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791291" w:rsidRDefault="00791291"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791291" w:rsidRDefault="00791291"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791291" w:rsidRPr="00F74319" w:rsidRDefault="00791291"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791291" w:rsidRPr="00F74319" w:rsidRDefault="00791291"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791291"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791291" w:rsidRPr="0030437A" w:rsidRDefault="00791291"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91291" w:rsidRPr="0030437A" w:rsidRDefault="00791291"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91291" w:rsidRPr="0030437A" w:rsidRDefault="00791291"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91291" w:rsidRPr="0030437A" w:rsidRDefault="00791291" w:rsidP="008A19FD">
                                  <w:pPr>
                                    <w:pStyle w:val="Coverfooter"/>
                                    <w:rPr>
                                      <w:color w:val="FFFFFF"/>
                                    </w:rPr>
                                  </w:pPr>
                                </w:p>
                                <w:p w14:paraId="5D3DD251" w14:textId="77777777" w:rsidR="00791291" w:rsidRPr="0030437A" w:rsidRDefault="00791291" w:rsidP="008A19FD">
                                  <w:pPr>
                                    <w:pStyle w:val="Coverfooter"/>
                                    <w:rPr>
                                      <w:color w:val="FFFFFF"/>
                                    </w:rPr>
                                  </w:pPr>
                                </w:p>
                                <w:p w14:paraId="27BA4C83" w14:textId="77777777" w:rsidR="00791291" w:rsidRPr="0030437A" w:rsidRDefault="00791291" w:rsidP="008A19FD">
                                  <w:pPr>
                                    <w:pStyle w:val="Coverfooter"/>
                                    <w:rPr>
                                      <w:color w:val="FFFFFF"/>
                                    </w:rPr>
                                  </w:pPr>
                                </w:p>
                              </w:tc>
                            </w:tr>
                            <w:bookmarkEnd w:id="4"/>
                            <w:bookmarkEnd w:id="5"/>
                          </w:tbl>
                          <w:p w14:paraId="34B0A99D" w14:textId="77777777" w:rsidR="00791291" w:rsidRDefault="00791291"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791291"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791291" w:rsidRPr="0030437A" w:rsidRDefault="00791291"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91291" w:rsidRPr="0030437A" w:rsidRDefault="00791291"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91291" w:rsidRPr="0030437A" w:rsidRDefault="00791291"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91291" w:rsidRPr="0030437A" w:rsidRDefault="00791291" w:rsidP="008A19FD">
                            <w:pPr>
                              <w:pStyle w:val="Coverfooter"/>
                              <w:rPr>
                                <w:color w:val="FFFFFF"/>
                              </w:rPr>
                            </w:pPr>
                          </w:p>
                          <w:p w14:paraId="5D3DD251" w14:textId="77777777" w:rsidR="00791291" w:rsidRPr="0030437A" w:rsidRDefault="00791291" w:rsidP="008A19FD">
                            <w:pPr>
                              <w:pStyle w:val="Coverfooter"/>
                              <w:rPr>
                                <w:color w:val="FFFFFF"/>
                              </w:rPr>
                            </w:pPr>
                          </w:p>
                          <w:p w14:paraId="27BA4C83" w14:textId="77777777" w:rsidR="00791291" w:rsidRPr="0030437A" w:rsidRDefault="00791291" w:rsidP="008A19FD">
                            <w:pPr>
                              <w:pStyle w:val="Coverfooter"/>
                              <w:rPr>
                                <w:color w:val="FFFFFF"/>
                              </w:rPr>
                            </w:pPr>
                          </w:p>
                        </w:tc>
                      </w:tr>
                      <w:bookmarkEnd w:id="6"/>
                      <w:bookmarkEnd w:id="7"/>
                    </w:tbl>
                    <w:p w14:paraId="34B0A99D" w14:textId="77777777" w:rsidR="00791291" w:rsidRDefault="00791291"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791291" w:rsidRPr="0030437A" w14:paraId="6ACEC2B6" w14:textId="77777777" w:rsidTr="002C4272">
                              <w:trPr>
                                <w:trHeight w:val="720"/>
                              </w:trPr>
                              <w:tc>
                                <w:tcPr>
                                  <w:tcW w:w="9090" w:type="dxa"/>
                                </w:tcPr>
                                <w:bookmarkStart w:id="8" w:name="Cover1" w:colFirst="0" w:colLast="1"/>
                                <w:bookmarkStart w:id="9" w:name="CoverTable1"/>
                                <w:p w14:paraId="71542A7B" w14:textId="1EEBAA39" w:rsidR="00791291" w:rsidRDefault="00791291"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Bosque Watershed</w:t>
                                  </w:r>
                                  <w:r w:rsidRPr="0030437A">
                                    <w:rPr>
                                      <w:color w:val="FFFFFF"/>
                                    </w:rPr>
                                    <w:fldChar w:fldCharType="end"/>
                                  </w:r>
                                  <w:r>
                                    <w:rPr>
                                      <w:color w:val="FFFFFF"/>
                                    </w:rPr>
                                    <w:t>, Texas</w:t>
                                  </w:r>
                                </w:p>
                                <w:p w14:paraId="44EEA892" w14:textId="6B9C1CC3" w:rsidR="00791291" w:rsidRPr="0030437A" w:rsidRDefault="00791291" w:rsidP="00E7679A">
                                  <w:pPr>
                                    <w:pStyle w:val="Title"/>
                                    <w:rPr>
                                      <w:color w:val="FFFFFF"/>
                                    </w:rPr>
                                  </w:pPr>
                                  <w:r>
                                    <w:rPr>
                                      <w:color w:val="FFFFFF"/>
                                    </w:rPr>
                                    <w:t>2D Base Level Engineering and Mapping Methods and Results</w:t>
                                  </w:r>
                                </w:p>
                                <w:p w14:paraId="45AA1C3E" w14:textId="77777777" w:rsidR="00791291" w:rsidRPr="0030437A" w:rsidRDefault="00791291" w:rsidP="00E7679A">
                                  <w:pPr>
                                    <w:rPr>
                                      <w:color w:val="FFFFFF"/>
                                    </w:rPr>
                                  </w:pPr>
                                </w:p>
                                <w:p w14:paraId="2A0A4187" w14:textId="478C31F0" w:rsidR="00791291" w:rsidRPr="00A602E5" w:rsidRDefault="00791291" w:rsidP="00F83749">
                                  <w:pPr>
                                    <w:pStyle w:val="Subtitleheading"/>
                                    <w:rPr>
                                      <w:color w:val="FFFFFF"/>
                                    </w:rPr>
                                  </w:pPr>
                                  <w:r w:rsidRPr="00A602E5">
                                    <w:rPr>
                                      <w:color w:val="FFFFFF"/>
                                    </w:rPr>
                                    <w:t xml:space="preserve">Texas Water Development Board Contract No. 1800012224, Task Order </w:t>
                                  </w:r>
                                  <w:r>
                                    <w:rPr>
                                      <w:color w:val="FFFFFF"/>
                                    </w:rPr>
                                    <w:t>10</w:t>
                                  </w:r>
                                </w:p>
                                <w:p w14:paraId="7976AD4F" w14:textId="367CFE72" w:rsidR="00791291" w:rsidRPr="00A602E5" w:rsidRDefault="00791291" w:rsidP="00F83749">
                                  <w:pPr>
                                    <w:pStyle w:val="Subtitleheading"/>
                                    <w:rPr>
                                      <w:color w:val="FFFFFF"/>
                                    </w:rPr>
                                  </w:pPr>
                                  <w:r>
                                    <w:rPr>
                                      <w:color w:val="FFFFFF"/>
                                    </w:rPr>
                                    <w:t>FEMA</w:t>
                                  </w:r>
                                  <w:r w:rsidRPr="00A602E5">
                                    <w:rPr>
                                      <w:color w:val="FFFFFF"/>
                                    </w:rPr>
                                    <w:t xml:space="preserve"> MAS No. </w:t>
                                  </w:r>
                                  <w:r>
                                    <w:rPr>
                                      <w:color w:val="FFFFFF"/>
                                    </w:rPr>
                                    <w:t>27</w:t>
                                  </w:r>
                                </w:p>
                                <w:p w14:paraId="6680AB10" w14:textId="77777777" w:rsidR="00791291" w:rsidRPr="00A602E5" w:rsidRDefault="00791291" w:rsidP="00347538">
                                  <w:pPr>
                                    <w:pStyle w:val="Subtitle"/>
                                    <w:rPr>
                                      <w:rFonts w:asciiTheme="minorHAnsi" w:hAnsiTheme="minorHAnsi" w:cstheme="minorHAnsi"/>
                                      <w:color w:val="FFFFFF"/>
                                    </w:rPr>
                                  </w:pPr>
                                  <w:r w:rsidRPr="00A602E5">
                                    <w:rPr>
                                      <w:rFonts w:asciiTheme="minorHAnsi" w:hAnsiTheme="minorHAnsi" w:cstheme="minorHAnsi"/>
                                      <w:color w:val="FFFFFF"/>
                                    </w:rPr>
                                    <w:fldChar w:fldCharType="begin"/>
                                  </w:r>
                                  <w:r w:rsidRPr="00A602E5">
                                    <w:rPr>
                                      <w:rFonts w:asciiTheme="minorHAnsi" w:hAnsiTheme="minorHAnsi" w:cstheme="minorHAnsi"/>
                                      <w:color w:val="FFFFFF"/>
                                    </w:rPr>
                                    <w:instrText xml:space="preserve"> DOCPROPERTY  TenderStage \* MERGEFORMAT </w:instrText>
                                  </w:r>
                                  <w:r w:rsidRPr="00A602E5">
                                    <w:rPr>
                                      <w:rFonts w:asciiTheme="minorHAnsi" w:hAnsiTheme="minorHAnsi" w:cstheme="minorHAnsi"/>
                                      <w:color w:val="FFFFFF"/>
                                    </w:rPr>
                                    <w:fldChar w:fldCharType="end"/>
                                  </w:r>
                                </w:p>
                                <w:p w14:paraId="712F688A" w14:textId="77777777" w:rsidR="00791291" w:rsidRPr="00A602E5" w:rsidRDefault="00791291" w:rsidP="00BA5047">
                                  <w:pPr>
                                    <w:pStyle w:val="Coverfooter"/>
                                    <w:rPr>
                                      <w:color w:val="FFFFFF"/>
                                    </w:rPr>
                                  </w:pPr>
                                </w:p>
                                <w:p w14:paraId="6D4FA063" w14:textId="753AFC5A" w:rsidR="00791291" w:rsidRDefault="00791291" w:rsidP="00CC5557">
                                  <w:pPr>
                                    <w:pStyle w:val="Subtitleheading"/>
                                    <w:rPr>
                                      <w:color w:val="FFFFFF"/>
                                    </w:rPr>
                                  </w:pPr>
                                  <w:r>
                                    <w:rPr>
                                      <w:color w:val="FFFFFF"/>
                                    </w:rPr>
                                    <w:t>November</w:t>
                                  </w:r>
                                  <w:r w:rsidRPr="00A602E5">
                                    <w:rPr>
                                      <w:color w:val="FFFFFF"/>
                                    </w:rPr>
                                    <w:t xml:space="preserve"> 2022</w:t>
                                  </w:r>
                                </w:p>
                                <w:p w14:paraId="22C8F74B" w14:textId="77777777" w:rsidR="00791291" w:rsidRDefault="00791291" w:rsidP="00CC5557">
                                  <w:pPr>
                                    <w:pStyle w:val="Subtitleheading"/>
                                    <w:rPr>
                                      <w:color w:val="FFFFFF"/>
                                    </w:rPr>
                                  </w:pPr>
                                </w:p>
                                <w:p w14:paraId="12C3BF5B" w14:textId="77777777" w:rsidR="00791291" w:rsidRDefault="00791291" w:rsidP="00CC5557">
                                  <w:pPr>
                                    <w:pStyle w:val="Subtitleheading"/>
                                    <w:rPr>
                                      <w:color w:val="FFFFFF"/>
                                    </w:rPr>
                                  </w:pPr>
                                </w:p>
                                <w:p w14:paraId="7A90C7FE" w14:textId="77777777" w:rsidR="00791291" w:rsidRPr="00F75021" w:rsidRDefault="00791291" w:rsidP="00CC5557">
                                  <w:pPr>
                                    <w:pStyle w:val="Heading"/>
                                    <w:rPr>
                                      <w:color w:val="FFFFFF" w:themeColor="background1"/>
                                    </w:rPr>
                                  </w:pPr>
                                  <w:r w:rsidRPr="00F75021">
                                    <w:rPr>
                                      <w:color w:val="FFFFFF" w:themeColor="background1"/>
                                    </w:rPr>
                                    <w:t>Prepared for:</w:t>
                                  </w:r>
                                </w:p>
                                <w:p w14:paraId="1F55557C" w14:textId="77777777" w:rsidR="00791291" w:rsidRDefault="00791291" w:rsidP="00CC5557">
                                  <w:pPr>
                                    <w:rPr>
                                      <w:color w:val="FFFFFF" w:themeColor="background1"/>
                                    </w:rPr>
                                  </w:pPr>
                                  <w:r w:rsidRPr="00F75021">
                                    <w:rPr>
                                      <w:color w:val="FFFFFF" w:themeColor="background1"/>
                                    </w:rPr>
                                    <w:t xml:space="preserve">Texas Water Development Board </w:t>
                                  </w:r>
                                </w:p>
                                <w:p w14:paraId="27BD336A" w14:textId="77777777" w:rsidR="00791291" w:rsidRDefault="00791291" w:rsidP="00CC5557">
                                  <w:pPr>
                                    <w:rPr>
                                      <w:color w:val="FFFFFF" w:themeColor="background1"/>
                                    </w:rPr>
                                  </w:pPr>
                                  <w:r>
                                    <w:rPr>
                                      <w:color w:val="FFFFFF" w:themeColor="background1"/>
                                    </w:rPr>
                                    <w:t>Attn: Manuel Razo, GISP, CFM</w:t>
                                  </w:r>
                                </w:p>
                                <w:p w14:paraId="206A3A48" w14:textId="77777777" w:rsidR="00791291" w:rsidRDefault="00791291" w:rsidP="00CC5557">
                                  <w:pPr>
                                    <w:rPr>
                                      <w:color w:val="FFFFFF" w:themeColor="background1"/>
                                    </w:rPr>
                                  </w:pPr>
                                  <w:r>
                                    <w:rPr>
                                      <w:color w:val="FFFFFF" w:themeColor="background1"/>
                                    </w:rPr>
                                    <w:t>1700 N. Congress Avenue</w:t>
                                  </w:r>
                                </w:p>
                                <w:p w14:paraId="264AAEA7" w14:textId="77777777" w:rsidR="00791291" w:rsidRPr="00F75021" w:rsidRDefault="00791291" w:rsidP="00CC5557">
                                  <w:pPr>
                                    <w:rPr>
                                      <w:color w:val="FFFFFF" w:themeColor="background1"/>
                                    </w:rPr>
                                  </w:pPr>
                                  <w:r>
                                    <w:rPr>
                                      <w:color w:val="FFFFFF" w:themeColor="background1"/>
                                    </w:rPr>
                                    <w:t>Austin, Texas 78701</w:t>
                                  </w:r>
                                </w:p>
                                <w:p w14:paraId="1A1B15FC" w14:textId="77777777" w:rsidR="00791291" w:rsidRDefault="00791291" w:rsidP="00CC5557">
                                  <w:pPr>
                                    <w:pStyle w:val="Subtitleheading"/>
                                    <w:rPr>
                                      <w:color w:val="FFFFFF"/>
                                    </w:rPr>
                                  </w:pPr>
                                </w:p>
                                <w:p w14:paraId="631339FA" w14:textId="77777777" w:rsidR="00791291" w:rsidRDefault="00791291" w:rsidP="00CC5557">
                                  <w:pPr>
                                    <w:pStyle w:val="Subtitleheading"/>
                                    <w:rPr>
                                      <w:color w:val="FFFFFF"/>
                                    </w:rPr>
                                  </w:pPr>
                                </w:p>
                                <w:p w14:paraId="42CA6D45" w14:textId="1C272BCE" w:rsidR="00791291" w:rsidRPr="0030437A" w:rsidRDefault="00791291" w:rsidP="00CC5557">
                                  <w:pPr>
                                    <w:pStyle w:val="Subtitleheading"/>
                                    <w:rPr>
                                      <w:color w:val="FFFFFF"/>
                                    </w:rPr>
                                  </w:pPr>
                                  <w:r>
                                    <w:rPr>
                                      <w:color w:val="FFFFFF"/>
                                    </w:rPr>
                                    <w:t xml:space="preserve">Prepared By: </w:t>
                                  </w:r>
                                </w:p>
                              </w:tc>
                            </w:tr>
                          </w:tbl>
                          <w:bookmarkEnd w:id="8"/>
                          <w:bookmarkEnd w:id="9"/>
                          <w:p w14:paraId="26BA99DD" w14:textId="77777777" w:rsidR="00791291" w:rsidRPr="00CC5557" w:rsidRDefault="00791291" w:rsidP="00CC5557">
                            <w:pPr>
                              <w:rPr>
                                <w:color w:val="FFFFFF" w:themeColor="background1"/>
                              </w:rPr>
                            </w:pPr>
                            <w:r w:rsidRPr="00CC5557">
                              <w:rPr>
                                <w:color w:val="FFFFFF" w:themeColor="background1"/>
                              </w:rPr>
                              <w:t xml:space="preserve">‌AECOM Technical Services </w:t>
                            </w:r>
                          </w:p>
                          <w:p w14:paraId="5FAD699B" w14:textId="77777777" w:rsidR="00791291" w:rsidRPr="00CC5557" w:rsidRDefault="00791291" w:rsidP="00CC5557">
                            <w:pPr>
                              <w:rPr>
                                <w:color w:val="FFFFFF" w:themeColor="background1"/>
                              </w:rPr>
                            </w:pPr>
                            <w:r w:rsidRPr="00CC5557">
                              <w:rPr>
                                <w:color w:val="FFFFFF" w:themeColor="background1"/>
                              </w:rPr>
                              <w:t>13640 Briarwick Drive, Suite 200</w:t>
                            </w:r>
                          </w:p>
                          <w:p w14:paraId="1AB9539A" w14:textId="77777777" w:rsidR="00791291" w:rsidRPr="00CC5557" w:rsidRDefault="00791291" w:rsidP="00CC5557">
                            <w:pPr>
                              <w:rPr>
                                <w:color w:val="FFFFFF" w:themeColor="background1"/>
                              </w:rPr>
                            </w:pPr>
                            <w:r w:rsidRPr="00CC5557">
                              <w:rPr>
                                <w:color w:val="FFFFFF" w:themeColor="background1"/>
                              </w:rPr>
                              <w:t>Austin, TX 78729</w:t>
                            </w:r>
                          </w:p>
                          <w:p w14:paraId="52C8EAD3" w14:textId="77777777" w:rsidR="00791291" w:rsidRPr="00CC5557" w:rsidRDefault="00791291" w:rsidP="00CC5557">
                            <w:pPr>
                              <w:rPr>
                                <w:color w:val="FFFFFF" w:themeColor="background1"/>
                              </w:rPr>
                            </w:pPr>
                            <w:r w:rsidRPr="00CC5557">
                              <w:rPr>
                                <w:color w:val="FFFFFF" w:themeColor="background1"/>
                              </w:rPr>
                              <w:t>aecom.com</w:t>
                            </w:r>
                          </w:p>
                          <w:p w14:paraId="1910A75F" w14:textId="77777777" w:rsidR="00791291" w:rsidRDefault="00791291"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791291" w:rsidRPr="0030437A" w14:paraId="6ACEC2B6" w14:textId="77777777" w:rsidTr="002C4272">
                        <w:trPr>
                          <w:trHeight w:val="720"/>
                        </w:trPr>
                        <w:tc>
                          <w:tcPr>
                            <w:tcW w:w="9090" w:type="dxa"/>
                          </w:tcPr>
                          <w:bookmarkStart w:id="10" w:name="Cover1" w:colFirst="0" w:colLast="1"/>
                          <w:bookmarkStart w:id="11" w:name="CoverTable1"/>
                          <w:p w14:paraId="71542A7B" w14:textId="1EEBAA39" w:rsidR="00791291" w:rsidRDefault="00791291"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Bosque Watershed</w:t>
                            </w:r>
                            <w:r w:rsidRPr="0030437A">
                              <w:rPr>
                                <w:color w:val="FFFFFF"/>
                              </w:rPr>
                              <w:fldChar w:fldCharType="end"/>
                            </w:r>
                            <w:r>
                              <w:rPr>
                                <w:color w:val="FFFFFF"/>
                              </w:rPr>
                              <w:t>, Texas</w:t>
                            </w:r>
                          </w:p>
                          <w:p w14:paraId="44EEA892" w14:textId="6B9C1CC3" w:rsidR="00791291" w:rsidRPr="0030437A" w:rsidRDefault="00791291" w:rsidP="00E7679A">
                            <w:pPr>
                              <w:pStyle w:val="Title"/>
                              <w:rPr>
                                <w:color w:val="FFFFFF"/>
                              </w:rPr>
                            </w:pPr>
                            <w:r>
                              <w:rPr>
                                <w:color w:val="FFFFFF"/>
                              </w:rPr>
                              <w:t>2D Base Level Engineering and Mapping Methods and Results</w:t>
                            </w:r>
                          </w:p>
                          <w:p w14:paraId="45AA1C3E" w14:textId="77777777" w:rsidR="00791291" w:rsidRPr="0030437A" w:rsidRDefault="00791291" w:rsidP="00E7679A">
                            <w:pPr>
                              <w:rPr>
                                <w:color w:val="FFFFFF"/>
                              </w:rPr>
                            </w:pPr>
                          </w:p>
                          <w:p w14:paraId="2A0A4187" w14:textId="478C31F0" w:rsidR="00791291" w:rsidRPr="00A602E5" w:rsidRDefault="00791291" w:rsidP="00F83749">
                            <w:pPr>
                              <w:pStyle w:val="Subtitleheading"/>
                              <w:rPr>
                                <w:color w:val="FFFFFF"/>
                              </w:rPr>
                            </w:pPr>
                            <w:r w:rsidRPr="00A602E5">
                              <w:rPr>
                                <w:color w:val="FFFFFF"/>
                              </w:rPr>
                              <w:t xml:space="preserve">Texas Water Development Board Contract No. 1800012224, Task Order </w:t>
                            </w:r>
                            <w:r>
                              <w:rPr>
                                <w:color w:val="FFFFFF"/>
                              </w:rPr>
                              <w:t>10</w:t>
                            </w:r>
                          </w:p>
                          <w:p w14:paraId="7976AD4F" w14:textId="367CFE72" w:rsidR="00791291" w:rsidRPr="00A602E5" w:rsidRDefault="00791291" w:rsidP="00F83749">
                            <w:pPr>
                              <w:pStyle w:val="Subtitleheading"/>
                              <w:rPr>
                                <w:color w:val="FFFFFF"/>
                              </w:rPr>
                            </w:pPr>
                            <w:r>
                              <w:rPr>
                                <w:color w:val="FFFFFF"/>
                              </w:rPr>
                              <w:t>FEMA</w:t>
                            </w:r>
                            <w:r w:rsidRPr="00A602E5">
                              <w:rPr>
                                <w:color w:val="FFFFFF"/>
                              </w:rPr>
                              <w:t xml:space="preserve"> MAS No. </w:t>
                            </w:r>
                            <w:r>
                              <w:rPr>
                                <w:color w:val="FFFFFF"/>
                              </w:rPr>
                              <w:t>27</w:t>
                            </w:r>
                          </w:p>
                          <w:p w14:paraId="6680AB10" w14:textId="77777777" w:rsidR="00791291" w:rsidRPr="00A602E5" w:rsidRDefault="00791291" w:rsidP="00347538">
                            <w:pPr>
                              <w:pStyle w:val="Subtitle"/>
                              <w:rPr>
                                <w:rFonts w:asciiTheme="minorHAnsi" w:hAnsiTheme="minorHAnsi" w:cstheme="minorHAnsi"/>
                                <w:color w:val="FFFFFF"/>
                              </w:rPr>
                            </w:pPr>
                            <w:r w:rsidRPr="00A602E5">
                              <w:rPr>
                                <w:rFonts w:asciiTheme="minorHAnsi" w:hAnsiTheme="minorHAnsi" w:cstheme="minorHAnsi"/>
                                <w:color w:val="FFFFFF"/>
                              </w:rPr>
                              <w:fldChar w:fldCharType="begin"/>
                            </w:r>
                            <w:r w:rsidRPr="00A602E5">
                              <w:rPr>
                                <w:rFonts w:asciiTheme="minorHAnsi" w:hAnsiTheme="minorHAnsi" w:cstheme="minorHAnsi"/>
                                <w:color w:val="FFFFFF"/>
                              </w:rPr>
                              <w:instrText xml:space="preserve"> DOCPROPERTY  TenderStage \* MERGEFORMAT </w:instrText>
                            </w:r>
                            <w:r w:rsidRPr="00A602E5">
                              <w:rPr>
                                <w:rFonts w:asciiTheme="minorHAnsi" w:hAnsiTheme="minorHAnsi" w:cstheme="minorHAnsi"/>
                                <w:color w:val="FFFFFF"/>
                              </w:rPr>
                              <w:fldChar w:fldCharType="end"/>
                            </w:r>
                          </w:p>
                          <w:p w14:paraId="712F688A" w14:textId="77777777" w:rsidR="00791291" w:rsidRPr="00A602E5" w:rsidRDefault="00791291" w:rsidP="00BA5047">
                            <w:pPr>
                              <w:pStyle w:val="Coverfooter"/>
                              <w:rPr>
                                <w:color w:val="FFFFFF"/>
                              </w:rPr>
                            </w:pPr>
                          </w:p>
                          <w:p w14:paraId="6D4FA063" w14:textId="753AFC5A" w:rsidR="00791291" w:rsidRDefault="00791291" w:rsidP="00CC5557">
                            <w:pPr>
                              <w:pStyle w:val="Subtitleheading"/>
                              <w:rPr>
                                <w:color w:val="FFFFFF"/>
                              </w:rPr>
                            </w:pPr>
                            <w:r>
                              <w:rPr>
                                <w:color w:val="FFFFFF"/>
                              </w:rPr>
                              <w:t>November</w:t>
                            </w:r>
                            <w:r w:rsidRPr="00A602E5">
                              <w:rPr>
                                <w:color w:val="FFFFFF"/>
                              </w:rPr>
                              <w:t xml:space="preserve"> 2022</w:t>
                            </w:r>
                          </w:p>
                          <w:p w14:paraId="22C8F74B" w14:textId="77777777" w:rsidR="00791291" w:rsidRDefault="00791291" w:rsidP="00CC5557">
                            <w:pPr>
                              <w:pStyle w:val="Subtitleheading"/>
                              <w:rPr>
                                <w:color w:val="FFFFFF"/>
                              </w:rPr>
                            </w:pPr>
                          </w:p>
                          <w:p w14:paraId="12C3BF5B" w14:textId="77777777" w:rsidR="00791291" w:rsidRDefault="00791291" w:rsidP="00CC5557">
                            <w:pPr>
                              <w:pStyle w:val="Subtitleheading"/>
                              <w:rPr>
                                <w:color w:val="FFFFFF"/>
                              </w:rPr>
                            </w:pPr>
                          </w:p>
                          <w:p w14:paraId="7A90C7FE" w14:textId="77777777" w:rsidR="00791291" w:rsidRPr="00F75021" w:rsidRDefault="00791291" w:rsidP="00CC5557">
                            <w:pPr>
                              <w:pStyle w:val="Heading"/>
                              <w:rPr>
                                <w:color w:val="FFFFFF" w:themeColor="background1"/>
                              </w:rPr>
                            </w:pPr>
                            <w:r w:rsidRPr="00F75021">
                              <w:rPr>
                                <w:color w:val="FFFFFF" w:themeColor="background1"/>
                              </w:rPr>
                              <w:t>Prepared for:</w:t>
                            </w:r>
                          </w:p>
                          <w:p w14:paraId="1F55557C" w14:textId="77777777" w:rsidR="00791291" w:rsidRDefault="00791291" w:rsidP="00CC5557">
                            <w:pPr>
                              <w:rPr>
                                <w:color w:val="FFFFFF" w:themeColor="background1"/>
                              </w:rPr>
                            </w:pPr>
                            <w:r w:rsidRPr="00F75021">
                              <w:rPr>
                                <w:color w:val="FFFFFF" w:themeColor="background1"/>
                              </w:rPr>
                              <w:t xml:space="preserve">Texas Water Development Board </w:t>
                            </w:r>
                          </w:p>
                          <w:p w14:paraId="27BD336A" w14:textId="77777777" w:rsidR="00791291" w:rsidRDefault="00791291" w:rsidP="00CC5557">
                            <w:pPr>
                              <w:rPr>
                                <w:color w:val="FFFFFF" w:themeColor="background1"/>
                              </w:rPr>
                            </w:pPr>
                            <w:r>
                              <w:rPr>
                                <w:color w:val="FFFFFF" w:themeColor="background1"/>
                              </w:rPr>
                              <w:t>Attn: Manuel Razo, GISP, CFM</w:t>
                            </w:r>
                          </w:p>
                          <w:p w14:paraId="206A3A48" w14:textId="77777777" w:rsidR="00791291" w:rsidRDefault="00791291" w:rsidP="00CC5557">
                            <w:pPr>
                              <w:rPr>
                                <w:color w:val="FFFFFF" w:themeColor="background1"/>
                              </w:rPr>
                            </w:pPr>
                            <w:r>
                              <w:rPr>
                                <w:color w:val="FFFFFF" w:themeColor="background1"/>
                              </w:rPr>
                              <w:t>1700 N. Congress Avenue</w:t>
                            </w:r>
                          </w:p>
                          <w:p w14:paraId="264AAEA7" w14:textId="77777777" w:rsidR="00791291" w:rsidRPr="00F75021" w:rsidRDefault="00791291" w:rsidP="00CC5557">
                            <w:pPr>
                              <w:rPr>
                                <w:color w:val="FFFFFF" w:themeColor="background1"/>
                              </w:rPr>
                            </w:pPr>
                            <w:r>
                              <w:rPr>
                                <w:color w:val="FFFFFF" w:themeColor="background1"/>
                              </w:rPr>
                              <w:t>Austin, Texas 78701</w:t>
                            </w:r>
                          </w:p>
                          <w:p w14:paraId="1A1B15FC" w14:textId="77777777" w:rsidR="00791291" w:rsidRDefault="00791291" w:rsidP="00CC5557">
                            <w:pPr>
                              <w:pStyle w:val="Subtitleheading"/>
                              <w:rPr>
                                <w:color w:val="FFFFFF"/>
                              </w:rPr>
                            </w:pPr>
                          </w:p>
                          <w:p w14:paraId="631339FA" w14:textId="77777777" w:rsidR="00791291" w:rsidRDefault="00791291" w:rsidP="00CC5557">
                            <w:pPr>
                              <w:pStyle w:val="Subtitleheading"/>
                              <w:rPr>
                                <w:color w:val="FFFFFF"/>
                              </w:rPr>
                            </w:pPr>
                          </w:p>
                          <w:p w14:paraId="42CA6D45" w14:textId="1C272BCE" w:rsidR="00791291" w:rsidRPr="0030437A" w:rsidRDefault="00791291" w:rsidP="00CC5557">
                            <w:pPr>
                              <w:pStyle w:val="Subtitleheading"/>
                              <w:rPr>
                                <w:color w:val="FFFFFF"/>
                              </w:rPr>
                            </w:pPr>
                            <w:r>
                              <w:rPr>
                                <w:color w:val="FFFFFF"/>
                              </w:rPr>
                              <w:t xml:space="preserve">Prepared By: </w:t>
                            </w:r>
                          </w:p>
                        </w:tc>
                      </w:tr>
                    </w:tbl>
                    <w:bookmarkEnd w:id="10"/>
                    <w:bookmarkEnd w:id="11"/>
                    <w:p w14:paraId="26BA99DD" w14:textId="77777777" w:rsidR="00791291" w:rsidRPr="00CC5557" w:rsidRDefault="00791291" w:rsidP="00CC5557">
                      <w:pPr>
                        <w:rPr>
                          <w:color w:val="FFFFFF" w:themeColor="background1"/>
                        </w:rPr>
                      </w:pPr>
                      <w:r w:rsidRPr="00CC5557">
                        <w:rPr>
                          <w:color w:val="FFFFFF" w:themeColor="background1"/>
                        </w:rPr>
                        <w:t xml:space="preserve">‌AECOM Technical Services </w:t>
                      </w:r>
                    </w:p>
                    <w:p w14:paraId="5FAD699B" w14:textId="77777777" w:rsidR="00791291" w:rsidRPr="00CC5557" w:rsidRDefault="00791291" w:rsidP="00CC5557">
                      <w:pPr>
                        <w:rPr>
                          <w:color w:val="FFFFFF" w:themeColor="background1"/>
                        </w:rPr>
                      </w:pPr>
                      <w:r w:rsidRPr="00CC5557">
                        <w:rPr>
                          <w:color w:val="FFFFFF" w:themeColor="background1"/>
                        </w:rPr>
                        <w:t>13640 Briarwick Drive, Suite 200</w:t>
                      </w:r>
                    </w:p>
                    <w:p w14:paraId="1AB9539A" w14:textId="77777777" w:rsidR="00791291" w:rsidRPr="00CC5557" w:rsidRDefault="00791291" w:rsidP="00CC5557">
                      <w:pPr>
                        <w:rPr>
                          <w:color w:val="FFFFFF" w:themeColor="background1"/>
                        </w:rPr>
                      </w:pPr>
                      <w:r w:rsidRPr="00CC5557">
                        <w:rPr>
                          <w:color w:val="FFFFFF" w:themeColor="background1"/>
                        </w:rPr>
                        <w:t>Austin, TX 78729</w:t>
                      </w:r>
                    </w:p>
                    <w:p w14:paraId="52C8EAD3" w14:textId="77777777" w:rsidR="00791291" w:rsidRPr="00CC5557" w:rsidRDefault="00791291" w:rsidP="00CC5557">
                      <w:pPr>
                        <w:rPr>
                          <w:color w:val="FFFFFF" w:themeColor="background1"/>
                        </w:rPr>
                      </w:pPr>
                      <w:r w:rsidRPr="00CC5557">
                        <w:rPr>
                          <w:color w:val="FFFFFF" w:themeColor="background1"/>
                        </w:rPr>
                        <w:t>aecom.com</w:t>
                      </w:r>
                    </w:p>
                    <w:p w14:paraId="1910A75F" w14:textId="77777777" w:rsidR="00791291" w:rsidRDefault="00791291" w:rsidP="00213392"/>
                  </w:txbxContent>
                </v:textbox>
                <w10:wrap anchorx="margin" anchory="page"/>
              </v:shape>
            </w:pict>
          </mc:Fallback>
        </mc:AlternateContent>
      </w:r>
    </w:p>
    <w:p w14:paraId="6A9243CD" w14:textId="77777777" w:rsidR="00F12DD7" w:rsidRDefault="00F12DD7" w:rsidP="00F12DD7">
      <w:pPr>
        <w:pStyle w:val="BodyText"/>
        <w:sectPr w:rsidR="00F12DD7" w:rsidSect="000564EE">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720E2A0E" w:rsidR="00901BD9" w:rsidRDefault="00901BD9" w:rsidP="00901BD9">
      <w:pPr>
        <w:pStyle w:val="BodyText"/>
      </w:pPr>
      <w:r w:rsidRPr="00F64079">
        <w:t>K</w:t>
      </w:r>
      <w:r w:rsidR="00F64079">
        <w:t>:</w:t>
      </w:r>
      <w:r w:rsidR="00F64079" w:rsidRPr="00F64079">
        <w:t>/</w:t>
      </w:r>
      <w:r w:rsidR="00A602E5" w:rsidRPr="00A602E5">
        <w:t>FY2021/21-06-0030S/Hydraulics - BLE|FY20|MAS 27|Bosque (120</w:t>
      </w:r>
      <w:r w:rsidR="00AC60FE">
        <w:t>6</w:t>
      </w:r>
      <w:r w:rsidR="00A602E5" w:rsidRPr="00A602E5">
        <w:t>0203) - McLennan, TX 28/Hydraulic Data Capture - Hydraulic - BLE|FY20|MAS 27|Bosque (12070203) - McLennan, TX - 01</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135837FD" w:rsidR="00901BD9" w:rsidRPr="00EF4C85" w:rsidRDefault="00A602E5"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w:t>
            </w:r>
            <w:r w:rsidR="004946F1">
              <w:rPr>
                <w:rFonts w:eastAsia="Times New Roman" w:cs="Times New Roman"/>
                <w:kern w:val="0"/>
                <w:sz w:val="20"/>
                <w:szCs w:val="24"/>
              </w:rPr>
              <w:t xml:space="preserv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0CA2BD23" w:rsidR="00901BD9" w:rsidRPr="00EF4C85" w:rsidRDefault="00D550BB"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Draft </w:t>
            </w:r>
            <w:r w:rsidR="00901BD9"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EF45BA" w:rsidRPr="00901BD9" w14:paraId="7D7C54C5"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FB26712" w14:textId="79FAEA47" w:rsidR="00EF45BA" w:rsidRPr="00EF4C85" w:rsidRDefault="00D550BB"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2907C9" w14:textId="29FA913E" w:rsidR="00EF45BA" w:rsidRDefault="00D550BB"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November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31C9997" w14:textId="5A3E9160" w:rsidR="00EF45BA" w:rsidRPr="00EF4C85" w:rsidRDefault="00D550BB"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B3CFB2A" w14:textId="2D5BE96A" w:rsidR="00EF45BA" w:rsidRPr="00EF4C85" w:rsidRDefault="00D550BB"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2F924D77" w:rsidR="00901BD9" w:rsidRPr="008C01E1" w:rsidRDefault="0023296B" w:rsidP="00A602E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November 1</w:t>
            </w:r>
            <w:r w:rsidR="00C96A91">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52AFEEAB" w:rsidR="00901BD9" w:rsidRPr="008C01E1" w:rsidRDefault="0023296B"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November 10</w:t>
            </w:r>
            <w:r w:rsidR="00A602E5">
              <w:rPr>
                <w:rFonts w:eastAsia="Times New Roman" w:cs="Times New Roman"/>
                <w:kern w:val="0"/>
                <w:sz w:val="20"/>
                <w:szCs w:val="24"/>
              </w:rPr>
              <w:t>, 2022</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49399F12" w14:textId="77777777" w:rsidR="00770B03"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770B03">
        <w:rPr>
          <w:noProof/>
        </w:rPr>
        <w:t>1.</w:t>
      </w:r>
      <w:r w:rsidR="00770B03">
        <w:rPr>
          <w:rFonts w:eastAsiaTheme="minorEastAsia" w:cstheme="minorBidi"/>
          <w:b w:val="0"/>
          <w:bCs w:val="0"/>
          <w:noProof/>
          <w:kern w:val="0"/>
          <w:sz w:val="22"/>
          <w:szCs w:val="22"/>
        </w:rPr>
        <w:tab/>
      </w:r>
      <w:r w:rsidR="00770B03">
        <w:rPr>
          <w:noProof/>
        </w:rPr>
        <w:t>Introduction</w:t>
      </w:r>
      <w:r w:rsidR="00770B03">
        <w:rPr>
          <w:noProof/>
        </w:rPr>
        <w:tab/>
      </w:r>
      <w:r w:rsidR="00770B03">
        <w:rPr>
          <w:noProof/>
        </w:rPr>
        <w:fldChar w:fldCharType="begin"/>
      </w:r>
      <w:r w:rsidR="00770B03">
        <w:rPr>
          <w:noProof/>
        </w:rPr>
        <w:instrText xml:space="preserve"> PAGEREF _Toc119323308 \h </w:instrText>
      </w:r>
      <w:r w:rsidR="00770B03">
        <w:rPr>
          <w:noProof/>
        </w:rPr>
      </w:r>
      <w:r w:rsidR="00770B03">
        <w:rPr>
          <w:noProof/>
        </w:rPr>
        <w:fldChar w:fldCharType="separate"/>
      </w:r>
      <w:r w:rsidR="0084723D">
        <w:rPr>
          <w:noProof/>
        </w:rPr>
        <w:t>1</w:t>
      </w:r>
      <w:r w:rsidR="00770B03">
        <w:rPr>
          <w:noProof/>
        </w:rPr>
        <w:fldChar w:fldCharType="end"/>
      </w:r>
    </w:p>
    <w:p w14:paraId="429853A6" w14:textId="77777777" w:rsidR="00770B03" w:rsidRDefault="00770B03">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_Toc119323309 \h </w:instrText>
      </w:r>
      <w:r>
        <w:rPr>
          <w:noProof/>
        </w:rPr>
      </w:r>
      <w:r>
        <w:rPr>
          <w:noProof/>
        </w:rPr>
        <w:fldChar w:fldCharType="separate"/>
      </w:r>
      <w:r w:rsidR="0084723D">
        <w:rPr>
          <w:noProof/>
        </w:rPr>
        <w:t>3</w:t>
      </w:r>
      <w:r>
        <w:rPr>
          <w:noProof/>
        </w:rPr>
        <w:fldChar w:fldCharType="end"/>
      </w:r>
    </w:p>
    <w:p w14:paraId="68CDE689" w14:textId="77777777" w:rsidR="00770B03" w:rsidRDefault="00770B03">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_Toc119323310 \h </w:instrText>
      </w:r>
      <w:r>
        <w:rPr>
          <w:noProof/>
        </w:rPr>
      </w:r>
      <w:r>
        <w:rPr>
          <w:noProof/>
        </w:rPr>
        <w:fldChar w:fldCharType="separate"/>
      </w:r>
      <w:r w:rsidR="0084723D">
        <w:rPr>
          <w:noProof/>
        </w:rPr>
        <w:t>3</w:t>
      </w:r>
      <w:r>
        <w:rPr>
          <w:noProof/>
        </w:rPr>
        <w:fldChar w:fldCharType="end"/>
      </w:r>
    </w:p>
    <w:p w14:paraId="3E1210CD"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_Toc119323311 \h </w:instrText>
      </w:r>
      <w:r>
        <w:rPr>
          <w:noProof/>
        </w:rPr>
      </w:r>
      <w:r>
        <w:rPr>
          <w:noProof/>
        </w:rPr>
        <w:fldChar w:fldCharType="separate"/>
      </w:r>
      <w:r w:rsidR="0084723D">
        <w:rPr>
          <w:noProof/>
        </w:rPr>
        <w:t>3</w:t>
      </w:r>
      <w:r>
        <w:rPr>
          <w:noProof/>
        </w:rPr>
        <w:fldChar w:fldCharType="end"/>
      </w:r>
    </w:p>
    <w:p w14:paraId="561B6C0D"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_Toc119323312 \h </w:instrText>
      </w:r>
      <w:r>
        <w:rPr>
          <w:noProof/>
        </w:rPr>
      </w:r>
      <w:r>
        <w:rPr>
          <w:noProof/>
        </w:rPr>
        <w:fldChar w:fldCharType="separate"/>
      </w:r>
      <w:r w:rsidR="0084723D">
        <w:rPr>
          <w:noProof/>
        </w:rPr>
        <w:t>4</w:t>
      </w:r>
      <w:r>
        <w:rPr>
          <w:noProof/>
        </w:rPr>
        <w:fldChar w:fldCharType="end"/>
      </w:r>
    </w:p>
    <w:p w14:paraId="750D17EB" w14:textId="77777777" w:rsidR="00770B03" w:rsidRDefault="00770B03">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Bosque Watershed Source Terrain Data</w:t>
      </w:r>
      <w:r>
        <w:rPr>
          <w:noProof/>
        </w:rPr>
        <w:tab/>
      </w:r>
      <w:r>
        <w:rPr>
          <w:noProof/>
        </w:rPr>
        <w:fldChar w:fldCharType="begin"/>
      </w:r>
      <w:r>
        <w:rPr>
          <w:noProof/>
        </w:rPr>
        <w:instrText xml:space="preserve"> PAGEREF _Toc119323313 \h </w:instrText>
      </w:r>
      <w:r>
        <w:rPr>
          <w:noProof/>
        </w:rPr>
      </w:r>
      <w:r>
        <w:rPr>
          <w:noProof/>
        </w:rPr>
        <w:fldChar w:fldCharType="separate"/>
      </w:r>
      <w:r w:rsidR="0084723D">
        <w:rPr>
          <w:noProof/>
        </w:rPr>
        <w:t>5</w:t>
      </w:r>
      <w:r>
        <w:rPr>
          <w:noProof/>
        </w:rPr>
        <w:fldChar w:fldCharType="end"/>
      </w:r>
    </w:p>
    <w:p w14:paraId="125B937A"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_Toc119323314 \h </w:instrText>
      </w:r>
      <w:r>
        <w:rPr>
          <w:noProof/>
        </w:rPr>
      </w:r>
      <w:r>
        <w:rPr>
          <w:noProof/>
        </w:rPr>
        <w:fldChar w:fldCharType="separate"/>
      </w:r>
      <w:r w:rsidR="0084723D">
        <w:rPr>
          <w:noProof/>
        </w:rPr>
        <w:t>5</w:t>
      </w:r>
      <w:r>
        <w:rPr>
          <w:noProof/>
        </w:rPr>
        <w:fldChar w:fldCharType="end"/>
      </w:r>
    </w:p>
    <w:p w14:paraId="5E356198"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_Toc119323315 \h </w:instrText>
      </w:r>
      <w:r>
        <w:rPr>
          <w:noProof/>
        </w:rPr>
      </w:r>
      <w:r>
        <w:rPr>
          <w:noProof/>
        </w:rPr>
        <w:fldChar w:fldCharType="separate"/>
      </w:r>
      <w:r w:rsidR="0084723D">
        <w:rPr>
          <w:noProof/>
        </w:rPr>
        <w:t>6</w:t>
      </w:r>
      <w:r>
        <w:rPr>
          <w:noProof/>
        </w:rPr>
        <w:fldChar w:fldCharType="end"/>
      </w:r>
    </w:p>
    <w:p w14:paraId="40EDFFDA" w14:textId="77777777" w:rsidR="00770B03" w:rsidRDefault="00770B03">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_Toc119323316 \h </w:instrText>
      </w:r>
      <w:r>
        <w:rPr>
          <w:noProof/>
        </w:rPr>
      </w:r>
      <w:r>
        <w:rPr>
          <w:noProof/>
        </w:rPr>
        <w:fldChar w:fldCharType="separate"/>
      </w:r>
      <w:r w:rsidR="0084723D">
        <w:rPr>
          <w:noProof/>
        </w:rPr>
        <w:t>6</w:t>
      </w:r>
      <w:r>
        <w:rPr>
          <w:noProof/>
        </w:rPr>
        <w:fldChar w:fldCharType="end"/>
      </w:r>
    </w:p>
    <w:p w14:paraId="057D1CCD"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_Toc119323317 \h </w:instrText>
      </w:r>
      <w:r>
        <w:rPr>
          <w:noProof/>
        </w:rPr>
      </w:r>
      <w:r>
        <w:rPr>
          <w:noProof/>
        </w:rPr>
        <w:fldChar w:fldCharType="separate"/>
      </w:r>
      <w:r w:rsidR="0084723D">
        <w:rPr>
          <w:noProof/>
        </w:rPr>
        <w:t>6</w:t>
      </w:r>
      <w:r>
        <w:rPr>
          <w:noProof/>
        </w:rPr>
        <w:fldChar w:fldCharType="end"/>
      </w:r>
    </w:p>
    <w:p w14:paraId="2BC68658"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_Toc119323318 \h </w:instrText>
      </w:r>
      <w:r>
        <w:rPr>
          <w:noProof/>
        </w:rPr>
      </w:r>
      <w:r>
        <w:rPr>
          <w:noProof/>
        </w:rPr>
        <w:fldChar w:fldCharType="separate"/>
      </w:r>
      <w:r w:rsidR="0084723D">
        <w:rPr>
          <w:noProof/>
        </w:rPr>
        <w:t>7</w:t>
      </w:r>
      <w:r>
        <w:rPr>
          <w:noProof/>
        </w:rPr>
        <w:fldChar w:fldCharType="end"/>
      </w:r>
    </w:p>
    <w:p w14:paraId="7A1C9556"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_Toc119323319 \h </w:instrText>
      </w:r>
      <w:r>
        <w:rPr>
          <w:noProof/>
        </w:rPr>
      </w:r>
      <w:r>
        <w:rPr>
          <w:noProof/>
        </w:rPr>
        <w:fldChar w:fldCharType="separate"/>
      </w:r>
      <w:r w:rsidR="0084723D">
        <w:rPr>
          <w:noProof/>
        </w:rPr>
        <w:t>8</w:t>
      </w:r>
      <w:r>
        <w:rPr>
          <w:noProof/>
        </w:rPr>
        <w:fldChar w:fldCharType="end"/>
      </w:r>
    </w:p>
    <w:p w14:paraId="359A0D5D" w14:textId="77777777" w:rsidR="00770B03" w:rsidRDefault="00770B03">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_Toc119323320 \h </w:instrText>
      </w:r>
      <w:r>
        <w:rPr>
          <w:noProof/>
        </w:rPr>
      </w:r>
      <w:r>
        <w:rPr>
          <w:noProof/>
        </w:rPr>
        <w:fldChar w:fldCharType="separate"/>
      </w:r>
      <w:r w:rsidR="0084723D">
        <w:rPr>
          <w:noProof/>
        </w:rPr>
        <w:t>8</w:t>
      </w:r>
      <w:r>
        <w:rPr>
          <w:noProof/>
        </w:rPr>
        <w:fldChar w:fldCharType="end"/>
      </w:r>
    </w:p>
    <w:p w14:paraId="71FF6BB2" w14:textId="77777777" w:rsidR="00770B03" w:rsidRDefault="00770B03">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_Toc119323321 \h </w:instrText>
      </w:r>
      <w:r>
        <w:rPr>
          <w:noProof/>
        </w:rPr>
      </w:r>
      <w:r>
        <w:rPr>
          <w:noProof/>
        </w:rPr>
        <w:fldChar w:fldCharType="separate"/>
      </w:r>
      <w:r w:rsidR="0084723D">
        <w:rPr>
          <w:noProof/>
        </w:rPr>
        <w:t>11</w:t>
      </w:r>
      <w:r>
        <w:rPr>
          <w:noProof/>
        </w:rPr>
        <w:fldChar w:fldCharType="end"/>
      </w:r>
    </w:p>
    <w:p w14:paraId="6ED36D5E"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_Toc119323322 \h </w:instrText>
      </w:r>
      <w:r>
        <w:rPr>
          <w:noProof/>
        </w:rPr>
      </w:r>
      <w:r>
        <w:rPr>
          <w:noProof/>
        </w:rPr>
        <w:fldChar w:fldCharType="separate"/>
      </w:r>
      <w:r w:rsidR="0084723D">
        <w:rPr>
          <w:noProof/>
        </w:rPr>
        <w:t>13</w:t>
      </w:r>
      <w:r>
        <w:rPr>
          <w:noProof/>
        </w:rPr>
        <w:fldChar w:fldCharType="end"/>
      </w:r>
    </w:p>
    <w:p w14:paraId="4017A9F5" w14:textId="77777777" w:rsidR="00770B03" w:rsidRDefault="00770B03">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_Toc119323323 \h </w:instrText>
      </w:r>
      <w:r>
        <w:rPr>
          <w:noProof/>
        </w:rPr>
      </w:r>
      <w:r>
        <w:rPr>
          <w:noProof/>
        </w:rPr>
        <w:fldChar w:fldCharType="separate"/>
      </w:r>
      <w:r w:rsidR="0084723D">
        <w:rPr>
          <w:noProof/>
        </w:rPr>
        <w:t>13</w:t>
      </w:r>
      <w:r>
        <w:rPr>
          <w:noProof/>
        </w:rPr>
        <w:fldChar w:fldCharType="end"/>
      </w:r>
    </w:p>
    <w:p w14:paraId="66DFEAC0" w14:textId="77777777" w:rsidR="00770B03" w:rsidRDefault="00770B03">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_Toc119323324 \h </w:instrText>
      </w:r>
      <w:r>
        <w:rPr>
          <w:noProof/>
        </w:rPr>
      </w:r>
      <w:r>
        <w:rPr>
          <w:noProof/>
        </w:rPr>
        <w:fldChar w:fldCharType="separate"/>
      </w:r>
      <w:r w:rsidR="0084723D">
        <w:rPr>
          <w:noProof/>
        </w:rPr>
        <w:t>14</w:t>
      </w:r>
      <w:r>
        <w:rPr>
          <w:noProof/>
        </w:rPr>
        <w:fldChar w:fldCharType="end"/>
      </w:r>
    </w:p>
    <w:p w14:paraId="373DC448" w14:textId="77777777" w:rsidR="00770B03" w:rsidRDefault="00770B03">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_Toc119323325 \h </w:instrText>
      </w:r>
      <w:r>
        <w:rPr>
          <w:noProof/>
        </w:rPr>
      </w:r>
      <w:r>
        <w:rPr>
          <w:noProof/>
        </w:rPr>
        <w:fldChar w:fldCharType="separate"/>
      </w:r>
      <w:r w:rsidR="0084723D">
        <w:rPr>
          <w:noProof/>
        </w:rPr>
        <w:t>15</w:t>
      </w:r>
      <w:r>
        <w:rPr>
          <w:noProof/>
        </w:rPr>
        <w:fldChar w:fldCharType="end"/>
      </w:r>
    </w:p>
    <w:p w14:paraId="579FD3A6"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_Toc119323326 \h </w:instrText>
      </w:r>
      <w:r>
        <w:rPr>
          <w:noProof/>
        </w:rPr>
      </w:r>
      <w:r>
        <w:rPr>
          <w:noProof/>
        </w:rPr>
        <w:fldChar w:fldCharType="separate"/>
      </w:r>
      <w:r w:rsidR="0084723D">
        <w:rPr>
          <w:noProof/>
        </w:rPr>
        <w:t>15</w:t>
      </w:r>
      <w:r>
        <w:rPr>
          <w:noProof/>
        </w:rPr>
        <w:fldChar w:fldCharType="end"/>
      </w:r>
    </w:p>
    <w:p w14:paraId="29876AD0" w14:textId="77777777" w:rsidR="00770B03" w:rsidRDefault="00770B03">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_Toc119323327 \h </w:instrText>
      </w:r>
      <w:r>
        <w:rPr>
          <w:noProof/>
        </w:rPr>
      </w:r>
      <w:r>
        <w:rPr>
          <w:noProof/>
        </w:rPr>
        <w:fldChar w:fldCharType="separate"/>
      </w:r>
      <w:r w:rsidR="0084723D">
        <w:rPr>
          <w:noProof/>
        </w:rPr>
        <w:t>15</w:t>
      </w:r>
      <w:r>
        <w:rPr>
          <w:noProof/>
        </w:rPr>
        <w:fldChar w:fldCharType="end"/>
      </w:r>
    </w:p>
    <w:p w14:paraId="4B19696E" w14:textId="77777777" w:rsidR="00770B03" w:rsidRDefault="00770B03">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_Toc119323328 \h </w:instrText>
      </w:r>
      <w:r>
        <w:rPr>
          <w:noProof/>
        </w:rPr>
      </w:r>
      <w:r>
        <w:rPr>
          <w:noProof/>
        </w:rPr>
        <w:fldChar w:fldCharType="separate"/>
      </w:r>
      <w:r w:rsidR="0084723D">
        <w:rPr>
          <w:noProof/>
        </w:rPr>
        <w:t>16</w:t>
      </w:r>
      <w:r>
        <w:rPr>
          <w:noProof/>
        </w:rPr>
        <w:fldChar w:fldCharType="end"/>
      </w:r>
    </w:p>
    <w:p w14:paraId="28EE7FD2" w14:textId="77777777" w:rsidR="00770B03" w:rsidRDefault="00770B03">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_Toc119323329 \h </w:instrText>
      </w:r>
      <w:r>
        <w:rPr>
          <w:noProof/>
        </w:rPr>
      </w:r>
      <w:r>
        <w:rPr>
          <w:noProof/>
        </w:rPr>
        <w:fldChar w:fldCharType="separate"/>
      </w:r>
      <w:r w:rsidR="0084723D">
        <w:rPr>
          <w:noProof/>
        </w:rPr>
        <w:t>18</w:t>
      </w:r>
      <w:r>
        <w:rPr>
          <w:noProof/>
        </w:rPr>
        <w:fldChar w:fldCharType="end"/>
      </w:r>
    </w:p>
    <w:p w14:paraId="60AA737A" w14:textId="77777777" w:rsidR="00770B03" w:rsidRDefault="00770B03">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_Toc119323330 \h </w:instrText>
      </w:r>
      <w:r>
        <w:rPr>
          <w:noProof/>
        </w:rPr>
      </w:r>
      <w:r>
        <w:rPr>
          <w:noProof/>
        </w:rPr>
        <w:fldChar w:fldCharType="separate"/>
      </w:r>
      <w:r w:rsidR="0084723D">
        <w:rPr>
          <w:noProof/>
        </w:rPr>
        <w:t>19</w:t>
      </w:r>
      <w:r>
        <w:rPr>
          <w:noProof/>
        </w:rPr>
        <w:fldChar w:fldCharType="end"/>
      </w:r>
    </w:p>
    <w:p w14:paraId="061D0782" w14:textId="77777777" w:rsidR="00770B03" w:rsidRDefault="00770B03">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_Toc119323331 \h </w:instrText>
      </w:r>
      <w:r>
        <w:rPr>
          <w:noProof/>
        </w:rPr>
      </w:r>
      <w:r>
        <w:rPr>
          <w:noProof/>
        </w:rPr>
        <w:fldChar w:fldCharType="separate"/>
      </w:r>
      <w:r w:rsidR="0084723D">
        <w:rPr>
          <w:noProof/>
        </w:rPr>
        <w:t>19</w:t>
      </w:r>
      <w:r>
        <w:rPr>
          <w:noProof/>
        </w:rPr>
        <w:fldChar w:fldCharType="end"/>
      </w:r>
    </w:p>
    <w:p w14:paraId="22B5C731" w14:textId="77777777" w:rsidR="00770B03" w:rsidRDefault="00770B03">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_Toc119323332 \h </w:instrText>
      </w:r>
      <w:r>
        <w:rPr>
          <w:noProof/>
        </w:rPr>
      </w:r>
      <w:r>
        <w:rPr>
          <w:noProof/>
        </w:rPr>
        <w:fldChar w:fldCharType="separate"/>
      </w:r>
      <w:r w:rsidR="0084723D">
        <w:rPr>
          <w:noProof/>
        </w:rPr>
        <w:t>19</w:t>
      </w:r>
      <w:r>
        <w:rPr>
          <w:noProof/>
        </w:rPr>
        <w:fldChar w:fldCharType="end"/>
      </w:r>
    </w:p>
    <w:p w14:paraId="32A768C9"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_Toc119323333 \h </w:instrText>
      </w:r>
      <w:r>
        <w:rPr>
          <w:noProof/>
        </w:rPr>
      </w:r>
      <w:r>
        <w:rPr>
          <w:noProof/>
        </w:rPr>
        <w:fldChar w:fldCharType="separate"/>
      </w:r>
      <w:r w:rsidR="0084723D">
        <w:rPr>
          <w:noProof/>
        </w:rPr>
        <w:t>19</w:t>
      </w:r>
      <w:r>
        <w:rPr>
          <w:noProof/>
        </w:rPr>
        <w:fldChar w:fldCharType="end"/>
      </w:r>
    </w:p>
    <w:p w14:paraId="5B6BB385"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_Toc119323334 \h </w:instrText>
      </w:r>
      <w:r>
        <w:rPr>
          <w:noProof/>
        </w:rPr>
      </w:r>
      <w:r>
        <w:rPr>
          <w:noProof/>
        </w:rPr>
        <w:fldChar w:fldCharType="separate"/>
      </w:r>
      <w:r w:rsidR="0084723D">
        <w:rPr>
          <w:noProof/>
        </w:rPr>
        <w:t>19</w:t>
      </w:r>
      <w:r>
        <w:rPr>
          <w:noProof/>
        </w:rPr>
        <w:fldChar w:fldCharType="end"/>
      </w:r>
    </w:p>
    <w:p w14:paraId="4DD2E09D"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_Toc119323335 \h </w:instrText>
      </w:r>
      <w:r>
        <w:rPr>
          <w:noProof/>
        </w:rPr>
      </w:r>
      <w:r>
        <w:rPr>
          <w:noProof/>
        </w:rPr>
        <w:fldChar w:fldCharType="separate"/>
      </w:r>
      <w:r w:rsidR="0084723D">
        <w:rPr>
          <w:noProof/>
        </w:rPr>
        <w:t>20</w:t>
      </w:r>
      <w:r>
        <w:rPr>
          <w:noProof/>
        </w:rPr>
        <w:fldChar w:fldCharType="end"/>
      </w:r>
    </w:p>
    <w:p w14:paraId="2DFFC512"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Water Surface and Depth Grids</w:t>
      </w:r>
      <w:r>
        <w:rPr>
          <w:noProof/>
        </w:rPr>
        <w:tab/>
      </w:r>
      <w:r>
        <w:rPr>
          <w:noProof/>
        </w:rPr>
        <w:fldChar w:fldCharType="begin"/>
      </w:r>
      <w:r>
        <w:rPr>
          <w:noProof/>
        </w:rPr>
        <w:instrText xml:space="preserve"> PAGEREF _Toc119323336 \h </w:instrText>
      </w:r>
      <w:r>
        <w:rPr>
          <w:noProof/>
        </w:rPr>
      </w:r>
      <w:r>
        <w:rPr>
          <w:noProof/>
        </w:rPr>
        <w:fldChar w:fldCharType="separate"/>
      </w:r>
      <w:r w:rsidR="0084723D">
        <w:rPr>
          <w:noProof/>
        </w:rPr>
        <w:t>20</w:t>
      </w:r>
      <w:r>
        <w:rPr>
          <w:noProof/>
        </w:rPr>
        <w:fldChar w:fldCharType="end"/>
      </w:r>
    </w:p>
    <w:p w14:paraId="48381BCE"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4.1.5</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_Toc119323337 \h </w:instrText>
      </w:r>
      <w:r>
        <w:rPr>
          <w:noProof/>
        </w:rPr>
      </w:r>
      <w:r>
        <w:rPr>
          <w:noProof/>
        </w:rPr>
        <w:fldChar w:fldCharType="separate"/>
      </w:r>
      <w:r w:rsidR="0084723D">
        <w:rPr>
          <w:noProof/>
        </w:rPr>
        <w:t>20</w:t>
      </w:r>
      <w:r>
        <w:rPr>
          <w:noProof/>
        </w:rPr>
        <w:fldChar w:fldCharType="end"/>
      </w:r>
    </w:p>
    <w:p w14:paraId="2B8F86A1" w14:textId="77777777" w:rsidR="00770B03" w:rsidRDefault="00770B03">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_Toc119323338 \h </w:instrText>
      </w:r>
      <w:r>
        <w:rPr>
          <w:noProof/>
        </w:rPr>
      </w:r>
      <w:r>
        <w:rPr>
          <w:noProof/>
        </w:rPr>
        <w:fldChar w:fldCharType="separate"/>
      </w:r>
      <w:r w:rsidR="0084723D">
        <w:rPr>
          <w:noProof/>
        </w:rPr>
        <w:t>20</w:t>
      </w:r>
      <w:r>
        <w:rPr>
          <w:noProof/>
        </w:rPr>
        <w:fldChar w:fldCharType="end"/>
      </w:r>
    </w:p>
    <w:p w14:paraId="3C2C8B55"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_Toc119323339 \h </w:instrText>
      </w:r>
      <w:r>
        <w:rPr>
          <w:noProof/>
        </w:rPr>
      </w:r>
      <w:r>
        <w:rPr>
          <w:noProof/>
        </w:rPr>
        <w:fldChar w:fldCharType="separate"/>
      </w:r>
      <w:r w:rsidR="0084723D">
        <w:rPr>
          <w:noProof/>
        </w:rPr>
        <w:t>20</w:t>
      </w:r>
      <w:r>
        <w:rPr>
          <w:noProof/>
        </w:rPr>
        <w:fldChar w:fldCharType="end"/>
      </w:r>
    </w:p>
    <w:p w14:paraId="13EA023D"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_Toc119323340 \h </w:instrText>
      </w:r>
      <w:r>
        <w:rPr>
          <w:noProof/>
        </w:rPr>
      </w:r>
      <w:r>
        <w:rPr>
          <w:noProof/>
        </w:rPr>
        <w:fldChar w:fldCharType="separate"/>
      </w:r>
      <w:r w:rsidR="0084723D">
        <w:rPr>
          <w:noProof/>
        </w:rPr>
        <w:t>21</w:t>
      </w:r>
      <w:r>
        <w:rPr>
          <w:noProof/>
        </w:rPr>
        <w:fldChar w:fldCharType="end"/>
      </w:r>
    </w:p>
    <w:p w14:paraId="1364A725"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_Toc119323341 \h </w:instrText>
      </w:r>
      <w:r>
        <w:rPr>
          <w:noProof/>
        </w:rPr>
      </w:r>
      <w:r>
        <w:rPr>
          <w:noProof/>
        </w:rPr>
        <w:fldChar w:fldCharType="separate"/>
      </w:r>
      <w:r w:rsidR="0084723D">
        <w:rPr>
          <w:noProof/>
        </w:rPr>
        <w:t>21</w:t>
      </w:r>
      <w:r>
        <w:rPr>
          <w:noProof/>
        </w:rPr>
        <w:fldChar w:fldCharType="end"/>
      </w:r>
    </w:p>
    <w:p w14:paraId="176CE6C6"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_Toc119323342 \h </w:instrText>
      </w:r>
      <w:r>
        <w:rPr>
          <w:noProof/>
        </w:rPr>
      </w:r>
      <w:r>
        <w:rPr>
          <w:noProof/>
        </w:rPr>
        <w:fldChar w:fldCharType="separate"/>
      </w:r>
      <w:r w:rsidR="0084723D">
        <w:rPr>
          <w:noProof/>
        </w:rPr>
        <w:t>21</w:t>
      </w:r>
      <w:r>
        <w:rPr>
          <w:noProof/>
        </w:rPr>
        <w:fldChar w:fldCharType="end"/>
      </w:r>
    </w:p>
    <w:p w14:paraId="47DDF379"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_Toc119323343 \h </w:instrText>
      </w:r>
      <w:r>
        <w:rPr>
          <w:noProof/>
        </w:rPr>
      </w:r>
      <w:r>
        <w:rPr>
          <w:noProof/>
        </w:rPr>
        <w:fldChar w:fldCharType="separate"/>
      </w:r>
      <w:r w:rsidR="0084723D">
        <w:rPr>
          <w:noProof/>
        </w:rPr>
        <w:t>21</w:t>
      </w:r>
      <w:r>
        <w:rPr>
          <w:noProof/>
        </w:rPr>
        <w:fldChar w:fldCharType="end"/>
      </w:r>
    </w:p>
    <w:p w14:paraId="28D255FB" w14:textId="77777777" w:rsidR="00770B03" w:rsidRDefault="00770B03">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_Toc119323344 \h </w:instrText>
      </w:r>
      <w:r>
        <w:rPr>
          <w:noProof/>
        </w:rPr>
      </w:r>
      <w:r>
        <w:rPr>
          <w:noProof/>
        </w:rPr>
        <w:fldChar w:fldCharType="separate"/>
      </w:r>
      <w:r w:rsidR="0084723D">
        <w:rPr>
          <w:noProof/>
        </w:rPr>
        <w:t>22</w:t>
      </w:r>
      <w:r>
        <w:rPr>
          <w:noProof/>
        </w:rPr>
        <w:fldChar w:fldCharType="end"/>
      </w:r>
    </w:p>
    <w:p w14:paraId="28393CAD" w14:textId="77777777" w:rsidR="00770B03" w:rsidRDefault="00770B03">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_Toc119323345 \h </w:instrText>
      </w:r>
      <w:r>
        <w:rPr>
          <w:noProof/>
        </w:rPr>
      </w:r>
      <w:r>
        <w:rPr>
          <w:noProof/>
        </w:rPr>
        <w:fldChar w:fldCharType="separate"/>
      </w:r>
      <w:r w:rsidR="0084723D">
        <w:rPr>
          <w:noProof/>
        </w:rPr>
        <w:t>24</w:t>
      </w:r>
      <w:r>
        <w:rPr>
          <w:noProof/>
        </w:rPr>
        <w:fldChar w:fldCharType="end"/>
      </w:r>
    </w:p>
    <w:p w14:paraId="36D97F0E" w14:textId="77777777" w:rsidR="00770B03" w:rsidRDefault="00770B03">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_Toc119323346 \h </w:instrText>
      </w:r>
      <w:r>
        <w:rPr>
          <w:noProof/>
        </w:rPr>
      </w:r>
      <w:r>
        <w:rPr>
          <w:noProof/>
        </w:rPr>
        <w:fldChar w:fldCharType="separate"/>
      </w:r>
      <w:r w:rsidR="0084723D">
        <w:rPr>
          <w:noProof/>
        </w:rPr>
        <w:t>26</w:t>
      </w:r>
      <w:r>
        <w:rPr>
          <w:noProof/>
        </w:rPr>
        <w:fldChar w:fldCharType="end"/>
      </w:r>
    </w:p>
    <w:p w14:paraId="50EC1D7E" w14:textId="77777777" w:rsidR="00770B03" w:rsidRDefault="00770B03">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_Toc119323347 \h </w:instrText>
      </w:r>
      <w:r>
        <w:rPr>
          <w:noProof/>
        </w:rPr>
      </w:r>
      <w:r>
        <w:rPr>
          <w:noProof/>
        </w:rPr>
        <w:fldChar w:fldCharType="separate"/>
      </w:r>
      <w:r w:rsidR="0084723D">
        <w:rPr>
          <w:noProof/>
        </w:rPr>
        <w:t>27</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3"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3"/>
    </w:p>
    <w:p w14:paraId="6AB2534C" w14:textId="77777777" w:rsidR="00770B03"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770B03">
        <w:rPr>
          <w:noProof/>
        </w:rPr>
        <w:t>Figure 1: Bosque Watershed</w:t>
      </w:r>
      <w:r w:rsidR="00770B03">
        <w:rPr>
          <w:noProof/>
        </w:rPr>
        <w:tab/>
      </w:r>
      <w:r w:rsidR="00770B03">
        <w:rPr>
          <w:noProof/>
        </w:rPr>
        <w:fldChar w:fldCharType="begin"/>
      </w:r>
      <w:r w:rsidR="00770B03">
        <w:rPr>
          <w:noProof/>
        </w:rPr>
        <w:instrText xml:space="preserve"> PAGEREF _Toc119323279 \h </w:instrText>
      </w:r>
      <w:r w:rsidR="00770B03">
        <w:rPr>
          <w:noProof/>
        </w:rPr>
      </w:r>
      <w:r w:rsidR="00770B03">
        <w:rPr>
          <w:noProof/>
        </w:rPr>
        <w:fldChar w:fldCharType="separate"/>
      </w:r>
      <w:r w:rsidR="0084723D">
        <w:rPr>
          <w:noProof/>
        </w:rPr>
        <w:t>2</w:t>
      </w:r>
      <w:r w:rsidR="00770B03">
        <w:rPr>
          <w:noProof/>
        </w:rPr>
        <w:fldChar w:fldCharType="end"/>
      </w:r>
    </w:p>
    <w:p w14:paraId="56326FD6" w14:textId="77777777" w:rsidR="00770B03" w:rsidRDefault="00770B03">
      <w:pPr>
        <w:pStyle w:val="TableofFigures"/>
        <w:rPr>
          <w:rFonts w:eastAsiaTheme="minorEastAsia"/>
          <w:noProof/>
          <w:kern w:val="0"/>
          <w:sz w:val="22"/>
          <w:szCs w:val="22"/>
        </w:rPr>
      </w:pPr>
      <w:r>
        <w:rPr>
          <w:noProof/>
        </w:rPr>
        <w:t>Figure 2: Bosque</w:t>
      </w:r>
      <w:r w:rsidRPr="00B17D7D">
        <w:rPr>
          <w:noProof/>
          <w:color w:val="FF0000"/>
        </w:rPr>
        <w:t xml:space="preserve"> </w:t>
      </w:r>
      <w:r>
        <w:rPr>
          <w:noProof/>
        </w:rPr>
        <w:t>Watershed BLE Source Terrain Data</w:t>
      </w:r>
      <w:r>
        <w:rPr>
          <w:noProof/>
        </w:rPr>
        <w:tab/>
      </w:r>
      <w:r>
        <w:rPr>
          <w:noProof/>
        </w:rPr>
        <w:fldChar w:fldCharType="begin"/>
      </w:r>
      <w:r>
        <w:rPr>
          <w:noProof/>
        </w:rPr>
        <w:instrText xml:space="preserve"> PAGEREF _Toc119323280 \h </w:instrText>
      </w:r>
      <w:r>
        <w:rPr>
          <w:noProof/>
        </w:rPr>
      </w:r>
      <w:r>
        <w:rPr>
          <w:noProof/>
        </w:rPr>
        <w:fldChar w:fldCharType="separate"/>
      </w:r>
      <w:r w:rsidR="0084723D">
        <w:rPr>
          <w:noProof/>
        </w:rPr>
        <w:t>4</w:t>
      </w:r>
      <w:r>
        <w:rPr>
          <w:noProof/>
        </w:rPr>
        <w:fldChar w:fldCharType="end"/>
      </w:r>
    </w:p>
    <w:p w14:paraId="67F94DCA" w14:textId="77777777" w:rsidR="00770B03" w:rsidRDefault="00770B03">
      <w:pPr>
        <w:pStyle w:val="TableofFigures"/>
        <w:rPr>
          <w:rFonts w:eastAsiaTheme="minorEastAsia"/>
          <w:noProof/>
          <w:kern w:val="0"/>
          <w:sz w:val="22"/>
          <w:szCs w:val="22"/>
        </w:rPr>
      </w:pPr>
      <w:r>
        <w:rPr>
          <w:noProof/>
        </w:rPr>
        <w:t>Figure 3: RAS6 2D Computational Mesh and Boundary Conditions and USGS Peak Streamflow Gages</w:t>
      </w:r>
      <w:r>
        <w:rPr>
          <w:noProof/>
        </w:rPr>
        <w:tab/>
      </w:r>
      <w:r>
        <w:rPr>
          <w:noProof/>
        </w:rPr>
        <w:fldChar w:fldCharType="begin"/>
      </w:r>
      <w:r>
        <w:rPr>
          <w:noProof/>
        </w:rPr>
        <w:instrText xml:space="preserve"> PAGEREF _Toc119323281 \h </w:instrText>
      </w:r>
      <w:r>
        <w:rPr>
          <w:noProof/>
        </w:rPr>
      </w:r>
      <w:r>
        <w:rPr>
          <w:noProof/>
        </w:rPr>
        <w:fldChar w:fldCharType="separate"/>
      </w:r>
      <w:r w:rsidR="0084723D">
        <w:rPr>
          <w:noProof/>
        </w:rPr>
        <w:t>7</w:t>
      </w:r>
      <w:r>
        <w:rPr>
          <w:noProof/>
        </w:rPr>
        <w:fldChar w:fldCharType="end"/>
      </w:r>
    </w:p>
    <w:p w14:paraId="622A318C" w14:textId="77777777" w:rsidR="00770B03" w:rsidRDefault="00770B03">
      <w:pPr>
        <w:pStyle w:val="TableofFigures"/>
        <w:rPr>
          <w:rFonts w:eastAsiaTheme="minorEastAsia"/>
          <w:noProof/>
          <w:kern w:val="0"/>
          <w:sz w:val="22"/>
          <w:szCs w:val="22"/>
        </w:rPr>
      </w:pPr>
      <w:r>
        <w:rPr>
          <w:noProof/>
        </w:rPr>
        <w:t>Figure 4: Excess Precipitation Hyetograph Applied to 2D Mesh – Bosque</w:t>
      </w:r>
      <w:r>
        <w:rPr>
          <w:noProof/>
        </w:rPr>
        <w:tab/>
      </w:r>
      <w:r>
        <w:rPr>
          <w:noProof/>
        </w:rPr>
        <w:fldChar w:fldCharType="begin"/>
      </w:r>
      <w:r>
        <w:rPr>
          <w:noProof/>
        </w:rPr>
        <w:instrText xml:space="preserve"> PAGEREF _Toc119323282 \h </w:instrText>
      </w:r>
      <w:r>
        <w:rPr>
          <w:noProof/>
        </w:rPr>
      </w:r>
      <w:r>
        <w:rPr>
          <w:noProof/>
        </w:rPr>
        <w:fldChar w:fldCharType="separate"/>
      </w:r>
      <w:r w:rsidR="0084723D">
        <w:rPr>
          <w:noProof/>
        </w:rPr>
        <w:t>11</w:t>
      </w:r>
      <w:r>
        <w:rPr>
          <w:noProof/>
        </w:rPr>
        <w:fldChar w:fldCharType="end"/>
      </w:r>
    </w:p>
    <w:p w14:paraId="07BBA8AC" w14:textId="77777777" w:rsidR="00770B03" w:rsidRDefault="00770B03">
      <w:pPr>
        <w:pStyle w:val="TableofFigures"/>
        <w:rPr>
          <w:rFonts w:eastAsiaTheme="minorEastAsia"/>
          <w:noProof/>
          <w:kern w:val="0"/>
          <w:sz w:val="22"/>
          <w:szCs w:val="22"/>
        </w:rPr>
      </w:pPr>
      <w:r>
        <w:rPr>
          <w:noProof/>
        </w:rPr>
        <w:t>Figure 5: Inflow Hydrograph for Bosque – Inflow NB2</w:t>
      </w:r>
      <w:r>
        <w:rPr>
          <w:noProof/>
        </w:rPr>
        <w:tab/>
      </w:r>
      <w:r>
        <w:rPr>
          <w:noProof/>
        </w:rPr>
        <w:fldChar w:fldCharType="begin"/>
      </w:r>
      <w:r>
        <w:rPr>
          <w:noProof/>
        </w:rPr>
        <w:instrText xml:space="preserve"> PAGEREF _Toc119323283 \h </w:instrText>
      </w:r>
      <w:r>
        <w:rPr>
          <w:noProof/>
        </w:rPr>
      </w:r>
      <w:r>
        <w:rPr>
          <w:noProof/>
        </w:rPr>
        <w:fldChar w:fldCharType="separate"/>
      </w:r>
      <w:r w:rsidR="0084723D">
        <w:rPr>
          <w:noProof/>
        </w:rPr>
        <w:t>11</w:t>
      </w:r>
      <w:r>
        <w:rPr>
          <w:noProof/>
        </w:rPr>
        <w:fldChar w:fldCharType="end"/>
      </w:r>
    </w:p>
    <w:p w14:paraId="454275AC" w14:textId="77777777" w:rsidR="00770B03" w:rsidRDefault="00770B03">
      <w:pPr>
        <w:pStyle w:val="TableofFigures"/>
        <w:rPr>
          <w:rFonts w:eastAsiaTheme="minorEastAsia"/>
          <w:noProof/>
          <w:kern w:val="0"/>
          <w:sz w:val="22"/>
          <w:szCs w:val="22"/>
        </w:rPr>
      </w:pPr>
      <w:r>
        <w:rPr>
          <w:noProof/>
        </w:rPr>
        <w:t>Figure 6: Inflow Hydrograph for Bosque – Inflow NB2 2</w:t>
      </w:r>
      <w:r>
        <w:rPr>
          <w:noProof/>
        </w:rPr>
        <w:tab/>
      </w:r>
      <w:r>
        <w:rPr>
          <w:noProof/>
        </w:rPr>
        <w:fldChar w:fldCharType="begin"/>
      </w:r>
      <w:r>
        <w:rPr>
          <w:noProof/>
        </w:rPr>
        <w:instrText xml:space="preserve"> PAGEREF _Toc119323284 \h </w:instrText>
      </w:r>
      <w:r>
        <w:rPr>
          <w:noProof/>
        </w:rPr>
      </w:r>
      <w:r>
        <w:rPr>
          <w:noProof/>
        </w:rPr>
        <w:fldChar w:fldCharType="separate"/>
      </w:r>
      <w:r w:rsidR="0084723D">
        <w:rPr>
          <w:noProof/>
        </w:rPr>
        <w:t>12</w:t>
      </w:r>
      <w:r>
        <w:rPr>
          <w:noProof/>
        </w:rPr>
        <w:fldChar w:fldCharType="end"/>
      </w:r>
    </w:p>
    <w:p w14:paraId="21A92140" w14:textId="77777777" w:rsidR="00770B03" w:rsidRDefault="00770B03">
      <w:pPr>
        <w:pStyle w:val="TableofFigures"/>
        <w:rPr>
          <w:rFonts w:eastAsiaTheme="minorEastAsia"/>
          <w:noProof/>
          <w:kern w:val="0"/>
          <w:sz w:val="22"/>
          <w:szCs w:val="22"/>
        </w:rPr>
      </w:pPr>
      <w:r>
        <w:rPr>
          <w:noProof/>
        </w:rPr>
        <w:t>Figure 7: Inflow Hydrograph for Bosque – Inflow NB2 4</w:t>
      </w:r>
      <w:r>
        <w:rPr>
          <w:noProof/>
        </w:rPr>
        <w:tab/>
      </w:r>
      <w:r>
        <w:rPr>
          <w:noProof/>
        </w:rPr>
        <w:fldChar w:fldCharType="begin"/>
      </w:r>
      <w:r>
        <w:rPr>
          <w:noProof/>
        </w:rPr>
        <w:instrText xml:space="preserve"> PAGEREF _Toc119323285 \h </w:instrText>
      </w:r>
      <w:r>
        <w:rPr>
          <w:noProof/>
        </w:rPr>
      </w:r>
      <w:r>
        <w:rPr>
          <w:noProof/>
        </w:rPr>
        <w:fldChar w:fldCharType="separate"/>
      </w:r>
      <w:r w:rsidR="0084723D">
        <w:rPr>
          <w:noProof/>
        </w:rPr>
        <w:t>12</w:t>
      </w:r>
      <w:r>
        <w:rPr>
          <w:noProof/>
        </w:rPr>
        <w:fldChar w:fldCharType="end"/>
      </w:r>
    </w:p>
    <w:p w14:paraId="706D5EF3" w14:textId="77777777" w:rsidR="00770B03" w:rsidRDefault="00770B03">
      <w:pPr>
        <w:pStyle w:val="TableofFigures"/>
        <w:rPr>
          <w:rFonts w:eastAsiaTheme="minorEastAsia"/>
          <w:noProof/>
          <w:kern w:val="0"/>
          <w:sz w:val="22"/>
          <w:szCs w:val="22"/>
        </w:rPr>
      </w:pPr>
      <w:r>
        <w:rPr>
          <w:noProof/>
        </w:rPr>
        <w:t>Figure 8: V-notch Breakline Approach at Bridge Crossing</w:t>
      </w:r>
      <w:r>
        <w:rPr>
          <w:noProof/>
        </w:rPr>
        <w:tab/>
      </w:r>
      <w:r>
        <w:rPr>
          <w:noProof/>
        </w:rPr>
        <w:fldChar w:fldCharType="begin"/>
      </w:r>
      <w:r>
        <w:rPr>
          <w:noProof/>
        </w:rPr>
        <w:instrText xml:space="preserve"> PAGEREF _Toc119323286 \h </w:instrText>
      </w:r>
      <w:r>
        <w:rPr>
          <w:noProof/>
        </w:rPr>
      </w:r>
      <w:r>
        <w:rPr>
          <w:noProof/>
        </w:rPr>
        <w:fldChar w:fldCharType="separate"/>
      </w:r>
      <w:r w:rsidR="0084723D">
        <w:rPr>
          <w:noProof/>
        </w:rPr>
        <w:t>14</w:t>
      </w:r>
      <w:r>
        <w:rPr>
          <w:noProof/>
        </w:rPr>
        <w:fldChar w:fldCharType="end"/>
      </w:r>
    </w:p>
    <w:p w14:paraId="2EE09427" w14:textId="77777777" w:rsidR="00770B03" w:rsidRDefault="00770B03">
      <w:pPr>
        <w:pStyle w:val="TableofFigures"/>
        <w:rPr>
          <w:rFonts w:eastAsiaTheme="minorEastAsia"/>
          <w:noProof/>
          <w:kern w:val="0"/>
          <w:sz w:val="22"/>
          <w:szCs w:val="22"/>
        </w:rPr>
      </w:pPr>
      <w:r>
        <w:rPr>
          <w:noProof/>
        </w:rPr>
        <w:t>Figure 9: Calibration Comparison</w:t>
      </w:r>
      <w:r>
        <w:rPr>
          <w:noProof/>
        </w:rPr>
        <w:tab/>
      </w:r>
      <w:r>
        <w:rPr>
          <w:noProof/>
        </w:rPr>
        <w:fldChar w:fldCharType="begin"/>
      </w:r>
      <w:r>
        <w:rPr>
          <w:noProof/>
        </w:rPr>
        <w:instrText xml:space="preserve"> PAGEREF _Toc119323287 \h </w:instrText>
      </w:r>
      <w:r>
        <w:rPr>
          <w:noProof/>
        </w:rPr>
      </w:r>
      <w:r>
        <w:rPr>
          <w:noProof/>
        </w:rPr>
        <w:fldChar w:fldCharType="separate"/>
      </w:r>
      <w:r w:rsidR="0084723D">
        <w:rPr>
          <w:noProof/>
        </w:rPr>
        <w:t>17</w:t>
      </w:r>
      <w:r>
        <w:rPr>
          <w:noProof/>
        </w:rPr>
        <w:fldChar w:fldCharType="end"/>
      </w:r>
    </w:p>
    <w:p w14:paraId="78A06A04" w14:textId="77777777" w:rsidR="00770B03" w:rsidRDefault="00770B03">
      <w:pPr>
        <w:pStyle w:val="TableofFigures"/>
        <w:rPr>
          <w:rFonts w:eastAsiaTheme="minorEastAsia"/>
          <w:noProof/>
          <w:kern w:val="0"/>
          <w:sz w:val="22"/>
          <w:szCs w:val="22"/>
        </w:rPr>
      </w:pPr>
      <w:r>
        <w:rPr>
          <w:noProof/>
        </w:rPr>
        <w:t>Figure 10: Bosque Watershed CNMS Validation Results</w:t>
      </w:r>
      <w:r>
        <w:rPr>
          <w:noProof/>
        </w:rPr>
        <w:tab/>
      </w:r>
      <w:r>
        <w:rPr>
          <w:noProof/>
        </w:rPr>
        <w:fldChar w:fldCharType="begin"/>
      </w:r>
      <w:r>
        <w:rPr>
          <w:noProof/>
        </w:rPr>
        <w:instrText xml:space="preserve"> PAGEREF _Toc119323288 \h </w:instrText>
      </w:r>
      <w:r>
        <w:rPr>
          <w:noProof/>
        </w:rPr>
      </w:r>
      <w:r>
        <w:rPr>
          <w:noProof/>
        </w:rPr>
        <w:fldChar w:fldCharType="separate"/>
      </w:r>
      <w:r w:rsidR="0084723D">
        <w:rPr>
          <w:noProof/>
        </w:rPr>
        <w:t>23</w:t>
      </w:r>
      <w:r>
        <w:rPr>
          <w:noProof/>
        </w:rPr>
        <w:fldChar w:fldCharType="end"/>
      </w:r>
    </w:p>
    <w:p w14:paraId="3D101117" w14:textId="77777777" w:rsidR="00770B03" w:rsidRDefault="00770B03">
      <w:pPr>
        <w:pStyle w:val="TableofFigures"/>
        <w:rPr>
          <w:rFonts w:eastAsiaTheme="minorEastAsia"/>
          <w:noProof/>
          <w:kern w:val="0"/>
          <w:sz w:val="22"/>
          <w:szCs w:val="22"/>
        </w:rPr>
      </w:pPr>
      <w:r>
        <w:rPr>
          <w:noProof/>
        </w:rPr>
        <w:t>Figure 11: Ranking of Bosque Watershed HUC-12s</w:t>
      </w:r>
      <w:r>
        <w:rPr>
          <w:noProof/>
        </w:rPr>
        <w:tab/>
      </w:r>
      <w:r>
        <w:rPr>
          <w:noProof/>
        </w:rPr>
        <w:fldChar w:fldCharType="begin"/>
      </w:r>
      <w:r>
        <w:rPr>
          <w:noProof/>
        </w:rPr>
        <w:instrText xml:space="preserve"> PAGEREF _Toc119323289 \h </w:instrText>
      </w:r>
      <w:r>
        <w:rPr>
          <w:noProof/>
        </w:rPr>
      </w:r>
      <w:r>
        <w:rPr>
          <w:noProof/>
        </w:rPr>
        <w:fldChar w:fldCharType="separate"/>
      </w:r>
      <w:r w:rsidR="0084723D">
        <w:rPr>
          <w:noProof/>
        </w:rPr>
        <w:t>24</w:t>
      </w:r>
      <w:r>
        <w:rPr>
          <w:noProof/>
        </w:rPr>
        <w:fldChar w:fldCharType="end"/>
      </w:r>
    </w:p>
    <w:p w14:paraId="37F9E495" w14:textId="677BE889"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637EC3C6" w14:textId="77777777" w:rsidR="00770B03"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770B03">
        <w:rPr>
          <w:noProof/>
        </w:rPr>
        <w:t>Table 1: FEMA Vertical Accuracy Requirements for Leveraged Data</w:t>
      </w:r>
      <w:r w:rsidR="00770B03">
        <w:rPr>
          <w:noProof/>
          <w:webHidden/>
        </w:rPr>
        <w:tab/>
      </w:r>
      <w:r w:rsidR="00770B03">
        <w:rPr>
          <w:noProof/>
          <w:webHidden/>
        </w:rPr>
        <w:fldChar w:fldCharType="begin"/>
      </w:r>
      <w:r w:rsidR="00770B03">
        <w:rPr>
          <w:noProof/>
          <w:webHidden/>
        </w:rPr>
        <w:instrText xml:space="preserve"> PAGEREF _Toc119323290 \h </w:instrText>
      </w:r>
      <w:r w:rsidR="00770B03">
        <w:rPr>
          <w:noProof/>
          <w:webHidden/>
        </w:rPr>
      </w:r>
      <w:r w:rsidR="00770B03">
        <w:rPr>
          <w:noProof/>
          <w:webHidden/>
        </w:rPr>
        <w:fldChar w:fldCharType="separate"/>
      </w:r>
      <w:r w:rsidR="0084723D">
        <w:rPr>
          <w:noProof/>
          <w:webHidden/>
        </w:rPr>
        <w:t>4</w:t>
      </w:r>
      <w:r w:rsidR="00770B03">
        <w:rPr>
          <w:noProof/>
          <w:webHidden/>
        </w:rPr>
        <w:fldChar w:fldCharType="end"/>
      </w:r>
    </w:p>
    <w:p w14:paraId="112972A7" w14:textId="77777777" w:rsidR="00770B03" w:rsidRDefault="00770B03">
      <w:pPr>
        <w:pStyle w:val="TableofFigures"/>
        <w:rPr>
          <w:rFonts w:eastAsiaTheme="minorEastAsia"/>
          <w:noProof/>
          <w:kern w:val="0"/>
          <w:sz w:val="22"/>
          <w:szCs w:val="22"/>
        </w:rPr>
      </w:pPr>
      <w:r>
        <w:rPr>
          <w:noProof/>
        </w:rPr>
        <w:t>Table 2: LiDAR Topographic Data Available for the Bosque Watershed</w:t>
      </w:r>
      <w:r>
        <w:rPr>
          <w:noProof/>
          <w:webHidden/>
        </w:rPr>
        <w:tab/>
      </w:r>
      <w:r>
        <w:rPr>
          <w:noProof/>
          <w:webHidden/>
        </w:rPr>
        <w:fldChar w:fldCharType="begin"/>
      </w:r>
      <w:r>
        <w:rPr>
          <w:noProof/>
          <w:webHidden/>
        </w:rPr>
        <w:instrText xml:space="preserve"> PAGEREF _Toc119323291 \h </w:instrText>
      </w:r>
      <w:r>
        <w:rPr>
          <w:noProof/>
          <w:webHidden/>
        </w:rPr>
      </w:r>
      <w:r>
        <w:rPr>
          <w:noProof/>
          <w:webHidden/>
        </w:rPr>
        <w:fldChar w:fldCharType="separate"/>
      </w:r>
      <w:r w:rsidR="0084723D">
        <w:rPr>
          <w:noProof/>
          <w:webHidden/>
        </w:rPr>
        <w:t>5</w:t>
      </w:r>
      <w:r>
        <w:rPr>
          <w:noProof/>
          <w:webHidden/>
        </w:rPr>
        <w:fldChar w:fldCharType="end"/>
      </w:r>
    </w:p>
    <w:p w14:paraId="7E201D79" w14:textId="77777777" w:rsidR="00770B03" w:rsidRDefault="00770B03">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_Toc119323292 \h </w:instrText>
      </w:r>
      <w:r>
        <w:rPr>
          <w:noProof/>
          <w:webHidden/>
        </w:rPr>
      </w:r>
      <w:r>
        <w:rPr>
          <w:noProof/>
          <w:webHidden/>
        </w:rPr>
        <w:fldChar w:fldCharType="separate"/>
      </w:r>
      <w:r w:rsidR="0084723D">
        <w:rPr>
          <w:noProof/>
          <w:webHidden/>
        </w:rPr>
        <w:t>8</w:t>
      </w:r>
      <w:r>
        <w:rPr>
          <w:noProof/>
          <w:webHidden/>
        </w:rPr>
        <w:fldChar w:fldCharType="end"/>
      </w:r>
    </w:p>
    <w:p w14:paraId="31179CA0" w14:textId="77777777" w:rsidR="00770B03" w:rsidRDefault="00770B03">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_Toc119323293 \h </w:instrText>
      </w:r>
      <w:r>
        <w:rPr>
          <w:noProof/>
          <w:webHidden/>
        </w:rPr>
      </w:r>
      <w:r>
        <w:rPr>
          <w:noProof/>
          <w:webHidden/>
        </w:rPr>
        <w:fldChar w:fldCharType="separate"/>
      </w:r>
      <w:r w:rsidR="0084723D">
        <w:rPr>
          <w:noProof/>
          <w:webHidden/>
        </w:rPr>
        <w:t>8</w:t>
      </w:r>
      <w:r>
        <w:rPr>
          <w:noProof/>
          <w:webHidden/>
        </w:rPr>
        <w:fldChar w:fldCharType="end"/>
      </w:r>
    </w:p>
    <w:p w14:paraId="71E06EBA" w14:textId="77777777" w:rsidR="00770B03" w:rsidRDefault="00770B03">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_Toc119323294 \h </w:instrText>
      </w:r>
      <w:r>
        <w:rPr>
          <w:noProof/>
          <w:webHidden/>
        </w:rPr>
      </w:r>
      <w:r>
        <w:rPr>
          <w:noProof/>
          <w:webHidden/>
        </w:rPr>
        <w:fldChar w:fldCharType="separate"/>
      </w:r>
      <w:r w:rsidR="0084723D">
        <w:rPr>
          <w:noProof/>
          <w:webHidden/>
        </w:rPr>
        <w:t>10</w:t>
      </w:r>
      <w:r>
        <w:rPr>
          <w:noProof/>
          <w:webHidden/>
        </w:rPr>
        <w:fldChar w:fldCharType="end"/>
      </w:r>
    </w:p>
    <w:p w14:paraId="4A04D626" w14:textId="77777777" w:rsidR="00770B03" w:rsidRDefault="00770B03">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_Toc119323295 \h </w:instrText>
      </w:r>
      <w:r>
        <w:rPr>
          <w:noProof/>
          <w:webHidden/>
        </w:rPr>
      </w:r>
      <w:r>
        <w:rPr>
          <w:noProof/>
          <w:webHidden/>
        </w:rPr>
        <w:fldChar w:fldCharType="separate"/>
      </w:r>
      <w:r w:rsidR="0084723D">
        <w:rPr>
          <w:noProof/>
          <w:webHidden/>
        </w:rPr>
        <w:t>10</w:t>
      </w:r>
      <w:r>
        <w:rPr>
          <w:noProof/>
          <w:webHidden/>
        </w:rPr>
        <w:fldChar w:fldCharType="end"/>
      </w:r>
    </w:p>
    <w:p w14:paraId="36983DF5" w14:textId="77777777" w:rsidR="00770B03" w:rsidRDefault="00770B03">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_Toc119323296 \h </w:instrText>
      </w:r>
      <w:r>
        <w:rPr>
          <w:noProof/>
          <w:webHidden/>
        </w:rPr>
      </w:r>
      <w:r>
        <w:rPr>
          <w:noProof/>
          <w:webHidden/>
        </w:rPr>
        <w:fldChar w:fldCharType="separate"/>
      </w:r>
      <w:r w:rsidR="0084723D">
        <w:rPr>
          <w:noProof/>
          <w:webHidden/>
        </w:rPr>
        <w:t>10</w:t>
      </w:r>
      <w:r>
        <w:rPr>
          <w:noProof/>
          <w:webHidden/>
        </w:rPr>
        <w:fldChar w:fldCharType="end"/>
      </w:r>
    </w:p>
    <w:p w14:paraId="098DA4CB" w14:textId="77777777" w:rsidR="00770B03" w:rsidRDefault="00770B03">
      <w:pPr>
        <w:pStyle w:val="TableofFigures"/>
        <w:rPr>
          <w:rFonts w:eastAsiaTheme="minorEastAsia"/>
          <w:noProof/>
          <w:kern w:val="0"/>
          <w:sz w:val="22"/>
          <w:szCs w:val="22"/>
        </w:rPr>
      </w:pPr>
      <w:r>
        <w:rPr>
          <w:noProof/>
        </w:rPr>
        <w:t>Table 8: NLCD 2019 Manning's n Roughness Matrix</w:t>
      </w:r>
      <w:r>
        <w:rPr>
          <w:noProof/>
          <w:webHidden/>
        </w:rPr>
        <w:tab/>
      </w:r>
      <w:r>
        <w:rPr>
          <w:noProof/>
          <w:webHidden/>
        </w:rPr>
        <w:fldChar w:fldCharType="begin"/>
      </w:r>
      <w:r>
        <w:rPr>
          <w:noProof/>
          <w:webHidden/>
        </w:rPr>
        <w:instrText xml:space="preserve"> PAGEREF _Toc119323297 \h </w:instrText>
      </w:r>
      <w:r>
        <w:rPr>
          <w:noProof/>
          <w:webHidden/>
        </w:rPr>
      </w:r>
      <w:r>
        <w:rPr>
          <w:noProof/>
          <w:webHidden/>
        </w:rPr>
        <w:fldChar w:fldCharType="separate"/>
      </w:r>
      <w:r w:rsidR="0084723D">
        <w:rPr>
          <w:noProof/>
          <w:webHidden/>
        </w:rPr>
        <w:t>13</w:t>
      </w:r>
      <w:r>
        <w:rPr>
          <w:noProof/>
          <w:webHidden/>
        </w:rPr>
        <w:fldChar w:fldCharType="end"/>
      </w:r>
    </w:p>
    <w:p w14:paraId="19F7A97C" w14:textId="77777777" w:rsidR="00770B03" w:rsidRDefault="00770B03">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_Toc119323298 \h </w:instrText>
      </w:r>
      <w:r>
        <w:rPr>
          <w:noProof/>
          <w:webHidden/>
        </w:rPr>
      </w:r>
      <w:r>
        <w:rPr>
          <w:noProof/>
          <w:webHidden/>
        </w:rPr>
        <w:fldChar w:fldCharType="separate"/>
      </w:r>
      <w:r w:rsidR="0084723D">
        <w:rPr>
          <w:noProof/>
          <w:webHidden/>
        </w:rPr>
        <w:t>15</w:t>
      </w:r>
      <w:r>
        <w:rPr>
          <w:noProof/>
          <w:webHidden/>
        </w:rPr>
        <w:fldChar w:fldCharType="end"/>
      </w:r>
    </w:p>
    <w:p w14:paraId="4D2DB431" w14:textId="77777777" w:rsidR="00770B03" w:rsidRDefault="00770B03">
      <w:pPr>
        <w:pStyle w:val="TableofFigures"/>
        <w:rPr>
          <w:rFonts w:eastAsiaTheme="minorEastAsia"/>
          <w:noProof/>
          <w:kern w:val="0"/>
          <w:sz w:val="22"/>
          <w:szCs w:val="22"/>
        </w:rPr>
      </w:pPr>
      <w:r>
        <w:rPr>
          <w:noProof/>
        </w:rPr>
        <w:t>Table 10: Effective and Model Base Flood Elevation(BFE) Comparison after calibration</w:t>
      </w:r>
      <w:r>
        <w:rPr>
          <w:noProof/>
          <w:webHidden/>
        </w:rPr>
        <w:tab/>
      </w:r>
      <w:r>
        <w:rPr>
          <w:noProof/>
          <w:webHidden/>
        </w:rPr>
        <w:fldChar w:fldCharType="begin"/>
      </w:r>
      <w:r>
        <w:rPr>
          <w:noProof/>
          <w:webHidden/>
        </w:rPr>
        <w:instrText xml:space="preserve"> PAGEREF _Toc119323299 \h </w:instrText>
      </w:r>
      <w:r>
        <w:rPr>
          <w:noProof/>
          <w:webHidden/>
        </w:rPr>
      </w:r>
      <w:r>
        <w:rPr>
          <w:noProof/>
          <w:webHidden/>
        </w:rPr>
        <w:fldChar w:fldCharType="separate"/>
      </w:r>
      <w:r w:rsidR="0084723D">
        <w:rPr>
          <w:noProof/>
          <w:webHidden/>
        </w:rPr>
        <w:t>16</w:t>
      </w:r>
      <w:r>
        <w:rPr>
          <w:noProof/>
          <w:webHidden/>
        </w:rPr>
        <w:fldChar w:fldCharType="end"/>
      </w:r>
    </w:p>
    <w:p w14:paraId="6D6693D7" w14:textId="77777777" w:rsidR="00770B03" w:rsidRDefault="00770B03">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_Toc119323300 \h </w:instrText>
      </w:r>
      <w:r>
        <w:rPr>
          <w:noProof/>
          <w:webHidden/>
        </w:rPr>
      </w:r>
      <w:r>
        <w:rPr>
          <w:noProof/>
          <w:webHidden/>
        </w:rPr>
        <w:fldChar w:fldCharType="separate"/>
      </w:r>
      <w:r w:rsidR="0084723D">
        <w:rPr>
          <w:noProof/>
          <w:webHidden/>
        </w:rPr>
        <w:t>16</w:t>
      </w:r>
      <w:r>
        <w:rPr>
          <w:noProof/>
          <w:webHidden/>
        </w:rPr>
        <w:fldChar w:fldCharType="end"/>
      </w:r>
    </w:p>
    <w:p w14:paraId="1342895B" w14:textId="77777777" w:rsidR="00770B03" w:rsidRDefault="00770B03">
      <w:pPr>
        <w:pStyle w:val="TableofFigures"/>
        <w:rPr>
          <w:rFonts w:eastAsiaTheme="minorEastAsia"/>
          <w:noProof/>
          <w:kern w:val="0"/>
          <w:sz w:val="22"/>
          <w:szCs w:val="22"/>
        </w:rPr>
      </w:pPr>
      <w:r>
        <w:rPr>
          <w:noProof/>
        </w:rPr>
        <w:t>Table 12: 1-percent Gage WSEL and RAS WSEL Comparison</w:t>
      </w:r>
      <w:r>
        <w:rPr>
          <w:noProof/>
          <w:webHidden/>
        </w:rPr>
        <w:tab/>
      </w:r>
      <w:r>
        <w:rPr>
          <w:noProof/>
          <w:webHidden/>
        </w:rPr>
        <w:fldChar w:fldCharType="begin"/>
      </w:r>
      <w:r>
        <w:rPr>
          <w:noProof/>
          <w:webHidden/>
        </w:rPr>
        <w:instrText xml:space="preserve"> PAGEREF _Toc119323301 \h </w:instrText>
      </w:r>
      <w:r>
        <w:rPr>
          <w:noProof/>
          <w:webHidden/>
        </w:rPr>
      </w:r>
      <w:r>
        <w:rPr>
          <w:noProof/>
          <w:webHidden/>
        </w:rPr>
        <w:fldChar w:fldCharType="separate"/>
      </w:r>
      <w:r w:rsidR="0084723D">
        <w:rPr>
          <w:noProof/>
          <w:webHidden/>
        </w:rPr>
        <w:t>18</w:t>
      </w:r>
      <w:r>
        <w:rPr>
          <w:noProof/>
          <w:webHidden/>
        </w:rPr>
        <w:fldChar w:fldCharType="end"/>
      </w:r>
    </w:p>
    <w:p w14:paraId="7A9C3143" w14:textId="77777777" w:rsidR="00770B03" w:rsidRDefault="00770B03">
      <w:pPr>
        <w:pStyle w:val="TableofFigures"/>
        <w:rPr>
          <w:rFonts w:eastAsiaTheme="minorEastAsia"/>
          <w:noProof/>
          <w:kern w:val="0"/>
          <w:sz w:val="22"/>
          <w:szCs w:val="22"/>
        </w:rPr>
      </w:pPr>
      <w:r>
        <w:rPr>
          <w:noProof/>
        </w:rPr>
        <w:t>Table 13: Peak Flows at the Location of Tie-in between North Bosque and Bosque</w:t>
      </w:r>
      <w:r>
        <w:rPr>
          <w:noProof/>
          <w:webHidden/>
        </w:rPr>
        <w:tab/>
      </w:r>
      <w:r>
        <w:rPr>
          <w:noProof/>
          <w:webHidden/>
        </w:rPr>
        <w:fldChar w:fldCharType="begin"/>
      </w:r>
      <w:r>
        <w:rPr>
          <w:noProof/>
          <w:webHidden/>
        </w:rPr>
        <w:instrText xml:space="preserve"> PAGEREF _Toc119323302 \h </w:instrText>
      </w:r>
      <w:r>
        <w:rPr>
          <w:noProof/>
          <w:webHidden/>
        </w:rPr>
      </w:r>
      <w:r>
        <w:rPr>
          <w:noProof/>
          <w:webHidden/>
        </w:rPr>
        <w:fldChar w:fldCharType="separate"/>
      </w:r>
      <w:r w:rsidR="0084723D">
        <w:rPr>
          <w:noProof/>
          <w:webHidden/>
        </w:rPr>
        <w:t>18</w:t>
      </w:r>
      <w:r>
        <w:rPr>
          <w:noProof/>
          <w:webHidden/>
        </w:rPr>
        <w:fldChar w:fldCharType="end"/>
      </w:r>
    </w:p>
    <w:p w14:paraId="551AC2F0" w14:textId="77777777" w:rsidR="00770B03" w:rsidRDefault="00770B03">
      <w:pPr>
        <w:pStyle w:val="TableofFigures"/>
        <w:rPr>
          <w:rFonts w:eastAsiaTheme="minorEastAsia"/>
          <w:noProof/>
          <w:kern w:val="0"/>
          <w:sz w:val="22"/>
          <w:szCs w:val="22"/>
        </w:rPr>
      </w:pPr>
      <w:r>
        <w:rPr>
          <w:noProof/>
        </w:rPr>
        <w:t>Table 14: Mapping Threshold Matrix</w:t>
      </w:r>
      <w:r>
        <w:rPr>
          <w:noProof/>
          <w:webHidden/>
        </w:rPr>
        <w:tab/>
      </w:r>
      <w:r>
        <w:rPr>
          <w:noProof/>
          <w:webHidden/>
        </w:rPr>
        <w:fldChar w:fldCharType="begin"/>
      </w:r>
      <w:r>
        <w:rPr>
          <w:noProof/>
          <w:webHidden/>
        </w:rPr>
        <w:instrText xml:space="preserve"> PAGEREF _Toc119323303 \h </w:instrText>
      </w:r>
      <w:r>
        <w:rPr>
          <w:noProof/>
          <w:webHidden/>
        </w:rPr>
      </w:r>
      <w:r>
        <w:rPr>
          <w:noProof/>
          <w:webHidden/>
        </w:rPr>
        <w:fldChar w:fldCharType="separate"/>
      </w:r>
      <w:r w:rsidR="0084723D">
        <w:rPr>
          <w:noProof/>
          <w:webHidden/>
        </w:rPr>
        <w:t>19</w:t>
      </w:r>
      <w:r>
        <w:rPr>
          <w:noProof/>
          <w:webHidden/>
        </w:rPr>
        <w:fldChar w:fldCharType="end"/>
      </w:r>
    </w:p>
    <w:p w14:paraId="7EB544BB" w14:textId="77777777" w:rsidR="00770B03" w:rsidRDefault="00770B03">
      <w:pPr>
        <w:pStyle w:val="TableofFigures"/>
        <w:rPr>
          <w:rFonts w:eastAsiaTheme="minorEastAsia"/>
          <w:noProof/>
          <w:kern w:val="0"/>
          <w:sz w:val="22"/>
          <w:szCs w:val="22"/>
        </w:rPr>
      </w:pPr>
      <w:r>
        <w:rPr>
          <w:noProof/>
        </w:rPr>
        <w:t>Table 15: Zone A Initial Assessment Results</w:t>
      </w:r>
      <w:r>
        <w:rPr>
          <w:noProof/>
          <w:webHidden/>
        </w:rPr>
        <w:tab/>
      </w:r>
      <w:r>
        <w:rPr>
          <w:noProof/>
          <w:webHidden/>
        </w:rPr>
        <w:fldChar w:fldCharType="begin"/>
      </w:r>
      <w:r>
        <w:rPr>
          <w:noProof/>
          <w:webHidden/>
        </w:rPr>
        <w:instrText xml:space="preserve"> PAGEREF _Toc119323304 \h </w:instrText>
      </w:r>
      <w:r>
        <w:rPr>
          <w:noProof/>
          <w:webHidden/>
        </w:rPr>
      </w:r>
      <w:r>
        <w:rPr>
          <w:noProof/>
          <w:webHidden/>
        </w:rPr>
        <w:fldChar w:fldCharType="separate"/>
      </w:r>
      <w:r w:rsidR="0084723D">
        <w:rPr>
          <w:noProof/>
          <w:webHidden/>
        </w:rPr>
        <w:t>21</w:t>
      </w:r>
      <w:r>
        <w:rPr>
          <w:noProof/>
          <w:webHidden/>
        </w:rPr>
        <w:fldChar w:fldCharType="end"/>
      </w:r>
    </w:p>
    <w:p w14:paraId="0B1AA815" w14:textId="77777777" w:rsidR="00770B03" w:rsidRDefault="00770B03">
      <w:pPr>
        <w:pStyle w:val="TableofFigures"/>
        <w:rPr>
          <w:rFonts w:eastAsiaTheme="minorEastAsia"/>
          <w:noProof/>
          <w:kern w:val="0"/>
          <w:sz w:val="22"/>
          <w:szCs w:val="22"/>
        </w:rPr>
      </w:pPr>
      <w:r>
        <w:rPr>
          <w:noProof/>
        </w:rPr>
        <w:t>Table 16: BLE Comparison Results</w:t>
      </w:r>
      <w:r>
        <w:rPr>
          <w:noProof/>
          <w:webHidden/>
        </w:rPr>
        <w:tab/>
      </w:r>
      <w:r>
        <w:rPr>
          <w:noProof/>
          <w:webHidden/>
        </w:rPr>
        <w:fldChar w:fldCharType="begin"/>
      </w:r>
      <w:r>
        <w:rPr>
          <w:noProof/>
          <w:webHidden/>
        </w:rPr>
        <w:instrText xml:space="preserve"> PAGEREF _Toc119323305 \h </w:instrText>
      </w:r>
      <w:r>
        <w:rPr>
          <w:noProof/>
          <w:webHidden/>
        </w:rPr>
      </w:r>
      <w:r>
        <w:rPr>
          <w:noProof/>
          <w:webHidden/>
        </w:rPr>
        <w:fldChar w:fldCharType="separate"/>
      </w:r>
      <w:r w:rsidR="0084723D">
        <w:rPr>
          <w:noProof/>
          <w:webHidden/>
        </w:rPr>
        <w:t>22</w:t>
      </w:r>
      <w:r>
        <w:rPr>
          <w:noProof/>
          <w:webHidden/>
        </w:rPr>
        <w:fldChar w:fldCharType="end"/>
      </w:r>
    </w:p>
    <w:p w14:paraId="18AEE18F" w14:textId="77777777" w:rsidR="00770B03" w:rsidRDefault="00770B03">
      <w:pPr>
        <w:pStyle w:val="TableofFigures"/>
        <w:rPr>
          <w:rFonts w:eastAsiaTheme="minorEastAsia"/>
          <w:noProof/>
          <w:kern w:val="0"/>
          <w:sz w:val="22"/>
          <w:szCs w:val="22"/>
        </w:rPr>
      </w:pPr>
      <w:r>
        <w:rPr>
          <w:noProof/>
        </w:rPr>
        <w:t>Table 17: Zone A Validation Results</w:t>
      </w:r>
      <w:r>
        <w:rPr>
          <w:noProof/>
          <w:webHidden/>
        </w:rPr>
        <w:tab/>
      </w:r>
      <w:r>
        <w:rPr>
          <w:noProof/>
          <w:webHidden/>
        </w:rPr>
        <w:fldChar w:fldCharType="begin"/>
      </w:r>
      <w:r>
        <w:rPr>
          <w:noProof/>
          <w:webHidden/>
        </w:rPr>
        <w:instrText xml:space="preserve"> PAGEREF _Toc119323306 \h </w:instrText>
      </w:r>
      <w:r>
        <w:rPr>
          <w:noProof/>
          <w:webHidden/>
        </w:rPr>
      </w:r>
      <w:r>
        <w:rPr>
          <w:noProof/>
          <w:webHidden/>
        </w:rPr>
        <w:fldChar w:fldCharType="separate"/>
      </w:r>
      <w:r w:rsidR="0084723D">
        <w:rPr>
          <w:noProof/>
          <w:webHidden/>
        </w:rPr>
        <w:t>22</w:t>
      </w:r>
      <w:r>
        <w:rPr>
          <w:noProof/>
          <w:webHidden/>
        </w:rPr>
        <w:fldChar w:fldCharType="end"/>
      </w:r>
    </w:p>
    <w:p w14:paraId="080FD9B5" w14:textId="77777777" w:rsidR="00770B03" w:rsidRDefault="00770B03">
      <w:pPr>
        <w:pStyle w:val="TableofFigures"/>
        <w:rPr>
          <w:rFonts w:eastAsiaTheme="minorEastAsia"/>
          <w:noProof/>
          <w:kern w:val="0"/>
          <w:sz w:val="22"/>
          <w:szCs w:val="22"/>
        </w:rPr>
      </w:pPr>
      <w:r>
        <w:rPr>
          <w:noProof/>
        </w:rPr>
        <w:t>Table 18: Hazus 5.1 Results for 1-Percent-Annual-Chance (100 year) Scenario</w:t>
      </w:r>
      <w:r>
        <w:rPr>
          <w:noProof/>
          <w:webHidden/>
        </w:rPr>
        <w:tab/>
      </w:r>
      <w:r>
        <w:rPr>
          <w:noProof/>
          <w:webHidden/>
        </w:rPr>
        <w:fldChar w:fldCharType="begin"/>
      </w:r>
      <w:r>
        <w:rPr>
          <w:noProof/>
          <w:webHidden/>
        </w:rPr>
        <w:instrText xml:space="preserve"> PAGEREF _Toc119323307 \h </w:instrText>
      </w:r>
      <w:r>
        <w:rPr>
          <w:noProof/>
          <w:webHidden/>
        </w:rPr>
      </w:r>
      <w:r>
        <w:rPr>
          <w:noProof/>
          <w:webHidden/>
        </w:rPr>
        <w:fldChar w:fldCharType="separate"/>
      </w:r>
      <w:r w:rsidR="0084723D">
        <w:rPr>
          <w:noProof/>
          <w:webHidden/>
        </w:rPr>
        <w:t>25</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0564EE">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5" w:name="_Toc29880992"/>
      <w:bookmarkStart w:id="16" w:name="_Toc80634257"/>
      <w:bookmarkStart w:id="17" w:name="_Toc119323308"/>
      <w:bookmarkStart w:id="18" w:name="BodyContent"/>
      <w:r>
        <w:lastRenderedPageBreak/>
        <w:t>Introduction</w:t>
      </w:r>
      <w:bookmarkEnd w:id="15"/>
      <w:bookmarkEnd w:id="16"/>
      <w:bookmarkEnd w:id="17"/>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0A2BA854"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w:t>
      </w:r>
      <w:r w:rsidR="00E50332">
        <w:t xml:space="preserve">ual-chance flood) information. </w:t>
      </w:r>
      <w:r>
        <w:t>BLE data is intended to represent the base level of investment needed for all flood study efforts FEMA wi</w:t>
      </w:r>
      <w:r w:rsidR="00E50332">
        <w:t xml:space="preserve">ll undertake. </w:t>
      </w:r>
      <w:r w:rsidR="005F2149">
        <w:t xml:space="preserve">The </w:t>
      </w:r>
      <w:r w:rsidR="003D7A7B">
        <w:t>Bosque</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19" w:name="_Hlk102076018"/>
      <w:r w:rsidR="00556934">
        <w:t>Hydrologic Unit Code (HUC)</w:t>
      </w:r>
      <w:bookmarkEnd w:id="19"/>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0C2BE7A0" w:rsidR="00DC02A6" w:rsidRDefault="002A75EF" w:rsidP="002A75EF">
      <w:pPr>
        <w:pStyle w:val="BodyText"/>
      </w:pPr>
      <w:r w:rsidRPr="001F7B2E">
        <w:t xml:space="preserve">The </w:t>
      </w:r>
      <w:r w:rsidR="00B716B1">
        <w:t>Bosque</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Task Order </w:t>
      </w:r>
      <w:r w:rsidR="001C3ECC">
        <w:t>10</w:t>
      </w:r>
      <w:r w:rsidR="0022440D" w:rsidRPr="001F7B2E">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84723D">
        <w:t xml:space="preserve">Figure </w:t>
      </w:r>
      <w:r w:rsidR="0084723D">
        <w:rPr>
          <w:noProof/>
        </w:rPr>
        <w:t>1</w:t>
      </w:r>
      <w:r>
        <w:fldChar w:fldCharType="end"/>
      </w:r>
      <w:r>
        <w:t xml:space="preserve"> </w:t>
      </w:r>
      <w:r w:rsidRPr="00DC02A6">
        <w:t xml:space="preserve">depicts the </w:t>
      </w:r>
      <w:r w:rsidR="003D7A7B">
        <w:t>Bosque</w:t>
      </w:r>
      <w:r w:rsidR="000B4D21">
        <w:t xml:space="preserve"> </w:t>
      </w:r>
      <w:r w:rsidR="005C72F6">
        <w:t>w</w:t>
      </w:r>
      <w:r w:rsidRPr="00DC02A6">
        <w:t>atershed footprint.</w:t>
      </w:r>
    </w:p>
    <w:p w14:paraId="21D5CE2F" w14:textId="127433D6" w:rsidR="00DC02A6" w:rsidRDefault="001C6773" w:rsidP="00192AC2">
      <w:pPr>
        <w:pStyle w:val="BodyText"/>
        <w:keepNext/>
        <w:jc w:val="center"/>
      </w:pPr>
      <w:r w:rsidRPr="001C6773">
        <w:t xml:space="preserve"> </w:t>
      </w:r>
      <w:r w:rsidR="007B7681">
        <w:rPr>
          <w:noProof/>
        </w:rPr>
        <w:drawing>
          <wp:inline distT="0" distB="0" distL="0" distR="0" wp14:anchorId="2A12DF1B" wp14:editId="46A30DFA">
            <wp:extent cx="4738817" cy="6132586"/>
            <wp:effectExtent l="0" t="0" r="508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Navidad_BLE\400_PRODUCTION\Engineering\_workspace\SR\Figure1_Report.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738817" cy="6132586"/>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58DA36A3" w:rsidR="00DC02A6" w:rsidRDefault="00DC02A6" w:rsidP="00DC02A6">
      <w:pPr>
        <w:pStyle w:val="Caption"/>
        <w:jc w:val="center"/>
      </w:pPr>
      <w:bookmarkStart w:id="20" w:name="_Ref61247089"/>
      <w:bookmarkStart w:id="21" w:name="_Toc119323279"/>
      <w:r>
        <w:t xml:space="preserve">Figure </w:t>
      </w:r>
      <w:r>
        <w:fldChar w:fldCharType="begin"/>
      </w:r>
      <w:r>
        <w:instrText xml:space="preserve"> SEQ Figure \* ARABIC </w:instrText>
      </w:r>
      <w:r>
        <w:fldChar w:fldCharType="separate"/>
      </w:r>
      <w:r w:rsidR="0084723D">
        <w:rPr>
          <w:noProof/>
        </w:rPr>
        <w:t>1</w:t>
      </w:r>
      <w:r>
        <w:fldChar w:fldCharType="end"/>
      </w:r>
      <w:bookmarkEnd w:id="20"/>
      <w:r>
        <w:t xml:space="preserve">: </w:t>
      </w:r>
      <w:r w:rsidR="00FD4849">
        <w:t>Bosque</w:t>
      </w:r>
      <w:r w:rsidR="004D511E">
        <w:t xml:space="preserve"> </w:t>
      </w:r>
      <w:r>
        <w:t>Watershed</w:t>
      </w:r>
      <w:bookmarkEnd w:id="21"/>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2" w:name="_Toc119323309"/>
      <w:r w:rsidRPr="00265A9E">
        <w:lastRenderedPageBreak/>
        <w:t>2D BLE M</w:t>
      </w:r>
      <w:r w:rsidR="00E413BF">
        <w:t>odeling Inputs and Controls</w:t>
      </w:r>
      <w:bookmarkEnd w:id="22"/>
    </w:p>
    <w:p w14:paraId="74C0928E" w14:textId="0A7BC4EA"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B716B1">
        <w:t>Bosque</w:t>
      </w:r>
      <w:r w:rsidRPr="002B752A">
        <w:rPr>
          <w:color w:val="FF0000"/>
        </w:rPr>
        <w:t xml:space="preserve"> </w:t>
      </w:r>
      <w:r w:rsidR="005C72F6" w:rsidRPr="005C72F6">
        <w:t>w</w:t>
      </w:r>
      <w:r w:rsidRPr="002B752A">
        <w:t xml:space="preserve">atershed.  Inputs such as elevation data, hydrology from rain-on-grid and inflow hydrographs, and hydraulic analyses and variables are defined herein.  </w:t>
      </w:r>
      <w:r w:rsidRPr="00F52648">
        <w:t xml:space="preserve">HEC-RAS </w:t>
      </w:r>
      <w:r w:rsidR="00B716B1" w:rsidRPr="00F52648">
        <w:t>6.</w:t>
      </w:r>
      <w:r w:rsidR="00A602E5" w:rsidRPr="00A602E5">
        <w:t>1</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3" w:name="_Toc119323310"/>
      <w:r>
        <w:t>T</w:t>
      </w:r>
      <w:r w:rsidR="00901BD9">
        <w:t>opographic Data</w:t>
      </w:r>
      <w:bookmarkEnd w:id="23"/>
    </w:p>
    <w:p w14:paraId="52987EF5" w14:textId="494B390D"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rsidR="00B716B1">
        <w:t>Bosque</w:t>
      </w:r>
      <w:r w:rsidRPr="000D40D1">
        <w:t xml:space="preserve">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DD0D67">
        <w:t xml:space="preserve"> </w:t>
      </w:r>
      <w:r w:rsidR="00A602E5">
        <w:t>1-meter</w:t>
      </w:r>
      <w:r w:rsidRPr="000A48CD">
        <w:t xml:space="preserve"> DEM developed to support the 2D BLE modeling and analysis, </w:t>
      </w:r>
      <w:r w:rsidRPr="000D40D1">
        <w:t xml:space="preserve">within the </w:t>
      </w:r>
      <w:r w:rsidR="00B716B1">
        <w:t>Bosque</w:t>
      </w:r>
      <w:r w:rsidRPr="000D40D1">
        <w:t xml:space="preserve"> </w:t>
      </w:r>
      <w:r w:rsidR="005C72F6">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56450075"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84723D">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B716B1">
        <w:t>Bosque</w:t>
      </w:r>
      <w:r w:rsidRPr="001531A9">
        <w:rPr>
          <w:color w:val="FF0000"/>
        </w:rPr>
        <w:t xml:space="preserve"> </w:t>
      </w:r>
      <w:r w:rsidR="005C72F6" w:rsidRPr="005C72F6">
        <w:t>w</w:t>
      </w:r>
      <w:r w:rsidRPr="005C72F6">
        <w:t>atershed</w:t>
      </w:r>
      <w:r w:rsidRPr="001531A9">
        <w:t>.</w:t>
      </w:r>
    </w:p>
    <w:p w14:paraId="46BAFE0E" w14:textId="77777777" w:rsidR="00E413BF" w:rsidRDefault="00E413BF" w:rsidP="00E413BF">
      <w:pPr>
        <w:pStyle w:val="Heading3"/>
      </w:pPr>
      <w:bookmarkStart w:id="24" w:name="_Toc119323311"/>
      <w:r>
        <w:t>Inventory</w:t>
      </w:r>
      <w:bookmarkEnd w:id="24"/>
    </w:p>
    <w:p w14:paraId="3FF2ECFE" w14:textId="7F4EAC57" w:rsidR="00A02D2F" w:rsidRDefault="002966C2" w:rsidP="00D70F77">
      <w:pPr>
        <w:pStyle w:val="BodyText"/>
      </w:pPr>
      <w:r w:rsidRPr="000A48CD">
        <w:t xml:space="preserve">An inventory of existing topographic data was conducted for the </w:t>
      </w:r>
      <w:r>
        <w:t>Bosque</w:t>
      </w:r>
      <w:r w:rsidRPr="00187C37">
        <w:rPr>
          <w:color w:val="FF0000"/>
        </w:rPr>
        <w:t xml:space="preserve"> </w:t>
      </w:r>
      <w:r w:rsidRPr="000A48CD">
        <w:t xml:space="preserve">BLE </w:t>
      </w:r>
      <w:r>
        <w:t>watershed</w:t>
      </w:r>
      <w:r w:rsidRPr="000A48CD">
        <w:t xml:space="preserve"> footprint.</w:t>
      </w:r>
      <w:r>
        <w:t xml:space="preserve"> </w:t>
      </w:r>
      <w:r w:rsidRPr="000A48CD">
        <w:t xml:space="preserve"> </w:t>
      </w:r>
      <w:r>
        <w:fldChar w:fldCharType="begin"/>
      </w:r>
      <w:r>
        <w:instrText xml:space="preserve"> REF _Ref61591734 \h </w:instrText>
      </w:r>
      <w:r>
        <w:fldChar w:fldCharType="separate"/>
      </w:r>
      <w:r w:rsidR="0084723D">
        <w:t xml:space="preserve">Figure </w:t>
      </w:r>
      <w:r w:rsidR="0084723D">
        <w:rPr>
          <w:noProof/>
        </w:rPr>
        <w:t>2</w:t>
      </w:r>
      <w:r>
        <w:fldChar w:fldCharType="end"/>
      </w:r>
      <w:r>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t xml:space="preserve">Texas Natural Resources Information System (TNRIS) </w:t>
      </w:r>
      <w:r w:rsidRPr="000A48CD">
        <w:t>and other State and Federal agencies were queried to build the inventory with the most current and available data sources</w:t>
      </w:r>
      <w:r w:rsidR="00A02D2F" w:rsidRPr="000A48CD">
        <w:t>.</w:t>
      </w:r>
    </w:p>
    <w:p w14:paraId="4225DD22" w14:textId="32C3081C" w:rsidR="002966C2" w:rsidRDefault="001520F4" w:rsidP="002966C2">
      <w:pPr>
        <w:pStyle w:val="BodyText"/>
        <w:jc w:val="center"/>
      </w:pPr>
      <w:r>
        <w:rPr>
          <w:noProof/>
        </w:rPr>
        <w:lastRenderedPageBreak/>
        <w:drawing>
          <wp:inline distT="0" distB="0" distL="0" distR="0" wp14:anchorId="5C86D037" wp14:editId="280F33E6">
            <wp:extent cx="5160396" cy="3973415"/>
            <wp:effectExtent l="0" t="0" r="254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60396" cy="3973415"/>
                    </a:xfrm>
                    <a:prstGeom prst="rect">
                      <a:avLst/>
                    </a:prstGeom>
                    <a:noFill/>
                  </pic:spPr>
                </pic:pic>
              </a:graphicData>
            </a:graphic>
          </wp:inline>
        </w:drawing>
      </w:r>
    </w:p>
    <w:p w14:paraId="3C2E2B81" w14:textId="15EEA019" w:rsidR="00EE179E" w:rsidRPr="00EE179E" w:rsidRDefault="00A02D2F" w:rsidP="00EE179E">
      <w:pPr>
        <w:pStyle w:val="Caption"/>
        <w:jc w:val="center"/>
      </w:pPr>
      <w:bookmarkStart w:id="25" w:name="_Ref61591734"/>
      <w:bookmarkStart w:id="26" w:name="_Toc119323280"/>
      <w:r>
        <w:t xml:space="preserve">Figure </w:t>
      </w:r>
      <w:r>
        <w:fldChar w:fldCharType="begin"/>
      </w:r>
      <w:r>
        <w:instrText xml:space="preserve"> SEQ Figure \* ARABIC </w:instrText>
      </w:r>
      <w:r>
        <w:fldChar w:fldCharType="separate"/>
      </w:r>
      <w:r w:rsidR="0084723D">
        <w:rPr>
          <w:noProof/>
        </w:rPr>
        <w:t>2</w:t>
      </w:r>
      <w:r>
        <w:fldChar w:fldCharType="end"/>
      </w:r>
      <w:bookmarkEnd w:id="25"/>
      <w:r>
        <w:t xml:space="preserve">: </w:t>
      </w:r>
      <w:r w:rsidR="00B716B1">
        <w:t>Bosque</w:t>
      </w:r>
      <w:r w:rsidRPr="00674855">
        <w:rPr>
          <w:color w:val="FF0000"/>
        </w:rPr>
        <w:t xml:space="preserve"> </w:t>
      </w:r>
      <w:r>
        <w:t>Watershed BLE Source Terrain Data</w:t>
      </w:r>
      <w:bookmarkEnd w:id="26"/>
    </w:p>
    <w:p w14:paraId="60D02F66" w14:textId="77777777" w:rsidR="00E413BF" w:rsidRDefault="00E413BF" w:rsidP="00E413BF">
      <w:pPr>
        <w:pStyle w:val="Heading3"/>
      </w:pPr>
      <w:bookmarkStart w:id="27" w:name="_Ref61591656"/>
      <w:bookmarkStart w:id="28" w:name="_Toc119323312"/>
      <w:r>
        <w:t>Evaluation</w:t>
      </w:r>
      <w:bookmarkEnd w:id="27"/>
      <w:bookmarkEnd w:id="28"/>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84723D">
        <w:t xml:space="preserve">Table </w:t>
      </w:r>
      <w:r w:rsidR="0084723D">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7C6BCA9D" w14:textId="0563C7E3" w:rsidR="006D72FD" w:rsidRDefault="006604C7" w:rsidP="005269D3">
      <w:pPr>
        <w:pStyle w:val="BodyText"/>
      </w:pPr>
      <w:r>
        <w:fldChar w:fldCharType="begin"/>
      </w:r>
      <w:r>
        <w:instrText xml:space="preserve"> REF _Ref81923729 \h </w:instrText>
      </w:r>
      <w:r>
        <w:fldChar w:fldCharType="separate"/>
      </w:r>
      <w:r w:rsidR="0084723D">
        <w:t xml:space="preserve">Table </w:t>
      </w:r>
      <w:r w:rsidR="0084723D">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49BD62C1" w:rsidR="005269D3" w:rsidRDefault="005269D3" w:rsidP="005269D3">
      <w:pPr>
        <w:pStyle w:val="Caption"/>
        <w:jc w:val="center"/>
      </w:pPr>
      <w:bookmarkStart w:id="29" w:name="_Ref81923729"/>
      <w:bookmarkStart w:id="30" w:name="_Toc119323290"/>
      <w:r>
        <w:t xml:space="preserve">Table </w:t>
      </w:r>
      <w:r w:rsidR="008723EA">
        <w:fldChar w:fldCharType="begin"/>
      </w:r>
      <w:r w:rsidR="008723EA">
        <w:instrText xml:space="preserve"> SEQ Table \* ARABIC </w:instrText>
      </w:r>
      <w:r w:rsidR="008723EA">
        <w:fldChar w:fldCharType="separate"/>
      </w:r>
      <w:r w:rsidR="0084723D">
        <w:rPr>
          <w:noProof/>
        </w:rPr>
        <w:t>1</w:t>
      </w:r>
      <w:r w:rsidR="008723EA">
        <w:fldChar w:fldCharType="end"/>
      </w:r>
      <w:bookmarkEnd w:id="29"/>
      <w:r>
        <w:t>: FEMA Vertical Accuracy Requirements for Leveraged Data</w:t>
      </w:r>
      <w:bookmarkEnd w:id="30"/>
    </w:p>
    <w:tbl>
      <w:tblPr>
        <w:tblStyle w:val="CompassTable"/>
        <w:tblW w:w="9186" w:type="dxa"/>
        <w:tblLook w:val="04A0" w:firstRow="1" w:lastRow="0" w:firstColumn="1" w:lastColumn="0" w:noHBand="0" w:noVBand="1"/>
      </w:tblPr>
      <w:tblGrid>
        <w:gridCol w:w="2409"/>
        <w:gridCol w:w="1685"/>
        <w:gridCol w:w="1419"/>
        <w:gridCol w:w="1685"/>
        <w:gridCol w:w="1988"/>
      </w:tblGrid>
      <w:tr w:rsidR="005269D3" w:rsidRPr="00712569" w14:paraId="37F4AD8C" w14:textId="77777777" w:rsidTr="007E2FA2">
        <w:trPr>
          <w:cnfStyle w:val="100000000000" w:firstRow="1" w:lastRow="0" w:firstColumn="0" w:lastColumn="0" w:oddVBand="0" w:evenVBand="0" w:oddHBand="0" w:evenHBand="0" w:firstRowFirstColumn="0" w:firstRowLastColumn="0" w:lastRowFirstColumn="0" w:lastRowLastColumn="0"/>
          <w:trHeight w:val="458"/>
        </w:trPr>
        <w:tc>
          <w:tcPr>
            <w:tcW w:w="2409"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685"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19"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685"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198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7E2FA2">
        <w:trPr>
          <w:cnfStyle w:val="000000100000" w:firstRow="0" w:lastRow="0" w:firstColumn="0" w:lastColumn="0" w:oddVBand="0" w:evenVBand="0" w:oddHBand="1" w:evenHBand="0" w:firstRowFirstColumn="0" w:firstRowLastColumn="0" w:lastRowFirstColumn="0" w:lastRowLastColumn="0"/>
          <w:trHeight w:val="277"/>
        </w:trPr>
        <w:tc>
          <w:tcPr>
            <w:tcW w:w="2409" w:type="dxa"/>
          </w:tcPr>
          <w:p w14:paraId="40B29DD0" w14:textId="77777777" w:rsidR="005269D3" w:rsidRPr="00712569" w:rsidRDefault="005269D3" w:rsidP="005D7A22">
            <w:pPr>
              <w:pStyle w:val="3TableText"/>
            </w:pPr>
            <w:r w:rsidRPr="00712569">
              <w:t>High (Deciles 1,2,3)</w:t>
            </w:r>
          </w:p>
        </w:tc>
        <w:tc>
          <w:tcPr>
            <w:tcW w:w="1685" w:type="dxa"/>
          </w:tcPr>
          <w:p w14:paraId="1F5D191E" w14:textId="77777777" w:rsidR="005269D3" w:rsidRPr="00712569" w:rsidRDefault="005269D3" w:rsidP="005D7A22">
            <w:pPr>
              <w:pStyle w:val="3TableText"/>
            </w:pPr>
            <w:r w:rsidRPr="00712569">
              <w:t>Flattest</w:t>
            </w:r>
          </w:p>
        </w:tc>
        <w:tc>
          <w:tcPr>
            <w:tcW w:w="1419" w:type="dxa"/>
            <w:vAlign w:val="top"/>
          </w:tcPr>
          <w:p w14:paraId="51996498" w14:textId="77777777" w:rsidR="005269D3" w:rsidRPr="00712569" w:rsidRDefault="005269D3" w:rsidP="005D7A22">
            <w:pPr>
              <w:pStyle w:val="3TableText"/>
              <w:jc w:val="center"/>
            </w:pPr>
            <w:r w:rsidRPr="00712569">
              <w:t>Highest</w:t>
            </w:r>
          </w:p>
        </w:tc>
        <w:tc>
          <w:tcPr>
            <w:tcW w:w="1685" w:type="dxa"/>
          </w:tcPr>
          <w:p w14:paraId="04B50D1D" w14:textId="77777777" w:rsidR="005269D3" w:rsidRPr="00712569" w:rsidRDefault="005269D3" w:rsidP="005D7A22">
            <w:pPr>
              <w:pStyle w:val="3TableText"/>
              <w:jc w:val="center"/>
            </w:pPr>
            <w:r w:rsidRPr="00712569">
              <w:t>24.5 cm / 36.3 cm</w:t>
            </w:r>
          </w:p>
        </w:tc>
        <w:tc>
          <w:tcPr>
            <w:tcW w:w="198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7E2FA2">
        <w:trPr>
          <w:cnfStyle w:val="000000010000" w:firstRow="0" w:lastRow="0" w:firstColumn="0" w:lastColumn="0" w:oddVBand="0" w:evenVBand="0" w:oddHBand="0" w:evenHBand="1" w:firstRowFirstColumn="0" w:firstRowLastColumn="0" w:lastRowFirstColumn="0" w:lastRowLastColumn="0"/>
          <w:trHeight w:val="277"/>
        </w:trPr>
        <w:tc>
          <w:tcPr>
            <w:tcW w:w="2409" w:type="dxa"/>
          </w:tcPr>
          <w:p w14:paraId="1F374DFC" w14:textId="77777777" w:rsidR="005269D3" w:rsidRPr="00712569" w:rsidRDefault="005269D3" w:rsidP="005D7A22">
            <w:pPr>
              <w:pStyle w:val="3TableText"/>
            </w:pPr>
            <w:r w:rsidRPr="00712569">
              <w:t>High (Deciles 1,2,3)</w:t>
            </w:r>
          </w:p>
        </w:tc>
        <w:tc>
          <w:tcPr>
            <w:tcW w:w="1685" w:type="dxa"/>
          </w:tcPr>
          <w:p w14:paraId="27B77665" w14:textId="77777777" w:rsidR="005269D3" w:rsidRPr="00712569" w:rsidRDefault="005269D3" w:rsidP="005D7A22">
            <w:pPr>
              <w:pStyle w:val="3TableText"/>
            </w:pPr>
            <w:r w:rsidRPr="00712569">
              <w:t>Rolling or Hilly</w:t>
            </w:r>
          </w:p>
        </w:tc>
        <w:tc>
          <w:tcPr>
            <w:tcW w:w="1419" w:type="dxa"/>
            <w:vAlign w:val="top"/>
          </w:tcPr>
          <w:p w14:paraId="4445BCDC" w14:textId="77777777" w:rsidR="005269D3" w:rsidRPr="00712569" w:rsidRDefault="005269D3" w:rsidP="005D7A22">
            <w:pPr>
              <w:pStyle w:val="3TableText"/>
              <w:jc w:val="center"/>
            </w:pPr>
            <w:r w:rsidRPr="00712569">
              <w:t>High</w:t>
            </w:r>
          </w:p>
        </w:tc>
        <w:tc>
          <w:tcPr>
            <w:tcW w:w="1685" w:type="dxa"/>
          </w:tcPr>
          <w:p w14:paraId="426B184B" w14:textId="77777777" w:rsidR="005269D3" w:rsidRPr="00712569" w:rsidRDefault="005269D3" w:rsidP="005D7A22">
            <w:pPr>
              <w:pStyle w:val="3TableText"/>
              <w:jc w:val="center"/>
            </w:pPr>
            <w:r w:rsidRPr="00712569">
              <w:t>49.0 cm / 72.6 cm</w:t>
            </w:r>
          </w:p>
        </w:tc>
        <w:tc>
          <w:tcPr>
            <w:tcW w:w="198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7E2FA2">
        <w:trPr>
          <w:cnfStyle w:val="000000100000" w:firstRow="0" w:lastRow="0" w:firstColumn="0" w:lastColumn="0" w:oddVBand="0" w:evenVBand="0" w:oddHBand="1" w:evenHBand="0" w:firstRowFirstColumn="0" w:firstRowLastColumn="0" w:lastRowFirstColumn="0" w:lastRowLastColumn="0"/>
          <w:trHeight w:val="277"/>
        </w:trPr>
        <w:tc>
          <w:tcPr>
            <w:tcW w:w="2409" w:type="dxa"/>
          </w:tcPr>
          <w:p w14:paraId="0C7B499C" w14:textId="77777777" w:rsidR="005269D3" w:rsidRPr="00712569" w:rsidRDefault="005269D3" w:rsidP="005D7A22">
            <w:pPr>
              <w:pStyle w:val="3TableText"/>
              <w:rPr>
                <w:szCs w:val="20"/>
                <w:vertAlign w:val="superscript"/>
              </w:rPr>
            </w:pPr>
            <w:r w:rsidRPr="00712569">
              <w:t>High (Deciles 2,3,4,5)</w:t>
            </w:r>
          </w:p>
        </w:tc>
        <w:tc>
          <w:tcPr>
            <w:tcW w:w="1685" w:type="dxa"/>
          </w:tcPr>
          <w:p w14:paraId="70C3A5F5" w14:textId="77777777" w:rsidR="005269D3" w:rsidRPr="00712569" w:rsidRDefault="005269D3" w:rsidP="005D7A22">
            <w:pPr>
              <w:pStyle w:val="3TableText"/>
              <w:rPr>
                <w:szCs w:val="20"/>
              </w:rPr>
            </w:pPr>
            <w:r w:rsidRPr="00712569">
              <w:t>Hilly</w:t>
            </w:r>
          </w:p>
        </w:tc>
        <w:tc>
          <w:tcPr>
            <w:tcW w:w="1419" w:type="dxa"/>
            <w:vAlign w:val="top"/>
          </w:tcPr>
          <w:p w14:paraId="1CC2A25D" w14:textId="77777777" w:rsidR="005269D3" w:rsidRPr="00712569" w:rsidRDefault="005269D3" w:rsidP="005D7A22">
            <w:pPr>
              <w:pStyle w:val="3TableText"/>
              <w:jc w:val="center"/>
              <w:rPr>
                <w:szCs w:val="20"/>
              </w:rPr>
            </w:pPr>
            <w:r w:rsidRPr="00712569">
              <w:t>Medium</w:t>
            </w:r>
          </w:p>
        </w:tc>
        <w:tc>
          <w:tcPr>
            <w:tcW w:w="1685" w:type="dxa"/>
          </w:tcPr>
          <w:p w14:paraId="71DB9516" w14:textId="77777777" w:rsidR="005269D3" w:rsidRPr="00712569" w:rsidRDefault="005269D3" w:rsidP="005D7A22">
            <w:pPr>
              <w:pStyle w:val="3TableText"/>
              <w:jc w:val="center"/>
              <w:rPr>
                <w:szCs w:val="20"/>
              </w:rPr>
            </w:pPr>
            <w:r w:rsidRPr="00712569">
              <w:t>98.0 cm / 145 cm</w:t>
            </w:r>
          </w:p>
        </w:tc>
        <w:tc>
          <w:tcPr>
            <w:tcW w:w="198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7E2FA2">
        <w:trPr>
          <w:cnfStyle w:val="000000010000" w:firstRow="0" w:lastRow="0" w:firstColumn="0" w:lastColumn="0" w:oddVBand="0" w:evenVBand="0" w:oddHBand="0" w:evenHBand="1" w:firstRowFirstColumn="0" w:firstRowLastColumn="0" w:lastRowFirstColumn="0" w:lastRowLastColumn="0"/>
          <w:trHeight w:val="277"/>
        </w:trPr>
        <w:tc>
          <w:tcPr>
            <w:tcW w:w="2409"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685" w:type="dxa"/>
          </w:tcPr>
          <w:p w14:paraId="31970EBD" w14:textId="77777777" w:rsidR="005269D3" w:rsidRPr="00712569" w:rsidRDefault="005269D3" w:rsidP="005D7A22">
            <w:pPr>
              <w:pStyle w:val="3TableText"/>
              <w:rPr>
                <w:szCs w:val="20"/>
              </w:rPr>
            </w:pPr>
            <w:r w:rsidRPr="00712569">
              <w:t>Flattest</w:t>
            </w:r>
          </w:p>
        </w:tc>
        <w:tc>
          <w:tcPr>
            <w:tcW w:w="1419" w:type="dxa"/>
            <w:vAlign w:val="top"/>
          </w:tcPr>
          <w:p w14:paraId="0B1D3C49" w14:textId="77777777" w:rsidR="005269D3" w:rsidRPr="00712569" w:rsidRDefault="005269D3" w:rsidP="005D7A22">
            <w:pPr>
              <w:pStyle w:val="3TableText"/>
              <w:jc w:val="center"/>
              <w:rPr>
                <w:szCs w:val="20"/>
              </w:rPr>
            </w:pPr>
            <w:r w:rsidRPr="00712569">
              <w:t>High</w:t>
            </w:r>
          </w:p>
        </w:tc>
        <w:tc>
          <w:tcPr>
            <w:tcW w:w="1685" w:type="dxa"/>
          </w:tcPr>
          <w:p w14:paraId="7B9E64E7" w14:textId="77777777" w:rsidR="005269D3" w:rsidRPr="00712569" w:rsidRDefault="005269D3" w:rsidP="005D7A22">
            <w:pPr>
              <w:pStyle w:val="3TableText"/>
              <w:jc w:val="center"/>
              <w:rPr>
                <w:szCs w:val="20"/>
              </w:rPr>
            </w:pPr>
            <w:r w:rsidRPr="00712569">
              <w:t>49.0 cm / 72.6 cm</w:t>
            </w:r>
          </w:p>
        </w:tc>
        <w:tc>
          <w:tcPr>
            <w:tcW w:w="198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7E2FA2">
        <w:trPr>
          <w:cnfStyle w:val="000000100000" w:firstRow="0" w:lastRow="0" w:firstColumn="0" w:lastColumn="0" w:oddVBand="0" w:evenVBand="0" w:oddHBand="1" w:evenHBand="0" w:firstRowFirstColumn="0" w:firstRowLastColumn="0" w:lastRowFirstColumn="0" w:lastRowLastColumn="0"/>
          <w:trHeight w:val="277"/>
        </w:trPr>
        <w:tc>
          <w:tcPr>
            <w:tcW w:w="2409"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685" w:type="dxa"/>
          </w:tcPr>
          <w:p w14:paraId="3AADA80D" w14:textId="77777777" w:rsidR="005269D3" w:rsidRPr="00712569" w:rsidRDefault="005269D3" w:rsidP="005D7A22">
            <w:pPr>
              <w:pStyle w:val="3TableText"/>
              <w:rPr>
                <w:szCs w:val="20"/>
              </w:rPr>
            </w:pPr>
            <w:r w:rsidRPr="00712569">
              <w:t>Rolling</w:t>
            </w:r>
          </w:p>
        </w:tc>
        <w:tc>
          <w:tcPr>
            <w:tcW w:w="1419" w:type="dxa"/>
            <w:vAlign w:val="top"/>
          </w:tcPr>
          <w:p w14:paraId="3314DA55" w14:textId="77777777" w:rsidR="005269D3" w:rsidRPr="00712569" w:rsidRDefault="005269D3" w:rsidP="005D7A22">
            <w:pPr>
              <w:pStyle w:val="3TableText"/>
              <w:jc w:val="center"/>
              <w:rPr>
                <w:szCs w:val="20"/>
              </w:rPr>
            </w:pPr>
            <w:r w:rsidRPr="00712569">
              <w:t>Medium</w:t>
            </w:r>
          </w:p>
        </w:tc>
        <w:tc>
          <w:tcPr>
            <w:tcW w:w="1685" w:type="dxa"/>
          </w:tcPr>
          <w:p w14:paraId="4208C007" w14:textId="77777777" w:rsidR="005269D3" w:rsidRPr="00712569" w:rsidRDefault="005269D3" w:rsidP="005D7A22">
            <w:pPr>
              <w:pStyle w:val="3TableText"/>
              <w:jc w:val="center"/>
              <w:rPr>
                <w:szCs w:val="20"/>
              </w:rPr>
            </w:pPr>
            <w:r w:rsidRPr="00712569">
              <w:t>98.0 cm / 145 cm</w:t>
            </w:r>
          </w:p>
        </w:tc>
        <w:tc>
          <w:tcPr>
            <w:tcW w:w="198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7E2FA2">
        <w:trPr>
          <w:cnfStyle w:val="000000010000" w:firstRow="0" w:lastRow="0" w:firstColumn="0" w:lastColumn="0" w:oddVBand="0" w:evenVBand="0" w:oddHBand="0" w:evenHBand="1" w:firstRowFirstColumn="0" w:firstRowLastColumn="0" w:lastRowFirstColumn="0" w:lastRowLastColumn="0"/>
          <w:trHeight w:val="277"/>
        </w:trPr>
        <w:tc>
          <w:tcPr>
            <w:tcW w:w="2409"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685" w:type="dxa"/>
          </w:tcPr>
          <w:p w14:paraId="44609E1D" w14:textId="77777777" w:rsidR="005269D3" w:rsidRPr="00712569" w:rsidRDefault="005269D3" w:rsidP="005D7A22">
            <w:pPr>
              <w:pStyle w:val="3TableText"/>
              <w:rPr>
                <w:szCs w:val="20"/>
              </w:rPr>
            </w:pPr>
            <w:r w:rsidRPr="00712569">
              <w:t>Hilly</w:t>
            </w:r>
          </w:p>
        </w:tc>
        <w:tc>
          <w:tcPr>
            <w:tcW w:w="1419" w:type="dxa"/>
            <w:vAlign w:val="top"/>
          </w:tcPr>
          <w:p w14:paraId="499E9633" w14:textId="77777777" w:rsidR="005269D3" w:rsidRPr="00712569" w:rsidRDefault="005269D3" w:rsidP="005D7A22">
            <w:pPr>
              <w:pStyle w:val="3TableText"/>
              <w:jc w:val="center"/>
              <w:rPr>
                <w:szCs w:val="20"/>
              </w:rPr>
            </w:pPr>
            <w:r w:rsidRPr="00712569">
              <w:t>Low</w:t>
            </w:r>
          </w:p>
        </w:tc>
        <w:tc>
          <w:tcPr>
            <w:tcW w:w="1685" w:type="dxa"/>
          </w:tcPr>
          <w:p w14:paraId="63F5104C" w14:textId="77777777" w:rsidR="005269D3" w:rsidRPr="00712569" w:rsidRDefault="005269D3" w:rsidP="005D7A22">
            <w:pPr>
              <w:pStyle w:val="3TableText"/>
              <w:jc w:val="center"/>
              <w:rPr>
                <w:szCs w:val="20"/>
              </w:rPr>
            </w:pPr>
            <w:r w:rsidRPr="00712569">
              <w:t>147 cm / 218 cm</w:t>
            </w:r>
          </w:p>
        </w:tc>
        <w:tc>
          <w:tcPr>
            <w:tcW w:w="198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7E2FA2">
        <w:trPr>
          <w:cnfStyle w:val="000000100000" w:firstRow="0" w:lastRow="0" w:firstColumn="0" w:lastColumn="0" w:oddVBand="0" w:evenVBand="0" w:oddHBand="1" w:evenHBand="0" w:firstRowFirstColumn="0" w:firstRowLastColumn="0" w:lastRowFirstColumn="0" w:lastRowLastColumn="0"/>
          <w:trHeight w:val="277"/>
        </w:trPr>
        <w:tc>
          <w:tcPr>
            <w:tcW w:w="2409" w:type="dxa"/>
          </w:tcPr>
          <w:p w14:paraId="05E4EF60" w14:textId="77777777" w:rsidR="005269D3" w:rsidRPr="00712569" w:rsidRDefault="005269D3" w:rsidP="005D7A22">
            <w:pPr>
              <w:pStyle w:val="3TableText"/>
              <w:rPr>
                <w:szCs w:val="20"/>
                <w:vertAlign w:val="superscript"/>
              </w:rPr>
            </w:pPr>
            <w:r w:rsidRPr="00712569">
              <w:t>Low (Deciles 7,8,9,10)</w:t>
            </w:r>
          </w:p>
        </w:tc>
        <w:tc>
          <w:tcPr>
            <w:tcW w:w="1685" w:type="dxa"/>
          </w:tcPr>
          <w:p w14:paraId="3ABFF198" w14:textId="77777777" w:rsidR="005269D3" w:rsidRPr="00712569" w:rsidRDefault="005269D3" w:rsidP="005D7A22">
            <w:pPr>
              <w:pStyle w:val="3TableText"/>
              <w:rPr>
                <w:szCs w:val="20"/>
              </w:rPr>
            </w:pPr>
            <w:r w:rsidRPr="00712569">
              <w:t>All</w:t>
            </w:r>
          </w:p>
        </w:tc>
        <w:tc>
          <w:tcPr>
            <w:tcW w:w="1419" w:type="dxa"/>
            <w:vAlign w:val="top"/>
          </w:tcPr>
          <w:p w14:paraId="70A42523" w14:textId="77777777" w:rsidR="005269D3" w:rsidRPr="00712569" w:rsidRDefault="005269D3" w:rsidP="005D7A22">
            <w:pPr>
              <w:pStyle w:val="3TableText"/>
              <w:jc w:val="center"/>
              <w:rPr>
                <w:szCs w:val="20"/>
              </w:rPr>
            </w:pPr>
            <w:r w:rsidRPr="00712569">
              <w:t>Low</w:t>
            </w:r>
          </w:p>
        </w:tc>
        <w:tc>
          <w:tcPr>
            <w:tcW w:w="1685" w:type="dxa"/>
          </w:tcPr>
          <w:p w14:paraId="6431B682" w14:textId="77777777" w:rsidR="005269D3" w:rsidRPr="00712569" w:rsidRDefault="005269D3" w:rsidP="005D7A22">
            <w:pPr>
              <w:pStyle w:val="3TableText"/>
              <w:jc w:val="center"/>
              <w:rPr>
                <w:szCs w:val="20"/>
              </w:rPr>
            </w:pPr>
            <w:r w:rsidRPr="00712569">
              <w:t>147 cm / 218 cm</w:t>
            </w:r>
          </w:p>
        </w:tc>
        <w:tc>
          <w:tcPr>
            <w:tcW w:w="198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1" w:name="_Toc432412967"/>
    <w:p w14:paraId="3022D34E" w14:textId="251BCE47" w:rsidR="001531A9" w:rsidRDefault="005E3A8C" w:rsidP="001531A9">
      <w:pPr>
        <w:pStyle w:val="BodyText"/>
      </w:pPr>
      <w:r>
        <w:lastRenderedPageBreak/>
        <w:fldChar w:fldCharType="begin"/>
      </w:r>
      <w:r>
        <w:instrText xml:space="preserve"> REF _Ref85201199 \h </w:instrText>
      </w:r>
      <w:r>
        <w:fldChar w:fldCharType="separate"/>
      </w:r>
      <w:r w:rsidR="0084723D">
        <w:t xml:space="preserve">Table </w:t>
      </w:r>
      <w:r w:rsidR="0084723D">
        <w:rPr>
          <w:noProof/>
        </w:rPr>
        <w:t>2</w:t>
      </w:r>
      <w:r>
        <w:fldChar w:fldCharType="end"/>
      </w:r>
      <w:r>
        <w:t xml:space="preserve"> </w:t>
      </w:r>
      <w:r w:rsidR="00BA24A7">
        <w:t>depicts the complete list of source elevation data and attributes</w:t>
      </w:r>
      <w:r w:rsidR="00532CF0">
        <w:t xml:space="preserve"> leveraged for the </w:t>
      </w:r>
      <w:r w:rsidR="00B716B1">
        <w:t>Bosque</w:t>
      </w:r>
      <w:r w:rsidR="00BA24A7">
        <w:t xml:space="preserve"> </w:t>
      </w:r>
      <w:r w:rsidR="005C72F6" w:rsidRPr="005C72F6">
        <w:t>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84723D">
        <w:t xml:space="preserve">Table </w:t>
      </w:r>
      <w:r w:rsidR="0084723D">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4384F22D" w:rsidR="00BA24A7" w:rsidRDefault="00BA24A7" w:rsidP="00BA24A7">
      <w:pPr>
        <w:pStyle w:val="Caption"/>
        <w:jc w:val="center"/>
      </w:pPr>
      <w:bookmarkStart w:id="32" w:name="_Ref85201199"/>
      <w:bookmarkStart w:id="33" w:name="_Toc119323291"/>
      <w:r>
        <w:t xml:space="preserve">Table </w:t>
      </w:r>
      <w:r w:rsidR="008723EA">
        <w:fldChar w:fldCharType="begin"/>
      </w:r>
      <w:r w:rsidR="008723EA">
        <w:instrText xml:space="preserve"> SEQ Table \* ARABIC </w:instrText>
      </w:r>
      <w:r w:rsidR="008723EA">
        <w:fldChar w:fldCharType="separate"/>
      </w:r>
      <w:r w:rsidR="0084723D">
        <w:rPr>
          <w:noProof/>
        </w:rPr>
        <w:t>2</w:t>
      </w:r>
      <w:r w:rsidR="008723EA">
        <w:fldChar w:fldCharType="end"/>
      </w:r>
      <w:bookmarkEnd w:id="32"/>
      <w:r>
        <w:t xml:space="preserve">: LiDAR Topographic Data Available for the </w:t>
      </w:r>
      <w:r w:rsidR="00B716B1">
        <w:t>Bosque</w:t>
      </w:r>
      <w:r>
        <w:t xml:space="preserve"> Watershed</w:t>
      </w:r>
      <w:bookmarkEnd w:id="33"/>
    </w:p>
    <w:tbl>
      <w:tblPr>
        <w:tblStyle w:val="CompassTable"/>
        <w:tblW w:w="9323" w:type="dxa"/>
        <w:tblLook w:val="04A0" w:firstRow="1" w:lastRow="0" w:firstColumn="1" w:lastColumn="0" w:noHBand="0" w:noVBand="1"/>
      </w:tblPr>
      <w:tblGrid>
        <w:gridCol w:w="647"/>
        <w:gridCol w:w="4078"/>
        <w:gridCol w:w="1431"/>
        <w:gridCol w:w="1164"/>
        <w:gridCol w:w="2003"/>
      </w:tblGrid>
      <w:tr w:rsidR="001520F4" w:rsidRPr="00712569" w14:paraId="13522F12" w14:textId="77777777" w:rsidTr="00791291">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3954F14D" w14:textId="77777777" w:rsidR="001520F4" w:rsidRPr="00712569" w:rsidRDefault="001520F4" w:rsidP="00791291">
            <w:pPr>
              <w:pStyle w:val="3TableHeading"/>
              <w:keepNext/>
              <w:keepLines/>
              <w:rPr>
                <w:b/>
                <w:szCs w:val="20"/>
              </w:rPr>
            </w:pPr>
            <w:r>
              <w:rPr>
                <w:b/>
                <w:szCs w:val="20"/>
              </w:rPr>
              <w:t>Year</w:t>
            </w:r>
          </w:p>
        </w:tc>
        <w:tc>
          <w:tcPr>
            <w:tcW w:w="4078" w:type="dxa"/>
            <w:shd w:val="clear" w:color="auto" w:fill="00B5E2" w:themeFill="accent1"/>
          </w:tcPr>
          <w:p w14:paraId="0AB9F4C9" w14:textId="77777777" w:rsidR="001520F4" w:rsidRPr="00712569" w:rsidRDefault="001520F4" w:rsidP="00791291">
            <w:pPr>
              <w:pStyle w:val="3TableHeading"/>
              <w:keepNext/>
              <w:keepLines/>
              <w:rPr>
                <w:b/>
                <w:szCs w:val="20"/>
              </w:rPr>
            </w:pPr>
            <w:r>
              <w:rPr>
                <w:b/>
                <w:szCs w:val="20"/>
              </w:rPr>
              <w:t>Description</w:t>
            </w:r>
          </w:p>
        </w:tc>
        <w:tc>
          <w:tcPr>
            <w:tcW w:w="1431" w:type="dxa"/>
            <w:shd w:val="clear" w:color="auto" w:fill="00B5E2" w:themeFill="accent1"/>
          </w:tcPr>
          <w:p w14:paraId="1AF08662" w14:textId="77777777" w:rsidR="001520F4" w:rsidRPr="00712569" w:rsidRDefault="001520F4" w:rsidP="00791291">
            <w:pPr>
              <w:pStyle w:val="3TableHeading"/>
              <w:keepNext/>
              <w:keepLines/>
              <w:rPr>
                <w:b/>
                <w:szCs w:val="20"/>
              </w:rPr>
            </w:pPr>
            <w:r>
              <w:rPr>
                <w:b/>
                <w:szCs w:val="20"/>
              </w:rPr>
              <w:t>Source/Owner</w:t>
            </w:r>
          </w:p>
        </w:tc>
        <w:tc>
          <w:tcPr>
            <w:tcW w:w="1164" w:type="dxa"/>
            <w:shd w:val="clear" w:color="auto" w:fill="00B5E2" w:themeFill="accent1"/>
          </w:tcPr>
          <w:p w14:paraId="18601C65" w14:textId="77777777" w:rsidR="001520F4" w:rsidRPr="00712569" w:rsidRDefault="001520F4" w:rsidP="00791291">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3A2E0A69" w14:textId="77777777" w:rsidR="001520F4" w:rsidRPr="00712569" w:rsidRDefault="001520F4" w:rsidP="00791291">
            <w:pPr>
              <w:pStyle w:val="3TableHeading"/>
              <w:keepNext/>
              <w:keepLines/>
              <w:rPr>
                <w:b/>
                <w:szCs w:val="20"/>
              </w:rPr>
            </w:pPr>
            <w:r>
              <w:rPr>
                <w:b/>
                <w:szCs w:val="20"/>
              </w:rPr>
              <w:t>Approximate Footprint (mi</w:t>
            </w:r>
            <w:r w:rsidRPr="0098555D">
              <w:rPr>
                <w:b/>
                <w:szCs w:val="20"/>
                <w:vertAlign w:val="superscript"/>
              </w:rPr>
              <w:t>2</w:t>
            </w:r>
            <w:r>
              <w:rPr>
                <w:b/>
                <w:szCs w:val="20"/>
              </w:rPr>
              <w:t>)</w:t>
            </w:r>
            <w:r w:rsidRPr="00D35186">
              <w:rPr>
                <w:szCs w:val="20"/>
                <w:vertAlign w:val="superscript"/>
              </w:rPr>
              <w:t>2</w:t>
            </w:r>
          </w:p>
        </w:tc>
      </w:tr>
      <w:tr w:rsidR="001520F4" w:rsidRPr="00712569" w14:paraId="50DD50EC" w14:textId="77777777" w:rsidTr="00791291">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44AC273A" w14:textId="77777777" w:rsidR="001520F4" w:rsidRPr="006C6C77" w:rsidRDefault="001520F4" w:rsidP="00791291">
            <w:pPr>
              <w:pStyle w:val="3TableText"/>
              <w:rPr>
                <w:rFonts w:cs="Calibri"/>
                <w:szCs w:val="20"/>
              </w:rPr>
            </w:pPr>
            <w:r w:rsidRPr="006C6C77">
              <w:rPr>
                <w:rFonts w:cs="Calibri"/>
                <w:szCs w:val="20"/>
              </w:rPr>
              <w:t>2017</w:t>
            </w:r>
          </w:p>
        </w:tc>
        <w:tc>
          <w:tcPr>
            <w:tcW w:w="4078" w:type="dxa"/>
          </w:tcPr>
          <w:p w14:paraId="1B69C7F8" w14:textId="77777777" w:rsidR="001520F4" w:rsidRPr="006C6C77" w:rsidRDefault="001520F4" w:rsidP="00791291">
            <w:pPr>
              <w:pStyle w:val="3TableText"/>
              <w:rPr>
                <w:rFonts w:cs="Calibri"/>
                <w:szCs w:val="20"/>
              </w:rPr>
            </w:pPr>
            <w:r w:rsidRPr="006C6C77">
              <w:rPr>
                <w:rFonts w:cs="Calibri"/>
                <w:szCs w:val="20"/>
              </w:rPr>
              <w:t>2017 FEMA Region 6 TX – Brazos River QL2 LiDAR</w:t>
            </w:r>
          </w:p>
        </w:tc>
        <w:tc>
          <w:tcPr>
            <w:tcW w:w="1431" w:type="dxa"/>
          </w:tcPr>
          <w:p w14:paraId="44293E26" w14:textId="77777777" w:rsidR="001520F4" w:rsidRPr="006C6C77" w:rsidRDefault="001520F4" w:rsidP="00791291">
            <w:pPr>
              <w:pStyle w:val="3TableText"/>
              <w:jc w:val="center"/>
              <w:rPr>
                <w:rFonts w:cs="Calibri"/>
                <w:szCs w:val="20"/>
              </w:rPr>
            </w:pPr>
            <w:r w:rsidRPr="006C6C77">
              <w:rPr>
                <w:rFonts w:cs="Calibri"/>
                <w:szCs w:val="20"/>
              </w:rPr>
              <w:t>FEMA</w:t>
            </w:r>
          </w:p>
        </w:tc>
        <w:tc>
          <w:tcPr>
            <w:tcW w:w="1164" w:type="dxa"/>
          </w:tcPr>
          <w:p w14:paraId="7D421576" w14:textId="77777777" w:rsidR="001520F4" w:rsidRPr="006C6C77" w:rsidRDefault="001520F4" w:rsidP="00791291">
            <w:pPr>
              <w:pStyle w:val="3TableText"/>
              <w:jc w:val="center"/>
              <w:rPr>
                <w:rFonts w:cs="Calibri"/>
                <w:szCs w:val="20"/>
              </w:rPr>
            </w:pPr>
            <w:r w:rsidRPr="006C6C77">
              <w:rPr>
                <w:rFonts w:cs="Calibri"/>
                <w:szCs w:val="20"/>
              </w:rPr>
              <w:t>7.9 cm</w:t>
            </w:r>
          </w:p>
        </w:tc>
        <w:tc>
          <w:tcPr>
            <w:tcW w:w="2003" w:type="dxa"/>
          </w:tcPr>
          <w:p w14:paraId="6B3E5204" w14:textId="02E789DA" w:rsidR="001520F4" w:rsidRPr="006C6C77" w:rsidRDefault="001520F4" w:rsidP="00791291">
            <w:pPr>
              <w:pStyle w:val="3TableText"/>
              <w:jc w:val="center"/>
              <w:rPr>
                <w:rFonts w:cs="Calibri"/>
                <w:szCs w:val="20"/>
              </w:rPr>
            </w:pPr>
            <w:r>
              <w:rPr>
                <w:rFonts w:cs="Calibri"/>
                <w:szCs w:val="20"/>
              </w:rPr>
              <w:t>433</w:t>
            </w:r>
          </w:p>
        </w:tc>
      </w:tr>
      <w:tr w:rsidR="001520F4" w:rsidRPr="00712569" w14:paraId="2ED4DFF2" w14:textId="77777777" w:rsidTr="00791291">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5576561C" w14:textId="77777777" w:rsidR="001520F4" w:rsidRPr="006C6C77" w:rsidRDefault="001520F4" w:rsidP="00791291">
            <w:pPr>
              <w:pStyle w:val="3TableText"/>
              <w:rPr>
                <w:rFonts w:cs="Calibri"/>
                <w:szCs w:val="20"/>
                <w:vertAlign w:val="superscript"/>
              </w:rPr>
            </w:pPr>
            <w:r w:rsidRPr="006C6C77">
              <w:rPr>
                <w:rFonts w:cs="Calibri"/>
                <w:szCs w:val="20"/>
              </w:rPr>
              <w:t>2011</w:t>
            </w:r>
          </w:p>
        </w:tc>
        <w:tc>
          <w:tcPr>
            <w:tcW w:w="4078" w:type="dxa"/>
          </w:tcPr>
          <w:p w14:paraId="37D24AFC" w14:textId="77777777" w:rsidR="001520F4" w:rsidRPr="006C6C77" w:rsidRDefault="001520F4" w:rsidP="00791291">
            <w:pPr>
              <w:pStyle w:val="3TableText"/>
              <w:rPr>
                <w:rFonts w:cs="Calibri"/>
                <w:szCs w:val="20"/>
              </w:rPr>
            </w:pPr>
            <w:r w:rsidRPr="006C6C77">
              <w:rPr>
                <w:rFonts w:cs="Calibri"/>
                <w:szCs w:val="20"/>
              </w:rPr>
              <w:t>2011 TNRIS LiDAR: Bell, Burnet, and McLennan Counties</w:t>
            </w:r>
          </w:p>
        </w:tc>
        <w:tc>
          <w:tcPr>
            <w:tcW w:w="1431" w:type="dxa"/>
          </w:tcPr>
          <w:p w14:paraId="19938515" w14:textId="77777777" w:rsidR="001520F4" w:rsidRPr="006C6C77" w:rsidRDefault="001520F4" w:rsidP="00791291">
            <w:pPr>
              <w:pStyle w:val="3TableText"/>
              <w:jc w:val="center"/>
              <w:rPr>
                <w:rFonts w:cs="Calibri"/>
                <w:szCs w:val="20"/>
              </w:rPr>
            </w:pPr>
            <w:r w:rsidRPr="006C6C77">
              <w:rPr>
                <w:rFonts w:cs="Calibri"/>
                <w:szCs w:val="20"/>
              </w:rPr>
              <w:t>TNRIS</w:t>
            </w:r>
          </w:p>
        </w:tc>
        <w:tc>
          <w:tcPr>
            <w:tcW w:w="1164" w:type="dxa"/>
          </w:tcPr>
          <w:p w14:paraId="4B6540CF" w14:textId="77777777" w:rsidR="001520F4" w:rsidRPr="006C6C77" w:rsidRDefault="001520F4" w:rsidP="00791291">
            <w:pPr>
              <w:pStyle w:val="3TableText"/>
              <w:jc w:val="center"/>
              <w:rPr>
                <w:rFonts w:cs="Calibri"/>
                <w:szCs w:val="20"/>
              </w:rPr>
            </w:pPr>
            <w:r w:rsidRPr="006C6C77">
              <w:rPr>
                <w:rFonts w:cs="Calibri"/>
                <w:szCs w:val="20"/>
              </w:rPr>
              <w:t>9.445 cm</w:t>
            </w:r>
          </w:p>
        </w:tc>
        <w:tc>
          <w:tcPr>
            <w:tcW w:w="2003" w:type="dxa"/>
          </w:tcPr>
          <w:p w14:paraId="0674184C" w14:textId="07A01943" w:rsidR="001520F4" w:rsidRPr="006C6C77" w:rsidRDefault="001520F4" w:rsidP="00791291">
            <w:pPr>
              <w:pStyle w:val="3TableText"/>
              <w:jc w:val="center"/>
              <w:rPr>
                <w:rFonts w:cs="Calibri"/>
                <w:szCs w:val="20"/>
              </w:rPr>
            </w:pPr>
            <w:r>
              <w:rPr>
                <w:rFonts w:cs="Calibri"/>
                <w:szCs w:val="20"/>
              </w:rPr>
              <w:t>220</w:t>
            </w:r>
          </w:p>
        </w:tc>
      </w:tr>
    </w:tbl>
    <w:p w14:paraId="47F2DE19" w14:textId="77777777" w:rsidR="001520F4" w:rsidRPr="0098555D" w:rsidRDefault="001520F4" w:rsidP="001520F4">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4B3F3D03" w14:textId="77777777" w:rsidR="001520F4" w:rsidRPr="0098555D" w:rsidRDefault="001520F4" w:rsidP="001520F4">
      <w:pPr>
        <w:pStyle w:val="BodyText"/>
        <w:rPr>
          <w:sz w:val="16"/>
          <w:szCs w:val="16"/>
        </w:rPr>
      </w:pPr>
      <w:r w:rsidRPr="0098555D">
        <w:rPr>
          <w:sz w:val="16"/>
          <w:szCs w:val="16"/>
          <w:vertAlign w:val="superscript"/>
        </w:rPr>
        <w:t>2</w:t>
      </w:r>
      <w:r w:rsidRPr="0098555D">
        <w:rPr>
          <w:sz w:val="16"/>
          <w:szCs w:val="16"/>
        </w:rPr>
        <w:t>Size of LiDAR DEM footprint utilized for BLE study</w:t>
      </w:r>
    </w:p>
    <w:p w14:paraId="2B9220B1" w14:textId="23D53EC3" w:rsidR="005269D3" w:rsidRDefault="00B716B1" w:rsidP="005269D3">
      <w:pPr>
        <w:pStyle w:val="Heading4"/>
      </w:pPr>
      <w:bookmarkStart w:id="34" w:name="_Toc119323313"/>
      <w:bookmarkEnd w:id="31"/>
      <w:r>
        <w:t>Bosque</w:t>
      </w:r>
      <w:r w:rsidR="00EA7F53">
        <w:t xml:space="preserve"> </w:t>
      </w:r>
      <w:r w:rsidR="00595F0B">
        <w:t xml:space="preserve">Watershed Source Terrain </w:t>
      </w:r>
      <w:r w:rsidR="006B4EA6">
        <w:t>Data</w:t>
      </w:r>
      <w:bookmarkEnd w:id="34"/>
    </w:p>
    <w:p w14:paraId="3901DDEB" w14:textId="17D97A17" w:rsidR="006B4EA6" w:rsidRDefault="002966C2" w:rsidP="00D70F77">
      <w:pPr>
        <w:pStyle w:val="BodyText"/>
      </w:pPr>
      <w:r w:rsidRPr="006D72FD">
        <w:t xml:space="preserve">The source elevation data for the </w:t>
      </w:r>
      <w:r>
        <w:t>Bosque</w:t>
      </w:r>
      <w:r w:rsidRPr="006D72FD">
        <w:t xml:space="preserve"> </w:t>
      </w:r>
      <w:r w:rsidRPr="005C72F6">
        <w:t>watershed</w:t>
      </w:r>
      <w:r w:rsidRPr="006D72FD">
        <w:t xml:space="preserve"> are DEMs derived from the</w:t>
      </w:r>
      <w:r w:rsidR="001520F4">
        <w:t xml:space="preserve"> </w:t>
      </w:r>
      <w:r w:rsidR="001520F4" w:rsidRPr="001520F4">
        <w:t>2017 FEMA Region 6 TX – Brazos River QL2 LiDAR</w:t>
      </w:r>
      <w:r w:rsidR="001520F4">
        <w:t>; and the</w:t>
      </w:r>
      <w:r w:rsidR="001520F4" w:rsidRPr="001520F4">
        <w:t>2011 TNRIS LiDAR: Bell, Burnet, and McLennan Counties</w:t>
      </w:r>
      <w:r w:rsidRPr="006D72FD">
        <w:t xml:space="preserve">. Only points classified as “ground” points (i.e., bare earth) were imported from the LiDAR and used for development of the project DEMs. Bare-earth LiDAR data are typically made by filtering non-ground returns (e.g. buildings, vegetation, etc.) from the raw laser returns. </w:t>
      </w:r>
      <w:r w:rsidRPr="006D72FD">
        <w:fldChar w:fldCharType="begin"/>
      </w:r>
      <w:r w:rsidRPr="006D72FD">
        <w:instrText xml:space="preserve"> REF _Ref61591734 \h  \* MERGEFORMAT </w:instrText>
      </w:r>
      <w:r w:rsidRPr="006D72FD">
        <w:fldChar w:fldCharType="separate"/>
      </w:r>
      <w:r w:rsidR="0084723D">
        <w:t>Figure 2</w:t>
      </w:r>
      <w:r w:rsidRPr="006D72FD">
        <w:fldChar w:fldCharType="end"/>
      </w:r>
      <w:r w:rsidRPr="006D72FD">
        <w:t xml:space="preserve"> depicts the extent of the data defined in </w:t>
      </w:r>
      <w:r w:rsidRPr="006D72FD">
        <w:fldChar w:fldCharType="begin"/>
      </w:r>
      <w:r w:rsidRPr="006D72FD">
        <w:instrText xml:space="preserve"> REF _Ref85201199 \h  \* MERGEFORMAT </w:instrText>
      </w:r>
      <w:r w:rsidRPr="006D72FD">
        <w:fldChar w:fldCharType="separate"/>
      </w:r>
      <w:r w:rsidR="0084723D">
        <w:t>Table 2</w:t>
      </w:r>
      <w:r w:rsidRPr="006D72FD">
        <w:fldChar w:fldCharType="end"/>
      </w:r>
      <w:r w:rsidR="00595F0B" w:rsidRPr="006D72FD">
        <w:t>.</w:t>
      </w:r>
    </w:p>
    <w:p w14:paraId="63CA0043" w14:textId="77777777" w:rsidR="001520F4" w:rsidRPr="001520F4" w:rsidRDefault="001520F4" w:rsidP="001520F4">
      <w:pPr>
        <w:keepNext/>
        <w:keepLines/>
        <w:spacing w:before="120"/>
        <w:outlineLvl w:val="4"/>
        <w:rPr>
          <w:rFonts w:asciiTheme="majorHAnsi" w:eastAsiaTheme="majorEastAsia" w:hAnsiTheme="majorHAnsi" w:cstheme="majorBidi"/>
          <w:b/>
          <w:color w:val="00B5E2" w:themeColor="accent1"/>
        </w:rPr>
      </w:pPr>
      <w:bookmarkStart w:id="35" w:name="_Toc50108768"/>
      <w:r w:rsidRPr="001520F4">
        <w:rPr>
          <w:rFonts w:asciiTheme="majorHAnsi" w:eastAsiaTheme="majorEastAsia" w:hAnsiTheme="majorHAnsi" w:cstheme="majorBidi"/>
          <w:b/>
          <w:color w:val="00B5E2" w:themeColor="accent1"/>
        </w:rPr>
        <w:t xml:space="preserve">2017 </w:t>
      </w:r>
      <w:bookmarkEnd w:id="35"/>
      <w:r w:rsidRPr="001520F4">
        <w:rPr>
          <w:rFonts w:asciiTheme="majorHAnsi" w:eastAsiaTheme="majorEastAsia" w:hAnsiTheme="majorHAnsi" w:cstheme="majorBidi"/>
          <w:b/>
          <w:color w:val="00B5E2" w:themeColor="accent1"/>
        </w:rPr>
        <w:t>FEMA Region 6 TX – Brazos River QL2 LiDAR</w:t>
      </w:r>
    </w:p>
    <w:p w14:paraId="5778F7CF" w14:textId="77777777" w:rsidR="001520F4" w:rsidRPr="001520F4" w:rsidRDefault="001520F4" w:rsidP="001520F4">
      <w:pPr>
        <w:tabs>
          <w:tab w:val="clear" w:pos="284"/>
        </w:tabs>
        <w:spacing w:after="180"/>
      </w:pPr>
      <w:r w:rsidRPr="001520F4">
        <w:t>The area covered by the Brazos portion of the Texas Red River FEMA Region 6 Lidar project includes the counties of Archer, Baylor, Bell, Bosque, Brown, Callahan, Coleman, Comanche, Coryell, Dickens, Eastland, Erath, Fisher, Hamilton, Jack, Jones, King, Knox, Lampasas, McLennan, Mills, Palo Pinto, Runnels, Shackelford, Stephens, Stonewall, Taylor, Throckmorton, and Young. The lidar aerial acquisition was conducted between January 1, 2017 and May 28, 2018. The horizontal datum for the data was NAD83 (CORS 2011) UTM Zone 14N with units in meters and the vertical datum is NAVD88 with the elevation units in meters realized with GEOID12B.</w:t>
      </w:r>
    </w:p>
    <w:p w14:paraId="56C7A880" w14:textId="77777777" w:rsidR="001520F4" w:rsidRPr="001520F4" w:rsidRDefault="001520F4" w:rsidP="001520F4">
      <w:pPr>
        <w:tabs>
          <w:tab w:val="clear" w:pos="284"/>
        </w:tabs>
        <w:spacing w:after="180"/>
        <w:rPr>
          <w:szCs w:val="22"/>
        </w:rPr>
      </w:pPr>
      <w:r w:rsidRPr="001520F4">
        <w:t>For the Brazos Basin Texas FEMA R6 Lidar Project, the tested RMSEz of the classified lidar data is 7.9cm</w:t>
      </w:r>
      <w:r w:rsidRPr="001520F4">
        <w:rPr>
          <w:szCs w:val="22"/>
        </w:rPr>
        <w:t>.</w:t>
      </w:r>
    </w:p>
    <w:p w14:paraId="44980A58" w14:textId="77777777" w:rsidR="001520F4" w:rsidRPr="001520F4" w:rsidRDefault="001520F4" w:rsidP="001520F4">
      <w:pPr>
        <w:keepNext/>
        <w:keepLines/>
        <w:spacing w:before="120"/>
        <w:outlineLvl w:val="4"/>
        <w:rPr>
          <w:rFonts w:asciiTheme="majorHAnsi" w:eastAsiaTheme="majorEastAsia" w:hAnsiTheme="majorHAnsi" w:cstheme="majorBidi"/>
          <w:b/>
          <w:color w:val="00B5E2" w:themeColor="accent1"/>
        </w:rPr>
      </w:pPr>
      <w:bookmarkStart w:id="36" w:name="_Toc50108769"/>
      <w:r w:rsidRPr="001520F4">
        <w:rPr>
          <w:rFonts w:asciiTheme="majorHAnsi" w:eastAsiaTheme="majorEastAsia" w:hAnsiTheme="majorHAnsi" w:cstheme="majorBidi"/>
          <w:b/>
          <w:color w:val="00B5E2" w:themeColor="accent1"/>
        </w:rPr>
        <w:t>201</w:t>
      </w:r>
      <w:bookmarkEnd w:id="36"/>
      <w:r w:rsidRPr="001520F4">
        <w:rPr>
          <w:rFonts w:asciiTheme="majorHAnsi" w:eastAsiaTheme="majorEastAsia" w:hAnsiTheme="majorHAnsi" w:cstheme="majorBidi"/>
          <w:b/>
          <w:color w:val="00B5E2" w:themeColor="accent1"/>
        </w:rPr>
        <w:t>1 TNRIS LiDAR: Bell, Burnet, and McLennan Counties</w:t>
      </w:r>
    </w:p>
    <w:p w14:paraId="0D2D7D4E" w14:textId="633184ED" w:rsidR="001520F4" w:rsidRPr="006B4EA6" w:rsidRDefault="001520F4" w:rsidP="001520F4">
      <w:pPr>
        <w:tabs>
          <w:tab w:val="clear" w:pos="284"/>
        </w:tabs>
        <w:spacing w:after="180"/>
        <w:rPr>
          <w:rFonts w:asciiTheme="majorHAnsi" w:eastAsiaTheme="majorEastAsia" w:hAnsiTheme="majorHAnsi" w:cstheme="majorBidi"/>
          <w:b/>
          <w:color w:val="00B5E2" w:themeColor="accent1"/>
        </w:rPr>
      </w:pPr>
      <w:r w:rsidRPr="001520F4">
        <w:t>The area covered by the 2011 TNRIS Lidar: Bell, Burnet, and McLennan Counties project is approximately 2,349 square miles and includes portions of Bell, Burnet, Coryell, Falls, Lampasas, and McLennan counties. The lidar aerial acquisition was conducted between March 11, 2011 and July 1, 2011. The horizontal datum of the data was NAD83 UTM Zone 14N with units in meters and the vertical datum of the data was NAVD88 with elevation units in meters realized with GEOID03. The lidar data tested at 9.445cm RMSEz.</w:t>
      </w:r>
      <w:r w:rsidRPr="001520F4">
        <w:rPr>
          <w:noProof/>
          <w:szCs w:val="22"/>
        </w:rPr>
        <w:t xml:space="preserve"> </w:t>
      </w:r>
    </w:p>
    <w:p w14:paraId="17AB641A" w14:textId="77777777" w:rsidR="00E413BF" w:rsidRDefault="00E413BF" w:rsidP="00E413BF">
      <w:pPr>
        <w:pStyle w:val="Heading3"/>
      </w:pPr>
      <w:bookmarkStart w:id="37" w:name="_Toc119323314"/>
      <w:r>
        <w:t xml:space="preserve">Data </w:t>
      </w:r>
      <w:r w:rsidR="00663126">
        <w:t>Processing</w:t>
      </w:r>
      <w:bookmarkEnd w:id="37"/>
    </w:p>
    <w:p w14:paraId="252C0A38" w14:textId="4D670B62"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B716B1">
        <w:rPr>
          <w:szCs w:val="22"/>
        </w:rPr>
        <w:t>Bosque</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8ACD6C3" w14:textId="09F0A7F2" w:rsidR="006B140F"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r w:rsidR="00B5006F">
        <w:rPr>
          <w:szCs w:val="22"/>
        </w:rPr>
        <w:t xml:space="preserve"> The DEM did not originally account for the elevation around Lake Waco. The terrain was modified in Ras Mapper using a polygon layer to set the </w:t>
      </w:r>
      <w:r w:rsidR="00791291">
        <w:rPr>
          <w:szCs w:val="22"/>
        </w:rPr>
        <w:t xml:space="preserve">lake bottom </w:t>
      </w:r>
      <w:r w:rsidR="00B5006F">
        <w:rPr>
          <w:szCs w:val="22"/>
        </w:rPr>
        <w:t xml:space="preserve">elevation </w:t>
      </w:r>
      <w:r w:rsidR="00791291">
        <w:rPr>
          <w:szCs w:val="22"/>
        </w:rPr>
        <w:t>to match the lake’s conservation pool elevation, per Lake Waco data provided by Texas Water Development Board</w:t>
      </w:r>
      <w:r w:rsidR="00B5006F">
        <w:rPr>
          <w:szCs w:val="22"/>
        </w:rPr>
        <w:t>.</w:t>
      </w:r>
    </w:p>
    <w:p w14:paraId="07802827" w14:textId="77777777" w:rsidR="008641D6" w:rsidRDefault="008641D6" w:rsidP="00663126">
      <w:pPr>
        <w:pStyle w:val="BodyText"/>
        <w:jc w:val="both"/>
        <w:rPr>
          <w:szCs w:val="22"/>
        </w:rPr>
      </w:pPr>
    </w:p>
    <w:p w14:paraId="5A9125DA" w14:textId="77777777" w:rsidR="008641D6" w:rsidRDefault="008641D6" w:rsidP="00663126">
      <w:pPr>
        <w:pStyle w:val="BodyText"/>
        <w:jc w:val="both"/>
        <w:rPr>
          <w:szCs w:val="22"/>
        </w:rPr>
      </w:pPr>
    </w:p>
    <w:p w14:paraId="40DB896C" w14:textId="77777777" w:rsidR="00E413BF" w:rsidRDefault="00E413BF" w:rsidP="00E413BF">
      <w:pPr>
        <w:pStyle w:val="Heading3"/>
      </w:pPr>
      <w:bookmarkStart w:id="38" w:name="_Toc119323315"/>
      <w:r>
        <w:lastRenderedPageBreak/>
        <w:t>DEM QA/QC</w:t>
      </w:r>
      <w:bookmarkEnd w:id="38"/>
    </w:p>
    <w:p w14:paraId="4133BB7E" w14:textId="1C0D3F99" w:rsidR="009D25EB" w:rsidRPr="000B5E8E" w:rsidRDefault="009D25EB" w:rsidP="009D25EB">
      <w:pPr>
        <w:pStyle w:val="BodyText"/>
      </w:pPr>
      <w:r w:rsidRPr="000B5E8E">
        <w:t xml:space="preserve">DEMs developed for use in </w:t>
      </w:r>
      <w:r w:rsidR="00EB6F9E">
        <w:t xml:space="preserve">the </w:t>
      </w:r>
      <w:r w:rsidR="00B716B1">
        <w:t>Bosque</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1492CE4A" w:rsidR="00E413BF" w:rsidRPr="00E413BF" w:rsidRDefault="009D25EB" w:rsidP="00E413BF">
      <w:pPr>
        <w:pStyle w:val="BodyText"/>
      </w:pPr>
      <w:r w:rsidRPr="000B5E8E">
        <w:t xml:space="preserve">The final DEM data developed </w:t>
      </w:r>
      <w:r w:rsidRPr="00723CB7">
        <w:t xml:space="preserve">for the </w:t>
      </w:r>
      <w:r w:rsidR="00B716B1">
        <w:t>Bosque</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39" w:name="_Toc119323316"/>
      <w:r>
        <w:t>2D BLE</w:t>
      </w:r>
      <w:r w:rsidR="00E413BF">
        <w:t xml:space="preserve"> Methods</w:t>
      </w:r>
      <w:bookmarkEnd w:id="39"/>
    </w:p>
    <w:p w14:paraId="790DC7E1" w14:textId="69B77B9D" w:rsidR="0048315A" w:rsidRPr="0048315A" w:rsidRDefault="0048315A" w:rsidP="001C6876">
      <w:pPr>
        <w:pStyle w:val="BodyText"/>
      </w:pPr>
      <w:r w:rsidRPr="00F52648">
        <w:t xml:space="preserve">HEC-RAS </w:t>
      </w:r>
      <w:r w:rsidR="00B716B1" w:rsidRPr="00F52648">
        <w:t>6.</w:t>
      </w:r>
      <w:r w:rsidR="00A602E5" w:rsidRPr="00F52648">
        <w:t>1</w:t>
      </w:r>
      <w:r w:rsidR="00B716B1">
        <w:t xml:space="preserve"> (RAS6</w:t>
      </w:r>
      <w:r>
        <w:t xml:space="preserve">)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0" w:name="_Toc119323317"/>
      <w:r w:rsidRPr="00265A9E">
        <w:t>2D Computational Mesh and Settings</w:t>
      </w:r>
      <w:bookmarkEnd w:id="40"/>
    </w:p>
    <w:p w14:paraId="66152424" w14:textId="0BD1EE4B" w:rsidR="003C754B" w:rsidRDefault="00B716B1" w:rsidP="0048315A">
      <w:pPr>
        <w:pStyle w:val="BodyText"/>
      </w:pPr>
      <w:r>
        <w:t>T</w:t>
      </w:r>
      <w:r w:rsidRPr="00A9311D">
        <w:t xml:space="preserve">he </w:t>
      </w:r>
      <w:r>
        <w:t xml:space="preserve">Bosque watershed is </w:t>
      </w:r>
      <w:r w:rsidRPr="00A9311D">
        <w:t xml:space="preserve">approximately </w:t>
      </w:r>
      <w:r>
        <w:t>440 sqmi</w:t>
      </w:r>
      <w:r w:rsidRPr="00A9311D">
        <w:t xml:space="preserve"> </w:t>
      </w:r>
      <w:r>
        <w:t>so the HUC-8 did not need to be clipped into smaller model</w:t>
      </w:r>
      <w:r w:rsidR="00A602E5">
        <w:t xml:space="preserve"> area</w:t>
      </w:r>
      <w:r>
        <w:t xml:space="preserve">s. </w:t>
      </w:r>
      <w:r w:rsidR="005B1A84">
        <w:t xml:space="preserve">The </w:t>
      </w:r>
      <w:r>
        <w:t xml:space="preserve">HEC-RAS geometry is </w:t>
      </w:r>
      <w:r w:rsidRPr="00A9311D">
        <w:t xml:space="preserve">shown in </w:t>
      </w:r>
      <w:r>
        <w:fldChar w:fldCharType="begin"/>
      </w:r>
      <w:r>
        <w:instrText xml:space="preserve"> REF _Ref61261356 \h  \* MERGEFORMAT </w:instrText>
      </w:r>
      <w:r>
        <w:fldChar w:fldCharType="separate"/>
      </w:r>
      <w:r w:rsidR="0084723D">
        <w:t>Figure 3</w:t>
      </w:r>
      <w:r>
        <w:fldChar w:fldCharType="end"/>
      </w:r>
      <w:r w:rsidRPr="00A9311D">
        <w:t xml:space="preserve">. </w:t>
      </w:r>
      <w:r w:rsidR="00ED0488">
        <w:t>The upstream boundary of the Bosque model area was adjusted to cross North Bosque River at a more upstream location from Lake Waco</w:t>
      </w:r>
      <w:r w:rsidR="009944CB">
        <w:t xml:space="preserve"> in order</w:t>
      </w:r>
      <w:r w:rsidR="00ED0488">
        <w:t xml:space="preserve"> to avoid the model crossing in the middle of the lake and </w:t>
      </w:r>
      <w:r>
        <w:t xml:space="preserve"> improve modeling efficiency. The RAS6</w:t>
      </w:r>
      <w:r w:rsidRPr="003C754B">
        <w:t xml:space="preserve"> </w:t>
      </w:r>
      <w:r w:rsidRPr="00B716B1">
        <w:t>watershed boundary was created for the Bosque model area using ArcGIS toolsets, which reduce the need for manual edits to mesh cells within RAS6 that result in error generation.The Bosque 2D meshes contain 1,0</w:t>
      </w:r>
      <w:r w:rsidR="00E84325">
        <w:t>2</w:t>
      </w:r>
      <w:r w:rsidRPr="00B716B1">
        <w:t>9,8</w:t>
      </w:r>
      <w:r w:rsidR="00E84325">
        <w:t>3</w:t>
      </w:r>
      <w:r w:rsidRPr="00B716B1">
        <w:t xml:space="preserve">8 cells consisting of 200 foot cells, with the exception of 100 foot along the 1 square mile streams and 50 foot cells within community boundaries using refinement regions. Within community boundaries the streamlines were also extended to the 0.5 square mile extent and assigned 50 foot cell spacing in order to be more detailed. Internal connections were used to extract flow readings for gage locations throughout the model, while profile lines were used for all other flow extractions. An adaptive </w:t>
      </w:r>
      <w:r w:rsidR="00E84325">
        <w:t>30</w:t>
      </w:r>
      <w:r w:rsidRPr="00B716B1">
        <w:t xml:space="preserve"> </w:t>
      </w:r>
      <w:r w:rsidR="00E84325">
        <w:t>second</w:t>
      </w:r>
      <w:r w:rsidRPr="00B716B1">
        <w:t xml:space="preserve"> time step was used to allow </w:t>
      </w:r>
      <w:r w:rsidRPr="003C754B">
        <w:t xml:space="preserve">the model to lower the time step, as necessary, to keep the maximum courant number under </w:t>
      </w:r>
      <w:r>
        <w:t>1</w:t>
      </w:r>
      <w:r w:rsidRPr="003C754B">
        <w:t xml:space="preserve"> for the duration of the simulation. The time step was allowed to reach </w:t>
      </w:r>
      <w:r w:rsidR="00E84325">
        <w:t>120</w:t>
      </w:r>
      <w:r w:rsidRPr="003C754B">
        <w:t xml:space="preserve"> seconds for a maximum and </w:t>
      </w:r>
      <w:r w:rsidR="00E84325">
        <w:t>3.75</w:t>
      </w:r>
      <w:r w:rsidRPr="003C754B">
        <w:t xml:space="preserve"> seconds for the minimum.</w:t>
      </w:r>
      <w:r>
        <w:t xml:space="preserve"> The RAS6</w:t>
      </w:r>
      <w:r w:rsidRPr="003C754B">
        <w:t xml:space="preserve"> model was r</w:t>
      </w:r>
      <w:r>
        <w:t>u</w:t>
      </w:r>
      <w:r w:rsidRPr="003C754B">
        <w:t>n with Diffusion Wave (simplified Full Momentum) equations.</w:t>
      </w:r>
    </w:p>
    <w:p w14:paraId="0D65F331" w14:textId="77777777" w:rsidR="008641D6" w:rsidRDefault="008641D6" w:rsidP="0048315A">
      <w:pPr>
        <w:pStyle w:val="BodyText"/>
      </w:pPr>
    </w:p>
    <w:p w14:paraId="2161026C" w14:textId="77777777" w:rsidR="00976A14" w:rsidRDefault="00976A14" w:rsidP="00E413BF">
      <w:pPr>
        <w:pStyle w:val="Heading3"/>
      </w:pPr>
      <w:bookmarkStart w:id="41" w:name="_Toc119323318"/>
      <w:r>
        <w:lastRenderedPageBreak/>
        <w:t>Model and Boundary Condition Setup</w:t>
      </w:r>
      <w:bookmarkEnd w:id="41"/>
    </w:p>
    <w:p w14:paraId="02745525" w14:textId="77777777" w:rsidR="00B716B1" w:rsidRDefault="00B716B1" w:rsidP="00B716B1">
      <w:pPr>
        <w:pStyle w:val="BodyText"/>
      </w:pPr>
      <w:r>
        <w:t>Using RAS6</w:t>
      </w:r>
      <w:r w:rsidRPr="0048315A">
        <w:t xml:space="preserve"> rain-on-grid modeling requires a 2D computational mesh boundary and often requires defining inflow boundary conditions and application of excess precipitation. </w:t>
      </w:r>
      <w:r>
        <w:t>Excess precipitation was applied to the 2D mesh as a precipitation boundary condition</w:t>
      </w:r>
      <w:r w:rsidRPr="0048315A">
        <w:t>.</w:t>
      </w:r>
      <w:r>
        <w:t xml:space="preserve"> The process to determine the excess precipitation to be applied is outlined in the hydrology section. </w:t>
      </w:r>
      <w:r w:rsidRPr="0048315A">
        <w:t xml:space="preserve"> </w:t>
      </w:r>
      <w:r>
        <w:fldChar w:fldCharType="begin"/>
      </w:r>
      <w:r>
        <w:instrText xml:space="preserve"> REF _Ref61261356 \h </w:instrText>
      </w:r>
      <w:r>
        <w:fldChar w:fldCharType="separate"/>
      </w:r>
      <w:r w:rsidR="0084723D">
        <w:t xml:space="preserve">Figure </w:t>
      </w:r>
      <w:r w:rsidR="0084723D">
        <w:rPr>
          <w:noProof/>
        </w:rPr>
        <w:t>3</w:t>
      </w:r>
      <w:r>
        <w:fldChar w:fldCharType="end"/>
      </w:r>
      <w:r>
        <w:t xml:space="preserve"> </w:t>
      </w:r>
      <w:r w:rsidRPr="0048315A">
        <w:t xml:space="preserve">depicts the </w:t>
      </w:r>
      <w:r w:rsidRPr="00A1432D">
        <w:t xml:space="preserve">model </w:t>
      </w:r>
      <w:r>
        <w:t>boundaries, flow transition points between models, and USGS stream gages used in the study.</w:t>
      </w:r>
    </w:p>
    <w:p w14:paraId="43F3229D" w14:textId="0FCD45E6" w:rsidR="00B716B1" w:rsidRDefault="00B716B1" w:rsidP="00B716B1">
      <w:pPr>
        <w:pStyle w:val="BodyText"/>
      </w:pPr>
      <w:r>
        <w:t>The outflow</w:t>
      </w:r>
      <w:r w:rsidR="00ED0488">
        <w:t>s</w:t>
      </w:r>
      <w:r>
        <w:t xml:space="preserve"> from </w:t>
      </w:r>
      <w:r w:rsidR="00ED0488">
        <w:t xml:space="preserve">multiple streams in </w:t>
      </w:r>
      <w:r>
        <w:t xml:space="preserve">the upstream model in North Bosque </w:t>
      </w:r>
      <w:r w:rsidR="00ED0488">
        <w:t>were</w:t>
      </w:r>
      <w:r>
        <w:t xml:space="preserve"> used as inflow hydrograph</w:t>
      </w:r>
      <w:r w:rsidR="00ED0488">
        <w:t>s</w:t>
      </w:r>
      <w:r w:rsidR="00932E12">
        <w:t xml:space="preserve"> for the Bosque work area. These</w:t>
      </w:r>
      <w:r>
        <w:t xml:space="preserve"> hydrograph</w:t>
      </w:r>
      <w:r w:rsidR="00ED0488">
        <w:t>s</w:t>
      </w:r>
      <w:r>
        <w:t xml:space="preserve"> </w:t>
      </w:r>
      <w:r w:rsidR="00ED0488">
        <w:t xml:space="preserve">were </w:t>
      </w:r>
      <w:r>
        <w:t xml:space="preserve">extracted from the upstream model using a 2D connection, and then placed </w:t>
      </w:r>
      <w:r w:rsidR="00932E12">
        <w:t>as</w:t>
      </w:r>
      <w:r>
        <w:t xml:space="preserve"> </w:t>
      </w:r>
      <w:r w:rsidR="00B76D51">
        <w:t xml:space="preserve">either flow or </w:t>
      </w:r>
      <w:r w:rsidR="00ED0488">
        <w:t xml:space="preserve">stage </w:t>
      </w:r>
      <w:r>
        <w:t>hydrograph external boundary condition</w:t>
      </w:r>
      <w:r w:rsidR="00932E12">
        <w:t>s</w:t>
      </w:r>
      <w:r>
        <w:t xml:space="preserve"> for the Bosque model.</w:t>
      </w:r>
    </w:p>
    <w:p w14:paraId="2F58C651" w14:textId="17851675" w:rsidR="003C754B" w:rsidRPr="003C754B" w:rsidRDefault="00B716B1" w:rsidP="0048315A">
      <w:pPr>
        <w:pStyle w:val="BodyText"/>
        <w:rPr>
          <w:noProof/>
        </w:rPr>
      </w:pPr>
      <w:r>
        <w:t>O</w:t>
      </w:r>
      <w:r w:rsidRPr="0048315A">
        <w:t xml:space="preserve">utflow boundary conditions (from the computational 2D mesh) were used along </w:t>
      </w:r>
      <w:r>
        <w:t>model</w:t>
      </w:r>
      <w:r w:rsidRPr="0048315A">
        <w:t xml:space="preserve"> boundaries</w:t>
      </w:r>
      <w:r>
        <w:t xml:space="preserve">. </w:t>
      </w:r>
      <w:r w:rsidRPr="00DD0D67">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0BD814F8" w14:textId="3E94C05A" w:rsidR="000E758C" w:rsidRDefault="00A9311D" w:rsidP="00E40918">
      <w:pPr>
        <w:pStyle w:val="BodyText"/>
        <w:keepNext/>
        <w:jc w:val="center"/>
      </w:pPr>
      <w:r>
        <w:rPr>
          <w:noProof/>
        </w:rPr>
        <w:drawing>
          <wp:inline distT="0" distB="0" distL="0" distR="0" wp14:anchorId="6BA421D9" wp14:editId="79792A11">
            <wp:extent cx="4357314" cy="5638876"/>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3_MeshBCgages_AustinOyster.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361386" cy="5644145"/>
                    </a:xfrm>
                    <a:prstGeom prst="rect">
                      <a:avLst/>
                    </a:prstGeom>
                    <a:noFill/>
                    <a:ln>
                      <a:noFill/>
                    </a:ln>
                  </pic:spPr>
                </pic:pic>
              </a:graphicData>
            </a:graphic>
          </wp:inline>
        </w:drawing>
      </w:r>
    </w:p>
    <w:p w14:paraId="796FD21F" w14:textId="2A8B5476" w:rsidR="003C754B" w:rsidRDefault="000E758C" w:rsidP="009F0A40">
      <w:pPr>
        <w:pStyle w:val="Caption"/>
        <w:spacing w:after="0" w:line="240" w:lineRule="auto"/>
        <w:jc w:val="center"/>
      </w:pPr>
      <w:bookmarkStart w:id="42" w:name="_Ref61261356"/>
      <w:bookmarkStart w:id="43" w:name="_Toc119323281"/>
      <w:r>
        <w:t xml:space="preserve">Figure </w:t>
      </w:r>
      <w:r w:rsidR="00CA2514">
        <w:fldChar w:fldCharType="begin"/>
      </w:r>
      <w:r w:rsidR="00CA2514">
        <w:instrText xml:space="preserve"> SEQ Figure \* ARABIC </w:instrText>
      </w:r>
      <w:r w:rsidR="00CA2514">
        <w:fldChar w:fldCharType="separate"/>
      </w:r>
      <w:r w:rsidR="0084723D">
        <w:rPr>
          <w:noProof/>
        </w:rPr>
        <w:t>3</w:t>
      </w:r>
      <w:r w:rsidR="00CA2514">
        <w:fldChar w:fldCharType="end"/>
      </w:r>
      <w:bookmarkEnd w:id="42"/>
      <w:r>
        <w:t xml:space="preserve">: </w:t>
      </w:r>
      <w:r w:rsidRPr="00645BE9">
        <w:t>RAS</w:t>
      </w:r>
      <w:r w:rsidR="00874F3F">
        <w:t>6</w:t>
      </w:r>
      <w:r w:rsidRPr="00645BE9">
        <w:t xml:space="preserve"> 2D Computational Mesh and Boundary Conditions and USGS Peak Streamflow Gages</w:t>
      </w:r>
      <w:bookmarkEnd w:id="43"/>
    </w:p>
    <w:p w14:paraId="072308CC" w14:textId="77777777" w:rsidR="003C754B" w:rsidRPr="003C754B" w:rsidRDefault="003C754B" w:rsidP="003C754B">
      <w:pPr>
        <w:pStyle w:val="BodyText"/>
      </w:pPr>
    </w:p>
    <w:p w14:paraId="76602BAB" w14:textId="77777777" w:rsidR="00976A14" w:rsidRDefault="00976A14" w:rsidP="00E413BF">
      <w:pPr>
        <w:pStyle w:val="Heading3"/>
      </w:pPr>
      <w:bookmarkStart w:id="44" w:name="_Toc119323319"/>
      <w:r>
        <w:lastRenderedPageBreak/>
        <w:t>Hydrology</w:t>
      </w:r>
      <w:bookmarkEnd w:id="44"/>
    </w:p>
    <w:p w14:paraId="48D527E2" w14:textId="226BA499" w:rsidR="003C754B" w:rsidRDefault="003C754B" w:rsidP="003C754B">
      <w:pPr>
        <w:pStyle w:val="BodyText"/>
      </w:pPr>
      <w:r w:rsidRPr="0048315A">
        <w:t>Precipitation frequency data (NOAA, 201</w:t>
      </w:r>
      <w:r w:rsidR="00997BE7">
        <w:t>8</w:t>
      </w:r>
      <w:r w:rsidRPr="0048315A">
        <w:t>) was used for this study. These data were obtained from NOAA’s Precipitation Frequency Data Server (PFDS) (</w:t>
      </w:r>
      <w:hyperlink r:id="rId16"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Pr="00FD1C87">
        <w:t xml:space="preserve">for </w:t>
      </w:r>
      <w:r w:rsidR="001C3ECC">
        <w:t xml:space="preserve">the Bosque model </w:t>
      </w:r>
      <w:r w:rsidRPr="00FD1C87">
        <w:t>area</w:t>
      </w:r>
      <w:r>
        <w:rPr>
          <w:color w:val="FF0000"/>
        </w:rPr>
        <w:t xml:space="preserve">. </w:t>
      </w:r>
      <w:r w:rsidRPr="004D0A69">
        <w:t>Excess precipitation for the 2D mesh</w:t>
      </w:r>
      <w:r w:rsidR="001C3ECC">
        <w:t xml:space="preserve"> was </w:t>
      </w:r>
      <w:r w:rsidRPr="004D0A69">
        <w:t xml:space="preserve">developed as described in Section </w:t>
      </w:r>
      <w:r>
        <w:fldChar w:fldCharType="begin"/>
      </w:r>
      <w:r>
        <w:instrText xml:space="preserve"> REF _Ref81923609 \r \h </w:instrText>
      </w:r>
      <w:r>
        <w:fldChar w:fldCharType="separate"/>
      </w:r>
      <w:r w:rsidR="0084723D">
        <w:t>2.2.3.1</w:t>
      </w:r>
      <w:r>
        <w:fldChar w:fldCharType="end"/>
      </w:r>
      <w:r w:rsidRPr="000E392F">
        <w:t xml:space="preserve"> </w:t>
      </w:r>
      <w:r w:rsidRPr="004D0A69">
        <w:t xml:space="preserve">USGS streamflow gage data were leveraged to estimate peak flows for downstream gages within each work area for calibration purposes, as discussed in Section </w:t>
      </w:r>
      <w:r>
        <w:fldChar w:fldCharType="begin"/>
      </w:r>
      <w:r>
        <w:instrText xml:space="preserve"> REF _Ref63069192 \r \h </w:instrText>
      </w:r>
      <w:r>
        <w:fldChar w:fldCharType="separate"/>
      </w:r>
      <w:r w:rsidR="0084723D">
        <w:t>3.1</w:t>
      </w:r>
      <w:r>
        <w:fldChar w:fldCharType="end"/>
      </w:r>
      <w:r w:rsidRPr="004D0A69">
        <w:t>.</w:t>
      </w:r>
      <w:r>
        <w:t xml:space="preserve"> </w:t>
      </w:r>
      <w:r w:rsidRPr="0048315A">
        <w:t xml:space="preserve">The 10-, 4-, 2-, 1-, and 0.2-percent annual chance 24-hour precipitation depths for all sub-basin elements were determined by area-weighted intersection of gridded PFDS data with sub-basins. </w:t>
      </w:r>
    </w:p>
    <w:p w14:paraId="13983046" w14:textId="19CDACE1" w:rsidR="00B716B1" w:rsidRDefault="00B716B1" w:rsidP="00AD59A3">
      <w:pPr>
        <w:pStyle w:val="BodyText"/>
      </w:pPr>
      <w:r w:rsidRPr="0048315A">
        <w:t>USGS streamflow gage data w</w:t>
      </w:r>
      <w:r w:rsidR="001C3ECC">
        <w:t>as</w:t>
      </w:r>
      <w:r w:rsidRPr="0048315A">
        <w:t xml:space="preserve"> leveraged to estimate peak flows for downstream gages within </w:t>
      </w:r>
      <w:r w:rsidR="001C3ECC">
        <w:t>the</w:t>
      </w:r>
      <w:r w:rsidRPr="0048315A">
        <w:t xml:space="preserve"> </w:t>
      </w:r>
      <w:r>
        <w:t>model</w:t>
      </w:r>
      <w:r w:rsidRPr="0048315A">
        <w:t xml:space="preserve"> for calibration purposes.</w:t>
      </w:r>
      <w:r>
        <w:t xml:space="preserve"> Model flows are compared to known USGS peak flows to validate the model results. USGS stream gages with less than 10 years of record were not considered for this study. </w:t>
      </w:r>
      <w:r w:rsidR="00122093">
        <w:t>T</w:t>
      </w:r>
      <w:r>
        <w:t xml:space="preserve">he </w:t>
      </w:r>
      <w:r w:rsidRPr="0048315A">
        <w:t xml:space="preserve">gages used for </w:t>
      </w:r>
      <w:r>
        <w:t xml:space="preserve">analysis in this study are listed in </w:t>
      </w:r>
      <w:r>
        <w:fldChar w:fldCharType="begin"/>
      </w:r>
      <w:r>
        <w:instrText xml:space="preserve"> REF _Ref61260494 \h </w:instrText>
      </w:r>
      <w:r>
        <w:fldChar w:fldCharType="separate"/>
      </w:r>
      <w:r w:rsidR="0084723D">
        <w:t xml:space="preserve">Table </w:t>
      </w:r>
      <w:r w:rsidR="0084723D">
        <w:rPr>
          <w:noProof/>
        </w:rPr>
        <w:t>3</w:t>
      </w:r>
      <w:r>
        <w:fldChar w:fldCharType="end"/>
      </w:r>
      <w:r w:rsidRPr="0048315A">
        <w:t>.</w:t>
      </w:r>
      <w:r>
        <w:t xml:space="preserve"> </w:t>
      </w:r>
    </w:p>
    <w:p w14:paraId="68D9B449" w14:textId="6ED98FDC" w:rsidR="00114B32" w:rsidRDefault="00114B32" w:rsidP="000A3B6D">
      <w:pPr>
        <w:pStyle w:val="Caption"/>
        <w:jc w:val="center"/>
      </w:pPr>
      <w:bookmarkStart w:id="45" w:name="_Ref61260494"/>
      <w:bookmarkStart w:id="46" w:name="_Toc119323292"/>
      <w:r>
        <w:t xml:space="preserve">Table </w:t>
      </w:r>
      <w:r w:rsidR="008723EA">
        <w:fldChar w:fldCharType="begin"/>
      </w:r>
      <w:r w:rsidR="008723EA">
        <w:instrText xml:space="preserve"> SEQ Table \* ARABIC </w:instrText>
      </w:r>
      <w:r w:rsidR="008723EA">
        <w:fldChar w:fldCharType="separate"/>
      </w:r>
      <w:r w:rsidR="0084723D">
        <w:rPr>
          <w:noProof/>
        </w:rPr>
        <w:t>3</w:t>
      </w:r>
      <w:r w:rsidR="008723EA">
        <w:fldChar w:fldCharType="end"/>
      </w:r>
      <w:bookmarkEnd w:id="45"/>
      <w:r>
        <w:t>: USGS Peak Streamflow Gage</w:t>
      </w:r>
      <w:r w:rsidR="00C55775">
        <w:t>s</w:t>
      </w:r>
      <w:bookmarkEnd w:id="46"/>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B716B1" w:rsidRPr="0048315A" w14:paraId="18FB5530"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276D0530" w:rsidR="00B716B1" w:rsidRPr="009D2586" w:rsidDel="00D369D3" w:rsidRDefault="00B716B1" w:rsidP="006A25D1">
            <w:pPr>
              <w:tabs>
                <w:tab w:val="clear" w:pos="284"/>
              </w:tabs>
              <w:spacing w:before="20" w:after="20" w:line="240" w:lineRule="auto"/>
              <w:rPr>
                <w:rFonts w:eastAsia="Times New Roman" w:cs="Times New Roman"/>
                <w:kern w:val="0"/>
                <w:szCs w:val="20"/>
              </w:rPr>
            </w:pPr>
            <w:r w:rsidRPr="002F6DC9">
              <w:rPr>
                <w:rFonts w:cs="Calibri"/>
                <w:color w:val="auto"/>
                <w:kern w:val="0"/>
                <w:szCs w:val="20"/>
              </w:rPr>
              <w:t>08095300</w:t>
            </w:r>
          </w:p>
        </w:tc>
        <w:tc>
          <w:tcPr>
            <w:tcW w:w="3692" w:type="dxa"/>
            <w:vAlign w:val="top"/>
          </w:tcPr>
          <w:p w14:paraId="2D9396E3" w14:textId="12017E61" w:rsidR="00B716B1" w:rsidRPr="009D2586" w:rsidRDefault="00B716B1" w:rsidP="006A25D1">
            <w:pPr>
              <w:tabs>
                <w:tab w:val="clear" w:pos="284"/>
              </w:tabs>
              <w:spacing w:before="20" w:after="20" w:line="240" w:lineRule="auto"/>
              <w:rPr>
                <w:rFonts w:eastAsia="Times New Roman" w:cs="Times New Roman"/>
                <w:kern w:val="0"/>
                <w:szCs w:val="20"/>
              </w:rPr>
            </w:pPr>
            <w:r w:rsidRPr="002F6DC9">
              <w:rPr>
                <w:rFonts w:cs="Calibri"/>
                <w:color w:val="auto"/>
                <w:kern w:val="0"/>
                <w:szCs w:val="20"/>
              </w:rPr>
              <w:t>Middle Bosque Rv nr McGregor, TX</w:t>
            </w:r>
          </w:p>
        </w:tc>
        <w:tc>
          <w:tcPr>
            <w:tcW w:w="1900" w:type="dxa"/>
            <w:vAlign w:val="top"/>
          </w:tcPr>
          <w:p w14:paraId="12104C7F" w14:textId="4182717C" w:rsidR="00B716B1" w:rsidRPr="009D2586" w:rsidRDefault="00B716B1" w:rsidP="006A25D1">
            <w:pPr>
              <w:tabs>
                <w:tab w:val="clear" w:pos="284"/>
              </w:tabs>
              <w:spacing w:before="20" w:after="20" w:line="240" w:lineRule="auto"/>
              <w:jc w:val="center"/>
              <w:rPr>
                <w:rFonts w:eastAsia="Times New Roman" w:cs="Times New Roman"/>
                <w:kern w:val="0"/>
                <w:szCs w:val="20"/>
              </w:rPr>
            </w:pPr>
            <w:r w:rsidRPr="002F6DC9">
              <w:rPr>
                <w:rFonts w:cs="Calibri"/>
                <w:color w:val="auto"/>
                <w:kern w:val="0"/>
                <w:szCs w:val="20"/>
              </w:rPr>
              <w:t>182</w:t>
            </w:r>
          </w:p>
        </w:tc>
        <w:tc>
          <w:tcPr>
            <w:tcW w:w="1624" w:type="dxa"/>
            <w:vAlign w:val="top"/>
          </w:tcPr>
          <w:p w14:paraId="1653694C" w14:textId="2B04EDCE" w:rsidR="00B716B1" w:rsidRPr="009D2586" w:rsidRDefault="00B716B1" w:rsidP="006A25D1">
            <w:pPr>
              <w:tabs>
                <w:tab w:val="clear" w:pos="284"/>
              </w:tabs>
              <w:spacing w:line="240" w:lineRule="auto"/>
              <w:jc w:val="center"/>
              <w:rPr>
                <w:rFonts w:eastAsia="Calibri" w:cs="Times New Roman"/>
                <w:kern w:val="0"/>
                <w:szCs w:val="20"/>
              </w:rPr>
            </w:pPr>
            <w:r w:rsidRPr="002F6DC9">
              <w:rPr>
                <w:rFonts w:cs="Calibri"/>
                <w:color w:val="auto"/>
                <w:kern w:val="0"/>
                <w:szCs w:val="20"/>
              </w:rPr>
              <w:t>1889-2021</w:t>
            </w:r>
          </w:p>
        </w:tc>
      </w:tr>
      <w:tr w:rsidR="00B716B1" w:rsidRPr="0048315A" w14:paraId="28DB2AFA"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7CFFDE56" w14:textId="2F810173" w:rsidR="00B716B1" w:rsidRPr="006B0ED0" w:rsidDel="00D369D3" w:rsidRDefault="00B716B1" w:rsidP="006A25D1">
            <w:pPr>
              <w:tabs>
                <w:tab w:val="clear" w:pos="284"/>
              </w:tabs>
              <w:spacing w:before="20" w:after="20" w:line="240" w:lineRule="auto"/>
              <w:rPr>
                <w:rFonts w:eastAsia="Times New Roman" w:cs="Times New Roman"/>
                <w:kern w:val="0"/>
                <w:szCs w:val="20"/>
              </w:rPr>
            </w:pPr>
            <w:r w:rsidRPr="002F6DC9">
              <w:rPr>
                <w:rFonts w:cs="Calibri"/>
                <w:color w:val="auto"/>
                <w:kern w:val="0"/>
                <w:szCs w:val="20"/>
              </w:rPr>
              <w:t>08095400</w:t>
            </w:r>
          </w:p>
        </w:tc>
        <w:tc>
          <w:tcPr>
            <w:tcW w:w="3692" w:type="dxa"/>
            <w:vAlign w:val="top"/>
          </w:tcPr>
          <w:p w14:paraId="7F018984" w14:textId="33FAB74C" w:rsidR="00B716B1" w:rsidRPr="006B0ED0" w:rsidRDefault="00B716B1" w:rsidP="006A25D1">
            <w:pPr>
              <w:tabs>
                <w:tab w:val="clear" w:pos="284"/>
              </w:tabs>
              <w:spacing w:before="20" w:after="20" w:line="240" w:lineRule="auto"/>
              <w:rPr>
                <w:rFonts w:eastAsia="Times New Roman" w:cs="Times New Roman"/>
                <w:kern w:val="0"/>
                <w:szCs w:val="20"/>
              </w:rPr>
            </w:pPr>
            <w:r w:rsidRPr="002F6DC9">
              <w:rPr>
                <w:rFonts w:eastAsia="Times New Roman" w:cs="Times New Roman"/>
                <w:color w:val="auto"/>
                <w:kern w:val="0"/>
                <w:szCs w:val="20"/>
              </w:rPr>
              <w:t>Hog Ck nr Crawford, TX</w:t>
            </w:r>
          </w:p>
        </w:tc>
        <w:tc>
          <w:tcPr>
            <w:tcW w:w="1900" w:type="dxa"/>
            <w:vAlign w:val="top"/>
          </w:tcPr>
          <w:p w14:paraId="79058BF4" w14:textId="7CCF8962" w:rsidR="00B716B1" w:rsidRPr="006B0ED0" w:rsidRDefault="00B716B1" w:rsidP="006A25D1">
            <w:pPr>
              <w:tabs>
                <w:tab w:val="clear" w:pos="284"/>
              </w:tabs>
              <w:spacing w:before="20" w:after="20" w:line="240" w:lineRule="auto"/>
              <w:jc w:val="center"/>
              <w:rPr>
                <w:rFonts w:eastAsia="Times New Roman" w:cs="Times New Roman"/>
                <w:kern w:val="0"/>
                <w:szCs w:val="20"/>
              </w:rPr>
            </w:pPr>
            <w:r w:rsidRPr="002F6DC9">
              <w:rPr>
                <w:rFonts w:eastAsia="Times New Roman" w:cs="Times New Roman"/>
                <w:color w:val="auto"/>
                <w:kern w:val="0"/>
                <w:szCs w:val="20"/>
              </w:rPr>
              <w:t>78.2</w:t>
            </w:r>
          </w:p>
        </w:tc>
        <w:tc>
          <w:tcPr>
            <w:tcW w:w="1624" w:type="dxa"/>
            <w:vAlign w:val="top"/>
          </w:tcPr>
          <w:p w14:paraId="64D70B58" w14:textId="7B635600" w:rsidR="00B716B1" w:rsidRPr="006B0ED0" w:rsidRDefault="00B716B1" w:rsidP="006A25D1">
            <w:pPr>
              <w:tabs>
                <w:tab w:val="clear" w:pos="284"/>
              </w:tabs>
              <w:spacing w:line="240" w:lineRule="auto"/>
              <w:jc w:val="center"/>
              <w:rPr>
                <w:rFonts w:eastAsia="Calibri" w:cs="Times New Roman"/>
                <w:kern w:val="0"/>
                <w:szCs w:val="20"/>
              </w:rPr>
            </w:pPr>
            <w:r w:rsidRPr="002F6DC9">
              <w:rPr>
                <w:rFonts w:cs="Calibri"/>
                <w:color w:val="auto"/>
                <w:kern w:val="0"/>
                <w:szCs w:val="20"/>
              </w:rPr>
              <w:t>1936-2021</w:t>
            </w:r>
          </w:p>
        </w:tc>
      </w:tr>
      <w:tr w:rsidR="006913F3" w:rsidRPr="0048315A" w14:paraId="2CC293ED"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3D842BC4" w14:textId="3FB1C370" w:rsidR="006913F3" w:rsidRPr="002F6DC9" w:rsidRDefault="006913F3" w:rsidP="006A25D1">
            <w:pPr>
              <w:tabs>
                <w:tab w:val="clear" w:pos="284"/>
              </w:tabs>
              <w:spacing w:before="20" w:after="20" w:line="240" w:lineRule="auto"/>
              <w:rPr>
                <w:rFonts w:cs="Calibri"/>
                <w:kern w:val="0"/>
                <w:szCs w:val="20"/>
              </w:rPr>
            </w:pPr>
            <w:r>
              <w:rPr>
                <w:rFonts w:cs="Calibri"/>
                <w:kern w:val="0"/>
                <w:szCs w:val="20"/>
              </w:rPr>
              <w:t>08095600</w:t>
            </w:r>
          </w:p>
        </w:tc>
        <w:tc>
          <w:tcPr>
            <w:tcW w:w="3692" w:type="dxa"/>
            <w:vAlign w:val="top"/>
          </w:tcPr>
          <w:p w14:paraId="128FDB0B" w14:textId="28FCCD06" w:rsidR="006913F3" w:rsidRPr="002F6DC9" w:rsidRDefault="006913F3" w:rsidP="006A25D1">
            <w:pPr>
              <w:tabs>
                <w:tab w:val="clear" w:pos="284"/>
              </w:tabs>
              <w:spacing w:before="20" w:after="20" w:line="240" w:lineRule="auto"/>
              <w:rPr>
                <w:rFonts w:eastAsia="Times New Roman" w:cs="Times New Roman"/>
                <w:kern w:val="0"/>
                <w:szCs w:val="20"/>
              </w:rPr>
            </w:pPr>
            <w:r w:rsidRPr="006913F3">
              <w:rPr>
                <w:rFonts w:eastAsia="Times New Roman" w:cs="Times New Roman"/>
                <w:kern w:val="0"/>
                <w:szCs w:val="20"/>
              </w:rPr>
              <w:t>Bosque Rv nr Waco, TX</w:t>
            </w:r>
          </w:p>
        </w:tc>
        <w:tc>
          <w:tcPr>
            <w:tcW w:w="1900" w:type="dxa"/>
            <w:vAlign w:val="top"/>
          </w:tcPr>
          <w:p w14:paraId="33D2EA7F" w14:textId="05522996" w:rsidR="006913F3" w:rsidRPr="002F6DC9" w:rsidRDefault="006913F3"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1656</w:t>
            </w:r>
          </w:p>
        </w:tc>
        <w:tc>
          <w:tcPr>
            <w:tcW w:w="1624" w:type="dxa"/>
            <w:vAlign w:val="top"/>
          </w:tcPr>
          <w:p w14:paraId="3D7AD823" w14:textId="3C122121" w:rsidR="006913F3" w:rsidRPr="002F6DC9" w:rsidRDefault="006913F3" w:rsidP="006A25D1">
            <w:pPr>
              <w:tabs>
                <w:tab w:val="clear" w:pos="284"/>
              </w:tabs>
              <w:spacing w:line="240" w:lineRule="auto"/>
              <w:jc w:val="center"/>
              <w:rPr>
                <w:rFonts w:cs="Calibri"/>
                <w:kern w:val="0"/>
                <w:szCs w:val="20"/>
              </w:rPr>
            </w:pPr>
            <w:r>
              <w:rPr>
                <w:rFonts w:cs="Calibri"/>
                <w:kern w:val="0"/>
                <w:szCs w:val="20"/>
              </w:rPr>
              <w:t>1916-1982</w:t>
            </w:r>
          </w:p>
        </w:tc>
      </w:tr>
    </w:tbl>
    <w:p w14:paraId="7601C56F" w14:textId="77777777" w:rsidR="001F2D00" w:rsidRDefault="001F2D00" w:rsidP="0048315A">
      <w:pPr>
        <w:pStyle w:val="BodyText"/>
      </w:pPr>
    </w:p>
    <w:p w14:paraId="3D002F08" w14:textId="77777777" w:rsidR="00E40918" w:rsidRDefault="00976A14" w:rsidP="00E413BF">
      <w:pPr>
        <w:pStyle w:val="Heading4"/>
      </w:pPr>
      <w:bookmarkStart w:id="47" w:name="_Ref81923609"/>
      <w:bookmarkStart w:id="48" w:name="_Toc119323320"/>
      <w:r w:rsidRPr="00E413BF">
        <w:t>Excess Precipitation for 2D Computational Mesh</w:t>
      </w:r>
      <w:bookmarkEnd w:id="47"/>
      <w:bookmarkEnd w:id="48"/>
    </w:p>
    <w:p w14:paraId="45E50A04" w14:textId="60C46C4B" w:rsidR="00B716B1" w:rsidRPr="004D0A69" w:rsidRDefault="00B716B1" w:rsidP="00B716B1">
      <w:pPr>
        <w:pStyle w:val="BodyText"/>
      </w:pPr>
      <w:r>
        <w:t>HEC-HMS version 4.8</w:t>
      </w:r>
      <w:r w:rsidRPr="004D0A69">
        <w:t xml:space="preserve"> was used to apply the </w:t>
      </w:r>
      <w:r>
        <w:t>Soil Conservation Service (</w:t>
      </w:r>
      <w:r w:rsidRPr="004D0A69">
        <w:t>SCS</w:t>
      </w:r>
      <w:r>
        <w:t>)</w:t>
      </w:r>
      <w:r w:rsidRPr="004D0A69">
        <w:t xml:space="preserve"> Curve Number </w:t>
      </w:r>
      <w:r>
        <w:t xml:space="preserve">(CN) </w:t>
      </w:r>
      <w:r w:rsidRPr="004D0A69">
        <w:t xml:space="preserve">method to calculate losses and define excess precipitation for </w:t>
      </w:r>
      <w:r>
        <w:t>this</w:t>
      </w:r>
      <w:r w:rsidRPr="004D0A69">
        <w:t xml:space="preserve"> watershed</w:t>
      </w:r>
      <w:r w:rsidRPr="0004147B">
        <w:t>. Temporal distributions of point rainfall totals were defined using 24-hour, frequency-based storm distributions.</w:t>
      </w:r>
      <w:r w:rsidRPr="004D0A69">
        <w:t xml:space="preserve"> The plus and minus standard error for the 1</w:t>
      </w:r>
      <w:r>
        <w:t>-percent</w:t>
      </w:r>
      <w:r w:rsidRPr="004D0A69">
        <w:t xml:space="preserve"> annual chance precipitation depths were determined as the upper and lower 84% confidence limits on the nominal 1</w:t>
      </w:r>
      <w:r>
        <w:t>-percent</w:t>
      </w:r>
      <w:r w:rsidRPr="004D0A69">
        <w:t xml:space="preserve"> depth, assuming a normal distribution of the logarithms for the precipitation depths.</w:t>
      </w:r>
      <w:r>
        <w:t xml:space="preserve"> An areal reduction as per Technical Paper 40 (TP-40) was used in HEC-HMS on all recurrence interval total precipitation depths in order to determine the effective precipitation for the sub-basin representing 2D mesh. </w:t>
      </w:r>
    </w:p>
    <w:p w14:paraId="7EBE1480" w14:textId="77777777" w:rsidR="00B716B1" w:rsidRPr="004D0A69" w:rsidRDefault="00B716B1" w:rsidP="00B716B1">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t>-percent</w:t>
      </w:r>
      <w:r w:rsidRPr="004D0A69">
        <w:t xml:space="preserve"> plus and minus events are defined to be one standard deviation above and below the 1</w:t>
      </w:r>
      <w:r>
        <w:t>-percent</w:t>
      </w:r>
      <w:r w:rsidRPr="004D0A69">
        <w:t xml:space="preserve"> event.</w:t>
      </w:r>
      <w:r>
        <w:t xml:space="preserve"> </w:t>
      </w:r>
      <w:r w:rsidRPr="004D0A69">
        <w:t xml:space="preserve"> It should be noted that the standard errors for the 1</w:t>
      </w:r>
      <w:r>
        <w:t>-percent</w:t>
      </w:r>
      <w:r w:rsidRPr="004D0A69">
        <w:t xml:space="preserve"> rainfall depth were based on the depth used post-areal reduction.</w:t>
      </w:r>
      <w:r w:rsidRPr="00773C8E">
        <w:t xml:space="preserve"> The estimated 1-percent plus and minus rainfall depths are shown, alongside the other events, in Ta</w:t>
      </w:r>
      <w:r>
        <w:t xml:space="preserve">ble 6 later in this section.  </w:t>
      </w:r>
    </w:p>
    <w:p w14:paraId="67AB0B83" w14:textId="032B583F" w:rsidR="00320CAA" w:rsidRPr="00E413BF" w:rsidRDefault="00B716B1" w:rsidP="00AD59A3">
      <w:pPr>
        <w:pStyle w:val="BodyText"/>
      </w:pPr>
      <w:r w:rsidRPr="004D0A69">
        <w:t xml:space="preserve">Curve </w:t>
      </w:r>
      <w:r>
        <w:t>n</w:t>
      </w:r>
      <w:r w:rsidRPr="004D0A69">
        <w:t xml:space="preserve">umbers were computed by intersecting the National Land Cover </w:t>
      </w:r>
      <w:r w:rsidRPr="00C500BA">
        <w:t>Dataset (NLCD) 2019 coverage</w:t>
      </w:r>
      <w:r w:rsidRPr="004D0A69">
        <w:t xml:space="preserve"> and NRCS soils data based on the matrix presented in</w:t>
      </w:r>
      <w:r>
        <w:t xml:space="preserve"> </w:t>
      </w:r>
      <w:r>
        <w:fldChar w:fldCharType="begin"/>
      </w:r>
      <w:r>
        <w:instrText xml:space="preserve"> REF _Ref61506020 \h </w:instrText>
      </w:r>
      <w:r>
        <w:fldChar w:fldCharType="separate"/>
      </w:r>
      <w:r w:rsidR="0084723D">
        <w:t xml:space="preserve">Table </w:t>
      </w:r>
      <w:r w:rsidR="0084723D">
        <w:rPr>
          <w:noProof/>
        </w:rPr>
        <w:t>4</w:t>
      </w:r>
      <w:r>
        <w:fldChar w:fldCharType="end"/>
      </w:r>
      <w:r w:rsidRPr="004D0A69">
        <w:t>.</w:t>
      </w:r>
      <w:r w:rsidRPr="00E413BF">
        <w:t xml:space="preserve"> </w:t>
      </w:r>
    </w:p>
    <w:p w14:paraId="543386FA" w14:textId="02D9F862" w:rsidR="00EA2332" w:rsidRDefault="00EA2332" w:rsidP="00EA2332">
      <w:pPr>
        <w:pStyle w:val="Caption"/>
        <w:jc w:val="center"/>
      </w:pPr>
      <w:bookmarkStart w:id="49" w:name="_Ref61506020"/>
      <w:bookmarkStart w:id="50" w:name="_Toc119323293"/>
      <w:r>
        <w:t xml:space="preserve">Table </w:t>
      </w:r>
      <w:r w:rsidR="008723EA">
        <w:fldChar w:fldCharType="begin"/>
      </w:r>
      <w:r w:rsidR="008723EA">
        <w:instrText xml:space="preserve"> SEQ Table \* ARABIC </w:instrText>
      </w:r>
      <w:r w:rsidR="008723EA">
        <w:fldChar w:fldCharType="separate"/>
      </w:r>
      <w:r w:rsidR="0084723D">
        <w:rPr>
          <w:noProof/>
        </w:rPr>
        <w:t>4</w:t>
      </w:r>
      <w:r w:rsidR="008723EA">
        <w:fldChar w:fldCharType="end"/>
      </w:r>
      <w:bookmarkEnd w:id="49"/>
      <w:r>
        <w:t xml:space="preserve">: </w:t>
      </w:r>
      <w:r w:rsidRPr="00B83059">
        <w:t>Land Use</w:t>
      </w:r>
      <w:r w:rsidR="00EC0029">
        <w:t>(LU)</w:t>
      </w:r>
      <w:r w:rsidRPr="00B83059">
        <w:t>-Soils-CN Matrix for Defining Initial Curve Number</w:t>
      </w:r>
      <w:bookmarkEnd w:id="50"/>
    </w:p>
    <w:tbl>
      <w:tblPr>
        <w:tblW w:w="9540" w:type="dxa"/>
        <w:jc w:val="center"/>
        <w:tblBorders>
          <w:top w:val="single" w:sz="6" w:space="0" w:color="00B0F0"/>
          <w:left w:val="single" w:sz="6" w:space="0" w:color="00B0F0"/>
          <w:bottom w:val="single" w:sz="6" w:space="0" w:color="00B0F0"/>
          <w:right w:val="single" w:sz="6" w:space="0" w:color="00B0F0"/>
          <w:insideH w:val="single" w:sz="6" w:space="0" w:color="00B0F0"/>
          <w:insideV w:val="single" w:sz="6" w:space="0" w:color="00B0F0"/>
        </w:tblBorders>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564EE">
        <w:trPr>
          <w:trHeight w:val="525"/>
          <w:tblHeader/>
          <w:jc w:val="center"/>
        </w:trPr>
        <w:tc>
          <w:tcPr>
            <w:tcW w:w="1308" w:type="dxa"/>
            <w:vMerge w:val="restart"/>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564EE">
        <w:trPr>
          <w:trHeight w:val="315"/>
          <w:tblHeader/>
          <w:jc w:val="center"/>
        </w:trPr>
        <w:tc>
          <w:tcPr>
            <w:tcW w:w="1308" w:type="dxa"/>
            <w:vMerge/>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0564EE">
        <w:trPr>
          <w:trHeight w:val="144"/>
          <w:jc w:val="center"/>
        </w:trPr>
        <w:tc>
          <w:tcPr>
            <w:tcW w:w="1308" w:type="dxa"/>
            <w:shd w:val="clear" w:color="000000" w:fill="DFE3E5"/>
            <w:vAlign w:val="center"/>
            <w:hideMark/>
          </w:tcPr>
          <w:p w14:paraId="0A40C1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11</w:t>
            </w:r>
          </w:p>
        </w:tc>
        <w:tc>
          <w:tcPr>
            <w:tcW w:w="3076" w:type="dxa"/>
            <w:shd w:val="clear" w:color="000000" w:fill="DFE3E5"/>
            <w:vAlign w:val="center"/>
            <w:hideMark/>
          </w:tcPr>
          <w:p w14:paraId="7142A16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Open Water</w:t>
            </w:r>
          </w:p>
        </w:tc>
        <w:tc>
          <w:tcPr>
            <w:tcW w:w="1289" w:type="dxa"/>
            <w:shd w:val="clear" w:color="000000" w:fill="DFE3E5"/>
            <w:vAlign w:val="center"/>
            <w:hideMark/>
          </w:tcPr>
          <w:p w14:paraId="243778A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shd w:val="clear" w:color="000000" w:fill="DFE3E5"/>
            <w:vAlign w:val="center"/>
            <w:hideMark/>
          </w:tcPr>
          <w:p w14:paraId="7F1CCFB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shd w:val="clear" w:color="000000" w:fill="DFE3E5"/>
            <w:vAlign w:val="center"/>
            <w:hideMark/>
          </w:tcPr>
          <w:p w14:paraId="0F59CE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shd w:val="clear" w:color="000000" w:fill="DFE3E5"/>
            <w:vAlign w:val="center"/>
            <w:hideMark/>
          </w:tcPr>
          <w:p w14:paraId="034E9DA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r>
      <w:tr w:rsidR="006B0ED0" w:rsidRPr="006B0ED0" w14:paraId="179FE4F4" w14:textId="77777777" w:rsidTr="000564EE">
        <w:trPr>
          <w:trHeight w:val="144"/>
          <w:jc w:val="center"/>
        </w:trPr>
        <w:tc>
          <w:tcPr>
            <w:tcW w:w="1308" w:type="dxa"/>
            <w:vAlign w:val="center"/>
            <w:hideMark/>
          </w:tcPr>
          <w:p w14:paraId="7FA2405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21</w:t>
            </w:r>
          </w:p>
        </w:tc>
        <w:tc>
          <w:tcPr>
            <w:tcW w:w="3076" w:type="dxa"/>
            <w:vAlign w:val="center"/>
            <w:hideMark/>
          </w:tcPr>
          <w:p w14:paraId="0E8B4B7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Open Space</w:t>
            </w:r>
          </w:p>
        </w:tc>
        <w:tc>
          <w:tcPr>
            <w:tcW w:w="1289" w:type="dxa"/>
            <w:vAlign w:val="center"/>
            <w:hideMark/>
          </w:tcPr>
          <w:p w14:paraId="10DA991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vAlign w:val="center"/>
            <w:hideMark/>
          </w:tcPr>
          <w:p w14:paraId="2D304C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69</w:t>
            </w:r>
          </w:p>
        </w:tc>
        <w:tc>
          <w:tcPr>
            <w:tcW w:w="1289" w:type="dxa"/>
            <w:vAlign w:val="center"/>
            <w:hideMark/>
          </w:tcPr>
          <w:p w14:paraId="3101B2F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79</w:t>
            </w:r>
          </w:p>
        </w:tc>
        <w:tc>
          <w:tcPr>
            <w:tcW w:w="1289" w:type="dxa"/>
            <w:vAlign w:val="center"/>
            <w:hideMark/>
          </w:tcPr>
          <w:p w14:paraId="293CAC0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5D94938A" w14:textId="77777777" w:rsidTr="000564EE">
        <w:trPr>
          <w:trHeight w:val="144"/>
          <w:jc w:val="center"/>
        </w:trPr>
        <w:tc>
          <w:tcPr>
            <w:tcW w:w="1308" w:type="dxa"/>
            <w:shd w:val="clear" w:color="000000" w:fill="DFE3E5"/>
            <w:vAlign w:val="center"/>
            <w:hideMark/>
          </w:tcPr>
          <w:p w14:paraId="6C1F33C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22</w:t>
            </w:r>
          </w:p>
        </w:tc>
        <w:tc>
          <w:tcPr>
            <w:tcW w:w="3076" w:type="dxa"/>
            <w:shd w:val="clear" w:color="000000" w:fill="DFE3E5"/>
            <w:vAlign w:val="center"/>
            <w:hideMark/>
          </w:tcPr>
          <w:p w14:paraId="0411B8D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Low Intensity</w:t>
            </w:r>
          </w:p>
        </w:tc>
        <w:tc>
          <w:tcPr>
            <w:tcW w:w="1289" w:type="dxa"/>
            <w:shd w:val="clear" w:color="000000" w:fill="DFE3E5"/>
            <w:vAlign w:val="center"/>
            <w:hideMark/>
          </w:tcPr>
          <w:p w14:paraId="36ED442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shd w:val="clear" w:color="000000" w:fill="DFE3E5"/>
            <w:vAlign w:val="center"/>
            <w:hideMark/>
          </w:tcPr>
          <w:p w14:paraId="475C9EE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75</w:t>
            </w:r>
          </w:p>
        </w:tc>
        <w:tc>
          <w:tcPr>
            <w:tcW w:w="1289" w:type="dxa"/>
            <w:shd w:val="clear" w:color="000000" w:fill="DFE3E5"/>
            <w:vAlign w:val="center"/>
            <w:hideMark/>
          </w:tcPr>
          <w:p w14:paraId="4747EA3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83</w:t>
            </w:r>
          </w:p>
        </w:tc>
        <w:tc>
          <w:tcPr>
            <w:tcW w:w="1289" w:type="dxa"/>
            <w:shd w:val="clear" w:color="000000" w:fill="DFE3E5"/>
            <w:vAlign w:val="center"/>
            <w:hideMark/>
          </w:tcPr>
          <w:p w14:paraId="2CF2117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r>
      <w:tr w:rsidR="006B0ED0" w:rsidRPr="006B0ED0" w14:paraId="0EC9EB52" w14:textId="77777777" w:rsidTr="000564EE">
        <w:trPr>
          <w:trHeight w:val="144"/>
          <w:jc w:val="center"/>
        </w:trPr>
        <w:tc>
          <w:tcPr>
            <w:tcW w:w="1308" w:type="dxa"/>
            <w:vAlign w:val="center"/>
            <w:hideMark/>
          </w:tcPr>
          <w:p w14:paraId="27ECED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23</w:t>
            </w:r>
          </w:p>
        </w:tc>
        <w:tc>
          <w:tcPr>
            <w:tcW w:w="3076" w:type="dxa"/>
            <w:vAlign w:val="center"/>
            <w:hideMark/>
          </w:tcPr>
          <w:p w14:paraId="475C3AD8"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Medium Intensity</w:t>
            </w:r>
          </w:p>
        </w:tc>
        <w:tc>
          <w:tcPr>
            <w:tcW w:w="1289" w:type="dxa"/>
            <w:vAlign w:val="center"/>
            <w:hideMark/>
          </w:tcPr>
          <w:p w14:paraId="384A53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1289" w:type="dxa"/>
            <w:vAlign w:val="center"/>
            <w:hideMark/>
          </w:tcPr>
          <w:p w14:paraId="1678DA3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88</w:t>
            </w:r>
          </w:p>
        </w:tc>
        <w:tc>
          <w:tcPr>
            <w:tcW w:w="1289" w:type="dxa"/>
            <w:vAlign w:val="center"/>
            <w:hideMark/>
          </w:tcPr>
          <w:p w14:paraId="3557EC3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91</w:t>
            </w:r>
          </w:p>
        </w:tc>
        <w:tc>
          <w:tcPr>
            <w:tcW w:w="1289" w:type="dxa"/>
            <w:vAlign w:val="center"/>
            <w:hideMark/>
          </w:tcPr>
          <w:p w14:paraId="090E907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7E34726C" w14:textId="77777777" w:rsidTr="000564EE">
        <w:trPr>
          <w:trHeight w:val="144"/>
          <w:jc w:val="center"/>
        </w:trPr>
        <w:tc>
          <w:tcPr>
            <w:tcW w:w="1308" w:type="dxa"/>
            <w:shd w:val="clear" w:color="000000" w:fill="DFE3E5"/>
            <w:vAlign w:val="center"/>
            <w:hideMark/>
          </w:tcPr>
          <w:p w14:paraId="73556F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24</w:t>
            </w:r>
          </w:p>
        </w:tc>
        <w:tc>
          <w:tcPr>
            <w:tcW w:w="3076" w:type="dxa"/>
            <w:shd w:val="clear" w:color="000000" w:fill="DFE3E5"/>
            <w:vAlign w:val="center"/>
            <w:hideMark/>
          </w:tcPr>
          <w:p w14:paraId="2FA14D4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High Intensity</w:t>
            </w:r>
          </w:p>
        </w:tc>
        <w:tc>
          <w:tcPr>
            <w:tcW w:w="1289" w:type="dxa"/>
            <w:shd w:val="clear" w:color="000000" w:fill="DFE3E5"/>
            <w:vAlign w:val="center"/>
            <w:hideMark/>
          </w:tcPr>
          <w:p w14:paraId="5A1E164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89</w:t>
            </w:r>
          </w:p>
        </w:tc>
        <w:tc>
          <w:tcPr>
            <w:tcW w:w="1289" w:type="dxa"/>
            <w:shd w:val="clear" w:color="000000" w:fill="DFE3E5"/>
            <w:vAlign w:val="center"/>
            <w:hideMark/>
          </w:tcPr>
          <w:p w14:paraId="4F495CD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92</w:t>
            </w:r>
          </w:p>
        </w:tc>
        <w:tc>
          <w:tcPr>
            <w:tcW w:w="1289" w:type="dxa"/>
            <w:shd w:val="clear" w:color="000000" w:fill="DFE3E5"/>
            <w:vAlign w:val="center"/>
            <w:hideMark/>
          </w:tcPr>
          <w:p w14:paraId="4C7B5C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94</w:t>
            </w:r>
          </w:p>
        </w:tc>
        <w:tc>
          <w:tcPr>
            <w:tcW w:w="1289" w:type="dxa"/>
            <w:shd w:val="clear" w:color="000000" w:fill="DFE3E5"/>
            <w:vAlign w:val="center"/>
            <w:hideMark/>
          </w:tcPr>
          <w:p w14:paraId="339F380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r>
      <w:tr w:rsidR="006B0ED0" w:rsidRPr="006B0ED0" w14:paraId="68E1E0C1" w14:textId="77777777" w:rsidTr="000564EE">
        <w:trPr>
          <w:trHeight w:val="144"/>
          <w:jc w:val="center"/>
        </w:trPr>
        <w:tc>
          <w:tcPr>
            <w:tcW w:w="1308" w:type="dxa"/>
            <w:vAlign w:val="center"/>
            <w:hideMark/>
          </w:tcPr>
          <w:p w14:paraId="3D16A7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31</w:t>
            </w:r>
          </w:p>
        </w:tc>
        <w:tc>
          <w:tcPr>
            <w:tcW w:w="3076" w:type="dxa"/>
            <w:vAlign w:val="center"/>
            <w:hideMark/>
          </w:tcPr>
          <w:p w14:paraId="291CF77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Barren Land</w:t>
            </w:r>
          </w:p>
        </w:tc>
        <w:tc>
          <w:tcPr>
            <w:tcW w:w="1289" w:type="dxa"/>
            <w:vAlign w:val="center"/>
            <w:hideMark/>
          </w:tcPr>
          <w:p w14:paraId="574D3B9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vAlign w:val="center"/>
            <w:hideMark/>
          </w:tcPr>
          <w:p w14:paraId="48F3B0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vAlign w:val="center"/>
            <w:hideMark/>
          </w:tcPr>
          <w:p w14:paraId="47BF46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vAlign w:val="center"/>
            <w:hideMark/>
          </w:tcPr>
          <w:p w14:paraId="0FFC9B6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bl>
    <w:p w14:paraId="7EBC1C6A" w14:textId="77777777" w:rsidR="00C4776C" w:rsidRDefault="00C4776C" w:rsidP="00E40918">
      <w:pPr>
        <w:pStyle w:val="BodyText"/>
      </w:pPr>
    </w:p>
    <w:p w14:paraId="66A7EEA1" w14:textId="537A7BA4" w:rsidR="008641D6" w:rsidRPr="008641D6" w:rsidRDefault="008641D6" w:rsidP="008641D6">
      <w:pPr>
        <w:pStyle w:val="Caption"/>
        <w:jc w:val="center"/>
      </w:pPr>
      <w:r>
        <w:lastRenderedPageBreak/>
        <w:t xml:space="preserve">Table 4, continued: </w:t>
      </w:r>
      <w:r w:rsidRPr="00B83059">
        <w:t>Land Use</w:t>
      </w:r>
      <w:r>
        <w:t>(LU)</w:t>
      </w:r>
      <w:r w:rsidRPr="00B83059">
        <w:t>-Soils-CN Matrix for Defining Initial Curve Number</w:t>
      </w:r>
    </w:p>
    <w:tbl>
      <w:tblPr>
        <w:tblW w:w="9540" w:type="dxa"/>
        <w:jc w:val="center"/>
        <w:tblBorders>
          <w:top w:val="single" w:sz="6" w:space="0" w:color="00B0F0"/>
          <w:left w:val="single" w:sz="6" w:space="0" w:color="00B0F0"/>
          <w:bottom w:val="single" w:sz="6" w:space="0" w:color="00B0F0"/>
          <w:right w:val="single" w:sz="6" w:space="0" w:color="00B0F0"/>
          <w:insideH w:val="single" w:sz="6" w:space="0" w:color="00B0F0"/>
          <w:insideV w:val="single" w:sz="6" w:space="0" w:color="00B0F0"/>
        </w:tblBorders>
        <w:tblLook w:val="04A0" w:firstRow="1" w:lastRow="0" w:firstColumn="1" w:lastColumn="0" w:noHBand="0" w:noVBand="1"/>
      </w:tblPr>
      <w:tblGrid>
        <w:gridCol w:w="1308"/>
        <w:gridCol w:w="3076"/>
        <w:gridCol w:w="1289"/>
        <w:gridCol w:w="1289"/>
        <w:gridCol w:w="1289"/>
        <w:gridCol w:w="1289"/>
      </w:tblGrid>
      <w:tr w:rsidR="008641D6" w:rsidRPr="006B0ED0" w14:paraId="4876CD6D" w14:textId="77777777" w:rsidTr="00791291">
        <w:trPr>
          <w:trHeight w:val="525"/>
          <w:tblHeader/>
          <w:jc w:val="center"/>
        </w:trPr>
        <w:tc>
          <w:tcPr>
            <w:tcW w:w="1308" w:type="dxa"/>
            <w:vMerge w:val="restart"/>
            <w:shd w:val="clear" w:color="000000" w:fill="00B5E2"/>
            <w:vAlign w:val="center"/>
            <w:hideMark/>
          </w:tcPr>
          <w:p w14:paraId="2CB2538E" w14:textId="77777777" w:rsidR="008641D6" w:rsidRPr="006B0ED0" w:rsidRDefault="008641D6" w:rsidP="00791291">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shd w:val="clear" w:color="000000" w:fill="00B5E2"/>
            <w:vAlign w:val="center"/>
            <w:hideMark/>
          </w:tcPr>
          <w:p w14:paraId="503C2FC6" w14:textId="77777777" w:rsidR="008641D6" w:rsidRPr="006B0ED0" w:rsidRDefault="008641D6" w:rsidP="00791291">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shd w:val="clear" w:color="000000" w:fill="00B5E2"/>
            <w:vAlign w:val="center"/>
            <w:hideMark/>
          </w:tcPr>
          <w:p w14:paraId="300199D2" w14:textId="77777777" w:rsidR="008641D6" w:rsidRPr="006B0ED0" w:rsidRDefault="008641D6" w:rsidP="00791291">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8641D6" w:rsidRPr="006B0ED0" w14:paraId="4483A17D" w14:textId="77777777" w:rsidTr="00791291">
        <w:trPr>
          <w:trHeight w:val="315"/>
          <w:tblHeader/>
          <w:jc w:val="center"/>
        </w:trPr>
        <w:tc>
          <w:tcPr>
            <w:tcW w:w="1308" w:type="dxa"/>
            <w:vMerge/>
            <w:vAlign w:val="center"/>
            <w:hideMark/>
          </w:tcPr>
          <w:p w14:paraId="10B3BB06" w14:textId="77777777" w:rsidR="008641D6" w:rsidRPr="006B0ED0" w:rsidRDefault="008641D6" w:rsidP="00791291">
            <w:pPr>
              <w:rPr>
                <w:rFonts w:ascii="Calibri" w:eastAsia="Times New Roman" w:hAnsi="Calibri" w:cs="Times New Roman"/>
                <w:b/>
                <w:bCs/>
                <w:color w:val="FFFFFF"/>
                <w:sz w:val="20"/>
                <w:szCs w:val="20"/>
              </w:rPr>
            </w:pPr>
          </w:p>
        </w:tc>
        <w:tc>
          <w:tcPr>
            <w:tcW w:w="3076" w:type="dxa"/>
            <w:vMerge/>
            <w:vAlign w:val="center"/>
            <w:hideMark/>
          </w:tcPr>
          <w:p w14:paraId="5A1A8249" w14:textId="77777777" w:rsidR="008641D6" w:rsidRPr="006B0ED0" w:rsidRDefault="008641D6" w:rsidP="00791291">
            <w:pPr>
              <w:rPr>
                <w:rFonts w:ascii="Calibri" w:eastAsia="Times New Roman" w:hAnsi="Calibri" w:cs="Times New Roman"/>
                <w:b/>
                <w:bCs/>
                <w:color w:val="FFFFFF"/>
                <w:sz w:val="20"/>
                <w:szCs w:val="20"/>
              </w:rPr>
            </w:pPr>
          </w:p>
        </w:tc>
        <w:tc>
          <w:tcPr>
            <w:tcW w:w="1289" w:type="dxa"/>
            <w:shd w:val="clear" w:color="000000" w:fill="00B5E2"/>
            <w:vAlign w:val="center"/>
            <w:hideMark/>
          </w:tcPr>
          <w:p w14:paraId="460511B2" w14:textId="77777777" w:rsidR="008641D6" w:rsidRPr="006B0ED0" w:rsidRDefault="008641D6" w:rsidP="00791291">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shd w:val="clear" w:color="000000" w:fill="00B5E2"/>
            <w:vAlign w:val="center"/>
            <w:hideMark/>
          </w:tcPr>
          <w:p w14:paraId="4B84B813" w14:textId="77777777" w:rsidR="008641D6" w:rsidRPr="006B0ED0" w:rsidRDefault="008641D6" w:rsidP="00791291">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shd w:val="clear" w:color="000000" w:fill="00B5E2"/>
            <w:vAlign w:val="center"/>
            <w:hideMark/>
          </w:tcPr>
          <w:p w14:paraId="3D9685A6" w14:textId="77777777" w:rsidR="008641D6" w:rsidRPr="006B0ED0" w:rsidRDefault="008641D6" w:rsidP="00791291">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shd w:val="clear" w:color="000000" w:fill="00B5E2"/>
            <w:vAlign w:val="center"/>
            <w:hideMark/>
          </w:tcPr>
          <w:p w14:paraId="5291F57D" w14:textId="77777777" w:rsidR="008641D6" w:rsidRPr="006B0ED0" w:rsidRDefault="008641D6" w:rsidP="00791291">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8641D6" w:rsidRPr="006B0ED0" w14:paraId="6F48931E" w14:textId="77777777" w:rsidTr="008641D6">
        <w:trPr>
          <w:trHeight w:val="144"/>
          <w:jc w:val="center"/>
        </w:trPr>
        <w:tc>
          <w:tcPr>
            <w:tcW w:w="1308" w:type="dxa"/>
            <w:shd w:val="clear" w:color="000000" w:fill="DFE3E5"/>
            <w:vAlign w:val="center"/>
          </w:tcPr>
          <w:p w14:paraId="08D71387" w14:textId="036D0F5E"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41</w:t>
            </w:r>
          </w:p>
        </w:tc>
        <w:tc>
          <w:tcPr>
            <w:tcW w:w="3076" w:type="dxa"/>
            <w:shd w:val="clear" w:color="000000" w:fill="DFE3E5"/>
            <w:vAlign w:val="center"/>
          </w:tcPr>
          <w:p w14:paraId="3E14D0B9" w14:textId="09F32BC5" w:rsidR="008641D6" w:rsidRPr="008641D6" w:rsidRDefault="008641D6" w:rsidP="00791291">
            <w:pPr>
              <w:rPr>
                <w:rFonts w:ascii="Calibri" w:eastAsia="Times New Roman" w:hAnsi="Calibri" w:cs="Arial"/>
                <w:color w:val="000000"/>
                <w:sz w:val="20"/>
                <w:szCs w:val="20"/>
              </w:rPr>
            </w:pPr>
            <w:r w:rsidRPr="006B0ED0">
              <w:rPr>
                <w:rFonts w:ascii="Calibri" w:eastAsia="Times New Roman" w:hAnsi="Calibri" w:cs="Arial"/>
                <w:color w:val="000000"/>
                <w:sz w:val="20"/>
                <w:szCs w:val="20"/>
              </w:rPr>
              <w:t>Deciduous Forest</w:t>
            </w:r>
          </w:p>
        </w:tc>
        <w:tc>
          <w:tcPr>
            <w:tcW w:w="1289" w:type="dxa"/>
            <w:shd w:val="clear" w:color="000000" w:fill="DFE3E5"/>
            <w:vAlign w:val="center"/>
          </w:tcPr>
          <w:p w14:paraId="3F982944" w14:textId="50E2E28D"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30</w:t>
            </w:r>
          </w:p>
        </w:tc>
        <w:tc>
          <w:tcPr>
            <w:tcW w:w="1289" w:type="dxa"/>
            <w:shd w:val="clear" w:color="000000" w:fill="DFE3E5"/>
            <w:vAlign w:val="center"/>
          </w:tcPr>
          <w:p w14:paraId="4B73EA4C" w14:textId="2B1A1588"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55</w:t>
            </w:r>
          </w:p>
        </w:tc>
        <w:tc>
          <w:tcPr>
            <w:tcW w:w="1289" w:type="dxa"/>
            <w:shd w:val="clear" w:color="000000" w:fill="DFE3E5"/>
            <w:vAlign w:val="center"/>
          </w:tcPr>
          <w:p w14:paraId="38F04239" w14:textId="22B8CFA9"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70</w:t>
            </w:r>
          </w:p>
        </w:tc>
        <w:tc>
          <w:tcPr>
            <w:tcW w:w="1289" w:type="dxa"/>
            <w:shd w:val="clear" w:color="000000" w:fill="DFE3E5"/>
            <w:vAlign w:val="center"/>
          </w:tcPr>
          <w:p w14:paraId="74294BA9" w14:textId="2703444A"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77</w:t>
            </w:r>
          </w:p>
        </w:tc>
      </w:tr>
      <w:tr w:rsidR="008641D6" w:rsidRPr="006B0ED0" w14:paraId="03756854" w14:textId="77777777" w:rsidTr="008641D6">
        <w:trPr>
          <w:trHeight w:val="144"/>
          <w:jc w:val="center"/>
        </w:trPr>
        <w:tc>
          <w:tcPr>
            <w:tcW w:w="1308" w:type="dxa"/>
            <w:vAlign w:val="center"/>
          </w:tcPr>
          <w:p w14:paraId="4E40E859" w14:textId="435F7FB5"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42</w:t>
            </w:r>
          </w:p>
        </w:tc>
        <w:tc>
          <w:tcPr>
            <w:tcW w:w="3076" w:type="dxa"/>
            <w:vAlign w:val="center"/>
          </w:tcPr>
          <w:p w14:paraId="2B1E8150" w14:textId="41B31EC4" w:rsidR="008641D6" w:rsidRPr="008641D6" w:rsidRDefault="008641D6" w:rsidP="00791291">
            <w:pPr>
              <w:rPr>
                <w:rFonts w:ascii="Calibri" w:eastAsia="Times New Roman" w:hAnsi="Calibri" w:cs="Arial"/>
                <w:color w:val="000000"/>
                <w:sz w:val="20"/>
                <w:szCs w:val="20"/>
              </w:rPr>
            </w:pPr>
            <w:r w:rsidRPr="006B0ED0">
              <w:rPr>
                <w:rFonts w:ascii="Calibri" w:eastAsia="Times New Roman" w:hAnsi="Calibri" w:cs="Arial"/>
                <w:color w:val="000000"/>
                <w:sz w:val="20"/>
                <w:szCs w:val="20"/>
              </w:rPr>
              <w:t>Evergreen Forest</w:t>
            </w:r>
          </w:p>
        </w:tc>
        <w:tc>
          <w:tcPr>
            <w:tcW w:w="1289" w:type="dxa"/>
            <w:vAlign w:val="center"/>
          </w:tcPr>
          <w:p w14:paraId="4C53B1E1" w14:textId="0FB02125"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30</w:t>
            </w:r>
          </w:p>
        </w:tc>
        <w:tc>
          <w:tcPr>
            <w:tcW w:w="1289" w:type="dxa"/>
            <w:vAlign w:val="center"/>
          </w:tcPr>
          <w:p w14:paraId="41DBDA15" w14:textId="72F4370B"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55</w:t>
            </w:r>
          </w:p>
        </w:tc>
        <w:tc>
          <w:tcPr>
            <w:tcW w:w="1289" w:type="dxa"/>
            <w:vAlign w:val="center"/>
          </w:tcPr>
          <w:p w14:paraId="2A4A2D33" w14:textId="1DF0A074"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70</w:t>
            </w:r>
          </w:p>
        </w:tc>
        <w:tc>
          <w:tcPr>
            <w:tcW w:w="1289" w:type="dxa"/>
            <w:vAlign w:val="center"/>
          </w:tcPr>
          <w:p w14:paraId="7AB4C1A2" w14:textId="33483492"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77</w:t>
            </w:r>
          </w:p>
        </w:tc>
      </w:tr>
      <w:tr w:rsidR="008641D6" w:rsidRPr="006B0ED0" w14:paraId="57EF40B6" w14:textId="77777777" w:rsidTr="008641D6">
        <w:trPr>
          <w:trHeight w:val="144"/>
          <w:jc w:val="center"/>
        </w:trPr>
        <w:tc>
          <w:tcPr>
            <w:tcW w:w="1308" w:type="dxa"/>
            <w:shd w:val="clear" w:color="000000" w:fill="DFE3E5"/>
            <w:vAlign w:val="center"/>
          </w:tcPr>
          <w:p w14:paraId="4A301763" w14:textId="741581E1"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43</w:t>
            </w:r>
          </w:p>
        </w:tc>
        <w:tc>
          <w:tcPr>
            <w:tcW w:w="3076" w:type="dxa"/>
            <w:shd w:val="clear" w:color="000000" w:fill="DFE3E5"/>
            <w:vAlign w:val="center"/>
          </w:tcPr>
          <w:p w14:paraId="31FE05A3" w14:textId="78248175" w:rsidR="008641D6" w:rsidRPr="008641D6" w:rsidRDefault="008641D6" w:rsidP="00791291">
            <w:pPr>
              <w:rPr>
                <w:rFonts w:ascii="Calibri" w:eastAsia="Times New Roman" w:hAnsi="Calibri" w:cs="Arial"/>
                <w:color w:val="000000"/>
                <w:sz w:val="20"/>
                <w:szCs w:val="20"/>
              </w:rPr>
            </w:pPr>
            <w:r w:rsidRPr="006B0ED0">
              <w:rPr>
                <w:rFonts w:ascii="Calibri" w:eastAsia="Times New Roman" w:hAnsi="Calibri" w:cs="Arial"/>
                <w:color w:val="000000"/>
                <w:sz w:val="20"/>
                <w:szCs w:val="20"/>
              </w:rPr>
              <w:t>Mixed Forest</w:t>
            </w:r>
          </w:p>
        </w:tc>
        <w:tc>
          <w:tcPr>
            <w:tcW w:w="1289" w:type="dxa"/>
            <w:shd w:val="clear" w:color="000000" w:fill="DFE3E5"/>
            <w:vAlign w:val="center"/>
          </w:tcPr>
          <w:p w14:paraId="792AFB6E" w14:textId="2B8754ED"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30</w:t>
            </w:r>
          </w:p>
        </w:tc>
        <w:tc>
          <w:tcPr>
            <w:tcW w:w="1289" w:type="dxa"/>
            <w:shd w:val="clear" w:color="000000" w:fill="DFE3E5"/>
            <w:vAlign w:val="center"/>
          </w:tcPr>
          <w:p w14:paraId="00FC942A" w14:textId="01D1BF79"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55</w:t>
            </w:r>
          </w:p>
        </w:tc>
        <w:tc>
          <w:tcPr>
            <w:tcW w:w="1289" w:type="dxa"/>
            <w:shd w:val="clear" w:color="000000" w:fill="DFE3E5"/>
            <w:vAlign w:val="center"/>
          </w:tcPr>
          <w:p w14:paraId="74CCC3A1" w14:textId="66AB4159"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70</w:t>
            </w:r>
          </w:p>
        </w:tc>
        <w:tc>
          <w:tcPr>
            <w:tcW w:w="1289" w:type="dxa"/>
            <w:shd w:val="clear" w:color="000000" w:fill="DFE3E5"/>
            <w:vAlign w:val="center"/>
          </w:tcPr>
          <w:p w14:paraId="6E79F66A" w14:textId="52F6DC9C"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77</w:t>
            </w:r>
          </w:p>
        </w:tc>
      </w:tr>
      <w:tr w:rsidR="008641D6" w:rsidRPr="006B0ED0" w14:paraId="619D667D" w14:textId="77777777" w:rsidTr="008641D6">
        <w:trPr>
          <w:trHeight w:val="144"/>
          <w:jc w:val="center"/>
        </w:trPr>
        <w:tc>
          <w:tcPr>
            <w:tcW w:w="1308" w:type="dxa"/>
            <w:vAlign w:val="center"/>
          </w:tcPr>
          <w:p w14:paraId="109257DE" w14:textId="637A1F04"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52</w:t>
            </w:r>
          </w:p>
        </w:tc>
        <w:tc>
          <w:tcPr>
            <w:tcW w:w="3076" w:type="dxa"/>
            <w:vAlign w:val="center"/>
          </w:tcPr>
          <w:p w14:paraId="594199A4" w14:textId="5F04CE31" w:rsidR="008641D6" w:rsidRPr="008641D6" w:rsidRDefault="008641D6" w:rsidP="00791291">
            <w:pPr>
              <w:rPr>
                <w:rFonts w:ascii="Calibri" w:eastAsia="Times New Roman" w:hAnsi="Calibri" w:cs="Arial"/>
                <w:color w:val="000000"/>
                <w:sz w:val="20"/>
                <w:szCs w:val="20"/>
              </w:rPr>
            </w:pPr>
            <w:r w:rsidRPr="006B0ED0">
              <w:rPr>
                <w:rFonts w:ascii="Calibri" w:eastAsia="Times New Roman" w:hAnsi="Calibri" w:cs="Arial"/>
                <w:color w:val="000000"/>
                <w:sz w:val="20"/>
                <w:szCs w:val="20"/>
              </w:rPr>
              <w:t>Shrub Scrub</w:t>
            </w:r>
          </w:p>
        </w:tc>
        <w:tc>
          <w:tcPr>
            <w:tcW w:w="1289" w:type="dxa"/>
            <w:vAlign w:val="center"/>
          </w:tcPr>
          <w:p w14:paraId="44B0190C" w14:textId="566723A9"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30</w:t>
            </w:r>
          </w:p>
        </w:tc>
        <w:tc>
          <w:tcPr>
            <w:tcW w:w="1289" w:type="dxa"/>
            <w:vAlign w:val="center"/>
          </w:tcPr>
          <w:p w14:paraId="32BDAD7D" w14:textId="4DCFFFE2"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48</w:t>
            </w:r>
          </w:p>
        </w:tc>
        <w:tc>
          <w:tcPr>
            <w:tcW w:w="1289" w:type="dxa"/>
            <w:vAlign w:val="center"/>
          </w:tcPr>
          <w:p w14:paraId="31B55CDE" w14:textId="3F9853BF"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65</w:t>
            </w:r>
          </w:p>
        </w:tc>
        <w:tc>
          <w:tcPr>
            <w:tcW w:w="1289" w:type="dxa"/>
            <w:vAlign w:val="center"/>
          </w:tcPr>
          <w:p w14:paraId="15B87CEE" w14:textId="51D1ADA3"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73</w:t>
            </w:r>
          </w:p>
        </w:tc>
      </w:tr>
      <w:tr w:rsidR="008641D6" w:rsidRPr="006B0ED0" w14:paraId="615AB2FF" w14:textId="77777777" w:rsidTr="008641D6">
        <w:trPr>
          <w:trHeight w:val="144"/>
          <w:jc w:val="center"/>
        </w:trPr>
        <w:tc>
          <w:tcPr>
            <w:tcW w:w="1308" w:type="dxa"/>
            <w:shd w:val="clear" w:color="000000" w:fill="DFE3E5"/>
            <w:vAlign w:val="center"/>
          </w:tcPr>
          <w:p w14:paraId="6E71B3CE" w14:textId="73FF2B97"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71</w:t>
            </w:r>
          </w:p>
        </w:tc>
        <w:tc>
          <w:tcPr>
            <w:tcW w:w="3076" w:type="dxa"/>
            <w:shd w:val="clear" w:color="000000" w:fill="DFE3E5"/>
            <w:vAlign w:val="center"/>
          </w:tcPr>
          <w:p w14:paraId="1B0BE358" w14:textId="1F3836D8" w:rsidR="008641D6" w:rsidRPr="008641D6" w:rsidRDefault="008641D6" w:rsidP="00791291">
            <w:pPr>
              <w:rPr>
                <w:rFonts w:ascii="Calibri" w:eastAsia="Times New Roman" w:hAnsi="Calibri" w:cs="Arial"/>
                <w:color w:val="000000"/>
                <w:sz w:val="20"/>
                <w:szCs w:val="20"/>
              </w:rPr>
            </w:pPr>
            <w:r w:rsidRPr="006B0ED0">
              <w:rPr>
                <w:rFonts w:ascii="Calibri" w:eastAsia="Times New Roman" w:hAnsi="Calibri" w:cs="Arial"/>
                <w:color w:val="000000"/>
                <w:sz w:val="20"/>
                <w:szCs w:val="20"/>
              </w:rPr>
              <w:t>Herbaceous</w:t>
            </w:r>
          </w:p>
        </w:tc>
        <w:tc>
          <w:tcPr>
            <w:tcW w:w="1289" w:type="dxa"/>
            <w:shd w:val="clear" w:color="000000" w:fill="DFE3E5"/>
            <w:vAlign w:val="center"/>
          </w:tcPr>
          <w:p w14:paraId="321D6409" w14:textId="4A9CC107"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49</w:t>
            </w:r>
          </w:p>
        </w:tc>
        <w:tc>
          <w:tcPr>
            <w:tcW w:w="1289" w:type="dxa"/>
            <w:shd w:val="clear" w:color="000000" w:fill="DFE3E5"/>
            <w:vAlign w:val="center"/>
          </w:tcPr>
          <w:p w14:paraId="2C938889" w14:textId="7AA60B19"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62</w:t>
            </w:r>
          </w:p>
        </w:tc>
        <w:tc>
          <w:tcPr>
            <w:tcW w:w="1289" w:type="dxa"/>
            <w:shd w:val="clear" w:color="000000" w:fill="DFE3E5"/>
            <w:vAlign w:val="center"/>
          </w:tcPr>
          <w:p w14:paraId="32E9AC63" w14:textId="4F04AAF4"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74</w:t>
            </w:r>
          </w:p>
        </w:tc>
        <w:tc>
          <w:tcPr>
            <w:tcW w:w="1289" w:type="dxa"/>
            <w:shd w:val="clear" w:color="000000" w:fill="DFE3E5"/>
            <w:vAlign w:val="center"/>
          </w:tcPr>
          <w:p w14:paraId="498729C8" w14:textId="011F29A3"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85</w:t>
            </w:r>
          </w:p>
        </w:tc>
      </w:tr>
      <w:tr w:rsidR="008641D6" w:rsidRPr="006B0ED0" w14:paraId="5A75BBCE" w14:textId="77777777" w:rsidTr="008641D6">
        <w:trPr>
          <w:trHeight w:val="144"/>
          <w:jc w:val="center"/>
        </w:trPr>
        <w:tc>
          <w:tcPr>
            <w:tcW w:w="1308" w:type="dxa"/>
            <w:tcBorders>
              <w:bottom w:val="single" w:sz="6" w:space="0" w:color="00B0F0"/>
            </w:tcBorders>
            <w:vAlign w:val="center"/>
          </w:tcPr>
          <w:p w14:paraId="6F91DC91" w14:textId="238D0146"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81</w:t>
            </w:r>
          </w:p>
        </w:tc>
        <w:tc>
          <w:tcPr>
            <w:tcW w:w="3076" w:type="dxa"/>
            <w:tcBorders>
              <w:bottom w:val="single" w:sz="6" w:space="0" w:color="00B0F0"/>
            </w:tcBorders>
            <w:vAlign w:val="center"/>
          </w:tcPr>
          <w:p w14:paraId="49C79126" w14:textId="7376909A" w:rsidR="008641D6" w:rsidRPr="008641D6" w:rsidRDefault="008641D6" w:rsidP="00791291">
            <w:pPr>
              <w:rPr>
                <w:rFonts w:ascii="Calibri" w:eastAsia="Times New Roman" w:hAnsi="Calibri" w:cs="Arial"/>
                <w:color w:val="000000"/>
                <w:sz w:val="20"/>
                <w:szCs w:val="20"/>
              </w:rPr>
            </w:pPr>
            <w:r w:rsidRPr="006B0ED0">
              <w:rPr>
                <w:rFonts w:ascii="Calibri" w:eastAsia="Times New Roman" w:hAnsi="Calibri" w:cs="Arial"/>
                <w:color w:val="000000"/>
                <w:sz w:val="20"/>
                <w:szCs w:val="20"/>
              </w:rPr>
              <w:t>Hay Pasture</w:t>
            </w:r>
          </w:p>
        </w:tc>
        <w:tc>
          <w:tcPr>
            <w:tcW w:w="1289" w:type="dxa"/>
            <w:tcBorders>
              <w:bottom w:val="single" w:sz="6" w:space="0" w:color="00B0F0"/>
            </w:tcBorders>
            <w:vAlign w:val="center"/>
          </w:tcPr>
          <w:p w14:paraId="08183CFE" w14:textId="269655CD"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39</w:t>
            </w:r>
          </w:p>
        </w:tc>
        <w:tc>
          <w:tcPr>
            <w:tcW w:w="1289" w:type="dxa"/>
            <w:tcBorders>
              <w:bottom w:val="single" w:sz="6" w:space="0" w:color="00B0F0"/>
            </w:tcBorders>
            <w:vAlign w:val="center"/>
          </w:tcPr>
          <w:p w14:paraId="24E89C1D" w14:textId="70666047"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61</w:t>
            </w:r>
          </w:p>
        </w:tc>
        <w:tc>
          <w:tcPr>
            <w:tcW w:w="1289" w:type="dxa"/>
            <w:tcBorders>
              <w:bottom w:val="single" w:sz="6" w:space="0" w:color="00B0F0"/>
            </w:tcBorders>
            <w:vAlign w:val="center"/>
          </w:tcPr>
          <w:p w14:paraId="0AB9D516" w14:textId="22887696"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74</w:t>
            </w:r>
          </w:p>
        </w:tc>
        <w:tc>
          <w:tcPr>
            <w:tcW w:w="1289" w:type="dxa"/>
            <w:tcBorders>
              <w:bottom w:val="single" w:sz="6" w:space="0" w:color="00B0F0"/>
            </w:tcBorders>
            <w:vAlign w:val="center"/>
          </w:tcPr>
          <w:p w14:paraId="16306A96" w14:textId="683A1675"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84</w:t>
            </w:r>
          </w:p>
        </w:tc>
      </w:tr>
      <w:tr w:rsidR="008641D6" w:rsidRPr="006B0ED0" w14:paraId="6E8926C3" w14:textId="77777777" w:rsidTr="008641D6">
        <w:trPr>
          <w:trHeight w:val="144"/>
          <w:jc w:val="center"/>
        </w:trPr>
        <w:tc>
          <w:tcPr>
            <w:tcW w:w="1308" w:type="dxa"/>
            <w:shd w:val="clear" w:color="auto" w:fill="D9D9D9" w:themeFill="background1" w:themeFillShade="D9"/>
            <w:vAlign w:val="center"/>
          </w:tcPr>
          <w:p w14:paraId="5900887A" w14:textId="177C68AA"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82</w:t>
            </w:r>
          </w:p>
        </w:tc>
        <w:tc>
          <w:tcPr>
            <w:tcW w:w="3076" w:type="dxa"/>
            <w:shd w:val="clear" w:color="auto" w:fill="D9D9D9" w:themeFill="background1" w:themeFillShade="D9"/>
            <w:vAlign w:val="center"/>
          </w:tcPr>
          <w:p w14:paraId="04809F25" w14:textId="1AC7F34A" w:rsidR="008641D6" w:rsidRPr="008641D6" w:rsidRDefault="008641D6" w:rsidP="00791291">
            <w:pPr>
              <w:rPr>
                <w:rFonts w:ascii="Calibri" w:eastAsia="Times New Roman" w:hAnsi="Calibri" w:cs="Arial"/>
                <w:color w:val="000000"/>
                <w:sz w:val="20"/>
                <w:szCs w:val="20"/>
              </w:rPr>
            </w:pPr>
            <w:r w:rsidRPr="006B0ED0">
              <w:rPr>
                <w:rFonts w:ascii="Calibri" w:eastAsia="Times New Roman" w:hAnsi="Calibri" w:cs="Arial"/>
                <w:color w:val="000000"/>
                <w:sz w:val="20"/>
                <w:szCs w:val="20"/>
              </w:rPr>
              <w:t>Cultivated Crops</w:t>
            </w:r>
          </w:p>
        </w:tc>
        <w:tc>
          <w:tcPr>
            <w:tcW w:w="1289" w:type="dxa"/>
            <w:shd w:val="clear" w:color="auto" w:fill="D9D9D9" w:themeFill="background1" w:themeFillShade="D9"/>
            <w:vAlign w:val="center"/>
          </w:tcPr>
          <w:p w14:paraId="5565F45B" w14:textId="03CD13D6"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51</w:t>
            </w:r>
          </w:p>
        </w:tc>
        <w:tc>
          <w:tcPr>
            <w:tcW w:w="1289" w:type="dxa"/>
            <w:shd w:val="clear" w:color="auto" w:fill="D9D9D9" w:themeFill="background1" w:themeFillShade="D9"/>
            <w:vAlign w:val="center"/>
          </w:tcPr>
          <w:p w14:paraId="435C1D73" w14:textId="6D7EA3D3"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67</w:t>
            </w:r>
          </w:p>
        </w:tc>
        <w:tc>
          <w:tcPr>
            <w:tcW w:w="1289" w:type="dxa"/>
            <w:shd w:val="clear" w:color="auto" w:fill="D9D9D9" w:themeFill="background1" w:themeFillShade="D9"/>
            <w:vAlign w:val="center"/>
          </w:tcPr>
          <w:p w14:paraId="3FE2AF2D" w14:textId="2E5FC080"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76</w:t>
            </w:r>
          </w:p>
        </w:tc>
        <w:tc>
          <w:tcPr>
            <w:tcW w:w="1289" w:type="dxa"/>
            <w:shd w:val="clear" w:color="auto" w:fill="D9D9D9" w:themeFill="background1" w:themeFillShade="D9"/>
            <w:vAlign w:val="center"/>
          </w:tcPr>
          <w:p w14:paraId="7667287C" w14:textId="2A68C917"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80</w:t>
            </w:r>
          </w:p>
        </w:tc>
      </w:tr>
      <w:tr w:rsidR="008641D6" w:rsidRPr="006B0ED0" w14:paraId="1D67A61D" w14:textId="77777777" w:rsidTr="008641D6">
        <w:trPr>
          <w:trHeight w:val="144"/>
          <w:jc w:val="center"/>
        </w:trPr>
        <w:tc>
          <w:tcPr>
            <w:tcW w:w="1308" w:type="dxa"/>
            <w:tcBorders>
              <w:bottom w:val="single" w:sz="6" w:space="0" w:color="00B0F0"/>
            </w:tcBorders>
            <w:vAlign w:val="center"/>
          </w:tcPr>
          <w:p w14:paraId="20635FE0" w14:textId="10F741FD"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90</w:t>
            </w:r>
          </w:p>
        </w:tc>
        <w:tc>
          <w:tcPr>
            <w:tcW w:w="3076" w:type="dxa"/>
            <w:tcBorders>
              <w:bottom w:val="single" w:sz="6" w:space="0" w:color="00B0F0"/>
            </w:tcBorders>
            <w:vAlign w:val="center"/>
          </w:tcPr>
          <w:p w14:paraId="1F61CA07" w14:textId="78AB3716" w:rsidR="008641D6" w:rsidRPr="008641D6" w:rsidRDefault="008641D6" w:rsidP="00791291">
            <w:pPr>
              <w:rPr>
                <w:rFonts w:ascii="Calibri" w:eastAsia="Times New Roman" w:hAnsi="Calibri" w:cs="Arial"/>
                <w:color w:val="000000"/>
                <w:sz w:val="20"/>
                <w:szCs w:val="20"/>
              </w:rPr>
            </w:pPr>
            <w:r w:rsidRPr="006B0ED0">
              <w:rPr>
                <w:rFonts w:ascii="Calibri" w:eastAsia="Times New Roman" w:hAnsi="Calibri" w:cs="Arial"/>
                <w:color w:val="000000"/>
                <w:sz w:val="20"/>
                <w:szCs w:val="20"/>
              </w:rPr>
              <w:t>Woody Wetlands</w:t>
            </w:r>
          </w:p>
        </w:tc>
        <w:tc>
          <w:tcPr>
            <w:tcW w:w="1289" w:type="dxa"/>
            <w:tcBorders>
              <w:bottom w:val="single" w:sz="6" w:space="0" w:color="00B0F0"/>
            </w:tcBorders>
            <w:vAlign w:val="center"/>
          </w:tcPr>
          <w:p w14:paraId="0590241F" w14:textId="5B6D3F53"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72</w:t>
            </w:r>
          </w:p>
        </w:tc>
        <w:tc>
          <w:tcPr>
            <w:tcW w:w="1289" w:type="dxa"/>
            <w:tcBorders>
              <w:bottom w:val="single" w:sz="6" w:space="0" w:color="00B0F0"/>
            </w:tcBorders>
            <w:vAlign w:val="center"/>
          </w:tcPr>
          <w:p w14:paraId="05C667DF" w14:textId="0923486B"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80</w:t>
            </w:r>
          </w:p>
        </w:tc>
        <w:tc>
          <w:tcPr>
            <w:tcW w:w="1289" w:type="dxa"/>
            <w:tcBorders>
              <w:bottom w:val="single" w:sz="6" w:space="0" w:color="00B0F0"/>
            </w:tcBorders>
            <w:vAlign w:val="center"/>
          </w:tcPr>
          <w:p w14:paraId="278B88BD" w14:textId="299DEE9D"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87</w:t>
            </w:r>
          </w:p>
        </w:tc>
        <w:tc>
          <w:tcPr>
            <w:tcW w:w="1289" w:type="dxa"/>
            <w:tcBorders>
              <w:bottom w:val="single" w:sz="6" w:space="0" w:color="00B0F0"/>
            </w:tcBorders>
            <w:vAlign w:val="center"/>
          </w:tcPr>
          <w:p w14:paraId="2F099360" w14:textId="2AD7CA4A"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93</w:t>
            </w:r>
          </w:p>
        </w:tc>
      </w:tr>
      <w:tr w:rsidR="008641D6" w:rsidRPr="006B0ED0" w14:paraId="428CC094" w14:textId="77777777" w:rsidTr="008641D6">
        <w:trPr>
          <w:trHeight w:val="144"/>
          <w:jc w:val="center"/>
        </w:trPr>
        <w:tc>
          <w:tcPr>
            <w:tcW w:w="1308" w:type="dxa"/>
            <w:shd w:val="clear" w:color="auto" w:fill="D9D9D9" w:themeFill="background1" w:themeFillShade="D9"/>
            <w:vAlign w:val="center"/>
          </w:tcPr>
          <w:p w14:paraId="4B6BB208" w14:textId="337836C6"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95</w:t>
            </w:r>
          </w:p>
        </w:tc>
        <w:tc>
          <w:tcPr>
            <w:tcW w:w="3076" w:type="dxa"/>
            <w:shd w:val="clear" w:color="auto" w:fill="D9D9D9" w:themeFill="background1" w:themeFillShade="D9"/>
            <w:vAlign w:val="center"/>
          </w:tcPr>
          <w:p w14:paraId="7D99BBE9" w14:textId="25DA251F" w:rsidR="008641D6" w:rsidRPr="008641D6" w:rsidRDefault="008641D6" w:rsidP="00791291">
            <w:pPr>
              <w:rPr>
                <w:rFonts w:ascii="Calibri" w:eastAsia="Times New Roman" w:hAnsi="Calibri" w:cs="Arial"/>
                <w:color w:val="000000"/>
                <w:sz w:val="20"/>
                <w:szCs w:val="20"/>
              </w:rPr>
            </w:pPr>
            <w:r w:rsidRPr="006B0ED0">
              <w:rPr>
                <w:rFonts w:ascii="Calibri" w:eastAsia="Times New Roman" w:hAnsi="Calibri" w:cs="Arial"/>
                <w:color w:val="000000"/>
                <w:sz w:val="20"/>
                <w:szCs w:val="20"/>
              </w:rPr>
              <w:t>Emergent Herbaceous Wetlands</w:t>
            </w:r>
          </w:p>
        </w:tc>
        <w:tc>
          <w:tcPr>
            <w:tcW w:w="1289" w:type="dxa"/>
            <w:shd w:val="clear" w:color="auto" w:fill="D9D9D9" w:themeFill="background1" w:themeFillShade="D9"/>
            <w:vAlign w:val="center"/>
          </w:tcPr>
          <w:p w14:paraId="0DCAE623" w14:textId="3CCECBE9"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72</w:t>
            </w:r>
          </w:p>
        </w:tc>
        <w:tc>
          <w:tcPr>
            <w:tcW w:w="1289" w:type="dxa"/>
            <w:shd w:val="clear" w:color="auto" w:fill="D9D9D9" w:themeFill="background1" w:themeFillShade="D9"/>
            <w:vAlign w:val="center"/>
          </w:tcPr>
          <w:p w14:paraId="3BEB965F" w14:textId="64718594"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80</w:t>
            </w:r>
          </w:p>
        </w:tc>
        <w:tc>
          <w:tcPr>
            <w:tcW w:w="1289" w:type="dxa"/>
            <w:shd w:val="clear" w:color="auto" w:fill="D9D9D9" w:themeFill="background1" w:themeFillShade="D9"/>
            <w:vAlign w:val="center"/>
          </w:tcPr>
          <w:p w14:paraId="57F48331" w14:textId="721E7A18"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87</w:t>
            </w:r>
          </w:p>
        </w:tc>
        <w:tc>
          <w:tcPr>
            <w:tcW w:w="1289" w:type="dxa"/>
            <w:shd w:val="clear" w:color="auto" w:fill="D9D9D9" w:themeFill="background1" w:themeFillShade="D9"/>
            <w:vAlign w:val="center"/>
          </w:tcPr>
          <w:p w14:paraId="5A59CFFB" w14:textId="163EEA2D" w:rsidR="008641D6" w:rsidRPr="008641D6" w:rsidRDefault="008641D6" w:rsidP="00791291">
            <w:pPr>
              <w:jc w:val="center"/>
              <w:rPr>
                <w:rFonts w:ascii="Calibri" w:eastAsia="Times New Roman" w:hAnsi="Calibri" w:cs="Arial"/>
                <w:color w:val="000000"/>
                <w:sz w:val="20"/>
                <w:szCs w:val="20"/>
              </w:rPr>
            </w:pPr>
            <w:r w:rsidRPr="006B0ED0">
              <w:rPr>
                <w:rFonts w:ascii="Calibri" w:eastAsia="Times New Roman" w:hAnsi="Calibri" w:cs="Arial"/>
                <w:color w:val="000000"/>
                <w:sz w:val="20"/>
                <w:szCs w:val="20"/>
              </w:rPr>
              <w:t>93</w:t>
            </w:r>
          </w:p>
        </w:tc>
      </w:tr>
    </w:tbl>
    <w:p w14:paraId="543C69C3" w14:textId="77777777" w:rsidR="008641D6" w:rsidRDefault="008641D6" w:rsidP="00E40918">
      <w:pPr>
        <w:pStyle w:val="BodyText"/>
      </w:pPr>
    </w:p>
    <w:p w14:paraId="094B5928" w14:textId="2B334D67" w:rsidR="00E40918" w:rsidRPr="004D0A69" w:rsidRDefault="00773C8E" w:rsidP="00E40918">
      <w:pPr>
        <w:pStyle w:val="BodyText"/>
      </w:pPr>
      <w:r w:rsidRPr="00773C8E">
        <w:t xml:space="preserve">In addition to rainfall, </w:t>
      </w:r>
      <w:r w:rsidR="00C500BA" w:rsidRPr="00773C8E">
        <w:t>the 1-percent plus and minus event estimates were further refined by adjustment of thei</w:t>
      </w:r>
      <w:r w:rsidR="00C500BA">
        <w:t xml:space="preserve">r respective CNs. </w:t>
      </w:r>
      <w:r w:rsidR="00C500BA" w:rsidRPr="004D0A69">
        <w:t>A CN can be considered a parameter</w:t>
      </w:r>
      <w:r w:rsidR="00E40918" w:rsidRPr="004D0A69">
        <w:t>,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84723D"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w:lastRenderedPageBreak/>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6536B2DA"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5AC3AE39" w:rsidR="001F2D00" w:rsidRDefault="006E072C" w:rsidP="0048315A">
      <w:pPr>
        <w:pStyle w:val="BodyText"/>
      </w:pPr>
      <w:r>
        <w:fldChar w:fldCharType="begin"/>
      </w:r>
      <w:r>
        <w:instrText xml:space="preserve"> REF _Ref109819820 \h </w:instrText>
      </w:r>
      <w:r>
        <w:fldChar w:fldCharType="separate"/>
      </w:r>
      <w:r w:rsidR="0084723D">
        <w:t xml:space="preserve">Table </w:t>
      </w:r>
      <w:r w:rsidR="0084723D">
        <w:rPr>
          <w:noProof/>
        </w:rPr>
        <w:t>5</w:t>
      </w:r>
      <w:r>
        <w:fldChar w:fldCharType="end"/>
      </w:r>
      <w:r>
        <w:t xml:space="preserve"> </w:t>
      </w:r>
      <w:r w:rsidR="00B908E0">
        <w:t>shows the c</w:t>
      </w:r>
      <w:r w:rsidR="00161A02" w:rsidRPr="00161A02">
        <w:t xml:space="preserve">urve </w:t>
      </w:r>
      <w:r w:rsidR="00D34AA1">
        <w:t>n</w:t>
      </w:r>
      <w:r w:rsidR="00D34AA1" w:rsidRPr="00161A02">
        <w:t>umbers</w:t>
      </w:r>
      <w:r w:rsidR="00161A02" w:rsidRPr="00161A02">
        <w:t xml:space="preserve"> both initially computed and revised</w:t>
      </w:r>
      <w:r w:rsidR="00C500BA">
        <w:t>/verified</w:t>
      </w:r>
      <w:r w:rsidR="00161A02" w:rsidRPr="00161A02">
        <w:t xml:space="preserve"> values based on reasonability check revisions</w:t>
      </w:r>
      <w:r w:rsidR="00161A02">
        <w:t>.</w:t>
      </w:r>
    </w:p>
    <w:p w14:paraId="5775BD55" w14:textId="5F23D67D" w:rsidR="00161A02" w:rsidRDefault="00161A02" w:rsidP="00B908E0">
      <w:pPr>
        <w:pStyle w:val="Caption"/>
        <w:jc w:val="center"/>
      </w:pPr>
      <w:bookmarkStart w:id="51" w:name="_Ref109819820"/>
      <w:bookmarkStart w:id="52" w:name="_Toc119323294"/>
      <w:r>
        <w:t xml:space="preserve">Table </w:t>
      </w:r>
      <w:r w:rsidR="008723EA">
        <w:fldChar w:fldCharType="begin"/>
      </w:r>
      <w:r w:rsidR="008723EA">
        <w:instrText xml:space="preserve"> SEQ Table \* ARABIC </w:instrText>
      </w:r>
      <w:r w:rsidR="008723EA">
        <w:fldChar w:fldCharType="separate"/>
      </w:r>
      <w:r w:rsidR="0084723D">
        <w:rPr>
          <w:noProof/>
        </w:rPr>
        <w:t>5</w:t>
      </w:r>
      <w:r w:rsidR="008723EA">
        <w:fldChar w:fldCharType="end"/>
      </w:r>
      <w:bookmarkEnd w:id="51"/>
      <w:r>
        <w:t>: Rainfall-Runoff Curve Numbers</w:t>
      </w:r>
      <w:bookmarkEnd w:id="52"/>
    </w:p>
    <w:tbl>
      <w:tblPr>
        <w:tblStyle w:val="CompassTable"/>
        <w:tblW w:w="7869" w:type="dxa"/>
        <w:jc w:val="center"/>
        <w:tblLook w:val="04A0" w:firstRow="1" w:lastRow="0" w:firstColumn="1" w:lastColumn="0" w:noHBand="0" w:noVBand="1"/>
      </w:tblPr>
      <w:tblGrid>
        <w:gridCol w:w="2339"/>
        <w:gridCol w:w="1422"/>
        <w:gridCol w:w="1426"/>
        <w:gridCol w:w="1311"/>
        <w:gridCol w:w="1371"/>
      </w:tblGrid>
      <w:tr w:rsidR="00161A02" w:rsidRPr="00161A02" w14:paraId="1EC16C0B" w14:textId="77777777" w:rsidTr="00910EBA">
        <w:trPr>
          <w:cnfStyle w:val="100000000000" w:firstRow="1" w:lastRow="0" w:firstColumn="0" w:lastColumn="0" w:oddVBand="0" w:evenVBand="0" w:oddHBand="0" w:evenHBand="0" w:firstRowFirstColumn="0" w:firstRowLastColumn="0" w:lastRowFirstColumn="0" w:lastRowLastColumn="0"/>
          <w:trHeight w:val="770"/>
          <w:jc w:val="center"/>
        </w:trPr>
        <w:tc>
          <w:tcPr>
            <w:tcW w:w="2339" w:type="dxa"/>
            <w:tcBorders>
              <w:bottom w:val="single" w:sz="4" w:space="0" w:color="3379BD"/>
            </w:tcBorders>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22" w:type="dxa"/>
            <w:tcBorders>
              <w:bottom w:val="single" w:sz="4" w:space="0" w:color="3379BD"/>
            </w:tcBorders>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6" w:type="dxa"/>
            <w:tcBorders>
              <w:bottom w:val="single" w:sz="4" w:space="0" w:color="3379BD"/>
            </w:tcBorders>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1" w:type="dxa"/>
            <w:tcBorders>
              <w:bottom w:val="single" w:sz="4" w:space="0" w:color="3379BD"/>
            </w:tcBorders>
            <w:shd w:val="clear" w:color="auto" w:fill="00B5E2" w:themeFill="accent1"/>
            <w:hideMark/>
          </w:tcPr>
          <w:p w14:paraId="7D652FB4" w14:textId="651B6DA5"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371" w:type="dxa"/>
            <w:tcBorders>
              <w:bottom w:val="single" w:sz="4" w:space="0" w:color="3379BD"/>
            </w:tcBorders>
            <w:shd w:val="clear" w:color="auto" w:fill="00B5E2" w:themeFill="accent1"/>
            <w:hideMark/>
          </w:tcPr>
          <w:p w14:paraId="2DE3FF2F" w14:textId="033FA854"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2C0A89" w:rsidRPr="00161A02" w14:paraId="28DE84D8" w14:textId="77777777" w:rsidTr="00910EBA">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shd w:val="clear" w:color="auto" w:fill="auto"/>
            <w:vAlign w:val="top"/>
          </w:tcPr>
          <w:p w14:paraId="7D5A9DC9" w14:textId="0B3BD3E7" w:rsidR="002C0A89" w:rsidRPr="007123E3" w:rsidRDefault="009221B3" w:rsidP="00161A02">
            <w:pPr>
              <w:tabs>
                <w:tab w:val="clear" w:pos="284"/>
              </w:tabs>
              <w:spacing w:line="240" w:lineRule="auto"/>
              <w:jc w:val="center"/>
              <w:rPr>
                <w:rFonts w:eastAsia="Times New Roman" w:cs="Times New Roman"/>
                <w:color w:val="auto"/>
                <w:kern w:val="0"/>
                <w:szCs w:val="20"/>
                <w:highlight w:val="yellow"/>
              </w:rPr>
            </w:pPr>
            <w:r>
              <w:rPr>
                <w:color w:val="auto"/>
                <w:szCs w:val="20"/>
              </w:rPr>
              <w:t>Bosque</w:t>
            </w:r>
          </w:p>
        </w:tc>
        <w:tc>
          <w:tcPr>
            <w:tcW w:w="1422" w:type="dxa"/>
            <w:shd w:val="clear" w:color="auto" w:fill="auto"/>
            <w:vAlign w:val="top"/>
          </w:tcPr>
          <w:p w14:paraId="18642647" w14:textId="7EDFAFE6" w:rsidR="002C0A89" w:rsidRPr="007123E3" w:rsidRDefault="00D01BC4" w:rsidP="005A2897">
            <w:pPr>
              <w:tabs>
                <w:tab w:val="clear" w:pos="284"/>
              </w:tabs>
              <w:spacing w:line="240" w:lineRule="auto"/>
              <w:jc w:val="center"/>
              <w:rPr>
                <w:rFonts w:eastAsia="Times New Roman" w:cs="Times New Roman"/>
                <w:color w:val="auto"/>
                <w:kern w:val="0"/>
                <w:szCs w:val="20"/>
              </w:rPr>
            </w:pPr>
            <w:r>
              <w:rPr>
                <w:color w:val="auto"/>
                <w:szCs w:val="20"/>
              </w:rPr>
              <w:t>80.</w:t>
            </w:r>
            <w:r w:rsidR="005A2897">
              <w:rPr>
                <w:color w:val="auto"/>
                <w:szCs w:val="20"/>
              </w:rPr>
              <w:t>45</w:t>
            </w:r>
          </w:p>
        </w:tc>
        <w:tc>
          <w:tcPr>
            <w:tcW w:w="1426" w:type="dxa"/>
            <w:shd w:val="clear" w:color="auto" w:fill="auto"/>
            <w:vAlign w:val="top"/>
          </w:tcPr>
          <w:p w14:paraId="551D27D1" w14:textId="0C9860A1" w:rsidR="002C0A89" w:rsidRPr="007123E3" w:rsidRDefault="009221B3" w:rsidP="00F05FD6">
            <w:pPr>
              <w:tabs>
                <w:tab w:val="clear" w:pos="284"/>
              </w:tabs>
              <w:spacing w:line="240" w:lineRule="auto"/>
              <w:jc w:val="center"/>
              <w:rPr>
                <w:rFonts w:eastAsia="Times New Roman" w:cs="Times New Roman"/>
                <w:color w:val="auto"/>
                <w:kern w:val="0"/>
                <w:szCs w:val="20"/>
              </w:rPr>
            </w:pPr>
            <w:r>
              <w:rPr>
                <w:color w:val="auto"/>
                <w:szCs w:val="20"/>
              </w:rPr>
              <w:t>70</w:t>
            </w:r>
            <w:r w:rsidR="00C500BA">
              <w:rPr>
                <w:color w:val="auto"/>
                <w:szCs w:val="20"/>
              </w:rPr>
              <w:t>.0</w:t>
            </w:r>
          </w:p>
        </w:tc>
        <w:tc>
          <w:tcPr>
            <w:tcW w:w="1311" w:type="dxa"/>
            <w:shd w:val="clear" w:color="auto" w:fill="auto"/>
            <w:vAlign w:val="top"/>
          </w:tcPr>
          <w:p w14:paraId="5A8D5557" w14:textId="79D0C8E8" w:rsidR="002C0A89" w:rsidRPr="007123E3" w:rsidRDefault="009221B3" w:rsidP="00161A02">
            <w:pPr>
              <w:tabs>
                <w:tab w:val="clear" w:pos="284"/>
              </w:tabs>
              <w:spacing w:line="240" w:lineRule="auto"/>
              <w:jc w:val="center"/>
              <w:rPr>
                <w:rFonts w:eastAsia="Times New Roman" w:cs="Times New Roman"/>
                <w:color w:val="auto"/>
                <w:kern w:val="0"/>
                <w:szCs w:val="20"/>
              </w:rPr>
            </w:pPr>
            <w:r>
              <w:rPr>
                <w:color w:val="auto"/>
                <w:szCs w:val="20"/>
              </w:rPr>
              <w:t>54.6</w:t>
            </w:r>
          </w:p>
        </w:tc>
        <w:tc>
          <w:tcPr>
            <w:tcW w:w="1371" w:type="dxa"/>
            <w:shd w:val="clear" w:color="auto" w:fill="auto"/>
            <w:vAlign w:val="top"/>
          </w:tcPr>
          <w:p w14:paraId="7B0FD154" w14:textId="11AE13AA" w:rsidR="002C0A89" w:rsidRPr="007123E3" w:rsidRDefault="009221B3" w:rsidP="00F05FD6">
            <w:pPr>
              <w:tabs>
                <w:tab w:val="clear" w:pos="284"/>
              </w:tabs>
              <w:spacing w:line="240" w:lineRule="auto"/>
              <w:jc w:val="center"/>
              <w:rPr>
                <w:rFonts w:eastAsia="Times New Roman" w:cs="Times New Roman"/>
                <w:color w:val="auto"/>
                <w:kern w:val="0"/>
                <w:szCs w:val="20"/>
              </w:rPr>
            </w:pPr>
            <w:r>
              <w:rPr>
                <w:color w:val="auto"/>
                <w:szCs w:val="20"/>
              </w:rPr>
              <w:t>81.9</w:t>
            </w:r>
          </w:p>
        </w:tc>
      </w:tr>
    </w:tbl>
    <w:p w14:paraId="7B9B19B9" w14:textId="77777777" w:rsidR="00161A02" w:rsidRDefault="00161A02" w:rsidP="0048315A">
      <w:pPr>
        <w:pStyle w:val="BodyText"/>
      </w:pPr>
    </w:p>
    <w:p w14:paraId="4C5DE932" w14:textId="52A0325B" w:rsidR="00C500BA" w:rsidRDefault="00C500BA" w:rsidP="00AD59A3">
      <w:pPr>
        <w:pStyle w:val="BodyText"/>
      </w:pPr>
      <w:r w:rsidRPr="004D0A69">
        <w:t xml:space="preserve">NRCS rainfall-runoff methods were used to define excess precipitation applied to the 2D mesh, including </w:t>
      </w:r>
      <w:r>
        <w:t>CNs</w:t>
      </w:r>
      <w:r w:rsidRPr="004D0A69">
        <w:t xml:space="preserve"> </w:t>
      </w:r>
      <w:r>
        <w:t>for defining rainfall losses</w:t>
      </w:r>
      <w:r w:rsidRPr="004D0A69">
        <w:t>.</w:t>
      </w:r>
      <w:r>
        <w:t xml:space="preserve"> </w:t>
      </w:r>
      <w:r w:rsidRPr="004D0A69">
        <w:t>No routing was considered in the rainfall-runoff modeling</w:t>
      </w:r>
      <w:r w:rsidRPr="0004147B">
        <w:t>. Frequency-based storm with 50% storm centering were used</w:t>
      </w:r>
      <w:r>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rsidR="00AD59A3">
        <w:instrText xml:space="preserve"> \* MERGEFORMAT </w:instrText>
      </w:r>
      <w:r>
        <w:fldChar w:fldCharType="separate"/>
      </w:r>
      <w:r w:rsidR="0084723D">
        <w:t xml:space="preserve">Table </w:t>
      </w:r>
      <w:r w:rsidR="0084723D">
        <w:rPr>
          <w:noProof/>
        </w:rPr>
        <w:t>6</w:t>
      </w:r>
      <w:r>
        <w:fldChar w:fldCharType="end"/>
      </w:r>
      <w:r>
        <w:t xml:space="preserve"> </w:t>
      </w:r>
      <w:r w:rsidRPr="004D0A69">
        <w:t xml:space="preserve">provides the precipitation totals </w:t>
      </w:r>
      <w:r>
        <w:t>applied to the model including areal reduction</w:t>
      </w:r>
      <w:r w:rsidR="00821CFA">
        <w:t>-</w:t>
      </w:r>
      <w:r>
        <w:t xml:space="preserve">factor (ARF). </w:t>
      </w:r>
    </w:p>
    <w:p w14:paraId="0207DE9A" w14:textId="5B4B2248" w:rsidR="00161A02" w:rsidRDefault="00161A02" w:rsidP="00B908E0">
      <w:pPr>
        <w:pStyle w:val="Caption"/>
        <w:jc w:val="center"/>
      </w:pPr>
      <w:bookmarkStart w:id="53" w:name="_Ref61506489"/>
      <w:bookmarkStart w:id="54" w:name="_Toc119323295"/>
      <w:r>
        <w:t xml:space="preserve">Table </w:t>
      </w:r>
      <w:r w:rsidR="008723EA">
        <w:fldChar w:fldCharType="begin"/>
      </w:r>
      <w:r w:rsidR="008723EA">
        <w:instrText xml:space="preserve"> SEQ Table \* ARABIC </w:instrText>
      </w:r>
      <w:r w:rsidR="008723EA">
        <w:fldChar w:fldCharType="separate"/>
      </w:r>
      <w:r w:rsidR="0084723D">
        <w:rPr>
          <w:noProof/>
        </w:rPr>
        <w:t>6</w:t>
      </w:r>
      <w:r w:rsidR="008723EA">
        <w:fldChar w:fldCharType="end"/>
      </w:r>
      <w:bookmarkEnd w:id="53"/>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4"/>
    </w:p>
    <w:tbl>
      <w:tblPr>
        <w:tblStyle w:val="CompassTable"/>
        <w:tblW w:w="8539" w:type="dxa"/>
        <w:jc w:val="center"/>
        <w:tblLook w:val="04A0" w:firstRow="1" w:lastRow="0" w:firstColumn="1" w:lastColumn="0" w:noHBand="0" w:noVBand="1"/>
      </w:tblPr>
      <w:tblGrid>
        <w:gridCol w:w="2453"/>
        <w:gridCol w:w="857"/>
        <w:gridCol w:w="886"/>
        <w:gridCol w:w="857"/>
        <w:gridCol w:w="857"/>
        <w:gridCol w:w="857"/>
        <w:gridCol w:w="864"/>
        <w:gridCol w:w="901"/>
        <w:gridCol w:w="7"/>
      </w:tblGrid>
      <w:tr w:rsidR="00DE6E57" w:rsidRPr="00161A02" w14:paraId="50C7CDC0" w14:textId="77777777" w:rsidTr="005C72F6">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8532"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161A02" w14:paraId="642233DB"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453"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189D0A8E" w:rsidR="0047146E" w:rsidRPr="000A3B6D" w:rsidRDefault="0047146E" w:rsidP="005C72F6">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Pr>
                <w:rFonts w:eastAsia="Times New Roman" w:cs="Times New Roman"/>
                <w:b/>
                <w:color w:val="FFFFFF"/>
                <w:kern w:val="0"/>
                <w:szCs w:val="20"/>
              </w:rPr>
              <w:t>-percent</w:t>
            </w:r>
          </w:p>
        </w:tc>
        <w:tc>
          <w:tcPr>
            <w:tcW w:w="886" w:type="dxa"/>
            <w:shd w:val="clear" w:color="auto" w:fill="00B5E2" w:themeFill="accent1"/>
          </w:tcPr>
          <w:p w14:paraId="24323866" w14:textId="3AF964C1"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5C72F6" w:rsidRPr="005C72F6">
              <w:rPr>
                <w:rFonts w:eastAsia="Times New Roman" w:cs="Times New Roman"/>
                <w:b/>
                <w:color w:val="FFFFFF"/>
                <w:kern w:val="0"/>
                <w:szCs w:val="20"/>
              </w:rPr>
              <w:t>-percent</w:t>
            </w:r>
          </w:p>
        </w:tc>
        <w:tc>
          <w:tcPr>
            <w:tcW w:w="857" w:type="dxa"/>
            <w:shd w:val="clear" w:color="auto" w:fill="00B5E2" w:themeFill="accent1"/>
          </w:tcPr>
          <w:p w14:paraId="35AA5894" w14:textId="3290763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5C72F6" w:rsidRPr="005C72F6">
              <w:rPr>
                <w:rFonts w:eastAsia="Times New Roman" w:cs="Times New Roman"/>
                <w:b/>
                <w:color w:val="FFFFFF"/>
                <w:kern w:val="0"/>
                <w:szCs w:val="20"/>
              </w:rPr>
              <w:t>-percent</w:t>
            </w:r>
          </w:p>
        </w:tc>
        <w:tc>
          <w:tcPr>
            <w:tcW w:w="857" w:type="dxa"/>
            <w:shd w:val="clear" w:color="auto" w:fill="00B5E2" w:themeFill="accent1"/>
          </w:tcPr>
          <w:p w14:paraId="6314F018" w14:textId="01587CE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5C72F6" w:rsidRPr="005C72F6">
              <w:rPr>
                <w:rFonts w:eastAsia="Times New Roman" w:cs="Times New Roman"/>
                <w:b/>
                <w:color w:val="FFFFFF"/>
                <w:kern w:val="0"/>
                <w:szCs w:val="20"/>
              </w:rPr>
              <w:t>-percent</w:t>
            </w:r>
          </w:p>
        </w:tc>
        <w:tc>
          <w:tcPr>
            <w:tcW w:w="857" w:type="dxa"/>
            <w:shd w:val="clear" w:color="auto" w:fill="00B5E2" w:themeFill="accent1"/>
          </w:tcPr>
          <w:p w14:paraId="354BA9C0" w14:textId="706495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5C72F6" w:rsidRPr="005C72F6">
              <w:rPr>
                <w:rFonts w:eastAsia="Times New Roman" w:cs="Times New Roman"/>
                <w:b/>
                <w:color w:val="FFFFFF"/>
                <w:kern w:val="0"/>
                <w:szCs w:val="20"/>
              </w:rPr>
              <w:t>-percent</w:t>
            </w:r>
          </w:p>
        </w:tc>
        <w:tc>
          <w:tcPr>
            <w:tcW w:w="864" w:type="dxa"/>
            <w:shd w:val="clear" w:color="auto" w:fill="00B5E2" w:themeFill="accent1"/>
          </w:tcPr>
          <w:p w14:paraId="32BC0D35" w14:textId="3F0D463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908" w:type="dxa"/>
            <w:gridSpan w:val="2"/>
            <w:shd w:val="clear" w:color="auto" w:fill="00B5E2" w:themeFill="accent1"/>
          </w:tcPr>
          <w:p w14:paraId="735377A7" w14:textId="1C8D2D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5C72F6" w:rsidRPr="00161A02" w14:paraId="1B3B89A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453" w:type="dxa"/>
            <w:vAlign w:val="top"/>
          </w:tcPr>
          <w:p w14:paraId="0F2C51DF" w14:textId="35AF2F76" w:rsidR="002C0A89" w:rsidRPr="007123E3" w:rsidRDefault="009221B3" w:rsidP="004974CE">
            <w:pPr>
              <w:tabs>
                <w:tab w:val="clear" w:pos="284"/>
              </w:tabs>
              <w:spacing w:before="20" w:after="20" w:line="240" w:lineRule="auto"/>
              <w:jc w:val="center"/>
              <w:rPr>
                <w:rFonts w:eastAsia="Times New Roman" w:cs="Times New Roman"/>
                <w:color w:val="auto"/>
                <w:kern w:val="0"/>
                <w:szCs w:val="20"/>
              </w:rPr>
            </w:pPr>
            <w:r>
              <w:rPr>
                <w:color w:val="auto"/>
              </w:rPr>
              <w:t>Bosque</w:t>
            </w:r>
          </w:p>
        </w:tc>
        <w:tc>
          <w:tcPr>
            <w:tcW w:w="857" w:type="dxa"/>
            <w:vAlign w:val="top"/>
          </w:tcPr>
          <w:p w14:paraId="324D8E69" w14:textId="11F47B73"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8.71</w:t>
            </w:r>
          </w:p>
        </w:tc>
        <w:tc>
          <w:tcPr>
            <w:tcW w:w="886" w:type="dxa"/>
            <w:vAlign w:val="top"/>
          </w:tcPr>
          <w:p w14:paraId="645D2709" w14:textId="60880F91"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11.74</w:t>
            </w:r>
          </w:p>
        </w:tc>
        <w:tc>
          <w:tcPr>
            <w:tcW w:w="857" w:type="dxa"/>
            <w:vAlign w:val="top"/>
          </w:tcPr>
          <w:p w14:paraId="64AF7CC1" w14:textId="18A0BF59"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7.60</w:t>
            </w:r>
          </w:p>
        </w:tc>
        <w:tc>
          <w:tcPr>
            <w:tcW w:w="857" w:type="dxa"/>
            <w:vAlign w:val="top"/>
          </w:tcPr>
          <w:p w14:paraId="3B51D4F3" w14:textId="22723256"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6.59</w:t>
            </w:r>
          </w:p>
        </w:tc>
        <w:tc>
          <w:tcPr>
            <w:tcW w:w="857" w:type="dxa"/>
            <w:vAlign w:val="top"/>
          </w:tcPr>
          <w:p w14:paraId="4D634A24" w14:textId="612F4843"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5.32</w:t>
            </w:r>
          </w:p>
        </w:tc>
        <w:tc>
          <w:tcPr>
            <w:tcW w:w="864" w:type="dxa"/>
            <w:vAlign w:val="top"/>
          </w:tcPr>
          <w:p w14:paraId="75201513" w14:textId="7178205C"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10.46</w:t>
            </w:r>
          </w:p>
        </w:tc>
        <w:tc>
          <w:tcPr>
            <w:tcW w:w="908" w:type="dxa"/>
            <w:gridSpan w:val="2"/>
            <w:vAlign w:val="top"/>
          </w:tcPr>
          <w:p w14:paraId="6AD57D79" w14:textId="25B57DC9"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6.96</w:t>
            </w:r>
          </w:p>
        </w:tc>
      </w:tr>
    </w:tbl>
    <w:p w14:paraId="023831E0" w14:textId="77777777" w:rsidR="0084723D" w:rsidRDefault="00C500BA" w:rsidP="00AD59A3">
      <w:pPr>
        <w:pStyle w:val="BodyText"/>
      </w:pPr>
      <w:r w:rsidRPr="00AD59A3">
        <w:fldChar w:fldCharType="begin"/>
      </w:r>
      <w:r w:rsidRPr="00AD59A3">
        <w:instrText xml:space="preserve"> REF _Ref61261277 \h </w:instrText>
      </w:r>
      <w:r w:rsidR="00AD59A3">
        <w:instrText xml:space="preserve"> \* MERGEFORMAT </w:instrText>
      </w:r>
      <w:r w:rsidRPr="00AD59A3">
        <w:fldChar w:fldCharType="separate"/>
      </w:r>
    </w:p>
    <w:p w14:paraId="7347C81C" w14:textId="7A1045A2" w:rsidR="009D6A11" w:rsidRDefault="0084723D" w:rsidP="00AD59A3">
      <w:pPr>
        <w:pStyle w:val="BodyText"/>
      </w:pPr>
      <w:r>
        <w:t xml:space="preserve">Table </w:t>
      </w:r>
      <w:r>
        <w:rPr>
          <w:noProof/>
        </w:rPr>
        <w:t>7</w:t>
      </w:r>
      <w:r w:rsidR="00C500BA" w:rsidRPr="00AD59A3">
        <w:fldChar w:fldCharType="end"/>
      </w:r>
      <w:r w:rsidR="00C500BA" w:rsidRPr="00AD59A3">
        <w:t xml:space="preserve"> shows the excess precipitation totals determined from the HMS model. These values are a factor of the average CN and precipitation depths for each model area. Note that CNs were modified during the calibration process and the excess precipitation depths were recalculated to install confidence in the final model results.</w:t>
      </w:r>
      <w:bookmarkStart w:id="55" w:name="_Ref61261277"/>
    </w:p>
    <w:p w14:paraId="2E2A213D" w14:textId="60CD65C8" w:rsidR="0047146E" w:rsidRDefault="0047146E" w:rsidP="000A3B6D">
      <w:pPr>
        <w:pStyle w:val="Caption"/>
        <w:jc w:val="center"/>
      </w:pPr>
      <w:bookmarkStart w:id="56" w:name="_Toc119323296"/>
      <w:r>
        <w:t xml:space="preserve">Table </w:t>
      </w:r>
      <w:r w:rsidR="008723EA">
        <w:fldChar w:fldCharType="begin"/>
      </w:r>
      <w:r w:rsidR="008723EA">
        <w:instrText xml:space="preserve"> SEQ Table \* ARABIC </w:instrText>
      </w:r>
      <w:r w:rsidR="008723EA">
        <w:fldChar w:fldCharType="separate"/>
      </w:r>
      <w:r w:rsidR="0084723D">
        <w:rPr>
          <w:noProof/>
        </w:rPr>
        <w:t>7</w:t>
      </w:r>
      <w:r w:rsidR="008723EA">
        <w:fldChar w:fldCharType="end"/>
      </w:r>
      <w:bookmarkEnd w:id="55"/>
      <w:r>
        <w:t>: Total Excess Precipitation Applied to 2D Mesh</w:t>
      </w:r>
      <w:bookmarkEnd w:id="56"/>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2C0A89">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2C0A89"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0A8D3A54" w:rsidR="002C0A89" w:rsidRPr="007123E3" w:rsidRDefault="00FC1E07" w:rsidP="004974CE">
            <w:pPr>
              <w:tabs>
                <w:tab w:val="clear" w:pos="284"/>
              </w:tabs>
              <w:spacing w:before="20" w:after="20" w:line="240" w:lineRule="auto"/>
              <w:jc w:val="center"/>
              <w:rPr>
                <w:rFonts w:eastAsia="Times New Roman" w:cs="Times New Roman"/>
                <w:color w:val="auto"/>
                <w:kern w:val="0"/>
                <w:szCs w:val="20"/>
              </w:rPr>
            </w:pPr>
            <w:r>
              <w:rPr>
                <w:color w:val="auto"/>
              </w:rPr>
              <w:t>Bosque</w:t>
            </w:r>
          </w:p>
        </w:tc>
        <w:tc>
          <w:tcPr>
            <w:tcW w:w="900" w:type="dxa"/>
            <w:vAlign w:val="top"/>
          </w:tcPr>
          <w:p w14:paraId="0E07493E" w14:textId="46E88A9C"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5.08</w:t>
            </w:r>
          </w:p>
        </w:tc>
        <w:tc>
          <w:tcPr>
            <w:tcW w:w="995" w:type="dxa"/>
            <w:vAlign w:val="top"/>
          </w:tcPr>
          <w:p w14:paraId="48918B8A" w14:textId="0BB3D4E8"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7.81</w:t>
            </w:r>
          </w:p>
        </w:tc>
        <w:tc>
          <w:tcPr>
            <w:tcW w:w="990" w:type="dxa"/>
            <w:vAlign w:val="top"/>
          </w:tcPr>
          <w:p w14:paraId="12A319EF" w14:textId="54137FAC"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4.12</w:t>
            </w:r>
          </w:p>
        </w:tc>
        <w:tc>
          <w:tcPr>
            <w:tcW w:w="990" w:type="dxa"/>
            <w:vAlign w:val="top"/>
          </w:tcPr>
          <w:p w14:paraId="16268F6A" w14:textId="6BD77BA5" w:rsidR="002C0A89" w:rsidRPr="007123E3" w:rsidRDefault="002C0A89" w:rsidP="00446A0A">
            <w:pPr>
              <w:tabs>
                <w:tab w:val="clear" w:pos="284"/>
              </w:tabs>
              <w:spacing w:before="40" w:after="20" w:line="240" w:lineRule="auto"/>
              <w:ind w:left="29" w:right="-43"/>
              <w:jc w:val="center"/>
              <w:rPr>
                <w:rFonts w:eastAsia="Calibri" w:cs="Times New Roman"/>
                <w:color w:val="auto"/>
                <w:kern w:val="0"/>
                <w:szCs w:val="20"/>
              </w:rPr>
            </w:pPr>
            <w:r w:rsidRPr="008C1654">
              <w:rPr>
                <w:color w:val="auto"/>
              </w:rPr>
              <w:t>3.</w:t>
            </w:r>
            <w:r w:rsidR="00446A0A">
              <w:rPr>
                <w:color w:val="auto"/>
              </w:rPr>
              <w:t>28</w:t>
            </w:r>
          </w:p>
        </w:tc>
        <w:tc>
          <w:tcPr>
            <w:tcW w:w="990" w:type="dxa"/>
            <w:vAlign w:val="top"/>
          </w:tcPr>
          <w:p w14:paraId="605881B7" w14:textId="48755C02"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2.28</w:t>
            </w:r>
          </w:p>
        </w:tc>
        <w:tc>
          <w:tcPr>
            <w:tcW w:w="900" w:type="dxa"/>
            <w:vAlign w:val="top"/>
          </w:tcPr>
          <w:p w14:paraId="3E7529C4" w14:textId="12B2C761" w:rsidR="002C0A89" w:rsidRPr="007123E3" w:rsidRDefault="00446A0A" w:rsidP="004974CE">
            <w:pPr>
              <w:tabs>
                <w:tab w:val="clear" w:pos="284"/>
              </w:tabs>
              <w:spacing w:before="40" w:after="20" w:line="240" w:lineRule="auto"/>
              <w:ind w:left="29" w:right="-43"/>
              <w:jc w:val="center"/>
              <w:rPr>
                <w:rFonts w:eastAsia="Calibri" w:cs="Times New Roman"/>
                <w:color w:val="auto"/>
                <w:kern w:val="0"/>
                <w:szCs w:val="20"/>
              </w:rPr>
            </w:pPr>
            <w:r>
              <w:rPr>
                <w:color w:val="auto"/>
              </w:rPr>
              <w:t>8.20</w:t>
            </w:r>
          </w:p>
        </w:tc>
        <w:tc>
          <w:tcPr>
            <w:tcW w:w="1016" w:type="dxa"/>
            <w:vAlign w:val="top"/>
          </w:tcPr>
          <w:p w14:paraId="2FD00757" w14:textId="3296724F" w:rsidR="002C0A89" w:rsidRPr="007123E3" w:rsidRDefault="002C0A89" w:rsidP="00446A0A">
            <w:pPr>
              <w:tabs>
                <w:tab w:val="clear" w:pos="284"/>
              </w:tabs>
              <w:spacing w:before="40" w:after="20" w:line="240" w:lineRule="auto"/>
              <w:ind w:left="29" w:right="-43"/>
              <w:jc w:val="center"/>
              <w:rPr>
                <w:rFonts w:eastAsia="Calibri" w:cs="Times New Roman"/>
                <w:color w:val="auto"/>
                <w:kern w:val="0"/>
                <w:szCs w:val="20"/>
              </w:rPr>
            </w:pPr>
            <w:r w:rsidRPr="008C1654">
              <w:rPr>
                <w:color w:val="auto"/>
              </w:rPr>
              <w:t>2.</w:t>
            </w:r>
            <w:r w:rsidR="00446A0A">
              <w:rPr>
                <w:color w:val="auto"/>
              </w:rPr>
              <w:t>06</w:t>
            </w:r>
          </w:p>
        </w:tc>
      </w:tr>
    </w:tbl>
    <w:p w14:paraId="2247EDA4" w14:textId="77777777" w:rsidR="00DF6DD6" w:rsidRDefault="00DF6DD6" w:rsidP="0048315A">
      <w:pPr>
        <w:pStyle w:val="BodyText"/>
      </w:pPr>
    </w:p>
    <w:p w14:paraId="3C747C61" w14:textId="75D92D18" w:rsidR="00AC5D58" w:rsidRDefault="000E4A9C" w:rsidP="0048315A">
      <w:pPr>
        <w:pStyle w:val="BodyText"/>
      </w:pPr>
      <w:r>
        <w:fldChar w:fldCharType="begin"/>
      </w:r>
      <w:r>
        <w:instrText xml:space="preserve"> REF _Ref80284395 \h </w:instrText>
      </w:r>
      <w:r>
        <w:fldChar w:fldCharType="separate"/>
      </w:r>
      <w:r w:rsidR="0084723D">
        <w:t xml:space="preserve">Figure </w:t>
      </w:r>
      <w:r w:rsidR="0084723D">
        <w:rPr>
          <w:noProof/>
        </w:rPr>
        <w:t>4</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B716B1">
        <w:t>Bosque</w:t>
      </w:r>
      <w:r w:rsidR="00914420" w:rsidRPr="007123E3">
        <w:t>.</w:t>
      </w:r>
      <w:r w:rsidR="00914420">
        <w:t xml:space="preserve"> </w:t>
      </w:r>
      <w:r w:rsidR="00C500BA">
        <w:t>CN</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DF6DD6">
        <w:t>.</w:t>
      </w:r>
    </w:p>
    <w:p w14:paraId="5BD459DF" w14:textId="5A2EFE66" w:rsidR="00EA2332" w:rsidRDefault="00BD28F9" w:rsidP="007C1FE6">
      <w:pPr>
        <w:pStyle w:val="BodyText"/>
        <w:keepNext/>
        <w:jc w:val="center"/>
      </w:pPr>
      <w:r>
        <w:rPr>
          <w:noProof/>
        </w:rPr>
        <w:lastRenderedPageBreak/>
        <w:drawing>
          <wp:inline distT="0" distB="0" distL="0" distR="0" wp14:anchorId="57E2782E" wp14:editId="1CF65389">
            <wp:extent cx="5557962" cy="3490622"/>
            <wp:effectExtent l="0" t="0" r="24130" b="14605"/>
            <wp:docPr id="19" name="Chart 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4A2BC88" w14:textId="4B3CDEFF" w:rsidR="0093212D" w:rsidRDefault="00EA2332" w:rsidP="009F0A40">
      <w:pPr>
        <w:pStyle w:val="Caption"/>
        <w:spacing w:after="0" w:line="240" w:lineRule="auto"/>
        <w:jc w:val="center"/>
      </w:pPr>
      <w:bookmarkStart w:id="57" w:name="_Ref80284395"/>
      <w:bookmarkStart w:id="58" w:name="_Toc119323282"/>
      <w:r>
        <w:t xml:space="preserve">Figure </w:t>
      </w:r>
      <w:r>
        <w:fldChar w:fldCharType="begin"/>
      </w:r>
      <w:r>
        <w:instrText xml:space="preserve"> SEQ Figure \* ARABIC </w:instrText>
      </w:r>
      <w:r>
        <w:fldChar w:fldCharType="separate"/>
      </w:r>
      <w:r w:rsidR="0084723D">
        <w:rPr>
          <w:noProof/>
        </w:rPr>
        <w:t>4</w:t>
      </w:r>
      <w:r>
        <w:fldChar w:fldCharType="end"/>
      </w:r>
      <w:bookmarkEnd w:id="57"/>
      <w:r>
        <w:t xml:space="preserve">: </w:t>
      </w:r>
      <w:r w:rsidRPr="00B80C0C">
        <w:t>Excess Precipitation Hyetograph</w:t>
      </w:r>
      <w:r w:rsidR="002C0A89">
        <w:t xml:space="preserve"> Applied to 2D Mesh – </w:t>
      </w:r>
      <w:r w:rsidR="005E7419">
        <w:t>Bosque</w:t>
      </w:r>
      <w:bookmarkEnd w:id="58"/>
    </w:p>
    <w:p w14:paraId="43A2F1EE" w14:textId="77777777" w:rsidR="004572BE" w:rsidRDefault="004572BE" w:rsidP="002C0A89">
      <w:pPr>
        <w:pStyle w:val="BodyText"/>
      </w:pPr>
    </w:p>
    <w:p w14:paraId="703A5DC1" w14:textId="77777777" w:rsidR="00976A14" w:rsidRDefault="00976A14" w:rsidP="00E51B3A">
      <w:pPr>
        <w:pStyle w:val="Heading4"/>
      </w:pPr>
      <w:bookmarkStart w:id="59" w:name="_Toc119323321"/>
      <w:r>
        <w:t>Inflow Hydrograph Boundary Conditions</w:t>
      </w:r>
      <w:bookmarkEnd w:id="59"/>
    </w:p>
    <w:p w14:paraId="53F61150" w14:textId="50C3D701" w:rsidR="002C1BAD" w:rsidRDefault="002C1BAD" w:rsidP="009F5EAF">
      <w:pPr>
        <w:pStyle w:val="BodyText"/>
      </w:pPr>
      <w:r w:rsidRPr="003D6AC8">
        <w:t>Flow</w:t>
      </w:r>
      <w:r w:rsidR="00874F3F">
        <w:t>s</w:t>
      </w:r>
      <w:r w:rsidRPr="003D6AC8">
        <w:t xml:space="preserve"> from </w:t>
      </w:r>
      <w:r w:rsidR="00B16F0D">
        <w:t>multiple streams</w:t>
      </w:r>
      <w:r w:rsidR="00874F3F">
        <w:t xml:space="preserve"> </w:t>
      </w:r>
      <w:r w:rsidRPr="003D6AC8">
        <w:t xml:space="preserve">in the </w:t>
      </w:r>
      <w:r w:rsidR="00B16F0D">
        <w:t>North Bosque</w:t>
      </w:r>
      <w:r w:rsidRPr="003D6AC8">
        <w:t xml:space="preserve"> model w</w:t>
      </w:r>
      <w:r w:rsidR="00874F3F">
        <w:t>ere</w:t>
      </w:r>
      <w:r w:rsidRPr="003D6AC8">
        <w:t xml:space="preserve"> used as inflow</w:t>
      </w:r>
      <w:r w:rsidR="00874F3F">
        <w:t>s</w:t>
      </w:r>
      <w:r w:rsidRPr="003D6AC8">
        <w:t xml:space="preserve"> into the </w:t>
      </w:r>
      <w:r w:rsidR="00FF67F5">
        <w:t>Bosque</w:t>
      </w:r>
      <w:r w:rsidRPr="003D6AC8">
        <w:t xml:space="preserve"> model. The inflow hydrograph</w:t>
      </w:r>
      <w:r w:rsidR="00874F3F">
        <w:t>s</w:t>
      </w:r>
      <w:r w:rsidRPr="003D6AC8">
        <w:t xml:space="preserve"> w</w:t>
      </w:r>
      <w:r w:rsidR="00874F3F">
        <w:t xml:space="preserve">ere </w:t>
      </w:r>
      <w:r w:rsidRPr="003D6AC8">
        <w:t xml:space="preserve">derived by utilizing the results of the HEC-RAS model for </w:t>
      </w:r>
      <w:r w:rsidR="009A249D">
        <w:t>North Bosque</w:t>
      </w:r>
      <w:r w:rsidR="0007679C">
        <w:t xml:space="preserve"> </w:t>
      </w:r>
      <w:r w:rsidRPr="003D6AC8">
        <w:t>directly upstream</w:t>
      </w:r>
      <w:r w:rsidR="00960431" w:rsidRPr="003D6AC8">
        <w:t>.</w:t>
      </w:r>
      <w:r w:rsidR="00960431">
        <w:t xml:space="preserve"> </w:t>
      </w:r>
      <w:r w:rsidR="00960431" w:rsidRPr="003D6AC8">
        <w:t>The inflow hydrograph</w:t>
      </w:r>
      <w:r w:rsidR="00874F3F">
        <w:t>s</w:t>
      </w:r>
      <w:r w:rsidR="00960431" w:rsidRPr="003D6AC8">
        <w:t xml:space="preserve"> w</w:t>
      </w:r>
      <w:r w:rsidR="00874F3F">
        <w:t>ere</w:t>
      </w:r>
      <w:r w:rsidR="00960431" w:rsidRPr="003D6AC8">
        <w:t xml:space="preserve"> extracted from the </w:t>
      </w:r>
      <w:r w:rsidR="00B716B1">
        <w:t>Bosque</w:t>
      </w:r>
      <w:r w:rsidR="00960431" w:rsidRPr="003D6AC8">
        <w:t xml:space="preserve"> model using 2D connection</w:t>
      </w:r>
      <w:r w:rsidR="00874F3F">
        <w:t>s</w:t>
      </w:r>
      <w:r w:rsidR="00960431" w:rsidRPr="003D6AC8">
        <w:t>. The inflow hydrograph</w:t>
      </w:r>
      <w:r w:rsidR="00874F3F">
        <w:t>s</w:t>
      </w:r>
      <w:r w:rsidR="00960431" w:rsidRPr="003D6AC8">
        <w:t xml:space="preserve"> </w:t>
      </w:r>
      <w:r w:rsidR="00960431">
        <w:t xml:space="preserve">applied to </w:t>
      </w:r>
      <w:r w:rsidR="00874F3F">
        <w:t>Bosque</w:t>
      </w:r>
      <w:r w:rsidR="00960431">
        <w:t xml:space="preserve"> RAS model </w:t>
      </w:r>
      <w:r w:rsidR="00874F3F">
        <w:t>are</w:t>
      </w:r>
      <w:r w:rsidR="00960431">
        <w:t xml:space="preserve"> represented </w:t>
      </w:r>
      <w:r w:rsidR="009E1809">
        <w:t xml:space="preserve">in </w:t>
      </w:r>
      <w:r w:rsidR="009E1809">
        <w:fldChar w:fldCharType="begin"/>
      </w:r>
      <w:r w:rsidR="009E1809">
        <w:instrText xml:space="preserve"> REF _Ref110256293 \h </w:instrText>
      </w:r>
      <w:r w:rsidR="009E1809">
        <w:fldChar w:fldCharType="separate"/>
      </w:r>
      <w:r w:rsidR="0084723D" w:rsidRPr="00297AA2">
        <w:t xml:space="preserve">Figure </w:t>
      </w:r>
      <w:r w:rsidR="0084723D">
        <w:rPr>
          <w:noProof/>
        </w:rPr>
        <w:t>5</w:t>
      </w:r>
      <w:r w:rsidR="009E1809">
        <w:fldChar w:fldCharType="end"/>
      </w:r>
      <w:r w:rsidR="009E1809">
        <w:t xml:space="preserve">, </w:t>
      </w:r>
      <w:r w:rsidR="009E1809">
        <w:fldChar w:fldCharType="begin"/>
      </w:r>
      <w:r w:rsidR="009E1809">
        <w:instrText xml:space="preserve"> REF _Ref110256303 \h </w:instrText>
      </w:r>
      <w:r w:rsidR="009E1809">
        <w:fldChar w:fldCharType="separate"/>
      </w:r>
      <w:r w:rsidR="0084723D" w:rsidRPr="00297AA2">
        <w:t xml:space="preserve">Figure </w:t>
      </w:r>
      <w:r w:rsidR="0084723D">
        <w:rPr>
          <w:noProof/>
        </w:rPr>
        <w:t>6</w:t>
      </w:r>
      <w:r w:rsidR="009E1809">
        <w:fldChar w:fldCharType="end"/>
      </w:r>
      <w:r w:rsidR="00AA1159">
        <w:t xml:space="preserve"> </w:t>
      </w:r>
      <w:r w:rsidR="009E1809">
        <w:t xml:space="preserve">and </w:t>
      </w:r>
      <w:r w:rsidR="009E1809">
        <w:fldChar w:fldCharType="begin"/>
      </w:r>
      <w:r w:rsidR="009E1809">
        <w:instrText xml:space="preserve"> REF _Ref110256316 \h </w:instrText>
      </w:r>
      <w:r w:rsidR="009E1809">
        <w:fldChar w:fldCharType="separate"/>
      </w:r>
      <w:r w:rsidR="0084723D" w:rsidRPr="00297AA2">
        <w:t xml:space="preserve">Figure </w:t>
      </w:r>
      <w:r w:rsidR="0084723D">
        <w:rPr>
          <w:noProof/>
        </w:rPr>
        <w:t>7</w:t>
      </w:r>
      <w:r w:rsidR="009E1809">
        <w:fldChar w:fldCharType="end"/>
      </w:r>
      <w:r w:rsidR="009E1809">
        <w:t xml:space="preserve">. </w:t>
      </w:r>
    </w:p>
    <w:p w14:paraId="33D5F274" w14:textId="230B0920" w:rsidR="004A03C5" w:rsidRDefault="00297AA2" w:rsidP="004A03C5">
      <w:pPr>
        <w:pStyle w:val="BodyText"/>
        <w:keepNext/>
        <w:jc w:val="center"/>
      </w:pPr>
      <w:r>
        <w:rPr>
          <w:noProof/>
        </w:rPr>
        <w:drawing>
          <wp:inline distT="0" distB="0" distL="0" distR="0" wp14:anchorId="7969E777" wp14:editId="1F17C6D0">
            <wp:extent cx="5414838" cy="3188473"/>
            <wp:effectExtent l="0" t="0" r="14605" b="12065"/>
            <wp:docPr id="14" name="Chart 14">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1C32502" w14:textId="31918145" w:rsidR="004A03C5" w:rsidRDefault="009F0A40" w:rsidP="009F0A40">
      <w:pPr>
        <w:pStyle w:val="Caption"/>
        <w:spacing w:after="0" w:line="240" w:lineRule="auto"/>
        <w:jc w:val="center"/>
      </w:pPr>
      <w:bookmarkStart w:id="60" w:name="_Ref110256293"/>
      <w:bookmarkStart w:id="61" w:name="_Toc119323283"/>
      <w:r w:rsidRPr="00297AA2">
        <w:t xml:space="preserve">Figure </w:t>
      </w:r>
      <w:r w:rsidRPr="00297AA2">
        <w:fldChar w:fldCharType="begin"/>
      </w:r>
      <w:r w:rsidRPr="00297AA2">
        <w:instrText xml:space="preserve"> SEQ Figure \* ARABIC </w:instrText>
      </w:r>
      <w:r w:rsidRPr="00297AA2">
        <w:fldChar w:fldCharType="separate"/>
      </w:r>
      <w:r w:rsidR="0084723D">
        <w:rPr>
          <w:noProof/>
        </w:rPr>
        <w:t>5</w:t>
      </w:r>
      <w:r w:rsidRPr="00297AA2">
        <w:fldChar w:fldCharType="end"/>
      </w:r>
      <w:bookmarkEnd w:id="60"/>
      <w:r w:rsidR="004A03C5" w:rsidRPr="00297AA2">
        <w:t xml:space="preserve">: Inflow Hydrograph for </w:t>
      </w:r>
      <w:r w:rsidR="00B716B1" w:rsidRPr="00297AA2">
        <w:t>Bosque</w:t>
      </w:r>
      <w:r w:rsidR="00420993" w:rsidRPr="00297AA2">
        <w:t xml:space="preserve"> – Inflow</w:t>
      </w:r>
      <w:r w:rsidR="009E1809" w:rsidRPr="00297AA2">
        <w:t xml:space="preserve"> </w:t>
      </w:r>
      <w:r w:rsidR="00420993" w:rsidRPr="00297AA2">
        <w:t>NB2</w:t>
      </w:r>
      <w:bookmarkEnd w:id="61"/>
    </w:p>
    <w:p w14:paraId="6D0D9820" w14:textId="77777777" w:rsidR="00FD294F" w:rsidRPr="00FD294F" w:rsidRDefault="00FD294F" w:rsidP="00131F22">
      <w:pPr>
        <w:pStyle w:val="BodyText"/>
      </w:pPr>
    </w:p>
    <w:p w14:paraId="0E0A9ED1" w14:textId="3B120377" w:rsidR="009D6A11" w:rsidRDefault="00297AA2" w:rsidP="009D6A11">
      <w:pPr>
        <w:pStyle w:val="BodyText"/>
        <w:keepNext/>
        <w:jc w:val="center"/>
      </w:pPr>
      <w:r>
        <w:rPr>
          <w:noProof/>
        </w:rPr>
        <w:lastRenderedPageBreak/>
        <w:drawing>
          <wp:inline distT="0" distB="0" distL="0" distR="0" wp14:anchorId="3D1BCE03" wp14:editId="5AC5AFB5">
            <wp:extent cx="5669280" cy="3657600"/>
            <wp:effectExtent l="0" t="0" r="26670" b="19050"/>
            <wp:docPr id="15" name="Chart 15">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980ED26B-1BF8-4C92-8D04-B3B2DB69B1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26AD373" w14:textId="6E41F265" w:rsidR="00FD294F" w:rsidRPr="00FD294F" w:rsidRDefault="009D6A11" w:rsidP="008641D6">
      <w:pPr>
        <w:pStyle w:val="Caption"/>
        <w:spacing w:after="0" w:line="240" w:lineRule="auto"/>
        <w:jc w:val="center"/>
      </w:pPr>
      <w:bookmarkStart w:id="62" w:name="_Ref110256303"/>
      <w:bookmarkStart w:id="63" w:name="_Toc119323284"/>
      <w:r w:rsidRPr="00297AA2">
        <w:t xml:space="preserve">Figure </w:t>
      </w:r>
      <w:r w:rsidRPr="00297AA2">
        <w:fldChar w:fldCharType="begin"/>
      </w:r>
      <w:r w:rsidRPr="00297AA2">
        <w:instrText xml:space="preserve"> SEQ Figure \* ARABIC </w:instrText>
      </w:r>
      <w:r w:rsidRPr="00297AA2">
        <w:fldChar w:fldCharType="separate"/>
      </w:r>
      <w:r w:rsidR="0084723D">
        <w:rPr>
          <w:noProof/>
        </w:rPr>
        <w:t>6</w:t>
      </w:r>
      <w:r w:rsidRPr="00297AA2">
        <w:fldChar w:fldCharType="end"/>
      </w:r>
      <w:bookmarkEnd w:id="62"/>
      <w:r w:rsidRPr="00297AA2">
        <w:t>: Inflow Hydrograph for Bosque</w:t>
      </w:r>
      <w:r w:rsidR="00420993" w:rsidRPr="00297AA2">
        <w:t xml:space="preserve"> – Inflow</w:t>
      </w:r>
      <w:r w:rsidR="009E1809" w:rsidRPr="00297AA2">
        <w:t xml:space="preserve"> </w:t>
      </w:r>
      <w:r w:rsidR="00420993" w:rsidRPr="00297AA2">
        <w:t>NB2</w:t>
      </w:r>
      <w:r w:rsidR="009E1809" w:rsidRPr="00297AA2">
        <w:t xml:space="preserve"> </w:t>
      </w:r>
      <w:r w:rsidR="00420993" w:rsidRPr="00297AA2">
        <w:t>2</w:t>
      </w:r>
      <w:bookmarkEnd w:id="63"/>
    </w:p>
    <w:p w14:paraId="073ED99E" w14:textId="77777777" w:rsidR="00FD294F" w:rsidRPr="00FD294F" w:rsidRDefault="00FD294F" w:rsidP="006B58ED">
      <w:pPr>
        <w:pStyle w:val="BodyText"/>
      </w:pPr>
    </w:p>
    <w:p w14:paraId="43AEED53" w14:textId="3200E978" w:rsidR="009D6A11" w:rsidRDefault="00297AA2" w:rsidP="009D6A11">
      <w:pPr>
        <w:pStyle w:val="BodyText"/>
        <w:keepNext/>
        <w:jc w:val="center"/>
      </w:pPr>
      <w:r>
        <w:rPr>
          <w:noProof/>
        </w:rPr>
        <w:drawing>
          <wp:inline distT="0" distB="0" distL="0" distR="0" wp14:anchorId="68096F1E" wp14:editId="005BAE12">
            <wp:extent cx="5669280" cy="3657600"/>
            <wp:effectExtent l="0" t="0" r="26670" b="19050"/>
            <wp:docPr id="16" name="Chart 16">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2CDD74A0-0EA5-488D-8EB4-2F011D9C4B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E031042" w14:textId="54BBDF20" w:rsidR="00960431" w:rsidRDefault="009F0A40" w:rsidP="00834398">
      <w:pPr>
        <w:pStyle w:val="Caption"/>
        <w:spacing w:after="0" w:line="240" w:lineRule="auto"/>
        <w:jc w:val="center"/>
      </w:pPr>
      <w:bookmarkStart w:id="64" w:name="_Ref110256316"/>
      <w:bookmarkStart w:id="65" w:name="_Toc119323285"/>
      <w:r w:rsidRPr="00297AA2">
        <w:t xml:space="preserve">Figure </w:t>
      </w:r>
      <w:r w:rsidRPr="00297AA2">
        <w:fldChar w:fldCharType="begin"/>
      </w:r>
      <w:r w:rsidRPr="00297AA2">
        <w:instrText xml:space="preserve"> SEQ Figure \* ARABIC </w:instrText>
      </w:r>
      <w:r w:rsidRPr="00297AA2">
        <w:fldChar w:fldCharType="separate"/>
      </w:r>
      <w:r w:rsidR="0084723D">
        <w:rPr>
          <w:noProof/>
        </w:rPr>
        <w:t>7</w:t>
      </w:r>
      <w:r w:rsidRPr="00297AA2">
        <w:fldChar w:fldCharType="end"/>
      </w:r>
      <w:bookmarkEnd w:id="64"/>
      <w:r w:rsidR="009D6A11" w:rsidRPr="00297AA2">
        <w:t>: Inflow Hydrograph for Bosque</w:t>
      </w:r>
      <w:r w:rsidR="00420993" w:rsidRPr="00297AA2">
        <w:t xml:space="preserve"> – Inflow</w:t>
      </w:r>
      <w:r w:rsidR="009E1809" w:rsidRPr="00297AA2">
        <w:t xml:space="preserve"> </w:t>
      </w:r>
      <w:r w:rsidR="00420993" w:rsidRPr="00297AA2">
        <w:t>NB2</w:t>
      </w:r>
      <w:r w:rsidR="009E1809" w:rsidRPr="00297AA2">
        <w:t xml:space="preserve"> </w:t>
      </w:r>
      <w:r w:rsidR="00420993" w:rsidRPr="00297AA2">
        <w:t>4</w:t>
      </w:r>
      <w:bookmarkEnd w:id="65"/>
    </w:p>
    <w:p w14:paraId="112F3906" w14:textId="77777777" w:rsidR="00FD294F" w:rsidRPr="00FD294F" w:rsidRDefault="00FD294F" w:rsidP="006B58ED">
      <w:pPr>
        <w:pStyle w:val="BodyText"/>
      </w:pPr>
    </w:p>
    <w:p w14:paraId="6BEFFF3B" w14:textId="228B9811" w:rsidR="00270D3A" w:rsidRPr="00F4027D" w:rsidRDefault="00270D3A" w:rsidP="00270D3A">
      <w:pPr>
        <w:pStyle w:val="BodyText"/>
      </w:pPr>
      <w:r w:rsidRPr="001142C3">
        <w:lastRenderedPageBreak/>
        <w:t>In order to achieve a seamless flood hazard result at a transition location</w:t>
      </w:r>
      <w:r>
        <w:t xml:space="preserve"> (locations where flow is exchanged between 2D model areas)</w:t>
      </w:r>
      <w:r w:rsidRPr="001142C3">
        <w:t xml:space="preserve">, the water surface elevation </w:t>
      </w:r>
      <w:r w:rsidR="00821CFA">
        <w:t xml:space="preserve">(WSE) </w:t>
      </w:r>
      <w:r w:rsidRPr="001142C3">
        <w:t>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821CFA">
        <w:t>WSE</w:t>
      </w:r>
      <w:r w:rsidRPr="001142C3">
        <w:t xml:space="preserve"> tie-ins between models in an undesired way. To make this overlap work without double accounting for rainfall, an internal 2D connection is placed in the upstream model at the exact same location as the inflow boundary condition </w:t>
      </w:r>
      <w:r w:rsidR="00821CFA">
        <w:t>for</w:t>
      </w:r>
      <w:r w:rsidRPr="001142C3">
        <w:t xml:space="preserve"> the downstream model.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66" w:name="_Toc119323322"/>
      <w:r>
        <w:t>Hydraulics</w:t>
      </w:r>
      <w:bookmarkEnd w:id="66"/>
    </w:p>
    <w:p w14:paraId="7457C45B" w14:textId="5A57DF75"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p>
    <w:p w14:paraId="6614D2D7" w14:textId="77777777" w:rsidR="00976A14" w:rsidRDefault="0048315A" w:rsidP="00E51B3A">
      <w:pPr>
        <w:pStyle w:val="Heading4"/>
      </w:pPr>
      <w:bookmarkStart w:id="67" w:name="_Toc119323323"/>
      <w:r>
        <w:t>Roughness Coefficients</w:t>
      </w:r>
      <w:bookmarkEnd w:id="67"/>
    </w:p>
    <w:p w14:paraId="5EE09FEE" w14:textId="365DE799" w:rsidR="00161A02" w:rsidRDefault="00161A02" w:rsidP="00950581">
      <w:pPr>
        <w:pStyle w:val="BodyText"/>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r w:rsidR="00C500BA" w:rsidRPr="00C500BA">
        <w:t xml:space="preserve"> </w:t>
      </w:r>
      <w:r w:rsidR="00C500BA">
        <w:t>In the HEC-RAS model Channel n values are listed as land classification – Channel, and Overbank bank n values are listed as land classification – Base.</w:t>
      </w:r>
    </w:p>
    <w:p w14:paraId="6A644BF1" w14:textId="546462F9" w:rsidR="00EA2332" w:rsidRDefault="00EA2332" w:rsidP="00EA2332">
      <w:pPr>
        <w:pStyle w:val="Caption"/>
        <w:jc w:val="center"/>
      </w:pPr>
      <w:bookmarkStart w:id="68" w:name="_Toc119323297"/>
      <w:r>
        <w:t xml:space="preserve">Table </w:t>
      </w:r>
      <w:r w:rsidR="008723EA">
        <w:fldChar w:fldCharType="begin"/>
      </w:r>
      <w:r w:rsidR="008723EA">
        <w:instrText xml:space="preserve"> SEQ Table \* ARABIC </w:instrText>
      </w:r>
      <w:r w:rsidR="008723EA">
        <w:fldChar w:fldCharType="separate"/>
      </w:r>
      <w:r w:rsidR="0084723D">
        <w:rPr>
          <w:noProof/>
        </w:rPr>
        <w:t>8</w:t>
      </w:r>
      <w:r w:rsidR="008723EA">
        <w:fldChar w:fldCharType="end"/>
      </w:r>
      <w:r>
        <w:t xml:space="preserve">: </w:t>
      </w:r>
      <w:r w:rsidRPr="0030276A">
        <w:t>NLCD 201</w:t>
      </w:r>
      <w:r w:rsidR="00874F3F">
        <w:t>9</w:t>
      </w:r>
      <w:r w:rsidRPr="0030276A">
        <w:t xml:space="preserve"> Manning's </w:t>
      </w:r>
      <w:r w:rsidR="00270D3A">
        <w:t>n</w:t>
      </w:r>
      <w:r w:rsidRPr="0030276A">
        <w:t xml:space="preserve"> Roughness Matrix</w:t>
      </w:r>
      <w:bookmarkEnd w:id="68"/>
    </w:p>
    <w:tbl>
      <w:tblPr>
        <w:tblStyle w:val="CompassTable"/>
        <w:tblW w:w="8597" w:type="dxa"/>
        <w:jc w:val="center"/>
        <w:tblLook w:val="04A0" w:firstRow="1" w:lastRow="0" w:firstColumn="1" w:lastColumn="0" w:noHBand="0" w:noVBand="1"/>
      </w:tblPr>
      <w:tblGrid>
        <w:gridCol w:w="2640"/>
        <w:gridCol w:w="989"/>
        <w:gridCol w:w="1170"/>
        <w:gridCol w:w="975"/>
        <w:gridCol w:w="7"/>
        <w:gridCol w:w="2816"/>
      </w:tblGrid>
      <w:tr w:rsidR="0007100B" w:rsidRPr="00161A02" w14:paraId="37F6A871" w14:textId="77777777" w:rsidTr="009E1809">
        <w:trPr>
          <w:cnfStyle w:val="100000000000" w:firstRow="1" w:lastRow="0" w:firstColumn="0" w:lastColumn="0" w:oddVBand="0" w:evenVBand="0" w:oddHBand="0" w:evenHBand="0" w:firstRowFirstColumn="0" w:firstRowLastColumn="0" w:lastRowFirstColumn="0" w:lastRowLastColumn="0"/>
          <w:trHeight w:val="431"/>
          <w:jc w:val="center"/>
        </w:trPr>
        <w:tc>
          <w:tcPr>
            <w:tcW w:w="2640"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3134" w:type="dxa"/>
            <w:gridSpan w:val="3"/>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823"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9E1809">
        <w:trPr>
          <w:cnfStyle w:val="000000100000" w:firstRow="0" w:lastRow="0" w:firstColumn="0" w:lastColumn="0" w:oddVBand="0" w:evenVBand="0" w:oddHBand="1" w:evenHBand="0" w:firstRowFirstColumn="0" w:firstRowLastColumn="0" w:lastRowFirstColumn="0" w:lastRowLastColumn="0"/>
          <w:trHeight w:val="431"/>
          <w:jc w:val="center"/>
        </w:trPr>
        <w:tc>
          <w:tcPr>
            <w:tcW w:w="2640"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989"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170"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975"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2823" w:type="dxa"/>
            <w:gridSpan w:val="2"/>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9E1809">
        <w:trPr>
          <w:cnfStyle w:val="000000010000" w:firstRow="0" w:lastRow="0" w:firstColumn="0" w:lastColumn="0" w:oddVBand="0" w:evenVBand="0" w:oddHBand="0" w:evenHBand="1" w:firstRowFirstColumn="0" w:firstRowLastColumn="0" w:lastRowFirstColumn="0" w:lastRowLastColumn="0"/>
          <w:jc w:val="center"/>
        </w:trPr>
        <w:tc>
          <w:tcPr>
            <w:tcW w:w="2640"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989"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170"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2816" w:type="dxa"/>
          </w:tcPr>
          <w:p w14:paraId="5624232F" w14:textId="1AEFF3BB"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9E1809">
              <w:rPr>
                <w:rFonts w:eastAsia="Calibri" w:cs="Times New Roman"/>
                <w:kern w:val="0"/>
                <w:szCs w:val="20"/>
              </w:rPr>
              <w:t>,</w:t>
            </w:r>
            <w:r w:rsidRPr="00834397">
              <w:rPr>
                <w:rFonts w:eastAsia="Calibri" w:cs="Times New Roman"/>
                <w:kern w:val="0"/>
                <w:szCs w:val="20"/>
              </w:rPr>
              <w:t xml:space="preserve"> 1959</w:t>
            </w:r>
          </w:p>
        </w:tc>
      </w:tr>
      <w:tr w:rsidR="0007100B" w:rsidRPr="00161A02" w14:paraId="52B1502E" w14:textId="77777777" w:rsidTr="009E1809">
        <w:trPr>
          <w:cnfStyle w:val="000000100000" w:firstRow="0" w:lastRow="0" w:firstColumn="0" w:lastColumn="0" w:oddVBand="0" w:evenVBand="0" w:oddHBand="1" w:evenHBand="0" w:firstRowFirstColumn="0" w:firstRowLastColumn="0" w:lastRowFirstColumn="0" w:lastRowLastColumn="0"/>
          <w:trHeight w:val="143"/>
          <w:jc w:val="center"/>
        </w:trPr>
        <w:tc>
          <w:tcPr>
            <w:tcW w:w="2640"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989"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70"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2816"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9E1809">
        <w:trPr>
          <w:cnfStyle w:val="000000010000" w:firstRow="0" w:lastRow="0" w:firstColumn="0" w:lastColumn="0" w:oddVBand="0" w:evenVBand="0" w:oddHBand="0" w:evenHBand="1" w:firstRowFirstColumn="0" w:firstRowLastColumn="0" w:lastRowFirstColumn="0" w:lastRowLastColumn="0"/>
          <w:jc w:val="center"/>
        </w:trPr>
        <w:tc>
          <w:tcPr>
            <w:tcW w:w="2640"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989"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70"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2816"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9E1809">
        <w:trPr>
          <w:cnfStyle w:val="000000100000" w:firstRow="0" w:lastRow="0" w:firstColumn="0" w:lastColumn="0" w:oddVBand="0" w:evenVBand="0" w:oddHBand="1" w:evenHBand="0" w:firstRowFirstColumn="0" w:firstRowLastColumn="0" w:lastRowFirstColumn="0" w:lastRowLastColumn="0"/>
          <w:jc w:val="center"/>
        </w:trPr>
        <w:tc>
          <w:tcPr>
            <w:tcW w:w="2640"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989"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70"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816"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9E1809">
        <w:trPr>
          <w:cnfStyle w:val="000000010000" w:firstRow="0" w:lastRow="0" w:firstColumn="0" w:lastColumn="0" w:oddVBand="0" w:evenVBand="0" w:oddHBand="0" w:evenHBand="1" w:firstRowFirstColumn="0" w:firstRowLastColumn="0" w:lastRowFirstColumn="0" w:lastRowLastColumn="0"/>
          <w:jc w:val="center"/>
        </w:trPr>
        <w:tc>
          <w:tcPr>
            <w:tcW w:w="2640"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989"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70"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2816"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9E1809">
        <w:trPr>
          <w:cnfStyle w:val="000000100000" w:firstRow="0" w:lastRow="0" w:firstColumn="0" w:lastColumn="0" w:oddVBand="0" w:evenVBand="0" w:oddHBand="1" w:evenHBand="0" w:firstRowFirstColumn="0" w:firstRowLastColumn="0" w:lastRowFirstColumn="0" w:lastRowLastColumn="0"/>
          <w:jc w:val="center"/>
        </w:trPr>
        <w:tc>
          <w:tcPr>
            <w:tcW w:w="2640"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989"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170"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2816"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9E1809">
        <w:trPr>
          <w:cnfStyle w:val="000000010000" w:firstRow="0" w:lastRow="0" w:firstColumn="0" w:lastColumn="0" w:oddVBand="0" w:evenVBand="0" w:oddHBand="0" w:evenHBand="1" w:firstRowFirstColumn="0" w:firstRowLastColumn="0" w:lastRowFirstColumn="0" w:lastRowLastColumn="0"/>
          <w:jc w:val="center"/>
        </w:trPr>
        <w:tc>
          <w:tcPr>
            <w:tcW w:w="2640"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989"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170"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816"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9E1809">
        <w:trPr>
          <w:cnfStyle w:val="000000100000" w:firstRow="0" w:lastRow="0" w:firstColumn="0" w:lastColumn="0" w:oddVBand="0" w:evenVBand="0" w:oddHBand="1" w:evenHBand="0" w:firstRowFirstColumn="0" w:firstRowLastColumn="0" w:lastRowFirstColumn="0" w:lastRowLastColumn="0"/>
          <w:jc w:val="center"/>
        </w:trPr>
        <w:tc>
          <w:tcPr>
            <w:tcW w:w="2640"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989"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170"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816"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9E1809">
        <w:trPr>
          <w:cnfStyle w:val="000000010000" w:firstRow="0" w:lastRow="0" w:firstColumn="0" w:lastColumn="0" w:oddVBand="0" w:evenVBand="0" w:oddHBand="0" w:evenHBand="1" w:firstRowFirstColumn="0" w:firstRowLastColumn="0" w:lastRowFirstColumn="0" w:lastRowLastColumn="0"/>
          <w:jc w:val="center"/>
        </w:trPr>
        <w:tc>
          <w:tcPr>
            <w:tcW w:w="2640"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989"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170"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2816"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9E1809">
        <w:trPr>
          <w:cnfStyle w:val="000000100000" w:firstRow="0" w:lastRow="0" w:firstColumn="0" w:lastColumn="0" w:oddVBand="0" w:evenVBand="0" w:oddHBand="1" w:evenHBand="0" w:firstRowFirstColumn="0" w:firstRowLastColumn="0" w:lastRowFirstColumn="0" w:lastRowLastColumn="0"/>
          <w:jc w:val="center"/>
        </w:trPr>
        <w:tc>
          <w:tcPr>
            <w:tcW w:w="2640"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989"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170"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816"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AD59A3" w:rsidRPr="00161A02" w14:paraId="72BF0DDB" w14:textId="77777777" w:rsidTr="009E1809">
        <w:trPr>
          <w:cnfStyle w:val="000000010000" w:firstRow="0" w:lastRow="0" w:firstColumn="0" w:lastColumn="0" w:oddVBand="0" w:evenVBand="0" w:oddHBand="0" w:evenHBand="1" w:firstRowFirstColumn="0" w:firstRowLastColumn="0" w:lastRowFirstColumn="0" w:lastRowLastColumn="0"/>
          <w:jc w:val="center"/>
        </w:trPr>
        <w:tc>
          <w:tcPr>
            <w:tcW w:w="2640" w:type="dxa"/>
          </w:tcPr>
          <w:p w14:paraId="42838514" w14:textId="01794DFA" w:rsidR="00AD59A3" w:rsidRPr="00161A02" w:rsidRDefault="00AD59A3"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989" w:type="dxa"/>
          </w:tcPr>
          <w:p w14:paraId="4A952BC1" w14:textId="25B11EA7" w:rsidR="00AD59A3" w:rsidRPr="00632271" w:rsidRDefault="00AD59A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170" w:type="dxa"/>
          </w:tcPr>
          <w:p w14:paraId="57BC5CA2" w14:textId="16F1B44E" w:rsidR="00AD59A3" w:rsidRPr="00834397" w:rsidRDefault="00AD59A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703AA4AA" w14:textId="519EC5D3" w:rsidR="00AD59A3" w:rsidRPr="00632271" w:rsidRDefault="00AD59A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2816" w:type="dxa"/>
          </w:tcPr>
          <w:p w14:paraId="14CC0A97" w14:textId="53181BA9" w:rsidR="00AD59A3" w:rsidRPr="00834397" w:rsidRDefault="00AD59A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AD59A3" w:rsidRPr="00161A02" w14:paraId="5D2E81AF" w14:textId="77777777" w:rsidTr="009E1809">
        <w:trPr>
          <w:cnfStyle w:val="000000100000" w:firstRow="0" w:lastRow="0" w:firstColumn="0" w:lastColumn="0" w:oddVBand="0" w:evenVBand="0" w:oddHBand="1" w:evenHBand="0" w:firstRowFirstColumn="0" w:firstRowLastColumn="0" w:lastRowFirstColumn="0" w:lastRowLastColumn="0"/>
          <w:jc w:val="center"/>
        </w:trPr>
        <w:tc>
          <w:tcPr>
            <w:tcW w:w="2640" w:type="dxa"/>
          </w:tcPr>
          <w:p w14:paraId="087A4467" w14:textId="5EEA091F" w:rsidR="00AD59A3" w:rsidRPr="00161A02" w:rsidRDefault="00AD59A3"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989" w:type="dxa"/>
          </w:tcPr>
          <w:p w14:paraId="559EE175" w14:textId="536CC539" w:rsidR="00AD59A3" w:rsidRPr="00632271" w:rsidRDefault="00AD59A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170" w:type="dxa"/>
          </w:tcPr>
          <w:p w14:paraId="4B3C2EA1" w14:textId="0ED7092E" w:rsidR="00AD59A3" w:rsidRPr="00834397" w:rsidRDefault="00AD59A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5ED5AA42" w14:textId="6A87EBA5" w:rsidR="00AD59A3" w:rsidRPr="00632271" w:rsidRDefault="00AD59A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2816" w:type="dxa"/>
          </w:tcPr>
          <w:p w14:paraId="45F182AA" w14:textId="026610D3" w:rsidR="00AD59A3" w:rsidRPr="00834397" w:rsidRDefault="00AD59A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9E1809">
              <w:rPr>
                <w:rFonts w:eastAsia="Calibri" w:cs="Times New Roman"/>
                <w:kern w:val="0"/>
                <w:szCs w:val="20"/>
              </w:rPr>
              <w:t>,</w:t>
            </w:r>
            <w:r w:rsidRPr="00834397">
              <w:rPr>
                <w:rFonts w:eastAsia="Calibri" w:cs="Times New Roman"/>
                <w:kern w:val="0"/>
                <w:szCs w:val="20"/>
              </w:rPr>
              <w:t xml:space="preserve"> 1959</w:t>
            </w:r>
          </w:p>
        </w:tc>
      </w:tr>
      <w:tr w:rsidR="00AD59A3" w:rsidRPr="00161A02" w14:paraId="60261ACE" w14:textId="77777777" w:rsidTr="009E1809">
        <w:trPr>
          <w:cnfStyle w:val="000000010000" w:firstRow="0" w:lastRow="0" w:firstColumn="0" w:lastColumn="0" w:oddVBand="0" w:evenVBand="0" w:oddHBand="0" w:evenHBand="1" w:firstRowFirstColumn="0" w:firstRowLastColumn="0" w:lastRowFirstColumn="0" w:lastRowLastColumn="0"/>
          <w:jc w:val="center"/>
        </w:trPr>
        <w:tc>
          <w:tcPr>
            <w:tcW w:w="2640" w:type="dxa"/>
          </w:tcPr>
          <w:p w14:paraId="26774BED" w14:textId="62B37C75" w:rsidR="00AD59A3" w:rsidRPr="00161A02" w:rsidRDefault="00AD59A3"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989" w:type="dxa"/>
          </w:tcPr>
          <w:p w14:paraId="49A897B1" w14:textId="1ABA84AD" w:rsidR="00AD59A3" w:rsidRPr="00632271" w:rsidRDefault="00AD59A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70" w:type="dxa"/>
          </w:tcPr>
          <w:p w14:paraId="63D03DE9" w14:textId="0080911B" w:rsidR="00AD59A3" w:rsidRPr="00834397" w:rsidRDefault="00AD59A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46E400F7" w14:textId="5F4B6B62" w:rsidR="00AD59A3" w:rsidRPr="00632271" w:rsidRDefault="00AD59A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2816" w:type="dxa"/>
          </w:tcPr>
          <w:p w14:paraId="3405DE18" w14:textId="6B637FBE" w:rsidR="00AD59A3" w:rsidRPr="00834397" w:rsidRDefault="00AD59A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AD59A3" w:rsidRPr="00161A02" w14:paraId="127FFA4C" w14:textId="77777777" w:rsidTr="009E1809">
        <w:trPr>
          <w:cnfStyle w:val="000000100000" w:firstRow="0" w:lastRow="0" w:firstColumn="0" w:lastColumn="0" w:oddVBand="0" w:evenVBand="0" w:oddHBand="1" w:evenHBand="0" w:firstRowFirstColumn="0" w:firstRowLastColumn="0" w:lastRowFirstColumn="0" w:lastRowLastColumn="0"/>
          <w:jc w:val="center"/>
        </w:trPr>
        <w:tc>
          <w:tcPr>
            <w:tcW w:w="2640" w:type="dxa"/>
          </w:tcPr>
          <w:p w14:paraId="076C7802" w14:textId="105FB075" w:rsidR="00AD59A3" w:rsidRPr="00161A02" w:rsidRDefault="00AD59A3"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989" w:type="dxa"/>
          </w:tcPr>
          <w:p w14:paraId="67448864" w14:textId="42013545" w:rsidR="00AD59A3" w:rsidRPr="00632271" w:rsidRDefault="00AD59A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70" w:type="dxa"/>
          </w:tcPr>
          <w:p w14:paraId="4B314FDA" w14:textId="43657DD2" w:rsidR="00AD59A3" w:rsidRPr="00834397" w:rsidRDefault="00AD59A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3DD12AC6" w14:textId="2798AE64" w:rsidR="00AD59A3" w:rsidRPr="00632271" w:rsidRDefault="00AD59A3"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2816" w:type="dxa"/>
          </w:tcPr>
          <w:p w14:paraId="1C62B9D6" w14:textId="276708A6" w:rsidR="00AD59A3" w:rsidRPr="00834397" w:rsidRDefault="00AD59A3"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9F5A00" w:rsidRPr="00161A02" w14:paraId="3F37604E" w14:textId="77777777" w:rsidTr="009E1809">
        <w:trPr>
          <w:cnfStyle w:val="000000010000" w:firstRow="0" w:lastRow="0" w:firstColumn="0" w:lastColumn="0" w:oddVBand="0" w:evenVBand="0" w:oddHBand="0" w:evenHBand="1" w:firstRowFirstColumn="0" w:firstRowLastColumn="0" w:lastRowFirstColumn="0" w:lastRowLastColumn="0"/>
          <w:jc w:val="center"/>
        </w:trPr>
        <w:tc>
          <w:tcPr>
            <w:tcW w:w="2640" w:type="dxa"/>
          </w:tcPr>
          <w:p w14:paraId="3ED1A02E" w14:textId="3F6E764E" w:rsidR="009F5A00" w:rsidRPr="00161A02" w:rsidRDefault="009F5A00"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989" w:type="dxa"/>
          </w:tcPr>
          <w:p w14:paraId="0AFAD723" w14:textId="0BBD51DA" w:rsidR="009F5A00" w:rsidRPr="00632271" w:rsidRDefault="009F5A00"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70" w:type="dxa"/>
          </w:tcPr>
          <w:p w14:paraId="541C1129" w14:textId="78F9BE8E" w:rsidR="009F5A00" w:rsidRPr="00834397" w:rsidRDefault="009F5A00"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982" w:type="dxa"/>
            <w:gridSpan w:val="2"/>
          </w:tcPr>
          <w:p w14:paraId="53CB3B9E" w14:textId="20104DCA" w:rsidR="009F5A00" w:rsidRPr="00632271" w:rsidRDefault="009F5A00"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816" w:type="dxa"/>
          </w:tcPr>
          <w:p w14:paraId="36BB018D" w14:textId="2C851022" w:rsidR="009F5A00" w:rsidRPr="00834397" w:rsidRDefault="009F5A00"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75BE6EB7" w14:textId="77777777" w:rsidR="00270D3A" w:rsidRDefault="00270D3A" w:rsidP="0048315A">
      <w:pPr>
        <w:pStyle w:val="BodyText"/>
      </w:pPr>
    </w:p>
    <w:p w14:paraId="72FD0BB1" w14:textId="77777777" w:rsidR="008641D6" w:rsidRDefault="008641D6" w:rsidP="0048315A">
      <w:pPr>
        <w:pStyle w:val="BodyText"/>
      </w:pPr>
    </w:p>
    <w:p w14:paraId="70B68101" w14:textId="77777777" w:rsidR="008641D6" w:rsidRDefault="008641D6" w:rsidP="0048315A">
      <w:pPr>
        <w:pStyle w:val="BodyText"/>
      </w:pPr>
    </w:p>
    <w:p w14:paraId="657B4FB7" w14:textId="77777777" w:rsidR="00976A14" w:rsidRDefault="00976A14" w:rsidP="00E51B3A">
      <w:pPr>
        <w:pStyle w:val="Heading4"/>
      </w:pPr>
      <w:bookmarkStart w:id="69" w:name="_Toc119323324"/>
      <w:r>
        <w:lastRenderedPageBreak/>
        <w:t>Breaklines</w:t>
      </w:r>
      <w:bookmarkEnd w:id="69"/>
    </w:p>
    <w:p w14:paraId="00A9E729" w14:textId="41B95CC7" w:rsidR="00C500BA" w:rsidRDefault="00C500BA" w:rsidP="00C500BA">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w:t>
      </w:r>
      <w:r w:rsidR="008B1470">
        <w:t xml:space="preserve"> </w:t>
      </w:r>
      <w:r w:rsidRPr="00161A02">
        <w:t xml:space="preserve">of the terrain data were modeled by </w:t>
      </w:r>
      <w:r>
        <w:t>v-notch</w:t>
      </w:r>
      <w:r w:rsidRPr="00161A02">
        <w:t xml:space="preserve"> breaklines adjacent to the road embankment to align grid cells around the embankment and allow water to be routed through the embankment without creating artificial backwater. An example of the </w:t>
      </w:r>
      <w:r>
        <w:t>v-notch</w:t>
      </w:r>
      <w:r w:rsidRPr="00161A02">
        <w:t xml:space="preserve"> breakline approach is shown </w:t>
      </w:r>
      <w:r>
        <w:t xml:space="preserve">in </w:t>
      </w:r>
      <w:r>
        <w:fldChar w:fldCharType="begin"/>
      </w:r>
      <w:r>
        <w:instrText xml:space="preserve"> REF _Ref61262552 \h </w:instrText>
      </w:r>
      <w:r>
        <w:fldChar w:fldCharType="separate"/>
      </w:r>
      <w:r w:rsidR="0084723D">
        <w:t xml:space="preserve">Figure </w:t>
      </w:r>
      <w:r w:rsidR="0084723D">
        <w:rPr>
          <w:noProof/>
        </w:rPr>
        <w:t>8</w:t>
      </w:r>
      <w:r>
        <w:fldChar w:fldCharType="end"/>
      </w:r>
      <w:r w:rsidRPr="00161A02">
        <w:t>.</w:t>
      </w:r>
    </w:p>
    <w:p w14:paraId="1115CB17" w14:textId="77777777" w:rsidR="00C500BA" w:rsidRDefault="00C500BA" w:rsidP="00C500BA">
      <w:pPr>
        <w:pStyle w:val="BodyText"/>
      </w:pPr>
      <w:r w:rsidRPr="0086558D">
        <w:t xml:space="preserve">County, interstate, common name, state recognized, and U.S. roads were incorporated for road breaklines from the U.S. Census Bureau TIGER/Line road layer.  </w:t>
      </w:r>
    </w:p>
    <w:p w14:paraId="0C1CF7DE" w14:textId="3A0EFE85" w:rsidR="00C500BA" w:rsidRDefault="009505FD" w:rsidP="00C500BA">
      <w:pPr>
        <w:pStyle w:val="BodyText"/>
      </w:pPr>
      <w:r>
        <w:t xml:space="preserve">There were three public dams in the modeling area. The two Hog Creek Sites were registered as being “low hazard” and were modeled with breaklines to show </w:t>
      </w:r>
      <w:r w:rsidR="001172BA">
        <w:t xml:space="preserve">that they </w:t>
      </w:r>
      <w:r>
        <w:t>hold back water based on the terrain. However, the Waco Lake dam is considered “high hazard” and is too large to use only breaklines or a rating curve. Therefore, a</w:t>
      </w:r>
      <w:r w:rsidR="00D93BCA">
        <w:t xml:space="preserve"> 2D connection was used model the</w:t>
      </w:r>
      <w:r w:rsidR="00C500BA">
        <w:t xml:space="preserve"> </w:t>
      </w:r>
      <w:r w:rsidR="00A25775">
        <w:t>Lake Waco</w:t>
      </w:r>
      <w:r w:rsidR="00C500BA">
        <w:t xml:space="preserve"> dam which is at the downstream of Bosque HUC-8.</w:t>
      </w:r>
      <w:r w:rsidR="00D93BCA">
        <w:t xml:space="preserve"> Data on the dam was gathered from the Texas Water Development Board and incorporated into the 2D connection to best represent the dam.</w:t>
      </w:r>
      <w:r w:rsidR="00C500BA">
        <w:t xml:space="preserve"> </w:t>
      </w:r>
      <w:r>
        <w:t xml:space="preserve">All fourteen tainter gates were included in the 2D connection, as well as the ogee weir. </w:t>
      </w:r>
      <w:r w:rsidR="00C500BA" w:rsidRPr="00950581">
        <w:t>Private dams were not modeled as showing protection. This is to lessen the burden on private dam owners to maintain their dams in order to sustain the regulatory products</w:t>
      </w:r>
      <w:r w:rsidR="00C500BA">
        <w:t xml:space="preserve"> that could be</w:t>
      </w:r>
      <w:r w:rsidR="00C500BA" w:rsidRPr="00950581">
        <w:t xml:space="preserve"> created</w:t>
      </w:r>
      <w:r w:rsidR="00C500BA">
        <w:t xml:space="preserve"> in the future</w:t>
      </w:r>
      <w:r w:rsidR="00C500BA" w:rsidRPr="00950581">
        <w:t xml:space="preserve"> as a result of this study. </w:t>
      </w:r>
      <w:r w:rsidR="00C500BA">
        <w:t xml:space="preserve">The study area does not include any FEMA accredited levees. </w:t>
      </w:r>
    </w:p>
    <w:p w14:paraId="74A7C366" w14:textId="130388FD" w:rsidR="006A1D08" w:rsidRPr="00193BD7" w:rsidRDefault="00C500BA" w:rsidP="00D26D53">
      <w:pPr>
        <w:pStyle w:val="BodyText"/>
      </w:pPr>
      <w:r>
        <w:t xml:space="preserve">Breaklines were also used along all the stream centerlines of streams draining greater than one square mile of drainage area, and 0.5 square miles of drainage area within densely populated areas. </w:t>
      </w:r>
      <w:r w:rsidRPr="00773C8E">
        <w:t xml:space="preserve">Each streamline was topo-derived and the stream centerline was enforced with 100 feet cell spacing in order to align cells along the stream line and capture more detail along the one square mile stream network. </w:t>
      </w:r>
      <w:r>
        <w:t xml:space="preserve">Streamline alignment was also hand checked with the terrain by the modeler to ensure accuracy. </w:t>
      </w:r>
      <w:r w:rsidRPr="00773C8E">
        <w:t>Stream names were referenced from other sources such as NFHL and NHD datasets.</w:t>
      </w:r>
      <w:r>
        <w:t xml:space="preserve"> In the HEC-RAS model, streams that passed through densely populated regions were enforced as breaklines using 50ft cell spacing.</w:t>
      </w: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C68EFF9">
            <wp:extent cx="3299791" cy="36102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0839" cy="3611435"/>
                    </a:xfrm>
                    <a:prstGeom prst="rect">
                      <a:avLst/>
                    </a:prstGeom>
                  </pic:spPr>
                </pic:pic>
              </a:graphicData>
            </a:graphic>
          </wp:inline>
        </w:drawing>
      </w:r>
    </w:p>
    <w:p w14:paraId="53220C9C" w14:textId="6E6681E5" w:rsidR="007A12B7" w:rsidRDefault="00D55F6F" w:rsidP="00834398">
      <w:pPr>
        <w:pStyle w:val="Caption"/>
        <w:spacing w:after="180"/>
        <w:jc w:val="center"/>
      </w:pPr>
      <w:bookmarkStart w:id="70" w:name="_Ref61262552"/>
      <w:bookmarkStart w:id="71" w:name="_Toc119323286"/>
      <w:r>
        <w:t xml:space="preserve">Figure </w:t>
      </w:r>
      <w:r>
        <w:fldChar w:fldCharType="begin"/>
      </w:r>
      <w:r>
        <w:instrText xml:space="preserve"> SEQ Figure \* ARABIC </w:instrText>
      </w:r>
      <w:r>
        <w:fldChar w:fldCharType="separate"/>
      </w:r>
      <w:r w:rsidR="0084723D">
        <w:rPr>
          <w:noProof/>
        </w:rPr>
        <w:t>8</w:t>
      </w:r>
      <w:r>
        <w:fldChar w:fldCharType="end"/>
      </w:r>
      <w:bookmarkEnd w:id="70"/>
      <w:r>
        <w:t xml:space="preserve">: </w:t>
      </w:r>
      <w:r w:rsidR="0086558D">
        <w:t>V-notch</w:t>
      </w:r>
      <w:r w:rsidRPr="000C1FC9">
        <w:t xml:space="preserve"> Breakline Approach at Bridge Crossing</w:t>
      </w:r>
      <w:bookmarkEnd w:id="71"/>
    </w:p>
    <w:p w14:paraId="3E69399C" w14:textId="77777777" w:rsidR="009F5A00" w:rsidRPr="009F5A00" w:rsidRDefault="009F5A00" w:rsidP="009F5A00">
      <w:pPr>
        <w:pStyle w:val="BodyText"/>
      </w:pPr>
    </w:p>
    <w:p w14:paraId="79871174" w14:textId="77777777" w:rsidR="00976A14" w:rsidRDefault="0048315A" w:rsidP="00E51B3A">
      <w:pPr>
        <w:pStyle w:val="Heading4"/>
      </w:pPr>
      <w:bookmarkStart w:id="72" w:name="_Toc119323325"/>
      <w:r>
        <w:lastRenderedPageBreak/>
        <w:t>Refinement Regions</w:t>
      </w:r>
      <w:bookmarkEnd w:id="72"/>
    </w:p>
    <w:p w14:paraId="38FF651B" w14:textId="6C470131" w:rsidR="001E6F4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w:t>
      </w:r>
      <w:r w:rsidR="00D93BCA">
        <w:t xml:space="preserve">Areas of the political boundary that lie </w:t>
      </w:r>
      <w:r w:rsidR="003D56BE">
        <w:t>within Lake Waco</w:t>
      </w:r>
      <w:r w:rsidR="00D93BCA">
        <w:t xml:space="preserve"> were clipped out of the refinement region. </w:t>
      </w:r>
      <w:r w:rsidRPr="00161A02">
        <w:t xml:space="preserve">The regions were assigned a cell spacing of 50 feet by 50 feet.  This finer cell spacing allows for more hydraulic calculations and mapping detail near areas where there are likely to be more structures. </w:t>
      </w:r>
      <w:r w:rsidR="001957EB">
        <w:fldChar w:fldCharType="begin"/>
      </w:r>
      <w:r w:rsidR="001957EB">
        <w:instrText xml:space="preserve"> REF _Ref95309377 \h </w:instrText>
      </w:r>
      <w:r w:rsidR="001957EB">
        <w:fldChar w:fldCharType="separate"/>
      </w:r>
      <w:r w:rsidR="0084723D">
        <w:t xml:space="preserve">Table </w:t>
      </w:r>
      <w:r w:rsidR="0084723D">
        <w:rPr>
          <w:noProof/>
        </w:rPr>
        <w:t>9</w:t>
      </w:r>
      <w:r w:rsidR="001957EB">
        <w:fldChar w:fldCharType="end"/>
      </w:r>
      <w:r w:rsidR="001957EB">
        <w:t xml:space="preserve"> </w:t>
      </w:r>
      <w:r w:rsidRPr="00161A02">
        <w:t xml:space="preserve">shows the communities contained within </w:t>
      </w:r>
      <w:r w:rsidR="00B716B1">
        <w:t>Bosque</w:t>
      </w:r>
      <w:r w:rsidR="00F05AAD">
        <w:t xml:space="preserve"> </w:t>
      </w:r>
      <w:r w:rsidR="003624E2">
        <w:t xml:space="preserve">watershed that were </w:t>
      </w:r>
      <w:r w:rsidR="00B014BF">
        <w:t>modeled with refinement regions as well as the square mileage of the refinement region.</w:t>
      </w:r>
    </w:p>
    <w:p w14:paraId="46D650E9" w14:textId="5A21DB7B" w:rsidR="00A315D3" w:rsidRDefault="00A315D3" w:rsidP="00230830">
      <w:pPr>
        <w:pStyle w:val="Caption"/>
        <w:jc w:val="center"/>
      </w:pPr>
      <w:bookmarkStart w:id="73" w:name="_Ref95309377"/>
      <w:bookmarkStart w:id="74" w:name="_Toc119323298"/>
      <w:r>
        <w:t xml:space="preserve">Table </w:t>
      </w:r>
      <w:r w:rsidR="008723EA">
        <w:fldChar w:fldCharType="begin"/>
      </w:r>
      <w:r w:rsidR="008723EA">
        <w:instrText xml:space="preserve"> SEQ Table \* ARABIC </w:instrText>
      </w:r>
      <w:r w:rsidR="008723EA">
        <w:fldChar w:fldCharType="separate"/>
      </w:r>
      <w:r w:rsidR="0084723D">
        <w:rPr>
          <w:noProof/>
        </w:rPr>
        <w:t>9</w:t>
      </w:r>
      <w:r w:rsidR="008723EA">
        <w:fldChar w:fldCharType="end"/>
      </w:r>
      <w:bookmarkEnd w:id="73"/>
      <w:r>
        <w:t>: Communities with 2D Mesh Refinement</w:t>
      </w:r>
      <w:bookmarkEnd w:id="74"/>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BC6495">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2A397F67" w:rsidR="00140050" w:rsidRPr="00193BD7" w:rsidRDefault="009F591D" w:rsidP="009F591D">
            <w:pPr>
              <w:tabs>
                <w:tab w:val="clear" w:pos="284"/>
              </w:tabs>
              <w:autoSpaceDE w:val="0"/>
              <w:autoSpaceDN w:val="0"/>
              <w:adjustRightInd w:val="0"/>
              <w:spacing w:line="240" w:lineRule="auto"/>
              <w:jc w:val="center"/>
              <w:rPr>
                <w:rFonts w:cs="Calibri"/>
                <w:color w:val="auto"/>
                <w:kern w:val="0"/>
                <w:szCs w:val="20"/>
              </w:rPr>
            </w:pPr>
            <w:r>
              <w:rPr>
                <w:color w:val="auto"/>
                <w:szCs w:val="20"/>
              </w:rPr>
              <w:t>Crawford</w:t>
            </w:r>
          </w:p>
        </w:tc>
        <w:tc>
          <w:tcPr>
            <w:tcW w:w="1385" w:type="dxa"/>
            <w:vAlign w:val="top"/>
          </w:tcPr>
          <w:p w14:paraId="58782913" w14:textId="51036745" w:rsidR="00140050" w:rsidRPr="00193BD7" w:rsidRDefault="009F591D" w:rsidP="000A3B6D">
            <w:pPr>
              <w:tabs>
                <w:tab w:val="clear" w:pos="284"/>
              </w:tabs>
              <w:autoSpaceDE w:val="0"/>
              <w:autoSpaceDN w:val="0"/>
              <w:adjustRightInd w:val="0"/>
              <w:spacing w:line="240" w:lineRule="auto"/>
              <w:jc w:val="center"/>
              <w:rPr>
                <w:rFonts w:cs="Calibri"/>
                <w:color w:val="auto"/>
                <w:kern w:val="0"/>
                <w:szCs w:val="20"/>
              </w:rPr>
            </w:pPr>
            <w:r>
              <w:t>1.09</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20375E59" w:rsidR="00140050" w:rsidRPr="00193BD7" w:rsidRDefault="009F591D" w:rsidP="009F591D">
            <w:pPr>
              <w:tabs>
                <w:tab w:val="clear" w:pos="284"/>
              </w:tabs>
              <w:autoSpaceDE w:val="0"/>
              <w:autoSpaceDN w:val="0"/>
              <w:adjustRightInd w:val="0"/>
              <w:spacing w:line="240" w:lineRule="auto"/>
              <w:jc w:val="center"/>
              <w:rPr>
                <w:rFonts w:cs="Calibri"/>
                <w:color w:val="auto"/>
                <w:kern w:val="0"/>
                <w:szCs w:val="20"/>
              </w:rPr>
            </w:pPr>
            <w:r>
              <w:rPr>
                <w:color w:val="auto"/>
              </w:rPr>
              <w:t>McGregor</w:t>
            </w:r>
          </w:p>
        </w:tc>
        <w:tc>
          <w:tcPr>
            <w:tcW w:w="1385" w:type="dxa"/>
            <w:vAlign w:val="top"/>
          </w:tcPr>
          <w:p w14:paraId="3EDA58CE" w14:textId="30E066D3" w:rsidR="00140050" w:rsidRPr="00193BD7" w:rsidRDefault="009F591D" w:rsidP="000A3B6D">
            <w:pPr>
              <w:tabs>
                <w:tab w:val="clear" w:pos="284"/>
              </w:tabs>
              <w:autoSpaceDE w:val="0"/>
              <w:autoSpaceDN w:val="0"/>
              <w:adjustRightInd w:val="0"/>
              <w:spacing w:line="240" w:lineRule="auto"/>
              <w:jc w:val="center"/>
              <w:rPr>
                <w:rFonts w:cs="Calibri"/>
                <w:color w:val="auto"/>
                <w:kern w:val="0"/>
                <w:szCs w:val="20"/>
              </w:rPr>
            </w:pPr>
            <w:r>
              <w:t>19.10</w:t>
            </w:r>
          </w:p>
        </w:tc>
      </w:tr>
      <w:tr w:rsidR="00140050"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343CEC05" w:rsidR="00140050" w:rsidRPr="00193BD7" w:rsidRDefault="009F591D" w:rsidP="009F591D">
            <w:pPr>
              <w:tabs>
                <w:tab w:val="clear" w:pos="284"/>
              </w:tabs>
              <w:autoSpaceDE w:val="0"/>
              <w:autoSpaceDN w:val="0"/>
              <w:adjustRightInd w:val="0"/>
              <w:spacing w:line="240" w:lineRule="auto"/>
              <w:jc w:val="center"/>
              <w:rPr>
                <w:rFonts w:cs="Calibri"/>
                <w:color w:val="auto"/>
                <w:kern w:val="0"/>
                <w:szCs w:val="20"/>
              </w:rPr>
            </w:pPr>
            <w:r>
              <w:rPr>
                <w:color w:val="auto"/>
              </w:rPr>
              <w:t>Waco</w:t>
            </w:r>
          </w:p>
        </w:tc>
        <w:tc>
          <w:tcPr>
            <w:tcW w:w="1385" w:type="dxa"/>
            <w:vAlign w:val="top"/>
          </w:tcPr>
          <w:p w14:paraId="38F3C967" w14:textId="7BF63F1E" w:rsidR="009F591D" w:rsidRPr="009F591D" w:rsidRDefault="009F591D" w:rsidP="009F591D">
            <w:pPr>
              <w:tabs>
                <w:tab w:val="clear" w:pos="284"/>
              </w:tabs>
              <w:autoSpaceDE w:val="0"/>
              <w:autoSpaceDN w:val="0"/>
              <w:adjustRightInd w:val="0"/>
              <w:spacing w:line="240" w:lineRule="auto"/>
              <w:jc w:val="center"/>
            </w:pPr>
            <w:r>
              <w:t>34.73</w:t>
            </w:r>
          </w:p>
        </w:tc>
      </w:tr>
      <w:tr w:rsidR="00140050"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6E6BCA76" w:rsidR="00140050" w:rsidRPr="00193BD7" w:rsidRDefault="009F591D" w:rsidP="000A3B6D">
            <w:pPr>
              <w:tabs>
                <w:tab w:val="clear" w:pos="284"/>
              </w:tabs>
              <w:autoSpaceDE w:val="0"/>
              <w:autoSpaceDN w:val="0"/>
              <w:adjustRightInd w:val="0"/>
              <w:spacing w:line="240" w:lineRule="auto"/>
              <w:jc w:val="center"/>
              <w:rPr>
                <w:rFonts w:cs="Calibri"/>
                <w:color w:val="auto"/>
                <w:kern w:val="0"/>
                <w:szCs w:val="20"/>
              </w:rPr>
            </w:pPr>
            <w:r>
              <w:rPr>
                <w:color w:val="auto"/>
              </w:rPr>
              <w:t>Woodway</w:t>
            </w:r>
          </w:p>
        </w:tc>
        <w:tc>
          <w:tcPr>
            <w:tcW w:w="1385" w:type="dxa"/>
            <w:vAlign w:val="top"/>
          </w:tcPr>
          <w:p w14:paraId="5FFE2626" w14:textId="3528D467" w:rsidR="00140050" w:rsidRPr="00193BD7" w:rsidRDefault="009F591D" w:rsidP="000A3B6D">
            <w:pPr>
              <w:tabs>
                <w:tab w:val="clear" w:pos="284"/>
              </w:tabs>
              <w:autoSpaceDE w:val="0"/>
              <w:autoSpaceDN w:val="0"/>
              <w:adjustRightInd w:val="0"/>
              <w:spacing w:line="240" w:lineRule="auto"/>
              <w:jc w:val="center"/>
              <w:rPr>
                <w:rFonts w:cs="Calibri"/>
                <w:color w:val="auto"/>
                <w:kern w:val="0"/>
                <w:szCs w:val="20"/>
              </w:rPr>
            </w:pPr>
            <w:r>
              <w:t>6.40</w:t>
            </w:r>
          </w:p>
        </w:tc>
      </w:tr>
    </w:tbl>
    <w:p w14:paraId="701983A4" w14:textId="77777777" w:rsidR="0098373D" w:rsidRDefault="0098373D" w:rsidP="005A0E97">
      <w:pPr>
        <w:pStyle w:val="BodyText"/>
      </w:pPr>
    </w:p>
    <w:p w14:paraId="7FB72764" w14:textId="77777777" w:rsidR="002C66FE" w:rsidRDefault="002C66FE" w:rsidP="002C66FE">
      <w:pPr>
        <w:pStyle w:val="Heading3"/>
      </w:pPr>
      <w:bookmarkStart w:id="75" w:name="_Toc119323326"/>
      <w:r>
        <w:t>Quality Control</w:t>
      </w:r>
      <w:bookmarkEnd w:id="75"/>
    </w:p>
    <w:p w14:paraId="306F1E9E" w14:textId="7CF6C57C" w:rsidR="002C66FE" w:rsidRDefault="002C66FE" w:rsidP="002C66FE">
      <w:pPr>
        <w:pStyle w:val="BodyText"/>
      </w:pPr>
      <w:r>
        <w:t>The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84723D">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6" w:name="_Toc119323327"/>
      <w:r w:rsidRPr="00CA2219">
        <w:t>Results</w:t>
      </w:r>
      <w:bookmarkEnd w:id="76"/>
    </w:p>
    <w:p w14:paraId="7854A95A" w14:textId="4C373382" w:rsidR="00A315D3" w:rsidRDefault="00C500BA"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w:t>
      </w:r>
      <w:r w:rsidRPr="00C1656E">
        <w:t xml:space="preserve">mapped. The HEC-RAS peak (max) results were exported for mapping and the HEC-RAS model was run with a hydrograph output interval of </w:t>
      </w:r>
      <w:r w:rsidR="00CC7182" w:rsidRPr="00C1656E">
        <w:t xml:space="preserve">1 </w:t>
      </w:r>
      <w:r w:rsidR="00A90682">
        <w:t>hour</w:t>
      </w:r>
      <w:r w:rsidRPr="00C1656E">
        <w:t>, mapping output interval of 1 hour and the detailed output interval of 1 hour.The Bosque</w:t>
      </w:r>
      <w:r>
        <w:t xml:space="preserve"> </w:t>
      </w:r>
      <w:r w:rsidRPr="005C72F6">
        <w:t>watershed</w:t>
      </w:r>
      <w:r>
        <w:t xml:space="preserve"> is sufficient to facilitate FEMA regulatory </w:t>
      </w:r>
      <w:r w:rsidRPr="00C1656E">
        <w:t>processes while also providing the best available information for planning purposes. To further check the models accuracy additional profile lines were added and compared to</w:t>
      </w:r>
      <w:r>
        <w:t xml:space="preserve"> Base Flood WSE that were available in the </w:t>
      </w:r>
      <w:r w:rsidR="00CC7182">
        <w:t xml:space="preserve">McLennan </w:t>
      </w:r>
      <w:r>
        <w:t xml:space="preserve">County Flood Insurance Study (FIS) dated </w:t>
      </w:r>
      <w:r w:rsidR="00CC7182" w:rsidRPr="008F0E37">
        <w:t>Decem</w:t>
      </w:r>
      <w:r w:rsidR="008F0E37" w:rsidRPr="008F0E37">
        <w:t>ber 20</w:t>
      </w:r>
      <w:r w:rsidRPr="008F0E37">
        <w:t>, 20</w:t>
      </w:r>
      <w:r w:rsidR="008F0E37" w:rsidRPr="008F0E37">
        <w:t>19</w:t>
      </w:r>
      <w:r>
        <w:rPr>
          <w:rStyle w:val="CommentReference"/>
        </w:rPr>
        <w:t>.</w:t>
      </w:r>
      <w:r>
        <w:t xml:space="preserve"> The comparison is shown below in </w:t>
      </w:r>
      <w:r w:rsidR="00B54ADC">
        <w:fldChar w:fldCharType="begin"/>
      </w:r>
      <w:r w:rsidR="00B54ADC">
        <w:instrText xml:space="preserve"> REF _Ref110256870 \h </w:instrText>
      </w:r>
      <w:r w:rsidR="00B54ADC">
        <w:fldChar w:fldCharType="separate"/>
      </w:r>
      <w:r w:rsidR="0084723D" w:rsidRPr="00D571BA">
        <w:t xml:space="preserve">Table </w:t>
      </w:r>
      <w:r w:rsidR="0084723D">
        <w:rPr>
          <w:noProof/>
        </w:rPr>
        <w:t>10</w:t>
      </w:r>
      <w:r w:rsidR="00B54ADC">
        <w:fldChar w:fldCharType="end"/>
      </w:r>
      <w:r>
        <w:t>. T</w:t>
      </w:r>
      <w:r w:rsidRPr="00C30B92">
        <w:t xml:space="preserve">he </w:t>
      </w:r>
      <w:r>
        <w:t>2D BLE</w:t>
      </w:r>
      <w:r w:rsidRPr="00C30B92">
        <w:t xml:space="preserve"> results should be verified through community work map meetings</w:t>
      </w:r>
      <w:r>
        <w:t xml:space="preserve"> as part of the regulatory workflow</w:t>
      </w:r>
      <w:r w:rsidRPr="0077449E">
        <w:t>.</w:t>
      </w:r>
      <w:r w:rsidR="0098373D">
        <w:t xml:space="preserve"> </w:t>
      </w:r>
    </w:p>
    <w:p w14:paraId="3638B4E9" w14:textId="77777777" w:rsidR="00AA1159" w:rsidRDefault="00AA1159" w:rsidP="00A315D3">
      <w:pPr>
        <w:pStyle w:val="BodyText"/>
      </w:pPr>
    </w:p>
    <w:p w14:paraId="7180083D" w14:textId="6816E097" w:rsidR="0023430C" w:rsidRDefault="0023430C" w:rsidP="0023430C">
      <w:pPr>
        <w:pStyle w:val="Caption"/>
        <w:jc w:val="center"/>
      </w:pPr>
      <w:bookmarkStart w:id="77" w:name="_Ref110256870"/>
      <w:bookmarkStart w:id="78" w:name="_Toc119323299"/>
      <w:r w:rsidRPr="00D571BA">
        <w:lastRenderedPageBreak/>
        <w:t xml:space="preserve">Table </w:t>
      </w:r>
      <w:r w:rsidR="008723EA">
        <w:fldChar w:fldCharType="begin"/>
      </w:r>
      <w:r w:rsidR="008723EA">
        <w:instrText xml:space="preserve"> SEQ Table \* ARABIC </w:instrText>
      </w:r>
      <w:r w:rsidR="008723EA">
        <w:fldChar w:fldCharType="separate"/>
      </w:r>
      <w:r w:rsidR="0084723D">
        <w:rPr>
          <w:noProof/>
        </w:rPr>
        <w:t>10</w:t>
      </w:r>
      <w:r w:rsidR="008723EA">
        <w:fldChar w:fldCharType="end"/>
      </w:r>
      <w:bookmarkEnd w:id="77"/>
      <w:r w:rsidRPr="00D571BA">
        <w:t xml:space="preserve">: Effective and Model </w:t>
      </w:r>
      <w:r w:rsidR="00DB51AA" w:rsidRPr="00D571BA">
        <w:t>Base Flood Elevation(BFE)</w:t>
      </w:r>
      <w:r w:rsidRPr="00D571BA">
        <w:t xml:space="preserve"> Comparison</w:t>
      </w:r>
      <w:r w:rsidR="00773C8E" w:rsidRPr="00D571BA">
        <w:t xml:space="preserve"> after calibration</w:t>
      </w:r>
      <w:bookmarkEnd w:id="78"/>
    </w:p>
    <w:tbl>
      <w:tblPr>
        <w:tblStyle w:val="FEMATable"/>
        <w:tblW w:w="6415" w:type="dxa"/>
        <w:jc w:val="center"/>
        <w:tblLook w:val="04A0" w:firstRow="1" w:lastRow="0" w:firstColumn="1" w:lastColumn="0" w:noHBand="0" w:noVBand="1"/>
      </w:tblPr>
      <w:tblGrid>
        <w:gridCol w:w="2315"/>
        <w:gridCol w:w="1372"/>
        <w:gridCol w:w="1517"/>
        <w:gridCol w:w="1211"/>
      </w:tblGrid>
      <w:tr w:rsidR="0098775F" w:rsidRPr="0023430C" w14:paraId="15C22F7E" w14:textId="77777777" w:rsidTr="00C55BE5">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315"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372" w:type="dxa"/>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00189C" w:rsidRPr="0023430C" w14:paraId="2C102DDE" w14:textId="77777777" w:rsidTr="00C55BE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79762B1A" w14:textId="6F7189A2" w:rsidR="00805460" w:rsidRPr="008F0E37" w:rsidRDefault="00F91DBC" w:rsidP="00805460">
            <w:pPr>
              <w:tabs>
                <w:tab w:val="clear" w:pos="284"/>
              </w:tabs>
              <w:spacing w:before="20" w:after="20" w:line="240" w:lineRule="auto"/>
              <w:rPr>
                <w:rFonts w:ascii="Calibri" w:eastAsia="Times New Roman" w:hAnsi="Calibri" w:cs="Times New Roman"/>
                <w:kern w:val="0"/>
                <w:szCs w:val="24"/>
              </w:rPr>
            </w:pPr>
            <w:bookmarkStart w:id="79" w:name="_Hlk109725003"/>
            <w:r>
              <w:rPr>
                <w:rFonts w:ascii="Calibri" w:eastAsia="Times New Roman" w:hAnsi="Calibri" w:cs="Times New Roman"/>
                <w:kern w:val="0"/>
                <w:szCs w:val="24"/>
              </w:rPr>
              <w:t>Harris Creek Lower Stream</w:t>
            </w:r>
            <w:r w:rsidR="008F0E37">
              <w:rPr>
                <w:rFonts w:ascii="Calibri" w:eastAsia="Times New Roman" w:hAnsi="Calibri" w:cs="Times New Roman"/>
                <w:kern w:val="0"/>
                <w:szCs w:val="24"/>
              </w:rPr>
              <w:t xml:space="preserve"> </w:t>
            </w:r>
            <w:r w:rsidR="002B3384">
              <w:rPr>
                <w:rFonts w:ascii="Calibri" w:eastAsia="Times New Roman" w:hAnsi="Calibri" w:cs="Times New Roman"/>
                <w:kern w:val="0"/>
                <w:szCs w:val="24"/>
              </w:rPr>
              <w:t>at</w:t>
            </w:r>
          </w:p>
          <w:p w14:paraId="7D37C9A5" w14:textId="1F99D5C2" w:rsidR="0000189C" w:rsidRPr="0000189C" w:rsidRDefault="008F0E37" w:rsidP="008F0E37">
            <w:pPr>
              <w:tabs>
                <w:tab w:val="clear" w:pos="284"/>
              </w:tabs>
              <w:spacing w:before="20" w:after="20" w:line="240" w:lineRule="auto"/>
              <w:rPr>
                <w:rFonts w:ascii="Calibri" w:eastAsia="Times New Roman" w:hAnsi="Calibri" w:cs="Times New Roman"/>
                <w:kern w:val="0"/>
                <w:szCs w:val="24"/>
              </w:rPr>
            </w:pPr>
            <w:r w:rsidRPr="008F0E37">
              <w:rPr>
                <w:rFonts w:ascii="Calibri" w:eastAsia="Times New Roman" w:hAnsi="Calibri" w:cs="Times New Roman"/>
                <w:kern w:val="0"/>
                <w:szCs w:val="24"/>
              </w:rPr>
              <w:t>US Highway 84</w:t>
            </w:r>
          </w:p>
        </w:tc>
        <w:tc>
          <w:tcPr>
            <w:tcW w:w="1372" w:type="dxa"/>
            <w:shd w:val="clear" w:color="auto" w:fill="FFFFFF" w:themeFill="background1"/>
            <w:vAlign w:val="center"/>
          </w:tcPr>
          <w:p w14:paraId="603FB2C7" w14:textId="4D63B82C" w:rsidR="0000189C" w:rsidRPr="0000189C" w:rsidRDefault="00963C1B"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553</w:t>
            </w:r>
          </w:p>
        </w:tc>
        <w:tc>
          <w:tcPr>
            <w:tcW w:w="1517" w:type="dxa"/>
            <w:shd w:val="clear" w:color="auto" w:fill="FFFFFF" w:themeFill="background1"/>
            <w:vAlign w:val="center"/>
          </w:tcPr>
          <w:p w14:paraId="06BA7575" w14:textId="68224192" w:rsidR="0000189C" w:rsidRPr="008B07B9" w:rsidRDefault="0098373D" w:rsidP="00A90682">
            <w:pPr>
              <w:tabs>
                <w:tab w:val="clear" w:pos="284"/>
              </w:tabs>
              <w:spacing w:before="20" w:after="20" w:line="240" w:lineRule="auto"/>
              <w:jc w:val="center"/>
              <w:rPr>
                <w:rFonts w:ascii="Calibri" w:eastAsia="Times New Roman" w:hAnsi="Calibri" w:cs="Times New Roman"/>
                <w:kern w:val="0"/>
                <w:szCs w:val="24"/>
                <w:highlight w:val="yellow"/>
              </w:rPr>
            </w:pPr>
            <w:r>
              <w:rPr>
                <w:rFonts w:ascii="Calibri" w:eastAsia="Times New Roman" w:hAnsi="Calibri" w:cs="Times New Roman"/>
                <w:kern w:val="0"/>
                <w:szCs w:val="24"/>
              </w:rPr>
              <w:t>549.21</w:t>
            </w:r>
          </w:p>
        </w:tc>
        <w:tc>
          <w:tcPr>
            <w:tcW w:w="1211" w:type="dxa"/>
            <w:shd w:val="clear" w:color="auto" w:fill="FFFFFF" w:themeFill="background1"/>
            <w:vAlign w:val="center"/>
          </w:tcPr>
          <w:p w14:paraId="3A38B1F7" w14:textId="7557A731" w:rsidR="0000189C" w:rsidRPr="00C55BE5" w:rsidRDefault="0098373D"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-3.79</w:t>
            </w:r>
          </w:p>
        </w:tc>
      </w:tr>
      <w:tr w:rsidR="0000189C" w:rsidRPr="0023430C" w14:paraId="71E23B01" w14:textId="77777777" w:rsidTr="00C55BE5">
        <w:trPr>
          <w:trHeight w:val="288"/>
          <w:jc w:val="center"/>
        </w:trPr>
        <w:tc>
          <w:tcPr>
            <w:tcW w:w="2315" w:type="dxa"/>
            <w:tcBorders>
              <w:bottom w:val="single" w:sz="4" w:space="0" w:color="3381BD"/>
            </w:tcBorders>
            <w:shd w:val="clear" w:color="auto" w:fill="D9D9D9" w:themeFill="background1" w:themeFillShade="D9"/>
          </w:tcPr>
          <w:p w14:paraId="3DBEFD8B" w14:textId="62E0B1DA" w:rsidR="0000189C" w:rsidRPr="0000189C" w:rsidRDefault="008F0E37"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Speegleville Creek below US Highway 6</w:t>
            </w:r>
          </w:p>
        </w:tc>
        <w:tc>
          <w:tcPr>
            <w:tcW w:w="1372" w:type="dxa"/>
            <w:tcBorders>
              <w:bottom w:val="single" w:sz="4" w:space="0" w:color="3381BD"/>
            </w:tcBorders>
            <w:shd w:val="clear" w:color="auto" w:fill="D9D9D9" w:themeFill="background1" w:themeFillShade="D9"/>
            <w:vAlign w:val="center"/>
          </w:tcPr>
          <w:p w14:paraId="63119563" w14:textId="45099D65" w:rsidR="0000189C" w:rsidRPr="0000189C" w:rsidRDefault="00963C1B"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518</w:t>
            </w:r>
          </w:p>
        </w:tc>
        <w:tc>
          <w:tcPr>
            <w:tcW w:w="1517" w:type="dxa"/>
            <w:tcBorders>
              <w:bottom w:val="single" w:sz="4" w:space="0" w:color="3381BD"/>
            </w:tcBorders>
            <w:shd w:val="clear" w:color="auto" w:fill="D9D9D9" w:themeFill="background1" w:themeFillShade="D9"/>
            <w:vAlign w:val="center"/>
          </w:tcPr>
          <w:p w14:paraId="349CD347" w14:textId="63625FCA" w:rsidR="0000189C" w:rsidRPr="0000189C" w:rsidRDefault="0098373D"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512.60</w:t>
            </w:r>
          </w:p>
        </w:tc>
        <w:tc>
          <w:tcPr>
            <w:tcW w:w="1211" w:type="dxa"/>
            <w:tcBorders>
              <w:bottom w:val="single" w:sz="4" w:space="0" w:color="3381BD"/>
            </w:tcBorders>
            <w:shd w:val="clear" w:color="auto" w:fill="D9D9D9" w:themeFill="background1" w:themeFillShade="D9"/>
            <w:vAlign w:val="center"/>
          </w:tcPr>
          <w:p w14:paraId="7F621C3D" w14:textId="6C84F62D" w:rsidR="00C55BE5" w:rsidRPr="00C55BE5" w:rsidRDefault="0098373D" w:rsidP="00C55BE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-5.40</w:t>
            </w:r>
          </w:p>
        </w:tc>
      </w:tr>
      <w:tr w:rsidR="00AE1FE8" w:rsidRPr="0023430C" w14:paraId="599DB13F" w14:textId="77777777" w:rsidTr="00C55BE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auto"/>
          </w:tcPr>
          <w:p w14:paraId="41EFA86E" w14:textId="04FAFA0D" w:rsidR="00AE1FE8" w:rsidRPr="0000189C" w:rsidRDefault="00F91DBC"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Harris Creek Upper Stream</w:t>
            </w:r>
            <w:r w:rsidR="008F0E37">
              <w:rPr>
                <w:rFonts w:ascii="Calibri" w:eastAsia="Times New Roman" w:hAnsi="Calibri" w:cs="Times New Roman"/>
                <w:kern w:val="0"/>
                <w:szCs w:val="24"/>
              </w:rPr>
              <w:t xml:space="preserve"> at railroad</w:t>
            </w:r>
          </w:p>
        </w:tc>
        <w:tc>
          <w:tcPr>
            <w:tcW w:w="1372" w:type="dxa"/>
            <w:shd w:val="clear" w:color="auto" w:fill="auto"/>
            <w:vAlign w:val="center"/>
          </w:tcPr>
          <w:p w14:paraId="221D4959" w14:textId="0BCADDCE" w:rsidR="00AE1FE8" w:rsidRPr="0000189C" w:rsidRDefault="002B338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684</w:t>
            </w:r>
          </w:p>
        </w:tc>
        <w:tc>
          <w:tcPr>
            <w:tcW w:w="1517" w:type="dxa"/>
            <w:shd w:val="clear" w:color="auto" w:fill="auto"/>
            <w:vAlign w:val="center"/>
          </w:tcPr>
          <w:p w14:paraId="58939673" w14:textId="4800291D" w:rsidR="00AE1FE8" w:rsidRPr="00AE1FE8" w:rsidRDefault="00963C1B" w:rsidP="0098373D">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68</w:t>
            </w:r>
            <w:r w:rsidR="0098373D">
              <w:rPr>
                <w:rFonts w:ascii="Calibri" w:eastAsia="Times New Roman" w:hAnsi="Calibri" w:cs="Times New Roman"/>
                <w:kern w:val="0"/>
                <w:szCs w:val="24"/>
              </w:rPr>
              <w:t>1.44</w:t>
            </w:r>
          </w:p>
        </w:tc>
        <w:tc>
          <w:tcPr>
            <w:tcW w:w="1211" w:type="dxa"/>
            <w:shd w:val="clear" w:color="auto" w:fill="auto"/>
            <w:vAlign w:val="center"/>
          </w:tcPr>
          <w:p w14:paraId="30FF9FAE" w14:textId="3A961646" w:rsidR="00AE1FE8" w:rsidRPr="00AE1FE8" w:rsidRDefault="0098373D"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-2.56</w:t>
            </w:r>
          </w:p>
        </w:tc>
      </w:tr>
      <w:tr w:rsidR="00AE1FE8" w:rsidRPr="0023430C" w14:paraId="125A6745" w14:textId="77777777" w:rsidTr="00C55BE5">
        <w:trPr>
          <w:trHeight w:val="288"/>
          <w:jc w:val="center"/>
        </w:trPr>
        <w:tc>
          <w:tcPr>
            <w:tcW w:w="2315" w:type="dxa"/>
            <w:tcBorders>
              <w:bottom w:val="single" w:sz="4" w:space="0" w:color="3381BD"/>
            </w:tcBorders>
            <w:shd w:val="clear" w:color="auto" w:fill="D9D9D9" w:themeFill="background1" w:themeFillShade="D9"/>
          </w:tcPr>
          <w:p w14:paraId="0F50CBFD" w14:textId="53F83274" w:rsidR="00AE1FE8" w:rsidRPr="0000189C" w:rsidRDefault="008F0E37"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Willow Creek at State Highway 317</w:t>
            </w:r>
          </w:p>
        </w:tc>
        <w:tc>
          <w:tcPr>
            <w:tcW w:w="1372" w:type="dxa"/>
            <w:tcBorders>
              <w:bottom w:val="single" w:sz="4" w:space="0" w:color="3381BD"/>
            </w:tcBorders>
            <w:shd w:val="clear" w:color="auto" w:fill="D9D9D9" w:themeFill="background1" w:themeFillShade="D9"/>
            <w:vAlign w:val="center"/>
          </w:tcPr>
          <w:p w14:paraId="29AE703E" w14:textId="6740F78A" w:rsidR="00AE1FE8" w:rsidRPr="0000189C" w:rsidRDefault="00963C1B"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671.9</w:t>
            </w:r>
          </w:p>
        </w:tc>
        <w:tc>
          <w:tcPr>
            <w:tcW w:w="1517" w:type="dxa"/>
            <w:tcBorders>
              <w:bottom w:val="single" w:sz="4" w:space="0" w:color="3381BD"/>
            </w:tcBorders>
            <w:shd w:val="clear" w:color="auto" w:fill="D9D9D9" w:themeFill="background1" w:themeFillShade="D9"/>
            <w:vAlign w:val="center"/>
          </w:tcPr>
          <w:p w14:paraId="2414D15E" w14:textId="1F1E65EF" w:rsidR="00AE1FE8" w:rsidRPr="00AE1FE8" w:rsidRDefault="0033191D" w:rsidP="0098373D">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67</w:t>
            </w:r>
            <w:r w:rsidR="0098373D">
              <w:rPr>
                <w:rFonts w:ascii="Calibri" w:eastAsia="Times New Roman" w:hAnsi="Calibri" w:cs="Times New Roman"/>
                <w:kern w:val="0"/>
                <w:szCs w:val="24"/>
              </w:rPr>
              <w:t>6.12</w:t>
            </w:r>
          </w:p>
        </w:tc>
        <w:tc>
          <w:tcPr>
            <w:tcW w:w="1211" w:type="dxa"/>
            <w:tcBorders>
              <w:bottom w:val="single" w:sz="4" w:space="0" w:color="3381BD"/>
            </w:tcBorders>
            <w:shd w:val="clear" w:color="auto" w:fill="D9D9D9" w:themeFill="background1" w:themeFillShade="D9"/>
            <w:vAlign w:val="center"/>
          </w:tcPr>
          <w:p w14:paraId="4DB0CAA1" w14:textId="6C1481BE" w:rsidR="00AE1FE8" w:rsidRPr="00AE1FE8" w:rsidRDefault="0098373D"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4.22</w:t>
            </w:r>
          </w:p>
        </w:tc>
      </w:tr>
      <w:bookmarkEnd w:id="79"/>
    </w:tbl>
    <w:p w14:paraId="50A18CAC" w14:textId="248358DF" w:rsidR="00E95FA9" w:rsidRDefault="00E95FA9" w:rsidP="009F5A00">
      <w:pPr>
        <w:pStyle w:val="Caption"/>
        <w:spacing w:after="180"/>
        <w:jc w:val="center"/>
      </w:pPr>
    </w:p>
    <w:p w14:paraId="05B44BD2" w14:textId="77777777" w:rsidR="00976A14" w:rsidRDefault="00976A14" w:rsidP="00265A9E">
      <w:pPr>
        <w:pStyle w:val="Heading2"/>
      </w:pPr>
      <w:bookmarkStart w:id="80" w:name="_Ref63069192"/>
      <w:bookmarkStart w:id="81" w:name="_Toc119323328"/>
      <w:r>
        <w:t>Calibration</w:t>
      </w:r>
      <w:bookmarkEnd w:id="80"/>
      <w:bookmarkEnd w:id="81"/>
    </w:p>
    <w:p w14:paraId="7D98FD5D" w14:textId="7B059C93" w:rsidR="00C500BA" w:rsidRPr="001733FE" w:rsidRDefault="00C500BA" w:rsidP="00C500BA">
      <w:pPr>
        <w:pStyle w:val="BodyText"/>
        <w:rPr>
          <w:rFonts w:cstheme="minorHAnsi"/>
        </w:rPr>
      </w:pPr>
      <w:r w:rsidRPr="001733FE">
        <w:rPr>
          <w:rFonts w:cstheme="minorHAnsi"/>
        </w:rPr>
        <w:t>Known USGS gages within the model area with more than 10-years of flow record were used as the first priority for calibration of the 1</w:t>
      </w:r>
      <w:r>
        <w:rPr>
          <w:rFonts w:cstheme="minorHAnsi"/>
        </w:rPr>
        <w:t>-percent</w:t>
      </w:r>
      <w:r w:rsidRPr="001733FE">
        <w:rPr>
          <w:rFonts w:cstheme="minorHAnsi"/>
        </w:rPr>
        <w:t xml:space="preserve"> annual chance event. Discharges at gages were compared to discharges in the 2D models at the exact same location</w:t>
      </w:r>
      <w:r w:rsidRPr="009B7FC2">
        <w:rPr>
          <w:rFonts w:cstheme="minorHAnsi"/>
        </w:rPr>
        <w:t>s. If a publish</w:t>
      </w:r>
      <w:r>
        <w:rPr>
          <w:rFonts w:cstheme="minorHAnsi"/>
        </w:rPr>
        <w:t>ed rating curve was available, w</w:t>
      </w:r>
      <w:r w:rsidRPr="009B7FC2">
        <w:rPr>
          <w:rFonts w:cstheme="minorHAnsi"/>
        </w:rPr>
        <w:t xml:space="preserve">ater </w:t>
      </w:r>
      <w:r>
        <w:rPr>
          <w:rFonts w:cstheme="minorHAnsi"/>
        </w:rPr>
        <w:t>s</w:t>
      </w:r>
      <w:r w:rsidRPr="009B7FC2">
        <w:rPr>
          <w:rFonts w:cstheme="minorHAnsi"/>
        </w:rPr>
        <w:t xml:space="preserve">urface </w:t>
      </w:r>
      <w:r>
        <w:rPr>
          <w:rFonts w:cstheme="minorHAnsi"/>
        </w:rPr>
        <w:t>e</w:t>
      </w:r>
      <w:r w:rsidRPr="009B7FC2">
        <w:rPr>
          <w:rFonts w:cstheme="minorHAnsi"/>
        </w:rPr>
        <w:t>levation</w:t>
      </w:r>
      <w:r>
        <w:rPr>
          <w:rFonts w:cstheme="minorHAnsi"/>
        </w:rPr>
        <w:t>s</w:t>
      </w:r>
      <w:r w:rsidRPr="009B7FC2">
        <w:rPr>
          <w:rFonts w:cstheme="minorHAnsi"/>
        </w:rPr>
        <w:t xml:space="preserve"> from the model </w:t>
      </w:r>
      <w:r w:rsidR="003D56BE">
        <w:rPr>
          <w:rFonts w:cstheme="minorHAnsi"/>
        </w:rPr>
        <w:t>were</w:t>
      </w:r>
      <w:r w:rsidR="003D56BE" w:rsidRPr="009B7FC2">
        <w:rPr>
          <w:rFonts w:cstheme="minorHAnsi"/>
        </w:rPr>
        <w:t xml:space="preserve"> </w:t>
      </w:r>
      <w:r w:rsidRPr="009B7FC2">
        <w:rPr>
          <w:rFonts w:cstheme="minorHAnsi"/>
        </w:rPr>
        <w:t>compared to the calculated 1</w:t>
      </w:r>
      <w:r>
        <w:rPr>
          <w:rFonts w:cstheme="minorHAnsi"/>
        </w:rPr>
        <w:t>-percent</w:t>
      </w:r>
      <w:r w:rsidRPr="009B7FC2">
        <w:rPr>
          <w:rFonts w:cstheme="minorHAnsi"/>
        </w:rPr>
        <w:t xml:space="preserve"> </w:t>
      </w:r>
      <w:r>
        <w:rPr>
          <w:rFonts w:cstheme="minorHAnsi"/>
        </w:rPr>
        <w:t>w</w:t>
      </w:r>
      <w:r w:rsidRPr="009B7FC2">
        <w:rPr>
          <w:rFonts w:cstheme="minorHAnsi"/>
        </w:rPr>
        <w:t xml:space="preserve">ater </w:t>
      </w:r>
      <w:r>
        <w:rPr>
          <w:rFonts w:cstheme="minorHAnsi"/>
        </w:rPr>
        <w:t>s</w:t>
      </w:r>
      <w:r w:rsidRPr="009B7FC2">
        <w:rPr>
          <w:rFonts w:cstheme="minorHAnsi"/>
        </w:rPr>
        <w:t xml:space="preserve">urface </w:t>
      </w:r>
      <w:r>
        <w:rPr>
          <w:rFonts w:cstheme="minorHAnsi"/>
        </w:rPr>
        <w:t>e</w:t>
      </w:r>
      <w:r w:rsidRPr="009B7FC2">
        <w:rPr>
          <w:rFonts w:cstheme="minorHAnsi"/>
        </w:rPr>
        <w:t>levation</w:t>
      </w:r>
      <w:r>
        <w:rPr>
          <w:rFonts w:cstheme="minorHAnsi"/>
        </w:rPr>
        <w:t>s</w:t>
      </w:r>
      <w:r w:rsidRPr="009B7FC2">
        <w:rPr>
          <w:rFonts w:cstheme="minorHAnsi"/>
        </w:rPr>
        <w:t xml:space="preserve"> from the gage analysis.</w:t>
      </w:r>
      <w:r w:rsidRPr="001733FE">
        <w:rPr>
          <w:rFonts w:cstheme="minorHAnsi"/>
        </w:rPr>
        <w:t xml:space="preserve"> </w:t>
      </w:r>
    </w:p>
    <w:p w14:paraId="229DABA8" w14:textId="275FC69F" w:rsidR="001733FE" w:rsidRDefault="00C500BA" w:rsidP="001733FE">
      <w:pPr>
        <w:pStyle w:val="BodyText"/>
        <w:rPr>
          <w:rFonts w:cstheme="minorHAnsi"/>
        </w:rPr>
      </w:pPr>
      <w:r w:rsidRPr="001733FE">
        <w:rPr>
          <w:rFonts w:cstheme="minorHAnsi"/>
        </w:rPr>
        <w:t xml:space="preserve">Effective data was the second priority for calibration. Modeled flows were compared to flows from the summary of discharges </w:t>
      </w:r>
      <w:r w:rsidRPr="0030158D">
        <w:rPr>
          <w:rFonts w:cstheme="minorHAnsi"/>
        </w:rPr>
        <w:t xml:space="preserve">tables from the </w:t>
      </w:r>
      <w:r w:rsidR="003146B3" w:rsidRPr="003146B3">
        <w:t>McLennon</w:t>
      </w:r>
      <w:r w:rsidRPr="003146B3">
        <w:t xml:space="preserve"> County</w:t>
      </w:r>
      <w:r w:rsidRPr="0030158D">
        <w:rPr>
          <w:rFonts w:cstheme="minorHAnsi"/>
        </w:rPr>
        <w:t xml:space="preserve"> Flood Insurance Study (</w:t>
      </w:r>
      <w:r w:rsidRPr="003146B3">
        <w:t xml:space="preserve">Effective </w:t>
      </w:r>
      <w:r w:rsidR="003146B3" w:rsidRPr="003146B3">
        <w:t>December</w:t>
      </w:r>
      <w:r w:rsidRPr="003146B3">
        <w:t xml:space="preserve"> 20</w:t>
      </w:r>
      <w:r w:rsidR="003146B3">
        <w:t>19</w:t>
      </w:r>
      <w:r w:rsidRPr="0030158D">
        <w:rPr>
          <w:rFonts w:cstheme="minorHAnsi"/>
        </w:rPr>
        <w:t>).</w:t>
      </w:r>
      <w:r w:rsidRPr="001733FE">
        <w:rPr>
          <w:rFonts w:cstheme="minorHAnsi"/>
        </w:rPr>
        <w:t xml:space="preserve"> Known water surface elevations were used for validation, not calibration. Upper and lower limits for the effective flows  were calculated by hand and were not taken from the FIS report. They were calculated  by:  </w:t>
      </w:r>
    </w:p>
    <w:p w14:paraId="2E6106EC" w14:textId="77777777" w:rsidR="00F5455A" w:rsidRPr="005A0E97" w:rsidRDefault="00F5455A" w:rsidP="00F5455A">
      <w:pPr>
        <w:pStyle w:val="BodyText"/>
        <w:jc w:val="center"/>
        <w:rPr>
          <w:rFonts w:cstheme="minorHAnsi"/>
        </w:rPr>
      </w:pPr>
      <w:r w:rsidRPr="005A0E97">
        <w:rPr>
          <w:rFonts w:cstheme="minorHAnsi"/>
        </w:rPr>
        <w:t>Upper Limit= 0.501 * 1%Q</w:t>
      </w:r>
    </w:p>
    <w:p w14:paraId="5B534B1F" w14:textId="77777777" w:rsidR="00300663" w:rsidRPr="005A0E97" w:rsidRDefault="00F5455A" w:rsidP="00F5455A">
      <w:pPr>
        <w:pStyle w:val="BodyText"/>
        <w:jc w:val="center"/>
        <w:rPr>
          <w:rFonts w:cstheme="minorHAnsi"/>
        </w:rPr>
      </w:pPr>
      <w:r w:rsidRPr="005A0E97">
        <w:rPr>
          <w:rFonts w:cstheme="minorHAnsi"/>
        </w:rPr>
        <w:t>Lower Limit=1.995 * 1%Q</w:t>
      </w:r>
    </w:p>
    <w:p w14:paraId="69C6D00F" w14:textId="41930557" w:rsidR="009B7FC2" w:rsidRDefault="00C77413" w:rsidP="001B0325">
      <w:pPr>
        <w:pStyle w:val="BodyText"/>
      </w:pPr>
      <w:r>
        <w:t>Two</w:t>
      </w:r>
      <w:r w:rsidRPr="009B7FC2">
        <w:t xml:space="preserve"> </w:t>
      </w:r>
      <w:r w:rsidR="001733FE" w:rsidRPr="009B7FC2">
        <w:t>USGS gage</w:t>
      </w:r>
      <w:r w:rsidR="00821CFA">
        <w:t>s</w:t>
      </w:r>
      <w:r w:rsidR="001733FE" w:rsidRPr="009B7FC2">
        <w:t xml:space="preserve"> that fall within the boundary of </w:t>
      </w:r>
      <w:r w:rsidR="00B716B1">
        <w:t>Bosque</w:t>
      </w:r>
      <w:r w:rsidR="001733FE" w:rsidRPr="009B7FC2">
        <w:t xml:space="preserve"> watershed w</w:t>
      </w:r>
      <w:r w:rsidR="009B7FC2" w:rsidRPr="009B7FC2">
        <w:t>ere</w:t>
      </w:r>
      <w:r w:rsidR="001733FE" w:rsidRPr="009B7FC2">
        <w:t xml:space="preserve"> utilized for calibration purposes. Additional effective data was used for secondary calibration, but priority was given to the USGS gage analysis results. </w:t>
      </w:r>
      <w:r w:rsidR="001B0325" w:rsidRPr="009B7FC2">
        <w:t xml:space="preserve">Adjustments to </w:t>
      </w:r>
      <w:r>
        <w:t xml:space="preserve">the CN value and to </w:t>
      </w:r>
      <w:r w:rsidR="001B0325" w:rsidRPr="009B7FC2">
        <w:t xml:space="preserve">hydraulic features within the model were made until the flows in the model matched closely with the peak flows determined from gage and effective data. </w:t>
      </w:r>
      <w:r w:rsidR="009E3D88">
        <w:t xml:space="preserve">No adjustment to the n-values were made. </w:t>
      </w:r>
      <w:r w:rsidR="001B0325" w:rsidRPr="009B7FC2">
        <w:t xml:space="preserve">Final results following model calibration at the calibration locations were presented in </w:t>
      </w:r>
      <w:r w:rsidR="001B0325" w:rsidRPr="009B7FC2">
        <w:fldChar w:fldCharType="begin"/>
      </w:r>
      <w:r w:rsidR="001B0325" w:rsidRPr="009B7FC2">
        <w:instrText xml:space="preserve"> REF _Ref82531454 \h  \* MERGEFORMAT </w:instrText>
      </w:r>
      <w:r w:rsidR="001B0325" w:rsidRPr="009B7FC2">
        <w:fldChar w:fldCharType="separate"/>
      </w:r>
      <w:r w:rsidR="0084723D" w:rsidRPr="00E67498">
        <w:t xml:space="preserve">Table </w:t>
      </w:r>
      <w:r w:rsidR="0084723D">
        <w:t>11</w:t>
      </w:r>
      <w:r w:rsidR="001B0325" w:rsidRPr="009B7FC2">
        <w:fldChar w:fldCharType="end"/>
      </w:r>
      <w:r w:rsidR="00857E4E" w:rsidRPr="009B7FC2">
        <w:t>.</w:t>
      </w:r>
      <w:r w:rsidR="009B7FC2">
        <w:t xml:space="preserve"> The discharge from HEC-RAS model were calibrated with </w:t>
      </w:r>
      <w:r>
        <w:t>t</w:t>
      </w:r>
      <w:r w:rsidR="006913F3">
        <w:t>hree</w:t>
      </w:r>
      <w:r>
        <w:t xml:space="preserve"> </w:t>
      </w:r>
      <w:r w:rsidR="009E3D88">
        <w:t>USGS stream gages</w:t>
      </w:r>
      <w:r w:rsidR="006913F3">
        <w:t>, and were within the specific range for all gages.</w:t>
      </w:r>
    </w:p>
    <w:p w14:paraId="561777E5" w14:textId="5657E323" w:rsidR="00A315D3" w:rsidRDefault="00A315D3" w:rsidP="007C3827">
      <w:pPr>
        <w:pStyle w:val="Caption"/>
        <w:jc w:val="center"/>
      </w:pPr>
      <w:bookmarkStart w:id="82" w:name="_Ref61266074"/>
      <w:bookmarkStart w:id="83" w:name="_Ref82531454"/>
      <w:bookmarkStart w:id="84" w:name="_Toc119323300"/>
      <w:r w:rsidRPr="00E67498">
        <w:t xml:space="preserve">Table </w:t>
      </w:r>
      <w:r w:rsidR="008723EA">
        <w:fldChar w:fldCharType="begin"/>
      </w:r>
      <w:r w:rsidR="008723EA">
        <w:instrText xml:space="preserve"> SEQ Table \* ARABIC </w:instrText>
      </w:r>
      <w:r w:rsidR="008723EA">
        <w:fldChar w:fldCharType="separate"/>
      </w:r>
      <w:r w:rsidR="0084723D">
        <w:rPr>
          <w:noProof/>
        </w:rPr>
        <w:t>11</w:t>
      </w:r>
      <w:r w:rsidR="008723EA">
        <w:fldChar w:fldCharType="end"/>
      </w:r>
      <w:bookmarkEnd w:id="82"/>
      <w:bookmarkEnd w:id="83"/>
      <w:r w:rsidRPr="00E67498">
        <w:t>: Calibration Results</w:t>
      </w:r>
      <w:bookmarkEnd w:id="84"/>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870C34" w:rsidRPr="00A315D3" w14:paraId="1EA241A3" w14:textId="77777777" w:rsidTr="0022732E">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5D5F6774"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551" w:type="dxa"/>
            <w:vMerge w:val="restart"/>
            <w:shd w:val="clear" w:color="auto" w:fill="00B5E2" w:themeFill="accent1"/>
            <w:hideMark/>
          </w:tcPr>
          <w:p w14:paraId="3010B01F"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0B416D15" w14:textId="77777777" w:rsidR="00870C34" w:rsidRPr="00BC6495" w:rsidRDefault="00870C34" w:rsidP="001E44B6">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600" w:type="dxa"/>
            <w:gridSpan w:val="3"/>
            <w:shd w:val="clear" w:color="auto" w:fill="00B5E2" w:themeFill="accent1"/>
          </w:tcPr>
          <w:p w14:paraId="68026D9B" w14:textId="77777777" w:rsidR="00870C34" w:rsidRPr="00BC6495" w:rsidRDefault="00870C34"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4033CF3E" w14:textId="078BEA7D" w:rsidR="00870C34" w:rsidRPr="00BC6495" w:rsidRDefault="00870C34" w:rsidP="000C18CE">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sidR="000C18CE">
              <w:rPr>
                <w:rFonts w:eastAsia="Times New Roman" w:cs="Times New Roman"/>
                <w:kern w:val="0"/>
                <w:szCs w:val="20"/>
              </w:rPr>
              <w:t>6.1</w:t>
            </w:r>
            <w:r w:rsidRPr="00BC6495">
              <w:rPr>
                <w:rFonts w:eastAsia="Times New Roman" w:cs="Times New Roman"/>
                <w:kern w:val="0"/>
                <w:szCs w:val="20"/>
              </w:rPr>
              <w:t xml:space="preserve"> (2D)</w:t>
            </w:r>
            <w:r w:rsidR="00877344">
              <w:rPr>
                <w:rFonts w:eastAsia="Times New Roman" w:cs="Times New Roman"/>
                <w:kern w:val="0"/>
                <w:szCs w:val="20"/>
              </w:rPr>
              <w:br/>
              <w:t>(cfs)</w:t>
            </w:r>
          </w:p>
        </w:tc>
      </w:tr>
      <w:tr w:rsidR="00870C34" w:rsidRPr="00A315D3" w14:paraId="34F5BC6A" w14:textId="77777777" w:rsidTr="0022732E">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51BCC1F6"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5169D99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43F0139D" w14:textId="13DB6DC7"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877344">
              <w:rPr>
                <w:rFonts w:eastAsia="Times New Roman" w:cs="Times New Roman"/>
                <w:b/>
                <w:bCs/>
                <w:color w:val="FFFFFF"/>
                <w:kern w:val="0"/>
                <w:szCs w:val="20"/>
              </w:rPr>
              <w:t xml:space="preserve"> (cfs)</w:t>
            </w:r>
          </w:p>
        </w:tc>
        <w:tc>
          <w:tcPr>
            <w:tcW w:w="1080" w:type="dxa"/>
            <w:shd w:val="clear" w:color="auto" w:fill="00B5E2" w:themeFill="accent1"/>
          </w:tcPr>
          <w:p w14:paraId="6C2D573B" w14:textId="37214EF1" w:rsidR="00870C34" w:rsidRPr="00BC6495" w:rsidRDefault="00877344"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170" w:type="dxa"/>
            <w:shd w:val="clear" w:color="auto" w:fill="00B5E2" w:themeFill="accent1"/>
          </w:tcPr>
          <w:p w14:paraId="2278738A" w14:textId="13DE3B69"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877344">
              <w:rPr>
                <w:rFonts w:eastAsia="Times New Roman" w:cs="Times New Roman"/>
                <w:b/>
                <w:bCs/>
                <w:color w:val="FFFFFF"/>
                <w:kern w:val="0"/>
                <w:szCs w:val="20"/>
              </w:rPr>
              <w:t xml:space="preserve"> (cfs)</w:t>
            </w:r>
          </w:p>
        </w:tc>
        <w:tc>
          <w:tcPr>
            <w:tcW w:w="1251" w:type="dxa"/>
            <w:vMerge/>
            <w:shd w:val="clear" w:color="auto" w:fill="0B2F77"/>
          </w:tcPr>
          <w:p w14:paraId="01F5276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r>
      <w:tr w:rsidR="00140050" w:rsidRPr="00A315D3" w14:paraId="0F576F9A"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5249FD1C" w14:textId="0CAA99D6" w:rsidR="00140050" w:rsidRPr="00870C34" w:rsidRDefault="00140050" w:rsidP="001E44B6">
            <w:pPr>
              <w:pStyle w:val="BodyText"/>
              <w:jc w:val="center"/>
              <w:rPr>
                <w:szCs w:val="20"/>
              </w:rPr>
            </w:pPr>
            <w:r>
              <w:rPr>
                <w:szCs w:val="20"/>
              </w:rPr>
              <w:t>Gage 08</w:t>
            </w:r>
            <w:r w:rsidR="003146B3">
              <w:rPr>
                <w:szCs w:val="20"/>
              </w:rPr>
              <w:t>095300</w:t>
            </w:r>
          </w:p>
        </w:tc>
        <w:tc>
          <w:tcPr>
            <w:tcW w:w="1551" w:type="dxa"/>
          </w:tcPr>
          <w:p w14:paraId="7B7FFA67" w14:textId="2CC23A2C" w:rsidR="00140050" w:rsidRPr="00870C34" w:rsidRDefault="00A05A8D" w:rsidP="001E44B6">
            <w:pPr>
              <w:pStyle w:val="BodyText"/>
              <w:jc w:val="center"/>
              <w:rPr>
                <w:szCs w:val="20"/>
              </w:rPr>
            </w:pPr>
            <w:r w:rsidRPr="00A05A8D">
              <w:rPr>
                <w:szCs w:val="20"/>
              </w:rPr>
              <w:t>Middle Bosque Rv nr McGregor, TX</w:t>
            </w:r>
          </w:p>
        </w:tc>
        <w:tc>
          <w:tcPr>
            <w:tcW w:w="1440" w:type="dxa"/>
          </w:tcPr>
          <w:p w14:paraId="77B63C72" w14:textId="347D2D6B" w:rsidR="00140050" w:rsidRPr="00870C34" w:rsidRDefault="0022732E" w:rsidP="001E44B6">
            <w:pPr>
              <w:pStyle w:val="BodyText"/>
              <w:jc w:val="center"/>
              <w:rPr>
                <w:szCs w:val="20"/>
              </w:rPr>
            </w:pPr>
            <w:r>
              <w:rPr>
                <w:szCs w:val="20"/>
              </w:rPr>
              <w:t>USGS</w:t>
            </w:r>
          </w:p>
        </w:tc>
        <w:tc>
          <w:tcPr>
            <w:tcW w:w="1350" w:type="dxa"/>
          </w:tcPr>
          <w:p w14:paraId="2539EB82" w14:textId="7020B73A" w:rsidR="00140050" w:rsidRPr="00325AC5" w:rsidRDefault="002B3E86" w:rsidP="001E44B6">
            <w:pPr>
              <w:jc w:val="center"/>
              <w:rPr>
                <w:szCs w:val="20"/>
              </w:rPr>
            </w:pPr>
            <w:r w:rsidRPr="00325AC5">
              <w:rPr>
                <w:szCs w:val="20"/>
              </w:rPr>
              <w:t>48,160</w:t>
            </w:r>
          </w:p>
        </w:tc>
        <w:tc>
          <w:tcPr>
            <w:tcW w:w="1080" w:type="dxa"/>
          </w:tcPr>
          <w:p w14:paraId="3A0CAB13" w14:textId="67A9E56B" w:rsidR="00140050" w:rsidRPr="00325AC5" w:rsidRDefault="002B3E86" w:rsidP="001E44B6">
            <w:pPr>
              <w:spacing w:line="240" w:lineRule="auto"/>
              <w:jc w:val="center"/>
              <w:rPr>
                <w:rFonts w:eastAsia="Times New Roman" w:cs="Times New Roman"/>
                <w:kern w:val="0"/>
                <w:szCs w:val="20"/>
              </w:rPr>
            </w:pPr>
            <w:r w:rsidRPr="00325AC5">
              <w:rPr>
                <w:rFonts w:eastAsia="Times New Roman" w:cs="Times New Roman"/>
                <w:kern w:val="0"/>
                <w:szCs w:val="20"/>
              </w:rPr>
              <w:t>55,670</w:t>
            </w:r>
          </w:p>
        </w:tc>
        <w:tc>
          <w:tcPr>
            <w:tcW w:w="1170" w:type="dxa"/>
          </w:tcPr>
          <w:p w14:paraId="130BD15F" w14:textId="32906FA5" w:rsidR="00140050" w:rsidRPr="00325AC5" w:rsidRDefault="002B3E86" w:rsidP="001E44B6">
            <w:pPr>
              <w:spacing w:line="240" w:lineRule="auto"/>
              <w:jc w:val="center"/>
              <w:rPr>
                <w:rFonts w:eastAsia="Times New Roman" w:cs="Times New Roman"/>
                <w:kern w:val="0"/>
                <w:szCs w:val="20"/>
              </w:rPr>
            </w:pPr>
            <w:r w:rsidRPr="00325AC5">
              <w:rPr>
                <w:rFonts w:eastAsia="Times New Roman" w:cs="Times New Roman"/>
                <w:kern w:val="0"/>
                <w:szCs w:val="20"/>
              </w:rPr>
              <w:t>66,360</w:t>
            </w:r>
          </w:p>
        </w:tc>
        <w:tc>
          <w:tcPr>
            <w:tcW w:w="1251" w:type="dxa"/>
          </w:tcPr>
          <w:p w14:paraId="476BD857" w14:textId="3CA79670" w:rsidR="00140050" w:rsidRPr="00325AC5" w:rsidRDefault="009E3D88" w:rsidP="00112130">
            <w:pPr>
              <w:spacing w:line="240" w:lineRule="auto"/>
              <w:jc w:val="center"/>
              <w:rPr>
                <w:rFonts w:eastAsia="Times New Roman" w:cs="Times New Roman"/>
                <w:kern w:val="0"/>
                <w:szCs w:val="20"/>
              </w:rPr>
            </w:pPr>
            <w:r>
              <w:rPr>
                <w:rFonts w:eastAsia="Times New Roman" w:cs="Times New Roman"/>
                <w:kern w:val="0"/>
                <w:szCs w:val="20"/>
              </w:rPr>
              <w:t>6</w:t>
            </w:r>
            <w:r w:rsidR="006D4C22">
              <w:rPr>
                <w:rFonts w:eastAsia="Times New Roman" w:cs="Times New Roman"/>
                <w:kern w:val="0"/>
                <w:szCs w:val="20"/>
              </w:rPr>
              <w:t>3,</w:t>
            </w:r>
            <w:r w:rsidR="00112130">
              <w:rPr>
                <w:rFonts w:eastAsia="Times New Roman" w:cs="Times New Roman"/>
                <w:kern w:val="0"/>
                <w:szCs w:val="20"/>
              </w:rPr>
              <w:t>182</w:t>
            </w:r>
          </w:p>
        </w:tc>
      </w:tr>
      <w:tr w:rsidR="00DC2EDB" w:rsidRPr="00A315D3" w14:paraId="05840610"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097769DE" w14:textId="481C6B24" w:rsidR="00DC2EDB" w:rsidRDefault="00DC2EDB" w:rsidP="00DC2EDB">
            <w:pPr>
              <w:pStyle w:val="BodyText"/>
              <w:jc w:val="center"/>
              <w:rPr>
                <w:szCs w:val="20"/>
              </w:rPr>
            </w:pPr>
            <w:r w:rsidRPr="009B7FC2">
              <w:rPr>
                <w:szCs w:val="20"/>
              </w:rPr>
              <w:t>Gage 08</w:t>
            </w:r>
            <w:r>
              <w:rPr>
                <w:szCs w:val="20"/>
              </w:rPr>
              <w:t>095400</w:t>
            </w:r>
          </w:p>
        </w:tc>
        <w:tc>
          <w:tcPr>
            <w:tcW w:w="1551" w:type="dxa"/>
          </w:tcPr>
          <w:p w14:paraId="45252F68" w14:textId="05470C9D" w:rsidR="00DC2EDB" w:rsidRPr="00A05A8D" w:rsidRDefault="00DC2EDB" w:rsidP="00DC2EDB">
            <w:pPr>
              <w:pStyle w:val="BodyText"/>
              <w:jc w:val="center"/>
              <w:rPr>
                <w:szCs w:val="20"/>
              </w:rPr>
            </w:pPr>
            <w:r w:rsidRPr="00A05A8D">
              <w:rPr>
                <w:szCs w:val="20"/>
              </w:rPr>
              <w:t>Hog Ck nr Crawford, TX</w:t>
            </w:r>
          </w:p>
        </w:tc>
        <w:tc>
          <w:tcPr>
            <w:tcW w:w="1440" w:type="dxa"/>
          </w:tcPr>
          <w:p w14:paraId="3E9886BE" w14:textId="11BB8FEC" w:rsidR="00DC2EDB" w:rsidRDefault="00DC2EDB" w:rsidP="00DC2EDB">
            <w:pPr>
              <w:pStyle w:val="BodyText"/>
              <w:jc w:val="center"/>
              <w:rPr>
                <w:szCs w:val="20"/>
              </w:rPr>
            </w:pPr>
            <w:r w:rsidRPr="009B7FC2">
              <w:rPr>
                <w:szCs w:val="20"/>
              </w:rPr>
              <w:t>USGS</w:t>
            </w:r>
          </w:p>
        </w:tc>
        <w:tc>
          <w:tcPr>
            <w:tcW w:w="1350" w:type="dxa"/>
          </w:tcPr>
          <w:p w14:paraId="7C75F851" w14:textId="638CFCA4" w:rsidR="00DC2EDB" w:rsidRPr="00325AC5" w:rsidRDefault="00DC2EDB" w:rsidP="00DC2EDB">
            <w:pPr>
              <w:jc w:val="center"/>
              <w:rPr>
                <w:szCs w:val="20"/>
              </w:rPr>
            </w:pPr>
            <w:r w:rsidRPr="00325AC5">
              <w:rPr>
                <w:szCs w:val="20"/>
              </w:rPr>
              <w:t>10,430</w:t>
            </w:r>
          </w:p>
        </w:tc>
        <w:tc>
          <w:tcPr>
            <w:tcW w:w="1080" w:type="dxa"/>
          </w:tcPr>
          <w:p w14:paraId="54C43EB3" w14:textId="32C50A5A" w:rsidR="00DC2EDB" w:rsidRPr="00325AC5" w:rsidRDefault="00DC2EDB" w:rsidP="00DC2EDB">
            <w:pPr>
              <w:spacing w:line="240" w:lineRule="auto"/>
              <w:jc w:val="center"/>
              <w:rPr>
                <w:rFonts w:eastAsia="Times New Roman" w:cs="Times New Roman"/>
                <w:kern w:val="0"/>
                <w:szCs w:val="20"/>
              </w:rPr>
            </w:pPr>
            <w:r w:rsidRPr="00325AC5">
              <w:rPr>
                <w:rFonts w:eastAsia="Times New Roman" w:cs="Times New Roman"/>
                <w:kern w:val="0"/>
                <w:szCs w:val="20"/>
              </w:rPr>
              <w:t>13,280</w:t>
            </w:r>
          </w:p>
        </w:tc>
        <w:tc>
          <w:tcPr>
            <w:tcW w:w="1170" w:type="dxa"/>
          </w:tcPr>
          <w:p w14:paraId="07A63BDD" w14:textId="4C2AF251" w:rsidR="00DC2EDB" w:rsidRPr="00325AC5" w:rsidRDefault="00DC2EDB" w:rsidP="00DC2EDB">
            <w:pPr>
              <w:spacing w:line="240" w:lineRule="auto"/>
              <w:jc w:val="center"/>
              <w:rPr>
                <w:rFonts w:eastAsia="Times New Roman" w:cs="Times New Roman"/>
                <w:kern w:val="0"/>
                <w:szCs w:val="20"/>
              </w:rPr>
            </w:pPr>
            <w:r w:rsidRPr="00325AC5">
              <w:rPr>
                <w:rFonts w:eastAsia="Times New Roman" w:cs="Times New Roman"/>
                <w:kern w:val="0"/>
                <w:szCs w:val="20"/>
              </w:rPr>
              <w:t>18,330</w:t>
            </w:r>
          </w:p>
        </w:tc>
        <w:tc>
          <w:tcPr>
            <w:tcW w:w="1251" w:type="dxa"/>
          </w:tcPr>
          <w:p w14:paraId="0F5330CE" w14:textId="1C1EA56B" w:rsidR="00DC2EDB" w:rsidRDefault="00DC2EDB" w:rsidP="00112130">
            <w:pPr>
              <w:spacing w:line="240" w:lineRule="auto"/>
              <w:jc w:val="center"/>
              <w:rPr>
                <w:rFonts w:eastAsia="Times New Roman" w:cs="Times New Roman"/>
                <w:kern w:val="0"/>
                <w:szCs w:val="20"/>
              </w:rPr>
            </w:pPr>
            <w:r w:rsidRPr="001C5595">
              <w:rPr>
                <w:rFonts w:eastAsia="Times New Roman" w:cs="Times New Roman"/>
                <w:kern w:val="0"/>
                <w:szCs w:val="20"/>
              </w:rPr>
              <w:t>10,6</w:t>
            </w:r>
            <w:r w:rsidR="00112130">
              <w:rPr>
                <w:rFonts w:eastAsia="Times New Roman" w:cs="Times New Roman"/>
                <w:kern w:val="0"/>
                <w:szCs w:val="20"/>
              </w:rPr>
              <w:t>06</w:t>
            </w:r>
          </w:p>
        </w:tc>
      </w:tr>
      <w:tr w:rsidR="00DC2EDB" w:rsidRPr="00A315D3" w14:paraId="703D97F4"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0591DEF7" w14:textId="561EF988" w:rsidR="00DC2EDB" w:rsidRPr="009B7FC2" w:rsidRDefault="00DC2EDB" w:rsidP="00DC2EDB">
            <w:pPr>
              <w:pStyle w:val="BodyText"/>
              <w:jc w:val="center"/>
              <w:rPr>
                <w:szCs w:val="20"/>
              </w:rPr>
            </w:pPr>
            <w:r w:rsidRPr="009B7FC2">
              <w:rPr>
                <w:szCs w:val="20"/>
              </w:rPr>
              <w:t>Gage 08</w:t>
            </w:r>
            <w:r>
              <w:rPr>
                <w:szCs w:val="20"/>
              </w:rPr>
              <w:t>095600</w:t>
            </w:r>
          </w:p>
        </w:tc>
        <w:tc>
          <w:tcPr>
            <w:tcW w:w="1551" w:type="dxa"/>
          </w:tcPr>
          <w:p w14:paraId="48236F6A" w14:textId="4CCFEC70" w:rsidR="00DC2EDB" w:rsidRPr="009B7FC2" w:rsidRDefault="006D4C22" w:rsidP="00DC2EDB">
            <w:pPr>
              <w:pStyle w:val="BodyText"/>
              <w:jc w:val="center"/>
              <w:rPr>
                <w:szCs w:val="20"/>
              </w:rPr>
            </w:pPr>
            <w:r w:rsidRPr="006D4C22">
              <w:rPr>
                <w:szCs w:val="20"/>
              </w:rPr>
              <w:t>Bosque Rv nr Waco, TX</w:t>
            </w:r>
          </w:p>
        </w:tc>
        <w:tc>
          <w:tcPr>
            <w:tcW w:w="1440" w:type="dxa"/>
          </w:tcPr>
          <w:p w14:paraId="12760C81" w14:textId="28088A69" w:rsidR="00DC2EDB" w:rsidRPr="009B7FC2" w:rsidRDefault="00DC2EDB" w:rsidP="00DC2EDB">
            <w:pPr>
              <w:pStyle w:val="BodyText"/>
              <w:jc w:val="center"/>
              <w:rPr>
                <w:szCs w:val="20"/>
              </w:rPr>
            </w:pPr>
            <w:r>
              <w:rPr>
                <w:szCs w:val="20"/>
              </w:rPr>
              <w:t>USGS</w:t>
            </w:r>
          </w:p>
        </w:tc>
        <w:tc>
          <w:tcPr>
            <w:tcW w:w="1350" w:type="dxa"/>
          </w:tcPr>
          <w:p w14:paraId="55CA5FEB" w14:textId="73E5FCA1" w:rsidR="00DC2EDB" w:rsidRPr="00325AC5" w:rsidRDefault="00DC2EDB" w:rsidP="00DC2EDB">
            <w:pPr>
              <w:jc w:val="center"/>
              <w:rPr>
                <w:szCs w:val="20"/>
              </w:rPr>
            </w:pPr>
            <w:r>
              <w:rPr>
                <w:szCs w:val="20"/>
              </w:rPr>
              <w:t>14,590</w:t>
            </w:r>
          </w:p>
        </w:tc>
        <w:tc>
          <w:tcPr>
            <w:tcW w:w="1080" w:type="dxa"/>
          </w:tcPr>
          <w:p w14:paraId="4FCE96E8" w14:textId="49497096" w:rsidR="00DC2EDB" w:rsidRPr="00325AC5" w:rsidRDefault="00DC2EDB" w:rsidP="00DC2EDB">
            <w:pPr>
              <w:spacing w:line="240" w:lineRule="auto"/>
              <w:jc w:val="center"/>
              <w:rPr>
                <w:rFonts w:eastAsia="Times New Roman" w:cs="Times New Roman"/>
                <w:kern w:val="0"/>
                <w:szCs w:val="20"/>
              </w:rPr>
            </w:pPr>
            <w:r>
              <w:rPr>
                <w:rFonts w:eastAsia="Times New Roman" w:cs="Times New Roman"/>
                <w:kern w:val="0"/>
                <w:szCs w:val="20"/>
              </w:rPr>
              <w:t>17,720</w:t>
            </w:r>
          </w:p>
        </w:tc>
        <w:tc>
          <w:tcPr>
            <w:tcW w:w="1170" w:type="dxa"/>
          </w:tcPr>
          <w:p w14:paraId="438028A2" w14:textId="0965AAA9" w:rsidR="00DC2EDB" w:rsidRPr="00325AC5" w:rsidRDefault="00DC2EDB" w:rsidP="00DC2EDB">
            <w:pPr>
              <w:spacing w:line="240" w:lineRule="auto"/>
              <w:jc w:val="center"/>
              <w:rPr>
                <w:rFonts w:eastAsia="Times New Roman" w:cs="Times New Roman"/>
                <w:kern w:val="0"/>
                <w:szCs w:val="20"/>
              </w:rPr>
            </w:pPr>
            <w:r>
              <w:rPr>
                <w:rFonts w:eastAsia="Times New Roman" w:cs="Times New Roman"/>
                <w:kern w:val="0"/>
                <w:szCs w:val="20"/>
              </w:rPr>
              <w:t>23,700</w:t>
            </w:r>
          </w:p>
        </w:tc>
        <w:tc>
          <w:tcPr>
            <w:tcW w:w="1251" w:type="dxa"/>
          </w:tcPr>
          <w:p w14:paraId="26A3AD57" w14:textId="253065E4" w:rsidR="00DC2EDB" w:rsidRPr="00325AC5" w:rsidRDefault="006D4C22" w:rsidP="00DC2EDB">
            <w:pPr>
              <w:spacing w:line="240" w:lineRule="auto"/>
              <w:jc w:val="center"/>
              <w:rPr>
                <w:rFonts w:eastAsia="Times New Roman" w:cs="Times New Roman"/>
                <w:kern w:val="0"/>
                <w:szCs w:val="20"/>
              </w:rPr>
            </w:pPr>
            <w:r>
              <w:rPr>
                <w:rFonts w:eastAsia="Times New Roman" w:cs="Times New Roman"/>
                <w:kern w:val="0"/>
                <w:szCs w:val="20"/>
              </w:rPr>
              <w:t>17,047</w:t>
            </w:r>
          </w:p>
        </w:tc>
      </w:tr>
    </w:tbl>
    <w:p w14:paraId="4484A523" w14:textId="77777777" w:rsidR="00771F02" w:rsidRDefault="00771F02" w:rsidP="0048315A">
      <w:pPr>
        <w:pStyle w:val="BodyText"/>
        <w:rPr>
          <w:szCs w:val="16"/>
        </w:rPr>
      </w:pPr>
    </w:p>
    <w:p w14:paraId="6C056D33" w14:textId="67CE7CFF" w:rsidR="008641D6" w:rsidRPr="008641D6" w:rsidRDefault="008641D6" w:rsidP="008641D6">
      <w:pPr>
        <w:pStyle w:val="Caption"/>
        <w:jc w:val="center"/>
      </w:pPr>
      <w:r w:rsidRPr="008641D6">
        <w:lastRenderedPageBreak/>
        <w:t xml:space="preserve">Table 11, continued: </w:t>
      </w:r>
      <w:r w:rsidRPr="00E67498">
        <w:t>Calibration Results</w:t>
      </w:r>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8641D6" w:rsidRPr="00A315D3" w14:paraId="0170E76C" w14:textId="77777777" w:rsidTr="00791291">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21B9FA5D" w14:textId="77777777" w:rsidR="008641D6" w:rsidRPr="00BC6495" w:rsidRDefault="008641D6" w:rsidP="00791291">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551" w:type="dxa"/>
            <w:vMerge w:val="restart"/>
            <w:shd w:val="clear" w:color="auto" w:fill="00B5E2" w:themeFill="accent1"/>
            <w:hideMark/>
          </w:tcPr>
          <w:p w14:paraId="76C67854" w14:textId="77777777" w:rsidR="008641D6" w:rsidRPr="00BC6495" w:rsidRDefault="008641D6" w:rsidP="00791291">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370337B6" w14:textId="77777777" w:rsidR="008641D6" w:rsidRPr="00BC6495" w:rsidRDefault="008641D6" w:rsidP="00791291">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600" w:type="dxa"/>
            <w:gridSpan w:val="3"/>
            <w:shd w:val="clear" w:color="auto" w:fill="00B5E2" w:themeFill="accent1"/>
          </w:tcPr>
          <w:p w14:paraId="117D0B13" w14:textId="77777777" w:rsidR="008641D6" w:rsidRPr="00BC6495" w:rsidRDefault="008641D6" w:rsidP="00791291">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051E9619" w14:textId="77777777" w:rsidR="008641D6" w:rsidRPr="00BC6495" w:rsidRDefault="008641D6" w:rsidP="00791291">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Pr>
                <w:rFonts w:eastAsia="Times New Roman" w:cs="Times New Roman"/>
                <w:kern w:val="0"/>
                <w:szCs w:val="20"/>
              </w:rPr>
              <w:t>6.1</w:t>
            </w:r>
            <w:r w:rsidRPr="00BC6495">
              <w:rPr>
                <w:rFonts w:eastAsia="Times New Roman" w:cs="Times New Roman"/>
                <w:kern w:val="0"/>
                <w:szCs w:val="20"/>
              </w:rPr>
              <w:t xml:space="preserve"> (2D)</w:t>
            </w:r>
            <w:r>
              <w:rPr>
                <w:rFonts w:eastAsia="Times New Roman" w:cs="Times New Roman"/>
                <w:kern w:val="0"/>
                <w:szCs w:val="20"/>
              </w:rPr>
              <w:br/>
              <w:t>(cfs)</w:t>
            </w:r>
          </w:p>
        </w:tc>
      </w:tr>
      <w:tr w:rsidR="008641D6" w:rsidRPr="00A315D3" w14:paraId="24AF78FB" w14:textId="77777777" w:rsidTr="00791291">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636ABF66" w14:textId="77777777" w:rsidR="008641D6" w:rsidRPr="00A315D3" w:rsidRDefault="008641D6" w:rsidP="00791291">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113D897F" w14:textId="77777777" w:rsidR="008641D6" w:rsidRPr="00A315D3" w:rsidRDefault="008641D6" w:rsidP="00791291">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00D07920" w14:textId="77777777" w:rsidR="008641D6" w:rsidRPr="00A315D3" w:rsidRDefault="008641D6" w:rsidP="00791291">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58C365A3" w14:textId="77777777" w:rsidR="008641D6" w:rsidRPr="00BC6495" w:rsidRDefault="008641D6" w:rsidP="00791291">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(cfs)</w:t>
            </w:r>
          </w:p>
        </w:tc>
        <w:tc>
          <w:tcPr>
            <w:tcW w:w="1080" w:type="dxa"/>
            <w:shd w:val="clear" w:color="auto" w:fill="00B5E2" w:themeFill="accent1"/>
          </w:tcPr>
          <w:p w14:paraId="5B1F1414" w14:textId="77777777" w:rsidR="008641D6" w:rsidRPr="00BC6495" w:rsidRDefault="008641D6" w:rsidP="00791291">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170" w:type="dxa"/>
            <w:shd w:val="clear" w:color="auto" w:fill="00B5E2" w:themeFill="accent1"/>
          </w:tcPr>
          <w:p w14:paraId="52521DDA" w14:textId="77777777" w:rsidR="008641D6" w:rsidRPr="00BC6495" w:rsidRDefault="008641D6" w:rsidP="00791291">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(cfs)</w:t>
            </w:r>
          </w:p>
        </w:tc>
        <w:tc>
          <w:tcPr>
            <w:tcW w:w="1251" w:type="dxa"/>
            <w:vMerge/>
            <w:shd w:val="clear" w:color="auto" w:fill="0B2F77"/>
          </w:tcPr>
          <w:p w14:paraId="33502530" w14:textId="77777777" w:rsidR="008641D6" w:rsidRPr="00A315D3" w:rsidRDefault="008641D6" w:rsidP="00791291">
            <w:pPr>
              <w:tabs>
                <w:tab w:val="clear" w:pos="284"/>
              </w:tabs>
              <w:spacing w:line="240" w:lineRule="auto"/>
              <w:jc w:val="center"/>
              <w:rPr>
                <w:rFonts w:eastAsia="Times New Roman" w:cs="Times New Roman"/>
                <w:b/>
                <w:bCs/>
                <w:color w:val="FFFFFF"/>
                <w:kern w:val="0"/>
                <w:szCs w:val="20"/>
              </w:rPr>
            </w:pPr>
          </w:p>
        </w:tc>
      </w:tr>
      <w:tr w:rsidR="008641D6" w:rsidRPr="00A315D3" w14:paraId="776198E0" w14:textId="77777777" w:rsidTr="00791291">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vAlign w:val="top"/>
          </w:tcPr>
          <w:p w14:paraId="33EE9242" w14:textId="77777777" w:rsidR="008641D6" w:rsidRPr="00C1656E" w:rsidRDefault="008641D6" w:rsidP="00791291">
            <w:pPr>
              <w:tabs>
                <w:tab w:val="clear" w:pos="284"/>
              </w:tabs>
              <w:spacing w:before="20" w:after="20" w:line="240" w:lineRule="auto"/>
              <w:jc w:val="center"/>
              <w:rPr>
                <w:rFonts w:eastAsia="Times New Roman" w:cs="Times New Roman"/>
                <w:kern w:val="0"/>
                <w:szCs w:val="24"/>
              </w:rPr>
            </w:pPr>
            <w:r w:rsidRPr="00C1656E">
              <w:rPr>
                <w:rFonts w:eastAsia="Times New Roman" w:cs="Times New Roman"/>
                <w:kern w:val="0"/>
                <w:szCs w:val="24"/>
              </w:rPr>
              <w:t>Harris Creek Lower Stream at</w:t>
            </w:r>
          </w:p>
          <w:p w14:paraId="7AC10727" w14:textId="626DB455" w:rsidR="008641D6" w:rsidRPr="00870C34" w:rsidRDefault="008641D6" w:rsidP="00791291">
            <w:pPr>
              <w:pStyle w:val="BodyText"/>
              <w:jc w:val="center"/>
              <w:rPr>
                <w:szCs w:val="20"/>
              </w:rPr>
            </w:pPr>
            <w:r w:rsidRPr="00C1656E">
              <w:rPr>
                <w:rFonts w:eastAsia="Times New Roman" w:cs="Times New Roman"/>
                <w:kern w:val="0"/>
                <w:szCs w:val="24"/>
              </w:rPr>
              <w:t>US Highway 84</w:t>
            </w:r>
          </w:p>
        </w:tc>
        <w:tc>
          <w:tcPr>
            <w:tcW w:w="1551" w:type="dxa"/>
          </w:tcPr>
          <w:p w14:paraId="5A3C586E" w14:textId="25AC1039" w:rsidR="008641D6" w:rsidRPr="00870C34" w:rsidRDefault="008641D6" w:rsidP="00791291">
            <w:pPr>
              <w:pStyle w:val="BodyText"/>
              <w:jc w:val="center"/>
              <w:rPr>
                <w:szCs w:val="20"/>
              </w:rPr>
            </w:pPr>
            <w:r w:rsidRPr="00C1656E">
              <w:rPr>
                <w:szCs w:val="20"/>
              </w:rPr>
              <w:t>McLennon County FIS</w:t>
            </w:r>
          </w:p>
        </w:tc>
        <w:tc>
          <w:tcPr>
            <w:tcW w:w="1440" w:type="dxa"/>
          </w:tcPr>
          <w:p w14:paraId="58195824" w14:textId="54F73166" w:rsidR="008641D6" w:rsidRPr="00870C34" w:rsidRDefault="008641D6" w:rsidP="00791291">
            <w:pPr>
              <w:pStyle w:val="BodyText"/>
              <w:jc w:val="center"/>
              <w:rPr>
                <w:szCs w:val="20"/>
              </w:rPr>
            </w:pPr>
            <w:r w:rsidRPr="00C1656E">
              <w:rPr>
                <w:szCs w:val="20"/>
              </w:rPr>
              <w:t>SCS W SP-2 Recurrence Intervals</w:t>
            </w:r>
          </w:p>
        </w:tc>
        <w:tc>
          <w:tcPr>
            <w:tcW w:w="1350" w:type="dxa"/>
          </w:tcPr>
          <w:p w14:paraId="5F57314C" w14:textId="2A2EF5F7" w:rsidR="008641D6" w:rsidRPr="00325AC5" w:rsidRDefault="008641D6" w:rsidP="00791291">
            <w:pPr>
              <w:jc w:val="center"/>
              <w:rPr>
                <w:szCs w:val="20"/>
              </w:rPr>
            </w:pPr>
            <w:r w:rsidRPr="00C1656E">
              <w:t>6,882</w:t>
            </w:r>
          </w:p>
        </w:tc>
        <w:tc>
          <w:tcPr>
            <w:tcW w:w="1080" w:type="dxa"/>
          </w:tcPr>
          <w:p w14:paraId="2F0B10BE" w14:textId="669ECB63" w:rsidR="008641D6" w:rsidRPr="00325AC5" w:rsidRDefault="008641D6" w:rsidP="00791291">
            <w:pPr>
              <w:spacing w:line="240" w:lineRule="auto"/>
              <w:jc w:val="center"/>
              <w:rPr>
                <w:rFonts w:eastAsia="Times New Roman" w:cs="Times New Roman"/>
                <w:kern w:val="0"/>
                <w:szCs w:val="20"/>
              </w:rPr>
            </w:pPr>
            <w:r w:rsidRPr="00C1656E">
              <w:t>13,736</w:t>
            </w:r>
          </w:p>
        </w:tc>
        <w:tc>
          <w:tcPr>
            <w:tcW w:w="1170" w:type="dxa"/>
          </w:tcPr>
          <w:p w14:paraId="568E2496" w14:textId="74ED79D1" w:rsidR="008641D6" w:rsidRPr="00325AC5" w:rsidRDefault="008641D6" w:rsidP="00791291">
            <w:pPr>
              <w:spacing w:line="240" w:lineRule="auto"/>
              <w:jc w:val="center"/>
              <w:rPr>
                <w:rFonts w:eastAsia="Times New Roman" w:cs="Times New Roman"/>
                <w:kern w:val="0"/>
                <w:szCs w:val="20"/>
              </w:rPr>
            </w:pPr>
            <w:r w:rsidRPr="00C1656E">
              <w:t>20,590</w:t>
            </w:r>
          </w:p>
        </w:tc>
        <w:tc>
          <w:tcPr>
            <w:tcW w:w="1251" w:type="dxa"/>
          </w:tcPr>
          <w:p w14:paraId="261E66FC" w14:textId="5567337F" w:rsidR="008641D6" w:rsidRPr="00325AC5" w:rsidRDefault="008641D6" w:rsidP="00791291">
            <w:pPr>
              <w:spacing w:line="240" w:lineRule="auto"/>
              <w:jc w:val="center"/>
              <w:rPr>
                <w:rFonts w:eastAsia="Times New Roman" w:cs="Times New Roman"/>
                <w:kern w:val="0"/>
                <w:szCs w:val="20"/>
              </w:rPr>
            </w:pPr>
            <w:r w:rsidRPr="00C77413">
              <w:t>10,49</w:t>
            </w:r>
            <w:r>
              <w:t>2</w:t>
            </w:r>
          </w:p>
        </w:tc>
      </w:tr>
      <w:tr w:rsidR="008641D6" w:rsidRPr="00A315D3" w14:paraId="3F5760AF" w14:textId="77777777" w:rsidTr="00791291">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vAlign w:val="top"/>
          </w:tcPr>
          <w:p w14:paraId="7632C694" w14:textId="732F709E" w:rsidR="008641D6" w:rsidRDefault="008641D6" w:rsidP="00791291">
            <w:pPr>
              <w:pStyle w:val="BodyText"/>
              <w:jc w:val="center"/>
              <w:rPr>
                <w:szCs w:val="20"/>
              </w:rPr>
            </w:pPr>
            <w:r>
              <w:rPr>
                <w:rFonts w:eastAsia="Times New Roman" w:cs="Times New Roman"/>
                <w:kern w:val="0"/>
                <w:szCs w:val="24"/>
              </w:rPr>
              <w:t>Speegleville Creek below US Highway 6</w:t>
            </w:r>
          </w:p>
        </w:tc>
        <w:tc>
          <w:tcPr>
            <w:tcW w:w="1551" w:type="dxa"/>
          </w:tcPr>
          <w:p w14:paraId="14F909B0" w14:textId="7E00434C" w:rsidR="008641D6" w:rsidRPr="00A05A8D" w:rsidRDefault="008641D6" w:rsidP="00791291">
            <w:pPr>
              <w:pStyle w:val="BodyText"/>
              <w:jc w:val="center"/>
              <w:rPr>
                <w:szCs w:val="20"/>
              </w:rPr>
            </w:pPr>
            <w:r>
              <w:rPr>
                <w:szCs w:val="20"/>
              </w:rPr>
              <w:t>McLennon County FIS</w:t>
            </w:r>
          </w:p>
        </w:tc>
        <w:tc>
          <w:tcPr>
            <w:tcW w:w="1440" w:type="dxa"/>
          </w:tcPr>
          <w:p w14:paraId="30F56A66" w14:textId="6B22BC02" w:rsidR="008641D6" w:rsidRDefault="008641D6" w:rsidP="00791291">
            <w:pPr>
              <w:pStyle w:val="BodyText"/>
              <w:jc w:val="center"/>
              <w:rPr>
                <w:szCs w:val="20"/>
              </w:rPr>
            </w:pPr>
            <w:r>
              <w:rPr>
                <w:szCs w:val="20"/>
              </w:rPr>
              <w:t>SCS W SP-2 Recurrence Intervals</w:t>
            </w:r>
          </w:p>
        </w:tc>
        <w:tc>
          <w:tcPr>
            <w:tcW w:w="1350" w:type="dxa"/>
          </w:tcPr>
          <w:p w14:paraId="51FF8D24" w14:textId="2E938D3E" w:rsidR="008641D6" w:rsidRPr="00325AC5" w:rsidRDefault="008641D6" w:rsidP="00791291">
            <w:pPr>
              <w:jc w:val="center"/>
              <w:rPr>
                <w:szCs w:val="20"/>
              </w:rPr>
            </w:pPr>
            <w:r w:rsidRPr="00325AC5">
              <w:t>2,320</w:t>
            </w:r>
          </w:p>
        </w:tc>
        <w:tc>
          <w:tcPr>
            <w:tcW w:w="1080" w:type="dxa"/>
          </w:tcPr>
          <w:p w14:paraId="53D67FDC" w14:textId="6D9E4861" w:rsidR="008641D6" w:rsidRPr="00325AC5" w:rsidRDefault="008641D6" w:rsidP="00791291">
            <w:pPr>
              <w:spacing w:line="240" w:lineRule="auto"/>
              <w:jc w:val="center"/>
              <w:rPr>
                <w:rFonts w:eastAsia="Times New Roman" w:cs="Times New Roman"/>
                <w:kern w:val="0"/>
                <w:szCs w:val="20"/>
              </w:rPr>
            </w:pPr>
            <w:r w:rsidRPr="00325AC5">
              <w:t>4,630</w:t>
            </w:r>
          </w:p>
        </w:tc>
        <w:tc>
          <w:tcPr>
            <w:tcW w:w="1170" w:type="dxa"/>
          </w:tcPr>
          <w:p w14:paraId="66F3F655" w14:textId="6C4BAEAA" w:rsidR="008641D6" w:rsidRPr="00325AC5" w:rsidRDefault="008641D6" w:rsidP="00791291">
            <w:pPr>
              <w:spacing w:line="240" w:lineRule="auto"/>
              <w:jc w:val="center"/>
              <w:rPr>
                <w:rFonts w:eastAsia="Times New Roman" w:cs="Times New Roman"/>
                <w:kern w:val="0"/>
                <w:szCs w:val="20"/>
              </w:rPr>
            </w:pPr>
            <w:r w:rsidRPr="00325AC5">
              <w:t>9,237</w:t>
            </w:r>
          </w:p>
        </w:tc>
        <w:tc>
          <w:tcPr>
            <w:tcW w:w="1251" w:type="dxa"/>
          </w:tcPr>
          <w:p w14:paraId="383E0BCC" w14:textId="2E78B282" w:rsidR="008641D6" w:rsidRDefault="008641D6" w:rsidP="00791291">
            <w:pPr>
              <w:spacing w:line="240" w:lineRule="auto"/>
              <w:jc w:val="center"/>
              <w:rPr>
                <w:rFonts w:eastAsia="Times New Roman" w:cs="Times New Roman"/>
                <w:kern w:val="0"/>
                <w:szCs w:val="20"/>
              </w:rPr>
            </w:pPr>
            <w:r w:rsidRPr="00C77413">
              <w:t>1,95</w:t>
            </w:r>
            <w:r>
              <w:t>8</w:t>
            </w:r>
          </w:p>
        </w:tc>
      </w:tr>
      <w:tr w:rsidR="008641D6" w:rsidRPr="00A315D3" w14:paraId="180614F3" w14:textId="77777777" w:rsidTr="00791291">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vAlign w:val="top"/>
          </w:tcPr>
          <w:p w14:paraId="1624EFAB" w14:textId="6764FDB7" w:rsidR="008641D6" w:rsidRPr="009B7FC2" w:rsidRDefault="008641D6" w:rsidP="00791291">
            <w:pPr>
              <w:pStyle w:val="BodyText"/>
              <w:jc w:val="center"/>
              <w:rPr>
                <w:szCs w:val="20"/>
              </w:rPr>
            </w:pPr>
            <w:r>
              <w:rPr>
                <w:rFonts w:eastAsia="Times New Roman" w:cs="Times New Roman"/>
                <w:kern w:val="0"/>
                <w:szCs w:val="24"/>
              </w:rPr>
              <w:t>Harris Creek Upper Stream at Railroad</w:t>
            </w:r>
          </w:p>
        </w:tc>
        <w:tc>
          <w:tcPr>
            <w:tcW w:w="1551" w:type="dxa"/>
          </w:tcPr>
          <w:p w14:paraId="220B41A6" w14:textId="2866432D" w:rsidR="008641D6" w:rsidRPr="009B7FC2" w:rsidRDefault="008641D6" w:rsidP="00791291">
            <w:pPr>
              <w:pStyle w:val="BodyText"/>
              <w:jc w:val="center"/>
              <w:rPr>
                <w:szCs w:val="20"/>
              </w:rPr>
            </w:pPr>
            <w:r>
              <w:rPr>
                <w:szCs w:val="20"/>
              </w:rPr>
              <w:t>McLennon County FIS</w:t>
            </w:r>
          </w:p>
        </w:tc>
        <w:tc>
          <w:tcPr>
            <w:tcW w:w="1440" w:type="dxa"/>
          </w:tcPr>
          <w:p w14:paraId="24E23E92" w14:textId="762BEC30" w:rsidR="008641D6" w:rsidRPr="009B7FC2" w:rsidRDefault="008641D6" w:rsidP="00791291">
            <w:pPr>
              <w:pStyle w:val="BodyText"/>
              <w:jc w:val="center"/>
              <w:rPr>
                <w:szCs w:val="20"/>
              </w:rPr>
            </w:pPr>
            <w:r>
              <w:rPr>
                <w:szCs w:val="20"/>
              </w:rPr>
              <w:t>SCS W SP-2 Recurrence Intervals</w:t>
            </w:r>
          </w:p>
        </w:tc>
        <w:tc>
          <w:tcPr>
            <w:tcW w:w="1350" w:type="dxa"/>
          </w:tcPr>
          <w:p w14:paraId="16872289" w14:textId="0E10DB49" w:rsidR="008641D6" w:rsidRPr="00325AC5" w:rsidRDefault="008641D6" w:rsidP="00791291">
            <w:pPr>
              <w:jc w:val="center"/>
              <w:rPr>
                <w:szCs w:val="20"/>
              </w:rPr>
            </w:pPr>
            <w:r w:rsidRPr="00325AC5">
              <w:t>8,876</w:t>
            </w:r>
          </w:p>
        </w:tc>
        <w:tc>
          <w:tcPr>
            <w:tcW w:w="1080" w:type="dxa"/>
          </w:tcPr>
          <w:p w14:paraId="59449DC9" w14:textId="37B93DF0" w:rsidR="008641D6" w:rsidRPr="00325AC5" w:rsidRDefault="008641D6" w:rsidP="00791291">
            <w:pPr>
              <w:spacing w:line="240" w:lineRule="auto"/>
              <w:jc w:val="center"/>
              <w:rPr>
                <w:rFonts w:eastAsia="Times New Roman" w:cs="Times New Roman"/>
                <w:kern w:val="0"/>
                <w:szCs w:val="20"/>
              </w:rPr>
            </w:pPr>
            <w:r w:rsidRPr="00325AC5">
              <w:t>17,717</w:t>
            </w:r>
          </w:p>
        </w:tc>
        <w:tc>
          <w:tcPr>
            <w:tcW w:w="1170" w:type="dxa"/>
          </w:tcPr>
          <w:p w14:paraId="386614D1" w14:textId="5889DF6D" w:rsidR="008641D6" w:rsidRPr="00325AC5" w:rsidRDefault="008641D6" w:rsidP="00791291">
            <w:pPr>
              <w:spacing w:line="240" w:lineRule="auto"/>
              <w:jc w:val="center"/>
              <w:rPr>
                <w:rFonts w:eastAsia="Times New Roman" w:cs="Times New Roman"/>
                <w:kern w:val="0"/>
                <w:szCs w:val="20"/>
              </w:rPr>
            </w:pPr>
            <w:r w:rsidRPr="00325AC5">
              <w:t>35,345</w:t>
            </w:r>
          </w:p>
        </w:tc>
        <w:tc>
          <w:tcPr>
            <w:tcW w:w="1251" w:type="dxa"/>
          </w:tcPr>
          <w:p w14:paraId="3F3965E0" w14:textId="3C4D3E20" w:rsidR="008641D6" w:rsidRPr="00325AC5" w:rsidRDefault="008641D6" w:rsidP="00791291">
            <w:pPr>
              <w:spacing w:line="240" w:lineRule="auto"/>
              <w:jc w:val="center"/>
              <w:rPr>
                <w:rFonts w:eastAsia="Times New Roman" w:cs="Times New Roman"/>
                <w:kern w:val="0"/>
                <w:szCs w:val="20"/>
              </w:rPr>
            </w:pPr>
            <w:r w:rsidRPr="00C77413">
              <w:t>7,36</w:t>
            </w:r>
            <w:r>
              <w:t>6</w:t>
            </w:r>
          </w:p>
        </w:tc>
      </w:tr>
      <w:tr w:rsidR="008641D6" w:rsidRPr="00A315D3" w14:paraId="76976A96" w14:textId="77777777" w:rsidTr="00791291">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vAlign w:val="top"/>
          </w:tcPr>
          <w:p w14:paraId="5CE34284" w14:textId="7A55302E" w:rsidR="008641D6" w:rsidRPr="009B7FC2" w:rsidRDefault="008641D6" w:rsidP="00791291">
            <w:pPr>
              <w:pStyle w:val="BodyText"/>
              <w:jc w:val="center"/>
              <w:rPr>
                <w:szCs w:val="20"/>
              </w:rPr>
            </w:pPr>
            <w:r>
              <w:rPr>
                <w:rFonts w:eastAsia="Times New Roman" w:cs="Times New Roman"/>
                <w:kern w:val="0"/>
                <w:szCs w:val="24"/>
              </w:rPr>
              <w:t>Willow Creek at State Highway 317</w:t>
            </w:r>
          </w:p>
        </w:tc>
        <w:tc>
          <w:tcPr>
            <w:tcW w:w="1551" w:type="dxa"/>
          </w:tcPr>
          <w:p w14:paraId="157B999F" w14:textId="31265DC2" w:rsidR="008641D6" w:rsidRPr="006D4C22" w:rsidRDefault="008641D6" w:rsidP="00791291">
            <w:pPr>
              <w:pStyle w:val="BodyText"/>
              <w:jc w:val="center"/>
              <w:rPr>
                <w:szCs w:val="20"/>
              </w:rPr>
            </w:pPr>
            <w:r>
              <w:rPr>
                <w:szCs w:val="20"/>
              </w:rPr>
              <w:t>McLennon County FIS</w:t>
            </w:r>
          </w:p>
        </w:tc>
        <w:tc>
          <w:tcPr>
            <w:tcW w:w="1440" w:type="dxa"/>
          </w:tcPr>
          <w:p w14:paraId="41C1302B" w14:textId="27E7977F" w:rsidR="008641D6" w:rsidRDefault="008641D6" w:rsidP="00791291">
            <w:pPr>
              <w:pStyle w:val="BodyText"/>
              <w:jc w:val="center"/>
              <w:rPr>
                <w:szCs w:val="20"/>
              </w:rPr>
            </w:pPr>
            <w:r>
              <w:rPr>
                <w:szCs w:val="20"/>
              </w:rPr>
              <w:t>SCS W SP-2 Recurrence Intervals</w:t>
            </w:r>
          </w:p>
        </w:tc>
        <w:tc>
          <w:tcPr>
            <w:tcW w:w="1350" w:type="dxa"/>
          </w:tcPr>
          <w:p w14:paraId="2B61BF6F" w14:textId="7AABA991" w:rsidR="008641D6" w:rsidRDefault="008641D6" w:rsidP="00791291">
            <w:pPr>
              <w:jc w:val="center"/>
              <w:rPr>
                <w:szCs w:val="20"/>
              </w:rPr>
            </w:pPr>
            <w:r w:rsidRPr="00325AC5">
              <w:t>938</w:t>
            </w:r>
          </w:p>
        </w:tc>
        <w:tc>
          <w:tcPr>
            <w:tcW w:w="1080" w:type="dxa"/>
          </w:tcPr>
          <w:p w14:paraId="5FF9C8AF" w14:textId="269515FD" w:rsidR="008641D6" w:rsidRDefault="008641D6" w:rsidP="00791291">
            <w:pPr>
              <w:spacing w:line="240" w:lineRule="auto"/>
              <w:jc w:val="center"/>
              <w:rPr>
                <w:rFonts w:eastAsia="Times New Roman" w:cs="Times New Roman"/>
                <w:kern w:val="0"/>
                <w:szCs w:val="20"/>
              </w:rPr>
            </w:pPr>
            <w:r w:rsidRPr="00325AC5">
              <w:t>1,872</w:t>
            </w:r>
          </w:p>
        </w:tc>
        <w:tc>
          <w:tcPr>
            <w:tcW w:w="1170" w:type="dxa"/>
          </w:tcPr>
          <w:p w14:paraId="0C94C6BB" w14:textId="40795D8E" w:rsidR="008641D6" w:rsidRDefault="008641D6" w:rsidP="00791291">
            <w:pPr>
              <w:spacing w:line="240" w:lineRule="auto"/>
              <w:jc w:val="center"/>
              <w:rPr>
                <w:rFonts w:eastAsia="Times New Roman" w:cs="Times New Roman"/>
                <w:kern w:val="0"/>
                <w:szCs w:val="20"/>
              </w:rPr>
            </w:pPr>
            <w:r w:rsidRPr="00325AC5">
              <w:t>3,735</w:t>
            </w:r>
          </w:p>
        </w:tc>
        <w:tc>
          <w:tcPr>
            <w:tcW w:w="1251" w:type="dxa"/>
          </w:tcPr>
          <w:p w14:paraId="4298AFA7" w14:textId="0B06F7D7" w:rsidR="008641D6" w:rsidRDefault="008641D6" w:rsidP="00791291">
            <w:pPr>
              <w:spacing w:line="240" w:lineRule="auto"/>
              <w:jc w:val="center"/>
              <w:rPr>
                <w:rFonts w:eastAsia="Times New Roman" w:cs="Times New Roman"/>
                <w:kern w:val="0"/>
                <w:szCs w:val="20"/>
              </w:rPr>
            </w:pPr>
            <w:r w:rsidRPr="00C77413">
              <w:t>1</w:t>
            </w:r>
            <w:r>
              <w:t>,</w:t>
            </w:r>
            <w:r w:rsidRPr="00C77413">
              <w:t>53</w:t>
            </w:r>
            <w:r>
              <w:t>0</w:t>
            </w:r>
          </w:p>
        </w:tc>
      </w:tr>
    </w:tbl>
    <w:p w14:paraId="7F9A5C8C" w14:textId="31BE34B9" w:rsidR="00DB51AA" w:rsidRDefault="008641D6" w:rsidP="0048315A">
      <w:pPr>
        <w:pStyle w:val="BodyText"/>
        <w:rPr>
          <w:szCs w:val="16"/>
        </w:rPr>
      </w:pPr>
      <w:r>
        <w:br/>
      </w:r>
      <w:r w:rsidR="005C04C0" w:rsidRPr="001733FE">
        <w:rPr>
          <w:szCs w:val="16"/>
        </w:rPr>
        <w:fldChar w:fldCharType="begin"/>
      </w:r>
      <w:r w:rsidR="005C04C0" w:rsidRPr="001733FE">
        <w:rPr>
          <w:szCs w:val="16"/>
        </w:rPr>
        <w:instrText xml:space="preserve"> REF _Ref61266175 \h </w:instrText>
      </w:r>
      <w:r w:rsidR="00C94E71" w:rsidRPr="001733FE">
        <w:rPr>
          <w:szCs w:val="16"/>
        </w:rPr>
        <w:instrText xml:space="preserve"> \* MERGEFORMAT </w:instrText>
      </w:r>
      <w:r w:rsidR="005C04C0" w:rsidRPr="001733FE">
        <w:rPr>
          <w:szCs w:val="16"/>
        </w:rPr>
      </w:r>
      <w:r w:rsidR="005C04C0" w:rsidRPr="001733FE">
        <w:rPr>
          <w:szCs w:val="16"/>
        </w:rPr>
        <w:fldChar w:fldCharType="separate"/>
      </w:r>
      <w:r w:rsidR="0084723D" w:rsidRPr="006614D4">
        <w:t xml:space="preserve">Figure </w:t>
      </w:r>
      <w:r w:rsidR="0084723D">
        <w:rPr>
          <w:noProof/>
        </w:rPr>
        <w:t>9</w:t>
      </w:r>
      <w:r w:rsidR="005C04C0" w:rsidRPr="001733FE">
        <w:rPr>
          <w:szCs w:val="16"/>
        </w:rPr>
        <w:fldChar w:fldCharType="end"/>
      </w:r>
      <w:r w:rsidR="005C04C0" w:rsidRPr="001733FE">
        <w:rPr>
          <w:szCs w:val="16"/>
        </w:rPr>
        <w:t xml:space="preserve"> </w:t>
      </w:r>
      <w:r w:rsidR="006F6670" w:rsidRPr="001733FE">
        <w:rPr>
          <w:szCs w:val="16"/>
        </w:rPr>
        <w:t>sh</w:t>
      </w:r>
      <w:r w:rsidR="00955C4B" w:rsidRPr="001733FE">
        <w:rPr>
          <w:szCs w:val="16"/>
        </w:rPr>
        <w:t xml:space="preserve">ows the final results of the </w:t>
      </w:r>
      <w:r w:rsidR="005C04C0" w:rsidRPr="001733FE">
        <w:rPr>
          <w:szCs w:val="16"/>
        </w:rPr>
        <w:t>calibration locations compared to modeled flows</w:t>
      </w:r>
      <w:r w:rsidR="006F6670" w:rsidRPr="001733FE">
        <w:rPr>
          <w:szCs w:val="16"/>
        </w:rPr>
        <w:t xml:space="preserve"> throughout the </w:t>
      </w:r>
      <w:r w:rsidR="00B716B1">
        <w:rPr>
          <w:szCs w:val="16"/>
        </w:rPr>
        <w:t>Bosque</w:t>
      </w:r>
      <w:r w:rsidR="00A91F0D" w:rsidRPr="001733FE">
        <w:rPr>
          <w:szCs w:val="16"/>
        </w:rPr>
        <w:t xml:space="preserve">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C77413">
        <w:rPr>
          <w:szCs w:val="16"/>
        </w:rPr>
        <w:t>S</w:t>
      </w:r>
      <w:r w:rsidR="004613E3">
        <w:rPr>
          <w:szCs w:val="16"/>
        </w:rPr>
        <w:t>even</w:t>
      </w:r>
      <w:r w:rsidR="00C77413">
        <w:rPr>
          <w:szCs w:val="16"/>
        </w:rPr>
        <w:t xml:space="preserve"> </w:t>
      </w:r>
      <w:r w:rsidR="006F6670" w:rsidRPr="001733FE">
        <w:rPr>
          <w:szCs w:val="16"/>
        </w:rPr>
        <w:t>comparisons were m</w:t>
      </w:r>
      <w:r w:rsidR="005C04C0"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771F02">
        <w:rPr>
          <w:szCs w:val="16"/>
        </w:rPr>
        <w:t xml:space="preserve"> </w:t>
      </w:r>
      <w:r w:rsidR="00771F02" w:rsidRPr="00771F02">
        <w:t>Because the Bosque model drains into Lake Waco that lies along the Bosque River in the middle of McLennon County, it is likely that the discharge is affected by the backwater of the lake and more detailed investigation into the impacts of the lake backwater and correlation with the modeling may be warranted in the future.</w:t>
      </w:r>
    </w:p>
    <w:p w14:paraId="74738646" w14:textId="3187C03A" w:rsidR="00D55F6F" w:rsidRDefault="00112130" w:rsidP="008B119C">
      <w:pPr>
        <w:pStyle w:val="BodyText"/>
        <w:keepNext/>
        <w:jc w:val="center"/>
      </w:pPr>
      <w:r>
        <w:rPr>
          <w:noProof/>
        </w:rPr>
        <w:drawing>
          <wp:inline distT="0" distB="0" distL="0" distR="0" wp14:anchorId="3FE64092" wp14:editId="20E9BF0F">
            <wp:extent cx="5939942" cy="3262579"/>
            <wp:effectExtent l="0" t="0" r="22860" b="14605"/>
            <wp:docPr id="2" name="Chart 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EF3233E" w14:textId="4077EFDB" w:rsidR="00C026C8" w:rsidRDefault="00D55F6F" w:rsidP="00D70F77">
      <w:pPr>
        <w:pStyle w:val="Caption"/>
        <w:spacing w:after="0" w:line="240" w:lineRule="auto"/>
        <w:jc w:val="center"/>
      </w:pPr>
      <w:bookmarkStart w:id="85" w:name="_Ref61266175"/>
      <w:bookmarkStart w:id="86" w:name="_Toc119323287"/>
      <w:r w:rsidRPr="006614D4">
        <w:t xml:space="preserve">Figure </w:t>
      </w:r>
      <w:r w:rsidRPr="006614D4">
        <w:fldChar w:fldCharType="begin"/>
      </w:r>
      <w:r w:rsidRPr="006614D4">
        <w:instrText xml:space="preserve"> SEQ Figure \* ARABIC </w:instrText>
      </w:r>
      <w:r w:rsidRPr="006614D4">
        <w:fldChar w:fldCharType="separate"/>
      </w:r>
      <w:r w:rsidR="0084723D">
        <w:rPr>
          <w:noProof/>
        </w:rPr>
        <w:t>9</w:t>
      </w:r>
      <w:r w:rsidRPr="006614D4">
        <w:fldChar w:fldCharType="end"/>
      </w:r>
      <w:bookmarkEnd w:id="85"/>
      <w:r w:rsidRPr="006614D4">
        <w:t xml:space="preserve">: </w:t>
      </w:r>
      <w:r w:rsidR="005C04C0" w:rsidRPr="006614D4">
        <w:t>Calibration Comparison</w:t>
      </w:r>
      <w:bookmarkEnd w:id="86"/>
      <w:r w:rsidR="005C04C0">
        <w:t xml:space="preserve"> </w:t>
      </w:r>
    </w:p>
    <w:p w14:paraId="226C7085" w14:textId="77777777" w:rsidR="00D70F77" w:rsidRPr="00D70F77" w:rsidRDefault="00D70F77" w:rsidP="00D70F77">
      <w:pPr>
        <w:pStyle w:val="BodyText"/>
      </w:pPr>
    </w:p>
    <w:p w14:paraId="752C4130" w14:textId="0FE6D347" w:rsidR="00C500BA" w:rsidRDefault="00C500BA" w:rsidP="00C500BA">
      <w:pPr>
        <w:pStyle w:val="BodyText"/>
      </w:pPr>
      <w:bookmarkStart w:id="87" w:name="_Ref94534734"/>
      <w:bookmarkStart w:id="88" w:name="_Toc94534908"/>
      <w:bookmarkStart w:id="89" w:name="_Toc94535323"/>
      <w:r>
        <w:lastRenderedPageBreak/>
        <w:t xml:space="preserve">The </w:t>
      </w:r>
      <w:r w:rsidRPr="00CB5EEE">
        <w:t>WSEL</w:t>
      </w:r>
      <w:r>
        <w:t xml:space="preserve"> from the HEC-RAS model was validated using </w:t>
      </w:r>
      <w:r w:rsidR="00C907CF">
        <w:t xml:space="preserve"> two </w:t>
      </w:r>
      <w:r>
        <w:t>USGS stream gage</w:t>
      </w:r>
      <w:r w:rsidR="001B55EA">
        <w:t>s</w:t>
      </w:r>
      <w:r>
        <w:t>, gage 08</w:t>
      </w:r>
      <w:r w:rsidR="00C1656E">
        <w:t>095300 and 08095400</w:t>
      </w:r>
      <w:r>
        <w:t xml:space="preserve">. Based on the </w:t>
      </w:r>
      <w:r w:rsidRPr="00246821">
        <w:t xml:space="preserve">published rating </w:t>
      </w:r>
      <w:r>
        <w:t>for the USGS gage</w:t>
      </w:r>
      <w:r w:rsidRPr="00246821">
        <w:t xml:space="preserve">, </w:t>
      </w:r>
      <w:r>
        <w:t xml:space="preserve">a 1-percent gage WSEL was calculated, along with upper and lower WSELs bounds, using the 1-percent flow estimated by the gage analysis. These were compared to the WSEL at the same location in the </w:t>
      </w:r>
      <w:r w:rsidR="001B55EA">
        <w:t>Bosque</w:t>
      </w:r>
      <w:r>
        <w:t xml:space="preserve"> model, as shown in</w:t>
      </w:r>
      <w:r w:rsidR="00F7351C">
        <w:t xml:space="preserve"> </w:t>
      </w:r>
      <w:r w:rsidR="00F7351C">
        <w:fldChar w:fldCharType="begin"/>
      </w:r>
      <w:r w:rsidR="00F7351C">
        <w:instrText xml:space="preserve"> REF _Ref110272206 \h </w:instrText>
      </w:r>
      <w:r w:rsidR="00F7351C">
        <w:fldChar w:fldCharType="separate"/>
      </w:r>
      <w:r w:rsidR="0084723D" w:rsidRPr="00E67498">
        <w:t xml:space="preserve">Table </w:t>
      </w:r>
      <w:r w:rsidR="0084723D">
        <w:rPr>
          <w:noProof/>
        </w:rPr>
        <w:t>12</w:t>
      </w:r>
      <w:r w:rsidR="00F7351C">
        <w:fldChar w:fldCharType="end"/>
      </w:r>
      <w:r w:rsidRPr="005B4FBF">
        <w:t>.</w:t>
      </w:r>
      <w:r w:rsidR="00426B36">
        <w:t xml:space="preserve"> The modeled WSEL fall within the acceptable range of </w:t>
      </w:r>
      <w:r w:rsidR="00426B36" w:rsidRPr="00426B36">
        <w:t>gages 08095300 and 08095400.</w:t>
      </w:r>
    </w:p>
    <w:p w14:paraId="64307CC1" w14:textId="0A5F54C8" w:rsidR="009B7FC2" w:rsidRPr="005B4FBF" w:rsidRDefault="009B7FC2" w:rsidP="009B7FC2">
      <w:pPr>
        <w:pStyle w:val="Caption"/>
        <w:jc w:val="center"/>
      </w:pPr>
      <w:bookmarkStart w:id="90" w:name="_Ref110272206"/>
      <w:bookmarkStart w:id="91" w:name="_Toc119323301"/>
      <w:r w:rsidRPr="00E67498">
        <w:t xml:space="preserve">Table </w:t>
      </w:r>
      <w:r w:rsidR="008723EA">
        <w:fldChar w:fldCharType="begin"/>
      </w:r>
      <w:r w:rsidR="008723EA">
        <w:instrText xml:space="preserve"> SEQ Table \* ARABIC </w:instrText>
      </w:r>
      <w:r w:rsidR="008723EA">
        <w:fldChar w:fldCharType="separate"/>
      </w:r>
      <w:r w:rsidR="0084723D">
        <w:rPr>
          <w:noProof/>
        </w:rPr>
        <w:t>12</w:t>
      </w:r>
      <w:r w:rsidR="008723EA">
        <w:fldChar w:fldCharType="end"/>
      </w:r>
      <w:bookmarkEnd w:id="87"/>
      <w:bookmarkEnd w:id="90"/>
      <w:r w:rsidRPr="00E67498">
        <w:t xml:space="preserve">: </w:t>
      </w:r>
      <w:r w:rsidR="00DB51AA" w:rsidRPr="00E67498">
        <w:t>1-percent</w:t>
      </w:r>
      <w:r w:rsidRPr="00E67498">
        <w:t xml:space="preserve"> Gage WSEL and RAS WSEL Comparison</w:t>
      </w:r>
      <w:bookmarkEnd w:id="88"/>
      <w:bookmarkEnd w:id="89"/>
      <w:bookmarkEnd w:id="91"/>
    </w:p>
    <w:tbl>
      <w:tblPr>
        <w:tblStyle w:val="FEMATable"/>
        <w:tblW w:w="7919" w:type="dxa"/>
        <w:jc w:val="center"/>
        <w:tblLook w:val="04A0" w:firstRow="1" w:lastRow="0" w:firstColumn="1" w:lastColumn="0" w:noHBand="0" w:noVBand="1"/>
      </w:tblPr>
      <w:tblGrid>
        <w:gridCol w:w="1984"/>
        <w:gridCol w:w="1345"/>
        <w:gridCol w:w="1622"/>
        <w:gridCol w:w="1436"/>
        <w:gridCol w:w="1532"/>
      </w:tblGrid>
      <w:tr w:rsidR="009B7FC2" w:rsidRPr="009B7FC2" w14:paraId="45B75B17" w14:textId="77777777" w:rsidTr="00C1656E">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332ED434" w14:textId="77777777"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USGS Gage ID</w:t>
            </w:r>
          </w:p>
        </w:tc>
        <w:tc>
          <w:tcPr>
            <w:tcW w:w="1345" w:type="dxa"/>
            <w:shd w:val="clear" w:color="auto" w:fill="00B5E2" w:themeFill="accent1"/>
            <w:vAlign w:val="center"/>
          </w:tcPr>
          <w:p w14:paraId="268F8B6F" w14:textId="76A5E062"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Lower Bound</w:t>
            </w:r>
            <w:r w:rsidR="00DB51AA">
              <w:rPr>
                <w:rFonts w:eastAsia="Times New Roman" w:cs="Times New Roman"/>
                <w:color w:val="FFFFFF" w:themeColor="background2"/>
                <w:kern w:val="0"/>
                <w:szCs w:val="24"/>
              </w:rPr>
              <w:t xml:space="preserve"> (feet)</w:t>
            </w:r>
          </w:p>
        </w:tc>
        <w:tc>
          <w:tcPr>
            <w:tcW w:w="1622" w:type="dxa"/>
            <w:shd w:val="clear" w:color="auto" w:fill="00B5E2" w:themeFill="accent1"/>
            <w:vAlign w:val="center"/>
          </w:tcPr>
          <w:p w14:paraId="6BE4F22B" w14:textId="3E5002BD" w:rsidR="009B7FC2" w:rsidRPr="005B4FBF" w:rsidRDefault="00B549EC" w:rsidP="00574955">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Gage </w:t>
            </w:r>
            <w:r w:rsidR="00DB51AA">
              <w:rPr>
                <w:rFonts w:eastAsia="Times New Roman" w:cs="Times New Roman"/>
                <w:color w:val="FFFFFF" w:themeColor="background2"/>
                <w:kern w:val="0"/>
                <w:szCs w:val="24"/>
              </w:rPr>
              <w:t xml:space="preserve">WSEL </w:t>
            </w:r>
            <w:r w:rsidR="00DB51AA">
              <w:rPr>
                <w:rFonts w:eastAsia="Times New Roman" w:cs="Times New Roman"/>
                <w:color w:val="FFFFFF" w:themeColor="background2"/>
                <w:kern w:val="0"/>
                <w:szCs w:val="24"/>
              </w:rPr>
              <w:br/>
              <w:t>1-percent (feet)</w:t>
            </w:r>
          </w:p>
        </w:tc>
        <w:tc>
          <w:tcPr>
            <w:tcW w:w="1436" w:type="dxa"/>
            <w:shd w:val="clear" w:color="auto" w:fill="00B5E2" w:themeFill="accent1"/>
            <w:vAlign w:val="center"/>
          </w:tcPr>
          <w:p w14:paraId="492B5B73" w14:textId="1E85F4BD"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Upper Bound</w:t>
            </w:r>
            <w:r w:rsidR="00DB51AA">
              <w:rPr>
                <w:rFonts w:eastAsia="Times New Roman" w:cs="Times New Roman"/>
                <w:color w:val="FFFFFF" w:themeColor="background2"/>
                <w:kern w:val="0"/>
                <w:szCs w:val="24"/>
              </w:rPr>
              <w:t xml:space="preserve"> (feet)</w:t>
            </w:r>
          </w:p>
        </w:tc>
        <w:tc>
          <w:tcPr>
            <w:tcW w:w="1532" w:type="dxa"/>
            <w:shd w:val="clear" w:color="auto" w:fill="00B5E2" w:themeFill="accent1"/>
          </w:tcPr>
          <w:p w14:paraId="1F601FF9" w14:textId="4706EFE8" w:rsidR="009B7FC2" w:rsidRPr="005B4FBF" w:rsidRDefault="009B7FC2" w:rsidP="001C559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 xml:space="preserve">HEC-RAS </w:t>
            </w:r>
            <w:r w:rsidR="001C5595">
              <w:rPr>
                <w:rFonts w:eastAsia="Times New Roman" w:cs="Times New Roman"/>
                <w:color w:val="FFFFFF" w:themeColor="background2"/>
                <w:kern w:val="0"/>
                <w:szCs w:val="24"/>
              </w:rPr>
              <w:t>6.1</w:t>
            </w:r>
            <w:r w:rsidRPr="005B4FBF">
              <w:rPr>
                <w:rFonts w:eastAsia="Times New Roman" w:cs="Times New Roman"/>
                <w:color w:val="FFFFFF" w:themeColor="background2"/>
                <w:kern w:val="0"/>
                <w:szCs w:val="24"/>
              </w:rPr>
              <w:t xml:space="preserve"> WSEL</w:t>
            </w:r>
            <w:r w:rsidR="00DB51AA">
              <w:rPr>
                <w:rFonts w:eastAsia="Times New Roman" w:cs="Times New Roman"/>
                <w:color w:val="FFFFFF" w:themeColor="background2"/>
                <w:kern w:val="0"/>
                <w:szCs w:val="24"/>
              </w:rPr>
              <w:t xml:space="preserve"> (feet)</w:t>
            </w:r>
          </w:p>
        </w:tc>
      </w:tr>
      <w:tr w:rsidR="009B7FC2" w:rsidRPr="009B7FC2" w14:paraId="07540F37" w14:textId="77777777" w:rsidTr="00C1656E">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262E4DB6" w14:textId="3831AC76" w:rsidR="009B7FC2"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sidRPr="005B4FBF">
              <w:rPr>
                <w:rFonts w:ascii="Calibri" w:hAnsi="Calibri"/>
                <w:szCs w:val="20"/>
              </w:rPr>
              <w:t>08</w:t>
            </w:r>
            <w:r w:rsidR="002B3E86">
              <w:rPr>
                <w:rFonts w:ascii="Calibri" w:hAnsi="Calibri"/>
                <w:szCs w:val="20"/>
              </w:rPr>
              <w:t>095300</w:t>
            </w:r>
          </w:p>
        </w:tc>
        <w:tc>
          <w:tcPr>
            <w:tcW w:w="1345" w:type="dxa"/>
            <w:shd w:val="clear" w:color="auto" w:fill="FFFFFF" w:themeFill="background1"/>
            <w:vAlign w:val="center"/>
          </w:tcPr>
          <w:p w14:paraId="5967F61D" w14:textId="49336AE5" w:rsidR="009B7FC2" w:rsidRPr="005B4FBF" w:rsidRDefault="002B3E8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557.66</w:t>
            </w:r>
          </w:p>
        </w:tc>
        <w:tc>
          <w:tcPr>
            <w:tcW w:w="1622" w:type="dxa"/>
            <w:shd w:val="clear" w:color="auto" w:fill="FFFFFF" w:themeFill="background1"/>
            <w:vAlign w:val="center"/>
          </w:tcPr>
          <w:p w14:paraId="04599CD1" w14:textId="40B4AAE8" w:rsidR="009B7FC2" w:rsidRPr="005B4FBF" w:rsidRDefault="002B3E8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558.77</w:t>
            </w:r>
          </w:p>
        </w:tc>
        <w:tc>
          <w:tcPr>
            <w:tcW w:w="1436" w:type="dxa"/>
            <w:shd w:val="clear" w:color="auto" w:fill="FFFFFF" w:themeFill="background1"/>
            <w:vAlign w:val="center"/>
          </w:tcPr>
          <w:p w14:paraId="7CE1AF13" w14:textId="0A0447D4" w:rsidR="009B7FC2" w:rsidRPr="005B4FBF" w:rsidRDefault="002B3E8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560.22</w:t>
            </w:r>
          </w:p>
        </w:tc>
        <w:tc>
          <w:tcPr>
            <w:tcW w:w="1532" w:type="dxa"/>
            <w:shd w:val="clear" w:color="auto" w:fill="auto"/>
          </w:tcPr>
          <w:p w14:paraId="79067219" w14:textId="152A3C2F" w:rsidR="009B7FC2" w:rsidRPr="00F738E0" w:rsidRDefault="009E3D88" w:rsidP="006D4C22">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w:t>
            </w:r>
            <w:r w:rsidR="006D4C22">
              <w:rPr>
                <w:rFonts w:ascii="Calibri" w:eastAsia="Times New Roman" w:hAnsi="Calibri" w:cs="Times New Roman"/>
                <w:kern w:val="0"/>
                <w:szCs w:val="24"/>
              </w:rPr>
              <w:t>60.21</w:t>
            </w:r>
          </w:p>
        </w:tc>
      </w:tr>
      <w:tr w:rsidR="009B7FC2" w:rsidRPr="00193BD7" w14:paraId="5BB46D87" w14:textId="77777777" w:rsidTr="00C1656E">
        <w:trPr>
          <w:trHeight w:val="288"/>
          <w:jc w:val="center"/>
        </w:trPr>
        <w:tc>
          <w:tcPr>
            <w:tcW w:w="1984" w:type="dxa"/>
            <w:shd w:val="clear" w:color="auto" w:fill="FFFFFF" w:themeFill="background1"/>
          </w:tcPr>
          <w:p w14:paraId="3ED85446" w14:textId="739F840B" w:rsidR="009B7FC2"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sidRPr="005B4FBF">
              <w:rPr>
                <w:rFonts w:ascii="Calibri" w:hAnsi="Calibri"/>
                <w:szCs w:val="20"/>
              </w:rPr>
              <w:t>08</w:t>
            </w:r>
            <w:r w:rsidR="002B3E86">
              <w:rPr>
                <w:rFonts w:ascii="Calibri" w:hAnsi="Calibri"/>
                <w:szCs w:val="20"/>
              </w:rPr>
              <w:t>095400</w:t>
            </w:r>
          </w:p>
        </w:tc>
        <w:tc>
          <w:tcPr>
            <w:tcW w:w="1345" w:type="dxa"/>
            <w:shd w:val="clear" w:color="auto" w:fill="FFFFFF" w:themeFill="background1"/>
            <w:vAlign w:val="center"/>
          </w:tcPr>
          <w:p w14:paraId="0C25CA1D" w14:textId="7B22DD96" w:rsidR="005B4FBF" w:rsidRPr="005B4FBF" w:rsidRDefault="002B3E86" w:rsidP="005B4FBF">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572.78</w:t>
            </w:r>
          </w:p>
        </w:tc>
        <w:tc>
          <w:tcPr>
            <w:tcW w:w="1622" w:type="dxa"/>
            <w:shd w:val="clear" w:color="auto" w:fill="FFFFFF" w:themeFill="background1"/>
            <w:vAlign w:val="center"/>
          </w:tcPr>
          <w:p w14:paraId="20C7755B" w14:textId="4AFB579B" w:rsidR="009B7FC2" w:rsidRPr="005B4FBF" w:rsidRDefault="002B3E8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574.20</w:t>
            </w:r>
          </w:p>
        </w:tc>
        <w:tc>
          <w:tcPr>
            <w:tcW w:w="1436" w:type="dxa"/>
            <w:shd w:val="clear" w:color="auto" w:fill="FFFFFF" w:themeFill="background1"/>
            <w:vAlign w:val="center"/>
          </w:tcPr>
          <w:p w14:paraId="1EEDEE17" w14:textId="4491BE85" w:rsidR="009B7FC2" w:rsidRPr="005B4FBF" w:rsidRDefault="002B3E8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576.37</w:t>
            </w:r>
          </w:p>
        </w:tc>
        <w:tc>
          <w:tcPr>
            <w:tcW w:w="1532" w:type="dxa"/>
          </w:tcPr>
          <w:p w14:paraId="28D3AD84" w14:textId="38DCF26C" w:rsidR="009B7FC2" w:rsidRPr="00F738E0" w:rsidRDefault="00C1656E" w:rsidP="006D4C22">
            <w:pPr>
              <w:tabs>
                <w:tab w:val="clear" w:pos="284"/>
              </w:tabs>
              <w:spacing w:before="20" w:after="20" w:line="240" w:lineRule="auto"/>
              <w:jc w:val="center"/>
              <w:rPr>
                <w:rFonts w:ascii="Calibri" w:eastAsia="Times New Roman" w:hAnsi="Calibri" w:cs="Times New Roman"/>
                <w:kern w:val="0"/>
                <w:szCs w:val="24"/>
              </w:rPr>
            </w:pPr>
            <w:r w:rsidRPr="00F738E0">
              <w:rPr>
                <w:rFonts w:ascii="Calibri" w:eastAsia="Times New Roman" w:hAnsi="Calibri" w:cs="Times New Roman"/>
                <w:kern w:val="0"/>
                <w:szCs w:val="24"/>
              </w:rPr>
              <w:t>575.8</w:t>
            </w:r>
            <w:r w:rsidR="006D4C22">
              <w:rPr>
                <w:rFonts w:ascii="Calibri" w:eastAsia="Times New Roman" w:hAnsi="Calibri" w:cs="Times New Roman"/>
                <w:kern w:val="0"/>
                <w:szCs w:val="24"/>
              </w:rPr>
              <w:t>4</w:t>
            </w:r>
          </w:p>
        </w:tc>
      </w:tr>
    </w:tbl>
    <w:p w14:paraId="447C29C7" w14:textId="72F158E8" w:rsidR="00771F02" w:rsidRDefault="00771F02" w:rsidP="009B7FC2">
      <w:pPr>
        <w:pStyle w:val="BodyText"/>
        <w:rPr>
          <w:highlight w:val="yellow"/>
        </w:rPr>
      </w:pPr>
    </w:p>
    <w:p w14:paraId="30DDBB8A" w14:textId="77777777" w:rsidR="00DD1560" w:rsidRPr="00DD1560" w:rsidRDefault="00DD1560" w:rsidP="00DD1560">
      <w:pPr>
        <w:rPr>
          <w:rFonts w:eastAsia="Times New Roman" w:cs="Times New Roman"/>
        </w:rPr>
      </w:pPr>
      <w:r w:rsidRPr="00DD1560">
        <w:rPr>
          <w:rFonts w:eastAsia="Times New Roman" w:cs="Times New Roman"/>
        </w:rPr>
        <w:t xml:space="preserve">With terrain modification and several modeling iterations, multiple changes were made to the downstream Bosque model and the upstream model of North Bosque 2, to create a reasonable tie-in and an effective WSE for Lake Waco. The Bosque 1PAC model was initially run and calibrated for gage flows and the WSE of the lake using inflows directly from the upstream model. In the mainstem and surrounding areas, the inflow was significantly low to create a high enough WSE to tie in with the effective data. A gage transfer for the mainstem inflow was tested and linear interpolation was used to interpolate values from USGS gage 08095200 to the location of the model transition. The mainstem inflow was multiplied by a factor of 1.122, which allowed the flows to peak at the value of the gage transfer while the hydrograph kept the same shape as the North Bosque 2 outflow, resulting in the lake WSE to raise to the target value of 500 feet. The Bosque results were then exported back into North Bosque 2 as a stage hydrograph for the downstream boundary condition at the mainstem outlet and the North Bosque 2 model was run again. This resulted in having a perfect tie-in between the models and meeting the target WSEL for the lake. </w:t>
      </w:r>
    </w:p>
    <w:p w14:paraId="45707519" w14:textId="77777777" w:rsidR="00DD1560" w:rsidRPr="00DD1560" w:rsidRDefault="00DD1560" w:rsidP="00DD1560">
      <w:pPr>
        <w:rPr>
          <w:rFonts w:eastAsia="Times New Roman" w:cs="Times New Roman"/>
        </w:rPr>
      </w:pPr>
    </w:p>
    <w:p w14:paraId="2E43BCF7" w14:textId="2CC42444" w:rsidR="00057A28" w:rsidRDefault="00DD1560" w:rsidP="00DD1560">
      <w:pPr>
        <w:rPr>
          <w:rFonts w:eastAsia="Times New Roman" w:cs="Times New Roman"/>
        </w:rPr>
      </w:pPr>
      <w:r w:rsidRPr="00DD1560">
        <w:rPr>
          <w:rFonts w:eastAsia="Times New Roman" w:cs="Times New Roman"/>
        </w:rPr>
        <w:t xml:space="preserve">The gate operations of Waco Dam in the Bosque model create a backwater effect that impacts the flows in both models. It was tested that without this iteration the direct flow transfer from North Bosque to Bosque was not enough to raise the lake level. When using a stage hydrograph to raise the lake WSE, the North Bosque model doesn’t require as much flow to get to the target WSE in Bosque since there is existing water in the channel that is not flowing but still contributing to the WSE. This also results in a difference in peak flows at the flow transfer location, and peak flows in North Bosque tend to be less than in Bosque as shown in </w:t>
      </w:r>
      <w:r>
        <w:rPr>
          <w:rFonts w:eastAsia="Times New Roman" w:cs="Times New Roman"/>
          <w:color w:val="FF0000"/>
        </w:rPr>
        <w:fldChar w:fldCharType="begin"/>
      </w:r>
      <w:r>
        <w:rPr>
          <w:rFonts w:eastAsia="Times New Roman" w:cs="Times New Roman"/>
        </w:rPr>
        <w:instrText xml:space="preserve"> REF _Ref118712553 \h </w:instrText>
      </w:r>
      <w:r>
        <w:rPr>
          <w:rFonts w:eastAsia="Times New Roman" w:cs="Times New Roman"/>
          <w:color w:val="FF0000"/>
        </w:rPr>
      </w:r>
      <w:r>
        <w:rPr>
          <w:rFonts w:eastAsia="Times New Roman" w:cs="Times New Roman"/>
          <w:color w:val="FF0000"/>
        </w:rPr>
        <w:fldChar w:fldCharType="separate"/>
      </w:r>
      <w:r w:rsidR="0084723D">
        <w:t xml:space="preserve">Table </w:t>
      </w:r>
      <w:r w:rsidR="0084723D">
        <w:rPr>
          <w:noProof/>
        </w:rPr>
        <w:t>13</w:t>
      </w:r>
      <w:r>
        <w:rPr>
          <w:rFonts w:eastAsia="Times New Roman" w:cs="Times New Roman"/>
          <w:color w:val="FF0000"/>
        </w:rPr>
        <w:fldChar w:fldCharType="end"/>
      </w:r>
      <w:r w:rsidRPr="00DD1560">
        <w:rPr>
          <w:rFonts w:eastAsia="Times New Roman" w:cs="Times New Roman"/>
        </w:rPr>
        <w:t>. Considering the backwater effects in the lake a flow discrepancy is expected and the results of the models are acceptable</w:t>
      </w:r>
      <w:r w:rsidR="00DA0B62">
        <w:rPr>
          <w:rFonts w:eastAsia="Times New Roman" w:cs="Times New Roman"/>
        </w:rPr>
        <w:t xml:space="preserve"> in the current scope.</w:t>
      </w:r>
      <w:r w:rsidRPr="00DD1560">
        <w:rPr>
          <w:rFonts w:eastAsia="Times New Roman" w:cs="Times New Roman"/>
        </w:rPr>
        <w:t xml:space="preserve"> </w:t>
      </w:r>
    </w:p>
    <w:p w14:paraId="24A84C60" w14:textId="77777777" w:rsidR="00DD1560" w:rsidRPr="00DD1560" w:rsidRDefault="00DD1560" w:rsidP="00DD1560">
      <w:pPr>
        <w:rPr>
          <w:rFonts w:eastAsia="Times New Roman" w:cs="Times New Roman"/>
        </w:rPr>
      </w:pPr>
    </w:p>
    <w:p w14:paraId="3C3EB063" w14:textId="6BAB1676" w:rsidR="008723EA" w:rsidRDefault="008723EA" w:rsidP="008723EA">
      <w:pPr>
        <w:pStyle w:val="Caption"/>
        <w:jc w:val="center"/>
      </w:pPr>
      <w:bookmarkStart w:id="92" w:name="_Ref118712553"/>
      <w:bookmarkStart w:id="93" w:name="_Toc119323302"/>
      <w:r>
        <w:t xml:space="preserve">Table </w:t>
      </w:r>
      <w:r>
        <w:fldChar w:fldCharType="begin"/>
      </w:r>
      <w:r>
        <w:instrText xml:space="preserve"> SEQ Table \* ARABIC </w:instrText>
      </w:r>
      <w:r>
        <w:fldChar w:fldCharType="separate"/>
      </w:r>
      <w:r w:rsidR="0084723D">
        <w:rPr>
          <w:noProof/>
        </w:rPr>
        <w:t>13</w:t>
      </w:r>
      <w:r>
        <w:fldChar w:fldCharType="end"/>
      </w:r>
      <w:bookmarkEnd w:id="92"/>
      <w:r>
        <w:t xml:space="preserve">: </w:t>
      </w:r>
      <w:r w:rsidR="00DD1560">
        <w:t>Peak Flows at the Location of Tie-in between North Bosque and Bosque</w:t>
      </w:r>
      <w:bookmarkEnd w:id="93"/>
    </w:p>
    <w:tbl>
      <w:tblPr>
        <w:tblStyle w:val="CompassTable"/>
        <w:tblW w:w="0" w:type="auto"/>
        <w:jc w:val="center"/>
        <w:tblLayout w:type="fixed"/>
        <w:tblLook w:val="04A0" w:firstRow="1" w:lastRow="0" w:firstColumn="1" w:lastColumn="0" w:noHBand="0" w:noVBand="1"/>
      </w:tblPr>
      <w:tblGrid>
        <w:gridCol w:w="1500"/>
        <w:gridCol w:w="1551"/>
        <w:gridCol w:w="1440"/>
      </w:tblGrid>
      <w:tr w:rsidR="00B21EF9" w:rsidRPr="00A315D3" w14:paraId="0952FDA4" w14:textId="77777777" w:rsidTr="00B21EF9">
        <w:trPr>
          <w:cnfStyle w:val="100000000000" w:firstRow="1" w:lastRow="0" w:firstColumn="0" w:lastColumn="0" w:oddVBand="0" w:evenVBand="0" w:oddHBand="0" w:evenHBand="0" w:firstRowFirstColumn="0" w:firstRowLastColumn="0" w:lastRowFirstColumn="0" w:lastRowLastColumn="0"/>
          <w:trHeight w:val="1007"/>
          <w:jc w:val="center"/>
        </w:trPr>
        <w:tc>
          <w:tcPr>
            <w:tcW w:w="1500" w:type="dxa"/>
            <w:shd w:val="clear" w:color="auto" w:fill="00B5E2" w:themeFill="accent1"/>
            <w:hideMark/>
          </w:tcPr>
          <w:p w14:paraId="7734D3CE" w14:textId="584A9817" w:rsidR="00B21EF9" w:rsidRPr="00B21EF9" w:rsidRDefault="00B21EF9" w:rsidP="00D571BA">
            <w:pPr>
              <w:tabs>
                <w:tab w:val="clear" w:pos="284"/>
              </w:tabs>
              <w:spacing w:line="240" w:lineRule="auto"/>
              <w:jc w:val="center"/>
              <w:rPr>
                <w:rFonts w:eastAsia="Times New Roman" w:cs="Times New Roman"/>
                <w:bCs/>
                <w:kern w:val="0"/>
                <w:sz w:val="20"/>
                <w:szCs w:val="20"/>
              </w:rPr>
            </w:pPr>
            <w:r w:rsidRPr="00B21EF9">
              <w:rPr>
                <w:rFonts w:eastAsia="Times New Roman" w:cs="Times New Roman"/>
                <w:bCs/>
                <w:kern w:val="0"/>
                <w:sz w:val="20"/>
                <w:szCs w:val="20"/>
              </w:rPr>
              <w:t>Model</w:t>
            </w:r>
          </w:p>
        </w:tc>
        <w:tc>
          <w:tcPr>
            <w:tcW w:w="1551" w:type="dxa"/>
            <w:shd w:val="clear" w:color="auto" w:fill="00B5E2" w:themeFill="accent1"/>
            <w:hideMark/>
          </w:tcPr>
          <w:p w14:paraId="40AE8597" w14:textId="4182CE2C" w:rsidR="00B21EF9" w:rsidRPr="00B21EF9" w:rsidRDefault="00B21EF9" w:rsidP="00DD1560">
            <w:pPr>
              <w:tabs>
                <w:tab w:val="clear" w:pos="284"/>
              </w:tabs>
              <w:spacing w:line="240" w:lineRule="auto"/>
              <w:jc w:val="center"/>
              <w:rPr>
                <w:rFonts w:eastAsia="Times New Roman" w:cs="Times New Roman"/>
                <w:bCs/>
                <w:kern w:val="0"/>
                <w:sz w:val="20"/>
                <w:szCs w:val="20"/>
              </w:rPr>
            </w:pPr>
            <w:r w:rsidRPr="00B21EF9">
              <w:rPr>
                <w:rFonts w:eastAsia="Times New Roman" w:cs="Times New Roman"/>
                <w:bCs/>
                <w:kern w:val="0"/>
                <w:sz w:val="20"/>
                <w:szCs w:val="20"/>
              </w:rPr>
              <w:t xml:space="preserve">1PAC Flow </w:t>
            </w:r>
            <w:r w:rsidR="00DD1560">
              <w:rPr>
                <w:rFonts w:eastAsia="Times New Roman" w:cs="Times New Roman"/>
                <w:bCs/>
                <w:kern w:val="0"/>
                <w:sz w:val="20"/>
                <w:szCs w:val="20"/>
              </w:rPr>
              <w:br/>
            </w:r>
            <w:r w:rsidRPr="00B21EF9">
              <w:rPr>
                <w:rFonts w:eastAsia="Times New Roman" w:cs="Times New Roman"/>
                <w:bCs/>
                <w:kern w:val="0"/>
                <w:sz w:val="20"/>
                <w:szCs w:val="20"/>
              </w:rPr>
              <w:t xml:space="preserve">(cfs) </w:t>
            </w:r>
          </w:p>
        </w:tc>
        <w:tc>
          <w:tcPr>
            <w:tcW w:w="1440" w:type="dxa"/>
            <w:shd w:val="clear" w:color="auto" w:fill="00B5E2" w:themeFill="accent1"/>
          </w:tcPr>
          <w:p w14:paraId="0247C029" w14:textId="78B81BDE" w:rsidR="00B21EF9" w:rsidRPr="00B21EF9" w:rsidRDefault="00B21EF9" w:rsidP="00D571BA">
            <w:pPr>
              <w:tabs>
                <w:tab w:val="clear" w:pos="284"/>
              </w:tabs>
              <w:spacing w:line="240" w:lineRule="auto"/>
              <w:jc w:val="center"/>
              <w:rPr>
                <w:rFonts w:eastAsia="Times New Roman" w:cs="Times New Roman"/>
                <w:bCs/>
                <w:kern w:val="0"/>
                <w:sz w:val="20"/>
                <w:szCs w:val="20"/>
              </w:rPr>
            </w:pPr>
            <w:r w:rsidRPr="00B21EF9">
              <w:rPr>
                <w:rFonts w:eastAsia="Times New Roman" w:cs="Times New Roman"/>
                <w:bCs/>
                <w:kern w:val="0"/>
                <w:sz w:val="20"/>
                <w:szCs w:val="20"/>
              </w:rPr>
              <w:t>WSE of Lake</w:t>
            </w:r>
            <w:r>
              <w:rPr>
                <w:rFonts w:eastAsia="Times New Roman" w:cs="Times New Roman"/>
                <w:bCs/>
                <w:kern w:val="0"/>
                <w:sz w:val="20"/>
                <w:szCs w:val="20"/>
              </w:rPr>
              <w:t xml:space="preserve"> (feet)</w:t>
            </w:r>
          </w:p>
        </w:tc>
      </w:tr>
      <w:tr w:rsidR="00B21EF9" w:rsidRPr="00A315D3" w14:paraId="7B49E50F" w14:textId="77777777" w:rsidTr="00B21EF9">
        <w:trPr>
          <w:cnfStyle w:val="000000100000" w:firstRow="0" w:lastRow="0" w:firstColumn="0" w:lastColumn="0" w:oddVBand="0" w:evenVBand="0" w:oddHBand="1" w:evenHBand="0" w:firstRowFirstColumn="0" w:firstRowLastColumn="0" w:lastRowFirstColumn="0" w:lastRowLastColumn="0"/>
          <w:trHeight w:val="557"/>
          <w:jc w:val="center"/>
        </w:trPr>
        <w:tc>
          <w:tcPr>
            <w:tcW w:w="1500" w:type="dxa"/>
          </w:tcPr>
          <w:p w14:paraId="4FD92317" w14:textId="4E95078C" w:rsidR="00B21EF9" w:rsidRPr="00870C34" w:rsidRDefault="00B21EF9" w:rsidP="00D571BA">
            <w:pPr>
              <w:pStyle w:val="BodyText"/>
              <w:jc w:val="center"/>
              <w:rPr>
                <w:szCs w:val="20"/>
              </w:rPr>
            </w:pPr>
            <w:r>
              <w:rPr>
                <w:szCs w:val="20"/>
              </w:rPr>
              <w:t>Bosque</w:t>
            </w:r>
          </w:p>
        </w:tc>
        <w:tc>
          <w:tcPr>
            <w:tcW w:w="1551" w:type="dxa"/>
          </w:tcPr>
          <w:p w14:paraId="58241121" w14:textId="7BC9F9AF" w:rsidR="00B21EF9" w:rsidRPr="00870C34" w:rsidRDefault="00B21EF9" w:rsidP="00057A28">
            <w:pPr>
              <w:pStyle w:val="BodyText"/>
              <w:jc w:val="center"/>
              <w:rPr>
                <w:szCs w:val="20"/>
              </w:rPr>
            </w:pPr>
            <w:r>
              <w:rPr>
                <w:szCs w:val="20"/>
              </w:rPr>
              <w:t>16</w:t>
            </w:r>
            <w:r w:rsidR="00D36EAF">
              <w:rPr>
                <w:szCs w:val="20"/>
              </w:rPr>
              <w:t>4,406</w:t>
            </w:r>
          </w:p>
        </w:tc>
        <w:tc>
          <w:tcPr>
            <w:tcW w:w="1440" w:type="dxa"/>
          </w:tcPr>
          <w:p w14:paraId="7AB20EC7" w14:textId="6253B87D" w:rsidR="00B21EF9" w:rsidRPr="00870C34" w:rsidRDefault="00B21EF9" w:rsidP="00D571BA">
            <w:pPr>
              <w:pStyle w:val="BodyText"/>
              <w:jc w:val="center"/>
              <w:rPr>
                <w:szCs w:val="20"/>
              </w:rPr>
            </w:pPr>
            <w:r>
              <w:rPr>
                <w:szCs w:val="20"/>
              </w:rPr>
              <w:t>500.02</w:t>
            </w:r>
          </w:p>
        </w:tc>
      </w:tr>
      <w:tr w:rsidR="00B21EF9" w:rsidRPr="00A315D3" w14:paraId="053EA7F3" w14:textId="77777777" w:rsidTr="00B21EF9">
        <w:trPr>
          <w:cnfStyle w:val="000000010000" w:firstRow="0" w:lastRow="0" w:firstColumn="0" w:lastColumn="0" w:oddVBand="0" w:evenVBand="0" w:oddHBand="0" w:evenHBand="1" w:firstRowFirstColumn="0" w:firstRowLastColumn="0" w:lastRowFirstColumn="0" w:lastRowLastColumn="0"/>
          <w:trHeight w:val="539"/>
          <w:jc w:val="center"/>
        </w:trPr>
        <w:tc>
          <w:tcPr>
            <w:tcW w:w="1500" w:type="dxa"/>
          </w:tcPr>
          <w:p w14:paraId="5CE55992" w14:textId="464F66D1" w:rsidR="00B21EF9" w:rsidRDefault="00B21EF9" w:rsidP="00D571BA">
            <w:pPr>
              <w:pStyle w:val="BodyText"/>
              <w:jc w:val="center"/>
              <w:rPr>
                <w:szCs w:val="20"/>
              </w:rPr>
            </w:pPr>
            <w:r>
              <w:rPr>
                <w:szCs w:val="20"/>
              </w:rPr>
              <w:t>North Bosque 2</w:t>
            </w:r>
          </w:p>
        </w:tc>
        <w:tc>
          <w:tcPr>
            <w:tcW w:w="1551" w:type="dxa"/>
          </w:tcPr>
          <w:p w14:paraId="65AA303F" w14:textId="157E5D72" w:rsidR="00B21EF9" w:rsidRPr="00A05A8D" w:rsidRDefault="00D04141" w:rsidP="00D571BA">
            <w:pPr>
              <w:pStyle w:val="BodyText"/>
              <w:jc w:val="center"/>
              <w:rPr>
                <w:szCs w:val="20"/>
              </w:rPr>
            </w:pPr>
            <w:r>
              <w:rPr>
                <w:szCs w:val="20"/>
              </w:rPr>
              <w:t>141,963</w:t>
            </w:r>
          </w:p>
        </w:tc>
        <w:tc>
          <w:tcPr>
            <w:tcW w:w="1440" w:type="dxa"/>
          </w:tcPr>
          <w:p w14:paraId="4D09C48A" w14:textId="0E7CA749" w:rsidR="00B21EF9" w:rsidRDefault="00D36EAF" w:rsidP="00D571BA">
            <w:pPr>
              <w:pStyle w:val="BodyText"/>
              <w:jc w:val="center"/>
              <w:rPr>
                <w:szCs w:val="20"/>
              </w:rPr>
            </w:pPr>
            <w:r>
              <w:rPr>
                <w:szCs w:val="20"/>
              </w:rPr>
              <w:t>500.02</w:t>
            </w:r>
          </w:p>
        </w:tc>
      </w:tr>
    </w:tbl>
    <w:p w14:paraId="1FAADFC4" w14:textId="77777777" w:rsidR="00057A28" w:rsidRDefault="00057A28" w:rsidP="00E10872">
      <w:pPr>
        <w:rPr>
          <w:rFonts w:eastAsia="Times New Roman" w:cs="Times New Roman"/>
        </w:rPr>
      </w:pPr>
    </w:p>
    <w:p w14:paraId="2FECAC3A" w14:textId="77777777" w:rsidR="00E10872" w:rsidRDefault="00E10872" w:rsidP="009B7FC2">
      <w:pPr>
        <w:pStyle w:val="BodyText"/>
        <w:rPr>
          <w:highlight w:val="yellow"/>
        </w:rPr>
      </w:pPr>
    </w:p>
    <w:p w14:paraId="26A5161B" w14:textId="77862C4D" w:rsidR="00AD6178" w:rsidRPr="00C64D60" w:rsidRDefault="00AD6178" w:rsidP="00AD6178">
      <w:pPr>
        <w:pStyle w:val="Heading2"/>
      </w:pPr>
      <w:bookmarkStart w:id="94" w:name="_Toc119323329"/>
      <w:r w:rsidRPr="00C64D60">
        <w:t>Challenges</w:t>
      </w:r>
      <w:bookmarkEnd w:id="94"/>
      <w:r w:rsidRPr="00C64D60">
        <w:t xml:space="preserve"> </w:t>
      </w:r>
    </w:p>
    <w:p w14:paraId="2327B918" w14:textId="5689E100" w:rsidR="00B12BC6" w:rsidRDefault="00B12BC6" w:rsidP="001D03B0">
      <w:pPr>
        <w:pStyle w:val="BodyText"/>
      </w:pPr>
      <w:r>
        <w:t xml:space="preserve">The outflow from the upstream model containing the </w:t>
      </w:r>
      <w:r w:rsidR="00B716B1">
        <w:t>Bosque</w:t>
      </w:r>
      <w:r>
        <w:t xml:space="preserve"> River was used as an inflow boundary condition to the downstream model</w:t>
      </w:r>
      <w:r w:rsidR="007E7433">
        <w:t>, requiring tie-in and coordination between the two model areas</w:t>
      </w:r>
      <w:r w:rsidR="00C16743">
        <w:t xml:space="preserve">. </w:t>
      </w:r>
      <w:r>
        <w:t xml:space="preserve"> The </w:t>
      </w:r>
      <w:r w:rsidR="00B716B1">
        <w:t>Bosque</w:t>
      </w:r>
      <w:r>
        <w:t xml:space="preserve"> watershed contains</w:t>
      </w:r>
      <w:r w:rsidR="00F738E0">
        <w:t xml:space="preserve"> several dams. The Hog Creek dams were modeled using breaklines.  T</w:t>
      </w:r>
      <w:r>
        <w:t xml:space="preserve">he </w:t>
      </w:r>
      <w:r w:rsidR="00F738E0">
        <w:t>Waco Lake Dam at the outlet of Waco Lake was modeled using a 2D connection to input the structure</w:t>
      </w:r>
      <w:r>
        <w:t xml:space="preserve">. </w:t>
      </w:r>
      <w:r w:rsidR="00C16743">
        <w:t xml:space="preserve">Data from the Texas Water Development Board was used to add the structure to the model. </w:t>
      </w:r>
      <w:r>
        <w:t xml:space="preserve">Due to the project scope, structure </w:t>
      </w:r>
      <w:r w:rsidR="00F738E0">
        <w:t>survey</w:t>
      </w:r>
      <w:r>
        <w:t xml:space="preserve"> data was</w:t>
      </w:r>
      <w:r w:rsidR="00F738E0">
        <w:t xml:space="preserve"> not included in this analysis</w:t>
      </w:r>
      <w:r w:rsidR="00C16743">
        <w:t>, therefore many default variables were used for this structure.</w:t>
      </w:r>
      <w:r w:rsidR="00F738E0">
        <w:t xml:space="preserve"> </w:t>
      </w:r>
      <w:r>
        <w:t xml:space="preserve">The HUC-8 also included a large urbanized area. </w:t>
      </w:r>
      <w:r w:rsidR="00F738E0">
        <w:t xml:space="preserve">All of this created extended run times for the model. </w:t>
      </w:r>
      <w:r w:rsidR="004613E3">
        <w:t xml:space="preserve">The dam also brought along challenges with the tie-in </w:t>
      </w:r>
      <w:r w:rsidR="004613E3">
        <w:lastRenderedPageBreak/>
        <w:t xml:space="preserve">between the Bosque model and the upstream North Bosque model. Backwater </w:t>
      </w:r>
      <w:r w:rsidR="00B3123B">
        <w:t>e</w:t>
      </w:r>
      <w:r w:rsidR="004613E3">
        <w:t xml:space="preserve">ffects caused the lake </w:t>
      </w:r>
      <w:r w:rsidR="00B3123B">
        <w:t xml:space="preserve">in Bosque </w:t>
      </w:r>
      <w:r w:rsidR="004613E3">
        <w:t xml:space="preserve">to be lower than expected, </w:t>
      </w:r>
      <w:r w:rsidR="00B3123B">
        <w:t>but with modifications to the terrain and boundary conditions in the upstream model,  the tie-in was able to be improved and acceptable.</w:t>
      </w:r>
    </w:p>
    <w:p w14:paraId="2B1DB238" w14:textId="0CC42205" w:rsidR="001F40D3" w:rsidRDefault="001F40D3" w:rsidP="001F40D3">
      <w:pPr>
        <w:pStyle w:val="BodyText"/>
      </w:pPr>
      <w:r>
        <w:t xml:space="preserve">Within the watershed, there are several populated areas and agricultural fields that appear to be trapping water which prevents runoff from reaching the channel in the model.Various v-notches were applied to represent cross culverts and improve conveyance. </w:t>
      </w:r>
      <w:r w:rsidRPr="00B621D8">
        <w:rPr>
          <w:color w:val="000000" w:themeColor="text1"/>
        </w:rPr>
        <w:t>Further detail and study of the flow patterns and likely runoff conveyance would be recommended as part of a future study if more detailed flood risk information was needed in these areas.</w:t>
      </w:r>
    </w:p>
    <w:p w14:paraId="58A56F8F" w14:textId="73B20223" w:rsidR="00D76176" w:rsidRDefault="00AD6178" w:rsidP="00AD6178">
      <w:pPr>
        <w:pStyle w:val="Heading2"/>
      </w:pPr>
      <w:bookmarkStart w:id="95" w:name="_Toc119323330"/>
      <w:r>
        <w:t>Recommendations</w:t>
      </w:r>
      <w:bookmarkEnd w:id="95"/>
    </w:p>
    <w:p w14:paraId="515C757B" w14:textId="7BB00477" w:rsidR="00D76176" w:rsidRDefault="00D76176" w:rsidP="00D76176">
      <w:pPr>
        <w:pStyle w:val="BodyText"/>
      </w:pPr>
      <w:bookmarkStart w:id="96"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7" w:name="_Toc456175435"/>
      <w:bookmarkStart w:id="98" w:name="_Toc456176054"/>
      <w:bookmarkStart w:id="99" w:name="_Toc455987085"/>
      <w:bookmarkStart w:id="100" w:name="_Toc455992949"/>
      <w:bookmarkStart w:id="101" w:name="_Toc455994051"/>
      <w:bookmarkStart w:id="102" w:name="_Toc456005458"/>
      <w:bookmarkStart w:id="103" w:name="_Toc456175436"/>
      <w:bookmarkStart w:id="104" w:name="_Toc456176055"/>
      <w:bookmarkStart w:id="105" w:name="_Toc455987086"/>
      <w:bookmarkStart w:id="106" w:name="_Toc455992950"/>
      <w:bookmarkStart w:id="107" w:name="_Toc455994052"/>
      <w:bookmarkStart w:id="108" w:name="_Toc456005459"/>
      <w:bookmarkStart w:id="109" w:name="_Toc456175437"/>
      <w:bookmarkStart w:id="110" w:name="_Toc456176056"/>
      <w:bookmarkStart w:id="111" w:name="_Toc455987087"/>
      <w:bookmarkStart w:id="112" w:name="_Toc455992951"/>
      <w:bookmarkStart w:id="113" w:name="_Toc455994053"/>
      <w:bookmarkStart w:id="114" w:name="_Toc456005460"/>
      <w:bookmarkStart w:id="115" w:name="_Toc456175438"/>
      <w:bookmarkStart w:id="116" w:name="_Toc456176057"/>
      <w:bookmarkStart w:id="117" w:name="_Toc455987088"/>
      <w:bookmarkStart w:id="118" w:name="_Toc455992952"/>
      <w:bookmarkStart w:id="119" w:name="_Toc455994054"/>
      <w:bookmarkStart w:id="120" w:name="_Toc456005461"/>
      <w:bookmarkStart w:id="121" w:name="_Toc456175439"/>
      <w:bookmarkStart w:id="122" w:name="_Toc456176058"/>
      <w:bookmarkStart w:id="123" w:name="_Toc455987089"/>
      <w:bookmarkStart w:id="124" w:name="_Toc455992953"/>
      <w:bookmarkStart w:id="125" w:name="_Toc455994055"/>
      <w:bookmarkStart w:id="126" w:name="_Toc456005462"/>
      <w:bookmarkStart w:id="127" w:name="_Toc456175440"/>
      <w:bookmarkStart w:id="128" w:name="_Toc456176059"/>
      <w:bookmarkStart w:id="129" w:name="_Toc455987090"/>
      <w:bookmarkStart w:id="130" w:name="_Toc455992954"/>
      <w:bookmarkStart w:id="131" w:name="_Toc455994056"/>
      <w:bookmarkStart w:id="132" w:name="_Toc456005463"/>
      <w:bookmarkStart w:id="133" w:name="_Toc456175441"/>
      <w:bookmarkStart w:id="134" w:name="_Toc456176060"/>
      <w:bookmarkStart w:id="135" w:name="_Toc455987091"/>
      <w:bookmarkStart w:id="136" w:name="_Toc455992955"/>
      <w:bookmarkStart w:id="137" w:name="_Toc455994057"/>
      <w:bookmarkStart w:id="138" w:name="_Toc456005464"/>
      <w:bookmarkStart w:id="139" w:name="_Toc456175442"/>
      <w:bookmarkStart w:id="140" w:name="_Toc456176061"/>
      <w:bookmarkStart w:id="141" w:name="_Toc455987092"/>
      <w:bookmarkStart w:id="142" w:name="_Toc455992956"/>
      <w:bookmarkStart w:id="143" w:name="_Toc455994058"/>
      <w:bookmarkStart w:id="144" w:name="_Toc456005465"/>
      <w:bookmarkStart w:id="145" w:name="_Toc456175443"/>
      <w:bookmarkStart w:id="146" w:name="_Toc456176062"/>
      <w:bookmarkStart w:id="147" w:name="_Toc455987093"/>
      <w:bookmarkStart w:id="148" w:name="_Toc455992957"/>
      <w:bookmarkStart w:id="149" w:name="_Toc455994059"/>
      <w:bookmarkStart w:id="150" w:name="_Toc456005466"/>
      <w:bookmarkStart w:id="151" w:name="_Toc456175444"/>
      <w:bookmarkStart w:id="152" w:name="_Toc456176063"/>
      <w:bookmarkStart w:id="153" w:name="_Toc455987094"/>
      <w:bookmarkStart w:id="154" w:name="_Toc455992958"/>
      <w:bookmarkStart w:id="155" w:name="_Toc455994060"/>
      <w:bookmarkStart w:id="156" w:name="_Toc456005467"/>
      <w:bookmarkStart w:id="157" w:name="_Toc456175445"/>
      <w:bookmarkStart w:id="158" w:name="_Toc456176064"/>
      <w:bookmarkStart w:id="159" w:name="_Toc455987095"/>
      <w:bookmarkStart w:id="160" w:name="_Toc455992959"/>
      <w:bookmarkStart w:id="161" w:name="_Toc455994061"/>
      <w:bookmarkStart w:id="162" w:name="_Toc456005468"/>
      <w:bookmarkStart w:id="163" w:name="_Toc456175446"/>
      <w:bookmarkStart w:id="164" w:name="_Toc456176065"/>
      <w:bookmarkStart w:id="165" w:name="_Toc455987096"/>
      <w:bookmarkStart w:id="166" w:name="_Toc455992960"/>
      <w:bookmarkStart w:id="167" w:name="_Toc455994062"/>
      <w:bookmarkStart w:id="168" w:name="_Toc456005469"/>
      <w:bookmarkStart w:id="169" w:name="_Toc456175447"/>
      <w:bookmarkStart w:id="170" w:name="_Toc456176066"/>
      <w:bookmarkStart w:id="171" w:name="_Toc455987097"/>
      <w:bookmarkStart w:id="172" w:name="_Toc455992961"/>
      <w:bookmarkStart w:id="173" w:name="_Toc455994063"/>
      <w:bookmarkStart w:id="174" w:name="_Toc456005470"/>
      <w:bookmarkStart w:id="175" w:name="_Toc456175448"/>
      <w:bookmarkStart w:id="176" w:name="_Toc456176067"/>
      <w:bookmarkStart w:id="177" w:name="_Toc455987098"/>
      <w:bookmarkStart w:id="178" w:name="_Toc455992962"/>
      <w:bookmarkStart w:id="179" w:name="_Toc455994064"/>
      <w:bookmarkStart w:id="180" w:name="_Toc456005471"/>
      <w:bookmarkStart w:id="181" w:name="_Toc456175449"/>
      <w:bookmarkStart w:id="182" w:name="_Toc456176068"/>
      <w:bookmarkStart w:id="183" w:name="_Toc455987099"/>
      <w:bookmarkStart w:id="184" w:name="_Toc455992963"/>
      <w:bookmarkStart w:id="185" w:name="_Toc455994065"/>
      <w:bookmarkStart w:id="186" w:name="_Toc456005472"/>
      <w:bookmarkStart w:id="187" w:name="_Toc456175450"/>
      <w:bookmarkStart w:id="188" w:name="_Toc456176069"/>
      <w:bookmarkStart w:id="189" w:name="_Toc455987100"/>
      <w:bookmarkStart w:id="190" w:name="_Toc455992964"/>
      <w:bookmarkStart w:id="191" w:name="_Toc455994066"/>
      <w:bookmarkStart w:id="192" w:name="_Toc456005473"/>
      <w:bookmarkStart w:id="193" w:name="_Toc456175451"/>
      <w:bookmarkStart w:id="194" w:name="_Toc456176070"/>
      <w:bookmarkStart w:id="195" w:name="_Toc455987101"/>
      <w:bookmarkStart w:id="196" w:name="_Toc455992965"/>
      <w:bookmarkStart w:id="197" w:name="_Toc455994067"/>
      <w:bookmarkStart w:id="198" w:name="_Toc456005474"/>
      <w:bookmarkStart w:id="199" w:name="_Toc456175452"/>
      <w:bookmarkStart w:id="200" w:name="_Toc456176071"/>
      <w:bookmarkStart w:id="201" w:name="_Toc455987102"/>
      <w:bookmarkStart w:id="202" w:name="_Toc455992966"/>
      <w:bookmarkStart w:id="203" w:name="_Toc455994068"/>
      <w:bookmarkStart w:id="204" w:name="_Toc456005475"/>
      <w:bookmarkStart w:id="205" w:name="_Toc456175453"/>
      <w:bookmarkStart w:id="206" w:name="_Toc456176072"/>
      <w:bookmarkStart w:id="207" w:name="_Toc455987103"/>
      <w:bookmarkStart w:id="208" w:name="_Toc455992967"/>
      <w:bookmarkStart w:id="209" w:name="_Toc455994069"/>
      <w:bookmarkStart w:id="210" w:name="_Toc456005476"/>
      <w:bookmarkStart w:id="211" w:name="_Toc456175454"/>
      <w:bookmarkStart w:id="212" w:name="_Toc456176073"/>
      <w:bookmarkStart w:id="213" w:name="_Toc455987104"/>
      <w:bookmarkStart w:id="214" w:name="_Toc455992968"/>
      <w:bookmarkStart w:id="215" w:name="_Toc455994070"/>
      <w:bookmarkStart w:id="216" w:name="_Toc456005477"/>
      <w:bookmarkStart w:id="217" w:name="_Toc456175455"/>
      <w:bookmarkStart w:id="218" w:name="_Toc456176074"/>
      <w:bookmarkStart w:id="219" w:name="_Toc455987105"/>
      <w:bookmarkStart w:id="220" w:name="_Toc455992969"/>
      <w:bookmarkStart w:id="221" w:name="_Toc455994071"/>
      <w:bookmarkStart w:id="222" w:name="_Toc456005478"/>
      <w:bookmarkStart w:id="223" w:name="_Toc456175456"/>
      <w:bookmarkStart w:id="224" w:name="_Toc456176075"/>
      <w:bookmarkStart w:id="225" w:name="_Toc455987106"/>
      <w:bookmarkStart w:id="226" w:name="_Toc455992970"/>
      <w:bookmarkStart w:id="227" w:name="_Toc455994072"/>
      <w:bookmarkStart w:id="228" w:name="_Toc456005479"/>
      <w:bookmarkStart w:id="229" w:name="_Toc456175457"/>
      <w:bookmarkStart w:id="230" w:name="_Toc456176076"/>
      <w:bookmarkStart w:id="231" w:name="_Toc455987107"/>
      <w:bookmarkStart w:id="232" w:name="_Toc455992971"/>
      <w:bookmarkStart w:id="233" w:name="_Toc455994073"/>
      <w:bookmarkStart w:id="234" w:name="_Toc456005480"/>
      <w:bookmarkStart w:id="235" w:name="_Toc456175458"/>
      <w:bookmarkStart w:id="236" w:name="_Toc456176077"/>
      <w:bookmarkStart w:id="237" w:name="_Toc455987108"/>
      <w:bookmarkStart w:id="238" w:name="_Toc455992972"/>
      <w:bookmarkStart w:id="239" w:name="_Toc455994074"/>
      <w:bookmarkStart w:id="240" w:name="_Toc456005481"/>
      <w:bookmarkStart w:id="241" w:name="_Toc456175459"/>
      <w:bookmarkStart w:id="242" w:name="_Toc456176078"/>
      <w:bookmarkStart w:id="243" w:name="_Toc455987109"/>
      <w:bookmarkStart w:id="244" w:name="_Toc455992973"/>
      <w:bookmarkStart w:id="245" w:name="_Toc455994075"/>
      <w:bookmarkStart w:id="246" w:name="_Toc456005482"/>
      <w:bookmarkStart w:id="247" w:name="_Toc456175460"/>
      <w:bookmarkStart w:id="248" w:name="_Toc456176079"/>
      <w:bookmarkStart w:id="249" w:name="_Toc455987110"/>
      <w:bookmarkStart w:id="250" w:name="_Toc455992974"/>
      <w:bookmarkStart w:id="251" w:name="_Toc455994076"/>
      <w:bookmarkStart w:id="252" w:name="_Toc456005483"/>
      <w:bookmarkStart w:id="253" w:name="_Toc456175461"/>
      <w:bookmarkStart w:id="254" w:name="_Toc456176080"/>
      <w:bookmarkStart w:id="255" w:name="_Toc455987111"/>
      <w:bookmarkStart w:id="256" w:name="_Toc455992975"/>
      <w:bookmarkStart w:id="257" w:name="_Toc455994077"/>
      <w:bookmarkStart w:id="258" w:name="_Toc456005484"/>
      <w:bookmarkStart w:id="259" w:name="_Toc456175462"/>
      <w:bookmarkStart w:id="260" w:name="_Toc456176081"/>
      <w:bookmarkStart w:id="261" w:name="_Toc455987112"/>
      <w:bookmarkStart w:id="262" w:name="_Toc455992976"/>
      <w:bookmarkStart w:id="263" w:name="_Toc455994078"/>
      <w:bookmarkStart w:id="264" w:name="_Toc456005485"/>
      <w:bookmarkStart w:id="265" w:name="_Toc456175463"/>
      <w:bookmarkStart w:id="266" w:name="_Toc456176082"/>
      <w:bookmarkStart w:id="267" w:name="_Toc455987113"/>
      <w:bookmarkStart w:id="268" w:name="_Toc455992977"/>
      <w:bookmarkStart w:id="269" w:name="_Toc455994079"/>
      <w:bookmarkStart w:id="270" w:name="_Toc456005486"/>
      <w:bookmarkStart w:id="271" w:name="_Toc456175464"/>
      <w:bookmarkStart w:id="272" w:name="_Toc456176083"/>
      <w:bookmarkStart w:id="273" w:name="_Toc455987114"/>
      <w:bookmarkStart w:id="274" w:name="_Toc455992978"/>
      <w:bookmarkStart w:id="275" w:name="_Toc455994080"/>
      <w:bookmarkStart w:id="276" w:name="_Toc456005487"/>
      <w:bookmarkStart w:id="277" w:name="_Toc456175465"/>
      <w:bookmarkStart w:id="278" w:name="_Toc456176084"/>
      <w:bookmarkStart w:id="279" w:name="_Toc455987115"/>
      <w:bookmarkStart w:id="280" w:name="_Toc455992979"/>
      <w:bookmarkStart w:id="281" w:name="_Toc455994081"/>
      <w:bookmarkStart w:id="282" w:name="_Toc456005488"/>
      <w:bookmarkStart w:id="283" w:name="_Toc456175466"/>
      <w:bookmarkStart w:id="284" w:name="_Toc456176085"/>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rsidR="00DA0B62">
        <w:t xml:space="preserve"> Further detailed analysis around Lake Waco is warranted also warranted. </w:t>
      </w:r>
    </w:p>
    <w:p w14:paraId="011C2FC5" w14:textId="6991DAD6" w:rsidR="001F40D3" w:rsidRPr="00DB51AA" w:rsidRDefault="001F40D3" w:rsidP="001F40D3">
      <w:pPr>
        <w:pStyle w:val="BodyText"/>
      </w:pPr>
      <w:bookmarkStart w:id="285" w:name="_Toc29880995"/>
      <w:bookmarkEnd w:id="96"/>
      <w:r w:rsidRPr="00DB51AA">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w:t>
      </w:r>
      <w:r>
        <w:t>CN</w:t>
      </w:r>
      <w:r w:rsidRPr="00DB51AA">
        <w:t xml:space="preserve"> variability. In addition, future versions of HEC-RAS are anticipated to include the capability to utilize spatially varying rainfall, which may result in additional improvements</w:t>
      </w:r>
      <w:r>
        <w:t xml:space="preserve"> in the reasonability in some of these aspects</w:t>
      </w:r>
      <w:r w:rsidRPr="00DB51AA">
        <w:t>. The hydraulic model can further be improved by using a smaller cell size than 200 f</w:t>
      </w:r>
      <w:r>
        <w:t>oot</w:t>
      </w:r>
      <w:r w:rsidRPr="00DB51AA">
        <w:t xml:space="preserve"> along with adding structural and survey data for each crossing. </w:t>
      </w:r>
    </w:p>
    <w:p w14:paraId="209BC616" w14:textId="6991DAD6" w:rsidR="00BA7A78" w:rsidRPr="00E209B0" w:rsidRDefault="00BA7A78" w:rsidP="00CA2219">
      <w:pPr>
        <w:pStyle w:val="Heading1"/>
        <w:numPr>
          <w:ilvl w:val="0"/>
          <w:numId w:val="21"/>
        </w:numPr>
      </w:pPr>
      <w:bookmarkStart w:id="286" w:name="_Toc119323331"/>
      <w:r w:rsidRPr="00E209B0">
        <w:t>Floodplain Mapping</w:t>
      </w:r>
      <w:bookmarkEnd w:id="285"/>
      <w:r w:rsidR="00E209B0" w:rsidRPr="00E209B0">
        <w:t xml:space="preserve"> and Effective Zone A Validation</w:t>
      </w:r>
      <w:bookmarkEnd w:id="286"/>
    </w:p>
    <w:p w14:paraId="5EEB54C6" w14:textId="7242B7F6"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87" w:name="_Toc119323332"/>
      <w:r>
        <w:t>Special Flood Hazard Area</w:t>
      </w:r>
      <w:bookmarkEnd w:id="287"/>
      <w:r w:rsidR="00BA7A78">
        <w:t xml:space="preserve"> </w:t>
      </w:r>
    </w:p>
    <w:p w14:paraId="266CF8F2" w14:textId="77777777" w:rsidR="00BA7A78" w:rsidRDefault="00BA7A78" w:rsidP="00E209B0">
      <w:pPr>
        <w:pStyle w:val="Heading3"/>
      </w:pPr>
      <w:bookmarkStart w:id="288" w:name="_Toc119323333"/>
      <w:r>
        <w:t>Model Outputs</w:t>
      </w:r>
      <w:bookmarkEnd w:id="288"/>
    </w:p>
    <w:p w14:paraId="3D9732D5" w14:textId="3766144C" w:rsidR="00BA7A78" w:rsidRDefault="009B10F7" w:rsidP="00BA7A78">
      <w:pPr>
        <w:pStyle w:val="BodyText"/>
      </w:pPr>
      <w:r>
        <w:t xml:space="preserve">The HEC acknowledged RAS Mapper may not render water surface elevation values and/or delineate inundation extent appropriately for direct use in FEMA regulatory mapping products. </w:t>
      </w:r>
      <w:r>
        <w:rPr>
          <w:rFonts w:ascii="Arial" w:eastAsia="Times New Roman" w:hAnsi="Arial" w:cs="Times New Roman"/>
        </w:rPr>
        <w:t>To maintain a high level of consistency between modeling results and final mapping, minimal map clean up was performed while maintaining identification of both fluvial and pluvial flood risk as reflected by the models.  Additional processing may be required to make the mapping products FEMA compliant</w:t>
      </w:r>
      <w:r w:rsidR="00BA7A78">
        <w:t xml:space="preserve">.  </w:t>
      </w:r>
    </w:p>
    <w:p w14:paraId="6C85E3D4" w14:textId="77777777" w:rsidR="00BA7A78" w:rsidRDefault="00BA7A78" w:rsidP="00E209B0">
      <w:pPr>
        <w:pStyle w:val="Heading3"/>
      </w:pPr>
      <w:bookmarkStart w:id="289" w:name="_Ref82505774"/>
      <w:bookmarkStart w:id="290" w:name="_Toc119323334"/>
      <w:r>
        <w:t>Methodology</w:t>
      </w:r>
      <w:bookmarkEnd w:id="289"/>
      <w:bookmarkEnd w:id="290"/>
    </w:p>
    <w:p w14:paraId="1C7A0212" w14:textId="6A038472" w:rsidR="009B10F7" w:rsidRPr="00EB5F21" w:rsidRDefault="009B10F7" w:rsidP="002D41C2">
      <w:pPr>
        <w:pStyle w:val="BodyText"/>
        <w:rPr>
          <w:rFonts w:ascii="Arial" w:eastAsia="Times New Roman" w:hAnsi="Arial" w:cs="Times New Roman"/>
        </w:rPr>
      </w:pPr>
      <w:bookmarkStart w:id="291" w:name="_Hlk80625598"/>
      <w:r>
        <w:t>The sloping render mode plots water surface elevation (WSE) by interpolating the WSE between the 2D cell faces, producing a more continuous flood inundation extent. Depth rasters from the sloping render mode were exported for the 10-percent, 1-percent, and 0.2-percent flood events with a tolerance of 0.001 feet.  To reduce the extent of disconnected flood areas, raster grid processing is used to filter and remove disconnected, small, or shallow areas of flooding by processing through the ‘</w:t>
      </w:r>
      <w:r>
        <w:fldChar w:fldCharType="begin"/>
      </w:r>
      <w:r>
        <w:instrText xml:space="preserve"> REF _Ref108767572 \h </w:instrText>
      </w:r>
      <w:r w:rsidR="002D41C2">
        <w:instrText xml:space="preserve"> \* MERGEFORMAT </w:instrText>
      </w:r>
      <w:r>
        <w:fldChar w:fldCharType="separate"/>
      </w:r>
      <w:r w:rsidR="0084723D">
        <w:t>Mapping Threshold Matrix</w:t>
      </w:r>
      <w:r>
        <w:fldChar w:fldCharType="end"/>
      </w:r>
      <w:r>
        <w:t xml:space="preserve">’ shown in </w:t>
      </w:r>
      <w:r>
        <w:fldChar w:fldCharType="begin"/>
      </w:r>
      <w:r>
        <w:instrText xml:space="preserve"> REF _Ref108767630 \h </w:instrText>
      </w:r>
      <w:r w:rsidR="002D41C2">
        <w:instrText xml:space="preserve"> \* MERGEFORMAT </w:instrText>
      </w:r>
      <w:r>
        <w:fldChar w:fldCharType="separate"/>
      </w:r>
      <w:r w:rsidR="0084723D">
        <w:t xml:space="preserve">Table </w:t>
      </w:r>
      <w:r w:rsidR="0084723D">
        <w:rPr>
          <w:noProof/>
        </w:rPr>
        <w:t>14</w:t>
      </w:r>
      <w:r>
        <w:fldChar w:fldCharType="end"/>
      </w:r>
      <w:r>
        <w:t>.</w:t>
      </w:r>
    </w:p>
    <w:p w14:paraId="0FAE34D9" w14:textId="0D3B2ECD" w:rsidR="009B10F7" w:rsidRDefault="009B10F7" w:rsidP="009B10F7">
      <w:pPr>
        <w:pStyle w:val="Caption"/>
        <w:jc w:val="center"/>
      </w:pPr>
      <w:bookmarkStart w:id="292" w:name="_Ref108767630"/>
      <w:bookmarkStart w:id="293" w:name="_Ref108767267"/>
      <w:bookmarkStart w:id="294" w:name="_Toc108894146"/>
      <w:bookmarkStart w:id="295" w:name="_Toc119323303"/>
      <w:r>
        <w:t xml:space="preserve">Table </w:t>
      </w:r>
      <w:r w:rsidR="008723EA">
        <w:fldChar w:fldCharType="begin"/>
      </w:r>
      <w:r w:rsidR="008723EA">
        <w:instrText xml:space="preserve"> SEQ Table \* ARABIC </w:instrText>
      </w:r>
      <w:r w:rsidR="008723EA">
        <w:fldChar w:fldCharType="separate"/>
      </w:r>
      <w:r w:rsidR="0084723D">
        <w:rPr>
          <w:noProof/>
        </w:rPr>
        <w:t>14</w:t>
      </w:r>
      <w:r w:rsidR="008723EA">
        <w:fldChar w:fldCharType="end"/>
      </w:r>
      <w:bookmarkEnd w:id="292"/>
      <w:r>
        <w:t xml:space="preserve">: </w:t>
      </w:r>
      <w:bookmarkStart w:id="296" w:name="_Ref108767572"/>
      <w:r>
        <w:t>Mapping Threshold Matrix</w:t>
      </w:r>
      <w:bookmarkEnd w:id="293"/>
      <w:bookmarkEnd w:id="294"/>
      <w:bookmarkEnd w:id="296"/>
      <w:bookmarkEnd w:id="295"/>
    </w:p>
    <w:tbl>
      <w:tblPr>
        <w:tblStyle w:val="CompassTable"/>
        <w:tblW w:w="0" w:type="auto"/>
        <w:jc w:val="center"/>
        <w:tblLook w:val="04A0" w:firstRow="1" w:lastRow="0" w:firstColumn="1" w:lastColumn="0" w:noHBand="0" w:noVBand="1"/>
      </w:tblPr>
      <w:tblGrid>
        <w:gridCol w:w="1857"/>
        <w:gridCol w:w="1890"/>
      </w:tblGrid>
      <w:tr w:rsidR="009B10F7" w14:paraId="55C2140C" w14:textId="77777777" w:rsidTr="0064101B">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292E272D" w14:textId="77777777" w:rsidR="009B10F7" w:rsidRPr="008D701F" w:rsidRDefault="009B10F7" w:rsidP="0064101B">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6AA1A19E" w14:textId="77777777" w:rsidR="009B10F7" w:rsidRPr="008D701F" w:rsidRDefault="009B10F7" w:rsidP="0064101B">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9B10F7" w14:paraId="28741394" w14:textId="77777777" w:rsidTr="0064101B">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1187EE8C" w14:textId="77777777" w:rsidR="009B10F7" w:rsidRPr="008D701F" w:rsidRDefault="009B10F7" w:rsidP="0064101B">
            <w:pPr>
              <w:jc w:val="center"/>
              <w:rPr>
                <w:rFonts w:eastAsia="Times New Roman" w:cs="Times New Roman"/>
                <w:szCs w:val="20"/>
              </w:rPr>
            </w:pPr>
            <w:r w:rsidRPr="008D701F">
              <w:rPr>
                <w:rFonts w:eastAsia="Times New Roman" w:cs="Times New Roman"/>
                <w:szCs w:val="20"/>
              </w:rPr>
              <w:t>&lt; 0.33</w:t>
            </w:r>
          </w:p>
        </w:tc>
        <w:tc>
          <w:tcPr>
            <w:tcW w:w="1890" w:type="dxa"/>
          </w:tcPr>
          <w:p w14:paraId="26D730B3" w14:textId="77777777" w:rsidR="009B10F7" w:rsidRPr="008D701F" w:rsidRDefault="009B10F7" w:rsidP="0064101B">
            <w:pPr>
              <w:jc w:val="center"/>
              <w:rPr>
                <w:rFonts w:eastAsia="Times New Roman" w:cs="Times New Roman"/>
                <w:szCs w:val="20"/>
              </w:rPr>
            </w:pPr>
            <w:r w:rsidRPr="008D701F">
              <w:rPr>
                <w:rFonts w:eastAsia="Times New Roman" w:cs="Times New Roman"/>
                <w:szCs w:val="20"/>
              </w:rPr>
              <w:t>-</w:t>
            </w:r>
          </w:p>
        </w:tc>
      </w:tr>
      <w:tr w:rsidR="009B10F7" w14:paraId="710262CA" w14:textId="77777777" w:rsidTr="0064101B">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081FD25C" w14:textId="77777777" w:rsidR="009B10F7" w:rsidRPr="008D701F" w:rsidRDefault="009B10F7" w:rsidP="0064101B">
            <w:pPr>
              <w:jc w:val="center"/>
              <w:rPr>
                <w:rFonts w:eastAsia="Times New Roman" w:cs="Times New Roman"/>
                <w:szCs w:val="20"/>
              </w:rPr>
            </w:pPr>
            <w:r w:rsidRPr="008D701F">
              <w:rPr>
                <w:rFonts w:eastAsia="Times New Roman" w:cs="Times New Roman"/>
                <w:szCs w:val="20"/>
              </w:rPr>
              <w:t>0.33 – 0.5</w:t>
            </w:r>
          </w:p>
        </w:tc>
        <w:tc>
          <w:tcPr>
            <w:tcW w:w="1890" w:type="dxa"/>
          </w:tcPr>
          <w:p w14:paraId="47D5D2BC" w14:textId="77777777" w:rsidR="009B10F7" w:rsidRPr="008D701F" w:rsidRDefault="009B10F7" w:rsidP="0064101B">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5</w:t>
            </w:r>
          </w:p>
        </w:tc>
      </w:tr>
      <w:tr w:rsidR="009B10F7" w14:paraId="3FEA06A5" w14:textId="77777777" w:rsidTr="0064101B">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0394E030" w14:textId="77777777" w:rsidR="009B10F7" w:rsidRPr="008D701F" w:rsidRDefault="009B10F7" w:rsidP="0064101B">
            <w:pPr>
              <w:jc w:val="center"/>
              <w:rPr>
                <w:rFonts w:eastAsia="Times New Roman" w:cs="Times New Roman"/>
                <w:szCs w:val="20"/>
              </w:rPr>
            </w:pPr>
            <w:r w:rsidRPr="008D701F">
              <w:rPr>
                <w:rFonts w:eastAsia="Times New Roman" w:cs="Times New Roman"/>
                <w:szCs w:val="20"/>
              </w:rPr>
              <w:t>0.5 – 1.0</w:t>
            </w:r>
          </w:p>
        </w:tc>
        <w:tc>
          <w:tcPr>
            <w:tcW w:w="1890" w:type="dxa"/>
          </w:tcPr>
          <w:p w14:paraId="01694E35" w14:textId="77777777" w:rsidR="009B10F7" w:rsidRPr="008D701F" w:rsidRDefault="009B10F7" w:rsidP="0064101B">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33</w:t>
            </w:r>
          </w:p>
        </w:tc>
      </w:tr>
      <w:tr w:rsidR="009B10F7" w14:paraId="5BDFD5B4" w14:textId="77777777" w:rsidTr="0064101B">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100DB50C" w14:textId="77777777" w:rsidR="009B10F7" w:rsidRPr="008D701F" w:rsidRDefault="009B10F7" w:rsidP="0064101B">
            <w:pPr>
              <w:jc w:val="center"/>
              <w:rPr>
                <w:rFonts w:eastAsia="Times New Roman" w:cs="Times New Roman"/>
                <w:szCs w:val="20"/>
              </w:rPr>
            </w:pPr>
            <w:r w:rsidRPr="008D701F">
              <w:rPr>
                <w:rFonts w:eastAsia="Times New Roman" w:cs="Times New Roman"/>
                <w:szCs w:val="20"/>
              </w:rPr>
              <w:t>1.0 – 2.0</w:t>
            </w:r>
          </w:p>
        </w:tc>
        <w:tc>
          <w:tcPr>
            <w:tcW w:w="1890" w:type="dxa"/>
          </w:tcPr>
          <w:p w14:paraId="78E748C6" w14:textId="77777777" w:rsidR="009B10F7" w:rsidRPr="008D701F" w:rsidRDefault="009B10F7" w:rsidP="0064101B">
            <w:pPr>
              <w:jc w:val="center"/>
              <w:rPr>
                <w:rFonts w:eastAsia="Times New Roman" w:cs="Times New Roman"/>
                <w:szCs w:val="20"/>
              </w:rPr>
            </w:pPr>
            <w:r w:rsidRPr="008D701F">
              <w:rPr>
                <w:rFonts w:eastAsia="Times New Roman" w:cs="Times New Roman"/>
                <w:szCs w:val="20"/>
              </w:rPr>
              <w:t>&lt;0.1</w:t>
            </w:r>
          </w:p>
        </w:tc>
      </w:tr>
    </w:tbl>
    <w:p w14:paraId="35164B4F" w14:textId="77777777" w:rsidR="009B10F7" w:rsidRPr="00EB5F21" w:rsidRDefault="009B10F7" w:rsidP="002D41C2">
      <w:pPr>
        <w:spacing w:after="180"/>
        <w:rPr>
          <w:rFonts w:ascii="Arial" w:eastAsia="Times New Roman" w:hAnsi="Arial" w:cs="Times New Roman"/>
        </w:rPr>
      </w:pPr>
    </w:p>
    <w:p w14:paraId="3353E546" w14:textId="005381DC" w:rsidR="009B10F7" w:rsidRDefault="009B10F7" w:rsidP="002D41C2">
      <w:pPr>
        <w:pStyle w:val="BodyText"/>
      </w:pPr>
      <w:r>
        <w:lastRenderedPageBreak/>
        <w:t>Polygon outputs from the ‘</w:t>
      </w:r>
      <w:r>
        <w:fldChar w:fldCharType="begin"/>
      </w:r>
      <w:r>
        <w:instrText xml:space="preserve"> REF _Ref108767572 \h </w:instrText>
      </w:r>
      <w:r w:rsidR="002D41C2">
        <w:instrText xml:space="preserve"> \* MERGEFORMAT </w:instrText>
      </w:r>
      <w:r>
        <w:fldChar w:fldCharType="separate"/>
      </w:r>
      <w:r w:rsidR="0084723D">
        <w:t>Mapping Threshold Matrix</w:t>
      </w:r>
      <w:r>
        <w:fldChar w:fldCharType="end"/>
      </w:r>
      <w:r>
        <w:t>’ also fill in minor areas of high ground (islands) that are less than 0.33 acre. The outputs are then modified through a Simplication and Smoothing process to reduce unnecessary/erroneous vertices, remove rough edges and reduce the size and complexity of the raw floodplain polygons for the 1-percent, and 0.2-percent flood events.  For the North Bosque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00DBD735" w14:textId="77777777" w:rsidR="009B10F7" w:rsidRDefault="009B10F7" w:rsidP="002D41C2">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the 1-percent, and 0.2-percent polygon extents. If necessary, lake boundaries were copied into the flood event polygons to make sure they are fully mapped.  </w:t>
      </w:r>
    </w:p>
    <w:p w14:paraId="12A63510" w14:textId="1DC7910B" w:rsidR="00DA0B62" w:rsidRPr="000B0C66" w:rsidRDefault="009B10F7" w:rsidP="002D41C2">
      <w:pPr>
        <w:pStyle w:val="BodyText"/>
      </w:pPr>
      <w: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bookmarkEnd w:id="291"/>
    </w:p>
    <w:p w14:paraId="5AC0D41C" w14:textId="77777777" w:rsidR="00BA7A78" w:rsidRDefault="00BA7A78" w:rsidP="00E209B0">
      <w:pPr>
        <w:pStyle w:val="Heading3"/>
      </w:pPr>
      <w:bookmarkStart w:id="297" w:name="_Toc119323335"/>
      <w:r>
        <w:t>BLE Flood Hazard Layer</w:t>
      </w:r>
      <w:bookmarkEnd w:id="297"/>
    </w:p>
    <w:p w14:paraId="5DD60D84" w14:textId="25CBC114"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303D452C" w14:textId="269BD636" w:rsidR="009B10F7" w:rsidRDefault="009B10F7" w:rsidP="00E209B0">
      <w:pPr>
        <w:pStyle w:val="Heading3"/>
      </w:pPr>
      <w:bookmarkStart w:id="298" w:name="_Toc119323336"/>
      <w:r>
        <w:t>Water Surface and Depth Grids</w:t>
      </w:r>
      <w:bookmarkEnd w:id="298"/>
    </w:p>
    <w:p w14:paraId="437591A3" w14:textId="6011CB5B" w:rsidR="009B10F7" w:rsidRPr="009B10F7" w:rsidRDefault="009B10F7" w:rsidP="007E7433">
      <w:pPr>
        <w:pStyle w:val="BodyText"/>
      </w:pPr>
      <w:r>
        <w:t>Once the final floodplain polygons were created, it is required that the depth and WSEL grids match the full extents of the flood inundation polygons.  Because of the processing of the floodplain polygon boundaries through the above mentioned steps, there are areas in the model produced raster grids that no longer match the polygons.  Final grids are interpolated for areas filled in with surrounding cell values and then clipped to the polygon extents to create the final water surface and depth grids for the 1-percent and 0.2-percent flood events.</w:t>
      </w:r>
    </w:p>
    <w:p w14:paraId="45C82888" w14:textId="77777777" w:rsidR="00BA7A78" w:rsidRDefault="00BA7A78" w:rsidP="00E209B0">
      <w:pPr>
        <w:pStyle w:val="Heading3"/>
      </w:pPr>
      <w:bookmarkStart w:id="299" w:name="_Toc119323337"/>
      <w:r>
        <w:t>Additional 1-Percent Features</w:t>
      </w:r>
      <w:bookmarkEnd w:id="299"/>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2AC7CCD6" w14:textId="539E23D3" w:rsidR="00BA7A78" w:rsidRDefault="00785EB9" w:rsidP="00BA7A78">
      <w:pPr>
        <w:pStyle w:val="BodyText"/>
      </w:pPr>
      <w:r w:rsidRPr="00FE74FB">
        <w:t xml:space="preserve">A map showing the BLE results is included as </w:t>
      </w:r>
      <w:r w:rsidR="0034474B">
        <w:t>Appendix A</w:t>
      </w:r>
      <w:r w:rsidR="006F3E73">
        <w:t xml:space="preserve"> BLE Map</w:t>
      </w:r>
      <w:r w:rsidRPr="00FE74FB">
        <w:t>.</w:t>
      </w:r>
    </w:p>
    <w:p w14:paraId="60738688" w14:textId="4AFD0BA3" w:rsidR="00E209B0" w:rsidRDefault="00E209B0" w:rsidP="00E209B0">
      <w:pPr>
        <w:pStyle w:val="Heading2"/>
      </w:pPr>
      <w:bookmarkStart w:id="300" w:name="_Toc119323338"/>
      <w:r>
        <w:t>Validation of Effective Zone A SFHA</w:t>
      </w:r>
      <w:bookmarkEnd w:id="300"/>
      <w:r>
        <w:t xml:space="preserve"> </w:t>
      </w:r>
    </w:p>
    <w:p w14:paraId="435FFB6B" w14:textId="0F4ECCBE" w:rsidR="00785EB9" w:rsidRPr="00C31A63" w:rsidRDefault="00A762D4" w:rsidP="00785EB9">
      <w:pPr>
        <w:pStyle w:val="BodyText"/>
      </w:pPr>
      <w:r w:rsidRPr="00A762D4">
        <w:t>The inventory of Zone A studies (293.5 miles) in the Bosque Watershed were classified in CNMS with validation status of “UNVERIFIED” (</w:t>
      </w:r>
      <w:r w:rsidR="0090728D">
        <w:t>57.9</w:t>
      </w:r>
      <w:r w:rsidRPr="00A762D4">
        <w:t xml:space="preserve"> miles) or “VALID” (</w:t>
      </w:r>
      <w:r w:rsidR="0090728D">
        <w:t>235.6</w:t>
      </w:r>
      <w:bookmarkStart w:id="301" w:name="_GoBack"/>
      <w:bookmarkEnd w:id="301"/>
      <w:r w:rsidRPr="00A762D4">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r w:rsidR="00785EB9" w:rsidRPr="00C31A63">
        <w:t>.</w:t>
      </w:r>
    </w:p>
    <w:p w14:paraId="68B44C32" w14:textId="5BF61E63" w:rsidR="00E209B0" w:rsidRPr="00303A86" w:rsidRDefault="00E209B0" w:rsidP="00E209B0">
      <w:pPr>
        <w:pStyle w:val="Heading3"/>
      </w:pPr>
      <w:bookmarkStart w:id="302" w:name="_Toc119323339"/>
      <w:r w:rsidRPr="00303A86">
        <w:t>Intial Assessment A1 – Significant Topography Update Check</w:t>
      </w:r>
      <w:bookmarkEnd w:id="302"/>
      <w:r w:rsidRPr="00303A86">
        <w:t xml:space="preserve"> </w:t>
      </w:r>
    </w:p>
    <w:p w14:paraId="0B1B1F1A" w14:textId="44353F29" w:rsidR="00785EB9" w:rsidRDefault="00A762D4" w:rsidP="00785EB9">
      <w:pPr>
        <w:pStyle w:val="BodyText"/>
        <w:rPr>
          <w:highlight w:val="yellow"/>
        </w:rPr>
      </w:pPr>
      <w:r w:rsidRPr="00A762D4">
        <w:t>This check involves determining whether a topographic data source is available that is significantly better than what was used for the effective Zone A modeling and mapping.  For the study area within Bosque Watershed, LIDAR sources were not used for the effective study.  LiDAR sources are now available in this area and are considered significant improvements from the effective zone A topographic sources. Therefore, reaches within this study area fail this check</w:t>
      </w:r>
      <w:r w:rsidR="00B17393">
        <w:t>.</w:t>
      </w:r>
      <w:r w:rsidR="00785EB9" w:rsidRPr="00C31A63">
        <w:rPr>
          <w:highlight w:val="yellow"/>
        </w:rPr>
        <w:t xml:space="preserve"> </w:t>
      </w:r>
    </w:p>
    <w:p w14:paraId="0C141802" w14:textId="77777777" w:rsidR="00375AB4" w:rsidRPr="00C31A63" w:rsidRDefault="00375AB4" w:rsidP="00785EB9">
      <w:pPr>
        <w:pStyle w:val="BodyText"/>
        <w:rPr>
          <w:highlight w:val="yellow"/>
        </w:rPr>
      </w:pPr>
    </w:p>
    <w:p w14:paraId="47D04580" w14:textId="77777777" w:rsidR="00E209B0" w:rsidRPr="00303A86" w:rsidRDefault="00E209B0" w:rsidP="00E209B0">
      <w:pPr>
        <w:pStyle w:val="Heading3"/>
      </w:pPr>
      <w:bookmarkStart w:id="303" w:name="_Toc478072916"/>
      <w:bookmarkStart w:id="304" w:name="_Toc51846045"/>
      <w:bookmarkStart w:id="305" w:name="_Toc119323340"/>
      <w:r w:rsidRPr="00303A86">
        <w:lastRenderedPageBreak/>
        <w:t>Initial Assessment A2 – Check for Significant Hydrology Changes</w:t>
      </w:r>
      <w:bookmarkEnd w:id="303"/>
      <w:bookmarkEnd w:id="304"/>
      <w:bookmarkEnd w:id="305"/>
    </w:p>
    <w:p w14:paraId="29C7452D" w14:textId="77777777" w:rsidR="00A762D4" w:rsidRDefault="00A762D4" w:rsidP="00A762D4">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7C184670" w:rsidR="00785EB9" w:rsidRPr="00C31A63" w:rsidRDefault="00A762D4" w:rsidP="00B17393">
      <w:pPr>
        <w:pStyle w:val="BodyText"/>
        <w:rPr>
          <w:highlight w:val="yellow"/>
        </w:rPr>
      </w:pPr>
      <w:r>
        <w:t>For zone A streams within McLennan County, 2001 regression equations were utilized. New regression equations were published for the area in 2009 (SIR 2009-5087), creating a significant change in discharge. A2 fails for all reaches in McLennan County as a result. For all other Zone A streams within Bosque Watershed, regression equations were not known to be used for any effective studies and, therefore, pass this assessment check</w:t>
      </w:r>
      <w:r w:rsidR="00B17393">
        <w:t>.</w:t>
      </w:r>
      <w:r w:rsidR="00785EB9" w:rsidRPr="00C31A63">
        <w:rPr>
          <w:highlight w:val="yellow"/>
        </w:rPr>
        <w:t xml:space="preserve"> </w:t>
      </w:r>
    </w:p>
    <w:p w14:paraId="4FC2B331" w14:textId="77777777" w:rsidR="00E209B0" w:rsidRPr="00303A86" w:rsidRDefault="00E209B0" w:rsidP="00E209B0">
      <w:pPr>
        <w:pStyle w:val="Heading3"/>
      </w:pPr>
      <w:bookmarkStart w:id="306" w:name="_Toc478072917"/>
      <w:bookmarkStart w:id="307" w:name="_Toc51846046"/>
      <w:bookmarkStart w:id="308" w:name="_Toc119323341"/>
      <w:r w:rsidRPr="00303A86">
        <w:t>Initial Assessment A3 – Check for Significant Development</w:t>
      </w:r>
      <w:bookmarkEnd w:id="306"/>
      <w:bookmarkEnd w:id="307"/>
      <w:bookmarkEnd w:id="308"/>
    </w:p>
    <w:p w14:paraId="4E1CB95A" w14:textId="77777777" w:rsidR="00A762D4" w:rsidRDefault="00A762D4" w:rsidP="00A762D4">
      <w:pPr>
        <w:pStyle w:val="BodyText"/>
      </w:pPr>
      <w:r>
        <w:t>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All effective studies in the Bosque HUC-8 are in rural watersheds and, therefore, pass this check for that reason.</w:t>
      </w:r>
    </w:p>
    <w:p w14:paraId="738EA9DF" w14:textId="093238EC" w:rsidR="00A70D4A" w:rsidRPr="002D41C2" w:rsidRDefault="00A762D4" w:rsidP="002D41C2">
      <w:pPr>
        <w:pStyle w:val="BodyText"/>
      </w:pPr>
      <w:r>
        <w:t xml:space="preserve">All of the initial assessment results are shown in </w:t>
      </w:r>
      <w:r>
        <w:fldChar w:fldCharType="begin"/>
      </w:r>
      <w:r>
        <w:instrText xml:space="preserve"> REF _Ref80116333 \h </w:instrText>
      </w:r>
      <w:r>
        <w:fldChar w:fldCharType="separate"/>
      </w:r>
      <w:r w:rsidR="0084723D" w:rsidRPr="00B17393">
        <w:t xml:space="preserve">Table </w:t>
      </w:r>
      <w:r w:rsidR="0084723D">
        <w:rPr>
          <w:noProof/>
        </w:rPr>
        <w:t>15</w:t>
      </w:r>
      <w:r>
        <w:fldChar w:fldCharType="end"/>
      </w:r>
      <w:r w:rsidR="00DD00E6" w:rsidRPr="00B17393">
        <w:t>.</w:t>
      </w:r>
    </w:p>
    <w:p w14:paraId="72CC82F2" w14:textId="47A20B34" w:rsidR="00785EB9" w:rsidRPr="00B17393" w:rsidRDefault="00785EB9" w:rsidP="00785EB9">
      <w:pPr>
        <w:pStyle w:val="Caption"/>
        <w:jc w:val="center"/>
      </w:pPr>
      <w:bookmarkStart w:id="309" w:name="_Ref80116333"/>
      <w:bookmarkStart w:id="310" w:name="_Ref80116324"/>
      <w:bookmarkStart w:id="311" w:name="_Toc119323304"/>
      <w:r w:rsidRPr="00B17393">
        <w:t xml:space="preserve">Table </w:t>
      </w:r>
      <w:r w:rsidR="008723EA">
        <w:fldChar w:fldCharType="begin"/>
      </w:r>
      <w:r w:rsidR="008723EA">
        <w:instrText xml:space="preserve"> SEQ Table \* ARABIC </w:instrText>
      </w:r>
      <w:r w:rsidR="008723EA">
        <w:fldChar w:fldCharType="separate"/>
      </w:r>
      <w:r w:rsidR="0084723D">
        <w:rPr>
          <w:noProof/>
        </w:rPr>
        <w:t>15</w:t>
      </w:r>
      <w:r w:rsidR="008723EA">
        <w:fldChar w:fldCharType="end"/>
      </w:r>
      <w:bookmarkEnd w:id="309"/>
      <w:r w:rsidRPr="00B17393">
        <w:t>: Zone A Initial Assessment Results</w:t>
      </w:r>
      <w:bookmarkEnd w:id="310"/>
      <w:bookmarkEnd w:id="311"/>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85EB9"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B17393" w:rsidRDefault="00785EB9" w:rsidP="000F61F0">
            <w:pPr>
              <w:rPr>
                <w:rFonts w:eastAsia="Times New Roman" w:cs="Times New Roman"/>
                <w:szCs w:val="20"/>
              </w:rPr>
            </w:pPr>
            <w:r w:rsidRPr="00B17393">
              <w:rPr>
                <w:rFonts w:eastAsia="Times New Roman" w:cs="Times New Roman"/>
                <w:szCs w:val="20"/>
              </w:rPr>
              <w:t>A1 – Topography</w:t>
            </w:r>
          </w:p>
        </w:tc>
        <w:tc>
          <w:tcPr>
            <w:tcW w:w="1296" w:type="dxa"/>
          </w:tcPr>
          <w:p w14:paraId="66135B0F" w14:textId="5227036A" w:rsidR="00785EB9" w:rsidRPr="00B17393" w:rsidRDefault="00A762D4" w:rsidP="000F61F0">
            <w:pPr>
              <w:rPr>
                <w:rFonts w:eastAsia="Times New Roman" w:cs="Times New Roman"/>
                <w:szCs w:val="20"/>
              </w:rPr>
            </w:pPr>
            <w:r w:rsidRPr="00A762D4">
              <w:rPr>
                <w:rFonts w:eastAsia="Times New Roman" w:cs="Times New Roman"/>
                <w:szCs w:val="20"/>
              </w:rPr>
              <w:t>Fail</w:t>
            </w:r>
          </w:p>
        </w:tc>
        <w:tc>
          <w:tcPr>
            <w:tcW w:w="5616" w:type="dxa"/>
          </w:tcPr>
          <w:p w14:paraId="0F99363A" w14:textId="41AFC17F" w:rsidR="00785EB9" w:rsidRPr="00B17393" w:rsidRDefault="00A762D4" w:rsidP="000F61F0">
            <w:pPr>
              <w:rPr>
                <w:rFonts w:eastAsia="Times New Roman" w:cs="Times New Roman"/>
                <w:szCs w:val="20"/>
              </w:rPr>
            </w:pPr>
            <w:r w:rsidRPr="00A762D4">
              <w:rPr>
                <w:rFonts w:eastAsia="Times New Roman" w:cs="Times New Roman"/>
                <w:szCs w:val="20"/>
              </w:rPr>
              <w:t>Effective Study did not utilize LiDAR source and LiDAR is now available</w:t>
            </w:r>
            <w:r w:rsidR="00B17393" w:rsidRPr="00B17393">
              <w:rPr>
                <w:rFonts w:eastAsia="Times New Roman" w:cs="Times New Roman"/>
                <w:szCs w:val="20"/>
              </w:rPr>
              <w:t>.</w:t>
            </w:r>
          </w:p>
        </w:tc>
      </w:tr>
      <w:tr w:rsidR="00785EB9"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B17393" w:rsidRDefault="00785EB9" w:rsidP="000F61F0">
            <w:pPr>
              <w:rPr>
                <w:rFonts w:eastAsia="Times New Roman" w:cs="Times New Roman"/>
                <w:szCs w:val="20"/>
              </w:rPr>
            </w:pPr>
            <w:r w:rsidRPr="00B17393">
              <w:rPr>
                <w:rFonts w:eastAsia="Times New Roman" w:cs="Times New Roman"/>
                <w:szCs w:val="20"/>
              </w:rPr>
              <w:t>A2 – Hydrology</w:t>
            </w:r>
          </w:p>
        </w:tc>
        <w:tc>
          <w:tcPr>
            <w:tcW w:w="1296" w:type="dxa"/>
          </w:tcPr>
          <w:p w14:paraId="5E151AC2" w14:textId="77777777" w:rsidR="00785EB9" w:rsidRPr="00B17393" w:rsidRDefault="00785EB9" w:rsidP="000F61F0">
            <w:pPr>
              <w:rPr>
                <w:rFonts w:eastAsia="Times New Roman" w:cs="Times New Roman"/>
                <w:szCs w:val="20"/>
              </w:rPr>
            </w:pPr>
            <w:r w:rsidRPr="00B17393">
              <w:rPr>
                <w:rFonts w:eastAsia="Times New Roman" w:cs="Times New Roman"/>
                <w:szCs w:val="20"/>
              </w:rPr>
              <w:t xml:space="preserve">Pass/Fail </w:t>
            </w:r>
          </w:p>
        </w:tc>
        <w:tc>
          <w:tcPr>
            <w:tcW w:w="5616" w:type="dxa"/>
          </w:tcPr>
          <w:p w14:paraId="6AB073BE" w14:textId="7770B648" w:rsidR="00785EB9" w:rsidRPr="00B17393" w:rsidRDefault="00A762D4" w:rsidP="000F61F0">
            <w:pPr>
              <w:pStyle w:val="2Body-Text"/>
              <w:rPr>
                <w:color w:val="FF0000"/>
              </w:rPr>
            </w:pPr>
            <w:r w:rsidRPr="007E7433">
              <w:rPr>
                <w:sz w:val="20"/>
                <w:szCs w:val="20"/>
              </w:rPr>
              <w:t>Regression equations not used in effective/New equations have been published since those used in the effective study</w:t>
            </w:r>
          </w:p>
        </w:tc>
      </w:tr>
      <w:tr w:rsidR="00785EB9"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B17393" w:rsidRDefault="00785EB9" w:rsidP="000F61F0">
            <w:pPr>
              <w:rPr>
                <w:rFonts w:eastAsia="Times New Roman" w:cs="Times New Roman"/>
                <w:szCs w:val="20"/>
              </w:rPr>
            </w:pPr>
            <w:r w:rsidRPr="00B17393">
              <w:rPr>
                <w:rFonts w:eastAsia="Times New Roman" w:cs="Times New Roman"/>
                <w:szCs w:val="20"/>
              </w:rPr>
              <w:t>A3 – Development</w:t>
            </w:r>
          </w:p>
        </w:tc>
        <w:tc>
          <w:tcPr>
            <w:tcW w:w="1296" w:type="dxa"/>
          </w:tcPr>
          <w:p w14:paraId="6D52F52C" w14:textId="42671E79" w:rsidR="00785EB9" w:rsidRPr="00B17393" w:rsidRDefault="00785EB9" w:rsidP="00B17393">
            <w:pPr>
              <w:rPr>
                <w:rFonts w:eastAsia="Times New Roman" w:cs="Times New Roman"/>
                <w:szCs w:val="20"/>
              </w:rPr>
            </w:pPr>
            <w:r w:rsidRPr="00B17393">
              <w:rPr>
                <w:rFonts w:eastAsia="Times New Roman" w:cs="Times New Roman"/>
                <w:szCs w:val="20"/>
              </w:rPr>
              <w:t xml:space="preserve">Pass </w:t>
            </w:r>
          </w:p>
        </w:tc>
        <w:tc>
          <w:tcPr>
            <w:tcW w:w="5616" w:type="dxa"/>
          </w:tcPr>
          <w:p w14:paraId="2294815D" w14:textId="13CC3CE9" w:rsidR="00785EB9" w:rsidRPr="00B17393" w:rsidRDefault="00B17393" w:rsidP="000F61F0">
            <w:pPr>
              <w:rPr>
                <w:rFonts w:ascii="Arial" w:eastAsia="Times New Roman" w:hAnsi="Arial" w:cs="Times New Roman"/>
                <w:color w:val="FF0000"/>
                <w:szCs w:val="20"/>
              </w:rPr>
            </w:pPr>
            <w:r w:rsidRPr="00B17393">
              <w:rPr>
                <w:rFonts w:eastAsia="Times New Roman" w:cs="Times New Roman"/>
                <w:color w:val="auto"/>
                <w:szCs w:val="20"/>
              </w:rPr>
              <w:t>Watershed does not meet urban threshold</w:t>
            </w:r>
          </w:p>
        </w:tc>
      </w:tr>
    </w:tbl>
    <w:p w14:paraId="237242CB" w14:textId="77777777" w:rsidR="008657B9" w:rsidRPr="00C31A63" w:rsidRDefault="008657B9" w:rsidP="00785EB9">
      <w:pPr>
        <w:pStyle w:val="BodyText"/>
        <w:rPr>
          <w:highlight w:val="yellow"/>
        </w:rPr>
      </w:pPr>
    </w:p>
    <w:p w14:paraId="5A4FF4BD" w14:textId="454AA3B4" w:rsidR="00E209B0" w:rsidRPr="00B17393" w:rsidRDefault="00E209B0" w:rsidP="00E209B0">
      <w:pPr>
        <w:pStyle w:val="Heading3"/>
      </w:pPr>
      <w:bookmarkStart w:id="312" w:name="_Toc478072918"/>
      <w:bookmarkStart w:id="313" w:name="_Toc51846047"/>
      <w:bookmarkStart w:id="314" w:name="_Toc119323342"/>
      <w:r w:rsidRPr="00B17393">
        <w:t>Validation Check A4 – Check of Studies Backed by Technical Data</w:t>
      </w:r>
      <w:bookmarkEnd w:id="312"/>
      <w:bookmarkEnd w:id="313"/>
      <w:bookmarkEnd w:id="314"/>
    </w:p>
    <w:p w14:paraId="4D4C580C" w14:textId="7CB16D5C" w:rsidR="003521F5" w:rsidRPr="003521F5" w:rsidRDefault="00A762D4" w:rsidP="00B17393">
      <w:pPr>
        <w:pStyle w:val="BodyText"/>
      </w:pPr>
      <w:r w:rsidRPr="00A762D4">
        <w:t>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No Zone A studies in the Bosque HUC-8 are known to be model-backed and fail this check</w:t>
      </w:r>
      <w:r w:rsidR="00B17393">
        <w:t>.</w:t>
      </w:r>
      <w:r w:rsidR="003521F5" w:rsidRPr="00776761">
        <w:t xml:space="preserve"> </w:t>
      </w:r>
    </w:p>
    <w:p w14:paraId="4E0A0901" w14:textId="54824FB8" w:rsidR="00BA7A78" w:rsidRPr="00DC368E" w:rsidRDefault="00DC368E" w:rsidP="00E209B0">
      <w:pPr>
        <w:pStyle w:val="Heading3"/>
      </w:pPr>
      <w:bookmarkStart w:id="315" w:name="_Toc119323343"/>
      <w:r w:rsidRPr="001F4E43">
        <w:t>Validation Check A5 – Comparison of BLE and Effective Zone A</w:t>
      </w:r>
      <w:bookmarkEnd w:id="315"/>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62E0813C"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w:t>
      </w:r>
      <w:r w:rsidR="008A6F21">
        <w:rPr>
          <w:rFonts w:eastAsia="Times New Roman"/>
          <w:szCs w:val="26"/>
        </w:rPr>
        <w:t xml:space="preserve"> - 10</w:t>
      </w:r>
      <w:r w:rsidRPr="00DC368E">
        <w:rPr>
          <w:rFonts w:eastAsia="Times New Roman"/>
          <w:szCs w:val="26"/>
        </w:rPr>
        <w:t xml:space="preserve">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lastRenderedPageBreak/>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84723D" w:rsidRPr="007E3CB5">
        <w:t xml:space="preserve">Table </w:t>
      </w:r>
      <w:r w:rsidR="0084723D">
        <w:rPr>
          <w:noProof/>
        </w:rPr>
        <w:t>16</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5F9CD3BB" w:rsidR="007E3CB5" w:rsidRDefault="007E3CB5" w:rsidP="007E3CB5">
      <w:pPr>
        <w:pStyle w:val="Caption"/>
        <w:jc w:val="center"/>
      </w:pPr>
      <w:bookmarkStart w:id="316" w:name="_Ref495418479"/>
      <w:bookmarkStart w:id="317" w:name="_Ref80561397"/>
      <w:bookmarkStart w:id="318" w:name="_Toc119323305"/>
      <w:r w:rsidRPr="007E3CB5">
        <w:t xml:space="preserve">Table </w:t>
      </w:r>
      <w:r w:rsidR="008723EA">
        <w:fldChar w:fldCharType="begin"/>
      </w:r>
      <w:r w:rsidR="008723EA">
        <w:instrText xml:space="preserve"> SEQ Table \* ARABIC </w:instrText>
      </w:r>
      <w:r w:rsidR="008723EA">
        <w:fldChar w:fldCharType="separate"/>
      </w:r>
      <w:r w:rsidR="0084723D">
        <w:rPr>
          <w:noProof/>
        </w:rPr>
        <w:t>16</w:t>
      </w:r>
      <w:r w:rsidR="008723EA">
        <w:fldChar w:fldCharType="end"/>
      </w:r>
      <w:bookmarkEnd w:id="316"/>
      <w:r w:rsidRPr="007E3CB5">
        <w:t>: BLE Comparison Results</w:t>
      </w:r>
      <w:bookmarkEnd w:id="317"/>
      <w:bookmarkEnd w:id="318"/>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8A6F21" w:rsidRPr="00F05AAD" w14:paraId="28021AB7" w14:textId="77777777" w:rsidTr="005D2004">
        <w:trPr>
          <w:trHeight w:val="413"/>
          <w:jc w:val="center"/>
        </w:trPr>
        <w:tc>
          <w:tcPr>
            <w:tcW w:w="2790" w:type="dxa"/>
            <w:shd w:val="clear" w:color="auto" w:fill="F2F2F2" w:themeFill="background1" w:themeFillShade="F2"/>
            <w:vAlign w:val="center"/>
          </w:tcPr>
          <w:p w14:paraId="76CFFAD6" w14:textId="3A836D8D" w:rsidR="008A6F21" w:rsidRPr="00574955" w:rsidRDefault="008A6F21"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Bosque</w:t>
            </w:r>
            <w:r w:rsidRPr="00574955">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23D6D410" w14:textId="46254128" w:rsidR="008A6F21" w:rsidRPr="00574955" w:rsidRDefault="008A6F21"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72F8AA60" w:rsidR="008A6F21" w:rsidRPr="00574955" w:rsidRDefault="008A6F21" w:rsidP="005D2004">
            <w:pPr>
              <w:jc w:val="center"/>
              <w:rPr>
                <w:rFonts w:ascii="Calibri" w:hAnsi="Calibri" w:cs="Arial"/>
                <w:sz w:val="22"/>
                <w:szCs w:val="22"/>
              </w:rPr>
            </w:pPr>
            <w:r>
              <w:rPr>
                <w:rFonts w:ascii="Calibri" w:hAnsi="Calibri" w:cs="Arial"/>
                <w:sz w:val="20"/>
                <w:szCs w:val="20"/>
              </w:rPr>
              <w:t>18,452</w:t>
            </w:r>
          </w:p>
        </w:tc>
        <w:tc>
          <w:tcPr>
            <w:tcW w:w="810" w:type="dxa"/>
            <w:shd w:val="clear" w:color="auto" w:fill="F2F2F2" w:themeFill="background1" w:themeFillShade="F2"/>
            <w:vAlign w:val="center"/>
          </w:tcPr>
          <w:p w14:paraId="19185EEF" w14:textId="3118F431" w:rsidR="008A6F21" w:rsidRPr="00574955" w:rsidRDefault="008A6F21" w:rsidP="005D2004">
            <w:pPr>
              <w:jc w:val="center"/>
              <w:rPr>
                <w:rFonts w:ascii="Calibri" w:hAnsi="Calibri" w:cs="Arial"/>
                <w:sz w:val="22"/>
                <w:szCs w:val="22"/>
              </w:rPr>
            </w:pPr>
            <w:r>
              <w:rPr>
                <w:rFonts w:ascii="Calibri" w:hAnsi="Calibri" w:cs="Arial"/>
                <w:sz w:val="20"/>
                <w:szCs w:val="20"/>
              </w:rPr>
              <w:t>1,806</w:t>
            </w:r>
          </w:p>
        </w:tc>
        <w:tc>
          <w:tcPr>
            <w:tcW w:w="810" w:type="dxa"/>
            <w:shd w:val="clear" w:color="auto" w:fill="F2F2F2" w:themeFill="background1" w:themeFillShade="F2"/>
            <w:vAlign w:val="center"/>
          </w:tcPr>
          <w:p w14:paraId="56FEBE3B" w14:textId="749F7035" w:rsidR="008A6F21" w:rsidRPr="00574955" w:rsidRDefault="008A6F21" w:rsidP="005D2004">
            <w:pPr>
              <w:jc w:val="center"/>
              <w:rPr>
                <w:rFonts w:ascii="Calibri" w:hAnsi="Calibri" w:cs="Arial"/>
                <w:sz w:val="22"/>
                <w:szCs w:val="22"/>
              </w:rPr>
            </w:pPr>
            <w:r>
              <w:rPr>
                <w:rFonts w:ascii="Calibri" w:hAnsi="Calibri" w:cs="Arial"/>
                <w:sz w:val="20"/>
                <w:szCs w:val="20"/>
              </w:rPr>
              <w:t>16,646</w:t>
            </w:r>
          </w:p>
        </w:tc>
        <w:tc>
          <w:tcPr>
            <w:tcW w:w="720" w:type="dxa"/>
            <w:shd w:val="clear" w:color="auto" w:fill="F2F2F2" w:themeFill="background1" w:themeFillShade="F2"/>
            <w:vAlign w:val="center"/>
          </w:tcPr>
          <w:p w14:paraId="05D4BB3F" w14:textId="601D6830" w:rsidR="008A6F21" w:rsidRPr="00574955" w:rsidRDefault="008A6F21"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90%</w:t>
            </w:r>
          </w:p>
        </w:tc>
        <w:tc>
          <w:tcPr>
            <w:tcW w:w="1350" w:type="dxa"/>
            <w:shd w:val="clear" w:color="auto" w:fill="F2F2F2" w:themeFill="background1" w:themeFillShade="F2"/>
            <w:vAlign w:val="center"/>
          </w:tcPr>
          <w:p w14:paraId="4D20233F" w14:textId="33E80E0A" w:rsidR="008A6F21" w:rsidRPr="00574955" w:rsidRDefault="008A6F21"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F2F2F2" w:themeFill="background1" w:themeFillShade="F2"/>
            <w:vAlign w:val="center"/>
          </w:tcPr>
          <w:p w14:paraId="64F50D0A" w14:textId="551BE664" w:rsidR="008A6F21" w:rsidRPr="00F05AAD" w:rsidRDefault="008A6F21" w:rsidP="000D3E11">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6E12C4" w:rsidRPr="00F05AAD" w14:paraId="6C92CE34" w14:textId="77777777" w:rsidTr="00DA0B62">
        <w:trPr>
          <w:trHeight w:val="288"/>
          <w:jc w:val="center"/>
        </w:trPr>
        <w:tc>
          <w:tcPr>
            <w:tcW w:w="2790" w:type="dxa"/>
            <w:tcBorders>
              <w:bottom w:val="single" w:sz="4" w:space="0" w:color="3379BD"/>
            </w:tcBorders>
            <w:vAlign w:val="center"/>
          </w:tcPr>
          <w:p w14:paraId="73C7AF66" w14:textId="7EBBAB9D" w:rsidR="006E12C4" w:rsidRPr="00F05AAD" w:rsidRDefault="006E12C4" w:rsidP="005D2004">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Harris Creek-South Bosque River</w:t>
            </w:r>
          </w:p>
        </w:tc>
        <w:tc>
          <w:tcPr>
            <w:tcW w:w="1710" w:type="dxa"/>
            <w:tcBorders>
              <w:bottom w:val="single" w:sz="4" w:space="0" w:color="3379BD"/>
            </w:tcBorders>
            <w:vAlign w:val="center"/>
          </w:tcPr>
          <w:p w14:paraId="4EA0E2DA" w14:textId="335F2689" w:rsidR="006E12C4" w:rsidRPr="00F05AAD" w:rsidRDefault="006E12C4" w:rsidP="005D200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120602030302</w:t>
            </w:r>
          </w:p>
        </w:tc>
        <w:tc>
          <w:tcPr>
            <w:tcW w:w="810" w:type="dxa"/>
            <w:tcBorders>
              <w:bottom w:val="single" w:sz="4" w:space="0" w:color="3379BD"/>
            </w:tcBorders>
            <w:vAlign w:val="center"/>
          </w:tcPr>
          <w:p w14:paraId="0D2B9659" w14:textId="6FA7A689" w:rsidR="006E12C4" w:rsidRPr="00F05AAD" w:rsidRDefault="006E12C4"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1,721</w:t>
            </w:r>
          </w:p>
        </w:tc>
        <w:tc>
          <w:tcPr>
            <w:tcW w:w="810" w:type="dxa"/>
            <w:tcBorders>
              <w:bottom w:val="single" w:sz="4" w:space="0" w:color="3379BD"/>
            </w:tcBorders>
            <w:vAlign w:val="center"/>
          </w:tcPr>
          <w:p w14:paraId="5C337CF1" w14:textId="39AAEDDD" w:rsidR="006E12C4" w:rsidRPr="00F05AAD" w:rsidRDefault="006E12C4"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163</w:t>
            </w:r>
          </w:p>
        </w:tc>
        <w:tc>
          <w:tcPr>
            <w:tcW w:w="810" w:type="dxa"/>
            <w:tcBorders>
              <w:bottom w:val="single" w:sz="4" w:space="0" w:color="3379BD"/>
            </w:tcBorders>
            <w:vAlign w:val="center"/>
          </w:tcPr>
          <w:p w14:paraId="3E4D14A0" w14:textId="1834F0A3" w:rsidR="006E12C4" w:rsidRPr="00F05AAD" w:rsidRDefault="006E12C4"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1,558</w:t>
            </w:r>
          </w:p>
        </w:tc>
        <w:tc>
          <w:tcPr>
            <w:tcW w:w="720" w:type="dxa"/>
            <w:tcBorders>
              <w:bottom w:val="single" w:sz="4" w:space="0" w:color="3379BD"/>
            </w:tcBorders>
            <w:vAlign w:val="center"/>
          </w:tcPr>
          <w:p w14:paraId="2E1D0742" w14:textId="229A172A" w:rsidR="006E12C4" w:rsidRPr="00F05AAD" w:rsidRDefault="006E12C4"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91%</w:t>
            </w:r>
          </w:p>
        </w:tc>
        <w:tc>
          <w:tcPr>
            <w:tcW w:w="1350" w:type="dxa"/>
            <w:tcBorders>
              <w:bottom w:val="single" w:sz="4" w:space="0" w:color="3379BD"/>
            </w:tcBorders>
            <w:vAlign w:val="center"/>
          </w:tcPr>
          <w:p w14:paraId="2AAC2D3E" w14:textId="59DCD16A" w:rsidR="006E12C4" w:rsidRPr="00F05AAD" w:rsidRDefault="006E12C4"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vAlign w:val="center"/>
          </w:tcPr>
          <w:p w14:paraId="2A507B31" w14:textId="40249EB5" w:rsidR="006E12C4" w:rsidRPr="00F05AAD" w:rsidRDefault="006E12C4"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8.1</w:t>
            </w:r>
          </w:p>
        </w:tc>
      </w:tr>
      <w:tr w:rsidR="006E12C4" w:rsidRPr="00F05AAD" w14:paraId="5041F084" w14:textId="77777777" w:rsidTr="00DA0B62">
        <w:trPr>
          <w:trHeight w:val="288"/>
          <w:jc w:val="center"/>
        </w:trPr>
        <w:tc>
          <w:tcPr>
            <w:tcW w:w="2790" w:type="dxa"/>
            <w:tcBorders>
              <w:bottom w:val="single" w:sz="4" w:space="0" w:color="3379BD"/>
            </w:tcBorders>
            <w:shd w:val="clear" w:color="auto" w:fill="F2F2F2" w:themeFill="background1" w:themeFillShade="F2"/>
            <w:vAlign w:val="center"/>
          </w:tcPr>
          <w:p w14:paraId="551C5189" w14:textId="0705E373" w:rsidR="006E12C4" w:rsidRPr="00F05AAD" w:rsidRDefault="006E12C4"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Headwaters Middle Bosque River</w:t>
            </w:r>
          </w:p>
        </w:tc>
        <w:tc>
          <w:tcPr>
            <w:tcW w:w="1710" w:type="dxa"/>
            <w:tcBorders>
              <w:bottom w:val="single" w:sz="4" w:space="0" w:color="3379BD"/>
            </w:tcBorders>
            <w:shd w:val="clear" w:color="auto" w:fill="F2F2F2" w:themeFill="background1" w:themeFillShade="F2"/>
            <w:vAlign w:val="center"/>
          </w:tcPr>
          <w:p w14:paraId="3A70DA00" w14:textId="592288B4"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120602030101</w:t>
            </w:r>
          </w:p>
        </w:tc>
        <w:tc>
          <w:tcPr>
            <w:tcW w:w="810" w:type="dxa"/>
            <w:tcBorders>
              <w:bottom w:val="single" w:sz="4" w:space="0" w:color="3379BD"/>
            </w:tcBorders>
            <w:shd w:val="clear" w:color="auto" w:fill="F2F2F2" w:themeFill="background1" w:themeFillShade="F2"/>
            <w:vAlign w:val="center"/>
          </w:tcPr>
          <w:p w14:paraId="1667F4B0" w14:textId="2C533AEE"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1,297</w:t>
            </w:r>
          </w:p>
        </w:tc>
        <w:tc>
          <w:tcPr>
            <w:tcW w:w="810" w:type="dxa"/>
            <w:tcBorders>
              <w:bottom w:val="single" w:sz="4" w:space="0" w:color="3379BD"/>
            </w:tcBorders>
            <w:shd w:val="clear" w:color="auto" w:fill="F2F2F2" w:themeFill="background1" w:themeFillShade="F2"/>
            <w:vAlign w:val="center"/>
          </w:tcPr>
          <w:p w14:paraId="2D22D0BE" w14:textId="3327A8E8"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124</w:t>
            </w:r>
          </w:p>
        </w:tc>
        <w:tc>
          <w:tcPr>
            <w:tcW w:w="810" w:type="dxa"/>
            <w:tcBorders>
              <w:bottom w:val="single" w:sz="4" w:space="0" w:color="3379BD"/>
            </w:tcBorders>
            <w:shd w:val="clear" w:color="auto" w:fill="F2F2F2" w:themeFill="background1" w:themeFillShade="F2"/>
            <w:vAlign w:val="center"/>
          </w:tcPr>
          <w:p w14:paraId="2BAEC378" w14:textId="540E5B2D"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1,173</w:t>
            </w:r>
          </w:p>
        </w:tc>
        <w:tc>
          <w:tcPr>
            <w:tcW w:w="720" w:type="dxa"/>
            <w:tcBorders>
              <w:bottom w:val="single" w:sz="4" w:space="0" w:color="3379BD"/>
            </w:tcBorders>
            <w:shd w:val="clear" w:color="auto" w:fill="F2F2F2" w:themeFill="background1" w:themeFillShade="F2"/>
            <w:vAlign w:val="center"/>
          </w:tcPr>
          <w:p w14:paraId="6A8DA024" w14:textId="59E2CF54"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90%</w:t>
            </w:r>
          </w:p>
        </w:tc>
        <w:tc>
          <w:tcPr>
            <w:tcW w:w="1350" w:type="dxa"/>
            <w:tcBorders>
              <w:bottom w:val="single" w:sz="4" w:space="0" w:color="3379BD"/>
            </w:tcBorders>
            <w:shd w:val="clear" w:color="auto" w:fill="F2F2F2" w:themeFill="background1" w:themeFillShade="F2"/>
            <w:vAlign w:val="center"/>
          </w:tcPr>
          <w:p w14:paraId="56458534" w14:textId="334C8FCC"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shd w:val="clear" w:color="auto" w:fill="F2F2F2" w:themeFill="background1" w:themeFillShade="F2"/>
            <w:vAlign w:val="center"/>
          </w:tcPr>
          <w:p w14:paraId="44140CF5" w14:textId="684C302C"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4.8</w:t>
            </w:r>
          </w:p>
        </w:tc>
      </w:tr>
      <w:tr w:rsidR="006E12C4" w:rsidRPr="00F05AAD" w14:paraId="47495D71" w14:textId="77777777" w:rsidTr="00574955">
        <w:trPr>
          <w:trHeight w:val="288"/>
          <w:jc w:val="center"/>
        </w:trPr>
        <w:tc>
          <w:tcPr>
            <w:tcW w:w="2790" w:type="dxa"/>
            <w:tcBorders>
              <w:bottom w:val="single" w:sz="4" w:space="0" w:color="3379BD"/>
            </w:tcBorders>
            <w:vAlign w:val="center"/>
          </w:tcPr>
          <w:p w14:paraId="0CB4C5CF" w14:textId="1DBB1EE7" w:rsidR="006E12C4" w:rsidRPr="00F05AAD" w:rsidRDefault="006E12C4"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Lower Hog Creek</w:t>
            </w:r>
          </w:p>
        </w:tc>
        <w:tc>
          <w:tcPr>
            <w:tcW w:w="1710" w:type="dxa"/>
            <w:tcBorders>
              <w:bottom w:val="single" w:sz="4" w:space="0" w:color="3379BD"/>
            </w:tcBorders>
            <w:vAlign w:val="center"/>
          </w:tcPr>
          <w:p w14:paraId="0E153F1D" w14:textId="58E1E460"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120602030202</w:t>
            </w:r>
          </w:p>
        </w:tc>
        <w:tc>
          <w:tcPr>
            <w:tcW w:w="810" w:type="dxa"/>
            <w:tcBorders>
              <w:bottom w:val="single" w:sz="4" w:space="0" w:color="3379BD"/>
            </w:tcBorders>
            <w:vAlign w:val="center"/>
          </w:tcPr>
          <w:p w14:paraId="6022F5C1" w14:textId="4BE4780B"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1,980</w:t>
            </w:r>
          </w:p>
        </w:tc>
        <w:tc>
          <w:tcPr>
            <w:tcW w:w="810" w:type="dxa"/>
            <w:tcBorders>
              <w:bottom w:val="single" w:sz="4" w:space="0" w:color="3379BD"/>
            </w:tcBorders>
            <w:vAlign w:val="center"/>
          </w:tcPr>
          <w:p w14:paraId="383ACC20" w14:textId="5FB89042"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186</w:t>
            </w:r>
          </w:p>
        </w:tc>
        <w:tc>
          <w:tcPr>
            <w:tcW w:w="810" w:type="dxa"/>
            <w:tcBorders>
              <w:bottom w:val="single" w:sz="4" w:space="0" w:color="3379BD"/>
            </w:tcBorders>
            <w:vAlign w:val="center"/>
          </w:tcPr>
          <w:p w14:paraId="42B5A764" w14:textId="3161A6CD"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1,794</w:t>
            </w:r>
          </w:p>
        </w:tc>
        <w:tc>
          <w:tcPr>
            <w:tcW w:w="720" w:type="dxa"/>
            <w:tcBorders>
              <w:bottom w:val="single" w:sz="4" w:space="0" w:color="3379BD"/>
            </w:tcBorders>
            <w:vAlign w:val="center"/>
          </w:tcPr>
          <w:p w14:paraId="4DE370E8" w14:textId="24CD1D09"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91%</w:t>
            </w:r>
          </w:p>
        </w:tc>
        <w:tc>
          <w:tcPr>
            <w:tcW w:w="1350" w:type="dxa"/>
            <w:tcBorders>
              <w:bottom w:val="single" w:sz="4" w:space="0" w:color="3379BD"/>
            </w:tcBorders>
            <w:vAlign w:val="center"/>
          </w:tcPr>
          <w:p w14:paraId="296F5C5C" w14:textId="7E0FF492"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vAlign w:val="center"/>
          </w:tcPr>
          <w:p w14:paraId="3036F45D" w14:textId="6EECCEA2"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4.6</w:t>
            </w:r>
          </w:p>
        </w:tc>
      </w:tr>
      <w:tr w:rsidR="006E12C4" w:rsidRPr="00F05AAD" w14:paraId="627B552F" w14:textId="77777777" w:rsidTr="00574955">
        <w:trPr>
          <w:trHeight w:val="288"/>
          <w:jc w:val="center"/>
        </w:trPr>
        <w:tc>
          <w:tcPr>
            <w:tcW w:w="2790" w:type="dxa"/>
            <w:shd w:val="clear" w:color="auto" w:fill="F2F2F2" w:themeFill="background1" w:themeFillShade="F2"/>
            <w:vAlign w:val="center"/>
          </w:tcPr>
          <w:p w14:paraId="649280BB" w14:textId="64A2EE69" w:rsidR="006E12C4" w:rsidRPr="00F05AAD" w:rsidRDefault="006E12C4"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Lower Middle Bosque River</w:t>
            </w:r>
          </w:p>
        </w:tc>
        <w:tc>
          <w:tcPr>
            <w:tcW w:w="1710" w:type="dxa"/>
            <w:shd w:val="clear" w:color="auto" w:fill="F2F2F2" w:themeFill="background1" w:themeFillShade="F2"/>
            <w:vAlign w:val="center"/>
          </w:tcPr>
          <w:p w14:paraId="6361671D" w14:textId="29C1CCDC"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120602030105</w:t>
            </w:r>
          </w:p>
        </w:tc>
        <w:tc>
          <w:tcPr>
            <w:tcW w:w="810" w:type="dxa"/>
            <w:shd w:val="clear" w:color="auto" w:fill="F2F2F2" w:themeFill="background1" w:themeFillShade="F2"/>
            <w:vAlign w:val="center"/>
          </w:tcPr>
          <w:p w14:paraId="2ABDB3EE" w14:textId="1D7DDB64"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2,852</w:t>
            </w:r>
          </w:p>
        </w:tc>
        <w:tc>
          <w:tcPr>
            <w:tcW w:w="810" w:type="dxa"/>
            <w:shd w:val="clear" w:color="auto" w:fill="F2F2F2" w:themeFill="background1" w:themeFillShade="F2"/>
            <w:vAlign w:val="center"/>
          </w:tcPr>
          <w:p w14:paraId="4AAC769F" w14:textId="099440EA"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255</w:t>
            </w:r>
          </w:p>
        </w:tc>
        <w:tc>
          <w:tcPr>
            <w:tcW w:w="810" w:type="dxa"/>
            <w:shd w:val="clear" w:color="auto" w:fill="F2F2F2" w:themeFill="background1" w:themeFillShade="F2"/>
            <w:vAlign w:val="center"/>
          </w:tcPr>
          <w:p w14:paraId="554F7E56" w14:textId="4B7FC5DD"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2,597</w:t>
            </w:r>
          </w:p>
        </w:tc>
        <w:tc>
          <w:tcPr>
            <w:tcW w:w="720" w:type="dxa"/>
            <w:shd w:val="clear" w:color="auto" w:fill="F2F2F2" w:themeFill="background1" w:themeFillShade="F2"/>
            <w:vAlign w:val="center"/>
          </w:tcPr>
          <w:p w14:paraId="65AE9B81" w14:textId="631400E2"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91%</w:t>
            </w:r>
          </w:p>
        </w:tc>
        <w:tc>
          <w:tcPr>
            <w:tcW w:w="1350" w:type="dxa"/>
            <w:shd w:val="clear" w:color="auto" w:fill="F2F2F2" w:themeFill="background1" w:themeFillShade="F2"/>
            <w:vAlign w:val="center"/>
          </w:tcPr>
          <w:p w14:paraId="7690A423" w14:textId="79F8DF5B"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shd w:val="clear" w:color="auto" w:fill="F2F2F2" w:themeFill="background1" w:themeFillShade="F2"/>
            <w:vAlign w:val="center"/>
          </w:tcPr>
          <w:p w14:paraId="25F5D1B8" w14:textId="49CC6C6A"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4.5</w:t>
            </w:r>
          </w:p>
        </w:tc>
      </w:tr>
      <w:tr w:rsidR="006E12C4" w:rsidRPr="00F05AAD" w14:paraId="357AF1F8" w14:textId="77777777" w:rsidTr="00574955">
        <w:trPr>
          <w:trHeight w:val="288"/>
          <w:jc w:val="center"/>
        </w:trPr>
        <w:tc>
          <w:tcPr>
            <w:tcW w:w="2790" w:type="dxa"/>
            <w:tcBorders>
              <w:bottom w:val="single" w:sz="4" w:space="0" w:color="3379BD"/>
            </w:tcBorders>
            <w:vAlign w:val="center"/>
          </w:tcPr>
          <w:p w14:paraId="307FE802" w14:textId="1719CD5C" w:rsidR="006E12C4" w:rsidRPr="00F05AAD" w:rsidRDefault="006E12C4"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Middle Middle Bosque River</w:t>
            </w:r>
          </w:p>
        </w:tc>
        <w:tc>
          <w:tcPr>
            <w:tcW w:w="1710" w:type="dxa"/>
            <w:tcBorders>
              <w:bottom w:val="single" w:sz="4" w:space="0" w:color="3379BD"/>
            </w:tcBorders>
            <w:vAlign w:val="center"/>
          </w:tcPr>
          <w:p w14:paraId="35F458D6" w14:textId="581BA933"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120602030103</w:t>
            </w:r>
          </w:p>
        </w:tc>
        <w:tc>
          <w:tcPr>
            <w:tcW w:w="810" w:type="dxa"/>
            <w:tcBorders>
              <w:bottom w:val="single" w:sz="4" w:space="0" w:color="3379BD"/>
            </w:tcBorders>
            <w:vAlign w:val="center"/>
          </w:tcPr>
          <w:p w14:paraId="7A00E7D9" w14:textId="2A479927"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1,604</w:t>
            </w:r>
          </w:p>
        </w:tc>
        <w:tc>
          <w:tcPr>
            <w:tcW w:w="810" w:type="dxa"/>
            <w:tcBorders>
              <w:bottom w:val="single" w:sz="4" w:space="0" w:color="3379BD"/>
            </w:tcBorders>
            <w:vAlign w:val="center"/>
          </w:tcPr>
          <w:p w14:paraId="0FCB756F" w14:textId="68623815"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269</w:t>
            </w:r>
          </w:p>
        </w:tc>
        <w:tc>
          <w:tcPr>
            <w:tcW w:w="810" w:type="dxa"/>
            <w:tcBorders>
              <w:bottom w:val="single" w:sz="4" w:space="0" w:color="3379BD"/>
            </w:tcBorders>
            <w:vAlign w:val="center"/>
          </w:tcPr>
          <w:p w14:paraId="0B64D1B5" w14:textId="14A81572"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1,335</w:t>
            </w:r>
          </w:p>
        </w:tc>
        <w:tc>
          <w:tcPr>
            <w:tcW w:w="720" w:type="dxa"/>
            <w:tcBorders>
              <w:bottom w:val="single" w:sz="4" w:space="0" w:color="3379BD"/>
            </w:tcBorders>
            <w:vAlign w:val="center"/>
          </w:tcPr>
          <w:p w14:paraId="35CDD0F1" w14:textId="59D9D0A1"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83%</w:t>
            </w:r>
          </w:p>
        </w:tc>
        <w:tc>
          <w:tcPr>
            <w:tcW w:w="1350" w:type="dxa"/>
            <w:tcBorders>
              <w:bottom w:val="single" w:sz="4" w:space="0" w:color="3379BD"/>
            </w:tcBorders>
            <w:vAlign w:val="center"/>
          </w:tcPr>
          <w:p w14:paraId="33D56C44" w14:textId="026BC555"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1DA747D1" w14:textId="2E2BD908"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8.4</w:t>
            </w:r>
          </w:p>
        </w:tc>
      </w:tr>
      <w:tr w:rsidR="006E12C4" w:rsidRPr="00F05AAD" w14:paraId="282613F4" w14:textId="77777777" w:rsidTr="008641D6">
        <w:trPr>
          <w:trHeight w:val="288"/>
          <w:jc w:val="center"/>
        </w:trPr>
        <w:tc>
          <w:tcPr>
            <w:tcW w:w="2790" w:type="dxa"/>
            <w:tcBorders>
              <w:bottom w:val="single" w:sz="4" w:space="0" w:color="3379BD"/>
            </w:tcBorders>
            <w:shd w:val="clear" w:color="auto" w:fill="F2F2F2" w:themeFill="background1" w:themeFillShade="F2"/>
            <w:vAlign w:val="center"/>
          </w:tcPr>
          <w:p w14:paraId="48A19727" w14:textId="07918A8C" w:rsidR="006E12C4" w:rsidRPr="00F05AAD" w:rsidRDefault="006E12C4"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Tonk Creek</w:t>
            </w:r>
          </w:p>
        </w:tc>
        <w:tc>
          <w:tcPr>
            <w:tcW w:w="1710" w:type="dxa"/>
            <w:tcBorders>
              <w:bottom w:val="single" w:sz="4" w:space="0" w:color="3379BD"/>
            </w:tcBorders>
            <w:shd w:val="clear" w:color="auto" w:fill="F2F2F2" w:themeFill="background1" w:themeFillShade="F2"/>
            <w:vAlign w:val="center"/>
          </w:tcPr>
          <w:p w14:paraId="7A3087C2" w14:textId="30D96F7D"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120602030104</w:t>
            </w:r>
          </w:p>
        </w:tc>
        <w:tc>
          <w:tcPr>
            <w:tcW w:w="810" w:type="dxa"/>
            <w:tcBorders>
              <w:bottom w:val="single" w:sz="4" w:space="0" w:color="3379BD"/>
            </w:tcBorders>
            <w:shd w:val="clear" w:color="auto" w:fill="F2F2F2" w:themeFill="background1" w:themeFillShade="F2"/>
            <w:vAlign w:val="center"/>
          </w:tcPr>
          <w:p w14:paraId="32D52074" w14:textId="0C15A968"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1,891</w:t>
            </w:r>
          </w:p>
        </w:tc>
        <w:tc>
          <w:tcPr>
            <w:tcW w:w="810" w:type="dxa"/>
            <w:tcBorders>
              <w:bottom w:val="single" w:sz="4" w:space="0" w:color="3379BD"/>
            </w:tcBorders>
            <w:shd w:val="clear" w:color="auto" w:fill="F2F2F2" w:themeFill="background1" w:themeFillShade="F2"/>
            <w:vAlign w:val="center"/>
          </w:tcPr>
          <w:p w14:paraId="354AC919" w14:textId="39AC23A2"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121</w:t>
            </w:r>
          </w:p>
        </w:tc>
        <w:tc>
          <w:tcPr>
            <w:tcW w:w="810" w:type="dxa"/>
            <w:tcBorders>
              <w:bottom w:val="single" w:sz="4" w:space="0" w:color="3379BD"/>
            </w:tcBorders>
            <w:shd w:val="clear" w:color="auto" w:fill="F2F2F2" w:themeFill="background1" w:themeFillShade="F2"/>
            <w:vAlign w:val="center"/>
          </w:tcPr>
          <w:p w14:paraId="11119E73" w14:textId="71859F75"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1,770</w:t>
            </w:r>
          </w:p>
        </w:tc>
        <w:tc>
          <w:tcPr>
            <w:tcW w:w="720" w:type="dxa"/>
            <w:tcBorders>
              <w:bottom w:val="single" w:sz="4" w:space="0" w:color="3379BD"/>
            </w:tcBorders>
            <w:shd w:val="clear" w:color="auto" w:fill="F2F2F2" w:themeFill="background1" w:themeFillShade="F2"/>
            <w:vAlign w:val="center"/>
          </w:tcPr>
          <w:p w14:paraId="6BF85780" w14:textId="6665F461"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94%</w:t>
            </w:r>
          </w:p>
        </w:tc>
        <w:tc>
          <w:tcPr>
            <w:tcW w:w="1350" w:type="dxa"/>
            <w:tcBorders>
              <w:bottom w:val="single" w:sz="4" w:space="0" w:color="3379BD"/>
            </w:tcBorders>
            <w:shd w:val="clear" w:color="auto" w:fill="F2F2F2" w:themeFill="background1" w:themeFillShade="F2"/>
            <w:vAlign w:val="center"/>
          </w:tcPr>
          <w:p w14:paraId="3141AC68" w14:textId="3E2721F2"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shd w:val="clear" w:color="auto" w:fill="F2F2F2" w:themeFill="background1" w:themeFillShade="F2"/>
            <w:vAlign w:val="center"/>
          </w:tcPr>
          <w:p w14:paraId="3F7FE2A1" w14:textId="11EFD79F" w:rsidR="006E12C4" w:rsidRPr="00F05AAD" w:rsidRDefault="006E12C4"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3.2</w:t>
            </w:r>
          </w:p>
        </w:tc>
      </w:tr>
      <w:tr w:rsidR="008641D6" w:rsidRPr="00F05AAD" w14:paraId="2EFC1425" w14:textId="77777777" w:rsidTr="008641D6">
        <w:trPr>
          <w:trHeight w:val="288"/>
          <w:jc w:val="center"/>
        </w:trPr>
        <w:tc>
          <w:tcPr>
            <w:tcW w:w="2790" w:type="dxa"/>
            <w:tcBorders>
              <w:bottom w:val="single" w:sz="4" w:space="0" w:color="3379BD"/>
            </w:tcBorders>
            <w:shd w:val="clear" w:color="auto" w:fill="auto"/>
            <w:vAlign w:val="center"/>
          </w:tcPr>
          <w:p w14:paraId="3AD2EA6F" w14:textId="068BC2C1" w:rsidR="008641D6" w:rsidRDefault="008641D6" w:rsidP="0057495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Hog Creek</w:t>
            </w:r>
          </w:p>
        </w:tc>
        <w:tc>
          <w:tcPr>
            <w:tcW w:w="1710" w:type="dxa"/>
            <w:tcBorders>
              <w:bottom w:val="single" w:sz="4" w:space="0" w:color="3379BD"/>
            </w:tcBorders>
            <w:shd w:val="clear" w:color="auto" w:fill="auto"/>
            <w:vAlign w:val="center"/>
          </w:tcPr>
          <w:p w14:paraId="487884E8" w14:textId="3ABB14A5"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120602030201</w:t>
            </w:r>
          </w:p>
        </w:tc>
        <w:tc>
          <w:tcPr>
            <w:tcW w:w="810" w:type="dxa"/>
            <w:tcBorders>
              <w:bottom w:val="single" w:sz="4" w:space="0" w:color="3379BD"/>
            </w:tcBorders>
            <w:shd w:val="clear" w:color="auto" w:fill="auto"/>
            <w:vAlign w:val="center"/>
          </w:tcPr>
          <w:p w14:paraId="528F974A" w14:textId="3613D010"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2,063</w:t>
            </w:r>
          </w:p>
        </w:tc>
        <w:tc>
          <w:tcPr>
            <w:tcW w:w="810" w:type="dxa"/>
            <w:tcBorders>
              <w:bottom w:val="single" w:sz="4" w:space="0" w:color="3379BD"/>
            </w:tcBorders>
            <w:shd w:val="clear" w:color="auto" w:fill="auto"/>
            <w:vAlign w:val="center"/>
          </w:tcPr>
          <w:p w14:paraId="69ABD802" w14:textId="3121D2A6"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202</w:t>
            </w:r>
          </w:p>
        </w:tc>
        <w:tc>
          <w:tcPr>
            <w:tcW w:w="810" w:type="dxa"/>
            <w:tcBorders>
              <w:bottom w:val="single" w:sz="4" w:space="0" w:color="3379BD"/>
            </w:tcBorders>
            <w:shd w:val="clear" w:color="auto" w:fill="auto"/>
            <w:vAlign w:val="center"/>
          </w:tcPr>
          <w:p w14:paraId="008AB4AC" w14:textId="799B062A"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1,861</w:t>
            </w:r>
          </w:p>
        </w:tc>
        <w:tc>
          <w:tcPr>
            <w:tcW w:w="720" w:type="dxa"/>
            <w:tcBorders>
              <w:bottom w:val="single" w:sz="4" w:space="0" w:color="3379BD"/>
            </w:tcBorders>
            <w:shd w:val="clear" w:color="auto" w:fill="auto"/>
            <w:vAlign w:val="center"/>
          </w:tcPr>
          <w:p w14:paraId="6441EC32" w14:textId="4B486D9F"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90%</w:t>
            </w:r>
          </w:p>
        </w:tc>
        <w:tc>
          <w:tcPr>
            <w:tcW w:w="1350" w:type="dxa"/>
            <w:tcBorders>
              <w:bottom w:val="single" w:sz="4" w:space="0" w:color="3379BD"/>
            </w:tcBorders>
            <w:shd w:val="clear" w:color="auto" w:fill="auto"/>
            <w:vAlign w:val="center"/>
          </w:tcPr>
          <w:p w14:paraId="500F1F78" w14:textId="34A24A0C"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6F3713B6" w14:textId="50FF8DAB"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3.4</w:t>
            </w:r>
          </w:p>
        </w:tc>
      </w:tr>
      <w:tr w:rsidR="008641D6" w:rsidRPr="00F05AAD" w14:paraId="3C0EB21C" w14:textId="77777777" w:rsidTr="008641D6">
        <w:trPr>
          <w:trHeight w:val="288"/>
          <w:jc w:val="center"/>
        </w:trPr>
        <w:tc>
          <w:tcPr>
            <w:tcW w:w="2790" w:type="dxa"/>
            <w:tcBorders>
              <w:bottom w:val="single" w:sz="4" w:space="0" w:color="3379BD"/>
            </w:tcBorders>
            <w:shd w:val="clear" w:color="auto" w:fill="auto"/>
            <w:vAlign w:val="center"/>
          </w:tcPr>
          <w:p w14:paraId="140FABC7" w14:textId="76EAB4C1" w:rsidR="008641D6" w:rsidRDefault="008641D6" w:rsidP="0057495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Middle Bosque River</w:t>
            </w:r>
          </w:p>
        </w:tc>
        <w:tc>
          <w:tcPr>
            <w:tcW w:w="1710" w:type="dxa"/>
            <w:tcBorders>
              <w:bottom w:val="single" w:sz="4" w:space="0" w:color="3379BD"/>
            </w:tcBorders>
            <w:shd w:val="clear" w:color="auto" w:fill="auto"/>
            <w:vAlign w:val="center"/>
          </w:tcPr>
          <w:p w14:paraId="383DB1E2" w14:textId="252555F0"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120602030102</w:t>
            </w:r>
          </w:p>
        </w:tc>
        <w:tc>
          <w:tcPr>
            <w:tcW w:w="810" w:type="dxa"/>
            <w:tcBorders>
              <w:bottom w:val="single" w:sz="4" w:space="0" w:color="3379BD"/>
            </w:tcBorders>
            <w:shd w:val="clear" w:color="auto" w:fill="auto"/>
            <w:vAlign w:val="center"/>
          </w:tcPr>
          <w:p w14:paraId="31DDF49B" w14:textId="245E9B66"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850</w:t>
            </w:r>
          </w:p>
        </w:tc>
        <w:tc>
          <w:tcPr>
            <w:tcW w:w="810" w:type="dxa"/>
            <w:tcBorders>
              <w:bottom w:val="single" w:sz="4" w:space="0" w:color="3379BD"/>
            </w:tcBorders>
            <w:shd w:val="clear" w:color="auto" w:fill="auto"/>
            <w:vAlign w:val="center"/>
          </w:tcPr>
          <w:p w14:paraId="2AFDBF6B" w14:textId="5C7C6F45"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61</w:t>
            </w:r>
          </w:p>
        </w:tc>
        <w:tc>
          <w:tcPr>
            <w:tcW w:w="810" w:type="dxa"/>
            <w:tcBorders>
              <w:bottom w:val="single" w:sz="4" w:space="0" w:color="3379BD"/>
            </w:tcBorders>
            <w:shd w:val="clear" w:color="auto" w:fill="auto"/>
            <w:vAlign w:val="center"/>
          </w:tcPr>
          <w:p w14:paraId="63A52EEE" w14:textId="2CC59464"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789</w:t>
            </w:r>
          </w:p>
        </w:tc>
        <w:tc>
          <w:tcPr>
            <w:tcW w:w="720" w:type="dxa"/>
            <w:tcBorders>
              <w:bottom w:val="single" w:sz="4" w:space="0" w:color="3379BD"/>
            </w:tcBorders>
            <w:shd w:val="clear" w:color="auto" w:fill="auto"/>
            <w:vAlign w:val="center"/>
          </w:tcPr>
          <w:p w14:paraId="5306501A" w14:textId="32DA9081"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93%</w:t>
            </w:r>
          </w:p>
        </w:tc>
        <w:tc>
          <w:tcPr>
            <w:tcW w:w="1350" w:type="dxa"/>
            <w:tcBorders>
              <w:bottom w:val="single" w:sz="4" w:space="0" w:color="3379BD"/>
            </w:tcBorders>
            <w:shd w:val="clear" w:color="auto" w:fill="auto"/>
            <w:vAlign w:val="center"/>
          </w:tcPr>
          <w:p w14:paraId="343BE803" w14:textId="05E665FB"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79408A83" w14:textId="72E2FBBD"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3.2</w:t>
            </w:r>
          </w:p>
        </w:tc>
      </w:tr>
      <w:tr w:rsidR="008641D6" w:rsidRPr="00F05AAD" w14:paraId="0DE00E1E" w14:textId="77777777" w:rsidTr="008641D6">
        <w:trPr>
          <w:trHeight w:val="288"/>
          <w:jc w:val="center"/>
        </w:trPr>
        <w:tc>
          <w:tcPr>
            <w:tcW w:w="2790" w:type="dxa"/>
            <w:tcBorders>
              <w:bottom w:val="single" w:sz="4" w:space="0" w:color="3379BD"/>
            </w:tcBorders>
            <w:shd w:val="clear" w:color="auto" w:fill="auto"/>
            <w:vAlign w:val="center"/>
          </w:tcPr>
          <w:p w14:paraId="4449DC66" w14:textId="08E06C49" w:rsidR="008641D6" w:rsidRDefault="008641D6" w:rsidP="0057495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Waco Lake-Bosque River</w:t>
            </w:r>
          </w:p>
        </w:tc>
        <w:tc>
          <w:tcPr>
            <w:tcW w:w="1710" w:type="dxa"/>
            <w:tcBorders>
              <w:bottom w:val="single" w:sz="4" w:space="0" w:color="3379BD"/>
            </w:tcBorders>
            <w:shd w:val="clear" w:color="auto" w:fill="auto"/>
            <w:vAlign w:val="center"/>
          </w:tcPr>
          <w:p w14:paraId="6099091F" w14:textId="24A6F248"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120602030303</w:t>
            </w:r>
          </w:p>
        </w:tc>
        <w:tc>
          <w:tcPr>
            <w:tcW w:w="810" w:type="dxa"/>
            <w:tcBorders>
              <w:bottom w:val="single" w:sz="4" w:space="0" w:color="3379BD"/>
            </w:tcBorders>
            <w:shd w:val="clear" w:color="auto" w:fill="auto"/>
            <w:vAlign w:val="center"/>
          </w:tcPr>
          <w:p w14:paraId="69FFE2D2" w14:textId="33A96BC1"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640</w:t>
            </w:r>
          </w:p>
        </w:tc>
        <w:tc>
          <w:tcPr>
            <w:tcW w:w="810" w:type="dxa"/>
            <w:tcBorders>
              <w:bottom w:val="single" w:sz="4" w:space="0" w:color="3379BD"/>
            </w:tcBorders>
            <w:shd w:val="clear" w:color="auto" w:fill="auto"/>
            <w:vAlign w:val="center"/>
          </w:tcPr>
          <w:p w14:paraId="18AD7619" w14:textId="05979C6A"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223</w:t>
            </w:r>
          </w:p>
        </w:tc>
        <w:tc>
          <w:tcPr>
            <w:tcW w:w="810" w:type="dxa"/>
            <w:tcBorders>
              <w:bottom w:val="single" w:sz="4" w:space="0" w:color="3379BD"/>
            </w:tcBorders>
            <w:shd w:val="clear" w:color="auto" w:fill="auto"/>
            <w:vAlign w:val="center"/>
          </w:tcPr>
          <w:p w14:paraId="51984E76" w14:textId="2458450F"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417</w:t>
            </w:r>
          </w:p>
        </w:tc>
        <w:tc>
          <w:tcPr>
            <w:tcW w:w="720" w:type="dxa"/>
            <w:tcBorders>
              <w:bottom w:val="single" w:sz="4" w:space="0" w:color="3379BD"/>
            </w:tcBorders>
            <w:shd w:val="clear" w:color="auto" w:fill="auto"/>
            <w:vAlign w:val="center"/>
          </w:tcPr>
          <w:p w14:paraId="5B06D33E" w14:textId="695E0CEA"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65%</w:t>
            </w:r>
          </w:p>
        </w:tc>
        <w:tc>
          <w:tcPr>
            <w:tcW w:w="1350" w:type="dxa"/>
            <w:tcBorders>
              <w:bottom w:val="single" w:sz="4" w:space="0" w:color="3379BD"/>
            </w:tcBorders>
            <w:shd w:val="clear" w:color="auto" w:fill="auto"/>
            <w:vAlign w:val="center"/>
          </w:tcPr>
          <w:p w14:paraId="2FE2CB37" w14:textId="58225D40"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2A9AC0B8" w14:textId="39603DD6"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13.5</w:t>
            </w:r>
          </w:p>
        </w:tc>
      </w:tr>
      <w:tr w:rsidR="008641D6" w:rsidRPr="00F05AAD" w14:paraId="0C799680" w14:textId="77777777" w:rsidTr="008641D6">
        <w:trPr>
          <w:trHeight w:val="288"/>
          <w:jc w:val="center"/>
        </w:trPr>
        <w:tc>
          <w:tcPr>
            <w:tcW w:w="2790" w:type="dxa"/>
            <w:shd w:val="clear" w:color="auto" w:fill="F2F2F2" w:themeFill="background1" w:themeFillShade="F2"/>
            <w:vAlign w:val="center"/>
          </w:tcPr>
          <w:p w14:paraId="4E932C28" w14:textId="3C310F90" w:rsidR="008641D6" w:rsidRDefault="008641D6" w:rsidP="0057495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Willow Creek-South Bosque River</w:t>
            </w:r>
          </w:p>
        </w:tc>
        <w:tc>
          <w:tcPr>
            <w:tcW w:w="1710" w:type="dxa"/>
            <w:shd w:val="clear" w:color="auto" w:fill="F2F2F2" w:themeFill="background1" w:themeFillShade="F2"/>
            <w:vAlign w:val="center"/>
          </w:tcPr>
          <w:p w14:paraId="7F11E11B" w14:textId="412ED277"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120602030301</w:t>
            </w:r>
          </w:p>
        </w:tc>
        <w:tc>
          <w:tcPr>
            <w:tcW w:w="810" w:type="dxa"/>
            <w:shd w:val="clear" w:color="auto" w:fill="F2F2F2" w:themeFill="background1" w:themeFillShade="F2"/>
            <w:vAlign w:val="center"/>
          </w:tcPr>
          <w:p w14:paraId="6BF5BC32" w14:textId="3C4D0030"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3,554</w:t>
            </w:r>
          </w:p>
        </w:tc>
        <w:tc>
          <w:tcPr>
            <w:tcW w:w="810" w:type="dxa"/>
            <w:shd w:val="clear" w:color="auto" w:fill="F2F2F2" w:themeFill="background1" w:themeFillShade="F2"/>
            <w:vAlign w:val="center"/>
          </w:tcPr>
          <w:p w14:paraId="4D41BFE0" w14:textId="710D0CEC"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202</w:t>
            </w:r>
          </w:p>
        </w:tc>
        <w:tc>
          <w:tcPr>
            <w:tcW w:w="810" w:type="dxa"/>
            <w:shd w:val="clear" w:color="auto" w:fill="F2F2F2" w:themeFill="background1" w:themeFillShade="F2"/>
            <w:vAlign w:val="center"/>
          </w:tcPr>
          <w:p w14:paraId="6E6ADC00" w14:textId="1CB5B19F"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3,352</w:t>
            </w:r>
          </w:p>
        </w:tc>
        <w:tc>
          <w:tcPr>
            <w:tcW w:w="720" w:type="dxa"/>
            <w:shd w:val="clear" w:color="auto" w:fill="F2F2F2" w:themeFill="background1" w:themeFillShade="F2"/>
            <w:vAlign w:val="center"/>
          </w:tcPr>
          <w:p w14:paraId="1486CDDC" w14:textId="016BEC38"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shd w:val="clear" w:color="auto" w:fill="F2F2F2" w:themeFill="background1" w:themeFillShade="F2"/>
            <w:vAlign w:val="center"/>
          </w:tcPr>
          <w:p w14:paraId="12942CF1" w14:textId="2451D073"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F2F2F2" w:themeFill="background1" w:themeFillShade="F2"/>
            <w:vAlign w:val="center"/>
          </w:tcPr>
          <w:p w14:paraId="598CDFFB" w14:textId="71B696C7" w:rsidR="008641D6" w:rsidRDefault="008641D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3.3</w:t>
            </w:r>
          </w:p>
        </w:tc>
      </w:tr>
    </w:tbl>
    <w:p w14:paraId="584D5C3F" w14:textId="77777777" w:rsidR="00DA0B62" w:rsidRDefault="00DA0B62" w:rsidP="00B31133">
      <w:pPr>
        <w:pStyle w:val="BodyText"/>
      </w:pPr>
    </w:p>
    <w:p w14:paraId="5B771817" w14:textId="4CBB7753" w:rsidR="00E209B0" w:rsidRDefault="00E209B0" w:rsidP="001F4E43">
      <w:pPr>
        <w:pStyle w:val="Heading3"/>
      </w:pPr>
      <w:bookmarkStart w:id="319" w:name="_Toc119323344"/>
      <w:r>
        <w:t>Validation Results</w:t>
      </w:r>
      <w:bookmarkEnd w:id="319"/>
      <w:r>
        <w:t xml:space="preserve"> </w:t>
      </w:r>
    </w:p>
    <w:p w14:paraId="21C0A59D" w14:textId="66BE7499" w:rsidR="007E3CB5" w:rsidRPr="001F4E43" w:rsidRDefault="007E3CB5" w:rsidP="002D41C2">
      <w:pPr>
        <w:pStyle w:val="BodyText"/>
      </w:pPr>
      <w:r w:rsidRPr="001F4E43">
        <w:t xml:space="preserve">Based on the validation assessments and BLE comparison results described above, the CNMS inventory of Zone A studies in the </w:t>
      </w:r>
      <w:r w:rsidR="00B716B1">
        <w:t>Bosque</w:t>
      </w:r>
      <w:r w:rsidRPr="001F4E43">
        <w:t xml:space="preserve"> </w:t>
      </w:r>
      <w:r w:rsidR="005C72F6" w:rsidRPr="005C72F6">
        <w:t>watershed</w:t>
      </w:r>
      <w:r w:rsidRPr="001F4E43">
        <w:t xml:space="preserve"> has been updated as summarized in </w:t>
      </w:r>
      <w:r w:rsidRPr="001F4E43">
        <w:fldChar w:fldCharType="begin"/>
      </w:r>
      <w:r w:rsidRPr="001F4E43">
        <w:instrText xml:space="preserve"> REF _Ref490041528 \h </w:instrText>
      </w:r>
      <w:r w:rsidR="001F4E43">
        <w:instrText xml:space="preserve"> \* MERGEFORMAT </w:instrText>
      </w:r>
      <w:r w:rsidRPr="001F4E43">
        <w:fldChar w:fldCharType="separate"/>
      </w:r>
      <w:r w:rsidR="0084723D" w:rsidRPr="00FD7113">
        <w:t xml:space="preserve">Table </w:t>
      </w:r>
      <w:r w:rsidR="0084723D">
        <w:rPr>
          <w:noProof/>
        </w:rPr>
        <w:t>17</w:t>
      </w:r>
      <w:r w:rsidRPr="001F4E43">
        <w:fldChar w:fldCharType="end"/>
      </w:r>
      <w:r w:rsidRPr="001F4E43">
        <w:t xml:space="preserve"> and illustrated in </w:t>
      </w:r>
      <w:r w:rsidR="00860875">
        <w:fldChar w:fldCharType="begin"/>
      </w:r>
      <w:r w:rsidR="00860875">
        <w:instrText xml:space="preserve"> REF _Ref82514567 \h  \* MERGEFORMAT </w:instrText>
      </w:r>
      <w:r w:rsidR="00860875">
        <w:fldChar w:fldCharType="separate"/>
      </w:r>
      <w:r w:rsidR="0084723D">
        <w:t>Figure 10</w:t>
      </w:r>
      <w:r w:rsidR="00860875">
        <w:fldChar w:fldCharType="end"/>
      </w:r>
      <w:r w:rsidR="00860875">
        <w:t xml:space="preserve">. </w:t>
      </w:r>
    </w:p>
    <w:p w14:paraId="769E4E46" w14:textId="43F0E1A6" w:rsidR="007E3CB5" w:rsidRDefault="007E3CB5" w:rsidP="007E3CB5">
      <w:pPr>
        <w:pStyle w:val="Caption"/>
        <w:jc w:val="center"/>
      </w:pPr>
      <w:bookmarkStart w:id="320" w:name="_Ref490041528"/>
      <w:bookmarkStart w:id="321" w:name="_Toc119323306"/>
      <w:r w:rsidRPr="00FD7113">
        <w:t xml:space="preserve">Table </w:t>
      </w:r>
      <w:r w:rsidR="008723EA">
        <w:fldChar w:fldCharType="begin"/>
      </w:r>
      <w:r w:rsidR="008723EA">
        <w:instrText xml:space="preserve"> SEQ Table \* ARABIC </w:instrText>
      </w:r>
      <w:r w:rsidR="008723EA">
        <w:fldChar w:fldCharType="separate"/>
      </w:r>
      <w:r w:rsidR="0084723D">
        <w:rPr>
          <w:noProof/>
        </w:rPr>
        <w:t>17</w:t>
      </w:r>
      <w:r w:rsidR="008723EA">
        <w:fldChar w:fldCharType="end"/>
      </w:r>
      <w:bookmarkEnd w:id="320"/>
      <w:r w:rsidRPr="00FD7113">
        <w:t>: Zone A Validation Results</w:t>
      </w:r>
      <w:bookmarkEnd w:id="321"/>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37BEF9F9" w:rsidR="007E3CB5" w:rsidRPr="007E3CB5" w:rsidRDefault="002C069E" w:rsidP="00E62342">
            <w:pPr>
              <w:jc w:val="center"/>
            </w:pPr>
            <w:r>
              <w:t>235.6</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76ECA872" w:rsidR="007E3CB5" w:rsidRPr="00B04E77" w:rsidRDefault="002C069E" w:rsidP="008A6F21">
            <w:pPr>
              <w:jc w:val="center"/>
            </w:pPr>
            <w:r>
              <w:t>57.9</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6EECC6B1">
            <wp:extent cx="4935664" cy="4935664"/>
            <wp:effectExtent l="19050" t="19050" r="17780" b="177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935664" cy="4935664"/>
                    </a:xfrm>
                    <a:prstGeom prst="rect">
                      <a:avLst/>
                    </a:prstGeom>
                    <a:ln w="15875">
                      <a:solidFill>
                        <a:schemeClr val="tx1"/>
                      </a:solidFill>
                    </a:ln>
                  </pic:spPr>
                </pic:pic>
              </a:graphicData>
            </a:graphic>
          </wp:inline>
        </w:drawing>
      </w:r>
    </w:p>
    <w:p w14:paraId="7B2275AB" w14:textId="09071D12" w:rsidR="003867C2" w:rsidRDefault="003867C2" w:rsidP="00834398">
      <w:pPr>
        <w:pStyle w:val="Caption"/>
        <w:spacing w:after="0" w:line="240" w:lineRule="auto"/>
        <w:jc w:val="center"/>
      </w:pPr>
      <w:bookmarkStart w:id="322" w:name="_Ref82514567"/>
      <w:bookmarkStart w:id="323" w:name="_Toc119323288"/>
      <w:bookmarkStart w:id="324" w:name="_Ref505868354"/>
      <w:r>
        <w:t xml:space="preserve">Figure </w:t>
      </w:r>
      <w:r>
        <w:fldChar w:fldCharType="begin"/>
      </w:r>
      <w:r>
        <w:instrText xml:space="preserve"> SEQ Figure \* ARABIC </w:instrText>
      </w:r>
      <w:r>
        <w:fldChar w:fldCharType="separate"/>
      </w:r>
      <w:r w:rsidR="0084723D">
        <w:rPr>
          <w:noProof/>
        </w:rPr>
        <w:t>10</w:t>
      </w:r>
      <w:r>
        <w:fldChar w:fldCharType="end"/>
      </w:r>
      <w:bookmarkEnd w:id="322"/>
      <w:r w:rsidR="0063518A">
        <w:t xml:space="preserve">: </w:t>
      </w:r>
      <w:r w:rsidR="00B716B1">
        <w:t>Bosque</w:t>
      </w:r>
      <w:r w:rsidRPr="00081AB5">
        <w:t xml:space="preserve"> Watershed CNMS Validation Results</w:t>
      </w:r>
      <w:bookmarkEnd w:id="323"/>
    </w:p>
    <w:p w14:paraId="2938C1D9" w14:textId="77777777" w:rsidR="00834398" w:rsidRPr="00834398" w:rsidRDefault="00834398" w:rsidP="00834398">
      <w:pPr>
        <w:pStyle w:val="BodyText"/>
      </w:pPr>
    </w:p>
    <w:bookmarkEnd w:id="324"/>
    <w:p w14:paraId="47F7C22D" w14:textId="0A6D9811" w:rsidR="007E3CB5" w:rsidRPr="001F4E43" w:rsidRDefault="007E3CB5" w:rsidP="00834398">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fldChar w:fldCharType="begin"/>
      </w:r>
      <w:r w:rsidR="00C55775">
        <w:instrText xml:space="preserve"> REF _Ref81923668 \h  \* MERGEFORMAT </w:instrText>
      </w:r>
      <w:r w:rsidR="00C55775">
        <w:fldChar w:fldCharType="separate"/>
      </w:r>
      <w:r w:rsidR="0084723D">
        <w:t>Figure 11</w:t>
      </w:r>
      <w:r w:rsidR="00C55775">
        <w:fldChar w:fldCharType="end"/>
      </w:r>
      <w:r w:rsidRPr="001F4E43">
        <w:t xml:space="preserve"> below shows the range of the HUC-12 priority scores which can be used to initiate discussions during the Discovery phase. </w:t>
      </w:r>
    </w:p>
    <w:p w14:paraId="06E11A48" w14:textId="5344EC19" w:rsidR="007E3CB5" w:rsidRPr="006E12C4" w:rsidRDefault="006E12C4" w:rsidP="006E12C4">
      <w:pPr>
        <w:tabs>
          <w:tab w:val="clear" w:pos="284"/>
        </w:tabs>
        <w:autoSpaceDE w:val="0"/>
        <w:autoSpaceDN w:val="0"/>
        <w:adjustRightInd w:val="0"/>
        <w:spacing w:line="240" w:lineRule="auto"/>
        <w:rPr>
          <w:rFonts w:ascii="Calibri" w:hAnsi="Calibri" w:cs="Calibri"/>
          <w:color w:val="000000"/>
          <w:kern w:val="0"/>
          <w:sz w:val="22"/>
          <w:szCs w:val="22"/>
          <w:highlight w:val="green"/>
        </w:rPr>
      </w:pPr>
      <w:r w:rsidRPr="006E12C4">
        <w:t>Waco Lake-Bosque River</w:t>
      </w:r>
      <w:r>
        <w:t xml:space="preserve"> </w:t>
      </w:r>
      <w:r w:rsidR="007E3CB5" w:rsidRPr="001F4E43">
        <w:t>HUC-12 was determined to have the highest priorit</w:t>
      </w:r>
      <w:r>
        <w:t xml:space="preserve">y score and the most need while </w:t>
      </w:r>
      <w:r w:rsidRPr="006E12C4">
        <w:t>Tonk Creek</w:t>
      </w:r>
      <w:r>
        <w:t xml:space="preserve"> and</w:t>
      </w:r>
      <w:r w:rsidR="00E100AB">
        <w:t xml:space="preserve"> </w:t>
      </w:r>
      <w:r w:rsidRPr="006E12C4">
        <w:t>Upper Middle Bosque River</w:t>
      </w:r>
      <w:r>
        <w:t xml:space="preserve"> </w:t>
      </w:r>
      <w:r w:rsidR="005D2004">
        <w:t xml:space="preserve"> </w:t>
      </w:r>
      <w:r w:rsidR="007E3CB5" w:rsidRPr="001F4E43">
        <w:t>HUC-12</w:t>
      </w:r>
      <w:r>
        <w:t>’s</w:t>
      </w:r>
      <w:r w:rsidR="007E3CB5" w:rsidRPr="001F4E43">
        <w:t xml:space="preserve">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30409C68">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681BDC0F" w:rsidR="007E3CB5" w:rsidRPr="00C8360F" w:rsidRDefault="003867C2" w:rsidP="00834398">
      <w:pPr>
        <w:pStyle w:val="Caption"/>
        <w:spacing w:after="0" w:line="240" w:lineRule="auto"/>
        <w:jc w:val="center"/>
      </w:pPr>
      <w:bookmarkStart w:id="325" w:name="_Ref81923668"/>
      <w:bookmarkStart w:id="326" w:name="_Toc119323289"/>
      <w:r>
        <w:t xml:space="preserve">Figure </w:t>
      </w:r>
      <w:r>
        <w:fldChar w:fldCharType="begin"/>
      </w:r>
      <w:r>
        <w:instrText xml:space="preserve"> SEQ Figure \* ARABIC </w:instrText>
      </w:r>
      <w:r>
        <w:fldChar w:fldCharType="separate"/>
      </w:r>
      <w:r w:rsidR="0084723D">
        <w:rPr>
          <w:noProof/>
        </w:rPr>
        <w:t>11</w:t>
      </w:r>
      <w:r>
        <w:fldChar w:fldCharType="end"/>
      </w:r>
      <w:bookmarkEnd w:id="325"/>
      <w:r w:rsidR="0063518A">
        <w:t xml:space="preserve">: Ranking of </w:t>
      </w:r>
      <w:r w:rsidR="00B716B1">
        <w:t>Bosque</w:t>
      </w:r>
      <w:r w:rsidRPr="00537B02">
        <w:t xml:space="preserve"> Watershed HUC-12s</w:t>
      </w:r>
      <w:bookmarkEnd w:id="326"/>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27" w:name="_Toc119323345"/>
      <w:r>
        <w:t>Flood Risk Analysis</w:t>
      </w:r>
      <w:bookmarkEnd w:id="327"/>
      <w:r>
        <w:t xml:space="preserve"> </w:t>
      </w:r>
    </w:p>
    <w:p w14:paraId="30AF5A18" w14:textId="52C8679F" w:rsidR="00353DB2" w:rsidRPr="00197A2E" w:rsidRDefault="00353DB2" w:rsidP="00834398">
      <w:pPr>
        <w:pStyle w:val="BodyText"/>
      </w:pPr>
      <w:r w:rsidRPr="00197A2E">
        <w:t>A flood risk analysis was performed for this project.  The updated 1</w:t>
      </w:r>
      <w:r w:rsidR="00DB51AA">
        <w:t>-percent</w:t>
      </w:r>
      <w:r w:rsidRPr="00197A2E">
        <w:t xml:space="preserve"> annual chance depth grid </w:t>
      </w:r>
      <w:r w:rsidR="00F4400D">
        <w:t>was</w:t>
      </w:r>
      <w:r w:rsidRPr="00197A2E">
        <w:t xml:space="preserve"> used to calculate the potential flood losses.  The loss results are stored in the S_FRAC_AR spatial file within the FRD geodatabase.  All results are reported in whole dollar values.</w:t>
      </w:r>
    </w:p>
    <w:p w14:paraId="522013EC" w14:textId="38180022" w:rsidR="00353DB2" w:rsidRPr="00197A2E" w:rsidRDefault="00353DB2" w:rsidP="00834398">
      <w:pPr>
        <w:pStyle w:val="BodyText"/>
      </w:pPr>
      <w:r w:rsidRPr="00197A2E">
        <w:t xml:space="preserve">Hazus version </w:t>
      </w:r>
      <w:r w:rsidR="009B10F7">
        <w:t>5.</w:t>
      </w:r>
      <w:r w:rsidR="00F4400D">
        <w:t>1</w:t>
      </w:r>
      <w:r w:rsidRPr="00197A2E">
        <w:t xml:space="preserve"> was used for the loss analysis. </w:t>
      </w:r>
    </w:p>
    <w:p w14:paraId="33A93055" w14:textId="0BC9DEDD" w:rsidR="00353DB2" w:rsidRPr="00197A2E" w:rsidRDefault="00353DB2" w:rsidP="00834398">
      <w:pPr>
        <w:pStyle w:val="BodyText"/>
        <w:rPr>
          <w:rStyle w:val="Hyperlink"/>
        </w:rPr>
      </w:pPr>
      <w:r w:rsidRPr="00197A2E">
        <w:t xml:space="preserve">The losses are reported via census blocks.  It is important to note that Hazus version </w:t>
      </w:r>
      <w:r w:rsidR="007E48BA">
        <w:t>5.</w:t>
      </w:r>
      <w:r w:rsidR="00F4400D">
        <w:t>1</w:t>
      </w:r>
      <w:r w:rsidRPr="00197A2E">
        <w:t xml:space="preserve">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25" w:history="1">
        <w:r w:rsidRPr="00197A2E">
          <w:rPr>
            <w:rStyle w:val="Hyperlink"/>
          </w:rPr>
          <w:t>Media Library</w:t>
        </w:r>
      </w:hyperlink>
      <w:r w:rsidRPr="00197A2E">
        <w:t xml:space="preserve"> for the </w:t>
      </w:r>
      <w:hyperlink r:id="rId26" w:history="1">
        <w:r w:rsidRPr="00197A2E">
          <w:rPr>
            <w:rStyle w:val="Hyperlink"/>
          </w:rPr>
          <w:t>Hazus-MH Data Inventories: Dasymetric vs. Homogenous</w:t>
        </w:r>
      </w:hyperlink>
      <w:r w:rsidRPr="00197A2E">
        <w:t xml:space="preserve">, or </w:t>
      </w:r>
      <w:hyperlink r:id="rId27" w:history="1">
        <w:r w:rsidRPr="00197A2E">
          <w:rPr>
            <w:rStyle w:val="Hyperlink"/>
          </w:rPr>
          <w:t>Hazus 3.0 Dasymetric Data Overview</w:t>
        </w:r>
      </w:hyperlink>
      <w:r w:rsidRPr="00197A2E">
        <w:rPr>
          <w:rStyle w:val="Hyperlink"/>
        </w:rPr>
        <w:t>.</w:t>
      </w:r>
    </w:p>
    <w:p w14:paraId="3116E614" w14:textId="5A7774D6" w:rsidR="00CA2219" w:rsidRPr="00D15D84" w:rsidRDefault="007E48BA" w:rsidP="00834398">
      <w:pPr>
        <w:pStyle w:val="BodyText"/>
      </w:pPr>
      <w:r w:rsidRPr="00197A2E">
        <w:rPr>
          <w:rStyle w:val="Hyperlink"/>
          <w:color w:val="auto"/>
          <w:u w:val="none"/>
        </w:rPr>
        <w:t xml:space="preserve">Hazus analysis was performed by </w:t>
      </w:r>
      <w:r>
        <w:rPr>
          <w:rStyle w:val="Hyperlink"/>
          <w:color w:val="auto"/>
          <w:u w:val="none"/>
        </w:rPr>
        <w:t>watershed</w:t>
      </w:r>
      <w:r w:rsidRPr="00197A2E">
        <w:rPr>
          <w:rStyle w:val="Hyperlink"/>
          <w:color w:val="auto"/>
          <w:u w:val="none"/>
        </w:rPr>
        <w:t xml:space="preserve"> extents for </w:t>
      </w:r>
      <w:r>
        <w:rPr>
          <w:rStyle w:val="Hyperlink"/>
          <w:color w:val="auto"/>
          <w:u w:val="none"/>
        </w:rPr>
        <w:t>the 1-percent annual chance event</w:t>
      </w:r>
      <w:r w:rsidRPr="00197A2E">
        <w:rPr>
          <w:rStyle w:val="Hyperlink"/>
          <w:color w:val="auto"/>
          <w:u w:val="none"/>
        </w:rPr>
        <w:t xml:space="preserve"> to ensure proper model processing. A summary of results for counties </w:t>
      </w:r>
      <w:r>
        <w:rPr>
          <w:rStyle w:val="Hyperlink"/>
          <w:color w:val="auto"/>
          <w:u w:val="none"/>
        </w:rPr>
        <w:t xml:space="preserve">within the watershed </w:t>
      </w:r>
      <w:r w:rsidRPr="00197A2E">
        <w:rPr>
          <w:rStyle w:val="Hyperlink"/>
          <w:color w:val="auto"/>
          <w:u w:val="none"/>
        </w:rPr>
        <w:t>for the 1-percent a</w:t>
      </w:r>
      <w:r>
        <w:rPr>
          <w:rStyle w:val="Hyperlink"/>
          <w:color w:val="auto"/>
          <w:u w:val="none"/>
        </w:rPr>
        <w:t>nnual chance</w:t>
      </w:r>
      <w:r w:rsidRPr="00197A2E">
        <w:rPr>
          <w:rStyle w:val="Hyperlink"/>
          <w:color w:val="auto"/>
          <w:u w:val="none"/>
        </w:rPr>
        <w:t xml:space="preserve"> scenarios are shown in </w:t>
      </w:r>
      <w:r>
        <w:rPr>
          <w:rStyle w:val="Hyperlink"/>
          <w:color w:val="auto"/>
          <w:u w:val="none"/>
        </w:rPr>
        <w:fldChar w:fldCharType="begin"/>
      </w:r>
      <w:r>
        <w:rPr>
          <w:rStyle w:val="Hyperlink"/>
          <w:color w:val="auto"/>
          <w:u w:val="none"/>
        </w:rPr>
        <w:instrText xml:space="preserve"> REF _Ref82514931 \h  \* MERGEFORMAT </w:instrText>
      </w:r>
      <w:r>
        <w:rPr>
          <w:rStyle w:val="Hyperlink"/>
          <w:color w:val="auto"/>
          <w:u w:val="none"/>
        </w:rPr>
      </w:r>
      <w:r>
        <w:rPr>
          <w:rStyle w:val="Hyperlink"/>
          <w:color w:val="auto"/>
          <w:u w:val="none"/>
        </w:rPr>
        <w:fldChar w:fldCharType="separate"/>
      </w:r>
      <w:r w:rsidR="0084723D" w:rsidRPr="0084723D">
        <w:rPr>
          <w:rStyle w:val="Hyperlink"/>
          <w:color w:val="auto"/>
          <w:u w:val="none"/>
        </w:rPr>
        <w:t>Table 18</w:t>
      </w:r>
      <w:r>
        <w:rPr>
          <w:rStyle w:val="Hyperlink"/>
          <w:color w:val="auto"/>
          <w:u w:val="none"/>
        </w:rPr>
        <w:fldChar w:fldCharType="end"/>
      </w:r>
      <w:r>
        <w:rPr>
          <w:rStyle w:val="Hyperlink"/>
          <w:color w:val="auto"/>
          <w:u w:val="none"/>
        </w:rPr>
        <w:t>.</w:t>
      </w:r>
      <w:r w:rsidRPr="00390E88">
        <w:t xml:space="preserve"> </w:t>
      </w:r>
      <w:r w:rsidRPr="00FA0D67">
        <w:t>Totals only reflect data for those census tracts/blocks included in the user’s study region and will reflect the entire county only if all of the census blocks for that county/state were selected at the time of study region creation</w:t>
      </w:r>
      <w:r w:rsidR="00D15D84">
        <w:rPr>
          <w:rStyle w:val="Hyperlink"/>
          <w:color w:val="auto"/>
          <w:u w:val="none"/>
        </w:rPr>
        <w:t>.</w:t>
      </w:r>
    </w:p>
    <w:p w14:paraId="2DE0F113" w14:textId="75A43537" w:rsidR="00353DB2" w:rsidRDefault="00353DB2" w:rsidP="00353DB2">
      <w:pPr>
        <w:pStyle w:val="Caption"/>
        <w:jc w:val="center"/>
      </w:pPr>
    </w:p>
    <w:p w14:paraId="12E5D971" w14:textId="0E826A8F" w:rsidR="00D15D84" w:rsidRDefault="00D15D84" w:rsidP="00D15D84">
      <w:pPr>
        <w:pStyle w:val="Caption"/>
        <w:jc w:val="center"/>
      </w:pPr>
      <w:bookmarkStart w:id="328" w:name="_Ref82514931"/>
      <w:bookmarkStart w:id="329" w:name="_Toc119323307"/>
      <w:r>
        <w:t xml:space="preserve">Table </w:t>
      </w:r>
      <w:r w:rsidR="008723EA">
        <w:fldChar w:fldCharType="begin"/>
      </w:r>
      <w:r w:rsidR="008723EA">
        <w:instrText xml:space="preserve"> SEQ Table \* ARABIC </w:instrText>
      </w:r>
      <w:r w:rsidR="008723EA">
        <w:fldChar w:fldCharType="separate"/>
      </w:r>
      <w:r w:rsidR="0084723D">
        <w:rPr>
          <w:noProof/>
        </w:rPr>
        <w:t>18</w:t>
      </w:r>
      <w:r w:rsidR="008723EA">
        <w:fldChar w:fldCharType="end"/>
      </w:r>
      <w:bookmarkEnd w:id="328"/>
      <w:r w:rsidRPr="009A3E7A">
        <w:t xml:space="preserve">: Hazus </w:t>
      </w:r>
      <w:r w:rsidR="009B10F7">
        <w:t>5.</w:t>
      </w:r>
      <w:r w:rsidR="0035219D">
        <w:t>1</w:t>
      </w:r>
      <w:r w:rsidRPr="009A3E7A">
        <w:t xml:space="preserve"> Results for 1-Percent-Annual-Chance (100 year) Scenario</w:t>
      </w:r>
      <w:bookmarkEnd w:id="329"/>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E7548B" w:rsidRPr="007E3CB5" w14:paraId="08E30FC3" w14:textId="7BC6323E" w:rsidTr="001501EB">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6DCF6A3E" w:rsidR="00E7548B" w:rsidRPr="007E3CB5" w:rsidRDefault="00E7548B" w:rsidP="00353DB2">
            <w:r>
              <w:t>Bosque</w:t>
            </w:r>
          </w:p>
        </w:tc>
        <w:tc>
          <w:tcPr>
            <w:tcW w:w="2160" w:type="dxa"/>
            <w:vAlign w:val="bottom"/>
          </w:tcPr>
          <w:p w14:paraId="172FD844" w14:textId="43B4DC44" w:rsidR="00E7548B" w:rsidRPr="00BC7D6E" w:rsidRDefault="00E7548B" w:rsidP="00425B8E">
            <w:pPr>
              <w:jc w:val="center"/>
              <w:rPr>
                <w:highlight w:val="yellow"/>
              </w:rPr>
            </w:pPr>
            <w:r>
              <w:rPr>
                <w:sz w:val="22"/>
              </w:rPr>
              <w:t>$586,000</w:t>
            </w:r>
          </w:p>
        </w:tc>
        <w:tc>
          <w:tcPr>
            <w:tcW w:w="2707" w:type="dxa"/>
            <w:vAlign w:val="bottom"/>
          </w:tcPr>
          <w:p w14:paraId="218866F9" w14:textId="0C73029D" w:rsidR="00E7548B" w:rsidRPr="00BC7D6E" w:rsidRDefault="00E7548B" w:rsidP="00353DB2">
            <w:pPr>
              <w:jc w:val="center"/>
              <w:rPr>
                <w:highlight w:val="yellow"/>
              </w:rPr>
            </w:pPr>
            <w:r>
              <w:rPr>
                <w:sz w:val="22"/>
              </w:rPr>
              <w:t>$19,933,000</w:t>
            </w:r>
          </w:p>
        </w:tc>
        <w:tc>
          <w:tcPr>
            <w:tcW w:w="2707" w:type="dxa"/>
            <w:vAlign w:val="bottom"/>
          </w:tcPr>
          <w:p w14:paraId="7D8279F8" w14:textId="3337E65A" w:rsidR="00E7548B" w:rsidRPr="00BC7D6E" w:rsidRDefault="00E7548B" w:rsidP="00353DB2">
            <w:pPr>
              <w:jc w:val="center"/>
              <w:rPr>
                <w:highlight w:val="yellow"/>
              </w:rPr>
            </w:pPr>
            <w:r>
              <w:rPr>
                <w:sz w:val="22"/>
              </w:rPr>
              <w:t>$10,328,000</w:t>
            </w:r>
          </w:p>
        </w:tc>
      </w:tr>
      <w:tr w:rsidR="00E7548B" w:rsidRPr="009B2120" w14:paraId="1B14B61F" w14:textId="118E0C44" w:rsidTr="001501EB">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363F852C" w:rsidR="00E7548B" w:rsidRPr="007E3CB5" w:rsidRDefault="00E7548B" w:rsidP="00353DB2">
            <w:r>
              <w:t>Coryell</w:t>
            </w:r>
          </w:p>
        </w:tc>
        <w:tc>
          <w:tcPr>
            <w:tcW w:w="2160" w:type="dxa"/>
            <w:vAlign w:val="bottom"/>
          </w:tcPr>
          <w:p w14:paraId="02B215B3" w14:textId="028CCFB5" w:rsidR="00E7548B" w:rsidRPr="00BC7D6E" w:rsidRDefault="00E7548B" w:rsidP="00425B8E">
            <w:pPr>
              <w:jc w:val="center"/>
              <w:rPr>
                <w:highlight w:val="yellow"/>
              </w:rPr>
            </w:pPr>
            <w:r>
              <w:rPr>
                <w:sz w:val="22"/>
              </w:rPr>
              <w:t>$3,543,000</w:t>
            </w:r>
          </w:p>
        </w:tc>
        <w:tc>
          <w:tcPr>
            <w:tcW w:w="2707" w:type="dxa"/>
            <w:vAlign w:val="bottom"/>
          </w:tcPr>
          <w:p w14:paraId="04F73764" w14:textId="6F091164" w:rsidR="00E7548B" w:rsidRPr="00BC7D6E" w:rsidRDefault="00E7548B" w:rsidP="00353DB2">
            <w:pPr>
              <w:jc w:val="center"/>
              <w:rPr>
                <w:highlight w:val="yellow"/>
              </w:rPr>
            </w:pPr>
            <w:r>
              <w:rPr>
                <w:sz w:val="22"/>
              </w:rPr>
              <w:t>$119,346,000</w:t>
            </w:r>
          </w:p>
        </w:tc>
        <w:tc>
          <w:tcPr>
            <w:tcW w:w="2707" w:type="dxa"/>
            <w:vAlign w:val="bottom"/>
          </w:tcPr>
          <w:p w14:paraId="11795935" w14:textId="49ED23D7" w:rsidR="00E7548B" w:rsidRPr="00BC7D6E" w:rsidRDefault="00E7548B" w:rsidP="00353DB2">
            <w:pPr>
              <w:jc w:val="center"/>
              <w:rPr>
                <w:highlight w:val="yellow"/>
              </w:rPr>
            </w:pPr>
            <w:r>
              <w:rPr>
                <w:sz w:val="22"/>
              </w:rPr>
              <w:t>$63,931,000</w:t>
            </w:r>
          </w:p>
        </w:tc>
      </w:tr>
      <w:tr w:rsidR="00E7548B" w:rsidRPr="009B2120" w14:paraId="1296C93F" w14:textId="77777777" w:rsidTr="001501EB">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1ED0AA9C" w:rsidR="00E7548B" w:rsidRDefault="00E7548B" w:rsidP="00353DB2">
            <w:r>
              <w:t>Hamilton</w:t>
            </w:r>
          </w:p>
        </w:tc>
        <w:tc>
          <w:tcPr>
            <w:tcW w:w="2160" w:type="dxa"/>
            <w:vAlign w:val="bottom"/>
          </w:tcPr>
          <w:p w14:paraId="3C4F422D" w14:textId="2984B8E9" w:rsidR="00E7548B" w:rsidRPr="00BC7D6E" w:rsidRDefault="00E7548B" w:rsidP="00425B8E">
            <w:pPr>
              <w:jc w:val="center"/>
              <w:rPr>
                <w:highlight w:val="yellow"/>
              </w:rPr>
            </w:pPr>
            <w:r>
              <w:rPr>
                <w:sz w:val="22"/>
              </w:rPr>
              <w:t>$5,000</w:t>
            </w:r>
          </w:p>
        </w:tc>
        <w:tc>
          <w:tcPr>
            <w:tcW w:w="2707" w:type="dxa"/>
            <w:vAlign w:val="bottom"/>
          </w:tcPr>
          <w:p w14:paraId="47AA897F" w14:textId="63B69943" w:rsidR="00E7548B" w:rsidRPr="00BC7D6E" w:rsidRDefault="00E7548B" w:rsidP="00353DB2">
            <w:pPr>
              <w:jc w:val="center"/>
              <w:rPr>
                <w:highlight w:val="yellow"/>
              </w:rPr>
            </w:pPr>
            <w:r>
              <w:rPr>
                <w:sz w:val="22"/>
              </w:rPr>
              <w:t>$155,000</w:t>
            </w:r>
          </w:p>
        </w:tc>
        <w:tc>
          <w:tcPr>
            <w:tcW w:w="2707" w:type="dxa"/>
            <w:vAlign w:val="bottom"/>
          </w:tcPr>
          <w:p w14:paraId="74699C1C" w14:textId="6F227847" w:rsidR="00E7548B" w:rsidRPr="00BC7D6E" w:rsidRDefault="00E7548B" w:rsidP="00353DB2">
            <w:pPr>
              <w:jc w:val="center"/>
              <w:rPr>
                <w:highlight w:val="yellow"/>
              </w:rPr>
            </w:pPr>
            <w:r>
              <w:rPr>
                <w:sz w:val="22"/>
              </w:rPr>
              <w:t>$77,000</w:t>
            </w:r>
          </w:p>
        </w:tc>
      </w:tr>
      <w:tr w:rsidR="00E7548B" w:rsidRPr="009B2120" w14:paraId="0B91532E" w14:textId="77777777" w:rsidTr="001501EB">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AE5AD2B" w14:textId="4D558376" w:rsidR="00E7548B" w:rsidRPr="00C879E4" w:rsidRDefault="00E7548B" w:rsidP="00353DB2">
            <w:pPr>
              <w:rPr>
                <w:b/>
              </w:rPr>
            </w:pPr>
            <w:r>
              <w:t>McLennan</w:t>
            </w:r>
          </w:p>
        </w:tc>
        <w:tc>
          <w:tcPr>
            <w:tcW w:w="2160" w:type="dxa"/>
            <w:vAlign w:val="bottom"/>
          </w:tcPr>
          <w:p w14:paraId="2830F5A2" w14:textId="186D2CF0" w:rsidR="00E7548B" w:rsidRPr="00BC7D6E" w:rsidRDefault="00E7548B" w:rsidP="00425B8E">
            <w:pPr>
              <w:jc w:val="center"/>
              <w:rPr>
                <w:b/>
                <w:highlight w:val="yellow"/>
              </w:rPr>
            </w:pPr>
            <w:r>
              <w:rPr>
                <w:sz w:val="22"/>
              </w:rPr>
              <w:t>$322,311,000</w:t>
            </w:r>
          </w:p>
        </w:tc>
        <w:tc>
          <w:tcPr>
            <w:tcW w:w="2707" w:type="dxa"/>
            <w:vAlign w:val="bottom"/>
          </w:tcPr>
          <w:p w14:paraId="794C055D" w14:textId="2F61B14E" w:rsidR="00E7548B" w:rsidRPr="00BC7D6E" w:rsidRDefault="00E7548B" w:rsidP="00353DB2">
            <w:pPr>
              <w:jc w:val="center"/>
              <w:rPr>
                <w:b/>
                <w:highlight w:val="yellow"/>
              </w:rPr>
            </w:pPr>
            <w:r>
              <w:rPr>
                <w:sz w:val="22"/>
              </w:rPr>
              <w:t>$5,629,390,000</w:t>
            </w:r>
          </w:p>
        </w:tc>
        <w:tc>
          <w:tcPr>
            <w:tcW w:w="2707" w:type="dxa"/>
            <w:vAlign w:val="bottom"/>
          </w:tcPr>
          <w:p w14:paraId="7476C5DB" w14:textId="51DBC711" w:rsidR="00E7548B" w:rsidRPr="00BC7D6E" w:rsidRDefault="00E7548B" w:rsidP="00353DB2">
            <w:pPr>
              <w:jc w:val="center"/>
              <w:rPr>
                <w:b/>
                <w:highlight w:val="yellow"/>
              </w:rPr>
            </w:pPr>
            <w:r>
              <w:rPr>
                <w:sz w:val="22"/>
              </w:rPr>
              <w:t>$3,583,454,000</w:t>
            </w:r>
          </w:p>
        </w:tc>
      </w:tr>
      <w:tr w:rsidR="00E7548B" w:rsidRPr="009B2120" w14:paraId="2AE6EBDA" w14:textId="77777777" w:rsidTr="001501EB">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65AE4456" w:rsidR="00E7548B" w:rsidRPr="00C879E4" w:rsidRDefault="00E7548B" w:rsidP="00353DB2">
            <w:pPr>
              <w:rPr>
                <w:b/>
              </w:rPr>
            </w:pPr>
            <w:r>
              <w:rPr>
                <w:b/>
              </w:rPr>
              <w:t>Total</w:t>
            </w:r>
          </w:p>
        </w:tc>
        <w:tc>
          <w:tcPr>
            <w:tcW w:w="2160" w:type="dxa"/>
            <w:vAlign w:val="bottom"/>
          </w:tcPr>
          <w:p w14:paraId="76ABB1AA" w14:textId="7770A6D2" w:rsidR="00E7548B" w:rsidRPr="00BC7D6E" w:rsidRDefault="00E7548B" w:rsidP="00425B8E">
            <w:pPr>
              <w:jc w:val="center"/>
              <w:rPr>
                <w:b/>
                <w:highlight w:val="yellow"/>
              </w:rPr>
            </w:pPr>
            <w:r>
              <w:rPr>
                <w:b/>
                <w:bCs/>
                <w:sz w:val="22"/>
              </w:rPr>
              <w:t>$326,445,000</w:t>
            </w:r>
          </w:p>
        </w:tc>
        <w:tc>
          <w:tcPr>
            <w:tcW w:w="2707" w:type="dxa"/>
            <w:vAlign w:val="bottom"/>
          </w:tcPr>
          <w:p w14:paraId="33CBB26E" w14:textId="37BCC9B7" w:rsidR="00E7548B" w:rsidRPr="00BC7D6E" w:rsidRDefault="00E7548B" w:rsidP="00353DB2">
            <w:pPr>
              <w:jc w:val="center"/>
              <w:rPr>
                <w:b/>
                <w:highlight w:val="yellow"/>
              </w:rPr>
            </w:pPr>
            <w:r>
              <w:rPr>
                <w:b/>
                <w:bCs/>
                <w:sz w:val="22"/>
              </w:rPr>
              <w:t>$5,768,824,000</w:t>
            </w:r>
          </w:p>
        </w:tc>
        <w:tc>
          <w:tcPr>
            <w:tcW w:w="2707" w:type="dxa"/>
            <w:vAlign w:val="bottom"/>
          </w:tcPr>
          <w:p w14:paraId="2889008D" w14:textId="60933BE2" w:rsidR="00E7548B" w:rsidRPr="00BC7D6E" w:rsidRDefault="00E7548B" w:rsidP="00353DB2">
            <w:pPr>
              <w:jc w:val="center"/>
              <w:rPr>
                <w:b/>
                <w:highlight w:val="yellow"/>
              </w:rPr>
            </w:pPr>
            <w:r>
              <w:rPr>
                <w:b/>
                <w:bCs/>
                <w:sz w:val="22"/>
              </w:rPr>
              <w:t>$3,657,790,000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30" w:name="_Toc119323346"/>
      <w:r>
        <w:lastRenderedPageBreak/>
        <w:t>References</w:t>
      </w:r>
      <w:bookmarkEnd w:id="330"/>
    </w:p>
    <w:p w14:paraId="1D39E452" w14:textId="4479C739" w:rsidR="00C24C73" w:rsidRDefault="00C24C73" w:rsidP="00C24C73">
      <w:pPr>
        <w:pStyle w:val="BodyText"/>
      </w:pPr>
      <w:r>
        <w:t xml:space="preserve">FEMA, </w:t>
      </w:r>
      <w:r w:rsidR="00A762D4">
        <w:rPr>
          <w:i/>
        </w:rPr>
        <w:t>McLennan</w:t>
      </w:r>
      <w:r w:rsidR="00A762D4" w:rsidRPr="001E2388">
        <w:rPr>
          <w:i/>
        </w:rPr>
        <w:t xml:space="preserve"> </w:t>
      </w:r>
      <w:r w:rsidRPr="001E2388">
        <w:rPr>
          <w:i/>
        </w:rPr>
        <w:t>County Flood Insurance Study, Texas</w:t>
      </w:r>
      <w:r>
        <w:t xml:space="preserve">, December </w:t>
      </w:r>
      <w:r w:rsidR="00A762D4">
        <w:t>2019</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988D24"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w:t>
      </w:r>
      <w:hyperlink r:id="rId28" w:history="1">
        <w:r w:rsidR="00D93BCA" w:rsidRPr="002677CA">
          <w:rPr>
            <w:rStyle w:val="Hyperlink"/>
          </w:rPr>
          <w:t>https://doi.org/10.3133/sir20175063</w:t>
        </w:r>
      </w:hyperlink>
      <w:r>
        <w:t>.</w:t>
      </w:r>
    </w:p>
    <w:p w14:paraId="541E2360" w14:textId="50F53D85" w:rsidR="00D93BCA" w:rsidRPr="00D93BCA" w:rsidRDefault="00D93BCA" w:rsidP="00A315D3">
      <w:pPr>
        <w:pStyle w:val="BodyText"/>
      </w:pPr>
      <w:r>
        <w:t xml:space="preserve">Texas Water Development Board, </w:t>
      </w:r>
      <w:r w:rsidRPr="00D93BCA">
        <w:rPr>
          <w:i/>
        </w:rPr>
        <w:t>Lake Waco (Brazos River Basin)</w:t>
      </w:r>
      <w:r>
        <w:rPr>
          <w:i/>
        </w:rPr>
        <w:t xml:space="preserve">, </w:t>
      </w:r>
      <w:r>
        <w:t xml:space="preserve">viewed on </w:t>
      </w:r>
      <w:r w:rsidR="007E7433">
        <w:t>Ju</w:t>
      </w:r>
      <w:r>
        <w:t xml:space="preserve">ly 27, 2022, </w:t>
      </w:r>
      <w:r w:rsidRPr="00D93BCA">
        <w:t>https://www.twdb.texas.gov/surfacewater/rivers/reservoirs/waco/index.asp</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31" w:name="_Ref489969912"/>
      <w:bookmarkStart w:id="332" w:name="_Toc52367097"/>
      <w:bookmarkStart w:id="333" w:name="_Toc119323347"/>
      <w:r w:rsidRPr="00C23D36">
        <w:lastRenderedPageBreak/>
        <w:t>Appendix A BLE Map</w:t>
      </w:r>
      <w:bookmarkEnd w:id="331"/>
      <w:bookmarkEnd w:id="332"/>
      <w:bookmarkEnd w:id="333"/>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00F29376">
            <wp:extent cx="5393862" cy="5393862"/>
            <wp:effectExtent l="19050" t="19050" r="16510" b="165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93862" cy="5393862"/>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8"/>
    <w:p w14:paraId="137A5F1E" w14:textId="77777777" w:rsidR="0080324C" w:rsidRDefault="0080324C">
      <w:pPr>
        <w:tabs>
          <w:tab w:val="clear" w:pos="284"/>
        </w:tabs>
        <w:spacing w:line="240" w:lineRule="auto"/>
      </w:pPr>
      <w:r>
        <w:br w:type="page"/>
      </w:r>
      <w:bookmarkStart w:id="334" w:name="EOD"/>
      <w:bookmarkEnd w:id="334"/>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5" w:name="Contact"/>
            <w:bookmarkStart w:id="336" w:name="BackCoverText" w:colFirst="0" w:colLast="0"/>
            <w:r w:rsidRPr="0030437A">
              <w:rPr>
                <w:color w:val="FFFFFF"/>
              </w:rPr>
              <w:t xml:space="preserve"> </w:t>
            </w:r>
            <w:bookmarkEnd w:id="335"/>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7" w:name="OfficeAddress"/>
            <w:r w:rsidRPr="0030437A">
              <w:rPr>
                <w:color w:val="FFFFFF"/>
              </w:rPr>
              <w:t xml:space="preserve">aecom.com </w:t>
            </w:r>
            <w:bookmarkEnd w:id="337"/>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6"/>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791291" w:rsidRDefault="00791291"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791291" w:rsidRDefault="00791291"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0564EE">
      <w:footerReference w:type="default" r:id="rId30"/>
      <w:pgSz w:w="12240" w:h="15840"/>
      <w:pgMar w:top="1134" w:right="1440" w:bottom="851" w:left="1440" w:header="709"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A67019" w14:textId="77777777" w:rsidR="00791291" w:rsidRDefault="00791291" w:rsidP="00253171">
      <w:pPr>
        <w:spacing w:line="240" w:lineRule="auto"/>
      </w:pPr>
      <w:r>
        <w:separator/>
      </w:r>
    </w:p>
  </w:endnote>
  <w:endnote w:type="continuationSeparator" w:id="0">
    <w:p w14:paraId="50CA609B" w14:textId="77777777" w:rsidR="00791291" w:rsidRDefault="00791291"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791291" w:rsidRDefault="00791291"/>
  <w:tbl>
    <w:tblPr>
      <w:tblStyle w:val="Plaingrid"/>
      <w:tblW w:w="5000" w:type="pct"/>
      <w:tblLook w:val="04A0" w:firstRow="1" w:lastRow="0" w:firstColumn="1" w:lastColumn="0" w:noHBand="0" w:noVBand="1"/>
    </w:tblPr>
    <w:tblGrid>
      <w:gridCol w:w="5877"/>
      <w:gridCol w:w="3591"/>
    </w:tblGrid>
    <w:tr w:rsidR="00791291" w14:paraId="3D97DF32" w14:textId="77777777" w:rsidTr="000364E3">
      <w:tc>
        <w:tcPr>
          <w:tcW w:w="5670" w:type="dxa"/>
        </w:tcPr>
        <w:p w14:paraId="5C889816" w14:textId="1BD138B5" w:rsidR="00791291" w:rsidRDefault="00791291" w:rsidP="00C2143D">
          <w:pPr>
            <w:pStyle w:val="Footer"/>
          </w:pPr>
          <w:r>
            <w:fldChar w:fldCharType="begin"/>
          </w:r>
          <w:r>
            <w:instrText xml:space="preserve"> if </w:instrText>
          </w:r>
          <w:fldSimple w:instr=" DOCPROPERTY  ShowFilePath \* MERGEFORMAT ">
            <w:r w:rsidR="0084723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84723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791291" w:rsidRPr="00725883" w:rsidRDefault="00791291" w:rsidP="00A608EB">
          <w:pPr>
            <w:pStyle w:val="Footer"/>
            <w:jc w:val="right"/>
          </w:pPr>
          <w:r>
            <w:t xml:space="preserve">Page </w:t>
          </w:r>
          <w:r>
            <w:fldChar w:fldCharType="begin"/>
          </w:r>
          <w:r>
            <w:instrText xml:space="preserve"> page </w:instrText>
          </w:r>
          <w:r>
            <w:fldChar w:fldCharType="separate"/>
          </w:r>
          <w:r w:rsidR="0084723D">
            <w:t>4</w:t>
          </w:r>
          <w:r>
            <w:fldChar w:fldCharType="end"/>
          </w:r>
        </w:p>
      </w:tc>
    </w:tr>
  </w:tbl>
  <w:p w14:paraId="065A6665" w14:textId="77777777" w:rsidR="00791291" w:rsidRDefault="00791291"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791291" w:rsidRDefault="00791291"/>
  <w:tbl>
    <w:tblPr>
      <w:tblStyle w:val="Plaingrid"/>
      <w:tblW w:w="5000" w:type="pct"/>
      <w:tblLook w:val="04A0" w:firstRow="1" w:lastRow="0" w:firstColumn="1" w:lastColumn="0" w:noHBand="0" w:noVBand="1"/>
    </w:tblPr>
    <w:tblGrid>
      <w:gridCol w:w="5877"/>
      <w:gridCol w:w="3591"/>
    </w:tblGrid>
    <w:tr w:rsidR="00791291" w14:paraId="45B00AFF" w14:textId="77777777" w:rsidTr="000364E3">
      <w:tc>
        <w:tcPr>
          <w:tcW w:w="5670" w:type="dxa"/>
        </w:tcPr>
        <w:p w14:paraId="39A53B56" w14:textId="6D39792B" w:rsidR="00791291" w:rsidRDefault="00791291" w:rsidP="00C2143D">
          <w:pPr>
            <w:pStyle w:val="Footer"/>
          </w:pPr>
          <w:r>
            <w:fldChar w:fldCharType="begin"/>
          </w:r>
          <w:r>
            <w:instrText xml:space="preserve"> if </w:instrText>
          </w:r>
          <w:fldSimple w:instr=" DOCPROPERTY  ShowFilePath \* MERGEFORMAT ">
            <w:r w:rsidR="0084723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84723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38" w:name="Text_Contents"/>
          <w:bookmarkStart w:id="339" w:name="TOC"/>
        </w:p>
      </w:tc>
      <w:tc>
        <w:tcPr>
          <w:tcW w:w="3464" w:type="dxa"/>
          <w:vAlign w:val="bottom"/>
        </w:tcPr>
        <w:p w14:paraId="076EEE13" w14:textId="0650A862" w:rsidR="00791291" w:rsidRPr="00725883" w:rsidRDefault="00791291" w:rsidP="00A608EB">
          <w:pPr>
            <w:pStyle w:val="Footer"/>
            <w:jc w:val="right"/>
          </w:pPr>
          <w:r>
            <w:t xml:space="preserve">Page </w:t>
          </w:r>
          <w:r>
            <w:fldChar w:fldCharType="begin"/>
          </w:r>
          <w:r>
            <w:instrText xml:space="preserve"> page </w:instrText>
          </w:r>
          <w:r>
            <w:fldChar w:fldCharType="separate"/>
          </w:r>
          <w:r w:rsidR="0084723D">
            <w:t>21</w:t>
          </w:r>
          <w:r>
            <w:fldChar w:fldCharType="end"/>
          </w:r>
        </w:p>
      </w:tc>
    </w:tr>
    <w:bookmarkEnd w:id="338"/>
    <w:bookmarkEnd w:id="339"/>
  </w:tbl>
  <w:p w14:paraId="0DA2A60B" w14:textId="77777777" w:rsidR="00791291" w:rsidRDefault="00791291"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3AB29B" w14:textId="77777777" w:rsidR="00791291" w:rsidRPr="00253171" w:rsidRDefault="00791291"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62A2D51D" w14:textId="77777777" w:rsidR="00791291" w:rsidRPr="00253171" w:rsidRDefault="00791291"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791291" w14:paraId="30A10461" w14:textId="77777777" w:rsidTr="002C4272">
      <w:trPr>
        <w:trHeight w:val="460"/>
      </w:trPr>
      <w:tc>
        <w:tcPr>
          <w:tcW w:w="3146" w:type="dxa"/>
        </w:tcPr>
        <w:p w14:paraId="1DCC6899" w14:textId="1881406B" w:rsidR="00791291" w:rsidRPr="00BD7922" w:rsidRDefault="00791291" w:rsidP="006604C7">
          <w:pPr>
            <w:pStyle w:val="Header"/>
            <w:rPr>
              <w:strike/>
            </w:rPr>
          </w:pPr>
        </w:p>
      </w:tc>
      <w:tc>
        <w:tcPr>
          <w:tcW w:w="2884" w:type="dxa"/>
        </w:tcPr>
        <w:p w14:paraId="4A33F887" w14:textId="77777777" w:rsidR="00791291" w:rsidRPr="00624CAA" w:rsidRDefault="00791291"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791291" w:rsidRPr="00624CAA" w:rsidRDefault="00791291"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84723D">
            <w:rPr>
              <w:b/>
              <w:sz w:val="24"/>
              <w:szCs w:val="24"/>
            </w:rPr>
            <w:t xml:space="preserve"> </w:t>
          </w:r>
          <w:r w:rsidRPr="002F3B02">
            <w:rPr>
              <w:b/>
              <w:sz w:val="24"/>
              <w:szCs w:val="24"/>
            </w:rPr>
            <w:fldChar w:fldCharType="end"/>
          </w:r>
        </w:p>
      </w:tc>
      <w:tc>
        <w:tcPr>
          <w:tcW w:w="3420" w:type="dxa"/>
        </w:tcPr>
        <w:p w14:paraId="4B0A8980" w14:textId="6DFEACBE" w:rsidR="00791291" w:rsidRPr="00A602E5" w:rsidRDefault="00791291" w:rsidP="002C4272">
          <w:pPr>
            <w:pStyle w:val="Header"/>
            <w:tabs>
              <w:tab w:val="clear" w:pos="284"/>
              <w:tab w:val="left" w:pos="-558"/>
              <w:tab w:val="left" w:pos="2132"/>
            </w:tabs>
            <w:ind w:left="-558"/>
            <w:jc w:val="right"/>
          </w:pPr>
          <w:r w:rsidRPr="00A602E5">
            <w:t>FY20 Bosque HUC-8 Watershed, Texas</w:t>
          </w:r>
        </w:p>
        <w:p w14:paraId="6E49CA0A" w14:textId="7AE02B40" w:rsidR="00791291" w:rsidRPr="00A602E5" w:rsidRDefault="00791291" w:rsidP="002C4272">
          <w:pPr>
            <w:pStyle w:val="Header"/>
            <w:tabs>
              <w:tab w:val="left" w:pos="2132"/>
            </w:tabs>
            <w:jc w:val="right"/>
          </w:pPr>
          <w:r w:rsidRPr="00A602E5">
            <w:t xml:space="preserve">| </w:t>
          </w:r>
          <w:r>
            <w:t>November</w:t>
          </w:r>
          <w:r w:rsidRPr="00A602E5">
            <w:t xml:space="preserve">  2022</w:t>
          </w:r>
        </w:p>
        <w:p w14:paraId="6D60AB85" w14:textId="1FD8D9F8" w:rsidR="00791291" w:rsidRPr="00A602E5" w:rsidRDefault="00EA362A" w:rsidP="002C4272">
          <w:pPr>
            <w:pStyle w:val="Header"/>
            <w:jc w:val="right"/>
          </w:pPr>
          <w:fldSimple w:instr=" DOCPROPERTY  ProjectNumber \* MERGEFORMAT ">
            <w:r w:rsidR="0084723D">
              <w:t xml:space="preserve"> </w:t>
            </w:r>
          </w:fldSimple>
        </w:p>
      </w:tc>
    </w:tr>
  </w:tbl>
  <w:p w14:paraId="2C31C8D8" w14:textId="78EE2A89" w:rsidR="00791291" w:rsidRDefault="0079129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1">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2">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30"/>
  </w:num>
  <w:num w:numId="15">
    <w:abstractNumId w:val="28"/>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31"/>
  </w:num>
  <w:num w:numId="25">
    <w:abstractNumId w:val="20"/>
  </w:num>
  <w:num w:numId="26">
    <w:abstractNumId w:val="33"/>
  </w:num>
  <w:num w:numId="27">
    <w:abstractNumId w:val="5"/>
  </w:num>
  <w:num w:numId="28">
    <w:abstractNumId w:val="21"/>
  </w:num>
  <w:num w:numId="29">
    <w:abstractNumId w:val="8"/>
  </w:num>
  <w:num w:numId="30">
    <w:abstractNumId w:val="26"/>
  </w:num>
  <w:num w:numId="31">
    <w:abstractNumId w:val="29"/>
  </w:num>
  <w:num w:numId="32">
    <w:abstractNumId w:val="18"/>
  </w:num>
  <w:num w:numId="33">
    <w:abstractNumId w:val="4"/>
  </w:num>
  <w:num w:numId="34">
    <w:abstractNumId w:val="15"/>
  </w:num>
  <w:num w:numId="35">
    <w:abstractNumId w:val="26"/>
  </w:num>
  <w:num w:numId="36">
    <w:abstractNumId w:val="11"/>
  </w:num>
  <w:num w:numId="37">
    <w:abstractNumId w:val="32"/>
  </w:num>
  <w:num w:numId="38">
    <w:abstractNumId w:val="27"/>
  </w:num>
  <w:num w:numId="39">
    <w:abstractNumId w:val="28"/>
    <w:lvlOverride w:ilvl="0">
      <w:startOverride w:val="2"/>
    </w:lvlOverride>
  </w:num>
  <w:num w:numId="40">
    <w:abstractNumId w:val="16"/>
  </w:num>
  <w:num w:numId="41">
    <w:abstractNumId w:val="26"/>
  </w:num>
  <w:num w:numId="42">
    <w:abstractNumId w:val="2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7DDE"/>
    <w:rsid w:val="00010C39"/>
    <w:rsid w:val="00011B0A"/>
    <w:rsid w:val="000126A0"/>
    <w:rsid w:val="00012A6F"/>
    <w:rsid w:val="00013B3C"/>
    <w:rsid w:val="000144E9"/>
    <w:rsid w:val="00014BEC"/>
    <w:rsid w:val="00020230"/>
    <w:rsid w:val="000209D2"/>
    <w:rsid w:val="0002195C"/>
    <w:rsid w:val="00023F39"/>
    <w:rsid w:val="00027303"/>
    <w:rsid w:val="00027DBC"/>
    <w:rsid w:val="000308E5"/>
    <w:rsid w:val="0003139A"/>
    <w:rsid w:val="0003173A"/>
    <w:rsid w:val="0003297A"/>
    <w:rsid w:val="00033871"/>
    <w:rsid w:val="000364E3"/>
    <w:rsid w:val="0004147B"/>
    <w:rsid w:val="000460D6"/>
    <w:rsid w:val="000462A0"/>
    <w:rsid w:val="0004726B"/>
    <w:rsid w:val="00050057"/>
    <w:rsid w:val="0005363D"/>
    <w:rsid w:val="000537D2"/>
    <w:rsid w:val="00053F18"/>
    <w:rsid w:val="00054055"/>
    <w:rsid w:val="000564EE"/>
    <w:rsid w:val="0005776B"/>
    <w:rsid w:val="0005782B"/>
    <w:rsid w:val="00057A28"/>
    <w:rsid w:val="00060016"/>
    <w:rsid w:val="000652F7"/>
    <w:rsid w:val="000663FA"/>
    <w:rsid w:val="00066A8B"/>
    <w:rsid w:val="00067457"/>
    <w:rsid w:val="0007100B"/>
    <w:rsid w:val="000719AF"/>
    <w:rsid w:val="0007679C"/>
    <w:rsid w:val="00080A40"/>
    <w:rsid w:val="0008170B"/>
    <w:rsid w:val="00082023"/>
    <w:rsid w:val="00083354"/>
    <w:rsid w:val="00083CFC"/>
    <w:rsid w:val="000840C5"/>
    <w:rsid w:val="000857E9"/>
    <w:rsid w:val="00090164"/>
    <w:rsid w:val="0009153B"/>
    <w:rsid w:val="00095E83"/>
    <w:rsid w:val="0009611E"/>
    <w:rsid w:val="000A14DC"/>
    <w:rsid w:val="000A2D0C"/>
    <w:rsid w:val="000A3B6D"/>
    <w:rsid w:val="000A3DD4"/>
    <w:rsid w:val="000A5E31"/>
    <w:rsid w:val="000A6A13"/>
    <w:rsid w:val="000A6D54"/>
    <w:rsid w:val="000B0C66"/>
    <w:rsid w:val="000B2830"/>
    <w:rsid w:val="000B28E6"/>
    <w:rsid w:val="000B4D21"/>
    <w:rsid w:val="000B73C5"/>
    <w:rsid w:val="000C0D5A"/>
    <w:rsid w:val="000C18CE"/>
    <w:rsid w:val="000C334B"/>
    <w:rsid w:val="000C3C1D"/>
    <w:rsid w:val="000C3DD0"/>
    <w:rsid w:val="000C7AC2"/>
    <w:rsid w:val="000D04AB"/>
    <w:rsid w:val="000D13AF"/>
    <w:rsid w:val="000D2349"/>
    <w:rsid w:val="000D3E11"/>
    <w:rsid w:val="000D40D1"/>
    <w:rsid w:val="000D6FA5"/>
    <w:rsid w:val="000E36CD"/>
    <w:rsid w:val="000E392F"/>
    <w:rsid w:val="000E4587"/>
    <w:rsid w:val="000E4A9C"/>
    <w:rsid w:val="000E758C"/>
    <w:rsid w:val="000E75C9"/>
    <w:rsid w:val="000F0027"/>
    <w:rsid w:val="000F114A"/>
    <w:rsid w:val="000F1D4D"/>
    <w:rsid w:val="000F22FF"/>
    <w:rsid w:val="000F2AE4"/>
    <w:rsid w:val="000F2C08"/>
    <w:rsid w:val="000F5328"/>
    <w:rsid w:val="000F5E06"/>
    <w:rsid w:val="000F61F0"/>
    <w:rsid w:val="000F66C9"/>
    <w:rsid w:val="000F6B39"/>
    <w:rsid w:val="00101CCE"/>
    <w:rsid w:val="0010409E"/>
    <w:rsid w:val="00110478"/>
    <w:rsid w:val="00112130"/>
    <w:rsid w:val="00112827"/>
    <w:rsid w:val="00113896"/>
    <w:rsid w:val="00113C10"/>
    <w:rsid w:val="00114B32"/>
    <w:rsid w:val="00114D39"/>
    <w:rsid w:val="00115CA4"/>
    <w:rsid w:val="001172BA"/>
    <w:rsid w:val="001176F1"/>
    <w:rsid w:val="00117716"/>
    <w:rsid w:val="0012093B"/>
    <w:rsid w:val="00122093"/>
    <w:rsid w:val="00122164"/>
    <w:rsid w:val="001244CA"/>
    <w:rsid w:val="0012585A"/>
    <w:rsid w:val="0012697D"/>
    <w:rsid w:val="00127902"/>
    <w:rsid w:val="00127AF4"/>
    <w:rsid w:val="00131303"/>
    <w:rsid w:val="001314AE"/>
    <w:rsid w:val="001315BF"/>
    <w:rsid w:val="00131F22"/>
    <w:rsid w:val="001320DD"/>
    <w:rsid w:val="00132860"/>
    <w:rsid w:val="00133853"/>
    <w:rsid w:val="001343B0"/>
    <w:rsid w:val="00134992"/>
    <w:rsid w:val="00135D79"/>
    <w:rsid w:val="00136AA6"/>
    <w:rsid w:val="00136C29"/>
    <w:rsid w:val="00137944"/>
    <w:rsid w:val="00137BAA"/>
    <w:rsid w:val="00140050"/>
    <w:rsid w:val="001408A2"/>
    <w:rsid w:val="00141575"/>
    <w:rsid w:val="0014212F"/>
    <w:rsid w:val="00142EB8"/>
    <w:rsid w:val="001430F2"/>
    <w:rsid w:val="00143D54"/>
    <w:rsid w:val="00144B71"/>
    <w:rsid w:val="001453AD"/>
    <w:rsid w:val="00145502"/>
    <w:rsid w:val="00145561"/>
    <w:rsid w:val="0014571E"/>
    <w:rsid w:val="0014573D"/>
    <w:rsid w:val="00145FBA"/>
    <w:rsid w:val="00146EA2"/>
    <w:rsid w:val="00150002"/>
    <w:rsid w:val="00150531"/>
    <w:rsid w:val="001506E1"/>
    <w:rsid w:val="001520F4"/>
    <w:rsid w:val="001531A9"/>
    <w:rsid w:val="001535D0"/>
    <w:rsid w:val="00153665"/>
    <w:rsid w:val="00161A02"/>
    <w:rsid w:val="00164CB2"/>
    <w:rsid w:val="00165DEC"/>
    <w:rsid w:val="00166D71"/>
    <w:rsid w:val="0017116A"/>
    <w:rsid w:val="001733FE"/>
    <w:rsid w:val="00174521"/>
    <w:rsid w:val="001750DB"/>
    <w:rsid w:val="00175B4D"/>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A2E"/>
    <w:rsid w:val="001A11B6"/>
    <w:rsid w:val="001A1533"/>
    <w:rsid w:val="001A1F61"/>
    <w:rsid w:val="001A43B4"/>
    <w:rsid w:val="001A45DC"/>
    <w:rsid w:val="001A52C9"/>
    <w:rsid w:val="001A52DD"/>
    <w:rsid w:val="001A72B0"/>
    <w:rsid w:val="001B0325"/>
    <w:rsid w:val="001B143D"/>
    <w:rsid w:val="001B55EA"/>
    <w:rsid w:val="001B59F4"/>
    <w:rsid w:val="001C07AF"/>
    <w:rsid w:val="001C0BD8"/>
    <w:rsid w:val="001C20AC"/>
    <w:rsid w:val="001C2925"/>
    <w:rsid w:val="001C2BC0"/>
    <w:rsid w:val="001C3018"/>
    <w:rsid w:val="001C3ECC"/>
    <w:rsid w:val="001C43B6"/>
    <w:rsid w:val="001C49C6"/>
    <w:rsid w:val="001C5595"/>
    <w:rsid w:val="001C5F36"/>
    <w:rsid w:val="001C60EF"/>
    <w:rsid w:val="001C6773"/>
    <w:rsid w:val="001C6876"/>
    <w:rsid w:val="001C69B8"/>
    <w:rsid w:val="001C70B2"/>
    <w:rsid w:val="001C7D04"/>
    <w:rsid w:val="001D03B0"/>
    <w:rsid w:val="001D1299"/>
    <w:rsid w:val="001D150B"/>
    <w:rsid w:val="001D26E4"/>
    <w:rsid w:val="001D33BC"/>
    <w:rsid w:val="001D499A"/>
    <w:rsid w:val="001D745B"/>
    <w:rsid w:val="001E1907"/>
    <w:rsid w:val="001E1DB1"/>
    <w:rsid w:val="001E2388"/>
    <w:rsid w:val="001E44B6"/>
    <w:rsid w:val="001E48D8"/>
    <w:rsid w:val="001E6F4A"/>
    <w:rsid w:val="001F2D00"/>
    <w:rsid w:val="001F34A3"/>
    <w:rsid w:val="001F40D3"/>
    <w:rsid w:val="001F4214"/>
    <w:rsid w:val="001F4591"/>
    <w:rsid w:val="001F4E43"/>
    <w:rsid w:val="001F5E46"/>
    <w:rsid w:val="001F779C"/>
    <w:rsid w:val="001F7984"/>
    <w:rsid w:val="001F7B2E"/>
    <w:rsid w:val="00200613"/>
    <w:rsid w:val="00200E6E"/>
    <w:rsid w:val="002024D6"/>
    <w:rsid w:val="00203182"/>
    <w:rsid w:val="00203A4A"/>
    <w:rsid w:val="00203C09"/>
    <w:rsid w:val="00204146"/>
    <w:rsid w:val="0020437E"/>
    <w:rsid w:val="002122AA"/>
    <w:rsid w:val="00213392"/>
    <w:rsid w:val="002134B0"/>
    <w:rsid w:val="00214171"/>
    <w:rsid w:val="002147C0"/>
    <w:rsid w:val="0021591F"/>
    <w:rsid w:val="00215A8B"/>
    <w:rsid w:val="00215FCC"/>
    <w:rsid w:val="00216784"/>
    <w:rsid w:val="00216F12"/>
    <w:rsid w:val="00220272"/>
    <w:rsid w:val="0022440D"/>
    <w:rsid w:val="0022472C"/>
    <w:rsid w:val="0022732E"/>
    <w:rsid w:val="002279B0"/>
    <w:rsid w:val="00230830"/>
    <w:rsid w:val="00230A71"/>
    <w:rsid w:val="00230B38"/>
    <w:rsid w:val="0023296B"/>
    <w:rsid w:val="00233791"/>
    <w:rsid w:val="002340CC"/>
    <w:rsid w:val="00234141"/>
    <w:rsid w:val="00234253"/>
    <w:rsid w:val="0023430C"/>
    <w:rsid w:val="00235F1F"/>
    <w:rsid w:val="00236A00"/>
    <w:rsid w:val="002402D4"/>
    <w:rsid w:val="00241364"/>
    <w:rsid w:val="0024247B"/>
    <w:rsid w:val="002428BB"/>
    <w:rsid w:val="002430BD"/>
    <w:rsid w:val="00244809"/>
    <w:rsid w:val="00245043"/>
    <w:rsid w:val="00245426"/>
    <w:rsid w:val="002457C3"/>
    <w:rsid w:val="00246821"/>
    <w:rsid w:val="00252C7F"/>
    <w:rsid w:val="00253171"/>
    <w:rsid w:val="002546F1"/>
    <w:rsid w:val="00254EC8"/>
    <w:rsid w:val="00257B6D"/>
    <w:rsid w:val="002603F2"/>
    <w:rsid w:val="002609AD"/>
    <w:rsid w:val="00260C5C"/>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4C82"/>
    <w:rsid w:val="0029008E"/>
    <w:rsid w:val="00292670"/>
    <w:rsid w:val="0029274F"/>
    <w:rsid w:val="00293C45"/>
    <w:rsid w:val="0029570A"/>
    <w:rsid w:val="002966C2"/>
    <w:rsid w:val="002974D7"/>
    <w:rsid w:val="00297AA2"/>
    <w:rsid w:val="002A0F8C"/>
    <w:rsid w:val="002A24EB"/>
    <w:rsid w:val="002A75EF"/>
    <w:rsid w:val="002A7CB9"/>
    <w:rsid w:val="002B1CCC"/>
    <w:rsid w:val="002B1D7D"/>
    <w:rsid w:val="002B2C1C"/>
    <w:rsid w:val="002B3384"/>
    <w:rsid w:val="002B3E86"/>
    <w:rsid w:val="002B4346"/>
    <w:rsid w:val="002B4677"/>
    <w:rsid w:val="002B5A8F"/>
    <w:rsid w:val="002B752A"/>
    <w:rsid w:val="002B7771"/>
    <w:rsid w:val="002C069E"/>
    <w:rsid w:val="002C0A89"/>
    <w:rsid w:val="002C1BAD"/>
    <w:rsid w:val="002C1F82"/>
    <w:rsid w:val="002C3E18"/>
    <w:rsid w:val="002C40AE"/>
    <w:rsid w:val="002C4272"/>
    <w:rsid w:val="002C4B35"/>
    <w:rsid w:val="002C646C"/>
    <w:rsid w:val="002C66FE"/>
    <w:rsid w:val="002C7295"/>
    <w:rsid w:val="002C77CB"/>
    <w:rsid w:val="002C78EC"/>
    <w:rsid w:val="002C7E48"/>
    <w:rsid w:val="002D0EB2"/>
    <w:rsid w:val="002D1696"/>
    <w:rsid w:val="002D1969"/>
    <w:rsid w:val="002D1F63"/>
    <w:rsid w:val="002D41C2"/>
    <w:rsid w:val="002D45C8"/>
    <w:rsid w:val="002D51B3"/>
    <w:rsid w:val="002D6CFC"/>
    <w:rsid w:val="002D78ED"/>
    <w:rsid w:val="002E0809"/>
    <w:rsid w:val="002E1F7E"/>
    <w:rsid w:val="002E2A62"/>
    <w:rsid w:val="002E69BE"/>
    <w:rsid w:val="002E6EF9"/>
    <w:rsid w:val="002E72EA"/>
    <w:rsid w:val="002E780D"/>
    <w:rsid w:val="002F3B02"/>
    <w:rsid w:val="002F4271"/>
    <w:rsid w:val="00300663"/>
    <w:rsid w:val="0030158D"/>
    <w:rsid w:val="00301623"/>
    <w:rsid w:val="00302A12"/>
    <w:rsid w:val="00303A86"/>
    <w:rsid w:val="0030437A"/>
    <w:rsid w:val="00305310"/>
    <w:rsid w:val="00305E7F"/>
    <w:rsid w:val="00306118"/>
    <w:rsid w:val="00306E43"/>
    <w:rsid w:val="00307DD4"/>
    <w:rsid w:val="00311C82"/>
    <w:rsid w:val="00312994"/>
    <w:rsid w:val="003130BF"/>
    <w:rsid w:val="003146B3"/>
    <w:rsid w:val="003146F8"/>
    <w:rsid w:val="00314EA9"/>
    <w:rsid w:val="00315209"/>
    <w:rsid w:val="00315C27"/>
    <w:rsid w:val="00316CE6"/>
    <w:rsid w:val="003171CF"/>
    <w:rsid w:val="00320CAA"/>
    <w:rsid w:val="00321D21"/>
    <w:rsid w:val="00323122"/>
    <w:rsid w:val="00323654"/>
    <w:rsid w:val="00325598"/>
    <w:rsid w:val="00325AC5"/>
    <w:rsid w:val="00327004"/>
    <w:rsid w:val="00327242"/>
    <w:rsid w:val="00327DD0"/>
    <w:rsid w:val="00330DC8"/>
    <w:rsid w:val="0033191D"/>
    <w:rsid w:val="003334C3"/>
    <w:rsid w:val="0033783B"/>
    <w:rsid w:val="00337DBF"/>
    <w:rsid w:val="003413DE"/>
    <w:rsid w:val="00342A65"/>
    <w:rsid w:val="00342C30"/>
    <w:rsid w:val="00342FC4"/>
    <w:rsid w:val="00343248"/>
    <w:rsid w:val="0034474B"/>
    <w:rsid w:val="00344A00"/>
    <w:rsid w:val="00347538"/>
    <w:rsid w:val="0035219D"/>
    <w:rsid w:val="003521F5"/>
    <w:rsid w:val="00353DB2"/>
    <w:rsid w:val="0035705F"/>
    <w:rsid w:val="00361544"/>
    <w:rsid w:val="003624E2"/>
    <w:rsid w:val="003636AD"/>
    <w:rsid w:val="00364FD7"/>
    <w:rsid w:val="003707CC"/>
    <w:rsid w:val="003723EF"/>
    <w:rsid w:val="003727C7"/>
    <w:rsid w:val="003732CF"/>
    <w:rsid w:val="003742A0"/>
    <w:rsid w:val="00375AB4"/>
    <w:rsid w:val="003760C4"/>
    <w:rsid w:val="0037743B"/>
    <w:rsid w:val="0037784E"/>
    <w:rsid w:val="003813E6"/>
    <w:rsid w:val="00383735"/>
    <w:rsid w:val="003867C2"/>
    <w:rsid w:val="00386C80"/>
    <w:rsid w:val="00386FBC"/>
    <w:rsid w:val="00387B7C"/>
    <w:rsid w:val="00387DEF"/>
    <w:rsid w:val="003908D9"/>
    <w:rsid w:val="003934D8"/>
    <w:rsid w:val="003964F2"/>
    <w:rsid w:val="003A2A16"/>
    <w:rsid w:val="003A7385"/>
    <w:rsid w:val="003A79BB"/>
    <w:rsid w:val="003B18BF"/>
    <w:rsid w:val="003B31A5"/>
    <w:rsid w:val="003B36BF"/>
    <w:rsid w:val="003B6C9A"/>
    <w:rsid w:val="003C10A6"/>
    <w:rsid w:val="003C11A1"/>
    <w:rsid w:val="003C43E3"/>
    <w:rsid w:val="003C4AC3"/>
    <w:rsid w:val="003C754B"/>
    <w:rsid w:val="003D08F2"/>
    <w:rsid w:val="003D1681"/>
    <w:rsid w:val="003D2760"/>
    <w:rsid w:val="003D2814"/>
    <w:rsid w:val="003D3C07"/>
    <w:rsid w:val="003D4537"/>
    <w:rsid w:val="003D56BE"/>
    <w:rsid w:val="003D7A7B"/>
    <w:rsid w:val="003E04ED"/>
    <w:rsid w:val="003E1070"/>
    <w:rsid w:val="003E186C"/>
    <w:rsid w:val="003E3DFD"/>
    <w:rsid w:val="003E4A40"/>
    <w:rsid w:val="003E4FE3"/>
    <w:rsid w:val="003E5E12"/>
    <w:rsid w:val="003F40DA"/>
    <w:rsid w:val="003F618A"/>
    <w:rsid w:val="003F732D"/>
    <w:rsid w:val="003F7459"/>
    <w:rsid w:val="003F7EA0"/>
    <w:rsid w:val="0040027F"/>
    <w:rsid w:val="00400291"/>
    <w:rsid w:val="004006F8"/>
    <w:rsid w:val="00400934"/>
    <w:rsid w:val="00400AFF"/>
    <w:rsid w:val="00403206"/>
    <w:rsid w:val="0040621C"/>
    <w:rsid w:val="00407772"/>
    <w:rsid w:val="0041167F"/>
    <w:rsid w:val="0041372D"/>
    <w:rsid w:val="00413BDE"/>
    <w:rsid w:val="00414626"/>
    <w:rsid w:val="00415158"/>
    <w:rsid w:val="00415998"/>
    <w:rsid w:val="0041646A"/>
    <w:rsid w:val="00417649"/>
    <w:rsid w:val="00420993"/>
    <w:rsid w:val="00420CC8"/>
    <w:rsid w:val="004217B6"/>
    <w:rsid w:val="00422DA1"/>
    <w:rsid w:val="00423BAA"/>
    <w:rsid w:val="00425B8E"/>
    <w:rsid w:val="00426AB6"/>
    <w:rsid w:val="00426B36"/>
    <w:rsid w:val="00432018"/>
    <w:rsid w:val="00437546"/>
    <w:rsid w:val="00437B23"/>
    <w:rsid w:val="00437FEB"/>
    <w:rsid w:val="0044100E"/>
    <w:rsid w:val="00443C49"/>
    <w:rsid w:val="00444B36"/>
    <w:rsid w:val="004460FF"/>
    <w:rsid w:val="00446A0A"/>
    <w:rsid w:val="0045162F"/>
    <w:rsid w:val="004572BE"/>
    <w:rsid w:val="004604EC"/>
    <w:rsid w:val="00460F70"/>
    <w:rsid w:val="00461235"/>
    <w:rsid w:val="004613E3"/>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A019D"/>
    <w:rsid w:val="004A03C5"/>
    <w:rsid w:val="004A438B"/>
    <w:rsid w:val="004A453C"/>
    <w:rsid w:val="004A6B3D"/>
    <w:rsid w:val="004A7221"/>
    <w:rsid w:val="004A738C"/>
    <w:rsid w:val="004A7798"/>
    <w:rsid w:val="004B0B53"/>
    <w:rsid w:val="004C1357"/>
    <w:rsid w:val="004C231D"/>
    <w:rsid w:val="004C255D"/>
    <w:rsid w:val="004C42D8"/>
    <w:rsid w:val="004C4813"/>
    <w:rsid w:val="004C4865"/>
    <w:rsid w:val="004C57C8"/>
    <w:rsid w:val="004C6A8F"/>
    <w:rsid w:val="004C7AD5"/>
    <w:rsid w:val="004D0AC3"/>
    <w:rsid w:val="004D0F29"/>
    <w:rsid w:val="004D1548"/>
    <w:rsid w:val="004D4675"/>
    <w:rsid w:val="004D4A35"/>
    <w:rsid w:val="004D511E"/>
    <w:rsid w:val="004D65DF"/>
    <w:rsid w:val="004D7826"/>
    <w:rsid w:val="004D7EE9"/>
    <w:rsid w:val="004E0F82"/>
    <w:rsid w:val="004E1B08"/>
    <w:rsid w:val="004E43B0"/>
    <w:rsid w:val="004E58A6"/>
    <w:rsid w:val="004F2446"/>
    <w:rsid w:val="004F2A79"/>
    <w:rsid w:val="004F5C53"/>
    <w:rsid w:val="004F5F64"/>
    <w:rsid w:val="004F6942"/>
    <w:rsid w:val="004F6E2F"/>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695A"/>
    <w:rsid w:val="005269D3"/>
    <w:rsid w:val="00532CF0"/>
    <w:rsid w:val="00534783"/>
    <w:rsid w:val="005354C0"/>
    <w:rsid w:val="00536684"/>
    <w:rsid w:val="0053695F"/>
    <w:rsid w:val="00537728"/>
    <w:rsid w:val="00542152"/>
    <w:rsid w:val="00542F08"/>
    <w:rsid w:val="0054315A"/>
    <w:rsid w:val="0054374D"/>
    <w:rsid w:val="005440C0"/>
    <w:rsid w:val="005453AF"/>
    <w:rsid w:val="00545561"/>
    <w:rsid w:val="005461EC"/>
    <w:rsid w:val="00546984"/>
    <w:rsid w:val="00547E8E"/>
    <w:rsid w:val="0055004B"/>
    <w:rsid w:val="00550A23"/>
    <w:rsid w:val="00550A4B"/>
    <w:rsid w:val="00550FEA"/>
    <w:rsid w:val="005522BE"/>
    <w:rsid w:val="005522CA"/>
    <w:rsid w:val="00553113"/>
    <w:rsid w:val="00555AFC"/>
    <w:rsid w:val="0055609F"/>
    <w:rsid w:val="00556737"/>
    <w:rsid w:val="00556934"/>
    <w:rsid w:val="00556EBF"/>
    <w:rsid w:val="005609C5"/>
    <w:rsid w:val="00560DBB"/>
    <w:rsid w:val="005629AC"/>
    <w:rsid w:val="0056313A"/>
    <w:rsid w:val="00563542"/>
    <w:rsid w:val="00566B7C"/>
    <w:rsid w:val="00570BCD"/>
    <w:rsid w:val="00572772"/>
    <w:rsid w:val="00572D85"/>
    <w:rsid w:val="005737F7"/>
    <w:rsid w:val="00573C2D"/>
    <w:rsid w:val="00573EEA"/>
    <w:rsid w:val="00574955"/>
    <w:rsid w:val="005756F4"/>
    <w:rsid w:val="00582989"/>
    <w:rsid w:val="00585EF5"/>
    <w:rsid w:val="005876E7"/>
    <w:rsid w:val="00593748"/>
    <w:rsid w:val="0059590D"/>
    <w:rsid w:val="005959FD"/>
    <w:rsid w:val="00595F0B"/>
    <w:rsid w:val="005964DE"/>
    <w:rsid w:val="005A028F"/>
    <w:rsid w:val="005A0E97"/>
    <w:rsid w:val="005A0EAB"/>
    <w:rsid w:val="005A19DC"/>
    <w:rsid w:val="005A2897"/>
    <w:rsid w:val="005A4F06"/>
    <w:rsid w:val="005B0062"/>
    <w:rsid w:val="005B11AA"/>
    <w:rsid w:val="005B1A84"/>
    <w:rsid w:val="005B3E9A"/>
    <w:rsid w:val="005B4302"/>
    <w:rsid w:val="005B4FBF"/>
    <w:rsid w:val="005B7C15"/>
    <w:rsid w:val="005B7D12"/>
    <w:rsid w:val="005C04C0"/>
    <w:rsid w:val="005C077A"/>
    <w:rsid w:val="005C0E4D"/>
    <w:rsid w:val="005C4C2B"/>
    <w:rsid w:val="005C569E"/>
    <w:rsid w:val="005C593D"/>
    <w:rsid w:val="005C5D9E"/>
    <w:rsid w:val="005C6417"/>
    <w:rsid w:val="005C68F9"/>
    <w:rsid w:val="005C72F6"/>
    <w:rsid w:val="005D0215"/>
    <w:rsid w:val="005D15E5"/>
    <w:rsid w:val="005D2004"/>
    <w:rsid w:val="005D2840"/>
    <w:rsid w:val="005D7A22"/>
    <w:rsid w:val="005E07F5"/>
    <w:rsid w:val="005E0FAA"/>
    <w:rsid w:val="005E391C"/>
    <w:rsid w:val="005E3A8C"/>
    <w:rsid w:val="005E4697"/>
    <w:rsid w:val="005E690E"/>
    <w:rsid w:val="005E7419"/>
    <w:rsid w:val="005F2149"/>
    <w:rsid w:val="005F476A"/>
    <w:rsid w:val="005F626E"/>
    <w:rsid w:val="005F7AB9"/>
    <w:rsid w:val="00600629"/>
    <w:rsid w:val="006009F9"/>
    <w:rsid w:val="00601502"/>
    <w:rsid w:val="00601842"/>
    <w:rsid w:val="00603C1E"/>
    <w:rsid w:val="00604165"/>
    <w:rsid w:val="0060505D"/>
    <w:rsid w:val="0060626A"/>
    <w:rsid w:val="00606621"/>
    <w:rsid w:val="0060740D"/>
    <w:rsid w:val="00611B07"/>
    <w:rsid w:val="006120CE"/>
    <w:rsid w:val="006137EB"/>
    <w:rsid w:val="00616244"/>
    <w:rsid w:val="00622503"/>
    <w:rsid w:val="00622742"/>
    <w:rsid w:val="006228F2"/>
    <w:rsid w:val="00624CAA"/>
    <w:rsid w:val="00625A5A"/>
    <w:rsid w:val="00625B78"/>
    <w:rsid w:val="0063033C"/>
    <w:rsid w:val="00630E9A"/>
    <w:rsid w:val="00630F24"/>
    <w:rsid w:val="00632271"/>
    <w:rsid w:val="006347B1"/>
    <w:rsid w:val="00634F33"/>
    <w:rsid w:val="0063518A"/>
    <w:rsid w:val="006354D9"/>
    <w:rsid w:val="006359D6"/>
    <w:rsid w:val="00635A5A"/>
    <w:rsid w:val="006366CA"/>
    <w:rsid w:val="0064101B"/>
    <w:rsid w:val="00643BA6"/>
    <w:rsid w:val="00643F22"/>
    <w:rsid w:val="00644593"/>
    <w:rsid w:val="00644DB9"/>
    <w:rsid w:val="00646A8B"/>
    <w:rsid w:val="00653608"/>
    <w:rsid w:val="00655083"/>
    <w:rsid w:val="0065674E"/>
    <w:rsid w:val="00656FDA"/>
    <w:rsid w:val="00660232"/>
    <w:rsid w:val="006604C7"/>
    <w:rsid w:val="00660999"/>
    <w:rsid w:val="006614D4"/>
    <w:rsid w:val="00663126"/>
    <w:rsid w:val="00663636"/>
    <w:rsid w:val="0066748B"/>
    <w:rsid w:val="00671AAB"/>
    <w:rsid w:val="00673A12"/>
    <w:rsid w:val="00674190"/>
    <w:rsid w:val="006743FD"/>
    <w:rsid w:val="00674855"/>
    <w:rsid w:val="00674ABE"/>
    <w:rsid w:val="006760E5"/>
    <w:rsid w:val="00676FE6"/>
    <w:rsid w:val="006803FB"/>
    <w:rsid w:val="00680A82"/>
    <w:rsid w:val="00681A1C"/>
    <w:rsid w:val="00684BAC"/>
    <w:rsid w:val="00685556"/>
    <w:rsid w:val="00687AC1"/>
    <w:rsid w:val="006910EE"/>
    <w:rsid w:val="006913C2"/>
    <w:rsid w:val="006913F3"/>
    <w:rsid w:val="006922CF"/>
    <w:rsid w:val="006949B5"/>
    <w:rsid w:val="00696D76"/>
    <w:rsid w:val="006977A6"/>
    <w:rsid w:val="00697875"/>
    <w:rsid w:val="006A1681"/>
    <w:rsid w:val="006A1D08"/>
    <w:rsid w:val="006A208B"/>
    <w:rsid w:val="006A25D1"/>
    <w:rsid w:val="006A2950"/>
    <w:rsid w:val="006A3705"/>
    <w:rsid w:val="006A5D0E"/>
    <w:rsid w:val="006A6EAA"/>
    <w:rsid w:val="006A73C0"/>
    <w:rsid w:val="006B0261"/>
    <w:rsid w:val="006B0ED0"/>
    <w:rsid w:val="006B140F"/>
    <w:rsid w:val="006B273F"/>
    <w:rsid w:val="006B3160"/>
    <w:rsid w:val="006B3705"/>
    <w:rsid w:val="006B4663"/>
    <w:rsid w:val="006B4AF8"/>
    <w:rsid w:val="006B4EA6"/>
    <w:rsid w:val="006B4F45"/>
    <w:rsid w:val="006B58ED"/>
    <w:rsid w:val="006B6036"/>
    <w:rsid w:val="006C0F38"/>
    <w:rsid w:val="006C22EC"/>
    <w:rsid w:val="006C2F0A"/>
    <w:rsid w:val="006C3AE4"/>
    <w:rsid w:val="006C40D1"/>
    <w:rsid w:val="006C4218"/>
    <w:rsid w:val="006C4350"/>
    <w:rsid w:val="006C4E65"/>
    <w:rsid w:val="006C4F04"/>
    <w:rsid w:val="006C72A2"/>
    <w:rsid w:val="006C78A3"/>
    <w:rsid w:val="006D002D"/>
    <w:rsid w:val="006D0366"/>
    <w:rsid w:val="006D2CD1"/>
    <w:rsid w:val="006D2E08"/>
    <w:rsid w:val="006D3975"/>
    <w:rsid w:val="006D4C22"/>
    <w:rsid w:val="006D72FD"/>
    <w:rsid w:val="006E072C"/>
    <w:rsid w:val="006E0A6A"/>
    <w:rsid w:val="006E10C1"/>
    <w:rsid w:val="006E12C4"/>
    <w:rsid w:val="006E1490"/>
    <w:rsid w:val="006E1CB3"/>
    <w:rsid w:val="006E4F1E"/>
    <w:rsid w:val="006E5116"/>
    <w:rsid w:val="006F3E73"/>
    <w:rsid w:val="006F4AE2"/>
    <w:rsid w:val="006F6103"/>
    <w:rsid w:val="006F6670"/>
    <w:rsid w:val="00700011"/>
    <w:rsid w:val="00701E96"/>
    <w:rsid w:val="007024FC"/>
    <w:rsid w:val="00703825"/>
    <w:rsid w:val="00705D32"/>
    <w:rsid w:val="0071120A"/>
    <w:rsid w:val="00711D27"/>
    <w:rsid w:val="00712222"/>
    <w:rsid w:val="007123E3"/>
    <w:rsid w:val="00712AF7"/>
    <w:rsid w:val="00712E4D"/>
    <w:rsid w:val="0071362B"/>
    <w:rsid w:val="00717043"/>
    <w:rsid w:val="007178E6"/>
    <w:rsid w:val="007231B6"/>
    <w:rsid w:val="007234EF"/>
    <w:rsid w:val="00723A16"/>
    <w:rsid w:val="00723CB7"/>
    <w:rsid w:val="00724066"/>
    <w:rsid w:val="0072559F"/>
    <w:rsid w:val="00725883"/>
    <w:rsid w:val="00727874"/>
    <w:rsid w:val="007309A3"/>
    <w:rsid w:val="007318FE"/>
    <w:rsid w:val="00732650"/>
    <w:rsid w:val="0073521B"/>
    <w:rsid w:val="00737061"/>
    <w:rsid w:val="007422B0"/>
    <w:rsid w:val="0074599F"/>
    <w:rsid w:val="00746042"/>
    <w:rsid w:val="00746D0E"/>
    <w:rsid w:val="00746F17"/>
    <w:rsid w:val="00752BBC"/>
    <w:rsid w:val="007545F9"/>
    <w:rsid w:val="00754A06"/>
    <w:rsid w:val="007570F6"/>
    <w:rsid w:val="007577F1"/>
    <w:rsid w:val="00757D02"/>
    <w:rsid w:val="00760E09"/>
    <w:rsid w:val="007630BE"/>
    <w:rsid w:val="00763B21"/>
    <w:rsid w:val="00764F90"/>
    <w:rsid w:val="00766D63"/>
    <w:rsid w:val="0076789C"/>
    <w:rsid w:val="00770B03"/>
    <w:rsid w:val="00770E82"/>
    <w:rsid w:val="00771F02"/>
    <w:rsid w:val="00772011"/>
    <w:rsid w:val="00773C8E"/>
    <w:rsid w:val="0077426B"/>
    <w:rsid w:val="007743C5"/>
    <w:rsid w:val="007752B1"/>
    <w:rsid w:val="007753C4"/>
    <w:rsid w:val="00775B25"/>
    <w:rsid w:val="00776618"/>
    <w:rsid w:val="007769E5"/>
    <w:rsid w:val="00776CED"/>
    <w:rsid w:val="00780341"/>
    <w:rsid w:val="0078040F"/>
    <w:rsid w:val="00781E9F"/>
    <w:rsid w:val="00782D9E"/>
    <w:rsid w:val="0078584D"/>
    <w:rsid w:val="00785A24"/>
    <w:rsid w:val="00785EB9"/>
    <w:rsid w:val="007866B2"/>
    <w:rsid w:val="007905F8"/>
    <w:rsid w:val="00790710"/>
    <w:rsid w:val="00791291"/>
    <w:rsid w:val="00793599"/>
    <w:rsid w:val="007935AD"/>
    <w:rsid w:val="007939B0"/>
    <w:rsid w:val="007A12B7"/>
    <w:rsid w:val="007A173C"/>
    <w:rsid w:val="007A2F38"/>
    <w:rsid w:val="007A3C07"/>
    <w:rsid w:val="007A4177"/>
    <w:rsid w:val="007A6D86"/>
    <w:rsid w:val="007B1B64"/>
    <w:rsid w:val="007B276B"/>
    <w:rsid w:val="007B302E"/>
    <w:rsid w:val="007B3656"/>
    <w:rsid w:val="007B7681"/>
    <w:rsid w:val="007C09EC"/>
    <w:rsid w:val="007C1A10"/>
    <w:rsid w:val="007C1FE6"/>
    <w:rsid w:val="007C2A40"/>
    <w:rsid w:val="007C3084"/>
    <w:rsid w:val="007C3827"/>
    <w:rsid w:val="007C5A0A"/>
    <w:rsid w:val="007C5DC6"/>
    <w:rsid w:val="007C6447"/>
    <w:rsid w:val="007D3CAA"/>
    <w:rsid w:val="007D5C05"/>
    <w:rsid w:val="007D5DDE"/>
    <w:rsid w:val="007D60D8"/>
    <w:rsid w:val="007D6F74"/>
    <w:rsid w:val="007E0ABB"/>
    <w:rsid w:val="007E0F3D"/>
    <w:rsid w:val="007E2FA2"/>
    <w:rsid w:val="007E3CB5"/>
    <w:rsid w:val="007E48BA"/>
    <w:rsid w:val="007E4C95"/>
    <w:rsid w:val="007E53D9"/>
    <w:rsid w:val="007E7433"/>
    <w:rsid w:val="007E7FF2"/>
    <w:rsid w:val="007F3444"/>
    <w:rsid w:val="007F41D6"/>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05460"/>
    <w:rsid w:val="00812BA4"/>
    <w:rsid w:val="00813606"/>
    <w:rsid w:val="0081688E"/>
    <w:rsid w:val="0082068C"/>
    <w:rsid w:val="008212D4"/>
    <w:rsid w:val="00821CFA"/>
    <w:rsid w:val="00822027"/>
    <w:rsid w:val="00822364"/>
    <w:rsid w:val="00824D22"/>
    <w:rsid w:val="00831688"/>
    <w:rsid w:val="00832A01"/>
    <w:rsid w:val="00834397"/>
    <w:rsid w:val="00834398"/>
    <w:rsid w:val="00834477"/>
    <w:rsid w:val="008427C4"/>
    <w:rsid w:val="00844E47"/>
    <w:rsid w:val="0084723D"/>
    <w:rsid w:val="00850EB7"/>
    <w:rsid w:val="008518E3"/>
    <w:rsid w:val="00851E3D"/>
    <w:rsid w:val="00854622"/>
    <w:rsid w:val="00854BE1"/>
    <w:rsid w:val="00856663"/>
    <w:rsid w:val="00857E4E"/>
    <w:rsid w:val="00860875"/>
    <w:rsid w:val="00860AA6"/>
    <w:rsid w:val="008641D6"/>
    <w:rsid w:val="00865326"/>
    <w:rsid w:val="0086558D"/>
    <w:rsid w:val="008657B9"/>
    <w:rsid w:val="00866E69"/>
    <w:rsid w:val="00870C34"/>
    <w:rsid w:val="0087168C"/>
    <w:rsid w:val="008723CB"/>
    <w:rsid w:val="008723EA"/>
    <w:rsid w:val="008727C8"/>
    <w:rsid w:val="008741BE"/>
    <w:rsid w:val="00874F3F"/>
    <w:rsid w:val="00875528"/>
    <w:rsid w:val="00877344"/>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35C5"/>
    <w:rsid w:val="008A688C"/>
    <w:rsid w:val="008A69DE"/>
    <w:rsid w:val="008A6F21"/>
    <w:rsid w:val="008B07B9"/>
    <w:rsid w:val="008B119C"/>
    <w:rsid w:val="008B1470"/>
    <w:rsid w:val="008B395D"/>
    <w:rsid w:val="008B4042"/>
    <w:rsid w:val="008B4844"/>
    <w:rsid w:val="008B4AB4"/>
    <w:rsid w:val="008B5278"/>
    <w:rsid w:val="008B5F5A"/>
    <w:rsid w:val="008B6A05"/>
    <w:rsid w:val="008B7E83"/>
    <w:rsid w:val="008C01E1"/>
    <w:rsid w:val="008C1DE7"/>
    <w:rsid w:val="008C2E13"/>
    <w:rsid w:val="008C3E42"/>
    <w:rsid w:val="008D004E"/>
    <w:rsid w:val="008D1456"/>
    <w:rsid w:val="008D3556"/>
    <w:rsid w:val="008D42D4"/>
    <w:rsid w:val="008D4CA8"/>
    <w:rsid w:val="008E0C55"/>
    <w:rsid w:val="008E1AE1"/>
    <w:rsid w:val="008E2745"/>
    <w:rsid w:val="008E2761"/>
    <w:rsid w:val="008E39F1"/>
    <w:rsid w:val="008E6180"/>
    <w:rsid w:val="008E7789"/>
    <w:rsid w:val="008F0E37"/>
    <w:rsid w:val="008F157F"/>
    <w:rsid w:val="00900EAE"/>
    <w:rsid w:val="00901BD9"/>
    <w:rsid w:val="00901F2D"/>
    <w:rsid w:val="009022EC"/>
    <w:rsid w:val="009029AA"/>
    <w:rsid w:val="009039B7"/>
    <w:rsid w:val="00904014"/>
    <w:rsid w:val="009052D1"/>
    <w:rsid w:val="00906BFE"/>
    <w:rsid w:val="00906DB8"/>
    <w:rsid w:val="00906F61"/>
    <w:rsid w:val="00907041"/>
    <w:rsid w:val="0090728D"/>
    <w:rsid w:val="0090796B"/>
    <w:rsid w:val="009104FB"/>
    <w:rsid w:val="0091063E"/>
    <w:rsid w:val="00910EBA"/>
    <w:rsid w:val="009136D1"/>
    <w:rsid w:val="00914420"/>
    <w:rsid w:val="009158DD"/>
    <w:rsid w:val="00917C0C"/>
    <w:rsid w:val="00920E61"/>
    <w:rsid w:val="009221B3"/>
    <w:rsid w:val="00922B38"/>
    <w:rsid w:val="00923CA3"/>
    <w:rsid w:val="00926893"/>
    <w:rsid w:val="0093212D"/>
    <w:rsid w:val="00932E12"/>
    <w:rsid w:val="00935FEE"/>
    <w:rsid w:val="0093783B"/>
    <w:rsid w:val="00940615"/>
    <w:rsid w:val="00943105"/>
    <w:rsid w:val="00943340"/>
    <w:rsid w:val="00944D6C"/>
    <w:rsid w:val="0095040D"/>
    <w:rsid w:val="00950581"/>
    <w:rsid w:val="009505FD"/>
    <w:rsid w:val="0095089B"/>
    <w:rsid w:val="009508E5"/>
    <w:rsid w:val="00950AE6"/>
    <w:rsid w:val="009536A0"/>
    <w:rsid w:val="00955C4B"/>
    <w:rsid w:val="00957FA7"/>
    <w:rsid w:val="00960431"/>
    <w:rsid w:val="00962654"/>
    <w:rsid w:val="00962F03"/>
    <w:rsid w:val="00963C1B"/>
    <w:rsid w:val="00972B49"/>
    <w:rsid w:val="00974389"/>
    <w:rsid w:val="0097459C"/>
    <w:rsid w:val="00974FF4"/>
    <w:rsid w:val="009758C4"/>
    <w:rsid w:val="00976A14"/>
    <w:rsid w:val="00977BA8"/>
    <w:rsid w:val="0098067F"/>
    <w:rsid w:val="0098103A"/>
    <w:rsid w:val="009828DC"/>
    <w:rsid w:val="0098373D"/>
    <w:rsid w:val="00984672"/>
    <w:rsid w:val="0098549D"/>
    <w:rsid w:val="0098555D"/>
    <w:rsid w:val="00986F6B"/>
    <w:rsid w:val="0098775F"/>
    <w:rsid w:val="00987D0D"/>
    <w:rsid w:val="00993F2D"/>
    <w:rsid w:val="009944CB"/>
    <w:rsid w:val="00997BE7"/>
    <w:rsid w:val="00997BF8"/>
    <w:rsid w:val="009A2448"/>
    <w:rsid w:val="009A249D"/>
    <w:rsid w:val="009A2B87"/>
    <w:rsid w:val="009A5CB1"/>
    <w:rsid w:val="009B0939"/>
    <w:rsid w:val="009B10F7"/>
    <w:rsid w:val="009B5A79"/>
    <w:rsid w:val="009B7EEB"/>
    <w:rsid w:val="009B7FC2"/>
    <w:rsid w:val="009C113E"/>
    <w:rsid w:val="009C1601"/>
    <w:rsid w:val="009C1CC2"/>
    <w:rsid w:val="009C415B"/>
    <w:rsid w:val="009C590C"/>
    <w:rsid w:val="009C6240"/>
    <w:rsid w:val="009D2586"/>
    <w:rsid w:val="009D25EB"/>
    <w:rsid w:val="009D3327"/>
    <w:rsid w:val="009D4A0D"/>
    <w:rsid w:val="009D6A11"/>
    <w:rsid w:val="009D7895"/>
    <w:rsid w:val="009E1809"/>
    <w:rsid w:val="009E228B"/>
    <w:rsid w:val="009E27B7"/>
    <w:rsid w:val="009E3C08"/>
    <w:rsid w:val="009E3D88"/>
    <w:rsid w:val="009E57C9"/>
    <w:rsid w:val="009E66A1"/>
    <w:rsid w:val="009E6ED7"/>
    <w:rsid w:val="009E6FE0"/>
    <w:rsid w:val="009F0463"/>
    <w:rsid w:val="009F0A40"/>
    <w:rsid w:val="009F0E63"/>
    <w:rsid w:val="009F1D77"/>
    <w:rsid w:val="009F29EA"/>
    <w:rsid w:val="009F591D"/>
    <w:rsid w:val="009F5A00"/>
    <w:rsid w:val="009F5A8F"/>
    <w:rsid w:val="009F5EAF"/>
    <w:rsid w:val="009F67A4"/>
    <w:rsid w:val="009F6B65"/>
    <w:rsid w:val="009F7655"/>
    <w:rsid w:val="009F7E30"/>
    <w:rsid w:val="00A005A0"/>
    <w:rsid w:val="00A0089E"/>
    <w:rsid w:val="00A00EAE"/>
    <w:rsid w:val="00A01FD2"/>
    <w:rsid w:val="00A02D2F"/>
    <w:rsid w:val="00A033B7"/>
    <w:rsid w:val="00A03D7F"/>
    <w:rsid w:val="00A04433"/>
    <w:rsid w:val="00A05A8D"/>
    <w:rsid w:val="00A0637A"/>
    <w:rsid w:val="00A10B0D"/>
    <w:rsid w:val="00A10D47"/>
    <w:rsid w:val="00A147CD"/>
    <w:rsid w:val="00A15879"/>
    <w:rsid w:val="00A20F51"/>
    <w:rsid w:val="00A22AB9"/>
    <w:rsid w:val="00A24314"/>
    <w:rsid w:val="00A25775"/>
    <w:rsid w:val="00A25E16"/>
    <w:rsid w:val="00A262DA"/>
    <w:rsid w:val="00A26FC4"/>
    <w:rsid w:val="00A3005D"/>
    <w:rsid w:val="00A315D3"/>
    <w:rsid w:val="00A31887"/>
    <w:rsid w:val="00A32CCF"/>
    <w:rsid w:val="00A3396D"/>
    <w:rsid w:val="00A34EE8"/>
    <w:rsid w:val="00A375D1"/>
    <w:rsid w:val="00A40BB9"/>
    <w:rsid w:val="00A423EE"/>
    <w:rsid w:val="00A51050"/>
    <w:rsid w:val="00A512D3"/>
    <w:rsid w:val="00A52EC1"/>
    <w:rsid w:val="00A5446A"/>
    <w:rsid w:val="00A563D1"/>
    <w:rsid w:val="00A5663A"/>
    <w:rsid w:val="00A56C0A"/>
    <w:rsid w:val="00A5722F"/>
    <w:rsid w:val="00A57CA6"/>
    <w:rsid w:val="00A602E5"/>
    <w:rsid w:val="00A608EB"/>
    <w:rsid w:val="00A609EC"/>
    <w:rsid w:val="00A60ADF"/>
    <w:rsid w:val="00A62422"/>
    <w:rsid w:val="00A632ED"/>
    <w:rsid w:val="00A64B70"/>
    <w:rsid w:val="00A6648D"/>
    <w:rsid w:val="00A70D4A"/>
    <w:rsid w:val="00A70EA5"/>
    <w:rsid w:val="00A73A1E"/>
    <w:rsid w:val="00A74F9C"/>
    <w:rsid w:val="00A75124"/>
    <w:rsid w:val="00A762D4"/>
    <w:rsid w:val="00A77BD6"/>
    <w:rsid w:val="00A816DD"/>
    <w:rsid w:val="00A82573"/>
    <w:rsid w:val="00A82DE6"/>
    <w:rsid w:val="00A83941"/>
    <w:rsid w:val="00A84CC5"/>
    <w:rsid w:val="00A85367"/>
    <w:rsid w:val="00A867E2"/>
    <w:rsid w:val="00A86B30"/>
    <w:rsid w:val="00A87D6A"/>
    <w:rsid w:val="00A902A8"/>
    <w:rsid w:val="00A90682"/>
    <w:rsid w:val="00A9157F"/>
    <w:rsid w:val="00A91F0D"/>
    <w:rsid w:val="00A9311D"/>
    <w:rsid w:val="00A93125"/>
    <w:rsid w:val="00A957C4"/>
    <w:rsid w:val="00AA045B"/>
    <w:rsid w:val="00AA1159"/>
    <w:rsid w:val="00AA1F91"/>
    <w:rsid w:val="00AA23FC"/>
    <w:rsid w:val="00AA3280"/>
    <w:rsid w:val="00AA5933"/>
    <w:rsid w:val="00AA5CEB"/>
    <w:rsid w:val="00AA5F1C"/>
    <w:rsid w:val="00AA75D4"/>
    <w:rsid w:val="00AB0589"/>
    <w:rsid w:val="00AB13E8"/>
    <w:rsid w:val="00AB1CBE"/>
    <w:rsid w:val="00AB28C6"/>
    <w:rsid w:val="00AB6E78"/>
    <w:rsid w:val="00AB7BC2"/>
    <w:rsid w:val="00AC1908"/>
    <w:rsid w:val="00AC5D58"/>
    <w:rsid w:val="00AC60FE"/>
    <w:rsid w:val="00AC673D"/>
    <w:rsid w:val="00AC7E3B"/>
    <w:rsid w:val="00AD0A48"/>
    <w:rsid w:val="00AD1CC9"/>
    <w:rsid w:val="00AD2129"/>
    <w:rsid w:val="00AD2672"/>
    <w:rsid w:val="00AD4446"/>
    <w:rsid w:val="00AD59A3"/>
    <w:rsid w:val="00AD6178"/>
    <w:rsid w:val="00AD78F5"/>
    <w:rsid w:val="00AE1B0C"/>
    <w:rsid w:val="00AE1FE8"/>
    <w:rsid w:val="00AE2906"/>
    <w:rsid w:val="00AE3D5F"/>
    <w:rsid w:val="00AE7552"/>
    <w:rsid w:val="00AF05AD"/>
    <w:rsid w:val="00AF1BF8"/>
    <w:rsid w:val="00AF2719"/>
    <w:rsid w:val="00AF310F"/>
    <w:rsid w:val="00AF500B"/>
    <w:rsid w:val="00AF59DB"/>
    <w:rsid w:val="00AF5FA3"/>
    <w:rsid w:val="00AF62B2"/>
    <w:rsid w:val="00AF7E2B"/>
    <w:rsid w:val="00B014BF"/>
    <w:rsid w:val="00B0500C"/>
    <w:rsid w:val="00B07CA2"/>
    <w:rsid w:val="00B11AB0"/>
    <w:rsid w:val="00B12BC6"/>
    <w:rsid w:val="00B12CE4"/>
    <w:rsid w:val="00B12D51"/>
    <w:rsid w:val="00B1473D"/>
    <w:rsid w:val="00B16F0D"/>
    <w:rsid w:val="00B171FE"/>
    <w:rsid w:val="00B17393"/>
    <w:rsid w:val="00B202E3"/>
    <w:rsid w:val="00B20E71"/>
    <w:rsid w:val="00B21EF9"/>
    <w:rsid w:val="00B225CE"/>
    <w:rsid w:val="00B226BD"/>
    <w:rsid w:val="00B26138"/>
    <w:rsid w:val="00B31133"/>
    <w:rsid w:val="00B3123B"/>
    <w:rsid w:val="00B31298"/>
    <w:rsid w:val="00B33CB5"/>
    <w:rsid w:val="00B34476"/>
    <w:rsid w:val="00B358C3"/>
    <w:rsid w:val="00B35CDD"/>
    <w:rsid w:val="00B36576"/>
    <w:rsid w:val="00B3681D"/>
    <w:rsid w:val="00B36850"/>
    <w:rsid w:val="00B372A8"/>
    <w:rsid w:val="00B3761D"/>
    <w:rsid w:val="00B40AAD"/>
    <w:rsid w:val="00B425D0"/>
    <w:rsid w:val="00B427A6"/>
    <w:rsid w:val="00B42F58"/>
    <w:rsid w:val="00B46671"/>
    <w:rsid w:val="00B5006F"/>
    <w:rsid w:val="00B510F4"/>
    <w:rsid w:val="00B543E2"/>
    <w:rsid w:val="00B549EC"/>
    <w:rsid w:val="00B54ADC"/>
    <w:rsid w:val="00B54E25"/>
    <w:rsid w:val="00B5520A"/>
    <w:rsid w:val="00B55307"/>
    <w:rsid w:val="00B573C1"/>
    <w:rsid w:val="00B603C6"/>
    <w:rsid w:val="00B606ED"/>
    <w:rsid w:val="00B6642F"/>
    <w:rsid w:val="00B66D08"/>
    <w:rsid w:val="00B70189"/>
    <w:rsid w:val="00B716B1"/>
    <w:rsid w:val="00B73AA7"/>
    <w:rsid w:val="00B744FB"/>
    <w:rsid w:val="00B76790"/>
    <w:rsid w:val="00B76D51"/>
    <w:rsid w:val="00B77413"/>
    <w:rsid w:val="00B81557"/>
    <w:rsid w:val="00B83660"/>
    <w:rsid w:val="00B8778A"/>
    <w:rsid w:val="00B87909"/>
    <w:rsid w:val="00B87C81"/>
    <w:rsid w:val="00B90324"/>
    <w:rsid w:val="00B908E0"/>
    <w:rsid w:val="00B916BB"/>
    <w:rsid w:val="00B918A8"/>
    <w:rsid w:val="00B9344B"/>
    <w:rsid w:val="00B95E22"/>
    <w:rsid w:val="00B968F8"/>
    <w:rsid w:val="00B97816"/>
    <w:rsid w:val="00BA05BE"/>
    <w:rsid w:val="00BA0E2B"/>
    <w:rsid w:val="00BA24A7"/>
    <w:rsid w:val="00BA3D61"/>
    <w:rsid w:val="00BA4724"/>
    <w:rsid w:val="00BA5047"/>
    <w:rsid w:val="00BA7296"/>
    <w:rsid w:val="00BA7A78"/>
    <w:rsid w:val="00BB27E3"/>
    <w:rsid w:val="00BB3AFA"/>
    <w:rsid w:val="00BB3FC6"/>
    <w:rsid w:val="00BB422B"/>
    <w:rsid w:val="00BB589D"/>
    <w:rsid w:val="00BB6891"/>
    <w:rsid w:val="00BC47D1"/>
    <w:rsid w:val="00BC6495"/>
    <w:rsid w:val="00BC678F"/>
    <w:rsid w:val="00BC7D6E"/>
    <w:rsid w:val="00BD17DF"/>
    <w:rsid w:val="00BD28F9"/>
    <w:rsid w:val="00BD3131"/>
    <w:rsid w:val="00BD42D6"/>
    <w:rsid w:val="00BD7718"/>
    <w:rsid w:val="00BD7922"/>
    <w:rsid w:val="00BD7B8F"/>
    <w:rsid w:val="00BE32D0"/>
    <w:rsid w:val="00BE391D"/>
    <w:rsid w:val="00BE3C6A"/>
    <w:rsid w:val="00BE6E33"/>
    <w:rsid w:val="00BF02AC"/>
    <w:rsid w:val="00BF22FA"/>
    <w:rsid w:val="00BF2806"/>
    <w:rsid w:val="00BF3319"/>
    <w:rsid w:val="00BF3396"/>
    <w:rsid w:val="00BF3F75"/>
    <w:rsid w:val="00BF53A6"/>
    <w:rsid w:val="00BF6722"/>
    <w:rsid w:val="00BF6EFE"/>
    <w:rsid w:val="00BF7505"/>
    <w:rsid w:val="00BF757D"/>
    <w:rsid w:val="00BF7F90"/>
    <w:rsid w:val="00C00435"/>
    <w:rsid w:val="00C00DC7"/>
    <w:rsid w:val="00C026C8"/>
    <w:rsid w:val="00C03BC3"/>
    <w:rsid w:val="00C0556F"/>
    <w:rsid w:val="00C06E79"/>
    <w:rsid w:val="00C07012"/>
    <w:rsid w:val="00C079F0"/>
    <w:rsid w:val="00C07B82"/>
    <w:rsid w:val="00C136F8"/>
    <w:rsid w:val="00C140F3"/>
    <w:rsid w:val="00C1594D"/>
    <w:rsid w:val="00C1656E"/>
    <w:rsid w:val="00C16743"/>
    <w:rsid w:val="00C178BC"/>
    <w:rsid w:val="00C21130"/>
    <w:rsid w:val="00C2143D"/>
    <w:rsid w:val="00C23BF5"/>
    <w:rsid w:val="00C23D36"/>
    <w:rsid w:val="00C242A0"/>
    <w:rsid w:val="00C247FF"/>
    <w:rsid w:val="00C24C73"/>
    <w:rsid w:val="00C24D1E"/>
    <w:rsid w:val="00C2509A"/>
    <w:rsid w:val="00C25BF1"/>
    <w:rsid w:val="00C25EF3"/>
    <w:rsid w:val="00C27D3B"/>
    <w:rsid w:val="00C30F49"/>
    <w:rsid w:val="00C314D3"/>
    <w:rsid w:val="00C31A63"/>
    <w:rsid w:val="00C322A4"/>
    <w:rsid w:val="00C32751"/>
    <w:rsid w:val="00C3407A"/>
    <w:rsid w:val="00C34D9C"/>
    <w:rsid w:val="00C351C5"/>
    <w:rsid w:val="00C35498"/>
    <w:rsid w:val="00C35973"/>
    <w:rsid w:val="00C405F8"/>
    <w:rsid w:val="00C40B38"/>
    <w:rsid w:val="00C4204D"/>
    <w:rsid w:val="00C438AE"/>
    <w:rsid w:val="00C44447"/>
    <w:rsid w:val="00C4776C"/>
    <w:rsid w:val="00C500BA"/>
    <w:rsid w:val="00C507AE"/>
    <w:rsid w:val="00C50C58"/>
    <w:rsid w:val="00C52558"/>
    <w:rsid w:val="00C52BD6"/>
    <w:rsid w:val="00C548B9"/>
    <w:rsid w:val="00C54D47"/>
    <w:rsid w:val="00C554DF"/>
    <w:rsid w:val="00C55775"/>
    <w:rsid w:val="00C55BE5"/>
    <w:rsid w:val="00C57801"/>
    <w:rsid w:val="00C63396"/>
    <w:rsid w:val="00C64D60"/>
    <w:rsid w:val="00C7190A"/>
    <w:rsid w:val="00C71FBB"/>
    <w:rsid w:val="00C77413"/>
    <w:rsid w:val="00C81CF1"/>
    <w:rsid w:val="00C825BB"/>
    <w:rsid w:val="00C83327"/>
    <w:rsid w:val="00C83D20"/>
    <w:rsid w:val="00C83F73"/>
    <w:rsid w:val="00C86282"/>
    <w:rsid w:val="00C86409"/>
    <w:rsid w:val="00C879E4"/>
    <w:rsid w:val="00C87A06"/>
    <w:rsid w:val="00C87DDE"/>
    <w:rsid w:val="00C907CF"/>
    <w:rsid w:val="00C90A1A"/>
    <w:rsid w:val="00C945FC"/>
    <w:rsid w:val="00C948CF"/>
    <w:rsid w:val="00C94E71"/>
    <w:rsid w:val="00C94E82"/>
    <w:rsid w:val="00C95F4D"/>
    <w:rsid w:val="00C96A91"/>
    <w:rsid w:val="00CA0A77"/>
    <w:rsid w:val="00CA11C7"/>
    <w:rsid w:val="00CA2219"/>
    <w:rsid w:val="00CA2514"/>
    <w:rsid w:val="00CA436F"/>
    <w:rsid w:val="00CA5DAC"/>
    <w:rsid w:val="00CB30BB"/>
    <w:rsid w:val="00CB4C00"/>
    <w:rsid w:val="00CC0B1D"/>
    <w:rsid w:val="00CC1794"/>
    <w:rsid w:val="00CC2F01"/>
    <w:rsid w:val="00CC315E"/>
    <w:rsid w:val="00CC4924"/>
    <w:rsid w:val="00CC5557"/>
    <w:rsid w:val="00CC56EE"/>
    <w:rsid w:val="00CC6933"/>
    <w:rsid w:val="00CC6BF1"/>
    <w:rsid w:val="00CC7182"/>
    <w:rsid w:val="00CC7E3A"/>
    <w:rsid w:val="00CD0090"/>
    <w:rsid w:val="00CD1EA1"/>
    <w:rsid w:val="00CD5D22"/>
    <w:rsid w:val="00CD6B60"/>
    <w:rsid w:val="00CD73DD"/>
    <w:rsid w:val="00CE196A"/>
    <w:rsid w:val="00CE30EA"/>
    <w:rsid w:val="00CE3A38"/>
    <w:rsid w:val="00CE4F43"/>
    <w:rsid w:val="00CE5233"/>
    <w:rsid w:val="00CE70E2"/>
    <w:rsid w:val="00CE7519"/>
    <w:rsid w:val="00CF0DE2"/>
    <w:rsid w:val="00CF1968"/>
    <w:rsid w:val="00CF237B"/>
    <w:rsid w:val="00CF289D"/>
    <w:rsid w:val="00CF2E0D"/>
    <w:rsid w:val="00CF706E"/>
    <w:rsid w:val="00D00F2E"/>
    <w:rsid w:val="00D00FAE"/>
    <w:rsid w:val="00D01BC4"/>
    <w:rsid w:val="00D03962"/>
    <w:rsid w:val="00D04141"/>
    <w:rsid w:val="00D04719"/>
    <w:rsid w:val="00D05970"/>
    <w:rsid w:val="00D05BC7"/>
    <w:rsid w:val="00D062E0"/>
    <w:rsid w:val="00D07D2B"/>
    <w:rsid w:val="00D07F83"/>
    <w:rsid w:val="00D11FEC"/>
    <w:rsid w:val="00D12339"/>
    <w:rsid w:val="00D129FA"/>
    <w:rsid w:val="00D13070"/>
    <w:rsid w:val="00D13106"/>
    <w:rsid w:val="00D133D2"/>
    <w:rsid w:val="00D146AE"/>
    <w:rsid w:val="00D15D84"/>
    <w:rsid w:val="00D26D53"/>
    <w:rsid w:val="00D27895"/>
    <w:rsid w:val="00D31930"/>
    <w:rsid w:val="00D31EB1"/>
    <w:rsid w:val="00D323D4"/>
    <w:rsid w:val="00D331CE"/>
    <w:rsid w:val="00D34AA1"/>
    <w:rsid w:val="00D35B24"/>
    <w:rsid w:val="00D369D3"/>
    <w:rsid w:val="00D36EAF"/>
    <w:rsid w:val="00D42B2A"/>
    <w:rsid w:val="00D43919"/>
    <w:rsid w:val="00D43B7A"/>
    <w:rsid w:val="00D452DB"/>
    <w:rsid w:val="00D4562C"/>
    <w:rsid w:val="00D46636"/>
    <w:rsid w:val="00D46975"/>
    <w:rsid w:val="00D472A6"/>
    <w:rsid w:val="00D507CB"/>
    <w:rsid w:val="00D50B91"/>
    <w:rsid w:val="00D550BB"/>
    <w:rsid w:val="00D55F6F"/>
    <w:rsid w:val="00D571BA"/>
    <w:rsid w:val="00D57566"/>
    <w:rsid w:val="00D63991"/>
    <w:rsid w:val="00D64394"/>
    <w:rsid w:val="00D64A71"/>
    <w:rsid w:val="00D660AB"/>
    <w:rsid w:val="00D677CF"/>
    <w:rsid w:val="00D70C23"/>
    <w:rsid w:val="00D70F77"/>
    <w:rsid w:val="00D7163F"/>
    <w:rsid w:val="00D720A5"/>
    <w:rsid w:val="00D76176"/>
    <w:rsid w:val="00D77503"/>
    <w:rsid w:val="00D77578"/>
    <w:rsid w:val="00D80120"/>
    <w:rsid w:val="00D80165"/>
    <w:rsid w:val="00D809F9"/>
    <w:rsid w:val="00D8116C"/>
    <w:rsid w:val="00D82FB8"/>
    <w:rsid w:val="00D853E1"/>
    <w:rsid w:val="00D86501"/>
    <w:rsid w:val="00D86BE7"/>
    <w:rsid w:val="00D8720D"/>
    <w:rsid w:val="00D87644"/>
    <w:rsid w:val="00D9072F"/>
    <w:rsid w:val="00D918A0"/>
    <w:rsid w:val="00D93888"/>
    <w:rsid w:val="00D93BCA"/>
    <w:rsid w:val="00D95264"/>
    <w:rsid w:val="00D955D8"/>
    <w:rsid w:val="00D965C1"/>
    <w:rsid w:val="00DA0B62"/>
    <w:rsid w:val="00DA177A"/>
    <w:rsid w:val="00DA4EA9"/>
    <w:rsid w:val="00DA6A06"/>
    <w:rsid w:val="00DA79BC"/>
    <w:rsid w:val="00DB2F35"/>
    <w:rsid w:val="00DB3CFE"/>
    <w:rsid w:val="00DB51AA"/>
    <w:rsid w:val="00DB5933"/>
    <w:rsid w:val="00DB7F14"/>
    <w:rsid w:val="00DC02A6"/>
    <w:rsid w:val="00DC0341"/>
    <w:rsid w:val="00DC11E7"/>
    <w:rsid w:val="00DC18A9"/>
    <w:rsid w:val="00DC2EDB"/>
    <w:rsid w:val="00DC368E"/>
    <w:rsid w:val="00DC37A3"/>
    <w:rsid w:val="00DC4869"/>
    <w:rsid w:val="00DC582B"/>
    <w:rsid w:val="00DC5B53"/>
    <w:rsid w:val="00DC6A5B"/>
    <w:rsid w:val="00DC7132"/>
    <w:rsid w:val="00DD00E6"/>
    <w:rsid w:val="00DD0941"/>
    <w:rsid w:val="00DD0D67"/>
    <w:rsid w:val="00DD1560"/>
    <w:rsid w:val="00DD3356"/>
    <w:rsid w:val="00DD76F4"/>
    <w:rsid w:val="00DE18EB"/>
    <w:rsid w:val="00DE2DEC"/>
    <w:rsid w:val="00DE3A5B"/>
    <w:rsid w:val="00DE6456"/>
    <w:rsid w:val="00DE6E57"/>
    <w:rsid w:val="00DE7617"/>
    <w:rsid w:val="00DF052E"/>
    <w:rsid w:val="00DF17D0"/>
    <w:rsid w:val="00DF348C"/>
    <w:rsid w:val="00DF4387"/>
    <w:rsid w:val="00DF5011"/>
    <w:rsid w:val="00DF6DD6"/>
    <w:rsid w:val="00E011DA"/>
    <w:rsid w:val="00E0369E"/>
    <w:rsid w:val="00E05BDE"/>
    <w:rsid w:val="00E07907"/>
    <w:rsid w:val="00E07DD7"/>
    <w:rsid w:val="00E100AB"/>
    <w:rsid w:val="00E10872"/>
    <w:rsid w:val="00E11111"/>
    <w:rsid w:val="00E11707"/>
    <w:rsid w:val="00E12886"/>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0332"/>
    <w:rsid w:val="00E514C8"/>
    <w:rsid w:val="00E51B3A"/>
    <w:rsid w:val="00E52634"/>
    <w:rsid w:val="00E52EEF"/>
    <w:rsid w:val="00E53C5A"/>
    <w:rsid w:val="00E54194"/>
    <w:rsid w:val="00E60718"/>
    <w:rsid w:val="00E60A8C"/>
    <w:rsid w:val="00E62270"/>
    <w:rsid w:val="00E62342"/>
    <w:rsid w:val="00E64AC2"/>
    <w:rsid w:val="00E6558F"/>
    <w:rsid w:val="00E6592F"/>
    <w:rsid w:val="00E67498"/>
    <w:rsid w:val="00E67B8D"/>
    <w:rsid w:val="00E70621"/>
    <w:rsid w:val="00E707E3"/>
    <w:rsid w:val="00E70B3F"/>
    <w:rsid w:val="00E71211"/>
    <w:rsid w:val="00E71D3A"/>
    <w:rsid w:val="00E7436A"/>
    <w:rsid w:val="00E74D7E"/>
    <w:rsid w:val="00E7548B"/>
    <w:rsid w:val="00E75AAF"/>
    <w:rsid w:val="00E7679A"/>
    <w:rsid w:val="00E7711D"/>
    <w:rsid w:val="00E772F5"/>
    <w:rsid w:val="00E81FAA"/>
    <w:rsid w:val="00E84325"/>
    <w:rsid w:val="00E8470E"/>
    <w:rsid w:val="00E85BCB"/>
    <w:rsid w:val="00E87CB9"/>
    <w:rsid w:val="00E907BC"/>
    <w:rsid w:val="00E9204D"/>
    <w:rsid w:val="00E935AC"/>
    <w:rsid w:val="00E93DE9"/>
    <w:rsid w:val="00E95B3F"/>
    <w:rsid w:val="00E95FA9"/>
    <w:rsid w:val="00E95FDD"/>
    <w:rsid w:val="00E97F6E"/>
    <w:rsid w:val="00EA2332"/>
    <w:rsid w:val="00EA2C5A"/>
    <w:rsid w:val="00EA309F"/>
    <w:rsid w:val="00EA362A"/>
    <w:rsid w:val="00EA4F35"/>
    <w:rsid w:val="00EA68A0"/>
    <w:rsid w:val="00EA6EB2"/>
    <w:rsid w:val="00EA76D8"/>
    <w:rsid w:val="00EA7F53"/>
    <w:rsid w:val="00EB16F1"/>
    <w:rsid w:val="00EB2A50"/>
    <w:rsid w:val="00EB2A60"/>
    <w:rsid w:val="00EB4559"/>
    <w:rsid w:val="00EB5F08"/>
    <w:rsid w:val="00EB6F9E"/>
    <w:rsid w:val="00EB7268"/>
    <w:rsid w:val="00EC0029"/>
    <w:rsid w:val="00EC0875"/>
    <w:rsid w:val="00EC1DF8"/>
    <w:rsid w:val="00EC5535"/>
    <w:rsid w:val="00EC6519"/>
    <w:rsid w:val="00EC6804"/>
    <w:rsid w:val="00ED0488"/>
    <w:rsid w:val="00ED102E"/>
    <w:rsid w:val="00ED28CC"/>
    <w:rsid w:val="00ED2A70"/>
    <w:rsid w:val="00ED3F59"/>
    <w:rsid w:val="00ED43B9"/>
    <w:rsid w:val="00ED5439"/>
    <w:rsid w:val="00ED63CB"/>
    <w:rsid w:val="00ED658A"/>
    <w:rsid w:val="00EE179E"/>
    <w:rsid w:val="00EE4458"/>
    <w:rsid w:val="00EE5B75"/>
    <w:rsid w:val="00EF03D5"/>
    <w:rsid w:val="00EF45BA"/>
    <w:rsid w:val="00EF4C85"/>
    <w:rsid w:val="00EF7B85"/>
    <w:rsid w:val="00F01F8B"/>
    <w:rsid w:val="00F0223C"/>
    <w:rsid w:val="00F044DD"/>
    <w:rsid w:val="00F04A4D"/>
    <w:rsid w:val="00F05AAD"/>
    <w:rsid w:val="00F05CE4"/>
    <w:rsid w:val="00F05FD6"/>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464"/>
    <w:rsid w:val="00F260D6"/>
    <w:rsid w:val="00F2630D"/>
    <w:rsid w:val="00F27E4A"/>
    <w:rsid w:val="00F31609"/>
    <w:rsid w:val="00F344C6"/>
    <w:rsid w:val="00F352C7"/>
    <w:rsid w:val="00F36C8B"/>
    <w:rsid w:val="00F36D40"/>
    <w:rsid w:val="00F37BDB"/>
    <w:rsid w:val="00F4027D"/>
    <w:rsid w:val="00F4332F"/>
    <w:rsid w:val="00F434FC"/>
    <w:rsid w:val="00F4400D"/>
    <w:rsid w:val="00F4510C"/>
    <w:rsid w:val="00F47E25"/>
    <w:rsid w:val="00F50A4A"/>
    <w:rsid w:val="00F52648"/>
    <w:rsid w:val="00F53532"/>
    <w:rsid w:val="00F5455A"/>
    <w:rsid w:val="00F63449"/>
    <w:rsid w:val="00F64079"/>
    <w:rsid w:val="00F659E2"/>
    <w:rsid w:val="00F66A91"/>
    <w:rsid w:val="00F67EAD"/>
    <w:rsid w:val="00F707E3"/>
    <w:rsid w:val="00F7351C"/>
    <w:rsid w:val="00F738E0"/>
    <w:rsid w:val="00F74319"/>
    <w:rsid w:val="00F7613A"/>
    <w:rsid w:val="00F77A3B"/>
    <w:rsid w:val="00F808C9"/>
    <w:rsid w:val="00F80A1A"/>
    <w:rsid w:val="00F81E15"/>
    <w:rsid w:val="00F81E97"/>
    <w:rsid w:val="00F83749"/>
    <w:rsid w:val="00F83DCA"/>
    <w:rsid w:val="00F845FD"/>
    <w:rsid w:val="00F8470E"/>
    <w:rsid w:val="00F858BF"/>
    <w:rsid w:val="00F901ED"/>
    <w:rsid w:val="00F91DBC"/>
    <w:rsid w:val="00F92A26"/>
    <w:rsid w:val="00F93BE5"/>
    <w:rsid w:val="00F9501B"/>
    <w:rsid w:val="00F95B66"/>
    <w:rsid w:val="00F96FF6"/>
    <w:rsid w:val="00F97D16"/>
    <w:rsid w:val="00F97FCB"/>
    <w:rsid w:val="00FA0A28"/>
    <w:rsid w:val="00FA1C33"/>
    <w:rsid w:val="00FA24D0"/>
    <w:rsid w:val="00FA2C02"/>
    <w:rsid w:val="00FA2EC8"/>
    <w:rsid w:val="00FA3151"/>
    <w:rsid w:val="00FA594B"/>
    <w:rsid w:val="00FA7C7A"/>
    <w:rsid w:val="00FB0559"/>
    <w:rsid w:val="00FB3E61"/>
    <w:rsid w:val="00FB3FB0"/>
    <w:rsid w:val="00FB53A2"/>
    <w:rsid w:val="00FB5593"/>
    <w:rsid w:val="00FB6799"/>
    <w:rsid w:val="00FB75E5"/>
    <w:rsid w:val="00FB7E68"/>
    <w:rsid w:val="00FC0DCE"/>
    <w:rsid w:val="00FC0E79"/>
    <w:rsid w:val="00FC1E07"/>
    <w:rsid w:val="00FC2139"/>
    <w:rsid w:val="00FC2C98"/>
    <w:rsid w:val="00FC3303"/>
    <w:rsid w:val="00FC4F17"/>
    <w:rsid w:val="00FC6C3D"/>
    <w:rsid w:val="00FC7837"/>
    <w:rsid w:val="00FD1D4A"/>
    <w:rsid w:val="00FD294F"/>
    <w:rsid w:val="00FD338E"/>
    <w:rsid w:val="00FD3756"/>
    <w:rsid w:val="00FD3D4D"/>
    <w:rsid w:val="00FD4849"/>
    <w:rsid w:val="00FD4E66"/>
    <w:rsid w:val="00FD609E"/>
    <w:rsid w:val="00FD6B9A"/>
    <w:rsid w:val="00FD7D5F"/>
    <w:rsid w:val="00FE61CC"/>
    <w:rsid w:val="00FE69F9"/>
    <w:rsid w:val="00FE74FB"/>
    <w:rsid w:val="00FF093C"/>
    <w:rsid w:val="00FF0B58"/>
    <w:rsid w:val="00FF317A"/>
    <w:rsid w:val="00FF61E8"/>
    <w:rsid w:val="00FF6346"/>
    <w:rsid w:val="00FF67F5"/>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665282067">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18790095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chart" Target="charts/chart2.xml"/><Relationship Id="rId26" Type="http://schemas.openxmlformats.org/officeDocument/2006/relationships/hyperlink" Target="https://www.fema.gov/media-library-data/1450220012223-ebdf6f4752bbbb4411f69d0ee8b39bc4/Hazus_Dasymetric_Vs_Homogenous_Flyer_2.0.pdf" TargetMode="Externa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hyperlink" Target="https://www.fema.gov/media-library" TargetMode="External"/><Relationship Id="rId2" Type="http://schemas.openxmlformats.org/officeDocument/2006/relationships/numbering" Target="numbering.xml"/><Relationship Id="rId16" Type="http://schemas.openxmlformats.org/officeDocument/2006/relationships/hyperlink" Target="http://hdsc.nws.noaa.gov/hdsc/pfds/index.html" TargetMode="External"/><Relationship Id="rId20" Type="http://schemas.openxmlformats.org/officeDocument/2006/relationships/chart" Target="charts/chart4.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image" Target="media/image7.png"/><Relationship Id="rId28" Type="http://schemas.openxmlformats.org/officeDocument/2006/relationships/hyperlink" Target="https://doi.org/10.3133/sir20175063" TargetMode="External"/><Relationship Id="rId10" Type="http://schemas.openxmlformats.org/officeDocument/2006/relationships/image" Target="media/image2.png"/><Relationship Id="rId19" Type="http://schemas.openxmlformats.org/officeDocument/2006/relationships/chart" Target="charts/chart3.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chart" Target="charts/chart5.xml"/><Relationship Id="rId27" Type="http://schemas.openxmlformats.org/officeDocument/2006/relationships/hyperlink" Target="https://www.fema.gov/media-library-data/1450219382984-bcf364478896e3db06a9f9998cc5d1b1/Hazus_3.0_Dasymetric_Data_Overview_Complete.pdf" TargetMode="External"/><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ane.parson\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nadtc1vfs150.na.aecomnet.com\Data\Texas_2d\60656836_TWDB_Bosque_BLE\400_PRODUCTION\Engineering\_Workspace\Report\Bosque_Excess%20Precip%20and%20inflow%20hydrograph%20Template.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nadtc1vfs150.na.aecomnet.com\Data\Texas_2d\60656836_TWDB_Bosque_BLE\400_PRODUCTION\Engineering\_Workspace\Report\Bosque_Excess%20Precip%20and%20inflow%20hydrograph%20Template.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nadtc1vfs150.na.aecomnet.com\Data\Texas_2d\60656836_TWDB_Bosque_BLE\400_PRODUCTION\Engineering\_Workspace\Report\Bosque_Excess%20Precip%20and%20inflow%20hydrograph%20Template.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nadtc1vfs150.na.aecomnet.com\Data\Texas_2d\60656836_TWDB_Bosque_BLE\400_PRODUCTION\Engineering\_Workspace\Report\Bosque_Excess%20Precip%20and%20inflow%20hydrograph%20Template.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1" Type="http://schemas.openxmlformats.org/officeDocument/2006/relationships/oleObject" Target="file:///\\nadtc1vfs150.na.aecomnet.com\Data\Texas_2d\60656836_TWDB_Bosque_BLE\400_PRODUCTION\Engineering\Approximates\Eng\Bosque\Supplemental\Report%20Supporting%20Documents\Bosque_Excess%20Precip%20and%20inflow%20hydrograph%20Templ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Precip!$G$3:$G$243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0.02</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0.03</c:v>
                </c:pt>
                <c:pt idx="96">
                  <c:v>0.03</c:v>
                </c:pt>
                <c:pt idx="97">
                  <c:v>0.03</c:v>
                </c:pt>
                <c:pt idx="98">
                  <c:v>0.03</c:v>
                </c:pt>
                <c:pt idx="99">
                  <c:v>0.04</c:v>
                </c:pt>
                <c:pt idx="100">
                  <c:v>0.04</c:v>
                </c:pt>
                <c:pt idx="101">
                  <c:v>0.04</c:v>
                </c:pt>
                <c:pt idx="102">
                  <c:v>0.04</c:v>
                </c:pt>
                <c:pt idx="103">
                  <c:v>0.04</c:v>
                </c:pt>
                <c:pt idx="104">
                  <c:v>0.04</c:v>
                </c:pt>
                <c:pt idx="105">
                  <c:v>0.05</c:v>
                </c:pt>
                <c:pt idx="106">
                  <c:v>0.06</c:v>
                </c:pt>
                <c:pt idx="107">
                  <c:v>0.06</c:v>
                </c:pt>
                <c:pt idx="108">
                  <c:v>7.0000000000000007E-2</c:v>
                </c:pt>
                <c:pt idx="109">
                  <c:v>7.0000000000000007E-2</c:v>
                </c:pt>
                <c:pt idx="110">
                  <c:v>0.08</c:v>
                </c:pt>
                <c:pt idx="111">
                  <c:v>0.1</c:v>
                </c:pt>
                <c:pt idx="112">
                  <c:v>0.1</c:v>
                </c:pt>
                <c:pt idx="113">
                  <c:v>0.11</c:v>
                </c:pt>
                <c:pt idx="114">
                  <c:v>0.12</c:v>
                </c:pt>
                <c:pt idx="115">
                  <c:v>0.13</c:v>
                </c:pt>
                <c:pt idx="116">
                  <c:v>0.19</c:v>
                </c:pt>
                <c:pt idx="117">
                  <c:v>0.2</c:v>
                </c:pt>
                <c:pt idx="118">
                  <c:v>0.23</c:v>
                </c:pt>
                <c:pt idx="119">
                  <c:v>0.2</c:v>
                </c:pt>
                <c:pt idx="120">
                  <c:v>0.39</c:v>
                </c:pt>
                <c:pt idx="121">
                  <c:v>0.71</c:v>
                </c:pt>
                <c:pt idx="122">
                  <c:v>0.27</c:v>
                </c:pt>
                <c:pt idx="123">
                  <c:v>0.19</c:v>
                </c:pt>
                <c:pt idx="124">
                  <c:v>0.23</c:v>
                </c:pt>
                <c:pt idx="125">
                  <c:v>0.22</c:v>
                </c:pt>
                <c:pt idx="126">
                  <c:v>0.15</c:v>
                </c:pt>
                <c:pt idx="127">
                  <c:v>0.14000000000000001</c:v>
                </c:pt>
                <c:pt idx="128">
                  <c:v>0.13</c:v>
                </c:pt>
                <c:pt idx="129">
                  <c:v>0.13</c:v>
                </c:pt>
                <c:pt idx="130">
                  <c:v>0.12</c:v>
                </c:pt>
                <c:pt idx="131">
                  <c:v>0.1</c:v>
                </c:pt>
                <c:pt idx="132">
                  <c:v>0.09</c:v>
                </c:pt>
                <c:pt idx="133">
                  <c:v>0.09</c:v>
                </c:pt>
                <c:pt idx="134">
                  <c:v>0.08</c:v>
                </c:pt>
                <c:pt idx="135">
                  <c:v>0.08</c:v>
                </c:pt>
                <c:pt idx="136">
                  <c:v>0.06</c:v>
                </c:pt>
                <c:pt idx="137">
                  <c:v>0.06</c:v>
                </c:pt>
                <c:pt idx="138">
                  <c:v>0.06</c:v>
                </c:pt>
                <c:pt idx="139">
                  <c:v>0.06</c:v>
                </c:pt>
                <c:pt idx="140">
                  <c:v>0.05</c:v>
                </c:pt>
                <c:pt idx="141">
                  <c:v>0.05</c:v>
                </c:pt>
                <c:pt idx="142">
                  <c:v>0.05</c:v>
                </c:pt>
                <c:pt idx="143">
                  <c:v>0.05</c:v>
                </c:pt>
                <c:pt idx="144">
                  <c:v>0.05</c:v>
                </c:pt>
                <c:pt idx="145">
                  <c:v>0.05</c:v>
                </c:pt>
                <c:pt idx="146">
                  <c:v>0.05</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9AC8-464F-9CF9-429FD3CE3B52}"/>
            </c:ext>
          </c:extLst>
        </c:ser>
        <c:ser>
          <c:idx val="4"/>
          <c:order val="1"/>
          <c:tx>
            <c:v>0.2 Percent Annual Chance</c:v>
          </c:tx>
          <c:spPr>
            <a:ln>
              <a:solidFill>
                <a:schemeClr val="accent2"/>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0.02</c:v>
                </c:pt>
                <c:pt idx="90">
                  <c:v>0.02</c:v>
                </c:pt>
                <c:pt idx="91">
                  <c:v>0.02</c:v>
                </c:pt>
                <c:pt idx="92">
                  <c:v>0.02</c:v>
                </c:pt>
                <c:pt idx="93">
                  <c:v>0.02</c:v>
                </c:pt>
                <c:pt idx="94">
                  <c:v>0.02</c:v>
                </c:pt>
                <c:pt idx="95">
                  <c:v>0.02</c:v>
                </c:pt>
                <c:pt idx="96">
                  <c:v>0.03</c:v>
                </c:pt>
                <c:pt idx="97">
                  <c:v>0.03</c:v>
                </c:pt>
                <c:pt idx="98">
                  <c:v>0.03</c:v>
                </c:pt>
                <c:pt idx="99">
                  <c:v>0.03</c:v>
                </c:pt>
                <c:pt idx="100">
                  <c:v>0.03</c:v>
                </c:pt>
                <c:pt idx="101">
                  <c:v>0.03</c:v>
                </c:pt>
                <c:pt idx="102">
                  <c:v>0.03</c:v>
                </c:pt>
                <c:pt idx="103">
                  <c:v>0.04</c:v>
                </c:pt>
                <c:pt idx="104">
                  <c:v>0.04</c:v>
                </c:pt>
                <c:pt idx="105">
                  <c:v>0.04</c:v>
                </c:pt>
                <c:pt idx="106">
                  <c:v>0.05</c:v>
                </c:pt>
                <c:pt idx="107">
                  <c:v>0.06</c:v>
                </c:pt>
                <c:pt idx="108">
                  <c:v>0.06</c:v>
                </c:pt>
                <c:pt idx="109">
                  <c:v>0.06</c:v>
                </c:pt>
                <c:pt idx="110">
                  <c:v>7.0000000000000007E-2</c:v>
                </c:pt>
                <c:pt idx="111">
                  <c:v>0.09</c:v>
                </c:pt>
                <c:pt idx="112">
                  <c:v>0.09</c:v>
                </c:pt>
                <c:pt idx="113">
                  <c:v>0.1</c:v>
                </c:pt>
                <c:pt idx="114">
                  <c:v>0.11</c:v>
                </c:pt>
                <c:pt idx="115">
                  <c:v>0.12</c:v>
                </c:pt>
                <c:pt idx="116">
                  <c:v>0.16</c:v>
                </c:pt>
                <c:pt idx="117">
                  <c:v>0.18</c:v>
                </c:pt>
                <c:pt idx="118">
                  <c:v>0.2</c:v>
                </c:pt>
                <c:pt idx="119">
                  <c:v>0.18</c:v>
                </c:pt>
                <c:pt idx="120">
                  <c:v>0.34</c:v>
                </c:pt>
                <c:pt idx="121">
                  <c:v>0.64</c:v>
                </c:pt>
                <c:pt idx="122">
                  <c:v>0.24</c:v>
                </c:pt>
                <c:pt idx="123">
                  <c:v>0.17</c:v>
                </c:pt>
                <c:pt idx="124">
                  <c:v>0.22</c:v>
                </c:pt>
                <c:pt idx="125">
                  <c:v>0.2</c:v>
                </c:pt>
                <c:pt idx="126">
                  <c:v>0.15</c:v>
                </c:pt>
                <c:pt idx="127">
                  <c:v>0.14000000000000001</c:v>
                </c:pt>
                <c:pt idx="128">
                  <c:v>0.13</c:v>
                </c:pt>
                <c:pt idx="129">
                  <c:v>0.13</c:v>
                </c:pt>
                <c:pt idx="130">
                  <c:v>0.12</c:v>
                </c:pt>
                <c:pt idx="131">
                  <c:v>0.1</c:v>
                </c:pt>
                <c:pt idx="132">
                  <c:v>0.1</c:v>
                </c:pt>
                <c:pt idx="133">
                  <c:v>0.09</c:v>
                </c:pt>
                <c:pt idx="134">
                  <c:v>0.09</c:v>
                </c:pt>
                <c:pt idx="135">
                  <c:v>0.09</c:v>
                </c:pt>
                <c:pt idx="136">
                  <c:v>7.0000000000000007E-2</c:v>
                </c:pt>
                <c:pt idx="137">
                  <c:v>0.06</c:v>
                </c:pt>
                <c:pt idx="138">
                  <c:v>0.06</c:v>
                </c:pt>
                <c:pt idx="139">
                  <c:v>0.06</c:v>
                </c:pt>
                <c:pt idx="140">
                  <c:v>0.06</c:v>
                </c:pt>
                <c:pt idx="141">
                  <c:v>0.06</c:v>
                </c:pt>
                <c:pt idx="142">
                  <c:v>0.06</c:v>
                </c:pt>
                <c:pt idx="143">
                  <c:v>0.05</c:v>
                </c:pt>
                <c:pt idx="144">
                  <c:v>0.05</c:v>
                </c:pt>
                <c:pt idx="145">
                  <c:v>0.05</c:v>
                </c:pt>
                <c:pt idx="146">
                  <c:v>0.05</c:v>
                </c:pt>
                <c:pt idx="147">
                  <c:v>0.05</c:v>
                </c:pt>
                <c:pt idx="148">
                  <c:v>0.05</c:v>
                </c:pt>
                <c:pt idx="149">
                  <c:v>0.05</c:v>
                </c:pt>
                <c:pt idx="150">
                  <c:v>0.05</c:v>
                </c:pt>
                <c:pt idx="151">
                  <c:v>0.04</c:v>
                </c:pt>
                <c:pt idx="152">
                  <c:v>0.04</c:v>
                </c:pt>
                <c:pt idx="153">
                  <c:v>0.04</c:v>
                </c:pt>
                <c:pt idx="154">
                  <c:v>0.04</c:v>
                </c:pt>
                <c:pt idx="155">
                  <c:v>0.04</c:v>
                </c:pt>
                <c:pt idx="156">
                  <c:v>0.04</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0.02</c:v>
                </c:pt>
                <c:pt idx="101">
                  <c:v>0.02</c:v>
                </c:pt>
                <c:pt idx="102">
                  <c:v>0.02</c:v>
                </c:pt>
                <c:pt idx="103">
                  <c:v>0.02</c:v>
                </c:pt>
                <c:pt idx="104">
                  <c:v>0.02</c:v>
                </c:pt>
                <c:pt idx="105">
                  <c:v>0.02</c:v>
                </c:pt>
                <c:pt idx="106">
                  <c:v>0.03</c:v>
                </c:pt>
                <c:pt idx="107">
                  <c:v>0.03</c:v>
                </c:pt>
                <c:pt idx="108">
                  <c:v>0.03</c:v>
                </c:pt>
                <c:pt idx="109">
                  <c:v>0.04</c:v>
                </c:pt>
                <c:pt idx="110">
                  <c:v>0.04</c:v>
                </c:pt>
                <c:pt idx="111">
                  <c:v>0.05</c:v>
                </c:pt>
                <c:pt idx="112">
                  <c:v>0.05</c:v>
                </c:pt>
                <c:pt idx="113">
                  <c:v>0.06</c:v>
                </c:pt>
                <c:pt idx="114">
                  <c:v>0.06</c:v>
                </c:pt>
                <c:pt idx="115">
                  <c:v>7.0000000000000007E-2</c:v>
                </c:pt>
                <c:pt idx="116">
                  <c:v>0.1</c:v>
                </c:pt>
                <c:pt idx="117">
                  <c:v>0.12</c:v>
                </c:pt>
                <c:pt idx="118">
                  <c:v>0.13</c:v>
                </c:pt>
                <c:pt idx="119">
                  <c:v>0.12</c:v>
                </c:pt>
                <c:pt idx="120">
                  <c:v>0.24</c:v>
                </c:pt>
                <c:pt idx="121">
                  <c:v>0.45</c:v>
                </c:pt>
                <c:pt idx="122">
                  <c:v>0.17</c:v>
                </c:pt>
                <c:pt idx="123">
                  <c:v>0.12</c:v>
                </c:pt>
                <c:pt idx="124">
                  <c:v>0.15</c:v>
                </c:pt>
                <c:pt idx="125">
                  <c:v>0.14000000000000001</c:v>
                </c:pt>
                <c:pt idx="126">
                  <c:v>0.11</c:v>
                </c:pt>
                <c:pt idx="127">
                  <c:v>0.1</c:v>
                </c:pt>
                <c:pt idx="128">
                  <c:v>0.09</c:v>
                </c:pt>
                <c:pt idx="129">
                  <c:v>0.09</c:v>
                </c:pt>
                <c:pt idx="130">
                  <c:v>0.08</c:v>
                </c:pt>
                <c:pt idx="131">
                  <c:v>7.0000000000000007E-2</c:v>
                </c:pt>
                <c:pt idx="132">
                  <c:v>0.06</c:v>
                </c:pt>
                <c:pt idx="133">
                  <c:v>0.06</c:v>
                </c:pt>
                <c:pt idx="134">
                  <c:v>0.06</c:v>
                </c:pt>
                <c:pt idx="135">
                  <c:v>0.06</c:v>
                </c:pt>
                <c:pt idx="136">
                  <c:v>0.05</c:v>
                </c:pt>
                <c:pt idx="137">
                  <c:v>0.04</c:v>
                </c:pt>
                <c:pt idx="138">
                  <c:v>0.04</c:v>
                </c:pt>
                <c:pt idx="139">
                  <c:v>0.04</c:v>
                </c:pt>
                <c:pt idx="140">
                  <c:v>0.04</c:v>
                </c:pt>
                <c:pt idx="141">
                  <c:v>0.04</c:v>
                </c:pt>
                <c:pt idx="142">
                  <c:v>0.04</c:v>
                </c:pt>
                <c:pt idx="143">
                  <c:v>0.04</c:v>
                </c:pt>
                <c:pt idx="144">
                  <c:v>0.04</c:v>
                </c:pt>
                <c:pt idx="145">
                  <c:v>0.03</c:v>
                </c:pt>
                <c:pt idx="146">
                  <c:v>0.03</c:v>
                </c:pt>
                <c:pt idx="147">
                  <c:v>0.03</c:v>
                </c:pt>
                <c:pt idx="148">
                  <c:v>0.03</c:v>
                </c:pt>
                <c:pt idx="149">
                  <c:v>0.03</c:v>
                </c:pt>
                <c:pt idx="150">
                  <c:v>0.03</c:v>
                </c:pt>
                <c:pt idx="151">
                  <c:v>0.03</c:v>
                </c:pt>
                <c:pt idx="152">
                  <c:v>0.03</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0.03</c:v>
                </c:pt>
                <c:pt idx="110">
                  <c:v>0.03</c:v>
                </c:pt>
                <c:pt idx="111">
                  <c:v>0.04</c:v>
                </c:pt>
                <c:pt idx="112">
                  <c:v>0.04</c:v>
                </c:pt>
                <c:pt idx="113">
                  <c:v>0.04</c:v>
                </c:pt>
                <c:pt idx="114">
                  <c:v>0.05</c:v>
                </c:pt>
                <c:pt idx="115">
                  <c:v>0.06</c:v>
                </c:pt>
                <c:pt idx="116">
                  <c:v>0.08</c:v>
                </c:pt>
                <c:pt idx="117">
                  <c:v>0.09</c:v>
                </c:pt>
                <c:pt idx="118">
                  <c:v>0.11</c:v>
                </c:pt>
                <c:pt idx="119">
                  <c:v>0.1</c:v>
                </c:pt>
                <c:pt idx="120">
                  <c:v>0.19</c:v>
                </c:pt>
                <c:pt idx="121">
                  <c:v>0.38</c:v>
                </c:pt>
                <c:pt idx="122">
                  <c:v>0.15</c:v>
                </c:pt>
                <c:pt idx="123">
                  <c:v>0.1</c:v>
                </c:pt>
                <c:pt idx="124">
                  <c:v>0.13</c:v>
                </c:pt>
                <c:pt idx="125">
                  <c:v>0.12</c:v>
                </c:pt>
                <c:pt idx="126">
                  <c:v>0.09</c:v>
                </c:pt>
                <c:pt idx="127">
                  <c:v>0.08</c:v>
                </c:pt>
                <c:pt idx="128">
                  <c:v>0.08</c:v>
                </c:pt>
                <c:pt idx="129">
                  <c:v>7.0000000000000007E-2</c:v>
                </c:pt>
                <c:pt idx="130">
                  <c:v>7.0000000000000007E-2</c:v>
                </c:pt>
                <c:pt idx="131">
                  <c:v>0.06</c:v>
                </c:pt>
                <c:pt idx="132">
                  <c:v>0.05</c:v>
                </c:pt>
                <c:pt idx="133">
                  <c:v>0.05</c:v>
                </c:pt>
                <c:pt idx="134">
                  <c:v>0.05</c:v>
                </c:pt>
                <c:pt idx="135">
                  <c:v>0.05</c:v>
                </c:pt>
                <c:pt idx="136">
                  <c:v>0.04</c:v>
                </c:pt>
                <c:pt idx="137">
                  <c:v>0.04</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0.01</c:v>
                </c:pt>
                <c:pt idx="99">
                  <c:v>0.01</c:v>
                </c:pt>
                <c:pt idx="100">
                  <c:v>0.01</c:v>
                </c:pt>
                <c:pt idx="101">
                  <c:v>0.01</c:v>
                </c:pt>
                <c:pt idx="102">
                  <c:v>0.01</c:v>
                </c:pt>
                <c:pt idx="103">
                  <c:v>0.01</c:v>
                </c:pt>
                <c:pt idx="104">
                  <c:v>0.01</c:v>
                </c:pt>
                <c:pt idx="105">
                  <c:v>0.01</c:v>
                </c:pt>
                <c:pt idx="106">
                  <c:v>0.01</c:v>
                </c:pt>
                <c:pt idx="107">
                  <c:v>0.01</c:v>
                </c:pt>
                <c:pt idx="108">
                  <c:v>0.02</c:v>
                </c:pt>
                <c:pt idx="109">
                  <c:v>0.02</c:v>
                </c:pt>
                <c:pt idx="110">
                  <c:v>0.02</c:v>
                </c:pt>
                <c:pt idx="111">
                  <c:v>0.03</c:v>
                </c:pt>
                <c:pt idx="112">
                  <c:v>0.03</c:v>
                </c:pt>
                <c:pt idx="113">
                  <c:v>0.03</c:v>
                </c:pt>
                <c:pt idx="114">
                  <c:v>0.04</c:v>
                </c:pt>
                <c:pt idx="115">
                  <c:v>0.04</c:v>
                </c:pt>
                <c:pt idx="116">
                  <c:v>0.06</c:v>
                </c:pt>
                <c:pt idx="117">
                  <c:v>7.0000000000000007E-2</c:v>
                </c:pt>
                <c:pt idx="118">
                  <c:v>0.09</c:v>
                </c:pt>
                <c:pt idx="119">
                  <c:v>0.08</c:v>
                </c:pt>
                <c:pt idx="120">
                  <c:v>0.16</c:v>
                </c:pt>
                <c:pt idx="121">
                  <c:v>0.31</c:v>
                </c:pt>
                <c:pt idx="122">
                  <c:v>0.12</c:v>
                </c:pt>
                <c:pt idx="123">
                  <c:v>0.09</c:v>
                </c:pt>
                <c:pt idx="124">
                  <c:v>0.11</c:v>
                </c:pt>
                <c:pt idx="125">
                  <c:v>0.1</c:v>
                </c:pt>
                <c:pt idx="126">
                  <c:v>7.0000000000000007E-2</c:v>
                </c:pt>
                <c:pt idx="127">
                  <c:v>7.0000000000000007E-2</c:v>
                </c:pt>
                <c:pt idx="128">
                  <c:v>0.06</c:v>
                </c:pt>
                <c:pt idx="129">
                  <c:v>0.06</c:v>
                </c:pt>
                <c:pt idx="130">
                  <c:v>0.06</c:v>
                </c:pt>
                <c:pt idx="131">
                  <c:v>0.04</c:v>
                </c:pt>
                <c:pt idx="132">
                  <c:v>0.04</c:v>
                </c:pt>
                <c:pt idx="133">
                  <c:v>0.04</c:v>
                </c:pt>
                <c:pt idx="134">
                  <c:v>0.04</c:v>
                </c:pt>
                <c:pt idx="135">
                  <c:v>0.04</c:v>
                </c:pt>
                <c:pt idx="136">
                  <c:v>0.03</c:v>
                </c:pt>
                <c:pt idx="137">
                  <c:v>0.03</c:v>
                </c:pt>
                <c:pt idx="138">
                  <c:v>0.03</c:v>
                </c:pt>
                <c:pt idx="139">
                  <c:v>0.03</c:v>
                </c:pt>
                <c:pt idx="140">
                  <c:v>0.03</c:v>
                </c:pt>
                <c:pt idx="141">
                  <c:v>0.03</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0.03</c:v>
                </c:pt>
                <c:pt idx="116">
                  <c:v>0.04</c:v>
                </c:pt>
                <c:pt idx="117">
                  <c:v>0.05</c:v>
                </c:pt>
                <c:pt idx="118">
                  <c:v>0.06</c:v>
                </c:pt>
                <c:pt idx="119">
                  <c:v>0.05</c:v>
                </c:pt>
                <c:pt idx="120">
                  <c:v>0.11</c:v>
                </c:pt>
                <c:pt idx="121">
                  <c:v>0.22</c:v>
                </c:pt>
                <c:pt idx="122">
                  <c:v>0.09</c:v>
                </c:pt>
                <c:pt idx="123">
                  <c:v>0.06</c:v>
                </c:pt>
                <c:pt idx="124">
                  <c:v>0.08</c:v>
                </c:pt>
                <c:pt idx="125">
                  <c:v>0.08</c:v>
                </c:pt>
                <c:pt idx="126">
                  <c:v>0.05</c:v>
                </c:pt>
                <c:pt idx="127">
                  <c:v>0.05</c:v>
                </c:pt>
                <c:pt idx="128">
                  <c:v>0.05</c:v>
                </c:pt>
                <c:pt idx="129">
                  <c:v>0.04</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Precip!$H$3:$H$243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0.02</c:v>
                </c:pt>
                <c:pt idx="116">
                  <c:v>0.03</c:v>
                </c:pt>
                <c:pt idx="117">
                  <c:v>0.03</c:v>
                </c:pt>
                <c:pt idx="118">
                  <c:v>0.04</c:v>
                </c:pt>
                <c:pt idx="119">
                  <c:v>0.04</c:v>
                </c:pt>
                <c:pt idx="120">
                  <c:v>0.08</c:v>
                </c:pt>
                <c:pt idx="121">
                  <c:v>0.17</c:v>
                </c:pt>
                <c:pt idx="122">
                  <c:v>7.0000000000000007E-2</c:v>
                </c:pt>
                <c:pt idx="123">
                  <c:v>0.05</c:v>
                </c:pt>
                <c:pt idx="124">
                  <c:v>7.0000000000000007E-2</c:v>
                </c:pt>
                <c:pt idx="125">
                  <c:v>0.06</c:v>
                </c:pt>
                <c:pt idx="126">
                  <c:v>0.05</c:v>
                </c:pt>
                <c:pt idx="127">
                  <c:v>0.05</c:v>
                </c:pt>
                <c:pt idx="128">
                  <c:v>0.04</c:v>
                </c:pt>
                <c:pt idx="129">
                  <c:v>0.04</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9AC8-464F-9CF9-429FD3CE3B52}"/>
            </c:ext>
          </c:extLst>
        </c:ser>
        <c:dLbls>
          <c:showLegendKey val="0"/>
          <c:showVal val="0"/>
          <c:showCatName val="0"/>
          <c:showSerName val="0"/>
          <c:showPercent val="0"/>
          <c:showBubbleSize val="0"/>
        </c:dLbls>
        <c:axId val="85307392"/>
        <c:axId val="85309312"/>
      </c:scatterChart>
      <c:valAx>
        <c:axId val="85307392"/>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85309312"/>
        <c:crosses val="autoZero"/>
        <c:crossBetween val="midCat"/>
        <c:majorUnit val="0.1"/>
        <c:minorUnit val="2.0000000000000004E-2"/>
      </c:valAx>
      <c:valAx>
        <c:axId val="85309312"/>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85307392"/>
        <c:crosses val="autoZero"/>
        <c:crossBetween val="midCat"/>
      </c:valAx>
      <c:spPr>
        <a:ln>
          <a:solidFill>
            <a:schemeClr val="tx1"/>
          </a:solidFill>
        </a:ln>
      </c:spPr>
    </c:plotArea>
    <c:legend>
      <c:legendPos val="r"/>
      <c:layout>
        <c:manualLayout>
          <c:xMode val="edge"/>
          <c:yMode val="edge"/>
          <c:x val="0.59364698642559988"/>
          <c:y val="3.8202099737532809E-2"/>
          <c:w val="0.36163828470252912"/>
          <c:h val="0.3044732428776303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215466497908785E-2"/>
          <c:y val="3.1631110213787381E-2"/>
          <c:w val="0.87842035587900813"/>
          <c:h val="0.83658343989052653"/>
        </c:manualLayout>
      </c:layout>
      <c:scatterChart>
        <c:scatterStyle val="smoothMarker"/>
        <c:varyColors val="0"/>
        <c:ser>
          <c:idx val="4"/>
          <c:order val="0"/>
          <c:tx>
            <c:v>0.2 Percent Annual Chance</c:v>
          </c:tx>
          <c:spPr>
            <a:ln>
              <a:solidFill>
                <a:schemeClr val="accent2"/>
              </a:solidFill>
            </a:ln>
          </c:spPr>
          <c:marker>
            <c:symbol val="none"/>
          </c:marker>
          <c:xVal>
            <c:numRef>
              <c:f>Inflow_NB2!$C$3:$C$5223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Inflow_NB2!$H$3:$H$5223</c:f>
              <c:numCache>
                <c:formatCode>General</c:formatCode>
                <c:ptCount val="5221"/>
                <c:pt idx="0">
                  <c:v>506.3</c:v>
                </c:pt>
                <c:pt idx="1">
                  <c:v>506.3</c:v>
                </c:pt>
                <c:pt idx="2">
                  <c:v>506.3</c:v>
                </c:pt>
                <c:pt idx="3">
                  <c:v>506.3</c:v>
                </c:pt>
                <c:pt idx="4">
                  <c:v>506.3</c:v>
                </c:pt>
                <c:pt idx="5">
                  <c:v>506.3</c:v>
                </c:pt>
                <c:pt idx="6">
                  <c:v>506.3</c:v>
                </c:pt>
                <c:pt idx="7">
                  <c:v>506.3</c:v>
                </c:pt>
                <c:pt idx="8">
                  <c:v>506.3</c:v>
                </c:pt>
                <c:pt idx="9">
                  <c:v>506.3</c:v>
                </c:pt>
                <c:pt idx="10">
                  <c:v>506.3</c:v>
                </c:pt>
                <c:pt idx="11">
                  <c:v>506.3</c:v>
                </c:pt>
                <c:pt idx="12">
                  <c:v>506.3</c:v>
                </c:pt>
                <c:pt idx="13">
                  <c:v>506.3</c:v>
                </c:pt>
                <c:pt idx="14">
                  <c:v>506.3</c:v>
                </c:pt>
                <c:pt idx="15">
                  <c:v>506.3</c:v>
                </c:pt>
                <c:pt idx="16">
                  <c:v>506.3</c:v>
                </c:pt>
                <c:pt idx="17">
                  <c:v>506.3</c:v>
                </c:pt>
                <c:pt idx="18">
                  <c:v>506.3</c:v>
                </c:pt>
                <c:pt idx="19">
                  <c:v>506.3</c:v>
                </c:pt>
                <c:pt idx="20">
                  <c:v>506.3</c:v>
                </c:pt>
                <c:pt idx="21">
                  <c:v>506.3</c:v>
                </c:pt>
                <c:pt idx="22">
                  <c:v>506.3</c:v>
                </c:pt>
                <c:pt idx="23">
                  <c:v>506.3</c:v>
                </c:pt>
                <c:pt idx="24">
                  <c:v>506.3</c:v>
                </c:pt>
                <c:pt idx="25">
                  <c:v>506.3</c:v>
                </c:pt>
                <c:pt idx="26">
                  <c:v>506.3</c:v>
                </c:pt>
                <c:pt idx="27">
                  <c:v>506.3</c:v>
                </c:pt>
                <c:pt idx="28">
                  <c:v>506.3</c:v>
                </c:pt>
                <c:pt idx="29">
                  <c:v>506.3</c:v>
                </c:pt>
                <c:pt idx="30">
                  <c:v>506.3</c:v>
                </c:pt>
                <c:pt idx="31">
                  <c:v>506.3</c:v>
                </c:pt>
                <c:pt idx="32">
                  <c:v>506.3</c:v>
                </c:pt>
                <c:pt idx="33">
                  <c:v>506.3</c:v>
                </c:pt>
                <c:pt idx="34">
                  <c:v>506.3</c:v>
                </c:pt>
                <c:pt idx="35">
                  <c:v>506.3</c:v>
                </c:pt>
                <c:pt idx="36">
                  <c:v>506.3</c:v>
                </c:pt>
                <c:pt idx="37">
                  <c:v>506.3</c:v>
                </c:pt>
                <c:pt idx="38">
                  <c:v>506.3</c:v>
                </c:pt>
                <c:pt idx="39">
                  <c:v>506.3</c:v>
                </c:pt>
                <c:pt idx="40">
                  <c:v>506.3</c:v>
                </c:pt>
                <c:pt idx="41">
                  <c:v>506.3</c:v>
                </c:pt>
                <c:pt idx="42">
                  <c:v>506.3</c:v>
                </c:pt>
                <c:pt idx="43">
                  <c:v>506.3</c:v>
                </c:pt>
                <c:pt idx="44">
                  <c:v>506.3</c:v>
                </c:pt>
                <c:pt idx="45">
                  <c:v>506.3</c:v>
                </c:pt>
                <c:pt idx="46">
                  <c:v>506.3</c:v>
                </c:pt>
                <c:pt idx="47">
                  <c:v>506.3</c:v>
                </c:pt>
                <c:pt idx="48">
                  <c:v>506.3</c:v>
                </c:pt>
                <c:pt idx="49">
                  <c:v>506.3</c:v>
                </c:pt>
                <c:pt idx="50">
                  <c:v>506.3</c:v>
                </c:pt>
                <c:pt idx="51">
                  <c:v>506.3</c:v>
                </c:pt>
                <c:pt idx="52">
                  <c:v>506.3</c:v>
                </c:pt>
                <c:pt idx="53">
                  <c:v>506.3</c:v>
                </c:pt>
                <c:pt idx="54">
                  <c:v>506.3</c:v>
                </c:pt>
                <c:pt idx="55">
                  <c:v>506.3</c:v>
                </c:pt>
                <c:pt idx="56">
                  <c:v>506.3</c:v>
                </c:pt>
                <c:pt idx="57">
                  <c:v>506.3</c:v>
                </c:pt>
                <c:pt idx="58">
                  <c:v>506.3</c:v>
                </c:pt>
                <c:pt idx="59">
                  <c:v>506.3</c:v>
                </c:pt>
                <c:pt idx="60">
                  <c:v>506.3</c:v>
                </c:pt>
                <c:pt idx="61">
                  <c:v>506.3</c:v>
                </c:pt>
                <c:pt idx="62">
                  <c:v>506.3</c:v>
                </c:pt>
                <c:pt idx="63">
                  <c:v>506.3</c:v>
                </c:pt>
                <c:pt idx="64">
                  <c:v>506.3</c:v>
                </c:pt>
                <c:pt idx="65">
                  <c:v>506.3</c:v>
                </c:pt>
                <c:pt idx="66">
                  <c:v>506.3</c:v>
                </c:pt>
                <c:pt idx="67">
                  <c:v>506.3</c:v>
                </c:pt>
                <c:pt idx="68">
                  <c:v>506.3</c:v>
                </c:pt>
                <c:pt idx="69">
                  <c:v>506.3</c:v>
                </c:pt>
                <c:pt idx="70">
                  <c:v>506.3</c:v>
                </c:pt>
                <c:pt idx="71">
                  <c:v>506.3</c:v>
                </c:pt>
                <c:pt idx="72">
                  <c:v>506.3</c:v>
                </c:pt>
                <c:pt idx="73">
                  <c:v>506.3</c:v>
                </c:pt>
                <c:pt idx="74">
                  <c:v>506.3</c:v>
                </c:pt>
                <c:pt idx="75">
                  <c:v>506.3</c:v>
                </c:pt>
                <c:pt idx="76">
                  <c:v>506.3</c:v>
                </c:pt>
                <c:pt idx="77">
                  <c:v>506.3</c:v>
                </c:pt>
                <c:pt idx="78">
                  <c:v>506.3</c:v>
                </c:pt>
                <c:pt idx="79">
                  <c:v>506.3</c:v>
                </c:pt>
                <c:pt idx="80">
                  <c:v>506.3</c:v>
                </c:pt>
                <c:pt idx="81">
                  <c:v>506.3</c:v>
                </c:pt>
                <c:pt idx="82">
                  <c:v>506.3</c:v>
                </c:pt>
                <c:pt idx="83">
                  <c:v>506.3</c:v>
                </c:pt>
                <c:pt idx="84">
                  <c:v>506.3</c:v>
                </c:pt>
                <c:pt idx="85">
                  <c:v>506.3</c:v>
                </c:pt>
                <c:pt idx="86">
                  <c:v>506.3</c:v>
                </c:pt>
                <c:pt idx="87">
                  <c:v>506.3</c:v>
                </c:pt>
                <c:pt idx="88">
                  <c:v>506.3</c:v>
                </c:pt>
                <c:pt idx="89">
                  <c:v>506.3</c:v>
                </c:pt>
                <c:pt idx="90">
                  <c:v>506.3</c:v>
                </c:pt>
                <c:pt idx="91">
                  <c:v>506.3</c:v>
                </c:pt>
                <c:pt idx="92">
                  <c:v>506.3</c:v>
                </c:pt>
                <c:pt idx="93">
                  <c:v>506.3</c:v>
                </c:pt>
                <c:pt idx="94">
                  <c:v>506.3</c:v>
                </c:pt>
                <c:pt idx="95">
                  <c:v>506.3</c:v>
                </c:pt>
                <c:pt idx="96">
                  <c:v>506.3</c:v>
                </c:pt>
                <c:pt idx="97">
                  <c:v>506.3</c:v>
                </c:pt>
                <c:pt idx="98">
                  <c:v>506.3</c:v>
                </c:pt>
                <c:pt idx="99">
                  <c:v>506.3</c:v>
                </c:pt>
                <c:pt idx="100">
                  <c:v>506.3</c:v>
                </c:pt>
                <c:pt idx="101">
                  <c:v>506.3</c:v>
                </c:pt>
                <c:pt idx="102">
                  <c:v>506.3</c:v>
                </c:pt>
                <c:pt idx="103">
                  <c:v>506.3</c:v>
                </c:pt>
                <c:pt idx="104">
                  <c:v>506.3</c:v>
                </c:pt>
                <c:pt idx="105">
                  <c:v>506.3</c:v>
                </c:pt>
                <c:pt idx="106">
                  <c:v>506.3</c:v>
                </c:pt>
                <c:pt idx="107">
                  <c:v>506.3</c:v>
                </c:pt>
                <c:pt idx="108">
                  <c:v>506.3</c:v>
                </c:pt>
                <c:pt idx="109">
                  <c:v>506.3</c:v>
                </c:pt>
                <c:pt idx="110">
                  <c:v>506.3</c:v>
                </c:pt>
                <c:pt idx="111">
                  <c:v>506.3</c:v>
                </c:pt>
                <c:pt idx="112">
                  <c:v>506.3</c:v>
                </c:pt>
                <c:pt idx="113">
                  <c:v>506.3</c:v>
                </c:pt>
                <c:pt idx="114">
                  <c:v>506.3</c:v>
                </c:pt>
                <c:pt idx="115">
                  <c:v>506.3</c:v>
                </c:pt>
                <c:pt idx="116">
                  <c:v>506.3</c:v>
                </c:pt>
                <c:pt idx="117">
                  <c:v>506.3</c:v>
                </c:pt>
                <c:pt idx="118">
                  <c:v>506.3</c:v>
                </c:pt>
                <c:pt idx="119">
                  <c:v>506.3</c:v>
                </c:pt>
                <c:pt idx="120">
                  <c:v>506.3</c:v>
                </c:pt>
                <c:pt idx="121">
                  <c:v>506.3</c:v>
                </c:pt>
                <c:pt idx="122">
                  <c:v>506.3</c:v>
                </c:pt>
                <c:pt idx="123">
                  <c:v>506.3</c:v>
                </c:pt>
                <c:pt idx="124">
                  <c:v>506.3</c:v>
                </c:pt>
                <c:pt idx="125">
                  <c:v>506.3</c:v>
                </c:pt>
                <c:pt idx="126">
                  <c:v>506.3</c:v>
                </c:pt>
                <c:pt idx="127">
                  <c:v>506.3</c:v>
                </c:pt>
                <c:pt idx="128">
                  <c:v>506.3</c:v>
                </c:pt>
                <c:pt idx="129">
                  <c:v>506.31</c:v>
                </c:pt>
                <c:pt idx="130">
                  <c:v>506.31</c:v>
                </c:pt>
                <c:pt idx="131">
                  <c:v>506.31</c:v>
                </c:pt>
                <c:pt idx="132">
                  <c:v>506.31</c:v>
                </c:pt>
                <c:pt idx="133">
                  <c:v>506.31</c:v>
                </c:pt>
                <c:pt idx="134">
                  <c:v>506.31</c:v>
                </c:pt>
                <c:pt idx="135">
                  <c:v>506.31</c:v>
                </c:pt>
                <c:pt idx="136">
                  <c:v>506.31</c:v>
                </c:pt>
                <c:pt idx="137">
                  <c:v>506.32</c:v>
                </c:pt>
                <c:pt idx="138">
                  <c:v>506.32</c:v>
                </c:pt>
                <c:pt idx="139">
                  <c:v>506.32</c:v>
                </c:pt>
                <c:pt idx="140">
                  <c:v>506.32</c:v>
                </c:pt>
                <c:pt idx="141">
                  <c:v>506.32</c:v>
                </c:pt>
                <c:pt idx="142">
                  <c:v>506.32</c:v>
                </c:pt>
                <c:pt idx="143">
                  <c:v>506.33</c:v>
                </c:pt>
                <c:pt idx="144">
                  <c:v>506.33</c:v>
                </c:pt>
                <c:pt idx="145">
                  <c:v>506.33</c:v>
                </c:pt>
                <c:pt idx="146">
                  <c:v>506.33</c:v>
                </c:pt>
                <c:pt idx="147">
                  <c:v>506.33</c:v>
                </c:pt>
                <c:pt idx="148">
                  <c:v>506.34</c:v>
                </c:pt>
                <c:pt idx="149">
                  <c:v>506.34</c:v>
                </c:pt>
                <c:pt idx="150">
                  <c:v>506.34</c:v>
                </c:pt>
                <c:pt idx="151">
                  <c:v>506.34</c:v>
                </c:pt>
                <c:pt idx="152">
                  <c:v>506.35</c:v>
                </c:pt>
                <c:pt idx="153">
                  <c:v>506.35</c:v>
                </c:pt>
                <c:pt idx="154">
                  <c:v>506.35</c:v>
                </c:pt>
                <c:pt idx="155">
                  <c:v>506.36</c:v>
                </c:pt>
                <c:pt idx="156">
                  <c:v>506.36</c:v>
                </c:pt>
                <c:pt idx="157">
                  <c:v>506.36</c:v>
                </c:pt>
                <c:pt idx="158">
                  <c:v>506.36</c:v>
                </c:pt>
                <c:pt idx="159">
                  <c:v>506.37</c:v>
                </c:pt>
                <c:pt idx="160">
                  <c:v>506.37</c:v>
                </c:pt>
                <c:pt idx="161">
                  <c:v>506.37</c:v>
                </c:pt>
                <c:pt idx="162">
                  <c:v>506.38</c:v>
                </c:pt>
                <c:pt idx="163">
                  <c:v>506.38</c:v>
                </c:pt>
                <c:pt idx="164">
                  <c:v>506.38</c:v>
                </c:pt>
                <c:pt idx="165">
                  <c:v>506.39</c:v>
                </c:pt>
                <c:pt idx="166">
                  <c:v>506.39</c:v>
                </c:pt>
                <c:pt idx="167">
                  <c:v>506.4</c:v>
                </c:pt>
                <c:pt idx="168">
                  <c:v>506.4</c:v>
                </c:pt>
                <c:pt idx="169">
                  <c:v>506.4</c:v>
                </c:pt>
                <c:pt idx="170">
                  <c:v>506.41</c:v>
                </c:pt>
                <c:pt idx="171">
                  <c:v>506.41</c:v>
                </c:pt>
                <c:pt idx="172">
                  <c:v>506.42</c:v>
                </c:pt>
                <c:pt idx="173">
                  <c:v>506.42</c:v>
                </c:pt>
                <c:pt idx="174">
                  <c:v>506.42</c:v>
                </c:pt>
                <c:pt idx="175">
                  <c:v>506.43</c:v>
                </c:pt>
                <c:pt idx="176">
                  <c:v>506.43</c:v>
                </c:pt>
                <c:pt idx="177">
                  <c:v>506.43</c:v>
                </c:pt>
                <c:pt idx="178">
                  <c:v>506.44</c:v>
                </c:pt>
                <c:pt idx="179">
                  <c:v>506.44</c:v>
                </c:pt>
                <c:pt idx="180">
                  <c:v>506.45</c:v>
                </c:pt>
                <c:pt idx="181">
                  <c:v>506.45</c:v>
                </c:pt>
                <c:pt idx="182">
                  <c:v>506.46</c:v>
                </c:pt>
                <c:pt idx="183">
                  <c:v>506.47</c:v>
                </c:pt>
                <c:pt idx="184">
                  <c:v>506.47</c:v>
                </c:pt>
                <c:pt idx="185">
                  <c:v>506.47</c:v>
                </c:pt>
                <c:pt idx="186">
                  <c:v>506.48</c:v>
                </c:pt>
                <c:pt idx="187">
                  <c:v>506.48</c:v>
                </c:pt>
                <c:pt idx="188">
                  <c:v>506.49</c:v>
                </c:pt>
                <c:pt idx="189">
                  <c:v>506.49</c:v>
                </c:pt>
                <c:pt idx="190">
                  <c:v>506.5</c:v>
                </c:pt>
                <c:pt idx="191">
                  <c:v>506.5</c:v>
                </c:pt>
                <c:pt idx="192">
                  <c:v>506.5</c:v>
                </c:pt>
                <c:pt idx="193">
                  <c:v>506.5</c:v>
                </c:pt>
                <c:pt idx="194">
                  <c:v>506.51</c:v>
                </c:pt>
                <c:pt idx="195">
                  <c:v>506.51</c:v>
                </c:pt>
                <c:pt idx="196">
                  <c:v>506.51</c:v>
                </c:pt>
                <c:pt idx="197">
                  <c:v>506.52</c:v>
                </c:pt>
                <c:pt idx="198">
                  <c:v>506.52</c:v>
                </c:pt>
                <c:pt idx="199">
                  <c:v>506.52</c:v>
                </c:pt>
                <c:pt idx="200">
                  <c:v>506.53</c:v>
                </c:pt>
                <c:pt idx="201">
                  <c:v>506.53</c:v>
                </c:pt>
                <c:pt idx="202">
                  <c:v>506.53</c:v>
                </c:pt>
                <c:pt idx="203">
                  <c:v>506.53</c:v>
                </c:pt>
                <c:pt idx="204">
                  <c:v>506.54</c:v>
                </c:pt>
                <c:pt idx="205">
                  <c:v>506.54</c:v>
                </c:pt>
                <c:pt idx="206">
                  <c:v>506.54</c:v>
                </c:pt>
                <c:pt idx="207">
                  <c:v>506.55</c:v>
                </c:pt>
                <c:pt idx="208">
                  <c:v>506.55</c:v>
                </c:pt>
                <c:pt idx="209">
                  <c:v>506.55</c:v>
                </c:pt>
                <c:pt idx="210">
                  <c:v>506.55</c:v>
                </c:pt>
                <c:pt idx="211">
                  <c:v>506.56</c:v>
                </c:pt>
                <c:pt idx="212">
                  <c:v>506.56</c:v>
                </c:pt>
                <c:pt idx="213">
                  <c:v>506.56</c:v>
                </c:pt>
                <c:pt idx="214">
                  <c:v>506.56</c:v>
                </c:pt>
                <c:pt idx="215">
                  <c:v>506.57</c:v>
                </c:pt>
                <c:pt idx="216">
                  <c:v>506.57</c:v>
                </c:pt>
                <c:pt idx="217">
                  <c:v>506.57</c:v>
                </c:pt>
                <c:pt idx="218">
                  <c:v>506.57</c:v>
                </c:pt>
                <c:pt idx="219">
                  <c:v>506.58</c:v>
                </c:pt>
                <c:pt idx="220">
                  <c:v>506.58</c:v>
                </c:pt>
                <c:pt idx="221">
                  <c:v>506.58</c:v>
                </c:pt>
                <c:pt idx="222">
                  <c:v>506.58</c:v>
                </c:pt>
                <c:pt idx="223">
                  <c:v>506.59</c:v>
                </c:pt>
                <c:pt idx="224">
                  <c:v>506.59</c:v>
                </c:pt>
                <c:pt idx="225">
                  <c:v>506.59</c:v>
                </c:pt>
                <c:pt idx="226">
                  <c:v>506.59</c:v>
                </c:pt>
                <c:pt idx="227">
                  <c:v>506.6</c:v>
                </c:pt>
                <c:pt idx="228">
                  <c:v>506.6</c:v>
                </c:pt>
                <c:pt idx="229">
                  <c:v>506.6</c:v>
                </c:pt>
                <c:pt idx="230">
                  <c:v>506.61</c:v>
                </c:pt>
                <c:pt idx="231">
                  <c:v>506.61</c:v>
                </c:pt>
                <c:pt idx="232">
                  <c:v>506.61</c:v>
                </c:pt>
                <c:pt idx="233">
                  <c:v>506.61</c:v>
                </c:pt>
                <c:pt idx="234">
                  <c:v>506.62</c:v>
                </c:pt>
                <c:pt idx="235">
                  <c:v>506.62</c:v>
                </c:pt>
                <c:pt idx="236">
                  <c:v>506.62</c:v>
                </c:pt>
                <c:pt idx="237">
                  <c:v>506.63</c:v>
                </c:pt>
                <c:pt idx="238">
                  <c:v>506.63</c:v>
                </c:pt>
                <c:pt idx="239">
                  <c:v>506.63</c:v>
                </c:pt>
                <c:pt idx="240">
                  <c:v>506.64</c:v>
                </c:pt>
                <c:pt idx="241">
                  <c:v>506.64</c:v>
                </c:pt>
                <c:pt idx="242">
                  <c:v>506.64</c:v>
                </c:pt>
                <c:pt idx="243">
                  <c:v>506.65</c:v>
                </c:pt>
                <c:pt idx="244">
                  <c:v>506.65</c:v>
                </c:pt>
                <c:pt idx="245">
                  <c:v>506.65</c:v>
                </c:pt>
                <c:pt idx="246">
                  <c:v>506.66</c:v>
                </c:pt>
                <c:pt idx="247">
                  <c:v>506.66</c:v>
                </c:pt>
                <c:pt idx="248">
                  <c:v>506.66</c:v>
                </c:pt>
                <c:pt idx="249">
                  <c:v>506.67</c:v>
                </c:pt>
                <c:pt idx="250">
                  <c:v>506.67</c:v>
                </c:pt>
                <c:pt idx="251">
                  <c:v>506.67</c:v>
                </c:pt>
                <c:pt idx="252">
                  <c:v>506.67</c:v>
                </c:pt>
                <c:pt idx="253">
                  <c:v>506.68</c:v>
                </c:pt>
                <c:pt idx="254">
                  <c:v>506.68</c:v>
                </c:pt>
                <c:pt idx="255">
                  <c:v>506.68</c:v>
                </c:pt>
                <c:pt idx="256">
                  <c:v>506.69</c:v>
                </c:pt>
                <c:pt idx="257">
                  <c:v>506.69</c:v>
                </c:pt>
                <c:pt idx="258">
                  <c:v>506.7</c:v>
                </c:pt>
                <c:pt idx="259">
                  <c:v>506.7</c:v>
                </c:pt>
                <c:pt idx="260">
                  <c:v>506.7</c:v>
                </c:pt>
                <c:pt idx="261">
                  <c:v>506.7</c:v>
                </c:pt>
                <c:pt idx="262">
                  <c:v>506.71</c:v>
                </c:pt>
                <c:pt idx="263">
                  <c:v>506.71</c:v>
                </c:pt>
                <c:pt idx="264">
                  <c:v>506.71</c:v>
                </c:pt>
                <c:pt idx="265">
                  <c:v>506.72</c:v>
                </c:pt>
                <c:pt idx="266">
                  <c:v>506.72</c:v>
                </c:pt>
                <c:pt idx="267">
                  <c:v>506.72</c:v>
                </c:pt>
                <c:pt idx="268">
                  <c:v>506.73</c:v>
                </c:pt>
                <c:pt idx="269">
                  <c:v>506.73</c:v>
                </c:pt>
                <c:pt idx="270">
                  <c:v>506.73</c:v>
                </c:pt>
                <c:pt idx="271">
                  <c:v>506.74</c:v>
                </c:pt>
                <c:pt idx="272">
                  <c:v>506.74</c:v>
                </c:pt>
                <c:pt idx="273">
                  <c:v>506.74</c:v>
                </c:pt>
                <c:pt idx="274">
                  <c:v>506.75</c:v>
                </c:pt>
                <c:pt idx="275">
                  <c:v>506.75</c:v>
                </c:pt>
                <c:pt idx="276">
                  <c:v>506.76</c:v>
                </c:pt>
                <c:pt idx="277">
                  <c:v>506.76</c:v>
                </c:pt>
                <c:pt idx="278">
                  <c:v>506.76</c:v>
                </c:pt>
                <c:pt idx="279">
                  <c:v>506.77</c:v>
                </c:pt>
                <c:pt idx="280">
                  <c:v>506.77</c:v>
                </c:pt>
                <c:pt idx="281">
                  <c:v>506.77</c:v>
                </c:pt>
                <c:pt idx="282">
                  <c:v>506.78</c:v>
                </c:pt>
                <c:pt idx="283">
                  <c:v>506.78</c:v>
                </c:pt>
                <c:pt idx="284">
                  <c:v>506.78</c:v>
                </c:pt>
                <c:pt idx="285">
                  <c:v>506.79</c:v>
                </c:pt>
                <c:pt idx="286">
                  <c:v>506.79</c:v>
                </c:pt>
                <c:pt idx="287">
                  <c:v>506.79</c:v>
                </c:pt>
                <c:pt idx="288">
                  <c:v>506.8</c:v>
                </c:pt>
                <c:pt idx="289">
                  <c:v>506.8</c:v>
                </c:pt>
                <c:pt idx="290">
                  <c:v>506.8</c:v>
                </c:pt>
                <c:pt idx="291">
                  <c:v>506.8</c:v>
                </c:pt>
                <c:pt idx="292">
                  <c:v>506.81</c:v>
                </c:pt>
                <c:pt idx="293">
                  <c:v>506.81</c:v>
                </c:pt>
                <c:pt idx="294">
                  <c:v>506.81</c:v>
                </c:pt>
                <c:pt idx="295">
                  <c:v>506.81</c:v>
                </c:pt>
                <c:pt idx="296">
                  <c:v>506.81</c:v>
                </c:pt>
                <c:pt idx="297">
                  <c:v>506.81</c:v>
                </c:pt>
                <c:pt idx="298">
                  <c:v>506.81</c:v>
                </c:pt>
                <c:pt idx="299">
                  <c:v>506.81</c:v>
                </c:pt>
                <c:pt idx="300">
                  <c:v>506.81</c:v>
                </c:pt>
                <c:pt idx="301">
                  <c:v>506.82</c:v>
                </c:pt>
                <c:pt idx="302">
                  <c:v>506.82</c:v>
                </c:pt>
                <c:pt idx="303">
                  <c:v>506.82</c:v>
                </c:pt>
                <c:pt idx="304">
                  <c:v>506.82</c:v>
                </c:pt>
                <c:pt idx="305">
                  <c:v>506.82</c:v>
                </c:pt>
                <c:pt idx="306">
                  <c:v>506.82</c:v>
                </c:pt>
                <c:pt idx="307">
                  <c:v>506.82</c:v>
                </c:pt>
                <c:pt idx="308">
                  <c:v>506.82</c:v>
                </c:pt>
                <c:pt idx="309">
                  <c:v>506.82</c:v>
                </c:pt>
                <c:pt idx="310">
                  <c:v>506.82</c:v>
                </c:pt>
                <c:pt idx="311">
                  <c:v>506.82</c:v>
                </c:pt>
                <c:pt idx="312">
                  <c:v>506.82</c:v>
                </c:pt>
                <c:pt idx="313">
                  <c:v>506.82</c:v>
                </c:pt>
                <c:pt idx="314">
                  <c:v>506.82</c:v>
                </c:pt>
                <c:pt idx="315">
                  <c:v>506.82</c:v>
                </c:pt>
                <c:pt idx="316">
                  <c:v>506.82</c:v>
                </c:pt>
                <c:pt idx="317">
                  <c:v>506.82</c:v>
                </c:pt>
                <c:pt idx="318">
                  <c:v>506.82</c:v>
                </c:pt>
                <c:pt idx="319">
                  <c:v>506.82</c:v>
                </c:pt>
                <c:pt idx="320">
                  <c:v>506.83</c:v>
                </c:pt>
                <c:pt idx="321">
                  <c:v>506.83</c:v>
                </c:pt>
                <c:pt idx="322">
                  <c:v>506.83</c:v>
                </c:pt>
                <c:pt idx="323">
                  <c:v>506.83</c:v>
                </c:pt>
                <c:pt idx="324">
                  <c:v>506.83</c:v>
                </c:pt>
                <c:pt idx="325">
                  <c:v>506.83</c:v>
                </c:pt>
                <c:pt idx="326">
                  <c:v>506.83</c:v>
                </c:pt>
                <c:pt idx="327">
                  <c:v>506.83</c:v>
                </c:pt>
                <c:pt idx="328">
                  <c:v>506.83</c:v>
                </c:pt>
                <c:pt idx="329">
                  <c:v>506.84</c:v>
                </c:pt>
                <c:pt idx="330">
                  <c:v>506.84</c:v>
                </c:pt>
                <c:pt idx="331">
                  <c:v>506.84</c:v>
                </c:pt>
                <c:pt idx="332">
                  <c:v>506.84</c:v>
                </c:pt>
                <c:pt idx="333">
                  <c:v>506.84</c:v>
                </c:pt>
                <c:pt idx="334">
                  <c:v>506.84</c:v>
                </c:pt>
                <c:pt idx="335">
                  <c:v>506.84</c:v>
                </c:pt>
                <c:pt idx="336">
                  <c:v>506.84</c:v>
                </c:pt>
                <c:pt idx="337">
                  <c:v>506.84</c:v>
                </c:pt>
                <c:pt idx="338">
                  <c:v>506.85</c:v>
                </c:pt>
                <c:pt idx="339">
                  <c:v>506.85</c:v>
                </c:pt>
                <c:pt idx="340">
                  <c:v>506.85</c:v>
                </c:pt>
                <c:pt idx="341">
                  <c:v>506.85</c:v>
                </c:pt>
                <c:pt idx="342">
                  <c:v>506.85</c:v>
                </c:pt>
                <c:pt idx="343">
                  <c:v>506.85</c:v>
                </c:pt>
                <c:pt idx="344">
                  <c:v>506.85</c:v>
                </c:pt>
                <c:pt idx="345">
                  <c:v>506.86</c:v>
                </c:pt>
                <c:pt idx="346">
                  <c:v>506.86</c:v>
                </c:pt>
                <c:pt idx="347">
                  <c:v>506.86</c:v>
                </c:pt>
                <c:pt idx="348">
                  <c:v>506.86</c:v>
                </c:pt>
                <c:pt idx="349">
                  <c:v>506.86</c:v>
                </c:pt>
                <c:pt idx="350">
                  <c:v>506.86</c:v>
                </c:pt>
                <c:pt idx="351">
                  <c:v>506.87</c:v>
                </c:pt>
                <c:pt idx="352">
                  <c:v>506.87</c:v>
                </c:pt>
                <c:pt idx="353">
                  <c:v>506.88</c:v>
                </c:pt>
                <c:pt idx="354">
                  <c:v>506.89</c:v>
                </c:pt>
                <c:pt idx="355">
                  <c:v>506.9</c:v>
                </c:pt>
                <c:pt idx="356">
                  <c:v>506.92</c:v>
                </c:pt>
                <c:pt idx="357">
                  <c:v>506.94</c:v>
                </c:pt>
                <c:pt idx="358">
                  <c:v>506.97</c:v>
                </c:pt>
                <c:pt idx="359">
                  <c:v>507</c:v>
                </c:pt>
                <c:pt idx="360">
                  <c:v>507.03</c:v>
                </c:pt>
                <c:pt idx="361">
                  <c:v>507.06</c:v>
                </c:pt>
                <c:pt idx="362">
                  <c:v>507.1</c:v>
                </c:pt>
                <c:pt idx="363">
                  <c:v>507.13</c:v>
                </c:pt>
                <c:pt idx="364">
                  <c:v>507.17</c:v>
                </c:pt>
                <c:pt idx="365">
                  <c:v>507.2</c:v>
                </c:pt>
                <c:pt idx="366">
                  <c:v>507.23</c:v>
                </c:pt>
                <c:pt idx="367">
                  <c:v>507.26</c:v>
                </c:pt>
                <c:pt idx="368">
                  <c:v>507.29</c:v>
                </c:pt>
                <c:pt idx="369">
                  <c:v>507.32</c:v>
                </c:pt>
                <c:pt idx="370">
                  <c:v>507.34</c:v>
                </c:pt>
                <c:pt idx="371">
                  <c:v>507.37</c:v>
                </c:pt>
                <c:pt idx="372">
                  <c:v>507.38</c:v>
                </c:pt>
                <c:pt idx="373">
                  <c:v>507.4</c:v>
                </c:pt>
                <c:pt idx="374">
                  <c:v>507.42</c:v>
                </c:pt>
                <c:pt idx="375">
                  <c:v>507.43</c:v>
                </c:pt>
                <c:pt idx="376">
                  <c:v>507.45</c:v>
                </c:pt>
                <c:pt idx="377">
                  <c:v>507.46</c:v>
                </c:pt>
                <c:pt idx="378">
                  <c:v>507.47</c:v>
                </c:pt>
                <c:pt idx="379">
                  <c:v>507.49</c:v>
                </c:pt>
                <c:pt idx="380">
                  <c:v>507.5</c:v>
                </c:pt>
                <c:pt idx="381">
                  <c:v>507.51</c:v>
                </c:pt>
                <c:pt idx="382">
                  <c:v>507.53</c:v>
                </c:pt>
                <c:pt idx="383">
                  <c:v>507.54</c:v>
                </c:pt>
                <c:pt idx="384">
                  <c:v>507.55</c:v>
                </c:pt>
                <c:pt idx="385">
                  <c:v>507.56</c:v>
                </c:pt>
                <c:pt idx="386">
                  <c:v>507.58</c:v>
                </c:pt>
                <c:pt idx="387">
                  <c:v>507.59</c:v>
                </c:pt>
                <c:pt idx="388">
                  <c:v>507.6</c:v>
                </c:pt>
                <c:pt idx="389">
                  <c:v>507.61</c:v>
                </c:pt>
                <c:pt idx="390">
                  <c:v>507.62</c:v>
                </c:pt>
                <c:pt idx="391">
                  <c:v>507.63</c:v>
                </c:pt>
                <c:pt idx="392">
                  <c:v>507.64</c:v>
                </c:pt>
                <c:pt idx="393">
                  <c:v>507.66</c:v>
                </c:pt>
                <c:pt idx="394">
                  <c:v>507.67</c:v>
                </c:pt>
                <c:pt idx="395">
                  <c:v>507.68</c:v>
                </c:pt>
                <c:pt idx="396">
                  <c:v>507.69</c:v>
                </c:pt>
                <c:pt idx="397">
                  <c:v>507.7</c:v>
                </c:pt>
                <c:pt idx="398">
                  <c:v>507.7</c:v>
                </c:pt>
                <c:pt idx="399">
                  <c:v>507.7</c:v>
                </c:pt>
                <c:pt idx="400">
                  <c:v>507.71</c:v>
                </c:pt>
                <c:pt idx="401">
                  <c:v>507.72</c:v>
                </c:pt>
                <c:pt idx="402">
                  <c:v>507.73</c:v>
                </c:pt>
                <c:pt idx="403">
                  <c:v>507.74</c:v>
                </c:pt>
                <c:pt idx="404">
                  <c:v>507.75</c:v>
                </c:pt>
                <c:pt idx="405">
                  <c:v>507.77</c:v>
                </c:pt>
                <c:pt idx="406">
                  <c:v>507.79</c:v>
                </c:pt>
                <c:pt idx="407">
                  <c:v>507.81</c:v>
                </c:pt>
                <c:pt idx="408">
                  <c:v>507.83</c:v>
                </c:pt>
                <c:pt idx="409">
                  <c:v>507.85</c:v>
                </c:pt>
                <c:pt idx="410">
                  <c:v>507.87</c:v>
                </c:pt>
                <c:pt idx="411">
                  <c:v>507.89</c:v>
                </c:pt>
                <c:pt idx="412">
                  <c:v>507.92</c:v>
                </c:pt>
                <c:pt idx="413">
                  <c:v>507.94</c:v>
                </c:pt>
                <c:pt idx="414">
                  <c:v>507.96</c:v>
                </c:pt>
                <c:pt idx="415">
                  <c:v>507.99</c:v>
                </c:pt>
                <c:pt idx="416">
                  <c:v>508.01</c:v>
                </c:pt>
                <c:pt idx="417">
                  <c:v>508.04</c:v>
                </c:pt>
                <c:pt idx="418">
                  <c:v>508.06</c:v>
                </c:pt>
                <c:pt idx="419">
                  <c:v>508.09</c:v>
                </c:pt>
                <c:pt idx="420">
                  <c:v>508.12</c:v>
                </c:pt>
                <c:pt idx="421">
                  <c:v>508.15</c:v>
                </c:pt>
                <c:pt idx="422">
                  <c:v>508.17</c:v>
                </c:pt>
                <c:pt idx="423">
                  <c:v>508.2</c:v>
                </c:pt>
                <c:pt idx="424">
                  <c:v>508.23</c:v>
                </c:pt>
                <c:pt idx="425">
                  <c:v>508.25</c:v>
                </c:pt>
                <c:pt idx="426">
                  <c:v>508.28</c:v>
                </c:pt>
                <c:pt idx="427">
                  <c:v>508.31</c:v>
                </c:pt>
                <c:pt idx="428">
                  <c:v>508.36</c:v>
                </c:pt>
                <c:pt idx="429">
                  <c:v>508.4</c:v>
                </c:pt>
                <c:pt idx="430">
                  <c:v>508.43</c:v>
                </c:pt>
                <c:pt idx="431">
                  <c:v>508.46</c:v>
                </c:pt>
                <c:pt idx="432">
                  <c:v>508.48</c:v>
                </c:pt>
                <c:pt idx="433">
                  <c:v>508.5</c:v>
                </c:pt>
                <c:pt idx="434">
                  <c:v>508.52</c:v>
                </c:pt>
                <c:pt idx="435">
                  <c:v>508.55</c:v>
                </c:pt>
                <c:pt idx="436">
                  <c:v>508.58</c:v>
                </c:pt>
                <c:pt idx="437">
                  <c:v>508.6</c:v>
                </c:pt>
                <c:pt idx="438">
                  <c:v>508.63</c:v>
                </c:pt>
                <c:pt idx="439">
                  <c:v>508.66</c:v>
                </c:pt>
                <c:pt idx="440">
                  <c:v>508.68</c:v>
                </c:pt>
                <c:pt idx="441">
                  <c:v>508.71</c:v>
                </c:pt>
                <c:pt idx="442">
                  <c:v>508.73</c:v>
                </c:pt>
                <c:pt idx="443">
                  <c:v>508.75</c:v>
                </c:pt>
                <c:pt idx="444">
                  <c:v>508.77</c:v>
                </c:pt>
                <c:pt idx="445">
                  <c:v>508.8</c:v>
                </c:pt>
                <c:pt idx="446">
                  <c:v>508.83</c:v>
                </c:pt>
                <c:pt idx="447">
                  <c:v>508.86</c:v>
                </c:pt>
                <c:pt idx="448">
                  <c:v>508.88</c:v>
                </c:pt>
                <c:pt idx="449">
                  <c:v>508.91</c:v>
                </c:pt>
                <c:pt idx="450">
                  <c:v>508.94</c:v>
                </c:pt>
                <c:pt idx="451">
                  <c:v>508.96</c:v>
                </c:pt>
                <c:pt idx="452">
                  <c:v>508.99</c:v>
                </c:pt>
                <c:pt idx="453">
                  <c:v>509.02</c:v>
                </c:pt>
                <c:pt idx="454">
                  <c:v>509.04</c:v>
                </c:pt>
                <c:pt idx="455">
                  <c:v>509.07</c:v>
                </c:pt>
                <c:pt idx="456">
                  <c:v>509.09</c:v>
                </c:pt>
                <c:pt idx="457">
                  <c:v>509.12</c:v>
                </c:pt>
                <c:pt idx="458">
                  <c:v>509.14</c:v>
                </c:pt>
                <c:pt idx="459">
                  <c:v>509.16</c:v>
                </c:pt>
                <c:pt idx="460">
                  <c:v>509.19</c:v>
                </c:pt>
                <c:pt idx="461">
                  <c:v>509.21</c:v>
                </c:pt>
                <c:pt idx="462">
                  <c:v>509.24</c:v>
                </c:pt>
                <c:pt idx="463">
                  <c:v>509.26</c:v>
                </c:pt>
                <c:pt idx="464">
                  <c:v>509.28</c:v>
                </c:pt>
                <c:pt idx="465">
                  <c:v>509.31</c:v>
                </c:pt>
                <c:pt idx="466">
                  <c:v>509.33</c:v>
                </c:pt>
                <c:pt idx="467">
                  <c:v>509.35</c:v>
                </c:pt>
                <c:pt idx="468">
                  <c:v>509.37</c:v>
                </c:pt>
                <c:pt idx="469">
                  <c:v>509.39</c:v>
                </c:pt>
                <c:pt idx="470">
                  <c:v>509.41</c:v>
                </c:pt>
                <c:pt idx="471">
                  <c:v>509.43</c:v>
                </c:pt>
                <c:pt idx="472">
                  <c:v>509.45</c:v>
                </c:pt>
                <c:pt idx="473">
                  <c:v>509.47</c:v>
                </c:pt>
                <c:pt idx="474">
                  <c:v>509.48</c:v>
                </c:pt>
                <c:pt idx="475">
                  <c:v>509.5</c:v>
                </c:pt>
                <c:pt idx="476">
                  <c:v>509.52</c:v>
                </c:pt>
                <c:pt idx="477">
                  <c:v>509.54</c:v>
                </c:pt>
                <c:pt idx="478">
                  <c:v>509.55</c:v>
                </c:pt>
                <c:pt idx="479">
                  <c:v>509.57</c:v>
                </c:pt>
                <c:pt idx="480">
                  <c:v>509.59</c:v>
                </c:pt>
                <c:pt idx="481">
                  <c:v>509.6</c:v>
                </c:pt>
                <c:pt idx="482">
                  <c:v>509.62</c:v>
                </c:pt>
                <c:pt idx="483">
                  <c:v>509.64</c:v>
                </c:pt>
                <c:pt idx="484">
                  <c:v>509.65</c:v>
                </c:pt>
                <c:pt idx="485">
                  <c:v>509.67</c:v>
                </c:pt>
                <c:pt idx="486">
                  <c:v>509.69</c:v>
                </c:pt>
                <c:pt idx="487">
                  <c:v>509.7</c:v>
                </c:pt>
                <c:pt idx="488">
                  <c:v>509.72</c:v>
                </c:pt>
                <c:pt idx="489">
                  <c:v>509.74</c:v>
                </c:pt>
                <c:pt idx="490">
                  <c:v>509.76</c:v>
                </c:pt>
                <c:pt idx="491">
                  <c:v>509.77</c:v>
                </c:pt>
                <c:pt idx="492">
                  <c:v>509.79</c:v>
                </c:pt>
                <c:pt idx="493">
                  <c:v>509.81</c:v>
                </c:pt>
                <c:pt idx="494">
                  <c:v>509.83</c:v>
                </c:pt>
                <c:pt idx="495">
                  <c:v>509.85</c:v>
                </c:pt>
                <c:pt idx="496">
                  <c:v>509.87</c:v>
                </c:pt>
                <c:pt idx="497">
                  <c:v>509.89</c:v>
                </c:pt>
                <c:pt idx="498">
                  <c:v>509.91</c:v>
                </c:pt>
                <c:pt idx="499">
                  <c:v>509.93</c:v>
                </c:pt>
                <c:pt idx="500">
                  <c:v>509.96</c:v>
                </c:pt>
                <c:pt idx="501">
                  <c:v>509.98</c:v>
                </c:pt>
                <c:pt idx="502">
                  <c:v>510.01</c:v>
                </c:pt>
                <c:pt idx="503">
                  <c:v>510.04</c:v>
                </c:pt>
                <c:pt idx="504">
                  <c:v>510.06</c:v>
                </c:pt>
                <c:pt idx="505">
                  <c:v>510.09</c:v>
                </c:pt>
                <c:pt idx="506">
                  <c:v>510.12</c:v>
                </c:pt>
                <c:pt idx="507">
                  <c:v>510.16</c:v>
                </c:pt>
                <c:pt idx="508">
                  <c:v>510.19</c:v>
                </c:pt>
                <c:pt idx="509">
                  <c:v>510.23</c:v>
                </c:pt>
                <c:pt idx="510">
                  <c:v>510.26</c:v>
                </c:pt>
                <c:pt idx="511">
                  <c:v>510.3</c:v>
                </c:pt>
                <c:pt idx="512">
                  <c:v>510.33</c:v>
                </c:pt>
                <c:pt idx="513">
                  <c:v>510.37</c:v>
                </c:pt>
                <c:pt idx="514">
                  <c:v>510.37</c:v>
                </c:pt>
                <c:pt idx="515">
                  <c:v>510.41</c:v>
                </c:pt>
                <c:pt idx="516">
                  <c:v>510.45</c:v>
                </c:pt>
                <c:pt idx="517">
                  <c:v>510.49</c:v>
                </c:pt>
                <c:pt idx="518">
                  <c:v>510.52</c:v>
                </c:pt>
                <c:pt idx="519">
                  <c:v>510.56</c:v>
                </c:pt>
                <c:pt idx="520">
                  <c:v>510.59</c:v>
                </c:pt>
                <c:pt idx="521">
                  <c:v>510.63</c:v>
                </c:pt>
                <c:pt idx="522">
                  <c:v>510.66</c:v>
                </c:pt>
                <c:pt idx="523">
                  <c:v>510.69</c:v>
                </c:pt>
                <c:pt idx="524">
                  <c:v>510.72</c:v>
                </c:pt>
                <c:pt idx="525">
                  <c:v>510.75</c:v>
                </c:pt>
                <c:pt idx="526">
                  <c:v>510.77</c:v>
                </c:pt>
                <c:pt idx="527">
                  <c:v>510.8</c:v>
                </c:pt>
                <c:pt idx="528">
                  <c:v>510.82</c:v>
                </c:pt>
                <c:pt idx="529">
                  <c:v>510.85</c:v>
                </c:pt>
                <c:pt idx="530">
                  <c:v>510.87</c:v>
                </c:pt>
                <c:pt idx="531">
                  <c:v>510.89</c:v>
                </c:pt>
                <c:pt idx="532">
                  <c:v>510.92</c:v>
                </c:pt>
                <c:pt idx="533">
                  <c:v>510.94</c:v>
                </c:pt>
                <c:pt idx="534">
                  <c:v>510.96</c:v>
                </c:pt>
                <c:pt idx="535">
                  <c:v>510.98</c:v>
                </c:pt>
                <c:pt idx="536">
                  <c:v>511</c:v>
                </c:pt>
                <c:pt idx="537">
                  <c:v>511.02</c:v>
                </c:pt>
                <c:pt idx="538">
                  <c:v>511.04</c:v>
                </c:pt>
                <c:pt idx="539">
                  <c:v>511.06</c:v>
                </c:pt>
                <c:pt idx="540">
                  <c:v>511.08</c:v>
                </c:pt>
                <c:pt idx="541">
                  <c:v>511.1</c:v>
                </c:pt>
                <c:pt idx="542">
                  <c:v>511.12</c:v>
                </c:pt>
                <c:pt idx="543">
                  <c:v>511.14</c:v>
                </c:pt>
                <c:pt idx="544">
                  <c:v>511.15</c:v>
                </c:pt>
                <c:pt idx="545">
                  <c:v>511.17</c:v>
                </c:pt>
                <c:pt idx="546">
                  <c:v>511.19</c:v>
                </c:pt>
                <c:pt idx="547">
                  <c:v>511.21</c:v>
                </c:pt>
                <c:pt idx="548">
                  <c:v>511.23</c:v>
                </c:pt>
                <c:pt idx="549">
                  <c:v>511.25</c:v>
                </c:pt>
                <c:pt idx="550">
                  <c:v>511.27</c:v>
                </c:pt>
                <c:pt idx="551">
                  <c:v>511.3</c:v>
                </c:pt>
                <c:pt idx="552">
                  <c:v>511.32</c:v>
                </c:pt>
                <c:pt idx="553">
                  <c:v>511.33</c:v>
                </c:pt>
                <c:pt idx="554">
                  <c:v>511.35</c:v>
                </c:pt>
                <c:pt idx="555">
                  <c:v>511.36</c:v>
                </c:pt>
                <c:pt idx="556">
                  <c:v>511.38</c:v>
                </c:pt>
                <c:pt idx="557">
                  <c:v>511.4</c:v>
                </c:pt>
                <c:pt idx="558">
                  <c:v>511.41</c:v>
                </c:pt>
                <c:pt idx="559">
                  <c:v>511.43</c:v>
                </c:pt>
                <c:pt idx="560">
                  <c:v>511.45</c:v>
                </c:pt>
                <c:pt idx="561">
                  <c:v>511.46</c:v>
                </c:pt>
                <c:pt idx="562">
                  <c:v>511.48</c:v>
                </c:pt>
                <c:pt idx="563">
                  <c:v>511.49</c:v>
                </c:pt>
                <c:pt idx="564">
                  <c:v>511.51</c:v>
                </c:pt>
                <c:pt idx="565">
                  <c:v>511.53</c:v>
                </c:pt>
                <c:pt idx="566">
                  <c:v>511.54</c:v>
                </c:pt>
                <c:pt idx="567">
                  <c:v>511.56</c:v>
                </c:pt>
                <c:pt idx="568">
                  <c:v>511.58</c:v>
                </c:pt>
                <c:pt idx="569">
                  <c:v>511.59</c:v>
                </c:pt>
                <c:pt idx="570">
                  <c:v>511.61</c:v>
                </c:pt>
                <c:pt idx="571">
                  <c:v>511.63</c:v>
                </c:pt>
                <c:pt idx="572">
                  <c:v>511.64</c:v>
                </c:pt>
                <c:pt idx="573">
                  <c:v>511.66</c:v>
                </c:pt>
                <c:pt idx="574">
                  <c:v>511.68</c:v>
                </c:pt>
                <c:pt idx="575">
                  <c:v>511.69</c:v>
                </c:pt>
                <c:pt idx="576">
                  <c:v>511.71</c:v>
                </c:pt>
                <c:pt idx="577">
                  <c:v>511.72</c:v>
                </c:pt>
                <c:pt idx="578">
                  <c:v>511.74</c:v>
                </c:pt>
                <c:pt idx="579">
                  <c:v>511.76</c:v>
                </c:pt>
                <c:pt idx="580">
                  <c:v>511.77</c:v>
                </c:pt>
                <c:pt idx="581">
                  <c:v>511.79</c:v>
                </c:pt>
                <c:pt idx="582">
                  <c:v>511.81</c:v>
                </c:pt>
                <c:pt idx="583">
                  <c:v>511.82</c:v>
                </c:pt>
                <c:pt idx="584">
                  <c:v>511.84</c:v>
                </c:pt>
                <c:pt idx="585">
                  <c:v>511.86</c:v>
                </c:pt>
                <c:pt idx="586">
                  <c:v>511.87</c:v>
                </c:pt>
                <c:pt idx="587">
                  <c:v>511.89</c:v>
                </c:pt>
                <c:pt idx="588">
                  <c:v>511.91</c:v>
                </c:pt>
                <c:pt idx="589">
                  <c:v>511.93</c:v>
                </c:pt>
                <c:pt idx="590">
                  <c:v>511.95</c:v>
                </c:pt>
                <c:pt idx="591">
                  <c:v>511.97</c:v>
                </c:pt>
                <c:pt idx="592">
                  <c:v>511.99</c:v>
                </c:pt>
                <c:pt idx="593">
                  <c:v>512.01</c:v>
                </c:pt>
                <c:pt idx="594">
                  <c:v>512.03</c:v>
                </c:pt>
                <c:pt idx="595">
                  <c:v>512.04999999999995</c:v>
                </c:pt>
                <c:pt idx="596">
                  <c:v>512.07000000000005</c:v>
                </c:pt>
                <c:pt idx="597">
                  <c:v>512.09</c:v>
                </c:pt>
                <c:pt idx="598">
                  <c:v>512.12</c:v>
                </c:pt>
                <c:pt idx="599">
                  <c:v>512.14</c:v>
                </c:pt>
                <c:pt idx="600">
                  <c:v>512.16</c:v>
                </c:pt>
                <c:pt idx="601">
                  <c:v>512.17999999999995</c:v>
                </c:pt>
                <c:pt idx="602">
                  <c:v>512.20000000000005</c:v>
                </c:pt>
                <c:pt idx="603">
                  <c:v>512.22</c:v>
                </c:pt>
                <c:pt idx="604">
                  <c:v>512.24</c:v>
                </c:pt>
                <c:pt idx="605">
                  <c:v>512.27</c:v>
                </c:pt>
                <c:pt idx="606">
                  <c:v>512.29</c:v>
                </c:pt>
                <c:pt idx="607">
                  <c:v>512.30999999999995</c:v>
                </c:pt>
                <c:pt idx="608">
                  <c:v>512.33000000000004</c:v>
                </c:pt>
                <c:pt idx="609">
                  <c:v>512.35</c:v>
                </c:pt>
                <c:pt idx="610">
                  <c:v>512.37</c:v>
                </c:pt>
                <c:pt idx="611">
                  <c:v>512.39</c:v>
                </c:pt>
                <c:pt idx="612">
                  <c:v>512.41</c:v>
                </c:pt>
                <c:pt idx="613">
                  <c:v>512.42999999999995</c:v>
                </c:pt>
                <c:pt idx="614">
                  <c:v>512.45000000000005</c:v>
                </c:pt>
                <c:pt idx="615">
                  <c:v>512.47</c:v>
                </c:pt>
                <c:pt idx="616">
                  <c:v>512.49</c:v>
                </c:pt>
                <c:pt idx="617">
                  <c:v>512.51</c:v>
                </c:pt>
                <c:pt idx="618">
                  <c:v>512.53</c:v>
                </c:pt>
                <c:pt idx="619">
                  <c:v>512.55999999999995</c:v>
                </c:pt>
                <c:pt idx="620">
                  <c:v>512.58000000000004</c:v>
                </c:pt>
                <c:pt idx="621">
                  <c:v>512.59</c:v>
                </c:pt>
                <c:pt idx="622">
                  <c:v>512.61</c:v>
                </c:pt>
                <c:pt idx="623">
                  <c:v>512.63</c:v>
                </c:pt>
                <c:pt idx="624">
                  <c:v>512.65</c:v>
                </c:pt>
                <c:pt idx="625">
                  <c:v>512.66999999999996</c:v>
                </c:pt>
                <c:pt idx="626">
                  <c:v>512.69000000000005</c:v>
                </c:pt>
                <c:pt idx="627">
                  <c:v>512.71</c:v>
                </c:pt>
                <c:pt idx="628">
                  <c:v>512.72</c:v>
                </c:pt>
                <c:pt idx="629">
                  <c:v>512.74</c:v>
                </c:pt>
                <c:pt idx="630">
                  <c:v>512.76</c:v>
                </c:pt>
                <c:pt idx="631">
                  <c:v>512.79</c:v>
                </c:pt>
                <c:pt idx="632">
                  <c:v>512.80999999999995</c:v>
                </c:pt>
                <c:pt idx="633">
                  <c:v>512.83000000000004</c:v>
                </c:pt>
                <c:pt idx="634">
                  <c:v>512.86</c:v>
                </c:pt>
                <c:pt idx="635">
                  <c:v>512.88</c:v>
                </c:pt>
                <c:pt idx="636">
                  <c:v>512.91</c:v>
                </c:pt>
                <c:pt idx="637">
                  <c:v>512.92999999999995</c:v>
                </c:pt>
                <c:pt idx="638">
                  <c:v>512.96</c:v>
                </c:pt>
                <c:pt idx="639">
                  <c:v>512.99</c:v>
                </c:pt>
                <c:pt idx="640">
                  <c:v>513.02</c:v>
                </c:pt>
                <c:pt idx="641">
                  <c:v>513.04</c:v>
                </c:pt>
                <c:pt idx="642">
                  <c:v>513.07000000000005</c:v>
                </c:pt>
                <c:pt idx="643">
                  <c:v>513.1</c:v>
                </c:pt>
                <c:pt idx="644">
                  <c:v>513.13</c:v>
                </c:pt>
                <c:pt idx="645">
                  <c:v>513.15</c:v>
                </c:pt>
                <c:pt idx="646">
                  <c:v>513.17999999999995</c:v>
                </c:pt>
                <c:pt idx="647">
                  <c:v>513.20000000000005</c:v>
                </c:pt>
                <c:pt idx="648">
                  <c:v>513.23</c:v>
                </c:pt>
                <c:pt idx="649">
                  <c:v>513.25</c:v>
                </c:pt>
                <c:pt idx="650">
                  <c:v>513.28</c:v>
                </c:pt>
                <c:pt idx="651">
                  <c:v>513.29999999999995</c:v>
                </c:pt>
                <c:pt idx="652">
                  <c:v>513.32000000000005</c:v>
                </c:pt>
                <c:pt idx="653">
                  <c:v>513.35</c:v>
                </c:pt>
                <c:pt idx="654">
                  <c:v>513.37</c:v>
                </c:pt>
                <c:pt idx="655">
                  <c:v>513.39</c:v>
                </c:pt>
                <c:pt idx="656">
                  <c:v>513.41</c:v>
                </c:pt>
                <c:pt idx="657">
                  <c:v>513.42999999999995</c:v>
                </c:pt>
                <c:pt idx="658">
                  <c:v>513.46</c:v>
                </c:pt>
                <c:pt idx="659">
                  <c:v>513.48</c:v>
                </c:pt>
                <c:pt idx="660">
                  <c:v>513.5</c:v>
                </c:pt>
                <c:pt idx="661">
                  <c:v>513.52</c:v>
                </c:pt>
                <c:pt idx="662">
                  <c:v>513.54</c:v>
                </c:pt>
                <c:pt idx="663">
                  <c:v>513.55999999999995</c:v>
                </c:pt>
                <c:pt idx="664">
                  <c:v>513.58000000000004</c:v>
                </c:pt>
                <c:pt idx="665">
                  <c:v>513.61</c:v>
                </c:pt>
                <c:pt idx="666">
                  <c:v>513.63</c:v>
                </c:pt>
                <c:pt idx="667">
                  <c:v>513.65</c:v>
                </c:pt>
                <c:pt idx="668">
                  <c:v>513.66999999999996</c:v>
                </c:pt>
                <c:pt idx="669">
                  <c:v>513.69000000000005</c:v>
                </c:pt>
                <c:pt idx="670">
                  <c:v>513.71</c:v>
                </c:pt>
                <c:pt idx="671">
                  <c:v>513.74</c:v>
                </c:pt>
                <c:pt idx="672">
                  <c:v>513.76</c:v>
                </c:pt>
                <c:pt idx="673">
                  <c:v>513.78</c:v>
                </c:pt>
                <c:pt idx="674">
                  <c:v>513.79999999999995</c:v>
                </c:pt>
                <c:pt idx="675">
                  <c:v>513.82000000000005</c:v>
                </c:pt>
                <c:pt idx="676">
                  <c:v>513.84</c:v>
                </c:pt>
                <c:pt idx="677">
                  <c:v>513.86</c:v>
                </c:pt>
                <c:pt idx="678">
                  <c:v>513.89</c:v>
                </c:pt>
                <c:pt idx="679">
                  <c:v>513.91</c:v>
                </c:pt>
                <c:pt idx="680">
                  <c:v>513.92999999999995</c:v>
                </c:pt>
                <c:pt idx="681">
                  <c:v>513.95000000000005</c:v>
                </c:pt>
                <c:pt idx="682">
                  <c:v>513.97</c:v>
                </c:pt>
                <c:pt idx="683">
                  <c:v>513.99</c:v>
                </c:pt>
                <c:pt idx="684">
                  <c:v>514.01</c:v>
                </c:pt>
                <c:pt idx="685">
                  <c:v>514.03</c:v>
                </c:pt>
                <c:pt idx="686">
                  <c:v>514.04999999999995</c:v>
                </c:pt>
                <c:pt idx="687">
                  <c:v>514.08000000000004</c:v>
                </c:pt>
                <c:pt idx="688">
                  <c:v>514.1</c:v>
                </c:pt>
                <c:pt idx="689">
                  <c:v>514.12</c:v>
                </c:pt>
                <c:pt idx="690">
                  <c:v>514.14</c:v>
                </c:pt>
                <c:pt idx="691">
                  <c:v>514.16</c:v>
                </c:pt>
                <c:pt idx="692">
                  <c:v>514.19000000000005</c:v>
                </c:pt>
                <c:pt idx="693">
                  <c:v>514.21</c:v>
                </c:pt>
                <c:pt idx="694">
                  <c:v>514.24</c:v>
                </c:pt>
                <c:pt idx="695">
                  <c:v>514.26</c:v>
                </c:pt>
                <c:pt idx="696">
                  <c:v>514.28</c:v>
                </c:pt>
                <c:pt idx="697">
                  <c:v>514.30999999999995</c:v>
                </c:pt>
                <c:pt idx="698">
                  <c:v>514.33000000000004</c:v>
                </c:pt>
                <c:pt idx="699">
                  <c:v>514.36</c:v>
                </c:pt>
                <c:pt idx="700">
                  <c:v>514.38</c:v>
                </c:pt>
                <c:pt idx="701">
                  <c:v>514.41</c:v>
                </c:pt>
                <c:pt idx="702">
                  <c:v>514.44000000000005</c:v>
                </c:pt>
                <c:pt idx="703">
                  <c:v>514.46</c:v>
                </c:pt>
                <c:pt idx="704">
                  <c:v>514.49</c:v>
                </c:pt>
                <c:pt idx="705">
                  <c:v>514.52</c:v>
                </c:pt>
                <c:pt idx="706">
                  <c:v>514.54999999999995</c:v>
                </c:pt>
                <c:pt idx="707">
                  <c:v>514.58000000000004</c:v>
                </c:pt>
                <c:pt idx="708">
                  <c:v>514.6</c:v>
                </c:pt>
                <c:pt idx="709">
                  <c:v>514.63</c:v>
                </c:pt>
                <c:pt idx="710">
                  <c:v>514.66</c:v>
                </c:pt>
                <c:pt idx="711">
                  <c:v>514.69000000000005</c:v>
                </c:pt>
                <c:pt idx="712">
                  <c:v>514.72</c:v>
                </c:pt>
                <c:pt idx="713">
                  <c:v>514.74</c:v>
                </c:pt>
                <c:pt idx="714">
                  <c:v>514.77</c:v>
                </c:pt>
                <c:pt idx="715">
                  <c:v>514.80999999999995</c:v>
                </c:pt>
                <c:pt idx="716">
                  <c:v>514.84</c:v>
                </c:pt>
                <c:pt idx="717">
                  <c:v>514.88</c:v>
                </c:pt>
                <c:pt idx="718">
                  <c:v>514.91999999999996</c:v>
                </c:pt>
                <c:pt idx="719">
                  <c:v>514.96</c:v>
                </c:pt>
                <c:pt idx="720">
                  <c:v>515</c:v>
                </c:pt>
                <c:pt idx="721">
                  <c:v>515.04999999999995</c:v>
                </c:pt>
                <c:pt idx="722">
                  <c:v>515.1</c:v>
                </c:pt>
                <c:pt idx="723">
                  <c:v>515.15</c:v>
                </c:pt>
                <c:pt idx="724">
                  <c:v>515.21</c:v>
                </c:pt>
                <c:pt idx="725">
                  <c:v>515.27</c:v>
                </c:pt>
                <c:pt idx="726">
                  <c:v>515.34</c:v>
                </c:pt>
                <c:pt idx="727">
                  <c:v>515.39</c:v>
                </c:pt>
                <c:pt idx="728">
                  <c:v>515.45000000000005</c:v>
                </c:pt>
                <c:pt idx="729">
                  <c:v>515.5</c:v>
                </c:pt>
                <c:pt idx="730">
                  <c:v>515.55999999999995</c:v>
                </c:pt>
                <c:pt idx="731">
                  <c:v>515.61</c:v>
                </c:pt>
                <c:pt idx="732">
                  <c:v>515.66</c:v>
                </c:pt>
                <c:pt idx="733">
                  <c:v>515.71</c:v>
                </c:pt>
                <c:pt idx="734">
                  <c:v>515.76</c:v>
                </c:pt>
                <c:pt idx="735">
                  <c:v>515.80999999999995</c:v>
                </c:pt>
                <c:pt idx="736">
                  <c:v>515.86</c:v>
                </c:pt>
                <c:pt idx="737">
                  <c:v>515.91</c:v>
                </c:pt>
                <c:pt idx="738">
                  <c:v>515.95000000000005</c:v>
                </c:pt>
                <c:pt idx="739">
                  <c:v>516.01</c:v>
                </c:pt>
                <c:pt idx="740">
                  <c:v>516.05999999999995</c:v>
                </c:pt>
                <c:pt idx="741">
                  <c:v>516.11</c:v>
                </c:pt>
                <c:pt idx="742">
                  <c:v>516.15</c:v>
                </c:pt>
                <c:pt idx="743">
                  <c:v>516.20000000000005</c:v>
                </c:pt>
                <c:pt idx="744">
                  <c:v>516.25</c:v>
                </c:pt>
                <c:pt idx="745">
                  <c:v>516.29999999999995</c:v>
                </c:pt>
                <c:pt idx="746">
                  <c:v>516.35</c:v>
                </c:pt>
                <c:pt idx="747">
                  <c:v>516.39</c:v>
                </c:pt>
                <c:pt idx="748">
                  <c:v>516.44000000000005</c:v>
                </c:pt>
                <c:pt idx="749">
                  <c:v>516.49</c:v>
                </c:pt>
                <c:pt idx="750">
                  <c:v>516.53</c:v>
                </c:pt>
                <c:pt idx="751">
                  <c:v>516.58000000000004</c:v>
                </c:pt>
                <c:pt idx="752">
                  <c:v>516.62</c:v>
                </c:pt>
                <c:pt idx="753">
                  <c:v>516.66</c:v>
                </c:pt>
                <c:pt idx="754">
                  <c:v>516.70000000000005</c:v>
                </c:pt>
                <c:pt idx="755">
                  <c:v>516.74</c:v>
                </c:pt>
                <c:pt idx="756">
                  <c:v>516.78</c:v>
                </c:pt>
                <c:pt idx="757">
                  <c:v>516.82000000000005</c:v>
                </c:pt>
                <c:pt idx="758">
                  <c:v>516.86</c:v>
                </c:pt>
                <c:pt idx="759">
                  <c:v>516.9</c:v>
                </c:pt>
                <c:pt idx="760">
                  <c:v>516.94000000000005</c:v>
                </c:pt>
                <c:pt idx="761">
                  <c:v>516.97</c:v>
                </c:pt>
                <c:pt idx="762">
                  <c:v>517.01</c:v>
                </c:pt>
                <c:pt idx="763">
                  <c:v>517.04</c:v>
                </c:pt>
                <c:pt idx="764">
                  <c:v>517.08000000000004</c:v>
                </c:pt>
                <c:pt idx="765">
                  <c:v>517.11</c:v>
                </c:pt>
                <c:pt idx="766">
                  <c:v>517.14</c:v>
                </c:pt>
                <c:pt idx="767">
                  <c:v>517.16999999999996</c:v>
                </c:pt>
                <c:pt idx="768">
                  <c:v>517.20000000000005</c:v>
                </c:pt>
                <c:pt idx="769">
                  <c:v>517.23</c:v>
                </c:pt>
                <c:pt idx="770">
                  <c:v>517.26</c:v>
                </c:pt>
                <c:pt idx="771">
                  <c:v>517.29</c:v>
                </c:pt>
                <c:pt idx="772">
                  <c:v>517.32000000000005</c:v>
                </c:pt>
                <c:pt idx="773">
                  <c:v>517.35</c:v>
                </c:pt>
                <c:pt idx="774">
                  <c:v>517.37</c:v>
                </c:pt>
                <c:pt idx="775">
                  <c:v>517.4</c:v>
                </c:pt>
                <c:pt idx="776">
                  <c:v>517.41999999999996</c:v>
                </c:pt>
                <c:pt idx="777">
                  <c:v>517.44000000000005</c:v>
                </c:pt>
                <c:pt idx="778">
                  <c:v>517.47</c:v>
                </c:pt>
                <c:pt idx="779">
                  <c:v>517.49</c:v>
                </c:pt>
                <c:pt idx="780">
                  <c:v>517.51</c:v>
                </c:pt>
                <c:pt idx="781">
                  <c:v>517.52</c:v>
                </c:pt>
                <c:pt idx="782">
                  <c:v>517.54</c:v>
                </c:pt>
                <c:pt idx="783">
                  <c:v>517.54999999999995</c:v>
                </c:pt>
                <c:pt idx="784">
                  <c:v>517.57000000000005</c:v>
                </c:pt>
                <c:pt idx="785">
                  <c:v>517.58000000000004</c:v>
                </c:pt>
                <c:pt idx="786">
                  <c:v>517.59</c:v>
                </c:pt>
                <c:pt idx="787">
                  <c:v>517.61</c:v>
                </c:pt>
                <c:pt idx="788">
                  <c:v>517.62</c:v>
                </c:pt>
                <c:pt idx="789">
                  <c:v>517.63</c:v>
                </c:pt>
                <c:pt idx="790">
                  <c:v>517.63</c:v>
                </c:pt>
                <c:pt idx="791">
                  <c:v>517.64</c:v>
                </c:pt>
                <c:pt idx="792">
                  <c:v>517.65</c:v>
                </c:pt>
                <c:pt idx="793">
                  <c:v>517.66</c:v>
                </c:pt>
                <c:pt idx="794">
                  <c:v>517.66</c:v>
                </c:pt>
                <c:pt idx="795">
                  <c:v>517.66999999999996</c:v>
                </c:pt>
                <c:pt idx="796">
                  <c:v>517.66999999999996</c:v>
                </c:pt>
                <c:pt idx="797">
                  <c:v>517.67999999999995</c:v>
                </c:pt>
                <c:pt idx="798">
                  <c:v>517.67999999999995</c:v>
                </c:pt>
                <c:pt idx="799">
                  <c:v>517.67999999999995</c:v>
                </c:pt>
                <c:pt idx="800">
                  <c:v>517.67999999999995</c:v>
                </c:pt>
                <c:pt idx="801">
                  <c:v>517.69000000000005</c:v>
                </c:pt>
                <c:pt idx="802">
                  <c:v>517.69000000000005</c:v>
                </c:pt>
                <c:pt idx="803">
                  <c:v>517.69000000000005</c:v>
                </c:pt>
                <c:pt idx="804">
                  <c:v>517.69000000000005</c:v>
                </c:pt>
                <c:pt idx="805">
                  <c:v>517.69000000000005</c:v>
                </c:pt>
                <c:pt idx="806">
                  <c:v>517.69000000000005</c:v>
                </c:pt>
                <c:pt idx="807">
                  <c:v>517.69000000000005</c:v>
                </c:pt>
                <c:pt idx="808">
                  <c:v>517.67999999999995</c:v>
                </c:pt>
                <c:pt idx="809">
                  <c:v>517.67999999999995</c:v>
                </c:pt>
                <c:pt idx="810">
                  <c:v>517.67999999999995</c:v>
                </c:pt>
                <c:pt idx="811">
                  <c:v>517.67999999999995</c:v>
                </c:pt>
                <c:pt idx="812">
                  <c:v>517.67999999999995</c:v>
                </c:pt>
                <c:pt idx="813">
                  <c:v>517.66999999999996</c:v>
                </c:pt>
                <c:pt idx="814">
                  <c:v>517.66999999999996</c:v>
                </c:pt>
                <c:pt idx="815">
                  <c:v>517.66999999999996</c:v>
                </c:pt>
                <c:pt idx="816">
                  <c:v>517.66</c:v>
                </c:pt>
                <c:pt idx="817">
                  <c:v>517.66</c:v>
                </c:pt>
                <c:pt idx="818">
                  <c:v>517.65</c:v>
                </c:pt>
                <c:pt idx="819">
                  <c:v>517.65</c:v>
                </c:pt>
                <c:pt idx="820">
                  <c:v>517.65</c:v>
                </c:pt>
                <c:pt idx="821">
                  <c:v>517.64</c:v>
                </c:pt>
                <c:pt idx="822">
                  <c:v>517.64</c:v>
                </c:pt>
                <c:pt idx="823">
                  <c:v>517.63</c:v>
                </c:pt>
                <c:pt idx="824">
                  <c:v>517.62</c:v>
                </c:pt>
                <c:pt idx="825">
                  <c:v>517.62</c:v>
                </c:pt>
                <c:pt idx="826">
                  <c:v>517.61</c:v>
                </c:pt>
                <c:pt idx="827">
                  <c:v>517.61</c:v>
                </c:pt>
                <c:pt idx="828">
                  <c:v>517.6</c:v>
                </c:pt>
                <c:pt idx="829">
                  <c:v>517.59</c:v>
                </c:pt>
                <c:pt idx="830">
                  <c:v>517.59</c:v>
                </c:pt>
                <c:pt idx="831">
                  <c:v>517.58000000000004</c:v>
                </c:pt>
                <c:pt idx="832">
                  <c:v>517.57000000000005</c:v>
                </c:pt>
                <c:pt idx="833">
                  <c:v>517.55999999999995</c:v>
                </c:pt>
                <c:pt idx="834">
                  <c:v>517.55999999999995</c:v>
                </c:pt>
                <c:pt idx="835">
                  <c:v>517.54999999999995</c:v>
                </c:pt>
                <c:pt idx="836">
                  <c:v>517.54</c:v>
                </c:pt>
                <c:pt idx="837">
                  <c:v>517.53</c:v>
                </c:pt>
                <c:pt idx="838">
                  <c:v>517.53</c:v>
                </c:pt>
                <c:pt idx="839">
                  <c:v>517.52</c:v>
                </c:pt>
                <c:pt idx="840">
                  <c:v>517.51</c:v>
                </c:pt>
                <c:pt idx="841">
                  <c:v>517.5</c:v>
                </c:pt>
                <c:pt idx="842">
                  <c:v>517.49</c:v>
                </c:pt>
                <c:pt idx="843">
                  <c:v>517.49</c:v>
                </c:pt>
                <c:pt idx="844">
                  <c:v>517.48</c:v>
                </c:pt>
                <c:pt idx="845">
                  <c:v>517.47</c:v>
                </c:pt>
                <c:pt idx="846">
                  <c:v>517.46</c:v>
                </c:pt>
                <c:pt idx="847">
                  <c:v>517.45000000000005</c:v>
                </c:pt>
                <c:pt idx="848">
                  <c:v>517.44000000000005</c:v>
                </c:pt>
                <c:pt idx="849">
                  <c:v>517.44000000000005</c:v>
                </c:pt>
                <c:pt idx="850">
                  <c:v>517.42999999999995</c:v>
                </c:pt>
                <c:pt idx="851">
                  <c:v>517.41999999999996</c:v>
                </c:pt>
                <c:pt idx="852">
                  <c:v>517.41</c:v>
                </c:pt>
                <c:pt idx="853">
                  <c:v>517.4</c:v>
                </c:pt>
                <c:pt idx="854">
                  <c:v>517.39</c:v>
                </c:pt>
                <c:pt idx="855">
                  <c:v>517.39</c:v>
                </c:pt>
                <c:pt idx="856">
                  <c:v>517.38</c:v>
                </c:pt>
                <c:pt idx="857">
                  <c:v>517.37</c:v>
                </c:pt>
                <c:pt idx="858">
                  <c:v>517.36</c:v>
                </c:pt>
                <c:pt idx="859">
                  <c:v>517.35</c:v>
                </c:pt>
                <c:pt idx="860">
                  <c:v>517.34</c:v>
                </c:pt>
                <c:pt idx="861">
                  <c:v>517.33000000000004</c:v>
                </c:pt>
                <c:pt idx="862">
                  <c:v>517.33000000000004</c:v>
                </c:pt>
                <c:pt idx="863">
                  <c:v>517.32000000000005</c:v>
                </c:pt>
                <c:pt idx="864">
                  <c:v>517.30999999999995</c:v>
                </c:pt>
                <c:pt idx="865">
                  <c:v>517.29999999999995</c:v>
                </c:pt>
                <c:pt idx="866">
                  <c:v>517.29</c:v>
                </c:pt>
                <c:pt idx="867">
                  <c:v>517.28</c:v>
                </c:pt>
                <c:pt idx="868">
                  <c:v>517.28</c:v>
                </c:pt>
                <c:pt idx="869">
                  <c:v>517.27</c:v>
                </c:pt>
                <c:pt idx="870">
                  <c:v>517.26</c:v>
                </c:pt>
                <c:pt idx="871">
                  <c:v>517.25</c:v>
                </c:pt>
                <c:pt idx="872">
                  <c:v>517.24</c:v>
                </c:pt>
                <c:pt idx="873">
                  <c:v>517.23</c:v>
                </c:pt>
                <c:pt idx="874">
                  <c:v>517.22</c:v>
                </c:pt>
                <c:pt idx="875">
                  <c:v>517.22</c:v>
                </c:pt>
                <c:pt idx="876">
                  <c:v>517.21</c:v>
                </c:pt>
                <c:pt idx="877">
                  <c:v>517.20000000000005</c:v>
                </c:pt>
                <c:pt idx="878">
                  <c:v>517.19000000000005</c:v>
                </c:pt>
                <c:pt idx="879">
                  <c:v>517.17999999999995</c:v>
                </c:pt>
                <c:pt idx="880">
                  <c:v>517.16999999999996</c:v>
                </c:pt>
                <c:pt idx="881">
                  <c:v>517.16</c:v>
                </c:pt>
                <c:pt idx="882">
                  <c:v>517.15</c:v>
                </c:pt>
                <c:pt idx="883">
                  <c:v>517.14</c:v>
                </c:pt>
                <c:pt idx="884">
                  <c:v>517.13</c:v>
                </c:pt>
                <c:pt idx="885">
                  <c:v>517.12</c:v>
                </c:pt>
                <c:pt idx="886">
                  <c:v>517.11</c:v>
                </c:pt>
                <c:pt idx="887">
                  <c:v>517.1</c:v>
                </c:pt>
                <c:pt idx="888">
                  <c:v>517.09</c:v>
                </c:pt>
                <c:pt idx="889">
                  <c:v>517.08000000000004</c:v>
                </c:pt>
                <c:pt idx="890">
                  <c:v>517.07000000000005</c:v>
                </c:pt>
                <c:pt idx="891">
                  <c:v>517.05999999999995</c:v>
                </c:pt>
                <c:pt idx="892">
                  <c:v>517.04999999999995</c:v>
                </c:pt>
                <c:pt idx="893">
                  <c:v>517.04</c:v>
                </c:pt>
                <c:pt idx="894">
                  <c:v>517.03</c:v>
                </c:pt>
                <c:pt idx="895">
                  <c:v>517.02</c:v>
                </c:pt>
                <c:pt idx="896">
                  <c:v>517.01</c:v>
                </c:pt>
                <c:pt idx="897">
                  <c:v>517</c:v>
                </c:pt>
                <c:pt idx="898">
                  <c:v>516.99</c:v>
                </c:pt>
                <c:pt idx="899">
                  <c:v>516.98</c:v>
                </c:pt>
                <c:pt idx="900">
                  <c:v>516.97</c:v>
                </c:pt>
                <c:pt idx="901">
                  <c:v>516.96</c:v>
                </c:pt>
                <c:pt idx="902">
                  <c:v>516.94000000000005</c:v>
                </c:pt>
                <c:pt idx="903">
                  <c:v>516.92999999999995</c:v>
                </c:pt>
                <c:pt idx="904">
                  <c:v>516.91999999999996</c:v>
                </c:pt>
                <c:pt idx="905">
                  <c:v>516.91</c:v>
                </c:pt>
                <c:pt idx="906">
                  <c:v>516.89</c:v>
                </c:pt>
                <c:pt idx="907">
                  <c:v>516.88</c:v>
                </c:pt>
                <c:pt idx="908">
                  <c:v>516.87</c:v>
                </c:pt>
                <c:pt idx="909">
                  <c:v>516.86</c:v>
                </c:pt>
                <c:pt idx="910">
                  <c:v>516.84</c:v>
                </c:pt>
                <c:pt idx="911">
                  <c:v>516.83000000000004</c:v>
                </c:pt>
                <c:pt idx="912">
                  <c:v>516.82000000000005</c:v>
                </c:pt>
                <c:pt idx="913">
                  <c:v>516.79999999999995</c:v>
                </c:pt>
                <c:pt idx="914">
                  <c:v>516.79</c:v>
                </c:pt>
                <c:pt idx="915">
                  <c:v>516.78</c:v>
                </c:pt>
                <c:pt idx="916">
                  <c:v>516.76</c:v>
                </c:pt>
                <c:pt idx="917">
                  <c:v>516.75</c:v>
                </c:pt>
                <c:pt idx="918">
                  <c:v>516.74</c:v>
                </c:pt>
                <c:pt idx="919">
                  <c:v>516.72</c:v>
                </c:pt>
                <c:pt idx="920">
                  <c:v>516.71</c:v>
                </c:pt>
                <c:pt idx="921">
                  <c:v>516.69000000000005</c:v>
                </c:pt>
                <c:pt idx="922">
                  <c:v>516.67999999999995</c:v>
                </c:pt>
                <c:pt idx="923">
                  <c:v>516.66999999999996</c:v>
                </c:pt>
                <c:pt idx="924">
                  <c:v>516.65</c:v>
                </c:pt>
                <c:pt idx="925">
                  <c:v>516.64</c:v>
                </c:pt>
                <c:pt idx="926">
                  <c:v>516.62</c:v>
                </c:pt>
                <c:pt idx="927">
                  <c:v>516.61</c:v>
                </c:pt>
                <c:pt idx="928">
                  <c:v>516.6</c:v>
                </c:pt>
                <c:pt idx="929">
                  <c:v>516.58000000000004</c:v>
                </c:pt>
                <c:pt idx="930">
                  <c:v>516.57000000000005</c:v>
                </c:pt>
                <c:pt idx="931">
                  <c:v>516.54999999999995</c:v>
                </c:pt>
                <c:pt idx="932">
                  <c:v>516.54</c:v>
                </c:pt>
                <c:pt idx="933">
                  <c:v>516.53</c:v>
                </c:pt>
                <c:pt idx="934">
                  <c:v>516.51</c:v>
                </c:pt>
                <c:pt idx="935">
                  <c:v>516.5</c:v>
                </c:pt>
                <c:pt idx="936">
                  <c:v>516.49</c:v>
                </c:pt>
                <c:pt idx="937">
                  <c:v>516.47</c:v>
                </c:pt>
                <c:pt idx="938">
                  <c:v>516.46</c:v>
                </c:pt>
                <c:pt idx="939">
                  <c:v>516.44000000000005</c:v>
                </c:pt>
                <c:pt idx="940">
                  <c:v>516.42999999999995</c:v>
                </c:pt>
                <c:pt idx="941">
                  <c:v>516.41999999999996</c:v>
                </c:pt>
                <c:pt idx="942">
                  <c:v>516.4</c:v>
                </c:pt>
                <c:pt idx="943">
                  <c:v>516.39</c:v>
                </c:pt>
                <c:pt idx="944">
                  <c:v>516.38</c:v>
                </c:pt>
                <c:pt idx="945">
                  <c:v>516.36</c:v>
                </c:pt>
                <c:pt idx="946">
                  <c:v>516.35</c:v>
                </c:pt>
                <c:pt idx="947">
                  <c:v>516.34</c:v>
                </c:pt>
                <c:pt idx="948">
                  <c:v>516.32000000000005</c:v>
                </c:pt>
                <c:pt idx="949">
                  <c:v>516.30999999999995</c:v>
                </c:pt>
                <c:pt idx="950">
                  <c:v>516.29</c:v>
                </c:pt>
                <c:pt idx="951">
                  <c:v>516.28</c:v>
                </c:pt>
                <c:pt idx="952">
                  <c:v>516.27</c:v>
                </c:pt>
                <c:pt idx="953">
                  <c:v>516.25</c:v>
                </c:pt>
                <c:pt idx="954">
                  <c:v>516.24</c:v>
                </c:pt>
                <c:pt idx="955">
                  <c:v>516.23</c:v>
                </c:pt>
                <c:pt idx="956">
                  <c:v>516.21</c:v>
                </c:pt>
                <c:pt idx="957">
                  <c:v>516.20000000000005</c:v>
                </c:pt>
                <c:pt idx="958">
                  <c:v>516.19000000000005</c:v>
                </c:pt>
                <c:pt idx="959">
                  <c:v>516.16999999999996</c:v>
                </c:pt>
                <c:pt idx="960">
                  <c:v>516.16</c:v>
                </c:pt>
                <c:pt idx="961">
                  <c:v>516.15</c:v>
                </c:pt>
                <c:pt idx="962">
                  <c:v>516.13</c:v>
                </c:pt>
                <c:pt idx="963">
                  <c:v>516.12</c:v>
                </c:pt>
                <c:pt idx="964">
                  <c:v>516.11</c:v>
                </c:pt>
                <c:pt idx="965">
                  <c:v>516.09</c:v>
                </c:pt>
                <c:pt idx="966">
                  <c:v>516.08000000000004</c:v>
                </c:pt>
                <c:pt idx="967">
                  <c:v>516.07000000000005</c:v>
                </c:pt>
                <c:pt idx="968">
                  <c:v>516.04999999999995</c:v>
                </c:pt>
                <c:pt idx="969">
                  <c:v>516.04</c:v>
                </c:pt>
                <c:pt idx="970">
                  <c:v>516.03</c:v>
                </c:pt>
                <c:pt idx="971">
                  <c:v>516.01</c:v>
                </c:pt>
                <c:pt idx="972">
                  <c:v>516</c:v>
                </c:pt>
                <c:pt idx="973">
                  <c:v>515.99</c:v>
                </c:pt>
                <c:pt idx="974">
                  <c:v>515.98</c:v>
                </c:pt>
                <c:pt idx="975">
                  <c:v>515.96</c:v>
                </c:pt>
                <c:pt idx="976">
                  <c:v>515.95000000000005</c:v>
                </c:pt>
                <c:pt idx="977">
                  <c:v>515.94000000000005</c:v>
                </c:pt>
                <c:pt idx="978">
                  <c:v>515.92999999999995</c:v>
                </c:pt>
                <c:pt idx="979">
                  <c:v>515.91</c:v>
                </c:pt>
                <c:pt idx="980">
                  <c:v>515.9</c:v>
                </c:pt>
                <c:pt idx="981">
                  <c:v>515.89</c:v>
                </c:pt>
                <c:pt idx="982">
                  <c:v>515.88</c:v>
                </c:pt>
                <c:pt idx="983">
                  <c:v>515.87</c:v>
                </c:pt>
                <c:pt idx="984">
                  <c:v>515.85</c:v>
                </c:pt>
                <c:pt idx="985">
                  <c:v>515.84</c:v>
                </c:pt>
                <c:pt idx="986">
                  <c:v>515.83000000000004</c:v>
                </c:pt>
                <c:pt idx="987">
                  <c:v>515.82000000000005</c:v>
                </c:pt>
                <c:pt idx="988">
                  <c:v>515.80999999999995</c:v>
                </c:pt>
                <c:pt idx="989">
                  <c:v>515.79999999999995</c:v>
                </c:pt>
                <c:pt idx="990">
                  <c:v>515.78</c:v>
                </c:pt>
                <c:pt idx="991">
                  <c:v>515.77</c:v>
                </c:pt>
                <c:pt idx="992">
                  <c:v>515.76</c:v>
                </c:pt>
                <c:pt idx="993">
                  <c:v>515.75</c:v>
                </c:pt>
                <c:pt idx="994">
                  <c:v>515.74</c:v>
                </c:pt>
                <c:pt idx="995">
                  <c:v>515.73</c:v>
                </c:pt>
                <c:pt idx="996">
                  <c:v>515.71</c:v>
                </c:pt>
                <c:pt idx="997">
                  <c:v>515.70000000000005</c:v>
                </c:pt>
                <c:pt idx="998">
                  <c:v>515.69000000000005</c:v>
                </c:pt>
                <c:pt idx="999">
                  <c:v>515.67999999999995</c:v>
                </c:pt>
                <c:pt idx="1000">
                  <c:v>515.66999999999996</c:v>
                </c:pt>
                <c:pt idx="1001">
                  <c:v>515.66</c:v>
                </c:pt>
                <c:pt idx="1002">
                  <c:v>515.65</c:v>
                </c:pt>
                <c:pt idx="1003">
                  <c:v>515.64</c:v>
                </c:pt>
                <c:pt idx="1004">
                  <c:v>515.62</c:v>
                </c:pt>
                <c:pt idx="1005">
                  <c:v>515.61</c:v>
                </c:pt>
                <c:pt idx="1006">
                  <c:v>515.6</c:v>
                </c:pt>
                <c:pt idx="1007">
                  <c:v>515.59</c:v>
                </c:pt>
                <c:pt idx="1008">
                  <c:v>515.58000000000004</c:v>
                </c:pt>
                <c:pt idx="1009">
                  <c:v>515.57000000000005</c:v>
                </c:pt>
                <c:pt idx="1010">
                  <c:v>515.55999999999995</c:v>
                </c:pt>
                <c:pt idx="1011">
                  <c:v>515.54999999999995</c:v>
                </c:pt>
                <c:pt idx="1012">
                  <c:v>515.54</c:v>
                </c:pt>
                <c:pt idx="1013">
                  <c:v>515.53</c:v>
                </c:pt>
                <c:pt idx="1014">
                  <c:v>515.52</c:v>
                </c:pt>
                <c:pt idx="1015">
                  <c:v>515.51</c:v>
                </c:pt>
                <c:pt idx="1016">
                  <c:v>515.5</c:v>
                </c:pt>
                <c:pt idx="1017">
                  <c:v>515.49</c:v>
                </c:pt>
                <c:pt idx="1018">
                  <c:v>515.48</c:v>
                </c:pt>
                <c:pt idx="1019">
                  <c:v>515.47</c:v>
                </c:pt>
                <c:pt idx="1020">
                  <c:v>515.46</c:v>
                </c:pt>
                <c:pt idx="1021">
                  <c:v>515.45000000000005</c:v>
                </c:pt>
                <c:pt idx="1022">
                  <c:v>515.44000000000005</c:v>
                </c:pt>
                <c:pt idx="1023">
                  <c:v>515.42999999999995</c:v>
                </c:pt>
                <c:pt idx="1024">
                  <c:v>515.42999999999995</c:v>
                </c:pt>
                <c:pt idx="1025">
                  <c:v>515.41999999999996</c:v>
                </c:pt>
                <c:pt idx="1026">
                  <c:v>515.41</c:v>
                </c:pt>
                <c:pt idx="1027">
                  <c:v>515.4</c:v>
                </c:pt>
                <c:pt idx="1028">
                  <c:v>515.39</c:v>
                </c:pt>
                <c:pt idx="1029">
                  <c:v>515.38</c:v>
                </c:pt>
                <c:pt idx="1030">
                  <c:v>515.37</c:v>
                </c:pt>
                <c:pt idx="1031">
                  <c:v>515.36</c:v>
                </c:pt>
                <c:pt idx="1032">
                  <c:v>515.35</c:v>
                </c:pt>
                <c:pt idx="1033">
                  <c:v>515.34</c:v>
                </c:pt>
                <c:pt idx="1034">
                  <c:v>515.33000000000004</c:v>
                </c:pt>
                <c:pt idx="1035">
                  <c:v>515.32000000000005</c:v>
                </c:pt>
                <c:pt idx="1036">
                  <c:v>515.32000000000005</c:v>
                </c:pt>
                <c:pt idx="1037">
                  <c:v>515.30999999999995</c:v>
                </c:pt>
                <c:pt idx="1038">
                  <c:v>515.29999999999995</c:v>
                </c:pt>
                <c:pt idx="1039">
                  <c:v>515.29</c:v>
                </c:pt>
                <c:pt idx="1040">
                  <c:v>515.28</c:v>
                </c:pt>
                <c:pt idx="1041">
                  <c:v>515.27</c:v>
                </c:pt>
                <c:pt idx="1042">
                  <c:v>515.26</c:v>
                </c:pt>
                <c:pt idx="1043">
                  <c:v>515.25</c:v>
                </c:pt>
                <c:pt idx="1044">
                  <c:v>515.25</c:v>
                </c:pt>
                <c:pt idx="1045">
                  <c:v>515.24</c:v>
                </c:pt>
                <c:pt idx="1046">
                  <c:v>515.23</c:v>
                </c:pt>
                <c:pt idx="1047">
                  <c:v>515.22</c:v>
                </c:pt>
                <c:pt idx="1048">
                  <c:v>515.21</c:v>
                </c:pt>
                <c:pt idx="1049">
                  <c:v>515.20000000000005</c:v>
                </c:pt>
                <c:pt idx="1050">
                  <c:v>515.19000000000005</c:v>
                </c:pt>
                <c:pt idx="1051">
                  <c:v>515.19000000000005</c:v>
                </c:pt>
                <c:pt idx="1052">
                  <c:v>515.17999999999995</c:v>
                </c:pt>
                <c:pt idx="1053">
                  <c:v>515.16999999999996</c:v>
                </c:pt>
                <c:pt idx="1054">
                  <c:v>515.16</c:v>
                </c:pt>
                <c:pt idx="1055">
                  <c:v>515.15</c:v>
                </c:pt>
                <c:pt idx="1056">
                  <c:v>515.14</c:v>
                </c:pt>
                <c:pt idx="1057">
                  <c:v>515.14</c:v>
                </c:pt>
                <c:pt idx="1058">
                  <c:v>515.13</c:v>
                </c:pt>
                <c:pt idx="1059">
                  <c:v>515.12</c:v>
                </c:pt>
                <c:pt idx="1060">
                  <c:v>515.11</c:v>
                </c:pt>
                <c:pt idx="1061">
                  <c:v>515.1</c:v>
                </c:pt>
                <c:pt idx="1062">
                  <c:v>515.1</c:v>
                </c:pt>
                <c:pt idx="1063">
                  <c:v>515.09</c:v>
                </c:pt>
                <c:pt idx="1064">
                  <c:v>515.08000000000004</c:v>
                </c:pt>
                <c:pt idx="1065">
                  <c:v>515.07000000000005</c:v>
                </c:pt>
                <c:pt idx="1066">
                  <c:v>515.05999999999995</c:v>
                </c:pt>
                <c:pt idx="1067">
                  <c:v>515.05999999999995</c:v>
                </c:pt>
                <c:pt idx="1068">
                  <c:v>515.04999999999995</c:v>
                </c:pt>
                <c:pt idx="1069">
                  <c:v>515.04</c:v>
                </c:pt>
                <c:pt idx="1070">
                  <c:v>515.03</c:v>
                </c:pt>
                <c:pt idx="1071">
                  <c:v>515.02</c:v>
                </c:pt>
                <c:pt idx="1072">
                  <c:v>515.02</c:v>
                </c:pt>
                <c:pt idx="1073">
                  <c:v>515.01</c:v>
                </c:pt>
                <c:pt idx="1074">
                  <c:v>515</c:v>
                </c:pt>
                <c:pt idx="1075">
                  <c:v>514.99</c:v>
                </c:pt>
                <c:pt idx="1076">
                  <c:v>514.99</c:v>
                </c:pt>
                <c:pt idx="1077">
                  <c:v>514.98</c:v>
                </c:pt>
                <c:pt idx="1078">
                  <c:v>514.97</c:v>
                </c:pt>
                <c:pt idx="1079">
                  <c:v>514.96</c:v>
                </c:pt>
                <c:pt idx="1080">
                  <c:v>514.96</c:v>
                </c:pt>
                <c:pt idx="1081">
                  <c:v>514.95000000000005</c:v>
                </c:pt>
                <c:pt idx="1082">
                  <c:v>514.94000000000005</c:v>
                </c:pt>
                <c:pt idx="1083">
                  <c:v>514.92999999999995</c:v>
                </c:pt>
                <c:pt idx="1084">
                  <c:v>514.92999999999995</c:v>
                </c:pt>
                <c:pt idx="1085">
                  <c:v>514.91999999999996</c:v>
                </c:pt>
                <c:pt idx="1086">
                  <c:v>514.91</c:v>
                </c:pt>
                <c:pt idx="1087">
                  <c:v>514.9</c:v>
                </c:pt>
                <c:pt idx="1088">
                  <c:v>514.9</c:v>
                </c:pt>
                <c:pt idx="1089">
                  <c:v>514.89</c:v>
                </c:pt>
                <c:pt idx="1090">
                  <c:v>514.88</c:v>
                </c:pt>
                <c:pt idx="1091">
                  <c:v>514.88</c:v>
                </c:pt>
                <c:pt idx="1092">
                  <c:v>514.87</c:v>
                </c:pt>
                <c:pt idx="1093">
                  <c:v>514.86</c:v>
                </c:pt>
                <c:pt idx="1094">
                  <c:v>514.86</c:v>
                </c:pt>
                <c:pt idx="1095">
                  <c:v>514.85</c:v>
                </c:pt>
                <c:pt idx="1096">
                  <c:v>514.84</c:v>
                </c:pt>
                <c:pt idx="1097">
                  <c:v>514.83000000000004</c:v>
                </c:pt>
                <c:pt idx="1098">
                  <c:v>514.83000000000004</c:v>
                </c:pt>
                <c:pt idx="1099">
                  <c:v>514.82000000000005</c:v>
                </c:pt>
                <c:pt idx="1100">
                  <c:v>514.80999999999995</c:v>
                </c:pt>
                <c:pt idx="1101">
                  <c:v>514.80999999999995</c:v>
                </c:pt>
                <c:pt idx="1102">
                  <c:v>514.79999999999995</c:v>
                </c:pt>
                <c:pt idx="1103">
                  <c:v>514.79</c:v>
                </c:pt>
                <c:pt idx="1104">
                  <c:v>514.79</c:v>
                </c:pt>
                <c:pt idx="1105">
                  <c:v>514.78</c:v>
                </c:pt>
                <c:pt idx="1106">
                  <c:v>514.77</c:v>
                </c:pt>
                <c:pt idx="1107">
                  <c:v>514.77</c:v>
                </c:pt>
                <c:pt idx="1108">
                  <c:v>514.76</c:v>
                </c:pt>
                <c:pt idx="1109">
                  <c:v>514.75</c:v>
                </c:pt>
                <c:pt idx="1110">
                  <c:v>514.75</c:v>
                </c:pt>
                <c:pt idx="1111">
                  <c:v>514.74</c:v>
                </c:pt>
                <c:pt idx="1112">
                  <c:v>514.74</c:v>
                </c:pt>
                <c:pt idx="1113">
                  <c:v>514.73</c:v>
                </c:pt>
                <c:pt idx="1114">
                  <c:v>514.72</c:v>
                </c:pt>
                <c:pt idx="1115">
                  <c:v>514.72</c:v>
                </c:pt>
                <c:pt idx="1116">
                  <c:v>514.71</c:v>
                </c:pt>
                <c:pt idx="1117">
                  <c:v>514.70000000000005</c:v>
                </c:pt>
                <c:pt idx="1118">
                  <c:v>514.70000000000005</c:v>
                </c:pt>
                <c:pt idx="1119">
                  <c:v>514.69000000000005</c:v>
                </c:pt>
                <c:pt idx="1120">
                  <c:v>514.69000000000005</c:v>
                </c:pt>
                <c:pt idx="1121">
                  <c:v>514.67999999999995</c:v>
                </c:pt>
                <c:pt idx="1122">
                  <c:v>514.66999999999996</c:v>
                </c:pt>
                <c:pt idx="1123">
                  <c:v>514.66999999999996</c:v>
                </c:pt>
                <c:pt idx="1124">
                  <c:v>514.66</c:v>
                </c:pt>
                <c:pt idx="1125">
                  <c:v>514.66</c:v>
                </c:pt>
                <c:pt idx="1126">
                  <c:v>514.65</c:v>
                </c:pt>
                <c:pt idx="1127">
                  <c:v>514.65</c:v>
                </c:pt>
                <c:pt idx="1128">
                  <c:v>514.64</c:v>
                </c:pt>
                <c:pt idx="1129">
                  <c:v>514.63</c:v>
                </c:pt>
                <c:pt idx="1130">
                  <c:v>514.63</c:v>
                </c:pt>
                <c:pt idx="1131">
                  <c:v>514.62</c:v>
                </c:pt>
                <c:pt idx="1132">
                  <c:v>514.62</c:v>
                </c:pt>
                <c:pt idx="1133">
                  <c:v>514.61</c:v>
                </c:pt>
                <c:pt idx="1134">
                  <c:v>514.61</c:v>
                </c:pt>
                <c:pt idx="1135">
                  <c:v>514.6</c:v>
                </c:pt>
                <c:pt idx="1136">
                  <c:v>514.6</c:v>
                </c:pt>
                <c:pt idx="1137">
                  <c:v>514.59</c:v>
                </c:pt>
                <c:pt idx="1138">
                  <c:v>514.58000000000004</c:v>
                </c:pt>
                <c:pt idx="1139">
                  <c:v>514.58000000000004</c:v>
                </c:pt>
                <c:pt idx="1140">
                  <c:v>514.57000000000005</c:v>
                </c:pt>
                <c:pt idx="1141">
                  <c:v>514.57000000000005</c:v>
                </c:pt>
                <c:pt idx="1142">
                  <c:v>514.55999999999995</c:v>
                </c:pt>
                <c:pt idx="1143">
                  <c:v>514.55999999999995</c:v>
                </c:pt>
                <c:pt idx="1144">
                  <c:v>514.54999999999995</c:v>
                </c:pt>
                <c:pt idx="1145">
                  <c:v>514.54999999999995</c:v>
                </c:pt>
                <c:pt idx="1146">
                  <c:v>514.54</c:v>
                </c:pt>
                <c:pt idx="1147">
                  <c:v>514.53</c:v>
                </c:pt>
                <c:pt idx="1148">
                  <c:v>514.53</c:v>
                </c:pt>
                <c:pt idx="1149">
                  <c:v>514.52</c:v>
                </c:pt>
                <c:pt idx="1150">
                  <c:v>514.52</c:v>
                </c:pt>
                <c:pt idx="1151">
                  <c:v>514.51</c:v>
                </c:pt>
                <c:pt idx="1152">
                  <c:v>514.51</c:v>
                </c:pt>
                <c:pt idx="1153">
                  <c:v>514.5</c:v>
                </c:pt>
                <c:pt idx="1154">
                  <c:v>514.49</c:v>
                </c:pt>
                <c:pt idx="1155">
                  <c:v>514.49</c:v>
                </c:pt>
                <c:pt idx="1156">
                  <c:v>514.48</c:v>
                </c:pt>
                <c:pt idx="1157">
                  <c:v>514.48</c:v>
                </c:pt>
                <c:pt idx="1158">
                  <c:v>514.47</c:v>
                </c:pt>
                <c:pt idx="1159">
                  <c:v>514.47</c:v>
                </c:pt>
                <c:pt idx="1160">
                  <c:v>514.46</c:v>
                </c:pt>
                <c:pt idx="1161">
                  <c:v>514.45000000000005</c:v>
                </c:pt>
                <c:pt idx="1162">
                  <c:v>514.45000000000005</c:v>
                </c:pt>
                <c:pt idx="1163">
                  <c:v>514.44000000000005</c:v>
                </c:pt>
                <c:pt idx="1164">
                  <c:v>514.44000000000005</c:v>
                </c:pt>
                <c:pt idx="1165">
                  <c:v>514.42999999999995</c:v>
                </c:pt>
                <c:pt idx="1166">
                  <c:v>514.42999999999995</c:v>
                </c:pt>
                <c:pt idx="1167">
                  <c:v>514.41999999999996</c:v>
                </c:pt>
                <c:pt idx="1168">
                  <c:v>514.41999999999996</c:v>
                </c:pt>
                <c:pt idx="1169">
                  <c:v>514.41</c:v>
                </c:pt>
                <c:pt idx="1170">
                  <c:v>514.4</c:v>
                </c:pt>
                <c:pt idx="1171">
                  <c:v>514.4</c:v>
                </c:pt>
                <c:pt idx="1172">
                  <c:v>514.39</c:v>
                </c:pt>
                <c:pt idx="1173">
                  <c:v>514.39</c:v>
                </c:pt>
                <c:pt idx="1174">
                  <c:v>514.38</c:v>
                </c:pt>
                <c:pt idx="1175">
                  <c:v>514.38</c:v>
                </c:pt>
                <c:pt idx="1176">
                  <c:v>514.37</c:v>
                </c:pt>
                <c:pt idx="1177">
                  <c:v>514.37</c:v>
                </c:pt>
                <c:pt idx="1178">
                  <c:v>514.36</c:v>
                </c:pt>
                <c:pt idx="1179">
                  <c:v>514.36</c:v>
                </c:pt>
                <c:pt idx="1180">
                  <c:v>514.35</c:v>
                </c:pt>
                <c:pt idx="1181">
                  <c:v>514.35</c:v>
                </c:pt>
                <c:pt idx="1182">
                  <c:v>514.34</c:v>
                </c:pt>
                <c:pt idx="1183">
                  <c:v>514.34</c:v>
                </c:pt>
                <c:pt idx="1184">
                  <c:v>514.33000000000004</c:v>
                </c:pt>
                <c:pt idx="1185">
                  <c:v>514.33000000000004</c:v>
                </c:pt>
                <c:pt idx="1186">
                  <c:v>514.32000000000005</c:v>
                </c:pt>
                <c:pt idx="1187">
                  <c:v>514.32000000000005</c:v>
                </c:pt>
                <c:pt idx="1188">
                  <c:v>514.30999999999995</c:v>
                </c:pt>
                <c:pt idx="1189">
                  <c:v>514.30999999999995</c:v>
                </c:pt>
                <c:pt idx="1190">
                  <c:v>514.29999999999995</c:v>
                </c:pt>
                <c:pt idx="1191">
                  <c:v>514.29999999999995</c:v>
                </c:pt>
                <c:pt idx="1192">
                  <c:v>514.29</c:v>
                </c:pt>
                <c:pt idx="1193">
                  <c:v>514.29</c:v>
                </c:pt>
                <c:pt idx="1194">
                  <c:v>514.28</c:v>
                </c:pt>
                <c:pt idx="1195">
                  <c:v>514.28</c:v>
                </c:pt>
                <c:pt idx="1196">
                  <c:v>514.27</c:v>
                </c:pt>
                <c:pt idx="1197">
                  <c:v>514.27</c:v>
                </c:pt>
                <c:pt idx="1198">
                  <c:v>514.26</c:v>
                </c:pt>
                <c:pt idx="1199">
                  <c:v>514.26</c:v>
                </c:pt>
                <c:pt idx="1200">
                  <c:v>514.25</c:v>
                </c:pt>
                <c:pt idx="1201">
                  <c:v>514.25</c:v>
                </c:pt>
                <c:pt idx="1202">
                  <c:v>514.24</c:v>
                </c:pt>
                <c:pt idx="1203">
                  <c:v>514.24</c:v>
                </c:pt>
                <c:pt idx="1204">
                  <c:v>514.23</c:v>
                </c:pt>
                <c:pt idx="1205">
                  <c:v>514.23</c:v>
                </c:pt>
                <c:pt idx="1206">
                  <c:v>514.23</c:v>
                </c:pt>
                <c:pt idx="1207">
                  <c:v>514.22</c:v>
                </c:pt>
                <c:pt idx="1208">
                  <c:v>514.22</c:v>
                </c:pt>
                <c:pt idx="1209">
                  <c:v>514.21</c:v>
                </c:pt>
                <c:pt idx="1210">
                  <c:v>514.21</c:v>
                </c:pt>
                <c:pt idx="1211">
                  <c:v>514.20000000000005</c:v>
                </c:pt>
                <c:pt idx="1212">
                  <c:v>514.20000000000005</c:v>
                </c:pt>
                <c:pt idx="1213">
                  <c:v>514.19000000000005</c:v>
                </c:pt>
                <c:pt idx="1214">
                  <c:v>514.19000000000005</c:v>
                </c:pt>
                <c:pt idx="1215">
                  <c:v>514.17999999999995</c:v>
                </c:pt>
                <c:pt idx="1216">
                  <c:v>514.17999999999995</c:v>
                </c:pt>
                <c:pt idx="1217">
                  <c:v>514.16999999999996</c:v>
                </c:pt>
                <c:pt idx="1218">
                  <c:v>514.16999999999996</c:v>
                </c:pt>
                <c:pt idx="1219">
                  <c:v>514.16</c:v>
                </c:pt>
                <c:pt idx="1220">
                  <c:v>514.16</c:v>
                </c:pt>
                <c:pt idx="1221">
                  <c:v>514.15</c:v>
                </c:pt>
                <c:pt idx="1222">
                  <c:v>514.15</c:v>
                </c:pt>
                <c:pt idx="1223">
                  <c:v>514.14</c:v>
                </c:pt>
                <c:pt idx="1224">
                  <c:v>514.14</c:v>
                </c:pt>
                <c:pt idx="1225">
                  <c:v>514.14</c:v>
                </c:pt>
                <c:pt idx="1226">
                  <c:v>514.13</c:v>
                </c:pt>
                <c:pt idx="1227">
                  <c:v>514.13</c:v>
                </c:pt>
                <c:pt idx="1228">
                  <c:v>514.12</c:v>
                </c:pt>
                <c:pt idx="1229">
                  <c:v>514.12</c:v>
                </c:pt>
                <c:pt idx="1230">
                  <c:v>514.11</c:v>
                </c:pt>
                <c:pt idx="1231">
                  <c:v>514.11</c:v>
                </c:pt>
                <c:pt idx="1232">
                  <c:v>514.1</c:v>
                </c:pt>
                <c:pt idx="1233">
                  <c:v>514.1</c:v>
                </c:pt>
                <c:pt idx="1234">
                  <c:v>514.09</c:v>
                </c:pt>
                <c:pt idx="1235">
                  <c:v>514.09</c:v>
                </c:pt>
                <c:pt idx="1236">
                  <c:v>514.08000000000004</c:v>
                </c:pt>
                <c:pt idx="1237">
                  <c:v>514.08000000000004</c:v>
                </c:pt>
                <c:pt idx="1238">
                  <c:v>514.07000000000005</c:v>
                </c:pt>
                <c:pt idx="1239">
                  <c:v>514.07000000000005</c:v>
                </c:pt>
                <c:pt idx="1240">
                  <c:v>514.07000000000005</c:v>
                </c:pt>
                <c:pt idx="1241">
                  <c:v>514.05999999999995</c:v>
                </c:pt>
                <c:pt idx="1242">
                  <c:v>514.05999999999995</c:v>
                </c:pt>
                <c:pt idx="1243">
                  <c:v>514.04999999999995</c:v>
                </c:pt>
                <c:pt idx="1244">
                  <c:v>514.04999999999995</c:v>
                </c:pt>
                <c:pt idx="1245">
                  <c:v>514.04</c:v>
                </c:pt>
                <c:pt idx="1246">
                  <c:v>514.04</c:v>
                </c:pt>
                <c:pt idx="1247">
                  <c:v>514.03</c:v>
                </c:pt>
                <c:pt idx="1248">
                  <c:v>514.03</c:v>
                </c:pt>
                <c:pt idx="1249">
                  <c:v>514.03</c:v>
                </c:pt>
                <c:pt idx="1250">
                  <c:v>514.02</c:v>
                </c:pt>
                <c:pt idx="1251">
                  <c:v>514.02</c:v>
                </c:pt>
                <c:pt idx="1252">
                  <c:v>514.01</c:v>
                </c:pt>
                <c:pt idx="1253">
                  <c:v>514.01</c:v>
                </c:pt>
                <c:pt idx="1254">
                  <c:v>514</c:v>
                </c:pt>
                <c:pt idx="1255">
                  <c:v>514</c:v>
                </c:pt>
                <c:pt idx="1256">
                  <c:v>514</c:v>
                </c:pt>
                <c:pt idx="1257">
                  <c:v>513.99</c:v>
                </c:pt>
                <c:pt idx="1258">
                  <c:v>513.99</c:v>
                </c:pt>
                <c:pt idx="1259">
                  <c:v>513.99</c:v>
                </c:pt>
                <c:pt idx="1260">
                  <c:v>513.98</c:v>
                </c:pt>
                <c:pt idx="1261">
                  <c:v>513.98</c:v>
                </c:pt>
                <c:pt idx="1262">
                  <c:v>513.97</c:v>
                </c:pt>
                <c:pt idx="1263">
                  <c:v>513.97</c:v>
                </c:pt>
                <c:pt idx="1264">
                  <c:v>513.97</c:v>
                </c:pt>
                <c:pt idx="1265">
                  <c:v>513.96</c:v>
                </c:pt>
                <c:pt idx="1266">
                  <c:v>513.96</c:v>
                </c:pt>
                <c:pt idx="1267">
                  <c:v>513.95000000000005</c:v>
                </c:pt>
                <c:pt idx="1268">
                  <c:v>513.95000000000005</c:v>
                </c:pt>
                <c:pt idx="1269">
                  <c:v>513.95000000000005</c:v>
                </c:pt>
                <c:pt idx="1270">
                  <c:v>513.94000000000005</c:v>
                </c:pt>
                <c:pt idx="1271">
                  <c:v>513.94000000000005</c:v>
                </c:pt>
                <c:pt idx="1272">
                  <c:v>513.92999999999995</c:v>
                </c:pt>
                <c:pt idx="1273">
                  <c:v>513.92999999999995</c:v>
                </c:pt>
                <c:pt idx="1274">
                  <c:v>513.92999999999995</c:v>
                </c:pt>
                <c:pt idx="1275">
                  <c:v>513.91999999999996</c:v>
                </c:pt>
                <c:pt idx="1276">
                  <c:v>513.91999999999996</c:v>
                </c:pt>
                <c:pt idx="1277">
                  <c:v>513.91999999999996</c:v>
                </c:pt>
                <c:pt idx="1278">
                  <c:v>513.91</c:v>
                </c:pt>
                <c:pt idx="1279">
                  <c:v>513.91</c:v>
                </c:pt>
                <c:pt idx="1280">
                  <c:v>513.9</c:v>
                </c:pt>
                <c:pt idx="1281">
                  <c:v>513.9</c:v>
                </c:pt>
                <c:pt idx="1282">
                  <c:v>513.89</c:v>
                </c:pt>
                <c:pt idx="1283">
                  <c:v>513.89</c:v>
                </c:pt>
                <c:pt idx="1284">
                  <c:v>513.88</c:v>
                </c:pt>
                <c:pt idx="1285">
                  <c:v>513.88</c:v>
                </c:pt>
                <c:pt idx="1286">
                  <c:v>513.88</c:v>
                </c:pt>
                <c:pt idx="1287">
                  <c:v>513.87</c:v>
                </c:pt>
                <c:pt idx="1288">
                  <c:v>513.87</c:v>
                </c:pt>
                <c:pt idx="1289">
                  <c:v>513.86</c:v>
                </c:pt>
                <c:pt idx="1290">
                  <c:v>513.86</c:v>
                </c:pt>
                <c:pt idx="1291">
                  <c:v>513.85</c:v>
                </c:pt>
                <c:pt idx="1292">
                  <c:v>513.85</c:v>
                </c:pt>
                <c:pt idx="1293">
                  <c:v>513.84</c:v>
                </c:pt>
                <c:pt idx="1294">
                  <c:v>513.84</c:v>
                </c:pt>
                <c:pt idx="1295">
                  <c:v>513.84</c:v>
                </c:pt>
                <c:pt idx="1296">
                  <c:v>513.83000000000004</c:v>
                </c:pt>
                <c:pt idx="1297">
                  <c:v>513.83000000000004</c:v>
                </c:pt>
                <c:pt idx="1298">
                  <c:v>513.82000000000005</c:v>
                </c:pt>
                <c:pt idx="1299">
                  <c:v>513.82000000000005</c:v>
                </c:pt>
                <c:pt idx="1300">
                  <c:v>513.80999999999995</c:v>
                </c:pt>
                <c:pt idx="1301">
                  <c:v>513.80999999999995</c:v>
                </c:pt>
                <c:pt idx="1302">
                  <c:v>513.80999999999995</c:v>
                </c:pt>
                <c:pt idx="1303">
                  <c:v>513.79999999999995</c:v>
                </c:pt>
                <c:pt idx="1304">
                  <c:v>513.79999999999995</c:v>
                </c:pt>
                <c:pt idx="1305">
                  <c:v>513.79</c:v>
                </c:pt>
                <c:pt idx="1306">
                  <c:v>513.79</c:v>
                </c:pt>
                <c:pt idx="1307">
                  <c:v>513.78</c:v>
                </c:pt>
                <c:pt idx="1308">
                  <c:v>513.78</c:v>
                </c:pt>
                <c:pt idx="1309">
                  <c:v>513.77</c:v>
                </c:pt>
                <c:pt idx="1310">
                  <c:v>513.77</c:v>
                </c:pt>
                <c:pt idx="1311">
                  <c:v>513.77</c:v>
                </c:pt>
                <c:pt idx="1312">
                  <c:v>513.76</c:v>
                </c:pt>
                <c:pt idx="1313">
                  <c:v>513.76</c:v>
                </c:pt>
                <c:pt idx="1314">
                  <c:v>513.75</c:v>
                </c:pt>
                <c:pt idx="1315">
                  <c:v>513.75</c:v>
                </c:pt>
                <c:pt idx="1316">
                  <c:v>513.75</c:v>
                </c:pt>
                <c:pt idx="1317">
                  <c:v>513.74</c:v>
                </c:pt>
                <c:pt idx="1318">
                  <c:v>513.74</c:v>
                </c:pt>
                <c:pt idx="1319">
                  <c:v>513.73</c:v>
                </c:pt>
                <c:pt idx="1320">
                  <c:v>513.73</c:v>
                </c:pt>
                <c:pt idx="1321">
                  <c:v>513.73</c:v>
                </c:pt>
                <c:pt idx="1322">
                  <c:v>513.72</c:v>
                </c:pt>
                <c:pt idx="1323">
                  <c:v>513.72</c:v>
                </c:pt>
                <c:pt idx="1324">
                  <c:v>513.71</c:v>
                </c:pt>
                <c:pt idx="1325">
                  <c:v>513.71</c:v>
                </c:pt>
                <c:pt idx="1326">
                  <c:v>513.71</c:v>
                </c:pt>
                <c:pt idx="1327">
                  <c:v>513.70000000000005</c:v>
                </c:pt>
                <c:pt idx="1328">
                  <c:v>513.70000000000005</c:v>
                </c:pt>
                <c:pt idx="1329">
                  <c:v>513.69000000000005</c:v>
                </c:pt>
                <c:pt idx="1330">
                  <c:v>513.69000000000005</c:v>
                </c:pt>
                <c:pt idx="1331">
                  <c:v>513.69000000000005</c:v>
                </c:pt>
                <c:pt idx="1332">
                  <c:v>513.67999999999995</c:v>
                </c:pt>
                <c:pt idx="1333">
                  <c:v>513.67999999999995</c:v>
                </c:pt>
                <c:pt idx="1334">
                  <c:v>513.66999999999996</c:v>
                </c:pt>
                <c:pt idx="1335">
                  <c:v>513.66999999999996</c:v>
                </c:pt>
                <c:pt idx="1336">
                  <c:v>513.66999999999996</c:v>
                </c:pt>
                <c:pt idx="1337">
                  <c:v>513.66</c:v>
                </c:pt>
                <c:pt idx="1338">
                  <c:v>513.66</c:v>
                </c:pt>
                <c:pt idx="1339">
                  <c:v>513.66</c:v>
                </c:pt>
                <c:pt idx="1340">
                  <c:v>513.65</c:v>
                </c:pt>
                <c:pt idx="1341">
                  <c:v>513.65</c:v>
                </c:pt>
                <c:pt idx="1342">
                  <c:v>513.64</c:v>
                </c:pt>
                <c:pt idx="1343">
                  <c:v>513.64</c:v>
                </c:pt>
                <c:pt idx="1344">
                  <c:v>513.64</c:v>
                </c:pt>
                <c:pt idx="1345">
                  <c:v>513.63</c:v>
                </c:pt>
                <c:pt idx="1346">
                  <c:v>513.63</c:v>
                </c:pt>
                <c:pt idx="1347">
                  <c:v>513.62</c:v>
                </c:pt>
                <c:pt idx="1348">
                  <c:v>513.62</c:v>
                </c:pt>
                <c:pt idx="1349">
                  <c:v>513.62</c:v>
                </c:pt>
                <c:pt idx="1350">
                  <c:v>513.61</c:v>
                </c:pt>
                <c:pt idx="1351">
                  <c:v>513.61</c:v>
                </c:pt>
                <c:pt idx="1352">
                  <c:v>513.61</c:v>
                </c:pt>
                <c:pt idx="1353">
                  <c:v>513.6</c:v>
                </c:pt>
                <c:pt idx="1354">
                  <c:v>513.6</c:v>
                </c:pt>
                <c:pt idx="1355">
                  <c:v>513.59</c:v>
                </c:pt>
                <c:pt idx="1356">
                  <c:v>513.59</c:v>
                </c:pt>
                <c:pt idx="1357">
                  <c:v>513.59</c:v>
                </c:pt>
                <c:pt idx="1358">
                  <c:v>513.58000000000004</c:v>
                </c:pt>
                <c:pt idx="1359">
                  <c:v>513.58000000000004</c:v>
                </c:pt>
                <c:pt idx="1360">
                  <c:v>513.57000000000005</c:v>
                </c:pt>
                <c:pt idx="1361">
                  <c:v>513.57000000000005</c:v>
                </c:pt>
                <c:pt idx="1362">
                  <c:v>513.57000000000005</c:v>
                </c:pt>
                <c:pt idx="1363">
                  <c:v>513.55999999999995</c:v>
                </c:pt>
                <c:pt idx="1364">
                  <c:v>513.55999999999995</c:v>
                </c:pt>
                <c:pt idx="1365">
                  <c:v>513.55999999999995</c:v>
                </c:pt>
                <c:pt idx="1366">
                  <c:v>513.54999999999995</c:v>
                </c:pt>
                <c:pt idx="1367">
                  <c:v>513.54999999999995</c:v>
                </c:pt>
                <c:pt idx="1368">
                  <c:v>513.54</c:v>
                </c:pt>
                <c:pt idx="1369">
                  <c:v>513.54</c:v>
                </c:pt>
                <c:pt idx="1370">
                  <c:v>513.54</c:v>
                </c:pt>
                <c:pt idx="1371">
                  <c:v>513.53</c:v>
                </c:pt>
                <c:pt idx="1372">
                  <c:v>513.53</c:v>
                </c:pt>
                <c:pt idx="1373">
                  <c:v>513.52</c:v>
                </c:pt>
                <c:pt idx="1374">
                  <c:v>513.52</c:v>
                </c:pt>
                <c:pt idx="1375">
                  <c:v>513.52</c:v>
                </c:pt>
                <c:pt idx="1376">
                  <c:v>513.51</c:v>
                </c:pt>
                <c:pt idx="1377">
                  <c:v>513.51</c:v>
                </c:pt>
                <c:pt idx="1378">
                  <c:v>513.51</c:v>
                </c:pt>
                <c:pt idx="1379">
                  <c:v>513.5</c:v>
                </c:pt>
                <c:pt idx="1380">
                  <c:v>513.5</c:v>
                </c:pt>
                <c:pt idx="1381">
                  <c:v>513.49</c:v>
                </c:pt>
                <c:pt idx="1382">
                  <c:v>513.49</c:v>
                </c:pt>
                <c:pt idx="1383">
                  <c:v>513.49</c:v>
                </c:pt>
                <c:pt idx="1384">
                  <c:v>513.48</c:v>
                </c:pt>
                <c:pt idx="1385">
                  <c:v>513.48</c:v>
                </c:pt>
                <c:pt idx="1386">
                  <c:v>513.47</c:v>
                </c:pt>
                <c:pt idx="1387">
                  <c:v>513.47</c:v>
                </c:pt>
                <c:pt idx="1388">
                  <c:v>513.47</c:v>
                </c:pt>
                <c:pt idx="1389">
                  <c:v>513.46</c:v>
                </c:pt>
                <c:pt idx="1390">
                  <c:v>513.46</c:v>
                </c:pt>
                <c:pt idx="1391">
                  <c:v>513.46</c:v>
                </c:pt>
                <c:pt idx="1392">
                  <c:v>513.45000000000005</c:v>
                </c:pt>
                <c:pt idx="1393">
                  <c:v>513.45000000000005</c:v>
                </c:pt>
                <c:pt idx="1394">
                  <c:v>513.45000000000005</c:v>
                </c:pt>
                <c:pt idx="1395">
                  <c:v>513.44000000000005</c:v>
                </c:pt>
                <c:pt idx="1396">
                  <c:v>513.44000000000005</c:v>
                </c:pt>
                <c:pt idx="1397">
                  <c:v>513.42999999999995</c:v>
                </c:pt>
                <c:pt idx="1398">
                  <c:v>513.42999999999995</c:v>
                </c:pt>
                <c:pt idx="1399">
                  <c:v>513.42999999999995</c:v>
                </c:pt>
                <c:pt idx="1400">
                  <c:v>513.41999999999996</c:v>
                </c:pt>
                <c:pt idx="1401">
                  <c:v>513.41999999999996</c:v>
                </c:pt>
                <c:pt idx="1402">
                  <c:v>513.41999999999996</c:v>
                </c:pt>
                <c:pt idx="1403">
                  <c:v>513.41</c:v>
                </c:pt>
                <c:pt idx="1404">
                  <c:v>513.41</c:v>
                </c:pt>
                <c:pt idx="1405">
                  <c:v>513.41</c:v>
                </c:pt>
                <c:pt idx="1406">
                  <c:v>513.4</c:v>
                </c:pt>
                <c:pt idx="1407">
                  <c:v>513.4</c:v>
                </c:pt>
                <c:pt idx="1408">
                  <c:v>513.4</c:v>
                </c:pt>
                <c:pt idx="1409">
                  <c:v>513.39</c:v>
                </c:pt>
                <c:pt idx="1410">
                  <c:v>513.39</c:v>
                </c:pt>
                <c:pt idx="1411">
                  <c:v>513.39</c:v>
                </c:pt>
                <c:pt idx="1412">
                  <c:v>513.38</c:v>
                </c:pt>
                <c:pt idx="1413">
                  <c:v>513.38</c:v>
                </c:pt>
                <c:pt idx="1414">
                  <c:v>513.38</c:v>
                </c:pt>
                <c:pt idx="1415">
                  <c:v>513.37</c:v>
                </c:pt>
                <c:pt idx="1416">
                  <c:v>513.37</c:v>
                </c:pt>
                <c:pt idx="1417">
                  <c:v>513.36</c:v>
                </c:pt>
                <c:pt idx="1418">
                  <c:v>513.36</c:v>
                </c:pt>
                <c:pt idx="1419">
                  <c:v>513.36</c:v>
                </c:pt>
                <c:pt idx="1420">
                  <c:v>513.35</c:v>
                </c:pt>
                <c:pt idx="1421">
                  <c:v>513.35</c:v>
                </c:pt>
                <c:pt idx="1422">
                  <c:v>513.35</c:v>
                </c:pt>
                <c:pt idx="1423">
                  <c:v>513.34</c:v>
                </c:pt>
                <c:pt idx="1424">
                  <c:v>513.34</c:v>
                </c:pt>
                <c:pt idx="1425">
                  <c:v>513.34</c:v>
                </c:pt>
                <c:pt idx="1426">
                  <c:v>513.33000000000004</c:v>
                </c:pt>
                <c:pt idx="1427">
                  <c:v>513.33000000000004</c:v>
                </c:pt>
                <c:pt idx="1428">
                  <c:v>513.33000000000004</c:v>
                </c:pt>
                <c:pt idx="1429">
                  <c:v>513.32000000000005</c:v>
                </c:pt>
                <c:pt idx="1430">
                  <c:v>513.32000000000005</c:v>
                </c:pt>
                <c:pt idx="1431">
                  <c:v>513.32000000000005</c:v>
                </c:pt>
                <c:pt idx="1432">
                  <c:v>513.30999999999995</c:v>
                </c:pt>
                <c:pt idx="1433">
                  <c:v>513.30999999999995</c:v>
                </c:pt>
                <c:pt idx="1434">
                  <c:v>513.30999999999995</c:v>
                </c:pt>
                <c:pt idx="1435">
                  <c:v>513.29999999999995</c:v>
                </c:pt>
                <c:pt idx="1436">
                  <c:v>513.29999999999995</c:v>
                </c:pt>
                <c:pt idx="1437">
                  <c:v>513.29999999999995</c:v>
                </c:pt>
                <c:pt idx="1438">
                  <c:v>513.29</c:v>
                </c:pt>
                <c:pt idx="1439">
                  <c:v>513.29</c:v>
                </c:pt>
                <c:pt idx="1440">
                  <c:v>513.29</c:v>
                </c:pt>
                <c:pt idx="1441">
                  <c:v>513.28</c:v>
                </c:pt>
                <c:pt idx="1442">
                  <c:v>513.28</c:v>
                </c:pt>
                <c:pt idx="1443">
                  <c:v>513.27</c:v>
                </c:pt>
                <c:pt idx="1444">
                  <c:v>513.27</c:v>
                </c:pt>
                <c:pt idx="1445">
                  <c:v>513.27</c:v>
                </c:pt>
                <c:pt idx="1446">
                  <c:v>513.26</c:v>
                </c:pt>
                <c:pt idx="1447">
                  <c:v>513.26</c:v>
                </c:pt>
                <c:pt idx="1448">
                  <c:v>513.25</c:v>
                </c:pt>
                <c:pt idx="1449">
                  <c:v>513.25</c:v>
                </c:pt>
                <c:pt idx="1450">
                  <c:v>513.25</c:v>
                </c:pt>
                <c:pt idx="1451">
                  <c:v>513.24</c:v>
                </c:pt>
                <c:pt idx="1452">
                  <c:v>513.24</c:v>
                </c:pt>
                <c:pt idx="1453">
                  <c:v>513.23</c:v>
                </c:pt>
                <c:pt idx="1454">
                  <c:v>513.23</c:v>
                </c:pt>
                <c:pt idx="1455">
                  <c:v>513.22</c:v>
                </c:pt>
                <c:pt idx="1456">
                  <c:v>513.22</c:v>
                </c:pt>
                <c:pt idx="1457">
                  <c:v>513.21</c:v>
                </c:pt>
                <c:pt idx="1458">
                  <c:v>513.21</c:v>
                </c:pt>
                <c:pt idx="1459">
                  <c:v>513.20000000000005</c:v>
                </c:pt>
                <c:pt idx="1460">
                  <c:v>513.20000000000005</c:v>
                </c:pt>
                <c:pt idx="1461">
                  <c:v>513.20000000000005</c:v>
                </c:pt>
                <c:pt idx="1462">
                  <c:v>513.19000000000005</c:v>
                </c:pt>
                <c:pt idx="1463">
                  <c:v>513.19000000000005</c:v>
                </c:pt>
                <c:pt idx="1464">
                  <c:v>513.17999999999995</c:v>
                </c:pt>
                <c:pt idx="1465">
                  <c:v>513.17999999999995</c:v>
                </c:pt>
                <c:pt idx="1466">
                  <c:v>513.16999999999996</c:v>
                </c:pt>
                <c:pt idx="1467">
                  <c:v>513.16999999999996</c:v>
                </c:pt>
                <c:pt idx="1468">
                  <c:v>513.16</c:v>
                </c:pt>
                <c:pt idx="1469">
                  <c:v>513.16</c:v>
                </c:pt>
                <c:pt idx="1470">
                  <c:v>513.15</c:v>
                </c:pt>
                <c:pt idx="1471">
                  <c:v>513.15</c:v>
                </c:pt>
                <c:pt idx="1472">
                  <c:v>513.14</c:v>
                </c:pt>
                <c:pt idx="1473">
                  <c:v>513.14</c:v>
                </c:pt>
                <c:pt idx="1474">
                  <c:v>513.13</c:v>
                </c:pt>
                <c:pt idx="1475">
                  <c:v>513.13</c:v>
                </c:pt>
                <c:pt idx="1476">
                  <c:v>513.12</c:v>
                </c:pt>
                <c:pt idx="1477">
                  <c:v>513.11</c:v>
                </c:pt>
                <c:pt idx="1478">
                  <c:v>513.11</c:v>
                </c:pt>
                <c:pt idx="1479">
                  <c:v>513.1</c:v>
                </c:pt>
                <c:pt idx="1480">
                  <c:v>513.1</c:v>
                </c:pt>
                <c:pt idx="1481">
                  <c:v>513.09</c:v>
                </c:pt>
                <c:pt idx="1482">
                  <c:v>513.09</c:v>
                </c:pt>
                <c:pt idx="1483">
                  <c:v>513.08000000000004</c:v>
                </c:pt>
                <c:pt idx="1484">
                  <c:v>513.08000000000004</c:v>
                </c:pt>
                <c:pt idx="1485">
                  <c:v>513.07000000000005</c:v>
                </c:pt>
                <c:pt idx="1486">
                  <c:v>513.07000000000005</c:v>
                </c:pt>
                <c:pt idx="1487">
                  <c:v>513.05999999999995</c:v>
                </c:pt>
                <c:pt idx="1488">
                  <c:v>513.05999999999995</c:v>
                </c:pt>
                <c:pt idx="1489">
                  <c:v>513.04999999999995</c:v>
                </c:pt>
                <c:pt idx="1490">
                  <c:v>513.04999999999995</c:v>
                </c:pt>
                <c:pt idx="1491">
                  <c:v>513.04</c:v>
                </c:pt>
                <c:pt idx="1492">
                  <c:v>513.04</c:v>
                </c:pt>
                <c:pt idx="1493">
                  <c:v>513.03</c:v>
                </c:pt>
                <c:pt idx="1494">
                  <c:v>513.03</c:v>
                </c:pt>
                <c:pt idx="1495">
                  <c:v>513.02</c:v>
                </c:pt>
                <c:pt idx="1496">
                  <c:v>513.01</c:v>
                </c:pt>
                <c:pt idx="1497">
                  <c:v>513.01</c:v>
                </c:pt>
                <c:pt idx="1498">
                  <c:v>513</c:v>
                </c:pt>
                <c:pt idx="1499">
                  <c:v>513</c:v>
                </c:pt>
                <c:pt idx="1500">
                  <c:v>512.99</c:v>
                </c:pt>
                <c:pt idx="1501">
                  <c:v>512.98</c:v>
                </c:pt>
                <c:pt idx="1502">
                  <c:v>512.98</c:v>
                </c:pt>
                <c:pt idx="1503">
                  <c:v>512.97</c:v>
                </c:pt>
                <c:pt idx="1504">
                  <c:v>512.97</c:v>
                </c:pt>
                <c:pt idx="1505">
                  <c:v>512.96</c:v>
                </c:pt>
                <c:pt idx="1506">
                  <c:v>512.96</c:v>
                </c:pt>
                <c:pt idx="1507">
                  <c:v>512.95000000000005</c:v>
                </c:pt>
                <c:pt idx="1508">
                  <c:v>512.94000000000005</c:v>
                </c:pt>
                <c:pt idx="1509">
                  <c:v>512.94000000000005</c:v>
                </c:pt>
                <c:pt idx="1510">
                  <c:v>512.92999999999995</c:v>
                </c:pt>
                <c:pt idx="1511">
                  <c:v>512.92999999999995</c:v>
                </c:pt>
                <c:pt idx="1512">
                  <c:v>512.91999999999996</c:v>
                </c:pt>
                <c:pt idx="1513">
                  <c:v>512.91999999999996</c:v>
                </c:pt>
                <c:pt idx="1514">
                  <c:v>512.91</c:v>
                </c:pt>
                <c:pt idx="1515">
                  <c:v>512.9</c:v>
                </c:pt>
                <c:pt idx="1516">
                  <c:v>512.9</c:v>
                </c:pt>
                <c:pt idx="1517">
                  <c:v>512.89</c:v>
                </c:pt>
                <c:pt idx="1518">
                  <c:v>512.89</c:v>
                </c:pt>
                <c:pt idx="1519">
                  <c:v>512.88</c:v>
                </c:pt>
                <c:pt idx="1520">
                  <c:v>512.88</c:v>
                </c:pt>
                <c:pt idx="1521">
                  <c:v>512.87</c:v>
                </c:pt>
                <c:pt idx="1522">
                  <c:v>512.86</c:v>
                </c:pt>
                <c:pt idx="1523">
                  <c:v>512.86</c:v>
                </c:pt>
                <c:pt idx="1524">
                  <c:v>512.85</c:v>
                </c:pt>
                <c:pt idx="1525">
                  <c:v>512.85</c:v>
                </c:pt>
                <c:pt idx="1526">
                  <c:v>512.84</c:v>
                </c:pt>
                <c:pt idx="1527">
                  <c:v>512.84</c:v>
                </c:pt>
                <c:pt idx="1528">
                  <c:v>512.83000000000004</c:v>
                </c:pt>
                <c:pt idx="1529">
                  <c:v>512.82000000000005</c:v>
                </c:pt>
                <c:pt idx="1530">
                  <c:v>512.82000000000005</c:v>
                </c:pt>
                <c:pt idx="1531">
                  <c:v>512.80999999999995</c:v>
                </c:pt>
                <c:pt idx="1532">
                  <c:v>512.80999999999995</c:v>
                </c:pt>
                <c:pt idx="1533">
                  <c:v>512.79999999999995</c:v>
                </c:pt>
                <c:pt idx="1534">
                  <c:v>512.79</c:v>
                </c:pt>
                <c:pt idx="1535">
                  <c:v>512.79</c:v>
                </c:pt>
                <c:pt idx="1536">
                  <c:v>512.78</c:v>
                </c:pt>
                <c:pt idx="1537">
                  <c:v>512.77</c:v>
                </c:pt>
                <c:pt idx="1538">
                  <c:v>512.77</c:v>
                </c:pt>
                <c:pt idx="1539">
                  <c:v>512.76</c:v>
                </c:pt>
                <c:pt idx="1540">
                  <c:v>512.76</c:v>
                </c:pt>
                <c:pt idx="1541">
                  <c:v>512.75</c:v>
                </c:pt>
                <c:pt idx="1542">
                  <c:v>512.74</c:v>
                </c:pt>
                <c:pt idx="1543">
                  <c:v>512.74</c:v>
                </c:pt>
                <c:pt idx="1544">
                  <c:v>512.73</c:v>
                </c:pt>
                <c:pt idx="1545">
                  <c:v>512.72</c:v>
                </c:pt>
                <c:pt idx="1546">
                  <c:v>512.72</c:v>
                </c:pt>
                <c:pt idx="1547">
                  <c:v>512.71</c:v>
                </c:pt>
                <c:pt idx="1548">
                  <c:v>512.71</c:v>
                </c:pt>
                <c:pt idx="1549">
                  <c:v>512.70000000000005</c:v>
                </c:pt>
                <c:pt idx="1550">
                  <c:v>512.69000000000005</c:v>
                </c:pt>
                <c:pt idx="1551">
                  <c:v>512.69000000000005</c:v>
                </c:pt>
                <c:pt idx="1552">
                  <c:v>512.67999999999995</c:v>
                </c:pt>
                <c:pt idx="1553">
                  <c:v>512.66999999999996</c:v>
                </c:pt>
                <c:pt idx="1554">
                  <c:v>512.66999999999996</c:v>
                </c:pt>
                <c:pt idx="1555">
                  <c:v>512.66</c:v>
                </c:pt>
                <c:pt idx="1556">
                  <c:v>512.66</c:v>
                </c:pt>
                <c:pt idx="1557">
                  <c:v>512.65</c:v>
                </c:pt>
                <c:pt idx="1558">
                  <c:v>512.64</c:v>
                </c:pt>
                <c:pt idx="1559">
                  <c:v>512.64</c:v>
                </c:pt>
                <c:pt idx="1560">
                  <c:v>512.63</c:v>
                </c:pt>
                <c:pt idx="1561">
                  <c:v>512.63</c:v>
                </c:pt>
                <c:pt idx="1562">
                  <c:v>512.62</c:v>
                </c:pt>
                <c:pt idx="1563">
                  <c:v>512.62</c:v>
                </c:pt>
                <c:pt idx="1564">
                  <c:v>512.61</c:v>
                </c:pt>
                <c:pt idx="1565">
                  <c:v>512.61</c:v>
                </c:pt>
                <c:pt idx="1566">
                  <c:v>512.6</c:v>
                </c:pt>
                <c:pt idx="1567">
                  <c:v>512.59</c:v>
                </c:pt>
                <c:pt idx="1568">
                  <c:v>512.59</c:v>
                </c:pt>
                <c:pt idx="1569">
                  <c:v>512.58000000000004</c:v>
                </c:pt>
                <c:pt idx="1570">
                  <c:v>512.58000000000004</c:v>
                </c:pt>
                <c:pt idx="1571">
                  <c:v>512.57000000000005</c:v>
                </c:pt>
                <c:pt idx="1572">
                  <c:v>512.57000000000005</c:v>
                </c:pt>
                <c:pt idx="1573">
                  <c:v>512.55999999999995</c:v>
                </c:pt>
                <c:pt idx="1574">
                  <c:v>512.55999999999995</c:v>
                </c:pt>
                <c:pt idx="1575">
                  <c:v>512.54999999999995</c:v>
                </c:pt>
                <c:pt idx="1576">
                  <c:v>512.54</c:v>
                </c:pt>
                <c:pt idx="1577">
                  <c:v>512.54</c:v>
                </c:pt>
                <c:pt idx="1578">
                  <c:v>512.53</c:v>
                </c:pt>
                <c:pt idx="1579">
                  <c:v>512.53</c:v>
                </c:pt>
                <c:pt idx="1580">
                  <c:v>512.52</c:v>
                </c:pt>
                <c:pt idx="1581">
                  <c:v>512.51</c:v>
                </c:pt>
                <c:pt idx="1582">
                  <c:v>512.51</c:v>
                </c:pt>
                <c:pt idx="1583">
                  <c:v>512.5</c:v>
                </c:pt>
                <c:pt idx="1584">
                  <c:v>512.5</c:v>
                </c:pt>
                <c:pt idx="1585">
                  <c:v>512.49</c:v>
                </c:pt>
                <c:pt idx="1586">
                  <c:v>512.48</c:v>
                </c:pt>
                <c:pt idx="1587">
                  <c:v>512.48</c:v>
                </c:pt>
                <c:pt idx="1588">
                  <c:v>512.47</c:v>
                </c:pt>
                <c:pt idx="1589">
                  <c:v>512.47</c:v>
                </c:pt>
                <c:pt idx="1590">
                  <c:v>512.46</c:v>
                </c:pt>
                <c:pt idx="1591">
                  <c:v>512.45000000000005</c:v>
                </c:pt>
                <c:pt idx="1592">
                  <c:v>512.45000000000005</c:v>
                </c:pt>
                <c:pt idx="1593">
                  <c:v>512.44000000000005</c:v>
                </c:pt>
                <c:pt idx="1594">
                  <c:v>512.44000000000005</c:v>
                </c:pt>
                <c:pt idx="1595">
                  <c:v>512.42999999999995</c:v>
                </c:pt>
                <c:pt idx="1596">
                  <c:v>512.42999999999995</c:v>
                </c:pt>
                <c:pt idx="1597">
                  <c:v>512.41999999999996</c:v>
                </c:pt>
                <c:pt idx="1598">
                  <c:v>512.41999999999996</c:v>
                </c:pt>
                <c:pt idx="1599">
                  <c:v>512.41</c:v>
                </c:pt>
                <c:pt idx="1600">
                  <c:v>512.41</c:v>
                </c:pt>
                <c:pt idx="1601">
                  <c:v>512.4</c:v>
                </c:pt>
                <c:pt idx="1602">
                  <c:v>512.4</c:v>
                </c:pt>
                <c:pt idx="1603">
                  <c:v>512.39</c:v>
                </c:pt>
                <c:pt idx="1604">
                  <c:v>512.39</c:v>
                </c:pt>
                <c:pt idx="1605">
                  <c:v>512.38</c:v>
                </c:pt>
                <c:pt idx="1606">
                  <c:v>512.37</c:v>
                </c:pt>
                <c:pt idx="1607">
                  <c:v>512.37</c:v>
                </c:pt>
                <c:pt idx="1608">
                  <c:v>512.36</c:v>
                </c:pt>
                <c:pt idx="1609">
                  <c:v>512.36</c:v>
                </c:pt>
                <c:pt idx="1610">
                  <c:v>512.35</c:v>
                </c:pt>
                <c:pt idx="1611">
                  <c:v>512.34</c:v>
                </c:pt>
                <c:pt idx="1612">
                  <c:v>512.34</c:v>
                </c:pt>
                <c:pt idx="1613">
                  <c:v>512.33000000000004</c:v>
                </c:pt>
                <c:pt idx="1614">
                  <c:v>512.32000000000005</c:v>
                </c:pt>
                <c:pt idx="1615">
                  <c:v>512.32000000000005</c:v>
                </c:pt>
                <c:pt idx="1616">
                  <c:v>512.30999999999995</c:v>
                </c:pt>
                <c:pt idx="1617">
                  <c:v>512.29999999999995</c:v>
                </c:pt>
                <c:pt idx="1618">
                  <c:v>512.29999999999995</c:v>
                </c:pt>
                <c:pt idx="1619">
                  <c:v>512.29</c:v>
                </c:pt>
                <c:pt idx="1620">
                  <c:v>512.29</c:v>
                </c:pt>
                <c:pt idx="1621">
                  <c:v>512.28</c:v>
                </c:pt>
                <c:pt idx="1622">
                  <c:v>512.27</c:v>
                </c:pt>
                <c:pt idx="1623">
                  <c:v>512.27</c:v>
                </c:pt>
                <c:pt idx="1624">
                  <c:v>512.26</c:v>
                </c:pt>
                <c:pt idx="1625">
                  <c:v>512.25</c:v>
                </c:pt>
                <c:pt idx="1626">
                  <c:v>512.25</c:v>
                </c:pt>
                <c:pt idx="1627">
                  <c:v>512.24</c:v>
                </c:pt>
                <c:pt idx="1628">
                  <c:v>512.23</c:v>
                </c:pt>
                <c:pt idx="1629">
                  <c:v>512.23</c:v>
                </c:pt>
                <c:pt idx="1630">
                  <c:v>512.22</c:v>
                </c:pt>
                <c:pt idx="1631">
                  <c:v>512.21</c:v>
                </c:pt>
                <c:pt idx="1632">
                  <c:v>512.21</c:v>
                </c:pt>
                <c:pt idx="1633">
                  <c:v>512.20000000000005</c:v>
                </c:pt>
                <c:pt idx="1634">
                  <c:v>512.19000000000005</c:v>
                </c:pt>
                <c:pt idx="1635">
                  <c:v>512.19000000000005</c:v>
                </c:pt>
                <c:pt idx="1636">
                  <c:v>512.17999999999995</c:v>
                </c:pt>
                <c:pt idx="1637">
                  <c:v>512.16999999999996</c:v>
                </c:pt>
                <c:pt idx="1638">
                  <c:v>512.16</c:v>
                </c:pt>
                <c:pt idx="1639">
                  <c:v>512.16</c:v>
                </c:pt>
                <c:pt idx="1640">
                  <c:v>512.15</c:v>
                </c:pt>
                <c:pt idx="1641">
                  <c:v>512.14</c:v>
                </c:pt>
                <c:pt idx="1642">
                  <c:v>512.14</c:v>
                </c:pt>
                <c:pt idx="1643">
                  <c:v>512.13</c:v>
                </c:pt>
                <c:pt idx="1644">
                  <c:v>512.12</c:v>
                </c:pt>
                <c:pt idx="1645">
                  <c:v>512.11</c:v>
                </c:pt>
                <c:pt idx="1646">
                  <c:v>512.11</c:v>
                </c:pt>
                <c:pt idx="1647">
                  <c:v>512.1</c:v>
                </c:pt>
                <c:pt idx="1648">
                  <c:v>512.09</c:v>
                </c:pt>
                <c:pt idx="1649">
                  <c:v>512.08000000000004</c:v>
                </c:pt>
                <c:pt idx="1650">
                  <c:v>512.07000000000005</c:v>
                </c:pt>
                <c:pt idx="1651">
                  <c:v>512.07000000000005</c:v>
                </c:pt>
                <c:pt idx="1652">
                  <c:v>512.05999999999995</c:v>
                </c:pt>
                <c:pt idx="1653">
                  <c:v>512.04999999999995</c:v>
                </c:pt>
                <c:pt idx="1654">
                  <c:v>512.04</c:v>
                </c:pt>
                <c:pt idx="1655">
                  <c:v>512.03</c:v>
                </c:pt>
                <c:pt idx="1656">
                  <c:v>512.02</c:v>
                </c:pt>
                <c:pt idx="1657">
                  <c:v>512.02</c:v>
                </c:pt>
                <c:pt idx="1658">
                  <c:v>512.01</c:v>
                </c:pt>
                <c:pt idx="1659">
                  <c:v>512</c:v>
                </c:pt>
                <c:pt idx="1660">
                  <c:v>511.99</c:v>
                </c:pt>
                <c:pt idx="1661">
                  <c:v>511.98</c:v>
                </c:pt>
                <c:pt idx="1662">
                  <c:v>511.97</c:v>
                </c:pt>
                <c:pt idx="1663">
                  <c:v>511.96</c:v>
                </c:pt>
                <c:pt idx="1664">
                  <c:v>511.96</c:v>
                </c:pt>
                <c:pt idx="1665">
                  <c:v>511.95</c:v>
                </c:pt>
                <c:pt idx="1666">
                  <c:v>511.94</c:v>
                </c:pt>
                <c:pt idx="1667">
                  <c:v>511.93</c:v>
                </c:pt>
                <c:pt idx="1668">
                  <c:v>511.92</c:v>
                </c:pt>
                <c:pt idx="1669">
                  <c:v>511.91</c:v>
                </c:pt>
                <c:pt idx="1670">
                  <c:v>511.9</c:v>
                </c:pt>
                <c:pt idx="1671">
                  <c:v>511.89</c:v>
                </c:pt>
                <c:pt idx="1672">
                  <c:v>511.88</c:v>
                </c:pt>
                <c:pt idx="1673">
                  <c:v>511.88</c:v>
                </c:pt>
                <c:pt idx="1674">
                  <c:v>511.87</c:v>
                </c:pt>
                <c:pt idx="1675">
                  <c:v>511.86</c:v>
                </c:pt>
                <c:pt idx="1676">
                  <c:v>511.85</c:v>
                </c:pt>
                <c:pt idx="1677">
                  <c:v>511.84</c:v>
                </c:pt>
                <c:pt idx="1678">
                  <c:v>511.83</c:v>
                </c:pt>
                <c:pt idx="1679">
                  <c:v>511.82</c:v>
                </c:pt>
                <c:pt idx="1680">
                  <c:v>511.81</c:v>
                </c:pt>
                <c:pt idx="1681">
                  <c:v>511.81</c:v>
                </c:pt>
                <c:pt idx="1682">
                  <c:v>511.8</c:v>
                </c:pt>
                <c:pt idx="1683">
                  <c:v>511.79</c:v>
                </c:pt>
                <c:pt idx="1684">
                  <c:v>511.78</c:v>
                </c:pt>
                <c:pt idx="1685">
                  <c:v>511.77</c:v>
                </c:pt>
                <c:pt idx="1686">
                  <c:v>511.76</c:v>
                </c:pt>
                <c:pt idx="1687">
                  <c:v>511.75</c:v>
                </c:pt>
                <c:pt idx="1688">
                  <c:v>511.74</c:v>
                </c:pt>
                <c:pt idx="1689">
                  <c:v>511.73</c:v>
                </c:pt>
                <c:pt idx="1690">
                  <c:v>511.73</c:v>
                </c:pt>
                <c:pt idx="1691">
                  <c:v>511.72</c:v>
                </c:pt>
                <c:pt idx="1692">
                  <c:v>511.71</c:v>
                </c:pt>
                <c:pt idx="1693">
                  <c:v>511.7</c:v>
                </c:pt>
                <c:pt idx="1694">
                  <c:v>511.69</c:v>
                </c:pt>
                <c:pt idx="1695">
                  <c:v>511.68</c:v>
                </c:pt>
                <c:pt idx="1696">
                  <c:v>511.67</c:v>
                </c:pt>
                <c:pt idx="1697">
                  <c:v>511.66</c:v>
                </c:pt>
                <c:pt idx="1698">
                  <c:v>511.65</c:v>
                </c:pt>
                <c:pt idx="1699">
                  <c:v>511.64</c:v>
                </c:pt>
                <c:pt idx="1700">
                  <c:v>511.63</c:v>
                </c:pt>
                <c:pt idx="1701">
                  <c:v>511.62</c:v>
                </c:pt>
                <c:pt idx="1702">
                  <c:v>511.61</c:v>
                </c:pt>
                <c:pt idx="1703">
                  <c:v>511.6</c:v>
                </c:pt>
                <c:pt idx="1704">
                  <c:v>511.59</c:v>
                </c:pt>
                <c:pt idx="1705">
                  <c:v>511.57</c:v>
                </c:pt>
                <c:pt idx="1706">
                  <c:v>511.56</c:v>
                </c:pt>
                <c:pt idx="1707">
                  <c:v>511.55</c:v>
                </c:pt>
                <c:pt idx="1708">
                  <c:v>511.54</c:v>
                </c:pt>
                <c:pt idx="1709">
                  <c:v>511.53</c:v>
                </c:pt>
                <c:pt idx="1710">
                  <c:v>511.52</c:v>
                </c:pt>
                <c:pt idx="1711">
                  <c:v>511.51</c:v>
                </c:pt>
                <c:pt idx="1712">
                  <c:v>511.5</c:v>
                </c:pt>
                <c:pt idx="1713">
                  <c:v>511.49</c:v>
                </c:pt>
                <c:pt idx="1714">
                  <c:v>511.48</c:v>
                </c:pt>
                <c:pt idx="1715">
                  <c:v>511.47</c:v>
                </c:pt>
                <c:pt idx="1716">
                  <c:v>511.46</c:v>
                </c:pt>
                <c:pt idx="1717">
                  <c:v>511.46</c:v>
                </c:pt>
                <c:pt idx="1718">
                  <c:v>511.45</c:v>
                </c:pt>
                <c:pt idx="1719">
                  <c:v>511.44</c:v>
                </c:pt>
                <c:pt idx="1720">
                  <c:v>511.43</c:v>
                </c:pt>
                <c:pt idx="1721">
                  <c:v>511.42</c:v>
                </c:pt>
                <c:pt idx="1722">
                  <c:v>511.41</c:v>
                </c:pt>
                <c:pt idx="1723">
                  <c:v>511.4</c:v>
                </c:pt>
                <c:pt idx="1724">
                  <c:v>511.39</c:v>
                </c:pt>
                <c:pt idx="1725">
                  <c:v>511.38</c:v>
                </c:pt>
                <c:pt idx="1726">
                  <c:v>511.37</c:v>
                </c:pt>
                <c:pt idx="1727">
                  <c:v>511.36</c:v>
                </c:pt>
                <c:pt idx="1728">
                  <c:v>511.35</c:v>
                </c:pt>
                <c:pt idx="1729">
                  <c:v>511.34</c:v>
                </c:pt>
                <c:pt idx="1730">
                  <c:v>511.33</c:v>
                </c:pt>
                <c:pt idx="1731">
                  <c:v>511.32</c:v>
                </c:pt>
                <c:pt idx="1732">
                  <c:v>511.31</c:v>
                </c:pt>
                <c:pt idx="1733">
                  <c:v>511.3</c:v>
                </c:pt>
                <c:pt idx="1734">
                  <c:v>511.3</c:v>
                </c:pt>
                <c:pt idx="1735">
                  <c:v>511.29</c:v>
                </c:pt>
                <c:pt idx="1736">
                  <c:v>511.26</c:v>
                </c:pt>
                <c:pt idx="1737">
                  <c:v>511.24</c:v>
                </c:pt>
                <c:pt idx="1738">
                  <c:v>511.23</c:v>
                </c:pt>
                <c:pt idx="1739">
                  <c:v>511.22</c:v>
                </c:pt>
                <c:pt idx="1740">
                  <c:v>511.21</c:v>
                </c:pt>
                <c:pt idx="1741">
                  <c:v>511.2</c:v>
                </c:pt>
                <c:pt idx="1742">
                  <c:v>511.19</c:v>
                </c:pt>
                <c:pt idx="1743">
                  <c:v>511.18</c:v>
                </c:pt>
                <c:pt idx="1744">
                  <c:v>511.17</c:v>
                </c:pt>
                <c:pt idx="1745">
                  <c:v>511.16</c:v>
                </c:pt>
                <c:pt idx="1746">
                  <c:v>511.15</c:v>
                </c:pt>
                <c:pt idx="1747">
                  <c:v>511.14</c:v>
                </c:pt>
                <c:pt idx="1748">
                  <c:v>511.13</c:v>
                </c:pt>
                <c:pt idx="1749">
                  <c:v>511.13</c:v>
                </c:pt>
                <c:pt idx="1750">
                  <c:v>511.12</c:v>
                </c:pt>
                <c:pt idx="1751">
                  <c:v>511.11</c:v>
                </c:pt>
                <c:pt idx="1752">
                  <c:v>511.1</c:v>
                </c:pt>
                <c:pt idx="1753">
                  <c:v>511.09</c:v>
                </c:pt>
                <c:pt idx="1754">
                  <c:v>511.08</c:v>
                </c:pt>
                <c:pt idx="1755">
                  <c:v>511.07</c:v>
                </c:pt>
                <c:pt idx="1756">
                  <c:v>511.06</c:v>
                </c:pt>
                <c:pt idx="1757">
                  <c:v>511.06</c:v>
                </c:pt>
                <c:pt idx="1758">
                  <c:v>511.05</c:v>
                </c:pt>
                <c:pt idx="1759">
                  <c:v>511.04</c:v>
                </c:pt>
                <c:pt idx="1760">
                  <c:v>511.03</c:v>
                </c:pt>
                <c:pt idx="1761">
                  <c:v>511.02</c:v>
                </c:pt>
                <c:pt idx="1762">
                  <c:v>511.01</c:v>
                </c:pt>
                <c:pt idx="1763">
                  <c:v>511</c:v>
                </c:pt>
                <c:pt idx="1764">
                  <c:v>510.99</c:v>
                </c:pt>
                <c:pt idx="1765">
                  <c:v>510.98</c:v>
                </c:pt>
                <c:pt idx="1766">
                  <c:v>510.98</c:v>
                </c:pt>
                <c:pt idx="1767">
                  <c:v>510.97</c:v>
                </c:pt>
                <c:pt idx="1768">
                  <c:v>510.96</c:v>
                </c:pt>
                <c:pt idx="1769">
                  <c:v>510.96</c:v>
                </c:pt>
                <c:pt idx="1770">
                  <c:v>510.96</c:v>
                </c:pt>
                <c:pt idx="1771">
                  <c:v>510.95</c:v>
                </c:pt>
                <c:pt idx="1772">
                  <c:v>510.94</c:v>
                </c:pt>
                <c:pt idx="1773">
                  <c:v>510.94</c:v>
                </c:pt>
                <c:pt idx="1774">
                  <c:v>510.93</c:v>
                </c:pt>
                <c:pt idx="1775">
                  <c:v>510.92</c:v>
                </c:pt>
                <c:pt idx="1776">
                  <c:v>510.91</c:v>
                </c:pt>
                <c:pt idx="1777">
                  <c:v>510.91</c:v>
                </c:pt>
                <c:pt idx="1778">
                  <c:v>510.9</c:v>
                </c:pt>
                <c:pt idx="1779">
                  <c:v>510.89</c:v>
                </c:pt>
                <c:pt idx="1780">
                  <c:v>510.88</c:v>
                </c:pt>
                <c:pt idx="1781">
                  <c:v>510.88</c:v>
                </c:pt>
                <c:pt idx="1782">
                  <c:v>510.87</c:v>
                </c:pt>
                <c:pt idx="1783">
                  <c:v>510.86</c:v>
                </c:pt>
                <c:pt idx="1784">
                  <c:v>510.85</c:v>
                </c:pt>
                <c:pt idx="1785">
                  <c:v>510.85</c:v>
                </c:pt>
                <c:pt idx="1786">
                  <c:v>510.84</c:v>
                </c:pt>
                <c:pt idx="1787">
                  <c:v>510.83</c:v>
                </c:pt>
                <c:pt idx="1788">
                  <c:v>510.82</c:v>
                </c:pt>
                <c:pt idx="1789">
                  <c:v>510.81</c:v>
                </c:pt>
                <c:pt idx="1790">
                  <c:v>510.81</c:v>
                </c:pt>
                <c:pt idx="1791">
                  <c:v>510.79</c:v>
                </c:pt>
                <c:pt idx="1792">
                  <c:v>510.78</c:v>
                </c:pt>
                <c:pt idx="1793">
                  <c:v>510.77</c:v>
                </c:pt>
                <c:pt idx="1794">
                  <c:v>510.76</c:v>
                </c:pt>
                <c:pt idx="1795">
                  <c:v>510.75</c:v>
                </c:pt>
                <c:pt idx="1796">
                  <c:v>510.74</c:v>
                </c:pt>
                <c:pt idx="1797">
                  <c:v>510.73</c:v>
                </c:pt>
                <c:pt idx="1798">
                  <c:v>510.72</c:v>
                </c:pt>
                <c:pt idx="1799">
                  <c:v>510.71</c:v>
                </c:pt>
                <c:pt idx="1800">
                  <c:v>510.7</c:v>
                </c:pt>
                <c:pt idx="1801">
                  <c:v>510.69</c:v>
                </c:pt>
                <c:pt idx="1802">
                  <c:v>510.68</c:v>
                </c:pt>
                <c:pt idx="1803">
                  <c:v>510.67</c:v>
                </c:pt>
                <c:pt idx="1804">
                  <c:v>510.66</c:v>
                </c:pt>
                <c:pt idx="1805">
                  <c:v>510.65</c:v>
                </c:pt>
                <c:pt idx="1806">
                  <c:v>510.64</c:v>
                </c:pt>
                <c:pt idx="1807">
                  <c:v>510.63</c:v>
                </c:pt>
                <c:pt idx="1808">
                  <c:v>510.62</c:v>
                </c:pt>
                <c:pt idx="1809">
                  <c:v>510.61</c:v>
                </c:pt>
                <c:pt idx="1810">
                  <c:v>510.6</c:v>
                </c:pt>
                <c:pt idx="1811">
                  <c:v>510.59</c:v>
                </c:pt>
                <c:pt idx="1812">
                  <c:v>510.58</c:v>
                </c:pt>
                <c:pt idx="1813">
                  <c:v>510.57</c:v>
                </c:pt>
                <c:pt idx="1814">
                  <c:v>510.56</c:v>
                </c:pt>
                <c:pt idx="1815">
                  <c:v>510.55</c:v>
                </c:pt>
                <c:pt idx="1816">
                  <c:v>510.54</c:v>
                </c:pt>
                <c:pt idx="1817">
                  <c:v>510.52</c:v>
                </c:pt>
                <c:pt idx="1818">
                  <c:v>510.51</c:v>
                </c:pt>
                <c:pt idx="1819">
                  <c:v>510.5</c:v>
                </c:pt>
                <c:pt idx="1820">
                  <c:v>510.49</c:v>
                </c:pt>
                <c:pt idx="1821">
                  <c:v>510.48</c:v>
                </c:pt>
                <c:pt idx="1822">
                  <c:v>510.47</c:v>
                </c:pt>
                <c:pt idx="1823">
                  <c:v>510.46</c:v>
                </c:pt>
                <c:pt idx="1824">
                  <c:v>510.45</c:v>
                </c:pt>
                <c:pt idx="1825">
                  <c:v>510.44</c:v>
                </c:pt>
                <c:pt idx="1826">
                  <c:v>510.43</c:v>
                </c:pt>
                <c:pt idx="1827">
                  <c:v>510.42</c:v>
                </c:pt>
                <c:pt idx="1828">
                  <c:v>510.41</c:v>
                </c:pt>
                <c:pt idx="1829">
                  <c:v>510.4</c:v>
                </c:pt>
                <c:pt idx="1830">
                  <c:v>510.39</c:v>
                </c:pt>
                <c:pt idx="1831">
                  <c:v>510.38</c:v>
                </c:pt>
                <c:pt idx="1832">
                  <c:v>510.37</c:v>
                </c:pt>
                <c:pt idx="1833">
                  <c:v>510.36</c:v>
                </c:pt>
                <c:pt idx="1834">
                  <c:v>510.35</c:v>
                </c:pt>
                <c:pt idx="1835">
                  <c:v>510.34</c:v>
                </c:pt>
                <c:pt idx="1836">
                  <c:v>510.33</c:v>
                </c:pt>
                <c:pt idx="1837">
                  <c:v>510.32</c:v>
                </c:pt>
                <c:pt idx="1838">
                  <c:v>510.31</c:v>
                </c:pt>
                <c:pt idx="1839">
                  <c:v>510.3</c:v>
                </c:pt>
                <c:pt idx="1840">
                  <c:v>510.29</c:v>
                </c:pt>
                <c:pt idx="1841">
                  <c:v>510.28</c:v>
                </c:pt>
                <c:pt idx="1842">
                  <c:v>510.27</c:v>
                </c:pt>
                <c:pt idx="1843">
                  <c:v>510.26</c:v>
                </c:pt>
                <c:pt idx="1844">
                  <c:v>510.26</c:v>
                </c:pt>
                <c:pt idx="1845">
                  <c:v>510.25</c:v>
                </c:pt>
                <c:pt idx="1846">
                  <c:v>510.24</c:v>
                </c:pt>
                <c:pt idx="1847">
                  <c:v>510.23</c:v>
                </c:pt>
                <c:pt idx="1848">
                  <c:v>510.22</c:v>
                </c:pt>
                <c:pt idx="1849">
                  <c:v>510.21</c:v>
                </c:pt>
                <c:pt idx="1850">
                  <c:v>510.2</c:v>
                </c:pt>
                <c:pt idx="1851">
                  <c:v>510.19</c:v>
                </c:pt>
                <c:pt idx="1852">
                  <c:v>510.19</c:v>
                </c:pt>
                <c:pt idx="1853">
                  <c:v>510.18</c:v>
                </c:pt>
                <c:pt idx="1854">
                  <c:v>510.17</c:v>
                </c:pt>
                <c:pt idx="1855">
                  <c:v>510.16</c:v>
                </c:pt>
                <c:pt idx="1856">
                  <c:v>510.15</c:v>
                </c:pt>
                <c:pt idx="1857">
                  <c:v>510.14</c:v>
                </c:pt>
                <c:pt idx="1858">
                  <c:v>510.14</c:v>
                </c:pt>
                <c:pt idx="1859">
                  <c:v>510.13</c:v>
                </c:pt>
                <c:pt idx="1860">
                  <c:v>510.12</c:v>
                </c:pt>
                <c:pt idx="1861">
                  <c:v>510.11</c:v>
                </c:pt>
                <c:pt idx="1862">
                  <c:v>510.1</c:v>
                </c:pt>
                <c:pt idx="1863">
                  <c:v>510.09</c:v>
                </c:pt>
                <c:pt idx="1864">
                  <c:v>510.08</c:v>
                </c:pt>
                <c:pt idx="1865">
                  <c:v>510.07</c:v>
                </c:pt>
                <c:pt idx="1866">
                  <c:v>510.06</c:v>
                </c:pt>
                <c:pt idx="1867">
                  <c:v>510.05</c:v>
                </c:pt>
                <c:pt idx="1868">
                  <c:v>510.04</c:v>
                </c:pt>
                <c:pt idx="1869">
                  <c:v>510.03</c:v>
                </c:pt>
                <c:pt idx="1870">
                  <c:v>510.02</c:v>
                </c:pt>
                <c:pt idx="1871">
                  <c:v>510.02</c:v>
                </c:pt>
                <c:pt idx="1872">
                  <c:v>510.01</c:v>
                </c:pt>
                <c:pt idx="1873">
                  <c:v>510</c:v>
                </c:pt>
                <c:pt idx="1874">
                  <c:v>509.99</c:v>
                </c:pt>
                <c:pt idx="1875">
                  <c:v>509.98</c:v>
                </c:pt>
                <c:pt idx="1876">
                  <c:v>509.97</c:v>
                </c:pt>
                <c:pt idx="1877">
                  <c:v>509.97</c:v>
                </c:pt>
                <c:pt idx="1878">
                  <c:v>509.96</c:v>
                </c:pt>
                <c:pt idx="1879">
                  <c:v>509.95</c:v>
                </c:pt>
                <c:pt idx="1880">
                  <c:v>509.94</c:v>
                </c:pt>
                <c:pt idx="1881">
                  <c:v>509.93</c:v>
                </c:pt>
                <c:pt idx="1882">
                  <c:v>509.93</c:v>
                </c:pt>
                <c:pt idx="1883">
                  <c:v>509.92</c:v>
                </c:pt>
                <c:pt idx="1884">
                  <c:v>509.91</c:v>
                </c:pt>
                <c:pt idx="1885">
                  <c:v>509.9</c:v>
                </c:pt>
                <c:pt idx="1886">
                  <c:v>509.89</c:v>
                </c:pt>
                <c:pt idx="1887">
                  <c:v>509.89</c:v>
                </c:pt>
                <c:pt idx="1888">
                  <c:v>509.88</c:v>
                </c:pt>
                <c:pt idx="1889">
                  <c:v>509.87</c:v>
                </c:pt>
                <c:pt idx="1890">
                  <c:v>509.87</c:v>
                </c:pt>
                <c:pt idx="1891">
                  <c:v>509.86</c:v>
                </c:pt>
                <c:pt idx="1892">
                  <c:v>509.85</c:v>
                </c:pt>
                <c:pt idx="1893">
                  <c:v>509.84</c:v>
                </c:pt>
                <c:pt idx="1894">
                  <c:v>509.83</c:v>
                </c:pt>
                <c:pt idx="1895">
                  <c:v>509.83</c:v>
                </c:pt>
                <c:pt idx="1896">
                  <c:v>509.82</c:v>
                </c:pt>
                <c:pt idx="1897">
                  <c:v>509.81</c:v>
                </c:pt>
                <c:pt idx="1898">
                  <c:v>509.8</c:v>
                </c:pt>
                <c:pt idx="1899">
                  <c:v>509.8</c:v>
                </c:pt>
                <c:pt idx="1900">
                  <c:v>509.79</c:v>
                </c:pt>
                <c:pt idx="1901">
                  <c:v>509.78</c:v>
                </c:pt>
                <c:pt idx="1902">
                  <c:v>509.77</c:v>
                </c:pt>
                <c:pt idx="1903">
                  <c:v>509.77</c:v>
                </c:pt>
                <c:pt idx="1904">
                  <c:v>509.76</c:v>
                </c:pt>
                <c:pt idx="1905">
                  <c:v>509.75</c:v>
                </c:pt>
                <c:pt idx="1906">
                  <c:v>509.75</c:v>
                </c:pt>
                <c:pt idx="1907">
                  <c:v>509.74</c:v>
                </c:pt>
                <c:pt idx="1908">
                  <c:v>509.73</c:v>
                </c:pt>
                <c:pt idx="1909">
                  <c:v>509.73</c:v>
                </c:pt>
                <c:pt idx="1910">
                  <c:v>509.72</c:v>
                </c:pt>
                <c:pt idx="1911">
                  <c:v>509.72</c:v>
                </c:pt>
                <c:pt idx="1912">
                  <c:v>509.71</c:v>
                </c:pt>
                <c:pt idx="1913">
                  <c:v>509.7</c:v>
                </c:pt>
                <c:pt idx="1914">
                  <c:v>509.7</c:v>
                </c:pt>
                <c:pt idx="1915">
                  <c:v>509.69</c:v>
                </c:pt>
                <c:pt idx="1916">
                  <c:v>509.69</c:v>
                </c:pt>
                <c:pt idx="1917">
                  <c:v>509.68</c:v>
                </c:pt>
                <c:pt idx="1918">
                  <c:v>509.67</c:v>
                </c:pt>
                <c:pt idx="1919">
                  <c:v>509.67</c:v>
                </c:pt>
                <c:pt idx="1920">
                  <c:v>509.66</c:v>
                </c:pt>
                <c:pt idx="1921">
                  <c:v>509.66</c:v>
                </c:pt>
                <c:pt idx="1922">
                  <c:v>509.65</c:v>
                </c:pt>
                <c:pt idx="1923">
                  <c:v>509.65</c:v>
                </c:pt>
                <c:pt idx="1924">
                  <c:v>509.64</c:v>
                </c:pt>
                <c:pt idx="1925">
                  <c:v>509.64</c:v>
                </c:pt>
                <c:pt idx="1926">
                  <c:v>509.63</c:v>
                </c:pt>
                <c:pt idx="1927">
                  <c:v>509.62</c:v>
                </c:pt>
                <c:pt idx="1928">
                  <c:v>509.62</c:v>
                </c:pt>
                <c:pt idx="1929">
                  <c:v>509.61</c:v>
                </c:pt>
                <c:pt idx="1930">
                  <c:v>509.61</c:v>
                </c:pt>
                <c:pt idx="1931">
                  <c:v>509.6</c:v>
                </c:pt>
                <c:pt idx="1932">
                  <c:v>509.6</c:v>
                </c:pt>
                <c:pt idx="1933">
                  <c:v>509.59</c:v>
                </c:pt>
                <c:pt idx="1934">
                  <c:v>509.59</c:v>
                </c:pt>
                <c:pt idx="1935">
                  <c:v>509.58</c:v>
                </c:pt>
                <c:pt idx="1936">
                  <c:v>509.57</c:v>
                </c:pt>
                <c:pt idx="1937">
                  <c:v>509.57</c:v>
                </c:pt>
                <c:pt idx="1938">
                  <c:v>509.56</c:v>
                </c:pt>
                <c:pt idx="1939">
                  <c:v>509.56</c:v>
                </c:pt>
                <c:pt idx="1940">
                  <c:v>509.55</c:v>
                </c:pt>
                <c:pt idx="1941">
                  <c:v>509.54</c:v>
                </c:pt>
                <c:pt idx="1942">
                  <c:v>509.54</c:v>
                </c:pt>
                <c:pt idx="1943">
                  <c:v>509.53</c:v>
                </c:pt>
                <c:pt idx="1944">
                  <c:v>509.53</c:v>
                </c:pt>
                <c:pt idx="1945">
                  <c:v>509.52</c:v>
                </c:pt>
                <c:pt idx="1946">
                  <c:v>509.52</c:v>
                </c:pt>
                <c:pt idx="1947">
                  <c:v>509.51</c:v>
                </c:pt>
                <c:pt idx="1948">
                  <c:v>509.5</c:v>
                </c:pt>
                <c:pt idx="1949">
                  <c:v>509.5</c:v>
                </c:pt>
                <c:pt idx="1950">
                  <c:v>509.49</c:v>
                </c:pt>
                <c:pt idx="1951">
                  <c:v>509.49</c:v>
                </c:pt>
                <c:pt idx="1952">
                  <c:v>509.48</c:v>
                </c:pt>
                <c:pt idx="1953">
                  <c:v>509.48</c:v>
                </c:pt>
                <c:pt idx="1954">
                  <c:v>509.47</c:v>
                </c:pt>
                <c:pt idx="1955">
                  <c:v>509.47</c:v>
                </c:pt>
                <c:pt idx="1956">
                  <c:v>509.46</c:v>
                </c:pt>
                <c:pt idx="1957">
                  <c:v>509.45</c:v>
                </c:pt>
                <c:pt idx="1958">
                  <c:v>509.45</c:v>
                </c:pt>
                <c:pt idx="1959">
                  <c:v>509.44</c:v>
                </c:pt>
                <c:pt idx="1960">
                  <c:v>509.44</c:v>
                </c:pt>
                <c:pt idx="1961">
                  <c:v>509.43</c:v>
                </c:pt>
                <c:pt idx="1962">
                  <c:v>509.43</c:v>
                </c:pt>
                <c:pt idx="1963">
                  <c:v>509.42</c:v>
                </c:pt>
                <c:pt idx="1964">
                  <c:v>509.42</c:v>
                </c:pt>
                <c:pt idx="1965">
                  <c:v>509.41</c:v>
                </c:pt>
                <c:pt idx="1966">
                  <c:v>509.41</c:v>
                </c:pt>
                <c:pt idx="1967">
                  <c:v>509.4</c:v>
                </c:pt>
                <c:pt idx="1968">
                  <c:v>509.4</c:v>
                </c:pt>
                <c:pt idx="1969">
                  <c:v>509.39</c:v>
                </c:pt>
                <c:pt idx="1970">
                  <c:v>509.38</c:v>
                </c:pt>
                <c:pt idx="1971">
                  <c:v>509.38</c:v>
                </c:pt>
                <c:pt idx="1972">
                  <c:v>509.37</c:v>
                </c:pt>
                <c:pt idx="1973">
                  <c:v>509.37</c:v>
                </c:pt>
                <c:pt idx="1974">
                  <c:v>509.36</c:v>
                </c:pt>
                <c:pt idx="1975">
                  <c:v>509.36</c:v>
                </c:pt>
                <c:pt idx="1976">
                  <c:v>509.35</c:v>
                </c:pt>
                <c:pt idx="1977">
                  <c:v>509.35</c:v>
                </c:pt>
                <c:pt idx="1978">
                  <c:v>509.34</c:v>
                </c:pt>
                <c:pt idx="1979">
                  <c:v>509.34</c:v>
                </c:pt>
                <c:pt idx="1980">
                  <c:v>509.33</c:v>
                </c:pt>
                <c:pt idx="1981">
                  <c:v>509.33</c:v>
                </c:pt>
                <c:pt idx="1982">
                  <c:v>509.32</c:v>
                </c:pt>
                <c:pt idx="1983">
                  <c:v>509.32</c:v>
                </c:pt>
                <c:pt idx="1984">
                  <c:v>509.31</c:v>
                </c:pt>
                <c:pt idx="1985">
                  <c:v>509.31</c:v>
                </c:pt>
                <c:pt idx="1986">
                  <c:v>509.3</c:v>
                </c:pt>
                <c:pt idx="1987">
                  <c:v>509.3</c:v>
                </c:pt>
                <c:pt idx="1988">
                  <c:v>509.3</c:v>
                </c:pt>
                <c:pt idx="1989">
                  <c:v>509.29</c:v>
                </c:pt>
                <c:pt idx="1990">
                  <c:v>509.29</c:v>
                </c:pt>
                <c:pt idx="1991">
                  <c:v>509.28</c:v>
                </c:pt>
                <c:pt idx="1992">
                  <c:v>509.28</c:v>
                </c:pt>
                <c:pt idx="1993">
                  <c:v>509.27</c:v>
                </c:pt>
                <c:pt idx="1994">
                  <c:v>509.27</c:v>
                </c:pt>
                <c:pt idx="1995">
                  <c:v>509.26</c:v>
                </c:pt>
                <c:pt idx="1996">
                  <c:v>509.26</c:v>
                </c:pt>
                <c:pt idx="1997">
                  <c:v>509.25</c:v>
                </c:pt>
                <c:pt idx="1998">
                  <c:v>509.23</c:v>
                </c:pt>
                <c:pt idx="1999">
                  <c:v>509.22</c:v>
                </c:pt>
                <c:pt idx="2000">
                  <c:v>509.22</c:v>
                </c:pt>
                <c:pt idx="2001">
                  <c:v>509.21</c:v>
                </c:pt>
                <c:pt idx="2002">
                  <c:v>509.2</c:v>
                </c:pt>
                <c:pt idx="2003">
                  <c:v>509.2</c:v>
                </c:pt>
                <c:pt idx="2004">
                  <c:v>509.19</c:v>
                </c:pt>
                <c:pt idx="2005">
                  <c:v>509.19</c:v>
                </c:pt>
                <c:pt idx="2006">
                  <c:v>509.18</c:v>
                </c:pt>
                <c:pt idx="2007">
                  <c:v>509.18</c:v>
                </c:pt>
                <c:pt idx="2008">
                  <c:v>509.17</c:v>
                </c:pt>
                <c:pt idx="2009">
                  <c:v>509.17</c:v>
                </c:pt>
                <c:pt idx="2010">
                  <c:v>509.16</c:v>
                </c:pt>
                <c:pt idx="2011">
                  <c:v>509.16</c:v>
                </c:pt>
                <c:pt idx="2012">
                  <c:v>509.15</c:v>
                </c:pt>
                <c:pt idx="2013">
                  <c:v>509.15</c:v>
                </c:pt>
                <c:pt idx="2014">
                  <c:v>509.14</c:v>
                </c:pt>
                <c:pt idx="2015">
                  <c:v>509.14</c:v>
                </c:pt>
                <c:pt idx="2016">
                  <c:v>509.13</c:v>
                </c:pt>
                <c:pt idx="2017">
                  <c:v>509.13</c:v>
                </c:pt>
                <c:pt idx="2018">
                  <c:v>509.12</c:v>
                </c:pt>
                <c:pt idx="2019">
                  <c:v>509.12</c:v>
                </c:pt>
                <c:pt idx="2020">
                  <c:v>509.11</c:v>
                </c:pt>
                <c:pt idx="2021">
                  <c:v>509.11</c:v>
                </c:pt>
                <c:pt idx="2022">
                  <c:v>509.1</c:v>
                </c:pt>
                <c:pt idx="2023">
                  <c:v>509.1</c:v>
                </c:pt>
                <c:pt idx="2024">
                  <c:v>509.09</c:v>
                </c:pt>
                <c:pt idx="2025">
                  <c:v>509.09</c:v>
                </c:pt>
                <c:pt idx="2026">
                  <c:v>509.08</c:v>
                </c:pt>
                <c:pt idx="2027">
                  <c:v>509.08</c:v>
                </c:pt>
                <c:pt idx="2028">
                  <c:v>509.07</c:v>
                </c:pt>
                <c:pt idx="2029">
                  <c:v>509.06</c:v>
                </c:pt>
                <c:pt idx="2030">
                  <c:v>509.06</c:v>
                </c:pt>
                <c:pt idx="2031">
                  <c:v>509.05</c:v>
                </c:pt>
                <c:pt idx="2032">
                  <c:v>509.05</c:v>
                </c:pt>
                <c:pt idx="2033">
                  <c:v>509.04</c:v>
                </c:pt>
                <c:pt idx="2034">
                  <c:v>509.04</c:v>
                </c:pt>
                <c:pt idx="2035">
                  <c:v>509.03</c:v>
                </c:pt>
                <c:pt idx="2036">
                  <c:v>509.03</c:v>
                </c:pt>
                <c:pt idx="2037">
                  <c:v>509.02</c:v>
                </c:pt>
                <c:pt idx="2038">
                  <c:v>509.02</c:v>
                </c:pt>
                <c:pt idx="2039">
                  <c:v>509.01</c:v>
                </c:pt>
                <c:pt idx="2040">
                  <c:v>509.01</c:v>
                </c:pt>
                <c:pt idx="2041">
                  <c:v>509</c:v>
                </c:pt>
                <c:pt idx="2042">
                  <c:v>509</c:v>
                </c:pt>
                <c:pt idx="2043">
                  <c:v>508.99</c:v>
                </c:pt>
                <c:pt idx="2044">
                  <c:v>508.99</c:v>
                </c:pt>
                <c:pt idx="2045">
                  <c:v>508.98</c:v>
                </c:pt>
                <c:pt idx="2046">
                  <c:v>508.98</c:v>
                </c:pt>
                <c:pt idx="2047">
                  <c:v>508.97</c:v>
                </c:pt>
                <c:pt idx="2048">
                  <c:v>508.97</c:v>
                </c:pt>
                <c:pt idx="2049">
                  <c:v>508.96</c:v>
                </c:pt>
                <c:pt idx="2050">
                  <c:v>508.96</c:v>
                </c:pt>
                <c:pt idx="2051">
                  <c:v>508.95</c:v>
                </c:pt>
                <c:pt idx="2052">
                  <c:v>508.95</c:v>
                </c:pt>
                <c:pt idx="2053">
                  <c:v>508.94</c:v>
                </c:pt>
                <c:pt idx="2054">
                  <c:v>508.94</c:v>
                </c:pt>
                <c:pt idx="2055">
                  <c:v>508.93</c:v>
                </c:pt>
                <c:pt idx="2056">
                  <c:v>508.93</c:v>
                </c:pt>
                <c:pt idx="2057">
                  <c:v>508.92</c:v>
                </c:pt>
                <c:pt idx="2058">
                  <c:v>508.92</c:v>
                </c:pt>
                <c:pt idx="2059">
                  <c:v>508.91</c:v>
                </c:pt>
                <c:pt idx="2060">
                  <c:v>508.91</c:v>
                </c:pt>
                <c:pt idx="2061">
                  <c:v>508.9</c:v>
                </c:pt>
                <c:pt idx="2062">
                  <c:v>508.9</c:v>
                </c:pt>
                <c:pt idx="2063">
                  <c:v>508.89</c:v>
                </c:pt>
                <c:pt idx="2064">
                  <c:v>508.89</c:v>
                </c:pt>
                <c:pt idx="2065">
                  <c:v>508.88</c:v>
                </c:pt>
                <c:pt idx="2066">
                  <c:v>508.88</c:v>
                </c:pt>
                <c:pt idx="2067">
                  <c:v>508.87</c:v>
                </c:pt>
                <c:pt idx="2068">
                  <c:v>508.87</c:v>
                </c:pt>
                <c:pt idx="2069">
                  <c:v>508.86</c:v>
                </c:pt>
                <c:pt idx="2070">
                  <c:v>508.86</c:v>
                </c:pt>
                <c:pt idx="2071">
                  <c:v>508.86</c:v>
                </c:pt>
                <c:pt idx="2072">
                  <c:v>508.85</c:v>
                </c:pt>
                <c:pt idx="2073">
                  <c:v>508.85</c:v>
                </c:pt>
                <c:pt idx="2074">
                  <c:v>508.84</c:v>
                </c:pt>
                <c:pt idx="2075">
                  <c:v>508.84</c:v>
                </c:pt>
                <c:pt idx="2076">
                  <c:v>508.83</c:v>
                </c:pt>
                <c:pt idx="2077">
                  <c:v>508.83</c:v>
                </c:pt>
                <c:pt idx="2078">
                  <c:v>508.82</c:v>
                </c:pt>
                <c:pt idx="2079">
                  <c:v>508.82</c:v>
                </c:pt>
                <c:pt idx="2080">
                  <c:v>508.81</c:v>
                </c:pt>
                <c:pt idx="2081">
                  <c:v>508.81</c:v>
                </c:pt>
                <c:pt idx="2082">
                  <c:v>508.81</c:v>
                </c:pt>
                <c:pt idx="2083">
                  <c:v>508.8</c:v>
                </c:pt>
                <c:pt idx="2084">
                  <c:v>508.8</c:v>
                </c:pt>
                <c:pt idx="2085">
                  <c:v>508.79</c:v>
                </c:pt>
                <c:pt idx="2086">
                  <c:v>508.79</c:v>
                </c:pt>
                <c:pt idx="2087">
                  <c:v>508.78</c:v>
                </c:pt>
                <c:pt idx="2088">
                  <c:v>508.78</c:v>
                </c:pt>
                <c:pt idx="2089">
                  <c:v>508.77</c:v>
                </c:pt>
                <c:pt idx="2090">
                  <c:v>508.77</c:v>
                </c:pt>
                <c:pt idx="2091">
                  <c:v>508.77</c:v>
                </c:pt>
                <c:pt idx="2092">
                  <c:v>508.76</c:v>
                </c:pt>
                <c:pt idx="2093">
                  <c:v>508.76</c:v>
                </c:pt>
                <c:pt idx="2094">
                  <c:v>508.75</c:v>
                </c:pt>
                <c:pt idx="2095">
                  <c:v>508.75</c:v>
                </c:pt>
                <c:pt idx="2096">
                  <c:v>508.75</c:v>
                </c:pt>
                <c:pt idx="2097">
                  <c:v>508.74</c:v>
                </c:pt>
                <c:pt idx="2098">
                  <c:v>508.74</c:v>
                </c:pt>
                <c:pt idx="2099">
                  <c:v>508.73</c:v>
                </c:pt>
                <c:pt idx="2100">
                  <c:v>508.73</c:v>
                </c:pt>
                <c:pt idx="2101">
                  <c:v>508.73</c:v>
                </c:pt>
                <c:pt idx="2102">
                  <c:v>508.72</c:v>
                </c:pt>
                <c:pt idx="2103">
                  <c:v>508.72</c:v>
                </c:pt>
                <c:pt idx="2104">
                  <c:v>508.72</c:v>
                </c:pt>
                <c:pt idx="2105">
                  <c:v>508.71</c:v>
                </c:pt>
                <c:pt idx="2106">
                  <c:v>508.71</c:v>
                </c:pt>
                <c:pt idx="2107">
                  <c:v>508.7</c:v>
                </c:pt>
                <c:pt idx="2108">
                  <c:v>508.7</c:v>
                </c:pt>
                <c:pt idx="2109">
                  <c:v>508.7</c:v>
                </c:pt>
                <c:pt idx="2110">
                  <c:v>508.69</c:v>
                </c:pt>
                <c:pt idx="2111">
                  <c:v>508.69</c:v>
                </c:pt>
                <c:pt idx="2112">
                  <c:v>508.69</c:v>
                </c:pt>
                <c:pt idx="2113">
                  <c:v>508.68</c:v>
                </c:pt>
                <c:pt idx="2114">
                  <c:v>508.68</c:v>
                </c:pt>
                <c:pt idx="2115">
                  <c:v>508.67</c:v>
                </c:pt>
                <c:pt idx="2116">
                  <c:v>508.67</c:v>
                </c:pt>
                <c:pt idx="2117">
                  <c:v>508.67</c:v>
                </c:pt>
                <c:pt idx="2118">
                  <c:v>508.66</c:v>
                </c:pt>
                <c:pt idx="2119">
                  <c:v>508.66</c:v>
                </c:pt>
                <c:pt idx="2120">
                  <c:v>508.66</c:v>
                </c:pt>
                <c:pt idx="2121">
                  <c:v>508.65</c:v>
                </c:pt>
                <c:pt idx="2122">
                  <c:v>508.65</c:v>
                </c:pt>
                <c:pt idx="2123">
                  <c:v>508.64</c:v>
                </c:pt>
                <c:pt idx="2124">
                  <c:v>508.64</c:v>
                </c:pt>
                <c:pt idx="2125">
                  <c:v>508.64</c:v>
                </c:pt>
                <c:pt idx="2126">
                  <c:v>508.63</c:v>
                </c:pt>
                <c:pt idx="2127">
                  <c:v>508.63</c:v>
                </c:pt>
                <c:pt idx="2128">
                  <c:v>508.63</c:v>
                </c:pt>
                <c:pt idx="2129">
                  <c:v>508.62</c:v>
                </c:pt>
                <c:pt idx="2130">
                  <c:v>508.62</c:v>
                </c:pt>
                <c:pt idx="2131">
                  <c:v>508.62</c:v>
                </c:pt>
                <c:pt idx="2132">
                  <c:v>508.61</c:v>
                </c:pt>
                <c:pt idx="2133">
                  <c:v>508.61</c:v>
                </c:pt>
                <c:pt idx="2134">
                  <c:v>508.6</c:v>
                </c:pt>
                <c:pt idx="2135">
                  <c:v>508.6</c:v>
                </c:pt>
                <c:pt idx="2136">
                  <c:v>508.6</c:v>
                </c:pt>
                <c:pt idx="2137">
                  <c:v>508.59</c:v>
                </c:pt>
                <c:pt idx="2138">
                  <c:v>508.59</c:v>
                </c:pt>
                <c:pt idx="2139">
                  <c:v>508.59</c:v>
                </c:pt>
                <c:pt idx="2140">
                  <c:v>508.58</c:v>
                </c:pt>
                <c:pt idx="2141">
                  <c:v>508.58</c:v>
                </c:pt>
                <c:pt idx="2142">
                  <c:v>508.58</c:v>
                </c:pt>
                <c:pt idx="2143">
                  <c:v>508.57</c:v>
                </c:pt>
                <c:pt idx="2144">
                  <c:v>508.57</c:v>
                </c:pt>
                <c:pt idx="2145">
                  <c:v>508.57</c:v>
                </c:pt>
                <c:pt idx="2146">
                  <c:v>508.56</c:v>
                </c:pt>
                <c:pt idx="2147">
                  <c:v>508.56</c:v>
                </c:pt>
                <c:pt idx="2148">
                  <c:v>508.55</c:v>
                </c:pt>
                <c:pt idx="2149">
                  <c:v>508.55</c:v>
                </c:pt>
                <c:pt idx="2150">
                  <c:v>508.55</c:v>
                </c:pt>
                <c:pt idx="2151">
                  <c:v>508.55</c:v>
                </c:pt>
                <c:pt idx="2152">
                  <c:v>508.55</c:v>
                </c:pt>
                <c:pt idx="2153">
                  <c:v>508.55</c:v>
                </c:pt>
                <c:pt idx="2154">
                  <c:v>508.54</c:v>
                </c:pt>
                <c:pt idx="2155">
                  <c:v>508.54</c:v>
                </c:pt>
                <c:pt idx="2156">
                  <c:v>508.54</c:v>
                </c:pt>
                <c:pt idx="2157">
                  <c:v>508.54</c:v>
                </c:pt>
                <c:pt idx="2158">
                  <c:v>508.53</c:v>
                </c:pt>
                <c:pt idx="2159">
                  <c:v>508.53</c:v>
                </c:pt>
                <c:pt idx="2160">
                  <c:v>508.52</c:v>
                </c:pt>
                <c:pt idx="2161">
                  <c:v>508.52</c:v>
                </c:pt>
                <c:pt idx="2162">
                  <c:v>508.52</c:v>
                </c:pt>
                <c:pt idx="2163">
                  <c:v>508.51</c:v>
                </c:pt>
                <c:pt idx="2164">
                  <c:v>508.51</c:v>
                </c:pt>
                <c:pt idx="2165">
                  <c:v>508.51</c:v>
                </c:pt>
                <c:pt idx="2166">
                  <c:v>508.5</c:v>
                </c:pt>
                <c:pt idx="2167">
                  <c:v>508.5</c:v>
                </c:pt>
                <c:pt idx="2168">
                  <c:v>508.5</c:v>
                </c:pt>
                <c:pt idx="2169">
                  <c:v>508.49</c:v>
                </c:pt>
                <c:pt idx="2170">
                  <c:v>508.49</c:v>
                </c:pt>
                <c:pt idx="2171">
                  <c:v>508.48</c:v>
                </c:pt>
                <c:pt idx="2172">
                  <c:v>508.48</c:v>
                </c:pt>
                <c:pt idx="2173">
                  <c:v>508.48</c:v>
                </c:pt>
                <c:pt idx="2174">
                  <c:v>508.47</c:v>
                </c:pt>
                <c:pt idx="2175">
                  <c:v>508.47</c:v>
                </c:pt>
                <c:pt idx="2176">
                  <c:v>508.47</c:v>
                </c:pt>
                <c:pt idx="2177">
                  <c:v>508.46</c:v>
                </c:pt>
                <c:pt idx="2178">
                  <c:v>508.46</c:v>
                </c:pt>
                <c:pt idx="2179">
                  <c:v>508.46</c:v>
                </c:pt>
                <c:pt idx="2180">
                  <c:v>508.45</c:v>
                </c:pt>
                <c:pt idx="2181">
                  <c:v>508.45</c:v>
                </c:pt>
                <c:pt idx="2182">
                  <c:v>508.44</c:v>
                </c:pt>
                <c:pt idx="2183">
                  <c:v>508.44</c:v>
                </c:pt>
                <c:pt idx="2184">
                  <c:v>508.44</c:v>
                </c:pt>
                <c:pt idx="2185">
                  <c:v>508.43</c:v>
                </c:pt>
                <c:pt idx="2186">
                  <c:v>508.43</c:v>
                </c:pt>
                <c:pt idx="2187">
                  <c:v>508.43</c:v>
                </c:pt>
                <c:pt idx="2188">
                  <c:v>508.42</c:v>
                </c:pt>
                <c:pt idx="2189">
                  <c:v>508.42</c:v>
                </c:pt>
                <c:pt idx="2190">
                  <c:v>508.42</c:v>
                </c:pt>
                <c:pt idx="2191">
                  <c:v>508.42</c:v>
                </c:pt>
                <c:pt idx="2192">
                  <c:v>508.41</c:v>
                </c:pt>
                <c:pt idx="2193">
                  <c:v>508.41</c:v>
                </c:pt>
                <c:pt idx="2194">
                  <c:v>508.41</c:v>
                </c:pt>
                <c:pt idx="2195">
                  <c:v>508.4</c:v>
                </c:pt>
                <c:pt idx="2196">
                  <c:v>508.4</c:v>
                </c:pt>
                <c:pt idx="2197">
                  <c:v>508.4</c:v>
                </c:pt>
                <c:pt idx="2198">
                  <c:v>508.39</c:v>
                </c:pt>
                <c:pt idx="2199">
                  <c:v>508.39</c:v>
                </c:pt>
                <c:pt idx="2200">
                  <c:v>508.39</c:v>
                </c:pt>
                <c:pt idx="2201">
                  <c:v>508.38</c:v>
                </c:pt>
                <c:pt idx="2202">
                  <c:v>508.38</c:v>
                </c:pt>
                <c:pt idx="2203">
                  <c:v>508.38</c:v>
                </c:pt>
                <c:pt idx="2204">
                  <c:v>508.38</c:v>
                </c:pt>
                <c:pt idx="2205">
                  <c:v>508.37</c:v>
                </c:pt>
                <c:pt idx="2206">
                  <c:v>508.37</c:v>
                </c:pt>
                <c:pt idx="2207">
                  <c:v>508.37</c:v>
                </c:pt>
                <c:pt idx="2208">
                  <c:v>508.36</c:v>
                </c:pt>
                <c:pt idx="2209">
                  <c:v>508.36</c:v>
                </c:pt>
                <c:pt idx="2210">
                  <c:v>508.36</c:v>
                </c:pt>
                <c:pt idx="2211">
                  <c:v>508.36</c:v>
                </c:pt>
                <c:pt idx="2212">
                  <c:v>508.35</c:v>
                </c:pt>
                <c:pt idx="2213">
                  <c:v>508.35</c:v>
                </c:pt>
                <c:pt idx="2214">
                  <c:v>508.35</c:v>
                </c:pt>
                <c:pt idx="2215">
                  <c:v>508.35</c:v>
                </c:pt>
                <c:pt idx="2216">
                  <c:v>508.34</c:v>
                </c:pt>
                <c:pt idx="2217">
                  <c:v>508.34</c:v>
                </c:pt>
                <c:pt idx="2218">
                  <c:v>508.34</c:v>
                </c:pt>
                <c:pt idx="2219">
                  <c:v>508.34</c:v>
                </c:pt>
                <c:pt idx="2220">
                  <c:v>508.33</c:v>
                </c:pt>
                <c:pt idx="2221">
                  <c:v>508.33</c:v>
                </c:pt>
                <c:pt idx="2222">
                  <c:v>508.33</c:v>
                </c:pt>
                <c:pt idx="2223">
                  <c:v>508.32</c:v>
                </c:pt>
                <c:pt idx="2224">
                  <c:v>508.32</c:v>
                </c:pt>
                <c:pt idx="2225">
                  <c:v>508.32</c:v>
                </c:pt>
                <c:pt idx="2226">
                  <c:v>508.32</c:v>
                </c:pt>
                <c:pt idx="2227">
                  <c:v>508.31</c:v>
                </c:pt>
                <c:pt idx="2228">
                  <c:v>508.31</c:v>
                </c:pt>
                <c:pt idx="2229">
                  <c:v>508.31</c:v>
                </c:pt>
                <c:pt idx="2230">
                  <c:v>508.31</c:v>
                </c:pt>
                <c:pt idx="2231">
                  <c:v>508.3</c:v>
                </c:pt>
                <c:pt idx="2232">
                  <c:v>508.3</c:v>
                </c:pt>
                <c:pt idx="2233">
                  <c:v>508.3</c:v>
                </c:pt>
                <c:pt idx="2234">
                  <c:v>508.3</c:v>
                </c:pt>
                <c:pt idx="2235">
                  <c:v>508.29</c:v>
                </c:pt>
                <c:pt idx="2236">
                  <c:v>508.29</c:v>
                </c:pt>
                <c:pt idx="2237">
                  <c:v>508.29</c:v>
                </c:pt>
                <c:pt idx="2238">
                  <c:v>508.29</c:v>
                </c:pt>
                <c:pt idx="2239">
                  <c:v>508.29</c:v>
                </c:pt>
                <c:pt idx="2240">
                  <c:v>508.28</c:v>
                </c:pt>
                <c:pt idx="2241">
                  <c:v>508.28</c:v>
                </c:pt>
                <c:pt idx="2242">
                  <c:v>508.28</c:v>
                </c:pt>
                <c:pt idx="2243">
                  <c:v>508.28</c:v>
                </c:pt>
                <c:pt idx="2244">
                  <c:v>508.28</c:v>
                </c:pt>
                <c:pt idx="2245">
                  <c:v>508.27</c:v>
                </c:pt>
                <c:pt idx="2246">
                  <c:v>508.27</c:v>
                </c:pt>
                <c:pt idx="2247">
                  <c:v>508.27</c:v>
                </c:pt>
                <c:pt idx="2248">
                  <c:v>508.27</c:v>
                </c:pt>
                <c:pt idx="2249">
                  <c:v>508.27</c:v>
                </c:pt>
                <c:pt idx="2250">
                  <c:v>508.27</c:v>
                </c:pt>
                <c:pt idx="2251">
                  <c:v>508.27</c:v>
                </c:pt>
                <c:pt idx="2252">
                  <c:v>508.27</c:v>
                </c:pt>
                <c:pt idx="2253">
                  <c:v>508.27</c:v>
                </c:pt>
                <c:pt idx="2254">
                  <c:v>508.26</c:v>
                </c:pt>
                <c:pt idx="2255">
                  <c:v>508.26</c:v>
                </c:pt>
                <c:pt idx="2256">
                  <c:v>508.26</c:v>
                </c:pt>
                <c:pt idx="2257">
                  <c:v>508.26</c:v>
                </c:pt>
                <c:pt idx="2258">
                  <c:v>508.26</c:v>
                </c:pt>
                <c:pt idx="2259">
                  <c:v>508.26</c:v>
                </c:pt>
                <c:pt idx="2260">
                  <c:v>508.26</c:v>
                </c:pt>
                <c:pt idx="2261">
                  <c:v>508.25</c:v>
                </c:pt>
                <c:pt idx="2262">
                  <c:v>508.25</c:v>
                </c:pt>
                <c:pt idx="2263">
                  <c:v>508.25</c:v>
                </c:pt>
                <c:pt idx="2264">
                  <c:v>508.25</c:v>
                </c:pt>
                <c:pt idx="2265">
                  <c:v>508.25</c:v>
                </c:pt>
                <c:pt idx="2266">
                  <c:v>508.25</c:v>
                </c:pt>
                <c:pt idx="2267">
                  <c:v>508.24</c:v>
                </c:pt>
                <c:pt idx="2268">
                  <c:v>508.24</c:v>
                </c:pt>
                <c:pt idx="2269">
                  <c:v>508.24</c:v>
                </c:pt>
                <c:pt idx="2270">
                  <c:v>508.24</c:v>
                </c:pt>
                <c:pt idx="2271">
                  <c:v>508.23</c:v>
                </c:pt>
                <c:pt idx="2272">
                  <c:v>508.23</c:v>
                </c:pt>
                <c:pt idx="2273">
                  <c:v>508.23</c:v>
                </c:pt>
                <c:pt idx="2274">
                  <c:v>508.23</c:v>
                </c:pt>
                <c:pt idx="2275">
                  <c:v>508.23</c:v>
                </c:pt>
                <c:pt idx="2276">
                  <c:v>508.22</c:v>
                </c:pt>
                <c:pt idx="2277">
                  <c:v>508.22</c:v>
                </c:pt>
                <c:pt idx="2278">
                  <c:v>508.22</c:v>
                </c:pt>
                <c:pt idx="2279">
                  <c:v>508.22</c:v>
                </c:pt>
                <c:pt idx="2280">
                  <c:v>508.21</c:v>
                </c:pt>
                <c:pt idx="2281">
                  <c:v>508.21</c:v>
                </c:pt>
                <c:pt idx="2282">
                  <c:v>508.21</c:v>
                </c:pt>
                <c:pt idx="2283">
                  <c:v>508.21</c:v>
                </c:pt>
                <c:pt idx="2284">
                  <c:v>508.21</c:v>
                </c:pt>
                <c:pt idx="2285">
                  <c:v>508.2</c:v>
                </c:pt>
                <c:pt idx="2286">
                  <c:v>508.2</c:v>
                </c:pt>
                <c:pt idx="2287">
                  <c:v>508.2</c:v>
                </c:pt>
                <c:pt idx="2288">
                  <c:v>508.2</c:v>
                </c:pt>
                <c:pt idx="2289">
                  <c:v>508.19</c:v>
                </c:pt>
                <c:pt idx="2290">
                  <c:v>508.19</c:v>
                </c:pt>
                <c:pt idx="2291">
                  <c:v>508.19</c:v>
                </c:pt>
                <c:pt idx="2292">
                  <c:v>508.19</c:v>
                </c:pt>
                <c:pt idx="2293">
                  <c:v>508.18</c:v>
                </c:pt>
                <c:pt idx="2294">
                  <c:v>508.18</c:v>
                </c:pt>
                <c:pt idx="2295">
                  <c:v>508.18</c:v>
                </c:pt>
                <c:pt idx="2296">
                  <c:v>508.18</c:v>
                </c:pt>
                <c:pt idx="2297">
                  <c:v>508.18</c:v>
                </c:pt>
                <c:pt idx="2298">
                  <c:v>508.17</c:v>
                </c:pt>
                <c:pt idx="2299">
                  <c:v>508.17</c:v>
                </c:pt>
                <c:pt idx="2300">
                  <c:v>508.17</c:v>
                </c:pt>
                <c:pt idx="2301">
                  <c:v>508.17</c:v>
                </c:pt>
                <c:pt idx="2302">
                  <c:v>508.17</c:v>
                </c:pt>
                <c:pt idx="2303">
                  <c:v>508.16</c:v>
                </c:pt>
                <c:pt idx="2304">
                  <c:v>508.16</c:v>
                </c:pt>
                <c:pt idx="2305">
                  <c:v>508.16</c:v>
                </c:pt>
                <c:pt idx="2306">
                  <c:v>508.16</c:v>
                </c:pt>
                <c:pt idx="2307">
                  <c:v>508.15</c:v>
                </c:pt>
                <c:pt idx="2308">
                  <c:v>508.15</c:v>
                </c:pt>
                <c:pt idx="2309">
                  <c:v>508.15</c:v>
                </c:pt>
                <c:pt idx="2310">
                  <c:v>508.15</c:v>
                </c:pt>
                <c:pt idx="2311">
                  <c:v>508.15</c:v>
                </c:pt>
                <c:pt idx="2312">
                  <c:v>508.14</c:v>
                </c:pt>
                <c:pt idx="2313">
                  <c:v>508.14</c:v>
                </c:pt>
                <c:pt idx="2314">
                  <c:v>508.14</c:v>
                </c:pt>
                <c:pt idx="2315">
                  <c:v>508.14</c:v>
                </c:pt>
                <c:pt idx="2316">
                  <c:v>508.14</c:v>
                </c:pt>
                <c:pt idx="2317">
                  <c:v>508.13</c:v>
                </c:pt>
                <c:pt idx="2318">
                  <c:v>508.13</c:v>
                </c:pt>
                <c:pt idx="2319">
                  <c:v>508.13</c:v>
                </c:pt>
                <c:pt idx="2320">
                  <c:v>508.13</c:v>
                </c:pt>
                <c:pt idx="2321">
                  <c:v>508.13</c:v>
                </c:pt>
                <c:pt idx="2322">
                  <c:v>508.13</c:v>
                </c:pt>
                <c:pt idx="2323">
                  <c:v>508.12</c:v>
                </c:pt>
                <c:pt idx="2324">
                  <c:v>508.12</c:v>
                </c:pt>
                <c:pt idx="2325">
                  <c:v>508.12</c:v>
                </c:pt>
                <c:pt idx="2326">
                  <c:v>508.12</c:v>
                </c:pt>
                <c:pt idx="2327">
                  <c:v>508.12</c:v>
                </c:pt>
                <c:pt idx="2328">
                  <c:v>508.12</c:v>
                </c:pt>
                <c:pt idx="2329">
                  <c:v>508.12</c:v>
                </c:pt>
                <c:pt idx="2330">
                  <c:v>508.12</c:v>
                </c:pt>
                <c:pt idx="2331">
                  <c:v>508.11</c:v>
                </c:pt>
                <c:pt idx="2332">
                  <c:v>508.11</c:v>
                </c:pt>
                <c:pt idx="2333">
                  <c:v>508.11</c:v>
                </c:pt>
                <c:pt idx="2334">
                  <c:v>508.11</c:v>
                </c:pt>
                <c:pt idx="2335">
                  <c:v>508.11</c:v>
                </c:pt>
                <c:pt idx="2336">
                  <c:v>508.1</c:v>
                </c:pt>
                <c:pt idx="2337">
                  <c:v>508.1</c:v>
                </c:pt>
                <c:pt idx="2338">
                  <c:v>508.1</c:v>
                </c:pt>
                <c:pt idx="2339">
                  <c:v>508.1</c:v>
                </c:pt>
                <c:pt idx="2340">
                  <c:v>508.1</c:v>
                </c:pt>
                <c:pt idx="2341">
                  <c:v>508.09</c:v>
                </c:pt>
                <c:pt idx="2342">
                  <c:v>508.09</c:v>
                </c:pt>
                <c:pt idx="2343">
                  <c:v>508.09</c:v>
                </c:pt>
                <c:pt idx="2344">
                  <c:v>508.09</c:v>
                </c:pt>
                <c:pt idx="2345">
                  <c:v>508.08</c:v>
                </c:pt>
                <c:pt idx="2346">
                  <c:v>508.08</c:v>
                </c:pt>
                <c:pt idx="2347">
                  <c:v>508.08</c:v>
                </c:pt>
                <c:pt idx="2348">
                  <c:v>508.08</c:v>
                </c:pt>
                <c:pt idx="2349">
                  <c:v>508.07</c:v>
                </c:pt>
                <c:pt idx="2350">
                  <c:v>508.07</c:v>
                </c:pt>
                <c:pt idx="2351">
                  <c:v>508.07</c:v>
                </c:pt>
                <c:pt idx="2352">
                  <c:v>508.07</c:v>
                </c:pt>
                <c:pt idx="2353">
                  <c:v>508.06</c:v>
                </c:pt>
                <c:pt idx="2354">
                  <c:v>508.06</c:v>
                </c:pt>
                <c:pt idx="2355">
                  <c:v>508.06</c:v>
                </c:pt>
                <c:pt idx="2356">
                  <c:v>508.06</c:v>
                </c:pt>
                <c:pt idx="2357">
                  <c:v>508.05</c:v>
                </c:pt>
                <c:pt idx="2358">
                  <c:v>508.05</c:v>
                </c:pt>
                <c:pt idx="2359">
                  <c:v>508.05</c:v>
                </c:pt>
                <c:pt idx="2360">
                  <c:v>508.05</c:v>
                </c:pt>
                <c:pt idx="2361">
                  <c:v>508.04</c:v>
                </c:pt>
                <c:pt idx="2362">
                  <c:v>508.04</c:v>
                </c:pt>
                <c:pt idx="2363">
                  <c:v>508.04</c:v>
                </c:pt>
                <c:pt idx="2364">
                  <c:v>508.04</c:v>
                </c:pt>
                <c:pt idx="2365">
                  <c:v>508.04</c:v>
                </c:pt>
                <c:pt idx="2366">
                  <c:v>508.03</c:v>
                </c:pt>
                <c:pt idx="2367">
                  <c:v>508.03</c:v>
                </c:pt>
                <c:pt idx="2368">
                  <c:v>508.03</c:v>
                </c:pt>
                <c:pt idx="2369">
                  <c:v>508.03</c:v>
                </c:pt>
                <c:pt idx="2370">
                  <c:v>508.03</c:v>
                </c:pt>
                <c:pt idx="2371">
                  <c:v>508.02</c:v>
                </c:pt>
                <c:pt idx="2372">
                  <c:v>508.02</c:v>
                </c:pt>
                <c:pt idx="2373">
                  <c:v>508.02</c:v>
                </c:pt>
                <c:pt idx="2374">
                  <c:v>508.02</c:v>
                </c:pt>
                <c:pt idx="2375">
                  <c:v>508.02</c:v>
                </c:pt>
                <c:pt idx="2376">
                  <c:v>508.01</c:v>
                </c:pt>
                <c:pt idx="2377">
                  <c:v>508.01</c:v>
                </c:pt>
                <c:pt idx="2378">
                  <c:v>508.01</c:v>
                </c:pt>
                <c:pt idx="2379">
                  <c:v>508.01</c:v>
                </c:pt>
                <c:pt idx="2380">
                  <c:v>508.01</c:v>
                </c:pt>
                <c:pt idx="2381">
                  <c:v>508</c:v>
                </c:pt>
                <c:pt idx="2382">
                  <c:v>508</c:v>
                </c:pt>
                <c:pt idx="2383">
                  <c:v>508</c:v>
                </c:pt>
                <c:pt idx="2384">
                  <c:v>508</c:v>
                </c:pt>
                <c:pt idx="2385">
                  <c:v>508</c:v>
                </c:pt>
                <c:pt idx="2386">
                  <c:v>507.99</c:v>
                </c:pt>
                <c:pt idx="2387">
                  <c:v>507.99</c:v>
                </c:pt>
                <c:pt idx="2388">
                  <c:v>507.99</c:v>
                </c:pt>
                <c:pt idx="2389">
                  <c:v>507.99</c:v>
                </c:pt>
                <c:pt idx="2390">
                  <c:v>507.99</c:v>
                </c:pt>
                <c:pt idx="2391">
                  <c:v>507.99</c:v>
                </c:pt>
                <c:pt idx="2392">
                  <c:v>507.98</c:v>
                </c:pt>
                <c:pt idx="2393">
                  <c:v>507.98</c:v>
                </c:pt>
                <c:pt idx="2394">
                  <c:v>507.98</c:v>
                </c:pt>
                <c:pt idx="2395">
                  <c:v>507.98</c:v>
                </c:pt>
                <c:pt idx="2396">
                  <c:v>507.98</c:v>
                </c:pt>
                <c:pt idx="2397">
                  <c:v>507.97</c:v>
                </c:pt>
                <c:pt idx="2398">
                  <c:v>507.97</c:v>
                </c:pt>
                <c:pt idx="2399">
                  <c:v>507.97</c:v>
                </c:pt>
                <c:pt idx="2400">
                  <c:v>507.97</c:v>
                </c:pt>
                <c:pt idx="2401">
                  <c:v>507.97</c:v>
                </c:pt>
                <c:pt idx="2402">
                  <c:v>507.96</c:v>
                </c:pt>
                <c:pt idx="2403">
                  <c:v>507.96</c:v>
                </c:pt>
                <c:pt idx="2404">
                  <c:v>507.96</c:v>
                </c:pt>
                <c:pt idx="2405">
                  <c:v>507.96</c:v>
                </c:pt>
                <c:pt idx="2406">
                  <c:v>507.96</c:v>
                </c:pt>
                <c:pt idx="2407">
                  <c:v>507.96</c:v>
                </c:pt>
                <c:pt idx="2408">
                  <c:v>507.95</c:v>
                </c:pt>
                <c:pt idx="2409">
                  <c:v>507.95</c:v>
                </c:pt>
                <c:pt idx="2410">
                  <c:v>507.95</c:v>
                </c:pt>
                <c:pt idx="2411">
                  <c:v>507.95</c:v>
                </c:pt>
                <c:pt idx="2412">
                  <c:v>507.95</c:v>
                </c:pt>
                <c:pt idx="2413">
                  <c:v>507.94</c:v>
                </c:pt>
                <c:pt idx="2414">
                  <c:v>507.94</c:v>
                </c:pt>
                <c:pt idx="2415">
                  <c:v>507.94</c:v>
                </c:pt>
                <c:pt idx="2416">
                  <c:v>507.94</c:v>
                </c:pt>
                <c:pt idx="2417">
                  <c:v>507.94</c:v>
                </c:pt>
                <c:pt idx="2418">
                  <c:v>507.94</c:v>
                </c:pt>
                <c:pt idx="2419">
                  <c:v>507.93</c:v>
                </c:pt>
                <c:pt idx="2420">
                  <c:v>507.93</c:v>
                </c:pt>
                <c:pt idx="2421">
                  <c:v>507.93</c:v>
                </c:pt>
                <c:pt idx="2422">
                  <c:v>507.93</c:v>
                </c:pt>
                <c:pt idx="2423">
                  <c:v>507.93</c:v>
                </c:pt>
                <c:pt idx="2424">
                  <c:v>507.93</c:v>
                </c:pt>
                <c:pt idx="2425">
                  <c:v>507.92</c:v>
                </c:pt>
                <c:pt idx="2426">
                  <c:v>507.92</c:v>
                </c:pt>
                <c:pt idx="2427">
                  <c:v>507.92</c:v>
                </c:pt>
                <c:pt idx="2428">
                  <c:v>507.92</c:v>
                </c:pt>
                <c:pt idx="2429">
                  <c:v>507.92</c:v>
                </c:pt>
                <c:pt idx="2430">
                  <c:v>507.91</c:v>
                </c:pt>
                <c:pt idx="2431">
                  <c:v>507.91</c:v>
                </c:pt>
                <c:pt idx="2432">
                  <c:v>507.91</c:v>
                </c:pt>
                <c:pt idx="2433">
                  <c:v>507.91</c:v>
                </c:pt>
                <c:pt idx="2434">
                  <c:v>507.91</c:v>
                </c:pt>
                <c:pt idx="2435">
                  <c:v>507.91</c:v>
                </c:pt>
                <c:pt idx="2436">
                  <c:v>507.9</c:v>
                </c:pt>
                <c:pt idx="2437">
                  <c:v>507.9</c:v>
                </c:pt>
                <c:pt idx="2438">
                  <c:v>507.9</c:v>
                </c:pt>
                <c:pt idx="2439">
                  <c:v>507.9</c:v>
                </c:pt>
                <c:pt idx="2440">
                  <c:v>507.9</c:v>
                </c:pt>
                <c:pt idx="2441">
                  <c:v>507.9</c:v>
                </c:pt>
                <c:pt idx="2442">
                  <c:v>507.89</c:v>
                </c:pt>
                <c:pt idx="2443">
                  <c:v>507.89</c:v>
                </c:pt>
                <c:pt idx="2444">
                  <c:v>507.89</c:v>
                </c:pt>
                <c:pt idx="2445">
                  <c:v>507.89</c:v>
                </c:pt>
                <c:pt idx="2446">
                  <c:v>507.89</c:v>
                </c:pt>
                <c:pt idx="2447">
                  <c:v>507.89</c:v>
                </c:pt>
                <c:pt idx="2448">
                  <c:v>507.88</c:v>
                </c:pt>
                <c:pt idx="2449">
                  <c:v>507.88</c:v>
                </c:pt>
                <c:pt idx="2450">
                  <c:v>507.88</c:v>
                </c:pt>
                <c:pt idx="2451">
                  <c:v>507.88</c:v>
                </c:pt>
                <c:pt idx="2452">
                  <c:v>507.88</c:v>
                </c:pt>
                <c:pt idx="2453">
                  <c:v>507.88</c:v>
                </c:pt>
                <c:pt idx="2454">
                  <c:v>507.87</c:v>
                </c:pt>
                <c:pt idx="2455">
                  <c:v>507.87</c:v>
                </c:pt>
                <c:pt idx="2456">
                  <c:v>507.87</c:v>
                </c:pt>
                <c:pt idx="2457">
                  <c:v>507.87</c:v>
                </c:pt>
                <c:pt idx="2458">
                  <c:v>507.87</c:v>
                </c:pt>
                <c:pt idx="2459">
                  <c:v>507.87</c:v>
                </c:pt>
                <c:pt idx="2460">
                  <c:v>507.87</c:v>
                </c:pt>
                <c:pt idx="2461">
                  <c:v>507.86</c:v>
                </c:pt>
                <c:pt idx="2462">
                  <c:v>507.86</c:v>
                </c:pt>
                <c:pt idx="2463">
                  <c:v>507.86</c:v>
                </c:pt>
                <c:pt idx="2464">
                  <c:v>507.86</c:v>
                </c:pt>
                <c:pt idx="2465">
                  <c:v>507.86</c:v>
                </c:pt>
                <c:pt idx="2466">
                  <c:v>507.86</c:v>
                </c:pt>
                <c:pt idx="2467">
                  <c:v>507.85</c:v>
                </c:pt>
                <c:pt idx="2468">
                  <c:v>507.85</c:v>
                </c:pt>
                <c:pt idx="2469">
                  <c:v>507.85</c:v>
                </c:pt>
                <c:pt idx="2470">
                  <c:v>507.85</c:v>
                </c:pt>
                <c:pt idx="2471">
                  <c:v>507.85</c:v>
                </c:pt>
                <c:pt idx="2472">
                  <c:v>507.85</c:v>
                </c:pt>
                <c:pt idx="2473">
                  <c:v>507.85</c:v>
                </c:pt>
                <c:pt idx="2474">
                  <c:v>507.84</c:v>
                </c:pt>
                <c:pt idx="2475">
                  <c:v>507.84</c:v>
                </c:pt>
                <c:pt idx="2476">
                  <c:v>507.84</c:v>
                </c:pt>
                <c:pt idx="2477">
                  <c:v>507.84</c:v>
                </c:pt>
                <c:pt idx="2478">
                  <c:v>507.84</c:v>
                </c:pt>
                <c:pt idx="2479">
                  <c:v>507.84</c:v>
                </c:pt>
                <c:pt idx="2480">
                  <c:v>507.84</c:v>
                </c:pt>
                <c:pt idx="2481">
                  <c:v>507.83</c:v>
                </c:pt>
                <c:pt idx="2482">
                  <c:v>507.83</c:v>
                </c:pt>
                <c:pt idx="2483">
                  <c:v>507.83</c:v>
                </c:pt>
                <c:pt idx="2484">
                  <c:v>507.83</c:v>
                </c:pt>
                <c:pt idx="2485">
                  <c:v>507.83</c:v>
                </c:pt>
                <c:pt idx="2486">
                  <c:v>507.83</c:v>
                </c:pt>
                <c:pt idx="2487">
                  <c:v>507.82</c:v>
                </c:pt>
                <c:pt idx="2488">
                  <c:v>507.82</c:v>
                </c:pt>
                <c:pt idx="2489">
                  <c:v>507.82</c:v>
                </c:pt>
                <c:pt idx="2490">
                  <c:v>507.82</c:v>
                </c:pt>
                <c:pt idx="2491">
                  <c:v>507.82</c:v>
                </c:pt>
                <c:pt idx="2492">
                  <c:v>507.82</c:v>
                </c:pt>
                <c:pt idx="2493">
                  <c:v>507.82</c:v>
                </c:pt>
                <c:pt idx="2494">
                  <c:v>507.81</c:v>
                </c:pt>
                <c:pt idx="2495">
                  <c:v>507.81</c:v>
                </c:pt>
                <c:pt idx="2496">
                  <c:v>507.81</c:v>
                </c:pt>
                <c:pt idx="2497">
                  <c:v>507.81</c:v>
                </c:pt>
                <c:pt idx="2498">
                  <c:v>507.81</c:v>
                </c:pt>
                <c:pt idx="2499">
                  <c:v>507.81</c:v>
                </c:pt>
                <c:pt idx="2500">
                  <c:v>507.81</c:v>
                </c:pt>
                <c:pt idx="2501">
                  <c:v>507.8</c:v>
                </c:pt>
                <c:pt idx="2502">
                  <c:v>507.8</c:v>
                </c:pt>
                <c:pt idx="2503">
                  <c:v>507.8</c:v>
                </c:pt>
                <c:pt idx="2504">
                  <c:v>507.8</c:v>
                </c:pt>
                <c:pt idx="2505">
                  <c:v>507.8</c:v>
                </c:pt>
                <c:pt idx="2506">
                  <c:v>507.8</c:v>
                </c:pt>
                <c:pt idx="2507">
                  <c:v>507.8</c:v>
                </c:pt>
                <c:pt idx="2508">
                  <c:v>507.8</c:v>
                </c:pt>
                <c:pt idx="2509">
                  <c:v>507.79</c:v>
                </c:pt>
                <c:pt idx="2510">
                  <c:v>507.79</c:v>
                </c:pt>
                <c:pt idx="2511">
                  <c:v>507.79</c:v>
                </c:pt>
                <c:pt idx="2512">
                  <c:v>507.79</c:v>
                </c:pt>
                <c:pt idx="2513">
                  <c:v>507.79</c:v>
                </c:pt>
                <c:pt idx="2514">
                  <c:v>507.79</c:v>
                </c:pt>
                <c:pt idx="2515">
                  <c:v>507.79</c:v>
                </c:pt>
                <c:pt idx="2516">
                  <c:v>507.79</c:v>
                </c:pt>
                <c:pt idx="2517">
                  <c:v>507.79</c:v>
                </c:pt>
                <c:pt idx="2518">
                  <c:v>507.78</c:v>
                </c:pt>
                <c:pt idx="2519">
                  <c:v>507.78</c:v>
                </c:pt>
                <c:pt idx="2520">
                  <c:v>507.78</c:v>
                </c:pt>
                <c:pt idx="2521">
                  <c:v>507.78</c:v>
                </c:pt>
                <c:pt idx="2522">
                  <c:v>507.78</c:v>
                </c:pt>
                <c:pt idx="2523">
                  <c:v>507.78</c:v>
                </c:pt>
                <c:pt idx="2524">
                  <c:v>507.78</c:v>
                </c:pt>
                <c:pt idx="2525">
                  <c:v>507.78</c:v>
                </c:pt>
                <c:pt idx="2526">
                  <c:v>507.78</c:v>
                </c:pt>
                <c:pt idx="2527">
                  <c:v>507.77</c:v>
                </c:pt>
                <c:pt idx="2528">
                  <c:v>507.77</c:v>
                </c:pt>
                <c:pt idx="2529">
                  <c:v>507.77</c:v>
                </c:pt>
                <c:pt idx="2530">
                  <c:v>507.77</c:v>
                </c:pt>
                <c:pt idx="2531">
                  <c:v>507.77</c:v>
                </c:pt>
                <c:pt idx="2532">
                  <c:v>507.77</c:v>
                </c:pt>
                <c:pt idx="2533">
                  <c:v>507.77</c:v>
                </c:pt>
                <c:pt idx="2534">
                  <c:v>507.77</c:v>
                </c:pt>
                <c:pt idx="2535">
                  <c:v>507.77</c:v>
                </c:pt>
                <c:pt idx="2536">
                  <c:v>507.76</c:v>
                </c:pt>
                <c:pt idx="2537">
                  <c:v>507.76</c:v>
                </c:pt>
                <c:pt idx="2538">
                  <c:v>507.76</c:v>
                </c:pt>
                <c:pt idx="2539">
                  <c:v>507.76</c:v>
                </c:pt>
                <c:pt idx="2540">
                  <c:v>507.76</c:v>
                </c:pt>
                <c:pt idx="2541">
                  <c:v>507.76</c:v>
                </c:pt>
                <c:pt idx="2542">
                  <c:v>507.76</c:v>
                </c:pt>
                <c:pt idx="2543">
                  <c:v>507.76</c:v>
                </c:pt>
                <c:pt idx="2544">
                  <c:v>507.76</c:v>
                </c:pt>
                <c:pt idx="2545">
                  <c:v>507.75</c:v>
                </c:pt>
                <c:pt idx="2546">
                  <c:v>507.75</c:v>
                </c:pt>
                <c:pt idx="2547">
                  <c:v>507.75</c:v>
                </c:pt>
                <c:pt idx="2548">
                  <c:v>507.75</c:v>
                </c:pt>
                <c:pt idx="2549">
                  <c:v>507.75</c:v>
                </c:pt>
                <c:pt idx="2550">
                  <c:v>507.75</c:v>
                </c:pt>
                <c:pt idx="2551">
                  <c:v>507.75</c:v>
                </c:pt>
                <c:pt idx="2552">
                  <c:v>507.75</c:v>
                </c:pt>
                <c:pt idx="2553">
                  <c:v>507.74</c:v>
                </c:pt>
                <c:pt idx="2554">
                  <c:v>507.74</c:v>
                </c:pt>
                <c:pt idx="2555">
                  <c:v>507.74</c:v>
                </c:pt>
                <c:pt idx="2556">
                  <c:v>507.74</c:v>
                </c:pt>
                <c:pt idx="2557">
                  <c:v>507.74</c:v>
                </c:pt>
                <c:pt idx="2558">
                  <c:v>507.74</c:v>
                </c:pt>
                <c:pt idx="2559">
                  <c:v>507.74</c:v>
                </c:pt>
                <c:pt idx="2560">
                  <c:v>507.74</c:v>
                </c:pt>
                <c:pt idx="2561">
                  <c:v>507.73</c:v>
                </c:pt>
                <c:pt idx="2562">
                  <c:v>507.73</c:v>
                </c:pt>
                <c:pt idx="2563">
                  <c:v>507.73</c:v>
                </c:pt>
                <c:pt idx="2564">
                  <c:v>507.73</c:v>
                </c:pt>
                <c:pt idx="2565">
                  <c:v>507.73</c:v>
                </c:pt>
                <c:pt idx="2566">
                  <c:v>507.73</c:v>
                </c:pt>
                <c:pt idx="2567">
                  <c:v>507.73</c:v>
                </c:pt>
                <c:pt idx="2568">
                  <c:v>507.73</c:v>
                </c:pt>
                <c:pt idx="2569">
                  <c:v>507.73</c:v>
                </c:pt>
                <c:pt idx="2570">
                  <c:v>507.72</c:v>
                </c:pt>
                <c:pt idx="2571">
                  <c:v>507.72</c:v>
                </c:pt>
                <c:pt idx="2572">
                  <c:v>507.72</c:v>
                </c:pt>
                <c:pt idx="2573">
                  <c:v>507.72</c:v>
                </c:pt>
                <c:pt idx="2574">
                  <c:v>507.72</c:v>
                </c:pt>
                <c:pt idx="2575">
                  <c:v>507.72</c:v>
                </c:pt>
                <c:pt idx="2576">
                  <c:v>507.72</c:v>
                </c:pt>
                <c:pt idx="2577">
                  <c:v>507.72</c:v>
                </c:pt>
                <c:pt idx="2578">
                  <c:v>507.72</c:v>
                </c:pt>
                <c:pt idx="2579">
                  <c:v>507.71</c:v>
                </c:pt>
                <c:pt idx="2580">
                  <c:v>507.71</c:v>
                </c:pt>
                <c:pt idx="2581">
                  <c:v>507.71</c:v>
                </c:pt>
                <c:pt idx="2582">
                  <c:v>507.71</c:v>
                </c:pt>
                <c:pt idx="2583">
                  <c:v>507.71</c:v>
                </c:pt>
                <c:pt idx="2584">
                  <c:v>507.71</c:v>
                </c:pt>
                <c:pt idx="2585">
                  <c:v>507.71</c:v>
                </c:pt>
                <c:pt idx="2586">
                  <c:v>507.71</c:v>
                </c:pt>
                <c:pt idx="2587">
                  <c:v>507.71</c:v>
                </c:pt>
                <c:pt idx="2588">
                  <c:v>507.7</c:v>
                </c:pt>
                <c:pt idx="2589">
                  <c:v>507.7</c:v>
                </c:pt>
                <c:pt idx="2590">
                  <c:v>507.7</c:v>
                </c:pt>
                <c:pt idx="2591">
                  <c:v>507.7</c:v>
                </c:pt>
                <c:pt idx="2592">
                  <c:v>507.7</c:v>
                </c:pt>
                <c:pt idx="2593">
                  <c:v>507.7</c:v>
                </c:pt>
                <c:pt idx="2594">
                  <c:v>507.7</c:v>
                </c:pt>
                <c:pt idx="2595">
                  <c:v>507.7</c:v>
                </c:pt>
                <c:pt idx="2596">
                  <c:v>507.7</c:v>
                </c:pt>
                <c:pt idx="2597">
                  <c:v>507.7</c:v>
                </c:pt>
                <c:pt idx="2598">
                  <c:v>507.69</c:v>
                </c:pt>
                <c:pt idx="2599">
                  <c:v>507.69</c:v>
                </c:pt>
                <c:pt idx="2600">
                  <c:v>507.69</c:v>
                </c:pt>
                <c:pt idx="2601">
                  <c:v>507.69</c:v>
                </c:pt>
                <c:pt idx="2602">
                  <c:v>507.69</c:v>
                </c:pt>
                <c:pt idx="2603">
                  <c:v>507.69</c:v>
                </c:pt>
                <c:pt idx="2604">
                  <c:v>507.69</c:v>
                </c:pt>
                <c:pt idx="2605">
                  <c:v>507.69</c:v>
                </c:pt>
                <c:pt idx="2606">
                  <c:v>507.69</c:v>
                </c:pt>
                <c:pt idx="2607">
                  <c:v>507.69</c:v>
                </c:pt>
                <c:pt idx="2608">
                  <c:v>507.69</c:v>
                </c:pt>
                <c:pt idx="2609">
                  <c:v>507.68</c:v>
                </c:pt>
                <c:pt idx="2610">
                  <c:v>507.68</c:v>
                </c:pt>
                <c:pt idx="2611">
                  <c:v>507.68</c:v>
                </c:pt>
                <c:pt idx="2612">
                  <c:v>507.68</c:v>
                </c:pt>
                <c:pt idx="2613">
                  <c:v>507.68</c:v>
                </c:pt>
                <c:pt idx="2614">
                  <c:v>507.68</c:v>
                </c:pt>
                <c:pt idx="2615">
                  <c:v>507.68</c:v>
                </c:pt>
                <c:pt idx="2616">
                  <c:v>507.68</c:v>
                </c:pt>
                <c:pt idx="2617">
                  <c:v>507.68</c:v>
                </c:pt>
                <c:pt idx="2618">
                  <c:v>507.68</c:v>
                </c:pt>
                <c:pt idx="2619">
                  <c:v>507.67</c:v>
                </c:pt>
                <c:pt idx="2620">
                  <c:v>507.67</c:v>
                </c:pt>
                <c:pt idx="2621">
                  <c:v>507.67</c:v>
                </c:pt>
                <c:pt idx="2622">
                  <c:v>507.67</c:v>
                </c:pt>
                <c:pt idx="2623">
                  <c:v>507.67</c:v>
                </c:pt>
                <c:pt idx="2624">
                  <c:v>507.67</c:v>
                </c:pt>
                <c:pt idx="2625">
                  <c:v>507.67</c:v>
                </c:pt>
                <c:pt idx="2626">
                  <c:v>507.67</c:v>
                </c:pt>
                <c:pt idx="2627">
                  <c:v>507.67</c:v>
                </c:pt>
                <c:pt idx="2628">
                  <c:v>507.67</c:v>
                </c:pt>
                <c:pt idx="2629">
                  <c:v>507.67</c:v>
                </c:pt>
                <c:pt idx="2630">
                  <c:v>507.66</c:v>
                </c:pt>
                <c:pt idx="2631">
                  <c:v>507.66</c:v>
                </c:pt>
                <c:pt idx="2632">
                  <c:v>507.66</c:v>
                </c:pt>
                <c:pt idx="2633">
                  <c:v>507.66</c:v>
                </c:pt>
                <c:pt idx="2634">
                  <c:v>507.66</c:v>
                </c:pt>
                <c:pt idx="2635">
                  <c:v>507.66</c:v>
                </c:pt>
                <c:pt idx="2636">
                  <c:v>507.66</c:v>
                </c:pt>
                <c:pt idx="2637">
                  <c:v>507.66</c:v>
                </c:pt>
                <c:pt idx="2638">
                  <c:v>507.66</c:v>
                </c:pt>
                <c:pt idx="2639">
                  <c:v>507.66</c:v>
                </c:pt>
                <c:pt idx="2640">
                  <c:v>507.66</c:v>
                </c:pt>
                <c:pt idx="2641">
                  <c:v>507.66</c:v>
                </c:pt>
                <c:pt idx="2642">
                  <c:v>507.65</c:v>
                </c:pt>
                <c:pt idx="2643">
                  <c:v>507.65</c:v>
                </c:pt>
                <c:pt idx="2644">
                  <c:v>507.65</c:v>
                </c:pt>
                <c:pt idx="2645">
                  <c:v>507.65</c:v>
                </c:pt>
                <c:pt idx="2646">
                  <c:v>507.65</c:v>
                </c:pt>
                <c:pt idx="2647">
                  <c:v>507.65</c:v>
                </c:pt>
                <c:pt idx="2648">
                  <c:v>507.65</c:v>
                </c:pt>
                <c:pt idx="2649">
                  <c:v>507.65</c:v>
                </c:pt>
                <c:pt idx="2650">
                  <c:v>507.65</c:v>
                </c:pt>
                <c:pt idx="2651">
                  <c:v>507.65</c:v>
                </c:pt>
                <c:pt idx="2652">
                  <c:v>507.65</c:v>
                </c:pt>
                <c:pt idx="2653">
                  <c:v>507.65</c:v>
                </c:pt>
                <c:pt idx="2654">
                  <c:v>507.64</c:v>
                </c:pt>
                <c:pt idx="2655">
                  <c:v>507.64</c:v>
                </c:pt>
                <c:pt idx="2656">
                  <c:v>507.64</c:v>
                </c:pt>
                <c:pt idx="2657">
                  <c:v>507.64</c:v>
                </c:pt>
                <c:pt idx="2658">
                  <c:v>507.64</c:v>
                </c:pt>
                <c:pt idx="2659">
                  <c:v>507.64</c:v>
                </c:pt>
                <c:pt idx="2660">
                  <c:v>507.64</c:v>
                </c:pt>
                <c:pt idx="2661">
                  <c:v>507.64</c:v>
                </c:pt>
                <c:pt idx="2662">
                  <c:v>507.64</c:v>
                </c:pt>
                <c:pt idx="2663">
                  <c:v>507.64</c:v>
                </c:pt>
                <c:pt idx="2664">
                  <c:v>507.64</c:v>
                </c:pt>
                <c:pt idx="2665">
                  <c:v>507.64</c:v>
                </c:pt>
                <c:pt idx="2666">
                  <c:v>507.64</c:v>
                </c:pt>
                <c:pt idx="2667">
                  <c:v>507.63</c:v>
                </c:pt>
                <c:pt idx="2668">
                  <c:v>507.63</c:v>
                </c:pt>
                <c:pt idx="2669">
                  <c:v>507.63</c:v>
                </c:pt>
                <c:pt idx="2670">
                  <c:v>507.63</c:v>
                </c:pt>
                <c:pt idx="2671">
                  <c:v>507.63</c:v>
                </c:pt>
                <c:pt idx="2672">
                  <c:v>507.63</c:v>
                </c:pt>
                <c:pt idx="2673">
                  <c:v>507.63</c:v>
                </c:pt>
                <c:pt idx="2674">
                  <c:v>507.63</c:v>
                </c:pt>
                <c:pt idx="2675">
                  <c:v>507.63</c:v>
                </c:pt>
                <c:pt idx="2676">
                  <c:v>507.63</c:v>
                </c:pt>
                <c:pt idx="2677">
                  <c:v>507.63</c:v>
                </c:pt>
                <c:pt idx="2678">
                  <c:v>507.63</c:v>
                </c:pt>
                <c:pt idx="2679">
                  <c:v>507.62</c:v>
                </c:pt>
                <c:pt idx="2680">
                  <c:v>507.62</c:v>
                </c:pt>
                <c:pt idx="2681">
                  <c:v>507.62</c:v>
                </c:pt>
                <c:pt idx="2682">
                  <c:v>507.62</c:v>
                </c:pt>
                <c:pt idx="2683">
                  <c:v>507.62</c:v>
                </c:pt>
                <c:pt idx="2684">
                  <c:v>507.62</c:v>
                </c:pt>
                <c:pt idx="2685">
                  <c:v>507.62</c:v>
                </c:pt>
                <c:pt idx="2686">
                  <c:v>507.62</c:v>
                </c:pt>
                <c:pt idx="2687">
                  <c:v>507.62</c:v>
                </c:pt>
                <c:pt idx="2688">
                  <c:v>507.62</c:v>
                </c:pt>
                <c:pt idx="2689">
                  <c:v>507.62</c:v>
                </c:pt>
                <c:pt idx="2690">
                  <c:v>507.62</c:v>
                </c:pt>
                <c:pt idx="2691">
                  <c:v>507.61</c:v>
                </c:pt>
                <c:pt idx="2692">
                  <c:v>507.61</c:v>
                </c:pt>
                <c:pt idx="2693">
                  <c:v>507.61</c:v>
                </c:pt>
                <c:pt idx="2694">
                  <c:v>507.61</c:v>
                </c:pt>
                <c:pt idx="2695">
                  <c:v>507.61</c:v>
                </c:pt>
                <c:pt idx="2696">
                  <c:v>507.61</c:v>
                </c:pt>
                <c:pt idx="2697">
                  <c:v>507.61</c:v>
                </c:pt>
                <c:pt idx="2698">
                  <c:v>507.61</c:v>
                </c:pt>
                <c:pt idx="2699">
                  <c:v>507.61</c:v>
                </c:pt>
                <c:pt idx="2700">
                  <c:v>507.61</c:v>
                </c:pt>
                <c:pt idx="2701">
                  <c:v>507.61</c:v>
                </c:pt>
                <c:pt idx="2702">
                  <c:v>507.6</c:v>
                </c:pt>
                <c:pt idx="2703">
                  <c:v>507.6</c:v>
                </c:pt>
                <c:pt idx="2704">
                  <c:v>507.6</c:v>
                </c:pt>
                <c:pt idx="2705">
                  <c:v>507.6</c:v>
                </c:pt>
                <c:pt idx="2706">
                  <c:v>507.6</c:v>
                </c:pt>
                <c:pt idx="2707">
                  <c:v>507.6</c:v>
                </c:pt>
                <c:pt idx="2708">
                  <c:v>507.6</c:v>
                </c:pt>
                <c:pt idx="2709">
                  <c:v>507.6</c:v>
                </c:pt>
                <c:pt idx="2710">
                  <c:v>507.6</c:v>
                </c:pt>
                <c:pt idx="2711">
                  <c:v>507.6</c:v>
                </c:pt>
                <c:pt idx="2712">
                  <c:v>507.6</c:v>
                </c:pt>
                <c:pt idx="2713">
                  <c:v>507.59</c:v>
                </c:pt>
                <c:pt idx="2714">
                  <c:v>507.59</c:v>
                </c:pt>
                <c:pt idx="2715">
                  <c:v>507.59</c:v>
                </c:pt>
                <c:pt idx="2716">
                  <c:v>507.59</c:v>
                </c:pt>
                <c:pt idx="2717">
                  <c:v>507.59</c:v>
                </c:pt>
                <c:pt idx="2718">
                  <c:v>507.59</c:v>
                </c:pt>
                <c:pt idx="2719">
                  <c:v>507.59</c:v>
                </c:pt>
                <c:pt idx="2720">
                  <c:v>507.59</c:v>
                </c:pt>
                <c:pt idx="2721">
                  <c:v>507.59</c:v>
                </c:pt>
                <c:pt idx="2722">
                  <c:v>507.59</c:v>
                </c:pt>
                <c:pt idx="2723">
                  <c:v>507.59</c:v>
                </c:pt>
                <c:pt idx="2724">
                  <c:v>507.58</c:v>
                </c:pt>
                <c:pt idx="2725">
                  <c:v>507.58</c:v>
                </c:pt>
                <c:pt idx="2726">
                  <c:v>507.58</c:v>
                </c:pt>
                <c:pt idx="2727">
                  <c:v>507.58</c:v>
                </c:pt>
                <c:pt idx="2728">
                  <c:v>507.58</c:v>
                </c:pt>
                <c:pt idx="2729">
                  <c:v>507.58</c:v>
                </c:pt>
                <c:pt idx="2730">
                  <c:v>507.58</c:v>
                </c:pt>
                <c:pt idx="2731">
                  <c:v>507.58</c:v>
                </c:pt>
                <c:pt idx="2732">
                  <c:v>507.58</c:v>
                </c:pt>
                <c:pt idx="2733">
                  <c:v>507.58</c:v>
                </c:pt>
                <c:pt idx="2734">
                  <c:v>507.58</c:v>
                </c:pt>
                <c:pt idx="2735">
                  <c:v>507.58</c:v>
                </c:pt>
                <c:pt idx="2736">
                  <c:v>507.57</c:v>
                </c:pt>
                <c:pt idx="2737">
                  <c:v>507.57</c:v>
                </c:pt>
                <c:pt idx="2738">
                  <c:v>507.57</c:v>
                </c:pt>
                <c:pt idx="2739">
                  <c:v>507.57</c:v>
                </c:pt>
                <c:pt idx="2740">
                  <c:v>507.57</c:v>
                </c:pt>
                <c:pt idx="2741">
                  <c:v>507.57</c:v>
                </c:pt>
                <c:pt idx="2742">
                  <c:v>507.57</c:v>
                </c:pt>
                <c:pt idx="2743">
                  <c:v>507.57</c:v>
                </c:pt>
                <c:pt idx="2744">
                  <c:v>507.57</c:v>
                </c:pt>
                <c:pt idx="2745">
                  <c:v>507.57</c:v>
                </c:pt>
                <c:pt idx="2746">
                  <c:v>507.57</c:v>
                </c:pt>
                <c:pt idx="2747">
                  <c:v>507.57</c:v>
                </c:pt>
                <c:pt idx="2748">
                  <c:v>507.57</c:v>
                </c:pt>
                <c:pt idx="2749">
                  <c:v>507.56</c:v>
                </c:pt>
                <c:pt idx="2750">
                  <c:v>507.56</c:v>
                </c:pt>
                <c:pt idx="2751">
                  <c:v>507.56</c:v>
                </c:pt>
                <c:pt idx="2752">
                  <c:v>507.56</c:v>
                </c:pt>
                <c:pt idx="2753">
                  <c:v>507.56</c:v>
                </c:pt>
                <c:pt idx="2754">
                  <c:v>507.56</c:v>
                </c:pt>
                <c:pt idx="2755">
                  <c:v>507.56</c:v>
                </c:pt>
                <c:pt idx="2756">
                  <c:v>507.56</c:v>
                </c:pt>
                <c:pt idx="2757">
                  <c:v>507.56</c:v>
                </c:pt>
                <c:pt idx="2758">
                  <c:v>507.56</c:v>
                </c:pt>
                <c:pt idx="2759">
                  <c:v>507.56</c:v>
                </c:pt>
                <c:pt idx="2760">
                  <c:v>507.56</c:v>
                </c:pt>
                <c:pt idx="2761">
                  <c:v>507.56</c:v>
                </c:pt>
                <c:pt idx="2762">
                  <c:v>507.55</c:v>
                </c:pt>
                <c:pt idx="2763">
                  <c:v>507.55</c:v>
                </c:pt>
                <c:pt idx="2764">
                  <c:v>507.55</c:v>
                </c:pt>
                <c:pt idx="2765">
                  <c:v>507.55</c:v>
                </c:pt>
                <c:pt idx="2766">
                  <c:v>507.55</c:v>
                </c:pt>
                <c:pt idx="2767">
                  <c:v>507.55</c:v>
                </c:pt>
                <c:pt idx="2768">
                  <c:v>507.55</c:v>
                </c:pt>
                <c:pt idx="2769">
                  <c:v>507.55</c:v>
                </c:pt>
                <c:pt idx="2770">
                  <c:v>507.55</c:v>
                </c:pt>
                <c:pt idx="2771">
                  <c:v>507.55</c:v>
                </c:pt>
                <c:pt idx="2772">
                  <c:v>507.55</c:v>
                </c:pt>
                <c:pt idx="2773">
                  <c:v>507.55</c:v>
                </c:pt>
                <c:pt idx="2774">
                  <c:v>507.55</c:v>
                </c:pt>
                <c:pt idx="2775">
                  <c:v>507.55</c:v>
                </c:pt>
                <c:pt idx="2776">
                  <c:v>507.54</c:v>
                </c:pt>
                <c:pt idx="2777">
                  <c:v>507.54</c:v>
                </c:pt>
                <c:pt idx="2778">
                  <c:v>507.54</c:v>
                </c:pt>
                <c:pt idx="2779">
                  <c:v>507.54</c:v>
                </c:pt>
                <c:pt idx="2780">
                  <c:v>507.54</c:v>
                </c:pt>
                <c:pt idx="2781">
                  <c:v>507.54</c:v>
                </c:pt>
                <c:pt idx="2782">
                  <c:v>507.54</c:v>
                </c:pt>
                <c:pt idx="2783">
                  <c:v>507.54</c:v>
                </c:pt>
                <c:pt idx="2784">
                  <c:v>507.54</c:v>
                </c:pt>
                <c:pt idx="2785">
                  <c:v>507.54</c:v>
                </c:pt>
                <c:pt idx="2786">
                  <c:v>507.54</c:v>
                </c:pt>
                <c:pt idx="2787">
                  <c:v>507.54</c:v>
                </c:pt>
                <c:pt idx="2788">
                  <c:v>507.54</c:v>
                </c:pt>
                <c:pt idx="2789">
                  <c:v>507.54</c:v>
                </c:pt>
                <c:pt idx="2790">
                  <c:v>507.54</c:v>
                </c:pt>
                <c:pt idx="2791">
                  <c:v>507.53</c:v>
                </c:pt>
                <c:pt idx="2792">
                  <c:v>507.53</c:v>
                </c:pt>
                <c:pt idx="2793">
                  <c:v>507.53</c:v>
                </c:pt>
                <c:pt idx="2794">
                  <c:v>507.53</c:v>
                </c:pt>
                <c:pt idx="2795">
                  <c:v>507.53</c:v>
                </c:pt>
                <c:pt idx="2796">
                  <c:v>507.53</c:v>
                </c:pt>
                <c:pt idx="2797">
                  <c:v>507.53</c:v>
                </c:pt>
                <c:pt idx="2798">
                  <c:v>507.53</c:v>
                </c:pt>
                <c:pt idx="2799">
                  <c:v>507.53</c:v>
                </c:pt>
                <c:pt idx="2800">
                  <c:v>507.53</c:v>
                </c:pt>
                <c:pt idx="2801">
                  <c:v>507.53</c:v>
                </c:pt>
                <c:pt idx="2802">
                  <c:v>507.53</c:v>
                </c:pt>
                <c:pt idx="2803">
                  <c:v>507.53</c:v>
                </c:pt>
                <c:pt idx="2804">
                  <c:v>507.53</c:v>
                </c:pt>
                <c:pt idx="2805">
                  <c:v>507.52</c:v>
                </c:pt>
                <c:pt idx="2806">
                  <c:v>507.52</c:v>
                </c:pt>
                <c:pt idx="2807">
                  <c:v>507.52</c:v>
                </c:pt>
                <c:pt idx="2808">
                  <c:v>507.52</c:v>
                </c:pt>
                <c:pt idx="2809">
                  <c:v>507.52</c:v>
                </c:pt>
                <c:pt idx="2810">
                  <c:v>507.52</c:v>
                </c:pt>
                <c:pt idx="2811">
                  <c:v>507.52</c:v>
                </c:pt>
                <c:pt idx="2812">
                  <c:v>507.52</c:v>
                </c:pt>
                <c:pt idx="2813">
                  <c:v>507.52</c:v>
                </c:pt>
                <c:pt idx="2814">
                  <c:v>507.52</c:v>
                </c:pt>
                <c:pt idx="2815">
                  <c:v>507.52</c:v>
                </c:pt>
                <c:pt idx="2816">
                  <c:v>507.52</c:v>
                </c:pt>
                <c:pt idx="2817">
                  <c:v>507.52</c:v>
                </c:pt>
                <c:pt idx="2818">
                  <c:v>507.52</c:v>
                </c:pt>
                <c:pt idx="2819">
                  <c:v>507.52</c:v>
                </c:pt>
                <c:pt idx="2820">
                  <c:v>507.51</c:v>
                </c:pt>
                <c:pt idx="2821">
                  <c:v>507.51</c:v>
                </c:pt>
                <c:pt idx="2822">
                  <c:v>507.51</c:v>
                </c:pt>
                <c:pt idx="2823">
                  <c:v>507.51</c:v>
                </c:pt>
                <c:pt idx="2824">
                  <c:v>507.51</c:v>
                </c:pt>
                <c:pt idx="2825">
                  <c:v>507.51</c:v>
                </c:pt>
                <c:pt idx="2826">
                  <c:v>507.51</c:v>
                </c:pt>
                <c:pt idx="2827">
                  <c:v>507.51</c:v>
                </c:pt>
                <c:pt idx="2828">
                  <c:v>507.51</c:v>
                </c:pt>
                <c:pt idx="2829">
                  <c:v>507.51</c:v>
                </c:pt>
                <c:pt idx="2830">
                  <c:v>507.51</c:v>
                </c:pt>
                <c:pt idx="2831">
                  <c:v>507.51</c:v>
                </c:pt>
                <c:pt idx="2832">
                  <c:v>507.51</c:v>
                </c:pt>
                <c:pt idx="2833">
                  <c:v>507.51</c:v>
                </c:pt>
                <c:pt idx="2834">
                  <c:v>507.51</c:v>
                </c:pt>
                <c:pt idx="2835">
                  <c:v>507.51</c:v>
                </c:pt>
                <c:pt idx="2836">
                  <c:v>507.5</c:v>
                </c:pt>
                <c:pt idx="2837">
                  <c:v>507.5</c:v>
                </c:pt>
                <c:pt idx="2838">
                  <c:v>507.5</c:v>
                </c:pt>
                <c:pt idx="2839">
                  <c:v>507.5</c:v>
                </c:pt>
                <c:pt idx="2840">
                  <c:v>507.5</c:v>
                </c:pt>
                <c:pt idx="2841">
                  <c:v>507.5</c:v>
                </c:pt>
                <c:pt idx="2842">
                  <c:v>507.5</c:v>
                </c:pt>
                <c:pt idx="2843">
                  <c:v>507.5</c:v>
                </c:pt>
                <c:pt idx="2844">
                  <c:v>507.5</c:v>
                </c:pt>
                <c:pt idx="2845">
                  <c:v>507.5</c:v>
                </c:pt>
                <c:pt idx="2846">
                  <c:v>507.5</c:v>
                </c:pt>
                <c:pt idx="2847">
                  <c:v>507.5</c:v>
                </c:pt>
                <c:pt idx="2848">
                  <c:v>507.5</c:v>
                </c:pt>
                <c:pt idx="2849">
                  <c:v>507.5</c:v>
                </c:pt>
                <c:pt idx="2850">
                  <c:v>507.5</c:v>
                </c:pt>
                <c:pt idx="2851">
                  <c:v>507.5</c:v>
                </c:pt>
                <c:pt idx="2852">
                  <c:v>507.49</c:v>
                </c:pt>
                <c:pt idx="2853">
                  <c:v>507.49</c:v>
                </c:pt>
                <c:pt idx="2854">
                  <c:v>507.49</c:v>
                </c:pt>
                <c:pt idx="2855">
                  <c:v>507.49</c:v>
                </c:pt>
                <c:pt idx="2856">
                  <c:v>507.49</c:v>
                </c:pt>
                <c:pt idx="2857">
                  <c:v>507.49</c:v>
                </c:pt>
                <c:pt idx="2858">
                  <c:v>507.49</c:v>
                </c:pt>
                <c:pt idx="2859">
                  <c:v>507.49</c:v>
                </c:pt>
                <c:pt idx="2860">
                  <c:v>507.49</c:v>
                </c:pt>
                <c:pt idx="2861">
                  <c:v>507.49</c:v>
                </c:pt>
                <c:pt idx="2862">
                  <c:v>507.49</c:v>
                </c:pt>
                <c:pt idx="2863">
                  <c:v>507.49</c:v>
                </c:pt>
                <c:pt idx="2864">
                  <c:v>507.49</c:v>
                </c:pt>
                <c:pt idx="2865">
                  <c:v>507.49</c:v>
                </c:pt>
                <c:pt idx="2866">
                  <c:v>507.49</c:v>
                </c:pt>
                <c:pt idx="2867">
                  <c:v>507.49</c:v>
                </c:pt>
                <c:pt idx="2868">
                  <c:v>507.49</c:v>
                </c:pt>
                <c:pt idx="2869">
                  <c:v>507.48</c:v>
                </c:pt>
                <c:pt idx="2870">
                  <c:v>507.48</c:v>
                </c:pt>
                <c:pt idx="2871">
                  <c:v>507.48</c:v>
                </c:pt>
                <c:pt idx="2872">
                  <c:v>507.48</c:v>
                </c:pt>
                <c:pt idx="2873">
                  <c:v>507.48</c:v>
                </c:pt>
                <c:pt idx="2874">
                  <c:v>507.48</c:v>
                </c:pt>
                <c:pt idx="2875">
                  <c:v>507.48</c:v>
                </c:pt>
                <c:pt idx="2876">
                  <c:v>507.48</c:v>
                </c:pt>
                <c:pt idx="2877">
                  <c:v>507.48</c:v>
                </c:pt>
                <c:pt idx="2878">
                  <c:v>507.48</c:v>
                </c:pt>
                <c:pt idx="2879">
                  <c:v>507.48</c:v>
                </c:pt>
                <c:pt idx="2880">
                  <c:v>507.48</c:v>
                </c:pt>
                <c:pt idx="2881">
                  <c:v>507.48</c:v>
                </c:pt>
                <c:pt idx="2882">
                  <c:v>507.48</c:v>
                </c:pt>
                <c:pt idx="2883">
                  <c:v>507.48</c:v>
                </c:pt>
                <c:pt idx="2884">
                  <c:v>507.48</c:v>
                </c:pt>
                <c:pt idx="2885">
                  <c:v>507.48</c:v>
                </c:pt>
                <c:pt idx="2886">
                  <c:v>507.48</c:v>
                </c:pt>
                <c:pt idx="2887">
                  <c:v>507.47</c:v>
                </c:pt>
                <c:pt idx="2888">
                  <c:v>507.47</c:v>
                </c:pt>
                <c:pt idx="2889">
                  <c:v>507.47</c:v>
                </c:pt>
                <c:pt idx="2890">
                  <c:v>507.47</c:v>
                </c:pt>
                <c:pt idx="2891">
                  <c:v>507.47</c:v>
                </c:pt>
                <c:pt idx="2892">
                  <c:v>507.47</c:v>
                </c:pt>
                <c:pt idx="2893">
                  <c:v>507.47</c:v>
                </c:pt>
                <c:pt idx="2894">
                  <c:v>507.47</c:v>
                </c:pt>
                <c:pt idx="2895">
                  <c:v>507.47</c:v>
                </c:pt>
                <c:pt idx="2896">
                  <c:v>507.47</c:v>
                </c:pt>
                <c:pt idx="2897">
                  <c:v>507.47</c:v>
                </c:pt>
                <c:pt idx="2898">
                  <c:v>507.47</c:v>
                </c:pt>
                <c:pt idx="2899">
                  <c:v>507.47</c:v>
                </c:pt>
                <c:pt idx="2900">
                  <c:v>507.47</c:v>
                </c:pt>
                <c:pt idx="2901">
                  <c:v>507.47</c:v>
                </c:pt>
                <c:pt idx="2902">
                  <c:v>507.47</c:v>
                </c:pt>
                <c:pt idx="2903">
                  <c:v>507.47</c:v>
                </c:pt>
                <c:pt idx="2904">
                  <c:v>507.47</c:v>
                </c:pt>
                <c:pt idx="2905">
                  <c:v>507.47</c:v>
                </c:pt>
                <c:pt idx="2906">
                  <c:v>507.47</c:v>
                </c:pt>
                <c:pt idx="2907">
                  <c:v>507.47</c:v>
                </c:pt>
                <c:pt idx="2908">
                  <c:v>507.46</c:v>
                </c:pt>
                <c:pt idx="2909">
                  <c:v>507.46</c:v>
                </c:pt>
                <c:pt idx="2910">
                  <c:v>507.46</c:v>
                </c:pt>
                <c:pt idx="2911">
                  <c:v>507.46</c:v>
                </c:pt>
                <c:pt idx="2912">
                  <c:v>507.46</c:v>
                </c:pt>
                <c:pt idx="2913">
                  <c:v>507.46</c:v>
                </c:pt>
                <c:pt idx="2914">
                  <c:v>507.46</c:v>
                </c:pt>
                <c:pt idx="2915">
                  <c:v>507.46</c:v>
                </c:pt>
                <c:pt idx="2916">
                  <c:v>507.46</c:v>
                </c:pt>
                <c:pt idx="2917">
                  <c:v>507.46</c:v>
                </c:pt>
                <c:pt idx="2918">
                  <c:v>507.46</c:v>
                </c:pt>
                <c:pt idx="2919">
                  <c:v>507.46</c:v>
                </c:pt>
                <c:pt idx="2920">
                  <c:v>507.46</c:v>
                </c:pt>
                <c:pt idx="2921">
                  <c:v>507.46</c:v>
                </c:pt>
                <c:pt idx="2922">
                  <c:v>507.46</c:v>
                </c:pt>
                <c:pt idx="2923">
                  <c:v>507.46</c:v>
                </c:pt>
                <c:pt idx="2924">
                  <c:v>507.46</c:v>
                </c:pt>
                <c:pt idx="2925">
                  <c:v>507.46</c:v>
                </c:pt>
                <c:pt idx="2926">
                  <c:v>507.46</c:v>
                </c:pt>
                <c:pt idx="2927">
                  <c:v>507.46</c:v>
                </c:pt>
                <c:pt idx="2928">
                  <c:v>507.46</c:v>
                </c:pt>
                <c:pt idx="2929">
                  <c:v>507.46</c:v>
                </c:pt>
                <c:pt idx="2930">
                  <c:v>507.46</c:v>
                </c:pt>
                <c:pt idx="2931">
                  <c:v>507.46</c:v>
                </c:pt>
                <c:pt idx="2932">
                  <c:v>507.46</c:v>
                </c:pt>
                <c:pt idx="2933">
                  <c:v>507.45</c:v>
                </c:pt>
                <c:pt idx="2934">
                  <c:v>507.45</c:v>
                </c:pt>
                <c:pt idx="2935">
                  <c:v>507.45</c:v>
                </c:pt>
                <c:pt idx="2936">
                  <c:v>507.45</c:v>
                </c:pt>
                <c:pt idx="2937">
                  <c:v>507.45</c:v>
                </c:pt>
                <c:pt idx="2938">
                  <c:v>507.45</c:v>
                </c:pt>
                <c:pt idx="2939">
                  <c:v>507.45</c:v>
                </c:pt>
                <c:pt idx="2940">
                  <c:v>507.45</c:v>
                </c:pt>
                <c:pt idx="2941">
                  <c:v>507.45</c:v>
                </c:pt>
                <c:pt idx="2942">
                  <c:v>507.45</c:v>
                </c:pt>
                <c:pt idx="2943">
                  <c:v>507.45</c:v>
                </c:pt>
                <c:pt idx="2944">
                  <c:v>507.45</c:v>
                </c:pt>
                <c:pt idx="2945">
                  <c:v>507.45</c:v>
                </c:pt>
                <c:pt idx="2946">
                  <c:v>507.45</c:v>
                </c:pt>
                <c:pt idx="2947">
                  <c:v>507.45</c:v>
                </c:pt>
                <c:pt idx="2948">
                  <c:v>507.45</c:v>
                </c:pt>
                <c:pt idx="2949">
                  <c:v>507.45</c:v>
                </c:pt>
                <c:pt idx="2950">
                  <c:v>507.45</c:v>
                </c:pt>
                <c:pt idx="2951">
                  <c:v>507.45</c:v>
                </c:pt>
                <c:pt idx="2952">
                  <c:v>507.45</c:v>
                </c:pt>
                <c:pt idx="2953">
                  <c:v>507.45</c:v>
                </c:pt>
                <c:pt idx="2954">
                  <c:v>507.45</c:v>
                </c:pt>
                <c:pt idx="2955">
                  <c:v>507.45</c:v>
                </c:pt>
                <c:pt idx="2956">
                  <c:v>507.45</c:v>
                </c:pt>
                <c:pt idx="2957">
                  <c:v>507.45</c:v>
                </c:pt>
                <c:pt idx="2958">
                  <c:v>507.44</c:v>
                </c:pt>
                <c:pt idx="2959">
                  <c:v>507.44</c:v>
                </c:pt>
                <c:pt idx="2960">
                  <c:v>507.44</c:v>
                </c:pt>
                <c:pt idx="2961">
                  <c:v>507.44</c:v>
                </c:pt>
                <c:pt idx="2962">
                  <c:v>507.44</c:v>
                </c:pt>
                <c:pt idx="2963">
                  <c:v>507.44</c:v>
                </c:pt>
                <c:pt idx="2964">
                  <c:v>507.44</c:v>
                </c:pt>
                <c:pt idx="2965">
                  <c:v>507.44</c:v>
                </c:pt>
                <c:pt idx="2966">
                  <c:v>507.44</c:v>
                </c:pt>
                <c:pt idx="2967">
                  <c:v>507.44</c:v>
                </c:pt>
                <c:pt idx="2968">
                  <c:v>507.44</c:v>
                </c:pt>
                <c:pt idx="2969">
                  <c:v>507.44</c:v>
                </c:pt>
                <c:pt idx="2970">
                  <c:v>507.44</c:v>
                </c:pt>
                <c:pt idx="2971">
                  <c:v>507.44</c:v>
                </c:pt>
                <c:pt idx="2972">
                  <c:v>507.44</c:v>
                </c:pt>
                <c:pt idx="2973">
                  <c:v>507.44</c:v>
                </c:pt>
                <c:pt idx="2974">
                  <c:v>507.44</c:v>
                </c:pt>
                <c:pt idx="2975">
                  <c:v>507.44</c:v>
                </c:pt>
                <c:pt idx="2976">
                  <c:v>507.44</c:v>
                </c:pt>
                <c:pt idx="2977">
                  <c:v>507.44</c:v>
                </c:pt>
                <c:pt idx="2978">
                  <c:v>507.44</c:v>
                </c:pt>
                <c:pt idx="2979">
                  <c:v>507.44</c:v>
                </c:pt>
                <c:pt idx="2980">
                  <c:v>507.44</c:v>
                </c:pt>
                <c:pt idx="2981">
                  <c:v>507.43</c:v>
                </c:pt>
                <c:pt idx="2982">
                  <c:v>507.43</c:v>
                </c:pt>
                <c:pt idx="2983">
                  <c:v>507.43</c:v>
                </c:pt>
                <c:pt idx="2984">
                  <c:v>507.43</c:v>
                </c:pt>
                <c:pt idx="2985">
                  <c:v>507.43</c:v>
                </c:pt>
                <c:pt idx="2986">
                  <c:v>507.43</c:v>
                </c:pt>
                <c:pt idx="2987">
                  <c:v>507.43</c:v>
                </c:pt>
                <c:pt idx="2988">
                  <c:v>507.43</c:v>
                </c:pt>
                <c:pt idx="2989">
                  <c:v>507.43</c:v>
                </c:pt>
                <c:pt idx="2990">
                  <c:v>507.43</c:v>
                </c:pt>
                <c:pt idx="2991">
                  <c:v>507.43</c:v>
                </c:pt>
                <c:pt idx="2992">
                  <c:v>507.43</c:v>
                </c:pt>
                <c:pt idx="2993">
                  <c:v>507.43</c:v>
                </c:pt>
                <c:pt idx="2994">
                  <c:v>507.43</c:v>
                </c:pt>
                <c:pt idx="2995">
                  <c:v>507.43</c:v>
                </c:pt>
                <c:pt idx="2996">
                  <c:v>507.43</c:v>
                </c:pt>
                <c:pt idx="2997">
                  <c:v>507.43</c:v>
                </c:pt>
                <c:pt idx="2998">
                  <c:v>507.43</c:v>
                </c:pt>
                <c:pt idx="2999">
                  <c:v>507.43</c:v>
                </c:pt>
                <c:pt idx="3000">
                  <c:v>507.43</c:v>
                </c:pt>
                <c:pt idx="3001">
                  <c:v>507.43</c:v>
                </c:pt>
                <c:pt idx="3002">
                  <c:v>507.43</c:v>
                </c:pt>
                <c:pt idx="3003">
                  <c:v>507.43</c:v>
                </c:pt>
                <c:pt idx="3004">
                  <c:v>507.43</c:v>
                </c:pt>
                <c:pt idx="3005">
                  <c:v>507.43</c:v>
                </c:pt>
                <c:pt idx="3006">
                  <c:v>507.43</c:v>
                </c:pt>
                <c:pt idx="3007">
                  <c:v>507.43</c:v>
                </c:pt>
                <c:pt idx="3008">
                  <c:v>507.42</c:v>
                </c:pt>
                <c:pt idx="3009">
                  <c:v>507.42</c:v>
                </c:pt>
                <c:pt idx="3010">
                  <c:v>507.42</c:v>
                </c:pt>
                <c:pt idx="3011">
                  <c:v>507.42</c:v>
                </c:pt>
                <c:pt idx="3012">
                  <c:v>507.42</c:v>
                </c:pt>
                <c:pt idx="3013">
                  <c:v>507.42</c:v>
                </c:pt>
                <c:pt idx="3014">
                  <c:v>507.42</c:v>
                </c:pt>
                <c:pt idx="3015">
                  <c:v>507.42</c:v>
                </c:pt>
                <c:pt idx="3016">
                  <c:v>507.42</c:v>
                </c:pt>
                <c:pt idx="3017">
                  <c:v>507.42</c:v>
                </c:pt>
                <c:pt idx="3018">
                  <c:v>507.42</c:v>
                </c:pt>
                <c:pt idx="3019">
                  <c:v>507.42</c:v>
                </c:pt>
                <c:pt idx="3020">
                  <c:v>507.42</c:v>
                </c:pt>
                <c:pt idx="3021">
                  <c:v>507.42</c:v>
                </c:pt>
                <c:pt idx="3022">
                  <c:v>507.42</c:v>
                </c:pt>
                <c:pt idx="3023">
                  <c:v>507.42</c:v>
                </c:pt>
                <c:pt idx="3024">
                  <c:v>507.42</c:v>
                </c:pt>
                <c:pt idx="3025">
                  <c:v>507.42</c:v>
                </c:pt>
                <c:pt idx="3026">
                  <c:v>507.42</c:v>
                </c:pt>
                <c:pt idx="3027">
                  <c:v>507.42</c:v>
                </c:pt>
                <c:pt idx="3028">
                  <c:v>507.42</c:v>
                </c:pt>
                <c:pt idx="3029">
                  <c:v>507.42</c:v>
                </c:pt>
                <c:pt idx="3030">
                  <c:v>507.42</c:v>
                </c:pt>
                <c:pt idx="3031">
                  <c:v>507.42</c:v>
                </c:pt>
                <c:pt idx="3032">
                  <c:v>507.42</c:v>
                </c:pt>
                <c:pt idx="3033">
                  <c:v>507.42</c:v>
                </c:pt>
                <c:pt idx="3034">
                  <c:v>507.42</c:v>
                </c:pt>
                <c:pt idx="3035">
                  <c:v>507.42</c:v>
                </c:pt>
                <c:pt idx="3036">
                  <c:v>507.41</c:v>
                </c:pt>
                <c:pt idx="3037">
                  <c:v>507.41</c:v>
                </c:pt>
                <c:pt idx="3038">
                  <c:v>507.41</c:v>
                </c:pt>
                <c:pt idx="3039">
                  <c:v>507.41</c:v>
                </c:pt>
                <c:pt idx="3040">
                  <c:v>507.41</c:v>
                </c:pt>
                <c:pt idx="3041">
                  <c:v>507.41</c:v>
                </c:pt>
                <c:pt idx="3042">
                  <c:v>507.41</c:v>
                </c:pt>
                <c:pt idx="3043">
                  <c:v>507.41</c:v>
                </c:pt>
                <c:pt idx="3044">
                  <c:v>507.41</c:v>
                </c:pt>
                <c:pt idx="3045">
                  <c:v>507.41</c:v>
                </c:pt>
                <c:pt idx="3046">
                  <c:v>507.41</c:v>
                </c:pt>
                <c:pt idx="3047">
                  <c:v>507.41</c:v>
                </c:pt>
                <c:pt idx="3048">
                  <c:v>507.41</c:v>
                </c:pt>
                <c:pt idx="3049">
                  <c:v>507.41</c:v>
                </c:pt>
                <c:pt idx="3050">
                  <c:v>507.41</c:v>
                </c:pt>
                <c:pt idx="3051">
                  <c:v>507.41</c:v>
                </c:pt>
                <c:pt idx="3052">
                  <c:v>507.41</c:v>
                </c:pt>
                <c:pt idx="3053">
                  <c:v>507.41</c:v>
                </c:pt>
                <c:pt idx="3054">
                  <c:v>507.41</c:v>
                </c:pt>
                <c:pt idx="3055">
                  <c:v>507.41</c:v>
                </c:pt>
                <c:pt idx="3056">
                  <c:v>507.41</c:v>
                </c:pt>
                <c:pt idx="3057">
                  <c:v>507.41</c:v>
                </c:pt>
                <c:pt idx="3058">
                  <c:v>507.41</c:v>
                </c:pt>
                <c:pt idx="3059">
                  <c:v>507.41</c:v>
                </c:pt>
                <c:pt idx="3060">
                  <c:v>507.41</c:v>
                </c:pt>
                <c:pt idx="3061">
                  <c:v>507.4</c:v>
                </c:pt>
                <c:pt idx="3062">
                  <c:v>507.4</c:v>
                </c:pt>
                <c:pt idx="3063">
                  <c:v>507.4</c:v>
                </c:pt>
                <c:pt idx="3064">
                  <c:v>507.4</c:v>
                </c:pt>
                <c:pt idx="3065">
                  <c:v>507.4</c:v>
                </c:pt>
                <c:pt idx="3066">
                  <c:v>507.4</c:v>
                </c:pt>
                <c:pt idx="3067">
                  <c:v>507.4</c:v>
                </c:pt>
                <c:pt idx="3068">
                  <c:v>507.4</c:v>
                </c:pt>
                <c:pt idx="3069">
                  <c:v>507.4</c:v>
                </c:pt>
                <c:pt idx="3070">
                  <c:v>507.4</c:v>
                </c:pt>
                <c:pt idx="3071">
                  <c:v>507.4</c:v>
                </c:pt>
                <c:pt idx="3072">
                  <c:v>507.4</c:v>
                </c:pt>
                <c:pt idx="3073">
                  <c:v>507.4</c:v>
                </c:pt>
                <c:pt idx="3074">
                  <c:v>507.4</c:v>
                </c:pt>
                <c:pt idx="3075">
                  <c:v>507.4</c:v>
                </c:pt>
                <c:pt idx="3076">
                  <c:v>507.4</c:v>
                </c:pt>
                <c:pt idx="3077">
                  <c:v>507.4</c:v>
                </c:pt>
                <c:pt idx="3078">
                  <c:v>507.4</c:v>
                </c:pt>
                <c:pt idx="3079">
                  <c:v>507.4</c:v>
                </c:pt>
                <c:pt idx="3080">
                  <c:v>507.4</c:v>
                </c:pt>
                <c:pt idx="3081">
                  <c:v>507.4</c:v>
                </c:pt>
                <c:pt idx="3082">
                  <c:v>507.4</c:v>
                </c:pt>
                <c:pt idx="3083">
                  <c:v>507.4</c:v>
                </c:pt>
                <c:pt idx="3084">
                  <c:v>507.4</c:v>
                </c:pt>
                <c:pt idx="3085">
                  <c:v>507.4</c:v>
                </c:pt>
                <c:pt idx="3086">
                  <c:v>507.39</c:v>
                </c:pt>
                <c:pt idx="3087">
                  <c:v>507.39</c:v>
                </c:pt>
                <c:pt idx="3088">
                  <c:v>507.39</c:v>
                </c:pt>
                <c:pt idx="3089">
                  <c:v>507.39</c:v>
                </c:pt>
                <c:pt idx="3090">
                  <c:v>507.39</c:v>
                </c:pt>
                <c:pt idx="3091">
                  <c:v>507.39</c:v>
                </c:pt>
                <c:pt idx="3092">
                  <c:v>507.39</c:v>
                </c:pt>
                <c:pt idx="3093">
                  <c:v>507.39</c:v>
                </c:pt>
                <c:pt idx="3094">
                  <c:v>507.39</c:v>
                </c:pt>
                <c:pt idx="3095">
                  <c:v>507.39</c:v>
                </c:pt>
                <c:pt idx="3096">
                  <c:v>507.39</c:v>
                </c:pt>
                <c:pt idx="3097">
                  <c:v>507.39</c:v>
                </c:pt>
                <c:pt idx="3098">
                  <c:v>507.39</c:v>
                </c:pt>
                <c:pt idx="3099">
                  <c:v>507.39</c:v>
                </c:pt>
                <c:pt idx="3100">
                  <c:v>507.39</c:v>
                </c:pt>
                <c:pt idx="3101">
                  <c:v>507.39</c:v>
                </c:pt>
                <c:pt idx="3102">
                  <c:v>507.39</c:v>
                </c:pt>
                <c:pt idx="3103">
                  <c:v>507.39</c:v>
                </c:pt>
                <c:pt idx="3104">
                  <c:v>507.39</c:v>
                </c:pt>
                <c:pt idx="3105">
                  <c:v>507.39</c:v>
                </c:pt>
                <c:pt idx="3106">
                  <c:v>507.39</c:v>
                </c:pt>
                <c:pt idx="3107">
                  <c:v>507.39</c:v>
                </c:pt>
                <c:pt idx="3108">
                  <c:v>507.39</c:v>
                </c:pt>
                <c:pt idx="3109">
                  <c:v>507.39</c:v>
                </c:pt>
                <c:pt idx="3110">
                  <c:v>507.39</c:v>
                </c:pt>
                <c:pt idx="3111">
                  <c:v>507.39</c:v>
                </c:pt>
                <c:pt idx="3112">
                  <c:v>507.38</c:v>
                </c:pt>
                <c:pt idx="3113">
                  <c:v>507.38</c:v>
                </c:pt>
                <c:pt idx="3114">
                  <c:v>507.38</c:v>
                </c:pt>
                <c:pt idx="3115">
                  <c:v>507.38</c:v>
                </c:pt>
                <c:pt idx="3116">
                  <c:v>507.38</c:v>
                </c:pt>
                <c:pt idx="3117">
                  <c:v>507.38</c:v>
                </c:pt>
                <c:pt idx="3118">
                  <c:v>507.38</c:v>
                </c:pt>
                <c:pt idx="3119">
                  <c:v>507.38</c:v>
                </c:pt>
                <c:pt idx="3120">
                  <c:v>507.38</c:v>
                </c:pt>
                <c:pt idx="3121">
                  <c:v>507.38</c:v>
                </c:pt>
                <c:pt idx="3122">
                  <c:v>507.38</c:v>
                </c:pt>
                <c:pt idx="3123">
                  <c:v>507.38</c:v>
                </c:pt>
                <c:pt idx="3124">
                  <c:v>507.38</c:v>
                </c:pt>
                <c:pt idx="3125">
                  <c:v>507.38</c:v>
                </c:pt>
                <c:pt idx="3126">
                  <c:v>507.38</c:v>
                </c:pt>
                <c:pt idx="3127">
                  <c:v>507.38</c:v>
                </c:pt>
                <c:pt idx="3128">
                  <c:v>507.38</c:v>
                </c:pt>
                <c:pt idx="3129">
                  <c:v>507.38</c:v>
                </c:pt>
                <c:pt idx="3130">
                  <c:v>507.38</c:v>
                </c:pt>
                <c:pt idx="3131">
                  <c:v>507.38</c:v>
                </c:pt>
                <c:pt idx="3132">
                  <c:v>507.38</c:v>
                </c:pt>
                <c:pt idx="3133">
                  <c:v>507.38</c:v>
                </c:pt>
                <c:pt idx="3134">
                  <c:v>507.38</c:v>
                </c:pt>
                <c:pt idx="3135">
                  <c:v>507.38</c:v>
                </c:pt>
                <c:pt idx="3136">
                  <c:v>507.38</c:v>
                </c:pt>
                <c:pt idx="3137">
                  <c:v>507.38</c:v>
                </c:pt>
                <c:pt idx="3138">
                  <c:v>507.38</c:v>
                </c:pt>
                <c:pt idx="3139">
                  <c:v>507.38</c:v>
                </c:pt>
                <c:pt idx="3140">
                  <c:v>507.38</c:v>
                </c:pt>
                <c:pt idx="3141">
                  <c:v>507.38</c:v>
                </c:pt>
                <c:pt idx="3142">
                  <c:v>507.37</c:v>
                </c:pt>
                <c:pt idx="3143">
                  <c:v>507.37</c:v>
                </c:pt>
                <c:pt idx="3144">
                  <c:v>507.37</c:v>
                </c:pt>
                <c:pt idx="3145">
                  <c:v>507.37</c:v>
                </c:pt>
                <c:pt idx="3146">
                  <c:v>507.37</c:v>
                </c:pt>
                <c:pt idx="3147">
                  <c:v>507.37</c:v>
                </c:pt>
                <c:pt idx="3148">
                  <c:v>507.37</c:v>
                </c:pt>
                <c:pt idx="3149">
                  <c:v>507.37</c:v>
                </c:pt>
                <c:pt idx="3150">
                  <c:v>507.37</c:v>
                </c:pt>
                <c:pt idx="3151">
                  <c:v>507.37</c:v>
                </c:pt>
                <c:pt idx="3152">
                  <c:v>507.37</c:v>
                </c:pt>
                <c:pt idx="3153">
                  <c:v>507.37</c:v>
                </c:pt>
                <c:pt idx="3154">
                  <c:v>507.37</c:v>
                </c:pt>
                <c:pt idx="3155">
                  <c:v>507.37</c:v>
                </c:pt>
                <c:pt idx="3156">
                  <c:v>507.37</c:v>
                </c:pt>
                <c:pt idx="3157">
                  <c:v>507.37</c:v>
                </c:pt>
                <c:pt idx="3158">
                  <c:v>507.37</c:v>
                </c:pt>
                <c:pt idx="3159">
                  <c:v>507.37</c:v>
                </c:pt>
                <c:pt idx="3160">
                  <c:v>507.37</c:v>
                </c:pt>
                <c:pt idx="3161">
                  <c:v>507.37</c:v>
                </c:pt>
                <c:pt idx="3162">
                  <c:v>507.37</c:v>
                </c:pt>
                <c:pt idx="3163">
                  <c:v>507.37</c:v>
                </c:pt>
                <c:pt idx="3164">
                  <c:v>507.37</c:v>
                </c:pt>
                <c:pt idx="3165">
                  <c:v>507.37</c:v>
                </c:pt>
                <c:pt idx="3166">
                  <c:v>507.37</c:v>
                </c:pt>
                <c:pt idx="3167">
                  <c:v>507.37</c:v>
                </c:pt>
                <c:pt idx="3168">
                  <c:v>507.37</c:v>
                </c:pt>
                <c:pt idx="3169">
                  <c:v>507.37</c:v>
                </c:pt>
                <c:pt idx="3170">
                  <c:v>507.37</c:v>
                </c:pt>
                <c:pt idx="3171">
                  <c:v>507.36</c:v>
                </c:pt>
                <c:pt idx="3172">
                  <c:v>507.36</c:v>
                </c:pt>
                <c:pt idx="3173">
                  <c:v>507.36</c:v>
                </c:pt>
                <c:pt idx="3174">
                  <c:v>507.36</c:v>
                </c:pt>
                <c:pt idx="3175">
                  <c:v>507.36</c:v>
                </c:pt>
                <c:pt idx="3176">
                  <c:v>507.36</c:v>
                </c:pt>
                <c:pt idx="3177">
                  <c:v>507.36</c:v>
                </c:pt>
                <c:pt idx="3178">
                  <c:v>507.36</c:v>
                </c:pt>
                <c:pt idx="3179">
                  <c:v>507.36</c:v>
                </c:pt>
                <c:pt idx="3180">
                  <c:v>507.36</c:v>
                </c:pt>
                <c:pt idx="3181">
                  <c:v>507.36</c:v>
                </c:pt>
                <c:pt idx="3182">
                  <c:v>507.36</c:v>
                </c:pt>
                <c:pt idx="3183">
                  <c:v>507.36</c:v>
                </c:pt>
                <c:pt idx="3184">
                  <c:v>507.36</c:v>
                </c:pt>
                <c:pt idx="3185">
                  <c:v>507.36</c:v>
                </c:pt>
                <c:pt idx="3186">
                  <c:v>507.36</c:v>
                </c:pt>
                <c:pt idx="3187">
                  <c:v>507.36</c:v>
                </c:pt>
                <c:pt idx="3188">
                  <c:v>507.36</c:v>
                </c:pt>
                <c:pt idx="3189">
                  <c:v>507.36</c:v>
                </c:pt>
                <c:pt idx="3190">
                  <c:v>507.36</c:v>
                </c:pt>
                <c:pt idx="3191">
                  <c:v>507.36</c:v>
                </c:pt>
                <c:pt idx="3192">
                  <c:v>507.36</c:v>
                </c:pt>
                <c:pt idx="3193">
                  <c:v>507.36</c:v>
                </c:pt>
                <c:pt idx="3194">
                  <c:v>507.36</c:v>
                </c:pt>
                <c:pt idx="3195">
                  <c:v>507.36</c:v>
                </c:pt>
                <c:pt idx="3196">
                  <c:v>507.36</c:v>
                </c:pt>
                <c:pt idx="3197">
                  <c:v>507.36</c:v>
                </c:pt>
                <c:pt idx="3198">
                  <c:v>507.36</c:v>
                </c:pt>
                <c:pt idx="3199">
                  <c:v>507.36</c:v>
                </c:pt>
                <c:pt idx="3200">
                  <c:v>507.36</c:v>
                </c:pt>
                <c:pt idx="3201">
                  <c:v>507.36</c:v>
                </c:pt>
                <c:pt idx="3202">
                  <c:v>507.36</c:v>
                </c:pt>
                <c:pt idx="3203">
                  <c:v>507.36</c:v>
                </c:pt>
                <c:pt idx="3204">
                  <c:v>507.35</c:v>
                </c:pt>
                <c:pt idx="3205">
                  <c:v>507.35</c:v>
                </c:pt>
                <c:pt idx="3206">
                  <c:v>507.35</c:v>
                </c:pt>
                <c:pt idx="3207">
                  <c:v>507.35</c:v>
                </c:pt>
                <c:pt idx="3208">
                  <c:v>507.35</c:v>
                </c:pt>
                <c:pt idx="3209">
                  <c:v>507.35</c:v>
                </c:pt>
                <c:pt idx="3210">
                  <c:v>507.35</c:v>
                </c:pt>
                <c:pt idx="3211">
                  <c:v>507.35</c:v>
                </c:pt>
                <c:pt idx="3212">
                  <c:v>507.35</c:v>
                </c:pt>
                <c:pt idx="3213">
                  <c:v>507.35</c:v>
                </c:pt>
                <c:pt idx="3214">
                  <c:v>507.35</c:v>
                </c:pt>
                <c:pt idx="3215">
                  <c:v>507.35</c:v>
                </c:pt>
                <c:pt idx="3216">
                  <c:v>507.35</c:v>
                </c:pt>
                <c:pt idx="3217">
                  <c:v>507.35</c:v>
                </c:pt>
                <c:pt idx="3218">
                  <c:v>507.35</c:v>
                </c:pt>
                <c:pt idx="3219">
                  <c:v>507.35</c:v>
                </c:pt>
                <c:pt idx="3220">
                  <c:v>507.35</c:v>
                </c:pt>
                <c:pt idx="3221">
                  <c:v>507.35</c:v>
                </c:pt>
                <c:pt idx="3222">
                  <c:v>507.35</c:v>
                </c:pt>
                <c:pt idx="3223">
                  <c:v>507.35</c:v>
                </c:pt>
                <c:pt idx="3224">
                  <c:v>507.35</c:v>
                </c:pt>
                <c:pt idx="3225">
                  <c:v>507.35</c:v>
                </c:pt>
                <c:pt idx="3226">
                  <c:v>507.35</c:v>
                </c:pt>
                <c:pt idx="3227">
                  <c:v>507.35</c:v>
                </c:pt>
                <c:pt idx="3228">
                  <c:v>507.35</c:v>
                </c:pt>
                <c:pt idx="3229">
                  <c:v>507.35</c:v>
                </c:pt>
                <c:pt idx="3230">
                  <c:v>507.35</c:v>
                </c:pt>
                <c:pt idx="3231">
                  <c:v>507.35</c:v>
                </c:pt>
                <c:pt idx="3232">
                  <c:v>507.35</c:v>
                </c:pt>
                <c:pt idx="3233">
                  <c:v>507.35</c:v>
                </c:pt>
                <c:pt idx="3234">
                  <c:v>507.35</c:v>
                </c:pt>
                <c:pt idx="3235">
                  <c:v>507.35</c:v>
                </c:pt>
                <c:pt idx="3236">
                  <c:v>507.35</c:v>
                </c:pt>
                <c:pt idx="3237">
                  <c:v>507.35</c:v>
                </c:pt>
                <c:pt idx="3238">
                  <c:v>507.35</c:v>
                </c:pt>
                <c:pt idx="3239">
                  <c:v>507.35</c:v>
                </c:pt>
                <c:pt idx="3240">
                  <c:v>507.35</c:v>
                </c:pt>
                <c:pt idx="3241">
                  <c:v>507.35</c:v>
                </c:pt>
                <c:pt idx="3242">
                  <c:v>507.34</c:v>
                </c:pt>
                <c:pt idx="3243">
                  <c:v>507.34</c:v>
                </c:pt>
                <c:pt idx="3244">
                  <c:v>507.34</c:v>
                </c:pt>
                <c:pt idx="3245">
                  <c:v>507.34</c:v>
                </c:pt>
                <c:pt idx="3246">
                  <c:v>507.34</c:v>
                </c:pt>
                <c:pt idx="3247">
                  <c:v>507.34</c:v>
                </c:pt>
                <c:pt idx="3248">
                  <c:v>507.34</c:v>
                </c:pt>
                <c:pt idx="3249">
                  <c:v>507.35</c:v>
                </c:pt>
                <c:pt idx="3250">
                  <c:v>507.35</c:v>
                </c:pt>
                <c:pt idx="3251">
                  <c:v>507.35</c:v>
                </c:pt>
                <c:pt idx="3252">
                  <c:v>507.35</c:v>
                </c:pt>
                <c:pt idx="3253">
                  <c:v>507.34</c:v>
                </c:pt>
                <c:pt idx="3254">
                  <c:v>507.34</c:v>
                </c:pt>
                <c:pt idx="3255">
                  <c:v>507.34</c:v>
                </c:pt>
                <c:pt idx="3256">
                  <c:v>507.34</c:v>
                </c:pt>
                <c:pt idx="3257">
                  <c:v>507.34</c:v>
                </c:pt>
                <c:pt idx="3258">
                  <c:v>507.34</c:v>
                </c:pt>
                <c:pt idx="3259">
                  <c:v>507.34</c:v>
                </c:pt>
                <c:pt idx="3260">
                  <c:v>507.34</c:v>
                </c:pt>
                <c:pt idx="3261">
                  <c:v>507.34</c:v>
                </c:pt>
                <c:pt idx="3262">
                  <c:v>507.34</c:v>
                </c:pt>
                <c:pt idx="3263">
                  <c:v>507.34</c:v>
                </c:pt>
                <c:pt idx="3264">
                  <c:v>507.34</c:v>
                </c:pt>
                <c:pt idx="3265">
                  <c:v>507.34</c:v>
                </c:pt>
                <c:pt idx="3266">
                  <c:v>507.34</c:v>
                </c:pt>
                <c:pt idx="3267">
                  <c:v>507.34</c:v>
                </c:pt>
                <c:pt idx="3268">
                  <c:v>507.34</c:v>
                </c:pt>
                <c:pt idx="3269">
                  <c:v>507.34</c:v>
                </c:pt>
                <c:pt idx="3270">
                  <c:v>507.34</c:v>
                </c:pt>
                <c:pt idx="3271">
                  <c:v>507.34</c:v>
                </c:pt>
                <c:pt idx="3272">
                  <c:v>507.34</c:v>
                </c:pt>
                <c:pt idx="3273">
                  <c:v>507.33</c:v>
                </c:pt>
                <c:pt idx="3274">
                  <c:v>507.33</c:v>
                </c:pt>
                <c:pt idx="3275">
                  <c:v>507.33</c:v>
                </c:pt>
                <c:pt idx="3276">
                  <c:v>507.33</c:v>
                </c:pt>
                <c:pt idx="3277">
                  <c:v>507.33</c:v>
                </c:pt>
                <c:pt idx="3278">
                  <c:v>507.33</c:v>
                </c:pt>
                <c:pt idx="3279">
                  <c:v>507.33</c:v>
                </c:pt>
                <c:pt idx="3280">
                  <c:v>507.33</c:v>
                </c:pt>
                <c:pt idx="3281">
                  <c:v>507.33</c:v>
                </c:pt>
                <c:pt idx="3282">
                  <c:v>507.33</c:v>
                </c:pt>
                <c:pt idx="3283">
                  <c:v>507.33</c:v>
                </c:pt>
                <c:pt idx="3284">
                  <c:v>507.33</c:v>
                </c:pt>
                <c:pt idx="3285">
                  <c:v>507.33</c:v>
                </c:pt>
                <c:pt idx="3286">
                  <c:v>507.33</c:v>
                </c:pt>
                <c:pt idx="3287">
                  <c:v>507.33</c:v>
                </c:pt>
                <c:pt idx="3288">
                  <c:v>507.33</c:v>
                </c:pt>
                <c:pt idx="3289">
                  <c:v>507.33</c:v>
                </c:pt>
                <c:pt idx="3290">
                  <c:v>507.33</c:v>
                </c:pt>
                <c:pt idx="3291">
                  <c:v>507.33</c:v>
                </c:pt>
                <c:pt idx="3292">
                  <c:v>507.32</c:v>
                </c:pt>
                <c:pt idx="3293">
                  <c:v>507.32</c:v>
                </c:pt>
                <c:pt idx="3294">
                  <c:v>507.32</c:v>
                </c:pt>
                <c:pt idx="3295">
                  <c:v>507.32</c:v>
                </c:pt>
                <c:pt idx="3296">
                  <c:v>507.32</c:v>
                </c:pt>
                <c:pt idx="3297">
                  <c:v>507.32</c:v>
                </c:pt>
                <c:pt idx="3298">
                  <c:v>507.32</c:v>
                </c:pt>
                <c:pt idx="3299">
                  <c:v>507.32</c:v>
                </c:pt>
                <c:pt idx="3300">
                  <c:v>507.32</c:v>
                </c:pt>
                <c:pt idx="3301">
                  <c:v>507.32</c:v>
                </c:pt>
                <c:pt idx="3302">
                  <c:v>507.32</c:v>
                </c:pt>
                <c:pt idx="3303">
                  <c:v>507.32</c:v>
                </c:pt>
                <c:pt idx="3304">
                  <c:v>507.32</c:v>
                </c:pt>
                <c:pt idx="3305">
                  <c:v>507.32</c:v>
                </c:pt>
                <c:pt idx="3306">
                  <c:v>507.32</c:v>
                </c:pt>
                <c:pt idx="3307">
                  <c:v>507.32</c:v>
                </c:pt>
                <c:pt idx="3308">
                  <c:v>507.32</c:v>
                </c:pt>
                <c:pt idx="3309">
                  <c:v>507.32</c:v>
                </c:pt>
                <c:pt idx="3310">
                  <c:v>507.32</c:v>
                </c:pt>
                <c:pt idx="3311">
                  <c:v>507.32</c:v>
                </c:pt>
                <c:pt idx="3312">
                  <c:v>507.31</c:v>
                </c:pt>
                <c:pt idx="3313">
                  <c:v>507.31</c:v>
                </c:pt>
                <c:pt idx="3314">
                  <c:v>507.31</c:v>
                </c:pt>
                <c:pt idx="3315">
                  <c:v>507.31</c:v>
                </c:pt>
                <c:pt idx="3316">
                  <c:v>507.31</c:v>
                </c:pt>
                <c:pt idx="3317">
                  <c:v>507.31</c:v>
                </c:pt>
                <c:pt idx="3318">
                  <c:v>507.31</c:v>
                </c:pt>
                <c:pt idx="3319">
                  <c:v>507.31</c:v>
                </c:pt>
                <c:pt idx="3320">
                  <c:v>507.31</c:v>
                </c:pt>
                <c:pt idx="3321">
                  <c:v>507.31</c:v>
                </c:pt>
                <c:pt idx="3322">
                  <c:v>507.31</c:v>
                </c:pt>
                <c:pt idx="3323">
                  <c:v>507.31</c:v>
                </c:pt>
                <c:pt idx="3324">
                  <c:v>507.31</c:v>
                </c:pt>
                <c:pt idx="3325">
                  <c:v>507.31</c:v>
                </c:pt>
                <c:pt idx="3326">
                  <c:v>507.31</c:v>
                </c:pt>
                <c:pt idx="3327">
                  <c:v>507.31</c:v>
                </c:pt>
                <c:pt idx="3328">
                  <c:v>507.31</c:v>
                </c:pt>
                <c:pt idx="3329">
                  <c:v>507.31</c:v>
                </c:pt>
                <c:pt idx="3330">
                  <c:v>507.31</c:v>
                </c:pt>
                <c:pt idx="3331">
                  <c:v>507.31</c:v>
                </c:pt>
                <c:pt idx="3332">
                  <c:v>507.3</c:v>
                </c:pt>
                <c:pt idx="3333">
                  <c:v>507.3</c:v>
                </c:pt>
                <c:pt idx="3334">
                  <c:v>507.3</c:v>
                </c:pt>
                <c:pt idx="3335">
                  <c:v>507.3</c:v>
                </c:pt>
                <c:pt idx="3336">
                  <c:v>507.3</c:v>
                </c:pt>
                <c:pt idx="3337">
                  <c:v>507.3</c:v>
                </c:pt>
                <c:pt idx="3338">
                  <c:v>507.3</c:v>
                </c:pt>
                <c:pt idx="3339">
                  <c:v>507.3</c:v>
                </c:pt>
                <c:pt idx="3340">
                  <c:v>507.3</c:v>
                </c:pt>
                <c:pt idx="3341">
                  <c:v>507.3</c:v>
                </c:pt>
                <c:pt idx="3342">
                  <c:v>507.3</c:v>
                </c:pt>
                <c:pt idx="3343">
                  <c:v>507.3</c:v>
                </c:pt>
                <c:pt idx="3344">
                  <c:v>507.3</c:v>
                </c:pt>
                <c:pt idx="3345">
                  <c:v>507.3</c:v>
                </c:pt>
                <c:pt idx="3346">
                  <c:v>507.3</c:v>
                </c:pt>
                <c:pt idx="3347">
                  <c:v>507.3</c:v>
                </c:pt>
                <c:pt idx="3348">
                  <c:v>507.3</c:v>
                </c:pt>
                <c:pt idx="3349">
                  <c:v>507.3</c:v>
                </c:pt>
                <c:pt idx="3350">
                  <c:v>507.3</c:v>
                </c:pt>
                <c:pt idx="3351">
                  <c:v>507.3</c:v>
                </c:pt>
                <c:pt idx="3352">
                  <c:v>507.3</c:v>
                </c:pt>
                <c:pt idx="3353">
                  <c:v>507.29</c:v>
                </c:pt>
                <c:pt idx="3354">
                  <c:v>507.29</c:v>
                </c:pt>
                <c:pt idx="3355">
                  <c:v>507.29</c:v>
                </c:pt>
                <c:pt idx="3356">
                  <c:v>507.29</c:v>
                </c:pt>
                <c:pt idx="3357">
                  <c:v>507.29</c:v>
                </c:pt>
                <c:pt idx="3358">
                  <c:v>507.29</c:v>
                </c:pt>
                <c:pt idx="3359">
                  <c:v>507.29</c:v>
                </c:pt>
                <c:pt idx="3360">
                  <c:v>507.29</c:v>
                </c:pt>
                <c:pt idx="3361">
                  <c:v>507.29</c:v>
                </c:pt>
                <c:pt idx="3362">
                  <c:v>507.29</c:v>
                </c:pt>
                <c:pt idx="3363">
                  <c:v>507.29</c:v>
                </c:pt>
                <c:pt idx="3364">
                  <c:v>507.29</c:v>
                </c:pt>
                <c:pt idx="3365">
                  <c:v>507.29</c:v>
                </c:pt>
                <c:pt idx="3366">
                  <c:v>507.29</c:v>
                </c:pt>
                <c:pt idx="3367">
                  <c:v>507.29</c:v>
                </c:pt>
                <c:pt idx="3368">
                  <c:v>507.29</c:v>
                </c:pt>
                <c:pt idx="3369">
                  <c:v>507.29</c:v>
                </c:pt>
                <c:pt idx="3370">
                  <c:v>507.29</c:v>
                </c:pt>
                <c:pt idx="3371">
                  <c:v>507.29</c:v>
                </c:pt>
                <c:pt idx="3372">
                  <c:v>507.29</c:v>
                </c:pt>
                <c:pt idx="3373">
                  <c:v>507.29</c:v>
                </c:pt>
                <c:pt idx="3374">
                  <c:v>507.28</c:v>
                </c:pt>
                <c:pt idx="3375">
                  <c:v>507.28</c:v>
                </c:pt>
                <c:pt idx="3376">
                  <c:v>507.28</c:v>
                </c:pt>
                <c:pt idx="3377">
                  <c:v>507.28</c:v>
                </c:pt>
                <c:pt idx="3378">
                  <c:v>507.28</c:v>
                </c:pt>
                <c:pt idx="3379">
                  <c:v>507.28</c:v>
                </c:pt>
                <c:pt idx="3380">
                  <c:v>507.28</c:v>
                </c:pt>
                <c:pt idx="3381">
                  <c:v>507.28</c:v>
                </c:pt>
                <c:pt idx="3382">
                  <c:v>507.28</c:v>
                </c:pt>
                <c:pt idx="3383">
                  <c:v>507.28</c:v>
                </c:pt>
                <c:pt idx="3384">
                  <c:v>507.28</c:v>
                </c:pt>
                <c:pt idx="3385">
                  <c:v>507.28</c:v>
                </c:pt>
                <c:pt idx="3386">
                  <c:v>507.28</c:v>
                </c:pt>
                <c:pt idx="3387">
                  <c:v>507.28</c:v>
                </c:pt>
                <c:pt idx="3388">
                  <c:v>507.28</c:v>
                </c:pt>
                <c:pt idx="3389">
                  <c:v>507.28</c:v>
                </c:pt>
                <c:pt idx="3390">
                  <c:v>507.28</c:v>
                </c:pt>
                <c:pt idx="3391">
                  <c:v>507.28</c:v>
                </c:pt>
                <c:pt idx="3392">
                  <c:v>507.28</c:v>
                </c:pt>
                <c:pt idx="3393">
                  <c:v>507.28</c:v>
                </c:pt>
                <c:pt idx="3394">
                  <c:v>507.28</c:v>
                </c:pt>
                <c:pt idx="3395">
                  <c:v>507.28</c:v>
                </c:pt>
                <c:pt idx="3396">
                  <c:v>507.27</c:v>
                </c:pt>
                <c:pt idx="3397">
                  <c:v>507.27</c:v>
                </c:pt>
                <c:pt idx="3398">
                  <c:v>507.27</c:v>
                </c:pt>
                <c:pt idx="3399">
                  <c:v>507.27</c:v>
                </c:pt>
                <c:pt idx="3400">
                  <c:v>507.27</c:v>
                </c:pt>
                <c:pt idx="3401">
                  <c:v>507.27</c:v>
                </c:pt>
                <c:pt idx="3402">
                  <c:v>507.27</c:v>
                </c:pt>
                <c:pt idx="3403">
                  <c:v>507.27</c:v>
                </c:pt>
                <c:pt idx="3404">
                  <c:v>507.27</c:v>
                </c:pt>
                <c:pt idx="3405">
                  <c:v>507.27</c:v>
                </c:pt>
                <c:pt idx="3406">
                  <c:v>507.27</c:v>
                </c:pt>
                <c:pt idx="3407">
                  <c:v>507.27</c:v>
                </c:pt>
                <c:pt idx="3408">
                  <c:v>507.27</c:v>
                </c:pt>
                <c:pt idx="3409">
                  <c:v>507.27</c:v>
                </c:pt>
                <c:pt idx="3410">
                  <c:v>507.27</c:v>
                </c:pt>
                <c:pt idx="3411">
                  <c:v>507.27</c:v>
                </c:pt>
                <c:pt idx="3412">
                  <c:v>507.27</c:v>
                </c:pt>
                <c:pt idx="3413">
                  <c:v>507.27</c:v>
                </c:pt>
                <c:pt idx="3414">
                  <c:v>507.27</c:v>
                </c:pt>
                <c:pt idx="3415">
                  <c:v>507.27</c:v>
                </c:pt>
                <c:pt idx="3416">
                  <c:v>507.27</c:v>
                </c:pt>
                <c:pt idx="3417">
                  <c:v>507.27</c:v>
                </c:pt>
                <c:pt idx="3418">
                  <c:v>507.27</c:v>
                </c:pt>
                <c:pt idx="3419">
                  <c:v>507.27</c:v>
                </c:pt>
                <c:pt idx="3420">
                  <c:v>507.26</c:v>
                </c:pt>
                <c:pt idx="3421">
                  <c:v>507.26</c:v>
                </c:pt>
                <c:pt idx="3422">
                  <c:v>507.26</c:v>
                </c:pt>
                <c:pt idx="3423">
                  <c:v>507.26</c:v>
                </c:pt>
                <c:pt idx="3424">
                  <c:v>507.26</c:v>
                </c:pt>
                <c:pt idx="3425">
                  <c:v>507.26</c:v>
                </c:pt>
                <c:pt idx="3426">
                  <c:v>507.26</c:v>
                </c:pt>
                <c:pt idx="3427">
                  <c:v>507.26</c:v>
                </c:pt>
                <c:pt idx="3428">
                  <c:v>507.26</c:v>
                </c:pt>
                <c:pt idx="3429">
                  <c:v>507.26</c:v>
                </c:pt>
                <c:pt idx="3430">
                  <c:v>507.26</c:v>
                </c:pt>
                <c:pt idx="3431">
                  <c:v>507.26</c:v>
                </c:pt>
                <c:pt idx="3432">
                  <c:v>507.26</c:v>
                </c:pt>
                <c:pt idx="3433">
                  <c:v>507.26</c:v>
                </c:pt>
                <c:pt idx="3434">
                  <c:v>507.26</c:v>
                </c:pt>
                <c:pt idx="3435">
                  <c:v>507.26</c:v>
                </c:pt>
                <c:pt idx="3436">
                  <c:v>507.26</c:v>
                </c:pt>
                <c:pt idx="3437">
                  <c:v>507.26</c:v>
                </c:pt>
                <c:pt idx="3438">
                  <c:v>507.26</c:v>
                </c:pt>
                <c:pt idx="3439">
                  <c:v>507.26</c:v>
                </c:pt>
                <c:pt idx="3440">
                  <c:v>507.26</c:v>
                </c:pt>
                <c:pt idx="3441">
                  <c:v>507.26</c:v>
                </c:pt>
                <c:pt idx="3442">
                  <c:v>507.26</c:v>
                </c:pt>
                <c:pt idx="3443">
                  <c:v>507.25</c:v>
                </c:pt>
                <c:pt idx="3444">
                  <c:v>507.25</c:v>
                </c:pt>
                <c:pt idx="3445">
                  <c:v>507.25</c:v>
                </c:pt>
                <c:pt idx="3446">
                  <c:v>507.25</c:v>
                </c:pt>
                <c:pt idx="3447">
                  <c:v>507.25</c:v>
                </c:pt>
                <c:pt idx="3448">
                  <c:v>507.25</c:v>
                </c:pt>
                <c:pt idx="3449">
                  <c:v>507.25</c:v>
                </c:pt>
                <c:pt idx="3450">
                  <c:v>507.25</c:v>
                </c:pt>
                <c:pt idx="3451">
                  <c:v>507.25</c:v>
                </c:pt>
                <c:pt idx="3452">
                  <c:v>507.25</c:v>
                </c:pt>
                <c:pt idx="3453">
                  <c:v>507.25</c:v>
                </c:pt>
                <c:pt idx="3454">
                  <c:v>507.25</c:v>
                </c:pt>
                <c:pt idx="3455">
                  <c:v>507.25</c:v>
                </c:pt>
                <c:pt idx="3456">
                  <c:v>507.25</c:v>
                </c:pt>
                <c:pt idx="3457">
                  <c:v>507.25</c:v>
                </c:pt>
                <c:pt idx="3458">
                  <c:v>507.25</c:v>
                </c:pt>
                <c:pt idx="3459">
                  <c:v>507.25</c:v>
                </c:pt>
                <c:pt idx="3460">
                  <c:v>507.25</c:v>
                </c:pt>
                <c:pt idx="3461">
                  <c:v>507.25</c:v>
                </c:pt>
                <c:pt idx="3462">
                  <c:v>507.25</c:v>
                </c:pt>
                <c:pt idx="3463">
                  <c:v>507.25</c:v>
                </c:pt>
                <c:pt idx="3464">
                  <c:v>507.25</c:v>
                </c:pt>
                <c:pt idx="3465">
                  <c:v>507.25</c:v>
                </c:pt>
                <c:pt idx="3466">
                  <c:v>507.25</c:v>
                </c:pt>
                <c:pt idx="3467">
                  <c:v>507.25</c:v>
                </c:pt>
                <c:pt idx="3468">
                  <c:v>507.24</c:v>
                </c:pt>
                <c:pt idx="3469">
                  <c:v>507.24</c:v>
                </c:pt>
                <c:pt idx="3470">
                  <c:v>507.24</c:v>
                </c:pt>
                <c:pt idx="3471">
                  <c:v>507.24</c:v>
                </c:pt>
                <c:pt idx="3472">
                  <c:v>507.24</c:v>
                </c:pt>
                <c:pt idx="3473">
                  <c:v>507.24</c:v>
                </c:pt>
                <c:pt idx="3474">
                  <c:v>507.24</c:v>
                </c:pt>
                <c:pt idx="3475">
                  <c:v>507.24</c:v>
                </c:pt>
                <c:pt idx="3476">
                  <c:v>507.24</c:v>
                </c:pt>
                <c:pt idx="3477">
                  <c:v>507.24</c:v>
                </c:pt>
                <c:pt idx="3478">
                  <c:v>507.24</c:v>
                </c:pt>
                <c:pt idx="3479">
                  <c:v>507.24</c:v>
                </c:pt>
                <c:pt idx="3480">
                  <c:v>507.24</c:v>
                </c:pt>
                <c:pt idx="3481">
                  <c:v>507.24</c:v>
                </c:pt>
                <c:pt idx="3482">
                  <c:v>507.24</c:v>
                </c:pt>
                <c:pt idx="3483">
                  <c:v>507.24</c:v>
                </c:pt>
                <c:pt idx="3484">
                  <c:v>507.24</c:v>
                </c:pt>
                <c:pt idx="3485">
                  <c:v>507.24</c:v>
                </c:pt>
                <c:pt idx="3486">
                  <c:v>507.24</c:v>
                </c:pt>
                <c:pt idx="3487">
                  <c:v>507.24</c:v>
                </c:pt>
                <c:pt idx="3488">
                  <c:v>507.24</c:v>
                </c:pt>
                <c:pt idx="3489">
                  <c:v>507.24</c:v>
                </c:pt>
                <c:pt idx="3490">
                  <c:v>507.24</c:v>
                </c:pt>
                <c:pt idx="3491">
                  <c:v>507.24</c:v>
                </c:pt>
                <c:pt idx="3492">
                  <c:v>507.23</c:v>
                </c:pt>
                <c:pt idx="3493">
                  <c:v>507.23</c:v>
                </c:pt>
                <c:pt idx="3494">
                  <c:v>507.23</c:v>
                </c:pt>
                <c:pt idx="3495">
                  <c:v>507.23</c:v>
                </c:pt>
                <c:pt idx="3496">
                  <c:v>507.23</c:v>
                </c:pt>
                <c:pt idx="3497">
                  <c:v>507.23</c:v>
                </c:pt>
                <c:pt idx="3498">
                  <c:v>507.23</c:v>
                </c:pt>
                <c:pt idx="3499">
                  <c:v>507.23</c:v>
                </c:pt>
                <c:pt idx="3500">
                  <c:v>507.23</c:v>
                </c:pt>
                <c:pt idx="3501">
                  <c:v>507.23</c:v>
                </c:pt>
                <c:pt idx="3502">
                  <c:v>507.23</c:v>
                </c:pt>
                <c:pt idx="3503">
                  <c:v>507.23</c:v>
                </c:pt>
                <c:pt idx="3504">
                  <c:v>507.23</c:v>
                </c:pt>
                <c:pt idx="3505">
                  <c:v>507.23</c:v>
                </c:pt>
                <c:pt idx="3506">
                  <c:v>507.23</c:v>
                </c:pt>
                <c:pt idx="3507">
                  <c:v>507.23</c:v>
                </c:pt>
                <c:pt idx="3508">
                  <c:v>507.23</c:v>
                </c:pt>
                <c:pt idx="3509">
                  <c:v>507.23</c:v>
                </c:pt>
                <c:pt idx="3510">
                  <c:v>507.23</c:v>
                </c:pt>
                <c:pt idx="3511">
                  <c:v>507.23</c:v>
                </c:pt>
                <c:pt idx="3512">
                  <c:v>507.23</c:v>
                </c:pt>
                <c:pt idx="3513">
                  <c:v>507.23</c:v>
                </c:pt>
                <c:pt idx="3514">
                  <c:v>507.23</c:v>
                </c:pt>
                <c:pt idx="3515">
                  <c:v>507.23</c:v>
                </c:pt>
                <c:pt idx="3516">
                  <c:v>507.23</c:v>
                </c:pt>
                <c:pt idx="3517">
                  <c:v>507.23</c:v>
                </c:pt>
                <c:pt idx="3518">
                  <c:v>507.22</c:v>
                </c:pt>
                <c:pt idx="3519">
                  <c:v>507.22</c:v>
                </c:pt>
                <c:pt idx="3520">
                  <c:v>507.22</c:v>
                </c:pt>
                <c:pt idx="3521">
                  <c:v>507.22</c:v>
                </c:pt>
                <c:pt idx="3522">
                  <c:v>507.22</c:v>
                </c:pt>
                <c:pt idx="3523">
                  <c:v>507.22</c:v>
                </c:pt>
                <c:pt idx="3524">
                  <c:v>507.22</c:v>
                </c:pt>
                <c:pt idx="3525">
                  <c:v>507.22</c:v>
                </c:pt>
                <c:pt idx="3526">
                  <c:v>507.22</c:v>
                </c:pt>
                <c:pt idx="3527">
                  <c:v>507.22</c:v>
                </c:pt>
                <c:pt idx="3528">
                  <c:v>507.22</c:v>
                </c:pt>
                <c:pt idx="3529">
                  <c:v>507.22</c:v>
                </c:pt>
                <c:pt idx="3530">
                  <c:v>507.22</c:v>
                </c:pt>
                <c:pt idx="3531">
                  <c:v>507.22</c:v>
                </c:pt>
                <c:pt idx="3532">
                  <c:v>507.22</c:v>
                </c:pt>
                <c:pt idx="3533">
                  <c:v>507.22</c:v>
                </c:pt>
                <c:pt idx="3534">
                  <c:v>507.22</c:v>
                </c:pt>
                <c:pt idx="3535">
                  <c:v>507.22</c:v>
                </c:pt>
                <c:pt idx="3536">
                  <c:v>507.22</c:v>
                </c:pt>
                <c:pt idx="3537">
                  <c:v>507.22</c:v>
                </c:pt>
                <c:pt idx="3538">
                  <c:v>507.22</c:v>
                </c:pt>
                <c:pt idx="3539">
                  <c:v>507.22</c:v>
                </c:pt>
                <c:pt idx="3540">
                  <c:v>507.22</c:v>
                </c:pt>
                <c:pt idx="3541">
                  <c:v>507.22</c:v>
                </c:pt>
                <c:pt idx="3542">
                  <c:v>507.22</c:v>
                </c:pt>
                <c:pt idx="3543">
                  <c:v>507.22</c:v>
                </c:pt>
                <c:pt idx="3544">
                  <c:v>507.21</c:v>
                </c:pt>
                <c:pt idx="3545">
                  <c:v>507.21</c:v>
                </c:pt>
                <c:pt idx="3546">
                  <c:v>507.21</c:v>
                </c:pt>
                <c:pt idx="3547">
                  <c:v>507.21</c:v>
                </c:pt>
                <c:pt idx="3548">
                  <c:v>507.21</c:v>
                </c:pt>
                <c:pt idx="3549">
                  <c:v>507.21</c:v>
                </c:pt>
                <c:pt idx="3550">
                  <c:v>507.21</c:v>
                </c:pt>
                <c:pt idx="3551">
                  <c:v>507.21</c:v>
                </c:pt>
                <c:pt idx="3552">
                  <c:v>507.21</c:v>
                </c:pt>
                <c:pt idx="3553">
                  <c:v>507.21</c:v>
                </c:pt>
                <c:pt idx="3554">
                  <c:v>507.21</c:v>
                </c:pt>
                <c:pt idx="3555">
                  <c:v>507.21</c:v>
                </c:pt>
                <c:pt idx="3556">
                  <c:v>507.21</c:v>
                </c:pt>
                <c:pt idx="3557">
                  <c:v>507.21</c:v>
                </c:pt>
                <c:pt idx="3558">
                  <c:v>507.21</c:v>
                </c:pt>
                <c:pt idx="3559">
                  <c:v>507.21</c:v>
                </c:pt>
                <c:pt idx="3560">
                  <c:v>507.21</c:v>
                </c:pt>
                <c:pt idx="3561">
                  <c:v>507.21</c:v>
                </c:pt>
                <c:pt idx="3562">
                  <c:v>507.21</c:v>
                </c:pt>
                <c:pt idx="3563">
                  <c:v>507.21</c:v>
                </c:pt>
                <c:pt idx="3564">
                  <c:v>507.21</c:v>
                </c:pt>
                <c:pt idx="3565">
                  <c:v>507.21</c:v>
                </c:pt>
                <c:pt idx="3566">
                  <c:v>507.21</c:v>
                </c:pt>
                <c:pt idx="3567">
                  <c:v>507.21</c:v>
                </c:pt>
                <c:pt idx="3568">
                  <c:v>507.21</c:v>
                </c:pt>
                <c:pt idx="3569">
                  <c:v>507.21</c:v>
                </c:pt>
                <c:pt idx="3570">
                  <c:v>507.21</c:v>
                </c:pt>
                <c:pt idx="3571">
                  <c:v>507.21</c:v>
                </c:pt>
                <c:pt idx="3572">
                  <c:v>507.2</c:v>
                </c:pt>
                <c:pt idx="3573">
                  <c:v>507.2</c:v>
                </c:pt>
                <c:pt idx="3574">
                  <c:v>507.2</c:v>
                </c:pt>
                <c:pt idx="3575">
                  <c:v>507.2</c:v>
                </c:pt>
                <c:pt idx="3576">
                  <c:v>507.2</c:v>
                </c:pt>
                <c:pt idx="3577">
                  <c:v>507.2</c:v>
                </c:pt>
                <c:pt idx="3578">
                  <c:v>507.2</c:v>
                </c:pt>
                <c:pt idx="3579">
                  <c:v>507.2</c:v>
                </c:pt>
                <c:pt idx="3580">
                  <c:v>507.2</c:v>
                </c:pt>
                <c:pt idx="3581">
                  <c:v>507.2</c:v>
                </c:pt>
                <c:pt idx="3582">
                  <c:v>507.2</c:v>
                </c:pt>
                <c:pt idx="3583">
                  <c:v>507.2</c:v>
                </c:pt>
                <c:pt idx="3584">
                  <c:v>507.2</c:v>
                </c:pt>
                <c:pt idx="3585">
                  <c:v>507.2</c:v>
                </c:pt>
                <c:pt idx="3586">
                  <c:v>507.2</c:v>
                </c:pt>
                <c:pt idx="3587">
                  <c:v>507.2</c:v>
                </c:pt>
                <c:pt idx="3588">
                  <c:v>507.2</c:v>
                </c:pt>
                <c:pt idx="3589">
                  <c:v>507.2</c:v>
                </c:pt>
                <c:pt idx="3590">
                  <c:v>507.2</c:v>
                </c:pt>
                <c:pt idx="3591">
                  <c:v>507.2</c:v>
                </c:pt>
                <c:pt idx="3592">
                  <c:v>507.2</c:v>
                </c:pt>
                <c:pt idx="3593">
                  <c:v>507.2</c:v>
                </c:pt>
                <c:pt idx="3594">
                  <c:v>507.2</c:v>
                </c:pt>
                <c:pt idx="3595">
                  <c:v>507.2</c:v>
                </c:pt>
                <c:pt idx="3596">
                  <c:v>507.2</c:v>
                </c:pt>
                <c:pt idx="3597">
                  <c:v>507.2</c:v>
                </c:pt>
                <c:pt idx="3598">
                  <c:v>507.2</c:v>
                </c:pt>
                <c:pt idx="3599">
                  <c:v>507.2</c:v>
                </c:pt>
                <c:pt idx="3600">
                  <c:v>507.2</c:v>
                </c:pt>
                <c:pt idx="3601">
                  <c:v>507.19</c:v>
                </c:pt>
                <c:pt idx="3602">
                  <c:v>507.19</c:v>
                </c:pt>
                <c:pt idx="3603">
                  <c:v>507.19</c:v>
                </c:pt>
                <c:pt idx="3604">
                  <c:v>507.19</c:v>
                </c:pt>
                <c:pt idx="3605">
                  <c:v>507.19</c:v>
                </c:pt>
                <c:pt idx="3606">
                  <c:v>507.19</c:v>
                </c:pt>
                <c:pt idx="3607">
                  <c:v>507.19</c:v>
                </c:pt>
                <c:pt idx="3608">
                  <c:v>507.19</c:v>
                </c:pt>
                <c:pt idx="3609">
                  <c:v>507.19</c:v>
                </c:pt>
                <c:pt idx="3610">
                  <c:v>507.19</c:v>
                </c:pt>
                <c:pt idx="3611">
                  <c:v>507.19</c:v>
                </c:pt>
                <c:pt idx="3612">
                  <c:v>507.19</c:v>
                </c:pt>
                <c:pt idx="3613">
                  <c:v>507.19</c:v>
                </c:pt>
                <c:pt idx="3614">
                  <c:v>507.19</c:v>
                </c:pt>
                <c:pt idx="3615">
                  <c:v>507.19</c:v>
                </c:pt>
                <c:pt idx="3616">
                  <c:v>507.19</c:v>
                </c:pt>
                <c:pt idx="3617">
                  <c:v>507.19</c:v>
                </c:pt>
                <c:pt idx="3618">
                  <c:v>507.19</c:v>
                </c:pt>
                <c:pt idx="3619">
                  <c:v>507.19</c:v>
                </c:pt>
                <c:pt idx="3620">
                  <c:v>507.19</c:v>
                </c:pt>
                <c:pt idx="3621">
                  <c:v>507.19</c:v>
                </c:pt>
                <c:pt idx="3622">
                  <c:v>507.19</c:v>
                </c:pt>
                <c:pt idx="3623">
                  <c:v>507.19</c:v>
                </c:pt>
                <c:pt idx="3624">
                  <c:v>507.19</c:v>
                </c:pt>
                <c:pt idx="3625">
                  <c:v>507.19</c:v>
                </c:pt>
                <c:pt idx="3626">
                  <c:v>507.19</c:v>
                </c:pt>
                <c:pt idx="3627">
                  <c:v>507.19</c:v>
                </c:pt>
                <c:pt idx="3628">
                  <c:v>507.19</c:v>
                </c:pt>
                <c:pt idx="3629">
                  <c:v>507.19</c:v>
                </c:pt>
                <c:pt idx="3630">
                  <c:v>507.19</c:v>
                </c:pt>
                <c:pt idx="3631">
                  <c:v>507.19</c:v>
                </c:pt>
                <c:pt idx="3632">
                  <c:v>507.19</c:v>
                </c:pt>
                <c:pt idx="3633">
                  <c:v>507.19</c:v>
                </c:pt>
                <c:pt idx="3634">
                  <c:v>507.19</c:v>
                </c:pt>
                <c:pt idx="3635">
                  <c:v>507.19</c:v>
                </c:pt>
                <c:pt idx="3636">
                  <c:v>507.19</c:v>
                </c:pt>
                <c:pt idx="3637">
                  <c:v>507.19</c:v>
                </c:pt>
                <c:pt idx="3638">
                  <c:v>507.19</c:v>
                </c:pt>
                <c:pt idx="3639">
                  <c:v>507.19</c:v>
                </c:pt>
                <c:pt idx="3640">
                  <c:v>507.19</c:v>
                </c:pt>
                <c:pt idx="3641">
                  <c:v>507.19</c:v>
                </c:pt>
                <c:pt idx="3642">
                  <c:v>507.19</c:v>
                </c:pt>
                <c:pt idx="3643">
                  <c:v>507.19</c:v>
                </c:pt>
                <c:pt idx="3644">
                  <c:v>507.19</c:v>
                </c:pt>
                <c:pt idx="3645">
                  <c:v>507.19</c:v>
                </c:pt>
                <c:pt idx="3646">
                  <c:v>507.19</c:v>
                </c:pt>
                <c:pt idx="3647">
                  <c:v>507.19</c:v>
                </c:pt>
                <c:pt idx="3648">
                  <c:v>507.18</c:v>
                </c:pt>
                <c:pt idx="3649">
                  <c:v>507.18</c:v>
                </c:pt>
                <c:pt idx="3650">
                  <c:v>507.18</c:v>
                </c:pt>
                <c:pt idx="3651">
                  <c:v>507.18</c:v>
                </c:pt>
                <c:pt idx="3652">
                  <c:v>507.18</c:v>
                </c:pt>
                <c:pt idx="3653">
                  <c:v>507.18</c:v>
                </c:pt>
                <c:pt idx="3654">
                  <c:v>507.18</c:v>
                </c:pt>
                <c:pt idx="3655">
                  <c:v>507.18</c:v>
                </c:pt>
                <c:pt idx="3656">
                  <c:v>507.18</c:v>
                </c:pt>
                <c:pt idx="3657">
                  <c:v>507.18</c:v>
                </c:pt>
                <c:pt idx="3658">
                  <c:v>507.18</c:v>
                </c:pt>
                <c:pt idx="3659">
                  <c:v>507.18</c:v>
                </c:pt>
                <c:pt idx="3660">
                  <c:v>507.18</c:v>
                </c:pt>
                <c:pt idx="3661">
                  <c:v>507.18</c:v>
                </c:pt>
                <c:pt idx="3662">
                  <c:v>507.18</c:v>
                </c:pt>
                <c:pt idx="3663">
                  <c:v>507.18</c:v>
                </c:pt>
                <c:pt idx="3664">
                  <c:v>507.18</c:v>
                </c:pt>
                <c:pt idx="3665">
                  <c:v>507.18</c:v>
                </c:pt>
                <c:pt idx="3666">
                  <c:v>507.18</c:v>
                </c:pt>
                <c:pt idx="3667">
                  <c:v>507.18</c:v>
                </c:pt>
                <c:pt idx="3668">
                  <c:v>507.18</c:v>
                </c:pt>
                <c:pt idx="3669">
                  <c:v>507.18</c:v>
                </c:pt>
                <c:pt idx="3670">
                  <c:v>507.18</c:v>
                </c:pt>
                <c:pt idx="3671">
                  <c:v>507.18</c:v>
                </c:pt>
                <c:pt idx="3672">
                  <c:v>507.18</c:v>
                </c:pt>
                <c:pt idx="3673">
                  <c:v>507.18</c:v>
                </c:pt>
                <c:pt idx="3674">
                  <c:v>507.18</c:v>
                </c:pt>
                <c:pt idx="3675">
                  <c:v>507.18</c:v>
                </c:pt>
                <c:pt idx="3676">
                  <c:v>507.18</c:v>
                </c:pt>
                <c:pt idx="3677">
                  <c:v>507.18</c:v>
                </c:pt>
                <c:pt idx="3678">
                  <c:v>507.18</c:v>
                </c:pt>
                <c:pt idx="3679">
                  <c:v>507.18</c:v>
                </c:pt>
                <c:pt idx="3680">
                  <c:v>507.18</c:v>
                </c:pt>
                <c:pt idx="3681">
                  <c:v>507.18</c:v>
                </c:pt>
                <c:pt idx="3682">
                  <c:v>507.18</c:v>
                </c:pt>
                <c:pt idx="3683">
                  <c:v>507.18</c:v>
                </c:pt>
                <c:pt idx="3684">
                  <c:v>507.18</c:v>
                </c:pt>
                <c:pt idx="3685">
                  <c:v>507.18</c:v>
                </c:pt>
                <c:pt idx="3686">
                  <c:v>507.17</c:v>
                </c:pt>
                <c:pt idx="3687">
                  <c:v>507.17</c:v>
                </c:pt>
                <c:pt idx="3688">
                  <c:v>507.17</c:v>
                </c:pt>
                <c:pt idx="3689">
                  <c:v>507.17</c:v>
                </c:pt>
                <c:pt idx="3690">
                  <c:v>507.17</c:v>
                </c:pt>
                <c:pt idx="3691">
                  <c:v>507.17</c:v>
                </c:pt>
                <c:pt idx="3692">
                  <c:v>507.17</c:v>
                </c:pt>
                <c:pt idx="3693">
                  <c:v>507.17</c:v>
                </c:pt>
                <c:pt idx="3694">
                  <c:v>507.17</c:v>
                </c:pt>
                <c:pt idx="3695">
                  <c:v>507.17</c:v>
                </c:pt>
                <c:pt idx="3696">
                  <c:v>507.17</c:v>
                </c:pt>
                <c:pt idx="3697">
                  <c:v>507.17</c:v>
                </c:pt>
                <c:pt idx="3698">
                  <c:v>507.17</c:v>
                </c:pt>
                <c:pt idx="3699">
                  <c:v>507.17</c:v>
                </c:pt>
                <c:pt idx="3700">
                  <c:v>507.17</c:v>
                </c:pt>
                <c:pt idx="3701">
                  <c:v>507.17</c:v>
                </c:pt>
                <c:pt idx="3702">
                  <c:v>507.17</c:v>
                </c:pt>
                <c:pt idx="3703">
                  <c:v>507.17</c:v>
                </c:pt>
                <c:pt idx="3704">
                  <c:v>507.17</c:v>
                </c:pt>
                <c:pt idx="3705">
                  <c:v>507.17</c:v>
                </c:pt>
                <c:pt idx="3706">
                  <c:v>507.17</c:v>
                </c:pt>
                <c:pt idx="3707">
                  <c:v>507.17</c:v>
                </c:pt>
                <c:pt idx="3708">
                  <c:v>507.17</c:v>
                </c:pt>
                <c:pt idx="3709">
                  <c:v>507.16</c:v>
                </c:pt>
                <c:pt idx="3710">
                  <c:v>507.16</c:v>
                </c:pt>
                <c:pt idx="3711">
                  <c:v>507.16</c:v>
                </c:pt>
                <c:pt idx="3712">
                  <c:v>507.16</c:v>
                </c:pt>
                <c:pt idx="3713">
                  <c:v>507.16</c:v>
                </c:pt>
                <c:pt idx="3714">
                  <c:v>507.16</c:v>
                </c:pt>
                <c:pt idx="3715">
                  <c:v>507.16</c:v>
                </c:pt>
                <c:pt idx="3716">
                  <c:v>507.16</c:v>
                </c:pt>
                <c:pt idx="3717">
                  <c:v>507.16</c:v>
                </c:pt>
                <c:pt idx="3718">
                  <c:v>507.16</c:v>
                </c:pt>
                <c:pt idx="3719">
                  <c:v>507.16</c:v>
                </c:pt>
                <c:pt idx="3720">
                  <c:v>507.16</c:v>
                </c:pt>
                <c:pt idx="3721">
                  <c:v>507.16</c:v>
                </c:pt>
                <c:pt idx="3722">
                  <c:v>507.16</c:v>
                </c:pt>
                <c:pt idx="3723">
                  <c:v>507.16</c:v>
                </c:pt>
                <c:pt idx="3724">
                  <c:v>507.16</c:v>
                </c:pt>
                <c:pt idx="3725">
                  <c:v>507.16</c:v>
                </c:pt>
                <c:pt idx="3726">
                  <c:v>507.16</c:v>
                </c:pt>
                <c:pt idx="3727">
                  <c:v>507.16</c:v>
                </c:pt>
                <c:pt idx="3728">
                  <c:v>507.16</c:v>
                </c:pt>
                <c:pt idx="3729">
                  <c:v>507.16</c:v>
                </c:pt>
                <c:pt idx="3730">
                  <c:v>507.16</c:v>
                </c:pt>
                <c:pt idx="3731">
                  <c:v>507.16</c:v>
                </c:pt>
                <c:pt idx="3732">
                  <c:v>507.15</c:v>
                </c:pt>
                <c:pt idx="3733">
                  <c:v>507.15</c:v>
                </c:pt>
                <c:pt idx="3734">
                  <c:v>507.15</c:v>
                </c:pt>
                <c:pt idx="3735">
                  <c:v>507.15</c:v>
                </c:pt>
                <c:pt idx="3736">
                  <c:v>507.15</c:v>
                </c:pt>
                <c:pt idx="3737">
                  <c:v>507.15</c:v>
                </c:pt>
                <c:pt idx="3738">
                  <c:v>507.15</c:v>
                </c:pt>
                <c:pt idx="3739">
                  <c:v>507.15</c:v>
                </c:pt>
                <c:pt idx="3740">
                  <c:v>507.15</c:v>
                </c:pt>
                <c:pt idx="3741">
                  <c:v>507.15</c:v>
                </c:pt>
                <c:pt idx="3742">
                  <c:v>507.15</c:v>
                </c:pt>
                <c:pt idx="3743">
                  <c:v>507.15</c:v>
                </c:pt>
                <c:pt idx="3744">
                  <c:v>507.15</c:v>
                </c:pt>
                <c:pt idx="3745">
                  <c:v>507.15</c:v>
                </c:pt>
                <c:pt idx="3746">
                  <c:v>507.15</c:v>
                </c:pt>
                <c:pt idx="3747">
                  <c:v>507.15</c:v>
                </c:pt>
                <c:pt idx="3748">
                  <c:v>507.15</c:v>
                </c:pt>
                <c:pt idx="3749">
                  <c:v>507.15</c:v>
                </c:pt>
                <c:pt idx="3750">
                  <c:v>507.15</c:v>
                </c:pt>
                <c:pt idx="3751">
                  <c:v>507.15</c:v>
                </c:pt>
                <c:pt idx="3752">
                  <c:v>507.15</c:v>
                </c:pt>
                <c:pt idx="3753">
                  <c:v>507.15</c:v>
                </c:pt>
                <c:pt idx="3754">
                  <c:v>507.15</c:v>
                </c:pt>
                <c:pt idx="3755">
                  <c:v>507.15</c:v>
                </c:pt>
                <c:pt idx="3756">
                  <c:v>507.15</c:v>
                </c:pt>
                <c:pt idx="3757">
                  <c:v>507.15</c:v>
                </c:pt>
                <c:pt idx="3758">
                  <c:v>507.14</c:v>
                </c:pt>
                <c:pt idx="3759">
                  <c:v>507.14</c:v>
                </c:pt>
                <c:pt idx="3760">
                  <c:v>507.14</c:v>
                </c:pt>
                <c:pt idx="3761">
                  <c:v>507.14</c:v>
                </c:pt>
                <c:pt idx="3762">
                  <c:v>507.14</c:v>
                </c:pt>
                <c:pt idx="3763">
                  <c:v>507.14</c:v>
                </c:pt>
                <c:pt idx="3764">
                  <c:v>507.14</c:v>
                </c:pt>
                <c:pt idx="3765">
                  <c:v>507.14</c:v>
                </c:pt>
                <c:pt idx="3766">
                  <c:v>507.14</c:v>
                </c:pt>
                <c:pt idx="3767">
                  <c:v>507.14</c:v>
                </c:pt>
                <c:pt idx="3768">
                  <c:v>507.14</c:v>
                </c:pt>
                <c:pt idx="3769">
                  <c:v>507.14</c:v>
                </c:pt>
                <c:pt idx="3770">
                  <c:v>507.14</c:v>
                </c:pt>
                <c:pt idx="3771">
                  <c:v>507.14</c:v>
                </c:pt>
                <c:pt idx="3772">
                  <c:v>507.14</c:v>
                </c:pt>
                <c:pt idx="3773">
                  <c:v>507.14</c:v>
                </c:pt>
                <c:pt idx="3774">
                  <c:v>507.14</c:v>
                </c:pt>
                <c:pt idx="3775">
                  <c:v>507.14</c:v>
                </c:pt>
                <c:pt idx="3776">
                  <c:v>507.14</c:v>
                </c:pt>
                <c:pt idx="3777">
                  <c:v>507.14</c:v>
                </c:pt>
                <c:pt idx="3778">
                  <c:v>507.14</c:v>
                </c:pt>
                <c:pt idx="3779">
                  <c:v>507.14</c:v>
                </c:pt>
                <c:pt idx="3780">
                  <c:v>507.14</c:v>
                </c:pt>
                <c:pt idx="3781">
                  <c:v>507.14</c:v>
                </c:pt>
                <c:pt idx="3782">
                  <c:v>507.14</c:v>
                </c:pt>
                <c:pt idx="3783">
                  <c:v>507.14</c:v>
                </c:pt>
                <c:pt idx="3784">
                  <c:v>507.14</c:v>
                </c:pt>
                <c:pt idx="3785">
                  <c:v>507.14</c:v>
                </c:pt>
                <c:pt idx="3786">
                  <c:v>507.14</c:v>
                </c:pt>
                <c:pt idx="3787">
                  <c:v>507.13</c:v>
                </c:pt>
                <c:pt idx="3788">
                  <c:v>507.13</c:v>
                </c:pt>
                <c:pt idx="3789">
                  <c:v>507.13</c:v>
                </c:pt>
                <c:pt idx="3790">
                  <c:v>507.13</c:v>
                </c:pt>
                <c:pt idx="3791">
                  <c:v>507.13</c:v>
                </c:pt>
                <c:pt idx="3792">
                  <c:v>507.13</c:v>
                </c:pt>
                <c:pt idx="3793">
                  <c:v>507.13</c:v>
                </c:pt>
                <c:pt idx="3794">
                  <c:v>507.13</c:v>
                </c:pt>
                <c:pt idx="3795">
                  <c:v>507.13</c:v>
                </c:pt>
                <c:pt idx="3796">
                  <c:v>507.13</c:v>
                </c:pt>
                <c:pt idx="3797">
                  <c:v>507.13</c:v>
                </c:pt>
                <c:pt idx="3798">
                  <c:v>507.13</c:v>
                </c:pt>
                <c:pt idx="3799">
                  <c:v>507.13</c:v>
                </c:pt>
                <c:pt idx="3800">
                  <c:v>507.13</c:v>
                </c:pt>
                <c:pt idx="3801">
                  <c:v>507.13</c:v>
                </c:pt>
                <c:pt idx="3802">
                  <c:v>507.13</c:v>
                </c:pt>
                <c:pt idx="3803">
                  <c:v>507.13</c:v>
                </c:pt>
                <c:pt idx="3804">
                  <c:v>507.13</c:v>
                </c:pt>
                <c:pt idx="3805">
                  <c:v>507.13</c:v>
                </c:pt>
                <c:pt idx="3806">
                  <c:v>507.13</c:v>
                </c:pt>
                <c:pt idx="3807">
                  <c:v>507.13</c:v>
                </c:pt>
                <c:pt idx="3808">
                  <c:v>507.13</c:v>
                </c:pt>
                <c:pt idx="3809">
                  <c:v>507.13</c:v>
                </c:pt>
                <c:pt idx="3810">
                  <c:v>507.13</c:v>
                </c:pt>
                <c:pt idx="3811">
                  <c:v>507.13</c:v>
                </c:pt>
                <c:pt idx="3812">
                  <c:v>507.13</c:v>
                </c:pt>
                <c:pt idx="3813">
                  <c:v>507.13</c:v>
                </c:pt>
                <c:pt idx="3814">
                  <c:v>507.13</c:v>
                </c:pt>
                <c:pt idx="3815">
                  <c:v>507.13</c:v>
                </c:pt>
                <c:pt idx="3816">
                  <c:v>507.13</c:v>
                </c:pt>
                <c:pt idx="3817">
                  <c:v>507.13</c:v>
                </c:pt>
                <c:pt idx="3818">
                  <c:v>507.13</c:v>
                </c:pt>
                <c:pt idx="3819">
                  <c:v>507.13</c:v>
                </c:pt>
                <c:pt idx="3820">
                  <c:v>507.12</c:v>
                </c:pt>
                <c:pt idx="3821">
                  <c:v>507.12</c:v>
                </c:pt>
                <c:pt idx="3822">
                  <c:v>507.12</c:v>
                </c:pt>
                <c:pt idx="3823">
                  <c:v>507.12</c:v>
                </c:pt>
                <c:pt idx="3824">
                  <c:v>507.12</c:v>
                </c:pt>
                <c:pt idx="3825">
                  <c:v>507.12</c:v>
                </c:pt>
                <c:pt idx="3826">
                  <c:v>507.12</c:v>
                </c:pt>
                <c:pt idx="3827">
                  <c:v>507.12</c:v>
                </c:pt>
                <c:pt idx="3828">
                  <c:v>507.12</c:v>
                </c:pt>
                <c:pt idx="3829">
                  <c:v>507.12</c:v>
                </c:pt>
                <c:pt idx="3830">
                  <c:v>507.12</c:v>
                </c:pt>
                <c:pt idx="3831">
                  <c:v>507.12</c:v>
                </c:pt>
                <c:pt idx="3832">
                  <c:v>507.12</c:v>
                </c:pt>
                <c:pt idx="3833">
                  <c:v>507.12</c:v>
                </c:pt>
                <c:pt idx="3834">
                  <c:v>507.12</c:v>
                </c:pt>
                <c:pt idx="3835">
                  <c:v>507.12</c:v>
                </c:pt>
                <c:pt idx="3836">
                  <c:v>507.12</c:v>
                </c:pt>
                <c:pt idx="3837">
                  <c:v>507.12</c:v>
                </c:pt>
                <c:pt idx="3838">
                  <c:v>507.12</c:v>
                </c:pt>
                <c:pt idx="3839">
                  <c:v>507.12</c:v>
                </c:pt>
                <c:pt idx="3840">
                  <c:v>507.12</c:v>
                </c:pt>
                <c:pt idx="3841">
                  <c:v>507.12</c:v>
                </c:pt>
                <c:pt idx="3842">
                  <c:v>507.12</c:v>
                </c:pt>
                <c:pt idx="3843">
                  <c:v>507.12</c:v>
                </c:pt>
                <c:pt idx="3844">
                  <c:v>507.12</c:v>
                </c:pt>
                <c:pt idx="3845">
                  <c:v>507.12</c:v>
                </c:pt>
                <c:pt idx="3846">
                  <c:v>507.12</c:v>
                </c:pt>
                <c:pt idx="3847">
                  <c:v>507.12</c:v>
                </c:pt>
                <c:pt idx="3848">
                  <c:v>507.12</c:v>
                </c:pt>
                <c:pt idx="3849">
                  <c:v>507.12</c:v>
                </c:pt>
                <c:pt idx="3850">
                  <c:v>507.12</c:v>
                </c:pt>
                <c:pt idx="3851">
                  <c:v>507.12</c:v>
                </c:pt>
                <c:pt idx="3852">
                  <c:v>507.12</c:v>
                </c:pt>
                <c:pt idx="3853">
                  <c:v>507.12</c:v>
                </c:pt>
                <c:pt idx="3854">
                  <c:v>507.12</c:v>
                </c:pt>
                <c:pt idx="3855">
                  <c:v>507.12</c:v>
                </c:pt>
                <c:pt idx="3856">
                  <c:v>507.11</c:v>
                </c:pt>
                <c:pt idx="3857">
                  <c:v>507.11</c:v>
                </c:pt>
                <c:pt idx="3858">
                  <c:v>507.11</c:v>
                </c:pt>
                <c:pt idx="3859">
                  <c:v>507.11</c:v>
                </c:pt>
                <c:pt idx="3860">
                  <c:v>507.11</c:v>
                </c:pt>
                <c:pt idx="3861">
                  <c:v>507.11</c:v>
                </c:pt>
                <c:pt idx="3862">
                  <c:v>507.11</c:v>
                </c:pt>
                <c:pt idx="3863">
                  <c:v>507.11</c:v>
                </c:pt>
                <c:pt idx="3864">
                  <c:v>507.11</c:v>
                </c:pt>
                <c:pt idx="3865">
                  <c:v>507.11</c:v>
                </c:pt>
                <c:pt idx="3866">
                  <c:v>507.11</c:v>
                </c:pt>
                <c:pt idx="3867">
                  <c:v>507.11</c:v>
                </c:pt>
                <c:pt idx="3868">
                  <c:v>507.11</c:v>
                </c:pt>
                <c:pt idx="3869">
                  <c:v>507.11</c:v>
                </c:pt>
                <c:pt idx="3870">
                  <c:v>507.11</c:v>
                </c:pt>
                <c:pt idx="3871">
                  <c:v>507.11</c:v>
                </c:pt>
                <c:pt idx="3872">
                  <c:v>507.11</c:v>
                </c:pt>
                <c:pt idx="3873">
                  <c:v>507.11</c:v>
                </c:pt>
                <c:pt idx="3874">
                  <c:v>507.11</c:v>
                </c:pt>
                <c:pt idx="3875">
                  <c:v>507.11</c:v>
                </c:pt>
                <c:pt idx="3876">
                  <c:v>507.11</c:v>
                </c:pt>
                <c:pt idx="3877">
                  <c:v>507.11</c:v>
                </c:pt>
                <c:pt idx="3878">
                  <c:v>507.11</c:v>
                </c:pt>
                <c:pt idx="3879">
                  <c:v>507.11</c:v>
                </c:pt>
                <c:pt idx="3880">
                  <c:v>507.11</c:v>
                </c:pt>
                <c:pt idx="3881">
                  <c:v>507.11</c:v>
                </c:pt>
                <c:pt idx="3882">
                  <c:v>507.11</c:v>
                </c:pt>
                <c:pt idx="3883">
                  <c:v>507.11</c:v>
                </c:pt>
                <c:pt idx="3884">
                  <c:v>507.11</c:v>
                </c:pt>
                <c:pt idx="3885">
                  <c:v>507.11</c:v>
                </c:pt>
                <c:pt idx="3886">
                  <c:v>507.11</c:v>
                </c:pt>
                <c:pt idx="3887">
                  <c:v>507.11</c:v>
                </c:pt>
                <c:pt idx="3888">
                  <c:v>507.11</c:v>
                </c:pt>
                <c:pt idx="3889">
                  <c:v>507.11</c:v>
                </c:pt>
                <c:pt idx="3890">
                  <c:v>507.11</c:v>
                </c:pt>
                <c:pt idx="3891">
                  <c:v>507.11</c:v>
                </c:pt>
                <c:pt idx="3892">
                  <c:v>507.11</c:v>
                </c:pt>
                <c:pt idx="3893">
                  <c:v>507.11</c:v>
                </c:pt>
                <c:pt idx="3894">
                  <c:v>507.11</c:v>
                </c:pt>
                <c:pt idx="3895">
                  <c:v>507.11</c:v>
                </c:pt>
                <c:pt idx="3896">
                  <c:v>507.1</c:v>
                </c:pt>
                <c:pt idx="3897">
                  <c:v>507.1</c:v>
                </c:pt>
                <c:pt idx="3898">
                  <c:v>507.1</c:v>
                </c:pt>
                <c:pt idx="3899">
                  <c:v>507.1</c:v>
                </c:pt>
                <c:pt idx="3900">
                  <c:v>507.1</c:v>
                </c:pt>
                <c:pt idx="3901">
                  <c:v>507.1</c:v>
                </c:pt>
                <c:pt idx="3902">
                  <c:v>507.1</c:v>
                </c:pt>
                <c:pt idx="3903">
                  <c:v>507.1</c:v>
                </c:pt>
                <c:pt idx="3904">
                  <c:v>507.1</c:v>
                </c:pt>
                <c:pt idx="3905">
                  <c:v>507.1</c:v>
                </c:pt>
                <c:pt idx="3906">
                  <c:v>507.1</c:v>
                </c:pt>
                <c:pt idx="3907">
                  <c:v>507.1</c:v>
                </c:pt>
                <c:pt idx="3908">
                  <c:v>507.1</c:v>
                </c:pt>
                <c:pt idx="3909">
                  <c:v>507.1</c:v>
                </c:pt>
                <c:pt idx="3910">
                  <c:v>507.1</c:v>
                </c:pt>
                <c:pt idx="3911">
                  <c:v>507.1</c:v>
                </c:pt>
                <c:pt idx="3912">
                  <c:v>507.1</c:v>
                </c:pt>
                <c:pt idx="3913">
                  <c:v>507.1</c:v>
                </c:pt>
                <c:pt idx="3914">
                  <c:v>507.1</c:v>
                </c:pt>
                <c:pt idx="3915">
                  <c:v>507.1</c:v>
                </c:pt>
                <c:pt idx="3916">
                  <c:v>507.1</c:v>
                </c:pt>
                <c:pt idx="3917">
                  <c:v>507.1</c:v>
                </c:pt>
                <c:pt idx="3918">
                  <c:v>507.1</c:v>
                </c:pt>
                <c:pt idx="3919">
                  <c:v>507.1</c:v>
                </c:pt>
                <c:pt idx="3920">
                  <c:v>507.1</c:v>
                </c:pt>
                <c:pt idx="3921">
                  <c:v>507.1</c:v>
                </c:pt>
                <c:pt idx="3922">
                  <c:v>507.1</c:v>
                </c:pt>
                <c:pt idx="3923">
                  <c:v>507.1</c:v>
                </c:pt>
                <c:pt idx="3924">
                  <c:v>507.1</c:v>
                </c:pt>
                <c:pt idx="3925">
                  <c:v>507.1</c:v>
                </c:pt>
                <c:pt idx="3926">
                  <c:v>507.1</c:v>
                </c:pt>
                <c:pt idx="3927">
                  <c:v>507.1</c:v>
                </c:pt>
                <c:pt idx="3928">
                  <c:v>507.1</c:v>
                </c:pt>
                <c:pt idx="3929">
                  <c:v>507.1</c:v>
                </c:pt>
                <c:pt idx="3930">
                  <c:v>507.1</c:v>
                </c:pt>
                <c:pt idx="3931">
                  <c:v>507.1</c:v>
                </c:pt>
                <c:pt idx="3932">
                  <c:v>507.1</c:v>
                </c:pt>
                <c:pt idx="3933">
                  <c:v>507.1</c:v>
                </c:pt>
                <c:pt idx="3934">
                  <c:v>507.1</c:v>
                </c:pt>
                <c:pt idx="3935">
                  <c:v>507.1</c:v>
                </c:pt>
                <c:pt idx="3936">
                  <c:v>507.1</c:v>
                </c:pt>
                <c:pt idx="3937">
                  <c:v>507.1</c:v>
                </c:pt>
                <c:pt idx="3938">
                  <c:v>507.1</c:v>
                </c:pt>
                <c:pt idx="3939">
                  <c:v>507.1</c:v>
                </c:pt>
                <c:pt idx="3940">
                  <c:v>507.1</c:v>
                </c:pt>
                <c:pt idx="3941">
                  <c:v>507.1</c:v>
                </c:pt>
                <c:pt idx="3942">
                  <c:v>507.1</c:v>
                </c:pt>
                <c:pt idx="3943">
                  <c:v>507.1</c:v>
                </c:pt>
                <c:pt idx="3944">
                  <c:v>507.1</c:v>
                </c:pt>
                <c:pt idx="3945">
                  <c:v>507.1</c:v>
                </c:pt>
                <c:pt idx="3946">
                  <c:v>507.1</c:v>
                </c:pt>
                <c:pt idx="3947">
                  <c:v>507.1</c:v>
                </c:pt>
                <c:pt idx="3948">
                  <c:v>507.1</c:v>
                </c:pt>
                <c:pt idx="3949">
                  <c:v>507.1</c:v>
                </c:pt>
                <c:pt idx="3950">
                  <c:v>507.1</c:v>
                </c:pt>
                <c:pt idx="3951">
                  <c:v>507.1</c:v>
                </c:pt>
                <c:pt idx="3952">
                  <c:v>507.1</c:v>
                </c:pt>
                <c:pt idx="3953">
                  <c:v>507.1</c:v>
                </c:pt>
                <c:pt idx="3954">
                  <c:v>507.1</c:v>
                </c:pt>
                <c:pt idx="3955">
                  <c:v>507.1</c:v>
                </c:pt>
                <c:pt idx="3956">
                  <c:v>507.1</c:v>
                </c:pt>
                <c:pt idx="3957">
                  <c:v>507.1</c:v>
                </c:pt>
                <c:pt idx="3958">
                  <c:v>507.1</c:v>
                </c:pt>
                <c:pt idx="3959">
                  <c:v>507.1</c:v>
                </c:pt>
                <c:pt idx="3960">
                  <c:v>507.1</c:v>
                </c:pt>
                <c:pt idx="3961">
                  <c:v>507.1</c:v>
                </c:pt>
                <c:pt idx="3962">
                  <c:v>507.1</c:v>
                </c:pt>
                <c:pt idx="3963">
                  <c:v>507.1</c:v>
                </c:pt>
                <c:pt idx="3964">
                  <c:v>507.1</c:v>
                </c:pt>
                <c:pt idx="3965">
                  <c:v>507.1</c:v>
                </c:pt>
                <c:pt idx="3966">
                  <c:v>507.1</c:v>
                </c:pt>
                <c:pt idx="3967">
                  <c:v>507.1</c:v>
                </c:pt>
                <c:pt idx="3968">
                  <c:v>507.1</c:v>
                </c:pt>
                <c:pt idx="3969">
                  <c:v>507.1</c:v>
                </c:pt>
                <c:pt idx="3970">
                  <c:v>507.1</c:v>
                </c:pt>
                <c:pt idx="3971">
                  <c:v>507.1</c:v>
                </c:pt>
                <c:pt idx="3972">
                  <c:v>507.1</c:v>
                </c:pt>
                <c:pt idx="3973">
                  <c:v>507.1</c:v>
                </c:pt>
                <c:pt idx="3974">
                  <c:v>507.1</c:v>
                </c:pt>
                <c:pt idx="3975">
                  <c:v>507.1</c:v>
                </c:pt>
                <c:pt idx="3976">
                  <c:v>507.1</c:v>
                </c:pt>
                <c:pt idx="3977">
                  <c:v>507.1</c:v>
                </c:pt>
                <c:pt idx="3978">
                  <c:v>507.1</c:v>
                </c:pt>
                <c:pt idx="3979">
                  <c:v>507.1</c:v>
                </c:pt>
                <c:pt idx="3980">
                  <c:v>507.1</c:v>
                </c:pt>
                <c:pt idx="3981">
                  <c:v>507.1</c:v>
                </c:pt>
                <c:pt idx="3982">
                  <c:v>507.1</c:v>
                </c:pt>
                <c:pt idx="3983">
                  <c:v>507.1</c:v>
                </c:pt>
                <c:pt idx="3984">
                  <c:v>507.1</c:v>
                </c:pt>
                <c:pt idx="3985">
                  <c:v>507.1</c:v>
                </c:pt>
                <c:pt idx="3986">
                  <c:v>507.1</c:v>
                </c:pt>
                <c:pt idx="3987">
                  <c:v>507.1</c:v>
                </c:pt>
                <c:pt idx="3988">
                  <c:v>507.1</c:v>
                </c:pt>
                <c:pt idx="3989">
                  <c:v>507.1</c:v>
                </c:pt>
                <c:pt idx="3990">
                  <c:v>507.1</c:v>
                </c:pt>
                <c:pt idx="3991">
                  <c:v>507.1</c:v>
                </c:pt>
                <c:pt idx="3992">
                  <c:v>507.1</c:v>
                </c:pt>
                <c:pt idx="3993">
                  <c:v>507.1</c:v>
                </c:pt>
                <c:pt idx="3994">
                  <c:v>507.1</c:v>
                </c:pt>
                <c:pt idx="3995">
                  <c:v>507.1</c:v>
                </c:pt>
                <c:pt idx="3996">
                  <c:v>507.09</c:v>
                </c:pt>
                <c:pt idx="3997">
                  <c:v>507.09</c:v>
                </c:pt>
                <c:pt idx="3998">
                  <c:v>507.09</c:v>
                </c:pt>
                <c:pt idx="3999">
                  <c:v>507.09</c:v>
                </c:pt>
                <c:pt idx="4000">
                  <c:v>507.09</c:v>
                </c:pt>
                <c:pt idx="4001">
                  <c:v>507.09</c:v>
                </c:pt>
                <c:pt idx="4002">
                  <c:v>507.09</c:v>
                </c:pt>
                <c:pt idx="4003">
                  <c:v>507.09</c:v>
                </c:pt>
                <c:pt idx="4004">
                  <c:v>507.09</c:v>
                </c:pt>
                <c:pt idx="4005">
                  <c:v>507.09</c:v>
                </c:pt>
                <c:pt idx="4006">
                  <c:v>507.09</c:v>
                </c:pt>
                <c:pt idx="4007">
                  <c:v>507.09</c:v>
                </c:pt>
                <c:pt idx="4008">
                  <c:v>507.09</c:v>
                </c:pt>
                <c:pt idx="4009">
                  <c:v>507.09</c:v>
                </c:pt>
                <c:pt idx="4010">
                  <c:v>507.09</c:v>
                </c:pt>
                <c:pt idx="4011">
                  <c:v>507.09</c:v>
                </c:pt>
                <c:pt idx="4012">
                  <c:v>507.09</c:v>
                </c:pt>
                <c:pt idx="4013">
                  <c:v>507.09</c:v>
                </c:pt>
                <c:pt idx="4014">
                  <c:v>507.09</c:v>
                </c:pt>
                <c:pt idx="4015">
                  <c:v>507.09</c:v>
                </c:pt>
                <c:pt idx="4016">
                  <c:v>507.09</c:v>
                </c:pt>
                <c:pt idx="4017">
                  <c:v>507.09</c:v>
                </c:pt>
                <c:pt idx="4018">
                  <c:v>507.09</c:v>
                </c:pt>
                <c:pt idx="4019">
                  <c:v>507.09</c:v>
                </c:pt>
                <c:pt idx="4020">
                  <c:v>507.09</c:v>
                </c:pt>
                <c:pt idx="4021">
                  <c:v>507.09</c:v>
                </c:pt>
                <c:pt idx="4022">
                  <c:v>507.09</c:v>
                </c:pt>
                <c:pt idx="4023">
                  <c:v>507.08</c:v>
                </c:pt>
                <c:pt idx="4024">
                  <c:v>507.08</c:v>
                </c:pt>
                <c:pt idx="4025">
                  <c:v>507.08</c:v>
                </c:pt>
                <c:pt idx="4026">
                  <c:v>507.08</c:v>
                </c:pt>
                <c:pt idx="4027">
                  <c:v>507.08</c:v>
                </c:pt>
                <c:pt idx="4028">
                  <c:v>507.08</c:v>
                </c:pt>
                <c:pt idx="4029">
                  <c:v>507.08</c:v>
                </c:pt>
                <c:pt idx="4030">
                  <c:v>507.08</c:v>
                </c:pt>
                <c:pt idx="4031">
                  <c:v>507.08</c:v>
                </c:pt>
                <c:pt idx="4032">
                  <c:v>507.08</c:v>
                </c:pt>
                <c:pt idx="4033">
                  <c:v>507.08</c:v>
                </c:pt>
                <c:pt idx="4034">
                  <c:v>507.08</c:v>
                </c:pt>
                <c:pt idx="4035">
                  <c:v>507.08</c:v>
                </c:pt>
                <c:pt idx="4036">
                  <c:v>507.08</c:v>
                </c:pt>
                <c:pt idx="4037">
                  <c:v>507.08</c:v>
                </c:pt>
                <c:pt idx="4038">
                  <c:v>507.08</c:v>
                </c:pt>
                <c:pt idx="4039">
                  <c:v>507.08</c:v>
                </c:pt>
                <c:pt idx="4040">
                  <c:v>507.08</c:v>
                </c:pt>
                <c:pt idx="4041">
                  <c:v>507.08</c:v>
                </c:pt>
                <c:pt idx="4042">
                  <c:v>507.08</c:v>
                </c:pt>
                <c:pt idx="4043">
                  <c:v>507.08</c:v>
                </c:pt>
                <c:pt idx="4044">
                  <c:v>507.08</c:v>
                </c:pt>
                <c:pt idx="4045">
                  <c:v>507.08</c:v>
                </c:pt>
                <c:pt idx="4046">
                  <c:v>507.08</c:v>
                </c:pt>
                <c:pt idx="4047">
                  <c:v>507.08</c:v>
                </c:pt>
                <c:pt idx="4048">
                  <c:v>507.08</c:v>
                </c:pt>
                <c:pt idx="4049">
                  <c:v>507.07</c:v>
                </c:pt>
                <c:pt idx="4050">
                  <c:v>507.07</c:v>
                </c:pt>
                <c:pt idx="4051">
                  <c:v>507.07</c:v>
                </c:pt>
                <c:pt idx="4052">
                  <c:v>507.07</c:v>
                </c:pt>
                <c:pt idx="4053">
                  <c:v>507.07</c:v>
                </c:pt>
                <c:pt idx="4054">
                  <c:v>507.07</c:v>
                </c:pt>
                <c:pt idx="4055">
                  <c:v>507.07</c:v>
                </c:pt>
                <c:pt idx="4056">
                  <c:v>507.07</c:v>
                </c:pt>
                <c:pt idx="4057">
                  <c:v>507.07</c:v>
                </c:pt>
                <c:pt idx="4058">
                  <c:v>507.07</c:v>
                </c:pt>
                <c:pt idx="4059">
                  <c:v>507.07</c:v>
                </c:pt>
                <c:pt idx="4060">
                  <c:v>507.07</c:v>
                </c:pt>
                <c:pt idx="4061">
                  <c:v>507.07</c:v>
                </c:pt>
                <c:pt idx="4062">
                  <c:v>507.07</c:v>
                </c:pt>
                <c:pt idx="4063">
                  <c:v>507.07</c:v>
                </c:pt>
                <c:pt idx="4064">
                  <c:v>507.07</c:v>
                </c:pt>
                <c:pt idx="4065">
                  <c:v>507.07</c:v>
                </c:pt>
                <c:pt idx="4066">
                  <c:v>507.07</c:v>
                </c:pt>
                <c:pt idx="4067">
                  <c:v>507.07</c:v>
                </c:pt>
                <c:pt idx="4068">
                  <c:v>507.07</c:v>
                </c:pt>
                <c:pt idx="4069">
                  <c:v>507.07</c:v>
                </c:pt>
                <c:pt idx="4070">
                  <c:v>507.07</c:v>
                </c:pt>
                <c:pt idx="4071">
                  <c:v>507.07</c:v>
                </c:pt>
                <c:pt idx="4072">
                  <c:v>507.07</c:v>
                </c:pt>
                <c:pt idx="4073">
                  <c:v>507.07</c:v>
                </c:pt>
                <c:pt idx="4074">
                  <c:v>507.07</c:v>
                </c:pt>
                <c:pt idx="4075">
                  <c:v>507.07</c:v>
                </c:pt>
                <c:pt idx="4076">
                  <c:v>507.07</c:v>
                </c:pt>
                <c:pt idx="4077">
                  <c:v>507.07</c:v>
                </c:pt>
                <c:pt idx="4078">
                  <c:v>507.07</c:v>
                </c:pt>
                <c:pt idx="4079">
                  <c:v>507.07</c:v>
                </c:pt>
                <c:pt idx="4080">
                  <c:v>507.06</c:v>
                </c:pt>
                <c:pt idx="4081">
                  <c:v>507.06</c:v>
                </c:pt>
                <c:pt idx="4082">
                  <c:v>507.06</c:v>
                </c:pt>
                <c:pt idx="4083">
                  <c:v>507.06</c:v>
                </c:pt>
                <c:pt idx="4084">
                  <c:v>507.06</c:v>
                </c:pt>
                <c:pt idx="4085">
                  <c:v>507.06</c:v>
                </c:pt>
                <c:pt idx="4086">
                  <c:v>507.06</c:v>
                </c:pt>
                <c:pt idx="4087">
                  <c:v>507.06</c:v>
                </c:pt>
                <c:pt idx="4088">
                  <c:v>507.06</c:v>
                </c:pt>
                <c:pt idx="4089">
                  <c:v>507.06</c:v>
                </c:pt>
                <c:pt idx="4090">
                  <c:v>507.06</c:v>
                </c:pt>
                <c:pt idx="4091">
                  <c:v>507.06</c:v>
                </c:pt>
                <c:pt idx="4092">
                  <c:v>507.06</c:v>
                </c:pt>
                <c:pt idx="4093">
                  <c:v>507.06</c:v>
                </c:pt>
                <c:pt idx="4094">
                  <c:v>507.06</c:v>
                </c:pt>
                <c:pt idx="4095">
                  <c:v>507.06</c:v>
                </c:pt>
                <c:pt idx="4096">
                  <c:v>507.06</c:v>
                </c:pt>
                <c:pt idx="4097">
                  <c:v>507.06</c:v>
                </c:pt>
                <c:pt idx="4098">
                  <c:v>507.06</c:v>
                </c:pt>
                <c:pt idx="4099">
                  <c:v>507.06</c:v>
                </c:pt>
                <c:pt idx="4100">
                  <c:v>507.06</c:v>
                </c:pt>
                <c:pt idx="4101">
                  <c:v>507.06</c:v>
                </c:pt>
                <c:pt idx="4102">
                  <c:v>507.06</c:v>
                </c:pt>
                <c:pt idx="4103">
                  <c:v>507.06</c:v>
                </c:pt>
                <c:pt idx="4104">
                  <c:v>507.06</c:v>
                </c:pt>
                <c:pt idx="4105">
                  <c:v>507.06</c:v>
                </c:pt>
                <c:pt idx="4106">
                  <c:v>507.06</c:v>
                </c:pt>
                <c:pt idx="4107">
                  <c:v>507.06</c:v>
                </c:pt>
                <c:pt idx="4108">
                  <c:v>507.06</c:v>
                </c:pt>
                <c:pt idx="4109">
                  <c:v>507.06</c:v>
                </c:pt>
                <c:pt idx="4110">
                  <c:v>507.06</c:v>
                </c:pt>
                <c:pt idx="4111">
                  <c:v>507.06</c:v>
                </c:pt>
                <c:pt idx="4112">
                  <c:v>507.06</c:v>
                </c:pt>
                <c:pt idx="4113">
                  <c:v>507.06</c:v>
                </c:pt>
                <c:pt idx="4114">
                  <c:v>507.05</c:v>
                </c:pt>
                <c:pt idx="4115">
                  <c:v>507.05</c:v>
                </c:pt>
                <c:pt idx="4116">
                  <c:v>507.05</c:v>
                </c:pt>
                <c:pt idx="4117">
                  <c:v>507.05</c:v>
                </c:pt>
                <c:pt idx="4118">
                  <c:v>507.05</c:v>
                </c:pt>
                <c:pt idx="4119">
                  <c:v>507.05</c:v>
                </c:pt>
                <c:pt idx="4120">
                  <c:v>507.05</c:v>
                </c:pt>
                <c:pt idx="4121">
                  <c:v>507.05</c:v>
                </c:pt>
                <c:pt idx="4122">
                  <c:v>507.05</c:v>
                </c:pt>
                <c:pt idx="4123">
                  <c:v>507.05</c:v>
                </c:pt>
                <c:pt idx="4124">
                  <c:v>507.05</c:v>
                </c:pt>
                <c:pt idx="4125">
                  <c:v>507.05</c:v>
                </c:pt>
                <c:pt idx="4126">
                  <c:v>507.05</c:v>
                </c:pt>
                <c:pt idx="4127">
                  <c:v>507.05</c:v>
                </c:pt>
                <c:pt idx="4128">
                  <c:v>507.05</c:v>
                </c:pt>
                <c:pt idx="4129">
                  <c:v>507.05</c:v>
                </c:pt>
                <c:pt idx="4130">
                  <c:v>507.05</c:v>
                </c:pt>
                <c:pt idx="4131">
                  <c:v>507.05</c:v>
                </c:pt>
                <c:pt idx="4132">
                  <c:v>507.05</c:v>
                </c:pt>
                <c:pt idx="4133">
                  <c:v>507.05</c:v>
                </c:pt>
                <c:pt idx="4134">
                  <c:v>507.05</c:v>
                </c:pt>
                <c:pt idx="4135">
                  <c:v>507.05</c:v>
                </c:pt>
                <c:pt idx="4136">
                  <c:v>507.05</c:v>
                </c:pt>
                <c:pt idx="4137">
                  <c:v>507.05</c:v>
                </c:pt>
                <c:pt idx="4138">
                  <c:v>507.05</c:v>
                </c:pt>
                <c:pt idx="4139">
                  <c:v>507.05</c:v>
                </c:pt>
                <c:pt idx="4140">
                  <c:v>507.05</c:v>
                </c:pt>
                <c:pt idx="4141">
                  <c:v>507.05</c:v>
                </c:pt>
                <c:pt idx="4142">
                  <c:v>507.05</c:v>
                </c:pt>
                <c:pt idx="4143">
                  <c:v>507.05</c:v>
                </c:pt>
                <c:pt idx="4144">
                  <c:v>507.05</c:v>
                </c:pt>
                <c:pt idx="4145">
                  <c:v>507.05</c:v>
                </c:pt>
                <c:pt idx="4146">
                  <c:v>507.05</c:v>
                </c:pt>
                <c:pt idx="4147">
                  <c:v>507.05</c:v>
                </c:pt>
                <c:pt idx="4148">
                  <c:v>507.05</c:v>
                </c:pt>
                <c:pt idx="4149">
                  <c:v>507.05</c:v>
                </c:pt>
                <c:pt idx="4150">
                  <c:v>507.05</c:v>
                </c:pt>
                <c:pt idx="4151">
                  <c:v>507.04</c:v>
                </c:pt>
                <c:pt idx="4152">
                  <c:v>507.04</c:v>
                </c:pt>
                <c:pt idx="4153">
                  <c:v>507.04</c:v>
                </c:pt>
                <c:pt idx="4154">
                  <c:v>507.04</c:v>
                </c:pt>
                <c:pt idx="4155">
                  <c:v>507.04</c:v>
                </c:pt>
                <c:pt idx="4156">
                  <c:v>507.04</c:v>
                </c:pt>
                <c:pt idx="4157">
                  <c:v>507.04</c:v>
                </c:pt>
                <c:pt idx="4158">
                  <c:v>507.04</c:v>
                </c:pt>
                <c:pt idx="4159">
                  <c:v>507.04</c:v>
                </c:pt>
                <c:pt idx="4160">
                  <c:v>507.04</c:v>
                </c:pt>
                <c:pt idx="4161">
                  <c:v>507.04</c:v>
                </c:pt>
                <c:pt idx="4162">
                  <c:v>507.04</c:v>
                </c:pt>
                <c:pt idx="4163">
                  <c:v>507.04</c:v>
                </c:pt>
                <c:pt idx="4164">
                  <c:v>507.04</c:v>
                </c:pt>
                <c:pt idx="4165">
                  <c:v>507.04</c:v>
                </c:pt>
                <c:pt idx="4166">
                  <c:v>507.04</c:v>
                </c:pt>
                <c:pt idx="4167">
                  <c:v>507.04</c:v>
                </c:pt>
                <c:pt idx="4168">
                  <c:v>507.04</c:v>
                </c:pt>
                <c:pt idx="4169">
                  <c:v>507.04</c:v>
                </c:pt>
                <c:pt idx="4170">
                  <c:v>507.04</c:v>
                </c:pt>
                <c:pt idx="4171">
                  <c:v>507.04</c:v>
                </c:pt>
                <c:pt idx="4172">
                  <c:v>507.04</c:v>
                </c:pt>
                <c:pt idx="4173">
                  <c:v>507.04</c:v>
                </c:pt>
                <c:pt idx="4174">
                  <c:v>507.04</c:v>
                </c:pt>
                <c:pt idx="4175">
                  <c:v>507.04</c:v>
                </c:pt>
                <c:pt idx="4176">
                  <c:v>507.04</c:v>
                </c:pt>
                <c:pt idx="4177">
                  <c:v>507.04</c:v>
                </c:pt>
                <c:pt idx="4178">
                  <c:v>507.04</c:v>
                </c:pt>
                <c:pt idx="4179">
                  <c:v>507.04</c:v>
                </c:pt>
                <c:pt idx="4180">
                  <c:v>507.04</c:v>
                </c:pt>
                <c:pt idx="4181">
                  <c:v>507.04</c:v>
                </c:pt>
                <c:pt idx="4182">
                  <c:v>507.04</c:v>
                </c:pt>
                <c:pt idx="4183">
                  <c:v>507.04</c:v>
                </c:pt>
                <c:pt idx="4184">
                  <c:v>507.04</c:v>
                </c:pt>
                <c:pt idx="4185">
                  <c:v>507.04</c:v>
                </c:pt>
                <c:pt idx="4186">
                  <c:v>507.04</c:v>
                </c:pt>
                <c:pt idx="4187">
                  <c:v>507.04</c:v>
                </c:pt>
                <c:pt idx="4188">
                  <c:v>507.04</c:v>
                </c:pt>
                <c:pt idx="4189">
                  <c:v>507.04</c:v>
                </c:pt>
                <c:pt idx="4190">
                  <c:v>507.04</c:v>
                </c:pt>
                <c:pt idx="4191">
                  <c:v>507.04</c:v>
                </c:pt>
                <c:pt idx="4192">
                  <c:v>507.04</c:v>
                </c:pt>
                <c:pt idx="4193">
                  <c:v>507.03</c:v>
                </c:pt>
                <c:pt idx="4194">
                  <c:v>507.03</c:v>
                </c:pt>
                <c:pt idx="4195">
                  <c:v>507.03</c:v>
                </c:pt>
                <c:pt idx="4196">
                  <c:v>507.03</c:v>
                </c:pt>
                <c:pt idx="4197">
                  <c:v>507.03</c:v>
                </c:pt>
                <c:pt idx="4198">
                  <c:v>507.03</c:v>
                </c:pt>
                <c:pt idx="4199">
                  <c:v>507.03</c:v>
                </c:pt>
                <c:pt idx="4200">
                  <c:v>507.03</c:v>
                </c:pt>
                <c:pt idx="4201">
                  <c:v>507.03</c:v>
                </c:pt>
                <c:pt idx="4202">
                  <c:v>507.03</c:v>
                </c:pt>
                <c:pt idx="4203">
                  <c:v>507.03</c:v>
                </c:pt>
                <c:pt idx="4204">
                  <c:v>507.03</c:v>
                </c:pt>
                <c:pt idx="4205">
                  <c:v>507.03</c:v>
                </c:pt>
                <c:pt idx="4206">
                  <c:v>507.03</c:v>
                </c:pt>
                <c:pt idx="4207">
                  <c:v>507.03</c:v>
                </c:pt>
                <c:pt idx="4208">
                  <c:v>507.03</c:v>
                </c:pt>
                <c:pt idx="4209">
                  <c:v>507.03</c:v>
                </c:pt>
                <c:pt idx="4210">
                  <c:v>507.03</c:v>
                </c:pt>
                <c:pt idx="4211">
                  <c:v>507.03</c:v>
                </c:pt>
                <c:pt idx="4212">
                  <c:v>507.03</c:v>
                </c:pt>
                <c:pt idx="4213">
                  <c:v>507.03</c:v>
                </c:pt>
                <c:pt idx="4214">
                  <c:v>507.03</c:v>
                </c:pt>
                <c:pt idx="4215">
                  <c:v>507.03</c:v>
                </c:pt>
                <c:pt idx="4216">
                  <c:v>507.03</c:v>
                </c:pt>
                <c:pt idx="4217">
                  <c:v>507.03</c:v>
                </c:pt>
                <c:pt idx="4218">
                  <c:v>507.03</c:v>
                </c:pt>
                <c:pt idx="4219">
                  <c:v>507.03</c:v>
                </c:pt>
                <c:pt idx="4220">
                  <c:v>507.03</c:v>
                </c:pt>
                <c:pt idx="4221">
                  <c:v>507.03</c:v>
                </c:pt>
                <c:pt idx="4222">
                  <c:v>507.03</c:v>
                </c:pt>
                <c:pt idx="4223">
                  <c:v>507.03</c:v>
                </c:pt>
                <c:pt idx="4224">
                  <c:v>507.03</c:v>
                </c:pt>
                <c:pt idx="4225">
                  <c:v>507.03</c:v>
                </c:pt>
                <c:pt idx="4226">
                  <c:v>507.03</c:v>
                </c:pt>
                <c:pt idx="4227">
                  <c:v>507.03</c:v>
                </c:pt>
                <c:pt idx="4228">
                  <c:v>507.03</c:v>
                </c:pt>
                <c:pt idx="4229">
                  <c:v>507.03</c:v>
                </c:pt>
                <c:pt idx="4230">
                  <c:v>507.03</c:v>
                </c:pt>
                <c:pt idx="4231">
                  <c:v>507.03</c:v>
                </c:pt>
                <c:pt idx="4232">
                  <c:v>507.03</c:v>
                </c:pt>
                <c:pt idx="4233">
                  <c:v>507.03</c:v>
                </c:pt>
                <c:pt idx="4234">
                  <c:v>507.03</c:v>
                </c:pt>
                <c:pt idx="4235">
                  <c:v>507.03</c:v>
                </c:pt>
                <c:pt idx="4236">
                  <c:v>507.03</c:v>
                </c:pt>
                <c:pt idx="4237">
                  <c:v>507.02</c:v>
                </c:pt>
                <c:pt idx="4238">
                  <c:v>507.02</c:v>
                </c:pt>
                <c:pt idx="4239">
                  <c:v>507.02</c:v>
                </c:pt>
                <c:pt idx="4240">
                  <c:v>507.02</c:v>
                </c:pt>
                <c:pt idx="4241">
                  <c:v>507.02</c:v>
                </c:pt>
                <c:pt idx="4242">
                  <c:v>507.02</c:v>
                </c:pt>
                <c:pt idx="4243">
                  <c:v>507.02</c:v>
                </c:pt>
                <c:pt idx="4244">
                  <c:v>507.02</c:v>
                </c:pt>
                <c:pt idx="4245">
                  <c:v>507.02</c:v>
                </c:pt>
                <c:pt idx="4246">
                  <c:v>507.02</c:v>
                </c:pt>
                <c:pt idx="4247">
                  <c:v>507.02</c:v>
                </c:pt>
                <c:pt idx="4248">
                  <c:v>507.02</c:v>
                </c:pt>
                <c:pt idx="4249">
                  <c:v>507.02</c:v>
                </c:pt>
                <c:pt idx="4250">
                  <c:v>507.02</c:v>
                </c:pt>
                <c:pt idx="4251">
                  <c:v>507.02</c:v>
                </c:pt>
                <c:pt idx="4252">
                  <c:v>507.02</c:v>
                </c:pt>
                <c:pt idx="4253">
                  <c:v>507.02</c:v>
                </c:pt>
                <c:pt idx="4254">
                  <c:v>507.02</c:v>
                </c:pt>
                <c:pt idx="4255">
                  <c:v>507.02</c:v>
                </c:pt>
                <c:pt idx="4256">
                  <c:v>507.02</c:v>
                </c:pt>
                <c:pt idx="4257">
                  <c:v>507.02</c:v>
                </c:pt>
                <c:pt idx="4258">
                  <c:v>507.02</c:v>
                </c:pt>
                <c:pt idx="4259">
                  <c:v>507.02</c:v>
                </c:pt>
                <c:pt idx="4260">
                  <c:v>507.02</c:v>
                </c:pt>
                <c:pt idx="4261">
                  <c:v>507.02</c:v>
                </c:pt>
                <c:pt idx="4262">
                  <c:v>507.02</c:v>
                </c:pt>
                <c:pt idx="4263">
                  <c:v>507.02</c:v>
                </c:pt>
                <c:pt idx="4264">
                  <c:v>507.02</c:v>
                </c:pt>
                <c:pt idx="4265">
                  <c:v>507.02</c:v>
                </c:pt>
                <c:pt idx="4266">
                  <c:v>507.02</c:v>
                </c:pt>
                <c:pt idx="4267">
                  <c:v>507.02</c:v>
                </c:pt>
                <c:pt idx="4268">
                  <c:v>507.02</c:v>
                </c:pt>
                <c:pt idx="4269">
                  <c:v>507.02</c:v>
                </c:pt>
                <c:pt idx="4270">
                  <c:v>507.02</c:v>
                </c:pt>
                <c:pt idx="4271">
                  <c:v>507.02</c:v>
                </c:pt>
                <c:pt idx="4272">
                  <c:v>507.02</c:v>
                </c:pt>
                <c:pt idx="4273">
                  <c:v>507.02</c:v>
                </c:pt>
                <c:pt idx="4274">
                  <c:v>507.02</c:v>
                </c:pt>
                <c:pt idx="4275">
                  <c:v>507.02</c:v>
                </c:pt>
                <c:pt idx="4276">
                  <c:v>507.02</c:v>
                </c:pt>
                <c:pt idx="4277">
                  <c:v>507.02</c:v>
                </c:pt>
                <c:pt idx="4278">
                  <c:v>507.02</c:v>
                </c:pt>
                <c:pt idx="4279">
                  <c:v>507.02</c:v>
                </c:pt>
                <c:pt idx="4280">
                  <c:v>507.02</c:v>
                </c:pt>
                <c:pt idx="4281">
                  <c:v>507.02</c:v>
                </c:pt>
                <c:pt idx="4282">
                  <c:v>507.02</c:v>
                </c:pt>
                <c:pt idx="4283">
                  <c:v>507.01</c:v>
                </c:pt>
                <c:pt idx="4284">
                  <c:v>507.01</c:v>
                </c:pt>
                <c:pt idx="4285">
                  <c:v>507.01</c:v>
                </c:pt>
                <c:pt idx="4286">
                  <c:v>507.01</c:v>
                </c:pt>
                <c:pt idx="4287">
                  <c:v>507.01</c:v>
                </c:pt>
                <c:pt idx="4288">
                  <c:v>507.01</c:v>
                </c:pt>
                <c:pt idx="4289">
                  <c:v>507.01</c:v>
                </c:pt>
                <c:pt idx="4290">
                  <c:v>507.01</c:v>
                </c:pt>
                <c:pt idx="4291">
                  <c:v>507.01</c:v>
                </c:pt>
                <c:pt idx="4292">
                  <c:v>507.01</c:v>
                </c:pt>
                <c:pt idx="4293">
                  <c:v>507.01</c:v>
                </c:pt>
                <c:pt idx="4294">
                  <c:v>507.01</c:v>
                </c:pt>
                <c:pt idx="4295">
                  <c:v>507.01</c:v>
                </c:pt>
                <c:pt idx="4296">
                  <c:v>507.01</c:v>
                </c:pt>
                <c:pt idx="4297">
                  <c:v>507.01</c:v>
                </c:pt>
                <c:pt idx="4298">
                  <c:v>507.01</c:v>
                </c:pt>
                <c:pt idx="4299">
                  <c:v>507.01</c:v>
                </c:pt>
                <c:pt idx="4300">
                  <c:v>507.01</c:v>
                </c:pt>
                <c:pt idx="4301">
                  <c:v>507.01</c:v>
                </c:pt>
                <c:pt idx="4302">
                  <c:v>507.01</c:v>
                </c:pt>
                <c:pt idx="4303">
                  <c:v>507.01</c:v>
                </c:pt>
                <c:pt idx="4304">
                  <c:v>507.01</c:v>
                </c:pt>
                <c:pt idx="4305">
                  <c:v>507.01</c:v>
                </c:pt>
                <c:pt idx="4306">
                  <c:v>507.01</c:v>
                </c:pt>
                <c:pt idx="4307">
                  <c:v>507.01</c:v>
                </c:pt>
                <c:pt idx="4308">
                  <c:v>507.01</c:v>
                </c:pt>
                <c:pt idx="4309">
                  <c:v>507.01</c:v>
                </c:pt>
                <c:pt idx="4310">
                  <c:v>507.01</c:v>
                </c:pt>
                <c:pt idx="4311">
                  <c:v>507.01</c:v>
                </c:pt>
                <c:pt idx="4312">
                  <c:v>507.01</c:v>
                </c:pt>
                <c:pt idx="4313">
                  <c:v>507.01</c:v>
                </c:pt>
                <c:pt idx="4314">
                  <c:v>507.01</c:v>
                </c:pt>
                <c:pt idx="4315">
                  <c:v>507.01</c:v>
                </c:pt>
                <c:pt idx="4316">
                  <c:v>507.01</c:v>
                </c:pt>
                <c:pt idx="4317">
                  <c:v>507.01</c:v>
                </c:pt>
                <c:pt idx="4318">
                  <c:v>507.01</c:v>
                </c:pt>
                <c:pt idx="4319">
                  <c:v>507.01</c:v>
                </c:pt>
                <c:pt idx="4320">
                  <c:v>507.01</c:v>
                </c:pt>
                <c:pt idx="4321">
                  <c:v>507.01</c:v>
                </c:pt>
                <c:pt idx="4322">
                  <c:v>507.01</c:v>
                </c:pt>
                <c:pt idx="4323">
                  <c:v>507.01</c:v>
                </c:pt>
                <c:pt idx="4324">
                  <c:v>507.01</c:v>
                </c:pt>
                <c:pt idx="4325">
                  <c:v>507.01</c:v>
                </c:pt>
                <c:pt idx="4326">
                  <c:v>507.01</c:v>
                </c:pt>
                <c:pt idx="4327">
                  <c:v>507.01</c:v>
                </c:pt>
                <c:pt idx="4328">
                  <c:v>507.01</c:v>
                </c:pt>
                <c:pt idx="4329">
                  <c:v>507.01</c:v>
                </c:pt>
                <c:pt idx="4330">
                  <c:v>507</c:v>
                </c:pt>
                <c:pt idx="4331">
                  <c:v>507</c:v>
                </c:pt>
                <c:pt idx="4332">
                  <c:v>507</c:v>
                </c:pt>
                <c:pt idx="4333">
                  <c:v>507</c:v>
                </c:pt>
                <c:pt idx="4334">
                  <c:v>507</c:v>
                </c:pt>
                <c:pt idx="4335">
                  <c:v>507</c:v>
                </c:pt>
                <c:pt idx="4336">
                  <c:v>507</c:v>
                </c:pt>
                <c:pt idx="4337">
                  <c:v>507</c:v>
                </c:pt>
                <c:pt idx="4338">
                  <c:v>507</c:v>
                </c:pt>
                <c:pt idx="4339">
                  <c:v>507</c:v>
                </c:pt>
                <c:pt idx="4340">
                  <c:v>507</c:v>
                </c:pt>
                <c:pt idx="4341">
                  <c:v>507</c:v>
                </c:pt>
                <c:pt idx="4342">
                  <c:v>507</c:v>
                </c:pt>
                <c:pt idx="4343">
                  <c:v>507</c:v>
                </c:pt>
                <c:pt idx="4344">
                  <c:v>507</c:v>
                </c:pt>
                <c:pt idx="4345">
                  <c:v>507</c:v>
                </c:pt>
                <c:pt idx="4346">
                  <c:v>507</c:v>
                </c:pt>
                <c:pt idx="4347">
                  <c:v>507</c:v>
                </c:pt>
                <c:pt idx="4348">
                  <c:v>507</c:v>
                </c:pt>
                <c:pt idx="4349">
                  <c:v>506.99</c:v>
                </c:pt>
                <c:pt idx="4350">
                  <c:v>506.99</c:v>
                </c:pt>
                <c:pt idx="4351">
                  <c:v>506.99</c:v>
                </c:pt>
                <c:pt idx="4352">
                  <c:v>506.99</c:v>
                </c:pt>
                <c:pt idx="4353">
                  <c:v>506.99</c:v>
                </c:pt>
                <c:pt idx="4354">
                  <c:v>506.99</c:v>
                </c:pt>
                <c:pt idx="4355">
                  <c:v>506.99</c:v>
                </c:pt>
                <c:pt idx="4356">
                  <c:v>506.99</c:v>
                </c:pt>
                <c:pt idx="4357">
                  <c:v>506.99</c:v>
                </c:pt>
                <c:pt idx="4358">
                  <c:v>506.99</c:v>
                </c:pt>
                <c:pt idx="4359">
                  <c:v>506.99</c:v>
                </c:pt>
                <c:pt idx="4360">
                  <c:v>506.99</c:v>
                </c:pt>
                <c:pt idx="4361">
                  <c:v>506.99</c:v>
                </c:pt>
                <c:pt idx="4362">
                  <c:v>506.99</c:v>
                </c:pt>
                <c:pt idx="4363">
                  <c:v>506.99</c:v>
                </c:pt>
                <c:pt idx="4364">
                  <c:v>506.99</c:v>
                </c:pt>
                <c:pt idx="4365">
                  <c:v>506.99</c:v>
                </c:pt>
                <c:pt idx="4366">
                  <c:v>506.99</c:v>
                </c:pt>
                <c:pt idx="4367">
                  <c:v>506.99</c:v>
                </c:pt>
                <c:pt idx="4368">
                  <c:v>506.99</c:v>
                </c:pt>
                <c:pt idx="4369">
                  <c:v>506.99</c:v>
                </c:pt>
                <c:pt idx="4370">
                  <c:v>506.99</c:v>
                </c:pt>
                <c:pt idx="4371">
                  <c:v>506.99</c:v>
                </c:pt>
                <c:pt idx="4372">
                  <c:v>506.99</c:v>
                </c:pt>
                <c:pt idx="4373">
                  <c:v>506.99</c:v>
                </c:pt>
                <c:pt idx="4374">
                  <c:v>506.99</c:v>
                </c:pt>
                <c:pt idx="4375">
                  <c:v>506.99</c:v>
                </c:pt>
                <c:pt idx="4376">
                  <c:v>506.99</c:v>
                </c:pt>
                <c:pt idx="4377">
                  <c:v>506.99</c:v>
                </c:pt>
                <c:pt idx="4378">
                  <c:v>506.99</c:v>
                </c:pt>
                <c:pt idx="4379">
                  <c:v>506.99</c:v>
                </c:pt>
                <c:pt idx="4380">
                  <c:v>506.99</c:v>
                </c:pt>
                <c:pt idx="4381">
                  <c:v>506.99</c:v>
                </c:pt>
                <c:pt idx="4382">
                  <c:v>506.99</c:v>
                </c:pt>
                <c:pt idx="4383">
                  <c:v>506.99</c:v>
                </c:pt>
                <c:pt idx="4384">
                  <c:v>506.99</c:v>
                </c:pt>
                <c:pt idx="4385">
                  <c:v>506.99</c:v>
                </c:pt>
                <c:pt idx="4386">
                  <c:v>506.99</c:v>
                </c:pt>
                <c:pt idx="4387">
                  <c:v>506.99</c:v>
                </c:pt>
                <c:pt idx="4388">
                  <c:v>506.99</c:v>
                </c:pt>
                <c:pt idx="4389">
                  <c:v>506.99</c:v>
                </c:pt>
                <c:pt idx="4390">
                  <c:v>506.99</c:v>
                </c:pt>
                <c:pt idx="4391">
                  <c:v>506.99</c:v>
                </c:pt>
                <c:pt idx="4392">
                  <c:v>506.99</c:v>
                </c:pt>
                <c:pt idx="4393">
                  <c:v>506.99</c:v>
                </c:pt>
                <c:pt idx="4394">
                  <c:v>506.99</c:v>
                </c:pt>
                <c:pt idx="4395">
                  <c:v>506.99</c:v>
                </c:pt>
                <c:pt idx="4396">
                  <c:v>506.99</c:v>
                </c:pt>
                <c:pt idx="4397">
                  <c:v>506.99</c:v>
                </c:pt>
                <c:pt idx="4398">
                  <c:v>506.99</c:v>
                </c:pt>
                <c:pt idx="4399">
                  <c:v>506.99</c:v>
                </c:pt>
                <c:pt idx="4400">
                  <c:v>506.99</c:v>
                </c:pt>
                <c:pt idx="4401">
                  <c:v>506.99</c:v>
                </c:pt>
                <c:pt idx="4402">
                  <c:v>506.99</c:v>
                </c:pt>
                <c:pt idx="4403">
                  <c:v>506.99</c:v>
                </c:pt>
                <c:pt idx="4404">
                  <c:v>506.99</c:v>
                </c:pt>
                <c:pt idx="4405">
                  <c:v>506.99</c:v>
                </c:pt>
                <c:pt idx="4406">
                  <c:v>506.98</c:v>
                </c:pt>
                <c:pt idx="4407">
                  <c:v>506.98</c:v>
                </c:pt>
                <c:pt idx="4408">
                  <c:v>506.98</c:v>
                </c:pt>
                <c:pt idx="4409">
                  <c:v>506.98</c:v>
                </c:pt>
                <c:pt idx="4410">
                  <c:v>506.98</c:v>
                </c:pt>
                <c:pt idx="4411">
                  <c:v>506.98</c:v>
                </c:pt>
                <c:pt idx="4412">
                  <c:v>506.98</c:v>
                </c:pt>
                <c:pt idx="4413">
                  <c:v>506.98</c:v>
                </c:pt>
                <c:pt idx="4414">
                  <c:v>506.98</c:v>
                </c:pt>
                <c:pt idx="4415">
                  <c:v>506.98</c:v>
                </c:pt>
                <c:pt idx="4416">
                  <c:v>506.98</c:v>
                </c:pt>
                <c:pt idx="4417">
                  <c:v>506.98</c:v>
                </c:pt>
                <c:pt idx="4418">
                  <c:v>506.98</c:v>
                </c:pt>
                <c:pt idx="4419">
                  <c:v>506.98</c:v>
                </c:pt>
                <c:pt idx="4420">
                  <c:v>506.98</c:v>
                </c:pt>
                <c:pt idx="4421">
                  <c:v>506.98</c:v>
                </c:pt>
                <c:pt idx="4422">
                  <c:v>506.98</c:v>
                </c:pt>
                <c:pt idx="4423">
                  <c:v>506.98</c:v>
                </c:pt>
                <c:pt idx="4424">
                  <c:v>506.98</c:v>
                </c:pt>
                <c:pt idx="4425">
                  <c:v>506.98</c:v>
                </c:pt>
                <c:pt idx="4426">
                  <c:v>506.98</c:v>
                </c:pt>
                <c:pt idx="4427">
                  <c:v>506.98</c:v>
                </c:pt>
                <c:pt idx="4428">
                  <c:v>506.98</c:v>
                </c:pt>
                <c:pt idx="4429">
                  <c:v>506.98</c:v>
                </c:pt>
                <c:pt idx="4430">
                  <c:v>506.98</c:v>
                </c:pt>
                <c:pt idx="4431">
                  <c:v>506.98</c:v>
                </c:pt>
                <c:pt idx="4432">
                  <c:v>506.98</c:v>
                </c:pt>
                <c:pt idx="4433">
                  <c:v>506.98</c:v>
                </c:pt>
                <c:pt idx="4434">
                  <c:v>506.98</c:v>
                </c:pt>
                <c:pt idx="4435">
                  <c:v>506.98</c:v>
                </c:pt>
                <c:pt idx="4436">
                  <c:v>506.98</c:v>
                </c:pt>
                <c:pt idx="4437">
                  <c:v>506.98</c:v>
                </c:pt>
                <c:pt idx="4438">
                  <c:v>506.98</c:v>
                </c:pt>
                <c:pt idx="4439">
                  <c:v>506.98</c:v>
                </c:pt>
                <c:pt idx="4440">
                  <c:v>506.98</c:v>
                </c:pt>
                <c:pt idx="4441">
                  <c:v>506.98</c:v>
                </c:pt>
                <c:pt idx="4442">
                  <c:v>506.98</c:v>
                </c:pt>
                <c:pt idx="4443">
                  <c:v>506.98</c:v>
                </c:pt>
                <c:pt idx="4444">
                  <c:v>506.98</c:v>
                </c:pt>
                <c:pt idx="4445">
                  <c:v>506.98</c:v>
                </c:pt>
                <c:pt idx="4446">
                  <c:v>506.98</c:v>
                </c:pt>
                <c:pt idx="4447">
                  <c:v>506.98</c:v>
                </c:pt>
                <c:pt idx="4448">
                  <c:v>506.98</c:v>
                </c:pt>
                <c:pt idx="4449">
                  <c:v>506.98</c:v>
                </c:pt>
                <c:pt idx="4450">
                  <c:v>506.98</c:v>
                </c:pt>
                <c:pt idx="4451">
                  <c:v>506.98</c:v>
                </c:pt>
                <c:pt idx="4452">
                  <c:v>506.98</c:v>
                </c:pt>
                <c:pt idx="4453">
                  <c:v>506.98</c:v>
                </c:pt>
                <c:pt idx="4454">
                  <c:v>506.98</c:v>
                </c:pt>
                <c:pt idx="4455">
                  <c:v>506.98</c:v>
                </c:pt>
                <c:pt idx="4456">
                  <c:v>506.97</c:v>
                </c:pt>
                <c:pt idx="4457">
                  <c:v>506.97</c:v>
                </c:pt>
                <c:pt idx="4458">
                  <c:v>506.97</c:v>
                </c:pt>
                <c:pt idx="4459">
                  <c:v>506.97</c:v>
                </c:pt>
                <c:pt idx="4460">
                  <c:v>506.97</c:v>
                </c:pt>
                <c:pt idx="4461">
                  <c:v>506.97</c:v>
                </c:pt>
                <c:pt idx="4462">
                  <c:v>506.97</c:v>
                </c:pt>
                <c:pt idx="4463">
                  <c:v>506.97</c:v>
                </c:pt>
                <c:pt idx="4464">
                  <c:v>506.97</c:v>
                </c:pt>
                <c:pt idx="4465">
                  <c:v>506.97</c:v>
                </c:pt>
                <c:pt idx="4466">
                  <c:v>506.97</c:v>
                </c:pt>
                <c:pt idx="4467">
                  <c:v>506.97</c:v>
                </c:pt>
                <c:pt idx="4468">
                  <c:v>506.97</c:v>
                </c:pt>
                <c:pt idx="4469">
                  <c:v>506.97</c:v>
                </c:pt>
                <c:pt idx="4470">
                  <c:v>506.97</c:v>
                </c:pt>
                <c:pt idx="4471">
                  <c:v>506.97</c:v>
                </c:pt>
                <c:pt idx="4472">
                  <c:v>506.97</c:v>
                </c:pt>
                <c:pt idx="4473">
                  <c:v>506.97</c:v>
                </c:pt>
                <c:pt idx="4474">
                  <c:v>506.97</c:v>
                </c:pt>
                <c:pt idx="4475">
                  <c:v>506.97</c:v>
                </c:pt>
                <c:pt idx="4476">
                  <c:v>506.97</c:v>
                </c:pt>
                <c:pt idx="4477">
                  <c:v>506.97</c:v>
                </c:pt>
                <c:pt idx="4478">
                  <c:v>506.97</c:v>
                </c:pt>
                <c:pt idx="4479">
                  <c:v>506.97</c:v>
                </c:pt>
                <c:pt idx="4480">
                  <c:v>506.97</c:v>
                </c:pt>
                <c:pt idx="4481">
                  <c:v>506.97</c:v>
                </c:pt>
                <c:pt idx="4482">
                  <c:v>506.97</c:v>
                </c:pt>
                <c:pt idx="4483">
                  <c:v>506.97</c:v>
                </c:pt>
                <c:pt idx="4484">
                  <c:v>506.97</c:v>
                </c:pt>
                <c:pt idx="4485">
                  <c:v>506.97</c:v>
                </c:pt>
                <c:pt idx="4486">
                  <c:v>506.97</c:v>
                </c:pt>
                <c:pt idx="4487">
                  <c:v>506.97</c:v>
                </c:pt>
                <c:pt idx="4488">
                  <c:v>506.97</c:v>
                </c:pt>
                <c:pt idx="4489">
                  <c:v>506.97</c:v>
                </c:pt>
                <c:pt idx="4490">
                  <c:v>506.97</c:v>
                </c:pt>
                <c:pt idx="4491">
                  <c:v>506.97</c:v>
                </c:pt>
                <c:pt idx="4492">
                  <c:v>506.97</c:v>
                </c:pt>
                <c:pt idx="4493">
                  <c:v>506.97</c:v>
                </c:pt>
                <c:pt idx="4494">
                  <c:v>506.97</c:v>
                </c:pt>
                <c:pt idx="4495">
                  <c:v>506.97</c:v>
                </c:pt>
                <c:pt idx="4496">
                  <c:v>506.97</c:v>
                </c:pt>
                <c:pt idx="4497">
                  <c:v>506.97</c:v>
                </c:pt>
                <c:pt idx="4498">
                  <c:v>506.97</c:v>
                </c:pt>
                <c:pt idx="4499">
                  <c:v>506.97</c:v>
                </c:pt>
                <c:pt idx="4500">
                  <c:v>506.97</c:v>
                </c:pt>
                <c:pt idx="4501">
                  <c:v>506.97</c:v>
                </c:pt>
                <c:pt idx="4502">
                  <c:v>506.97</c:v>
                </c:pt>
                <c:pt idx="4503">
                  <c:v>506.97</c:v>
                </c:pt>
                <c:pt idx="4504">
                  <c:v>506.97</c:v>
                </c:pt>
                <c:pt idx="4505">
                  <c:v>506.97</c:v>
                </c:pt>
                <c:pt idx="4506">
                  <c:v>506.97</c:v>
                </c:pt>
                <c:pt idx="4507">
                  <c:v>506.97</c:v>
                </c:pt>
                <c:pt idx="4508">
                  <c:v>506.97</c:v>
                </c:pt>
                <c:pt idx="4509">
                  <c:v>506.97</c:v>
                </c:pt>
                <c:pt idx="4510">
                  <c:v>506.97</c:v>
                </c:pt>
                <c:pt idx="4511">
                  <c:v>506.97</c:v>
                </c:pt>
                <c:pt idx="4512">
                  <c:v>506.97</c:v>
                </c:pt>
                <c:pt idx="4513">
                  <c:v>506.97</c:v>
                </c:pt>
                <c:pt idx="4514">
                  <c:v>506.96</c:v>
                </c:pt>
                <c:pt idx="4515">
                  <c:v>506.96</c:v>
                </c:pt>
                <c:pt idx="4516">
                  <c:v>506.96</c:v>
                </c:pt>
                <c:pt idx="4517">
                  <c:v>506.96</c:v>
                </c:pt>
                <c:pt idx="4518">
                  <c:v>506.96</c:v>
                </c:pt>
                <c:pt idx="4519">
                  <c:v>506.96</c:v>
                </c:pt>
                <c:pt idx="4520">
                  <c:v>506.96</c:v>
                </c:pt>
                <c:pt idx="4521">
                  <c:v>506.96</c:v>
                </c:pt>
                <c:pt idx="4522">
                  <c:v>506.96</c:v>
                </c:pt>
                <c:pt idx="4523">
                  <c:v>506.96</c:v>
                </c:pt>
                <c:pt idx="4524">
                  <c:v>506.96</c:v>
                </c:pt>
                <c:pt idx="4525">
                  <c:v>506.96</c:v>
                </c:pt>
                <c:pt idx="4526">
                  <c:v>506.96</c:v>
                </c:pt>
                <c:pt idx="4527">
                  <c:v>506.96</c:v>
                </c:pt>
                <c:pt idx="4528">
                  <c:v>506.96</c:v>
                </c:pt>
                <c:pt idx="4529">
                  <c:v>506.96</c:v>
                </c:pt>
                <c:pt idx="4530">
                  <c:v>506.96</c:v>
                </c:pt>
                <c:pt idx="4531">
                  <c:v>506.96</c:v>
                </c:pt>
                <c:pt idx="4532">
                  <c:v>506.96</c:v>
                </c:pt>
                <c:pt idx="4533">
                  <c:v>506.96</c:v>
                </c:pt>
                <c:pt idx="4534">
                  <c:v>506.96</c:v>
                </c:pt>
                <c:pt idx="4535">
                  <c:v>506.96</c:v>
                </c:pt>
                <c:pt idx="4536">
                  <c:v>506.96</c:v>
                </c:pt>
                <c:pt idx="4537">
                  <c:v>506.96</c:v>
                </c:pt>
                <c:pt idx="4538">
                  <c:v>506.96</c:v>
                </c:pt>
                <c:pt idx="4539">
                  <c:v>506.96</c:v>
                </c:pt>
                <c:pt idx="4540">
                  <c:v>506.96</c:v>
                </c:pt>
                <c:pt idx="4541">
                  <c:v>506.96</c:v>
                </c:pt>
                <c:pt idx="4542">
                  <c:v>506.96</c:v>
                </c:pt>
                <c:pt idx="4543">
                  <c:v>506.96</c:v>
                </c:pt>
                <c:pt idx="4544">
                  <c:v>506.96</c:v>
                </c:pt>
                <c:pt idx="4545">
                  <c:v>506.96</c:v>
                </c:pt>
                <c:pt idx="4546">
                  <c:v>506.96</c:v>
                </c:pt>
                <c:pt idx="4547">
                  <c:v>506.96</c:v>
                </c:pt>
                <c:pt idx="4548">
                  <c:v>506.96</c:v>
                </c:pt>
                <c:pt idx="4549">
                  <c:v>506.96</c:v>
                </c:pt>
                <c:pt idx="4550">
                  <c:v>506.96</c:v>
                </c:pt>
                <c:pt idx="4551">
                  <c:v>506.96</c:v>
                </c:pt>
                <c:pt idx="4552">
                  <c:v>506.96</c:v>
                </c:pt>
                <c:pt idx="4553">
                  <c:v>506.96</c:v>
                </c:pt>
                <c:pt idx="4554">
                  <c:v>506.96</c:v>
                </c:pt>
                <c:pt idx="4555">
                  <c:v>506.96</c:v>
                </c:pt>
                <c:pt idx="4556">
                  <c:v>506.96</c:v>
                </c:pt>
                <c:pt idx="4557">
                  <c:v>506.96</c:v>
                </c:pt>
                <c:pt idx="4558">
                  <c:v>506.96</c:v>
                </c:pt>
                <c:pt idx="4559">
                  <c:v>506.96</c:v>
                </c:pt>
                <c:pt idx="4560">
                  <c:v>506.96</c:v>
                </c:pt>
                <c:pt idx="4561">
                  <c:v>506.96</c:v>
                </c:pt>
                <c:pt idx="4562">
                  <c:v>506.96</c:v>
                </c:pt>
                <c:pt idx="4563">
                  <c:v>506.96</c:v>
                </c:pt>
                <c:pt idx="4564">
                  <c:v>506.96</c:v>
                </c:pt>
                <c:pt idx="4565">
                  <c:v>506.96</c:v>
                </c:pt>
                <c:pt idx="4566">
                  <c:v>506.96</c:v>
                </c:pt>
                <c:pt idx="4567">
                  <c:v>506.96</c:v>
                </c:pt>
                <c:pt idx="4568">
                  <c:v>506.96</c:v>
                </c:pt>
                <c:pt idx="4569">
                  <c:v>506.96</c:v>
                </c:pt>
                <c:pt idx="4570">
                  <c:v>506.96</c:v>
                </c:pt>
                <c:pt idx="4571">
                  <c:v>506.96</c:v>
                </c:pt>
                <c:pt idx="4572">
                  <c:v>506.96</c:v>
                </c:pt>
                <c:pt idx="4573">
                  <c:v>506.96</c:v>
                </c:pt>
                <c:pt idx="4574">
                  <c:v>506.96</c:v>
                </c:pt>
                <c:pt idx="4575">
                  <c:v>506.96</c:v>
                </c:pt>
                <c:pt idx="4576">
                  <c:v>506.96</c:v>
                </c:pt>
                <c:pt idx="4577">
                  <c:v>506.96</c:v>
                </c:pt>
                <c:pt idx="4578">
                  <c:v>506.96</c:v>
                </c:pt>
                <c:pt idx="4579">
                  <c:v>506.96</c:v>
                </c:pt>
                <c:pt idx="4580">
                  <c:v>506.96</c:v>
                </c:pt>
                <c:pt idx="4581">
                  <c:v>506.96</c:v>
                </c:pt>
                <c:pt idx="4582">
                  <c:v>506.96</c:v>
                </c:pt>
                <c:pt idx="4583">
                  <c:v>506.96</c:v>
                </c:pt>
                <c:pt idx="4584">
                  <c:v>506.96</c:v>
                </c:pt>
                <c:pt idx="4585">
                  <c:v>506.96</c:v>
                </c:pt>
                <c:pt idx="4586">
                  <c:v>506.96</c:v>
                </c:pt>
                <c:pt idx="4587">
                  <c:v>506.96</c:v>
                </c:pt>
                <c:pt idx="4588">
                  <c:v>506.96</c:v>
                </c:pt>
                <c:pt idx="4589">
                  <c:v>506.96</c:v>
                </c:pt>
                <c:pt idx="4590">
                  <c:v>506.96</c:v>
                </c:pt>
                <c:pt idx="4591">
                  <c:v>506.96</c:v>
                </c:pt>
                <c:pt idx="4592">
                  <c:v>506.96</c:v>
                </c:pt>
                <c:pt idx="4593">
                  <c:v>506.96</c:v>
                </c:pt>
                <c:pt idx="4594">
                  <c:v>506.95</c:v>
                </c:pt>
                <c:pt idx="4595">
                  <c:v>506.95</c:v>
                </c:pt>
                <c:pt idx="4596">
                  <c:v>506.95</c:v>
                </c:pt>
                <c:pt idx="4597">
                  <c:v>506.95</c:v>
                </c:pt>
                <c:pt idx="4598">
                  <c:v>506.95</c:v>
                </c:pt>
                <c:pt idx="4599">
                  <c:v>506.95</c:v>
                </c:pt>
                <c:pt idx="4600">
                  <c:v>506.95</c:v>
                </c:pt>
                <c:pt idx="4601">
                  <c:v>506.95</c:v>
                </c:pt>
                <c:pt idx="4602">
                  <c:v>506.95</c:v>
                </c:pt>
                <c:pt idx="4603">
                  <c:v>506.95</c:v>
                </c:pt>
                <c:pt idx="4604">
                  <c:v>506.95</c:v>
                </c:pt>
                <c:pt idx="4605">
                  <c:v>506.95</c:v>
                </c:pt>
                <c:pt idx="4606">
                  <c:v>506.95</c:v>
                </c:pt>
                <c:pt idx="4607">
                  <c:v>506.95</c:v>
                </c:pt>
                <c:pt idx="4608">
                  <c:v>506.95</c:v>
                </c:pt>
                <c:pt idx="4609">
                  <c:v>506.95</c:v>
                </c:pt>
                <c:pt idx="4610">
                  <c:v>506.95</c:v>
                </c:pt>
                <c:pt idx="4611">
                  <c:v>506.95</c:v>
                </c:pt>
                <c:pt idx="4612">
                  <c:v>506.95</c:v>
                </c:pt>
                <c:pt idx="4613">
                  <c:v>506.95</c:v>
                </c:pt>
                <c:pt idx="4614">
                  <c:v>506.95</c:v>
                </c:pt>
                <c:pt idx="4615">
                  <c:v>506.95</c:v>
                </c:pt>
                <c:pt idx="4616">
                  <c:v>506.95</c:v>
                </c:pt>
                <c:pt idx="4617">
                  <c:v>506.95</c:v>
                </c:pt>
                <c:pt idx="4618">
                  <c:v>506.95</c:v>
                </c:pt>
                <c:pt idx="4619">
                  <c:v>506.95</c:v>
                </c:pt>
                <c:pt idx="4620">
                  <c:v>506.95</c:v>
                </c:pt>
                <c:pt idx="4621">
                  <c:v>506.95</c:v>
                </c:pt>
                <c:pt idx="4622">
                  <c:v>506.95</c:v>
                </c:pt>
                <c:pt idx="4623">
                  <c:v>506.95</c:v>
                </c:pt>
                <c:pt idx="4624">
                  <c:v>506.95</c:v>
                </c:pt>
                <c:pt idx="4625">
                  <c:v>506.95</c:v>
                </c:pt>
                <c:pt idx="4626">
                  <c:v>506.95</c:v>
                </c:pt>
                <c:pt idx="4627">
                  <c:v>506.95</c:v>
                </c:pt>
                <c:pt idx="4628">
                  <c:v>506.95</c:v>
                </c:pt>
                <c:pt idx="4629">
                  <c:v>506.95</c:v>
                </c:pt>
                <c:pt idx="4630">
                  <c:v>506.95</c:v>
                </c:pt>
                <c:pt idx="4631">
                  <c:v>506.95</c:v>
                </c:pt>
                <c:pt idx="4632">
                  <c:v>506.95</c:v>
                </c:pt>
                <c:pt idx="4633">
                  <c:v>506.95</c:v>
                </c:pt>
                <c:pt idx="4634">
                  <c:v>506.95</c:v>
                </c:pt>
                <c:pt idx="4635">
                  <c:v>506.95</c:v>
                </c:pt>
                <c:pt idx="4636">
                  <c:v>506.95</c:v>
                </c:pt>
                <c:pt idx="4637">
                  <c:v>506.95</c:v>
                </c:pt>
                <c:pt idx="4638">
                  <c:v>506.95</c:v>
                </c:pt>
                <c:pt idx="4639">
                  <c:v>506.95</c:v>
                </c:pt>
                <c:pt idx="4640">
                  <c:v>506.95</c:v>
                </c:pt>
                <c:pt idx="4641">
                  <c:v>506.95</c:v>
                </c:pt>
                <c:pt idx="4642">
                  <c:v>506.95</c:v>
                </c:pt>
                <c:pt idx="4643">
                  <c:v>506.95</c:v>
                </c:pt>
                <c:pt idx="4644">
                  <c:v>506.95</c:v>
                </c:pt>
                <c:pt idx="4645">
                  <c:v>506.95</c:v>
                </c:pt>
                <c:pt idx="4646">
                  <c:v>506.95</c:v>
                </c:pt>
                <c:pt idx="4647">
                  <c:v>506.95</c:v>
                </c:pt>
                <c:pt idx="4648">
                  <c:v>506.95</c:v>
                </c:pt>
                <c:pt idx="4649">
                  <c:v>506.95</c:v>
                </c:pt>
                <c:pt idx="4650">
                  <c:v>506.95</c:v>
                </c:pt>
                <c:pt idx="4651">
                  <c:v>506.95</c:v>
                </c:pt>
                <c:pt idx="4652">
                  <c:v>506.95</c:v>
                </c:pt>
                <c:pt idx="4653">
                  <c:v>506.95</c:v>
                </c:pt>
                <c:pt idx="4654">
                  <c:v>506.95</c:v>
                </c:pt>
                <c:pt idx="4655">
                  <c:v>506.95</c:v>
                </c:pt>
                <c:pt idx="4656">
                  <c:v>506.95</c:v>
                </c:pt>
                <c:pt idx="4657">
                  <c:v>506.95</c:v>
                </c:pt>
                <c:pt idx="4658">
                  <c:v>506.95</c:v>
                </c:pt>
                <c:pt idx="4659">
                  <c:v>506.95</c:v>
                </c:pt>
                <c:pt idx="4660">
                  <c:v>506.95</c:v>
                </c:pt>
                <c:pt idx="4661">
                  <c:v>506.95</c:v>
                </c:pt>
                <c:pt idx="4662">
                  <c:v>506.95</c:v>
                </c:pt>
                <c:pt idx="4663">
                  <c:v>506.95</c:v>
                </c:pt>
                <c:pt idx="4664">
                  <c:v>506.95</c:v>
                </c:pt>
                <c:pt idx="4665">
                  <c:v>506.95</c:v>
                </c:pt>
                <c:pt idx="4666">
                  <c:v>506.95</c:v>
                </c:pt>
                <c:pt idx="4667">
                  <c:v>506.95</c:v>
                </c:pt>
                <c:pt idx="4668">
                  <c:v>506.95</c:v>
                </c:pt>
                <c:pt idx="4669">
                  <c:v>506.95</c:v>
                </c:pt>
                <c:pt idx="4670">
                  <c:v>506.95</c:v>
                </c:pt>
                <c:pt idx="4671">
                  <c:v>506.95</c:v>
                </c:pt>
                <c:pt idx="4672">
                  <c:v>506.95</c:v>
                </c:pt>
                <c:pt idx="4673">
                  <c:v>506.95</c:v>
                </c:pt>
                <c:pt idx="4674">
                  <c:v>506.95</c:v>
                </c:pt>
                <c:pt idx="4675">
                  <c:v>506.95</c:v>
                </c:pt>
                <c:pt idx="4676">
                  <c:v>506.95</c:v>
                </c:pt>
                <c:pt idx="4677">
                  <c:v>506.95</c:v>
                </c:pt>
                <c:pt idx="4678">
                  <c:v>506.95</c:v>
                </c:pt>
                <c:pt idx="4679">
                  <c:v>506.95</c:v>
                </c:pt>
                <c:pt idx="4680">
                  <c:v>506.95</c:v>
                </c:pt>
                <c:pt idx="4681">
                  <c:v>506.95</c:v>
                </c:pt>
                <c:pt idx="4682">
                  <c:v>506.95</c:v>
                </c:pt>
                <c:pt idx="4683">
                  <c:v>506.94</c:v>
                </c:pt>
                <c:pt idx="4684">
                  <c:v>506.94</c:v>
                </c:pt>
                <c:pt idx="4685">
                  <c:v>506.94</c:v>
                </c:pt>
                <c:pt idx="4686">
                  <c:v>506.94</c:v>
                </c:pt>
                <c:pt idx="4687">
                  <c:v>506.94</c:v>
                </c:pt>
                <c:pt idx="4688">
                  <c:v>506.94</c:v>
                </c:pt>
                <c:pt idx="4689">
                  <c:v>506.94</c:v>
                </c:pt>
                <c:pt idx="4690">
                  <c:v>506.94</c:v>
                </c:pt>
                <c:pt idx="4691">
                  <c:v>506.94</c:v>
                </c:pt>
                <c:pt idx="4692">
                  <c:v>506.94</c:v>
                </c:pt>
                <c:pt idx="4693">
                  <c:v>506.94</c:v>
                </c:pt>
                <c:pt idx="4694">
                  <c:v>506.94</c:v>
                </c:pt>
                <c:pt idx="4695">
                  <c:v>506.94</c:v>
                </c:pt>
                <c:pt idx="4696">
                  <c:v>506.94</c:v>
                </c:pt>
                <c:pt idx="4697">
                  <c:v>506.94</c:v>
                </c:pt>
                <c:pt idx="4698">
                  <c:v>506.94</c:v>
                </c:pt>
                <c:pt idx="4699">
                  <c:v>506.94</c:v>
                </c:pt>
                <c:pt idx="4700">
                  <c:v>506.94</c:v>
                </c:pt>
                <c:pt idx="4701">
                  <c:v>506.94</c:v>
                </c:pt>
                <c:pt idx="4702">
                  <c:v>506.94</c:v>
                </c:pt>
                <c:pt idx="4703">
                  <c:v>506.94</c:v>
                </c:pt>
                <c:pt idx="4704">
                  <c:v>506.94</c:v>
                </c:pt>
                <c:pt idx="4705">
                  <c:v>506.94</c:v>
                </c:pt>
                <c:pt idx="4706">
                  <c:v>506.94</c:v>
                </c:pt>
                <c:pt idx="4707">
                  <c:v>506.94</c:v>
                </c:pt>
                <c:pt idx="4708">
                  <c:v>506.94</c:v>
                </c:pt>
                <c:pt idx="4709">
                  <c:v>506.94</c:v>
                </c:pt>
                <c:pt idx="4710">
                  <c:v>506.94</c:v>
                </c:pt>
                <c:pt idx="4711">
                  <c:v>506.94</c:v>
                </c:pt>
                <c:pt idx="4712">
                  <c:v>506.94</c:v>
                </c:pt>
                <c:pt idx="4713">
                  <c:v>506.94</c:v>
                </c:pt>
                <c:pt idx="4714">
                  <c:v>506.94</c:v>
                </c:pt>
                <c:pt idx="4715">
                  <c:v>506.94</c:v>
                </c:pt>
                <c:pt idx="4716">
                  <c:v>506.94</c:v>
                </c:pt>
                <c:pt idx="4717">
                  <c:v>506.94</c:v>
                </c:pt>
                <c:pt idx="4718">
                  <c:v>506.94</c:v>
                </c:pt>
                <c:pt idx="4719">
                  <c:v>506.94</c:v>
                </c:pt>
                <c:pt idx="4720">
                  <c:v>506.94</c:v>
                </c:pt>
                <c:pt idx="4721">
                  <c:v>506.94</c:v>
                </c:pt>
                <c:pt idx="4722">
                  <c:v>506.94</c:v>
                </c:pt>
                <c:pt idx="4723">
                  <c:v>506.94</c:v>
                </c:pt>
                <c:pt idx="4724">
                  <c:v>506.94</c:v>
                </c:pt>
                <c:pt idx="4725">
                  <c:v>506.94</c:v>
                </c:pt>
                <c:pt idx="4726">
                  <c:v>506.94</c:v>
                </c:pt>
                <c:pt idx="4727">
                  <c:v>506.94</c:v>
                </c:pt>
                <c:pt idx="4728">
                  <c:v>506.94</c:v>
                </c:pt>
                <c:pt idx="4729">
                  <c:v>506.94</c:v>
                </c:pt>
                <c:pt idx="4730">
                  <c:v>506.94</c:v>
                </c:pt>
                <c:pt idx="4731">
                  <c:v>506.94</c:v>
                </c:pt>
                <c:pt idx="4732">
                  <c:v>506.94</c:v>
                </c:pt>
                <c:pt idx="4733">
                  <c:v>506.94</c:v>
                </c:pt>
                <c:pt idx="4734">
                  <c:v>506.94</c:v>
                </c:pt>
                <c:pt idx="4735">
                  <c:v>506.94</c:v>
                </c:pt>
                <c:pt idx="4736">
                  <c:v>506.94</c:v>
                </c:pt>
                <c:pt idx="4737">
                  <c:v>506.94</c:v>
                </c:pt>
                <c:pt idx="4738">
                  <c:v>506.94</c:v>
                </c:pt>
                <c:pt idx="4739">
                  <c:v>506.94</c:v>
                </c:pt>
                <c:pt idx="4740">
                  <c:v>506.94</c:v>
                </c:pt>
                <c:pt idx="4741">
                  <c:v>506.94</c:v>
                </c:pt>
                <c:pt idx="4742">
                  <c:v>506.94</c:v>
                </c:pt>
                <c:pt idx="4743">
                  <c:v>506.94</c:v>
                </c:pt>
                <c:pt idx="4744">
                  <c:v>506.94</c:v>
                </c:pt>
                <c:pt idx="4745">
                  <c:v>506.94</c:v>
                </c:pt>
                <c:pt idx="4746">
                  <c:v>506.94</c:v>
                </c:pt>
                <c:pt idx="4747">
                  <c:v>506.94</c:v>
                </c:pt>
                <c:pt idx="4748">
                  <c:v>506.94</c:v>
                </c:pt>
                <c:pt idx="4749">
                  <c:v>506.94</c:v>
                </c:pt>
                <c:pt idx="4750">
                  <c:v>506.94</c:v>
                </c:pt>
                <c:pt idx="4751">
                  <c:v>506.94</c:v>
                </c:pt>
                <c:pt idx="4752">
                  <c:v>506.94</c:v>
                </c:pt>
                <c:pt idx="4753">
                  <c:v>506.94</c:v>
                </c:pt>
                <c:pt idx="4754">
                  <c:v>506.94</c:v>
                </c:pt>
                <c:pt idx="4755">
                  <c:v>506.94</c:v>
                </c:pt>
                <c:pt idx="4756">
                  <c:v>506.94</c:v>
                </c:pt>
                <c:pt idx="4757">
                  <c:v>506.94</c:v>
                </c:pt>
                <c:pt idx="4758">
                  <c:v>506.94</c:v>
                </c:pt>
                <c:pt idx="4759">
                  <c:v>506.94</c:v>
                </c:pt>
                <c:pt idx="4760">
                  <c:v>506.94</c:v>
                </c:pt>
                <c:pt idx="4761">
                  <c:v>506.93</c:v>
                </c:pt>
                <c:pt idx="4762">
                  <c:v>506.93</c:v>
                </c:pt>
                <c:pt idx="4763">
                  <c:v>506.93</c:v>
                </c:pt>
                <c:pt idx="4764">
                  <c:v>506.93</c:v>
                </c:pt>
                <c:pt idx="4765">
                  <c:v>506.93</c:v>
                </c:pt>
                <c:pt idx="4766">
                  <c:v>506.93</c:v>
                </c:pt>
                <c:pt idx="4767">
                  <c:v>506.93</c:v>
                </c:pt>
                <c:pt idx="4768">
                  <c:v>506.93</c:v>
                </c:pt>
                <c:pt idx="4769">
                  <c:v>506.93</c:v>
                </c:pt>
                <c:pt idx="4770">
                  <c:v>506.93</c:v>
                </c:pt>
                <c:pt idx="4771">
                  <c:v>506.93</c:v>
                </c:pt>
                <c:pt idx="4772">
                  <c:v>506.93</c:v>
                </c:pt>
                <c:pt idx="4773">
                  <c:v>506.93</c:v>
                </c:pt>
                <c:pt idx="4774">
                  <c:v>506.93</c:v>
                </c:pt>
                <c:pt idx="4775">
                  <c:v>506.93</c:v>
                </c:pt>
                <c:pt idx="4776">
                  <c:v>506.93</c:v>
                </c:pt>
                <c:pt idx="4777">
                  <c:v>506.93</c:v>
                </c:pt>
                <c:pt idx="4778">
                  <c:v>506.93</c:v>
                </c:pt>
                <c:pt idx="4779">
                  <c:v>506.93</c:v>
                </c:pt>
                <c:pt idx="4780">
                  <c:v>506.93</c:v>
                </c:pt>
                <c:pt idx="4781">
                  <c:v>506.93</c:v>
                </c:pt>
                <c:pt idx="4782">
                  <c:v>506.93</c:v>
                </c:pt>
                <c:pt idx="4783">
                  <c:v>506.93</c:v>
                </c:pt>
                <c:pt idx="4784">
                  <c:v>506.93</c:v>
                </c:pt>
                <c:pt idx="4785">
                  <c:v>506.93</c:v>
                </c:pt>
                <c:pt idx="4786">
                  <c:v>506.93</c:v>
                </c:pt>
                <c:pt idx="4787">
                  <c:v>506.93</c:v>
                </c:pt>
                <c:pt idx="4788">
                  <c:v>506.93</c:v>
                </c:pt>
                <c:pt idx="4789">
                  <c:v>506.93</c:v>
                </c:pt>
                <c:pt idx="4790">
                  <c:v>506.93</c:v>
                </c:pt>
                <c:pt idx="4791">
                  <c:v>506.93</c:v>
                </c:pt>
                <c:pt idx="4792">
                  <c:v>506.93</c:v>
                </c:pt>
                <c:pt idx="4793">
                  <c:v>506.93</c:v>
                </c:pt>
                <c:pt idx="4794">
                  <c:v>506.93</c:v>
                </c:pt>
                <c:pt idx="4795">
                  <c:v>506.93</c:v>
                </c:pt>
                <c:pt idx="4796">
                  <c:v>506.93</c:v>
                </c:pt>
                <c:pt idx="4797">
                  <c:v>506.93</c:v>
                </c:pt>
                <c:pt idx="4798">
                  <c:v>506.93</c:v>
                </c:pt>
                <c:pt idx="4799">
                  <c:v>506.93</c:v>
                </c:pt>
                <c:pt idx="4800">
                  <c:v>506.93</c:v>
                </c:pt>
                <c:pt idx="4801">
                  <c:v>506.93</c:v>
                </c:pt>
                <c:pt idx="4802">
                  <c:v>506.93</c:v>
                </c:pt>
                <c:pt idx="4803">
                  <c:v>506.93</c:v>
                </c:pt>
                <c:pt idx="4804">
                  <c:v>506.93</c:v>
                </c:pt>
                <c:pt idx="4805">
                  <c:v>506.93</c:v>
                </c:pt>
                <c:pt idx="4806">
                  <c:v>506.93</c:v>
                </c:pt>
                <c:pt idx="4807">
                  <c:v>506.93</c:v>
                </c:pt>
                <c:pt idx="4808">
                  <c:v>506.93</c:v>
                </c:pt>
                <c:pt idx="4809">
                  <c:v>506.93</c:v>
                </c:pt>
                <c:pt idx="4810">
                  <c:v>506.93</c:v>
                </c:pt>
                <c:pt idx="4811">
                  <c:v>506.93</c:v>
                </c:pt>
                <c:pt idx="4812">
                  <c:v>506.93</c:v>
                </c:pt>
                <c:pt idx="4813">
                  <c:v>506.93</c:v>
                </c:pt>
                <c:pt idx="4814">
                  <c:v>506.93</c:v>
                </c:pt>
                <c:pt idx="4815">
                  <c:v>506.93</c:v>
                </c:pt>
                <c:pt idx="4816">
                  <c:v>506.93</c:v>
                </c:pt>
                <c:pt idx="4817">
                  <c:v>506.93</c:v>
                </c:pt>
                <c:pt idx="4818">
                  <c:v>506.93</c:v>
                </c:pt>
                <c:pt idx="4819">
                  <c:v>506.93</c:v>
                </c:pt>
                <c:pt idx="4820">
                  <c:v>506.93</c:v>
                </c:pt>
                <c:pt idx="4821">
                  <c:v>506.93</c:v>
                </c:pt>
                <c:pt idx="4822">
                  <c:v>506.93</c:v>
                </c:pt>
                <c:pt idx="4823">
                  <c:v>506.93</c:v>
                </c:pt>
                <c:pt idx="4824">
                  <c:v>506.93</c:v>
                </c:pt>
                <c:pt idx="4825">
                  <c:v>506.93</c:v>
                </c:pt>
                <c:pt idx="4826">
                  <c:v>506.93</c:v>
                </c:pt>
                <c:pt idx="4827">
                  <c:v>506.93</c:v>
                </c:pt>
                <c:pt idx="4828">
                  <c:v>506.93</c:v>
                </c:pt>
                <c:pt idx="4829">
                  <c:v>506.93</c:v>
                </c:pt>
                <c:pt idx="4830">
                  <c:v>506.93</c:v>
                </c:pt>
                <c:pt idx="4831">
                  <c:v>506.93</c:v>
                </c:pt>
                <c:pt idx="4832">
                  <c:v>506.93</c:v>
                </c:pt>
                <c:pt idx="4833">
                  <c:v>506.93</c:v>
                </c:pt>
                <c:pt idx="4834">
                  <c:v>506.93</c:v>
                </c:pt>
                <c:pt idx="4835">
                  <c:v>506.93</c:v>
                </c:pt>
                <c:pt idx="4836">
                  <c:v>506.93</c:v>
                </c:pt>
                <c:pt idx="4837">
                  <c:v>506.93</c:v>
                </c:pt>
                <c:pt idx="4838">
                  <c:v>506.93</c:v>
                </c:pt>
                <c:pt idx="4839">
                  <c:v>506.93</c:v>
                </c:pt>
                <c:pt idx="4840">
                  <c:v>506.93</c:v>
                </c:pt>
                <c:pt idx="4841">
                  <c:v>506.93</c:v>
                </c:pt>
                <c:pt idx="4842">
                  <c:v>506.93</c:v>
                </c:pt>
                <c:pt idx="4843">
                  <c:v>506.93</c:v>
                </c:pt>
                <c:pt idx="4844">
                  <c:v>506.93</c:v>
                </c:pt>
                <c:pt idx="4845">
                  <c:v>506.92</c:v>
                </c:pt>
                <c:pt idx="4846">
                  <c:v>506.92</c:v>
                </c:pt>
                <c:pt idx="4847">
                  <c:v>506.92</c:v>
                </c:pt>
                <c:pt idx="4848">
                  <c:v>506.92</c:v>
                </c:pt>
                <c:pt idx="4849">
                  <c:v>506.92</c:v>
                </c:pt>
                <c:pt idx="4850">
                  <c:v>506.92</c:v>
                </c:pt>
                <c:pt idx="4851">
                  <c:v>506.92</c:v>
                </c:pt>
                <c:pt idx="4852">
                  <c:v>506.92</c:v>
                </c:pt>
                <c:pt idx="4853">
                  <c:v>506.92</c:v>
                </c:pt>
                <c:pt idx="4854">
                  <c:v>506.92</c:v>
                </c:pt>
                <c:pt idx="4855">
                  <c:v>506.92</c:v>
                </c:pt>
                <c:pt idx="4856">
                  <c:v>506.92</c:v>
                </c:pt>
                <c:pt idx="4857">
                  <c:v>506.92</c:v>
                </c:pt>
                <c:pt idx="4858">
                  <c:v>506.92</c:v>
                </c:pt>
                <c:pt idx="4859">
                  <c:v>506.92</c:v>
                </c:pt>
                <c:pt idx="4860">
                  <c:v>506.92</c:v>
                </c:pt>
                <c:pt idx="4861">
                  <c:v>506.92</c:v>
                </c:pt>
                <c:pt idx="4862">
                  <c:v>506.92</c:v>
                </c:pt>
                <c:pt idx="4863">
                  <c:v>506.92</c:v>
                </c:pt>
                <c:pt idx="4864">
                  <c:v>506.92</c:v>
                </c:pt>
                <c:pt idx="4865">
                  <c:v>506.92</c:v>
                </c:pt>
                <c:pt idx="4866">
                  <c:v>506.92</c:v>
                </c:pt>
                <c:pt idx="4867">
                  <c:v>506.92</c:v>
                </c:pt>
                <c:pt idx="4868">
                  <c:v>506.92</c:v>
                </c:pt>
                <c:pt idx="4869">
                  <c:v>506.92</c:v>
                </c:pt>
                <c:pt idx="4870">
                  <c:v>506.92</c:v>
                </c:pt>
                <c:pt idx="4871">
                  <c:v>506.92</c:v>
                </c:pt>
                <c:pt idx="4872">
                  <c:v>506.92</c:v>
                </c:pt>
                <c:pt idx="4873">
                  <c:v>506.92</c:v>
                </c:pt>
                <c:pt idx="4874">
                  <c:v>506.92</c:v>
                </c:pt>
                <c:pt idx="4875">
                  <c:v>506.92</c:v>
                </c:pt>
                <c:pt idx="4876">
                  <c:v>506.92</c:v>
                </c:pt>
                <c:pt idx="4877">
                  <c:v>506.92</c:v>
                </c:pt>
                <c:pt idx="4878">
                  <c:v>506.92</c:v>
                </c:pt>
                <c:pt idx="4879">
                  <c:v>506.92</c:v>
                </c:pt>
                <c:pt idx="4880">
                  <c:v>506.92</c:v>
                </c:pt>
                <c:pt idx="4881">
                  <c:v>506.92</c:v>
                </c:pt>
                <c:pt idx="4882">
                  <c:v>506.92</c:v>
                </c:pt>
                <c:pt idx="4883">
                  <c:v>506.92</c:v>
                </c:pt>
                <c:pt idx="4884">
                  <c:v>506.92</c:v>
                </c:pt>
                <c:pt idx="4885">
                  <c:v>506.92</c:v>
                </c:pt>
                <c:pt idx="4886">
                  <c:v>506.92</c:v>
                </c:pt>
                <c:pt idx="4887">
                  <c:v>506.92</c:v>
                </c:pt>
                <c:pt idx="4888">
                  <c:v>506.92</c:v>
                </c:pt>
                <c:pt idx="4889">
                  <c:v>506.92</c:v>
                </c:pt>
                <c:pt idx="4890">
                  <c:v>506.92</c:v>
                </c:pt>
                <c:pt idx="4891">
                  <c:v>506.92</c:v>
                </c:pt>
                <c:pt idx="4892">
                  <c:v>506.92</c:v>
                </c:pt>
                <c:pt idx="4893">
                  <c:v>506.92</c:v>
                </c:pt>
                <c:pt idx="4894">
                  <c:v>506.92</c:v>
                </c:pt>
                <c:pt idx="4895">
                  <c:v>506.92</c:v>
                </c:pt>
                <c:pt idx="4896">
                  <c:v>506.92</c:v>
                </c:pt>
                <c:pt idx="4897">
                  <c:v>506.92</c:v>
                </c:pt>
                <c:pt idx="4898">
                  <c:v>506.92</c:v>
                </c:pt>
                <c:pt idx="4899">
                  <c:v>506.92</c:v>
                </c:pt>
                <c:pt idx="4900">
                  <c:v>506.92</c:v>
                </c:pt>
                <c:pt idx="4901">
                  <c:v>506.92</c:v>
                </c:pt>
                <c:pt idx="4902">
                  <c:v>506.92</c:v>
                </c:pt>
                <c:pt idx="4903">
                  <c:v>506.92</c:v>
                </c:pt>
                <c:pt idx="4904">
                  <c:v>506.92</c:v>
                </c:pt>
                <c:pt idx="4905">
                  <c:v>506.92</c:v>
                </c:pt>
                <c:pt idx="4906">
                  <c:v>506.92</c:v>
                </c:pt>
                <c:pt idx="4907">
                  <c:v>506.92</c:v>
                </c:pt>
                <c:pt idx="4908">
                  <c:v>506.92</c:v>
                </c:pt>
                <c:pt idx="4909">
                  <c:v>506.92</c:v>
                </c:pt>
                <c:pt idx="4910">
                  <c:v>506.92</c:v>
                </c:pt>
                <c:pt idx="4911">
                  <c:v>506.92</c:v>
                </c:pt>
                <c:pt idx="4912">
                  <c:v>506.92</c:v>
                </c:pt>
                <c:pt idx="4913">
                  <c:v>506.92</c:v>
                </c:pt>
                <c:pt idx="4914">
                  <c:v>506.92</c:v>
                </c:pt>
                <c:pt idx="4915">
                  <c:v>506.92</c:v>
                </c:pt>
                <c:pt idx="4916">
                  <c:v>506.92</c:v>
                </c:pt>
                <c:pt idx="4917">
                  <c:v>506.92</c:v>
                </c:pt>
                <c:pt idx="4918">
                  <c:v>506.92</c:v>
                </c:pt>
                <c:pt idx="4919">
                  <c:v>506.92</c:v>
                </c:pt>
                <c:pt idx="4920">
                  <c:v>506.92</c:v>
                </c:pt>
                <c:pt idx="4921">
                  <c:v>506.92</c:v>
                </c:pt>
                <c:pt idx="4922">
                  <c:v>506.92</c:v>
                </c:pt>
                <c:pt idx="4923">
                  <c:v>506.92</c:v>
                </c:pt>
                <c:pt idx="4924">
                  <c:v>506.92</c:v>
                </c:pt>
                <c:pt idx="4925">
                  <c:v>506.92</c:v>
                </c:pt>
                <c:pt idx="4926">
                  <c:v>506.92</c:v>
                </c:pt>
                <c:pt idx="4927">
                  <c:v>506.92</c:v>
                </c:pt>
                <c:pt idx="4928">
                  <c:v>506.92</c:v>
                </c:pt>
                <c:pt idx="4929">
                  <c:v>506.92</c:v>
                </c:pt>
                <c:pt idx="4930">
                  <c:v>506.92</c:v>
                </c:pt>
                <c:pt idx="4931">
                  <c:v>506.92</c:v>
                </c:pt>
                <c:pt idx="4932">
                  <c:v>506.92</c:v>
                </c:pt>
                <c:pt idx="4933">
                  <c:v>506.92</c:v>
                </c:pt>
                <c:pt idx="4934">
                  <c:v>506.92</c:v>
                </c:pt>
                <c:pt idx="4935">
                  <c:v>506.92</c:v>
                </c:pt>
                <c:pt idx="4936">
                  <c:v>506.92</c:v>
                </c:pt>
                <c:pt idx="4937">
                  <c:v>506.92</c:v>
                </c:pt>
                <c:pt idx="4938">
                  <c:v>506.92</c:v>
                </c:pt>
                <c:pt idx="4939">
                  <c:v>506.92</c:v>
                </c:pt>
                <c:pt idx="4940">
                  <c:v>506.92</c:v>
                </c:pt>
                <c:pt idx="4941">
                  <c:v>506.91</c:v>
                </c:pt>
                <c:pt idx="4942">
                  <c:v>506.91</c:v>
                </c:pt>
                <c:pt idx="4943">
                  <c:v>506.91</c:v>
                </c:pt>
                <c:pt idx="4944">
                  <c:v>506.91</c:v>
                </c:pt>
                <c:pt idx="4945">
                  <c:v>506.91</c:v>
                </c:pt>
                <c:pt idx="4946">
                  <c:v>506.91</c:v>
                </c:pt>
                <c:pt idx="4947">
                  <c:v>506.91</c:v>
                </c:pt>
                <c:pt idx="4948">
                  <c:v>506.91</c:v>
                </c:pt>
                <c:pt idx="4949">
                  <c:v>506.91</c:v>
                </c:pt>
                <c:pt idx="4950">
                  <c:v>506.91</c:v>
                </c:pt>
                <c:pt idx="4951">
                  <c:v>506.91</c:v>
                </c:pt>
                <c:pt idx="4952">
                  <c:v>506.91</c:v>
                </c:pt>
                <c:pt idx="4953">
                  <c:v>506.91</c:v>
                </c:pt>
                <c:pt idx="4954">
                  <c:v>506.91</c:v>
                </c:pt>
                <c:pt idx="4955">
                  <c:v>506.91</c:v>
                </c:pt>
                <c:pt idx="4956">
                  <c:v>506.91</c:v>
                </c:pt>
                <c:pt idx="4957">
                  <c:v>506.91</c:v>
                </c:pt>
                <c:pt idx="4958">
                  <c:v>506.91</c:v>
                </c:pt>
                <c:pt idx="4959">
                  <c:v>506.91</c:v>
                </c:pt>
                <c:pt idx="4960">
                  <c:v>506.91</c:v>
                </c:pt>
                <c:pt idx="4961">
                  <c:v>506.91</c:v>
                </c:pt>
                <c:pt idx="4962">
                  <c:v>506.91</c:v>
                </c:pt>
                <c:pt idx="4963">
                  <c:v>506.91</c:v>
                </c:pt>
                <c:pt idx="4964">
                  <c:v>506.91</c:v>
                </c:pt>
                <c:pt idx="4965">
                  <c:v>506.91</c:v>
                </c:pt>
                <c:pt idx="4966">
                  <c:v>506.91</c:v>
                </c:pt>
                <c:pt idx="4967">
                  <c:v>506.91</c:v>
                </c:pt>
                <c:pt idx="4968">
                  <c:v>506.91</c:v>
                </c:pt>
                <c:pt idx="4969">
                  <c:v>506.91</c:v>
                </c:pt>
                <c:pt idx="4970">
                  <c:v>506.91</c:v>
                </c:pt>
                <c:pt idx="4971">
                  <c:v>506.91</c:v>
                </c:pt>
                <c:pt idx="4972">
                  <c:v>506.91</c:v>
                </c:pt>
                <c:pt idx="4973">
                  <c:v>506.91</c:v>
                </c:pt>
                <c:pt idx="4974">
                  <c:v>506.91</c:v>
                </c:pt>
                <c:pt idx="4975">
                  <c:v>506.91</c:v>
                </c:pt>
                <c:pt idx="4976">
                  <c:v>506.91</c:v>
                </c:pt>
                <c:pt idx="4977">
                  <c:v>506.91</c:v>
                </c:pt>
                <c:pt idx="4978">
                  <c:v>506.91</c:v>
                </c:pt>
                <c:pt idx="4979">
                  <c:v>506.91</c:v>
                </c:pt>
                <c:pt idx="4980">
                  <c:v>506.91</c:v>
                </c:pt>
                <c:pt idx="4981">
                  <c:v>506.91</c:v>
                </c:pt>
                <c:pt idx="4982">
                  <c:v>506.91</c:v>
                </c:pt>
                <c:pt idx="4983">
                  <c:v>506.91</c:v>
                </c:pt>
                <c:pt idx="4984">
                  <c:v>506.91</c:v>
                </c:pt>
                <c:pt idx="4985">
                  <c:v>506.91</c:v>
                </c:pt>
                <c:pt idx="4986">
                  <c:v>506.91</c:v>
                </c:pt>
                <c:pt idx="4987">
                  <c:v>506.91</c:v>
                </c:pt>
                <c:pt idx="4988">
                  <c:v>506.91</c:v>
                </c:pt>
                <c:pt idx="4989">
                  <c:v>506.91</c:v>
                </c:pt>
                <c:pt idx="4990">
                  <c:v>506.91</c:v>
                </c:pt>
                <c:pt idx="4991">
                  <c:v>506.91</c:v>
                </c:pt>
                <c:pt idx="4992">
                  <c:v>506.91</c:v>
                </c:pt>
                <c:pt idx="4993">
                  <c:v>506.91</c:v>
                </c:pt>
                <c:pt idx="4994">
                  <c:v>506.91</c:v>
                </c:pt>
                <c:pt idx="4995">
                  <c:v>506.91</c:v>
                </c:pt>
                <c:pt idx="4996">
                  <c:v>506.91</c:v>
                </c:pt>
                <c:pt idx="4997">
                  <c:v>506.91</c:v>
                </c:pt>
                <c:pt idx="4998">
                  <c:v>506.91</c:v>
                </c:pt>
                <c:pt idx="4999">
                  <c:v>506.91</c:v>
                </c:pt>
                <c:pt idx="5000">
                  <c:v>506.91</c:v>
                </c:pt>
                <c:pt idx="5001">
                  <c:v>506.91</c:v>
                </c:pt>
                <c:pt idx="5002">
                  <c:v>506.91</c:v>
                </c:pt>
                <c:pt idx="5003">
                  <c:v>506.91</c:v>
                </c:pt>
                <c:pt idx="5004">
                  <c:v>506.91</c:v>
                </c:pt>
                <c:pt idx="5005">
                  <c:v>506.91</c:v>
                </c:pt>
                <c:pt idx="5006">
                  <c:v>506.91</c:v>
                </c:pt>
                <c:pt idx="5007">
                  <c:v>506.91</c:v>
                </c:pt>
                <c:pt idx="5008">
                  <c:v>506.91</c:v>
                </c:pt>
                <c:pt idx="5009">
                  <c:v>506.91</c:v>
                </c:pt>
                <c:pt idx="5010">
                  <c:v>506.91</c:v>
                </c:pt>
                <c:pt idx="5011">
                  <c:v>506.91</c:v>
                </c:pt>
                <c:pt idx="5012">
                  <c:v>506.91</c:v>
                </c:pt>
                <c:pt idx="5013">
                  <c:v>506.91</c:v>
                </c:pt>
                <c:pt idx="5014">
                  <c:v>506.91</c:v>
                </c:pt>
                <c:pt idx="5015">
                  <c:v>506.91</c:v>
                </c:pt>
                <c:pt idx="5016">
                  <c:v>506.91</c:v>
                </c:pt>
                <c:pt idx="5017">
                  <c:v>506.91</c:v>
                </c:pt>
                <c:pt idx="5018">
                  <c:v>506.91</c:v>
                </c:pt>
                <c:pt idx="5019">
                  <c:v>506.91</c:v>
                </c:pt>
                <c:pt idx="5020">
                  <c:v>506.91</c:v>
                </c:pt>
                <c:pt idx="5021">
                  <c:v>506.91</c:v>
                </c:pt>
                <c:pt idx="5022">
                  <c:v>506.91</c:v>
                </c:pt>
                <c:pt idx="5023">
                  <c:v>506.91</c:v>
                </c:pt>
                <c:pt idx="5024">
                  <c:v>506.91</c:v>
                </c:pt>
                <c:pt idx="5025">
                  <c:v>506.91</c:v>
                </c:pt>
                <c:pt idx="5026">
                  <c:v>506.91</c:v>
                </c:pt>
                <c:pt idx="5027">
                  <c:v>506.91</c:v>
                </c:pt>
                <c:pt idx="5028">
                  <c:v>506.91</c:v>
                </c:pt>
                <c:pt idx="5029">
                  <c:v>506.91</c:v>
                </c:pt>
                <c:pt idx="5030">
                  <c:v>506.91</c:v>
                </c:pt>
                <c:pt idx="5031">
                  <c:v>506.91</c:v>
                </c:pt>
                <c:pt idx="5032">
                  <c:v>506.91</c:v>
                </c:pt>
                <c:pt idx="5033">
                  <c:v>506.91</c:v>
                </c:pt>
                <c:pt idx="5034">
                  <c:v>506.91</c:v>
                </c:pt>
                <c:pt idx="5035">
                  <c:v>506.91</c:v>
                </c:pt>
                <c:pt idx="5036">
                  <c:v>506.91</c:v>
                </c:pt>
                <c:pt idx="5037">
                  <c:v>506.91</c:v>
                </c:pt>
                <c:pt idx="5038">
                  <c:v>506.91</c:v>
                </c:pt>
                <c:pt idx="5039">
                  <c:v>506.91</c:v>
                </c:pt>
                <c:pt idx="5040">
                  <c:v>506.91</c:v>
                </c:pt>
                <c:pt idx="5041">
                  <c:v>506.91</c:v>
                </c:pt>
                <c:pt idx="5042">
                  <c:v>506.91</c:v>
                </c:pt>
                <c:pt idx="5043">
                  <c:v>506.91</c:v>
                </c:pt>
                <c:pt idx="5044">
                  <c:v>506.91</c:v>
                </c:pt>
                <c:pt idx="5045">
                  <c:v>506.91</c:v>
                </c:pt>
                <c:pt idx="5046">
                  <c:v>506.91</c:v>
                </c:pt>
                <c:pt idx="5047">
                  <c:v>506.91</c:v>
                </c:pt>
                <c:pt idx="5048">
                  <c:v>506.91</c:v>
                </c:pt>
                <c:pt idx="5049">
                  <c:v>506.91</c:v>
                </c:pt>
                <c:pt idx="5050">
                  <c:v>506.9</c:v>
                </c:pt>
                <c:pt idx="5051">
                  <c:v>506.9</c:v>
                </c:pt>
                <c:pt idx="5052">
                  <c:v>506.9</c:v>
                </c:pt>
                <c:pt idx="5053">
                  <c:v>506.9</c:v>
                </c:pt>
                <c:pt idx="5054">
                  <c:v>506.9</c:v>
                </c:pt>
                <c:pt idx="5055">
                  <c:v>506.9</c:v>
                </c:pt>
                <c:pt idx="5056">
                  <c:v>506.9</c:v>
                </c:pt>
                <c:pt idx="5057">
                  <c:v>506.9</c:v>
                </c:pt>
                <c:pt idx="5058">
                  <c:v>506.9</c:v>
                </c:pt>
                <c:pt idx="5059">
                  <c:v>506.9</c:v>
                </c:pt>
                <c:pt idx="5060">
                  <c:v>506.9</c:v>
                </c:pt>
                <c:pt idx="5061">
                  <c:v>506.9</c:v>
                </c:pt>
                <c:pt idx="5062">
                  <c:v>506.9</c:v>
                </c:pt>
                <c:pt idx="5063">
                  <c:v>506.9</c:v>
                </c:pt>
                <c:pt idx="5064">
                  <c:v>506.9</c:v>
                </c:pt>
                <c:pt idx="5065">
                  <c:v>506.9</c:v>
                </c:pt>
                <c:pt idx="5066">
                  <c:v>506.9</c:v>
                </c:pt>
                <c:pt idx="5067">
                  <c:v>506.9</c:v>
                </c:pt>
                <c:pt idx="5068">
                  <c:v>506.9</c:v>
                </c:pt>
                <c:pt idx="5069">
                  <c:v>506.9</c:v>
                </c:pt>
                <c:pt idx="5070">
                  <c:v>506.9</c:v>
                </c:pt>
                <c:pt idx="5071">
                  <c:v>506.9</c:v>
                </c:pt>
                <c:pt idx="5072">
                  <c:v>506.9</c:v>
                </c:pt>
                <c:pt idx="5073">
                  <c:v>506.9</c:v>
                </c:pt>
                <c:pt idx="5074">
                  <c:v>506.9</c:v>
                </c:pt>
                <c:pt idx="5075">
                  <c:v>506.9</c:v>
                </c:pt>
                <c:pt idx="5076">
                  <c:v>506.9</c:v>
                </c:pt>
                <c:pt idx="5077">
                  <c:v>506.9</c:v>
                </c:pt>
                <c:pt idx="5078">
                  <c:v>506.9</c:v>
                </c:pt>
                <c:pt idx="5079">
                  <c:v>506.9</c:v>
                </c:pt>
                <c:pt idx="5080">
                  <c:v>506.9</c:v>
                </c:pt>
                <c:pt idx="5081">
                  <c:v>506.9</c:v>
                </c:pt>
                <c:pt idx="5082">
                  <c:v>506.9</c:v>
                </c:pt>
                <c:pt idx="5083">
                  <c:v>506.9</c:v>
                </c:pt>
                <c:pt idx="5084">
                  <c:v>506.9</c:v>
                </c:pt>
                <c:pt idx="5085">
                  <c:v>506.9</c:v>
                </c:pt>
                <c:pt idx="5086">
                  <c:v>506.9</c:v>
                </c:pt>
                <c:pt idx="5087">
                  <c:v>506.9</c:v>
                </c:pt>
                <c:pt idx="5088">
                  <c:v>506.9</c:v>
                </c:pt>
                <c:pt idx="5089">
                  <c:v>506.9</c:v>
                </c:pt>
                <c:pt idx="5090">
                  <c:v>506.9</c:v>
                </c:pt>
                <c:pt idx="5091">
                  <c:v>506.9</c:v>
                </c:pt>
                <c:pt idx="5092">
                  <c:v>506.9</c:v>
                </c:pt>
                <c:pt idx="5093">
                  <c:v>506.9</c:v>
                </c:pt>
                <c:pt idx="5094">
                  <c:v>506.9</c:v>
                </c:pt>
                <c:pt idx="5095">
                  <c:v>506.9</c:v>
                </c:pt>
                <c:pt idx="5096">
                  <c:v>506.9</c:v>
                </c:pt>
                <c:pt idx="5097">
                  <c:v>506.9</c:v>
                </c:pt>
                <c:pt idx="5098">
                  <c:v>506.9</c:v>
                </c:pt>
                <c:pt idx="5099">
                  <c:v>506.9</c:v>
                </c:pt>
                <c:pt idx="5100">
                  <c:v>506.9</c:v>
                </c:pt>
                <c:pt idx="5101">
                  <c:v>506.9</c:v>
                </c:pt>
                <c:pt idx="5102">
                  <c:v>506.9</c:v>
                </c:pt>
                <c:pt idx="5103">
                  <c:v>506.9</c:v>
                </c:pt>
                <c:pt idx="5104">
                  <c:v>506.9</c:v>
                </c:pt>
                <c:pt idx="5105">
                  <c:v>506.9</c:v>
                </c:pt>
                <c:pt idx="5106">
                  <c:v>506.9</c:v>
                </c:pt>
                <c:pt idx="5107">
                  <c:v>506.9</c:v>
                </c:pt>
                <c:pt idx="5108">
                  <c:v>506.9</c:v>
                </c:pt>
                <c:pt idx="5109">
                  <c:v>506.9</c:v>
                </c:pt>
                <c:pt idx="5110">
                  <c:v>506.9</c:v>
                </c:pt>
                <c:pt idx="5111">
                  <c:v>506.9</c:v>
                </c:pt>
                <c:pt idx="5112">
                  <c:v>506.9</c:v>
                </c:pt>
                <c:pt idx="5113">
                  <c:v>506.9</c:v>
                </c:pt>
                <c:pt idx="5114">
                  <c:v>506.9</c:v>
                </c:pt>
                <c:pt idx="5115">
                  <c:v>506.9</c:v>
                </c:pt>
                <c:pt idx="5116">
                  <c:v>506.9</c:v>
                </c:pt>
                <c:pt idx="5117">
                  <c:v>506.9</c:v>
                </c:pt>
                <c:pt idx="5118">
                  <c:v>506.9</c:v>
                </c:pt>
                <c:pt idx="5119">
                  <c:v>506.9</c:v>
                </c:pt>
                <c:pt idx="5120">
                  <c:v>506.9</c:v>
                </c:pt>
                <c:pt idx="5121">
                  <c:v>506.9</c:v>
                </c:pt>
                <c:pt idx="5122">
                  <c:v>506.9</c:v>
                </c:pt>
                <c:pt idx="5123">
                  <c:v>506.9</c:v>
                </c:pt>
                <c:pt idx="5124">
                  <c:v>506.9</c:v>
                </c:pt>
                <c:pt idx="5125">
                  <c:v>506.9</c:v>
                </c:pt>
                <c:pt idx="5126">
                  <c:v>506.9</c:v>
                </c:pt>
                <c:pt idx="5127">
                  <c:v>506.9</c:v>
                </c:pt>
                <c:pt idx="5128">
                  <c:v>506.9</c:v>
                </c:pt>
                <c:pt idx="5129">
                  <c:v>506.9</c:v>
                </c:pt>
                <c:pt idx="5130">
                  <c:v>506.9</c:v>
                </c:pt>
                <c:pt idx="5131">
                  <c:v>506.9</c:v>
                </c:pt>
                <c:pt idx="5132">
                  <c:v>506.9</c:v>
                </c:pt>
                <c:pt idx="5133">
                  <c:v>506.9</c:v>
                </c:pt>
                <c:pt idx="5134">
                  <c:v>506.9</c:v>
                </c:pt>
                <c:pt idx="5135">
                  <c:v>506.9</c:v>
                </c:pt>
                <c:pt idx="5136">
                  <c:v>506.9</c:v>
                </c:pt>
                <c:pt idx="5137">
                  <c:v>506.9</c:v>
                </c:pt>
                <c:pt idx="5138">
                  <c:v>506.9</c:v>
                </c:pt>
                <c:pt idx="5139">
                  <c:v>506.9</c:v>
                </c:pt>
                <c:pt idx="5140">
                  <c:v>506.9</c:v>
                </c:pt>
                <c:pt idx="5141">
                  <c:v>506.9</c:v>
                </c:pt>
                <c:pt idx="5142">
                  <c:v>506.9</c:v>
                </c:pt>
                <c:pt idx="5143">
                  <c:v>506.9</c:v>
                </c:pt>
                <c:pt idx="5144">
                  <c:v>506.9</c:v>
                </c:pt>
                <c:pt idx="5145">
                  <c:v>506.9</c:v>
                </c:pt>
                <c:pt idx="5146">
                  <c:v>506.9</c:v>
                </c:pt>
                <c:pt idx="5147">
                  <c:v>506.9</c:v>
                </c:pt>
                <c:pt idx="5148">
                  <c:v>506.9</c:v>
                </c:pt>
                <c:pt idx="5149">
                  <c:v>506.9</c:v>
                </c:pt>
                <c:pt idx="5150">
                  <c:v>506.9</c:v>
                </c:pt>
                <c:pt idx="5151">
                  <c:v>506.9</c:v>
                </c:pt>
                <c:pt idx="5152">
                  <c:v>506.9</c:v>
                </c:pt>
                <c:pt idx="5153">
                  <c:v>506.9</c:v>
                </c:pt>
                <c:pt idx="5154">
                  <c:v>506.9</c:v>
                </c:pt>
                <c:pt idx="5155">
                  <c:v>506.9</c:v>
                </c:pt>
                <c:pt idx="5156">
                  <c:v>506.9</c:v>
                </c:pt>
                <c:pt idx="5157">
                  <c:v>506.9</c:v>
                </c:pt>
                <c:pt idx="5158">
                  <c:v>506.9</c:v>
                </c:pt>
                <c:pt idx="5159">
                  <c:v>506.9</c:v>
                </c:pt>
                <c:pt idx="5160">
                  <c:v>506.9</c:v>
                </c:pt>
                <c:pt idx="5161">
                  <c:v>506.9</c:v>
                </c:pt>
                <c:pt idx="5162">
                  <c:v>506.9</c:v>
                </c:pt>
                <c:pt idx="5163">
                  <c:v>506.9</c:v>
                </c:pt>
                <c:pt idx="5164">
                  <c:v>506.9</c:v>
                </c:pt>
                <c:pt idx="5165">
                  <c:v>506.9</c:v>
                </c:pt>
                <c:pt idx="5166">
                  <c:v>506.9</c:v>
                </c:pt>
                <c:pt idx="5167">
                  <c:v>506.9</c:v>
                </c:pt>
                <c:pt idx="5168">
                  <c:v>506.9</c:v>
                </c:pt>
                <c:pt idx="5169">
                  <c:v>506.9</c:v>
                </c:pt>
                <c:pt idx="5170">
                  <c:v>506.9</c:v>
                </c:pt>
                <c:pt idx="5171">
                  <c:v>506.9</c:v>
                </c:pt>
                <c:pt idx="5172">
                  <c:v>506.9</c:v>
                </c:pt>
                <c:pt idx="5173">
                  <c:v>506.89</c:v>
                </c:pt>
                <c:pt idx="5174">
                  <c:v>506.89</c:v>
                </c:pt>
                <c:pt idx="5175">
                  <c:v>506.89</c:v>
                </c:pt>
                <c:pt idx="5176">
                  <c:v>506.89</c:v>
                </c:pt>
                <c:pt idx="5177">
                  <c:v>506.89</c:v>
                </c:pt>
                <c:pt idx="5178">
                  <c:v>506.89</c:v>
                </c:pt>
                <c:pt idx="5179">
                  <c:v>506.89</c:v>
                </c:pt>
                <c:pt idx="5180">
                  <c:v>506.89</c:v>
                </c:pt>
                <c:pt idx="5181">
                  <c:v>506.89</c:v>
                </c:pt>
                <c:pt idx="5182">
                  <c:v>506.89</c:v>
                </c:pt>
                <c:pt idx="5183">
                  <c:v>506.89</c:v>
                </c:pt>
                <c:pt idx="5184">
                  <c:v>506.89</c:v>
                </c:pt>
                <c:pt idx="5185">
                  <c:v>506.89</c:v>
                </c:pt>
                <c:pt idx="5186">
                  <c:v>506.89</c:v>
                </c:pt>
                <c:pt idx="5187">
                  <c:v>506.89</c:v>
                </c:pt>
                <c:pt idx="5188">
                  <c:v>506.89</c:v>
                </c:pt>
                <c:pt idx="5189">
                  <c:v>506.89</c:v>
                </c:pt>
                <c:pt idx="5190">
                  <c:v>506.89</c:v>
                </c:pt>
                <c:pt idx="5191">
                  <c:v>506.89</c:v>
                </c:pt>
                <c:pt idx="5192">
                  <c:v>506.89</c:v>
                </c:pt>
                <c:pt idx="5193">
                  <c:v>506.89</c:v>
                </c:pt>
                <c:pt idx="5194">
                  <c:v>506.89</c:v>
                </c:pt>
                <c:pt idx="5195">
                  <c:v>506.89</c:v>
                </c:pt>
                <c:pt idx="5196">
                  <c:v>506.89</c:v>
                </c:pt>
                <c:pt idx="5197">
                  <c:v>506.89</c:v>
                </c:pt>
                <c:pt idx="5198">
                  <c:v>506.89</c:v>
                </c:pt>
                <c:pt idx="5199">
                  <c:v>506.89</c:v>
                </c:pt>
                <c:pt idx="5200">
                  <c:v>506.89</c:v>
                </c:pt>
                <c:pt idx="5201">
                  <c:v>506.89</c:v>
                </c:pt>
                <c:pt idx="5202">
                  <c:v>506.89</c:v>
                </c:pt>
                <c:pt idx="5203">
                  <c:v>506.89</c:v>
                </c:pt>
                <c:pt idx="5204">
                  <c:v>506.89</c:v>
                </c:pt>
                <c:pt idx="5205">
                  <c:v>506.89</c:v>
                </c:pt>
                <c:pt idx="5206">
                  <c:v>506.89</c:v>
                </c:pt>
                <c:pt idx="5207">
                  <c:v>506.89</c:v>
                </c:pt>
                <c:pt idx="5208">
                  <c:v>506.89</c:v>
                </c:pt>
                <c:pt idx="5209">
                  <c:v>506.89</c:v>
                </c:pt>
                <c:pt idx="5210">
                  <c:v>506.89</c:v>
                </c:pt>
                <c:pt idx="5211">
                  <c:v>506.89</c:v>
                </c:pt>
                <c:pt idx="5212">
                  <c:v>506.89</c:v>
                </c:pt>
                <c:pt idx="5213">
                  <c:v>506.89</c:v>
                </c:pt>
                <c:pt idx="5214">
                  <c:v>506.89</c:v>
                </c:pt>
                <c:pt idx="5215">
                  <c:v>506.89</c:v>
                </c:pt>
                <c:pt idx="5216">
                  <c:v>506.89</c:v>
                </c:pt>
                <c:pt idx="5217">
                  <c:v>506.89</c:v>
                </c:pt>
                <c:pt idx="5218">
                  <c:v>506.89</c:v>
                </c:pt>
                <c:pt idx="5219">
                  <c:v>506.89</c:v>
                </c:pt>
                <c:pt idx="5220">
                  <c:v>506.89</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5"/>
          <c:order val="1"/>
          <c:tx>
            <c:v>1 Percent Plus Annual Chance</c:v>
          </c:tx>
          <c:marker>
            <c:symbol val="none"/>
          </c:marker>
          <c:xVal>
            <c:numRef>
              <c:f>Inflow_NB2!$C$3:$C$5223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Inflow_NB2!$I$3:$I$5223</c:f>
              <c:numCache>
                <c:formatCode>General</c:formatCode>
                <c:ptCount val="5221"/>
                <c:pt idx="0">
                  <c:v>506.3</c:v>
                </c:pt>
                <c:pt idx="1">
                  <c:v>506.3</c:v>
                </c:pt>
                <c:pt idx="2">
                  <c:v>506.3</c:v>
                </c:pt>
                <c:pt idx="3">
                  <c:v>506.3</c:v>
                </c:pt>
                <c:pt idx="4">
                  <c:v>506.3</c:v>
                </c:pt>
                <c:pt idx="5">
                  <c:v>506.3</c:v>
                </c:pt>
                <c:pt idx="6">
                  <c:v>506.3</c:v>
                </c:pt>
                <c:pt idx="7">
                  <c:v>506.3</c:v>
                </c:pt>
                <c:pt idx="8">
                  <c:v>506.3</c:v>
                </c:pt>
                <c:pt idx="9">
                  <c:v>506.3</c:v>
                </c:pt>
                <c:pt idx="10">
                  <c:v>506.3</c:v>
                </c:pt>
                <c:pt idx="11">
                  <c:v>506.3</c:v>
                </c:pt>
                <c:pt idx="12">
                  <c:v>506.3</c:v>
                </c:pt>
                <c:pt idx="13">
                  <c:v>506.3</c:v>
                </c:pt>
                <c:pt idx="14">
                  <c:v>506.3</c:v>
                </c:pt>
                <c:pt idx="15">
                  <c:v>506.3</c:v>
                </c:pt>
                <c:pt idx="16">
                  <c:v>506.3</c:v>
                </c:pt>
                <c:pt idx="17">
                  <c:v>506.3</c:v>
                </c:pt>
                <c:pt idx="18">
                  <c:v>506.3</c:v>
                </c:pt>
                <c:pt idx="19">
                  <c:v>506.3</c:v>
                </c:pt>
                <c:pt idx="20">
                  <c:v>506.3</c:v>
                </c:pt>
                <c:pt idx="21">
                  <c:v>506.3</c:v>
                </c:pt>
                <c:pt idx="22">
                  <c:v>506.3</c:v>
                </c:pt>
                <c:pt idx="23">
                  <c:v>506.3</c:v>
                </c:pt>
                <c:pt idx="24">
                  <c:v>506.3</c:v>
                </c:pt>
                <c:pt idx="25">
                  <c:v>506.3</c:v>
                </c:pt>
                <c:pt idx="26">
                  <c:v>506.3</c:v>
                </c:pt>
                <c:pt idx="27">
                  <c:v>506.3</c:v>
                </c:pt>
                <c:pt idx="28">
                  <c:v>506.3</c:v>
                </c:pt>
                <c:pt idx="29">
                  <c:v>506.3</c:v>
                </c:pt>
                <c:pt idx="30">
                  <c:v>506.3</c:v>
                </c:pt>
                <c:pt idx="31">
                  <c:v>506.3</c:v>
                </c:pt>
                <c:pt idx="32">
                  <c:v>506.3</c:v>
                </c:pt>
                <c:pt idx="33">
                  <c:v>506.3</c:v>
                </c:pt>
                <c:pt idx="34">
                  <c:v>506.3</c:v>
                </c:pt>
                <c:pt idx="35">
                  <c:v>506.3</c:v>
                </c:pt>
                <c:pt idx="36">
                  <c:v>506.3</c:v>
                </c:pt>
                <c:pt idx="37">
                  <c:v>506.3</c:v>
                </c:pt>
                <c:pt idx="38">
                  <c:v>506.3</c:v>
                </c:pt>
                <c:pt idx="39">
                  <c:v>506.3</c:v>
                </c:pt>
                <c:pt idx="40">
                  <c:v>506.3</c:v>
                </c:pt>
                <c:pt idx="41">
                  <c:v>506.3</c:v>
                </c:pt>
                <c:pt idx="42">
                  <c:v>506.3</c:v>
                </c:pt>
                <c:pt idx="43">
                  <c:v>506.3</c:v>
                </c:pt>
                <c:pt idx="44">
                  <c:v>506.3</c:v>
                </c:pt>
                <c:pt idx="45">
                  <c:v>506.3</c:v>
                </c:pt>
                <c:pt idx="46">
                  <c:v>506.3</c:v>
                </c:pt>
                <c:pt idx="47">
                  <c:v>506.3</c:v>
                </c:pt>
                <c:pt idx="48">
                  <c:v>506.3</c:v>
                </c:pt>
                <c:pt idx="49">
                  <c:v>506.3</c:v>
                </c:pt>
                <c:pt idx="50">
                  <c:v>506.3</c:v>
                </c:pt>
                <c:pt idx="51">
                  <c:v>506.3</c:v>
                </c:pt>
                <c:pt idx="52">
                  <c:v>506.3</c:v>
                </c:pt>
                <c:pt idx="53">
                  <c:v>506.3</c:v>
                </c:pt>
                <c:pt idx="54">
                  <c:v>506.3</c:v>
                </c:pt>
                <c:pt idx="55">
                  <c:v>506.3</c:v>
                </c:pt>
                <c:pt idx="56">
                  <c:v>506.3</c:v>
                </c:pt>
                <c:pt idx="57">
                  <c:v>506.3</c:v>
                </c:pt>
                <c:pt idx="58">
                  <c:v>506.3</c:v>
                </c:pt>
                <c:pt idx="59">
                  <c:v>506.3</c:v>
                </c:pt>
                <c:pt idx="60">
                  <c:v>506.3</c:v>
                </c:pt>
                <c:pt idx="61">
                  <c:v>506.3</c:v>
                </c:pt>
                <c:pt idx="62">
                  <c:v>506.3</c:v>
                </c:pt>
                <c:pt idx="63">
                  <c:v>506.3</c:v>
                </c:pt>
                <c:pt idx="64">
                  <c:v>506.3</c:v>
                </c:pt>
                <c:pt idx="65">
                  <c:v>506.3</c:v>
                </c:pt>
                <c:pt idx="66">
                  <c:v>506.3</c:v>
                </c:pt>
                <c:pt idx="67">
                  <c:v>506.3</c:v>
                </c:pt>
                <c:pt idx="68">
                  <c:v>506.3</c:v>
                </c:pt>
                <c:pt idx="69">
                  <c:v>506.3</c:v>
                </c:pt>
                <c:pt idx="70">
                  <c:v>506.3</c:v>
                </c:pt>
                <c:pt idx="71">
                  <c:v>506.3</c:v>
                </c:pt>
                <c:pt idx="72">
                  <c:v>506.3</c:v>
                </c:pt>
                <c:pt idx="73">
                  <c:v>506.3</c:v>
                </c:pt>
                <c:pt idx="74">
                  <c:v>506.3</c:v>
                </c:pt>
                <c:pt idx="75">
                  <c:v>506.3</c:v>
                </c:pt>
                <c:pt idx="76">
                  <c:v>506.3</c:v>
                </c:pt>
                <c:pt idx="77">
                  <c:v>506.3</c:v>
                </c:pt>
                <c:pt idx="78">
                  <c:v>506.3</c:v>
                </c:pt>
                <c:pt idx="79">
                  <c:v>506.3</c:v>
                </c:pt>
                <c:pt idx="80">
                  <c:v>506.3</c:v>
                </c:pt>
                <c:pt idx="81">
                  <c:v>506.3</c:v>
                </c:pt>
                <c:pt idx="82">
                  <c:v>506.3</c:v>
                </c:pt>
                <c:pt idx="83">
                  <c:v>506.3</c:v>
                </c:pt>
                <c:pt idx="84">
                  <c:v>506.3</c:v>
                </c:pt>
                <c:pt idx="85">
                  <c:v>506.3</c:v>
                </c:pt>
                <c:pt idx="86">
                  <c:v>506.31</c:v>
                </c:pt>
                <c:pt idx="87">
                  <c:v>506.31</c:v>
                </c:pt>
                <c:pt idx="88">
                  <c:v>506.31</c:v>
                </c:pt>
                <c:pt idx="89">
                  <c:v>506.31</c:v>
                </c:pt>
                <c:pt idx="90">
                  <c:v>506.31</c:v>
                </c:pt>
                <c:pt idx="91">
                  <c:v>506.31</c:v>
                </c:pt>
                <c:pt idx="92">
                  <c:v>506.31</c:v>
                </c:pt>
                <c:pt idx="93">
                  <c:v>506.32</c:v>
                </c:pt>
                <c:pt idx="94">
                  <c:v>506.32</c:v>
                </c:pt>
                <c:pt idx="95">
                  <c:v>506.32</c:v>
                </c:pt>
                <c:pt idx="96">
                  <c:v>506.32</c:v>
                </c:pt>
                <c:pt idx="97">
                  <c:v>506.32</c:v>
                </c:pt>
                <c:pt idx="98">
                  <c:v>506.32</c:v>
                </c:pt>
                <c:pt idx="99">
                  <c:v>506.33</c:v>
                </c:pt>
                <c:pt idx="100">
                  <c:v>506.33</c:v>
                </c:pt>
                <c:pt idx="101">
                  <c:v>506.33</c:v>
                </c:pt>
                <c:pt idx="102">
                  <c:v>506.33</c:v>
                </c:pt>
                <c:pt idx="103">
                  <c:v>506.34</c:v>
                </c:pt>
                <c:pt idx="104">
                  <c:v>506.34</c:v>
                </c:pt>
                <c:pt idx="105">
                  <c:v>506.34</c:v>
                </c:pt>
                <c:pt idx="106">
                  <c:v>506.34</c:v>
                </c:pt>
                <c:pt idx="107">
                  <c:v>506.35</c:v>
                </c:pt>
                <c:pt idx="108">
                  <c:v>506.35</c:v>
                </c:pt>
                <c:pt idx="109">
                  <c:v>506.35</c:v>
                </c:pt>
                <c:pt idx="110">
                  <c:v>506.36</c:v>
                </c:pt>
                <c:pt idx="111">
                  <c:v>506.36</c:v>
                </c:pt>
                <c:pt idx="112">
                  <c:v>506.36</c:v>
                </c:pt>
                <c:pt idx="113">
                  <c:v>506.37</c:v>
                </c:pt>
                <c:pt idx="114">
                  <c:v>506.37</c:v>
                </c:pt>
                <c:pt idx="115">
                  <c:v>506.37</c:v>
                </c:pt>
                <c:pt idx="116">
                  <c:v>506.38</c:v>
                </c:pt>
                <c:pt idx="117">
                  <c:v>506.38</c:v>
                </c:pt>
                <c:pt idx="118">
                  <c:v>506.38</c:v>
                </c:pt>
                <c:pt idx="119">
                  <c:v>506.39</c:v>
                </c:pt>
                <c:pt idx="120">
                  <c:v>506.39</c:v>
                </c:pt>
                <c:pt idx="121">
                  <c:v>506.4</c:v>
                </c:pt>
                <c:pt idx="122">
                  <c:v>506.4</c:v>
                </c:pt>
                <c:pt idx="123">
                  <c:v>506.4</c:v>
                </c:pt>
                <c:pt idx="124">
                  <c:v>506.41</c:v>
                </c:pt>
                <c:pt idx="125">
                  <c:v>506.41</c:v>
                </c:pt>
                <c:pt idx="126">
                  <c:v>506.42</c:v>
                </c:pt>
                <c:pt idx="127">
                  <c:v>506.42</c:v>
                </c:pt>
                <c:pt idx="128">
                  <c:v>506.43</c:v>
                </c:pt>
                <c:pt idx="129">
                  <c:v>506.43</c:v>
                </c:pt>
                <c:pt idx="130">
                  <c:v>506.43</c:v>
                </c:pt>
                <c:pt idx="131">
                  <c:v>506.43</c:v>
                </c:pt>
                <c:pt idx="132">
                  <c:v>506.44</c:v>
                </c:pt>
                <c:pt idx="133">
                  <c:v>506.44</c:v>
                </c:pt>
                <c:pt idx="134">
                  <c:v>506.45</c:v>
                </c:pt>
                <c:pt idx="135">
                  <c:v>506.46</c:v>
                </c:pt>
                <c:pt idx="136">
                  <c:v>506.46</c:v>
                </c:pt>
                <c:pt idx="137">
                  <c:v>506.47</c:v>
                </c:pt>
                <c:pt idx="138">
                  <c:v>506.47</c:v>
                </c:pt>
                <c:pt idx="139">
                  <c:v>506.48</c:v>
                </c:pt>
                <c:pt idx="140">
                  <c:v>506.48</c:v>
                </c:pt>
                <c:pt idx="141">
                  <c:v>506.49</c:v>
                </c:pt>
                <c:pt idx="142">
                  <c:v>506.49</c:v>
                </c:pt>
                <c:pt idx="143">
                  <c:v>506.49</c:v>
                </c:pt>
                <c:pt idx="144">
                  <c:v>506.5</c:v>
                </c:pt>
                <c:pt idx="145">
                  <c:v>506.5</c:v>
                </c:pt>
                <c:pt idx="146">
                  <c:v>506.5</c:v>
                </c:pt>
                <c:pt idx="147">
                  <c:v>506.51</c:v>
                </c:pt>
                <c:pt idx="148">
                  <c:v>506.51</c:v>
                </c:pt>
                <c:pt idx="149">
                  <c:v>506.51</c:v>
                </c:pt>
                <c:pt idx="150">
                  <c:v>506.52</c:v>
                </c:pt>
                <c:pt idx="151">
                  <c:v>506.52</c:v>
                </c:pt>
                <c:pt idx="152">
                  <c:v>506.52</c:v>
                </c:pt>
                <c:pt idx="153">
                  <c:v>506.53</c:v>
                </c:pt>
                <c:pt idx="154">
                  <c:v>506.53</c:v>
                </c:pt>
                <c:pt idx="155">
                  <c:v>506.53</c:v>
                </c:pt>
                <c:pt idx="156">
                  <c:v>506.54</c:v>
                </c:pt>
                <c:pt idx="157">
                  <c:v>506.54</c:v>
                </c:pt>
                <c:pt idx="158">
                  <c:v>506.54</c:v>
                </c:pt>
                <c:pt idx="159">
                  <c:v>506.54</c:v>
                </c:pt>
                <c:pt idx="160">
                  <c:v>506.55</c:v>
                </c:pt>
                <c:pt idx="161">
                  <c:v>506.55</c:v>
                </c:pt>
                <c:pt idx="162">
                  <c:v>506.55</c:v>
                </c:pt>
                <c:pt idx="163">
                  <c:v>506.56</c:v>
                </c:pt>
                <c:pt idx="164">
                  <c:v>506.56</c:v>
                </c:pt>
                <c:pt idx="165">
                  <c:v>506.56</c:v>
                </c:pt>
                <c:pt idx="166">
                  <c:v>506.56</c:v>
                </c:pt>
                <c:pt idx="167">
                  <c:v>506.57</c:v>
                </c:pt>
                <c:pt idx="168">
                  <c:v>506.57</c:v>
                </c:pt>
                <c:pt idx="169">
                  <c:v>506.57</c:v>
                </c:pt>
                <c:pt idx="170">
                  <c:v>506.57</c:v>
                </c:pt>
                <c:pt idx="171">
                  <c:v>506.58</c:v>
                </c:pt>
                <c:pt idx="172">
                  <c:v>506.58</c:v>
                </c:pt>
                <c:pt idx="173">
                  <c:v>506.58</c:v>
                </c:pt>
                <c:pt idx="174">
                  <c:v>506.58</c:v>
                </c:pt>
                <c:pt idx="175">
                  <c:v>506.59</c:v>
                </c:pt>
                <c:pt idx="176">
                  <c:v>506.59</c:v>
                </c:pt>
                <c:pt idx="177">
                  <c:v>506.59</c:v>
                </c:pt>
                <c:pt idx="178">
                  <c:v>506.6</c:v>
                </c:pt>
                <c:pt idx="179">
                  <c:v>506.6</c:v>
                </c:pt>
                <c:pt idx="180">
                  <c:v>506.6</c:v>
                </c:pt>
                <c:pt idx="181">
                  <c:v>506.6</c:v>
                </c:pt>
                <c:pt idx="182">
                  <c:v>506.61</c:v>
                </c:pt>
                <c:pt idx="183">
                  <c:v>506.61</c:v>
                </c:pt>
                <c:pt idx="184">
                  <c:v>506.61</c:v>
                </c:pt>
                <c:pt idx="185">
                  <c:v>506.61</c:v>
                </c:pt>
                <c:pt idx="186">
                  <c:v>506.62</c:v>
                </c:pt>
                <c:pt idx="187">
                  <c:v>506.62</c:v>
                </c:pt>
                <c:pt idx="188">
                  <c:v>506.62</c:v>
                </c:pt>
                <c:pt idx="189">
                  <c:v>506.63</c:v>
                </c:pt>
                <c:pt idx="190">
                  <c:v>506.63</c:v>
                </c:pt>
                <c:pt idx="191">
                  <c:v>506.63</c:v>
                </c:pt>
                <c:pt idx="192">
                  <c:v>506.64</c:v>
                </c:pt>
                <c:pt idx="193">
                  <c:v>506.64</c:v>
                </c:pt>
                <c:pt idx="194">
                  <c:v>506.64</c:v>
                </c:pt>
                <c:pt idx="195">
                  <c:v>506.65</c:v>
                </c:pt>
                <c:pt idx="196">
                  <c:v>506.65</c:v>
                </c:pt>
                <c:pt idx="197">
                  <c:v>506.65</c:v>
                </c:pt>
                <c:pt idx="198">
                  <c:v>506.66</c:v>
                </c:pt>
                <c:pt idx="199">
                  <c:v>506.66</c:v>
                </c:pt>
                <c:pt idx="200">
                  <c:v>506.66</c:v>
                </c:pt>
                <c:pt idx="201">
                  <c:v>506.67</c:v>
                </c:pt>
                <c:pt idx="202">
                  <c:v>506.67</c:v>
                </c:pt>
                <c:pt idx="203">
                  <c:v>506.67</c:v>
                </c:pt>
                <c:pt idx="204">
                  <c:v>506.67</c:v>
                </c:pt>
                <c:pt idx="205">
                  <c:v>506.68</c:v>
                </c:pt>
                <c:pt idx="206">
                  <c:v>506.68</c:v>
                </c:pt>
                <c:pt idx="207">
                  <c:v>506.68</c:v>
                </c:pt>
                <c:pt idx="208">
                  <c:v>506.69</c:v>
                </c:pt>
                <c:pt idx="209">
                  <c:v>506.69</c:v>
                </c:pt>
                <c:pt idx="210">
                  <c:v>506.69</c:v>
                </c:pt>
                <c:pt idx="211">
                  <c:v>506.7</c:v>
                </c:pt>
                <c:pt idx="212">
                  <c:v>506.7</c:v>
                </c:pt>
                <c:pt idx="213">
                  <c:v>506.7</c:v>
                </c:pt>
                <c:pt idx="214">
                  <c:v>506.71</c:v>
                </c:pt>
                <c:pt idx="215">
                  <c:v>506.71</c:v>
                </c:pt>
                <c:pt idx="216">
                  <c:v>506.71</c:v>
                </c:pt>
                <c:pt idx="217">
                  <c:v>506.72</c:v>
                </c:pt>
                <c:pt idx="218">
                  <c:v>506.72</c:v>
                </c:pt>
                <c:pt idx="219">
                  <c:v>506.72</c:v>
                </c:pt>
                <c:pt idx="220">
                  <c:v>506.73</c:v>
                </c:pt>
                <c:pt idx="221">
                  <c:v>506.73</c:v>
                </c:pt>
                <c:pt idx="222">
                  <c:v>506.73</c:v>
                </c:pt>
                <c:pt idx="223">
                  <c:v>506.74</c:v>
                </c:pt>
                <c:pt idx="224">
                  <c:v>506.74</c:v>
                </c:pt>
                <c:pt idx="225">
                  <c:v>506.74</c:v>
                </c:pt>
                <c:pt idx="226">
                  <c:v>506.75</c:v>
                </c:pt>
                <c:pt idx="227">
                  <c:v>506.75</c:v>
                </c:pt>
                <c:pt idx="228">
                  <c:v>506.75</c:v>
                </c:pt>
                <c:pt idx="229">
                  <c:v>506.76</c:v>
                </c:pt>
                <c:pt idx="230">
                  <c:v>506.76</c:v>
                </c:pt>
                <c:pt idx="231">
                  <c:v>506.76</c:v>
                </c:pt>
                <c:pt idx="232">
                  <c:v>506.77</c:v>
                </c:pt>
                <c:pt idx="233">
                  <c:v>506.77</c:v>
                </c:pt>
                <c:pt idx="234">
                  <c:v>506.77</c:v>
                </c:pt>
                <c:pt idx="235">
                  <c:v>506.78</c:v>
                </c:pt>
                <c:pt idx="236">
                  <c:v>506.78</c:v>
                </c:pt>
                <c:pt idx="237">
                  <c:v>506.79</c:v>
                </c:pt>
                <c:pt idx="238">
                  <c:v>506.79</c:v>
                </c:pt>
                <c:pt idx="239">
                  <c:v>506.79</c:v>
                </c:pt>
                <c:pt idx="240">
                  <c:v>506.79</c:v>
                </c:pt>
                <c:pt idx="241">
                  <c:v>506.8</c:v>
                </c:pt>
                <c:pt idx="242">
                  <c:v>506.8</c:v>
                </c:pt>
                <c:pt idx="243">
                  <c:v>506.8</c:v>
                </c:pt>
                <c:pt idx="244">
                  <c:v>506.8</c:v>
                </c:pt>
                <c:pt idx="245">
                  <c:v>506.81</c:v>
                </c:pt>
                <c:pt idx="246">
                  <c:v>506.81</c:v>
                </c:pt>
                <c:pt idx="247">
                  <c:v>506.81</c:v>
                </c:pt>
                <c:pt idx="248">
                  <c:v>506.81</c:v>
                </c:pt>
                <c:pt idx="249">
                  <c:v>506.81</c:v>
                </c:pt>
                <c:pt idx="250">
                  <c:v>506.81</c:v>
                </c:pt>
                <c:pt idx="251">
                  <c:v>506.81</c:v>
                </c:pt>
                <c:pt idx="252">
                  <c:v>506.81</c:v>
                </c:pt>
                <c:pt idx="253">
                  <c:v>506.81</c:v>
                </c:pt>
                <c:pt idx="254">
                  <c:v>506.81</c:v>
                </c:pt>
                <c:pt idx="255">
                  <c:v>506.82</c:v>
                </c:pt>
                <c:pt idx="256">
                  <c:v>506.82</c:v>
                </c:pt>
                <c:pt idx="257">
                  <c:v>506.82</c:v>
                </c:pt>
                <c:pt idx="258">
                  <c:v>506.82</c:v>
                </c:pt>
                <c:pt idx="259">
                  <c:v>506.82</c:v>
                </c:pt>
                <c:pt idx="260">
                  <c:v>506.82</c:v>
                </c:pt>
                <c:pt idx="261">
                  <c:v>506.82</c:v>
                </c:pt>
                <c:pt idx="262">
                  <c:v>506.82</c:v>
                </c:pt>
                <c:pt idx="263">
                  <c:v>506.82</c:v>
                </c:pt>
                <c:pt idx="264">
                  <c:v>506.82</c:v>
                </c:pt>
                <c:pt idx="265">
                  <c:v>506.82</c:v>
                </c:pt>
                <c:pt idx="266">
                  <c:v>506.82</c:v>
                </c:pt>
                <c:pt idx="267">
                  <c:v>506.82</c:v>
                </c:pt>
                <c:pt idx="268">
                  <c:v>506.82</c:v>
                </c:pt>
                <c:pt idx="269">
                  <c:v>506.82</c:v>
                </c:pt>
                <c:pt idx="270">
                  <c:v>506.82</c:v>
                </c:pt>
                <c:pt idx="271">
                  <c:v>506.82</c:v>
                </c:pt>
                <c:pt idx="272">
                  <c:v>506.82</c:v>
                </c:pt>
                <c:pt idx="273">
                  <c:v>506.82</c:v>
                </c:pt>
                <c:pt idx="274">
                  <c:v>506.83</c:v>
                </c:pt>
                <c:pt idx="275">
                  <c:v>506.83</c:v>
                </c:pt>
                <c:pt idx="276">
                  <c:v>506.83</c:v>
                </c:pt>
                <c:pt idx="277">
                  <c:v>506.83</c:v>
                </c:pt>
                <c:pt idx="278">
                  <c:v>506.83</c:v>
                </c:pt>
                <c:pt idx="279">
                  <c:v>506.83</c:v>
                </c:pt>
                <c:pt idx="280">
                  <c:v>506.83</c:v>
                </c:pt>
                <c:pt idx="281">
                  <c:v>506.83</c:v>
                </c:pt>
                <c:pt idx="282">
                  <c:v>506.83</c:v>
                </c:pt>
                <c:pt idx="283">
                  <c:v>506.83</c:v>
                </c:pt>
                <c:pt idx="284">
                  <c:v>506.84</c:v>
                </c:pt>
                <c:pt idx="285">
                  <c:v>506.84</c:v>
                </c:pt>
                <c:pt idx="286">
                  <c:v>506.84</c:v>
                </c:pt>
                <c:pt idx="287">
                  <c:v>506.84</c:v>
                </c:pt>
                <c:pt idx="288">
                  <c:v>506.84</c:v>
                </c:pt>
                <c:pt idx="289">
                  <c:v>506.84</c:v>
                </c:pt>
                <c:pt idx="290">
                  <c:v>506.84</c:v>
                </c:pt>
                <c:pt idx="291">
                  <c:v>506.84</c:v>
                </c:pt>
                <c:pt idx="292">
                  <c:v>506.84</c:v>
                </c:pt>
                <c:pt idx="293">
                  <c:v>506.85</c:v>
                </c:pt>
                <c:pt idx="294">
                  <c:v>506.85</c:v>
                </c:pt>
                <c:pt idx="295">
                  <c:v>506.85</c:v>
                </c:pt>
                <c:pt idx="296">
                  <c:v>506.85</c:v>
                </c:pt>
                <c:pt idx="297">
                  <c:v>506.85</c:v>
                </c:pt>
                <c:pt idx="298">
                  <c:v>506.85</c:v>
                </c:pt>
                <c:pt idx="299">
                  <c:v>506.85</c:v>
                </c:pt>
                <c:pt idx="300">
                  <c:v>506.86</c:v>
                </c:pt>
                <c:pt idx="301">
                  <c:v>506.86</c:v>
                </c:pt>
                <c:pt idx="302">
                  <c:v>506.86</c:v>
                </c:pt>
                <c:pt idx="303">
                  <c:v>506.86</c:v>
                </c:pt>
                <c:pt idx="304">
                  <c:v>506.86</c:v>
                </c:pt>
                <c:pt idx="305">
                  <c:v>506.87</c:v>
                </c:pt>
                <c:pt idx="306">
                  <c:v>506.87</c:v>
                </c:pt>
                <c:pt idx="307">
                  <c:v>506.88</c:v>
                </c:pt>
                <c:pt idx="308">
                  <c:v>506.89</c:v>
                </c:pt>
                <c:pt idx="309">
                  <c:v>506.9</c:v>
                </c:pt>
                <c:pt idx="310">
                  <c:v>506.92</c:v>
                </c:pt>
                <c:pt idx="311">
                  <c:v>506.95</c:v>
                </c:pt>
                <c:pt idx="312">
                  <c:v>506.98</c:v>
                </c:pt>
                <c:pt idx="313">
                  <c:v>507</c:v>
                </c:pt>
                <c:pt idx="314">
                  <c:v>507.04</c:v>
                </c:pt>
                <c:pt idx="315">
                  <c:v>507.07</c:v>
                </c:pt>
                <c:pt idx="316">
                  <c:v>507.1</c:v>
                </c:pt>
                <c:pt idx="317">
                  <c:v>507.14</c:v>
                </c:pt>
                <c:pt idx="318">
                  <c:v>507.17</c:v>
                </c:pt>
                <c:pt idx="319">
                  <c:v>507.2</c:v>
                </c:pt>
                <c:pt idx="320">
                  <c:v>507.23</c:v>
                </c:pt>
                <c:pt idx="321">
                  <c:v>507.26</c:v>
                </c:pt>
                <c:pt idx="322">
                  <c:v>507.29</c:v>
                </c:pt>
                <c:pt idx="323">
                  <c:v>507.31</c:v>
                </c:pt>
                <c:pt idx="324">
                  <c:v>507.33</c:v>
                </c:pt>
                <c:pt idx="325">
                  <c:v>507.35</c:v>
                </c:pt>
                <c:pt idx="326">
                  <c:v>507.37</c:v>
                </c:pt>
                <c:pt idx="327">
                  <c:v>507.39</c:v>
                </c:pt>
                <c:pt idx="328">
                  <c:v>507.4</c:v>
                </c:pt>
                <c:pt idx="329">
                  <c:v>507.41</c:v>
                </c:pt>
                <c:pt idx="330">
                  <c:v>507.43</c:v>
                </c:pt>
                <c:pt idx="331">
                  <c:v>507.44</c:v>
                </c:pt>
                <c:pt idx="332">
                  <c:v>507.45</c:v>
                </c:pt>
                <c:pt idx="333">
                  <c:v>507.46</c:v>
                </c:pt>
                <c:pt idx="334">
                  <c:v>507.47</c:v>
                </c:pt>
                <c:pt idx="335">
                  <c:v>507.48</c:v>
                </c:pt>
                <c:pt idx="336">
                  <c:v>507.49</c:v>
                </c:pt>
                <c:pt idx="337">
                  <c:v>507.5</c:v>
                </c:pt>
                <c:pt idx="338">
                  <c:v>507.51</c:v>
                </c:pt>
                <c:pt idx="339">
                  <c:v>507.52</c:v>
                </c:pt>
                <c:pt idx="340">
                  <c:v>507.53</c:v>
                </c:pt>
                <c:pt idx="341">
                  <c:v>507.54</c:v>
                </c:pt>
                <c:pt idx="342">
                  <c:v>507.55</c:v>
                </c:pt>
                <c:pt idx="343">
                  <c:v>507.56</c:v>
                </c:pt>
                <c:pt idx="344">
                  <c:v>507.57</c:v>
                </c:pt>
                <c:pt idx="345">
                  <c:v>507.58</c:v>
                </c:pt>
                <c:pt idx="346">
                  <c:v>507.59</c:v>
                </c:pt>
                <c:pt idx="347">
                  <c:v>507.6</c:v>
                </c:pt>
                <c:pt idx="348">
                  <c:v>507.61</c:v>
                </c:pt>
                <c:pt idx="349">
                  <c:v>507.62</c:v>
                </c:pt>
                <c:pt idx="350">
                  <c:v>507.62</c:v>
                </c:pt>
                <c:pt idx="351">
                  <c:v>507.63</c:v>
                </c:pt>
                <c:pt idx="352">
                  <c:v>507.64</c:v>
                </c:pt>
                <c:pt idx="353">
                  <c:v>507.65</c:v>
                </c:pt>
                <c:pt idx="354">
                  <c:v>507.66</c:v>
                </c:pt>
                <c:pt idx="355">
                  <c:v>507.67</c:v>
                </c:pt>
                <c:pt idx="356">
                  <c:v>507.68</c:v>
                </c:pt>
                <c:pt idx="357">
                  <c:v>507.69</c:v>
                </c:pt>
                <c:pt idx="358">
                  <c:v>507.7</c:v>
                </c:pt>
                <c:pt idx="359">
                  <c:v>507.71</c:v>
                </c:pt>
                <c:pt idx="360">
                  <c:v>507.71</c:v>
                </c:pt>
                <c:pt idx="361">
                  <c:v>507.72</c:v>
                </c:pt>
                <c:pt idx="362">
                  <c:v>507.73</c:v>
                </c:pt>
                <c:pt idx="363">
                  <c:v>507.73</c:v>
                </c:pt>
                <c:pt idx="364">
                  <c:v>507.74</c:v>
                </c:pt>
                <c:pt idx="365">
                  <c:v>507.76</c:v>
                </c:pt>
                <c:pt idx="366">
                  <c:v>507.77</c:v>
                </c:pt>
                <c:pt idx="367">
                  <c:v>507.79</c:v>
                </c:pt>
                <c:pt idx="368">
                  <c:v>507.81</c:v>
                </c:pt>
                <c:pt idx="369">
                  <c:v>507.83</c:v>
                </c:pt>
                <c:pt idx="370">
                  <c:v>507.86</c:v>
                </c:pt>
                <c:pt idx="371">
                  <c:v>507.88</c:v>
                </c:pt>
                <c:pt idx="372">
                  <c:v>507.9</c:v>
                </c:pt>
                <c:pt idx="373">
                  <c:v>507.93</c:v>
                </c:pt>
                <c:pt idx="374">
                  <c:v>507.95</c:v>
                </c:pt>
                <c:pt idx="375">
                  <c:v>507.98</c:v>
                </c:pt>
                <c:pt idx="376">
                  <c:v>508.01</c:v>
                </c:pt>
                <c:pt idx="377">
                  <c:v>508.03</c:v>
                </c:pt>
                <c:pt idx="378">
                  <c:v>508.06</c:v>
                </c:pt>
                <c:pt idx="379">
                  <c:v>508.08</c:v>
                </c:pt>
                <c:pt idx="380">
                  <c:v>508.11</c:v>
                </c:pt>
                <c:pt idx="381">
                  <c:v>508.13</c:v>
                </c:pt>
                <c:pt idx="382">
                  <c:v>508.16</c:v>
                </c:pt>
                <c:pt idx="383">
                  <c:v>508.19</c:v>
                </c:pt>
                <c:pt idx="384">
                  <c:v>508.21</c:v>
                </c:pt>
                <c:pt idx="385">
                  <c:v>508.23</c:v>
                </c:pt>
                <c:pt idx="386">
                  <c:v>508.26</c:v>
                </c:pt>
                <c:pt idx="387">
                  <c:v>508.28</c:v>
                </c:pt>
                <c:pt idx="388">
                  <c:v>508.31</c:v>
                </c:pt>
                <c:pt idx="389">
                  <c:v>508.33</c:v>
                </c:pt>
                <c:pt idx="390">
                  <c:v>508.36</c:v>
                </c:pt>
                <c:pt idx="391">
                  <c:v>508.38</c:v>
                </c:pt>
                <c:pt idx="392">
                  <c:v>508.41</c:v>
                </c:pt>
                <c:pt idx="393">
                  <c:v>508.43</c:v>
                </c:pt>
                <c:pt idx="394">
                  <c:v>508.45</c:v>
                </c:pt>
                <c:pt idx="395">
                  <c:v>508.47</c:v>
                </c:pt>
                <c:pt idx="396">
                  <c:v>508.5</c:v>
                </c:pt>
                <c:pt idx="397">
                  <c:v>508.54</c:v>
                </c:pt>
                <c:pt idx="398">
                  <c:v>508.57</c:v>
                </c:pt>
                <c:pt idx="399">
                  <c:v>508.6</c:v>
                </c:pt>
                <c:pt idx="400">
                  <c:v>508.62</c:v>
                </c:pt>
                <c:pt idx="401">
                  <c:v>508.65</c:v>
                </c:pt>
                <c:pt idx="402">
                  <c:v>508.66</c:v>
                </c:pt>
                <c:pt idx="403">
                  <c:v>508.67</c:v>
                </c:pt>
                <c:pt idx="404">
                  <c:v>508.68</c:v>
                </c:pt>
                <c:pt idx="405">
                  <c:v>508.7</c:v>
                </c:pt>
                <c:pt idx="406">
                  <c:v>508.71</c:v>
                </c:pt>
                <c:pt idx="407">
                  <c:v>508.73</c:v>
                </c:pt>
                <c:pt idx="408">
                  <c:v>508.75</c:v>
                </c:pt>
                <c:pt idx="409">
                  <c:v>508.77</c:v>
                </c:pt>
                <c:pt idx="410">
                  <c:v>508.8</c:v>
                </c:pt>
                <c:pt idx="411">
                  <c:v>508.82</c:v>
                </c:pt>
                <c:pt idx="412">
                  <c:v>508.84</c:v>
                </c:pt>
                <c:pt idx="413">
                  <c:v>508.87</c:v>
                </c:pt>
                <c:pt idx="414">
                  <c:v>508.89</c:v>
                </c:pt>
                <c:pt idx="415">
                  <c:v>508.91</c:v>
                </c:pt>
                <c:pt idx="416">
                  <c:v>508.93</c:v>
                </c:pt>
                <c:pt idx="417">
                  <c:v>508.95</c:v>
                </c:pt>
                <c:pt idx="418">
                  <c:v>508.97</c:v>
                </c:pt>
                <c:pt idx="419">
                  <c:v>508.99</c:v>
                </c:pt>
                <c:pt idx="420">
                  <c:v>509.01</c:v>
                </c:pt>
                <c:pt idx="421">
                  <c:v>509.03</c:v>
                </c:pt>
                <c:pt idx="422">
                  <c:v>509.05</c:v>
                </c:pt>
                <c:pt idx="423">
                  <c:v>509.07</c:v>
                </c:pt>
                <c:pt idx="424">
                  <c:v>509.09</c:v>
                </c:pt>
                <c:pt idx="425">
                  <c:v>509.11</c:v>
                </c:pt>
                <c:pt idx="426">
                  <c:v>509.13</c:v>
                </c:pt>
                <c:pt idx="427">
                  <c:v>509.15</c:v>
                </c:pt>
                <c:pt idx="428">
                  <c:v>509.17</c:v>
                </c:pt>
                <c:pt idx="429">
                  <c:v>509.19</c:v>
                </c:pt>
                <c:pt idx="430">
                  <c:v>509.21</c:v>
                </c:pt>
                <c:pt idx="431">
                  <c:v>509.23</c:v>
                </c:pt>
                <c:pt idx="432">
                  <c:v>509.24</c:v>
                </c:pt>
                <c:pt idx="433">
                  <c:v>509.26</c:v>
                </c:pt>
                <c:pt idx="434">
                  <c:v>509.28</c:v>
                </c:pt>
                <c:pt idx="435">
                  <c:v>509.3</c:v>
                </c:pt>
                <c:pt idx="436">
                  <c:v>509.31</c:v>
                </c:pt>
                <c:pt idx="437">
                  <c:v>509.33</c:v>
                </c:pt>
                <c:pt idx="438">
                  <c:v>509.34</c:v>
                </c:pt>
                <c:pt idx="439">
                  <c:v>509.36</c:v>
                </c:pt>
                <c:pt idx="440">
                  <c:v>509.38</c:v>
                </c:pt>
                <c:pt idx="441">
                  <c:v>509.39</c:v>
                </c:pt>
                <c:pt idx="442">
                  <c:v>509.41</c:v>
                </c:pt>
                <c:pt idx="443">
                  <c:v>509.42</c:v>
                </c:pt>
                <c:pt idx="444">
                  <c:v>509.44</c:v>
                </c:pt>
                <c:pt idx="445">
                  <c:v>509.45</c:v>
                </c:pt>
                <c:pt idx="446">
                  <c:v>509.47</c:v>
                </c:pt>
                <c:pt idx="447">
                  <c:v>509.48</c:v>
                </c:pt>
                <c:pt idx="448">
                  <c:v>509.5</c:v>
                </c:pt>
                <c:pt idx="449">
                  <c:v>509.51</c:v>
                </c:pt>
                <c:pt idx="450">
                  <c:v>509.53</c:v>
                </c:pt>
                <c:pt idx="451">
                  <c:v>509.55</c:v>
                </c:pt>
                <c:pt idx="452">
                  <c:v>509.56</c:v>
                </c:pt>
                <c:pt idx="453">
                  <c:v>509.58</c:v>
                </c:pt>
                <c:pt idx="454">
                  <c:v>509.6</c:v>
                </c:pt>
                <c:pt idx="455">
                  <c:v>509.62</c:v>
                </c:pt>
                <c:pt idx="456">
                  <c:v>509.63</c:v>
                </c:pt>
                <c:pt idx="457">
                  <c:v>509.65</c:v>
                </c:pt>
                <c:pt idx="458">
                  <c:v>509.67</c:v>
                </c:pt>
                <c:pt idx="459">
                  <c:v>509.7</c:v>
                </c:pt>
                <c:pt idx="460">
                  <c:v>509.72</c:v>
                </c:pt>
                <c:pt idx="461">
                  <c:v>509.74</c:v>
                </c:pt>
                <c:pt idx="462">
                  <c:v>509.76</c:v>
                </c:pt>
                <c:pt idx="463">
                  <c:v>509.79</c:v>
                </c:pt>
                <c:pt idx="464">
                  <c:v>509.81</c:v>
                </c:pt>
                <c:pt idx="465">
                  <c:v>509.84</c:v>
                </c:pt>
                <c:pt idx="466">
                  <c:v>509.86</c:v>
                </c:pt>
                <c:pt idx="467">
                  <c:v>509.89</c:v>
                </c:pt>
                <c:pt idx="468">
                  <c:v>509.92</c:v>
                </c:pt>
                <c:pt idx="469">
                  <c:v>509.95</c:v>
                </c:pt>
                <c:pt idx="470">
                  <c:v>509.98</c:v>
                </c:pt>
                <c:pt idx="471">
                  <c:v>510.01</c:v>
                </c:pt>
                <c:pt idx="472">
                  <c:v>510.04</c:v>
                </c:pt>
                <c:pt idx="473">
                  <c:v>510.07</c:v>
                </c:pt>
                <c:pt idx="474">
                  <c:v>510.1</c:v>
                </c:pt>
                <c:pt idx="475">
                  <c:v>510.14</c:v>
                </c:pt>
                <c:pt idx="476">
                  <c:v>510.17</c:v>
                </c:pt>
                <c:pt idx="477">
                  <c:v>510.2</c:v>
                </c:pt>
                <c:pt idx="478">
                  <c:v>510.24</c:v>
                </c:pt>
                <c:pt idx="479">
                  <c:v>510.27</c:v>
                </c:pt>
                <c:pt idx="480">
                  <c:v>510.3</c:v>
                </c:pt>
                <c:pt idx="481">
                  <c:v>510.33</c:v>
                </c:pt>
                <c:pt idx="482">
                  <c:v>510.36</c:v>
                </c:pt>
                <c:pt idx="483">
                  <c:v>510.4</c:v>
                </c:pt>
                <c:pt idx="484">
                  <c:v>510.43</c:v>
                </c:pt>
                <c:pt idx="485">
                  <c:v>510.46</c:v>
                </c:pt>
                <c:pt idx="486">
                  <c:v>510.49</c:v>
                </c:pt>
                <c:pt idx="487">
                  <c:v>510.51</c:v>
                </c:pt>
                <c:pt idx="488">
                  <c:v>510.54</c:v>
                </c:pt>
                <c:pt idx="489">
                  <c:v>510.57</c:v>
                </c:pt>
                <c:pt idx="490">
                  <c:v>510.6</c:v>
                </c:pt>
                <c:pt idx="491">
                  <c:v>510.62</c:v>
                </c:pt>
                <c:pt idx="492">
                  <c:v>510.64</c:v>
                </c:pt>
                <c:pt idx="493">
                  <c:v>510.67</c:v>
                </c:pt>
                <c:pt idx="494">
                  <c:v>510.69</c:v>
                </c:pt>
                <c:pt idx="495">
                  <c:v>510.71</c:v>
                </c:pt>
                <c:pt idx="496">
                  <c:v>510.71</c:v>
                </c:pt>
                <c:pt idx="497">
                  <c:v>510.73</c:v>
                </c:pt>
                <c:pt idx="498">
                  <c:v>510.76</c:v>
                </c:pt>
                <c:pt idx="499">
                  <c:v>510.78</c:v>
                </c:pt>
                <c:pt idx="500">
                  <c:v>510.8</c:v>
                </c:pt>
                <c:pt idx="501">
                  <c:v>510.81</c:v>
                </c:pt>
                <c:pt idx="502">
                  <c:v>510.83</c:v>
                </c:pt>
                <c:pt idx="503">
                  <c:v>510.85</c:v>
                </c:pt>
                <c:pt idx="504">
                  <c:v>510.87</c:v>
                </c:pt>
                <c:pt idx="505">
                  <c:v>510.88</c:v>
                </c:pt>
                <c:pt idx="506">
                  <c:v>510.9</c:v>
                </c:pt>
                <c:pt idx="507">
                  <c:v>510.91</c:v>
                </c:pt>
                <c:pt idx="508">
                  <c:v>510.93</c:v>
                </c:pt>
                <c:pt idx="509">
                  <c:v>510.95</c:v>
                </c:pt>
                <c:pt idx="510">
                  <c:v>510.96</c:v>
                </c:pt>
                <c:pt idx="511">
                  <c:v>510.98</c:v>
                </c:pt>
                <c:pt idx="512">
                  <c:v>510.99</c:v>
                </c:pt>
                <c:pt idx="513">
                  <c:v>511.01</c:v>
                </c:pt>
                <c:pt idx="514">
                  <c:v>511.02</c:v>
                </c:pt>
                <c:pt idx="515">
                  <c:v>511.04</c:v>
                </c:pt>
                <c:pt idx="516">
                  <c:v>511.05</c:v>
                </c:pt>
                <c:pt idx="517">
                  <c:v>511.07</c:v>
                </c:pt>
                <c:pt idx="518">
                  <c:v>511.08</c:v>
                </c:pt>
                <c:pt idx="519">
                  <c:v>511.1</c:v>
                </c:pt>
                <c:pt idx="520">
                  <c:v>511.11</c:v>
                </c:pt>
                <c:pt idx="521">
                  <c:v>511.13</c:v>
                </c:pt>
                <c:pt idx="522">
                  <c:v>511.14</c:v>
                </c:pt>
                <c:pt idx="523">
                  <c:v>511.16</c:v>
                </c:pt>
                <c:pt idx="524">
                  <c:v>511.17</c:v>
                </c:pt>
                <c:pt idx="525">
                  <c:v>511.19</c:v>
                </c:pt>
                <c:pt idx="526">
                  <c:v>511.22</c:v>
                </c:pt>
                <c:pt idx="527">
                  <c:v>511.24</c:v>
                </c:pt>
                <c:pt idx="528">
                  <c:v>511.25</c:v>
                </c:pt>
                <c:pt idx="529">
                  <c:v>511.26</c:v>
                </c:pt>
                <c:pt idx="530">
                  <c:v>511.27</c:v>
                </c:pt>
                <c:pt idx="531">
                  <c:v>511.29</c:v>
                </c:pt>
                <c:pt idx="532">
                  <c:v>511.3</c:v>
                </c:pt>
                <c:pt idx="533">
                  <c:v>511.31</c:v>
                </c:pt>
                <c:pt idx="534">
                  <c:v>511.33</c:v>
                </c:pt>
                <c:pt idx="535">
                  <c:v>511.34</c:v>
                </c:pt>
                <c:pt idx="536">
                  <c:v>511.36</c:v>
                </c:pt>
                <c:pt idx="537">
                  <c:v>511.37</c:v>
                </c:pt>
                <c:pt idx="538">
                  <c:v>511.39</c:v>
                </c:pt>
                <c:pt idx="539">
                  <c:v>511.4</c:v>
                </c:pt>
                <c:pt idx="540">
                  <c:v>511.42</c:v>
                </c:pt>
                <c:pt idx="541">
                  <c:v>511.43</c:v>
                </c:pt>
                <c:pt idx="542">
                  <c:v>511.44</c:v>
                </c:pt>
                <c:pt idx="543">
                  <c:v>511.45</c:v>
                </c:pt>
                <c:pt idx="544">
                  <c:v>511.47</c:v>
                </c:pt>
                <c:pt idx="545">
                  <c:v>511.48</c:v>
                </c:pt>
                <c:pt idx="546">
                  <c:v>511.5</c:v>
                </c:pt>
                <c:pt idx="547">
                  <c:v>511.51</c:v>
                </c:pt>
                <c:pt idx="548">
                  <c:v>511.53</c:v>
                </c:pt>
                <c:pt idx="549">
                  <c:v>511.55</c:v>
                </c:pt>
                <c:pt idx="550">
                  <c:v>511.56</c:v>
                </c:pt>
                <c:pt idx="551">
                  <c:v>511.58</c:v>
                </c:pt>
                <c:pt idx="552">
                  <c:v>511.6</c:v>
                </c:pt>
                <c:pt idx="553">
                  <c:v>511.61</c:v>
                </c:pt>
                <c:pt idx="554">
                  <c:v>511.63</c:v>
                </c:pt>
                <c:pt idx="555">
                  <c:v>511.65</c:v>
                </c:pt>
                <c:pt idx="556">
                  <c:v>511.66</c:v>
                </c:pt>
                <c:pt idx="557">
                  <c:v>511.68</c:v>
                </c:pt>
                <c:pt idx="558">
                  <c:v>511.7</c:v>
                </c:pt>
                <c:pt idx="559">
                  <c:v>511.71</c:v>
                </c:pt>
                <c:pt idx="560">
                  <c:v>511.73</c:v>
                </c:pt>
                <c:pt idx="561">
                  <c:v>511.75</c:v>
                </c:pt>
                <c:pt idx="562">
                  <c:v>511.76</c:v>
                </c:pt>
                <c:pt idx="563">
                  <c:v>511.78</c:v>
                </c:pt>
                <c:pt idx="564">
                  <c:v>511.79</c:v>
                </c:pt>
                <c:pt idx="565">
                  <c:v>511.81</c:v>
                </c:pt>
                <c:pt idx="566">
                  <c:v>511.83</c:v>
                </c:pt>
                <c:pt idx="567">
                  <c:v>511.84</c:v>
                </c:pt>
                <c:pt idx="568">
                  <c:v>511.86</c:v>
                </c:pt>
                <c:pt idx="569">
                  <c:v>511.88</c:v>
                </c:pt>
                <c:pt idx="570">
                  <c:v>511.9</c:v>
                </c:pt>
                <c:pt idx="571">
                  <c:v>511.91</c:v>
                </c:pt>
                <c:pt idx="572">
                  <c:v>511.93</c:v>
                </c:pt>
                <c:pt idx="573">
                  <c:v>511.95</c:v>
                </c:pt>
                <c:pt idx="574">
                  <c:v>511.97</c:v>
                </c:pt>
                <c:pt idx="575">
                  <c:v>511.99</c:v>
                </c:pt>
                <c:pt idx="576">
                  <c:v>512</c:v>
                </c:pt>
                <c:pt idx="577">
                  <c:v>512.02</c:v>
                </c:pt>
                <c:pt idx="578">
                  <c:v>512.04</c:v>
                </c:pt>
                <c:pt idx="579">
                  <c:v>512.05999999999995</c:v>
                </c:pt>
                <c:pt idx="580">
                  <c:v>512.09</c:v>
                </c:pt>
                <c:pt idx="581">
                  <c:v>512.11</c:v>
                </c:pt>
                <c:pt idx="582">
                  <c:v>512.13</c:v>
                </c:pt>
                <c:pt idx="583">
                  <c:v>512.15</c:v>
                </c:pt>
                <c:pt idx="584">
                  <c:v>512.16999999999996</c:v>
                </c:pt>
                <c:pt idx="585">
                  <c:v>512.19000000000005</c:v>
                </c:pt>
                <c:pt idx="586">
                  <c:v>512.20000000000005</c:v>
                </c:pt>
                <c:pt idx="587">
                  <c:v>512.22</c:v>
                </c:pt>
                <c:pt idx="588">
                  <c:v>512.24</c:v>
                </c:pt>
                <c:pt idx="589">
                  <c:v>512.26</c:v>
                </c:pt>
                <c:pt idx="590">
                  <c:v>512.28</c:v>
                </c:pt>
                <c:pt idx="591">
                  <c:v>512.29999999999995</c:v>
                </c:pt>
                <c:pt idx="592">
                  <c:v>512.32000000000005</c:v>
                </c:pt>
                <c:pt idx="593">
                  <c:v>512.34</c:v>
                </c:pt>
                <c:pt idx="594">
                  <c:v>512.36</c:v>
                </c:pt>
                <c:pt idx="595">
                  <c:v>512.38</c:v>
                </c:pt>
                <c:pt idx="596">
                  <c:v>512.4</c:v>
                </c:pt>
                <c:pt idx="597">
                  <c:v>512.41999999999996</c:v>
                </c:pt>
                <c:pt idx="598">
                  <c:v>512.44000000000005</c:v>
                </c:pt>
                <c:pt idx="599">
                  <c:v>512.46</c:v>
                </c:pt>
                <c:pt idx="600">
                  <c:v>512.47</c:v>
                </c:pt>
                <c:pt idx="601">
                  <c:v>512.49</c:v>
                </c:pt>
                <c:pt idx="602">
                  <c:v>512.51</c:v>
                </c:pt>
                <c:pt idx="603">
                  <c:v>512.53</c:v>
                </c:pt>
                <c:pt idx="604">
                  <c:v>512.54999999999995</c:v>
                </c:pt>
                <c:pt idx="605">
                  <c:v>512.57000000000005</c:v>
                </c:pt>
                <c:pt idx="606">
                  <c:v>512.58000000000004</c:v>
                </c:pt>
                <c:pt idx="607">
                  <c:v>512.6</c:v>
                </c:pt>
                <c:pt idx="608">
                  <c:v>512.62</c:v>
                </c:pt>
                <c:pt idx="609">
                  <c:v>512.63</c:v>
                </c:pt>
                <c:pt idx="610">
                  <c:v>512.65</c:v>
                </c:pt>
                <c:pt idx="611">
                  <c:v>512.66</c:v>
                </c:pt>
                <c:pt idx="612">
                  <c:v>512.67999999999995</c:v>
                </c:pt>
                <c:pt idx="613">
                  <c:v>512.70000000000005</c:v>
                </c:pt>
                <c:pt idx="614">
                  <c:v>512.71</c:v>
                </c:pt>
                <c:pt idx="615">
                  <c:v>512.73</c:v>
                </c:pt>
                <c:pt idx="616">
                  <c:v>512.75</c:v>
                </c:pt>
                <c:pt idx="617">
                  <c:v>512.77</c:v>
                </c:pt>
                <c:pt idx="618">
                  <c:v>512.78</c:v>
                </c:pt>
                <c:pt idx="619">
                  <c:v>512.79999999999995</c:v>
                </c:pt>
                <c:pt idx="620">
                  <c:v>512.82000000000005</c:v>
                </c:pt>
                <c:pt idx="621">
                  <c:v>512.84</c:v>
                </c:pt>
                <c:pt idx="622">
                  <c:v>512.87</c:v>
                </c:pt>
                <c:pt idx="623">
                  <c:v>512.89</c:v>
                </c:pt>
                <c:pt idx="624">
                  <c:v>512.91</c:v>
                </c:pt>
                <c:pt idx="625">
                  <c:v>512.92999999999995</c:v>
                </c:pt>
                <c:pt idx="626">
                  <c:v>512.95000000000005</c:v>
                </c:pt>
                <c:pt idx="627">
                  <c:v>512.97</c:v>
                </c:pt>
                <c:pt idx="628">
                  <c:v>512.99</c:v>
                </c:pt>
                <c:pt idx="629">
                  <c:v>513.01</c:v>
                </c:pt>
                <c:pt idx="630">
                  <c:v>513.03</c:v>
                </c:pt>
                <c:pt idx="631">
                  <c:v>513.04999999999995</c:v>
                </c:pt>
                <c:pt idx="632">
                  <c:v>513.08000000000004</c:v>
                </c:pt>
                <c:pt idx="633">
                  <c:v>513.1</c:v>
                </c:pt>
                <c:pt idx="634">
                  <c:v>513.12</c:v>
                </c:pt>
                <c:pt idx="635">
                  <c:v>513.14</c:v>
                </c:pt>
                <c:pt idx="636">
                  <c:v>513.16</c:v>
                </c:pt>
                <c:pt idx="637">
                  <c:v>513.17999999999995</c:v>
                </c:pt>
                <c:pt idx="638">
                  <c:v>513.20000000000005</c:v>
                </c:pt>
                <c:pt idx="639">
                  <c:v>513.22</c:v>
                </c:pt>
                <c:pt idx="640">
                  <c:v>513.24</c:v>
                </c:pt>
                <c:pt idx="641">
                  <c:v>513.26</c:v>
                </c:pt>
                <c:pt idx="642">
                  <c:v>513.28</c:v>
                </c:pt>
                <c:pt idx="643">
                  <c:v>513.29999999999995</c:v>
                </c:pt>
                <c:pt idx="644">
                  <c:v>513.32000000000005</c:v>
                </c:pt>
                <c:pt idx="645">
                  <c:v>513.34</c:v>
                </c:pt>
                <c:pt idx="646">
                  <c:v>513.35</c:v>
                </c:pt>
                <c:pt idx="647">
                  <c:v>513.37</c:v>
                </c:pt>
                <c:pt idx="648">
                  <c:v>513.39</c:v>
                </c:pt>
                <c:pt idx="649">
                  <c:v>513.41</c:v>
                </c:pt>
                <c:pt idx="650">
                  <c:v>513.42999999999995</c:v>
                </c:pt>
                <c:pt idx="651">
                  <c:v>513.44000000000005</c:v>
                </c:pt>
                <c:pt idx="652">
                  <c:v>513.46</c:v>
                </c:pt>
                <c:pt idx="653">
                  <c:v>513.48</c:v>
                </c:pt>
                <c:pt idx="654">
                  <c:v>513.5</c:v>
                </c:pt>
                <c:pt idx="655">
                  <c:v>513.51</c:v>
                </c:pt>
                <c:pt idx="656">
                  <c:v>513.53</c:v>
                </c:pt>
                <c:pt idx="657">
                  <c:v>513.54999999999995</c:v>
                </c:pt>
                <c:pt idx="658">
                  <c:v>513.57000000000005</c:v>
                </c:pt>
                <c:pt idx="659">
                  <c:v>513.59</c:v>
                </c:pt>
                <c:pt idx="660">
                  <c:v>513.61</c:v>
                </c:pt>
                <c:pt idx="661">
                  <c:v>513.62</c:v>
                </c:pt>
                <c:pt idx="662">
                  <c:v>513.64</c:v>
                </c:pt>
                <c:pt idx="663">
                  <c:v>513.66</c:v>
                </c:pt>
                <c:pt idx="664">
                  <c:v>513.67999999999995</c:v>
                </c:pt>
                <c:pt idx="665">
                  <c:v>513.70000000000005</c:v>
                </c:pt>
                <c:pt idx="666">
                  <c:v>513.72</c:v>
                </c:pt>
                <c:pt idx="667">
                  <c:v>513.74</c:v>
                </c:pt>
                <c:pt idx="668">
                  <c:v>513.76</c:v>
                </c:pt>
                <c:pt idx="669">
                  <c:v>513.78</c:v>
                </c:pt>
                <c:pt idx="670">
                  <c:v>513.79999999999995</c:v>
                </c:pt>
                <c:pt idx="671">
                  <c:v>513.82000000000005</c:v>
                </c:pt>
                <c:pt idx="672">
                  <c:v>513.84</c:v>
                </c:pt>
                <c:pt idx="673">
                  <c:v>513.86</c:v>
                </c:pt>
                <c:pt idx="674">
                  <c:v>513.88</c:v>
                </c:pt>
                <c:pt idx="675">
                  <c:v>513.89</c:v>
                </c:pt>
                <c:pt idx="676">
                  <c:v>513.91</c:v>
                </c:pt>
                <c:pt idx="677">
                  <c:v>513.92999999999995</c:v>
                </c:pt>
                <c:pt idx="678">
                  <c:v>513.95000000000005</c:v>
                </c:pt>
                <c:pt idx="679">
                  <c:v>513.97</c:v>
                </c:pt>
                <c:pt idx="680">
                  <c:v>513.99</c:v>
                </c:pt>
                <c:pt idx="681">
                  <c:v>514.01</c:v>
                </c:pt>
                <c:pt idx="682">
                  <c:v>514.03</c:v>
                </c:pt>
                <c:pt idx="683">
                  <c:v>514.04999999999995</c:v>
                </c:pt>
                <c:pt idx="684">
                  <c:v>514.07000000000005</c:v>
                </c:pt>
                <c:pt idx="685">
                  <c:v>514.09</c:v>
                </c:pt>
                <c:pt idx="686">
                  <c:v>514.11</c:v>
                </c:pt>
                <c:pt idx="687">
                  <c:v>514.13</c:v>
                </c:pt>
                <c:pt idx="688">
                  <c:v>514.15</c:v>
                </c:pt>
                <c:pt idx="689">
                  <c:v>514.16999999999996</c:v>
                </c:pt>
                <c:pt idx="690">
                  <c:v>514.19000000000005</c:v>
                </c:pt>
                <c:pt idx="691">
                  <c:v>514.21</c:v>
                </c:pt>
                <c:pt idx="692">
                  <c:v>514.23</c:v>
                </c:pt>
                <c:pt idx="693">
                  <c:v>514.26</c:v>
                </c:pt>
                <c:pt idx="694">
                  <c:v>514.28</c:v>
                </c:pt>
                <c:pt idx="695">
                  <c:v>514.29999999999995</c:v>
                </c:pt>
                <c:pt idx="696">
                  <c:v>514.33000000000004</c:v>
                </c:pt>
                <c:pt idx="697">
                  <c:v>514.35</c:v>
                </c:pt>
                <c:pt idx="698">
                  <c:v>514.37</c:v>
                </c:pt>
                <c:pt idx="699">
                  <c:v>514.4</c:v>
                </c:pt>
                <c:pt idx="700">
                  <c:v>514.41999999999996</c:v>
                </c:pt>
                <c:pt idx="701">
                  <c:v>514.45000000000005</c:v>
                </c:pt>
                <c:pt idx="702">
                  <c:v>514.47</c:v>
                </c:pt>
                <c:pt idx="703">
                  <c:v>514.5</c:v>
                </c:pt>
                <c:pt idx="704">
                  <c:v>514.53</c:v>
                </c:pt>
                <c:pt idx="705">
                  <c:v>514.54999999999995</c:v>
                </c:pt>
                <c:pt idx="706">
                  <c:v>514.58000000000004</c:v>
                </c:pt>
                <c:pt idx="707">
                  <c:v>514.61</c:v>
                </c:pt>
                <c:pt idx="708">
                  <c:v>514.63</c:v>
                </c:pt>
                <c:pt idx="709">
                  <c:v>514.66</c:v>
                </c:pt>
                <c:pt idx="710">
                  <c:v>514.69000000000005</c:v>
                </c:pt>
                <c:pt idx="711">
                  <c:v>514.72</c:v>
                </c:pt>
                <c:pt idx="712">
                  <c:v>514.75</c:v>
                </c:pt>
                <c:pt idx="713">
                  <c:v>514.77</c:v>
                </c:pt>
                <c:pt idx="714">
                  <c:v>514.79999999999995</c:v>
                </c:pt>
                <c:pt idx="715">
                  <c:v>514.84</c:v>
                </c:pt>
                <c:pt idx="716">
                  <c:v>514.87</c:v>
                </c:pt>
                <c:pt idx="717">
                  <c:v>514.91</c:v>
                </c:pt>
                <c:pt idx="718">
                  <c:v>514.95000000000005</c:v>
                </c:pt>
                <c:pt idx="719">
                  <c:v>514.99</c:v>
                </c:pt>
                <c:pt idx="720">
                  <c:v>515.03</c:v>
                </c:pt>
                <c:pt idx="721">
                  <c:v>515.07000000000005</c:v>
                </c:pt>
                <c:pt idx="722">
                  <c:v>515.13</c:v>
                </c:pt>
                <c:pt idx="723">
                  <c:v>515.17999999999995</c:v>
                </c:pt>
                <c:pt idx="724">
                  <c:v>515.24</c:v>
                </c:pt>
                <c:pt idx="725">
                  <c:v>515.29999999999995</c:v>
                </c:pt>
                <c:pt idx="726">
                  <c:v>515.36</c:v>
                </c:pt>
                <c:pt idx="727">
                  <c:v>515.41</c:v>
                </c:pt>
                <c:pt idx="728">
                  <c:v>515.47</c:v>
                </c:pt>
                <c:pt idx="729">
                  <c:v>515.52</c:v>
                </c:pt>
                <c:pt idx="730">
                  <c:v>515.57000000000005</c:v>
                </c:pt>
                <c:pt idx="731">
                  <c:v>515.62</c:v>
                </c:pt>
                <c:pt idx="732">
                  <c:v>515.66999999999996</c:v>
                </c:pt>
                <c:pt idx="733">
                  <c:v>515.72</c:v>
                </c:pt>
                <c:pt idx="734">
                  <c:v>515.76</c:v>
                </c:pt>
                <c:pt idx="735">
                  <c:v>515.80999999999995</c:v>
                </c:pt>
                <c:pt idx="736">
                  <c:v>515.85</c:v>
                </c:pt>
                <c:pt idx="737">
                  <c:v>515.9</c:v>
                </c:pt>
                <c:pt idx="738">
                  <c:v>515.95000000000005</c:v>
                </c:pt>
                <c:pt idx="739">
                  <c:v>515.99</c:v>
                </c:pt>
                <c:pt idx="740">
                  <c:v>516.04</c:v>
                </c:pt>
                <c:pt idx="741">
                  <c:v>516.08000000000004</c:v>
                </c:pt>
                <c:pt idx="742">
                  <c:v>516.13</c:v>
                </c:pt>
                <c:pt idx="743">
                  <c:v>516.16999999999996</c:v>
                </c:pt>
                <c:pt idx="744">
                  <c:v>516.21</c:v>
                </c:pt>
                <c:pt idx="745">
                  <c:v>516.26</c:v>
                </c:pt>
                <c:pt idx="746">
                  <c:v>516.29999999999995</c:v>
                </c:pt>
                <c:pt idx="747">
                  <c:v>516.34</c:v>
                </c:pt>
                <c:pt idx="748">
                  <c:v>516.38</c:v>
                </c:pt>
                <c:pt idx="749">
                  <c:v>516.41999999999996</c:v>
                </c:pt>
                <c:pt idx="750">
                  <c:v>516.46</c:v>
                </c:pt>
                <c:pt idx="751">
                  <c:v>516.5</c:v>
                </c:pt>
                <c:pt idx="752">
                  <c:v>516.54</c:v>
                </c:pt>
                <c:pt idx="753">
                  <c:v>516.57000000000005</c:v>
                </c:pt>
                <c:pt idx="754">
                  <c:v>516.61</c:v>
                </c:pt>
                <c:pt idx="755">
                  <c:v>516.65</c:v>
                </c:pt>
                <c:pt idx="756">
                  <c:v>516.67999999999995</c:v>
                </c:pt>
                <c:pt idx="757">
                  <c:v>516.71</c:v>
                </c:pt>
                <c:pt idx="758">
                  <c:v>516.75</c:v>
                </c:pt>
                <c:pt idx="759">
                  <c:v>516.78</c:v>
                </c:pt>
                <c:pt idx="760">
                  <c:v>516.80999999999995</c:v>
                </c:pt>
                <c:pt idx="761">
                  <c:v>516.85</c:v>
                </c:pt>
                <c:pt idx="762">
                  <c:v>516.88</c:v>
                </c:pt>
                <c:pt idx="763">
                  <c:v>516.91</c:v>
                </c:pt>
                <c:pt idx="764">
                  <c:v>516.94000000000005</c:v>
                </c:pt>
                <c:pt idx="765">
                  <c:v>516.96</c:v>
                </c:pt>
                <c:pt idx="766">
                  <c:v>516.99</c:v>
                </c:pt>
                <c:pt idx="767">
                  <c:v>517.02</c:v>
                </c:pt>
                <c:pt idx="768">
                  <c:v>517.04999999999995</c:v>
                </c:pt>
                <c:pt idx="769">
                  <c:v>517.07000000000005</c:v>
                </c:pt>
                <c:pt idx="770">
                  <c:v>517.1</c:v>
                </c:pt>
                <c:pt idx="771">
                  <c:v>517.13</c:v>
                </c:pt>
                <c:pt idx="772">
                  <c:v>517.15</c:v>
                </c:pt>
                <c:pt idx="773">
                  <c:v>517.17999999999995</c:v>
                </c:pt>
                <c:pt idx="774">
                  <c:v>517.20000000000005</c:v>
                </c:pt>
                <c:pt idx="775">
                  <c:v>517.22</c:v>
                </c:pt>
                <c:pt idx="776">
                  <c:v>517.25</c:v>
                </c:pt>
                <c:pt idx="777">
                  <c:v>517.27</c:v>
                </c:pt>
                <c:pt idx="778">
                  <c:v>517.29</c:v>
                </c:pt>
                <c:pt idx="779">
                  <c:v>517.30999999999995</c:v>
                </c:pt>
                <c:pt idx="780">
                  <c:v>517.33000000000004</c:v>
                </c:pt>
                <c:pt idx="781">
                  <c:v>517.34</c:v>
                </c:pt>
                <c:pt idx="782">
                  <c:v>517.36</c:v>
                </c:pt>
                <c:pt idx="783">
                  <c:v>517.38</c:v>
                </c:pt>
                <c:pt idx="784">
                  <c:v>517.39</c:v>
                </c:pt>
                <c:pt idx="785">
                  <c:v>517.41</c:v>
                </c:pt>
                <c:pt idx="786">
                  <c:v>517.41999999999996</c:v>
                </c:pt>
                <c:pt idx="787">
                  <c:v>517.42999999999995</c:v>
                </c:pt>
                <c:pt idx="788">
                  <c:v>517.44000000000005</c:v>
                </c:pt>
                <c:pt idx="789">
                  <c:v>517.45000000000005</c:v>
                </c:pt>
                <c:pt idx="790">
                  <c:v>517.46</c:v>
                </c:pt>
                <c:pt idx="791">
                  <c:v>517.47</c:v>
                </c:pt>
                <c:pt idx="792">
                  <c:v>517.48</c:v>
                </c:pt>
                <c:pt idx="793">
                  <c:v>517.49</c:v>
                </c:pt>
                <c:pt idx="794">
                  <c:v>517.49</c:v>
                </c:pt>
                <c:pt idx="795">
                  <c:v>517.5</c:v>
                </c:pt>
                <c:pt idx="796">
                  <c:v>517.5</c:v>
                </c:pt>
                <c:pt idx="797">
                  <c:v>517.51</c:v>
                </c:pt>
                <c:pt idx="798">
                  <c:v>517.51</c:v>
                </c:pt>
                <c:pt idx="799">
                  <c:v>517.52</c:v>
                </c:pt>
                <c:pt idx="800">
                  <c:v>517.52</c:v>
                </c:pt>
                <c:pt idx="801">
                  <c:v>517.52</c:v>
                </c:pt>
                <c:pt idx="802">
                  <c:v>517.52</c:v>
                </c:pt>
                <c:pt idx="803">
                  <c:v>517.52</c:v>
                </c:pt>
                <c:pt idx="804">
                  <c:v>517.52</c:v>
                </c:pt>
                <c:pt idx="805">
                  <c:v>517.52</c:v>
                </c:pt>
                <c:pt idx="806">
                  <c:v>517.52</c:v>
                </c:pt>
                <c:pt idx="807">
                  <c:v>517.52</c:v>
                </c:pt>
                <c:pt idx="808">
                  <c:v>517.52</c:v>
                </c:pt>
                <c:pt idx="809">
                  <c:v>517.52</c:v>
                </c:pt>
                <c:pt idx="810">
                  <c:v>517.52</c:v>
                </c:pt>
                <c:pt idx="811">
                  <c:v>517.52</c:v>
                </c:pt>
                <c:pt idx="812">
                  <c:v>517.51</c:v>
                </c:pt>
                <c:pt idx="813">
                  <c:v>517.51</c:v>
                </c:pt>
                <c:pt idx="814">
                  <c:v>517.51</c:v>
                </c:pt>
                <c:pt idx="815">
                  <c:v>517.51</c:v>
                </c:pt>
                <c:pt idx="816">
                  <c:v>517.5</c:v>
                </c:pt>
                <c:pt idx="817">
                  <c:v>517.5</c:v>
                </c:pt>
                <c:pt idx="818">
                  <c:v>517.49</c:v>
                </c:pt>
                <c:pt idx="819">
                  <c:v>517.49</c:v>
                </c:pt>
                <c:pt idx="820">
                  <c:v>517.48</c:v>
                </c:pt>
                <c:pt idx="821">
                  <c:v>517.48</c:v>
                </c:pt>
                <c:pt idx="822">
                  <c:v>517.47</c:v>
                </c:pt>
                <c:pt idx="823">
                  <c:v>517.47</c:v>
                </c:pt>
                <c:pt idx="824">
                  <c:v>517.46</c:v>
                </c:pt>
                <c:pt idx="825">
                  <c:v>517.46</c:v>
                </c:pt>
                <c:pt idx="826">
                  <c:v>517.45000000000005</c:v>
                </c:pt>
                <c:pt idx="827">
                  <c:v>517.45000000000005</c:v>
                </c:pt>
                <c:pt idx="828">
                  <c:v>517.44000000000005</c:v>
                </c:pt>
                <c:pt idx="829">
                  <c:v>517.42999999999995</c:v>
                </c:pt>
                <c:pt idx="830">
                  <c:v>517.42999999999995</c:v>
                </c:pt>
                <c:pt idx="831">
                  <c:v>517.41999999999996</c:v>
                </c:pt>
                <c:pt idx="832">
                  <c:v>517.41</c:v>
                </c:pt>
                <c:pt idx="833">
                  <c:v>517.41</c:v>
                </c:pt>
                <c:pt idx="834">
                  <c:v>517.4</c:v>
                </c:pt>
                <c:pt idx="835">
                  <c:v>517.39</c:v>
                </c:pt>
                <c:pt idx="836">
                  <c:v>517.39</c:v>
                </c:pt>
                <c:pt idx="837">
                  <c:v>517.38</c:v>
                </c:pt>
                <c:pt idx="838">
                  <c:v>517.37</c:v>
                </c:pt>
                <c:pt idx="839">
                  <c:v>517.36</c:v>
                </c:pt>
                <c:pt idx="840">
                  <c:v>517.36</c:v>
                </c:pt>
                <c:pt idx="841">
                  <c:v>517.35</c:v>
                </c:pt>
                <c:pt idx="842">
                  <c:v>517.34</c:v>
                </c:pt>
                <c:pt idx="843">
                  <c:v>517.33000000000004</c:v>
                </c:pt>
                <c:pt idx="844">
                  <c:v>517.32000000000005</c:v>
                </c:pt>
                <c:pt idx="845">
                  <c:v>517.32000000000005</c:v>
                </c:pt>
                <c:pt idx="846">
                  <c:v>517.30999999999995</c:v>
                </c:pt>
                <c:pt idx="847">
                  <c:v>517.29999999999995</c:v>
                </c:pt>
                <c:pt idx="848">
                  <c:v>517.29</c:v>
                </c:pt>
                <c:pt idx="849">
                  <c:v>517.28</c:v>
                </c:pt>
                <c:pt idx="850">
                  <c:v>517.28</c:v>
                </c:pt>
                <c:pt idx="851">
                  <c:v>517.27</c:v>
                </c:pt>
                <c:pt idx="852">
                  <c:v>517.26</c:v>
                </c:pt>
                <c:pt idx="853">
                  <c:v>517.25</c:v>
                </c:pt>
                <c:pt idx="854">
                  <c:v>517.24</c:v>
                </c:pt>
                <c:pt idx="855">
                  <c:v>517.23</c:v>
                </c:pt>
                <c:pt idx="856">
                  <c:v>517.23</c:v>
                </c:pt>
                <c:pt idx="857">
                  <c:v>517.22</c:v>
                </c:pt>
                <c:pt idx="858">
                  <c:v>517.21</c:v>
                </c:pt>
                <c:pt idx="859">
                  <c:v>517.20000000000005</c:v>
                </c:pt>
                <c:pt idx="860">
                  <c:v>517.19000000000005</c:v>
                </c:pt>
                <c:pt idx="861">
                  <c:v>517.17999999999995</c:v>
                </c:pt>
                <c:pt idx="862">
                  <c:v>517.17999999999995</c:v>
                </c:pt>
                <c:pt idx="863">
                  <c:v>517.16999999999996</c:v>
                </c:pt>
                <c:pt idx="864">
                  <c:v>517.16</c:v>
                </c:pt>
                <c:pt idx="865">
                  <c:v>517.15</c:v>
                </c:pt>
                <c:pt idx="866">
                  <c:v>517.14</c:v>
                </c:pt>
                <c:pt idx="867">
                  <c:v>517.13</c:v>
                </c:pt>
                <c:pt idx="868">
                  <c:v>517.13</c:v>
                </c:pt>
                <c:pt idx="869">
                  <c:v>517.12</c:v>
                </c:pt>
                <c:pt idx="870">
                  <c:v>517.11</c:v>
                </c:pt>
                <c:pt idx="871">
                  <c:v>517.1</c:v>
                </c:pt>
                <c:pt idx="872">
                  <c:v>517.09</c:v>
                </c:pt>
                <c:pt idx="873">
                  <c:v>517.09</c:v>
                </c:pt>
                <c:pt idx="874">
                  <c:v>517.08000000000004</c:v>
                </c:pt>
                <c:pt idx="875">
                  <c:v>517.07000000000005</c:v>
                </c:pt>
                <c:pt idx="876">
                  <c:v>517.05999999999995</c:v>
                </c:pt>
                <c:pt idx="877">
                  <c:v>517.04999999999995</c:v>
                </c:pt>
                <c:pt idx="878">
                  <c:v>517.04</c:v>
                </c:pt>
                <c:pt idx="879">
                  <c:v>517.04</c:v>
                </c:pt>
                <c:pt idx="880">
                  <c:v>517.03</c:v>
                </c:pt>
                <c:pt idx="881">
                  <c:v>517.02</c:v>
                </c:pt>
                <c:pt idx="882">
                  <c:v>517.01</c:v>
                </c:pt>
                <c:pt idx="883">
                  <c:v>517</c:v>
                </c:pt>
                <c:pt idx="884">
                  <c:v>516.99</c:v>
                </c:pt>
                <c:pt idx="885">
                  <c:v>516.99</c:v>
                </c:pt>
                <c:pt idx="886">
                  <c:v>516.98</c:v>
                </c:pt>
                <c:pt idx="887">
                  <c:v>516.97</c:v>
                </c:pt>
                <c:pt idx="888">
                  <c:v>516.96</c:v>
                </c:pt>
                <c:pt idx="889">
                  <c:v>516.95000000000005</c:v>
                </c:pt>
                <c:pt idx="890">
                  <c:v>516.94000000000005</c:v>
                </c:pt>
                <c:pt idx="891">
                  <c:v>516.92999999999995</c:v>
                </c:pt>
                <c:pt idx="892">
                  <c:v>516.91999999999996</c:v>
                </c:pt>
                <c:pt idx="893">
                  <c:v>516.91</c:v>
                </c:pt>
                <c:pt idx="894">
                  <c:v>516.9</c:v>
                </c:pt>
                <c:pt idx="895">
                  <c:v>516.89</c:v>
                </c:pt>
                <c:pt idx="896">
                  <c:v>516.88</c:v>
                </c:pt>
                <c:pt idx="897">
                  <c:v>516.87</c:v>
                </c:pt>
                <c:pt idx="898">
                  <c:v>516.86</c:v>
                </c:pt>
                <c:pt idx="899">
                  <c:v>516.85</c:v>
                </c:pt>
                <c:pt idx="900">
                  <c:v>516.84</c:v>
                </c:pt>
                <c:pt idx="901">
                  <c:v>516.83000000000004</c:v>
                </c:pt>
                <c:pt idx="902">
                  <c:v>516.82000000000005</c:v>
                </c:pt>
                <c:pt idx="903">
                  <c:v>516.79999999999995</c:v>
                </c:pt>
                <c:pt idx="904">
                  <c:v>516.79</c:v>
                </c:pt>
                <c:pt idx="905">
                  <c:v>516.78</c:v>
                </c:pt>
                <c:pt idx="906">
                  <c:v>516.77</c:v>
                </c:pt>
                <c:pt idx="907">
                  <c:v>516.76</c:v>
                </c:pt>
                <c:pt idx="908">
                  <c:v>516.75</c:v>
                </c:pt>
                <c:pt idx="909">
                  <c:v>516.73</c:v>
                </c:pt>
                <c:pt idx="910">
                  <c:v>516.72</c:v>
                </c:pt>
                <c:pt idx="911">
                  <c:v>516.71</c:v>
                </c:pt>
                <c:pt idx="912">
                  <c:v>516.70000000000005</c:v>
                </c:pt>
                <c:pt idx="913">
                  <c:v>516.67999999999995</c:v>
                </c:pt>
                <c:pt idx="914">
                  <c:v>516.66999999999996</c:v>
                </c:pt>
                <c:pt idx="915">
                  <c:v>516.66</c:v>
                </c:pt>
                <c:pt idx="916">
                  <c:v>516.65</c:v>
                </c:pt>
                <c:pt idx="917">
                  <c:v>516.63</c:v>
                </c:pt>
                <c:pt idx="918">
                  <c:v>516.62</c:v>
                </c:pt>
                <c:pt idx="919">
                  <c:v>516.61</c:v>
                </c:pt>
                <c:pt idx="920">
                  <c:v>516.59</c:v>
                </c:pt>
                <c:pt idx="921">
                  <c:v>516.58000000000004</c:v>
                </c:pt>
                <c:pt idx="922">
                  <c:v>516.57000000000005</c:v>
                </c:pt>
                <c:pt idx="923">
                  <c:v>516.54999999999995</c:v>
                </c:pt>
                <c:pt idx="924">
                  <c:v>516.54</c:v>
                </c:pt>
                <c:pt idx="925">
                  <c:v>516.53</c:v>
                </c:pt>
                <c:pt idx="926">
                  <c:v>516.52</c:v>
                </c:pt>
                <c:pt idx="927">
                  <c:v>516.5</c:v>
                </c:pt>
                <c:pt idx="928">
                  <c:v>516.49</c:v>
                </c:pt>
                <c:pt idx="929">
                  <c:v>516.48</c:v>
                </c:pt>
                <c:pt idx="930">
                  <c:v>516.46</c:v>
                </c:pt>
                <c:pt idx="931">
                  <c:v>516.45000000000005</c:v>
                </c:pt>
                <c:pt idx="932">
                  <c:v>516.44000000000005</c:v>
                </c:pt>
                <c:pt idx="933">
                  <c:v>516.41999999999996</c:v>
                </c:pt>
                <c:pt idx="934">
                  <c:v>516.41</c:v>
                </c:pt>
                <c:pt idx="935">
                  <c:v>516.4</c:v>
                </c:pt>
                <c:pt idx="936">
                  <c:v>516.38</c:v>
                </c:pt>
                <c:pt idx="937">
                  <c:v>516.37</c:v>
                </c:pt>
                <c:pt idx="938">
                  <c:v>516.36</c:v>
                </c:pt>
                <c:pt idx="939">
                  <c:v>516.34</c:v>
                </c:pt>
                <c:pt idx="940">
                  <c:v>516.33000000000004</c:v>
                </c:pt>
                <c:pt idx="941">
                  <c:v>516.32000000000005</c:v>
                </c:pt>
                <c:pt idx="942">
                  <c:v>516.29999999999995</c:v>
                </c:pt>
                <c:pt idx="943">
                  <c:v>516.29</c:v>
                </c:pt>
                <c:pt idx="944">
                  <c:v>516.28</c:v>
                </c:pt>
                <c:pt idx="945">
                  <c:v>516.26</c:v>
                </c:pt>
                <c:pt idx="946">
                  <c:v>516.25</c:v>
                </c:pt>
                <c:pt idx="947">
                  <c:v>516.24</c:v>
                </c:pt>
                <c:pt idx="948">
                  <c:v>516.22</c:v>
                </c:pt>
                <c:pt idx="949">
                  <c:v>516.21</c:v>
                </c:pt>
                <c:pt idx="950">
                  <c:v>516.19000000000005</c:v>
                </c:pt>
                <c:pt idx="951">
                  <c:v>516.17999999999995</c:v>
                </c:pt>
                <c:pt idx="952">
                  <c:v>516.16999999999996</c:v>
                </c:pt>
                <c:pt idx="953">
                  <c:v>516.15</c:v>
                </c:pt>
                <c:pt idx="954">
                  <c:v>516.14</c:v>
                </c:pt>
                <c:pt idx="955">
                  <c:v>516.13</c:v>
                </c:pt>
                <c:pt idx="956">
                  <c:v>516.11</c:v>
                </c:pt>
                <c:pt idx="957">
                  <c:v>516.1</c:v>
                </c:pt>
                <c:pt idx="958">
                  <c:v>516.09</c:v>
                </c:pt>
                <c:pt idx="959">
                  <c:v>516.07000000000005</c:v>
                </c:pt>
                <c:pt idx="960">
                  <c:v>516.05999999999995</c:v>
                </c:pt>
                <c:pt idx="961">
                  <c:v>516.04</c:v>
                </c:pt>
                <c:pt idx="962">
                  <c:v>516.03</c:v>
                </c:pt>
                <c:pt idx="963">
                  <c:v>516.02</c:v>
                </c:pt>
                <c:pt idx="964">
                  <c:v>516</c:v>
                </c:pt>
                <c:pt idx="965">
                  <c:v>515.99</c:v>
                </c:pt>
                <c:pt idx="966">
                  <c:v>515.98</c:v>
                </c:pt>
                <c:pt idx="967">
                  <c:v>515.97</c:v>
                </c:pt>
                <c:pt idx="968">
                  <c:v>515.95000000000005</c:v>
                </c:pt>
                <c:pt idx="969">
                  <c:v>515.94000000000005</c:v>
                </c:pt>
                <c:pt idx="970">
                  <c:v>515.92999999999995</c:v>
                </c:pt>
                <c:pt idx="971">
                  <c:v>515.91</c:v>
                </c:pt>
                <c:pt idx="972">
                  <c:v>515.9</c:v>
                </c:pt>
                <c:pt idx="973">
                  <c:v>515.89</c:v>
                </c:pt>
                <c:pt idx="974">
                  <c:v>515.87</c:v>
                </c:pt>
                <c:pt idx="975">
                  <c:v>515.86</c:v>
                </c:pt>
                <c:pt idx="976">
                  <c:v>515.85</c:v>
                </c:pt>
                <c:pt idx="977">
                  <c:v>515.84</c:v>
                </c:pt>
                <c:pt idx="978">
                  <c:v>515.83000000000004</c:v>
                </c:pt>
                <c:pt idx="979">
                  <c:v>515.80999999999995</c:v>
                </c:pt>
                <c:pt idx="980">
                  <c:v>515.79999999999995</c:v>
                </c:pt>
                <c:pt idx="981">
                  <c:v>515.79</c:v>
                </c:pt>
                <c:pt idx="982">
                  <c:v>515.78</c:v>
                </c:pt>
                <c:pt idx="983">
                  <c:v>515.76</c:v>
                </c:pt>
                <c:pt idx="984">
                  <c:v>515.75</c:v>
                </c:pt>
                <c:pt idx="985">
                  <c:v>515.74</c:v>
                </c:pt>
                <c:pt idx="986">
                  <c:v>515.73</c:v>
                </c:pt>
                <c:pt idx="987">
                  <c:v>515.71</c:v>
                </c:pt>
                <c:pt idx="988">
                  <c:v>515.70000000000005</c:v>
                </c:pt>
                <c:pt idx="989">
                  <c:v>515.69000000000005</c:v>
                </c:pt>
                <c:pt idx="990">
                  <c:v>515.67999999999995</c:v>
                </c:pt>
                <c:pt idx="991">
                  <c:v>515.66999999999996</c:v>
                </c:pt>
                <c:pt idx="992">
                  <c:v>515.65</c:v>
                </c:pt>
                <c:pt idx="993">
                  <c:v>515.64</c:v>
                </c:pt>
                <c:pt idx="994">
                  <c:v>515.63</c:v>
                </c:pt>
                <c:pt idx="995">
                  <c:v>515.62</c:v>
                </c:pt>
                <c:pt idx="996">
                  <c:v>515.61</c:v>
                </c:pt>
                <c:pt idx="997">
                  <c:v>515.59</c:v>
                </c:pt>
                <c:pt idx="998">
                  <c:v>515.58000000000004</c:v>
                </c:pt>
                <c:pt idx="999">
                  <c:v>515.57000000000005</c:v>
                </c:pt>
                <c:pt idx="1000">
                  <c:v>515.55999999999995</c:v>
                </c:pt>
                <c:pt idx="1001">
                  <c:v>515.54999999999995</c:v>
                </c:pt>
                <c:pt idx="1002">
                  <c:v>515.54</c:v>
                </c:pt>
                <c:pt idx="1003">
                  <c:v>515.53</c:v>
                </c:pt>
                <c:pt idx="1004">
                  <c:v>515.52</c:v>
                </c:pt>
                <c:pt idx="1005">
                  <c:v>515.51</c:v>
                </c:pt>
                <c:pt idx="1006">
                  <c:v>515.5</c:v>
                </c:pt>
                <c:pt idx="1007">
                  <c:v>515.48</c:v>
                </c:pt>
                <c:pt idx="1008">
                  <c:v>515.47</c:v>
                </c:pt>
                <c:pt idx="1009">
                  <c:v>515.46</c:v>
                </c:pt>
                <c:pt idx="1010">
                  <c:v>515.45000000000005</c:v>
                </c:pt>
                <c:pt idx="1011">
                  <c:v>515.44000000000005</c:v>
                </c:pt>
                <c:pt idx="1012">
                  <c:v>515.42999999999995</c:v>
                </c:pt>
                <c:pt idx="1013">
                  <c:v>515.41999999999996</c:v>
                </c:pt>
                <c:pt idx="1014">
                  <c:v>515.41</c:v>
                </c:pt>
                <c:pt idx="1015">
                  <c:v>515.4</c:v>
                </c:pt>
                <c:pt idx="1016">
                  <c:v>515.39</c:v>
                </c:pt>
                <c:pt idx="1017">
                  <c:v>515.38</c:v>
                </c:pt>
                <c:pt idx="1018">
                  <c:v>515.37</c:v>
                </c:pt>
                <c:pt idx="1019">
                  <c:v>515.36</c:v>
                </c:pt>
                <c:pt idx="1020">
                  <c:v>515.35</c:v>
                </c:pt>
                <c:pt idx="1021">
                  <c:v>515.34</c:v>
                </c:pt>
                <c:pt idx="1022">
                  <c:v>515.33000000000004</c:v>
                </c:pt>
                <c:pt idx="1023">
                  <c:v>515.32000000000005</c:v>
                </c:pt>
                <c:pt idx="1024">
                  <c:v>515.30999999999995</c:v>
                </c:pt>
                <c:pt idx="1025">
                  <c:v>515.29999999999995</c:v>
                </c:pt>
                <c:pt idx="1026">
                  <c:v>515.29</c:v>
                </c:pt>
                <c:pt idx="1027">
                  <c:v>515.28</c:v>
                </c:pt>
                <c:pt idx="1028">
                  <c:v>515.27</c:v>
                </c:pt>
                <c:pt idx="1029">
                  <c:v>515.26</c:v>
                </c:pt>
                <c:pt idx="1030">
                  <c:v>515.25</c:v>
                </c:pt>
                <c:pt idx="1031">
                  <c:v>515.24</c:v>
                </c:pt>
                <c:pt idx="1032">
                  <c:v>515.23</c:v>
                </c:pt>
                <c:pt idx="1033">
                  <c:v>515.22</c:v>
                </c:pt>
                <c:pt idx="1034">
                  <c:v>515.21</c:v>
                </c:pt>
                <c:pt idx="1035">
                  <c:v>515.20000000000005</c:v>
                </c:pt>
                <c:pt idx="1036">
                  <c:v>515.19000000000005</c:v>
                </c:pt>
                <c:pt idx="1037">
                  <c:v>515.17999999999995</c:v>
                </c:pt>
                <c:pt idx="1038">
                  <c:v>515.16999999999996</c:v>
                </c:pt>
                <c:pt idx="1039">
                  <c:v>515.16999999999996</c:v>
                </c:pt>
                <c:pt idx="1040">
                  <c:v>515.16</c:v>
                </c:pt>
                <c:pt idx="1041">
                  <c:v>515.15</c:v>
                </c:pt>
                <c:pt idx="1042">
                  <c:v>515.14</c:v>
                </c:pt>
                <c:pt idx="1043">
                  <c:v>515.13</c:v>
                </c:pt>
                <c:pt idx="1044">
                  <c:v>515.12</c:v>
                </c:pt>
                <c:pt idx="1045">
                  <c:v>515.11</c:v>
                </c:pt>
                <c:pt idx="1046">
                  <c:v>515.1</c:v>
                </c:pt>
                <c:pt idx="1047">
                  <c:v>515.09</c:v>
                </c:pt>
                <c:pt idx="1048">
                  <c:v>515.08000000000004</c:v>
                </c:pt>
                <c:pt idx="1049">
                  <c:v>515.07000000000005</c:v>
                </c:pt>
                <c:pt idx="1050">
                  <c:v>515.05999999999995</c:v>
                </c:pt>
                <c:pt idx="1051">
                  <c:v>515.04999999999995</c:v>
                </c:pt>
                <c:pt idx="1052">
                  <c:v>515.04999999999995</c:v>
                </c:pt>
                <c:pt idx="1053">
                  <c:v>515.04</c:v>
                </c:pt>
                <c:pt idx="1054">
                  <c:v>515.03</c:v>
                </c:pt>
                <c:pt idx="1055">
                  <c:v>515.02</c:v>
                </c:pt>
                <c:pt idx="1056">
                  <c:v>515.01</c:v>
                </c:pt>
                <c:pt idx="1057">
                  <c:v>515</c:v>
                </c:pt>
                <c:pt idx="1058">
                  <c:v>514.99</c:v>
                </c:pt>
                <c:pt idx="1059">
                  <c:v>514.98</c:v>
                </c:pt>
                <c:pt idx="1060">
                  <c:v>514.97</c:v>
                </c:pt>
                <c:pt idx="1061">
                  <c:v>514.97</c:v>
                </c:pt>
                <c:pt idx="1062">
                  <c:v>514.96</c:v>
                </c:pt>
                <c:pt idx="1063">
                  <c:v>514.95000000000005</c:v>
                </c:pt>
                <c:pt idx="1064">
                  <c:v>514.94000000000005</c:v>
                </c:pt>
                <c:pt idx="1065">
                  <c:v>514.92999999999995</c:v>
                </c:pt>
                <c:pt idx="1066">
                  <c:v>514.91999999999996</c:v>
                </c:pt>
                <c:pt idx="1067">
                  <c:v>514.91999999999996</c:v>
                </c:pt>
                <c:pt idx="1068">
                  <c:v>514.91</c:v>
                </c:pt>
                <c:pt idx="1069">
                  <c:v>514.9</c:v>
                </c:pt>
                <c:pt idx="1070">
                  <c:v>514.89</c:v>
                </c:pt>
                <c:pt idx="1071">
                  <c:v>514.88</c:v>
                </c:pt>
                <c:pt idx="1072">
                  <c:v>514.88</c:v>
                </c:pt>
                <c:pt idx="1073">
                  <c:v>514.87</c:v>
                </c:pt>
                <c:pt idx="1074">
                  <c:v>514.86</c:v>
                </c:pt>
                <c:pt idx="1075">
                  <c:v>514.85</c:v>
                </c:pt>
                <c:pt idx="1076">
                  <c:v>514.84</c:v>
                </c:pt>
                <c:pt idx="1077">
                  <c:v>514.84</c:v>
                </c:pt>
                <c:pt idx="1078">
                  <c:v>514.83000000000004</c:v>
                </c:pt>
                <c:pt idx="1079">
                  <c:v>514.82000000000005</c:v>
                </c:pt>
                <c:pt idx="1080">
                  <c:v>514.80999999999995</c:v>
                </c:pt>
                <c:pt idx="1081">
                  <c:v>514.80999999999995</c:v>
                </c:pt>
                <c:pt idx="1082">
                  <c:v>514.79999999999995</c:v>
                </c:pt>
                <c:pt idx="1083">
                  <c:v>514.79</c:v>
                </c:pt>
                <c:pt idx="1084">
                  <c:v>514.78</c:v>
                </c:pt>
                <c:pt idx="1085">
                  <c:v>514.78</c:v>
                </c:pt>
                <c:pt idx="1086">
                  <c:v>514.77</c:v>
                </c:pt>
                <c:pt idx="1087">
                  <c:v>514.76</c:v>
                </c:pt>
                <c:pt idx="1088">
                  <c:v>514.75</c:v>
                </c:pt>
                <c:pt idx="1089">
                  <c:v>514.75</c:v>
                </c:pt>
                <c:pt idx="1090">
                  <c:v>514.74</c:v>
                </c:pt>
                <c:pt idx="1091">
                  <c:v>514.73</c:v>
                </c:pt>
                <c:pt idx="1092">
                  <c:v>514.72</c:v>
                </c:pt>
                <c:pt idx="1093">
                  <c:v>514.72</c:v>
                </c:pt>
                <c:pt idx="1094">
                  <c:v>514.71</c:v>
                </c:pt>
                <c:pt idx="1095">
                  <c:v>514.70000000000005</c:v>
                </c:pt>
                <c:pt idx="1096">
                  <c:v>514.70000000000005</c:v>
                </c:pt>
                <c:pt idx="1097">
                  <c:v>514.69000000000005</c:v>
                </c:pt>
                <c:pt idx="1098">
                  <c:v>514.67999999999995</c:v>
                </c:pt>
                <c:pt idx="1099">
                  <c:v>514.67999999999995</c:v>
                </c:pt>
                <c:pt idx="1100">
                  <c:v>514.66999999999996</c:v>
                </c:pt>
                <c:pt idx="1101">
                  <c:v>514.66</c:v>
                </c:pt>
                <c:pt idx="1102">
                  <c:v>514.66</c:v>
                </c:pt>
                <c:pt idx="1103">
                  <c:v>514.65</c:v>
                </c:pt>
                <c:pt idx="1104">
                  <c:v>514.64</c:v>
                </c:pt>
                <c:pt idx="1105">
                  <c:v>514.64</c:v>
                </c:pt>
                <c:pt idx="1106">
                  <c:v>514.63</c:v>
                </c:pt>
                <c:pt idx="1107">
                  <c:v>514.62</c:v>
                </c:pt>
                <c:pt idx="1108">
                  <c:v>514.62</c:v>
                </c:pt>
                <c:pt idx="1109">
                  <c:v>514.61</c:v>
                </c:pt>
                <c:pt idx="1110">
                  <c:v>514.6</c:v>
                </c:pt>
                <c:pt idx="1111">
                  <c:v>514.6</c:v>
                </c:pt>
                <c:pt idx="1112">
                  <c:v>514.59</c:v>
                </c:pt>
                <c:pt idx="1113">
                  <c:v>514.58000000000004</c:v>
                </c:pt>
                <c:pt idx="1114">
                  <c:v>514.58000000000004</c:v>
                </c:pt>
                <c:pt idx="1115">
                  <c:v>514.57000000000005</c:v>
                </c:pt>
                <c:pt idx="1116">
                  <c:v>514.55999999999995</c:v>
                </c:pt>
                <c:pt idx="1117">
                  <c:v>514.55999999999995</c:v>
                </c:pt>
                <c:pt idx="1118">
                  <c:v>514.54999999999995</c:v>
                </c:pt>
                <c:pt idx="1119">
                  <c:v>514.54999999999995</c:v>
                </c:pt>
                <c:pt idx="1120">
                  <c:v>514.54</c:v>
                </c:pt>
                <c:pt idx="1121">
                  <c:v>514.53</c:v>
                </c:pt>
                <c:pt idx="1122">
                  <c:v>514.53</c:v>
                </c:pt>
                <c:pt idx="1123">
                  <c:v>514.52</c:v>
                </c:pt>
                <c:pt idx="1124">
                  <c:v>514.51</c:v>
                </c:pt>
                <c:pt idx="1125">
                  <c:v>514.51</c:v>
                </c:pt>
                <c:pt idx="1126">
                  <c:v>514.5</c:v>
                </c:pt>
                <c:pt idx="1127">
                  <c:v>514.5</c:v>
                </c:pt>
                <c:pt idx="1128">
                  <c:v>514.49</c:v>
                </c:pt>
                <c:pt idx="1129">
                  <c:v>514.48</c:v>
                </c:pt>
                <c:pt idx="1130">
                  <c:v>514.48</c:v>
                </c:pt>
                <c:pt idx="1131">
                  <c:v>514.47</c:v>
                </c:pt>
                <c:pt idx="1132">
                  <c:v>514.46</c:v>
                </c:pt>
                <c:pt idx="1133">
                  <c:v>514.46</c:v>
                </c:pt>
                <c:pt idx="1134">
                  <c:v>514.45000000000005</c:v>
                </c:pt>
                <c:pt idx="1135">
                  <c:v>514.44000000000005</c:v>
                </c:pt>
                <c:pt idx="1136">
                  <c:v>514.44000000000005</c:v>
                </c:pt>
                <c:pt idx="1137">
                  <c:v>514.42999999999995</c:v>
                </c:pt>
                <c:pt idx="1138">
                  <c:v>514.42999999999995</c:v>
                </c:pt>
                <c:pt idx="1139">
                  <c:v>514.41999999999996</c:v>
                </c:pt>
                <c:pt idx="1140">
                  <c:v>514.41</c:v>
                </c:pt>
                <c:pt idx="1141">
                  <c:v>514.41</c:v>
                </c:pt>
                <c:pt idx="1142">
                  <c:v>514.4</c:v>
                </c:pt>
                <c:pt idx="1143">
                  <c:v>514.39</c:v>
                </c:pt>
                <c:pt idx="1144">
                  <c:v>514.39</c:v>
                </c:pt>
                <c:pt idx="1145">
                  <c:v>514.38</c:v>
                </c:pt>
                <c:pt idx="1146">
                  <c:v>514.38</c:v>
                </c:pt>
                <c:pt idx="1147">
                  <c:v>514.37</c:v>
                </c:pt>
                <c:pt idx="1148">
                  <c:v>514.37</c:v>
                </c:pt>
                <c:pt idx="1149">
                  <c:v>514.36</c:v>
                </c:pt>
                <c:pt idx="1150">
                  <c:v>514.35</c:v>
                </c:pt>
                <c:pt idx="1151">
                  <c:v>514.35</c:v>
                </c:pt>
                <c:pt idx="1152">
                  <c:v>514.34</c:v>
                </c:pt>
                <c:pt idx="1153">
                  <c:v>514.34</c:v>
                </c:pt>
                <c:pt idx="1154">
                  <c:v>514.33000000000004</c:v>
                </c:pt>
                <c:pt idx="1155">
                  <c:v>514.33000000000004</c:v>
                </c:pt>
                <c:pt idx="1156">
                  <c:v>514.32000000000005</c:v>
                </c:pt>
                <c:pt idx="1157">
                  <c:v>514.32000000000005</c:v>
                </c:pt>
                <c:pt idx="1158">
                  <c:v>514.30999999999995</c:v>
                </c:pt>
                <c:pt idx="1159">
                  <c:v>514.29999999999995</c:v>
                </c:pt>
                <c:pt idx="1160">
                  <c:v>514.29999999999995</c:v>
                </c:pt>
                <c:pt idx="1161">
                  <c:v>514.29</c:v>
                </c:pt>
                <c:pt idx="1162">
                  <c:v>514.29</c:v>
                </c:pt>
                <c:pt idx="1163">
                  <c:v>514.28</c:v>
                </c:pt>
                <c:pt idx="1164">
                  <c:v>514.28</c:v>
                </c:pt>
                <c:pt idx="1165">
                  <c:v>514.27</c:v>
                </c:pt>
                <c:pt idx="1166">
                  <c:v>514.27</c:v>
                </c:pt>
                <c:pt idx="1167">
                  <c:v>514.26</c:v>
                </c:pt>
                <c:pt idx="1168">
                  <c:v>514.26</c:v>
                </c:pt>
                <c:pt idx="1169">
                  <c:v>514.25</c:v>
                </c:pt>
                <c:pt idx="1170">
                  <c:v>514.25</c:v>
                </c:pt>
                <c:pt idx="1171">
                  <c:v>514.24</c:v>
                </c:pt>
                <c:pt idx="1172">
                  <c:v>514.23</c:v>
                </c:pt>
                <c:pt idx="1173">
                  <c:v>514.23</c:v>
                </c:pt>
                <c:pt idx="1174">
                  <c:v>514.22</c:v>
                </c:pt>
                <c:pt idx="1175">
                  <c:v>514.22</c:v>
                </c:pt>
                <c:pt idx="1176">
                  <c:v>514.21</c:v>
                </c:pt>
                <c:pt idx="1177">
                  <c:v>514.21</c:v>
                </c:pt>
                <c:pt idx="1178">
                  <c:v>514.20000000000005</c:v>
                </c:pt>
                <c:pt idx="1179">
                  <c:v>514.20000000000005</c:v>
                </c:pt>
                <c:pt idx="1180">
                  <c:v>514.19000000000005</c:v>
                </c:pt>
                <c:pt idx="1181">
                  <c:v>514.19000000000005</c:v>
                </c:pt>
                <c:pt idx="1182">
                  <c:v>514.17999999999995</c:v>
                </c:pt>
                <c:pt idx="1183">
                  <c:v>514.17999999999995</c:v>
                </c:pt>
                <c:pt idx="1184">
                  <c:v>514.16999999999996</c:v>
                </c:pt>
                <c:pt idx="1185">
                  <c:v>514.16</c:v>
                </c:pt>
                <c:pt idx="1186">
                  <c:v>514.16</c:v>
                </c:pt>
                <c:pt idx="1187">
                  <c:v>514.15</c:v>
                </c:pt>
                <c:pt idx="1188">
                  <c:v>514.15</c:v>
                </c:pt>
                <c:pt idx="1189">
                  <c:v>514.14</c:v>
                </c:pt>
                <c:pt idx="1190">
                  <c:v>514.14</c:v>
                </c:pt>
                <c:pt idx="1191">
                  <c:v>514.13</c:v>
                </c:pt>
                <c:pt idx="1192">
                  <c:v>514.13</c:v>
                </c:pt>
                <c:pt idx="1193">
                  <c:v>514.12</c:v>
                </c:pt>
                <c:pt idx="1194">
                  <c:v>514.12</c:v>
                </c:pt>
                <c:pt idx="1195">
                  <c:v>514.11</c:v>
                </c:pt>
                <c:pt idx="1196">
                  <c:v>514.11</c:v>
                </c:pt>
                <c:pt idx="1197">
                  <c:v>514.1</c:v>
                </c:pt>
                <c:pt idx="1198">
                  <c:v>514.09</c:v>
                </c:pt>
                <c:pt idx="1199">
                  <c:v>514.09</c:v>
                </c:pt>
                <c:pt idx="1200">
                  <c:v>514.08000000000004</c:v>
                </c:pt>
                <c:pt idx="1201">
                  <c:v>514.08000000000004</c:v>
                </c:pt>
                <c:pt idx="1202">
                  <c:v>514.07000000000005</c:v>
                </c:pt>
                <c:pt idx="1203">
                  <c:v>514.07000000000005</c:v>
                </c:pt>
                <c:pt idx="1204">
                  <c:v>514.05999999999995</c:v>
                </c:pt>
                <c:pt idx="1205">
                  <c:v>514.05999999999995</c:v>
                </c:pt>
                <c:pt idx="1206">
                  <c:v>514.04999999999995</c:v>
                </c:pt>
                <c:pt idx="1207">
                  <c:v>514.04999999999995</c:v>
                </c:pt>
                <c:pt idx="1208">
                  <c:v>514.04</c:v>
                </c:pt>
                <c:pt idx="1209">
                  <c:v>514.04</c:v>
                </c:pt>
                <c:pt idx="1210">
                  <c:v>514.03</c:v>
                </c:pt>
                <c:pt idx="1211">
                  <c:v>514.03</c:v>
                </c:pt>
                <c:pt idx="1212">
                  <c:v>514.02</c:v>
                </c:pt>
                <c:pt idx="1213">
                  <c:v>514.02</c:v>
                </c:pt>
                <c:pt idx="1214">
                  <c:v>514.01</c:v>
                </c:pt>
                <c:pt idx="1215">
                  <c:v>514.01</c:v>
                </c:pt>
                <c:pt idx="1216">
                  <c:v>514</c:v>
                </c:pt>
                <c:pt idx="1217">
                  <c:v>514</c:v>
                </c:pt>
                <c:pt idx="1218">
                  <c:v>513.99</c:v>
                </c:pt>
                <c:pt idx="1219">
                  <c:v>513.99</c:v>
                </c:pt>
                <c:pt idx="1220">
                  <c:v>513.98</c:v>
                </c:pt>
                <c:pt idx="1221">
                  <c:v>513.98</c:v>
                </c:pt>
                <c:pt idx="1222">
                  <c:v>513.98</c:v>
                </c:pt>
                <c:pt idx="1223">
                  <c:v>513.97</c:v>
                </c:pt>
                <c:pt idx="1224">
                  <c:v>513.97</c:v>
                </c:pt>
                <c:pt idx="1225">
                  <c:v>513.96</c:v>
                </c:pt>
                <c:pt idx="1226">
                  <c:v>513.96</c:v>
                </c:pt>
                <c:pt idx="1227">
                  <c:v>513.95000000000005</c:v>
                </c:pt>
                <c:pt idx="1228">
                  <c:v>513.95000000000005</c:v>
                </c:pt>
                <c:pt idx="1229">
                  <c:v>513.94000000000005</c:v>
                </c:pt>
                <c:pt idx="1230">
                  <c:v>513.94000000000005</c:v>
                </c:pt>
                <c:pt idx="1231">
                  <c:v>513.92999999999995</c:v>
                </c:pt>
                <c:pt idx="1232">
                  <c:v>513.92999999999995</c:v>
                </c:pt>
                <c:pt idx="1233">
                  <c:v>513.91999999999996</c:v>
                </c:pt>
                <c:pt idx="1234">
                  <c:v>513.91999999999996</c:v>
                </c:pt>
                <c:pt idx="1235">
                  <c:v>513.91999999999996</c:v>
                </c:pt>
                <c:pt idx="1236">
                  <c:v>513.91</c:v>
                </c:pt>
                <c:pt idx="1237">
                  <c:v>513.91</c:v>
                </c:pt>
                <c:pt idx="1238">
                  <c:v>513.9</c:v>
                </c:pt>
                <c:pt idx="1239">
                  <c:v>513.9</c:v>
                </c:pt>
                <c:pt idx="1240">
                  <c:v>513.89</c:v>
                </c:pt>
                <c:pt idx="1241">
                  <c:v>513.89</c:v>
                </c:pt>
                <c:pt idx="1242">
                  <c:v>513.88</c:v>
                </c:pt>
                <c:pt idx="1243">
                  <c:v>513.88</c:v>
                </c:pt>
                <c:pt idx="1244">
                  <c:v>513.87</c:v>
                </c:pt>
                <c:pt idx="1245">
                  <c:v>513.87</c:v>
                </c:pt>
                <c:pt idx="1246">
                  <c:v>513.86</c:v>
                </c:pt>
                <c:pt idx="1247">
                  <c:v>513.86</c:v>
                </c:pt>
                <c:pt idx="1248">
                  <c:v>513.85</c:v>
                </c:pt>
                <c:pt idx="1249">
                  <c:v>513.84</c:v>
                </c:pt>
                <c:pt idx="1250">
                  <c:v>513.84</c:v>
                </c:pt>
                <c:pt idx="1251">
                  <c:v>513.83000000000004</c:v>
                </c:pt>
                <c:pt idx="1252">
                  <c:v>513.83000000000004</c:v>
                </c:pt>
                <c:pt idx="1253">
                  <c:v>513.82000000000005</c:v>
                </c:pt>
                <c:pt idx="1254">
                  <c:v>513.82000000000005</c:v>
                </c:pt>
                <c:pt idx="1255">
                  <c:v>513.80999999999995</c:v>
                </c:pt>
                <c:pt idx="1256">
                  <c:v>513.80999999999995</c:v>
                </c:pt>
                <c:pt idx="1257">
                  <c:v>513.79999999999995</c:v>
                </c:pt>
                <c:pt idx="1258">
                  <c:v>513.79999999999995</c:v>
                </c:pt>
                <c:pt idx="1259">
                  <c:v>513.79</c:v>
                </c:pt>
                <c:pt idx="1260">
                  <c:v>513.79</c:v>
                </c:pt>
                <c:pt idx="1261">
                  <c:v>513.78</c:v>
                </c:pt>
                <c:pt idx="1262">
                  <c:v>513.78</c:v>
                </c:pt>
                <c:pt idx="1263">
                  <c:v>513.77</c:v>
                </c:pt>
                <c:pt idx="1264">
                  <c:v>513.77</c:v>
                </c:pt>
                <c:pt idx="1265">
                  <c:v>513.76</c:v>
                </c:pt>
                <c:pt idx="1266">
                  <c:v>513.76</c:v>
                </c:pt>
                <c:pt idx="1267">
                  <c:v>513.75</c:v>
                </c:pt>
                <c:pt idx="1268">
                  <c:v>513.75</c:v>
                </c:pt>
                <c:pt idx="1269">
                  <c:v>513.74</c:v>
                </c:pt>
                <c:pt idx="1270">
                  <c:v>513.74</c:v>
                </c:pt>
                <c:pt idx="1271">
                  <c:v>513.74</c:v>
                </c:pt>
                <c:pt idx="1272">
                  <c:v>513.73</c:v>
                </c:pt>
                <c:pt idx="1273">
                  <c:v>513.73</c:v>
                </c:pt>
                <c:pt idx="1274">
                  <c:v>513.72</c:v>
                </c:pt>
                <c:pt idx="1275">
                  <c:v>513.72</c:v>
                </c:pt>
                <c:pt idx="1276">
                  <c:v>513.71</c:v>
                </c:pt>
                <c:pt idx="1277">
                  <c:v>513.71</c:v>
                </c:pt>
                <c:pt idx="1278">
                  <c:v>513.70000000000005</c:v>
                </c:pt>
                <c:pt idx="1279">
                  <c:v>513.70000000000005</c:v>
                </c:pt>
                <c:pt idx="1280">
                  <c:v>513.69000000000005</c:v>
                </c:pt>
                <c:pt idx="1281">
                  <c:v>513.69000000000005</c:v>
                </c:pt>
                <c:pt idx="1282">
                  <c:v>513.67999999999995</c:v>
                </c:pt>
                <c:pt idx="1283">
                  <c:v>513.67999999999995</c:v>
                </c:pt>
                <c:pt idx="1284">
                  <c:v>513.66999999999996</c:v>
                </c:pt>
                <c:pt idx="1285">
                  <c:v>513.66999999999996</c:v>
                </c:pt>
                <c:pt idx="1286">
                  <c:v>513.66999999999996</c:v>
                </c:pt>
                <c:pt idx="1287">
                  <c:v>513.66</c:v>
                </c:pt>
                <c:pt idx="1288">
                  <c:v>513.66</c:v>
                </c:pt>
                <c:pt idx="1289">
                  <c:v>513.65</c:v>
                </c:pt>
                <c:pt idx="1290">
                  <c:v>513.65</c:v>
                </c:pt>
                <c:pt idx="1291">
                  <c:v>513.64</c:v>
                </c:pt>
                <c:pt idx="1292">
                  <c:v>513.64</c:v>
                </c:pt>
                <c:pt idx="1293">
                  <c:v>513.63</c:v>
                </c:pt>
                <c:pt idx="1294">
                  <c:v>513.63</c:v>
                </c:pt>
                <c:pt idx="1295">
                  <c:v>513.62</c:v>
                </c:pt>
                <c:pt idx="1296">
                  <c:v>513.62</c:v>
                </c:pt>
                <c:pt idx="1297">
                  <c:v>513.62</c:v>
                </c:pt>
                <c:pt idx="1298">
                  <c:v>513.61</c:v>
                </c:pt>
                <c:pt idx="1299">
                  <c:v>513.61</c:v>
                </c:pt>
                <c:pt idx="1300">
                  <c:v>513.6</c:v>
                </c:pt>
                <c:pt idx="1301">
                  <c:v>513.6</c:v>
                </c:pt>
                <c:pt idx="1302">
                  <c:v>513.59</c:v>
                </c:pt>
                <c:pt idx="1303">
                  <c:v>513.59</c:v>
                </c:pt>
                <c:pt idx="1304">
                  <c:v>513.58000000000004</c:v>
                </c:pt>
                <c:pt idx="1305">
                  <c:v>513.58000000000004</c:v>
                </c:pt>
                <c:pt idx="1306">
                  <c:v>513.57000000000005</c:v>
                </c:pt>
                <c:pt idx="1307">
                  <c:v>513.57000000000005</c:v>
                </c:pt>
                <c:pt idx="1308">
                  <c:v>513.55999999999995</c:v>
                </c:pt>
                <c:pt idx="1309">
                  <c:v>513.55999999999995</c:v>
                </c:pt>
                <c:pt idx="1310">
                  <c:v>513.54999999999995</c:v>
                </c:pt>
                <c:pt idx="1311">
                  <c:v>513.54999999999995</c:v>
                </c:pt>
                <c:pt idx="1312">
                  <c:v>513.54</c:v>
                </c:pt>
                <c:pt idx="1313">
                  <c:v>513.54</c:v>
                </c:pt>
                <c:pt idx="1314">
                  <c:v>513.53</c:v>
                </c:pt>
                <c:pt idx="1315">
                  <c:v>513.53</c:v>
                </c:pt>
                <c:pt idx="1316">
                  <c:v>513.53</c:v>
                </c:pt>
                <c:pt idx="1317">
                  <c:v>513.52</c:v>
                </c:pt>
                <c:pt idx="1318">
                  <c:v>513.52</c:v>
                </c:pt>
                <c:pt idx="1319">
                  <c:v>513.51</c:v>
                </c:pt>
                <c:pt idx="1320">
                  <c:v>513.51</c:v>
                </c:pt>
                <c:pt idx="1321">
                  <c:v>513.5</c:v>
                </c:pt>
                <c:pt idx="1322">
                  <c:v>513.5</c:v>
                </c:pt>
                <c:pt idx="1323">
                  <c:v>513.49</c:v>
                </c:pt>
                <c:pt idx="1324">
                  <c:v>513.49</c:v>
                </c:pt>
                <c:pt idx="1325">
                  <c:v>513.48</c:v>
                </c:pt>
                <c:pt idx="1326">
                  <c:v>513.48</c:v>
                </c:pt>
                <c:pt idx="1327">
                  <c:v>513.47</c:v>
                </c:pt>
                <c:pt idx="1328">
                  <c:v>513.47</c:v>
                </c:pt>
                <c:pt idx="1329">
                  <c:v>513.46</c:v>
                </c:pt>
                <c:pt idx="1330">
                  <c:v>513.46</c:v>
                </c:pt>
                <c:pt idx="1331">
                  <c:v>513.45000000000005</c:v>
                </c:pt>
                <c:pt idx="1332">
                  <c:v>513.45000000000005</c:v>
                </c:pt>
                <c:pt idx="1333">
                  <c:v>513.45000000000005</c:v>
                </c:pt>
                <c:pt idx="1334">
                  <c:v>513.44000000000005</c:v>
                </c:pt>
                <c:pt idx="1335">
                  <c:v>513.44000000000005</c:v>
                </c:pt>
                <c:pt idx="1336">
                  <c:v>513.42999999999995</c:v>
                </c:pt>
                <c:pt idx="1337">
                  <c:v>513.42999999999995</c:v>
                </c:pt>
                <c:pt idx="1338">
                  <c:v>513.41999999999996</c:v>
                </c:pt>
                <c:pt idx="1339">
                  <c:v>513.41999999999996</c:v>
                </c:pt>
                <c:pt idx="1340">
                  <c:v>513.41</c:v>
                </c:pt>
                <c:pt idx="1341">
                  <c:v>513.41</c:v>
                </c:pt>
                <c:pt idx="1342">
                  <c:v>513.41</c:v>
                </c:pt>
                <c:pt idx="1343">
                  <c:v>513.4</c:v>
                </c:pt>
                <c:pt idx="1344">
                  <c:v>513.4</c:v>
                </c:pt>
                <c:pt idx="1345">
                  <c:v>513.39</c:v>
                </c:pt>
                <c:pt idx="1346">
                  <c:v>513.39</c:v>
                </c:pt>
                <c:pt idx="1347">
                  <c:v>513.39</c:v>
                </c:pt>
                <c:pt idx="1348">
                  <c:v>513.38</c:v>
                </c:pt>
                <c:pt idx="1349">
                  <c:v>513.38</c:v>
                </c:pt>
                <c:pt idx="1350">
                  <c:v>513.37</c:v>
                </c:pt>
                <c:pt idx="1351">
                  <c:v>513.37</c:v>
                </c:pt>
                <c:pt idx="1352">
                  <c:v>513.36</c:v>
                </c:pt>
                <c:pt idx="1353">
                  <c:v>513.36</c:v>
                </c:pt>
                <c:pt idx="1354">
                  <c:v>513.36</c:v>
                </c:pt>
                <c:pt idx="1355">
                  <c:v>513.35</c:v>
                </c:pt>
                <c:pt idx="1356">
                  <c:v>513.35</c:v>
                </c:pt>
                <c:pt idx="1357">
                  <c:v>513.34</c:v>
                </c:pt>
                <c:pt idx="1358">
                  <c:v>513.34</c:v>
                </c:pt>
                <c:pt idx="1359">
                  <c:v>513.34</c:v>
                </c:pt>
                <c:pt idx="1360">
                  <c:v>513.33000000000004</c:v>
                </c:pt>
                <c:pt idx="1361">
                  <c:v>513.33000000000004</c:v>
                </c:pt>
                <c:pt idx="1362">
                  <c:v>513.32000000000005</c:v>
                </c:pt>
                <c:pt idx="1363">
                  <c:v>513.32000000000005</c:v>
                </c:pt>
                <c:pt idx="1364">
                  <c:v>513.30999999999995</c:v>
                </c:pt>
                <c:pt idx="1365">
                  <c:v>513.30999999999995</c:v>
                </c:pt>
                <c:pt idx="1366">
                  <c:v>513.30999999999995</c:v>
                </c:pt>
                <c:pt idx="1367">
                  <c:v>513.29999999999995</c:v>
                </c:pt>
                <c:pt idx="1368">
                  <c:v>513.29999999999995</c:v>
                </c:pt>
                <c:pt idx="1369">
                  <c:v>513.29</c:v>
                </c:pt>
                <c:pt idx="1370">
                  <c:v>513.29</c:v>
                </c:pt>
                <c:pt idx="1371">
                  <c:v>513.28</c:v>
                </c:pt>
                <c:pt idx="1372">
                  <c:v>513.28</c:v>
                </c:pt>
                <c:pt idx="1373">
                  <c:v>513.28</c:v>
                </c:pt>
                <c:pt idx="1374">
                  <c:v>513.27</c:v>
                </c:pt>
                <c:pt idx="1375">
                  <c:v>513.27</c:v>
                </c:pt>
                <c:pt idx="1376">
                  <c:v>513.26</c:v>
                </c:pt>
                <c:pt idx="1377">
                  <c:v>513.26</c:v>
                </c:pt>
                <c:pt idx="1378">
                  <c:v>513.25</c:v>
                </c:pt>
                <c:pt idx="1379">
                  <c:v>513.25</c:v>
                </c:pt>
                <c:pt idx="1380">
                  <c:v>513.25</c:v>
                </c:pt>
                <c:pt idx="1381">
                  <c:v>513.24</c:v>
                </c:pt>
                <c:pt idx="1382">
                  <c:v>513.24</c:v>
                </c:pt>
                <c:pt idx="1383">
                  <c:v>513.23</c:v>
                </c:pt>
                <c:pt idx="1384">
                  <c:v>513.23</c:v>
                </c:pt>
                <c:pt idx="1385">
                  <c:v>513.23</c:v>
                </c:pt>
                <c:pt idx="1386">
                  <c:v>513.22</c:v>
                </c:pt>
                <c:pt idx="1387">
                  <c:v>513.22</c:v>
                </c:pt>
                <c:pt idx="1388">
                  <c:v>513.21</c:v>
                </c:pt>
                <c:pt idx="1389">
                  <c:v>513.21</c:v>
                </c:pt>
                <c:pt idx="1390">
                  <c:v>513.20000000000005</c:v>
                </c:pt>
                <c:pt idx="1391">
                  <c:v>513.20000000000005</c:v>
                </c:pt>
                <c:pt idx="1392">
                  <c:v>513.20000000000005</c:v>
                </c:pt>
                <c:pt idx="1393">
                  <c:v>513.19000000000005</c:v>
                </c:pt>
                <c:pt idx="1394">
                  <c:v>513.19000000000005</c:v>
                </c:pt>
                <c:pt idx="1395">
                  <c:v>513.17999999999995</c:v>
                </c:pt>
                <c:pt idx="1396">
                  <c:v>513.17999999999995</c:v>
                </c:pt>
                <c:pt idx="1397">
                  <c:v>513.17999999999995</c:v>
                </c:pt>
                <c:pt idx="1398">
                  <c:v>513.16999999999996</c:v>
                </c:pt>
                <c:pt idx="1399">
                  <c:v>513.16999999999996</c:v>
                </c:pt>
                <c:pt idx="1400">
                  <c:v>513.16</c:v>
                </c:pt>
                <c:pt idx="1401">
                  <c:v>513.16</c:v>
                </c:pt>
                <c:pt idx="1402">
                  <c:v>513.16</c:v>
                </c:pt>
                <c:pt idx="1403">
                  <c:v>513.15</c:v>
                </c:pt>
                <c:pt idx="1404">
                  <c:v>513.15</c:v>
                </c:pt>
                <c:pt idx="1405">
                  <c:v>513.14</c:v>
                </c:pt>
                <c:pt idx="1406">
                  <c:v>513.14</c:v>
                </c:pt>
                <c:pt idx="1407">
                  <c:v>513.14</c:v>
                </c:pt>
                <c:pt idx="1408">
                  <c:v>513.13</c:v>
                </c:pt>
                <c:pt idx="1409">
                  <c:v>513.13</c:v>
                </c:pt>
                <c:pt idx="1410">
                  <c:v>513.12</c:v>
                </c:pt>
                <c:pt idx="1411">
                  <c:v>513.12</c:v>
                </c:pt>
                <c:pt idx="1412">
                  <c:v>513.12</c:v>
                </c:pt>
                <c:pt idx="1413">
                  <c:v>513.11</c:v>
                </c:pt>
                <c:pt idx="1414">
                  <c:v>513.11</c:v>
                </c:pt>
                <c:pt idx="1415">
                  <c:v>513.11</c:v>
                </c:pt>
                <c:pt idx="1416">
                  <c:v>513.1</c:v>
                </c:pt>
                <c:pt idx="1417">
                  <c:v>513.1</c:v>
                </c:pt>
                <c:pt idx="1418">
                  <c:v>513.09</c:v>
                </c:pt>
                <c:pt idx="1419">
                  <c:v>513.09</c:v>
                </c:pt>
                <c:pt idx="1420">
                  <c:v>513.09</c:v>
                </c:pt>
                <c:pt idx="1421">
                  <c:v>513.08000000000004</c:v>
                </c:pt>
                <c:pt idx="1422">
                  <c:v>513.08000000000004</c:v>
                </c:pt>
                <c:pt idx="1423">
                  <c:v>513.08000000000004</c:v>
                </c:pt>
                <c:pt idx="1424">
                  <c:v>513.07000000000005</c:v>
                </c:pt>
                <c:pt idx="1425">
                  <c:v>513.07000000000005</c:v>
                </c:pt>
                <c:pt idx="1426">
                  <c:v>513.07000000000005</c:v>
                </c:pt>
                <c:pt idx="1427">
                  <c:v>513.05999999999995</c:v>
                </c:pt>
                <c:pt idx="1428">
                  <c:v>513.05999999999995</c:v>
                </c:pt>
                <c:pt idx="1429">
                  <c:v>513.05999999999995</c:v>
                </c:pt>
                <c:pt idx="1430">
                  <c:v>513.04999999999995</c:v>
                </c:pt>
                <c:pt idx="1431">
                  <c:v>513.04999999999995</c:v>
                </c:pt>
                <c:pt idx="1432">
                  <c:v>513.04999999999995</c:v>
                </c:pt>
                <c:pt idx="1433">
                  <c:v>513.04</c:v>
                </c:pt>
                <c:pt idx="1434">
                  <c:v>513.04</c:v>
                </c:pt>
                <c:pt idx="1435">
                  <c:v>513.04</c:v>
                </c:pt>
                <c:pt idx="1436">
                  <c:v>513.03</c:v>
                </c:pt>
                <c:pt idx="1437">
                  <c:v>513.03</c:v>
                </c:pt>
                <c:pt idx="1438">
                  <c:v>513.03</c:v>
                </c:pt>
                <c:pt idx="1439">
                  <c:v>513.02</c:v>
                </c:pt>
                <c:pt idx="1440">
                  <c:v>513.02</c:v>
                </c:pt>
                <c:pt idx="1441">
                  <c:v>513.01</c:v>
                </c:pt>
                <c:pt idx="1442">
                  <c:v>513.01</c:v>
                </c:pt>
                <c:pt idx="1443">
                  <c:v>513.01</c:v>
                </c:pt>
                <c:pt idx="1444">
                  <c:v>513</c:v>
                </c:pt>
                <c:pt idx="1445">
                  <c:v>513</c:v>
                </c:pt>
                <c:pt idx="1446">
                  <c:v>512.99</c:v>
                </c:pt>
                <c:pt idx="1447">
                  <c:v>512.99</c:v>
                </c:pt>
                <c:pt idx="1448">
                  <c:v>512.98</c:v>
                </c:pt>
                <c:pt idx="1449">
                  <c:v>512.98</c:v>
                </c:pt>
                <c:pt idx="1450">
                  <c:v>512.97</c:v>
                </c:pt>
                <c:pt idx="1451">
                  <c:v>512.97</c:v>
                </c:pt>
                <c:pt idx="1452">
                  <c:v>512.96</c:v>
                </c:pt>
                <c:pt idx="1453">
                  <c:v>512.96</c:v>
                </c:pt>
                <c:pt idx="1454">
                  <c:v>512.96</c:v>
                </c:pt>
                <c:pt idx="1455">
                  <c:v>512.95000000000005</c:v>
                </c:pt>
                <c:pt idx="1456">
                  <c:v>512.95000000000005</c:v>
                </c:pt>
                <c:pt idx="1457">
                  <c:v>512.94000000000005</c:v>
                </c:pt>
                <c:pt idx="1458">
                  <c:v>512.94000000000005</c:v>
                </c:pt>
                <c:pt idx="1459">
                  <c:v>512.92999999999995</c:v>
                </c:pt>
                <c:pt idx="1460">
                  <c:v>512.92999999999995</c:v>
                </c:pt>
                <c:pt idx="1461">
                  <c:v>512.91999999999996</c:v>
                </c:pt>
                <c:pt idx="1462">
                  <c:v>512.91999999999996</c:v>
                </c:pt>
                <c:pt idx="1463">
                  <c:v>512.91</c:v>
                </c:pt>
                <c:pt idx="1464">
                  <c:v>512.9</c:v>
                </c:pt>
                <c:pt idx="1465">
                  <c:v>512.9</c:v>
                </c:pt>
                <c:pt idx="1466">
                  <c:v>512.89</c:v>
                </c:pt>
                <c:pt idx="1467">
                  <c:v>512.89</c:v>
                </c:pt>
                <c:pt idx="1468">
                  <c:v>512.88</c:v>
                </c:pt>
                <c:pt idx="1469">
                  <c:v>512.88</c:v>
                </c:pt>
                <c:pt idx="1470">
                  <c:v>512.87</c:v>
                </c:pt>
                <c:pt idx="1471">
                  <c:v>512.87</c:v>
                </c:pt>
                <c:pt idx="1472">
                  <c:v>512.86</c:v>
                </c:pt>
                <c:pt idx="1473">
                  <c:v>512.86</c:v>
                </c:pt>
                <c:pt idx="1474">
                  <c:v>512.85</c:v>
                </c:pt>
                <c:pt idx="1475">
                  <c:v>512.84</c:v>
                </c:pt>
                <c:pt idx="1476">
                  <c:v>512.84</c:v>
                </c:pt>
                <c:pt idx="1477">
                  <c:v>512.83000000000004</c:v>
                </c:pt>
                <c:pt idx="1478">
                  <c:v>512.83000000000004</c:v>
                </c:pt>
                <c:pt idx="1479">
                  <c:v>512.82000000000005</c:v>
                </c:pt>
                <c:pt idx="1480">
                  <c:v>512.82000000000005</c:v>
                </c:pt>
                <c:pt idx="1481">
                  <c:v>512.80999999999995</c:v>
                </c:pt>
                <c:pt idx="1482">
                  <c:v>512.80999999999995</c:v>
                </c:pt>
                <c:pt idx="1483">
                  <c:v>512.79999999999995</c:v>
                </c:pt>
                <c:pt idx="1484">
                  <c:v>512.79999999999995</c:v>
                </c:pt>
                <c:pt idx="1485">
                  <c:v>512.79</c:v>
                </c:pt>
                <c:pt idx="1486">
                  <c:v>512.79</c:v>
                </c:pt>
                <c:pt idx="1487">
                  <c:v>512.78</c:v>
                </c:pt>
                <c:pt idx="1488">
                  <c:v>512.77</c:v>
                </c:pt>
                <c:pt idx="1489">
                  <c:v>512.77</c:v>
                </c:pt>
                <c:pt idx="1490">
                  <c:v>512.76</c:v>
                </c:pt>
                <c:pt idx="1491">
                  <c:v>512.76</c:v>
                </c:pt>
                <c:pt idx="1492">
                  <c:v>512.75</c:v>
                </c:pt>
                <c:pt idx="1493">
                  <c:v>512.75</c:v>
                </c:pt>
                <c:pt idx="1494">
                  <c:v>512.74</c:v>
                </c:pt>
                <c:pt idx="1495">
                  <c:v>512.74</c:v>
                </c:pt>
                <c:pt idx="1496">
                  <c:v>512.73</c:v>
                </c:pt>
                <c:pt idx="1497">
                  <c:v>512.73</c:v>
                </c:pt>
                <c:pt idx="1498">
                  <c:v>512.72</c:v>
                </c:pt>
                <c:pt idx="1499">
                  <c:v>512.72</c:v>
                </c:pt>
                <c:pt idx="1500">
                  <c:v>512.71</c:v>
                </c:pt>
                <c:pt idx="1501">
                  <c:v>512.71</c:v>
                </c:pt>
                <c:pt idx="1502">
                  <c:v>512.70000000000005</c:v>
                </c:pt>
                <c:pt idx="1503">
                  <c:v>512.70000000000005</c:v>
                </c:pt>
                <c:pt idx="1504">
                  <c:v>512.69000000000005</c:v>
                </c:pt>
                <c:pt idx="1505">
                  <c:v>512.69000000000005</c:v>
                </c:pt>
                <c:pt idx="1506">
                  <c:v>512.67999999999995</c:v>
                </c:pt>
                <c:pt idx="1507">
                  <c:v>512.67999999999995</c:v>
                </c:pt>
                <c:pt idx="1508">
                  <c:v>512.66999999999996</c:v>
                </c:pt>
                <c:pt idx="1509">
                  <c:v>512.66999999999996</c:v>
                </c:pt>
                <c:pt idx="1510">
                  <c:v>512.66</c:v>
                </c:pt>
                <c:pt idx="1511">
                  <c:v>512.66</c:v>
                </c:pt>
                <c:pt idx="1512">
                  <c:v>512.66</c:v>
                </c:pt>
                <c:pt idx="1513">
                  <c:v>512.65</c:v>
                </c:pt>
                <c:pt idx="1514">
                  <c:v>512.65</c:v>
                </c:pt>
                <c:pt idx="1515">
                  <c:v>512.64</c:v>
                </c:pt>
                <c:pt idx="1516">
                  <c:v>512.64</c:v>
                </c:pt>
                <c:pt idx="1517">
                  <c:v>512.63</c:v>
                </c:pt>
                <c:pt idx="1518">
                  <c:v>512.63</c:v>
                </c:pt>
                <c:pt idx="1519">
                  <c:v>512.62</c:v>
                </c:pt>
                <c:pt idx="1520">
                  <c:v>512.62</c:v>
                </c:pt>
                <c:pt idx="1521">
                  <c:v>512.62</c:v>
                </c:pt>
                <c:pt idx="1522">
                  <c:v>512.61</c:v>
                </c:pt>
                <c:pt idx="1523">
                  <c:v>512.61</c:v>
                </c:pt>
                <c:pt idx="1524">
                  <c:v>512.6</c:v>
                </c:pt>
                <c:pt idx="1525">
                  <c:v>512.6</c:v>
                </c:pt>
                <c:pt idx="1526">
                  <c:v>512.6</c:v>
                </c:pt>
                <c:pt idx="1527">
                  <c:v>512.59</c:v>
                </c:pt>
                <c:pt idx="1528">
                  <c:v>512.59</c:v>
                </c:pt>
                <c:pt idx="1529">
                  <c:v>512.58000000000004</c:v>
                </c:pt>
                <c:pt idx="1530">
                  <c:v>512.58000000000004</c:v>
                </c:pt>
                <c:pt idx="1531">
                  <c:v>512.57000000000005</c:v>
                </c:pt>
                <c:pt idx="1532">
                  <c:v>512.57000000000005</c:v>
                </c:pt>
                <c:pt idx="1533">
                  <c:v>512.55999999999995</c:v>
                </c:pt>
                <c:pt idx="1534">
                  <c:v>512.55999999999995</c:v>
                </c:pt>
                <c:pt idx="1535">
                  <c:v>512.54999999999995</c:v>
                </c:pt>
                <c:pt idx="1536">
                  <c:v>512.54999999999995</c:v>
                </c:pt>
                <c:pt idx="1537">
                  <c:v>512.54</c:v>
                </c:pt>
                <c:pt idx="1538">
                  <c:v>512.54</c:v>
                </c:pt>
                <c:pt idx="1539">
                  <c:v>512.53</c:v>
                </c:pt>
                <c:pt idx="1540">
                  <c:v>512.53</c:v>
                </c:pt>
                <c:pt idx="1541">
                  <c:v>512.52</c:v>
                </c:pt>
                <c:pt idx="1542">
                  <c:v>512.52</c:v>
                </c:pt>
                <c:pt idx="1543">
                  <c:v>512.51</c:v>
                </c:pt>
                <c:pt idx="1544">
                  <c:v>512.51</c:v>
                </c:pt>
                <c:pt idx="1545">
                  <c:v>512.5</c:v>
                </c:pt>
                <c:pt idx="1546">
                  <c:v>512.5</c:v>
                </c:pt>
                <c:pt idx="1547">
                  <c:v>512.49</c:v>
                </c:pt>
                <c:pt idx="1548">
                  <c:v>512.49</c:v>
                </c:pt>
                <c:pt idx="1549">
                  <c:v>512.48</c:v>
                </c:pt>
                <c:pt idx="1550">
                  <c:v>512.47</c:v>
                </c:pt>
                <c:pt idx="1551">
                  <c:v>512.47</c:v>
                </c:pt>
                <c:pt idx="1552">
                  <c:v>512.46</c:v>
                </c:pt>
                <c:pt idx="1553">
                  <c:v>512.46</c:v>
                </c:pt>
                <c:pt idx="1554">
                  <c:v>512.45000000000005</c:v>
                </c:pt>
                <c:pt idx="1555">
                  <c:v>512.45000000000005</c:v>
                </c:pt>
                <c:pt idx="1556">
                  <c:v>512.44000000000005</c:v>
                </c:pt>
                <c:pt idx="1557">
                  <c:v>512.42999999999995</c:v>
                </c:pt>
                <c:pt idx="1558">
                  <c:v>512.42999999999995</c:v>
                </c:pt>
                <c:pt idx="1559">
                  <c:v>512.41999999999996</c:v>
                </c:pt>
                <c:pt idx="1560">
                  <c:v>512.41999999999996</c:v>
                </c:pt>
                <c:pt idx="1561">
                  <c:v>512.41999999999996</c:v>
                </c:pt>
                <c:pt idx="1562">
                  <c:v>512.41</c:v>
                </c:pt>
                <c:pt idx="1563">
                  <c:v>512.4</c:v>
                </c:pt>
                <c:pt idx="1564">
                  <c:v>512.4</c:v>
                </c:pt>
                <c:pt idx="1565">
                  <c:v>512.39</c:v>
                </c:pt>
                <c:pt idx="1566">
                  <c:v>512.39</c:v>
                </c:pt>
                <c:pt idx="1567">
                  <c:v>512.38</c:v>
                </c:pt>
                <c:pt idx="1568">
                  <c:v>512.37</c:v>
                </c:pt>
                <c:pt idx="1569">
                  <c:v>512.37</c:v>
                </c:pt>
                <c:pt idx="1570">
                  <c:v>512.36</c:v>
                </c:pt>
                <c:pt idx="1571">
                  <c:v>512.36</c:v>
                </c:pt>
                <c:pt idx="1572">
                  <c:v>512.35</c:v>
                </c:pt>
                <c:pt idx="1573">
                  <c:v>512.35</c:v>
                </c:pt>
                <c:pt idx="1574">
                  <c:v>512.34</c:v>
                </c:pt>
                <c:pt idx="1575">
                  <c:v>512.33000000000004</c:v>
                </c:pt>
                <c:pt idx="1576">
                  <c:v>512.33000000000004</c:v>
                </c:pt>
                <c:pt idx="1577">
                  <c:v>512.32000000000005</c:v>
                </c:pt>
                <c:pt idx="1578">
                  <c:v>512.32000000000005</c:v>
                </c:pt>
                <c:pt idx="1579">
                  <c:v>512.30999999999995</c:v>
                </c:pt>
                <c:pt idx="1580">
                  <c:v>512.29999999999995</c:v>
                </c:pt>
                <c:pt idx="1581">
                  <c:v>512.29999999999995</c:v>
                </c:pt>
                <c:pt idx="1582">
                  <c:v>512.29</c:v>
                </c:pt>
                <c:pt idx="1583">
                  <c:v>512.29</c:v>
                </c:pt>
                <c:pt idx="1584">
                  <c:v>512.28</c:v>
                </c:pt>
                <c:pt idx="1585">
                  <c:v>512.28</c:v>
                </c:pt>
                <c:pt idx="1586">
                  <c:v>512.27</c:v>
                </c:pt>
                <c:pt idx="1587">
                  <c:v>512.27</c:v>
                </c:pt>
                <c:pt idx="1588">
                  <c:v>512.26</c:v>
                </c:pt>
                <c:pt idx="1589">
                  <c:v>512.26</c:v>
                </c:pt>
                <c:pt idx="1590">
                  <c:v>512.25</c:v>
                </c:pt>
                <c:pt idx="1591">
                  <c:v>512.25</c:v>
                </c:pt>
                <c:pt idx="1592">
                  <c:v>512.24</c:v>
                </c:pt>
                <c:pt idx="1593">
                  <c:v>512.24</c:v>
                </c:pt>
                <c:pt idx="1594">
                  <c:v>512.23</c:v>
                </c:pt>
                <c:pt idx="1595">
                  <c:v>512.23</c:v>
                </c:pt>
                <c:pt idx="1596">
                  <c:v>512.22</c:v>
                </c:pt>
                <c:pt idx="1597">
                  <c:v>512.22</c:v>
                </c:pt>
                <c:pt idx="1598">
                  <c:v>512.21</c:v>
                </c:pt>
                <c:pt idx="1599">
                  <c:v>512.21</c:v>
                </c:pt>
                <c:pt idx="1600">
                  <c:v>512.20000000000005</c:v>
                </c:pt>
                <c:pt idx="1601">
                  <c:v>512.20000000000005</c:v>
                </c:pt>
                <c:pt idx="1602">
                  <c:v>512.19000000000005</c:v>
                </c:pt>
                <c:pt idx="1603">
                  <c:v>512.17999999999995</c:v>
                </c:pt>
                <c:pt idx="1604">
                  <c:v>512.17999999999995</c:v>
                </c:pt>
                <c:pt idx="1605">
                  <c:v>512.16999999999996</c:v>
                </c:pt>
                <c:pt idx="1606">
                  <c:v>512.16</c:v>
                </c:pt>
                <c:pt idx="1607">
                  <c:v>512.16</c:v>
                </c:pt>
                <c:pt idx="1608">
                  <c:v>512.15</c:v>
                </c:pt>
                <c:pt idx="1609">
                  <c:v>512.15</c:v>
                </c:pt>
                <c:pt idx="1610">
                  <c:v>512.14</c:v>
                </c:pt>
                <c:pt idx="1611">
                  <c:v>512.13</c:v>
                </c:pt>
                <c:pt idx="1612">
                  <c:v>512.13</c:v>
                </c:pt>
                <c:pt idx="1613">
                  <c:v>512.12</c:v>
                </c:pt>
                <c:pt idx="1614">
                  <c:v>512.11</c:v>
                </c:pt>
                <c:pt idx="1615">
                  <c:v>512.11</c:v>
                </c:pt>
                <c:pt idx="1616">
                  <c:v>512.1</c:v>
                </c:pt>
                <c:pt idx="1617">
                  <c:v>512.09</c:v>
                </c:pt>
                <c:pt idx="1618">
                  <c:v>512.09</c:v>
                </c:pt>
                <c:pt idx="1619">
                  <c:v>512.08000000000004</c:v>
                </c:pt>
                <c:pt idx="1620">
                  <c:v>512.07000000000005</c:v>
                </c:pt>
                <c:pt idx="1621">
                  <c:v>512.05999999999995</c:v>
                </c:pt>
                <c:pt idx="1622">
                  <c:v>512.05999999999995</c:v>
                </c:pt>
                <c:pt idx="1623">
                  <c:v>512.04999999999995</c:v>
                </c:pt>
                <c:pt idx="1624">
                  <c:v>512.04</c:v>
                </c:pt>
                <c:pt idx="1625">
                  <c:v>512.03</c:v>
                </c:pt>
                <c:pt idx="1626">
                  <c:v>512.02</c:v>
                </c:pt>
                <c:pt idx="1627">
                  <c:v>512.02</c:v>
                </c:pt>
                <c:pt idx="1628">
                  <c:v>512.01</c:v>
                </c:pt>
                <c:pt idx="1629">
                  <c:v>512</c:v>
                </c:pt>
                <c:pt idx="1630">
                  <c:v>511.99</c:v>
                </c:pt>
                <c:pt idx="1631">
                  <c:v>511.98</c:v>
                </c:pt>
                <c:pt idx="1632">
                  <c:v>511.98</c:v>
                </c:pt>
                <c:pt idx="1633">
                  <c:v>511.97</c:v>
                </c:pt>
                <c:pt idx="1634">
                  <c:v>511.96</c:v>
                </c:pt>
                <c:pt idx="1635">
                  <c:v>511.95</c:v>
                </c:pt>
                <c:pt idx="1636">
                  <c:v>511.94</c:v>
                </c:pt>
                <c:pt idx="1637">
                  <c:v>511.93</c:v>
                </c:pt>
                <c:pt idx="1638">
                  <c:v>511.92</c:v>
                </c:pt>
                <c:pt idx="1639">
                  <c:v>511.91</c:v>
                </c:pt>
                <c:pt idx="1640">
                  <c:v>511.91</c:v>
                </c:pt>
                <c:pt idx="1641">
                  <c:v>511.9</c:v>
                </c:pt>
                <c:pt idx="1642">
                  <c:v>511.89</c:v>
                </c:pt>
                <c:pt idx="1643">
                  <c:v>511.88</c:v>
                </c:pt>
                <c:pt idx="1644">
                  <c:v>511.87</c:v>
                </c:pt>
                <c:pt idx="1645">
                  <c:v>511.86</c:v>
                </c:pt>
                <c:pt idx="1646">
                  <c:v>511.85</c:v>
                </c:pt>
                <c:pt idx="1647">
                  <c:v>511.84</c:v>
                </c:pt>
                <c:pt idx="1648">
                  <c:v>511.83</c:v>
                </c:pt>
                <c:pt idx="1649">
                  <c:v>511.83</c:v>
                </c:pt>
                <c:pt idx="1650">
                  <c:v>511.82</c:v>
                </c:pt>
                <c:pt idx="1651">
                  <c:v>511.81</c:v>
                </c:pt>
                <c:pt idx="1652">
                  <c:v>511.81</c:v>
                </c:pt>
                <c:pt idx="1653">
                  <c:v>511.8</c:v>
                </c:pt>
                <c:pt idx="1654">
                  <c:v>511.79</c:v>
                </c:pt>
                <c:pt idx="1655">
                  <c:v>511.78</c:v>
                </c:pt>
                <c:pt idx="1656">
                  <c:v>511.77</c:v>
                </c:pt>
                <c:pt idx="1657">
                  <c:v>511.76</c:v>
                </c:pt>
                <c:pt idx="1658">
                  <c:v>511.75</c:v>
                </c:pt>
                <c:pt idx="1659">
                  <c:v>511.74</c:v>
                </c:pt>
                <c:pt idx="1660">
                  <c:v>511.73</c:v>
                </c:pt>
                <c:pt idx="1661">
                  <c:v>511.73</c:v>
                </c:pt>
                <c:pt idx="1662">
                  <c:v>511.72</c:v>
                </c:pt>
                <c:pt idx="1663">
                  <c:v>511.71</c:v>
                </c:pt>
                <c:pt idx="1664">
                  <c:v>511.7</c:v>
                </c:pt>
                <c:pt idx="1665">
                  <c:v>511.69</c:v>
                </c:pt>
                <c:pt idx="1666">
                  <c:v>511.68</c:v>
                </c:pt>
                <c:pt idx="1667">
                  <c:v>511.67</c:v>
                </c:pt>
                <c:pt idx="1668">
                  <c:v>511.66</c:v>
                </c:pt>
                <c:pt idx="1669">
                  <c:v>511.66</c:v>
                </c:pt>
                <c:pt idx="1670">
                  <c:v>511.65</c:v>
                </c:pt>
                <c:pt idx="1671">
                  <c:v>511.64</c:v>
                </c:pt>
                <c:pt idx="1672">
                  <c:v>511.63</c:v>
                </c:pt>
                <c:pt idx="1673">
                  <c:v>511.62</c:v>
                </c:pt>
                <c:pt idx="1674">
                  <c:v>511.61</c:v>
                </c:pt>
                <c:pt idx="1675">
                  <c:v>511.6</c:v>
                </c:pt>
                <c:pt idx="1676">
                  <c:v>511.59</c:v>
                </c:pt>
                <c:pt idx="1677">
                  <c:v>511.57</c:v>
                </c:pt>
                <c:pt idx="1678">
                  <c:v>511.56</c:v>
                </c:pt>
                <c:pt idx="1679">
                  <c:v>511.55</c:v>
                </c:pt>
                <c:pt idx="1680">
                  <c:v>511.54</c:v>
                </c:pt>
                <c:pt idx="1681">
                  <c:v>511.54</c:v>
                </c:pt>
                <c:pt idx="1682">
                  <c:v>511.53</c:v>
                </c:pt>
                <c:pt idx="1683">
                  <c:v>511.52</c:v>
                </c:pt>
                <c:pt idx="1684">
                  <c:v>511.51</c:v>
                </c:pt>
                <c:pt idx="1685">
                  <c:v>511.5</c:v>
                </c:pt>
                <c:pt idx="1686">
                  <c:v>511.49</c:v>
                </c:pt>
                <c:pt idx="1687">
                  <c:v>511.49</c:v>
                </c:pt>
                <c:pt idx="1688">
                  <c:v>511.48</c:v>
                </c:pt>
                <c:pt idx="1689">
                  <c:v>511.47</c:v>
                </c:pt>
                <c:pt idx="1690">
                  <c:v>511.46</c:v>
                </c:pt>
                <c:pt idx="1691">
                  <c:v>511.45</c:v>
                </c:pt>
                <c:pt idx="1692">
                  <c:v>511.44</c:v>
                </c:pt>
                <c:pt idx="1693">
                  <c:v>511.44</c:v>
                </c:pt>
                <c:pt idx="1694">
                  <c:v>511.43</c:v>
                </c:pt>
                <c:pt idx="1695">
                  <c:v>511.42</c:v>
                </c:pt>
                <c:pt idx="1696">
                  <c:v>511.41</c:v>
                </c:pt>
                <c:pt idx="1697">
                  <c:v>511.4</c:v>
                </c:pt>
                <c:pt idx="1698">
                  <c:v>511.39</c:v>
                </c:pt>
                <c:pt idx="1699">
                  <c:v>511.38</c:v>
                </c:pt>
                <c:pt idx="1700">
                  <c:v>511.38</c:v>
                </c:pt>
                <c:pt idx="1701">
                  <c:v>511.37</c:v>
                </c:pt>
                <c:pt idx="1702">
                  <c:v>511.36</c:v>
                </c:pt>
                <c:pt idx="1703">
                  <c:v>511.35</c:v>
                </c:pt>
                <c:pt idx="1704">
                  <c:v>511.34</c:v>
                </c:pt>
                <c:pt idx="1705">
                  <c:v>511.33</c:v>
                </c:pt>
                <c:pt idx="1706">
                  <c:v>511.32</c:v>
                </c:pt>
                <c:pt idx="1707">
                  <c:v>511.31</c:v>
                </c:pt>
                <c:pt idx="1708">
                  <c:v>511.28</c:v>
                </c:pt>
                <c:pt idx="1709">
                  <c:v>511.27</c:v>
                </c:pt>
                <c:pt idx="1710">
                  <c:v>511.26</c:v>
                </c:pt>
                <c:pt idx="1711">
                  <c:v>511.25</c:v>
                </c:pt>
                <c:pt idx="1712">
                  <c:v>511.24</c:v>
                </c:pt>
                <c:pt idx="1713">
                  <c:v>511.23</c:v>
                </c:pt>
                <c:pt idx="1714">
                  <c:v>511.22</c:v>
                </c:pt>
                <c:pt idx="1715">
                  <c:v>511.21</c:v>
                </c:pt>
                <c:pt idx="1716">
                  <c:v>511.2</c:v>
                </c:pt>
                <c:pt idx="1717">
                  <c:v>511.19</c:v>
                </c:pt>
                <c:pt idx="1718">
                  <c:v>511.18</c:v>
                </c:pt>
                <c:pt idx="1719">
                  <c:v>511.17</c:v>
                </c:pt>
                <c:pt idx="1720">
                  <c:v>511.17</c:v>
                </c:pt>
                <c:pt idx="1721">
                  <c:v>511.16</c:v>
                </c:pt>
                <c:pt idx="1722">
                  <c:v>511.15</c:v>
                </c:pt>
                <c:pt idx="1723">
                  <c:v>511.14</c:v>
                </c:pt>
                <c:pt idx="1724">
                  <c:v>511.13</c:v>
                </c:pt>
                <c:pt idx="1725">
                  <c:v>511.13</c:v>
                </c:pt>
                <c:pt idx="1726">
                  <c:v>511.12</c:v>
                </c:pt>
                <c:pt idx="1727">
                  <c:v>511.11</c:v>
                </c:pt>
                <c:pt idx="1728">
                  <c:v>511.1</c:v>
                </c:pt>
                <c:pt idx="1729">
                  <c:v>511.09</c:v>
                </c:pt>
                <c:pt idx="1730">
                  <c:v>511.09</c:v>
                </c:pt>
                <c:pt idx="1731">
                  <c:v>511.08</c:v>
                </c:pt>
                <c:pt idx="1732">
                  <c:v>511.07</c:v>
                </c:pt>
                <c:pt idx="1733">
                  <c:v>511.06</c:v>
                </c:pt>
                <c:pt idx="1734">
                  <c:v>511.05</c:v>
                </c:pt>
                <c:pt idx="1735">
                  <c:v>511.05</c:v>
                </c:pt>
                <c:pt idx="1736">
                  <c:v>511.04</c:v>
                </c:pt>
                <c:pt idx="1737">
                  <c:v>511.03</c:v>
                </c:pt>
                <c:pt idx="1738">
                  <c:v>511.02</c:v>
                </c:pt>
                <c:pt idx="1739">
                  <c:v>511.01</c:v>
                </c:pt>
                <c:pt idx="1740">
                  <c:v>511</c:v>
                </c:pt>
                <c:pt idx="1741">
                  <c:v>511</c:v>
                </c:pt>
                <c:pt idx="1742">
                  <c:v>510.99</c:v>
                </c:pt>
                <c:pt idx="1743">
                  <c:v>510.98</c:v>
                </c:pt>
                <c:pt idx="1744">
                  <c:v>510.97</c:v>
                </c:pt>
                <c:pt idx="1745">
                  <c:v>510.98</c:v>
                </c:pt>
                <c:pt idx="1746">
                  <c:v>510.97</c:v>
                </c:pt>
                <c:pt idx="1747">
                  <c:v>510.97</c:v>
                </c:pt>
                <c:pt idx="1748">
                  <c:v>510.96</c:v>
                </c:pt>
                <c:pt idx="1749">
                  <c:v>510.95</c:v>
                </c:pt>
                <c:pt idx="1750">
                  <c:v>510.95</c:v>
                </c:pt>
                <c:pt idx="1751">
                  <c:v>510.94</c:v>
                </c:pt>
                <c:pt idx="1752">
                  <c:v>510.93</c:v>
                </c:pt>
                <c:pt idx="1753">
                  <c:v>510.92</c:v>
                </c:pt>
                <c:pt idx="1754">
                  <c:v>510.92</c:v>
                </c:pt>
                <c:pt idx="1755">
                  <c:v>510.91</c:v>
                </c:pt>
                <c:pt idx="1756">
                  <c:v>510.9</c:v>
                </c:pt>
                <c:pt idx="1757">
                  <c:v>510.89</c:v>
                </c:pt>
                <c:pt idx="1758">
                  <c:v>510.89</c:v>
                </c:pt>
                <c:pt idx="1759">
                  <c:v>510.88</c:v>
                </c:pt>
                <c:pt idx="1760">
                  <c:v>510.87</c:v>
                </c:pt>
                <c:pt idx="1761">
                  <c:v>510.86</c:v>
                </c:pt>
                <c:pt idx="1762">
                  <c:v>510.85</c:v>
                </c:pt>
                <c:pt idx="1763">
                  <c:v>510.84</c:v>
                </c:pt>
                <c:pt idx="1764">
                  <c:v>510.84</c:v>
                </c:pt>
                <c:pt idx="1765">
                  <c:v>510.83</c:v>
                </c:pt>
                <c:pt idx="1766">
                  <c:v>510.82</c:v>
                </c:pt>
                <c:pt idx="1767">
                  <c:v>510.82</c:v>
                </c:pt>
                <c:pt idx="1768">
                  <c:v>510.81</c:v>
                </c:pt>
                <c:pt idx="1769">
                  <c:v>510.8</c:v>
                </c:pt>
                <c:pt idx="1770">
                  <c:v>510.79</c:v>
                </c:pt>
                <c:pt idx="1771">
                  <c:v>510.78</c:v>
                </c:pt>
                <c:pt idx="1772">
                  <c:v>510.77</c:v>
                </c:pt>
                <c:pt idx="1773">
                  <c:v>510.76</c:v>
                </c:pt>
                <c:pt idx="1774">
                  <c:v>510.75</c:v>
                </c:pt>
                <c:pt idx="1775">
                  <c:v>510.74</c:v>
                </c:pt>
                <c:pt idx="1776">
                  <c:v>510.73</c:v>
                </c:pt>
                <c:pt idx="1777">
                  <c:v>510.72</c:v>
                </c:pt>
                <c:pt idx="1778">
                  <c:v>510.71</c:v>
                </c:pt>
                <c:pt idx="1779">
                  <c:v>510.7</c:v>
                </c:pt>
                <c:pt idx="1780">
                  <c:v>510.69</c:v>
                </c:pt>
                <c:pt idx="1781">
                  <c:v>510.68</c:v>
                </c:pt>
                <c:pt idx="1782">
                  <c:v>510.67</c:v>
                </c:pt>
                <c:pt idx="1783">
                  <c:v>510.66</c:v>
                </c:pt>
                <c:pt idx="1784">
                  <c:v>510.65</c:v>
                </c:pt>
                <c:pt idx="1785">
                  <c:v>510.64</c:v>
                </c:pt>
                <c:pt idx="1786">
                  <c:v>510.63</c:v>
                </c:pt>
                <c:pt idx="1787">
                  <c:v>510.62</c:v>
                </c:pt>
                <c:pt idx="1788">
                  <c:v>510.61</c:v>
                </c:pt>
                <c:pt idx="1789">
                  <c:v>510.6</c:v>
                </c:pt>
                <c:pt idx="1790">
                  <c:v>510.59</c:v>
                </c:pt>
                <c:pt idx="1791">
                  <c:v>510.58</c:v>
                </c:pt>
                <c:pt idx="1792">
                  <c:v>510.57</c:v>
                </c:pt>
                <c:pt idx="1793">
                  <c:v>510.56</c:v>
                </c:pt>
                <c:pt idx="1794">
                  <c:v>510.55</c:v>
                </c:pt>
                <c:pt idx="1795">
                  <c:v>510.54</c:v>
                </c:pt>
                <c:pt idx="1796">
                  <c:v>510.53</c:v>
                </c:pt>
                <c:pt idx="1797">
                  <c:v>510.52</c:v>
                </c:pt>
                <c:pt idx="1798">
                  <c:v>510.51</c:v>
                </c:pt>
                <c:pt idx="1799">
                  <c:v>510.5</c:v>
                </c:pt>
                <c:pt idx="1800">
                  <c:v>510.49</c:v>
                </c:pt>
                <c:pt idx="1801">
                  <c:v>510.48</c:v>
                </c:pt>
                <c:pt idx="1802">
                  <c:v>510.47</c:v>
                </c:pt>
                <c:pt idx="1803">
                  <c:v>510.46</c:v>
                </c:pt>
                <c:pt idx="1804">
                  <c:v>510.45</c:v>
                </c:pt>
                <c:pt idx="1805">
                  <c:v>510.44</c:v>
                </c:pt>
                <c:pt idx="1806">
                  <c:v>510.43</c:v>
                </c:pt>
                <c:pt idx="1807">
                  <c:v>510.42</c:v>
                </c:pt>
                <c:pt idx="1808">
                  <c:v>510.41</c:v>
                </c:pt>
                <c:pt idx="1809">
                  <c:v>510.4</c:v>
                </c:pt>
                <c:pt idx="1810">
                  <c:v>510.39</c:v>
                </c:pt>
                <c:pt idx="1811">
                  <c:v>510.38</c:v>
                </c:pt>
                <c:pt idx="1812">
                  <c:v>510.37</c:v>
                </c:pt>
                <c:pt idx="1813">
                  <c:v>510.36</c:v>
                </c:pt>
                <c:pt idx="1814">
                  <c:v>510.35</c:v>
                </c:pt>
                <c:pt idx="1815">
                  <c:v>510.34</c:v>
                </c:pt>
                <c:pt idx="1816">
                  <c:v>510.33</c:v>
                </c:pt>
                <c:pt idx="1817">
                  <c:v>510.32</c:v>
                </c:pt>
                <c:pt idx="1818">
                  <c:v>510.31</c:v>
                </c:pt>
                <c:pt idx="1819">
                  <c:v>510.3</c:v>
                </c:pt>
                <c:pt idx="1820">
                  <c:v>510.29</c:v>
                </c:pt>
                <c:pt idx="1821">
                  <c:v>510.28</c:v>
                </c:pt>
                <c:pt idx="1822">
                  <c:v>510.28</c:v>
                </c:pt>
                <c:pt idx="1823">
                  <c:v>510.27</c:v>
                </c:pt>
                <c:pt idx="1824">
                  <c:v>510.26</c:v>
                </c:pt>
                <c:pt idx="1825">
                  <c:v>510.25</c:v>
                </c:pt>
                <c:pt idx="1826">
                  <c:v>510.24</c:v>
                </c:pt>
                <c:pt idx="1827">
                  <c:v>510.23</c:v>
                </c:pt>
                <c:pt idx="1828">
                  <c:v>510.22</c:v>
                </c:pt>
                <c:pt idx="1829">
                  <c:v>510.22</c:v>
                </c:pt>
                <c:pt idx="1830">
                  <c:v>510.21</c:v>
                </c:pt>
                <c:pt idx="1831">
                  <c:v>510.2</c:v>
                </c:pt>
                <c:pt idx="1832">
                  <c:v>510.19</c:v>
                </c:pt>
                <c:pt idx="1833">
                  <c:v>510.18</c:v>
                </c:pt>
                <c:pt idx="1834">
                  <c:v>510.18</c:v>
                </c:pt>
                <c:pt idx="1835">
                  <c:v>510.17</c:v>
                </c:pt>
                <c:pt idx="1836">
                  <c:v>510.16</c:v>
                </c:pt>
                <c:pt idx="1837">
                  <c:v>510.15</c:v>
                </c:pt>
                <c:pt idx="1838">
                  <c:v>510.14</c:v>
                </c:pt>
                <c:pt idx="1839">
                  <c:v>510.14</c:v>
                </c:pt>
                <c:pt idx="1840">
                  <c:v>510.13</c:v>
                </c:pt>
                <c:pt idx="1841">
                  <c:v>510.12</c:v>
                </c:pt>
                <c:pt idx="1842">
                  <c:v>510.11</c:v>
                </c:pt>
                <c:pt idx="1843">
                  <c:v>510.1</c:v>
                </c:pt>
                <c:pt idx="1844">
                  <c:v>510.09</c:v>
                </c:pt>
                <c:pt idx="1845">
                  <c:v>510.08</c:v>
                </c:pt>
                <c:pt idx="1846">
                  <c:v>510.08</c:v>
                </c:pt>
                <c:pt idx="1847">
                  <c:v>510.07</c:v>
                </c:pt>
                <c:pt idx="1848">
                  <c:v>510.06</c:v>
                </c:pt>
                <c:pt idx="1849">
                  <c:v>510.05</c:v>
                </c:pt>
                <c:pt idx="1850">
                  <c:v>510.04</c:v>
                </c:pt>
                <c:pt idx="1851">
                  <c:v>510.03</c:v>
                </c:pt>
                <c:pt idx="1852">
                  <c:v>510.02</c:v>
                </c:pt>
                <c:pt idx="1853">
                  <c:v>510.02</c:v>
                </c:pt>
                <c:pt idx="1854">
                  <c:v>510.01</c:v>
                </c:pt>
                <c:pt idx="1855">
                  <c:v>510</c:v>
                </c:pt>
                <c:pt idx="1856">
                  <c:v>509.99</c:v>
                </c:pt>
                <c:pt idx="1857">
                  <c:v>509.98</c:v>
                </c:pt>
                <c:pt idx="1858">
                  <c:v>509.97</c:v>
                </c:pt>
                <c:pt idx="1859">
                  <c:v>509.97</c:v>
                </c:pt>
                <c:pt idx="1860">
                  <c:v>509.96</c:v>
                </c:pt>
                <c:pt idx="1861">
                  <c:v>509.95</c:v>
                </c:pt>
                <c:pt idx="1862">
                  <c:v>509.94</c:v>
                </c:pt>
                <c:pt idx="1863">
                  <c:v>509.94</c:v>
                </c:pt>
                <c:pt idx="1864">
                  <c:v>509.93</c:v>
                </c:pt>
                <c:pt idx="1865">
                  <c:v>509.93</c:v>
                </c:pt>
                <c:pt idx="1866">
                  <c:v>509.92</c:v>
                </c:pt>
                <c:pt idx="1867">
                  <c:v>509.91</c:v>
                </c:pt>
                <c:pt idx="1868">
                  <c:v>509.9</c:v>
                </c:pt>
                <c:pt idx="1869">
                  <c:v>509.89</c:v>
                </c:pt>
                <c:pt idx="1870">
                  <c:v>509.88</c:v>
                </c:pt>
                <c:pt idx="1871">
                  <c:v>509.88</c:v>
                </c:pt>
                <c:pt idx="1872">
                  <c:v>509.87</c:v>
                </c:pt>
                <c:pt idx="1873">
                  <c:v>509.86</c:v>
                </c:pt>
                <c:pt idx="1874">
                  <c:v>509.85</c:v>
                </c:pt>
                <c:pt idx="1875">
                  <c:v>509.85</c:v>
                </c:pt>
                <c:pt idx="1876">
                  <c:v>509.84</c:v>
                </c:pt>
                <c:pt idx="1877">
                  <c:v>509.83</c:v>
                </c:pt>
                <c:pt idx="1878">
                  <c:v>509.82</c:v>
                </c:pt>
                <c:pt idx="1879">
                  <c:v>509.82</c:v>
                </c:pt>
                <c:pt idx="1880">
                  <c:v>509.81</c:v>
                </c:pt>
                <c:pt idx="1881">
                  <c:v>509.8</c:v>
                </c:pt>
                <c:pt idx="1882">
                  <c:v>509.79</c:v>
                </c:pt>
                <c:pt idx="1883">
                  <c:v>509.79</c:v>
                </c:pt>
                <c:pt idx="1884">
                  <c:v>509.78</c:v>
                </c:pt>
                <c:pt idx="1885">
                  <c:v>509.77</c:v>
                </c:pt>
                <c:pt idx="1886">
                  <c:v>509.77</c:v>
                </c:pt>
                <c:pt idx="1887">
                  <c:v>509.76</c:v>
                </c:pt>
                <c:pt idx="1888">
                  <c:v>509.75</c:v>
                </c:pt>
                <c:pt idx="1889">
                  <c:v>509.75</c:v>
                </c:pt>
                <c:pt idx="1890">
                  <c:v>509.74</c:v>
                </c:pt>
                <c:pt idx="1891">
                  <c:v>509.73</c:v>
                </c:pt>
                <c:pt idx="1892">
                  <c:v>509.73</c:v>
                </c:pt>
                <c:pt idx="1893">
                  <c:v>509.72</c:v>
                </c:pt>
                <c:pt idx="1894">
                  <c:v>509.71</c:v>
                </c:pt>
                <c:pt idx="1895">
                  <c:v>509.71</c:v>
                </c:pt>
                <c:pt idx="1896">
                  <c:v>509.7</c:v>
                </c:pt>
                <c:pt idx="1897">
                  <c:v>509.7</c:v>
                </c:pt>
                <c:pt idx="1898">
                  <c:v>509.69</c:v>
                </c:pt>
                <c:pt idx="1899">
                  <c:v>509.69</c:v>
                </c:pt>
                <c:pt idx="1900">
                  <c:v>509.68</c:v>
                </c:pt>
                <c:pt idx="1901">
                  <c:v>509.67</c:v>
                </c:pt>
                <c:pt idx="1902">
                  <c:v>509.67</c:v>
                </c:pt>
                <c:pt idx="1903">
                  <c:v>509.66</c:v>
                </c:pt>
                <c:pt idx="1904">
                  <c:v>509.66</c:v>
                </c:pt>
                <c:pt idx="1905">
                  <c:v>509.65</c:v>
                </c:pt>
                <c:pt idx="1906">
                  <c:v>509.65</c:v>
                </c:pt>
                <c:pt idx="1907">
                  <c:v>509.64</c:v>
                </c:pt>
                <c:pt idx="1908">
                  <c:v>509.64</c:v>
                </c:pt>
                <c:pt idx="1909">
                  <c:v>509.63</c:v>
                </c:pt>
                <c:pt idx="1910">
                  <c:v>509.63</c:v>
                </c:pt>
                <c:pt idx="1911">
                  <c:v>509.62</c:v>
                </c:pt>
                <c:pt idx="1912">
                  <c:v>509.61</c:v>
                </c:pt>
                <c:pt idx="1913">
                  <c:v>509.61</c:v>
                </c:pt>
                <c:pt idx="1914">
                  <c:v>509.6</c:v>
                </c:pt>
                <c:pt idx="1915">
                  <c:v>509.6</c:v>
                </c:pt>
                <c:pt idx="1916">
                  <c:v>509.59</c:v>
                </c:pt>
                <c:pt idx="1917">
                  <c:v>509.59</c:v>
                </c:pt>
                <c:pt idx="1918">
                  <c:v>509.58</c:v>
                </c:pt>
                <c:pt idx="1919">
                  <c:v>509.58</c:v>
                </c:pt>
                <c:pt idx="1920">
                  <c:v>509.57</c:v>
                </c:pt>
                <c:pt idx="1921">
                  <c:v>509.56</c:v>
                </c:pt>
                <c:pt idx="1922">
                  <c:v>509.56</c:v>
                </c:pt>
                <c:pt idx="1923">
                  <c:v>509.55</c:v>
                </c:pt>
                <c:pt idx="1924">
                  <c:v>509.55</c:v>
                </c:pt>
                <c:pt idx="1925">
                  <c:v>509.54</c:v>
                </c:pt>
                <c:pt idx="1926">
                  <c:v>509.54</c:v>
                </c:pt>
                <c:pt idx="1927">
                  <c:v>509.53</c:v>
                </c:pt>
                <c:pt idx="1928">
                  <c:v>509.53</c:v>
                </c:pt>
                <c:pt idx="1929">
                  <c:v>509.52</c:v>
                </c:pt>
                <c:pt idx="1930">
                  <c:v>509.51</c:v>
                </c:pt>
                <c:pt idx="1931">
                  <c:v>509.51</c:v>
                </c:pt>
                <c:pt idx="1932">
                  <c:v>509.5</c:v>
                </c:pt>
                <c:pt idx="1933">
                  <c:v>509.5</c:v>
                </c:pt>
                <c:pt idx="1934">
                  <c:v>509.49</c:v>
                </c:pt>
                <c:pt idx="1935">
                  <c:v>509.49</c:v>
                </c:pt>
                <c:pt idx="1936">
                  <c:v>509.48</c:v>
                </c:pt>
                <c:pt idx="1937">
                  <c:v>509.48</c:v>
                </c:pt>
                <c:pt idx="1938">
                  <c:v>509.47</c:v>
                </c:pt>
                <c:pt idx="1939">
                  <c:v>509.46</c:v>
                </c:pt>
                <c:pt idx="1940">
                  <c:v>509.46</c:v>
                </c:pt>
                <c:pt idx="1941">
                  <c:v>509.45</c:v>
                </c:pt>
                <c:pt idx="1942">
                  <c:v>509.45</c:v>
                </c:pt>
                <c:pt idx="1943">
                  <c:v>509.44</c:v>
                </c:pt>
                <c:pt idx="1944">
                  <c:v>509.44</c:v>
                </c:pt>
                <c:pt idx="1945">
                  <c:v>509.43</c:v>
                </c:pt>
                <c:pt idx="1946">
                  <c:v>509.43</c:v>
                </c:pt>
                <c:pt idx="1947">
                  <c:v>509.42</c:v>
                </c:pt>
                <c:pt idx="1948">
                  <c:v>509.42</c:v>
                </c:pt>
                <c:pt idx="1949">
                  <c:v>509.41</c:v>
                </c:pt>
                <c:pt idx="1950">
                  <c:v>509.4</c:v>
                </c:pt>
                <c:pt idx="1951">
                  <c:v>509.4</c:v>
                </c:pt>
                <c:pt idx="1952">
                  <c:v>509.39</c:v>
                </c:pt>
                <c:pt idx="1953">
                  <c:v>509.39</c:v>
                </c:pt>
                <c:pt idx="1954">
                  <c:v>509.38</c:v>
                </c:pt>
                <c:pt idx="1955">
                  <c:v>509.38</c:v>
                </c:pt>
                <c:pt idx="1956">
                  <c:v>509.37</c:v>
                </c:pt>
                <c:pt idx="1957">
                  <c:v>509.37</c:v>
                </c:pt>
                <c:pt idx="1958">
                  <c:v>509.36</c:v>
                </c:pt>
                <c:pt idx="1959">
                  <c:v>509.36</c:v>
                </c:pt>
                <c:pt idx="1960">
                  <c:v>509.35</c:v>
                </c:pt>
                <c:pt idx="1961">
                  <c:v>509.35</c:v>
                </c:pt>
                <c:pt idx="1962">
                  <c:v>509.34</c:v>
                </c:pt>
                <c:pt idx="1963">
                  <c:v>509.34</c:v>
                </c:pt>
                <c:pt idx="1964">
                  <c:v>509.34</c:v>
                </c:pt>
                <c:pt idx="1965">
                  <c:v>509.33</c:v>
                </c:pt>
                <c:pt idx="1966">
                  <c:v>509.33</c:v>
                </c:pt>
                <c:pt idx="1967">
                  <c:v>509.32</c:v>
                </c:pt>
                <c:pt idx="1968">
                  <c:v>509.32</c:v>
                </c:pt>
                <c:pt idx="1969">
                  <c:v>509.31</c:v>
                </c:pt>
                <c:pt idx="1970">
                  <c:v>509.31</c:v>
                </c:pt>
                <c:pt idx="1971">
                  <c:v>509.3</c:v>
                </c:pt>
                <c:pt idx="1972">
                  <c:v>509.3</c:v>
                </c:pt>
                <c:pt idx="1973">
                  <c:v>509.29</c:v>
                </c:pt>
                <c:pt idx="1974">
                  <c:v>509.29</c:v>
                </c:pt>
                <c:pt idx="1975">
                  <c:v>509.28</c:v>
                </c:pt>
                <c:pt idx="1976">
                  <c:v>509.28</c:v>
                </c:pt>
                <c:pt idx="1977">
                  <c:v>509.27</c:v>
                </c:pt>
                <c:pt idx="1978">
                  <c:v>509.27</c:v>
                </c:pt>
                <c:pt idx="1979">
                  <c:v>509.26</c:v>
                </c:pt>
                <c:pt idx="1980">
                  <c:v>509.26</c:v>
                </c:pt>
                <c:pt idx="1981">
                  <c:v>509.25</c:v>
                </c:pt>
                <c:pt idx="1982">
                  <c:v>509.25</c:v>
                </c:pt>
                <c:pt idx="1983">
                  <c:v>509.24</c:v>
                </c:pt>
                <c:pt idx="1984">
                  <c:v>509.24</c:v>
                </c:pt>
                <c:pt idx="1985">
                  <c:v>509.23</c:v>
                </c:pt>
                <c:pt idx="1986">
                  <c:v>509.21</c:v>
                </c:pt>
                <c:pt idx="1987">
                  <c:v>509.2</c:v>
                </c:pt>
                <c:pt idx="1988">
                  <c:v>509.2</c:v>
                </c:pt>
                <c:pt idx="1989">
                  <c:v>509.19</c:v>
                </c:pt>
                <c:pt idx="1990">
                  <c:v>509.19</c:v>
                </c:pt>
                <c:pt idx="1991">
                  <c:v>509.18</c:v>
                </c:pt>
                <c:pt idx="1992">
                  <c:v>509.17</c:v>
                </c:pt>
                <c:pt idx="1993">
                  <c:v>509.17</c:v>
                </c:pt>
                <c:pt idx="1994">
                  <c:v>509.16</c:v>
                </c:pt>
                <c:pt idx="1995">
                  <c:v>509.16</c:v>
                </c:pt>
                <c:pt idx="1996">
                  <c:v>509.15</c:v>
                </c:pt>
                <c:pt idx="1997">
                  <c:v>509.15</c:v>
                </c:pt>
                <c:pt idx="1998">
                  <c:v>509.14</c:v>
                </c:pt>
                <c:pt idx="1999">
                  <c:v>509.14</c:v>
                </c:pt>
                <c:pt idx="2000">
                  <c:v>509.13</c:v>
                </c:pt>
                <c:pt idx="2001">
                  <c:v>509.13</c:v>
                </c:pt>
                <c:pt idx="2002">
                  <c:v>509.12</c:v>
                </c:pt>
                <c:pt idx="2003">
                  <c:v>509.12</c:v>
                </c:pt>
                <c:pt idx="2004">
                  <c:v>509.11</c:v>
                </c:pt>
                <c:pt idx="2005">
                  <c:v>509.11</c:v>
                </c:pt>
                <c:pt idx="2006">
                  <c:v>509.1</c:v>
                </c:pt>
                <c:pt idx="2007">
                  <c:v>509.1</c:v>
                </c:pt>
                <c:pt idx="2008">
                  <c:v>509.09</c:v>
                </c:pt>
                <c:pt idx="2009">
                  <c:v>509.09</c:v>
                </c:pt>
                <c:pt idx="2010">
                  <c:v>509.08</c:v>
                </c:pt>
                <c:pt idx="2011">
                  <c:v>509.08</c:v>
                </c:pt>
                <c:pt idx="2012">
                  <c:v>509.07</c:v>
                </c:pt>
                <c:pt idx="2013">
                  <c:v>509.07</c:v>
                </c:pt>
                <c:pt idx="2014">
                  <c:v>509.06</c:v>
                </c:pt>
                <c:pt idx="2015">
                  <c:v>509.06</c:v>
                </c:pt>
                <c:pt idx="2016">
                  <c:v>509.05</c:v>
                </c:pt>
                <c:pt idx="2017">
                  <c:v>509.05</c:v>
                </c:pt>
                <c:pt idx="2018">
                  <c:v>509.04</c:v>
                </c:pt>
                <c:pt idx="2019">
                  <c:v>509.04</c:v>
                </c:pt>
                <c:pt idx="2020">
                  <c:v>509.03</c:v>
                </c:pt>
                <c:pt idx="2021">
                  <c:v>509.03</c:v>
                </c:pt>
                <c:pt idx="2022">
                  <c:v>509.02</c:v>
                </c:pt>
                <c:pt idx="2023">
                  <c:v>509.02</c:v>
                </c:pt>
                <c:pt idx="2024">
                  <c:v>509.01</c:v>
                </c:pt>
                <c:pt idx="2025">
                  <c:v>509.01</c:v>
                </c:pt>
                <c:pt idx="2026">
                  <c:v>509</c:v>
                </c:pt>
                <c:pt idx="2027">
                  <c:v>508.99</c:v>
                </c:pt>
                <c:pt idx="2028">
                  <c:v>508.99</c:v>
                </c:pt>
                <c:pt idx="2029">
                  <c:v>508.98</c:v>
                </c:pt>
                <c:pt idx="2030">
                  <c:v>508.98</c:v>
                </c:pt>
                <c:pt idx="2031">
                  <c:v>508.97</c:v>
                </c:pt>
                <c:pt idx="2032">
                  <c:v>508.97</c:v>
                </c:pt>
                <c:pt idx="2033">
                  <c:v>508.96</c:v>
                </c:pt>
                <c:pt idx="2034">
                  <c:v>508.96</c:v>
                </c:pt>
                <c:pt idx="2035">
                  <c:v>508.95</c:v>
                </c:pt>
                <c:pt idx="2036">
                  <c:v>508.95</c:v>
                </c:pt>
                <c:pt idx="2037">
                  <c:v>508.94</c:v>
                </c:pt>
                <c:pt idx="2038">
                  <c:v>508.94</c:v>
                </c:pt>
                <c:pt idx="2039">
                  <c:v>508.93</c:v>
                </c:pt>
                <c:pt idx="2040">
                  <c:v>508.93</c:v>
                </c:pt>
                <c:pt idx="2041">
                  <c:v>508.93</c:v>
                </c:pt>
                <c:pt idx="2042">
                  <c:v>508.92</c:v>
                </c:pt>
                <c:pt idx="2043">
                  <c:v>508.92</c:v>
                </c:pt>
                <c:pt idx="2044">
                  <c:v>508.91</c:v>
                </c:pt>
                <c:pt idx="2045">
                  <c:v>508.91</c:v>
                </c:pt>
                <c:pt idx="2046">
                  <c:v>508.9</c:v>
                </c:pt>
                <c:pt idx="2047">
                  <c:v>508.9</c:v>
                </c:pt>
                <c:pt idx="2048">
                  <c:v>508.89</c:v>
                </c:pt>
                <c:pt idx="2049">
                  <c:v>508.89</c:v>
                </c:pt>
                <c:pt idx="2050">
                  <c:v>508.88</c:v>
                </c:pt>
                <c:pt idx="2051">
                  <c:v>508.88</c:v>
                </c:pt>
                <c:pt idx="2052">
                  <c:v>508.87</c:v>
                </c:pt>
                <c:pt idx="2053">
                  <c:v>508.87</c:v>
                </c:pt>
                <c:pt idx="2054">
                  <c:v>508.86</c:v>
                </c:pt>
                <c:pt idx="2055">
                  <c:v>508.86</c:v>
                </c:pt>
                <c:pt idx="2056">
                  <c:v>508.85</c:v>
                </c:pt>
                <c:pt idx="2057">
                  <c:v>508.85</c:v>
                </c:pt>
                <c:pt idx="2058">
                  <c:v>508.84</c:v>
                </c:pt>
                <c:pt idx="2059">
                  <c:v>508.84</c:v>
                </c:pt>
                <c:pt idx="2060">
                  <c:v>508.84</c:v>
                </c:pt>
                <c:pt idx="2061">
                  <c:v>508.83</c:v>
                </c:pt>
                <c:pt idx="2062">
                  <c:v>508.83</c:v>
                </c:pt>
                <c:pt idx="2063">
                  <c:v>508.82</c:v>
                </c:pt>
                <c:pt idx="2064">
                  <c:v>508.82</c:v>
                </c:pt>
                <c:pt idx="2065">
                  <c:v>508.81</c:v>
                </c:pt>
                <c:pt idx="2066">
                  <c:v>508.81</c:v>
                </c:pt>
                <c:pt idx="2067">
                  <c:v>508.8</c:v>
                </c:pt>
                <c:pt idx="2068">
                  <c:v>508.8</c:v>
                </c:pt>
                <c:pt idx="2069">
                  <c:v>508.8</c:v>
                </c:pt>
                <c:pt idx="2070">
                  <c:v>508.79</c:v>
                </c:pt>
                <c:pt idx="2071">
                  <c:v>508.79</c:v>
                </c:pt>
                <c:pt idx="2072">
                  <c:v>508.78</c:v>
                </c:pt>
                <c:pt idx="2073">
                  <c:v>508.78</c:v>
                </c:pt>
                <c:pt idx="2074">
                  <c:v>508.77</c:v>
                </c:pt>
                <c:pt idx="2075">
                  <c:v>508.77</c:v>
                </c:pt>
                <c:pt idx="2076">
                  <c:v>508.77</c:v>
                </c:pt>
                <c:pt idx="2077">
                  <c:v>508.76</c:v>
                </c:pt>
                <c:pt idx="2078">
                  <c:v>508.76</c:v>
                </c:pt>
                <c:pt idx="2079">
                  <c:v>508.75</c:v>
                </c:pt>
                <c:pt idx="2080">
                  <c:v>508.75</c:v>
                </c:pt>
                <c:pt idx="2081">
                  <c:v>508.75</c:v>
                </c:pt>
                <c:pt idx="2082">
                  <c:v>508.74</c:v>
                </c:pt>
                <c:pt idx="2083">
                  <c:v>508.74</c:v>
                </c:pt>
                <c:pt idx="2084">
                  <c:v>508.73</c:v>
                </c:pt>
                <c:pt idx="2085">
                  <c:v>508.73</c:v>
                </c:pt>
                <c:pt idx="2086">
                  <c:v>508.73</c:v>
                </c:pt>
                <c:pt idx="2087">
                  <c:v>508.72</c:v>
                </c:pt>
                <c:pt idx="2088">
                  <c:v>508.72</c:v>
                </c:pt>
                <c:pt idx="2089">
                  <c:v>508.71</c:v>
                </c:pt>
                <c:pt idx="2090">
                  <c:v>508.71</c:v>
                </c:pt>
                <c:pt idx="2091">
                  <c:v>508.71</c:v>
                </c:pt>
                <c:pt idx="2092">
                  <c:v>508.7</c:v>
                </c:pt>
                <c:pt idx="2093">
                  <c:v>508.7</c:v>
                </c:pt>
                <c:pt idx="2094">
                  <c:v>508.7</c:v>
                </c:pt>
                <c:pt idx="2095">
                  <c:v>508.69</c:v>
                </c:pt>
                <c:pt idx="2096">
                  <c:v>508.69</c:v>
                </c:pt>
                <c:pt idx="2097">
                  <c:v>508.68</c:v>
                </c:pt>
                <c:pt idx="2098">
                  <c:v>508.68</c:v>
                </c:pt>
                <c:pt idx="2099">
                  <c:v>508.68</c:v>
                </c:pt>
                <c:pt idx="2100">
                  <c:v>508.67</c:v>
                </c:pt>
                <c:pt idx="2101">
                  <c:v>508.67</c:v>
                </c:pt>
                <c:pt idx="2102">
                  <c:v>508.67</c:v>
                </c:pt>
                <c:pt idx="2103">
                  <c:v>508.66</c:v>
                </c:pt>
                <c:pt idx="2104">
                  <c:v>508.66</c:v>
                </c:pt>
                <c:pt idx="2105">
                  <c:v>508.65</c:v>
                </c:pt>
                <c:pt idx="2106">
                  <c:v>508.65</c:v>
                </c:pt>
                <c:pt idx="2107">
                  <c:v>508.65</c:v>
                </c:pt>
                <c:pt idx="2108">
                  <c:v>508.64</c:v>
                </c:pt>
                <c:pt idx="2109">
                  <c:v>508.64</c:v>
                </c:pt>
                <c:pt idx="2110">
                  <c:v>508.64</c:v>
                </c:pt>
                <c:pt idx="2111">
                  <c:v>508.63</c:v>
                </c:pt>
                <c:pt idx="2112">
                  <c:v>508.63</c:v>
                </c:pt>
                <c:pt idx="2113">
                  <c:v>508.63</c:v>
                </c:pt>
                <c:pt idx="2114">
                  <c:v>508.62</c:v>
                </c:pt>
                <c:pt idx="2115">
                  <c:v>508.62</c:v>
                </c:pt>
                <c:pt idx="2116">
                  <c:v>508.61</c:v>
                </c:pt>
                <c:pt idx="2117">
                  <c:v>508.61</c:v>
                </c:pt>
                <c:pt idx="2118">
                  <c:v>508.61</c:v>
                </c:pt>
                <c:pt idx="2119">
                  <c:v>508.6</c:v>
                </c:pt>
                <c:pt idx="2120">
                  <c:v>508.6</c:v>
                </c:pt>
                <c:pt idx="2121">
                  <c:v>508.6</c:v>
                </c:pt>
                <c:pt idx="2122">
                  <c:v>508.59</c:v>
                </c:pt>
                <c:pt idx="2123">
                  <c:v>508.59</c:v>
                </c:pt>
                <c:pt idx="2124">
                  <c:v>508.59</c:v>
                </c:pt>
                <c:pt idx="2125">
                  <c:v>508.58</c:v>
                </c:pt>
                <c:pt idx="2126">
                  <c:v>508.58</c:v>
                </c:pt>
                <c:pt idx="2127">
                  <c:v>508.58</c:v>
                </c:pt>
                <c:pt idx="2128">
                  <c:v>508.57</c:v>
                </c:pt>
                <c:pt idx="2129">
                  <c:v>508.57</c:v>
                </c:pt>
                <c:pt idx="2130">
                  <c:v>508.57</c:v>
                </c:pt>
                <c:pt idx="2131">
                  <c:v>508.56</c:v>
                </c:pt>
                <c:pt idx="2132">
                  <c:v>508.56</c:v>
                </c:pt>
                <c:pt idx="2133">
                  <c:v>508.55</c:v>
                </c:pt>
                <c:pt idx="2134">
                  <c:v>508.55</c:v>
                </c:pt>
                <c:pt idx="2135">
                  <c:v>508.55</c:v>
                </c:pt>
                <c:pt idx="2136">
                  <c:v>508.55</c:v>
                </c:pt>
                <c:pt idx="2137">
                  <c:v>508.55</c:v>
                </c:pt>
                <c:pt idx="2138">
                  <c:v>508.55</c:v>
                </c:pt>
                <c:pt idx="2139">
                  <c:v>508.55</c:v>
                </c:pt>
                <c:pt idx="2140">
                  <c:v>508.54</c:v>
                </c:pt>
                <c:pt idx="2141">
                  <c:v>508.54</c:v>
                </c:pt>
                <c:pt idx="2142">
                  <c:v>508.54</c:v>
                </c:pt>
                <c:pt idx="2143">
                  <c:v>508.53</c:v>
                </c:pt>
                <c:pt idx="2144">
                  <c:v>508.53</c:v>
                </c:pt>
                <c:pt idx="2145">
                  <c:v>508.53</c:v>
                </c:pt>
                <c:pt idx="2146">
                  <c:v>508.52</c:v>
                </c:pt>
                <c:pt idx="2147">
                  <c:v>508.52</c:v>
                </c:pt>
                <c:pt idx="2148">
                  <c:v>508.51</c:v>
                </c:pt>
                <c:pt idx="2149">
                  <c:v>508.51</c:v>
                </c:pt>
                <c:pt idx="2150">
                  <c:v>508.51</c:v>
                </c:pt>
                <c:pt idx="2151">
                  <c:v>508.5</c:v>
                </c:pt>
                <c:pt idx="2152">
                  <c:v>508.5</c:v>
                </c:pt>
                <c:pt idx="2153">
                  <c:v>508.49</c:v>
                </c:pt>
                <c:pt idx="2154">
                  <c:v>508.49</c:v>
                </c:pt>
                <c:pt idx="2155">
                  <c:v>508.49</c:v>
                </c:pt>
                <c:pt idx="2156">
                  <c:v>508.48</c:v>
                </c:pt>
                <c:pt idx="2157">
                  <c:v>508.48</c:v>
                </c:pt>
                <c:pt idx="2158">
                  <c:v>508.48</c:v>
                </c:pt>
                <c:pt idx="2159">
                  <c:v>508.47</c:v>
                </c:pt>
                <c:pt idx="2160">
                  <c:v>508.47</c:v>
                </c:pt>
                <c:pt idx="2161">
                  <c:v>508.47</c:v>
                </c:pt>
                <c:pt idx="2162">
                  <c:v>508.46</c:v>
                </c:pt>
                <c:pt idx="2163">
                  <c:v>508.46</c:v>
                </c:pt>
                <c:pt idx="2164">
                  <c:v>508.45</c:v>
                </c:pt>
                <c:pt idx="2165">
                  <c:v>508.45</c:v>
                </c:pt>
                <c:pt idx="2166">
                  <c:v>508.45</c:v>
                </c:pt>
                <c:pt idx="2167">
                  <c:v>508.44</c:v>
                </c:pt>
                <c:pt idx="2168">
                  <c:v>508.44</c:v>
                </c:pt>
                <c:pt idx="2169">
                  <c:v>508.44</c:v>
                </c:pt>
                <c:pt idx="2170">
                  <c:v>508.43</c:v>
                </c:pt>
                <c:pt idx="2171">
                  <c:v>508.43</c:v>
                </c:pt>
                <c:pt idx="2172">
                  <c:v>508.43</c:v>
                </c:pt>
                <c:pt idx="2173">
                  <c:v>508.42</c:v>
                </c:pt>
                <c:pt idx="2174">
                  <c:v>508.42</c:v>
                </c:pt>
                <c:pt idx="2175">
                  <c:v>508.42</c:v>
                </c:pt>
                <c:pt idx="2176">
                  <c:v>508.42</c:v>
                </c:pt>
                <c:pt idx="2177">
                  <c:v>508.41</c:v>
                </c:pt>
                <c:pt idx="2178">
                  <c:v>508.41</c:v>
                </c:pt>
                <c:pt idx="2179">
                  <c:v>508.41</c:v>
                </c:pt>
                <c:pt idx="2180">
                  <c:v>508.4</c:v>
                </c:pt>
                <c:pt idx="2181">
                  <c:v>508.4</c:v>
                </c:pt>
                <c:pt idx="2182">
                  <c:v>508.4</c:v>
                </c:pt>
                <c:pt idx="2183">
                  <c:v>508.39</c:v>
                </c:pt>
                <c:pt idx="2184">
                  <c:v>508.39</c:v>
                </c:pt>
                <c:pt idx="2185">
                  <c:v>508.39</c:v>
                </c:pt>
                <c:pt idx="2186">
                  <c:v>508.38</c:v>
                </c:pt>
                <c:pt idx="2187">
                  <c:v>508.38</c:v>
                </c:pt>
                <c:pt idx="2188">
                  <c:v>508.38</c:v>
                </c:pt>
                <c:pt idx="2189">
                  <c:v>508.38</c:v>
                </c:pt>
                <c:pt idx="2190">
                  <c:v>508.37</c:v>
                </c:pt>
                <c:pt idx="2191">
                  <c:v>508.37</c:v>
                </c:pt>
                <c:pt idx="2192">
                  <c:v>508.37</c:v>
                </c:pt>
                <c:pt idx="2193">
                  <c:v>508.36</c:v>
                </c:pt>
                <c:pt idx="2194">
                  <c:v>508.36</c:v>
                </c:pt>
                <c:pt idx="2195">
                  <c:v>508.36</c:v>
                </c:pt>
                <c:pt idx="2196">
                  <c:v>508.36</c:v>
                </c:pt>
                <c:pt idx="2197">
                  <c:v>508.35</c:v>
                </c:pt>
                <c:pt idx="2198">
                  <c:v>508.35</c:v>
                </c:pt>
                <c:pt idx="2199">
                  <c:v>508.35</c:v>
                </c:pt>
                <c:pt idx="2200">
                  <c:v>508.35</c:v>
                </c:pt>
                <c:pt idx="2201">
                  <c:v>508.34</c:v>
                </c:pt>
                <c:pt idx="2202">
                  <c:v>508.34</c:v>
                </c:pt>
                <c:pt idx="2203">
                  <c:v>508.34</c:v>
                </c:pt>
                <c:pt idx="2204">
                  <c:v>508.34</c:v>
                </c:pt>
                <c:pt idx="2205">
                  <c:v>508.33</c:v>
                </c:pt>
                <c:pt idx="2206">
                  <c:v>508.33</c:v>
                </c:pt>
                <c:pt idx="2207">
                  <c:v>508.33</c:v>
                </c:pt>
                <c:pt idx="2208">
                  <c:v>508.32</c:v>
                </c:pt>
                <c:pt idx="2209">
                  <c:v>508.32</c:v>
                </c:pt>
                <c:pt idx="2210">
                  <c:v>508.32</c:v>
                </c:pt>
                <c:pt idx="2211">
                  <c:v>508.32</c:v>
                </c:pt>
                <c:pt idx="2212">
                  <c:v>508.31</c:v>
                </c:pt>
                <c:pt idx="2213">
                  <c:v>508.31</c:v>
                </c:pt>
                <c:pt idx="2214">
                  <c:v>508.31</c:v>
                </c:pt>
                <c:pt idx="2215">
                  <c:v>508.31</c:v>
                </c:pt>
                <c:pt idx="2216">
                  <c:v>508.3</c:v>
                </c:pt>
                <c:pt idx="2217">
                  <c:v>508.3</c:v>
                </c:pt>
                <c:pt idx="2218">
                  <c:v>508.3</c:v>
                </c:pt>
                <c:pt idx="2219">
                  <c:v>508.3</c:v>
                </c:pt>
                <c:pt idx="2220">
                  <c:v>508.29</c:v>
                </c:pt>
                <c:pt idx="2221">
                  <c:v>508.29</c:v>
                </c:pt>
                <c:pt idx="2222">
                  <c:v>508.29</c:v>
                </c:pt>
                <c:pt idx="2223">
                  <c:v>508.29</c:v>
                </c:pt>
                <c:pt idx="2224">
                  <c:v>508.29</c:v>
                </c:pt>
                <c:pt idx="2225">
                  <c:v>508.28</c:v>
                </c:pt>
                <c:pt idx="2226">
                  <c:v>508.28</c:v>
                </c:pt>
                <c:pt idx="2227">
                  <c:v>508.28</c:v>
                </c:pt>
                <c:pt idx="2228">
                  <c:v>508.28</c:v>
                </c:pt>
                <c:pt idx="2229">
                  <c:v>508.28</c:v>
                </c:pt>
                <c:pt idx="2230">
                  <c:v>508.28</c:v>
                </c:pt>
                <c:pt idx="2231">
                  <c:v>508.27</c:v>
                </c:pt>
                <c:pt idx="2232">
                  <c:v>508.27</c:v>
                </c:pt>
                <c:pt idx="2233">
                  <c:v>508.27</c:v>
                </c:pt>
                <c:pt idx="2234">
                  <c:v>508.27</c:v>
                </c:pt>
                <c:pt idx="2235">
                  <c:v>508.27</c:v>
                </c:pt>
                <c:pt idx="2236">
                  <c:v>508.27</c:v>
                </c:pt>
                <c:pt idx="2237">
                  <c:v>508.27</c:v>
                </c:pt>
                <c:pt idx="2238">
                  <c:v>508.27</c:v>
                </c:pt>
                <c:pt idx="2239">
                  <c:v>508.27</c:v>
                </c:pt>
                <c:pt idx="2240">
                  <c:v>508.26</c:v>
                </c:pt>
                <c:pt idx="2241">
                  <c:v>508.26</c:v>
                </c:pt>
                <c:pt idx="2242">
                  <c:v>508.26</c:v>
                </c:pt>
                <c:pt idx="2243">
                  <c:v>508.26</c:v>
                </c:pt>
                <c:pt idx="2244">
                  <c:v>508.26</c:v>
                </c:pt>
                <c:pt idx="2245">
                  <c:v>508.26</c:v>
                </c:pt>
                <c:pt idx="2246">
                  <c:v>508.25</c:v>
                </c:pt>
                <c:pt idx="2247">
                  <c:v>508.25</c:v>
                </c:pt>
                <c:pt idx="2248">
                  <c:v>508.25</c:v>
                </c:pt>
                <c:pt idx="2249">
                  <c:v>508.25</c:v>
                </c:pt>
                <c:pt idx="2250">
                  <c:v>508.25</c:v>
                </c:pt>
                <c:pt idx="2251">
                  <c:v>508.24</c:v>
                </c:pt>
                <c:pt idx="2252">
                  <c:v>508.24</c:v>
                </c:pt>
                <c:pt idx="2253">
                  <c:v>508.24</c:v>
                </c:pt>
                <c:pt idx="2254">
                  <c:v>508.24</c:v>
                </c:pt>
                <c:pt idx="2255">
                  <c:v>508.24</c:v>
                </c:pt>
                <c:pt idx="2256">
                  <c:v>508.23</c:v>
                </c:pt>
                <c:pt idx="2257">
                  <c:v>508.23</c:v>
                </c:pt>
                <c:pt idx="2258">
                  <c:v>508.23</c:v>
                </c:pt>
                <c:pt idx="2259">
                  <c:v>508.23</c:v>
                </c:pt>
                <c:pt idx="2260">
                  <c:v>508.23</c:v>
                </c:pt>
                <c:pt idx="2261">
                  <c:v>508.22</c:v>
                </c:pt>
                <c:pt idx="2262">
                  <c:v>508.22</c:v>
                </c:pt>
                <c:pt idx="2263">
                  <c:v>508.22</c:v>
                </c:pt>
                <c:pt idx="2264">
                  <c:v>508.22</c:v>
                </c:pt>
                <c:pt idx="2265">
                  <c:v>508.21</c:v>
                </c:pt>
                <c:pt idx="2266">
                  <c:v>508.21</c:v>
                </c:pt>
                <c:pt idx="2267">
                  <c:v>508.21</c:v>
                </c:pt>
                <c:pt idx="2268">
                  <c:v>508.21</c:v>
                </c:pt>
                <c:pt idx="2269">
                  <c:v>508.2</c:v>
                </c:pt>
                <c:pt idx="2270">
                  <c:v>508.2</c:v>
                </c:pt>
                <c:pt idx="2271">
                  <c:v>508.2</c:v>
                </c:pt>
                <c:pt idx="2272">
                  <c:v>508.2</c:v>
                </c:pt>
                <c:pt idx="2273">
                  <c:v>508.2</c:v>
                </c:pt>
                <c:pt idx="2274">
                  <c:v>508.19</c:v>
                </c:pt>
                <c:pt idx="2275">
                  <c:v>508.19</c:v>
                </c:pt>
                <c:pt idx="2276">
                  <c:v>508.19</c:v>
                </c:pt>
                <c:pt idx="2277">
                  <c:v>508.19</c:v>
                </c:pt>
                <c:pt idx="2278">
                  <c:v>508.19</c:v>
                </c:pt>
                <c:pt idx="2279">
                  <c:v>508.18</c:v>
                </c:pt>
                <c:pt idx="2280">
                  <c:v>508.18</c:v>
                </c:pt>
                <c:pt idx="2281">
                  <c:v>508.18</c:v>
                </c:pt>
                <c:pt idx="2282">
                  <c:v>508.18</c:v>
                </c:pt>
                <c:pt idx="2283">
                  <c:v>508.18</c:v>
                </c:pt>
                <c:pt idx="2284">
                  <c:v>508.17</c:v>
                </c:pt>
                <c:pt idx="2285">
                  <c:v>508.17</c:v>
                </c:pt>
                <c:pt idx="2286">
                  <c:v>508.17</c:v>
                </c:pt>
                <c:pt idx="2287">
                  <c:v>508.17</c:v>
                </c:pt>
                <c:pt idx="2288">
                  <c:v>508.17</c:v>
                </c:pt>
                <c:pt idx="2289">
                  <c:v>508.16</c:v>
                </c:pt>
                <c:pt idx="2290">
                  <c:v>508.16</c:v>
                </c:pt>
                <c:pt idx="2291">
                  <c:v>508.16</c:v>
                </c:pt>
                <c:pt idx="2292">
                  <c:v>508.16</c:v>
                </c:pt>
                <c:pt idx="2293">
                  <c:v>508.15</c:v>
                </c:pt>
                <c:pt idx="2294">
                  <c:v>508.15</c:v>
                </c:pt>
                <c:pt idx="2295">
                  <c:v>508.15</c:v>
                </c:pt>
                <c:pt idx="2296">
                  <c:v>508.15</c:v>
                </c:pt>
                <c:pt idx="2297">
                  <c:v>508.15</c:v>
                </c:pt>
                <c:pt idx="2298">
                  <c:v>508.14</c:v>
                </c:pt>
                <c:pt idx="2299">
                  <c:v>508.14</c:v>
                </c:pt>
                <c:pt idx="2300">
                  <c:v>508.14</c:v>
                </c:pt>
                <c:pt idx="2301">
                  <c:v>508.14</c:v>
                </c:pt>
                <c:pt idx="2302">
                  <c:v>508.14</c:v>
                </c:pt>
                <c:pt idx="2303">
                  <c:v>508.13</c:v>
                </c:pt>
                <c:pt idx="2304">
                  <c:v>508.13</c:v>
                </c:pt>
                <c:pt idx="2305">
                  <c:v>508.13</c:v>
                </c:pt>
                <c:pt idx="2306">
                  <c:v>508.13</c:v>
                </c:pt>
                <c:pt idx="2307">
                  <c:v>508.13</c:v>
                </c:pt>
                <c:pt idx="2308">
                  <c:v>508.13</c:v>
                </c:pt>
                <c:pt idx="2309">
                  <c:v>508.12</c:v>
                </c:pt>
                <c:pt idx="2310">
                  <c:v>508.12</c:v>
                </c:pt>
                <c:pt idx="2311">
                  <c:v>508.12</c:v>
                </c:pt>
                <c:pt idx="2312">
                  <c:v>508.12</c:v>
                </c:pt>
                <c:pt idx="2313">
                  <c:v>508.12</c:v>
                </c:pt>
                <c:pt idx="2314">
                  <c:v>508.12</c:v>
                </c:pt>
                <c:pt idx="2315">
                  <c:v>508.12</c:v>
                </c:pt>
                <c:pt idx="2316">
                  <c:v>508.11</c:v>
                </c:pt>
                <c:pt idx="2317">
                  <c:v>508.11</c:v>
                </c:pt>
                <c:pt idx="2318">
                  <c:v>508.11</c:v>
                </c:pt>
                <c:pt idx="2319">
                  <c:v>508.11</c:v>
                </c:pt>
                <c:pt idx="2320">
                  <c:v>508.11</c:v>
                </c:pt>
                <c:pt idx="2321">
                  <c:v>508.1</c:v>
                </c:pt>
                <c:pt idx="2322">
                  <c:v>508.1</c:v>
                </c:pt>
                <c:pt idx="2323">
                  <c:v>508.1</c:v>
                </c:pt>
                <c:pt idx="2324">
                  <c:v>508.1</c:v>
                </c:pt>
                <c:pt idx="2325">
                  <c:v>508.09</c:v>
                </c:pt>
                <c:pt idx="2326">
                  <c:v>508.09</c:v>
                </c:pt>
                <c:pt idx="2327">
                  <c:v>508.09</c:v>
                </c:pt>
                <c:pt idx="2328">
                  <c:v>508.09</c:v>
                </c:pt>
                <c:pt idx="2329">
                  <c:v>508.08</c:v>
                </c:pt>
                <c:pt idx="2330">
                  <c:v>508.08</c:v>
                </c:pt>
                <c:pt idx="2331">
                  <c:v>508.08</c:v>
                </c:pt>
                <c:pt idx="2332">
                  <c:v>508.08</c:v>
                </c:pt>
                <c:pt idx="2333">
                  <c:v>508.07</c:v>
                </c:pt>
                <c:pt idx="2334">
                  <c:v>508.07</c:v>
                </c:pt>
                <c:pt idx="2335">
                  <c:v>508.07</c:v>
                </c:pt>
                <c:pt idx="2336">
                  <c:v>508.07</c:v>
                </c:pt>
                <c:pt idx="2337">
                  <c:v>508.06</c:v>
                </c:pt>
                <c:pt idx="2338">
                  <c:v>508.06</c:v>
                </c:pt>
                <c:pt idx="2339">
                  <c:v>508.06</c:v>
                </c:pt>
                <c:pt idx="2340">
                  <c:v>508.06</c:v>
                </c:pt>
                <c:pt idx="2341">
                  <c:v>508.05</c:v>
                </c:pt>
                <c:pt idx="2342">
                  <c:v>508.05</c:v>
                </c:pt>
                <c:pt idx="2343">
                  <c:v>508.05</c:v>
                </c:pt>
                <c:pt idx="2344">
                  <c:v>508.05</c:v>
                </c:pt>
                <c:pt idx="2345">
                  <c:v>508.05</c:v>
                </c:pt>
                <c:pt idx="2346">
                  <c:v>508.04</c:v>
                </c:pt>
                <c:pt idx="2347">
                  <c:v>508.04</c:v>
                </c:pt>
                <c:pt idx="2348">
                  <c:v>508.04</c:v>
                </c:pt>
                <c:pt idx="2349">
                  <c:v>508.04</c:v>
                </c:pt>
                <c:pt idx="2350">
                  <c:v>508.04</c:v>
                </c:pt>
                <c:pt idx="2351">
                  <c:v>508.03</c:v>
                </c:pt>
                <c:pt idx="2352">
                  <c:v>508.03</c:v>
                </c:pt>
                <c:pt idx="2353">
                  <c:v>508.03</c:v>
                </c:pt>
                <c:pt idx="2354">
                  <c:v>508.03</c:v>
                </c:pt>
                <c:pt idx="2355">
                  <c:v>508.03</c:v>
                </c:pt>
                <c:pt idx="2356">
                  <c:v>508.02</c:v>
                </c:pt>
                <c:pt idx="2357">
                  <c:v>508.02</c:v>
                </c:pt>
                <c:pt idx="2358">
                  <c:v>508.02</c:v>
                </c:pt>
                <c:pt idx="2359">
                  <c:v>508.02</c:v>
                </c:pt>
                <c:pt idx="2360">
                  <c:v>508.02</c:v>
                </c:pt>
                <c:pt idx="2361">
                  <c:v>508.01</c:v>
                </c:pt>
                <c:pt idx="2362">
                  <c:v>508.01</c:v>
                </c:pt>
                <c:pt idx="2363">
                  <c:v>508.01</c:v>
                </c:pt>
                <c:pt idx="2364">
                  <c:v>508.01</c:v>
                </c:pt>
                <c:pt idx="2365">
                  <c:v>508.01</c:v>
                </c:pt>
                <c:pt idx="2366">
                  <c:v>508</c:v>
                </c:pt>
                <c:pt idx="2367">
                  <c:v>508</c:v>
                </c:pt>
                <c:pt idx="2368">
                  <c:v>508</c:v>
                </c:pt>
                <c:pt idx="2369">
                  <c:v>508</c:v>
                </c:pt>
                <c:pt idx="2370">
                  <c:v>508</c:v>
                </c:pt>
                <c:pt idx="2371">
                  <c:v>507.99</c:v>
                </c:pt>
                <c:pt idx="2372">
                  <c:v>507.99</c:v>
                </c:pt>
                <c:pt idx="2373">
                  <c:v>507.99</c:v>
                </c:pt>
                <c:pt idx="2374">
                  <c:v>507.99</c:v>
                </c:pt>
                <c:pt idx="2375">
                  <c:v>507.99</c:v>
                </c:pt>
                <c:pt idx="2376">
                  <c:v>507.99</c:v>
                </c:pt>
                <c:pt idx="2377">
                  <c:v>507.98</c:v>
                </c:pt>
                <c:pt idx="2378">
                  <c:v>507.98</c:v>
                </c:pt>
                <c:pt idx="2379">
                  <c:v>507.98</c:v>
                </c:pt>
                <c:pt idx="2380">
                  <c:v>507.98</c:v>
                </c:pt>
                <c:pt idx="2381">
                  <c:v>507.98</c:v>
                </c:pt>
                <c:pt idx="2382">
                  <c:v>507.97</c:v>
                </c:pt>
                <c:pt idx="2383">
                  <c:v>507.97</c:v>
                </c:pt>
                <c:pt idx="2384">
                  <c:v>507.97</c:v>
                </c:pt>
                <c:pt idx="2385">
                  <c:v>507.97</c:v>
                </c:pt>
                <c:pt idx="2386">
                  <c:v>507.97</c:v>
                </c:pt>
                <c:pt idx="2387">
                  <c:v>507.96</c:v>
                </c:pt>
                <c:pt idx="2388">
                  <c:v>507.96</c:v>
                </c:pt>
                <c:pt idx="2389">
                  <c:v>507.96</c:v>
                </c:pt>
                <c:pt idx="2390">
                  <c:v>507.96</c:v>
                </c:pt>
                <c:pt idx="2391">
                  <c:v>507.96</c:v>
                </c:pt>
                <c:pt idx="2392">
                  <c:v>507.96</c:v>
                </c:pt>
                <c:pt idx="2393">
                  <c:v>507.95</c:v>
                </c:pt>
                <c:pt idx="2394">
                  <c:v>507.95</c:v>
                </c:pt>
                <c:pt idx="2395">
                  <c:v>507.95</c:v>
                </c:pt>
                <c:pt idx="2396">
                  <c:v>507.95</c:v>
                </c:pt>
                <c:pt idx="2397">
                  <c:v>507.95</c:v>
                </c:pt>
                <c:pt idx="2398">
                  <c:v>507.94</c:v>
                </c:pt>
                <c:pt idx="2399">
                  <c:v>507.94</c:v>
                </c:pt>
                <c:pt idx="2400">
                  <c:v>507.94</c:v>
                </c:pt>
                <c:pt idx="2401">
                  <c:v>507.94</c:v>
                </c:pt>
                <c:pt idx="2402">
                  <c:v>507.94</c:v>
                </c:pt>
                <c:pt idx="2403">
                  <c:v>507.94</c:v>
                </c:pt>
                <c:pt idx="2404">
                  <c:v>507.93</c:v>
                </c:pt>
                <c:pt idx="2405">
                  <c:v>507.93</c:v>
                </c:pt>
                <c:pt idx="2406">
                  <c:v>507.93</c:v>
                </c:pt>
                <c:pt idx="2407">
                  <c:v>507.93</c:v>
                </c:pt>
                <c:pt idx="2408">
                  <c:v>507.93</c:v>
                </c:pt>
                <c:pt idx="2409">
                  <c:v>507.93</c:v>
                </c:pt>
                <c:pt idx="2410">
                  <c:v>507.92</c:v>
                </c:pt>
                <c:pt idx="2411">
                  <c:v>507.92</c:v>
                </c:pt>
                <c:pt idx="2412">
                  <c:v>507.92</c:v>
                </c:pt>
                <c:pt idx="2413">
                  <c:v>507.92</c:v>
                </c:pt>
                <c:pt idx="2414">
                  <c:v>507.92</c:v>
                </c:pt>
                <c:pt idx="2415">
                  <c:v>507.92</c:v>
                </c:pt>
                <c:pt idx="2416">
                  <c:v>507.91</c:v>
                </c:pt>
                <c:pt idx="2417">
                  <c:v>507.91</c:v>
                </c:pt>
                <c:pt idx="2418">
                  <c:v>507.91</c:v>
                </c:pt>
                <c:pt idx="2419">
                  <c:v>507.91</c:v>
                </c:pt>
                <c:pt idx="2420">
                  <c:v>507.91</c:v>
                </c:pt>
                <c:pt idx="2421">
                  <c:v>507.9</c:v>
                </c:pt>
                <c:pt idx="2422">
                  <c:v>507.9</c:v>
                </c:pt>
                <c:pt idx="2423">
                  <c:v>507.9</c:v>
                </c:pt>
                <c:pt idx="2424">
                  <c:v>507.9</c:v>
                </c:pt>
                <c:pt idx="2425">
                  <c:v>507.9</c:v>
                </c:pt>
                <c:pt idx="2426">
                  <c:v>507.9</c:v>
                </c:pt>
                <c:pt idx="2427">
                  <c:v>507.89</c:v>
                </c:pt>
                <c:pt idx="2428">
                  <c:v>507.89</c:v>
                </c:pt>
                <c:pt idx="2429">
                  <c:v>507.89</c:v>
                </c:pt>
                <c:pt idx="2430">
                  <c:v>507.89</c:v>
                </c:pt>
                <c:pt idx="2431">
                  <c:v>507.89</c:v>
                </c:pt>
                <c:pt idx="2432">
                  <c:v>507.89</c:v>
                </c:pt>
                <c:pt idx="2433">
                  <c:v>507.88</c:v>
                </c:pt>
                <c:pt idx="2434">
                  <c:v>507.88</c:v>
                </c:pt>
                <c:pt idx="2435">
                  <c:v>507.88</c:v>
                </c:pt>
                <c:pt idx="2436">
                  <c:v>507.88</c:v>
                </c:pt>
                <c:pt idx="2437">
                  <c:v>507.88</c:v>
                </c:pt>
                <c:pt idx="2438">
                  <c:v>507.88</c:v>
                </c:pt>
                <c:pt idx="2439">
                  <c:v>507.88</c:v>
                </c:pt>
                <c:pt idx="2440">
                  <c:v>507.87</c:v>
                </c:pt>
                <c:pt idx="2441">
                  <c:v>507.87</c:v>
                </c:pt>
                <c:pt idx="2442">
                  <c:v>507.87</c:v>
                </c:pt>
                <c:pt idx="2443">
                  <c:v>507.87</c:v>
                </c:pt>
                <c:pt idx="2444">
                  <c:v>507.87</c:v>
                </c:pt>
                <c:pt idx="2445">
                  <c:v>507.87</c:v>
                </c:pt>
                <c:pt idx="2446">
                  <c:v>507.86</c:v>
                </c:pt>
                <c:pt idx="2447">
                  <c:v>507.86</c:v>
                </c:pt>
                <c:pt idx="2448">
                  <c:v>507.86</c:v>
                </c:pt>
                <c:pt idx="2449">
                  <c:v>507.86</c:v>
                </c:pt>
                <c:pt idx="2450">
                  <c:v>507.86</c:v>
                </c:pt>
                <c:pt idx="2451">
                  <c:v>507.86</c:v>
                </c:pt>
                <c:pt idx="2452">
                  <c:v>507.85</c:v>
                </c:pt>
                <c:pt idx="2453">
                  <c:v>507.85</c:v>
                </c:pt>
                <c:pt idx="2454">
                  <c:v>507.85</c:v>
                </c:pt>
                <c:pt idx="2455">
                  <c:v>507.85</c:v>
                </c:pt>
                <c:pt idx="2456">
                  <c:v>507.85</c:v>
                </c:pt>
                <c:pt idx="2457">
                  <c:v>507.85</c:v>
                </c:pt>
                <c:pt idx="2458">
                  <c:v>507.85</c:v>
                </c:pt>
                <c:pt idx="2459">
                  <c:v>507.84</c:v>
                </c:pt>
                <c:pt idx="2460">
                  <c:v>507.84</c:v>
                </c:pt>
                <c:pt idx="2461">
                  <c:v>507.84</c:v>
                </c:pt>
                <c:pt idx="2462">
                  <c:v>507.84</c:v>
                </c:pt>
                <c:pt idx="2463">
                  <c:v>507.84</c:v>
                </c:pt>
                <c:pt idx="2464">
                  <c:v>507.84</c:v>
                </c:pt>
                <c:pt idx="2465">
                  <c:v>507.84</c:v>
                </c:pt>
                <c:pt idx="2466">
                  <c:v>507.83</c:v>
                </c:pt>
                <c:pt idx="2467">
                  <c:v>507.83</c:v>
                </c:pt>
                <c:pt idx="2468">
                  <c:v>507.83</c:v>
                </c:pt>
                <c:pt idx="2469">
                  <c:v>507.83</c:v>
                </c:pt>
                <c:pt idx="2470">
                  <c:v>507.83</c:v>
                </c:pt>
                <c:pt idx="2471">
                  <c:v>507.83</c:v>
                </c:pt>
                <c:pt idx="2472">
                  <c:v>507.83</c:v>
                </c:pt>
                <c:pt idx="2473">
                  <c:v>507.82</c:v>
                </c:pt>
                <c:pt idx="2474">
                  <c:v>507.82</c:v>
                </c:pt>
                <c:pt idx="2475">
                  <c:v>507.82</c:v>
                </c:pt>
                <c:pt idx="2476">
                  <c:v>507.82</c:v>
                </c:pt>
                <c:pt idx="2477">
                  <c:v>507.82</c:v>
                </c:pt>
                <c:pt idx="2478">
                  <c:v>507.82</c:v>
                </c:pt>
                <c:pt idx="2479">
                  <c:v>507.82</c:v>
                </c:pt>
                <c:pt idx="2480">
                  <c:v>507.81</c:v>
                </c:pt>
                <c:pt idx="2481">
                  <c:v>507.81</c:v>
                </c:pt>
                <c:pt idx="2482">
                  <c:v>507.81</c:v>
                </c:pt>
                <c:pt idx="2483">
                  <c:v>507.81</c:v>
                </c:pt>
                <c:pt idx="2484">
                  <c:v>507.81</c:v>
                </c:pt>
                <c:pt idx="2485">
                  <c:v>507.81</c:v>
                </c:pt>
                <c:pt idx="2486">
                  <c:v>507.81</c:v>
                </c:pt>
                <c:pt idx="2487">
                  <c:v>507.8</c:v>
                </c:pt>
                <c:pt idx="2488">
                  <c:v>507.8</c:v>
                </c:pt>
                <c:pt idx="2489">
                  <c:v>507.8</c:v>
                </c:pt>
                <c:pt idx="2490">
                  <c:v>507.8</c:v>
                </c:pt>
                <c:pt idx="2491">
                  <c:v>507.8</c:v>
                </c:pt>
                <c:pt idx="2492">
                  <c:v>507.8</c:v>
                </c:pt>
                <c:pt idx="2493">
                  <c:v>507.8</c:v>
                </c:pt>
                <c:pt idx="2494">
                  <c:v>507.8</c:v>
                </c:pt>
                <c:pt idx="2495">
                  <c:v>507.8</c:v>
                </c:pt>
                <c:pt idx="2496">
                  <c:v>507.79</c:v>
                </c:pt>
                <c:pt idx="2497">
                  <c:v>507.79</c:v>
                </c:pt>
                <c:pt idx="2498">
                  <c:v>507.79</c:v>
                </c:pt>
                <c:pt idx="2499">
                  <c:v>507.79</c:v>
                </c:pt>
                <c:pt idx="2500">
                  <c:v>507.79</c:v>
                </c:pt>
                <c:pt idx="2501">
                  <c:v>507.79</c:v>
                </c:pt>
                <c:pt idx="2502">
                  <c:v>507.79</c:v>
                </c:pt>
                <c:pt idx="2503">
                  <c:v>507.79</c:v>
                </c:pt>
                <c:pt idx="2504">
                  <c:v>507.79</c:v>
                </c:pt>
                <c:pt idx="2505">
                  <c:v>507.78</c:v>
                </c:pt>
                <c:pt idx="2506">
                  <c:v>507.78</c:v>
                </c:pt>
                <c:pt idx="2507">
                  <c:v>507.78</c:v>
                </c:pt>
                <c:pt idx="2508">
                  <c:v>507.78</c:v>
                </c:pt>
                <c:pt idx="2509">
                  <c:v>507.78</c:v>
                </c:pt>
                <c:pt idx="2510">
                  <c:v>507.78</c:v>
                </c:pt>
                <c:pt idx="2511">
                  <c:v>507.78</c:v>
                </c:pt>
                <c:pt idx="2512">
                  <c:v>507.78</c:v>
                </c:pt>
                <c:pt idx="2513">
                  <c:v>507.78</c:v>
                </c:pt>
                <c:pt idx="2514">
                  <c:v>507.77</c:v>
                </c:pt>
                <c:pt idx="2515">
                  <c:v>507.77</c:v>
                </c:pt>
                <c:pt idx="2516">
                  <c:v>507.77</c:v>
                </c:pt>
                <c:pt idx="2517">
                  <c:v>507.77</c:v>
                </c:pt>
                <c:pt idx="2518">
                  <c:v>507.77</c:v>
                </c:pt>
                <c:pt idx="2519">
                  <c:v>507.77</c:v>
                </c:pt>
                <c:pt idx="2520">
                  <c:v>507.77</c:v>
                </c:pt>
                <c:pt idx="2521">
                  <c:v>507.77</c:v>
                </c:pt>
                <c:pt idx="2522">
                  <c:v>507.76</c:v>
                </c:pt>
                <c:pt idx="2523">
                  <c:v>507.76</c:v>
                </c:pt>
                <c:pt idx="2524">
                  <c:v>507.76</c:v>
                </c:pt>
                <c:pt idx="2525">
                  <c:v>507.76</c:v>
                </c:pt>
                <c:pt idx="2526">
                  <c:v>507.76</c:v>
                </c:pt>
                <c:pt idx="2527">
                  <c:v>507.76</c:v>
                </c:pt>
                <c:pt idx="2528">
                  <c:v>507.76</c:v>
                </c:pt>
                <c:pt idx="2529">
                  <c:v>507.76</c:v>
                </c:pt>
                <c:pt idx="2530">
                  <c:v>507.75</c:v>
                </c:pt>
                <c:pt idx="2531">
                  <c:v>507.75</c:v>
                </c:pt>
                <c:pt idx="2532">
                  <c:v>507.75</c:v>
                </c:pt>
                <c:pt idx="2533">
                  <c:v>507.75</c:v>
                </c:pt>
                <c:pt idx="2534">
                  <c:v>507.75</c:v>
                </c:pt>
                <c:pt idx="2535">
                  <c:v>507.75</c:v>
                </c:pt>
                <c:pt idx="2536">
                  <c:v>507.75</c:v>
                </c:pt>
                <c:pt idx="2537">
                  <c:v>507.75</c:v>
                </c:pt>
                <c:pt idx="2538">
                  <c:v>507.74</c:v>
                </c:pt>
                <c:pt idx="2539">
                  <c:v>507.74</c:v>
                </c:pt>
                <c:pt idx="2540">
                  <c:v>507.74</c:v>
                </c:pt>
                <c:pt idx="2541">
                  <c:v>507.74</c:v>
                </c:pt>
                <c:pt idx="2542">
                  <c:v>507.74</c:v>
                </c:pt>
                <c:pt idx="2543">
                  <c:v>507.74</c:v>
                </c:pt>
                <c:pt idx="2544">
                  <c:v>507.74</c:v>
                </c:pt>
                <c:pt idx="2545">
                  <c:v>507.74</c:v>
                </c:pt>
                <c:pt idx="2546">
                  <c:v>507.73</c:v>
                </c:pt>
                <c:pt idx="2547">
                  <c:v>507.73</c:v>
                </c:pt>
                <c:pt idx="2548">
                  <c:v>507.73</c:v>
                </c:pt>
                <c:pt idx="2549">
                  <c:v>507.73</c:v>
                </c:pt>
                <c:pt idx="2550">
                  <c:v>507.73</c:v>
                </c:pt>
                <c:pt idx="2551">
                  <c:v>507.73</c:v>
                </c:pt>
                <c:pt idx="2552">
                  <c:v>507.73</c:v>
                </c:pt>
                <c:pt idx="2553">
                  <c:v>507.73</c:v>
                </c:pt>
                <c:pt idx="2554">
                  <c:v>507.72</c:v>
                </c:pt>
                <c:pt idx="2555">
                  <c:v>507.72</c:v>
                </c:pt>
                <c:pt idx="2556">
                  <c:v>507.72</c:v>
                </c:pt>
                <c:pt idx="2557">
                  <c:v>507.72</c:v>
                </c:pt>
                <c:pt idx="2558">
                  <c:v>507.72</c:v>
                </c:pt>
                <c:pt idx="2559">
                  <c:v>507.72</c:v>
                </c:pt>
                <c:pt idx="2560">
                  <c:v>507.72</c:v>
                </c:pt>
                <c:pt idx="2561">
                  <c:v>507.72</c:v>
                </c:pt>
                <c:pt idx="2562">
                  <c:v>507.72</c:v>
                </c:pt>
                <c:pt idx="2563">
                  <c:v>507.72</c:v>
                </c:pt>
                <c:pt idx="2564">
                  <c:v>507.71</c:v>
                </c:pt>
                <c:pt idx="2565">
                  <c:v>507.71</c:v>
                </c:pt>
                <c:pt idx="2566">
                  <c:v>507.71</c:v>
                </c:pt>
                <c:pt idx="2567">
                  <c:v>507.71</c:v>
                </c:pt>
                <c:pt idx="2568">
                  <c:v>507.71</c:v>
                </c:pt>
                <c:pt idx="2569">
                  <c:v>507.71</c:v>
                </c:pt>
                <c:pt idx="2570">
                  <c:v>507.71</c:v>
                </c:pt>
                <c:pt idx="2571">
                  <c:v>507.71</c:v>
                </c:pt>
                <c:pt idx="2572">
                  <c:v>507.71</c:v>
                </c:pt>
                <c:pt idx="2573">
                  <c:v>507.7</c:v>
                </c:pt>
                <c:pt idx="2574">
                  <c:v>507.7</c:v>
                </c:pt>
                <c:pt idx="2575">
                  <c:v>507.7</c:v>
                </c:pt>
                <c:pt idx="2576">
                  <c:v>507.7</c:v>
                </c:pt>
                <c:pt idx="2577">
                  <c:v>507.7</c:v>
                </c:pt>
                <c:pt idx="2578">
                  <c:v>507.7</c:v>
                </c:pt>
                <c:pt idx="2579">
                  <c:v>507.7</c:v>
                </c:pt>
                <c:pt idx="2580">
                  <c:v>507.7</c:v>
                </c:pt>
                <c:pt idx="2581">
                  <c:v>507.7</c:v>
                </c:pt>
                <c:pt idx="2582">
                  <c:v>507.7</c:v>
                </c:pt>
                <c:pt idx="2583">
                  <c:v>507.7</c:v>
                </c:pt>
                <c:pt idx="2584">
                  <c:v>507.69</c:v>
                </c:pt>
                <c:pt idx="2585">
                  <c:v>507.69</c:v>
                </c:pt>
                <c:pt idx="2586">
                  <c:v>507.69</c:v>
                </c:pt>
                <c:pt idx="2587">
                  <c:v>507.69</c:v>
                </c:pt>
                <c:pt idx="2588">
                  <c:v>507.69</c:v>
                </c:pt>
                <c:pt idx="2589">
                  <c:v>507.69</c:v>
                </c:pt>
                <c:pt idx="2590">
                  <c:v>507.69</c:v>
                </c:pt>
                <c:pt idx="2591">
                  <c:v>507.69</c:v>
                </c:pt>
                <c:pt idx="2592">
                  <c:v>507.69</c:v>
                </c:pt>
                <c:pt idx="2593">
                  <c:v>507.69</c:v>
                </c:pt>
                <c:pt idx="2594">
                  <c:v>507.68</c:v>
                </c:pt>
                <c:pt idx="2595">
                  <c:v>507.68</c:v>
                </c:pt>
                <c:pt idx="2596">
                  <c:v>507.68</c:v>
                </c:pt>
                <c:pt idx="2597">
                  <c:v>507.68</c:v>
                </c:pt>
                <c:pt idx="2598">
                  <c:v>507.68</c:v>
                </c:pt>
                <c:pt idx="2599">
                  <c:v>507.68</c:v>
                </c:pt>
                <c:pt idx="2600">
                  <c:v>507.68</c:v>
                </c:pt>
                <c:pt idx="2601">
                  <c:v>507.68</c:v>
                </c:pt>
                <c:pt idx="2602">
                  <c:v>507.68</c:v>
                </c:pt>
                <c:pt idx="2603">
                  <c:v>507.68</c:v>
                </c:pt>
                <c:pt idx="2604">
                  <c:v>507.68</c:v>
                </c:pt>
                <c:pt idx="2605">
                  <c:v>507.67</c:v>
                </c:pt>
                <c:pt idx="2606">
                  <c:v>507.67</c:v>
                </c:pt>
                <c:pt idx="2607">
                  <c:v>507.67</c:v>
                </c:pt>
                <c:pt idx="2608">
                  <c:v>507.67</c:v>
                </c:pt>
                <c:pt idx="2609">
                  <c:v>507.67</c:v>
                </c:pt>
                <c:pt idx="2610">
                  <c:v>507.67</c:v>
                </c:pt>
                <c:pt idx="2611">
                  <c:v>507.67</c:v>
                </c:pt>
                <c:pt idx="2612">
                  <c:v>507.67</c:v>
                </c:pt>
                <c:pt idx="2613">
                  <c:v>507.67</c:v>
                </c:pt>
                <c:pt idx="2614">
                  <c:v>507.67</c:v>
                </c:pt>
                <c:pt idx="2615">
                  <c:v>507.67</c:v>
                </c:pt>
                <c:pt idx="2616">
                  <c:v>507.66</c:v>
                </c:pt>
                <c:pt idx="2617">
                  <c:v>507.66</c:v>
                </c:pt>
                <c:pt idx="2618">
                  <c:v>507.66</c:v>
                </c:pt>
                <c:pt idx="2619">
                  <c:v>507.66</c:v>
                </c:pt>
                <c:pt idx="2620">
                  <c:v>507.66</c:v>
                </c:pt>
                <c:pt idx="2621">
                  <c:v>507.66</c:v>
                </c:pt>
                <c:pt idx="2622">
                  <c:v>507.66</c:v>
                </c:pt>
                <c:pt idx="2623">
                  <c:v>507.66</c:v>
                </c:pt>
                <c:pt idx="2624">
                  <c:v>507.66</c:v>
                </c:pt>
                <c:pt idx="2625">
                  <c:v>507.66</c:v>
                </c:pt>
                <c:pt idx="2626">
                  <c:v>507.66</c:v>
                </c:pt>
                <c:pt idx="2627">
                  <c:v>507.66</c:v>
                </c:pt>
                <c:pt idx="2628">
                  <c:v>507.65</c:v>
                </c:pt>
                <c:pt idx="2629">
                  <c:v>507.65</c:v>
                </c:pt>
                <c:pt idx="2630">
                  <c:v>507.65</c:v>
                </c:pt>
                <c:pt idx="2631">
                  <c:v>507.65</c:v>
                </c:pt>
                <c:pt idx="2632">
                  <c:v>507.65</c:v>
                </c:pt>
                <c:pt idx="2633">
                  <c:v>507.65</c:v>
                </c:pt>
                <c:pt idx="2634">
                  <c:v>507.65</c:v>
                </c:pt>
                <c:pt idx="2635">
                  <c:v>507.65</c:v>
                </c:pt>
                <c:pt idx="2636">
                  <c:v>507.65</c:v>
                </c:pt>
                <c:pt idx="2637">
                  <c:v>507.65</c:v>
                </c:pt>
                <c:pt idx="2638">
                  <c:v>507.65</c:v>
                </c:pt>
                <c:pt idx="2639">
                  <c:v>507.65</c:v>
                </c:pt>
                <c:pt idx="2640">
                  <c:v>507.64</c:v>
                </c:pt>
                <c:pt idx="2641">
                  <c:v>507.64</c:v>
                </c:pt>
                <c:pt idx="2642">
                  <c:v>507.64</c:v>
                </c:pt>
                <c:pt idx="2643">
                  <c:v>507.64</c:v>
                </c:pt>
                <c:pt idx="2644">
                  <c:v>507.64</c:v>
                </c:pt>
                <c:pt idx="2645">
                  <c:v>507.64</c:v>
                </c:pt>
                <c:pt idx="2646">
                  <c:v>507.64</c:v>
                </c:pt>
                <c:pt idx="2647">
                  <c:v>507.64</c:v>
                </c:pt>
                <c:pt idx="2648">
                  <c:v>507.64</c:v>
                </c:pt>
                <c:pt idx="2649">
                  <c:v>507.64</c:v>
                </c:pt>
                <c:pt idx="2650">
                  <c:v>507.64</c:v>
                </c:pt>
                <c:pt idx="2651">
                  <c:v>507.64</c:v>
                </c:pt>
                <c:pt idx="2652">
                  <c:v>507.64</c:v>
                </c:pt>
                <c:pt idx="2653">
                  <c:v>507.63</c:v>
                </c:pt>
                <c:pt idx="2654">
                  <c:v>507.63</c:v>
                </c:pt>
                <c:pt idx="2655">
                  <c:v>507.63</c:v>
                </c:pt>
                <c:pt idx="2656">
                  <c:v>507.63</c:v>
                </c:pt>
                <c:pt idx="2657">
                  <c:v>507.63</c:v>
                </c:pt>
                <c:pt idx="2658">
                  <c:v>507.63</c:v>
                </c:pt>
                <c:pt idx="2659">
                  <c:v>507.63</c:v>
                </c:pt>
                <c:pt idx="2660">
                  <c:v>507.63</c:v>
                </c:pt>
                <c:pt idx="2661">
                  <c:v>507.63</c:v>
                </c:pt>
                <c:pt idx="2662">
                  <c:v>507.63</c:v>
                </c:pt>
                <c:pt idx="2663">
                  <c:v>507.63</c:v>
                </c:pt>
                <c:pt idx="2664">
                  <c:v>507.63</c:v>
                </c:pt>
                <c:pt idx="2665">
                  <c:v>507.62</c:v>
                </c:pt>
                <c:pt idx="2666">
                  <c:v>507.62</c:v>
                </c:pt>
                <c:pt idx="2667">
                  <c:v>507.62</c:v>
                </c:pt>
                <c:pt idx="2668">
                  <c:v>507.62</c:v>
                </c:pt>
                <c:pt idx="2669">
                  <c:v>507.62</c:v>
                </c:pt>
                <c:pt idx="2670">
                  <c:v>507.62</c:v>
                </c:pt>
                <c:pt idx="2671">
                  <c:v>507.62</c:v>
                </c:pt>
                <c:pt idx="2672">
                  <c:v>507.62</c:v>
                </c:pt>
                <c:pt idx="2673">
                  <c:v>507.62</c:v>
                </c:pt>
                <c:pt idx="2674">
                  <c:v>507.62</c:v>
                </c:pt>
                <c:pt idx="2675">
                  <c:v>507.62</c:v>
                </c:pt>
                <c:pt idx="2676">
                  <c:v>507.62</c:v>
                </c:pt>
                <c:pt idx="2677">
                  <c:v>507.61</c:v>
                </c:pt>
                <c:pt idx="2678">
                  <c:v>507.61</c:v>
                </c:pt>
                <c:pt idx="2679">
                  <c:v>507.61</c:v>
                </c:pt>
                <c:pt idx="2680">
                  <c:v>507.61</c:v>
                </c:pt>
                <c:pt idx="2681">
                  <c:v>507.61</c:v>
                </c:pt>
                <c:pt idx="2682">
                  <c:v>507.61</c:v>
                </c:pt>
                <c:pt idx="2683">
                  <c:v>507.61</c:v>
                </c:pt>
                <c:pt idx="2684">
                  <c:v>507.61</c:v>
                </c:pt>
                <c:pt idx="2685">
                  <c:v>507.61</c:v>
                </c:pt>
                <c:pt idx="2686">
                  <c:v>507.61</c:v>
                </c:pt>
                <c:pt idx="2687">
                  <c:v>507.61</c:v>
                </c:pt>
                <c:pt idx="2688">
                  <c:v>507.6</c:v>
                </c:pt>
                <c:pt idx="2689">
                  <c:v>507.6</c:v>
                </c:pt>
                <c:pt idx="2690">
                  <c:v>507.6</c:v>
                </c:pt>
                <c:pt idx="2691">
                  <c:v>507.6</c:v>
                </c:pt>
                <c:pt idx="2692">
                  <c:v>507.6</c:v>
                </c:pt>
                <c:pt idx="2693">
                  <c:v>507.6</c:v>
                </c:pt>
                <c:pt idx="2694">
                  <c:v>507.6</c:v>
                </c:pt>
                <c:pt idx="2695">
                  <c:v>507.6</c:v>
                </c:pt>
                <c:pt idx="2696">
                  <c:v>507.6</c:v>
                </c:pt>
                <c:pt idx="2697">
                  <c:v>507.6</c:v>
                </c:pt>
                <c:pt idx="2698">
                  <c:v>507.6</c:v>
                </c:pt>
                <c:pt idx="2699">
                  <c:v>507.59</c:v>
                </c:pt>
                <c:pt idx="2700">
                  <c:v>507.59</c:v>
                </c:pt>
                <c:pt idx="2701">
                  <c:v>507.59</c:v>
                </c:pt>
                <c:pt idx="2702">
                  <c:v>507.59</c:v>
                </c:pt>
                <c:pt idx="2703">
                  <c:v>507.59</c:v>
                </c:pt>
                <c:pt idx="2704">
                  <c:v>507.59</c:v>
                </c:pt>
                <c:pt idx="2705">
                  <c:v>507.59</c:v>
                </c:pt>
                <c:pt idx="2706">
                  <c:v>507.59</c:v>
                </c:pt>
                <c:pt idx="2707">
                  <c:v>507.59</c:v>
                </c:pt>
                <c:pt idx="2708">
                  <c:v>507.59</c:v>
                </c:pt>
                <c:pt idx="2709">
                  <c:v>507.59</c:v>
                </c:pt>
                <c:pt idx="2710">
                  <c:v>507.58</c:v>
                </c:pt>
                <c:pt idx="2711">
                  <c:v>507.58</c:v>
                </c:pt>
                <c:pt idx="2712">
                  <c:v>507.58</c:v>
                </c:pt>
                <c:pt idx="2713">
                  <c:v>507.58</c:v>
                </c:pt>
                <c:pt idx="2714">
                  <c:v>507.58</c:v>
                </c:pt>
                <c:pt idx="2715">
                  <c:v>507.58</c:v>
                </c:pt>
                <c:pt idx="2716">
                  <c:v>507.58</c:v>
                </c:pt>
                <c:pt idx="2717">
                  <c:v>507.58</c:v>
                </c:pt>
                <c:pt idx="2718">
                  <c:v>507.58</c:v>
                </c:pt>
                <c:pt idx="2719">
                  <c:v>507.58</c:v>
                </c:pt>
                <c:pt idx="2720">
                  <c:v>507.58</c:v>
                </c:pt>
                <c:pt idx="2721">
                  <c:v>507.58</c:v>
                </c:pt>
                <c:pt idx="2722">
                  <c:v>507.57</c:v>
                </c:pt>
                <c:pt idx="2723">
                  <c:v>507.57</c:v>
                </c:pt>
                <c:pt idx="2724">
                  <c:v>507.57</c:v>
                </c:pt>
                <c:pt idx="2725">
                  <c:v>507.57</c:v>
                </c:pt>
                <c:pt idx="2726">
                  <c:v>507.57</c:v>
                </c:pt>
                <c:pt idx="2727">
                  <c:v>507.57</c:v>
                </c:pt>
                <c:pt idx="2728">
                  <c:v>507.57</c:v>
                </c:pt>
                <c:pt idx="2729">
                  <c:v>507.57</c:v>
                </c:pt>
                <c:pt idx="2730">
                  <c:v>507.57</c:v>
                </c:pt>
                <c:pt idx="2731">
                  <c:v>507.57</c:v>
                </c:pt>
                <c:pt idx="2732">
                  <c:v>507.57</c:v>
                </c:pt>
                <c:pt idx="2733">
                  <c:v>507.57</c:v>
                </c:pt>
                <c:pt idx="2734">
                  <c:v>507.57</c:v>
                </c:pt>
                <c:pt idx="2735">
                  <c:v>507.56</c:v>
                </c:pt>
                <c:pt idx="2736">
                  <c:v>507.56</c:v>
                </c:pt>
                <c:pt idx="2737">
                  <c:v>507.56</c:v>
                </c:pt>
                <c:pt idx="2738">
                  <c:v>507.56</c:v>
                </c:pt>
                <c:pt idx="2739">
                  <c:v>507.56</c:v>
                </c:pt>
                <c:pt idx="2740">
                  <c:v>507.56</c:v>
                </c:pt>
                <c:pt idx="2741">
                  <c:v>507.56</c:v>
                </c:pt>
                <c:pt idx="2742">
                  <c:v>507.56</c:v>
                </c:pt>
                <c:pt idx="2743">
                  <c:v>507.56</c:v>
                </c:pt>
                <c:pt idx="2744">
                  <c:v>507.56</c:v>
                </c:pt>
                <c:pt idx="2745">
                  <c:v>507.56</c:v>
                </c:pt>
                <c:pt idx="2746">
                  <c:v>507.56</c:v>
                </c:pt>
                <c:pt idx="2747">
                  <c:v>507.56</c:v>
                </c:pt>
                <c:pt idx="2748">
                  <c:v>507.55</c:v>
                </c:pt>
                <c:pt idx="2749">
                  <c:v>507.55</c:v>
                </c:pt>
                <c:pt idx="2750">
                  <c:v>507.55</c:v>
                </c:pt>
                <c:pt idx="2751">
                  <c:v>507.55</c:v>
                </c:pt>
                <c:pt idx="2752">
                  <c:v>507.55</c:v>
                </c:pt>
                <c:pt idx="2753">
                  <c:v>507.55</c:v>
                </c:pt>
                <c:pt idx="2754">
                  <c:v>507.55</c:v>
                </c:pt>
                <c:pt idx="2755">
                  <c:v>507.55</c:v>
                </c:pt>
                <c:pt idx="2756">
                  <c:v>507.55</c:v>
                </c:pt>
                <c:pt idx="2757">
                  <c:v>507.55</c:v>
                </c:pt>
                <c:pt idx="2758">
                  <c:v>507.55</c:v>
                </c:pt>
                <c:pt idx="2759">
                  <c:v>507.55</c:v>
                </c:pt>
                <c:pt idx="2760">
                  <c:v>507.55</c:v>
                </c:pt>
                <c:pt idx="2761">
                  <c:v>507.55</c:v>
                </c:pt>
                <c:pt idx="2762">
                  <c:v>507.54</c:v>
                </c:pt>
                <c:pt idx="2763">
                  <c:v>507.54</c:v>
                </c:pt>
                <c:pt idx="2764">
                  <c:v>507.54</c:v>
                </c:pt>
                <c:pt idx="2765">
                  <c:v>507.54</c:v>
                </c:pt>
                <c:pt idx="2766">
                  <c:v>507.54</c:v>
                </c:pt>
                <c:pt idx="2767">
                  <c:v>507.54</c:v>
                </c:pt>
                <c:pt idx="2768">
                  <c:v>507.54</c:v>
                </c:pt>
                <c:pt idx="2769">
                  <c:v>507.54</c:v>
                </c:pt>
                <c:pt idx="2770">
                  <c:v>507.54</c:v>
                </c:pt>
                <c:pt idx="2771">
                  <c:v>507.54</c:v>
                </c:pt>
                <c:pt idx="2772">
                  <c:v>507.54</c:v>
                </c:pt>
                <c:pt idx="2773">
                  <c:v>507.54</c:v>
                </c:pt>
                <c:pt idx="2774">
                  <c:v>507.54</c:v>
                </c:pt>
                <c:pt idx="2775">
                  <c:v>507.54</c:v>
                </c:pt>
                <c:pt idx="2776">
                  <c:v>507.53</c:v>
                </c:pt>
                <c:pt idx="2777">
                  <c:v>507.53</c:v>
                </c:pt>
                <c:pt idx="2778">
                  <c:v>507.53</c:v>
                </c:pt>
                <c:pt idx="2779">
                  <c:v>507.53</c:v>
                </c:pt>
                <c:pt idx="2780">
                  <c:v>507.53</c:v>
                </c:pt>
                <c:pt idx="2781">
                  <c:v>507.53</c:v>
                </c:pt>
                <c:pt idx="2782">
                  <c:v>507.53</c:v>
                </c:pt>
                <c:pt idx="2783">
                  <c:v>507.53</c:v>
                </c:pt>
                <c:pt idx="2784">
                  <c:v>507.53</c:v>
                </c:pt>
                <c:pt idx="2785">
                  <c:v>507.53</c:v>
                </c:pt>
                <c:pt idx="2786">
                  <c:v>507.53</c:v>
                </c:pt>
                <c:pt idx="2787">
                  <c:v>507.53</c:v>
                </c:pt>
                <c:pt idx="2788">
                  <c:v>507.53</c:v>
                </c:pt>
                <c:pt idx="2789">
                  <c:v>507.53</c:v>
                </c:pt>
                <c:pt idx="2790">
                  <c:v>507.53</c:v>
                </c:pt>
                <c:pt idx="2791">
                  <c:v>507.52</c:v>
                </c:pt>
                <c:pt idx="2792">
                  <c:v>507.52</c:v>
                </c:pt>
                <c:pt idx="2793">
                  <c:v>507.52</c:v>
                </c:pt>
                <c:pt idx="2794">
                  <c:v>507.52</c:v>
                </c:pt>
                <c:pt idx="2795">
                  <c:v>507.52</c:v>
                </c:pt>
                <c:pt idx="2796">
                  <c:v>507.52</c:v>
                </c:pt>
                <c:pt idx="2797">
                  <c:v>507.52</c:v>
                </c:pt>
                <c:pt idx="2798">
                  <c:v>507.52</c:v>
                </c:pt>
                <c:pt idx="2799">
                  <c:v>507.52</c:v>
                </c:pt>
                <c:pt idx="2800">
                  <c:v>507.52</c:v>
                </c:pt>
                <c:pt idx="2801">
                  <c:v>507.52</c:v>
                </c:pt>
                <c:pt idx="2802">
                  <c:v>507.52</c:v>
                </c:pt>
                <c:pt idx="2803">
                  <c:v>507.52</c:v>
                </c:pt>
                <c:pt idx="2804">
                  <c:v>507.52</c:v>
                </c:pt>
                <c:pt idx="2805">
                  <c:v>507.52</c:v>
                </c:pt>
                <c:pt idx="2806">
                  <c:v>507.51</c:v>
                </c:pt>
                <c:pt idx="2807">
                  <c:v>507.51</c:v>
                </c:pt>
                <c:pt idx="2808">
                  <c:v>507.51</c:v>
                </c:pt>
                <c:pt idx="2809">
                  <c:v>507.51</c:v>
                </c:pt>
                <c:pt idx="2810">
                  <c:v>507.51</c:v>
                </c:pt>
                <c:pt idx="2811">
                  <c:v>507.51</c:v>
                </c:pt>
                <c:pt idx="2812">
                  <c:v>507.51</c:v>
                </c:pt>
                <c:pt idx="2813">
                  <c:v>507.51</c:v>
                </c:pt>
                <c:pt idx="2814">
                  <c:v>507.51</c:v>
                </c:pt>
                <c:pt idx="2815">
                  <c:v>507.51</c:v>
                </c:pt>
                <c:pt idx="2816">
                  <c:v>507.51</c:v>
                </c:pt>
                <c:pt idx="2817">
                  <c:v>507.51</c:v>
                </c:pt>
                <c:pt idx="2818">
                  <c:v>507.51</c:v>
                </c:pt>
                <c:pt idx="2819">
                  <c:v>507.51</c:v>
                </c:pt>
                <c:pt idx="2820">
                  <c:v>507.51</c:v>
                </c:pt>
                <c:pt idx="2821">
                  <c:v>507.51</c:v>
                </c:pt>
                <c:pt idx="2822">
                  <c:v>507.5</c:v>
                </c:pt>
                <c:pt idx="2823">
                  <c:v>507.5</c:v>
                </c:pt>
                <c:pt idx="2824">
                  <c:v>507.5</c:v>
                </c:pt>
                <c:pt idx="2825">
                  <c:v>507.5</c:v>
                </c:pt>
                <c:pt idx="2826">
                  <c:v>507.5</c:v>
                </c:pt>
                <c:pt idx="2827">
                  <c:v>507.5</c:v>
                </c:pt>
                <c:pt idx="2828">
                  <c:v>507.5</c:v>
                </c:pt>
                <c:pt idx="2829">
                  <c:v>507.5</c:v>
                </c:pt>
                <c:pt idx="2830">
                  <c:v>507.5</c:v>
                </c:pt>
                <c:pt idx="2831">
                  <c:v>507.5</c:v>
                </c:pt>
                <c:pt idx="2832">
                  <c:v>507.5</c:v>
                </c:pt>
                <c:pt idx="2833">
                  <c:v>507.5</c:v>
                </c:pt>
                <c:pt idx="2834">
                  <c:v>507.5</c:v>
                </c:pt>
                <c:pt idx="2835">
                  <c:v>507.5</c:v>
                </c:pt>
                <c:pt idx="2836">
                  <c:v>507.5</c:v>
                </c:pt>
                <c:pt idx="2837">
                  <c:v>507.5</c:v>
                </c:pt>
                <c:pt idx="2838">
                  <c:v>507.49</c:v>
                </c:pt>
                <c:pt idx="2839">
                  <c:v>507.49</c:v>
                </c:pt>
                <c:pt idx="2840">
                  <c:v>507.49</c:v>
                </c:pt>
                <c:pt idx="2841">
                  <c:v>507.49</c:v>
                </c:pt>
                <c:pt idx="2842">
                  <c:v>507.49</c:v>
                </c:pt>
                <c:pt idx="2843">
                  <c:v>507.49</c:v>
                </c:pt>
                <c:pt idx="2844">
                  <c:v>507.49</c:v>
                </c:pt>
                <c:pt idx="2845">
                  <c:v>507.49</c:v>
                </c:pt>
                <c:pt idx="2846">
                  <c:v>507.49</c:v>
                </c:pt>
                <c:pt idx="2847">
                  <c:v>507.49</c:v>
                </c:pt>
                <c:pt idx="2848">
                  <c:v>507.49</c:v>
                </c:pt>
                <c:pt idx="2849">
                  <c:v>507.49</c:v>
                </c:pt>
                <c:pt idx="2850">
                  <c:v>507.49</c:v>
                </c:pt>
                <c:pt idx="2851">
                  <c:v>507.49</c:v>
                </c:pt>
                <c:pt idx="2852">
                  <c:v>507.49</c:v>
                </c:pt>
                <c:pt idx="2853">
                  <c:v>507.49</c:v>
                </c:pt>
                <c:pt idx="2854">
                  <c:v>507.49</c:v>
                </c:pt>
                <c:pt idx="2855">
                  <c:v>507.48</c:v>
                </c:pt>
                <c:pt idx="2856">
                  <c:v>507.48</c:v>
                </c:pt>
                <c:pt idx="2857">
                  <c:v>507.48</c:v>
                </c:pt>
                <c:pt idx="2858">
                  <c:v>507.48</c:v>
                </c:pt>
                <c:pt idx="2859">
                  <c:v>507.48</c:v>
                </c:pt>
                <c:pt idx="2860">
                  <c:v>507.48</c:v>
                </c:pt>
                <c:pt idx="2861">
                  <c:v>507.48</c:v>
                </c:pt>
                <c:pt idx="2862">
                  <c:v>507.48</c:v>
                </c:pt>
                <c:pt idx="2863">
                  <c:v>507.48</c:v>
                </c:pt>
                <c:pt idx="2864">
                  <c:v>507.48</c:v>
                </c:pt>
                <c:pt idx="2865">
                  <c:v>507.48</c:v>
                </c:pt>
                <c:pt idx="2866">
                  <c:v>507.48</c:v>
                </c:pt>
                <c:pt idx="2867">
                  <c:v>507.48</c:v>
                </c:pt>
                <c:pt idx="2868">
                  <c:v>507.48</c:v>
                </c:pt>
                <c:pt idx="2869">
                  <c:v>507.48</c:v>
                </c:pt>
                <c:pt idx="2870">
                  <c:v>507.48</c:v>
                </c:pt>
                <c:pt idx="2871">
                  <c:v>507.48</c:v>
                </c:pt>
                <c:pt idx="2872">
                  <c:v>507.48</c:v>
                </c:pt>
                <c:pt idx="2873">
                  <c:v>507.47</c:v>
                </c:pt>
                <c:pt idx="2874">
                  <c:v>507.47</c:v>
                </c:pt>
                <c:pt idx="2875">
                  <c:v>507.47</c:v>
                </c:pt>
                <c:pt idx="2876">
                  <c:v>507.47</c:v>
                </c:pt>
                <c:pt idx="2877">
                  <c:v>507.47</c:v>
                </c:pt>
                <c:pt idx="2878">
                  <c:v>507.47</c:v>
                </c:pt>
                <c:pt idx="2879">
                  <c:v>507.47</c:v>
                </c:pt>
                <c:pt idx="2880">
                  <c:v>507.47</c:v>
                </c:pt>
                <c:pt idx="2881">
                  <c:v>507.47</c:v>
                </c:pt>
                <c:pt idx="2882">
                  <c:v>507.47</c:v>
                </c:pt>
                <c:pt idx="2883">
                  <c:v>507.47</c:v>
                </c:pt>
                <c:pt idx="2884">
                  <c:v>507.47</c:v>
                </c:pt>
                <c:pt idx="2885">
                  <c:v>507.47</c:v>
                </c:pt>
                <c:pt idx="2886">
                  <c:v>507.47</c:v>
                </c:pt>
                <c:pt idx="2887">
                  <c:v>507.47</c:v>
                </c:pt>
                <c:pt idx="2888">
                  <c:v>507.47</c:v>
                </c:pt>
                <c:pt idx="2889">
                  <c:v>507.47</c:v>
                </c:pt>
                <c:pt idx="2890">
                  <c:v>507.47</c:v>
                </c:pt>
                <c:pt idx="2891">
                  <c:v>507.47</c:v>
                </c:pt>
                <c:pt idx="2892">
                  <c:v>507.47</c:v>
                </c:pt>
                <c:pt idx="2893">
                  <c:v>507.47</c:v>
                </c:pt>
                <c:pt idx="2894">
                  <c:v>507.47</c:v>
                </c:pt>
                <c:pt idx="2895">
                  <c:v>507.46</c:v>
                </c:pt>
                <c:pt idx="2896">
                  <c:v>507.46</c:v>
                </c:pt>
                <c:pt idx="2897">
                  <c:v>507.46</c:v>
                </c:pt>
                <c:pt idx="2898">
                  <c:v>507.46</c:v>
                </c:pt>
                <c:pt idx="2899">
                  <c:v>507.46</c:v>
                </c:pt>
                <c:pt idx="2900">
                  <c:v>507.46</c:v>
                </c:pt>
                <c:pt idx="2901">
                  <c:v>507.46</c:v>
                </c:pt>
                <c:pt idx="2902">
                  <c:v>507.46</c:v>
                </c:pt>
                <c:pt idx="2903">
                  <c:v>507.46</c:v>
                </c:pt>
                <c:pt idx="2904">
                  <c:v>507.46</c:v>
                </c:pt>
                <c:pt idx="2905">
                  <c:v>507.46</c:v>
                </c:pt>
                <c:pt idx="2906">
                  <c:v>507.46</c:v>
                </c:pt>
                <c:pt idx="2907">
                  <c:v>507.46</c:v>
                </c:pt>
                <c:pt idx="2908">
                  <c:v>507.46</c:v>
                </c:pt>
                <c:pt idx="2909">
                  <c:v>507.46</c:v>
                </c:pt>
                <c:pt idx="2910">
                  <c:v>507.46</c:v>
                </c:pt>
                <c:pt idx="2911">
                  <c:v>507.46</c:v>
                </c:pt>
                <c:pt idx="2912">
                  <c:v>507.46</c:v>
                </c:pt>
                <c:pt idx="2913">
                  <c:v>507.46</c:v>
                </c:pt>
                <c:pt idx="2914">
                  <c:v>507.46</c:v>
                </c:pt>
                <c:pt idx="2915">
                  <c:v>507.46</c:v>
                </c:pt>
                <c:pt idx="2916">
                  <c:v>507.46</c:v>
                </c:pt>
                <c:pt idx="2917">
                  <c:v>507.46</c:v>
                </c:pt>
                <c:pt idx="2918">
                  <c:v>507.46</c:v>
                </c:pt>
                <c:pt idx="2919">
                  <c:v>507.46</c:v>
                </c:pt>
                <c:pt idx="2920">
                  <c:v>507.45</c:v>
                </c:pt>
                <c:pt idx="2921">
                  <c:v>507.45</c:v>
                </c:pt>
                <c:pt idx="2922">
                  <c:v>507.45</c:v>
                </c:pt>
                <c:pt idx="2923">
                  <c:v>507.45</c:v>
                </c:pt>
                <c:pt idx="2924">
                  <c:v>507.45</c:v>
                </c:pt>
                <c:pt idx="2925">
                  <c:v>507.45</c:v>
                </c:pt>
                <c:pt idx="2926">
                  <c:v>507.45</c:v>
                </c:pt>
                <c:pt idx="2927">
                  <c:v>507.45</c:v>
                </c:pt>
                <c:pt idx="2928">
                  <c:v>507.45</c:v>
                </c:pt>
                <c:pt idx="2929">
                  <c:v>507.45</c:v>
                </c:pt>
                <c:pt idx="2930">
                  <c:v>507.45</c:v>
                </c:pt>
                <c:pt idx="2931">
                  <c:v>507.45</c:v>
                </c:pt>
                <c:pt idx="2932">
                  <c:v>507.45</c:v>
                </c:pt>
                <c:pt idx="2933">
                  <c:v>507.45</c:v>
                </c:pt>
                <c:pt idx="2934">
                  <c:v>507.45</c:v>
                </c:pt>
                <c:pt idx="2935">
                  <c:v>507.45</c:v>
                </c:pt>
                <c:pt idx="2936">
                  <c:v>507.45</c:v>
                </c:pt>
                <c:pt idx="2937">
                  <c:v>507.45</c:v>
                </c:pt>
                <c:pt idx="2938">
                  <c:v>507.45</c:v>
                </c:pt>
                <c:pt idx="2939">
                  <c:v>507.45</c:v>
                </c:pt>
                <c:pt idx="2940">
                  <c:v>507.45</c:v>
                </c:pt>
                <c:pt idx="2941">
                  <c:v>507.45</c:v>
                </c:pt>
                <c:pt idx="2942">
                  <c:v>507.45</c:v>
                </c:pt>
                <c:pt idx="2943">
                  <c:v>507.44</c:v>
                </c:pt>
                <c:pt idx="2944">
                  <c:v>507.44</c:v>
                </c:pt>
                <c:pt idx="2945">
                  <c:v>507.44</c:v>
                </c:pt>
                <c:pt idx="2946">
                  <c:v>507.44</c:v>
                </c:pt>
                <c:pt idx="2947">
                  <c:v>507.44</c:v>
                </c:pt>
                <c:pt idx="2948">
                  <c:v>507.44</c:v>
                </c:pt>
                <c:pt idx="2949">
                  <c:v>507.44</c:v>
                </c:pt>
                <c:pt idx="2950">
                  <c:v>507.44</c:v>
                </c:pt>
                <c:pt idx="2951">
                  <c:v>507.44</c:v>
                </c:pt>
                <c:pt idx="2952">
                  <c:v>507.44</c:v>
                </c:pt>
                <c:pt idx="2953">
                  <c:v>507.44</c:v>
                </c:pt>
                <c:pt idx="2954">
                  <c:v>507.44</c:v>
                </c:pt>
                <c:pt idx="2955">
                  <c:v>507.44</c:v>
                </c:pt>
                <c:pt idx="2956">
                  <c:v>507.44</c:v>
                </c:pt>
                <c:pt idx="2957">
                  <c:v>507.44</c:v>
                </c:pt>
                <c:pt idx="2958">
                  <c:v>507.44</c:v>
                </c:pt>
                <c:pt idx="2959">
                  <c:v>507.44</c:v>
                </c:pt>
                <c:pt idx="2960">
                  <c:v>507.44</c:v>
                </c:pt>
                <c:pt idx="2961">
                  <c:v>507.44</c:v>
                </c:pt>
                <c:pt idx="2962">
                  <c:v>507.44</c:v>
                </c:pt>
                <c:pt idx="2963">
                  <c:v>507.44</c:v>
                </c:pt>
                <c:pt idx="2964">
                  <c:v>507.44</c:v>
                </c:pt>
                <c:pt idx="2965">
                  <c:v>507.44</c:v>
                </c:pt>
                <c:pt idx="2966">
                  <c:v>507.43</c:v>
                </c:pt>
                <c:pt idx="2967">
                  <c:v>507.43</c:v>
                </c:pt>
                <c:pt idx="2968">
                  <c:v>507.43</c:v>
                </c:pt>
                <c:pt idx="2969">
                  <c:v>507.43</c:v>
                </c:pt>
                <c:pt idx="2970">
                  <c:v>507.43</c:v>
                </c:pt>
                <c:pt idx="2971">
                  <c:v>507.43</c:v>
                </c:pt>
                <c:pt idx="2972">
                  <c:v>507.43</c:v>
                </c:pt>
                <c:pt idx="2973">
                  <c:v>507.43</c:v>
                </c:pt>
                <c:pt idx="2974">
                  <c:v>507.43</c:v>
                </c:pt>
                <c:pt idx="2975">
                  <c:v>507.43</c:v>
                </c:pt>
                <c:pt idx="2976">
                  <c:v>507.43</c:v>
                </c:pt>
                <c:pt idx="2977">
                  <c:v>507.43</c:v>
                </c:pt>
                <c:pt idx="2978">
                  <c:v>507.43</c:v>
                </c:pt>
                <c:pt idx="2979">
                  <c:v>507.43</c:v>
                </c:pt>
                <c:pt idx="2980">
                  <c:v>507.43</c:v>
                </c:pt>
                <c:pt idx="2981">
                  <c:v>507.43</c:v>
                </c:pt>
                <c:pt idx="2982">
                  <c:v>507.43</c:v>
                </c:pt>
                <c:pt idx="2983">
                  <c:v>507.43</c:v>
                </c:pt>
                <c:pt idx="2984">
                  <c:v>507.43</c:v>
                </c:pt>
                <c:pt idx="2985">
                  <c:v>507.43</c:v>
                </c:pt>
                <c:pt idx="2986">
                  <c:v>507.43</c:v>
                </c:pt>
                <c:pt idx="2987">
                  <c:v>507.43</c:v>
                </c:pt>
                <c:pt idx="2988">
                  <c:v>507.43</c:v>
                </c:pt>
                <c:pt idx="2989">
                  <c:v>507.43</c:v>
                </c:pt>
                <c:pt idx="2990">
                  <c:v>507.43</c:v>
                </c:pt>
                <c:pt idx="2991">
                  <c:v>507.43</c:v>
                </c:pt>
                <c:pt idx="2992">
                  <c:v>507.43</c:v>
                </c:pt>
                <c:pt idx="2993">
                  <c:v>507.42</c:v>
                </c:pt>
                <c:pt idx="2994">
                  <c:v>507.42</c:v>
                </c:pt>
                <c:pt idx="2995">
                  <c:v>507.42</c:v>
                </c:pt>
                <c:pt idx="2996">
                  <c:v>507.42</c:v>
                </c:pt>
                <c:pt idx="2997">
                  <c:v>507.42</c:v>
                </c:pt>
                <c:pt idx="2998">
                  <c:v>507.42</c:v>
                </c:pt>
                <c:pt idx="2999">
                  <c:v>507.42</c:v>
                </c:pt>
                <c:pt idx="3000">
                  <c:v>507.42</c:v>
                </c:pt>
                <c:pt idx="3001">
                  <c:v>507.42</c:v>
                </c:pt>
                <c:pt idx="3002">
                  <c:v>507.42</c:v>
                </c:pt>
                <c:pt idx="3003">
                  <c:v>507.42</c:v>
                </c:pt>
                <c:pt idx="3004">
                  <c:v>507.42</c:v>
                </c:pt>
                <c:pt idx="3005">
                  <c:v>507.42</c:v>
                </c:pt>
                <c:pt idx="3006">
                  <c:v>507.42</c:v>
                </c:pt>
                <c:pt idx="3007">
                  <c:v>507.42</c:v>
                </c:pt>
                <c:pt idx="3008">
                  <c:v>507.42</c:v>
                </c:pt>
                <c:pt idx="3009">
                  <c:v>507.42</c:v>
                </c:pt>
                <c:pt idx="3010">
                  <c:v>507.42</c:v>
                </c:pt>
                <c:pt idx="3011">
                  <c:v>507.42</c:v>
                </c:pt>
                <c:pt idx="3012">
                  <c:v>507.42</c:v>
                </c:pt>
                <c:pt idx="3013">
                  <c:v>507.42</c:v>
                </c:pt>
                <c:pt idx="3014">
                  <c:v>507.42</c:v>
                </c:pt>
                <c:pt idx="3015">
                  <c:v>507.42</c:v>
                </c:pt>
                <c:pt idx="3016">
                  <c:v>507.42</c:v>
                </c:pt>
                <c:pt idx="3017">
                  <c:v>507.42</c:v>
                </c:pt>
                <c:pt idx="3018">
                  <c:v>507.42</c:v>
                </c:pt>
                <c:pt idx="3019">
                  <c:v>507.42</c:v>
                </c:pt>
                <c:pt idx="3020">
                  <c:v>507.42</c:v>
                </c:pt>
                <c:pt idx="3021">
                  <c:v>507.42</c:v>
                </c:pt>
                <c:pt idx="3022">
                  <c:v>507.41</c:v>
                </c:pt>
                <c:pt idx="3023">
                  <c:v>507.41</c:v>
                </c:pt>
                <c:pt idx="3024">
                  <c:v>507.41</c:v>
                </c:pt>
                <c:pt idx="3025">
                  <c:v>507.41</c:v>
                </c:pt>
                <c:pt idx="3026">
                  <c:v>507.41</c:v>
                </c:pt>
                <c:pt idx="3027">
                  <c:v>507.41</c:v>
                </c:pt>
                <c:pt idx="3028">
                  <c:v>507.41</c:v>
                </c:pt>
                <c:pt idx="3029">
                  <c:v>507.41</c:v>
                </c:pt>
                <c:pt idx="3030">
                  <c:v>507.41</c:v>
                </c:pt>
                <c:pt idx="3031">
                  <c:v>507.41</c:v>
                </c:pt>
                <c:pt idx="3032">
                  <c:v>507.41</c:v>
                </c:pt>
                <c:pt idx="3033">
                  <c:v>507.41</c:v>
                </c:pt>
                <c:pt idx="3034">
                  <c:v>507.41</c:v>
                </c:pt>
                <c:pt idx="3035">
                  <c:v>507.41</c:v>
                </c:pt>
                <c:pt idx="3036">
                  <c:v>507.41</c:v>
                </c:pt>
                <c:pt idx="3037">
                  <c:v>507.41</c:v>
                </c:pt>
                <c:pt idx="3038">
                  <c:v>507.41</c:v>
                </c:pt>
                <c:pt idx="3039">
                  <c:v>507.41</c:v>
                </c:pt>
                <c:pt idx="3040">
                  <c:v>507.41</c:v>
                </c:pt>
                <c:pt idx="3041">
                  <c:v>507.41</c:v>
                </c:pt>
                <c:pt idx="3042">
                  <c:v>507.41</c:v>
                </c:pt>
                <c:pt idx="3043">
                  <c:v>507.41</c:v>
                </c:pt>
                <c:pt idx="3044">
                  <c:v>507.41</c:v>
                </c:pt>
                <c:pt idx="3045">
                  <c:v>507.41</c:v>
                </c:pt>
                <c:pt idx="3046">
                  <c:v>507.41</c:v>
                </c:pt>
                <c:pt idx="3047">
                  <c:v>507.41</c:v>
                </c:pt>
                <c:pt idx="3048">
                  <c:v>507.4</c:v>
                </c:pt>
                <c:pt idx="3049">
                  <c:v>507.4</c:v>
                </c:pt>
                <c:pt idx="3050">
                  <c:v>507.4</c:v>
                </c:pt>
                <c:pt idx="3051">
                  <c:v>507.4</c:v>
                </c:pt>
                <c:pt idx="3052">
                  <c:v>507.4</c:v>
                </c:pt>
                <c:pt idx="3053">
                  <c:v>507.4</c:v>
                </c:pt>
                <c:pt idx="3054">
                  <c:v>507.4</c:v>
                </c:pt>
                <c:pt idx="3055">
                  <c:v>507.4</c:v>
                </c:pt>
                <c:pt idx="3056">
                  <c:v>507.4</c:v>
                </c:pt>
                <c:pt idx="3057">
                  <c:v>507.4</c:v>
                </c:pt>
                <c:pt idx="3058">
                  <c:v>507.4</c:v>
                </c:pt>
                <c:pt idx="3059">
                  <c:v>507.4</c:v>
                </c:pt>
                <c:pt idx="3060">
                  <c:v>507.4</c:v>
                </c:pt>
                <c:pt idx="3061">
                  <c:v>507.4</c:v>
                </c:pt>
                <c:pt idx="3062">
                  <c:v>507.4</c:v>
                </c:pt>
                <c:pt idx="3063">
                  <c:v>507.4</c:v>
                </c:pt>
                <c:pt idx="3064">
                  <c:v>507.4</c:v>
                </c:pt>
                <c:pt idx="3065">
                  <c:v>507.4</c:v>
                </c:pt>
                <c:pt idx="3066">
                  <c:v>507.4</c:v>
                </c:pt>
                <c:pt idx="3067">
                  <c:v>507.4</c:v>
                </c:pt>
                <c:pt idx="3068">
                  <c:v>507.4</c:v>
                </c:pt>
                <c:pt idx="3069">
                  <c:v>507.4</c:v>
                </c:pt>
                <c:pt idx="3070">
                  <c:v>507.4</c:v>
                </c:pt>
                <c:pt idx="3071">
                  <c:v>507.4</c:v>
                </c:pt>
                <c:pt idx="3072">
                  <c:v>507.4</c:v>
                </c:pt>
                <c:pt idx="3073">
                  <c:v>507.39</c:v>
                </c:pt>
                <c:pt idx="3074">
                  <c:v>507.39</c:v>
                </c:pt>
                <c:pt idx="3075">
                  <c:v>507.39</c:v>
                </c:pt>
                <c:pt idx="3076">
                  <c:v>507.39</c:v>
                </c:pt>
                <c:pt idx="3077">
                  <c:v>507.39</c:v>
                </c:pt>
                <c:pt idx="3078">
                  <c:v>507.39</c:v>
                </c:pt>
                <c:pt idx="3079">
                  <c:v>507.39</c:v>
                </c:pt>
                <c:pt idx="3080">
                  <c:v>507.39</c:v>
                </c:pt>
                <c:pt idx="3081">
                  <c:v>507.39</c:v>
                </c:pt>
                <c:pt idx="3082">
                  <c:v>507.39</c:v>
                </c:pt>
                <c:pt idx="3083">
                  <c:v>507.39</c:v>
                </c:pt>
                <c:pt idx="3084">
                  <c:v>507.39</c:v>
                </c:pt>
                <c:pt idx="3085">
                  <c:v>507.39</c:v>
                </c:pt>
                <c:pt idx="3086">
                  <c:v>507.39</c:v>
                </c:pt>
                <c:pt idx="3087">
                  <c:v>507.39</c:v>
                </c:pt>
                <c:pt idx="3088">
                  <c:v>507.39</c:v>
                </c:pt>
                <c:pt idx="3089">
                  <c:v>507.39</c:v>
                </c:pt>
                <c:pt idx="3090">
                  <c:v>507.39</c:v>
                </c:pt>
                <c:pt idx="3091">
                  <c:v>507.39</c:v>
                </c:pt>
                <c:pt idx="3092">
                  <c:v>507.39</c:v>
                </c:pt>
                <c:pt idx="3093">
                  <c:v>507.39</c:v>
                </c:pt>
                <c:pt idx="3094">
                  <c:v>507.39</c:v>
                </c:pt>
                <c:pt idx="3095">
                  <c:v>507.39</c:v>
                </c:pt>
                <c:pt idx="3096">
                  <c:v>507.39</c:v>
                </c:pt>
                <c:pt idx="3097">
                  <c:v>507.39</c:v>
                </c:pt>
                <c:pt idx="3098">
                  <c:v>507.39</c:v>
                </c:pt>
                <c:pt idx="3099">
                  <c:v>507.38</c:v>
                </c:pt>
                <c:pt idx="3100">
                  <c:v>507.38</c:v>
                </c:pt>
                <c:pt idx="3101">
                  <c:v>507.38</c:v>
                </c:pt>
                <c:pt idx="3102">
                  <c:v>507.38</c:v>
                </c:pt>
                <c:pt idx="3103">
                  <c:v>507.38</c:v>
                </c:pt>
                <c:pt idx="3104">
                  <c:v>507.38</c:v>
                </c:pt>
                <c:pt idx="3105">
                  <c:v>507.38</c:v>
                </c:pt>
                <c:pt idx="3106">
                  <c:v>507.38</c:v>
                </c:pt>
                <c:pt idx="3107">
                  <c:v>507.38</c:v>
                </c:pt>
                <c:pt idx="3108">
                  <c:v>507.38</c:v>
                </c:pt>
                <c:pt idx="3109">
                  <c:v>507.38</c:v>
                </c:pt>
                <c:pt idx="3110">
                  <c:v>507.38</c:v>
                </c:pt>
                <c:pt idx="3111">
                  <c:v>507.38</c:v>
                </c:pt>
                <c:pt idx="3112">
                  <c:v>507.38</c:v>
                </c:pt>
                <c:pt idx="3113">
                  <c:v>507.38</c:v>
                </c:pt>
                <c:pt idx="3114">
                  <c:v>507.38</c:v>
                </c:pt>
                <c:pt idx="3115">
                  <c:v>507.38</c:v>
                </c:pt>
                <c:pt idx="3116">
                  <c:v>507.38</c:v>
                </c:pt>
                <c:pt idx="3117">
                  <c:v>507.38</c:v>
                </c:pt>
                <c:pt idx="3118">
                  <c:v>507.38</c:v>
                </c:pt>
                <c:pt idx="3119">
                  <c:v>507.38</c:v>
                </c:pt>
                <c:pt idx="3120">
                  <c:v>507.38</c:v>
                </c:pt>
                <c:pt idx="3121">
                  <c:v>507.38</c:v>
                </c:pt>
                <c:pt idx="3122">
                  <c:v>507.38</c:v>
                </c:pt>
                <c:pt idx="3123">
                  <c:v>507.38</c:v>
                </c:pt>
                <c:pt idx="3124">
                  <c:v>507.38</c:v>
                </c:pt>
                <c:pt idx="3125">
                  <c:v>507.38</c:v>
                </c:pt>
                <c:pt idx="3126">
                  <c:v>507.38</c:v>
                </c:pt>
                <c:pt idx="3127">
                  <c:v>507.38</c:v>
                </c:pt>
                <c:pt idx="3128">
                  <c:v>507.37</c:v>
                </c:pt>
                <c:pt idx="3129">
                  <c:v>507.37</c:v>
                </c:pt>
                <c:pt idx="3130">
                  <c:v>507.37</c:v>
                </c:pt>
                <c:pt idx="3131">
                  <c:v>507.37</c:v>
                </c:pt>
                <c:pt idx="3132">
                  <c:v>507.37</c:v>
                </c:pt>
                <c:pt idx="3133">
                  <c:v>507.37</c:v>
                </c:pt>
                <c:pt idx="3134">
                  <c:v>507.37</c:v>
                </c:pt>
                <c:pt idx="3135">
                  <c:v>507.37</c:v>
                </c:pt>
                <c:pt idx="3136">
                  <c:v>507.37</c:v>
                </c:pt>
                <c:pt idx="3137">
                  <c:v>507.37</c:v>
                </c:pt>
                <c:pt idx="3138">
                  <c:v>507.37</c:v>
                </c:pt>
                <c:pt idx="3139">
                  <c:v>507.37</c:v>
                </c:pt>
                <c:pt idx="3140">
                  <c:v>507.37</c:v>
                </c:pt>
                <c:pt idx="3141">
                  <c:v>507.37</c:v>
                </c:pt>
                <c:pt idx="3142">
                  <c:v>507.37</c:v>
                </c:pt>
                <c:pt idx="3143">
                  <c:v>507.37</c:v>
                </c:pt>
                <c:pt idx="3144">
                  <c:v>507.37</c:v>
                </c:pt>
                <c:pt idx="3145">
                  <c:v>507.37</c:v>
                </c:pt>
                <c:pt idx="3146">
                  <c:v>507.37</c:v>
                </c:pt>
                <c:pt idx="3147">
                  <c:v>507.37</c:v>
                </c:pt>
                <c:pt idx="3148">
                  <c:v>507.37</c:v>
                </c:pt>
                <c:pt idx="3149">
                  <c:v>507.37</c:v>
                </c:pt>
                <c:pt idx="3150">
                  <c:v>507.37</c:v>
                </c:pt>
                <c:pt idx="3151">
                  <c:v>507.37</c:v>
                </c:pt>
                <c:pt idx="3152">
                  <c:v>507.37</c:v>
                </c:pt>
                <c:pt idx="3153">
                  <c:v>507.37</c:v>
                </c:pt>
                <c:pt idx="3154">
                  <c:v>507.37</c:v>
                </c:pt>
                <c:pt idx="3155">
                  <c:v>507.37</c:v>
                </c:pt>
                <c:pt idx="3156">
                  <c:v>507.37</c:v>
                </c:pt>
                <c:pt idx="3157">
                  <c:v>507.37</c:v>
                </c:pt>
                <c:pt idx="3158">
                  <c:v>507.36</c:v>
                </c:pt>
                <c:pt idx="3159">
                  <c:v>507.36</c:v>
                </c:pt>
                <c:pt idx="3160">
                  <c:v>507.36</c:v>
                </c:pt>
                <c:pt idx="3161">
                  <c:v>507.36</c:v>
                </c:pt>
                <c:pt idx="3162">
                  <c:v>507.36</c:v>
                </c:pt>
                <c:pt idx="3163">
                  <c:v>507.36</c:v>
                </c:pt>
                <c:pt idx="3164">
                  <c:v>507.36</c:v>
                </c:pt>
                <c:pt idx="3165">
                  <c:v>507.36</c:v>
                </c:pt>
                <c:pt idx="3166">
                  <c:v>507.36</c:v>
                </c:pt>
                <c:pt idx="3167">
                  <c:v>507.36</c:v>
                </c:pt>
                <c:pt idx="3168">
                  <c:v>507.36</c:v>
                </c:pt>
                <c:pt idx="3169">
                  <c:v>507.36</c:v>
                </c:pt>
                <c:pt idx="3170">
                  <c:v>507.36</c:v>
                </c:pt>
                <c:pt idx="3171">
                  <c:v>507.36</c:v>
                </c:pt>
                <c:pt idx="3172">
                  <c:v>507.36</c:v>
                </c:pt>
                <c:pt idx="3173">
                  <c:v>507.36</c:v>
                </c:pt>
                <c:pt idx="3174">
                  <c:v>507.36</c:v>
                </c:pt>
                <c:pt idx="3175">
                  <c:v>507.36</c:v>
                </c:pt>
                <c:pt idx="3176">
                  <c:v>507.36</c:v>
                </c:pt>
                <c:pt idx="3177">
                  <c:v>507.36</c:v>
                </c:pt>
                <c:pt idx="3178">
                  <c:v>507.36</c:v>
                </c:pt>
                <c:pt idx="3179">
                  <c:v>507.36</c:v>
                </c:pt>
                <c:pt idx="3180">
                  <c:v>507.36</c:v>
                </c:pt>
                <c:pt idx="3181">
                  <c:v>507.36</c:v>
                </c:pt>
                <c:pt idx="3182">
                  <c:v>507.36</c:v>
                </c:pt>
                <c:pt idx="3183">
                  <c:v>507.36</c:v>
                </c:pt>
                <c:pt idx="3184">
                  <c:v>507.36</c:v>
                </c:pt>
                <c:pt idx="3185">
                  <c:v>507.36</c:v>
                </c:pt>
                <c:pt idx="3186">
                  <c:v>507.36</c:v>
                </c:pt>
                <c:pt idx="3187">
                  <c:v>507.36</c:v>
                </c:pt>
                <c:pt idx="3188">
                  <c:v>507.36</c:v>
                </c:pt>
                <c:pt idx="3189">
                  <c:v>507.36</c:v>
                </c:pt>
                <c:pt idx="3190">
                  <c:v>507.35</c:v>
                </c:pt>
                <c:pt idx="3191">
                  <c:v>507.35</c:v>
                </c:pt>
                <c:pt idx="3192">
                  <c:v>507.35</c:v>
                </c:pt>
                <c:pt idx="3193">
                  <c:v>507.35</c:v>
                </c:pt>
                <c:pt idx="3194">
                  <c:v>507.35</c:v>
                </c:pt>
                <c:pt idx="3195">
                  <c:v>507.35</c:v>
                </c:pt>
                <c:pt idx="3196">
                  <c:v>507.35</c:v>
                </c:pt>
                <c:pt idx="3197">
                  <c:v>507.35</c:v>
                </c:pt>
                <c:pt idx="3198">
                  <c:v>507.35</c:v>
                </c:pt>
                <c:pt idx="3199">
                  <c:v>507.35</c:v>
                </c:pt>
                <c:pt idx="3200">
                  <c:v>507.35</c:v>
                </c:pt>
                <c:pt idx="3201">
                  <c:v>507.35</c:v>
                </c:pt>
                <c:pt idx="3202">
                  <c:v>507.35</c:v>
                </c:pt>
                <c:pt idx="3203">
                  <c:v>507.35</c:v>
                </c:pt>
                <c:pt idx="3204">
                  <c:v>507.35</c:v>
                </c:pt>
                <c:pt idx="3205">
                  <c:v>507.35</c:v>
                </c:pt>
                <c:pt idx="3206">
                  <c:v>507.35</c:v>
                </c:pt>
                <c:pt idx="3207">
                  <c:v>507.35</c:v>
                </c:pt>
                <c:pt idx="3208">
                  <c:v>507.35</c:v>
                </c:pt>
                <c:pt idx="3209">
                  <c:v>507.35</c:v>
                </c:pt>
                <c:pt idx="3210">
                  <c:v>507.35</c:v>
                </c:pt>
                <c:pt idx="3211">
                  <c:v>507.35</c:v>
                </c:pt>
                <c:pt idx="3212">
                  <c:v>507.35</c:v>
                </c:pt>
                <c:pt idx="3213">
                  <c:v>507.35</c:v>
                </c:pt>
                <c:pt idx="3214">
                  <c:v>507.35</c:v>
                </c:pt>
                <c:pt idx="3215">
                  <c:v>507.35</c:v>
                </c:pt>
                <c:pt idx="3216">
                  <c:v>507.35</c:v>
                </c:pt>
                <c:pt idx="3217">
                  <c:v>507.35</c:v>
                </c:pt>
                <c:pt idx="3218">
                  <c:v>507.35</c:v>
                </c:pt>
                <c:pt idx="3219">
                  <c:v>507.35</c:v>
                </c:pt>
                <c:pt idx="3220">
                  <c:v>507.35</c:v>
                </c:pt>
                <c:pt idx="3221">
                  <c:v>507.35</c:v>
                </c:pt>
                <c:pt idx="3222">
                  <c:v>507.35</c:v>
                </c:pt>
                <c:pt idx="3223">
                  <c:v>507.35</c:v>
                </c:pt>
                <c:pt idx="3224">
                  <c:v>507.35</c:v>
                </c:pt>
                <c:pt idx="3225">
                  <c:v>507.35</c:v>
                </c:pt>
                <c:pt idx="3226">
                  <c:v>507.35</c:v>
                </c:pt>
                <c:pt idx="3227">
                  <c:v>507.34</c:v>
                </c:pt>
                <c:pt idx="3228">
                  <c:v>507.34</c:v>
                </c:pt>
                <c:pt idx="3229">
                  <c:v>507.34</c:v>
                </c:pt>
                <c:pt idx="3230">
                  <c:v>507.34</c:v>
                </c:pt>
                <c:pt idx="3231">
                  <c:v>507.34</c:v>
                </c:pt>
                <c:pt idx="3232">
                  <c:v>507.34</c:v>
                </c:pt>
                <c:pt idx="3233">
                  <c:v>507.35</c:v>
                </c:pt>
                <c:pt idx="3234">
                  <c:v>507.35</c:v>
                </c:pt>
                <c:pt idx="3235">
                  <c:v>507.35</c:v>
                </c:pt>
                <c:pt idx="3236">
                  <c:v>507.35</c:v>
                </c:pt>
                <c:pt idx="3237">
                  <c:v>507.35</c:v>
                </c:pt>
                <c:pt idx="3238">
                  <c:v>507.34</c:v>
                </c:pt>
                <c:pt idx="3239">
                  <c:v>507.34</c:v>
                </c:pt>
                <c:pt idx="3240">
                  <c:v>507.34</c:v>
                </c:pt>
                <c:pt idx="3241">
                  <c:v>507.34</c:v>
                </c:pt>
                <c:pt idx="3242">
                  <c:v>507.34</c:v>
                </c:pt>
                <c:pt idx="3243">
                  <c:v>507.34</c:v>
                </c:pt>
                <c:pt idx="3244">
                  <c:v>507.34</c:v>
                </c:pt>
                <c:pt idx="3245">
                  <c:v>507.34</c:v>
                </c:pt>
                <c:pt idx="3246">
                  <c:v>507.34</c:v>
                </c:pt>
                <c:pt idx="3247">
                  <c:v>507.34</c:v>
                </c:pt>
                <c:pt idx="3248">
                  <c:v>507.34</c:v>
                </c:pt>
                <c:pt idx="3249">
                  <c:v>507.34</c:v>
                </c:pt>
                <c:pt idx="3250">
                  <c:v>507.34</c:v>
                </c:pt>
                <c:pt idx="3251">
                  <c:v>507.34</c:v>
                </c:pt>
                <c:pt idx="3252">
                  <c:v>507.34</c:v>
                </c:pt>
                <c:pt idx="3253">
                  <c:v>507.34</c:v>
                </c:pt>
                <c:pt idx="3254">
                  <c:v>507.34</c:v>
                </c:pt>
                <c:pt idx="3255">
                  <c:v>507.34</c:v>
                </c:pt>
                <c:pt idx="3256">
                  <c:v>507.34</c:v>
                </c:pt>
                <c:pt idx="3257">
                  <c:v>507.34</c:v>
                </c:pt>
                <c:pt idx="3258">
                  <c:v>507.33</c:v>
                </c:pt>
                <c:pt idx="3259">
                  <c:v>507.33</c:v>
                </c:pt>
                <c:pt idx="3260">
                  <c:v>507.33</c:v>
                </c:pt>
                <c:pt idx="3261">
                  <c:v>507.33</c:v>
                </c:pt>
                <c:pt idx="3262">
                  <c:v>507.33</c:v>
                </c:pt>
                <c:pt idx="3263">
                  <c:v>507.33</c:v>
                </c:pt>
                <c:pt idx="3264">
                  <c:v>507.33</c:v>
                </c:pt>
                <c:pt idx="3265">
                  <c:v>507.33</c:v>
                </c:pt>
                <c:pt idx="3266">
                  <c:v>507.33</c:v>
                </c:pt>
                <c:pt idx="3267">
                  <c:v>507.33</c:v>
                </c:pt>
                <c:pt idx="3268">
                  <c:v>507.33</c:v>
                </c:pt>
                <c:pt idx="3269">
                  <c:v>507.33</c:v>
                </c:pt>
                <c:pt idx="3270">
                  <c:v>507.33</c:v>
                </c:pt>
                <c:pt idx="3271">
                  <c:v>507.33</c:v>
                </c:pt>
                <c:pt idx="3272">
                  <c:v>507.33</c:v>
                </c:pt>
                <c:pt idx="3273">
                  <c:v>507.33</c:v>
                </c:pt>
                <c:pt idx="3274">
                  <c:v>507.33</c:v>
                </c:pt>
                <c:pt idx="3275">
                  <c:v>507.33</c:v>
                </c:pt>
                <c:pt idx="3276">
                  <c:v>507.33</c:v>
                </c:pt>
                <c:pt idx="3277">
                  <c:v>507.33</c:v>
                </c:pt>
                <c:pt idx="3278">
                  <c:v>507.32</c:v>
                </c:pt>
                <c:pt idx="3279">
                  <c:v>507.32</c:v>
                </c:pt>
                <c:pt idx="3280">
                  <c:v>507.32</c:v>
                </c:pt>
                <c:pt idx="3281">
                  <c:v>507.32</c:v>
                </c:pt>
                <c:pt idx="3282">
                  <c:v>507.32</c:v>
                </c:pt>
                <c:pt idx="3283">
                  <c:v>507.32</c:v>
                </c:pt>
                <c:pt idx="3284">
                  <c:v>507.32</c:v>
                </c:pt>
                <c:pt idx="3285">
                  <c:v>507.32</c:v>
                </c:pt>
                <c:pt idx="3286">
                  <c:v>507.32</c:v>
                </c:pt>
                <c:pt idx="3287">
                  <c:v>507.32</c:v>
                </c:pt>
                <c:pt idx="3288">
                  <c:v>507.32</c:v>
                </c:pt>
                <c:pt idx="3289">
                  <c:v>507.32</c:v>
                </c:pt>
                <c:pt idx="3290">
                  <c:v>507.32</c:v>
                </c:pt>
                <c:pt idx="3291">
                  <c:v>507.32</c:v>
                </c:pt>
                <c:pt idx="3292">
                  <c:v>507.32</c:v>
                </c:pt>
                <c:pt idx="3293">
                  <c:v>507.32</c:v>
                </c:pt>
                <c:pt idx="3294">
                  <c:v>507.32</c:v>
                </c:pt>
                <c:pt idx="3295">
                  <c:v>507.32</c:v>
                </c:pt>
                <c:pt idx="3296">
                  <c:v>507.32</c:v>
                </c:pt>
                <c:pt idx="3297">
                  <c:v>507.32</c:v>
                </c:pt>
                <c:pt idx="3298">
                  <c:v>507.31</c:v>
                </c:pt>
                <c:pt idx="3299">
                  <c:v>507.31</c:v>
                </c:pt>
                <c:pt idx="3300">
                  <c:v>507.31</c:v>
                </c:pt>
                <c:pt idx="3301">
                  <c:v>507.31</c:v>
                </c:pt>
                <c:pt idx="3302">
                  <c:v>507.31</c:v>
                </c:pt>
                <c:pt idx="3303">
                  <c:v>507.31</c:v>
                </c:pt>
                <c:pt idx="3304">
                  <c:v>507.31</c:v>
                </c:pt>
                <c:pt idx="3305">
                  <c:v>507.31</c:v>
                </c:pt>
                <c:pt idx="3306">
                  <c:v>507.31</c:v>
                </c:pt>
                <c:pt idx="3307">
                  <c:v>507.31</c:v>
                </c:pt>
                <c:pt idx="3308">
                  <c:v>507.31</c:v>
                </c:pt>
                <c:pt idx="3309">
                  <c:v>507.31</c:v>
                </c:pt>
                <c:pt idx="3310">
                  <c:v>507.31</c:v>
                </c:pt>
                <c:pt idx="3311">
                  <c:v>507.31</c:v>
                </c:pt>
                <c:pt idx="3312">
                  <c:v>507.31</c:v>
                </c:pt>
                <c:pt idx="3313">
                  <c:v>507.31</c:v>
                </c:pt>
                <c:pt idx="3314">
                  <c:v>507.31</c:v>
                </c:pt>
                <c:pt idx="3315">
                  <c:v>507.31</c:v>
                </c:pt>
                <c:pt idx="3316">
                  <c:v>507.31</c:v>
                </c:pt>
                <c:pt idx="3317">
                  <c:v>507.31</c:v>
                </c:pt>
                <c:pt idx="3318">
                  <c:v>507.3</c:v>
                </c:pt>
                <c:pt idx="3319">
                  <c:v>507.3</c:v>
                </c:pt>
                <c:pt idx="3320">
                  <c:v>507.3</c:v>
                </c:pt>
                <c:pt idx="3321">
                  <c:v>507.3</c:v>
                </c:pt>
                <c:pt idx="3322">
                  <c:v>507.3</c:v>
                </c:pt>
                <c:pt idx="3323">
                  <c:v>507.3</c:v>
                </c:pt>
                <c:pt idx="3324">
                  <c:v>507.3</c:v>
                </c:pt>
                <c:pt idx="3325">
                  <c:v>507.3</c:v>
                </c:pt>
                <c:pt idx="3326">
                  <c:v>507.3</c:v>
                </c:pt>
                <c:pt idx="3327">
                  <c:v>507.3</c:v>
                </c:pt>
                <c:pt idx="3328">
                  <c:v>507.3</c:v>
                </c:pt>
                <c:pt idx="3329">
                  <c:v>507.3</c:v>
                </c:pt>
                <c:pt idx="3330">
                  <c:v>507.3</c:v>
                </c:pt>
                <c:pt idx="3331">
                  <c:v>507.3</c:v>
                </c:pt>
                <c:pt idx="3332">
                  <c:v>507.3</c:v>
                </c:pt>
                <c:pt idx="3333">
                  <c:v>507.3</c:v>
                </c:pt>
                <c:pt idx="3334">
                  <c:v>507.3</c:v>
                </c:pt>
                <c:pt idx="3335">
                  <c:v>507.3</c:v>
                </c:pt>
                <c:pt idx="3336">
                  <c:v>507.3</c:v>
                </c:pt>
                <c:pt idx="3337">
                  <c:v>507.3</c:v>
                </c:pt>
                <c:pt idx="3338">
                  <c:v>507.3</c:v>
                </c:pt>
                <c:pt idx="3339">
                  <c:v>507.3</c:v>
                </c:pt>
                <c:pt idx="3340">
                  <c:v>507.29</c:v>
                </c:pt>
                <c:pt idx="3341">
                  <c:v>507.29</c:v>
                </c:pt>
                <c:pt idx="3342">
                  <c:v>507.29</c:v>
                </c:pt>
                <c:pt idx="3343">
                  <c:v>507.29</c:v>
                </c:pt>
                <c:pt idx="3344">
                  <c:v>507.29</c:v>
                </c:pt>
                <c:pt idx="3345">
                  <c:v>507.29</c:v>
                </c:pt>
                <c:pt idx="3346">
                  <c:v>507.29</c:v>
                </c:pt>
                <c:pt idx="3347">
                  <c:v>507.29</c:v>
                </c:pt>
                <c:pt idx="3348">
                  <c:v>507.29</c:v>
                </c:pt>
                <c:pt idx="3349">
                  <c:v>507.29</c:v>
                </c:pt>
                <c:pt idx="3350">
                  <c:v>507.29</c:v>
                </c:pt>
                <c:pt idx="3351">
                  <c:v>507.29</c:v>
                </c:pt>
                <c:pt idx="3352">
                  <c:v>507.29</c:v>
                </c:pt>
                <c:pt idx="3353">
                  <c:v>507.29</c:v>
                </c:pt>
                <c:pt idx="3354">
                  <c:v>507.29</c:v>
                </c:pt>
                <c:pt idx="3355">
                  <c:v>507.29</c:v>
                </c:pt>
                <c:pt idx="3356">
                  <c:v>507.29</c:v>
                </c:pt>
                <c:pt idx="3357">
                  <c:v>507.29</c:v>
                </c:pt>
                <c:pt idx="3358">
                  <c:v>507.29</c:v>
                </c:pt>
                <c:pt idx="3359">
                  <c:v>507.29</c:v>
                </c:pt>
                <c:pt idx="3360">
                  <c:v>507.29</c:v>
                </c:pt>
                <c:pt idx="3361">
                  <c:v>507.28</c:v>
                </c:pt>
                <c:pt idx="3362">
                  <c:v>507.28</c:v>
                </c:pt>
                <c:pt idx="3363">
                  <c:v>507.28</c:v>
                </c:pt>
                <c:pt idx="3364">
                  <c:v>507.28</c:v>
                </c:pt>
                <c:pt idx="3365">
                  <c:v>507.28</c:v>
                </c:pt>
                <c:pt idx="3366">
                  <c:v>507.28</c:v>
                </c:pt>
                <c:pt idx="3367">
                  <c:v>507.28</c:v>
                </c:pt>
                <c:pt idx="3368">
                  <c:v>507.28</c:v>
                </c:pt>
                <c:pt idx="3369">
                  <c:v>507.28</c:v>
                </c:pt>
                <c:pt idx="3370">
                  <c:v>507.28</c:v>
                </c:pt>
                <c:pt idx="3371">
                  <c:v>507.28</c:v>
                </c:pt>
                <c:pt idx="3372">
                  <c:v>507.28</c:v>
                </c:pt>
                <c:pt idx="3373">
                  <c:v>507.28</c:v>
                </c:pt>
                <c:pt idx="3374">
                  <c:v>507.28</c:v>
                </c:pt>
                <c:pt idx="3375">
                  <c:v>507.28</c:v>
                </c:pt>
                <c:pt idx="3376">
                  <c:v>507.28</c:v>
                </c:pt>
                <c:pt idx="3377">
                  <c:v>507.28</c:v>
                </c:pt>
                <c:pt idx="3378">
                  <c:v>507.28</c:v>
                </c:pt>
                <c:pt idx="3379">
                  <c:v>507.28</c:v>
                </c:pt>
                <c:pt idx="3380">
                  <c:v>507.28</c:v>
                </c:pt>
                <c:pt idx="3381">
                  <c:v>507.28</c:v>
                </c:pt>
                <c:pt idx="3382">
                  <c:v>507.28</c:v>
                </c:pt>
                <c:pt idx="3383">
                  <c:v>507.27</c:v>
                </c:pt>
                <c:pt idx="3384">
                  <c:v>507.27</c:v>
                </c:pt>
                <c:pt idx="3385">
                  <c:v>507.27</c:v>
                </c:pt>
                <c:pt idx="3386">
                  <c:v>507.27</c:v>
                </c:pt>
                <c:pt idx="3387">
                  <c:v>507.27</c:v>
                </c:pt>
                <c:pt idx="3388">
                  <c:v>507.27</c:v>
                </c:pt>
                <c:pt idx="3389">
                  <c:v>507.27</c:v>
                </c:pt>
                <c:pt idx="3390">
                  <c:v>507.27</c:v>
                </c:pt>
                <c:pt idx="3391">
                  <c:v>507.27</c:v>
                </c:pt>
                <c:pt idx="3392">
                  <c:v>507.27</c:v>
                </c:pt>
                <c:pt idx="3393">
                  <c:v>507.27</c:v>
                </c:pt>
                <c:pt idx="3394">
                  <c:v>507.27</c:v>
                </c:pt>
                <c:pt idx="3395">
                  <c:v>507.27</c:v>
                </c:pt>
                <c:pt idx="3396">
                  <c:v>507.27</c:v>
                </c:pt>
                <c:pt idx="3397">
                  <c:v>507.27</c:v>
                </c:pt>
                <c:pt idx="3398">
                  <c:v>507.27</c:v>
                </c:pt>
                <c:pt idx="3399">
                  <c:v>507.27</c:v>
                </c:pt>
                <c:pt idx="3400">
                  <c:v>507.27</c:v>
                </c:pt>
                <c:pt idx="3401">
                  <c:v>507.27</c:v>
                </c:pt>
                <c:pt idx="3402">
                  <c:v>507.27</c:v>
                </c:pt>
                <c:pt idx="3403">
                  <c:v>507.27</c:v>
                </c:pt>
                <c:pt idx="3404">
                  <c:v>507.27</c:v>
                </c:pt>
                <c:pt idx="3405">
                  <c:v>507.27</c:v>
                </c:pt>
                <c:pt idx="3406">
                  <c:v>507.27</c:v>
                </c:pt>
                <c:pt idx="3407">
                  <c:v>507.26</c:v>
                </c:pt>
                <c:pt idx="3408">
                  <c:v>507.26</c:v>
                </c:pt>
                <c:pt idx="3409">
                  <c:v>507.26</c:v>
                </c:pt>
                <c:pt idx="3410">
                  <c:v>507.26</c:v>
                </c:pt>
                <c:pt idx="3411">
                  <c:v>507.26</c:v>
                </c:pt>
                <c:pt idx="3412">
                  <c:v>507.26</c:v>
                </c:pt>
                <c:pt idx="3413">
                  <c:v>507.26</c:v>
                </c:pt>
                <c:pt idx="3414">
                  <c:v>507.26</c:v>
                </c:pt>
                <c:pt idx="3415">
                  <c:v>507.26</c:v>
                </c:pt>
                <c:pt idx="3416">
                  <c:v>507.26</c:v>
                </c:pt>
                <c:pt idx="3417">
                  <c:v>507.26</c:v>
                </c:pt>
                <c:pt idx="3418">
                  <c:v>507.26</c:v>
                </c:pt>
                <c:pt idx="3419">
                  <c:v>507.26</c:v>
                </c:pt>
                <c:pt idx="3420">
                  <c:v>507.26</c:v>
                </c:pt>
                <c:pt idx="3421">
                  <c:v>507.26</c:v>
                </c:pt>
                <c:pt idx="3422">
                  <c:v>507.26</c:v>
                </c:pt>
                <c:pt idx="3423">
                  <c:v>507.26</c:v>
                </c:pt>
                <c:pt idx="3424">
                  <c:v>507.26</c:v>
                </c:pt>
                <c:pt idx="3425">
                  <c:v>507.26</c:v>
                </c:pt>
                <c:pt idx="3426">
                  <c:v>507.26</c:v>
                </c:pt>
                <c:pt idx="3427">
                  <c:v>507.26</c:v>
                </c:pt>
                <c:pt idx="3428">
                  <c:v>507.26</c:v>
                </c:pt>
                <c:pt idx="3429">
                  <c:v>507.26</c:v>
                </c:pt>
                <c:pt idx="3430">
                  <c:v>507.25</c:v>
                </c:pt>
                <c:pt idx="3431">
                  <c:v>507.25</c:v>
                </c:pt>
                <c:pt idx="3432">
                  <c:v>507.25</c:v>
                </c:pt>
                <c:pt idx="3433">
                  <c:v>507.25</c:v>
                </c:pt>
                <c:pt idx="3434">
                  <c:v>507.25</c:v>
                </c:pt>
                <c:pt idx="3435">
                  <c:v>507.25</c:v>
                </c:pt>
                <c:pt idx="3436">
                  <c:v>507.25</c:v>
                </c:pt>
                <c:pt idx="3437">
                  <c:v>507.25</c:v>
                </c:pt>
                <c:pt idx="3438">
                  <c:v>507.25</c:v>
                </c:pt>
                <c:pt idx="3439">
                  <c:v>507.25</c:v>
                </c:pt>
                <c:pt idx="3440">
                  <c:v>507.25</c:v>
                </c:pt>
                <c:pt idx="3441">
                  <c:v>507.25</c:v>
                </c:pt>
                <c:pt idx="3442">
                  <c:v>507.25</c:v>
                </c:pt>
                <c:pt idx="3443">
                  <c:v>507.25</c:v>
                </c:pt>
                <c:pt idx="3444">
                  <c:v>507.25</c:v>
                </c:pt>
                <c:pt idx="3445">
                  <c:v>507.25</c:v>
                </c:pt>
                <c:pt idx="3446">
                  <c:v>507.25</c:v>
                </c:pt>
                <c:pt idx="3447">
                  <c:v>507.25</c:v>
                </c:pt>
                <c:pt idx="3448">
                  <c:v>507.25</c:v>
                </c:pt>
                <c:pt idx="3449">
                  <c:v>507.25</c:v>
                </c:pt>
                <c:pt idx="3450">
                  <c:v>507.25</c:v>
                </c:pt>
                <c:pt idx="3451">
                  <c:v>507.25</c:v>
                </c:pt>
                <c:pt idx="3452">
                  <c:v>507.25</c:v>
                </c:pt>
                <c:pt idx="3453">
                  <c:v>507.25</c:v>
                </c:pt>
                <c:pt idx="3454">
                  <c:v>507.25</c:v>
                </c:pt>
                <c:pt idx="3455">
                  <c:v>507.24</c:v>
                </c:pt>
                <c:pt idx="3456">
                  <c:v>507.24</c:v>
                </c:pt>
                <c:pt idx="3457">
                  <c:v>507.24</c:v>
                </c:pt>
                <c:pt idx="3458">
                  <c:v>507.24</c:v>
                </c:pt>
                <c:pt idx="3459">
                  <c:v>507.24</c:v>
                </c:pt>
                <c:pt idx="3460">
                  <c:v>507.24</c:v>
                </c:pt>
                <c:pt idx="3461">
                  <c:v>507.24</c:v>
                </c:pt>
                <c:pt idx="3462">
                  <c:v>507.24</c:v>
                </c:pt>
                <c:pt idx="3463">
                  <c:v>507.24</c:v>
                </c:pt>
                <c:pt idx="3464">
                  <c:v>507.24</c:v>
                </c:pt>
                <c:pt idx="3465">
                  <c:v>507.24</c:v>
                </c:pt>
                <c:pt idx="3466">
                  <c:v>507.24</c:v>
                </c:pt>
                <c:pt idx="3467">
                  <c:v>507.24</c:v>
                </c:pt>
                <c:pt idx="3468">
                  <c:v>507.24</c:v>
                </c:pt>
                <c:pt idx="3469">
                  <c:v>507.24</c:v>
                </c:pt>
                <c:pt idx="3470">
                  <c:v>507.24</c:v>
                </c:pt>
                <c:pt idx="3471">
                  <c:v>507.24</c:v>
                </c:pt>
                <c:pt idx="3472">
                  <c:v>507.24</c:v>
                </c:pt>
                <c:pt idx="3473">
                  <c:v>507.24</c:v>
                </c:pt>
                <c:pt idx="3474">
                  <c:v>507.24</c:v>
                </c:pt>
                <c:pt idx="3475">
                  <c:v>507.24</c:v>
                </c:pt>
                <c:pt idx="3476">
                  <c:v>507.24</c:v>
                </c:pt>
                <c:pt idx="3477">
                  <c:v>507.24</c:v>
                </c:pt>
                <c:pt idx="3478">
                  <c:v>507.24</c:v>
                </c:pt>
                <c:pt idx="3479">
                  <c:v>507.23</c:v>
                </c:pt>
                <c:pt idx="3480">
                  <c:v>507.23</c:v>
                </c:pt>
                <c:pt idx="3481">
                  <c:v>507.23</c:v>
                </c:pt>
                <c:pt idx="3482">
                  <c:v>507.23</c:v>
                </c:pt>
                <c:pt idx="3483">
                  <c:v>507.23</c:v>
                </c:pt>
                <c:pt idx="3484">
                  <c:v>507.23</c:v>
                </c:pt>
                <c:pt idx="3485">
                  <c:v>507.23</c:v>
                </c:pt>
                <c:pt idx="3486">
                  <c:v>507.23</c:v>
                </c:pt>
                <c:pt idx="3487">
                  <c:v>507.23</c:v>
                </c:pt>
                <c:pt idx="3488">
                  <c:v>507.23</c:v>
                </c:pt>
                <c:pt idx="3489">
                  <c:v>507.23</c:v>
                </c:pt>
                <c:pt idx="3490">
                  <c:v>507.23</c:v>
                </c:pt>
                <c:pt idx="3491">
                  <c:v>507.23</c:v>
                </c:pt>
                <c:pt idx="3492">
                  <c:v>507.23</c:v>
                </c:pt>
                <c:pt idx="3493">
                  <c:v>507.23</c:v>
                </c:pt>
                <c:pt idx="3494">
                  <c:v>507.23</c:v>
                </c:pt>
                <c:pt idx="3495">
                  <c:v>507.23</c:v>
                </c:pt>
                <c:pt idx="3496">
                  <c:v>507.23</c:v>
                </c:pt>
                <c:pt idx="3497">
                  <c:v>507.23</c:v>
                </c:pt>
                <c:pt idx="3498">
                  <c:v>507.23</c:v>
                </c:pt>
                <c:pt idx="3499">
                  <c:v>507.23</c:v>
                </c:pt>
                <c:pt idx="3500">
                  <c:v>507.23</c:v>
                </c:pt>
                <c:pt idx="3501">
                  <c:v>507.23</c:v>
                </c:pt>
                <c:pt idx="3502">
                  <c:v>507.23</c:v>
                </c:pt>
                <c:pt idx="3503">
                  <c:v>507.23</c:v>
                </c:pt>
                <c:pt idx="3504">
                  <c:v>507.23</c:v>
                </c:pt>
                <c:pt idx="3505">
                  <c:v>507.22</c:v>
                </c:pt>
                <c:pt idx="3506">
                  <c:v>507.22</c:v>
                </c:pt>
                <c:pt idx="3507">
                  <c:v>507.22</c:v>
                </c:pt>
                <c:pt idx="3508">
                  <c:v>507.22</c:v>
                </c:pt>
                <c:pt idx="3509">
                  <c:v>507.22</c:v>
                </c:pt>
                <c:pt idx="3510">
                  <c:v>507.22</c:v>
                </c:pt>
                <c:pt idx="3511">
                  <c:v>507.22</c:v>
                </c:pt>
                <c:pt idx="3512">
                  <c:v>507.22</c:v>
                </c:pt>
                <c:pt idx="3513">
                  <c:v>507.22</c:v>
                </c:pt>
                <c:pt idx="3514">
                  <c:v>507.22</c:v>
                </c:pt>
                <c:pt idx="3515">
                  <c:v>507.22</c:v>
                </c:pt>
                <c:pt idx="3516">
                  <c:v>507.22</c:v>
                </c:pt>
                <c:pt idx="3517">
                  <c:v>507.22</c:v>
                </c:pt>
                <c:pt idx="3518">
                  <c:v>507.22</c:v>
                </c:pt>
                <c:pt idx="3519">
                  <c:v>507.22</c:v>
                </c:pt>
                <c:pt idx="3520">
                  <c:v>507.22</c:v>
                </c:pt>
                <c:pt idx="3521">
                  <c:v>507.22</c:v>
                </c:pt>
                <c:pt idx="3522">
                  <c:v>507.22</c:v>
                </c:pt>
                <c:pt idx="3523">
                  <c:v>507.22</c:v>
                </c:pt>
                <c:pt idx="3524">
                  <c:v>507.22</c:v>
                </c:pt>
                <c:pt idx="3525">
                  <c:v>507.22</c:v>
                </c:pt>
                <c:pt idx="3526">
                  <c:v>507.22</c:v>
                </c:pt>
                <c:pt idx="3527">
                  <c:v>507.22</c:v>
                </c:pt>
                <c:pt idx="3528">
                  <c:v>507.22</c:v>
                </c:pt>
                <c:pt idx="3529">
                  <c:v>507.22</c:v>
                </c:pt>
                <c:pt idx="3530">
                  <c:v>507.22</c:v>
                </c:pt>
                <c:pt idx="3531">
                  <c:v>507.21</c:v>
                </c:pt>
                <c:pt idx="3532">
                  <c:v>507.21</c:v>
                </c:pt>
                <c:pt idx="3533">
                  <c:v>507.21</c:v>
                </c:pt>
                <c:pt idx="3534">
                  <c:v>507.21</c:v>
                </c:pt>
                <c:pt idx="3535">
                  <c:v>507.21</c:v>
                </c:pt>
                <c:pt idx="3536">
                  <c:v>507.21</c:v>
                </c:pt>
                <c:pt idx="3537">
                  <c:v>507.21</c:v>
                </c:pt>
                <c:pt idx="3538">
                  <c:v>507.21</c:v>
                </c:pt>
                <c:pt idx="3539">
                  <c:v>507.21</c:v>
                </c:pt>
                <c:pt idx="3540">
                  <c:v>507.21</c:v>
                </c:pt>
                <c:pt idx="3541">
                  <c:v>507.21</c:v>
                </c:pt>
                <c:pt idx="3542">
                  <c:v>507.21</c:v>
                </c:pt>
                <c:pt idx="3543">
                  <c:v>507.21</c:v>
                </c:pt>
                <c:pt idx="3544">
                  <c:v>507.21</c:v>
                </c:pt>
                <c:pt idx="3545">
                  <c:v>507.21</c:v>
                </c:pt>
                <c:pt idx="3546">
                  <c:v>507.21</c:v>
                </c:pt>
                <c:pt idx="3547">
                  <c:v>507.21</c:v>
                </c:pt>
                <c:pt idx="3548">
                  <c:v>507.21</c:v>
                </c:pt>
                <c:pt idx="3549">
                  <c:v>507.21</c:v>
                </c:pt>
                <c:pt idx="3550">
                  <c:v>507.21</c:v>
                </c:pt>
                <c:pt idx="3551">
                  <c:v>507.21</c:v>
                </c:pt>
                <c:pt idx="3552">
                  <c:v>507.21</c:v>
                </c:pt>
                <c:pt idx="3553">
                  <c:v>507.21</c:v>
                </c:pt>
                <c:pt idx="3554">
                  <c:v>507.21</c:v>
                </c:pt>
                <c:pt idx="3555">
                  <c:v>507.21</c:v>
                </c:pt>
                <c:pt idx="3556">
                  <c:v>507.21</c:v>
                </c:pt>
                <c:pt idx="3557">
                  <c:v>507.21</c:v>
                </c:pt>
                <c:pt idx="3558">
                  <c:v>507.21</c:v>
                </c:pt>
                <c:pt idx="3559">
                  <c:v>507.2</c:v>
                </c:pt>
                <c:pt idx="3560">
                  <c:v>507.2</c:v>
                </c:pt>
                <c:pt idx="3561">
                  <c:v>507.2</c:v>
                </c:pt>
                <c:pt idx="3562">
                  <c:v>507.2</c:v>
                </c:pt>
                <c:pt idx="3563">
                  <c:v>507.2</c:v>
                </c:pt>
                <c:pt idx="3564">
                  <c:v>507.2</c:v>
                </c:pt>
                <c:pt idx="3565">
                  <c:v>507.2</c:v>
                </c:pt>
                <c:pt idx="3566">
                  <c:v>507.2</c:v>
                </c:pt>
                <c:pt idx="3567">
                  <c:v>507.2</c:v>
                </c:pt>
                <c:pt idx="3568">
                  <c:v>507.2</c:v>
                </c:pt>
                <c:pt idx="3569">
                  <c:v>507.2</c:v>
                </c:pt>
                <c:pt idx="3570">
                  <c:v>507.2</c:v>
                </c:pt>
                <c:pt idx="3571">
                  <c:v>507.2</c:v>
                </c:pt>
                <c:pt idx="3572">
                  <c:v>507.2</c:v>
                </c:pt>
                <c:pt idx="3573">
                  <c:v>507.2</c:v>
                </c:pt>
                <c:pt idx="3574">
                  <c:v>507.2</c:v>
                </c:pt>
                <c:pt idx="3575">
                  <c:v>507.2</c:v>
                </c:pt>
                <c:pt idx="3576">
                  <c:v>507.2</c:v>
                </c:pt>
                <c:pt idx="3577">
                  <c:v>507.2</c:v>
                </c:pt>
                <c:pt idx="3578">
                  <c:v>507.2</c:v>
                </c:pt>
                <c:pt idx="3579">
                  <c:v>507.2</c:v>
                </c:pt>
                <c:pt idx="3580">
                  <c:v>507.2</c:v>
                </c:pt>
                <c:pt idx="3581">
                  <c:v>507.2</c:v>
                </c:pt>
                <c:pt idx="3582">
                  <c:v>507.2</c:v>
                </c:pt>
                <c:pt idx="3583">
                  <c:v>507.2</c:v>
                </c:pt>
                <c:pt idx="3584">
                  <c:v>507.2</c:v>
                </c:pt>
                <c:pt idx="3585">
                  <c:v>507.2</c:v>
                </c:pt>
                <c:pt idx="3586">
                  <c:v>507.2</c:v>
                </c:pt>
                <c:pt idx="3587">
                  <c:v>507.2</c:v>
                </c:pt>
                <c:pt idx="3588">
                  <c:v>507.19</c:v>
                </c:pt>
                <c:pt idx="3589">
                  <c:v>507.19</c:v>
                </c:pt>
                <c:pt idx="3590">
                  <c:v>507.19</c:v>
                </c:pt>
                <c:pt idx="3591">
                  <c:v>507.19</c:v>
                </c:pt>
                <c:pt idx="3592">
                  <c:v>507.19</c:v>
                </c:pt>
                <c:pt idx="3593">
                  <c:v>507.19</c:v>
                </c:pt>
                <c:pt idx="3594">
                  <c:v>507.19</c:v>
                </c:pt>
                <c:pt idx="3595">
                  <c:v>507.19</c:v>
                </c:pt>
                <c:pt idx="3596">
                  <c:v>507.19</c:v>
                </c:pt>
                <c:pt idx="3597">
                  <c:v>507.19</c:v>
                </c:pt>
                <c:pt idx="3598">
                  <c:v>507.19</c:v>
                </c:pt>
                <c:pt idx="3599">
                  <c:v>507.19</c:v>
                </c:pt>
                <c:pt idx="3600">
                  <c:v>507.19</c:v>
                </c:pt>
                <c:pt idx="3601">
                  <c:v>507.19</c:v>
                </c:pt>
                <c:pt idx="3602">
                  <c:v>507.19</c:v>
                </c:pt>
                <c:pt idx="3603">
                  <c:v>507.19</c:v>
                </c:pt>
                <c:pt idx="3604">
                  <c:v>507.19</c:v>
                </c:pt>
                <c:pt idx="3605">
                  <c:v>507.19</c:v>
                </c:pt>
                <c:pt idx="3606">
                  <c:v>507.19</c:v>
                </c:pt>
                <c:pt idx="3607">
                  <c:v>507.19</c:v>
                </c:pt>
                <c:pt idx="3608">
                  <c:v>507.19</c:v>
                </c:pt>
                <c:pt idx="3609">
                  <c:v>507.19</c:v>
                </c:pt>
                <c:pt idx="3610">
                  <c:v>507.19</c:v>
                </c:pt>
                <c:pt idx="3611">
                  <c:v>507.19</c:v>
                </c:pt>
                <c:pt idx="3612">
                  <c:v>507.19</c:v>
                </c:pt>
                <c:pt idx="3613">
                  <c:v>507.19</c:v>
                </c:pt>
                <c:pt idx="3614">
                  <c:v>507.19</c:v>
                </c:pt>
                <c:pt idx="3615">
                  <c:v>507.19</c:v>
                </c:pt>
                <c:pt idx="3616">
                  <c:v>507.19</c:v>
                </c:pt>
                <c:pt idx="3617">
                  <c:v>507.19</c:v>
                </c:pt>
                <c:pt idx="3618">
                  <c:v>507.19</c:v>
                </c:pt>
                <c:pt idx="3619">
                  <c:v>507.19</c:v>
                </c:pt>
                <c:pt idx="3620">
                  <c:v>507.19</c:v>
                </c:pt>
                <c:pt idx="3621">
                  <c:v>507.19</c:v>
                </c:pt>
                <c:pt idx="3622">
                  <c:v>507.19</c:v>
                </c:pt>
                <c:pt idx="3623">
                  <c:v>507.19</c:v>
                </c:pt>
                <c:pt idx="3624">
                  <c:v>507.18</c:v>
                </c:pt>
                <c:pt idx="3625">
                  <c:v>507.18</c:v>
                </c:pt>
                <c:pt idx="3626">
                  <c:v>507.18</c:v>
                </c:pt>
                <c:pt idx="3627">
                  <c:v>507.18</c:v>
                </c:pt>
                <c:pt idx="3628">
                  <c:v>507.18</c:v>
                </c:pt>
                <c:pt idx="3629">
                  <c:v>507.18</c:v>
                </c:pt>
                <c:pt idx="3630">
                  <c:v>507.18</c:v>
                </c:pt>
                <c:pt idx="3631">
                  <c:v>507.18</c:v>
                </c:pt>
                <c:pt idx="3632">
                  <c:v>507.18</c:v>
                </c:pt>
                <c:pt idx="3633">
                  <c:v>507.18</c:v>
                </c:pt>
                <c:pt idx="3634">
                  <c:v>507.18</c:v>
                </c:pt>
                <c:pt idx="3635">
                  <c:v>507.18</c:v>
                </c:pt>
                <c:pt idx="3636">
                  <c:v>507.18</c:v>
                </c:pt>
                <c:pt idx="3637">
                  <c:v>507.18</c:v>
                </c:pt>
                <c:pt idx="3638">
                  <c:v>507.18</c:v>
                </c:pt>
                <c:pt idx="3639">
                  <c:v>507.18</c:v>
                </c:pt>
                <c:pt idx="3640">
                  <c:v>507.18</c:v>
                </c:pt>
                <c:pt idx="3641">
                  <c:v>507.18</c:v>
                </c:pt>
                <c:pt idx="3642">
                  <c:v>507.18</c:v>
                </c:pt>
                <c:pt idx="3643">
                  <c:v>507.18</c:v>
                </c:pt>
                <c:pt idx="3644">
                  <c:v>507.18</c:v>
                </c:pt>
                <c:pt idx="3645">
                  <c:v>507.18</c:v>
                </c:pt>
                <c:pt idx="3646">
                  <c:v>507.18</c:v>
                </c:pt>
                <c:pt idx="3647">
                  <c:v>507.18</c:v>
                </c:pt>
                <c:pt idx="3648">
                  <c:v>507.18</c:v>
                </c:pt>
                <c:pt idx="3649">
                  <c:v>507.18</c:v>
                </c:pt>
                <c:pt idx="3650">
                  <c:v>507.18</c:v>
                </c:pt>
                <c:pt idx="3651">
                  <c:v>507.18</c:v>
                </c:pt>
                <c:pt idx="3652">
                  <c:v>507.18</c:v>
                </c:pt>
                <c:pt idx="3653">
                  <c:v>507.18</c:v>
                </c:pt>
                <c:pt idx="3654">
                  <c:v>507.18</c:v>
                </c:pt>
                <c:pt idx="3655">
                  <c:v>507.18</c:v>
                </c:pt>
                <c:pt idx="3656">
                  <c:v>507.18</c:v>
                </c:pt>
                <c:pt idx="3657">
                  <c:v>507.18</c:v>
                </c:pt>
                <c:pt idx="3658">
                  <c:v>507.18</c:v>
                </c:pt>
                <c:pt idx="3659">
                  <c:v>507.18</c:v>
                </c:pt>
                <c:pt idx="3660">
                  <c:v>507.18</c:v>
                </c:pt>
                <c:pt idx="3661">
                  <c:v>507.18</c:v>
                </c:pt>
                <c:pt idx="3662">
                  <c:v>507.18</c:v>
                </c:pt>
                <c:pt idx="3663">
                  <c:v>507.18</c:v>
                </c:pt>
                <c:pt idx="3664">
                  <c:v>507.18</c:v>
                </c:pt>
                <c:pt idx="3665">
                  <c:v>507.18</c:v>
                </c:pt>
                <c:pt idx="3666">
                  <c:v>507.18</c:v>
                </c:pt>
                <c:pt idx="3667">
                  <c:v>507.18</c:v>
                </c:pt>
                <c:pt idx="3668">
                  <c:v>507.18</c:v>
                </c:pt>
                <c:pt idx="3669">
                  <c:v>507.18</c:v>
                </c:pt>
                <c:pt idx="3670">
                  <c:v>507.18</c:v>
                </c:pt>
                <c:pt idx="3671">
                  <c:v>507.18</c:v>
                </c:pt>
                <c:pt idx="3672">
                  <c:v>507.18</c:v>
                </c:pt>
                <c:pt idx="3673">
                  <c:v>507.18</c:v>
                </c:pt>
                <c:pt idx="3674">
                  <c:v>507.17</c:v>
                </c:pt>
                <c:pt idx="3675">
                  <c:v>507.17</c:v>
                </c:pt>
                <c:pt idx="3676">
                  <c:v>507.17</c:v>
                </c:pt>
                <c:pt idx="3677">
                  <c:v>507.17</c:v>
                </c:pt>
                <c:pt idx="3678">
                  <c:v>507.17</c:v>
                </c:pt>
                <c:pt idx="3679">
                  <c:v>507.17</c:v>
                </c:pt>
                <c:pt idx="3680">
                  <c:v>507.17</c:v>
                </c:pt>
                <c:pt idx="3681">
                  <c:v>507.17</c:v>
                </c:pt>
                <c:pt idx="3682">
                  <c:v>507.17</c:v>
                </c:pt>
                <c:pt idx="3683">
                  <c:v>507.17</c:v>
                </c:pt>
                <c:pt idx="3684">
                  <c:v>507.17</c:v>
                </c:pt>
                <c:pt idx="3685">
                  <c:v>507.17</c:v>
                </c:pt>
                <c:pt idx="3686">
                  <c:v>507.17</c:v>
                </c:pt>
                <c:pt idx="3687">
                  <c:v>507.17</c:v>
                </c:pt>
                <c:pt idx="3688">
                  <c:v>507.17</c:v>
                </c:pt>
                <c:pt idx="3689">
                  <c:v>507.17</c:v>
                </c:pt>
                <c:pt idx="3690">
                  <c:v>507.17</c:v>
                </c:pt>
                <c:pt idx="3691">
                  <c:v>507.17</c:v>
                </c:pt>
                <c:pt idx="3692">
                  <c:v>507.17</c:v>
                </c:pt>
                <c:pt idx="3693">
                  <c:v>507.17</c:v>
                </c:pt>
                <c:pt idx="3694">
                  <c:v>507.17</c:v>
                </c:pt>
                <c:pt idx="3695">
                  <c:v>507.17</c:v>
                </c:pt>
                <c:pt idx="3696">
                  <c:v>507.17</c:v>
                </c:pt>
                <c:pt idx="3697">
                  <c:v>507.16</c:v>
                </c:pt>
                <c:pt idx="3698">
                  <c:v>507.16</c:v>
                </c:pt>
                <c:pt idx="3699">
                  <c:v>507.16</c:v>
                </c:pt>
                <c:pt idx="3700">
                  <c:v>507.16</c:v>
                </c:pt>
                <c:pt idx="3701">
                  <c:v>507.16</c:v>
                </c:pt>
                <c:pt idx="3702">
                  <c:v>507.16</c:v>
                </c:pt>
                <c:pt idx="3703">
                  <c:v>507.16</c:v>
                </c:pt>
                <c:pt idx="3704">
                  <c:v>507.16</c:v>
                </c:pt>
                <c:pt idx="3705">
                  <c:v>507.16</c:v>
                </c:pt>
                <c:pt idx="3706">
                  <c:v>507.16</c:v>
                </c:pt>
                <c:pt idx="3707">
                  <c:v>507.16</c:v>
                </c:pt>
                <c:pt idx="3708">
                  <c:v>507.16</c:v>
                </c:pt>
                <c:pt idx="3709">
                  <c:v>507.16</c:v>
                </c:pt>
                <c:pt idx="3710">
                  <c:v>507.16</c:v>
                </c:pt>
                <c:pt idx="3711">
                  <c:v>507.16</c:v>
                </c:pt>
                <c:pt idx="3712">
                  <c:v>507.16</c:v>
                </c:pt>
                <c:pt idx="3713">
                  <c:v>507.16</c:v>
                </c:pt>
                <c:pt idx="3714">
                  <c:v>507.16</c:v>
                </c:pt>
                <c:pt idx="3715">
                  <c:v>507.16</c:v>
                </c:pt>
                <c:pt idx="3716">
                  <c:v>507.16</c:v>
                </c:pt>
                <c:pt idx="3717">
                  <c:v>507.16</c:v>
                </c:pt>
                <c:pt idx="3718">
                  <c:v>507.16</c:v>
                </c:pt>
                <c:pt idx="3719">
                  <c:v>507.16</c:v>
                </c:pt>
                <c:pt idx="3720">
                  <c:v>507.15</c:v>
                </c:pt>
                <c:pt idx="3721">
                  <c:v>507.15</c:v>
                </c:pt>
                <c:pt idx="3722">
                  <c:v>507.15</c:v>
                </c:pt>
                <c:pt idx="3723">
                  <c:v>507.15</c:v>
                </c:pt>
                <c:pt idx="3724">
                  <c:v>507.15</c:v>
                </c:pt>
                <c:pt idx="3725">
                  <c:v>507.15</c:v>
                </c:pt>
                <c:pt idx="3726">
                  <c:v>507.15</c:v>
                </c:pt>
                <c:pt idx="3727">
                  <c:v>507.15</c:v>
                </c:pt>
                <c:pt idx="3728">
                  <c:v>507.15</c:v>
                </c:pt>
                <c:pt idx="3729">
                  <c:v>507.15</c:v>
                </c:pt>
                <c:pt idx="3730">
                  <c:v>507.15</c:v>
                </c:pt>
                <c:pt idx="3731">
                  <c:v>507.15</c:v>
                </c:pt>
                <c:pt idx="3732">
                  <c:v>507.15</c:v>
                </c:pt>
                <c:pt idx="3733">
                  <c:v>507.15</c:v>
                </c:pt>
                <c:pt idx="3734">
                  <c:v>507.15</c:v>
                </c:pt>
                <c:pt idx="3735">
                  <c:v>507.15</c:v>
                </c:pt>
                <c:pt idx="3736">
                  <c:v>507.15</c:v>
                </c:pt>
                <c:pt idx="3737">
                  <c:v>507.15</c:v>
                </c:pt>
                <c:pt idx="3738">
                  <c:v>507.15</c:v>
                </c:pt>
                <c:pt idx="3739">
                  <c:v>507.15</c:v>
                </c:pt>
                <c:pt idx="3740">
                  <c:v>507.15</c:v>
                </c:pt>
                <c:pt idx="3741">
                  <c:v>507.15</c:v>
                </c:pt>
                <c:pt idx="3742">
                  <c:v>507.15</c:v>
                </c:pt>
                <c:pt idx="3743">
                  <c:v>507.15</c:v>
                </c:pt>
                <c:pt idx="3744">
                  <c:v>507.15</c:v>
                </c:pt>
                <c:pt idx="3745">
                  <c:v>507.15</c:v>
                </c:pt>
                <c:pt idx="3746">
                  <c:v>507.14</c:v>
                </c:pt>
                <c:pt idx="3747">
                  <c:v>507.14</c:v>
                </c:pt>
                <c:pt idx="3748">
                  <c:v>507.14</c:v>
                </c:pt>
                <c:pt idx="3749">
                  <c:v>507.14</c:v>
                </c:pt>
                <c:pt idx="3750">
                  <c:v>507.14</c:v>
                </c:pt>
                <c:pt idx="3751">
                  <c:v>507.14</c:v>
                </c:pt>
                <c:pt idx="3752">
                  <c:v>507.14</c:v>
                </c:pt>
                <c:pt idx="3753">
                  <c:v>507.14</c:v>
                </c:pt>
                <c:pt idx="3754">
                  <c:v>507.14</c:v>
                </c:pt>
                <c:pt idx="3755">
                  <c:v>507.14</c:v>
                </c:pt>
                <c:pt idx="3756">
                  <c:v>507.14</c:v>
                </c:pt>
                <c:pt idx="3757">
                  <c:v>507.14</c:v>
                </c:pt>
                <c:pt idx="3758">
                  <c:v>507.14</c:v>
                </c:pt>
                <c:pt idx="3759">
                  <c:v>507.14</c:v>
                </c:pt>
                <c:pt idx="3760">
                  <c:v>507.14</c:v>
                </c:pt>
                <c:pt idx="3761">
                  <c:v>507.14</c:v>
                </c:pt>
                <c:pt idx="3762">
                  <c:v>507.14</c:v>
                </c:pt>
                <c:pt idx="3763">
                  <c:v>507.14</c:v>
                </c:pt>
                <c:pt idx="3764">
                  <c:v>507.14</c:v>
                </c:pt>
                <c:pt idx="3765">
                  <c:v>507.14</c:v>
                </c:pt>
                <c:pt idx="3766">
                  <c:v>507.14</c:v>
                </c:pt>
                <c:pt idx="3767">
                  <c:v>507.14</c:v>
                </c:pt>
                <c:pt idx="3768">
                  <c:v>507.14</c:v>
                </c:pt>
                <c:pt idx="3769">
                  <c:v>507.14</c:v>
                </c:pt>
                <c:pt idx="3770">
                  <c:v>507.14</c:v>
                </c:pt>
                <c:pt idx="3771">
                  <c:v>507.14</c:v>
                </c:pt>
                <c:pt idx="3772">
                  <c:v>507.14</c:v>
                </c:pt>
                <c:pt idx="3773">
                  <c:v>507.14</c:v>
                </c:pt>
                <c:pt idx="3774">
                  <c:v>507.13</c:v>
                </c:pt>
                <c:pt idx="3775">
                  <c:v>507.13</c:v>
                </c:pt>
                <c:pt idx="3776">
                  <c:v>507.13</c:v>
                </c:pt>
                <c:pt idx="3777">
                  <c:v>507.13</c:v>
                </c:pt>
                <c:pt idx="3778">
                  <c:v>507.13</c:v>
                </c:pt>
                <c:pt idx="3779">
                  <c:v>507.13</c:v>
                </c:pt>
                <c:pt idx="3780">
                  <c:v>507.13</c:v>
                </c:pt>
                <c:pt idx="3781">
                  <c:v>507.13</c:v>
                </c:pt>
                <c:pt idx="3782">
                  <c:v>507.13</c:v>
                </c:pt>
                <c:pt idx="3783">
                  <c:v>507.13</c:v>
                </c:pt>
                <c:pt idx="3784">
                  <c:v>507.13</c:v>
                </c:pt>
                <c:pt idx="3785">
                  <c:v>507.13</c:v>
                </c:pt>
                <c:pt idx="3786">
                  <c:v>507.13</c:v>
                </c:pt>
                <c:pt idx="3787">
                  <c:v>507.13</c:v>
                </c:pt>
                <c:pt idx="3788">
                  <c:v>507.13</c:v>
                </c:pt>
                <c:pt idx="3789">
                  <c:v>507.13</c:v>
                </c:pt>
                <c:pt idx="3790">
                  <c:v>507.13</c:v>
                </c:pt>
                <c:pt idx="3791">
                  <c:v>507.13</c:v>
                </c:pt>
                <c:pt idx="3792">
                  <c:v>507.13</c:v>
                </c:pt>
                <c:pt idx="3793">
                  <c:v>507.13</c:v>
                </c:pt>
                <c:pt idx="3794">
                  <c:v>507.13</c:v>
                </c:pt>
                <c:pt idx="3795">
                  <c:v>507.13</c:v>
                </c:pt>
                <c:pt idx="3796">
                  <c:v>507.13</c:v>
                </c:pt>
                <c:pt idx="3797">
                  <c:v>507.13</c:v>
                </c:pt>
                <c:pt idx="3798">
                  <c:v>507.13</c:v>
                </c:pt>
                <c:pt idx="3799">
                  <c:v>507.13</c:v>
                </c:pt>
                <c:pt idx="3800">
                  <c:v>507.13</c:v>
                </c:pt>
                <c:pt idx="3801">
                  <c:v>507.13</c:v>
                </c:pt>
                <c:pt idx="3802">
                  <c:v>507.13</c:v>
                </c:pt>
                <c:pt idx="3803">
                  <c:v>507.13</c:v>
                </c:pt>
                <c:pt idx="3804">
                  <c:v>507.13</c:v>
                </c:pt>
                <c:pt idx="3805">
                  <c:v>507.13</c:v>
                </c:pt>
                <c:pt idx="3806">
                  <c:v>507.13</c:v>
                </c:pt>
                <c:pt idx="3807">
                  <c:v>507.12</c:v>
                </c:pt>
                <c:pt idx="3808">
                  <c:v>507.12</c:v>
                </c:pt>
                <c:pt idx="3809">
                  <c:v>507.12</c:v>
                </c:pt>
                <c:pt idx="3810">
                  <c:v>507.12</c:v>
                </c:pt>
                <c:pt idx="3811">
                  <c:v>507.12</c:v>
                </c:pt>
                <c:pt idx="3812">
                  <c:v>507.12</c:v>
                </c:pt>
                <c:pt idx="3813">
                  <c:v>507.12</c:v>
                </c:pt>
                <c:pt idx="3814">
                  <c:v>507.12</c:v>
                </c:pt>
                <c:pt idx="3815">
                  <c:v>507.12</c:v>
                </c:pt>
                <c:pt idx="3816">
                  <c:v>507.12</c:v>
                </c:pt>
                <c:pt idx="3817">
                  <c:v>507.12</c:v>
                </c:pt>
                <c:pt idx="3818">
                  <c:v>507.12</c:v>
                </c:pt>
                <c:pt idx="3819">
                  <c:v>507.12</c:v>
                </c:pt>
                <c:pt idx="3820">
                  <c:v>507.12</c:v>
                </c:pt>
                <c:pt idx="3821">
                  <c:v>507.12</c:v>
                </c:pt>
                <c:pt idx="3822">
                  <c:v>507.12</c:v>
                </c:pt>
                <c:pt idx="3823">
                  <c:v>507.12</c:v>
                </c:pt>
                <c:pt idx="3824">
                  <c:v>507.12</c:v>
                </c:pt>
                <c:pt idx="3825">
                  <c:v>507.12</c:v>
                </c:pt>
                <c:pt idx="3826">
                  <c:v>507.12</c:v>
                </c:pt>
                <c:pt idx="3827">
                  <c:v>507.12</c:v>
                </c:pt>
                <c:pt idx="3828">
                  <c:v>507.12</c:v>
                </c:pt>
                <c:pt idx="3829">
                  <c:v>507.12</c:v>
                </c:pt>
                <c:pt idx="3830">
                  <c:v>507.12</c:v>
                </c:pt>
                <c:pt idx="3831">
                  <c:v>507.12</c:v>
                </c:pt>
                <c:pt idx="3832">
                  <c:v>507.12</c:v>
                </c:pt>
                <c:pt idx="3833">
                  <c:v>507.12</c:v>
                </c:pt>
                <c:pt idx="3834">
                  <c:v>507.12</c:v>
                </c:pt>
                <c:pt idx="3835">
                  <c:v>507.12</c:v>
                </c:pt>
                <c:pt idx="3836">
                  <c:v>507.12</c:v>
                </c:pt>
                <c:pt idx="3837">
                  <c:v>507.12</c:v>
                </c:pt>
                <c:pt idx="3838">
                  <c:v>507.12</c:v>
                </c:pt>
                <c:pt idx="3839">
                  <c:v>507.12</c:v>
                </c:pt>
                <c:pt idx="3840">
                  <c:v>507.12</c:v>
                </c:pt>
                <c:pt idx="3841">
                  <c:v>507.12</c:v>
                </c:pt>
                <c:pt idx="3842">
                  <c:v>507.12</c:v>
                </c:pt>
                <c:pt idx="3843">
                  <c:v>507.11</c:v>
                </c:pt>
                <c:pt idx="3844">
                  <c:v>507.11</c:v>
                </c:pt>
                <c:pt idx="3845">
                  <c:v>507.11</c:v>
                </c:pt>
                <c:pt idx="3846">
                  <c:v>507.11</c:v>
                </c:pt>
                <c:pt idx="3847">
                  <c:v>507.11</c:v>
                </c:pt>
                <c:pt idx="3848">
                  <c:v>507.11</c:v>
                </c:pt>
                <c:pt idx="3849">
                  <c:v>507.11</c:v>
                </c:pt>
                <c:pt idx="3850">
                  <c:v>507.11</c:v>
                </c:pt>
                <c:pt idx="3851">
                  <c:v>507.11</c:v>
                </c:pt>
                <c:pt idx="3852">
                  <c:v>507.11</c:v>
                </c:pt>
                <c:pt idx="3853">
                  <c:v>507.11</c:v>
                </c:pt>
                <c:pt idx="3854">
                  <c:v>507.11</c:v>
                </c:pt>
                <c:pt idx="3855">
                  <c:v>507.11</c:v>
                </c:pt>
                <c:pt idx="3856">
                  <c:v>507.11</c:v>
                </c:pt>
                <c:pt idx="3857">
                  <c:v>507.11</c:v>
                </c:pt>
                <c:pt idx="3858">
                  <c:v>507.11</c:v>
                </c:pt>
                <c:pt idx="3859">
                  <c:v>507.11</c:v>
                </c:pt>
                <c:pt idx="3860">
                  <c:v>507.11</c:v>
                </c:pt>
                <c:pt idx="3861">
                  <c:v>507.11</c:v>
                </c:pt>
                <c:pt idx="3862">
                  <c:v>507.11</c:v>
                </c:pt>
                <c:pt idx="3863">
                  <c:v>507.11</c:v>
                </c:pt>
                <c:pt idx="3864">
                  <c:v>507.11</c:v>
                </c:pt>
                <c:pt idx="3865">
                  <c:v>507.11</c:v>
                </c:pt>
                <c:pt idx="3866">
                  <c:v>507.11</c:v>
                </c:pt>
                <c:pt idx="3867">
                  <c:v>507.11</c:v>
                </c:pt>
                <c:pt idx="3868">
                  <c:v>507.11</c:v>
                </c:pt>
                <c:pt idx="3869">
                  <c:v>507.11</c:v>
                </c:pt>
                <c:pt idx="3870">
                  <c:v>507.11</c:v>
                </c:pt>
                <c:pt idx="3871">
                  <c:v>507.11</c:v>
                </c:pt>
                <c:pt idx="3872">
                  <c:v>507.11</c:v>
                </c:pt>
                <c:pt idx="3873">
                  <c:v>507.11</c:v>
                </c:pt>
                <c:pt idx="3874">
                  <c:v>507.11</c:v>
                </c:pt>
                <c:pt idx="3875">
                  <c:v>507.11</c:v>
                </c:pt>
                <c:pt idx="3876">
                  <c:v>507.11</c:v>
                </c:pt>
                <c:pt idx="3877">
                  <c:v>507.11</c:v>
                </c:pt>
                <c:pt idx="3878">
                  <c:v>507.11</c:v>
                </c:pt>
                <c:pt idx="3879">
                  <c:v>507.11</c:v>
                </c:pt>
                <c:pt idx="3880">
                  <c:v>507.11</c:v>
                </c:pt>
                <c:pt idx="3881">
                  <c:v>507.11</c:v>
                </c:pt>
                <c:pt idx="3882">
                  <c:v>507.11</c:v>
                </c:pt>
                <c:pt idx="3883">
                  <c:v>507.11</c:v>
                </c:pt>
                <c:pt idx="3884">
                  <c:v>507.11</c:v>
                </c:pt>
                <c:pt idx="3885">
                  <c:v>507.11</c:v>
                </c:pt>
                <c:pt idx="3886">
                  <c:v>507.11</c:v>
                </c:pt>
                <c:pt idx="3887">
                  <c:v>507.11</c:v>
                </c:pt>
                <c:pt idx="3888">
                  <c:v>507.1</c:v>
                </c:pt>
                <c:pt idx="3889">
                  <c:v>507.1</c:v>
                </c:pt>
                <c:pt idx="3890">
                  <c:v>507.1</c:v>
                </c:pt>
                <c:pt idx="3891">
                  <c:v>507.1</c:v>
                </c:pt>
                <c:pt idx="3892">
                  <c:v>507.1</c:v>
                </c:pt>
                <c:pt idx="3893">
                  <c:v>507.1</c:v>
                </c:pt>
                <c:pt idx="3894">
                  <c:v>507.1</c:v>
                </c:pt>
                <c:pt idx="3895">
                  <c:v>507.1</c:v>
                </c:pt>
                <c:pt idx="3896">
                  <c:v>507.1</c:v>
                </c:pt>
                <c:pt idx="3897">
                  <c:v>507.1</c:v>
                </c:pt>
                <c:pt idx="3898">
                  <c:v>507.1</c:v>
                </c:pt>
                <c:pt idx="3899">
                  <c:v>507.1</c:v>
                </c:pt>
                <c:pt idx="3900">
                  <c:v>507.1</c:v>
                </c:pt>
                <c:pt idx="3901">
                  <c:v>507.1</c:v>
                </c:pt>
                <c:pt idx="3902">
                  <c:v>507.1</c:v>
                </c:pt>
                <c:pt idx="3903">
                  <c:v>507.1</c:v>
                </c:pt>
                <c:pt idx="3904">
                  <c:v>507.1</c:v>
                </c:pt>
                <c:pt idx="3905">
                  <c:v>507.1</c:v>
                </c:pt>
                <c:pt idx="3906">
                  <c:v>507.1</c:v>
                </c:pt>
                <c:pt idx="3907">
                  <c:v>507.1</c:v>
                </c:pt>
                <c:pt idx="3908">
                  <c:v>507.1</c:v>
                </c:pt>
                <c:pt idx="3909">
                  <c:v>507.1</c:v>
                </c:pt>
                <c:pt idx="3910">
                  <c:v>507.1</c:v>
                </c:pt>
                <c:pt idx="3911">
                  <c:v>507.1</c:v>
                </c:pt>
                <c:pt idx="3912">
                  <c:v>507.1</c:v>
                </c:pt>
                <c:pt idx="3913">
                  <c:v>507.1</c:v>
                </c:pt>
                <c:pt idx="3914">
                  <c:v>507.1</c:v>
                </c:pt>
                <c:pt idx="3915">
                  <c:v>507.1</c:v>
                </c:pt>
                <c:pt idx="3916">
                  <c:v>507.11</c:v>
                </c:pt>
                <c:pt idx="3917">
                  <c:v>507.11</c:v>
                </c:pt>
                <c:pt idx="3918">
                  <c:v>507.11</c:v>
                </c:pt>
                <c:pt idx="3919">
                  <c:v>507.11</c:v>
                </c:pt>
                <c:pt idx="3920">
                  <c:v>507.11</c:v>
                </c:pt>
                <c:pt idx="3921">
                  <c:v>507.11</c:v>
                </c:pt>
                <c:pt idx="3922">
                  <c:v>507.11</c:v>
                </c:pt>
                <c:pt idx="3923">
                  <c:v>507.11</c:v>
                </c:pt>
                <c:pt idx="3924">
                  <c:v>507.11</c:v>
                </c:pt>
                <c:pt idx="3925">
                  <c:v>507.11</c:v>
                </c:pt>
                <c:pt idx="3926">
                  <c:v>507.11</c:v>
                </c:pt>
                <c:pt idx="3927">
                  <c:v>507.11</c:v>
                </c:pt>
                <c:pt idx="3928">
                  <c:v>507.11</c:v>
                </c:pt>
                <c:pt idx="3929">
                  <c:v>507.11</c:v>
                </c:pt>
                <c:pt idx="3930">
                  <c:v>507.11</c:v>
                </c:pt>
                <c:pt idx="3931">
                  <c:v>507.11</c:v>
                </c:pt>
                <c:pt idx="3932">
                  <c:v>507.11</c:v>
                </c:pt>
                <c:pt idx="3933">
                  <c:v>507.11</c:v>
                </c:pt>
                <c:pt idx="3934">
                  <c:v>507.11</c:v>
                </c:pt>
                <c:pt idx="3935">
                  <c:v>507.11</c:v>
                </c:pt>
                <c:pt idx="3936">
                  <c:v>507.11</c:v>
                </c:pt>
                <c:pt idx="3937">
                  <c:v>507.11</c:v>
                </c:pt>
                <c:pt idx="3938">
                  <c:v>507.11</c:v>
                </c:pt>
                <c:pt idx="3939">
                  <c:v>507.11</c:v>
                </c:pt>
                <c:pt idx="3940">
                  <c:v>507.11</c:v>
                </c:pt>
                <c:pt idx="3941">
                  <c:v>507.1</c:v>
                </c:pt>
                <c:pt idx="3942">
                  <c:v>507.1</c:v>
                </c:pt>
                <c:pt idx="3943">
                  <c:v>507.1</c:v>
                </c:pt>
                <c:pt idx="3944">
                  <c:v>507.1</c:v>
                </c:pt>
                <c:pt idx="3945">
                  <c:v>507.1</c:v>
                </c:pt>
                <c:pt idx="3946">
                  <c:v>507.1</c:v>
                </c:pt>
                <c:pt idx="3947">
                  <c:v>507.1</c:v>
                </c:pt>
                <c:pt idx="3948">
                  <c:v>507.1</c:v>
                </c:pt>
                <c:pt idx="3949">
                  <c:v>507.1</c:v>
                </c:pt>
                <c:pt idx="3950">
                  <c:v>507.1</c:v>
                </c:pt>
                <c:pt idx="3951">
                  <c:v>507.1</c:v>
                </c:pt>
                <c:pt idx="3952">
                  <c:v>507.1</c:v>
                </c:pt>
                <c:pt idx="3953">
                  <c:v>507.1</c:v>
                </c:pt>
                <c:pt idx="3954">
                  <c:v>507.1</c:v>
                </c:pt>
                <c:pt idx="3955">
                  <c:v>507.1</c:v>
                </c:pt>
                <c:pt idx="3956">
                  <c:v>507.1</c:v>
                </c:pt>
                <c:pt idx="3957">
                  <c:v>507.1</c:v>
                </c:pt>
                <c:pt idx="3958">
                  <c:v>507.1</c:v>
                </c:pt>
                <c:pt idx="3959">
                  <c:v>507.1</c:v>
                </c:pt>
                <c:pt idx="3960">
                  <c:v>507.1</c:v>
                </c:pt>
                <c:pt idx="3961">
                  <c:v>507.1</c:v>
                </c:pt>
                <c:pt idx="3962">
                  <c:v>507.1</c:v>
                </c:pt>
                <c:pt idx="3963">
                  <c:v>507.1</c:v>
                </c:pt>
                <c:pt idx="3964">
                  <c:v>507.1</c:v>
                </c:pt>
                <c:pt idx="3965">
                  <c:v>507.1</c:v>
                </c:pt>
                <c:pt idx="3966">
                  <c:v>507.1</c:v>
                </c:pt>
                <c:pt idx="3967">
                  <c:v>507.1</c:v>
                </c:pt>
                <c:pt idx="3968">
                  <c:v>507.1</c:v>
                </c:pt>
                <c:pt idx="3969">
                  <c:v>507.1</c:v>
                </c:pt>
                <c:pt idx="3970">
                  <c:v>507.1</c:v>
                </c:pt>
                <c:pt idx="3971">
                  <c:v>507.1</c:v>
                </c:pt>
                <c:pt idx="3972">
                  <c:v>507.1</c:v>
                </c:pt>
                <c:pt idx="3973">
                  <c:v>507.1</c:v>
                </c:pt>
                <c:pt idx="3974">
                  <c:v>507.1</c:v>
                </c:pt>
                <c:pt idx="3975">
                  <c:v>507.1</c:v>
                </c:pt>
                <c:pt idx="3976">
                  <c:v>507.1</c:v>
                </c:pt>
                <c:pt idx="3977">
                  <c:v>507.1</c:v>
                </c:pt>
                <c:pt idx="3978">
                  <c:v>507.1</c:v>
                </c:pt>
                <c:pt idx="3979">
                  <c:v>507.1</c:v>
                </c:pt>
                <c:pt idx="3980">
                  <c:v>507.09</c:v>
                </c:pt>
                <c:pt idx="3981">
                  <c:v>507.09</c:v>
                </c:pt>
                <c:pt idx="3982">
                  <c:v>507.09</c:v>
                </c:pt>
                <c:pt idx="3983">
                  <c:v>507.09</c:v>
                </c:pt>
                <c:pt idx="3984">
                  <c:v>507.09</c:v>
                </c:pt>
                <c:pt idx="3985">
                  <c:v>507.09</c:v>
                </c:pt>
                <c:pt idx="3986">
                  <c:v>507.09</c:v>
                </c:pt>
                <c:pt idx="3987">
                  <c:v>507.09</c:v>
                </c:pt>
                <c:pt idx="3988">
                  <c:v>507.09</c:v>
                </c:pt>
                <c:pt idx="3989">
                  <c:v>507.09</c:v>
                </c:pt>
                <c:pt idx="3990">
                  <c:v>507.09</c:v>
                </c:pt>
                <c:pt idx="3991">
                  <c:v>507.09</c:v>
                </c:pt>
                <c:pt idx="3992">
                  <c:v>507.09</c:v>
                </c:pt>
                <c:pt idx="3993">
                  <c:v>507.09</c:v>
                </c:pt>
                <c:pt idx="3994">
                  <c:v>507.09</c:v>
                </c:pt>
                <c:pt idx="3995">
                  <c:v>507.09</c:v>
                </c:pt>
                <c:pt idx="3996">
                  <c:v>507.09</c:v>
                </c:pt>
                <c:pt idx="3997">
                  <c:v>507.09</c:v>
                </c:pt>
                <c:pt idx="3998">
                  <c:v>507.09</c:v>
                </c:pt>
                <c:pt idx="3999">
                  <c:v>507.09</c:v>
                </c:pt>
                <c:pt idx="4000">
                  <c:v>507.09</c:v>
                </c:pt>
                <c:pt idx="4001">
                  <c:v>507.09</c:v>
                </c:pt>
                <c:pt idx="4002">
                  <c:v>507.09</c:v>
                </c:pt>
                <c:pt idx="4003">
                  <c:v>507.09</c:v>
                </c:pt>
                <c:pt idx="4004">
                  <c:v>507.09</c:v>
                </c:pt>
                <c:pt idx="4005">
                  <c:v>507.09</c:v>
                </c:pt>
                <c:pt idx="4006">
                  <c:v>507.08</c:v>
                </c:pt>
                <c:pt idx="4007">
                  <c:v>507.08</c:v>
                </c:pt>
                <c:pt idx="4008">
                  <c:v>507.08</c:v>
                </c:pt>
                <c:pt idx="4009">
                  <c:v>507.08</c:v>
                </c:pt>
                <c:pt idx="4010">
                  <c:v>507.08</c:v>
                </c:pt>
                <c:pt idx="4011">
                  <c:v>507.08</c:v>
                </c:pt>
                <c:pt idx="4012">
                  <c:v>507.08</c:v>
                </c:pt>
                <c:pt idx="4013">
                  <c:v>507.08</c:v>
                </c:pt>
                <c:pt idx="4014">
                  <c:v>507.08</c:v>
                </c:pt>
                <c:pt idx="4015">
                  <c:v>507.08</c:v>
                </c:pt>
                <c:pt idx="4016">
                  <c:v>507.08</c:v>
                </c:pt>
                <c:pt idx="4017">
                  <c:v>507.08</c:v>
                </c:pt>
                <c:pt idx="4018">
                  <c:v>507.08</c:v>
                </c:pt>
                <c:pt idx="4019">
                  <c:v>507.08</c:v>
                </c:pt>
                <c:pt idx="4020">
                  <c:v>507.08</c:v>
                </c:pt>
                <c:pt idx="4021">
                  <c:v>507.08</c:v>
                </c:pt>
                <c:pt idx="4022">
                  <c:v>507.08</c:v>
                </c:pt>
                <c:pt idx="4023">
                  <c:v>507.08</c:v>
                </c:pt>
                <c:pt idx="4024">
                  <c:v>507.08</c:v>
                </c:pt>
                <c:pt idx="4025">
                  <c:v>507.08</c:v>
                </c:pt>
                <c:pt idx="4026">
                  <c:v>507.08</c:v>
                </c:pt>
                <c:pt idx="4027">
                  <c:v>507.08</c:v>
                </c:pt>
                <c:pt idx="4028">
                  <c:v>507.08</c:v>
                </c:pt>
                <c:pt idx="4029">
                  <c:v>507.08</c:v>
                </c:pt>
                <c:pt idx="4030">
                  <c:v>507.08</c:v>
                </c:pt>
                <c:pt idx="4031">
                  <c:v>507.08</c:v>
                </c:pt>
                <c:pt idx="4032">
                  <c:v>507.08</c:v>
                </c:pt>
                <c:pt idx="4033">
                  <c:v>507.07</c:v>
                </c:pt>
                <c:pt idx="4034">
                  <c:v>507.07</c:v>
                </c:pt>
                <c:pt idx="4035">
                  <c:v>507.07</c:v>
                </c:pt>
                <c:pt idx="4036">
                  <c:v>507.07</c:v>
                </c:pt>
                <c:pt idx="4037">
                  <c:v>507.07</c:v>
                </c:pt>
                <c:pt idx="4038">
                  <c:v>507.07</c:v>
                </c:pt>
                <c:pt idx="4039">
                  <c:v>507.07</c:v>
                </c:pt>
                <c:pt idx="4040">
                  <c:v>507.07</c:v>
                </c:pt>
                <c:pt idx="4041">
                  <c:v>507.07</c:v>
                </c:pt>
                <c:pt idx="4042">
                  <c:v>507.07</c:v>
                </c:pt>
                <c:pt idx="4043">
                  <c:v>507.07</c:v>
                </c:pt>
                <c:pt idx="4044">
                  <c:v>507.07</c:v>
                </c:pt>
                <c:pt idx="4045">
                  <c:v>507.07</c:v>
                </c:pt>
                <c:pt idx="4046">
                  <c:v>507.07</c:v>
                </c:pt>
                <c:pt idx="4047">
                  <c:v>507.07</c:v>
                </c:pt>
                <c:pt idx="4048">
                  <c:v>507.07</c:v>
                </c:pt>
                <c:pt idx="4049">
                  <c:v>507.07</c:v>
                </c:pt>
                <c:pt idx="4050">
                  <c:v>507.07</c:v>
                </c:pt>
                <c:pt idx="4051">
                  <c:v>507.07</c:v>
                </c:pt>
                <c:pt idx="4052">
                  <c:v>507.07</c:v>
                </c:pt>
                <c:pt idx="4053">
                  <c:v>507.07</c:v>
                </c:pt>
                <c:pt idx="4054">
                  <c:v>507.07</c:v>
                </c:pt>
                <c:pt idx="4055">
                  <c:v>507.07</c:v>
                </c:pt>
                <c:pt idx="4056">
                  <c:v>507.07</c:v>
                </c:pt>
                <c:pt idx="4057">
                  <c:v>507.07</c:v>
                </c:pt>
                <c:pt idx="4058">
                  <c:v>507.07</c:v>
                </c:pt>
                <c:pt idx="4059">
                  <c:v>507.07</c:v>
                </c:pt>
                <c:pt idx="4060">
                  <c:v>507.07</c:v>
                </c:pt>
                <c:pt idx="4061">
                  <c:v>507.07</c:v>
                </c:pt>
                <c:pt idx="4062">
                  <c:v>507.07</c:v>
                </c:pt>
                <c:pt idx="4063">
                  <c:v>507.07</c:v>
                </c:pt>
                <c:pt idx="4064">
                  <c:v>507.07</c:v>
                </c:pt>
                <c:pt idx="4065">
                  <c:v>507.06</c:v>
                </c:pt>
                <c:pt idx="4066">
                  <c:v>507.06</c:v>
                </c:pt>
                <c:pt idx="4067">
                  <c:v>507.06</c:v>
                </c:pt>
                <c:pt idx="4068">
                  <c:v>507.06</c:v>
                </c:pt>
                <c:pt idx="4069">
                  <c:v>507.06</c:v>
                </c:pt>
                <c:pt idx="4070">
                  <c:v>507.06</c:v>
                </c:pt>
                <c:pt idx="4071">
                  <c:v>507.06</c:v>
                </c:pt>
                <c:pt idx="4072">
                  <c:v>507.06</c:v>
                </c:pt>
                <c:pt idx="4073">
                  <c:v>507.06</c:v>
                </c:pt>
                <c:pt idx="4074">
                  <c:v>507.06</c:v>
                </c:pt>
                <c:pt idx="4075">
                  <c:v>507.06</c:v>
                </c:pt>
                <c:pt idx="4076">
                  <c:v>507.06</c:v>
                </c:pt>
                <c:pt idx="4077">
                  <c:v>507.06</c:v>
                </c:pt>
                <c:pt idx="4078">
                  <c:v>507.06</c:v>
                </c:pt>
                <c:pt idx="4079">
                  <c:v>507.06</c:v>
                </c:pt>
                <c:pt idx="4080">
                  <c:v>507.06</c:v>
                </c:pt>
                <c:pt idx="4081">
                  <c:v>507.06</c:v>
                </c:pt>
                <c:pt idx="4082">
                  <c:v>507.06</c:v>
                </c:pt>
                <c:pt idx="4083">
                  <c:v>507.06</c:v>
                </c:pt>
                <c:pt idx="4084">
                  <c:v>507.06</c:v>
                </c:pt>
                <c:pt idx="4085">
                  <c:v>507.06</c:v>
                </c:pt>
                <c:pt idx="4086">
                  <c:v>507.06</c:v>
                </c:pt>
                <c:pt idx="4087">
                  <c:v>507.06</c:v>
                </c:pt>
                <c:pt idx="4088">
                  <c:v>507.06</c:v>
                </c:pt>
                <c:pt idx="4089">
                  <c:v>507.06</c:v>
                </c:pt>
                <c:pt idx="4090">
                  <c:v>507.06</c:v>
                </c:pt>
                <c:pt idx="4091">
                  <c:v>507.06</c:v>
                </c:pt>
                <c:pt idx="4092">
                  <c:v>507.06</c:v>
                </c:pt>
                <c:pt idx="4093">
                  <c:v>507.06</c:v>
                </c:pt>
                <c:pt idx="4094">
                  <c:v>507.06</c:v>
                </c:pt>
                <c:pt idx="4095">
                  <c:v>507.06</c:v>
                </c:pt>
                <c:pt idx="4096">
                  <c:v>507.06</c:v>
                </c:pt>
                <c:pt idx="4097">
                  <c:v>507.06</c:v>
                </c:pt>
                <c:pt idx="4098">
                  <c:v>507.06</c:v>
                </c:pt>
                <c:pt idx="4099">
                  <c:v>507.06</c:v>
                </c:pt>
                <c:pt idx="4100">
                  <c:v>507.06</c:v>
                </c:pt>
                <c:pt idx="4101">
                  <c:v>507.05</c:v>
                </c:pt>
                <c:pt idx="4102">
                  <c:v>507.05</c:v>
                </c:pt>
                <c:pt idx="4103">
                  <c:v>507.05</c:v>
                </c:pt>
                <c:pt idx="4104">
                  <c:v>507.05</c:v>
                </c:pt>
                <c:pt idx="4105">
                  <c:v>507.05</c:v>
                </c:pt>
                <c:pt idx="4106">
                  <c:v>507.05</c:v>
                </c:pt>
                <c:pt idx="4107">
                  <c:v>507.05</c:v>
                </c:pt>
                <c:pt idx="4108">
                  <c:v>507.05</c:v>
                </c:pt>
                <c:pt idx="4109">
                  <c:v>507.05</c:v>
                </c:pt>
                <c:pt idx="4110">
                  <c:v>507.05</c:v>
                </c:pt>
                <c:pt idx="4111">
                  <c:v>507.05</c:v>
                </c:pt>
                <c:pt idx="4112">
                  <c:v>507.05</c:v>
                </c:pt>
                <c:pt idx="4113">
                  <c:v>507.05</c:v>
                </c:pt>
                <c:pt idx="4114">
                  <c:v>507.05</c:v>
                </c:pt>
                <c:pt idx="4115">
                  <c:v>507.05</c:v>
                </c:pt>
                <c:pt idx="4116">
                  <c:v>507.05</c:v>
                </c:pt>
                <c:pt idx="4117">
                  <c:v>507.05</c:v>
                </c:pt>
                <c:pt idx="4118">
                  <c:v>507.05</c:v>
                </c:pt>
                <c:pt idx="4119">
                  <c:v>507.05</c:v>
                </c:pt>
                <c:pt idx="4120">
                  <c:v>507.05</c:v>
                </c:pt>
                <c:pt idx="4121">
                  <c:v>507.05</c:v>
                </c:pt>
                <c:pt idx="4122">
                  <c:v>507.05</c:v>
                </c:pt>
                <c:pt idx="4123">
                  <c:v>507.05</c:v>
                </c:pt>
                <c:pt idx="4124">
                  <c:v>507.05</c:v>
                </c:pt>
                <c:pt idx="4125">
                  <c:v>507.05</c:v>
                </c:pt>
                <c:pt idx="4126">
                  <c:v>507.05</c:v>
                </c:pt>
                <c:pt idx="4127">
                  <c:v>507.05</c:v>
                </c:pt>
                <c:pt idx="4128">
                  <c:v>507.05</c:v>
                </c:pt>
                <c:pt idx="4129">
                  <c:v>507.05</c:v>
                </c:pt>
                <c:pt idx="4130">
                  <c:v>507.05</c:v>
                </c:pt>
                <c:pt idx="4131">
                  <c:v>507.05</c:v>
                </c:pt>
                <c:pt idx="4132">
                  <c:v>507.05</c:v>
                </c:pt>
                <c:pt idx="4133">
                  <c:v>507.05</c:v>
                </c:pt>
                <c:pt idx="4134">
                  <c:v>507.05</c:v>
                </c:pt>
                <c:pt idx="4135">
                  <c:v>507.05</c:v>
                </c:pt>
                <c:pt idx="4136">
                  <c:v>507.05</c:v>
                </c:pt>
                <c:pt idx="4137">
                  <c:v>507.05</c:v>
                </c:pt>
                <c:pt idx="4138">
                  <c:v>507.04</c:v>
                </c:pt>
                <c:pt idx="4139">
                  <c:v>507.04</c:v>
                </c:pt>
                <c:pt idx="4140">
                  <c:v>507.04</c:v>
                </c:pt>
                <c:pt idx="4141">
                  <c:v>507.04</c:v>
                </c:pt>
                <c:pt idx="4142">
                  <c:v>507.04</c:v>
                </c:pt>
                <c:pt idx="4143">
                  <c:v>507.04</c:v>
                </c:pt>
                <c:pt idx="4144">
                  <c:v>507.04</c:v>
                </c:pt>
                <c:pt idx="4145">
                  <c:v>507.04</c:v>
                </c:pt>
                <c:pt idx="4146">
                  <c:v>507.04</c:v>
                </c:pt>
                <c:pt idx="4147">
                  <c:v>507.04</c:v>
                </c:pt>
                <c:pt idx="4148">
                  <c:v>507.04</c:v>
                </c:pt>
                <c:pt idx="4149">
                  <c:v>507.04</c:v>
                </c:pt>
                <c:pt idx="4150">
                  <c:v>507.04</c:v>
                </c:pt>
                <c:pt idx="4151">
                  <c:v>507.04</c:v>
                </c:pt>
                <c:pt idx="4152">
                  <c:v>507.04</c:v>
                </c:pt>
                <c:pt idx="4153">
                  <c:v>507.04</c:v>
                </c:pt>
                <c:pt idx="4154">
                  <c:v>507.04</c:v>
                </c:pt>
                <c:pt idx="4155">
                  <c:v>507.04</c:v>
                </c:pt>
                <c:pt idx="4156">
                  <c:v>507.04</c:v>
                </c:pt>
                <c:pt idx="4157">
                  <c:v>507.04</c:v>
                </c:pt>
                <c:pt idx="4158">
                  <c:v>507.04</c:v>
                </c:pt>
                <c:pt idx="4159">
                  <c:v>507.04</c:v>
                </c:pt>
                <c:pt idx="4160">
                  <c:v>507.04</c:v>
                </c:pt>
                <c:pt idx="4161">
                  <c:v>507.04</c:v>
                </c:pt>
                <c:pt idx="4162">
                  <c:v>507.04</c:v>
                </c:pt>
                <c:pt idx="4163">
                  <c:v>507.04</c:v>
                </c:pt>
                <c:pt idx="4164">
                  <c:v>507.04</c:v>
                </c:pt>
                <c:pt idx="4165">
                  <c:v>507.04</c:v>
                </c:pt>
                <c:pt idx="4166">
                  <c:v>507.04</c:v>
                </c:pt>
                <c:pt idx="4167">
                  <c:v>507.04</c:v>
                </c:pt>
                <c:pt idx="4168">
                  <c:v>507.04</c:v>
                </c:pt>
                <c:pt idx="4169">
                  <c:v>507.04</c:v>
                </c:pt>
                <c:pt idx="4170">
                  <c:v>507.04</c:v>
                </c:pt>
                <c:pt idx="4171">
                  <c:v>507.04</c:v>
                </c:pt>
                <c:pt idx="4172">
                  <c:v>507.04</c:v>
                </c:pt>
                <c:pt idx="4173">
                  <c:v>507.04</c:v>
                </c:pt>
                <c:pt idx="4174">
                  <c:v>507.04</c:v>
                </c:pt>
                <c:pt idx="4175">
                  <c:v>507.04</c:v>
                </c:pt>
                <c:pt idx="4176">
                  <c:v>507.04</c:v>
                </c:pt>
                <c:pt idx="4177">
                  <c:v>507.04</c:v>
                </c:pt>
                <c:pt idx="4178">
                  <c:v>507.04</c:v>
                </c:pt>
                <c:pt idx="4179">
                  <c:v>507.04</c:v>
                </c:pt>
                <c:pt idx="4180">
                  <c:v>507.03</c:v>
                </c:pt>
                <c:pt idx="4181">
                  <c:v>507.03</c:v>
                </c:pt>
                <c:pt idx="4182">
                  <c:v>507.03</c:v>
                </c:pt>
                <c:pt idx="4183">
                  <c:v>507.03</c:v>
                </c:pt>
                <c:pt idx="4184">
                  <c:v>507.03</c:v>
                </c:pt>
                <c:pt idx="4185">
                  <c:v>507.03</c:v>
                </c:pt>
                <c:pt idx="4186">
                  <c:v>507.03</c:v>
                </c:pt>
                <c:pt idx="4187">
                  <c:v>507.03</c:v>
                </c:pt>
                <c:pt idx="4188">
                  <c:v>507.03</c:v>
                </c:pt>
                <c:pt idx="4189">
                  <c:v>507.03</c:v>
                </c:pt>
                <c:pt idx="4190">
                  <c:v>507.03</c:v>
                </c:pt>
                <c:pt idx="4191">
                  <c:v>507.03</c:v>
                </c:pt>
                <c:pt idx="4192">
                  <c:v>507.03</c:v>
                </c:pt>
                <c:pt idx="4193">
                  <c:v>507.03</c:v>
                </c:pt>
                <c:pt idx="4194">
                  <c:v>507.03</c:v>
                </c:pt>
                <c:pt idx="4195">
                  <c:v>507.03</c:v>
                </c:pt>
                <c:pt idx="4196">
                  <c:v>507.03</c:v>
                </c:pt>
                <c:pt idx="4197">
                  <c:v>507.03</c:v>
                </c:pt>
                <c:pt idx="4198">
                  <c:v>507.03</c:v>
                </c:pt>
                <c:pt idx="4199">
                  <c:v>507.03</c:v>
                </c:pt>
                <c:pt idx="4200">
                  <c:v>507.03</c:v>
                </c:pt>
                <c:pt idx="4201">
                  <c:v>507.03</c:v>
                </c:pt>
                <c:pt idx="4202">
                  <c:v>507.03</c:v>
                </c:pt>
                <c:pt idx="4203">
                  <c:v>507.03</c:v>
                </c:pt>
                <c:pt idx="4204">
                  <c:v>507.03</c:v>
                </c:pt>
                <c:pt idx="4205">
                  <c:v>507.03</c:v>
                </c:pt>
                <c:pt idx="4206">
                  <c:v>507.03</c:v>
                </c:pt>
                <c:pt idx="4207">
                  <c:v>507.03</c:v>
                </c:pt>
                <c:pt idx="4208">
                  <c:v>507.03</c:v>
                </c:pt>
                <c:pt idx="4209">
                  <c:v>507.03</c:v>
                </c:pt>
                <c:pt idx="4210">
                  <c:v>507.03</c:v>
                </c:pt>
                <c:pt idx="4211">
                  <c:v>507.03</c:v>
                </c:pt>
                <c:pt idx="4212">
                  <c:v>507.03</c:v>
                </c:pt>
                <c:pt idx="4213">
                  <c:v>507.03</c:v>
                </c:pt>
                <c:pt idx="4214">
                  <c:v>507.03</c:v>
                </c:pt>
                <c:pt idx="4215">
                  <c:v>507.03</c:v>
                </c:pt>
                <c:pt idx="4216">
                  <c:v>507.03</c:v>
                </c:pt>
                <c:pt idx="4217">
                  <c:v>507.03</c:v>
                </c:pt>
                <c:pt idx="4218">
                  <c:v>507.03</c:v>
                </c:pt>
                <c:pt idx="4219">
                  <c:v>507.03</c:v>
                </c:pt>
                <c:pt idx="4220">
                  <c:v>507.03</c:v>
                </c:pt>
                <c:pt idx="4221">
                  <c:v>507.03</c:v>
                </c:pt>
                <c:pt idx="4222">
                  <c:v>507.03</c:v>
                </c:pt>
                <c:pt idx="4223">
                  <c:v>507.03</c:v>
                </c:pt>
                <c:pt idx="4224">
                  <c:v>507.02</c:v>
                </c:pt>
                <c:pt idx="4225">
                  <c:v>507.02</c:v>
                </c:pt>
                <c:pt idx="4226">
                  <c:v>507.02</c:v>
                </c:pt>
                <c:pt idx="4227">
                  <c:v>507.02</c:v>
                </c:pt>
                <c:pt idx="4228">
                  <c:v>507.02</c:v>
                </c:pt>
                <c:pt idx="4229">
                  <c:v>507.02</c:v>
                </c:pt>
                <c:pt idx="4230">
                  <c:v>507.02</c:v>
                </c:pt>
                <c:pt idx="4231">
                  <c:v>507.02</c:v>
                </c:pt>
                <c:pt idx="4232">
                  <c:v>507.02</c:v>
                </c:pt>
                <c:pt idx="4233">
                  <c:v>507.02</c:v>
                </c:pt>
                <c:pt idx="4234">
                  <c:v>507.02</c:v>
                </c:pt>
                <c:pt idx="4235">
                  <c:v>507.02</c:v>
                </c:pt>
                <c:pt idx="4236">
                  <c:v>507.02</c:v>
                </c:pt>
                <c:pt idx="4237">
                  <c:v>507.02</c:v>
                </c:pt>
                <c:pt idx="4238">
                  <c:v>507.02</c:v>
                </c:pt>
                <c:pt idx="4239">
                  <c:v>507.02</c:v>
                </c:pt>
                <c:pt idx="4240">
                  <c:v>507.02</c:v>
                </c:pt>
                <c:pt idx="4241">
                  <c:v>507.02</c:v>
                </c:pt>
                <c:pt idx="4242">
                  <c:v>507.02</c:v>
                </c:pt>
                <c:pt idx="4243">
                  <c:v>507.02</c:v>
                </c:pt>
                <c:pt idx="4244">
                  <c:v>507.02</c:v>
                </c:pt>
                <c:pt idx="4245">
                  <c:v>507.02</c:v>
                </c:pt>
                <c:pt idx="4246">
                  <c:v>507.02</c:v>
                </c:pt>
                <c:pt idx="4247">
                  <c:v>507.02</c:v>
                </c:pt>
                <c:pt idx="4248">
                  <c:v>507.02</c:v>
                </c:pt>
                <c:pt idx="4249">
                  <c:v>507.02</c:v>
                </c:pt>
                <c:pt idx="4250">
                  <c:v>507.02</c:v>
                </c:pt>
                <c:pt idx="4251">
                  <c:v>507.02</c:v>
                </c:pt>
                <c:pt idx="4252">
                  <c:v>507.02</c:v>
                </c:pt>
                <c:pt idx="4253">
                  <c:v>507.02</c:v>
                </c:pt>
                <c:pt idx="4254">
                  <c:v>507.02</c:v>
                </c:pt>
                <c:pt idx="4255">
                  <c:v>507.02</c:v>
                </c:pt>
                <c:pt idx="4256">
                  <c:v>507.02</c:v>
                </c:pt>
                <c:pt idx="4257">
                  <c:v>507.02</c:v>
                </c:pt>
                <c:pt idx="4258">
                  <c:v>507.02</c:v>
                </c:pt>
                <c:pt idx="4259">
                  <c:v>507.02</c:v>
                </c:pt>
                <c:pt idx="4260">
                  <c:v>507.02</c:v>
                </c:pt>
                <c:pt idx="4261">
                  <c:v>507.02</c:v>
                </c:pt>
                <c:pt idx="4262">
                  <c:v>507.02</c:v>
                </c:pt>
                <c:pt idx="4263">
                  <c:v>507.02</c:v>
                </c:pt>
                <c:pt idx="4264">
                  <c:v>507.02</c:v>
                </c:pt>
                <c:pt idx="4265">
                  <c:v>507.02</c:v>
                </c:pt>
                <c:pt idx="4266">
                  <c:v>507.02</c:v>
                </c:pt>
                <c:pt idx="4267">
                  <c:v>507.02</c:v>
                </c:pt>
                <c:pt idx="4268">
                  <c:v>507.02</c:v>
                </c:pt>
                <c:pt idx="4269">
                  <c:v>507.02</c:v>
                </c:pt>
                <c:pt idx="4270">
                  <c:v>507.01</c:v>
                </c:pt>
                <c:pt idx="4271">
                  <c:v>507.01</c:v>
                </c:pt>
                <c:pt idx="4272">
                  <c:v>507.01</c:v>
                </c:pt>
                <c:pt idx="4273">
                  <c:v>507.01</c:v>
                </c:pt>
                <c:pt idx="4274">
                  <c:v>507.01</c:v>
                </c:pt>
                <c:pt idx="4275">
                  <c:v>507.01</c:v>
                </c:pt>
                <c:pt idx="4276">
                  <c:v>507.01</c:v>
                </c:pt>
                <c:pt idx="4277">
                  <c:v>507.01</c:v>
                </c:pt>
                <c:pt idx="4278">
                  <c:v>507.01</c:v>
                </c:pt>
                <c:pt idx="4279">
                  <c:v>507.01</c:v>
                </c:pt>
                <c:pt idx="4280">
                  <c:v>507.01</c:v>
                </c:pt>
                <c:pt idx="4281">
                  <c:v>507.01</c:v>
                </c:pt>
                <c:pt idx="4282">
                  <c:v>507.01</c:v>
                </c:pt>
                <c:pt idx="4283">
                  <c:v>507.01</c:v>
                </c:pt>
                <c:pt idx="4284">
                  <c:v>507.01</c:v>
                </c:pt>
                <c:pt idx="4285">
                  <c:v>507.01</c:v>
                </c:pt>
                <c:pt idx="4286">
                  <c:v>507.01</c:v>
                </c:pt>
                <c:pt idx="4287">
                  <c:v>507.01</c:v>
                </c:pt>
                <c:pt idx="4288">
                  <c:v>507.01</c:v>
                </c:pt>
                <c:pt idx="4289">
                  <c:v>507.01</c:v>
                </c:pt>
                <c:pt idx="4290">
                  <c:v>507.01</c:v>
                </c:pt>
                <c:pt idx="4291">
                  <c:v>507.01</c:v>
                </c:pt>
                <c:pt idx="4292">
                  <c:v>507.01</c:v>
                </c:pt>
                <c:pt idx="4293">
                  <c:v>507.01</c:v>
                </c:pt>
                <c:pt idx="4294">
                  <c:v>507.01</c:v>
                </c:pt>
                <c:pt idx="4295">
                  <c:v>507.01</c:v>
                </c:pt>
                <c:pt idx="4296">
                  <c:v>507.01</c:v>
                </c:pt>
                <c:pt idx="4297">
                  <c:v>507.01</c:v>
                </c:pt>
                <c:pt idx="4298">
                  <c:v>507.01</c:v>
                </c:pt>
                <c:pt idx="4299">
                  <c:v>507.01</c:v>
                </c:pt>
                <c:pt idx="4300">
                  <c:v>507.01</c:v>
                </c:pt>
                <c:pt idx="4301">
                  <c:v>507.01</c:v>
                </c:pt>
                <c:pt idx="4302">
                  <c:v>507.01</c:v>
                </c:pt>
                <c:pt idx="4303">
                  <c:v>507.01</c:v>
                </c:pt>
                <c:pt idx="4304">
                  <c:v>507.01</c:v>
                </c:pt>
                <c:pt idx="4305">
                  <c:v>507.01</c:v>
                </c:pt>
                <c:pt idx="4306">
                  <c:v>507.01</c:v>
                </c:pt>
                <c:pt idx="4307">
                  <c:v>507.01</c:v>
                </c:pt>
                <c:pt idx="4308">
                  <c:v>507.01</c:v>
                </c:pt>
                <c:pt idx="4309">
                  <c:v>507.01</c:v>
                </c:pt>
                <c:pt idx="4310">
                  <c:v>507.01</c:v>
                </c:pt>
                <c:pt idx="4311">
                  <c:v>507.01</c:v>
                </c:pt>
                <c:pt idx="4312">
                  <c:v>507.01</c:v>
                </c:pt>
                <c:pt idx="4313">
                  <c:v>507.01</c:v>
                </c:pt>
                <c:pt idx="4314">
                  <c:v>507.01</c:v>
                </c:pt>
                <c:pt idx="4315">
                  <c:v>507.01</c:v>
                </c:pt>
                <c:pt idx="4316">
                  <c:v>507.01</c:v>
                </c:pt>
                <c:pt idx="4317">
                  <c:v>507</c:v>
                </c:pt>
                <c:pt idx="4318">
                  <c:v>507</c:v>
                </c:pt>
                <c:pt idx="4319">
                  <c:v>507</c:v>
                </c:pt>
                <c:pt idx="4320">
                  <c:v>507</c:v>
                </c:pt>
                <c:pt idx="4321">
                  <c:v>507</c:v>
                </c:pt>
                <c:pt idx="4322">
                  <c:v>507</c:v>
                </c:pt>
                <c:pt idx="4323">
                  <c:v>507</c:v>
                </c:pt>
                <c:pt idx="4324">
                  <c:v>507</c:v>
                </c:pt>
                <c:pt idx="4325">
                  <c:v>507</c:v>
                </c:pt>
                <c:pt idx="4326">
                  <c:v>507</c:v>
                </c:pt>
                <c:pt idx="4327">
                  <c:v>507</c:v>
                </c:pt>
                <c:pt idx="4328">
                  <c:v>507</c:v>
                </c:pt>
                <c:pt idx="4329">
                  <c:v>507</c:v>
                </c:pt>
                <c:pt idx="4330">
                  <c:v>507</c:v>
                </c:pt>
                <c:pt idx="4331">
                  <c:v>507</c:v>
                </c:pt>
                <c:pt idx="4332">
                  <c:v>507</c:v>
                </c:pt>
                <c:pt idx="4333">
                  <c:v>507</c:v>
                </c:pt>
                <c:pt idx="4334">
                  <c:v>507</c:v>
                </c:pt>
                <c:pt idx="4335">
                  <c:v>507</c:v>
                </c:pt>
                <c:pt idx="4336">
                  <c:v>506.99</c:v>
                </c:pt>
                <c:pt idx="4337">
                  <c:v>506.99</c:v>
                </c:pt>
                <c:pt idx="4338">
                  <c:v>506.99</c:v>
                </c:pt>
                <c:pt idx="4339">
                  <c:v>506.99</c:v>
                </c:pt>
                <c:pt idx="4340">
                  <c:v>506.99</c:v>
                </c:pt>
                <c:pt idx="4341">
                  <c:v>506.99</c:v>
                </c:pt>
                <c:pt idx="4342">
                  <c:v>506.99</c:v>
                </c:pt>
                <c:pt idx="4343">
                  <c:v>506.99</c:v>
                </c:pt>
                <c:pt idx="4344">
                  <c:v>506.99</c:v>
                </c:pt>
                <c:pt idx="4345">
                  <c:v>506.99</c:v>
                </c:pt>
                <c:pt idx="4346">
                  <c:v>506.99</c:v>
                </c:pt>
                <c:pt idx="4347">
                  <c:v>506.99</c:v>
                </c:pt>
                <c:pt idx="4348">
                  <c:v>506.99</c:v>
                </c:pt>
                <c:pt idx="4349">
                  <c:v>506.99</c:v>
                </c:pt>
                <c:pt idx="4350">
                  <c:v>506.99</c:v>
                </c:pt>
                <c:pt idx="4351">
                  <c:v>506.99</c:v>
                </c:pt>
                <c:pt idx="4352">
                  <c:v>506.99</c:v>
                </c:pt>
                <c:pt idx="4353">
                  <c:v>506.99</c:v>
                </c:pt>
                <c:pt idx="4354">
                  <c:v>506.99</c:v>
                </c:pt>
                <c:pt idx="4355">
                  <c:v>506.99</c:v>
                </c:pt>
                <c:pt idx="4356">
                  <c:v>506.99</c:v>
                </c:pt>
                <c:pt idx="4357">
                  <c:v>506.99</c:v>
                </c:pt>
                <c:pt idx="4358">
                  <c:v>506.99</c:v>
                </c:pt>
                <c:pt idx="4359">
                  <c:v>506.99</c:v>
                </c:pt>
                <c:pt idx="4360">
                  <c:v>506.99</c:v>
                </c:pt>
                <c:pt idx="4361">
                  <c:v>506.99</c:v>
                </c:pt>
                <c:pt idx="4362">
                  <c:v>506.99</c:v>
                </c:pt>
                <c:pt idx="4363">
                  <c:v>506.99</c:v>
                </c:pt>
                <c:pt idx="4364">
                  <c:v>506.99</c:v>
                </c:pt>
                <c:pt idx="4365">
                  <c:v>506.99</c:v>
                </c:pt>
                <c:pt idx="4366">
                  <c:v>506.99</c:v>
                </c:pt>
                <c:pt idx="4367">
                  <c:v>506.99</c:v>
                </c:pt>
                <c:pt idx="4368">
                  <c:v>506.99</c:v>
                </c:pt>
                <c:pt idx="4369">
                  <c:v>506.99</c:v>
                </c:pt>
                <c:pt idx="4370">
                  <c:v>506.99</c:v>
                </c:pt>
                <c:pt idx="4371">
                  <c:v>506.99</c:v>
                </c:pt>
                <c:pt idx="4372">
                  <c:v>506.99</c:v>
                </c:pt>
                <c:pt idx="4373">
                  <c:v>506.99</c:v>
                </c:pt>
                <c:pt idx="4374">
                  <c:v>506.99</c:v>
                </c:pt>
                <c:pt idx="4375">
                  <c:v>506.99</c:v>
                </c:pt>
                <c:pt idx="4376">
                  <c:v>506.99</c:v>
                </c:pt>
                <c:pt idx="4377">
                  <c:v>506.99</c:v>
                </c:pt>
                <c:pt idx="4378">
                  <c:v>506.99</c:v>
                </c:pt>
                <c:pt idx="4379">
                  <c:v>506.99</c:v>
                </c:pt>
                <c:pt idx="4380">
                  <c:v>506.99</c:v>
                </c:pt>
                <c:pt idx="4381">
                  <c:v>506.99</c:v>
                </c:pt>
                <c:pt idx="4382">
                  <c:v>506.99</c:v>
                </c:pt>
                <c:pt idx="4383">
                  <c:v>506.99</c:v>
                </c:pt>
                <c:pt idx="4384">
                  <c:v>506.99</c:v>
                </c:pt>
                <c:pt idx="4385">
                  <c:v>506.99</c:v>
                </c:pt>
                <c:pt idx="4386">
                  <c:v>506.99</c:v>
                </c:pt>
                <c:pt idx="4387">
                  <c:v>506.99</c:v>
                </c:pt>
                <c:pt idx="4388">
                  <c:v>506.99</c:v>
                </c:pt>
                <c:pt idx="4389">
                  <c:v>506.99</c:v>
                </c:pt>
                <c:pt idx="4390">
                  <c:v>506.99</c:v>
                </c:pt>
                <c:pt idx="4391">
                  <c:v>506.99</c:v>
                </c:pt>
                <c:pt idx="4392">
                  <c:v>506.99</c:v>
                </c:pt>
                <c:pt idx="4393">
                  <c:v>506.98</c:v>
                </c:pt>
                <c:pt idx="4394">
                  <c:v>506.98</c:v>
                </c:pt>
                <c:pt idx="4395">
                  <c:v>506.98</c:v>
                </c:pt>
                <c:pt idx="4396">
                  <c:v>506.98</c:v>
                </c:pt>
                <c:pt idx="4397">
                  <c:v>506.98</c:v>
                </c:pt>
                <c:pt idx="4398">
                  <c:v>506.98</c:v>
                </c:pt>
                <c:pt idx="4399">
                  <c:v>506.98</c:v>
                </c:pt>
                <c:pt idx="4400">
                  <c:v>506.98</c:v>
                </c:pt>
                <c:pt idx="4401">
                  <c:v>506.98</c:v>
                </c:pt>
                <c:pt idx="4402">
                  <c:v>506.98</c:v>
                </c:pt>
                <c:pt idx="4403">
                  <c:v>506.98</c:v>
                </c:pt>
                <c:pt idx="4404">
                  <c:v>506.98</c:v>
                </c:pt>
                <c:pt idx="4405">
                  <c:v>506.98</c:v>
                </c:pt>
                <c:pt idx="4406">
                  <c:v>506.98</c:v>
                </c:pt>
                <c:pt idx="4407">
                  <c:v>506.98</c:v>
                </c:pt>
                <c:pt idx="4408">
                  <c:v>506.98</c:v>
                </c:pt>
                <c:pt idx="4409">
                  <c:v>506.98</c:v>
                </c:pt>
                <c:pt idx="4410">
                  <c:v>506.98</c:v>
                </c:pt>
                <c:pt idx="4411">
                  <c:v>506.98</c:v>
                </c:pt>
                <c:pt idx="4412">
                  <c:v>506.98</c:v>
                </c:pt>
                <c:pt idx="4413">
                  <c:v>506.98</c:v>
                </c:pt>
                <c:pt idx="4414">
                  <c:v>506.98</c:v>
                </c:pt>
                <c:pt idx="4415">
                  <c:v>506.98</c:v>
                </c:pt>
                <c:pt idx="4416">
                  <c:v>506.98</c:v>
                </c:pt>
                <c:pt idx="4417">
                  <c:v>506.98</c:v>
                </c:pt>
                <c:pt idx="4418">
                  <c:v>506.98</c:v>
                </c:pt>
                <c:pt idx="4419">
                  <c:v>506.98</c:v>
                </c:pt>
                <c:pt idx="4420">
                  <c:v>506.98</c:v>
                </c:pt>
                <c:pt idx="4421">
                  <c:v>506.98</c:v>
                </c:pt>
                <c:pt idx="4422">
                  <c:v>506.98</c:v>
                </c:pt>
                <c:pt idx="4423">
                  <c:v>506.98</c:v>
                </c:pt>
                <c:pt idx="4424">
                  <c:v>506.98</c:v>
                </c:pt>
                <c:pt idx="4425">
                  <c:v>506.98</c:v>
                </c:pt>
                <c:pt idx="4426">
                  <c:v>506.98</c:v>
                </c:pt>
                <c:pt idx="4427">
                  <c:v>506.98</c:v>
                </c:pt>
                <c:pt idx="4428">
                  <c:v>506.98</c:v>
                </c:pt>
                <c:pt idx="4429">
                  <c:v>506.98</c:v>
                </c:pt>
                <c:pt idx="4430">
                  <c:v>506.98</c:v>
                </c:pt>
                <c:pt idx="4431">
                  <c:v>506.98</c:v>
                </c:pt>
                <c:pt idx="4432">
                  <c:v>506.98</c:v>
                </c:pt>
                <c:pt idx="4433">
                  <c:v>506.98</c:v>
                </c:pt>
                <c:pt idx="4434">
                  <c:v>506.98</c:v>
                </c:pt>
                <c:pt idx="4435">
                  <c:v>506.98</c:v>
                </c:pt>
                <c:pt idx="4436">
                  <c:v>506.98</c:v>
                </c:pt>
                <c:pt idx="4437">
                  <c:v>506.98</c:v>
                </c:pt>
                <c:pt idx="4438">
                  <c:v>506.98</c:v>
                </c:pt>
                <c:pt idx="4439">
                  <c:v>506.98</c:v>
                </c:pt>
                <c:pt idx="4440">
                  <c:v>506.98</c:v>
                </c:pt>
                <c:pt idx="4441">
                  <c:v>506.98</c:v>
                </c:pt>
                <c:pt idx="4442">
                  <c:v>506.98</c:v>
                </c:pt>
                <c:pt idx="4443">
                  <c:v>506.97</c:v>
                </c:pt>
                <c:pt idx="4444">
                  <c:v>506.97</c:v>
                </c:pt>
                <c:pt idx="4445">
                  <c:v>506.97</c:v>
                </c:pt>
                <c:pt idx="4446">
                  <c:v>506.97</c:v>
                </c:pt>
                <c:pt idx="4447">
                  <c:v>506.97</c:v>
                </c:pt>
                <c:pt idx="4448">
                  <c:v>506.97</c:v>
                </c:pt>
                <c:pt idx="4449">
                  <c:v>506.97</c:v>
                </c:pt>
                <c:pt idx="4450">
                  <c:v>506.97</c:v>
                </c:pt>
                <c:pt idx="4451">
                  <c:v>506.97</c:v>
                </c:pt>
                <c:pt idx="4452">
                  <c:v>506.97</c:v>
                </c:pt>
                <c:pt idx="4453">
                  <c:v>506.97</c:v>
                </c:pt>
                <c:pt idx="4454">
                  <c:v>506.97</c:v>
                </c:pt>
                <c:pt idx="4455">
                  <c:v>506.97</c:v>
                </c:pt>
                <c:pt idx="4456">
                  <c:v>506.97</c:v>
                </c:pt>
                <c:pt idx="4457">
                  <c:v>506.97</c:v>
                </c:pt>
                <c:pt idx="4458">
                  <c:v>506.97</c:v>
                </c:pt>
                <c:pt idx="4459">
                  <c:v>506.97</c:v>
                </c:pt>
                <c:pt idx="4460">
                  <c:v>506.97</c:v>
                </c:pt>
                <c:pt idx="4461">
                  <c:v>506.97</c:v>
                </c:pt>
                <c:pt idx="4462">
                  <c:v>506.97</c:v>
                </c:pt>
                <c:pt idx="4463">
                  <c:v>506.97</c:v>
                </c:pt>
                <c:pt idx="4464">
                  <c:v>506.97</c:v>
                </c:pt>
                <c:pt idx="4465">
                  <c:v>506.97</c:v>
                </c:pt>
                <c:pt idx="4466">
                  <c:v>506.97</c:v>
                </c:pt>
                <c:pt idx="4467">
                  <c:v>506.97</c:v>
                </c:pt>
                <c:pt idx="4468">
                  <c:v>506.97</c:v>
                </c:pt>
                <c:pt idx="4469">
                  <c:v>506.97</c:v>
                </c:pt>
                <c:pt idx="4470">
                  <c:v>506.97</c:v>
                </c:pt>
                <c:pt idx="4471">
                  <c:v>506.97</c:v>
                </c:pt>
                <c:pt idx="4472">
                  <c:v>506.97</c:v>
                </c:pt>
                <c:pt idx="4473">
                  <c:v>506.97</c:v>
                </c:pt>
                <c:pt idx="4474">
                  <c:v>506.97</c:v>
                </c:pt>
                <c:pt idx="4475">
                  <c:v>506.97</c:v>
                </c:pt>
                <c:pt idx="4476">
                  <c:v>506.97</c:v>
                </c:pt>
                <c:pt idx="4477">
                  <c:v>506.97</c:v>
                </c:pt>
                <c:pt idx="4478">
                  <c:v>506.97</c:v>
                </c:pt>
                <c:pt idx="4479">
                  <c:v>506.97</c:v>
                </c:pt>
                <c:pt idx="4480">
                  <c:v>506.97</c:v>
                </c:pt>
                <c:pt idx="4481">
                  <c:v>506.97</c:v>
                </c:pt>
                <c:pt idx="4482">
                  <c:v>506.97</c:v>
                </c:pt>
                <c:pt idx="4483">
                  <c:v>506.97</c:v>
                </c:pt>
                <c:pt idx="4484">
                  <c:v>506.97</c:v>
                </c:pt>
                <c:pt idx="4485">
                  <c:v>506.97</c:v>
                </c:pt>
                <c:pt idx="4486">
                  <c:v>506.97</c:v>
                </c:pt>
                <c:pt idx="4487">
                  <c:v>506.97</c:v>
                </c:pt>
                <c:pt idx="4488">
                  <c:v>506.97</c:v>
                </c:pt>
                <c:pt idx="4489">
                  <c:v>506.97</c:v>
                </c:pt>
                <c:pt idx="4490">
                  <c:v>506.97</c:v>
                </c:pt>
                <c:pt idx="4491">
                  <c:v>506.97</c:v>
                </c:pt>
                <c:pt idx="4492">
                  <c:v>506.97</c:v>
                </c:pt>
                <c:pt idx="4493">
                  <c:v>506.97</c:v>
                </c:pt>
                <c:pt idx="4494">
                  <c:v>506.97</c:v>
                </c:pt>
                <c:pt idx="4495">
                  <c:v>506.97</c:v>
                </c:pt>
                <c:pt idx="4496">
                  <c:v>506.97</c:v>
                </c:pt>
                <c:pt idx="4497">
                  <c:v>506.97</c:v>
                </c:pt>
                <c:pt idx="4498">
                  <c:v>506.97</c:v>
                </c:pt>
                <c:pt idx="4499">
                  <c:v>506.97</c:v>
                </c:pt>
                <c:pt idx="4500">
                  <c:v>506.97</c:v>
                </c:pt>
                <c:pt idx="4501">
                  <c:v>506.96</c:v>
                </c:pt>
                <c:pt idx="4502">
                  <c:v>506.96</c:v>
                </c:pt>
                <c:pt idx="4503">
                  <c:v>506.96</c:v>
                </c:pt>
                <c:pt idx="4504">
                  <c:v>506.96</c:v>
                </c:pt>
                <c:pt idx="4505">
                  <c:v>506.96</c:v>
                </c:pt>
                <c:pt idx="4506">
                  <c:v>506.96</c:v>
                </c:pt>
                <c:pt idx="4507">
                  <c:v>506.96</c:v>
                </c:pt>
                <c:pt idx="4508">
                  <c:v>506.96</c:v>
                </c:pt>
                <c:pt idx="4509">
                  <c:v>506.96</c:v>
                </c:pt>
                <c:pt idx="4510">
                  <c:v>506.96</c:v>
                </c:pt>
                <c:pt idx="4511">
                  <c:v>506.96</c:v>
                </c:pt>
                <c:pt idx="4512">
                  <c:v>506.96</c:v>
                </c:pt>
                <c:pt idx="4513">
                  <c:v>506.96</c:v>
                </c:pt>
                <c:pt idx="4514">
                  <c:v>506.96</c:v>
                </c:pt>
                <c:pt idx="4515">
                  <c:v>506.96</c:v>
                </c:pt>
                <c:pt idx="4516">
                  <c:v>506.96</c:v>
                </c:pt>
                <c:pt idx="4517">
                  <c:v>506.96</c:v>
                </c:pt>
                <c:pt idx="4518">
                  <c:v>506.96</c:v>
                </c:pt>
                <c:pt idx="4519">
                  <c:v>506.96</c:v>
                </c:pt>
                <c:pt idx="4520">
                  <c:v>506.96</c:v>
                </c:pt>
                <c:pt idx="4521">
                  <c:v>506.96</c:v>
                </c:pt>
                <c:pt idx="4522">
                  <c:v>506.96</c:v>
                </c:pt>
                <c:pt idx="4523">
                  <c:v>506.96</c:v>
                </c:pt>
                <c:pt idx="4524">
                  <c:v>506.96</c:v>
                </c:pt>
                <c:pt idx="4525">
                  <c:v>506.96</c:v>
                </c:pt>
                <c:pt idx="4526">
                  <c:v>506.96</c:v>
                </c:pt>
                <c:pt idx="4527">
                  <c:v>506.96</c:v>
                </c:pt>
                <c:pt idx="4528">
                  <c:v>506.96</c:v>
                </c:pt>
                <c:pt idx="4529">
                  <c:v>506.96</c:v>
                </c:pt>
                <c:pt idx="4530">
                  <c:v>506.96</c:v>
                </c:pt>
                <c:pt idx="4531">
                  <c:v>506.96</c:v>
                </c:pt>
                <c:pt idx="4532">
                  <c:v>506.96</c:v>
                </c:pt>
                <c:pt idx="4533">
                  <c:v>506.96</c:v>
                </c:pt>
                <c:pt idx="4534">
                  <c:v>506.96</c:v>
                </c:pt>
                <c:pt idx="4535">
                  <c:v>506.96</c:v>
                </c:pt>
                <c:pt idx="4536">
                  <c:v>506.96</c:v>
                </c:pt>
                <c:pt idx="4537">
                  <c:v>506.96</c:v>
                </c:pt>
                <c:pt idx="4538">
                  <c:v>506.96</c:v>
                </c:pt>
                <c:pt idx="4539">
                  <c:v>506.96</c:v>
                </c:pt>
                <c:pt idx="4540">
                  <c:v>506.96</c:v>
                </c:pt>
                <c:pt idx="4541">
                  <c:v>506.96</c:v>
                </c:pt>
                <c:pt idx="4542">
                  <c:v>506.96</c:v>
                </c:pt>
                <c:pt idx="4543">
                  <c:v>506.96</c:v>
                </c:pt>
                <c:pt idx="4544">
                  <c:v>506.96</c:v>
                </c:pt>
                <c:pt idx="4545">
                  <c:v>506.96</c:v>
                </c:pt>
                <c:pt idx="4546">
                  <c:v>506.96</c:v>
                </c:pt>
                <c:pt idx="4547">
                  <c:v>506.96</c:v>
                </c:pt>
                <c:pt idx="4548">
                  <c:v>506.96</c:v>
                </c:pt>
                <c:pt idx="4549">
                  <c:v>506.96</c:v>
                </c:pt>
                <c:pt idx="4550">
                  <c:v>506.96</c:v>
                </c:pt>
                <c:pt idx="4551">
                  <c:v>506.96</c:v>
                </c:pt>
                <c:pt idx="4552">
                  <c:v>506.96</c:v>
                </c:pt>
                <c:pt idx="4553">
                  <c:v>506.96</c:v>
                </c:pt>
                <c:pt idx="4554">
                  <c:v>506.96</c:v>
                </c:pt>
                <c:pt idx="4555">
                  <c:v>506.96</c:v>
                </c:pt>
                <c:pt idx="4556">
                  <c:v>506.96</c:v>
                </c:pt>
                <c:pt idx="4557">
                  <c:v>506.96</c:v>
                </c:pt>
                <c:pt idx="4558">
                  <c:v>506.96</c:v>
                </c:pt>
                <c:pt idx="4559">
                  <c:v>506.96</c:v>
                </c:pt>
                <c:pt idx="4560">
                  <c:v>506.96</c:v>
                </c:pt>
                <c:pt idx="4561">
                  <c:v>506.96</c:v>
                </c:pt>
                <c:pt idx="4562">
                  <c:v>506.96</c:v>
                </c:pt>
                <c:pt idx="4563">
                  <c:v>506.96</c:v>
                </c:pt>
                <c:pt idx="4564">
                  <c:v>506.96</c:v>
                </c:pt>
                <c:pt idx="4565">
                  <c:v>506.96</c:v>
                </c:pt>
                <c:pt idx="4566">
                  <c:v>506.96</c:v>
                </c:pt>
                <c:pt idx="4567">
                  <c:v>506.96</c:v>
                </c:pt>
                <c:pt idx="4568">
                  <c:v>506.96</c:v>
                </c:pt>
                <c:pt idx="4569">
                  <c:v>506.96</c:v>
                </c:pt>
                <c:pt idx="4570">
                  <c:v>506.96</c:v>
                </c:pt>
                <c:pt idx="4571">
                  <c:v>506.96</c:v>
                </c:pt>
                <c:pt idx="4572">
                  <c:v>506.96</c:v>
                </c:pt>
                <c:pt idx="4573">
                  <c:v>506.96</c:v>
                </c:pt>
                <c:pt idx="4574">
                  <c:v>506.96</c:v>
                </c:pt>
                <c:pt idx="4575">
                  <c:v>506.96</c:v>
                </c:pt>
                <c:pt idx="4576">
                  <c:v>506.96</c:v>
                </c:pt>
                <c:pt idx="4577">
                  <c:v>506.96</c:v>
                </c:pt>
                <c:pt idx="4578">
                  <c:v>506.96</c:v>
                </c:pt>
                <c:pt idx="4579">
                  <c:v>506.96</c:v>
                </c:pt>
                <c:pt idx="4580">
                  <c:v>506.96</c:v>
                </c:pt>
                <c:pt idx="4581">
                  <c:v>506.96</c:v>
                </c:pt>
                <c:pt idx="4582">
                  <c:v>506.95</c:v>
                </c:pt>
                <c:pt idx="4583">
                  <c:v>506.95</c:v>
                </c:pt>
                <c:pt idx="4584">
                  <c:v>506.95</c:v>
                </c:pt>
                <c:pt idx="4585">
                  <c:v>506.95</c:v>
                </c:pt>
                <c:pt idx="4586">
                  <c:v>506.95</c:v>
                </c:pt>
                <c:pt idx="4587">
                  <c:v>506.95</c:v>
                </c:pt>
                <c:pt idx="4588">
                  <c:v>506.95</c:v>
                </c:pt>
                <c:pt idx="4589">
                  <c:v>506.95</c:v>
                </c:pt>
                <c:pt idx="4590">
                  <c:v>506.95</c:v>
                </c:pt>
                <c:pt idx="4591">
                  <c:v>506.95</c:v>
                </c:pt>
                <c:pt idx="4592">
                  <c:v>506.95</c:v>
                </c:pt>
                <c:pt idx="4593">
                  <c:v>506.95</c:v>
                </c:pt>
                <c:pt idx="4594">
                  <c:v>506.95</c:v>
                </c:pt>
                <c:pt idx="4595">
                  <c:v>506.95</c:v>
                </c:pt>
                <c:pt idx="4596">
                  <c:v>506.95</c:v>
                </c:pt>
                <c:pt idx="4597">
                  <c:v>506.95</c:v>
                </c:pt>
                <c:pt idx="4598">
                  <c:v>506.95</c:v>
                </c:pt>
                <c:pt idx="4599">
                  <c:v>506.95</c:v>
                </c:pt>
                <c:pt idx="4600">
                  <c:v>506.95</c:v>
                </c:pt>
                <c:pt idx="4601">
                  <c:v>506.95</c:v>
                </c:pt>
                <c:pt idx="4602">
                  <c:v>506.95</c:v>
                </c:pt>
                <c:pt idx="4603">
                  <c:v>506.95</c:v>
                </c:pt>
                <c:pt idx="4604">
                  <c:v>506.95</c:v>
                </c:pt>
                <c:pt idx="4605">
                  <c:v>506.95</c:v>
                </c:pt>
                <c:pt idx="4606">
                  <c:v>506.95</c:v>
                </c:pt>
                <c:pt idx="4607">
                  <c:v>506.95</c:v>
                </c:pt>
                <c:pt idx="4608">
                  <c:v>506.95</c:v>
                </c:pt>
                <c:pt idx="4609">
                  <c:v>506.95</c:v>
                </c:pt>
                <c:pt idx="4610">
                  <c:v>506.95</c:v>
                </c:pt>
                <c:pt idx="4611">
                  <c:v>506.95</c:v>
                </c:pt>
                <c:pt idx="4612">
                  <c:v>506.95</c:v>
                </c:pt>
                <c:pt idx="4613">
                  <c:v>506.95</c:v>
                </c:pt>
                <c:pt idx="4614">
                  <c:v>506.95</c:v>
                </c:pt>
                <c:pt idx="4615">
                  <c:v>506.95</c:v>
                </c:pt>
                <c:pt idx="4616">
                  <c:v>506.95</c:v>
                </c:pt>
                <c:pt idx="4617">
                  <c:v>506.95</c:v>
                </c:pt>
                <c:pt idx="4618">
                  <c:v>506.95</c:v>
                </c:pt>
                <c:pt idx="4619">
                  <c:v>506.95</c:v>
                </c:pt>
                <c:pt idx="4620">
                  <c:v>506.95</c:v>
                </c:pt>
                <c:pt idx="4621">
                  <c:v>506.95</c:v>
                </c:pt>
                <c:pt idx="4622">
                  <c:v>506.95</c:v>
                </c:pt>
                <c:pt idx="4623">
                  <c:v>506.95</c:v>
                </c:pt>
                <c:pt idx="4624">
                  <c:v>506.95</c:v>
                </c:pt>
                <c:pt idx="4625">
                  <c:v>506.95</c:v>
                </c:pt>
                <c:pt idx="4626">
                  <c:v>506.95</c:v>
                </c:pt>
                <c:pt idx="4627">
                  <c:v>506.95</c:v>
                </c:pt>
                <c:pt idx="4628">
                  <c:v>506.95</c:v>
                </c:pt>
                <c:pt idx="4629">
                  <c:v>506.95</c:v>
                </c:pt>
                <c:pt idx="4630">
                  <c:v>506.95</c:v>
                </c:pt>
                <c:pt idx="4631">
                  <c:v>506.95</c:v>
                </c:pt>
                <c:pt idx="4632">
                  <c:v>506.95</c:v>
                </c:pt>
                <c:pt idx="4633">
                  <c:v>506.95</c:v>
                </c:pt>
                <c:pt idx="4634">
                  <c:v>506.95</c:v>
                </c:pt>
                <c:pt idx="4635">
                  <c:v>506.95</c:v>
                </c:pt>
                <c:pt idx="4636">
                  <c:v>506.95</c:v>
                </c:pt>
                <c:pt idx="4637">
                  <c:v>506.95</c:v>
                </c:pt>
                <c:pt idx="4638">
                  <c:v>506.95</c:v>
                </c:pt>
                <c:pt idx="4639">
                  <c:v>506.95</c:v>
                </c:pt>
                <c:pt idx="4640">
                  <c:v>506.95</c:v>
                </c:pt>
                <c:pt idx="4641">
                  <c:v>506.95</c:v>
                </c:pt>
                <c:pt idx="4642">
                  <c:v>506.95</c:v>
                </c:pt>
                <c:pt idx="4643">
                  <c:v>506.95</c:v>
                </c:pt>
                <c:pt idx="4644">
                  <c:v>506.95</c:v>
                </c:pt>
                <c:pt idx="4645">
                  <c:v>506.95</c:v>
                </c:pt>
                <c:pt idx="4646">
                  <c:v>506.95</c:v>
                </c:pt>
                <c:pt idx="4647">
                  <c:v>506.95</c:v>
                </c:pt>
                <c:pt idx="4648">
                  <c:v>506.95</c:v>
                </c:pt>
                <c:pt idx="4649">
                  <c:v>506.95</c:v>
                </c:pt>
                <c:pt idx="4650">
                  <c:v>506.95</c:v>
                </c:pt>
                <c:pt idx="4651">
                  <c:v>506.95</c:v>
                </c:pt>
                <c:pt idx="4652">
                  <c:v>506.95</c:v>
                </c:pt>
                <c:pt idx="4653">
                  <c:v>506.95</c:v>
                </c:pt>
                <c:pt idx="4654">
                  <c:v>506.95</c:v>
                </c:pt>
                <c:pt idx="4655">
                  <c:v>506.95</c:v>
                </c:pt>
                <c:pt idx="4656">
                  <c:v>506.95</c:v>
                </c:pt>
                <c:pt idx="4657">
                  <c:v>506.95</c:v>
                </c:pt>
                <c:pt idx="4658">
                  <c:v>506.95</c:v>
                </c:pt>
                <c:pt idx="4659">
                  <c:v>506.95</c:v>
                </c:pt>
                <c:pt idx="4660">
                  <c:v>506.95</c:v>
                </c:pt>
                <c:pt idx="4661">
                  <c:v>506.95</c:v>
                </c:pt>
                <c:pt idx="4662">
                  <c:v>506.95</c:v>
                </c:pt>
                <c:pt idx="4663">
                  <c:v>506.95</c:v>
                </c:pt>
                <c:pt idx="4664">
                  <c:v>506.95</c:v>
                </c:pt>
                <c:pt idx="4665">
                  <c:v>506.95</c:v>
                </c:pt>
                <c:pt idx="4666">
                  <c:v>506.95</c:v>
                </c:pt>
                <c:pt idx="4667">
                  <c:v>506.95</c:v>
                </c:pt>
                <c:pt idx="4668">
                  <c:v>506.95</c:v>
                </c:pt>
                <c:pt idx="4669">
                  <c:v>506.95</c:v>
                </c:pt>
                <c:pt idx="4670">
                  <c:v>506.95</c:v>
                </c:pt>
                <c:pt idx="4671">
                  <c:v>506.94</c:v>
                </c:pt>
                <c:pt idx="4672">
                  <c:v>506.94</c:v>
                </c:pt>
                <c:pt idx="4673">
                  <c:v>506.94</c:v>
                </c:pt>
                <c:pt idx="4674">
                  <c:v>506.94</c:v>
                </c:pt>
                <c:pt idx="4675">
                  <c:v>506.94</c:v>
                </c:pt>
                <c:pt idx="4676">
                  <c:v>506.94</c:v>
                </c:pt>
                <c:pt idx="4677">
                  <c:v>506.94</c:v>
                </c:pt>
                <c:pt idx="4678">
                  <c:v>506.94</c:v>
                </c:pt>
                <c:pt idx="4679">
                  <c:v>506.94</c:v>
                </c:pt>
                <c:pt idx="4680">
                  <c:v>506.94</c:v>
                </c:pt>
                <c:pt idx="4681">
                  <c:v>506.94</c:v>
                </c:pt>
                <c:pt idx="4682">
                  <c:v>506.94</c:v>
                </c:pt>
                <c:pt idx="4683">
                  <c:v>506.94</c:v>
                </c:pt>
                <c:pt idx="4684">
                  <c:v>506.94</c:v>
                </c:pt>
                <c:pt idx="4685">
                  <c:v>506.94</c:v>
                </c:pt>
                <c:pt idx="4686">
                  <c:v>506.94</c:v>
                </c:pt>
                <c:pt idx="4687">
                  <c:v>506.94</c:v>
                </c:pt>
                <c:pt idx="4688">
                  <c:v>506.94</c:v>
                </c:pt>
                <c:pt idx="4689">
                  <c:v>506.94</c:v>
                </c:pt>
                <c:pt idx="4690">
                  <c:v>506.94</c:v>
                </c:pt>
                <c:pt idx="4691">
                  <c:v>506.94</c:v>
                </c:pt>
                <c:pt idx="4692">
                  <c:v>506.94</c:v>
                </c:pt>
                <c:pt idx="4693">
                  <c:v>506.94</c:v>
                </c:pt>
                <c:pt idx="4694">
                  <c:v>506.94</c:v>
                </c:pt>
                <c:pt idx="4695">
                  <c:v>506.94</c:v>
                </c:pt>
                <c:pt idx="4696">
                  <c:v>506.94</c:v>
                </c:pt>
                <c:pt idx="4697">
                  <c:v>506.94</c:v>
                </c:pt>
                <c:pt idx="4698">
                  <c:v>506.94</c:v>
                </c:pt>
                <c:pt idx="4699">
                  <c:v>506.94</c:v>
                </c:pt>
                <c:pt idx="4700">
                  <c:v>506.94</c:v>
                </c:pt>
                <c:pt idx="4701">
                  <c:v>506.94</c:v>
                </c:pt>
                <c:pt idx="4702">
                  <c:v>506.94</c:v>
                </c:pt>
                <c:pt idx="4703">
                  <c:v>506.94</c:v>
                </c:pt>
                <c:pt idx="4704">
                  <c:v>506.94</c:v>
                </c:pt>
                <c:pt idx="4705">
                  <c:v>506.94</c:v>
                </c:pt>
                <c:pt idx="4706">
                  <c:v>506.94</c:v>
                </c:pt>
                <c:pt idx="4707">
                  <c:v>506.94</c:v>
                </c:pt>
                <c:pt idx="4708">
                  <c:v>506.94</c:v>
                </c:pt>
                <c:pt idx="4709">
                  <c:v>506.94</c:v>
                </c:pt>
                <c:pt idx="4710">
                  <c:v>506.94</c:v>
                </c:pt>
                <c:pt idx="4711">
                  <c:v>506.94</c:v>
                </c:pt>
                <c:pt idx="4712">
                  <c:v>506.94</c:v>
                </c:pt>
                <c:pt idx="4713">
                  <c:v>506.94</c:v>
                </c:pt>
                <c:pt idx="4714">
                  <c:v>506.94</c:v>
                </c:pt>
                <c:pt idx="4715">
                  <c:v>506.94</c:v>
                </c:pt>
                <c:pt idx="4716">
                  <c:v>506.94</c:v>
                </c:pt>
                <c:pt idx="4717">
                  <c:v>506.94</c:v>
                </c:pt>
                <c:pt idx="4718">
                  <c:v>506.94</c:v>
                </c:pt>
                <c:pt idx="4719">
                  <c:v>506.94</c:v>
                </c:pt>
                <c:pt idx="4720">
                  <c:v>506.94</c:v>
                </c:pt>
                <c:pt idx="4721">
                  <c:v>506.94</c:v>
                </c:pt>
                <c:pt idx="4722">
                  <c:v>506.94</c:v>
                </c:pt>
                <c:pt idx="4723">
                  <c:v>506.94</c:v>
                </c:pt>
                <c:pt idx="4724">
                  <c:v>506.94</c:v>
                </c:pt>
                <c:pt idx="4725">
                  <c:v>506.94</c:v>
                </c:pt>
                <c:pt idx="4726">
                  <c:v>506.94</c:v>
                </c:pt>
                <c:pt idx="4727">
                  <c:v>506.94</c:v>
                </c:pt>
                <c:pt idx="4728">
                  <c:v>506.94</c:v>
                </c:pt>
                <c:pt idx="4729">
                  <c:v>506.94</c:v>
                </c:pt>
                <c:pt idx="4730">
                  <c:v>506.94</c:v>
                </c:pt>
                <c:pt idx="4731">
                  <c:v>506.94</c:v>
                </c:pt>
                <c:pt idx="4732">
                  <c:v>506.94</c:v>
                </c:pt>
                <c:pt idx="4733">
                  <c:v>506.94</c:v>
                </c:pt>
                <c:pt idx="4734">
                  <c:v>506.94</c:v>
                </c:pt>
                <c:pt idx="4735">
                  <c:v>506.94</c:v>
                </c:pt>
                <c:pt idx="4736">
                  <c:v>506.94</c:v>
                </c:pt>
                <c:pt idx="4737">
                  <c:v>506.94</c:v>
                </c:pt>
                <c:pt idx="4738">
                  <c:v>506.94</c:v>
                </c:pt>
                <c:pt idx="4739">
                  <c:v>506.94</c:v>
                </c:pt>
                <c:pt idx="4740">
                  <c:v>506.94</c:v>
                </c:pt>
                <c:pt idx="4741">
                  <c:v>506.94</c:v>
                </c:pt>
                <c:pt idx="4742">
                  <c:v>506.94</c:v>
                </c:pt>
                <c:pt idx="4743">
                  <c:v>506.94</c:v>
                </c:pt>
                <c:pt idx="4744">
                  <c:v>506.94</c:v>
                </c:pt>
                <c:pt idx="4745">
                  <c:v>506.94</c:v>
                </c:pt>
                <c:pt idx="4746">
                  <c:v>506.94</c:v>
                </c:pt>
                <c:pt idx="4747">
                  <c:v>506.94</c:v>
                </c:pt>
                <c:pt idx="4748">
                  <c:v>506.94</c:v>
                </c:pt>
                <c:pt idx="4749">
                  <c:v>506.93</c:v>
                </c:pt>
                <c:pt idx="4750">
                  <c:v>506.93</c:v>
                </c:pt>
                <c:pt idx="4751">
                  <c:v>506.93</c:v>
                </c:pt>
                <c:pt idx="4752">
                  <c:v>506.93</c:v>
                </c:pt>
                <c:pt idx="4753">
                  <c:v>506.93</c:v>
                </c:pt>
                <c:pt idx="4754">
                  <c:v>506.93</c:v>
                </c:pt>
                <c:pt idx="4755">
                  <c:v>506.93</c:v>
                </c:pt>
                <c:pt idx="4756">
                  <c:v>506.93</c:v>
                </c:pt>
                <c:pt idx="4757">
                  <c:v>506.93</c:v>
                </c:pt>
                <c:pt idx="4758">
                  <c:v>506.93</c:v>
                </c:pt>
                <c:pt idx="4759">
                  <c:v>506.93</c:v>
                </c:pt>
                <c:pt idx="4760">
                  <c:v>506.93</c:v>
                </c:pt>
                <c:pt idx="4761">
                  <c:v>506.93</c:v>
                </c:pt>
                <c:pt idx="4762">
                  <c:v>506.93</c:v>
                </c:pt>
                <c:pt idx="4763">
                  <c:v>506.93</c:v>
                </c:pt>
                <c:pt idx="4764">
                  <c:v>506.93</c:v>
                </c:pt>
                <c:pt idx="4765">
                  <c:v>506.93</c:v>
                </c:pt>
                <c:pt idx="4766">
                  <c:v>506.93</c:v>
                </c:pt>
                <c:pt idx="4767">
                  <c:v>506.93</c:v>
                </c:pt>
                <c:pt idx="4768">
                  <c:v>506.93</c:v>
                </c:pt>
                <c:pt idx="4769">
                  <c:v>506.93</c:v>
                </c:pt>
                <c:pt idx="4770">
                  <c:v>506.93</c:v>
                </c:pt>
                <c:pt idx="4771">
                  <c:v>506.93</c:v>
                </c:pt>
                <c:pt idx="4772">
                  <c:v>506.93</c:v>
                </c:pt>
                <c:pt idx="4773">
                  <c:v>506.93</c:v>
                </c:pt>
                <c:pt idx="4774">
                  <c:v>506.93</c:v>
                </c:pt>
                <c:pt idx="4775">
                  <c:v>506.93</c:v>
                </c:pt>
                <c:pt idx="4776">
                  <c:v>506.93</c:v>
                </c:pt>
                <c:pt idx="4777">
                  <c:v>506.93</c:v>
                </c:pt>
                <c:pt idx="4778">
                  <c:v>506.93</c:v>
                </c:pt>
                <c:pt idx="4779">
                  <c:v>506.93</c:v>
                </c:pt>
                <c:pt idx="4780">
                  <c:v>506.93</c:v>
                </c:pt>
                <c:pt idx="4781">
                  <c:v>506.93</c:v>
                </c:pt>
                <c:pt idx="4782">
                  <c:v>506.93</c:v>
                </c:pt>
                <c:pt idx="4783">
                  <c:v>506.93</c:v>
                </c:pt>
                <c:pt idx="4784">
                  <c:v>506.93</c:v>
                </c:pt>
                <c:pt idx="4785">
                  <c:v>506.93</c:v>
                </c:pt>
                <c:pt idx="4786">
                  <c:v>506.93</c:v>
                </c:pt>
                <c:pt idx="4787">
                  <c:v>506.93</c:v>
                </c:pt>
                <c:pt idx="4788">
                  <c:v>506.93</c:v>
                </c:pt>
                <c:pt idx="4789">
                  <c:v>506.93</c:v>
                </c:pt>
                <c:pt idx="4790">
                  <c:v>506.93</c:v>
                </c:pt>
                <c:pt idx="4791">
                  <c:v>506.93</c:v>
                </c:pt>
                <c:pt idx="4792">
                  <c:v>506.93</c:v>
                </c:pt>
                <c:pt idx="4793">
                  <c:v>506.93</c:v>
                </c:pt>
                <c:pt idx="4794">
                  <c:v>506.93</c:v>
                </c:pt>
                <c:pt idx="4795">
                  <c:v>506.93</c:v>
                </c:pt>
                <c:pt idx="4796">
                  <c:v>506.93</c:v>
                </c:pt>
                <c:pt idx="4797">
                  <c:v>506.93</c:v>
                </c:pt>
                <c:pt idx="4798">
                  <c:v>506.93</c:v>
                </c:pt>
                <c:pt idx="4799">
                  <c:v>506.93</c:v>
                </c:pt>
                <c:pt idx="4800">
                  <c:v>506.93</c:v>
                </c:pt>
                <c:pt idx="4801">
                  <c:v>506.93</c:v>
                </c:pt>
                <c:pt idx="4802">
                  <c:v>506.93</c:v>
                </c:pt>
                <c:pt idx="4803">
                  <c:v>506.93</c:v>
                </c:pt>
                <c:pt idx="4804">
                  <c:v>506.93</c:v>
                </c:pt>
                <c:pt idx="4805">
                  <c:v>506.93</c:v>
                </c:pt>
                <c:pt idx="4806">
                  <c:v>506.93</c:v>
                </c:pt>
                <c:pt idx="4807">
                  <c:v>506.93</c:v>
                </c:pt>
                <c:pt idx="4808">
                  <c:v>506.93</c:v>
                </c:pt>
                <c:pt idx="4809">
                  <c:v>506.93</c:v>
                </c:pt>
                <c:pt idx="4810">
                  <c:v>506.93</c:v>
                </c:pt>
                <c:pt idx="4811">
                  <c:v>506.93</c:v>
                </c:pt>
                <c:pt idx="4812">
                  <c:v>506.93</c:v>
                </c:pt>
                <c:pt idx="4813">
                  <c:v>506.93</c:v>
                </c:pt>
                <c:pt idx="4814">
                  <c:v>506.93</c:v>
                </c:pt>
                <c:pt idx="4815">
                  <c:v>506.93</c:v>
                </c:pt>
                <c:pt idx="4816">
                  <c:v>506.93</c:v>
                </c:pt>
                <c:pt idx="4817">
                  <c:v>506.93</c:v>
                </c:pt>
                <c:pt idx="4818">
                  <c:v>506.93</c:v>
                </c:pt>
                <c:pt idx="4819">
                  <c:v>506.93</c:v>
                </c:pt>
                <c:pt idx="4820">
                  <c:v>506.93</c:v>
                </c:pt>
                <c:pt idx="4821">
                  <c:v>506.93</c:v>
                </c:pt>
                <c:pt idx="4822">
                  <c:v>506.93</c:v>
                </c:pt>
                <c:pt idx="4823">
                  <c:v>506.93</c:v>
                </c:pt>
                <c:pt idx="4824">
                  <c:v>506.93</c:v>
                </c:pt>
                <c:pt idx="4825">
                  <c:v>506.93</c:v>
                </c:pt>
                <c:pt idx="4826">
                  <c:v>506.93</c:v>
                </c:pt>
                <c:pt idx="4827">
                  <c:v>506.93</c:v>
                </c:pt>
                <c:pt idx="4828">
                  <c:v>506.93</c:v>
                </c:pt>
                <c:pt idx="4829">
                  <c:v>506.93</c:v>
                </c:pt>
                <c:pt idx="4830">
                  <c:v>506.93</c:v>
                </c:pt>
                <c:pt idx="4831">
                  <c:v>506.93</c:v>
                </c:pt>
                <c:pt idx="4832">
                  <c:v>506.93</c:v>
                </c:pt>
                <c:pt idx="4833">
                  <c:v>506.92</c:v>
                </c:pt>
                <c:pt idx="4834">
                  <c:v>506.92</c:v>
                </c:pt>
                <c:pt idx="4835">
                  <c:v>506.92</c:v>
                </c:pt>
                <c:pt idx="4836">
                  <c:v>506.92</c:v>
                </c:pt>
                <c:pt idx="4837">
                  <c:v>506.92</c:v>
                </c:pt>
                <c:pt idx="4838">
                  <c:v>506.92</c:v>
                </c:pt>
                <c:pt idx="4839">
                  <c:v>506.92</c:v>
                </c:pt>
                <c:pt idx="4840">
                  <c:v>506.92</c:v>
                </c:pt>
                <c:pt idx="4841">
                  <c:v>506.92</c:v>
                </c:pt>
                <c:pt idx="4842">
                  <c:v>506.92</c:v>
                </c:pt>
                <c:pt idx="4843">
                  <c:v>506.92</c:v>
                </c:pt>
                <c:pt idx="4844">
                  <c:v>506.92</c:v>
                </c:pt>
                <c:pt idx="4845">
                  <c:v>506.92</c:v>
                </c:pt>
                <c:pt idx="4846">
                  <c:v>506.92</c:v>
                </c:pt>
                <c:pt idx="4847">
                  <c:v>506.92</c:v>
                </c:pt>
                <c:pt idx="4848">
                  <c:v>506.92</c:v>
                </c:pt>
                <c:pt idx="4849">
                  <c:v>506.92</c:v>
                </c:pt>
                <c:pt idx="4850">
                  <c:v>506.92</c:v>
                </c:pt>
                <c:pt idx="4851">
                  <c:v>506.92</c:v>
                </c:pt>
                <c:pt idx="4852">
                  <c:v>506.92</c:v>
                </c:pt>
                <c:pt idx="4853">
                  <c:v>506.92</c:v>
                </c:pt>
                <c:pt idx="4854">
                  <c:v>506.92</c:v>
                </c:pt>
                <c:pt idx="4855">
                  <c:v>506.92</c:v>
                </c:pt>
                <c:pt idx="4856">
                  <c:v>506.92</c:v>
                </c:pt>
                <c:pt idx="4857">
                  <c:v>506.92</c:v>
                </c:pt>
                <c:pt idx="4858">
                  <c:v>506.92</c:v>
                </c:pt>
                <c:pt idx="4859">
                  <c:v>506.92</c:v>
                </c:pt>
                <c:pt idx="4860">
                  <c:v>506.92</c:v>
                </c:pt>
                <c:pt idx="4861">
                  <c:v>506.92</c:v>
                </c:pt>
                <c:pt idx="4862">
                  <c:v>506.92</c:v>
                </c:pt>
                <c:pt idx="4863">
                  <c:v>506.92</c:v>
                </c:pt>
                <c:pt idx="4864">
                  <c:v>506.92</c:v>
                </c:pt>
                <c:pt idx="4865">
                  <c:v>506.92</c:v>
                </c:pt>
                <c:pt idx="4866">
                  <c:v>506.92</c:v>
                </c:pt>
                <c:pt idx="4867">
                  <c:v>506.92</c:v>
                </c:pt>
                <c:pt idx="4868">
                  <c:v>506.92</c:v>
                </c:pt>
                <c:pt idx="4869">
                  <c:v>506.92</c:v>
                </c:pt>
                <c:pt idx="4870">
                  <c:v>506.92</c:v>
                </c:pt>
                <c:pt idx="4871">
                  <c:v>506.92</c:v>
                </c:pt>
                <c:pt idx="4872">
                  <c:v>506.92</c:v>
                </c:pt>
                <c:pt idx="4873">
                  <c:v>506.92</c:v>
                </c:pt>
                <c:pt idx="4874">
                  <c:v>506.92</c:v>
                </c:pt>
                <c:pt idx="4875">
                  <c:v>506.92</c:v>
                </c:pt>
                <c:pt idx="4876">
                  <c:v>506.92</c:v>
                </c:pt>
                <c:pt idx="4877">
                  <c:v>506.92</c:v>
                </c:pt>
                <c:pt idx="4878">
                  <c:v>506.92</c:v>
                </c:pt>
                <c:pt idx="4879">
                  <c:v>506.92</c:v>
                </c:pt>
                <c:pt idx="4880">
                  <c:v>506.92</c:v>
                </c:pt>
                <c:pt idx="4881">
                  <c:v>506.92</c:v>
                </c:pt>
                <c:pt idx="4882">
                  <c:v>506.92</c:v>
                </c:pt>
                <c:pt idx="4883">
                  <c:v>506.92</c:v>
                </c:pt>
                <c:pt idx="4884">
                  <c:v>506.92</c:v>
                </c:pt>
                <c:pt idx="4885">
                  <c:v>506.92</c:v>
                </c:pt>
                <c:pt idx="4886">
                  <c:v>506.92</c:v>
                </c:pt>
                <c:pt idx="4887">
                  <c:v>506.92</c:v>
                </c:pt>
                <c:pt idx="4888">
                  <c:v>506.92</c:v>
                </c:pt>
                <c:pt idx="4889">
                  <c:v>506.92</c:v>
                </c:pt>
                <c:pt idx="4890">
                  <c:v>506.92</c:v>
                </c:pt>
                <c:pt idx="4891">
                  <c:v>506.92</c:v>
                </c:pt>
                <c:pt idx="4892">
                  <c:v>506.92</c:v>
                </c:pt>
                <c:pt idx="4893">
                  <c:v>506.92</c:v>
                </c:pt>
                <c:pt idx="4894">
                  <c:v>506.92</c:v>
                </c:pt>
                <c:pt idx="4895">
                  <c:v>506.92</c:v>
                </c:pt>
                <c:pt idx="4896">
                  <c:v>506.92</c:v>
                </c:pt>
                <c:pt idx="4897">
                  <c:v>506.92</c:v>
                </c:pt>
                <c:pt idx="4898">
                  <c:v>506.92</c:v>
                </c:pt>
                <c:pt idx="4899">
                  <c:v>506.92</c:v>
                </c:pt>
                <c:pt idx="4900">
                  <c:v>506.92</c:v>
                </c:pt>
                <c:pt idx="4901">
                  <c:v>506.92</c:v>
                </c:pt>
                <c:pt idx="4902">
                  <c:v>506.92</c:v>
                </c:pt>
                <c:pt idx="4903">
                  <c:v>506.92</c:v>
                </c:pt>
                <c:pt idx="4904">
                  <c:v>506.92</c:v>
                </c:pt>
                <c:pt idx="4905">
                  <c:v>506.92</c:v>
                </c:pt>
                <c:pt idx="4906">
                  <c:v>506.92</c:v>
                </c:pt>
                <c:pt idx="4907">
                  <c:v>506.92</c:v>
                </c:pt>
                <c:pt idx="4908">
                  <c:v>506.92</c:v>
                </c:pt>
                <c:pt idx="4909">
                  <c:v>506.92</c:v>
                </c:pt>
                <c:pt idx="4910">
                  <c:v>506.92</c:v>
                </c:pt>
                <c:pt idx="4911">
                  <c:v>506.92</c:v>
                </c:pt>
                <c:pt idx="4912">
                  <c:v>506.92</c:v>
                </c:pt>
                <c:pt idx="4913">
                  <c:v>506.92</c:v>
                </c:pt>
                <c:pt idx="4914">
                  <c:v>506.92</c:v>
                </c:pt>
                <c:pt idx="4915">
                  <c:v>506.92</c:v>
                </c:pt>
                <c:pt idx="4916">
                  <c:v>506.92</c:v>
                </c:pt>
                <c:pt idx="4917">
                  <c:v>506.92</c:v>
                </c:pt>
                <c:pt idx="4918">
                  <c:v>506.92</c:v>
                </c:pt>
                <c:pt idx="4919">
                  <c:v>506.92</c:v>
                </c:pt>
                <c:pt idx="4920">
                  <c:v>506.92</c:v>
                </c:pt>
                <c:pt idx="4921">
                  <c:v>506.92</c:v>
                </c:pt>
                <c:pt idx="4922">
                  <c:v>506.92</c:v>
                </c:pt>
                <c:pt idx="4923">
                  <c:v>506.92</c:v>
                </c:pt>
                <c:pt idx="4924">
                  <c:v>506.92</c:v>
                </c:pt>
                <c:pt idx="4925">
                  <c:v>506.92</c:v>
                </c:pt>
                <c:pt idx="4926">
                  <c:v>506.92</c:v>
                </c:pt>
                <c:pt idx="4927">
                  <c:v>506.92</c:v>
                </c:pt>
                <c:pt idx="4928">
                  <c:v>506.92</c:v>
                </c:pt>
                <c:pt idx="4929">
                  <c:v>506.91</c:v>
                </c:pt>
                <c:pt idx="4930">
                  <c:v>506.91</c:v>
                </c:pt>
                <c:pt idx="4931">
                  <c:v>506.91</c:v>
                </c:pt>
                <c:pt idx="4932">
                  <c:v>506.91</c:v>
                </c:pt>
                <c:pt idx="4933">
                  <c:v>506.91</c:v>
                </c:pt>
                <c:pt idx="4934">
                  <c:v>506.91</c:v>
                </c:pt>
                <c:pt idx="4935">
                  <c:v>506.91</c:v>
                </c:pt>
                <c:pt idx="4936">
                  <c:v>506.91</c:v>
                </c:pt>
                <c:pt idx="4937">
                  <c:v>506.91</c:v>
                </c:pt>
                <c:pt idx="4938">
                  <c:v>506.91</c:v>
                </c:pt>
                <c:pt idx="4939">
                  <c:v>506.91</c:v>
                </c:pt>
                <c:pt idx="4940">
                  <c:v>506.91</c:v>
                </c:pt>
                <c:pt idx="4941">
                  <c:v>506.91</c:v>
                </c:pt>
                <c:pt idx="4942">
                  <c:v>506.91</c:v>
                </c:pt>
                <c:pt idx="4943">
                  <c:v>506.91</c:v>
                </c:pt>
                <c:pt idx="4944">
                  <c:v>506.91</c:v>
                </c:pt>
                <c:pt idx="4945">
                  <c:v>506.91</c:v>
                </c:pt>
                <c:pt idx="4946">
                  <c:v>506.91</c:v>
                </c:pt>
                <c:pt idx="4947">
                  <c:v>506.91</c:v>
                </c:pt>
                <c:pt idx="4948">
                  <c:v>506.91</c:v>
                </c:pt>
                <c:pt idx="4949">
                  <c:v>506.91</c:v>
                </c:pt>
                <c:pt idx="4950">
                  <c:v>506.91</c:v>
                </c:pt>
                <c:pt idx="4951">
                  <c:v>506.91</c:v>
                </c:pt>
                <c:pt idx="4952">
                  <c:v>506.91</c:v>
                </c:pt>
                <c:pt idx="4953">
                  <c:v>506.91</c:v>
                </c:pt>
                <c:pt idx="4954">
                  <c:v>506.91</c:v>
                </c:pt>
                <c:pt idx="4955">
                  <c:v>506.91</c:v>
                </c:pt>
                <c:pt idx="4956">
                  <c:v>506.91</c:v>
                </c:pt>
                <c:pt idx="4957">
                  <c:v>506.91</c:v>
                </c:pt>
                <c:pt idx="4958">
                  <c:v>506.91</c:v>
                </c:pt>
                <c:pt idx="4959">
                  <c:v>506.91</c:v>
                </c:pt>
                <c:pt idx="4960">
                  <c:v>506.91</c:v>
                </c:pt>
                <c:pt idx="4961">
                  <c:v>506.91</c:v>
                </c:pt>
                <c:pt idx="4962">
                  <c:v>506.91</c:v>
                </c:pt>
                <c:pt idx="4963">
                  <c:v>506.91</c:v>
                </c:pt>
                <c:pt idx="4964">
                  <c:v>506.91</c:v>
                </c:pt>
                <c:pt idx="4965">
                  <c:v>506.91</c:v>
                </c:pt>
                <c:pt idx="4966">
                  <c:v>506.91</c:v>
                </c:pt>
                <c:pt idx="4967">
                  <c:v>506.91</c:v>
                </c:pt>
                <c:pt idx="4968">
                  <c:v>506.91</c:v>
                </c:pt>
                <c:pt idx="4969">
                  <c:v>506.91</c:v>
                </c:pt>
                <c:pt idx="4970">
                  <c:v>506.91</c:v>
                </c:pt>
                <c:pt idx="4971">
                  <c:v>506.91</c:v>
                </c:pt>
                <c:pt idx="4972">
                  <c:v>506.91</c:v>
                </c:pt>
                <c:pt idx="4973">
                  <c:v>506.91</c:v>
                </c:pt>
                <c:pt idx="4974">
                  <c:v>506.91</c:v>
                </c:pt>
                <c:pt idx="4975">
                  <c:v>506.91</c:v>
                </c:pt>
                <c:pt idx="4976">
                  <c:v>506.91</c:v>
                </c:pt>
                <c:pt idx="4977">
                  <c:v>506.91</c:v>
                </c:pt>
                <c:pt idx="4978">
                  <c:v>506.91</c:v>
                </c:pt>
                <c:pt idx="4979">
                  <c:v>506.91</c:v>
                </c:pt>
                <c:pt idx="4980">
                  <c:v>506.91</c:v>
                </c:pt>
                <c:pt idx="4981">
                  <c:v>506.91</c:v>
                </c:pt>
                <c:pt idx="4982">
                  <c:v>506.91</c:v>
                </c:pt>
                <c:pt idx="4983">
                  <c:v>506.91</c:v>
                </c:pt>
                <c:pt idx="4984">
                  <c:v>506.91</c:v>
                </c:pt>
                <c:pt idx="4985">
                  <c:v>506.91</c:v>
                </c:pt>
                <c:pt idx="4986">
                  <c:v>506.91</c:v>
                </c:pt>
                <c:pt idx="4987">
                  <c:v>506.91</c:v>
                </c:pt>
                <c:pt idx="4988">
                  <c:v>506.91</c:v>
                </c:pt>
                <c:pt idx="4989">
                  <c:v>506.91</c:v>
                </c:pt>
                <c:pt idx="4990">
                  <c:v>506.91</c:v>
                </c:pt>
                <c:pt idx="4991">
                  <c:v>506.91</c:v>
                </c:pt>
                <c:pt idx="4992">
                  <c:v>506.91</c:v>
                </c:pt>
                <c:pt idx="4993">
                  <c:v>506.91</c:v>
                </c:pt>
                <c:pt idx="4994">
                  <c:v>506.91</c:v>
                </c:pt>
                <c:pt idx="4995">
                  <c:v>506.91</c:v>
                </c:pt>
                <c:pt idx="4996">
                  <c:v>506.91</c:v>
                </c:pt>
                <c:pt idx="4997">
                  <c:v>506.91</c:v>
                </c:pt>
                <c:pt idx="4998">
                  <c:v>506.91</c:v>
                </c:pt>
                <c:pt idx="4999">
                  <c:v>506.91</c:v>
                </c:pt>
                <c:pt idx="5000">
                  <c:v>506.91</c:v>
                </c:pt>
                <c:pt idx="5001">
                  <c:v>506.91</c:v>
                </c:pt>
                <c:pt idx="5002">
                  <c:v>506.91</c:v>
                </c:pt>
                <c:pt idx="5003">
                  <c:v>506.91</c:v>
                </c:pt>
                <c:pt idx="5004">
                  <c:v>506.91</c:v>
                </c:pt>
                <c:pt idx="5005">
                  <c:v>506.91</c:v>
                </c:pt>
                <c:pt idx="5006">
                  <c:v>506.91</c:v>
                </c:pt>
                <c:pt idx="5007">
                  <c:v>506.91</c:v>
                </c:pt>
                <c:pt idx="5008">
                  <c:v>506.91</c:v>
                </c:pt>
                <c:pt idx="5009">
                  <c:v>506.91</c:v>
                </c:pt>
                <c:pt idx="5010">
                  <c:v>506.91</c:v>
                </c:pt>
                <c:pt idx="5011">
                  <c:v>506.91</c:v>
                </c:pt>
                <c:pt idx="5012">
                  <c:v>506.91</c:v>
                </c:pt>
                <c:pt idx="5013">
                  <c:v>506.91</c:v>
                </c:pt>
                <c:pt idx="5014">
                  <c:v>506.91</c:v>
                </c:pt>
                <c:pt idx="5015">
                  <c:v>506.91</c:v>
                </c:pt>
                <c:pt idx="5016">
                  <c:v>506.91</c:v>
                </c:pt>
                <c:pt idx="5017">
                  <c:v>506.91</c:v>
                </c:pt>
                <c:pt idx="5018">
                  <c:v>506.91</c:v>
                </c:pt>
                <c:pt idx="5019">
                  <c:v>506.91</c:v>
                </c:pt>
                <c:pt idx="5020">
                  <c:v>506.91</c:v>
                </c:pt>
                <c:pt idx="5021">
                  <c:v>506.91</c:v>
                </c:pt>
                <c:pt idx="5022">
                  <c:v>506.91</c:v>
                </c:pt>
                <c:pt idx="5023">
                  <c:v>506.91</c:v>
                </c:pt>
                <c:pt idx="5024">
                  <c:v>506.91</c:v>
                </c:pt>
                <c:pt idx="5025">
                  <c:v>506.91</c:v>
                </c:pt>
                <c:pt idx="5026">
                  <c:v>506.91</c:v>
                </c:pt>
                <c:pt idx="5027">
                  <c:v>506.91</c:v>
                </c:pt>
                <c:pt idx="5028">
                  <c:v>506.91</c:v>
                </c:pt>
                <c:pt idx="5029">
                  <c:v>506.91</c:v>
                </c:pt>
                <c:pt idx="5030">
                  <c:v>506.91</c:v>
                </c:pt>
                <c:pt idx="5031">
                  <c:v>506.91</c:v>
                </c:pt>
                <c:pt idx="5032">
                  <c:v>506.91</c:v>
                </c:pt>
                <c:pt idx="5033">
                  <c:v>506.91</c:v>
                </c:pt>
                <c:pt idx="5034">
                  <c:v>506.91</c:v>
                </c:pt>
                <c:pt idx="5035">
                  <c:v>506.91</c:v>
                </c:pt>
                <c:pt idx="5036">
                  <c:v>506.91</c:v>
                </c:pt>
                <c:pt idx="5037">
                  <c:v>506.91</c:v>
                </c:pt>
                <c:pt idx="5038">
                  <c:v>506.9</c:v>
                </c:pt>
                <c:pt idx="5039">
                  <c:v>506.9</c:v>
                </c:pt>
                <c:pt idx="5040">
                  <c:v>506.9</c:v>
                </c:pt>
                <c:pt idx="5041">
                  <c:v>506.9</c:v>
                </c:pt>
                <c:pt idx="5042">
                  <c:v>506.9</c:v>
                </c:pt>
                <c:pt idx="5043">
                  <c:v>506.9</c:v>
                </c:pt>
                <c:pt idx="5044">
                  <c:v>506.9</c:v>
                </c:pt>
                <c:pt idx="5045">
                  <c:v>506.9</c:v>
                </c:pt>
                <c:pt idx="5046">
                  <c:v>506.9</c:v>
                </c:pt>
                <c:pt idx="5047">
                  <c:v>506.9</c:v>
                </c:pt>
                <c:pt idx="5048">
                  <c:v>506.9</c:v>
                </c:pt>
                <c:pt idx="5049">
                  <c:v>506.9</c:v>
                </c:pt>
                <c:pt idx="5050">
                  <c:v>506.9</c:v>
                </c:pt>
                <c:pt idx="5051">
                  <c:v>506.9</c:v>
                </c:pt>
                <c:pt idx="5052">
                  <c:v>506.9</c:v>
                </c:pt>
                <c:pt idx="5053">
                  <c:v>506.9</c:v>
                </c:pt>
                <c:pt idx="5054">
                  <c:v>506.9</c:v>
                </c:pt>
                <c:pt idx="5055">
                  <c:v>506.9</c:v>
                </c:pt>
                <c:pt idx="5056">
                  <c:v>506.9</c:v>
                </c:pt>
                <c:pt idx="5057">
                  <c:v>506.9</c:v>
                </c:pt>
                <c:pt idx="5058">
                  <c:v>506.9</c:v>
                </c:pt>
                <c:pt idx="5059">
                  <c:v>506.9</c:v>
                </c:pt>
                <c:pt idx="5060">
                  <c:v>506.9</c:v>
                </c:pt>
                <c:pt idx="5061">
                  <c:v>506.9</c:v>
                </c:pt>
                <c:pt idx="5062">
                  <c:v>506.9</c:v>
                </c:pt>
                <c:pt idx="5063">
                  <c:v>506.9</c:v>
                </c:pt>
                <c:pt idx="5064">
                  <c:v>506.9</c:v>
                </c:pt>
                <c:pt idx="5065">
                  <c:v>506.9</c:v>
                </c:pt>
                <c:pt idx="5066">
                  <c:v>506.9</c:v>
                </c:pt>
                <c:pt idx="5067">
                  <c:v>506.9</c:v>
                </c:pt>
                <c:pt idx="5068">
                  <c:v>506.9</c:v>
                </c:pt>
                <c:pt idx="5069">
                  <c:v>506.9</c:v>
                </c:pt>
                <c:pt idx="5070">
                  <c:v>506.9</c:v>
                </c:pt>
                <c:pt idx="5071">
                  <c:v>506.9</c:v>
                </c:pt>
                <c:pt idx="5072">
                  <c:v>506.9</c:v>
                </c:pt>
                <c:pt idx="5073">
                  <c:v>506.9</c:v>
                </c:pt>
                <c:pt idx="5074">
                  <c:v>506.9</c:v>
                </c:pt>
                <c:pt idx="5075">
                  <c:v>506.9</c:v>
                </c:pt>
                <c:pt idx="5076">
                  <c:v>506.9</c:v>
                </c:pt>
                <c:pt idx="5077">
                  <c:v>506.9</c:v>
                </c:pt>
                <c:pt idx="5078">
                  <c:v>506.9</c:v>
                </c:pt>
                <c:pt idx="5079">
                  <c:v>506.9</c:v>
                </c:pt>
                <c:pt idx="5080">
                  <c:v>506.9</c:v>
                </c:pt>
                <c:pt idx="5081">
                  <c:v>506.9</c:v>
                </c:pt>
                <c:pt idx="5082">
                  <c:v>506.9</c:v>
                </c:pt>
                <c:pt idx="5083">
                  <c:v>506.9</c:v>
                </c:pt>
                <c:pt idx="5084">
                  <c:v>506.9</c:v>
                </c:pt>
                <c:pt idx="5085">
                  <c:v>506.9</c:v>
                </c:pt>
                <c:pt idx="5086">
                  <c:v>506.9</c:v>
                </c:pt>
                <c:pt idx="5087">
                  <c:v>506.9</c:v>
                </c:pt>
                <c:pt idx="5088">
                  <c:v>506.9</c:v>
                </c:pt>
                <c:pt idx="5089">
                  <c:v>506.9</c:v>
                </c:pt>
                <c:pt idx="5090">
                  <c:v>506.9</c:v>
                </c:pt>
                <c:pt idx="5091">
                  <c:v>506.9</c:v>
                </c:pt>
                <c:pt idx="5092">
                  <c:v>506.9</c:v>
                </c:pt>
                <c:pt idx="5093">
                  <c:v>506.9</c:v>
                </c:pt>
                <c:pt idx="5094">
                  <c:v>506.9</c:v>
                </c:pt>
                <c:pt idx="5095">
                  <c:v>506.9</c:v>
                </c:pt>
                <c:pt idx="5096">
                  <c:v>506.9</c:v>
                </c:pt>
                <c:pt idx="5097">
                  <c:v>506.9</c:v>
                </c:pt>
                <c:pt idx="5098">
                  <c:v>506.9</c:v>
                </c:pt>
                <c:pt idx="5099">
                  <c:v>506.9</c:v>
                </c:pt>
                <c:pt idx="5100">
                  <c:v>506.9</c:v>
                </c:pt>
                <c:pt idx="5101">
                  <c:v>506.9</c:v>
                </c:pt>
                <c:pt idx="5102">
                  <c:v>506.9</c:v>
                </c:pt>
                <c:pt idx="5103">
                  <c:v>506.9</c:v>
                </c:pt>
                <c:pt idx="5104">
                  <c:v>506.9</c:v>
                </c:pt>
                <c:pt idx="5105">
                  <c:v>506.9</c:v>
                </c:pt>
                <c:pt idx="5106">
                  <c:v>506.9</c:v>
                </c:pt>
                <c:pt idx="5107">
                  <c:v>506.9</c:v>
                </c:pt>
                <c:pt idx="5108">
                  <c:v>506.9</c:v>
                </c:pt>
                <c:pt idx="5109">
                  <c:v>506.9</c:v>
                </c:pt>
                <c:pt idx="5110">
                  <c:v>506.9</c:v>
                </c:pt>
                <c:pt idx="5111">
                  <c:v>506.9</c:v>
                </c:pt>
                <c:pt idx="5112">
                  <c:v>506.9</c:v>
                </c:pt>
                <c:pt idx="5113">
                  <c:v>506.9</c:v>
                </c:pt>
                <c:pt idx="5114">
                  <c:v>506.9</c:v>
                </c:pt>
                <c:pt idx="5115">
                  <c:v>506.9</c:v>
                </c:pt>
                <c:pt idx="5116">
                  <c:v>506.9</c:v>
                </c:pt>
                <c:pt idx="5117">
                  <c:v>506.9</c:v>
                </c:pt>
                <c:pt idx="5118">
                  <c:v>506.9</c:v>
                </c:pt>
                <c:pt idx="5119">
                  <c:v>506.9</c:v>
                </c:pt>
                <c:pt idx="5120">
                  <c:v>506.9</c:v>
                </c:pt>
                <c:pt idx="5121">
                  <c:v>506.9</c:v>
                </c:pt>
                <c:pt idx="5122">
                  <c:v>506.9</c:v>
                </c:pt>
                <c:pt idx="5123">
                  <c:v>506.9</c:v>
                </c:pt>
                <c:pt idx="5124">
                  <c:v>506.9</c:v>
                </c:pt>
                <c:pt idx="5125">
                  <c:v>506.9</c:v>
                </c:pt>
                <c:pt idx="5126">
                  <c:v>506.9</c:v>
                </c:pt>
                <c:pt idx="5127">
                  <c:v>506.9</c:v>
                </c:pt>
                <c:pt idx="5128">
                  <c:v>506.9</c:v>
                </c:pt>
                <c:pt idx="5129">
                  <c:v>506.9</c:v>
                </c:pt>
                <c:pt idx="5130">
                  <c:v>506.9</c:v>
                </c:pt>
                <c:pt idx="5131">
                  <c:v>506.9</c:v>
                </c:pt>
                <c:pt idx="5132">
                  <c:v>506.9</c:v>
                </c:pt>
                <c:pt idx="5133">
                  <c:v>506.9</c:v>
                </c:pt>
                <c:pt idx="5134">
                  <c:v>506.9</c:v>
                </c:pt>
                <c:pt idx="5135">
                  <c:v>506.9</c:v>
                </c:pt>
                <c:pt idx="5136">
                  <c:v>506.9</c:v>
                </c:pt>
                <c:pt idx="5137">
                  <c:v>506.9</c:v>
                </c:pt>
                <c:pt idx="5138">
                  <c:v>506.9</c:v>
                </c:pt>
                <c:pt idx="5139">
                  <c:v>506.9</c:v>
                </c:pt>
                <c:pt idx="5140">
                  <c:v>506.9</c:v>
                </c:pt>
                <c:pt idx="5141">
                  <c:v>506.9</c:v>
                </c:pt>
                <c:pt idx="5142">
                  <c:v>506.9</c:v>
                </c:pt>
                <c:pt idx="5143">
                  <c:v>506.9</c:v>
                </c:pt>
                <c:pt idx="5144">
                  <c:v>506.9</c:v>
                </c:pt>
                <c:pt idx="5145">
                  <c:v>506.9</c:v>
                </c:pt>
                <c:pt idx="5146">
                  <c:v>506.9</c:v>
                </c:pt>
                <c:pt idx="5147">
                  <c:v>506.9</c:v>
                </c:pt>
                <c:pt idx="5148">
                  <c:v>506.9</c:v>
                </c:pt>
                <c:pt idx="5149">
                  <c:v>506.9</c:v>
                </c:pt>
                <c:pt idx="5150">
                  <c:v>506.9</c:v>
                </c:pt>
                <c:pt idx="5151">
                  <c:v>506.9</c:v>
                </c:pt>
                <c:pt idx="5152">
                  <c:v>506.9</c:v>
                </c:pt>
                <c:pt idx="5153">
                  <c:v>506.9</c:v>
                </c:pt>
                <c:pt idx="5154">
                  <c:v>506.9</c:v>
                </c:pt>
                <c:pt idx="5155">
                  <c:v>506.9</c:v>
                </c:pt>
                <c:pt idx="5156">
                  <c:v>506.9</c:v>
                </c:pt>
                <c:pt idx="5157">
                  <c:v>506.9</c:v>
                </c:pt>
                <c:pt idx="5158">
                  <c:v>506.9</c:v>
                </c:pt>
                <c:pt idx="5159">
                  <c:v>506.9</c:v>
                </c:pt>
                <c:pt idx="5160">
                  <c:v>506.9</c:v>
                </c:pt>
                <c:pt idx="5161">
                  <c:v>506.89</c:v>
                </c:pt>
                <c:pt idx="5162">
                  <c:v>506.89</c:v>
                </c:pt>
                <c:pt idx="5163">
                  <c:v>506.89</c:v>
                </c:pt>
                <c:pt idx="5164">
                  <c:v>506.89</c:v>
                </c:pt>
                <c:pt idx="5165">
                  <c:v>506.89</c:v>
                </c:pt>
                <c:pt idx="5166">
                  <c:v>506.89</c:v>
                </c:pt>
                <c:pt idx="5167">
                  <c:v>506.89</c:v>
                </c:pt>
                <c:pt idx="5168">
                  <c:v>506.89</c:v>
                </c:pt>
                <c:pt idx="5169">
                  <c:v>506.89</c:v>
                </c:pt>
                <c:pt idx="5170">
                  <c:v>506.89</c:v>
                </c:pt>
                <c:pt idx="5171">
                  <c:v>506.89</c:v>
                </c:pt>
                <c:pt idx="5172">
                  <c:v>506.89</c:v>
                </c:pt>
                <c:pt idx="5173">
                  <c:v>506.89</c:v>
                </c:pt>
                <c:pt idx="5174">
                  <c:v>506.89</c:v>
                </c:pt>
                <c:pt idx="5175">
                  <c:v>506.89</c:v>
                </c:pt>
                <c:pt idx="5176">
                  <c:v>506.89</c:v>
                </c:pt>
                <c:pt idx="5177">
                  <c:v>506.89</c:v>
                </c:pt>
                <c:pt idx="5178">
                  <c:v>506.89</c:v>
                </c:pt>
                <c:pt idx="5179">
                  <c:v>506.89</c:v>
                </c:pt>
                <c:pt idx="5180">
                  <c:v>506.89</c:v>
                </c:pt>
                <c:pt idx="5181">
                  <c:v>506.89</c:v>
                </c:pt>
                <c:pt idx="5182">
                  <c:v>506.89</c:v>
                </c:pt>
                <c:pt idx="5183">
                  <c:v>506.89</c:v>
                </c:pt>
                <c:pt idx="5184">
                  <c:v>506.89</c:v>
                </c:pt>
                <c:pt idx="5185">
                  <c:v>506.89</c:v>
                </c:pt>
                <c:pt idx="5186">
                  <c:v>506.89</c:v>
                </c:pt>
                <c:pt idx="5187">
                  <c:v>506.89</c:v>
                </c:pt>
                <c:pt idx="5188">
                  <c:v>506.89</c:v>
                </c:pt>
                <c:pt idx="5189">
                  <c:v>506.89</c:v>
                </c:pt>
                <c:pt idx="5190">
                  <c:v>506.89</c:v>
                </c:pt>
                <c:pt idx="5191">
                  <c:v>506.89</c:v>
                </c:pt>
                <c:pt idx="5192">
                  <c:v>506.89</c:v>
                </c:pt>
                <c:pt idx="5193">
                  <c:v>506.89</c:v>
                </c:pt>
                <c:pt idx="5194">
                  <c:v>506.89</c:v>
                </c:pt>
                <c:pt idx="5195">
                  <c:v>506.89</c:v>
                </c:pt>
                <c:pt idx="5196">
                  <c:v>506.89</c:v>
                </c:pt>
                <c:pt idx="5197">
                  <c:v>506.89</c:v>
                </c:pt>
                <c:pt idx="5198">
                  <c:v>506.89</c:v>
                </c:pt>
                <c:pt idx="5199">
                  <c:v>506.89</c:v>
                </c:pt>
                <c:pt idx="5200">
                  <c:v>506.89</c:v>
                </c:pt>
                <c:pt idx="5201">
                  <c:v>506.89</c:v>
                </c:pt>
                <c:pt idx="5202">
                  <c:v>506.89</c:v>
                </c:pt>
                <c:pt idx="5203">
                  <c:v>506.89</c:v>
                </c:pt>
                <c:pt idx="5204">
                  <c:v>506.89</c:v>
                </c:pt>
                <c:pt idx="5205">
                  <c:v>506.89</c:v>
                </c:pt>
                <c:pt idx="5206">
                  <c:v>506.89</c:v>
                </c:pt>
                <c:pt idx="5207">
                  <c:v>506.89</c:v>
                </c:pt>
                <c:pt idx="5208">
                  <c:v>506.89</c:v>
                </c:pt>
                <c:pt idx="5209">
                  <c:v>506.89</c:v>
                </c:pt>
                <c:pt idx="5210">
                  <c:v>506.89</c:v>
                </c:pt>
                <c:pt idx="5211">
                  <c:v>506.89</c:v>
                </c:pt>
                <c:pt idx="5212">
                  <c:v>506.89</c:v>
                </c:pt>
                <c:pt idx="5213">
                  <c:v>506.89</c:v>
                </c:pt>
                <c:pt idx="5214">
                  <c:v>506.89</c:v>
                </c:pt>
                <c:pt idx="5215">
                  <c:v>506.89</c:v>
                </c:pt>
                <c:pt idx="5216">
                  <c:v>506.89</c:v>
                </c:pt>
                <c:pt idx="5217">
                  <c:v>506.89</c:v>
                </c:pt>
                <c:pt idx="5218">
                  <c:v>506.89</c:v>
                </c:pt>
                <c:pt idx="5219">
                  <c:v>506.89</c:v>
                </c:pt>
                <c:pt idx="5220">
                  <c:v>506.89</c:v>
                </c:pt>
              </c:numCache>
            </c:numRef>
          </c:yVal>
          <c:smooth val="1"/>
          <c:extLst xmlns:c16r2="http://schemas.microsoft.com/office/drawing/2015/06/chart">
            <c:ext xmlns:c16="http://schemas.microsoft.com/office/drawing/2014/chart" uri="{C3380CC4-5D6E-409C-BE32-E72D297353CC}">
              <c16:uniqueId val="{00000002-7508-48E1-A725-FC6320915E08}"/>
            </c:ext>
          </c:extLst>
        </c:ser>
        <c:ser>
          <c:idx val="3"/>
          <c:order val="2"/>
          <c:tx>
            <c:v>1 Percent Annual Chance</c:v>
          </c:tx>
          <c:spPr>
            <a:ln>
              <a:solidFill>
                <a:schemeClr val="tx1"/>
              </a:solidFill>
            </a:ln>
          </c:spPr>
          <c:marker>
            <c:symbol val="none"/>
          </c:marker>
          <c:xVal>
            <c:numRef>
              <c:f>Inflow_NB2!$C$3:$C$5223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Inflow_NB2!$G$3:$G$5223</c:f>
              <c:numCache>
                <c:formatCode>General</c:formatCode>
                <c:ptCount val="5221"/>
                <c:pt idx="0">
                  <c:v>506.29</c:v>
                </c:pt>
                <c:pt idx="1">
                  <c:v>506.29</c:v>
                </c:pt>
                <c:pt idx="2">
                  <c:v>506.29</c:v>
                </c:pt>
                <c:pt idx="3">
                  <c:v>506.29</c:v>
                </c:pt>
                <c:pt idx="4">
                  <c:v>506.29</c:v>
                </c:pt>
                <c:pt idx="5">
                  <c:v>506.29</c:v>
                </c:pt>
                <c:pt idx="6">
                  <c:v>506.29</c:v>
                </c:pt>
                <c:pt idx="7">
                  <c:v>506.29</c:v>
                </c:pt>
                <c:pt idx="8">
                  <c:v>506.29</c:v>
                </c:pt>
                <c:pt idx="9">
                  <c:v>506.29</c:v>
                </c:pt>
                <c:pt idx="10">
                  <c:v>506.29</c:v>
                </c:pt>
                <c:pt idx="11">
                  <c:v>506.29</c:v>
                </c:pt>
                <c:pt idx="12">
                  <c:v>506.29</c:v>
                </c:pt>
                <c:pt idx="13">
                  <c:v>506.29</c:v>
                </c:pt>
                <c:pt idx="14">
                  <c:v>506.29</c:v>
                </c:pt>
                <c:pt idx="15">
                  <c:v>506.29</c:v>
                </c:pt>
                <c:pt idx="16">
                  <c:v>506.29</c:v>
                </c:pt>
                <c:pt idx="17">
                  <c:v>506.29</c:v>
                </c:pt>
                <c:pt idx="18">
                  <c:v>506.29</c:v>
                </c:pt>
                <c:pt idx="19">
                  <c:v>506.29</c:v>
                </c:pt>
                <c:pt idx="20">
                  <c:v>506.29</c:v>
                </c:pt>
                <c:pt idx="21">
                  <c:v>506.29</c:v>
                </c:pt>
                <c:pt idx="22">
                  <c:v>506.29</c:v>
                </c:pt>
                <c:pt idx="23">
                  <c:v>506.29</c:v>
                </c:pt>
                <c:pt idx="24">
                  <c:v>506.29</c:v>
                </c:pt>
                <c:pt idx="25">
                  <c:v>506.29</c:v>
                </c:pt>
                <c:pt idx="26">
                  <c:v>506.29</c:v>
                </c:pt>
                <c:pt idx="27">
                  <c:v>506.29</c:v>
                </c:pt>
                <c:pt idx="28">
                  <c:v>506.29</c:v>
                </c:pt>
                <c:pt idx="29">
                  <c:v>506.29</c:v>
                </c:pt>
                <c:pt idx="30">
                  <c:v>506.29</c:v>
                </c:pt>
                <c:pt idx="31">
                  <c:v>506.29</c:v>
                </c:pt>
                <c:pt idx="32">
                  <c:v>506.29</c:v>
                </c:pt>
                <c:pt idx="33">
                  <c:v>506.29</c:v>
                </c:pt>
                <c:pt idx="34">
                  <c:v>506.29</c:v>
                </c:pt>
                <c:pt idx="35">
                  <c:v>506.29</c:v>
                </c:pt>
                <c:pt idx="36">
                  <c:v>506.29</c:v>
                </c:pt>
                <c:pt idx="37">
                  <c:v>506.29</c:v>
                </c:pt>
                <c:pt idx="38">
                  <c:v>506.29</c:v>
                </c:pt>
                <c:pt idx="39">
                  <c:v>506.29</c:v>
                </c:pt>
                <c:pt idx="40">
                  <c:v>506.29</c:v>
                </c:pt>
                <c:pt idx="41">
                  <c:v>506.29</c:v>
                </c:pt>
                <c:pt idx="42">
                  <c:v>506.29</c:v>
                </c:pt>
                <c:pt idx="43">
                  <c:v>506.29</c:v>
                </c:pt>
                <c:pt idx="44">
                  <c:v>506.29</c:v>
                </c:pt>
                <c:pt idx="45">
                  <c:v>506.29</c:v>
                </c:pt>
                <c:pt idx="46">
                  <c:v>506.29</c:v>
                </c:pt>
                <c:pt idx="47">
                  <c:v>506.29</c:v>
                </c:pt>
                <c:pt idx="48">
                  <c:v>506.29</c:v>
                </c:pt>
                <c:pt idx="49">
                  <c:v>506.29</c:v>
                </c:pt>
                <c:pt idx="50">
                  <c:v>506.29</c:v>
                </c:pt>
                <c:pt idx="51">
                  <c:v>506.29</c:v>
                </c:pt>
                <c:pt idx="52">
                  <c:v>506.29</c:v>
                </c:pt>
                <c:pt idx="53">
                  <c:v>506.29</c:v>
                </c:pt>
                <c:pt idx="54">
                  <c:v>506.29</c:v>
                </c:pt>
                <c:pt idx="55">
                  <c:v>506.29</c:v>
                </c:pt>
                <c:pt idx="56">
                  <c:v>506.29</c:v>
                </c:pt>
                <c:pt idx="57">
                  <c:v>506.29</c:v>
                </c:pt>
                <c:pt idx="58">
                  <c:v>506.29</c:v>
                </c:pt>
                <c:pt idx="59">
                  <c:v>506.29</c:v>
                </c:pt>
                <c:pt idx="60">
                  <c:v>506.29</c:v>
                </c:pt>
                <c:pt idx="61">
                  <c:v>506.29</c:v>
                </c:pt>
                <c:pt idx="62">
                  <c:v>506.29</c:v>
                </c:pt>
                <c:pt idx="63">
                  <c:v>506.29</c:v>
                </c:pt>
                <c:pt idx="64">
                  <c:v>506.29</c:v>
                </c:pt>
                <c:pt idx="65">
                  <c:v>506.29</c:v>
                </c:pt>
                <c:pt idx="66">
                  <c:v>506.29</c:v>
                </c:pt>
                <c:pt idx="67">
                  <c:v>506.29</c:v>
                </c:pt>
                <c:pt idx="68">
                  <c:v>506.29</c:v>
                </c:pt>
                <c:pt idx="69">
                  <c:v>506.29</c:v>
                </c:pt>
                <c:pt idx="70">
                  <c:v>506.29</c:v>
                </c:pt>
                <c:pt idx="71">
                  <c:v>506.29</c:v>
                </c:pt>
                <c:pt idx="72">
                  <c:v>506.29</c:v>
                </c:pt>
                <c:pt idx="73">
                  <c:v>506.29</c:v>
                </c:pt>
                <c:pt idx="74">
                  <c:v>506.29</c:v>
                </c:pt>
                <c:pt idx="75">
                  <c:v>506.29</c:v>
                </c:pt>
                <c:pt idx="76">
                  <c:v>506.29</c:v>
                </c:pt>
                <c:pt idx="77">
                  <c:v>506.29</c:v>
                </c:pt>
                <c:pt idx="78">
                  <c:v>506.29</c:v>
                </c:pt>
                <c:pt idx="79">
                  <c:v>506.29</c:v>
                </c:pt>
                <c:pt idx="80">
                  <c:v>506.29</c:v>
                </c:pt>
                <c:pt idx="81">
                  <c:v>506.29</c:v>
                </c:pt>
                <c:pt idx="82">
                  <c:v>506.29</c:v>
                </c:pt>
                <c:pt idx="83">
                  <c:v>506.29</c:v>
                </c:pt>
                <c:pt idx="84">
                  <c:v>506.29</c:v>
                </c:pt>
                <c:pt idx="85">
                  <c:v>506.29</c:v>
                </c:pt>
                <c:pt idx="86">
                  <c:v>506.29</c:v>
                </c:pt>
                <c:pt idx="87">
                  <c:v>506.29</c:v>
                </c:pt>
                <c:pt idx="88">
                  <c:v>506.29</c:v>
                </c:pt>
                <c:pt idx="89">
                  <c:v>506.29</c:v>
                </c:pt>
                <c:pt idx="90">
                  <c:v>506.29</c:v>
                </c:pt>
                <c:pt idx="91">
                  <c:v>506.29</c:v>
                </c:pt>
                <c:pt idx="92">
                  <c:v>506.29</c:v>
                </c:pt>
                <c:pt idx="93">
                  <c:v>506.29</c:v>
                </c:pt>
                <c:pt idx="94">
                  <c:v>506.29</c:v>
                </c:pt>
                <c:pt idx="95">
                  <c:v>506.29</c:v>
                </c:pt>
                <c:pt idx="96">
                  <c:v>506.29</c:v>
                </c:pt>
                <c:pt idx="97">
                  <c:v>506.29</c:v>
                </c:pt>
                <c:pt idx="98">
                  <c:v>506.29</c:v>
                </c:pt>
                <c:pt idx="99">
                  <c:v>506.29</c:v>
                </c:pt>
                <c:pt idx="100">
                  <c:v>506.29</c:v>
                </c:pt>
                <c:pt idx="101">
                  <c:v>506.29</c:v>
                </c:pt>
                <c:pt idx="102">
                  <c:v>506.29</c:v>
                </c:pt>
                <c:pt idx="103">
                  <c:v>506.29</c:v>
                </c:pt>
                <c:pt idx="104">
                  <c:v>506.29</c:v>
                </c:pt>
                <c:pt idx="105">
                  <c:v>506.29</c:v>
                </c:pt>
                <c:pt idx="106">
                  <c:v>506.29</c:v>
                </c:pt>
                <c:pt idx="107">
                  <c:v>506.29</c:v>
                </c:pt>
                <c:pt idx="108">
                  <c:v>506.29</c:v>
                </c:pt>
                <c:pt idx="109">
                  <c:v>506.29</c:v>
                </c:pt>
                <c:pt idx="110">
                  <c:v>506.29</c:v>
                </c:pt>
                <c:pt idx="111">
                  <c:v>506.29</c:v>
                </c:pt>
                <c:pt idx="112">
                  <c:v>506.29</c:v>
                </c:pt>
                <c:pt idx="113">
                  <c:v>506.29</c:v>
                </c:pt>
                <c:pt idx="114">
                  <c:v>506.29</c:v>
                </c:pt>
                <c:pt idx="115">
                  <c:v>506.29</c:v>
                </c:pt>
                <c:pt idx="116">
                  <c:v>506.29</c:v>
                </c:pt>
                <c:pt idx="117">
                  <c:v>506.29</c:v>
                </c:pt>
                <c:pt idx="118">
                  <c:v>506.29</c:v>
                </c:pt>
                <c:pt idx="119">
                  <c:v>506.29</c:v>
                </c:pt>
                <c:pt idx="120">
                  <c:v>506.29</c:v>
                </c:pt>
                <c:pt idx="121">
                  <c:v>506.29</c:v>
                </c:pt>
                <c:pt idx="122">
                  <c:v>506.29</c:v>
                </c:pt>
                <c:pt idx="123">
                  <c:v>506.29</c:v>
                </c:pt>
                <c:pt idx="124">
                  <c:v>506.29</c:v>
                </c:pt>
                <c:pt idx="125">
                  <c:v>506.29</c:v>
                </c:pt>
                <c:pt idx="126">
                  <c:v>506.29</c:v>
                </c:pt>
                <c:pt idx="127">
                  <c:v>506.29</c:v>
                </c:pt>
                <c:pt idx="128">
                  <c:v>506.29</c:v>
                </c:pt>
                <c:pt idx="129">
                  <c:v>506.29</c:v>
                </c:pt>
                <c:pt idx="130">
                  <c:v>506.29</c:v>
                </c:pt>
                <c:pt idx="131">
                  <c:v>506.29</c:v>
                </c:pt>
                <c:pt idx="132">
                  <c:v>506.29</c:v>
                </c:pt>
                <c:pt idx="133">
                  <c:v>506.29</c:v>
                </c:pt>
                <c:pt idx="134">
                  <c:v>506.29</c:v>
                </c:pt>
                <c:pt idx="135">
                  <c:v>506.29</c:v>
                </c:pt>
                <c:pt idx="136">
                  <c:v>506.29</c:v>
                </c:pt>
                <c:pt idx="137">
                  <c:v>506.29</c:v>
                </c:pt>
                <c:pt idx="138">
                  <c:v>506.29</c:v>
                </c:pt>
                <c:pt idx="139">
                  <c:v>506.29</c:v>
                </c:pt>
                <c:pt idx="140">
                  <c:v>506.29</c:v>
                </c:pt>
                <c:pt idx="141">
                  <c:v>506.29</c:v>
                </c:pt>
                <c:pt idx="142">
                  <c:v>506.29</c:v>
                </c:pt>
                <c:pt idx="143">
                  <c:v>506.29</c:v>
                </c:pt>
                <c:pt idx="144">
                  <c:v>506.29</c:v>
                </c:pt>
                <c:pt idx="145">
                  <c:v>506.29</c:v>
                </c:pt>
                <c:pt idx="146">
                  <c:v>506.29</c:v>
                </c:pt>
                <c:pt idx="147">
                  <c:v>506.29</c:v>
                </c:pt>
                <c:pt idx="148">
                  <c:v>506.29</c:v>
                </c:pt>
                <c:pt idx="149">
                  <c:v>506.29</c:v>
                </c:pt>
                <c:pt idx="150">
                  <c:v>506.29</c:v>
                </c:pt>
                <c:pt idx="151">
                  <c:v>506.29</c:v>
                </c:pt>
                <c:pt idx="152">
                  <c:v>506.29</c:v>
                </c:pt>
                <c:pt idx="153">
                  <c:v>506.29</c:v>
                </c:pt>
                <c:pt idx="154">
                  <c:v>506.29</c:v>
                </c:pt>
                <c:pt idx="155">
                  <c:v>506.29</c:v>
                </c:pt>
                <c:pt idx="156">
                  <c:v>506.29</c:v>
                </c:pt>
                <c:pt idx="157">
                  <c:v>506.29</c:v>
                </c:pt>
                <c:pt idx="158">
                  <c:v>506.29</c:v>
                </c:pt>
                <c:pt idx="159">
                  <c:v>506.29</c:v>
                </c:pt>
                <c:pt idx="160">
                  <c:v>506.29</c:v>
                </c:pt>
                <c:pt idx="161">
                  <c:v>506.29</c:v>
                </c:pt>
                <c:pt idx="162">
                  <c:v>506.29</c:v>
                </c:pt>
                <c:pt idx="163">
                  <c:v>506.29</c:v>
                </c:pt>
                <c:pt idx="164">
                  <c:v>506.29</c:v>
                </c:pt>
                <c:pt idx="165">
                  <c:v>506.29</c:v>
                </c:pt>
                <c:pt idx="166">
                  <c:v>506.29</c:v>
                </c:pt>
                <c:pt idx="167">
                  <c:v>506.29</c:v>
                </c:pt>
                <c:pt idx="168">
                  <c:v>506.29</c:v>
                </c:pt>
                <c:pt idx="169">
                  <c:v>506.29</c:v>
                </c:pt>
                <c:pt idx="170">
                  <c:v>506.29</c:v>
                </c:pt>
                <c:pt idx="171">
                  <c:v>506.3</c:v>
                </c:pt>
                <c:pt idx="172">
                  <c:v>506.3</c:v>
                </c:pt>
                <c:pt idx="173">
                  <c:v>506.3</c:v>
                </c:pt>
                <c:pt idx="174">
                  <c:v>506.3</c:v>
                </c:pt>
                <c:pt idx="175">
                  <c:v>506.3</c:v>
                </c:pt>
                <c:pt idx="176">
                  <c:v>506.3</c:v>
                </c:pt>
                <c:pt idx="177">
                  <c:v>506.3</c:v>
                </c:pt>
                <c:pt idx="178">
                  <c:v>506.3</c:v>
                </c:pt>
                <c:pt idx="179">
                  <c:v>506.3</c:v>
                </c:pt>
                <c:pt idx="180">
                  <c:v>506.3</c:v>
                </c:pt>
                <c:pt idx="181">
                  <c:v>506.31</c:v>
                </c:pt>
                <c:pt idx="182">
                  <c:v>506.31</c:v>
                </c:pt>
                <c:pt idx="183">
                  <c:v>506.31</c:v>
                </c:pt>
                <c:pt idx="184">
                  <c:v>506.31</c:v>
                </c:pt>
                <c:pt idx="185">
                  <c:v>506.31</c:v>
                </c:pt>
                <c:pt idx="186">
                  <c:v>506.31</c:v>
                </c:pt>
                <c:pt idx="187">
                  <c:v>506.31</c:v>
                </c:pt>
                <c:pt idx="188">
                  <c:v>506.31</c:v>
                </c:pt>
                <c:pt idx="189">
                  <c:v>506.32</c:v>
                </c:pt>
                <c:pt idx="190">
                  <c:v>506.32</c:v>
                </c:pt>
                <c:pt idx="191">
                  <c:v>506.32</c:v>
                </c:pt>
                <c:pt idx="192">
                  <c:v>506.32</c:v>
                </c:pt>
                <c:pt idx="193">
                  <c:v>506.32</c:v>
                </c:pt>
                <c:pt idx="194">
                  <c:v>506.33</c:v>
                </c:pt>
                <c:pt idx="195">
                  <c:v>506.33</c:v>
                </c:pt>
                <c:pt idx="196">
                  <c:v>506.33</c:v>
                </c:pt>
                <c:pt idx="197">
                  <c:v>506.33</c:v>
                </c:pt>
                <c:pt idx="198">
                  <c:v>506.33</c:v>
                </c:pt>
                <c:pt idx="199">
                  <c:v>506.33</c:v>
                </c:pt>
                <c:pt idx="200">
                  <c:v>506.34</c:v>
                </c:pt>
                <c:pt idx="201">
                  <c:v>506.34</c:v>
                </c:pt>
                <c:pt idx="202">
                  <c:v>506.34</c:v>
                </c:pt>
                <c:pt idx="203">
                  <c:v>506.34</c:v>
                </c:pt>
                <c:pt idx="204">
                  <c:v>506.35</c:v>
                </c:pt>
                <c:pt idx="205">
                  <c:v>506.35</c:v>
                </c:pt>
                <c:pt idx="206">
                  <c:v>506.35</c:v>
                </c:pt>
                <c:pt idx="207">
                  <c:v>506.35</c:v>
                </c:pt>
                <c:pt idx="208">
                  <c:v>506.36</c:v>
                </c:pt>
                <c:pt idx="209">
                  <c:v>506.36</c:v>
                </c:pt>
                <c:pt idx="210">
                  <c:v>506.36</c:v>
                </c:pt>
                <c:pt idx="211">
                  <c:v>506.36</c:v>
                </c:pt>
                <c:pt idx="212">
                  <c:v>506.37</c:v>
                </c:pt>
                <c:pt idx="213">
                  <c:v>506.37</c:v>
                </c:pt>
                <c:pt idx="214">
                  <c:v>506.37</c:v>
                </c:pt>
                <c:pt idx="215">
                  <c:v>506.37</c:v>
                </c:pt>
                <c:pt idx="216">
                  <c:v>506.38</c:v>
                </c:pt>
                <c:pt idx="217">
                  <c:v>506.38</c:v>
                </c:pt>
                <c:pt idx="218">
                  <c:v>506.38</c:v>
                </c:pt>
                <c:pt idx="219">
                  <c:v>506.39</c:v>
                </c:pt>
                <c:pt idx="220">
                  <c:v>506.39</c:v>
                </c:pt>
                <c:pt idx="221">
                  <c:v>506.39</c:v>
                </c:pt>
                <c:pt idx="222">
                  <c:v>506.4</c:v>
                </c:pt>
                <c:pt idx="223">
                  <c:v>506.4</c:v>
                </c:pt>
                <c:pt idx="224">
                  <c:v>506.41</c:v>
                </c:pt>
                <c:pt idx="225">
                  <c:v>506.41</c:v>
                </c:pt>
                <c:pt idx="226">
                  <c:v>506.42</c:v>
                </c:pt>
                <c:pt idx="227">
                  <c:v>506.42</c:v>
                </c:pt>
                <c:pt idx="228">
                  <c:v>506.43</c:v>
                </c:pt>
                <c:pt idx="229">
                  <c:v>506.43</c:v>
                </c:pt>
                <c:pt idx="230">
                  <c:v>506.44</c:v>
                </c:pt>
                <c:pt idx="231">
                  <c:v>506.44</c:v>
                </c:pt>
                <c:pt idx="232">
                  <c:v>506.44</c:v>
                </c:pt>
                <c:pt idx="233">
                  <c:v>506.45</c:v>
                </c:pt>
                <c:pt idx="234">
                  <c:v>506.45</c:v>
                </c:pt>
                <c:pt idx="235">
                  <c:v>506.45</c:v>
                </c:pt>
                <c:pt idx="236">
                  <c:v>506.46</c:v>
                </c:pt>
                <c:pt idx="237">
                  <c:v>506.46</c:v>
                </c:pt>
                <c:pt idx="238">
                  <c:v>506.47</c:v>
                </c:pt>
                <c:pt idx="239">
                  <c:v>506.47</c:v>
                </c:pt>
                <c:pt idx="240">
                  <c:v>506.47</c:v>
                </c:pt>
                <c:pt idx="241">
                  <c:v>506.48</c:v>
                </c:pt>
                <c:pt idx="242">
                  <c:v>506.48</c:v>
                </c:pt>
                <c:pt idx="243">
                  <c:v>506.48</c:v>
                </c:pt>
                <c:pt idx="244">
                  <c:v>506.49</c:v>
                </c:pt>
                <c:pt idx="245">
                  <c:v>506.49</c:v>
                </c:pt>
                <c:pt idx="246">
                  <c:v>506.49</c:v>
                </c:pt>
                <c:pt idx="247">
                  <c:v>506.5</c:v>
                </c:pt>
                <c:pt idx="248">
                  <c:v>506.5</c:v>
                </c:pt>
                <c:pt idx="249">
                  <c:v>506.5</c:v>
                </c:pt>
                <c:pt idx="250">
                  <c:v>506.51</c:v>
                </c:pt>
                <c:pt idx="251">
                  <c:v>506.51</c:v>
                </c:pt>
                <c:pt idx="252">
                  <c:v>506.51</c:v>
                </c:pt>
                <c:pt idx="253">
                  <c:v>506.51</c:v>
                </c:pt>
                <c:pt idx="254">
                  <c:v>506.52</c:v>
                </c:pt>
                <c:pt idx="255">
                  <c:v>506.52</c:v>
                </c:pt>
                <c:pt idx="256">
                  <c:v>506.52</c:v>
                </c:pt>
                <c:pt idx="257">
                  <c:v>506.52</c:v>
                </c:pt>
                <c:pt idx="258">
                  <c:v>506.52</c:v>
                </c:pt>
                <c:pt idx="259">
                  <c:v>506.53</c:v>
                </c:pt>
                <c:pt idx="260">
                  <c:v>506.53</c:v>
                </c:pt>
                <c:pt idx="261">
                  <c:v>506.53</c:v>
                </c:pt>
                <c:pt idx="262">
                  <c:v>506.53</c:v>
                </c:pt>
                <c:pt idx="263">
                  <c:v>506.53</c:v>
                </c:pt>
                <c:pt idx="264">
                  <c:v>506.53</c:v>
                </c:pt>
                <c:pt idx="265">
                  <c:v>506.54</c:v>
                </c:pt>
                <c:pt idx="266">
                  <c:v>506.54</c:v>
                </c:pt>
                <c:pt idx="267">
                  <c:v>506.54</c:v>
                </c:pt>
                <c:pt idx="268">
                  <c:v>506.54</c:v>
                </c:pt>
                <c:pt idx="269">
                  <c:v>506.54</c:v>
                </c:pt>
                <c:pt idx="270">
                  <c:v>506.55</c:v>
                </c:pt>
                <c:pt idx="271">
                  <c:v>506.55</c:v>
                </c:pt>
                <c:pt idx="272">
                  <c:v>506.55</c:v>
                </c:pt>
                <c:pt idx="273">
                  <c:v>506.55</c:v>
                </c:pt>
                <c:pt idx="274">
                  <c:v>506.55</c:v>
                </c:pt>
                <c:pt idx="275">
                  <c:v>506.55</c:v>
                </c:pt>
                <c:pt idx="276">
                  <c:v>506.56</c:v>
                </c:pt>
                <c:pt idx="277">
                  <c:v>506.56</c:v>
                </c:pt>
                <c:pt idx="278">
                  <c:v>506.56</c:v>
                </c:pt>
                <c:pt idx="279">
                  <c:v>506.56</c:v>
                </c:pt>
                <c:pt idx="280">
                  <c:v>506.56</c:v>
                </c:pt>
                <c:pt idx="281">
                  <c:v>506.57</c:v>
                </c:pt>
                <c:pt idx="282">
                  <c:v>506.57</c:v>
                </c:pt>
                <c:pt idx="283">
                  <c:v>506.57</c:v>
                </c:pt>
                <c:pt idx="284">
                  <c:v>506.57</c:v>
                </c:pt>
                <c:pt idx="285">
                  <c:v>506.57</c:v>
                </c:pt>
                <c:pt idx="286">
                  <c:v>506.58</c:v>
                </c:pt>
                <c:pt idx="287">
                  <c:v>506.58</c:v>
                </c:pt>
                <c:pt idx="288">
                  <c:v>506.58</c:v>
                </c:pt>
                <c:pt idx="289">
                  <c:v>506.59</c:v>
                </c:pt>
                <c:pt idx="290">
                  <c:v>506.59</c:v>
                </c:pt>
                <c:pt idx="291">
                  <c:v>506.59</c:v>
                </c:pt>
                <c:pt idx="292">
                  <c:v>506.59</c:v>
                </c:pt>
                <c:pt idx="293">
                  <c:v>506.6</c:v>
                </c:pt>
                <c:pt idx="294">
                  <c:v>506.6</c:v>
                </c:pt>
                <c:pt idx="295">
                  <c:v>506.61</c:v>
                </c:pt>
                <c:pt idx="296">
                  <c:v>506.61</c:v>
                </c:pt>
                <c:pt idx="297">
                  <c:v>506.61</c:v>
                </c:pt>
                <c:pt idx="298">
                  <c:v>506.62</c:v>
                </c:pt>
                <c:pt idx="299">
                  <c:v>506.62</c:v>
                </c:pt>
                <c:pt idx="300">
                  <c:v>506.62</c:v>
                </c:pt>
                <c:pt idx="301">
                  <c:v>506.62</c:v>
                </c:pt>
                <c:pt idx="302">
                  <c:v>506.63</c:v>
                </c:pt>
                <c:pt idx="303">
                  <c:v>506.63</c:v>
                </c:pt>
                <c:pt idx="304">
                  <c:v>506.63</c:v>
                </c:pt>
                <c:pt idx="305">
                  <c:v>506.63</c:v>
                </c:pt>
                <c:pt idx="306">
                  <c:v>506.63</c:v>
                </c:pt>
                <c:pt idx="307">
                  <c:v>506.64</c:v>
                </c:pt>
                <c:pt idx="308">
                  <c:v>506.64</c:v>
                </c:pt>
                <c:pt idx="309">
                  <c:v>506.64</c:v>
                </c:pt>
                <c:pt idx="310">
                  <c:v>506.65</c:v>
                </c:pt>
                <c:pt idx="311">
                  <c:v>506.65</c:v>
                </c:pt>
                <c:pt idx="312">
                  <c:v>506.65</c:v>
                </c:pt>
                <c:pt idx="313">
                  <c:v>506.65</c:v>
                </c:pt>
                <c:pt idx="314">
                  <c:v>506.66</c:v>
                </c:pt>
                <c:pt idx="315">
                  <c:v>506.66</c:v>
                </c:pt>
                <c:pt idx="316">
                  <c:v>506.66</c:v>
                </c:pt>
                <c:pt idx="317">
                  <c:v>506.67</c:v>
                </c:pt>
                <c:pt idx="318">
                  <c:v>506.67</c:v>
                </c:pt>
                <c:pt idx="319">
                  <c:v>506.67</c:v>
                </c:pt>
                <c:pt idx="320">
                  <c:v>506.68</c:v>
                </c:pt>
                <c:pt idx="321">
                  <c:v>506.68</c:v>
                </c:pt>
                <c:pt idx="322">
                  <c:v>506.68</c:v>
                </c:pt>
                <c:pt idx="323">
                  <c:v>506.69</c:v>
                </c:pt>
                <c:pt idx="324">
                  <c:v>506.69</c:v>
                </c:pt>
                <c:pt idx="325">
                  <c:v>506.69</c:v>
                </c:pt>
                <c:pt idx="326">
                  <c:v>506.7</c:v>
                </c:pt>
                <c:pt idx="327">
                  <c:v>506.7</c:v>
                </c:pt>
                <c:pt idx="328">
                  <c:v>506.71</c:v>
                </c:pt>
                <c:pt idx="329">
                  <c:v>506.71</c:v>
                </c:pt>
                <c:pt idx="330">
                  <c:v>506.71</c:v>
                </c:pt>
                <c:pt idx="331">
                  <c:v>506.72</c:v>
                </c:pt>
                <c:pt idx="332">
                  <c:v>506.72</c:v>
                </c:pt>
                <c:pt idx="333">
                  <c:v>506.72</c:v>
                </c:pt>
                <c:pt idx="334">
                  <c:v>506.73</c:v>
                </c:pt>
                <c:pt idx="335">
                  <c:v>506.73</c:v>
                </c:pt>
                <c:pt idx="336">
                  <c:v>506.73</c:v>
                </c:pt>
                <c:pt idx="337">
                  <c:v>506.74</c:v>
                </c:pt>
                <c:pt idx="338">
                  <c:v>506.74</c:v>
                </c:pt>
                <c:pt idx="339">
                  <c:v>506.74</c:v>
                </c:pt>
                <c:pt idx="340">
                  <c:v>506.75</c:v>
                </c:pt>
                <c:pt idx="341">
                  <c:v>506.75</c:v>
                </c:pt>
                <c:pt idx="342">
                  <c:v>506.75</c:v>
                </c:pt>
                <c:pt idx="343">
                  <c:v>506.76</c:v>
                </c:pt>
                <c:pt idx="344">
                  <c:v>506.76</c:v>
                </c:pt>
                <c:pt idx="345">
                  <c:v>506.76</c:v>
                </c:pt>
                <c:pt idx="346">
                  <c:v>506.77</c:v>
                </c:pt>
                <c:pt idx="347">
                  <c:v>506.77</c:v>
                </c:pt>
                <c:pt idx="348">
                  <c:v>506.77</c:v>
                </c:pt>
                <c:pt idx="349">
                  <c:v>506.78</c:v>
                </c:pt>
                <c:pt idx="350">
                  <c:v>506.78</c:v>
                </c:pt>
                <c:pt idx="351">
                  <c:v>506.78</c:v>
                </c:pt>
                <c:pt idx="352">
                  <c:v>506.78</c:v>
                </c:pt>
                <c:pt idx="353">
                  <c:v>506.79</c:v>
                </c:pt>
                <c:pt idx="354">
                  <c:v>506.79</c:v>
                </c:pt>
                <c:pt idx="355">
                  <c:v>506.79</c:v>
                </c:pt>
                <c:pt idx="356">
                  <c:v>506.79</c:v>
                </c:pt>
                <c:pt idx="357">
                  <c:v>506.8</c:v>
                </c:pt>
                <c:pt idx="358">
                  <c:v>506.8</c:v>
                </c:pt>
                <c:pt idx="359">
                  <c:v>506.8</c:v>
                </c:pt>
                <c:pt idx="360">
                  <c:v>506.8</c:v>
                </c:pt>
                <c:pt idx="361">
                  <c:v>506.81</c:v>
                </c:pt>
                <c:pt idx="362">
                  <c:v>506.81</c:v>
                </c:pt>
                <c:pt idx="363">
                  <c:v>506.81</c:v>
                </c:pt>
                <c:pt idx="364">
                  <c:v>506.82</c:v>
                </c:pt>
                <c:pt idx="365">
                  <c:v>506.82</c:v>
                </c:pt>
                <c:pt idx="366">
                  <c:v>506.82</c:v>
                </c:pt>
                <c:pt idx="367">
                  <c:v>506.82</c:v>
                </c:pt>
                <c:pt idx="368">
                  <c:v>506.83</c:v>
                </c:pt>
                <c:pt idx="369">
                  <c:v>506.83</c:v>
                </c:pt>
                <c:pt idx="370">
                  <c:v>506.83</c:v>
                </c:pt>
                <c:pt idx="371">
                  <c:v>506.83</c:v>
                </c:pt>
                <c:pt idx="372">
                  <c:v>506.83</c:v>
                </c:pt>
                <c:pt idx="373">
                  <c:v>506.84</c:v>
                </c:pt>
                <c:pt idx="374">
                  <c:v>506.84</c:v>
                </c:pt>
                <c:pt idx="375">
                  <c:v>506.84</c:v>
                </c:pt>
                <c:pt idx="376">
                  <c:v>506.84</c:v>
                </c:pt>
                <c:pt idx="377">
                  <c:v>506.84</c:v>
                </c:pt>
                <c:pt idx="378">
                  <c:v>506.84</c:v>
                </c:pt>
                <c:pt idx="379">
                  <c:v>506.84</c:v>
                </c:pt>
                <c:pt idx="380">
                  <c:v>506.84</c:v>
                </c:pt>
                <c:pt idx="381">
                  <c:v>506.84</c:v>
                </c:pt>
                <c:pt idx="382">
                  <c:v>506.84</c:v>
                </c:pt>
                <c:pt idx="383">
                  <c:v>506.84</c:v>
                </c:pt>
                <c:pt idx="384">
                  <c:v>506.84</c:v>
                </c:pt>
                <c:pt idx="385">
                  <c:v>506.84</c:v>
                </c:pt>
                <c:pt idx="386">
                  <c:v>506.85</c:v>
                </c:pt>
                <c:pt idx="387">
                  <c:v>506.85</c:v>
                </c:pt>
                <c:pt idx="388">
                  <c:v>506.85</c:v>
                </c:pt>
                <c:pt idx="389">
                  <c:v>506.85</c:v>
                </c:pt>
                <c:pt idx="390">
                  <c:v>506.85</c:v>
                </c:pt>
                <c:pt idx="391">
                  <c:v>506.85</c:v>
                </c:pt>
                <c:pt idx="392">
                  <c:v>506.85</c:v>
                </c:pt>
                <c:pt idx="393">
                  <c:v>506.85</c:v>
                </c:pt>
                <c:pt idx="394">
                  <c:v>506.85</c:v>
                </c:pt>
                <c:pt idx="395">
                  <c:v>506.85</c:v>
                </c:pt>
                <c:pt idx="396">
                  <c:v>506.85</c:v>
                </c:pt>
                <c:pt idx="397">
                  <c:v>506.85</c:v>
                </c:pt>
                <c:pt idx="398">
                  <c:v>506.85</c:v>
                </c:pt>
                <c:pt idx="399">
                  <c:v>506.85</c:v>
                </c:pt>
                <c:pt idx="400">
                  <c:v>506.85</c:v>
                </c:pt>
                <c:pt idx="401">
                  <c:v>506.86</c:v>
                </c:pt>
                <c:pt idx="402">
                  <c:v>506.86</c:v>
                </c:pt>
                <c:pt idx="403">
                  <c:v>506.86</c:v>
                </c:pt>
                <c:pt idx="404">
                  <c:v>506.86</c:v>
                </c:pt>
                <c:pt idx="405">
                  <c:v>506.86</c:v>
                </c:pt>
                <c:pt idx="406">
                  <c:v>506.86</c:v>
                </c:pt>
                <c:pt idx="407">
                  <c:v>506.86</c:v>
                </c:pt>
                <c:pt idx="408">
                  <c:v>506.86</c:v>
                </c:pt>
                <c:pt idx="409">
                  <c:v>506.86</c:v>
                </c:pt>
                <c:pt idx="410">
                  <c:v>506.87</c:v>
                </c:pt>
                <c:pt idx="411">
                  <c:v>506.87</c:v>
                </c:pt>
                <c:pt idx="412">
                  <c:v>506.87</c:v>
                </c:pt>
                <c:pt idx="413">
                  <c:v>506.87</c:v>
                </c:pt>
                <c:pt idx="414">
                  <c:v>506.87</c:v>
                </c:pt>
                <c:pt idx="415">
                  <c:v>506.87</c:v>
                </c:pt>
                <c:pt idx="416">
                  <c:v>506.87</c:v>
                </c:pt>
                <c:pt idx="417">
                  <c:v>506.88</c:v>
                </c:pt>
                <c:pt idx="418">
                  <c:v>506.88</c:v>
                </c:pt>
                <c:pt idx="419">
                  <c:v>506.88</c:v>
                </c:pt>
                <c:pt idx="420">
                  <c:v>506.88</c:v>
                </c:pt>
                <c:pt idx="421">
                  <c:v>506.88</c:v>
                </c:pt>
                <c:pt idx="422">
                  <c:v>506.88</c:v>
                </c:pt>
                <c:pt idx="423">
                  <c:v>506.89</c:v>
                </c:pt>
                <c:pt idx="424">
                  <c:v>506.89</c:v>
                </c:pt>
                <c:pt idx="425">
                  <c:v>506.89</c:v>
                </c:pt>
                <c:pt idx="426">
                  <c:v>506.89</c:v>
                </c:pt>
                <c:pt idx="427">
                  <c:v>506.89</c:v>
                </c:pt>
                <c:pt idx="428">
                  <c:v>506.9</c:v>
                </c:pt>
                <c:pt idx="429">
                  <c:v>506.9</c:v>
                </c:pt>
                <c:pt idx="430">
                  <c:v>506.9</c:v>
                </c:pt>
                <c:pt idx="431">
                  <c:v>506.91</c:v>
                </c:pt>
                <c:pt idx="432">
                  <c:v>506.91</c:v>
                </c:pt>
                <c:pt idx="433">
                  <c:v>506.92</c:v>
                </c:pt>
                <c:pt idx="434">
                  <c:v>506.93</c:v>
                </c:pt>
                <c:pt idx="435">
                  <c:v>506.94</c:v>
                </c:pt>
                <c:pt idx="436">
                  <c:v>506.96</c:v>
                </c:pt>
                <c:pt idx="437">
                  <c:v>506.98</c:v>
                </c:pt>
                <c:pt idx="438">
                  <c:v>507</c:v>
                </c:pt>
                <c:pt idx="439">
                  <c:v>507.03</c:v>
                </c:pt>
                <c:pt idx="440">
                  <c:v>507.06</c:v>
                </c:pt>
                <c:pt idx="441">
                  <c:v>507.09</c:v>
                </c:pt>
                <c:pt idx="442">
                  <c:v>507.12</c:v>
                </c:pt>
                <c:pt idx="443">
                  <c:v>507.15</c:v>
                </c:pt>
                <c:pt idx="444">
                  <c:v>507.18</c:v>
                </c:pt>
                <c:pt idx="445">
                  <c:v>507.21</c:v>
                </c:pt>
                <c:pt idx="446">
                  <c:v>507.24</c:v>
                </c:pt>
                <c:pt idx="447">
                  <c:v>507.27</c:v>
                </c:pt>
                <c:pt idx="448">
                  <c:v>507.3</c:v>
                </c:pt>
                <c:pt idx="449">
                  <c:v>507.33</c:v>
                </c:pt>
                <c:pt idx="450">
                  <c:v>507.35</c:v>
                </c:pt>
                <c:pt idx="451">
                  <c:v>507.38</c:v>
                </c:pt>
                <c:pt idx="452">
                  <c:v>507.4</c:v>
                </c:pt>
                <c:pt idx="453">
                  <c:v>507.42</c:v>
                </c:pt>
                <c:pt idx="454">
                  <c:v>507.44</c:v>
                </c:pt>
                <c:pt idx="455">
                  <c:v>507.45</c:v>
                </c:pt>
                <c:pt idx="456">
                  <c:v>507.47</c:v>
                </c:pt>
                <c:pt idx="457">
                  <c:v>507.48</c:v>
                </c:pt>
                <c:pt idx="458">
                  <c:v>507.5</c:v>
                </c:pt>
                <c:pt idx="459">
                  <c:v>507.52</c:v>
                </c:pt>
                <c:pt idx="460">
                  <c:v>507.53</c:v>
                </c:pt>
                <c:pt idx="461">
                  <c:v>507.55</c:v>
                </c:pt>
                <c:pt idx="462">
                  <c:v>507.56</c:v>
                </c:pt>
                <c:pt idx="463">
                  <c:v>507.57</c:v>
                </c:pt>
                <c:pt idx="464">
                  <c:v>507.59</c:v>
                </c:pt>
                <c:pt idx="465">
                  <c:v>507.6</c:v>
                </c:pt>
                <c:pt idx="466">
                  <c:v>507.61</c:v>
                </c:pt>
                <c:pt idx="467">
                  <c:v>507.62</c:v>
                </c:pt>
                <c:pt idx="468">
                  <c:v>507.64</c:v>
                </c:pt>
                <c:pt idx="469">
                  <c:v>507.65</c:v>
                </c:pt>
                <c:pt idx="470">
                  <c:v>507.66</c:v>
                </c:pt>
                <c:pt idx="471">
                  <c:v>507.67</c:v>
                </c:pt>
                <c:pt idx="472">
                  <c:v>507.69</c:v>
                </c:pt>
                <c:pt idx="473">
                  <c:v>507.7</c:v>
                </c:pt>
                <c:pt idx="474">
                  <c:v>507.71</c:v>
                </c:pt>
                <c:pt idx="475">
                  <c:v>507.72</c:v>
                </c:pt>
                <c:pt idx="476">
                  <c:v>507.74</c:v>
                </c:pt>
                <c:pt idx="477">
                  <c:v>507.74</c:v>
                </c:pt>
                <c:pt idx="478">
                  <c:v>507.75</c:v>
                </c:pt>
                <c:pt idx="479">
                  <c:v>507.76</c:v>
                </c:pt>
                <c:pt idx="480">
                  <c:v>507.76</c:v>
                </c:pt>
                <c:pt idx="481">
                  <c:v>507.77</c:v>
                </c:pt>
                <c:pt idx="482">
                  <c:v>507.78</c:v>
                </c:pt>
                <c:pt idx="483">
                  <c:v>507.8</c:v>
                </c:pt>
                <c:pt idx="484">
                  <c:v>507.81</c:v>
                </c:pt>
                <c:pt idx="485">
                  <c:v>507.83</c:v>
                </c:pt>
                <c:pt idx="486">
                  <c:v>507.85</c:v>
                </c:pt>
                <c:pt idx="487">
                  <c:v>507.87</c:v>
                </c:pt>
                <c:pt idx="488">
                  <c:v>507.89</c:v>
                </c:pt>
                <c:pt idx="489">
                  <c:v>507.91</c:v>
                </c:pt>
                <c:pt idx="490">
                  <c:v>507.94</c:v>
                </c:pt>
                <c:pt idx="491">
                  <c:v>507.96</c:v>
                </c:pt>
                <c:pt idx="492">
                  <c:v>507.99</c:v>
                </c:pt>
                <c:pt idx="493">
                  <c:v>508.01</c:v>
                </c:pt>
                <c:pt idx="494">
                  <c:v>508.04</c:v>
                </c:pt>
                <c:pt idx="495">
                  <c:v>508.06</c:v>
                </c:pt>
                <c:pt idx="496">
                  <c:v>508.09</c:v>
                </c:pt>
                <c:pt idx="497">
                  <c:v>508.11</c:v>
                </c:pt>
                <c:pt idx="498">
                  <c:v>508.14</c:v>
                </c:pt>
                <c:pt idx="499">
                  <c:v>508.16</c:v>
                </c:pt>
                <c:pt idx="500">
                  <c:v>508.19</c:v>
                </c:pt>
                <c:pt idx="501">
                  <c:v>508.22</c:v>
                </c:pt>
                <c:pt idx="502">
                  <c:v>508.24</c:v>
                </c:pt>
                <c:pt idx="503">
                  <c:v>508.27</c:v>
                </c:pt>
                <c:pt idx="504">
                  <c:v>508.29</c:v>
                </c:pt>
                <c:pt idx="505">
                  <c:v>508.32</c:v>
                </c:pt>
                <c:pt idx="506">
                  <c:v>508.34</c:v>
                </c:pt>
                <c:pt idx="507">
                  <c:v>508.37</c:v>
                </c:pt>
                <c:pt idx="508">
                  <c:v>508.39</c:v>
                </c:pt>
                <c:pt idx="509">
                  <c:v>508.42</c:v>
                </c:pt>
                <c:pt idx="510">
                  <c:v>508.44</c:v>
                </c:pt>
                <c:pt idx="511">
                  <c:v>508.47</c:v>
                </c:pt>
                <c:pt idx="512">
                  <c:v>508.49</c:v>
                </c:pt>
                <c:pt idx="513">
                  <c:v>508.51</c:v>
                </c:pt>
                <c:pt idx="514">
                  <c:v>508.53</c:v>
                </c:pt>
                <c:pt idx="515">
                  <c:v>508.55</c:v>
                </c:pt>
                <c:pt idx="516">
                  <c:v>508.58</c:v>
                </c:pt>
                <c:pt idx="517">
                  <c:v>508.6</c:v>
                </c:pt>
                <c:pt idx="518">
                  <c:v>508.62</c:v>
                </c:pt>
                <c:pt idx="519">
                  <c:v>508.63</c:v>
                </c:pt>
                <c:pt idx="520">
                  <c:v>508.64</c:v>
                </c:pt>
                <c:pt idx="521">
                  <c:v>508.66</c:v>
                </c:pt>
                <c:pt idx="522">
                  <c:v>508.67</c:v>
                </c:pt>
                <c:pt idx="523">
                  <c:v>508.69</c:v>
                </c:pt>
                <c:pt idx="524">
                  <c:v>508.71</c:v>
                </c:pt>
                <c:pt idx="525">
                  <c:v>508.73</c:v>
                </c:pt>
                <c:pt idx="526">
                  <c:v>508.75</c:v>
                </c:pt>
                <c:pt idx="527">
                  <c:v>508.77</c:v>
                </c:pt>
                <c:pt idx="528">
                  <c:v>508.79</c:v>
                </c:pt>
                <c:pt idx="529">
                  <c:v>508.81</c:v>
                </c:pt>
                <c:pt idx="530">
                  <c:v>508.84</c:v>
                </c:pt>
                <c:pt idx="531">
                  <c:v>508.86</c:v>
                </c:pt>
                <c:pt idx="532">
                  <c:v>508.88</c:v>
                </c:pt>
                <c:pt idx="533">
                  <c:v>508.91</c:v>
                </c:pt>
                <c:pt idx="534">
                  <c:v>508.93</c:v>
                </c:pt>
                <c:pt idx="535">
                  <c:v>508.95</c:v>
                </c:pt>
                <c:pt idx="536">
                  <c:v>508.97</c:v>
                </c:pt>
                <c:pt idx="537">
                  <c:v>508.99</c:v>
                </c:pt>
                <c:pt idx="538">
                  <c:v>509.01</c:v>
                </c:pt>
                <c:pt idx="539">
                  <c:v>509.03</c:v>
                </c:pt>
                <c:pt idx="540">
                  <c:v>509.05</c:v>
                </c:pt>
                <c:pt idx="541">
                  <c:v>509.07</c:v>
                </c:pt>
                <c:pt idx="542">
                  <c:v>509.09</c:v>
                </c:pt>
                <c:pt idx="543">
                  <c:v>509.11</c:v>
                </c:pt>
                <c:pt idx="544">
                  <c:v>509.13</c:v>
                </c:pt>
                <c:pt idx="545">
                  <c:v>509.15</c:v>
                </c:pt>
                <c:pt idx="546">
                  <c:v>509.17</c:v>
                </c:pt>
                <c:pt idx="547">
                  <c:v>509.19</c:v>
                </c:pt>
                <c:pt idx="548">
                  <c:v>509.21</c:v>
                </c:pt>
                <c:pt idx="549">
                  <c:v>509.23</c:v>
                </c:pt>
                <c:pt idx="550">
                  <c:v>509.25</c:v>
                </c:pt>
                <c:pt idx="551">
                  <c:v>509.27</c:v>
                </c:pt>
                <c:pt idx="552">
                  <c:v>509.29</c:v>
                </c:pt>
                <c:pt idx="553">
                  <c:v>509.3</c:v>
                </c:pt>
                <c:pt idx="554">
                  <c:v>509.32</c:v>
                </c:pt>
                <c:pt idx="555">
                  <c:v>509.34</c:v>
                </c:pt>
                <c:pt idx="556">
                  <c:v>509.36</c:v>
                </c:pt>
                <c:pt idx="557">
                  <c:v>509.37</c:v>
                </c:pt>
                <c:pt idx="558">
                  <c:v>509.39</c:v>
                </c:pt>
                <c:pt idx="559">
                  <c:v>509.4</c:v>
                </c:pt>
                <c:pt idx="560">
                  <c:v>509.42</c:v>
                </c:pt>
                <c:pt idx="561">
                  <c:v>509.44</c:v>
                </c:pt>
                <c:pt idx="562">
                  <c:v>509.45</c:v>
                </c:pt>
                <c:pt idx="563">
                  <c:v>509.47</c:v>
                </c:pt>
                <c:pt idx="564">
                  <c:v>509.48</c:v>
                </c:pt>
                <c:pt idx="565">
                  <c:v>509.5</c:v>
                </c:pt>
                <c:pt idx="566">
                  <c:v>509.52</c:v>
                </c:pt>
                <c:pt idx="567">
                  <c:v>509.53</c:v>
                </c:pt>
                <c:pt idx="568">
                  <c:v>509.55</c:v>
                </c:pt>
                <c:pt idx="569">
                  <c:v>509.57</c:v>
                </c:pt>
                <c:pt idx="570">
                  <c:v>509.59</c:v>
                </c:pt>
                <c:pt idx="571">
                  <c:v>509.6</c:v>
                </c:pt>
                <c:pt idx="572">
                  <c:v>509.62</c:v>
                </c:pt>
                <c:pt idx="573">
                  <c:v>509.64</c:v>
                </c:pt>
                <c:pt idx="574">
                  <c:v>509.66</c:v>
                </c:pt>
                <c:pt idx="575">
                  <c:v>509.68</c:v>
                </c:pt>
                <c:pt idx="576">
                  <c:v>509.71</c:v>
                </c:pt>
                <c:pt idx="577">
                  <c:v>509.73</c:v>
                </c:pt>
                <c:pt idx="578">
                  <c:v>509.75</c:v>
                </c:pt>
                <c:pt idx="579">
                  <c:v>509.78</c:v>
                </c:pt>
                <c:pt idx="580">
                  <c:v>509.8</c:v>
                </c:pt>
                <c:pt idx="581">
                  <c:v>509.83</c:v>
                </c:pt>
                <c:pt idx="582">
                  <c:v>509.86</c:v>
                </c:pt>
                <c:pt idx="583">
                  <c:v>509.89</c:v>
                </c:pt>
                <c:pt idx="584">
                  <c:v>509.92</c:v>
                </c:pt>
                <c:pt idx="585">
                  <c:v>509.95</c:v>
                </c:pt>
                <c:pt idx="586">
                  <c:v>509.98</c:v>
                </c:pt>
                <c:pt idx="587">
                  <c:v>510.01</c:v>
                </c:pt>
                <c:pt idx="588">
                  <c:v>510.05</c:v>
                </c:pt>
                <c:pt idx="589">
                  <c:v>510.08</c:v>
                </c:pt>
                <c:pt idx="590">
                  <c:v>510.12</c:v>
                </c:pt>
                <c:pt idx="591">
                  <c:v>510.15</c:v>
                </c:pt>
                <c:pt idx="592">
                  <c:v>510.19</c:v>
                </c:pt>
                <c:pt idx="593">
                  <c:v>510.23</c:v>
                </c:pt>
                <c:pt idx="594">
                  <c:v>510.27</c:v>
                </c:pt>
                <c:pt idx="595">
                  <c:v>510.3</c:v>
                </c:pt>
                <c:pt idx="596">
                  <c:v>510.34</c:v>
                </c:pt>
                <c:pt idx="597">
                  <c:v>510.35</c:v>
                </c:pt>
                <c:pt idx="598">
                  <c:v>510.39</c:v>
                </c:pt>
                <c:pt idx="599">
                  <c:v>510.43</c:v>
                </c:pt>
                <c:pt idx="600">
                  <c:v>510.47</c:v>
                </c:pt>
                <c:pt idx="601">
                  <c:v>510.51</c:v>
                </c:pt>
                <c:pt idx="602">
                  <c:v>510.55</c:v>
                </c:pt>
                <c:pt idx="603">
                  <c:v>510.58</c:v>
                </c:pt>
                <c:pt idx="604">
                  <c:v>510.62</c:v>
                </c:pt>
                <c:pt idx="605">
                  <c:v>510.66</c:v>
                </c:pt>
                <c:pt idx="606">
                  <c:v>510.69</c:v>
                </c:pt>
                <c:pt idx="607">
                  <c:v>510.72</c:v>
                </c:pt>
                <c:pt idx="608">
                  <c:v>510.75</c:v>
                </c:pt>
                <c:pt idx="609">
                  <c:v>510.78</c:v>
                </c:pt>
                <c:pt idx="610">
                  <c:v>510.81</c:v>
                </c:pt>
                <c:pt idx="611">
                  <c:v>510.84</c:v>
                </c:pt>
                <c:pt idx="612">
                  <c:v>510.87</c:v>
                </c:pt>
                <c:pt idx="613">
                  <c:v>510.89</c:v>
                </c:pt>
                <c:pt idx="614">
                  <c:v>510.92</c:v>
                </c:pt>
                <c:pt idx="615">
                  <c:v>510.94</c:v>
                </c:pt>
                <c:pt idx="616">
                  <c:v>510.96</c:v>
                </c:pt>
                <c:pt idx="617">
                  <c:v>510.98</c:v>
                </c:pt>
                <c:pt idx="618">
                  <c:v>511.01</c:v>
                </c:pt>
                <c:pt idx="619">
                  <c:v>511.03</c:v>
                </c:pt>
                <c:pt idx="620">
                  <c:v>511.05</c:v>
                </c:pt>
                <c:pt idx="621">
                  <c:v>511.07</c:v>
                </c:pt>
                <c:pt idx="622">
                  <c:v>511.1</c:v>
                </c:pt>
                <c:pt idx="623">
                  <c:v>511.12</c:v>
                </c:pt>
                <c:pt idx="624">
                  <c:v>511.14</c:v>
                </c:pt>
                <c:pt idx="625">
                  <c:v>511.16</c:v>
                </c:pt>
                <c:pt idx="626">
                  <c:v>511.18</c:v>
                </c:pt>
                <c:pt idx="627">
                  <c:v>511.2</c:v>
                </c:pt>
                <c:pt idx="628">
                  <c:v>511.22</c:v>
                </c:pt>
                <c:pt idx="629">
                  <c:v>511.24</c:v>
                </c:pt>
                <c:pt idx="630">
                  <c:v>511.26</c:v>
                </c:pt>
                <c:pt idx="631">
                  <c:v>511.28</c:v>
                </c:pt>
                <c:pt idx="632">
                  <c:v>511.31</c:v>
                </c:pt>
                <c:pt idx="633">
                  <c:v>511.33</c:v>
                </c:pt>
                <c:pt idx="634">
                  <c:v>511.35</c:v>
                </c:pt>
                <c:pt idx="635">
                  <c:v>511.36</c:v>
                </c:pt>
                <c:pt idx="636">
                  <c:v>511.38</c:v>
                </c:pt>
                <c:pt idx="637">
                  <c:v>511.4</c:v>
                </c:pt>
                <c:pt idx="638">
                  <c:v>511.41</c:v>
                </c:pt>
                <c:pt idx="639">
                  <c:v>511.43</c:v>
                </c:pt>
                <c:pt idx="640">
                  <c:v>511.45</c:v>
                </c:pt>
                <c:pt idx="641">
                  <c:v>511.47</c:v>
                </c:pt>
                <c:pt idx="642">
                  <c:v>511.48</c:v>
                </c:pt>
                <c:pt idx="643">
                  <c:v>511.5</c:v>
                </c:pt>
                <c:pt idx="644">
                  <c:v>511.52</c:v>
                </c:pt>
                <c:pt idx="645">
                  <c:v>511.54</c:v>
                </c:pt>
                <c:pt idx="646">
                  <c:v>511.56</c:v>
                </c:pt>
                <c:pt idx="647">
                  <c:v>511.58</c:v>
                </c:pt>
                <c:pt idx="648">
                  <c:v>511.6</c:v>
                </c:pt>
                <c:pt idx="649">
                  <c:v>511.62</c:v>
                </c:pt>
                <c:pt idx="650">
                  <c:v>511.64</c:v>
                </c:pt>
                <c:pt idx="651">
                  <c:v>511.66</c:v>
                </c:pt>
                <c:pt idx="652">
                  <c:v>511.68</c:v>
                </c:pt>
                <c:pt idx="653">
                  <c:v>511.7</c:v>
                </c:pt>
                <c:pt idx="654">
                  <c:v>511.72</c:v>
                </c:pt>
                <c:pt idx="655">
                  <c:v>511.74</c:v>
                </c:pt>
                <c:pt idx="656">
                  <c:v>511.76</c:v>
                </c:pt>
                <c:pt idx="657">
                  <c:v>511.78</c:v>
                </c:pt>
                <c:pt idx="658">
                  <c:v>511.8</c:v>
                </c:pt>
                <c:pt idx="659">
                  <c:v>511.81</c:v>
                </c:pt>
                <c:pt idx="660">
                  <c:v>511.84</c:v>
                </c:pt>
                <c:pt idx="661">
                  <c:v>511.86</c:v>
                </c:pt>
                <c:pt idx="662">
                  <c:v>511.88</c:v>
                </c:pt>
                <c:pt idx="663">
                  <c:v>511.9</c:v>
                </c:pt>
                <c:pt idx="664">
                  <c:v>511.92</c:v>
                </c:pt>
                <c:pt idx="665">
                  <c:v>511.94</c:v>
                </c:pt>
                <c:pt idx="666">
                  <c:v>511.97</c:v>
                </c:pt>
                <c:pt idx="667">
                  <c:v>511.99</c:v>
                </c:pt>
                <c:pt idx="668">
                  <c:v>512.02</c:v>
                </c:pt>
                <c:pt idx="669">
                  <c:v>512.04</c:v>
                </c:pt>
                <c:pt idx="670">
                  <c:v>512.07000000000005</c:v>
                </c:pt>
                <c:pt idx="671">
                  <c:v>512.09</c:v>
                </c:pt>
                <c:pt idx="672">
                  <c:v>512.12</c:v>
                </c:pt>
                <c:pt idx="673">
                  <c:v>512.14</c:v>
                </c:pt>
                <c:pt idx="674">
                  <c:v>512.16999999999996</c:v>
                </c:pt>
                <c:pt idx="675">
                  <c:v>512.19000000000005</c:v>
                </c:pt>
                <c:pt idx="676">
                  <c:v>512.22</c:v>
                </c:pt>
                <c:pt idx="677">
                  <c:v>512.25</c:v>
                </c:pt>
                <c:pt idx="678">
                  <c:v>512.28</c:v>
                </c:pt>
                <c:pt idx="679">
                  <c:v>512.32000000000005</c:v>
                </c:pt>
                <c:pt idx="680">
                  <c:v>512.35</c:v>
                </c:pt>
                <c:pt idx="681">
                  <c:v>512.38</c:v>
                </c:pt>
                <c:pt idx="682">
                  <c:v>512.4</c:v>
                </c:pt>
                <c:pt idx="683">
                  <c:v>512.42999999999995</c:v>
                </c:pt>
                <c:pt idx="684">
                  <c:v>512.46</c:v>
                </c:pt>
                <c:pt idx="685">
                  <c:v>512.49</c:v>
                </c:pt>
                <c:pt idx="686">
                  <c:v>512.52</c:v>
                </c:pt>
                <c:pt idx="687">
                  <c:v>512.54999999999995</c:v>
                </c:pt>
                <c:pt idx="688">
                  <c:v>512.58000000000004</c:v>
                </c:pt>
                <c:pt idx="689">
                  <c:v>512.61</c:v>
                </c:pt>
                <c:pt idx="690">
                  <c:v>512.64</c:v>
                </c:pt>
                <c:pt idx="691">
                  <c:v>512.66999999999996</c:v>
                </c:pt>
                <c:pt idx="692">
                  <c:v>512.70000000000005</c:v>
                </c:pt>
                <c:pt idx="693">
                  <c:v>512.74</c:v>
                </c:pt>
                <c:pt idx="694">
                  <c:v>512.77</c:v>
                </c:pt>
                <c:pt idx="695">
                  <c:v>512.79999999999995</c:v>
                </c:pt>
                <c:pt idx="696">
                  <c:v>512.84</c:v>
                </c:pt>
                <c:pt idx="697">
                  <c:v>512.87</c:v>
                </c:pt>
                <c:pt idx="698">
                  <c:v>512.91</c:v>
                </c:pt>
                <c:pt idx="699">
                  <c:v>512.94000000000005</c:v>
                </c:pt>
                <c:pt idx="700">
                  <c:v>512.97</c:v>
                </c:pt>
                <c:pt idx="701">
                  <c:v>513</c:v>
                </c:pt>
                <c:pt idx="702">
                  <c:v>513.04</c:v>
                </c:pt>
                <c:pt idx="703">
                  <c:v>513.08000000000004</c:v>
                </c:pt>
                <c:pt idx="704">
                  <c:v>513.12</c:v>
                </c:pt>
                <c:pt idx="705">
                  <c:v>513.16</c:v>
                </c:pt>
                <c:pt idx="706">
                  <c:v>513.20000000000005</c:v>
                </c:pt>
                <c:pt idx="707">
                  <c:v>513.25</c:v>
                </c:pt>
                <c:pt idx="708">
                  <c:v>513.29</c:v>
                </c:pt>
                <c:pt idx="709">
                  <c:v>513.33000000000004</c:v>
                </c:pt>
                <c:pt idx="710">
                  <c:v>513.37</c:v>
                </c:pt>
                <c:pt idx="711">
                  <c:v>513.41</c:v>
                </c:pt>
                <c:pt idx="712">
                  <c:v>513.45000000000005</c:v>
                </c:pt>
                <c:pt idx="713">
                  <c:v>513.49</c:v>
                </c:pt>
                <c:pt idx="714">
                  <c:v>513.53</c:v>
                </c:pt>
                <c:pt idx="715">
                  <c:v>513.58000000000004</c:v>
                </c:pt>
                <c:pt idx="716">
                  <c:v>513.63</c:v>
                </c:pt>
                <c:pt idx="717">
                  <c:v>513.66999999999996</c:v>
                </c:pt>
                <c:pt idx="718">
                  <c:v>513.72</c:v>
                </c:pt>
                <c:pt idx="719">
                  <c:v>513.77</c:v>
                </c:pt>
                <c:pt idx="720">
                  <c:v>513.82000000000005</c:v>
                </c:pt>
                <c:pt idx="721">
                  <c:v>513.87</c:v>
                </c:pt>
                <c:pt idx="722">
                  <c:v>513.92999999999995</c:v>
                </c:pt>
                <c:pt idx="723">
                  <c:v>513.99</c:v>
                </c:pt>
                <c:pt idx="724">
                  <c:v>514.04999999999995</c:v>
                </c:pt>
                <c:pt idx="725">
                  <c:v>514.1</c:v>
                </c:pt>
                <c:pt idx="726">
                  <c:v>514.16</c:v>
                </c:pt>
                <c:pt idx="727">
                  <c:v>514.21</c:v>
                </c:pt>
                <c:pt idx="728">
                  <c:v>514.26</c:v>
                </c:pt>
                <c:pt idx="729">
                  <c:v>514.30999999999995</c:v>
                </c:pt>
                <c:pt idx="730">
                  <c:v>514.36</c:v>
                </c:pt>
                <c:pt idx="731">
                  <c:v>514.4</c:v>
                </c:pt>
                <c:pt idx="732">
                  <c:v>514.45000000000005</c:v>
                </c:pt>
                <c:pt idx="733">
                  <c:v>514.5</c:v>
                </c:pt>
                <c:pt idx="734">
                  <c:v>514.54</c:v>
                </c:pt>
                <c:pt idx="735">
                  <c:v>514.59</c:v>
                </c:pt>
                <c:pt idx="736">
                  <c:v>514.64</c:v>
                </c:pt>
                <c:pt idx="737">
                  <c:v>514.67999999999995</c:v>
                </c:pt>
                <c:pt idx="738">
                  <c:v>514.73</c:v>
                </c:pt>
                <c:pt idx="739">
                  <c:v>514.77</c:v>
                </c:pt>
                <c:pt idx="740">
                  <c:v>514.82000000000005</c:v>
                </c:pt>
                <c:pt idx="741">
                  <c:v>514.86</c:v>
                </c:pt>
                <c:pt idx="742">
                  <c:v>514.9</c:v>
                </c:pt>
                <c:pt idx="743">
                  <c:v>514.95000000000005</c:v>
                </c:pt>
                <c:pt idx="744">
                  <c:v>514.99</c:v>
                </c:pt>
                <c:pt idx="745">
                  <c:v>515.03</c:v>
                </c:pt>
                <c:pt idx="746">
                  <c:v>515.05999999999995</c:v>
                </c:pt>
                <c:pt idx="747">
                  <c:v>515.1</c:v>
                </c:pt>
                <c:pt idx="748">
                  <c:v>515.14</c:v>
                </c:pt>
                <c:pt idx="749">
                  <c:v>515.17999999999995</c:v>
                </c:pt>
                <c:pt idx="750">
                  <c:v>515.22</c:v>
                </c:pt>
                <c:pt idx="751">
                  <c:v>515.26</c:v>
                </c:pt>
                <c:pt idx="752">
                  <c:v>515.29</c:v>
                </c:pt>
                <c:pt idx="753">
                  <c:v>515.33000000000004</c:v>
                </c:pt>
                <c:pt idx="754">
                  <c:v>515.36</c:v>
                </c:pt>
                <c:pt idx="755">
                  <c:v>515.39</c:v>
                </c:pt>
                <c:pt idx="756">
                  <c:v>515.42999999999995</c:v>
                </c:pt>
                <c:pt idx="757">
                  <c:v>515.46</c:v>
                </c:pt>
                <c:pt idx="758">
                  <c:v>515.49</c:v>
                </c:pt>
                <c:pt idx="759">
                  <c:v>515.52</c:v>
                </c:pt>
                <c:pt idx="760">
                  <c:v>515.54999999999995</c:v>
                </c:pt>
                <c:pt idx="761">
                  <c:v>515.58000000000004</c:v>
                </c:pt>
                <c:pt idx="762">
                  <c:v>515.61</c:v>
                </c:pt>
                <c:pt idx="763">
                  <c:v>515.64</c:v>
                </c:pt>
                <c:pt idx="764">
                  <c:v>515.67999999999995</c:v>
                </c:pt>
                <c:pt idx="765">
                  <c:v>515.71</c:v>
                </c:pt>
                <c:pt idx="766">
                  <c:v>515.74</c:v>
                </c:pt>
                <c:pt idx="767">
                  <c:v>515.77</c:v>
                </c:pt>
                <c:pt idx="768">
                  <c:v>515.79999999999995</c:v>
                </c:pt>
                <c:pt idx="769">
                  <c:v>515.83000000000004</c:v>
                </c:pt>
                <c:pt idx="770">
                  <c:v>515.86</c:v>
                </c:pt>
                <c:pt idx="771">
                  <c:v>515.89</c:v>
                </c:pt>
                <c:pt idx="772">
                  <c:v>515.91999999999996</c:v>
                </c:pt>
                <c:pt idx="773">
                  <c:v>515.95000000000005</c:v>
                </c:pt>
                <c:pt idx="774">
                  <c:v>515.98</c:v>
                </c:pt>
                <c:pt idx="775">
                  <c:v>516.01</c:v>
                </c:pt>
                <c:pt idx="776">
                  <c:v>516.04</c:v>
                </c:pt>
                <c:pt idx="777">
                  <c:v>516.08000000000004</c:v>
                </c:pt>
                <c:pt idx="778">
                  <c:v>516.11</c:v>
                </c:pt>
                <c:pt idx="779">
                  <c:v>516.14</c:v>
                </c:pt>
                <c:pt idx="780">
                  <c:v>516.16999999999996</c:v>
                </c:pt>
                <c:pt idx="781">
                  <c:v>516.20000000000005</c:v>
                </c:pt>
                <c:pt idx="782">
                  <c:v>516.23</c:v>
                </c:pt>
                <c:pt idx="783">
                  <c:v>516.26</c:v>
                </c:pt>
                <c:pt idx="784">
                  <c:v>516.29</c:v>
                </c:pt>
                <c:pt idx="785">
                  <c:v>516.32000000000005</c:v>
                </c:pt>
                <c:pt idx="786">
                  <c:v>516.35</c:v>
                </c:pt>
                <c:pt idx="787">
                  <c:v>516.37</c:v>
                </c:pt>
                <c:pt idx="788">
                  <c:v>516.4</c:v>
                </c:pt>
                <c:pt idx="789">
                  <c:v>516.41999999999996</c:v>
                </c:pt>
                <c:pt idx="790">
                  <c:v>516.45000000000005</c:v>
                </c:pt>
                <c:pt idx="791">
                  <c:v>516.47</c:v>
                </c:pt>
                <c:pt idx="792">
                  <c:v>516.49</c:v>
                </c:pt>
                <c:pt idx="793">
                  <c:v>516.51</c:v>
                </c:pt>
                <c:pt idx="794">
                  <c:v>516.53</c:v>
                </c:pt>
                <c:pt idx="795">
                  <c:v>516.54999999999995</c:v>
                </c:pt>
                <c:pt idx="796">
                  <c:v>516.55999999999995</c:v>
                </c:pt>
                <c:pt idx="797">
                  <c:v>516.58000000000004</c:v>
                </c:pt>
                <c:pt idx="798">
                  <c:v>516.6</c:v>
                </c:pt>
                <c:pt idx="799">
                  <c:v>516.61</c:v>
                </c:pt>
                <c:pt idx="800">
                  <c:v>516.62</c:v>
                </c:pt>
                <c:pt idx="801">
                  <c:v>516.63</c:v>
                </c:pt>
                <c:pt idx="802">
                  <c:v>516.64</c:v>
                </c:pt>
                <c:pt idx="803">
                  <c:v>516.65</c:v>
                </c:pt>
                <c:pt idx="804">
                  <c:v>516.66</c:v>
                </c:pt>
                <c:pt idx="805">
                  <c:v>516.66999999999996</c:v>
                </c:pt>
                <c:pt idx="806">
                  <c:v>516.66999999999996</c:v>
                </c:pt>
                <c:pt idx="807">
                  <c:v>516.67999999999995</c:v>
                </c:pt>
                <c:pt idx="808">
                  <c:v>516.67999999999995</c:v>
                </c:pt>
                <c:pt idx="809">
                  <c:v>516.69000000000005</c:v>
                </c:pt>
                <c:pt idx="810">
                  <c:v>516.69000000000005</c:v>
                </c:pt>
                <c:pt idx="811">
                  <c:v>516.69000000000005</c:v>
                </c:pt>
                <c:pt idx="812">
                  <c:v>516.70000000000005</c:v>
                </c:pt>
                <c:pt idx="813">
                  <c:v>516.70000000000005</c:v>
                </c:pt>
                <c:pt idx="814">
                  <c:v>516.70000000000005</c:v>
                </c:pt>
                <c:pt idx="815">
                  <c:v>516.70000000000005</c:v>
                </c:pt>
                <c:pt idx="816">
                  <c:v>516.70000000000005</c:v>
                </c:pt>
                <c:pt idx="817">
                  <c:v>516.70000000000005</c:v>
                </c:pt>
                <c:pt idx="818">
                  <c:v>516.70000000000005</c:v>
                </c:pt>
                <c:pt idx="819">
                  <c:v>516.70000000000005</c:v>
                </c:pt>
                <c:pt idx="820">
                  <c:v>516.70000000000005</c:v>
                </c:pt>
                <c:pt idx="821">
                  <c:v>516.70000000000005</c:v>
                </c:pt>
                <c:pt idx="822">
                  <c:v>516.70000000000005</c:v>
                </c:pt>
                <c:pt idx="823">
                  <c:v>516.70000000000005</c:v>
                </c:pt>
                <c:pt idx="824">
                  <c:v>516.70000000000005</c:v>
                </c:pt>
                <c:pt idx="825">
                  <c:v>516.70000000000005</c:v>
                </c:pt>
                <c:pt idx="826">
                  <c:v>516.69000000000005</c:v>
                </c:pt>
                <c:pt idx="827">
                  <c:v>516.69000000000005</c:v>
                </c:pt>
                <c:pt idx="828">
                  <c:v>516.69000000000005</c:v>
                </c:pt>
                <c:pt idx="829">
                  <c:v>516.69000000000005</c:v>
                </c:pt>
                <c:pt idx="830">
                  <c:v>516.69000000000005</c:v>
                </c:pt>
                <c:pt idx="831">
                  <c:v>516.67999999999995</c:v>
                </c:pt>
                <c:pt idx="832">
                  <c:v>516.67999999999995</c:v>
                </c:pt>
                <c:pt idx="833">
                  <c:v>516.67999999999995</c:v>
                </c:pt>
                <c:pt idx="834">
                  <c:v>516.67999999999995</c:v>
                </c:pt>
                <c:pt idx="835">
                  <c:v>516.67999999999995</c:v>
                </c:pt>
                <c:pt idx="836">
                  <c:v>516.66999999999996</c:v>
                </c:pt>
                <c:pt idx="837">
                  <c:v>516.66999999999996</c:v>
                </c:pt>
                <c:pt idx="838">
                  <c:v>516.66999999999996</c:v>
                </c:pt>
                <c:pt idx="839">
                  <c:v>516.66999999999996</c:v>
                </c:pt>
                <c:pt idx="840">
                  <c:v>516.66</c:v>
                </c:pt>
                <c:pt idx="841">
                  <c:v>516.66</c:v>
                </c:pt>
                <c:pt idx="842">
                  <c:v>516.66</c:v>
                </c:pt>
                <c:pt idx="843">
                  <c:v>516.65</c:v>
                </c:pt>
                <c:pt idx="844">
                  <c:v>516.65</c:v>
                </c:pt>
                <c:pt idx="845">
                  <c:v>516.65</c:v>
                </c:pt>
                <c:pt idx="846">
                  <c:v>516.64</c:v>
                </c:pt>
                <c:pt idx="847">
                  <c:v>516.64</c:v>
                </c:pt>
                <c:pt idx="848">
                  <c:v>516.63</c:v>
                </c:pt>
                <c:pt idx="849">
                  <c:v>516.63</c:v>
                </c:pt>
                <c:pt idx="850">
                  <c:v>516.62</c:v>
                </c:pt>
                <c:pt idx="851">
                  <c:v>516.62</c:v>
                </c:pt>
                <c:pt idx="852">
                  <c:v>516.62</c:v>
                </c:pt>
                <c:pt idx="853">
                  <c:v>516.61</c:v>
                </c:pt>
                <c:pt idx="854">
                  <c:v>516.61</c:v>
                </c:pt>
                <c:pt idx="855">
                  <c:v>516.6</c:v>
                </c:pt>
                <c:pt idx="856">
                  <c:v>516.6</c:v>
                </c:pt>
                <c:pt idx="857">
                  <c:v>516.59</c:v>
                </c:pt>
                <c:pt idx="858">
                  <c:v>516.59</c:v>
                </c:pt>
                <c:pt idx="859">
                  <c:v>516.58000000000004</c:v>
                </c:pt>
                <c:pt idx="860">
                  <c:v>516.57000000000005</c:v>
                </c:pt>
                <c:pt idx="861">
                  <c:v>516.57000000000005</c:v>
                </c:pt>
                <c:pt idx="862">
                  <c:v>516.55999999999995</c:v>
                </c:pt>
                <c:pt idx="863">
                  <c:v>516.55999999999995</c:v>
                </c:pt>
                <c:pt idx="864">
                  <c:v>516.54999999999995</c:v>
                </c:pt>
                <c:pt idx="865">
                  <c:v>516.54999999999995</c:v>
                </c:pt>
                <c:pt idx="866">
                  <c:v>516.54</c:v>
                </c:pt>
                <c:pt idx="867">
                  <c:v>516.53</c:v>
                </c:pt>
                <c:pt idx="868">
                  <c:v>516.53</c:v>
                </c:pt>
                <c:pt idx="869">
                  <c:v>516.52</c:v>
                </c:pt>
                <c:pt idx="870">
                  <c:v>516.51</c:v>
                </c:pt>
                <c:pt idx="871">
                  <c:v>516.51</c:v>
                </c:pt>
                <c:pt idx="872">
                  <c:v>516.5</c:v>
                </c:pt>
                <c:pt idx="873">
                  <c:v>516.49</c:v>
                </c:pt>
                <c:pt idx="874">
                  <c:v>516.49</c:v>
                </c:pt>
                <c:pt idx="875">
                  <c:v>516.48</c:v>
                </c:pt>
                <c:pt idx="876">
                  <c:v>516.48</c:v>
                </c:pt>
                <c:pt idx="877">
                  <c:v>516.47</c:v>
                </c:pt>
                <c:pt idx="878">
                  <c:v>516.46</c:v>
                </c:pt>
                <c:pt idx="879">
                  <c:v>516.46</c:v>
                </c:pt>
                <c:pt idx="880">
                  <c:v>516.45000000000005</c:v>
                </c:pt>
                <c:pt idx="881">
                  <c:v>516.44000000000005</c:v>
                </c:pt>
                <c:pt idx="882">
                  <c:v>516.42999999999995</c:v>
                </c:pt>
                <c:pt idx="883">
                  <c:v>516.42999999999995</c:v>
                </c:pt>
                <c:pt idx="884">
                  <c:v>516.41999999999996</c:v>
                </c:pt>
                <c:pt idx="885">
                  <c:v>516.41</c:v>
                </c:pt>
                <c:pt idx="886">
                  <c:v>516.41</c:v>
                </c:pt>
                <c:pt idx="887">
                  <c:v>516.4</c:v>
                </c:pt>
                <c:pt idx="888">
                  <c:v>516.39</c:v>
                </c:pt>
                <c:pt idx="889">
                  <c:v>516.38</c:v>
                </c:pt>
                <c:pt idx="890">
                  <c:v>516.38</c:v>
                </c:pt>
                <c:pt idx="891">
                  <c:v>516.37</c:v>
                </c:pt>
                <c:pt idx="892">
                  <c:v>516.36</c:v>
                </c:pt>
                <c:pt idx="893">
                  <c:v>516.35</c:v>
                </c:pt>
                <c:pt idx="894">
                  <c:v>516.35</c:v>
                </c:pt>
                <c:pt idx="895">
                  <c:v>516.34</c:v>
                </c:pt>
                <c:pt idx="896">
                  <c:v>516.33000000000004</c:v>
                </c:pt>
                <c:pt idx="897">
                  <c:v>516.32000000000005</c:v>
                </c:pt>
                <c:pt idx="898">
                  <c:v>516.30999999999995</c:v>
                </c:pt>
                <c:pt idx="899">
                  <c:v>516.30999999999995</c:v>
                </c:pt>
                <c:pt idx="900">
                  <c:v>516.29999999999995</c:v>
                </c:pt>
                <c:pt idx="901">
                  <c:v>516.29</c:v>
                </c:pt>
                <c:pt idx="902">
                  <c:v>516.28</c:v>
                </c:pt>
                <c:pt idx="903">
                  <c:v>516.27</c:v>
                </c:pt>
                <c:pt idx="904">
                  <c:v>516.26</c:v>
                </c:pt>
                <c:pt idx="905">
                  <c:v>516.25</c:v>
                </c:pt>
                <c:pt idx="906">
                  <c:v>516.25</c:v>
                </c:pt>
                <c:pt idx="907">
                  <c:v>516.24</c:v>
                </c:pt>
                <c:pt idx="908">
                  <c:v>516.23</c:v>
                </c:pt>
                <c:pt idx="909">
                  <c:v>516.22</c:v>
                </c:pt>
                <c:pt idx="910">
                  <c:v>516.21</c:v>
                </c:pt>
                <c:pt idx="911">
                  <c:v>516.20000000000005</c:v>
                </c:pt>
                <c:pt idx="912">
                  <c:v>516.19000000000005</c:v>
                </c:pt>
                <c:pt idx="913">
                  <c:v>516.17999999999995</c:v>
                </c:pt>
                <c:pt idx="914">
                  <c:v>516.16999999999996</c:v>
                </c:pt>
                <c:pt idx="915">
                  <c:v>516.16</c:v>
                </c:pt>
                <c:pt idx="916">
                  <c:v>516.15</c:v>
                </c:pt>
                <c:pt idx="917">
                  <c:v>516.14</c:v>
                </c:pt>
                <c:pt idx="918">
                  <c:v>516.13</c:v>
                </c:pt>
                <c:pt idx="919">
                  <c:v>516.12</c:v>
                </c:pt>
                <c:pt idx="920">
                  <c:v>516.11</c:v>
                </c:pt>
                <c:pt idx="921">
                  <c:v>516.1</c:v>
                </c:pt>
                <c:pt idx="922">
                  <c:v>516.09</c:v>
                </c:pt>
                <c:pt idx="923">
                  <c:v>516.08000000000004</c:v>
                </c:pt>
                <c:pt idx="924">
                  <c:v>516.07000000000005</c:v>
                </c:pt>
                <c:pt idx="925">
                  <c:v>516.05999999999995</c:v>
                </c:pt>
                <c:pt idx="926">
                  <c:v>516.04999999999995</c:v>
                </c:pt>
                <c:pt idx="927">
                  <c:v>516.04</c:v>
                </c:pt>
                <c:pt idx="928">
                  <c:v>516.03</c:v>
                </c:pt>
                <c:pt idx="929">
                  <c:v>516.02</c:v>
                </c:pt>
                <c:pt idx="930">
                  <c:v>516.01</c:v>
                </c:pt>
                <c:pt idx="931">
                  <c:v>516</c:v>
                </c:pt>
                <c:pt idx="932">
                  <c:v>515.99</c:v>
                </c:pt>
                <c:pt idx="933">
                  <c:v>515.98</c:v>
                </c:pt>
                <c:pt idx="934">
                  <c:v>515.97</c:v>
                </c:pt>
                <c:pt idx="935">
                  <c:v>515.96</c:v>
                </c:pt>
                <c:pt idx="936">
                  <c:v>515.95000000000005</c:v>
                </c:pt>
                <c:pt idx="937">
                  <c:v>515.94000000000005</c:v>
                </c:pt>
                <c:pt idx="938">
                  <c:v>515.92999999999995</c:v>
                </c:pt>
                <c:pt idx="939">
                  <c:v>515.91999999999996</c:v>
                </c:pt>
                <c:pt idx="940">
                  <c:v>515.91</c:v>
                </c:pt>
                <c:pt idx="941">
                  <c:v>515.9</c:v>
                </c:pt>
                <c:pt idx="942">
                  <c:v>515.88</c:v>
                </c:pt>
                <c:pt idx="943">
                  <c:v>515.87</c:v>
                </c:pt>
                <c:pt idx="944">
                  <c:v>515.86</c:v>
                </c:pt>
                <c:pt idx="945">
                  <c:v>515.85</c:v>
                </c:pt>
                <c:pt idx="946">
                  <c:v>515.84</c:v>
                </c:pt>
                <c:pt idx="947">
                  <c:v>515.83000000000004</c:v>
                </c:pt>
                <c:pt idx="948">
                  <c:v>515.82000000000005</c:v>
                </c:pt>
                <c:pt idx="949">
                  <c:v>515.80999999999995</c:v>
                </c:pt>
                <c:pt idx="950">
                  <c:v>515.79999999999995</c:v>
                </c:pt>
                <c:pt idx="951">
                  <c:v>515.79</c:v>
                </c:pt>
                <c:pt idx="952">
                  <c:v>515.78</c:v>
                </c:pt>
                <c:pt idx="953">
                  <c:v>515.76</c:v>
                </c:pt>
                <c:pt idx="954">
                  <c:v>515.75</c:v>
                </c:pt>
                <c:pt idx="955">
                  <c:v>515.74</c:v>
                </c:pt>
                <c:pt idx="956">
                  <c:v>515.73</c:v>
                </c:pt>
                <c:pt idx="957">
                  <c:v>515.72</c:v>
                </c:pt>
                <c:pt idx="958">
                  <c:v>515.71</c:v>
                </c:pt>
                <c:pt idx="959">
                  <c:v>515.70000000000005</c:v>
                </c:pt>
                <c:pt idx="960">
                  <c:v>515.67999999999995</c:v>
                </c:pt>
                <c:pt idx="961">
                  <c:v>515.66999999999996</c:v>
                </c:pt>
                <c:pt idx="962">
                  <c:v>515.66</c:v>
                </c:pt>
                <c:pt idx="963">
                  <c:v>515.65</c:v>
                </c:pt>
                <c:pt idx="964">
                  <c:v>515.64</c:v>
                </c:pt>
                <c:pt idx="965">
                  <c:v>515.63</c:v>
                </c:pt>
                <c:pt idx="966">
                  <c:v>515.62</c:v>
                </c:pt>
                <c:pt idx="967">
                  <c:v>515.6</c:v>
                </c:pt>
                <c:pt idx="968">
                  <c:v>515.59</c:v>
                </c:pt>
                <c:pt idx="969">
                  <c:v>515.58000000000004</c:v>
                </c:pt>
                <c:pt idx="970">
                  <c:v>515.57000000000005</c:v>
                </c:pt>
                <c:pt idx="971">
                  <c:v>515.55999999999995</c:v>
                </c:pt>
                <c:pt idx="972">
                  <c:v>515.54999999999995</c:v>
                </c:pt>
                <c:pt idx="973">
                  <c:v>515.54</c:v>
                </c:pt>
                <c:pt idx="974">
                  <c:v>515.53</c:v>
                </c:pt>
                <c:pt idx="975">
                  <c:v>515.52</c:v>
                </c:pt>
                <c:pt idx="976">
                  <c:v>515.51</c:v>
                </c:pt>
                <c:pt idx="977">
                  <c:v>515.5</c:v>
                </c:pt>
                <c:pt idx="978">
                  <c:v>515.48</c:v>
                </c:pt>
                <c:pt idx="979">
                  <c:v>515.47</c:v>
                </c:pt>
                <c:pt idx="980">
                  <c:v>515.46</c:v>
                </c:pt>
                <c:pt idx="981">
                  <c:v>515.45000000000005</c:v>
                </c:pt>
                <c:pt idx="982">
                  <c:v>515.44000000000005</c:v>
                </c:pt>
                <c:pt idx="983">
                  <c:v>515.42999999999995</c:v>
                </c:pt>
                <c:pt idx="984">
                  <c:v>515.41999999999996</c:v>
                </c:pt>
                <c:pt idx="985">
                  <c:v>515.41</c:v>
                </c:pt>
                <c:pt idx="986">
                  <c:v>515.4</c:v>
                </c:pt>
                <c:pt idx="987">
                  <c:v>515.39</c:v>
                </c:pt>
                <c:pt idx="988">
                  <c:v>515.38</c:v>
                </c:pt>
                <c:pt idx="989">
                  <c:v>515.37</c:v>
                </c:pt>
                <c:pt idx="990">
                  <c:v>515.36</c:v>
                </c:pt>
                <c:pt idx="991">
                  <c:v>515.35</c:v>
                </c:pt>
                <c:pt idx="992">
                  <c:v>515.34</c:v>
                </c:pt>
                <c:pt idx="993">
                  <c:v>515.32000000000005</c:v>
                </c:pt>
                <c:pt idx="994">
                  <c:v>515.30999999999995</c:v>
                </c:pt>
                <c:pt idx="995">
                  <c:v>515.29999999999995</c:v>
                </c:pt>
                <c:pt idx="996">
                  <c:v>515.29</c:v>
                </c:pt>
                <c:pt idx="997">
                  <c:v>515.28</c:v>
                </c:pt>
                <c:pt idx="998">
                  <c:v>515.27</c:v>
                </c:pt>
                <c:pt idx="999">
                  <c:v>515.26</c:v>
                </c:pt>
                <c:pt idx="1000">
                  <c:v>515.25</c:v>
                </c:pt>
                <c:pt idx="1001">
                  <c:v>515.24</c:v>
                </c:pt>
                <c:pt idx="1002">
                  <c:v>515.23</c:v>
                </c:pt>
                <c:pt idx="1003">
                  <c:v>515.22</c:v>
                </c:pt>
                <c:pt idx="1004">
                  <c:v>515.21</c:v>
                </c:pt>
                <c:pt idx="1005">
                  <c:v>515.20000000000005</c:v>
                </c:pt>
                <c:pt idx="1006">
                  <c:v>515.19000000000005</c:v>
                </c:pt>
                <c:pt idx="1007">
                  <c:v>515.17999999999995</c:v>
                </c:pt>
                <c:pt idx="1008">
                  <c:v>515.16999999999996</c:v>
                </c:pt>
                <c:pt idx="1009">
                  <c:v>515.16</c:v>
                </c:pt>
                <c:pt idx="1010">
                  <c:v>515.15</c:v>
                </c:pt>
                <c:pt idx="1011">
                  <c:v>515.14</c:v>
                </c:pt>
                <c:pt idx="1012">
                  <c:v>515.13</c:v>
                </c:pt>
                <c:pt idx="1013">
                  <c:v>515.12</c:v>
                </c:pt>
                <c:pt idx="1014">
                  <c:v>515.11</c:v>
                </c:pt>
                <c:pt idx="1015">
                  <c:v>515.1</c:v>
                </c:pt>
                <c:pt idx="1016">
                  <c:v>515.08000000000004</c:v>
                </c:pt>
                <c:pt idx="1017">
                  <c:v>515.07000000000005</c:v>
                </c:pt>
                <c:pt idx="1018">
                  <c:v>515.05999999999995</c:v>
                </c:pt>
                <c:pt idx="1019">
                  <c:v>515.04999999999995</c:v>
                </c:pt>
                <c:pt idx="1020">
                  <c:v>515.04</c:v>
                </c:pt>
                <c:pt idx="1021">
                  <c:v>515.03</c:v>
                </c:pt>
                <c:pt idx="1022">
                  <c:v>515.02</c:v>
                </c:pt>
                <c:pt idx="1023">
                  <c:v>515.01</c:v>
                </c:pt>
                <c:pt idx="1024">
                  <c:v>515</c:v>
                </c:pt>
                <c:pt idx="1025">
                  <c:v>514.99</c:v>
                </c:pt>
                <c:pt idx="1026">
                  <c:v>514.98</c:v>
                </c:pt>
                <c:pt idx="1027">
                  <c:v>514.97</c:v>
                </c:pt>
                <c:pt idx="1028">
                  <c:v>514.96</c:v>
                </c:pt>
                <c:pt idx="1029">
                  <c:v>514.95000000000005</c:v>
                </c:pt>
                <c:pt idx="1030">
                  <c:v>514.94000000000005</c:v>
                </c:pt>
                <c:pt idx="1031">
                  <c:v>514.94000000000005</c:v>
                </c:pt>
                <c:pt idx="1032">
                  <c:v>514.92999999999995</c:v>
                </c:pt>
                <c:pt idx="1033">
                  <c:v>514.91999999999996</c:v>
                </c:pt>
                <c:pt idx="1034">
                  <c:v>514.91</c:v>
                </c:pt>
                <c:pt idx="1035">
                  <c:v>514.9</c:v>
                </c:pt>
                <c:pt idx="1036">
                  <c:v>514.89</c:v>
                </c:pt>
                <c:pt idx="1037">
                  <c:v>514.88</c:v>
                </c:pt>
                <c:pt idx="1038">
                  <c:v>514.87</c:v>
                </c:pt>
                <c:pt idx="1039">
                  <c:v>514.86</c:v>
                </c:pt>
                <c:pt idx="1040">
                  <c:v>514.85</c:v>
                </c:pt>
                <c:pt idx="1041">
                  <c:v>514.84</c:v>
                </c:pt>
                <c:pt idx="1042">
                  <c:v>514.83000000000004</c:v>
                </c:pt>
                <c:pt idx="1043">
                  <c:v>514.82000000000005</c:v>
                </c:pt>
                <c:pt idx="1044">
                  <c:v>514.80999999999995</c:v>
                </c:pt>
                <c:pt idx="1045">
                  <c:v>514.79999999999995</c:v>
                </c:pt>
                <c:pt idx="1046">
                  <c:v>514.79999999999995</c:v>
                </c:pt>
                <c:pt idx="1047">
                  <c:v>514.79</c:v>
                </c:pt>
                <c:pt idx="1048">
                  <c:v>514.78</c:v>
                </c:pt>
                <c:pt idx="1049">
                  <c:v>514.77</c:v>
                </c:pt>
                <c:pt idx="1050">
                  <c:v>514.76</c:v>
                </c:pt>
                <c:pt idx="1051">
                  <c:v>514.75</c:v>
                </c:pt>
                <c:pt idx="1052">
                  <c:v>514.74</c:v>
                </c:pt>
                <c:pt idx="1053">
                  <c:v>514.73</c:v>
                </c:pt>
                <c:pt idx="1054">
                  <c:v>514.73</c:v>
                </c:pt>
                <c:pt idx="1055">
                  <c:v>514.72</c:v>
                </c:pt>
                <c:pt idx="1056">
                  <c:v>514.71</c:v>
                </c:pt>
                <c:pt idx="1057">
                  <c:v>514.70000000000005</c:v>
                </c:pt>
                <c:pt idx="1058">
                  <c:v>514.69000000000005</c:v>
                </c:pt>
                <c:pt idx="1059">
                  <c:v>514.69000000000005</c:v>
                </c:pt>
                <c:pt idx="1060">
                  <c:v>514.67999999999995</c:v>
                </c:pt>
                <c:pt idx="1061">
                  <c:v>514.66999999999996</c:v>
                </c:pt>
                <c:pt idx="1062">
                  <c:v>514.66</c:v>
                </c:pt>
                <c:pt idx="1063">
                  <c:v>514.65</c:v>
                </c:pt>
                <c:pt idx="1064">
                  <c:v>514.65</c:v>
                </c:pt>
                <c:pt idx="1065">
                  <c:v>514.64</c:v>
                </c:pt>
                <c:pt idx="1066">
                  <c:v>514.63</c:v>
                </c:pt>
                <c:pt idx="1067">
                  <c:v>514.62</c:v>
                </c:pt>
                <c:pt idx="1068">
                  <c:v>514.62</c:v>
                </c:pt>
                <c:pt idx="1069">
                  <c:v>514.61</c:v>
                </c:pt>
                <c:pt idx="1070">
                  <c:v>514.6</c:v>
                </c:pt>
                <c:pt idx="1071">
                  <c:v>514.59</c:v>
                </c:pt>
                <c:pt idx="1072">
                  <c:v>514.59</c:v>
                </c:pt>
                <c:pt idx="1073">
                  <c:v>514.58000000000004</c:v>
                </c:pt>
                <c:pt idx="1074">
                  <c:v>514.57000000000005</c:v>
                </c:pt>
                <c:pt idx="1075">
                  <c:v>514.55999999999995</c:v>
                </c:pt>
                <c:pt idx="1076">
                  <c:v>514.55999999999995</c:v>
                </c:pt>
                <c:pt idx="1077">
                  <c:v>514.54999999999995</c:v>
                </c:pt>
                <c:pt idx="1078">
                  <c:v>514.54</c:v>
                </c:pt>
                <c:pt idx="1079">
                  <c:v>514.53</c:v>
                </c:pt>
                <c:pt idx="1080">
                  <c:v>514.53</c:v>
                </c:pt>
                <c:pt idx="1081">
                  <c:v>514.52</c:v>
                </c:pt>
                <c:pt idx="1082">
                  <c:v>514.51</c:v>
                </c:pt>
                <c:pt idx="1083">
                  <c:v>514.5</c:v>
                </c:pt>
                <c:pt idx="1084">
                  <c:v>514.5</c:v>
                </c:pt>
                <c:pt idx="1085">
                  <c:v>514.49</c:v>
                </c:pt>
                <c:pt idx="1086">
                  <c:v>514.48</c:v>
                </c:pt>
                <c:pt idx="1087">
                  <c:v>514.47</c:v>
                </c:pt>
                <c:pt idx="1088">
                  <c:v>514.47</c:v>
                </c:pt>
                <c:pt idx="1089">
                  <c:v>514.46</c:v>
                </c:pt>
                <c:pt idx="1090">
                  <c:v>514.45000000000005</c:v>
                </c:pt>
                <c:pt idx="1091">
                  <c:v>514.44000000000005</c:v>
                </c:pt>
                <c:pt idx="1092">
                  <c:v>514.44000000000005</c:v>
                </c:pt>
                <c:pt idx="1093">
                  <c:v>514.42999999999995</c:v>
                </c:pt>
                <c:pt idx="1094">
                  <c:v>514.41999999999996</c:v>
                </c:pt>
                <c:pt idx="1095">
                  <c:v>514.41999999999996</c:v>
                </c:pt>
                <c:pt idx="1096">
                  <c:v>514.41</c:v>
                </c:pt>
                <c:pt idx="1097">
                  <c:v>514.4</c:v>
                </c:pt>
                <c:pt idx="1098">
                  <c:v>514.4</c:v>
                </c:pt>
                <c:pt idx="1099">
                  <c:v>514.39</c:v>
                </c:pt>
                <c:pt idx="1100">
                  <c:v>514.38</c:v>
                </c:pt>
                <c:pt idx="1101">
                  <c:v>514.38</c:v>
                </c:pt>
                <c:pt idx="1102">
                  <c:v>514.37</c:v>
                </c:pt>
                <c:pt idx="1103">
                  <c:v>514.36</c:v>
                </c:pt>
                <c:pt idx="1104">
                  <c:v>514.36</c:v>
                </c:pt>
                <c:pt idx="1105">
                  <c:v>514.35</c:v>
                </c:pt>
                <c:pt idx="1106">
                  <c:v>514.34</c:v>
                </c:pt>
                <c:pt idx="1107">
                  <c:v>514.34</c:v>
                </c:pt>
                <c:pt idx="1108">
                  <c:v>514.33000000000004</c:v>
                </c:pt>
                <c:pt idx="1109">
                  <c:v>514.32000000000005</c:v>
                </c:pt>
                <c:pt idx="1110">
                  <c:v>514.32000000000005</c:v>
                </c:pt>
                <c:pt idx="1111">
                  <c:v>514.30999999999995</c:v>
                </c:pt>
                <c:pt idx="1112">
                  <c:v>514.29999999999995</c:v>
                </c:pt>
                <c:pt idx="1113">
                  <c:v>514.29999999999995</c:v>
                </c:pt>
                <c:pt idx="1114">
                  <c:v>514.29</c:v>
                </c:pt>
                <c:pt idx="1115">
                  <c:v>514.29</c:v>
                </c:pt>
                <c:pt idx="1116">
                  <c:v>514.28</c:v>
                </c:pt>
                <c:pt idx="1117">
                  <c:v>514.27</c:v>
                </c:pt>
                <c:pt idx="1118">
                  <c:v>514.27</c:v>
                </c:pt>
                <c:pt idx="1119">
                  <c:v>514.26</c:v>
                </c:pt>
                <c:pt idx="1120">
                  <c:v>514.26</c:v>
                </c:pt>
                <c:pt idx="1121">
                  <c:v>514.25</c:v>
                </c:pt>
                <c:pt idx="1122">
                  <c:v>514.24</c:v>
                </c:pt>
                <c:pt idx="1123">
                  <c:v>514.24</c:v>
                </c:pt>
                <c:pt idx="1124">
                  <c:v>514.23</c:v>
                </c:pt>
                <c:pt idx="1125">
                  <c:v>514.23</c:v>
                </c:pt>
                <c:pt idx="1126">
                  <c:v>514.22</c:v>
                </c:pt>
                <c:pt idx="1127">
                  <c:v>514.21</c:v>
                </c:pt>
                <c:pt idx="1128">
                  <c:v>514.21</c:v>
                </c:pt>
                <c:pt idx="1129">
                  <c:v>514.20000000000005</c:v>
                </c:pt>
                <c:pt idx="1130">
                  <c:v>514.20000000000005</c:v>
                </c:pt>
                <c:pt idx="1131">
                  <c:v>514.19000000000005</c:v>
                </c:pt>
                <c:pt idx="1132">
                  <c:v>514.17999999999995</c:v>
                </c:pt>
                <c:pt idx="1133">
                  <c:v>514.17999999999995</c:v>
                </c:pt>
                <c:pt idx="1134">
                  <c:v>514.16999999999996</c:v>
                </c:pt>
                <c:pt idx="1135">
                  <c:v>514.16999999999996</c:v>
                </c:pt>
                <c:pt idx="1136">
                  <c:v>514.16</c:v>
                </c:pt>
                <c:pt idx="1137">
                  <c:v>514.15</c:v>
                </c:pt>
                <c:pt idx="1138">
                  <c:v>514.15</c:v>
                </c:pt>
                <c:pt idx="1139">
                  <c:v>514.14</c:v>
                </c:pt>
                <c:pt idx="1140">
                  <c:v>514.14</c:v>
                </c:pt>
                <c:pt idx="1141">
                  <c:v>514.13</c:v>
                </c:pt>
                <c:pt idx="1142">
                  <c:v>514.12</c:v>
                </c:pt>
                <c:pt idx="1143">
                  <c:v>514.12</c:v>
                </c:pt>
                <c:pt idx="1144">
                  <c:v>514.11</c:v>
                </c:pt>
                <c:pt idx="1145">
                  <c:v>514.11</c:v>
                </c:pt>
                <c:pt idx="1146">
                  <c:v>514.1</c:v>
                </c:pt>
                <c:pt idx="1147">
                  <c:v>514.09</c:v>
                </c:pt>
                <c:pt idx="1148">
                  <c:v>514.09</c:v>
                </c:pt>
                <c:pt idx="1149">
                  <c:v>514.08000000000004</c:v>
                </c:pt>
                <c:pt idx="1150">
                  <c:v>514.08000000000004</c:v>
                </c:pt>
                <c:pt idx="1151">
                  <c:v>514.07000000000005</c:v>
                </c:pt>
                <c:pt idx="1152">
                  <c:v>514.07000000000005</c:v>
                </c:pt>
                <c:pt idx="1153">
                  <c:v>514.05999999999995</c:v>
                </c:pt>
                <c:pt idx="1154">
                  <c:v>514.05999999999995</c:v>
                </c:pt>
                <c:pt idx="1155">
                  <c:v>514.04999999999995</c:v>
                </c:pt>
                <c:pt idx="1156">
                  <c:v>514.04</c:v>
                </c:pt>
                <c:pt idx="1157">
                  <c:v>514.04</c:v>
                </c:pt>
                <c:pt idx="1158">
                  <c:v>514.03</c:v>
                </c:pt>
                <c:pt idx="1159">
                  <c:v>514.03</c:v>
                </c:pt>
                <c:pt idx="1160">
                  <c:v>514.02</c:v>
                </c:pt>
                <c:pt idx="1161">
                  <c:v>514.02</c:v>
                </c:pt>
                <c:pt idx="1162">
                  <c:v>514.01</c:v>
                </c:pt>
                <c:pt idx="1163">
                  <c:v>514.01</c:v>
                </c:pt>
                <c:pt idx="1164">
                  <c:v>514</c:v>
                </c:pt>
                <c:pt idx="1165">
                  <c:v>514</c:v>
                </c:pt>
                <c:pt idx="1166">
                  <c:v>513.99</c:v>
                </c:pt>
                <c:pt idx="1167">
                  <c:v>513.99</c:v>
                </c:pt>
                <c:pt idx="1168">
                  <c:v>513.98</c:v>
                </c:pt>
                <c:pt idx="1169">
                  <c:v>513.98</c:v>
                </c:pt>
                <c:pt idx="1170">
                  <c:v>513.97</c:v>
                </c:pt>
                <c:pt idx="1171">
                  <c:v>513.97</c:v>
                </c:pt>
                <c:pt idx="1172">
                  <c:v>513.96</c:v>
                </c:pt>
                <c:pt idx="1173">
                  <c:v>513.96</c:v>
                </c:pt>
                <c:pt idx="1174">
                  <c:v>513.95000000000005</c:v>
                </c:pt>
                <c:pt idx="1175">
                  <c:v>513.95000000000005</c:v>
                </c:pt>
                <c:pt idx="1176">
                  <c:v>513.94000000000005</c:v>
                </c:pt>
                <c:pt idx="1177">
                  <c:v>513.94000000000005</c:v>
                </c:pt>
                <c:pt idx="1178">
                  <c:v>513.92999999999995</c:v>
                </c:pt>
                <c:pt idx="1179">
                  <c:v>513.92999999999995</c:v>
                </c:pt>
                <c:pt idx="1180">
                  <c:v>513.91999999999996</c:v>
                </c:pt>
                <c:pt idx="1181">
                  <c:v>513.91999999999996</c:v>
                </c:pt>
                <c:pt idx="1182">
                  <c:v>513.91</c:v>
                </c:pt>
                <c:pt idx="1183">
                  <c:v>513.91</c:v>
                </c:pt>
                <c:pt idx="1184">
                  <c:v>513.9</c:v>
                </c:pt>
                <c:pt idx="1185">
                  <c:v>513.89</c:v>
                </c:pt>
                <c:pt idx="1186">
                  <c:v>513.89</c:v>
                </c:pt>
                <c:pt idx="1187">
                  <c:v>513.88</c:v>
                </c:pt>
                <c:pt idx="1188">
                  <c:v>513.88</c:v>
                </c:pt>
                <c:pt idx="1189">
                  <c:v>513.87</c:v>
                </c:pt>
                <c:pt idx="1190">
                  <c:v>513.87</c:v>
                </c:pt>
                <c:pt idx="1191">
                  <c:v>513.86</c:v>
                </c:pt>
                <c:pt idx="1192">
                  <c:v>513.85</c:v>
                </c:pt>
                <c:pt idx="1193">
                  <c:v>513.85</c:v>
                </c:pt>
                <c:pt idx="1194">
                  <c:v>513.84</c:v>
                </c:pt>
                <c:pt idx="1195">
                  <c:v>513.84</c:v>
                </c:pt>
                <c:pt idx="1196">
                  <c:v>513.83000000000004</c:v>
                </c:pt>
                <c:pt idx="1197">
                  <c:v>513.83000000000004</c:v>
                </c:pt>
                <c:pt idx="1198">
                  <c:v>513.82000000000005</c:v>
                </c:pt>
                <c:pt idx="1199">
                  <c:v>513.82000000000005</c:v>
                </c:pt>
                <c:pt idx="1200">
                  <c:v>513.80999999999995</c:v>
                </c:pt>
                <c:pt idx="1201">
                  <c:v>513.80999999999995</c:v>
                </c:pt>
                <c:pt idx="1202">
                  <c:v>513.79999999999995</c:v>
                </c:pt>
                <c:pt idx="1203">
                  <c:v>513.79</c:v>
                </c:pt>
                <c:pt idx="1204">
                  <c:v>513.79</c:v>
                </c:pt>
                <c:pt idx="1205">
                  <c:v>513.78</c:v>
                </c:pt>
                <c:pt idx="1206">
                  <c:v>513.78</c:v>
                </c:pt>
                <c:pt idx="1207">
                  <c:v>513.77</c:v>
                </c:pt>
                <c:pt idx="1208">
                  <c:v>513.77</c:v>
                </c:pt>
                <c:pt idx="1209">
                  <c:v>513.76</c:v>
                </c:pt>
                <c:pt idx="1210">
                  <c:v>513.76</c:v>
                </c:pt>
                <c:pt idx="1211">
                  <c:v>513.75</c:v>
                </c:pt>
                <c:pt idx="1212">
                  <c:v>513.75</c:v>
                </c:pt>
                <c:pt idx="1213">
                  <c:v>513.74</c:v>
                </c:pt>
                <c:pt idx="1214">
                  <c:v>513.74</c:v>
                </c:pt>
                <c:pt idx="1215">
                  <c:v>513.73</c:v>
                </c:pt>
                <c:pt idx="1216">
                  <c:v>513.72</c:v>
                </c:pt>
                <c:pt idx="1217">
                  <c:v>513.72</c:v>
                </c:pt>
                <c:pt idx="1218">
                  <c:v>513.71</c:v>
                </c:pt>
                <c:pt idx="1219">
                  <c:v>513.71</c:v>
                </c:pt>
                <c:pt idx="1220">
                  <c:v>513.70000000000005</c:v>
                </c:pt>
                <c:pt idx="1221">
                  <c:v>513.70000000000005</c:v>
                </c:pt>
                <c:pt idx="1222">
                  <c:v>513.69000000000005</c:v>
                </c:pt>
                <c:pt idx="1223">
                  <c:v>513.69000000000005</c:v>
                </c:pt>
                <c:pt idx="1224">
                  <c:v>513.67999999999995</c:v>
                </c:pt>
                <c:pt idx="1225">
                  <c:v>513.67999999999995</c:v>
                </c:pt>
                <c:pt idx="1226">
                  <c:v>513.66999999999996</c:v>
                </c:pt>
                <c:pt idx="1227">
                  <c:v>513.66999999999996</c:v>
                </c:pt>
                <c:pt idx="1228">
                  <c:v>513.66</c:v>
                </c:pt>
                <c:pt idx="1229">
                  <c:v>513.66</c:v>
                </c:pt>
                <c:pt idx="1230">
                  <c:v>513.65</c:v>
                </c:pt>
                <c:pt idx="1231">
                  <c:v>513.65</c:v>
                </c:pt>
                <c:pt idx="1232">
                  <c:v>513.64</c:v>
                </c:pt>
                <c:pt idx="1233">
                  <c:v>513.64</c:v>
                </c:pt>
                <c:pt idx="1234">
                  <c:v>513.63</c:v>
                </c:pt>
                <c:pt idx="1235">
                  <c:v>513.63</c:v>
                </c:pt>
                <c:pt idx="1236">
                  <c:v>513.62</c:v>
                </c:pt>
                <c:pt idx="1237">
                  <c:v>513.62</c:v>
                </c:pt>
                <c:pt idx="1238">
                  <c:v>513.61</c:v>
                </c:pt>
                <c:pt idx="1239">
                  <c:v>513.61</c:v>
                </c:pt>
                <c:pt idx="1240">
                  <c:v>513.6</c:v>
                </c:pt>
                <c:pt idx="1241">
                  <c:v>513.6</c:v>
                </c:pt>
                <c:pt idx="1242">
                  <c:v>513.59</c:v>
                </c:pt>
                <c:pt idx="1243">
                  <c:v>513.59</c:v>
                </c:pt>
                <c:pt idx="1244">
                  <c:v>513.58000000000004</c:v>
                </c:pt>
                <c:pt idx="1245">
                  <c:v>513.58000000000004</c:v>
                </c:pt>
                <c:pt idx="1246">
                  <c:v>513.57000000000005</c:v>
                </c:pt>
                <c:pt idx="1247">
                  <c:v>513.57000000000005</c:v>
                </c:pt>
                <c:pt idx="1248">
                  <c:v>513.55999999999995</c:v>
                </c:pt>
                <c:pt idx="1249">
                  <c:v>513.55999999999995</c:v>
                </c:pt>
                <c:pt idx="1250">
                  <c:v>513.54999999999995</c:v>
                </c:pt>
                <c:pt idx="1251">
                  <c:v>513.54999999999995</c:v>
                </c:pt>
                <c:pt idx="1252">
                  <c:v>513.54</c:v>
                </c:pt>
                <c:pt idx="1253">
                  <c:v>513.54</c:v>
                </c:pt>
                <c:pt idx="1254">
                  <c:v>513.53</c:v>
                </c:pt>
                <c:pt idx="1255">
                  <c:v>513.52</c:v>
                </c:pt>
                <c:pt idx="1256">
                  <c:v>513.52</c:v>
                </c:pt>
                <c:pt idx="1257">
                  <c:v>513.51</c:v>
                </c:pt>
                <c:pt idx="1258">
                  <c:v>513.51</c:v>
                </c:pt>
                <c:pt idx="1259">
                  <c:v>513.5</c:v>
                </c:pt>
                <c:pt idx="1260">
                  <c:v>513.5</c:v>
                </c:pt>
                <c:pt idx="1261">
                  <c:v>513.49</c:v>
                </c:pt>
                <c:pt idx="1262">
                  <c:v>513.49</c:v>
                </c:pt>
                <c:pt idx="1263">
                  <c:v>513.48</c:v>
                </c:pt>
                <c:pt idx="1264">
                  <c:v>513.48</c:v>
                </c:pt>
                <c:pt idx="1265">
                  <c:v>513.47</c:v>
                </c:pt>
                <c:pt idx="1266">
                  <c:v>513.47</c:v>
                </c:pt>
                <c:pt idx="1267">
                  <c:v>513.46</c:v>
                </c:pt>
                <c:pt idx="1268">
                  <c:v>513.46</c:v>
                </c:pt>
                <c:pt idx="1269">
                  <c:v>513.45000000000005</c:v>
                </c:pt>
                <c:pt idx="1270">
                  <c:v>513.45000000000005</c:v>
                </c:pt>
                <c:pt idx="1271">
                  <c:v>513.44000000000005</c:v>
                </c:pt>
                <c:pt idx="1272">
                  <c:v>513.44000000000005</c:v>
                </c:pt>
                <c:pt idx="1273">
                  <c:v>513.42999999999995</c:v>
                </c:pt>
                <c:pt idx="1274">
                  <c:v>513.42999999999995</c:v>
                </c:pt>
                <c:pt idx="1275">
                  <c:v>513.41999999999996</c:v>
                </c:pt>
                <c:pt idx="1276">
                  <c:v>513.41999999999996</c:v>
                </c:pt>
                <c:pt idx="1277">
                  <c:v>513.41</c:v>
                </c:pt>
                <c:pt idx="1278">
                  <c:v>513.41</c:v>
                </c:pt>
                <c:pt idx="1279">
                  <c:v>513.4</c:v>
                </c:pt>
                <c:pt idx="1280">
                  <c:v>513.4</c:v>
                </c:pt>
                <c:pt idx="1281">
                  <c:v>513.39</c:v>
                </c:pt>
                <c:pt idx="1282">
                  <c:v>513.39</c:v>
                </c:pt>
                <c:pt idx="1283">
                  <c:v>513.38</c:v>
                </c:pt>
                <c:pt idx="1284">
                  <c:v>513.38</c:v>
                </c:pt>
                <c:pt idx="1285">
                  <c:v>513.37</c:v>
                </c:pt>
                <c:pt idx="1286">
                  <c:v>513.37</c:v>
                </c:pt>
                <c:pt idx="1287">
                  <c:v>513.36</c:v>
                </c:pt>
                <c:pt idx="1288">
                  <c:v>513.36</c:v>
                </c:pt>
                <c:pt idx="1289">
                  <c:v>513.35</c:v>
                </c:pt>
                <c:pt idx="1290">
                  <c:v>513.35</c:v>
                </c:pt>
                <c:pt idx="1291">
                  <c:v>513.35</c:v>
                </c:pt>
                <c:pt idx="1292">
                  <c:v>513.34</c:v>
                </c:pt>
                <c:pt idx="1293">
                  <c:v>513.34</c:v>
                </c:pt>
                <c:pt idx="1294">
                  <c:v>513.33000000000004</c:v>
                </c:pt>
                <c:pt idx="1295">
                  <c:v>513.33000000000004</c:v>
                </c:pt>
                <c:pt idx="1296">
                  <c:v>513.32000000000005</c:v>
                </c:pt>
                <c:pt idx="1297">
                  <c:v>513.32000000000005</c:v>
                </c:pt>
                <c:pt idx="1298">
                  <c:v>513.30999999999995</c:v>
                </c:pt>
                <c:pt idx="1299">
                  <c:v>513.30999999999995</c:v>
                </c:pt>
                <c:pt idx="1300">
                  <c:v>513.29999999999995</c:v>
                </c:pt>
                <c:pt idx="1301">
                  <c:v>513.29999999999995</c:v>
                </c:pt>
                <c:pt idx="1302">
                  <c:v>513.29</c:v>
                </c:pt>
                <c:pt idx="1303">
                  <c:v>513.29</c:v>
                </c:pt>
                <c:pt idx="1304">
                  <c:v>513.29</c:v>
                </c:pt>
                <c:pt idx="1305">
                  <c:v>513.28</c:v>
                </c:pt>
                <c:pt idx="1306">
                  <c:v>513.28</c:v>
                </c:pt>
                <c:pt idx="1307">
                  <c:v>513.27</c:v>
                </c:pt>
                <c:pt idx="1308">
                  <c:v>513.27</c:v>
                </c:pt>
                <c:pt idx="1309">
                  <c:v>513.26</c:v>
                </c:pt>
                <c:pt idx="1310">
                  <c:v>513.26</c:v>
                </c:pt>
                <c:pt idx="1311">
                  <c:v>513.25</c:v>
                </c:pt>
                <c:pt idx="1312">
                  <c:v>513.25</c:v>
                </c:pt>
                <c:pt idx="1313">
                  <c:v>513.24</c:v>
                </c:pt>
                <c:pt idx="1314">
                  <c:v>513.24</c:v>
                </c:pt>
                <c:pt idx="1315">
                  <c:v>513.23</c:v>
                </c:pt>
                <c:pt idx="1316">
                  <c:v>513.23</c:v>
                </c:pt>
                <c:pt idx="1317">
                  <c:v>513.23</c:v>
                </c:pt>
                <c:pt idx="1318">
                  <c:v>513.22</c:v>
                </c:pt>
                <c:pt idx="1319">
                  <c:v>513.22</c:v>
                </c:pt>
                <c:pt idx="1320">
                  <c:v>513.21</c:v>
                </c:pt>
                <c:pt idx="1321">
                  <c:v>513.21</c:v>
                </c:pt>
                <c:pt idx="1322">
                  <c:v>513.20000000000005</c:v>
                </c:pt>
                <c:pt idx="1323">
                  <c:v>513.20000000000005</c:v>
                </c:pt>
                <c:pt idx="1324">
                  <c:v>513.19000000000005</c:v>
                </c:pt>
                <c:pt idx="1325">
                  <c:v>513.19000000000005</c:v>
                </c:pt>
                <c:pt idx="1326">
                  <c:v>513.17999999999995</c:v>
                </c:pt>
                <c:pt idx="1327">
                  <c:v>513.17999999999995</c:v>
                </c:pt>
                <c:pt idx="1328">
                  <c:v>513.16999999999996</c:v>
                </c:pt>
                <c:pt idx="1329">
                  <c:v>513.16999999999996</c:v>
                </c:pt>
                <c:pt idx="1330">
                  <c:v>513.16</c:v>
                </c:pt>
                <c:pt idx="1331">
                  <c:v>513.16</c:v>
                </c:pt>
                <c:pt idx="1332">
                  <c:v>513.16</c:v>
                </c:pt>
                <c:pt idx="1333">
                  <c:v>513.15</c:v>
                </c:pt>
                <c:pt idx="1334">
                  <c:v>513.15</c:v>
                </c:pt>
                <c:pt idx="1335">
                  <c:v>513.14</c:v>
                </c:pt>
                <c:pt idx="1336">
                  <c:v>513.14</c:v>
                </c:pt>
                <c:pt idx="1337">
                  <c:v>513.13</c:v>
                </c:pt>
                <c:pt idx="1338">
                  <c:v>513.13</c:v>
                </c:pt>
                <c:pt idx="1339">
                  <c:v>513.13</c:v>
                </c:pt>
                <c:pt idx="1340">
                  <c:v>513.12</c:v>
                </c:pt>
                <c:pt idx="1341">
                  <c:v>513.12</c:v>
                </c:pt>
                <c:pt idx="1342">
                  <c:v>513.11</c:v>
                </c:pt>
                <c:pt idx="1343">
                  <c:v>513.11</c:v>
                </c:pt>
                <c:pt idx="1344">
                  <c:v>513.1</c:v>
                </c:pt>
                <c:pt idx="1345">
                  <c:v>513.1</c:v>
                </c:pt>
                <c:pt idx="1346">
                  <c:v>513.1</c:v>
                </c:pt>
                <c:pt idx="1347">
                  <c:v>513.09</c:v>
                </c:pt>
                <c:pt idx="1348">
                  <c:v>513.09</c:v>
                </c:pt>
                <c:pt idx="1349">
                  <c:v>513.08000000000004</c:v>
                </c:pt>
                <c:pt idx="1350">
                  <c:v>513.08000000000004</c:v>
                </c:pt>
                <c:pt idx="1351">
                  <c:v>513.08000000000004</c:v>
                </c:pt>
                <c:pt idx="1352">
                  <c:v>513.07000000000005</c:v>
                </c:pt>
                <c:pt idx="1353">
                  <c:v>513.07000000000005</c:v>
                </c:pt>
                <c:pt idx="1354">
                  <c:v>513.05999999999995</c:v>
                </c:pt>
                <c:pt idx="1355">
                  <c:v>513.05999999999995</c:v>
                </c:pt>
                <c:pt idx="1356">
                  <c:v>513.05999999999995</c:v>
                </c:pt>
                <c:pt idx="1357">
                  <c:v>513.04999999999995</c:v>
                </c:pt>
                <c:pt idx="1358">
                  <c:v>513.04999999999995</c:v>
                </c:pt>
                <c:pt idx="1359">
                  <c:v>513.04999999999995</c:v>
                </c:pt>
                <c:pt idx="1360">
                  <c:v>513.04</c:v>
                </c:pt>
                <c:pt idx="1361">
                  <c:v>513.04</c:v>
                </c:pt>
                <c:pt idx="1362">
                  <c:v>513.03</c:v>
                </c:pt>
                <c:pt idx="1363">
                  <c:v>513.03</c:v>
                </c:pt>
                <c:pt idx="1364">
                  <c:v>513.03</c:v>
                </c:pt>
                <c:pt idx="1365">
                  <c:v>513.02</c:v>
                </c:pt>
                <c:pt idx="1366">
                  <c:v>513.02</c:v>
                </c:pt>
                <c:pt idx="1367">
                  <c:v>513.02</c:v>
                </c:pt>
                <c:pt idx="1368">
                  <c:v>513.01</c:v>
                </c:pt>
                <c:pt idx="1369">
                  <c:v>513.01</c:v>
                </c:pt>
                <c:pt idx="1370">
                  <c:v>513</c:v>
                </c:pt>
                <c:pt idx="1371">
                  <c:v>513</c:v>
                </c:pt>
                <c:pt idx="1372">
                  <c:v>513</c:v>
                </c:pt>
                <c:pt idx="1373">
                  <c:v>512.99</c:v>
                </c:pt>
                <c:pt idx="1374">
                  <c:v>512.99</c:v>
                </c:pt>
                <c:pt idx="1375">
                  <c:v>512.98</c:v>
                </c:pt>
                <c:pt idx="1376">
                  <c:v>512.98</c:v>
                </c:pt>
                <c:pt idx="1377">
                  <c:v>512.98</c:v>
                </c:pt>
                <c:pt idx="1378">
                  <c:v>512.97</c:v>
                </c:pt>
                <c:pt idx="1379">
                  <c:v>512.97</c:v>
                </c:pt>
                <c:pt idx="1380">
                  <c:v>512.96</c:v>
                </c:pt>
                <c:pt idx="1381">
                  <c:v>512.96</c:v>
                </c:pt>
                <c:pt idx="1382">
                  <c:v>512.96</c:v>
                </c:pt>
                <c:pt idx="1383">
                  <c:v>512.95000000000005</c:v>
                </c:pt>
                <c:pt idx="1384">
                  <c:v>512.95000000000005</c:v>
                </c:pt>
                <c:pt idx="1385">
                  <c:v>512.95000000000005</c:v>
                </c:pt>
                <c:pt idx="1386">
                  <c:v>512.94000000000005</c:v>
                </c:pt>
                <c:pt idx="1387">
                  <c:v>512.94000000000005</c:v>
                </c:pt>
                <c:pt idx="1388">
                  <c:v>512.92999999999995</c:v>
                </c:pt>
                <c:pt idx="1389">
                  <c:v>512.92999999999995</c:v>
                </c:pt>
                <c:pt idx="1390">
                  <c:v>512.92999999999995</c:v>
                </c:pt>
                <c:pt idx="1391">
                  <c:v>512.91999999999996</c:v>
                </c:pt>
                <c:pt idx="1392">
                  <c:v>512.91999999999996</c:v>
                </c:pt>
                <c:pt idx="1393">
                  <c:v>512.91</c:v>
                </c:pt>
                <c:pt idx="1394">
                  <c:v>512.91</c:v>
                </c:pt>
                <c:pt idx="1395">
                  <c:v>512.91</c:v>
                </c:pt>
                <c:pt idx="1396">
                  <c:v>512.9</c:v>
                </c:pt>
                <c:pt idx="1397">
                  <c:v>512.9</c:v>
                </c:pt>
                <c:pt idx="1398">
                  <c:v>512.89</c:v>
                </c:pt>
                <c:pt idx="1399">
                  <c:v>512.89</c:v>
                </c:pt>
                <c:pt idx="1400">
                  <c:v>512.89</c:v>
                </c:pt>
                <c:pt idx="1401">
                  <c:v>512.88</c:v>
                </c:pt>
                <c:pt idx="1402">
                  <c:v>512.88</c:v>
                </c:pt>
                <c:pt idx="1403">
                  <c:v>512.87</c:v>
                </c:pt>
                <c:pt idx="1404">
                  <c:v>512.87</c:v>
                </c:pt>
                <c:pt idx="1405">
                  <c:v>512.87</c:v>
                </c:pt>
                <c:pt idx="1406">
                  <c:v>512.86</c:v>
                </c:pt>
                <c:pt idx="1407">
                  <c:v>512.86</c:v>
                </c:pt>
                <c:pt idx="1408">
                  <c:v>512.86</c:v>
                </c:pt>
                <c:pt idx="1409">
                  <c:v>512.85</c:v>
                </c:pt>
                <c:pt idx="1410">
                  <c:v>512.85</c:v>
                </c:pt>
                <c:pt idx="1411">
                  <c:v>512.85</c:v>
                </c:pt>
                <c:pt idx="1412">
                  <c:v>512.84</c:v>
                </c:pt>
                <c:pt idx="1413">
                  <c:v>512.84</c:v>
                </c:pt>
                <c:pt idx="1414">
                  <c:v>512.84</c:v>
                </c:pt>
                <c:pt idx="1415">
                  <c:v>512.83000000000004</c:v>
                </c:pt>
                <c:pt idx="1416">
                  <c:v>512.83000000000004</c:v>
                </c:pt>
                <c:pt idx="1417">
                  <c:v>512.83000000000004</c:v>
                </c:pt>
                <c:pt idx="1418">
                  <c:v>512.82000000000005</c:v>
                </c:pt>
                <c:pt idx="1419">
                  <c:v>512.82000000000005</c:v>
                </c:pt>
                <c:pt idx="1420">
                  <c:v>512.82000000000005</c:v>
                </c:pt>
                <c:pt idx="1421">
                  <c:v>512.80999999999995</c:v>
                </c:pt>
                <c:pt idx="1422">
                  <c:v>512.80999999999995</c:v>
                </c:pt>
                <c:pt idx="1423">
                  <c:v>512.80999999999995</c:v>
                </c:pt>
                <c:pt idx="1424">
                  <c:v>512.80999999999995</c:v>
                </c:pt>
                <c:pt idx="1425">
                  <c:v>512.79999999999995</c:v>
                </c:pt>
                <c:pt idx="1426">
                  <c:v>512.79999999999995</c:v>
                </c:pt>
                <c:pt idx="1427">
                  <c:v>512.79999999999995</c:v>
                </c:pt>
                <c:pt idx="1428">
                  <c:v>512.79</c:v>
                </c:pt>
                <c:pt idx="1429">
                  <c:v>512.79</c:v>
                </c:pt>
                <c:pt idx="1430">
                  <c:v>512.79</c:v>
                </c:pt>
                <c:pt idx="1431">
                  <c:v>512.79</c:v>
                </c:pt>
                <c:pt idx="1432">
                  <c:v>512.78</c:v>
                </c:pt>
                <c:pt idx="1433">
                  <c:v>512.78</c:v>
                </c:pt>
                <c:pt idx="1434">
                  <c:v>512.78</c:v>
                </c:pt>
                <c:pt idx="1435">
                  <c:v>512.77</c:v>
                </c:pt>
                <c:pt idx="1436">
                  <c:v>512.77</c:v>
                </c:pt>
                <c:pt idx="1437">
                  <c:v>512.77</c:v>
                </c:pt>
                <c:pt idx="1438">
                  <c:v>512.77</c:v>
                </c:pt>
                <c:pt idx="1439">
                  <c:v>512.76</c:v>
                </c:pt>
                <c:pt idx="1440">
                  <c:v>512.76</c:v>
                </c:pt>
                <c:pt idx="1441">
                  <c:v>512.76</c:v>
                </c:pt>
                <c:pt idx="1442">
                  <c:v>512.75</c:v>
                </c:pt>
                <c:pt idx="1443">
                  <c:v>512.75</c:v>
                </c:pt>
                <c:pt idx="1444">
                  <c:v>512.75</c:v>
                </c:pt>
                <c:pt idx="1445">
                  <c:v>512.74</c:v>
                </c:pt>
                <c:pt idx="1446">
                  <c:v>512.74</c:v>
                </c:pt>
                <c:pt idx="1447">
                  <c:v>512.74</c:v>
                </c:pt>
                <c:pt idx="1448">
                  <c:v>512.73</c:v>
                </c:pt>
                <c:pt idx="1449">
                  <c:v>512.73</c:v>
                </c:pt>
                <c:pt idx="1450">
                  <c:v>512.73</c:v>
                </c:pt>
                <c:pt idx="1451">
                  <c:v>512.72</c:v>
                </c:pt>
                <c:pt idx="1452">
                  <c:v>512.72</c:v>
                </c:pt>
                <c:pt idx="1453">
                  <c:v>512.72</c:v>
                </c:pt>
                <c:pt idx="1454">
                  <c:v>512.71</c:v>
                </c:pt>
                <c:pt idx="1455">
                  <c:v>512.71</c:v>
                </c:pt>
                <c:pt idx="1456">
                  <c:v>512.71</c:v>
                </c:pt>
                <c:pt idx="1457">
                  <c:v>512.70000000000005</c:v>
                </c:pt>
                <c:pt idx="1458">
                  <c:v>512.70000000000005</c:v>
                </c:pt>
                <c:pt idx="1459">
                  <c:v>512.70000000000005</c:v>
                </c:pt>
                <c:pt idx="1460">
                  <c:v>512.69000000000005</c:v>
                </c:pt>
                <c:pt idx="1461">
                  <c:v>512.69000000000005</c:v>
                </c:pt>
                <c:pt idx="1462">
                  <c:v>512.69000000000005</c:v>
                </c:pt>
                <c:pt idx="1463">
                  <c:v>512.67999999999995</c:v>
                </c:pt>
                <c:pt idx="1464">
                  <c:v>512.67999999999995</c:v>
                </c:pt>
                <c:pt idx="1465">
                  <c:v>512.67999999999995</c:v>
                </c:pt>
                <c:pt idx="1466">
                  <c:v>512.66999999999996</c:v>
                </c:pt>
                <c:pt idx="1467">
                  <c:v>512.66999999999996</c:v>
                </c:pt>
                <c:pt idx="1468">
                  <c:v>512.66999999999996</c:v>
                </c:pt>
                <c:pt idx="1469">
                  <c:v>512.66</c:v>
                </c:pt>
                <c:pt idx="1470">
                  <c:v>512.66</c:v>
                </c:pt>
                <c:pt idx="1471">
                  <c:v>512.66</c:v>
                </c:pt>
                <c:pt idx="1472">
                  <c:v>512.65</c:v>
                </c:pt>
                <c:pt idx="1473">
                  <c:v>512.65</c:v>
                </c:pt>
                <c:pt idx="1474">
                  <c:v>512.65</c:v>
                </c:pt>
                <c:pt idx="1475">
                  <c:v>512.64</c:v>
                </c:pt>
                <c:pt idx="1476">
                  <c:v>512.64</c:v>
                </c:pt>
                <c:pt idx="1477">
                  <c:v>512.64</c:v>
                </c:pt>
                <c:pt idx="1478">
                  <c:v>512.63</c:v>
                </c:pt>
                <c:pt idx="1479">
                  <c:v>512.63</c:v>
                </c:pt>
                <c:pt idx="1480">
                  <c:v>512.63</c:v>
                </c:pt>
                <c:pt idx="1481">
                  <c:v>512.62</c:v>
                </c:pt>
                <c:pt idx="1482">
                  <c:v>512.62</c:v>
                </c:pt>
                <c:pt idx="1483">
                  <c:v>512.62</c:v>
                </c:pt>
                <c:pt idx="1484">
                  <c:v>512.61</c:v>
                </c:pt>
                <c:pt idx="1485">
                  <c:v>512.61</c:v>
                </c:pt>
                <c:pt idx="1486">
                  <c:v>512.61</c:v>
                </c:pt>
                <c:pt idx="1487">
                  <c:v>512.6</c:v>
                </c:pt>
                <c:pt idx="1488">
                  <c:v>512.6</c:v>
                </c:pt>
                <c:pt idx="1489">
                  <c:v>512.59</c:v>
                </c:pt>
                <c:pt idx="1490">
                  <c:v>512.59</c:v>
                </c:pt>
                <c:pt idx="1491">
                  <c:v>512.59</c:v>
                </c:pt>
                <c:pt idx="1492">
                  <c:v>512.58000000000004</c:v>
                </c:pt>
                <c:pt idx="1493">
                  <c:v>512.58000000000004</c:v>
                </c:pt>
                <c:pt idx="1494">
                  <c:v>512.58000000000004</c:v>
                </c:pt>
                <c:pt idx="1495">
                  <c:v>512.57000000000005</c:v>
                </c:pt>
                <c:pt idx="1496">
                  <c:v>512.57000000000005</c:v>
                </c:pt>
                <c:pt idx="1497">
                  <c:v>512.57000000000005</c:v>
                </c:pt>
                <c:pt idx="1498">
                  <c:v>512.55999999999995</c:v>
                </c:pt>
                <c:pt idx="1499">
                  <c:v>512.55999999999995</c:v>
                </c:pt>
                <c:pt idx="1500">
                  <c:v>512.54999999999995</c:v>
                </c:pt>
                <c:pt idx="1501">
                  <c:v>512.54999999999995</c:v>
                </c:pt>
                <c:pt idx="1502">
                  <c:v>512.54999999999995</c:v>
                </c:pt>
                <c:pt idx="1503">
                  <c:v>512.54</c:v>
                </c:pt>
                <c:pt idx="1504">
                  <c:v>512.54</c:v>
                </c:pt>
                <c:pt idx="1505">
                  <c:v>512.53</c:v>
                </c:pt>
                <c:pt idx="1506">
                  <c:v>512.53</c:v>
                </c:pt>
                <c:pt idx="1507">
                  <c:v>512.53</c:v>
                </c:pt>
                <c:pt idx="1508">
                  <c:v>512.52</c:v>
                </c:pt>
                <c:pt idx="1509">
                  <c:v>512.52</c:v>
                </c:pt>
                <c:pt idx="1510">
                  <c:v>512.51</c:v>
                </c:pt>
                <c:pt idx="1511">
                  <c:v>512.51</c:v>
                </c:pt>
                <c:pt idx="1512">
                  <c:v>512.51</c:v>
                </c:pt>
                <c:pt idx="1513">
                  <c:v>512.5</c:v>
                </c:pt>
                <c:pt idx="1514">
                  <c:v>512.5</c:v>
                </c:pt>
                <c:pt idx="1515">
                  <c:v>512.49</c:v>
                </c:pt>
                <c:pt idx="1516">
                  <c:v>512.49</c:v>
                </c:pt>
                <c:pt idx="1517">
                  <c:v>512.49</c:v>
                </c:pt>
                <c:pt idx="1518">
                  <c:v>512.48</c:v>
                </c:pt>
                <c:pt idx="1519">
                  <c:v>512.48</c:v>
                </c:pt>
                <c:pt idx="1520">
                  <c:v>512.47</c:v>
                </c:pt>
                <c:pt idx="1521">
                  <c:v>512.47</c:v>
                </c:pt>
                <c:pt idx="1522">
                  <c:v>512.47</c:v>
                </c:pt>
                <c:pt idx="1523">
                  <c:v>512.46</c:v>
                </c:pt>
                <c:pt idx="1524">
                  <c:v>512.46</c:v>
                </c:pt>
                <c:pt idx="1525">
                  <c:v>512.45000000000005</c:v>
                </c:pt>
                <c:pt idx="1526">
                  <c:v>512.45000000000005</c:v>
                </c:pt>
                <c:pt idx="1527">
                  <c:v>512.44000000000005</c:v>
                </c:pt>
                <c:pt idx="1528">
                  <c:v>512.44000000000005</c:v>
                </c:pt>
                <c:pt idx="1529">
                  <c:v>512.44000000000005</c:v>
                </c:pt>
                <c:pt idx="1530">
                  <c:v>512.42999999999995</c:v>
                </c:pt>
                <c:pt idx="1531">
                  <c:v>512.42999999999995</c:v>
                </c:pt>
                <c:pt idx="1532">
                  <c:v>512.41999999999996</c:v>
                </c:pt>
                <c:pt idx="1533">
                  <c:v>512.41999999999996</c:v>
                </c:pt>
                <c:pt idx="1534">
                  <c:v>512.41</c:v>
                </c:pt>
                <c:pt idx="1535">
                  <c:v>512.41</c:v>
                </c:pt>
                <c:pt idx="1536">
                  <c:v>512.4</c:v>
                </c:pt>
                <c:pt idx="1537">
                  <c:v>512.4</c:v>
                </c:pt>
                <c:pt idx="1538">
                  <c:v>512.39</c:v>
                </c:pt>
                <c:pt idx="1539">
                  <c:v>512.39</c:v>
                </c:pt>
                <c:pt idx="1540">
                  <c:v>512.38</c:v>
                </c:pt>
                <c:pt idx="1541">
                  <c:v>512.38</c:v>
                </c:pt>
                <c:pt idx="1542">
                  <c:v>512.37</c:v>
                </c:pt>
                <c:pt idx="1543">
                  <c:v>512.37</c:v>
                </c:pt>
                <c:pt idx="1544">
                  <c:v>512.36</c:v>
                </c:pt>
                <c:pt idx="1545">
                  <c:v>512.36</c:v>
                </c:pt>
                <c:pt idx="1546">
                  <c:v>512.35</c:v>
                </c:pt>
                <c:pt idx="1547">
                  <c:v>512.35</c:v>
                </c:pt>
                <c:pt idx="1548">
                  <c:v>512.34</c:v>
                </c:pt>
                <c:pt idx="1549">
                  <c:v>512.34</c:v>
                </c:pt>
                <c:pt idx="1550">
                  <c:v>512.33000000000004</c:v>
                </c:pt>
                <c:pt idx="1551">
                  <c:v>512.32000000000005</c:v>
                </c:pt>
                <c:pt idx="1552">
                  <c:v>512.32000000000005</c:v>
                </c:pt>
                <c:pt idx="1553">
                  <c:v>512.30999999999995</c:v>
                </c:pt>
                <c:pt idx="1554">
                  <c:v>512.30999999999995</c:v>
                </c:pt>
                <c:pt idx="1555">
                  <c:v>512.29999999999995</c:v>
                </c:pt>
                <c:pt idx="1556">
                  <c:v>512.29999999999995</c:v>
                </c:pt>
                <c:pt idx="1557">
                  <c:v>512.29</c:v>
                </c:pt>
                <c:pt idx="1558">
                  <c:v>512.28</c:v>
                </c:pt>
                <c:pt idx="1559">
                  <c:v>512.28</c:v>
                </c:pt>
                <c:pt idx="1560">
                  <c:v>512.27</c:v>
                </c:pt>
                <c:pt idx="1561">
                  <c:v>512.27</c:v>
                </c:pt>
                <c:pt idx="1562">
                  <c:v>512.26</c:v>
                </c:pt>
                <c:pt idx="1563">
                  <c:v>512.25</c:v>
                </c:pt>
                <c:pt idx="1564">
                  <c:v>512.25</c:v>
                </c:pt>
                <c:pt idx="1565">
                  <c:v>512.24</c:v>
                </c:pt>
                <c:pt idx="1566">
                  <c:v>512.24</c:v>
                </c:pt>
                <c:pt idx="1567">
                  <c:v>512.23</c:v>
                </c:pt>
                <c:pt idx="1568">
                  <c:v>512.22</c:v>
                </c:pt>
                <c:pt idx="1569">
                  <c:v>512.22</c:v>
                </c:pt>
                <c:pt idx="1570">
                  <c:v>512.21</c:v>
                </c:pt>
                <c:pt idx="1571">
                  <c:v>512.21</c:v>
                </c:pt>
                <c:pt idx="1572">
                  <c:v>512.20000000000005</c:v>
                </c:pt>
                <c:pt idx="1573">
                  <c:v>512.19000000000005</c:v>
                </c:pt>
                <c:pt idx="1574">
                  <c:v>512.19000000000005</c:v>
                </c:pt>
                <c:pt idx="1575">
                  <c:v>512.17999999999995</c:v>
                </c:pt>
                <c:pt idx="1576">
                  <c:v>512.17999999999995</c:v>
                </c:pt>
                <c:pt idx="1577">
                  <c:v>512.16999999999996</c:v>
                </c:pt>
                <c:pt idx="1578">
                  <c:v>512.16</c:v>
                </c:pt>
                <c:pt idx="1579">
                  <c:v>512.16</c:v>
                </c:pt>
                <c:pt idx="1580">
                  <c:v>512.15</c:v>
                </c:pt>
                <c:pt idx="1581">
                  <c:v>512.14</c:v>
                </c:pt>
                <c:pt idx="1582">
                  <c:v>512.14</c:v>
                </c:pt>
                <c:pt idx="1583">
                  <c:v>512.13</c:v>
                </c:pt>
                <c:pt idx="1584">
                  <c:v>512.12</c:v>
                </c:pt>
                <c:pt idx="1585">
                  <c:v>512.11</c:v>
                </c:pt>
                <c:pt idx="1586">
                  <c:v>512.11</c:v>
                </c:pt>
                <c:pt idx="1587">
                  <c:v>512.1</c:v>
                </c:pt>
                <c:pt idx="1588">
                  <c:v>512.09</c:v>
                </c:pt>
                <c:pt idx="1589">
                  <c:v>512.08000000000004</c:v>
                </c:pt>
                <c:pt idx="1590">
                  <c:v>512.08000000000004</c:v>
                </c:pt>
                <c:pt idx="1591">
                  <c:v>512.07000000000005</c:v>
                </c:pt>
                <c:pt idx="1592">
                  <c:v>512.05999999999995</c:v>
                </c:pt>
                <c:pt idx="1593">
                  <c:v>512.04999999999995</c:v>
                </c:pt>
                <c:pt idx="1594">
                  <c:v>512.04</c:v>
                </c:pt>
                <c:pt idx="1595">
                  <c:v>512.04</c:v>
                </c:pt>
                <c:pt idx="1596">
                  <c:v>512.03</c:v>
                </c:pt>
                <c:pt idx="1597">
                  <c:v>512.02</c:v>
                </c:pt>
                <c:pt idx="1598">
                  <c:v>512.01</c:v>
                </c:pt>
                <c:pt idx="1599">
                  <c:v>512.01</c:v>
                </c:pt>
                <c:pt idx="1600">
                  <c:v>512</c:v>
                </c:pt>
                <c:pt idx="1601">
                  <c:v>511.99</c:v>
                </c:pt>
                <c:pt idx="1602">
                  <c:v>511.98</c:v>
                </c:pt>
                <c:pt idx="1603">
                  <c:v>511.97</c:v>
                </c:pt>
                <c:pt idx="1604">
                  <c:v>511.97</c:v>
                </c:pt>
                <c:pt idx="1605">
                  <c:v>511.96</c:v>
                </c:pt>
                <c:pt idx="1606">
                  <c:v>511.95</c:v>
                </c:pt>
                <c:pt idx="1607">
                  <c:v>511.94</c:v>
                </c:pt>
                <c:pt idx="1608">
                  <c:v>511.94</c:v>
                </c:pt>
                <c:pt idx="1609">
                  <c:v>511.93</c:v>
                </c:pt>
                <c:pt idx="1610">
                  <c:v>511.92</c:v>
                </c:pt>
                <c:pt idx="1611">
                  <c:v>511.91</c:v>
                </c:pt>
                <c:pt idx="1612">
                  <c:v>511.91</c:v>
                </c:pt>
                <c:pt idx="1613">
                  <c:v>511.9</c:v>
                </c:pt>
                <c:pt idx="1614">
                  <c:v>511.89</c:v>
                </c:pt>
                <c:pt idx="1615">
                  <c:v>511.88</c:v>
                </c:pt>
                <c:pt idx="1616">
                  <c:v>511.88</c:v>
                </c:pt>
                <c:pt idx="1617">
                  <c:v>511.87</c:v>
                </c:pt>
                <c:pt idx="1618">
                  <c:v>511.86</c:v>
                </c:pt>
                <c:pt idx="1619">
                  <c:v>511.86</c:v>
                </c:pt>
                <c:pt idx="1620">
                  <c:v>511.85</c:v>
                </c:pt>
                <c:pt idx="1621">
                  <c:v>511.84</c:v>
                </c:pt>
                <c:pt idx="1622">
                  <c:v>511.84</c:v>
                </c:pt>
                <c:pt idx="1623">
                  <c:v>511.83</c:v>
                </c:pt>
                <c:pt idx="1624">
                  <c:v>511.82</c:v>
                </c:pt>
                <c:pt idx="1625">
                  <c:v>511.81</c:v>
                </c:pt>
                <c:pt idx="1626">
                  <c:v>511.8</c:v>
                </c:pt>
                <c:pt idx="1627">
                  <c:v>511.8</c:v>
                </c:pt>
                <c:pt idx="1628">
                  <c:v>511.79</c:v>
                </c:pt>
                <c:pt idx="1629">
                  <c:v>511.78</c:v>
                </c:pt>
                <c:pt idx="1630">
                  <c:v>511.77</c:v>
                </c:pt>
                <c:pt idx="1631">
                  <c:v>511.76</c:v>
                </c:pt>
                <c:pt idx="1632">
                  <c:v>511.76</c:v>
                </c:pt>
                <c:pt idx="1633">
                  <c:v>511.75</c:v>
                </c:pt>
                <c:pt idx="1634">
                  <c:v>511.74</c:v>
                </c:pt>
                <c:pt idx="1635">
                  <c:v>511.73</c:v>
                </c:pt>
                <c:pt idx="1636">
                  <c:v>511.72</c:v>
                </c:pt>
                <c:pt idx="1637">
                  <c:v>511.72</c:v>
                </c:pt>
                <c:pt idx="1638">
                  <c:v>511.71</c:v>
                </c:pt>
                <c:pt idx="1639">
                  <c:v>511.7</c:v>
                </c:pt>
                <c:pt idx="1640">
                  <c:v>511.69</c:v>
                </c:pt>
                <c:pt idx="1641">
                  <c:v>511.68</c:v>
                </c:pt>
                <c:pt idx="1642">
                  <c:v>511.67</c:v>
                </c:pt>
                <c:pt idx="1643">
                  <c:v>511.67</c:v>
                </c:pt>
                <c:pt idx="1644">
                  <c:v>511.66</c:v>
                </c:pt>
                <c:pt idx="1645">
                  <c:v>511.65</c:v>
                </c:pt>
                <c:pt idx="1646">
                  <c:v>511.64</c:v>
                </c:pt>
                <c:pt idx="1647">
                  <c:v>511.64</c:v>
                </c:pt>
                <c:pt idx="1648">
                  <c:v>511.63</c:v>
                </c:pt>
                <c:pt idx="1649">
                  <c:v>511.62</c:v>
                </c:pt>
                <c:pt idx="1650">
                  <c:v>511.61</c:v>
                </c:pt>
                <c:pt idx="1651">
                  <c:v>511.6</c:v>
                </c:pt>
                <c:pt idx="1652">
                  <c:v>511.59</c:v>
                </c:pt>
                <c:pt idx="1653">
                  <c:v>511.58</c:v>
                </c:pt>
                <c:pt idx="1654">
                  <c:v>511.57</c:v>
                </c:pt>
                <c:pt idx="1655">
                  <c:v>511.56</c:v>
                </c:pt>
                <c:pt idx="1656">
                  <c:v>511.55</c:v>
                </c:pt>
                <c:pt idx="1657">
                  <c:v>511.54</c:v>
                </c:pt>
                <c:pt idx="1658">
                  <c:v>511.53</c:v>
                </c:pt>
                <c:pt idx="1659">
                  <c:v>511.52</c:v>
                </c:pt>
                <c:pt idx="1660">
                  <c:v>511.51</c:v>
                </c:pt>
                <c:pt idx="1661">
                  <c:v>511.5</c:v>
                </c:pt>
                <c:pt idx="1662">
                  <c:v>511.5</c:v>
                </c:pt>
                <c:pt idx="1663">
                  <c:v>511.49</c:v>
                </c:pt>
                <c:pt idx="1664">
                  <c:v>511.48</c:v>
                </c:pt>
                <c:pt idx="1665">
                  <c:v>511.47</c:v>
                </c:pt>
                <c:pt idx="1666">
                  <c:v>511.46</c:v>
                </c:pt>
                <c:pt idx="1667">
                  <c:v>511.46</c:v>
                </c:pt>
                <c:pt idx="1668">
                  <c:v>511.45</c:v>
                </c:pt>
                <c:pt idx="1669">
                  <c:v>511.44</c:v>
                </c:pt>
                <c:pt idx="1670">
                  <c:v>511.43</c:v>
                </c:pt>
                <c:pt idx="1671">
                  <c:v>511.42</c:v>
                </c:pt>
                <c:pt idx="1672">
                  <c:v>511.42</c:v>
                </c:pt>
                <c:pt idx="1673">
                  <c:v>511.41</c:v>
                </c:pt>
                <c:pt idx="1674">
                  <c:v>511.4</c:v>
                </c:pt>
                <c:pt idx="1675">
                  <c:v>511.39</c:v>
                </c:pt>
                <c:pt idx="1676">
                  <c:v>511.38</c:v>
                </c:pt>
                <c:pt idx="1677">
                  <c:v>511.38</c:v>
                </c:pt>
                <c:pt idx="1678">
                  <c:v>511.37</c:v>
                </c:pt>
                <c:pt idx="1679">
                  <c:v>511.36</c:v>
                </c:pt>
                <c:pt idx="1680">
                  <c:v>511.35</c:v>
                </c:pt>
                <c:pt idx="1681">
                  <c:v>511.34</c:v>
                </c:pt>
                <c:pt idx="1682">
                  <c:v>511.33</c:v>
                </c:pt>
                <c:pt idx="1683">
                  <c:v>511.32</c:v>
                </c:pt>
                <c:pt idx="1684">
                  <c:v>511.32</c:v>
                </c:pt>
                <c:pt idx="1685">
                  <c:v>511.31</c:v>
                </c:pt>
                <c:pt idx="1686">
                  <c:v>511.3</c:v>
                </c:pt>
                <c:pt idx="1687">
                  <c:v>511.29</c:v>
                </c:pt>
                <c:pt idx="1688">
                  <c:v>511.28</c:v>
                </c:pt>
                <c:pt idx="1689">
                  <c:v>511.28</c:v>
                </c:pt>
                <c:pt idx="1690">
                  <c:v>511.27</c:v>
                </c:pt>
                <c:pt idx="1691">
                  <c:v>511.26</c:v>
                </c:pt>
                <c:pt idx="1692">
                  <c:v>511.25</c:v>
                </c:pt>
                <c:pt idx="1693">
                  <c:v>511.24</c:v>
                </c:pt>
                <c:pt idx="1694">
                  <c:v>511.24</c:v>
                </c:pt>
                <c:pt idx="1695">
                  <c:v>511.23</c:v>
                </c:pt>
                <c:pt idx="1696">
                  <c:v>511.22</c:v>
                </c:pt>
                <c:pt idx="1697">
                  <c:v>511.21</c:v>
                </c:pt>
                <c:pt idx="1698">
                  <c:v>511.21</c:v>
                </c:pt>
                <c:pt idx="1699">
                  <c:v>511.2</c:v>
                </c:pt>
                <c:pt idx="1700">
                  <c:v>511.19</c:v>
                </c:pt>
                <c:pt idx="1701">
                  <c:v>511.19</c:v>
                </c:pt>
                <c:pt idx="1702">
                  <c:v>511.18</c:v>
                </c:pt>
                <c:pt idx="1703">
                  <c:v>511.17</c:v>
                </c:pt>
                <c:pt idx="1704">
                  <c:v>511.16</c:v>
                </c:pt>
                <c:pt idx="1705">
                  <c:v>511.16</c:v>
                </c:pt>
                <c:pt idx="1706">
                  <c:v>511.15</c:v>
                </c:pt>
                <c:pt idx="1707">
                  <c:v>511.14</c:v>
                </c:pt>
                <c:pt idx="1708">
                  <c:v>511.13</c:v>
                </c:pt>
                <c:pt idx="1709">
                  <c:v>511.13</c:v>
                </c:pt>
                <c:pt idx="1710">
                  <c:v>511.12</c:v>
                </c:pt>
                <c:pt idx="1711">
                  <c:v>511.11</c:v>
                </c:pt>
                <c:pt idx="1712">
                  <c:v>511.1</c:v>
                </c:pt>
                <c:pt idx="1713">
                  <c:v>511.1</c:v>
                </c:pt>
                <c:pt idx="1714">
                  <c:v>511.09</c:v>
                </c:pt>
                <c:pt idx="1715">
                  <c:v>511.08</c:v>
                </c:pt>
                <c:pt idx="1716">
                  <c:v>511.07</c:v>
                </c:pt>
                <c:pt idx="1717">
                  <c:v>511.07</c:v>
                </c:pt>
                <c:pt idx="1718">
                  <c:v>511.06</c:v>
                </c:pt>
                <c:pt idx="1719">
                  <c:v>511.05</c:v>
                </c:pt>
                <c:pt idx="1720">
                  <c:v>511.04</c:v>
                </c:pt>
                <c:pt idx="1721">
                  <c:v>511.04</c:v>
                </c:pt>
                <c:pt idx="1722">
                  <c:v>511.03</c:v>
                </c:pt>
                <c:pt idx="1723">
                  <c:v>511.02</c:v>
                </c:pt>
                <c:pt idx="1724">
                  <c:v>511.01</c:v>
                </c:pt>
                <c:pt idx="1725">
                  <c:v>511.01</c:v>
                </c:pt>
                <c:pt idx="1726">
                  <c:v>511</c:v>
                </c:pt>
                <c:pt idx="1727">
                  <c:v>510.99</c:v>
                </c:pt>
                <c:pt idx="1728">
                  <c:v>510.98</c:v>
                </c:pt>
                <c:pt idx="1729">
                  <c:v>510.99</c:v>
                </c:pt>
                <c:pt idx="1730">
                  <c:v>510.99</c:v>
                </c:pt>
                <c:pt idx="1731">
                  <c:v>510.99</c:v>
                </c:pt>
                <c:pt idx="1732">
                  <c:v>510.98</c:v>
                </c:pt>
                <c:pt idx="1733">
                  <c:v>510.97</c:v>
                </c:pt>
                <c:pt idx="1734">
                  <c:v>510.97</c:v>
                </c:pt>
                <c:pt idx="1735">
                  <c:v>510.96</c:v>
                </c:pt>
                <c:pt idx="1736">
                  <c:v>510.95</c:v>
                </c:pt>
                <c:pt idx="1737">
                  <c:v>510.94</c:v>
                </c:pt>
                <c:pt idx="1738">
                  <c:v>510.94</c:v>
                </c:pt>
                <c:pt idx="1739">
                  <c:v>510.93</c:v>
                </c:pt>
                <c:pt idx="1740">
                  <c:v>510.92</c:v>
                </c:pt>
                <c:pt idx="1741">
                  <c:v>510.91</c:v>
                </c:pt>
                <c:pt idx="1742">
                  <c:v>510.9</c:v>
                </c:pt>
                <c:pt idx="1743">
                  <c:v>510.9</c:v>
                </c:pt>
                <c:pt idx="1744">
                  <c:v>510.89</c:v>
                </c:pt>
                <c:pt idx="1745">
                  <c:v>510.88</c:v>
                </c:pt>
                <c:pt idx="1746">
                  <c:v>510.87</c:v>
                </c:pt>
                <c:pt idx="1747">
                  <c:v>510.86</c:v>
                </c:pt>
                <c:pt idx="1748">
                  <c:v>510.85</c:v>
                </c:pt>
                <c:pt idx="1749">
                  <c:v>510.85</c:v>
                </c:pt>
                <c:pt idx="1750">
                  <c:v>510.84</c:v>
                </c:pt>
                <c:pt idx="1751">
                  <c:v>510.84</c:v>
                </c:pt>
                <c:pt idx="1752">
                  <c:v>510.83</c:v>
                </c:pt>
                <c:pt idx="1753">
                  <c:v>510.82</c:v>
                </c:pt>
                <c:pt idx="1754">
                  <c:v>510.81</c:v>
                </c:pt>
                <c:pt idx="1755">
                  <c:v>510.8</c:v>
                </c:pt>
                <c:pt idx="1756">
                  <c:v>510.79</c:v>
                </c:pt>
                <c:pt idx="1757">
                  <c:v>510.78</c:v>
                </c:pt>
                <c:pt idx="1758">
                  <c:v>510.77</c:v>
                </c:pt>
                <c:pt idx="1759">
                  <c:v>510.76</c:v>
                </c:pt>
                <c:pt idx="1760">
                  <c:v>510.75</c:v>
                </c:pt>
                <c:pt idx="1761">
                  <c:v>510.74</c:v>
                </c:pt>
                <c:pt idx="1762">
                  <c:v>510.73</c:v>
                </c:pt>
                <c:pt idx="1763">
                  <c:v>510.72</c:v>
                </c:pt>
                <c:pt idx="1764">
                  <c:v>510.72</c:v>
                </c:pt>
                <c:pt idx="1765">
                  <c:v>510.71</c:v>
                </c:pt>
                <c:pt idx="1766">
                  <c:v>510.7</c:v>
                </c:pt>
                <c:pt idx="1767">
                  <c:v>510.69</c:v>
                </c:pt>
                <c:pt idx="1768">
                  <c:v>510.68</c:v>
                </c:pt>
                <c:pt idx="1769">
                  <c:v>510.67</c:v>
                </c:pt>
                <c:pt idx="1770">
                  <c:v>510.66</c:v>
                </c:pt>
                <c:pt idx="1771">
                  <c:v>510.65</c:v>
                </c:pt>
                <c:pt idx="1772">
                  <c:v>510.64</c:v>
                </c:pt>
                <c:pt idx="1773">
                  <c:v>510.63</c:v>
                </c:pt>
                <c:pt idx="1774">
                  <c:v>510.62</c:v>
                </c:pt>
                <c:pt idx="1775">
                  <c:v>510.61</c:v>
                </c:pt>
                <c:pt idx="1776">
                  <c:v>510.6</c:v>
                </c:pt>
                <c:pt idx="1777">
                  <c:v>510.59</c:v>
                </c:pt>
                <c:pt idx="1778">
                  <c:v>510.58</c:v>
                </c:pt>
                <c:pt idx="1779">
                  <c:v>510.57</c:v>
                </c:pt>
                <c:pt idx="1780">
                  <c:v>510.56</c:v>
                </c:pt>
                <c:pt idx="1781">
                  <c:v>510.55</c:v>
                </c:pt>
                <c:pt idx="1782">
                  <c:v>510.54</c:v>
                </c:pt>
                <c:pt idx="1783">
                  <c:v>510.53</c:v>
                </c:pt>
                <c:pt idx="1784">
                  <c:v>510.52</c:v>
                </c:pt>
                <c:pt idx="1785">
                  <c:v>510.51</c:v>
                </c:pt>
                <c:pt idx="1786">
                  <c:v>510.5</c:v>
                </c:pt>
                <c:pt idx="1787">
                  <c:v>510.49</c:v>
                </c:pt>
                <c:pt idx="1788">
                  <c:v>510.48</c:v>
                </c:pt>
                <c:pt idx="1789">
                  <c:v>510.47</c:v>
                </c:pt>
                <c:pt idx="1790">
                  <c:v>510.46</c:v>
                </c:pt>
                <c:pt idx="1791">
                  <c:v>510.45</c:v>
                </c:pt>
                <c:pt idx="1792">
                  <c:v>510.45</c:v>
                </c:pt>
                <c:pt idx="1793">
                  <c:v>510.44</c:v>
                </c:pt>
                <c:pt idx="1794">
                  <c:v>510.43</c:v>
                </c:pt>
                <c:pt idx="1795">
                  <c:v>510.42</c:v>
                </c:pt>
                <c:pt idx="1796">
                  <c:v>510.41</c:v>
                </c:pt>
                <c:pt idx="1797">
                  <c:v>510.4</c:v>
                </c:pt>
                <c:pt idx="1798">
                  <c:v>510.39</c:v>
                </c:pt>
                <c:pt idx="1799">
                  <c:v>510.38</c:v>
                </c:pt>
                <c:pt idx="1800">
                  <c:v>510.37</c:v>
                </c:pt>
                <c:pt idx="1801">
                  <c:v>510.36</c:v>
                </c:pt>
                <c:pt idx="1802">
                  <c:v>510.35</c:v>
                </c:pt>
                <c:pt idx="1803">
                  <c:v>510.35</c:v>
                </c:pt>
                <c:pt idx="1804">
                  <c:v>510.34</c:v>
                </c:pt>
                <c:pt idx="1805">
                  <c:v>510.33</c:v>
                </c:pt>
                <c:pt idx="1806">
                  <c:v>510.32</c:v>
                </c:pt>
                <c:pt idx="1807">
                  <c:v>510.31</c:v>
                </c:pt>
                <c:pt idx="1808">
                  <c:v>510.3</c:v>
                </c:pt>
                <c:pt idx="1809">
                  <c:v>510.3</c:v>
                </c:pt>
                <c:pt idx="1810">
                  <c:v>510.29</c:v>
                </c:pt>
                <c:pt idx="1811">
                  <c:v>510.28</c:v>
                </c:pt>
                <c:pt idx="1812">
                  <c:v>510.27</c:v>
                </c:pt>
                <c:pt idx="1813">
                  <c:v>510.26</c:v>
                </c:pt>
                <c:pt idx="1814">
                  <c:v>510.26</c:v>
                </c:pt>
                <c:pt idx="1815">
                  <c:v>510.25</c:v>
                </c:pt>
                <c:pt idx="1816">
                  <c:v>510.24</c:v>
                </c:pt>
                <c:pt idx="1817">
                  <c:v>510.23</c:v>
                </c:pt>
                <c:pt idx="1818">
                  <c:v>510.23</c:v>
                </c:pt>
                <c:pt idx="1819">
                  <c:v>510.22</c:v>
                </c:pt>
                <c:pt idx="1820">
                  <c:v>510.21</c:v>
                </c:pt>
                <c:pt idx="1821">
                  <c:v>510.2</c:v>
                </c:pt>
                <c:pt idx="1822">
                  <c:v>510.2</c:v>
                </c:pt>
                <c:pt idx="1823">
                  <c:v>510.19</c:v>
                </c:pt>
                <c:pt idx="1824">
                  <c:v>510.18</c:v>
                </c:pt>
                <c:pt idx="1825">
                  <c:v>510.17</c:v>
                </c:pt>
                <c:pt idx="1826">
                  <c:v>510.16</c:v>
                </c:pt>
                <c:pt idx="1827">
                  <c:v>510.15</c:v>
                </c:pt>
                <c:pt idx="1828">
                  <c:v>510.14</c:v>
                </c:pt>
                <c:pt idx="1829">
                  <c:v>510.14</c:v>
                </c:pt>
                <c:pt idx="1830">
                  <c:v>510.13</c:v>
                </c:pt>
                <c:pt idx="1831">
                  <c:v>510.12</c:v>
                </c:pt>
                <c:pt idx="1832">
                  <c:v>510.11</c:v>
                </c:pt>
                <c:pt idx="1833">
                  <c:v>510.1</c:v>
                </c:pt>
                <c:pt idx="1834">
                  <c:v>510.09</c:v>
                </c:pt>
                <c:pt idx="1835">
                  <c:v>510.09</c:v>
                </c:pt>
                <c:pt idx="1836">
                  <c:v>510.08</c:v>
                </c:pt>
                <c:pt idx="1837">
                  <c:v>510.07</c:v>
                </c:pt>
                <c:pt idx="1838">
                  <c:v>510.06</c:v>
                </c:pt>
                <c:pt idx="1839">
                  <c:v>510.05</c:v>
                </c:pt>
                <c:pt idx="1840">
                  <c:v>510.05</c:v>
                </c:pt>
                <c:pt idx="1841">
                  <c:v>510.04</c:v>
                </c:pt>
                <c:pt idx="1842">
                  <c:v>510.03</c:v>
                </c:pt>
                <c:pt idx="1843">
                  <c:v>510.03</c:v>
                </c:pt>
                <c:pt idx="1844">
                  <c:v>510.02</c:v>
                </c:pt>
                <c:pt idx="1845">
                  <c:v>510.01</c:v>
                </c:pt>
                <c:pt idx="1846">
                  <c:v>510.01</c:v>
                </c:pt>
                <c:pt idx="1847">
                  <c:v>510</c:v>
                </c:pt>
                <c:pt idx="1848">
                  <c:v>509.99</c:v>
                </c:pt>
                <c:pt idx="1849">
                  <c:v>509.98</c:v>
                </c:pt>
                <c:pt idx="1850">
                  <c:v>509.98</c:v>
                </c:pt>
                <c:pt idx="1851">
                  <c:v>509.97</c:v>
                </c:pt>
                <c:pt idx="1852">
                  <c:v>509.96</c:v>
                </c:pt>
                <c:pt idx="1853">
                  <c:v>509.95</c:v>
                </c:pt>
                <c:pt idx="1854">
                  <c:v>509.95</c:v>
                </c:pt>
                <c:pt idx="1855">
                  <c:v>509.94</c:v>
                </c:pt>
                <c:pt idx="1856">
                  <c:v>509.93</c:v>
                </c:pt>
                <c:pt idx="1857">
                  <c:v>509.92</c:v>
                </c:pt>
                <c:pt idx="1858">
                  <c:v>509.92</c:v>
                </c:pt>
                <c:pt idx="1859">
                  <c:v>509.91</c:v>
                </c:pt>
                <c:pt idx="1860">
                  <c:v>509.9</c:v>
                </c:pt>
                <c:pt idx="1861">
                  <c:v>509.9</c:v>
                </c:pt>
                <c:pt idx="1862">
                  <c:v>509.89</c:v>
                </c:pt>
                <c:pt idx="1863">
                  <c:v>509.88</c:v>
                </c:pt>
                <c:pt idx="1864">
                  <c:v>509.87</c:v>
                </c:pt>
                <c:pt idx="1865">
                  <c:v>509.87</c:v>
                </c:pt>
                <c:pt idx="1866">
                  <c:v>509.86</c:v>
                </c:pt>
                <c:pt idx="1867">
                  <c:v>509.85</c:v>
                </c:pt>
                <c:pt idx="1868">
                  <c:v>509.85</c:v>
                </c:pt>
                <c:pt idx="1869">
                  <c:v>509.84</c:v>
                </c:pt>
                <c:pt idx="1870">
                  <c:v>509.84</c:v>
                </c:pt>
                <c:pt idx="1871">
                  <c:v>509.83</c:v>
                </c:pt>
                <c:pt idx="1872">
                  <c:v>509.82</c:v>
                </c:pt>
                <c:pt idx="1873">
                  <c:v>509.82</c:v>
                </c:pt>
                <c:pt idx="1874">
                  <c:v>509.81</c:v>
                </c:pt>
                <c:pt idx="1875">
                  <c:v>509.8</c:v>
                </c:pt>
                <c:pt idx="1876">
                  <c:v>509.8</c:v>
                </c:pt>
                <c:pt idx="1877">
                  <c:v>509.79</c:v>
                </c:pt>
                <c:pt idx="1878">
                  <c:v>509.79</c:v>
                </c:pt>
                <c:pt idx="1879">
                  <c:v>509.78</c:v>
                </c:pt>
                <c:pt idx="1880">
                  <c:v>509.78</c:v>
                </c:pt>
                <c:pt idx="1881">
                  <c:v>509.77</c:v>
                </c:pt>
                <c:pt idx="1882">
                  <c:v>509.77</c:v>
                </c:pt>
                <c:pt idx="1883">
                  <c:v>509.76</c:v>
                </c:pt>
                <c:pt idx="1884">
                  <c:v>509.75</c:v>
                </c:pt>
                <c:pt idx="1885">
                  <c:v>509.75</c:v>
                </c:pt>
                <c:pt idx="1886">
                  <c:v>509.74</c:v>
                </c:pt>
                <c:pt idx="1887">
                  <c:v>509.74</c:v>
                </c:pt>
                <c:pt idx="1888">
                  <c:v>509.73</c:v>
                </c:pt>
                <c:pt idx="1889">
                  <c:v>509.73</c:v>
                </c:pt>
                <c:pt idx="1890">
                  <c:v>509.72</c:v>
                </c:pt>
                <c:pt idx="1891">
                  <c:v>509.72</c:v>
                </c:pt>
                <c:pt idx="1892">
                  <c:v>509.71</c:v>
                </c:pt>
                <c:pt idx="1893">
                  <c:v>509.71</c:v>
                </c:pt>
                <c:pt idx="1894">
                  <c:v>509.7</c:v>
                </c:pt>
                <c:pt idx="1895">
                  <c:v>509.7</c:v>
                </c:pt>
                <c:pt idx="1896">
                  <c:v>509.69</c:v>
                </c:pt>
                <c:pt idx="1897">
                  <c:v>509.69</c:v>
                </c:pt>
                <c:pt idx="1898">
                  <c:v>509.68</c:v>
                </c:pt>
                <c:pt idx="1899">
                  <c:v>509.68</c:v>
                </c:pt>
                <c:pt idx="1900">
                  <c:v>509.67</c:v>
                </c:pt>
                <c:pt idx="1901">
                  <c:v>509.67</c:v>
                </c:pt>
                <c:pt idx="1902">
                  <c:v>509.66</c:v>
                </c:pt>
                <c:pt idx="1903">
                  <c:v>509.66</c:v>
                </c:pt>
                <c:pt idx="1904">
                  <c:v>509.65</c:v>
                </c:pt>
                <c:pt idx="1905">
                  <c:v>509.65</c:v>
                </c:pt>
                <c:pt idx="1906">
                  <c:v>509.64</c:v>
                </c:pt>
                <c:pt idx="1907">
                  <c:v>509.64</c:v>
                </c:pt>
                <c:pt idx="1908">
                  <c:v>509.63</c:v>
                </c:pt>
                <c:pt idx="1909">
                  <c:v>509.63</c:v>
                </c:pt>
                <c:pt idx="1910">
                  <c:v>509.62</c:v>
                </c:pt>
                <c:pt idx="1911">
                  <c:v>509.62</c:v>
                </c:pt>
                <c:pt idx="1912">
                  <c:v>509.61</c:v>
                </c:pt>
                <c:pt idx="1913">
                  <c:v>509.61</c:v>
                </c:pt>
                <c:pt idx="1914">
                  <c:v>509.6</c:v>
                </c:pt>
                <c:pt idx="1915">
                  <c:v>509.6</c:v>
                </c:pt>
                <c:pt idx="1916">
                  <c:v>509.59</c:v>
                </c:pt>
                <c:pt idx="1917">
                  <c:v>509.58</c:v>
                </c:pt>
                <c:pt idx="1918">
                  <c:v>509.58</c:v>
                </c:pt>
                <c:pt idx="1919">
                  <c:v>509.57</c:v>
                </c:pt>
                <c:pt idx="1920">
                  <c:v>509.57</c:v>
                </c:pt>
                <c:pt idx="1921">
                  <c:v>509.56</c:v>
                </c:pt>
                <c:pt idx="1922">
                  <c:v>509.56</c:v>
                </c:pt>
                <c:pt idx="1923">
                  <c:v>509.55</c:v>
                </c:pt>
                <c:pt idx="1924">
                  <c:v>509.55</c:v>
                </c:pt>
                <c:pt idx="1925">
                  <c:v>509.54</c:v>
                </c:pt>
                <c:pt idx="1926">
                  <c:v>509.54</c:v>
                </c:pt>
                <c:pt idx="1927">
                  <c:v>509.53</c:v>
                </c:pt>
                <c:pt idx="1928">
                  <c:v>509.53</c:v>
                </c:pt>
                <c:pt idx="1929">
                  <c:v>509.52</c:v>
                </c:pt>
                <c:pt idx="1930">
                  <c:v>509.52</c:v>
                </c:pt>
                <c:pt idx="1931">
                  <c:v>509.51</c:v>
                </c:pt>
                <c:pt idx="1932">
                  <c:v>509.51</c:v>
                </c:pt>
                <c:pt idx="1933">
                  <c:v>509.5</c:v>
                </c:pt>
                <c:pt idx="1934">
                  <c:v>509.5</c:v>
                </c:pt>
                <c:pt idx="1935">
                  <c:v>509.49</c:v>
                </c:pt>
                <c:pt idx="1936">
                  <c:v>509.49</c:v>
                </c:pt>
                <c:pt idx="1937">
                  <c:v>509.48</c:v>
                </c:pt>
                <c:pt idx="1938">
                  <c:v>509.48</c:v>
                </c:pt>
                <c:pt idx="1939">
                  <c:v>509.47</c:v>
                </c:pt>
                <c:pt idx="1940">
                  <c:v>509.47</c:v>
                </c:pt>
                <c:pt idx="1941">
                  <c:v>509.46</c:v>
                </c:pt>
                <c:pt idx="1942">
                  <c:v>509.46</c:v>
                </c:pt>
                <c:pt idx="1943">
                  <c:v>509.45</c:v>
                </c:pt>
                <c:pt idx="1944">
                  <c:v>509.45</c:v>
                </c:pt>
                <c:pt idx="1945">
                  <c:v>509.44</c:v>
                </c:pt>
                <c:pt idx="1946">
                  <c:v>509.44</c:v>
                </c:pt>
                <c:pt idx="1947">
                  <c:v>509.43</c:v>
                </c:pt>
                <c:pt idx="1948">
                  <c:v>509.43</c:v>
                </c:pt>
                <c:pt idx="1949">
                  <c:v>509.42</c:v>
                </c:pt>
                <c:pt idx="1950">
                  <c:v>509.42</c:v>
                </c:pt>
                <c:pt idx="1951">
                  <c:v>509.41</c:v>
                </c:pt>
                <c:pt idx="1952">
                  <c:v>509.41</c:v>
                </c:pt>
                <c:pt idx="1953">
                  <c:v>509.4</c:v>
                </c:pt>
                <c:pt idx="1954">
                  <c:v>509.4</c:v>
                </c:pt>
                <c:pt idx="1955">
                  <c:v>509.39</c:v>
                </c:pt>
                <c:pt idx="1956">
                  <c:v>509.39</c:v>
                </c:pt>
                <c:pt idx="1957">
                  <c:v>509.39</c:v>
                </c:pt>
                <c:pt idx="1958">
                  <c:v>509.38</c:v>
                </c:pt>
                <c:pt idx="1959">
                  <c:v>509.38</c:v>
                </c:pt>
                <c:pt idx="1960">
                  <c:v>509.37</c:v>
                </c:pt>
                <c:pt idx="1961">
                  <c:v>509.37</c:v>
                </c:pt>
                <c:pt idx="1962">
                  <c:v>509.36</c:v>
                </c:pt>
                <c:pt idx="1963">
                  <c:v>509.36</c:v>
                </c:pt>
                <c:pt idx="1964">
                  <c:v>509.35</c:v>
                </c:pt>
                <c:pt idx="1965">
                  <c:v>509.35</c:v>
                </c:pt>
                <c:pt idx="1966">
                  <c:v>509.34</c:v>
                </c:pt>
                <c:pt idx="1967">
                  <c:v>509.34</c:v>
                </c:pt>
                <c:pt idx="1968">
                  <c:v>509.33</c:v>
                </c:pt>
                <c:pt idx="1969">
                  <c:v>509.33</c:v>
                </c:pt>
                <c:pt idx="1970">
                  <c:v>509.32</c:v>
                </c:pt>
                <c:pt idx="1971">
                  <c:v>509.32</c:v>
                </c:pt>
                <c:pt idx="1972">
                  <c:v>509.31</c:v>
                </c:pt>
                <c:pt idx="1973">
                  <c:v>509.31</c:v>
                </c:pt>
                <c:pt idx="1974">
                  <c:v>509.3</c:v>
                </c:pt>
                <c:pt idx="1975">
                  <c:v>509.3</c:v>
                </c:pt>
                <c:pt idx="1976">
                  <c:v>509.29</c:v>
                </c:pt>
                <c:pt idx="1977">
                  <c:v>509.29</c:v>
                </c:pt>
                <c:pt idx="1978">
                  <c:v>509.28</c:v>
                </c:pt>
                <c:pt idx="1979">
                  <c:v>509.26</c:v>
                </c:pt>
                <c:pt idx="1980">
                  <c:v>509.25</c:v>
                </c:pt>
                <c:pt idx="1981">
                  <c:v>509.24</c:v>
                </c:pt>
                <c:pt idx="1982">
                  <c:v>509.24</c:v>
                </c:pt>
                <c:pt idx="1983">
                  <c:v>509.23</c:v>
                </c:pt>
                <c:pt idx="1984">
                  <c:v>509.22</c:v>
                </c:pt>
                <c:pt idx="1985">
                  <c:v>509.22</c:v>
                </c:pt>
                <c:pt idx="1986">
                  <c:v>509.21</c:v>
                </c:pt>
                <c:pt idx="1987">
                  <c:v>509.21</c:v>
                </c:pt>
                <c:pt idx="1988">
                  <c:v>509.2</c:v>
                </c:pt>
                <c:pt idx="1989">
                  <c:v>509.2</c:v>
                </c:pt>
                <c:pt idx="1990">
                  <c:v>509.19</c:v>
                </c:pt>
                <c:pt idx="1991">
                  <c:v>509.19</c:v>
                </c:pt>
                <c:pt idx="1992">
                  <c:v>509.18</c:v>
                </c:pt>
                <c:pt idx="1993">
                  <c:v>509.17</c:v>
                </c:pt>
                <c:pt idx="1994">
                  <c:v>509.17</c:v>
                </c:pt>
                <c:pt idx="1995">
                  <c:v>509.16</c:v>
                </c:pt>
                <c:pt idx="1996">
                  <c:v>509.16</c:v>
                </c:pt>
                <c:pt idx="1997">
                  <c:v>509.15</c:v>
                </c:pt>
                <c:pt idx="1998">
                  <c:v>509.15</c:v>
                </c:pt>
                <c:pt idx="1999">
                  <c:v>509.14</c:v>
                </c:pt>
                <c:pt idx="2000">
                  <c:v>509.14</c:v>
                </c:pt>
                <c:pt idx="2001">
                  <c:v>509.13</c:v>
                </c:pt>
                <c:pt idx="2002">
                  <c:v>509.12</c:v>
                </c:pt>
                <c:pt idx="2003">
                  <c:v>509.12</c:v>
                </c:pt>
                <c:pt idx="2004">
                  <c:v>509.11</c:v>
                </c:pt>
                <c:pt idx="2005">
                  <c:v>509.11</c:v>
                </c:pt>
                <c:pt idx="2006">
                  <c:v>509.1</c:v>
                </c:pt>
                <c:pt idx="2007">
                  <c:v>509.1</c:v>
                </c:pt>
                <c:pt idx="2008">
                  <c:v>509.09</c:v>
                </c:pt>
                <c:pt idx="2009">
                  <c:v>509.09</c:v>
                </c:pt>
                <c:pt idx="2010">
                  <c:v>509.08</c:v>
                </c:pt>
                <c:pt idx="2011">
                  <c:v>509.07</c:v>
                </c:pt>
                <c:pt idx="2012">
                  <c:v>509.07</c:v>
                </c:pt>
                <c:pt idx="2013">
                  <c:v>509.06</c:v>
                </c:pt>
                <c:pt idx="2014">
                  <c:v>509.06</c:v>
                </c:pt>
                <c:pt idx="2015">
                  <c:v>509.05</c:v>
                </c:pt>
                <c:pt idx="2016">
                  <c:v>509.05</c:v>
                </c:pt>
                <c:pt idx="2017">
                  <c:v>509.04</c:v>
                </c:pt>
                <c:pt idx="2018">
                  <c:v>509.04</c:v>
                </c:pt>
                <c:pt idx="2019">
                  <c:v>509.03</c:v>
                </c:pt>
                <c:pt idx="2020">
                  <c:v>509.03</c:v>
                </c:pt>
                <c:pt idx="2021">
                  <c:v>509.02</c:v>
                </c:pt>
                <c:pt idx="2022">
                  <c:v>509.02</c:v>
                </c:pt>
                <c:pt idx="2023">
                  <c:v>509.01</c:v>
                </c:pt>
                <c:pt idx="2024">
                  <c:v>509.01</c:v>
                </c:pt>
                <c:pt idx="2025">
                  <c:v>509</c:v>
                </c:pt>
                <c:pt idx="2026">
                  <c:v>509</c:v>
                </c:pt>
                <c:pt idx="2027">
                  <c:v>508.99</c:v>
                </c:pt>
                <c:pt idx="2028">
                  <c:v>508.99</c:v>
                </c:pt>
                <c:pt idx="2029">
                  <c:v>508.98</c:v>
                </c:pt>
                <c:pt idx="2030">
                  <c:v>508.98</c:v>
                </c:pt>
                <c:pt idx="2031">
                  <c:v>508.98</c:v>
                </c:pt>
                <c:pt idx="2032">
                  <c:v>508.97</c:v>
                </c:pt>
                <c:pt idx="2033">
                  <c:v>508.97</c:v>
                </c:pt>
                <c:pt idx="2034">
                  <c:v>508.96</c:v>
                </c:pt>
                <c:pt idx="2035">
                  <c:v>508.96</c:v>
                </c:pt>
                <c:pt idx="2036">
                  <c:v>508.95</c:v>
                </c:pt>
                <c:pt idx="2037">
                  <c:v>508.95</c:v>
                </c:pt>
                <c:pt idx="2038">
                  <c:v>508.94</c:v>
                </c:pt>
                <c:pt idx="2039">
                  <c:v>508.94</c:v>
                </c:pt>
                <c:pt idx="2040">
                  <c:v>508.93</c:v>
                </c:pt>
                <c:pt idx="2041">
                  <c:v>508.93</c:v>
                </c:pt>
                <c:pt idx="2042">
                  <c:v>508.93</c:v>
                </c:pt>
                <c:pt idx="2043">
                  <c:v>508.92</c:v>
                </c:pt>
                <c:pt idx="2044">
                  <c:v>508.92</c:v>
                </c:pt>
                <c:pt idx="2045">
                  <c:v>508.91</c:v>
                </c:pt>
                <c:pt idx="2046">
                  <c:v>508.91</c:v>
                </c:pt>
                <c:pt idx="2047">
                  <c:v>508.9</c:v>
                </c:pt>
                <c:pt idx="2048">
                  <c:v>508.9</c:v>
                </c:pt>
                <c:pt idx="2049">
                  <c:v>508.89</c:v>
                </c:pt>
                <c:pt idx="2050">
                  <c:v>508.89</c:v>
                </c:pt>
                <c:pt idx="2051">
                  <c:v>508.89</c:v>
                </c:pt>
                <c:pt idx="2052">
                  <c:v>508.88</c:v>
                </c:pt>
                <c:pt idx="2053">
                  <c:v>508.88</c:v>
                </c:pt>
                <c:pt idx="2054">
                  <c:v>508.87</c:v>
                </c:pt>
                <c:pt idx="2055">
                  <c:v>508.87</c:v>
                </c:pt>
                <c:pt idx="2056">
                  <c:v>508.86</c:v>
                </c:pt>
                <c:pt idx="2057">
                  <c:v>508.86</c:v>
                </c:pt>
                <c:pt idx="2058">
                  <c:v>508.85</c:v>
                </c:pt>
                <c:pt idx="2059">
                  <c:v>508.85</c:v>
                </c:pt>
                <c:pt idx="2060">
                  <c:v>508.84</c:v>
                </c:pt>
                <c:pt idx="2061">
                  <c:v>508.84</c:v>
                </c:pt>
                <c:pt idx="2062">
                  <c:v>508.84</c:v>
                </c:pt>
                <c:pt idx="2063">
                  <c:v>508.83</c:v>
                </c:pt>
                <c:pt idx="2064">
                  <c:v>508.83</c:v>
                </c:pt>
                <c:pt idx="2065">
                  <c:v>508.82</c:v>
                </c:pt>
                <c:pt idx="2066">
                  <c:v>508.82</c:v>
                </c:pt>
                <c:pt idx="2067">
                  <c:v>508.81</c:v>
                </c:pt>
                <c:pt idx="2068">
                  <c:v>508.81</c:v>
                </c:pt>
                <c:pt idx="2069">
                  <c:v>508.81</c:v>
                </c:pt>
                <c:pt idx="2070">
                  <c:v>508.8</c:v>
                </c:pt>
                <c:pt idx="2071">
                  <c:v>508.8</c:v>
                </c:pt>
                <c:pt idx="2072">
                  <c:v>508.79</c:v>
                </c:pt>
                <c:pt idx="2073">
                  <c:v>508.79</c:v>
                </c:pt>
                <c:pt idx="2074">
                  <c:v>508.79</c:v>
                </c:pt>
                <c:pt idx="2075">
                  <c:v>508.78</c:v>
                </c:pt>
                <c:pt idx="2076">
                  <c:v>508.78</c:v>
                </c:pt>
                <c:pt idx="2077">
                  <c:v>508.77</c:v>
                </c:pt>
                <c:pt idx="2078">
                  <c:v>508.77</c:v>
                </c:pt>
                <c:pt idx="2079">
                  <c:v>508.76</c:v>
                </c:pt>
                <c:pt idx="2080">
                  <c:v>508.76</c:v>
                </c:pt>
                <c:pt idx="2081">
                  <c:v>508.76</c:v>
                </c:pt>
                <c:pt idx="2082">
                  <c:v>508.75</c:v>
                </c:pt>
                <c:pt idx="2083">
                  <c:v>508.75</c:v>
                </c:pt>
                <c:pt idx="2084">
                  <c:v>508.74</c:v>
                </c:pt>
                <c:pt idx="2085">
                  <c:v>508.74</c:v>
                </c:pt>
                <c:pt idx="2086">
                  <c:v>508.74</c:v>
                </c:pt>
                <c:pt idx="2087">
                  <c:v>508.73</c:v>
                </c:pt>
                <c:pt idx="2088">
                  <c:v>508.73</c:v>
                </c:pt>
                <c:pt idx="2089">
                  <c:v>508.72</c:v>
                </c:pt>
                <c:pt idx="2090">
                  <c:v>508.72</c:v>
                </c:pt>
                <c:pt idx="2091">
                  <c:v>508.72</c:v>
                </c:pt>
                <c:pt idx="2092">
                  <c:v>508.71</c:v>
                </c:pt>
                <c:pt idx="2093">
                  <c:v>508.71</c:v>
                </c:pt>
                <c:pt idx="2094">
                  <c:v>508.7</c:v>
                </c:pt>
                <c:pt idx="2095">
                  <c:v>508.7</c:v>
                </c:pt>
                <c:pt idx="2096">
                  <c:v>508.7</c:v>
                </c:pt>
                <c:pt idx="2097">
                  <c:v>508.69</c:v>
                </c:pt>
                <c:pt idx="2098">
                  <c:v>508.69</c:v>
                </c:pt>
                <c:pt idx="2099">
                  <c:v>508.68</c:v>
                </c:pt>
                <c:pt idx="2100">
                  <c:v>508.68</c:v>
                </c:pt>
                <c:pt idx="2101">
                  <c:v>508.68</c:v>
                </c:pt>
                <c:pt idx="2102">
                  <c:v>508.67</c:v>
                </c:pt>
                <c:pt idx="2103">
                  <c:v>508.67</c:v>
                </c:pt>
                <c:pt idx="2104">
                  <c:v>508.66</c:v>
                </c:pt>
                <c:pt idx="2105">
                  <c:v>508.66</c:v>
                </c:pt>
                <c:pt idx="2106">
                  <c:v>508.66</c:v>
                </c:pt>
                <c:pt idx="2107">
                  <c:v>508.65</c:v>
                </c:pt>
                <c:pt idx="2108">
                  <c:v>508.65</c:v>
                </c:pt>
                <c:pt idx="2109">
                  <c:v>508.65</c:v>
                </c:pt>
                <c:pt idx="2110">
                  <c:v>508.64</c:v>
                </c:pt>
                <c:pt idx="2111">
                  <c:v>508.64</c:v>
                </c:pt>
                <c:pt idx="2112">
                  <c:v>508.64</c:v>
                </c:pt>
                <c:pt idx="2113">
                  <c:v>508.63</c:v>
                </c:pt>
                <c:pt idx="2114">
                  <c:v>508.63</c:v>
                </c:pt>
                <c:pt idx="2115">
                  <c:v>508.63</c:v>
                </c:pt>
                <c:pt idx="2116">
                  <c:v>508.62</c:v>
                </c:pt>
                <c:pt idx="2117">
                  <c:v>508.62</c:v>
                </c:pt>
                <c:pt idx="2118">
                  <c:v>508.62</c:v>
                </c:pt>
                <c:pt idx="2119">
                  <c:v>508.61</c:v>
                </c:pt>
                <c:pt idx="2120">
                  <c:v>508.61</c:v>
                </c:pt>
                <c:pt idx="2121">
                  <c:v>508.61</c:v>
                </c:pt>
                <c:pt idx="2122">
                  <c:v>508.6</c:v>
                </c:pt>
                <c:pt idx="2123">
                  <c:v>508.6</c:v>
                </c:pt>
                <c:pt idx="2124">
                  <c:v>508.61</c:v>
                </c:pt>
                <c:pt idx="2125">
                  <c:v>508.6</c:v>
                </c:pt>
                <c:pt idx="2126">
                  <c:v>508.6</c:v>
                </c:pt>
                <c:pt idx="2127">
                  <c:v>508.6</c:v>
                </c:pt>
                <c:pt idx="2128">
                  <c:v>508.6</c:v>
                </c:pt>
                <c:pt idx="2129">
                  <c:v>508.59</c:v>
                </c:pt>
                <c:pt idx="2130">
                  <c:v>508.59</c:v>
                </c:pt>
                <c:pt idx="2131">
                  <c:v>508.59</c:v>
                </c:pt>
                <c:pt idx="2132">
                  <c:v>508.58</c:v>
                </c:pt>
                <c:pt idx="2133">
                  <c:v>508.58</c:v>
                </c:pt>
                <c:pt idx="2134">
                  <c:v>508.58</c:v>
                </c:pt>
                <c:pt idx="2135">
                  <c:v>508.57</c:v>
                </c:pt>
                <c:pt idx="2136">
                  <c:v>508.57</c:v>
                </c:pt>
                <c:pt idx="2137">
                  <c:v>508.57</c:v>
                </c:pt>
                <c:pt idx="2138">
                  <c:v>508.57</c:v>
                </c:pt>
                <c:pt idx="2139">
                  <c:v>508.56</c:v>
                </c:pt>
                <c:pt idx="2140">
                  <c:v>508.56</c:v>
                </c:pt>
                <c:pt idx="2141">
                  <c:v>508.56</c:v>
                </c:pt>
                <c:pt idx="2142">
                  <c:v>508.55</c:v>
                </c:pt>
                <c:pt idx="2143">
                  <c:v>508.55</c:v>
                </c:pt>
                <c:pt idx="2144">
                  <c:v>508.55</c:v>
                </c:pt>
                <c:pt idx="2145">
                  <c:v>508.54</c:v>
                </c:pt>
                <c:pt idx="2146">
                  <c:v>508.54</c:v>
                </c:pt>
                <c:pt idx="2147">
                  <c:v>508.54</c:v>
                </c:pt>
                <c:pt idx="2148">
                  <c:v>508.53</c:v>
                </c:pt>
                <c:pt idx="2149">
                  <c:v>508.53</c:v>
                </c:pt>
                <c:pt idx="2150">
                  <c:v>508.53</c:v>
                </c:pt>
                <c:pt idx="2151">
                  <c:v>508.52</c:v>
                </c:pt>
                <c:pt idx="2152">
                  <c:v>508.52</c:v>
                </c:pt>
                <c:pt idx="2153">
                  <c:v>508.52</c:v>
                </c:pt>
                <c:pt idx="2154">
                  <c:v>508.51</c:v>
                </c:pt>
                <c:pt idx="2155">
                  <c:v>508.51</c:v>
                </c:pt>
                <c:pt idx="2156">
                  <c:v>508.51</c:v>
                </c:pt>
                <c:pt idx="2157">
                  <c:v>508.51</c:v>
                </c:pt>
                <c:pt idx="2158">
                  <c:v>508.5</c:v>
                </c:pt>
                <c:pt idx="2159">
                  <c:v>508.5</c:v>
                </c:pt>
                <c:pt idx="2160">
                  <c:v>508.5</c:v>
                </c:pt>
                <c:pt idx="2161">
                  <c:v>508.49</c:v>
                </c:pt>
                <c:pt idx="2162">
                  <c:v>508.49</c:v>
                </c:pt>
                <c:pt idx="2163">
                  <c:v>508.49</c:v>
                </c:pt>
                <c:pt idx="2164">
                  <c:v>508.48</c:v>
                </c:pt>
                <c:pt idx="2165">
                  <c:v>508.48</c:v>
                </c:pt>
                <c:pt idx="2166">
                  <c:v>508.48</c:v>
                </c:pt>
                <c:pt idx="2167">
                  <c:v>508.48</c:v>
                </c:pt>
                <c:pt idx="2168">
                  <c:v>508.47</c:v>
                </c:pt>
                <c:pt idx="2169">
                  <c:v>508.47</c:v>
                </c:pt>
                <c:pt idx="2170">
                  <c:v>508.47</c:v>
                </c:pt>
                <c:pt idx="2171">
                  <c:v>508.46</c:v>
                </c:pt>
                <c:pt idx="2172">
                  <c:v>508.46</c:v>
                </c:pt>
                <c:pt idx="2173">
                  <c:v>508.46</c:v>
                </c:pt>
                <c:pt idx="2174">
                  <c:v>508.46</c:v>
                </c:pt>
                <c:pt idx="2175">
                  <c:v>508.45</c:v>
                </c:pt>
                <c:pt idx="2176">
                  <c:v>508.45</c:v>
                </c:pt>
                <c:pt idx="2177">
                  <c:v>508.45</c:v>
                </c:pt>
                <c:pt idx="2178">
                  <c:v>508.44</c:v>
                </c:pt>
                <c:pt idx="2179">
                  <c:v>508.44</c:v>
                </c:pt>
                <c:pt idx="2180">
                  <c:v>508.44</c:v>
                </c:pt>
                <c:pt idx="2181">
                  <c:v>508.44</c:v>
                </c:pt>
                <c:pt idx="2182">
                  <c:v>508.43</c:v>
                </c:pt>
                <c:pt idx="2183">
                  <c:v>508.43</c:v>
                </c:pt>
                <c:pt idx="2184">
                  <c:v>508.43</c:v>
                </c:pt>
                <c:pt idx="2185">
                  <c:v>508.43</c:v>
                </c:pt>
                <c:pt idx="2186">
                  <c:v>508.42</c:v>
                </c:pt>
                <c:pt idx="2187">
                  <c:v>508.42</c:v>
                </c:pt>
                <c:pt idx="2188">
                  <c:v>508.42</c:v>
                </c:pt>
                <c:pt idx="2189">
                  <c:v>508.42</c:v>
                </c:pt>
                <c:pt idx="2190">
                  <c:v>508.41</c:v>
                </c:pt>
                <c:pt idx="2191">
                  <c:v>508.41</c:v>
                </c:pt>
                <c:pt idx="2192">
                  <c:v>508.41</c:v>
                </c:pt>
                <c:pt idx="2193">
                  <c:v>508.41</c:v>
                </c:pt>
                <c:pt idx="2194">
                  <c:v>508.4</c:v>
                </c:pt>
                <c:pt idx="2195">
                  <c:v>508.4</c:v>
                </c:pt>
                <c:pt idx="2196">
                  <c:v>508.4</c:v>
                </c:pt>
                <c:pt idx="2197">
                  <c:v>508.4</c:v>
                </c:pt>
                <c:pt idx="2198">
                  <c:v>508.39</c:v>
                </c:pt>
                <c:pt idx="2199">
                  <c:v>508.39</c:v>
                </c:pt>
                <c:pt idx="2200">
                  <c:v>508.39</c:v>
                </c:pt>
                <c:pt idx="2201">
                  <c:v>508.39</c:v>
                </c:pt>
                <c:pt idx="2202">
                  <c:v>508.38</c:v>
                </c:pt>
                <c:pt idx="2203">
                  <c:v>508.38</c:v>
                </c:pt>
                <c:pt idx="2204">
                  <c:v>508.38</c:v>
                </c:pt>
                <c:pt idx="2205">
                  <c:v>508.38</c:v>
                </c:pt>
                <c:pt idx="2206">
                  <c:v>508.37</c:v>
                </c:pt>
                <c:pt idx="2207">
                  <c:v>508.37</c:v>
                </c:pt>
                <c:pt idx="2208">
                  <c:v>508.37</c:v>
                </c:pt>
                <c:pt idx="2209">
                  <c:v>508.37</c:v>
                </c:pt>
                <c:pt idx="2210">
                  <c:v>508.36</c:v>
                </c:pt>
                <c:pt idx="2211">
                  <c:v>508.36</c:v>
                </c:pt>
                <c:pt idx="2212">
                  <c:v>508.36</c:v>
                </c:pt>
                <c:pt idx="2213">
                  <c:v>508.36</c:v>
                </c:pt>
                <c:pt idx="2214">
                  <c:v>508.36</c:v>
                </c:pt>
                <c:pt idx="2215">
                  <c:v>508.36</c:v>
                </c:pt>
                <c:pt idx="2216">
                  <c:v>508.35</c:v>
                </c:pt>
                <c:pt idx="2217">
                  <c:v>508.35</c:v>
                </c:pt>
                <c:pt idx="2218">
                  <c:v>508.35</c:v>
                </c:pt>
                <c:pt idx="2219">
                  <c:v>508.35</c:v>
                </c:pt>
                <c:pt idx="2220">
                  <c:v>508.35</c:v>
                </c:pt>
                <c:pt idx="2221">
                  <c:v>508.35</c:v>
                </c:pt>
                <c:pt idx="2222">
                  <c:v>508.35</c:v>
                </c:pt>
                <c:pt idx="2223">
                  <c:v>508.34</c:v>
                </c:pt>
                <c:pt idx="2224">
                  <c:v>508.34</c:v>
                </c:pt>
                <c:pt idx="2225">
                  <c:v>508.34</c:v>
                </c:pt>
                <c:pt idx="2226">
                  <c:v>508.34</c:v>
                </c:pt>
                <c:pt idx="2227">
                  <c:v>508.34</c:v>
                </c:pt>
                <c:pt idx="2228">
                  <c:v>508.34</c:v>
                </c:pt>
                <c:pt idx="2229">
                  <c:v>508.34</c:v>
                </c:pt>
                <c:pt idx="2230">
                  <c:v>508.33</c:v>
                </c:pt>
                <c:pt idx="2231">
                  <c:v>508.33</c:v>
                </c:pt>
                <c:pt idx="2232">
                  <c:v>508.33</c:v>
                </c:pt>
                <c:pt idx="2233">
                  <c:v>508.33</c:v>
                </c:pt>
                <c:pt idx="2234">
                  <c:v>508.33</c:v>
                </c:pt>
                <c:pt idx="2235">
                  <c:v>508.32</c:v>
                </c:pt>
                <c:pt idx="2236">
                  <c:v>508.32</c:v>
                </c:pt>
                <c:pt idx="2237">
                  <c:v>508.32</c:v>
                </c:pt>
                <c:pt idx="2238">
                  <c:v>508.32</c:v>
                </c:pt>
                <c:pt idx="2239">
                  <c:v>508.32</c:v>
                </c:pt>
                <c:pt idx="2240">
                  <c:v>508.31</c:v>
                </c:pt>
                <c:pt idx="2241">
                  <c:v>508.31</c:v>
                </c:pt>
                <c:pt idx="2242">
                  <c:v>508.31</c:v>
                </c:pt>
                <c:pt idx="2243">
                  <c:v>508.31</c:v>
                </c:pt>
                <c:pt idx="2244">
                  <c:v>508.31</c:v>
                </c:pt>
                <c:pt idx="2245">
                  <c:v>508.3</c:v>
                </c:pt>
                <c:pt idx="2246">
                  <c:v>508.3</c:v>
                </c:pt>
                <c:pt idx="2247">
                  <c:v>508.3</c:v>
                </c:pt>
                <c:pt idx="2248">
                  <c:v>508.3</c:v>
                </c:pt>
                <c:pt idx="2249">
                  <c:v>508.3</c:v>
                </c:pt>
                <c:pt idx="2250">
                  <c:v>508.29</c:v>
                </c:pt>
                <c:pt idx="2251">
                  <c:v>508.29</c:v>
                </c:pt>
                <c:pt idx="2252">
                  <c:v>508.29</c:v>
                </c:pt>
                <c:pt idx="2253">
                  <c:v>508.29</c:v>
                </c:pt>
                <c:pt idx="2254">
                  <c:v>508.29</c:v>
                </c:pt>
                <c:pt idx="2255">
                  <c:v>508.28</c:v>
                </c:pt>
                <c:pt idx="2256">
                  <c:v>508.28</c:v>
                </c:pt>
                <c:pt idx="2257">
                  <c:v>508.28</c:v>
                </c:pt>
                <c:pt idx="2258">
                  <c:v>508.28</c:v>
                </c:pt>
                <c:pt idx="2259">
                  <c:v>508.28</c:v>
                </c:pt>
                <c:pt idx="2260">
                  <c:v>508.28</c:v>
                </c:pt>
                <c:pt idx="2261">
                  <c:v>508.27</c:v>
                </c:pt>
                <c:pt idx="2262">
                  <c:v>508.27</c:v>
                </c:pt>
                <c:pt idx="2263">
                  <c:v>508.27</c:v>
                </c:pt>
                <c:pt idx="2264">
                  <c:v>508.27</c:v>
                </c:pt>
                <c:pt idx="2265">
                  <c:v>508.27</c:v>
                </c:pt>
                <c:pt idx="2266">
                  <c:v>508.27</c:v>
                </c:pt>
                <c:pt idx="2267">
                  <c:v>508.26</c:v>
                </c:pt>
                <c:pt idx="2268">
                  <c:v>508.26</c:v>
                </c:pt>
                <c:pt idx="2269">
                  <c:v>508.26</c:v>
                </c:pt>
                <c:pt idx="2270">
                  <c:v>508.26</c:v>
                </c:pt>
                <c:pt idx="2271">
                  <c:v>508.26</c:v>
                </c:pt>
                <c:pt idx="2272">
                  <c:v>508.26</c:v>
                </c:pt>
                <c:pt idx="2273">
                  <c:v>508.25</c:v>
                </c:pt>
                <c:pt idx="2274">
                  <c:v>508.25</c:v>
                </c:pt>
                <c:pt idx="2275">
                  <c:v>508.25</c:v>
                </c:pt>
                <c:pt idx="2276">
                  <c:v>508.25</c:v>
                </c:pt>
                <c:pt idx="2277">
                  <c:v>508.25</c:v>
                </c:pt>
                <c:pt idx="2278">
                  <c:v>508.24</c:v>
                </c:pt>
                <c:pt idx="2279">
                  <c:v>508.24</c:v>
                </c:pt>
                <c:pt idx="2280">
                  <c:v>508.24</c:v>
                </c:pt>
                <c:pt idx="2281">
                  <c:v>508.24</c:v>
                </c:pt>
                <c:pt idx="2282">
                  <c:v>508.23</c:v>
                </c:pt>
                <c:pt idx="2283">
                  <c:v>508.23</c:v>
                </c:pt>
                <c:pt idx="2284">
                  <c:v>508.23</c:v>
                </c:pt>
                <c:pt idx="2285">
                  <c:v>508.23</c:v>
                </c:pt>
                <c:pt idx="2286">
                  <c:v>508.23</c:v>
                </c:pt>
                <c:pt idx="2287">
                  <c:v>508.22</c:v>
                </c:pt>
                <c:pt idx="2288">
                  <c:v>508.22</c:v>
                </c:pt>
                <c:pt idx="2289">
                  <c:v>508.22</c:v>
                </c:pt>
                <c:pt idx="2290">
                  <c:v>508.22</c:v>
                </c:pt>
                <c:pt idx="2291">
                  <c:v>508.21</c:v>
                </c:pt>
                <c:pt idx="2292">
                  <c:v>508.21</c:v>
                </c:pt>
                <c:pt idx="2293">
                  <c:v>508.21</c:v>
                </c:pt>
                <c:pt idx="2294">
                  <c:v>508.21</c:v>
                </c:pt>
                <c:pt idx="2295">
                  <c:v>508.21</c:v>
                </c:pt>
                <c:pt idx="2296">
                  <c:v>508.2</c:v>
                </c:pt>
                <c:pt idx="2297">
                  <c:v>508.2</c:v>
                </c:pt>
                <c:pt idx="2298">
                  <c:v>508.2</c:v>
                </c:pt>
                <c:pt idx="2299">
                  <c:v>508.2</c:v>
                </c:pt>
                <c:pt idx="2300">
                  <c:v>508.2</c:v>
                </c:pt>
                <c:pt idx="2301">
                  <c:v>508.19</c:v>
                </c:pt>
                <c:pt idx="2302">
                  <c:v>508.19</c:v>
                </c:pt>
                <c:pt idx="2303">
                  <c:v>508.19</c:v>
                </c:pt>
                <c:pt idx="2304">
                  <c:v>508.19</c:v>
                </c:pt>
                <c:pt idx="2305">
                  <c:v>508.19</c:v>
                </c:pt>
                <c:pt idx="2306">
                  <c:v>508.19</c:v>
                </c:pt>
                <c:pt idx="2307">
                  <c:v>508.18</c:v>
                </c:pt>
                <c:pt idx="2308">
                  <c:v>508.18</c:v>
                </c:pt>
                <c:pt idx="2309">
                  <c:v>508.18</c:v>
                </c:pt>
                <c:pt idx="2310">
                  <c:v>508.18</c:v>
                </c:pt>
                <c:pt idx="2311">
                  <c:v>508.18</c:v>
                </c:pt>
                <c:pt idx="2312">
                  <c:v>508.18</c:v>
                </c:pt>
                <c:pt idx="2313">
                  <c:v>508.18</c:v>
                </c:pt>
                <c:pt idx="2314">
                  <c:v>508.17</c:v>
                </c:pt>
                <c:pt idx="2315">
                  <c:v>508.17</c:v>
                </c:pt>
                <c:pt idx="2316">
                  <c:v>508.17</c:v>
                </c:pt>
                <c:pt idx="2317">
                  <c:v>508.17</c:v>
                </c:pt>
                <c:pt idx="2318">
                  <c:v>508.16</c:v>
                </c:pt>
                <c:pt idx="2319">
                  <c:v>508.16</c:v>
                </c:pt>
                <c:pt idx="2320">
                  <c:v>508.16</c:v>
                </c:pt>
                <c:pt idx="2321">
                  <c:v>508.16</c:v>
                </c:pt>
                <c:pt idx="2322">
                  <c:v>508.16</c:v>
                </c:pt>
                <c:pt idx="2323">
                  <c:v>508.15</c:v>
                </c:pt>
                <c:pt idx="2324">
                  <c:v>508.15</c:v>
                </c:pt>
                <c:pt idx="2325">
                  <c:v>508.15</c:v>
                </c:pt>
                <c:pt idx="2326">
                  <c:v>508.15</c:v>
                </c:pt>
                <c:pt idx="2327">
                  <c:v>508.14</c:v>
                </c:pt>
                <c:pt idx="2328">
                  <c:v>508.14</c:v>
                </c:pt>
                <c:pt idx="2329">
                  <c:v>508.14</c:v>
                </c:pt>
                <c:pt idx="2330">
                  <c:v>508.14</c:v>
                </c:pt>
                <c:pt idx="2331">
                  <c:v>508.13</c:v>
                </c:pt>
                <c:pt idx="2332">
                  <c:v>508.13</c:v>
                </c:pt>
                <c:pt idx="2333">
                  <c:v>508.13</c:v>
                </c:pt>
                <c:pt idx="2334">
                  <c:v>508.13</c:v>
                </c:pt>
                <c:pt idx="2335">
                  <c:v>508.13</c:v>
                </c:pt>
                <c:pt idx="2336">
                  <c:v>508.12</c:v>
                </c:pt>
                <c:pt idx="2337">
                  <c:v>508.12</c:v>
                </c:pt>
                <c:pt idx="2338">
                  <c:v>508.12</c:v>
                </c:pt>
                <c:pt idx="2339">
                  <c:v>508.12</c:v>
                </c:pt>
                <c:pt idx="2340">
                  <c:v>508.11</c:v>
                </c:pt>
                <c:pt idx="2341">
                  <c:v>508.11</c:v>
                </c:pt>
                <c:pt idx="2342">
                  <c:v>508.11</c:v>
                </c:pt>
                <c:pt idx="2343">
                  <c:v>508.11</c:v>
                </c:pt>
                <c:pt idx="2344">
                  <c:v>508.11</c:v>
                </c:pt>
                <c:pt idx="2345">
                  <c:v>508.1</c:v>
                </c:pt>
                <c:pt idx="2346">
                  <c:v>508.1</c:v>
                </c:pt>
                <c:pt idx="2347">
                  <c:v>508.1</c:v>
                </c:pt>
                <c:pt idx="2348">
                  <c:v>508.1</c:v>
                </c:pt>
                <c:pt idx="2349">
                  <c:v>508.1</c:v>
                </c:pt>
                <c:pt idx="2350">
                  <c:v>508.09</c:v>
                </c:pt>
                <c:pt idx="2351">
                  <c:v>508.09</c:v>
                </c:pt>
                <c:pt idx="2352">
                  <c:v>508.09</c:v>
                </c:pt>
                <c:pt idx="2353">
                  <c:v>508.09</c:v>
                </c:pt>
                <c:pt idx="2354">
                  <c:v>508.09</c:v>
                </c:pt>
                <c:pt idx="2355">
                  <c:v>508.08</c:v>
                </c:pt>
                <c:pt idx="2356">
                  <c:v>508.08</c:v>
                </c:pt>
                <c:pt idx="2357">
                  <c:v>508.08</c:v>
                </c:pt>
                <c:pt idx="2358">
                  <c:v>508.08</c:v>
                </c:pt>
                <c:pt idx="2359">
                  <c:v>508.08</c:v>
                </c:pt>
                <c:pt idx="2360">
                  <c:v>508.08</c:v>
                </c:pt>
                <c:pt idx="2361">
                  <c:v>508.07</c:v>
                </c:pt>
                <c:pt idx="2362">
                  <c:v>508.07</c:v>
                </c:pt>
                <c:pt idx="2363">
                  <c:v>508.07</c:v>
                </c:pt>
                <c:pt idx="2364">
                  <c:v>508.07</c:v>
                </c:pt>
                <c:pt idx="2365">
                  <c:v>508.07</c:v>
                </c:pt>
                <c:pt idx="2366">
                  <c:v>508.06</c:v>
                </c:pt>
                <c:pt idx="2367">
                  <c:v>508.06</c:v>
                </c:pt>
                <c:pt idx="2368">
                  <c:v>508.06</c:v>
                </c:pt>
                <c:pt idx="2369">
                  <c:v>508.06</c:v>
                </c:pt>
                <c:pt idx="2370">
                  <c:v>508.06</c:v>
                </c:pt>
                <c:pt idx="2371">
                  <c:v>508.06</c:v>
                </c:pt>
                <c:pt idx="2372">
                  <c:v>508.05</c:v>
                </c:pt>
                <c:pt idx="2373">
                  <c:v>508.05</c:v>
                </c:pt>
                <c:pt idx="2374">
                  <c:v>508.05</c:v>
                </c:pt>
                <c:pt idx="2375">
                  <c:v>508.05</c:v>
                </c:pt>
                <c:pt idx="2376">
                  <c:v>508.05</c:v>
                </c:pt>
                <c:pt idx="2377">
                  <c:v>508.04</c:v>
                </c:pt>
                <c:pt idx="2378">
                  <c:v>508.04</c:v>
                </c:pt>
                <c:pt idx="2379">
                  <c:v>508.04</c:v>
                </c:pt>
                <c:pt idx="2380">
                  <c:v>508.04</c:v>
                </c:pt>
                <c:pt idx="2381">
                  <c:v>508.04</c:v>
                </c:pt>
                <c:pt idx="2382">
                  <c:v>508.04</c:v>
                </c:pt>
                <c:pt idx="2383">
                  <c:v>508.03</c:v>
                </c:pt>
                <c:pt idx="2384">
                  <c:v>508.03</c:v>
                </c:pt>
                <c:pt idx="2385">
                  <c:v>508.03</c:v>
                </c:pt>
                <c:pt idx="2386">
                  <c:v>508.03</c:v>
                </c:pt>
                <c:pt idx="2387">
                  <c:v>508.03</c:v>
                </c:pt>
                <c:pt idx="2388">
                  <c:v>508.03</c:v>
                </c:pt>
                <c:pt idx="2389">
                  <c:v>508.02</c:v>
                </c:pt>
                <c:pt idx="2390">
                  <c:v>508.02</c:v>
                </c:pt>
                <c:pt idx="2391">
                  <c:v>508.02</c:v>
                </c:pt>
                <c:pt idx="2392">
                  <c:v>508.02</c:v>
                </c:pt>
                <c:pt idx="2393">
                  <c:v>508.02</c:v>
                </c:pt>
                <c:pt idx="2394">
                  <c:v>508.02</c:v>
                </c:pt>
                <c:pt idx="2395">
                  <c:v>508.01</c:v>
                </c:pt>
                <c:pt idx="2396">
                  <c:v>508.01</c:v>
                </c:pt>
                <c:pt idx="2397">
                  <c:v>508.01</c:v>
                </c:pt>
                <c:pt idx="2398">
                  <c:v>508.01</c:v>
                </c:pt>
                <c:pt idx="2399">
                  <c:v>508.01</c:v>
                </c:pt>
                <c:pt idx="2400">
                  <c:v>508.01</c:v>
                </c:pt>
                <c:pt idx="2401">
                  <c:v>508</c:v>
                </c:pt>
                <c:pt idx="2402">
                  <c:v>508</c:v>
                </c:pt>
                <c:pt idx="2403">
                  <c:v>508</c:v>
                </c:pt>
                <c:pt idx="2404">
                  <c:v>508</c:v>
                </c:pt>
                <c:pt idx="2405">
                  <c:v>508</c:v>
                </c:pt>
                <c:pt idx="2406">
                  <c:v>508</c:v>
                </c:pt>
                <c:pt idx="2407">
                  <c:v>507.99</c:v>
                </c:pt>
                <c:pt idx="2408">
                  <c:v>507.99</c:v>
                </c:pt>
                <c:pt idx="2409">
                  <c:v>507.99</c:v>
                </c:pt>
                <c:pt idx="2410">
                  <c:v>507.99</c:v>
                </c:pt>
                <c:pt idx="2411">
                  <c:v>507.99</c:v>
                </c:pt>
                <c:pt idx="2412">
                  <c:v>507.99</c:v>
                </c:pt>
                <c:pt idx="2413">
                  <c:v>507.98</c:v>
                </c:pt>
                <c:pt idx="2414">
                  <c:v>507.98</c:v>
                </c:pt>
                <c:pt idx="2415">
                  <c:v>507.98</c:v>
                </c:pt>
                <c:pt idx="2416">
                  <c:v>507.98</c:v>
                </c:pt>
                <c:pt idx="2417">
                  <c:v>507.98</c:v>
                </c:pt>
                <c:pt idx="2418">
                  <c:v>507.98</c:v>
                </c:pt>
                <c:pt idx="2419">
                  <c:v>507.97</c:v>
                </c:pt>
                <c:pt idx="2420">
                  <c:v>507.97</c:v>
                </c:pt>
                <c:pt idx="2421">
                  <c:v>507.97</c:v>
                </c:pt>
                <c:pt idx="2422">
                  <c:v>507.97</c:v>
                </c:pt>
                <c:pt idx="2423">
                  <c:v>507.97</c:v>
                </c:pt>
                <c:pt idx="2424">
                  <c:v>507.97</c:v>
                </c:pt>
                <c:pt idx="2425">
                  <c:v>507.96</c:v>
                </c:pt>
                <c:pt idx="2426">
                  <c:v>507.96</c:v>
                </c:pt>
                <c:pt idx="2427">
                  <c:v>507.96</c:v>
                </c:pt>
                <c:pt idx="2428">
                  <c:v>507.96</c:v>
                </c:pt>
                <c:pt idx="2429">
                  <c:v>507.96</c:v>
                </c:pt>
                <c:pt idx="2430">
                  <c:v>507.96</c:v>
                </c:pt>
                <c:pt idx="2431">
                  <c:v>507.95</c:v>
                </c:pt>
                <c:pt idx="2432">
                  <c:v>507.95</c:v>
                </c:pt>
                <c:pt idx="2433">
                  <c:v>507.95</c:v>
                </c:pt>
                <c:pt idx="2434">
                  <c:v>507.95</c:v>
                </c:pt>
                <c:pt idx="2435">
                  <c:v>507.95</c:v>
                </c:pt>
                <c:pt idx="2436">
                  <c:v>507.95</c:v>
                </c:pt>
                <c:pt idx="2437">
                  <c:v>507.95</c:v>
                </c:pt>
                <c:pt idx="2438">
                  <c:v>507.94</c:v>
                </c:pt>
                <c:pt idx="2439">
                  <c:v>507.94</c:v>
                </c:pt>
                <c:pt idx="2440">
                  <c:v>507.94</c:v>
                </c:pt>
                <c:pt idx="2441">
                  <c:v>507.94</c:v>
                </c:pt>
                <c:pt idx="2442">
                  <c:v>507.94</c:v>
                </c:pt>
                <c:pt idx="2443">
                  <c:v>507.94</c:v>
                </c:pt>
                <c:pt idx="2444">
                  <c:v>507.94</c:v>
                </c:pt>
                <c:pt idx="2445">
                  <c:v>507.93</c:v>
                </c:pt>
                <c:pt idx="2446">
                  <c:v>507.93</c:v>
                </c:pt>
                <c:pt idx="2447">
                  <c:v>507.93</c:v>
                </c:pt>
                <c:pt idx="2448">
                  <c:v>507.93</c:v>
                </c:pt>
                <c:pt idx="2449">
                  <c:v>507.93</c:v>
                </c:pt>
                <c:pt idx="2450">
                  <c:v>507.93</c:v>
                </c:pt>
                <c:pt idx="2451">
                  <c:v>507.93</c:v>
                </c:pt>
                <c:pt idx="2452">
                  <c:v>507.92</c:v>
                </c:pt>
                <c:pt idx="2453">
                  <c:v>507.92</c:v>
                </c:pt>
                <c:pt idx="2454">
                  <c:v>507.92</c:v>
                </c:pt>
                <c:pt idx="2455">
                  <c:v>507.92</c:v>
                </c:pt>
                <c:pt idx="2456">
                  <c:v>507.92</c:v>
                </c:pt>
                <c:pt idx="2457">
                  <c:v>507.92</c:v>
                </c:pt>
                <c:pt idx="2458">
                  <c:v>507.92</c:v>
                </c:pt>
                <c:pt idx="2459">
                  <c:v>507.91</c:v>
                </c:pt>
                <c:pt idx="2460">
                  <c:v>507.91</c:v>
                </c:pt>
                <c:pt idx="2461">
                  <c:v>507.91</c:v>
                </c:pt>
                <c:pt idx="2462">
                  <c:v>507.91</c:v>
                </c:pt>
                <c:pt idx="2463">
                  <c:v>507.91</c:v>
                </c:pt>
                <c:pt idx="2464">
                  <c:v>507.91</c:v>
                </c:pt>
                <c:pt idx="2465">
                  <c:v>507.91</c:v>
                </c:pt>
                <c:pt idx="2466">
                  <c:v>507.91</c:v>
                </c:pt>
                <c:pt idx="2467">
                  <c:v>507.9</c:v>
                </c:pt>
                <c:pt idx="2468">
                  <c:v>507.9</c:v>
                </c:pt>
                <c:pt idx="2469">
                  <c:v>507.9</c:v>
                </c:pt>
                <c:pt idx="2470">
                  <c:v>507.9</c:v>
                </c:pt>
                <c:pt idx="2471">
                  <c:v>507.9</c:v>
                </c:pt>
                <c:pt idx="2472">
                  <c:v>507.9</c:v>
                </c:pt>
                <c:pt idx="2473">
                  <c:v>507.9</c:v>
                </c:pt>
                <c:pt idx="2474">
                  <c:v>507.9</c:v>
                </c:pt>
                <c:pt idx="2475">
                  <c:v>507.89</c:v>
                </c:pt>
                <c:pt idx="2476">
                  <c:v>507.89</c:v>
                </c:pt>
                <c:pt idx="2477">
                  <c:v>507.89</c:v>
                </c:pt>
                <c:pt idx="2478">
                  <c:v>507.89</c:v>
                </c:pt>
                <c:pt idx="2479">
                  <c:v>507.89</c:v>
                </c:pt>
                <c:pt idx="2480">
                  <c:v>507.89</c:v>
                </c:pt>
                <c:pt idx="2481">
                  <c:v>507.89</c:v>
                </c:pt>
                <c:pt idx="2482">
                  <c:v>507.89</c:v>
                </c:pt>
                <c:pt idx="2483">
                  <c:v>507.88</c:v>
                </c:pt>
                <c:pt idx="2484">
                  <c:v>507.88</c:v>
                </c:pt>
                <c:pt idx="2485">
                  <c:v>507.88</c:v>
                </c:pt>
                <c:pt idx="2486">
                  <c:v>507.88</c:v>
                </c:pt>
                <c:pt idx="2487">
                  <c:v>507.88</c:v>
                </c:pt>
                <c:pt idx="2488">
                  <c:v>507.88</c:v>
                </c:pt>
                <c:pt idx="2489">
                  <c:v>507.88</c:v>
                </c:pt>
                <c:pt idx="2490">
                  <c:v>507.88</c:v>
                </c:pt>
                <c:pt idx="2491">
                  <c:v>507.88</c:v>
                </c:pt>
                <c:pt idx="2492">
                  <c:v>507.87</c:v>
                </c:pt>
                <c:pt idx="2493">
                  <c:v>507.87</c:v>
                </c:pt>
                <c:pt idx="2494">
                  <c:v>507.87</c:v>
                </c:pt>
                <c:pt idx="2495">
                  <c:v>507.87</c:v>
                </c:pt>
                <c:pt idx="2496">
                  <c:v>507.87</c:v>
                </c:pt>
                <c:pt idx="2497">
                  <c:v>507.87</c:v>
                </c:pt>
                <c:pt idx="2498">
                  <c:v>507.87</c:v>
                </c:pt>
                <c:pt idx="2499">
                  <c:v>507.86</c:v>
                </c:pt>
                <c:pt idx="2500">
                  <c:v>507.86</c:v>
                </c:pt>
                <c:pt idx="2501">
                  <c:v>507.86</c:v>
                </c:pt>
                <c:pt idx="2502">
                  <c:v>507.86</c:v>
                </c:pt>
                <c:pt idx="2503">
                  <c:v>507.86</c:v>
                </c:pt>
                <c:pt idx="2504">
                  <c:v>507.86</c:v>
                </c:pt>
                <c:pt idx="2505">
                  <c:v>507.86</c:v>
                </c:pt>
                <c:pt idx="2506">
                  <c:v>507.86</c:v>
                </c:pt>
                <c:pt idx="2507">
                  <c:v>507.85</c:v>
                </c:pt>
                <c:pt idx="2508">
                  <c:v>507.85</c:v>
                </c:pt>
                <c:pt idx="2509">
                  <c:v>507.85</c:v>
                </c:pt>
                <c:pt idx="2510">
                  <c:v>507.85</c:v>
                </c:pt>
                <c:pt idx="2511">
                  <c:v>507.85</c:v>
                </c:pt>
                <c:pt idx="2512">
                  <c:v>507.85</c:v>
                </c:pt>
                <c:pt idx="2513">
                  <c:v>507.85</c:v>
                </c:pt>
                <c:pt idx="2514">
                  <c:v>507.84</c:v>
                </c:pt>
                <c:pt idx="2515">
                  <c:v>507.84</c:v>
                </c:pt>
                <c:pt idx="2516">
                  <c:v>507.84</c:v>
                </c:pt>
                <c:pt idx="2517">
                  <c:v>507.84</c:v>
                </c:pt>
                <c:pt idx="2518">
                  <c:v>507.84</c:v>
                </c:pt>
                <c:pt idx="2519">
                  <c:v>507.84</c:v>
                </c:pt>
                <c:pt idx="2520">
                  <c:v>507.84</c:v>
                </c:pt>
                <c:pt idx="2521">
                  <c:v>507.83</c:v>
                </c:pt>
                <c:pt idx="2522">
                  <c:v>507.83</c:v>
                </c:pt>
                <c:pt idx="2523">
                  <c:v>507.83</c:v>
                </c:pt>
                <c:pt idx="2524">
                  <c:v>507.83</c:v>
                </c:pt>
                <c:pt idx="2525">
                  <c:v>507.83</c:v>
                </c:pt>
                <c:pt idx="2526">
                  <c:v>507.83</c:v>
                </c:pt>
                <c:pt idx="2527">
                  <c:v>507.83</c:v>
                </c:pt>
                <c:pt idx="2528">
                  <c:v>507.83</c:v>
                </c:pt>
                <c:pt idx="2529">
                  <c:v>507.82</c:v>
                </c:pt>
                <c:pt idx="2530">
                  <c:v>507.82</c:v>
                </c:pt>
                <c:pt idx="2531">
                  <c:v>507.82</c:v>
                </c:pt>
                <c:pt idx="2532">
                  <c:v>507.82</c:v>
                </c:pt>
                <c:pt idx="2533">
                  <c:v>507.82</c:v>
                </c:pt>
                <c:pt idx="2534">
                  <c:v>507.82</c:v>
                </c:pt>
                <c:pt idx="2535">
                  <c:v>507.82</c:v>
                </c:pt>
                <c:pt idx="2536">
                  <c:v>507.82</c:v>
                </c:pt>
                <c:pt idx="2537">
                  <c:v>507.81</c:v>
                </c:pt>
                <c:pt idx="2538">
                  <c:v>507.81</c:v>
                </c:pt>
                <c:pt idx="2539">
                  <c:v>507.81</c:v>
                </c:pt>
                <c:pt idx="2540">
                  <c:v>507.81</c:v>
                </c:pt>
                <c:pt idx="2541">
                  <c:v>507.81</c:v>
                </c:pt>
                <c:pt idx="2542">
                  <c:v>507.81</c:v>
                </c:pt>
                <c:pt idx="2543">
                  <c:v>507.81</c:v>
                </c:pt>
                <c:pt idx="2544">
                  <c:v>507.81</c:v>
                </c:pt>
                <c:pt idx="2545">
                  <c:v>507.8</c:v>
                </c:pt>
                <c:pt idx="2546">
                  <c:v>507.8</c:v>
                </c:pt>
                <c:pt idx="2547">
                  <c:v>507.8</c:v>
                </c:pt>
                <c:pt idx="2548">
                  <c:v>507.8</c:v>
                </c:pt>
                <c:pt idx="2549">
                  <c:v>507.8</c:v>
                </c:pt>
                <c:pt idx="2550">
                  <c:v>507.8</c:v>
                </c:pt>
                <c:pt idx="2551">
                  <c:v>507.8</c:v>
                </c:pt>
                <c:pt idx="2552">
                  <c:v>507.8</c:v>
                </c:pt>
                <c:pt idx="2553">
                  <c:v>507.79</c:v>
                </c:pt>
                <c:pt idx="2554">
                  <c:v>507.79</c:v>
                </c:pt>
                <c:pt idx="2555">
                  <c:v>507.79</c:v>
                </c:pt>
                <c:pt idx="2556">
                  <c:v>507.79</c:v>
                </c:pt>
                <c:pt idx="2557">
                  <c:v>507.79</c:v>
                </c:pt>
                <c:pt idx="2558">
                  <c:v>507.79</c:v>
                </c:pt>
                <c:pt idx="2559">
                  <c:v>507.79</c:v>
                </c:pt>
                <c:pt idx="2560">
                  <c:v>507.79</c:v>
                </c:pt>
                <c:pt idx="2561">
                  <c:v>507.79</c:v>
                </c:pt>
                <c:pt idx="2562">
                  <c:v>507.78</c:v>
                </c:pt>
                <c:pt idx="2563">
                  <c:v>507.78</c:v>
                </c:pt>
                <c:pt idx="2564">
                  <c:v>507.78</c:v>
                </c:pt>
                <c:pt idx="2565">
                  <c:v>507.78</c:v>
                </c:pt>
                <c:pt idx="2566">
                  <c:v>507.78</c:v>
                </c:pt>
                <c:pt idx="2567">
                  <c:v>507.78</c:v>
                </c:pt>
                <c:pt idx="2568">
                  <c:v>507.78</c:v>
                </c:pt>
                <c:pt idx="2569">
                  <c:v>507.78</c:v>
                </c:pt>
                <c:pt idx="2570">
                  <c:v>507.78</c:v>
                </c:pt>
                <c:pt idx="2571">
                  <c:v>507.77</c:v>
                </c:pt>
                <c:pt idx="2572">
                  <c:v>507.77</c:v>
                </c:pt>
                <c:pt idx="2573">
                  <c:v>507.77</c:v>
                </c:pt>
                <c:pt idx="2574">
                  <c:v>507.77</c:v>
                </c:pt>
                <c:pt idx="2575">
                  <c:v>507.77</c:v>
                </c:pt>
                <c:pt idx="2576">
                  <c:v>507.77</c:v>
                </c:pt>
                <c:pt idx="2577">
                  <c:v>507.77</c:v>
                </c:pt>
                <c:pt idx="2578">
                  <c:v>507.77</c:v>
                </c:pt>
                <c:pt idx="2579">
                  <c:v>507.77</c:v>
                </c:pt>
                <c:pt idx="2580">
                  <c:v>507.76</c:v>
                </c:pt>
                <c:pt idx="2581">
                  <c:v>507.76</c:v>
                </c:pt>
                <c:pt idx="2582">
                  <c:v>507.76</c:v>
                </c:pt>
                <c:pt idx="2583">
                  <c:v>507.76</c:v>
                </c:pt>
                <c:pt idx="2584">
                  <c:v>507.76</c:v>
                </c:pt>
                <c:pt idx="2585">
                  <c:v>507.76</c:v>
                </c:pt>
                <c:pt idx="2586">
                  <c:v>507.76</c:v>
                </c:pt>
                <c:pt idx="2587">
                  <c:v>507.76</c:v>
                </c:pt>
                <c:pt idx="2588">
                  <c:v>507.76</c:v>
                </c:pt>
                <c:pt idx="2589">
                  <c:v>507.76</c:v>
                </c:pt>
                <c:pt idx="2590">
                  <c:v>507.75</c:v>
                </c:pt>
                <c:pt idx="2591">
                  <c:v>507.75</c:v>
                </c:pt>
                <c:pt idx="2592">
                  <c:v>507.75</c:v>
                </c:pt>
                <c:pt idx="2593">
                  <c:v>507.75</c:v>
                </c:pt>
                <c:pt idx="2594">
                  <c:v>507.75</c:v>
                </c:pt>
                <c:pt idx="2595">
                  <c:v>507.75</c:v>
                </c:pt>
                <c:pt idx="2596">
                  <c:v>507.75</c:v>
                </c:pt>
                <c:pt idx="2597">
                  <c:v>507.75</c:v>
                </c:pt>
                <c:pt idx="2598">
                  <c:v>507.75</c:v>
                </c:pt>
                <c:pt idx="2599">
                  <c:v>507.75</c:v>
                </c:pt>
                <c:pt idx="2600">
                  <c:v>507.74</c:v>
                </c:pt>
                <c:pt idx="2601">
                  <c:v>507.74</c:v>
                </c:pt>
                <c:pt idx="2602">
                  <c:v>507.74</c:v>
                </c:pt>
                <c:pt idx="2603">
                  <c:v>507.74</c:v>
                </c:pt>
                <c:pt idx="2604">
                  <c:v>507.74</c:v>
                </c:pt>
                <c:pt idx="2605">
                  <c:v>507.74</c:v>
                </c:pt>
                <c:pt idx="2606">
                  <c:v>507.74</c:v>
                </c:pt>
                <c:pt idx="2607">
                  <c:v>507.74</c:v>
                </c:pt>
                <c:pt idx="2608">
                  <c:v>507.74</c:v>
                </c:pt>
                <c:pt idx="2609">
                  <c:v>507.74</c:v>
                </c:pt>
                <c:pt idx="2610">
                  <c:v>507.73</c:v>
                </c:pt>
                <c:pt idx="2611">
                  <c:v>507.73</c:v>
                </c:pt>
                <c:pt idx="2612">
                  <c:v>507.73</c:v>
                </c:pt>
                <c:pt idx="2613">
                  <c:v>507.73</c:v>
                </c:pt>
                <c:pt idx="2614">
                  <c:v>507.73</c:v>
                </c:pt>
                <c:pt idx="2615">
                  <c:v>507.73</c:v>
                </c:pt>
                <c:pt idx="2616">
                  <c:v>507.73</c:v>
                </c:pt>
                <c:pt idx="2617">
                  <c:v>507.73</c:v>
                </c:pt>
                <c:pt idx="2618">
                  <c:v>507.73</c:v>
                </c:pt>
                <c:pt idx="2619">
                  <c:v>507.73</c:v>
                </c:pt>
                <c:pt idx="2620">
                  <c:v>507.73</c:v>
                </c:pt>
                <c:pt idx="2621">
                  <c:v>507.72</c:v>
                </c:pt>
                <c:pt idx="2622">
                  <c:v>507.72</c:v>
                </c:pt>
                <c:pt idx="2623">
                  <c:v>507.72</c:v>
                </c:pt>
                <c:pt idx="2624">
                  <c:v>507.72</c:v>
                </c:pt>
                <c:pt idx="2625">
                  <c:v>507.72</c:v>
                </c:pt>
                <c:pt idx="2626">
                  <c:v>507.72</c:v>
                </c:pt>
                <c:pt idx="2627">
                  <c:v>507.72</c:v>
                </c:pt>
                <c:pt idx="2628">
                  <c:v>507.72</c:v>
                </c:pt>
                <c:pt idx="2629">
                  <c:v>507.72</c:v>
                </c:pt>
                <c:pt idx="2630">
                  <c:v>507.72</c:v>
                </c:pt>
                <c:pt idx="2631">
                  <c:v>507.72</c:v>
                </c:pt>
                <c:pt idx="2632">
                  <c:v>507.71</c:v>
                </c:pt>
                <c:pt idx="2633">
                  <c:v>507.71</c:v>
                </c:pt>
                <c:pt idx="2634">
                  <c:v>507.71</c:v>
                </c:pt>
                <c:pt idx="2635">
                  <c:v>507.71</c:v>
                </c:pt>
                <c:pt idx="2636">
                  <c:v>507.71</c:v>
                </c:pt>
                <c:pt idx="2637">
                  <c:v>507.71</c:v>
                </c:pt>
                <c:pt idx="2638">
                  <c:v>507.71</c:v>
                </c:pt>
                <c:pt idx="2639">
                  <c:v>507.71</c:v>
                </c:pt>
                <c:pt idx="2640">
                  <c:v>507.71</c:v>
                </c:pt>
                <c:pt idx="2641">
                  <c:v>507.71</c:v>
                </c:pt>
                <c:pt idx="2642">
                  <c:v>507.71</c:v>
                </c:pt>
                <c:pt idx="2643">
                  <c:v>507.71</c:v>
                </c:pt>
                <c:pt idx="2644">
                  <c:v>507.7</c:v>
                </c:pt>
                <c:pt idx="2645">
                  <c:v>507.7</c:v>
                </c:pt>
                <c:pt idx="2646">
                  <c:v>507.7</c:v>
                </c:pt>
                <c:pt idx="2647">
                  <c:v>507.7</c:v>
                </c:pt>
                <c:pt idx="2648">
                  <c:v>507.7</c:v>
                </c:pt>
                <c:pt idx="2649">
                  <c:v>507.7</c:v>
                </c:pt>
                <c:pt idx="2650">
                  <c:v>507.7</c:v>
                </c:pt>
                <c:pt idx="2651">
                  <c:v>507.7</c:v>
                </c:pt>
                <c:pt idx="2652">
                  <c:v>507.7</c:v>
                </c:pt>
                <c:pt idx="2653">
                  <c:v>507.7</c:v>
                </c:pt>
                <c:pt idx="2654">
                  <c:v>507.7</c:v>
                </c:pt>
                <c:pt idx="2655">
                  <c:v>507.7</c:v>
                </c:pt>
                <c:pt idx="2656">
                  <c:v>507.69</c:v>
                </c:pt>
                <c:pt idx="2657">
                  <c:v>507.69</c:v>
                </c:pt>
                <c:pt idx="2658">
                  <c:v>507.69</c:v>
                </c:pt>
                <c:pt idx="2659">
                  <c:v>507.69</c:v>
                </c:pt>
                <c:pt idx="2660">
                  <c:v>507.69</c:v>
                </c:pt>
                <c:pt idx="2661">
                  <c:v>507.69</c:v>
                </c:pt>
                <c:pt idx="2662">
                  <c:v>507.69</c:v>
                </c:pt>
                <c:pt idx="2663">
                  <c:v>507.69</c:v>
                </c:pt>
                <c:pt idx="2664">
                  <c:v>507.69</c:v>
                </c:pt>
                <c:pt idx="2665">
                  <c:v>507.69</c:v>
                </c:pt>
                <c:pt idx="2666">
                  <c:v>507.69</c:v>
                </c:pt>
                <c:pt idx="2667">
                  <c:v>507.68</c:v>
                </c:pt>
                <c:pt idx="2668">
                  <c:v>507.68</c:v>
                </c:pt>
                <c:pt idx="2669">
                  <c:v>507.68</c:v>
                </c:pt>
                <c:pt idx="2670">
                  <c:v>507.68</c:v>
                </c:pt>
                <c:pt idx="2671">
                  <c:v>507.68</c:v>
                </c:pt>
                <c:pt idx="2672">
                  <c:v>507.68</c:v>
                </c:pt>
                <c:pt idx="2673">
                  <c:v>507.68</c:v>
                </c:pt>
                <c:pt idx="2674">
                  <c:v>507.68</c:v>
                </c:pt>
                <c:pt idx="2675">
                  <c:v>507.68</c:v>
                </c:pt>
                <c:pt idx="2676">
                  <c:v>507.68</c:v>
                </c:pt>
                <c:pt idx="2677">
                  <c:v>507.68</c:v>
                </c:pt>
                <c:pt idx="2678">
                  <c:v>507.67</c:v>
                </c:pt>
                <c:pt idx="2679">
                  <c:v>507.67</c:v>
                </c:pt>
                <c:pt idx="2680">
                  <c:v>507.67</c:v>
                </c:pt>
                <c:pt idx="2681">
                  <c:v>507.67</c:v>
                </c:pt>
                <c:pt idx="2682">
                  <c:v>507.67</c:v>
                </c:pt>
                <c:pt idx="2683">
                  <c:v>507.67</c:v>
                </c:pt>
                <c:pt idx="2684">
                  <c:v>507.67</c:v>
                </c:pt>
                <c:pt idx="2685">
                  <c:v>507.67</c:v>
                </c:pt>
                <c:pt idx="2686">
                  <c:v>507.67</c:v>
                </c:pt>
                <c:pt idx="2687">
                  <c:v>507.67</c:v>
                </c:pt>
                <c:pt idx="2688">
                  <c:v>507.67</c:v>
                </c:pt>
                <c:pt idx="2689">
                  <c:v>507.66</c:v>
                </c:pt>
                <c:pt idx="2690">
                  <c:v>507.66</c:v>
                </c:pt>
                <c:pt idx="2691">
                  <c:v>507.66</c:v>
                </c:pt>
                <c:pt idx="2692">
                  <c:v>507.66</c:v>
                </c:pt>
                <c:pt idx="2693">
                  <c:v>507.66</c:v>
                </c:pt>
                <c:pt idx="2694">
                  <c:v>507.66</c:v>
                </c:pt>
                <c:pt idx="2695">
                  <c:v>507.66</c:v>
                </c:pt>
                <c:pt idx="2696">
                  <c:v>507.66</c:v>
                </c:pt>
                <c:pt idx="2697">
                  <c:v>507.66</c:v>
                </c:pt>
                <c:pt idx="2698">
                  <c:v>507.66</c:v>
                </c:pt>
                <c:pt idx="2699">
                  <c:v>507.66</c:v>
                </c:pt>
                <c:pt idx="2700">
                  <c:v>507.65</c:v>
                </c:pt>
                <c:pt idx="2701">
                  <c:v>507.65</c:v>
                </c:pt>
                <c:pt idx="2702">
                  <c:v>507.65</c:v>
                </c:pt>
                <c:pt idx="2703">
                  <c:v>507.65</c:v>
                </c:pt>
                <c:pt idx="2704">
                  <c:v>507.65</c:v>
                </c:pt>
                <c:pt idx="2705">
                  <c:v>507.65</c:v>
                </c:pt>
                <c:pt idx="2706">
                  <c:v>507.65</c:v>
                </c:pt>
                <c:pt idx="2707">
                  <c:v>507.65</c:v>
                </c:pt>
                <c:pt idx="2708">
                  <c:v>507.65</c:v>
                </c:pt>
                <c:pt idx="2709">
                  <c:v>507.65</c:v>
                </c:pt>
                <c:pt idx="2710">
                  <c:v>507.65</c:v>
                </c:pt>
                <c:pt idx="2711">
                  <c:v>507.64</c:v>
                </c:pt>
                <c:pt idx="2712">
                  <c:v>507.64</c:v>
                </c:pt>
                <c:pt idx="2713">
                  <c:v>507.64</c:v>
                </c:pt>
                <c:pt idx="2714">
                  <c:v>507.64</c:v>
                </c:pt>
                <c:pt idx="2715">
                  <c:v>507.64</c:v>
                </c:pt>
                <c:pt idx="2716">
                  <c:v>507.64</c:v>
                </c:pt>
                <c:pt idx="2717">
                  <c:v>507.64</c:v>
                </c:pt>
                <c:pt idx="2718">
                  <c:v>507.64</c:v>
                </c:pt>
                <c:pt idx="2719">
                  <c:v>507.64</c:v>
                </c:pt>
                <c:pt idx="2720">
                  <c:v>507.64</c:v>
                </c:pt>
                <c:pt idx="2721">
                  <c:v>507.64</c:v>
                </c:pt>
                <c:pt idx="2722">
                  <c:v>507.64</c:v>
                </c:pt>
                <c:pt idx="2723">
                  <c:v>507.63</c:v>
                </c:pt>
                <c:pt idx="2724">
                  <c:v>507.63</c:v>
                </c:pt>
                <c:pt idx="2725">
                  <c:v>507.63</c:v>
                </c:pt>
                <c:pt idx="2726">
                  <c:v>507.63</c:v>
                </c:pt>
                <c:pt idx="2727">
                  <c:v>507.63</c:v>
                </c:pt>
                <c:pt idx="2728">
                  <c:v>507.63</c:v>
                </c:pt>
                <c:pt idx="2729">
                  <c:v>507.63</c:v>
                </c:pt>
                <c:pt idx="2730">
                  <c:v>507.63</c:v>
                </c:pt>
                <c:pt idx="2731">
                  <c:v>507.63</c:v>
                </c:pt>
                <c:pt idx="2732">
                  <c:v>507.63</c:v>
                </c:pt>
                <c:pt idx="2733">
                  <c:v>507.63</c:v>
                </c:pt>
                <c:pt idx="2734">
                  <c:v>507.63</c:v>
                </c:pt>
                <c:pt idx="2735">
                  <c:v>507.63</c:v>
                </c:pt>
                <c:pt idx="2736">
                  <c:v>507.62</c:v>
                </c:pt>
                <c:pt idx="2737">
                  <c:v>507.62</c:v>
                </c:pt>
                <c:pt idx="2738">
                  <c:v>507.62</c:v>
                </c:pt>
                <c:pt idx="2739">
                  <c:v>507.62</c:v>
                </c:pt>
                <c:pt idx="2740">
                  <c:v>507.62</c:v>
                </c:pt>
                <c:pt idx="2741">
                  <c:v>507.62</c:v>
                </c:pt>
                <c:pt idx="2742">
                  <c:v>507.62</c:v>
                </c:pt>
                <c:pt idx="2743">
                  <c:v>507.62</c:v>
                </c:pt>
                <c:pt idx="2744">
                  <c:v>507.62</c:v>
                </c:pt>
                <c:pt idx="2745">
                  <c:v>507.62</c:v>
                </c:pt>
                <c:pt idx="2746">
                  <c:v>507.62</c:v>
                </c:pt>
                <c:pt idx="2747">
                  <c:v>507.62</c:v>
                </c:pt>
                <c:pt idx="2748">
                  <c:v>507.61</c:v>
                </c:pt>
                <c:pt idx="2749">
                  <c:v>507.61</c:v>
                </c:pt>
                <c:pt idx="2750">
                  <c:v>507.61</c:v>
                </c:pt>
                <c:pt idx="2751">
                  <c:v>507.61</c:v>
                </c:pt>
                <c:pt idx="2752">
                  <c:v>507.61</c:v>
                </c:pt>
                <c:pt idx="2753">
                  <c:v>507.61</c:v>
                </c:pt>
                <c:pt idx="2754">
                  <c:v>507.61</c:v>
                </c:pt>
                <c:pt idx="2755">
                  <c:v>507.61</c:v>
                </c:pt>
                <c:pt idx="2756">
                  <c:v>507.61</c:v>
                </c:pt>
                <c:pt idx="2757">
                  <c:v>507.61</c:v>
                </c:pt>
                <c:pt idx="2758">
                  <c:v>507.61</c:v>
                </c:pt>
                <c:pt idx="2759">
                  <c:v>507.61</c:v>
                </c:pt>
                <c:pt idx="2760">
                  <c:v>507.61</c:v>
                </c:pt>
                <c:pt idx="2761">
                  <c:v>507.61</c:v>
                </c:pt>
                <c:pt idx="2762">
                  <c:v>507.6</c:v>
                </c:pt>
                <c:pt idx="2763">
                  <c:v>507.6</c:v>
                </c:pt>
                <c:pt idx="2764">
                  <c:v>507.6</c:v>
                </c:pt>
                <c:pt idx="2765">
                  <c:v>507.6</c:v>
                </c:pt>
                <c:pt idx="2766">
                  <c:v>507.6</c:v>
                </c:pt>
                <c:pt idx="2767">
                  <c:v>507.6</c:v>
                </c:pt>
                <c:pt idx="2768">
                  <c:v>507.6</c:v>
                </c:pt>
                <c:pt idx="2769">
                  <c:v>507.6</c:v>
                </c:pt>
                <c:pt idx="2770">
                  <c:v>507.6</c:v>
                </c:pt>
                <c:pt idx="2771">
                  <c:v>507.6</c:v>
                </c:pt>
                <c:pt idx="2772">
                  <c:v>507.6</c:v>
                </c:pt>
                <c:pt idx="2773">
                  <c:v>507.6</c:v>
                </c:pt>
                <c:pt idx="2774">
                  <c:v>507.6</c:v>
                </c:pt>
                <c:pt idx="2775">
                  <c:v>507.6</c:v>
                </c:pt>
                <c:pt idx="2776">
                  <c:v>507.59</c:v>
                </c:pt>
                <c:pt idx="2777">
                  <c:v>507.59</c:v>
                </c:pt>
                <c:pt idx="2778">
                  <c:v>507.59</c:v>
                </c:pt>
                <c:pt idx="2779">
                  <c:v>507.59</c:v>
                </c:pt>
                <c:pt idx="2780">
                  <c:v>507.59</c:v>
                </c:pt>
                <c:pt idx="2781">
                  <c:v>507.59</c:v>
                </c:pt>
                <c:pt idx="2782">
                  <c:v>507.59</c:v>
                </c:pt>
                <c:pt idx="2783">
                  <c:v>507.59</c:v>
                </c:pt>
                <c:pt idx="2784">
                  <c:v>507.59</c:v>
                </c:pt>
                <c:pt idx="2785">
                  <c:v>507.59</c:v>
                </c:pt>
                <c:pt idx="2786">
                  <c:v>507.59</c:v>
                </c:pt>
                <c:pt idx="2787">
                  <c:v>507.59</c:v>
                </c:pt>
                <c:pt idx="2788">
                  <c:v>507.59</c:v>
                </c:pt>
                <c:pt idx="2789">
                  <c:v>507.59</c:v>
                </c:pt>
                <c:pt idx="2790">
                  <c:v>507.59</c:v>
                </c:pt>
                <c:pt idx="2791">
                  <c:v>507.58</c:v>
                </c:pt>
                <c:pt idx="2792">
                  <c:v>507.58</c:v>
                </c:pt>
                <c:pt idx="2793">
                  <c:v>507.58</c:v>
                </c:pt>
                <c:pt idx="2794">
                  <c:v>507.58</c:v>
                </c:pt>
                <c:pt idx="2795">
                  <c:v>507.58</c:v>
                </c:pt>
                <c:pt idx="2796">
                  <c:v>507.58</c:v>
                </c:pt>
                <c:pt idx="2797">
                  <c:v>507.58</c:v>
                </c:pt>
                <c:pt idx="2798">
                  <c:v>507.58</c:v>
                </c:pt>
                <c:pt idx="2799">
                  <c:v>507.58</c:v>
                </c:pt>
                <c:pt idx="2800">
                  <c:v>507.58</c:v>
                </c:pt>
                <c:pt idx="2801">
                  <c:v>507.58</c:v>
                </c:pt>
                <c:pt idx="2802">
                  <c:v>507.58</c:v>
                </c:pt>
                <c:pt idx="2803">
                  <c:v>507.58</c:v>
                </c:pt>
                <c:pt idx="2804">
                  <c:v>507.58</c:v>
                </c:pt>
                <c:pt idx="2805">
                  <c:v>507.58</c:v>
                </c:pt>
                <c:pt idx="2806">
                  <c:v>507.57</c:v>
                </c:pt>
                <c:pt idx="2807">
                  <c:v>507.57</c:v>
                </c:pt>
                <c:pt idx="2808">
                  <c:v>507.57</c:v>
                </c:pt>
                <c:pt idx="2809">
                  <c:v>507.57</c:v>
                </c:pt>
                <c:pt idx="2810">
                  <c:v>507.57</c:v>
                </c:pt>
                <c:pt idx="2811">
                  <c:v>507.57</c:v>
                </c:pt>
                <c:pt idx="2812">
                  <c:v>507.57</c:v>
                </c:pt>
                <c:pt idx="2813">
                  <c:v>507.57</c:v>
                </c:pt>
                <c:pt idx="2814">
                  <c:v>507.57</c:v>
                </c:pt>
                <c:pt idx="2815">
                  <c:v>507.57</c:v>
                </c:pt>
                <c:pt idx="2816">
                  <c:v>507.57</c:v>
                </c:pt>
                <c:pt idx="2817">
                  <c:v>507.57</c:v>
                </c:pt>
                <c:pt idx="2818">
                  <c:v>507.57</c:v>
                </c:pt>
                <c:pt idx="2819">
                  <c:v>507.57</c:v>
                </c:pt>
                <c:pt idx="2820">
                  <c:v>507.57</c:v>
                </c:pt>
                <c:pt idx="2821">
                  <c:v>507.57</c:v>
                </c:pt>
                <c:pt idx="2822">
                  <c:v>507.56</c:v>
                </c:pt>
                <c:pt idx="2823">
                  <c:v>507.56</c:v>
                </c:pt>
                <c:pt idx="2824">
                  <c:v>507.56</c:v>
                </c:pt>
                <c:pt idx="2825">
                  <c:v>507.56</c:v>
                </c:pt>
                <c:pt idx="2826">
                  <c:v>507.56</c:v>
                </c:pt>
                <c:pt idx="2827">
                  <c:v>507.56</c:v>
                </c:pt>
                <c:pt idx="2828">
                  <c:v>507.56</c:v>
                </c:pt>
                <c:pt idx="2829">
                  <c:v>507.56</c:v>
                </c:pt>
                <c:pt idx="2830">
                  <c:v>507.56</c:v>
                </c:pt>
                <c:pt idx="2831">
                  <c:v>507.56</c:v>
                </c:pt>
                <c:pt idx="2832">
                  <c:v>507.56</c:v>
                </c:pt>
                <c:pt idx="2833">
                  <c:v>507.56</c:v>
                </c:pt>
                <c:pt idx="2834">
                  <c:v>507.56</c:v>
                </c:pt>
                <c:pt idx="2835">
                  <c:v>507.56</c:v>
                </c:pt>
                <c:pt idx="2836">
                  <c:v>507.56</c:v>
                </c:pt>
                <c:pt idx="2837">
                  <c:v>507.56</c:v>
                </c:pt>
                <c:pt idx="2838">
                  <c:v>507.55</c:v>
                </c:pt>
                <c:pt idx="2839">
                  <c:v>507.55</c:v>
                </c:pt>
                <c:pt idx="2840">
                  <c:v>507.55</c:v>
                </c:pt>
                <c:pt idx="2841">
                  <c:v>507.55</c:v>
                </c:pt>
                <c:pt idx="2842">
                  <c:v>507.55</c:v>
                </c:pt>
                <c:pt idx="2843">
                  <c:v>507.55</c:v>
                </c:pt>
                <c:pt idx="2844">
                  <c:v>507.55</c:v>
                </c:pt>
                <c:pt idx="2845">
                  <c:v>507.55</c:v>
                </c:pt>
                <c:pt idx="2846">
                  <c:v>507.55</c:v>
                </c:pt>
                <c:pt idx="2847">
                  <c:v>507.55</c:v>
                </c:pt>
                <c:pt idx="2848">
                  <c:v>507.55</c:v>
                </c:pt>
                <c:pt idx="2849">
                  <c:v>507.55</c:v>
                </c:pt>
                <c:pt idx="2850">
                  <c:v>507.55</c:v>
                </c:pt>
                <c:pt idx="2851">
                  <c:v>507.55</c:v>
                </c:pt>
                <c:pt idx="2852">
                  <c:v>507.55</c:v>
                </c:pt>
                <c:pt idx="2853">
                  <c:v>507.55</c:v>
                </c:pt>
                <c:pt idx="2854">
                  <c:v>507.55</c:v>
                </c:pt>
                <c:pt idx="2855">
                  <c:v>507.54</c:v>
                </c:pt>
                <c:pt idx="2856">
                  <c:v>507.54</c:v>
                </c:pt>
                <c:pt idx="2857">
                  <c:v>507.54</c:v>
                </c:pt>
                <c:pt idx="2858">
                  <c:v>507.54</c:v>
                </c:pt>
                <c:pt idx="2859">
                  <c:v>507.54</c:v>
                </c:pt>
                <c:pt idx="2860">
                  <c:v>507.54</c:v>
                </c:pt>
                <c:pt idx="2861">
                  <c:v>507.54</c:v>
                </c:pt>
                <c:pt idx="2862">
                  <c:v>507.54</c:v>
                </c:pt>
                <c:pt idx="2863">
                  <c:v>507.54</c:v>
                </c:pt>
                <c:pt idx="2864">
                  <c:v>507.54</c:v>
                </c:pt>
                <c:pt idx="2865">
                  <c:v>507.54</c:v>
                </c:pt>
                <c:pt idx="2866">
                  <c:v>507.54</c:v>
                </c:pt>
                <c:pt idx="2867">
                  <c:v>507.54</c:v>
                </c:pt>
                <c:pt idx="2868">
                  <c:v>507.54</c:v>
                </c:pt>
                <c:pt idx="2869">
                  <c:v>507.54</c:v>
                </c:pt>
                <c:pt idx="2870">
                  <c:v>507.54</c:v>
                </c:pt>
                <c:pt idx="2871">
                  <c:v>507.54</c:v>
                </c:pt>
                <c:pt idx="2872">
                  <c:v>507.54</c:v>
                </c:pt>
                <c:pt idx="2873">
                  <c:v>507.54</c:v>
                </c:pt>
                <c:pt idx="2874">
                  <c:v>507.53</c:v>
                </c:pt>
                <c:pt idx="2875">
                  <c:v>507.53</c:v>
                </c:pt>
                <c:pt idx="2876">
                  <c:v>507.53</c:v>
                </c:pt>
                <c:pt idx="2877">
                  <c:v>507.53</c:v>
                </c:pt>
                <c:pt idx="2878">
                  <c:v>507.53</c:v>
                </c:pt>
                <c:pt idx="2879">
                  <c:v>507.53</c:v>
                </c:pt>
                <c:pt idx="2880">
                  <c:v>507.53</c:v>
                </c:pt>
                <c:pt idx="2881">
                  <c:v>507.53</c:v>
                </c:pt>
                <c:pt idx="2882">
                  <c:v>507.53</c:v>
                </c:pt>
                <c:pt idx="2883">
                  <c:v>507.53</c:v>
                </c:pt>
                <c:pt idx="2884">
                  <c:v>507.53</c:v>
                </c:pt>
                <c:pt idx="2885">
                  <c:v>507.53</c:v>
                </c:pt>
                <c:pt idx="2886">
                  <c:v>507.53</c:v>
                </c:pt>
                <c:pt idx="2887">
                  <c:v>507.53</c:v>
                </c:pt>
                <c:pt idx="2888">
                  <c:v>507.53</c:v>
                </c:pt>
                <c:pt idx="2889">
                  <c:v>507.53</c:v>
                </c:pt>
                <c:pt idx="2890">
                  <c:v>507.53</c:v>
                </c:pt>
                <c:pt idx="2891">
                  <c:v>507.53</c:v>
                </c:pt>
                <c:pt idx="2892">
                  <c:v>507.53</c:v>
                </c:pt>
                <c:pt idx="2893">
                  <c:v>507.53</c:v>
                </c:pt>
                <c:pt idx="2894">
                  <c:v>507.53</c:v>
                </c:pt>
                <c:pt idx="2895">
                  <c:v>507.52</c:v>
                </c:pt>
                <c:pt idx="2896">
                  <c:v>507.52</c:v>
                </c:pt>
                <c:pt idx="2897">
                  <c:v>507.52</c:v>
                </c:pt>
                <c:pt idx="2898">
                  <c:v>507.52</c:v>
                </c:pt>
                <c:pt idx="2899">
                  <c:v>507.52</c:v>
                </c:pt>
                <c:pt idx="2900">
                  <c:v>507.52</c:v>
                </c:pt>
                <c:pt idx="2901">
                  <c:v>507.52</c:v>
                </c:pt>
                <c:pt idx="2902">
                  <c:v>507.52</c:v>
                </c:pt>
                <c:pt idx="2903">
                  <c:v>507.52</c:v>
                </c:pt>
                <c:pt idx="2904">
                  <c:v>507.52</c:v>
                </c:pt>
                <c:pt idx="2905">
                  <c:v>507.52</c:v>
                </c:pt>
                <c:pt idx="2906">
                  <c:v>507.52</c:v>
                </c:pt>
                <c:pt idx="2907">
                  <c:v>507.52</c:v>
                </c:pt>
                <c:pt idx="2908">
                  <c:v>507.52</c:v>
                </c:pt>
                <c:pt idx="2909">
                  <c:v>507.52</c:v>
                </c:pt>
                <c:pt idx="2910">
                  <c:v>507.52</c:v>
                </c:pt>
                <c:pt idx="2911">
                  <c:v>507.52</c:v>
                </c:pt>
                <c:pt idx="2912">
                  <c:v>507.52</c:v>
                </c:pt>
                <c:pt idx="2913">
                  <c:v>507.52</c:v>
                </c:pt>
                <c:pt idx="2914">
                  <c:v>507.52</c:v>
                </c:pt>
                <c:pt idx="2915">
                  <c:v>507.52</c:v>
                </c:pt>
                <c:pt idx="2916">
                  <c:v>507.52</c:v>
                </c:pt>
                <c:pt idx="2917">
                  <c:v>507.52</c:v>
                </c:pt>
                <c:pt idx="2918">
                  <c:v>507.51</c:v>
                </c:pt>
                <c:pt idx="2919">
                  <c:v>507.51</c:v>
                </c:pt>
                <c:pt idx="2920">
                  <c:v>507.51</c:v>
                </c:pt>
                <c:pt idx="2921">
                  <c:v>507.51</c:v>
                </c:pt>
                <c:pt idx="2922">
                  <c:v>507.51</c:v>
                </c:pt>
                <c:pt idx="2923">
                  <c:v>507.51</c:v>
                </c:pt>
                <c:pt idx="2924">
                  <c:v>507.51</c:v>
                </c:pt>
                <c:pt idx="2925">
                  <c:v>507.51</c:v>
                </c:pt>
                <c:pt idx="2926">
                  <c:v>507.51</c:v>
                </c:pt>
                <c:pt idx="2927">
                  <c:v>507.51</c:v>
                </c:pt>
                <c:pt idx="2928">
                  <c:v>507.51</c:v>
                </c:pt>
                <c:pt idx="2929">
                  <c:v>507.51</c:v>
                </c:pt>
                <c:pt idx="2930">
                  <c:v>507.51</c:v>
                </c:pt>
                <c:pt idx="2931">
                  <c:v>507.51</c:v>
                </c:pt>
                <c:pt idx="2932">
                  <c:v>507.51</c:v>
                </c:pt>
                <c:pt idx="2933">
                  <c:v>507.51</c:v>
                </c:pt>
                <c:pt idx="2934">
                  <c:v>507.51</c:v>
                </c:pt>
                <c:pt idx="2935">
                  <c:v>507.51</c:v>
                </c:pt>
                <c:pt idx="2936">
                  <c:v>507.51</c:v>
                </c:pt>
                <c:pt idx="2937">
                  <c:v>507.51</c:v>
                </c:pt>
                <c:pt idx="2938">
                  <c:v>507.51</c:v>
                </c:pt>
                <c:pt idx="2939">
                  <c:v>507.51</c:v>
                </c:pt>
                <c:pt idx="2940">
                  <c:v>507.5</c:v>
                </c:pt>
                <c:pt idx="2941">
                  <c:v>507.5</c:v>
                </c:pt>
                <c:pt idx="2942">
                  <c:v>507.5</c:v>
                </c:pt>
                <c:pt idx="2943">
                  <c:v>507.5</c:v>
                </c:pt>
                <c:pt idx="2944">
                  <c:v>507.5</c:v>
                </c:pt>
                <c:pt idx="2945">
                  <c:v>507.5</c:v>
                </c:pt>
                <c:pt idx="2946">
                  <c:v>507.5</c:v>
                </c:pt>
                <c:pt idx="2947">
                  <c:v>507.5</c:v>
                </c:pt>
                <c:pt idx="2948">
                  <c:v>507.5</c:v>
                </c:pt>
                <c:pt idx="2949">
                  <c:v>507.5</c:v>
                </c:pt>
                <c:pt idx="2950">
                  <c:v>507.5</c:v>
                </c:pt>
                <c:pt idx="2951">
                  <c:v>507.5</c:v>
                </c:pt>
                <c:pt idx="2952">
                  <c:v>507.5</c:v>
                </c:pt>
                <c:pt idx="2953">
                  <c:v>507.5</c:v>
                </c:pt>
                <c:pt idx="2954">
                  <c:v>507.5</c:v>
                </c:pt>
                <c:pt idx="2955">
                  <c:v>507.5</c:v>
                </c:pt>
                <c:pt idx="2956">
                  <c:v>507.5</c:v>
                </c:pt>
                <c:pt idx="2957">
                  <c:v>507.5</c:v>
                </c:pt>
                <c:pt idx="2958">
                  <c:v>507.5</c:v>
                </c:pt>
                <c:pt idx="2959">
                  <c:v>507.5</c:v>
                </c:pt>
                <c:pt idx="2960">
                  <c:v>507.5</c:v>
                </c:pt>
                <c:pt idx="2961">
                  <c:v>507.49</c:v>
                </c:pt>
                <c:pt idx="2962">
                  <c:v>507.49</c:v>
                </c:pt>
                <c:pt idx="2963">
                  <c:v>507.49</c:v>
                </c:pt>
                <c:pt idx="2964">
                  <c:v>507.49</c:v>
                </c:pt>
                <c:pt idx="2965">
                  <c:v>507.49</c:v>
                </c:pt>
                <c:pt idx="2966">
                  <c:v>507.49</c:v>
                </c:pt>
                <c:pt idx="2967">
                  <c:v>507.49</c:v>
                </c:pt>
                <c:pt idx="2968">
                  <c:v>507.49</c:v>
                </c:pt>
                <c:pt idx="2969">
                  <c:v>507.49</c:v>
                </c:pt>
                <c:pt idx="2970">
                  <c:v>507.49</c:v>
                </c:pt>
                <c:pt idx="2971">
                  <c:v>507.49</c:v>
                </c:pt>
                <c:pt idx="2972">
                  <c:v>507.49</c:v>
                </c:pt>
                <c:pt idx="2973">
                  <c:v>507.49</c:v>
                </c:pt>
                <c:pt idx="2974">
                  <c:v>507.49</c:v>
                </c:pt>
                <c:pt idx="2975">
                  <c:v>507.49</c:v>
                </c:pt>
                <c:pt idx="2976">
                  <c:v>507.49</c:v>
                </c:pt>
                <c:pt idx="2977">
                  <c:v>507.49</c:v>
                </c:pt>
                <c:pt idx="2978">
                  <c:v>507.49</c:v>
                </c:pt>
                <c:pt idx="2979">
                  <c:v>507.49</c:v>
                </c:pt>
                <c:pt idx="2980">
                  <c:v>507.49</c:v>
                </c:pt>
                <c:pt idx="2981">
                  <c:v>507.49</c:v>
                </c:pt>
                <c:pt idx="2982">
                  <c:v>507.49</c:v>
                </c:pt>
                <c:pt idx="2983">
                  <c:v>507.49</c:v>
                </c:pt>
                <c:pt idx="2984">
                  <c:v>507.49</c:v>
                </c:pt>
                <c:pt idx="2985">
                  <c:v>507.48</c:v>
                </c:pt>
                <c:pt idx="2986">
                  <c:v>507.48</c:v>
                </c:pt>
                <c:pt idx="2987">
                  <c:v>507.48</c:v>
                </c:pt>
                <c:pt idx="2988">
                  <c:v>507.48</c:v>
                </c:pt>
                <c:pt idx="2989">
                  <c:v>507.48</c:v>
                </c:pt>
                <c:pt idx="2990">
                  <c:v>507.48</c:v>
                </c:pt>
                <c:pt idx="2991">
                  <c:v>507.48</c:v>
                </c:pt>
                <c:pt idx="2992">
                  <c:v>507.48</c:v>
                </c:pt>
                <c:pt idx="2993">
                  <c:v>507.48</c:v>
                </c:pt>
                <c:pt idx="2994">
                  <c:v>507.48</c:v>
                </c:pt>
                <c:pt idx="2995">
                  <c:v>507.48</c:v>
                </c:pt>
                <c:pt idx="2996">
                  <c:v>507.48</c:v>
                </c:pt>
                <c:pt idx="2997">
                  <c:v>507.48</c:v>
                </c:pt>
                <c:pt idx="2998">
                  <c:v>507.48</c:v>
                </c:pt>
                <c:pt idx="2999">
                  <c:v>507.48</c:v>
                </c:pt>
                <c:pt idx="3000">
                  <c:v>507.48</c:v>
                </c:pt>
                <c:pt idx="3001">
                  <c:v>507.48</c:v>
                </c:pt>
                <c:pt idx="3002">
                  <c:v>507.48</c:v>
                </c:pt>
                <c:pt idx="3003">
                  <c:v>507.48</c:v>
                </c:pt>
                <c:pt idx="3004">
                  <c:v>507.48</c:v>
                </c:pt>
                <c:pt idx="3005">
                  <c:v>507.48</c:v>
                </c:pt>
                <c:pt idx="3006">
                  <c:v>507.48</c:v>
                </c:pt>
                <c:pt idx="3007">
                  <c:v>507.48</c:v>
                </c:pt>
                <c:pt idx="3008">
                  <c:v>507.48</c:v>
                </c:pt>
                <c:pt idx="3009">
                  <c:v>507.48</c:v>
                </c:pt>
                <c:pt idx="3010">
                  <c:v>507.47</c:v>
                </c:pt>
                <c:pt idx="3011">
                  <c:v>507.47</c:v>
                </c:pt>
                <c:pt idx="3012">
                  <c:v>507.47</c:v>
                </c:pt>
                <c:pt idx="3013">
                  <c:v>507.47</c:v>
                </c:pt>
                <c:pt idx="3014">
                  <c:v>507.47</c:v>
                </c:pt>
                <c:pt idx="3015">
                  <c:v>507.47</c:v>
                </c:pt>
                <c:pt idx="3016">
                  <c:v>507.47</c:v>
                </c:pt>
                <c:pt idx="3017">
                  <c:v>507.47</c:v>
                </c:pt>
                <c:pt idx="3018">
                  <c:v>507.47</c:v>
                </c:pt>
                <c:pt idx="3019">
                  <c:v>507.47</c:v>
                </c:pt>
                <c:pt idx="3020">
                  <c:v>507.47</c:v>
                </c:pt>
                <c:pt idx="3021">
                  <c:v>507.47</c:v>
                </c:pt>
                <c:pt idx="3022">
                  <c:v>507.47</c:v>
                </c:pt>
                <c:pt idx="3023">
                  <c:v>507.47</c:v>
                </c:pt>
                <c:pt idx="3024">
                  <c:v>507.47</c:v>
                </c:pt>
                <c:pt idx="3025">
                  <c:v>507.47</c:v>
                </c:pt>
                <c:pt idx="3026">
                  <c:v>507.47</c:v>
                </c:pt>
                <c:pt idx="3027">
                  <c:v>507.47</c:v>
                </c:pt>
                <c:pt idx="3028">
                  <c:v>507.47</c:v>
                </c:pt>
                <c:pt idx="3029">
                  <c:v>507.47</c:v>
                </c:pt>
                <c:pt idx="3030">
                  <c:v>507.47</c:v>
                </c:pt>
                <c:pt idx="3031">
                  <c:v>507.47</c:v>
                </c:pt>
                <c:pt idx="3032">
                  <c:v>507.47</c:v>
                </c:pt>
                <c:pt idx="3033">
                  <c:v>507.47</c:v>
                </c:pt>
                <c:pt idx="3034">
                  <c:v>507.47</c:v>
                </c:pt>
                <c:pt idx="3035">
                  <c:v>507.46</c:v>
                </c:pt>
                <c:pt idx="3036">
                  <c:v>507.46</c:v>
                </c:pt>
                <c:pt idx="3037">
                  <c:v>507.46</c:v>
                </c:pt>
                <c:pt idx="3038">
                  <c:v>507.46</c:v>
                </c:pt>
                <c:pt idx="3039">
                  <c:v>507.46</c:v>
                </c:pt>
                <c:pt idx="3040">
                  <c:v>507.46</c:v>
                </c:pt>
                <c:pt idx="3041">
                  <c:v>507.46</c:v>
                </c:pt>
                <c:pt idx="3042">
                  <c:v>507.46</c:v>
                </c:pt>
                <c:pt idx="3043">
                  <c:v>507.46</c:v>
                </c:pt>
                <c:pt idx="3044">
                  <c:v>507.46</c:v>
                </c:pt>
                <c:pt idx="3045">
                  <c:v>507.46</c:v>
                </c:pt>
                <c:pt idx="3046">
                  <c:v>507.46</c:v>
                </c:pt>
                <c:pt idx="3047">
                  <c:v>507.46</c:v>
                </c:pt>
                <c:pt idx="3048">
                  <c:v>507.46</c:v>
                </c:pt>
                <c:pt idx="3049">
                  <c:v>507.46</c:v>
                </c:pt>
                <c:pt idx="3050">
                  <c:v>507.46</c:v>
                </c:pt>
                <c:pt idx="3051">
                  <c:v>507.46</c:v>
                </c:pt>
                <c:pt idx="3052">
                  <c:v>507.46</c:v>
                </c:pt>
                <c:pt idx="3053">
                  <c:v>507.46</c:v>
                </c:pt>
                <c:pt idx="3054">
                  <c:v>507.46</c:v>
                </c:pt>
                <c:pt idx="3055">
                  <c:v>507.46</c:v>
                </c:pt>
                <c:pt idx="3056">
                  <c:v>507.46</c:v>
                </c:pt>
                <c:pt idx="3057">
                  <c:v>507.46</c:v>
                </c:pt>
                <c:pt idx="3058">
                  <c:v>507.46</c:v>
                </c:pt>
                <c:pt idx="3059">
                  <c:v>507.46</c:v>
                </c:pt>
                <c:pt idx="3060">
                  <c:v>507.45</c:v>
                </c:pt>
                <c:pt idx="3061">
                  <c:v>507.45</c:v>
                </c:pt>
                <c:pt idx="3062">
                  <c:v>507.45</c:v>
                </c:pt>
                <c:pt idx="3063">
                  <c:v>507.45</c:v>
                </c:pt>
                <c:pt idx="3064">
                  <c:v>507.45</c:v>
                </c:pt>
                <c:pt idx="3065">
                  <c:v>507.45</c:v>
                </c:pt>
                <c:pt idx="3066">
                  <c:v>507.45</c:v>
                </c:pt>
                <c:pt idx="3067">
                  <c:v>507.45</c:v>
                </c:pt>
                <c:pt idx="3068">
                  <c:v>507.45</c:v>
                </c:pt>
                <c:pt idx="3069">
                  <c:v>507.45</c:v>
                </c:pt>
                <c:pt idx="3070">
                  <c:v>507.45</c:v>
                </c:pt>
                <c:pt idx="3071">
                  <c:v>507.45</c:v>
                </c:pt>
                <c:pt idx="3072">
                  <c:v>507.45</c:v>
                </c:pt>
                <c:pt idx="3073">
                  <c:v>507.45</c:v>
                </c:pt>
                <c:pt idx="3074">
                  <c:v>507.45</c:v>
                </c:pt>
                <c:pt idx="3075">
                  <c:v>507.45</c:v>
                </c:pt>
                <c:pt idx="3076">
                  <c:v>507.45</c:v>
                </c:pt>
                <c:pt idx="3077">
                  <c:v>507.45</c:v>
                </c:pt>
                <c:pt idx="3078">
                  <c:v>507.45</c:v>
                </c:pt>
                <c:pt idx="3079">
                  <c:v>507.45</c:v>
                </c:pt>
                <c:pt idx="3080">
                  <c:v>507.45</c:v>
                </c:pt>
                <c:pt idx="3081">
                  <c:v>507.45</c:v>
                </c:pt>
                <c:pt idx="3082">
                  <c:v>507.45</c:v>
                </c:pt>
                <c:pt idx="3083">
                  <c:v>507.45</c:v>
                </c:pt>
                <c:pt idx="3084">
                  <c:v>507.45</c:v>
                </c:pt>
                <c:pt idx="3085">
                  <c:v>507.45</c:v>
                </c:pt>
                <c:pt idx="3086">
                  <c:v>507.45</c:v>
                </c:pt>
                <c:pt idx="3087">
                  <c:v>507.44</c:v>
                </c:pt>
                <c:pt idx="3088">
                  <c:v>507.44</c:v>
                </c:pt>
                <c:pt idx="3089">
                  <c:v>507.44</c:v>
                </c:pt>
                <c:pt idx="3090">
                  <c:v>507.44</c:v>
                </c:pt>
                <c:pt idx="3091">
                  <c:v>507.44</c:v>
                </c:pt>
                <c:pt idx="3092">
                  <c:v>507.44</c:v>
                </c:pt>
                <c:pt idx="3093">
                  <c:v>507.44</c:v>
                </c:pt>
                <c:pt idx="3094">
                  <c:v>507.44</c:v>
                </c:pt>
                <c:pt idx="3095">
                  <c:v>507.44</c:v>
                </c:pt>
                <c:pt idx="3096">
                  <c:v>507.44</c:v>
                </c:pt>
                <c:pt idx="3097">
                  <c:v>507.44</c:v>
                </c:pt>
                <c:pt idx="3098">
                  <c:v>507.44</c:v>
                </c:pt>
                <c:pt idx="3099">
                  <c:v>507.44</c:v>
                </c:pt>
                <c:pt idx="3100">
                  <c:v>507.44</c:v>
                </c:pt>
                <c:pt idx="3101">
                  <c:v>507.44</c:v>
                </c:pt>
                <c:pt idx="3102">
                  <c:v>507.44</c:v>
                </c:pt>
                <c:pt idx="3103">
                  <c:v>507.44</c:v>
                </c:pt>
                <c:pt idx="3104">
                  <c:v>507.44</c:v>
                </c:pt>
                <c:pt idx="3105">
                  <c:v>507.44</c:v>
                </c:pt>
                <c:pt idx="3106">
                  <c:v>507.44</c:v>
                </c:pt>
                <c:pt idx="3107">
                  <c:v>507.44</c:v>
                </c:pt>
                <c:pt idx="3108">
                  <c:v>507.44</c:v>
                </c:pt>
                <c:pt idx="3109">
                  <c:v>507.44</c:v>
                </c:pt>
                <c:pt idx="3110">
                  <c:v>507.44</c:v>
                </c:pt>
                <c:pt idx="3111">
                  <c:v>507.44</c:v>
                </c:pt>
                <c:pt idx="3112">
                  <c:v>507.44</c:v>
                </c:pt>
                <c:pt idx="3113">
                  <c:v>507.44</c:v>
                </c:pt>
                <c:pt idx="3114">
                  <c:v>507.44</c:v>
                </c:pt>
                <c:pt idx="3115">
                  <c:v>507.43</c:v>
                </c:pt>
                <c:pt idx="3116">
                  <c:v>507.43</c:v>
                </c:pt>
                <c:pt idx="3117">
                  <c:v>507.43</c:v>
                </c:pt>
                <c:pt idx="3118">
                  <c:v>507.43</c:v>
                </c:pt>
                <c:pt idx="3119">
                  <c:v>507.43</c:v>
                </c:pt>
                <c:pt idx="3120">
                  <c:v>507.43</c:v>
                </c:pt>
                <c:pt idx="3121">
                  <c:v>507.43</c:v>
                </c:pt>
                <c:pt idx="3122">
                  <c:v>507.43</c:v>
                </c:pt>
                <c:pt idx="3123">
                  <c:v>507.43</c:v>
                </c:pt>
                <c:pt idx="3124">
                  <c:v>507.43</c:v>
                </c:pt>
                <c:pt idx="3125">
                  <c:v>507.43</c:v>
                </c:pt>
                <c:pt idx="3126">
                  <c:v>507.43</c:v>
                </c:pt>
                <c:pt idx="3127">
                  <c:v>507.43</c:v>
                </c:pt>
                <c:pt idx="3128">
                  <c:v>507.43</c:v>
                </c:pt>
                <c:pt idx="3129">
                  <c:v>507.43</c:v>
                </c:pt>
                <c:pt idx="3130">
                  <c:v>507.43</c:v>
                </c:pt>
                <c:pt idx="3131">
                  <c:v>507.43</c:v>
                </c:pt>
                <c:pt idx="3132">
                  <c:v>507.43</c:v>
                </c:pt>
                <c:pt idx="3133">
                  <c:v>507.43</c:v>
                </c:pt>
                <c:pt idx="3134">
                  <c:v>507.43</c:v>
                </c:pt>
                <c:pt idx="3135">
                  <c:v>507.43</c:v>
                </c:pt>
                <c:pt idx="3136">
                  <c:v>507.43</c:v>
                </c:pt>
                <c:pt idx="3137">
                  <c:v>507.43</c:v>
                </c:pt>
                <c:pt idx="3138">
                  <c:v>507.43</c:v>
                </c:pt>
                <c:pt idx="3139">
                  <c:v>507.43</c:v>
                </c:pt>
                <c:pt idx="3140">
                  <c:v>507.43</c:v>
                </c:pt>
                <c:pt idx="3141">
                  <c:v>507.43</c:v>
                </c:pt>
                <c:pt idx="3142">
                  <c:v>507.43</c:v>
                </c:pt>
                <c:pt idx="3143">
                  <c:v>507.42</c:v>
                </c:pt>
                <c:pt idx="3144">
                  <c:v>507.42</c:v>
                </c:pt>
                <c:pt idx="3145">
                  <c:v>507.42</c:v>
                </c:pt>
                <c:pt idx="3146">
                  <c:v>507.42</c:v>
                </c:pt>
                <c:pt idx="3147">
                  <c:v>507.42</c:v>
                </c:pt>
                <c:pt idx="3148">
                  <c:v>507.42</c:v>
                </c:pt>
                <c:pt idx="3149">
                  <c:v>507.42</c:v>
                </c:pt>
                <c:pt idx="3150">
                  <c:v>507.42</c:v>
                </c:pt>
                <c:pt idx="3151">
                  <c:v>507.42</c:v>
                </c:pt>
                <c:pt idx="3152">
                  <c:v>507.42</c:v>
                </c:pt>
                <c:pt idx="3153">
                  <c:v>507.42</c:v>
                </c:pt>
                <c:pt idx="3154">
                  <c:v>507.42</c:v>
                </c:pt>
                <c:pt idx="3155">
                  <c:v>507.42</c:v>
                </c:pt>
                <c:pt idx="3156">
                  <c:v>507.42</c:v>
                </c:pt>
                <c:pt idx="3157">
                  <c:v>507.42</c:v>
                </c:pt>
                <c:pt idx="3158">
                  <c:v>507.42</c:v>
                </c:pt>
                <c:pt idx="3159">
                  <c:v>507.42</c:v>
                </c:pt>
                <c:pt idx="3160">
                  <c:v>507.42</c:v>
                </c:pt>
                <c:pt idx="3161">
                  <c:v>507.42</c:v>
                </c:pt>
                <c:pt idx="3162">
                  <c:v>507.42</c:v>
                </c:pt>
                <c:pt idx="3163">
                  <c:v>507.42</c:v>
                </c:pt>
                <c:pt idx="3164">
                  <c:v>507.42</c:v>
                </c:pt>
                <c:pt idx="3165">
                  <c:v>507.42</c:v>
                </c:pt>
                <c:pt idx="3166">
                  <c:v>507.42</c:v>
                </c:pt>
                <c:pt idx="3167">
                  <c:v>507.42</c:v>
                </c:pt>
                <c:pt idx="3168">
                  <c:v>507.42</c:v>
                </c:pt>
                <c:pt idx="3169">
                  <c:v>507.42</c:v>
                </c:pt>
                <c:pt idx="3170">
                  <c:v>507.42</c:v>
                </c:pt>
                <c:pt idx="3171">
                  <c:v>507.41</c:v>
                </c:pt>
                <c:pt idx="3172">
                  <c:v>507.41</c:v>
                </c:pt>
                <c:pt idx="3173">
                  <c:v>507.41</c:v>
                </c:pt>
                <c:pt idx="3174">
                  <c:v>507.41</c:v>
                </c:pt>
                <c:pt idx="3175">
                  <c:v>507.41</c:v>
                </c:pt>
                <c:pt idx="3176">
                  <c:v>507.41</c:v>
                </c:pt>
                <c:pt idx="3177">
                  <c:v>507.41</c:v>
                </c:pt>
                <c:pt idx="3178">
                  <c:v>507.41</c:v>
                </c:pt>
                <c:pt idx="3179">
                  <c:v>507.41</c:v>
                </c:pt>
                <c:pt idx="3180">
                  <c:v>507.41</c:v>
                </c:pt>
                <c:pt idx="3181">
                  <c:v>507.41</c:v>
                </c:pt>
                <c:pt idx="3182">
                  <c:v>507.41</c:v>
                </c:pt>
                <c:pt idx="3183">
                  <c:v>507.41</c:v>
                </c:pt>
                <c:pt idx="3184">
                  <c:v>507.41</c:v>
                </c:pt>
                <c:pt idx="3185">
                  <c:v>507.41</c:v>
                </c:pt>
                <c:pt idx="3186">
                  <c:v>507.41</c:v>
                </c:pt>
                <c:pt idx="3187">
                  <c:v>507.41</c:v>
                </c:pt>
                <c:pt idx="3188">
                  <c:v>507.41</c:v>
                </c:pt>
                <c:pt idx="3189">
                  <c:v>507.41</c:v>
                </c:pt>
                <c:pt idx="3190">
                  <c:v>507.41</c:v>
                </c:pt>
                <c:pt idx="3191">
                  <c:v>507.41</c:v>
                </c:pt>
                <c:pt idx="3192">
                  <c:v>507.41</c:v>
                </c:pt>
                <c:pt idx="3193">
                  <c:v>507.41</c:v>
                </c:pt>
                <c:pt idx="3194">
                  <c:v>507.41</c:v>
                </c:pt>
                <c:pt idx="3195">
                  <c:v>507.41</c:v>
                </c:pt>
                <c:pt idx="3196">
                  <c:v>507.41</c:v>
                </c:pt>
                <c:pt idx="3197">
                  <c:v>507.41</c:v>
                </c:pt>
                <c:pt idx="3198">
                  <c:v>507.41</c:v>
                </c:pt>
                <c:pt idx="3199">
                  <c:v>507.41</c:v>
                </c:pt>
                <c:pt idx="3200">
                  <c:v>507.41</c:v>
                </c:pt>
                <c:pt idx="3201">
                  <c:v>507.41</c:v>
                </c:pt>
                <c:pt idx="3202">
                  <c:v>507.41</c:v>
                </c:pt>
                <c:pt idx="3203">
                  <c:v>507.41</c:v>
                </c:pt>
                <c:pt idx="3204">
                  <c:v>507.41</c:v>
                </c:pt>
                <c:pt idx="3205">
                  <c:v>507.41</c:v>
                </c:pt>
                <c:pt idx="3206">
                  <c:v>507.41</c:v>
                </c:pt>
                <c:pt idx="3207">
                  <c:v>507.41</c:v>
                </c:pt>
                <c:pt idx="3208">
                  <c:v>507.4</c:v>
                </c:pt>
                <c:pt idx="3209">
                  <c:v>507.4</c:v>
                </c:pt>
                <c:pt idx="3210">
                  <c:v>507.4</c:v>
                </c:pt>
                <c:pt idx="3211">
                  <c:v>507.4</c:v>
                </c:pt>
                <c:pt idx="3212">
                  <c:v>507.4</c:v>
                </c:pt>
                <c:pt idx="3213">
                  <c:v>507.4</c:v>
                </c:pt>
                <c:pt idx="3214">
                  <c:v>507.4</c:v>
                </c:pt>
                <c:pt idx="3215">
                  <c:v>507.4</c:v>
                </c:pt>
                <c:pt idx="3216">
                  <c:v>507.4</c:v>
                </c:pt>
                <c:pt idx="3217">
                  <c:v>507.4</c:v>
                </c:pt>
                <c:pt idx="3218">
                  <c:v>507.4</c:v>
                </c:pt>
                <c:pt idx="3219">
                  <c:v>507.4</c:v>
                </c:pt>
                <c:pt idx="3220">
                  <c:v>507.4</c:v>
                </c:pt>
                <c:pt idx="3221">
                  <c:v>507.4</c:v>
                </c:pt>
                <c:pt idx="3222">
                  <c:v>507.4</c:v>
                </c:pt>
                <c:pt idx="3223">
                  <c:v>507.4</c:v>
                </c:pt>
                <c:pt idx="3224">
                  <c:v>507.4</c:v>
                </c:pt>
                <c:pt idx="3225">
                  <c:v>507.4</c:v>
                </c:pt>
                <c:pt idx="3226">
                  <c:v>507.4</c:v>
                </c:pt>
                <c:pt idx="3227">
                  <c:v>507.4</c:v>
                </c:pt>
                <c:pt idx="3228">
                  <c:v>507.4</c:v>
                </c:pt>
                <c:pt idx="3229">
                  <c:v>507.4</c:v>
                </c:pt>
                <c:pt idx="3230">
                  <c:v>507.4</c:v>
                </c:pt>
                <c:pt idx="3231">
                  <c:v>507.4</c:v>
                </c:pt>
                <c:pt idx="3232">
                  <c:v>507.4</c:v>
                </c:pt>
                <c:pt idx="3233">
                  <c:v>507.4</c:v>
                </c:pt>
                <c:pt idx="3234">
                  <c:v>507.39</c:v>
                </c:pt>
                <c:pt idx="3235">
                  <c:v>507.39</c:v>
                </c:pt>
                <c:pt idx="3236">
                  <c:v>507.39</c:v>
                </c:pt>
                <c:pt idx="3237">
                  <c:v>507.39</c:v>
                </c:pt>
                <c:pt idx="3238">
                  <c:v>507.39</c:v>
                </c:pt>
                <c:pt idx="3239">
                  <c:v>507.39</c:v>
                </c:pt>
                <c:pt idx="3240">
                  <c:v>507.39</c:v>
                </c:pt>
                <c:pt idx="3241">
                  <c:v>507.39</c:v>
                </c:pt>
                <c:pt idx="3242">
                  <c:v>507.39</c:v>
                </c:pt>
                <c:pt idx="3243">
                  <c:v>507.39</c:v>
                </c:pt>
                <c:pt idx="3244">
                  <c:v>507.39</c:v>
                </c:pt>
                <c:pt idx="3245">
                  <c:v>507.39</c:v>
                </c:pt>
                <c:pt idx="3246">
                  <c:v>507.39</c:v>
                </c:pt>
                <c:pt idx="3247">
                  <c:v>507.39</c:v>
                </c:pt>
                <c:pt idx="3248">
                  <c:v>507.39</c:v>
                </c:pt>
                <c:pt idx="3249">
                  <c:v>507.39</c:v>
                </c:pt>
                <c:pt idx="3250">
                  <c:v>507.39</c:v>
                </c:pt>
                <c:pt idx="3251">
                  <c:v>507.39</c:v>
                </c:pt>
                <c:pt idx="3252">
                  <c:v>507.39</c:v>
                </c:pt>
                <c:pt idx="3253">
                  <c:v>507.39</c:v>
                </c:pt>
                <c:pt idx="3254">
                  <c:v>507.39</c:v>
                </c:pt>
                <c:pt idx="3255">
                  <c:v>507.39</c:v>
                </c:pt>
                <c:pt idx="3256">
                  <c:v>507.39</c:v>
                </c:pt>
                <c:pt idx="3257">
                  <c:v>507.39</c:v>
                </c:pt>
                <c:pt idx="3258">
                  <c:v>507.38</c:v>
                </c:pt>
                <c:pt idx="3259">
                  <c:v>507.38</c:v>
                </c:pt>
                <c:pt idx="3260">
                  <c:v>507.38</c:v>
                </c:pt>
                <c:pt idx="3261">
                  <c:v>507.38</c:v>
                </c:pt>
                <c:pt idx="3262">
                  <c:v>507.38</c:v>
                </c:pt>
                <c:pt idx="3263">
                  <c:v>507.38</c:v>
                </c:pt>
                <c:pt idx="3264">
                  <c:v>507.38</c:v>
                </c:pt>
                <c:pt idx="3265">
                  <c:v>507.38</c:v>
                </c:pt>
                <c:pt idx="3266">
                  <c:v>507.38</c:v>
                </c:pt>
                <c:pt idx="3267">
                  <c:v>507.38</c:v>
                </c:pt>
                <c:pt idx="3268">
                  <c:v>507.38</c:v>
                </c:pt>
                <c:pt idx="3269">
                  <c:v>507.38</c:v>
                </c:pt>
                <c:pt idx="3270">
                  <c:v>507.38</c:v>
                </c:pt>
                <c:pt idx="3271">
                  <c:v>507.38</c:v>
                </c:pt>
                <c:pt idx="3272">
                  <c:v>507.38</c:v>
                </c:pt>
                <c:pt idx="3273">
                  <c:v>507.38</c:v>
                </c:pt>
                <c:pt idx="3274">
                  <c:v>507.38</c:v>
                </c:pt>
                <c:pt idx="3275">
                  <c:v>507.38</c:v>
                </c:pt>
                <c:pt idx="3276">
                  <c:v>507.38</c:v>
                </c:pt>
                <c:pt idx="3277">
                  <c:v>507.38</c:v>
                </c:pt>
                <c:pt idx="3278">
                  <c:v>507.37</c:v>
                </c:pt>
                <c:pt idx="3279">
                  <c:v>507.37</c:v>
                </c:pt>
                <c:pt idx="3280">
                  <c:v>507.37</c:v>
                </c:pt>
                <c:pt idx="3281">
                  <c:v>507.37</c:v>
                </c:pt>
                <c:pt idx="3282">
                  <c:v>507.37</c:v>
                </c:pt>
                <c:pt idx="3283">
                  <c:v>507.37</c:v>
                </c:pt>
                <c:pt idx="3284">
                  <c:v>507.37</c:v>
                </c:pt>
                <c:pt idx="3285">
                  <c:v>507.37</c:v>
                </c:pt>
                <c:pt idx="3286">
                  <c:v>507.37</c:v>
                </c:pt>
                <c:pt idx="3287">
                  <c:v>507.37</c:v>
                </c:pt>
                <c:pt idx="3288">
                  <c:v>507.37</c:v>
                </c:pt>
                <c:pt idx="3289">
                  <c:v>507.37</c:v>
                </c:pt>
                <c:pt idx="3290">
                  <c:v>507.37</c:v>
                </c:pt>
                <c:pt idx="3291">
                  <c:v>507.37</c:v>
                </c:pt>
                <c:pt idx="3292">
                  <c:v>507.37</c:v>
                </c:pt>
                <c:pt idx="3293">
                  <c:v>507.37</c:v>
                </c:pt>
                <c:pt idx="3294">
                  <c:v>507.37</c:v>
                </c:pt>
                <c:pt idx="3295">
                  <c:v>507.37</c:v>
                </c:pt>
                <c:pt idx="3296">
                  <c:v>507.37</c:v>
                </c:pt>
                <c:pt idx="3297">
                  <c:v>507.37</c:v>
                </c:pt>
                <c:pt idx="3298">
                  <c:v>507.36</c:v>
                </c:pt>
                <c:pt idx="3299">
                  <c:v>507.36</c:v>
                </c:pt>
                <c:pt idx="3300">
                  <c:v>507.36</c:v>
                </c:pt>
                <c:pt idx="3301">
                  <c:v>507.36</c:v>
                </c:pt>
                <c:pt idx="3302">
                  <c:v>507.36</c:v>
                </c:pt>
                <c:pt idx="3303">
                  <c:v>507.36</c:v>
                </c:pt>
                <c:pt idx="3304">
                  <c:v>507.36</c:v>
                </c:pt>
                <c:pt idx="3305">
                  <c:v>507.36</c:v>
                </c:pt>
                <c:pt idx="3306">
                  <c:v>507.36</c:v>
                </c:pt>
                <c:pt idx="3307">
                  <c:v>507.36</c:v>
                </c:pt>
                <c:pt idx="3308">
                  <c:v>507.36</c:v>
                </c:pt>
                <c:pt idx="3309">
                  <c:v>507.36</c:v>
                </c:pt>
                <c:pt idx="3310">
                  <c:v>507.36</c:v>
                </c:pt>
                <c:pt idx="3311">
                  <c:v>507.36</c:v>
                </c:pt>
                <c:pt idx="3312">
                  <c:v>507.36</c:v>
                </c:pt>
                <c:pt idx="3313">
                  <c:v>507.36</c:v>
                </c:pt>
                <c:pt idx="3314">
                  <c:v>507.36</c:v>
                </c:pt>
                <c:pt idx="3315">
                  <c:v>507.36</c:v>
                </c:pt>
                <c:pt idx="3316">
                  <c:v>507.36</c:v>
                </c:pt>
                <c:pt idx="3317">
                  <c:v>507.36</c:v>
                </c:pt>
                <c:pt idx="3318">
                  <c:v>507.36</c:v>
                </c:pt>
                <c:pt idx="3319">
                  <c:v>507.36</c:v>
                </c:pt>
                <c:pt idx="3320">
                  <c:v>507.35</c:v>
                </c:pt>
                <c:pt idx="3321">
                  <c:v>507.35</c:v>
                </c:pt>
                <c:pt idx="3322">
                  <c:v>507.35</c:v>
                </c:pt>
                <c:pt idx="3323">
                  <c:v>507.35</c:v>
                </c:pt>
                <c:pt idx="3324">
                  <c:v>507.35</c:v>
                </c:pt>
                <c:pt idx="3325">
                  <c:v>507.35</c:v>
                </c:pt>
                <c:pt idx="3326">
                  <c:v>507.35</c:v>
                </c:pt>
                <c:pt idx="3327">
                  <c:v>507.35</c:v>
                </c:pt>
                <c:pt idx="3328">
                  <c:v>507.35</c:v>
                </c:pt>
                <c:pt idx="3329">
                  <c:v>507.35</c:v>
                </c:pt>
                <c:pt idx="3330">
                  <c:v>507.35</c:v>
                </c:pt>
                <c:pt idx="3331">
                  <c:v>507.35</c:v>
                </c:pt>
                <c:pt idx="3332">
                  <c:v>507.35</c:v>
                </c:pt>
                <c:pt idx="3333">
                  <c:v>507.35</c:v>
                </c:pt>
                <c:pt idx="3334">
                  <c:v>507.35</c:v>
                </c:pt>
                <c:pt idx="3335">
                  <c:v>507.35</c:v>
                </c:pt>
                <c:pt idx="3336">
                  <c:v>507.35</c:v>
                </c:pt>
                <c:pt idx="3337">
                  <c:v>507.35</c:v>
                </c:pt>
                <c:pt idx="3338">
                  <c:v>507.35</c:v>
                </c:pt>
                <c:pt idx="3339">
                  <c:v>507.35</c:v>
                </c:pt>
                <c:pt idx="3340">
                  <c:v>507.35</c:v>
                </c:pt>
                <c:pt idx="3341">
                  <c:v>507.34</c:v>
                </c:pt>
                <c:pt idx="3342">
                  <c:v>507.34</c:v>
                </c:pt>
                <c:pt idx="3343">
                  <c:v>507.34</c:v>
                </c:pt>
                <c:pt idx="3344">
                  <c:v>507.34</c:v>
                </c:pt>
                <c:pt idx="3345">
                  <c:v>507.34</c:v>
                </c:pt>
                <c:pt idx="3346">
                  <c:v>507.34</c:v>
                </c:pt>
                <c:pt idx="3347">
                  <c:v>507.34</c:v>
                </c:pt>
                <c:pt idx="3348">
                  <c:v>507.34</c:v>
                </c:pt>
                <c:pt idx="3349">
                  <c:v>507.34</c:v>
                </c:pt>
                <c:pt idx="3350">
                  <c:v>507.34</c:v>
                </c:pt>
                <c:pt idx="3351">
                  <c:v>507.34</c:v>
                </c:pt>
                <c:pt idx="3352">
                  <c:v>507.34</c:v>
                </c:pt>
                <c:pt idx="3353">
                  <c:v>507.34</c:v>
                </c:pt>
                <c:pt idx="3354">
                  <c:v>507.34</c:v>
                </c:pt>
                <c:pt idx="3355">
                  <c:v>507.34</c:v>
                </c:pt>
                <c:pt idx="3356">
                  <c:v>507.34</c:v>
                </c:pt>
                <c:pt idx="3357">
                  <c:v>507.34</c:v>
                </c:pt>
                <c:pt idx="3358">
                  <c:v>507.34</c:v>
                </c:pt>
                <c:pt idx="3359">
                  <c:v>507.34</c:v>
                </c:pt>
                <c:pt idx="3360">
                  <c:v>507.34</c:v>
                </c:pt>
                <c:pt idx="3361">
                  <c:v>507.34</c:v>
                </c:pt>
                <c:pt idx="3362">
                  <c:v>507.34</c:v>
                </c:pt>
                <c:pt idx="3363">
                  <c:v>507.33</c:v>
                </c:pt>
                <c:pt idx="3364">
                  <c:v>507.33</c:v>
                </c:pt>
                <c:pt idx="3365">
                  <c:v>507.33</c:v>
                </c:pt>
                <c:pt idx="3366">
                  <c:v>507.33</c:v>
                </c:pt>
                <c:pt idx="3367">
                  <c:v>507.33</c:v>
                </c:pt>
                <c:pt idx="3368">
                  <c:v>507.33</c:v>
                </c:pt>
                <c:pt idx="3369">
                  <c:v>507.33</c:v>
                </c:pt>
                <c:pt idx="3370">
                  <c:v>507.33</c:v>
                </c:pt>
                <c:pt idx="3371">
                  <c:v>507.33</c:v>
                </c:pt>
                <c:pt idx="3372">
                  <c:v>507.33</c:v>
                </c:pt>
                <c:pt idx="3373">
                  <c:v>507.33</c:v>
                </c:pt>
                <c:pt idx="3374">
                  <c:v>507.33</c:v>
                </c:pt>
                <c:pt idx="3375">
                  <c:v>507.33</c:v>
                </c:pt>
                <c:pt idx="3376">
                  <c:v>507.33</c:v>
                </c:pt>
                <c:pt idx="3377">
                  <c:v>507.33</c:v>
                </c:pt>
                <c:pt idx="3378">
                  <c:v>507.33</c:v>
                </c:pt>
                <c:pt idx="3379">
                  <c:v>507.33</c:v>
                </c:pt>
                <c:pt idx="3380">
                  <c:v>507.33</c:v>
                </c:pt>
                <c:pt idx="3381">
                  <c:v>507.33</c:v>
                </c:pt>
                <c:pt idx="3382">
                  <c:v>507.33</c:v>
                </c:pt>
                <c:pt idx="3383">
                  <c:v>507.33</c:v>
                </c:pt>
                <c:pt idx="3384">
                  <c:v>507.33</c:v>
                </c:pt>
                <c:pt idx="3385">
                  <c:v>507.33</c:v>
                </c:pt>
                <c:pt idx="3386">
                  <c:v>507.32</c:v>
                </c:pt>
                <c:pt idx="3387">
                  <c:v>507.32</c:v>
                </c:pt>
                <c:pt idx="3388">
                  <c:v>507.32</c:v>
                </c:pt>
                <c:pt idx="3389">
                  <c:v>507.32</c:v>
                </c:pt>
                <c:pt idx="3390">
                  <c:v>507.32</c:v>
                </c:pt>
                <c:pt idx="3391">
                  <c:v>507.32</c:v>
                </c:pt>
                <c:pt idx="3392">
                  <c:v>507.32</c:v>
                </c:pt>
                <c:pt idx="3393">
                  <c:v>507.32</c:v>
                </c:pt>
                <c:pt idx="3394">
                  <c:v>507.32</c:v>
                </c:pt>
                <c:pt idx="3395">
                  <c:v>507.32</c:v>
                </c:pt>
                <c:pt idx="3396">
                  <c:v>507.32</c:v>
                </c:pt>
                <c:pt idx="3397">
                  <c:v>507.32</c:v>
                </c:pt>
                <c:pt idx="3398">
                  <c:v>507.32</c:v>
                </c:pt>
                <c:pt idx="3399">
                  <c:v>507.32</c:v>
                </c:pt>
                <c:pt idx="3400">
                  <c:v>507.32</c:v>
                </c:pt>
                <c:pt idx="3401">
                  <c:v>507.32</c:v>
                </c:pt>
                <c:pt idx="3402">
                  <c:v>507.32</c:v>
                </c:pt>
                <c:pt idx="3403">
                  <c:v>507.32</c:v>
                </c:pt>
                <c:pt idx="3404">
                  <c:v>507.32</c:v>
                </c:pt>
                <c:pt idx="3405">
                  <c:v>507.32</c:v>
                </c:pt>
                <c:pt idx="3406">
                  <c:v>507.32</c:v>
                </c:pt>
                <c:pt idx="3407">
                  <c:v>507.32</c:v>
                </c:pt>
                <c:pt idx="3408">
                  <c:v>507.31</c:v>
                </c:pt>
                <c:pt idx="3409">
                  <c:v>507.31</c:v>
                </c:pt>
                <c:pt idx="3410">
                  <c:v>507.31</c:v>
                </c:pt>
                <c:pt idx="3411">
                  <c:v>507.31</c:v>
                </c:pt>
                <c:pt idx="3412">
                  <c:v>507.31</c:v>
                </c:pt>
                <c:pt idx="3413">
                  <c:v>507.31</c:v>
                </c:pt>
                <c:pt idx="3414">
                  <c:v>507.31</c:v>
                </c:pt>
                <c:pt idx="3415">
                  <c:v>507.31</c:v>
                </c:pt>
                <c:pt idx="3416">
                  <c:v>507.31</c:v>
                </c:pt>
                <c:pt idx="3417">
                  <c:v>507.31</c:v>
                </c:pt>
                <c:pt idx="3418">
                  <c:v>507.31</c:v>
                </c:pt>
                <c:pt idx="3419">
                  <c:v>507.31</c:v>
                </c:pt>
                <c:pt idx="3420">
                  <c:v>507.31</c:v>
                </c:pt>
                <c:pt idx="3421">
                  <c:v>507.31</c:v>
                </c:pt>
                <c:pt idx="3422">
                  <c:v>507.31</c:v>
                </c:pt>
                <c:pt idx="3423">
                  <c:v>507.31</c:v>
                </c:pt>
                <c:pt idx="3424">
                  <c:v>507.31</c:v>
                </c:pt>
                <c:pt idx="3425">
                  <c:v>507.31</c:v>
                </c:pt>
                <c:pt idx="3426">
                  <c:v>507.31</c:v>
                </c:pt>
                <c:pt idx="3427">
                  <c:v>507.31</c:v>
                </c:pt>
                <c:pt idx="3428">
                  <c:v>507.31</c:v>
                </c:pt>
                <c:pt idx="3429">
                  <c:v>507.31</c:v>
                </c:pt>
                <c:pt idx="3430">
                  <c:v>507.31</c:v>
                </c:pt>
                <c:pt idx="3431">
                  <c:v>507.3</c:v>
                </c:pt>
                <c:pt idx="3432">
                  <c:v>507.3</c:v>
                </c:pt>
                <c:pt idx="3433">
                  <c:v>507.3</c:v>
                </c:pt>
                <c:pt idx="3434">
                  <c:v>507.3</c:v>
                </c:pt>
                <c:pt idx="3435">
                  <c:v>507.3</c:v>
                </c:pt>
                <c:pt idx="3436">
                  <c:v>507.3</c:v>
                </c:pt>
                <c:pt idx="3437">
                  <c:v>507.3</c:v>
                </c:pt>
                <c:pt idx="3438">
                  <c:v>507.3</c:v>
                </c:pt>
                <c:pt idx="3439">
                  <c:v>507.3</c:v>
                </c:pt>
                <c:pt idx="3440">
                  <c:v>507.3</c:v>
                </c:pt>
                <c:pt idx="3441">
                  <c:v>507.3</c:v>
                </c:pt>
                <c:pt idx="3442">
                  <c:v>507.3</c:v>
                </c:pt>
                <c:pt idx="3443">
                  <c:v>507.3</c:v>
                </c:pt>
                <c:pt idx="3444">
                  <c:v>507.3</c:v>
                </c:pt>
                <c:pt idx="3445">
                  <c:v>507.3</c:v>
                </c:pt>
                <c:pt idx="3446">
                  <c:v>507.3</c:v>
                </c:pt>
                <c:pt idx="3447">
                  <c:v>507.3</c:v>
                </c:pt>
                <c:pt idx="3448">
                  <c:v>507.3</c:v>
                </c:pt>
                <c:pt idx="3449">
                  <c:v>507.3</c:v>
                </c:pt>
                <c:pt idx="3450">
                  <c:v>507.3</c:v>
                </c:pt>
                <c:pt idx="3451">
                  <c:v>507.3</c:v>
                </c:pt>
                <c:pt idx="3452">
                  <c:v>507.3</c:v>
                </c:pt>
                <c:pt idx="3453">
                  <c:v>507.3</c:v>
                </c:pt>
                <c:pt idx="3454">
                  <c:v>507.29</c:v>
                </c:pt>
                <c:pt idx="3455">
                  <c:v>507.29</c:v>
                </c:pt>
                <c:pt idx="3456">
                  <c:v>507.29</c:v>
                </c:pt>
                <c:pt idx="3457">
                  <c:v>507.29</c:v>
                </c:pt>
                <c:pt idx="3458">
                  <c:v>507.29</c:v>
                </c:pt>
                <c:pt idx="3459">
                  <c:v>507.29</c:v>
                </c:pt>
                <c:pt idx="3460">
                  <c:v>507.29</c:v>
                </c:pt>
                <c:pt idx="3461">
                  <c:v>507.29</c:v>
                </c:pt>
                <c:pt idx="3462">
                  <c:v>507.29</c:v>
                </c:pt>
                <c:pt idx="3463">
                  <c:v>507.29</c:v>
                </c:pt>
                <c:pt idx="3464">
                  <c:v>507.29</c:v>
                </c:pt>
                <c:pt idx="3465">
                  <c:v>507.29</c:v>
                </c:pt>
                <c:pt idx="3466">
                  <c:v>507.29</c:v>
                </c:pt>
                <c:pt idx="3467">
                  <c:v>507.29</c:v>
                </c:pt>
                <c:pt idx="3468">
                  <c:v>507.29</c:v>
                </c:pt>
                <c:pt idx="3469">
                  <c:v>507.29</c:v>
                </c:pt>
                <c:pt idx="3470">
                  <c:v>507.29</c:v>
                </c:pt>
                <c:pt idx="3471">
                  <c:v>507.29</c:v>
                </c:pt>
                <c:pt idx="3472">
                  <c:v>507.29</c:v>
                </c:pt>
                <c:pt idx="3473">
                  <c:v>507.29</c:v>
                </c:pt>
                <c:pt idx="3474">
                  <c:v>507.29</c:v>
                </c:pt>
                <c:pt idx="3475">
                  <c:v>507.29</c:v>
                </c:pt>
                <c:pt idx="3476">
                  <c:v>507.28</c:v>
                </c:pt>
                <c:pt idx="3477">
                  <c:v>507.28</c:v>
                </c:pt>
                <c:pt idx="3478">
                  <c:v>507.28</c:v>
                </c:pt>
                <c:pt idx="3479">
                  <c:v>507.28</c:v>
                </c:pt>
                <c:pt idx="3480">
                  <c:v>507.28</c:v>
                </c:pt>
                <c:pt idx="3481">
                  <c:v>507.28</c:v>
                </c:pt>
                <c:pt idx="3482">
                  <c:v>507.28</c:v>
                </c:pt>
                <c:pt idx="3483">
                  <c:v>507.28</c:v>
                </c:pt>
                <c:pt idx="3484">
                  <c:v>507.28</c:v>
                </c:pt>
                <c:pt idx="3485">
                  <c:v>507.28</c:v>
                </c:pt>
                <c:pt idx="3486">
                  <c:v>507.28</c:v>
                </c:pt>
                <c:pt idx="3487">
                  <c:v>507.28</c:v>
                </c:pt>
                <c:pt idx="3488">
                  <c:v>507.28</c:v>
                </c:pt>
                <c:pt idx="3489">
                  <c:v>507.28</c:v>
                </c:pt>
                <c:pt idx="3490">
                  <c:v>507.28</c:v>
                </c:pt>
                <c:pt idx="3491">
                  <c:v>507.28</c:v>
                </c:pt>
                <c:pt idx="3492">
                  <c:v>507.28</c:v>
                </c:pt>
                <c:pt idx="3493">
                  <c:v>507.28</c:v>
                </c:pt>
                <c:pt idx="3494">
                  <c:v>507.28</c:v>
                </c:pt>
                <c:pt idx="3495">
                  <c:v>507.28</c:v>
                </c:pt>
                <c:pt idx="3496">
                  <c:v>507.28</c:v>
                </c:pt>
                <c:pt idx="3497">
                  <c:v>507.28</c:v>
                </c:pt>
                <c:pt idx="3498">
                  <c:v>507.28</c:v>
                </c:pt>
                <c:pt idx="3499">
                  <c:v>507.27</c:v>
                </c:pt>
                <c:pt idx="3500">
                  <c:v>507.27</c:v>
                </c:pt>
                <c:pt idx="3501">
                  <c:v>507.27</c:v>
                </c:pt>
                <c:pt idx="3502">
                  <c:v>507.27</c:v>
                </c:pt>
                <c:pt idx="3503">
                  <c:v>507.27</c:v>
                </c:pt>
                <c:pt idx="3504">
                  <c:v>507.27</c:v>
                </c:pt>
                <c:pt idx="3505">
                  <c:v>507.27</c:v>
                </c:pt>
                <c:pt idx="3506">
                  <c:v>507.27</c:v>
                </c:pt>
                <c:pt idx="3507">
                  <c:v>507.27</c:v>
                </c:pt>
                <c:pt idx="3508">
                  <c:v>507.27</c:v>
                </c:pt>
                <c:pt idx="3509">
                  <c:v>507.27</c:v>
                </c:pt>
                <c:pt idx="3510">
                  <c:v>507.27</c:v>
                </c:pt>
                <c:pt idx="3511">
                  <c:v>507.27</c:v>
                </c:pt>
                <c:pt idx="3512">
                  <c:v>507.27</c:v>
                </c:pt>
                <c:pt idx="3513">
                  <c:v>507.27</c:v>
                </c:pt>
                <c:pt idx="3514">
                  <c:v>507.27</c:v>
                </c:pt>
                <c:pt idx="3515">
                  <c:v>507.27</c:v>
                </c:pt>
                <c:pt idx="3516">
                  <c:v>507.27</c:v>
                </c:pt>
                <c:pt idx="3517">
                  <c:v>507.27</c:v>
                </c:pt>
                <c:pt idx="3518">
                  <c:v>507.27</c:v>
                </c:pt>
                <c:pt idx="3519">
                  <c:v>507.27</c:v>
                </c:pt>
                <c:pt idx="3520">
                  <c:v>507.27</c:v>
                </c:pt>
                <c:pt idx="3521">
                  <c:v>507.27</c:v>
                </c:pt>
                <c:pt idx="3522">
                  <c:v>507.27</c:v>
                </c:pt>
                <c:pt idx="3523">
                  <c:v>507.27</c:v>
                </c:pt>
                <c:pt idx="3524">
                  <c:v>507.26</c:v>
                </c:pt>
                <c:pt idx="3525">
                  <c:v>507.26</c:v>
                </c:pt>
                <c:pt idx="3526">
                  <c:v>507.26</c:v>
                </c:pt>
                <c:pt idx="3527">
                  <c:v>507.26</c:v>
                </c:pt>
                <c:pt idx="3528">
                  <c:v>507.26</c:v>
                </c:pt>
                <c:pt idx="3529">
                  <c:v>507.26</c:v>
                </c:pt>
                <c:pt idx="3530">
                  <c:v>507.26</c:v>
                </c:pt>
                <c:pt idx="3531">
                  <c:v>507.26</c:v>
                </c:pt>
                <c:pt idx="3532">
                  <c:v>507.26</c:v>
                </c:pt>
                <c:pt idx="3533">
                  <c:v>507.26</c:v>
                </c:pt>
                <c:pt idx="3534">
                  <c:v>507.26</c:v>
                </c:pt>
                <c:pt idx="3535">
                  <c:v>507.26</c:v>
                </c:pt>
                <c:pt idx="3536">
                  <c:v>507.26</c:v>
                </c:pt>
                <c:pt idx="3537">
                  <c:v>507.26</c:v>
                </c:pt>
                <c:pt idx="3538">
                  <c:v>507.26</c:v>
                </c:pt>
                <c:pt idx="3539">
                  <c:v>507.26</c:v>
                </c:pt>
                <c:pt idx="3540">
                  <c:v>507.26</c:v>
                </c:pt>
                <c:pt idx="3541">
                  <c:v>507.26</c:v>
                </c:pt>
                <c:pt idx="3542">
                  <c:v>507.26</c:v>
                </c:pt>
                <c:pt idx="3543">
                  <c:v>507.26</c:v>
                </c:pt>
                <c:pt idx="3544">
                  <c:v>507.26</c:v>
                </c:pt>
                <c:pt idx="3545">
                  <c:v>507.26</c:v>
                </c:pt>
                <c:pt idx="3546">
                  <c:v>507.26</c:v>
                </c:pt>
                <c:pt idx="3547">
                  <c:v>507.26</c:v>
                </c:pt>
                <c:pt idx="3548">
                  <c:v>507.26</c:v>
                </c:pt>
                <c:pt idx="3549">
                  <c:v>507.26</c:v>
                </c:pt>
                <c:pt idx="3550">
                  <c:v>507.25</c:v>
                </c:pt>
                <c:pt idx="3551">
                  <c:v>507.25</c:v>
                </c:pt>
                <c:pt idx="3552">
                  <c:v>507.25</c:v>
                </c:pt>
                <c:pt idx="3553">
                  <c:v>507.25</c:v>
                </c:pt>
                <c:pt idx="3554">
                  <c:v>507.25</c:v>
                </c:pt>
                <c:pt idx="3555">
                  <c:v>507.25</c:v>
                </c:pt>
                <c:pt idx="3556">
                  <c:v>507.25</c:v>
                </c:pt>
                <c:pt idx="3557">
                  <c:v>507.25</c:v>
                </c:pt>
                <c:pt idx="3558">
                  <c:v>507.25</c:v>
                </c:pt>
                <c:pt idx="3559">
                  <c:v>507.25</c:v>
                </c:pt>
                <c:pt idx="3560">
                  <c:v>507.25</c:v>
                </c:pt>
                <c:pt idx="3561">
                  <c:v>507.25</c:v>
                </c:pt>
                <c:pt idx="3562">
                  <c:v>507.25</c:v>
                </c:pt>
                <c:pt idx="3563">
                  <c:v>507.25</c:v>
                </c:pt>
                <c:pt idx="3564">
                  <c:v>507.25</c:v>
                </c:pt>
                <c:pt idx="3565">
                  <c:v>507.25</c:v>
                </c:pt>
                <c:pt idx="3566">
                  <c:v>507.25</c:v>
                </c:pt>
                <c:pt idx="3567">
                  <c:v>507.25</c:v>
                </c:pt>
                <c:pt idx="3568">
                  <c:v>507.25</c:v>
                </c:pt>
                <c:pt idx="3569">
                  <c:v>507.25</c:v>
                </c:pt>
                <c:pt idx="3570">
                  <c:v>507.25</c:v>
                </c:pt>
                <c:pt idx="3571">
                  <c:v>507.25</c:v>
                </c:pt>
                <c:pt idx="3572">
                  <c:v>507.25</c:v>
                </c:pt>
                <c:pt idx="3573">
                  <c:v>507.25</c:v>
                </c:pt>
                <c:pt idx="3574">
                  <c:v>507.25</c:v>
                </c:pt>
                <c:pt idx="3575">
                  <c:v>507.25</c:v>
                </c:pt>
                <c:pt idx="3576">
                  <c:v>507.25</c:v>
                </c:pt>
                <c:pt idx="3577">
                  <c:v>507.25</c:v>
                </c:pt>
                <c:pt idx="3578">
                  <c:v>507.24</c:v>
                </c:pt>
                <c:pt idx="3579">
                  <c:v>507.24</c:v>
                </c:pt>
                <c:pt idx="3580">
                  <c:v>507.24</c:v>
                </c:pt>
                <c:pt idx="3581">
                  <c:v>507.24</c:v>
                </c:pt>
                <c:pt idx="3582">
                  <c:v>507.24</c:v>
                </c:pt>
                <c:pt idx="3583">
                  <c:v>507.24</c:v>
                </c:pt>
                <c:pt idx="3584">
                  <c:v>507.24</c:v>
                </c:pt>
                <c:pt idx="3585">
                  <c:v>507.24</c:v>
                </c:pt>
                <c:pt idx="3586">
                  <c:v>507.24</c:v>
                </c:pt>
                <c:pt idx="3587">
                  <c:v>507.24</c:v>
                </c:pt>
                <c:pt idx="3588">
                  <c:v>507.24</c:v>
                </c:pt>
                <c:pt idx="3589">
                  <c:v>507.24</c:v>
                </c:pt>
                <c:pt idx="3590">
                  <c:v>507.24</c:v>
                </c:pt>
                <c:pt idx="3591">
                  <c:v>507.24</c:v>
                </c:pt>
                <c:pt idx="3592">
                  <c:v>507.24</c:v>
                </c:pt>
                <c:pt idx="3593">
                  <c:v>507.24</c:v>
                </c:pt>
                <c:pt idx="3594">
                  <c:v>507.24</c:v>
                </c:pt>
                <c:pt idx="3595">
                  <c:v>507.24</c:v>
                </c:pt>
                <c:pt idx="3596">
                  <c:v>507.24</c:v>
                </c:pt>
                <c:pt idx="3597">
                  <c:v>507.24</c:v>
                </c:pt>
                <c:pt idx="3598">
                  <c:v>507.24</c:v>
                </c:pt>
                <c:pt idx="3599">
                  <c:v>507.24</c:v>
                </c:pt>
                <c:pt idx="3600">
                  <c:v>507.24</c:v>
                </c:pt>
                <c:pt idx="3601">
                  <c:v>507.24</c:v>
                </c:pt>
                <c:pt idx="3602">
                  <c:v>507.24</c:v>
                </c:pt>
                <c:pt idx="3603">
                  <c:v>507.24</c:v>
                </c:pt>
                <c:pt idx="3604">
                  <c:v>507.24</c:v>
                </c:pt>
                <c:pt idx="3605">
                  <c:v>507.24</c:v>
                </c:pt>
                <c:pt idx="3606">
                  <c:v>507.24</c:v>
                </c:pt>
                <c:pt idx="3607">
                  <c:v>507.24</c:v>
                </c:pt>
                <c:pt idx="3608">
                  <c:v>507.24</c:v>
                </c:pt>
                <c:pt idx="3609">
                  <c:v>507.23</c:v>
                </c:pt>
                <c:pt idx="3610">
                  <c:v>507.23</c:v>
                </c:pt>
                <c:pt idx="3611">
                  <c:v>507.23</c:v>
                </c:pt>
                <c:pt idx="3612">
                  <c:v>507.23</c:v>
                </c:pt>
                <c:pt idx="3613">
                  <c:v>507.23</c:v>
                </c:pt>
                <c:pt idx="3614">
                  <c:v>507.23</c:v>
                </c:pt>
                <c:pt idx="3615">
                  <c:v>507.23</c:v>
                </c:pt>
                <c:pt idx="3616">
                  <c:v>507.23</c:v>
                </c:pt>
                <c:pt idx="3617">
                  <c:v>507.23</c:v>
                </c:pt>
                <c:pt idx="3618">
                  <c:v>507.23</c:v>
                </c:pt>
                <c:pt idx="3619">
                  <c:v>507.23</c:v>
                </c:pt>
                <c:pt idx="3620">
                  <c:v>507.23</c:v>
                </c:pt>
                <c:pt idx="3621">
                  <c:v>507.23</c:v>
                </c:pt>
                <c:pt idx="3622">
                  <c:v>507.23</c:v>
                </c:pt>
                <c:pt idx="3623">
                  <c:v>507.23</c:v>
                </c:pt>
                <c:pt idx="3624">
                  <c:v>507.23</c:v>
                </c:pt>
                <c:pt idx="3625">
                  <c:v>507.23</c:v>
                </c:pt>
                <c:pt idx="3626">
                  <c:v>507.23</c:v>
                </c:pt>
                <c:pt idx="3627">
                  <c:v>507.23</c:v>
                </c:pt>
                <c:pt idx="3628">
                  <c:v>507.23</c:v>
                </c:pt>
                <c:pt idx="3629">
                  <c:v>507.23</c:v>
                </c:pt>
                <c:pt idx="3630">
                  <c:v>507.23</c:v>
                </c:pt>
                <c:pt idx="3631">
                  <c:v>507.23</c:v>
                </c:pt>
                <c:pt idx="3632">
                  <c:v>507.23</c:v>
                </c:pt>
                <c:pt idx="3633">
                  <c:v>507.23</c:v>
                </c:pt>
                <c:pt idx="3634">
                  <c:v>507.23</c:v>
                </c:pt>
                <c:pt idx="3635">
                  <c:v>507.23</c:v>
                </c:pt>
                <c:pt idx="3636">
                  <c:v>507.23</c:v>
                </c:pt>
                <c:pt idx="3637">
                  <c:v>507.23</c:v>
                </c:pt>
                <c:pt idx="3638">
                  <c:v>507.23</c:v>
                </c:pt>
                <c:pt idx="3639">
                  <c:v>507.23</c:v>
                </c:pt>
                <c:pt idx="3640">
                  <c:v>507.23</c:v>
                </c:pt>
                <c:pt idx="3641">
                  <c:v>507.23</c:v>
                </c:pt>
                <c:pt idx="3642">
                  <c:v>507.23</c:v>
                </c:pt>
                <c:pt idx="3643">
                  <c:v>507.23</c:v>
                </c:pt>
                <c:pt idx="3644">
                  <c:v>507.23</c:v>
                </c:pt>
                <c:pt idx="3645">
                  <c:v>507.23</c:v>
                </c:pt>
                <c:pt idx="3646">
                  <c:v>507.23</c:v>
                </c:pt>
                <c:pt idx="3647">
                  <c:v>507.23</c:v>
                </c:pt>
                <c:pt idx="3648">
                  <c:v>507.23</c:v>
                </c:pt>
                <c:pt idx="3649">
                  <c:v>507.23</c:v>
                </c:pt>
                <c:pt idx="3650">
                  <c:v>507.23</c:v>
                </c:pt>
                <c:pt idx="3651">
                  <c:v>507.23</c:v>
                </c:pt>
                <c:pt idx="3652">
                  <c:v>507.23</c:v>
                </c:pt>
                <c:pt idx="3653">
                  <c:v>507.23</c:v>
                </c:pt>
                <c:pt idx="3654">
                  <c:v>507.23</c:v>
                </c:pt>
                <c:pt idx="3655">
                  <c:v>507.23</c:v>
                </c:pt>
                <c:pt idx="3656">
                  <c:v>507.23</c:v>
                </c:pt>
                <c:pt idx="3657">
                  <c:v>507.23</c:v>
                </c:pt>
                <c:pt idx="3658">
                  <c:v>507.23</c:v>
                </c:pt>
                <c:pt idx="3659">
                  <c:v>507.23</c:v>
                </c:pt>
                <c:pt idx="3660">
                  <c:v>507.23</c:v>
                </c:pt>
                <c:pt idx="3661">
                  <c:v>507.22</c:v>
                </c:pt>
                <c:pt idx="3662">
                  <c:v>507.22</c:v>
                </c:pt>
                <c:pt idx="3663">
                  <c:v>507.22</c:v>
                </c:pt>
                <c:pt idx="3664">
                  <c:v>507.22</c:v>
                </c:pt>
                <c:pt idx="3665">
                  <c:v>507.22</c:v>
                </c:pt>
                <c:pt idx="3666">
                  <c:v>507.22</c:v>
                </c:pt>
                <c:pt idx="3667">
                  <c:v>507.22</c:v>
                </c:pt>
                <c:pt idx="3668">
                  <c:v>507.22</c:v>
                </c:pt>
                <c:pt idx="3669">
                  <c:v>507.22</c:v>
                </c:pt>
                <c:pt idx="3670">
                  <c:v>507.22</c:v>
                </c:pt>
                <c:pt idx="3671">
                  <c:v>507.22</c:v>
                </c:pt>
                <c:pt idx="3672">
                  <c:v>507.22</c:v>
                </c:pt>
                <c:pt idx="3673">
                  <c:v>507.22</c:v>
                </c:pt>
                <c:pt idx="3674">
                  <c:v>507.22</c:v>
                </c:pt>
                <c:pt idx="3675">
                  <c:v>507.22</c:v>
                </c:pt>
                <c:pt idx="3676">
                  <c:v>507.22</c:v>
                </c:pt>
                <c:pt idx="3677">
                  <c:v>507.22</c:v>
                </c:pt>
                <c:pt idx="3678">
                  <c:v>507.22</c:v>
                </c:pt>
                <c:pt idx="3679">
                  <c:v>507.22</c:v>
                </c:pt>
                <c:pt idx="3680">
                  <c:v>507.22</c:v>
                </c:pt>
                <c:pt idx="3681">
                  <c:v>507.22</c:v>
                </c:pt>
                <c:pt idx="3682">
                  <c:v>507.22</c:v>
                </c:pt>
                <c:pt idx="3683">
                  <c:v>507.22</c:v>
                </c:pt>
                <c:pt idx="3684">
                  <c:v>507.22</c:v>
                </c:pt>
                <c:pt idx="3685">
                  <c:v>507.22</c:v>
                </c:pt>
                <c:pt idx="3686">
                  <c:v>507.21</c:v>
                </c:pt>
                <c:pt idx="3687">
                  <c:v>507.21</c:v>
                </c:pt>
                <c:pt idx="3688">
                  <c:v>507.21</c:v>
                </c:pt>
                <c:pt idx="3689">
                  <c:v>507.21</c:v>
                </c:pt>
                <c:pt idx="3690">
                  <c:v>507.21</c:v>
                </c:pt>
                <c:pt idx="3691">
                  <c:v>507.21</c:v>
                </c:pt>
                <c:pt idx="3692">
                  <c:v>507.21</c:v>
                </c:pt>
                <c:pt idx="3693">
                  <c:v>507.21</c:v>
                </c:pt>
                <c:pt idx="3694">
                  <c:v>507.21</c:v>
                </c:pt>
                <c:pt idx="3695">
                  <c:v>507.21</c:v>
                </c:pt>
                <c:pt idx="3696">
                  <c:v>507.21</c:v>
                </c:pt>
                <c:pt idx="3697">
                  <c:v>507.21</c:v>
                </c:pt>
                <c:pt idx="3698">
                  <c:v>507.21</c:v>
                </c:pt>
                <c:pt idx="3699">
                  <c:v>507.21</c:v>
                </c:pt>
                <c:pt idx="3700">
                  <c:v>507.21</c:v>
                </c:pt>
                <c:pt idx="3701">
                  <c:v>507.21</c:v>
                </c:pt>
                <c:pt idx="3702">
                  <c:v>507.21</c:v>
                </c:pt>
                <c:pt idx="3703">
                  <c:v>507.21</c:v>
                </c:pt>
                <c:pt idx="3704">
                  <c:v>507.21</c:v>
                </c:pt>
                <c:pt idx="3705">
                  <c:v>507.21</c:v>
                </c:pt>
                <c:pt idx="3706">
                  <c:v>507.21</c:v>
                </c:pt>
                <c:pt idx="3707">
                  <c:v>507.21</c:v>
                </c:pt>
                <c:pt idx="3708">
                  <c:v>507.2</c:v>
                </c:pt>
                <c:pt idx="3709">
                  <c:v>507.2</c:v>
                </c:pt>
                <c:pt idx="3710">
                  <c:v>507.2</c:v>
                </c:pt>
                <c:pt idx="3711">
                  <c:v>507.2</c:v>
                </c:pt>
                <c:pt idx="3712">
                  <c:v>507.2</c:v>
                </c:pt>
                <c:pt idx="3713">
                  <c:v>507.2</c:v>
                </c:pt>
                <c:pt idx="3714">
                  <c:v>507.2</c:v>
                </c:pt>
                <c:pt idx="3715">
                  <c:v>507.2</c:v>
                </c:pt>
                <c:pt idx="3716">
                  <c:v>507.2</c:v>
                </c:pt>
                <c:pt idx="3717">
                  <c:v>507.2</c:v>
                </c:pt>
                <c:pt idx="3718">
                  <c:v>507.2</c:v>
                </c:pt>
                <c:pt idx="3719">
                  <c:v>507.2</c:v>
                </c:pt>
                <c:pt idx="3720">
                  <c:v>507.2</c:v>
                </c:pt>
                <c:pt idx="3721">
                  <c:v>507.2</c:v>
                </c:pt>
                <c:pt idx="3722">
                  <c:v>507.2</c:v>
                </c:pt>
                <c:pt idx="3723">
                  <c:v>507.2</c:v>
                </c:pt>
                <c:pt idx="3724">
                  <c:v>507.2</c:v>
                </c:pt>
                <c:pt idx="3725">
                  <c:v>507.2</c:v>
                </c:pt>
                <c:pt idx="3726">
                  <c:v>507.2</c:v>
                </c:pt>
                <c:pt idx="3727">
                  <c:v>507.2</c:v>
                </c:pt>
                <c:pt idx="3728">
                  <c:v>507.2</c:v>
                </c:pt>
                <c:pt idx="3729">
                  <c:v>507.2</c:v>
                </c:pt>
                <c:pt idx="3730">
                  <c:v>507.2</c:v>
                </c:pt>
                <c:pt idx="3731">
                  <c:v>507.2</c:v>
                </c:pt>
                <c:pt idx="3732">
                  <c:v>507.19</c:v>
                </c:pt>
                <c:pt idx="3733">
                  <c:v>507.19</c:v>
                </c:pt>
                <c:pt idx="3734">
                  <c:v>507.19</c:v>
                </c:pt>
                <c:pt idx="3735">
                  <c:v>507.19</c:v>
                </c:pt>
                <c:pt idx="3736">
                  <c:v>507.19</c:v>
                </c:pt>
                <c:pt idx="3737">
                  <c:v>507.19</c:v>
                </c:pt>
                <c:pt idx="3738">
                  <c:v>507.19</c:v>
                </c:pt>
                <c:pt idx="3739">
                  <c:v>507.19</c:v>
                </c:pt>
                <c:pt idx="3740">
                  <c:v>507.19</c:v>
                </c:pt>
                <c:pt idx="3741">
                  <c:v>507.19</c:v>
                </c:pt>
                <c:pt idx="3742">
                  <c:v>507.19</c:v>
                </c:pt>
                <c:pt idx="3743">
                  <c:v>507.19</c:v>
                </c:pt>
                <c:pt idx="3744">
                  <c:v>507.19</c:v>
                </c:pt>
                <c:pt idx="3745">
                  <c:v>507.19</c:v>
                </c:pt>
                <c:pt idx="3746">
                  <c:v>507.19</c:v>
                </c:pt>
                <c:pt idx="3747">
                  <c:v>507.19</c:v>
                </c:pt>
                <c:pt idx="3748">
                  <c:v>507.19</c:v>
                </c:pt>
                <c:pt idx="3749">
                  <c:v>507.19</c:v>
                </c:pt>
                <c:pt idx="3750">
                  <c:v>507.19</c:v>
                </c:pt>
                <c:pt idx="3751">
                  <c:v>507.19</c:v>
                </c:pt>
                <c:pt idx="3752">
                  <c:v>507.19</c:v>
                </c:pt>
                <c:pt idx="3753">
                  <c:v>507.19</c:v>
                </c:pt>
                <c:pt idx="3754">
                  <c:v>507.19</c:v>
                </c:pt>
                <c:pt idx="3755">
                  <c:v>507.19</c:v>
                </c:pt>
                <c:pt idx="3756">
                  <c:v>507.19</c:v>
                </c:pt>
                <c:pt idx="3757">
                  <c:v>507.19</c:v>
                </c:pt>
                <c:pt idx="3758">
                  <c:v>507.19</c:v>
                </c:pt>
                <c:pt idx="3759">
                  <c:v>507.18</c:v>
                </c:pt>
                <c:pt idx="3760">
                  <c:v>507.18</c:v>
                </c:pt>
                <c:pt idx="3761">
                  <c:v>507.18</c:v>
                </c:pt>
                <c:pt idx="3762">
                  <c:v>507.18</c:v>
                </c:pt>
                <c:pt idx="3763">
                  <c:v>507.18</c:v>
                </c:pt>
                <c:pt idx="3764">
                  <c:v>507.18</c:v>
                </c:pt>
                <c:pt idx="3765">
                  <c:v>507.18</c:v>
                </c:pt>
                <c:pt idx="3766">
                  <c:v>507.18</c:v>
                </c:pt>
                <c:pt idx="3767">
                  <c:v>507.18</c:v>
                </c:pt>
                <c:pt idx="3768">
                  <c:v>507.18</c:v>
                </c:pt>
                <c:pt idx="3769">
                  <c:v>507.18</c:v>
                </c:pt>
                <c:pt idx="3770">
                  <c:v>507.18</c:v>
                </c:pt>
                <c:pt idx="3771">
                  <c:v>507.18</c:v>
                </c:pt>
                <c:pt idx="3772">
                  <c:v>507.18</c:v>
                </c:pt>
                <c:pt idx="3773">
                  <c:v>507.18</c:v>
                </c:pt>
                <c:pt idx="3774">
                  <c:v>507.18</c:v>
                </c:pt>
                <c:pt idx="3775">
                  <c:v>507.18</c:v>
                </c:pt>
                <c:pt idx="3776">
                  <c:v>507.18</c:v>
                </c:pt>
                <c:pt idx="3777">
                  <c:v>507.18</c:v>
                </c:pt>
                <c:pt idx="3778">
                  <c:v>507.18</c:v>
                </c:pt>
                <c:pt idx="3779">
                  <c:v>507.18</c:v>
                </c:pt>
                <c:pt idx="3780">
                  <c:v>507.18</c:v>
                </c:pt>
                <c:pt idx="3781">
                  <c:v>507.18</c:v>
                </c:pt>
                <c:pt idx="3782">
                  <c:v>507.18</c:v>
                </c:pt>
                <c:pt idx="3783">
                  <c:v>507.18</c:v>
                </c:pt>
                <c:pt idx="3784">
                  <c:v>507.18</c:v>
                </c:pt>
                <c:pt idx="3785">
                  <c:v>507.18</c:v>
                </c:pt>
                <c:pt idx="3786">
                  <c:v>507.18</c:v>
                </c:pt>
                <c:pt idx="3787">
                  <c:v>507.18</c:v>
                </c:pt>
                <c:pt idx="3788">
                  <c:v>507.18</c:v>
                </c:pt>
                <c:pt idx="3789">
                  <c:v>507.18</c:v>
                </c:pt>
                <c:pt idx="3790">
                  <c:v>507.18</c:v>
                </c:pt>
                <c:pt idx="3791">
                  <c:v>507.17</c:v>
                </c:pt>
                <c:pt idx="3792">
                  <c:v>507.17</c:v>
                </c:pt>
                <c:pt idx="3793">
                  <c:v>507.17</c:v>
                </c:pt>
                <c:pt idx="3794">
                  <c:v>507.17</c:v>
                </c:pt>
                <c:pt idx="3795">
                  <c:v>507.17</c:v>
                </c:pt>
                <c:pt idx="3796">
                  <c:v>507.17</c:v>
                </c:pt>
                <c:pt idx="3797">
                  <c:v>507.17</c:v>
                </c:pt>
                <c:pt idx="3798">
                  <c:v>507.17</c:v>
                </c:pt>
                <c:pt idx="3799">
                  <c:v>507.17</c:v>
                </c:pt>
                <c:pt idx="3800">
                  <c:v>507.17</c:v>
                </c:pt>
                <c:pt idx="3801">
                  <c:v>507.17</c:v>
                </c:pt>
                <c:pt idx="3802">
                  <c:v>507.17</c:v>
                </c:pt>
                <c:pt idx="3803">
                  <c:v>507.17</c:v>
                </c:pt>
                <c:pt idx="3804">
                  <c:v>507.17</c:v>
                </c:pt>
                <c:pt idx="3805">
                  <c:v>507.17</c:v>
                </c:pt>
                <c:pt idx="3806">
                  <c:v>507.17</c:v>
                </c:pt>
                <c:pt idx="3807">
                  <c:v>507.17</c:v>
                </c:pt>
                <c:pt idx="3808">
                  <c:v>507.17</c:v>
                </c:pt>
                <c:pt idx="3809">
                  <c:v>507.17</c:v>
                </c:pt>
                <c:pt idx="3810">
                  <c:v>507.17</c:v>
                </c:pt>
                <c:pt idx="3811">
                  <c:v>507.17</c:v>
                </c:pt>
                <c:pt idx="3812">
                  <c:v>507.17</c:v>
                </c:pt>
                <c:pt idx="3813">
                  <c:v>507.17</c:v>
                </c:pt>
                <c:pt idx="3814">
                  <c:v>507.17</c:v>
                </c:pt>
                <c:pt idx="3815">
                  <c:v>507.17</c:v>
                </c:pt>
                <c:pt idx="3816">
                  <c:v>507.17</c:v>
                </c:pt>
                <c:pt idx="3817">
                  <c:v>507.17</c:v>
                </c:pt>
                <c:pt idx="3818">
                  <c:v>507.17</c:v>
                </c:pt>
                <c:pt idx="3819">
                  <c:v>507.17</c:v>
                </c:pt>
                <c:pt idx="3820">
                  <c:v>507.17</c:v>
                </c:pt>
                <c:pt idx="3821">
                  <c:v>507.17</c:v>
                </c:pt>
                <c:pt idx="3822">
                  <c:v>507.17</c:v>
                </c:pt>
                <c:pt idx="3823">
                  <c:v>507.17</c:v>
                </c:pt>
                <c:pt idx="3824">
                  <c:v>507.17</c:v>
                </c:pt>
                <c:pt idx="3825">
                  <c:v>507.17</c:v>
                </c:pt>
                <c:pt idx="3826">
                  <c:v>507.16</c:v>
                </c:pt>
                <c:pt idx="3827">
                  <c:v>507.16</c:v>
                </c:pt>
                <c:pt idx="3828">
                  <c:v>507.16</c:v>
                </c:pt>
                <c:pt idx="3829">
                  <c:v>507.16</c:v>
                </c:pt>
                <c:pt idx="3830">
                  <c:v>507.16</c:v>
                </c:pt>
                <c:pt idx="3831">
                  <c:v>507.16</c:v>
                </c:pt>
                <c:pt idx="3832">
                  <c:v>507.16</c:v>
                </c:pt>
                <c:pt idx="3833">
                  <c:v>507.16</c:v>
                </c:pt>
                <c:pt idx="3834">
                  <c:v>507.16</c:v>
                </c:pt>
                <c:pt idx="3835">
                  <c:v>507.16</c:v>
                </c:pt>
                <c:pt idx="3836">
                  <c:v>507.16</c:v>
                </c:pt>
                <c:pt idx="3837">
                  <c:v>507.16</c:v>
                </c:pt>
                <c:pt idx="3838">
                  <c:v>507.16</c:v>
                </c:pt>
                <c:pt idx="3839">
                  <c:v>507.16</c:v>
                </c:pt>
                <c:pt idx="3840">
                  <c:v>507.16</c:v>
                </c:pt>
                <c:pt idx="3841">
                  <c:v>507.16</c:v>
                </c:pt>
                <c:pt idx="3842">
                  <c:v>507.16</c:v>
                </c:pt>
                <c:pt idx="3843">
                  <c:v>507.16</c:v>
                </c:pt>
                <c:pt idx="3844">
                  <c:v>507.16</c:v>
                </c:pt>
                <c:pt idx="3845">
                  <c:v>507.16</c:v>
                </c:pt>
                <c:pt idx="3846">
                  <c:v>507.16</c:v>
                </c:pt>
                <c:pt idx="3847">
                  <c:v>507.16</c:v>
                </c:pt>
                <c:pt idx="3848">
                  <c:v>507.16</c:v>
                </c:pt>
                <c:pt idx="3849">
                  <c:v>507.16</c:v>
                </c:pt>
                <c:pt idx="3850">
                  <c:v>507.16</c:v>
                </c:pt>
                <c:pt idx="3851">
                  <c:v>507.16</c:v>
                </c:pt>
                <c:pt idx="3852">
                  <c:v>507.16</c:v>
                </c:pt>
                <c:pt idx="3853">
                  <c:v>507.16</c:v>
                </c:pt>
                <c:pt idx="3854">
                  <c:v>507.16</c:v>
                </c:pt>
                <c:pt idx="3855">
                  <c:v>507.16</c:v>
                </c:pt>
                <c:pt idx="3856">
                  <c:v>507.16</c:v>
                </c:pt>
                <c:pt idx="3857">
                  <c:v>507.16</c:v>
                </c:pt>
                <c:pt idx="3858">
                  <c:v>507.16</c:v>
                </c:pt>
                <c:pt idx="3859">
                  <c:v>507.16</c:v>
                </c:pt>
                <c:pt idx="3860">
                  <c:v>507.16</c:v>
                </c:pt>
                <c:pt idx="3861">
                  <c:v>507.16</c:v>
                </c:pt>
                <c:pt idx="3862">
                  <c:v>507.16</c:v>
                </c:pt>
                <c:pt idx="3863">
                  <c:v>507.16</c:v>
                </c:pt>
                <c:pt idx="3864">
                  <c:v>507.16</c:v>
                </c:pt>
                <c:pt idx="3865">
                  <c:v>507.16</c:v>
                </c:pt>
                <c:pt idx="3866">
                  <c:v>507.16</c:v>
                </c:pt>
                <c:pt idx="3867">
                  <c:v>507.16</c:v>
                </c:pt>
                <c:pt idx="3868">
                  <c:v>507.16</c:v>
                </c:pt>
                <c:pt idx="3869">
                  <c:v>507.16</c:v>
                </c:pt>
                <c:pt idx="3870">
                  <c:v>507.16</c:v>
                </c:pt>
                <c:pt idx="3871">
                  <c:v>507.16</c:v>
                </c:pt>
                <c:pt idx="3872">
                  <c:v>507.16</c:v>
                </c:pt>
                <c:pt idx="3873">
                  <c:v>507.16</c:v>
                </c:pt>
                <c:pt idx="3874">
                  <c:v>507.16</c:v>
                </c:pt>
                <c:pt idx="3875">
                  <c:v>507.16</c:v>
                </c:pt>
                <c:pt idx="3876">
                  <c:v>507.16</c:v>
                </c:pt>
                <c:pt idx="3877">
                  <c:v>507.16</c:v>
                </c:pt>
                <c:pt idx="3878">
                  <c:v>507.16</c:v>
                </c:pt>
                <c:pt idx="3879">
                  <c:v>507.16</c:v>
                </c:pt>
                <c:pt idx="3880">
                  <c:v>507.16</c:v>
                </c:pt>
                <c:pt idx="3881">
                  <c:v>507.16</c:v>
                </c:pt>
                <c:pt idx="3882">
                  <c:v>507.16</c:v>
                </c:pt>
                <c:pt idx="3883">
                  <c:v>507.16</c:v>
                </c:pt>
                <c:pt idx="3884">
                  <c:v>507.16</c:v>
                </c:pt>
                <c:pt idx="3885">
                  <c:v>507.16</c:v>
                </c:pt>
                <c:pt idx="3886">
                  <c:v>507.16</c:v>
                </c:pt>
                <c:pt idx="3887">
                  <c:v>507.16</c:v>
                </c:pt>
                <c:pt idx="3888">
                  <c:v>507.16</c:v>
                </c:pt>
                <c:pt idx="3889">
                  <c:v>507.16</c:v>
                </c:pt>
                <c:pt idx="3890">
                  <c:v>507.16</c:v>
                </c:pt>
                <c:pt idx="3891">
                  <c:v>507.16</c:v>
                </c:pt>
                <c:pt idx="3892">
                  <c:v>507.16</c:v>
                </c:pt>
                <c:pt idx="3893">
                  <c:v>507.16</c:v>
                </c:pt>
                <c:pt idx="3894">
                  <c:v>507.16</c:v>
                </c:pt>
                <c:pt idx="3895">
                  <c:v>507.16</c:v>
                </c:pt>
                <c:pt idx="3896">
                  <c:v>507.16</c:v>
                </c:pt>
                <c:pt idx="3897">
                  <c:v>507.16</c:v>
                </c:pt>
                <c:pt idx="3898">
                  <c:v>507.16</c:v>
                </c:pt>
                <c:pt idx="3899">
                  <c:v>507.16</c:v>
                </c:pt>
                <c:pt idx="3900">
                  <c:v>507.16</c:v>
                </c:pt>
                <c:pt idx="3901">
                  <c:v>507.16</c:v>
                </c:pt>
                <c:pt idx="3902">
                  <c:v>507.16</c:v>
                </c:pt>
                <c:pt idx="3903">
                  <c:v>507.16</c:v>
                </c:pt>
                <c:pt idx="3904">
                  <c:v>507.16</c:v>
                </c:pt>
                <c:pt idx="3905">
                  <c:v>507.16</c:v>
                </c:pt>
                <c:pt idx="3906">
                  <c:v>507.16</c:v>
                </c:pt>
                <c:pt idx="3907">
                  <c:v>507.16</c:v>
                </c:pt>
                <c:pt idx="3908">
                  <c:v>507.16</c:v>
                </c:pt>
                <c:pt idx="3909">
                  <c:v>507.16</c:v>
                </c:pt>
                <c:pt idx="3910">
                  <c:v>507.16</c:v>
                </c:pt>
                <c:pt idx="3911">
                  <c:v>507.16</c:v>
                </c:pt>
                <c:pt idx="3912">
                  <c:v>507.16</c:v>
                </c:pt>
                <c:pt idx="3913">
                  <c:v>507.16</c:v>
                </c:pt>
                <c:pt idx="3914">
                  <c:v>507.16</c:v>
                </c:pt>
                <c:pt idx="3915">
                  <c:v>507.16</c:v>
                </c:pt>
                <c:pt idx="3916">
                  <c:v>507.15</c:v>
                </c:pt>
                <c:pt idx="3917">
                  <c:v>507.15</c:v>
                </c:pt>
                <c:pt idx="3918">
                  <c:v>507.15</c:v>
                </c:pt>
                <c:pt idx="3919">
                  <c:v>507.15</c:v>
                </c:pt>
                <c:pt idx="3920">
                  <c:v>507.15</c:v>
                </c:pt>
                <c:pt idx="3921">
                  <c:v>507.15</c:v>
                </c:pt>
                <c:pt idx="3922">
                  <c:v>507.15</c:v>
                </c:pt>
                <c:pt idx="3923">
                  <c:v>507.15</c:v>
                </c:pt>
                <c:pt idx="3924">
                  <c:v>507.15</c:v>
                </c:pt>
                <c:pt idx="3925">
                  <c:v>507.15</c:v>
                </c:pt>
                <c:pt idx="3926">
                  <c:v>507.15</c:v>
                </c:pt>
                <c:pt idx="3927">
                  <c:v>507.15</c:v>
                </c:pt>
                <c:pt idx="3928">
                  <c:v>507.15</c:v>
                </c:pt>
                <c:pt idx="3929">
                  <c:v>507.15</c:v>
                </c:pt>
                <c:pt idx="3930">
                  <c:v>507.15</c:v>
                </c:pt>
                <c:pt idx="3931">
                  <c:v>507.15</c:v>
                </c:pt>
                <c:pt idx="3932">
                  <c:v>507.15</c:v>
                </c:pt>
                <c:pt idx="3933">
                  <c:v>507.15</c:v>
                </c:pt>
                <c:pt idx="3934">
                  <c:v>507.15</c:v>
                </c:pt>
                <c:pt idx="3935">
                  <c:v>507.15</c:v>
                </c:pt>
                <c:pt idx="3936">
                  <c:v>507.15</c:v>
                </c:pt>
                <c:pt idx="3937">
                  <c:v>507.15</c:v>
                </c:pt>
                <c:pt idx="3938">
                  <c:v>507.15</c:v>
                </c:pt>
                <c:pt idx="3939">
                  <c:v>507.15</c:v>
                </c:pt>
                <c:pt idx="3940">
                  <c:v>507.15</c:v>
                </c:pt>
                <c:pt idx="3941">
                  <c:v>507.15</c:v>
                </c:pt>
                <c:pt idx="3942">
                  <c:v>507.15</c:v>
                </c:pt>
                <c:pt idx="3943">
                  <c:v>507.15</c:v>
                </c:pt>
                <c:pt idx="3944">
                  <c:v>507.15</c:v>
                </c:pt>
                <c:pt idx="3945">
                  <c:v>507.15</c:v>
                </c:pt>
                <c:pt idx="3946">
                  <c:v>507.15</c:v>
                </c:pt>
                <c:pt idx="3947">
                  <c:v>507.15</c:v>
                </c:pt>
                <c:pt idx="3948">
                  <c:v>507.15</c:v>
                </c:pt>
                <c:pt idx="3949">
                  <c:v>507.15</c:v>
                </c:pt>
                <c:pt idx="3950">
                  <c:v>507.15</c:v>
                </c:pt>
                <c:pt idx="3951">
                  <c:v>507.15</c:v>
                </c:pt>
                <c:pt idx="3952">
                  <c:v>507.15</c:v>
                </c:pt>
                <c:pt idx="3953">
                  <c:v>507.15</c:v>
                </c:pt>
                <c:pt idx="3954">
                  <c:v>507.15</c:v>
                </c:pt>
                <c:pt idx="3955">
                  <c:v>507.15</c:v>
                </c:pt>
                <c:pt idx="3956">
                  <c:v>507.15</c:v>
                </c:pt>
                <c:pt idx="3957">
                  <c:v>507.15</c:v>
                </c:pt>
                <c:pt idx="3958">
                  <c:v>507.15</c:v>
                </c:pt>
                <c:pt idx="3959">
                  <c:v>507.14</c:v>
                </c:pt>
                <c:pt idx="3960">
                  <c:v>507.14</c:v>
                </c:pt>
                <c:pt idx="3961">
                  <c:v>507.14</c:v>
                </c:pt>
                <c:pt idx="3962">
                  <c:v>507.14</c:v>
                </c:pt>
                <c:pt idx="3963">
                  <c:v>507.14</c:v>
                </c:pt>
                <c:pt idx="3964">
                  <c:v>507.14</c:v>
                </c:pt>
                <c:pt idx="3965">
                  <c:v>507.14</c:v>
                </c:pt>
                <c:pt idx="3966">
                  <c:v>507.14</c:v>
                </c:pt>
                <c:pt idx="3967">
                  <c:v>507.14</c:v>
                </c:pt>
                <c:pt idx="3968">
                  <c:v>507.14</c:v>
                </c:pt>
                <c:pt idx="3969">
                  <c:v>507.14</c:v>
                </c:pt>
                <c:pt idx="3970">
                  <c:v>507.14</c:v>
                </c:pt>
                <c:pt idx="3971">
                  <c:v>507.14</c:v>
                </c:pt>
                <c:pt idx="3972">
                  <c:v>507.14</c:v>
                </c:pt>
                <c:pt idx="3973">
                  <c:v>507.14</c:v>
                </c:pt>
                <c:pt idx="3974">
                  <c:v>507.14</c:v>
                </c:pt>
                <c:pt idx="3975">
                  <c:v>507.14</c:v>
                </c:pt>
                <c:pt idx="3976">
                  <c:v>507.14</c:v>
                </c:pt>
                <c:pt idx="3977">
                  <c:v>507.14</c:v>
                </c:pt>
                <c:pt idx="3978">
                  <c:v>507.14</c:v>
                </c:pt>
                <c:pt idx="3979">
                  <c:v>507.14</c:v>
                </c:pt>
                <c:pt idx="3980">
                  <c:v>507.14</c:v>
                </c:pt>
                <c:pt idx="3981">
                  <c:v>507.14</c:v>
                </c:pt>
                <c:pt idx="3982">
                  <c:v>507.14</c:v>
                </c:pt>
                <c:pt idx="3983">
                  <c:v>507.14</c:v>
                </c:pt>
                <c:pt idx="3984">
                  <c:v>507.14</c:v>
                </c:pt>
                <c:pt idx="3985">
                  <c:v>507.13</c:v>
                </c:pt>
                <c:pt idx="3986">
                  <c:v>507.13</c:v>
                </c:pt>
                <c:pt idx="3987">
                  <c:v>507.13</c:v>
                </c:pt>
                <c:pt idx="3988">
                  <c:v>507.13</c:v>
                </c:pt>
                <c:pt idx="3989">
                  <c:v>507.13</c:v>
                </c:pt>
                <c:pt idx="3990">
                  <c:v>507.13</c:v>
                </c:pt>
                <c:pt idx="3991">
                  <c:v>507.13</c:v>
                </c:pt>
                <c:pt idx="3992">
                  <c:v>507.13</c:v>
                </c:pt>
                <c:pt idx="3993">
                  <c:v>507.13</c:v>
                </c:pt>
                <c:pt idx="3994">
                  <c:v>507.13</c:v>
                </c:pt>
                <c:pt idx="3995">
                  <c:v>507.13</c:v>
                </c:pt>
                <c:pt idx="3996">
                  <c:v>507.13</c:v>
                </c:pt>
                <c:pt idx="3997">
                  <c:v>507.13</c:v>
                </c:pt>
                <c:pt idx="3998">
                  <c:v>507.13</c:v>
                </c:pt>
                <c:pt idx="3999">
                  <c:v>507.13</c:v>
                </c:pt>
                <c:pt idx="4000">
                  <c:v>507.13</c:v>
                </c:pt>
                <c:pt idx="4001">
                  <c:v>507.13</c:v>
                </c:pt>
                <c:pt idx="4002">
                  <c:v>507.13</c:v>
                </c:pt>
                <c:pt idx="4003">
                  <c:v>507.13</c:v>
                </c:pt>
                <c:pt idx="4004">
                  <c:v>507.13</c:v>
                </c:pt>
                <c:pt idx="4005">
                  <c:v>507.13</c:v>
                </c:pt>
                <c:pt idx="4006">
                  <c:v>507.13</c:v>
                </c:pt>
                <c:pt idx="4007">
                  <c:v>507.13</c:v>
                </c:pt>
                <c:pt idx="4008">
                  <c:v>507.13</c:v>
                </c:pt>
                <c:pt idx="4009">
                  <c:v>507.13</c:v>
                </c:pt>
                <c:pt idx="4010">
                  <c:v>507.13</c:v>
                </c:pt>
                <c:pt idx="4011">
                  <c:v>507.13</c:v>
                </c:pt>
                <c:pt idx="4012">
                  <c:v>507.12</c:v>
                </c:pt>
                <c:pt idx="4013">
                  <c:v>507.12</c:v>
                </c:pt>
                <c:pt idx="4014">
                  <c:v>507.12</c:v>
                </c:pt>
                <c:pt idx="4015">
                  <c:v>507.12</c:v>
                </c:pt>
                <c:pt idx="4016">
                  <c:v>507.12</c:v>
                </c:pt>
                <c:pt idx="4017">
                  <c:v>507.12</c:v>
                </c:pt>
                <c:pt idx="4018">
                  <c:v>507.12</c:v>
                </c:pt>
                <c:pt idx="4019">
                  <c:v>507.12</c:v>
                </c:pt>
                <c:pt idx="4020">
                  <c:v>507.12</c:v>
                </c:pt>
                <c:pt idx="4021">
                  <c:v>507.12</c:v>
                </c:pt>
                <c:pt idx="4022">
                  <c:v>507.12</c:v>
                </c:pt>
                <c:pt idx="4023">
                  <c:v>507.12</c:v>
                </c:pt>
                <c:pt idx="4024">
                  <c:v>507.12</c:v>
                </c:pt>
                <c:pt idx="4025">
                  <c:v>507.12</c:v>
                </c:pt>
                <c:pt idx="4026">
                  <c:v>507.12</c:v>
                </c:pt>
                <c:pt idx="4027">
                  <c:v>507.12</c:v>
                </c:pt>
                <c:pt idx="4028">
                  <c:v>507.12</c:v>
                </c:pt>
                <c:pt idx="4029">
                  <c:v>507.12</c:v>
                </c:pt>
                <c:pt idx="4030">
                  <c:v>507.12</c:v>
                </c:pt>
                <c:pt idx="4031">
                  <c:v>507.12</c:v>
                </c:pt>
                <c:pt idx="4032">
                  <c:v>507.12</c:v>
                </c:pt>
                <c:pt idx="4033">
                  <c:v>507.12</c:v>
                </c:pt>
                <c:pt idx="4034">
                  <c:v>507.12</c:v>
                </c:pt>
                <c:pt idx="4035">
                  <c:v>507.12</c:v>
                </c:pt>
                <c:pt idx="4036">
                  <c:v>507.12</c:v>
                </c:pt>
                <c:pt idx="4037">
                  <c:v>507.12</c:v>
                </c:pt>
                <c:pt idx="4038">
                  <c:v>507.12</c:v>
                </c:pt>
                <c:pt idx="4039">
                  <c:v>507.12</c:v>
                </c:pt>
                <c:pt idx="4040">
                  <c:v>507.12</c:v>
                </c:pt>
                <c:pt idx="4041">
                  <c:v>507.12</c:v>
                </c:pt>
                <c:pt idx="4042">
                  <c:v>507.11</c:v>
                </c:pt>
                <c:pt idx="4043">
                  <c:v>507.11</c:v>
                </c:pt>
                <c:pt idx="4044">
                  <c:v>507.11</c:v>
                </c:pt>
                <c:pt idx="4045">
                  <c:v>507.11</c:v>
                </c:pt>
                <c:pt idx="4046">
                  <c:v>507.11</c:v>
                </c:pt>
                <c:pt idx="4047">
                  <c:v>507.11</c:v>
                </c:pt>
                <c:pt idx="4048">
                  <c:v>507.11</c:v>
                </c:pt>
                <c:pt idx="4049">
                  <c:v>507.11</c:v>
                </c:pt>
                <c:pt idx="4050">
                  <c:v>507.11</c:v>
                </c:pt>
                <c:pt idx="4051">
                  <c:v>507.11</c:v>
                </c:pt>
                <c:pt idx="4052">
                  <c:v>507.11</c:v>
                </c:pt>
                <c:pt idx="4053">
                  <c:v>507.11</c:v>
                </c:pt>
                <c:pt idx="4054">
                  <c:v>507.11</c:v>
                </c:pt>
                <c:pt idx="4055">
                  <c:v>507.11</c:v>
                </c:pt>
                <c:pt idx="4056">
                  <c:v>507.11</c:v>
                </c:pt>
                <c:pt idx="4057">
                  <c:v>507.11</c:v>
                </c:pt>
                <c:pt idx="4058">
                  <c:v>507.11</c:v>
                </c:pt>
                <c:pt idx="4059">
                  <c:v>507.11</c:v>
                </c:pt>
                <c:pt idx="4060">
                  <c:v>507.11</c:v>
                </c:pt>
                <c:pt idx="4061">
                  <c:v>507.11</c:v>
                </c:pt>
                <c:pt idx="4062">
                  <c:v>507.11</c:v>
                </c:pt>
                <c:pt idx="4063">
                  <c:v>507.11</c:v>
                </c:pt>
                <c:pt idx="4064">
                  <c:v>507.11</c:v>
                </c:pt>
                <c:pt idx="4065">
                  <c:v>507.11</c:v>
                </c:pt>
                <c:pt idx="4066">
                  <c:v>507.11</c:v>
                </c:pt>
                <c:pt idx="4067">
                  <c:v>507.11</c:v>
                </c:pt>
                <c:pt idx="4068">
                  <c:v>507.11</c:v>
                </c:pt>
                <c:pt idx="4069">
                  <c:v>507.11</c:v>
                </c:pt>
                <c:pt idx="4070">
                  <c:v>507.11</c:v>
                </c:pt>
                <c:pt idx="4071">
                  <c:v>507.11</c:v>
                </c:pt>
                <c:pt idx="4072">
                  <c:v>507.11</c:v>
                </c:pt>
                <c:pt idx="4073">
                  <c:v>507.11</c:v>
                </c:pt>
                <c:pt idx="4074">
                  <c:v>507.11</c:v>
                </c:pt>
                <c:pt idx="4075">
                  <c:v>507.1</c:v>
                </c:pt>
                <c:pt idx="4076">
                  <c:v>507.1</c:v>
                </c:pt>
                <c:pt idx="4077">
                  <c:v>507.1</c:v>
                </c:pt>
                <c:pt idx="4078">
                  <c:v>507.1</c:v>
                </c:pt>
                <c:pt idx="4079">
                  <c:v>507.1</c:v>
                </c:pt>
                <c:pt idx="4080">
                  <c:v>507.1</c:v>
                </c:pt>
                <c:pt idx="4081">
                  <c:v>507.1</c:v>
                </c:pt>
                <c:pt idx="4082">
                  <c:v>507.1</c:v>
                </c:pt>
                <c:pt idx="4083">
                  <c:v>507.1</c:v>
                </c:pt>
                <c:pt idx="4084">
                  <c:v>507.1</c:v>
                </c:pt>
                <c:pt idx="4085">
                  <c:v>507.1</c:v>
                </c:pt>
                <c:pt idx="4086">
                  <c:v>507.1</c:v>
                </c:pt>
                <c:pt idx="4087">
                  <c:v>507.1</c:v>
                </c:pt>
                <c:pt idx="4088">
                  <c:v>507.1</c:v>
                </c:pt>
                <c:pt idx="4089">
                  <c:v>507.1</c:v>
                </c:pt>
                <c:pt idx="4090">
                  <c:v>507.1</c:v>
                </c:pt>
                <c:pt idx="4091">
                  <c:v>507.1</c:v>
                </c:pt>
                <c:pt idx="4092">
                  <c:v>507.1</c:v>
                </c:pt>
                <c:pt idx="4093">
                  <c:v>507.1</c:v>
                </c:pt>
                <c:pt idx="4094">
                  <c:v>507.1</c:v>
                </c:pt>
                <c:pt idx="4095">
                  <c:v>507.1</c:v>
                </c:pt>
                <c:pt idx="4096">
                  <c:v>507.1</c:v>
                </c:pt>
                <c:pt idx="4097">
                  <c:v>507.1</c:v>
                </c:pt>
                <c:pt idx="4098">
                  <c:v>507.1</c:v>
                </c:pt>
                <c:pt idx="4099">
                  <c:v>507.1</c:v>
                </c:pt>
                <c:pt idx="4100">
                  <c:v>507.1</c:v>
                </c:pt>
                <c:pt idx="4101">
                  <c:v>507.1</c:v>
                </c:pt>
                <c:pt idx="4102">
                  <c:v>507.1</c:v>
                </c:pt>
                <c:pt idx="4103">
                  <c:v>507.1</c:v>
                </c:pt>
                <c:pt idx="4104">
                  <c:v>507.1</c:v>
                </c:pt>
                <c:pt idx="4105">
                  <c:v>507.1</c:v>
                </c:pt>
                <c:pt idx="4106">
                  <c:v>507.1</c:v>
                </c:pt>
                <c:pt idx="4107">
                  <c:v>507.1</c:v>
                </c:pt>
                <c:pt idx="4108">
                  <c:v>507.1</c:v>
                </c:pt>
                <c:pt idx="4109">
                  <c:v>507.1</c:v>
                </c:pt>
                <c:pt idx="4110">
                  <c:v>507.1</c:v>
                </c:pt>
                <c:pt idx="4111">
                  <c:v>507.09</c:v>
                </c:pt>
                <c:pt idx="4112">
                  <c:v>507.09</c:v>
                </c:pt>
                <c:pt idx="4113">
                  <c:v>507.09</c:v>
                </c:pt>
                <c:pt idx="4114">
                  <c:v>507.09</c:v>
                </c:pt>
                <c:pt idx="4115">
                  <c:v>507.09</c:v>
                </c:pt>
                <c:pt idx="4116">
                  <c:v>507.09</c:v>
                </c:pt>
                <c:pt idx="4117">
                  <c:v>507.09</c:v>
                </c:pt>
                <c:pt idx="4118">
                  <c:v>507.09</c:v>
                </c:pt>
                <c:pt idx="4119">
                  <c:v>507.09</c:v>
                </c:pt>
                <c:pt idx="4120">
                  <c:v>507.09</c:v>
                </c:pt>
                <c:pt idx="4121">
                  <c:v>507.09</c:v>
                </c:pt>
                <c:pt idx="4122">
                  <c:v>507.09</c:v>
                </c:pt>
                <c:pt idx="4123">
                  <c:v>507.09</c:v>
                </c:pt>
                <c:pt idx="4124">
                  <c:v>507.09</c:v>
                </c:pt>
                <c:pt idx="4125">
                  <c:v>507.09</c:v>
                </c:pt>
                <c:pt idx="4126">
                  <c:v>507.09</c:v>
                </c:pt>
                <c:pt idx="4127">
                  <c:v>507.09</c:v>
                </c:pt>
                <c:pt idx="4128">
                  <c:v>507.09</c:v>
                </c:pt>
                <c:pt idx="4129">
                  <c:v>507.09</c:v>
                </c:pt>
                <c:pt idx="4130">
                  <c:v>507.09</c:v>
                </c:pt>
                <c:pt idx="4131">
                  <c:v>507.09</c:v>
                </c:pt>
                <c:pt idx="4132">
                  <c:v>507.09</c:v>
                </c:pt>
                <c:pt idx="4133">
                  <c:v>507.09</c:v>
                </c:pt>
                <c:pt idx="4134">
                  <c:v>507.09</c:v>
                </c:pt>
                <c:pt idx="4135">
                  <c:v>507.09</c:v>
                </c:pt>
                <c:pt idx="4136">
                  <c:v>507.09</c:v>
                </c:pt>
                <c:pt idx="4137">
                  <c:v>507.09</c:v>
                </c:pt>
                <c:pt idx="4138">
                  <c:v>507.09</c:v>
                </c:pt>
                <c:pt idx="4139">
                  <c:v>507.09</c:v>
                </c:pt>
                <c:pt idx="4140">
                  <c:v>507.09</c:v>
                </c:pt>
                <c:pt idx="4141">
                  <c:v>507.09</c:v>
                </c:pt>
                <c:pt idx="4142">
                  <c:v>507.09</c:v>
                </c:pt>
                <c:pt idx="4143">
                  <c:v>507.09</c:v>
                </c:pt>
                <c:pt idx="4144">
                  <c:v>507.09</c:v>
                </c:pt>
                <c:pt idx="4145">
                  <c:v>507.09</c:v>
                </c:pt>
                <c:pt idx="4146">
                  <c:v>507.09</c:v>
                </c:pt>
                <c:pt idx="4147">
                  <c:v>507.09</c:v>
                </c:pt>
                <c:pt idx="4148">
                  <c:v>507.09</c:v>
                </c:pt>
                <c:pt idx="4149">
                  <c:v>507.09</c:v>
                </c:pt>
                <c:pt idx="4150">
                  <c:v>507.08</c:v>
                </c:pt>
                <c:pt idx="4151">
                  <c:v>507.08</c:v>
                </c:pt>
                <c:pt idx="4152">
                  <c:v>507.08</c:v>
                </c:pt>
                <c:pt idx="4153">
                  <c:v>507.08</c:v>
                </c:pt>
                <c:pt idx="4154">
                  <c:v>507.08</c:v>
                </c:pt>
                <c:pt idx="4155">
                  <c:v>507.08</c:v>
                </c:pt>
                <c:pt idx="4156">
                  <c:v>507.08</c:v>
                </c:pt>
                <c:pt idx="4157">
                  <c:v>507.08</c:v>
                </c:pt>
                <c:pt idx="4158">
                  <c:v>507.08</c:v>
                </c:pt>
                <c:pt idx="4159">
                  <c:v>507.08</c:v>
                </c:pt>
                <c:pt idx="4160">
                  <c:v>507.08</c:v>
                </c:pt>
                <c:pt idx="4161">
                  <c:v>507.08</c:v>
                </c:pt>
                <c:pt idx="4162">
                  <c:v>507.08</c:v>
                </c:pt>
                <c:pt idx="4163">
                  <c:v>507.08</c:v>
                </c:pt>
                <c:pt idx="4164">
                  <c:v>507.08</c:v>
                </c:pt>
                <c:pt idx="4165">
                  <c:v>507.08</c:v>
                </c:pt>
                <c:pt idx="4166">
                  <c:v>507.08</c:v>
                </c:pt>
                <c:pt idx="4167">
                  <c:v>507.08</c:v>
                </c:pt>
                <c:pt idx="4168">
                  <c:v>507.08</c:v>
                </c:pt>
                <c:pt idx="4169">
                  <c:v>507.08</c:v>
                </c:pt>
                <c:pt idx="4170">
                  <c:v>507.08</c:v>
                </c:pt>
                <c:pt idx="4171">
                  <c:v>507.08</c:v>
                </c:pt>
                <c:pt idx="4172">
                  <c:v>507.08</c:v>
                </c:pt>
                <c:pt idx="4173">
                  <c:v>507.08</c:v>
                </c:pt>
                <c:pt idx="4174">
                  <c:v>507.08</c:v>
                </c:pt>
                <c:pt idx="4175">
                  <c:v>507.08</c:v>
                </c:pt>
                <c:pt idx="4176">
                  <c:v>507.08</c:v>
                </c:pt>
                <c:pt idx="4177">
                  <c:v>507.08</c:v>
                </c:pt>
                <c:pt idx="4178">
                  <c:v>507.08</c:v>
                </c:pt>
                <c:pt idx="4179">
                  <c:v>507.08</c:v>
                </c:pt>
                <c:pt idx="4180">
                  <c:v>507.08</c:v>
                </c:pt>
                <c:pt idx="4181">
                  <c:v>507.08</c:v>
                </c:pt>
                <c:pt idx="4182">
                  <c:v>507.08</c:v>
                </c:pt>
                <c:pt idx="4183">
                  <c:v>507.08</c:v>
                </c:pt>
                <c:pt idx="4184">
                  <c:v>507.08</c:v>
                </c:pt>
                <c:pt idx="4185">
                  <c:v>507.08</c:v>
                </c:pt>
                <c:pt idx="4186">
                  <c:v>507.08</c:v>
                </c:pt>
                <c:pt idx="4187">
                  <c:v>507.08</c:v>
                </c:pt>
                <c:pt idx="4188">
                  <c:v>507.08</c:v>
                </c:pt>
                <c:pt idx="4189">
                  <c:v>507.08</c:v>
                </c:pt>
                <c:pt idx="4190">
                  <c:v>507.08</c:v>
                </c:pt>
                <c:pt idx="4191">
                  <c:v>507.08</c:v>
                </c:pt>
                <c:pt idx="4192">
                  <c:v>507.08</c:v>
                </c:pt>
                <c:pt idx="4193">
                  <c:v>507.07</c:v>
                </c:pt>
                <c:pt idx="4194">
                  <c:v>507.07</c:v>
                </c:pt>
                <c:pt idx="4195">
                  <c:v>507.07</c:v>
                </c:pt>
                <c:pt idx="4196">
                  <c:v>507.07</c:v>
                </c:pt>
                <c:pt idx="4197">
                  <c:v>507.07</c:v>
                </c:pt>
                <c:pt idx="4198">
                  <c:v>507.07</c:v>
                </c:pt>
                <c:pt idx="4199">
                  <c:v>507.07</c:v>
                </c:pt>
                <c:pt idx="4200">
                  <c:v>507.07</c:v>
                </c:pt>
                <c:pt idx="4201">
                  <c:v>507.07</c:v>
                </c:pt>
                <c:pt idx="4202">
                  <c:v>507.07</c:v>
                </c:pt>
                <c:pt idx="4203">
                  <c:v>507.07</c:v>
                </c:pt>
                <c:pt idx="4204">
                  <c:v>507.07</c:v>
                </c:pt>
                <c:pt idx="4205">
                  <c:v>507.07</c:v>
                </c:pt>
                <c:pt idx="4206">
                  <c:v>507.07</c:v>
                </c:pt>
                <c:pt idx="4207">
                  <c:v>507.07</c:v>
                </c:pt>
                <c:pt idx="4208">
                  <c:v>507.07</c:v>
                </c:pt>
                <c:pt idx="4209">
                  <c:v>507.07</c:v>
                </c:pt>
                <c:pt idx="4210">
                  <c:v>507.07</c:v>
                </c:pt>
                <c:pt idx="4211">
                  <c:v>507.07</c:v>
                </c:pt>
                <c:pt idx="4212">
                  <c:v>507.07</c:v>
                </c:pt>
                <c:pt idx="4213">
                  <c:v>507.07</c:v>
                </c:pt>
                <c:pt idx="4214">
                  <c:v>507.07</c:v>
                </c:pt>
                <c:pt idx="4215">
                  <c:v>507.07</c:v>
                </c:pt>
                <c:pt idx="4216">
                  <c:v>507.07</c:v>
                </c:pt>
                <c:pt idx="4217">
                  <c:v>507.07</c:v>
                </c:pt>
                <c:pt idx="4218">
                  <c:v>507.07</c:v>
                </c:pt>
                <c:pt idx="4219">
                  <c:v>507.07</c:v>
                </c:pt>
                <c:pt idx="4220">
                  <c:v>507.07</c:v>
                </c:pt>
                <c:pt idx="4221">
                  <c:v>507.07</c:v>
                </c:pt>
                <c:pt idx="4222">
                  <c:v>507.07</c:v>
                </c:pt>
                <c:pt idx="4223">
                  <c:v>507.07</c:v>
                </c:pt>
                <c:pt idx="4224">
                  <c:v>507.07</c:v>
                </c:pt>
                <c:pt idx="4225">
                  <c:v>507.07</c:v>
                </c:pt>
                <c:pt idx="4226">
                  <c:v>507.07</c:v>
                </c:pt>
                <c:pt idx="4227">
                  <c:v>507.07</c:v>
                </c:pt>
                <c:pt idx="4228">
                  <c:v>507.07</c:v>
                </c:pt>
                <c:pt idx="4229">
                  <c:v>507.07</c:v>
                </c:pt>
                <c:pt idx="4230">
                  <c:v>507.07</c:v>
                </c:pt>
                <c:pt idx="4231">
                  <c:v>507.07</c:v>
                </c:pt>
                <c:pt idx="4232">
                  <c:v>507.07</c:v>
                </c:pt>
                <c:pt idx="4233">
                  <c:v>507.07</c:v>
                </c:pt>
                <c:pt idx="4234">
                  <c:v>507.07</c:v>
                </c:pt>
                <c:pt idx="4235">
                  <c:v>507.07</c:v>
                </c:pt>
                <c:pt idx="4236">
                  <c:v>507.07</c:v>
                </c:pt>
                <c:pt idx="4237">
                  <c:v>507.06</c:v>
                </c:pt>
                <c:pt idx="4238">
                  <c:v>507.06</c:v>
                </c:pt>
                <c:pt idx="4239">
                  <c:v>507.06</c:v>
                </c:pt>
                <c:pt idx="4240">
                  <c:v>507.06</c:v>
                </c:pt>
                <c:pt idx="4241">
                  <c:v>507.06</c:v>
                </c:pt>
                <c:pt idx="4242">
                  <c:v>507.06</c:v>
                </c:pt>
                <c:pt idx="4243">
                  <c:v>507.06</c:v>
                </c:pt>
                <c:pt idx="4244">
                  <c:v>507.06</c:v>
                </c:pt>
                <c:pt idx="4245">
                  <c:v>507.06</c:v>
                </c:pt>
                <c:pt idx="4246">
                  <c:v>507.06</c:v>
                </c:pt>
                <c:pt idx="4247">
                  <c:v>507.06</c:v>
                </c:pt>
                <c:pt idx="4248">
                  <c:v>507.06</c:v>
                </c:pt>
                <c:pt idx="4249">
                  <c:v>507.06</c:v>
                </c:pt>
                <c:pt idx="4250">
                  <c:v>507.06</c:v>
                </c:pt>
                <c:pt idx="4251">
                  <c:v>507.06</c:v>
                </c:pt>
                <c:pt idx="4252">
                  <c:v>507.06</c:v>
                </c:pt>
                <c:pt idx="4253">
                  <c:v>507.06</c:v>
                </c:pt>
                <c:pt idx="4254">
                  <c:v>507.06</c:v>
                </c:pt>
                <c:pt idx="4255">
                  <c:v>507.06</c:v>
                </c:pt>
                <c:pt idx="4256">
                  <c:v>507.06</c:v>
                </c:pt>
                <c:pt idx="4257">
                  <c:v>507.06</c:v>
                </c:pt>
                <c:pt idx="4258">
                  <c:v>507.06</c:v>
                </c:pt>
                <c:pt idx="4259">
                  <c:v>507.06</c:v>
                </c:pt>
                <c:pt idx="4260">
                  <c:v>507.06</c:v>
                </c:pt>
                <c:pt idx="4261">
                  <c:v>507.06</c:v>
                </c:pt>
                <c:pt idx="4262">
                  <c:v>507.06</c:v>
                </c:pt>
                <c:pt idx="4263">
                  <c:v>507.06</c:v>
                </c:pt>
                <c:pt idx="4264">
                  <c:v>507.06</c:v>
                </c:pt>
                <c:pt idx="4265">
                  <c:v>507.06</c:v>
                </c:pt>
                <c:pt idx="4266">
                  <c:v>507.06</c:v>
                </c:pt>
                <c:pt idx="4267">
                  <c:v>507.06</c:v>
                </c:pt>
                <c:pt idx="4268">
                  <c:v>507.06</c:v>
                </c:pt>
                <c:pt idx="4269">
                  <c:v>507.06</c:v>
                </c:pt>
                <c:pt idx="4270">
                  <c:v>507.06</c:v>
                </c:pt>
                <c:pt idx="4271">
                  <c:v>507.06</c:v>
                </c:pt>
                <c:pt idx="4272">
                  <c:v>507.06</c:v>
                </c:pt>
                <c:pt idx="4273">
                  <c:v>507.06</c:v>
                </c:pt>
                <c:pt idx="4274">
                  <c:v>507.06</c:v>
                </c:pt>
                <c:pt idx="4275">
                  <c:v>507.06</c:v>
                </c:pt>
                <c:pt idx="4276">
                  <c:v>507.06</c:v>
                </c:pt>
                <c:pt idx="4277">
                  <c:v>507.06</c:v>
                </c:pt>
                <c:pt idx="4278">
                  <c:v>507.06</c:v>
                </c:pt>
                <c:pt idx="4279">
                  <c:v>507.06</c:v>
                </c:pt>
                <c:pt idx="4280">
                  <c:v>507.06</c:v>
                </c:pt>
                <c:pt idx="4281">
                  <c:v>507.06</c:v>
                </c:pt>
                <c:pt idx="4282">
                  <c:v>507.06</c:v>
                </c:pt>
                <c:pt idx="4283">
                  <c:v>507.06</c:v>
                </c:pt>
                <c:pt idx="4284">
                  <c:v>507.05</c:v>
                </c:pt>
                <c:pt idx="4285">
                  <c:v>507.05</c:v>
                </c:pt>
                <c:pt idx="4286">
                  <c:v>507.05</c:v>
                </c:pt>
                <c:pt idx="4287">
                  <c:v>507.05</c:v>
                </c:pt>
                <c:pt idx="4288">
                  <c:v>507.05</c:v>
                </c:pt>
                <c:pt idx="4289">
                  <c:v>507.05</c:v>
                </c:pt>
                <c:pt idx="4290">
                  <c:v>507.05</c:v>
                </c:pt>
                <c:pt idx="4291">
                  <c:v>507.05</c:v>
                </c:pt>
                <c:pt idx="4292">
                  <c:v>507.05</c:v>
                </c:pt>
                <c:pt idx="4293">
                  <c:v>507.05</c:v>
                </c:pt>
                <c:pt idx="4294">
                  <c:v>507.05</c:v>
                </c:pt>
                <c:pt idx="4295">
                  <c:v>507.05</c:v>
                </c:pt>
                <c:pt idx="4296">
                  <c:v>507.05</c:v>
                </c:pt>
                <c:pt idx="4297">
                  <c:v>507.05</c:v>
                </c:pt>
                <c:pt idx="4298">
                  <c:v>507.05</c:v>
                </c:pt>
                <c:pt idx="4299">
                  <c:v>507.05</c:v>
                </c:pt>
                <c:pt idx="4300">
                  <c:v>507.05</c:v>
                </c:pt>
                <c:pt idx="4301">
                  <c:v>507.05</c:v>
                </c:pt>
                <c:pt idx="4302">
                  <c:v>507.05</c:v>
                </c:pt>
                <c:pt idx="4303">
                  <c:v>507.05</c:v>
                </c:pt>
                <c:pt idx="4304">
                  <c:v>507.05</c:v>
                </c:pt>
                <c:pt idx="4305">
                  <c:v>507.05</c:v>
                </c:pt>
                <c:pt idx="4306">
                  <c:v>507.05</c:v>
                </c:pt>
                <c:pt idx="4307">
                  <c:v>507.05</c:v>
                </c:pt>
                <c:pt idx="4308">
                  <c:v>507.05</c:v>
                </c:pt>
                <c:pt idx="4309">
                  <c:v>507.05</c:v>
                </c:pt>
                <c:pt idx="4310">
                  <c:v>507.05</c:v>
                </c:pt>
                <c:pt idx="4311">
                  <c:v>507.05</c:v>
                </c:pt>
                <c:pt idx="4312">
                  <c:v>507.05</c:v>
                </c:pt>
                <c:pt idx="4313">
                  <c:v>507.05</c:v>
                </c:pt>
                <c:pt idx="4314">
                  <c:v>507.05</c:v>
                </c:pt>
                <c:pt idx="4315">
                  <c:v>507.05</c:v>
                </c:pt>
                <c:pt idx="4316">
                  <c:v>507.05</c:v>
                </c:pt>
                <c:pt idx="4317">
                  <c:v>507.05</c:v>
                </c:pt>
                <c:pt idx="4318">
                  <c:v>507.05</c:v>
                </c:pt>
                <c:pt idx="4319">
                  <c:v>507.05</c:v>
                </c:pt>
                <c:pt idx="4320">
                  <c:v>507.05</c:v>
                </c:pt>
                <c:pt idx="4321">
                  <c:v>507.05</c:v>
                </c:pt>
                <c:pt idx="4322">
                  <c:v>507.05</c:v>
                </c:pt>
                <c:pt idx="4323">
                  <c:v>507.05</c:v>
                </c:pt>
                <c:pt idx="4324">
                  <c:v>507.05</c:v>
                </c:pt>
                <c:pt idx="4325">
                  <c:v>507.05</c:v>
                </c:pt>
                <c:pt idx="4326">
                  <c:v>507.05</c:v>
                </c:pt>
                <c:pt idx="4327">
                  <c:v>507.05</c:v>
                </c:pt>
                <c:pt idx="4328">
                  <c:v>507.05</c:v>
                </c:pt>
                <c:pt idx="4329">
                  <c:v>507.05</c:v>
                </c:pt>
                <c:pt idx="4330">
                  <c:v>507.05</c:v>
                </c:pt>
                <c:pt idx="4331">
                  <c:v>507.05</c:v>
                </c:pt>
                <c:pt idx="4332">
                  <c:v>507.05</c:v>
                </c:pt>
                <c:pt idx="4333">
                  <c:v>507.05</c:v>
                </c:pt>
                <c:pt idx="4334">
                  <c:v>507.04</c:v>
                </c:pt>
                <c:pt idx="4335">
                  <c:v>507.04</c:v>
                </c:pt>
                <c:pt idx="4336">
                  <c:v>507.04</c:v>
                </c:pt>
                <c:pt idx="4337">
                  <c:v>507.04</c:v>
                </c:pt>
                <c:pt idx="4338">
                  <c:v>507.04</c:v>
                </c:pt>
                <c:pt idx="4339">
                  <c:v>507.04</c:v>
                </c:pt>
                <c:pt idx="4340">
                  <c:v>507.04</c:v>
                </c:pt>
                <c:pt idx="4341">
                  <c:v>507.04</c:v>
                </c:pt>
                <c:pt idx="4342">
                  <c:v>507.04</c:v>
                </c:pt>
                <c:pt idx="4343">
                  <c:v>507.04</c:v>
                </c:pt>
                <c:pt idx="4344">
                  <c:v>507.04</c:v>
                </c:pt>
                <c:pt idx="4345">
                  <c:v>507.04</c:v>
                </c:pt>
                <c:pt idx="4346">
                  <c:v>507.04</c:v>
                </c:pt>
                <c:pt idx="4347">
                  <c:v>507.04</c:v>
                </c:pt>
                <c:pt idx="4348">
                  <c:v>507.04</c:v>
                </c:pt>
                <c:pt idx="4349">
                  <c:v>507.04</c:v>
                </c:pt>
                <c:pt idx="4350">
                  <c:v>507.04</c:v>
                </c:pt>
                <c:pt idx="4351">
                  <c:v>507.04</c:v>
                </c:pt>
                <c:pt idx="4352">
                  <c:v>507.04</c:v>
                </c:pt>
                <c:pt idx="4353">
                  <c:v>507.04</c:v>
                </c:pt>
                <c:pt idx="4354">
                  <c:v>507.04</c:v>
                </c:pt>
                <c:pt idx="4355">
                  <c:v>507.04</c:v>
                </c:pt>
                <c:pt idx="4356">
                  <c:v>507.04</c:v>
                </c:pt>
                <c:pt idx="4357">
                  <c:v>507.04</c:v>
                </c:pt>
                <c:pt idx="4358">
                  <c:v>507.04</c:v>
                </c:pt>
                <c:pt idx="4359">
                  <c:v>507.04</c:v>
                </c:pt>
                <c:pt idx="4360">
                  <c:v>507.04</c:v>
                </c:pt>
                <c:pt idx="4361">
                  <c:v>507.04</c:v>
                </c:pt>
                <c:pt idx="4362">
                  <c:v>507.04</c:v>
                </c:pt>
                <c:pt idx="4363">
                  <c:v>507.04</c:v>
                </c:pt>
                <c:pt idx="4364">
                  <c:v>507.04</c:v>
                </c:pt>
                <c:pt idx="4365">
                  <c:v>507.04</c:v>
                </c:pt>
                <c:pt idx="4366">
                  <c:v>507.04</c:v>
                </c:pt>
                <c:pt idx="4367">
                  <c:v>507.04</c:v>
                </c:pt>
                <c:pt idx="4368">
                  <c:v>507.04</c:v>
                </c:pt>
                <c:pt idx="4369">
                  <c:v>507.04</c:v>
                </c:pt>
                <c:pt idx="4370">
                  <c:v>507.04</c:v>
                </c:pt>
                <c:pt idx="4371">
                  <c:v>507.04</c:v>
                </c:pt>
                <c:pt idx="4372">
                  <c:v>507.04</c:v>
                </c:pt>
                <c:pt idx="4373">
                  <c:v>507.04</c:v>
                </c:pt>
                <c:pt idx="4374">
                  <c:v>507.04</c:v>
                </c:pt>
                <c:pt idx="4375">
                  <c:v>507.04</c:v>
                </c:pt>
                <c:pt idx="4376">
                  <c:v>507.04</c:v>
                </c:pt>
                <c:pt idx="4377">
                  <c:v>507.04</c:v>
                </c:pt>
                <c:pt idx="4378">
                  <c:v>507.04</c:v>
                </c:pt>
                <c:pt idx="4379">
                  <c:v>507.04</c:v>
                </c:pt>
                <c:pt idx="4380">
                  <c:v>507.04</c:v>
                </c:pt>
                <c:pt idx="4381">
                  <c:v>507.04</c:v>
                </c:pt>
                <c:pt idx="4382">
                  <c:v>507.04</c:v>
                </c:pt>
                <c:pt idx="4383">
                  <c:v>507.04</c:v>
                </c:pt>
                <c:pt idx="4384">
                  <c:v>507.04</c:v>
                </c:pt>
                <c:pt idx="4385">
                  <c:v>507.04</c:v>
                </c:pt>
                <c:pt idx="4386">
                  <c:v>507.04</c:v>
                </c:pt>
                <c:pt idx="4387">
                  <c:v>507.04</c:v>
                </c:pt>
                <c:pt idx="4388">
                  <c:v>507.04</c:v>
                </c:pt>
                <c:pt idx="4389">
                  <c:v>507.04</c:v>
                </c:pt>
                <c:pt idx="4390">
                  <c:v>507.04</c:v>
                </c:pt>
                <c:pt idx="4391">
                  <c:v>507.03</c:v>
                </c:pt>
                <c:pt idx="4392">
                  <c:v>507.03</c:v>
                </c:pt>
                <c:pt idx="4393">
                  <c:v>507.03</c:v>
                </c:pt>
                <c:pt idx="4394">
                  <c:v>507.03</c:v>
                </c:pt>
                <c:pt idx="4395">
                  <c:v>507.03</c:v>
                </c:pt>
                <c:pt idx="4396">
                  <c:v>507.03</c:v>
                </c:pt>
                <c:pt idx="4397">
                  <c:v>507.03</c:v>
                </c:pt>
                <c:pt idx="4398">
                  <c:v>507.03</c:v>
                </c:pt>
                <c:pt idx="4399">
                  <c:v>507.03</c:v>
                </c:pt>
                <c:pt idx="4400">
                  <c:v>507.03</c:v>
                </c:pt>
                <c:pt idx="4401">
                  <c:v>507.03</c:v>
                </c:pt>
                <c:pt idx="4402">
                  <c:v>507.03</c:v>
                </c:pt>
                <c:pt idx="4403">
                  <c:v>507.03</c:v>
                </c:pt>
                <c:pt idx="4404">
                  <c:v>507.03</c:v>
                </c:pt>
                <c:pt idx="4405">
                  <c:v>507.03</c:v>
                </c:pt>
                <c:pt idx="4406">
                  <c:v>507.03</c:v>
                </c:pt>
                <c:pt idx="4407">
                  <c:v>507.03</c:v>
                </c:pt>
                <c:pt idx="4408">
                  <c:v>507.03</c:v>
                </c:pt>
                <c:pt idx="4409">
                  <c:v>507.03</c:v>
                </c:pt>
                <c:pt idx="4410">
                  <c:v>507.03</c:v>
                </c:pt>
                <c:pt idx="4411">
                  <c:v>507.03</c:v>
                </c:pt>
                <c:pt idx="4412">
                  <c:v>507.03</c:v>
                </c:pt>
                <c:pt idx="4413">
                  <c:v>507.03</c:v>
                </c:pt>
                <c:pt idx="4414">
                  <c:v>507.03</c:v>
                </c:pt>
                <c:pt idx="4415">
                  <c:v>507.03</c:v>
                </c:pt>
                <c:pt idx="4416">
                  <c:v>507.03</c:v>
                </c:pt>
                <c:pt idx="4417">
                  <c:v>507.03</c:v>
                </c:pt>
                <c:pt idx="4418">
                  <c:v>507.03</c:v>
                </c:pt>
                <c:pt idx="4419">
                  <c:v>507.03</c:v>
                </c:pt>
                <c:pt idx="4420">
                  <c:v>507.03</c:v>
                </c:pt>
                <c:pt idx="4421">
                  <c:v>507.03</c:v>
                </c:pt>
                <c:pt idx="4422">
                  <c:v>507.03</c:v>
                </c:pt>
                <c:pt idx="4423">
                  <c:v>507.03</c:v>
                </c:pt>
                <c:pt idx="4424">
                  <c:v>507.03</c:v>
                </c:pt>
                <c:pt idx="4425">
                  <c:v>507.03</c:v>
                </c:pt>
                <c:pt idx="4426">
                  <c:v>507.03</c:v>
                </c:pt>
                <c:pt idx="4427">
                  <c:v>507.03</c:v>
                </c:pt>
                <c:pt idx="4428">
                  <c:v>507.03</c:v>
                </c:pt>
                <c:pt idx="4429">
                  <c:v>507.03</c:v>
                </c:pt>
                <c:pt idx="4430">
                  <c:v>507.03</c:v>
                </c:pt>
                <c:pt idx="4431">
                  <c:v>507.03</c:v>
                </c:pt>
                <c:pt idx="4432">
                  <c:v>507.03</c:v>
                </c:pt>
                <c:pt idx="4433">
                  <c:v>507.03</c:v>
                </c:pt>
                <c:pt idx="4434">
                  <c:v>507.03</c:v>
                </c:pt>
                <c:pt idx="4435">
                  <c:v>507.03</c:v>
                </c:pt>
                <c:pt idx="4436">
                  <c:v>507.03</c:v>
                </c:pt>
                <c:pt idx="4437">
                  <c:v>507.03</c:v>
                </c:pt>
                <c:pt idx="4438">
                  <c:v>507.03</c:v>
                </c:pt>
                <c:pt idx="4439">
                  <c:v>507.02</c:v>
                </c:pt>
                <c:pt idx="4440">
                  <c:v>507.02</c:v>
                </c:pt>
                <c:pt idx="4441">
                  <c:v>507.02</c:v>
                </c:pt>
                <c:pt idx="4442">
                  <c:v>507.02</c:v>
                </c:pt>
                <c:pt idx="4443">
                  <c:v>507.02</c:v>
                </c:pt>
                <c:pt idx="4444">
                  <c:v>507.02</c:v>
                </c:pt>
                <c:pt idx="4445">
                  <c:v>507.02</c:v>
                </c:pt>
                <c:pt idx="4446">
                  <c:v>507.02</c:v>
                </c:pt>
                <c:pt idx="4447">
                  <c:v>507.02</c:v>
                </c:pt>
                <c:pt idx="4448">
                  <c:v>507.02</c:v>
                </c:pt>
                <c:pt idx="4449">
                  <c:v>507.02</c:v>
                </c:pt>
                <c:pt idx="4450">
                  <c:v>507.02</c:v>
                </c:pt>
                <c:pt idx="4451">
                  <c:v>507.02</c:v>
                </c:pt>
                <c:pt idx="4452">
                  <c:v>507.02</c:v>
                </c:pt>
                <c:pt idx="4453">
                  <c:v>507.02</c:v>
                </c:pt>
                <c:pt idx="4454">
                  <c:v>507.02</c:v>
                </c:pt>
                <c:pt idx="4455">
                  <c:v>507.02</c:v>
                </c:pt>
                <c:pt idx="4456">
                  <c:v>507.02</c:v>
                </c:pt>
                <c:pt idx="4457">
                  <c:v>507.02</c:v>
                </c:pt>
                <c:pt idx="4458">
                  <c:v>507.02</c:v>
                </c:pt>
                <c:pt idx="4459">
                  <c:v>507.02</c:v>
                </c:pt>
                <c:pt idx="4460">
                  <c:v>507.02</c:v>
                </c:pt>
                <c:pt idx="4461">
                  <c:v>507.02</c:v>
                </c:pt>
                <c:pt idx="4462">
                  <c:v>507.02</c:v>
                </c:pt>
                <c:pt idx="4463">
                  <c:v>507.02</c:v>
                </c:pt>
                <c:pt idx="4464">
                  <c:v>507.02</c:v>
                </c:pt>
                <c:pt idx="4465">
                  <c:v>507.02</c:v>
                </c:pt>
                <c:pt idx="4466">
                  <c:v>507.02</c:v>
                </c:pt>
                <c:pt idx="4467">
                  <c:v>507.02</c:v>
                </c:pt>
                <c:pt idx="4468">
                  <c:v>507.02</c:v>
                </c:pt>
                <c:pt idx="4469">
                  <c:v>507.02</c:v>
                </c:pt>
                <c:pt idx="4470">
                  <c:v>507.02</c:v>
                </c:pt>
                <c:pt idx="4471">
                  <c:v>507.02</c:v>
                </c:pt>
                <c:pt idx="4472">
                  <c:v>507.02</c:v>
                </c:pt>
                <c:pt idx="4473">
                  <c:v>507.02</c:v>
                </c:pt>
                <c:pt idx="4474">
                  <c:v>507.02</c:v>
                </c:pt>
                <c:pt idx="4475">
                  <c:v>507.02</c:v>
                </c:pt>
                <c:pt idx="4476">
                  <c:v>507.02</c:v>
                </c:pt>
                <c:pt idx="4477">
                  <c:v>507.02</c:v>
                </c:pt>
                <c:pt idx="4478">
                  <c:v>507.02</c:v>
                </c:pt>
                <c:pt idx="4479">
                  <c:v>507.02</c:v>
                </c:pt>
                <c:pt idx="4480">
                  <c:v>507.02</c:v>
                </c:pt>
                <c:pt idx="4481">
                  <c:v>507.02</c:v>
                </c:pt>
                <c:pt idx="4482">
                  <c:v>507.02</c:v>
                </c:pt>
                <c:pt idx="4483">
                  <c:v>507.02</c:v>
                </c:pt>
                <c:pt idx="4484">
                  <c:v>507.02</c:v>
                </c:pt>
                <c:pt idx="4485">
                  <c:v>507.02</c:v>
                </c:pt>
                <c:pt idx="4486">
                  <c:v>507.02</c:v>
                </c:pt>
                <c:pt idx="4487">
                  <c:v>507.02</c:v>
                </c:pt>
                <c:pt idx="4488">
                  <c:v>507.02</c:v>
                </c:pt>
                <c:pt idx="4489">
                  <c:v>507.02</c:v>
                </c:pt>
                <c:pt idx="4490">
                  <c:v>507.02</c:v>
                </c:pt>
                <c:pt idx="4491">
                  <c:v>507.02</c:v>
                </c:pt>
                <c:pt idx="4492">
                  <c:v>507.02</c:v>
                </c:pt>
                <c:pt idx="4493">
                  <c:v>507.01</c:v>
                </c:pt>
                <c:pt idx="4494">
                  <c:v>507.01</c:v>
                </c:pt>
                <c:pt idx="4495">
                  <c:v>507.01</c:v>
                </c:pt>
                <c:pt idx="4496">
                  <c:v>507.01</c:v>
                </c:pt>
                <c:pt idx="4497">
                  <c:v>507.01</c:v>
                </c:pt>
                <c:pt idx="4498">
                  <c:v>507.01</c:v>
                </c:pt>
                <c:pt idx="4499">
                  <c:v>507.01</c:v>
                </c:pt>
                <c:pt idx="4500">
                  <c:v>507.01</c:v>
                </c:pt>
                <c:pt idx="4501">
                  <c:v>507.01</c:v>
                </c:pt>
                <c:pt idx="4502">
                  <c:v>507.01</c:v>
                </c:pt>
                <c:pt idx="4503">
                  <c:v>507.01</c:v>
                </c:pt>
                <c:pt idx="4504">
                  <c:v>507.01</c:v>
                </c:pt>
                <c:pt idx="4505">
                  <c:v>507.01</c:v>
                </c:pt>
                <c:pt idx="4506">
                  <c:v>507.01</c:v>
                </c:pt>
                <c:pt idx="4507">
                  <c:v>507.01</c:v>
                </c:pt>
                <c:pt idx="4508">
                  <c:v>507.01</c:v>
                </c:pt>
                <c:pt idx="4509">
                  <c:v>507.01</c:v>
                </c:pt>
                <c:pt idx="4510">
                  <c:v>507.01</c:v>
                </c:pt>
                <c:pt idx="4511">
                  <c:v>507.01</c:v>
                </c:pt>
                <c:pt idx="4512">
                  <c:v>507.01</c:v>
                </c:pt>
                <c:pt idx="4513">
                  <c:v>507.01</c:v>
                </c:pt>
                <c:pt idx="4514">
                  <c:v>507.01</c:v>
                </c:pt>
                <c:pt idx="4515">
                  <c:v>507.01</c:v>
                </c:pt>
                <c:pt idx="4516">
                  <c:v>507.01</c:v>
                </c:pt>
                <c:pt idx="4517">
                  <c:v>507.01</c:v>
                </c:pt>
                <c:pt idx="4518">
                  <c:v>507.01</c:v>
                </c:pt>
                <c:pt idx="4519">
                  <c:v>507.01</c:v>
                </c:pt>
                <c:pt idx="4520">
                  <c:v>507.01</c:v>
                </c:pt>
                <c:pt idx="4521">
                  <c:v>507.01</c:v>
                </c:pt>
                <c:pt idx="4522">
                  <c:v>507.01</c:v>
                </c:pt>
                <c:pt idx="4523">
                  <c:v>507.01</c:v>
                </c:pt>
                <c:pt idx="4524">
                  <c:v>507.01</c:v>
                </c:pt>
                <c:pt idx="4525">
                  <c:v>507.01</c:v>
                </c:pt>
                <c:pt idx="4526">
                  <c:v>507.01</c:v>
                </c:pt>
                <c:pt idx="4527">
                  <c:v>507.01</c:v>
                </c:pt>
                <c:pt idx="4528">
                  <c:v>507.01</c:v>
                </c:pt>
                <c:pt idx="4529">
                  <c:v>507.01</c:v>
                </c:pt>
                <c:pt idx="4530">
                  <c:v>507.01</c:v>
                </c:pt>
                <c:pt idx="4531">
                  <c:v>507.01</c:v>
                </c:pt>
                <c:pt idx="4532">
                  <c:v>507.01</c:v>
                </c:pt>
                <c:pt idx="4533">
                  <c:v>507.01</c:v>
                </c:pt>
                <c:pt idx="4534">
                  <c:v>507.01</c:v>
                </c:pt>
                <c:pt idx="4535">
                  <c:v>507.01</c:v>
                </c:pt>
                <c:pt idx="4536">
                  <c:v>507.01</c:v>
                </c:pt>
                <c:pt idx="4537">
                  <c:v>507.01</c:v>
                </c:pt>
                <c:pt idx="4538">
                  <c:v>507.01</c:v>
                </c:pt>
                <c:pt idx="4539">
                  <c:v>507.01</c:v>
                </c:pt>
                <c:pt idx="4540">
                  <c:v>507.01</c:v>
                </c:pt>
                <c:pt idx="4541">
                  <c:v>507.01</c:v>
                </c:pt>
                <c:pt idx="4542">
                  <c:v>507.01</c:v>
                </c:pt>
                <c:pt idx="4543">
                  <c:v>507.01</c:v>
                </c:pt>
                <c:pt idx="4544">
                  <c:v>507.01</c:v>
                </c:pt>
                <c:pt idx="4545">
                  <c:v>507.01</c:v>
                </c:pt>
                <c:pt idx="4546">
                  <c:v>507.01</c:v>
                </c:pt>
                <c:pt idx="4547">
                  <c:v>507.01</c:v>
                </c:pt>
                <c:pt idx="4548">
                  <c:v>507.01</c:v>
                </c:pt>
                <c:pt idx="4549">
                  <c:v>507.01</c:v>
                </c:pt>
                <c:pt idx="4550">
                  <c:v>507.01</c:v>
                </c:pt>
                <c:pt idx="4551">
                  <c:v>507.01</c:v>
                </c:pt>
                <c:pt idx="4552">
                  <c:v>507.01</c:v>
                </c:pt>
                <c:pt idx="4553">
                  <c:v>507.01</c:v>
                </c:pt>
                <c:pt idx="4554">
                  <c:v>507</c:v>
                </c:pt>
                <c:pt idx="4555">
                  <c:v>507</c:v>
                </c:pt>
                <c:pt idx="4556">
                  <c:v>507</c:v>
                </c:pt>
                <c:pt idx="4557">
                  <c:v>507</c:v>
                </c:pt>
                <c:pt idx="4558">
                  <c:v>507</c:v>
                </c:pt>
                <c:pt idx="4559">
                  <c:v>507</c:v>
                </c:pt>
                <c:pt idx="4560">
                  <c:v>507</c:v>
                </c:pt>
                <c:pt idx="4561">
                  <c:v>507</c:v>
                </c:pt>
                <c:pt idx="4562">
                  <c:v>507</c:v>
                </c:pt>
                <c:pt idx="4563">
                  <c:v>507</c:v>
                </c:pt>
                <c:pt idx="4564">
                  <c:v>507</c:v>
                </c:pt>
                <c:pt idx="4565">
                  <c:v>507</c:v>
                </c:pt>
                <c:pt idx="4566">
                  <c:v>507</c:v>
                </c:pt>
                <c:pt idx="4567">
                  <c:v>507</c:v>
                </c:pt>
                <c:pt idx="4568">
                  <c:v>507</c:v>
                </c:pt>
                <c:pt idx="4569">
                  <c:v>507</c:v>
                </c:pt>
                <c:pt idx="4570">
                  <c:v>507</c:v>
                </c:pt>
                <c:pt idx="4571">
                  <c:v>507</c:v>
                </c:pt>
                <c:pt idx="4572">
                  <c:v>507</c:v>
                </c:pt>
                <c:pt idx="4573">
                  <c:v>507</c:v>
                </c:pt>
                <c:pt idx="4574">
                  <c:v>507</c:v>
                </c:pt>
                <c:pt idx="4575">
                  <c:v>507</c:v>
                </c:pt>
                <c:pt idx="4576">
                  <c:v>507</c:v>
                </c:pt>
                <c:pt idx="4577">
                  <c:v>507</c:v>
                </c:pt>
                <c:pt idx="4578">
                  <c:v>507</c:v>
                </c:pt>
                <c:pt idx="4579">
                  <c:v>507</c:v>
                </c:pt>
                <c:pt idx="4580">
                  <c:v>506.99</c:v>
                </c:pt>
                <c:pt idx="4581">
                  <c:v>506.99</c:v>
                </c:pt>
                <c:pt idx="4582">
                  <c:v>506.99</c:v>
                </c:pt>
                <c:pt idx="4583">
                  <c:v>506.99</c:v>
                </c:pt>
                <c:pt idx="4584">
                  <c:v>506.99</c:v>
                </c:pt>
                <c:pt idx="4585">
                  <c:v>506.99</c:v>
                </c:pt>
                <c:pt idx="4586">
                  <c:v>506.99</c:v>
                </c:pt>
                <c:pt idx="4587">
                  <c:v>506.99</c:v>
                </c:pt>
                <c:pt idx="4588">
                  <c:v>506.99</c:v>
                </c:pt>
                <c:pt idx="4589">
                  <c:v>506.99</c:v>
                </c:pt>
                <c:pt idx="4590">
                  <c:v>506.99</c:v>
                </c:pt>
                <c:pt idx="4591">
                  <c:v>506.99</c:v>
                </c:pt>
                <c:pt idx="4592">
                  <c:v>506.99</c:v>
                </c:pt>
                <c:pt idx="4593">
                  <c:v>506.99</c:v>
                </c:pt>
                <c:pt idx="4594">
                  <c:v>506.99</c:v>
                </c:pt>
                <c:pt idx="4595">
                  <c:v>506.99</c:v>
                </c:pt>
                <c:pt idx="4596">
                  <c:v>506.99</c:v>
                </c:pt>
                <c:pt idx="4597">
                  <c:v>506.99</c:v>
                </c:pt>
                <c:pt idx="4598">
                  <c:v>506.99</c:v>
                </c:pt>
                <c:pt idx="4599">
                  <c:v>506.99</c:v>
                </c:pt>
                <c:pt idx="4600">
                  <c:v>506.99</c:v>
                </c:pt>
                <c:pt idx="4601">
                  <c:v>506.99</c:v>
                </c:pt>
                <c:pt idx="4602">
                  <c:v>506.99</c:v>
                </c:pt>
                <c:pt idx="4603">
                  <c:v>506.99</c:v>
                </c:pt>
                <c:pt idx="4604">
                  <c:v>506.99</c:v>
                </c:pt>
                <c:pt idx="4605">
                  <c:v>506.99</c:v>
                </c:pt>
                <c:pt idx="4606">
                  <c:v>506.99</c:v>
                </c:pt>
                <c:pt idx="4607">
                  <c:v>506.99</c:v>
                </c:pt>
                <c:pt idx="4608">
                  <c:v>506.99</c:v>
                </c:pt>
                <c:pt idx="4609">
                  <c:v>506.99</c:v>
                </c:pt>
                <c:pt idx="4610">
                  <c:v>506.99</c:v>
                </c:pt>
                <c:pt idx="4611">
                  <c:v>506.99</c:v>
                </c:pt>
                <c:pt idx="4612">
                  <c:v>506.99</c:v>
                </c:pt>
                <c:pt idx="4613">
                  <c:v>506.99</c:v>
                </c:pt>
                <c:pt idx="4614">
                  <c:v>506.99</c:v>
                </c:pt>
                <c:pt idx="4615">
                  <c:v>506.99</c:v>
                </c:pt>
                <c:pt idx="4616">
                  <c:v>506.99</c:v>
                </c:pt>
                <c:pt idx="4617">
                  <c:v>506.99</c:v>
                </c:pt>
                <c:pt idx="4618">
                  <c:v>506.99</c:v>
                </c:pt>
                <c:pt idx="4619">
                  <c:v>506.99</c:v>
                </c:pt>
                <c:pt idx="4620">
                  <c:v>506.99</c:v>
                </c:pt>
                <c:pt idx="4621">
                  <c:v>506.99</c:v>
                </c:pt>
                <c:pt idx="4622">
                  <c:v>506.99</c:v>
                </c:pt>
                <c:pt idx="4623">
                  <c:v>506.99</c:v>
                </c:pt>
                <c:pt idx="4624">
                  <c:v>506.99</c:v>
                </c:pt>
                <c:pt idx="4625">
                  <c:v>506.99</c:v>
                </c:pt>
                <c:pt idx="4626">
                  <c:v>506.99</c:v>
                </c:pt>
                <c:pt idx="4627">
                  <c:v>506.99</c:v>
                </c:pt>
                <c:pt idx="4628">
                  <c:v>506.99</c:v>
                </c:pt>
                <c:pt idx="4629">
                  <c:v>506.99</c:v>
                </c:pt>
                <c:pt idx="4630">
                  <c:v>506.99</c:v>
                </c:pt>
                <c:pt idx="4631">
                  <c:v>506.99</c:v>
                </c:pt>
                <c:pt idx="4632">
                  <c:v>506.99</c:v>
                </c:pt>
                <c:pt idx="4633">
                  <c:v>506.99</c:v>
                </c:pt>
                <c:pt idx="4634">
                  <c:v>506.99</c:v>
                </c:pt>
                <c:pt idx="4635">
                  <c:v>506.99</c:v>
                </c:pt>
                <c:pt idx="4636">
                  <c:v>506.99</c:v>
                </c:pt>
                <c:pt idx="4637">
                  <c:v>506.99</c:v>
                </c:pt>
                <c:pt idx="4638">
                  <c:v>506.99</c:v>
                </c:pt>
                <c:pt idx="4639">
                  <c:v>506.99</c:v>
                </c:pt>
                <c:pt idx="4640">
                  <c:v>506.99</c:v>
                </c:pt>
                <c:pt idx="4641">
                  <c:v>506.99</c:v>
                </c:pt>
                <c:pt idx="4642">
                  <c:v>506.99</c:v>
                </c:pt>
                <c:pt idx="4643">
                  <c:v>506.99</c:v>
                </c:pt>
                <c:pt idx="4644">
                  <c:v>506.99</c:v>
                </c:pt>
                <c:pt idx="4645">
                  <c:v>506.99</c:v>
                </c:pt>
                <c:pt idx="4646">
                  <c:v>506.99</c:v>
                </c:pt>
                <c:pt idx="4647">
                  <c:v>506.99</c:v>
                </c:pt>
                <c:pt idx="4648">
                  <c:v>506.99</c:v>
                </c:pt>
                <c:pt idx="4649">
                  <c:v>506.99</c:v>
                </c:pt>
                <c:pt idx="4650">
                  <c:v>506.99</c:v>
                </c:pt>
                <c:pt idx="4651">
                  <c:v>506.98</c:v>
                </c:pt>
                <c:pt idx="4652">
                  <c:v>506.98</c:v>
                </c:pt>
                <c:pt idx="4653">
                  <c:v>506.98</c:v>
                </c:pt>
                <c:pt idx="4654">
                  <c:v>506.98</c:v>
                </c:pt>
                <c:pt idx="4655">
                  <c:v>506.98</c:v>
                </c:pt>
                <c:pt idx="4656">
                  <c:v>506.98</c:v>
                </c:pt>
                <c:pt idx="4657">
                  <c:v>506.98</c:v>
                </c:pt>
                <c:pt idx="4658">
                  <c:v>506.98</c:v>
                </c:pt>
                <c:pt idx="4659">
                  <c:v>506.98</c:v>
                </c:pt>
                <c:pt idx="4660">
                  <c:v>506.98</c:v>
                </c:pt>
                <c:pt idx="4661">
                  <c:v>506.98</c:v>
                </c:pt>
                <c:pt idx="4662">
                  <c:v>506.98</c:v>
                </c:pt>
                <c:pt idx="4663">
                  <c:v>506.98</c:v>
                </c:pt>
                <c:pt idx="4664">
                  <c:v>506.98</c:v>
                </c:pt>
                <c:pt idx="4665">
                  <c:v>506.98</c:v>
                </c:pt>
                <c:pt idx="4666">
                  <c:v>506.98</c:v>
                </c:pt>
                <c:pt idx="4667">
                  <c:v>506.98</c:v>
                </c:pt>
                <c:pt idx="4668">
                  <c:v>506.98</c:v>
                </c:pt>
                <c:pt idx="4669">
                  <c:v>506.98</c:v>
                </c:pt>
                <c:pt idx="4670">
                  <c:v>506.98</c:v>
                </c:pt>
                <c:pt idx="4671">
                  <c:v>506.98</c:v>
                </c:pt>
                <c:pt idx="4672">
                  <c:v>506.98</c:v>
                </c:pt>
                <c:pt idx="4673">
                  <c:v>506.98</c:v>
                </c:pt>
                <c:pt idx="4674">
                  <c:v>506.98</c:v>
                </c:pt>
                <c:pt idx="4675">
                  <c:v>506.98</c:v>
                </c:pt>
                <c:pt idx="4676">
                  <c:v>506.98</c:v>
                </c:pt>
                <c:pt idx="4677">
                  <c:v>506.98</c:v>
                </c:pt>
                <c:pt idx="4678">
                  <c:v>506.98</c:v>
                </c:pt>
                <c:pt idx="4679">
                  <c:v>506.98</c:v>
                </c:pt>
                <c:pt idx="4680">
                  <c:v>506.98</c:v>
                </c:pt>
                <c:pt idx="4681">
                  <c:v>506.98</c:v>
                </c:pt>
                <c:pt idx="4682">
                  <c:v>506.98</c:v>
                </c:pt>
                <c:pt idx="4683">
                  <c:v>506.98</c:v>
                </c:pt>
                <c:pt idx="4684">
                  <c:v>506.98</c:v>
                </c:pt>
                <c:pt idx="4685">
                  <c:v>506.98</c:v>
                </c:pt>
                <c:pt idx="4686">
                  <c:v>506.98</c:v>
                </c:pt>
                <c:pt idx="4687">
                  <c:v>506.98</c:v>
                </c:pt>
                <c:pt idx="4688">
                  <c:v>506.98</c:v>
                </c:pt>
                <c:pt idx="4689">
                  <c:v>506.98</c:v>
                </c:pt>
                <c:pt idx="4690">
                  <c:v>506.98</c:v>
                </c:pt>
                <c:pt idx="4691">
                  <c:v>506.98</c:v>
                </c:pt>
                <c:pt idx="4692">
                  <c:v>506.98</c:v>
                </c:pt>
                <c:pt idx="4693">
                  <c:v>506.98</c:v>
                </c:pt>
                <c:pt idx="4694">
                  <c:v>506.98</c:v>
                </c:pt>
                <c:pt idx="4695">
                  <c:v>506.98</c:v>
                </c:pt>
                <c:pt idx="4696">
                  <c:v>506.98</c:v>
                </c:pt>
                <c:pt idx="4697">
                  <c:v>506.98</c:v>
                </c:pt>
                <c:pt idx="4698">
                  <c:v>506.98</c:v>
                </c:pt>
                <c:pt idx="4699">
                  <c:v>506.98</c:v>
                </c:pt>
                <c:pt idx="4700">
                  <c:v>506.98</c:v>
                </c:pt>
                <c:pt idx="4701">
                  <c:v>506.98</c:v>
                </c:pt>
                <c:pt idx="4702">
                  <c:v>506.98</c:v>
                </c:pt>
                <c:pt idx="4703">
                  <c:v>506.98</c:v>
                </c:pt>
                <c:pt idx="4704">
                  <c:v>506.98</c:v>
                </c:pt>
                <c:pt idx="4705">
                  <c:v>506.98</c:v>
                </c:pt>
                <c:pt idx="4706">
                  <c:v>506.98</c:v>
                </c:pt>
                <c:pt idx="4707">
                  <c:v>506.98</c:v>
                </c:pt>
                <c:pt idx="4708">
                  <c:v>506.98</c:v>
                </c:pt>
                <c:pt idx="4709">
                  <c:v>506.98</c:v>
                </c:pt>
                <c:pt idx="4710">
                  <c:v>506.98</c:v>
                </c:pt>
                <c:pt idx="4711">
                  <c:v>506.98</c:v>
                </c:pt>
                <c:pt idx="4712">
                  <c:v>506.98</c:v>
                </c:pt>
                <c:pt idx="4713">
                  <c:v>506.98</c:v>
                </c:pt>
                <c:pt idx="4714">
                  <c:v>506.98</c:v>
                </c:pt>
                <c:pt idx="4715">
                  <c:v>506.98</c:v>
                </c:pt>
                <c:pt idx="4716">
                  <c:v>506.98</c:v>
                </c:pt>
                <c:pt idx="4717">
                  <c:v>506.98</c:v>
                </c:pt>
                <c:pt idx="4718">
                  <c:v>506.98</c:v>
                </c:pt>
                <c:pt idx="4719">
                  <c:v>506.98</c:v>
                </c:pt>
                <c:pt idx="4720">
                  <c:v>506.98</c:v>
                </c:pt>
                <c:pt idx="4721">
                  <c:v>506.98</c:v>
                </c:pt>
                <c:pt idx="4722">
                  <c:v>506.98</c:v>
                </c:pt>
                <c:pt idx="4723">
                  <c:v>506.98</c:v>
                </c:pt>
                <c:pt idx="4724">
                  <c:v>506.98</c:v>
                </c:pt>
                <c:pt idx="4725">
                  <c:v>506.98</c:v>
                </c:pt>
                <c:pt idx="4726">
                  <c:v>506.98</c:v>
                </c:pt>
                <c:pt idx="4727">
                  <c:v>506.98</c:v>
                </c:pt>
                <c:pt idx="4728">
                  <c:v>506.98</c:v>
                </c:pt>
                <c:pt idx="4729">
                  <c:v>506.97</c:v>
                </c:pt>
                <c:pt idx="4730">
                  <c:v>506.97</c:v>
                </c:pt>
                <c:pt idx="4731">
                  <c:v>506.97</c:v>
                </c:pt>
                <c:pt idx="4732">
                  <c:v>506.97</c:v>
                </c:pt>
                <c:pt idx="4733">
                  <c:v>506.97</c:v>
                </c:pt>
                <c:pt idx="4734">
                  <c:v>506.97</c:v>
                </c:pt>
                <c:pt idx="4735">
                  <c:v>506.97</c:v>
                </c:pt>
                <c:pt idx="4736">
                  <c:v>506.97</c:v>
                </c:pt>
                <c:pt idx="4737">
                  <c:v>506.97</c:v>
                </c:pt>
                <c:pt idx="4738">
                  <c:v>506.97</c:v>
                </c:pt>
                <c:pt idx="4739">
                  <c:v>506.97</c:v>
                </c:pt>
                <c:pt idx="4740">
                  <c:v>506.97</c:v>
                </c:pt>
                <c:pt idx="4741">
                  <c:v>506.97</c:v>
                </c:pt>
                <c:pt idx="4742">
                  <c:v>506.97</c:v>
                </c:pt>
                <c:pt idx="4743">
                  <c:v>506.97</c:v>
                </c:pt>
                <c:pt idx="4744">
                  <c:v>506.97</c:v>
                </c:pt>
                <c:pt idx="4745">
                  <c:v>506.97</c:v>
                </c:pt>
                <c:pt idx="4746">
                  <c:v>506.97</c:v>
                </c:pt>
                <c:pt idx="4747">
                  <c:v>506.97</c:v>
                </c:pt>
                <c:pt idx="4748">
                  <c:v>506.97</c:v>
                </c:pt>
                <c:pt idx="4749">
                  <c:v>506.97</c:v>
                </c:pt>
                <c:pt idx="4750">
                  <c:v>506.97</c:v>
                </c:pt>
                <c:pt idx="4751">
                  <c:v>506.97</c:v>
                </c:pt>
                <c:pt idx="4752">
                  <c:v>506.97</c:v>
                </c:pt>
                <c:pt idx="4753">
                  <c:v>506.97</c:v>
                </c:pt>
                <c:pt idx="4754">
                  <c:v>506.97</c:v>
                </c:pt>
                <c:pt idx="4755">
                  <c:v>506.97</c:v>
                </c:pt>
                <c:pt idx="4756">
                  <c:v>506.97</c:v>
                </c:pt>
                <c:pt idx="4757">
                  <c:v>506.97</c:v>
                </c:pt>
                <c:pt idx="4758">
                  <c:v>506.97</c:v>
                </c:pt>
                <c:pt idx="4759">
                  <c:v>506.97</c:v>
                </c:pt>
                <c:pt idx="4760">
                  <c:v>506.97</c:v>
                </c:pt>
                <c:pt idx="4761">
                  <c:v>506.97</c:v>
                </c:pt>
                <c:pt idx="4762">
                  <c:v>506.97</c:v>
                </c:pt>
                <c:pt idx="4763">
                  <c:v>506.97</c:v>
                </c:pt>
                <c:pt idx="4764">
                  <c:v>506.97</c:v>
                </c:pt>
                <c:pt idx="4765">
                  <c:v>506.97</c:v>
                </c:pt>
                <c:pt idx="4766">
                  <c:v>506.97</c:v>
                </c:pt>
                <c:pt idx="4767">
                  <c:v>506.97</c:v>
                </c:pt>
                <c:pt idx="4768">
                  <c:v>506.97</c:v>
                </c:pt>
                <c:pt idx="4769">
                  <c:v>506.97</c:v>
                </c:pt>
                <c:pt idx="4770">
                  <c:v>506.97</c:v>
                </c:pt>
                <c:pt idx="4771">
                  <c:v>506.97</c:v>
                </c:pt>
                <c:pt idx="4772">
                  <c:v>506.97</c:v>
                </c:pt>
                <c:pt idx="4773">
                  <c:v>506.97</c:v>
                </c:pt>
                <c:pt idx="4774">
                  <c:v>506.97</c:v>
                </c:pt>
                <c:pt idx="4775">
                  <c:v>506.97</c:v>
                </c:pt>
                <c:pt idx="4776">
                  <c:v>506.97</c:v>
                </c:pt>
                <c:pt idx="4777">
                  <c:v>506.97</c:v>
                </c:pt>
                <c:pt idx="4778">
                  <c:v>506.97</c:v>
                </c:pt>
                <c:pt idx="4779">
                  <c:v>506.97</c:v>
                </c:pt>
                <c:pt idx="4780">
                  <c:v>506.97</c:v>
                </c:pt>
                <c:pt idx="4781">
                  <c:v>506.97</c:v>
                </c:pt>
                <c:pt idx="4782">
                  <c:v>506.97</c:v>
                </c:pt>
                <c:pt idx="4783">
                  <c:v>506.97</c:v>
                </c:pt>
                <c:pt idx="4784">
                  <c:v>506.97</c:v>
                </c:pt>
                <c:pt idx="4785">
                  <c:v>506.97</c:v>
                </c:pt>
                <c:pt idx="4786">
                  <c:v>506.97</c:v>
                </c:pt>
                <c:pt idx="4787">
                  <c:v>506.97</c:v>
                </c:pt>
                <c:pt idx="4788">
                  <c:v>506.97</c:v>
                </c:pt>
                <c:pt idx="4789">
                  <c:v>506.97</c:v>
                </c:pt>
                <c:pt idx="4790">
                  <c:v>506.97</c:v>
                </c:pt>
                <c:pt idx="4791">
                  <c:v>506.97</c:v>
                </c:pt>
                <c:pt idx="4792">
                  <c:v>506.97</c:v>
                </c:pt>
                <c:pt idx="4793">
                  <c:v>506.97</c:v>
                </c:pt>
                <c:pt idx="4794">
                  <c:v>506.97</c:v>
                </c:pt>
                <c:pt idx="4795">
                  <c:v>506.97</c:v>
                </c:pt>
                <c:pt idx="4796">
                  <c:v>506.96</c:v>
                </c:pt>
                <c:pt idx="4797">
                  <c:v>506.96</c:v>
                </c:pt>
                <c:pt idx="4798">
                  <c:v>506.96</c:v>
                </c:pt>
                <c:pt idx="4799">
                  <c:v>506.96</c:v>
                </c:pt>
                <c:pt idx="4800">
                  <c:v>506.96</c:v>
                </c:pt>
                <c:pt idx="4801">
                  <c:v>506.96</c:v>
                </c:pt>
                <c:pt idx="4802">
                  <c:v>506.96</c:v>
                </c:pt>
                <c:pt idx="4803">
                  <c:v>506.96</c:v>
                </c:pt>
                <c:pt idx="4804">
                  <c:v>506.96</c:v>
                </c:pt>
                <c:pt idx="4805">
                  <c:v>506.96</c:v>
                </c:pt>
                <c:pt idx="4806">
                  <c:v>506.96</c:v>
                </c:pt>
                <c:pt idx="4807">
                  <c:v>506.96</c:v>
                </c:pt>
                <c:pt idx="4808">
                  <c:v>506.96</c:v>
                </c:pt>
                <c:pt idx="4809">
                  <c:v>506.96</c:v>
                </c:pt>
                <c:pt idx="4810">
                  <c:v>506.96</c:v>
                </c:pt>
                <c:pt idx="4811">
                  <c:v>506.96</c:v>
                </c:pt>
                <c:pt idx="4812">
                  <c:v>506.96</c:v>
                </c:pt>
                <c:pt idx="4813">
                  <c:v>506.96</c:v>
                </c:pt>
                <c:pt idx="4814">
                  <c:v>506.96</c:v>
                </c:pt>
                <c:pt idx="4815">
                  <c:v>506.96</c:v>
                </c:pt>
                <c:pt idx="4816">
                  <c:v>506.96</c:v>
                </c:pt>
                <c:pt idx="4817">
                  <c:v>506.96</c:v>
                </c:pt>
                <c:pt idx="4818">
                  <c:v>506.96</c:v>
                </c:pt>
                <c:pt idx="4819">
                  <c:v>506.96</c:v>
                </c:pt>
                <c:pt idx="4820">
                  <c:v>506.96</c:v>
                </c:pt>
                <c:pt idx="4821">
                  <c:v>506.96</c:v>
                </c:pt>
                <c:pt idx="4822">
                  <c:v>506.96</c:v>
                </c:pt>
                <c:pt idx="4823">
                  <c:v>506.96</c:v>
                </c:pt>
                <c:pt idx="4824">
                  <c:v>506.96</c:v>
                </c:pt>
                <c:pt idx="4825">
                  <c:v>506.96</c:v>
                </c:pt>
                <c:pt idx="4826">
                  <c:v>506.96</c:v>
                </c:pt>
                <c:pt idx="4827">
                  <c:v>506.96</c:v>
                </c:pt>
                <c:pt idx="4828">
                  <c:v>506.96</c:v>
                </c:pt>
                <c:pt idx="4829">
                  <c:v>506.96</c:v>
                </c:pt>
                <c:pt idx="4830">
                  <c:v>506.96</c:v>
                </c:pt>
                <c:pt idx="4831">
                  <c:v>506.96</c:v>
                </c:pt>
                <c:pt idx="4832">
                  <c:v>506.96</c:v>
                </c:pt>
                <c:pt idx="4833">
                  <c:v>506.96</c:v>
                </c:pt>
                <c:pt idx="4834">
                  <c:v>506.96</c:v>
                </c:pt>
                <c:pt idx="4835">
                  <c:v>506.96</c:v>
                </c:pt>
                <c:pt idx="4836">
                  <c:v>506.96</c:v>
                </c:pt>
                <c:pt idx="4837">
                  <c:v>506.96</c:v>
                </c:pt>
                <c:pt idx="4838">
                  <c:v>506.96</c:v>
                </c:pt>
                <c:pt idx="4839">
                  <c:v>506.96</c:v>
                </c:pt>
                <c:pt idx="4840">
                  <c:v>506.96</c:v>
                </c:pt>
                <c:pt idx="4841">
                  <c:v>506.96</c:v>
                </c:pt>
                <c:pt idx="4842">
                  <c:v>506.96</c:v>
                </c:pt>
                <c:pt idx="4843">
                  <c:v>506.96</c:v>
                </c:pt>
                <c:pt idx="4844">
                  <c:v>506.96</c:v>
                </c:pt>
                <c:pt idx="4845">
                  <c:v>506.96</c:v>
                </c:pt>
                <c:pt idx="4846">
                  <c:v>506.96</c:v>
                </c:pt>
                <c:pt idx="4847">
                  <c:v>506.96</c:v>
                </c:pt>
                <c:pt idx="4848">
                  <c:v>506.96</c:v>
                </c:pt>
                <c:pt idx="4849">
                  <c:v>506.96</c:v>
                </c:pt>
                <c:pt idx="4850">
                  <c:v>506.96</c:v>
                </c:pt>
                <c:pt idx="4851">
                  <c:v>506.96</c:v>
                </c:pt>
                <c:pt idx="4852">
                  <c:v>506.96</c:v>
                </c:pt>
                <c:pt idx="4853">
                  <c:v>506.96</c:v>
                </c:pt>
                <c:pt idx="4854">
                  <c:v>506.96</c:v>
                </c:pt>
                <c:pt idx="4855">
                  <c:v>506.96</c:v>
                </c:pt>
                <c:pt idx="4856">
                  <c:v>506.96</c:v>
                </c:pt>
                <c:pt idx="4857">
                  <c:v>506.96</c:v>
                </c:pt>
                <c:pt idx="4858">
                  <c:v>506.96</c:v>
                </c:pt>
                <c:pt idx="4859">
                  <c:v>506.96</c:v>
                </c:pt>
                <c:pt idx="4860">
                  <c:v>506.96</c:v>
                </c:pt>
                <c:pt idx="4861">
                  <c:v>506.96</c:v>
                </c:pt>
                <c:pt idx="4862">
                  <c:v>506.96</c:v>
                </c:pt>
                <c:pt idx="4863">
                  <c:v>506.96</c:v>
                </c:pt>
                <c:pt idx="4864">
                  <c:v>506.96</c:v>
                </c:pt>
                <c:pt idx="4865">
                  <c:v>506.96</c:v>
                </c:pt>
                <c:pt idx="4866">
                  <c:v>506.96</c:v>
                </c:pt>
                <c:pt idx="4867">
                  <c:v>506.96</c:v>
                </c:pt>
                <c:pt idx="4868">
                  <c:v>506.96</c:v>
                </c:pt>
                <c:pt idx="4869">
                  <c:v>506.96</c:v>
                </c:pt>
                <c:pt idx="4870">
                  <c:v>506.96</c:v>
                </c:pt>
                <c:pt idx="4871">
                  <c:v>506.96</c:v>
                </c:pt>
                <c:pt idx="4872">
                  <c:v>506.96</c:v>
                </c:pt>
                <c:pt idx="4873">
                  <c:v>506.96</c:v>
                </c:pt>
                <c:pt idx="4874">
                  <c:v>506.96</c:v>
                </c:pt>
                <c:pt idx="4875">
                  <c:v>506.96</c:v>
                </c:pt>
                <c:pt idx="4876">
                  <c:v>506.96</c:v>
                </c:pt>
                <c:pt idx="4877">
                  <c:v>506.96</c:v>
                </c:pt>
                <c:pt idx="4878">
                  <c:v>506.96</c:v>
                </c:pt>
                <c:pt idx="4879">
                  <c:v>506.96</c:v>
                </c:pt>
                <c:pt idx="4880">
                  <c:v>506.96</c:v>
                </c:pt>
                <c:pt idx="4881">
                  <c:v>506.96</c:v>
                </c:pt>
                <c:pt idx="4882">
                  <c:v>506.96</c:v>
                </c:pt>
                <c:pt idx="4883">
                  <c:v>506.95</c:v>
                </c:pt>
                <c:pt idx="4884">
                  <c:v>506.95</c:v>
                </c:pt>
                <c:pt idx="4885">
                  <c:v>506.95</c:v>
                </c:pt>
                <c:pt idx="4886">
                  <c:v>506.95</c:v>
                </c:pt>
                <c:pt idx="4887">
                  <c:v>506.95</c:v>
                </c:pt>
                <c:pt idx="4888">
                  <c:v>506.95</c:v>
                </c:pt>
                <c:pt idx="4889">
                  <c:v>506.95</c:v>
                </c:pt>
                <c:pt idx="4890">
                  <c:v>506.95</c:v>
                </c:pt>
                <c:pt idx="4891">
                  <c:v>506.95</c:v>
                </c:pt>
                <c:pt idx="4892">
                  <c:v>506.95</c:v>
                </c:pt>
                <c:pt idx="4893">
                  <c:v>506.95</c:v>
                </c:pt>
                <c:pt idx="4894">
                  <c:v>506.95</c:v>
                </c:pt>
                <c:pt idx="4895">
                  <c:v>506.95</c:v>
                </c:pt>
                <c:pt idx="4896">
                  <c:v>506.95</c:v>
                </c:pt>
                <c:pt idx="4897">
                  <c:v>506.95</c:v>
                </c:pt>
                <c:pt idx="4898">
                  <c:v>506.95</c:v>
                </c:pt>
                <c:pt idx="4899">
                  <c:v>506.95</c:v>
                </c:pt>
                <c:pt idx="4900">
                  <c:v>506.95</c:v>
                </c:pt>
                <c:pt idx="4901">
                  <c:v>506.95</c:v>
                </c:pt>
                <c:pt idx="4902">
                  <c:v>506.95</c:v>
                </c:pt>
                <c:pt idx="4903">
                  <c:v>506.95</c:v>
                </c:pt>
                <c:pt idx="4904">
                  <c:v>506.95</c:v>
                </c:pt>
                <c:pt idx="4905">
                  <c:v>506.95</c:v>
                </c:pt>
                <c:pt idx="4906">
                  <c:v>506.95</c:v>
                </c:pt>
                <c:pt idx="4907">
                  <c:v>506.95</c:v>
                </c:pt>
                <c:pt idx="4908">
                  <c:v>506.95</c:v>
                </c:pt>
                <c:pt idx="4909">
                  <c:v>506.95</c:v>
                </c:pt>
                <c:pt idx="4910">
                  <c:v>506.95</c:v>
                </c:pt>
                <c:pt idx="4911">
                  <c:v>506.95</c:v>
                </c:pt>
                <c:pt idx="4912">
                  <c:v>506.95</c:v>
                </c:pt>
                <c:pt idx="4913">
                  <c:v>506.95</c:v>
                </c:pt>
                <c:pt idx="4914">
                  <c:v>506.95</c:v>
                </c:pt>
                <c:pt idx="4915">
                  <c:v>506.95</c:v>
                </c:pt>
                <c:pt idx="4916">
                  <c:v>506.95</c:v>
                </c:pt>
                <c:pt idx="4917">
                  <c:v>506.95</c:v>
                </c:pt>
                <c:pt idx="4918">
                  <c:v>506.95</c:v>
                </c:pt>
                <c:pt idx="4919">
                  <c:v>506.95</c:v>
                </c:pt>
                <c:pt idx="4920">
                  <c:v>506.95</c:v>
                </c:pt>
                <c:pt idx="4921">
                  <c:v>506.95</c:v>
                </c:pt>
                <c:pt idx="4922">
                  <c:v>506.95</c:v>
                </c:pt>
                <c:pt idx="4923">
                  <c:v>506.95</c:v>
                </c:pt>
                <c:pt idx="4924">
                  <c:v>506.95</c:v>
                </c:pt>
                <c:pt idx="4925">
                  <c:v>506.95</c:v>
                </c:pt>
                <c:pt idx="4926">
                  <c:v>506.95</c:v>
                </c:pt>
                <c:pt idx="4927">
                  <c:v>506.95</c:v>
                </c:pt>
                <c:pt idx="4928">
                  <c:v>506.95</c:v>
                </c:pt>
                <c:pt idx="4929">
                  <c:v>506.95</c:v>
                </c:pt>
                <c:pt idx="4930">
                  <c:v>506.95</c:v>
                </c:pt>
                <c:pt idx="4931">
                  <c:v>506.95</c:v>
                </c:pt>
                <c:pt idx="4932">
                  <c:v>506.95</c:v>
                </c:pt>
                <c:pt idx="4933">
                  <c:v>506.95</c:v>
                </c:pt>
                <c:pt idx="4934">
                  <c:v>506.95</c:v>
                </c:pt>
                <c:pt idx="4935">
                  <c:v>506.95</c:v>
                </c:pt>
                <c:pt idx="4936">
                  <c:v>506.95</c:v>
                </c:pt>
                <c:pt idx="4937">
                  <c:v>506.95</c:v>
                </c:pt>
                <c:pt idx="4938">
                  <c:v>506.95</c:v>
                </c:pt>
                <c:pt idx="4939">
                  <c:v>506.95</c:v>
                </c:pt>
                <c:pt idx="4940">
                  <c:v>506.95</c:v>
                </c:pt>
                <c:pt idx="4941">
                  <c:v>506.95</c:v>
                </c:pt>
                <c:pt idx="4942">
                  <c:v>506.95</c:v>
                </c:pt>
                <c:pt idx="4943">
                  <c:v>506.95</c:v>
                </c:pt>
                <c:pt idx="4944">
                  <c:v>506.95</c:v>
                </c:pt>
                <c:pt idx="4945">
                  <c:v>506.95</c:v>
                </c:pt>
                <c:pt idx="4946">
                  <c:v>506.95</c:v>
                </c:pt>
                <c:pt idx="4947">
                  <c:v>506.95</c:v>
                </c:pt>
                <c:pt idx="4948">
                  <c:v>506.95</c:v>
                </c:pt>
                <c:pt idx="4949">
                  <c:v>506.95</c:v>
                </c:pt>
                <c:pt idx="4950">
                  <c:v>506.95</c:v>
                </c:pt>
                <c:pt idx="4951">
                  <c:v>506.95</c:v>
                </c:pt>
                <c:pt idx="4952">
                  <c:v>506.95</c:v>
                </c:pt>
                <c:pt idx="4953">
                  <c:v>506.95</c:v>
                </c:pt>
                <c:pt idx="4954">
                  <c:v>506.95</c:v>
                </c:pt>
                <c:pt idx="4955">
                  <c:v>506.95</c:v>
                </c:pt>
                <c:pt idx="4956">
                  <c:v>506.95</c:v>
                </c:pt>
                <c:pt idx="4957">
                  <c:v>506.95</c:v>
                </c:pt>
                <c:pt idx="4958">
                  <c:v>506.95</c:v>
                </c:pt>
                <c:pt idx="4959">
                  <c:v>506.95</c:v>
                </c:pt>
                <c:pt idx="4960">
                  <c:v>506.95</c:v>
                </c:pt>
                <c:pt idx="4961">
                  <c:v>506.95</c:v>
                </c:pt>
                <c:pt idx="4962">
                  <c:v>506.95</c:v>
                </c:pt>
                <c:pt idx="4963">
                  <c:v>506.95</c:v>
                </c:pt>
                <c:pt idx="4964">
                  <c:v>506.95</c:v>
                </c:pt>
                <c:pt idx="4965">
                  <c:v>506.95</c:v>
                </c:pt>
                <c:pt idx="4966">
                  <c:v>506.95</c:v>
                </c:pt>
                <c:pt idx="4967">
                  <c:v>506.95</c:v>
                </c:pt>
                <c:pt idx="4968">
                  <c:v>506.95</c:v>
                </c:pt>
                <c:pt idx="4969">
                  <c:v>506.95</c:v>
                </c:pt>
                <c:pt idx="4970">
                  <c:v>506.95</c:v>
                </c:pt>
                <c:pt idx="4971">
                  <c:v>506.95</c:v>
                </c:pt>
                <c:pt idx="4972">
                  <c:v>506.95</c:v>
                </c:pt>
                <c:pt idx="4973">
                  <c:v>506.95</c:v>
                </c:pt>
                <c:pt idx="4974">
                  <c:v>506.95</c:v>
                </c:pt>
                <c:pt idx="4975">
                  <c:v>506.95</c:v>
                </c:pt>
                <c:pt idx="4976">
                  <c:v>506.94</c:v>
                </c:pt>
                <c:pt idx="4977">
                  <c:v>506.94</c:v>
                </c:pt>
                <c:pt idx="4978">
                  <c:v>506.94</c:v>
                </c:pt>
                <c:pt idx="4979">
                  <c:v>506.94</c:v>
                </c:pt>
                <c:pt idx="4980">
                  <c:v>506.94</c:v>
                </c:pt>
                <c:pt idx="4981">
                  <c:v>506.94</c:v>
                </c:pt>
                <c:pt idx="4982">
                  <c:v>506.94</c:v>
                </c:pt>
                <c:pt idx="4983">
                  <c:v>506.94</c:v>
                </c:pt>
                <c:pt idx="4984">
                  <c:v>506.94</c:v>
                </c:pt>
                <c:pt idx="4985">
                  <c:v>506.94</c:v>
                </c:pt>
                <c:pt idx="4986">
                  <c:v>506.94</c:v>
                </c:pt>
                <c:pt idx="4987">
                  <c:v>506.94</c:v>
                </c:pt>
                <c:pt idx="4988">
                  <c:v>506.94</c:v>
                </c:pt>
                <c:pt idx="4989">
                  <c:v>506.94</c:v>
                </c:pt>
                <c:pt idx="4990">
                  <c:v>506.94</c:v>
                </c:pt>
                <c:pt idx="4991">
                  <c:v>506.94</c:v>
                </c:pt>
                <c:pt idx="4992">
                  <c:v>506.94</c:v>
                </c:pt>
                <c:pt idx="4993">
                  <c:v>506.94</c:v>
                </c:pt>
                <c:pt idx="4994">
                  <c:v>506.94</c:v>
                </c:pt>
                <c:pt idx="4995">
                  <c:v>506.94</c:v>
                </c:pt>
                <c:pt idx="4996">
                  <c:v>506.94</c:v>
                </c:pt>
                <c:pt idx="4997">
                  <c:v>506.94</c:v>
                </c:pt>
                <c:pt idx="4998">
                  <c:v>506.94</c:v>
                </c:pt>
                <c:pt idx="4999">
                  <c:v>506.94</c:v>
                </c:pt>
                <c:pt idx="5000">
                  <c:v>506.94</c:v>
                </c:pt>
                <c:pt idx="5001">
                  <c:v>506.94</c:v>
                </c:pt>
                <c:pt idx="5002">
                  <c:v>506.94</c:v>
                </c:pt>
                <c:pt idx="5003">
                  <c:v>506.94</c:v>
                </c:pt>
                <c:pt idx="5004">
                  <c:v>506.94</c:v>
                </c:pt>
                <c:pt idx="5005">
                  <c:v>506.94</c:v>
                </c:pt>
                <c:pt idx="5006">
                  <c:v>506.94</c:v>
                </c:pt>
                <c:pt idx="5007">
                  <c:v>506.94</c:v>
                </c:pt>
                <c:pt idx="5008">
                  <c:v>506.94</c:v>
                </c:pt>
                <c:pt idx="5009">
                  <c:v>506.94</c:v>
                </c:pt>
                <c:pt idx="5010">
                  <c:v>506.94</c:v>
                </c:pt>
                <c:pt idx="5011">
                  <c:v>506.94</c:v>
                </c:pt>
                <c:pt idx="5012">
                  <c:v>506.94</c:v>
                </c:pt>
                <c:pt idx="5013">
                  <c:v>506.94</c:v>
                </c:pt>
                <c:pt idx="5014">
                  <c:v>506.94</c:v>
                </c:pt>
                <c:pt idx="5015">
                  <c:v>506.94</c:v>
                </c:pt>
                <c:pt idx="5016">
                  <c:v>506.94</c:v>
                </c:pt>
                <c:pt idx="5017">
                  <c:v>506.94</c:v>
                </c:pt>
                <c:pt idx="5018">
                  <c:v>506.94</c:v>
                </c:pt>
                <c:pt idx="5019">
                  <c:v>506.94</c:v>
                </c:pt>
                <c:pt idx="5020">
                  <c:v>506.94</c:v>
                </c:pt>
                <c:pt idx="5021">
                  <c:v>506.94</c:v>
                </c:pt>
                <c:pt idx="5022">
                  <c:v>506.94</c:v>
                </c:pt>
                <c:pt idx="5023">
                  <c:v>506.94</c:v>
                </c:pt>
                <c:pt idx="5024">
                  <c:v>506.94</c:v>
                </c:pt>
                <c:pt idx="5025">
                  <c:v>506.94</c:v>
                </c:pt>
                <c:pt idx="5026">
                  <c:v>506.94</c:v>
                </c:pt>
                <c:pt idx="5027">
                  <c:v>506.94</c:v>
                </c:pt>
                <c:pt idx="5028">
                  <c:v>506.94</c:v>
                </c:pt>
                <c:pt idx="5029">
                  <c:v>506.94</c:v>
                </c:pt>
                <c:pt idx="5030">
                  <c:v>506.94</c:v>
                </c:pt>
                <c:pt idx="5031">
                  <c:v>506.94</c:v>
                </c:pt>
                <c:pt idx="5032">
                  <c:v>506.94</c:v>
                </c:pt>
                <c:pt idx="5033">
                  <c:v>506.94</c:v>
                </c:pt>
                <c:pt idx="5034">
                  <c:v>506.94</c:v>
                </c:pt>
                <c:pt idx="5035">
                  <c:v>506.94</c:v>
                </c:pt>
                <c:pt idx="5036">
                  <c:v>506.94</c:v>
                </c:pt>
                <c:pt idx="5037">
                  <c:v>506.94</c:v>
                </c:pt>
                <c:pt idx="5038">
                  <c:v>506.94</c:v>
                </c:pt>
                <c:pt idx="5039">
                  <c:v>506.94</c:v>
                </c:pt>
                <c:pt idx="5040">
                  <c:v>506.94</c:v>
                </c:pt>
                <c:pt idx="5041">
                  <c:v>506.94</c:v>
                </c:pt>
                <c:pt idx="5042">
                  <c:v>506.94</c:v>
                </c:pt>
                <c:pt idx="5043">
                  <c:v>506.94</c:v>
                </c:pt>
                <c:pt idx="5044">
                  <c:v>506.94</c:v>
                </c:pt>
                <c:pt idx="5045">
                  <c:v>506.94</c:v>
                </c:pt>
                <c:pt idx="5046">
                  <c:v>506.94</c:v>
                </c:pt>
                <c:pt idx="5047">
                  <c:v>506.94</c:v>
                </c:pt>
                <c:pt idx="5048">
                  <c:v>506.94</c:v>
                </c:pt>
                <c:pt idx="5049">
                  <c:v>506.94</c:v>
                </c:pt>
                <c:pt idx="5050">
                  <c:v>506.94</c:v>
                </c:pt>
                <c:pt idx="5051">
                  <c:v>506.94</c:v>
                </c:pt>
                <c:pt idx="5052">
                  <c:v>506.94</c:v>
                </c:pt>
                <c:pt idx="5053">
                  <c:v>506.94</c:v>
                </c:pt>
                <c:pt idx="5054">
                  <c:v>506.94</c:v>
                </c:pt>
                <c:pt idx="5055">
                  <c:v>506.94</c:v>
                </c:pt>
                <c:pt idx="5056">
                  <c:v>506.94</c:v>
                </c:pt>
                <c:pt idx="5057">
                  <c:v>506.94</c:v>
                </c:pt>
                <c:pt idx="5058">
                  <c:v>506.94</c:v>
                </c:pt>
                <c:pt idx="5059">
                  <c:v>506.94</c:v>
                </c:pt>
                <c:pt idx="5060">
                  <c:v>506.94</c:v>
                </c:pt>
                <c:pt idx="5061">
                  <c:v>506.94</c:v>
                </c:pt>
                <c:pt idx="5062">
                  <c:v>506.94</c:v>
                </c:pt>
                <c:pt idx="5063">
                  <c:v>506.94</c:v>
                </c:pt>
                <c:pt idx="5064">
                  <c:v>506.94</c:v>
                </c:pt>
                <c:pt idx="5065">
                  <c:v>506.94</c:v>
                </c:pt>
                <c:pt idx="5066">
                  <c:v>506.94</c:v>
                </c:pt>
                <c:pt idx="5067">
                  <c:v>506.94</c:v>
                </c:pt>
                <c:pt idx="5068">
                  <c:v>506.94</c:v>
                </c:pt>
                <c:pt idx="5069">
                  <c:v>506.94</c:v>
                </c:pt>
                <c:pt idx="5070">
                  <c:v>506.94</c:v>
                </c:pt>
                <c:pt idx="5071">
                  <c:v>506.94</c:v>
                </c:pt>
                <c:pt idx="5072">
                  <c:v>506.94</c:v>
                </c:pt>
                <c:pt idx="5073">
                  <c:v>506.94</c:v>
                </c:pt>
                <c:pt idx="5074">
                  <c:v>506.94</c:v>
                </c:pt>
                <c:pt idx="5075">
                  <c:v>506.94</c:v>
                </c:pt>
                <c:pt idx="5076">
                  <c:v>506.94</c:v>
                </c:pt>
                <c:pt idx="5077">
                  <c:v>506.93</c:v>
                </c:pt>
                <c:pt idx="5078">
                  <c:v>506.93</c:v>
                </c:pt>
                <c:pt idx="5079">
                  <c:v>506.93</c:v>
                </c:pt>
                <c:pt idx="5080">
                  <c:v>506.93</c:v>
                </c:pt>
                <c:pt idx="5081">
                  <c:v>506.93</c:v>
                </c:pt>
                <c:pt idx="5082">
                  <c:v>506.93</c:v>
                </c:pt>
                <c:pt idx="5083">
                  <c:v>506.93</c:v>
                </c:pt>
                <c:pt idx="5084">
                  <c:v>506.93</c:v>
                </c:pt>
                <c:pt idx="5085">
                  <c:v>506.93</c:v>
                </c:pt>
                <c:pt idx="5086">
                  <c:v>506.93</c:v>
                </c:pt>
                <c:pt idx="5087">
                  <c:v>506.93</c:v>
                </c:pt>
                <c:pt idx="5088">
                  <c:v>506.93</c:v>
                </c:pt>
                <c:pt idx="5089">
                  <c:v>506.93</c:v>
                </c:pt>
                <c:pt idx="5090">
                  <c:v>506.93</c:v>
                </c:pt>
                <c:pt idx="5091">
                  <c:v>506.93</c:v>
                </c:pt>
                <c:pt idx="5092">
                  <c:v>506.93</c:v>
                </c:pt>
                <c:pt idx="5093">
                  <c:v>506.93</c:v>
                </c:pt>
                <c:pt idx="5094">
                  <c:v>506.93</c:v>
                </c:pt>
                <c:pt idx="5095">
                  <c:v>506.93</c:v>
                </c:pt>
                <c:pt idx="5096">
                  <c:v>506.93</c:v>
                </c:pt>
                <c:pt idx="5097">
                  <c:v>506.93</c:v>
                </c:pt>
                <c:pt idx="5098">
                  <c:v>506.93</c:v>
                </c:pt>
                <c:pt idx="5099">
                  <c:v>506.93</c:v>
                </c:pt>
                <c:pt idx="5100">
                  <c:v>506.93</c:v>
                </c:pt>
                <c:pt idx="5101">
                  <c:v>506.93</c:v>
                </c:pt>
                <c:pt idx="5102">
                  <c:v>506.93</c:v>
                </c:pt>
                <c:pt idx="5103">
                  <c:v>506.93</c:v>
                </c:pt>
                <c:pt idx="5104">
                  <c:v>506.93</c:v>
                </c:pt>
                <c:pt idx="5105">
                  <c:v>506.93</c:v>
                </c:pt>
                <c:pt idx="5106">
                  <c:v>506.93</c:v>
                </c:pt>
                <c:pt idx="5107">
                  <c:v>506.93</c:v>
                </c:pt>
                <c:pt idx="5108">
                  <c:v>506.93</c:v>
                </c:pt>
                <c:pt idx="5109">
                  <c:v>506.93</c:v>
                </c:pt>
                <c:pt idx="5110">
                  <c:v>506.93</c:v>
                </c:pt>
                <c:pt idx="5111">
                  <c:v>506.93</c:v>
                </c:pt>
                <c:pt idx="5112">
                  <c:v>506.93</c:v>
                </c:pt>
                <c:pt idx="5113">
                  <c:v>506.93</c:v>
                </c:pt>
                <c:pt idx="5114">
                  <c:v>506.93</c:v>
                </c:pt>
                <c:pt idx="5115">
                  <c:v>506.93</c:v>
                </c:pt>
                <c:pt idx="5116">
                  <c:v>506.93</c:v>
                </c:pt>
                <c:pt idx="5117">
                  <c:v>506.93</c:v>
                </c:pt>
                <c:pt idx="5118">
                  <c:v>506.93</c:v>
                </c:pt>
                <c:pt idx="5119">
                  <c:v>506.93</c:v>
                </c:pt>
                <c:pt idx="5120">
                  <c:v>506.93</c:v>
                </c:pt>
                <c:pt idx="5121">
                  <c:v>506.93</c:v>
                </c:pt>
                <c:pt idx="5122">
                  <c:v>506.93</c:v>
                </c:pt>
                <c:pt idx="5123">
                  <c:v>506.93</c:v>
                </c:pt>
                <c:pt idx="5124">
                  <c:v>506.93</c:v>
                </c:pt>
                <c:pt idx="5125">
                  <c:v>506.93</c:v>
                </c:pt>
                <c:pt idx="5126">
                  <c:v>506.93</c:v>
                </c:pt>
                <c:pt idx="5127">
                  <c:v>506.93</c:v>
                </c:pt>
                <c:pt idx="5128">
                  <c:v>506.93</c:v>
                </c:pt>
                <c:pt idx="5129">
                  <c:v>506.93</c:v>
                </c:pt>
                <c:pt idx="5130">
                  <c:v>506.93</c:v>
                </c:pt>
                <c:pt idx="5131">
                  <c:v>506.93</c:v>
                </c:pt>
                <c:pt idx="5132">
                  <c:v>506.93</c:v>
                </c:pt>
                <c:pt idx="5133">
                  <c:v>506.93</c:v>
                </c:pt>
                <c:pt idx="5134">
                  <c:v>506.93</c:v>
                </c:pt>
                <c:pt idx="5135">
                  <c:v>506.93</c:v>
                </c:pt>
                <c:pt idx="5136">
                  <c:v>506.93</c:v>
                </c:pt>
                <c:pt idx="5137">
                  <c:v>506.93</c:v>
                </c:pt>
                <c:pt idx="5138">
                  <c:v>506.93</c:v>
                </c:pt>
                <c:pt idx="5139">
                  <c:v>506.93</c:v>
                </c:pt>
                <c:pt idx="5140">
                  <c:v>506.93</c:v>
                </c:pt>
                <c:pt idx="5141">
                  <c:v>506.93</c:v>
                </c:pt>
                <c:pt idx="5142">
                  <c:v>506.93</c:v>
                </c:pt>
                <c:pt idx="5143">
                  <c:v>506.93</c:v>
                </c:pt>
                <c:pt idx="5144">
                  <c:v>506.93</c:v>
                </c:pt>
                <c:pt idx="5145">
                  <c:v>506.93</c:v>
                </c:pt>
                <c:pt idx="5146">
                  <c:v>506.93</c:v>
                </c:pt>
                <c:pt idx="5147">
                  <c:v>506.93</c:v>
                </c:pt>
                <c:pt idx="5148">
                  <c:v>506.93</c:v>
                </c:pt>
                <c:pt idx="5149">
                  <c:v>506.93</c:v>
                </c:pt>
                <c:pt idx="5150">
                  <c:v>506.93</c:v>
                </c:pt>
                <c:pt idx="5151">
                  <c:v>506.93</c:v>
                </c:pt>
                <c:pt idx="5152">
                  <c:v>506.93</c:v>
                </c:pt>
                <c:pt idx="5153">
                  <c:v>506.93</c:v>
                </c:pt>
                <c:pt idx="5154">
                  <c:v>506.93</c:v>
                </c:pt>
                <c:pt idx="5155">
                  <c:v>506.93</c:v>
                </c:pt>
                <c:pt idx="5156">
                  <c:v>506.93</c:v>
                </c:pt>
                <c:pt idx="5157">
                  <c:v>506.93</c:v>
                </c:pt>
                <c:pt idx="5158">
                  <c:v>506.93</c:v>
                </c:pt>
                <c:pt idx="5159">
                  <c:v>506.93</c:v>
                </c:pt>
                <c:pt idx="5160">
                  <c:v>506.93</c:v>
                </c:pt>
                <c:pt idx="5161">
                  <c:v>506.93</c:v>
                </c:pt>
                <c:pt idx="5162">
                  <c:v>506.93</c:v>
                </c:pt>
                <c:pt idx="5163">
                  <c:v>506.93</c:v>
                </c:pt>
                <c:pt idx="5164">
                  <c:v>506.93</c:v>
                </c:pt>
                <c:pt idx="5165">
                  <c:v>506.93</c:v>
                </c:pt>
                <c:pt idx="5166">
                  <c:v>506.93</c:v>
                </c:pt>
                <c:pt idx="5167">
                  <c:v>506.93</c:v>
                </c:pt>
                <c:pt idx="5168">
                  <c:v>506.93</c:v>
                </c:pt>
                <c:pt idx="5169">
                  <c:v>506.93</c:v>
                </c:pt>
                <c:pt idx="5170">
                  <c:v>506.93</c:v>
                </c:pt>
                <c:pt idx="5171">
                  <c:v>506.93</c:v>
                </c:pt>
                <c:pt idx="5172">
                  <c:v>506.93</c:v>
                </c:pt>
                <c:pt idx="5173">
                  <c:v>506.93</c:v>
                </c:pt>
                <c:pt idx="5174">
                  <c:v>506.93</c:v>
                </c:pt>
                <c:pt idx="5175">
                  <c:v>506.93</c:v>
                </c:pt>
                <c:pt idx="5176">
                  <c:v>506.93</c:v>
                </c:pt>
                <c:pt idx="5177">
                  <c:v>506.93</c:v>
                </c:pt>
                <c:pt idx="5178">
                  <c:v>506.93</c:v>
                </c:pt>
                <c:pt idx="5179">
                  <c:v>506.93</c:v>
                </c:pt>
                <c:pt idx="5180">
                  <c:v>506.93</c:v>
                </c:pt>
                <c:pt idx="5181">
                  <c:v>506.93</c:v>
                </c:pt>
                <c:pt idx="5182">
                  <c:v>506.93</c:v>
                </c:pt>
                <c:pt idx="5183">
                  <c:v>506.93</c:v>
                </c:pt>
                <c:pt idx="5184">
                  <c:v>506.93</c:v>
                </c:pt>
                <c:pt idx="5185">
                  <c:v>506.93</c:v>
                </c:pt>
                <c:pt idx="5186">
                  <c:v>506.93</c:v>
                </c:pt>
                <c:pt idx="5187">
                  <c:v>506.92</c:v>
                </c:pt>
                <c:pt idx="5188">
                  <c:v>506.92</c:v>
                </c:pt>
                <c:pt idx="5189">
                  <c:v>506.92</c:v>
                </c:pt>
                <c:pt idx="5190">
                  <c:v>506.92</c:v>
                </c:pt>
                <c:pt idx="5191">
                  <c:v>506.92</c:v>
                </c:pt>
                <c:pt idx="5192">
                  <c:v>506.92</c:v>
                </c:pt>
                <c:pt idx="5193">
                  <c:v>506.92</c:v>
                </c:pt>
                <c:pt idx="5194">
                  <c:v>506.92</c:v>
                </c:pt>
                <c:pt idx="5195">
                  <c:v>506.92</c:v>
                </c:pt>
                <c:pt idx="5196">
                  <c:v>506.92</c:v>
                </c:pt>
                <c:pt idx="5197">
                  <c:v>506.92</c:v>
                </c:pt>
                <c:pt idx="5198">
                  <c:v>506.92</c:v>
                </c:pt>
                <c:pt idx="5199">
                  <c:v>506.92</c:v>
                </c:pt>
                <c:pt idx="5200">
                  <c:v>506.92</c:v>
                </c:pt>
                <c:pt idx="5201">
                  <c:v>506.92</c:v>
                </c:pt>
                <c:pt idx="5202">
                  <c:v>506.92</c:v>
                </c:pt>
                <c:pt idx="5203">
                  <c:v>506.92</c:v>
                </c:pt>
                <c:pt idx="5204">
                  <c:v>506.92</c:v>
                </c:pt>
                <c:pt idx="5205">
                  <c:v>506.92</c:v>
                </c:pt>
                <c:pt idx="5206">
                  <c:v>506.92</c:v>
                </c:pt>
                <c:pt idx="5207">
                  <c:v>506.92</c:v>
                </c:pt>
                <c:pt idx="5208">
                  <c:v>506.92</c:v>
                </c:pt>
                <c:pt idx="5209">
                  <c:v>506.92</c:v>
                </c:pt>
                <c:pt idx="5210">
                  <c:v>506.92</c:v>
                </c:pt>
                <c:pt idx="5211">
                  <c:v>506.92</c:v>
                </c:pt>
                <c:pt idx="5212">
                  <c:v>506.92</c:v>
                </c:pt>
                <c:pt idx="5213">
                  <c:v>506.92</c:v>
                </c:pt>
                <c:pt idx="5214">
                  <c:v>506.92</c:v>
                </c:pt>
                <c:pt idx="5215">
                  <c:v>506.92</c:v>
                </c:pt>
                <c:pt idx="5216">
                  <c:v>506.92</c:v>
                </c:pt>
                <c:pt idx="5217">
                  <c:v>506.92</c:v>
                </c:pt>
                <c:pt idx="5218">
                  <c:v>506.92</c:v>
                </c:pt>
                <c:pt idx="5219">
                  <c:v>506.92</c:v>
                </c:pt>
                <c:pt idx="5220">
                  <c:v>506.92</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3"/>
          <c:tx>
            <c:v>2 Percent Annual Chance</c:v>
          </c:tx>
          <c:spPr>
            <a:ln>
              <a:solidFill>
                <a:schemeClr val="tx2">
                  <a:lumMod val="60000"/>
                  <a:lumOff val="40000"/>
                </a:schemeClr>
              </a:solidFill>
            </a:ln>
          </c:spPr>
          <c:marker>
            <c:symbol val="none"/>
          </c:marker>
          <c:xVal>
            <c:numRef>
              <c:f>Inflow_NB2!$C$3:$C$5223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Inflow_NB2!$F$3:$F$5223</c:f>
              <c:numCache>
                <c:formatCode>General</c:formatCode>
                <c:ptCount val="5221"/>
                <c:pt idx="0">
                  <c:v>506.3</c:v>
                </c:pt>
                <c:pt idx="1">
                  <c:v>506.3</c:v>
                </c:pt>
                <c:pt idx="2">
                  <c:v>506.3</c:v>
                </c:pt>
                <c:pt idx="3">
                  <c:v>506.3</c:v>
                </c:pt>
                <c:pt idx="4">
                  <c:v>506.3</c:v>
                </c:pt>
                <c:pt idx="5">
                  <c:v>506.3</c:v>
                </c:pt>
                <c:pt idx="6">
                  <c:v>506.3</c:v>
                </c:pt>
                <c:pt idx="7">
                  <c:v>506.3</c:v>
                </c:pt>
                <c:pt idx="8">
                  <c:v>506.3</c:v>
                </c:pt>
                <c:pt idx="9">
                  <c:v>506.3</c:v>
                </c:pt>
                <c:pt idx="10">
                  <c:v>506.3</c:v>
                </c:pt>
                <c:pt idx="11">
                  <c:v>506.3</c:v>
                </c:pt>
                <c:pt idx="12">
                  <c:v>506.3</c:v>
                </c:pt>
                <c:pt idx="13">
                  <c:v>506.3</c:v>
                </c:pt>
                <c:pt idx="14">
                  <c:v>506.3</c:v>
                </c:pt>
                <c:pt idx="15">
                  <c:v>506.3</c:v>
                </c:pt>
                <c:pt idx="16">
                  <c:v>506.3</c:v>
                </c:pt>
                <c:pt idx="17">
                  <c:v>506.3</c:v>
                </c:pt>
                <c:pt idx="18">
                  <c:v>506.3</c:v>
                </c:pt>
                <c:pt idx="19">
                  <c:v>506.3</c:v>
                </c:pt>
                <c:pt idx="20">
                  <c:v>506.3</c:v>
                </c:pt>
                <c:pt idx="21">
                  <c:v>506.3</c:v>
                </c:pt>
                <c:pt idx="22">
                  <c:v>506.3</c:v>
                </c:pt>
                <c:pt idx="23">
                  <c:v>506.3</c:v>
                </c:pt>
                <c:pt idx="24">
                  <c:v>506.3</c:v>
                </c:pt>
                <c:pt idx="25">
                  <c:v>506.3</c:v>
                </c:pt>
                <c:pt idx="26">
                  <c:v>506.3</c:v>
                </c:pt>
                <c:pt idx="27">
                  <c:v>506.3</c:v>
                </c:pt>
                <c:pt idx="28">
                  <c:v>506.3</c:v>
                </c:pt>
                <c:pt idx="29">
                  <c:v>506.3</c:v>
                </c:pt>
                <c:pt idx="30">
                  <c:v>506.3</c:v>
                </c:pt>
                <c:pt idx="31">
                  <c:v>506.3</c:v>
                </c:pt>
                <c:pt idx="32">
                  <c:v>506.3</c:v>
                </c:pt>
                <c:pt idx="33">
                  <c:v>506.3</c:v>
                </c:pt>
                <c:pt idx="34">
                  <c:v>506.3</c:v>
                </c:pt>
                <c:pt idx="35">
                  <c:v>506.3</c:v>
                </c:pt>
                <c:pt idx="36">
                  <c:v>506.3</c:v>
                </c:pt>
                <c:pt idx="37">
                  <c:v>506.3</c:v>
                </c:pt>
                <c:pt idx="38">
                  <c:v>506.3</c:v>
                </c:pt>
                <c:pt idx="39">
                  <c:v>506.3</c:v>
                </c:pt>
                <c:pt idx="40">
                  <c:v>506.3</c:v>
                </c:pt>
                <c:pt idx="41">
                  <c:v>506.3</c:v>
                </c:pt>
                <c:pt idx="42">
                  <c:v>506.3</c:v>
                </c:pt>
                <c:pt idx="43">
                  <c:v>506.3</c:v>
                </c:pt>
                <c:pt idx="44">
                  <c:v>506.3</c:v>
                </c:pt>
                <c:pt idx="45">
                  <c:v>506.3</c:v>
                </c:pt>
                <c:pt idx="46">
                  <c:v>506.3</c:v>
                </c:pt>
                <c:pt idx="47">
                  <c:v>506.3</c:v>
                </c:pt>
                <c:pt idx="48">
                  <c:v>506.3</c:v>
                </c:pt>
                <c:pt idx="49">
                  <c:v>506.3</c:v>
                </c:pt>
                <c:pt idx="50">
                  <c:v>506.3</c:v>
                </c:pt>
                <c:pt idx="51">
                  <c:v>506.3</c:v>
                </c:pt>
                <c:pt idx="52">
                  <c:v>506.3</c:v>
                </c:pt>
                <c:pt idx="53">
                  <c:v>506.3</c:v>
                </c:pt>
                <c:pt idx="54">
                  <c:v>506.3</c:v>
                </c:pt>
                <c:pt idx="55">
                  <c:v>506.3</c:v>
                </c:pt>
                <c:pt idx="56">
                  <c:v>506.3</c:v>
                </c:pt>
                <c:pt idx="57">
                  <c:v>506.3</c:v>
                </c:pt>
                <c:pt idx="58">
                  <c:v>506.3</c:v>
                </c:pt>
                <c:pt idx="59">
                  <c:v>506.3</c:v>
                </c:pt>
                <c:pt idx="60">
                  <c:v>506.3</c:v>
                </c:pt>
                <c:pt idx="61">
                  <c:v>506.3</c:v>
                </c:pt>
                <c:pt idx="62">
                  <c:v>506.3</c:v>
                </c:pt>
                <c:pt idx="63">
                  <c:v>506.3</c:v>
                </c:pt>
                <c:pt idx="64">
                  <c:v>506.3</c:v>
                </c:pt>
                <c:pt idx="65">
                  <c:v>506.3</c:v>
                </c:pt>
                <c:pt idx="66">
                  <c:v>506.3</c:v>
                </c:pt>
                <c:pt idx="67">
                  <c:v>506.3</c:v>
                </c:pt>
                <c:pt idx="68">
                  <c:v>506.3</c:v>
                </c:pt>
                <c:pt idx="69">
                  <c:v>506.3</c:v>
                </c:pt>
                <c:pt idx="70">
                  <c:v>506.3</c:v>
                </c:pt>
                <c:pt idx="71">
                  <c:v>506.3</c:v>
                </c:pt>
                <c:pt idx="72">
                  <c:v>506.3</c:v>
                </c:pt>
                <c:pt idx="73">
                  <c:v>506.3</c:v>
                </c:pt>
                <c:pt idx="74">
                  <c:v>506.3</c:v>
                </c:pt>
                <c:pt idx="75">
                  <c:v>506.3</c:v>
                </c:pt>
                <c:pt idx="76">
                  <c:v>506.3</c:v>
                </c:pt>
                <c:pt idx="77">
                  <c:v>506.3</c:v>
                </c:pt>
                <c:pt idx="78">
                  <c:v>506.3</c:v>
                </c:pt>
                <c:pt idx="79">
                  <c:v>506.3</c:v>
                </c:pt>
                <c:pt idx="80">
                  <c:v>506.3</c:v>
                </c:pt>
                <c:pt idx="81">
                  <c:v>506.3</c:v>
                </c:pt>
                <c:pt idx="82">
                  <c:v>506.3</c:v>
                </c:pt>
                <c:pt idx="83">
                  <c:v>506.3</c:v>
                </c:pt>
                <c:pt idx="84">
                  <c:v>506.3</c:v>
                </c:pt>
                <c:pt idx="85">
                  <c:v>506.3</c:v>
                </c:pt>
                <c:pt idx="86">
                  <c:v>506.3</c:v>
                </c:pt>
                <c:pt idx="87">
                  <c:v>506.3</c:v>
                </c:pt>
                <c:pt idx="88">
                  <c:v>506.3</c:v>
                </c:pt>
                <c:pt idx="89">
                  <c:v>506.3</c:v>
                </c:pt>
                <c:pt idx="90">
                  <c:v>506.3</c:v>
                </c:pt>
                <c:pt idx="91">
                  <c:v>506.3</c:v>
                </c:pt>
                <c:pt idx="92">
                  <c:v>506.3</c:v>
                </c:pt>
                <c:pt idx="93">
                  <c:v>506.3</c:v>
                </c:pt>
                <c:pt idx="94">
                  <c:v>506.3</c:v>
                </c:pt>
                <c:pt idx="95">
                  <c:v>506.3</c:v>
                </c:pt>
                <c:pt idx="96">
                  <c:v>506.3</c:v>
                </c:pt>
                <c:pt idx="97">
                  <c:v>506.3</c:v>
                </c:pt>
                <c:pt idx="98">
                  <c:v>506.3</c:v>
                </c:pt>
                <c:pt idx="99">
                  <c:v>506.3</c:v>
                </c:pt>
                <c:pt idx="100">
                  <c:v>506.3</c:v>
                </c:pt>
                <c:pt idx="101">
                  <c:v>506.3</c:v>
                </c:pt>
                <c:pt idx="102">
                  <c:v>506.3</c:v>
                </c:pt>
                <c:pt idx="103">
                  <c:v>506.3</c:v>
                </c:pt>
                <c:pt idx="104">
                  <c:v>506.3</c:v>
                </c:pt>
                <c:pt idx="105">
                  <c:v>506.3</c:v>
                </c:pt>
                <c:pt idx="106">
                  <c:v>506.3</c:v>
                </c:pt>
                <c:pt idx="107">
                  <c:v>506.3</c:v>
                </c:pt>
                <c:pt idx="108">
                  <c:v>506.3</c:v>
                </c:pt>
                <c:pt idx="109">
                  <c:v>506.3</c:v>
                </c:pt>
                <c:pt idx="110">
                  <c:v>506.3</c:v>
                </c:pt>
                <c:pt idx="111">
                  <c:v>506.3</c:v>
                </c:pt>
                <c:pt idx="112">
                  <c:v>506.3</c:v>
                </c:pt>
                <c:pt idx="113">
                  <c:v>506.3</c:v>
                </c:pt>
                <c:pt idx="114">
                  <c:v>506.3</c:v>
                </c:pt>
                <c:pt idx="115">
                  <c:v>506.3</c:v>
                </c:pt>
                <c:pt idx="116">
                  <c:v>506.3</c:v>
                </c:pt>
                <c:pt idx="117">
                  <c:v>506.3</c:v>
                </c:pt>
                <c:pt idx="118">
                  <c:v>506.3</c:v>
                </c:pt>
                <c:pt idx="119">
                  <c:v>506.3</c:v>
                </c:pt>
                <c:pt idx="120">
                  <c:v>506.3</c:v>
                </c:pt>
                <c:pt idx="121">
                  <c:v>506.3</c:v>
                </c:pt>
                <c:pt idx="122">
                  <c:v>506.3</c:v>
                </c:pt>
                <c:pt idx="123">
                  <c:v>506.3</c:v>
                </c:pt>
                <c:pt idx="124">
                  <c:v>506.3</c:v>
                </c:pt>
                <c:pt idx="125">
                  <c:v>506.3</c:v>
                </c:pt>
                <c:pt idx="126">
                  <c:v>506.3</c:v>
                </c:pt>
                <c:pt idx="127">
                  <c:v>506.3</c:v>
                </c:pt>
                <c:pt idx="128">
                  <c:v>506.3</c:v>
                </c:pt>
                <c:pt idx="129">
                  <c:v>506.3</c:v>
                </c:pt>
                <c:pt idx="130">
                  <c:v>506.3</c:v>
                </c:pt>
                <c:pt idx="131">
                  <c:v>506.3</c:v>
                </c:pt>
                <c:pt idx="132">
                  <c:v>506.3</c:v>
                </c:pt>
                <c:pt idx="133">
                  <c:v>506.3</c:v>
                </c:pt>
                <c:pt idx="134">
                  <c:v>506.3</c:v>
                </c:pt>
                <c:pt idx="135">
                  <c:v>506.3</c:v>
                </c:pt>
                <c:pt idx="136">
                  <c:v>506.3</c:v>
                </c:pt>
                <c:pt idx="137">
                  <c:v>506.3</c:v>
                </c:pt>
                <c:pt idx="138">
                  <c:v>506.3</c:v>
                </c:pt>
                <c:pt idx="139">
                  <c:v>506.3</c:v>
                </c:pt>
                <c:pt idx="140">
                  <c:v>506.3</c:v>
                </c:pt>
                <c:pt idx="141">
                  <c:v>506.3</c:v>
                </c:pt>
                <c:pt idx="142">
                  <c:v>506.3</c:v>
                </c:pt>
                <c:pt idx="143">
                  <c:v>506.3</c:v>
                </c:pt>
                <c:pt idx="144">
                  <c:v>506.3</c:v>
                </c:pt>
                <c:pt idx="145">
                  <c:v>506.3</c:v>
                </c:pt>
                <c:pt idx="146">
                  <c:v>506.3</c:v>
                </c:pt>
                <c:pt idx="147">
                  <c:v>506.3</c:v>
                </c:pt>
                <c:pt idx="148">
                  <c:v>506.3</c:v>
                </c:pt>
                <c:pt idx="149">
                  <c:v>506.3</c:v>
                </c:pt>
                <c:pt idx="150">
                  <c:v>506.3</c:v>
                </c:pt>
                <c:pt idx="151">
                  <c:v>506.3</c:v>
                </c:pt>
                <c:pt idx="152">
                  <c:v>506.3</c:v>
                </c:pt>
                <c:pt idx="153">
                  <c:v>506.3</c:v>
                </c:pt>
                <c:pt idx="154">
                  <c:v>506.3</c:v>
                </c:pt>
                <c:pt idx="155">
                  <c:v>506.3</c:v>
                </c:pt>
                <c:pt idx="156">
                  <c:v>506.3</c:v>
                </c:pt>
                <c:pt idx="157">
                  <c:v>506.3</c:v>
                </c:pt>
                <c:pt idx="158">
                  <c:v>506.3</c:v>
                </c:pt>
                <c:pt idx="159">
                  <c:v>506.3</c:v>
                </c:pt>
                <c:pt idx="160">
                  <c:v>506.3</c:v>
                </c:pt>
                <c:pt idx="161">
                  <c:v>506.3</c:v>
                </c:pt>
                <c:pt idx="162">
                  <c:v>506.3</c:v>
                </c:pt>
                <c:pt idx="163">
                  <c:v>506.3</c:v>
                </c:pt>
                <c:pt idx="164">
                  <c:v>506.3</c:v>
                </c:pt>
                <c:pt idx="165">
                  <c:v>506.3</c:v>
                </c:pt>
                <c:pt idx="166">
                  <c:v>506.3</c:v>
                </c:pt>
                <c:pt idx="167">
                  <c:v>506.3</c:v>
                </c:pt>
                <c:pt idx="168">
                  <c:v>506.3</c:v>
                </c:pt>
                <c:pt idx="169">
                  <c:v>506.3</c:v>
                </c:pt>
                <c:pt idx="170">
                  <c:v>506.3</c:v>
                </c:pt>
                <c:pt idx="171">
                  <c:v>506.3</c:v>
                </c:pt>
                <c:pt idx="172">
                  <c:v>506.3</c:v>
                </c:pt>
                <c:pt idx="173">
                  <c:v>506.3</c:v>
                </c:pt>
                <c:pt idx="174">
                  <c:v>506.3</c:v>
                </c:pt>
                <c:pt idx="175">
                  <c:v>506.3</c:v>
                </c:pt>
                <c:pt idx="176">
                  <c:v>506.3</c:v>
                </c:pt>
                <c:pt idx="177">
                  <c:v>506.3</c:v>
                </c:pt>
                <c:pt idx="178">
                  <c:v>506.3</c:v>
                </c:pt>
                <c:pt idx="179">
                  <c:v>506.3</c:v>
                </c:pt>
                <c:pt idx="180">
                  <c:v>506.3</c:v>
                </c:pt>
                <c:pt idx="181">
                  <c:v>506.3</c:v>
                </c:pt>
                <c:pt idx="182">
                  <c:v>506.3</c:v>
                </c:pt>
                <c:pt idx="183">
                  <c:v>506.3</c:v>
                </c:pt>
                <c:pt idx="184">
                  <c:v>506.3</c:v>
                </c:pt>
                <c:pt idx="185">
                  <c:v>506.3</c:v>
                </c:pt>
                <c:pt idx="186">
                  <c:v>506.3</c:v>
                </c:pt>
                <c:pt idx="187">
                  <c:v>506.3</c:v>
                </c:pt>
                <c:pt idx="188">
                  <c:v>506.3</c:v>
                </c:pt>
                <c:pt idx="189">
                  <c:v>506.3</c:v>
                </c:pt>
                <c:pt idx="190">
                  <c:v>506.3</c:v>
                </c:pt>
                <c:pt idx="191">
                  <c:v>506.3</c:v>
                </c:pt>
                <c:pt idx="192">
                  <c:v>506.3</c:v>
                </c:pt>
                <c:pt idx="193">
                  <c:v>506.3</c:v>
                </c:pt>
                <c:pt idx="194">
                  <c:v>506.31</c:v>
                </c:pt>
                <c:pt idx="195">
                  <c:v>506.31</c:v>
                </c:pt>
                <c:pt idx="196">
                  <c:v>506.31</c:v>
                </c:pt>
                <c:pt idx="197">
                  <c:v>506.31</c:v>
                </c:pt>
                <c:pt idx="198">
                  <c:v>506.31</c:v>
                </c:pt>
                <c:pt idx="199">
                  <c:v>506.31</c:v>
                </c:pt>
                <c:pt idx="200">
                  <c:v>506.31</c:v>
                </c:pt>
                <c:pt idx="201">
                  <c:v>506.31</c:v>
                </c:pt>
                <c:pt idx="202">
                  <c:v>506.31</c:v>
                </c:pt>
                <c:pt idx="203">
                  <c:v>506.31</c:v>
                </c:pt>
                <c:pt idx="204">
                  <c:v>506.31</c:v>
                </c:pt>
                <c:pt idx="205">
                  <c:v>506.32</c:v>
                </c:pt>
                <c:pt idx="206">
                  <c:v>506.32</c:v>
                </c:pt>
                <c:pt idx="207">
                  <c:v>506.32</c:v>
                </c:pt>
                <c:pt idx="208">
                  <c:v>506.32</c:v>
                </c:pt>
                <c:pt idx="209">
                  <c:v>506.32</c:v>
                </c:pt>
                <c:pt idx="210">
                  <c:v>506.32</c:v>
                </c:pt>
                <c:pt idx="211">
                  <c:v>506.32</c:v>
                </c:pt>
                <c:pt idx="212">
                  <c:v>506.32</c:v>
                </c:pt>
                <c:pt idx="213">
                  <c:v>506.33</c:v>
                </c:pt>
                <c:pt idx="214">
                  <c:v>506.33</c:v>
                </c:pt>
                <c:pt idx="215">
                  <c:v>506.33</c:v>
                </c:pt>
                <c:pt idx="216">
                  <c:v>506.33</c:v>
                </c:pt>
                <c:pt idx="217">
                  <c:v>506.33</c:v>
                </c:pt>
                <c:pt idx="218">
                  <c:v>506.33</c:v>
                </c:pt>
                <c:pt idx="219">
                  <c:v>506.33</c:v>
                </c:pt>
                <c:pt idx="220">
                  <c:v>506.34</c:v>
                </c:pt>
                <c:pt idx="221">
                  <c:v>506.34</c:v>
                </c:pt>
                <c:pt idx="222">
                  <c:v>506.34</c:v>
                </c:pt>
                <c:pt idx="223">
                  <c:v>506.34</c:v>
                </c:pt>
                <c:pt idx="224">
                  <c:v>506.34</c:v>
                </c:pt>
                <c:pt idx="225">
                  <c:v>506.34</c:v>
                </c:pt>
                <c:pt idx="226">
                  <c:v>506.35</c:v>
                </c:pt>
                <c:pt idx="227">
                  <c:v>506.35</c:v>
                </c:pt>
                <c:pt idx="228">
                  <c:v>506.35</c:v>
                </c:pt>
                <c:pt idx="229">
                  <c:v>506.35</c:v>
                </c:pt>
                <c:pt idx="230">
                  <c:v>506.35</c:v>
                </c:pt>
                <c:pt idx="231">
                  <c:v>506.36</c:v>
                </c:pt>
                <c:pt idx="232">
                  <c:v>506.36</c:v>
                </c:pt>
                <c:pt idx="233">
                  <c:v>506.36</c:v>
                </c:pt>
                <c:pt idx="234">
                  <c:v>506.36</c:v>
                </c:pt>
                <c:pt idx="235">
                  <c:v>506.37</c:v>
                </c:pt>
                <c:pt idx="236">
                  <c:v>506.37</c:v>
                </c:pt>
                <c:pt idx="237">
                  <c:v>506.37</c:v>
                </c:pt>
                <c:pt idx="238">
                  <c:v>506.37</c:v>
                </c:pt>
                <c:pt idx="239">
                  <c:v>506.37</c:v>
                </c:pt>
                <c:pt idx="240">
                  <c:v>506.38</c:v>
                </c:pt>
                <c:pt idx="241">
                  <c:v>506.38</c:v>
                </c:pt>
                <c:pt idx="242">
                  <c:v>506.38</c:v>
                </c:pt>
                <c:pt idx="243">
                  <c:v>506.38</c:v>
                </c:pt>
                <c:pt idx="244">
                  <c:v>506.39</c:v>
                </c:pt>
                <c:pt idx="245">
                  <c:v>506.39</c:v>
                </c:pt>
                <c:pt idx="246">
                  <c:v>506.39</c:v>
                </c:pt>
                <c:pt idx="247">
                  <c:v>506.4</c:v>
                </c:pt>
                <c:pt idx="248">
                  <c:v>506.4</c:v>
                </c:pt>
                <c:pt idx="249">
                  <c:v>506.4</c:v>
                </c:pt>
                <c:pt idx="250">
                  <c:v>506.41</c:v>
                </c:pt>
                <c:pt idx="251">
                  <c:v>506.41</c:v>
                </c:pt>
                <c:pt idx="252">
                  <c:v>506.41</c:v>
                </c:pt>
                <c:pt idx="253">
                  <c:v>506.41</c:v>
                </c:pt>
                <c:pt idx="254">
                  <c:v>506.42</c:v>
                </c:pt>
                <c:pt idx="255">
                  <c:v>506.42</c:v>
                </c:pt>
                <c:pt idx="256">
                  <c:v>506.42</c:v>
                </c:pt>
                <c:pt idx="257">
                  <c:v>506.43</c:v>
                </c:pt>
                <c:pt idx="258">
                  <c:v>506.43</c:v>
                </c:pt>
                <c:pt idx="259">
                  <c:v>506.43</c:v>
                </c:pt>
                <c:pt idx="260">
                  <c:v>506.43</c:v>
                </c:pt>
                <c:pt idx="261">
                  <c:v>506.44</c:v>
                </c:pt>
                <c:pt idx="262">
                  <c:v>506.44</c:v>
                </c:pt>
                <c:pt idx="263">
                  <c:v>506.45</c:v>
                </c:pt>
                <c:pt idx="264">
                  <c:v>506.45</c:v>
                </c:pt>
                <c:pt idx="265">
                  <c:v>506.46</c:v>
                </c:pt>
                <c:pt idx="266">
                  <c:v>506.46</c:v>
                </c:pt>
                <c:pt idx="267">
                  <c:v>506.46</c:v>
                </c:pt>
                <c:pt idx="268">
                  <c:v>506.47</c:v>
                </c:pt>
                <c:pt idx="269">
                  <c:v>506.47</c:v>
                </c:pt>
                <c:pt idx="270">
                  <c:v>506.47</c:v>
                </c:pt>
                <c:pt idx="271">
                  <c:v>506.48</c:v>
                </c:pt>
                <c:pt idx="272">
                  <c:v>506.48</c:v>
                </c:pt>
                <c:pt idx="273">
                  <c:v>506.48</c:v>
                </c:pt>
                <c:pt idx="274">
                  <c:v>506.49</c:v>
                </c:pt>
                <c:pt idx="275">
                  <c:v>506.49</c:v>
                </c:pt>
                <c:pt idx="276">
                  <c:v>506.49</c:v>
                </c:pt>
                <c:pt idx="277">
                  <c:v>506.49</c:v>
                </c:pt>
                <c:pt idx="278">
                  <c:v>506.5</c:v>
                </c:pt>
                <c:pt idx="279">
                  <c:v>506.5</c:v>
                </c:pt>
                <c:pt idx="280">
                  <c:v>506.5</c:v>
                </c:pt>
                <c:pt idx="281">
                  <c:v>506.5</c:v>
                </c:pt>
                <c:pt idx="282">
                  <c:v>506.5</c:v>
                </c:pt>
                <c:pt idx="283">
                  <c:v>506.51</c:v>
                </c:pt>
                <c:pt idx="284">
                  <c:v>506.51</c:v>
                </c:pt>
                <c:pt idx="285">
                  <c:v>506.51</c:v>
                </c:pt>
                <c:pt idx="286">
                  <c:v>506.51</c:v>
                </c:pt>
                <c:pt idx="287">
                  <c:v>506.51</c:v>
                </c:pt>
                <c:pt idx="288">
                  <c:v>506.52</c:v>
                </c:pt>
                <c:pt idx="289">
                  <c:v>506.52</c:v>
                </c:pt>
                <c:pt idx="290">
                  <c:v>506.52</c:v>
                </c:pt>
                <c:pt idx="291">
                  <c:v>506.52</c:v>
                </c:pt>
                <c:pt idx="292">
                  <c:v>506.52</c:v>
                </c:pt>
                <c:pt idx="293">
                  <c:v>506.53</c:v>
                </c:pt>
                <c:pt idx="294">
                  <c:v>506.53</c:v>
                </c:pt>
                <c:pt idx="295">
                  <c:v>506.53</c:v>
                </c:pt>
                <c:pt idx="296">
                  <c:v>506.53</c:v>
                </c:pt>
                <c:pt idx="297">
                  <c:v>506.53</c:v>
                </c:pt>
                <c:pt idx="298">
                  <c:v>506.53</c:v>
                </c:pt>
                <c:pt idx="299">
                  <c:v>506.54</c:v>
                </c:pt>
                <c:pt idx="300">
                  <c:v>506.54</c:v>
                </c:pt>
                <c:pt idx="301">
                  <c:v>506.54</c:v>
                </c:pt>
                <c:pt idx="302">
                  <c:v>506.54</c:v>
                </c:pt>
                <c:pt idx="303">
                  <c:v>506.54</c:v>
                </c:pt>
                <c:pt idx="304">
                  <c:v>506.55</c:v>
                </c:pt>
                <c:pt idx="305">
                  <c:v>506.55</c:v>
                </c:pt>
                <c:pt idx="306">
                  <c:v>506.55</c:v>
                </c:pt>
                <c:pt idx="307">
                  <c:v>506.55</c:v>
                </c:pt>
                <c:pt idx="308">
                  <c:v>506.55</c:v>
                </c:pt>
                <c:pt idx="309">
                  <c:v>506.55</c:v>
                </c:pt>
                <c:pt idx="310">
                  <c:v>506.55</c:v>
                </c:pt>
                <c:pt idx="311">
                  <c:v>506.56</c:v>
                </c:pt>
                <c:pt idx="312">
                  <c:v>506.56</c:v>
                </c:pt>
                <c:pt idx="313">
                  <c:v>506.56</c:v>
                </c:pt>
                <c:pt idx="314">
                  <c:v>506.56</c:v>
                </c:pt>
                <c:pt idx="315">
                  <c:v>506.56</c:v>
                </c:pt>
                <c:pt idx="316">
                  <c:v>506.56</c:v>
                </c:pt>
                <c:pt idx="317">
                  <c:v>506.57</c:v>
                </c:pt>
                <c:pt idx="318">
                  <c:v>506.57</c:v>
                </c:pt>
                <c:pt idx="319">
                  <c:v>506.57</c:v>
                </c:pt>
                <c:pt idx="320">
                  <c:v>506.57</c:v>
                </c:pt>
                <c:pt idx="321">
                  <c:v>506.57</c:v>
                </c:pt>
                <c:pt idx="322">
                  <c:v>506.58</c:v>
                </c:pt>
                <c:pt idx="323">
                  <c:v>506.58</c:v>
                </c:pt>
                <c:pt idx="324">
                  <c:v>506.58</c:v>
                </c:pt>
                <c:pt idx="325">
                  <c:v>506.58</c:v>
                </c:pt>
                <c:pt idx="326">
                  <c:v>506.59</c:v>
                </c:pt>
                <c:pt idx="327">
                  <c:v>506.59</c:v>
                </c:pt>
                <c:pt idx="328">
                  <c:v>506.59</c:v>
                </c:pt>
                <c:pt idx="329">
                  <c:v>506.6</c:v>
                </c:pt>
                <c:pt idx="330">
                  <c:v>506.6</c:v>
                </c:pt>
                <c:pt idx="331">
                  <c:v>506.6</c:v>
                </c:pt>
                <c:pt idx="332">
                  <c:v>506.6</c:v>
                </c:pt>
                <c:pt idx="333">
                  <c:v>506.6</c:v>
                </c:pt>
                <c:pt idx="334">
                  <c:v>506.61</c:v>
                </c:pt>
                <c:pt idx="335">
                  <c:v>506.61</c:v>
                </c:pt>
                <c:pt idx="336">
                  <c:v>506.61</c:v>
                </c:pt>
                <c:pt idx="337">
                  <c:v>506.61</c:v>
                </c:pt>
                <c:pt idx="338">
                  <c:v>506.62</c:v>
                </c:pt>
                <c:pt idx="339">
                  <c:v>506.62</c:v>
                </c:pt>
                <c:pt idx="340">
                  <c:v>506.62</c:v>
                </c:pt>
                <c:pt idx="341">
                  <c:v>506.62</c:v>
                </c:pt>
                <c:pt idx="342">
                  <c:v>506.62</c:v>
                </c:pt>
                <c:pt idx="343">
                  <c:v>506.63</c:v>
                </c:pt>
                <c:pt idx="344">
                  <c:v>506.63</c:v>
                </c:pt>
                <c:pt idx="345">
                  <c:v>506.63</c:v>
                </c:pt>
                <c:pt idx="346">
                  <c:v>506.63</c:v>
                </c:pt>
                <c:pt idx="347">
                  <c:v>506.64</c:v>
                </c:pt>
                <c:pt idx="348">
                  <c:v>506.64</c:v>
                </c:pt>
                <c:pt idx="349">
                  <c:v>506.64</c:v>
                </c:pt>
                <c:pt idx="350">
                  <c:v>506.65</c:v>
                </c:pt>
                <c:pt idx="351">
                  <c:v>506.65</c:v>
                </c:pt>
                <c:pt idx="352">
                  <c:v>506.65</c:v>
                </c:pt>
                <c:pt idx="353">
                  <c:v>506.65</c:v>
                </c:pt>
                <c:pt idx="354">
                  <c:v>506.66</c:v>
                </c:pt>
                <c:pt idx="355">
                  <c:v>506.66</c:v>
                </c:pt>
                <c:pt idx="356">
                  <c:v>506.66</c:v>
                </c:pt>
                <c:pt idx="357">
                  <c:v>506.66</c:v>
                </c:pt>
                <c:pt idx="358">
                  <c:v>506.67</c:v>
                </c:pt>
                <c:pt idx="359">
                  <c:v>506.67</c:v>
                </c:pt>
                <c:pt idx="360">
                  <c:v>506.67</c:v>
                </c:pt>
                <c:pt idx="361">
                  <c:v>506.68</c:v>
                </c:pt>
                <c:pt idx="362">
                  <c:v>506.68</c:v>
                </c:pt>
                <c:pt idx="363">
                  <c:v>506.68</c:v>
                </c:pt>
                <c:pt idx="364">
                  <c:v>506.69</c:v>
                </c:pt>
                <c:pt idx="365">
                  <c:v>506.69</c:v>
                </c:pt>
                <c:pt idx="366">
                  <c:v>506.69</c:v>
                </c:pt>
                <c:pt idx="367">
                  <c:v>506.7</c:v>
                </c:pt>
                <c:pt idx="368">
                  <c:v>506.7</c:v>
                </c:pt>
                <c:pt idx="369">
                  <c:v>506.7</c:v>
                </c:pt>
                <c:pt idx="370">
                  <c:v>506.71</c:v>
                </c:pt>
                <c:pt idx="371">
                  <c:v>506.71</c:v>
                </c:pt>
                <c:pt idx="372">
                  <c:v>506.71</c:v>
                </c:pt>
                <c:pt idx="373">
                  <c:v>506.72</c:v>
                </c:pt>
                <c:pt idx="374">
                  <c:v>506.72</c:v>
                </c:pt>
                <c:pt idx="375">
                  <c:v>506.72</c:v>
                </c:pt>
                <c:pt idx="376">
                  <c:v>506.73</c:v>
                </c:pt>
                <c:pt idx="377">
                  <c:v>506.73</c:v>
                </c:pt>
                <c:pt idx="378">
                  <c:v>506.73</c:v>
                </c:pt>
                <c:pt idx="379">
                  <c:v>506.74</c:v>
                </c:pt>
                <c:pt idx="380">
                  <c:v>506.74</c:v>
                </c:pt>
                <c:pt idx="381">
                  <c:v>506.74</c:v>
                </c:pt>
                <c:pt idx="382">
                  <c:v>506.74</c:v>
                </c:pt>
                <c:pt idx="383">
                  <c:v>506.75</c:v>
                </c:pt>
                <c:pt idx="384">
                  <c:v>506.75</c:v>
                </c:pt>
                <c:pt idx="385">
                  <c:v>506.75</c:v>
                </c:pt>
                <c:pt idx="386">
                  <c:v>506.76</c:v>
                </c:pt>
                <c:pt idx="387">
                  <c:v>506.76</c:v>
                </c:pt>
                <c:pt idx="388">
                  <c:v>506.76</c:v>
                </c:pt>
                <c:pt idx="389">
                  <c:v>506.77</c:v>
                </c:pt>
                <c:pt idx="390">
                  <c:v>506.77</c:v>
                </c:pt>
                <c:pt idx="391">
                  <c:v>506.77</c:v>
                </c:pt>
                <c:pt idx="392">
                  <c:v>506.78</c:v>
                </c:pt>
                <c:pt idx="393">
                  <c:v>506.78</c:v>
                </c:pt>
                <c:pt idx="394">
                  <c:v>506.78</c:v>
                </c:pt>
                <c:pt idx="395">
                  <c:v>506.79</c:v>
                </c:pt>
                <c:pt idx="396">
                  <c:v>506.79</c:v>
                </c:pt>
                <c:pt idx="397">
                  <c:v>506.79</c:v>
                </c:pt>
                <c:pt idx="398">
                  <c:v>506.8</c:v>
                </c:pt>
                <c:pt idx="399">
                  <c:v>506.8</c:v>
                </c:pt>
                <c:pt idx="400">
                  <c:v>506.8</c:v>
                </c:pt>
                <c:pt idx="401">
                  <c:v>506.8</c:v>
                </c:pt>
                <c:pt idx="402">
                  <c:v>506.8</c:v>
                </c:pt>
                <c:pt idx="403">
                  <c:v>506.81</c:v>
                </c:pt>
                <c:pt idx="404">
                  <c:v>506.81</c:v>
                </c:pt>
                <c:pt idx="405">
                  <c:v>506.81</c:v>
                </c:pt>
                <c:pt idx="406">
                  <c:v>506.81</c:v>
                </c:pt>
                <c:pt idx="407">
                  <c:v>506.81</c:v>
                </c:pt>
                <c:pt idx="408">
                  <c:v>506.81</c:v>
                </c:pt>
                <c:pt idx="409">
                  <c:v>506.81</c:v>
                </c:pt>
                <c:pt idx="410">
                  <c:v>506.81</c:v>
                </c:pt>
                <c:pt idx="411">
                  <c:v>506.81</c:v>
                </c:pt>
                <c:pt idx="412">
                  <c:v>506.81</c:v>
                </c:pt>
                <c:pt idx="413">
                  <c:v>506.81</c:v>
                </c:pt>
                <c:pt idx="414">
                  <c:v>506.81</c:v>
                </c:pt>
                <c:pt idx="415">
                  <c:v>506.81</c:v>
                </c:pt>
                <c:pt idx="416">
                  <c:v>506.81</c:v>
                </c:pt>
                <c:pt idx="417">
                  <c:v>506.81</c:v>
                </c:pt>
                <c:pt idx="418">
                  <c:v>506.81</c:v>
                </c:pt>
                <c:pt idx="419">
                  <c:v>506.82</c:v>
                </c:pt>
                <c:pt idx="420">
                  <c:v>506.82</c:v>
                </c:pt>
                <c:pt idx="421">
                  <c:v>506.82</c:v>
                </c:pt>
                <c:pt idx="422">
                  <c:v>506.82</c:v>
                </c:pt>
                <c:pt idx="423">
                  <c:v>506.82</c:v>
                </c:pt>
                <c:pt idx="424">
                  <c:v>506.82</c:v>
                </c:pt>
                <c:pt idx="425">
                  <c:v>506.82</c:v>
                </c:pt>
                <c:pt idx="426">
                  <c:v>506.82</c:v>
                </c:pt>
                <c:pt idx="427">
                  <c:v>506.82</c:v>
                </c:pt>
                <c:pt idx="428">
                  <c:v>506.82</c:v>
                </c:pt>
                <c:pt idx="429">
                  <c:v>506.82</c:v>
                </c:pt>
                <c:pt idx="430">
                  <c:v>506.82</c:v>
                </c:pt>
                <c:pt idx="431">
                  <c:v>506.82</c:v>
                </c:pt>
                <c:pt idx="432">
                  <c:v>506.82</c:v>
                </c:pt>
                <c:pt idx="433">
                  <c:v>506.82</c:v>
                </c:pt>
                <c:pt idx="434">
                  <c:v>506.83</c:v>
                </c:pt>
                <c:pt idx="435">
                  <c:v>506.83</c:v>
                </c:pt>
                <c:pt idx="436">
                  <c:v>506.83</c:v>
                </c:pt>
                <c:pt idx="437">
                  <c:v>506.83</c:v>
                </c:pt>
                <c:pt idx="438">
                  <c:v>506.83</c:v>
                </c:pt>
                <c:pt idx="439">
                  <c:v>506.83</c:v>
                </c:pt>
                <c:pt idx="440">
                  <c:v>506.83</c:v>
                </c:pt>
                <c:pt idx="441">
                  <c:v>506.83</c:v>
                </c:pt>
                <c:pt idx="442">
                  <c:v>506.83</c:v>
                </c:pt>
                <c:pt idx="443">
                  <c:v>506.83</c:v>
                </c:pt>
                <c:pt idx="444">
                  <c:v>506.84</c:v>
                </c:pt>
                <c:pt idx="445">
                  <c:v>506.84</c:v>
                </c:pt>
                <c:pt idx="446">
                  <c:v>506.84</c:v>
                </c:pt>
                <c:pt idx="447">
                  <c:v>506.84</c:v>
                </c:pt>
                <c:pt idx="448">
                  <c:v>506.84</c:v>
                </c:pt>
                <c:pt idx="449">
                  <c:v>506.84</c:v>
                </c:pt>
                <c:pt idx="450">
                  <c:v>506.84</c:v>
                </c:pt>
                <c:pt idx="451">
                  <c:v>506.84</c:v>
                </c:pt>
                <c:pt idx="452">
                  <c:v>506.85</c:v>
                </c:pt>
                <c:pt idx="453">
                  <c:v>506.85</c:v>
                </c:pt>
                <c:pt idx="454">
                  <c:v>506.85</c:v>
                </c:pt>
                <c:pt idx="455">
                  <c:v>506.85</c:v>
                </c:pt>
                <c:pt idx="456">
                  <c:v>506.85</c:v>
                </c:pt>
                <c:pt idx="457">
                  <c:v>506.85</c:v>
                </c:pt>
                <c:pt idx="458">
                  <c:v>506.85</c:v>
                </c:pt>
                <c:pt idx="459">
                  <c:v>506.86</c:v>
                </c:pt>
                <c:pt idx="460">
                  <c:v>506.86</c:v>
                </c:pt>
                <c:pt idx="461">
                  <c:v>506.86</c:v>
                </c:pt>
                <c:pt idx="462">
                  <c:v>506.86</c:v>
                </c:pt>
                <c:pt idx="463">
                  <c:v>506.86</c:v>
                </c:pt>
                <c:pt idx="464">
                  <c:v>506.87</c:v>
                </c:pt>
                <c:pt idx="465">
                  <c:v>506.87</c:v>
                </c:pt>
                <c:pt idx="466">
                  <c:v>506.88</c:v>
                </c:pt>
                <c:pt idx="467">
                  <c:v>506.9</c:v>
                </c:pt>
                <c:pt idx="468">
                  <c:v>506.92</c:v>
                </c:pt>
                <c:pt idx="469">
                  <c:v>506.94</c:v>
                </c:pt>
                <c:pt idx="470">
                  <c:v>506.96</c:v>
                </c:pt>
                <c:pt idx="471">
                  <c:v>506.99</c:v>
                </c:pt>
                <c:pt idx="472">
                  <c:v>507.02</c:v>
                </c:pt>
                <c:pt idx="473">
                  <c:v>507.06</c:v>
                </c:pt>
                <c:pt idx="474">
                  <c:v>507.09</c:v>
                </c:pt>
                <c:pt idx="475">
                  <c:v>507.12</c:v>
                </c:pt>
                <c:pt idx="476">
                  <c:v>507.15</c:v>
                </c:pt>
                <c:pt idx="477">
                  <c:v>507.18</c:v>
                </c:pt>
                <c:pt idx="478">
                  <c:v>507.21</c:v>
                </c:pt>
                <c:pt idx="479">
                  <c:v>507.24</c:v>
                </c:pt>
                <c:pt idx="480">
                  <c:v>507.27</c:v>
                </c:pt>
                <c:pt idx="481">
                  <c:v>507.3</c:v>
                </c:pt>
                <c:pt idx="482">
                  <c:v>507.32</c:v>
                </c:pt>
                <c:pt idx="483">
                  <c:v>507.34</c:v>
                </c:pt>
                <c:pt idx="484">
                  <c:v>507.36</c:v>
                </c:pt>
                <c:pt idx="485">
                  <c:v>507.38</c:v>
                </c:pt>
                <c:pt idx="486">
                  <c:v>507.39</c:v>
                </c:pt>
                <c:pt idx="487">
                  <c:v>507.4</c:v>
                </c:pt>
                <c:pt idx="488">
                  <c:v>507.42</c:v>
                </c:pt>
                <c:pt idx="489">
                  <c:v>507.43</c:v>
                </c:pt>
                <c:pt idx="490">
                  <c:v>507.44</c:v>
                </c:pt>
                <c:pt idx="491">
                  <c:v>507.45</c:v>
                </c:pt>
                <c:pt idx="492">
                  <c:v>507.46</c:v>
                </c:pt>
                <c:pt idx="493">
                  <c:v>507.47</c:v>
                </c:pt>
                <c:pt idx="494">
                  <c:v>507.48</c:v>
                </c:pt>
                <c:pt idx="495">
                  <c:v>507.49</c:v>
                </c:pt>
                <c:pt idx="496">
                  <c:v>507.51</c:v>
                </c:pt>
                <c:pt idx="497">
                  <c:v>507.52</c:v>
                </c:pt>
                <c:pt idx="498">
                  <c:v>507.53</c:v>
                </c:pt>
                <c:pt idx="499">
                  <c:v>507.53</c:v>
                </c:pt>
                <c:pt idx="500">
                  <c:v>507.54</c:v>
                </c:pt>
                <c:pt idx="501">
                  <c:v>507.55</c:v>
                </c:pt>
                <c:pt idx="502">
                  <c:v>507.56</c:v>
                </c:pt>
                <c:pt idx="503">
                  <c:v>507.57</c:v>
                </c:pt>
                <c:pt idx="504">
                  <c:v>507.58</c:v>
                </c:pt>
                <c:pt idx="505">
                  <c:v>507.59</c:v>
                </c:pt>
                <c:pt idx="506">
                  <c:v>507.6</c:v>
                </c:pt>
                <c:pt idx="507">
                  <c:v>507.61</c:v>
                </c:pt>
                <c:pt idx="508">
                  <c:v>507.62</c:v>
                </c:pt>
                <c:pt idx="509">
                  <c:v>507.63</c:v>
                </c:pt>
                <c:pt idx="510">
                  <c:v>507.64</c:v>
                </c:pt>
                <c:pt idx="511">
                  <c:v>507.65</c:v>
                </c:pt>
                <c:pt idx="512">
                  <c:v>507.66</c:v>
                </c:pt>
                <c:pt idx="513">
                  <c:v>507.67</c:v>
                </c:pt>
                <c:pt idx="514">
                  <c:v>507.68</c:v>
                </c:pt>
                <c:pt idx="515">
                  <c:v>507.69</c:v>
                </c:pt>
                <c:pt idx="516">
                  <c:v>507.7</c:v>
                </c:pt>
                <c:pt idx="517">
                  <c:v>507.71</c:v>
                </c:pt>
                <c:pt idx="518">
                  <c:v>507.72</c:v>
                </c:pt>
                <c:pt idx="519">
                  <c:v>507.72</c:v>
                </c:pt>
                <c:pt idx="520">
                  <c:v>507.73</c:v>
                </c:pt>
                <c:pt idx="521">
                  <c:v>507.74</c:v>
                </c:pt>
                <c:pt idx="522">
                  <c:v>507.74</c:v>
                </c:pt>
                <c:pt idx="523">
                  <c:v>507.75</c:v>
                </c:pt>
                <c:pt idx="524">
                  <c:v>507.77</c:v>
                </c:pt>
                <c:pt idx="525">
                  <c:v>507.79</c:v>
                </c:pt>
                <c:pt idx="526">
                  <c:v>507.81</c:v>
                </c:pt>
                <c:pt idx="527">
                  <c:v>507.83</c:v>
                </c:pt>
                <c:pt idx="528">
                  <c:v>507.85</c:v>
                </c:pt>
                <c:pt idx="529">
                  <c:v>507.87</c:v>
                </c:pt>
                <c:pt idx="530">
                  <c:v>507.89</c:v>
                </c:pt>
                <c:pt idx="531">
                  <c:v>507.92</c:v>
                </c:pt>
                <c:pt idx="532">
                  <c:v>507.94</c:v>
                </c:pt>
                <c:pt idx="533">
                  <c:v>507.97</c:v>
                </c:pt>
                <c:pt idx="534">
                  <c:v>507.99</c:v>
                </c:pt>
                <c:pt idx="535">
                  <c:v>508.02</c:v>
                </c:pt>
                <c:pt idx="536">
                  <c:v>508.05</c:v>
                </c:pt>
                <c:pt idx="537">
                  <c:v>508.07</c:v>
                </c:pt>
                <c:pt idx="538">
                  <c:v>508.1</c:v>
                </c:pt>
                <c:pt idx="539">
                  <c:v>508.12</c:v>
                </c:pt>
                <c:pt idx="540">
                  <c:v>508.15</c:v>
                </c:pt>
                <c:pt idx="541">
                  <c:v>508.17</c:v>
                </c:pt>
                <c:pt idx="542">
                  <c:v>508.2</c:v>
                </c:pt>
                <c:pt idx="543">
                  <c:v>508.22</c:v>
                </c:pt>
                <c:pt idx="544">
                  <c:v>508.25</c:v>
                </c:pt>
                <c:pt idx="545">
                  <c:v>508.27</c:v>
                </c:pt>
                <c:pt idx="546">
                  <c:v>508.3</c:v>
                </c:pt>
                <c:pt idx="547">
                  <c:v>508.32</c:v>
                </c:pt>
                <c:pt idx="548">
                  <c:v>508.35</c:v>
                </c:pt>
                <c:pt idx="549">
                  <c:v>508.37</c:v>
                </c:pt>
                <c:pt idx="550">
                  <c:v>508.4</c:v>
                </c:pt>
                <c:pt idx="551">
                  <c:v>508.42</c:v>
                </c:pt>
                <c:pt idx="552">
                  <c:v>508.45</c:v>
                </c:pt>
                <c:pt idx="553">
                  <c:v>508.47</c:v>
                </c:pt>
                <c:pt idx="554">
                  <c:v>508.49</c:v>
                </c:pt>
                <c:pt idx="555">
                  <c:v>508.54</c:v>
                </c:pt>
                <c:pt idx="556">
                  <c:v>508.57</c:v>
                </c:pt>
                <c:pt idx="557">
                  <c:v>508.6</c:v>
                </c:pt>
                <c:pt idx="558">
                  <c:v>508.62</c:v>
                </c:pt>
                <c:pt idx="559">
                  <c:v>508.64</c:v>
                </c:pt>
                <c:pt idx="560">
                  <c:v>508.67</c:v>
                </c:pt>
                <c:pt idx="561">
                  <c:v>508.67</c:v>
                </c:pt>
                <c:pt idx="562">
                  <c:v>508.69</c:v>
                </c:pt>
                <c:pt idx="563">
                  <c:v>508.7</c:v>
                </c:pt>
                <c:pt idx="564">
                  <c:v>508.71</c:v>
                </c:pt>
                <c:pt idx="565">
                  <c:v>508.73</c:v>
                </c:pt>
                <c:pt idx="566">
                  <c:v>508.75</c:v>
                </c:pt>
                <c:pt idx="567">
                  <c:v>508.77</c:v>
                </c:pt>
                <c:pt idx="568">
                  <c:v>508.8</c:v>
                </c:pt>
                <c:pt idx="569">
                  <c:v>508.82</c:v>
                </c:pt>
                <c:pt idx="570">
                  <c:v>508.84</c:v>
                </c:pt>
                <c:pt idx="571">
                  <c:v>508.87</c:v>
                </c:pt>
                <c:pt idx="572">
                  <c:v>508.89</c:v>
                </c:pt>
                <c:pt idx="573">
                  <c:v>508.91</c:v>
                </c:pt>
                <c:pt idx="574">
                  <c:v>508.93</c:v>
                </c:pt>
                <c:pt idx="575">
                  <c:v>508.96</c:v>
                </c:pt>
                <c:pt idx="576">
                  <c:v>508.98</c:v>
                </c:pt>
                <c:pt idx="577">
                  <c:v>509</c:v>
                </c:pt>
                <c:pt idx="578">
                  <c:v>509.02</c:v>
                </c:pt>
                <c:pt idx="579">
                  <c:v>509.04</c:v>
                </c:pt>
                <c:pt idx="580">
                  <c:v>509.06</c:v>
                </c:pt>
                <c:pt idx="581">
                  <c:v>509.08</c:v>
                </c:pt>
                <c:pt idx="582">
                  <c:v>509.11</c:v>
                </c:pt>
                <c:pt idx="583">
                  <c:v>509.13</c:v>
                </c:pt>
                <c:pt idx="584">
                  <c:v>509.15</c:v>
                </c:pt>
                <c:pt idx="585">
                  <c:v>509.17</c:v>
                </c:pt>
                <c:pt idx="586">
                  <c:v>509.19</c:v>
                </c:pt>
                <c:pt idx="587">
                  <c:v>509.21</c:v>
                </c:pt>
                <c:pt idx="588">
                  <c:v>509.23</c:v>
                </c:pt>
                <c:pt idx="589">
                  <c:v>509.25</c:v>
                </c:pt>
                <c:pt idx="590">
                  <c:v>509.27</c:v>
                </c:pt>
                <c:pt idx="591">
                  <c:v>509.28</c:v>
                </c:pt>
                <c:pt idx="592">
                  <c:v>509.3</c:v>
                </c:pt>
                <c:pt idx="593">
                  <c:v>509.32</c:v>
                </c:pt>
                <c:pt idx="594">
                  <c:v>509.34</c:v>
                </c:pt>
                <c:pt idx="595">
                  <c:v>509.36</c:v>
                </c:pt>
                <c:pt idx="596">
                  <c:v>509.37</c:v>
                </c:pt>
                <c:pt idx="597">
                  <c:v>509.39</c:v>
                </c:pt>
                <c:pt idx="598">
                  <c:v>509.41</c:v>
                </c:pt>
                <c:pt idx="599">
                  <c:v>509.43</c:v>
                </c:pt>
                <c:pt idx="600">
                  <c:v>509.44</c:v>
                </c:pt>
                <c:pt idx="601">
                  <c:v>509.46</c:v>
                </c:pt>
                <c:pt idx="602">
                  <c:v>509.48</c:v>
                </c:pt>
                <c:pt idx="603">
                  <c:v>509.49</c:v>
                </c:pt>
                <c:pt idx="604">
                  <c:v>509.51</c:v>
                </c:pt>
                <c:pt idx="605">
                  <c:v>509.53</c:v>
                </c:pt>
                <c:pt idx="606">
                  <c:v>509.55</c:v>
                </c:pt>
                <c:pt idx="607">
                  <c:v>509.56</c:v>
                </c:pt>
                <c:pt idx="608">
                  <c:v>509.58</c:v>
                </c:pt>
                <c:pt idx="609">
                  <c:v>509.6</c:v>
                </c:pt>
                <c:pt idx="610">
                  <c:v>509.62</c:v>
                </c:pt>
                <c:pt idx="611">
                  <c:v>509.64</c:v>
                </c:pt>
                <c:pt idx="612">
                  <c:v>509.66</c:v>
                </c:pt>
                <c:pt idx="613">
                  <c:v>509.68</c:v>
                </c:pt>
                <c:pt idx="614">
                  <c:v>509.7</c:v>
                </c:pt>
                <c:pt idx="615">
                  <c:v>509.73</c:v>
                </c:pt>
                <c:pt idx="616">
                  <c:v>509.75</c:v>
                </c:pt>
                <c:pt idx="617">
                  <c:v>509.77</c:v>
                </c:pt>
                <c:pt idx="618">
                  <c:v>509.8</c:v>
                </c:pt>
                <c:pt idx="619">
                  <c:v>509.82</c:v>
                </c:pt>
                <c:pt idx="620">
                  <c:v>509.85</c:v>
                </c:pt>
                <c:pt idx="621">
                  <c:v>509.88</c:v>
                </c:pt>
                <c:pt idx="622">
                  <c:v>509.9</c:v>
                </c:pt>
                <c:pt idx="623">
                  <c:v>509.93</c:v>
                </c:pt>
                <c:pt idx="624">
                  <c:v>509.96</c:v>
                </c:pt>
                <c:pt idx="625">
                  <c:v>510</c:v>
                </c:pt>
                <c:pt idx="626">
                  <c:v>510.03</c:v>
                </c:pt>
                <c:pt idx="627">
                  <c:v>510.06</c:v>
                </c:pt>
                <c:pt idx="628">
                  <c:v>510.1</c:v>
                </c:pt>
                <c:pt idx="629">
                  <c:v>510.13</c:v>
                </c:pt>
                <c:pt idx="630">
                  <c:v>510.17</c:v>
                </c:pt>
                <c:pt idx="631">
                  <c:v>510.21</c:v>
                </c:pt>
                <c:pt idx="632">
                  <c:v>510.22</c:v>
                </c:pt>
                <c:pt idx="633">
                  <c:v>510.26</c:v>
                </c:pt>
                <c:pt idx="634">
                  <c:v>510.3</c:v>
                </c:pt>
                <c:pt idx="635">
                  <c:v>510.34</c:v>
                </c:pt>
                <c:pt idx="636">
                  <c:v>510.38</c:v>
                </c:pt>
                <c:pt idx="637">
                  <c:v>510.41</c:v>
                </c:pt>
                <c:pt idx="638">
                  <c:v>510.45</c:v>
                </c:pt>
                <c:pt idx="639">
                  <c:v>510.49</c:v>
                </c:pt>
                <c:pt idx="640">
                  <c:v>510.53</c:v>
                </c:pt>
                <c:pt idx="641">
                  <c:v>510.57</c:v>
                </c:pt>
                <c:pt idx="642">
                  <c:v>510.6</c:v>
                </c:pt>
                <c:pt idx="643">
                  <c:v>510.64</c:v>
                </c:pt>
                <c:pt idx="644">
                  <c:v>510.68</c:v>
                </c:pt>
                <c:pt idx="645">
                  <c:v>510.71</c:v>
                </c:pt>
                <c:pt idx="646">
                  <c:v>510.74</c:v>
                </c:pt>
                <c:pt idx="647">
                  <c:v>510.77</c:v>
                </c:pt>
                <c:pt idx="648">
                  <c:v>510.81</c:v>
                </c:pt>
                <c:pt idx="649">
                  <c:v>510.84</c:v>
                </c:pt>
                <c:pt idx="650">
                  <c:v>510.87</c:v>
                </c:pt>
                <c:pt idx="651">
                  <c:v>510.89</c:v>
                </c:pt>
                <c:pt idx="652">
                  <c:v>510.92</c:v>
                </c:pt>
                <c:pt idx="653">
                  <c:v>510.95</c:v>
                </c:pt>
                <c:pt idx="654">
                  <c:v>510.98</c:v>
                </c:pt>
                <c:pt idx="655">
                  <c:v>511.01</c:v>
                </c:pt>
                <c:pt idx="656">
                  <c:v>511.03</c:v>
                </c:pt>
                <c:pt idx="657">
                  <c:v>511.06</c:v>
                </c:pt>
                <c:pt idx="658">
                  <c:v>511.09</c:v>
                </c:pt>
                <c:pt idx="659">
                  <c:v>511.12</c:v>
                </c:pt>
                <c:pt idx="660">
                  <c:v>511.15</c:v>
                </c:pt>
                <c:pt idx="661">
                  <c:v>511.17</c:v>
                </c:pt>
                <c:pt idx="662">
                  <c:v>511.2</c:v>
                </c:pt>
                <c:pt idx="663">
                  <c:v>511.23</c:v>
                </c:pt>
                <c:pt idx="664">
                  <c:v>511.26</c:v>
                </c:pt>
                <c:pt idx="665">
                  <c:v>511.28</c:v>
                </c:pt>
                <c:pt idx="666">
                  <c:v>511.31</c:v>
                </c:pt>
                <c:pt idx="667">
                  <c:v>511.34</c:v>
                </c:pt>
                <c:pt idx="668">
                  <c:v>511.37</c:v>
                </c:pt>
                <c:pt idx="669">
                  <c:v>511.4</c:v>
                </c:pt>
                <c:pt idx="670">
                  <c:v>511.42</c:v>
                </c:pt>
                <c:pt idx="671">
                  <c:v>511.45</c:v>
                </c:pt>
                <c:pt idx="672">
                  <c:v>511.49</c:v>
                </c:pt>
                <c:pt idx="673">
                  <c:v>511.52</c:v>
                </c:pt>
                <c:pt idx="674">
                  <c:v>511.54</c:v>
                </c:pt>
                <c:pt idx="675">
                  <c:v>511.56</c:v>
                </c:pt>
                <c:pt idx="676">
                  <c:v>511.59</c:v>
                </c:pt>
                <c:pt idx="677">
                  <c:v>511.61</c:v>
                </c:pt>
                <c:pt idx="678">
                  <c:v>511.64</c:v>
                </c:pt>
                <c:pt idx="679">
                  <c:v>511.66</c:v>
                </c:pt>
                <c:pt idx="680">
                  <c:v>511.69</c:v>
                </c:pt>
                <c:pt idx="681">
                  <c:v>511.71</c:v>
                </c:pt>
                <c:pt idx="682">
                  <c:v>511.73</c:v>
                </c:pt>
                <c:pt idx="683">
                  <c:v>511.76</c:v>
                </c:pt>
                <c:pt idx="684">
                  <c:v>511.78</c:v>
                </c:pt>
                <c:pt idx="685">
                  <c:v>511.81</c:v>
                </c:pt>
                <c:pt idx="686">
                  <c:v>511.83</c:v>
                </c:pt>
                <c:pt idx="687">
                  <c:v>511.85</c:v>
                </c:pt>
                <c:pt idx="688">
                  <c:v>511.88</c:v>
                </c:pt>
                <c:pt idx="689">
                  <c:v>511.9</c:v>
                </c:pt>
                <c:pt idx="690">
                  <c:v>511.93</c:v>
                </c:pt>
                <c:pt idx="691">
                  <c:v>511.96</c:v>
                </c:pt>
                <c:pt idx="692">
                  <c:v>511.98</c:v>
                </c:pt>
                <c:pt idx="693">
                  <c:v>512.01</c:v>
                </c:pt>
                <c:pt idx="694">
                  <c:v>512.04</c:v>
                </c:pt>
                <c:pt idx="695">
                  <c:v>512.07000000000005</c:v>
                </c:pt>
                <c:pt idx="696">
                  <c:v>512.1</c:v>
                </c:pt>
                <c:pt idx="697">
                  <c:v>512.14</c:v>
                </c:pt>
                <c:pt idx="698">
                  <c:v>512.16999999999996</c:v>
                </c:pt>
                <c:pt idx="699">
                  <c:v>512.20000000000005</c:v>
                </c:pt>
                <c:pt idx="700">
                  <c:v>512.23</c:v>
                </c:pt>
                <c:pt idx="701">
                  <c:v>512.27</c:v>
                </c:pt>
                <c:pt idx="702">
                  <c:v>512.30999999999995</c:v>
                </c:pt>
                <c:pt idx="703">
                  <c:v>512.35</c:v>
                </c:pt>
                <c:pt idx="704">
                  <c:v>512.39</c:v>
                </c:pt>
                <c:pt idx="705">
                  <c:v>512.42999999999995</c:v>
                </c:pt>
                <c:pt idx="706">
                  <c:v>512.47</c:v>
                </c:pt>
                <c:pt idx="707">
                  <c:v>512.51</c:v>
                </c:pt>
                <c:pt idx="708">
                  <c:v>512.54</c:v>
                </c:pt>
                <c:pt idx="709">
                  <c:v>512.58000000000004</c:v>
                </c:pt>
                <c:pt idx="710">
                  <c:v>512.62</c:v>
                </c:pt>
                <c:pt idx="711">
                  <c:v>512.65</c:v>
                </c:pt>
                <c:pt idx="712">
                  <c:v>512.69000000000005</c:v>
                </c:pt>
                <c:pt idx="713">
                  <c:v>512.72</c:v>
                </c:pt>
                <c:pt idx="714">
                  <c:v>512.75</c:v>
                </c:pt>
                <c:pt idx="715">
                  <c:v>512.79</c:v>
                </c:pt>
                <c:pt idx="716">
                  <c:v>512.83000000000004</c:v>
                </c:pt>
                <c:pt idx="717">
                  <c:v>512.87</c:v>
                </c:pt>
                <c:pt idx="718">
                  <c:v>512.91999999999996</c:v>
                </c:pt>
                <c:pt idx="719">
                  <c:v>512.97</c:v>
                </c:pt>
                <c:pt idx="720">
                  <c:v>513.02</c:v>
                </c:pt>
                <c:pt idx="721">
                  <c:v>513.08000000000004</c:v>
                </c:pt>
                <c:pt idx="722">
                  <c:v>513.14</c:v>
                </c:pt>
                <c:pt idx="723">
                  <c:v>513.22</c:v>
                </c:pt>
                <c:pt idx="724">
                  <c:v>513.29</c:v>
                </c:pt>
                <c:pt idx="725">
                  <c:v>513.37</c:v>
                </c:pt>
                <c:pt idx="726">
                  <c:v>513.44000000000005</c:v>
                </c:pt>
                <c:pt idx="727">
                  <c:v>513.51</c:v>
                </c:pt>
                <c:pt idx="728">
                  <c:v>513.57000000000005</c:v>
                </c:pt>
                <c:pt idx="729">
                  <c:v>513.62</c:v>
                </c:pt>
                <c:pt idx="730">
                  <c:v>513.66999999999996</c:v>
                </c:pt>
                <c:pt idx="731">
                  <c:v>513.72</c:v>
                </c:pt>
                <c:pt idx="732">
                  <c:v>513.77</c:v>
                </c:pt>
                <c:pt idx="733">
                  <c:v>513.82000000000005</c:v>
                </c:pt>
                <c:pt idx="734">
                  <c:v>513.87</c:v>
                </c:pt>
                <c:pt idx="735">
                  <c:v>513.91999999999996</c:v>
                </c:pt>
                <c:pt idx="736">
                  <c:v>513.97</c:v>
                </c:pt>
                <c:pt idx="737">
                  <c:v>514.02</c:v>
                </c:pt>
                <c:pt idx="738">
                  <c:v>514.05999999999995</c:v>
                </c:pt>
                <c:pt idx="739">
                  <c:v>514.11</c:v>
                </c:pt>
                <c:pt idx="740">
                  <c:v>514.16</c:v>
                </c:pt>
                <c:pt idx="741">
                  <c:v>514.21</c:v>
                </c:pt>
                <c:pt idx="742">
                  <c:v>514.26</c:v>
                </c:pt>
                <c:pt idx="743">
                  <c:v>514.29999999999995</c:v>
                </c:pt>
                <c:pt idx="744">
                  <c:v>514.35</c:v>
                </c:pt>
                <c:pt idx="745">
                  <c:v>514.4</c:v>
                </c:pt>
                <c:pt idx="746">
                  <c:v>514.45000000000005</c:v>
                </c:pt>
                <c:pt idx="747">
                  <c:v>514.5</c:v>
                </c:pt>
                <c:pt idx="748">
                  <c:v>514.54</c:v>
                </c:pt>
                <c:pt idx="749">
                  <c:v>514.59</c:v>
                </c:pt>
                <c:pt idx="750">
                  <c:v>514.63</c:v>
                </c:pt>
                <c:pt idx="751">
                  <c:v>514.67999999999995</c:v>
                </c:pt>
                <c:pt idx="752">
                  <c:v>514.72</c:v>
                </c:pt>
                <c:pt idx="753">
                  <c:v>514.76</c:v>
                </c:pt>
                <c:pt idx="754">
                  <c:v>514.79999999999995</c:v>
                </c:pt>
                <c:pt idx="755">
                  <c:v>514.83000000000004</c:v>
                </c:pt>
                <c:pt idx="756">
                  <c:v>514.87</c:v>
                </c:pt>
                <c:pt idx="757">
                  <c:v>514.91</c:v>
                </c:pt>
                <c:pt idx="758">
                  <c:v>514.94000000000005</c:v>
                </c:pt>
                <c:pt idx="759">
                  <c:v>514.98</c:v>
                </c:pt>
                <c:pt idx="760">
                  <c:v>515.01</c:v>
                </c:pt>
                <c:pt idx="761">
                  <c:v>515.04</c:v>
                </c:pt>
                <c:pt idx="762">
                  <c:v>515.07000000000005</c:v>
                </c:pt>
                <c:pt idx="763">
                  <c:v>515.11</c:v>
                </c:pt>
                <c:pt idx="764">
                  <c:v>515.14</c:v>
                </c:pt>
                <c:pt idx="765">
                  <c:v>515.16999999999996</c:v>
                </c:pt>
                <c:pt idx="766">
                  <c:v>515.20000000000005</c:v>
                </c:pt>
                <c:pt idx="767">
                  <c:v>515.23</c:v>
                </c:pt>
                <c:pt idx="768">
                  <c:v>515.26</c:v>
                </c:pt>
                <c:pt idx="769">
                  <c:v>515.29</c:v>
                </c:pt>
                <c:pt idx="770">
                  <c:v>515.30999999999995</c:v>
                </c:pt>
                <c:pt idx="771">
                  <c:v>515.34</c:v>
                </c:pt>
                <c:pt idx="772">
                  <c:v>515.37</c:v>
                </c:pt>
                <c:pt idx="773">
                  <c:v>515.39</c:v>
                </c:pt>
                <c:pt idx="774">
                  <c:v>515.41999999999996</c:v>
                </c:pt>
                <c:pt idx="775">
                  <c:v>515.45000000000005</c:v>
                </c:pt>
                <c:pt idx="776">
                  <c:v>515.47</c:v>
                </c:pt>
                <c:pt idx="777">
                  <c:v>515.5</c:v>
                </c:pt>
                <c:pt idx="778">
                  <c:v>515.52</c:v>
                </c:pt>
                <c:pt idx="779">
                  <c:v>515.54999999999995</c:v>
                </c:pt>
                <c:pt idx="780">
                  <c:v>515.57000000000005</c:v>
                </c:pt>
                <c:pt idx="781">
                  <c:v>515.6</c:v>
                </c:pt>
                <c:pt idx="782">
                  <c:v>515.63</c:v>
                </c:pt>
                <c:pt idx="783">
                  <c:v>515.65</c:v>
                </c:pt>
                <c:pt idx="784">
                  <c:v>515.67999999999995</c:v>
                </c:pt>
                <c:pt idx="785">
                  <c:v>515.70000000000005</c:v>
                </c:pt>
                <c:pt idx="786">
                  <c:v>515.73</c:v>
                </c:pt>
                <c:pt idx="787">
                  <c:v>515.75</c:v>
                </c:pt>
                <c:pt idx="788">
                  <c:v>515.78</c:v>
                </c:pt>
                <c:pt idx="789">
                  <c:v>515.79999999999995</c:v>
                </c:pt>
                <c:pt idx="790">
                  <c:v>515.83000000000004</c:v>
                </c:pt>
                <c:pt idx="791">
                  <c:v>515.85</c:v>
                </c:pt>
                <c:pt idx="792">
                  <c:v>515.87</c:v>
                </c:pt>
                <c:pt idx="793">
                  <c:v>515.89</c:v>
                </c:pt>
                <c:pt idx="794">
                  <c:v>515.91999999999996</c:v>
                </c:pt>
                <c:pt idx="795">
                  <c:v>515.94000000000005</c:v>
                </c:pt>
                <c:pt idx="796">
                  <c:v>515.96</c:v>
                </c:pt>
                <c:pt idx="797">
                  <c:v>515.98</c:v>
                </c:pt>
                <c:pt idx="798">
                  <c:v>516</c:v>
                </c:pt>
                <c:pt idx="799">
                  <c:v>516.02</c:v>
                </c:pt>
                <c:pt idx="800">
                  <c:v>516.04</c:v>
                </c:pt>
                <c:pt idx="801">
                  <c:v>516.04999999999995</c:v>
                </c:pt>
                <c:pt idx="802">
                  <c:v>516.07000000000005</c:v>
                </c:pt>
                <c:pt idx="803">
                  <c:v>516.09</c:v>
                </c:pt>
                <c:pt idx="804">
                  <c:v>516.1</c:v>
                </c:pt>
                <c:pt idx="805">
                  <c:v>516.12</c:v>
                </c:pt>
                <c:pt idx="806">
                  <c:v>516.13</c:v>
                </c:pt>
                <c:pt idx="807">
                  <c:v>516.14</c:v>
                </c:pt>
                <c:pt idx="808">
                  <c:v>516.15</c:v>
                </c:pt>
                <c:pt idx="809">
                  <c:v>516.16999999999996</c:v>
                </c:pt>
                <c:pt idx="810">
                  <c:v>516.16999999999996</c:v>
                </c:pt>
                <c:pt idx="811">
                  <c:v>516.17999999999995</c:v>
                </c:pt>
                <c:pt idx="812">
                  <c:v>516.19000000000005</c:v>
                </c:pt>
                <c:pt idx="813">
                  <c:v>516.20000000000005</c:v>
                </c:pt>
                <c:pt idx="814">
                  <c:v>516.20000000000005</c:v>
                </c:pt>
                <c:pt idx="815">
                  <c:v>516.21</c:v>
                </c:pt>
                <c:pt idx="816">
                  <c:v>516.21</c:v>
                </c:pt>
                <c:pt idx="817">
                  <c:v>516.22</c:v>
                </c:pt>
                <c:pt idx="818">
                  <c:v>516.22</c:v>
                </c:pt>
                <c:pt idx="819">
                  <c:v>516.22</c:v>
                </c:pt>
                <c:pt idx="820">
                  <c:v>516.23</c:v>
                </c:pt>
                <c:pt idx="821">
                  <c:v>516.23</c:v>
                </c:pt>
                <c:pt idx="822">
                  <c:v>516.23</c:v>
                </c:pt>
                <c:pt idx="823">
                  <c:v>516.23</c:v>
                </c:pt>
                <c:pt idx="824">
                  <c:v>516.23</c:v>
                </c:pt>
                <c:pt idx="825">
                  <c:v>516.23</c:v>
                </c:pt>
                <c:pt idx="826">
                  <c:v>516.23</c:v>
                </c:pt>
                <c:pt idx="827">
                  <c:v>516.23</c:v>
                </c:pt>
                <c:pt idx="828">
                  <c:v>516.23</c:v>
                </c:pt>
                <c:pt idx="829">
                  <c:v>516.23</c:v>
                </c:pt>
                <c:pt idx="830">
                  <c:v>516.23</c:v>
                </c:pt>
                <c:pt idx="831">
                  <c:v>516.23</c:v>
                </c:pt>
                <c:pt idx="832">
                  <c:v>516.22</c:v>
                </c:pt>
                <c:pt idx="833">
                  <c:v>516.22</c:v>
                </c:pt>
                <c:pt idx="834">
                  <c:v>516.22</c:v>
                </c:pt>
                <c:pt idx="835">
                  <c:v>516.22</c:v>
                </c:pt>
                <c:pt idx="836">
                  <c:v>516.22</c:v>
                </c:pt>
                <c:pt idx="837">
                  <c:v>516.22</c:v>
                </c:pt>
                <c:pt idx="838">
                  <c:v>516.22</c:v>
                </c:pt>
                <c:pt idx="839">
                  <c:v>516.21</c:v>
                </c:pt>
                <c:pt idx="840">
                  <c:v>516.21</c:v>
                </c:pt>
                <c:pt idx="841">
                  <c:v>516.21</c:v>
                </c:pt>
                <c:pt idx="842">
                  <c:v>516.21</c:v>
                </c:pt>
                <c:pt idx="843">
                  <c:v>516.21</c:v>
                </c:pt>
                <c:pt idx="844">
                  <c:v>516.21</c:v>
                </c:pt>
                <c:pt idx="845">
                  <c:v>516.21</c:v>
                </c:pt>
                <c:pt idx="846">
                  <c:v>516.20000000000005</c:v>
                </c:pt>
                <c:pt idx="847">
                  <c:v>516.20000000000005</c:v>
                </c:pt>
                <c:pt idx="848">
                  <c:v>516.20000000000005</c:v>
                </c:pt>
                <c:pt idx="849">
                  <c:v>516.20000000000005</c:v>
                </c:pt>
                <c:pt idx="850">
                  <c:v>516.20000000000005</c:v>
                </c:pt>
                <c:pt idx="851">
                  <c:v>516.20000000000005</c:v>
                </c:pt>
                <c:pt idx="852">
                  <c:v>516.19000000000005</c:v>
                </c:pt>
                <c:pt idx="853">
                  <c:v>516.19000000000005</c:v>
                </c:pt>
                <c:pt idx="854">
                  <c:v>516.19000000000005</c:v>
                </c:pt>
                <c:pt idx="855">
                  <c:v>516.19000000000005</c:v>
                </c:pt>
                <c:pt idx="856">
                  <c:v>516.19000000000005</c:v>
                </c:pt>
                <c:pt idx="857">
                  <c:v>516.17999999999995</c:v>
                </c:pt>
                <c:pt idx="858">
                  <c:v>516.17999999999995</c:v>
                </c:pt>
                <c:pt idx="859">
                  <c:v>516.17999999999995</c:v>
                </c:pt>
                <c:pt idx="860">
                  <c:v>516.17999999999995</c:v>
                </c:pt>
                <c:pt idx="861">
                  <c:v>516.17999999999995</c:v>
                </c:pt>
                <c:pt idx="862">
                  <c:v>516.16999999999996</c:v>
                </c:pt>
                <c:pt idx="863">
                  <c:v>516.16999999999996</c:v>
                </c:pt>
                <c:pt idx="864">
                  <c:v>516.16999999999996</c:v>
                </c:pt>
                <c:pt idx="865">
                  <c:v>516.16</c:v>
                </c:pt>
                <c:pt idx="866">
                  <c:v>516.16</c:v>
                </c:pt>
                <c:pt idx="867">
                  <c:v>516.16</c:v>
                </c:pt>
                <c:pt idx="868">
                  <c:v>516.15</c:v>
                </c:pt>
                <c:pt idx="869">
                  <c:v>516.15</c:v>
                </c:pt>
                <c:pt idx="870">
                  <c:v>516.15</c:v>
                </c:pt>
                <c:pt idx="871">
                  <c:v>516.14</c:v>
                </c:pt>
                <c:pt idx="872">
                  <c:v>516.14</c:v>
                </c:pt>
                <c:pt idx="873">
                  <c:v>516.13</c:v>
                </c:pt>
                <c:pt idx="874">
                  <c:v>516.13</c:v>
                </c:pt>
                <c:pt idx="875">
                  <c:v>516.12</c:v>
                </c:pt>
                <c:pt idx="876">
                  <c:v>516.12</c:v>
                </c:pt>
                <c:pt idx="877">
                  <c:v>516.12</c:v>
                </c:pt>
                <c:pt idx="878">
                  <c:v>516.11</c:v>
                </c:pt>
                <c:pt idx="879">
                  <c:v>516.11</c:v>
                </c:pt>
                <c:pt idx="880">
                  <c:v>516.1</c:v>
                </c:pt>
                <c:pt idx="881">
                  <c:v>516.1</c:v>
                </c:pt>
                <c:pt idx="882">
                  <c:v>516.09</c:v>
                </c:pt>
                <c:pt idx="883">
                  <c:v>516.09</c:v>
                </c:pt>
                <c:pt idx="884">
                  <c:v>516.08000000000004</c:v>
                </c:pt>
                <c:pt idx="885">
                  <c:v>516.07000000000005</c:v>
                </c:pt>
                <c:pt idx="886">
                  <c:v>516.07000000000005</c:v>
                </c:pt>
                <c:pt idx="887">
                  <c:v>516.05999999999995</c:v>
                </c:pt>
                <c:pt idx="888">
                  <c:v>516.05999999999995</c:v>
                </c:pt>
                <c:pt idx="889">
                  <c:v>516.04999999999995</c:v>
                </c:pt>
                <c:pt idx="890">
                  <c:v>516.04999999999995</c:v>
                </c:pt>
                <c:pt idx="891">
                  <c:v>516.04</c:v>
                </c:pt>
                <c:pt idx="892">
                  <c:v>516.03</c:v>
                </c:pt>
                <c:pt idx="893">
                  <c:v>516.03</c:v>
                </c:pt>
                <c:pt idx="894">
                  <c:v>516.02</c:v>
                </c:pt>
                <c:pt idx="895">
                  <c:v>516.01</c:v>
                </c:pt>
                <c:pt idx="896">
                  <c:v>516.01</c:v>
                </c:pt>
                <c:pt idx="897">
                  <c:v>516</c:v>
                </c:pt>
                <c:pt idx="898">
                  <c:v>515.99</c:v>
                </c:pt>
                <c:pt idx="899">
                  <c:v>515.99</c:v>
                </c:pt>
                <c:pt idx="900">
                  <c:v>515.98</c:v>
                </c:pt>
                <c:pt idx="901">
                  <c:v>515.97</c:v>
                </c:pt>
                <c:pt idx="902">
                  <c:v>515.97</c:v>
                </c:pt>
                <c:pt idx="903">
                  <c:v>515.96</c:v>
                </c:pt>
                <c:pt idx="904">
                  <c:v>515.95000000000005</c:v>
                </c:pt>
                <c:pt idx="905">
                  <c:v>515.95000000000005</c:v>
                </c:pt>
                <c:pt idx="906">
                  <c:v>515.94000000000005</c:v>
                </c:pt>
                <c:pt idx="907">
                  <c:v>515.92999999999995</c:v>
                </c:pt>
                <c:pt idx="908">
                  <c:v>515.91999999999996</c:v>
                </c:pt>
                <c:pt idx="909">
                  <c:v>515.91999999999996</c:v>
                </c:pt>
                <c:pt idx="910">
                  <c:v>515.91</c:v>
                </c:pt>
                <c:pt idx="911">
                  <c:v>515.9</c:v>
                </c:pt>
                <c:pt idx="912">
                  <c:v>515.89</c:v>
                </c:pt>
                <c:pt idx="913">
                  <c:v>515.89</c:v>
                </c:pt>
                <c:pt idx="914">
                  <c:v>515.88</c:v>
                </c:pt>
                <c:pt idx="915">
                  <c:v>515.87</c:v>
                </c:pt>
                <c:pt idx="916">
                  <c:v>515.86</c:v>
                </c:pt>
                <c:pt idx="917">
                  <c:v>515.85</c:v>
                </c:pt>
                <c:pt idx="918">
                  <c:v>515.85</c:v>
                </c:pt>
                <c:pt idx="919">
                  <c:v>515.84</c:v>
                </c:pt>
                <c:pt idx="920">
                  <c:v>515.83000000000004</c:v>
                </c:pt>
                <c:pt idx="921">
                  <c:v>515.82000000000005</c:v>
                </c:pt>
                <c:pt idx="922">
                  <c:v>515.80999999999995</c:v>
                </c:pt>
                <c:pt idx="923">
                  <c:v>515.80999999999995</c:v>
                </c:pt>
                <c:pt idx="924">
                  <c:v>515.79999999999995</c:v>
                </c:pt>
                <c:pt idx="925">
                  <c:v>515.79</c:v>
                </c:pt>
                <c:pt idx="926">
                  <c:v>515.78</c:v>
                </c:pt>
                <c:pt idx="927">
                  <c:v>515.77</c:v>
                </c:pt>
                <c:pt idx="928">
                  <c:v>515.76</c:v>
                </c:pt>
                <c:pt idx="929">
                  <c:v>515.75</c:v>
                </c:pt>
                <c:pt idx="930">
                  <c:v>515.74</c:v>
                </c:pt>
                <c:pt idx="931">
                  <c:v>515.73</c:v>
                </c:pt>
                <c:pt idx="932">
                  <c:v>515.72</c:v>
                </c:pt>
                <c:pt idx="933">
                  <c:v>515.71</c:v>
                </c:pt>
                <c:pt idx="934">
                  <c:v>515.71</c:v>
                </c:pt>
                <c:pt idx="935">
                  <c:v>515.70000000000005</c:v>
                </c:pt>
                <c:pt idx="936">
                  <c:v>515.69000000000005</c:v>
                </c:pt>
                <c:pt idx="937">
                  <c:v>515.67999999999995</c:v>
                </c:pt>
                <c:pt idx="938">
                  <c:v>515.66999999999996</c:v>
                </c:pt>
                <c:pt idx="939">
                  <c:v>515.66</c:v>
                </c:pt>
                <c:pt idx="940">
                  <c:v>515.65</c:v>
                </c:pt>
                <c:pt idx="941">
                  <c:v>515.64</c:v>
                </c:pt>
                <c:pt idx="942">
                  <c:v>515.63</c:v>
                </c:pt>
                <c:pt idx="943">
                  <c:v>515.62</c:v>
                </c:pt>
                <c:pt idx="944">
                  <c:v>515.61</c:v>
                </c:pt>
                <c:pt idx="945">
                  <c:v>515.6</c:v>
                </c:pt>
                <c:pt idx="946">
                  <c:v>515.59</c:v>
                </c:pt>
                <c:pt idx="947">
                  <c:v>515.58000000000004</c:v>
                </c:pt>
                <c:pt idx="948">
                  <c:v>515.57000000000005</c:v>
                </c:pt>
                <c:pt idx="949">
                  <c:v>515.55999999999995</c:v>
                </c:pt>
                <c:pt idx="950">
                  <c:v>515.54999999999995</c:v>
                </c:pt>
                <c:pt idx="951">
                  <c:v>515.54</c:v>
                </c:pt>
                <c:pt idx="952">
                  <c:v>515.53</c:v>
                </c:pt>
                <c:pt idx="953">
                  <c:v>515.52</c:v>
                </c:pt>
                <c:pt idx="954">
                  <c:v>515.51</c:v>
                </c:pt>
                <c:pt idx="955">
                  <c:v>515.5</c:v>
                </c:pt>
                <c:pt idx="956">
                  <c:v>515.49</c:v>
                </c:pt>
                <c:pt idx="957">
                  <c:v>515.48</c:v>
                </c:pt>
                <c:pt idx="958">
                  <c:v>515.47</c:v>
                </c:pt>
                <c:pt idx="959">
                  <c:v>515.46</c:v>
                </c:pt>
                <c:pt idx="960">
                  <c:v>515.45000000000005</c:v>
                </c:pt>
                <c:pt idx="961">
                  <c:v>515.44000000000005</c:v>
                </c:pt>
                <c:pt idx="962">
                  <c:v>515.42999999999995</c:v>
                </c:pt>
                <c:pt idx="963">
                  <c:v>515.41999999999996</c:v>
                </c:pt>
                <c:pt idx="964">
                  <c:v>515.41</c:v>
                </c:pt>
                <c:pt idx="965">
                  <c:v>515.4</c:v>
                </c:pt>
                <c:pt idx="966">
                  <c:v>515.39</c:v>
                </c:pt>
                <c:pt idx="967">
                  <c:v>515.38</c:v>
                </c:pt>
                <c:pt idx="968">
                  <c:v>515.37</c:v>
                </c:pt>
                <c:pt idx="969">
                  <c:v>515.36</c:v>
                </c:pt>
                <c:pt idx="970">
                  <c:v>515.35</c:v>
                </c:pt>
                <c:pt idx="971">
                  <c:v>515.34</c:v>
                </c:pt>
                <c:pt idx="972">
                  <c:v>515.33000000000004</c:v>
                </c:pt>
                <c:pt idx="973">
                  <c:v>515.30999999999995</c:v>
                </c:pt>
                <c:pt idx="974">
                  <c:v>515.29999999999995</c:v>
                </c:pt>
                <c:pt idx="975">
                  <c:v>515.29</c:v>
                </c:pt>
                <c:pt idx="976">
                  <c:v>515.28</c:v>
                </c:pt>
                <c:pt idx="977">
                  <c:v>515.27</c:v>
                </c:pt>
                <c:pt idx="978">
                  <c:v>515.26</c:v>
                </c:pt>
                <c:pt idx="979">
                  <c:v>515.25</c:v>
                </c:pt>
                <c:pt idx="980">
                  <c:v>515.24</c:v>
                </c:pt>
                <c:pt idx="981">
                  <c:v>515.23</c:v>
                </c:pt>
                <c:pt idx="982">
                  <c:v>515.22</c:v>
                </c:pt>
                <c:pt idx="983">
                  <c:v>515.21</c:v>
                </c:pt>
                <c:pt idx="984">
                  <c:v>515.20000000000005</c:v>
                </c:pt>
                <c:pt idx="985">
                  <c:v>515.19000000000005</c:v>
                </c:pt>
                <c:pt idx="986">
                  <c:v>515.17999999999995</c:v>
                </c:pt>
                <c:pt idx="987">
                  <c:v>515.16999999999996</c:v>
                </c:pt>
                <c:pt idx="988">
                  <c:v>515.16</c:v>
                </c:pt>
                <c:pt idx="989">
                  <c:v>515.15</c:v>
                </c:pt>
                <c:pt idx="990">
                  <c:v>515.14</c:v>
                </c:pt>
                <c:pt idx="991">
                  <c:v>515.13</c:v>
                </c:pt>
                <c:pt idx="992">
                  <c:v>515.12</c:v>
                </c:pt>
                <c:pt idx="993">
                  <c:v>515.11</c:v>
                </c:pt>
                <c:pt idx="994">
                  <c:v>515.1</c:v>
                </c:pt>
                <c:pt idx="995">
                  <c:v>515.09</c:v>
                </c:pt>
                <c:pt idx="996">
                  <c:v>515.08000000000004</c:v>
                </c:pt>
                <c:pt idx="997">
                  <c:v>515.07000000000005</c:v>
                </c:pt>
                <c:pt idx="998">
                  <c:v>515.05999999999995</c:v>
                </c:pt>
                <c:pt idx="999">
                  <c:v>515.04</c:v>
                </c:pt>
                <c:pt idx="1000">
                  <c:v>515.03</c:v>
                </c:pt>
                <c:pt idx="1001">
                  <c:v>515.02</c:v>
                </c:pt>
                <c:pt idx="1002">
                  <c:v>515.01</c:v>
                </c:pt>
                <c:pt idx="1003">
                  <c:v>515</c:v>
                </c:pt>
                <c:pt idx="1004">
                  <c:v>514.99</c:v>
                </c:pt>
                <c:pt idx="1005">
                  <c:v>514.98</c:v>
                </c:pt>
                <c:pt idx="1006">
                  <c:v>514.97</c:v>
                </c:pt>
                <c:pt idx="1007">
                  <c:v>514.96</c:v>
                </c:pt>
                <c:pt idx="1008">
                  <c:v>514.95000000000005</c:v>
                </c:pt>
                <c:pt idx="1009">
                  <c:v>514.94000000000005</c:v>
                </c:pt>
                <c:pt idx="1010">
                  <c:v>514.92999999999995</c:v>
                </c:pt>
                <c:pt idx="1011">
                  <c:v>514.91999999999996</c:v>
                </c:pt>
                <c:pt idx="1012">
                  <c:v>514.91</c:v>
                </c:pt>
                <c:pt idx="1013">
                  <c:v>514.9</c:v>
                </c:pt>
                <c:pt idx="1014">
                  <c:v>514.89</c:v>
                </c:pt>
                <c:pt idx="1015">
                  <c:v>514.88</c:v>
                </c:pt>
                <c:pt idx="1016">
                  <c:v>514.87</c:v>
                </c:pt>
                <c:pt idx="1017">
                  <c:v>514.86</c:v>
                </c:pt>
                <c:pt idx="1018">
                  <c:v>514.85</c:v>
                </c:pt>
                <c:pt idx="1019">
                  <c:v>514.84</c:v>
                </c:pt>
                <c:pt idx="1020">
                  <c:v>514.84</c:v>
                </c:pt>
                <c:pt idx="1021">
                  <c:v>514.83000000000004</c:v>
                </c:pt>
                <c:pt idx="1022">
                  <c:v>514.82000000000005</c:v>
                </c:pt>
                <c:pt idx="1023">
                  <c:v>514.80999999999995</c:v>
                </c:pt>
                <c:pt idx="1024">
                  <c:v>514.79999999999995</c:v>
                </c:pt>
                <c:pt idx="1025">
                  <c:v>514.79</c:v>
                </c:pt>
                <c:pt idx="1026">
                  <c:v>514.78</c:v>
                </c:pt>
                <c:pt idx="1027">
                  <c:v>514.77</c:v>
                </c:pt>
                <c:pt idx="1028">
                  <c:v>514.76</c:v>
                </c:pt>
                <c:pt idx="1029">
                  <c:v>514.75</c:v>
                </c:pt>
                <c:pt idx="1030">
                  <c:v>514.74</c:v>
                </c:pt>
                <c:pt idx="1031">
                  <c:v>514.73</c:v>
                </c:pt>
                <c:pt idx="1032">
                  <c:v>514.72</c:v>
                </c:pt>
                <c:pt idx="1033">
                  <c:v>514.71</c:v>
                </c:pt>
                <c:pt idx="1034">
                  <c:v>514.70000000000005</c:v>
                </c:pt>
                <c:pt idx="1035">
                  <c:v>514.70000000000005</c:v>
                </c:pt>
                <c:pt idx="1036">
                  <c:v>514.69000000000005</c:v>
                </c:pt>
                <c:pt idx="1037">
                  <c:v>514.67999999999995</c:v>
                </c:pt>
                <c:pt idx="1038">
                  <c:v>514.66999999999996</c:v>
                </c:pt>
                <c:pt idx="1039">
                  <c:v>514.66</c:v>
                </c:pt>
                <c:pt idx="1040">
                  <c:v>514.65</c:v>
                </c:pt>
                <c:pt idx="1041">
                  <c:v>514.64</c:v>
                </c:pt>
                <c:pt idx="1042">
                  <c:v>514.64</c:v>
                </c:pt>
                <c:pt idx="1043">
                  <c:v>514.63</c:v>
                </c:pt>
                <c:pt idx="1044">
                  <c:v>514.62</c:v>
                </c:pt>
                <c:pt idx="1045">
                  <c:v>514.61</c:v>
                </c:pt>
                <c:pt idx="1046">
                  <c:v>514.6</c:v>
                </c:pt>
                <c:pt idx="1047">
                  <c:v>514.6</c:v>
                </c:pt>
                <c:pt idx="1048">
                  <c:v>514.59</c:v>
                </c:pt>
                <c:pt idx="1049">
                  <c:v>514.58000000000004</c:v>
                </c:pt>
                <c:pt idx="1050">
                  <c:v>514.57000000000005</c:v>
                </c:pt>
                <c:pt idx="1051">
                  <c:v>514.55999999999995</c:v>
                </c:pt>
                <c:pt idx="1052">
                  <c:v>514.54999999999995</c:v>
                </c:pt>
                <c:pt idx="1053">
                  <c:v>514.54999999999995</c:v>
                </c:pt>
                <c:pt idx="1054">
                  <c:v>514.54</c:v>
                </c:pt>
                <c:pt idx="1055">
                  <c:v>514.53</c:v>
                </c:pt>
                <c:pt idx="1056">
                  <c:v>514.52</c:v>
                </c:pt>
                <c:pt idx="1057">
                  <c:v>514.52</c:v>
                </c:pt>
                <c:pt idx="1058">
                  <c:v>514.51</c:v>
                </c:pt>
                <c:pt idx="1059">
                  <c:v>514.5</c:v>
                </c:pt>
                <c:pt idx="1060">
                  <c:v>514.49</c:v>
                </c:pt>
                <c:pt idx="1061">
                  <c:v>514.48</c:v>
                </c:pt>
                <c:pt idx="1062">
                  <c:v>514.48</c:v>
                </c:pt>
                <c:pt idx="1063">
                  <c:v>514.47</c:v>
                </c:pt>
                <c:pt idx="1064">
                  <c:v>514.46</c:v>
                </c:pt>
                <c:pt idx="1065">
                  <c:v>514.45000000000005</c:v>
                </c:pt>
                <c:pt idx="1066">
                  <c:v>514.44000000000005</c:v>
                </c:pt>
                <c:pt idx="1067">
                  <c:v>514.44000000000005</c:v>
                </c:pt>
                <c:pt idx="1068">
                  <c:v>514.42999999999995</c:v>
                </c:pt>
                <c:pt idx="1069">
                  <c:v>514.41999999999996</c:v>
                </c:pt>
                <c:pt idx="1070">
                  <c:v>514.41</c:v>
                </c:pt>
                <c:pt idx="1071">
                  <c:v>514.41</c:v>
                </c:pt>
                <c:pt idx="1072">
                  <c:v>514.4</c:v>
                </c:pt>
                <c:pt idx="1073">
                  <c:v>514.39</c:v>
                </c:pt>
                <c:pt idx="1074">
                  <c:v>514.38</c:v>
                </c:pt>
                <c:pt idx="1075">
                  <c:v>514.38</c:v>
                </c:pt>
                <c:pt idx="1076">
                  <c:v>514.37</c:v>
                </c:pt>
                <c:pt idx="1077">
                  <c:v>514.36</c:v>
                </c:pt>
                <c:pt idx="1078">
                  <c:v>514.35</c:v>
                </c:pt>
                <c:pt idx="1079">
                  <c:v>514.35</c:v>
                </c:pt>
                <c:pt idx="1080">
                  <c:v>514.34</c:v>
                </c:pt>
                <c:pt idx="1081">
                  <c:v>514.33000000000004</c:v>
                </c:pt>
                <c:pt idx="1082">
                  <c:v>514.32000000000005</c:v>
                </c:pt>
                <c:pt idx="1083">
                  <c:v>514.32000000000005</c:v>
                </c:pt>
                <c:pt idx="1084">
                  <c:v>514.30999999999995</c:v>
                </c:pt>
                <c:pt idx="1085">
                  <c:v>514.29999999999995</c:v>
                </c:pt>
                <c:pt idx="1086">
                  <c:v>514.29</c:v>
                </c:pt>
                <c:pt idx="1087">
                  <c:v>514.29</c:v>
                </c:pt>
                <c:pt idx="1088">
                  <c:v>514.28</c:v>
                </c:pt>
                <c:pt idx="1089">
                  <c:v>514.27</c:v>
                </c:pt>
                <c:pt idx="1090">
                  <c:v>514.27</c:v>
                </c:pt>
                <c:pt idx="1091">
                  <c:v>514.26</c:v>
                </c:pt>
                <c:pt idx="1092">
                  <c:v>514.25</c:v>
                </c:pt>
                <c:pt idx="1093">
                  <c:v>514.25</c:v>
                </c:pt>
                <c:pt idx="1094">
                  <c:v>514.24</c:v>
                </c:pt>
                <c:pt idx="1095">
                  <c:v>514.23</c:v>
                </c:pt>
                <c:pt idx="1096">
                  <c:v>514.23</c:v>
                </c:pt>
                <c:pt idx="1097">
                  <c:v>514.22</c:v>
                </c:pt>
                <c:pt idx="1098">
                  <c:v>514.21</c:v>
                </c:pt>
                <c:pt idx="1099">
                  <c:v>514.21</c:v>
                </c:pt>
                <c:pt idx="1100">
                  <c:v>514.20000000000005</c:v>
                </c:pt>
                <c:pt idx="1101">
                  <c:v>514.19000000000005</c:v>
                </c:pt>
                <c:pt idx="1102">
                  <c:v>514.19000000000005</c:v>
                </c:pt>
                <c:pt idx="1103">
                  <c:v>514.17999999999995</c:v>
                </c:pt>
                <c:pt idx="1104">
                  <c:v>514.16999999999996</c:v>
                </c:pt>
                <c:pt idx="1105">
                  <c:v>514.16999999999996</c:v>
                </c:pt>
                <c:pt idx="1106">
                  <c:v>514.16</c:v>
                </c:pt>
                <c:pt idx="1107">
                  <c:v>514.16</c:v>
                </c:pt>
                <c:pt idx="1108">
                  <c:v>514.15</c:v>
                </c:pt>
                <c:pt idx="1109">
                  <c:v>514.14</c:v>
                </c:pt>
                <c:pt idx="1110">
                  <c:v>514.14</c:v>
                </c:pt>
                <c:pt idx="1111">
                  <c:v>514.13</c:v>
                </c:pt>
                <c:pt idx="1112">
                  <c:v>514.12</c:v>
                </c:pt>
                <c:pt idx="1113">
                  <c:v>514.12</c:v>
                </c:pt>
                <c:pt idx="1114">
                  <c:v>514.11</c:v>
                </c:pt>
                <c:pt idx="1115">
                  <c:v>514.1</c:v>
                </c:pt>
                <c:pt idx="1116">
                  <c:v>514.1</c:v>
                </c:pt>
                <c:pt idx="1117">
                  <c:v>514.09</c:v>
                </c:pt>
                <c:pt idx="1118">
                  <c:v>514.09</c:v>
                </c:pt>
                <c:pt idx="1119">
                  <c:v>514.08000000000004</c:v>
                </c:pt>
                <c:pt idx="1120">
                  <c:v>514.07000000000005</c:v>
                </c:pt>
                <c:pt idx="1121">
                  <c:v>514.07000000000005</c:v>
                </c:pt>
                <c:pt idx="1122">
                  <c:v>514.05999999999995</c:v>
                </c:pt>
                <c:pt idx="1123">
                  <c:v>514.05999999999995</c:v>
                </c:pt>
                <c:pt idx="1124">
                  <c:v>514.04999999999995</c:v>
                </c:pt>
                <c:pt idx="1125">
                  <c:v>514.04</c:v>
                </c:pt>
                <c:pt idx="1126">
                  <c:v>514.04</c:v>
                </c:pt>
                <c:pt idx="1127">
                  <c:v>514.03</c:v>
                </c:pt>
                <c:pt idx="1128">
                  <c:v>514.02</c:v>
                </c:pt>
                <c:pt idx="1129">
                  <c:v>514.02</c:v>
                </c:pt>
                <c:pt idx="1130">
                  <c:v>514.01</c:v>
                </c:pt>
                <c:pt idx="1131">
                  <c:v>514.01</c:v>
                </c:pt>
                <c:pt idx="1132">
                  <c:v>514</c:v>
                </c:pt>
                <c:pt idx="1133">
                  <c:v>514</c:v>
                </c:pt>
                <c:pt idx="1134">
                  <c:v>513.99</c:v>
                </c:pt>
                <c:pt idx="1135">
                  <c:v>513.98</c:v>
                </c:pt>
                <c:pt idx="1136">
                  <c:v>513.98</c:v>
                </c:pt>
                <c:pt idx="1137">
                  <c:v>513.97</c:v>
                </c:pt>
                <c:pt idx="1138">
                  <c:v>513.97</c:v>
                </c:pt>
                <c:pt idx="1139">
                  <c:v>513.96</c:v>
                </c:pt>
                <c:pt idx="1140">
                  <c:v>513.96</c:v>
                </c:pt>
                <c:pt idx="1141">
                  <c:v>513.95000000000005</c:v>
                </c:pt>
                <c:pt idx="1142">
                  <c:v>513.95000000000005</c:v>
                </c:pt>
                <c:pt idx="1143">
                  <c:v>513.94000000000005</c:v>
                </c:pt>
                <c:pt idx="1144">
                  <c:v>513.94000000000005</c:v>
                </c:pt>
                <c:pt idx="1145">
                  <c:v>513.92999999999995</c:v>
                </c:pt>
                <c:pt idx="1146">
                  <c:v>513.91999999999996</c:v>
                </c:pt>
                <c:pt idx="1147">
                  <c:v>513.91999999999996</c:v>
                </c:pt>
                <c:pt idx="1148">
                  <c:v>513.91</c:v>
                </c:pt>
                <c:pt idx="1149">
                  <c:v>513.91</c:v>
                </c:pt>
                <c:pt idx="1150">
                  <c:v>513.9</c:v>
                </c:pt>
                <c:pt idx="1151">
                  <c:v>513.9</c:v>
                </c:pt>
                <c:pt idx="1152">
                  <c:v>513.89</c:v>
                </c:pt>
                <c:pt idx="1153">
                  <c:v>513.88</c:v>
                </c:pt>
                <c:pt idx="1154">
                  <c:v>513.88</c:v>
                </c:pt>
                <c:pt idx="1155">
                  <c:v>513.87</c:v>
                </c:pt>
                <c:pt idx="1156">
                  <c:v>513.86</c:v>
                </c:pt>
                <c:pt idx="1157">
                  <c:v>513.86</c:v>
                </c:pt>
                <c:pt idx="1158">
                  <c:v>513.85</c:v>
                </c:pt>
                <c:pt idx="1159">
                  <c:v>513.85</c:v>
                </c:pt>
                <c:pt idx="1160">
                  <c:v>513.84</c:v>
                </c:pt>
                <c:pt idx="1161">
                  <c:v>513.83000000000004</c:v>
                </c:pt>
                <c:pt idx="1162">
                  <c:v>513.83000000000004</c:v>
                </c:pt>
                <c:pt idx="1163">
                  <c:v>513.82000000000005</c:v>
                </c:pt>
                <c:pt idx="1164">
                  <c:v>513.80999999999995</c:v>
                </c:pt>
                <c:pt idx="1165">
                  <c:v>513.80999999999995</c:v>
                </c:pt>
                <c:pt idx="1166">
                  <c:v>513.79999999999995</c:v>
                </c:pt>
                <c:pt idx="1167">
                  <c:v>513.79999999999995</c:v>
                </c:pt>
                <c:pt idx="1168">
                  <c:v>513.79</c:v>
                </c:pt>
                <c:pt idx="1169">
                  <c:v>513.78</c:v>
                </c:pt>
                <c:pt idx="1170">
                  <c:v>513.78</c:v>
                </c:pt>
                <c:pt idx="1171">
                  <c:v>513.77</c:v>
                </c:pt>
                <c:pt idx="1172">
                  <c:v>513.77</c:v>
                </c:pt>
                <c:pt idx="1173">
                  <c:v>513.76</c:v>
                </c:pt>
                <c:pt idx="1174">
                  <c:v>513.75</c:v>
                </c:pt>
                <c:pt idx="1175">
                  <c:v>513.75</c:v>
                </c:pt>
                <c:pt idx="1176">
                  <c:v>513.74</c:v>
                </c:pt>
                <c:pt idx="1177">
                  <c:v>513.74</c:v>
                </c:pt>
                <c:pt idx="1178">
                  <c:v>513.73</c:v>
                </c:pt>
                <c:pt idx="1179">
                  <c:v>513.72</c:v>
                </c:pt>
                <c:pt idx="1180">
                  <c:v>513.72</c:v>
                </c:pt>
                <c:pt idx="1181">
                  <c:v>513.71</c:v>
                </c:pt>
                <c:pt idx="1182">
                  <c:v>513.71</c:v>
                </c:pt>
                <c:pt idx="1183">
                  <c:v>513.70000000000005</c:v>
                </c:pt>
                <c:pt idx="1184">
                  <c:v>513.70000000000005</c:v>
                </c:pt>
                <c:pt idx="1185">
                  <c:v>513.69000000000005</c:v>
                </c:pt>
                <c:pt idx="1186">
                  <c:v>513.69000000000005</c:v>
                </c:pt>
                <c:pt idx="1187">
                  <c:v>513.67999999999995</c:v>
                </c:pt>
                <c:pt idx="1188">
                  <c:v>513.66999999999996</c:v>
                </c:pt>
                <c:pt idx="1189">
                  <c:v>513.66999999999996</c:v>
                </c:pt>
                <c:pt idx="1190">
                  <c:v>513.66</c:v>
                </c:pt>
                <c:pt idx="1191">
                  <c:v>513.66</c:v>
                </c:pt>
                <c:pt idx="1192">
                  <c:v>513.65</c:v>
                </c:pt>
                <c:pt idx="1193">
                  <c:v>513.65</c:v>
                </c:pt>
                <c:pt idx="1194">
                  <c:v>513.64</c:v>
                </c:pt>
                <c:pt idx="1195">
                  <c:v>513.63</c:v>
                </c:pt>
                <c:pt idx="1196">
                  <c:v>513.63</c:v>
                </c:pt>
                <c:pt idx="1197">
                  <c:v>513.62</c:v>
                </c:pt>
                <c:pt idx="1198">
                  <c:v>513.62</c:v>
                </c:pt>
                <c:pt idx="1199">
                  <c:v>513.61</c:v>
                </c:pt>
                <c:pt idx="1200">
                  <c:v>513.61</c:v>
                </c:pt>
                <c:pt idx="1201">
                  <c:v>513.6</c:v>
                </c:pt>
                <c:pt idx="1202">
                  <c:v>513.6</c:v>
                </c:pt>
                <c:pt idx="1203">
                  <c:v>513.59</c:v>
                </c:pt>
                <c:pt idx="1204">
                  <c:v>513.58000000000004</c:v>
                </c:pt>
                <c:pt idx="1205">
                  <c:v>513.58000000000004</c:v>
                </c:pt>
                <c:pt idx="1206">
                  <c:v>513.57000000000005</c:v>
                </c:pt>
                <c:pt idx="1207">
                  <c:v>513.57000000000005</c:v>
                </c:pt>
                <c:pt idx="1208">
                  <c:v>513.55999999999995</c:v>
                </c:pt>
                <c:pt idx="1209">
                  <c:v>513.55999999999995</c:v>
                </c:pt>
                <c:pt idx="1210">
                  <c:v>513.54999999999995</c:v>
                </c:pt>
                <c:pt idx="1211">
                  <c:v>513.54</c:v>
                </c:pt>
                <c:pt idx="1212">
                  <c:v>513.54</c:v>
                </c:pt>
                <c:pt idx="1213">
                  <c:v>513.53</c:v>
                </c:pt>
                <c:pt idx="1214">
                  <c:v>513.53</c:v>
                </c:pt>
                <c:pt idx="1215">
                  <c:v>513.52</c:v>
                </c:pt>
                <c:pt idx="1216">
                  <c:v>513.51</c:v>
                </c:pt>
                <c:pt idx="1217">
                  <c:v>513.51</c:v>
                </c:pt>
                <c:pt idx="1218">
                  <c:v>513.5</c:v>
                </c:pt>
                <c:pt idx="1219">
                  <c:v>513.5</c:v>
                </c:pt>
                <c:pt idx="1220">
                  <c:v>513.49</c:v>
                </c:pt>
                <c:pt idx="1221">
                  <c:v>513.48</c:v>
                </c:pt>
                <c:pt idx="1222">
                  <c:v>513.48</c:v>
                </c:pt>
                <c:pt idx="1223">
                  <c:v>513.47</c:v>
                </c:pt>
                <c:pt idx="1224">
                  <c:v>513.47</c:v>
                </c:pt>
                <c:pt idx="1225">
                  <c:v>513.46</c:v>
                </c:pt>
                <c:pt idx="1226">
                  <c:v>513.46</c:v>
                </c:pt>
                <c:pt idx="1227">
                  <c:v>513.45000000000005</c:v>
                </c:pt>
                <c:pt idx="1228">
                  <c:v>513.44000000000005</c:v>
                </c:pt>
                <c:pt idx="1229">
                  <c:v>513.44000000000005</c:v>
                </c:pt>
                <c:pt idx="1230">
                  <c:v>513.42999999999995</c:v>
                </c:pt>
                <c:pt idx="1231">
                  <c:v>513.42999999999995</c:v>
                </c:pt>
                <c:pt idx="1232">
                  <c:v>513.41999999999996</c:v>
                </c:pt>
                <c:pt idx="1233">
                  <c:v>513.41999999999996</c:v>
                </c:pt>
                <c:pt idx="1234">
                  <c:v>513.41</c:v>
                </c:pt>
                <c:pt idx="1235">
                  <c:v>513.4</c:v>
                </c:pt>
                <c:pt idx="1236">
                  <c:v>513.4</c:v>
                </c:pt>
                <c:pt idx="1237">
                  <c:v>513.39</c:v>
                </c:pt>
                <c:pt idx="1238">
                  <c:v>513.39</c:v>
                </c:pt>
                <c:pt idx="1239">
                  <c:v>513.38</c:v>
                </c:pt>
                <c:pt idx="1240">
                  <c:v>513.38</c:v>
                </c:pt>
                <c:pt idx="1241">
                  <c:v>513.37</c:v>
                </c:pt>
                <c:pt idx="1242">
                  <c:v>513.37</c:v>
                </c:pt>
                <c:pt idx="1243">
                  <c:v>513.36</c:v>
                </c:pt>
                <c:pt idx="1244">
                  <c:v>513.36</c:v>
                </c:pt>
                <c:pt idx="1245">
                  <c:v>513.35</c:v>
                </c:pt>
                <c:pt idx="1246">
                  <c:v>513.35</c:v>
                </c:pt>
                <c:pt idx="1247">
                  <c:v>513.34</c:v>
                </c:pt>
                <c:pt idx="1248">
                  <c:v>513.34</c:v>
                </c:pt>
                <c:pt idx="1249">
                  <c:v>513.33000000000004</c:v>
                </c:pt>
                <c:pt idx="1250">
                  <c:v>513.33000000000004</c:v>
                </c:pt>
                <c:pt idx="1251">
                  <c:v>513.32000000000005</c:v>
                </c:pt>
                <c:pt idx="1252">
                  <c:v>513.32000000000005</c:v>
                </c:pt>
                <c:pt idx="1253">
                  <c:v>513.30999999999995</c:v>
                </c:pt>
                <c:pt idx="1254">
                  <c:v>513.30999999999995</c:v>
                </c:pt>
                <c:pt idx="1255">
                  <c:v>513.29999999999995</c:v>
                </c:pt>
                <c:pt idx="1256">
                  <c:v>513.29</c:v>
                </c:pt>
                <c:pt idx="1257">
                  <c:v>513.29</c:v>
                </c:pt>
                <c:pt idx="1258">
                  <c:v>513.28</c:v>
                </c:pt>
                <c:pt idx="1259">
                  <c:v>513.28</c:v>
                </c:pt>
                <c:pt idx="1260">
                  <c:v>513.27</c:v>
                </c:pt>
                <c:pt idx="1261">
                  <c:v>513.27</c:v>
                </c:pt>
                <c:pt idx="1262">
                  <c:v>513.26</c:v>
                </c:pt>
                <c:pt idx="1263">
                  <c:v>513.26</c:v>
                </c:pt>
                <c:pt idx="1264">
                  <c:v>513.25</c:v>
                </c:pt>
                <c:pt idx="1265">
                  <c:v>513.25</c:v>
                </c:pt>
                <c:pt idx="1266">
                  <c:v>513.24</c:v>
                </c:pt>
                <c:pt idx="1267">
                  <c:v>513.24</c:v>
                </c:pt>
                <c:pt idx="1268">
                  <c:v>513.23</c:v>
                </c:pt>
                <c:pt idx="1269">
                  <c:v>513.23</c:v>
                </c:pt>
                <c:pt idx="1270">
                  <c:v>513.22</c:v>
                </c:pt>
                <c:pt idx="1271">
                  <c:v>513.22</c:v>
                </c:pt>
                <c:pt idx="1272">
                  <c:v>513.21</c:v>
                </c:pt>
                <c:pt idx="1273">
                  <c:v>513.21</c:v>
                </c:pt>
                <c:pt idx="1274">
                  <c:v>513.20000000000005</c:v>
                </c:pt>
                <c:pt idx="1275">
                  <c:v>513.20000000000005</c:v>
                </c:pt>
                <c:pt idx="1276">
                  <c:v>513.19000000000005</c:v>
                </c:pt>
                <c:pt idx="1277">
                  <c:v>513.19000000000005</c:v>
                </c:pt>
                <c:pt idx="1278">
                  <c:v>513.17999999999995</c:v>
                </c:pt>
                <c:pt idx="1279">
                  <c:v>513.16999999999996</c:v>
                </c:pt>
                <c:pt idx="1280">
                  <c:v>513.16999999999996</c:v>
                </c:pt>
                <c:pt idx="1281">
                  <c:v>513.16</c:v>
                </c:pt>
                <c:pt idx="1282">
                  <c:v>513.16</c:v>
                </c:pt>
                <c:pt idx="1283">
                  <c:v>513.15</c:v>
                </c:pt>
                <c:pt idx="1284">
                  <c:v>513.15</c:v>
                </c:pt>
                <c:pt idx="1285">
                  <c:v>513.14</c:v>
                </c:pt>
                <c:pt idx="1286">
                  <c:v>513.14</c:v>
                </c:pt>
                <c:pt idx="1287">
                  <c:v>513.13</c:v>
                </c:pt>
                <c:pt idx="1288">
                  <c:v>513.13</c:v>
                </c:pt>
                <c:pt idx="1289">
                  <c:v>513.12</c:v>
                </c:pt>
                <c:pt idx="1290">
                  <c:v>513.12</c:v>
                </c:pt>
                <c:pt idx="1291">
                  <c:v>513.11</c:v>
                </c:pt>
                <c:pt idx="1292">
                  <c:v>513.11</c:v>
                </c:pt>
                <c:pt idx="1293">
                  <c:v>513.1</c:v>
                </c:pt>
                <c:pt idx="1294">
                  <c:v>513.1</c:v>
                </c:pt>
                <c:pt idx="1295">
                  <c:v>513.09</c:v>
                </c:pt>
                <c:pt idx="1296">
                  <c:v>513.09</c:v>
                </c:pt>
                <c:pt idx="1297">
                  <c:v>513.08000000000004</c:v>
                </c:pt>
                <c:pt idx="1298">
                  <c:v>513.08000000000004</c:v>
                </c:pt>
                <c:pt idx="1299">
                  <c:v>513.07000000000005</c:v>
                </c:pt>
                <c:pt idx="1300">
                  <c:v>513.07000000000005</c:v>
                </c:pt>
                <c:pt idx="1301">
                  <c:v>513.05999999999995</c:v>
                </c:pt>
                <c:pt idx="1302">
                  <c:v>513.05999999999995</c:v>
                </c:pt>
                <c:pt idx="1303">
                  <c:v>513.05999999999995</c:v>
                </c:pt>
                <c:pt idx="1304">
                  <c:v>513.04999999999995</c:v>
                </c:pt>
                <c:pt idx="1305">
                  <c:v>513.04999999999995</c:v>
                </c:pt>
                <c:pt idx="1306">
                  <c:v>513.04</c:v>
                </c:pt>
                <c:pt idx="1307">
                  <c:v>513.04</c:v>
                </c:pt>
                <c:pt idx="1308">
                  <c:v>513.03</c:v>
                </c:pt>
                <c:pt idx="1309">
                  <c:v>513.03</c:v>
                </c:pt>
                <c:pt idx="1310">
                  <c:v>513.02</c:v>
                </c:pt>
                <c:pt idx="1311">
                  <c:v>513.02</c:v>
                </c:pt>
                <c:pt idx="1312">
                  <c:v>513.01</c:v>
                </c:pt>
                <c:pt idx="1313">
                  <c:v>513.01</c:v>
                </c:pt>
                <c:pt idx="1314">
                  <c:v>513.01</c:v>
                </c:pt>
                <c:pt idx="1315">
                  <c:v>513</c:v>
                </c:pt>
                <c:pt idx="1316">
                  <c:v>513</c:v>
                </c:pt>
                <c:pt idx="1317">
                  <c:v>512.99</c:v>
                </c:pt>
                <c:pt idx="1318">
                  <c:v>512.99</c:v>
                </c:pt>
                <c:pt idx="1319">
                  <c:v>512.98</c:v>
                </c:pt>
                <c:pt idx="1320">
                  <c:v>512.98</c:v>
                </c:pt>
                <c:pt idx="1321">
                  <c:v>512.97</c:v>
                </c:pt>
                <c:pt idx="1322">
                  <c:v>512.97</c:v>
                </c:pt>
                <c:pt idx="1323">
                  <c:v>512.96</c:v>
                </c:pt>
                <c:pt idx="1324">
                  <c:v>512.96</c:v>
                </c:pt>
                <c:pt idx="1325">
                  <c:v>512.95000000000005</c:v>
                </c:pt>
                <c:pt idx="1326">
                  <c:v>512.95000000000005</c:v>
                </c:pt>
                <c:pt idx="1327">
                  <c:v>512.94000000000005</c:v>
                </c:pt>
                <c:pt idx="1328">
                  <c:v>512.94000000000005</c:v>
                </c:pt>
                <c:pt idx="1329">
                  <c:v>512.94000000000005</c:v>
                </c:pt>
                <c:pt idx="1330">
                  <c:v>512.92999999999995</c:v>
                </c:pt>
                <c:pt idx="1331">
                  <c:v>512.92999999999995</c:v>
                </c:pt>
                <c:pt idx="1332">
                  <c:v>512.91999999999996</c:v>
                </c:pt>
                <c:pt idx="1333">
                  <c:v>512.91999999999996</c:v>
                </c:pt>
                <c:pt idx="1334">
                  <c:v>512.91</c:v>
                </c:pt>
                <c:pt idx="1335">
                  <c:v>512.91</c:v>
                </c:pt>
                <c:pt idx="1336">
                  <c:v>512.9</c:v>
                </c:pt>
                <c:pt idx="1337">
                  <c:v>512.9</c:v>
                </c:pt>
                <c:pt idx="1338">
                  <c:v>512.89</c:v>
                </c:pt>
                <c:pt idx="1339">
                  <c:v>512.89</c:v>
                </c:pt>
                <c:pt idx="1340">
                  <c:v>512.88</c:v>
                </c:pt>
                <c:pt idx="1341">
                  <c:v>512.88</c:v>
                </c:pt>
                <c:pt idx="1342">
                  <c:v>512.87</c:v>
                </c:pt>
                <c:pt idx="1343">
                  <c:v>512.87</c:v>
                </c:pt>
                <c:pt idx="1344">
                  <c:v>512.86</c:v>
                </c:pt>
                <c:pt idx="1345">
                  <c:v>512.86</c:v>
                </c:pt>
                <c:pt idx="1346">
                  <c:v>512.85</c:v>
                </c:pt>
                <c:pt idx="1347">
                  <c:v>512.85</c:v>
                </c:pt>
                <c:pt idx="1348">
                  <c:v>512.84</c:v>
                </c:pt>
                <c:pt idx="1349">
                  <c:v>512.84</c:v>
                </c:pt>
                <c:pt idx="1350">
                  <c:v>512.83000000000004</c:v>
                </c:pt>
                <c:pt idx="1351">
                  <c:v>512.83000000000004</c:v>
                </c:pt>
                <c:pt idx="1352">
                  <c:v>512.82000000000005</c:v>
                </c:pt>
                <c:pt idx="1353">
                  <c:v>512.82000000000005</c:v>
                </c:pt>
                <c:pt idx="1354">
                  <c:v>512.82000000000005</c:v>
                </c:pt>
                <c:pt idx="1355">
                  <c:v>512.80999999999995</c:v>
                </c:pt>
                <c:pt idx="1356">
                  <c:v>512.80999999999995</c:v>
                </c:pt>
                <c:pt idx="1357">
                  <c:v>512.79999999999995</c:v>
                </c:pt>
                <c:pt idx="1358">
                  <c:v>512.79999999999995</c:v>
                </c:pt>
                <c:pt idx="1359">
                  <c:v>512.79</c:v>
                </c:pt>
                <c:pt idx="1360">
                  <c:v>512.79</c:v>
                </c:pt>
                <c:pt idx="1361">
                  <c:v>512.79</c:v>
                </c:pt>
                <c:pt idx="1362">
                  <c:v>512.78</c:v>
                </c:pt>
                <c:pt idx="1363">
                  <c:v>512.78</c:v>
                </c:pt>
                <c:pt idx="1364">
                  <c:v>512.77</c:v>
                </c:pt>
                <c:pt idx="1365">
                  <c:v>512.77</c:v>
                </c:pt>
                <c:pt idx="1366">
                  <c:v>512.77</c:v>
                </c:pt>
                <c:pt idx="1367">
                  <c:v>512.76</c:v>
                </c:pt>
                <c:pt idx="1368">
                  <c:v>512.76</c:v>
                </c:pt>
                <c:pt idx="1369">
                  <c:v>512.75</c:v>
                </c:pt>
                <c:pt idx="1370">
                  <c:v>512.75</c:v>
                </c:pt>
                <c:pt idx="1371">
                  <c:v>512.75</c:v>
                </c:pt>
                <c:pt idx="1372">
                  <c:v>512.74</c:v>
                </c:pt>
                <c:pt idx="1373">
                  <c:v>512.74</c:v>
                </c:pt>
                <c:pt idx="1374">
                  <c:v>512.73</c:v>
                </c:pt>
                <c:pt idx="1375">
                  <c:v>512.73</c:v>
                </c:pt>
                <c:pt idx="1376">
                  <c:v>512.73</c:v>
                </c:pt>
                <c:pt idx="1377">
                  <c:v>512.72</c:v>
                </c:pt>
                <c:pt idx="1378">
                  <c:v>512.72</c:v>
                </c:pt>
                <c:pt idx="1379">
                  <c:v>512.71</c:v>
                </c:pt>
                <c:pt idx="1380">
                  <c:v>512.71</c:v>
                </c:pt>
                <c:pt idx="1381">
                  <c:v>512.71</c:v>
                </c:pt>
                <c:pt idx="1382">
                  <c:v>512.70000000000005</c:v>
                </c:pt>
                <c:pt idx="1383">
                  <c:v>512.70000000000005</c:v>
                </c:pt>
                <c:pt idx="1384">
                  <c:v>512.70000000000005</c:v>
                </c:pt>
                <c:pt idx="1385">
                  <c:v>512.69000000000005</c:v>
                </c:pt>
                <c:pt idx="1386">
                  <c:v>512.69000000000005</c:v>
                </c:pt>
                <c:pt idx="1387">
                  <c:v>512.69000000000005</c:v>
                </c:pt>
                <c:pt idx="1388">
                  <c:v>512.67999999999995</c:v>
                </c:pt>
                <c:pt idx="1389">
                  <c:v>512.67999999999995</c:v>
                </c:pt>
                <c:pt idx="1390">
                  <c:v>512.66999999999996</c:v>
                </c:pt>
                <c:pt idx="1391">
                  <c:v>512.66999999999996</c:v>
                </c:pt>
                <c:pt idx="1392">
                  <c:v>512.66999999999996</c:v>
                </c:pt>
                <c:pt idx="1393">
                  <c:v>512.66</c:v>
                </c:pt>
                <c:pt idx="1394">
                  <c:v>512.66</c:v>
                </c:pt>
                <c:pt idx="1395">
                  <c:v>512.66</c:v>
                </c:pt>
                <c:pt idx="1396">
                  <c:v>512.65</c:v>
                </c:pt>
                <c:pt idx="1397">
                  <c:v>512.65</c:v>
                </c:pt>
                <c:pt idx="1398">
                  <c:v>512.65</c:v>
                </c:pt>
                <c:pt idx="1399">
                  <c:v>512.64</c:v>
                </c:pt>
                <c:pt idx="1400">
                  <c:v>512.64</c:v>
                </c:pt>
                <c:pt idx="1401">
                  <c:v>512.64</c:v>
                </c:pt>
                <c:pt idx="1402">
                  <c:v>512.63</c:v>
                </c:pt>
                <c:pt idx="1403">
                  <c:v>512.63</c:v>
                </c:pt>
                <c:pt idx="1404">
                  <c:v>512.63</c:v>
                </c:pt>
                <c:pt idx="1405">
                  <c:v>512.63</c:v>
                </c:pt>
                <c:pt idx="1406">
                  <c:v>512.62</c:v>
                </c:pt>
                <c:pt idx="1407">
                  <c:v>512.62</c:v>
                </c:pt>
                <c:pt idx="1408">
                  <c:v>512.62</c:v>
                </c:pt>
                <c:pt idx="1409">
                  <c:v>512.61</c:v>
                </c:pt>
                <c:pt idx="1410">
                  <c:v>512.61</c:v>
                </c:pt>
                <c:pt idx="1411">
                  <c:v>512.61</c:v>
                </c:pt>
                <c:pt idx="1412">
                  <c:v>512.6</c:v>
                </c:pt>
                <c:pt idx="1413">
                  <c:v>512.6</c:v>
                </c:pt>
                <c:pt idx="1414">
                  <c:v>512.6</c:v>
                </c:pt>
                <c:pt idx="1415">
                  <c:v>512.6</c:v>
                </c:pt>
                <c:pt idx="1416">
                  <c:v>512.59</c:v>
                </c:pt>
                <c:pt idx="1417">
                  <c:v>512.59</c:v>
                </c:pt>
                <c:pt idx="1418">
                  <c:v>512.59</c:v>
                </c:pt>
                <c:pt idx="1419">
                  <c:v>512.58000000000004</c:v>
                </c:pt>
                <c:pt idx="1420">
                  <c:v>512.58000000000004</c:v>
                </c:pt>
                <c:pt idx="1421">
                  <c:v>512.58000000000004</c:v>
                </c:pt>
                <c:pt idx="1422">
                  <c:v>512.58000000000004</c:v>
                </c:pt>
                <c:pt idx="1423">
                  <c:v>512.57000000000005</c:v>
                </c:pt>
                <c:pt idx="1424">
                  <c:v>512.57000000000005</c:v>
                </c:pt>
                <c:pt idx="1425">
                  <c:v>512.57000000000005</c:v>
                </c:pt>
                <c:pt idx="1426">
                  <c:v>512.55999999999995</c:v>
                </c:pt>
                <c:pt idx="1427">
                  <c:v>512.55999999999995</c:v>
                </c:pt>
                <c:pt idx="1428">
                  <c:v>512.55999999999995</c:v>
                </c:pt>
                <c:pt idx="1429">
                  <c:v>512.54999999999995</c:v>
                </c:pt>
                <c:pt idx="1430">
                  <c:v>512.54999999999995</c:v>
                </c:pt>
                <c:pt idx="1431">
                  <c:v>512.54999999999995</c:v>
                </c:pt>
                <c:pt idx="1432">
                  <c:v>512.54999999999995</c:v>
                </c:pt>
                <c:pt idx="1433">
                  <c:v>512.54</c:v>
                </c:pt>
                <c:pt idx="1434">
                  <c:v>512.54</c:v>
                </c:pt>
                <c:pt idx="1435">
                  <c:v>512.54</c:v>
                </c:pt>
                <c:pt idx="1436">
                  <c:v>512.53</c:v>
                </c:pt>
                <c:pt idx="1437">
                  <c:v>512.53</c:v>
                </c:pt>
                <c:pt idx="1438">
                  <c:v>512.53</c:v>
                </c:pt>
                <c:pt idx="1439">
                  <c:v>512.53</c:v>
                </c:pt>
                <c:pt idx="1440">
                  <c:v>512.52</c:v>
                </c:pt>
                <c:pt idx="1441">
                  <c:v>512.52</c:v>
                </c:pt>
                <c:pt idx="1442">
                  <c:v>512.52</c:v>
                </c:pt>
                <c:pt idx="1443">
                  <c:v>512.51</c:v>
                </c:pt>
                <c:pt idx="1444">
                  <c:v>512.51</c:v>
                </c:pt>
                <c:pt idx="1445">
                  <c:v>512.51</c:v>
                </c:pt>
                <c:pt idx="1446">
                  <c:v>512.5</c:v>
                </c:pt>
                <c:pt idx="1447">
                  <c:v>512.5</c:v>
                </c:pt>
                <c:pt idx="1448">
                  <c:v>512.5</c:v>
                </c:pt>
                <c:pt idx="1449">
                  <c:v>512.49</c:v>
                </c:pt>
                <c:pt idx="1450">
                  <c:v>512.49</c:v>
                </c:pt>
                <c:pt idx="1451">
                  <c:v>512.49</c:v>
                </c:pt>
                <c:pt idx="1452">
                  <c:v>512.48</c:v>
                </c:pt>
                <c:pt idx="1453">
                  <c:v>512.48</c:v>
                </c:pt>
                <c:pt idx="1454">
                  <c:v>512.48</c:v>
                </c:pt>
                <c:pt idx="1455">
                  <c:v>512.47</c:v>
                </c:pt>
                <c:pt idx="1456">
                  <c:v>512.47</c:v>
                </c:pt>
                <c:pt idx="1457">
                  <c:v>512.47</c:v>
                </c:pt>
                <c:pt idx="1458">
                  <c:v>512.46</c:v>
                </c:pt>
                <c:pt idx="1459">
                  <c:v>512.46</c:v>
                </c:pt>
                <c:pt idx="1460">
                  <c:v>512.45000000000005</c:v>
                </c:pt>
                <c:pt idx="1461">
                  <c:v>512.45000000000005</c:v>
                </c:pt>
                <c:pt idx="1462">
                  <c:v>512.45000000000005</c:v>
                </c:pt>
                <c:pt idx="1463">
                  <c:v>512.44000000000005</c:v>
                </c:pt>
                <c:pt idx="1464">
                  <c:v>512.44000000000005</c:v>
                </c:pt>
                <c:pt idx="1465">
                  <c:v>512.44000000000005</c:v>
                </c:pt>
                <c:pt idx="1466">
                  <c:v>512.42999999999995</c:v>
                </c:pt>
                <c:pt idx="1467">
                  <c:v>512.42999999999995</c:v>
                </c:pt>
                <c:pt idx="1468">
                  <c:v>512.42999999999995</c:v>
                </c:pt>
                <c:pt idx="1469">
                  <c:v>512.41999999999996</c:v>
                </c:pt>
                <c:pt idx="1470">
                  <c:v>512.41999999999996</c:v>
                </c:pt>
                <c:pt idx="1471">
                  <c:v>512.41</c:v>
                </c:pt>
                <c:pt idx="1472">
                  <c:v>512.41</c:v>
                </c:pt>
                <c:pt idx="1473">
                  <c:v>512.41</c:v>
                </c:pt>
                <c:pt idx="1474">
                  <c:v>512.4</c:v>
                </c:pt>
                <c:pt idx="1475">
                  <c:v>512.4</c:v>
                </c:pt>
                <c:pt idx="1476">
                  <c:v>512.39</c:v>
                </c:pt>
                <c:pt idx="1477">
                  <c:v>512.39</c:v>
                </c:pt>
                <c:pt idx="1478">
                  <c:v>512.39</c:v>
                </c:pt>
                <c:pt idx="1479">
                  <c:v>512.38</c:v>
                </c:pt>
                <c:pt idx="1480">
                  <c:v>512.38</c:v>
                </c:pt>
                <c:pt idx="1481">
                  <c:v>512.37</c:v>
                </c:pt>
                <c:pt idx="1482">
                  <c:v>512.37</c:v>
                </c:pt>
                <c:pt idx="1483">
                  <c:v>512.36</c:v>
                </c:pt>
                <c:pt idx="1484">
                  <c:v>512.36</c:v>
                </c:pt>
                <c:pt idx="1485">
                  <c:v>512.36</c:v>
                </c:pt>
                <c:pt idx="1486">
                  <c:v>512.35</c:v>
                </c:pt>
                <c:pt idx="1487">
                  <c:v>512.35</c:v>
                </c:pt>
                <c:pt idx="1488">
                  <c:v>512.34</c:v>
                </c:pt>
                <c:pt idx="1489">
                  <c:v>512.34</c:v>
                </c:pt>
                <c:pt idx="1490">
                  <c:v>512.33000000000004</c:v>
                </c:pt>
                <c:pt idx="1491">
                  <c:v>512.33000000000004</c:v>
                </c:pt>
                <c:pt idx="1492">
                  <c:v>512.33000000000004</c:v>
                </c:pt>
                <c:pt idx="1493">
                  <c:v>512.32000000000005</c:v>
                </c:pt>
                <c:pt idx="1494">
                  <c:v>512.32000000000005</c:v>
                </c:pt>
                <c:pt idx="1495">
                  <c:v>512.30999999999995</c:v>
                </c:pt>
                <c:pt idx="1496">
                  <c:v>512.30999999999995</c:v>
                </c:pt>
                <c:pt idx="1497">
                  <c:v>512.29999999999995</c:v>
                </c:pt>
                <c:pt idx="1498">
                  <c:v>512.29999999999995</c:v>
                </c:pt>
                <c:pt idx="1499">
                  <c:v>512.29999999999995</c:v>
                </c:pt>
                <c:pt idx="1500">
                  <c:v>512.29</c:v>
                </c:pt>
                <c:pt idx="1501">
                  <c:v>512.29</c:v>
                </c:pt>
                <c:pt idx="1502">
                  <c:v>512.28</c:v>
                </c:pt>
                <c:pt idx="1503">
                  <c:v>512.28</c:v>
                </c:pt>
                <c:pt idx="1504">
                  <c:v>512.27</c:v>
                </c:pt>
                <c:pt idx="1505">
                  <c:v>512.27</c:v>
                </c:pt>
                <c:pt idx="1506">
                  <c:v>512.26</c:v>
                </c:pt>
                <c:pt idx="1507">
                  <c:v>512.26</c:v>
                </c:pt>
                <c:pt idx="1508">
                  <c:v>512.26</c:v>
                </c:pt>
                <c:pt idx="1509">
                  <c:v>512.25</c:v>
                </c:pt>
                <c:pt idx="1510">
                  <c:v>512.25</c:v>
                </c:pt>
                <c:pt idx="1511">
                  <c:v>512.24</c:v>
                </c:pt>
                <c:pt idx="1512">
                  <c:v>512.24</c:v>
                </c:pt>
                <c:pt idx="1513">
                  <c:v>512.23</c:v>
                </c:pt>
                <c:pt idx="1514">
                  <c:v>512.23</c:v>
                </c:pt>
                <c:pt idx="1515">
                  <c:v>512.22</c:v>
                </c:pt>
                <c:pt idx="1516">
                  <c:v>512.22</c:v>
                </c:pt>
                <c:pt idx="1517">
                  <c:v>512.22</c:v>
                </c:pt>
                <c:pt idx="1518">
                  <c:v>512.21</c:v>
                </c:pt>
                <c:pt idx="1519">
                  <c:v>512.21</c:v>
                </c:pt>
                <c:pt idx="1520">
                  <c:v>512.20000000000005</c:v>
                </c:pt>
                <c:pt idx="1521">
                  <c:v>512.20000000000005</c:v>
                </c:pt>
                <c:pt idx="1522">
                  <c:v>512.19000000000005</c:v>
                </c:pt>
                <c:pt idx="1523">
                  <c:v>512.19000000000005</c:v>
                </c:pt>
                <c:pt idx="1524">
                  <c:v>512.17999999999995</c:v>
                </c:pt>
                <c:pt idx="1525">
                  <c:v>512.17999999999995</c:v>
                </c:pt>
                <c:pt idx="1526">
                  <c:v>512.16999999999996</c:v>
                </c:pt>
                <c:pt idx="1527">
                  <c:v>512.16999999999996</c:v>
                </c:pt>
                <c:pt idx="1528">
                  <c:v>512.16</c:v>
                </c:pt>
                <c:pt idx="1529">
                  <c:v>512.16</c:v>
                </c:pt>
                <c:pt idx="1530">
                  <c:v>512.15</c:v>
                </c:pt>
                <c:pt idx="1531">
                  <c:v>512.15</c:v>
                </c:pt>
                <c:pt idx="1532">
                  <c:v>512.14</c:v>
                </c:pt>
                <c:pt idx="1533">
                  <c:v>512.14</c:v>
                </c:pt>
                <c:pt idx="1534">
                  <c:v>512.13</c:v>
                </c:pt>
                <c:pt idx="1535">
                  <c:v>512.13</c:v>
                </c:pt>
                <c:pt idx="1536">
                  <c:v>512.12</c:v>
                </c:pt>
                <c:pt idx="1537">
                  <c:v>512.12</c:v>
                </c:pt>
                <c:pt idx="1538">
                  <c:v>512.11</c:v>
                </c:pt>
                <c:pt idx="1539">
                  <c:v>512.1</c:v>
                </c:pt>
                <c:pt idx="1540">
                  <c:v>512.1</c:v>
                </c:pt>
                <c:pt idx="1541">
                  <c:v>512.09</c:v>
                </c:pt>
                <c:pt idx="1542">
                  <c:v>512.09</c:v>
                </c:pt>
                <c:pt idx="1543">
                  <c:v>512.08000000000004</c:v>
                </c:pt>
                <c:pt idx="1544">
                  <c:v>512.07000000000005</c:v>
                </c:pt>
                <c:pt idx="1545">
                  <c:v>512.07000000000005</c:v>
                </c:pt>
                <c:pt idx="1546">
                  <c:v>512.05999999999995</c:v>
                </c:pt>
                <c:pt idx="1547">
                  <c:v>512.05999999999995</c:v>
                </c:pt>
                <c:pt idx="1548">
                  <c:v>512.04999999999995</c:v>
                </c:pt>
                <c:pt idx="1549">
                  <c:v>512.04</c:v>
                </c:pt>
                <c:pt idx="1550">
                  <c:v>512.04</c:v>
                </c:pt>
                <c:pt idx="1551">
                  <c:v>512.03</c:v>
                </c:pt>
                <c:pt idx="1552">
                  <c:v>512.02</c:v>
                </c:pt>
                <c:pt idx="1553">
                  <c:v>512.02</c:v>
                </c:pt>
                <c:pt idx="1554">
                  <c:v>512.01</c:v>
                </c:pt>
                <c:pt idx="1555">
                  <c:v>512.01</c:v>
                </c:pt>
                <c:pt idx="1556">
                  <c:v>512</c:v>
                </c:pt>
                <c:pt idx="1557">
                  <c:v>512</c:v>
                </c:pt>
                <c:pt idx="1558">
                  <c:v>511.99</c:v>
                </c:pt>
                <c:pt idx="1559">
                  <c:v>511.98</c:v>
                </c:pt>
                <c:pt idx="1560">
                  <c:v>511.98</c:v>
                </c:pt>
                <c:pt idx="1561">
                  <c:v>511.97</c:v>
                </c:pt>
                <c:pt idx="1562">
                  <c:v>511.96</c:v>
                </c:pt>
                <c:pt idx="1563">
                  <c:v>511.96</c:v>
                </c:pt>
                <c:pt idx="1564">
                  <c:v>511.95</c:v>
                </c:pt>
                <c:pt idx="1565">
                  <c:v>511.94</c:v>
                </c:pt>
                <c:pt idx="1566">
                  <c:v>511.94</c:v>
                </c:pt>
                <c:pt idx="1567">
                  <c:v>511.93</c:v>
                </c:pt>
                <c:pt idx="1568">
                  <c:v>511.92</c:v>
                </c:pt>
                <c:pt idx="1569">
                  <c:v>511.92</c:v>
                </c:pt>
                <c:pt idx="1570">
                  <c:v>511.91</c:v>
                </c:pt>
                <c:pt idx="1571">
                  <c:v>511.9</c:v>
                </c:pt>
                <c:pt idx="1572">
                  <c:v>511.9</c:v>
                </c:pt>
                <c:pt idx="1573">
                  <c:v>511.89</c:v>
                </c:pt>
                <c:pt idx="1574">
                  <c:v>511.88</c:v>
                </c:pt>
                <c:pt idx="1575">
                  <c:v>511.88</c:v>
                </c:pt>
                <c:pt idx="1576">
                  <c:v>511.87</c:v>
                </c:pt>
                <c:pt idx="1577">
                  <c:v>511.86</c:v>
                </c:pt>
                <c:pt idx="1578">
                  <c:v>511.86</c:v>
                </c:pt>
                <c:pt idx="1579">
                  <c:v>511.85</c:v>
                </c:pt>
                <c:pt idx="1580">
                  <c:v>511.85</c:v>
                </c:pt>
                <c:pt idx="1581">
                  <c:v>511.84</c:v>
                </c:pt>
                <c:pt idx="1582">
                  <c:v>511.84</c:v>
                </c:pt>
                <c:pt idx="1583">
                  <c:v>511.83</c:v>
                </c:pt>
                <c:pt idx="1584">
                  <c:v>511.82</c:v>
                </c:pt>
                <c:pt idx="1585">
                  <c:v>511.82</c:v>
                </c:pt>
                <c:pt idx="1586">
                  <c:v>511.81</c:v>
                </c:pt>
                <c:pt idx="1587">
                  <c:v>511.8</c:v>
                </c:pt>
                <c:pt idx="1588">
                  <c:v>511.79</c:v>
                </c:pt>
                <c:pt idx="1589">
                  <c:v>511.79</c:v>
                </c:pt>
                <c:pt idx="1590">
                  <c:v>511.78</c:v>
                </c:pt>
                <c:pt idx="1591">
                  <c:v>511.77</c:v>
                </c:pt>
                <c:pt idx="1592">
                  <c:v>511.77</c:v>
                </c:pt>
                <c:pt idx="1593">
                  <c:v>511.76</c:v>
                </c:pt>
                <c:pt idx="1594">
                  <c:v>511.75</c:v>
                </c:pt>
                <c:pt idx="1595">
                  <c:v>511.75</c:v>
                </c:pt>
                <c:pt idx="1596">
                  <c:v>511.74</c:v>
                </c:pt>
                <c:pt idx="1597">
                  <c:v>511.73</c:v>
                </c:pt>
                <c:pt idx="1598">
                  <c:v>511.73</c:v>
                </c:pt>
                <c:pt idx="1599">
                  <c:v>511.72</c:v>
                </c:pt>
                <c:pt idx="1600">
                  <c:v>511.71</c:v>
                </c:pt>
                <c:pt idx="1601">
                  <c:v>511.7</c:v>
                </c:pt>
                <c:pt idx="1602">
                  <c:v>511.7</c:v>
                </c:pt>
                <c:pt idx="1603">
                  <c:v>511.69</c:v>
                </c:pt>
                <c:pt idx="1604">
                  <c:v>511.68</c:v>
                </c:pt>
                <c:pt idx="1605">
                  <c:v>511.68</c:v>
                </c:pt>
                <c:pt idx="1606">
                  <c:v>511.67</c:v>
                </c:pt>
                <c:pt idx="1607">
                  <c:v>511.66</c:v>
                </c:pt>
                <c:pt idx="1608">
                  <c:v>511.65</c:v>
                </c:pt>
                <c:pt idx="1609">
                  <c:v>511.65</c:v>
                </c:pt>
                <c:pt idx="1610">
                  <c:v>511.64</c:v>
                </c:pt>
                <c:pt idx="1611">
                  <c:v>511.63</c:v>
                </c:pt>
                <c:pt idx="1612">
                  <c:v>511.62</c:v>
                </c:pt>
                <c:pt idx="1613">
                  <c:v>511.62</c:v>
                </c:pt>
                <c:pt idx="1614">
                  <c:v>511.61</c:v>
                </c:pt>
                <c:pt idx="1615">
                  <c:v>511.6</c:v>
                </c:pt>
                <c:pt idx="1616">
                  <c:v>511.59</c:v>
                </c:pt>
                <c:pt idx="1617">
                  <c:v>511.58</c:v>
                </c:pt>
                <c:pt idx="1618">
                  <c:v>511.57</c:v>
                </c:pt>
                <c:pt idx="1619">
                  <c:v>511.56</c:v>
                </c:pt>
                <c:pt idx="1620">
                  <c:v>511.55</c:v>
                </c:pt>
                <c:pt idx="1621">
                  <c:v>511.54</c:v>
                </c:pt>
                <c:pt idx="1622">
                  <c:v>511.53</c:v>
                </c:pt>
                <c:pt idx="1623">
                  <c:v>511.52</c:v>
                </c:pt>
                <c:pt idx="1624">
                  <c:v>511.52</c:v>
                </c:pt>
                <c:pt idx="1625">
                  <c:v>511.51</c:v>
                </c:pt>
                <c:pt idx="1626">
                  <c:v>511.5</c:v>
                </c:pt>
                <c:pt idx="1627">
                  <c:v>511.49</c:v>
                </c:pt>
                <c:pt idx="1628">
                  <c:v>511.49</c:v>
                </c:pt>
                <c:pt idx="1629">
                  <c:v>511.48</c:v>
                </c:pt>
                <c:pt idx="1630">
                  <c:v>511.47</c:v>
                </c:pt>
                <c:pt idx="1631">
                  <c:v>511.46</c:v>
                </c:pt>
                <c:pt idx="1632">
                  <c:v>511.46</c:v>
                </c:pt>
                <c:pt idx="1633">
                  <c:v>511.45</c:v>
                </c:pt>
                <c:pt idx="1634">
                  <c:v>511.44</c:v>
                </c:pt>
                <c:pt idx="1635">
                  <c:v>511.43</c:v>
                </c:pt>
                <c:pt idx="1636">
                  <c:v>511.43</c:v>
                </c:pt>
                <c:pt idx="1637">
                  <c:v>511.42</c:v>
                </c:pt>
                <c:pt idx="1638">
                  <c:v>511.41</c:v>
                </c:pt>
                <c:pt idx="1639">
                  <c:v>511.4</c:v>
                </c:pt>
                <c:pt idx="1640">
                  <c:v>511.4</c:v>
                </c:pt>
                <c:pt idx="1641">
                  <c:v>511.39</c:v>
                </c:pt>
                <c:pt idx="1642">
                  <c:v>511.38</c:v>
                </c:pt>
                <c:pt idx="1643">
                  <c:v>511.35</c:v>
                </c:pt>
                <c:pt idx="1644">
                  <c:v>511.34</c:v>
                </c:pt>
                <c:pt idx="1645">
                  <c:v>511.33</c:v>
                </c:pt>
                <c:pt idx="1646">
                  <c:v>511.32</c:v>
                </c:pt>
                <c:pt idx="1647">
                  <c:v>511.31</c:v>
                </c:pt>
                <c:pt idx="1648">
                  <c:v>511.3</c:v>
                </c:pt>
                <c:pt idx="1649">
                  <c:v>511.29</c:v>
                </c:pt>
                <c:pt idx="1650">
                  <c:v>511.28</c:v>
                </c:pt>
                <c:pt idx="1651">
                  <c:v>511.27</c:v>
                </c:pt>
                <c:pt idx="1652">
                  <c:v>511.27</c:v>
                </c:pt>
                <c:pt idx="1653">
                  <c:v>511.26</c:v>
                </c:pt>
                <c:pt idx="1654">
                  <c:v>511.25</c:v>
                </c:pt>
                <c:pt idx="1655">
                  <c:v>511.24</c:v>
                </c:pt>
                <c:pt idx="1656">
                  <c:v>511.23</c:v>
                </c:pt>
                <c:pt idx="1657">
                  <c:v>511.23</c:v>
                </c:pt>
                <c:pt idx="1658">
                  <c:v>511.22</c:v>
                </c:pt>
                <c:pt idx="1659">
                  <c:v>511.21</c:v>
                </c:pt>
                <c:pt idx="1660">
                  <c:v>511.2</c:v>
                </c:pt>
                <c:pt idx="1661">
                  <c:v>511.2</c:v>
                </c:pt>
                <c:pt idx="1662">
                  <c:v>511.19</c:v>
                </c:pt>
                <c:pt idx="1663">
                  <c:v>511.18</c:v>
                </c:pt>
                <c:pt idx="1664">
                  <c:v>511.18</c:v>
                </c:pt>
                <c:pt idx="1665">
                  <c:v>511.17</c:v>
                </c:pt>
                <c:pt idx="1666">
                  <c:v>511.16</c:v>
                </c:pt>
                <c:pt idx="1667">
                  <c:v>511.16</c:v>
                </c:pt>
                <c:pt idx="1668">
                  <c:v>511.15</c:v>
                </c:pt>
                <c:pt idx="1669">
                  <c:v>511.14</c:v>
                </c:pt>
                <c:pt idx="1670">
                  <c:v>511.14</c:v>
                </c:pt>
                <c:pt idx="1671">
                  <c:v>511.13</c:v>
                </c:pt>
                <c:pt idx="1672">
                  <c:v>511.12</c:v>
                </c:pt>
                <c:pt idx="1673">
                  <c:v>511.12</c:v>
                </c:pt>
                <c:pt idx="1674">
                  <c:v>511.11</c:v>
                </c:pt>
                <c:pt idx="1675">
                  <c:v>511.1</c:v>
                </c:pt>
                <c:pt idx="1676">
                  <c:v>511.1</c:v>
                </c:pt>
                <c:pt idx="1677">
                  <c:v>511.09</c:v>
                </c:pt>
                <c:pt idx="1678">
                  <c:v>511.08</c:v>
                </c:pt>
                <c:pt idx="1679">
                  <c:v>511.08</c:v>
                </c:pt>
                <c:pt idx="1680">
                  <c:v>511.07</c:v>
                </c:pt>
                <c:pt idx="1681">
                  <c:v>511.06</c:v>
                </c:pt>
                <c:pt idx="1682">
                  <c:v>511.05</c:v>
                </c:pt>
                <c:pt idx="1683">
                  <c:v>511.05</c:v>
                </c:pt>
                <c:pt idx="1684">
                  <c:v>511.04</c:v>
                </c:pt>
                <c:pt idx="1685">
                  <c:v>511.03</c:v>
                </c:pt>
                <c:pt idx="1686">
                  <c:v>511.02</c:v>
                </c:pt>
                <c:pt idx="1687">
                  <c:v>511.02</c:v>
                </c:pt>
                <c:pt idx="1688">
                  <c:v>511.01</c:v>
                </c:pt>
                <c:pt idx="1689">
                  <c:v>511.02</c:v>
                </c:pt>
                <c:pt idx="1690">
                  <c:v>511.01</c:v>
                </c:pt>
                <c:pt idx="1691">
                  <c:v>511.01</c:v>
                </c:pt>
                <c:pt idx="1692">
                  <c:v>511</c:v>
                </c:pt>
                <c:pt idx="1693">
                  <c:v>510.99</c:v>
                </c:pt>
                <c:pt idx="1694">
                  <c:v>510.99</c:v>
                </c:pt>
                <c:pt idx="1695">
                  <c:v>510.98</c:v>
                </c:pt>
                <c:pt idx="1696">
                  <c:v>510.98</c:v>
                </c:pt>
                <c:pt idx="1697">
                  <c:v>510.97</c:v>
                </c:pt>
                <c:pt idx="1698">
                  <c:v>510.96</c:v>
                </c:pt>
                <c:pt idx="1699">
                  <c:v>510.96</c:v>
                </c:pt>
                <c:pt idx="1700">
                  <c:v>510.95</c:v>
                </c:pt>
                <c:pt idx="1701">
                  <c:v>510.94</c:v>
                </c:pt>
                <c:pt idx="1702">
                  <c:v>510.94</c:v>
                </c:pt>
                <c:pt idx="1703">
                  <c:v>510.93</c:v>
                </c:pt>
                <c:pt idx="1704">
                  <c:v>510.92</c:v>
                </c:pt>
                <c:pt idx="1705">
                  <c:v>510.92</c:v>
                </c:pt>
                <c:pt idx="1706">
                  <c:v>510.91</c:v>
                </c:pt>
                <c:pt idx="1707">
                  <c:v>510.9</c:v>
                </c:pt>
                <c:pt idx="1708">
                  <c:v>510.89</c:v>
                </c:pt>
                <c:pt idx="1709">
                  <c:v>510.89</c:v>
                </c:pt>
                <c:pt idx="1710">
                  <c:v>510.88</c:v>
                </c:pt>
                <c:pt idx="1711">
                  <c:v>510.87</c:v>
                </c:pt>
                <c:pt idx="1712">
                  <c:v>510.86</c:v>
                </c:pt>
                <c:pt idx="1713">
                  <c:v>510.85</c:v>
                </c:pt>
                <c:pt idx="1714">
                  <c:v>510.85</c:v>
                </c:pt>
                <c:pt idx="1715">
                  <c:v>510.84</c:v>
                </c:pt>
                <c:pt idx="1716">
                  <c:v>510.83</c:v>
                </c:pt>
                <c:pt idx="1717">
                  <c:v>510.82</c:v>
                </c:pt>
                <c:pt idx="1718">
                  <c:v>510.81</c:v>
                </c:pt>
                <c:pt idx="1719">
                  <c:v>510.8</c:v>
                </c:pt>
                <c:pt idx="1720">
                  <c:v>510.79</c:v>
                </c:pt>
                <c:pt idx="1721">
                  <c:v>510.79</c:v>
                </c:pt>
                <c:pt idx="1722">
                  <c:v>510.78</c:v>
                </c:pt>
                <c:pt idx="1723">
                  <c:v>510.77</c:v>
                </c:pt>
                <c:pt idx="1724">
                  <c:v>510.76</c:v>
                </c:pt>
                <c:pt idx="1725">
                  <c:v>510.75</c:v>
                </c:pt>
                <c:pt idx="1726">
                  <c:v>510.74</c:v>
                </c:pt>
                <c:pt idx="1727">
                  <c:v>510.73</c:v>
                </c:pt>
                <c:pt idx="1728">
                  <c:v>510.73</c:v>
                </c:pt>
                <c:pt idx="1729">
                  <c:v>510.72</c:v>
                </c:pt>
                <c:pt idx="1730">
                  <c:v>510.71</c:v>
                </c:pt>
                <c:pt idx="1731">
                  <c:v>510.71</c:v>
                </c:pt>
                <c:pt idx="1732">
                  <c:v>510.7</c:v>
                </c:pt>
                <c:pt idx="1733">
                  <c:v>510.69</c:v>
                </c:pt>
                <c:pt idx="1734">
                  <c:v>510.68</c:v>
                </c:pt>
                <c:pt idx="1735">
                  <c:v>510.68</c:v>
                </c:pt>
                <c:pt idx="1736">
                  <c:v>510.67</c:v>
                </c:pt>
                <c:pt idx="1737">
                  <c:v>510.66</c:v>
                </c:pt>
                <c:pt idx="1738">
                  <c:v>510.65</c:v>
                </c:pt>
                <c:pt idx="1739">
                  <c:v>510.64</c:v>
                </c:pt>
                <c:pt idx="1740">
                  <c:v>510.63</c:v>
                </c:pt>
                <c:pt idx="1741">
                  <c:v>510.62</c:v>
                </c:pt>
                <c:pt idx="1742">
                  <c:v>510.61</c:v>
                </c:pt>
                <c:pt idx="1743">
                  <c:v>510.61</c:v>
                </c:pt>
                <c:pt idx="1744">
                  <c:v>510.6</c:v>
                </c:pt>
                <c:pt idx="1745">
                  <c:v>510.59</c:v>
                </c:pt>
                <c:pt idx="1746">
                  <c:v>510.58</c:v>
                </c:pt>
                <c:pt idx="1747">
                  <c:v>510.57</c:v>
                </c:pt>
                <c:pt idx="1748">
                  <c:v>510.56</c:v>
                </c:pt>
                <c:pt idx="1749">
                  <c:v>510.55</c:v>
                </c:pt>
                <c:pt idx="1750">
                  <c:v>510.54</c:v>
                </c:pt>
                <c:pt idx="1751">
                  <c:v>510.53</c:v>
                </c:pt>
                <c:pt idx="1752">
                  <c:v>510.52</c:v>
                </c:pt>
                <c:pt idx="1753">
                  <c:v>510.51</c:v>
                </c:pt>
                <c:pt idx="1754">
                  <c:v>510.5</c:v>
                </c:pt>
                <c:pt idx="1755">
                  <c:v>510.49</c:v>
                </c:pt>
                <c:pt idx="1756">
                  <c:v>510.49</c:v>
                </c:pt>
                <c:pt idx="1757">
                  <c:v>510.48</c:v>
                </c:pt>
                <c:pt idx="1758">
                  <c:v>510.47</c:v>
                </c:pt>
                <c:pt idx="1759">
                  <c:v>510.46</c:v>
                </c:pt>
                <c:pt idx="1760">
                  <c:v>510.45</c:v>
                </c:pt>
                <c:pt idx="1761">
                  <c:v>510.44</c:v>
                </c:pt>
                <c:pt idx="1762">
                  <c:v>510.43</c:v>
                </c:pt>
                <c:pt idx="1763">
                  <c:v>510.42</c:v>
                </c:pt>
                <c:pt idx="1764">
                  <c:v>510.41</c:v>
                </c:pt>
                <c:pt idx="1765">
                  <c:v>510.4</c:v>
                </c:pt>
                <c:pt idx="1766">
                  <c:v>510.39</c:v>
                </c:pt>
                <c:pt idx="1767">
                  <c:v>510.39</c:v>
                </c:pt>
                <c:pt idx="1768">
                  <c:v>510.38</c:v>
                </c:pt>
                <c:pt idx="1769">
                  <c:v>510.37</c:v>
                </c:pt>
                <c:pt idx="1770">
                  <c:v>510.36</c:v>
                </c:pt>
                <c:pt idx="1771">
                  <c:v>510.35</c:v>
                </c:pt>
                <c:pt idx="1772">
                  <c:v>510.34</c:v>
                </c:pt>
                <c:pt idx="1773">
                  <c:v>510.33</c:v>
                </c:pt>
                <c:pt idx="1774">
                  <c:v>510.32</c:v>
                </c:pt>
                <c:pt idx="1775">
                  <c:v>510.31</c:v>
                </c:pt>
                <c:pt idx="1776">
                  <c:v>510.3</c:v>
                </c:pt>
                <c:pt idx="1777">
                  <c:v>510.3</c:v>
                </c:pt>
                <c:pt idx="1778">
                  <c:v>510.29</c:v>
                </c:pt>
                <c:pt idx="1779">
                  <c:v>510.28</c:v>
                </c:pt>
                <c:pt idx="1780">
                  <c:v>510.27</c:v>
                </c:pt>
                <c:pt idx="1781">
                  <c:v>510.26</c:v>
                </c:pt>
                <c:pt idx="1782">
                  <c:v>510.26</c:v>
                </c:pt>
                <c:pt idx="1783">
                  <c:v>510.25</c:v>
                </c:pt>
                <c:pt idx="1784">
                  <c:v>510.24</c:v>
                </c:pt>
                <c:pt idx="1785">
                  <c:v>510.23</c:v>
                </c:pt>
                <c:pt idx="1786">
                  <c:v>510.22</c:v>
                </c:pt>
                <c:pt idx="1787">
                  <c:v>510.22</c:v>
                </c:pt>
                <c:pt idx="1788">
                  <c:v>510.21</c:v>
                </c:pt>
                <c:pt idx="1789">
                  <c:v>510.2</c:v>
                </c:pt>
                <c:pt idx="1790">
                  <c:v>510.19</c:v>
                </c:pt>
                <c:pt idx="1791">
                  <c:v>510.19</c:v>
                </c:pt>
                <c:pt idx="1792">
                  <c:v>510.18</c:v>
                </c:pt>
                <c:pt idx="1793">
                  <c:v>510.17</c:v>
                </c:pt>
                <c:pt idx="1794">
                  <c:v>510.17</c:v>
                </c:pt>
                <c:pt idx="1795">
                  <c:v>510.16</c:v>
                </c:pt>
                <c:pt idx="1796">
                  <c:v>510.15</c:v>
                </c:pt>
                <c:pt idx="1797">
                  <c:v>510.14</c:v>
                </c:pt>
                <c:pt idx="1798">
                  <c:v>510.14</c:v>
                </c:pt>
                <c:pt idx="1799">
                  <c:v>510.13</c:v>
                </c:pt>
                <c:pt idx="1800">
                  <c:v>510.12</c:v>
                </c:pt>
                <c:pt idx="1801">
                  <c:v>510.12</c:v>
                </c:pt>
                <c:pt idx="1802">
                  <c:v>510.11</c:v>
                </c:pt>
                <c:pt idx="1803">
                  <c:v>510.1</c:v>
                </c:pt>
                <c:pt idx="1804">
                  <c:v>510.09</c:v>
                </c:pt>
                <c:pt idx="1805">
                  <c:v>510.08</c:v>
                </c:pt>
                <c:pt idx="1806">
                  <c:v>510.07</c:v>
                </c:pt>
                <c:pt idx="1807">
                  <c:v>510.07</c:v>
                </c:pt>
                <c:pt idx="1808">
                  <c:v>510.06</c:v>
                </c:pt>
                <c:pt idx="1809">
                  <c:v>510.05</c:v>
                </c:pt>
                <c:pt idx="1810">
                  <c:v>510.04</c:v>
                </c:pt>
                <c:pt idx="1811">
                  <c:v>510.03</c:v>
                </c:pt>
                <c:pt idx="1812">
                  <c:v>510.03</c:v>
                </c:pt>
                <c:pt idx="1813">
                  <c:v>510.02</c:v>
                </c:pt>
                <c:pt idx="1814">
                  <c:v>510.01</c:v>
                </c:pt>
                <c:pt idx="1815">
                  <c:v>510</c:v>
                </c:pt>
                <c:pt idx="1816">
                  <c:v>509.99</c:v>
                </c:pt>
                <c:pt idx="1817">
                  <c:v>509.99</c:v>
                </c:pt>
                <c:pt idx="1818">
                  <c:v>509.98</c:v>
                </c:pt>
                <c:pt idx="1819">
                  <c:v>509.98</c:v>
                </c:pt>
                <c:pt idx="1820">
                  <c:v>509.97</c:v>
                </c:pt>
                <c:pt idx="1821">
                  <c:v>509.96</c:v>
                </c:pt>
                <c:pt idx="1822">
                  <c:v>509.95</c:v>
                </c:pt>
                <c:pt idx="1823">
                  <c:v>509.95</c:v>
                </c:pt>
                <c:pt idx="1824">
                  <c:v>509.94</c:v>
                </c:pt>
                <c:pt idx="1825">
                  <c:v>509.93</c:v>
                </c:pt>
                <c:pt idx="1826">
                  <c:v>509.92</c:v>
                </c:pt>
                <c:pt idx="1827">
                  <c:v>509.91</c:v>
                </c:pt>
                <c:pt idx="1828">
                  <c:v>509.91</c:v>
                </c:pt>
                <c:pt idx="1829">
                  <c:v>509.9</c:v>
                </c:pt>
                <c:pt idx="1830">
                  <c:v>509.89</c:v>
                </c:pt>
                <c:pt idx="1831">
                  <c:v>509.88</c:v>
                </c:pt>
                <c:pt idx="1832">
                  <c:v>509.88</c:v>
                </c:pt>
                <c:pt idx="1833">
                  <c:v>509.87</c:v>
                </c:pt>
                <c:pt idx="1834">
                  <c:v>509.86</c:v>
                </c:pt>
                <c:pt idx="1835">
                  <c:v>509.85</c:v>
                </c:pt>
                <c:pt idx="1836">
                  <c:v>509.85</c:v>
                </c:pt>
                <c:pt idx="1837">
                  <c:v>509.84</c:v>
                </c:pt>
                <c:pt idx="1838">
                  <c:v>509.83</c:v>
                </c:pt>
                <c:pt idx="1839">
                  <c:v>509.82</c:v>
                </c:pt>
                <c:pt idx="1840">
                  <c:v>509.82</c:v>
                </c:pt>
                <c:pt idx="1841">
                  <c:v>509.81</c:v>
                </c:pt>
                <c:pt idx="1842">
                  <c:v>509.8</c:v>
                </c:pt>
                <c:pt idx="1843">
                  <c:v>509.8</c:v>
                </c:pt>
                <c:pt idx="1844">
                  <c:v>509.79</c:v>
                </c:pt>
                <c:pt idx="1845">
                  <c:v>509.78</c:v>
                </c:pt>
                <c:pt idx="1846">
                  <c:v>509.78</c:v>
                </c:pt>
                <c:pt idx="1847">
                  <c:v>509.77</c:v>
                </c:pt>
                <c:pt idx="1848">
                  <c:v>509.76</c:v>
                </c:pt>
                <c:pt idx="1849">
                  <c:v>509.76</c:v>
                </c:pt>
                <c:pt idx="1850">
                  <c:v>509.75</c:v>
                </c:pt>
                <c:pt idx="1851">
                  <c:v>509.74</c:v>
                </c:pt>
                <c:pt idx="1852">
                  <c:v>509.74</c:v>
                </c:pt>
                <c:pt idx="1853">
                  <c:v>509.73</c:v>
                </c:pt>
                <c:pt idx="1854">
                  <c:v>509.73</c:v>
                </c:pt>
                <c:pt idx="1855">
                  <c:v>509.72</c:v>
                </c:pt>
                <c:pt idx="1856">
                  <c:v>509.71</c:v>
                </c:pt>
                <c:pt idx="1857">
                  <c:v>509.71</c:v>
                </c:pt>
                <c:pt idx="1858">
                  <c:v>509.7</c:v>
                </c:pt>
                <c:pt idx="1859">
                  <c:v>509.7</c:v>
                </c:pt>
                <c:pt idx="1860">
                  <c:v>509.69</c:v>
                </c:pt>
                <c:pt idx="1861">
                  <c:v>509.69</c:v>
                </c:pt>
                <c:pt idx="1862">
                  <c:v>509.68</c:v>
                </c:pt>
                <c:pt idx="1863">
                  <c:v>509.68</c:v>
                </c:pt>
                <c:pt idx="1864">
                  <c:v>509.67</c:v>
                </c:pt>
                <c:pt idx="1865">
                  <c:v>509.66</c:v>
                </c:pt>
                <c:pt idx="1866">
                  <c:v>509.66</c:v>
                </c:pt>
                <c:pt idx="1867">
                  <c:v>509.65</c:v>
                </c:pt>
                <c:pt idx="1868">
                  <c:v>509.65</c:v>
                </c:pt>
                <c:pt idx="1869">
                  <c:v>509.64</c:v>
                </c:pt>
                <c:pt idx="1870">
                  <c:v>509.64</c:v>
                </c:pt>
                <c:pt idx="1871">
                  <c:v>509.63</c:v>
                </c:pt>
                <c:pt idx="1872">
                  <c:v>509.63</c:v>
                </c:pt>
                <c:pt idx="1873">
                  <c:v>509.62</c:v>
                </c:pt>
                <c:pt idx="1874">
                  <c:v>509.62</c:v>
                </c:pt>
                <c:pt idx="1875">
                  <c:v>509.61</c:v>
                </c:pt>
                <c:pt idx="1876">
                  <c:v>509.61</c:v>
                </c:pt>
                <c:pt idx="1877">
                  <c:v>509.6</c:v>
                </c:pt>
                <c:pt idx="1878">
                  <c:v>509.6</c:v>
                </c:pt>
                <c:pt idx="1879">
                  <c:v>509.59</c:v>
                </c:pt>
                <c:pt idx="1880">
                  <c:v>509.58</c:v>
                </c:pt>
                <c:pt idx="1881">
                  <c:v>509.58</c:v>
                </c:pt>
                <c:pt idx="1882">
                  <c:v>509.57</c:v>
                </c:pt>
                <c:pt idx="1883">
                  <c:v>509.57</c:v>
                </c:pt>
                <c:pt idx="1884">
                  <c:v>509.56</c:v>
                </c:pt>
                <c:pt idx="1885">
                  <c:v>509.56</c:v>
                </c:pt>
                <c:pt idx="1886">
                  <c:v>509.55</c:v>
                </c:pt>
                <c:pt idx="1887">
                  <c:v>509.55</c:v>
                </c:pt>
                <c:pt idx="1888">
                  <c:v>509.54</c:v>
                </c:pt>
                <c:pt idx="1889">
                  <c:v>509.53</c:v>
                </c:pt>
                <c:pt idx="1890">
                  <c:v>509.53</c:v>
                </c:pt>
                <c:pt idx="1891">
                  <c:v>509.52</c:v>
                </c:pt>
                <c:pt idx="1892">
                  <c:v>509.52</c:v>
                </c:pt>
                <c:pt idx="1893">
                  <c:v>509.51</c:v>
                </c:pt>
                <c:pt idx="1894">
                  <c:v>509.51</c:v>
                </c:pt>
                <c:pt idx="1895">
                  <c:v>509.5</c:v>
                </c:pt>
                <c:pt idx="1896">
                  <c:v>509.49</c:v>
                </c:pt>
                <c:pt idx="1897">
                  <c:v>509.49</c:v>
                </c:pt>
                <c:pt idx="1898">
                  <c:v>509.48</c:v>
                </c:pt>
                <c:pt idx="1899">
                  <c:v>509.48</c:v>
                </c:pt>
                <c:pt idx="1900">
                  <c:v>509.47</c:v>
                </c:pt>
                <c:pt idx="1901">
                  <c:v>509.47</c:v>
                </c:pt>
                <c:pt idx="1902">
                  <c:v>509.46</c:v>
                </c:pt>
                <c:pt idx="1903">
                  <c:v>509.46</c:v>
                </c:pt>
                <c:pt idx="1904">
                  <c:v>509.45</c:v>
                </c:pt>
                <c:pt idx="1905">
                  <c:v>509.45</c:v>
                </c:pt>
                <c:pt idx="1906">
                  <c:v>509.44</c:v>
                </c:pt>
                <c:pt idx="1907">
                  <c:v>509.44</c:v>
                </c:pt>
                <c:pt idx="1908">
                  <c:v>509.43</c:v>
                </c:pt>
                <c:pt idx="1909">
                  <c:v>509.42</c:v>
                </c:pt>
                <c:pt idx="1910">
                  <c:v>509.42</c:v>
                </c:pt>
                <c:pt idx="1911">
                  <c:v>509.41</c:v>
                </c:pt>
                <c:pt idx="1912">
                  <c:v>509.41</c:v>
                </c:pt>
                <c:pt idx="1913">
                  <c:v>509.4</c:v>
                </c:pt>
                <c:pt idx="1914">
                  <c:v>509.4</c:v>
                </c:pt>
                <c:pt idx="1915">
                  <c:v>509.39</c:v>
                </c:pt>
                <c:pt idx="1916">
                  <c:v>509.39</c:v>
                </c:pt>
                <c:pt idx="1917">
                  <c:v>509.38</c:v>
                </c:pt>
                <c:pt idx="1918">
                  <c:v>509.38</c:v>
                </c:pt>
                <c:pt idx="1919">
                  <c:v>509.37</c:v>
                </c:pt>
                <c:pt idx="1920">
                  <c:v>509.37</c:v>
                </c:pt>
                <c:pt idx="1921">
                  <c:v>509.36</c:v>
                </c:pt>
                <c:pt idx="1922">
                  <c:v>509.36</c:v>
                </c:pt>
                <c:pt idx="1923">
                  <c:v>509.36</c:v>
                </c:pt>
                <c:pt idx="1924">
                  <c:v>509.35</c:v>
                </c:pt>
                <c:pt idx="1925">
                  <c:v>509.35</c:v>
                </c:pt>
                <c:pt idx="1926">
                  <c:v>509.34</c:v>
                </c:pt>
                <c:pt idx="1927">
                  <c:v>509.34</c:v>
                </c:pt>
                <c:pt idx="1928">
                  <c:v>509.33</c:v>
                </c:pt>
                <c:pt idx="1929">
                  <c:v>509.33</c:v>
                </c:pt>
                <c:pt idx="1930">
                  <c:v>509.32</c:v>
                </c:pt>
                <c:pt idx="1931">
                  <c:v>509.32</c:v>
                </c:pt>
                <c:pt idx="1932">
                  <c:v>509.31</c:v>
                </c:pt>
                <c:pt idx="1933">
                  <c:v>509.31</c:v>
                </c:pt>
                <c:pt idx="1934">
                  <c:v>509.3</c:v>
                </c:pt>
                <c:pt idx="1935">
                  <c:v>509.3</c:v>
                </c:pt>
                <c:pt idx="1936">
                  <c:v>509.29</c:v>
                </c:pt>
                <c:pt idx="1937">
                  <c:v>509.29</c:v>
                </c:pt>
                <c:pt idx="1938">
                  <c:v>509.28</c:v>
                </c:pt>
                <c:pt idx="1939">
                  <c:v>509.28</c:v>
                </c:pt>
                <c:pt idx="1940">
                  <c:v>509.27</c:v>
                </c:pt>
                <c:pt idx="1941">
                  <c:v>509.27</c:v>
                </c:pt>
                <c:pt idx="1942">
                  <c:v>509.27</c:v>
                </c:pt>
                <c:pt idx="1943">
                  <c:v>509.26</c:v>
                </c:pt>
                <c:pt idx="1944">
                  <c:v>509.26</c:v>
                </c:pt>
                <c:pt idx="1945">
                  <c:v>509.25</c:v>
                </c:pt>
                <c:pt idx="1946">
                  <c:v>509.25</c:v>
                </c:pt>
                <c:pt idx="1947">
                  <c:v>509.24</c:v>
                </c:pt>
                <c:pt idx="1948">
                  <c:v>509.24</c:v>
                </c:pt>
                <c:pt idx="1949">
                  <c:v>509.23</c:v>
                </c:pt>
                <c:pt idx="1950">
                  <c:v>509.23</c:v>
                </c:pt>
                <c:pt idx="1951">
                  <c:v>509.22</c:v>
                </c:pt>
                <c:pt idx="1952">
                  <c:v>509.22</c:v>
                </c:pt>
                <c:pt idx="1953">
                  <c:v>509.21</c:v>
                </c:pt>
                <c:pt idx="1954">
                  <c:v>509.21</c:v>
                </c:pt>
                <c:pt idx="1955">
                  <c:v>509.2</c:v>
                </c:pt>
                <c:pt idx="1956">
                  <c:v>509.2</c:v>
                </c:pt>
                <c:pt idx="1957">
                  <c:v>509.19</c:v>
                </c:pt>
                <c:pt idx="1958">
                  <c:v>509.19</c:v>
                </c:pt>
                <c:pt idx="1959">
                  <c:v>509.18</c:v>
                </c:pt>
                <c:pt idx="1960">
                  <c:v>509.18</c:v>
                </c:pt>
                <c:pt idx="1961">
                  <c:v>509.17</c:v>
                </c:pt>
                <c:pt idx="1962">
                  <c:v>509.17</c:v>
                </c:pt>
                <c:pt idx="1963">
                  <c:v>509.15</c:v>
                </c:pt>
                <c:pt idx="1964">
                  <c:v>509.14</c:v>
                </c:pt>
                <c:pt idx="1965">
                  <c:v>509.13</c:v>
                </c:pt>
                <c:pt idx="1966">
                  <c:v>509.13</c:v>
                </c:pt>
                <c:pt idx="1967">
                  <c:v>509.12</c:v>
                </c:pt>
                <c:pt idx="1968">
                  <c:v>509.12</c:v>
                </c:pt>
                <c:pt idx="1969">
                  <c:v>509.11</c:v>
                </c:pt>
                <c:pt idx="1970">
                  <c:v>509.11</c:v>
                </c:pt>
                <c:pt idx="1971">
                  <c:v>509.1</c:v>
                </c:pt>
                <c:pt idx="1972">
                  <c:v>509.09</c:v>
                </c:pt>
                <c:pt idx="1973">
                  <c:v>509.09</c:v>
                </c:pt>
                <c:pt idx="1974">
                  <c:v>509.08</c:v>
                </c:pt>
                <c:pt idx="1975">
                  <c:v>509.08</c:v>
                </c:pt>
                <c:pt idx="1976">
                  <c:v>509.07</c:v>
                </c:pt>
                <c:pt idx="1977">
                  <c:v>509.07</c:v>
                </c:pt>
                <c:pt idx="1978">
                  <c:v>509.06</c:v>
                </c:pt>
                <c:pt idx="1979">
                  <c:v>509.06</c:v>
                </c:pt>
                <c:pt idx="1980">
                  <c:v>509.05</c:v>
                </c:pt>
                <c:pt idx="1981">
                  <c:v>509.05</c:v>
                </c:pt>
                <c:pt idx="1982">
                  <c:v>509.04</c:v>
                </c:pt>
                <c:pt idx="1983">
                  <c:v>509.04</c:v>
                </c:pt>
                <c:pt idx="1984">
                  <c:v>509.03</c:v>
                </c:pt>
                <c:pt idx="1985">
                  <c:v>509.03</c:v>
                </c:pt>
                <c:pt idx="1986">
                  <c:v>509.02</c:v>
                </c:pt>
                <c:pt idx="1987">
                  <c:v>509.02</c:v>
                </c:pt>
                <c:pt idx="1988">
                  <c:v>509.01</c:v>
                </c:pt>
                <c:pt idx="1989">
                  <c:v>509.01</c:v>
                </c:pt>
                <c:pt idx="1990">
                  <c:v>509</c:v>
                </c:pt>
                <c:pt idx="1991">
                  <c:v>509</c:v>
                </c:pt>
                <c:pt idx="1992">
                  <c:v>508.99</c:v>
                </c:pt>
                <c:pt idx="1993">
                  <c:v>508.98</c:v>
                </c:pt>
                <c:pt idx="1994">
                  <c:v>508.98</c:v>
                </c:pt>
                <c:pt idx="1995">
                  <c:v>508.97</c:v>
                </c:pt>
                <c:pt idx="1996">
                  <c:v>508.97</c:v>
                </c:pt>
                <c:pt idx="1997">
                  <c:v>508.96</c:v>
                </c:pt>
                <c:pt idx="1998">
                  <c:v>508.96</c:v>
                </c:pt>
                <c:pt idx="1999">
                  <c:v>508.95</c:v>
                </c:pt>
                <c:pt idx="2000">
                  <c:v>508.95</c:v>
                </c:pt>
                <c:pt idx="2001">
                  <c:v>508.94</c:v>
                </c:pt>
                <c:pt idx="2002">
                  <c:v>508.94</c:v>
                </c:pt>
                <c:pt idx="2003">
                  <c:v>508.93</c:v>
                </c:pt>
                <c:pt idx="2004">
                  <c:v>508.93</c:v>
                </c:pt>
                <c:pt idx="2005">
                  <c:v>508.93</c:v>
                </c:pt>
                <c:pt idx="2006">
                  <c:v>508.92</c:v>
                </c:pt>
                <c:pt idx="2007">
                  <c:v>508.92</c:v>
                </c:pt>
                <c:pt idx="2008">
                  <c:v>508.91</c:v>
                </c:pt>
                <c:pt idx="2009">
                  <c:v>508.91</c:v>
                </c:pt>
                <c:pt idx="2010">
                  <c:v>508.9</c:v>
                </c:pt>
                <c:pt idx="2011">
                  <c:v>508.9</c:v>
                </c:pt>
                <c:pt idx="2012">
                  <c:v>508.89</c:v>
                </c:pt>
                <c:pt idx="2013">
                  <c:v>508.89</c:v>
                </c:pt>
                <c:pt idx="2014">
                  <c:v>508.88</c:v>
                </c:pt>
                <c:pt idx="2015">
                  <c:v>508.88</c:v>
                </c:pt>
                <c:pt idx="2016">
                  <c:v>508.87</c:v>
                </c:pt>
                <c:pt idx="2017">
                  <c:v>508.87</c:v>
                </c:pt>
                <c:pt idx="2018">
                  <c:v>508.86</c:v>
                </c:pt>
                <c:pt idx="2019">
                  <c:v>508.86</c:v>
                </c:pt>
                <c:pt idx="2020">
                  <c:v>508.85</c:v>
                </c:pt>
                <c:pt idx="2021">
                  <c:v>508.85</c:v>
                </c:pt>
                <c:pt idx="2022">
                  <c:v>508.84</c:v>
                </c:pt>
                <c:pt idx="2023">
                  <c:v>508.84</c:v>
                </c:pt>
                <c:pt idx="2024">
                  <c:v>508.84</c:v>
                </c:pt>
                <c:pt idx="2025">
                  <c:v>508.83</c:v>
                </c:pt>
                <c:pt idx="2026">
                  <c:v>508.83</c:v>
                </c:pt>
                <c:pt idx="2027">
                  <c:v>508.82</c:v>
                </c:pt>
                <c:pt idx="2028">
                  <c:v>508.82</c:v>
                </c:pt>
                <c:pt idx="2029">
                  <c:v>508.81</c:v>
                </c:pt>
                <c:pt idx="2030">
                  <c:v>508.81</c:v>
                </c:pt>
                <c:pt idx="2031">
                  <c:v>508.8</c:v>
                </c:pt>
                <c:pt idx="2032">
                  <c:v>508.8</c:v>
                </c:pt>
                <c:pt idx="2033">
                  <c:v>508.8</c:v>
                </c:pt>
                <c:pt idx="2034">
                  <c:v>508.79</c:v>
                </c:pt>
                <c:pt idx="2035">
                  <c:v>508.79</c:v>
                </c:pt>
                <c:pt idx="2036">
                  <c:v>508.78</c:v>
                </c:pt>
                <c:pt idx="2037">
                  <c:v>508.78</c:v>
                </c:pt>
                <c:pt idx="2038">
                  <c:v>508.77</c:v>
                </c:pt>
                <c:pt idx="2039">
                  <c:v>508.77</c:v>
                </c:pt>
                <c:pt idx="2040">
                  <c:v>508.77</c:v>
                </c:pt>
                <c:pt idx="2041">
                  <c:v>508.76</c:v>
                </c:pt>
                <c:pt idx="2042">
                  <c:v>508.76</c:v>
                </c:pt>
                <c:pt idx="2043">
                  <c:v>508.75</c:v>
                </c:pt>
                <c:pt idx="2044">
                  <c:v>508.75</c:v>
                </c:pt>
                <c:pt idx="2045">
                  <c:v>508.75</c:v>
                </c:pt>
                <c:pt idx="2046">
                  <c:v>508.74</c:v>
                </c:pt>
                <c:pt idx="2047">
                  <c:v>508.74</c:v>
                </c:pt>
                <c:pt idx="2048">
                  <c:v>508.73</c:v>
                </c:pt>
                <c:pt idx="2049">
                  <c:v>508.73</c:v>
                </c:pt>
                <c:pt idx="2050">
                  <c:v>508.73</c:v>
                </c:pt>
                <c:pt idx="2051">
                  <c:v>508.72</c:v>
                </c:pt>
                <c:pt idx="2052">
                  <c:v>508.72</c:v>
                </c:pt>
                <c:pt idx="2053">
                  <c:v>508.71</c:v>
                </c:pt>
                <c:pt idx="2054">
                  <c:v>508.71</c:v>
                </c:pt>
                <c:pt idx="2055">
                  <c:v>508.71</c:v>
                </c:pt>
                <c:pt idx="2056">
                  <c:v>508.7</c:v>
                </c:pt>
                <c:pt idx="2057">
                  <c:v>508.7</c:v>
                </c:pt>
                <c:pt idx="2058">
                  <c:v>508.7</c:v>
                </c:pt>
                <c:pt idx="2059">
                  <c:v>508.69</c:v>
                </c:pt>
                <c:pt idx="2060">
                  <c:v>508.69</c:v>
                </c:pt>
                <c:pt idx="2061">
                  <c:v>508.68</c:v>
                </c:pt>
                <c:pt idx="2062">
                  <c:v>508.68</c:v>
                </c:pt>
                <c:pt idx="2063">
                  <c:v>508.68</c:v>
                </c:pt>
                <c:pt idx="2064">
                  <c:v>508.67</c:v>
                </c:pt>
                <c:pt idx="2065">
                  <c:v>508.67</c:v>
                </c:pt>
                <c:pt idx="2066">
                  <c:v>508.67</c:v>
                </c:pt>
                <c:pt idx="2067">
                  <c:v>508.66</c:v>
                </c:pt>
                <c:pt idx="2068">
                  <c:v>508.66</c:v>
                </c:pt>
                <c:pt idx="2069">
                  <c:v>508.66</c:v>
                </c:pt>
                <c:pt idx="2070">
                  <c:v>508.65</c:v>
                </c:pt>
                <c:pt idx="2071">
                  <c:v>508.65</c:v>
                </c:pt>
                <c:pt idx="2072">
                  <c:v>508.64</c:v>
                </c:pt>
                <c:pt idx="2073">
                  <c:v>508.64</c:v>
                </c:pt>
                <c:pt idx="2074">
                  <c:v>508.64</c:v>
                </c:pt>
                <c:pt idx="2075">
                  <c:v>508.63</c:v>
                </c:pt>
                <c:pt idx="2076">
                  <c:v>508.63</c:v>
                </c:pt>
                <c:pt idx="2077">
                  <c:v>508.63</c:v>
                </c:pt>
                <c:pt idx="2078">
                  <c:v>508.62</c:v>
                </c:pt>
                <c:pt idx="2079">
                  <c:v>508.62</c:v>
                </c:pt>
                <c:pt idx="2080">
                  <c:v>508.61</c:v>
                </c:pt>
                <c:pt idx="2081">
                  <c:v>508.61</c:v>
                </c:pt>
                <c:pt idx="2082">
                  <c:v>508.61</c:v>
                </c:pt>
                <c:pt idx="2083">
                  <c:v>508.6</c:v>
                </c:pt>
                <c:pt idx="2084">
                  <c:v>508.6</c:v>
                </c:pt>
                <c:pt idx="2085">
                  <c:v>508.6</c:v>
                </c:pt>
                <c:pt idx="2086">
                  <c:v>508.59</c:v>
                </c:pt>
                <c:pt idx="2087">
                  <c:v>508.59</c:v>
                </c:pt>
                <c:pt idx="2088">
                  <c:v>508.58</c:v>
                </c:pt>
                <c:pt idx="2089">
                  <c:v>508.58</c:v>
                </c:pt>
                <c:pt idx="2090">
                  <c:v>508.58</c:v>
                </c:pt>
                <c:pt idx="2091">
                  <c:v>508.57</c:v>
                </c:pt>
                <c:pt idx="2092">
                  <c:v>508.57</c:v>
                </c:pt>
                <c:pt idx="2093">
                  <c:v>508.57</c:v>
                </c:pt>
                <c:pt idx="2094">
                  <c:v>508.56</c:v>
                </c:pt>
                <c:pt idx="2095">
                  <c:v>508.56</c:v>
                </c:pt>
                <c:pt idx="2096">
                  <c:v>508.56</c:v>
                </c:pt>
                <c:pt idx="2097">
                  <c:v>508.55</c:v>
                </c:pt>
                <c:pt idx="2098">
                  <c:v>508.55</c:v>
                </c:pt>
                <c:pt idx="2099">
                  <c:v>508.55</c:v>
                </c:pt>
                <c:pt idx="2100">
                  <c:v>508.54</c:v>
                </c:pt>
                <c:pt idx="2101">
                  <c:v>508.54</c:v>
                </c:pt>
                <c:pt idx="2102">
                  <c:v>508.54</c:v>
                </c:pt>
                <c:pt idx="2103">
                  <c:v>508.53</c:v>
                </c:pt>
                <c:pt idx="2104">
                  <c:v>508.53</c:v>
                </c:pt>
                <c:pt idx="2105">
                  <c:v>508.53</c:v>
                </c:pt>
                <c:pt idx="2106">
                  <c:v>508.52</c:v>
                </c:pt>
                <c:pt idx="2107">
                  <c:v>508.52</c:v>
                </c:pt>
                <c:pt idx="2108">
                  <c:v>508.52</c:v>
                </c:pt>
                <c:pt idx="2109">
                  <c:v>508.52</c:v>
                </c:pt>
                <c:pt idx="2110">
                  <c:v>508.52</c:v>
                </c:pt>
                <c:pt idx="2111">
                  <c:v>508.52</c:v>
                </c:pt>
                <c:pt idx="2112">
                  <c:v>508.52</c:v>
                </c:pt>
                <c:pt idx="2113">
                  <c:v>508.51</c:v>
                </c:pt>
                <c:pt idx="2114">
                  <c:v>508.51</c:v>
                </c:pt>
                <c:pt idx="2115">
                  <c:v>508.5</c:v>
                </c:pt>
                <c:pt idx="2116">
                  <c:v>508.5</c:v>
                </c:pt>
                <c:pt idx="2117">
                  <c:v>508.5</c:v>
                </c:pt>
                <c:pt idx="2118">
                  <c:v>508.49</c:v>
                </c:pt>
                <c:pt idx="2119">
                  <c:v>508.49</c:v>
                </c:pt>
                <c:pt idx="2120">
                  <c:v>508.49</c:v>
                </c:pt>
                <c:pt idx="2121">
                  <c:v>508.48</c:v>
                </c:pt>
                <c:pt idx="2122">
                  <c:v>508.48</c:v>
                </c:pt>
                <c:pt idx="2123">
                  <c:v>508.47</c:v>
                </c:pt>
                <c:pt idx="2124">
                  <c:v>508.47</c:v>
                </c:pt>
                <c:pt idx="2125">
                  <c:v>508.47</c:v>
                </c:pt>
                <c:pt idx="2126">
                  <c:v>508.46</c:v>
                </c:pt>
                <c:pt idx="2127">
                  <c:v>508.46</c:v>
                </c:pt>
                <c:pt idx="2128">
                  <c:v>508.46</c:v>
                </c:pt>
                <c:pt idx="2129">
                  <c:v>508.45</c:v>
                </c:pt>
                <c:pt idx="2130">
                  <c:v>508.45</c:v>
                </c:pt>
                <c:pt idx="2131">
                  <c:v>508.44</c:v>
                </c:pt>
                <c:pt idx="2132">
                  <c:v>508.44</c:v>
                </c:pt>
                <c:pt idx="2133">
                  <c:v>508.44</c:v>
                </c:pt>
                <c:pt idx="2134">
                  <c:v>508.43</c:v>
                </c:pt>
                <c:pt idx="2135">
                  <c:v>508.43</c:v>
                </c:pt>
                <c:pt idx="2136">
                  <c:v>508.43</c:v>
                </c:pt>
                <c:pt idx="2137">
                  <c:v>508.42</c:v>
                </c:pt>
                <c:pt idx="2138">
                  <c:v>508.42</c:v>
                </c:pt>
                <c:pt idx="2139">
                  <c:v>508.42</c:v>
                </c:pt>
                <c:pt idx="2140">
                  <c:v>508.41</c:v>
                </c:pt>
                <c:pt idx="2141">
                  <c:v>508.41</c:v>
                </c:pt>
                <c:pt idx="2142">
                  <c:v>508.41</c:v>
                </c:pt>
                <c:pt idx="2143">
                  <c:v>508.4</c:v>
                </c:pt>
                <c:pt idx="2144">
                  <c:v>508.4</c:v>
                </c:pt>
                <c:pt idx="2145">
                  <c:v>508.4</c:v>
                </c:pt>
                <c:pt idx="2146">
                  <c:v>508.39</c:v>
                </c:pt>
                <c:pt idx="2147">
                  <c:v>508.39</c:v>
                </c:pt>
                <c:pt idx="2148">
                  <c:v>508.39</c:v>
                </c:pt>
                <c:pt idx="2149">
                  <c:v>508.39</c:v>
                </c:pt>
                <c:pt idx="2150">
                  <c:v>508.38</c:v>
                </c:pt>
                <c:pt idx="2151">
                  <c:v>508.38</c:v>
                </c:pt>
                <c:pt idx="2152">
                  <c:v>508.38</c:v>
                </c:pt>
                <c:pt idx="2153">
                  <c:v>508.37</c:v>
                </c:pt>
                <c:pt idx="2154">
                  <c:v>508.37</c:v>
                </c:pt>
                <c:pt idx="2155">
                  <c:v>508.37</c:v>
                </c:pt>
                <c:pt idx="2156">
                  <c:v>508.36</c:v>
                </c:pt>
                <c:pt idx="2157">
                  <c:v>508.36</c:v>
                </c:pt>
                <c:pt idx="2158">
                  <c:v>508.36</c:v>
                </c:pt>
                <c:pt idx="2159">
                  <c:v>508.36</c:v>
                </c:pt>
                <c:pt idx="2160">
                  <c:v>508.35</c:v>
                </c:pt>
                <c:pt idx="2161">
                  <c:v>508.35</c:v>
                </c:pt>
                <c:pt idx="2162">
                  <c:v>508.35</c:v>
                </c:pt>
                <c:pt idx="2163">
                  <c:v>508.35</c:v>
                </c:pt>
                <c:pt idx="2164">
                  <c:v>508.34</c:v>
                </c:pt>
                <c:pt idx="2165">
                  <c:v>508.34</c:v>
                </c:pt>
                <c:pt idx="2166">
                  <c:v>508.34</c:v>
                </c:pt>
                <c:pt idx="2167">
                  <c:v>508.34</c:v>
                </c:pt>
                <c:pt idx="2168">
                  <c:v>508.33</c:v>
                </c:pt>
                <c:pt idx="2169">
                  <c:v>508.33</c:v>
                </c:pt>
                <c:pt idx="2170">
                  <c:v>508.33</c:v>
                </c:pt>
                <c:pt idx="2171">
                  <c:v>508.32</c:v>
                </c:pt>
                <c:pt idx="2172">
                  <c:v>508.32</c:v>
                </c:pt>
                <c:pt idx="2173">
                  <c:v>508.32</c:v>
                </c:pt>
                <c:pt idx="2174">
                  <c:v>508.32</c:v>
                </c:pt>
                <c:pt idx="2175">
                  <c:v>508.31</c:v>
                </c:pt>
                <c:pt idx="2176">
                  <c:v>508.31</c:v>
                </c:pt>
                <c:pt idx="2177">
                  <c:v>508.31</c:v>
                </c:pt>
                <c:pt idx="2178">
                  <c:v>508.31</c:v>
                </c:pt>
                <c:pt idx="2179">
                  <c:v>508.3</c:v>
                </c:pt>
                <c:pt idx="2180">
                  <c:v>508.3</c:v>
                </c:pt>
                <c:pt idx="2181">
                  <c:v>508.3</c:v>
                </c:pt>
                <c:pt idx="2182">
                  <c:v>508.3</c:v>
                </c:pt>
                <c:pt idx="2183">
                  <c:v>508.29</c:v>
                </c:pt>
                <c:pt idx="2184">
                  <c:v>508.29</c:v>
                </c:pt>
                <c:pt idx="2185">
                  <c:v>508.29</c:v>
                </c:pt>
                <c:pt idx="2186">
                  <c:v>508.29</c:v>
                </c:pt>
                <c:pt idx="2187">
                  <c:v>508.28</c:v>
                </c:pt>
                <c:pt idx="2188">
                  <c:v>508.28</c:v>
                </c:pt>
                <c:pt idx="2189">
                  <c:v>508.28</c:v>
                </c:pt>
                <c:pt idx="2190">
                  <c:v>508.28</c:v>
                </c:pt>
                <c:pt idx="2191">
                  <c:v>508.28</c:v>
                </c:pt>
                <c:pt idx="2192">
                  <c:v>508.27</c:v>
                </c:pt>
                <c:pt idx="2193">
                  <c:v>508.27</c:v>
                </c:pt>
                <c:pt idx="2194">
                  <c:v>508.27</c:v>
                </c:pt>
                <c:pt idx="2195">
                  <c:v>508.27</c:v>
                </c:pt>
                <c:pt idx="2196">
                  <c:v>508.27</c:v>
                </c:pt>
                <c:pt idx="2197">
                  <c:v>508.26</c:v>
                </c:pt>
                <c:pt idx="2198">
                  <c:v>508.26</c:v>
                </c:pt>
                <c:pt idx="2199">
                  <c:v>508.26</c:v>
                </c:pt>
                <c:pt idx="2200">
                  <c:v>508.26</c:v>
                </c:pt>
                <c:pt idx="2201">
                  <c:v>508.26</c:v>
                </c:pt>
                <c:pt idx="2202">
                  <c:v>508.26</c:v>
                </c:pt>
                <c:pt idx="2203">
                  <c:v>508.26</c:v>
                </c:pt>
                <c:pt idx="2204">
                  <c:v>508.26</c:v>
                </c:pt>
                <c:pt idx="2205">
                  <c:v>508.26</c:v>
                </c:pt>
                <c:pt idx="2206">
                  <c:v>508.25</c:v>
                </c:pt>
                <c:pt idx="2207">
                  <c:v>508.25</c:v>
                </c:pt>
                <c:pt idx="2208">
                  <c:v>508.25</c:v>
                </c:pt>
                <c:pt idx="2209">
                  <c:v>508.25</c:v>
                </c:pt>
                <c:pt idx="2210">
                  <c:v>508.25</c:v>
                </c:pt>
                <c:pt idx="2211">
                  <c:v>508.25</c:v>
                </c:pt>
                <c:pt idx="2212">
                  <c:v>508.25</c:v>
                </c:pt>
                <c:pt idx="2213">
                  <c:v>508.24</c:v>
                </c:pt>
                <c:pt idx="2214">
                  <c:v>508.24</c:v>
                </c:pt>
                <c:pt idx="2215">
                  <c:v>508.24</c:v>
                </c:pt>
                <c:pt idx="2216">
                  <c:v>508.24</c:v>
                </c:pt>
                <c:pt idx="2217">
                  <c:v>508.24</c:v>
                </c:pt>
                <c:pt idx="2218">
                  <c:v>508.23</c:v>
                </c:pt>
                <c:pt idx="2219">
                  <c:v>508.23</c:v>
                </c:pt>
                <c:pt idx="2220">
                  <c:v>508.23</c:v>
                </c:pt>
                <c:pt idx="2221">
                  <c:v>508.23</c:v>
                </c:pt>
                <c:pt idx="2222">
                  <c:v>508.23</c:v>
                </c:pt>
                <c:pt idx="2223">
                  <c:v>508.22</c:v>
                </c:pt>
                <c:pt idx="2224">
                  <c:v>508.22</c:v>
                </c:pt>
                <c:pt idx="2225">
                  <c:v>508.22</c:v>
                </c:pt>
                <c:pt idx="2226">
                  <c:v>508.22</c:v>
                </c:pt>
                <c:pt idx="2227">
                  <c:v>508.21</c:v>
                </c:pt>
                <c:pt idx="2228">
                  <c:v>508.21</c:v>
                </c:pt>
                <c:pt idx="2229">
                  <c:v>508.21</c:v>
                </c:pt>
                <c:pt idx="2230">
                  <c:v>508.21</c:v>
                </c:pt>
                <c:pt idx="2231">
                  <c:v>508.2</c:v>
                </c:pt>
                <c:pt idx="2232">
                  <c:v>508.2</c:v>
                </c:pt>
                <c:pt idx="2233">
                  <c:v>508.2</c:v>
                </c:pt>
                <c:pt idx="2234">
                  <c:v>508.2</c:v>
                </c:pt>
                <c:pt idx="2235">
                  <c:v>508.19</c:v>
                </c:pt>
                <c:pt idx="2236">
                  <c:v>508.19</c:v>
                </c:pt>
                <c:pt idx="2237">
                  <c:v>508.19</c:v>
                </c:pt>
                <c:pt idx="2238">
                  <c:v>508.19</c:v>
                </c:pt>
                <c:pt idx="2239">
                  <c:v>508.19</c:v>
                </c:pt>
                <c:pt idx="2240">
                  <c:v>508.18</c:v>
                </c:pt>
                <c:pt idx="2241">
                  <c:v>508.18</c:v>
                </c:pt>
                <c:pt idx="2242">
                  <c:v>508.18</c:v>
                </c:pt>
                <c:pt idx="2243">
                  <c:v>508.18</c:v>
                </c:pt>
                <c:pt idx="2244">
                  <c:v>508.17</c:v>
                </c:pt>
                <c:pt idx="2245">
                  <c:v>508.17</c:v>
                </c:pt>
                <c:pt idx="2246">
                  <c:v>508.17</c:v>
                </c:pt>
                <c:pt idx="2247">
                  <c:v>508.17</c:v>
                </c:pt>
                <c:pt idx="2248">
                  <c:v>508.17</c:v>
                </c:pt>
                <c:pt idx="2249">
                  <c:v>508.16</c:v>
                </c:pt>
                <c:pt idx="2250">
                  <c:v>508.16</c:v>
                </c:pt>
                <c:pt idx="2251">
                  <c:v>508.16</c:v>
                </c:pt>
                <c:pt idx="2252">
                  <c:v>508.16</c:v>
                </c:pt>
                <c:pt idx="2253">
                  <c:v>508.16</c:v>
                </c:pt>
                <c:pt idx="2254">
                  <c:v>508.15</c:v>
                </c:pt>
                <c:pt idx="2255">
                  <c:v>508.15</c:v>
                </c:pt>
                <c:pt idx="2256">
                  <c:v>508.15</c:v>
                </c:pt>
                <c:pt idx="2257">
                  <c:v>508.15</c:v>
                </c:pt>
                <c:pt idx="2258">
                  <c:v>508.14</c:v>
                </c:pt>
                <c:pt idx="2259">
                  <c:v>508.14</c:v>
                </c:pt>
                <c:pt idx="2260">
                  <c:v>508.14</c:v>
                </c:pt>
                <c:pt idx="2261">
                  <c:v>508.14</c:v>
                </c:pt>
                <c:pt idx="2262">
                  <c:v>508.14</c:v>
                </c:pt>
                <c:pt idx="2263">
                  <c:v>508.13</c:v>
                </c:pt>
                <c:pt idx="2264">
                  <c:v>508.13</c:v>
                </c:pt>
                <c:pt idx="2265">
                  <c:v>508.13</c:v>
                </c:pt>
                <c:pt idx="2266">
                  <c:v>508.13</c:v>
                </c:pt>
                <c:pt idx="2267">
                  <c:v>508.12</c:v>
                </c:pt>
                <c:pt idx="2268">
                  <c:v>508.12</c:v>
                </c:pt>
                <c:pt idx="2269">
                  <c:v>508.12</c:v>
                </c:pt>
                <c:pt idx="2270">
                  <c:v>508.12</c:v>
                </c:pt>
                <c:pt idx="2271">
                  <c:v>508.12</c:v>
                </c:pt>
                <c:pt idx="2272">
                  <c:v>508.11</c:v>
                </c:pt>
                <c:pt idx="2273">
                  <c:v>508.11</c:v>
                </c:pt>
                <c:pt idx="2274">
                  <c:v>508.11</c:v>
                </c:pt>
                <c:pt idx="2275">
                  <c:v>508.11</c:v>
                </c:pt>
                <c:pt idx="2276">
                  <c:v>508.11</c:v>
                </c:pt>
                <c:pt idx="2277">
                  <c:v>508.11</c:v>
                </c:pt>
                <c:pt idx="2278">
                  <c:v>508.1</c:v>
                </c:pt>
                <c:pt idx="2279">
                  <c:v>508.1</c:v>
                </c:pt>
                <c:pt idx="2280">
                  <c:v>508.1</c:v>
                </c:pt>
                <c:pt idx="2281">
                  <c:v>508.1</c:v>
                </c:pt>
                <c:pt idx="2282">
                  <c:v>508.1</c:v>
                </c:pt>
                <c:pt idx="2283">
                  <c:v>508.1</c:v>
                </c:pt>
                <c:pt idx="2284">
                  <c:v>508.1</c:v>
                </c:pt>
                <c:pt idx="2285">
                  <c:v>508.09</c:v>
                </c:pt>
                <c:pt idx="2286">
                  <c:v>508.09</c:v>
                </c:pt>
                <c:pt idx="2287">
                  <c:v>508.09</c:v>
                </c:pt>
                <c:pt idx="2288">
                  <c:v>508.09</c:v>
                </c:pt>
                <c:pt idx="2289">
                  <c:v>508.09</c:v>
                </c:pt>
                <c:pt idx="2290">
                  <c:v>508.08</c:v>
                </c:pt>
                <c:pt idx="2291">
                  <c:v>508.08</c:v>
                </c:pt>
                <c:pt idx="2292">
                  <c:v>508.08</c:v>
                </c:pt>
                <c:pt idx="2293">
                  <c:v>508.08</c:v>
                </c:pt>
                <c:pt idx="2294">
                  <c:v>508.07</c:v>
                </c:pt>
                <c:pt idx="2295">
                  <c:v>508.07</c:v>
                </c:pt>
                <c:pt idx="2296">
                  <c:v>508.07</c:v>
                </c:pt>
                <c:pt idx="2297">
                  <c:v>508.07</c:v>
                </c:pt>
                <c:pt idx="2298">
                  <c:v>508.06</c:v>
                </c:pt>
                <c:pt idx="2299">
                  <c:v>508.06</c:v>
                </c:pt>
                <c:pt idx="2300">
                  <c:v>508.06</c:v>
                </c:pt>
                <c:pt idx="2301">
                  <c:v>508.06</c:v>
                </c:pt>
                <c:pt idx="2302">
                  <c:v>508.05</c:v>
                </c:pt>
                <c:pt idx="2303">
                  <c:v>508.05</c:v>
                </c:pt>
                <c:pt idx="2304">
                  <c:v>508.05</c:v>
                </c:pt>
                <c:pt idx="2305">
                  <c:v>508.05</c:v>
                </c:pt>
                <c:pt idx="2306">
                  <c:v>508.04</c:v>
                </c:pt>
                <c:pt idx="2307">
                  <c:v>508.04</c:v>
                </c:pt>
                <c:pt idx="2308">
                  <c:v>508.04</c:v>
                </c:pt>
                <c:pt idx="2309">
                  <c:v>508.04</c:v>
                </c:pt>
                <c:pt idx="2310">
                  <c:v>508.04</c:v>
                </c:pt>
                <c:pt idx="2311">
                  <c:v>508.03</c:v>
                </c:pt>
                <c:pt idx="2312">
                  <c:v>508.03</c:v>
                </c:pt>
                <c:pt idx="2313">
                  <c:v>508.03</c:v>
                </c:pt>
                <c:pt idx="2314">
                  <c:v>508.03</c:v>
                </c:pt>
                <c:pt idx="2315">
                  <c:v>508.03</c:v>
                </c:pt>
                <c:pt idx="2316">
                  <c:v>508.02</c:v>
                </c:pt>
                <c:pt idx="2317">
                  <c:v>508.02</c:v>
                </c:pt>
                <c:pt idx="2318">
                  <c:v>508.02</c:v>
                </c:pt>
                <c:pt idx="2319">
                  <c:v>508.02</c:v>
                </c:pt>
                <c:pt idx="2320">
                  <c:v>508.01</c:v>
                </c:pt>
                <c:pt idx="2321">
                  <c:v>508.01</c:v>
                </c:pt>
                <c:pt idx="2322">
                  <c:v>508.01</c:v>
                </c:pt>
                <c:pt idx="2323">
                  <c:v>508.01</c:v>
                </c:pt>
                <c:pt idx="2324">
                  <c:v>508.01</c:v>
                </c:pt>
                <c:pt idx="2325">
                  <c:v>508</c:v>
                </c:pt>
                <c:pt idx="2326">
                  <c:v>508</c:v>
                </c:pt>
                <c:pt idx="2327">
                  <c:v>508</c:v>
                </c:pt>
                <c:pt idx="2328">
                  <c:v>508</c:v>
                </c:pt>
                <c:pt idx="2329">
                  <c:v>508</c:v>
                </c:pt>
                <c:pt idx="2330">
                  <c:v>507.99</c:v>
                </c:pt>
                <c:pt idx="2331">
                  <c:v>507.99</c:v>
                </c:pt>
                <c:pt idx="2332">
                  <c:v>507.99</c:v>
                </c:pt>
                <c:pt idx="2333">
                  <c:v>507.99</c:v>
                </c:pt>
                <c:pt idx="2334">
                  <c:v>507.99</c:v>
                </c:pt>
                <c:pt idx="2335">
                  <c:v>507.99</c:v>
                </c:pt>
                <c:pt idx="2336">
                  <c:v>507.98</c:v>
                </c:pt>
                <c:pt idx="2337">
                  <c:v>507.98</c:v>
                </c:pt>
                <c:pt idx="2338">
                  <c:v>507.98</c:v>
                </c:pt>
                <c:pt idx="2339">
                  <c:v>507.98</c:v>
                </c:pt>
                <c:pt idx="2340">
                  <c:v>507.98</c:v>
                </c:pt>
                <c:pt idx="2341">
                  <c:v>507.97</c:v>
                </c:pt>
                <c:pt idx="2342">
                  <c:v>507.97</c:v>
                </c:pt>
                <c:pt idx="2343">
                  <c:v>507.97</c:v>
                </c:pt>
                <c:pt idx="2344">
                  <c:v>507.97</c:v>
                </c:pt>
                <c:pt idx="2345">
                  <c:v>507.97</c:v>
                </c:pt>
                <c:pt idx="2346">
                  <c:v>507.96</c:v>
                </c:pt>
                <c:pt idx="2347">
                  <c:v>507.96</c:v>
                </c:pt>
                <c:pt idx="2348">
                  <c:v>507.96</c:v>
                </c:pt>
                <c:pt idx="2349">
                  <c:v>507.96</c:v>
                </c:pt>
                <c:pt idx="2350">
                  <c:v>507.96</c:v>
                </c:pt>
                <c:pt idx="2351">
                  <c:v>507.95</c:v>
                </c:pt>
                <c:pt idx="2352">
                  <c:v>507.95</c:v>
                </c:pt>
                <c:pt idx="2353">
                  <c:v>507.95</c:v>
                </c:pt>
                <c:pt idx="2354">
                  <c:v>507.95</c:v>
                </c:pt>
                <c:pt idx="2355">
                  <c:v>507.95</c:v>
                </c:pt>
                <c:pt idx="2356">
                  <c:v>507.95</c:v>
                </c:pt>
                <c:pt idx="2357">
                  <c:v>507.94</c:v>
                </c:pt>
                <c:pt idx="2358">
                  <c:v>507.94</c:v>
                </c:pt>
                <c:pt idx="2359">
                  <c:v>507.94</c:v>
                </c:pt>
                <c:pt idx="2360">
                  <c:v>507.94</c:v>
                </c:pt>
                <c:pt idx="2361">
                  <c:v>507.94</c:v>
                </c:pt>
                <c:pt idx="2362">
                  <c:v>507.93</c:v>
                </c:pt>
                <c:pt idx="2363">
                  <c:v>507.93</c:v>
                </c:pt>
                <c:pt idx="2364">
                  <c:v>507.93</c:v>
                </c:pt>
                <c:pt idx="2365">
                  <c:v>507.93</c:v>
                </c:pt>
                <c:pt idx="2366">
                  <c:v>507.93</c:v>
                </c:pt>
                <c:pt idx="2367">
                  <c:v>507.93</c:v>
                </c:pt>
                <c:pt idx="2368">
                  <c:v>507.92</c:v>
                </c:pt>
                <c:pt idx="2369">
                  <c:v>507.92</c:v>
                </c:pt>
                <c:pt idx="2370">
                  <c:v>507.92</c:v>
                </c:pt>
                <c:pt idx="2371">
                  <c:v>507.92</c:v>
                </c:pt>
                <c:pt idx="2372">
                  <c:v>507.92</c:v>
                </c:pt>
                <c:pt idx="2373">
                  <c:v>507.92</c:v>
                </c:pt>
                <c:pt idx="2374">
                  <c:v>507.91</c:v>
                </c:pt>
                <c:pt idx="2375">
                  <c:v>507.91</c:v>
                </c:pt>
                <c:pt idx="2376">
                  <c:v>507.91</c:v>
                </c:pt>
                <c:pt idx="2377">
                  <c:v>507.91</c:v>
                </c:pt>
                <c:pt idx="2378">
                  <c:v>507.91</c:v>
                </c:pt>
                <c:pt idx="2379">
                  <c:v>507.9</c:v>
                </c:pt>
                <c:pt idx="2380">
                  <c:v>507.9</c:v>
                </c:pt>
                <c:pt idx="2381">
                  <c:v>507.9</c:v>
                </c:pt>
                <c:pt idx="2382">
                  <c:v>507.9</c:v>
                </c:pt>
                <c:pt idx="2383">
                  <c:v>507.9</c:v>
                </c:pt>
                <c:pt idx="2384">
                  <c:v>507.9</c:v>
                </c:pt>
                <c:pt idx="2385">
                  <c:v>507.89</c:v>
                </c:pt>
                <c:pt idx="2386">
                  <c:v>507.89</c:v>
                </c:pt>
                <c:pt idx="2387">
                  <c:v>507.89</c:v>
                </c:pt>
                <c:pt idx="2388">
                  <c:v>507.89</c:v>
                </c:pt>
                <c:pt idx="2389">
                  <c:v>507.89</c:v>
                </c:pt>
                <c:pt idx="2390">
                  <c:v>507.89</c:v>
                </c:pt>
                <c:pt idx="2391">
                  <c:v>507.88</c:v>
                </c:pt>
                <c:pt idx="2392">
                  <c:v>507.88</c:v>
                </c:pt>
                <c:pt idx="2393">
                  <c:v>507.88</c:v>
                </c:pt>
                <c:pt idx="2394">
                  <c:v>507.88</c:v>
                </c:pt>
                <c:pt idx="2395">
                  <c:v>507.88</c:v>
                </c:pt>
                <c:pt idx="2396">
                  <c:v>507.88</c:v>
                </c:pt>
                <c:pt idx="2397">
                  <c:v>507.88</c:v>
                </c:pt>
                <c:pt idx="2398">
                  <c:v>507.87</c:v>
                </c:pt>
                <c:pt idx="2399">
                  <c:v>507.87</c:v>
                </c:pt>
                <c:pt idx="2400">
                  <c:v>507.87</c:v>
                </c:pt>
                <c:pt idx="2401">
                  <c:v>507.87</c:v>
                </c:pt>
                <c:pt idx="2402">
                  <c:v>507.87</c:v>
                </c:pt>
                <c:pt idx="2403">
                  <c:v>507.87</c:v>
                </c:pt>
                <c:pt idx="2404">
                  <c:v>507.86</c:v>
                </c:pt>
                <c:pt idx="2405">
                  <c:v>507.86</c:v>
                </c:pt>
                <c:pt idx="2406">
                  <c:v>507.86</c:v>
                </c:pt>
                <c:pt idx="2407">
                  <c:v>507.86</c:v>
                </c:pt>
                <c:pt idx="2408">
                  <c:v>507.86</c:v>
                </c:pt>
                <c:pt idx="2409">
                  <c:v>507.86</c:v>
                </c:pt>
                <c:pt idx="2410">
                  <c:v>507.85</c:v>
                </c:pt>
                <c:pt idx="2411">
                  <c:v>507.85</c:v>
                </c:pt>
                <c:pt idx="2412">
                  <c:v>507.85</c:v>
                </c:pt>
                <c:pt idx="2413">
                  <c:v>507.85</c:v>
                </c:pt>
                <c:pt idx="2414">
                  <c:v>507.85</c:v>
                </c:pt>
                <c:pt idx="2415">
                  <c:v>507.85</c:v>
                </c:pt>
                <c:pt idx="2416">
                  <c:v>507.85</c:v>
                </c:pt>
                <c:pt idx="2417">
                  <c:v>507.84</c:v>
                </c:pt>
                <c:pt idx="2418">
                  <c:v>507.84</c:v>
                </c:pt>
                <c:pt idx="2419">
                  <c:v>507.84</c:v>
                </c:pt>
                <c:pt idx="2420">
                  <c:v>507.84</c:v>
                </c:pt>
                <c:pt idx="2421">
                  <c:v>507.84</c:v>
                </c:pt>
                <c:pt idx="2422">
                  <c:v>507.84</c:v>
                </c:pt>
                <c:pt idx="2423">
                  <c:v>507.83</c:v>
                </c:pt>
                <c:pt idx="2424">
                  <c:v>507.83</c:v>
                </c:pt>
                <c:pt idx="2425">
                  <c:v>507.83</c:v>
                </c:pt>
                <c:pt idx="2426">
                  <c:v>507.83</c:v>
                </c:pt>
                <c:pt idx="2427">
                  <c:v>507.83</c:v>
                </c:pt>
                <c:pt idx="2428">
                  <c:v>507.83</c:v>
                </c:pt>
                <c:pt idx="2429">
                  <c:v>507.83</c:v>
                </c:pt>
                <c:pt idx="2430">
                  <c:v>507.82</c:v>
                </c:pt>
                <c:pt idx="2431">
                  <c:v>507.82</c:v>
                </c:pt>
                <c:pt idx="2432">
                  <c:v>507.82</c:v>
                </c:pt>
                <c:pt idx="2433">
                  <c:v>507.82</c:v>
                </c:pt>
                <c:pt idx="2434">
                  <c:v>507.82</c:v>
                </c:pt>
                <c:pt idx="2435">
                  <c:v>507.82</c:v>
                </c:pt>
                <c:pt idx="2436">
                  <c:v>507.82</c:v>
                </c:pt>
                <c:pt idx="2437">
                  <c:v>507.81</c:v>
                </c:pt>
                <c:pt idx="2438">
                  <c:v>507.81</c:v>
                </c:pt>
                <c:pt idx="2439">
                  <c:v>507.81</c:v>
                </c:pt>
                <c:pt idx="2440">
                  <c:v>507.81</c:v>
                </c:pt>
                <c:pt idx="2441">
                  <c:v>507.81</c:v>
                </c:pt>
                <c:pt idx="2442">
                  <c:v>507.81</c:v>
                </c:pt>
                <c:pt idx="2443">
                  <c:v>507.81</c:v>
                </c:pt>
                <c:pt idx="2444">
                  <c:v>507.81</c:v>
                </c:pt>
                <c:pt idx="2445">
                  <c:v>507.8</c:v>
                </c:pt>
                <c:pt idx="2446">
                  <c:v>507.8</c:v>
                </c:pt>
                <c:pt idx="2447">
                  <c:v>507.8</c:v>
                </c:pt>
                <c:pt idx="2448">
                  <c:v>507.8</c:v>
                </c:pt>
                <c:pt idx="2449">
                  <c:v>507.8</c:v>
                </c:pt>
                <c:pt idx="2450">
                  <c:v>507.8</c:v>
                </c:pt>
                <c:pt idx="2451">
                  <c:v>507.8</c:v>
                </c:pt>
                <c:pt idx="2452">
                  <c:v>507.8</c:v>
                </c:pt>
                <c:pt idx="2453">
                  <c:v>507.79</c:v>
                </c:pt>
                <c:pt idx="2454">
                  <c:v>507.79</c:v>
                </c:pt>
                <c:pt idx="2455">
                  <c:v>507.79</c:v>
                </c:pt>
                <c:pt idx="2456">
                  <c:v>507.79</c:v>
                </c:pt>
                <c:pt idx="2457">
                  <c:v>507.79</c:v>
                </c:pt>
                <c:pt idx="2458">
                  <c:v>507.79</c:v>
                </c:pt>
                <c:pt idx="2459">
                  <c:v>507.79</c:v>
                </c:pt>
                <c:pt idx="2460">
                  <c:v>507.79</c:v>
                </c:pt>
                <c:pt idx="2461">
                  <c:v>507.79</c:v>
                </c:pt>
                <c:pt idx="2462">
                  <c:v>507.78</c:v>
                </c:pt>
                <c:pt idx="2463">
                  <c:v>507.78</c:v>
                </c:pt>
                <c:pt idx="2464">
                  <c:v>507.78</c:v>
                </c:pt>
                <c:pt idx="2465">
                  <c:v>507.78</c:v>
                </c:pt>
                <c:pt idx="2466">
                  <c:v>507.78</c:v>
                </c:pt>
                <c:pt idx="2467">
                  <c:v>507.78</c:v>
                </c:pt>
                <c:pt idx="2468">
                  <c:v>507.78</c:v>
                </c:pt>
                <c:pt idx="2469">
                  <c:v>507.78</c:v>
                </c:pt>
                <c:pt idx="2470">
                  <c:v>507.78</c:v>
                </c:pt>
                <c:pt idx="2471">
                  <c:v>507.77</c:v>
                </c:pt>
                <c:pt idx="2472">
                  <c:v>507.77</c:v>
                </c:pt>
                <c:pt idx="2473">
                  <c:v>507.77</c:v>
                </c:pt>
                <c:pt idx="2474">
                  <c:v>507.77</c:v>
                </c:pt>
                <c:pt idx="2475">
                  <c:v>507.77</c:v>
                </c:pt>
                <c:pt idx="2476">
                  <c:v>507.77</c:v>
                </c:pt>
                <c:pt idx="2477">
                  <c:v>507.77</c:v>
                </c:pt>
                <c:pt idx="2478">
                  <c:v>507.77</c:v>
                </c:pt>
                <c:pt idx="2479">
                  <c:v>507.77</c:v>
                </c:pt>
                <c:pt idx="2480">
                  <c:v>507.76</c:v>
                </c:pt>
                <c:pt idx="2481">
                  <c:v>507.76</c:v>
                </c:pt>
                <c:pt idx="2482">
                  <c:v>507.76</c:v>
                </c:pt>
                <c:pt idx="2483">
                  <c:v>507.76</c:v>
                </c:pt>
                <c:pt idx="2484">
                  <c:v>507.76</c:v>
                </c:pt>
                <c:pt idx="2485">
                  <c:v>507.76</c:v>
                </c:pt>
                <c:pt idx="2486">
                  <c:v>507.76</c:v>
                </c:pt>
                <c:pt idx="2487">
                  <c:v>507.76</c:v>
                </c:pt>
                <c:pt idx="2488">
                  <c:v>507.75</c:v>
                </c:pt>
                <c:pt idx="2489">
                  <c:v>507.75</c:v>
                </c:pt>
                <c:pt idx="2490">
                  <c:v>507.75</c:v>
                </c:pt>
                <c:pt idx="2491">
                  <c:v>507.75</c:v>
                </c:pt>
                <c:pt idx="2492">
                  <c:v>507.75</c:v>
                </c:pt>
                <c:pt idx="2493">
                  <c:v>507.75</c:v>
                </c:pt>
                <c:pt idx="2494">
                  <c:v>507.75</c:v>
                </c:pt>
                <c:pt idx="2495">
                  <c:v>507.75</c:v>
                </c:pt>
                <c:pt idx="2496">
                  <c:v>507.74</c:v>
                </c:pt>
                <c:pt idx="2497">
                  <c:v>507.74</c:v>
                </c:pt>
                <c:pt idx="2498">
                  <c:v>507.74</c:v>
                </c:pt>
                <c:pt idx="2499">
                  <c:v>507.74</c:v>
                </c:pt>
                <c:pt idx="2500">
                  <c:v>507.74</c:v>
                </c:pt>
                <c:pt idx="2501">
                  <c:v>507.74</c:v>
                </c:pt>
                <c:pt idx="2502">
                  <c:v>507.74</c:v>
                </c:pt>
                <c:pt idx="2503">
                  <c:v>507.74</c:v>
                </c:pt>
                <c:pt idx="2504">
                  <c:v>507.73</c:v>
                </c:pt>
                <c:pt idx="2505">
                  <c:v>507.73</c:v>
                </c:pt>
                <c:pt idx="2506">
                  <c:v>507.73</c:v>
                </c:pt>
                <c:pt idx="2507">
                  <c:v>507.73</c:v>
                </c:pt>
                <c:pt idx="2508">
                  <c:v>507.73</c:v>
                </c:pt>
                <c:pt idx="2509">
                  <c:v>507.73</c:v>
                </c:pt>
                <c:pt idx="2510">
                  <c:v>507.73</c:v>
                </c:pt>
                <c:pt idx="2511">
                  <c:v>507.73</c:v>
                </c:pt>
                <c:pt idx="2512">
                  <c:v>507.72</c:v>
                </c:pt>
                <c:pt idx="2513">
                  <c:v>507.72</c:v>
                </c:pt>
                <c:pt idx="2514">
                  <c:v>507.72</c:v>
                </c:pt>
                <c:pt idx="2515">
                  <c:v>507.72</c:v>
                </c:pt>
                <c:pt idx="2516">
                  <c:v>507.72</c:v>
                </c:pt>
                <c:pt idx="2517">
                  <c:v>507.72</c:v>
                </c:pt>
                <c:pt idx="2518">
                  <c:v>507.72</c:v>
                </c:pt>
                <c:pt idx="2519">
                  <c:v>507.72</c:v>
                </c:pt>
                <c:pt idx="2520">
                  <c:v>507.72</c:v>
                </c:pt>
                <c:pt idx="2521">
                  <c:v>507.71</c:v>
                </c:pt>
                <c:pt idx="2522">
                  <c:v>507.71</c:v>
                </c:pt>
                <c:pt idx="2523">
                  <c:v>507.71</c:v>
                </c:pt>
                <c:pt idx="2524">
                  <c:v>507.71</c:v>
                </c:pt>
                <c:pt idx="2525">
                  <c:v>507.71</c:v>
                </c:pt>
                <c:pt idx="2526">
                  <c:v>507.71</c:v>
                </c:pt>
                <c:pt idx="2527">
                  <c:v>507.71</c:v>
                </c:pt>
                <c:pt idx="2528">
                  <c:v>507.71</c:v>
                </c:pt>
                <c:pt idx="2529">
                  <c:v>507.71</c:v>
                </c:pt>
                <c:pt idx="2530">
                  <c:v>507.7</c:v>
                </c:pt>
                <c:pt idx="2531">
                  <c:v>507.7</c:v>
                </c:pt>
                <c:pt idx="2532">
                  <c:v>507.7</c:v>
                </c:pt>
                <c:pt idx="2533">
                  <c:v>507.7</c:v>
                </c:pt>
                <c:pt idx="2534">
                  <c:v>507.7</c:v>
                </c:pt>
                <c:pt idx="2535">
                  <c:v>507.7</c:v>
                </c:pt>
                <c:pt idx="2536">
                  <c:v>507.7</c:v>
                </c:pt>
                <c:pt idx="2537">
                  <c:v>507.7</c:v>
                </c:pt>
                <c:pt idx="2538">
                  <c:v>507.7</c:v>
                </c:pt>
                <c:pt idx="2539">
                  <c:v>507.7</c:v>
                </c:pt>
                <c:pt idx="2540">
                  <c:v>507.69</c:v>
                </c:pt>
                <c:pt idx="2541">
                  <c:v>507.69</c:v>
                </c:pt>
                <c:pt idx="2542">
                  <c:v>507.69</c:v>
                </c:pt>
                <c:pt idx="2543">
                  <c:v>507.69</c:v>
                </c:pt>
                <c:pt idx="2544">
                  <c:v>507.69</c:v>
                </c:pt>
                <c:pt idx="2545">
                  <c:v>507.69</c:v>
                </c:pt>
                <c:pt idx="2546">
                  <c:v>507.69</c:v>
                </c:pt>
                <c:pt idx="2547">
                  <c:v>507.69</c:v>
                </c:pt>
                <c:pt idx="2548">
                  <c:v>507.69</c:v>
                </c:pt>
                <c:pt idx="2549">
                  <c:v>507.69</c:v>
                </c:pt>
                <c:pt idx="2550">
                  <c:v>507.69</c:v>
                </c:pt>
                <c:pt idx="2551">
                  <c:v>507.68</c:v>
                </c:pt>
                <c:pt idx="2552">
                  <c:v>507.68</c:v>
                </c:pt>
                <c:pt idx="2553">
                  <c:v>507.68</c:v>
                </c:pt>
                <c:pt idx="2554">
                  <c:v>507.68</c:v>
                </c:pt>
                <c:pt idx="2555">
                  <c:v>507.68</c:v>
                </c:pt>
                <c:pt idx="2556">
                  <c:v>507.68</c:v>
                </c:pt>
                <c:pt idx="2557">
                  <c:v>507.68</c:v>
                </c:pt>
                <c:pt idx="2558">
                  <c:v>507.68</c:v>
                </c:pt>
                <c:pt idx="2559">
                  <c:v>507.68</c:v>
                </c:pt>
                <c:pt idx="2560">
                  <c:v>507.68</c:v>
                </c:pt>
                <c:pt idx="2561">
                  <c:v>507.67</c:v>
                </c:pt>
                <c:pt idx="2562">
                  <c:v>507.67</c:v>
                </c:pt>
                <c:pt idx="2563">
                  <c:v>507.67</c:v>
                </c:pt>
                <c:pt idx="2564">
                  <c:v>507.67</c:v>
                </c:pt>
                <c:pt idx="2565">
                  <c:v>507.67</c:v>
                </c:pt>
                <c:pt idx="2566">
                  <c:v>507.67</c:v>
                </c:pt>
                <c:pt idx="2567">
                  <c:v>507.67</c:v>
                </c:pt>
                <c:pt idx="2568">
                  <c:v>507.67</c:v>
                </c:pt>
                <c:pt idx="2569">
                  <c:v>507.67</c:v>
                </c:pt>
                <c:pt idx="2570">
                  <c:v>507.67</c:v>
                </c:pt>
                <c:pt idx="2571">
                  <c:v>507.67</c:v>
                </c:pt>
                <c:pt idx="2572">
                  <c:v>507.66</c:v>
                </c:pt>
                <c:pt idx="2573">
                  <c:v>507.66</c:v>
                </c:pt>
                <c:pt idx="2574">
                  <c:v>507.66</c:v>
                </c:pt>
                <c:pt idx="2575">
                  <c:v>507.66</c:v>
                </c:pt>
                <c:pt idx="2576">
                  <c:v>507.66</c:v>
                </c:pt>
                <c:pt idx="2577">
                  <c:v>507.66</c:v>
                </c:pt>
                <c:pt idx="2578">
                  <c:v>507.66</c:v>
                </c:pt>
                <c:pt idx="2579">
                  <c:v>507.66</c:v>
                </c:pt>
                <c:pt idx="2580">
                  <c:v>507.66</c:v>
                </c:pt>
                <c:pt idx="2581">
                  <c:v>507.66</c:v>
                </c:pt>
                <c:pt idx="2582">
                  <c:v>507.66</c:v>
                </c:pt>
                <c:pt idx="2583">
                  <c:v>507.65</c:v>
                </c:pt>
                <c:pt idx="2584">
                  <c:v>507.65</c:v>
                </c:pt>
                <c:pt idx="2585">
                  <c:v>507.65</c:v>
                </c:pt>
                <c:pt idx="2586">
                  <c:v>507.65</c:v>
                </c:pt>
                <c:pt idx="2587">
                  <c:v>507.65</c:v>
                </c:pt>
                <c:pt idx="2588">
                  <c:v>507.65</c:v>
                </c:pt>
                <c:pt idx="2589">
                  <c:v>507.65</c:v>
                </c:pt>
                <c:pt idx="2590">
                  <c:v>507.65</c:v>
                </c:pt>
                <c:pt idx="2591">
                  <c:v>507.65</c:v>
                </c:pt>
                <c:pt idx="2592">
                  <c:v>507.65</c:v>
                </c:pt>
                <c:pt idx="2593">
                  <c:v>507.65</c:v>
                </c:pt>
                <c:pt idx="2594">
                  <c:v>507.65</c:v>
                </c:pt>
                <c:pt idx="2595">
                  <c:v>507.64</c:v>
                </c:pt>
                <c:pt idx="2596">
                  <c:v>507.64</c:v>
                </c:pt>
                <c:pt idx="2597">
                  <c:v>507.64</c:v>
                </c:pt>
                <c:pt idx="2598">
                  <c:v>507.64</c:v>
                </c:pt>
                <c:pt idx="2599">
                  <c:v>507.64</c:v>
                </c:pt>
                <c:pt idx="2600">
                  <c:v>507.64</c:v>
                </c:pt>
                <c:pt idx="2601">
                  <c:v>507.64</c:v>
                </c:pt>
                <c:pt idx="2602">
                  <c:v>507.64</c:v>
                </c:pt>
                <c:pt idx="2603">
                  <c:v>507.64</c:v>
                </c:pt>
                <c:pt idx="2604">
                  <c:v>507.64</c:v>
                </c:pt>
                <c:pt idx="2605">
                  <c:v>507.64</c:v>
                </c:pt>
                <c:pt idx="2606">
                  <c:v>507.64</c:v>
                </c:pt>
                <c:pt idx="2607">
                  <c:v>507.64</c:v>
                </c:pt>
                <c:pt idx="2608">
                  <c:v>507.63</c:v>
                </c:pt>
                <c:pt idx="2609">
                  <c:v>507.63</c:v>
                </c:pt>
                <c:pt idx="2610">
                  <c:v>507.63</c:v>
                </c:pt>
                <c:pt idx="2611">
                  <c:v>507.63</c:v>
                </c:pt>
                <c:pt idx="2612">
                  <c:v>507.63</c:v>
                </c:pt>
                <c:pt idx="2613">
                  <c:v>507.63</c:v>
                </c:pt>
                <c:pt idx="2614">
                  <c:v>507.63</c:v>
                </c:pt>
                <c:pt idx="2615">
                  <c:v>507.63</c:v>
                </c:pt>
                <c:pt idx="2616">
                  <c:v>507.63</c:v>
                </c:pt>
                <c:pt idx="2617">
                  <c:v>507.63</c:v>
                </c:pt>
                <c:pt idx="2618">
                  <c:v>507.63</c:v>
                </c:pt>
                <c:pt idx="2619">
                  <c:v>507.63</c:v>
                </c:pt>
                <c:pt idx="2620">
                  <c:v>507.62</c:v>
                </c:pt>
                <c:pt idx="2621">
                  <c:v>507.62</c:v>
                </c:pt>
                <c:pt idx="2622">
                  <c:v>507.62</c:v>
                </c:pt>
                <c:pt idx="2623">
                  <c:v>507.62</c:v>
                </c:pt>
                <c:pt idx="2624">
                  <c:v>507.62</c:v>
                </c:pt>
                <c:pt idx="2625">
                  <c:v>507.62</c:v>
                </c:pt>
                <c:pt idx="2626">
                  <c:v>507.62</c:v>
                </c:pt>
                <c:pt idx="2627">
                  <c:v>507.62</c:v>
                </c:pt>
                <c:pt idx="2628">
                  <c:v>507.62</c:v>
                </c:pt>
                <c:pt idx="2629">
                  <c:v>507.62</c:v>
                </c:pt>
                <c:pt idx="2630">
                  <c:v>507.62</c:v>
                </c:pt>
                <c:pt idx="2631">
                  <c:v>507.61</c:v>
                </c:pt>
                <c:pt idx="2632">
                  <c:v>507.61</c:v>
                </c:pt>
                <c:pt idx="2633">
                  <c:v>507.61</c:v>
                </c:pt>
                <c:pt idx="2634">
                  <c:v>507.61</c:v>
                </c:pt>
                <c:pt idx="2635">
                  <c:v>507.61</c:v>
                </c:pt>
                <c:pt idx="2636">
                  <c:v>507.61</c:v>
                </c:pt>
                <c:pt idx="2637">
                  <c:v>507.61</c:v>
                </c:pt>
                <c:pt idx="2638">
                  <c:v>507.61</c:v>
                </c:pt>
                <c:pt idx="2639">
                  <c:v>507.61</c:v>
                </c:pt>
                <c:pt idx="2640">
                  <c:v>507.61</c:v>
                </c:pt>
                <c:pt idx="2641">
                  <c:v>507.61</c:v>
                </c:pt>
                <c:pt idx="2642">
                  <c:v>507.6</c:v>
                </c:pt>
                <c:pt idx="2643">
                  <c:v>507.6</c:v>
                </c:pt>
                <c:pt idx="2644">
                  <c:v>507.6</c:v>
                </c:pt>
                <c:pt idx="2645">
                  <c:v>507.6</c:v>
                </c:pt>
                <c:pt idx="2646">
                  <c:v>507.6</c:v>
                </c:pt>
                <c:pt idx="2647">
                  <c:v>507.6</c:v>
                </c:pt>
                <c:pt idx="2648">
                  <c:v>507.6</c:v>
                </c:pt>
                <c:pt idx="2649">
                  <c:v>507.6</c:v>
                </c:pt>
                <c:pt idx="2650">
                  <c:v>507.6</c:v>
                </c:pt>
                <c:pt idx="2651">
                  <c:v>507.6</c:v>
                </c:pt>
                <c:pt idx="2652">
                  <c:v>507.6</c:v>
                </c:pt>
                <c:pt idx="2653">
                  <c:v>507.59</c:v>
                </c:pt>
                <c:pt idx="2654">
                  <c:v>507.59</c:v>
                </c:pt>
                <c:pt idx="2655">
                  <c:v>507.59</c:v>
                </c:pt>
                <c:pt idx="2656">
                  <c:v>507.59</c:v>
                </c:pt>
                <c:pt idx="2657">
                  <c:v>507.59</c:v>
                </c:pt>
                <c:pt idx="2658">
                  <c:v>507.59</c:v>
                </c:pt>
                <c:pt idx="2659">
                  <c:v>507.59</c:v>
                </c:pt>
                <c:pt idx="2660">
                  <c:v>507.59</c:v>
                </c:pt>
                <c:pt idx="2661">
                  <c:v>507.59</c:v>
                </c:pt>
                <c:pt idx="2662">
                  <c:v>507.59</c:v>
                </c:pt>
                <c:pt idx="2663">
                  <c:v>507.59</c:v>
                </c:pt>
                <c:pt idx="2664">
                  <c:v>507.58</c:v>
                </c:pt>
                <c:pt idx="2665">
                  <c:v>507.58</c:v>
                </c:pt>
                <c:pt idx="2666">
                  <c:v>507.58</c:v>
                </c:pt>
                <c:pt idx="2667">
                  <c:v>507.58</c:v>
                </c:pt>
                <c:pt idx="2668">
                  <c:v>507.58</c:v>
                </c:pt>
                <c:pt idx="2669">
                  <c:v>507.58</c:v>
                </c:pt>
                <c:pt idx="2670">
                  <c:v>507.58</c:v>
                </c:pt>
                <c:pt idx="2671">
                  <c:v>507.58</c:v>
                </c:pt>
                <c:pt idx="2672">
                  <c:v>507.58</c:v>
                </c:pt>
                <c:pt idx="2673">
                  <c:v>507.58</c:v>
                </c:pt>
                <c:pt idx="2674">
                  <c:v>507.58</c:v>
                </c:pt>
                <c:pt idx="2675">
                  <c:v>507.58</c:v>
                </c:pt>
                <c:pt idx="2676">
                  <c:v>507.57</c:v>
                </c:pt>
                <c:pt idx="2677">
                  <c:v>507.57</c:v>
                </c:pt>
                <c:pt idx="2678">
                  <c:v>507.57</c:v>
                </c:pt>
                <c:pt idx="2679">
                  <c:v>507.57</c:v>
                </c:pt>
                <c:pt idx="2680">
                  <c:v>507.57</c:v>
                </c:pt>
                <c:pt idx="2681">
                  <c:v>507.57</c:v>
                </c:pt>
                <c:pt idx="2682">
                  <c:v>507.57</c:v>
                </c:pt>
                <c:pt idx="2683">
                  <c:v>507.57</c:v>
                </c:pt>
                <c:pt idx="2684">
                  <c:v>507.57</c:v>
                </c:pt>
                <c:pt idx="2685">
                  <c:v>507.57</c:v>
                </c:pt>
                <c:pt idx="2686">
                  <c:v>507.57</c:v>
                </c:pt>
                <c:pt idx="2687">
                  <c:v>507.57</c:v>
                </c:pt>
                <c:pt idx="2688">
                  <c:v>507.56</c:v>
                </c:pt>
                <c:pt idx="2689">
                  <c:v>507.56</c:v>
                </c:pt>
                <c:pt idx="2690">
                  <c:v>507.56</c:v>
                </c:pt>
                <c:pt idx="2691">
                  <c:v>507.56</c:v>
                </c:pt>
                <c:pt idx="2692">
                  <c:v>507.56</c:v>
                </c:pt>
                <c:pt idx="2693">
                  <c:v>507.56</c:v>
                </c:pt>
                <c:pt idx="2694">
                  <c:v>507.56</c:v>
                </c:pt>
                <c:pt idx="2695">
                  <c:v>507.56</c:v>
                </c:pt>
                <c:pt idx="2696">
                  <c:v>507.56</c:v>
                </c:pt>
                <c:pt idx="2697">
                  <c:v>507.56</c:v>
                </c:pt>
                <c:pt idx="2698">
                  <c:v>507.56</c:v>
                </c:pt>
                <c:pt idx="2699">
                  <c:v>507.56</c:v>
                </c:pt>
                <c:pt idx="2700">
                  <c:v>507.56</c:v>
                </c:pt>
                <c:pt idx="2701">
                  <c:v>507.55</c:v>
                </c:pt>
                <c:pt idx="2702">
                  <c:v>507.55</c:v>
                </c:pt>
                <c:pt idx="2703">
                  <c:v>507.55</c:v>
                </c:pt>
                <c:pt idx="2704">
                  <c:v>507.55</c:v>
                </c:pt>
                <c:pt idx="2705">
                  <c:v>507.55</c:v>
                </c:pt>
                <c:pt idx="2706">
                  <c:v>507.55</c:v>
                </c:pt>
                <c:pt idx="2707">
                  <c:v>507.55</c:v>
                </c:pt>
                <c:pt idx="2708">
                  <c:v>507.55</c:v>
                </c:pt>
                <c:pt idx="2709">
                  <c:v>507.55</c:v>
                </c:pt>
                <c:pt idx="2710">
                  <c:v>507.55</c:v>
                </c:pt>
                <c:pt idx="2711">
                  <c:v>507.55</c:v>
                </c:pt>
                <c:pt idx="2712">
                  <c:v>507.55</c:v>
                </c:pt>
                <c:pt idx="2713">
                  <c:v>507.55</c:v>
                </c:pt>
                <c:pt idx="2714">
                  <c:v>507.55</c:v>
                </c:pt>
                <c:pt idx="2715">
                  <c:v>507.54</c:v>
                </c:pt>
                <c:pt idx="2716">
                  <c:v>507.54</c:v>
                </c:pt>
                <c:pt idx="2717">
                  <c:v>507.54</c:v>
                </c:pt>
                <c:pt idx="2718">
                  <c:v>507.54</c:v>
                </c:pt>
                <c:pt idx="2719">
                  <c:v>507.54</c:v>
                </c:pt>
                <c:pt idx="2720">
                  <c:v>507.54</c:v>
                </c:pt>
                <c:pt idx="2721">
                  <c:v>507.54</c:v>
                </c:pt>
                <c:pt idx="2722">
                  <c:v>507.54</c:v>
                </c:pt>
                <c:pt idx="2723">
                  <c:v>507.54</c:v>
                </c:pt>
                <c:pt idx="2724">
                  <c:v>507.54</c:v>
                </c:pt>
                <c:pt idx="2725">
                  <c:v>507.54</c:v>
                </c:pt>
                <c:pt idx="2726">
                  <c:v>507.54</c:v>
                </c:pt>
                <c:pt idx="2727">
                  <c:v>507.54</c:v>
                </c:pt>
                <c:pt idx="2728">
                  <c:v>507.54</c:v>
                </c:pt>
                <c:pt idx="2729">
                  <c:v>507.53</c:v>
                </c:pt>
                <c:pt idx="2730">
                  <c:v>507.53</c:v>
                </c:pt>
                <c:pt idx="2731">
                  <c:v>507.53</c:v>
                </c:pt>
                <c:pt idx="2732">
                  <c:v>507.53</c:v>
                </c:pt>
                <c:pt idx="2733">
                  <c:v>507.53</c:v>
                </c:pt>
                <c:pt idx="2734">
                  <c:v>507.53</c:v>
                </c:pt>
                <c:pt idx="2735">
                  <c:v>507.53</c:v>
                </c:pt>
                <c:pt idx="2736">
                  <c:v>507.53</c:v>
                </c:pt>
                <c:pt idx="2737">
                  <c:v>507.53</c:v>
                </c:pt>
                <c:pt idx="2738">
                  <c:v>507.53</c:v>
                </c:pt>
                <c:pt idx="2739">
                  <c:v>507.53</c:v>
                </c:pt>
                <c:pt idx="2740">
                  <c:v>507.53</c:v>
                </c:pt>
                <c:pt idx="2741">
                  <c:v>507.53</c:v>
                </c:pt>
                <c:pt idx="2742">
                  <c:v>507.53</c:v>
                </c:pt>
                <c:pt idx="2743">
                  <c:v>507.52</c:v>
                </c:pt>
                <c:pt idx="2744">
                  <c:v>507.52</c:v>
                </c:pt>
                <c:pt idx="2745">
                  <c:v>507.52</c:v>
                </c:pt>
                <c:pt idx="2746">
                  <c:v>507.52</c:v>
                </c:pt>
                <c:pt idx="2747">
                  <c:v>507.52</c:v>
                </c:pt>
                <c:pt idx="2748">
                  <c:v>507.52</c:v>
                </c:pt>
                <c:pt idx="2749">
                  <c:v>507.52</c:v>
                </c:pt>
                <c:pt idx="2750">
                  <c:v>507.52</c:v>
                </c:pt>
                <c:pt idx="2751">
                  <c:v>507.52</c:v>
                </c:pt>
                <c:pt idx="2752">
                  <c:v>507.52</c:v>
                </c:pt>
                <c:pt idx="2753">
                  <c:v>507.52</c:v>
                </c:pt>
                <c:pt idx="2754">
                  <c:v>507.52</c:v>
                </c:pt>
                <c:pt idx="2755">
                  <c:v>507.52</c:v>
                </c:pt>
                <c:pt idx="2756">
                  <c:v>507.52</c:v>
                </c:pt>
                <c:pt idx="2757">
                  <c:v>507.52</c:v>
                </c:pt>
                <c:pt idx="2758">
                  <c:v>507.51</c:v>
                </c:pt>
                <c:pt idx="2759">
                  <c:v>507.51</c:v>
                </c:pt>
                <c:pt idx="2760">
                  <c:v>507.51</c:v>
                </c:pt>
                <c:pt idx="2761">
                  <c:v>507.51</c:v>
                </c:pt>
                <c:pt idx="2762">
                  <c:v>507.51</c:v>
                </c:pt>
                <c:pt idx="2763">
                  <c:v>507.51</c:v>
                </c:pt>
                <c:pt idx="2764">
                  <c:v>507.51</c:v>
                </c:pt>
                <c:pt idx="2765">
                  <c:v>507.51</c:v>
                </c:pt>
                <c:pt idx="2766">
                  <c:v>507.51</c:v>
                </c:pt>
                <c:pt idx="2767">
                  <c:v>507.51</c:v>
                </c:pt>
                <c:pt idx="2768">
                  <c:v>507.51</c:v>
                </c:pt>
                <c:pt idx="2769">
                  <c:v>507.51</c:v>
                </c:pt>
                <c:pt idx="2770">
                  <c:v>507.51</c:v>
                </c:pt>
                <c:pt idx="2771">
                  <c:v>507.51</c:v>
                </c:pt>
                <c:pt idx="2772">
                  <c:v>507.51</c:v>
                </c:pt>
                <c:pt idx="2773">
                  <c:v>507.5</c:v>
                </c:pt>
                <c:pt idx="2774">
                  <c:v>507.5</c:v>
                </c:pt>
                <c:pt idx="2775">
                  <c:v>507.5</c:v>
                </c:pt>
                <c:pt idx="2776">
                  <c:v>507.5</c:v>
                </c:pt>
                <c:pt idx="2777">
                  <c:v>507.5</c:v>
                </c:pt>
                <c:pt idx="2778">
                  <c:v>507.5</c:v>
                </c:pt>
                <c:pt idx="2779">
                  <c:v>507.5</c:v>
                </c:pt>
                <c:pt idx="2780">
                  <c:v>507.5</c:v>
                </c:pt>
                <c:pt idx="2781">
                  <c:v>507.5</c:v>
                </c:pt>
                <c:pt idx="2782">
                  <c:v>507.5</c:v>
                </c:pt>
                <c:pt idx="2783">
                  <c:v>507.5</c:v>
                </c:pt>
                <c:pt idx="2784">
                  <c:v>507.5</c:v>
                </c:pt>
                <c:pt idx="2785">
                  <c:v>507.5</c:v>
                </c:pt>
                <c:pt idx="2786">
                  <c:v>507.5</c:v>
                </c:pt>
                <c:pt idx="2787">
                  <c:v>507.5</c:v>
                </c:pt>
                <c:pt idx="2788">
                  <c:v>507.5</c:v>
                </c:pt>
                <c:pt idx="2789">
                  <c:v>507.49</c:v>
                </c:pt>
                <c:pt idx="2790">
                  <c:v>507.49</c:v>
                </c:pt>
                <c:pt idx="2791">
                  <c:v>507.49</c:v>
                </c:pt>
                <c:pt idx="2792">
                  <c:v>507.49</c:v>
                </c:pt>
                <c:pt idx="2793">
                  <c:v>507.49</c:v>
                </c:pt>
                <c:pt idx="2794">
                  <c:v>507.49</c:v>
                </c:pt>
                <c:pt idx="2795">
                  <c:v>507.49</c:v>
                </c:pt>
                <c:pt idx="2796">
                  <c:v>507.49</c:v>
                </c:pt>
                <c:pt idx="2797">
                  <c:v>507.49</c:v>
                </c:pt>
                <c:pt idx="2798">
                  <c:v>507.49</c:v>
                </c:pt>
                <c:pt idx="2799">
                  <c:v>507.49</c:v>
                </c:pt>
                <c:pt idx="2800">
                  <c:v>507.49</c:v>
                </c:pt>
                <c:pt idx="2801">
                  <c:v>507.49</c:v>
                </c:pt>
                <c:pt idx="2802">
                  <c:v>507.49</c:v>
                </c:pt>
                <c:pt idx="2803">
                  <c:v>507.49</c:v>
                </c:pt>
                <c:pt idx="2804">
                  <c:v>507.49</c:v>
                </c:pt>
                <c:pt idx="2805">
                  <c:v>507.48</c:v>
                </c:pt>
                <c:pt idx="2806">
                  <c:v>507.48</c:v>
                </c:pt>
                <c:pt idx="2807">
                  <c:v>507.48</c:v>
                </c:pt>
                <c:pt idx="2808">
                  <c:v>507.48</c:v>
                </c:pt>
                <c:pt idx="2809">
                  <c:v>507.48</c:v>
                </c:pt>
                <c:pt idx="2810">
                  <c:v>507.48</c:v>
                </c:pt>
                <c:pt idx="2811">
                  <c:v>507.48</c:v>
                </c:pt>
                <c:pt idx="2812">
                  <c:v>507.48</c:v>
                </c:pt>
                <c:pt idx="2813">
                  <c:v>507.48</c:v>
                </c:pt>
                <c:pt idx="2814">
                  <c:v>507.48</c:v>
                </c:pt>
                <c:pt idx="2815">
                  <c:v>507.48</c:v>
                </c:pt>
                <c:pt idx="2816">
                  <c:v>507.48</c:v>
                </c:pt>
                <c:pt idx="2817">
                  <c:v>507.48</c:v>
                </c:pt>
                <c:pt idx="2818">
                  <c:v>507.48</c:v>
                </c:pt>
                <c:pt idx="2819">
                  <c:v>507.48</c:v>
                </c:pt>
                <c:pt idx="2820">
                  <c:v>507.48</c:v>
                </c:pt>
                <c:pt idx="2821">
                  <c:v>507.48</c:v>
                </c:pt>
                <c:pt idx="2822">
                  <c:v>507.48</c:v>
                </c:pt>
                <c:pt idx="2823">
                  <c:v>507.47</c:v>
                </c:pt>
                <c:pt idx="2824">
                  <c:v>507.47</c:v>
                </c:pt>
                <c:pt idx="2825">
                  <c:v>507.47</c:v>
                </c:pt>
                <c:pt idx="2826">
                  <c:v>507.47</c:v>
                </c:pt>
                <c:pt idx="2827">
                  <c:v>507.47</c:v>
                </c:pt>
                <c:pt idx="2828">
                  <c:v>507.47</c:v>
                </c:pt>
                <c:pt idx="2829">
                  <c:v>507.47</c:v>
                </c:pt>
                <c:pt idx="2830">
                  <c:v>507.47</c:v>
                </c:pt>
                <c:pt idx="2831">
                  <c:v>507.47</c:v>
                </c:pt>
                <c:pt idx="2832">
                  <c:v>507.47</c:v>
                </c:pt>
                <c:pt idx="2833">
                  <c:v>507.47</c:v>
                </c:pt>
                <c:pt idx="2834">
                  <c:v>507.47</c:v>
                </c:pt>
                <c:pt idx="2835">
                  <c:v>507.47</c:v>
                </c:pt>
                <c:pt idx="2836">
                  <c:v>507.47</c:v>
                </c:pt>
                <c:pt idx="2837">
                  <c:v>507.47</c:v>
                </c:pt>
                <c:pt idx="2838">
                  <c:v>507.47</c:v>
                </c:pt>
                <c:pt idx="2839">
                  <c:v>507.47</c:v>
                </c:pt>
                <c:pt idx="2840">
                  <c:v>507.47</c:v>
                </c:pt>
                <c:pt idx="2841">
                  <c:v>507.47</c:v>
                </c:pt>
                <c:pt idx="2842">
                  <c:v>507.47</c:v>
                </c:pt>
                <c:pt idx="2843">
                  <c:v>507.46</c:v>
                </c:pt>
                <c:pt idx="2844">
                  <c:v>507.46</c:v>
                </c:pt>
                <c:pt idx="2845">
                  <c:v>507.46</c:v>
                </c:pt>
                <c:pt idx="2846">
                  <c:v>507.46</c:v>
                </c:pt>
                <c:pt idx="2847">
                  <c:v>507.46</c:v>
                </c:pt>
                <c:pt idx="2848">
                  <c:v>507.46</c:v>
                </c:pt>
                <c:pt idx="2849">
                  <c:v>507.46</c:v>
                </c:pt>
                <c:pt idx="2850">
                  <c:v>507.46</c:v>
                </c:pt>
                <c:pt idx="2851">
                  <c:v>507.46</c:v>
                </c:pt>
                <c:pt idx="2852">
                  <c:v>507.46</c:v>
                </c:pt>
                <c:pt idx="2853">
                  <c:v>507.46</c:v>
                </c:pt>
                <c:pt idx="2854">
                  <c:v>507.46</c:v>
                </c:pt>
                <c:pt idx="2855">
                  <c:v>507.46</c:v>
                </c:pt>
                <c:pt idx="2856">
                  <c:v>507.46</c:v>
                </c:pt>
                <c:pt idx="2857">
                  <c:v>507.46</c:v>
                </c:pt>
                <c:pt idx="2858">
                  <c:v>507.46</c:v>
                </c:pt>
                <c:pt idx="2859">
                  <c:v>507.46</c:v>
                </c:pt>
                <c:pt idx="2860">
                  <c:v>507.46</c:v>
                </c:pt>
                <c:pt idx="2861">
                  <c:v>507.46</c:v>
                </c:pt>
                <c:pt idx="2862">
                  <c:v>507.46</c:v>
                </c:pt>
                <c:pt idx="2863">
                  <c:v>507.46</c:v>
                </c:pt>
                <c:pt idx="2864">
                  <c:v>507.46</c:v>
                </c:pt>
                <c:pt idx="2865">
                  <c:v>507.46</c:v>
                </c:pt>
                <c:pt idx="2866">
                  <c:v>507.45</c:v>
                </c:pt>
                <c:pt idx="2867">
                  <c:v>507.45</c:v>
                </c:pt>
                <c:pt idx="2868">
                  <c:v>507.45</c:v>
                </c:pt>
                <c:pt idx="2869">
                  <c:v>507.45</c:v>
                </c:pt>
                <c:pt idx="2870">
                  <c:v>507.45</c:v>
                </c:pt>
                <c:pt idx="2871">
                  <c:v>507.45</c:v>
                </c:pt>
                <c:pt idx="2872">
                  <c:v>507.45</c:v>
                </c:pt>
                <c:pt idx="2873">
                  <c:v>507.45</c:v>
                </c:pt>
                <c:pt idx="2874">
                  <c:v>507.45</c:v>
                </c:pt>
                <c:pt idx="2875">
                  <c:v>507.45</c:v>
                </c:pt>
                <c:pt idx="2876">
                  <c:v>507.45</c:v>
                </c:pt>
                <c:pt idx="2877">
                  <c:v>507.45</c:v>
                </c:pt>
                <c:pt idx="2878">
                  <c:v>507.45</c:v>
                </c:pt>
                <c:pt idx="2879">
                  <c:v>507.45</c:v>
                </c:pt>
                <c:pt idx="2880">
                  <c:v>507.45</c:v>
                </c:pt>
                <c:pt idx="2881">
                  <c:v>507.45</c:v>
                </c:pt>
                <c:pt idx="2882">
                  <c:v>507.45</c:v>
                </c:pt>
                <c:pt idx="2883">
                  <c:v>507.45</c:v>
                </c:pt>
                <c:pt idx="2884">
                  <c:v>507.45</c:v>
                </c:pt>
                <c:pt idx="2885">
                  <c:v>507.45</c:v>
                </c:pt>
                <c:pt idx="2886">
                  <c:v>507.45</c:v>
                </c:pt>
                <c:pt idx="2887">
                  <c:v>507.45</c:v>
                </c:pt>
                <c:pt idx="2888">
                  <c:v>507.45</c:v>
                </c:pt>
                <c:pt idx="2889">
                  <c:v>507.45</c:v>
                </c:pt>
                <c:pt idx="2890">
                  <c:v>507.45</c:v>
                </c:pt>
                <c:pt idx="2891">
                  <c:v>507.45</c:v>
                </c:pt>
                <c:pt idx="2892">
                  <c:v>507.45</c:v>
                </c:pt>
                <c:pt idx="2893">
                  <c:v>507.45</c:v>
                </c:pt>
                <c:pt idx="2894">
                  <c:v>507.44</c:v>
                </c:pt>
                <c:pt idx="2895">
                  <c:v>507.44</c:v>
                </c:pt>
                <c:pt idx="2896">
                  <c:v>507.44</c:v>
                </c:pt>
                <c:pt idx="2897">
                  <c:v>507.44</c:v>
                </c:pt>
                <c:pt idx="2898">
                  <c:v>507.44</c:v>
                </c:pt>
                <c:pt idx="2899">
                  <c:v>507.44</c:v>
                </c:pt>
                <c:pt idx="2900">
                  <c:v>507.44</c:v>
                </c:pt>
                <c:pt idx="2901">
                  <c:v>507.44</c:v>
                </c:pt>
                <c:pt idx="2902">
                  <c:v>507.44</c:v>
                </c:pt>
                <c:pt idx="2903">
                  <c:v>507.44</c:v>
                </c:pt>
                <c:pt idx="2904">
                  <c:v>507.44</c:v>
                </c:pt>
                <c:pt idx="2905">
                  <c:v>507.44</c:v>
                </c:pt>
                <c:pt idx="2906">
                  <c:v>507.44</c:v>
                </c:pt>
                <c:pt idx="2907">
                  <c:v>507.44</c:v>
                </c:pt>
                <c:pt idx="2908">
                  <c:v>507.44</c:v>
                </c:pt>
                <c:pt idx="2909">
                  <c:v>507.44</c:v>
                </c:pt>
                <c:pt idx="2910">
                  <c:v>507.44</c:v>
                </c:pt>
                <c:pt idx="2911">
                  <c:v>507.44</c:v>
                </c:pt>
                <c:pt idx="2912">
                  <c:v>507.44</c:v>
                </c:pt>
                <c:pt idx="2913">
                  <c:v>507.44</c:v>
                </c:pt>
                <c:pt idx="2914">
                  <c:v>507.44</c:v>
                </c:pt>
                <c:pt idx="2915">
                  <c:v>507.44</c:v>
                </c:pt>
                <c:pt idx="2916">
                  <c:v>507.44</c:v>
                </c:pt>
                <c:pt idx="2917">
                  <c:v>507.44</c:v>
                </c:pt>
                <c:pt idx="2918">
                  <c:v>507.43</c:v>
                </c:pt>
                <c:pt idx="2919">
                  <c:v>507.43</c:v>
                </c:pt>
                <c:pt idx="2920">
                  <c:v>507.43</c:v>
                </c:pt>
                <c:pt idx="2921">
                  <c:v>507.43</c:v>
                </c:pt>
                <c:pt idx="2922">
                  <c:v>507.43</c:v>
                </c:pt>
                <c:pt idx="2923">
                  <c:v>507.43</c:v>
                </c:pt>
                <c:pt idx="2924">
                  <c:v>507.43</c:v>
                </c:pt>
                <c:pt idx="2925">
                  <c:v>507.43</c:v>
                </c:pt>
                <c:pt idx="2926">
                  <c:v>507.43</c:v>
                </c:pt>
                <c:pt idx="2927">
                  <c:v>507.43</c:v>
                </c:pt>
                <c:pt idx="2928">
                  <c:v>507.43</c:v>
                </c:pt>
                <c:pt idx="2929">
                  <c:v>507.43</c:v>
                </c:pt>
                <c:pt idx="2930">
                  <c:v>507.43</c:v>
                </c:pt>
                <c:pt idx="2931">
                  <c:v>507.43</c:v>
                </c:pt>
                <c:pt idx="2932">
                  <c:v>507.43</c:v>
                </c:pt>
                <c:pt idx="2933">
                  <c:v>507.43</c:v>
                </c:pt>
                <c:pt idx="2934">
                  <c:v>507.43</c:v>
                </c:pt>
                <c:pt idx="2935">
                  <c:v>507.43</c:v>
                </c:pt>
                <c:pt idx="2936">
                  <c:v>507.43</c:v>
                </c:pt>
                <c:pt idx="2937">
                  <c:v>507.43</c:v>
                </c:pt>
                <c:pt idx="2938">
                  <c:v>507.43</c:v>
                </c:pt>
                <c:pt idx="2939">
                  <c:v>507.43</c:v>
                </c:pt>
                <c:pt idx="2940">
                  <c:v>507.42</c:v>
                </c:pt>
                <c:pt idx="2941">
                  <c:v>507.42</c:v>
                </c:pt>
                <c:pt idx="2942">
                  <c:v>507.42</c:v>
                </c:pt>
                <c:pt idx="2943">
                  <c:v>507.42</c:v>
                </c:pt>
                <c:pt idx="2944">
                  <c:v>507.42</c:v>
                </c:pt>
                <c:pt idx="2945">
                  <c:v>507.42</c:v>
                </c:pt>
                <c:pt idx="2946">
                  <c:v>507.42</c:v>
                </c:pt>
                <c:pt idx="2947">
                  <c:v>507.42</c:v>
                </c:pt>
                <c:pt idx="2948">
                  <c:v>507.42</c:v>
                </c:pt>
                <c:pt idx="2949">
                  <c:v>507.42</c:v>
                </c:pt>
                <c:pt idx="2950">
                  <c:v>507.42</c:v>
                </c:pt>
                <c:pt idx="2951">
                  <c:v>507.42</c:v>
                </c:pt>
                <c:pt idx="2952">
                  <c:v>507.42</c:v>
                </c:pt>
                <c:pt idx="2953">
                  <c:v>507.42</c:v>
                </c:pt>
                <c:pt idx="2954">
                  <c:v>507.42</c:v>
                </c:pt>
                <c:pt idx="2955">
                  <c:v>507.42</c:v>
                </c:pt>
                <c:pt idx="2956">
                  <c:v>507.42</c:v>
                </c:pt>
                <c:pt idx="2957">
                  <c:v>507.42</c:v>
                </c:pt>
                <c:pt idx="2958">
                  <c:v>507.42</c:v>
                </c:pt>
                <c:pt idx="2959">
                  <c:v>507.42</c:v>
                </c:pt>
                <c:pt idx="2960">
                  <c:v>507.42</c:v>
                </c:pt>
                <c:pt idx="2961">
                  <c:v>507.42</c:v>
                </c:pt>
                <c:pt idx="2962">
                  <c:v>507.42</c:v>
                </c:pt>
                <c:pt idx="2963">
                  <c:v>507.42</c:v>
                </c:pt>
                <c:pt idx="2964">
                  <c:v>507.42</c:v>
                </c:pt>
                <c:pt idx="2965">
                  <c:v>507.42</c:v>
                </c:pt>
                <c:pt idx="2966">
                  <c:v>507.42</c:v>
                </c:pt>
                <c:pt idx="2967">
                  <c:v>507.41</c:v>
                </c:pt>
                <c:pt idx="2968">
                  <c:v>507.41</c:v>
                </c:pt>
                <c:pt idx="2969">
                  <c:v>507.41</c:v>
                </c:pt>
                <c:pt idx="2970">
                  <c:v>507.41</c:v>
                </c:pt>
                <c:pt idx="2971">
                  <c:v>507.41</c:v>
                </c:pt>
                <c:pt idx="2972">
                  <c:v>507.41</c:v>
                </c:pt>
                <c:pt idx="2973">
                  <c:v>507.41</c:v>
                </c:pt>
                <c:pt idx="2974">
                  <c:v>507.41</c:v>
                </c:pt>
                <c:pt idx="2975">
                  <c:v>507.41</c:v>
                </c:pt>
                <c:pt idx="2976">
                  <c:v>507.41</c:v>
                </c:pt>
                <c:pt idx="2977">
                  <c:v>507.41</c:v>
                </c:pt>
                <c:pt idx="2978">
                  <c:v>507.41</c:v>
                </c:pt>
                <c:pt idx="2979">
                  <c:v>507.41</c:v>
                </c:pt>
                <c:pt idx="2980">
                  <c:v>507.41</c:v>
                </c:pt>
                <c:pt idx="2981">
                  <c:v>507.41</c:v>
                </c:pt>
                <c:pt idx="2982">
                  <c:v>507.41</c:v>
                </c:pt>
                <c:pt idx="2983">
                  <c:v>507.41</c:v>
                </c:pt>
                <c:pt idx="2984">
                  <c:v>507.41</c:v>
                </c:pt>
                <c:pt idx="2985">
                  <c:v>507.41</c:v>
                </c:pt>
                <c:pt idx="2986">
                  <c:v>507.41</c:v>
                </c:pt>
                <c:pt idx="2987">
                  <c:v>507.41</c:v>
                </c:pt>
                <c:pt idx="2988">
                  <c:v>507.41</c:v>
                </c:pt>
                <c:pt idx="2989">
                  <c:v>507.41</c:v>
                </c:pt>
                <c:pt idx="2990">
                  <c:v>507.41</c:v>
                </c:pt>
                <c:pt idx="2991">
                  <c:v>507.41</c:v>
                </c:pt>
                <c:pt idx="2992">
                  <c:v>507.41</c:v>
                </c:pt>
                <c:pt idx="2993">
                  <c:v>507.41</c:v>
                </c:pt>
                <c:pt idx="2994">
                  <c:v>507.41</c:v>
                </c:pt>
                <c:pt idx="2995">
                  <c:v>507.41</c:v>
                </c:pt>
                <c:pt idx="2996">
                  <c:v>507.41</c:v>
                </c:pt>
                <c:pt idx="2997">
                  <c:v>507.4</c:v>
                </c:pt>
                <c:pt idx="2998">
                  <c:v>507.4</c:v>
                </c:pt>
                <c:pt idx="2999">
                  <c:v>507.4</c:v>
                </c:pt>
                <c:pt idx="3000">
                  <c:v>507.4</c:v>
                </c:pt>
                <c:pt idx="3001">
                  <c:v>507.4</c:v>
                </c:pt>
                <c:pt idx="3002">
                  <c:v>507.4</c:v>
                </c:pt>
                <c:pt idx="3003">
                  <c:v>507.4</c:v>
                </c:pt>
                <c:pt idx="3004">
                  <c:v>507.4</c:v>
                </c:pt>
                <c:pt idx="3005">
                  <c:v>507.4</c:v>
                </c:pt>
                <c:pt idx="3006">
                  <c:v>507.4</c:v>
                </c:pt>
                <c:pt idx="3007">
                  <c:v>507.4</c:v>
                </c:pt>
                <c:pt idx="3008">
                  <c:v>507.4</c:v>
                </c:pt>
                <c:pt idx="3009">
                  <c:v>507.4</c:v>
                </c:pt>
                <c:pt idx="3010">
                  <c:v>507.4</c:v>
                </c:pt>
                <c:pt idx="3011">
                  <c:v>507.4</c:v>
                </c:pt>
                <c:pt idx="3012">
                  <c:v>507.4</c:v>
                </c:pt>
                <c:pt idx="3013">
                  <c:v>507.4</c:v>
                </c:pt>
                <c:pt idx="3014">
                  <c:v>507.4</c:v>
                </c:pt>
                <c:pt idx="3015">
                  <c:v>507.4</c:v>
                </c:pt>
                <c:pt idx="3016">
                  <c:v>507.4</c:v>
                </c:pt>
                <c:pt idx="3017">
                  <c:v>507.4</c:v>
                </c:pt>
                <c:pt idx="3018">
                  <c:v>507.4</c:v>
                </c:pt>
                <c:pt idx="3019">
                  <c:v>507.4</c:v>
                </c:pt>
                <c:pt idx="3020">
                  <c:v>507.4</c:v>
                </c:pt>
                <c:pt idx="3021">
                  <c:v>507.4</c:v>
                </c:pt>
                <c:pt idx="3022">
                  <c:v>507.4</c:v>
                </c:pt>
                <c:pt idx="3023">
                  <c:v>507.39</c:v>
                </c:pt>
                <c:pt idx="3024">
                  <c:v>507.39</c:v>
                </c:pt>
                <c:pt idx="3025">
                  <c:v>507.39</c:v>
                </c:pt>
                <c:pt idx="3026">
                  <c:v>507.39</c:v>
                </c:pt>
                <c:pt idx="3027">
                  <c:v>507.39</c:v>
                </c:pt>
                <c:pt idx="3028">
                  <c:v>507.39</c:v>
                </c:pt>
                <c:pt idx="3029">
                  <c:v>507.39</c:v>
                </c:pt>
                <c:pt idx="3030">
                  <c:v>507.39</c:v>
                </c:pt>
                <c:pt idx="3031">
                  <c:v>507.39</c:v>
                </c:pt>
                <c:pt idx="3032">
                  <c:v>507.39</c:v>
                </c:pt>
                <c:pt idx="3033">
                  <c:v>507.39</c:v>
                </c:pt>
                <c:pt idx="3034">
                  <c:v>507.39</c:v>
                </c:pt>
                <c:pt idx="3035">
                  <c:v>507.39</c:v>
                </c:pt>
                <c:pt idx="3036">
                  <c:v>507.39</c:v>
                </c:pt>
                <c:pt idx="3037">
                  <c:v>507.39</c:v>
                </c:pt>
                <c:pt idx="3038">
                  <c:v>507.39</c:v>
                </c:pt>
                <c:pt idx="3039">
                  <c:v>507.39</c:v>
                </c:pt>
                <c:pt idx="3040">
                  <c:v>507.39</c:v>
                </c:pt>
                <c:pt idx="3041">
                  <c:v>507.39</c:v>
                </c:pt>
                <c:pt idx="3042">
                  <c:v>507.39</c:v>
                </c:pt>
                <c:pt idx="3043">
                  <c:v>507.39</c:v>
                </c:pt>
                <c:pt idx="3044">
                  <c:v>507.39</c:v>
                </c:pt>
                <c:pt idx="3045">
                  <c:v>507.39</c:v>
                </c:pt>
                <c:pt idx="3046">
                  <c:v>507.39</c:v>
                </c:pt>
                <c:pt idx="3047">
                  <c:v>507.39</c:v>
                </c:pt>
                <c:pt idx="3048">
                  <c:v>507.38</c:v>
                </c:pt>
                <c:pt idx="3049">
                  <c:v>507.38</c:v>
                </c:pt>
                <c:pt idx="3050">
                  <c:v>507.38</c:v>
                </c:pt>
                <c:pt idx="3051">
                  <c:v>507.38</c:v>
                </c:pt>
                <c:pt idx="3052">
                  <c:v>507.38</c:v>
                </c:pt>
                <c:pt idx="3053">
                  <c:v>507.38</c:v>
                </c:pt>
                <c:pt idx="3054">
                  <c:v>507.38</c:v>
                </c:pt>
                <c:pt idx="3055">
                  <c:v>507.38</c:v>
                </c:pt>
                <c:pt idx="3056">
                  <c:v>507.38</c:v>
                </c:pt>
                <c:pt idx="3057">
                  <c:v>507.38</c:v>
                </c:pt>
                <c:pt idx="3058">
                  <c:v>507.38</c:v>
                </c:pt>
                <c:pt idx="3059">
                  <c:v>507.38</c:v>
                </c:pt>
                <c:pt idx="3060">
                  <c:v>507.38</c:v>
                </c:pt>
                <c:pt idx="3061">
                  <c:v>507.38</c:v>
                </c:pt>
                <c:pt idx="3062">
                  <c:v>507.38</c:v>
                </c:pt>
                <c:pt idx="3063">
                  <c:v>507.38</c:v>
                </c:pt>
                <c:pt idx="3064">
                  <c:v>507.38</c:v>
                </c:pt>
                <c:pt idx="3065">
                  <c:v>507.38</c:v>
                </c:pt>
                <c:pt idx="3066">
                  <c:v>507.38</c:v>
                </c:pt>
                <c:pt idx="3067">
                  <c:v>507.38</c:v>
                </c:pt>
                <c:pt idx="3068">
                  <c:v>507.38</c:v>
                </c:pt>
                <c:pt idx="3069">
                  <c:v>507.38</c:v>
                </c:pt>
                <c:pt idx="3070">
                  <c:v>507.38</c:v>
                </c:pt>
                <c:pt idx="3071">
                  <c:v>507.38</c:v>
                </c:pt>
                <c:pt idx="3072">
                  <c:v>507.38</c:v>
                </c:pt>
                <c:pt idx="3073">
                  <c:v>507.38</c:v>
                </c:pt>
                <c:pt idx="3074">
                  <c:v>507.38</c:v>
                </c:pt>
                <c:pt idx="3075">
                  <c:v>507.38</c:v>
                </c:pt>
                <c:pt idx="3076">
                  <c:v>507.38</c:v>
                </c:pt>
                <c:pt idx="3077">
                  <c:v>507.37</c:v>
                </c:pt>
                <c:pt idx="3078">
                  <c:v>507.37</c:v>
                </c:pt>
                <c:pt idx="3079">
                  <c:v>507.37</c:v>
                </c:pt>
                <c:pt idx="3080">
                  <c:v>507.37</c:v>
                </c:pt>
                <c:pt idx="3081">
                  <c:v>507.37</c:v>
                </c:pt>
                <c:pt idx="3082">
                  <c:v>507.37</c:v>
                </c:pt>
                <c:pt idx="3083">
                  <c:v>507.37</c:v>
                </c:pt>
                <c:pt idx="3084">
                  <c:v>507.37</c:v>
                </c:pt>
                <c:pt idx="3085">
                  <c:v>507.37</c:v>
                </c:pt>
                <c:pt idx="3086">
                  <c:v>507.37</c:v>
                </c:pt>
                <c:pt idx="3087">
                  <c:v>507.37</c:v>
                </c:pt>
                <c:pt idx="3088">
                  <c:v>507.37</c:v>
                </c:pt>
                <c:pt idx="3089">
                  <c:v>507.37</c:v>
                </c:pt>
                <c:pt idx="3090">
                  <c:v>507.37</c:v>
                </c:pt>
                <c:pt idx="3091">
                  <c:v>507.37</c:v>
                </c:pt>
                <c:pt idx="3092">
                  <c:v>507.37</c:v>
                </c:pt>
                <c:pt idx="3093">
                  <c:v>507.37</c:v>
                </c:pt>
                <c:pt idx="3094">
                  <c:v>507.37</c:v>
                </c:pt>
                <c:pt idx="3095">
                  <c:v>507.37</c:v>
                </c:pt>
                <c:pt idx="3096">
                  <c:v>507.37</c:v>
                </c:pt>
                <c:pt idx="3097">
                  <c:v>507.37</c:v>
                </c:pt>
                <c:pt idx="3098">
                  <c:v>507.37</c:v>
                </c:pt>
                <c:pt idx="3099">
                  <c:v>507.37</c:v>
                </c:pt>
                <c:pt idx="3100">
                  <c:v>507.37</c:v>
                </c:pt>
                <c:pt idx="3101">
                  <c:v>507.37</c:v>
                </c:pt>
                <c:pt idx="3102">
                  <c:v>507.37</c:v>
                </c:pt>
                <c:pt idx="3103">
                  <c:v>507.37</c:v>
                </c:pt>
                <c:pt idx="3104">
                  <c:v>507.37</c:v>
                </c:pt>
                <c:pt idx="3105">
                  <c:v>507.36</c:v>
                </c:pt>
                <c:pt idx="3106">
                  <c:v>507.36</c:v>
                </c:pt>
                <c:pt idx="3107">
                  <c:v>507.36</c:v>
                </c:pt>
                <c:pt idx="3108">
                  <c:v>507.36</c:v>
                </c:pt>
                <c:pt idx="3109">
                  <c:v>507.36</c:v>
                </c:pt>
                <c:pt idx="3110">
                  <c:v>507.36</c:v>
                </c:pt>
                <c:pt idx="3111">
                  <c:v>507.36</c:v>
                </c:pt>
                <c:pt idx="3112">
                  <c:v>507.36</c:v>
                </c:pt>
                <c:pt idx="3113">
                  <c:v>507.36</c:v>
                </c:pt>
                <c:pt idx="3114">
                  <c:v>507.36</c:v>
                </c:pt>
                <c:pt idx="3115">
                  <c:v>507.36</c:v>
                </c:pt>
                <c:pt idx="3116">
                  <c:v>507.36</c:v>
                </c:pt>
                <c:pt idx="3117">
                  <c:v>507.36</c:v>
                </c:pt>
                <c:pt idx="3118">
                  <c:v>507.36</c:v>
                </c:pt>
                <c:pt idx="3119">
                  <c:v>507.36</c:v>
                </c:pt>
                <c:pt idx="3120">
                  <c:v>507.36</c:v>
                </c:pt>
                <c:pt idx="3121">
                  <c:v>507.36</c:v>
                </c:pt>
                <c:pt idx="3122">
                  <c:v>507.36</c:v>
                </c:pt>
                <c:pt idx="3123">
                  <c:v>507.36</c:v>
                </c:pt>
                <c:pt idx="3124">
                  <c:v>507.36</c:v>
                </c:pt>
                <c:pt idx="3125">
                  <c:v>507.36</c:v>
                </c:pt>
                <c:pt idx="3126">
                  <c:v>507.36</c:v>
                </c:pt>
                <c:pt idx="3127">
                  <c:v>507.36</c:v>
                </c:pt>
                <c:pt idx="3128">
                  <c:v>507.36</c:v>
                </c:pt>
                <c:pt idx="3129">
                  <c:v>507.36</c:v>
                </c:pt>
                <c:pt idx="3130">
                  <c:v>507.36</c:v>
                </c:pt>
                <c:pt idx="3131">
                  <c:v>507.36</c:v>
                </c:pt>
                <c:pt idx="3132">
                  <c:v>507.36</c:v>
                </c:pt>
                <c:pt idx="3133">
                  <c:v>507.36</c:v>
                </c:pt>
                <c:pt idx="3134">
                  <c:v>507.36</c:v>
                </c:pt>
                <c:pt idx="3135">
                  <c:v>507.36</c:v>
                </c:pt>
                <c:pt idx="3136">
                  <c:v>507.36</c:v>
                </c:pt>
                <c:pt idx="3137">
                  <c:v>507.35</c:v>
                </c:pt>
                <c:pt idx="3138">
                  <c:v>507.35</c:v>
                </c:pt>
                <c:pt idx="3139">
                  <c:v>507.35</c:v>
                </c:pt>
                <c:pt idx="3140">
                  <c:v>507.35</c:v>
                </c:pt>
                <c:pt idx="3141">
                  <c:v>507.35</c:v>
                </c:pt>
                <c:pt idx="3142">
                  <c:v>507.35</c:v>
                </c:pt>
                <c:pt idx="3143">
                  <c:v>507.35</c:v>
                </c:pt>
                <c:pt idx="3144">
                  <c:v>507.35</c:v>
                </c:pt>
                <c:pt idx="3145">
                  <c:v>507.35</c:v>
                </c:pt>
                <c:pt idx="3146">
                  <c:v>507.35</c:v>
                </c:pt>
                <c:pt idx="3147">
                  <c:v>507.35</c:v>
                </c:pt>
                <c:pt idx="3148">
                  <c:v>507.35</c:v>
                </c:pt>
                <c:pt idx="3149">
                  <c:v>507.35</c:v>
                </c:pt>
                <c:pt idx="3150">
                  <c:v>507.35</c:v>
                </c:pt>
                <c:pt idx="3151">
                  <c:v>507.35</c:v>
                </c:pt>
                <c:pt idx="3152">
                  <c:v>507.35</c:v>
                </c:pt>
                <c:pt idx="3153">
                  <c:v>507.35</c:v>
                </c:pt>
                <c:pt idx="3154">
                  <c:v>507.35</c:v>
                </c:pt>
                <c:pt idx="3155">
                  <c:v>507.35</c:v>
                </c:pt>
                <c:pt idx="3156">
                  <c:v>507.35</c:v>
                </c:pt>
                <c:pt idx="3157">
                  <c:v>507.35</c:v>
                </c:pt>
                <c:pt idx="3158">
                  <c:v>507.35</c:v>
                </c:pt>
                <c:pt idx="3159">
                  <c:v>507.35</c:v>
                </c:pt>
                <c:pt idx="3160">
                  <c:v>507.35</c:v>
                </c:pt>
                <c:pt idx="3161">
                  <c:v>507.35</c:v>
                </c:pt>
                <c:pt idx="3162">
                  <c:v>507.35</c:v>
                </c:pt>
                <c:pt idx="3163">
                  <c:v>507.35</c:v>
                </c:pt>
                <c:pt idx="3164">
                  <c:v>507.35</c:v>
                </c:pt>
                <c:pt idx="3165">
                  <c:v>507.35</c:v>
                </c:pt>
                <c:pt idx="3166">
                  <c:v>507.35</c:v>
                </c:pt>
                <c:pt idx="3167">
                  <c:v>507.35</c:v>
                </c:pt>
                <c:pt idx="3168">
                  <c:v>507.35</c:v>
                </c:pt>
                <c:pt idx="3169">
                  <c:v>507.35</c:v>
                </c:pt>
                <c:pt idx="3170">
                  <c:v>507.35</c:v>
                </c:pt>
                <c:pt idx="3171">
                  <c:v>507.35</c:v>
                </c:pt>
                <c:pt idx="3172">
                  <c:v>507.35</c:v>
                </c:pt>
                <c:pt idx="3173">
                  <c:v>507.35</c:v>
                </c:pt>
                <c:pt idx="3174">
                  <c:v>507.35</c:v>
                </c:pt>
                <c:pt idx="3175">
                  <c:v>507.35</c:v>
                </c:pt>
                <c:pt idx="3176">
                  <c:v>507.35</c:v>
                </c:pt>
                <c:pt idx="3177">
                  <c:v>507.35</c:v>
                </c:pt>
                <c:pt idx="3178">
                  <c:v>507.34</c:v>
                </c:pt>
                <c:pt idx="3179">
                  <c:v>507.34</c:v>
                </c:pt>
                <c:pt idx="3180">
                  <c:v>507.34</c:v>
                </c:pt>
                <c:pt idx="3181">
                  <c:v>507.34</c:v>
                </c:pt>
                <c:pt idx="3182">
                  <c:v>507.34</c:v>
                </c:pt>
                <c:pt idx="3183">
                  <c:v>507.34</c:v>
                </c:pt>
                <c:pt idx="3184">
                  <c:v>507.34</c:v>
                </c:pt>
                <c:pt idx="3185">
                  <c:v>507.34</c:v>
                </c:pt>
                <c:pt idx="3186">
                  <c:v>507.34</c:v>
                </c:pt>
                <c:pt idx="3187">
                  <c:v>507.34</c:v>
                </c:pt>
                <c:pt idx="3188">
                  <c:v>507.34</c:v>
                </c:pt>
                <c:pt idx="3189">
                  <c:v>507.34</c:v>
                </c:pt>
                <c:pt idx="3190">
                  <c:v>507.34</c:v>
                </c:pt>
                <c:pt idx="3191">
                  <c:v>507.34</c:v>
                </c:pt>
                <c:pt idx="3192">
                  <c:v>507.34</c:v>
                </c:pt>
                <c:pt idx="3193">
                  <c:v>507.34</c:v>
                </c:pt>
                <c:pt idx="3194">
                  <c:v>507.34</c:v>
                </c:pt>
                <c:pt idx="3195">
                  <c:v>507.34</c:v>
                </c:pt>
                <c:pt idx="3196">
                  <c:v>507.34</c:v>
                </c:pt>
                <c:pt idx="3197">
                  <c:v>507.34</c:v>
                </c:pt>
                <c:pt idx="3198">
                  <c:v>507.34</c:v>
                </c:pt>
                <c:pt idx="3199">
                  <c:v>507.34</c:v>
                </c:pt>
                <c:pt idx="3200">
                  <c:v>507.34</c:v>
                </c:pt>
                <c:pt idx="3201">
                  <c:v>507.34</c:v>
                </c:pt>
                <c:pt idx="3202">
                  <c:v>507.34</c:v>
                </c:pt>
                <c:pt idx="3203">
                  <c:v>507.33</c:v>
                </c:pt>
                <c:pt idx="3204">
                  <c:v>507.33</c:v>
                </c:pt>
                <c:pt idx="3205">
                  <c:v>507.33</c:v>
                </c:pt>
                <c:pt idx="3206">
                  <c:v>507.33</c:v>
                </c:pt>
                <c:pt idx="3207">
                  <c:v>507.33</c:v>
                </c:pt>
                <c:pt idx="3208">
                  <c:v>507.33</c:v>
                </c:pt>
                <c:pt idx="3209">
                  <c:v>507.33</c:v>
                </c:pt>
                <c:pt idx="3210">
                  <c:v>507.33</c:v>
                </c:pt>
                <c:pt idx="3211">
                  <c:v>507.33</c:v>
                </c:pt>
                <c:pt idx="3212">
                  <c:v>507.33</c:v>
                </c:pt>
                <c:pt idx="3213">
                  <c:v>507.33</c:v>
                </c:pt>
                <c:pt idx="3214">
                  <c:v>507.33</c:v>
                </c:pt>
                <c:pt idx="3215">
                  <c:v>507.33</c:v>
                </c:pt>
                <c:pt idx="3216">
                  <c:v>507.33</c:v>
                </c:pt>
                <c:pt idx="3217">
                  <c:v>507.33</c:v>
                </c:pt>
                <c:pt idx="3218">
                  <c:v>507.33</c:v>
                </c:pt>
                <c:pt idx="3219">
                  <c:v>507.33</c:v>
                </c:pt>
                <c:pt idx="3220">
                  <c:v>507.33</c:v>
                </c:pt>
                <c:pt idx="3221">
                  <c:v>507.33</c:v>
                </c:pt>
                <c:pt idx="3222">
                  <c:v>507.32</c:v>
                </c:pt>
                <c:pt idx="3223">
                  <c:v>507.32</c:v>
                </c:pt>
                <c:pt idx="3224">
                  <c:v>507.32</c:v>
                </c:pt>
                <c:pt idx="3225">
                  <c:v>507.32</c:v>
                </c:pt>
                <c:pt idx="3226">
                  <c:v>507.32</c:v>
                </c:pt>
                <c:pt idx="3227">
                  <c:v>507.32</c:v>
                </c:pt>
                <c:pt idx="3228">
                  <c:v>507.32</c:v>
                </c:pt>
                <c:pt idx="3229">
                  <c:v>507.32</c:v>
                </c:pt>
                <c:pt idx="3230">
                  <c:v>507.32</c:v>
                </c:pt>
                <c:pt idx="3231">
                  <c:v>507.32</c:v>
                </c:pt>
                <c:pt idx="3232">
                  <c:v>507.32</c:v>
                </c:pt>
                <c:pt idx="3233">
                  <c:v>507.32</c:v>
                </c:pt>
                <c:pt idx="3234">
                  <c:v>507.32</c:v>
                </c:pt>
                <c:pt idx="3235">
                  <c:v>507.32</c:v>
                </c:pt>
                <c:pt idx="3236">
                  <c:v>507.32</c:v>
                </c:pt>
                <c:pt idx="3237">
                  <c:v>507.32</c:v>
                </c:pt>
                <c:pt idx="3238">
                  <c:v>507.32</c:v>
                </c:pt>
                <c:pt idx="3239">
                  <c:v>507.32</c:v>
                </c:pt>
                <c:pt idx="3240">
                  <c:v>507.32</c:v>
                </c:pt>
                <c:pt idx="3241">
                  <c:v>507.32</c:v>
                </c:pt>
                <c:pt idx="3242">
                  <c:v>507.31</c:v>
                </c:pt>
                <c:pt idx="3243">
                  <c:v>507.31</c:v>
                </c:pt>
                <c:pt idx="3244">
                  <c:v>507.31</c:v>
                </c:pt>
                <c:pt idx="3245">
                  <c:v>507.31</c:v>
                </c:pt>
                <c:pt idx="3246">
                  <c:v>507.31</c:v>
                </c:pt>
                <c:pt idx="3247">
                  <c:v>507.31</c:v>
                </c:pt>
                <c:pt idx="3248">
                  <c:v>507.31</c:v>
                </c:pt>
                <c:pt idx="3249">
                  <c:v>507.31</c:v>
                </c:pt>
                <c:pt idx="3250">
                  <c:v>507.31</c:v>
                </c:pt>
                <c:pt idx="3251">
                  <c:v>507.31</c:v>
                </c:pt>
                <c:pt idx="3252">
                  <c:v>507.31</c:v>
                </c:pt>
                <c:pt idx="3253">
                  <c:v>507.31</c:v>
                </c:pt>
                <c:pt idx="3254">
                  <c:v>507.31</c:v>
                </c:pt>
                <c:pt idx="3255">
                  <c:v>507.31</c:v>
                </c:pt>
                <c:pt idx="3256">
                  <c:v>507.31</c:v>
                </c:pt>
                <c:pt idx="3257">
                  <c:v>507.31</c:v>
                </c:pt>
                <c:pt idx="3258">
                  <c:v>507.31</c:v>
                </c:pt>
                <c:pt idx="3259">
                  <c:v>507.31</c:v>
                </c:pt>
                <c:pt idx="3260">
                  <c:v>507.31</c:v>
                </c:pt>
                <c:pt idx="3261">
                  <c:v>507.31</c:v>
                </c:pt>
                <c:pt idx="3262">
                  <c:v>507.31</c:v>
                </c:pt>
                <c:pt idx="3263">
                  <c:v>507.3</c:v>
                </c:pt>
                <c:pt idx="3264">
                  <c:v>507.3</c:v>
                </c:pt>
                <c:pt idx="3265">
                  <c:v>507.3</c:v>
                </c:pt>
                <c:pt idx="3266">
                  <c:v>507.3</c:v>
                </c:pt>
                <c:pt idx="3267">
                  <c:v>507.3</c:v>
                </c:pt>
                <c:pt idx="3268">
                  <c:v>507.3</c:v>
                </c:pt>
                <c:pt idx="3269">
                  <c:v>507.3</c:v>
                </c:pt>
                <c:pt idx="3270">
                  <c:v>507.3</c:v>
                </c:pt>
                <c:pt idx="3271">
                  <c:v>507.3</c:v>
                </c:pt>
                <c:pt idx="3272">
                  <c:v>507.3</c:v>
                </c:pt>
                <c:pt idx="3273">
                  <c:v>507.3</c:v>
                </c:pt>
                <c:pt idx="3274">
                  <c:v>507.3</c:v>
                </c:pt>
                <c:pt idx="3275">
                  <c:v>507.3</c:v>
                </c:pt>
                <c:pt idx="3276">
                  <c:v>507.3</c:v>
                </c:pt>
                <c:pt idx="3277">
                  <c:v>507.3</c:v>
                </c:pt>
                <c:pt idx="3278">
                  <c:v>507.3</c:v>
                </c:pt>
                <c:pt idx="3279">
                  <c:v>507.3</c:v>
                </c:pt>
                <c:pt idx="3280">
                  <c:v>507.3</c:v>
                </c:pt>
                <c:pt idx="3281">
                  <c:v>507.3</c:v>
                </c:pt>
                <c:pt idx="3282">
                  <c:v>507.3</c:v>
                </c:pt>
                <c:pt idx="3283">
                  <c:v>507.3</c:v>
                </c:pt>
                <c:pt idx="3284">
                  <c:v>507.29</c:v>
                </c:pt>
                <c:pt idx="3285">
                  <c:v>507.29</c:v>
                </c:pt>
                <c:pt idx="3286">
                  <c:v>507.29</c:v>
                </c:pt>
                <c:pt idx="3287">
                  <c:v>507.29</c:v>
                </c:pt>
                <c:pt idx="3288">
                  <c:v>507.29</c:v>
                </c:pt>
                <c:pt idx="3289">
                  <c:v>507.29</c:v>
                </c:pt>
                <c:pt idx="3290">
                  <c:v>507.29</c:v>
                </c:pt>
                <c:pt idx="3291">
                  <c:v>507.29</c:v>
                </c:pt>
                <c:pt idx="3292">
                  <c:v>507.29</c:v>
                </c:pt>
                <c:pt idx="3293">
                  <c:v>507.29</c:v>
                </c:pt>
                <c:pt idx="3294">
                  <c:v>507.29</c:v>
                </c:pt>
                <c:pt idx="3295">
                  <c:v>507.29</c:v>
                </c:pt>
                <c:pt idx="3296">
                  <c:v>507.29</c:v>
                </c:pt>
                <c:pt idx="3297">
                  <c:v>507.29</c:v>
                </c:pt>
                <c:pt idx="3298">
                  <c:v>507.29</c:v>
                </c:pt>
                <c:pt idx="3299">
                  <c:v>507.29</c:v>
                </c:pt>
                <c:pt idx="3300">
                  <c:v>507.29</c:v>
                </c:pt>
                <c:pt idx="3301">
                  <c:v>507.29</c:v>
                </c:pt>
                <c:pt idx="3302">
                  <c:v>507.29</c:v>
                </c:pt>
                <c:pt idx="3303">
                  <c:v>507.29</c:v>
                </c:pt>
                <c:pt idx="3304">
                  <c:v>507.29</c:v>
                </c:pt>
                <c:pt idx="3305">
                  <c:v>507.29</c:v>
                </c:pt>
                <c:pt idx="3306">
                  <c:v>507.28</c:v>
                </c:pt>
                <c:pt idx="3307">
                  <c:v>507.28</c:v>
                </c:pt>
                <c:pt idx="3308">
                  <c:v>507.28</c:v>
                </c:pt>
                <c:pt idx="3309">
                  <c:v>507.28</c:v>
                </c:pt>
                <c:pt idx="3310">
                  <c:v>507.28</c:v>
                </c:pt>
                <c:pt idx="3311">
                  <c:v>507.28</c:v>
                </c:pt>
                <c:pt idx="3312">
                  <c:v>507.28</c:v>
                </c:pt>
                <c:pt idx="3313">
                  <c:v>507.28</c:v>
                </c:pt>
                <c:pt idx="3314">
                  <c:v>507.28</c:v>
                </c:pt>
                <c:pt idx="3315">
                  <c:v>507.28</c:v>
                </c:pt>
                <c:pt idx="3316">
                  <c:v>507.28</c:v>
                </c:pt>
                <c:pt idx="3317">
                  <c:v>507.28</c:v>
                </c:pt>
                <c:pt idx="3318">
                  <c:v>507.28</c:v>
                </c:pt>
                <c:pt idx="3319">
                  <c:v>507.28</c:v>
                </c:pt>
                <c:pt idx="3320">
                  <c:v>507.28</c:v>
                </c:pt>
                <c:pt idx="3321">
                  <c:v>507.28</c:v>
                </c:pt>
                <c:pt idx="3322">
                  <c:v>507.28</c:v>
                </c:pt>
                <c:pt idx="3323">
                  <c:v>507.28</c:v>
                </c:pt>
                <c:pt idx="3324">
                  <c:v>507.28</c:v>
                </c:pt>
                <c:pt idx="3325">
                  <c:v>507.28</c:v>
                </c:pt>
                <c:pt idx="3326">
                  <c:v>507.28</c:v>
                </c:pt>
                <c:pt idx="3327">
                  <c:v>507.28</c:v>
                </c:pt>
                <c:pt idx="3328">
                  <c:v>507.28</c:v>
                </c:pt>
                <c:pt idx="3329">
                  <c:v>507.27</c:v>
                </c:pt>
                <c:pt idx="3330">
                  <c:v>507.27</c:v>
                </c:pt>
                <c:pt idx="3331">
                  <c:v>507.27</c:v>
                </c:pt>
                <c:pt idx="3332">
                  <c:v>507.27</c:v>
                </c:pt>
                <c:pt idx="3333">
                  <c:v>507.27</c:v>
                </c:pt>
                <c:pt idx="3334">
                  <c:v>507.27</c:v>
                </c:pt>
                <c:pt idx="3335">
                  <c:v>507.27</c:v>
                </c:pt>
                <c:pt idx="3336">
                  <c:v>507.27</c:v>
                </c:pt>
                <c:pt idx="3337">
                  <c:v>507.27</c:v>
                </c:pt>
                <c:pt idx="3338">
                  <c:v>507.27</c:v>
                </c:pt>
                <c:pt idx="3339">
                  <c:v>507.27</c:v>
                </c:pt>
                <c:pt idx="3340">
                  <c:v>507.27</c:v>
                </c:pt>
                <c:pt idx="3341">
                  <c:v>507.27</c:v>
                </c:pt>
                <c:pt idx="3342">
                  <c:v>507.27</c:v>
                </c:pt>
                <c:pt idx="3343">
                  <c:v>507.27</c:v>
                </c:pt>
                <c:pt idx="3344">
                  <c:v>507.27</c:v>
                </c:pt>
                <c:pt idx="3345">
                  <c:v>507.27</c:v>
                </c:pt>
                <c:pt idx="3346">
                  <c:v>507.27</c:v>
                </c:pt>
                <c:pt idx="3347">
                  <c:v>507.27</c:v>
                </c:pt>
                <c:pt idx="3348">
                  <c:v>507.27</c:v>
                </c:pt>
                <c:pt idx="3349">
                  <c:v>507.27</c:v>
                </c:pt>
                <c:pt idx="3350">
                  <c:v>507.27</c:v>
                </c:pt>
                <c:pt idx="3351">
                  <c:v>507.27</c:v>
                </c:pt>
                <c:pt idx="3352">
                  <c:v>507.26</c:v>
                </c:pt>
                <c:pt idx="3353">
                  <c:v>507.26</c:v>
                </c:pt>
                <c:pt idx="3354">
                  <c:v>507.26</c:v>
                </c:pt>
                <c:pt idx="3355">
                  <c:v>507.26</c:v>
                </c:pt>
                <c:pt idx="3356">
                  <c:v>507.26</c:v>
                </c:pt>
                <c:pt idx="3357">
                  <c:v>507.26</c:v>
                </c:pt>
                <c:pt idx="3358">
                  <c:v>507.26</c:v>
                </c:pt>
                <c:pt idx="3359">
                  <c:v>507.26</c:v>
                </c:pt>
                <c:pt idx="3360">
                  <c:v>507.26</c:v>
                </c:pt>
                <c:pt idx="3361">
                  <c:v>507.26</c:v>
                </c:pt>
                <c:pt idx="3362">
                  <c:v>507.26</c:v>
                </c:pt>
                <c:pt idx="3363">
                  <c:v>507.26</c:v>
                </c:pt>
                <c:pt idx="3364">
                  <c:v>507.26</c:v>
                </c:pt>
                <c:pt idx="3365">
                  <c:v>507.26</c:v>
                </c:pt>
                <c:pt idx="3366">
                  <c:v>507.26</c:v>
                </c:pt>
                <c:pt idx="3367">
                  <c:v>507.26</c:v>
                </c:pt>
                <c:pt idx="3368">
                  <c:v>507.26</c:v>
                </c:pt>
                <c:pt idx="3369">
                  <c:v>507.26</c:v>
                </c:pt>
                <c:pt idx="3370">
                  <c:v>507.26</c:v>
                </c:pt>
                <c:pt idx="3371">
                  <c:v>507.26</c:v>
                </c:pt>
                <c:pt idx="3372">
                  <c:v>507.26</c:v>
                </c:pt>
                <c:pt idx="3373">
                  <c:v>507.26</c:v>
                </c:pt>
                <c:pt idx="3374">
                  <c:v>507.26</c:v>
                </c:pt>
                <c:pt idx="3375">
                  <c:v>507.26</c:v>
                </c:pt>
                <c:pt idx="3376">
                  <c:v>507.26</c:v>
                </c:pt>
                <c:pt idx="3377">
                  <c:v>507.25</c:v>
                </c:pt>
                <c:pt idx="3378">
                  <c:v>507.25</c:v>
                </c:pt>
                <c:pt idx="3379">
                  <c:v>507.25</c:v>
                </c:pt>
                <c:pt idx="3380">
                  <c:v>507.25</c:v>
                </c:pt>
                <c:pt idx="3381">
                  <c:v>507.25</c:v>
                </c:pt>
                <c:pt idx="3382">
                  <c:v>507.25</c:v>
                </c:pt>
                <c:pt idx="3383">
                  <c:v>507.25</c:v>
                </c:pt>
                <c:pt idx="3384">
                  <c:v>507.25</c:v>
                </c:pt>
                <c:pt idx="3385">
                  <c:v>507.25</c:v>
                </c:pt>
                <c:pt idx="3386">
                  <c:v>507.25</c:v>
                </c:pt>
                <c:pt idx="3387">
                  <c:v>507.25</c:v>
                </c:pt>
                <c:pt idx="3388">
                  <c:v>507.25</c:v>
                </c:pt>
                <c:pt idx="3389">
                  <c:v>507.25</c:v>
                </c:pt>
                <c:pt idx="3390">
                  <c:v>507.25</c:v>
                </c:pt>
                <c:pt idx="3391">
                  <c:v>507.25</c:v>
                </c:pt>
                <c:pt idx="3392">
                  <c:v>507.25</c:v>
                </c:pt>
                <c:pt idx="3393">
                  <c:v>507.25</c:v>
                </c:pt>
                <c:pt idx="3394">
                  <c:v>507.25</c:v>
                </c:pt>
                <c:pt idx="3395">
                  <c:v>507.25</c:v>
                </c:pt>
                <c:pt idx="3396">
                  <c:v>507.25</c:v>
                </c:pt>
                <c:pt idx="3397">
                  <c:v>507.25</c:v>
                </c:pt>
                <c:pt idx="3398">
                  <c:v>507.25</c:v>
                </c:pt>
                <c:pt idx="3399">
                  <c:v>507.25</c:v>
                </c:pt>
                <c:pt idx="3400">
                  <c:v>507.25</c:v>
                </c:pt>
                <c:pt idx="3401">
                  <c:v>507.24</c:v>
                </c:pt>
                <c:pt idx="3402">
                  <c:v>507.24</c:v>
                </c:pt>
                <c:pt idx="3403">
                  <c:v>507.24</c:v>
                </c:pt>
                <c:pt idx="3404">
                  <c:v>507.24</c:v>
                </c:pt>
                <c:pt idx="3405">
                  <c:v>507.24</c:v>
                </c:pt>
                <c:pt idx="3406">
                  <c:v>507.24</c:v>
                </c:pt>
                <c:pt idx="3407">
                  <c:v>507.24</c:v>
                </c:pt>
                <c:pt idx="3408">
                  <c:v>507.24</c:v>
                </c:pt>
                <c:pt idx="3409">
                  <c:v>507.24</c:v>
                </c:pt>
                <c:pt idx="3410">
                  <c:v>507.24</c:v>
                </c:pt>
                <c:pt idx="3411">
                  <c:v>507.24</c:v>
                </c:pt>
                <c:pt idx="3412">
                  <c:v>507.24</c:v>
                </c:pt>
                <c:pt idx="3413">
                  <c:v>507.24</c:v>
                </c:pt>
                <c:pt idx="3414">
                  <c:v>507.24</c:v>
                </c:pt>
                <c:pt idx="3415">
                  <c:v>507.24</c:v>
                </c:pt>
                <c:pt idx="3416">
                  <c:v>507.24</c:v>
                </c:pt>
                <c:pt idx="3417">
                  <c:v>507.24</c:v>
                </c:pt>
                <c:pt idx="3418">
                  <c:v>507.24</c:v>
                </c:pt>
                <c:pt idx="3419">
                  <c:v>507.24</c:v>
                </c:pt>
                <c:pt idx="3420">
                  <c:v>507.24</c:v>
                </c:pt>
                <c:pt idx="3421">
                  <c:v>507.24</c:v>
                </c:pt>
                <c:pt idx="3422">
                  <c:v>507.24</c:v>
                </c:pt>
                <c:pt idx="3423">
                  <c:v>507.24</c:v>
                </c:pt>
                <c:pt idx="3424">
                  <c:v>507.24</c:v>
                </c:pt>
                <c:pt idx="3425">
                  <c:v>507.24</c:v>
                </c:pt>
                <c:pt idx="3426">
                  <c:v>507.23</c:v>
                </c:pt>
                <c:pt idx="3427">
                  <c:v>507.23</c:v>
                </c:pt>
                <c:pt idx="3428">
                  <c:v>507.23</c:v>
                </c:pt>
                <c:pt idx="3429">
                  <c:v>507.23</c:v>
                </c:pt>
                <c:pt idx="3430">
                  <c:v>507.23</c:v>
                </c:pt>
                <c:pt idx="3431">
                  <c:v>507.23</c:v>
                </c:pt>
                <c:pt idx="3432">
                  <c:v>507.23</c:v>
                </c:pt>
                <c:pt idx="3433">
                  <c:v>507.23</c:v>
                </c:pt>
                <c:pt idx="3434">
                  <c:v>507.23</c:v>
                </c:pt>
                <c:pt idx="3435">
                  <c:v>507.23</c:v>
                </c:pt>
                <c:pt idx="3436">
                  <c:v>507.23</c:v>
                </c:pt>
                <c:pt idx="3437">
                  <c:v>507.23</c:v>
                </c:pt>
                <c:pt idx="3438">
                  <c:v>507.23</c:v>
                </c:pt>
                <c:pt idx="3439">
                  <c:v>507.23</c:v>
                </c:pt>
                <c:pt idx="3440">
                  <c:v>507.23</c:v>
                </c:pt>
                <c:pt idx="3441">
                  <c:v>507.23</c:v>
                </c:pt>
                <c:pt idx="3442">
                  <c:v>507.23</c:v>
                </c:pt>
                <c:pt idx="3443">
                  <c:v>507.23</c:v>
                </c:pt>
                <c:pt idx="3444">
                  <c:v>507.23</c:v>
                </c:pt>
                <c:pt idx="3445">
                  <c:v>507.23</c:v>
                </c:pt>
                <c:pt idx="3446">
                  <c:v>507.23</c:v>
                </c:pt>
                <c:pt idx="3447">
                  <c:v>507.23</c:v>
                </c:pt>
                <c:pt idx="3448">
                  <c:v>507.23</c:v>
                </c:pt>
                <c:pt idx="3449">
                  <c:v>507.23</c:v>
                </c:pt>
                <c:pt idx="3450">
                  <c:v>507.23</c:v>
                </c:pt>
                <c:pt idx="3451">
                  <c:v>507.22</c:v>
                </c:pt>
                <c:pt idx="3452">
                  <c:v>507.22</c:v>
                </c:pt>
                <c:pt idx="3453">
                  <c:v>507.22</c:v>
                </c:pt>
                <c:pt idx="3454">
                  <c:v>507.22</c:v>
                </c:pt>
                <c:pt idx="3455">
                  <c:v>507.22</c:v>
                </c:pt>
                <c:pt idx="3456">
                  <c:v>507.22</c:v>
                </c:pt>
                <c:pt idx="3457">
                  <c:v>507.22</c:v>
                </c:pt>
                <c:pt idx="3458">
                  <c:v>507.22</c:v>
                </c:pt>
                <c:pt idx="3459">
                  <c:v>507.22</c:v>
                </c:pt>
                <c:pt idx="3460">
                  <c:v>507.22</c:v>
                </c:pt>
                <c:pt idx="3461">
                  <c:v>507.22</c:v>
                </c:pt>
                <c:pt idx="3462">
                  <c:v>507.22</c:v>
                </c:pt>
                <c:pt idx="3463">
                  <c:v>507.22</c:v>
                </c:pt>
                <c:pt idx="3464">
                  <c:v>507.22</c:v>
                </c:pt>
                <c:pt idx="3465">
                  <c:v>507.22</c:v>
                </c:pt>
                <c:pt idx="3466">
                  <c:v>507.22</c:v>
                </c:pt>
                <c:pt idx="3467">
                  <c:v>507.22</c:v>
                </c:pt>
                <c:pt idx="3468">
                  <c:v>507.22</c:v>
                </c:pt>
                <c:pt idx="3469">
                  <c:v>507.22</c:v>
                </c:pt>
                <c:pt idx="3470">
                  <c:v>507.22</c:v>
                </c:pt>
                <c:pt idx="3471">
                  <c:v>507.22</c:v>
                </c:pt>
                <c:pt idx="3472">
                  <c:v>507.22</c:v>
                </c:pt>
                <c:pt idx="3473">
                  <c:v>507.22</c:v>
                </c:pt>
                <c:pt idx="3474">
                  <c:v>507.22</c:v>
                </c:pt>
                <c:pt idx="3475">
                  <c:v>507.22</c:v>
                </c:pt>
                <c:pt idx="3476">
                  <c:v>507.22</c:v>
                </c:pt>
                <c:pt idx="3477">
                  <c:v>507.21</c:v>
                </c:pt>
                <c:pt idx="3478">
                  <c:v>507.21</c:v>
                </c:pt>
                <c:pt idx="3479">
                  <c:v>507.21</c:v>
                </c:pt>
                <c:pt idx="3480">
                  <c:v>507.21</c:v>
                </c:pt>
                <c:pt idx="3481">
                  <c:v>507.21</c:v>
                </c:pt>
                <c:pt idx="3482">
                  <c:v>507.21</c:v>
                </c:pt>
                <c:pt idx="3483">
                  <c:v>507.21</c:v>
                </c:pt>
                <c:pt idx="3484">
                  <c:v>507.21</c:v>
                </c:pt>
                <c:pt idx="3485">
                  <c:v>507.21</c:v>
                </c:pt>
                <c:pt idx="3486">
                  <c:v>507.21</c:v>
                </c:pt>
                <c:pt idx="3487">
                  <c:v>507.21</c:v>
                </c:pt>
                <c:pt idx="3488">
                  <c:v>507.21</c:v>
                </c:pt>
                <c:pt idx="3489">
                  <c:v>507.21</c:v>
                </c:pt>
                <c:pt idx="3490">
                  <c:v>507.21</c:v>
                </c:pt>
                <c:pt idx="3491">
                  <c:v>507.21</c:v>
                </c:pt>
                <c:pt idx="3492">
                  <c:v>507.21</c:v>
                </c:pt>
                <c:pt idx="3493">
                  <c:v>507.21</c:v>
                </c:pt>
                <c:pt idx="3494">
                  <c:v>507.21</c:v>
                </c:pt>
                <c:pt idx="3495">
                  <c:v>507.21</c:v>
                </c:pt>
                <c:pt idx="3496">
                  <c:v>507.21</c:v>
                </c:pt>
                <c:pt idx="3497">
                  <c:v>507.21</c:v>
                </c:pt>
                <c:pt idx="3498">
                  <c:v>507.21</c:v>
                </c:pt>
                <c:pt idx="3499">
                  <c:v>507.21</c:v>
                </c:pt>
                <c:pt idx="3500">
                  <c:v>507.21</c:v>
                </c:pt>
                <c:pt idx="3501">
                  <c:v>507.21</c:v>
                </c:pt>
                <c:pt idx="3502">
                  <c:v>507.21</c:v>
                </c:pt>
                <c:pt idx="3503">
                  <c:v>507.21</c:v>
                </c:pt>
                <c:pt idx="3504">
                  <c:v>507.21</c:v>
                </c:pt>
                <c:pt idx="3505">
                  <c:v>507.2</c:v>
                </c:pt>
                <c:pt idx="3506">
                  <c:v>507.2</c:v>
                </c:pt>
                <c:pt idx="3507">
                  <c:v>507.2</c:v>
                </c:pt>
                <c:pt idx="3508">
                  <c:v>507.2</c:v>
                </c:pt>
                <c:pt idx="3509">
                  <c:v>507.2</c:v>
                </c:pt>
                <c:pt idx="3510">
                  <c:v>507.2</c:v>
                </c:pt>
                <c:pt idx="3511">
                  <c:v>507.2</c:v>
                </c:pt>
                <c:pt idx="3512">
                  <c:v>507.2</c:v>
                </c:pt>
                <c:pt idx="3513">
                  <c:v>507.2</c:v>
                </c:pt>
                <c:pt idx="3514">
                  <c:v>507.2</c:v>
                </c:pt>
                <c:pt idx="3515">
                  <c:v>507.2</c:v>
                </c:pt>
                <c:pt idx="3516">
                  <c:v>507.2</c:v>
                </c:pt>
                <c:pt idx="3517">
                  <c:v>507.2</c:v>
                </c:pt>
                <c:pt idx="3518">
                  <c:v>507.2</c:v>
                </c:pt>
                <c:pt idx="3519">
                  <c:v>507.2</c:v>
                </c:pt>
                <c:pt idx="3520">
                  <c:v>507.2</c:v>
                </c:pt>
                <c:pt idx="3521">
                  <c:v>507.2</c:v>
                </c:pt>
                <c:pt idx="3522">
                  <c:v>507.2</c:v>
                </c:pt>
                <c:pt idx="3523">
                  <c:v>507.2</c:v>
                </c:pt>
                <c:pt idx="3524">
                  <c:v>507.2</c:v>
                </c:pt>
                <c:pt idx="3525">
                  <c:v>507.2</c:v>
                </c:pt>
                <c:pt idx="3526">
                  <c:v>507.2</c:v>
                </c:pt>
                <c:pt idx="3527">
                  <c:v>507.2</c:v>
                </c:pt>
                <c:pt idx="3528">
                  <c:v>507.2</c:v>
                </c:pt>
                <c:pt idx="3529">
                  <c:v>507.2</c:v>
                </c:pt>
                <c:pt idx="3530">
                  <c:v>507.2</c:v>
                </c:pt>
                <c:pt idx="3531">
                  <c:v>507.2</c:v>
                </c:pt>
                <c:pt idx="3532">
                  <c:v>507.2</c:v>
                </c:pt>
                <c:pt idx="3533">
                  <c:v>507.2</c:v>
                </c:pt>
                <c:pt idx="3534">
                  <c:v>507.19</c:v>
                </c:pt>
                <c:pt idx="3535">
                  <c:v>507.19</c:v>
                </c:pt>
                <c:pt idx="3536">
                  <c:v>507.19</c:v>
                </c:pt>
                <c:pt idx="3537">
                  <c:v>507.19</c:v>
                </c:pt>
                <c:pt idx="3538">
                  <c:v>507.19</c:v>
                </c:pt>
                <c:pt idx="3539">
                  <c:v>507.19</c:v>
                </c:pt>
                <c:pt idx="3540">
                  <c:v>507.19</c:v>
                </c:pt>
                <c:pt idx="3541">
                  <c:v>507.19</c:v>
                </c:pt>
                <c:pt idx="3542">
                  <c:v>507.19</c:v>
                </c:pt>
                <c:pt idx="3543">
                  <c:v>507.19</c:v>
                </c:pt>
                <c:pt idx="3544">
                  <c:v>507.19</c:v>
                </c:pt>
                <c:pt idx="3545">
                  <c:v>507.19</c:v>
                </c:pt>
                <c:pt idx="3546">
                  <c:v>507.19</c:v>
                </c:pt>
                <c:pt idx="3547">
                  <c:v>507.19</c:v>
                </c:pt>
                <c:pt idx="3548">
                  <c:v>507.19</c:v>
                </c:pt>
                <c:pt idx="3549">
                  <c:v>507.19</c:v>
                </c:pt>
                <c:pt idx="3550">
                  <c:v>507.19</c:v>
                </c:pt>
                <c:pt idx="3551">
                  <c:v>507.19</c:v>
                </c:pt>
                <c:pt idx="3552">
                  <c:v>507.19</c:v>
                </c:pt>
                <c:pt idx="3553">
                  <c:v>507.19</c:v>
                </c:pt>
                <c:pt idx="3554">
                  <c:v>507.19</c:v>
                </c:pt>
                <c:pt idx="3555">
                  <c:v>507.19</c:v>
                </c:pt>
                <c:pt idx="3556">
                  <c:v>507.19</c:v>
                </c:pt>
                <c:pt idx="3557">
                  <c:v>507.19</c:v>
                </c:pt>
                <c:pt idx="3558">
                  <c:v>507.19</c:v>
                </c:pt>
                <c:pt idx="3559">
                  <c:v>507.19</c:v>
                </c:pt>
                <c:pt idx="3560">
                  <c:v>507.19</c:v>
                </c:pt>
                <c:pt idx="3561">
                  <c:v>507.19</c:v>
                </c:pt>
                <c:pt idx="3562">
                  <c:v>507.19</c:v>
                </c:pt>
                <c:pt idx="3563">
                  <c:v>507.18</c:v>
                </c:pt>
                <c:pt idx="3564">
                  <c:v>507.18</c:v>
                </c:pt>
                <c:pt idx="3565">
                  <c:v>507.18</c:v>
                </c:pt>
                <c:pt idx="3566">
                  <c:v>507.18</c:v>
                </c:pt>
                <c:pt idx="3567">
                  <c:v>507.18</c:v>
                </c:pt>
                <c:pt idx="3568">
                  <c:v>507.18</c:v>
                </c:pt>
                <c:pt idx="3569">
                  <c:v>507.18</c:v>
                </c:pt>
                <c:pt idx="3570">
                  <c:v>507.18</c:v>
                </c:pt>
                <c:pt idx="3571">
                  <c:v>507.18</c:v>
                </c:pt>
                <c:pt idx="3572">
                  <c:v>507.18</c:v>
                </c:pt>
                <c:pt idx="3573">
                  <c:v>507.18</c:v>
                </c:pt>
                <c:pt idx="3574">
                  <c:v>507.18</c:v>
                </c:pt>
                <c:pt idx="3575">
                  <c:v>507.18</c:v>
                </c:pt>
                <c:pt idx="3576">
                  <c:v>507.18</c:v>
                </c:pt>
                <c:pt idx="3577">
                  <c:v>507.18</c:v>
                </c:pt>
                <c:pt idx="3578">
                  <c:v>507.18</c:v>
                </c:pt>
                <c:pt idx="3579">
                  <c:v>507.18</c:v>
                </c:pt>
                <c:pt idx="3580">
                  <c:v>507.18</c:v>
                </c:pt>
                <c:pt idx="3581">
                  <c:v>507.18</c:v>
                </c:pt>
                <c:pt idx="3582">
                  <c:v>507.18</c:v>
                </c:pt>
                <c:pt idx="3583">
                  <c:v>507.18</c:v>
                </c:pt>
                <c:pt idx="3584">
                  <c:v>507.18</c:v>
                </c:pt>
                <c:pt idx="3585">
                  <c:v>507.18</c:v>
                </c:pt>
                <c:pt idx="3586">
                  <c:v>507.18</c:v>
                </c:pt>
                <c:pt idx="3587">
                  <c:v>507.18</c:v>
                </c:pt>
                <c:pt idx="3588">
                  <c:v>507.18</c:v>
                </c:pt>
                <c:pt idx="3589">
                  <c:v>507.18</c:v>
                </c:pt>
                <c:pt idx="3590">
                  <c:v>507.18</c:v>
                </c:pt>
                <c:pt idx="3591">
                  <c:v>507.18</c:v>
                </c:pt>
                <c:pt idx="3592">
                  <c:v>507.17</c:v>
                </c:pt>
                <c:pt idx="3593">
                  <c:v>507.17</c:v>
                </c:pt>
                <c:pt idx="3594">
                  <c:v>507.17</c:v>
                </c:pt>
                <c:pt idx="3595">
                  <c:v>507.17</c:v>
                </c:pt>
                <c:pt idx="3596">
                  <c:v>507.17</c:v>
                </c:pt>
                <c:pt idx="3597">
                  <c:v>507.17</c:v>
                </c:pt>
                <c:pt idx="3598">
                  <c:v>507.17</c:v>
                </c:pt>
                <c:pt idx="3599">
                  <c:v>507.17</c:v>
                </c:pt>
                <c:pt idx="3600">
                  <c:v>507.17</c:v>
                </c:pt>
                <c:pt idx="3601">
                  <c:v>507.17</c:v>
                </c:pt>
                <c:pt idx="3602">
                  <c:v>507.17</c:v>
                </c:pt>
                <c:pt idx="3603">
                  <c:v>507.17</c:v>
                </c:pt>
                <c:pt idx="3604">
                  <c:v>507.17</c:v>
                </c:pt>
                <c:pt idx="3605">
                  <c:v>507.17</c:v>
                </c:pt>
                <c:pt idx="3606">
                  <c:v>507.17</c:v>
                </c:pt>
                <c:pt idx="3607">
                  <c:v>507.17</c:v>
                </c:pt>
                <c:pt idx="3608">
                  <c:v>507.17</c:v>
                </c:pt>
                <c:pt idx="3609">
                  <c:v>507.17</c:v>
                </c:pt>
                <c:pt idx="3610">
                  <c:v>507.17</c:v>
                </c:pt>
                <c:pt idx="3611">
                  <c:v>507.17</c:v>
                </c:pt>
                <c:pt idx="3612">
                  <c:v>507.17</c:v>
                </c:pt>
                <c:pt idx="3613">
                  <c:v>507.17</c:v>
                </c:pt>
                <c:pt idx="3614">
                  <c:v>507.17</c:v>
                </c:pt>
                <c:pt idx="3615">
                  <c:v>507.17</c:v>
                </c:pt>
                <c:pt idx="3616">
                  <c:v>507.17</c:v>
                </c:pt>
                <c:pt idx="3617">
                  <c:v>507.17</c:v>
                </c:pt>
                <c:pt idx="3618">
                  <c:v>507.17</c:v>
                </c:pt>
                <c:pt idx="3619">
                  <c:v>507.17</c:v>
                </c:pt>
                <c:pt idx="3620">
                  <c:v>507.17</c:v>
                </c:pt>
                <c:pt idx="3621">
                  <c:v>507.17</c:v>
                </c:pt>
                <c:pt idx="3622">
                  <c:v>507.17</c:v>
                </c:pt>
                <c:pt idx="3623">
                  <c:v>507.17</c:v>
                </c:pt>
                <c:pt idx="3624">
                  <c:v>507.17</c:v>
                </c:pt>
                <c:pt idx="3625">
                  <c:v>507.17</c:v>
                </c:pt>
                <c:pt idx="3626">
                  <c:v>507.17</c:v>
                </c:pt>
                <c:pt idx="3627">
                  <c:v>507.17</c:v>
                </c:pt>
                <c:pt idx="3628">
                  <c:v>507.17</c:v>
                </c:pt>
                <c:pt idx="3629">
                  <c:v>507.17</c:v>
                </c:pt>
                <c:pt idx="3630">
                  <c:v>507.17</c:v>
                </c:pt>
                <c:pt idx="3631">
                  <c:v>507.17</c:v>
                </c:pt>
                <c:pt idx="3632">
                  <c:v>507.17</c:v>
                </c:pt>
                <c:pt idx="3633">
                  <c:v>507.17</c:v>
                </c:pt>
                <c:pt idx="3634">
                  <c:v>507.17</c:v>
                </c:pt>
                <c:pt idx="3635">
                  <c:v>507.17</c:v>
                </c:pt>
                <c:pt idx="3636">
                  <c:v>507.17</c:v>
                </c:pt>
                <c:pt idx="3637">
                  <c:v>507.17</c:v>
                </c:pt>
                <c:pt idx="3638">
                  <c:v>507.17</c:v>
                </c:pt>
                <c:pt idx="3639">
                  <c:v>507.17</c:v>
                </c:pt>
                <c:pt idx="3640">
                  <c:v>507.17</c:v>
                </c:pt>
                <c:pt idx="3641">
                  <c:v>507.17</c:v>
                </c:pt>
                <c:pt idx="3642">
                  <c:v>507.17</c:v>
                </c:pt>
                <c:pt idx="3643">
                  <c:v>507.17</c:v>
                </c:pt>
                <c:pt idx="3644">
                  <c:v>507.17</c:v>
                </c:pt>
                <c:pt idx="3645">
                  <c:v>507.17</c:v>
                </c:pt>
                <c:pt idx="3646">
                  <c:v>507.17</c:v>
                </c:pt>
                <c:pt idx="3647">
                  <c:v>507.17</c:v>
                </c:pt>
                <c:pt idx="3648">
                  <c:v>507.17</c:v>
                </c:pt>
                <c:pt idx="3649">
                  <c:v>507.16</c:v>
                </c:pt>
                <c:pt idx="3650">
                  <c:v>507.16</c:v>
                </c:pt>
                <c:pt idx="3651">
                  <c:v>507.16</c:v>
                </c:pt>
                <c:pt idx="3652">
                  <c:v>507.16</c:v>
                </c:pt>
                <c:pt idx="3653">
                  <c:v>507.16</c:v>
                </c:pt>
                <c:pt idx="3654">
                  <c:v>507.16</c:v>
                </c:pt>
                <c:pt idx="3655">
                  <c:v>507.16</c:v>
                </c:pt>
                <c:pt idx="3656">
                  <c:v>507.16</c:v>
                </c:pt>
                <c:pt idx="3657">
                  <c:v>507.16</c:v>
                </c:pt>
                <c:pt idx="3658">
                  <c:v>507.16</c:v>
                </c:pt>
                <c:pt idx="3659">
                  <c:v>507.16</c:v>
                </c:pt>
                <c:pt idx="3660">
                  <c:v>507.16</c:v>
                </c:pt>
                <c:pt idx="3661">
                  <c:v>507.16</c:v>
                </c:pt>
                <c:pt idx="3662">
                  <c:v>507.16</c:v>
                </c:pt>
                <c:pt idx="3663">
                  <c:v>507.16</c:v>
                </c:pt>
                <c:pt idx="3664">
                  <c:v>507.16</c:v>
                </c:pt>
                <c:pt idx="3665">
                  <c:v>507.16</c:v>
                </c:pt>
                <c:pt idx="3666">
                  <c:v>507.16</c:v>
                </c:pt>
                <c:pt idx="3667">
                  <c:v>507.16</c:v>
                </c:pt>
                <c:pt idx="3668">
                  <c:v>507.16</c:v>
                </c:pt>
                <c:pt idx="3669">
                  <c:v>507.16</c:v>
                </c:pt>
                <c:pt idx="3670">
                  <c:v>507.16</c:v>
                </c:pt>
                <c:pt idx="3671">
                  <c:v>507.16</c:v>
                </c:pt>
                <c:pt idx="3672">
                  <c:v>507.16</c:v>
                </c:pt>
                <c:pt idx="3673">
                  <c:v>507.16</c:v>
                </c:pt>
                <c:pt idx="3674">
                  <c:v>507.16</c:v>
                </c:pt>
                <c:pt idx="3675">
                  <c:v>507.16</c:v>
                </c:pt>
                <c:pt idx="3676">
                  <c:v>507.15</c:v>
                </c:pt>
                <c:pt idx="3677">
                  <c:v>507.15</c:v>
                </c:pt>
                <c:pt idx="3678">
                  <c:v>507.15</c:v>
                </c:pt>
                <c:pt idx="3679">
                  <c:v>507.15</c:v>
                </c:pt>
                <c:pt idx="3680">
                  <c:v>507.15</c:v>
                </c:pt>
                <c:pt idx="3681">
                  <c:v>507.15</c:v>
                </c:pt>
                <c:pt idx="3682">
                  <c:v>507.15</c:v>
                </c:pt>
                <c:pt idx="3683">
                  <c:v>507.15</c:v>
                </c:pt>
                <c:pt idx="3684">
                  <c:v>507.15</c:v>
                </c:pt>
                <c:pt idx="3685">
                  <c:v>507.15</c:v>
                </c:pt>
                <c:pt idx="3686">
                  <c:v>507.15</c:v>
                </c:pt>
                <c:pt idx="3687">
                  <c:v>507.15</c:v>
                </c:pt>
                <c:pt idx="3688">
                  <c:v>507.15</c:v>
                </c:pt>
                <c:pt idx="3689">
                  <c:v>507.15</c:v>
                </c:pt>
                <c:pt idx="3690">
                  <c:v>507.15</c:v>
                </c:pt>
                <c:pt idx="3691">
                  <c:v>507.15</c:v>
                </c:pt>
                <c:pt idx="3692">
                  <c:v>507.15</c:v>
                </c:pt>
                <c:pt idx="3693">
                  <c:v>507.15</c:v>
                </c:pt>
                <c:pt idx="3694">
                  <c:v>507.15</c:v>
                </c:pt>
                <c:pt idx="3695">
                  <c:v>507.15</c:v>
                </c:pt>
                <c:pt idx="3696">
                  <c:v>507.15</c:v>
                </c:pt>
                <c:pt idx="3697">
                  <c:v>507.15</c:v>
                </c:pt>
                <c:pt idx="3698">
                  <c:v>507.14</c:v>
                </c:pt>
                <c:pt idx="3699">
                  <c:v>507.14</c:v>
                </c:pt>
                <c:pt idx="3700">
                  <c:v>507.14</c:v>
                </c:pt>
                <c:pt idx="3701">
                  <c:v>507.14</c:v>
                </c:pt>
                <c:pt idx="3702">
                  <c:v>507.14</c:v>
                </c:pt>
                <c:pt idx="3703">
                  <c:v>507.14</c:v>
                </c:pt>
                <c:pt idx="3704">
                  <c:v>507.14</c:v>
                </c:pt>
                <c:pt idx="3705">
                  <c:v>507.14</c:v>
                </c:pt>
                <c:pt idx="3706">
                  <c:v>507.14</c:v>
                </c:pt>
                <c:pt idx="3707">
                  <c:v>507.14</c:v>
                </c:pt>
                <c:pt idx="3708">
                  <c:v>507.14</c:v>
                </c:pt>
                <c:pt idx="3709">
                  <c:v>507.14</c:v>
                </c:pt>
                <c:pt idx="3710">
                  <c:v>507.14</c:v>
                </c:pt>
                <c:pt idx="3711">
                  <c:v>507.14</c:v>
                </c:pt>
                <c:pt idx="3712">
                  <c:v>507.14</c:v>
                </c:pt>
                <c:pt idx="3713">
                  <c:v>507.14</c:v>
                </c:pt>
                <c:pt idx="3714">
                  <c:v>507.14</c:v>
                </c:pt>
                <c:pt idx="3715">
                  <c:v>507.14</c:v>
                </c:pt>
                <c:pt idx="3716">
                  <c:v>507.14</c:v>
                </c:pt>
                <c:pt idx="3717">
                  <c:v>507.14</c:v>
                </c:pt>
                <c:pt idx="3718">
                  <c:v>507.14</c:v>
                </c:pt>
                <c:pt idx="3719">
                  <c:v>507.14</c:v>
                </c:pt>
                <c:pt idx="3720">
                  <c:v>507.14</c:v>
                </c:pt>
                <c:pt idx="3721">
                  <c:v>507.14</c:v>
                </c:pt>
                <c:pt idx="3722">
                  <c:v>507.14</c:v>
                </c:pt>
                <c:pt idx="3723">
                  <c:v>507.13</c:v>
                </c:pt>
                <c:pt idx="3724">
                  <c:v>507.13</c:v>
                </c:pt>
                <c:pt idx="3725">
                  <c:v>507.13</c:v>
                </c:pt>
                <c:pt idx="3726">
                  <c:v>507.13</c:v>
                </c:pt>
                <c:pt idx="3727">
                  <c:v>507.13</c:v>
                </c:pt>
                <c:pt idx="3728">
                  <c:v>507.13</c:v>
                </c:pt>
                <c:pt idx="3729">
                  <c:v>507.13</c:v>
                </c:pt>
                <c:pt idx="3730">
                  <c:v>507.13</c:v>
                </c:pt>
                <c:pt idx="3731">
                  <c:v>507.13</c:v>
                </c:pt>
                <c:pt idx="3732">
                  <c:v>507.13</c:v>
                </c:pt>
                <c:pt idx="3733">
                  <c:v>507.13</c:v>
                </c:pt>
                <c:pt idx="3734">
                  <c:v>507.13</c:v>
                </c:pt>
                <c:pt idx="3735">
                  <c:v>507.13</c:v>
                </c:pt>
                <c:pt idx="3736">
                  <c:v>507.13</c:v>
                </c:pt>
                <c:pt idx="3737">
                  <c:v>507.13</c:v>
                </c:pt>
                <c:pt idx="3738">
                  <c:v>507.13</c:v>
                </c:pt>
                <c:pt idx="3739">
                  <c:v>507.13</c:v>
                </c:pt>
                <c:pt idx="3740">
                  <c:v>507.13</c:v>
                </c:pt>
                <c:pt idx="3741">
                  <c:v>507.13</c:v>
                </c:pt>
                <c:pt idx="3742">
                  <c:v>507.13</c:v>
                </c:pt>
                <c:pt idx="3743">
                  <c:v>507.13</c:v>
                </c:pt>
                <c:pt idx="3744">
                  <c:v>507.13</c:v>
                </c:pt>
                <c:pt idx="3745">
                  <c:v>507.13</c:v>
                </c:pt>
                <c:pt idx="3746">
                  <c:v>507.13</c:v>
                </c:pt>
                <c:pt idx="3747">
                  <c:v>507.13</c:v>
                </c:pt>
                <c:pt idx="3748">
                  <c:v>507.13</c:v>
                </c:pt>
                <c:pt idx="3749">
                  <c:v>507.13</c:v>
                </c:pt>
                <c:pt idx="3750">
                  <c:v>507.13</c:v>
                </c:pt>
                <c:pt idx="3751">
                  <c:v>507.12</c:v>
                </c:pt>
                <c:pt idx="3752">
                  <c:v>507.12</c:v>
                </c:pt>
                <c:pt idx="3753">
                  <c:v>507.12</c:v>
                </c:pt>
                <c:pt idx="3754">
                  <c:v>507.12</c:v>
                </c:pt>
                <c:pt idx="3755">
                  <c:v>507.12</c:v>
                </c:pt>
                <c:pt idx="3756">
                  <c:v>507.12</c:v>
                </c:pt>
                <c:pt idx="3757">
                  <c:v>507.12</c:v>
                </c:pt>
                <c:pt idx="3758">
                  <c:v>507.12</c:v>
                </c:pt>
                <c:pt idx="3759">
                  <c:v>507.12</c:v>
                </c:pt>
                <c:pt idx="3760">
                  <c:v>507.12</c:v>
                </c:pt>
                <c:pt idx="3761">
                  <c:v>507.12</c:v>
                </c:pt>
                <c:pt idx="3762">
                  <c:v>507.12</c:v>
                </c:pt>
                <c:pt idx="3763">
                  <c:v>507.12</c:v>
                </c:pt>
                <c:pt idx="3764">
                  <c:v>507.12</c:v>
                </c:pt>
                <c:pt idx="3765">
                  <c:v>507.12</c:v>
                </c:pt>
                <c:pt idx="3766">
                  <c:v>507.12</c:v>
                </c:pt>
                <c:pt idx="3767">
                  <c:v>507.12</c:v>
                </c:pt>
                <c:pt idx="3768">
                  <c:v>507.12</c:v>
                </c:pt>
                <c:pt idx="3769">
                  <c:v>507.12</c:v>
                </c:pt>
                <c:pt idx="3770">
                  <c:v>507.12</c:v>
                </c:pt>
                <c:pt idx="3771">
                  <c:v>507.12</c:v>
                </c:pt>
                <c:pt idx="3772">
                  <c:v>507.12</c:v>
                </c:pt>
                <c:pt idx="3773">
                  <c:v>507.12</c:v>
                </c:pt>
                <c:pt idx="3774">
                  <c:v>507.12</c:v>
                </c:pt>
                <c:pt idx="3775">
                  <c:v>507.12</c:v>
                </c:pt>
                <c:pt idx="3776">
                  <c:v>507.12</c:v>
                </c:pt>
                <c:pt idx="3777">
                  <c:v>507.12</c:v>
                </c:pt>
                <c:pt idx="3778">
                  <c:v>507.12</c:v>
                </c:pt>
                <c:pt idx="3779">
                  <c:v>507.12</c:v>
                </c:pt>
                <c:pt idx="3780">
                  <c:v>507.12</c:v>
                </c:pt>
                <c:pt idx="3781">
                  <c:v>507.12</c:v>
                </c:pt>
                <c:pt idx="3782">
                  <c:v>507.12</c:v>
                </c:pt>
                <c:pt idx="3783">
                  <c:v>507.12</c:v>
                </c:pt>
                <c:pt idx="3784">
                  <c:v>507.12</c:v>
                </c:pt>
                <c:pt idx="3785">
                  <c:v>507.11</c:v>
                </c:pt>
                <c:pt idx="3786">
                  <c:v>507.11</c:v>
                </c:pt>
                <c:pt idx="3787">
                  <c:v>507.11</c:v>
                </c:pt>
                <c:pt idx="3788">
                  <c:v>507.11</c:v>
                </c:pt>
                <c:pt idx="3789">
                  <c:v>507.11</c:v>
                </c:pt>
                <c:pt idx="3790">
                  <c:v>507.11</c:v>
                </c:pt>
                <c:pt idx="3791">
                  <c:v>507.11</c:v>
                </c:pt>
                <c:pt idx="3792">
                  <c:v>507.11</c:v>
                </c:pt>
                <c:pt idx="3793">
                  <c:v>507.11</c:v>
                </c:pt>
                <c:pt idx="3794">
                  <c:v>507.11</c:v>
                </c:pt>
                <c:pt idx="3795">
                  <c:v>507.11</c:v>
                </c:pt>
                <c:pt idx="3796">
                  <c:v>507.11</c:v>
                </c:pt>
                <c:pt idx="3797">
                  <c:v>507.11</c:v>
                </c:pt>
                <c:pt idx="3798">
                  <c:v>507.11</c:v>
                </c:pt>
                <c:pt idx="3799">
                  <c:v>507.11</c:v>
                </c:pt>
                <c:pt idx="3800">
                  <c:v>507.11</c:v>
                </c:pt>
                <c:pt idx="3801">
                  <c:v>507.11</c:v>
                </c:pt>
                <c:pt idx="3802">
                  <c:v>507.11</c:v>
                </c:pt>
                <c:pt idx="3803">
                  <c:v>507.11</c:v>
                </c:pt>
                <c:pt idx="3804">
                  <c:v>507.11</c:v>
                </c:pt>
                <c:pt idx="3805">
                  <c:v>507.11</c:v>
                </c:pt>
                <c:pt idx="3806">
                  <c:v>507.11</c:v>
                </c:pt>
                <c:pt idx="3807">
                  <c:v>507.11</c:v>
                </c:pt>
                <c:pt idx="3808">
                  <c:v>507.11</c:v>
                </c:pt>
                <c:pt idx="3809">
                  <c:v>507.11</c:v>
                </c:pt>
                <c:pt idx="3810">
                  <c:v>507.11</c:v>
                </c:pt>
                <c:pt idx="3811">
                  <c:v>507.11</c:v>
                </c:pt>
                <c:pt idx="3812">
                  <c:v>507.11</c:v>
                </c:pt>
                <c:pt idx="3813">
                  <c:v>507.11</c:v>
                </c:pt>
                <c:pt idx="3814">
                  <c:v>507.11</c:v>
                </c:pt>
                <c:pt idx="3815">
                  <c:v>507.11</c:v>
                </c:pt>
                <c:pt idx="3816">
                  <c:v>507.11</c:v>
                </c:pt>
                <c:pt idx="3817">
                  <c:v>507.11</c:v>
                </c:pt>
                <c:pt idx="3818">
                  <c:v>507.11</c:v>
                </c:pt>
                <c:pt idx="3819">
                  <c:v>507.11</c:v>
                </c:pt>
                <c:pt idx="3820">
                  <c:v>507.11</c:v>
                </c:pt>
                <c:pt idx="3821">
                  <c:v>507.11</c:v>
                </c:pt>
                <c:pt idx="3822">
                  <c:v>507.11</c:v>
                </c:pt>
                <c:pt idx="3823">
                  <c:v>507.11</c:v>
                </c:pt>
                <c:pt idx="3824">
                  <c:v>507.1</c:v>
                </c:pt>
                <c:pt idx="3825">
                  <c:v>507.1</c:v>
                </c:pt>
                <c:pt idx="3826">
                  <c:v>507.1</c:v>
                </c:pt>
                <c:pt idx="3827">
                  <c:v>507.1</c:v>
                </c:pt>
                <c:pt idx="3828">
                  <c:v>507.1</c:v>
                </c:pt>
                <c:pt idx="3829">
                  <c:v>507.1</c:v>
                </c:pt>
                <c:pt idx="3830">
                  <c:v>507.1</c:v>
                </c:pt>
                <c:pt idx="3831">
                  <c:v>507.1</c:v>
                </c:pt>
                <c:pt idx="3832">
                  <c:v>507.1</c:v>
                </c:pt>
                <c:pt idx="3833">
                  <c:v>507.1</c:v>
                </c:pt>
                <c:pt idx="3834">
                  <c:v>507.1</c:v>
                </c:pt>
                <c:pt idx="3835">
                  <c:v>507.1</c:v>
                </c:pt>
                <c:pt idx="3836">
                  <c:v>507.1</c:v>
                </c:pt>
                <c:pt idx="3837">
                  <c:v>507.1</c:v>
                </c:pt>
                <c:pt idx="3838">
                  <c:v>507.1</c:v>
                </c:pt>
                <c:pt idx="3839">
                  <c:v>507.1</c:v>
                </c:pt>
                <c:pt idx="3840">
                  <c:v>507.1</c:v>
                </c:pt>
                <c:pt idx="3841">
                  <c:v>507.1</c:v>
                </c:pt>
                <c:pt idx="3842">
                  <c:v>507.1</c:v>
                </c:pt>
                <c:pt idx="3843">
                  <c:v>507.1</c:v>
                </c:pt>
                <c:pt idx="3844">
                  <c:v>507.1</c:v>
                </c:pt>
                <c:pt idx="3845">
                  <c:v>507.1</c:v>
                </c:pt>
                <c:pt idx="3846">
                  <c:v>507.1</c:v>
                </c:pt>
                <c:pt idx="3847">
                  <c:v>507.1</c:v>
                </c:pt>
                <c:pt idx="3848">
                  <c:v>507.1</c:v>
                </c:pt>
                <c:pt idx="3849">
                  <c:v>507.1</c:v>
                </c:pt>
                <c:pt idx="3850">
                  <c:v>507.1</c:v>
                </c:pt>
                <c:pt idx="3851">
                  <c:v>507.1</c:v>
                </c:pt>
                <c:pt idx="3852">
                  <c:v>507.1</c:v>
                </c:pt>
                <c:pt idx="3853">
                  <c:v>507.1</c:v>
                </c:pt>
                <c:pt idx="3854">
                  <c:v>507.1</c:v>
                </c:pt>
                <c:pt idx="3855">
                  <c:v>507.1</c:v>
                </c:pt>
                <c:pt idx="3856">
                  <c:v>507.1</c:v>
                </c:pt>
                <c:pt idx="3857">
                  <c:v>507.1</c:v>
                </c:pt>
                <c:pt idx="3858">
                  <c:v>507.1</c:v>
                </c:pt>
                <c:pt idx="3859">
                  <c:v>507.1</c:v>
                </c:pt>
                <c:pt idx="3860">
                  <c:v>507.1</c:v>
                </c:pt>
                <c:pt idx="3861">
                  <c:v>507.1</c:v>
                </c:pt>
                <c:pt idx="3862">
                  <c:v>507.1</c:v>
                </c:pt>
                <c:pt idx="3863">
                  <c:v>507.1</c:v>
                </c:pt>
                <c:pt idx="3864">
                  <c:v>507.1</c:v>
                </c:pt>
                <c:pt idx="3865">
                  <c:v>507.1</c:v>
                </c:pt>
                <c:pt idx="3866">
                  <c:v>507.1</c:v>
                </c:pt>
                <c:pt idx="3867">
                  <c:v>507.1</c:v>
                </c:pt>
                <c:pt idx="3868">
                  <c:v>507.1</c:v>
                </c:pt>
                <c:pt idx="3869">
                  <c:v>507.1</c:v>
                </c:pt>
                <c:pt idx="3870">
                  <c:v>507.1</c:v>
                </c:pt>
                <c:pt idx="3871">
                  <c:v>507.1</c:v>
                </c:pt>
                <c:pt idx="3872">
                  <c:v>507.1</c:v>
                </c:pt>
                <c:pt idx="3873">
                  <c:v>507.1</c:v>
                </c:pt>
                <c:pt idx="3874">
                  <c:v>507.1</c:v>
                </c:pt>
                <c:pt idx="3875">
                  <c:v>507.1</c:v>
                </c:pt>
                <c:pt idx="3876">
                  <c:v>507.1</c:v>
                </c:pt>
                <c:pt idx="3877">
                  <c:v>507.1</c:v>
                </c:pt>
                <c:pt idx="3878">
                  <c:v>507.1</c:v>
                </c:pt>
                <c:pt idx="3879">
                  <c:v>507.1</c:v>
                </c:pt>
                <c:pt idx="3880">
                  <c:v>507.1</c:v>
                </c:pt>
                <c:pt idx="3881">
                  <c:v>507.1</c:v>
                </c:pt>
                <c:pt idx="3882">
                  <c:v>507.1</c:v>
                </c:pt>
                <c:pt idx="3883">
                  <c:v>507.1</c:v>
                </c:pt>
                <c:pt idx="3884">
                  <c:v>507.1</c:v>
                </c:pt>
                <c:pt idx="3885">
                  <c:v>507.1</c:v>
                </c:pt>
                <c:pt idx="3886">
                  <c:v>507.1</c:v>
                </c:pt>
                <c:pt idx="3887">
                  <c:v>507.1</c:v>
                </c:pt>
                <c:pt idx="3888">
                  <c:v>507.1</c:v>
                </c:pt>
                <c:pt idx="3889">
                  <c:v>507.1</c:v>
                </c:pt>
                <c:pt idx="3890">
                  <c:v>507.1</c:v>
                </c:pt>
                <c:pt idx="3891">
                  <c:v>507.1</c:v>
                </c:pt>
                <c:pt idx="3892">
                  <c:v>507.1</c:v>
                </c:pt>
                <c:pt idx="3893">
                  <c:v>507.1</c:v>
                </c:pt>
                <c:pt idx="3894">
                  <c:v>507.1</c:v>
                </c:pt>
                <c:pt idx="3895">
                  <c:v>507.1</c:v>
                </c:pt>
                <c:pt idx="3896">
                  <c:v>507.1</c:v>
                </c:pt>
                <c:pt idx="3897">
                  <c:v>507.1</c:v>
                </c:pt>
                <c:pt idx="3898">
                  <c:v>507.1</c:v>
                </c:pt>
                <c:pt idx="3899">
                  <c:v>507.1</c:v>
                </c:pt>
                <c:pt idx="3900">
                  <c:v>507.1</c:v>
                </c:pt>
                <c:pt idx="3901">
                  <c:v>507.1</c:v>
                </c:pt>
                <c:pt idx="3902">
                  <c:v>507.1</c:v>
                </c:pt>
                <c:pt idx="3903">
                  <c:v>507.1</c:v>
                </c:pt>
                <c:pt idx="3904">
                  <c:v>507.1</c:v>
                </c:pt>
                <c:pt idx="3905">
                  <c:v>507.1</c:v>
                </c:pt>
                <c:pt idx="3906">
                  <c:v>507.1</c:v>
                </c:pt>
                <c:pt idx="3907">
                  <c:v>507.1</c:v>
                </c:pt>
                <c:pt idx="3908">
                  <c:v>507.1</c:v>
                </c:pt>
                <c:pt idx="3909">
                  <c:v>507.1</c:v>
                </c:pt>
                <c:pt idx="3910">
                  <c:v>507.1</c:v>
                </c:pt>
                <c:pt idx="3911">
                  <c:v>507.1</c:v>
                </c:pt>
                <c:pt idx="3912">
                  <c:v>507.1</c:v>
                </c:pt>
                <c:pt idx="3913">
                  <c:v>507.1</c:v>
                </c:pt>
                <c:pt idx="3914">
                  <c:v>507.1</c:v>
                </c:pt>
                <c:pt idx="3915">
                  <c:v>507.1</c:v>
                </c:pt>
                <c:pt idx="3916">
                  <c:v>507.1</c:v>
                </c:pt>
                <c:pt idx="3917">
                  <c:v>507.1</c:v>
                </c:pt>
                <c:pt idx="3918">
                  <c:v>507.1</c:v>
                </c:pt>
                <c:pt idx="3919">
                  <c:v>507.1</c:v>
                </c:pt>
                <c:pt idx="3920">
                  <c:v>507.1</c:v>
                </c:pt>
                <c:pt idx="3921">
                  <c:v>507.1</c:v>
                </c:pt>
                <c:pt idx="3922">
                  <c:v>507.1</c:v>
                </c:pt>
                <c:pt idx="3923">
                  <c:v>507.1</c:v>
                </c:pt>
                <c:pt idx="3924">
                  <c:v>507.09</c:v>
                </c:pt>
                <c:pt idx="3925">
                  <c:v>507.09</c:v>
                </c:pt>
                <c:pt idx="3926">
                  <c:v>507.09</c:v>
                </c:pt>
                <c:pt idx="3927">
                  <c:v>507.09</c:v>
                </c:pt>
                <c:pt idx="3928">
                  <c:v>507.09</c:v>
                </c:pt>
                <c:pt idx="3929">
                  <c:v>507.09</c:v>
                </c:pt>
                <c:pt idx="3930">
                  <c:v>507.09</c:v>
                </c:pt>
                <c:pt idx="3931">
                  <c:v>507.09</c:v>
                </c:pt>
                <c:pt idx="3932">
                  <c:v>507.09</c:v>
                </c:pt>
                <c:pt idx="3933">
                  <c:v>507.09</c:v>
                </c:pt>
                <c:pt idx="3934">
                  <c:v>507.09</c:v>
                </c:pt>
                <c:pt idx="3935">
                  <c:v>507.09</c:v>
                </c:pt>
                <c:pt idx="3936">
                  <c:v>507.09</c:v>
                </c:pt>
                <c:pt idx="3937">
                  <c:v>507.09</c:v>
                </c:pt>
                <c:pt idx="3938">
                  <c:v>507.09</c:v>
                </c:pt>
                <c:pt idx="3939">
                  <c:v>507.09</c:v>
                </c:pt>
                <c:pt idx="3940">
                  <c:v>507.09</c:v>
                </c:pt>
                <c:pt idx="3941">
                  <c:v>507.09</c:v>
                </c:pt>
                <c:pt idx="3942">
                  <c:v>507.09</c:v>
                </c:pt>
                <c:pt idx="3943">
                  <c:v>507.09</c:v>
                </c:pt>
                <c:pt idx="3944">
                  <c:v>507.09</c:v>
                </c:pt>
                <c:pt idx="3945">
                  <c:v>507.09</c:v>
                </c:pt>
                <c:pt idx="3946">
                  <c:v>507.09</c:v>
                </c:pt>
                <c:pt idx="3947">
                  <c:v>507.09</c:v>
                </c:pt>
                <c:pt idx="3948">
                  <c:v>507.09</c:v>
                </c:pt>
                <c:pt idx="3949">
                  <c:v>507.09</c:v>
                </c:pt>
                <c:pt idx="3950">
                  <c:v>507.09</c:v>
                </c:pt>
                <c:pt idx="3951">
                  <c:v>507.08</c:v>
                </c:pt>
                <c:pt idx="3952">
                  <c:v>507.08</c:v>
                </c:pt>
                <c:pt idx="3953">
                  <c:v>507.08</c:v>
                </c:pt>
                <c:pt idx="3954">
                  <c:v>507.08</c:v>
                </c:pt>
                <c:pt idx="3955">
                  <c:v>507.08</c:v>
                </c:pt>
                <c:pt idx="3956">
                  <c:v>507.08</c:v>
                </c:pt>
                <c:pt idx="3957">
                  <c:v>507.08</c:v>
                </c:pt>
                <c:pt idx="3958">
                  <c:v>507.08</c:v>
                </c:pt>
                <c:pt idx="3959">
                  <c:v>507.08</c:v>
                </c:pt>
                <c:pt idx="3960">
                  <c:v>507.08</c:v>
                </c:pt>
                <c:pt idx="3961">
                  <c:v>507.08</c:v>
                </c:pt>
                <c:pt idx="3962">
                  <c:v>507.08</c:v>
                </c:pt>
                <c:pt idx="3963">
                  <c:v>507.08</c:v>
                </c:pt>
                <c:pt idx="3964">
                  <c:v>507.08</c:v>
                </c:pt>
                <c:pt idx="3965">
                  <c:v>507.08</c:v>
                </c:pt>
                <c:pt idx="3966">
                  <c:v>507.08</c:v>
                </c:pt>
                <c:pt idx="3967">
                  <c:v>507.08</c:v>
                </c:pt>
                <c:pt idx="3968">
                  <c:v>507.08</c:v>
                </c:pt>
                <c:pt idx="3969">
                  <c:v>507.08</c:v>
                </c:pt>
                <c:pt idx="3970">
                  <c:v>507.08</c:v>
                </c:pt>
                <c:pt idx="3971">
                  <c:v>507.08</c:v>
                </c:pt>
                <c:pt idx="3972">
                  <c:v>507.08</c:v>
                </c:pt>
                <c:pt idx="3973">
                  <c:v>507.08</c:v>
                </c:pt>
                <c:pt idx="3974">
                  <c:v>507.08</c:v>
                </c:pt>
                <c:pt idx="3975">
                  <c:v>507.08</c:v>
                </c:pt>
                <c:pt idx="3976">
                  <c:v>507.08</c:v>
                </c:pt>
                <c:pt idx="3977">
                  <c:v>507.07</c:v>
                </c:pt>
                <c:pt idx="3978">
                  <c:v>507.07</c:v>
                </c:pt>
                <c:pt idx="3979">
                  <c:v>507.07</c:v>
                </c:pt>
                <c:pt idx="3980">
                  <c:v>507.07</c:v>
                </c:pt>
                <c:pt idx="3981">
                  <c:v>507.07</c:v>
                </c:pt>
                <c:pt idx="3982">
                  <c:v>507.07</c:v>
                </c:pt>
                <c:pt idx="3983">
                  <c:v>507.07</c:v>
                </c:pt>
                <c:pt idx="3984">
                  <c:v>507.07</c:v>
                </c:pt>
                <c:pt idx="3985">
                  <c:v>507.07</c:v>
                </c:pt>
                <c:pt idx="3986">
                  <c:v>507.07</c:v>
                </c:pt>
                <c:pt idx="3987">
                  <c:v>507.07</c:v>
                </c:pt>
                <c:pt idx="3988">
                  <c:v>507.07</c:v>
                </c:pt>
                <c:pt idx="3989">
                  <c:v>507.07</c:v>
                </c:pt>
                <c:pt idx="3990">
                  <c:v>507.07</c:v>
                </c:pt>
                <c:pt idx="3991">
                  <c:v>507.07</c:v>
                </c:pt>
                <c:pt idx="3992">
                  <c:v>507.07</c:v>
                </c:pt>
                <c:pt idx="3993">
                  <c:v>507.07</c:v>
                </c:pt>
                <c:pt idx="3994">
                  <c:v>507.07</c:v>
                </c:pt>
                <c:pt idx="3995">
                  <c:v>507.07</c:v>
                </c:pt>
                <c:pt idx="3996">
                  <c:v>507.07</c:v>
                </c:pt>
                <c:pt idx="3997">
                  <c:v>507.07</c:v>
                </c:pt>
                <c:pt idx="3998">
                  <c:v>507.07</c:v>
                </c:pt>
                <c:pt idx="3999">
                  <c:v>507.07</c:v>
                </c:pt>
                <c:pt idx="4000">
                  <c:v>507.07</c:v>
                </c:pt>
                <c:pt idx="4001">
                  <c:v>507.07</c:v>
                </c:pt>
                <c:pt idx="4002">
                  <c:v>507.07</c:v>
                </c:pt>
                <c:pt idx="4003">
                  <c:v>507.07</c:v>
                </c:pt>
                <c:pt idx="4004">
                  <c:v>507.07</c:v>
                </c:pt>
                <c:pt idx="4005">
                  <c:v>507.06</c:v>
                </c:pt>
                <c:pt idx="4006">
                  <c:v>507.06</c:v>
                </c:pt>
                <c:pt idx="4007">
                  <c:v>507.06</c:v>
                </c:pt>
                <c:pt idx="4008">
                  <c:v>507.06</c:v>
                </c:pt>
                <c:pt idx="4009">
                  <c:v>507.06</c:v>
                </c:pt>
                <c:pt idx="4010">
                  <c:v>507.06</c:v>
                </c:pt>
                <c:pt idx="4011">
                  <c:v>507.06</c:v>
                </c:pt>
                <c:pt idx="4012">
                  <c:v>507.06</c:v>
                </c:pt>
                <c:pt idx="4013">
                  <c:v>507.06</c:v>
                </c:pt>
                <c:pt idx="4014">
                  <c:v>507.06</c:v>
                </c:pt>
                <c:pt idx="4015">
                  <c:v>507.06</c:v>
                </c:pt>
                <c:pt idx="4016">
                  <c:v>507.06</c:v>
                </c:pt>
                <c:pt idx="4017">
                  <c:v>507.06</c:v>
                </c:pt>
                <c:pt idx="4018">
                  <c:v>507.06</c:v>
                </c:pt>
                <c:pt idx="4019">
                  <c:v>507.06</c:v>
                </c:pt>
                <c:pt idx="4020">
                  <c:v>507.06</c:v>
                </c:pt>
                <c:pt idx="4021">
                  <c:v>507.06</c:v>
                </c:pt>
                <c:pt idx="4022">
                  <c:v>507.06</c:v>
                </c:pt>
                <c:pt idx="4023">
                  <c:v>507.06</c:v>
                </c:pt>
                <c:pt idx="4024">
                  <c:v>507.06</c:v>
                </c:pt>
                <c:pt idx="4025">
                  <c:v>507.06</c:v>
                </c:pt>
                <c:pt idx="4026">
                  <c:v>507.06</c:v>
                </c:pt>
                <c:pt idx="4027">
                  <c:v>507.06</c:v>
                </c:pt>
                <c:pt idx="4028">
                  <c:v>507.06</c:v>
                </c:pt>
                <c:pt idx="4029">
                  <c:v>507.06</c:v>
                </c:pt>
                <c:pt idx="4030">
                  <c:v>507.06</c:v>
                </c:pt>
                <c:pt idx="4031">
                  <c:v>507.06</c:v>
                </c:pt>
                <c:pt idx="4032">
                  <c:v>507.06</c:v>
                </c:pt>
                <c:pt idx="4033">
                  <c:v>507.06</c:v>
                </c:pt>
                <c:pt idx="4034">
                  <c:v>507.06</c:v>
                </c:pt>
                <c:pt idx="4035">
                  <c:v>507.06</c:v>
                </c:pt>
                <c:pt idx="4036">
                  <c:v>507.06</c:v>
                </c:pt>
                <c:pt idx="4037">
                  <c:v>507.06</c:v>
                </c:pt>
                <c:pt idx="4038">
                  <c:v>507.05</c:v>
                </c:pt>
                <c:pt idx="4039">
                  <c:v>507.05</c:v>
                </c:pt>
                <c:pt idx="4040">
                  <c:v>507.05</c:v>
                </c:pt>
                <c:pt idx="4041">
                  <c:v>507.05</c:v>
                </c:pt>
                <c:pt idx="4042">
                  <c:v>507.05</c:v>
                </c:pt>
                <c:pt idx="4043">
                  <c:v>507.05</c:v>
                </c:pt>
                <c:pt idx="4044">
                  <c:v>507.05</c:v>
                </c:pt>
                <c:pt idx="4045">
                  <c:v>507.05</c:v>
                </c:pt>
                <c:pt idx="4046">
                  <c:v>507.05</c:v>
                </c:pt>
                <c:pt idx="4047">
                  <c:v>507.05</c:v>
                </c:pt>
                <c:pt idx="4048">
                  <c:v>507.05</c:v>
                </c:pt>
                <c:pt idx="4049">
                  <c:v>507.05</c:v>
                </c:pt>
                <c:pt idx="4050">
                  <c:v>507.05</c:v>
                </c:pt>
                <c:pt idx="4051">
                  <c:v>507.05</c:v>
                </c:pt>
                <c:pt idx="4052">
                  <c:v>507.05</c:v>
                </c:pt>
                <c:pt idx="4053">
                  <c:v>507.05</c:v>
                </c:pt>
                <c:pt idx="4054">
                  <c:v>507.05</c:v>
                </c:pt>
                <c:pt idx="4055">
                  <c:v>507.05</c:v>
                </c:pt>
                <c:pt idx="4056">
                  <c:v>507.05</c:v>
                </c:pt>
                <c:pt idx="4057">
                  <c:v>507.05</c:v>
                </c:pt>
                <c:pt idx="4058">
                  <c:v>507.05</c:v>
                </c:pt>
                <c:pt idx="4059">
                  <c:v>507.05</c:v>
                </c:pt>
                <c:pt idx="4060">
                  <c:v>507.05</c:v>
                </c:pt>
                <c:pt idx="4061">
                  <c:v>507.05</c:v>
                </c:pt>
                <c:pt idx="4062">
                  <c:v>507.05</c:v>
                </c:pt>
                <c:pt idx="4063">
                  <c:v>507.05</c:v>
                </c:pt>
                <c:pt idx="4064">
                  <c:v>507.05</c:v>
                </c:pt>
                <c:pt idx="4065">
                  <c:v>507.05</c:v>
                </c:pt>
                <c:pt idx="4066">
                  <c:v>507.05</c:v>
                </c:pt>
                <c:pt idx="4067">
                  <c:v>507.05</c:v>
                </c:pt>
                <c:pt idx="4068">
                  <c:v>507.05</c:v>
                </c:pt>
                <c:pt idx="4069">
                  <c:v>507.05</c:v>
                </c:pt>
                <c:pt idx="4070">
                  <c:v>507.05</c:v>
                </c:pt>
                <c:pt idx="4071">
                  <c:v>507.05</c:v>
                </c:pt>
                <c:pt idx="4072">
                  <c:v>507.05</c:v>
                </c:pt>
                <c:pt idx="4073">
                  <c:v>507.05</c:v>
                </c:pt>
                <c:pt idx="4074">
                  <c:v>507.05</c:v>
                </c:pt>
                <c:pt idx="4075">
                  <c:v>507.04</c:v>
                </c:pt>
                <c:pt idx="4076">
                  <c:v>507.04</c:v>
                </c:pt>
                <c:pt idx="4077">
                  <c:v>507.04</c:v>
                </c:pt>
                <c:pt idx="4078">
                  <c:v>507.04</c:v>
                </c:pt>
                <c:pt idx="4079">
                  <c:v>507.04</c:v>
                </c:pt>
                <c:pt idx="4080">
                  <c:v>507.04</c:v>
                </c:pt>
                <c:pt idx="4081">
                  <c:v>507.04</c:v>
                </c:pt>
                <c:pt idx="4082">
                  <c:v>507.04</c:v>
                </c:pt>
                <c:pt idx="4083">
                  <c:v>507.04</c:v>
                </c:pt>
                <c:pt idx="4084">
                  <c:v>507.04</c:v>
                </c:pt>
                <c:pt idx="4085">
                  <c:v>507.04</c:v>
                </c:pt>
                <c:pt idx="4086">
                  <c:v>507.04</c:v>
                </c:pt>
                <c:pt idx="4087">
                  <c:v>507.04</c:v>
                </c:pt>
                <c:pt idx="4088">
                  <c:v>507.04</c:v>
                </c:pt>
                <c:pt idx="4089">
                  <c:v>507.04</c:v>
                </c:pt>
                <c:pt idx="4090">
                  <c:v>507.04</c:v>
                </c:pt>
                <c:pt idx="4091">
                  <c:v>507.04</c:v>
                </c:pt>
                <c:pt idx="4092">
                  <c:v>507.04</c:v>
                </c:pt>
                <c:pt idx="4093">
                  <c:v>507.04</c:v>
                </c:pt>
                <c:pt idx="4094">
                  <c:v>507.04</c:v>
                </c:pt>
                <c:pt idx="4095">
                  <c:v>507.04</c:v>
                </c:pt>
                <c:pt idx="4096">
                  <c:v>507.04</c:v>
                </c:pt>
                <c:pt idx="4097">
                  <c:v>507.04</c:v>
                </c:pt>
                <c:pt idx="4098">
                  <c:v>507.04</c:v>
                </c:pt>
                <c:pt idx="4099">
                  <c:v>507.04</c:v>
                </c:pt>
                <c:pt idx="4100">
                  <c:v>507.04</c:v>
                </c:pt>
                <c:pt idx="4101">
                  <c:v>507.04</c:v>
                </c:pt>
                <c:pt idx="4102">
                  <c:v>507.04</c:v>
                </c:pt>
                <c:pt idx="4103">
                  <c:v>507.04</c:v>
                </c:pt>
                <c:pt idx="4104">
                  <c:v>507.04</c:v>
                </c:pt>
                <c:pt idx="4105">
                  <c:v>507.04</c:v>
                </c:pt>
                <c:pt idx="4106">
                  <c:v>507.04</c:v>
                </c:pt>
                <c:pt idx="4107">
                  <c:v>507.04</c:v>
                </c:pt>
                <c:pt idx="4108">
                  <c:v>507.04</c:v>
                </c:pt>
                <c:pt idx="4109">
                  <c:v>507.04</c:v>
                </c:pt>
                <c:pt idx="4110">
                  <c:v>507.04</c:v>
                </c:pt>
                <c:pt idx="4111">
                  <c:v>507.04</c:v>
                </c:pt>
                <c:pt idx="4112">
                  <c:v>507.04</c:v>
                </c:pt>
                <c:pt idx="4113">
                  <c:v>507.04</c:v>
                </c:pt>
                <c:pt idx="4114">
                  <c:v>507.04</c:v>
                </c:pt>
                <c:pt idx="4115">
                  <c:v>507.04</c:v>
                </c:pt>
                <c:pt idx="4116">
                  <c:v>507.04</c:v>
                </c:pt>
                <c:pt idx="4117">
                  <c:v>507.03</c:v>
                </c:pt>
                <c:pt idx="4118">
                  <c:v>507.03</c:v>
                </c:pt>
                <c:pt idx="4119">
                  <c:v>507.03</c:v>
                </c:pt>
                <c:pt idx="4120">
                  <c:v>507.03</c:v>
                </c:pt>
                <c:pt idx="4121">
                  <c:v>507.03</c:v>
                </c:pt>
                <c:pt idx="4122">
                  <c:v>507.03</c:v>
                </c:pt>
                <c:pt idx="4123">
                  <c:v>507.03</c:v>
                </c:pt>
                <c:pt idx="4124">
                  <c:v>507.03</c:v>
                </c:pt>
                <c:pt idx="4125">
                  <c:v>507.03</c:v>
                </c:pt>
                <c:pt idx="4126">
                  <c:v>507.03</c:v>
                </c:pt>
                <c:pt idx="4127">
                  <c:v>507.03</c:v>
                </c:pt>
                <c:pt idx="4128">
                  <c:v>507.03</c:v>
                </c:pt>
                <c:pt idx="4129">
                  <c:v>507.03</c:v>
                </c:pt>
                <c:pt idx="4130">
                  <c:v>507.03</c:v>
                </c:pt>
                <c:pt idx="4131">
                  <c:v>507.03</c:v>
                </c:pt>
                <c:pt idx="4132">
                  <c:v>507.03</c:v>
                </c:pt>
                <c:pt idx="4133">
                  <c:v>507.03</c:v>
                </c:pt>
                <c:pt idx="4134">
                  <c:v>507.03</c:v>
                </c:pt>
                <c:pt idx="4135">
                  <c:v>507.03</c:v>
                </c:pt>
                <c:pt idx="4136">
                  <c:v>507.03</c:v>
                </c:pt>
                <c:pt idx="4137">
                  <c:v>507.03</c:v>
                </c:pt>
                <c:pt idx="4138">
                  <c:v>507.03</c:v>
                </c:pt>
                <c:pt idx="4139">
                  <c:v>507.03</c:v>
                </c:pt>
                <c:pt idx="4140">
                  <c:v>507.03</c:v>
                </c:pt>
                <c:pt idx="4141">
                  <c:v>507.03</c:v>
                </c:pt>
                <c:pt idx="4142">
                  <c:v>507.03</c:v>
                </c:pt>
                <c:pt idx="4143">
                  <c:v>507.03</c:v>
                </c:pt>
                <c:pt idx="4144">
                  <c:v>507.03</c:v>
                </c:pt>
                <c:pt idx="4145">
                  <c:v>507.03</c:v>
                </c:pt>
                <c:pt idx="4146">
                  <c:v>507.03</c:v>
                </c:pt>
                <c:pt idx="4147">
                  <c:v>507.03</c:v>
                </c:pt>
                <c:pt idx="4148">
                  <c:v>507.03</c:v>
                </c:pt>
                <c:pt idx="4149">
                  <c:v>507.03</c:v>
                </c:pt>
                <c:pt idx="4150">
                  <c:v>507.03</c:v>
                </c:pt>
                <c:pt idx="4151">
                  <c:v>507.03</c:v>
                </c:pt>
                <c:pt idx="4152">
                  <c:v>507.03</c:v>
                </c:pt>
                <c:pt idx="4153">
                  <c:v>507.03</c:v>
                </c:pt>
                <c:pt idx="4154">
                  <c:v>507.03</c:v>
                </c:pt>
                <c:pt idx="4155">
                  <c:v>507.03</c:v>
                </c:pt>
                <c:pt idx="4156">
                  <c:v>507.03</c:v>
                </c:pt>
                <c:pt idx="4157">
                  <c:v>507.03</c:v>
                </c:pt>
                <c:pt idx="4158">
                  <c:v>507.03</c:v>
                </c:pt>
                <c:pt idx="4159">
                  <c:v>507.03</c:v>
                </c:pt>
                <c:pt idx="4160">
                  <c:v>507.02</c:v>
                </c:pt>
                <c:pt idx="4161">
                  <c:v>507.02</c:v>
                </c:pt>
                <c:pt idx="4162">
                  <c:v>507.02</c:v>
                </c:pt>
                <c:pt idx="4163">
                  <c:v>507.02</c:v>
                </c:pt>
                <c:pt idx="4164">
                  <c:v>507.02</c:v>
                </c:pt>
                <c:pt idx="4165">
                  <c:v>507.02</c:v>
                </c:pt>
                <c:pt idx="4166">
                  <c:v>507.02</c:v>
                </c:pt>
                <c:pt idx="4167">
                  <c:v>507.02</c:v>
                </c:pt>
                <c:pt idx="4168">
                  <c:v>507.02</c:v>
                </c:pt>
                <c:pt idx="4169">
                  <c:v>507.02</c:v>
                </c:pt>
                <c:pt idx="4170">
                  <c:v>507.02</c:v>
                </c:pt>
                <c:pt idx="4171">
                  <c:v>507.02</c:v>
                </c:pt>
                <c:pt idx="4172">
                  <c:v>507.02</c:v>
                </c:pt>
                <c:pt idx="4173">
                  <c:v>507.02</c:v>
                </c:pt>
                <c:pt idx="4174">
                  <c:v>507.02</c:v>
                </c:pt>
                <c:pt idx="4175">
                  <c:v>507.02</c:v>
                </c:pt>
                <c:pt idx="4176">
                  <c:v>507.02</c:v>
                </c:pt>
                <c:pt idx="4177">
                  <c:v>507.02</c:v>
                </c:pt>
                <c:pt idx="4178">
                  <c:v>507.02</c:v>
                </c:pt>
                <c:pt idx="4179">
                  <c:v>507.02</c:v>
                </c:pt>
                <c:pt idx="4180">
                  <c:v>507.02</c:v>
                </c:pt>
                <c:pt idx="4181">
                  <c:v>507.02</c:v>
                </c:pt>
                <c:pt idx="4182">
                  <c:v>507.02</c:v>
                </c:pt>
                <c:pt idx="4183">
                  <c:v>507.02</c:v>
                </c:pt>
                <c:pt idx="4184">
                  <c:v>507.02</c:v>
                </c:pt>
                <c:pt idx="4185">
                  <c:v>507.02</c:v>
                </c:pt>
                <c:pt idx="4186">
                  <c:v>507.02</c:v>
                </c:pt>
                <c:pt idx="4187">
                  <c:v>507.02</c:v>
                </c:pt>
                <c:pt idx="4188">
                  <c:v>507.02</c:v>
                </c:pt>
                <c:pt idx="4189">
                  <c:v>507.02</c:v>
                </c:pt>
                <c:pt idx="4190">
                  <c:v>507.02</c:v>
                </c:pt>
                <c:pt idx="4191">
                  <c:v>507.02</c:v>
                </c:pt>
                <c:pt idx="4192">
                  <c:v>507.02</c:v>
                </c:pt>
                <c:pt idx="4193">
                  <c:v>507.02</c:v>
                </c:pt>
                <c:pt idx="4194">
                  <c:v>507.02</c:v>
                </c:pt>
                <c:pt idx="4195">
                  <c:v>507.02</c:v>
                </c:pt>
                <c:pt idx="4196">
                  <c:v>507.02</c:v>
                </c:pt>
                <c:pt idx="4197">
                  <c:v>507.02</c:v>
                </c:pt>
                <c:pt idx="4198">
                  <c:v>507.02</c:v>
                </c:pt>
                <c:pt idx="4199">
                  <c:v>507.02</c:v>
                </c:pt>
                <c:pt idx="4200">
                  <c:v>507.02</c:v>
                </c:pt>
                <c:pt idx="4201">
                  <c:v>507.02</c:v>
                </c:pt>
                <c:pt idx="4202">
                  <c:v>507.02</c:v>
                </c:pt>
                <c:pt idx="4203">
                  <c:v>507.02</c:v>
                </c:pt>
                <c:pt idx="4204">
                  <c:v>507.02</c:v>
                </c:pt>
                <c:pt idx="4205">
                  <c:v>507.01</c:v>
                </c:pt>
                <c:pt idx="4206">
                  <c:v>507.01</c:v>
                </c:pt>
                <c:pt idx="4207">
                  <c:v>507.01</c:v>
                </c:pt>
                <c:pt idx="4208">
                  <c:v>507.01</c:v>
                </c:pt>
                <c:pt idx="4209">
                  <c:v>507.01</c:v>
                </c:pt>
                <c:pt idx="4210">
                  <c:v>507.01</c:v>
                </c:pt>
                <c:pt idx="4211">
                  <c:v>507.01</c:v>
                </c:pt>
                <c:pt idx="4212">
                  <c:v>507.01</c:v>
                </c:pt>
                <c:pt idx="4213">
                  <c:v>507.01</c:v>
                </c:pt>
                <c:pt idx="4214">
                  <c:v>507.01</c:v>
                </c:pt>
                <c:pt idx="4215">
                  <c:v>507.01</c:v>
                </c:pt>
                <c:pt idx="4216">
                  <c:v>507.01</c:v>
                </c:pt>
                <c:pt idx="4217">
                  <c:v>507.01</c:v>
                </c:pt>
                <c:pt idx="4218">
                  <c:v>507.01</c:v>
                </c:pt>
                <c:pt idx="4219">
                  <c:v>507.01</c:v>
                </c:pt>
                <c:pt idx="4220">
                  <c:v>507.01</c:v>
                </c:pt>
                <c:pt idx="4221">
                  <c:v>507.01</c:v>
                </c:pt>
                <c:pt idx="4222">
                  <c:v>507.01</c:v>
                </c:pt>
                <c:pt idx="4223">
                  <c:v>507.01</c:v>
                </c:pt>
                <c:pt idx="4224">
                  <c:v>507.01</c:v>
                </c:pt>
                <c:pt idx="4225">
                  <c:v>507.01</c:v>
                </c:pt>
                <c:pt idx="4226">
                  <c:v>507.01</c:v>
                </c:pt>
                <c:pt idx="4227">
                  <c:v>507.01</c:v>
                </c:pt>
                <c:pt idx="4228">
                  <c:v>507.01</c:v>
                </c:pt>
                <c:pt idx="4229">
                  <c:v>507.01</c:v>
                </c:pt>
                <c:pt idx="4230">
                  <c:v>507.01</c:v>
                </c:pt>
                <c:pt idx="4231">
                  <c:v>507.01</c:v>
                </c:pt>
                <c:pt idx="4232">
                  <c:v>507.01</c:v>
                </c:pt>
                <c:pt idx="4233">
                  <c:v>507.01</c:v>
                </c:pt>
                <c:pt idx="4234">
                  <c:v>507.01</c:v>
                </c:pt>
                <c:pt idx="4235">
                  <c:v>507.01</c:v>
                </c:pt>
                <c:pt idx="4236">
                  <c:v>507.01</c:v>
                </c:pt>
                <c:pt idx="4237">
                  <c:v>507.01</c:v>
                </c:pt>
                <c:pt idx="4238">
                  <c:v>507.01</c:v>
                </c:pt>
                <c:pt idx="4239">
                  <c:v>507.01</c:v>
                </c:pt>
                <c:pt idx="4240">
                  <c:v>507.01</c:v>
                </c:pt>
                <c:pt idx="4241">
                  <c:v>507.01</c:v>
                </c:pt>
                <c:pt idx="4242">
                  <c:v>507.01</c:v>
                </c:pt>
                <c:pt idx="4243">
                  <c:v>507.01</c:v>
                </c:pt>
                <c:pt idx="4244">
                  <c:v>507.01</c:v>
                </c:pt>
                <c:pt idx="4245">
                  <c:v>507.01</c:v>
                </c:pt>
                <c:pt idx="4246">
                  <c:v>507.01</c:v>
                </c:pt>
                <c:pt idx="4247">
                  <c:v>507.01</c:v>
                </c:pt>
                <c:pt idx="4248">
                  <c:v>507.01</c:v>
                </c:pt>
                <c:pt idx="4249">
                  <c:v>507.01</c:v>
                </c:pt>
                <c:pt idx="4250">
                  <c:v>507.01</c:v>
                </c:pt>
                <c:pt idx="4251">
                  <c:v>507</c:v>
                </c:pt>
                <c:pt idx="4252">
                  <c:v>507</c:v>
                </c:pt>
                <c:pt idx="4253">
                  <c:v>507</c:v>
                </c:pt>
                <c:pt idx="4254">
                  <c:v>507</c:v>
                </c:pt>
                <c:pt idx="4255">
                  <c:v>507</c:v>
                </c:pt>
                <c:pt idx="4256">
                  <c:v>507</c:v>
                </c:pt>
                <c:pt idx="4257">
                  <c:v>507</c:v>
                </c:pt>
                <c:pt idx="4258">
                  <c:v>507</c:v>
                </c:pt>
                <c:pt idx="4259">
                  <c:v>507</c:v>
                </c:pt>
                <c:pt idx="4260">
                  <c:v>507</c:v>
                </c:pt>
                <c:pt idx="4261">
                  <c:v>507</c:v>
                </c:pt>
                <c:pt idx="4262">
                  <c:v>507</c:v>
                </c:pt>
                <c:pt idx="4263">
                  <c:v>507</c:v>
                </c:pt>
                <c:pt idx="4264">
                  <c:v>507</c:v>
                </c:pt>
                <c:pt idx="4265">
                  <c:v>507</c:v>
                </c:pt>
                <c:pt idx="4266">
                  <c:v>507</c:v>
                </c:pt>
                <c:pt idx="4267">
                  <c:v>507</c:v>
                </c:pt>
                <c:pt idx="4268">
                  <c:v>507</c:v>
                </c:pt>
                <c:pt idx="4269">
                  <c:v>507</c:v>
                </c:pt>
                <c:pt idx="4270">
                  <c:v>506.99</c:v>
                </c:pt>
                <c:pt idx="4271">
                  <c:v>506.99</c:v>
                </c:pt>
                <c:pt idx="4272">
                  <c:v>506.99</c:v>
                </c:pt>
                <c:pt idx="4273">
                  <c:v>506.99</c:v>
                </c:pt>
                <c:pt idx="4274">
                  <c:v>506.99</c:v>
                </c:pt>
                <c:pt idx="4275">
                  <c:v>506.99</c:v>
                </c:pt>
                <c:pt idx="4276">
                  <c:v>506.99</c:v>
                </c:pt>
                <c:pt idx="4277">
                  <c:v>506.99</c:v>
                </c:pt>
                <c:pt idx="4278">
                  <c:v>506.99</c:v>
                </c:pt>
                <c:pt idx="4279">
                  <c:v>506.99</c:v>
                </c:pt>
                <c:pt idx="4280">
                  <c:v>506.99</c:v>
                </c:pt>
                <c:pt idx="4281">
                  <c:v>506.99</c:v>
                </c:pt>
                <c:pt idx="4282">
                  <c:v>506.99</c:v>
                </c:pt>
                <c:pt idx="4283">
                  <c:v>506.99</c:v>
                </c:pt>
                <c:pt idx="4284">
                  <c:v>506.99</c:v>
                </c:pt>
                <c:pt idx="4285">
                  <c:v>506.99</c:v>
                </c:pt>
                <c:pt idx="4286">
                  <c:v>506.99</c:v>
                </c:pt>
                <c:pt idx="4287">
                  <c:v>506.99</c:v>
                </c:pt>
                <c:pt idx="4288">
                  <c:v>506.99</c:v>
                </c:pt>
                <c:pt idx="4289">
                  <c:v>506.99</c:v>
                </c:pt>
                <c:pt idx="4290">
                  <c:v>506.99</c:v>
                </c:pt>
                <c:pt idx="4291">
                  <c:v>506.99</c:v>
                </c:pt>
                <c:pt idx="4292">
                  <c:v>506.99</c:v>
                </c:pt>
                <c:pt idx="4293">
                  <c:v>506.99</c:v>
                </c:pt>
                <c:pt idx="4294">
                  <c:v>506.99</c:v>
                </c:pt>
                <c:pt idx="4295">
                  <c:v>506.99</c:v>
                </c:pt>
                <c:pt idx="4296">
                  <c:v>506.99</c:v>
                </c:pt>
                <c:pt idx="4297">
                  <c:v>506.99</c:v>
                </c:pt>
                <c:pt idx="4298">
                  <c:v>506.99</c:v>
                </c:pt>
                <c:pt idx="4299">
                  <c:v>506.99</c:v>
                </c:pt>
                <c:pt idx="4300">
                  <c:v>506.99</c:v>
                </c:pt>
                <c:pt idx="4301">
                  <c:v>506.99</c:v>
                </c:pt>
                <c:pt idx="4302">
                  <c:v>506.99</c:v>
                </c:pt>
                <c:pt idx="4303">
                  <c:v>506.99</c:v>
                </c:pt>
                <c:pt idx="4304">
                  <c:v>506.99</c:v>
                </c:pt>
                <c:pt idx="4305">
                  <c:v>506.99</c:v>
                </c:pt>
                <c:pt idx="4306">
                  <c:v>506.99</c:v>
                </c:pt>
                <c:pt idx="4307">
                  <c:v>506.99</c:v>
                </c:pt>
                <c:pt idx="4308">
                  <c:v>506.99</c:v>
                </c:pt>
                <c:pt idx="4309">
                  <c:v>506.99</c:v>
                </c:pt>
                <c:pt idx="4310">
                  <c:v>506.99</c:v>
                </c:pt>
                <c:pt idx="4311">
                  <c:v>506.99</c:v>
                </c:pt>
                <c:pt idx="4312">
                  <c:v>506.99</c:v>
                </c:pt>
                <c:pt idx="4313">
                  <c:v>506.99</c:v>
                </c:pt>
                <c:pt idx="4314">
                  <c:v>506.99</c:v>
                </c:pt>
                <c:pt idx="4315">
                  <c:v>506.99</c:v>
                </c:pt>
                <c:pt idx="4316">
                  <c:v>506.99</c:v>
                </c:pt>
                <c:pt idx="4317">
                  <c:v>506.99</c:v>
                </c:pt>
                <c:pt idx="4318">
                  <c:v>506.99</c:v>
                </c:pt>
                <c:pt idx="4319">
                  <c:v>506.99</c:v>
                </c:pt>
                <c:pt idx="4320">
                  <c:v>506.99</c:v>
                </c:pt>
                <c:pt idx="4321">
                  <c:v>506.99</c:v>
                </c:pt>
                <c:pt idx="4322">
                  <c:v>506.99</c:v>
                </c:pt>
                <c:pt idx="4323">
                  <c:v>506.99</c:v>
                </c:pt>
                <c:pt idx="4324">
                  <c:v>506.99</c:v>
                </c:pt>
                <c:pt idx="4325">
                  <c:v>506.98</c:v>
                </c:pt>
                <c:pt idx="4326">
                  <c:v>506.98</c:v>
                </c:pt>
                <c:pt idx="4327">
                  <c:v>506.98</c:v>
                </c:pt>
                <c:pt idx="4328">
                  <c:v>506.98</c:v>
                </c:pt>
                <c:pt idx="4329">
                  <c:v>506.98</c:v>
                </c:pt>
                <c:pt idx="4330">
                  <c:v>506.98</c:v>
                </c:pt>
                <c:pt idx="4331">
                  <c:v>506.98</c:v>
                </c:pt>
                <c:pt idx="4332">
                  <c:v>506.98</c:v>
                </c:pt>
                <c:pt idx="4333">
                  <c:v>506.98</c:v>
                </c:pt>
                <c:pt idx="4334">
                  <c:v>506.98</c:v>
                </c:pt>
                <c:pt idx="4335">
                  <c:v>506.98</c:v>
                </c:pt>
                <c:pt idx="4336">
                  <c:v>506.98</c:v>
                </c:pt>
                <c:pt idx="4337">
                  <c:v>506.98</c:v>
                </c:pt>
                <c:pt idx="4338">
                  <c:v>506.98</c:v>
                </c:pt>
                <c:pt idx="4339">
                  <c:v>506.98</c:v>
                </c:pt>
                <c:pt idx="4340">
                  <c:v>506.98</c:v>
                </c:pt>
                <c:pt idx="4341">
                  <c:v>506.98</c:v>
                </c:pt>
                <c:pt idx="4342">
                  <c:v>506.98</c:v>
                </c:pt>
                <c:pt idx="4343">
                  <c:v>506.98</c:v>
                </c:pt>
                <c:pt idx="4344">
                  <c:v>506.98</c:v>
                </c:pt>
                <c:pt idx="4345">
                  <c:v>506.98</c:v>
                </c:pt>
                <c:pt idx="4346">
                  <c:v>506.98</c:v>
                </c:pt>
                <c:pt idx="4347">
                  <c:v>506.98</c:v>
                </c:pt>
                <c:pt idx="4348">
                  <c:v>506.98</c:v>
                </c:pt>
                <c:pt idx="4349">
                  <c:v>506.98</c:v>
                </c:pt>
                <c:pt idx="4350">
                  <c:v>506.98</c:v>
                </c:pt>
                <c:pt idx="4351">
                  <c:v>506.98</c:v>
                </c:pt>
                <c:pt idx="4352">
                  <c:v>506.98</c:v>
                </c:pt>
                <c:pt idx="4353">
                  <c:v>506.98</c:v>
                </c:pt>
                <c:pt idx="4354">
                  <c:v>506.98</c:v>
                </c:pt>
                <c:pt idx="4355">
                  <c:v>506.98</c:v>
                </c:pt>
                <c:pt idx="4356">
                  <c:v>506.98</c:v>
                </c:pt>
                <c:pt idx="4357">
                  <c:v>506.98</c:v>
                </c:pt>
                <c:pt idx="4358">
                  <c:v>506.98</c:v>
                </c:pt>
                <c:pt idx="4359">
                  <c:v>506.98</c:v>
                </c:pt>
                <c:pt idx="4360">
                  <c:v>506.98</c:v>
                </c:pt>
                <c:pt idx="4361">
                  <c:v>506.98</c:v>
                </c:pt>
                <c:pt idx="4362">
                  <c:v>506.98</c:v>
                </c:pt>
                <c:pt idx="4363">
                  <c:v>506.98</c:v>
                </c:pt>
                <c:pt idx="4364">
                  <c:v>506.98</c:v>
                </c:pt>
                <c:pt idx="4365">
                  <c:v>506.98</c:v>
                </c:pt>
                <c:pt idx="4366">
                  <c:v>506.98</c:v>
                </c:pt>
                <c:pt idx="4367">
                  <c:v>506.98</c:v>
                </c:pt>
                <c:pt idx="4368">
                  <c:v>506.98</c:v>
                </c:pt>
                <c:pt idx="4369">
                  <c:v>506.98</c:v>
                </c:pt>
                <c:pt idx="4370">
                  <c:v>506.98</c:v>
                </c:pt>
                <c:pt idx="4371">
                  <c:v>506.98</c:v>
                </c:pt>
                <c:pt idx="4372">
                  <c:v>506.98</c:v>
                </c:pt>
                <c:pt idx="4373">
                  <c:v>506.98</c:v>
                </c:pt>
                <c:pt idx="4374">
                  <c:v>506.97</c:v>
                </c:pt>
                <c:pt idx="4375">
                  <c:v>506.97</c:v>
                </c:pt>
                <c:pt idx="4376">
                  <c:v>506.97</c:v>
                </c:pt>
                <c:pt idx="4377">
                  <c:v>506.97</c:v>
                </c:pt>
                <c:pt idx="4378">
                  <c:v>506.97</c:v>
                </c:pt>
                <c:pt idx="4379">
                  <c:v>506.97</c:v>
                </c:pt>
                <c:pt idx="4380">
                  <c:v>506.97</c:v>
                </c:pt>
                <c:pt idx="4381">
                  <c:v>506.97</c:v>
                </c:pt>
                <c:pt idx="4382">
                  <c:v>506.97</c:v>
                </c:pt>
                <c:pt idx="4383">
                  <c:v>506.97</c:v>
                </c:pt>
                <c:pt idx="4384">
                  <c:v>506.97</c:v>
                </c:pt>
                <c:pt idx="4385">
                  <c:v>506.97</c:v>
                </c:pt>
                <c:pt idx="4386">
                  <c:v>506.97</c:v>
                </c:pt>
                <c:pt idx="4387">
                  <c:v>506.97</c:v>
                </c:pt>
                <c:pt idx="4388">
                  <c:v>506.97</c:v>
                </c:pt>
                <c:pt idx="4389">
                  <c:v>506.97</c:v>
                </c:pt>
                <c:pt idx="4390">
                  <c:v>506.97</c:v>
                </c:pt>
                <c:pt idx="4391">
                  <c:v>506.97</c:v>
                </c:pt>
                <c:pt idx="4392">
                  <c:v>506.97</c:v>
                </c:pt>
                <c:pt idx="4393">
                  <c:v>506.97</c:v>
                </c:pt>
                <c:pt idx="4394">
                  <c:v>506.97</c:v>
                </c:pt>
                <c:pt idx="4395">
                  <c:v>506.97</c:v>
                </c:pt>
                <c:pt idx="4396">
                  <c:v>506.97</c:v>
                </c:pt>
                <c:pt idx="4397">
                  <c:v>506.97</c:v>
                </c:pt>
                <c:pt idx="4398">
                  <c:v>506.97</c:v>
                </c:pt>
                <c:pt idx="4399">
                  <c:v>506.97</c:v>
                </c:pt>
                <c:pt idx="4400">
                  <c:v>506.97</c:v>
                </c:pt>
                <c:pt idx="4401">
                  <c:v>506.97</c:v>
                </c:pt>
                <c:pt idx="4402">
                  <c:v>506.97</c:v>
                </c:pt>
                <c:pt idx="4403">
                  <c:v>506.97</c:v>
                </c:pt>
                <c:pt idx="4404">
                  <c:v>506.97</c:v>
                </c:pt>
                <c:pt idx="4405">
                  <c:v>506.97</c:v>
                </c:pt>
                <c:pt idx="4406">
                  <c:v>506.97</c:v>
                </c:pt>
                <c:pt idx="4407">
                  <c:v>506.97</c:v>
                </c:pt>
                <c:pt idx="4408">
                  <c:v>506.97</c:v>
                </c:pt>
                <c:pt idx="4409">
                  <c:v>506.97</c:v>
                </c:pt>
                <c:pt idx="4410">
                  <c:v>506.97</c:v>
                </c:pt>
                <c:pt idx="4411">
                  <c:v>506.97</c:v>
                </c:pt>
                <c:pt idx="4412">
                  <c:v>506.97</c:v>
                </c:pt>
                <c:pt idx="4413">
                  <c:v>506.97</c:v>
                </c:pt>
                <c:pt idx="4414">
                  <c:v>506.97</c:v>
                </c:pt>
                <c:pt idx="4415">
                  <c:v>506.97</c:v>
                </c:pt>
                <c:pt idx="4416">
                  <c:v>506.97</c:v>
                </c:pt>
                <c:pt idx="4417">
                  <c:v>506.97</c:v>
                </c:pt>
                <c:pt idx="4418">
                  <c:v>506.97</c:v>
                </c:pt>
                <c:pt idx="4419">
                  <c:v>506.97</c:v>
                </c:pt>
                <c:pt idx="4420">
                  <c:v>506.97</c:v>
                </c:pt>
                <c:pt idx="4421">
                  <c:v>506.97</c:v>
                </c:pt>
                <c:pt idx="4422">
                  <c:v>506.97</c:v>
                </c:pt>
                <c:pt idx="4423">
                  <c:v>506.97</c:v>
                </c:pt>
                <c:pt idx="4424">
                  <c:v>506.97</c:v>
                </c:pt>
                <c:pt idx="4425">
                  <c:v>506.97</c:v>
                </c:pt>
                <c:pt idx="4426">
                  <c:v>506.97</c:v>
                </c:pt>
                <c:pt idx="4427">
                  <c:v>506.97</c:v>
                </c:pt>
                <c:pt idx="4428">
                  <c:v>506.97</c:v>
                </c:pt>
                <c:pt idx="4429">
                  <c:v>506.97</c:v>
                </c:pt>
                <c:pt idx="4430">
                  <c:v>506.97</c:v>
                </c:pt>
                <c:pt idx="4431">
                  <c:v>506.96</c:v>
                </c:pt>
                <c:pt idx="4432">
                  <c:v>506.96</c:v>
                </c:pt>
                <c:pt idx="4433">
                  <c:v>506.96</c:v>
                </c:pt>
                <c:pt idx="4434">
                  <c:v>506.96</c:v>
                </c:pt>
                <c:pt idx="4435">
                  <c:v>506.96</c:v>
                </c:pt>
                <c:pt idx="4436">
                  <c:v>506.96</c:v>
                </c:pt>
                <c:pt idx="4437">
                  <c:v>506.96</c:v>
                </c:pt>
                <c:pt idx="4438">
                  <c:v>506.96</c:v>
                </c:pt>
                <c:pt idx="4439">
                  <c:v>506.96</c:v>
                </c:pt>
                <c:pt idx="4440">
                  <c:v>506.96</c:v>
                </c:pt>
                <c:pt idx="4441">
                  <c:v>506.96</c:v>
                </c:pt>
                <c:pt idx="4442">
                  <c:v>506.96</c:v>
                </c:pt>
                <c:pt idx="4443">
                  <c:v>506.96</c:v>
                </c:pt>
                <c:pt idx="4444">
                  <c:v>506.96</c:v>
                </c:pt>
                <c:pt idx="4445">
                  <c:v>506.96</c:v>
                </c:pt>
                <c:pt idx="4446">
                  <c:v>506.96</c:v>
                </c:pt>
                <c:pt idx="4447">
                  <c:v>506.96</c:v>
                </c:pt>
                <c:pt idx="4448">
                  <c:v>506.96</c:v>
                </c:pt>
                <c:pt idx="4449">
                  <c:v>506.96</c:v>
                </c:pt>
                <c:pt idx="4450">
                  <c:v>506.96</c:v>
                </c:pt>
                <c:pt idx="4451">
                  <c:v>506.96</c:v>
                </c:pt>
                <c:pt idx="4452">
                  <c:v>506.96</c:v>
                </c:pt>
                <c:pt idx="4453">
                  <c:v>506.96</c:v>
                </c:pt>
                <c:pt idx="4454">
                  <c:v>506.96</c:v>
                </c:pt>
                <c:pt idx="4455">
                  <c:v>506.96</c:v>
                </c:pt>
                <c:pt idx="4456">
                  <c:v>506.96</c:v>
                </c:pt>
                <c:pt idx="4457">
                  <c:v>506.96</c:v>
                </c:pt>
                <c:pt idx="4458">
                  <c:v>506.96</c:v>
                </c:pt>
                <c:pt idx="4459">
                  <c:v>506.96</c:v>
                </c:pt>
                <c:pt idx="4460">
                  <c:v>506.96</c:v>
                </c:pt>
                <c:pt idx="4461">
                  <c:v>506.96</c:v>
                </c:pt>
                <c:pt idx="4462">
                  <c:v>506.96</c:v>
                </c:pt>
                <c:pt idx="4463">
                  <c:v>506.96</c:v>
                </c:pt>
                <c:pt idx="4464">
                  <c:v>506.96</c:v>
                </c:pt>
                <c:pt idx="4465">
                  <c:v>506.96</c:v>
                </c:pt>
                <c:pt idx="4466">
                  <c:v>506.96</c:v>
                </c:pt>
                <c:pt idx="4467">
                  <c:v>506.96</c:v>
                </c:pt>
                <c:pt idx="4468">
                  <c:v>506.96</c:v>
                </c:pt>
                <c:pt idx="4469">
                  <c:v>506.96</c:v>
                </c:pt>
                <c:pt idx="4470">
                  <c:v>506.96</c:v>
                </c:pt>
                <c:pt idx="4471">
                  <c:v>506.96</c:v>
                </c:pt>
                <c:pt idx="4472">
                  <c:v>506.96</c:v>
                </c:pt>
                <c:pt idx="4473">
                  <c:v>506.96</c:v>
                </c:pt>
                <c:pt idx="4474">
                  <c:v>506.96</c:v>
                </c:pt>
                <c:pt idx="4475">
                  <c:v>506.96</c:v>
                </c:pt>
                <c:pt idx="4476">
                  <c:v>506.96</c:v>
                </c:pt>
                <c:pt idx="4477">
                  <c:v>506.96</c:v>
                </c:pt>
                <c:pt idx="4478">
                  <c:v>506.96</c:v>
                </c:pt>
                <c:pt idx="4479">
                  <c:v>506.96</c:v>
                </c:pt>
                <c:pt idx="4480">
                  <c:v>506.96</c:v>
                </c:pt>
                <c:pt idx="4481">
                  <c:v>506.96</c:v>
                </c:pt>
                <c:pt idx="4482">
                  <c:v>506.96</c:v>
                </c:pt>
                <c:pt idx="4483">
                  <c:v>506.96</c:v>
                </c:pt>
                <c:pt idx="4484">
                  <c:v>506.96</c:v>
                </c:pt>
                <c:pt idx="4485">
                  <c:v>506.96</c:v>
                </c:pt>
                <c:pt idx="4486">
                  <c:v>506.96</c:v>
                </c:pt>
                <c:pt idx="4487">
                  <c:v>506.96</c:v>
                </c:pt>
                <c:pt idx="4488">
                  <c:v>506.96</c:v>
                </c:pt>
                <c:pt idx="4489">
                  <c:v>506.96</c:v>
                </c:pt>
                <c:pt idx="4490">
                  <c:v>506.96</c:v>
                </c:pt>
                <c:pt idx="4491">
                  <c:v>506.96</c:v>
                </c:pt>
                <c:pt idx="4492">
                  <c:v>506.96</c:v>
                </c:pt>
                <c:pt idx="4493">
                  <c:v>506.96</c:v>
                </c:pt>
                <c:pt idx="4494">
                  <c:v>506.96</c:v>
                </c:pt>
                <c:pt idx="4495">
                  <c:v>506.96</c:v>
                </c:pt>
                <c:pt idx="4496">
                  <c:v>506.96</c:v>
                </c:pt>
                <c:pt idx="4497">
                  <c:v>506.96</c:v>
                </c:pt>
                <c:pt idx="4498">
                  <c:v>506.96</c:v>
                </c:pt>
                <c:pt idx="4499">
                  <c:v>506.96</c:v>
                </c:pt>
                <c:pt idx="4500">
                  <c:v>506.96</c:v>
                </c:pt>
                <c:pt idx="4501">
                  <c:v>506.96</c:v>
                </c:pt>
                <c:pt idx="4502">
                  <c:v>506.96</c:v>
                </c:pt>
                <c:pt idx="4503">
                  <c:v>506.96</c:v>
                </c:pt>
                <c:pt idx="4504">
                  <c:v>506.96</c:v>
                </c:pt>
                <c:pt idx="4505">
                  <c:v>506.96</c:v>
                </c:pt>
                <c:pt idx="4506">
                  <c:v>506.96</c:v>
                </c:pt>
                <c:pt idx="4507">
                  <c:v>506.96</c:v>
                </c:pt>
                <c:pt idx="4508">
                  <c:v>506.96</c:v>
                </c:pt>
                <c:pt idx="4509">
                  <c:v>506.96</c:v>
                </c:pt>
                <c:pt idx="4510">
                  <c:v>506.96</c:v>
                </c:pt>
                <c:pt idx="4511">
                  <c:v>506.95</c:v>
                </c:pt>
                <c:pt idx="4512">
                  <c:v>506.95</c:v>
                </c:pt>
                <c:pt idx="4513">
                  <c:v>506.95</c:v>
                </c:pt>
                <c:pt idx="4514">
                  <c:v>506.95</c:v>
                </c:pt>
                <c:pt idx="4515">
                  <c:v>506.95</c:v>
                </c:pt>
                <c:pt idx="4516">
                  <c:v>506.95</c:v>
                </c:pt>
                <c:pt idx="4517">
                  <c:v>506.95</c:v>
                </c:pt>
                <c:pt idx="4518">
                  <c:v>506.95</c:v>
                </c:pt>
                <c:pt idx="4519">
                  <c:v>506.95</c:v>
                </c:pt>
                <c:pt idx="4520">
                  <c:v>506.95</c:v>
                </c:pt>
                <c:pt idx="4521">
                  <c:v>506.95</c:v>
                </c:pt>
                <c:pt idx="4522">
                  <c:v>506.95</c:v>
                </c:pt>
                <c:pt idx="4523">
                  <c:v>506.95</c:v>
                </c:pt>
                <c:pt idx="4524">
                  <c:v>506.95</c:v>
                </c:pt>
                <c:pt idx="4525">
                  <c:v>506.95</c:v>
                </c:pt>
                <c:pt idx="4526">
                  <c:v>506.95</c:v>
                </c:pt>
                <c:pt idx="4527">
                  <c:v>506.95</c:v>
                </c:pt>
                <c:pt idx="4528">
                  <c:v>506.95</c:v>
                </c:pt>
                <c:pt idx="4529">
                  <c:v>506.95</c:v>
                </c:pt>
                <c:pt idx="4530">
                  <c:v>506.95</c:v>
                </c:pt>
                <c:pt idx="4531">
                  <c:v>506.95</c:v>
                </c:pt>
                <c:pt idx="4532">
                  <c:v>506.95</c:v>
                </c:pt>
                <c:pt idx="4533">
                  <c:v>506.95</c:v>
                </c:pt>
                <c:pt idx="4534">
                  <c:v>506.95</c:v>
                </c:pt>
                <c:pt idx="4535">
                  <c:v>506.95</c:v>
                </c:pt>
                <c:pt idx="4536">
                  <c:v>506.95</c:v>
                </c:pt>
                <c:pt idx="4537">
                  <c:v>506.95</c:v>
                </c:pt>
                <c:pt idx="4538">
                  <c:v>506.95</c:v>
                </c:pt>
                <c:pt idx="4539">
                  <c:v>506.95</c:v>
                </c:pt>
                <c:pt idx="4540">
                  <c:v>506.95</c:v>
                </c:pt>
                <c:pt idx="4541">
                  <c:v>506.95</c:v>
                </c:pt>
                <c:pt idx="4542">
                  <c:v>506.95</c:v>
                </c:pt>
                <c:pt idx="4543">
                  <c:v>506.95</c:v>
                </c:pt>
                <c:pt idx="4544">
                  <c:v>506.95</c:v>
                </c:pt>
                <c:pt idx="4545">
                  <c:v>506.95</c:v>
                </c:pt>
                <c:pt idx="4546">
                  <c:v>506.95</c:v>
                </c:pt>
                <c:pt idx="4547">
                  <c:v>506.95</c:v>
                </c:pt>
                <c:pt idx="4548">
                  <c:v>506.95</c:v>
                </c:pt>
                <c:pt idx="4549">
                  <c:v>506.95</c:v>
                </c:pt>
                <c:pt idx="4550">
                  <c:v>506.95</c:v>
                </c:pt>
                <c:pt idx="4551">
                  <c:v>506.95</c:v>
                </c:pt>
                <c:pt idx="4552">
                  <c:v>506.95</c:v>
                </c:pt>
                <c:pt idx="4553">
                  <c:v>506.95</c:v>
                </c:pt>
                <c:pt idx="4554">
                  <c:v>506.95</c:v>
                </c:pt>
                <c:pt idx="4555">
                  <c:v>506.95</c:v>
                </c:pt>
                <c:pt idx="4556">
                  <c:v>506.95</c:v>
                </c:pt>
                <c:pt idx="4557">
                  <c:v>506.95</c:v>
                </c:pt>
                <c:pt idx="4558">
                  <c:v>506.95</c:v>
                </c:pt>
                <c:pt idx="4559">
                  <c:v>506.95</c:v>
                </c:pt>
                <c:pt idx="4560">
                  <c:v>506.95</c:v>
                </c:pt>
                <c:pt idx="4561">
                  <c:v>506.95</c:v>
                </c:pt>
                <c:pt idx="4562">
                  <c:v>506.95</c:v>
                </c:pt>
                <c:pt idx="4563">
                  <c:v>506.95</c:v>
                </c:pt>
                <c:pt idx="4564">
                  <c:v>506.95</c:v>
                </c:pt>
                <c:pt idx="4565">
                  <c:v>506.95</c:v>
                </c:pt>
                <c:pt idx="4566">
                  <c:v>506.95</c:v>
                </c:pt>
                <c:pt idx="4567">
                  <c:v>506.95</c:v>
                </c:pt>
                <c:pt idx="4568">
                  <c:v>506.95</c:v>
                </c:pt>
                <c:pt idx="4569">
                  <c:v>506.95</c:v>
                </c:pt>
                <c:pt idx="4570">
                  <c:v>506.95</c:v>
                </c:pt>
                <c:pt idx="4571">
                  <c:v>506.95</c:v>
                </c:pt>
                <c:pt idx="4572">
                  <c:v>506.95</c:v>
                </c:pt>
                <c:pt idx="4573">
                  <c:v>506.95</c:v>
                </c:pt>
                <c:pt idx="4574">
                  <c:v>506.95</c:v>
                </c:pt>
                <c:pt idx="4575">
                  <c:v>506.95</c:v>
                </c:pt>
                <c:pt idx="4576">
                  <c:v>506.95</c:v>
                </c:pt>
                <c:pt idx="4577">
                  <c:v>506.95</c:v>
                </c:pt>
                <c:pt idx="4578">
                  <c:v>506.95</c:v>
                </c:pt>
                <c:pt idx="4579">
                  <c:v>506.95</c:v>
                </c:pt>
                <c:pt idx="4580">
                  <c:v>506.95</c:v>
                </c:pt>
                <c:pt idx="4581">
                  <c:v>506.95</c:v>
                </c:pt>
                <c:pt idx="4582">
                  <c:v>506.95</c:v>
                </c:pt>
                <c:pt idx="4583">
                  <c:v>506.95</c:v>
                </c:pt>
                <c:pt idx="4584">
                  <c:v>506.95</c:v>
                </c:pt>
                <c:pt idx="4585">
                  <c:v>506.95</c:v>
                </c:pt>
                <c:pt idx="4586">
                  <c:v>506.95</c:v>
                </c:pt>
                <c:pt idx="4587">
                  <c:v>506.95</c:v>
                </c:pt>
                <c:pt idx="4588">
                  <c:v>506.95</c:v>
                </c:pt>
                <c:pt idx="4589">
                  <c:v>506.95</c:v>
                </c:pt>
                <c:pt idx="4590">
                  <c:v>506.95</c:v>
                </c:pt>
                <c:pt idx="4591">
                  <c:v>506.95</c:v>
                </c:pt>
                <c:pt idx="4592">
                  <c:v>506.95</c:v>
                </c:pt>
                <c:pt idx="4593">
                  <c:v>506.95</c:v>
                </c:pt>
                <c:pt idx="4594">
                  <c:v>506.95</c:v>
                </c:pt>
                <c:pt idx="4595">
                  <c:v>506.95</c:v>
                </c:pt>
                <c:pt idx="4596">
                  <c:v>506.95</c:v>
                </c:pt>
                <c:pt idx="4597">
                  <c:v>506.95</c:v>
                </c:pt>
                <c:pt idx="4598">
                  <c:v>506.95</c:v>
                </c:pt>
                <c:pt idx="4599">
                  <c:v>506.94</c:v>
                </c:pt>
                <c:pt idx="4600">
                  <c:v>506.94</c:v>
                </c:pt>
                <c:pt idx="4601">
                  <c:v>506.94</c:v>
                </c:pt>
                <c:pt idx="4602">
                  <c:v>506.94</c:v>
                </c:pt>
                <c:pt idx="4603">
                  <c:v>506.94</c:v>
                </c:pt>
                <c:pt idx="4604">
                  <c:v>506.94</c:v>
                </c:pt>
                <c:pt idx="4605">
                  <c:v>506.94</c:v>
                </c:pt>
                <c:pt idx="4606">
                  <c:v>506.94</c:v>
                </c:pt>
                <c:pt idx="4607">
                  <c:v>506.94</c:v>
                </c:pt>
                <c:pt idx="4608">
                  <c:v>506.94</c:v>
                </c:pt>
                <c:pt idx="4609">
                  <c:v>506.94</c:v>
                </c:pt>
                <c:pt idx="4610">
                  <c:v>506.94</c:v>
                </c:pt>
                <c:pt idx="4611">
                  <c:v>506.94</c:v>
                </c:pt>
                <c:pt idx="4612">
                  <c:v>506.94</c:v>
                </c:pt>
                <c:pt idx="4613">
                  <c:v>506.94</c:v>
                </c:pt>
                <c:pt idx="4614">
                  <c:v>506.94</c:v>
                </c:pt>
                <c:pt idx="4615">
                  <c:v>506.94</c:v>
                </c:pt>
                <c:pt idx="4616">
                  <c:v>506.94</c:v>
                </c:pt>
                <c:pt idx="4617">
                  <c:v>506.94</c:v>
                </c:pt>
                <c:pt idx="4618">
                  <c:v>506.94</c:v>
                </c:pt>
                <c:pt idx="4619">
                  <c:v>506.94</c:v>
                </c:pt>
                <c:pt idx="4620">
                  <c:v>506.94</c:v>
                </c:pt>
                <c:pt idx="4621">
                  <c:v>506.94</c:v>
                </c:pt>
                <c:pt idx="4622">
                  <c:v>506.94</c:v>
                </c:pt>
                <c:pt idx="4623">
                  <c:v>506.94</c:v>
                </c:pt>
                <c:pt idx="4624">
                  <c:v>506.94</c:v>
                </c:pt>
                <c:pt idx="4625">
                  <c:v>506.94</c:v>
                </c:pt>
                <c:pt idx="4626">
                  <c:v>506.94</c:v>
                </c:pt>
                <c:pt idx="4627">
                  <c:v>506.94</c:v>
                </c:pt>
                <c:pt idx="4628">
                  <c:v>506.94</c:v>
                </c:pt>
                <c:pt idx="4629">
                  <c:v>506.94</c:v>
                </c:pt>
                <c:pt idx="4630">
                  <c:v>506.94</c:v>
                </c:pt>
                <c:pt idx="4631">
                  <c:v>506.94</c:v>
                </c:pt>
                <c:pt idx="4632">
                  <c:v>506.94</c:v>
                </c:pt>
                <c:pt idx="4633">
                  <c:v>506.94</c:v>
                </c:pt>
                <c:pt idx="4634">
                  <c:v>506.94</c:v>
                </c:pt>
                <c:pt idx="4635">
                  <c:v>506.94</c:v>
                </c:pt>
                <c:pt idx="4636">
                  <c:v>506.94</c:v>
                </c:pt>
                <c:pt idx="4637">
                  <c:v>506.94</c:v>
                </c:pt>
                <c:pt idx="4638">
                  <c:v>506.94</c:v>
                </c:pt>
                <c:pt idx="4639">
                  <c:v>506.94</c:v>
                </c:pt>
                <c:pt idx="4640">
                  <c:v>506.94</c:v>
                </c:pt>
                <c:pt idx="4641">
                  <c:v>506.94</c:v>
                </c:pt>
                <c:pt idx="4642">
                  <c:v>506.94</c:v>
                </c:pt>
                <c:pt idx="4643">
                  <c:v>506.94</c:v>
                </c:pt>
                <c:pt idx="4644">
                  <c:v>506.94</c:v>
                </c:pt>
                <c:pt idx="4645">
                  <c:v>506.94</c:v>
                </c:pt>
                <c:pt idx="4646">
                  <c:v>506.94</c:v>
                </c:pt>
                <c:pt idx="4647">
                  <c:v>506.94</c:v>
                </c:pt>
                <c:pt idx="4648">
                  <c:v>506.94</c:v>
                </c:pt>
                <c:pt idx="4649">
                  <c:v>506.94</c:v>
                </c:pt>
                <c:pt idx="4650">
                  <c:v>506.94</c:v>
                </c:pt>
                <c:pt idx="4651">
                  <c:v>506.94</c:v>
                </c:pt>
                <c:pt idx="4652">
                  <c:v>506.94</c:v>
                </c:pt>
                <c:pt idx="4653">
                  <c:v>506.94</c:v>
                </c:pt>
                <c:pt idx="4654">
                  <c:v>506.94</c:v>
                </c:pt>
                <c:pt idx="4655">
                  <c:v>506.94</c:v>
                </c:pt>
                <c:pt idx="4656">
                  <c:v>506.94</c:v>
                </c:pt>
                <c:pt idx="4657">
                  <c:v>506.94</c:v>
                </c:pt>
                <c:pt idx="4658">
                  <c:v>506.94</c:v>
                </c:pt>
                <c:pt idx="4659">
                  <c:v>506.94</c:v>
                </c:pt>
                <c:pt idx="4660">
                  <c:v>506.94</c:v>
                </c:pt>
                <c:pt idx="4661">
                  <c:v>506.94</c:v>
                </c:pt>
                <c:pt idx="4662">
                  <c:v>506.94</c:v>
                </c:pt>
                <c:pt idx="4663">
                  <c:v>506.94</c:v>
                </c:pt>
                <c:pt idx="4664">
                  <c:v>506.94</c:v>
                </c:pt>
                <c:pt idx="4665">
                  <c:v>506.94</c:v>
                </c:pt>
                <c:pt idx="4666">
                  <c:v>506.94</c:v>
                </c:pt>
                <c:pt idx="4667">
                  <c:v>506.94</c:v>
                </c:pt>
                <c:pt idx="4668">
                  <c:v>506.94</c:v>
                </c:pt>
                <c:pt idx="4669">
                  <c:v>506.94</c:v>
                </c:pt>
                <c:pt idx="4670">
                  <c:v>506.94</c:v>
                </c:pt>
                <c:pt idx="4671">
                  <c:v>506.94</c:v>
                </c:pt>
                <c:pt idx="4672">
                  <c:v>506.94</c:v>
                </c:pt>
                <c:pt idx="4673">
                  <c:v>506.94</c:v>
                </c:pt>
                <c:pt idx="4674">
                  <c:v>506.94</c:v>
                </c:pt>
                <c:pt idx="4675">
                  <c:v>506.94</c:v>
                </c:pt>
                <c:pt idx="4676">
                  <c:v>506.93</c:v>
                </c:pt>
                <c:pt idx="4677">
                  <c:v>506.93</c:v>
                </c:pt>
                <c:pt idx="4678">
                  <c:v>506.93</c:v>
                </c:pt>
                <c:pt idx="4679">
                  <c:v>506.93</c:v>
                </c:pt>
                <c:pt idx="4680">
                  <c:v>506.93</c:v>
                </c:pt>
                <c:pt idx="4681">
                  <c:v>506.93</c:v>
                </c:pt>
                <c:pt idx="4682">
                  <c:v>506.93</c:v>
                </c:pt>
                <c:pt idx="4683">
                  <c:v>506.93</c:v>
                </c:pt>
                <c:pt idx="4684">
                  <c:v>506.93</c:v>
                </c:pt>
                <c:pt idx="4685">
                  <c:v>506.93</c:v>
                </c:pt>
                <c:pt idx="4686">
                  <c:v>506.93</c:v>
                </c:pt>
                <c:pt idx="4687">
                  <c:v>506.93</c:v>
                </c:pt>
                <c:pt idx="4688">
                  <c:v>506.93</c:v>
                </c:pt>
                <c:pt idx="4689">
                  <c:v>506.93</c:v>
                </c:pt>
                <c:pt idx="4690">
                  <c:v>506.93</c:v>
                </c:pt>
                <c:pt idx="4691">
                  <c:v>506.93</c:v>
                </c:pt>
                <c:pt idx="4692">
                  <c:v>506.93</c:v>
                </c:pt>
                <c:pt idx="4693">
                  <c:v>506.93</c:v>
                </c:pt>
                <c:pt idx="4694">
                  <c:v>506.93</c:v>
                </c:pt>
                <c:pt idx="4695">
                  <c:v>506.93</c:v>
                </c:pt>
                <c:pt idx="4696">
                  <c:v>506.93</c:v>
                </c:pt>
                <c:pt idx="4697">
                  <c:v>506.93</c:v>
                </c:pt>
                <c:pt idx="4698">
                  <c:v>506.93</c:v>
                </c:pt>
                <c:pt idx="4699">
                  <c:v>506.93</c:v>
                </c:pt>
                <c:pt idx="4700">
                  <c:v>506.93</c:v>
                </c:pt>
                <c:pt idx="4701">
                  <c:v>506.93</c:v>
                </c:pt>
                <c:pt idx="4702">
                  <c:v>506.93</c:v>
                </c:pt>
                <c:pt idx="4703">
                  <c:v>506.93</c:v>
                </c:pt>
                <c:pt idx="4704">
                  <c:v>506.93</c:v>
                </c:pt>
                <c:pt idx="4705">
                  <c:v>506.93</c:v>
                </c:pt>
                <c:pt idx="4706">
                  <c:v>506.93</c:v>
                </c:pt>
                <c:pt idx="4707">
                  <c:v>506.93</c:v>
                </c:pt>
                <c:pt idx="4708">
                  <c:v>506.93</c:v>
                </c:pt>
                <c:pt idx="4709">
                  <c:v>506.93</c:v>
                </c:pt>
                <c:pt idx="4710">
                  <c:v>506.93</c:v>
                </c:pt>
                <c:pt idx="4711">
                  <c:v>506.93</c:v>
                </c:pt>
                <c:pt idx="4712">
                  <c:v>506.93</c:v>
                </c:pt>
                <c:pt idx="4713">
                  <c:v>506.93</c:v>
                </c:pt>
                <c:pt idx="4714">
                  <c:v>506.93</c:v>
                </c:pt>
                <c:pt idx="4715">
                  <c:v>506.93</c:v>
                </c:pt>
                <c:pt idx="4716">
                  <c:v>506.93</c:v>
                </c:pt>
                <c:pt idx="4717">
                  <c:v>506.93</c:v>
                </c:pt>
                <c:pt idx="4718">
                  <c:v>506.93</c:v>
                </c:pt>
                <c:pt idx="4719">
                  <c:v>506.93</c:v>
                </c:pt>
                <c:pt idx="4720">
                  <c:v>506.93</c:v>
                </c:pt>
                <c:pt idx="4721">
                  <c:v>506.93</c:v>
                </c:pt>
                <c:pt idx="4722">
                  <c:v>506.93</c:v>
                </c:pt>
                <c:pt idx="4723">
                  <c:v>506.93</c:v>
                </c:pt>
                <c:pt idx="4724">
                  <c:v>506.93</c:v>
                </c:pt>
                <c:pt idx="4725">
                  <c:v>506.93</c:v>
                </c:pt>
                <c:pt idx="4726">
                  <c:v>506.93</c:v>
                </c:pt>
                <c:pt idx="4727">
                  <c:v>506.93</c:v>
                </c:pt>
                <c:pt idx="4728">
                  <c:v>506.93</c:v>
                </c:pt>
                <c:pt idx="4729">
                  <c:v>506.93</c:v>
                </c:pt>
                <c:pt idx="4730">
                  <c:v>506.93</c:v>
                </c:pt>
                <c:pt idx="4731">
                  <c:v>506.93</c:v>
                </c:pt>
                <c:pt idx="4732">
                  <c:v>506.93</c:v>
                </c:pt>
                <c:pt idx="4733">
                  <c:v>506.93</c:v>
                </c:pt>
                <c:pt idx="4734">
                  <c:v>506.93</c:v>
                </c:pt>
                <c:pt idx="4735">
                  <c:v>506.93</c:v>
                </c:pt>
                <c:pt idx="4736">
                  <c:v>506.93</c:v>
                </c:pt>
                <c:pt idx="4737">
                  <c:v>506.93</c:v>
                </c:pt>
                <c:pt idx="4738">
                  <c:v>506.93</c:v>
                </c:pt>
                <c:pt idx="4739">
                  <c:v>506.93</c:v>
                </c:pt>
                <c:pt idx="4740">
                  <c:v>506.93</c:v>
                </c:pt>
                <c:pt idx="4741">
                  <c:v>506.93</c:v>
                </c:pt>
                <c:pt idx="4742">
                  <c:v>506.93</c:v>
                </c:pt>
                <c:pt idx="4743">
                  <c:v>506.93</c:v>
                </c:pt>
                <c:pt idx="4744">
                  <c:v>506.93</c:v>
                </c:pt>
                <c:pt idx="4745">
                  <c:v>506.93</c:v>
                </c:pt>
                <c:pt idx="4746">
                  <c:v>506.93</c:v>
                </c:pt>
                <c:pt idx="4747">
                  <c:v>506.93</c:v>
                </c:pt>
                <c:pt idx="4748">
                  <c:v>506.93</c:v>
                </c:pt>
                <c:pt idx="4749">
                  <c:v>506.93</c:v>
                </c:pt>
                <c:pt idx="4750">
                  <c:v>506.93</c:v>
                </c:pt>
                <c:pt idx="4751">
                  <c:v>506.93</c:v>
                </c:pt>
                <c:pt idx="4752">
                  <c:v>506.93</c:v>
                </c:pt>
                <c:pt idx="4753">
                  <c:v>506.93</c:v>
                </c:pt>
                <c:pt idx="4754">
                  <c:v>506.93</c:v>
                </c:pt>
                <c:pt idx="4755">
                  <c:v>506.93</c:v>
                </c:pt>
                <c:pt idx="4756">
                  <c:v>506.93</c:v>
                </c:pt>
                <c:pt idx="4757">
                  <c:v>506.93</c:v>
                </c:pt>
                <c:pt idx="4758">
                  <c:v>506.93</c:v>
                </c:pt>
                <c:pt idx="4759">
                  <c:v>506.92</c:v>
                </c:pt>
                <c:pt idx="4760">
                  <c:v>506.92</c:v>
                </c:pt>
                <c:pt idx="4761">
                  <c:v>506.92</c:v>
                </c:pt>
                <c:pt idx="4762">
                  <c:v>506.92</c:v>
                </c:pt>
                <c:pt idx="4763">
                  <c:v>506.92</c:v>
                </c:pt>
                <c:pt idx="4764">
                  <c:v>506.92</c:v>
                </c:pt>
                <c:pt idx="4765">
                  <c:v>506.92</c:v>
                </c:pt>
                <c:pt idx="4766">
                  <c:v>506.92</c:v>
                </c:pt>
                <c:pt idx="4767">
                  <c:v>506.92</c:v>
                </c:pt>
                <c:pt idx="4768">
                  <c:v>506.92</c:v>
                </c:pt>
                <c:pt idx="4769">
                  <c:v>506.92</c:v>
                </c:pt>
                <c:pt idx="4770">
                  <c:v>506.92</c:v>
                </c:pt>
                <c:pt idx="4771">
                  <c:v>506.92</c:v>
                </c:pt>
                <c:pt idx="4772">
                  <c:v>506.92</c:v>
                </c:pt>
                <c:pt idx="4773">
                  <c:v>506.92</c:v>
                </c:pt>
                <c:pt idx="4774">
                  <c:v>506.92</c:v>
                </c:pt>
                <c:pt idx="4775">
                  <c:v>506.92</c:v>
                </c:pt>
                <c:pt idx="4776">
                  <c:v>506.92</c:v>
                </c:pt>
                <c:pt idx="4777">
                  <c:v>506.92</c:v>
                </c:pt>
                <c:pt idx="4778">
                  <c:v>506.92</c:v>
                </c:pt>
                <c:pt idx="4779">
                  <c:v>506.92</c:v>
                </c:pt>
                <c:pt idx="4780">
                  <c:v>506.92</c:v>
                </c:pt>
                <c:pt idx="4781">
                  <c:v>506.92</c:v>
                </c:pt>
                <c:pt idx="4782">
                  <c:v>506.92</c:v>
                </c:pt>
                <c:pt idx="4783">
                  <c:v>506.92</c:v>
                </c:pt>
                <c:pt idx="4784">
                  <c:v>506.92</c:v>
                </c:pt>
                <c:pt idx="4785">
                  <c:v>506.92</c:v>
                </c:pt>
                <c:pt idx="4786">
                  <c:v>506.92</c:v>
                </c:pt>
                <c:pt idx="4787">
                  <c:v>506.92</c:v>
                </c:pt>
                <c:pt idx="4788">
                  <c:v>506.92</c:v>
                </c:pt>
                <c:pt idx="4789">
                  <c:v>506.92</c:v>
                </c:pt>
                <c:pt idx="4790">
                  <c:v>506.92</c:v>
                </c:pt>
                <c:pt idx="4791">
                  <c:v>506.92</c:v>
                </c:pt>
                <c:pt idx="4792">
                  <c:v>506.92</c:v>
                </c:pt>
                <c:pt idx="4793">
                  <c:v>506.92</c:v>
                </c:pt>
                <c:pt idx="4794">
                  <c:v>506.92</c:v>
                </c:pt>
                <c:pt idx="4795">
                  <c:v>506.92</c:v>
                </c:pt>
                <c:pt idx="4796">
                  <c:v>506.92</c:v>
                </c:pt>
                <c:pt idx="4797">
                  <c:v>506.92</c:v>
                </c:pt>
                <c:pt idx="4798">
                  <c:v>506.92</c:v>
                </c:pt>
                <c:pt idx="4799">
                  <c:v>506.92</c:v>
                </c:pt>
                <c:pt idx="4800">
                  <c:v>506.92</c:v>
                </c:pt>
                <c:pt idx="4801">
                  <c:v>506.92</c:v>
                </c:pt>
                <c:pt idx="4802">
                  <c:v>506.92</c:v>
                </c:pt>
                <c:pt idx="4803">
                  <c:v>506.92</c:v>
                </c:pt>
                <c:pt idx="4804">
                  <c:v>506.92</c:v>
                </c:pt>
                <c:pt idx="4805">
                  <c:v>506.92</c:v>
                </c:pt>
                <c:pt idx="4806">
                  <c:v>506.92</c:v>
                </c:pt>
                <c:pt idx="4807">
                  <c:v>506.92</c:v>
                </c:pt>
                <c:pt idx="4808">
                  <c:v>506.92</c:v>
                </c:pt>
                <c:pt idx="4809">
                  <c:v>506.92</c:v>
                </c:pt>
                <c:pt idx="4810">
                  <c:v>506.92</c:v>
                </c:pt>
                <c:pt idx="4811">
                  <c:v>506.92</c:v>
                </c:pt>
                <c:pt idx="4812">
                  <c:v>506.92</c:v>
                </c:pt>
                <c:pt idx="4813">
                  <c:v>506.92</c:v>
                </c:pt>
                <c:pt idx="4814">
                  <c:v>506.92</c:v>
                </c:pt>
                <c:pt idx="4815">
                  <c:v>506.92</c:v>
                </c:pt>
                <c:pt idx="4816">
                  <c:v>506.92</c:v>
                </c:pt>
                <c:pt idx="4817">
                  <c:v>506.92</c:v>
                </c:pt>
                <c:pt idx="4818">
                  <c:v>506.92</c:v>
                </c:pt>
                <c:pt idx="4819">
                  <c:v>506.92</c:v>
                </c:pt>
                <c:pt idx="4820">
                  <c:v>506.92</c:v>
                </c:pt>
                <c:pt idx="4821">
                  <c:v>506.92</c:v>
                </c:pt>
                <c:pt idx="4822">
                  <c:v>506.92</c:v>
                </c:pt>
                <c:pt idx="4823">
                  <c:v>506.92</c:v>
                </c:pt>
                <c:pt idx="4824">
                  <c:v>506.92</c:v>
                </c:pt>
                <c:pt idx="4825">
                  <c:v>506.92</c:v>
                </c:pt>
                <c:pt idx="4826">
                  <c:v>506.92</c:v>
                </c:pt>
                <c:pt idx="4827">
                  <c:v>506.92</c:v>
                </c:pt>
                <c:pt idx="4828">
                  <c:v>506.92</c:v>
                </c:pt>
                <c:pt idx="4829">
                  <c:v>506.92</c:v>
                </c:pt>
                <c:pt idx="4830">
                  <c:v>506.92</c:v>
                </c:pt>
                <c:pt idx="4831">
                  <c:v>506.92</c:v>
                </c:pt>
                <c:pt idx="4832">
                  <c:v>506.92</c:v>
                </c:pt>
                <c:pt idx="4833">
                  <c:v>506.92</c:v>
                </c:pt>
                <c:pt idx="4834">
                  <c:v>506.92</c:v>
                </c:pt>
                <c:pt idx="4835">
                  <c:v>506.92</c:v>
                </c:pt>
                <c:pt idx="4836">
                  <c:v>506.92</c:v>
                </c:pt>
                <c:pt idx="4837">
                  <c:v>506.92</c:v>
                </c:pt>
                <c:pt idx="4838">
                  <c:v>506.92</c:v>
                </c:pt>
                <c:pt idx="4839">
                  <c:v>506.92</c:v>
                </c:pt>
                <c:pt idx="4840">
                  <c:v>506.92</c:v>
                </c:pt>
                <c:pt idx="4841">
                  <c:v>506.92</c:v>
                </c:pt>
                <c:pt idx="4842">
                  <c:v>506.92</c:v>
                </c:pt>
                <c:pt idx="4843">
                  <c:v>506.92</c:v>
                </c:pt>
                <c:pt idx="4844">
                  <c:v>506.92</c:v>
                </c:pt>
                <c:pt idx="4845">
                  <c:v>506.92</c:v>
                </c:pt>
                <c:pt idx="4846">
                  <c:v>506.92</c:v>
                </c:pt>
                <c:pt idx="4847">
                  <c:v>506.92</c:v>
                </c:pt>
                <c:pt idx="4848">
                  <c:v>506.92</c:v>
                </c:pt>
                <c:pt idx="4849">
                  <c:v>506.92</c:v>
                </c:pt>
                <c:pt idx="4850">
                  <c:v>506.92</c:v>
                </c:pt>
                <c:pt idx="4851">
                  <c:v>506.92</c:v>
                </c:pt>
                <c:pt idx="4852">
                  <c:v>506.92</c:v>
                </c:pt>
                <c:pt idx="4853">
                  <c:v>506.92</c:v>
                </c:pt>
                <c:pt idx="4854">
                  <c:v>506.91</c:v>
                </c:pt>
                <c:pt idx="4855">
                  <c:v>506.91</c:v>
                </c:pt>
                <c:pt idx="4856">
                  <c:v>506.91</c:v>
                </c:pt>
                <c:pt idx="4857">
                  <c:v>506.91</c:v>
                </c:pt>
                <c:pt idx="4858">
                  <c:v>506.91</c:v>
                </c:pt>
                <c:pt idx="4859">
                  <c:v>506.91</c:v>
                </c:pt>
                <c:pt idx="4860">
                  <c:v>506.91</c:v>
                </c:pt>
                <c:pt idx="4861">
                  <c:v>506.91</c:v>
                </c:pt>
                <c:pt idx="4862">
                  <c:v>506.91</c:v>
                </c:pt>
                <c:pt idx="4863">
                  <c:v>506.91</c:v>
                </c:pt>
                <c:pt idx="4864">
                  <c:v>506.91</c:v>
                </c:pt>
                <c:pt idx="4865">
                  <c:v>506.91</c:v>
                </c:pt>
                <c:pt idx="4866">
                  <c:v>506.91</c:v>
                </c:pt>
                <c:pt idx="4867">
                  <c:v>506.91</c:v>
                </c:pt>
                <c:pt idx="4868">
                  <c:v>506.91</c:v>
                </c:pt>
                <c:pt idx="4869">
                  <c:v>506.91</c:v>
                </c:pt>
                <c:pt idx="4870">
                  <c:v>506.91</c:v>
                </c:pt>
                <c:pt idx="4871">
                  <c:v>506.91</c:v>
                </c:pt>
                <c:pt idx="4872">
                  <c:v>506.91</c:v>
                </c:pt>
                <c:pt idx="4873">
                  <c:v>506.91</c:v>
                </c:pt>
                <c:pt idx="4874">
                  <c:v>506.91</c:v>
                </c:pt>
                <c:pt idx="4875">
                  <c:v>506.91</c:v>
                </c:pt>
                <c:pt idx="4876">
                  <c:v>506.91</c:v>
                </c:pt>
                <c:pt idx="4877">
                  <c:v>506.91</c:v>
                </c:pt>
                <c:pt idx="4878">
                  <c:v>506.91</c:v>
                </c:pt>
                <c:pt idx="4879">
                  <c:v>506.91</c:v>
                </c:pt>
                <c:pt idx="4880">
                  <c:v>506.91</c:v>
                </c:pt>
                <c:pt idx="4881">
                  <c:v>506.91</c:v>
                </c:pt>
                <c:pt idx="4882">
                  <c:v>506.91</c:v>
                </c:pt>
                <c:pt idx="4883">
                  <c:v>506.91</c:v>
                </c:pt>
                <c:pt idx="4884">
                  <c:v>506.91</c:v>
                </c:pt>
                <c:pt idx="4885">
                  <c:v>506.91</c:v>
                </c:pt>
                <c:pt idx="4886">
                  <c:v>506.91</c:v>
                </c:pt>
                <c:pt idx="4887">
                  <c:v>506.91</c:v>
                </c:pt>
                <c:pt idx="4888">
                  <c:v>506.91</c:v>
                </c:pt>
                <c:pt idx="4889">
                  <c:v>506.91</c:v>
                </c:pt>
                <c:pt idx="4890">
                  <c:v>506.91</c:v>
                </c:pt>
                <c:pt idx="4891">
                  <c:v>506.91</c:v>
                </c:pt>
                <c:pt idx="4892">
                  <c:v>506.91</c:v>
                </c:pt>
                <c:pt idx="4893">
                  <c:v>506.91</c:v>
                </c:pt>
                <c:pt idx="4894">
                  <c:v>506.91</c:v>
                </c:pt>
                <c:pt idx="4895">
                  <c:v>506.91</c:v>
                </c:pt>
                <c:pt idx="4896">
                  <c:v>506.91</c:v>
                </c:pt>
                <c:pt idx="4897">
                  <c:v>506.91</c:v>
                </c:pt>
                <c:pt idx="4898">
                  <c:v>506.91</c:v>
                </c:pt>
                <c:pt idx="4899">
                  <c:v>506.91</c:v>
                </c:pt>
                <c:pt idx="4900">
                  <c:v>506.91</c:v>
                </c:pt>
                <c:pt idx="4901">
                  <c:v>506.91</c:v>
                </c:pt>
                <c:pt idx="4902">
                  <c:v>506.91</c:v>
                </c:pt>
                <c:pt idx="4903">
                  <c:v>506.91</c:v>
                </c:pt>
                <c:pt idx="4904">
                  <c:v>506.91</c:v>
                </c:pt>
                <c:pt idx="4905">
                  <c:v>506.91</c:v>
                </c:pt>
                <c:pt idx="4906">
                  <c:v>506.91</c:v>
                </c:pt>
                <c:pt idx="4907">
                  <c:v>506.91</c:v>
                </c:pt>
                <c:pt idx="4908">
                  <c:v>506.91</c:v>
                </c:pt>
                <c:pt idx="4909">
                  <c:v>506.91</c:v>
                </c:pt>
                <c:pt idx="4910">
                  <c:v>506.91</c:v>
                </c:pt>
                <c:pt idx="4911">
                  <c:v>506.91</c:v>
                </c:pt>
                <c:pt idx="4912">
                  <c:v>506.91</c:v>
                </c:pt>
                <c:pt idx="4913">
                  <c:v>506.91</c:v>
                </c:pt>
                <c:pt idx="4914">
                  <c:v>506.91</c:v>
                </c:pt>
                <c:pt idx="4915">
                  <c:v>506.91</c:v>
                </c:pt>
                <c:pt idx="4916">
                  <c:v>506.91</c:v>
                </c:pt>
                <c:pt idx="4917">
                  <c:v>506.91</c:v>
                </c:pt>
                <c:pt idx="4918">
                  <c:v>506.91</c:v>
                </c:pt>
                <c:pt idx="4919">
                  <c:v>506.91</c:v>
                </c:pt>
                <c:pt idx="4920">
                  <c:v>506.91</c:v>
                </c:pt>
                <c:pt idx="4921">
                  <c:v>506.91</c:v>
                </c:pt>
                <c:pt idx="4922">
                  <c:v>506.91</c:v>
                </c:pt>
                <c:pt idx="4923">
                  <c:v>506.91</c:v>
                </c:pt>
                <c:pt idx="4924">
                  <c:v>506.91</c:v>
                </c:pt>
                <c:pt idx="4925">
                  <c:v>506.91</c:v>
                </c:pt>
                <c:pt idx="4926">
                  <c:v>506.91</c:v>
                </c:pt>
                <c:pt idx="4927">
                  <c:v>506.91</c:v>
                </c:pt>
                <c:pt idx="4928">
                  <c:v>506.91</c:v>
                </c:pt>
                <c:pt idx="4929">
                  <c:v>506.91</c:v>
                </c:pt>
                <c:pt idx="4930">
                  <c:v>506.91</c:v>
                </c:pt>
                <c:pt idx="4931">
                  <c:v>506.91</c:v>
                </c:pt>
                <c:pt idx="4932">
                  <c:v>506.91</c:v>
                </c:pt>
                <c:pt idx="4933">
                  <c:v>506.91</c:v>
                </c:pt>
                <c:pt idx="4934">
                  <c:v>506.91</c:v>
                </c:pt>
                <c:pt idx="4935">
                  <c:v>506.91</c:v>
                </c:pt>
                <c:pt idx="4936">
                  <c:v>506.91</c:v>
                </c:pt>
                <c:pt idx="4937">
                  <c:v>506.91</c:v>
                </c:pt>
                <c:pt idx="4938">
                  <c:v>506.91</c:v>
                </c:pt>
                <c:pt idx="4939">
                  <c:v>506.91</c:v>
                </c:pt>
                <c:pt idx="4940">
                  <c:v>506.91</c:v>
                </c:pt>
                <c:pt idx="4941">
                  <c:v>506.91</c:v>
                </c:pt>
                <c:pt idx="4942">
                  <c:v>506.91</c:v>
                </c:pt>
                <c:pt idx="4943">
                  <c:v>506.91</c:v>
                </c:pt>
                <c:pt idx="4944">
                  <c:v>506.91</c:v>
                </c:pt>
                <c:pt idx="4945">
                  <c:v>506.91</c:v>
                </c:pt>
                <c:pt idx="4946">
                  <c:v>506.91</c:v>
                </c:pt>
                <c:pt idx="4947">
                  <c:v>506.91</c:v>
                </c:pt>
                <c:pt idx="4948">
                  <c:v>506.91</c:v>
                </c:pt>
                <c:pt idx="4949">
                  <c:v>506.91</c:v>
                </c:pt>
                <c:pt idx="4950">
                  <c:v>506.91</c:v>
                </c:pt>
                <c:pt idx="4951">
                  <c:v>506.91</c:v>
                </c:pt>
                <c:pt idx="4952">
                  <c:v>506.91</c:v>
                </c:pt>
                <c:pt idx="4953">
                  <c:v>506.91</c:v>
                </c:pt>
                <c:pt idx="4954">
                  <c:v>506.91</c:v>
                </c:pt>
                <c:pt idx="4955">
                  <c:v>506.91</c:v>
                </c:pt>
                <c:pt idx="4956">
                  <c:v>506.91</c:v>
                </c:pt>
                <c:pt idx="4957">
                  <c:v>506.91</c:v>
                </c:pt>
                <c:pt idx="4958">
                  <c:v>506.91</c:v>
                </c:pt>
                <c:pt idx="4959">
                  <c:v>506.91</c:v>
                </c:pt>
                <c:pt idx="4960">
                  <c:v>506.9</c:v>
                </c:pt>
                <c:pt idx="4961">
                  <c:v>506.9</c:v>
                </c:pt>
                <c:pt idx="4962">
                  <c:v>506.9</c:v>
                </c:pt>
                <c:pt idx="4963">
                  <c:v>506.9</c:v>
                </c:pt>
                <c:pt idx="4964">
                  <c:v>506.9</c:v>
                </c:pt>
                <c:pt idx="4965">
                  <c:v>506.9</c:v>
                </c:pt>
                <c:pt idx="4966">
                  <c:v>506.9</c:v>
                </c:pt>
                <c:pt idx="4967">
                  <c:v>506.9</c:v>
                </c:pt>
                <c:pt idx="4968">
                  <c:v>506.9</c:v>
                </c:pt>
                <c:pt idx="4969">
                  <c:v>506.9</c:v>
                </c:pt>
                <c:pt idx="4970">
                  <c:v>506.9</c:v>
                </c:pt>
                <c:pt idx="4971">
                  <c:v>506.9</c:v>
                </c:pt>
                <c:pt idx="4972">
                  <c:v>506.9</c:v>
                </c:pt>
                <c:pt idx="4973">
                  <c:v>506.9</c:v>
                </c:pt>
                <c:pt idx="4974">
                  <c:v>506.9</c:v>
                </c:pt>
                <c:pt idx="4975">
                  <c:v>506.9</c:v>
                </c:pt>
                <c:pt idx="4976">
                  <c:v>506.9</c:v>
                </c:pt>
                <c:pt idx="4977">
                  <c:v>506.9</c:v>
                </c:pt>
                <c:pt idx="4978">
                  <c:v>506.9</c:v>
                </c:pt>
                <c:pt idx="4979">
                  <c:v>506.9</c:v>
                </c:pt>
                <c:pt idx="4980">
                  <c:v>506.9</c:v>
                </c:pt>
                <c:pt idx="4981">
                  <c:v>506.9</c:v>
                </c:pt>
                <c:pt idx="4982">
                  <c:v>506.9</c:v>
                </c:pt>
                <c:pt idx="4983">
                  <c:v>506.9</c:v>
                </c:pt>
                <c:pt idx="4984">
                  <c:v>506.9</c:v>
                </c:pt>
                <c:pt idx="4985">
                  <c:v>506.9</c:v>
                </c:pt>
                <c:pt idx="4986">
                  <c:v>506.9</c:v>
                </c:pt>
                <c:pt idx="4987">
                  <c:v>506.9</c:v>
                </c:pt>
                <c:pt idx="4988">
                  <c:v>506.9</c:v>
                </c:pt>
                <c:pt idx="4989">
                  <c:v>506.9</c:v>
                </c:pt>
                <c:pt idx="4990">
                  <c:v>506.9</c:v>
                </c:pt>
                <c:pt idx="4991">
                  <c:v>506.9</c:v>
                </c:pt>
                <c:pt idx="4992">
                  <c:v>506.9</c:v>
                </c:pt>
                <c:pt idx="4993">
                  <c:v>506.9</c:v>
                </c:pt>
                <c:pt idx="4994">
                  <c:v>506.9</c:v>
                </c:pt>
                <c:pt idx="4995">
                  <c:v>506.9</c:v>
                </c:pt>
                <c:pt idx="4996">
                  <c:v>506.9</c:v>
                </c:pt>
                <c:pt idx="4997">
                  <c:v>506.9</c:v>
                </c:pt>
                <c:pt idx="4998">
                  <c:v>506.9</c:v>
                </c:pt>
                <c:pt idx="4999">
                  <c:v>506.9</c:v>
                </c:pt>
                <c:pt idx="5000">
                  <c:v>506.9</c:v>
                </c:pt>
                <c:pt idx="5001">
                  <c:v>506.9</c:v>
                </c:pt>
                <c:pt idx="5002">
                  <c:v>506.9</c:v>
                </c:pt>
                <c:pt idx="5003">
                  <c:v>506.9</c:v>
                </c:pt>
                <c:pt idx="5004">
                  <c:v>506.9</c:v>
                </c:pt>
                <c:pt idx="5005">
                  <c:v>506.9</c:v>
                </c:pt>
                <c:pt idx="5006">
                  <c:v>506.9</c:v>
                </c:pt>
                <c:pt idx="5007">
                  <c:v>506.9</c:v>
                </c:pt>
                <c:pt idx="5008">
                  <c:v>506.9</c:v>
                </c:pt>
                <c:pt idx="5009">
                  <c:v>506.9</c:v>
                </c:pt>
                <c:pt idx="5010">
                  <c:v>506.9</c:v>
                </c:pt>
                <c:pt idx="5011">
                  <c:v>506.9</c:v>
                </c:pt>
                <c:pt idx="5012">
                  <c:v>506.9</c:v>
                </c:pt>
                <c:pt idx="5013">
                  <c:v>506.9</c:v>
                </c:pt>
                <c:pt idx="5014">
                  <c:v>506.9</c:v>
                </c:pt>
                <c:pt idx="5015">
                  <c:v>506.9</c:v>
                </c:pt>
                <c:pt idx="5016">
                  <c:v>506.9</c:v>
                </c:pt>
                <c:pt idx="5017">
                  <c:v>506.9</c:v>
                </c:pt>
                <c:pt idx="5018">
                  <c:v>506.9</c:v>
                </c:pt>
                <c:pt idx="5019">
                  <c:v>506.9</c:v>
                </c:pt>
                <c:pt idx="5020">
                  <c:v>506.9</c:v>
                </c:pt>
                <c:pt idx="5021">
                  <c:v>506.9</c:v>
                </c:pt>
                <c:pt idx="5022">
                  <c:v>506.9</c:v>
                </c:pt>
                <c:pt idx="5023">
                  <c:v>506.9</c:v>
                </c:pt>
                <c:pt idx="5024">
                  <c:v>506.9</c:v>
                </c:pt>
                <c:pt idx="5025">
                  <c:v>506.9</c:v>
                </c:pt>
                <c:pt idx="5026">
                  <c:v>506.9</c:v>
                </c:pt>
                <c:pt idx="5027">
                  <c:v>506.9</c:v>
                </c:pt>
                <c:pt idx="5028">
                  <c:v>506.9</c:v>
                </c:pt>
                <c:pt idx="5029">
                  <c:v>506.9</c:v>
                </c:pt>
                <c:pt idx="5030">
                  <c:v>506.9</c:v>
                </c:pt>
                <c:pt idx="5031">
                  <c:v>506.9</c:v>
                </c:pt>
                <c:pt idx="5032">
                  <c:v>506.9</c:v>
                </c:pt>
                <c:pt idx="5033">
                  <c:v>506.9</c:v>
                </c:pt>
                <c:pt idx="5034">
                  <c:v>506.9</c:v>
                </c:pt>
                <c:pt idx="5035">
                  <c:v>506.9</c:v>
                </c:pt>
                <c:pt idx="5036">
                  <c:v>506.9</c:v>
                </c:pt>
                <c:pt idx="5037">
                  <c:v>506.9</c:v>
                </c:pt>
                <c:pt idx="5038">
                  <c:v>506.9</c:v>
                </c:pt>
                <c:pt idx="5039">
                  <c:v>506.9</c:v>
                </c:pt>
                <c:pt idx="5040">
                  <c:v>506.9</c:v>
                </c:pt>
                <c:pt idx="5041">
                  <c:v>506.9</c:v>
                </c:pt>
                <c:pt idx="5042">
                  <c:v>506.9</c:v>
                </c:pt>
                <c:pt idx="5043">
                  <c:v>506.9</c:v>
                </c:pt>
                <c:pt idx="5044">
                  <c:v>506.9</c:v>
                </c:pt>
                <c:pt idx="5045">
                  <c:v>506.9</c:v>
                </c:pt>
                <c:pt idx="5046">
                  <c:v>506.9</c:v>
                </c:pt>
                <c:pt idx="5047">
                  <c:v>506.9</c:v>
                </c:pt>
                <c:pt idx="5048">
                  <c:v>506.9</c:v>
                </c:pt>
                <c:pt idx="5049">
                  <c:v>506.9</c:v>
                </c:pt>
                <c:pt idx="5050">
                  <c:v>506.9</c:v>
                </c:pt>
                <c:pt idx="5051">
                  <c:v>506.9</c:v>
                </c:pt>
                <c:pt idx="5052">
                  <c:v>506.9</c:v>
                </c:pt>
                <c:pt idx="5053">
                  <c:v>506.9</c:v>
                </c:pt>
                <c:pt idx="5054">
                  <c:v>506.9</c:v>
                </c:pt>
                <c:pt idx="5055">
                  <c:v>506.9</c:v>
                </c:pt>
                <c:pt idx="5056">
                  <c:v>506.9</c:v>
                </c:pt>
                <c:pt idx="5057">
                  <c:v>506.9</c:v>
                </c:pt>
                <c:pt idx="5058">
                  <c:v>506.9</c:v>
                </c:pt>
                <c:pt idx="5059">
                  <c:v>506.9</c:v>
                </c:pt>
                <c:pt idx="5060">
                  <c:v>506.9</c:v>
                </c:pt>
                <c:pt idx="5061">
                  <c:v>506.9</c:v>
                </c:pt>
                <c:pt idx="5062">
                  <c:v>506.9</c:v>
                </c:pt>
                <c:pt idx="5063">
                  <c:v>506.9</c:v>
                </c:pt>
                <c:pt idx="5064">
                  <c:v>506.9</c:v>
                </c:pt>
                <c:pt idx="5065">
                  <c:v>506.9</c:v>
                </c:pt>
                <c:pt idx="5066">
                  <c:v>506.9</c:v>
                </c:pt>
                <c:pt idx="5067">
                  <c:v>506.9</c:v>
                </c:pt>
                <c:pt idx="5068">
                  <c:v>506.9</c:v>
                </c:pt>
                <c:pt idx="5069">
                  <c:v>506.9</c:v>
                </c:pt>
                <c:pt idx="5070">
                  <c:v>506.9</c:v>
                </c:pt>
                <c:pt idx="5071">
                  <c:v>506.9</c:v>
                </c:pt>
                <c:pt idx="5072">
                  <c:v>506.9</c:v>
                </c:pt>
                <c:pt idx="5073">
                  <c:v>506.9</c:v>
                </c:pt>
                <c:pt idx="5074">
                  <c:v>506.9</c:v>
                </c:pt>
                <c:pt idx="5075">
                  <c:v>506.9</c:v>
                </c:pt>
                <c:pt idx="5076">
                  <c:v>506.9</c:v>
                </c:pt>
                <c:pt idx="5077">
                  <c:v>506.9</c:v>
                </c:pt>
                <c:pt idx="5078">
                  <c:v>506.9</c:v>
                </c:pt>
                <c:pt idx="5079">
                  <c:v>506.89</c:v>
                </c:pt>
                <c:pt idx="5080">
                  <c:v>506.89</c:v>
                </c:pt>
                <c:pt idx="5081">
                  <c:v>506.89</c:v>
                </c:pt>
                <c:pt idx="5082">
                  <c:v>506.89</c:v>
                </c:pt>
                <c:pt idx="5083">
                  <c:v>506.89</c:v>
                </c:pt>
                <c:pt idx="5084">
                  <c:v>506.89</c:v>
                </c:pt>
                <c:pt idx="5085">
                  <c:v>506.89</c:v>
                </c:pt>
                <c:pt idx="5086">
                  <c:v>506.89</c:v>
                </c:pt>
                <c:pt idx="5087">
                  <c:v>506.89</c:v>
                </c:pt>
                <c:pt idx="5088">
                  <c:v>506.89</c:v>
                </c:pt>
                <c:pt idx="5089">
                  <c:v>506.89</c:v>
                </c:pt>
                <c:pt idx="5090">
                  <c:v>506.89</c:v>
                </c:pt>
                <c:pt idx="5091">
                  <c:v>506.89</c:v>
                </c:pt>
                <c:pt idx="5092">
                  <c:v>506.89</c:v>
                </c:pt>
                <c:pt idx="5093">
                  <c:v>506.89</c:v>
                </c:pt>
                <c:pt idx="5094">
                  <c:v>506.89</c:v>
                </c:pt>
                <c:pt idx="5095">
                  <c:v>506.89</c:v>
                </c:pt>
                <c:pt idx="5096">
                  <c:v>506.89</c:v>
                </c:pt>
                <c:pt idx="5097">
                  <c:v>506.89</c:v>
                </c:pt>
                <c:pt idx="5098">
                  <c:v>506.89</c:v>
                </c:pt>
                <c:pt idx="5099">
                  <c:v>506.89</c:v>
                </c:pt>
                <c:pt idx="5100">
                  <c:v>506.89</c:v>
                </c:pt>
                <c:pt idx="5101">
                  <c:v>506.89</c:v>
                </c:pt>
                <c:pt idx="5102">
                  <c:v>506.89</c:v>
                </c:pt>
                <c:pt idx="5103">
                  <c:v>506.89</c:v>
                </c:pt>
                <c:pt idx="5104">
                  <c:v>506.89</c:v>
                </c:pt>
                <c:pt idx="5105">
                  <c:v>506.89</c:v>
                </c:pt>
                <c:pt idx="5106">
                  <c:v>506.89</c:v>
                </c:pt>
                <c:pt idx="5107">
                  <c:v>506.89</c:v>
                </c:pt>
                <c:pt idx="5108">
                  <c:v>506.89</c:v>
                </c:pt>
                <c:pt idx="5109">
                  <c:v>506.89</c:v>
                </c:pt>
                <c:pt idx="5110">
                  <c:v>506.89</c:v>
                </c:pt>
                <c:pt idx="5111">
                  <c:v>506.89</c:v>
                </c:pt>
                <c:pt idx="5112">
                  <c:v>506.89</c:v>
                </c:pt>
                <c:pt idx="5113">
                  <c:v>506.89</c:v>
                </c:pt>
                <c:pt idx="5114">
                  <c:v>506.89</c:v>
                </c:pt>
                <c:pt idx="5115">
                  <c:v>506.89</c:v>
                </c:pt>
                <c:pt idx="5116">
                  <c:v>506.89</c:v>
                </c:pt>
                <c:pt idx="5117">
                  <c:v>506.89</c:v>
                </c:pt>
                <c:pt idx="5118">
                  <c:v>506.89</c:v>
                </c:pt>
                <c:pt idx="5119">
                  <c:v>506.89</c:v>
                </c:pt>
                <c:pt idx="5120">
                  <c:v>506.89</c:v>
                </c:pt>
                <c:pt idx="5121">
                  <c:v>506.89</c:v>
                </c:pt>
                <c:pt idx="5122">
                  <c:v>506.89</c:v>
                </c:pt>
                <c:pt idx="5123">
                  <c:v>506.89</c:v>
                </c:pt>
                <c:pt idx="5124">
                  <c:v>506.89</c:v>
                </c:pt>
                <c:pt idx="5125">
                  <c:v>506.89</c:v>
                </c:pt>
                <c:pt idx="5126">
                  <c:v>506.89</c:v>
                </c:pt>
                <c:pt idx="5127">
                  <c:v>506.89</c:v>
                </c:pt>
                <c:pt idx="5128">
                  <c:v>506.89</c:v>
                </c:pt>
                <c:pt idx="5129">
                  <c:v>506.89</c:v>
                </c:pt>
                <c:pt idx="5130">
                  <c:v>506.89</c:v>
                </c:pt>
                <c:pt idx="5131">
                  <c:v>506.89</c:v>
                </c:pt>
                <c:pt idx="5132">
                  <c:v>506.89</c:v>
                </c:pt>
                <c:pt idx="5133">
                  <c:v>506.89</c:v>
                </c:pt>
                <c:pt idx="5134">
                  <c:v>506.89</c:v>
                </c:pt>
                <c:pt idx="5135">
                  <c:v>506.89</c:v>
                </c:pt>
                <c:pt idx="5136">
                  <c:v>506.89</c:v>
                </c:pt>
                <c:pt idx="5137">
                  <c:v>506.89</c:v>
                </c:pt>
                <c:pt idx="5138">
                  <c:v>506.89</c:v>
                </c:pt>
                <c:pt idx="5139">
                  <c:v>506.89</c:v>
                </c:pt>
                <c:pt idx="5140">
                  <c:v>506.89</c:v>
                </c:pt>
                <c:pt idx="5141">
                  <c:v>506.89</c:v>
                </c:pt>
                <c:pt idx="5142">
                  <c:v>506.89</c:v>
                </c:pt>
                <c:pt idx="5143">
                  <c:v>506.89</c:v>
                </c:pt>
                <c:pt idx="5144">
                  <c:v>506.89</c:v>
                </c:pt>
                <c:pt idx="5145">
                  <c:v>506.89</c:v>
                </c:pt>
                <c:pt idx="5146">
                  <c:v>506.89</c:v>
                </c:pt>
                <c:pt idx="5147">
                  <c:v>506.89</c:v>
                </c:pt>
                <c:pt idx="5148">
                  <c:v>506.89</c:v>
                </c:pt>
                <c:pt idx="5149">
                  <c:v>506.89</c:v>
                </c:pt>
                <c:pt idx="5150">
                  <c:v>506.89</c:v>
                </c:pt>
                <c:pt idx="5151">
                  <c:v>506.89</c:v>
                </c:pt>
                <c:pt idx="5152">
                  <c:v>506.89</c:v>
                </c:pt>
                <c:pt idx="5153">
                  <c:v>506.89</c:v>
                </c:pt>
                <c:pt idx="5154">
                  <c:v>506.89</c:v>
                </c:pt>
                <c:pt idx="5155">
                  <c:v>506.89</c:v>
                </c:pt>
                <c:pt idx="5156">
                  <c:v>506.89</c:v>
                </c:pt>
                <c:pt idx="5157">
                  <c:v>506.89</c:v>
                </c:pt>
                <c:pt idx="5158">
                  <c:v>506.89</c:v>
                </c:pt>
                <c:pt idx="5159">
                  <c:v>506.89</c:v>
                </c:pt>
                <c:pt idx="5160">
                  <c:v>506.89</c:v>
                </c:pt>
                <c:pt idx="5161">
                  <c:v>506.89</c:v>
                </c:pt>
                <c:pt idx="5162">
                  <c:v>506.89</c:v>
                </c:pt>
                <c:pt idx="5163">
                  <c:v>506.89</c:v>
                </c:pt>
                <c:pt idx="5164">
                  <c:v>506.89</c:v>
                </c:pt>
                <c:pt idx="5165">
                  <c:v>506.89</c:v>
                </c:pt>
                <c:pt idx="5166">
                  <c:v>506.89</c:v>
                </c:pt>
                <c:pt idx="5167">
                  <c:v>506.89</c:v>
                </c:pt>
                <c:pt idx="5168">
                  <c:v>506.89</c:v>
                </c:pt>
                <c:pt idx="5169">
                  <c:v>506.89</c:v>
                </c:pt>
                <c:pt idx="5170">
                  <c:v>506.89</c:v>
                </c:pt>
                <c:pt idx="5171">
                  <c:v>506.89</c:v>
                </c:pt>
                <c:pt idx="5172">
                  <c:v>506.89</c:v>
                </c:pt>
                <c:pt idx="5173">
                  <c:v>506.89</c:v>
                </c:pt>
                <c:pt idx="5174">
                  <c:v>506.89</c:v>
                </c:pt>
                <c:pt idx="5175">
                  <c:v>506.89</c:v>
                </c:pt>
                <c:pt idx="5176">
                  <c:v>506.89</c:v>
                </c:pt>
                <c:pt idx="5177">
                  <c:v>506.89</c:v>
                </c:pt>
                <c:pt idx="5178">
                  <c:v>506.89</c:v>
                </c:pt>
                <c:pt idx="5179">
                  <c:v>506.89</c:v>
                </c:pt>
                <c:pt idx="5180">
                  <c:v>506.89</c:v>
                </c:pt>
                <c:pt idx="5181">
                  <c:v>506.89</c:v>
                </c:pt>
                <c:pt idx="5182">
                  <c:v>506.89</c:v>
                </c:pt>
                <c:pt idx="5183">
                  <c:v>506.89</c:v>
                </c:pt>
                <c:pt idx="5184">
                  <c:v>506.89</c:v>
                </c:pt>
                <c:pt idx="5185">
                  <c:v>506.89</c:v>
                </c:pt>
                <c:pt idx="5186">
                  <c:v>506.89</c:v>
                </c:pt>
                <c:pt idx="5187">
                  <c:v>506.89</c:v>
                </c:pt>
                <c:pt idx="5188">
                  <c:v>506.89</c:v>
                </c:pt>
                <c:pt idx="5189">
                  <c:v>506.89</c:v>
                </c:pt>
                <c:pt idx="5190">
                  <c:v>506.89</c:v>
                </c:pt>
                <c:pt idx="5191">
                  <c:v>506.89</c:v>
                </c:pt>
                <c:pt idx="5192">
                  <c:v>506.89</c:v>
                </c:pt>
                <c:pt idx="5193">
                  <c:v>506.89</c:v>
                </c:pt>
                <c:pt idx="5194">
                  <c:v>506.89</c:v>
                </c:pt>
                <c:pt idx="5195">
                  <c:v>506.89</c:v>
                </c:pt>
                <c:pt idx="5196">
                  <c:v>506.89</c:v>
                </c:pt>
                <c:pt idx="5197">
                  <c:v>506.89</c:v>
                </c:pt>
                <c:pt idx="5198">
                  <c:v>506.89</c:v>
                </c:pt>
                <c:pt idx="5199">
                  <c:v>506.89</c:v>
                </c:pt>
                <c:pt idx="5200">
                  <c:v>506.89</c:v>
                </c:pt>
                <c:pt idx="5201">
                  <c:v>506.89</c:v>
                </c:pt>
                <c:pt idx="5202">
                  <c:v>506.89</c:v>
                </c:pt>
                <c:pt idx="5203">
                  <c:v>506.89</c:v>
                </c:pt>
                <c:pt idx="5204">
                  <c:v>506.89</c:v>
                </c:pt>
                <c:pt idx="5205">
                  <c:v>506.89</c:v>
                </c:pt>
                <c:pt idx="5206">
                  <c:v>506.89</c:v>
                </c:pt>
                <c:pt idx="5207">
                  <c:v>506.89</c:v>
                </c:pt>
                <c:pt idx="5208">
                  <c:v>506.89</c:v>
                </c:pt>
                <c:pt idx="5209">
                  <c:v>506.89</c:v>
                </c:pt>
                <c:pt idx="5210">
                  <c:v>506.89</c:v>
                </c:pt>
                <c:pt idx="5211">
                  <c:v>506.89</c:v>
                </c:pt>
                <c:pt idx="5212">
                  <c:v>506.89</c:v>
                </c:pt>
                <c:pt idx="5213">
                  <c:v>506.88</c:v>
                </c:pt>
                <c:pt idx="5214">
                  <c:v>506.88</c:v>
                </c:pt>
                <c:pt idx="5215">
                  <c:v>506.88</c:v>
                </c:pt>
                <c:pt idx="5216">
                  <c:v>506.88</c:v>
                </c:pt>
                <c:pt idx="5217">
                  <c:v>506.88</c:v>
                </c:pt>
                <c:pt idx="5218">
                  <c:v>506.88</c:v>
                </c:pt>
                <c:pt idx="5219">
                  <c:v>506.88</c:v>
                </c:pt>
                <c:pt idx="5220">
                  <c:v>506.88</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4"/>
          <c:tx>
            <c:v>4 Percent Annual Chance</c:v>
          </c:tx>
          <c:spPr>
            <a:ln>
              <a:solidFill>
                <a:srgbClr val="FFCC00"/>
              </a:solidFill>
            </a:ln>
          </c:spPr>
          <c:marker>
            <c:symbol val="none"/>
          </c:marker>
          <c:xVal>
            <c:numRef>
              <c:f>Inflow_NB2!$C$3:$C$5223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Inflow_NB2!$E$3:$E$5223</c:f>
              <c:numCache>
                <c:formatCode>General</c:formatCode>
                <c:ptCount val="5221"/>
                <c:pt idx="0">
                  <c:v>506.3</c:v>
                </c:pt>
                <c:pt idx="1">
                  <c:v>506.3</c:v>
                </c:pt>
                <c:pt idx="2">
                  <c:v>506.3</c:v>
                </c:pt>
                <c:pt idx="3">
                  <c:v>506.3</c:v>
                </c:pt>
                <c:pt idx="4">
                  <c:v>506.3</c:v>
                </c:pt>
                <c:pt idx="5">
                  <c:v>506.3</c:v>
                </c:pt>
                <c:pt idx="6">
                  <c:v>506.3</c:v>
                </c:pt>
                <c:pt idx="7">
                  <c:v>506.3</c:v>
                </c:pt>
                <c:pt idx="8">
                  <c:v>506.3</c:v>
                </c:pt>
                <c:pt idx="9">
                  <c:v>506.3</c:v>
                </c:pt>
                <c:pt idx="10">
                  <c:v>506.3</c:v>
                </c:pt>
                <c:pt idx="11">
                  <c:v>506.3</c:v>
                </c:pt>
                <c:pt idx="12">
                  <c:v>506.3</c:v>
                </c:pt>
                <c:pt idx="13">
                  <c:v>506.3</c:v>
                </c:pt>
                <c:pt idx="14">
                  <c:v>506.3</c:v>
                </c:pt>
                <c:pt idx="15">
                  <c:v>506.3</c:v>
                </c:pt>
                <c:pt idx="16">
                  <c:v>506.3</c:v>
                </c:pt>
                <c:pt idx="17">
                  <c:v>506.3</c:v>
                </c:pt>
                <c:pt idx="18">
                  <c:v>506.3</c:v>
                </c:pt>
                <c:pt idx="19">
                  <c:v>506.3</c:v>
                </c:pt>
                <c:pt idx="20">
                  <c:v>506.3</c:v>
                </c:pt>
                <c:pt idx="21">
                  <c:v>506.3</c:v>
                </c:pt>
                <c:pt idx="22">
                  <c:v>506.3</c:v>
                </c:pt>
                <c:pt idx="23">
                  <c:v>506.3</c:v>
                </c:pt>
                <c:pt idx="24">
                  <c:v>506.3</c:v>
                </c:pt>
                <c:pt idx="25">
                  <c:v>506.3</c:v>
                </c:pt>
                <c:pt idx="26">
                  <c:v>506.3</c:v>
                </c:pt>
                <c:pt idx="27">
                  <c:v>506.3</c:v>
                </c:pt>
                <c:pt idx="28">
                  <c:v>506.3</c:v>
                </c:pt>
                <c:pt idx="29">
                  <c:v>506.3</c:v>
                </c:pt>
                <c:pt idx="30">
                  <c:v>506.3</c:v>
                </c:pt>
                <c:pt idx="31">
                  <c:v>506.3</c:v>
                </c:pt>
                <c:pt idx="32">
                  <c:v>506.3</c:v>
                </c:pt>
                <c:pt idx="33">
                  <c:v>506.3</c:v>
                </c:pt>
                <c:pt idx="34">
                  <c:v>506.3</c:v>
                </c:pt>
                <c:pt idx="35">
                  <c:v>506.3</c:v>
                </c:pt>
                <c:pt idx="36">
                  <c:v>506.3</c:v>
                </c:pt>
                <c:pt idx="37">
                  <c:v>506.3</c:v>
                </c:pt>
                <c:pt idx="38">
                  <c:v>506.3</c:v>
                </c:pt>
                <c:pt idx="39">
                  <c:v>506.3</c:v>
                </c:pt>
                <c:pt idx="40">
                  <c:v>506.3</c:v>
                </c:pt>
                <c:pt idx="41">
                  <c:v>506.3</c:v>
                </c:pt>
                <c:pt idx="42">
                  <c:v>506.3</c:v>
                </c:pt>
                <c:pt idx="43">
                  <c:v>506.3</c:v>
                </c:pt>
                <c:pt idx="44">
                  <c:v>506.3</c:v>
                </c:pt>
                <c:pt idx="45">
                  <c:v>506.3</c:v>
                </c:pt>
                <c:pt idx="46">
                  <c:v>506.3</c:v>
                </c:pt>
                <c:pt idx="47">
                  <c:v>506.3</c:v>
                </c:pt>
                <c:pt idx="48">
                  <c:v>506.3</c:v>
                </c:pt>
                <c:pt idx="49">
                  <c:v>506.3</c:v>
                </c:pt>
                <c:pt idx="50">
                  <c:v>506.3</c:v>
                </c:pt>
                <c:pt idx="51">
                  <c:v>506.3</c:v>
                </c:pt>
                <c:pt idx="52">
                  <c:v>506.3</c:v>
                </c:pt>
                <c:pt idx="53">
                  <c:v>506.3</c:v>
                </c:pt>
                <c:pt idx="54">
                  <c:v>506.3</c:v>
                </c:pt>
                <c:pt idx="55">
                  <c:v>506.3</c:v>
                </c:pt>
                <c:pt idx="56">
                  <c:v>506.3</c:v>
                </c:pt>
                <c:pt idx="57">
                  <c:v>506.3</c:v>
                </c:pt>
                <c:pt idx="58">
                  <c:v>506.3</c:v>
                </c:pt>
                <c:pt idx="59">
                  <c:v>506.3</c:v>
                </c:pt>
                <c:pt idx="60">
                  <c:v>506.3</c:v>
                </c:pt>
                <c:pt idx="61">
                  <c:v>506.3</c:v>
                </c:pt>
                <c:pt idx="62">
                  <c:v>506.3</c:v>
                </c:pt>
                <c:pt idx="63">
                  <c:v>506.3</c:v>
                </c:pt>
                <c:pt idx="64">
                  <c:v>506.3</c:v>
                </c:pt>
                <c:pt idx="65">
                  <c:v>506.3</c:v>
                </c:pt>
                <c:pt idx="66">
                  <c:v>506.3</c:v>
                </c:pt>
                <c:pt idx="67">
                  <c:v>506.3</c:v>
                </c:pt>
                <c:pt idx="68">
                  <c:v>506.3</c:v>
                </c:pt>
                <c:pt idx="69">
                  <c:v>506.3</c:v>
                </c:pt>
                <c:pt idx="70">
                  <c:v>506.3</c:v>
                </c:pt>
                <c:pt idx="71">
                  <c:v>506.3</c:v>
                </c:pt>
                <c:pt idx="72">
                  <c:v>506.3</c:v>
                </c:pt>
                <c:pt idx="73">
                  <c:v>506.3</c:v>
                </c:pt>
                <c:pt idx="74">
                  <c:v>506.3</c:v>
                </c:pt>
                <c:pt idx="75">
                  <c:v>506.3</c:v>
                </c:pt>
                <c:pt idx="76">
                  <c:v>506.3</c:v>
                </c:pt>
                <c:pt idx="77">
                  <c:v>506.3</c:v>
                </c:pt>
                <c:pt idx="78">
                  <c:v>506.3</c:v>
                </c:pt>
                <c:pt idx="79">
                  <c:v>506.3</c:v>
                </c:pt>
                <c:pt idx="80">
                  <c:v>506.3</c:v>
                </c:pt>
                <c:pt idx="81">
                  <c:v>506.3</c:v>
                </c:pt>
                <c:pt idx="82">
                  <c:v>506.3</c:v>
                </c:pt>
                <c:pt idx="83">
                  <c:v>506.3</c:v>
                </c:pt>
                <c:pt idx="84">
                  <c:v>506.3</c:v>
                </c:pt>
                <c:pt idx="85">
                  <c:v>506.3</c:v>
                </c:pt>
                <c:pt idx="86">
                  <c:v>506.3</c:v>
                </c:pt>
                <c:pt idx="87">
                  <c:v>506.3</c:v>
                </c:pt>
                <c:pt idx="88">
                  <c:v>506.3</c:v>
                </c:pt>
                <c:pt idx="89">
                  <c:v>506.3</c:v>
                </c:pt>
                <c:pt idx="90">
                  <c:v>506.3</c:v>
                </c:pt>
                <c:pt idx="91">
                  <c:v>506.3</c:v>
                </c:pt>
                <c:pt idx="92">
                  <c:v>506.3</c:v>
                </c:pt>
                <c:pt idx="93">
                  <c:v>506.3</c:v>
                </c:pt>
                <c:pt idx="94">
                  <c:v>506.3</c:v>
                </c:pt>
                <c:pt idx="95">
                  <c:v>506.3</c:v>
                </c:pt>
                <c:pt idx="96">
                  <c:v>506.3</c:v>
                </c:pt>
                <c:pt idx="97">
                  <c:v>506.3</c:v>
                </c:pt>
                <c:pt idx="98">
                  <c:v>506.3</c:v>
                </c:pt>
                <c:pt idx="99">
                  <c:v>506.3</c:v>
                </c:pt>
                <c:pt idx="100">
                  <c:v>506.3</c:v>
                </c:pt>
                <c:pt idx="101">
                  <c:v>506.3</c:v>
                </c:pt>
                <c:pt idx="102">
                  <c:v>506.3</c:v>
                </c:pt>
                <c:pt idx="103">
                  <c:v>506.3</c:v>
                </c:pt>
                <c:pt idx="104">
                  <c:v>506.3</c:v>
                </c:pt>
                <c:pt idx="105">
                  <c:v>506.3</c:v>
                </c:pt>
                <c:pt idx="106">
                  <c:v>506.3</c:v>
                </c:pt>
                <c:pt idx="107">
                  <c:v>506.3</c:v>
                </c:pt>
                <c:pt idx="108">
                  <c:v>506.3</c:v>
                </c:pt>
                <c:pt idx="109">
                  <c:v>506.3</c:v>
                </c:pt>
                <c:pt idx="110">
                  <c:v>506.3</c:v>
                </c:pt>
                <c:pt idx="111">
                  <c:v>506.3</c:v>
                </c:pt>
                <c:pt idx="112">
                  <c:v>506.3</c:v>
                </c:pt>
                <c:pt idx="113">
                  <c:v>506.3</c:v>
                </c:pt>
                <c:pt idx="114">
                  <c:v>506.3</c:v>
                </c:pt>
                <c:pt idx="115">
                  <c:v>506.3</c:v>
                </c:pt>
                <c:pt idx="116">
                  <c:v>506.3</c:v>
                </c:pt>
                <c:pt idx="117">
                  <c:v>506.3</c:v>
                </c:pt>
                <c:pt idx="118">
                  <c:v>506.3</c:v>
                </c:pt>
                <c:pt idx="119">
                  <c:v>506.3</c:v>
                </c:pt>
                <c:pt idx="120">
                  <c:v>506.3</c:v>
                </c:pt>
                <c:pt idx="121">
                  <c:v>506.3</c:v>
                </c:pt>
                <c:pt idx="122">
                  <c:v>506.3</c:v>
                </c:pt>
                <c:pt idx="123">
                  <c:v>506.3</c:v>
                </c:pt>
                <c:pt idx="124">
                  <c:v>506.3</c:v>
                </c:pt>
                <c:pt idx="125">
                  <c:v>506.3</c:v>
                </c:pt>
                <c:pt idx="126">
                  <c:v>506.3</c:v>
                </c:pt>
                <c:pt idx="127">
                  <c:v>506.3</c:v>
                </c:pt>
                <c:pt idx="128">
                  <c:v>506.3</c:v>
                </c:pt>
                <c:pt idx="129">
                  <c:v>506.3</c:v>
                </c:pt>
                <c:pt idx="130">
                  <c:v>506.3</c:v>
                </c:pt>
                <c:pt idx="131">
                  <c:v>506.3</c:v>
                </c:pt>
                <c:pt idx="132">
                  <c:v>506.3</c:v>
                </c:pt>
                <c:pt idx="133">
                  <c:v>506.3</c:v>
                </c:pt>
                <c:pt idx="134">
                  <c:v>506.3</c:v>
                </c:pt>
                <c:pt idx="135">
                  <c:v>506.3</c:v>
                </c:pt>
                <c:pt idx="136">
                  <c:v>506.3</c:v>
                </c:pt>
                <c:pt idx="137">
                  <c:v>506.3</c:v>
                </c:pt>
                <c:pt idx="138">
                  <c:v>506.3</c:v>
                </c:pt>
                <c:pt idx="139">
                  <c:v>506.3</c:v>
                </c:pt>
                <c:pt idx="140">
                  <c:v>506.3</c:v>
                </c:pt>
                <c:pt idx="141">
                  <c:v>506.3</c:v>
                </c:pt>
                <c:pt idx="142">
                  <c:v>506.3</c:v>
                </c:pt>
                <c:pt idx="143">
                  <c:v>506.3</c:v>
                </c:pt>
                <c:pt idx="144">
                  <c:v>506.3</c:v>
                </c:pt>
                <c:pt idx="145">
                  <c:v>506.3</c:v>
                </c:pt>
                <c:pt idx="146">
                  <c:v>506.3</c:v>
                </c:pt>
                <c:pt idx="147">
                  <c:v>506.3</c:v>
                </c:pt>
                <c:pt idx="148">
                  <c:v>506.3</c:v>
                </c:pt>
                <c:pt idx="149">
                  <c:v>506.3</c:v>
                </c:pt>
                <c:pt idx="150">
                  <c:v>506.3</c:v>
                </c:pt>
                <c:pt idx="151">
                  <c:v>506.3</c:v>
                </c:pt>
                <c:pt idx="152">
                  <c:v>506.3</c:v>
                </c:pt>
                <c:pt idx="153">
                  <c:v>506.3</c:v>
                </c:pt>
                <c:pt idx="154">
                  <c:v>506.3</c:v>
                </c:pt>
                <c:pt idx="155">
                  <c:v>506.3</c:v>
                </c:pt>
                <c:pt idx="156">
                  <c:v>506.3</c:v>
                </c:pt>
                <c:pt idx="157">
                  <c:v>506.3</c:v>
                </c:pt>
                <c:pt idx="158">
                  <c:v>506.3</c:v>
                </c:pt>
                <c:pt idx="159">
                  <c:v>506.3</c:v>
                </c:pt>
                <c:pt idx="160">
                  <c:v>506.3</c:v>
                </c:pt>
                <c:pt idx="161">
                  <c:v>506.3</c:v>
                </c:pt>
                <c:pt idx="162">
                  <c:v>506.3</c:v>
                </c:pt>
                <c:pt idx="163">
                  <c:v>506.3</c:v>
                </c:pt>
                <c:pt idx="164">
                  <c:v>506.3</c:v>
                </c:pt>
                <c:pt idx="165">
                  <c:v>506.3</c:v>
                </c:pt>
                <c:pt idx="166">
                  <c:v>506.3</c:v>
                </c:pt>
                <c:pt idx="167">
                  <c:v>506.3</c:v>
                </c:pt>
                <c:pt idx="168">
                  <c:v>506.3</c:v>
                </c:pt>
                <c:pt idx="169">
                  <c:v>506.3</c:v>
                </c:pt>
                <c:pt idx="170">
                  <c:v>506.3</c:v>
                </c:pt>
                <c:pt idx="171">
                  <c:v>506.3</c:v>
                </c:pt>
                <c:pt idx="172">
                  <c:v>506.3</c:v>
                </c:pt>
                <c:pt idx="173">
                  <c:v>506.3</c:v>
                </c:pt>
                <c:pt idx="174">
                  <c:v>506.3</c:v>
                </c:pt>
                <c:pt idx="175">
                  <c:v>506.3</c:v>
                </c:pt>
                <c:pt idx="176">
                  <c:v>506.3</c:v>
                </c:pt>
                <c:pt idx="177">
                  <c:v>506.3</c:v>
                </c:pt>
                <c:pt idx="178">
                  <c:v>506.3</c:v>
                </c:pt>
                <c:pt idx="179">
                  <c:v>506.3</c:v>
                </c:pt>
                <c:pt idx="180">
                  <c:v>506.3</c:v>
                </c:pt>
                <c:pt idx="181">
                  <c:v>506.3</c:v>
                </c:pt>
                <c:pt idx="182">
                  <c:v>506.3</c:v>
                </c:pt>
                <c:pt idx="183">
                  <c:v>506.3</c:v>
                </c:pt>
                <c:pt idx="184">
                  <c:v>506.3</c:v>
                </c:pt>
                <c:pt idx="185">
                  <c:v>506.3</c:v>
                </c:pt>
                <c:pt idx="186">
                  <c:v>506.3</c:v>
                </c:pt>
                <c:pt idx="187">
                  <c:v>506.3</c:v>
                </c:pt>
                <c:pt idx="188">
                  <c:v>506.3</c:v>
                </c:pt>
                <c:pt idx="189">
                  <c:v>506.3</c:v>
                </c:pt>
                <c:pt idx="190">
                  <c:v>506.3</c:v>
                </c:pt>
                <c:pt idx="191">
                  <c:v>506.3</c:v>
                </c:pt>
                <c:pt idx="192">
                  <c:v>506.3</c:v>
                </c:pt>
                <c:pt idx="193">
                  <c:v>506.3</c:v>
                </c:pt>
                <c:pt idx="194">
                  <c:v>506.3</c:v>
                </c:pt>
                <c:pt idx="195">
                  <c:v>506.3</c:v>
                </c:pt>
                <c:pt idx="196">
                  <c:v>506.3</c:v>
                </c:pt>
                <c:pt idx="197">
                  <c:v>506.3</c:v>
                </c:pt>
                <c:pt idx="198">
                  <c:v>506.3</c:v>
                </c:pt>
                <c:pt idx="199">
                  <c:v>506.3</c:v>
                </c:pt>
                <c:pt idx="200">
                  <c:v>506.3</c:v>
                </c:pt>
                <c:pt idx="201">
                  <c:v>506.3</c:v>
                </c:pt>
                <c:pt idx="202">
                  <c:v>506.3</c:v>
                </c:pt>
                <c:pt idx="203">
                  <c:v>506.3</c:v>
                </c:pt>
                <c:pt idx="204">
                  <c:v>506.3</c:v>
                </c:pt>
                <c:pt idx="205">
                  <c:v>506.3</c:v>
                </c:pt>
                <c:pt idx="206">
                  <c:v>506.3</c:v>
                </c:pt>
                <c:pt idx="207">
                  <c:v>506.3</c:v>
                </c:pt>
                <c:pt idx="208">
                  <c:v>506.3</c:v>
                </c:pt>
                <c:pt idx="209">
                  <c:v>506.3</c:v>
                </c:pt>
                <c:pt idx="210">
                  <c:v>506.3</c:v>
                </c:pt>
                <c:pt idx="211">
                  <c:v>506.3</c:v>
                </c:pt>
                <c:pt idx="212">
                  <c:v>506.3</c:v>
                </c:pt>
                <c:pt idx="213">
                  <c:v>506.3</c:v>
                </c:pt>
                <c:pt idx="214">
                  <c:v>506.3</c:v>
                </c:pt>
                <c:pt idx="215">
                  <c:v>506.3</c:v>
                </c:pt>
                <c:pt idx="216">
                  <c:v>506.3</c:v>
                </c:pt>
                <c:pt idx="217">
                  <c:v>506.3</c:v>
                </c:pt>
                <c:pt idx="218">
                  <c:v>506.3</c:v>
                </c:pt>
                <c:pt idx="219">
                  <c:v>506.3</c:v>
                </c:pt>
                <c:pt idx="220">
                  <c:v>506.31</c:v>
                </c:pt>
                <c:pt idx="221">
                  <c:v>506.31</c:v>
                </c:pt>
                <c:pt idx="222">
                  <c:v>506.31</c:v>
                </c:pt>
                <c:pt idx="223">
                  <c:v>506.31</c:v>
                </c:pt>
                <c:pt idx="224">
                  <c:v>506.31</c:v>
                </c:pt>
                <c:pt idx="225">
                  <c:v>506.31</c:v>
                </c:pt>
                <c:pt idx="226">
                  <c:v>506.31</c:v>
                </c:pt>
                <c:pt idx="227">
                  <c:v>506.31</c:v>
                </c:pt>
                <c:pt idx="228">
                  <c:v>506.31</c:v>
                </c:pt>
                <c:pt idx="229">
                  <c:v>506.31</c:v>
                </c:pt>
                <c:pt idx="230">
                  <c:v>506.31</c:v>
                </c:pt>
                <c:pt idx="231">
                  <c:v>506.31</c:v>
                </c:pt>
                <c:pt idx="232">
                  <c:v>506.31</c:v>
                </c:pt>
                <c:pt idx="233">
                  <c:v>506.32</c:v>
                </c:pt>
                <c:pt idx="234">
                  <c:v>506.32</c:v>
                </c:pt>
                <c:pt idx="235">
                  <c:v>506.32</c:v>
                </c:pt>
                <c:pt idx="236">
                  <c:v>506.32</c:v>
                </c:pt>
                <c:pt idx="237">
                  <c:v>506.32</c:v>
                </c:pt>
                <c:pt idx="238">
                  <c:v>506.32</c:v>
                </c:pt>
                <c:pt idx="239">
                  <c:v>506.32</c:v>
                </c:pt>
                <c:pt idx="240">
                  <c:v>506.32</c:v>
                </c:pt>
                <c:pt idx="241">
                  <c:v>506.32</c:v>
                </c:pt>
                <c:pt idx="242">
                  <c:v>506.33</c:v>
                </c:pt>
                <c:pt idx="243">
                  <c:v>506.33</c:v>
                </c:pt>
                <c:pt idx="244">
                  <c:v>506.33</c:v>
                </c:pt>
                <c:pt idx="245">
                  <c:v>506.33</c:v>
                </c:pt>
                <c:pt idx="246">
                  <c:v>506.33</c:v>
                </c:pt>
                <c:pt idx="247">
                  <c:v>506.33</c:v>
                </c:pt>
                <c:pt idx="248">
                  <c:v>506.33</c:v>
                </c:pt>
                <c:pt idx="249">
                  <c:v>506.33</c:v>
                </c:pt>
                <c:pt idx="250">
                  <c:v>506.34</c:v>
                </c:pt>
                <c:pt idx="251">
                  <c:v>506.34</c:v>
                </c:pt>
                <c:pt idx="252">
                  <c:v>506.34</c:v>
                </c:pt>
                <c:pt idx="253">
                  <c:v>506.34</c:v>
                </c:pt>
                <c:pt idx="254">
                  <c:v>506.34</c:v>
                </c:pt>
                <c:pt idx="255">
                  <c:v>506.34</c:v>
                </c:pt>
                <c:pt idx="256">
                  <c:v>506.35</c:v>
                </c:pt>
                <c:pt idx="257">
                  <c:v>506.35</c:v>
                </c:pt>
                <c:pt idx="258">
                  <c:v>506.35</c:v>
                </c:pt>
                <c:pt idx="259">
                  <c:v>506.35</c:v>
                </c:pt>
                <c:pt idx="260">
                  <c:v>506.35</c:v>
                </c:pt>
                <c:pt idx="261">
                  <c:v>506.35</c:v>
                </c:pt>
                <c:pt idx="262">
                  <c:v>506.36</c:v>
                </c:pt>
                <c:pt idx="263">
                  <c:v>506.36</c:v>
                </c:pt>
                <c:pt idx="264">
                  <c:v>506.36</c:v>
                </c:pt>
                <c:pt idx="265">
                  <c:v>506.36</c:v>
                </c:pt>
                <c:pt idx="266">
                  <c:v>506.36</c:v>
                </c:pt>
                <c:pt idx="267">
                  <c:v>506.37</c:v>
                </c:pt>
                <c:pt idx="268">
                  <c:v>506.37</c:v>
                </c:pt>
                <c:pt idx="269">
                  <c:v>506.37</c:v>
                </c:pt>
                <c:pt idx="270">
                  <c:v>506.37</c:v>
                </c:pt>
                <c:pt idx="271">
                  <c:v>506.37</c:v>
                </c:pt>
                <c:pt idx="272">
                  <c:v>506.38</c:v>
                </c:pt>
                <c:pt idx="273">
                  <c:v>506.38</c:v>
                </c:pt>
                <c:pt idx="274">
                  <c:v>506.38</c:v>
                </c:pt>
                <c:pt idx="275">
                  <c:v>506.38</c:v>
                </c:pt>
                <c:pt idx="276">
                  <c:v>506.39</c:v>
                </c:pt>
                <c:pt idx="277">
                  <c:v>506.39</c:v>
                </c:pt>
                <c:pt idx="278">
                  <c:v>506.39</c:v>
                </c:pt>
                <c:pt idx="279">
                  <c:v>506.39</c:v>
                </c:pt>
                <c:pt idx="280">
                  <c:v>506.4</c:v>
                </c:pt>
                <c:pt idx="281">
                  <c:v>506.4</c:v>
                </c:pt>
                <c:pt idx="282">
                  <c:v>506.4</c:v>
                </c:pt>
                <c:pt idx="283">
                  <c:v>506.41</c:v>
                </c:pt>
                <c:pt idx="284">
                  <c:v>506.41</c:v>
                </c:pt>
                <c:pt idx="285">
                  <c:v>506.41</c:v>
                </c:pt>
                <c:pt idx="286">
                  <c:v>506.41</c:v>
                </c:pt>
                <c:pt idx="287">
                  <c:v>506.42</c:v>
                </c:pt>
                <c:pt idx="288">
                  <c:v>506.42</c:v>
                </c:pt>
                <c:pt idx="289">
                  <c:v>506.42</c:v>
                </c:pt>
                <c:pt idx="290">
                  <c:v>506.43</c:v>
                </c:pt>
                <c:pt idx="291">
                  <c:v>506.43</c:v>
                </c:pt>
                <c:pt idx="292">
                  <c:v>506.43</c:v>
                </c:pt>
                <c:pt idx="293">
                  <c:v>506.43</c:v>
                </c:pt>
                <c:pt idx="294">
                  <c:v>506.44</c:v>
                </c:pt>
                <c:pt idx="295">
                  <c:v>506.44</c:v>
                </c:pt>
                <c:pt idx="296">
                  <c:v>506.44</c:v>
                </c:pt>
                <c:pt idx="297">
                  <c:v>506.45</c:v>
                </c:pt>
                <c:pt idx="298">
                  <c:v>506.45</c:v>
                </c:pt>
                <c:pt idx="299">
                  <c:v>506.46</c:v>
                </c:pt>
                <c:pt idx="300">
                  <c:v>506.46</c:v>
                </c:pt>
                <c:pt idx="301">
                  <c:v>506.46</c:v>
                </c:pt>
                <c:pt idx="302">
                  <c:v>506.47</c:v>
                </c:pt>
                <c:pt idx="303">
                  <c:v>506.47</c:v>
                </c:pt>
                <c:pt idx="304">
                  <c:v>506.47</c:v>
                </c:pt>
                <c:pt idx="305">
                  <c:v>506.47</c:v>
                </c:pt>
                <c:pt idx="306">
                  <c:v>506.48</c:v>
                </c:pt>
                <c:pt idx="307">
                  <c:v>506.48</c:v>
                </c:pt>
                <c:pt idx="308">
                  <c:v>506.48</c:v>
                </c:pt>
                <c:pt idx="309">
                  <c:v>506.49</c:v>
                </c:pt>
                <c:pt idx="310">
                  <c:v>506.49</c:v>
                </c:pt>
                <c:pt idx="311">
                  <c:v>506.49</c:v>
                </c:pt>
                <c:pt idx="312">
                  <c:v>506.49</c:v>
                </c:pt>
                <c:pt idx="313">
                  <c:v>506.5</c:v>
                </c:pt>
                <c:pt idx="314">
                  <c:v>506.5</c:v>
                </c:pt>
                <c:pt idx="315">
                  <c:v>506.5</c:v>
                </c:pt>
                <c:pt idx="316">
                  <c:v>506.5</c:v>
                </c:pt>
                <c:pt idx="317">
                  <c:v>506.5</c:v>
                </c:pt>
                <c:pt idx="318">
                  <c:v>506.5</c:v>
                </c:pt>
                <c:pt idx="319">
                  <c:v>506.51</c:v>
                </c:pt>
                <c:pt idx="320">
                  <c:v>506.51</c:v>
                </c:pt>
                <c:pt idx="321">
                  <c:v>506.51</c:v>
                </c:pt>
                <c:pt idx="322">
                  <c:v>506.51</c:v>
                </c:pt>
                <c:pt idx="323">
                  <c:v>506.51</c:v>
                </c:pt>
                <c:pt idx="324">
                  <c:v>506.51</c:v>
                </c:pt>
                <c:pt idx="325">
                  <c:v>506.52</c:v>
                </c:pt>
                <c:pt idx="326">
                  <c:v>506.52</c:v>
                </c:pt>
                <c:pt idx="327">
                  <c:v>506.52</c:v>
                </c:pt>
                <c:pt idx="328">
                  <c:v>506.52</c:v>
                </c:pt>
                <c:pt idx="329">
                  <c:v>506.52</c:v>
                </c:pt>
                <c:pt idx="330">
                  <c:v>506.52</c:v>
                </c:pt>
                <c:pt idx="331">
                  <c:v>506.53</c:v>
                </c:pt>
                <c:pt idx="332">
                  <c:v>506.53</c:v>
                </c:pt>
                <c:pt idx="333">
                  <c:v>506.53</c:v>
                </c:pt>
                <c:pt idx="334">
                  <c:v>506.53</c:v>
                </c:pt>
                <c:pt idx="335">
                  <c:v>506.53</c:v>
                </c:pt>
                <c:pt idx="336">
                  <c:v>506.53</c:v>
                </c:pt>
                <c:pt idx="337">
                  <c:v>506.54</c:v>
                </c:pt>
                <c:pt idx="338">
                  <c:v>506.54</c:v>
                </c:pt>
                <c:pt idx="339">
                  <c:v>506.54</c:v>
                </c:pt>
                <c:pt idx="340">
                  <c:v>506.54</c:v>
                </c:pt>
                <c:pt idx="341">
                  <c:v>506.54</c:v>
                </c:pt>
                <c:pt idx="342">
                  <c:v>506.54</c:v>
                </c:pt>
                <c:pt idx="343">
                  <c:v>506.55</c:v>
                </c:pt>
                <c:pt idx="344">
                  <c:v>506.55</c:v>
                </c:pt>
                <c:pt idx="345">
                  <c:v>506.55</c:v>
                </c:pt>
                <c:pt idx="346">
                  <c:v>506.55</c:v>
                </c:pt>
                <c:pt idx="347">
                  <c:v>506.55</c:v>
                </c:pt>
                <c:pt idx="348">
                  <c:v>506.55</c:v>
                </c:pt>
                <c:pt idx="349">
                  <c:v>506.55</c:v>
                </c:pt>
                <c:pt idx="350">
                  <c:v>506.55</c:v>
                </c:pt>
                <c:pt idx="351">
                  <c:v>506.56</c:v>
                </c:pt>
                <c:pt idx="352">
                  <c:v>506.56</c:v>
                </c:pt>
                <c:pt idx="353">
                  <c:v>506.56</c:v>
                </c:pt>
                <c:pt idx="354">
                  <c:v>506.56</c:v>
                </c:pt>
                <c:pt idx="355">
                  <c:v>506.56</c:v>
                </c:pt>
                <c:pt idx="356">
                  <c:v>506.56</c:v>
                </c:pt>
                <c:pt idx="357">
                  <c:v>506.57</c:v>
                </c:pt>
                <c:pt idx="358">
                  <c:v>506.57</c:v>
                </c:pt>
                <c:pt idx="359">
                  <c:v>506.57</c:v>
                </c:pt>
                <c:pt idx="360">
                  <c:v>506.57</c:v>
                </c:pt>
                <c:pt idx="361">
                  <c:v>506.57</c:v>
                </c:pt>
                <c:pt idx="362">
                  <c:v>506.58</c:v>
                </c:pt>
                <c:pt idx="363">
                  <c:v>506.58</c:v>
                </c:pt>
                <c:pt idx="364">
                  <c:v>506.58</c:v>
                </c:pt>
                <c:pt idx="365">
                  <c:v>506.59</c:v>
                </c:pt>
                <c:pt idx="366">
                  <c:v>506.59</c:v>
                </c:pt>
                <c:pt idx="367">
                  <c:v>506.59</c:v>
                </c:pt>
                <c:pt idx="368">
                  <c:v>506.6</c:v>
                </c:pt>
                <c:pt idx="369">
                  <c:v>506.6</c:v>
                </c:pt>
                <c:pt idx="370">
                  <c:v>506.6</c:v>
                </c:pt>
                <c:pt idx="371">
                  <c:v>506.6</c:v>
                </c:pt>
                <c:pt idx="372">
                  <c:v>506.61</c:v>
                </c:pt>
                <c:pt idx="373">
                  <c:v>506.61</c:v>
                </c:pt>
                <c:pt idx="374">
                  <c:v>506.61</c:v>
                </c:pt>
                <c:pt idx="375">
                  <c:v>506.61</c:v>
                </c:pt>
                <c:pt idx="376">
                  <c:v>506.62</c:v>
                </c:pt>
                <c:pt idx="377">
                  <c:v>506.62</c:v>
                </c:pt>
                <c:pt idx="378">
                  <c:v>506.62</c:v>
                </c:pt>
                <c:pt idx="379">
                  <c:v>506.62</c:v>
                </c:pt>
                <c:pt idx="380">
                  <c:v>506.62</c:v>
                </c:pt>
                <c:pt idx="381">
                  <c:v>506.63</c:v>
                </c:pt>
                <c:pt idx="382">
                  <c:v>506.63</c:v>
                </c:pt>
                <c:pt idx="383">
                  <c:v>506.63</c:v>
                </c:pt>
                <c:pt idx="384">
                  <c:v>506.64</c:v>
                </c:pt>
                <c:pt idx="385">
                  <c:v>506.64</c:v>
                </c:pt>
                <c:pt idx="386">
                  <c:v>506.64</c:v>
                </c:pt>
                <c:pt idx="387">
                  <c:v>506.64</c:v>
                </c:pt>
                <c:pt idx="388">
                  <c:v>506.65</c:v>
                </c:pt>
                <c:pt idx="389">
                  <c:v>506.65</c:v>
                </c:pt>
                <c:pt idx="390">
                  <c:v>506.65</c:v>
                </c:pt>
                <c:pt idx="391">
                  <c:v>506.66</c:v>
                </c:pt>
                <c:pt idx="392">
                  <c:v>506.66</c:v>
                </c:pt>
                <c:pt idx="393">
                  <c:v>506.66</c:v>
                </c:pt>
                <c:pt idx="394">
                  <c:v>506.66</c:v>
                </c:pt>
                <c:pt idx="395">
                  <c:v>506.67</c:v>
                </c:pt>
                <c:pt idx="396">
                  <c:v>506.67</c:v>
                </c:pt>
                <c:pt idx="397">
                  <c:v>506.67</c:v>
                </c:pt>
                <c:pt idx="398">
                  <c:v>506.68</c:v>
                </c:pt>
                <c:pt idx="399">
                  <c:v>506.68</c:v>
                </c:pt>
                <c:pt idx="400">
                  <c:v>506.68</c:v>
                </c:pt>
                <c:pt idx="401">
                  <c:v>506.69</c:v>
                </c:pt>
                <c:pt idx="402">
                  <c:v>506.69</c:v>
                </c:pt>
                <c:pt idx="403">
                  <c:v>506.69</c:v>
                </c:pt>
                <c:pt idx="404">
                  <c:v>506.7</c:v>
                </c:pt>
                <c:pt idx="405">
                  <c:v>506.7</c:v>
                </c:pt>
                <c:pt idx="406">
                  <c:v>506.7</c:v>
                </c:pt>
                <c:pt idx="407">
                  <c:v>506.7</c:v>
                </c:pt>
                <c:pt idx="408">
                  <c:v>506.71</c:v>
                </c:pt>
                <c:pt idx="409">
                  <c:v>506.71</c:v>
                </c:pt>
                <c:pt idx="410">
                  <c:v>506.71</c:v>
                </c:pt>
                <c:pt idx="411">
                  <c:v>506.72</c:v>
                </c:pt>
                <c:pt idx="412">
                  <c:v>506.72</c:v>
                </c:pt>
                <c:pt idx="413">
                  <c:v>506.72</c:v>
                </c:pt>
                <c:pt idx="414">
                  <c:v>506.73</c:v>
                </c:pt>
                <c:pt idx="415">
                  <c:v>506.73</c:v>
                </c:pt>
                <c:pt idx="416">
                  <c:v>506.73</c:v>
                </c:pt>
                <c:pt idx="417">
                  <c:v>506.73</c:v>
                </c:pt>
                <c:pt idx="418">
                  <c:v>506.74</c:v>
                </c:pt>
                <c:pt idx="419">
                  <c:v>506.74</c:v>
                </c:pt>
                <c:pt idx="420">
                  <c:v>506.74</c:v>
                </c:pt>
                <c:pt idx="421">
                  <c:v>506.75</c:v>
                </c:pt>
                <c:pt idx="422">
                  <c:v>506.75</c:v>
                </c:pt>
                <c:pt idx="423">
                  <c:v>506.75</c:v>
                </c:pt>
                <c:pt idx="424">
                  <c:v>506.76</c:v>
                </c:pt>
                <c:pt idx="425">
                  <c:v>506.76</c:v>
                </c:pt>
                <c:pt idx="426">
                  <c:v>506.76</c:v>
                </c:pt>
                <c:pt idx="427">
                  <c:v>506.76</c:v>
                </c:pt>
                <c:pt idx="428">
                  <c:v>506.77</c:v>
                </c:pt>
                <c:pt idx="429">
                  <c:v>506.77</c:v>
                </c:pt>
                <c:pt idx="430">
                  <c:v>506.77</c:v>
                </c:pt>
                <c:pt idx="431">
                  <c:v>506.78</c:v>
                </c:pt>
                <c:pt idx="432">
                  <c:v>506.78</c:v>
                </c:pt>
                <c:pt idx="433">
                  <c:v>506.78</c:v>
                </c:pt>
                <c:pt idx="434">
                  <c:v>506.79</c:v>
                </c:pt>
                <c:pt idx="435">
                  <c:v>506.79</c:v>
                </c:pt>
                <c:pt idx="436">
                  <c:v>506.79</c:v>
                </c:pt>
                <c:pt idx="437">
                  <c:v>506.79</c:v>
                </c:pt>
                <c:pt idx="438">
                  <c:v>506.8</c:v>
                </c:pt>
                <c:pt idx="439">
                  <c:v>506.8</c:v>
                </c:pt>
                <c:pt idx="440">
                  <c:v>506.8</c:v>
                </c:pt>
                <c:pt idx="441">
                  <c:v>506.8</c:v>
                </c:pt>
                <c:pt idx="442">
                  <c:v>506.8</c:v>
                </c:pt>
                <c:pt idx="443">
                  <c:v>506.81</c:v>
                </c:pt>
                <c:pt idx="444">
                  <c:v>506.81</c:v>
                </c:pt>
                <c:pt idx="445">
                  <c:v>506.81</c:v>
                </c:pt>
                <c:pt idx="446">
                  <c:v>506.81</c:v>
                </c:pt>
                <c:pt idx="447">
                  <c:v>506.81</c:v>
                </c:pt>
                <c:pt idx="448">
                  <c:v>506.81</c:v>
                </c:pt>
                <c:pt idx="449">
                  <c:v>506.81</c:v>
                </c:pt>
                <c:pt idx="450">
                  <c:v>506.81</c:v>
                </c:pt>
                <c:pt idx="451">
                  <c:v>506.81</c:v>
                </c:pt>
                <c:pt idx="452">
                  <c:v>506.81</c:v>
                </c:pt>
                <c:pt idx="453">
                  <c:v>506.81</c:v>
                </c:pt>
                <c:pt idx="454">
                  <c:v>506.81</c:v>
                </c:pt>
                <c:pt idx="455">
                  <c:v>506.81</c:v>
                </c:pt>
                <c:pt idx="456">
                  <c:v>506.81</c:v>
                </c:pt>
                <c:pt idx="457">
                  <c:v>506.81</c:v>
                </c:pt>
                <c:pt idx="458">
                  <c:v>506.81</c:v>
                </c:pt>
                <c:pt idx="459">
                  <c:v>506.81</c:v>
                </c:pt>
                <c:pt idx="460">
                  <c:v>506.81</c:v>
                </c:pt>
                <c:pt idx="461">
                  <c:v>506.81</c:v>
                </c:pt>
                <c:pt idx="462">
                  <c:v>506.81</c:v>
                </c:pt>
                <c:pt idx="463">
                  <c:v>506.82</c:v>
                </c:pt>
                <c:pt idx="464">
                  <c:v>506.82</c:v>
                </c:pt>
                <c:pt idx="465">
                  <c:v>506.82</c:v>
                </c:pt>
                <c:pt idx="466">
                  <c:v>506.82</c:v>
                </c:pt>
                <c:pt idx="467">
                  <c:v>506.82</c:v>
                </c:pt>
                <c:pt idx="468">
                  <c:v>506.82</c:v>
                </c:pt>
                <c:pt idx="469">
                  <c:v>506.82</c:v>
                </c:pt>
                <c:pt idx="470">
                  <c:v>506.82</c:v>
                </c:pt>
                <c:pt idx="471">
                  <c:v>506.82</c:v>
                </c:pt>
                <c:pt idx="472">
                  <c:v>506.82</c:v>
                </c:pt>
                <c:pt idx="473">
                  <c:v>506.82</c:v>
                </c:pt>
                <c:pt idx="474">
                  <c:v>506.82</c:v>
                </c:pt>
                <c:pt idx="475">
                  <c:v>506.82</c:v>
                </c:pt>
                <c:pt idx="476">
                  <c:v>506.83</c:v>
                </c:pt>
                <c:pt idx="477">
                  <c:v>506.83</c:v>
                </c:pt>
                <c:pt idx="478">
                  <c:v>506.83</c:v>
                </c:pt>
                <c:pt idx="479">
                  <c:v>506.83</c:v>
                </c:pt>
                <c:pt idx="480">
                  <c:v>506.83</c:v>
                </c:pt>
                <c:pt idx="481">
                  <c:v>506.83</c:v>
                </c:pt>
                <c:pt idx="482">
                  <c:v>506.83</c:v>
                </c:pt>
                <c:pt idx="483">
                  <c:v>506.83</c:v>
                </c:pt>
                <c:pt idx="484">
                  <c:v>506.83</c:v>
                </c:pt>
                <c:pt idx="485">
                  <c:v>506.83</c:v>
                </c:pt>
                <c:pt idx="486">
                  <c:v>506.84</c:v>
                </c:pt>
                <c:pt idx="487">
                  <c:v>506.84</c:v>
                </c:pt>
                <c:pt idx="488">
                  <c:v>506.84</c:v>
                </c:pt>
                <c:pt idx="489">
                  <c:v>506.84</c:v>
                </c:pt>
                <c:pt idx="490">
                  <c:v>506.84</c:v>
                </c:pt>
                <c:pt idx="491">
                  <c:v>506.84</c:v>
                </c:pt>
                <c:pt idx="492">
                  <c:v>506.84</c:v>
                </c:pt>
                <c:pt idx="493">
                  <c:v>506.84</c:v>
                </c:pt>
                <c:pt idx="494">
                  <c:v>506.84</c:v>
                </c:pt>
                <c:pt idx="495">
                  <c:v>506.85</c:v>
                </c:pt>
                <c:pt idx="496">
                  <c:v>506.85</c:v>
                </c:pt>
                <c:pt idx="497">
                  <c:v>506.85</c:v>
                </c:pt>
                <c:pt idx="498">
                  <c:v>506.85</c:v>
                </c:pt>
                <c:pt idx="499">
                  <c:v>506.85</c:v>
                </c:pt>
                <c:pt idx="500">
                  <c:v>506.85</c:v>
                </c:pt>
                <c:pt idx="501">
                  <c:v>506.85</c:v>
                </c:pt>
                <c:pt idx="502">
                  <c:v>506.85</c:v>
                </c:pt>
                <c:pt idx="503">
                  <c:v>506.86</c:v>
                </c:pt>
                <c:pt idx="504">
                  <c:v>506.86</c:v>
                </c:pt>
                <c:pt idx="505">
                  <c:v>506.86</c:v>
                </c:pt>
                <c:pt idx="506">
                  <c:v>506.87</c:v>
                </c:pt>
                <c:pt idx="507">
                  <c:v>506.88</c:v>
                </c:pt>
                <c:pt idx="508">
                  <c:v>506.89</c:v>
                </c:pt>
                <c:pt idx="509">
                  <c:v>506.91</c:v>
                </c:pt>
                <c:pt idx="510">
                  <c:v>506.93</c:v>
                </c:pt>
                <c:pt idx="511">
                  <c:v>506.96</c:v>
                </c:pt>
                <c:pt idx="512">
                  <c:v>506.99</c:v>
                </c:pt>
                <c:pt idx="513">
                  <c:v>507.01</c:v>
                </c:pt>
                <c:pt idx="514">
                  <c:v>507.05</c:v>
                </c:pt>
                <c:pt idx="515">
                  <c:v>507.08</c:v>
                </c:pt>
                <c:pt idx="516">
                  <c:v>507.11</c:v>
                </c:pt>
                <c:pt idx="517">
                  <c:v>507.14</c:v>
                </c:pt>
                <c:pt idx="518">
                  <c:v>507.17</c:v>
                </c:pt>
                <c:pt idx="519">
                  <c:v>507.2</c:v>
                </c:pt>
                <c:pt idx="520">
                  <c:v>507.23</c:v>
                </c:pt>
                <c:pt idx="521">
                  <c:v>507.25</c:v>
                </c:pt>
                <c:pt idx="522">
                  <c:v>507.28</c:v>
                </c:pt>
                <c:pt idx="523">
                  <c:v>507.3</c:v>
                </c:pt>
                <c:pt idx="524">
                  <c:v>507.33</c:v>
                </c:pt>
                <c:pt idx="525">
                  <c:v>507.35</c:v>
                </c:pt>
                <c:pt idx="526">
                  <c:v>507.36</c:v>
                </c:pt>
                <c:pt idx="527">
                  <c:v>507.38</c:v>
                </c:pt>
                <c:pt idx="528">
                  <c:v>507.39</c:v>
                </c:pt>
                <c:pt idx="529">
                  <c:v>507.4</c:v>
                </c:pt>
                <c:pt idx="530">
                  <c:v>507.41</c:v>
                </c:pt>
                <c:pt idx="531">
                  <c:v>507.42</c:v>
                </c:pt>
                <c:pt idx="532">
                  <c:v>507.43</c:v>
                </c:pt>
                <c:pt idx="533">
                  <c:v>507.45</c:v>
                </c:pt>
                <c:pt idx="534">
                  <c:v>507.46</c:v>
                </c:pt>
                <c:pt idx="535">
                  <c:v>507.47</c:v>
                </c:pt>
                <c:pt idx="536">
                  <c:v>507.48</c:v>
                </c:pt>
                <c:pt idx="537">
                  <c:v>507.49</c:v>
                </c:pt>
                <c:pt idx="538">
                  <c:v>507.5</c:v>
                </c:pt>
                <c:pt idx="539">
                  <c:v>507.51</c:v>
                </c:pt>
                <c:pt idx="540">
                  <c:v>507.51</c:v>
                </c:pt>
                <c:pt idx="541">
                  <c:v>507.52</c:v>
                </c:pt>
                <c:pt idx="542">
                  <c:v>507.53</c:v>
                </c:pt>
                <c:pt idx="543">
                  <c:v>507.54</c:v>
                </c:pt>
                <c:pt idx="544">
                  <c:v>507.55</c:v>
                </c:pt>
                <c:pt idx="545">
                  <c:v>507.56</c:v>
                </c:pt>
                <c:pt idx="546">
                  <c:v>507.57</c:v>
                </c:pt>
                <c:pt idx="547">
                  <c:v>507.58</c:v>
                </c:pt>
                <c:pt idx="548">
                  <c:v>507.59</c:v>
                </c:pt>
                <c:pt idx="549">
                  <c:v>507.6</c:v>
                </c:pt>
                <c:pt idx="550">
                  <c:v>507.61</c:v>
                </c:pt>
                <c:pt idx="551">
                  <c:v>507.61</c:v>
                </c:pt>
                <c:pt idx="552">
                  <c:v>507.62</c:v>
                </c:pt>
                <c:pt idx="553">
                  <c:v>507.63</c:v>
                </c:pt>
                <c:pt idx="554">
                  <c:v>507.64</c:v>
                </c:pt>
                <c:pt idx="555">
                  <c:v>507.65</c:v>
                </c:pt>
                <c:pt idx="556">
                  <c:v>507.67</c:v>
                </c:pt>
                <c:pt idx="557">
                  <c:v>507.68</c:v>
                </c:pt>
                <c:pt idx="558">
                  <c:v>507.69</c:v>
                </c:pt>
                <c:pt idx="559">
                  <c:v>507.7</c:v>
                </c:pt>
                <c:pt idx="560">
                  <c:v>507.72</c:v>
                </c:pt>
                <c:pt idx="561">
                  <c:v>507.73</c:v>
                </c:pt>
                <c:pt idx="562">
                  <c:v>507.73</c:v>
                </c:pt>
                <c:pt idx="563">
                  <c:v>507.74</c:v>
                </c:pt>
                <c:pt idx="564">
                  <c:v>507.75</c:v>
                </c:pt>
                <c:pt idx="565">
                  <c:v>507.75</c:v>
                </c:pt>
                <c:pt idx="566">
                  <c:v>507.77</c:v>
                </c:pt>
                <c:pt idx="567">
                  <c:v>507.78</c:v>
                </c:pt>
                <c:pt idx="568">
                  <c:v>507.8</c:v>
                </c:pt>
                <c:pt idx="569">
                  <c:v>507.82</c:v>
                </c:pt>
                <c:pt idx="570">
                  <c:v>507.84</c:v>
                </c:pt>
                <c:pt idx="571">
                  <c:v>507.86</c:v>
                </c:pt>
                <c:pt idx="572">
                  <c:v>507.89</c:v>
                </c:pt>
                <c:pt idx="573">
                  <c:v>507.91</c:v>
                </c:pt>
                <c:pt idx="574">
                  <c:v>507.94</c:v>
                </c:pt>
                <c:pt idx="575">
                  <c:v>507.96</c:v>
                </c:pt>
                <c:pt idx="576">
                  <c:v>507.99</c:v>
                </c:pt>
                <c:pt idx="577">
                  <c:v>508.02</c:v>
                </c:pt>
                <c:pt idx="578">
                  <c:v>508.04</c:v>
                </c:pt>
                <c:pt idx="579">
                  <c:v>508.07</c:v>
                </c:pt>
                <c:pt idx="580">
                  <c:v>508.1</c:v>
                </c:pt>
                <c:pt idx="581">
                  <c:v>508.12</c:v>
                </c:pt>
                <c:pt idx="582">
                  <c:v>508.15</c:v>
                </c:pt>
                <c:pt idx="583">
                  <c:v>508.17</c:v>
                </c:pt>
                <c:pt idx="584">
                  <c:v>508.2</c:v>
                </c:pt>
                <c:pt idx="585">
                  <c:v>508.23</c:v>
                </c:pt>
                <c:pt idx="586">
                  <c:v>508.25</c:v>
                </c:pt>
                <c:pt idx="587">
                  <c:v>508.28</c:v>
                </c:pt>
                <c:pt idx="588">
                  <c:v>508.3</c:v>
                </c:pt>
                <c:pt idx="589">
                  <c:v>508.33</c:v>
                </c:pt>
                <c:pt idx="590">
                  <c:v>508.35</c:v>
                </c:pt>
                <c:pt idx="591">
                  <c:v>508.38</c:v>
                </c:pt>
                <c:pt idx="592">
                  <c:v>508.4</c:v>
                </c:pt>
                <c:pt idx="593">
                  <c:v>508.43</c:v>
                </c:pt>
                <c:pt idx="594">
                  <c:v>508.45</c:v>
                </c:pt>
                <c:pt idx="595">
                  <c:v>508.5</c:v>
                </c:pt>
                <c:pt idx="596">
                  <c:v>508.53</c:v>
                </c:pt>
                <c:pt idx="597">
                  <c:v>508.56</c:v>
                </c:pt>
                <c:pt idx="598">
                  <c:v>508.59</c:v>
                </c:pt>
                <c:pt idx="599">
                  <c:v>508.61</c:v>
                </c:pt>
                <c:pt idx="600">
                  <c:v>508.63</c:v>
                </c:pt>
                <c:pt idx="601">
                  <c:v>508.65</c:v>
                </c:pt>
                <c:pt idx="602">
                  <c:v>508.66</c:v>
                </c:pt>
                <c:pt idx="603">
                  <c:v>508.68</c:v>
                </c:pt>
                <c:pt idx="604">
                  <c:v>508.69</c:v>
                </c:pt>
                <c:pt idx="605">
                  <c:v>508.71</c:v>
                </c:pt>
                <c:pt idx="606">
                  <c:v>508.73</c:v>
                </c:pt>
                <c:pt idx="607">
                  <c:v>508.75</c:v>
                </c:pt>
                <c:pt idx="608">
                  <c:v>508.77</c:v>
                </c:pt>
                <c:pt idx="609">
                  <c:v>508.79</c:v>
                </c:pt>
                <c:pt idx="610">
                  <c:v>508.82</c:v>
                </c:pt>
                <c:pt idx="611">
                  <c:v>508.85</c:v>
                </c:pt>
                <c:pt idx="612">
                  <c:v>508.87</c:v>
                </c:pt>
                <c:pt idx="613">
                  <c:v>508.89</c:v>
                </c:pt>
                <c:pt idx="614">
                  <c:v>508.92</c:v>
                </c:pt>
                <c:pt idx="615">
                  <c:v>508.94</c:v>
                </c:pt>
                <c:pt idx="616">
                  <c:v>508.96</c:v>
                </c:pt>
                <c:pt idx="617">
                  <c:v>508.99</c:v>
                </c:pt>
                <c:pt idx="618">
                  <c:v>509.01</c:v>
                </c:pt>
                <c:pt idx="619">
                  <c:v>509.03</c:v>
                </c:pt>
                <c:pt idx="620">
                  <c:v>509.06</c:v>
                </c:pt>
                <c:pt idx="621">
                  <c:v>509.08</c:v>
                </c:pt>
                <c:pt idx="622">
                  <c:v>509.1</c:v>
                </c:pt>
                <c:pt idx="623">
                  <c:v>509.12</c:v>
                </c:pt>
                <c:pt idx="624">
                  <c:v>509.14</c:v>
                </c:pt>
                <c:pt idx="625">
                  <c:v>509.17</c:v>
                </c:pt>
                <c:pt idx="626">
                  <c:v>509.19</c:v>
                </c:pt>
                <c:pt idx="627">
                  <c:v>509.21</c:v>
                </c:pt>
                <c:pt idx="628">
                  <c:v>509.23</c:v>
                </c:pt>
                <c:pt idx="629">
                  <c:v>509.25</c:v>
                </c:pt>
                <c:pt idx="630">
                  <c:v>509.27</c:v>
                </c:pt>
                <c:pt idx="631">
                  <c:v>509.29</c:v>
                </c:pt>
                <c:pt idx="632">
                  <c:v>509.32</c:v>
                </c:pt>
                <c:pt idx="633">
                  <c:v>509.34</c:v>
                </c:pt>
                <c:pt idx="634">
                  <c:v>509.36</c:v>
                </c:pt>
                <c:pt idx="635">
                  <c:v>509.38</c:v>
                </c:pt>
                <c:pt idx="636">
                  <c:v>509.4</c:v>
                </c:pt>
                <c:pt idx="637">
                  <c:v>509.42</c:v>
                </c:pt>
                <c:pt idx="638">
                  <c:v>509.44</c:v>
                </c:pt>
                <c:pt idx="639">
                  <c:v>509.46</c:v>
                </c:pt>
                <c:pt idx="640">
                  <c:v>509.47</c:v>
                </c:pt>
                <c:pt idx="641">
                  <c:v>509.49</c:v>
                </c:pt>
                <c:pt idx="642">
                  <c:v>509.51</c:v>
                </c:pt>
                <c:pt idx="643">
                  <c:v>509.53</c:v>
                </c:pt>
                <c:pt idx="644">
                  <c:v>509.56</c:v>
                </c:pt>
                <c:pt idx="645">
                  <c:v>509.58</c:v>
                </c:pt>
                <c:pt idx="646">
                  <c:v>509.6</c:v>
                </c:pt>
                <c:pt idx="647">
                  <c:v>509.62</c:v>
                </c:pt>
                <c:pt idx="648">
                  <c:v>509.64</c:v>
                </c:pt>
                <c:pt idx="649">
                  <c:v>509.66</c:v>
                </c:pt>
                <c:pt idx="650">
                  <c:v>509.69</c:v>
                </c:pt>
                <c:pt idx="651">
                  <c:v>509.71</c:v>
                </c:pt>
                <c:pt idx="652">
                  <c:v>509.73</c:v>
                </c:pt>
                <c:pt idx="653">
                  <c:v>509.76</c:v>
                </c:pt>
                <c:pt idx="654">
                  <c:v>509.78</c:v>
                </c:pt>
                <c:pt idx="655">
                  <c:v>509.79</c:v>
                </c:pt>
                <c:pt idx="656">
                  <c:v>509.8</c:v>
                </c:pt>
                <c:pt idx="657">
                  <c:v>509.83</c:v>
                </c:pt>
                <c:pt idx="658">
                  <c:v>509.86</c:v>
                </c:pt>
                <c:pt idx="659">
                  <c:v>509.89</c:v>
                </c:pt>
                <c:pt idx="660">
                  <c:v>509.92</c:v>
                </c:pt>
                <c:pt idx="661">
                  <c:v>509.95</c:v>
                </c:pt>
                <c:pt idx="662">
                  <c:v>509.99</c:v>
                </c:pt>
                <c:pt idx="663">
                  <c:v>510.03</c:v>
                </c:pt>
                <c:pt idx="664">
                  <c:v>510.07</c:v>
                </c:pt>
                <c:pt idx="665">
                  <c:v>510.11</c:v>
                </c:pt>
                <c:pt idx="666">
                  <c:v>510.15</c:v>
                </c:pt>
                <c:pt idx="667">
                  <c:v>510.2</c:v>
                </c:pt>
                <c:pt idx="668">
                  <c:v>510.24</c:v>
                </c:pt>
                <c:pt idx="669">
                  <c:v>510.29</c:v>
                </c:pt>
                <c:pt idx="670">
                  <c:v>510.33</c:v>
                </c:pt>
                <c:pt idx="671">
                  <c:v>510.38</c:v>
                </c:pt>
                <c:pt idx="672">
                  <c:v>510.43</c:v>
                </c:pt>
                <c:pt idx="673">
                  <c:v>510.47</c:v>
                </c:pt>
                <c:pt idx="674">
                  <c:v>510.52</c:v>
                </c:pt>
                <c:pt idx="675">
                  <c:v>510.56</c:v>
                </c:pt>
                <c:pt idx="676">
                  <c:v>510.61</c:v>
                </c:pt>
                <c:pt idx="677">
                  <c:v>510.66</c:v>
                </c:pt>
                <c:pt idx="678">
                  <c:v>510.7</c:v>
                </c:pt>
                <c:pt idx="679">
                  <c:v>510.75</c:v>
                </c:pt>
                <c:pt idx="680">
                  <c:v>510.79</c:v>
                </c:pt>
                <c:pt idx="681">
                  <c:v>510.84</c:v>
                </c:pt>
                <c:pt idx="682">
                  <c:v>510.88</c:v>
                </c:pt>
                <c:pt idx="683">
                  <c:v>510.93</c:v>
                </c:pt>
                <c:pt idx="684">
                  <c:v>510.97</c:v>
                </c:pt>
                <c:pt idx="685">
                  <c:v>511.01</c:v>
                </c:pt>
                <c:pt idx="686">
                  <c:v>511.05</c:v>
                </c:pt>
                <c:pt idx="687">
                  <c:v>511.1</c:v>
                </c:pt>
                <c:pt idx="688">
                  <c:v>511.14</c:v>
                </c:pt>
                <c:pt idx="689">
                  <c:v>511.18</c:v>
                </c:pt>
                <c:pt idx="690">
                  <c:v>511.22</c:v>
                </c:pt>
                <c:pt idx="691">
                  <c:v>511.27</c:v>
                </c:pt>
                <c:pt idx="692">
                  <c:v>511.31</c:v>
                </c:pt>
                <c:pt idx="693">
                  <c:v>511.35</c:v>
                </c:pt>
                <c:pt idx="694">
                  <c:v>511.4</c:v>
                </c:pt>
                <c:pt idx="695">
                  <c:v>511.44</c:v>
                </c:pt>
                <c:pt idx="696">
                  <c:v>511.48</c:v>
                </c:pt>
                <c:pt idx="697">
                  <c:v>511.52</c:v>
                </c:pt>
                <c:pt idx="698">
                  <c:v>511.58</c:v>
                </c:pt>
                <c:pt idx="699">
                  <c:v>511.61</c:v>
                </c:pt>
                <c:pt idx="700">
                  <c:v>511.65</c:v>
                </c:pt>
                <c:pt idx="701">
                  <c:v>511.69</c:v>
                </c:pt>
                <c:pt idx="702">
                  <c:v>511.72</c:v>
                </c:pt>
                <c:pt idx="703">
                  <c:v>511.76</c:v>
                </c:pt>
                <c:pt idx="704">
                  <c:v>511.8</c:v>
                </c:pt>
                <c:pt idx="705">
                  <c:v>511.83</c:v>
                </c:pt>
                <c:pt idx="706">
                  <c:v>511.87</c:v>
                </c:pt>
                <c:pt idx="707">
                  <c:v>511.91</c:v>
                </c:pt>
                <c:pt idx="708">
                  <c:v>511.95</c:v>
                </c:pt>
                <c:pt idx="709">
                  <c:v>511.98</c:v>
                </c:pt>
                <c:pt idx="710">
                  <c:v>512.02</c:v>
                </c:pt>
                <c:pt idx="711">
                  <c:v>512.05999999999995</c:v>
                </c:pt>
                <c:pt idx="712">
                  <c:v>512.1</c:v>
                </c:pt>
                <c:pt idx="713">
                  <c:v>512.13</c:v>
                </c:pt>
                <c:pt idx="714">
                  <c:v>512.16999999999996</c:v>
                </c:pt>
                <c:pt idx="715">
                  <c:v>512.21</c:v>
                </c:pt>
                <c:pt idx="716">
                  <c:v>512.25</c:v>
                </c:pt>
                <c:pt idx="717">
                  <c:v>512.29999999999995</c:v>
                </c:pt>
                <c:pt idx="718">
                  <c:v>512.34</c:v>
                </c:pt>
                <c:pt idx="719">
                  <c:v>512.39</c:v>
                </c:pt>
                <c:pt idx="720">
                  <c:v>512.42999999999995</c:v>
                </c:pt>
                <c:pt idx="721">
                  <c:v>512.48</c:v>
                </c:pt>
                <c:pt idx="722">
                  <c:v>512.54</c:v>
                </c:pt>
                <c:pt idx="723">
                  <c:v>512.59</c:v>
                </c:pt>
                <c:pt idx="724">
                  <c:v>512.65</c:v>
                </c:pt>
                <c:pt idx="725">
                  <c:v>512.72</c:v>
                </c:pt>
                <c:pt idx="726">
                  <c:v>512.78</c:v>
                </c:pt>
                <c:pt idx="727">
                  <c:v>512.84</c:v>
                </c:pt>
                <c:pt idx="728">
                  <c:v>512.89</c:v>
                </c:pt>
                <c:pt idx="729">
                  <c:v>512.94000000000005</c:v>
                </c:pt>
                <c:pt idx="730">
                  <c:v>512.98</c:v>
                </c:pt>
                <c:pt idx="731">
                  <c:v>513.03</c:v>
                </c:pt>
                <c:pt idx="732">
                  <c:v>513.08000000000004</c:v>
                </c:pt>
                <c:pt idx="733">
                  <c:v>513.12</c:v>
                </c:pt>
                <c:pt idx="734">
                  <c:v>513.16</c:v>
                </c:pt>
                <c:pt idx="735">
                  <c:v>513.21</c:v>
                </c:pt>
                <c:pt idx="736">
                  <c:v>513.26</c:v>
                </c:pt>
                <c:pt idx="737">
                  <c:v>513.30999999999995</c:v>
                </c:pt>
                <c:pt idx="738">
                  <c:v>513.35</c:v>
                </c:pt>
                <c:pt idx="739">
                  <c:v>513.4</c:v>
                </c:pt>
                <c:pt idx="740">
                  <c:v>513.45000000000005</c:v>
                </c:pt>
                <c:pt idx="741">
                  <c:v>513.49</c:v>
                </c:pt>
                <c:pt idx="742">
                  <c:v>513.54</c:v>
                </c:pt>
                <c:pt idx="743">
                  <c:v>513.59</c:v>
                </c:pt>
                <c:pt idx="744">
                  <c:v>513.63</c:v>
                </c:pt>
                <c:pt idx="745">
                  <c:v>513.67999999999995</c:v>
                </c:pt>
                <c:pt idx="746">
                  <c:v>513.72</c:v>
                </c:pt>
                <c:pt idx="747">
                  <c:v>513.77</c:v>
                </c:pt>
                <c:pt idx="748">
                  <c:v>513.80999999999995</c:v>
                </c:pt>
                <c:pt idx="749">
                  <c:v>513.86</c:v>
                </c:pt>
                <c:pt idx="750">
                  <c:v>513.91</c:v>
                </c:pt>
                <c:pt idx="751">
                  <c:v>513.95000000000005</c:v>
                </c:pt>
                <c:pt idx="752">
                  <c:v>513.99</c:v>
                </c:pt>
                <c:pt idx="753">
                  <c:v>514.03</c:v>
                </c:pt>
                <c:pt idx="754">
                  <c:v>514.07000000000005</c:v>
                </c:pt>
                <c:pt idx="755">
                  <c:v>514.11</c:v>
                </c:pt>
                <c:pt idx="756">
                  <c:v>514.15</c:v>
                </c:pt>
                <c:pt idx="757">
                  <c:v>514.19000000000005</c:v>
                </c:pt>
                <c:pt idx="758">
                  <c:v>514.23</c:v>
                </c:pt>
                <c:pt idx="759">
                  <c:v>514.27</c:v>
                </c:pt>
                <c:pt idx="760">
                  <c:v>514.30999999999995</c:v>
                </c:pt>
                <c:pt idx="761">
                  <c:v>514.35</c:v>
                </c:pt>
                <c:pt idx="762">
                  <c:v>514.39</c:v>
                </c:pt>
                <c:pt idx="763">
                  <c:v>514.42999999999995</c:v>
                </c:pt>
                <c:pt idx="764">
                  <c:v>514.47</c:v>
                </c:pt>
                <c:pt idx="765">
                  <c:v>514.51</c:v>
                </c:pt>
                <c:pt idx="766">
                  <c:v>514.54999999999995</c:v>
                </c:pt>
                <c:pt idx="767">
                  <c:v>514.59</c:v>
                </c:pt>
                <c:pt idx="768">
                  <c:v>514.63</c:v>
                </c:pt>
                <c:pt idx="769">
                  <c:v>514.66</c:v>
                </c:pt>
                <c:pt idx="770">
                  <c:v>514.69000000000005</c:v>
                </c:pt>
                <c:pt idx="771">
                  <c:v>514.73</c:v>
                </c:pt>
                <c:pt idx="772">
                  <c:v>514.76</c:v>
                </c:pt>
                <c:pt idx="773">
                  <c:v>514.79</c:v>
                </c:pt>
                <c:pt idx="774">
                  <c:v>514.82000000000005</c:v>
                </c:pt>
                <c:pt idx="775">
                  <c:v>514.85</c:v>
                </c:pt>
                <c:pt idx="776">
                  <c:v>514.88</c:v>
                </c:pt>
                <c:pt idx="777">
                  <c:v>514.91</c:v>
                </c:pt>
                <c:pt idx="778">
                  <c:v>514.92999999999995</c:v>
                </c:pt>
                <c:pt idx="779">
                  <c:v>514.96</c:v>
                </c:pt>
                <c:pt idx="780">
                  <c:v>514.99</c:v>
                </c:pt>
                <c:pt idx="781">
                  <c:v>515.02</c:v>
                </c:pt>
                <c:pt idx="782">
                  <c:v>515.04</c:v>
                </c:pt>
                <c:pt idx="783">
                  <c:v>515.07000000000005</c:v>
                </c:pt>
                <c:pt idx="784">
                  <c:v>515.09</c:v>
                </c:pt>
                <c:pt idx="785">
                  <c:v>515.12</c:v>
                </c:pt>
                <c:pt idx="786">
                  <c:v>515.14</c:v>
                </c:pt>
                <c:pt idx="787">
                  <c:v>515.16999999999996</c:v>
                </c:pt>
                <c:pt idx="788">
                  <c:v>515.19000000000005</c:v>
                </c:pt>
                <c:pt idx="789">
                  <c:v>515.21</c:v>
                </c:pt>
                <c:pt idx="790">
                  <c:v>515.24</c:v>
                </c:pt>
                <c:pt idx="791">
                  <c:v>515.26</c:v>
                </c:pt>
                <c:pt idx="792">
                  <c:v>515.28</c:v>
                </c:pt>
                <c:pt idx="793">
                  <c:v>515.29999999999995</c:v>
                </c:pt>
                <c:pt idx="794">
                  <c:v>515.32000000000005</c:v>
                </c:pt>
                <c:pt idx="795">
                  <c:v>515.34</c:v>
                </c:pt>
                <c:pt idx="796">
                  <c:v>515.36</c:v>
                </c:pt>
                <c:pt idx="797">
                  <c:v>515.38</c:v>
                </c:pt>
                <c:pt idx="798">
                  <c:v>515.39</c:v>
                </c:pt>
                <c:pt idx="799">
                  <c:v>515.41</c:v>
                </c:pt>
                <c:pt idx="800">
                  <c:v>515.42999999999995</c:v>
                </c:pt>
                <c:pt idx="801">
                  <c:v>515.44000000000005</c:v>
                </c:pt>
                <c:pt idx="802">
                  <c:v>515.46</c:v>
                </c:pt>
                <c:pt idx="803">
                  <c:v>515.48</c:v>
                </c:pt>
                <c:pt idx="804">
                  <c:v>515.49</c:v>
                </c:pt>
                <c:pt idx="805">
                  <c:v>515.5</c:v>
                </c:pt>
                <c:pt idx="806">
                  <c:v>515.52</c:v>
                </c:pt>
                <c:pt idx="807">
                  <c:v>515.53</c:v>
                </c:pt>
                <c:pt idx="808">
                  <c:v>515.54</c:v>
                </c:pt>
                <c:pt idx="809">
                  <c:v>515.55999999999995</c:v>
                </c:pt>
                <c:pt idx="810">
                  <c:v>515.57000000000005</c:v>
                </c:pt>
                <c:pt idx="811">
                  <c:v>515.58000000000004</c:v>
                </c:pt>
                <c:pt idx="812">
                  <c:v>515.59</c:v>
                </c:pt>
                <c:pt idx="813">
                  <c:v>515.6</c:v>
                </c:pt>
                <c:pt idx="814">
                  <c:v>515.61</c:v>
                </c:pt>
                <c:pt idx="815">
                  <c:v>515.63</c:v>
                </c:pt>
                <c:pt idx="816">
                  <c:v>515.63</c:v>
                </c:pt>
                <c:pt idx="817">
                  <c:v>515.64</c:v>
                </c:pt>
                <c:pt idx="818">
                  <c:v>515.65</c:v>
                </c:pt>
                <c:pt idx="819">
                  <c:v>515.66</c:v>
                </c:pt>
                <c:pt idx="820">
                  <c:v>515.66999999999996</c:v>
                </c:pt>
                <c:pt idx="821">
                  <c:v>515.67999999999995</c:v>
                </c:pt>
                <c:pt idx="822">
                  <c:v>515.67999999999995</c:v>
                </c:pt>
                <c:pt idx="823">
                  <c:v>515.69000000000005</c:v>
                </c:pt>
                <c:pt idx="824">
                  <c:v>515.70000000000005</c:v>
                </c:pt>
                <c:pt idx="825">
                  <c:v>515.70000000000005</c:v>
                </c:pt>
                <c:pt idx="826">
                  <c:v>515.71</c:v>
                </c:pt>
                <c:pt idx="827">
                  <c:v>515.71</c:v>
                </c:pt>
                <c:pt idx="828">
                  <c:v>515.71</c:v>
                </c:pt>
                <c:pt idx="829">
                  <c:v>515.72</c:v>
                </c:pt>
                <c:pt idx="830">
                  <c:v>515.72</c:v>
                </c:pt>
                <c:pt idx="831">
                  <c:v>515.72</c:v>
                </c:pt>
                <c:pt idx="832">
                  <c:v>515.72</c:v>
                </c:pt>
                <c:pt idx="833">
                  <c:v>515.73</c:v>
                </c:pt>
                <c:pt idx="834">
                  <c:v>515.73</c:v>
                </c:pt>
                <c:pt idx="835">
                  <c:v>515.73</c:v>
                </c:pt>
                <c:pt idx="836">
                  <c:v>515.73</c:v>
                </c:pt>
                <c:pt idx="837">
                  <c:v>515.73</c:v>
                </c:pt>
                <c:pt idx="838">
                  <c:v>515.73</c:v>
                </c:pt>
                <c:pt idx="839">
                  <c:v>515.73</c:v>
                </c:pt>
                <c:pt idx="840">
                  <c:v>515.73</c:v>
                </c:pt>
                <c:pt idx="841">
                  <c:v>515.72</c:v>
                </c:pt>
                <c:pt idx="842">
                  <c:v>515.72</c:v>
                </c:pt>
                <c:pt idx="843">
                  <c:v>515.72</c:v>
                </c:pt>
                <c:pt idx="844">
                  <c:v>515.72</c:v>
                </c:pt>
                <c:pt idx="845">
                  <c:v>515.72</c:v>
                </c:pt>
                <c:pt idx="846">
                  <c:v>515.72</c:v>
                </c:pt>
                <c:pt idx="847">
                  <c:v>515.71</c:v>
                </c:pt>
                <c:pt idx="848">
                  <c:v>515.71</c:v>
                </c:pt>
                <c:pt idx="849">
                  <c:v>515.71</c:v>
                </c:pt>
                <c:pt idx="850">
                  <c:v>515.71</c:v>
                </c:pt>
                <c:pt idx="851">
                  <c:v>515.70000000000005</c:v>
                </c:pt>
                <c:pt idx="852">
                  <c:v>515.70000000000005</c:v>
                </c:pt>
                <c:pt idx="853">
                  <c:v>515.70000000000005</c:v>
                </c:pt>
                <c:pt idx="854">
                  <c:v>515.70000000000005</c:v>
                </c:pt>
                <c:pt idx="855">
                  <c:v>515.70000000000005</c:v>
                </c:pt>
                <c:pt idx="856">
                  <c:v>515.69000000000005</c:v>
                </c:pt>
                <c:pt idx="857">
                  <c:v>515.69000000000005</c:v>
                </c:pt>
                <c:pt idx="858">
                  <c:v>515.69000000000005</c:v>
                </c:pt>
                <c:pt idx="859">
                  <c:v>515.69000000000005</c:v>
                </c:pt>
                <c:pt idx="860">
                  <c:v>515.69000000000005</c:v>
                </c:pt>
                <c:pt idx="861">
                  <c:v>515.69000000000005</c:v>
                </c:pt>
                <c:pt idx="862">
                  <c:v>515.67999999999995</c:v>
                </c:pt>
                <c:pt idx="863">
                  <c:v>515.67999999999995</c:v>
                </c:pt>
                <c:pt idx="864">
                  <c:v>515.67999999999995</c:v>
                </c:pt>
                <c:pt idx="865">
                  <c:v>515.67999999999995</c:v>
                </c:pt>
                <c:pt idx="866">
                  <c:v>515.67999999999995</c:v>
                </c:pt>
                <c:pt idx="867">
                  <c:v>515.67999999999995</c:v>
                </c:pt>
                <c:pt idx="868">
                  <c:v>515.67999999999995</c:v>
                </c:pt>
                <c:pt idx="869">
                  <c:v>515.67999999999995</c:v>
                </c:pt>
                <c:pt idx="870">
                  <c:v>515.67999999999995</c:v>
                </c:pt>
                <c:pt idx="871">
                  <c:v>515.66999999999996</c:v>
                </c:pt>
                <c:pt idx="872">
                  <c:v>515.66999999999996</c:v>
                </c:pt>
                <c:pt idx="873">
                  <c:v>515.66999999999996</c:v>
                </c:pt>
                <c:pt idx="874">
                  <c:v>515.66999999999996</c:v>
                </c:pt>
                <c:pt idx="875">
                  <c:v>515.66999999999996</c:v>
                </c:pt>
                <c:pt idx="876">
                  <c:v>515.66999999999996</c:v>
                </c:pt>
                <c:pt idx="877">
                  <c:v>515.66999999999996</c:v>
                </c:pt>
                <c:pt idx="878">
                  <c:v>515.66999999999996</c:v>
                </c:pt>
                <c:pt idx="879">
                  <c:v>515.66</c:v>
                </c:pt>
                <c:pt idx="880">
                  <c:v>515.66</c:v>
                </c:pt>
                <c:pt idx="881">
                  <c:v>515.66</c:v>
                </c:pt>
                <c:pt idx="882">
                  <c:v>515.66</c:v>
                </c:pt>
                <c:pt idx="883">
                  <c:v>515.66</c:v>
                </c:pt>
                <c:pt idx="884">
                  <c:v>515.66</c:v>
                </c:pt>
                <c:pt idx="885">
                  <c:v>515.65</c:v>
                </c:pt>
                <c:pt idx="886">
                  <c:v>515.65</c:v>
                </c:pt>
                <c:pt idx="887">
                  <c:v>515.65</c:v>
                </c:pt>
                <c:pt idx="888">
                  <c:v>515.65</c:v>
                </c:pt>
                <c:pt idx="889">
                  <c:v>515.64</c:v>
                </c:pt>
                <c:pt idx="890">
                  <c:v>515.64</c:v>
                </c:pt>
                <c:pt idx="891">
                  <c:v>515.64</c:v>
                </c:pt>
                <c:pt idx="892">
                  <c:v>515.64</c:v>
                </c:pt>
                <c:pt idx="893">
                  <c:v>515.63</c:v>
                </c:pt>
                <c:pt idx="894">
                  <c:v>515.63</c:v>
                </c:pt>
                <c:pt idx="895">
                  <c:v>515.63</c:v>
                </c:pt>
                <c:pt idx="896">
                  <c:v>515.62</c:v>
                </c:pt>
                <c:pt idx="897">
                  <c:v>515.62</c:v>
                </c:pt>
                <c:pt idx="898">
                  <c:v>515.62</c:v>
                </c:pt>
                <c:pt idx="899">
                  <c:v>515.62</c:v>
                </c:pt>
                <c:pt idx="900">
                  <c:v>515.61</c:v>
                </c:pt>
                <c:pt idx="901">
                  <c:v>515.61</c:v>
                </c:pt>
                <c:pt idx="902">
                  <c:v>515.6</c:v>
                </c:pt>
                <c:pt idx="903">
                  <c:v>515.6</c:v>
                </c:pt>
                <c:pt idx="904">
                  <c:v>515.6</c:v>
                </c:pt>
                <c:pt idx="905">
                  <c:v>515.59</c:v>
                </c:pt>
                <c:pt idx="906">
                  <c:v>515.59</c:v>
                </c:pt>
                <c:pt idx="907">
                  <c:v>515.58000000000004</c:v>
                </c:pt>
                <c:pt idx="908">
                  <c:v>515.58000000000004</c:v>
                </c:pt>
                <c:pt idx="909">
                  <c:v>515.57000000000005</c:v>
                </c:pt>
                <c:pt idx="910">
                  <c:v>515.57000000000005</c:v>
                </c:pt>
                <c:pt idx="911">
                  <c:v>515.55999999999995</c:v>
                </c:pt>
                <c:pt idx="912">
                  <c:v>515.55999999999995</c:v>
                </c:pt>
                <c:pt idx="913">
                  <c:v>515.54999999999995</c:v>
                </c:pt>
                <c:pt idx="914">
                  <c:v>515.54999999999995</c:v>
                </c:pt>
                <c:pt idx="915">
                  <c:v>515.54</c:v>
                </c:pt>
                <c:pt idx="916">
                  <c:v>515.54</c:v>
                </c:pt>
                <c:pt idx="917">
                  <c:v>515.53</c:v>
                </c:pt>
                <c:pt idx="918">
                  <c:v>515.53</c:v>
                </c:pt>
                <c:pt idx="919">
                  <c:v>515.52</c:v>
                </c:pt>
                <c:pt idx="920">
                  <c:v>515.52</c:v>
                </c:pt>
                <c:pt idx="921">
                  <c:v>515.51</c:v>
                </c:pt>
                <c:pt idx="922">
                  <c:v>515.5</c:v>
                </c:pt>
                <c:pt idx="923">
                  <c:v>515.5</c:v>
                </c:pt>
                <c:pt idx="924">
                  <c:v>515.49</c:v>
                </c:pt>
                <c:pt idx="925">
                  <c:v>515.49</c:v>
                </c:pt>
                <c:pt idx="926">
                  <c:v>515.48</c:v>
                </c:pt>
                <c:pt idx="927">
                  <c:v>515.47</c:v>
                </c:pt>
                <c:pt idx="928">
                  <c:v>515.47</c:v>
                </c:pt>
                <c:pt idx="929">
                  <c:v>515.46</c:v>
                </c:pt>
                <c:pt idx="930">
                  <c:v>515.45000000000005</c:v>
                </c:pt>
                <c:pt idx="931">
                  <c:v>515.45000000000005</c:v>
                </c:pt>
                <c:pt idx="932">
                  <c:v>515.44000000000005</c:v>
                </c:pt>
                <c:pt idx="933">
                  <c:v>515.42999999999995</c:v>
                </c:pt>
                <c:pt idx="934">
                  <c:v>515.41999999999996</c:v>
                </c:pt>
                <c:pt idx="935">
                  <c:v>515.41999999999996</c:v>
                </c:pt>
                <c:pt idx="936">
                  <c:v>515.41</c:v>
                </c:pt>
                <c:pt idx="937">
                  <c:v>515.4</c:v>
                </c:pt>
                <c:pt idx="938">
                  <c:v>515.39</c:v>
                </c:pt>
                <c:pt idx="939">
                  <c:v>515.39</c:v>
                </c:pt>
                <c:pt idx="940">
                  <c:v>515.38</c:v>
                </c:pt>
                <c:pt idx="941">
                  <c:v>515.37</c:v>
                </c:pt>
                <c:pt idx="942">
                  <c:v>515.36</c:v>
                </c:pt>
                <c:pt idx="943">
                  <c:v>515.35</c:v>
                </c:pt>
                <c:pt idx="944">
                  <c:v>515.35</c:v>
                </c:pt>
                <c:pt idx="945">
                  <c:v>515.34</c:v>
                </c:pt>
                <c:pt idx="946">
                  <c:v>515.33000000000004</c:v>
                </c:pt>
                <c:pt idx="947">
                  <c:v>515.32000000000005</c:v>
                </c:pt>
                <c:pt idx="948">
                  <c:v>515.30999999999995</c:v>
                </c:pt>
                <c:pt idx="949">
                  <c:v>515.30999999999995</c:v>
                </c:pt>
                <c:pt idx="950">
                  <c:v>515.29999999999995</c:v>
                </c:pt>
                <c:pt idx="951">
                  <c:v>515.29</c:v>
                </c:pt>
                <c:pt idx="952">
                  <c:v>515.28</c:v>
                </c:pt>
                <c:pt idx="953">
                  <c:v>515.27</c:v>
                </c:pt>
                <c:pt idx="954">
                  <c:v>515.26</c:v>
                </c:pt>
                <c:pt idx="955">
                  <c:v>515.25</c:v>
                </c:pt>
                <c:pt idx="956">
                  <c:v>515.24</c:v>
                </c:pt>
                <c:pt idx="957">
                  <c:v>515.23</c:v>
                </c:pt>
                <c:pt idx="958">
                  <c:v>515.23</c:v>
                </c:pt>
                <c:pt idx="959">
                  <c:v>515.22</c:v>
                </c:pt>
                <c:pt idx="960">
                  <c:v>515.21</c:v>
                </c:pt>
                <c:pt idx="961">
                  <c:v>515.20000000000005</c:v>
                </c:pt>
                <c:pt idx="962">
                  <c:v>515.19000000000005</c:v>
                </c:pt>
                <c:pt idx="963">
                  <c:v>515.17999999999995</c:v>
                </c:pt>
                <c:pt idx="964">
                  <c:v>515.16999999999996</c:v>
                </c:pt>
                <c:pt idx="965">
                  <c:v>515.16</c:v>
                </c:pt>
                <c:pt idx="966">
                  <c:v>515.15</c:v>
                </c:pt>
                <c:pt idx="967">
                  <c:v>515.14</c:v>
                </c:pt>
                <c:pt idx="968">
                  <c:v>515.13</c:v>
                </c:pt>
                <c:pt idx="969">
                  <c:v>515.12</c:v>
                </c:pt>
                <c:pt idx="970">
                  <c:v>515.11</c:v>
                </c:pt>
                <c:pt idx="971">
                  <c:v>515.1</c:v>
                </c:pt>
                <c:pt idx="972">
                  <c:v>515.09</c:v>
                </c:pt>
                <c:pt idx="973">
                  <c:v>515.08000000000004</c:v>
                </c:pt>
                <c:pt idx="974">
                  <c:v>515.07000000000005</c:v>
                </c:pt>
                <c:pt idx="975">
                  <c:v>515.05999999999995</c:v>
                </c:pt>
                <c:pt idx="976">
                  <c:v>515.04999999999995</c:v>
                </c:pt>
                <c:pt idx="977">
                  <c:v>515.04</c:v>
                </c:pt>
                <c:pt idx="978">
                  <c:v>515.03</c:v>
                </c:pt>
                <c:pt idx="979">
                  <c:v>515.02</c:v>
                </c:pt>
                <c:pt idx="980">
                  <c:v>515.01</c:v>
                </c:pt>
                <c:pt idx="981">
                  <c:v>515</c:v>
                </c:pt>
                <c:pt idx="982">
                  <c:v>514.99</c:v>
                </c:pt>
                <c:pt idx="983">
                  <c:v>514.98</c:v>
                </c:pt>
                <c:pt idx="984">
                  <c:v>514.97</c:v>
                </c:pt>
                <c:pt idx="985">
                  <c:v>514.96</c:v>
                </c:pt>
                <c:pt idx="986">
                  <c:v>514.96</c:v>
                </c:pt>
                <c:pt idx="987">
                  <c:v>514.95000000000005</c:v>
                </c:pt>
                <c:pt idx="988">
                  <c:v>514.94000000000005</c:v>
                </c:pt>
                <c:pt idx="989">
                  <c:v>514.92999999999995</c:v>
                </c:pt>
                <c:pt idx="990">
                  <c:v>514.91999999999996</c:v>
                </c:pt>
                <c:pt idx="991">
                  <c:v>514.91</c:v>
                </c:pt>
                <c:pt idx="992">
                  <c:v>514.9</c:v>
                </c:pt>
                <c:pt idx="993">
                  <c:v>514.89</c:v>
                </c:pt>
                <c:pt idx="994">
                  <c:v>514.88</c:v>
                </c:pt>
                <c:pt idx="995">
                  <c:v>514.87</c:v>
                </c:pt>
                <c:pt idx="996">
                  <c:v>514.86</c:v>
                </c:pt>
                <c:pt idx="997">
                  <c:v>514.85</c:v>
                </c:pt>
                <c:pt idx="998">
                  <c:v>514.84</c:v>
                </c:pt>
                <c:pt idx="999">
                  <c:v>514.83000000000004</c:v>
                </c:pt>
                <c:pt idx="1000">
                  <c:v>514.82000000000005</c:v>
                </c:pt>
                <c:pt idx="1001">
                  <c:v>514.80999999999995</c:v>
                </c:pt>
                <c:pt idx="1002">
                  <c:v>514.79999999999995</c:v>
                </c:pt>
                <c:pt idx="1003">
                  <c:v>514.79</c:v>
                </c:pt>
                <c:pt idx="1004">
                  <c:v>514.78</c:v>
                </c:pt>
                <c:pt idx="1005">
                  <c:v>514.77</c:v>
                </c:pt>
                <c:pt idx="1006">
                  <c:v>514.76</c:v>
                </c:pt>
                <c:pt idx="1007">
                  <c:v>514.75</c:v>
                </c:pt>
                <c:pt idx="1008">
                  <c:v>514.74</c:v>
                </c:pt>
                <c:pt idx="1009">
                  <c:v>514.73</c:v>
                </c:pt>
                <c:pt idx="1010">
                  <c:v>514.72</c:v>
                </c:pt>
                <c:pt idx="1011">
                  <c:v>514.71</c:v>
                </c:pt>
                <c:pt idx="1012">
                  <c:v>514.70000000000005</c:v>
                </c:pt>
                <c:pt idx="1013">
                  <c:v>514.69000000000005</c:v>
                </c:pt>
                <c:pt idx="1014">
                  <c:v>514.67999999999995</c:v>
                </c:pt>
                <c:pt idx="1015">
                  <c:v>514.66999999999996</c:v>
                </c:pt>
                <c:pt idx="1016">
                  <c:v>514.66999999999996</c:v>
                </c:pt>
                <c:pt idx="1017">
                  <c:v>514.66</c:v>
                </c:pt>
                <c:pt idx="1018">
                  <c:v>514.65</c:v>
                </c:pt>
                <c:pt idx="1019">
                  <c:v>514.64</c:v>
                </c:pt>
                <c:pt idx="1020">
                  <c:v>514.63</c:v>
                </c:pt>
                <c:pt idx="1021">
                  <c:v>514.62</c:v>
                </c:pt>
                <c:pt idx="1022">
                  <c:v>514.61</c:v>
                </c:pt>
                <c:pt idx="1023">
                  <c:v>514.6</c:v>
                </c:pt>
                <c:pt idx="1024">
                  <c:v>514.59</c:v>
                </c:pt>
                <c:pt idx="1025">
                  <c:v>514.59</c:v>
                </c:pt>
                <c:pt idx="1026">
                  <c:v>514.58000000000004</c:v>
                </c:pt>
                <c:pt idx="1027">
                  <c:v>514.57000000000005</c:v>
                </c:pt>
                <c:pt idx="1028">
                  <c:v>514.55999999999995</c:v>
                </c:pt>
                <c:pt idx="1029">
                  <c:v>514.54999999999995</c:v>
                </c:pt>
                <c:pt idx="1030">
                  <c:v>514.54</c:v>
                </c:pt>
                <c:pt idx="1031">
                  <c:v>514.53</c:v>
                </c:pt>
                <c:pt idx="1032">
                  <c:v>514.53</c:v>
                </c:pt>
                <c:pt idx="1033">
                  <c:v>514.52</c:v>
                </c:pt>
                <c:pt idx="1034">
                  <c:v>514.51</c:v>
                </c:pt>
                <c:pt idx="1035">
                  <c:v>514.5</c:v>
                </c:pt>
                <c:pt idx="1036">
                  <c:v>514.49</c:v>
                </c:pt>
                <c:pt idx="1037">
                  <c:v>514.48</c:v>
                </c:pt>
                <c:pt idx="1038">
                  <c:v>514.47</c:v>
                </c:pt>
                <c:pt idx="1039">
                  <c:v>514.46</c:v>
                </c:pt>
                <c:pt idx="1040">
                  <c:v>514.46</c:v>
                </c:pt>
                <c:pt idx="1041">
                  <c:v>514.45000000000005</c:v>
                </c:pt>
                <c:pt idx="1042">
                  <c:v>514.44000000000005</c:v>
                </c:pt>
                <c:pt idx="1043">
                  <c:v>514.42999999999995</c:v>
                </c:pt>
                <c:pt idx="1044">
                  <c:v>514.41999999999996</c:v>
                </c:pt>
                <c:pt idx="1045">
                  <c:v>514.41</c:v>
                </c:pt>
                <c:pt idx="1046">
                  <c:v>514.4</c:v>
                </c:pt>
                <c:pt idx="1047">
                  <c:v>514.39</c:v>
                </c:pt>
                <c:pt idx="1048">
                  <c:v>514.39</c:v>
                </c:pt>
                <c:pt idx="1049">
                  <c:v>514.38</c:v>
                </c:pt>
                <c:pt idx="1050">
                  <c:v>514.37</c:v>
                </c:pt>
                <c:pt idx="1051">
                  <c:v>514.36</c:v>
                </c:pt>
                <c:pt idx="1052">
                  <c:v>514.35</c:v>
                </c:pt>
                <c:pt idx="1053">
                  <c:v>514.34</c:v>
                </c:pt>
                <c:pt idx="1054">
                  <c:v>514.34</c:v>
                </c:pt>
                <c:pt idx="1055">
                  <c:v>514.33000000000004</c:v>
                </c:pt>
                <c:pt idx="1056">
                  <c:v>514.32000000000005</c:v>
                </c:pt>
                <c:pt idx="1057">
                  <c:v>514.30999999999995</c:v>
                </c:pt>
                <c:pt idx="1058">
                  <c:v>514.29999999999995</c:v>
                </c:pt>
                <c:pt idx="1059">
                  <c:v>514.29999999999995</c:v>
                </c:pt>
                <c:pt idx="1060">
                  <c:v>514.29</c:v>
                </c:pt>
                <c:pt idx="1061">
                  <c:v>514.28</c:v>
                </c:pt>
                <c:pt idx="1062">
                  <c:v>514.27</c:v>
                </c:pt>
                <c:pt idx="1063">
                  <c:v>514.27</c:v>
                </c:pt>
                <c:pt idx="1064">
                  <c:v>514.26</c:v>
                </c:pt>
                <c:pt idx="1065">
                  <c:v>514.25</c:v>
                </c:pt>
                <c:pt idx="1066">
                  <c:v>514.24</c:v>
                </c:pt>
                <c:pt idx="1067">
                  <c:v>514.24</c:v>
                </c:pt>
                <c:pt idx="1068">
                  <c:v>514.23</c:v>
                </c:pt>
                <c:pt idx="1069">
                  <c:v>514.22</c:v>
                </c:pt>
                <c:pt idx="1070">
                  <c:v>514.22</c:v>
                </c:pt>
                <c:pt idx="1071">
                  <c:v>514.21</c:v>
                </c:pt>
                <c:pt idx="1072">
                  <c:v>514.20000000000005</c:v>
                </c:pt>
                <c:pt idx="1073">
                  <c:v>514.19000000000005</c:v>
                </c:pt>
                <c:pt idx="1074">
                  <c:v>514.19000000000005</c:v>
                </c:pt>
                <c:pt idx="1075">
                  <c:v>514.17999999999995</c:v>
                </c:pt>
                <c:pt idx="1076">
                  <c:v>514.16999999999996</c:v>
                </c:pt>
                <c:pt idx="1077">
                  <c:v>514.16999999999996</c:v>
                </c:pt>
                <c:pt idx="1078">
                  <c:v>514.16</c:v>
                </c:pt>
                <c:pt idx="1079">
                  <c:v>514.15</c:v>
                </c:pt>
                <c:pt idx="1080">
                  <c:v>514.15</c:v>
                </c:pt>
                <c:pt idx="1081">
                  <c:v>514.14</c:v>
                </c:pt>
                <c:pt idx="1082">
                  <c:v>514.13</c:v>
                </c:pt>
                <c:pt idx="1083">
                  <c:v>514.12</c:v>
                </c:pt>
                <c:pt idx="1084">
                  <c:v>514.12</c:v>
                </c:pt>
                <c:pt idx="1085">
                  <c:v>514.11</c:v>
                </c:pt>
                <c:pt idx="1086">
                  <c:v>514.1</c:v>
                </c:pt>
                <c:pt idx="1087">
                  <c:v>514.1</c:v>
                </c:pt>
                <c:pt idx="1088">
                  <c:v>514.09</c:v>
                </c:pt>
                <c:pt idx="1089">
                  <c:v>514.08000000000004</c:v>
                </c:pt>
                <c:pt idx="1090">
                  <c:v>514.08000000000004</c:v>
                </c:pt>
                <c:pt idx="1091">
                  <c:v>514.07000000000005</c:v>
                </c:pt>
                <c:pt idx="1092">
                  <c:v>514.05999999999995</c:v>
                </c:pt>
                <c:pt idx="1093">
                  <c:v>514.05999999999995</c:v>
                </c:pt>
                <c:pt idx="1094">
                  <c:v>514.04999999999995</c:v>
                </c:pt>
                <c:pt idx="1095">
                  <c:v>514.04</c:v>
                </c:pt>
                <c:pt idx="1096">
                  <c:v>514.04</c:v>
                </c:pt>
                <c:pt idx="1097">
                  <c:v>514.03</c:v>
                </c:pt>
                <c:pt idx="1098">
                  <c:v>514.02</c:v>
                </c:pt>
                <c:pt idx="1099">
                  <c:v>514.02</c:v>
                </c:pt>
                <c:pt idx="1100">
                  <c:v>514.01</c:v>
                </c:pt>
                <c:pt idx="1101">
                  <c:v>514</c:v>
                </c:pt>
                <c:pt idx="1102">
                  <c:v>514</c:v>
                </c:pt>
                <c:pt idx="1103">
                  <c:v>513.99</c:v>
                </c:pt>
                <c:pt idx="1104">
                  <c:v>513.99</c:v>
                </c:pt>
                <c:pt idx="1105">
                  <c:v>513.98</c:v>
                </c:pt>
                <c:pt idx="1106">
                  <c:v>513.97</c:v>
                </c:pt>
                <c:pt idx="1107">
                  <c:v>513.97</c:v>
                </c:pt>
                <c:pt idx="1108">
                  <c:v>513.96</c:v>
                </c:pt>
                <c:pt idx="1109">
                  <c:v>513.96</c:v>
                </c:pt>
                <c:pt idx="1110">
                  <c:v>513.95000000000005</c:v>
                </c:pt>
                <c:pt idx="1111">
                  <c:v>513.94000000000005</c:v>
                </c:pt>
                <c:pt idx="1112">
                  <c:v>513.94000000000005</c:v>
                </c:pt>
                <c:pt idx="1113">
                  <c:v>513.92999999999995</c:v>
                </c:pt>
                <c:pt idx="1114">
                  <c:v>513.91999999999996</c:v>
                </c:pt>
                <c:pt idx="1115">
                  <c:v>513.91999999999996</c:v>
                </c:pt>
                <c:pt idx="1116">
                  <c:v>513.91</c:v>
                </c:pt>
                <c:pt idx="1117">
                  <c:v>513.91</c:v>
                </c:pt>
                <c:pt idx="1118">
                  <c:v>513.9</c:v>
                </c:pt>
                <c:pt idx="1119">
                  <c:v>513.89</c:v>
                </c:pt>
                <c:pt idx="1120">
                  <c:v>513.89</c:v>
                </c:pt>
                <c:pt idx="1121">
                  <c:v>513.88</c:v>
                </c:pt>
                <c:pt idx="1122">
                  <c:v>513.87</c:v>
                </c:pt>
                <c:pt idx="1123">
                  <c:v>513.87</c:v>
                </c:pt>
                <c:pt idx="1124">
                  <c:v>513.86</c:v>
                </c:pt>
                <c:pt idx="1125">
                  <c:v>513.85</c:v>
                </c:pt>
                <c:pt idx="1126">
                  <c:v>513.85</c:v>
                </c:pt>
                <c:pt idx="1127">
                  <c:v>513.84</c:v>
                </c:pt>
                <c:pt idx="1128">
                  <c:v>513.83000000000004</c:v>
                </c:pt>
                <c:pt idx="1129">
                  <c:v>513.82000000000005</c:v>
                </c:pt>
                <c:pt idx="1130">
                  <c:v>513.82000000000005</c:v>
                </c:pt>
                <c:pt idx="1131">
                  <c:v>513.80999999999995</c:v>
                </c:pt>
                <c:pt idx="1132">
                  <c:v>513.79999999999995</c:v>
                </c:pt>
                <c:pt idx="1133">
                  <c:v>513.79999999999995</c:v>
                </c:pt>
                <c:pt idx="1134">
                  <c:v>513.79</c:v>
                </c:pt>
                <c:pt idx="1135">
                  <c:v>513.78</c:v>
                </c:pt>
                <c:pt idx="1136">
                  <c:v>513.78</c:v>
                </c:pt>
                <c:pt idx="1137">
                  <c:v>513.77</c:v>
                </c:pt>
                <c:pt idx="1138">
                  <c:v>513.76</c:v>
                </c:pt>
                <c:pt idx="1139">
                  <c:v>513.76</c:v>
                </c:pt>
                <c:pt idx="1140">
                  <c:v>513.75</c:v>
                </c:pt>
                <c:pt idx="1141">
                  <c:v>513.74</c:v>
                </c:pt>
                <c:pt idx="1142">
                  <c:v>513.74</c:v>
                </c:pt>
                <c:pt idx="1143">
                  <c:v>513.73</c:v>
                </c:pt>
                <c:pt idx="1144">
                  <c:v>513.73</c:v>
                </c:pt>
                <c:pt idx="1145">
                  <c:v>513.72</c:v>
                </c:pt>
                <c:pt idx="1146">
                  <c:v>513.71</c:v>
                </c:pt>
                <c:pt idx="1147">
                  <c:v>513.71</c:v>
                </c:pt>
                <c:pt idx="1148">
                  <c:v>513.70000000000005</c:v>
                </c:pt>
                <c:pt idx="1149">
                  <c:v>513.69000000000005</c:v>
                </c:pt>
                <c:pt idx="1150">
                  <c:v>513.69000000000005</c:v>
                </c:pt>
                <c:pt idx="1151">
                  <c:v>513.67999999999995</c:v>
                </c:pt>
                <c:pt idx="1152">
                  <c:v>513.67999999999995</c:v>
                </c:pt>
                <c:pt idx="1153">
                  <c:v>513.66999999999996</c:v>
                </c:pt>
                <c:pt idx="1154">
                  <c:v>513.66</c:v>
                </c:pt>
                <c:pt idx="1155">
                  <c:v>513.66</c:v>
                </c:pt>
                <c:pt idx="1156">
                  <c:v>513.65</c:v>
                </c:pt>
                <c:pt idx="1157">
                  <c:v>513.64</c:v>
                </c:pt>
                <c:pt idx="1158">
                  <c:v>513.64</c:v>
                </c:pt>
                <c:pt idx="1159">
                  <c:v>513.63</c:v>
                </c:pt>
                <c:pt idx="1160">
                  <c:v>513.63</c:v>
                </c:pt>
                <c:pt idx="1161">
                  <c:v>513.62</c:v>
                </c:pt>
                <c:pt idx="1162">
                  <c:v>513.61</c:v>
                </c:pt>
                <c:pt idx="1163">
                  <c:v>513.61</c:v>
                </c:pt>
                <c:pt idx="1164">
                  <c:v>513.6</c:v>
                </c:pt>
                <c:pt idx="1165">
                  <c:v>513.59</c:v>
                </c:pt>
                <c:pt idx="1166">
                  <c:v>513.59</c:v>
                </c:pt>
                <c:pt idx="1167">
                  <c:v>513.58000000000004</c:v>
                </c:pt>
                <c:pt idx="1168">
                  <c:v>513.58000000000004</c:v>
                </c:pt>
                <c:pt idx="1169">
                  <c:v>513.57000000000005</c:v>
                </c:pt>
                <c:pt idx="1170">
                  <c:v>513.55999999999995</c:v>
                </c:pt>
                <c:pt idx="1171">
                  <c:v>513.55999999999995</c:v>
                </c:pt>
                <c:pt idx="1172">
                  <c:v>513.54999999999995</c:v>
                </c:pt>
                <c:pt idx="1173">
                  <c:v>513.54</c:v>
                </c:pt>
                <c:pt idx="1174">
                  <c:v>513.54</c:v>
                </c:pt>
                <c:pt idx="1175">
                  <c:v>513.53</c:v>
                </c:pt>
                <c:pt idx="1176">
                  <c:v>513.52</c:v>
                </c:pt>
                <c:pt idx="1177">
                  <c:v>513.52</c:v>
                </c:pt>
                <c:pt idx="1178">
                  <c:v>513.51</c:v>
                </c:pt>
                <c:pt idx="1179">
                  <c:v>513.5</c:v>
                </c:pt>
                <c:pt idx="1180">
                  <c:v>513.5</c:v>
                </c:pt>
                <c:pt idx="1181">
                  <c:v>513.49</c:v>
                </c:pt>
                <c:pt idx="1182">
                  <c:v>513.48</c:v>
                </c:pt>
                <c:pt idx="1183">
                  <c:v>513.48</c:v>
                </c:pt>
                <c:pt idx="1184">
                  <c:v>513.47</c:v>
                </c:pt>
                <c:pt idx="1185">
                  <c:v>513.47</c:v>
                </c:pt>
                <c:pt idx="1186">
                  <c:v>513.46</c:v>
                </c:pt>
                <c:pt idx="1187">
                  <c:v>513.45000000000005</c:v>
                </c:pt>
                <c:pt idx="1188">
                  <c:v>513.45000000000005</c:v>
                </c:pt>
                <c:pt idx="1189">
                  <c:v>513.44000000000005</c:v>
                </c:pt>
                <c:pt idx="1190">
                  <c:v>513.42999999999995</c:v>
                </c:pt>
                <c:pt idx="1191">
                  <c:v>513.42999999999995</c:v>
                </c:pt>
                <c:pt idx="1192">
                  <c:v>513.41999999999996</c:v>
                </c:pt>
                <c:pt idx="1193">
                  <c:v>513.41</c:v>
                </c:pt>
                <c:pt idx="1194">
                  <c:v>513.41</c:v>
                </c:pt>
                <c:pt idx="1195">
                  <c:v>513.4</c:v>
                </c:pt>
                <c:pt idx="1196">
                  <c:v>513.4</c:v>
                </c:pt>
                <c:pt idx="1197">
                  <c:v>513.39</c:v>
                </c:pt>
                <c:pt idx="1198">
                  <c:v>513.38</c:v>
                </c:pt>
                <c:pt idx="1199">
                  <c:v>513.38</c:v>
                </c:pt>
                <c:pt idx="1200">
                  <c:v>513.37</c:v>
                </c:pt>
                <c:pt idx="1201">
                  <c:v>513.37</c:v>
                </c:pt>
                <c:pt idx="1202">
                  <c:v>513.36</c:v>
                </c:pt>
                <c:pt idx="1203">
                  <c:v>513.36</c:v>
                </c:pt>
                <c:pt idx="1204">
                  <c:v>513.35</c:v>
                </c:pt>
                <c:pt idx="1205">
                  <c:v>513.34</c:v>
                </c:pt>
                <c:pt idx="1206">
                  <c:v>513.34</c:v>
                </c:pt>
                <c:pt idx="1207">
                  <c:v>513.33000000000004</c:v>
                </c:pt>
                <c:pt idx="1208">
                  <c:v>513.33000000000004</c:v>
                </c:pt>
                <c:pt idx="1209">
                  <c:v>513.32000000000005</c:v>
                </c:pt>
                <c:pt idx="1210">
                  <c:v>513.30999999999995</c:v>
                </c:pt>
                <c:pt idx="1211">
                  <c:v>513.30999999999995</c:v>
                </c:pt>
                <c:pt idx="1212">
                  <c:v>513.29999999999995</c:v>
                </c:pt>
                <c:pt idx="1213">
                  <c:v>513.29999999999995</c:v>
                </c:pt>
                <c:pt idx="1214">
                  <c:v>513.29</c:v>
                </c:pt>
                <c:pt idx="1215">
                  <c:v>513.28</c:v>
                </c:pt>
                <c:pt idx="1216">
                  <c:v>513.28</c:v>
                </c:pt>
                <c:pt idx="1217">
                  <c:v>513.27</c:v>
                </c:pt>
                <c:pt idx="1218">
                  <c:v>513.27</c:v>
                </c:pt>
                <c:pt idx="1219">
                  <c:v>513.26</c:v>
                </c:pt>
                <c:pt idx="1220">
                  <c:v>513.26</c:v>
                </c:pt>
                <c:pt idx="1221">
                  <c:v>513.25</c:v>
                </c:pt>
                <c:pt idx="1222">
                  <c:v>513.24</c:v>
                </c:pt>
                <c:pt idx="1223">
                  <c:v>513.24</c:v>
                </c:pt>
                <c:pt idx="1224">
                  <c:v>513.23</c:v>
                </c:pt>
                <c:pt idx="1225">
                  <c:v>513.23</c:v>
                </c:pt>
                <c:pt idx="1226">
                  <c:v>513.22</c:v>
                </c:pt>
                <c:pt idx="1227">
                  <c:v>513.21</c:v>
                </c:pt>
                <c:pt idx="1228">
                  <c:v>513.21</c:v>
                </c:pt>
                <c:pt idx="1229">
                  <c:v>513.20000000000005</c:v>
                </c:pt>
                <c:pt idx="1230">
                  <c:v>513.20000000000005</c:v>
                </c:pt>
                <c:pt idx="1231">
                  <c:v>513.19000000000005</c:v>
                </c:pt>
                <c:pt idx="1232">
                  <c:v>513.19000000000005</c:v>
                </c:pt>
                <c:pt idx="1233">
                  <c:v>513.17999999999995</c:v>
                </c:pt>
                <c:pt idx="1234">
                  <c:v>513.16999999999996</c:v>
                </c:pt>
                <c:pt idx="1235">
                  <c:v>513.16999999999996</c:v>
                </c:pt>
                <c:pt idx="1236">
                  <c:v>513.16</c:v>
                </c:pt>
                <c:pt idx="1237">
                  <c:v>513.16</c:v>
                </c:pt>
                <c:pt idx="1238">
                  <c:v>513.15</c:v>
                </c:pt>
                <c:pt idx="1239">
                  <c:v>513.14</c:v>
                </c:pt>
                <c:pt idx="1240">
                  <c:v>513.14</c:v>
                </c:pt>
                <c:pt idx="1241">
                  <c:v>513.13</c:v>
                </c:pt>
                <c:pt idx="1242">
                  <c:v>513.13</c:v>
                </c:pt>
                <c:pt idx="1243">
                  <c:v>513.12</c:v>
                </c:pt>
                <c:pt idx="1244">
                  <c:v>513.12</c:v>
                </c:pt>
                <c:pt idx="1245">
                  <c:v>513.11</c:v>
                </c:pt>
                <c:pt idx="1246">
                  <c:v>513.1</c:v>
                </c:pt>
                <c:pt idx="1247">
                  <c:v>513.1</c:v>
                </c:pt>
                <c:pt idx="1248">
                  <c:v>513.09</c:v>
                </c:pt>
                <c:pt idx="1249">
                  <c:v>513.09</c:v>
                </c:pt>
                <c:pt idx="1250">
                  <c:v>513.08000000000004</c:v>
                </c:pt>
                <c:pt idx="1251">
                  <c:v>513.08000000000004</c:v>
                </c:pt>
                <c:pt idx="1252">
                  <c:v>513.07000000000005</c:v>
                </c:pt>
                <c:pt idx="1253">
                  <c:v>513.07000000000005</c:v>
                </c:pt>
                <c:pt idx="1254">
                  <c:v>513.05999999999995</c:v>
                </c:pt>
                <c:pt idx="1255">
                  <c:v>513.04999999999995</c:v>
                </c:pt>
                <c:pt idx="1256">
                  <c:v>513.04999999999995</c:v>
                </c:pt>
                <c:pt idx="1257">
                  <c:v>513.04</c:v>
                </c:pt>
                <c:pt idx="1258">
                  <c:v>513.04</c:v>
                </c:pt>
                <c:pt idx="1259">
                  <c:v>513.03</c:v>
                </c:pt>
                <c:pt idx="1260">
                  <c:v>513.03</c:v>
                </c:pt>
                <c:pt idx="1261">
                  <c:v>513.02</c:v>
                </c:pt>
                <c:pt idx="1262">
                  <c:v>513.02</c:v>
                </c:pt>
                <c:pt idx="1263">
                  <c:v>513.01</c:v>
                </c:pt>
                <c:pt idx="1264">
                  <c:v>513.01</c:v>
                </c:pt>
                <c:pt idx="1265">
                  <c:v>513</c:v>
                </c:pt>
                <c:pt idx="1266">
                  <c:v>513</c:v>
                </c:pt>
                <c:pt idx="1267">
                  <c:v>512.99</c:v>
                </c:pt>
                <c:pt idx="1268">
                  <c:v>512.99</c:v>
                </c:pt>
                <c:pt idx="1269">
                  <c:v>512.98</c:v>
                </c:pt>
                <c:pt idx="1270">
                  <c:v>512.98</c:v>
                </c:pt>
                <c:pt idx="1271">
                  <c:v>512.97</c:v>
                </c:pt>
                <c:pt idx="1272">
                  <c:v>512.97</c:v>
                </c:pt>
                <c:pt idx="1273">
                  <c:v>512.96</c:v>
                </c:pt>
                <c:pt idx="1274">
                  <c:v>512.95000000000005</c:v>
                </c:pt>
                <c:pt idx="1275">
                  <c:v>512.95000000000005</c:v>
                </c:pt>
                <c:pt idx="1276">
                  <c:v>512.94000000000005</c:v>
                </c:pt>
                <c:pt idx="1277">
                  <c:v>512.94000000000005</c:v>
                </c:pt>
                <c:pt idx="1278">
                  <c:v>512.92999999999995</c:v>
                </c:pt>
                <c:pt idx="1279">
                  <c:v>512.92999999999995</c:v>
                </c:pt>
                <c:pt idx="1280">
                  <c:v>512.91999999999996</c:v>
                </c:pt>
                <c:pt idx="1281">
                  <c:v>512.91999999999996</c:v>
                </c:pt>
                <c:pt idx="1282">
                  <c:v>512.91</c:v>
                </c:pt>
                <c:pt idx="1283">
                  <c:v>512.91</c:v>
                </c:pt>
                <c:pt idx="1284">
                  <c:v>512.9</c:v>
                </c:pt>
                <c:pt idx="1285">
                  <c:v>512.9</c:v>
                </c:pt>
                <c:pt idx="1286">
                  <c:v>512.89</c:v>
                </c:pt>
                <c:pt idx="1287">
                  <c:v>512.88</c:v>
                </c:pt>
                <c:pt idx="1288">
                  <c:v>512.88</c:v>
                </c:pt>
                <c:pt idx="1289">
                  <c:v>512.87</c:v>
                </c:pt>
                <c:pt idx="1290">
                  <c:v>512.87</c:v>
                </c:pt>
                <c:pt idx="1291">
                  <c:v>512.86</c:v>
                </c:pt>
                <c:pt idx="1292">
                  <c:v>512.86</c:v>
                </c:pt>
                <c:pt idx="1293">
                  <c:v>512.85</c:v>
                </c:pt>
                <c:pt idx="1294">
                  <c:v>512.85</c:v>
                </c:pt>
                <c:pt idx="1295">
                  <c:v>512.84</c:v>
                </c:pt>
                <c:pt idx="1296">
                  <c:v>512.83000000000004</c:v>
                </c:pt>
                <c:pt idx="1297">
                  <c:v>512.83000000000004</c:v>
                </c:pt>
                <c:pt idx="1298">
                  <c:v>512.82000000000005</c:v>
                </c:pt>
                <c:pt idx="1299">
                  <c:v>512.82000000000005</c:v>
                </c:pt>
                <c:pt idx="1300">
                  <c:v>512.80999999999995</c:v>
                </c:pt>
                <c:pt idx="1301">
                  <c:v>512.80999999999995</c:v>
                </c:pt>
                <c:pt idx="1302">
                  <c:v>512.79999999999995</c:v>
                </c:pt>
                <c:pt idx="1303">
                  <c:v>512.79999999999995</c:v>
                </c:pt>
                <c:pt idx="1304">
                  <c:v>512.79</c:v>
                </c:pt>
                <c:pt idx="1305">
                  <c:v>512.79</c:v>
                </c:pt>
                <c:pt idx="1306">
                  <c:v>512.78</c:v>
                </c:pt>
                <c:pt idx="1307">
                  <c:v>512.78</c:v>
                </c:pt>
                <c:pt idx="1308">
                  <c:v>512.77</c:v>
                </c:pt>
                <c:pt idx="1309">
                  <c:v>512.77</c:v>
                </c:pt>
                <c:pt idx="1310">
                  <c:v>512.77</c:v>
                </c:pt>
                <c:pt idx="1311">
                  <c:v>512.76</c:v>
                </c:pt>
                <c:pt idx="1312">
                  <c:v>512.76</c:v>
                </c:pt>
                <c:pt idx="1313">
                  <c:v>512.75</c:v>
                </c:pt>
                <c:pt idx="1314">
                  <c:v>512.75</c:v>
                </c:pt>
                <c:pt idx="1315">
                  <c:v>512.74</c:v>
                </c:pt>
                <c:pt idx="1316">
                  <c:v>512.74</c:v>
                </c:pt>
                <c:pt idx="1317">
                  <c:v>512.73</c:v>
                </c:pt>
                <c:pt idx="1318">
                  <c:v>512.73</c:v>
                </c:pt>
                <c:pt idx="1319">
                  <c:v>512.72</c:v>
                </c:pt>
                <c:pt idx="1320">
                  <c:v>512.72</c:v>
                </c:pt>
                <c:pt idx="1321">
                  <c:v>512.71</c:v>
                </c:pt>
                <c:pt idx="1322">
                  <c:v>512.71</c:v>
                </c:pt>
                <c:pt idx="1323">
                  <c:v>512.71</c:v>
                </c:pt>
                <c:pt idx="1324">
                  <c:v>512.70000000000005</c:v>
                </c:pt>
                <c:pt idx="1325">
                  <c:v>512.70000000000005</c:v>
                </c:pt>
                <c:pt idx="1326">
                  <c:v>512.69000000000005</c:v>
                </c:pt>
                <c:pt idx="1327">
                  <c:v>512.69000000000005</c:v>
                </c:pt>
                <c:pt idx="1328">
                  <c:v>512.69000000000005</c:v>
                </c:pt>
                <c:pt idx="1329">
                  <c:v>512.67999999999995</c:v>
                </c:pt>
                <c:pt idx="1330">
                  <c:v>512.67999999999995</c:v>
                </c:pt>
                <c:pt idx="1331">
                  <c:v>512.66999999999996</c:v>
                </c:pt>
                <c:pt idx="1332">
                  <c:v>512.66999999999996</c:v>
                </c:pt>
                <c:pt idx="1333">
                  <c:v>512.66</c:v>
                </c:pt>
                <c:pt idx="1334">
                  <c:v>512.66</c:v>
                </c:pt>
                <c:pt idx="1335">
                  <c:v>512.66</c:v>
                </c:pt>
                <c:pt idx="1336">
                  <c:v>512.65</c:v>
                </c:pt>
                <c:pt idx="1337">
                  <c:v>512.65</c:v>
                </c:pt>
                <c:pt idx="1338">
                  <c:v>512.64</c:v>
                </c:pt>
                <c:pt idx="1339">
                  <c:v>512.64</c:v>
                </c:pt>
                <c:pt idx="1340">
                  <c:v>512.64</c:v>
                </c:pt>
                <c:pt idx="1341">
                  <c:v>512.63</c:v>
                </c:pt>
                <c:pt idx="1342">
                  <c:v>512.63</c:v>
                </c:pt>
                <c:pt idx="1343">
                  <c:v>512.63</c:v>
                </c:pt>
                <c:pt idx="1344">
                  <c:v>512.62</c:v>
                </c:pt>
                <c:pt idx="1345">
                  <c:v>512.62</c:v>
                </c:pt>
                <c:pt idx="1346">
                  <c:v>512.62</c:v>
                </c:pt>
                <c:pt idx="1347">
                  <c:v>512.61</c:v>
                </c:pt>
                <c:pt idx="1348">
                  <c:v>512.61</c:v>
                </c:pt>
                <c:pt idx="1349">
                  <c:v>512.61</c:v>
                </c:pt>
                <c:pt idx="1350">
                  <c:v>512.6</c:v>
                </c:pt>
                <c:pt idx="1351">
                  <c:v>512.6</c:v>
                </c:pt>
                <c:pt idx="1352">
                  <c:v>512.6</c:v>
                </c:pt>
                <c:pt idx="1353">
                  <c:v>512.59</c:v>
                </c:pt>
                <c:pt idx="1354">
                  <c:v>512.59</c:v>
                </c:pt>
                <c:pt idx="1355">
                  <c:v>512.59</c:v>
                </c:pt>
                <c:pt idx="1356">
                  <c:v>512.58000000000004</c:v>
                </c:pt>
                <c:pt idx="1357">
                  <c:v>512.58000000000004</c:v>
                </c:pt>
                <c:pt idx="1358">
                  <c:v>512.57000000000005</c:v>
                </c:pt>
                <c:pt idx="1359">
                  <c:v>512.57000000000005</c:v>
                </c:pt>
                <c:pt idx="1360">
                  <c:v>512.57000000000005</c:v>
                </c:pt>
                <c:pt idx="1361">
                  <c:v>512.55999999999995</c:v>
                </c:pt>
                <c:pt idx="1362">
                  <c:v>512.55999999999995</c:v>
                </c:pt>
                <c:pt idx="1363">
                  <c:v>512.55999999999995</c:v>
                </c:pt>
                <c:pt idx="1364">
                  <c:v>512.54999999999995</c:v>
                </c:pt>
                <c:pt idx="1365">
                  <c:v>512.54999999999995</c:v>
                </c:pt>
                <c:pt idx="1366">
                  <c:v>512.54999999999995</c:v>
                </c:pt>
                <c:pt idx="1367">
                  <c:v>512.54</c:v>
                </c:pt>
                <c:pt idx="1368">
                  <c:v>512.54</c:v>
                </c:pt>
                <c:pt idx="1369">
                  <c:v>512.54</c:v>
                </c:pt>
                <c:pt idx="1370">
                  <c:v>512.53</c:v>
                </c:pt>
                <c:pt idx="1371">
                  <c:v>512.53</c:v>
                </c:pt>
                <c:pt idx="1372">
                  <c:v>512.53</c:v>
                </c:pt>
                <c:pt idx="1373">
                  <c:v>512.52</c:v>
                </c:pt>
                <c:pt idx="1374">
                  <c:v>512.52</c:v>
                </c:pt>
                <c:pt idx="1375">
                  <c:v>512.52</c:v>
                </c:pt>
                <c:pt idx="1376">
                  <c:v>512.51</c:v>
                </c:pt>
                <c:pt idx="1377">
                  <c:v>512.51</c:v>
                </c:pt>
                <c:pt idx="1378">
                  <c:v>512.51</c:v>
                </c:pt>
                <c:pt idx="1379">
                  <c:v>512.5</c:v>
                </c:pt>
                <c:pt idx="1380">
                  <c:v>512.5</c:v>
                </c:pt>
                <c:pt idx="1381">
                  <c:v>512.5</c:v>
                </c:pt>
                <c:pt idx="1382">
                  <c:v>512.49</c:v>
                </c:pt>
                <c:pt idx="1383">
                  <c:v>512.49</c:v>
                </c:pt>
                <c:pt idx="1384">
                  <c:v>512.49</c:v>
                </c:pt>
                <c:pt idx="1385">
                  <c:v>512.49</c:v>
                </c:pt>
                <c:pt idx="1386">
                  <c:v>512.48</c:v>
                </c:pt>
                <c:pt idx="1387">
                  <c:v>512.48</c:v>
                </c:pt>
                <c:pt idx="1388">
                  <c:v>512.48</c:v>
                </c:pt>
                <c:pt idx="1389">
                  <c:v>512.47</c:v>
                </c:pt>
                <c:pt idx="1390">
                  <c:v>512.47</c:v>
                </c:pt>
                <c:pt idx="1391">
                  <c:v>512.47</c:v>
                </c:pt>
                <c:pt idx="1392">
                  <c:v>512.46</c:v>
                </c:pt>
                <c:pt idx="1393">
                  <c:v>512.46</c:v>
                </c:pt>
                <c:pt idx="1394">
                  <c:v>512.46</c:v>
                </c:pt>
                <c:pt idx="1395">
                  <c:v>512.45000000000005</c:v>
                </c:pt>
                <c:pt idx="1396">
                  <c:v>512.45000000000005</c:v>
                </c:pt>
                <c:pt idx="1397">
                  <c:v>512.45000000000005</c:v>
                </c:pt>
                <c:pt idx="1398">
                  <c:v>512.44000000000005</c:v>
                </c:pt>
                <c:pt idx="1399">
                  <c:v>512.44000000000005</c:v>
                </c:pt>
                <c:pt idx="1400">
                  <c:v>512.44000000000005</c:v>
                </c:pt>
                <c:pt idx="1401">
                  <c:v>512.44000000000005</c:v>
                </c:pt>
                <c:pt idx="1402">
                  <c:v>512.42999999999995</c:v>
                </c:pt>
                <c:pt idx="1403">
                  <c:v>512.42999999999995</c:v>
                </c:pt>
                <c:pt idx="1404">
                  <c:v>512.42999999999995</c:v>
                </c:pt>
                <c:pt idx="1405">
                  <c:v>512.41999999999996</c:v>
                </c:pt>
                <c:pt idx="1406">
                  <c:v>512.41999999999996</c:v>
                </c:pt>
                <c:pt idx="1407">
                  <c:v>512.41999999999996</c:v>
                </c:pt>
                <c:pt idx="1408">
                  <c:v>512.41</c:v>
                </c:pt>
                <c:pt idx="1409">
                  <c:v>512.41</c:v>
                </c:pt>
                <c:pt idx="1410">
                  <c:v>512.41</c:v>
                </c:pt>
                <c:pt idx="1411">
                  <c:v>512.4</c:v>
                </c:pt>
                <c:pt idx="1412">
                  <c:v>512.4</c:v>
                </c:pt>
                <c:pt idx="1413">
                  <c:v>512.4</c:v>
                </c:pt>
                <c:pt idx="1414">
                  <c:v>512.4</c:v>
                </c:pt>
                <c:pt idx="1415">
                  <c:v>512.39</c:v>
                </c:pt>
                <c:pt idx="1416">
                  <c:v>512.39</c:v>
                </c:pt>
                <c:pt idx="1417">
                  <c:v>512.39</c:v>
                </c:pt>
                <c:pt idx="1418">
                  <c:v>512.38</c:v>
                </c:pt>
                <c:pt idx="1419">
                  <c:v>512.38</c:v>
                </c:pt>
                <c:pt idx="1420">
                  <c:v>512.38</c:v>
                </c:pt>
                <c:pt idx="1421">
                  <c:v>512.37</c:v>
                </c:pt>
                <c:pt idx="1422">
                  <c:v>512.37</c:v>
                </c:pt>
                <c:pt idx="1423">
                  <c:v>512.37</c:v>
                </c:pt>
                <c:pt idx="1424">
                  <c:v>512.37</c:v>
                </c:pt>
                <c:pt idx="1425">
                  <c:v>512.36</c:v>
                </c:pt>
                <c:pt idx="1426">
                  <c:v>512.36</c:v>
                </c:pt>
                <c:pt idx="1427">
                  <c:v>512.36</c:v>
                </c:pt>
                <c:pt idx="1428">
                  <c:v>512.35</c:v>
                </c:pt>
                <c:pt idx="1429">
                  <c:v>512.35</c:v>
                </c:pt>
                <c:pt idx="1430">
                  <c:v>512.35</c:v>
                </c:pt>
                <c:pt idx="1431">
                  <c:v>512.34</c:v>
                </c:pt>
                <c:pt idx="1432">
                  <c:v>512.34</c:v>
                </c:pt>
                <c:pt idx="1433">
                  <c:v>512.34</c:v>
                </c:pt>
                <c:pt idx="1434">
                  <c:v>512.33000000000004</c:v>
                </c:pt>
                <c:pt idx="1435">
                  <c:v>512.33000000000004</c:v>
                </c:pt>
                <c:pt idx="1436">
                  <c:v>512.33000000000004</c:v>
                </c:pt>
                <c:pt idx="1437">
                  <c:v>512.33000000000004</c:v>
                </c:pt>
                <c:pt idx="1438">
                  <c:v>512.32000000000005</c:v>
                </c:pt>
                <c:pt idx="1439">
                  <c:v>512.32000000000005</c:v>
                </c:pt>
                <c:pt idx="1440">
                  <c:v>512.32000000000005</c:v>
                </c:pt>
                <c:pt idx="1441">
                  <c:v>512.30999999999995</c:v>
                </c:pt>
                <c:pt idx="1442">
                  <c:v>512.30999999999995</c:v>
                </c:pt>
                <c:pt idx="1443">
                  <c:v>512.30999999999995</c:v>
                </c:pt>
                <c:pt idx="1444">
                  <c:v>512.29999999999995</c:v>
                </c:pt>
                <c:pt idx="1445">
                  <c:v>512.29999999999995</c:v>
                </c:pt>
                <c:pt idx="1446">
                  <c:v>512.29999999999995</c:v>
                </c:pt>
                <c:pt idx="1447">
                  <c:v>512.29</c:v>
                </c:pt>
                <c:pt idx="1448">
                  <c:v>512.29</c:v>
                </c:pt>
                <c:pt idx="1449">
                  <c:v>512.28</c:v>
                </c:pt>
                <c:pt idx="1450">
                  <c:v>512.28</c:v>
                </c:pt>
                <c:pt idx="1451">
                  <c:v>512.28</c:v>
                </c:pt>
                <c:pt idx="1452">
                  <c:v>512.27</c:v>
                </c:pt>
                <c:pt idx="1453">
                  <c:v>512.27</c:v>
                </c:pt>
                <c:pt idx="1454">
                  <c:v>512.26</c:v>
                </c:pt>
                <c:pt idx="1455">
                  <c:v>512.26</c:v>
                </c:pt>
                <c:pt idx="1456">
                  <c:v>512.26</c:v>
                </c:pt>
                <c:pt idx="1457">
                  <c:v>512.25</c:v>
                </c:pt>
                <c:pt idx="1458">
                  <c:v>512.25</c:v>
                </c:pt>
                <c:pt idx="1459">
                  <c:v>512.24</c:v>
                </c:pt>
                <c:pt idx="1460">
                  <c:v>512.24</c:v>
                </c:pt>
                <c:pt idx="1461">
                  <c:v>512.23</c:v>
                </c:pt>
                <c:pt idx="1462">
                  <c:v>512.23</c:v>
                </c:pt>
                <c:pt idx="1463">
                  <c:v>512.22</c:v>
                </c:pt>
                <c:pt idx="1464">
                  <c:v>512.22</c:v>
                </c:pt>
                <c:pt idx="1465">
                  <c:v>512.21</c:v>
                </c:pt>
                <c:pt idx="1466">
                  <c:v>512.21</c:v>
                </c:pt>
                <c:pt idx="1467">
                  <c:v>512.20000000000005</c:v>
                </c:pt>
                <c:pt idx="1468">
                  <c:v>512.20000000000005</c:v>
                </c:pt>
                <c:pt idx="1469">
                  <c:v>512.19000000000005</c:v>
                </c:pt>
                <c:pt idx="1470">
                  <c:v>512.19000000000005</c:v>
                </c:pt>
                <c:pt idx="1471">
                  <c:v>512.17999999999995</c:v>
                </c:pt>
                <c:pt idx="1472">
                  <c:v>512.17999999999995</c:v>
                </c:pt>
                <c:pt idx="1473">
                  <c:v>512.16999999999996</c:v>
                </c:pt>
                <c:pt idx="1474">
                  <c:v>512.16999999999996</c:v>
                </c:pt>
                <c:pt idx="1475">
                  <c:v>512.16999999999996</c:v>
                </c:pt>
                <c:pt idx="1476">
                  <c:v>512.16</c:v>
                </c:pt>
                <c:pt idx="1477">
                  <c:v>512.16</c:v>
                </c:pt>
                <c:pt idx="1478">
                  <c:v>512.15</c:v>
                </c:pt>
                <c:pt idx="1479">
                  <c:v>512.15</c:v>
                </c:pt>
                <c:pt idx="1480">
                  <c:v>512.14</c:v>
                </c:pt>
                <c:pt idx="1481">
                  <c:v>512.13</c:v>
                </c:pt>
                <c:pt idx="1482">
                  <c:v>512.13</c:v>
                </c:pt>
                <c:pt idx="1483">
                  <c:v>512.12</c:v>
                </c:pt>
                <c:pt idx="1484">
                  <c:v>512.12</c:v>
                </c:pt>
                <c:pt idx="1485">
                  <c:v>512.11</c:v>
                </c:pt>
                <c:pt idx="1486">
                  <c:v>512.11</c:v>
                </c:pt>
                <c:pt idx="1487">
                  <c:v>512.1</c:v>
                </c:pt>
                <c:pt idx="1488">
                  <c:v>512.1</c:v>
                </c:pt>
                <c:pt idx="1489">
                  <c:v>512.09</c:v>
                </c:pt>
                <c:pt idx="1490">
                  <c:v>512.09</c:v>
                </c:pt>
                <c:pt idx="1491">
                  <c:v>512.08000000000004</c:v>
                </c:pt>
                <c:pt idx="1492">
                  <c:v>512.07000000000005</c:v>
                </c:pt>
                <c:pt idx="1493">
                  <c:v>512.07000000000005</c:v>
                </c:pt>
                <c:pt idx="1494">
                  <c:v>512.05999999999995</c:v>
                </c:pt>
                <c:pt idx="1495">
                  <c:v>512.05999999999995</c:v>
                </c:pt>
                <c:pt idx="1496">
                  <c:v>512.04999999999995</c:v>
                </c:pt>
                <c:pt idx="1497">
                  <c:v>512.04999999999995</c:v>
                </c:pt>
                <c:pt idx="1498">
                  <c:v>512.04</c:v>
                </c:pt>
                <c:pt idx="1499">
                  <c:v>512.04</c:v>
                </c:pt>
                <c:pt idx="1500">
                  <c:v>512.03</c:v>
                </c:pt>
                <c:pt idx="1501">
                  <c:v>512.03</c:v>
                </c:pt>
                <c:pt idx="1502">
                  <c:v>512.02</c:v>
                </c:pt>
                <c:pt idx="1503">
                  <c:v>512.02</c:v>
                </c:pt>
                <c:pt idx="1504">
                  <c:v>512.01</c:v>
                </c:pt>
                <c:pt idx="1505">
                  <c:v>512.01</c:v>
                </c:pt>
                <c:pt idx="1506">
                  <c:v>512</c:v>
                </c:pt>
                <c:pt idx="1507">
                  <c:v>512</c:v>
                </c:pt>
                <c:pt idx="1508">
                  <c:v>511.99</c:v>
                </c:pt>
                <c:pt idx="1509">
                  <c:v>511.99</c:v>
                </c:pt>
                <c:pt idx="1510">
                  <c:v>511.98</c:v>
                </c:pt>
                <c:pt idx="1511">
                  <c:v>511.98</c:v>
                </c:pt>
                <c:pt idx="1512">
                  <c:v>511.97</c:v>
                </c:pt>
                <c:pt idx="1513">
                  <c:v>511.97</c:v>
                </c:pt>
                <c:pt idx="1514">
                  <c:v>511.96</c:v>
                </c:pt>
                <c:pt idx="1515">
                  <c:v>511.96</c:v>
                </c:pt>
                <c:pt idx="1516">
                  <c:v>511.95</c:v>
                </c:pt>
                <c:pt idx="1517">
                  <c:v>511.95</c:v>
                </c:pt>
                <c:pt idx="1518">
                  <c:v>511.94</c:v>
                </c:pt>
                <c:pt idx="1519">
                  <c:v>511.94</c:v>
                </c:pt>
                <c:pt idx="1520">
                  <c:v>511.93</c:v>
                </c:pt>
                <c:pt idx="1521">
                  <c:v>511.93</c:v>
                </c:pt>
                <c:pt idx="1522">
                  <c:v>511.92</c:v>
                </c:pt>
                <c:pt idx="1523">
                  <c:v>511.92</c:v>
                </c:pt>
                <c:pt idx="1524">
                  <c:v>511.91</c:v>
                </c:pt>
                <c:pt idx="1525">
                  <c:v>511.91</c:v>
                </c:pt>
                <c:pt idx="1526">
                  <c:v>511.9</c:v>
                </c:pt>
                <c:pt idx="1527">
                  <c:v>511.9</c:v>
                </c:pt>
                <c:pt idx="1528">
                  <c:v>511.89</c:v>
                </c:pt>
                <c:pt idx="1529">
                  <c:v>511.89</c:v>
                </c:pt>
                <c:pt idx="1530">
                  <c:v>511.88</c:v>
                </c:pt>
                <c:pt idx="1531">
                  <c:v>511.88</c:v>
                </c:pt>
                <c:pt idx="1532">
                  <c:v>511.87</c:v>
                </c:pt>
                <c:pt idx="1533">
                  <c:v>511.87</c:v>
                </c:pt>
                <c:pt idx="1534">
                  <c:v>511.86</c:v>
                </c:pt>
                <c:pt idx="1535">
                  <c:v>511.86</c:v>
                </c:pt>
                <c:pt idx="1536">
                  <c:v>511.86</c:v>
                </c:pt>
                <c:pt idx="1537">
                  <c:v>511.85</c:v>
                </c:pt>
                <c:pt idx="1538">
                  <c:v>511.85</c:v>
                </c:pt>
                <c:pt idx="1539">
                  <c:v>511.84</c:v>
                </c:pt>
                <c:pt idx="1540">
                  <c:v>511.84</c:v>
                </c:pt>
                <c:pt idx="1541">
                  <c:v>511.83</c:v>
                </c:pt>
                <c:pt idx="1542">
                  <c:v>511.83</c:v>
                </c:pt>
                <c:pt idx="1543">
                  <c:v>511.82</c:v>
                </c:pt>
                <c:pt idx="1544">
                  <c:v>511.81</c:v>
                </c:pt>
                <c:pt idx="1545">
                  <c:v>511.81</c:v>
                </c:pt>
                <c:pt idx="1546">
                  <c:v>511.8</c:v>
                </c:pt>
                <c:pt idx="1547">
                  <c:v>511.79</c:v>
                </c:pt>
                <c:pt idx="1548">
                  <c:v>511.79</c:v>
                </c:pt>
                <c:pt idx="1549">
                  <c:v>511.78</c:v>
                </c:pt>
                <c:pt idx="1550">
                  <c:v>511.78</c:v>
                </c:pt>
                <c:pt idx="1551">
                  <c:v>511.77</c:v>
                </c:pt>
                <c:pt idx="1552">
                  <c:v>511.76</c:v>
                </c:pt>
                <c:pt idx="1553">
                  <c:v>511.76</c:v>
                </c:pt>
                <c:pt idx="1554">
                  <c:v>511.75</c:v>
                </c:pt>
                <c:pt idx="1555">
                  <c:v>511.74</c:v>
                </c:pt>
                <c:pt idx="1556">
                  <c:v>511.74</c:v>
                </c:pt>
                <c:pt idx="1557">
                  <c:v>511.73</c:v>
                </c:pt>
                <c:pt idx="1558">
                  <c:v>511.73</c:v>
                </c:pt>
                <c:pt idx="1559">
                  <c:v>511.72</c:v>
                </c:pt>
                <c:pt idx="1560">
                  <c:v>511.71</c:v>
                </c:pt>
                <c:pt idx="1561">
                  <c:v>511.71</c:v>
                </c:pt>
                <c:pt idx="1562">
                  <c:v>511.7</c:v>
                </c:pt>
                <c:pt idx="1563">
                  <c:v>511.69</c:v>
                </c:pt>
                <c:pt idx="1564">
                  <c:v>511.69</c:v>
                </c:pt>
                <c:pt idx="1565">
                  <c:v>511.68</c:v>
                </c:pt>
                <c:pt idx="1566">
                  <c:v>511.68</c:v>
                </c:pt>
                <c:pt idx="1567">
                  <c:v>511.67</c:v>
                </c:pt>
                <c:pt idx="1568">
                  <c:v>511.66</c:v>
                </c:pt>
                <c:pt idx="1569">
                  <c:v>511.66</c:v>
                </c:pt>
                <c:pt idx="1570">
                  <c:v>511.65</c:v>
                </c:pt>
                <c:pt idx="1571">
                  <c:v>511.64</c:v>
                </c:pt>
                <c:pt idx="1572">
                  <c:v>511.64</c:v>
                </c:pt>
                <c:pt idx="1573">
                  <c:v>511.63</c:v>
                </c:pt>
                <c:pt idx="1574">
                  <c:v>511.63</c:v>
                </c:pt>
                <c:pt idx="1575">
                  <c:v>511.62</c:v>
                </c:pt>
                <c:pt idx="1576">
                  <c:v>511.61</c:v>
                </c:pt>
                <c:pt idx="1577">
                  <c:v>511.61</c:v>
                </c:pt>
                <c:pt idx="1578">
                  <c:v>511.6</c:v>
                </c:pt>
                <c:pt idx="1579">
                  <c:v>511.59</c:v>
                </c:pt>
                <c:pt idx="1580">
                  <c:v>511.59</c:v>
                </c:pt>
                <c:pt idx="1581">
                  <c:v>511.57</c:v>
                </c:pt>
                <c:pt idx="1582">
                  <c:v>511.56</c:v>
                </c:pt>
                <c:pt idx="1583">
                  <c:v>511.55</c:v>
                </c:pt>
                <c:pt idx="1584">
                  <c:v>511.55</c:v>
                </c:pt>
                <c:pt idx="1585">
                  <c:v>511.54</c:v>
                </c:pt>
                <c:pt idx="1586">
                  <c:v>511.53</c:v>
                </c:pt>
                <c:pt idx="1587">
                  <c:v>511.53</c:v>
                </c:pt>
                <c:pt idx="1588">
                  <c:v>511.52</c:v>
                </c:pt>
                <c:pt idx="1589">
                  <c:v>511.51</c:v>
                </c:pt>
                <c:pt idx="1590">
                  <c:v>511.51</c:v>
                </c:pt>
                <c:pt idx="1591">
                  <c:v>511.5</c:v>
                </c:pt>
                <c:pt idx="1592">
                  <c:v>511.5</c:v>
                </c:pt>
                <c:pt idx="1593">
                  <c:v>511.49</c:v>
                </c:pt>
                <c:pt idx="1594">
                  <c:v>511.48</c:v>
                </c:pt>
                <c:pt idx="1595">
                  <c:v>511.48</c:v>
                </c:pt>
                <c:pt idx="1596">
                  <c:v>511.47</c:v>
                </c:pt>
                <c:pt idx="1597">
                  <c:v>511.46</c:v>
                </c:pt>
                <c:pt idx="1598">
                  <c:v>511.46</c:v>
                </c:pt>
                <c:pt idx="1599">
                  <c:v>511.45</c:v>
                </c:pt>
                <c:pt idx="1600">
                  <c:v>511.44</c:v>
                </c:pt>
                <c:pt idx="1601">
                  <c:v>511.44</c:v>
                </c:pt>
                <c:pt idx="1602">
                  <c:v>511.43</c:v>
                </c:pt>
                <c:pt idx="1603">
                  <c:v>511.42</c:v>
                </c:pt>
                <c:pt idx="1604">
                  <c:v>511.42</c:v>
                </c:pt>
                <c:pt idx="1605">
                  <c:v>511.39</c:v>
                </c:pt>
                <c:pt idx="1606">
                  <c:v>511.38</c:v>
                </c:pt>
                <c:pt idx="1607">
                  <c:v>511.37</c:v>
                </c:pt>
                <c:pt idx="1608">
                  <c:v>511.36</c:v>
                </c:pt>
                <c:pt idx="1609">
                  <c:v>511.35</c:v>
                </c:pt>
                <c:pt idx="1610">
                  <c:v>511.34</c:v>
                </c:pt>
                <c:pt idx="1611">
                  <c:v>511.33</c:v>
                </c:pt>
                <c:pt idx="1612">
                  <c:v>511.32</c:v>
                </c:pt>
                <c:pt idx="1613">
                  <c:v>511.32</c:v>
                </c:pt>
                <c:pt idx="1614">
                  <c:v>511.31</c:v>
                </c:pt>
                <c:pt idx="1615">
                  <c:v>511.3</c:v>
                </c:pt>
                <c:pt idx="1616">
                  <c:v>511.29</c:v>
                </c:pt>
                <c:pt idx="1617">
                  <c:v>511.28</c:v>
                </c:pt>
                <c:pt idx="1618">
                  <c:v>511.27</c:v>
                </c:pt>
                <c:pt idx="1619">
                  <c:v>511.27</c:v>
                </c:pt>
                <c:pt idx="1620">
                  <c:v>511.26</c:v>
                </c:pt>
                <c:pt idx="1621">
                  <c:v>511.25</c:v>
                </c:pt>
                <c:pt idx="1622">
                  <c:v>511.24</c:v>
                </c:pt>
                <c:pt idx="1623">
                  <c:v>511.24</c:v>
                </c:pt>
                <c:pt idx="1624">
                  <c:v>511.23</c:v>
                </c:pt>
                <c:pt idx="1625">
                  <c:v>511.22</c:v>
                </c:pt>
                <c:pt idx="1626">
                  <c:v>511.22</c:v>
                </c:pt>
                <c:pt idx="1627">
                  <c:v>511.21</c:v>
                </c:pt>
                <c:pt idx="1628">
                  <c:v>511.2</c:v>
                </c:pt>
                <c:pt idx="1629">
                  <c:v>511.2</c:v>
                </c:pt>
                <c:pt idx="1630">
                  <c:v>511.19</c:v>
                </c:pt>
                <c:pt idx="1631">
                  <c:v>511.18</c:v>
                </c:pt>
                <c:pt idx="1632">
                  <c:v>511.18</c:v>
                </c:pt>
                <c:pt idx="1633">
                  <c:v>511.17</c:v>
                </c:pt>
                <c:pt idx="1634">
                  <c:v>511.16</c:v>
                </c:pt>
                <c:pt idx="1635">
                  <c:v>511.16</c:v>
                </c:pt>
                <c:pt idx="1636">
                  <c:v>511.15</c:v>
                </c:pt>
                <c:pt idx="1637">
                  <c:v>511.14</c:v>
                </c:pt>
                <c:pt idx="1638">
                  <c:v>511.14</c:v>
                </c:pt>
                <c:pt idx="1639">
                  <c:v>511.13</c:v>
                </c:pt>
                <c:pt idx="1640">
                  <c:v>511.13</c:v>
                </c:pt>
                <c:pt idx="1641">
                  <c:v>511.12</c:v>
                </c:pt>
                <c:pt idx="1642">
                  <c:v>511.11</c:v>
                </c:pt>
                <c:pt idx="1643">
                  <c:v>511.11</c:v>
                </c:pt>
                <c:pt idx="1644">
                  <c:v>511.1</c:v>
                </c:pt>
                <c:pt idx="1645">
                  <c:v>511.09</c:v>
                </c:pt>
                <c:pt idx="1646">
                  <c:v>511.09</c:v>
                </c:pt>
                <c:pt idx="1647">
                  <c:v>511.08</c:v>
                </c:pt>
                <c:pt idx="1648">
                  <c:v>511.08</c:v>
                </c:pt>
                <c:pt idx="1649">
                  <c:v>511.07</c:v>
                </c:pt>
                <c:pt idx="1650">
                  <c:v>511.06</c:v>
                </c:pt>
                <c:pt idx="1651">
                  <c:v>511.06</c:v>
                </c:pt>
                <c:pt idx="1652">
                  <c:v>511.05</c:v>
                </c:pt>
                <c:pt idx="1653">
                  <c:v>511.04</c:v>
                </c:pt>
                <c:pt idx="1654">
                  <c:v>511.04</c:v>
                </c:pt>
                <c:pt idx="1655">
                  <c:v>511.03</c:v>
                </c:pt>
                <c:pt idx="1656">
                  <c:v>511.02</c:v>
                </c:pt>
                <c:pt idx="1657">
                  <c:v>511.03</c:v>
                </c:pt>
                <c:pt idx="1658">
                  <c:v>511.03</c:v>
                </c:pt>
                <c:pt idx="1659">
                  <c:v>511.02</c:v>
                </c:pt>
                <c:pt idx="1660">
                  <c:v>511.02</c:v>
                </c:pt>
                <c:pt idx="1661">
                  <c:v>511.01</c:v>
                </c:pt>
                <c:pt idx="1662">
                  <c:v>511</c:v>
                </c:pt>
                <c:pt idx="1663">
                  <c:v>511</c:v>
                </c:pt>
                <c:pt idx="1664">
                  <c:v>510.99</c:v>
                </c:pt>
                <c:pt idx="1665">
                  <c:v>510.99</c:v>
                </c:pt>
                <c:pt idx="1666">
                  <c:v>510.98</c:v>
                </c:pt>
                <c:pt idx="1667">
                  <c:v>510.97</c:v>
                </c:pt>
                <c:pt idx="1668">
                  <c:v>510.97</c:v>
                </c:pt>
                <c:pt idx="1669">
                  <c:v>510.96</c:v>
                </c:pt>
                <c:pt idx="1670">
                  <c:v>510.95</c:v>
                </c:pt>
                <c:pt idx="1671">
                  <c:v>510.95</c:v>
                </c:pt>
                <c:pt idx="1672">
                  <c:v>510.94</c:v>
                </c:pt>
                <c:pt idx="1673">
                  <c:v>510.93</c:v>
                </c:pt>
                <c:pt idx="1674">
                  <c:v>510.93</c:v>
                </c:pt>
                <c:pt idx="1675">
                  <c:v>510.92</c:v>
                </c:pt>
                <c:pt idx="1676">
                  <c:v>510.92</c:v>
                </c:pt>
                <c:pt idx="1677">
                  <c:v>510.91</c:v>
                </c:pt>
                <c:pt idx="1678">
                  <c:v>510.9</c:v>
                </c:pt>
                <c:pt idx="1679">
                  <c:v>510.9</c:v>
                </c:pt>
                <c:pt idx="1680">
                  <c:v>510.89</c:v>
                </c:pt>
                <c:pt idx="1681">
                  <c:v>510.88</c:v>
                </c:pt>
                <c:pt idx="1682">
                  <c:v>510.88</c:v>
                </c:pt>
                <c:pt idx="1683">
                  <c:v>510.87</c:v>
                </c:pt>
                <c:pt idx="1684">
                  <c:v>510.86</c:v>
                </c:pt>
                <c:pt idx="1685">
                  <c:v>510.85</c:v>
                </c:pt>
                <c:pt idx="1686">
                  <c:v>510.85</c:v>
                </c:pt>
                <c:pt idx="1687">
                  <c:v>510.84</c:v>
                </c:pt>
                <c:pt idx="1688">
                  <c:v>510.83</c:v>
                </c:pt>
                <c:pt idx="1689">
                  <c:v>510.82</c:v>
                </c:pt>
                <c:pt idx="1690">
                  <c:v>510.81</c:v>
                </c:pt>
                <c:pt idx="1691">
                  <c:v>510.81</c:v>
                </c:pt>
                <c:pt idx="1692">
                  <c:v>510.8</c:v>
                </c:pt>
                <c:pt idx="1693">
                  <c:v>510.79</c:v>
                </c:pt>
                <c:pt idx="1694">
                  <c:v>510.78</c:v>
                </c:pt>
                <c:pt idx="1695">
                  <c:v>510.77</c:v>
                </c:pt>
                <c:pt idx="1696">
                  <c:v>510.77</c:v>
                </c:pt>
                <c:pt idx="1697">
                  <c:v>510.76</c:v>
                </c:pt>
                <c:pt idx="1698">
                  <c:v>510.75</c:v>
                </c:pt>
                <c:pt idx="1699">
                  <c:v>510.74</c:v>
                </c:pt>
                <c:pt idx="1700">
                  <c:v>510.73</c:v>
                </c:pt>
                <c:pt idx="1701">
                  <c:v>510.72</c:v>
                </c:pt>
                <c:pt idx="1702">
                  <c:v>510.71</c:v>
                </c:pt>
                <c:pt idx="1703">
                  <c:v>510.71</c:v>
                </c:pt>
                <c:pt idx="1704">
                  <c:v>510.7</c:v>
                </c:pt>
                <c:pt idx="1705">
                  <c:v>510.69</c:v>
                </c:pt>
                <c:pt idx="1706">
                  <c:v>510.68</c:v>
                </c:pt>
                <c:pt idx="1707">
                  <c:v>510.68</c:v>
                </c:pt>
                <c:pt idx="1708">
                  <c:v>510.67</c:v>
                </c:pt>
                <c:pt idx="1709">
                  <c:v>510.67</c:v>
                </c:pt>
                <c:pt idx="1710">
                  <c:v>510.66</c:v>
                </c:pt>
                <c:pt idx="1711">
                  <c:v>510.66</c:v>
                </c:pt>
                <c:pt idx="1712">
                  <c:v>510.65</c:v>
                </c:pt>
                <c:pt idx="1713">
                  <c:v>510.64</c:v>
                </c:pt>
                <c:pt idx="1714">
                  <c:v>510.64</c:v>
                </c:pt>
                <c:pt idx="1715">
                  <c:v>510.63</c:v>
                </c:pt>
                <c:pt idx="1716">
                  <c:v>510.62</c:v>
                </c:pt>
                <c:pt idx="1717">
                  <c:v>510.61</c:v>
                </c:pt>
                <c:pt idx="1718">
                  <c:v>510.6</c:v>
                </c:pt>
                <c:pt idx="1719">
                  <c:v>510.59</c:v>
                </c:pt>
                <c:pt idx="1720">
                  <c:v>510.58</c:v>
                </c:pt>
                <c:pt idx="1721">
                  <c:v>510.57</c:v>
                </c:pt>
                <c:pt idx="1722">
                  <c:v>510.57</c:v>
                </c:pt>
                <c:pt idx="1723">
                  <c:v>510.56</c:v>
                </c:pt>
                <c:pt idx="1724">
                  <c:v>510.55</c:v>
                </c:pt>
                <c:pt idx="1725">
                  <c:v>510.54</c:v>
                </c:pt>
                <c:pt idx="1726">
                  <c:v>510.53</c:v>
                </c:pt>
                <c:pt idx="1727">
                  <c:v>510.52</c:v>
                </c:pt>
                <c:pt idx="1728">
                  <c:v>510.51</c:v>
                </c:pt>
                <c:pt idx="1729">
                  <c:v>510.5</c:v>
                </c:pt>
                <c:pt idx="1730">
                  <c:v>510.5</c:v>
                </c:pt>
                <c:pt idx="1731">
                  <c:v>510.49</c:v>
                </c:pt>
                <c:pt idx="1732">
                  <c:v>510.48</c:v>
                </c:pt>
                <c:pt idx="1733">
                  <c:v>510.47</c:v>
                </c:pt>
                <c:pt idx="1734">
                  <c:v>510.46</c:v>
                </c:pt>
                <c:pt idx="1735">
                  <c:v>510.45</c:v>
                </c:pt>
                <c:pt idx="1736">
                  <c:v>510.44</c:v>
                </c:pt>
                <c:pt idx="1737">
                  <c:v>510.44</c:v>
                </c:pt>
                <c:pt idx="1738">
                  <c:v>510.43</c:v>
                </c:pt>
                <c:pt idx="1739">
                  <c:v>510.42</c:v>
                </c:pt>
                <c:pt idx="1740">
                  <c:v>510.41</c:v>
                </c:pt>
                <c:pt idx="1741">
                  <c:v>510.4</c:v>
                </c:pt>
                <c:pt idx="1742">
                  <c:v>510.39</c:v>
                </c:pt>
                <c:pt idx="1743">
                  <c:v>510.38</c:v>
                </c:pt>
                <c:pt idx="1744">
                  <c:v>510.38</c:v>
                </c:pt>
                <c:pt idx="1745">
                  <c:v>510.37</c:v>
                </c:pt>
                <c:pt idx="1746">
                  <c:v>510.36</c:v>
                </c:pt>
                <c:pt idx="1747">
                  <c:v>510.35</c:v>
                </c:pt>
                <c:pt idx="1748">
                  <c:v>510.34</c:v>
                </c:pt>
                <c:pt idx="1749">
                  <c:v>510.33</c:v>
                </c:pt>
                <c:pt idx="1750">
                  <c:v>510.33</c:v>
                </c:pt>
                <c:pt idx="1751">
                  <c:v>510.32</c:v>
                </c:pt>
                <c:pt idx="1752">
                  <c:v>510.31</c:v>
                </c:pt>
                <c:pt idx="1753">
                  <c:v>510.3</c:v>
                </c:pt>
                <c:pt idx="1754">
                  <c:v>510.29</c:v>
                </c:pt>
                <c:pt idx="1755">
                  <c:v>510.29</c:v>
                </c:pt>
                <c:pt idx="1756">
                  <c:v>510.28</c:v>
                </c:pt>
                <c:pt idx="1757">
                  <c:v>510.27</c:v>
                </c:pt>
                <c:pt idx="1758">
                  <c:v>510.26</c:v>
                </c:pt>
                <c:pt idx="1759">
                  <c:v>510.25</c:v>
                </c:pt>
                <c:pt idx="1760">
                  <c:v>510.25</c:v>
                </c:pt>
                <c:pt idx="1761">
                  <c:v>510.24</c:v>
                </c:pt>
                <c:pt idx="1762">
                  <c:v>510.23</c:v>
                </c:pt>
                <c:pt idx="1763">
                  <c:v>510.23</c:v>
                </c:pt>
                <c:pt idx="1764">
                  <c:v>510.22</c:v>
                </c:pt>
                <c:pt idx="1765">
                  <c:v>510.21</c:v>
                </c:pt>
                <c:pt idx="1766">
                  <c:v>510.2</c:v>
                </c:pt>
                <c:pt idx="1767">
                  <c:v>510.2</c:v>
                </c:pt>
                <c:pt idx="1768">
                  <c:v>510.19</c:v>
                </c:pt>
                <c:pt idx="1769">
                  <c:v>510.18</c:v>
                </c:pt>
                <c:pt idx="1770">
                  <c:v>510.18</c:v>
                </c:pt>
                <c:pt idx="1771">
                  <c:v>510.17</c:v>
                </c:pt>
                <c:pt idx="1772">
                  <c:v>510.16</c:v>
                </c:pt>
                <c:pt idx="1773">
                  <c:v>510.16</c:v>
                </c:pt>
                <c:pt idx="1774">
                  <c:v>510.15</c:v>
                </c:pt>
                <c:pt idx="1775">
                  <c:v>510.14</c:v>
                </c:pt>
                <c:pt idx="1776">
                  <c:v>510.14</c:v>
                </c:pt>
                <c:pt idx="1777">
                  <c:v>510.13</c:v>
                </c:pt>
                <c:pt idx="1778">
                  <c:v>510.12</c:v>
                </c:pt>
                <c:pt idx="1779">
                  <c:v>510.12</c:v>
                </c:pt>
                <c:pt idx="1780">
                  <c:v>510.11</c:v>
                </c:pt>
                <c:pt idx="1781">
                  <c:v>510.1</c:v>
                </c:pt>
                <c:pt idx="1782">
                  <c:v>510.09</c:v>
                </c:pt>
                <c:pt idx="1783">
                  <c:v>510.08</c:v>
                </c:pt>
                <c:pt idx="1784">
                  <c:v>510.07</c:v>
                </c:pt>
                <c:pt idx="1785">
                  <c:v>510.07</c:v>
                </c:pt>
                <c:pt idx="1786">
                  <c:v>510.06</c:v>
                </c:pt>
                <c:pt idx="1787">
                  <c:v>510.05</c:v>
                </c:pt>
                <c:pt idx="1788">
                  <c:v>510.04</c:v>
                </c:pt>
                <c:pt idx="1789">
                  <c:v>510.04</c:v>
                </c:pt>
                <c:pt idx="1790">
                  <c:v>510.03</c:v>
                </c:pt>
                <c:pt idx="1791">
                  <c:v>510.02</c:v>
                </c:pt>
                <c:pt idx="1792">
                  <c:v>510.01</c:v>
                </c:pt>
                <c:pt idx="1793">
                  <c:v>510</c:v>
                </c:pt>
                <c:pt idx="1794">
                  <c:v>510</c:v>
                </c:pt>
                <c:pt idx="1795">
                  <c:v>509.99</c:v>
                </c:pt>
                <c:pt idx="1796">
                  <c:v>509.98</c:v>
                </c:pt>
                <c:pt idx="1797">
                  <c:v>509.98</c:v>
                </c:pt>
                <c:pt idx="1798">
                  <c:v>509.97</c:v>
                </c:pt>
                <c:pt idx="1799">
                  <c:v>509.97</c:v>
                </c:pt>
                <c:pt idx="1800">
                  <c:v>509.96</c:v>
                </c:pt>
                <c:pt idx="1801">
                  <c:v>509.95</c:v>
                </c:pt>
                <c:pt idx="1802">
                  <c:v>509.94</c:v>
                </c:pt>
                <c:pt idx="1803">
                  <c:v>509.94</c:v>
                </c:pt>
                <c:pt idx="1804">
                  <c:v>509.93</c:v>
                </c:pt>
                <c:pt idx="1805">
                  <c:v>509.92</c:v>
                </c:pt>
                <c:pt idx="1806">
                  <c:v>509.91</c:v>
                </c:pt>
                <c:pt idx="1807">
                  <c:v>509.91</c:v>
                </c:pt>
                <c:pt idx="1808">
                  <c:v>509.9</c:v>
                </c:pt>
                <c:pt idx="1809">
                  <c:v>509.89</c:v>
                </c:pt>
                <c:pt idx="1810">
                  <c:v>509.88</c:v>
                </c:pt>
                <c:pt idx="1811">
                  <c:v>509.88</c:v>
                </c:pt>
                <c:pt idx="1812">
                  <c:v>509.87</c:v>
                </c:pt>
                <c:pt idx="1813">
                  <c:v>509.86</c:v>
                </c:pt>
                <c:pt idx="1814">
                  <c:v>509.85</c:v>
                </c:pt>
                <c:pt idx="1815">
                  <c:v>509.85</c:v>
                </c:pt>
                <c:pt idx="1816">
                  <c:v>509.84</c:v>
                </c:pt>
                <c:pt idx="1817">
                  <c:v>509.83</c:v>
                </c:pt>
                <c:pt idx="1818">
                  <c:v>509.83</c:v>
                </c:pt>
                <c:pt idx="1819">
                  <c:v>509.82</c:v>
                </c:pt>
                <c:pt idx="1820">
                  <c:v>509.81</c:v>
                </c:pt>
                <c:pt idx="1821">
                  <c:v>509.81</c:v>
                </c:pt>
                <c:pt idx="1822">
                  <c:v>509.8</c:v>
                </c:pt>
                <c:pt idx="1823">
                  <c:v>509.79</c:v>
                </c:pt>
                <c:pt idx="1824">
                  <c:v>509.79</c:v>
                </c:pt>
                <c:pt idx="1825">
                  <c:v>509.78</c:v>
                </c:pt>
                <c:pt idx="1826">
                  <c:v>509.77</c:v>
                </c:pt>
                <c:pt idx="1827">
                  <c:v>509.77</c:v>
                </c:pt>
                <c:pt idx="1828">
                  <c:v>509.76</c:v>
                </c:pt>
                <c:pt idx="1829">
                  <c:v>509.75</c:v>
                </c:pt>
                <c:pt idx="1830">
                  <c:v>509.75</c:v>
                </c:pt>
                <c:pt idx="1831">
                  <c:v>509.74</c:v>
                </c:pt>
                <c:pt idx="1832">
                  <c:v>509.74</c:v>
                </c:pt>
                <c:pt idx="1833">
                  <c:v>509.73</c:v>
                </c:pt>
                <c:pt idx="1834">
                  <c:v>509.73</c:v>
                </c:pt>
                <c:pt idx="1835">
                  <c:v>509.72</c:v>
                </c:pt>
                <c:pt idx="1836">
                  <c:v>509.71</c:v>
                </c:pt>
                <c:pt idx="1837">
                  <c:v>509.71</c:v>
                </c:pt>
                <c:pt idx="1838">
                  <c:v>509.7</c:v>
                </c:pt>
                <c:pt idx="1839">
                  <c:v>509.7</c:v>
                </c:pt>
                <c:pt idx="1840">
                  <c:v>509.69</c:v>
                </c:pt>
                <c:pt idx="1841">
                  <c:v>509.69</c:v>
                </c:pt>
                <c:pt idx="1842">
                  <c:v>509.68</c:v>
                </c:pt>
                <c:pt idx="1843">
                  <c:v>509.68</c:v>
                </c:pt>
                <c:pt idx="1844">
                  <c:v>509.67</c:v>
                </c:pt>
                <c:pt idx="1845">
                  <c:v>509.67</c:v>
                </c:pt>
                <c:pt idx="1846">
                  <c:v>509.66</c:v>
                </c:pt>
                <c:pt idx="1847">
                  <c:v>509.66</c:v>
                </c:pt>
                <c:pt idx="1848">
                  <c:v>509.65</c:v>
                </c:pt>
                <c:pt idx="1849">
                  <c:v>509.65</c:v>
                </c:pt>
                <c:pt idx="1850">
                  <c:v>509.64</c:v>
                </c:pt>
                <c:pt idx="1851">
                  <c:v>509.63</c:v>
                </c:pt>
                <c:pt idx="1852">
                  <c:v>509.63</c:v>
                </c:pt>
                <c:pt idx="1853">
                  <c:v>509.62</c:v>
                </c:pt>
                <c:pt idx="1854">
                  <c:v>509.62</c:v>
                </c:pt>
                <c:pt idx="1855">
                  <c:v>509.61</c:v>
                </c:pt>
                <c:pt idx="1856">
                  <c:v>509.61</c:v>
                </c:pt>
                <c:pt idx="1857">
                  <c:v>509.6</c:v>
                </c:pt>
                <c:pt idx="1858">
                  <c:v>509.6</c:v>
                </c:pt>
                <c:pt idx="1859">
                  <c:v>509.59</c:v>
                </c:pt>
                <c:pt idx="1860">
                  <c:v>509.59</c:v>
                </c:pt>
                <c:pt idx="1861">
                  <c:v>509.58</c:v>
                </c:pt>
                <c:pt idx="1862">
                  <c:v>509.58</c:v>
                </c:pt>
                <c:pt idx="1863">
                  <c:v>509.57</c:v>
                </c:pt>
                <c:pt idx="1864">
                  <c:v>509.57</c:v>
                </c:pt>
                <c:pt idx="1865">
                  <c:v>509.56</c:v>
                </c:pt>
                <c:pt idx="1866">
                  <c:v>509.56</c:v>
                </c:pt>
                <c:pt idx="1867">
                  <c:v>509.55</c:v>
                </c:pt>
                <c:pt idx="1868">
                  <c:v>509.54</c:v>
                </c:pt>
                <c:pt idx="1869">
                  <c:v>509.54</c:v>
                </c:pt>
                <c:pt idx="1870">
                  <c:v>509.53</c:v>
                </c:pt>
                <c:pt idx="1871">
                  <c:v>509.53</c:v>
                </c:pt>
                <c:pt idx="1872">
                  <c:v>509.52</c:v>
                </c:pt>
                <c:pt idx="1873">
                  <c:v>509.52</c:v>
                </c:pt>
                <c:pt idx="1874">
                  <c:v>509.51</c:v>
                </c:pt>
                <c:pt idx="1875">
                  <c:v>509.5</c:v>
                </c:pt>
                <c:pt idx="1876">
                  <c:v>509.5</c:v>
                </c:pt>
                <c:pt idx="1877">
                  <c:v>509.49</c:v>
                </c:pt>
                <c:pt idx="1878">
                  <c:v>509.49</c:v>
                </c:pt>
                <c:pt idx="1879">
                  <c:v>509.48</c:v>
                </c:pt>
                <c:pt idx="1880">
                  <c:v>509.48</c:v>
                </c:pt>
                <c:pt idx="1881">
                  <c:v>509.47</c:v>
                </c:pt>
                <c:pt idx="1882">
                  <c:v>509.47</c:v>
                </c:pt>
                <c:pt idx="1883">
                  <c:v>509.46</c:v>
                </c:pt>
                <c:pt idx="1884">
                  <c:v>509.46</c:v>
                </c:pt>
                <c:pt idx="1885">
                  <c:v>509.45</c:v>
                </c:pt>
                <c:pt idx="1886">
                  <c:v>509.45</c:v>
                </c:pt>
                <c:pt idx="1887">
                  <c:v>509.44</c:v>
                </c:pt>
                <c:pt idx="1888">
                  <c:v>509.44</c:v>
                </c:pt>
                <c:pt idx="1889">
                  <c:v>509.43</c:v>
                </c:pt>
                <c:pt idx="1890">
                  <c:v>509.43</c:v>
                </c:pt>
                <c:pt idx="1891">
                  <c:v>509.42</c:v>
                </c:pt>
                <c:pt idx="1892">
                  <c:v>509.42</c:v>
                </c:pt>
                <c:pt idx="1893">
                  <c:v>509.41</c:v>
                </c:pt>
                <c:pt idx="1894">
                  <c:v>509.41</c:v>
                </c:pt>
                <c:pt idx="1895">
                  <c:v>509.4</c:v>
                </c:pt>
                <c:pt idx="1896">
                  <c:v>509.4</c:v>
                </c:pt>
                <c:pt idx="1897">
                  <c:v>509.39</c:v>
                </c:pt>
                <c:pt idx="1898">
                  <c:v>509.39</c:v>
                </c:pt>
                <c:pt idx="1899">
                  <c:v>509.38</c:v>
                </c:pt>
                <c:pt idx="1900">
                  <c:v>509.38</c:v>
                </c:pt>
                <c:pt idx="1901">
                  <c:v>509.37</c:v>
                </c:pt>
                <c:pt idx="1902">
                  <c:v>509.37</c:v>
                </c:pt>
                <c:pt idx="1903">
                  <c:v>509.36</c:v>
                </c:pt>
                <c:pt idx="1904">
                  <c:v>509.36</c:v>
                </c:pt>
                <c:pt idx="1905">
                  <c:v>509.35</c:v>
                </c:pt>
                <c:pt idx="1906">
                  <c:v>509.35</c:v>
                </c:pt>
                <c:pt idx="1907">
                  <c:v>509.34</c:v>
                </c:pt>
                <c:pt idx="1908">
                  <c:v>509.34</c:v>
                </c:pt>
                <c:pt idx="1909">
                  <c:v>509.33</c:v>
                </c:pt>
                <c:pt idx="1910">
                  <c:v>509.33</c:v>
                </c:pt>
                <c:pt idx="1911">
                  <c:v>509.32</c:v>
                </c:pt>
                <c:pt idx="1912">
                  <c:v>509.32</c:v>
                </c:pt>
                <c:pt idx="1913">
                  <c:v>509.32</c:v>
                </c:pt>
                <c:pt idx="1914">
                  <c:v>509.31</c:v>
                </c:pt>
                <c:pt idx="1915">
                  <c:v>509.31</c:v>
                </c:pt>
                <c:pt idx="1916">
                  <c:v>509.3</c:v>
                </c:pt>
                <c:pt idx="1917">
                  <c:v>509.3</c:v>
                </c:pt>
                <c:pt idx="1918">
                  <c:v>509.29</c:v>
                </c:pt>
                <c:pt idx="1919">
                  <c:v>509.29</c:v>
                </c:pt>
                <c:pt idx="1920">
                  <c:v>509.28</c:v>
                </c:pt>
                <c:pt idx="1921">
                  <c:v>509.28</c:v>
                </c:pt>
                <c:pt idx="1922">
                  <c:v>509.27</c:v>
                </c:pt>
                <c:pt idx="1923">
                  <c:v>509.27</c:v>
                </c:pt>
                <c:pt idx="1924">
                  <c:v>509.26</c:v>
                </c:pt>
                <c:pt idx="1925">
                  <c:v>509.26</c:v>
                </c:pt>
                <c:pt idx="1926">
                  <c:v>509.25</c:v>
                </c:pt>
                <c:pt idx="1927">
                  <c:v>509.25</c:v>
                </c:pt>
                <c:pt idx="1928">
                  <c:v>509.25</c:v>
                </c:pt>
                <c:pt idx="1929">
                  <c:v>509.24</c:v>
                </c:pt>
                <c:pt idx="1930">
                  <c:v>509.24</c:v>
                </c:pt>
                <c:pt idx="1931">
                  <c:v>509.23</c:v>
                </c:pt>
                <c:pt idx="1932">
                  <c:v>509.23</c:v>
                </c:pt>
                <c:pt idx="1933">
                  <c:v>509.22</c:v>
                </c:pt>
                <c:pt idx="1934">
                  <c:v>509.22</c:v>
                </c:pt>
                <c:pt idx="1935">
                  <c:v>509.21</c:v>
                </c:pt>
                <c:pt idx="1936">
                  <c:v>509.21</c:v>
                </c:pt>
                <c:pt idx="1937">
                  <c:v>509.2</c:v>
                </c:pt>
                <c:pt idx="1938">
                  <c:v>509.2</c:v>
                </c:pt>
                <c:pt idx="1939">
                  <c:v>509.19</c:v>
                </c:pt>
                <c:pt idx="1940">
                  <c:v>509.19</c:v>
                </c:pt>
                <c:pt idx="1941">
                  <c:v>509.18</c:v>
                </c:pt>
                <c:pt idx="1942">
                  <c:v>509.18</c:v>
                </c:pt>
                <c:pt idx="1943">
                  <c:v>509.17</c:v>
                </c:pt>
                <c:pt idx="1944">
                  <c:v>509.17</c:v>
                </c:pt>
                <c:pt idx="1945">
                  <c:v>509.16</c:v>
                </c:pt>
                <c:pt idx="1946">
                  <c:v>509.16</c:v>
                </c:pt>
                <c:pt idx="1947">
                  <c:v>509.15</c:v>
                </c:pt>
                <c:pt idx="1948">
                  <c:v>509.15</c:v>
                </c:pt>
                <c:pt idx="1949">
                  <c:v>509.13</c:v>
                </c:pt>
                <c:pt idx="1950">
                  <c:v>509.12</c:v>
                </c:pt>
                <c:pt idx="1951">
                  <c:v>509.12</c:v>
                </c:pt>
                <c:pt idx="1952">
                  <c:v>509.11</c:v>
                </c:pt>
                <c:pt idx="1953">
                  <c:v>509.1</c:v>
                </c:pt>
                <c:pt idx="1954">
                  <c:v>509.1</c:v>
                </c:pt>
                <c:pt idx="1955">
                  <c:v>509.09</c:v>
                </c:pt>
                <c:pt idx="1956">
                  <c:v>509.09</c:v>
                </c:pt>
                <c:pt idx="1957">
                  <c:v>509.08</c:v>
                </c:pt>
                <c:pt idx="1958">
                  <c:v>509.07</c:v>
                </c:pt>
                <c:pt idx="1959">
                  <c:v>509.07</c:v>
                </c:pt>
                <c:pt idx="1960">
                  <c:v>509.06</c:v>
                </c:pt>
                <c:pt idx="1961">
                  <c:v>509.06</c:v>
                </c:pt>
                <c:pt idx="1962">
                  <c:v>509.05</c:v>
                </c:pt>
                <c:pt idx="1963">
                  <c:v>509.05</c:v>
                </c:pt>
                <c:pt idx="1964">
                  <c:v>509.04</c:v>
                </c:pt>
                <c:pt idx="1965">
                  <c:v>509.04</c:v>
                </c:pt>
                <c:pt idx="1966">
                  <c:v>509.03</c:v>
                </c:pt>
                <c:pt idx="1967">
                  <c:v>509.03</c:v>
                </c:pt>
                <c:pt idx="1968">
                  <c:v>509.02</c:v>
                </c:pt>
                <c:pt idx="1969">
                  <c:v>509.02</c:v>
                </c:pt>
                <c:pt idx="1970">
                  <c:v>509.01</c:v>
                </c:pt>
                <c:pt idx="1971">
                  <c:v>509.01</c:v>
                </c:pt>
                <c:pt idx="1972">
                  <c:v>509</c:v>
                </c:pt>
                <c:pt idx="1973">
                  <c:v>509</c:v>
                </c:pt>
                <c:pt idx="1974">
                  <c:v>508.99</c:v>
                </c:pt>
                <c:pt idx="1975">
                  <c:v>508.99</c:v>
                </c:pt>
                <c:pt idx="1976">
                  <c:v>508.98</c:v>
                </c:pt>
                <c:pt idx="1977">
                  <c:v>508.98</c:v>
                </c:pt>
                <c:pt idx="1978">
                  <c:v>508.97</c:v>
                </c:pt>
                <c:pt idx="1979">
                  <c:v>508.97</c:v>
                </c:pt>
                <c:pt idx="1980">
                  <c:v>508.96</c:v>
                </c:pt>
                <c:pt idx="1981">
                  <c:v>508.96</c:v>
                </c:pt>
                <c:pt idx="1982">
                  <c:v>508.95</c:v>
                </c:pt>
                <c:pt idx="1983">
                  <c:v>508.95</c:v>
                </c:pt>
                <c:pt idx="1984">
                  <c:v>508.94</c:v>
                </c:pt>
                <c:pt idx="1985">
                  <c:v>508.94</c:v>
                </c:pt>
                <c:pt idx="1986">
                  <c:v>508.93</c:v>
                </c:pt>
                <c:pt idx="1987">
                  <c:v>508.93</c:v>
                </c:pt>
                <c:pt idx="1988">
                  <c:v>508.92</c:v>
                </c:pt>
                <c:pt idx="1989">
                  <c:v>508.92</c:v>
                </c:pt>
                <c:pt idx="1990">
                  <c:v>508.91</c:v>
                </c:pt>
                <c:pt idx="1991">
                  <c:v>508.91</c:v>
                </c:pt>
                <c:pt idx="1992">
                  <c:v>508.9</c:v>
                </c:pt>
                <c:pt idx="1993">
                  <c:v>508.9</c:v>
                </c:pt>
                <c:pt idx="1994">
                  <c:v>508.89</c:v>
                </c:pt>
                <c:pt idx="1995">
                  <c:v>508.89</c:v>
                </c:pt>
                <c:pt idx="1996">
                  <c:v>508.88</c:v>
                </c:pt>
                <c:pt idx="1997">
                  <c:v>508.88</c:v>
                </c:pt>
                <c:pt idx="1998">
                  <c:v>508.88</c:v>
                </c:pt>
                <c:pt idx="1999">
                  <c:v>508.87</c:v>
                </c:pt>
                <c:pt idx="2000">
                  <c:v>508.87</c:v>
                </c:pt>
                <c:pt idx="2001">
                  <c:v>508.86</c:v>
                </c:pt>
                <c:pt idx="2002">
                  <c:v>508.86</c:v>
                </c:pt>
                <c:pt idx="2003">
                  <c:v>508.85</c:v>
                </c:pt>
                <c:pt idx="2004">
                  <c:v>508.85</c:v>
                </c:pt>
                <c:pt idx="2005">
                  <c:v>508.84</c:v>
                </c:pt>
                <c:pt idx="2006">
                  <c:v>508.84</c:v>
                </c:pt>
                <c:pt idx="2007">
                  <c:v>508.83</c:v>
                </c:pt>
                <c:pt idx="2008">
                  <c:v>508.83</c:v>
                </c:pt>
                <c:pt idx="2009">
                  <c:v>508.83</c:v>
                </c:pt>
                <c:pt idx="2010">
                  <c:v>508.82</c:v>
                </c:pt>
                <c:pt idx="2011">
                  <c:v>508.82</c:v>
                </c:pt>
                <c:pt idx="2012">
                  <c:v>508.81</c:v>
                </c:pt>
                <c:pt idx="2013">
                  <c:v>508.81</c:v>
                </c:pt>
                <c:pt idx="2014">
                  <c:v>508.8</c:v>
                </c:pt>
                <c:pt idx="2015">
                  <c:v>508.8</c:v>
                </c:pt>
                <c:pt idx="2016">
                  <c:v>508.79</c:v>
                </c:pt>
                <c:pt idx="2017">
                  <c:v>508.79</c:v>
                </c:pt>
                <c:pt idx="2018">
                  <c:v>508.79</c:v>
                </c:pt>
                <c:pt idx="2019">
                  <c:v>508.78</c:v>
                </c:pt>
                <c:pt idx="2020">
                  <c:v>508.78</c:v>
                </c:pt>
                <c:pt idx="2021">
                  <c:v>508.77</c:v>
                </c:pt>
                <c:pt idx="2022">
                  <c:v>508.77</c:v>
                </c:pt>
                <c:pt idx="2023">
                  <c:v>508.77</c:v>
                </c:pt>
                <c:pt idx="2024">
                  <c:v>508.76</c:v>
                </c:pt>
                <c:pt idx="2025">
                  <c:v>508.76</c:v>
                </c:pt>
                <c:pt idx="2026">
                  <c:v>508.75</c:v>
                </c:pt>
                <c:pt idx="2027">
                  <c:v>508.75</c:v>
                </c:pt>
                <c:pt idx="2028">
                  <c:v>508.75</c:v>
                </c:pt>
                <c:pt idx="2029">
                  <c:v>508.74</c:v>
                </c:pt>
                <c:pt idx="2030">
                  <c:v>508.74</c:v>
                </c:pt>
                <c:pt idx="2031">
                  <c:v>508.73</c:v>
                </c:pt>
                <c:pt idx="2032">
                  <c:v>508.73</c:v>
                </c:pt>
                <c:pt idx="2033">
                  <c:v>508.73</c:v>
                </c:pt>
                <c:pt idx="2034">
                  <c:v>508.72</c:v>
                </c:pt>
                <c:pt idx="2035">
                  <c:v>508.72</c:v>
                </c:pt>
                <c:pt idx="2036">
                  <c:v>508.71</c:v>
                </c:pt>
                <c:pt idx="2037">
                  <c:v>508.71</c:v>
                </c:pt>
                <c:pt idx="2038">
                  <c:v>508.71</c:v>
                </c:pt>
                <c:pt idx="2039">
                  <c:v>508.7</c:v>
                </c:pt>
                <c:pt idx="2040">
                  <c:v>508.7</c:v>
                </c:pt>
                <c:pt idx="2041">
                  <c:v>508.7</c:v>
                </c:pt>
                <c:pt idx="2042">
                  <c:v>508.69</c:v>
                </c:pt>
                <c:pt idx="2043">
                  <c:v>508.69</c:v>
                </c:pt>
                <c:pt idx="2044">
                  <c:v>508.69</c:v>
                </c:pt>
                <c:pt idx="2045">
                  <c:v>508.68</c:v>
                </c:pt>
                <c:pt idx="2046">
                  <c:v>508.68</c:v>
                </c:pt>
                <c:pt idx="2047">
                  <c:v>508.67</c:v>
                </c:pt>
                <c:pt idx="2048">
                  <c:v>508.67</c:v>
                </c:pt>
                <c:pt idx="2049">
                  <c:v>508.67</c:v>
                </c:pt>
                <c:pt idx="2050">
                  <c:v>508.66</c:v>
                </c:pt>
                <c:pt idx="2051">
                  <c:v>508.66</c:v>
                </c:pt>
                <c:pt idx="2052">
                  <c:v>508.66</c:v>
                </c:pt>
                <c:pt idx="2053">
                  <c:v>508.65</c:v>
                </c:pt>
                <c:pt idx="2054">
                  <c:v>508.65</c:v>
                </c:pt>
                <c:pt idx="2055">
                  <c:v>508.64</c:v>
                </c:pt>
                <c:pt idx="2056">
                  <c:v>508.64</c:v>
                </c:pt>
                <c:pt idx="2057">
                  <c:v>508.64</c:v>
                </c:pt>
                <c:pt idx="2058">
                  <c:v>508.63</c:v>
                </c:pt>
                <c:pt idx="2059">
                  <c:v>508.63</c:v>
                </c:pt>
                <c:pt idx="2060">
                  <c:v>508.63</c:v>
                </c:pt>
                <c:pt idx="2061">
                  <c:v>508.62</c:v>
                </c:pt>
                <c:pt idx="2062">
                  <c:v>508.62</c:v>
                </c:pt>
                <c:pt idx="2063">
                  <c:v>508.61</c:v>
                </c:pt>
                <c:pt idx="2064">
                  <c:v>508.61</c:v>
                </c:pt>
                <c:pt idx="2065">
                  <c:v>508.61</c:v>
                </c:pt>
                <c:pt idx="2066">
                  <c:v>508.6</c:v>
                </c:pt>
                <c:pt idx="2067">
                  <c:v>508.6</c:v>
                </c:pt>
                <c:pt idx="2068">
                  <c:v>508.6</c:v>
                </c:pt>
                <c:pt idx="2069">
                  <c:v>508.59</c:v>
                </c:pt>
                <c:pt idx="2070">
                  <c:v>508.59</c:v>
                </c:pt>
                <c:pt idx="2071">
                  <c:v>508.59</c:v>
                </c:pt>
                <c:pt idx="2072">
                  <c:v>508.58</c:v>
                </c:pt>
                <c:pt idx="2073">
                  <c:v>508.58</c:v>
                </c:pt>
                <c:pt idx="2074">
                  <c:v>508.57</c:v>
                </c:pt>
                <c:pt idx="2075">
                  <c:v>508.57</c:v>
                </c:pt>
                <c:pt idx="2076">
                  <c:v>508.57</c:v>
                </c:pt>
                <c:pt idx="2077">
                  <c:v>508.56</c:v>
                </c:pt>
                <c:pt idx="2078">
                  <c:v>508.56</c:v>
                </c:pt>
                <c:pt idx="2079">
                  <c:v>508.56</c:v>
                </c:pt>
                <c:pt idx="2080">
                  <c:v>508.55</c:v>
                </c:pt>
                <c:pt idx="2081">
                  <c:v>508.55</c:v>
                </c:pt>
                <c:pt idx="2082">
                  <c:v>508.55</c:v>
                </c:pt>
                <c:pt idx="2083">
                  <c:v>508.54</c:v>
                </c:pt>
                <c:pt idx="2084">
                  <c:v>508.54</c:v>
                </c:pt>
                <c:pt idx="2085">
                  <c:v>508.54</c:v>
                </c:pt>
                <c:pt idx="2086">
                  <c:v>508.53</c:v>
                </c:pt>
                <c:pt idx="2087">
                  <c:v>508.53</c:v>
                </c:pt>
                <c:pt idx="2088">
                  <c:v>508.53</c:v>
                </c:pt>
                <c:pt idx="2089">
                  <c:v>508.52</c:v>
                </c:pt>
                <c:pt idx="2090">
                  <c:v>508.52</c:v>
                </c:pt>
                <c:pt idx="2091">
                  <c:v>508.52</c:v>
                </c:pt>
                <c:pt idx="2092">
                  <c:v>508.52</c:v>
                </c:pt>
                <c:pt idx="2093">
                  <c:v>508.52</c:v>
                </c:pt>
                <c:pt idx="2094">
                  <c:v>508.52</c:v>
                </c:pt>
                <c:pt idx="2095">
                  <c:v>508.52</c:v>
                </c:pt>
                <c:pt idx="2096">
                  <c:v>508.51</c:v>
                </c:pt>
                <c:pt idx="2097">
                  <c:v>508.51</c:v>
                </c:pt>
                <c:pt idx="2098">
                  <c:v>508.51</c:v>
                </c:pt>
                <c:pt idx="2099">
                  <c:v>508.5</c:v>
                </c:pt>
                <c:pt idx="2100">
                  <c:v>508.5</c:v>
                </c:pt>
                <c:pt idx="2101">
                  <c:v>508.49</c:v>
                </c:pt>
                <c:pt idx="2102">
                  <c:v>508.49</c:v>
                </c:pt>
                <c:pt idx="2103">
                  <c:v>508.49</c:v>
                </c:pt>
                <c:pt idx="2104">
                  <c:v>508.48</c:v>
                </c:pt>
                <c:pt idx="2105">
                  <c:v>508.48</c:v>
                </c:pt>
                <c:pt idx="2106">
                  <c:v>508.48</c:v>
                </c:pt>
                <c:pt idx="2107">
                  <c:v>508.47</c:v>
                </c:pt>
                <c:pt idx="2108">
                  <c:v>508.47</c:v>
                </c:pt>
                <c:pt idx="2109">
                  <c:v>508.46</c:v>
                </c:pt>
                <c:pt idx="2110">
                  <c:v>508.46</c:v>
                </c:pt>
                <c:pt idx="2111">
                  <c:v>508.46</c:v>
                </c:pt>
                <c:pt idx="2112">
                  <c:v>508.45</c:v>
                </c:pt>
                <c:pt idx="2113">
                  <c:v>508.45</c:v>
                </c:pt>
                <c:pt idx="2114">
                  <c:v>508.45</c:v>
                </c:pt>
                <c:pt idx="2115">
                  <c:v>508.44</c:v>
                </c:pt>
                <c:pt idx="2116">
                  <c:v>508.44</c:v>
                </c:pt>
                <c:pt idx="2117">
                  <c:v>508.44</c:v>
                </c:pt>
                <c:pt idx="2118">
                  <c:v>508.43</c:v>
                </c:pt>
                <c:pt idx="2119">
                  <c:v>508.43</c:v>
                </c:pt>
                <c:pt idx="2120">
                  <c:v>508.43</c:v>
                </c:pt>
                <c:pt idx="2121">
                  <c:v>508.42</c:v>
                </c:pt>
                <c:pt idx="2122">
                  <c:v>508.42</c:v>
                </c:pt>
                <c:pt idx="2123">
                  <c:v>508.42</c:v>
                </c:pt>
                <c:pt idx="2124">
                  <c:v>508.41</c:v>
                </c:pt>
                <c:pt idx="2125">
                  <c:v>508.41</c:v>
                </c:pt>
                <c:pt idx="2126">
                  <c:v>508.41</c:v>
                </c:pt>
                <c:pt idx="2127">
                  <c:v>508.4</c:v>
                </c:pt>
                <c:pt idx="2128">
                  <c:v>508.4</c:v>
                </c:pt>
                <c:pt idx="2129">
                  <c:v>508.4</c:v>
                </c:pt>
                <c:pt idx="2130">
                  <c:v>508.39</c:v>
                </c:pt>
                <c:pt idx="2131">
                  <c:v>508.39</c:v>
                </c:pt>
                <c:pt idx="2132">
                  <c:v>508.39</c:v>
                </c:pt>
                <c:pt idx="2133">
                  <c:v>508.38</c:v>
                </c:pt>
                <c:pt idx="2134">
                  <c:v>508.38</c:v>
                </c:pt>
                <c:pt idx="2135">
                  <c:v>508.38</c:v>
                </c:pt>
                <c:pt idx="2136">
                  <c:v>508.37</c:v>
                </c:pt>
                <c:pt idx="2137">
                  <c:v>508.37</c:v>
                </c:pt>
                <c:pt idx="2138">
                  <c:v>508.37</c:v>
                </c:pt>
                <c:pt idx="2139">
                  <c:v>508.37</c:v>
                </c:pt>
                <c:pt idx="2140">
                  <c:v>508.36</c:v>
                </c:pt>
                <c:pt idx="2141">
                  <c:v>508.36</c:v>
                </c:pt>
                <c:pt idx="2142">
                  <c:v>508.36</c:v>
                </c:pt>
                <c:pt idx="2143">
                  <c:v>508.35</c:v>
                </c:pt>
                <c:pt idx="2144">
                  <c:v>508.35</c:v>
                </c:pt>
                <c:pt idx="2145">
                  <c:v>508.35</c:v>
                </c:pt>
                <c:pt idx="2146">
                  <c:v>508.35</c:v>
                </c:pt>
                <c:pt idx="2147">
                  <c:v>508.34</c:v>
                </c:pt>
                <c:pt idx="2148">
                  <c:v>508.34</c:v>
                </c:pt>
                <c:pt idx="2149">
                  <c:v>508.34</c:v>
                </c:pt>
                <c:pt idx="2150">
                  <c:v>508.34</c:v>
                </c:pt>
                <c:pt idx="2151">
                  <c:v>508.33</c:v>
                </c:pt>
                <c:pt idx="2152">
                  <c:v>508.33</c:v>
                </c:pt>
                <c:pt idx="2153">
                  <c:v>508.33</c:v>
                </c:pt>
                <c:pt idx="2154">
                  <c:v>508.32</c:v>
                </c:pt>
                <c:pt idx="2155">
                  <c:v>508.32</c:v>
                </c:pt>
                <c:pt idx="2156">
                  <c:v>508.32</c:v>
                </c:pt>
                <c:pt idx="2157">
                  <c:v>508.32</c:v>
                </c:pt>
                <c:pt idx="2158">
                  <c:v>508.31</c:v>
                </c:pt>
                <c:pt idx="2159">
                  <c:v>508.31</c:v>
                </c:pt>
                <c:pt idx="2160">
                  <c:v>508.31</c:v>
                </c:pt>
                <c:pt idx="2161">
                  <c:v>508.31</c:v>
                </c:pt>
                <c:pt idx="2162">
                  <c:v>508.3</c:v>
                </c:pt>
                <c:pt idx="2163">
                  <c:v>508.3</c:v>
                </c:pt>
                <c:pt idx="2164">
                  <c:v>508.3</c:v>
                </c:pt>
                <c:pt idx="2165">
                  <c:v>508.3</c:v>
                </c:pt>
                <c:pt idx="2166">
                  <c:v>508.29</c:v>
                </c:pt>
                <c:pt idx="2167">
                  <c:v>508.29</c:v>
                </c:pt>
                <c:pt idx="2168">
                  <c:v>508.29</c:v>
                </c:pt>
                <c:pt idx="2169">
                  <c:v>508.29</c:v>
                </c:pt>
                <c:pt idx="2170">
                  <c:v>508.28</c:v>
                </c:pt>
                <c:pt idx="2171">
                  <c:v>508.28</c:v>
                </c:pt>
                <c:pt idx="2172">
                  <c:v>508.28</c:v>
                </c:pt>
                <c:pt idx="2173">
                  <c:v>508.28</c:v>
                </c:pt>
                <c:pt idx="2174">
                  <c:v>508.28</c:v>
                </c:pt>
                <c:pt idx="2175">
                  <c:v>508.27</c:v>
                </c:pt>
                <c:pt idx="2176">
                  <c:v>508.27</c:v>
                </c:pt>
                <c:pt idx="2177">
                  <c:v>508.27</c:v>
                </c:pt>
                <c:pt idx="2178">
                  <c:v>508.27</c:v>
                </c:pt>
                <c:pt idx="2179">
                  <c:v>508.27</c:v>
                </c:pt>
                <c:pt idx="2180">
                  <c:v>508.27</c:v>
                </c:pt>
                <c:pt idx="2181">
                  <c:v>508.26</c:v>
                </c:pt>
                <c:pt idx="2182">
                  <c:v>508.26</c:v>
                </c:pt>
                <c:pt idx="2183">
                  <c:v>508.26</c:v>
                </c:pt>
                <c:pt idx="2184">
                  <c:v>508.26</c:v>
                </c:pt>
                <c:pt idx="2185">
                  <c:v>508.26</c:v>
                </c:pt>
                <c:pt idx="2186">
                  <c:v>508.26</c:v>
                </c:pt>
                <c:pt idx="2187">
                  <c:v>508.26</c:v>
                </c:pt>
                <c:pt idx="2188">
                  <c:v>508.26</c:v>
                </c:pt>
                <c:pt idx="2189">
                  <c:v>508.26</c:v>
                </c:pt>
                <c:pt idx="2190">
                  <c:v>508.25</c:v>
                </c:pt>
                <c:pt idx="2191">
                  <c:v>508.25</c:v>
                </c:pt>
                <c:pt idx="2192">
                  <c:v>508.25</c:v>
                </c:pt>
                <c:pt idx="2193">
                  <c:v>508.25</c:v>
                </c:pt>
                <c:pt idx="2194">
                  <c:v>508.25</c:v>
                </c:pt>
                <c:pt idx="2195">
                  <c:v>508.25</c:v>
                </c:pt>
                <c:pt idx="2196">
                  <c:v>508.24</c:v>
                </c:pt>
                <c:pt idx="2197">
                  <c:v>508.24</c:v>
                </c:pt>
                <c:pt idx="2198">
                  <c:v>508.24</c:v>
                </c:pt>
                <c:pt idx="2199">
                  <c:v>508.24</c:v>
                </c:pt>
                <c:pt idx="2200">
                  <c:v>508.24</c:v>
                </c:pt>
                <c:pt idx="2201">
                  <c:v>508.23</c:v>
                </c:pt>
                <c:pt idx="2202">
                  <c:v>508.23</c:v>
                </c:pt>
                <c:pt idx="2203">
                  <c:v>508.23</c:v>
                </c:pt>
                <c:pt idx="2204">
                  <c:v>508.23</c:v>
                </c:pt>
                <c:pt idx="2205">
                  <c:v>508.22</c:v>
                </c:pt>
                <c:pt idx="2206">
                  <c:v>508.22</c:v>
                </c:pt>
                <c:pt idx="2207">
                  <c:v>508.22</c:v>
                </c:pt>
                <c:pt idx="2208">
                  <c:v>508.22</c:v>
                </c:pt>
                <c:pt idx="2209">
                  <c:v>508.22</c:v>
                </c:pt>
                <c:pt idx="2210">
                  <c:v>508.21</c:v>
                </c:pt>
                <c:pt idx="2211">
                  <c:v>508.21</c:v>
                </c:pt>
                <c:pt idx="2212">
                  <c:v>508.21</c:v>
                </c:pt>
                <c:pt idx="2213">
                  <c:v>508.21</c:v>
                </c:pt>
                <c:pt idx="2214">
                  <c:v>508.2</c:v>
                </c:pt>
                <c:pt idx="2215">
                  <c:v>508.2</c:v>
                </c:pt>
                <c:pt idx="2216">
                  <c:v>508.2</c:v>
                </c:pt>
                <c:pt idx="2217">
                  <c:v>508.2</c:v>
                </c:pt>
                <c:pt idx="2218">
                  <c:v>508.19</c:v>
                </c:pt>
                <c:pt idx="2219">
                  <c:v>508.19</c:v>
                </c:pt>
                <c:pt idx="2220">
                  <c:v>508.19</c:v>
                </c:pt>
                <c:pt idx="2221">
                  <c:v>508.19</c:v>
                </c:pt>
                <c:pt idx="2222">
                  <c:v>508.19</c:v>
                </c:pt>
                <c:pt idx="2223">
                  <c:v>508.18</c:v>
                </c:pt>
                <c:pt idx="2224">
                  <c:v>508.18</c:v>
                </c:pt>
                <c:pt idx="2225">
                  <c:v>508.18</c:v>
                </c:pt>
                <c:pt idx="2226">
                  <c:v>508.18</c:v>
                </c:pt>
                <c:pt idx="2227">
                  <c:v>508.17</c:v>
                </c:pt>
                <c:pt idx="2228">
                  <c:v>508.17</c:v>
                </c:pt>
                <c:pt idx="2229">
                  <c:v>508.17</c:v>
                </c:pt>
                <c:pt idx="2230">
                  <c:v>508.17</c:v>
                </c:pt>
                <c:pt idx="2231">
                  <c:v>508.17</c:v>
                </c:pt>
                <c:pt idx="2232">
                  <c:v>508.16</c:v>
                </c:pt>
                <c:pt idx="2233">
                  <c:v>508.16</c:v>
                </c:pt>
                <c:pt idx="2234">
                  <c:v>508.16</c:v>
                </c:pt>
                <c:pt idx="2235">
                  <c:v>508.16</c:v>
                </c:pt>
                <c:pt idx="2236">
                  <c:v>508.15</c:v>
                </c:pt>
                <c:pt idx="2237">
                  <c:v>508.15</c:v>
                </c:pt>
                <c:pt idx="2238">
                  <c:v>508.15</c:v>
                </c:pt>
                <c:pt idx="2239">
                  <c:v>508.15</c:v>
                </c:pt>
                <c:pt idx="2240">
                  <c:v>508.15</c:v>
                </c:pt>
                <c:pt idx="2241">
                  <c:v>508.14</c:v>
                </c:pt>
                <c:pt idx="2242">
                  <c:v>508.14</c:v>
                </c:pt>
                <c:pt idx="2243">
                  <c:v>508.14</c:v>
                </c:pt>
                <c:pt idx="2244">
                  <c:v>508.14</c:v>
                </c:pt>
                <c:pt idx="2245">
                  <c:v>508.13</c:v>
                </c:pt>
                <c:pt idx="2246">
                  <c:v>508.13</c:v>
                </c:pt>
                <c:pt idx="2247">
                  <c:v>508.13</c:v>
                </c:pt>
                <c:pt idx="2248">
                  <c:v>508.13</c:v>
                </c:pt>
                <c:pt idx="2249">
                  <c:v>508.12</c:v>
                </c:pt>
                <c:pt idx="2250">
                  <c:v>508.12</c:v>
                </c:pt>
                <c:pt idx="2251">
                  <c:v>508.12</c:v>
                </c:pt>
                <c:pt idx="2252">
                  <c:v>508.12</c:v>
                </c:pt>
                <c:pt idx="2253">
                  <c:v>508.12</c:v>
                </c:pt>
                <c:pt idx="2254">
                  <c:v>508.11</c:v>
                </c:pt>
                <c:pt idx="2255">
                  <c:v>508.11</c:v>
                </c:pt>
                <c:pt idx="2256">
                  <c:v>508.11</c:v>
                </c:pt>
                <c:pt idx="2257">
                  <c:v>508.11</c:v>
                </c:pt>
                <c:pt idx="2258">
                  <c:v>508.11</c:v>
                </c:pt>
                <c:pt idx="2259">
                  <c:v>508.11</c:v>
                </c:pt>
                <c:pt idx="2260">
                  <c:v>508.1</c:v>
                </c:pt>
                <c:pt idx="2261">
                  <c:v>508.1</c:v>
                </c:pt>
                <c:pt idx="2262">
                  <c:v>508.1</c:v>
                </c:pt>
                <c:pt idx="2263">
                  <c:v>508.1</c:v>
                </c:pt>
                <c:pt idx="2264">
                  <c:v>508.1</c:v>
                </c:pt>
                <c:pt idx="2265">
                  <c:v>508.1</c:v>
                </c:pt>
                <c:pt idx="2266">
                  <c:v>508.1</c:v>
                </c:pt>
                <c:pt idx="2267">
                  <c:v>508.09</c:v>
                </c:pt>
                <c:pt idx="2268">
                  <c:v>508.09</c:v>
                </c:pt>
                <c:pt idx="2269">
                  <c:v>508.09</c:v>
                </c:pt>
                <c:pt idx="2270">
                  <c:v>508.09</c:v>
                </c:pt>
                <c:pt idx="2271">
                  <c:v>508.09</c:v>
                </c:pt>
                <c:pt idx="2272">
                  <c:v>508.08</c:v>
                </c:pt>
                <c:pt idx="2273">
                  <c:v>508.08</c:v>
                </c:pt>
                <c:pt idx="2274">
                  <c:v>508.08</c:v>
                </c:pt>
                <c:pt idx="2275">
                  <c:v>508.08</c:v>
                </c:pt>
                <c:pt idx="2276">
                  <c:v>508.07</c:v>
                </c:pt>
                <c:pt idx="2277">
                  <c:v>508.07</c:v>
                </c:pt>
                <c:pt idx="2278">
                  <c:v>508.07</c:v>
                </c:pt>
                <c:pt idx="2279">
                  <c:v>508.07</c:v>
                </c:pt>
                <c:pt idx="2280">
                  <c:v>508.06</c:v>
                </c:pt>
                <c:pt idx="2281">
                  <c:v>508.06</c:v>
                </c:pt>
                <c:pt idx="2282">
                  <c:v>508.06</c:v>
                </c:pt>
                <c:pt idx="2283">
                  <c:v>508.06</c:v>
                </c:pt>
                <c:pt idx="2284">
                  <c:v>508.05</c:v>
                </c:pt>
                <c:pt idx="2285">
                  <c:v>508.05</c:v>
                </c:pt>
                <c:pt idx="2286">
                  <c:v>508.05</c:v>
                </c:pt>
                <c:pt idx="2287">
                  <c:v>508.05</c:v>
                </c:pt>
                <c:pt idx="2288">
                  <c:v>508.05</c:v>
                </c:pt>
                <c:pt idx="2289">
                  <c:v>508.04</c:v>
                </c:pt>
                <c:pt idx="2290">
                  <c:v>508.04</c:v>
                </c:pt>
                <c:pt idx="2291">
                  <c:v>508.04</c:v>
                </c:pt>
                <c:pt idx="2292">
                  <c:v>508.04</c:v>
                </c:pt>
                <c:pt idx="2293">
                  <c:v>508.03</c:v>
                </c:pt>
                <c:pt idx="2294">
                  <c:v>508.03</c:v>
                </c:pt>
                <c:pt idx="2295">
                  <c:v>508.03</c:v>
                </c:pt>
                <c:pt idx="2296">
                  <c:v>508.03</c:v>
                </c:pt>
                <c:pt idx="2297">
                  <c:v>508.03</c:v>
                </c:pt>
                <c:pt idx="2298">
                  <c:v>508.02</c:v>
                </c:pt>
                <c:pt idx="2299">
                  <c:v>508.02</c:v>
                </c:pt>
                <c:pt idx="2300">
                  <c:v>508.02</c:v>
                </c:pt>
                <c:pt idx="2301">
                  <c:v>508.02</c:v>
                </c:pt>
                <c:pt idx="2302">
                  <c:v>508.02</c:v>
                </c:pt>
                <c:pt idx="2303">
                  <c:v>508.01</c:v>
                </c:pt>
                <c:pt idx="2304">
                  <c:v>508.01</c:v>
                </c:pt>
                <c:pt idx="2305">
                  <c:v>508.01</c:v>
                </c:pt>
                <c:pt idx="2306">
                  <c:v>508.01</c:v>
                </c:pt>
                <c:pt idx="2307">
                  <c:v>508.01</c:v>
                </c:pt>
                <c:pt idx="2308">
                  <c:v>508</c:v>
                </c:pt>
                <c:pt idx="2309">
                  <c:v>508</c:v>
                </c:pt>
                <c:pt idx="2310">
                  <c:v>508</c:v>
                </c:pt>
                <c:pt idx="2311">
                  <c:v>508</c:v>
                </c:pt>
                <c:pt idx="2312">
                  <c:v>508</c:v>
                </c:pt>
                <c:pt idx="2313">
                  <c:v>507.99</c:v>
                </c:pt>
                <c:pt idx="2314">
                  <c:v>507.99</c:v>
                </c:pt>
                <c:pt idx="2315">
                  <c:v>507.99</c:v>
                </c:pt>
                <c:pt idx="2316">
                  <c:v>507.99</c:v>
                </c:pt>
                <c:pt idx="2317">
                  <c:v>507.99</c:v>
                </c:pt>
                <c:pt idx="2318">
                  <c:v>507.98</c:v>
                </c:pt>
                <c:pt idx="2319">
                  <c:v>507.98</c:v>
                </c:pt>
                <c:pt idx="2320">
                  <c:v>507.98</c:v>
                </c:pt>
                <c:pt idx="2321">
                  <c:v>507.98</c:v>
                </c:pt>
                <c:pt idx="2322">
                  <c:v>507.98</c:v>
                </c:pt>
                <c:pt idx="2323">
                  <c:v>507.97</c:v>
                </c:pt>
                <c:pt idx="2324">
                  <c:v>507.97</c:v>
                </c:pt>
                <c:pt idx="2325">
                  <c:v>507.97</c:v>
                </c:pt>
                <c:pt idx="2326">
                  <c:v>507.97</c:v>
                </c:pt>
                <c:pt idx="2327">
                  <c:v>507.97</c:v>
                </c:pt>
                <c:pt idx="2328">
                  <c:v>507.96</c:v>
                </c:pt>
                <c:pt idx="2329">
                  <c:v>507.96</c:v>
                </c:pt>
                <c:pt idx="2330">
                  <c:v>507.96</c:v>
                </c:pt>
                <c:pt idx="2331">
                  <c:v>507.96</c:v>
                </c:pt>
                <c:pt idx="2332">
                  <c:v>507.96</c:v>
                </c:pt>
                <c:pt idx="2333">
                  <c:v>507.96</c:v>
                </c:pt>
                <c:pt idx="2334">
                  <c:v>507.95</c:v>
                </c:pt>
                <c:pt idx="2335">
                  <c:v>507.95</c:v>
                </c:pt>
                <c:pt idx="2336">
                  <c:v>507.95</c:v>
                </c:pt>
                <c:pt idx="2337">
                  <c:v>507.95</c:v>
                </c:pt>
                <c:pt idx="2338">
                  <c:v>507.95</c:v>
                </c:pt>
                <c:pt idx="2339">
                  <c:v>507.94</c:v>
                </c:pt>
                <c:pt idx="2340">
                  <c:v>507.94</c:v>
                </c:pt>
                <c:pt idx="2341">
                  <c:v>507.94</c:v>
                </c:pt>
                <c:pt idx="2342">
                  <c:v>507.94</c:v>
                </c:pt>
                <c:pt idx="2343">
                  <c:v>507.94</c:v>
                </c:pt>
                <c:pt idx="2344">
                  <c:v>507.93</c:v>
                </c:pt>
                <c:pt idx="2345">
                  <c:v>507.93</c:v>
                </c:pt>
                <c:pt idx="2346">
                  <c:v>507.93</c:v>
                </c:pt>
                <c:pt idx="2347">
                  <c:v>507.93</c:v>
                </c:pt>
                <c:pt idx="2348">
                  <c:v>507.93</c:v>
                </c:pt>
                <c:pt idx="2349">
                  <c:v>507.93</c:v>
                </c:pt>
                <c:pt idx="2350">
                  <c:v>507.92</c:v>
                </c:pt>
                <c:pt idx="2351">
                  <c:v>507.92</c:v>
                </c:pt>
                <c:pt idx="2352">
                  <c:v>507.92</c:v>
                </c:pt>
                <c:pt idx="2353">
                  <c:v>507.92</c:v>
                </c:pt>
                <c:pt idx="2354">
                  <c:v>507.92</c:v>
                </c:pt>
                <c:pt idx="2355">
                  <c:v>507.92</c:v>
                </c:pt>
                <c:pt idx="2356">
                  <c:v>507.91</c:v>
                </c:pt>
                <c:pt idx="2357">
                  <c:v>507.91</c:v>
                </c:pt>
                <c:pt idx="2358">
                  <c:v>507.91</c:v>
                </c:pt>
                <c:pt idx="2359">
                  <c:v>507.91</c:v>
                </c:pt>
                <c:pt idx="2360">
                  <c:v>507.91</c:v>
                </c:pt>
                <c:pt idx="2361">
                  <c:v>507.9</c:v>
                </c:pt>
                <c:pt idx="2362">
                  <c:v>507.9</c:v>
                </c:pt>
                <c:pt idx="2363">
                  <c:v>507.9</c:v>
                </c:pt>
                <c:pt idx="2364">
                  <c:v>507.9</c:v>
                </c:pt>
                <c:pt idx="2365">
                  <c:v>507.9</c:v>
                </c:pt>
                <c:pt idx="2366">
                  <c:v>507.9</c:v>
                </c:pt>
                <c:pt idx="2367">
                  <c:v>507.89</c:v>
                </c:pt>
                <c:pt idx="2368">
                  <c:v>507.89</c:v>
                </c:pt>
                <c:pt idx="2369">
                  <c:v>507.89</c:v>
                </c:pt>
                <c:pt idx="2370">
                  <c:v>507.89</c:v>
                </c:pt>
                <c:pt idx="2371">
                  <c:v>507.89</c:v>
                </c:pt>
                <c:pt idx="2372">
                  <c:v>507.89</c:v>
                </c:pt>
                <c:pt idx="2373">
                  <c:v>507.88</c:v>
                </c:pt>
                <c:pt idx="2374">
                  <c:v>507.88</c:v>
                </c:pt>
                <c:pt idx="2375">
                  <c:v>507.88</c:v>
                </c:pt>
                <c:pt idx="2376">
                  <c:v>507.88</c:v>
                </c:pt>
                <c:pt idx="2377">
                  <c:v>507.88</c:v>
                </c:pt>
                <c:pt idx="2378">
                  <c:v>507.88</c:v>
                </c:pt>
                <c:pt idx="2379">
                  <c:v>507.87</c:v>
                </c:pt>
                <c:pt idx="2380">
                  <c:v>507.87</c:v>
                </c:pt>
                <c:pt idx="2381">
                  <c:v>507.87</c:v>
                </c:pt>
                <c:pt idx="2382">
                  <c:v>507.87</c:v>
                </c:pt>
                <c:pt idx="2383">
                  <c:v>507.87</c:v>
                </c:pt>
                <c:pt idx="2384">
                  <c:v>507.87</c:v>
                </c:pt>
                <c:pt idx="2385">
                  <c:v>507.86</c:v>
                </c:pt>
                <c:pt idx="2386">
                  <c:v>507.86</c:v>
                </c:pt>
                <c:pt idx="2387">
                  <c:v>507.86</c:v>
                </c:pt>
                <c:pt idx="2388">
                  <c:v>507.86</c:v>
                </c:pt>
                <c:pt idx="2389">
                  <c:v>507.86</c:v>
                </c:pt>
                <c:pt idx="2390">
                  <c:v>507.86</c:v>
                </c:pt>
                <c:pt idx="2391">
                  <c:v>507.86</c:v>
                </c:pt>
                <c:pt idx="2392">
                  <c:v>507.85</c:v>
                </c:pt>
                <c:pt idx="2393">
                  <c:v>507.85</c:v>
                </c:pt>
                <c:pt idx="2394">
                  <c:v>507.85</c:v>
                </c:pt>
                <c:pt idx="2395">
                  <c:v>507.85</c:v>
                </c:pt>
                <c:pt idx="2396">
                  <c:v>507.85</c:v>
                </c:pt>
                <c:pt idx="2397">
                  <c:v>507.85</c:v>
                </c:pt>
                <c:pt idx="2398">
                  <c:v>507.84</c:v>
                </c:pt>
                <c:pt idx="2399">
                  <c:v>507.84</c:v>
                </c:pt>
                <c:pt idx="2400">
                  <c:v>507.84</c:v>
                </c:pt>
                <c:pt idx="2401">
                  <c:v>507.84</c:v>
                </c:pt>
                <c:pt idx="2402">
                  <c:v>507.84</c:v>
                </c:pt>
                <c:pt idx="2403">
                  <c:v>507.84</c:v>
                </c:pt>
                <c:pt idx="2404">
                  <c:v>507.84</c:v>
                </c:pt>
                <c:pt idx="2405">
                  <c:v>507.83</c:v>
                </c:pt>
                <c:pt idx="2406">
                  <c:v>507.83</c:v>
                </c:pt>
                <c:pt idx="2407">
                  <c:v>507.83</c:v>
                </c:pt>
                <c:pt idx="2408">
                  <c:v>507.83</c:v>
                </c:pt>
                <c:pt idx="2409">
                  <c:v>507.83</c:v>
                </c:pt>
                <c:pt idx="2410">
                  <c:v>507.83</c:v>
                </c:pt>
                <c:pt idx="2411">
                  <c:v>507.82</c:v>
                </c:pt>
                <c:pt idx="2412">
                  <c:v>507.82</c:v>
                </c:pt>
                <c:pt idx="2413">
                  <c:v>507.82</c:v>
                </c:pt>
                <c:pt idx="2414">
                  <c:v>507.82</c:v>
                </c:pt>
                <c:pt idx="2415">
                  <c:v>507.82</c:v>
                </c:pt>
                <c:pt idx="2416">
                  <c:v>507.82</c:v>
                </c:pt>
                <c:pt idx="2417">
                  <c:v>507.82</c:v>
                </c:pt>
                <c:pt idx="2418">
                  <c:v>507.81</c:v>
                </c:pt>
                <c:pt idx="2419">
                  <c:v>507.81</c:v>
                </c:pt>
                <c:pt idx="2420">
                  <c:v>507.81</c:v>
                </c:pt>
                <c:pt idx="2421">
                  <c:v>507.81</c:v>
                </c:pt>
                <c:pt idx="2422">
                  <c:v>507.81</c:v>
                </c:pt>
                <c:pt idx="2423">
                  <c:v>507.81</c:v>
                </c:pt>
                <c:pt idx="2424">
                  <c:v>507.81</c:v>
                </c:pt>
                <c:pt idx="2425">
                  <c:v>507.81</c:v>
                </c:pt>
                <c:pt idx="2426">
                  <c:v>507.8</c:v>
                </c:pt>
                <c:pt idx="2427">
                  <c:v>507.8</c:v>
                </c:pt>
                <c:pt idx="2428">
                  <c:v>507.8</c:v>
                </c:pt>
                <c:pt idx="2429">
                  <c:v>507.8</c:v>
                </c:pt>
                <c:pt idx="2430">
                  <c:v>507.8</c:v>
                </c:pt>
                <c:pt idx="2431">
                  <c:v>507.8</c:v>
                </c:pt>
                <c:pt idx="2432">
                  <c:v>507.8</c:v>
                </c:pt>
                <c:pt idx="2433">
                  <c:v>507.8</c:v>
                </c:pt>
                <c:pt idx="2434">
                  <c:v>507.79</c:v>
                </c:pt>
                <c:pt idx="2435">
                  <c:v>507.79</c:v>
                </c:pt>
                <c:pt idx="2436">
                  <c:v>507.79</c:v>
                </c:pt>
                <c:pt idx="2437">
                  <c:v>507.79</c:v>
                </c:pt>
                <c:pt idx="2438">
                  <c:v>507.79</c:v>
                </c:pt>
                <c:pt idx="2439">
                  <c:v>507.79</c:v>
                </c:pt>
                <c:pt idx="2440">
                  <c:v>507.79</c:v>
                </c:pt>
                <c:pt idx="2441">
                  <c:v>507.79</c:v>
                </c:pt>
                <c:pt idx="2442">
                  <c:v>507.79</c:v>
                </c:pt>
                <c:pt idx="2443">
                  <c:v>507.78</c:v>
                </c:pt>
                <c:pt idx="2444">
                  <c:v>507.78</c:v>
                </c:pt>
                <c:pt idx="2445">
                  <c:v>507.78</c:v>
                </c:pt>
                <c:pt idx="2446">
                  <c:v>507.78</c:v>
                </c:pt>
                <c:pt idx="2447">
                  <c:v>507.78</c:v>
                </c:pt>
                <c:pt idx="2448">
                  <c:v>507.78</c:v>
                </c:pt>
                <c:pt idx="2449">
                  <c:v>507.78</c:v>
                </c:pt>
                <c:pt idx="2450">
                  <c:v>507.78</c:v>
                </c:pt>
                <c:pt idx="2451">
                  <c:v>507.78</c:v>
                </c:pt>
                <c:pt idx="2452">
                  <c:v>507.77</c:v>
                </c:pt>
                <c:pt idx="2453">
                  <c:v>507.77</c:v>
                </c:pt>
                <c:pt idx="2454">
                  <c:v>507.77</c:v>
                </c:pt>
                <c:pt idx="2455">
                  <c:v>507.77</c:v>
                </c:pt>
                <c:pt idx="2456">
                  <c:v>507.77</c:v>
                </c:pt>
                <c:pt idx="2457">
                  <c:v>507.77</c:v>
                </c:pt>
                <c:pt idx="2458">
                  <c:v>507.77</c:v>
                </c:pt>
                <c:pt idx="2459">
                  <c:v>507.77</c:v>
                </c:pt>
                <c:pt idx="2460">
                  <c:v>507.76</c:v>
                </c:pt>
                <c:pt idx="2461">
                  <c:v>507.76</c:v>
                </c:pt>
                <c:pt idx="2462">
                  <c:v>507.76</c:v>
                </c:pt>
                <c:pt idx="2463">
                  <c:v>507.76</c:v>
                </c:pt>
                <c:pt idx="2464">
                  <c:v>507.76</c:v>
                </c:pt>
                <c:pt idx="2465">
                  <c:v>507.76</c:v>
                </c:pt>
                <c:pt idx="2466">
                  <c:v>507.76</c:v>
                </c:pt>
                <c:pt idx="2467">
                  <c:v>507.76</c:v>
                </c:pt>
                <c:pt idx="2468">
                  <c:v>507.75</c:v>
                </c:pt>
                <c:pt idx="2469">
                  <c:v>507.75</c:v>
                </c:pt>
                <c:pt idx="2470">
                  <c:v>507.75</c:v>
                </c:pt>
                <c:pt idx="2471">
                  <c:v>507.75</c:v>
                </c:pt>
                <c:pt idx="2472">
                  <c:v>507.75</c:v>
                </c:pt>
                <c:pt idx="2473">
                  <c:v>507.75</c:v>
                </c:pt>
                <c:pt idx="2474">
                  <c:v>507.75</c:v>
                </c:pt>
                <c:pt idx="2475">
                  <c:v>507.74</c:v>
                </c:pt>
                <c:pt idx="2476">
                  <c:v>507.74</c:v>
                </c:pt>
                <c:pt idx="2477">
                  <c:v>507.74</c:v>
                </c:pt>
                <c:pt idx="2478">
                  <c:v>507.74</c:v>
                </c:pt>
                <c:pt idx="2479">
                  <c:v>507.74</c:v>
                </c:pt>
                <c:pt idx="2480">
                  <c:v>507.74</c:v>
                </c:pt>
                <c:pt idx="2481">
                  <c:v>507.74</c:v>
                </c:pt>
                <c:pt idx="2482">
                  <c:v>507.74</c:v>
                </c:pt>
                <c:pt idx="2483">
                  <c:v>507.73</c:v>
                </c:pt>
                <c:pt idx="2484">
                  <c:v>507.73</c:v>
                </c:pt>
                <c:pt idx="2485">
                  <c:v>507.73</c:v>
                </c:pt>
                <c:pt idx="2486">
                  <c:v>507.73</c:v>
                </c:pt>
                <c:pt idx="2487">
                  <c:v>507.73</c:v>
                </c:pt>
                <c:pt idx="2488">
                  <c:v>507.73</c:v>
                </c:pt>
                <c:pt idx="2489">
                  <c:v>507.73</c:v>
                </c:pt>
                <c:pt idx="2490">
                  <c:v>507.73</c:v>
                </c:pt>
                <c:pt idx="2491">
                  <c:v>507.73</c:v>
                </c:pt>
                <c:pt idx="2492">
                  <c:v>507.72</c:v>
                </c:pt>
                <c:pt idx="2493">
                  <c:v>507.72</c:v>
                </c:pt>
                <c:pt idx="2494">
                  <c:v>507.72</c:v>
                </c:pt>
                <c:pt idx="2495">
                  <c:v>507.72</c:v>
                </c:pt>
                <c:pt idx="2496">
                  <c:v>507.72</c:v>
                </c:pt>
                <c:pt idx="2497">
                  <c:v>507.72</c:v>
                </c:pt>
                <c:pt idx="2498">
                  <c:v>507.72</c:v>
                </c:pt>
                <c:pt idx="2499">
                  <c:v>507.72</c:v>
                </c:pt>
                <c:pt idx="2500">
                  <c:v>507.71</c:v>
                </c:pt>
                <c:pt idx="2501">
                  <c:v>507.71</c:v>
                </c:pt>
                <c:pt idx="2502">
                  <c:v>507.71</c:v>
                </c:pt>
                <c:pt idx="2503">
                  <c:v>507.71</c:v>
                </c:pt>
                <c:pt idx="2504">
                  <c:v>507.71</c:v>
                </c:pt>
                <c:pt idx="2505">
                  <c:v>507.71</c:v>
                </c:pt>
                <c:pt idx="2506">
                  <c:v>507.71</c:v>
                </c:pt>
                <c:pt idx="2507">
                  <c:v>507.71</c:v>
                </c:pt>
                <c:pt idx="2508">
                  <c:v>507.71</c:v>
                </c:pt>
                <c:pt idx="2509">
                  <c:v>507.71</c:v>
                </c:pt>
                <c:pt idx="2510">
                  <c:v>507.7</c:v>
                </c:pt>
                <c:pt idx="2511">
                  <c:v>507.7</c:v>
                </c:pt>
                <c:pt idx="2512">
                  <c:v>507.7</c:v>
                </c:pt>
                <c:pt idx="2513">
                  <c:v>507.7</c:v>
                </c:pt>
                <c:pt idx="2514">
                  <c:v>507.7</c:v>
                </c:pt>
                <c:pt idx="2515">
                  <c:v>507.7</c:v>
                </c:pt>
                <c:pt idx="2516">
                  <c:v>507.7</c:v>
                </c:pt>
                <c:pt idx="2517">
                  <c:v>507.7</c:v>
                </c:pt>
                <c:pt idx="2518">
                  <c:v>507.7</c:v>
                </c:pt>
                <c:pt idx="2519">
                  <c:v>507.69</c:v>
                </c:pt>
                <c:pt idx="2520">
                  <c:v>507.69</c:v>
                </c:pt>
                <c:pt idx="2521">
                  <c:v>507.69</c:v>
                </c:pt>
                <c:pt idx="2522">
                  <c:v>507.69</c:v>
                </c:pt>
                <c:pt idx="2523">
                  <c:v>507.69</c:v>
                </c:pt>
                <c:pt idx="2524">
                  <c:v>507.69</c:v>
                </c:pt>
                <c:pt idx="2525">
                  <c:v>507.69</c:v>
                </c:pt>
                <c:pt idx="2526">
                  <c:v>507.69</c:v>
                </c:pt>
                <c:pt idx="2527">
                  <c:v>507.69</c:v>
                </c:pt>
                <c:pt idx="2528">
                  <c:v>507.69</c:v>
                </c:pt>
                <c:pt idx="2529">
                  <c:v>507.68</c:v>
                </c:pt>
                <c:pt idx="2530">
                  <c:v>507.68</c:v>
                </c:pt>
                <c:pt idx="2531">
                  <c:v>507.68</c:v>
                </c:pt>
                <c:pt idx="2532">
                  <c:v>507.68</c:v>
                </c:pt>
                <c:pt idx="2533">
                  <c:v>507.68</c:v>
                </c:pt>
                <c:pt idx="2534">
                  <c:v>507.68</c:v>
                </c:pt>
                <c:pt idx="2535">
                  <c:v>507.68</c:v>
                </c:pt>
                <c:pt idx="2536">
                  <c:v>507.68</c:v>
                </c:pt>
                <c:pt idx="2537">
                  <c:v>507.68</c:v>
                </c:pt>
                <c:pt idx="2538">
                  <c:v>507.68</c:v>
                </c:pt>
                <c:pt idx="2539">
                  <c:v>507.68</c:v>
                </c:pt>
                <c:pt idx="2540">
                  <c:v>507.67</c:v>
                </c:pt>
                <c:pt idx="2541">
                  <c:v>507.67</c:v>
                </c:pt>
                <c:pt idx="2542">
                  <c:v>507.67</c:v>
                </c:pt>
                <c:pt idx="2543">
                  <c:v>507.67</c:v>
                </c:pt>
                <c:pt idx="2544">
                  <c:v>507.67</c:v>
                </c:pt>
                <c:pt idx="2545">
                  <c:v>507.67</c:v>
                </c:pt>
                <c:pt idx="2546">
                  <c:v>507.67</c:v>
                </c:pt>
                <c:pt idx="2547">
                  <c:v>507.67</c:v>
                </c:pt>
                <c:pt idx="2548">
                  <c:v>507.67</c:v>
                </c:pt>
                <c:pt idx="2549">
                  <c:v>507.67</c:v>
                </c:pt>
                <c:pt idx="2550">
                  <c:v>507.66</c:v>
                </c:pt>
                <c:pt idx="2551">
                  <c:v>507.66</c:v>
                </c:pt>
                <c:pt idx="2552">
                  <c:v>507.66</c:v>
                </c:pt>
                <c:pt idx="2553">
                  <c:v>507.66</c:v>
                </c:pt>
                <c:pt idx="2554">
                  <c:v>507.66</c:v>
                </c:pt>
                <c:pt idx="2555">
                  <c:v>507.66</c:v>
                </c:pt>
                <c:pt idx="2556">
                  <c:v>507.66</c:v>
                </c:pt>
                <c:pt idx="2557">
                  <c:v>507.66</c:v>
                </c:pt>
                <c:pt idx="2558">
                  <c:v>507.66</c:v>
                </c:pt>
                <c:pt idx="2559">
                  <c:v>507.66</c:v>
                </c:pt>
                <c:pt idx="2560">
                  <c:v>507.66</c:v>
                </c:pt>
                <c:pt idx="2561">
                  <c:v>507.65</c:v>
                </c:pt>
                <c:pt idx="2562">
                  <c:v>507.65</c:v>
                </c:pt>
                <c:pt idx="2563">
                  <c:v>507.65</c:v>
                </c:pt>
                <c:pt idx="2564">
                  <c:v>507.65</c:v>
                </c:pt>
                <c:pt idx="2565">
                  <c:v>507.65</c:v>
                </c:pt>
                <c:pt idx="2566">
                  <c:v>507.65</c:v>
                </c:pt>
                <c:pt idx="2567">
                  <c:v>507.65</c:v>
                </c:pt>
                <c:pt idx="2568">
                  <c:v>507.65</c:v>
                </c:pt>
                <c:pt idx="2569">
                  <c:v>507.65</c:v>
                </c:pt>
                <c:pt idx="2570">
                  <c:v>507.65</c:v>
                </c:pt>
                <c:pt idx="2571">
                  <c:v>507.65</c:v>
                </c:pt>
                <c:pt idx="2572">
                  <c:v>507.65</c:v>
                </c:pt>
                <c:pt idx="2573">
                  <c:v>507.64</c:v>
                </c:pt>
                <c:pt idx="2574">
                  <c:v>507.64</c:v>
                </c:pt>
                <c:pt idx="2575">
                  <c:v>507.64</c:v>
                </c:pt>
                <c:pt idx="2576">
                  <c:v>507.64</c:v>
                </c:pt>
                <c:pt idx="2577">
                  <c:v>507.64</c:v>
                </c:pt>
                <c:pt idx="2578">
                  <c:v>507.64</c:v>
                </c:pt>
                <c:pt idx="2579">
                  <c:v>507.64</c:v>
                </c:pt>
                <c:pt idx="2580">
                  <c:v>507.64</c:v>
                </c:pt>
                <c:pt idx="2581">
                  <c:v>507.64</c:v>
                </c:pt>
                <c:pt idx="2582">
                  <c:v>507.64</c:v>
                </c:pt>
                <c:pt idx="2583">
                  <c:v>507.64</c:v>
                </c:pt>
                <c:pt idx="2584">
                  <c:v>507.64</c:v>
                </c:pt>
                <c:pt idx="2585">
                  <c:v>507.63</c:v>
                </c:pt>
                <c:pt idx="2586">
                  <c:v>507.63</c:v>
                </c:pt>
                <c:pt idx="2587">
                  <c:v>507.63</c:v>
                </c:pt>
                <c:pt idx="2588">
                  <c:v>507.63</c:v>
                </c:pt>
                <c:pt idx="2589">
                  <c:v>507.63</c:v>
                </c:pt>
                <c:pt idx="2590">
                  <c:v>507.63</c:v>
                </c:pt>
                <c:pt idx="2591">
                  <c:v>507.63</c:v>
                </c:pt>
                <c:pt idx="2592">
                  <c:v>507.63</c:v>
                </c:pt>
                <c:pt idx="2593">
                  <c:v>507.63</c:v>
                </c:pt>
                <c:pt idx="2594">
                  <c:v>507.63</c:v>
                </c:pt>
                <c:pt idx="2595">
                  <c:v>507.63</c:v>
                </c:pt>
                <c:pt idx="2596">
                  <c:v>507.62</c:v>
                </c:pt>
                <c:pt idx="2597">
                  <c:v>507.62</c:v>
                </c:pt>
                <c:pt idx="2598">
                  <c:v>507.62</c:v>
                </c:pt>
                <c:pt idx="2599">
                  <c:v>507.62</c:v>
                </c:pt>
                <c:pt idx="2600">
                  <c:v>507.62</c:v>
                </c:pt>
                <c:pt idx="2601">
                  <c:v>507.62</c:v>
                </c:pt>
                <c:pt idx="2602">
                  <c:v>507.62</c:v>
                </c:pt>
                <c:pt idx="2603">
                  <c:v>507.62</c:v>
                </c:pt>
                <c:pt idx="2604">
                  <c:v>507.62</c:v>
                </c:pt>
                <c:pt idx="2605">
                  <c:v>507.62</c:v>
                </c:pt>
                <c:pt idx="2606">
                  <c:v>507.62</c:v>
                </c:pt>
                <c:pt idx="2607">
                  <c:v>507.61</c:v>
                </c:pt>
                <c:pt idx="2608">
                  <c:v>507.61</c:v>
                </c:pt>
                <c:pt idx="2609">
                  <c:v>507.61</c:v>
                </c:pt>
                <c:pt idx="2610">
                  <c:v>507.61</c:v>
                </c:pt>
                <c:pt idx="2611">
                  <c:v>507.61</c:v>
                </c:pt>
                <c:pt idx="2612">
                  <c:v>507.61</c:v>
                </c:pt>
                <c:pt idx="2613">
                  <c:v>507.61</c:v>
                </c:pt>
                <c:pt idx="2614">
                  <c:v>507.61</c:v>
                </c:pt>
                <c:pt idx="2615">
                  <c:v>507.61</c:v>
                </c:pt>
                <c:pt idx="2616">
                  <c:v>507.61</c:v>
                </c:pt>
                <c:pt idx="2617">
                  <c:v>507.6</c:v>
                </c:pt>
                <c:pt idx="2618">
                  <c:v>507.6</c:v>
                </c:pt>
                <c:pt idx="2619">
                  <c:v>507.6</c:v>
                </c:pt>
                <c:pt idx="2620">
                  <c:v>507.6</c:v>
                </c:pt>
                <c:pt idx="2621">
                  <c:v>507.6</c:v>
                </c:pt>
                <c:pt idx="2622">
                  <c:v>507.6</c:v>
                </c:pt>
                <c:pt idx="2623">
                  <c:v>507.6</c:v>
                </c:pt>
                <c:pt idx="2624">
                  <c:v>507.6</c:v>
                </c:pt>
                <c:pt idx="2625">
                  <c:v>507.6</c:v>
                </c:pt>
                <c:pt idx="2626">
                  <c:v>507.6</c:v>
                </c:pt>
                <c:pt idx="2627">
                  <c:v>507.6</c:v>
                </c:pt>
                <c:pt idx="2628">
                  <c:v>507.59</c:v>
                </c:pt>
                <c:pt idx="2629">
                  <c:v>507.59</c:v>
                </c:pt>
                <c:pt idx="2630">
                  <c:v>507.59</c:v>
                </c:pt>
                <c:pt idx="2631">
                  <c:v>507.59</c:v>
                </c:pt>
                <c:pt idx="2632">
                  <c:v>507.59</c:v>
                </c:pt>
                <c:pt idx="2633">
                  <c:v>507.59</c:v>
                </c:pt>
                <c:pt idx="2634">
                  <c:v>507.59</c:v>
                </c:pt>
                <c:pt idx="2635">
                  <c:v>507.59</c:v>
                </c:pt>
                <c:pt idx="2636">
                  <c:v>507.59</c:v>
                </c:pt>
                <c:pt idx="2637">
                  <c:v>507.59</c:v>
                </c:pt>
                <c:pt idx="2638">
                  <c:v>507.59</c:v>
                </c:pt>
                <c:pt idx="2639">
                  <c:v>507.58</c:v>
                </c:pt>
                <c:pt idx="2640">
                  <c:v>507.58</c:v>
                </c:pt>
                <c:pt idx="2641">
                  <c:v>507.58</c:v>
                </c:pt>
                <c:pt idx="2642">
                  <c:v>507.58</c:v>
                </c:pt>
                <c:pt idx="2643">
                  <c:v>507.58</c:v>
                </c:pt>
                <c:pt idx="2644">
                  <c:v>507.58</c:v>
                </c:pt>
                <c:pt idx="2645">
                  <c:v>507.58</c:v>
                </c:pt>
                <c:pt idx="2646">
                  <c:v>507.58</c:v>
                </c:pt>
                <c:pt idx="2647">
                  <c:v>507.58</c:v>
                </c:pt>
                <c:pt idx="2648">
                  <c:v>507.58</c:v>
                </c:pt>
                <c:pt idx="2649">
                  <c:v>507.58</c:v>
                </c:pt>
                <c:pt idx="2650">
                  <c:v>507.57</c:v>
                </c:pt>
                <c:pt idx="2651">
                  <c:v>507.57</c:v>
                </c:pt>
                <c:pt idx="2652">
                  <c:v>507.57</c:v>
                </c:pt>
                <c:pt idx="2653">
                  <c:v>507.57</c:v>
                </c:pt>
                <c:pt idx="2654">
                  <c:v>507.57</c:v>
                </c:pt>
                <c:pt idx="2655">
                  <c:v>507.57</c:v>
                </c:pt>
                <c:pt idx="2656">
                  <c:v>507.57</c:v>
                </c:pt>
                <c:pt idx="2657">
                  <c:v>507.57</c:v>
                </c:pt>
                <c:pt idx="2658">
                  <c:v>507.57</c:v>
                </c:pt>
                <c:pt idx="2659">
                  <c:v>507.57</c:v>
                </c:pt>
                <c:pt idx="2660">
                  <c:v>507.57</c:v>
                </c:pt>
                <c:pt idx="2661">
                  <c:v>507.57</c:v>
                </c:pt>
                <c:pt idx="2662">
                  <c:v>507.57</c:v>
                </c:pt>
                <c:pt idx="2663">
                  <c:v>507.56</c:v>
                </c:pt>
                <c:pt idx="2664">
                  <c:v>507.56</c:v>
                </c:pt>
                <c:pt idx="2665">
                  <c:v>507.56</c:v>
                </c:pt>
                <c:pt idx="2666">
                  <c:v>507.56</c:v>
                </c:pt>
                <c:pt idx="2667">
                  <c:v>507.56</c:v>
                </c:pt>
                <c:pt idx="2668">
                  <c:v>507.56</c:v>
                </c:pt>
                <c:pt idx="2669">
                  <c:v>507.56</c:v>
                </c:pt>
                <c:pt idx="2670">
                  <c:v>507.56</c:v>
                </c:pt>
                <c:pt idx="2671">
                  <c:v>507.56</c:v>
                </c:pt>
                <c:pt idx="2672">
                  <c:v>507.56</c:v>
                </c:pt>
                <c:pt idx="2673">
                  <c:v>507.56</c:v>
                </c:pt>
                <c:pt idx="2674">
                  <c:v>507.56</c:v>
                </c:pt>
                <c:pt idx="2675">
                  <c:v>507.55</c:v>
                </c:pt>
                <c:pt idx="2676">
                  <c:v>507.55</c:v>
                </c:pt>
                <c:pt idx="2677">
                  <c:v>507.55</c:v>
                </c:pt>
                <c:pt idx="2678">
                  <c:v>507.55</c:v>
                </c:pt>
                <c:pt idx="2679">
                  <c:v>507.55</c:v>
                </c:pt>
                <c:pt idx="2680">
                  <c:v>507.55</c:v>
                </c:pt>
                <c:pt idx="2681">
                  <c:v>507.55</c:v>
                </c:pt>
                <c:pt idx="2682">
                  <c:v>507.55</c:v>
                </c:pt>
                <c:pt idx="2683">
                  <c:v>507.55</c:v>
                </c:pt>
                <c:pt idx="2684">
                  <c:v>507.55</c:v>
                </c:pt>
                <c:pt idx="2685">
                  <c:v>507.55</c:v>
                </c:pt>
                <c:pt idx="2686">
                  <c:v>507.55</c:v>
                </c:pt>
                <c:pt idx="2687">
                  <c:v>507.55</c:v>
                </c:pt>
                <c:pt idx="2688">
                  <c:v>507.55</c:v>
                </c:pt>
                <c:pt idx="2689">
                  <c:v>507.54</c:v>
                </c:pt>
                <c:pt idx="2690">
                  <c:v>507.54</c:v>
                </c:pt>
                <c:pt idx="2691">
                  <c:v>507.54</c:v>
                </c:pt>
                <c:pt idx="2692">
                  <c:v>507.54</c:v>
                </c:pt>
                <c:pt idx="2693">
                  <c:v>507.54</c:v>
                </c:pt>
                <c:pt idx="2694">
                  <c:v>507.54</c:v>
                </c:pt>
                <c:pt idx="2695">
                  <c:v>507.54</c:v>
                </c:pt>
                <c:pt idx="2696">
                  <c:v>507.54</c:v>
                </c:pt>
                <c:pt idx="2697">
                  <c:v>507.54</c:v>
                </c:pt>
                <c:pt idx="2698">
                  <c:v>507.54</c:v>
                </c:pt>
                <c:pt idx="2699">
                  <c:v>507.54</c:v>
                </c:pt>
                <c:pt idx="2700">
                  <c:v>507.54</c:v>
                </c:pt>
                <c:pt idx="2701">
                  <c:v>507.54</c:v>
                </c:pt>
                <c:pt idx="2702">
                  <c:v>507.53</c:v>
                </c:pt>
                <c:pt idx="2703">
                  <c:v>507.53</c:v>
                </c:pt>
                <c:pt idx="2704">
                  <c:v>507.53</c:v>
                </c:pt>
                <c:pt idx="2705">
                  <c:v>507.53</c:v>
                </c:pt>
                <c:pt idx="2706">
                  <c:v>507.53</c:v>
                </c:pt>
                <c:pt idx="2707">
                  <c:v>507.53</c:v>
                </c:pt>
                <c:pt idx="2708">
                  <c:v>507.53</c:v>
                </c:pt>
                <c:pt idx="2709">
                  <c:v>507.53</c:v>
                </c:pt>
                <c:pt idx="2710">
                  <c:v>507.53</c:v>
                </c:pt>
                <c:pt idx="2711">
                  <c:v>507.53</c:v>
                </c:pt>
                <c:pt idx="2712">
                  <c:v>507.53</c:v>
                </c:pt>
                <c:pt idx="2713">
                  <c:v>507.53</c:v>
                </c:pt>
                <c:pt idx="2714">
                  <c:v>507.53</c:v>
                </c:pt>
                <c:pt idx="2715">
                  <c:v>507.53</c:v>
                </c:pt>
                <c:pt idx="2716">
                  <c:v>507.52</c:v>
                </c:pt>
                <c:pt idx="2717">
                  <c:v>507.52</c:v>
                </c:pt>
                <c:pt idx="2718">
                  <c:v>507.52</c:v>
                </c:pt>
                <c:pt idx="2719">
                  <c:v>507.52</c:v>
                </c:pt>
                <c:pt idx="2720">
                  <c:v>507.52</c:v>
                </c:pt>
                <c:pt idx="2721">
                  <c:v>507.52</c:v>
                </c:pt>
                <c:pt idx="2722">
                  <c:v>507.52</c:v>
                </c:pt>
                <c:pt idx="2723">
                  <c:v>507.52</c:v>
                </c:pt>
                <c:pt idx="2724">
                  <c:v>507.52</c:v>
                </c:pt>
                <c:pt idx="2725">
                  <c:v>507.52</c:v>
                </c:pt>
                <c:pt idx="2726">
                  <c:v>507.52</c:v>
                </c:pt>
                <c:pt idx="2727">
                  <c:v>507.52</c:v>
                </c:pt>
                <c:pt idx="2728">
                  <c:v>507.52</c:v>
                </c:pt>
                <c:pt idx="2729">
                  <c:v>507.52</c:v>
                </c:pt>
                <c:pt idx="2730">
                  <c:v>507.51</c:v>
                </c:pt>
                <c:pt idx="2731">
                  <c:v>507.51</c:v>
                </c:pt>
                <c:pt idx="2732">
                  <c:v>507.51</c:v>
                </c:pt>
                <c:pt idx="2733">
                  <c:v>507.51</c:v>
                </c:pt>
                <c:pt idx="2734">
                  <c:v>507.51</c:v>
                </c:pt>
                <c:pt idx="2735">
                  <c:v>507.51</c:v>
                </c:pt>
                <c:pt idx="2736">
                  <c:v>507.51</c:v>
                </c:pt>
                <c:pt idx="2737">
                  <c:v>507.51</c:v>
                </c:pt>
                <c:pt idx="2738">
                  <c:v>507.51</c:v>
                </c:pt>
                <c:pt idx="2739">
                  <c:v>507.51</c:v>
                </c:pt>
                <c:pt idx="2740">
                  <c:v>507.51</c:v>
                </c:pt>
                <c:pt idx="2741">
                  <c:v>507.51</c:v>
                </c:pt>
                <c:pt idx="2742">
                  <c:v>507.51</c:v>
                </c:pt>
                <c:pt idx="2743">
                  <c:v>507.51</c:v>
                </c:pt>
                <c:pt idx="2744">
                  <c:v>507.5</c:v>
                </c:pt>
                <c:pt idx="2745">
                  <c:v>507.5</c:v>
                </c:pt>
                <c:pt idx="2746">
                  <c:v>507.5</c:v>
                </c:pt>
                <c:pt idx="2747">
                  <c:v>507.5</c:v>
                </c:pt>
                <c:pt idx="2748">
                  <c:v>507.5</c:v>
                </c:pt>
                <c:pt idx="2749">
                  <c:v>507.5</c:v>
                </c:pt>
                <c:pt idx="2750">
                  <c:v>507.5</c:v>
                </c:pt>
                <c:pt idx="2751">
                  <c:v>507.5</c:v>
                </c:pt>
                <c:pt idx="2752">
                  <c:v>507.5</c:v>
                </c:pt>
                <c:pt idx="2753">
                  <c:v>507.5</c:v>
                </c:pt>
                <c:pt idx="2754">
                  <c:v>507.5</c:v>
                </c:pt>
                <c:pt idx="2755">
                  <c:v>507.5</c:v>
                </c:pt>
                <c:pt idx="2756">
                  <c:v>507.5</c:v>
                </c:pt>
                <c:pt idx="2757">
                  <c:v>507.5</c:v>
                </c:pt>
                <c:pt idx="2758">
                  <c:v>507.5</c:v>
                </c:pt>
                <c:pt idx="2759">
                  <c:v>507.49</c:v>
                </c:pt>
                <c:pt idx="2760">
                  <c:v>507.49</c:v>
                </c:pt>
                <c:pt idx="2761">
                  <c:v>507.49</c:v>
                </c:pt>
                <c:pt idx="2762">
                  <c:v>507.49</c:v>
                </c:pt>
                <c:pt idx="2763">
                  <c:v>507.49</c:v>
                </c:pt>
                <c:pt idx="2764">
                  <c:v>507.49</c:v>
                </c:pt>
                <c:pt idx="2765">
                  <c:v>507.49</c:v>
                </c:pt>
                <c:pt idx="2766">
                  <c:v>507.49</c:v>
                </c:pt>
                <c:pt idx="2767">
                  <c:v>507.49</c:v>
                </c:pt>
                <c:pt idx="2768">
                  <c:v>507.49</c:v>
                </c:pt>
                <c:pt idx="2769">
                  <c:v>507.49</c:v>
                </c:pt>
                <c:pt idx="2770">
                  <c:v>507.49</c:v>
                </c:pt>
                <c:pt idx="2771">
                  <c:v>507.49</c:v>
                </c:pt>
                <c:pt idx="2772">
                  <c:v>507.49</c:v>
                </c:pt>
                <c:pt idx="2773">
                  <c:v>507.49</c:v>
                </c:pt>
                <c:pt idx="2774">
                  <c:v>507.49</c:v>
                </c:pt>
                <c:pt idx="2775">
                  <c:v>507.48</c:v>
                </c:pt>
                <c:pt idx="2776">
                  <c:v>507.48</c:v>
                </c:pt>
                <c:pt idx="2777">
                  <c:v>507.48</c:v>
                </c:pt>
                <c:pt idx="2778">
                  <c:v>507.48</c:v>
                </c:pt>
                <c:pt idx="2779">
                  <c:v>507.48</c:v>
                </c:pt>
                <c:pt idx="2780">
                  <c:v>507.48</c:v>
                </c:pt>
                <c:pt idx="2781">
                  <c:v>507.48</c:v>
                </c:pt>
                <c:pt idx="2782">
                  <c:v>507.48</c:v>
                </c:pt>
                <c:pt idx="2783">
                  <c:v>507.48</c:v>
                </c:pt>
                <c:pt idx="2784">
                  <c:v>507.48</c:v>
                </c:pt>
                <c:pt idx="2785">
                  <c:v>507.48</c:v>
                </c:pt>
                <c:pt idx="2786">
                  <c:v>507.48</c:v>
                </c:pt>
                <c:pt idx="2787">
                  <c:v>507.48</c:v>
                </c:pt>
                <c:pt idx="2788">
                  <c:v>507.48</c:v>
                </c:pt>
                <c:pt idx="2789">
                  <c:v>507.48</c:v>
                </c:pt>
                <c:pt idx="2790">
                  <c:v>507.48</c:v>
                </c:pt>
                <c:pt idx="2791">
                  <c:v>507.48</c:v>
                </c:pt>
                <c:pt idx="2792">
                  <c:v>507.48</c:v>
                </c:pt>
                <c:pt idx="2793">
                  <c:v>507.47</c:v>
                </c:pt>
                <c:pt idx="2794">
                  <c:v>507.47</c:v>
                </c:pt>
                <c:pt idx="2795">
                  <c:v>507.47</c:v>
                </c:pt>
                <c:pt idx="2796">
                  <c:v>507.47</c:v>
                </c:pt>
                <c:pt idx="2797">
                  <c:v>507.47</c:v>
                </c:pt>
                <c:pt idx="2798">
                  <c:v>507.47</c:v>
                </c:pt>
                <c:pt idx="2799">
                  <c:v>507.47</c:v>
                </c:pt>
                <c:pt idx="2800">
                  <c:v>507.47</c:v>
                </c:pt>
                <c:pt idx="2801">
                  <c:v>507.47</c:v>
                </c:pt>
                <c:pt idx="2802">
                  <c:v>507.47</c:v>
                </c:pt>
                <c:pt idx="2803">
                  <c:v>507.47</c:v>
                </c:pt>
                <c:pt idx="2804">
                  <c:v>507.47</c:v>
                </c:pt>
                <c:pt idx="2805">
                  <c:v>507.47</c:v>
                </c:pt>
                <c:pt idx="2806">
                  <c:v>507.47</c:v>
                </c:pt>
                <c:pt idx="2807">
                  <c:v>507.47</c:v>
                </c:pt>
                <c:pt idx="2808">
                  <c:v>507.47</c:v>
                </c:pt>
                <c:pt idx="2809">
                  <c:v>507.47</c:v>
                </c:pt>
                <c:pt idx="2810">
                  <c:v>507.47</c:v>
                </c:pt>
                <c:pt idx="2811">
                  <c:v>507.47</c:v>
                </c:pt>
                <c:pt idx="2812">
                  <c:v>507.46</c:v>
                </c:pt>
                <c:pt idx="2813">
                  <c:v>507.46</c:v>
                </c:pt>
                <c:pt idx="2814">
                  <c:v>507.46</c:v>
                </c:pt>
                <c:pt idx="2815">
                  <c:v>507.46</c:v>
                </c:pt>
                <c:pt idx="2816">
                  <c:v>507.46</c:v>
                </c:pt>
                <c:pt idx="2817">
                  <c:v>507.46</c:v>
                </c:pt>
                <c:pt idx="2818">
                  <c:v>507.46</c:v>
                </c:pt>
                <c:pt idx="2819">
                  <c:v>507.46</c:v>
                </c:pt>
                <c:pt idx="2820">
                  <c:v>507.46</c:v>
                </c:pt>
                <c:pt idx="2821">
                  <c:v>507.46</c:v>
                </c:pt>
                <c:pt idx="2822">
                  <c:v>507.46</c:v>
                </c:pt>
                <c:pt idx="2823">
                  <c:v>507.46</c:v>
                </c:pt>
                <c:pt idx="2824">
                  <c:v>507.46</c:v>
                </c:pt>
                <c:pt idx="2825">
                  <c:v>507.46</c:v>
                </c:pt>
                <c:pt idx="2826">
                  <c:v>507.46</c:v>
                </c:pt>
                <c:pt idx="2827">
                  <c:v>507.46</c:v>
                </c:pt>
                <c:pt idx="2828">
                  <c:v>507.46</c:v>
                </c:pt>
                <c:pt idx="2829">
                  <c:v>507.46</c:v>
                </c:pt>
                <c:pt idx="2830">
                  <c:v>507.46</c:v>
                </c:pt>
                <c:pt idx="2831">
                  <c:v>507.46</c:v>
                </c:pt>
                <c:pt idx="2832">
                  <c:v>507.45</c:v>
                </c:pt>
                <c:pt idx="2833">
                  <c:v>507.45</c:v>
                </c:pt>
                <c:pt idx="2834">
                  <c:v>507.45</c:v>
                </c:pt>
                <c:pt idx="2835">
                  <c:v>507.45</c:v>
                </c:pt>
                <c:pt idx="2836">
                  <c:v>507.45</c:v>
                </c:pt>
                <c:pt idx="2837">
                  <c:v>507.45</c:v>
                </c:pt>
                <c:pt idx="2838">
                  <c:v>507.45</c:v>
                </c:pt>
                <c:pt idx="2839">
                  <c:v>507.45</c:v>
                </c:pt>
                <c:pt idx="2840">
                  <c:v>507.45</c:v>
                </c:pt>
                <c:pt idx="2841">
                  <c:v>507.45</c:v>
                </c:pt>
                <c:pt idx="2842">
                  <c:v>507.45</c:v>
                </c:pt>
                <c:pt idx="2843">
                  <c:v>507.45</c:v>
                </c:pt>
                <c:pt idx="2844">
                  <c:v>507.45</c:v>
                </c:pt>
                <c:pt idx="2845">
                  <c:v>507.45</c:v>
                </c:pt>
                <c:pt idx="2846">
                  <c:v>507.45</c:v>
                </c:pt>
                <c:pt idx="2847">
                  <c:v>507.45</c:v>
                </c:pt>
                <c:pt idx="2848">
                  <c:v>507.45</c:v>
                </c:pt>
                <c:pt idx="2849">
                  <c:v>507.45</c:v>
                </c:pt>
                <c:pt idx="2850">
                  <c:v>507.45</c:v>
                </c:pt>
                <c:pt idx="2851">
                  <c:v>507.45</c:v>
                </c:pt>
                <c:pt idx="2852">
                  <c:v>507.45</c:v>
                </c:pt>
                <c:pt idx="2853">
                  <c:v>507.45</c:v>
                </c:pt>
                <c:pt idx="2854">
                  <c:v>507.45</c:v>
                </c:pt>
                <c:pt idx="2855">
                  <c:v>507.45</c:v>
                </c:pt>
                <c:pt idx="2856">
                  <c:v>507.45</c:v>
                </c:pt>
                <c:pt idx="2857">
                  <c:v>507.45</c:v>
                </c:pt>
                <c:pt idx="2858">
                  <c:v>507.44</c:v>
                </c:pt>
                <c:pt idx="2859">
                  <c:v>507.44</c:v>
                </c:pt>
                <c:pt idx="2860">
                  <c:v>507.44</c:v>
                </c:pt>
                <c:pt idx="2861">
                  <c:v>507.44</c:v>
                </c:pt>
                <c:pt idx="2862">
                  <c:v>507.44</c:v>
                </c:pt>
                <c:pt idx="2863">
                  <c:v>507.44</c:v>
                </c:pt>
                <c:pt idx="2864">
                  <c:v>507.44</c:v>
                </c:pt>
                <c:pt idx="2865">
                  <c:v>507.44</c:v>
                </c:pt>
                <c:pt idx="2866">
                  <c:v>507.44</c:v>
                </c:pt>
                <c:pt idx="2867">
                  <c:v>507.44</c:v>
                </c:pt>
                <c:pt idx="2868">
                  <c:v>507.44</c:v>
                </c:pt>
                <c:pt idx="2869">
                  <c:v>507.44</c:v>
                </c:pt>
                <c:pt idx="2870">
                  <c:v>507.44</c:v>
                </c:pt>
                <c:pt idx="2871">
                  <c:v>507.44</c:v>
                </c:pt>
                <c:pt idx="2872">
                  <c:v>507.44</c:v>
                </c:pt>
                <c:pt idx="2873">
                  <c:v>507.44</c:v>
                </c:pt>
                <c:pt idx="2874">
                  <c:v>507.44</c:v>
                </c:pt>
                <c:pt idx="2875">
                  <c:v>507.44</c:v>
                </c:pt>
                <c:pt idx="2876">
                  <c:v>507.44</c:v>
                </c:pt>
                <c:pt idx="2877">
                  <c:v>507.44</c:v>
                </c:pt>
                <c:pt idx="2878">
                  <c:v>507.44</c:v>
                </c:pt>
                <c:pt idx="2879">
                  <c:v>507.44</c:v>
                </c:pt>
                <c:pt idx="2880">
                  <c:v>507.44</c:v>
                </c:pt>
                <c:pt idx="2881">
                  <c:v>507.44</c:v>
                </c:pt>
                <c:pt idx="2882">
                  <c:v>507.44</c:v>
                </c:pt>
                <c:pt idx="2883">
                  <c:v>507.44</c:v>
                </c:pt>
                <c:pt idx="2884">
                  <c:v>507.44</c:v>
                </c:pt>
                <c:pt idx="2885">
                  <c:v>507.43</c:v>
                </c:pt>
                <c:pt idx="2886">
                  <c:v>507.43</c:v>
                </c:pt>
                <c:pt idx="2887">
                  <c:v>507.43</c:v>
                </c:pt>
                <c:pt idx="2888">
                  <c:v>507.43</c:v>
                </c:pt>
                <c:pt idx="2889">
                  <c:v>507.43</c:v>
                </c:pt>
                <c:pt idx="2890">
                  <c:v>507.43</c:v>
                </c:pt>
                <c:pt idx="2891">
                  <c:v>507.43</c:v>
                </c:pt>
                <c:pt idx="2892">
                  <c:v>507.43</c:v>
                </c:pt>
                <c:pt idx="2893">
                  <c:v>507.43</c:v>
                </c:pt>
                <c:pt idx="2894">
                  <c:v>507.43</c:v>
                </c:pt>
                <c:pt idx="2895">
                  <c:v>507.43</c:v>
                </c:pt>
                <c:pt idx="2896">
                  <c:v>507.43</c:v>
                </c:pt>
                <c:pt idx="2897">
                  <c:v>507.43</c:v>
                </c:pt>
                <c:pt idx="2898">
                  <c:v>507.43</c:v>
                </c:pt>
                <c:pt idx="2899">
                  <c:v>507.43</c:v>
                </c:pt>
                <c:pt idx="2900">
                  <c:v>507.43</c:v>
                </c:pt>
                <c:pt idx="2901">
                  <c:v>507.43</c:v>
                </c:pt>
                <c:pt idx="2902">
                  <c:v>507.43</c:v>
                </c:pt>
                <c:pt idx="2903">
                  <c:v>507.43</c:v>
                </c:pt>
                <c:pt idx="2904">
                  <c:v>507.43</c:v>
                </c:pt>
                <c:pt idx="2905">
                  <c:v>507.43</c:v>
                </c:pt>
                <c:pt idx="2906">
                  <c:v>507.42</c:v>
                </c:pt>
                <c:pt idx="2907">
                  <c:v>507.42</c:v>
                </c:pt>
                <c:pt idx="2908">
                  <c:v>507.42</c:v>
                </c:pt>
                <c:pt idx="2909">
                  <c:v>507.42</c:v>
                </c:pt>
                <c:pt idx="2910">
                  <c:v>507.42</c:v>
                </c:pt>
                <c:pt idx="2911">
                  <c:v>507.42</c:v>
                </c:pt>
                <c:pt idx="2912">
                  <c:v>507.42</c:v>
                </c:pt>
                <c:pt idx="2913">
                  <c:v>507.42</c:v>
                </c:pt>
                <c:pt idx="2914">
                  <c:v>507.42</c:v>
                </c:pt>
                <c:pt idx="2915">
                  <c:v>507.42</c:v>
                </c:pt>
                <c:pt idx="2916">
                  <c:v>507.42</c:v>
                </c:pt>
                <c:pt idx="2917">
                  <c:v>507.42</c:v>
                </c:pt>
                <c:pt idx="2918">
                  <c:v>507.42</c:v>
                </c:pt>
                <c:pt idx="2919">
                  <c:v>507.42</c:v>
                </c:pt>
                <c:pt idx="2920">
                  <c:v>507.42</c:v>
                </c:pt>
                <c:pt idx="2921">
                  <c:v>507.42</c:v>
                </c:pt>
                <c:pt idx="2922">
                  <c:v>507.42</c:v>
                </c:pt>
                <c:pt idx="2923">
                  <c:v>507.42</c:v>
                </c:pt>
                <c:pt idx="2924">
                  <c:v>507.42</c:v>
                </c:pt>
                <c:pt idx="2925">
                  <c:v>507.42</c:v>
                </c:pt>
                <c:pt idx="2926">
                  <c:v>507.42</c:v>
                </c:pt>
                <c:pt idx="2927">
                  <c:v>507.41</c:v>
                </c:pt>
                <c:pt idx="2928">
                  <c:v>507.41</c:v>
                </c:pt>
                <c:pt idx="2929">
                  <c:v>507.41</c:v>
                </c:pt>
                <c:pt idx="2930">
                  <c:v>507.41</c:v>
                </c:pt>
                <c:pt idx="2931">
                  <c:v>507.41</c:v>
                </c:pt>
                <c:pt idx="2932">
                  <c:v>507.41</c:v>
                </c:pt>
                <c:pt idx="2933">
                  <c:v>507.41</c:v>
                </c:pt>
                <c:pt idx="2934">
                  <c:v>507.41</c:v>
                </c:pt>
                <c:pt idx="2935">
                  <c:v>507.41</c:v>
                </c:pt>
                <c:pt idx="2936">
                  <c:v>507.41</c:v>
                </c:pt>
                <c:pt idx="2937">
                  <c:v>507.41</c:v>
                </c:pt>
                <c:pt idx="2938">
                  <c:v>507.41</c:v>
                </c:pt>
                <c:pt idx="2939">
                  <c:v>507.41</c:v>
                </c:pt>
                <c:pt idx="2940">
                  <c:v>507.41</c:v>
                </c:pt>
                <c:pt idx="2941">
                  <c:v>507.41</c:v>
                </c:pt>
                <c:pt idx="2942">
                  <c:v>507.41</c:v>
                </c:pt>
                <c:pt idx="2943">
                  <c:v>507.41</c:v>
                </c:pt>
                <c:pt idx="2944">
                  <c:v>507.41</c:v>
                </c:pt>
                <c:pt idx="2945">
                  <c:v>507.41</c:v>
                </c:pt>
                <c:pt idx="2946">
                  <c:v>507.41</c:v>
                </c:pt>
                <c:pt idx="2947">
                  <c:v>507.41</c:v>
                </c:pt>
                <c:pt idx="2948">
                  <c:v>507.41</c:v>
                </c:pt>
                <c:pt idx="2949">
                  <c:v>507.41</c:v>
                </c:pt>
                <c:pt idx="2950">
                  <c:v>507.41</c:v>
                </c:pt>
                <c:pt idx="2951">
                  <c:v>507.41</c:v>
                </c:pt>
                <c:pt idx="2952">
                  <c:v>507.4</c:v>
                </c:pt>
                <c:pt idx="2953">
                  <c:v>507.4</c:v>
                </c:pt>
                <c:pt idx="2954">
                  <c:v>507.4</c:v>
                </c:pt>
                <c:pt idx="2955">
                  <c:v>507.4</c:v>
                </c:pt>
                <c:pt idx="2956">
                  <c:v>507.4</c:v>
                </c:pt>
                <c:pt idx="2957">
                  <c:v>507.4</c:v>
                </c:pt>
                <c:pt idx="2958">
                  <c:v>507.4</c:v>
                </c:pt>
                <c:pt idx="2959">
                  <c:v>507.4</c:v>
                </c:pt>
                <c:pt idx="2960">
                  <c:v>507.4</c:v>
                </c:pt>
                <c:pt idx="2961">
                  <c:v>507.4</c:v>
                </c:pt>
                <c:pt idx="2962">
                  <c:v>507.4</c:v>
                </c:pt>
                <c:pt idx="2963">
                  <c:v>507.4</c:v>
                </c:pt>
                <c:pt idx="2964">
                  <c:v>507.4</c:v>
                </c:pt>
                <c:pt idx="2965">
                  <c:v>507.4</c:v>
                </c:pt>
                <c:pt idx="2966">
                  <c:v>507.4</c:v>
                </c:pt>
                <c:pt idx="2967">
                  <c:v>507.4</c:v>
                </c:pt>
                <c:pt idx="2968">
                  <c:v>507.4</c:v>
                </c:pt>
                <c:pt idx="2969">
                  <c:v>507.4</c:v>
                </c:pt>
                <c:pt idx="2970">
                  <c:v>507.4</c:v>
                </c:pt>
                <c:pt idx="2971">
                  <c:v>507.4</c:v>
                </c:pt>
                <c:pt idx="2972">
                  <c:v>507.4</c:v>
                </c:pt>
                <c:pt idx="2973">
                  <c:v>507.4</c:v>
                </c:pt>
                <c:pt idx="2974">
                  <c:v>507.4</c:v>
                </c:pt>
                <c:pt idx="2975">
                  <c:v>507.4</c:v>
                </c:pt>
                <c:pt idx="2976">
                  <c:v>507.4</c:v>
                </c:pt>
                <c:pt idx="2977">
                  <c:v>507.4</c:v>
                </c:pt>
                <c:pt idx="2978">
                  <c:v>507.4</c:v>
                </c:pt>
                <c:pt idx="2979">
                  <c:v>507.4</c:v>
                </c:pt>
                <c:pt idx="2980">
                  <c:v>507.39</c:v>
                </c:pt>
                <c:pt idx="2981">
                  <c:v>507.39</c:v>
                </c:pt>
                <c:pt idx="2982">
                  <c:v>507.39</c:v>
                </c:pt>
                <c:pt idx="2983">
                  <c:v>507.39</c:v>
                </c:pt>
                <c:pt idx="2984">
                  <c:v>507.39</c:v>
                </c:pt>
                <c:pt idx="2985">
                  <c:v>507.39</c:v>
                </c:pt>
                <c:pt idx="2986">
                  <c:v>507.39</c:v>
                </c:pt>
                <c:pt idx="2987">
                  <c:v>507.39</c:v>
                </c:pt>
                <c:pt idx="2988">
                  <c:v>507.39</c:v>
                </c:pt>
                <c:pt idx="2989">
                  <c:v>507.39</c:v>
                </c:pt>
                <c:pt idx="2990">
                  <c:v>507.39</c:v>
                </c:pt>
                <c:pt idx="2991">
                  <c:v>507.39</c:v>
                </c:pt>
                <c:pt idx="2992">
                  <c:v>507.39</c:v>
                </c:pt>
                <c:pt idx="2993">
                  <c:v>507.39</c:v>
                </c:pt>
                <c:pt idx="2994">
                  <c:v>507.39</c:v>
                </c:pt>
                <c:pt idx="2995">
                  <c:v>507.39</c:v>
                </c:pt>
                <c:pt idx="2996">
                  <c:v>507.39</c:v>
                </c:pt>
                <c:pt idx="2997">
                  <c:v>507.39</c:v>
                </c:pt>
                <c:pt idx="2998">
                  <c:v>507.39</c:v>
                </c:pt>
                <c:pt idx="2999">
                  <c:v>507.39</c:v>
                </c:pt>
                <c:pt idx="3000">
                  <c:v>507.39</c:v>
                </c:pt>
                <c:pt idx="3001">
                  <c:v>507.39</c:v>
                </c:pt>
                <c:pt idx="3002">
                  <c:v>507.39</c:v>
                </c:pt>
                <c:pt idx="3003">
                  <c:v>507.39</c:v>
                </c:pt>
                <c:pt idx="3004">
                  <c:v>507.39</c:v>
                </c:pt>
                <c:pt idx="3005">
                  <c:v>507.39</c:v>
                </c:pt>
                <c:pt idx="3006">
                  <c:v>507.38</c:v>
                </c:pt>
                <c:pt idx="3007">
                  <c:v>507.38</c:v>
                </c:pt>
                <c:pt idx="3008">
                  <c:v>507.38</c:v>
                </c:pt>
                <c:pt idx="3009">
                  <c:v>507.38</c:v>
                </c:pt>
                <c:pt idx="3010">
                  <c:v>507.38</c:v>
                </c:pt>
                <c:pt idx="3011">
                  <c:v>507.38</c:v>
                </c:pt>
                <c:pt idx="3012">
                  <c:v>507.38</c:v>
                </c:pt>
                <c:pt idx="3013">
                  <c:v>507.38</c:v>
                </c:pt>
                <c:pt idx="3014">
                  <c:v>507.38</c:v>
                </c:pt>
                <c:pt idx="3015">
                  <c:v>507.38</c:v>
                </c:pt>
                <c:pt idx="3016">
                  <c:v>507.38</c:v>
                </c:pt>
                <c:pt idx="3017">
                  <c:v>507.38</c:v>
                </c:pt>
                <c:pt idx="3018">
                  <c:v>507.38</c:v>
                </c:pt>
                <c:pt idx="3019">
                  <c:v>507.38</c:v>
                </c:pt>
                <c:pt idx="3020">
                  <c:v>507.38</c:v>
                </c:pt>
                <c:pt idx="3021">
                  <c:v>507.38</c:v>
                </c:pt>
                <c:pt idx="3022">
                  <c:v>507.38</c:v>
                </c:pt>
                <c:pt idx="3023">
                  <c:v>507.38</c:v>
                </c:pt>
                <c:pt idx="3024">
                  <c:v>507.38</c:v>
                </c:pt>
                <c:pt idx="3025">
                  <c:v>507.38</c:v>
                </c:pt>
                <c:pt idx="3026">
                  <c:v>507.38</c:v>
                </c:pt>
                <c:pt idx="3027">
                  <c:v>507.38</c:v>
                </c:pt>
                <c:pt idx="3028">
                  <c:v>507.38</c:v>
                </c:pt>
                <c:pt idx="3029">
                  <c:v>507.38</c:v>
                </c:pt>
                <c:pt idx="3030">
                  <c:v>507.38</c:v>
                </c:pt>
                <c:pt idx="3031">
                  <c:v>507.38</c:v>
                </c:pt>
                <c:pt idx="3032">
                  <c:v>507.38</c:v>
                </c:pt>
                <c:pt idx="3033">
                  <c:v>507.37</c:v>
                </c:pt>
                <c:pt idx="3034">
                  <c:v>507.37</c:v>
                </c:pt>
                <c:pt idx="3035">
                  <c:v>507.37</c:v>
                </c:pt>
                <c:pt idx="3036">
                  <c:v>507.37</c:v>
                </c:pt>
                <c:pt idx="3037">
                  <c:v>507.37</c:v>
                </c:pt>
                <c:pt idx="3038">
                  <c:v>507.37</c:v>
                </c:pt>
                <c:pt idx="3039">
                  <c:v>507.37</c:v>
                </c:pt>
                <c:pt idx="3040">
                  <c:v>507.37</c:v>
                </c:pt>
                <c:pt idx="3041">
                  <c:v>507.37</c:v>
                </c:pt>
                <c:pt idx="3042">
                  <c:v>507.37</c:v>
                </c:pt>
                <c:pt idx="3043">
                  <c:v>507.37</c:v>
                </c:pt>
                <c:pt idx="3044">
                  <c:v>507.37</c:v>
                </c:pt>
                <c:pt idx="3045">
                  <c:v>507.37</c:v>
                </c:pt>
                <c:pt idx="3046">
                  <c:v>507.37</c:v>
                </c:pt>
                <c:pt idx="3047">
                  <c:v>507.37</c:v>
                </c:pt>
                <c:pt idx="3048">
                  <c:v>507.37</c:v>
                </c:pt>
                <c:pt idx="3049">
                  <c:v>507.37</c:v>
                </c:pt>
                <c:pt idx="3050">
                  <c:v>507.37</c:v>
                </c:pt>
                <c:pt idx="3051">
                  <c:v>507.37</c:v>
                </c:pt>
                <c:pt idx="3052">
                  <c:v>507.37</c:v>
                </c:pt>
                <c:pt idx="3053">
                  <c:v>507.37</c:v>
                </c:pt>
                <c:pt idx="3054">
                  <c:v>507.37</c:v>
                </c:pt>
                <c:pt idx="3055">
                  <c:v>507.37</c:v>
                </c:pt>
                <c:pt idx="3056">
                  <c:v>507.37</c:v>
                </c:pt>
                <c:pt idx="3057">
                  <c:v>507.37</c:v>
                </c:pt>
                <c:pt idx="3058">
                  <c:v>507.37</c:v>
                </c:pt>
                <c:pt idx="3059">
                  <c:v>507.37</c:v>
                </c:pt>
                <c:pt idx="3060">
                  <c:v>507.36</c:v>
                </c:pt>
                <c:pt idx="3061">
                  <c:v>507.36</c:v>
                </c:pt>
                <c:pt idx="3062">
                  <c:v>507.36</c:v>
                </c:pt>
                <c:pt idx="3063">
                  <c:v>507.36</c:v>
                </c:pt>
                <c:pt idx="3064">
                  <c:v>507.36</c:v>
                </c:pt>
                <c:pt idx="3065">
                  <c:v>507.36</c:v>
                </c:pt>
                <c:pt idx="3066">
                  <c:v>507.36</c:v>
                </c:pt>
                <c:pt idx="3067">
                  <c:v>507.36</c:v>
                </c:pt>
                <c:pt idx="3068">
                  <c:v>507.36</c:v>
                </c:pt>
                <c:pt idx="3069">
                  <c:v>507.36</c:v>
                </c:pt>
                <c:pt idx="3070">
                  <c:v>507.36</c:v>
                </c:pt>
                <c:pt idx="3071">
                  <c:v>507.36</c:v>
                </c:pt>
                <c:pt idx="3072">
                  <c:v>507.36</c:v>
                </c:pt>
                <c:pt idx="3073">
                  <c:v>507.36</c:v>
                </c:pt>
                <c:pt idx="3074">
                  <c:v>507.36</c:v>
                </c:pt>
                <c:pt idx="3075">
                  <c:v>507.36</c:v>
                </c:pt>
                <c:pt idx="3076">
                  <c:v>507.36</c:v>
                </c:pt>
                <c:pt idx="3077">
                  <c:v>507.36</c:v>
                </c:pt>
                <c:pt idx="3078">
                  <c:v>507.36</c:v>
                </c:pt>
                <c:pt idx="3079">
                  <c:v>507.36</c:v>
                </c:pt>
                <c:pt idx="3080">
                  <c:v>507.36</c:v>
                </c:pt>
                <c:pt idx="3081">
                  <c:v>507.36</c:v>
                </c:pt>
                <c:pt idx="3082">
                  <c:v>507.36</c:v>
                </c:pt>
                <c:pt idx="3083">
                  <c:v>507.36</c:v>
                </c:pt>
                <c:pt idx="3084">
                  <c:v>507.36</c:v>
                </c:pt>
                <c:pt idx="3085">
                  <c:v>507.36</c:v>
                </c:pt>
                <c:pt idx="3086">
                  <c:v>507.36</c:v>
                </c:pt>
                <c:pt idx="3087">
                  <c:v>507.36</c:v>
                </c:pt>
                <c:pt idx="3088">
                  <c:v>507.36</c:v>
                </c:pt>
                <c:pt idx="3089">
                  <c:v>507.35</c:v>
                </c:pt>
                <c:pt idx="3090">
                  <c:v>507.35</c:v>
                </c:pt>
                <c:pt idx="3091">
                  <c:v>507.35</c:v>
                </c:pt>
                <c:pt idx="3092">
                  <c:v>507.35</c:v>
                </c:pt>
                <c:pt idx="3093">
                  <c:v>507.35</c:v>
                </c:pt>
                <c:pt idx="3094">
                  <c:v>507.35</c:v>
                </c:pt>
                <c:pt idx="3095">
                  <c:v>507.35</c:v>
                </c:pt>
                <c:pt idx="3096">
                  <c:v>507.35</c:v>
                </c:pt>
                <c:pt idx="3097">
                  <c:v>507.35</c:v>
                </c:pt>
                <c:pt idx="3098">
                  <c:v>507.35</c:v>
                </c:pt>
                <c:pt idx="3099">
                  <c:v>507.35</c:v>
                </c:pt>
                <c:pt idx="3100">
                  <c:v>507.35</c:v>
                </c:pt>
                <c:pt idx="3101">
                  <c:v>507.35</c:v>
                </c:pt>
                <c:pt idx="3102">
                  <c:v>507.35</c:v>
                </c:pt>
                <c:pt idx="3103">
                  <c:v>507.35</c:v>
                </c:pt>
                <c:pt idx="3104">
                  <c:v>507.35</c:v>
                </c:pt>
                <c:pt idx="3105">
                  <c:v>507.35</c:v>
                </c:pt>
                <c:pt idx="3106">
                  <c:v>507.35</c:v>
                </c:pt>
                <c:pt idx="3107">
                  <c:v>507.35</c:v>
                </c:pt>
                <c:pt idx="3108">
                  <c:v>507.35</c:v>
                </c:pt>
                <c:pt idx="3109">
                  <c:v>507.35</c:v>
                </c:pt>
                <c:pt idx="3110">
                  <c:v>507.35</c:v>
                </c:pt>
                <c:pt idx="3111">
                  <c:v>507.35</c:v>
                </c:pt>
                <c:pt idx="3112">
                  <c:v>507.35</c:v>
                </c:pt>
                <c:pt idx="3113">
                  <c:v>507.35</c:v>
                </c:pt>
                <c:pt idx="3114">
                  <c:v>507.35</c:v>
                </c:pt>
                <c:pt idx="3115">
                  <c:v>507.35</c:v>
                </c:pt>
                <c:pt idx="3116">
                  <c:v>507.35</c:v>
                </c:pt>
                <c:pt idx="3117">
                  <c:v>507.35</c:v>
                </c:pt>
                <c:pt idx="3118">
                  <c:v>507.35</c:v>
                </c:pt>
                <c:pt idx="3119">
                  <c:v>507.35</c:v>
                </c:pt>
                <c:pt idx="3120">
                  <c:v>507.35</c:v>
                </c:pt>
                <c:pt idx="3121">
                  <c:v>507.35</c:v>
                </c:pt>
                <c:pt idx="3122">
                  <c:v>507.35</c:v>
                </c:pt>
                <c:pt idx="3123">
                  <c:v>507.35</c:v>
                </c:pt>
                <c:pt idx="3124">
                  <c:v>507.34</c:v>
                </c:pt>
                <c:pt idx="3125">
                  <c:v>507.34</c:v>
                </c:pt>
                <c:pt idx="3126">
                  <c:v>507.34</c:v>
                </c:pt>
                <c:pt idx="3127">
                  <c:v>507.34</c:v>
                </c:pt>
                <c:pt idx="3128">
                  <c:v>507.34</c:v>
                </c:pt>
                <c:pt idx="3129">
                  <c:v>507.34</c:v>
                </c:pt>
                <c:pt idx="3130">
                  <c:v>507.34</c:v>
                </c:pt>
                <c:pt idx="3131">
                  <c:v>507.34</c:v>
                </c:pt>
                <c:pt idx="3132">
                  <c:v>507.34</c:v>
                </c:pt>
                <c:pt idx="3133">
                  <c:v>507.34</c:v>
                </c:pt>
                <c:pt idx="3134">
                  <c:v>507.34</c:v>
                </c:pt>
                <c:pt idx="3135">
                  <c:v>507.34</c:v>
                </c:pt>
                <c:pt idx="3136">
                  <c:v>507.34</c:v>
                </c:pt>
                <c:pt idx="3137">
                  <c:v>507.34</c:v>
                </c:pt>
                <c:pt idx="3138">
                  <c:v>507.34</c:v>
                </c:pt>
                <c:pt idx="3139">
                  <c:v>507.34</c:v>
                </c:pt>
                <c:pt idx="3140">
                  <c:v>507.34</c:v>
                </c:pt>
                <c:pt idx="3141">
                  <c:v>507.34</c:v>
                </c:pt>
                <c:pt idx="3142">
                  <c:v>507.34</c:v>
                </c:pt>
                <c:pt idx="3143">
                  <c:v>507.34</c:v>
                </c:pt>
                <c:pt idx="3144">
                  <c:v>507.34</c:v>
                </c:pt>
                <c:pt idx="3145">
                  <c:v>507.34</c:v>
                </c:pt>
                <c:pt idx="3146">
                  <c:v>507.34</c:v>
                </c:pt>
                <c:pt idx="3147">
                  <c:v>507.34</c:v>
                </c:pt>
                <c:pt idx="3148">
                  <c:v>507.34</c:v>
                </c:pt>
                <c:pt idx="3149">
                  <c:v>507.34</c:v>
                </c:pt>
                <c:pt idx="3150">
                  <c:v>507.34</c:v>
                </c:pt>
                <c:pt idx="3151">
                  <c:v>507.34</c:v>
                </c:pt>
                <c:pt idx="3152">
                  <c:v>507.34</c:v>
                </c:pt>
                <c:pt idx="3153">
                  <c:v>507.34</c:v>
                </c:pt>
                <c:pt idx="3154">
                  <c:v>507.34</c:v>
                </c:pt>
                <c:pt idx="3155">
                  <c:v>507.34</c:v>
                </c:pt>
                <c:pt idx="3156">
                  <c:v>507.34</c:v>
                </c:pt>
                <c:pt idx="3157">
                  <c:v>507.34</c:v>
                </c:pt>
                <c:pt idx="3158">
                  <c:v>507.33</c:v>
                </c:pt>
                <c:pt idx="3159">
                  <c:v>507.33</c:v>
                </c:pt>
                <c:pt idx="3160">
                  <c:v>507.33</c:v>
                </c:pt>
                <c:pt idx="3161">
                  <c:v>507.33</c:v>
                </c:pt>
                <c:pt idx="3162">
                  <c:v>507.33</c:v>
                </c:pt>
                <c:pt idx="3163">
                  <c:v>507.33</c:v>
                </c:pt>
                <c:pt idx="3164">
                  <c:v>507.33</c:v>
                </c:pt>
                <c:pt idx="3165">
                  <c:v>507.33</c:v>
                </c:pt>
                <c:pt idx="3166">
                  <c:v>507.33</c:v>
                </c:pt>
                <c:pt idx="3167">
                  <c:v>507.33</c:v>
                </c:pt>
                <c:pt idx="3168">
                  <c:v>507.33</c:v>
                </c:pt>
                <c:pt idx="3169">
                  <c:v>507.33</c:v>
                </c:pt>
                <c:pt idx="3170">
                  <c:v>507.33</c:v>
                </c:pt>
                <c:pt idx="3171">
                  <c:v>507.33</c:v>
                </c:pt>
                <c:pt idx="3172">
                  <c:v>507.33</c:v>
                </c:pt>
                <c:pt idx="3173">
                  <c:v>507.32</c:v>
                </c:pt>
                <c:pt idx="3174">
                  <c:v>507.32</c:v>
                </c:pt>
                <c:pt idx="3175">
                  <c:v>507.32</c:v>
                </c:pt>
                <c:pt idx="3176">
                  <c:v>507.32</c:v>
                </c:pt>
                <c:pt idx="3177">
                  <c:v>507.32</c:v>
                </c:pt>
                <c:pt idx="3178">
                  <c:v>507.32</c:v>
                </c:pt>
                <c:pt idx="3179">
                  <c:v>507.32</c:v>
                </c:pt>
                <c:pt idx="3180">
                  <c:v>507.32</c:v>
                </c:pt>
                <c:pt idx="3181">
                  <c:v>507.32</c:v>
                </c:pt>
                <c:pt idx="3182">
                  <c:v>507.32</c:v>
                </c:pt>
                <c:pt idx="3183">
                  <c:v>507.32</c:v>
                </c:pt>
                <c:pt idx="3184">
                  <c:v>507.32</c:v>
                </c:pt>
                <c:pt idx="3185">
                  <c:v>507.32</c:v>
                </c:pt>
                <c:pt idx="3186">
                  <c:v>507.32</c:v>
                </c:pt>
                <c:pt idx="3187">
                  <c:v>507.32</c:v>
                </c:pt>
                <c:pt idx="3188">
                  <c:v>507.32</c:v>
                </c:pt>
                <c:pt idx="3189">
                  <c:v>507.32</c:v>
                </c:pt>
                <c:pt idx="3190">
                  <c:v>507.32</c:v>
                </c:pt>
                <c:pt idx="3191">
                  <c:v>507.31</c:v>
                </c:pt>
                <c:pt idx="3192">
                  <c:v>507.31</c:v>
                </c:pt>
                <c:pt idx="3193">
                  <c:v>507.31</c:v>
                </c:pt>
                <c:pt idx="3194">
                  <c:v>507.31</c:v>
                </c:pt>
                <c:pt idx="3195">
                  <c:v>507.31</c:v>
                </c:pt>
                <c:pt idx="3196">
                  <c:v>507.31</c:v>
                </c:pt>
                <c:pt idx="3197">
                  <c:v>507.31</c:v>
                </c:pt>
                <c:pt idx="3198">
                  <c:v>507.31</c:v>
                </c:pt>
                <c:pt idx="3199">
                  <c:v>507.31</c:v>
                </c:pt>
                <c:pt idx="3200">
                  <c:v>507.31</c:v>
                </c:pt>
                <c:pt idx="3201">
                  <c:v>507.31</c:v>
                </c:pt>
                <c:pt idx="3202">
                  <c:v>507.31</c:v>
                </c:pt>
                <c:pt idx="3203">
                  <c:v>507.31</c:v>
                </c:pt>
                <c:pt idx="3204">
                  <c:v>507.31</c:v>
                </c:pt>
                <c:pt idx="3205">
                  <c:v>507.31</c:v>
                </c:pt>
                <c:pt idx="3206">
                  <c:v>507.31</c:v>
                </c:pt>
                <c:pt idx="3207">
                  <c:v>507.31</c:v>
                </c:pt>
                <c:pt idx="3208">
                  <c:v>507.31</c:v>
                </c:pt>
                <c:pt idx="3209">
                  <c:v>507.31</c:v>
                </c:pt>
                <c:pt idx="3210">
                  <c:v>507.3</c:v>
                </c:pt>
                <c:pt idx="3211">
                  <c:v>507.3</c:v>
                </c:pt>
                <c:pt idx="3212">
                  <c:v>507.3</c:v>
                </c:pt>
                <c:pt idx="3213">
                  <c:v>507.3</c:v>
                </c:pt>
                <c:pt idx="3214">
                  <c:v>507.3</c:v>
                </c:pt>
                <c:pt idx="3215">
                  <c:v>507.3</c:v>
                </c:pt>
                <c:pt idx="3216">
                  <c:v>507.3</c:v>
                </c:pt>
                <c:pt idx="3217">
                  <c:v>507.3</c:v>
                </c:pt>
                <c:pt idx="3218">
                  <c:v>507.3</c:v>
                </c:pt>
                <c:pt idx="3219">
                  <c:v>507.3</c:v>
                </c:pt>
                <c:pt idx="3220">
                  <c:v>507.3</c:v>
                </c:pt>
                <c:pt idx="3221">
                  <c:v>507.3</c:v>
                </c:pt>
                <c:pt idx="3222">
                  <c:v>507.3</c:v>
                </c:pt>
                <c:pt idx="3223">
                  <c:v>507.3</c:v>
                </c:pt>
                <c:pt idx="3224">
                  <c:v>507.3</c:v>
                </c:pt>
                <c:pt idx="3225">
                  <c:v>507.3</c:v>
                </c:pt>
                <c:pt idx="3226">
                  <c:v>507.3</c:v>
                </c:pt>
                <c:pt idx="3227">
                  <c:v>507.3</c:v>
                </c:pt>
                <c:pt idx="3228">
                  <c:v>507.3</c:v>
                </c:pt>
                <c:pt idx="3229">
                  <c:v>507.29</c:v>
                </c:pt>
                <c:pt idx="3230">
                  <c:v>507.29</c:v>
                </c:pt>
                <c:pt idx="3231">
                  <c:v>507.29</c:v>
                </c:pt>
                <c:pt idx="3232">
                  <c:v>507.29</c:v>
                </c:pt>
                <c:pt idx="3233">
                  <c:v>507.29</c:v>
                </c:pt>
                <c:pt idx="3234">
                  <c:v>507.29</c:v>
                </c:pt>
                <c:pt idx="3235">
                  <c:v>507.29</c:v>
                </c:pt>
                <c:pt idx="3236">
                  <c:v>507.29</c:v>
                </c:pt>
                <c:pt idx="3237">
                  <c:v>507.29</c:v>
                </c:pt>
                <c:pt idx="3238">
                  <c:v>507.29</c:v>
                </c:pt>
                <c:pt idx="3239">
                  <c:v>507.29</c:v>
                </c:pt>
                <c:pt idx="3240">
                  <c:v>507.29</c:v>
                </c:pt>
                <c:pt idx="3241">
                  <c:v>507.29</c:v>
                </c:pt>
                <c:pt idx="3242">
                  <c:v>507.29</c:v>
                </c:pt>
                <c:pt idx="3243">
                  <c:v>507.29</c:v>
                </c:pt>
                <c:pt idx="3244">
                  <c:v>507.29</c:v>
                </c:pt>
                <c:pt idx="3245">
                  <c:v>507.29</c:v>
                </c:pt>
                <c:pt idx="3246">
                  <c:v>507.29</c:v>
                </c:pt>
                <c:pt idx="3247">
                  <c:v>507.29</c:v>
                </c:pt>
                <c:pt idx="3248">
                  <c:v>507.29</c:v>
                </c:pt>
                <c:pt idx="3249">
                  <c:v>507.28</c:v>
                </c:pt>
                <c:pt idx="3250">
                  <c:v>507.28</c:v>
                </c:pt>
                <c:pt idx="3251">
                  <c:v>507.28</c:v>
                </c:pt>
                <c:pt idx="3252">
                  <c:v>507.28</c:v>
                </c:pt>
                <c:pt idx="3253">
                  <c:v>507.28</c:v>
                </c:pt>
                <c:pt idx="3254">
                  <c:v>507.28</c:v>
                </c:pt>
                <c:pt idx="3255">
                  <c:v>507.28</c:v>
                </c:pt>
                <c:pt idx="3256">
                  <c:v>507.28</c:v>
                </c:pt>
                <c:pt idx="3257">
                  <c:v>507.28</c:v>
                </c:pt>
                <c:pt idx="3258">
                  <c:v>507.28</c:v>
                </c:pt>
                <c:pt idx="3259">
                  <c:v>507.28</c:v>
                </c:pt>
                <c:pt idx="3260">
                  <c:v>507.28</c:v>
                </c:pt>
                <c:pt idx="3261">
                  <c:v>507.28</c:v>
                </c:pt>
                <c:pt idx="3262">
                  <c:v>507.28</c:v>
                </c:pt>
                <c:pt idx="3263">
                  <c:v>507.28</c:v>
                </c:pt>
                <c:pt idx="3264">
                  <c:v>507.28</c:v>
                </c:pt>
                <c:pt idx="3265">
                  <c:v>507.28</c:v>
                </c:pt>
                <c:pt idx="3266">
                  <c:v>507.28</c:v>
                </c:pt>
                <c:pt idx="3267">
                  <c:v>507.28</c:v>
                </c:pt>
                <c:pt idx="3268">
                  <c:v>507.28</c:v>
                </c:pt>
                <c:pt idx="3269">
                  <c:v>507.28</c:v>
                </c:pt>
                <c:pt idx="3270">
                  <c:v>507.27</c:v>
                </c:pt>
                <c:pt idx="3271">
                  <c:v>507.27</c:v>
                </c:pt>
                <c:pt idx="3272">
                  <c:v>507.27</c:v>
                </c:pt>
                <c:pt idx="3273">
                  <c:v>507.27</c:v>
                </c:pt>
                <c:pt idx="3274">
                  <c:v>507.27</c:v>
                </c:pt>
                <c:pt idx="3275">
                  <c:v>507.27</c:v>
                </c:pt>
                <c:pt idx="3276">
                  <c:v>507.27</c:v>
                </c:pt>
                <c:pt idx="3277">
                  <c:v>507.27</c:v>
                </c:pt>
                <c:pt idx="3278">
                  <c:v>507.27</c:v>
                </c:pt>
                <c:pt idx="3279">
                  <c:v>507.27</c:v>
                </c:pt>
                <c:pt idx="3280">
                  <c:v>507.27</c:v>
                </c:pt>
                <c:pt idx="3281">
                  <c:v>507.27</c:v>
                </c:pt>
                <c:pt idx="3282">
                  <c:v>507.27</c:v>
                </c:pt>
                <c:pt idx="3283">
                  <c:v>507.27</c:v>
                </c:pt>
                <c:pt idx="3284">
                  <c:v>507.27</c:v>
                </c:pt>
                <c:pt idx="3285">
                  <c:v>507.27</c:v>
                </c:pt>
                <c:pt idx="3286">
                  <c:v>507.27</c:v>
                </c:pt>
                <c:pt idx="3287">
                  <c:v>507.27</c:v>
                </c:pt>
                <c:pt idx="3288">
                  <c:v>507.27</c:v>
                </c:pt>
                <c:pt idx="3289">
                  <c:v>507.27</c:v>
                </c:pt>
                <c:pt idx="3290">
                  <c:v>507.27</c:v>
                </c:pt>
                <c:pt idx="3291">
                  <c:v>507.27</c:v>
                </c:pt>
                <c:pt idx="3292">
                  <c:v>507.26</c:v>
                </c:pt>
                <c:pt idx="3293">
                  <c:v>507.26</c:v>
                </c:pt>
                <c:pt idx="3294">
                  <c:v>507.26</c:v>
                </c:pt>
                <c:pt idx="3295">
                  <c:v>507.26</c:v>
                </c:pt>
                <c:pt idx="3296">
                  <c:v>507.26</c:v>
                </c:pt>
                <c:pt idx="3297">
                  <c:v>507.26</c:v>
                </c:pt>
                <c:pt idx="3298">
                  <c:v>507.26</c:v>
                </c:pt>
                <c:pt idx="3299">
                  <c:v>507.26</c:v>
                </c:pt>
                <c:pt idx="3300">
                  <c:v>507.26</c:v>
                </c:pt>
                <c:pt idx="3301">
                  <c:v>507.26</c:v>
                </c:pt>
                <c:pt idx="3302">
                  <c:v>507.26</c:v>
                </c:pt>
                <c:pt idx="3303">
                  <c:v>507.26</c:v>
                </c:pt>
                <c:pt idx="3304">
                  <c:v>507.26</c:v>
                </c:pt>
                <c:pt idx="3305">
                  <c:v>507.26</c:v>
                </c:pt>
                <c:pt idx="3306">
                  <c:v>507.26</c:v>
                </c:pt>
                <c:pt idx="3307">
                  <c:v>507.26</c:v>
                </c:pt>
                <c:pt idx="3308">
                  <c:v>507.26</c:v>
                </c:pt>
                <c:pt idx="3309">
                  <c:v>507.26</c:v>
                </c:pt>
                <c:pt idx="3310">
                  <c:v>507.26</c:v>
                </c:pt>
                <c:pt idx="3311">
                  <c:v>507.26</c:v>
                </c:pt>
                <c:pt idx="3312">
                  <c:v>507.26</c:v>
                </c:pt>
                <c:pt idx="3313">
                  <c:v>507.26</c:v>
                </c:pt>
                <c:pt idx="3314">
                  <c:v>507.26</c:v>
                </c:pt>
                <c:pt idx="3315">
                  <c:v>507.25</c:v>
                </c:pt>
                <c:pt idx="3316">
                  <c:v>507.25</c:v>
                </c:pt>
                <c:pt idx="3317">
                  <c:v>507.25</c:v>
                </c:pt>
                <c:pt idx="3318">
                  <c:v>507.25</c:v>
                </c:pt>
                <c:pt idx="3319">
                  <c:v>507.25</c:v>
                </c:pt>
                <c:pt idx="3320">
                  <c:v>507.25</c:v>
                </c:pt>
                <c:pt idx="3321">
                  <c:v>507.25</c:v>
                </c:pt>
                <c:pt idx="3322">
                  <c:v>507.25</c:v>
                </c:pt>
                <c:pt idx="3323">
                  <c:v>507.25</c:v>
                </c:pt>
                <c:pt idx="3324">
                  <c:v>507.25</c:v>
                </c:pt>
                <c:pt idx="3325">
                  <c:v>507.25</c:v>
                </c:pt>
                <c:pt idx="3326">
                  <c:v>507.25</c:v>
                </c:pt>
                <c:pt idx="3327">
                  <c:v>507.25</c:v>
                </c:pt>
                <c:pt idx="3328">
                  <c:v>507.25</c:v>
                </c:pt>
                <c:pt idx="3329">
                  <c:v>507.25</c:v>
                </c:pt>
                <c:pt idx="3330">
                  <c:v>507.25</c:v>
                </c:pt>
                <c:pt idx="3331">
                  <c:v>507.25</c:v>
                </c:pt>
                <c:pt idx="3332">
                  <c:v>507.25</c:v>
                </c:pt>
                <c:pt idx="3333">
                  <c:v>507.25</c:v>
                </c:pt>
                <c:pt idx="3334">
                  <c:v>507.25</c:v>
                </c:pt>
                <c:pt idx="3335">
                  <c:v>507.25</c:v>
                </c:pt>
                <c:pt idx="3336">
                  <c:v>507.25</c:v>
                </c:pt>
                <c:pt idx="3337">
                  <c:v>507.25</c:v>
                </c:pt>
                <c:pt idx="3338">
                  <c:v>507.24</c:v>
                </c:pt>
                <c:pt idx="3339">
                  <c:v>507.24</c:v>
                </c:pt>
                <c:pt idx="3340">
                  <c:v>507.24</c:v>
                </c:pt>
                <c:pt idx="3341">
                  <c:v>507.24</c:v>
                </c:pt>
                <c:pt idx="3342">
                  <c:v>507.24</c:v>
                </c:pt>
                <c:pt idx="3343">
                  <c:v>507.24</c:v>
                </c:pt>
                <c:pt idx="3344">
                  <c:v>507.24</c:v>
                </c:pt>
                <c:pt idx="3345">
                  <c:v>507.24</c:v>
                </c:pt>
                <c:pt idx="3346">
                  <c:v>507.24</c:v>
                </c:pt>
                <c:pt idx="3347">
                  <c:v>507.24</c:v>
                </c:pt>
                <c:pt idx="3348">
                  <c:v>507.24</c:v>
                </c:pt>
                <c:pt idx="3349">
                  <c:v>507.24</c:v>
                </c:pt>
                <c:pt idx="3350">
                  <c:v>507.24</c:v>
                </c:pt>
                <c:pt idx="3351">
                  <c:v>507.24</c:v>
                </c:pt>
                <c:pt idx="3352">
                  <c:v>507.24</c:v>
                </c:pt>
                <c:pt idx="3353">
                  <c:v>507.24</c:v>
                </c:pt>
                <c:pt idx="3354">
                  <c:v>507.24</c:v>
                </c:pt>
                <c:pt idx="3355">
                  <c:v>507.24</c:v>
                </c:pt>
                <c:pt idx="3356">
                  <c:v>507.24</c:v>
                </c:pt>
                <c:pt idx="3357">
                  <c:v>507.24</c:v>
                </c:pt>
                <c:pt idx="3358">
                  <c:v>507.24</c:v>
                </c:pt>
                <c:pt idx="3359">
                  <c:v>507.24</c:v>
                </c:pt>
                <c:pt idx="3360">
                  <c:v>507.24</c:v>
                </c:pt>
                <c:pt idx="3361">
                  <c:v>507.24</c:v>
                </c:pt>
                <c:pt idx="3362">
                  <c:v>507.23</c:v>
                </c:pt>
                <c:pt idx="3363">
                  <c:v>507.23</c:v>
                </c:pt>
                <c:pt idx="3364">
                  <c:v>507.23</c:v>
                </c:pt>
                <c:pt idx="3365">
                  <c:v>507.23</c:v>
                </c:pt>
                <c:pt idx="3366">
                  <c:v>507.23</c:v>
                </c:pt>
                <c:pt idx="3367">
                  <c:v>507.23</c:v>
                </c:pt>
                <c:pt idx="3368">
                  <c:v>507.23</c:v>
                </c:pt>
                <c:pt idx="3369">
                  <c:v>507.23</c:v>
                </c:pt>
                <c:pt idx="3370">
                  <c:v>507.23</c:v>
                </c:pt>
                <c:pt idx="3371">
                  <c:v>507.23</c:v>
                </c:pt>
                <c:pt idx="3372">
                  <c:v>507.23</c:v>
                </c:pt>
                <c:pt idx="3373">
                  <c:v>507.23</c:v>
                </c:pt>
                <c:pt idx="3374">
                  <c:v>507.23</c:v>
                </c:pt>
                <c:pt idx="3375">
                  <c:v>507.23</c:v>
                </c:pt>
                <c:pt idx="3376">
                  <c:v>507.23</c:v>
                </c:pt>
                <c:pt idx="3377">
                  <c:v>507.23</c:v>
                </c:pt>
                <c:pt idx="3378">
                  <c:v>507.23</c:v>
                </c:pt>
                <c:pt idx="3379">
                  <c:v>507.23</c:v>
                </c:pt>
                <c:pt idx="3380">
                  <c:v>507.23</c:v>
                </c:pt>
                <c:pt idx="3381">
                  <c:v>507.23</c:v>
                </c:pt>
                <c:pt idx="3382">
                  <c:v>507.23</c:v>
                </c:pt>
                <c:pt idx="3383">
                  <c:v>507.23</c:v>
                </c:pt>
                <c:pt idx="3384">
                  <c:v>507.23</c:v>
                </c:pt>
                <c:pt idx="3385">
                  <c:v>507.23</c:v>
                </c:pt>
                <c:pt idx="3386">
                  <c:v>507.23</c:v>
                </c:pt>
                <c:pt idx="3387">
                  <c:v>507.22</c:v>
                </c:pt>
                <c:pt idx="3388">
                  <c:v>507.22</c:v>
                </c:pt>
                <c:pt idx="3389">
                  <c:v>507.22</c:v>
                </c:pt>
                <c:pt idx="3390">
                  <c:v>507.22</c:v>
                </c:pt>
                <c:pt idx="3391">
                  <c:v>507.22</c:v>
                </c:pt>
                <c:pt idx="3392">
                  <c:v>507.22</c:v>
                </c:pt>
                <c:pt idx="3393">
                  <c:v>507.22</c:v>
                </c:pt>
                <c:pt idx="3394">
                  <c:v>507.22</c:v>
                </c:pt>
                <c:pt idx="3395">
                  <c:v>507.22</c:v>
                </c:pt>
                <c:pt idx="3396">
                  <c:v>507.22</c:v>
                </c:pt>
                <c:pt idx="3397">
                  <c:v>507.22</c:v>
                </c:pt>
                <c:pt idx="3398">
                  <c:v>507.22</c:v>
                </c:pt>
                <c:pt idx="3399">
                  <c:v>507.22</c:v>
                </c:pt>
                <c:pt idx="3400">
                  <c:v>507.22</c:v>
                </c:pt>
                <c:pt idx="3401">
                  <c:v>507.22</c:v>
                </c:pt>
                <c:pt idx="3402">
                  <c:v>507.22</c:v>
                </c:pt>
                <c:pt idx="3403">
                  <c:v>507.22</c:v>
                </c:pt>
                <c:pt idx="3404">
                  <c:v>507.22</c:v>
                </c:pt>
                <c:pt idx="3405">
                  <c:v>507.22</c:v>
                </c:pt>
                <c:pt idx="3406">
                  <c:v>507.22</c:v>
                </c:pt>
                <c:pt idx="3407">
                  <c:v>507.22</c:v>
                </c:pt>
                <c:pt idx="3408">
                  <c:v>507.22</c:v>
                </c:pt>
                <c:pt idx="3409">
                  <c:v>507.22</c:v>
                </c:pt>
                <c:pt idx="3410">
                  <c:v>507.22</c:v>
                </c:pt>
                <c:pt idx="3411">
                  <c:v>507.22</c:v>
                </c:pt>
                <c:pt idx="3412">
                  <c:v>507.21</c:v>
                </c:pt>
                <c:pt idx="3413">
                  <c:v>507.21</c:v>
                </c:pt>
                <c:pt idx="3414">
                  <c:v>507.21</c:v>
                </c:pt>
                <c:pt idx="3415">
                  <c:v>507.21</c:v>
                </c:pt>
                <c:pt idx="3416">
                  <c:v>507.21</c:v>
                </c:pt>
                <c:pt idx="3417">
                  <c:v>507.21</c:v>
                </c:pt>
                <c:pt idx="3418">
                  <c:v>507.21</c:v>
                </c:pt>
                <c:pt idx="3419">
                  <c:v>507.21</c:v>
                </c:pt>
                <c:pt idx="3420">
                  <c:v>507.21</c:v>
                </c:pt>
                <c:pt idx="3421">
                  <c:v>507.21</c:v>
                </c:pt>
                <c:pt idx="3422">
                  <c:v>507.21</c:v>
                </c:pt>
                <c:pt idx="3423">
                  <c:v>507.21</c:v>
                </c:pt>
                <c:pt idx="3424">
                  <c:v>507.21</c:v>
                </c:pt>
                <c:pt idx="3425">
                  <c:v>507.21</c:v>
                </c:pt>
                <c:pt idx="3426">
                  <c:v>507.21</c:v>
                </c:pt>
                <c:pt idx="3427">
                  <c:v>507.21</c:v>
                </c:pt>
                <c:pt idx="3428">
                  <c:v>507.21</c:v>
                </c:pt>
                <c:pt idx="3429">
                  <c:v>507.21</c:v>
                </c:pt>
                <c:pt idx="3430">
                  <c:v>507.21</c:v>
                </c:pt>
                <c:pt idx="3431">
                  <c:v>507.21</c:v>
                </c:pt>
                <c:pt idx="3432">
                  <c:v>507.21</c:v>
                </c:pt>
                <c:pt idx="3433">
                  <c:v>507.21</c:v>
                </c:pt>
                <c:pt idx="3434">
                  <c:v>507.21</c:v>
                </c:pt>
                <c:pt idx="3435">
                  <c:v>507.21</c:v>
                </c:pt>
                <c:pt idx="3436">
                  <c:v>507.21</c:v>
                </c:pt>
                <c:pt idx="3437">
                  <c:v>507.21</c:v>
                </c:pt>
                <c:pt idx="3438">
                  <c:v>507.21</c:v>
                </c:pt>
                <c:pt idx="3439">
                  <c:v>507.2</c:v>
                </c:pt>
                <c:pt idx="3440">
                  <c:v>507.2</c:v>
                </c:pt>
                <c:pt idx="3441">
                  <c:v>507.2</c:v>
                </c:pt>
                <c:pt idx="3442">
                  <c:v>507.2</c:v>
                </c:pt>
                <c:pt idx="3443">
                  <c:v>507.2</c:v>
                </c:pt>
                <c:pt idx="3444">
                  <c:v>507.2</c:v>
                </c:pt>
                <c:pt idx="3445">
                  <c:v>507.2</c:v>
                </c:pt>
                <c:pt idx="3446">
                  <c:v>507.2</c:v>
                </c:pt>
                <c:pt idx="3447">
                  <c:v>507.2</c:v>
                </c:pt>
                <c:pt idx="3448">
                  <c:v>507.2</c:v>
                </c:pt>
                <c:pt idx="3449">
                  <c:v>507.2</c:v>
                </c:pt>
                <c:pt idx="3450">
                  <c:v>507.2</c:v>
                </c:pt>
                <c:pt idx="3451">
                  <c:v>507.2</c:v>
                </c:pt>
                <c:pt idx="3452">
                  <c:v>507.2</c:v>
                </c:pt>
                <c:pt idx="3453">
                  <c:v>507.2</c:v>
                </c:pt>
                <c:pt idx="3454">
                  <c:v>507.2</c:v>
                </c:pt>
                <c:pt idx="3455">
                  <c:v>507.2</c:v>
                </c:pt>
                <c:pt idx="3456">
                  <c:v>507.2</c:v>
                </c:pt>
                <c:pt idx="3457">
                  <c:v>507.2</c:v>
                </c:pt>
                <c:pt idx="3458">
                  <c:v>507.2</c:v>
                </c:pt>
                <c:pt idx="3459">
                  <c:v>507.2</c:v>
                </c:pt>
                <c:pt idx="3460">
                  <c:v>507.2</c:v>
                </c:pt>
                <c:pt idx="3461">
                  <c:v>507.2</c:v>
                </c:pt>
                <c:pt idx="3462">
                  <c:v>507.2</c:v>
                </c:pt>
                <c:pt idx="3463">
                  <c:v>507.2</c:v>
                </c:pt>
                <c:pt idx="3464">
                  <c:v>507.2</c:v>
                </c:pt>
                <c:pt idx="3465">
                  <c:v>507.2</c:v>
                </c:pt>
                <c:pt idx="3466">
                  <c:v>507.2</c:v>
                </c:pt>
                <c:pt idx="3467">
                  <c:v>507.19</c:v>
                </c:pt>
                <c:pt idx="3468">
                  <c:v>507.19</c:v>
                </c:pt>
                <c:pt idx="3469">
                  <c:v>507.19</c:v>
                </c:pt>
                <c:pt idx="3470">
                  <c:v>507.19</c:v>
                </c:pt>
                <c:pt idx="3471">
                  <c:v>507.19</c:v>
                </c:pt>
                <c:pt idx="3472">
                  <c:v>507.19</c:v>
                </c:pt>
                <c:pt idx="3473">
                  <c:v>507.19</c:v>
                </c:pt>
                <c:pt idx="3474">
                  <c:v>507.19</c:v>
                </c:pt>
                <c:pt idx="3475">
                  <c:v>507.19</c:v>
                </c:pt>
                <c:pt idx="3476">
                  <c:v>507.19</c:v>
                </c:pt>
                <c:pt idx="3477">
                  <c:v>507.19</c:v>
                </c:pt>
                <c:pt idx="3478">
                  <c:v>507.19</c:v>
                </c:pt>
                <c:pt idx="3479">
                  <c:v>507.19</c:v>
                </c:pt>
                <c:pt idx="3480">
                  <c:v>507.19</c:v>
                </c:pt>
                <c:pt idx="3481">
                  <c:v>507.19</c:v>
                </c:pt>
                <c:pt idx="3482">
                  <c:v>507.19</c:v>
                </c:pt>
                <c:pt idx="3483">
                  <c:v>507.19</c:v>
                </c:pt>
                <c:pt idx="3484">
                  <c:v>507.19</c:v>
                </c:pt>
                <c:pt idx="3485">
                  <c:v>507.19</c:v>
                </c:pt>
                <c:pt idx="3486">
                  <c:v>507.19</c:v>
                </c:pt>
                <c:pt idx="3487">
                  <c:v>507.19</c:v>
                </c:pt>
                <c:pt idx="3488">
                  <c:v>507.19</c:v>
                </c:pt>
                <c:pt idx="3489">
                  <c:v>507.19</c:v>
                </c:pt>
                <c:pt idx="3490">
                  <c:v>507.19</c:v>
                </c:pt>
                <c:pt idx="3491">
                  <c:v>507.19</c:v>
                </c:pt>
                <c:pt idx="3492">
                  <c:v>507.19</c:v>
                </c:pt>
                <c:pt idx="3493">
                  <c:v>507.19</c:v>
                </c:pt>
                <c:pt idx="3494">
                  <c:v>507.18</c:v>
                </c:pt>
                <c:pt idx="3495">
                  <c:v>507.18</c:v>
                </c:pt>
                <c:pt idx="3496">
                  <c:v>507.18</c:v>
                </c:pt>
                <c:pt idx="3497">
                  <c:v>507.18</c:v>
                </c:pt>
                <c:pt idx="3498">
                  <c:v>507.18</c:v>
                </c:pt>
                <c:pt idx="3499">
                  <c:v>507.18</c:v>
                </c:pt>
                <c:pt idx="3500">
                  <c:v>507.18</c:v>
                </c:pt>
                <c:pt idx="3501">
                  <c:v>507.18</c:v>
                </c:pt>
                <c:pt idx="3502">
                  <c:v>507.18</c:v>
                </c:pt>
                <c:pt idx="3503">
                  <c:v>507.18</c:v>
                </c:pt>
                <c:pt idx="3504">
                  <c:v>507.18</c:v>
                </c:pt>
                <c:pt idx="3505">
                  <c:v>507.18</c:v>
                </c:pt>
                <c:pt idx="3506">
                  <c:v>507.18</c:v>
                </c:pt>
                <c:pt idx="3507">
                  <c:v>507.18</c:v>
                </c:pt>
                <c:pt idx="3508">
                  <c:v>507.18</c:v>
                </c:pt>
                <c:pt idx="3509">
                  <c:v>507.18</c:v>
                </c:pt>
                <c:pt idx="3510">
                  <c:v>507.18</c:v>
                </c:pt>
                <c:pt idx="3511">
                  <c:v>507.18</c:v>
                </c:pt>
                <c:pt idx="3512">
                  <c:v>507.18</c:v>
                </c:pt>
                <c:pt idx="3513">
                  <c:v>507.18</c:v>
                </c:pt>
                <c:pt idx="3514">
                  <c:v>507.18</c:v>
                </c:pt>
                <c:pt idx="3515">
                  <c:v>507.18</c:v>
                </c:pt>
                <c:pt idx="3516">
                  <c:v>507.18</c:v>
                </c:pt>
                <c:pt idx="3517">
                  <c:v>507.18</c:v>
                </c:pt>
                <c:pt idx="3518">
                  <c:v>507.18</c:v>
                </c:pt>
                <c:pt idx="3519">
                  <c:v>507.18</c:v>
                </c:pt>
                <c:pt idx="3520">
                  <c:v>507.18</c:v>
                </c:pt>
                <c:pt idx="3521">
                  <c:v>507.18</c:v>
                </c:pt>
                <c:pt idx="3522">
                  <c:v>507.17</c:v>
                </c:pt>
                <c:pt idx="3523">
                  <c:v>507.17</c:v>
                </c:pt>
                <c:pt idx="3524">
                  <c:v>507.17</c:v>
                </c:pt>
                <c:pt idx="3525">
                  <c:v>507.17</c:v>
                </c:pt>
                <c:pt idx="3526">
                  <c:v>507.17</c:v>
                </c:pt>
                <c:pt idx="3527">
                  <c:v>507.17</c:v>
                </c:pt>
                <c:pt idx="3528">
                  <c:v>507.17</c:v>
                </c:pt>
                <c:pt idx="3529">
                  <c:v>507.17</c:v>
                </c:pt>
                <c:pt idx="3530">
                  <c:v>507.17</c:v>
                </c:pt>
                <c:pt idx="3531">
                  <c:v>507.17</c:v>
                </c:pt>
                <c:pt idx="3532">
                  <c:v>507.17</c:v>
                </c:pt>
                <c:pt idx="3533">
                  <c:v>507.17</c:v>
                </c:pt>
                <c:pt idx="3534">
                  <c:v>507.17</c:v>
                </c:pt>
                <c:pt idx="3535">
                  <c:v>507.17</c:v>
                </c:pt>
                <c:pt idx="3536">
                  <c:v>507.17</c:v>
                </c:pt>
                <c:pt idx="3537">
                  <c:v>507.17</c:v>
                </c:pt>
                <c:pt idx="3538">
                  <c:v>507.17</c:v>
                </c:pt>
                <c:pt idx="3539">
                  <c:v>507.17</c:v>
                </c:pt>
                <c:pt idx="3540">
                  <c:v>507.17</c:v>
                </c:pt>
                <c:pt idx="3541">
                  <c:v>507.17</c:v>
                </c:pt>
                <c:pt idx="3542">
                  <c:v>507.17</c:v>
                </c:pt>
                <c:pt idx="3543">
                  <c:v>507.17</c:v>
                </c:pt>
                <c:pt idx="3544">
                  <c:v>507.17</c:v>
                </c:pt>
                <c:pt idx="3545">
                  <c:v>507.17</c:v>
                </c:pt>
                <c:pt idx="3546">
                  <c:v>507.17</c:v>
                </c:pt>
                <c:pt idx="3547">
                  <c:v>507.17</c:v>
                </c:pt>
                <c:pt idx="3548">
                  <c:v>507.17</c:v>
                </c:pt>
                <c:pt idx="3549">
                  <c:v>507.17</c:v>
                </c:pt>
                <c:pt idx="3550">
                  <c:v>507.17</c:v>
                </c:pt>
                <c:pt idx="3551">
                  <c:v>507.16</c:v>
                </c:pt>
                <c:pt idx="3552">
                  <c:v>507.16</c:v>
                </c:pt>
                <c:pt idx="3553">
                  <c:v>507.16</c:v>
                </c:pt>
                <c:pt idx="3554">
                  <c:v>507.16</c:v>
                </c:pt>
                <c:pt idx="3555">
                  <c:v>507.16</c:v>
                </c:pt>
                <c:pt idx="3556">
                  <c:v>507.16</c:v>
                </c:pt>
                <c:pt idx="3557">
                  <c:v>507.16</c:v>
                </c:pt>
                <c:pt idx="3558">
                  <c:v>507.16</c:v>
                </c:pt>
                <c:pt idx="3559">
                  <c:v>507.16</c:v>
                </c:pt>
                <c:pt idx="3560">
                  <c:v>507.16</c:v>
                </c:pt>
                <c:pt idx="3561">
                  <c:v>507.16</c:v>
                </c:pt>
                <c:pt idx="3562">
                  <c:v>507.16</c:v>
                </c:pt>
                <c:pt idx="3563">
                  <c:v>507.16</c:v>
                </c:pt>
                <c:pt idx="3564">
                  <c:v>507.16</c:v>
                </c:pt>
                <c:pt idx="3565">
                  <c:v>507.16</c:v>
                </c:pt>
                <c:pt idx="3566">
                  <c:v>507.16</c:v>
                </c:pt>
                <c:pt idx="3567">
                  <c:v>507.16</c:v>
                </c:pt>
                <c:pt idx="3568">
                  <c:v>507.16</c:v>
                </c:pt>
                <c:pt idx="3569">
                  <c:v>507.16</c:v>
                </c:pt>
                <c:pt idx="3570">
                  <c:v>507.16</c:v>
                </c:pt>
                <c:pt idx="3571">
                  <c:v>507.16</c:v>
                </c:pt>
                <c:pt idx="3572">
                  <c:v>507.16</c:v>
                </c:pt>
                <c:pt idx="3573">
                  <c:v>507.16</c:v>
                </c:pt>
                <c:pt idx="3574">
                  <c:v>507.16</c:v>
                </c:pt>
                <c:pt idx="3575">
                  <c:v>507.16</c:v>
                </c:pt>
                <c:pt idx="3576">
                  <c:v>507.16</c:v>
                </c:pt>
                <c:pt idx="3577">
                  <c:v>507.16</c:v>
                </c:pt>
                <c:pt idx="3578">
                  <c:v>507.16</c:v>
                </c:pt>
                <c:pt idx="3579">
                  <c:v>507.16</c:v>
                </c:pt>
                <c:pt idx="3580">
                  <c:v>507.16</c:v>
                </c:pt>
                <c:pt idx="3581">
                  <c:v>507.15</c:v>
                </c:pt>
                <c:pt idx="3582">
                  <c:v>507.15</c:v>
                </c:pt>
                <c:pt idx="3583">
                  <c:v>507.15</c:v>
                </c:pt>
                <c:pt idx="3584">
                  <c:v>507.15</c:v>
                </c:pt>
                <c:pt idx="3585">
                  <c:v>507.15</c:v>
                </c:pt>
                <c:pt idx="3586">
                  <c:v>507.15</c:v>
                </c:pt>
                <c:pt idx="3587">
                  <c:v>507.15</c:v>
                </c:pt>
                <c:pt idx="3588">
                  <c:v>507.15</c:v>
                </c:pt>
                <c:pt idx="3589">
                  <c:v>507.15</c:v>
                </c:pt>
                <c:pt idx="3590">
                  <c:v>507.15</c:v>
                </c:pt>
                <c:pt idx="3591">
                  <c:v>507.15</c:v>
                </c:pt>
                <c:pt idx="3592">
                  <c:v>507.15</c:v>
                </c:pt>
                <c:pt idx="3593">
                  <c:v>507.15</c:v>
                </c:pt>
                <c:pt idx="3594">
                  <c:v>507.15</c:v>
                </c:pt>
                <c:pt idx="3595">
                  <c:v>507.15</c:v>
                </c:pt>
                <c:pt idx="3596">
                  <c:v>507.15</c:v>
                </c:pt>
                <c:pt idx="3597">
                  <c:v>507.15</c:v>
                </c:pt>
                <c:pt idx="3598">
                  <c:v>507.15</c:v>
                </c:pt>
                <c:pt idx="3599">
                  <c:v>507.15</c:v>
                </c:pt>
                <c:pt idx="3600">
                  <c:v>507.15</c:v>
                </c:pt>
                <c:pt idx="3601">
                  <c:v>507.15</c:v>
                </c:pt>
                <c:pt idx="3602">
                  <c:v>507.15</c:v>
                </c:pt>
                <c:pt idx="3603">
                  <c:v>507.15</c:v>
                </c:pt>
                <c:pt idx="3604">
                  <c:v>507.15</c:v>
                </c:pt>
                <c:pt idx="3605">
                  <c:v>507.15</c:v>
                </c:pt>
                <c:pt idx="3606">
                  <c:v>507.15</c:v>
                </c:pt>
                <c:pt idx="3607">
                  <c:v>507.15</c:v>
                </c:pt>
                <c:pt idx="3608">
                  <c:v>507.15</c:v>
                </c:pt>
                <c:pt idx="3609">
                  <c:v>507.15</c:v>
                </c:pt>
                <c:pt idx="3610">
                  <c:v>507.15</c:v>
                </c:pt>
                <c:pt idx="3611">
                  <c:v>507.15</c:v>
                </c:pt>
                <c:pt idx="3612">
                  <c:v>507.15</c:v>
                </c:pt>
                <c:pt idx="3613">
                  <c:v>507.15</c:v>
                </c:pt>
                <c:pt idx="3614">
                  <c:v>507.15</c:v>
                </c:pt>
                <c:pt idx="3615">
                  <c:v>507.15</c:v>
                </c:pt>
                <c:pt idx="3616">
                  <c:v>507.15</c:v>
                </c:pt>
                <c:pt idx="3617">
                  <c:v>507.15</c:v>
                </c:pt>
                <c:pt idx="3618">
                  <c:v>507.15</c:v>
                </c:pt>
                <c:pt idx="3619">
                  <c:v>507.15</c:v>
                </c:pt>
                <c:pt idx="3620">
                  <c:v>507.15</c:v>
                </c:pt>
                <c:pt idx="3621">
                  <c:v>507.15</c:v>
                </c:pt>
                <c:pt idx="3622">
                  <c:v>507.15</c:v>
                </c:pt>
                <c:pt idx="3623">
                  <c:v>507.14</c:v>
                </c:pt>
                <c:pt idx="3624">
                  <c:v>507.14</c:v>
                </c:pt>
                <c:pt idx="3625">
                  <c:v>507.14</c:v>
                </c:pt>
                <c:pt idx="3626">
                  <c:v>507.14</c:v>
                </c:pt>
                <c:pt idx="3627">
                  <c:v>507.14</c:v>
                </c:pt>
                <c:pt idx="3628">
                  <c:v>507.14</c:v>
                </c:pt>
                <c:pt idx="3629">
                  <c:v>507.14</c:v>
                </c:pt>
                <c:pt idx="3630">
                  <c:v>507.14</c:v>
                </c:pt>
                <c:pt idx="3631">
                  <c:v>507.14</c:v>
                </c:pt>
                <c:pt idx="3632">
                  <c:v>507.14</c:v>
                </c:pt>
                <c:pt idx="3633">
                  <c:v>507.14</c:v>
                </c:pt>
                <c:pt idx="3634">
                  <c:v>507.14</c:v>
                </c:pt>
                <c:pt idx="3635">
                  <c:v>507.14</c:v>
                </c:pt>
                <c:pt idx="3636">
                  <c:v>507.14</c:v>
                </c:pt>
                <c:pt idx="3637">
                  <c:v>507.14</c:v>
                </c:pt>
                <c:pt idx="3638">
                  <c:v>507.14</c:v>
                </c:pt>
                <c:pt idx="3639">
                  <c:v>507.14</c:v>
                </c:pt>
                <c:pt idx="3640">
                  <c:v>507.14</c:v>
                </c:pt>
                <c:pt idx="3641">
                  <c:v>507.14</c:v>
                </c:pt>
                <c:pt idx="3642">
                  <c:v>507.14</c:v>
                </c:pt>
                <c:pt idx="3643">
                  <c:v>507.14</c:v>
                </c:pt>
                <c:pt idx="3644">
                  <c:v>507.14</c:v>
                </c:pt>
                <c:pt idx="3645">
                  <c:v>507.14</c:v>
                </c:pt>
                <c:pt idx="3646">
                  <c:v>507.14</c:v>
                </c:pt>
                <c:pt idx="3647">
                  <c:v>507.14</c:v>
                </c:pt>
                <c:pt idx="3648">
                  <c:v>507.14</c:v>
                </c:pt>
                <c:pt idx="3649">
                  <c:v>507.14</c:v>
                </c:pt>
                <c:pt idx="3650">
                  <c:v>507.14</c:v>
                </c:pt>
                <c:pt idx="3651">
                  <c:v>507.14</c:v>
                </c:pt>
                <c:pt idx="3652">
                  <c:v>507.14</c:v>
                </c:pt>
                <c:pt idx="3653">
                  <c:v>507.14</c:v>
                </c:pt>
                <c:pt idx="3654">
                  <c:v>507.14</c:v>
                </c:pt>
                <c:pt idx="3655">
                  <c:v>507.14</c:v>
                </c:pt>
                <c:pt idx="3656">
                  <c:v>507.14</c:v>
                </c:pt>
                <c:pt idx="3657">
                  <c:v>507.14</c:v>
                </c:pt>
                <c:pt idx="3658">
                  <c:v>507.14</c:v>
                </c:pt>
                <c:pt idx="3659">
                  <c:v>507.14</c:v>
                </c:pt>
                <c:pt idx="3660">
                  <c:v>507.13</c:v>
                </c:pt>
                <c:pt idx="3661">
                  <c:v>507.13</c:v>
                </c:pt>
                <c:pt idx="3662">
                  <c:v>507.13</c:v>
                </c:pt>
                <c:pt idx="3663">
                  <c:v>507.13</c:v>
                </c:pt>
                <c:pt idx="3664">
                  <c:v>507.13</c:v>
                </c:pt>
                <c:pt idx="3665">
                  <c:v>507.13</c:v>
                </c:pt>
                <c:pt idx="3666">
                  <c:v>507.13</c:v>
                </c:pt>
                <c:pt idx="3667">
                  <c:v>507.13</c:v>
                </c:pt>
                <c:pt idx="3668">
                  <c:v>507.13</c:v>
                </c:pt>
                <c:pt idx="3669">
                  <c:v>507.13</c:v>
                </c:pt>
                <c:pt idx="3670">
                  <c:v>507.13</c:v>
                </c:pt>
                <c:pt idx="3671">
                  <c:v>507.13</c:v>
                </c:pt>
                <c:pt idx="3672">
                  <c:v>507.13</c:v>
                </c:pt>
                <c:pt idx="3673">
                  <c:v>507.13</c:v>
                </c:pt>
                <c:pt idx="3674">
                  <c:v>507.13</c:v>
                </c:pt>
                <c:pt idx="3675">
                  <c:v>507.13</c:v>
                </c:pt>
                <c:pt idx="3676">
                  <c:v>507.13</c:v>
                </c:pt>
                <c:pt idx="3677">
                  <c:v>507.13</c:v>
                </c:pt>
                <c:pt idx="3678">
                  <c:v>507.13</c:v>
                </c:pt>
                <c:pt idx="3679">
                  <c:v>507.13</c:v>
                </c:pt>
                <c:pt idx="3680">
                  <c:v>507.13</c:v>
                </c:pt>
                <c:pt idx="3681">
                  <c:v>507.13</c:v>
                </c:pt>
                <c:pt idx="3682">
                  <c:v>507.13</c:v>
                </c:pt>
                <c:pt idx="3683">
                  <c:v>507.13</c:v>
                </c:pt>
                <c:pt idx="3684">
                  <c:v>507.13</c:v>
                </c:pt>
                <c:pt idx="3685">
                  <c:v>507.12</c:v>
                </c:pt>
                <c:pt idx="3686">
                  <c:v>507.12</c:v>
                </c:pt>
                <c:pt idx="3687">
                  <c:v>507.12</c:v>
                </c:pt>
                <c:pt idx="3688">
                  <c:v>507.12</c:v>
                </c:pt>
                <c:pt idx="3689">
                  <c:v>507.12</c:v>
                </c:pt>
                <c:pt idx="3690">
                  <c:v>507.12</c:v>
                </c:pt>
                <c:pt idx="3691">
                  <c:v>507.12</c:v>
                </c:pt>
                <c:pt idx="3692">
                  <c:v>507.12</c:v>
                </c:pt>
                <c:pt idx="3693">
                  <c:v>507.12</c:v>
                </c:pt>
                <c:pt idx="3694">
                  <c:v>507.12</c:v>
                </c:pt>
                <c:pt idx="3695">
                  <c:v>507.12</c:v>
                </c:pt>
                <c:pt idx="3696">
                  <c:v>507.12</c:v>
                </c:pt>
                <c:pt idx="3697">
                  <c:v>507.12</c:v>
                </c:pt>
                <c:pt idx="3698">
                  <c:v>507.12</c:v>
                </c:pt>
                <c:pt idx="3699">
                  <c:v>507.12</c:v>
                </c:pt>
                <c:pt idx="3700">
                  <c:v>507.12</c:v>
                </c:pt>
                <c:pt idx="3701">
                  <c:v>507.12</c:v>
                </c:pt>
                <c:pt idx="3702">
                  <c:v>507.12</c:v>
                </c:pt>
                <c:pt idx="3703">
                  <c:v>507.12</c:v>
                </c:pt>
                <c:pt idx="3704">
                  <c:v>507.12</c:v>
                </c:pt>
                <c:pt idx="3705">
                  <c:v>507.12</c:v>
                </c:pt>
                <c:pt idx="3706">
                  <c:v>507.12</c:v>
                </c:pt>
                <c:pt idx="3707">
                  <c:v>507.12</c:v>
                </c:pt>
                <c:pt idx="3708">
                  <c:v>507.12</c:v>
                </c:pt>
                <c:pt idx="3709">
                  <c:v>507.12</c:v>
                </c:pt>
                <c:pt idx="3710">
                  <c:v>507.12</c:v>
                </c:pt>
                <c:pt idx="3711">
                  <c:v>507.11</c:v>
                </c:pt>
                <c:pt idx="3712">
                  <c:v>507.11</c:v>
                </c:pt>
                <c:pt idx="3713">
                  <c:v>507.11</c:v>
                </c:pt>
                <c:pt idx="3714">
                  <c:v>507.11</c:v>
                </c:pt>
                <c:pt idx="3715">
                  <c:v>507.11</c:v>
                </c:pt>
                <c:pt idx="3716">
                  <c:v>507.11</c:v>
                </c:pt>
                <c:pt idx="3717">
                  <c:v>507.11</c:v>
                </c:pt>
                <c:pt idx="3718">
                  <c:v>507.11</c:v>
                </c:pt>
                <c:pt idx="3719">
                  <c:v>507.11</c:v>
                </c:pt>
                <c:pt idx="3720">
                  <c:v>507.11</c:v>
                </c:pt>
                <c:pt idx="3721">
                  <c:v>507.11</c:v>
                </c:pt>
                <c:pt idx="3722">
                  <c:v>507.11</c:v>
                </c:pt>
                <c:pt idx="3723">
                  <c:v>507.11</c:v>
                </c:pt>
                <c:pt idx="3724">
                  <c:v>507.11</c:v>
                </c:pt>
                <c:pt idx="3725">
                  <c:v>507.11</c:v>
                </c:pt>
                <c:pt idx="3726">
                  <c:v>507.11</c:v>
                </c:pt>
                <c:pt idx="3727">
                  <c:v>507.11</c:v>
                </c:pt>
                <c:pt idx="3728">
                  <c:v>507.11</c:v>
                </c:pt>
                <c:pt idx="3729">
                  <c:v>507.11</c:v>
                </c:pt>
                <c:pt idx="3730">
                  <c:v>507.11</c:v>
                </c:pt>
                <c:pt idx="3731">
                  <c:v>507.11</c:v>
                </c:pt>
                <c:pt idx="3732">
                  <c:v>507.11</c:v>
                </c:pt>
                <c:pt idx="3733">
                  <c:v>507.11</c:v>
                </c:pt>
                <c:pt idx="3734">
                  <c:v>507.11</c:v>
                </c:pt>
                <c:pt idx="3735">
                  <c:v>507.11</c:v>
                </c:pt>
                <c:pt idx="3736">
                  <c:v>507.11</c:v>
                </c:pt>
                <c:pt idx="3737">
                  <c:v>507.11</c:v>
                </c:pt>
                <c:pt idx="3738">
                  <c:v>507.11</c:v>
                </c:pt>
                <c:pt idx="3739">
                  <c:v>507.11</c:v>
                </c:pt>
                <c:pt idx="3740">
                  <c:v>507.11</c:v>
                </c:pt>
                <c:pt idx="3741">
                  <c:v>507.11</c:v>
                </c:pt>
                <c:pt idx="3742">
                  <c:v>507.1</c:v>
                </c:pt>
                <c:pt idx="3743">
                  <c:v>507.1</c:v>
                </c:pt>
                <c:pt idx="3744">
                  <c:v>507.1</c:v>
                </c:pt>
                <c:pt idx="3745">
                  <c:v>507.1</c:v>
                </c:pt>
                <c:pt idx="3746">
                  <c:v>507.1</c:v>
                </c:pt>
                <c:pt idx="3747">
                  <c:v>507.1</c:v>
                </c:pt>
                <c:pt idx="3748">
                  <c:v>507.1</c:v>
                </c:pt>
                <c:pt idx="3749">
                  <c:v>507.1</c:v>
                </c:pt>
                <c:pt idx="3750">
                  <c:v>507.1</c:v>
                </c:pt>
                <c:pt idx="3751">
                  <c:v>507.1</c:v>
                </c:pt>
                <c:pt idx="3752">
                  <c:v>507.1</c:v>
                </c:pt>
                <c:pt idx="3753">
                  <c:v>507.1</c:v>
                </c:pt>
                <c:pt idx="3754">
                  <c:v>507.1</c:v>
                </c:pt>
                <c:pt idx="3755">
                  <c:v>507.1</c:v>
                </c:pt>
                <c:pt idx="3756">
                  <c:v>507.1</c:v>
                </c:pt>
                <c:pt idx="3757">
                  <c:v>507.1</c:v>
                </c:pt>
                <c:pt idx="3758">
                  <c:v>507.1</c:v>
                </c:pt>
                <c:pt idx="3759">
                  <c:v>507.1</c:v>
                </c:pt>
                <c:pt idx="3760">
                  <c:v>507.1</c:v>
                </c:pt>
                <c:pt idx="3761">
                  <c:v>507.1</c:v>
                </c:pt>
                <c:pt idx="3762">
                  <c:v>507.1</c:v>
                </c:pt>
                <c:pt idx="3763">
                  <c:v>507.1</c:v>
                </c:pt>
                <c:pt idx="3764">
                  <c:v>507.1</c:v>
                </c:pt>
                <c:pt idx="3765">
                  <c:v>507.1</c:v>
                </c:pt>
                <c:pt idx="3766">
                  <c:v>507.1</c:v>
                </c:pt>
                <c:pt idx="3767">
                  <c:v>507.1</c:v>
                </c:pt>
                <c:pt idx="3768">
                  <c:v>507.1</c:v>
                </c:pt>
                <c:pt idx="3769">
                  <c:v>507.1</c:v>
                </c:pt>
                <c:pt idx="3770">
                  <c:v>507.1</c:v>
                </c:pt>
                <c:pt idx="3771">
                  <c:v>507.1</c:v>
                </c:pt>
                <c:pt idx="3772">
                  <c:v>507.1</c:v>
                </c:pt>
                <c:pt idx="3773">
                  <c:v>507.1</c:v>
                </c:pt>
                <c:pt idx="3774">
                  <c:v>507.1</c:v>
                </c:pt>
                <c:pt idx="3775">
                  <c:v>507.1</c:v>
                </c:pt>
                <c:pt idx="3776">
                  <c:v>507.1</c:v>
                </c:pt>
                <c:pt idx="3777">
                  <c:v>507.09</c:v>
                </c:pt>
                <c:pt idx="3778">
                  <c:v>507.09</c:v>
                </c:pt>
                <c:pt idx="3779">
                  <c:v>507.09</c:v>
                </c:pt>
                <c:pt idx="3780">
                  <c:v>507.09</c:v>
                </c:pt>
                <c:pt idx="3781">
                  <c:v>507.09</c:v>
                </c:pt>
                <c:pt idx="3782">
                  <c:v>507.09</c:v>
                </c:pt>
                <c:pt idx="3783">
                  <c:v>507.09</c:v>
                </c:pt>
                <c:pt idx="3784">
                  <c:v>507.09</c:v>
                </c:pt>
                <c:pt idx="3785">
                  <c:v>507.09</c:v>
                </c:pt>
                <c:pt idx="3786">
                  <c:v>507.09</c:v>
                </c:pt>
                <c:pt idx="3787">
                  <c:v>507.09</c:v>
                </c:pt>
                <c:pt idx="3788">
                  <c:v>507.09</c:v>
                </c:pt>
                <c:pt idx="3789">
                  <c:v>507.09</c:v>
                </c:pt>
                <c:pt idx="3790">
                  <c:v>507.09</c:v>
                </c:pt>
                <c:pt idx="3791">
                  <c:v>507.09</c:v>
                </c:pt>
                <c:pt idx="3792">
                  <c:v>507.09</c:v>
                </c:pt>
                <c:pt idx="3793">
                  <c:v>507.09</c:v>
                </c:pt>
                <c:pt idx="3794">
                  <c:v>507.09</c:v>
                </c:pt>
                <c:pt idx="3795">
                  <c:v>507.09</c:v>
                </c:pt>
                <c:pt idx="3796">
                  <c:v>507.09</c:v>
                </c:pt>
                <c:pt idx="3797">
                  <c:v>507.09</c:v>
                </c:pt>
                <c:pt idx="3798">
                  <c:v>507.09</c:v>
                </c:pt>
                <c:pt idx="3799">
                  <c:v>507.09</c:v>
                </c:pt>
                <c:pt idx="3800">
                  <c:v>507.09</c:v>
                </c:pt>
                <c:pt idx="3801">
                  <c:v>507.09</c:v>
                </c:pt>
                <c:pt idx="3802">
                  <c:v>507.09</c:v>
                </c:pt>
                <c:pt idx="3803">
                  <c:v>507.09</c:v>
                </c:pt>
                <c:pt idx="3804">
                  <c:v>507.09</c:v>
                </c:pt>
                <c:pt idx="3805">
                  <c:v>507.09</c:v>
                </c:pt>
                <c:pt idx="3806">
                  <c:v>507.09</c:v>
                </c:pt>
                <c:pt idx="3807">
                  <c:v>507.09</c:v>
                </c:pt>
                <c:pt idx="3808">
                  <c:v>507.09</c:v>
                </c:pt>
                <c:pt idx="3809">
                  <c:v>507.09</c:v>
                </c:pt>
                <c:pt idx="3810">
                  <c:v>507.09</c:v>
                </c:pt>
                <c:pt idx="3811">
                  <c:v>507.09</c:v>
                </c:pt>
                <c:pt idx="3812">
                  <c:v>507.09</c:v>
                </c:pt>
                <c:pt idx="3813">
                  <c:v>507.09</c:v>
                </c:pt>
                <c:pt idx="3814">
                  <c:v>507.08</c:v>
                </c:pt>
                <c:pt idx="3815">
                  <c:v>507.08</c:v>
                </c:pt>
                <c:pt idx="3816">
                  <c:v>507.08</c:v>
                </c:pt>
                <c:pt idx="3817">
                  <c:v>507.08</c:v>
                </c:pt>
                <c:pt idx="3818">
                  <c:v>507.08</c:v>
                </c:pt>
                <c:pt idx="3819">
                  <c:v>507.08</c:v>
                </c:pt>
                <c:pt idx="3820">
                  <c:v>507.08</c:v>
                </c:pt>
                <c:pt idx="3821">
                  <c:v>507.08</c:v>
                </c:pt>
                <c:pt idx="3822">
                  <c:v>507.08</c:v>
                </c:pt>
                <c:pt idx="3823">
                  <c:v>507.08</c:v>
                </c:pt>
                <c:pt idx="3824">
                  <c:v>507.08</c:v>
                </c:pt>
                <c:pt idx="3825">
                  <c:v>507.08</c:v>
                </c:pt>
                <c:pt idx="3826">
                  <c:v>507.08</c:v>
                </c:pt>
                <c:pt idx="3827">
                  <c:v>507.08</c:v>
                </c:pt>
                <c:pt idx="3828">
                  <c:v>507.08</c:v>
                </c:pt>
                <c:pt idx="3829">
                  <c:v>507.08</c:v>
                </c:pt>
                <c:pt idx="3830">
                  <c:v>507.08</c:v>
                </c:pt>
                <c:pt idx="3831">
                  <c:v>507.08</c:v>
                </c:pt>
                <c:pt idx="3832">
                  <c:v>507.08</c:v>
                </c:pt>
                <c:pt idx="3833">
                  <c:v>507.08</c:v>
                </c:pt>
                <c:pt idx="3834">
                  <c:v>507.08</c:v>
                </c:pt>
                <c:pt idx="3835">
                  <c:v>507.08</c:v>
                </c:pt>
                <c:pt idx="3836">
                  <c:v>507.08</c:v>
                </c:pt>
                <c:pt idx="3837">
                  <c:v>507.08</c:v>
                </c:pt>
                <c:pt idx="3838">
                  <c:v>507.08</c:v>
                </c:pt>
                <c:pt idx="3839">
                  <c:v>507.08</c:v>
                </c:pt>
                <c:pt idx="3840">
                  <c:v>507.08</c:v>
                </c:pt>
                <c:pt idx="3841">
                  <c:v>507.08</c:v>
                </c:pt>
                <c:pt idx="3842">
                  <c:v>507.08</c:v>
                </c:pt>
                <c:pt idx="3843">
                  <c:v>507.08</c:v>
                </c:pt>
                <c:pt idx="3844">
                  <c:v>507.08</c:v>
                </c:pt>
                <c:pt idx="3845">
                  <c:v>507.08</c:v>
                </c:pt>
                <c:pt idx="3846">
                  <c:v>507.08</c:v>
                </c:pt>
                <c:pt idx="3847">
                  <c:v>507.08</c:v>
                </c:pt>
                <c:pt idx="3848">
                  <c:v>507.08</c:v>
                </c:pt>
                <c:pt idx="3849">
                  <c:v>507.08</c:v>
                </c:pt>
                <c:pt idx="3850">
                  <c:v>507.08</c:v>
                </c:pt>
                <c:pt idx="3851">
                  <c:v>507.08</c:v>
                </c:pt>
                <c:pt idx="3852">
                  <c:v>507.08</c:v>
                </c:pt>
                <c:pt idx="3853">
                  <c:v>507.08</c:v>
                </c:pt>
                <c:pt idx="3854">
                  <c:v>507.08</c:v>
                </c:pt>
                <c:pt idx="3855">
                  <c:v>507.08</c:v>
                </c:pt>
                <c:pt idx="3856">
                  <c:v>507.08</c:v>
                </c:pt>
                <c:pt idx="3857">
                  <c:v>507.08</c:v>
                </c:pt>
                <c:pt idx="3858">
                  <c:v>507.08</c:v>
                </c:pt>
                <c:pt idx="3859">
                  <c:v>507.08</c:v>
                </c:pt>
                <c:pt idx="3860">
                  <c:v>507.08</c:v>
                </c:pt>
                <c:pt idx="3861">
                  <c:v>507.08</c:v>
                </c:pt>
                <c:pt idx="3862">
                  <c:v>507.08</c:v>
                </c:pt>
                <c:pt idx="3863">
                  <c:v>507.08</c:v>
                </c:pt>
                <c:pt idx="3864">
                  <c:v>507.08</c:v>
                </c:pt>
                <c:pt idx="3865">
                  <c:v>507.08</c:v>
                </c:pt>
                <c:pt idx="3866">
                  <c:v>507.08</c:v>
                </c:pt>
                <c:pt idx="3867">
                  <c:v>507.08</c:v>
                </c:pt>
                <c:pt idx="3868">
                  <c:v>507.08</c:v>
                </c:pt>
                <c:pt idx="3869">
                  <c:v>507.08</c:v>
                </c:pt>
                <c:pt idx="3870">
                  <c:v>507.08</c:v>
                </c:pt>
                <c:pt idx="3871">
                  <c:v>507.08</c:v>
                </c:pt>
                <c:pt idx="3872">
                  <c:v>507.08</c:v>
                </c:pt>
                <c:pt idx="3873">
                  <c:v>507.08</c:v>
                </c:pt>
                <c:pt idx="3874">
                  <c:v>507.08</c:v>
                </c:pt>
                <c:pt idx="3875">
                  <c:v>507.08</c:v>
                </c:pt>
                <c:pt idx="3876">
                  <c:v>507.08</c:v>
                </c:pt>
                <c:pt idx="3877">
                  <c:v>507.08</c:v>
                </c:pt>
                <c:pt idx="3878">
                  <c:v>507.08</c:v>
                </c:pt>
                <c:pt idx="3879">
                  <c:v>507.08</c:v>
                </c:pt>
                <c:pt idx="3880">
                  <c:v>507.08</c:v>
                </c:pt>
                <c:pt idx="3881">
                  <c:v>507.08</c:v>
                </c:pt>
                <c:pt idx="3882">
                  <c:v>507.08</c:v>
                </c:pt>
                <c:pt idx="3883">
                  <c:v>507.08</c:v>
                </c:pt>
                <c:pt idx="3884">
                  <c:v>507.08</c:v>
                </c:pt>
                <c:pt idx="3885">
                  <c:v>507.08</c:v>
                </c:pt>
                <c:pt idx="3886">
                  <c:v>507.08</c:v>
                </c:pt>
                <c:pt idx="3887">
                  <c:v>507.08</c:v>
                </c:pt>
                <c:pt idx="3888">
                  <c:v>507.08</c:v>
                </c:pt>
                <c:pt idx="3889">
                  <c:v>507.08</c:v>
                </c:pt>
                <c:pt idx="3890">
                  <c:v>507.08</c:v>
                </c:pt>
                <c:pt idx="3891">
                  <c:v>507.08</c:v>
                </c:pt>
                <c:pt idx="3892">
                  <c:v>507.08</c:v>
                </c:pt>
                <c:pt idx="3893">
                  <c:v>507.08</c:v>
                </c:pt>
                <c:pt idx="3894">
                  <c:v>507.08</c:v>
                </c:pt>
                <c:pt idx="3895">
                  <c:v>507.08</c:v>
                </c:pt>
                <c:pt idx="3896">
                  <c:v>507.08</c:v>
                </c:pt>
                <c:pt idx="3897">
                  <c:v>507.08</c:v>
                </c:pt>
                <c:pt idx="3898">
                  <c:v>507.07</c:v>
                </c:pt>
                <c:pt idx="3899">
                  <c:v>507.07</c:v>
                </c:pt>
                <c:pt idx="3900">
                  <c:v>507.07</c:v>
                </c:pt>
                <c:pt idx="3901">
                  <c:v>507.07</c:v>
                </c:pt>
                <c:pt idx="3902">
                  <c:v>507.07</c:v>
                </c:pt>
                <c:pt idx="3903">
                  <c:v>507.07</c:v>
                </c:pt>
                <c:pt idx="3904">
                  <c:v>507.07</c:v>
                </c:pt>
                <c:pt idx="3905">
                  <c:v>507.07</c:v>
                </c:pt>
                <c:pt idx="3906">
                  <c:v>507.07</c:v>
                </c:pt>
                <c:pt idx="3907">
                  <c:v>507.07</c:v>
                </c:pt>
                <c:pt idx="3908">
                  <c:v>507.07</c:v>
                </c:pt>
                <c:pt idx="3909">
                  <c:v>507.07</c:v>
                </c:pt>
                <c:pt idx="3910">
                  <c:v>507.07</c:v>
                </c:pt>
                <c:pt idx="3911">
                  <c:v>507.07</c:v>
                </c:pt>
                <c:pt idx="3912">
                  <c:v>507.07</c:v>
                </c:pt>
                <c:pt idx="3913">
                  <c:v>507.07</c:v>
                </c:pt>
                <c:pt idx="3914">
                  <c:v>507.07</c:v>
                </c:pt>
                <c:pt idx="3915">
                  <c:v>507.07</c:v>
                </c:pt>
                <c:pt idx="3916">
                  <c:v>507.07</c:v>
                </c:pt>
                <c:pt idx="3917">
                  <c:v>507.07</c:v>
                </c:pt>
                <c:pt idx="3918">
                  <c:v>507.07</c:v>
                </c:pt>
                <c:pt idx="3919">
                  <c:v>507.07</c:v>
                </c:pt>
                <c:pt idx="3920">
                  <c:v>507.07</c:v>
                </c:pt>
                <c:pt idx="3921">
                  <c:v>507.07</c:v>
                </c:pt>
                <c:pt idx="3922">
                  <c:v>507.07</c:v>
                </c:pt>
                <c:pt idx="3923">
                  <c:v>507.07</c:v>
                </c:pt>
                <c:pt idx="3924">
                  <c:v>507.07</c:v>
                </c:pt>
                <c:pt idx="3925">
                  <c:v>507.06</c:v>
                </c:pt>
                <c:pt idx="3926">
                  <c:v>507.06</c:v>
                </c:pt>
                <c:pt idx="3927">
                  <c:v>507.06</c:v>
                </c:pt>
                <c:pt idx="3928">
                  <c:v>507.06</c:v>
                </c:pt>
                <c:pt idx="3929">
                  <c:v>507.06</c:v>
                </c:pt>
                <c:pt idx="3930">
                  <c:v>507.06</c:v>
                </c:pt>
                <c:pt idx="3931">
                  <c:v>507.06</c:v>
                </c:pt>
                <c:pt idx="3932">
                  <c:v>507.06</c:v>
                </c:pt>
                <c:pt idx="3933">
                  <c:v>507.06</c:v>
                </c:pt>
                <c:pt idx="3934">
                  <c:v>507.06</c:v>
                </c:pt>
                <c:pt idx="3935">
                  <c:v>507.06</c:v>
                </c:pt>
                <c:pt idx="3936">
                  <c:v>507.06</c:v>
                </c:pt>
                <c:pt idx="3937">
                  <c:v>507.06</c:v>
                </c:pt>
                <c:pt idx="3938">
                  <c:v>507.06</c:v>
                </c:pt>
                <c:pt idx="3939">
                  <c:v>507.06</c:v>
                </c:pt>
                <c:pt idx="3940">
                  <c:v>507.06</c:v>
                </c:pt>
                <c:pt idx="3941">
                  <c:v>507.06</c:v>
                </c:pt>
                <c:pt idx="3942">
                  <c:v>507.06</c:v>
                </c:pt>
                <c:pt idx="3943">
                  <c:v>507.06</c:v>
                </c:pt>
                <c:pt idx="3944">
                  <c:v>507.06</c:v>
                </c:pt>
                <c:pt idx="3945">
                  <c:v>507.06</c:v>
                </c:pt>
                <c:pt idx="3946">
                  <c:v>507.06</c:v>
                </c:pt>
                <c:pt idx="3947">
                  <c:v>507.06</c:v>
                </c:pt>
                <c:pt idx="3948">
                  <c:v>507.06</c:v>
                </c:pt>
                <c:pt idx="3949">
                  <c:v>507.06</c:v>
                </c:pt>
                <c:pt idx="3950">
                  <c:v>507.05</c:v>
                </c:pt>
                <c:pt idx="3951">
                  <c:v>507.05</c:v>
                </c:pt>
                <c:pt idx="3952">
                  <c:v>507.05</c:v>
                </c:pt>
                <c:pt idx="3953">
                  <c:v>507.05</c:v>
                </c:pt>
                <c:pt idx="3954">
                  <c:v>507.05</c:v>
                </c:pt>
                <c:pt idx="3955">
                  <c:v>507.05</c:v>
                </c:pt>
                <c:pt idx="3956">
                  <c:v>507.05</c:v>
                </c:pt>
                <c:pt idx="3957">
                  <c:v>507.05</c:v>
                </c:pt>
                <c:pt idx="3958">
                  <c:v>507.05</c:v>
                </c:pt>
                <c:pt idx="3959">
                  <c:v>507.05</c:v>
                </c:pt>
                <c:pt idx="3960">
                  <c:v>507.05</c:v>
                </c:pt>
                <c:pt idx="3961">
                  <c:v>507.05</c:v>
                </c:pt>
                <c:pt idx="3962">
                  <c:v>507.05</c:v>
                </c:pt>
                <c:pt idx="3963">
                  <c:v>507.05</c:v>
                </c:pt>
                <c:pt idx="3964">
                  <c:v>507.05</c:v>
                </c:pt>
                <c:pt idx="3965">
                  <c:v>507.05</c:v>
                </c:pt>
                <c:pt idx="3966">
                  <c:v>507.05</c:v>
                </c:pt>
                <c:pt idx="3967">
                  <c:v>507.05</c:v>
                </c:pt>
                <c:pt idx="3968">
                  <c:v>507.05</c:v>
                </c:pt>
                <c:pt idx="3969">
                  <c:v>507.05</c:v>
                </c:pt>
                <c:pt idx="3970">
                  <c:v>507.05</c:v>
                </c:pt>
                <c:pt idx="3971">
                  <c:v>507.05</c:v>
                </c:pt>
                <c:pt idx="3972">
                  <c:v>507.05</c:v>
                </c:pt>
                <c:pt idx="3973">
                  <c:v>507.05</c:v>
                </c:pt>
                <c:pt idx="3974">
                  <c:v>507.05</c:v>
                </c:pt>
                <c:pt idx="3975">
                  <c:v>507.05</c:v>
                </c:pt>
                <c:pt idx="3976">
                  <c:v>507.05</c:v>
                </c:pt>
                <c:pt idx="3977">
                  <c:v>507.04</c:v>
                </c:pt>
                <c:pt idx="3978">
                  <c:v>507.04</c:v>
                </c:pt>
                <c:pt idx="3979">
                  <c:v>507.04</c:v>
                </c:pt>
                <c:pt idx="3980">
                  <c:v>507.04</c:v>
                </c:pt>
                <c:pt idx="3981">
                  <c:v>507.04</c:v>
                </c:pt>
                <c:pt idx="3982">
                  <c:v>507.04</c:v>
                </c:pt>
                <c:pt idx="3983">
                  <c:v>507.04</c:v>
                </c:pt>
                <c:pt idx="3984">
                  <c:v>507.04</c:v>
                </c:pt>
                <c:pt idx="3985">
                  <c:v>507.04</c:v>
                </c:pt>
                <c:pt idx="3986">
                  <c:v>507.04</c:v>
                </c:pt>
                <c:pt idx="3987">
                  <c:v>507.04</c:v>
                </c:pt>
                <c:pt idx="3988">
                  <c:v>507.04</c:v>
                </c:pt>
                <c:pt idx="3989">
                  <c:v>507.04</c:v>
                </c:pt>
                <c:pt idx="3990">
                  <c:v>507.04</c:v>
                </c:pt>
                <c:pt idx="3991">
                  <c:v>507.04</c:v>
                </c:pt>
                <c:pt idx="3992">
                  <c:v>507.04</c:v>
                </c:pt>
                <c:pt idx="3993">
                  <c:v>507.04</c:v>
                </c:pt>
                <c:pt idx="3994">
                  <c:v>507.04</c:v>
                </c:pt>
                <c:pt idx="3995">
                  <c:v>507.04</c:v>
                </c:pt>
                <c:pt idx="3996">
                  <c:v>507.04</c:v>
                </c:pt>
                <c:pt idx="3997">
                  <c:v>507.04</c:v>
                </c:pt>
                <c:pt idx="3998">
                  <c:v>507.04</c:v>
                </c:pt>
                <c:pt idx="3999">
                  <c:v>507.04</c:v>
                </c:pt>
                <c:pt idx="4000">
                  <c:v>507.04</c:v>
                </c:pt>
                <c:pt idx="4001">
                  <c:v>507.04</c:v>
                </c:pt>
                <c:pt idx="4002">
                  <c:v>507.04</c:v>
                </c:pt>
                <c:pt idx="4003">
                  <c:v>507.04</c:v>
                </c:pt>
                <c:pt idx="4004">
                  <c:v>507.04</c:v>
                </c:pt>
                <c:pt idx="4005">
                  <c:v>507.04</c:v>
                </c:pt>
                <c:pt idx="4006">
                  <c:v>507.04</c:v>
                </c:pt>
                <c:pt idx="4007">
                  <c:v>507.04</c:v>
                </c:pt>
                <c:pt idx="4008">
                  <c:v>507.04</c:v>
                </c:pt>
                <c:pt idx="4009">
                  <c:v>507.04</c:v>
                </c:pt>
                <c:pt idx="4010">
                  <c:v>507.03</c:v>
                </c:pt>
                <c:pt idx="4011">
                  <c:v>507.03</c:v>
                </c:pt>
                <c:pt idx="4012">
                  <c:v>507.03</c:v>
                </c:pt>
                <c:pt idx="4013">
                  <c:v>507.03</c:v>
                </c:pt>
                <c:pt idx="4014">
                  <c:v>507.03</c:v>
                </c:pt>
                <c:pt idx="4015">
                  <c:v>507.03</c:v>
                </c:pt>
                <c:pt idx="4016">
                  <c:v>507.03</c:v>
                </c:pt>
                <c:pt idx="4017">
                  <c:v>507.03</c:v>
                </c:pt>
                <c:pt idx="4018">
                  <c:v>507.03</c:v>
                </c:pt>
                <c:pt idx="4019">
                  <c:v>507.03</c:v>
                </c:pt>
                <c:pt idx="4020">
                  <c:v>507.03</c:v>
                </c:pt>
                <c:pt idx="4021">
                  <c:v>507.03</c:v>
                </c:pt>
                <c:pt idx="4022">
                  <c:v>507.03</c:v>
                </c:pt>
                <c:pt idx="4023">
                  <c:v>507.03</c:v>
                </c:pt>
                <c:pt idx="4024">
                  <c:v>507.03</c:v>
                </c:pt>
                <c:pt idx="4025">
                  <c:v>507.03</c:v>
                </c:pt>
                <c:pt idx="4026">
                  <c:v>507.03</c:v>
                </c:pt>
                <c:pt idx="4027">
                  <c:v>507.03</c:v>
                </c:pt>
                <c:pt idx="4028">
                  <c:v>507.03</c:v>
                </c:pt>
                <c:pt idx="4029">
                  <c:v>507.03</c:v>
                </c:pt>
                <c:pt idx="4030">
                  <c:v>507.03</c:v>
                </c:pt>
                <c:pt idx="4031">
                  <c:v>507.03</c:v>
                </c:pt>
                <c:pt idx="4032">
                  <c:v>507.03</c:v>
                </c:pt>
                <c:pt idx="4033">
                  <c:v>507.03</c:v>
                </c:pt>
                <c:pt idx="4034">
                  <c:v>507.03</c:v>
                </c:pt>
                <c:pt idx="4035">
                  <c:v>507.03</c:v>
                </c:pt>
                <c:pt idx="4036">
                  <c:v>507.03</c:v>
                </c:pt>
                <c:pt idx="4037">
                  <c:v>507.03</c:v>
                </c:pt>
                <c:pt idx="4038">
                  <c:v>507.03</c:v>
                </c:pt>
                <c:pt idx="4039">
                  <c:v>507.03</c:v>
                </c:pt>
                <c:pt idx="4040">
                  <c:v>507.03</c:v>
                </c:pt>
                <c:pt idx="4041">
                  <c:v>507.03</c:v>
                </c:pt>
                <c:pt idx="4042">
                  <c:v>507.03</c:v>
                </c:pt>
                <c:pt idx="4043">
                  <c:v>507.03</c:v>
                </c:pt>
                <c:pt idx="4044">
                  <c:v>507.03</c:v>
                </c:pt>
                <c:pt idx="4045">
                  <c:v>507.03</c:v>
                </c:pt>
                <c:pt idx="4046">
                  <c:v>507.03</c:v>
                </c:pt>
                <c:pt idx="4047">
                  <c:v>507.03</c:v>
                </c:pt>
                <c:pt idx="4048">
                  <c:v>507.02</c:v>
                </c:pt>
                <c:pt idx="4049">
                  <c:v>507.02</c:v>
                </c:pt>
                <c:pt idx="4050">
                  <c:v>507.02</c:v>
                </c:pt>
                <c:pt idx="4051">
                  <c:v>507.02</c:v>
                </c:pt>
                <c:pt idx="4052">
                  <c:v>507.02</c:v>
                </c:pt>
                <c:pt idx="4053">
                  <c:v>507.02</c:v>
                </c:pt>
                <c:pt idx="4054">
                  <c:v>507.02</c:v>
                </c:pt>
                <c:pt idx="4055">
                  <c:v>507.02</c:v>
                </c:pt>
                <c:pt idx="4056">
                  <c:v>507.02</c:v>
                </c:pt>
                <c:pt idx="4057">
                  <c:v>507.02</c:v>
                </c:pt>
                <c:pt idx="4058">
                  <c:v>507.02</c:v>
                </c:pt>
                <c:pt idx="4059">
                  <c:v>507.02</c:v>
                </c:pt>
                <c:pt idx="4060">
                  <c:v>507.02</c:v>
                </c:pt>
                <c:pt idx="4061">
                  <c:v>507.02</c:v>
                </c:pt>
                <c:pt idx="4062">
                  <c:v>507.02</c:v>
                </c:pt>
                <c:pt idx="4063">
                  <c:v>507.02</c:v>
                </c:pt>
                <c:pt idx="4064">
                  <c:v>507.02</c:v>
                </c:pt>
                <c:pt idx="4065">
                  <c:v>507.02</c:v>
                </c:pt>
                <c:pt idx="4066">
                  <c:v>507.02</c:v>
                </c:pt>
                <c:pt idx="4067">
                  <c:v>507.02</c:v>
                </c:pt>
                <c:pt idx="4068">
                  <c:v>507.02</c:v>
                </c:pt>
                <c:pt idx="4069">
                  <c:v>507.02</c:v>
                </c:pt>
                <c:pt idx="4070">
                  <c:v>507.02</c:v>
                </c:pt>
                <c:pt idx="4071">
                  <c:v>507.02</c:v>
                </c:pt>
                <c:pt idx="4072">
                  <c:v>507.02</c:v>
                </c:pt>
                <c:pt idx="4073">
                  <c:v>507.02</c:v>
                </c:pt>
                <c:pt idx="4074">
                  <c:v>507.02</c:v>
                </c:pt>
                <c:pt idx="4075">
                  <c:v>507.02</c:v>
                </c:pt>
                <c:pt idx="4076">
                  <c:v>507.02</c:v>
                </c:pt>
                <c:pt idx="4077">
                  <c:v>507.02</c:v>
                </c:pt>
                <c:pt idx="4078">
                  <c:v>507.02</c:v>
                </c:pt>
                <c:pt idx="4079">
                  <c:v>507.02</c:v>
                </c:pt>
                <c:pt idx="4080">
                  <c:v>507.02</c:v>
                </c:pt>
                <c:pt idx="4081">
                  <c:v>507.02</c:v>
                </c:pt>
                <c:pt idx="4082">
                  <c:v>507.02</c:v>
                </c:pt>
                <c:pt idx="4083">
                  <c:v>507.02</c:v>
                </c:pt>
                <c:pt idx="4084">
                  <c:v>507.02</c:v>
                </c:pt>
                <c:pt idx="4085">
                  <c:v>507.02</c:v>
                </c:pt>
                <c:pt idx="4086">
                  <c:v>507.02</c:v>
                </c:pt>
                <c:pt idx="4087">
                  <c:v>507.02</c:v>
                </c:pt>
                <c:pt idx="4088">
                  <c:v>507.02</c:v>
                </c:pt>
                <c:pt idx="4089">
                  <c:v>507.01</c:v>
                </c:pt>
                <c:pt idx="4090">
                  <c:v>507.01</c:v>
                </c:pt>
                <c:pt idx="4091">
                  <c:v>507.01</c:v>
                </c:pt>
                <c:pt idx="4092">
                  <c:v>507.01</c:v>
                </c:pt>
                <c:pt idx="4093">
                  <c:v>507.01</c:v>
                </c:pt>
                <c:pt idx="4094">
                  <c:v>507.01</c:v>
                </c:pt>
                <c:pt idx="4095">
                  <c:v>507.01</c:v>
                </c:pt>
                <c:pt idx="4096">
                  <c:v>507.01</c:v>
                </c:pt>
                <c:pt idx="4097">
                  <c:v>507.01</c:v>
                </c:pt>
                <c:pt idx="4098">
                  <c:v>507.01</c:v>
                </c:pt>
                <c:pt idx="4099">
                  <c:v>507.01</c:v>
                </c:pt>
                <c:pt idx="4100">
                  <c:v>507.01</c:v>
                </c:pt>
                <c:pt idx="4101">
                  <c:v>507.01</c:v>
                </c:pt>
                <c:pt idx="4102">
                  <c:v>507.01</c:v>
                </c:pt>
                <c:pt idx="4103">
                  <c:v>507.01</c:v>
                </c:pt>
                <c:pt idx="4104">
                  <c:v>507.01</c:v>
                </c:pt>
                <c:pt idx="4105">
                  <c:v>507.01</c:v>
                </c:pt>
                <c:pt idx="4106">
                  <c:v>507.01</c:v>
                </c:pt>
                <c:pt idx="4107">
                  <c:v>507.01</c:v>
                </c:pt>
                <c:pt idx="4108">
                  <c:v>507.01</c:v>
                </c:pt>
                <c:pt idx="4109">
                  <c:v>507.01</c:v>
                </c:pt>
                <c:pt idx="4110">
                  <c:v>507.01</c:v>
                </c:pt>
                <c:pt idx="4111">
                  <c:v>507.01</c:v>
                </c:pt>
                <c:pt idx="4112">
                  <c:v>507.01</c:v>
                </c:pt>
                <c:pt idx="4113">
                  <c:v>507.01</c:v>
                </c:pt>
                <c:pt idx="4114">
                  <c:v>507.01</c:v>
                </c:pt>
                <c:pt idx="4115">
                  <c:v>507.01</c:v>
                </c:pt>
                <c:pt idx="4116">
                  <c:v>507.01</c:v>
                </c:pt>
                <c:pt idx="4117">
                  <c:v>507.01</c:v>
                </c:pt>
                <c:pt idx="4118">
                  <c:v>507.01</c:v>
                </c:pt>
                <c:pt idx="4119">
                  <c:v>507.01</c:v>
                </c:pt>
                <c:pt idx="4120">
                  <c:v>507.01</c:v>
                </c:pt>
                <c:pt idx="4121">
                  <c:v>507.01</c:v>
                </c:pt>
                <c:pt idx="4122">
                  <c:v>507.01</c:v>
                </c:pt>
                <c:pt idx="4123">
                  <c:v>507.01</c:v>
                </c:pt>
                <c:pt idx="4124">
                  <c:v>507.01</c:v>
                </c:pt>
                <c:pt idx="4125">
                  <c:v>507.01</c:v>
                </c:pt>
                <c:pt idx="4126">
                  <c:v>507.01</c:v>
                </c:pt>
                <c:pt idx="4127">
                  <c:v>507.01</c:v>
                </c:pt>
                <c:pt idx="4128">
                  <c:v>507.01</c:v>
                </c:pt>
                <c:pt idx="4129">
                  <c:v>507.01</c:v>
                </c:pt>
                <c:pt idx="4130">
                  <c:v>507.01</c:v>
                </c:pt>
                <c:pt idx="4131">
                  <c:v>507.01</c:v>
                </c:pt>
                <c:pt idx="4132">
                  <c:v>507</c:v>
                </c:pt>
                <c:pt idx="4133">
                  <c:v>507</c:v>
                </c:pt>
                <c:pt idx="4134">
                  <c:v>507</c:v>
                </c:pt>
                <c:pt idx="4135">
                  <c:v>507</c:v>
                </c:pt>
                <c:pt idx="4136">
                  <c:v>507</c:v>
                </c:pt>
                <c:pt idx="4137">
                  <c:v>507</c:v>
                </c:pt>
                <c:pt idx="4138">
                  <c:v>507</c:v>
                </c:pt>
                <c:pt idx="4139">
                  <c:v>507</c:v>
                </c:pt>
                <c:pt idx="4140">
                  <c:v>507</c:v>
                </c:pt>
                <c:pt idx="4141">
                  <c:v>507</c:v>
                </c:pt>
                <c:pt idx="4142">
                  <c:v>507</c:v>
                </c:pt>
                <c:pt idx="4143">
                  <c:v>507</c:v>
                </c:pt>
                <c:pt idx="4144">
                  <c:v>507</c:v>
                </c:pt>
                <c:pt idx="4145">
                  <c:v>507</c:v>
                </c:pt>
                <c:pt idx="4146">
                  <c:v>507</c:v>
                </c:pt>
                <c:pt idx="4147">
                  <c:v>507</c:v>
                </c:pt>
                <c:pt idx="4148">
                  <c:v>507</c:v>
                </c:pt>
                <c:pt idx="4149">
                  <c:v>507</c:v>
                </c:pt>
                <c:pt idx="4150">
                  <c:v>506.99</c:v>
                </c:pt>
                <c:pt idx="4151">
                  <c:v>506.99</c:v>
                </c:pt>
                <c:pt idx="4152">
                  <c:v>506.99</c:v>
                </c:pt>
                <c:pt idx="4153">
                  <c:v>506.99</c:v>
                </c:pt>
                <c:pt idx="4154">
                  <c:v>506.99</c:v>
                </c:pt>
                <c:pt idx="4155">
                  <c:v>506.99</c:v>
                </c:pt>
                <c:pt idx="4156">
                  <c:v>506.99</c:v>
                </c:pt>
                <c:pt idx="4157">
                  <c:v>506.99</c:v>
                </c:pt>
                <c:pt idx="4158">
                  <c:v>506.99</c:v>
                </c:pt>
                <c:pt idx="4159">
                  <c:v>506.99</c:v>
                </c:pt>
                <c:pt idx="4160">
                  <c:v>506.99</c:v>
                </c:pt>
                <c:pt idx="4161">
                  <c:v>506.99</c:v>
                </c:pt>
                <c:pt idx="4162">
                  <c:v>506.99</c:v>
                </c:pt>
                <c:pt idx="4163">
                  <c:v>506.99</c:v>
                </c:pt>
                <c:pt idx="4164">
                  <c:v>506.99</c:v>
                </c:pt>
                <c:pt idx="4165">
                  <c:v>506.99</c:v>
                </c:pt>
                <c:pt idx="4166">
                  <c:v>506.99</c:v>
                </c:pt>
                <c:pt idx="4167">
                  <c:v>506.99</c:v>
                </c:pt>
                <c:pt idx="4168">
                  <c:v>506.99</c:v>
                </c:pt>
                <c:pt idx="4169">
                  <c:v>506.99</c:v>
                </c:pt>
                <c:pt idx="4170">
                  <c:v>506.99</c:v>
                </c:pt>
                <c:pt idx="4171">
                  <c:v>506.99</c:v>
                </c:pt>
                <c:pt idx="4172">
                  <c:v>506.99</c:v>
                </c:pt>
                <c:pt idx="4173">
                  <c:v>506.99</c:v>
                </c:pt>
                <c:pt idx="4174">
                  <c:v>506.99</c:v>
                </c:pt>
                <c:pt idx="4175">
                  <c:v>506.99</c:v>
                </c:pt>
                <c:pt idx="4176">
                  <c:v>506.99</c:v>
                </c:pt>
                <c:pt idx="4177">
                  <c:v>506.99</c:v>
                </c:pt>
                <c:pt idx="4178">
                  <c:v>506.99</c:v>
                </c:pt>
                <c:pt idx="4179">
                  <c:v>506.99</c:v>
                </c:pt>
                <c:pt idx="4180">
                  <c:v>506.99</c:v>
                </c:pt>
                <c:pt idx="4181">
                  <c:v>506.99</c:v>
                </c:pt>
                <c:pt idx="4182">
                  <c:v>506.99</c:v>
                </c:pt>
                <c:pt idx="4183">
                  <c:v>506.99</c:v>
                </c:pt>
                <c:pt idx="4184">
                  <c:v>506.99</c:v>
                </c:pt>
                <c:pt idx="4185">
                  <c:v>506.99</c:v>
                </c:pt>
                <c:pt idx="4186">
                  <c:v>506.99</c:v>
                </c:pt>
                <c:pt idx="4187">
                  <c:v>506.99</c:v>
                </c:pt>
                <c:pt idx="4188">
                  <c:v>506.99</c:v>
                </c:pt>
                <c:pt idx="4189">
                  <c:v>506.99</c:v>
                </c:pt>
                <c:pt idx="4190">
                  <c:v>506.99</c:v>
                </c:pt>
                <c:pt idx="4191">
                  <c:v>506.99</c:v>
                </c:pt>
                <c:pt idx="4192">
                  <c:v>506.99</c:v>
                </c:pt>
                <c:pt idx="4193">
                  <c:v>506.99</c:v>
                </c:pt>
                <c:pt idx="4194">
                  <c:v>506.99</c:v>
                </c:pt>
                <c:pt idx="4195">
                  <c:v>506.99</c:v>
                </c:pt>
                <c:pt idx="4196">
                  <c:v>506.99</c:v>
                </c:pt>
                <c:pt idx="4197">
                  <c:v>506.99</c:v>
                </c:pt>
                <c:pt idx="4198">
                  <c:v>506.99</c:v>
                </c:pt>
                <c:pt idx="4199">
                  <c:v>506.98</c:v>
                </c:pt>
                <c:pt idx="4200">
                  <c:v>506.98</c:v>
                </c:pt>
                <c:pt idx="4201">
                  <c:v>506.98</c:v>
                </c:pt>
                <c:pt idx="4202">
                  <c:v>506.98</c:v>
                </c:pt>
                <c:pt idx="4203">
                  <c:v>506.98</c:v>
                </c:pt>
                <c:pt idx="4204">
                  <c:v>506.98</c:v>
                </c:pt>
                <c:pt idx="4205">
                  <c:v>506.98</c:v>
                </c:pt>
                <c:pt idx="4206">
                  <c:v>506.98</c:v>
                </c:pt>
                <c:pt idx="4207">
                  <c:v>506.98</c:v>
                </c:pt>
                <c:pt idx="4208">
                  <c:v>506.98</c:v>
                </c:pt>
                <c:pt idx="4209">
                  <c:v>506.98</c:v>
                </c:pt>
                <c:pt idx="4210">
                  <c:v>506.98</c:v>
                </c:pt>
                <c:pt idx="4211">
                  <c:v>506.98</c:v>
                </c:pt>
                <c:pt idx="4212">
                  <c:v>506.98</c:v>
                </c:pt>
                <c:pt idx="4213">
                  <c:v>506.98</c:v>
                </c:pt>
                <c:pt idx="4214">
                  <c:v>506.98</c:v>
                </c:pt>
                <c:pt idx="4215">
                  <c:v>506.98</c:v>
                </c:pt>
                <c:pt idx="4216">
                  <c:v>506.98</c:v>
                </c:pt>
                <c:pt idx="4217">
                  <c:v>506.98</c:v>
                </c:pt>
                <c:pt idx="4218">
                  <c:v>506.98</c:v>
                </c:pt>
                <c:pt idx="4219">
                  <c:v>506.98</c:v>
                </c:pt>
                <c:pt idx="4220">
                  <c:v>506.98</c:v>
                </c:pt>
                <c:pt idx="4221">
                  <c:v>506.98</c:v>
                </c:pt>
                <c:pt idx="4222">
                  <c:v>506.98</c:v>
                </c:pt>
                <c:pt idx="4223">
                  <c:v>506.98</c:v>
                </c:pt>
                <c:pt idx="4224">
                  <c:v>506.98</c:v>
                </c:pt>
                <c:pt idx="4225">
                  <c:v>506.98</c:v>
                </c:pt>
                <c:pt idx="4226">
                  <c:v>506.98</c:v>
                </c:pt>
                <c:pt idx="4227">
                  <c:v>506.98</c:v>
                </c:pt>
                <c:pt idx="4228">
                  <c:v>506.98</c:v>
                </c:pt>
                <c:pt idx="4229">
                  <c:v>506.98</c:v>
                </c:pt>
                <c:pt idx="4230">
                  <c:v>506.98</c:v>
                </c:pt>
                <c:pt idx="4231">
                  <c:v>506.98</c:v>
                </c:pt>
                <c:pt idx="4232">
                  <c:v>506.98</c:v>
                </c:pt>
                <c:pt idx="4233">
                  <c:v>506.98</c:v>
                </c:pt>
                <c:pt idx="4234">
                  <c:v>506.98</c:v>
                </c:pt>
                <c:pt idx="4235">
                  <c:v>506.98</c:v>
                </c:pt>
                <c:pt idx="4236">
                  <c:v>506.98</c:v>
                </c:pt>
                <c:pt idx="4237">
                  <c:v>506.98</c:v>
                </c:pt>
                <c:pt idx="4238">
                  <c:v>506.98</c:v>
                </c:pt>
                <c:pt idx="4239">
                  <c:v>506.98</c:v>
                </c:pt>
                <c:pt idx="4240">
                  <c:v>506.98</c:v>
                </c:pt>
                <c:pt idx="4241">
                  <c:v>506.98</c:v>
                </c:pt>
                <c:pt idx="4242">
                  <c:v>506.98</c:v>
                </c:pt>
                <c:pt idx="4243">
                  <c:v>506.98</c:v>
                </c:pt>
                <c:pt idx="4244">
                  <c:v>506.97</c:v>
                </c:pt>
                <c:pt idx="4245">
                  <c:v>506.97</c:v>
                </c:pt>
                <c:pt idx="4246">
                  <c:v>506.97</c:v>
                </c:pt>
                <c:pt idx="4247">
                  <c:v>506.97</c:v>
                </c:pt>
                <c:pt idx="4248">
                  <c:v>506.97</c:v>
                </c:pt>
                <c:pt idx="4249">
                  <c:v>506.97</c:v>
                </c:pt>
                <c:pt idx="4250">
                  <c:v>506.97</c:v>
                </c:pt>
                <c:pt idx="4251">
                  <c:v>506.97</c:v>
                </c:pt>
                <c:pt idx="4252">
                  <c:v>506.97</c:v>
                </c:pt>
                <c:pt idx="4253">
                  <c:v>506.97</c:v>
                </c:pt>
                <c:pt idx="4254">
                  <c:v>506.97</c:v>
                </c:pt>
                <c:pt idx="4255">
                  <c:v>506.97</c:v>
                </c:pt>
                <c:pt idx="4256">
                  <c:v>506.97</c:v>
                </c:pt>
                <c:pt idx="4257">
                  <c:v>506.97</c:v>
                </c:pt>
                <c:pt idx="4258">
                  <c:v>506.97</c:v>
                </c:pt>
                <c:pt idx="4259">
                  <c:v>506.97</c:v>
                </c:pt>
                <c:pt idx="4260">
                  <c:v>506.97</c:v>
                </c:pt>
                <c:pt idx="4261">
                  <c:v>506.97</c:v>
                </c:pt>
                <c:pt idx="4262">
                  <c:v>506.97</c:v>
                </c:pt>
                <c:pt idx="4263">
                  <c:v>506.97</c:v>
                </c:pt>
                <c:pt idx="4264">
                  <c:v>506.97</c:v>
                </c:pt>
                <c:pt idx="4265">
                  <c:v>506.97</c:v>
                </c:pt>
                <c:pt idx="4266">
                  <c:v>506.97</c:v>
                </c:pt>
                <c:pt idx="4267">
                  <c:v>506.97</c:v>
                </c:pt>
                <c:pt idx="4268">
                  <c:v>506.97</c:v>
                </c:pt>
                <c:pt idx="4269">
                  <c:v>506.97</c:v>
                </c:pt>
                <c:pt idx="4270">
                  <c:v>506.97</c:v>
                </c:pt>
                <c:pt idx="4271">
                  <c:v>506.97</c:v>
                </c:pt>
                <c:pt idx="4272">
                  <c:v>506.97</c:v>
                </c:pt>
                <c:pt idx="4273">
                  <c:v>506.97</c:v>
                </c:pt>
                <c:pt idx="4274">
                  <c:v>506.97</c:v>
                </c:pt>
                <c:pt idx="4275">
                  <c:v>506.97</c:v>
                </c:pt>
                <c:pt idx="4276">
                  <c:v>506.97</c:v>
                </c:pt>
                <c:pt idx="4277">
                  <c:v>506.97</c:v>
                </c:pt>
                <c:pt idx="4278">
                  <c:v>506.97</c:v>
                </c:pt>
                <c:pt idx="4279">
                  <c:v>506.97</c:v>
                </c:pt>
                <c:pt idx="4280">
                  <c:v>506.97</c:v>
                </c:pt>
                <c:pt idx="4281">
                  <c:v>506.97</c:v>
                </c:pt>
                <c:pt idx="4282">
                  <c:v>506.97</c:v>
                </c:pt>
                <c:pt idx="4283">
                  <c:v>506.97</c:v>
                </c:pt>
                <c:pt idx="4284">
                  <c:v>506.97</c:v>
                </c:pt>
                <c:pt idx="4285">
                  <c:v>506.97</c:v>
                </c:pt>
                <c:pt idx="4286">
                  <c:v>506.97</c:v>
                </c:pt>
                <c:pt idx="4287">
                  <c:v>506.97</c:v>
                </c:pt>
                <c:pt idx="4288">
                  <c:v>506.97</c:v>
                </c:pt>
                <c:pt idx="4289">
                  <c:v>506.97</c:v>
                </c:pt>
                <c:pt idx="4290">
                  <c:v>506.97</c:v>
                </c:pt>
                <c:pt idx="4291">
                  <c:v>506.97</c:v>
                </c:pt>
                <c:pt idx="4292">
                  <c:v>506.97</c:v>
                </c:pt>
                <c:pt idx="4293">
                  <c:v>506.97</c:v>
                </c:pt>
                <c:pt idx="4294">
                  <c:v>506.97</c:v>
                </c:pt>
                <c:pt idx="4295">
                  <c:v>506.97</c:v>
                </c:pt>
                <c:pt idx="4296">
                  <c:v>506.97</c:v>
                </c:pt>
                <c:pt idx="4297">
                  <c:v>506.96</c:v>
                </c:pt>
                <c:pt idx="4298">
                  <c:v>506.96</c:v>
                </c:pt>
                <c:pt idx="4299">
                  <c:v>506.96</c:v>
                </c:pt>
                <c:pt idx="4300">
                  <c:v>506.96</c:v>
                </c:pt>
                <c:pt idx="4301">
                  <c:v>506.96</c:v>
                </c:pt>
                <c:pt idx="4302">
                  <c:v>506.96</c:v>
                </c:pt>
                <c:pt idx="4303">
                  <c:v>506.96</c:v>
                </c:pt>
                <c:pt idx="4304">
                  <c:v>506.96</c:v>
                </c:pt>
                <c:pt idx="4305">
                  <c:v>506.96</c:v>
                </c:pt>
                <c:pt idx="4306">
                  <c:v>506.96</c:v>
                </c:pt>
                <c:pt idx="4307">
                  <c:v>506.96</c:v>
                </c:pt>
                <c:pt idx="4308">
                  <c:v>506.96</c:v>
                </c:pt>
                <c:pt idx="4309">
                  <c:v>506.96</c:v>
                </c:pt>
                <c:pt idx="4310">
                  <c:v>506.96</c:v>
                </c:pt>
                <c:pt idx="4311">
                  <c:v>506.96</c:v>
                </c:pt>
                <c:pt idx="4312">
                  <c:v>506.96</c:v>
                </c:pt>
                <c:pt idx="4313">
                  <c:v>506.96</c:v>
                </c:pt>
                <c:pt idx="4314">
                  <c:v>506.96</c:v>
                </c:pt>
                <c:pt idx="4315">
                  <c:v>506.96</c:v>
                </c:pt>
                <c:pt idx="4316">
                  <c:v>506.96</c:v>
                </c:pt>
                <c:pt idx="4317">
                  <c:v>506.96</c:v>
                </c:pt>
                <c:pt idx="4318">
                  <c:v>506.96</c:v>
                </c:pt>
                <c:pt idx="4319">
                  <c:v>506.96</c:v>
                </c:pt>
                <c:pt idx="4320">
                  <c:v>506.96</c:v>
                </c:pt>
                <c:pt idx="4321">
                  <c:v>506.96</c:v>
                </c:pt>
                <c:pt idx="4322">
                  <c:v>506.96</c:v>
                </c:pt>
                <c:pt idx="4323">
                  <c:v>506.96</c:v>
                </c:pt>
                <c:pt idx="4324">
                  <c:v>506.96</c:v>
                </c:pt>
                <c:pt idx="4325">
                  <c:v>506.96</c:v>
                </c:pt>
                <c:pt idx="4326">
                  <c:v>506.96</c:v>
                </c:pt>
                <c:pt idx="4327">
                  <c:v>506.96</c:v>
                </c:pt>
                <c:pt idx="4328">
                  <c:v>506.96</c:v>
                </c:pt>
                <c:pt idx="4329">
                  <c:v>506.96</c:v>
                </c:pt>
                <c:pt idx="4330">
                  <c:v>506.96</c:v>
                </c:pt>
                <c:pt idx="4331">
                  <c:v>506.96</c:v>
                </c:pt>
                <c:pt idx="4332">
                  <c:v>506.96</c:v>
                </c:pt>
                <c:pt idx="4333">
                  <c:v>506.96</c:v>
                </c:pt>
                <c:pt idx="4334">
                  <c:v>506.96</c:v>
                </c:pt>
                <c:pt idx="4335">
                  <c:v>506.96</c:v>
                </c:pt>
                <c:pt idx="4336">
                  <c:v>506.96</c:v>
                </c:pt>
                <c:pt idx="4337">
                  <c:v>506.96</c:v>
                </c:pt>
                <c:pt idx="4338">
                  <c:v>506.96</c:v>
                </c:pt>
                <c:pt idx="4339">
                  <c:v>506.96</c:v>
                </c:pt>
                <c:pt idx="4340">
                  <c:v>506.96</c:v>
                </c:pt>
                <c:pt idx="4341">
                  <c:v>506.96</c:v>
                </c:pt>
                <c:pt idx="4342">
                  <c:v>506.96</c:v>
                </c:pt>
                <c:pt idx="4343">
                  <c:v>506.96</c:v>
                </c:pt>
                <c:pt idx="4344">
                  <c:v>506.96</c:v>
                </c:pt>
                <c:pt idx="4345">
                  <c:v>506.96</c:v>
                </c:pt>
                <c:pt idx="4346">
                  <c:v>506.96</c:v>
                </c:pt>
                <c:pt idx="4347">
                  <c:v>506.96</c:v>
                </c:pt>
                <c:pt idx="4348">
                  <c:v>506.96</c:v>
                </c:pt>
                <c:pt idx="4349">
                  <c:v>506.96</c:v>
                </c:pt>
                <c:pt idx="4350">
                  <c:v>506.96</c:v>
                </c:pt>
                <c:pt idx="4351">
                  <c:v>506.96</c:v>
                </c:pt>
                <c:pt idx="4352">
                  <c:v>506.96</c:v>
                </c:pt>
                <c:pt idx="4353">
                  <c:v>506.96</c:v>
                </c:pt>
                <c:pt idx="4354">
                  <c:v>506.96</c:v>
                </c:pt>
                <c:pt idx="4355">
                  <c:v>506.96</c:v>
                </c:pt>
                <c:pt idx="4356">
                  <c:v>506.96</c:v>
                </c:pt>
                <c:pt idx="4357">
                  <c:v>506.96</c:v>
                </c:pt>
                <c:pt idx="4358">
                  <c:v>506.96</c:v>
                </c:pt>
                <c:pt idx="4359">
                  <c:v>506.96</c:v>
                </c:pt>
                <c:pt idx="4360">
                  <c:v>506.96</c:v>
                </c:pt>
                <c:pt idx="4361">
                  <c:v>506.96</c:v>
                </c:pt>
                <c:pt idx="4362">
                  <c:v>506.96</c:v>
                </c:pt>
                <c:pt idx="4363">
                  <c:v>506.96</c:v>
                </c:pt>
                <c:pt idx="4364">
                  <c:v>506.96</c:v>
                </c:pt>
                <c:pt idx="4365">
                  <c:v>506.96</c:v>
                </c:pt>
                <c:pt idx="4366">
                  <c:v>506.96</c:v>
                </c:pt>
                <c:pt idx="4367">
                  <c:v>506.95</c:v>
                </c:pt>
                <c:pt idx="4368">
                  <c:v>506.95</c:v>
                </c:pt>
                <c:pt idx="4369">
                  <c:v>506.95</c:v>
                </c:pt>
                <c:pt idx="4370">
                  <c:v>506.95</c:v>
                </c:pt>
                <c:pt idx="4371">
                  <c:v>506.95</c:v>
                </c:pt>
                <c:pt idx="4372">
                  <c:v>506.95</c:v>
                </c:pt>
                <c:pt idx="4373">
                  <c:v>506.95</c:v>
                </c:pt>
                <c:pt idx="4374">
                  <c:v>506.95</c:v>
                </c:pt>
                <c:pt idx="4375">
                  <c:v>506.95</c:v>
                </c:pt>
                <c:pt idx="4376">
                  <c:v>506.95</c:v>
                </c:pt>
                <c:pt idx="4377">
                  <c:v>506.95</c:v>
                </c:pt>
                <c:pt idx="4378">
                  <c:v>506.95</c:v>
                </c:pt>
                <c:pt idx="4379">
                  <c:v>506.95</c:v>
                </c:pt>
                <c:pt idx="4380">
                  <c:v>506.95</c:v>
                </c:pt>
                <c:pt idx="4381">
                  <c:v>506.95</c:v>
                </c:pt>
                <c:pt idx="4382">
                  <c:v>506.95</c:v>
                </c:pt>
                <c:pt idx="4383">
                  <c:v>506.95</c:v>
                </c:pt>
                <c:pt idx="4384">
                  <c:v>506.95</c:v>
                </c:pt>
                <c:pt idx="4385">
                  <c:v>506.95</c:v>
                </c:pt>
                <c:pt idx="4386">
                  <c:v>506.95</c:v>
                </c:pt>
                <c:pt idx="4387">
                  <c:v>506.95</c:v>
                </c:pt>
                <c:pt idx="4388">
                  <c:v>506.95</c:v>
                </c:pt>
                <c:pt idx="4389">
                  <c:v>506.95</c:v>
                </c:pt>
                <c:pt idx="4390">
                  <c:v>506.95</c:v>
                </c:pt>
                <c:pt idx="4391">
                  <c:v>506.95</c:v>
                </c:pt>
                <c:pt idx="4392">
                  <c:v>506.95</c:v>
                </c:pt>
                <c:pt idx="4393">
                  <c:v>506.95</c:v>
                </c:pt>
                <c:pt idx="4394">
                  <c:v>506.95</c:v>
                </c:pt>
                <c:pt idx="4395">
                  <c:v>506.95</c:v>
                </c:pt>
                <c:pt idx="4396">
                  <c:v>506.95</c:v>
                </c:pt>
                <c:pt idx="4397">
                  <c:v>506.95</c:v>
                </c:pt>
                <c:pt idx="4398">
                  <c:v>506.95</c:v>
                </c:pt>
                <c:pt idx="4399">
                  <c:v>506.95</c:v>
                </c:pt>
                <c:pt idx="4400">
                  <c:v>506.95</c:v>
                </c:pt>
                <c:pt idx="4401">
                  <c:v>506.95</c:v>
                </c:pt>
                <c:pt idx="4402">
                  <c:v>506.95</c:v>
                </c:pt>
                <c:pt idx="4403">
                  <c:v>506.95</c:v>
                </c:pt>
                <c:pt idx="4404">
                  <c:v>506.95</c:v>
                </c:pt>
                <c:pt idx="4405">
                  <c:v>506.95</c:v>
                </c:pt>
                <c:pt idx="4406">
                  <c:v>506.95</c:v>
                </c:pt>
                <c:pt idx="4407">
                  <c:v>506.95</c:v>
                </c:pt>
                <c:pt idx="4408">
                  <c:v>506.95</c:v>
                </c:pt>
                <c:pt idx="4409">
                  <c:v>506.95</c:v>
                </c:pt>
                <c:pt idx="4410">
                  <c:v>506.95</c:v>
                </c:pt>
                <c:pt idx="4411">
                  <c:v>506.95</c:v>
                </c:pt>
                <c:pt idx="4412">
                  <c:v>506.95</c:v>
                </c:pt>
                <c:pt idx="4413">
                  <c:v>506.95</c:v>
                </c:pt>
                <c:pt idx="4414">
                  <c:v>506.95</c:v>
                </c:pt>
                <c:pt idx="4415">
                  <c:v>506.95</c:v>
                </c:pt>
                <c:pt idx="4416">
                  <c:v>506.95</c:v>
                </c:pt>
                <c:pt idx="4417">
                  <c:v>506.95</c:v>
                </c:pt>
                <c:pt idx="4418">
                  <c:v>506.95</c:v>
                </c:pt>
                <c:pt idx="4419">
                  <c:v>506.95</c:v>
                </c:pt>
                <c:pt idx="4420">
                  <c:v>506.95</c:v>
                </c:pt>
                <c:pt idx="4421">
                  <c:v>506.95</c:v>
                </c:pt>
                <c:pt idx="4422">
                  <c:v>506.95</c:v>
                </c:pt>
                <c:pt idx="4423">
                  <c:v>506.95</c:v>
                </c:pt>
                <c:pt idx="4424">
                  <c:v>506.95</c:v>
                </c:pt>
                <c:pt idx="4425">
                  <c:v>506.95</c:v>
                </c:pt>
                <c:pt idx="4426">
                  <c:v>506.95</c:v>
                </c:pt>
                <c:pt idx="4427">
                  <c:v>506.95</c:v>
                </c:pt>
                <c:pt idx="4428">
                  <c:v>506.95</c:v>
                </c:pt>
                <c:pt idx="4429">
                  <c:v>506.95</c:v>
                </c:pt>
                <c:pt idx="4430">
                  <c:v>506.95</c:v>
                </c:pt>
                <c:pt idx="4431">
                  <c:v>506.95</c:v>
                </c:pt>
                <c:pt idx="4432">
                  <c:v>506.95</c:v>
                </c:pt>
                <c:pt idx="4433">
                  <c:v>506.95</c:v>
                </c:pt>
                <c:pt idx="4434">
                  <c:v>506.95</c:v>
                </c:pt>
                <c:pt idx="4435">
                  <c:v>506.95</c:v>
                </c:pt>
                <c:pt idx="4436">
                  <c:v>506.95</c:v>
                </c:pt>
                <c:pt idx="4437">
                  <c:v>506.95</c:v>
                </c:pt>
                <c:pt idx="4438">
                  <c:v>506.95</c:v>
                </c:pt>
                <c:pt idx="4439">
                  <c:v>506.95</c:v>
                </c:pt>
                <c:pt idx="4440">
                  <c:v>506.94</c:v>
                </c:pt>
                <c:pt idx="4441">
                  <c:v>506.94</c:v>
                </c:pt>
                <c:pt idx="4442">
                  <c:v>506.94</c:v>
                </c:pt>
                <c:pt idx="4443">
                  <c:v>506.94</c:v>
                </c:pt>
                <c:pt idx="4444">
                  <c:v>506.94</c:v>
                </c:pt>
                <c:pt idx="4445">
                  <c:v>506.94</c:v>
                </c:pt>
                <c:pt idx="4446">
                  <c:v>506.94</c:v>
                </c:pt>
                <c:pt idx="4447">
                  <c:v>506.94</c:v>
                </c:pt>
                <c:pt idx="4448">
                  <c:v>506.94</c:v>
                </c:pt>
                <c:pt idx="4449">
                  <c:v>506.94</c:v>
                </c:pt>
                <c:pt idx="4450">
                  <c:v>506.94</c:v>
                </c:pt>
                <c:pt idx="4451">
                  <c:v>506.94</c:v>
                </c:pt>
                <c:pt idx="4452">
                  <c:v>506.94</c:v>
                </c:pt>
                <c:pt idx="4453">
                  <c:v>506.94</c:v>
                </c:pt>
                <c:pt idx="4454">
                  <c:v>506.94</c:v>
                </c:pt>
                <c:pt idx="4455">
                  <c:v>506.94</c:v>
                </c:pt>
                <c:pt idx="4456">
                  <c:v>506.94</c:v>
                </c:pt>
                <c:pt idx="4457">
                  <c:v>506.94</c:v>
                </c:pt>
                <c:pt idx="4458">
                  <c:v>506.94</c:v>
                </c:pt>
                <c:pt idx="4459">
                  <c:v>506.94</c:v>
                </c:pt>
                <c:pt idx="4460">
                  <c:v>506.94</c:v>
                </c:pt>
                <c:pt idx="4461">
                  <c:v>506.94</c:v>
                </c:pt>
                <c:pt idx="4462">
                  <c:v>506.94</c:v>
                </c:pt>
                <c:pt idx="4463">
                  <c:v>506.94</c:v>
                </c:pt>
                <c:pt idx="4464">
                  <c:v>506.94</c:v>
                </c:pt>
                <c:pt idx="4465">
                  <c:v>506.94</c:v>
                </c:pt>
                <c:pt idx="4466">
                  <c:v>506.94</c:v>
                </c:pt>
                <c:pt idx="4467">
                  <c:v>506.94</c:v>
                </c:pt>
                <c:pt idx="4468">
                  <c:v>506.94</c:v>
                </c:pt>
                <c:pt idx="4469">
                  <c:v>506.94</c:v>
                </c:pt>
                <c:pt idx="4470">
                  <c:v>506.94</c:v>
                </c:pt>
                <c:pt idx="4471">
                  <c:v>506.94</c:v>
                </c:pt>
                <c:pt idx="4472">
                  <c:v>506.94</c:v>
                </c:pt>
                <c:pt idx="4473">
                  <c:v>506.94</c:v>
                </c:pt>
                <c:pt idx="4474">
                  <c:v>506.94</c:v>
                </c:pt>
                <c:pt idx="4475">
                  <c:v>506.94</c:v>
                </c:pt>
                <c:pt idx="4476">
                  <c:v>506.94</c:v>
                </c:pt>
                <c:pt idx="4477">
                  <c:v>506.94</c:v>
                </c:pt>
                <c:pt idx="4478">
                  <c:v>506.94</c:v>
                </c:pt>
                <c:pt idx="4479">
                  <c:v>506.94</c:v>
                </c:pt>
                <c:pt idx="4480">
                  <c:v>506.94</c:v>
                </c:pt>
                <c:pt idx="4481">
                  <c:v>506.94</c:v>
                </c:pt>
                <c:pt idx="4482">
                  <c:v>506.94</c:v>
                </c:pt>
                <c:pt idx="4483">
                  <c:v>506.94</c:v>
                </c:pt>
                <c:pt idx="4484">
                  <c:v>506.94</c:v>
                </c:pt>
                <c:pt idx="4485">
                  <c:v>506.94</c:v>
                </c:pt>
                <c:pt idx="4486">
                  <c:v>506.94</c:v>
                </c:pt>
                <c:pt idx="4487">
                  <c:v>506.94</c:v>
                </c:pt>
                <c:pt idx="4488">
                  <c:v>506.94</c:v>
                </c:pt>
                <c:pt idx="4489">
                  <c:v>506.94</c:v>
                </c:pt>
                <c:pt idx="4490">
                  <c:v>506.94</c:v>
                </c:pt>
                <c:pt idx="4491">
                  <c:v>506.94</c:v>
                </c:pt>
                <c:pt idx="4492">
                  <c:v>506.94</c:v>
                </c:pt>
                <c:pt idx="4493">
                  <c:v>506.94</c:v>
                </c:pt>
                <c:pt idx="4494">
                  <c:v>506.94</c:v>
                </c:pt>
                <c:pt idx="4495">
                  <c:v>506.94</c:v>
                </c:pt>
                <c:pt idx="4496">
                  <c:v>506.94</c:v>
                </c:pt>
                <c:pt idx="4497">
                  <c:v>506.94</c:v>
                </c:pt>
                <c:pt idx="4498">
                  <c:v>506.94</c:v>
                </c:pt>
                <c:pt idx="4499">
                  <c:v>506.94</c:v>
                </c:pt>
                <c:pt idx="4500">
                  <c:v>506.94</c:v>
                </c:pt>
                <c:pt idx="4501">
                  <c:v>506.94</c:v>
                </c:pt>
                <c:pt idx="4502">
                  <c:v>506.94</c:v>
                </c:pt>
                <c:pt idx="4503">
                  <c:v>506.94</c:v>
                </c:pt>
                <c:pt idx="4504">
                  <c:v>506.94</c:v>
                </c:pt>
                <c:pt idx="4505">
                  <c:v>506.93</c:v>
                </c:pt>
                <c:pt idx="4506">
                  <c:v>506.93</c:v>
                </c:pt>
                <c:pt idx="4507">
                  <c:v>506.93</c:v>
                </c:pt>
                <c:pt idx="4508">
                  <c:v>506.93</c:v>
                </c:pt>
                <c:pt idx="4509">
                  <c:v>506.93</c:v>
                </c:pt>
                <c:pt idx="4510">
                  <c:v>506.93</c:v>
                </c:pt>
                <c:pt idx="4511">
                  <c:v>506.93</c:v>
                </c:pt>
                <c:pt idx="4512">
                  <c:v>506.93</c:v>
                </c:pt>
                <c:pt idx="4513">
                  <c:v>506.93</c:v>
                </c:pt>
                <c:pt idx="4514">
                  <c:v>506.93</c:v>
                </c:pt>
                <c:pt idx="4515">
                  <c:v>506.93</c:v>
                </c:pt>
                <c:pt idx="4516">
                  <c:v>506.93</c:v>
                </c:pt>
                <c:pt idx="4517">
                  <c:v>506.93</c:v>
                </c:pt>
                <c:pt idx="4518">
                  <c:v>506.93</c:v>
                </c:pt>
                <c:pt idx="4519">
                  <c:v>506.93</c:v>
                </c:pt>
                <c:pt idx="4520">
                  <c:v>506.93</c:v>
                </c:pt>
                <c:pt idx="4521">
                  <c:v>506.93</c:v>
                </c:pt>
                <c:pt idx="4522">
                  <c:v>506.93</c:v>
                </c:pt>
                <c:pt idx="4523">
                  <c:v>506.93</c:v>
                </c:pt>
                <c:pt idx="4524">
                  <c:v>506.93</c:v>
                </c:pt>
                <c:pt idx="4525">
                  <c:v>506.93</c:v>
                </c:pt>
                <c:pt idx="4526">
                  <c:v>506.93</c:v>
                </c:pt>
                <c:pt idx="4527">
                  <c:v>506.93</c:v>
                </c:pt>
                <c:pt idx="4528">
                  <c:v>506.93</c:v>
                </c:pt>
                <c:pt idx="4529">
                  <c:v>506.93</c:v>
                </c:pt>
                <c:pt idx="4530">
                  <c:v>506.93</c:v>
                </c:pt>
                <c:pt idx="4531">
                  <c:v>506.93</c:v>
                </c:pt>
                <c:pt idx="4532">
                  <c:v>506.93</c:v>
                </c:pt>
                <c:pt idx="4533">
                  <c:v>506.93</c:v>
                </c:pt>
                <c:pt idx="4534">
                  <c:v>506.93</c:v>
                </c:pt>
                <c:pt idx="4535">
                  <c:v>506.93</c:v>
                </c:pt>
                <c:pt idx="4536">
                  <c:v>506.93</c:v>
                </c:pt>
                <c:pt idx="4537">
                  <c:v>506.93</c:v>
                </c:pt>
                <c:pt idx="4538">
                  <c:v>506.93</c:v>
                </c:pt>
                <c:pt idx="4539">
                  <c:v>506.93</c:v>
                </c:pt>
                <c:pt idx="4540">
                  <c:v>506.93</c:v>
                </c:pt>
                <c:pt idx="4541">
                  <c:v>506.93</c:v>
                </c:pt>
                <c:pt idx="4542">
                  <c:v>506.93</c:v>
                </c:pt>
                <c:pt idx="4543">
                  <c:v>506.93</c:v>
                </c:pt>
                <c:pt idx="4544">
                  <c:v>506.93</c:v>
                </c:pt>
                <c:pt idx="4545">
                  <c:v>506.93</c:v>
                </c:pt>
                <c:pt idx="4546">
                  <c:v>506.93</c:v>
                </c:pt>
                <c:pt idx="4547">
                  <c:v>506.93</c:v>
                </c:pt>
                <c:pt idx="4548">
                  <c:v>506.93</c:v>
                </c:pt>
                <c:pt idx="4549">
                  <c:v>506.93</c:v>
                </c:pt>
                <c:pt idx="4550">
                  <c:v>506.93</c:v>
                </c:pt>
                <c:pt idx="4551">
                  <c:v>506.93</c:v>
                </c:pt>
                <c:pt idx="4552">
                  <c:v>506.93</c:v>
                </c:pt>
                <c:pt idx="4553">
                  <c:v>506.93</c:v>
                </c:pt>
                <c:pt idx="4554">
                  <c:v>506.93</c:v>
                </c:pt>
                <c:pt idx="4555">
                  <c:v>506.93</c:v>
                </c:pt>
                <c:pt idx="4556">
                  <c:v>506.93</c:v>
                </c:pt>
                <c:pt idx="4557">
                  <c:v>506.93</c:v>
                </c:pt>
                <c:pt idx="4558">
                  <c:v>506.93</c:v>
                </c:pt>
                <c:pt idx="4559">
                  <c:v>506.93</c:v>
                </c:pt>
                <c:pt idx="4560">
                  <c:v>506.93</c:v>
                </c:pt>
                <c:pt idx="4561">
                  <c:v>506.93</c:v>
                </c:pt>
                <c:pt idx="4562">
                  <c:v>506.93</c:v>
                </c:pt>
                <c:pt idx="4563">
                  <c:v>506.93</c:v>
                </c:pt>
                <c:pt idx="4564">
                  <c:v>506.93</c:v>
                </c:pt>
                <c:pt idx="4565">
                  <c:v>506.93</c:v>
                </c:pt>
                <c:pt idx="4566">
                  <c:v>506.93</c:v>
                </c:pt>
                <c:pt idx="4567">
                  <c:v>506.93</c:v>
                </c:pt>
                <c:pt idx="4568">
                  <c:v>506.93</c:v>
                </c:pt>
                <c:pt idx="4569">
                  <c:v>506.93</c:v>
                </c:pt>
                <c:pt idx="4570">
                  <c:v>506.93</c:v>
                </c:pt>
                <c:pt idx="4571">
                  <c:v>506.93</c:v>
                </c:pt>
                <c:pt idx="4572">
                  <c:v>506.93</c:v>
                </c:pt>
                <c:pt idx="4573">
                  <c:v>506.93</c:v>
                </c:pt>
                <c:pt idx="4574">
                  <c:v>506.93</c:v>
                </c:pt>
                <c:pt idx="4575">
                  <c:v>506.93</c:v>
                </c:pt>
                <c:pt idx="4576">
                  <c:v>506.93</c:v>
                </c:pt>
                <c:pt idx="4577">
                  <c:v>506.92</c:v>
                </c:pt>
                <c:pt idx="4578">
                  <c:v>506.92</c:v>
                </c:pt>
                <c:pt idx="4579">
                  <c:v>506.92</c:v>
                </c:pt>
                <c:pt idx="4580">
                  <c:v>506.92</c:v>
                </c:pt>
                <c:pt idx="4581">
                  <c:v>506.92</c:v>
                </c:pt>
                <c:pt idx="4582">
                  <c:v>506.92</c:v>
                </c:pt>
                <c:pt idx="4583">
                  <c:v>506.92</c:v>
                </c:pt>
                <c:pt idx="4584">
                  <c:v>506.92</c:v>
                </c:pt>
                <c:pt idx="4585">
                  <c:v>506.92</c:v>
                </c:pt>
                <c:pt idx="4586">
                  <c:v>506.92</c:v>
                </c:pt>
                <c:pt idx="4587">
                  <c:v>506.92</c:v>
                </c:pt>
                <c:pt idx="4588">
                  <c:v>506.92</c:v>
                </c:pt>
                <c:pt idx="4589">
                  <c:v>506.92</c:v>
                </c:pt>
                <c:pt idx="4590">
                  <c:v>506.92</c:v>
                </c:pt>
                <c:pt idx="4591">
                  <c:v>506.92</c:v>
                </c:pt>
                <c:pt idx="4592">
                  <c:v>506.92</c:v>
                </c:pt>
                <c:pt idx="4593">
                  <c:v>506.92</c:v>
                </c:pt>
                <c:pt idx="4594">
                  <c:v>506.92</c:v>
                </c:pt>
                <c:pt idx="4595">
                  <c:v>506.92</c:v>
                </c:pt>
                <c:pt idx="4596">
                  <c:v>506.92</c:v>
                </c:pt>
                <c:pt idx="4597">
                  <c:v>506.92</c:v>
                </c:pt>
                <c:pt idx="4598">
                  <c:v>506.92</c:v>
                </c:pt>
                <c:pt idx="4599">
                  <c:v>506.92</c:v>
                </c:pt>
                <c:pt idx="4600">
                  <c:v>506.92</c:v>
                </c:pt>
                <c:pt idx="4601">
                  <c:v>506.92</c:v>
                </c:pt>
                <c:pt idx="4602">
                  <c:v>506.92</c:v>
                </c:pt>
                <c:pt idx="4603">
                  <c:v>506.92</c:v>
                </c:pt>
                <c:pt idx="4604">
                  <c:v>506.92</c:v>
                </c:pt>
                <c:pt idx="4605">
                  <c:v>506.92</c:v>
                </c:pt>
                <c:pt idx="4606">
                  <c:v>506.92</c:v>
                </c:pt>
                <c:pt idx="4607">
                  <c:v>506.92</c:v>
                </c:pt>
                <c:pt idx="4608">
                  <c:v>506.92</c:v>
                </c:pt>
                <c:pt idx="4609">
                  <c:v>506.92</c:v>
                </c:pt>
                <c:pt idx="4610">
                  <c:v>506.92</c:v>
                </c:pt>
                <c:pt idx="4611">
                  <c:v>506.92</c:v>
                </c:pt>
                <c:pt idx="4612">
                  <c:v>506.92</c:v>
                </c:pt>
                <c:pt idx="4613">
                  <c:v>506.92</c:v>
                </c:pt>
                <c:pt idx="4614">
                  <c:v>506.92</c:v>
                </c:pt>
                <c:pt idx="4615">
                  <c:v>506.92</c:v>
                </c:pt>
                <c:pt idx="4616">
                  <c:v>506.92</c:v>
                </c:pt>
                <c:pt idx="4617">
                  <c:v>506.92</c:v>
                </c:pt>
                <c:pt idx="4618">
                  <c:v>506.92</c:v>
                </c:pt>
                <c:pt idx="4619">
                  <c:v>506.92</c:v>
                </c:pt>
                <c:pt idx="4620">
                  <c:v>506.92</c:v>
                </c:pt>
                <c:pt idx="4621">
                  <c:v>506.92</c:v>
                </c:pt>
                <c:pt idx="4622">
                  <c:v>506.92</c:v>
                </c:pt>
                <c:pt idx="4623">
                  <c:v>506.92</c:v>
                </c:pt>
                <c:pt idx="4624">
                  <c:v>506.92</c:v>
                </c:pt>
                <c:pt idx="4625">
                  <c:v>506.92</c:v>
                </c:pt>
                <c:pt idx="4626">
                  <c:v>506.92</c:v>
                </c:pt>
                <c:pt idx="4627">
                  <c:v>506.92</c:v>
                </c:pt>
                <c:pt idx="4628">
                  <c:v>506.92</c:v>
                </c:pt>
                <c:pt idx="4629">
                  <c:v>506.92</c:v>
                </c:pt>
                <c:pt idx="4630">
                  <c:v>506.92</c:v>
                </c:pt>
                <c:pt idx="4631">
                  <c:v>506.92</c:v>
                </c:pt>
                <c:pt idx="4632">
                  <c:v>506.92</c:v>
                </c:pt>
                <c:pt idx="4633">
                  <c:v>506.92</c:v>
                </c:pt>
                <c:pt idx="4634">
                  <c:v>506.92</c:v>
                </c:pt>
                <c:pt idx="4635">
                  <c:v>506.92</c:v>
                </c:pt>
                <c:pt idx="4636">
                  <c:v>506.92</c:v>
                </c:pt>
                <c:pt idx="4637">
                  <c:v>506.92</c:v>
                </c:pt>
                <c:pt idx="4638">
                  <c:v>506.92</c:v>
                </c:pt>
                <c:pt idx="4639">
                  <c:v>506.92</c:v>
                </c:pt>
                <c:pt idx="4640">
                  <c:v>506.92</c:v>
                </c:pt>
                <c:pt idx="4641">
                  <c:v>506.92</c:v>
                </c:pt>
                <c:pt idx="4642">
                  <c:v>506.92</c:v>
                </c:pt>
                <c:pt idx="4643">
                  <c:v>506.92</c:v>
                </c:pt>
                <c:pt idx="4644">
                  <c:v>506.92</c:v>
                </c:pt>
                <c:pt idx="4645">
                  <c:v>506.92</c:v>
                </c:pt>
                <c:pt idx="4646">
                  <c:v>506.92</c:v>
                </c:pt>
                <c:pt idx="4647">
                  <c:v>506.92</c:v>
                </c:pt>
                <c:pt idx="4648">
                  <c:v>506.92</c:v>
                </c:pt>
                <c:pt idx="4649">
                  <c:v>506.92</c:v>
                </c:pt>
                <c:pt idx="4650">
                  <c:v>506.92</c:v>
                </c:pt>
                <c:pt idx="4651">
                  <c:v>506.92</c:v>
                </c:pt>
                <c:pt idx="4652">
                  <c:v>506.92</c:v>
                </c:pt>
                <c:pt idx="4653">
                  <c:v>506.92</c:v>
                </c:pt>
                <c:pt idx="4654">
                  <c:v>506.92</c:v>
                </c:pt>
                <c:pt idx="4655">
                  <c:v>506.92</c:v>
                </c:pt>
                <c:pt idx="4656">
                  <c:v>506.92</c:v>
                </c:pt>
                <c:pt idx="4657">
                  <c:v>506.92</c:v>
                </c:pt>
                <c:pt idx="4658">
                  <c:v>506.92</c:v>
                </c:pt>
                <c:pt idx="4659">
                  <c:v>506.92</c:v>
                </c:pt>
                <c:pt idx="4660">
                  <c:v>506.92</c:v>
                </c:pt>
                <c:pt idx="4661">
                  <c:v>506.92</c:v>
                </c:pt>
                <c:pt idx="4662">
                  <c:v>506.92</c:v>
                </c:pt>
                <c:pt idx="4663">
                  <c:v>506.91</c:v>
                </c:pt>
                <c:pt idx="4664">
                  <c:v>506.91</c:v>
                </c:pt>
                <c:pt idx="4665">
                  <c:v>506.91</c:v>
                </c:pt>
                <c:pt idx="4666">
                  <c:v>506.91</c:v>
                </c:pt>
                <c:pt idx="4667">
                  <c:v>506.91</c:v>
                </c:pt>
                <c:pt idx="4668">
                  <c:v>506.91</c:v>
                </c:pt>
                <c:pt idx="4669">
                  <c:v>506.91</c:v>
                </c:pt>
                <c:pt idx="4670">
                  <c:v>506.91</c:v>
                </c:pt>
                <c:pt idx="4671">
                  <c:v>506.91</c:v>
                </c:pt>
                <c:pt idx="4672">
                  <c:v>506.91</c:v>
                </c:pt>
                <c:pt idx="4673">
                  <c:v>506.91</c:v>
                </c:pt>
                <c:pt idx="4674">
                  <c:v>506.91</c:v>
                </c:pt>
                <c:pt idx="4675">
                  <c:v>506.91</c:v>
                </c:pt>
                <c:pt idx="4676">
                  <c:v>506.91</c:v>
                </c:pt>
                <c:pt idx="4677">
                  <c:v>506.91</c:v>
                </c:pt>
                <c:pt idx="4678">
                  <c:v>506.91</c:v>
                </c:pt>
                <c:pt idx="4679">
                  <c:v>506.91</c:v>
                </c:pt>
                <c:pt idx="4680">
                  <c:v>506.91</c:v>
                </c:pt>
                <c:pt idx="4681">
                  <c:v>506.91</c:v>
                </c:pt>
                <c:pt idx="4682">
                  <c:v>506.91</c:v>
                </c:pt>
                <c:pt idx="4683">
                  <c:v>506.91</c:v>
                </c:pt>
                <c:pt idx="4684">
                  <c:v>506.91</c:v>
                </c:pt>
                <c:pt idx="4685">
                  <c:v>506.91</c:v>
                </c:pt>
                <c:pt idx="4686">
                  <c:v>506.91</c:v>
                </c:pt>
                <c:pt idx="4687">
                  <c:v>506.91</c:v>
                </c:pt>
                <c:pt idx="4688">
                  <c:v>506.91</c:v>
                </c:pt>
                <c:pt idx="4689">
                  <c:v>506.91</c:v>
                </c:pt>
                <c:pt idx="4690">
                  <c:v>506.91</c:v>
                </c:pt>
                <c:pt idx="4691">
                  <c:v>506.91</c:v>
                </c:pt>
                <c:pt idx="4692">
                  <c:v>506.91</c:v>
                </c:pt>
                <c:pt idx="4693">
                  <c:v>506.91</c:v>
                </c:pt>
                <c:pt idx="4694">
                  <c:v>506.91</c:v>
                </c:pt>
                <c:pt idx="4695">
                  <c:v>506.91</c:v>
                </c:pt>
                <c:pt idx="4696">
                  <c:v>506.91</c:v>
                </c:pt>
                <c:pt idx="4697">
                  <c:v>506.91</c:v>
                </c:pt>
                <c:pt idx="4698">
                  <c:v>506.91</c:v>
                </c:pt>
                <c:pt idx="4699">
                  <c:v>506.91</c:v>
                </c:pt>
                <c:pt idx="4700">
                  <c:v>506.91</c:v>
                </c:pt>
                <c:pt idx="4701">
                  <c:v>506.91</c:v>
                </c:pt>
                <c:pt idx="4702">
                  <c:v>506.91</c:v>
                </c:pt>
                <c:pt idx="4703">
                  <c:v>506.91</c:v>
                </c:pt>
                <c:pt idx="4704">
                  <c:v>506.91</c:v>
                </c:pt>
                <c:pt idx="4705">
                  <c:v>506.91</c:v>
                </c:pt>
                <c:pt idx="4706">
                  <c:v>506.91</c:v>
                </c:pt>
                <c:pt idx="4707">
                  <c:v>506.91</c:v>
                </c:pt>
                <c:pt idx="4708">
                  <c:v>506.91</c:v>
                </c:pt>
                <c:pt idx="4709">
                  <c:v>506.91</c:v>
                </c:pt>
                <c:pt idx="4710">
                  <c:v>506.91</c:v>
                </c:pt>
                <c:pt idx="4711">
                  <c:v>506.91</c:v>
                </c:pt>
                <c:pt idx="4712">
                  <c:v>506.91</c:v>
                </c:pt>
                <c:pt idx="4713">
                  <c:v>506.91</c:v>
                </c:pt>
                <c:pt idx="4714">
                  <c:v>506.91</c:v>
                </c:pt>
                <c:pt idx="4715">
                  <c:v>506.91</c:v>
                </c:pt>
                <c:pt idx="4716">
                  <c:v>506.91</c:v>
                </c:pt>
                <c:pt idx="4717">
                  <c:v>506.91</c:v>
                </c:pt>
                <c:pt idx="4718">
                  <c:v>506.91</c:v>
                </c:pt>
                <c:pt idx="4719">
                  <c:v>506.91</c:v>
                </c:pt>
                <c:pt idx="4720">
                  <c:v>506.91</c:v>
                </c:pt>
                <c:pt idx="4721">
                  <c:v>506.91</c:v>
                </c:pt>
                <c:pt idx="4722">
                  <c:v>506.91</c:v>
                </c:pt>
                <c:pt idx="4723">
                  <c:v>506.91</c:v>
                </c:pt>
                <c:pt idx="4724">
                  <c:v>506.91</c:v>
                </c:pt>
                <c:pt idx="4725">
                  <c:v>506.91</c:v>
                </c:pt>
                <c:pt idx="4726">
                  <c:v>506.91</c:v>
                </c:pt>
                <c:pt idx="4727">
                  <c:v>506.91</c:v>
                </c:pt>
                <c:pt idx="4728">
                  <c:v>506.91</c:v>
                </c:pt>
                <c:pt idx="4729">
                  <c:v>506.91</c:v>
                </c:pt>
                <c:pt idx="4730">
                  <c:v>506.91</c:v>
                </c:pt>
                <c:pt idx="4731">
                  <c:v>506.91</c:v>
                </c:pt>
                <c:pt idx="4732">
                  <c:v>506.91</c:v>
                </c:pt>
                <c:pt idx="4733">
                  <c:v>506.91</c:v>
                </c:pt>
                <c:pt idx="4734">
                  <c:v>506.91</c:v>
                </c:pt>
                <c:pt idx="4735">
                  <c:v>506.91</c:v>
                </c:pt>
                <c:pt idx="4736">
                  <c:v>506.91</c:v>
                </c:pt>
                <c:pt idx="4737">
                  <c:v>506.91</c:v>
                </c:pt>
                <c:pt idx="4738">
                  <c:v>506.91</c:v>
                </c:pt>
                <c:pt idx="4739">
                  <c:v>506.91</c:v>
                </c:pt>
                <c:pt idx="4740">
                  <c:v>506.91</c:v>
                </c:pt>
                <c:pt idx="4741">
                  <c:v>506.91</c:v>
                </c:pt>
                <c:pt idx="4742">
                  <c:v>506.91</c:v>
                </c:pt>
                <c:pt idx="4743">
                  <c:v>506.91</c:v>
                </c:pt>
                <c:pt idx="4744">
                  <c:v>506.91</c:v>
                </c:pt>
                <c:pt idx="4745">
                  <c:v>506.91</c:v>
                </c:pt>
                <c:pt idx="4746">
                  <c:v>506.91</c:v>
                </c:pt>
                <c:pt idx="4747">
                  <c:v>506.91</c:v>
                </c:pt>
                <c:pt idx="4748">
                  <c:v>506.91</c:v>
                </c:pt>
                <c:pt idx="4749">
                  <c:v>506.91</c:v>
                </c:pt>
                <c:pt idx="4750">
                  <c:v>506.91</c:v>
                </c:pt>
                <c:pt idx="4751">
                  <c:v>506.91</c:v>
                </c:pt>
                <c:pt idx="4752">
                  <c:v>506.91</c:v>
                </c:pt>
                <c:pt idx="4753">
                  <c:v>506.91</c:v>
                </c:pt>
                <c:pt idx="4754">
                  <c:v>506.91</c:v>
                </c:pt>
                <c:pt idx="4755">
                  <c:v>506.91</c:v>
                </c:pt>
                <c:pt idx="4756">
                  <c:v>506.9</c:v>
                </c:pt>
                <c:pt idx="4757">
                  <c:v>506.9</c:v>
                </c:pt>
                <c:pt idx="4758">
                  <c:v>506.9</c:v>
                </c:pt>
                <c:pt idx="4759">
                  <c:v>506.9</c:v>
                </c:pt>
                <c:pt idx="4760">
                  <c:v>506.9</c:v>
                </c:pt>
                <c:pt idx="4761">
                  <c:v>506.9</c:v>
                </c:pt>
                <c:pt idx="4762">
                  <c:v>506.9</c:v>
                </c:pt>
                <c:pt idx="4763">
                  <c:v>506.9</c:v>
                </c:pt>
                <c:pt idx="4764">
                  <c:v>506.9</c:v>
                </c:pt>
                <c:pt idx="4765">
                  <c:v>506.9</c:v>
                </c:pt>
                <c:pt idx="4766">
                  <c:v>506.9</c:v>
                </c:pt>
                <c:pt idx="4767">
                  <c:v>506.9</c:v>
                </c:pt>
                <c:pt idx="4768">
                  <c:v>506.9</c:v>
                </c:pt>
                <c:pt idx="4769">
                  <c:v>506.9</c:v>
                </c:pt>
                <c:pt idx="4770">
                  <c:v>506.9</c:v>
                </c:pt>
                <c:pt idx="4771">
                  <c:v>506.9</c:v>
                </c:pt>
                <c:pt idx="4772">
                  <c:v>506.9</c:v>
                </c:pt>
                <c:pt idx="4773">
                  <c:v>506.9</c:v>
                </c:pt>
                <c:pt idx="4774">
                  <c:v>506.9</c:v>
                </c:pt>
                <c:pt idx="4775">
                  <c:v>506.9</c:v>
                </c:pt>
                <c:pt idx="4776">
                  <c:v>506.9</c:v>
                </c:pt>
                <c:pt idx="4777">
                  <c:v>506.9</c:v>
                </c:pt>
                <c:pt idx="4778">
                  <c:v>506.9</c:v>
                </c:pt>
                <c:pt idx="4779">
                  <c:v>506.9</c:v>
                </c:pt>
                <c:pt idx="4780">
                  <c:v>506.9</c:v>
                </c:pt>
                <c:pt idx="4781">
                  <c:v>506.9</c:v>
                </c:pt>
                <c:pt idx="4782">
                  <c:v>506.9</c:v>
                </c:pt>
                <c:pt idx="4783">
                  <c:v>506.9</c:v>
                </c:pt>
                <c:pt idx="4784">
                  <c:v>506.9</c:v>
                </c:pt>
                <c:pt idx="4785">
                  <c:v>506.9</c:v>
                </c:pt>
                <c:pt idx="4786">
                  <c:v>506.9</c:v>
                </c:pt>
                <c:pt idx="4787">
                  <c:v>506.9</c:v>
                </c:pt>
                <c:pt idx="4788">
                  <c:v>506.9</c:v>
                </c:pt>
                <c:pt idx="4789">
                  <c:v>506.9</c:v>
                </c:pt>
                <c:pt idx="4790">
                  <c:v>506.9</c:v>
                </c:pt>
                <c:pt idx="4791">
                  <c:v>506.9</c:v>
                </c:pt>
                <c:pt idx="4792">
                  <c:v>506.9</c:v>
                </c:pt>
                <c:pt idx="4793">
                  <c:v>506.9</c:v>
                </c:pt>
                <c:pt idx="4794">
                  <c:v>506.9</c:v>
                </c:pt>
                <c:pt idx="4795">
                  <c:v>506.9</c:v>
                </c:pt>
                <c:pt idx="4796">
                  <c:v>506.9</c:v>
                </c:pt>
                <c:pt idx="4797">
                  <c:v>506.9</c:v>
                </c:pt>
                <c:pt idx="4798">
                  <c:v>506.9</c:v>
                </c:pt>
                <c:pt idx="4799">
                  <c:v>506.9</c:v>
                </c:pt>
                <c:pt idx="4800">
                  <c:v>506.9</c:v>
                </c:pt>
                <c:pt idx="4801">
                  <c:v>506.9</c:v>
                </c:pt>
                <c:pt idx="4802">
                  <c:v>506.9</c:v>
                </c:pt>
                <c:pt idx="4803">
                  <c:v>506.9</c:v>
                </c:pt>
                <c:pt idx="4804">
                  <c:v>506.9</c:v>
                </c:pt>
                <c:pt idx="4805">
                  <c:v>506.9</c:v>
                </c:pt>
                <c:pt idx="4806">
                  <c:v>506.9</c:v>
                </c:pt>
                <c:pt idx="4807">
                  <c:v>506.9</c:v>
                </c:pt>
                <c:pt idx="4808">
                  <c:v>506.9</c:v>
                </c:pt>
                <c:pt idx="4809">
                  <c:v>506.9</c:v>
                </c:pt>
                <c:pt idx="4810">
                  <c:v>506.9</c:v>
                </c:pt>
                <c:pt idx="4811">
                  <c:v>506.9</c:v>
                </c:pt>
                <c:pt idx="4812">
                  <c:v>506.9</c:v>
                </c:pt>
                <c:pt idx="4813">
                  <c:v>506.9</c:v>
                </c:pt>
                <c:pt idx="4814">
                  <c:v>506.9</c:v>
                </c:pt>
                <c:pt idx="4815">
                  <c:v>506.9</c:v>
                </c:pt>
                <c:pt idx="4816">
                  <c:v>506.9</c:v>
                </c:pt>
                <c:pt idx="4817">
                  <c:v>506.9</c:v>
                </c:pt>
                <c:pt idx="4818">
                  <c:v>506.9</c:v>
                </c:pt>
                <c:pt idx="4819">
                  <c:v>506.9</c:v>
                </c:pt>
                <c:pt idx="4820">
                  <c:v>506.9</c:v>
                </c:pt>
                <c:pt idx="4821">
                  <c:v>506.9</c:v>
                </c:pt>
                <c:pt idx="4822">
                  <c:v>506.9</c:v>
                </c:pt>
                <c:pt idx="4823">
                  <c:v>506.9</c:v>
                </c:pt>
                <c:pt idx="4824">
                  <c:v>506.9</c:v>
                </c:pt>
                <c:pt idx="4825">
                  <c:v>506.9</c:v>
                </c:pt>
                <c:pt idx="4826">
                  <c:v>506.9</c:v>
                </c:pt>
                <c:pt idx="4827">
                  <c:v>506.9</c:v>
                </c:pt>
                <c:pt idx="4828">
                  <c:v>506.9</c:v>
                </c:pt>
                <c:pt idx="4829">
                  <c:v>506.9</c:v>
                </c:pt>
                <c:pt idx="4830">
                  <c:v>506.9</c:v>
                </c:pt>
                <c:pt idx="4831">
                  <c:v>506.9</c:v>
                </c:pt>
                <c:pt idx="4832">
                  <c:v>506.9</c:v>
                </c:pt>
                <c:pt idx="4833">
                  <c:v>506.9</c:v>
                </c:pt>
                <c:pt idx="4834">
                  <c:v>506.9</c:v>
                </c:pt>
                <c:pt idx="4835">
                  <c:v>506.9</c:v>
                </c:pt>
                <c:pt idx="4836">
                  <c:v>506.9</c:v>
                </c:pt>
                <c:pt idx="4837">
                  <c:v>506.9</c:v>
                </c:pt>
                <c:pt idx="4838">
                  <c:v>506.9</c:v>
                </c:pt>
                <c:pt idx="4839">
                  <c:v>506.9</c:v>
                </c:pt>
                <c:pt idx="4840">
                  <c:v>506.9</c:v>
                </c:pt>
                <c:pt idx="4841">
                  <c:v>506.9</c:v>
                </c:pt>
                <c:pt idx="4842">
                  <c:v>506.9</c:v>
                </c:pt>
                <c:pt idx="4843">
                  <c:v>506.9</c:v>
                </c:pt>
                <c:pt idx="4844">
                  <c:v>506.9</c:v>
                </c:pt>
                <c:pt idx="4845">
                  <c:v>506.9</c:v>
                </c:pt>
                <c:pt idx="4846">
                  <c:v>506.9</c:v>
                </c:pt>
                <c:pt idx="4847">
                  <c:v>506.9</c:v>
                </c:pt>
                <c:pt idx="4848">
                  <c:v>506.9</c:v>
                </c:pt>
                <c:pt idx="4849">
                  <c:v>506.9</c:v>
                </c:pt>
                <c:pt idx="4850">
                  <c:v>506.9</c:v>
                </c:pt>
                <c:pt idx="4851">
                  <c:v>506.9</c:v>
                </c:pt>
                <c:pt idx="4852">
                  <c:v>506.9</c:v>
                </c:pt>
                <c:pt idx="4853">
                  <c:v>506.9</c:v>
                </c:pt>
                <c:pt idx="4854">
                  <c:v>506.9</c:v>
                </c:pt>
                <c:pt idx="4855">
                  <c:v>506.9</c:v>
                </c:pt>
                <c:pt idx="4856">
                  <c:v>506.9</c:v>
                </c:pt>
                <c:pt idx="4857">
                  <c:v>506.9</c:v>
                </c:pt>
                <c:pt idx="4858">
                  <c:v>506.89</c:v>
                </c:pt>
                <c:pt idx="4859">
                  <c:v>506.89</c:v>
                </c:pt>
                <c:pt idx="4860">
                  <c:v>506.89</c:v>
                </c:pt>
                <c:pt idx="4861">
                  <c:v>506.89</c:v>
                </c:pt>
                <c:pt idx="4862">
                  <c:v>506.89</c:v>
                </c:pt>
                <c:pt idx="4863">
                  <c:v>506.89</c:v>
                </c:pt>
                <c:pt idx="4864">
                  <c:v>506.89</c:v>
                </c:pt>
                <c:pt idx="4865">
                  <c:v>506.89</c:v>
                </c:pt>
                <c:pt idx="4866">
                  <c:v>506.89</c:v>
                </c:pt>
                <c:pt idx="4867">
                  <c:v>506.89</c:v>
                </c:pt>
                <c:pt idx="4868">
                  <c:v>506.89</c:v>
                </c:pt>
                <c:pt idx="4869">
                  <c:v>506.89</c:v>
                </c:pt>
                <c:pt idx="4870">
                  <c:v>506.89</c:v>
                </c:pt>
                <c:pt idx="4871">
                  <c:v>506.89</c:v>
                </c:pt>
                <c:pt idx="4872">
                  <c:v>506.89</c:v>
                </c:pt>
                <c:pt idx="4873">
                  <c:v>506.89</c:v>
                </c:pt>
                <c:pt idx="4874">
                  <c:v>506.89</c:v>
                </c:pt>
                <c:pt idx="4875">
                  <c:v>506.89</c:v>
                </c:pt>
                <c:pt idx="4876">
                  <c:v>506.89</c:v>
                </c:pt>
                <c:pt idx="4877">
                  <c:v>506.89</c:v>
                </c:pt>
                <c:pt idx="4878">
                  <c:v>506.89</c:v>
                </c:pt>
                <c:pt idx="4879">
                  <c:v>506.89</c:v>
                </c:pt>
                <c:pt idx="4880">
                  <c:v>506.89</c:v>
                </c:pt>
                <c:pt idx="4881">
                  <c:v>506.89</c:v>
                </c:pt>
                <c:pt idx="4882">
                  <c:v>506.89</c:v>
                </c:pt>
                <c:pt idx="4883">
                  <c:v>506.89</c:v>
                </c:pt>
                <c:pt idx="4884">
                  <c:v>506.89</c:v>
                </c:pt>
                <c:pt idx="4885">
                  <c:v>506.89</c:v>
                </c:pt>
                <c:pt idx="4886">
                  <c:v>506.89</c:v>
                </c:pt>
                <c:pt idx="4887">
                  <c:v>506.89</c:v>
                </c:pt>
                <c:pt idx="4888">
                  <c:v>506.89</c:v>
                </c:pt>
                <c:pt idx="4889">
                  <c:v>506.89</c:v>
                </c:pt>
                <c:pt idx="4890">
                  <c:v>506.89</c:v>
                </c:pt>
                <c:pt idx="4891">
                  <c:v>506.89</c:v>
                </c:pt>
                <c:pt idx="4892">
                  <c:v>506.89</c:v>
                </c:pt>
                <c:pt idx="4893">
                  <c:v>506.89</c:v>
                </c:pt>
                <c:pt idx="4894">
                  <c:v>506.89</c:v>
                </c:pt>
                <c:pt idx="4895">
                  <c:v>506.89</c:v>
                </c:pt>
                <c:pt idx="4896">
                  <c:v>506.89</c:v>
                </c:pt>
                <c:pt idx="4897">
                  <c:v>506.89</c:v>
                </c:pt>
                <c:pt idx="4898">
                  <c:v>506.89</c:v>
                </c:pt>
                <c:pt idx="4899">
                  <c:v>506.89</c:v>
                </c:pt>
                <c:pt idx="4900">
                  <c:v>506.89</c:v>
                </c:pt>
                <c:pt idx="4901">
                  <c:v>506.89</c:v>
                </c:pt>
                <c:pt idx="4902">
                  <c:v>506.89</c:v>
                </c:pt>
                <c:pt idx="4903">
                  <c:v>506.89</c:v>
                </c:pt>
                <c:pt idx="4904">
                  <c:v>506.89</c:v>
                </c:pt>
                <c:pt idx="4905">
                  <c:v>506.89</c:v>
                </c:pt>
                <c:pt idx="4906">
                  <c:v>506.89</c:v>
                </c:pt>
                <c:pt idx="4907">
                  <c:v>506.89</c:v>
                </c:pt>
                <c:pt idx="4908">
                  <c:v>506.89</c:v>
                </c:pt>
                <c:pt idx="4909">
                  <c:v>506.89</c:v>
                </c:pt>
                <c:pt idx="4910">
                  <c:v>506.89</c:v>
                </c:pt>
                <c:pt idx="4911">
                  <c:v>506.89</c:v>
                </c:pt>
                <c:pt idx="4912">
                  <c:v>506.89</c:v>
                </c:pt>
                <c:pt idx="4913">
                  <c:v>506.89</c:v>
                </c:pt>
                <c:pt idx="4914">
                  <c:v>506.89</c:v>
                </c:pt>
                <c:pt idx="4915">
                  <c:v>506.89</c:v>
                </c:pt>
                <c:pt idx="4916">
                  <c:v>506.89</c:v>
                </c:pt>
                <c:pt idx="4917">
                  <c:v>506.89</c:v>
                </c:pt>
                <c:pt idx="4918">
                  <c:v>506.89</c:v>
                </c:pt>
                <c:pt idx="4919">
                  <c:v>506.89</c:v>
                </c:pt>
                <c:pt idx="4920">
                  <c:v>506.89</c:v>
                </c:pt>
                <c:pt idx="4921">
                  <c:v>506.89</c:v>
                </c:pt>
                <c:pt idx="4922">
                  <c:v>506.89</c:v>
                </c:pt>
                <c:pt idx="4923">
                  <c:v>506.89</c:v>
                </c:pt>
                <c:pt idx="4924">
                  <c:v>506.89</c:v>
                </c:pt>
                <c:pt idx="4925">
                  <c:v>506.89</c:v>
                </c:pt>
                <c:pt idx="4926">
                  <c:v>506.89</c:v>
                </c:pt>
                <c:pt idx="4927">
                  <c:v>506.89</c:v>
                </c:pt>
                <c:pt idx="4928">
                  <c:v>506.89</c:v>
                </c:pt>
                <c:pt idx="4929">
                  <c:v>506.89</c:v>
                </c:pt>
                <c:pt idx="4930">
                  <c:v>506.89</c:v>
                </c:pt>
                <c:pt idx="4931">
                  <c:v>506.89</c:v>
                </c:pt>
                <c:pt idx="4932">
                  <c:v>506.89</c:v>
                </c:pt>
                <c:pt idx="4933">
                  <c:v>506.89</c:v>
                </c:pt>
                <c:pt idx="4934">
                  <c:v>506.89</c:v>
                </c:pt>
                <c:pt idx="4935">
                  <c:v>506.89</c:v>
                </c:pt>
                <c:pt idx="4936">
                  <c:v>506.89</c:v>
                </c:pt>
                <c:pt idx="4937">
                  <c:v>506.89</c:v>
                </c:pt>
                <c:pt idx="4938">
                  <c:v>506.89</c:v>
                </c:pt>
                <c:pt idx="4939">
                  <c:v>506.89</c:v>
                </c:pt>
                <c:pt idx="4940">
                  <c:v>506.89</c:v>
                </c:pt>
                <c:pt idx="4941">
                  <c:v>506.89</c:v>
                </c:pt>
                <c:pt idx="4942">
                  <c:v>506.89</c:v>
                </c:pt>
                <c:pt idx="4943">
                  <c:v>506.89</c:v>
                </c:pt>
                <c:pt idx="4944">
                  <c:v>506.89</c:v>
                </c:pt>
                <c:pt idx="4945">
                  <c:v>506.89</c:v>
                </c:pt>
                <c:pt idx="4946">
                  <c:v>506.89</c:v>
                </c:pt>
                <c:pt idx="4947">
                  <c:v>506.89</c:v>
                </c:pt>
                <c:pt idx="4948">
                  <c:v>506.89</c:v>
                </c:pt>
                <c:pt idx="4949">
                  <c:v>506.89</c:v>
                </c:pt>
                <c:pt idx="4950">
                  <c:v>506.89</c:v>
                </c:pt>
                <c:pt idx="4951">
                  <c:v>506.89</c:v>
                </c:pt>
                <c:pt idx="4952">
                  <c:v>506.89</c:v>
                </c:pt>
                <c:pt idx="4953">
                  <c:v>506.89</c:v>
                </c:pt>
                <c:pt idx="4954">
                  <c:v>506.89</c:v>
                </c:pt>
                <c:pt idx="4955">
                  <c:v>506.89</c:v>
                </c:pt>
                <c:pt idx="4956">
                  <c:v>506.89</c:v>
                </c:pt>
                <c:pt idx="4957">
                  <c:v>506.89</c:v>
                </c:pt>
                <c:pt idx="4958">
                  <c:v>506.89</c:v>
                </c:pt>
                <c:pt idx="4959">
                  <c:v>506.89</c:v>
                </c:pt>
                <c:pt idx="4960">
                  <c:v>506.89</c:v>
                </c:pt>
                <c:pt idx="4961">
                  <c:v>506.89</c:v>
                </c:pt>
                <c:pt idx="4962">
                  <c:v>506.89</c:v>
                </c:pt>
                <c:pt idx="4963">
                  <c:v>506.89</c:v>
                </c:pt>
                <c:pt idx="4964">
                  <c:v>506.89</c:v>
                </c:pt>
                <c:pt idx="4965">
                  <c:v>506.89</c:v>
                </c:pt>
                <c:pt idx="4966">
                  <c:v>506.89</c:v>
                </c:pt>
                <c:pt idx="4967">
                  <c:v>506.89</c:v>
                </c:pt>
                <c:pt idx="4968">
                  <c:v>506.89</c:v>
                </c:pt>
                <c:pt idx="4969">
                  <c:v>506.89</c:v>
                </c:pt>
                <c:pt idx="4970">
                  <c:v>506.89</c:v>
                </c:pt>
                <c:pt idx="4971">
                  <c:v>506.89</c:v>
                </c:pt>
                <c:pt idx="4972">
                  <c:v>506.89</c:v>
                </c:pt>
                <c:pt idx="4973">
                  <c:v>506.89</c:v>
                </c:pt>
                <c:pt idx="4974">
                  <c:v>506.88</c:v>
                </c:pt>
                <c:pt idx="4975">
                  <c:v>506.88</c:v>
                </c:pt>
                <c:pt idx="4976">
                  <c:v>506.88</c:v>
                </c:pt>
                <c:pt idx="4977">
                  <c:v>506.88</c:v>
                </c:pt>
                <c:pt idx="4978">
                  <c:v>506.88</c:v>
                </c:pt>
                <c:pt idx="4979">
                  <c:v>506.88</c:v>
                </c:pt>
                <c:pt idx="4980">
                  <c:v>506.88</c:v>
                </c:pt>
                <c:pt idx="4981">
                  <c:v>506.88</c:v>
                </c:pt>
                <c:pt idx="4982">
                  <c:v>506.88</c:v>
                </c:pt>
                <c:pt idx="4983">
                  <c:v>506.88</c:v>
                </c:pt>
                <c:pt idx="4984">
                  <c:v>506.88</c:v>
                </c:pt>
                <c:pt idx="4985">
                  <c:v>506.88</c:v>
                </c:pt>
                <c:pt idx="4986">
                  <c:v>506.88</c:v>
                </c:pt>
                <c:pt idx="4987">
                  <c:v>506.88</c:v>
                </c:pt>
                <c:pt idx="4988">
                  <c:v>506.88</c:v>
                </c:pt>
                <c:pt idx="4989">
                  <c:v>506.88</c:v>
                </c:pt>
                <c:pt idx="4990">
                  <c:v>506.88</c:v>
                </c:pt>
                <c:pt idx="4991">
                  <c:v>506.88</c:v>
                </c:pt>
                <c:pt idx="4992">
                  <c:v>506.88</c:v>
                </c:pt>
                <c:pt idx="4993">
                  <c:v>506.88</c:v>
                </c:pt>
                <c:pt idx="4994">
                  <c:v>506.88</c:v>
                </c:pt>
                <c:pt idx="4995">
                  <c:v>506.88</c:v>
                </c:pt>
                <c:pt idx="4996">
                  <c:v>506.88</c:v>
                </c:pt>
                <c:pt idx="4997">
                  <c:v>506.88</c:v>
                </c:pt>
                <c:pt idx="4998">
                  <c:v>506.88</c:v>
                </c:pt>
                <c:pt idx="4999">
                  <c:v>506.88</c:v>
                </c:pt>
                <c:pt idx="5000">
                  <c:v>506.88</c:v>
                </c:pt>
                <c:pt idx="5001">
                  <c:v>506.88</c:v>
                </c:pt>
                <c:pt idx="5002">
                  <c:v>506.88</c:v>
                </c:pt>
                <c:pt idx="5003">
                  <c:v>506.88</c:v>
                </c:pt>
                <c:pt idx="5004">
                  <c:v>506.88</c:v>
                </c:pt>
                <c:pt idx="5005">
                  <c:v>506.88</c:v>
                </c:pt>
                <c:pt idx="5006">
                  <c:v>506.88</c:v>
                </c:pt>
                <c:pt idx="5007">
                  <c:v>506.88</c:v>
                </c:pt>
                <c:pt idx="5008">
                  <c:v>506.88</c:v>
                </c:pt>
                <c:pt idx="5009">
                  <c:v>506.88</c:v>
                </c:pt>
                <c:pt idx="5010">
                  <c:v>506.88</c:v>
                </c:pt>
                <c:pt idx="5011">
                  <c:v>506.88</c:v>
                </c:pt>
                <c:pt idx="5012">
                  <c:v>506.88</c:v>
                </c:pt>
                <c:pt idx="5013">
                  <c:v>506.88</c:v>
                </c:pt>
                <c:pt idx="5014">
                  <c:v>506.88</c:v>
                </c:pt>
                <c:pt idx="5015">
                  <c:v>506.88</c:v>
                </c:pt>
                <c:pt idx="5016">
                  <c:v>506.88</c:v>
                </c:pt>
                <c:pt idx="5017">
                  <c:v>506.88</c:v>
                </c:pt>
                <c:pt idx="5018">
                  <c:v>506.88</c:v>
                </c:pt>
                <c:pt idx="5019">
                  <c:v>506.88</c:v>
                </c:pt>
                <c:pt idx="5020">
                  <c:v>506.88</c:v>
                </c:pt>
                <c:pt idx="5021">
                  <c:v>506.88</c:v>
                </c:pt>
                <c:pt idx="5022">
                  <c:v>506.88</c:v>
                </c:pt>
                <c:pt idx="5023">
                  <c:v>506.88</c:v>
                </c:pt>
                <c:pt idx="5024">
                  <c:v>506.88</c:v>
                </c:pt>
                <c:pt idx="5025">
                  <c:v>506.88</c:v>
                </c:pt>
                <c:pt idx="5026">
                  <c:v>506.88</c:v>
                </c:pt>
                <c:pt idx="5027">
                  <c:v>506.88</c:v>
                </c:pt>
                <c:pt idx="5028">
                  <c:v>506.88</c:v>
                </c:pt>
                <c:pt idx="5029">
                  <c:v>506.88</c:v>
                </c:pt>
                <c:pt idx="5030">
                  <c:v>506.88</c:v>
                </c:pt>
                <c:pt idx="5031">
                  <c:v>506.88</c:v>
                </c:pt>
                <c:pt idx="5032">
                  <c:v>506.88</c:v>
                </c:pt>
                <c:pt idx="5033">
                  <c:v>506.88</c:v>
                </c:pt>
                <c:pt idx="5034">
                  <c:v>506.88</c:v>
                </c:pt>
                <c:pt idx="5035">
                  <c:v>506.88</c:v>
                </c:pt>
                <c:pt idx="5036">
                  <c:v>506.88</c:v>
                </c:pt>
                <c:pt idx="5037">
                  <c:v>506.88</c:v>
                </c:pt>
                <c:pt idx="5038">
                  <c:v>506.88</c:v>
                </c:pt>
                <c:pt idx="5039">
                  <c:v>506.88</c:v>
                </c:pt>
                <c:pt idx="5040">
                  <c:v>506.88</c:v>
                </c:pt>
                <c:pt idx="5041">
                  <c:v>506.88</c:v>
                </c:pt>
                <c:pt idx="5042">
                  <c:v>506.88</c:v>
                </c:pt>
                <c:pt idx="5043">
                  <c:v>506.88</c:v>
                </c:pt>
                <c:pt idx="5044">
                  <c:v>506.88</c:v>
                </c:pt>
                <c:pt idx="5045">
                  <c:v>506.88</c:v>
                </c:pt>
                <c:pt idx="5046">
                  <c:v>506.88</c:v>
                </c:pt>
                <c:pt idx="5047">
                  <c:v>506.88</c:v>
                </c:pt>
                <c:pt idx="5048">
                  <c:v>506.88</c:v>
                </c:pt>
                <c:pt idx="5049">
                  <c:v>506.88</c:v>
                </c:pt>
                <c:pt idx="5050">
                  <c:v>506.88</c:v>
                </c:pt>
                <c:pt idx="5051">
                  <c:v>506.88</c:v>
                </c:pt>
                <c:pt idx="5052">
                  <c:v>506.88</c:v>
                </c:pt>
                <c:pt idx="5053">
                  <c:v>506.88</c:v>
                </c:pt>
                <c:pt idx="5054">
                  <c:v>506.88</c:v>
                </c:pt>
                <c:pt idx="5055">
                  <c:v>506.88</c:v>
                </c:pt>
                <c:pt idx="5056">
                  <c:v>506.88</c:v>
                </c:pt>
                <c:pt idx="5057">
                  <c:v>506.88</c:v>
                </c:pt>
                <c:pt idx="5058">
                  <c:v>506.88</c:v>
                </c:pt>
                <c:pt idx="5059">
                  <c:v>506.88</c:v>
                </c:pt>
                <c:pt idx="5060">
                  <c:v>506.88</c:v>
                </c:pt>
                <c:pt idx="5061">
                  <c:v>506.88</c:v>
                </c:pt>
                <c:pt idx="5062">
                  <c:v>506.88</c:v>
                </c:pt>
                <c:pt idx="5063">
                  <c:v>506.88</c:v>
                </c:pt>
                <c:pt idx="5064">
                  <c:v>506.88</c:v>
                </c:pt>
                <c:pt idx="5065">
                  <c:v>506.88</c:v>
                </c:pt>
                <c:pt idx="5066">
                  <c:v>506.88</c:v>
                </c:pt>
                <c:pt idx="5067">
                  <c:v>506.88</c:v>
                </c:pt>
                <c:pt idx="5068">
                  <c:v>506.88</c:v>
                </c:pt>
                <c:pt idx="5069">
                  <c:v>506.88</c:v>
                </c:pt>
                <c:pt idx="5070">
                  <c:v>506.88</c:v>
                </c:pt>
                <c:pt idx="5071">
                  <c:v>506.88</c:v>
                </c:pt>
                <c:pt idx="5072">
                  <c:v>506.88</c:v>
                </c:pt>
                <c:pt idx="5073">
                  <c:v>506.88</c:v>
                </c:pt>
                <c:pt idx="5074">
                  <c:v>506.88</c:v>
                </c:pt>
                <c:pt idx="5075">
                  <c:v>506.88</c:v>
                </c:pt>
                <c:pt idx="5076">
                  <c:v>506.88</c:v>
                </c:pt>
                <c:pt idx="5077">
                  <c:v>506.88</c:v>
                </c:pt>
                <c:pt idx="5078">
                  <c:v>506.88</c:v>
                </c:pt>
                <c:pt idx="5079">
                  <c:v>506.88</c:v>
                </c:pt>
                <c:pt idx="5080">
                  <c:v>506.88</c:v>
                </c:pt>
                <c:pt idx="5081">
                  <c:v>506.88</c:v>
                </c:pt>
                <c:pt idx="5082">
                  <c:v>506.88</c:v>
                </c:pt>
                <c:pt idx="5083">
                  <c:v>506.88</c:v>
                </c:pt>
                <c:pt idx="5084">
                  <c:v>506.88</c:v>
                </c:pt>
                <c:pt idx="5085">
                  <c:v>506.88</c:v>
                </c:pt>
                <c:pt idx="5086">
                  <c:v>506.88</c:v>
                </c:pt>
                <c:pt idx="5087">
                  <c:v>506.88</c:v>
                </c:pt>
                <c:pt idx="5088">
                  <c:v>506.88</c:v>
                </c:pt>
                <c:pt idx="5089">
                  <c:v>506.88</c:v>
                </c:pt>
                <c:pt idx="5090">
                  <c:v>506.88</c:v>
                </c:pt>
                <c:pt idx="5091">
                  <c:v>506.88</c:v>
                </c:pt>
                <c:pt idx="5092">
                  <c:v>506.88</c:v>
                </c:pt>
                <c:pt idx="5093">
                  <c:v>506.88</c:v>
                </c:pt>
                <c:pt idx="5094">
                  <c:v>506.88</c:v>
                </c:pt>
                <c:pt idx="5095">
                  <c:v>506.88</c:v>
                </c:pt>
                <c:pt idx="5096">
                  <c:v>506.88</c:v>
                </c:pt>
                <c:pt idx="5097">
                  <c:v>506.88</c:v>
                </c:pt>
                <c:pt idx="5098">
                  <c:v>506.88</c:v>
                </c:pt>
                <c:pt idx="5099">
                  <c:v>506.88</c:v>
                </c:pt>
                <c:pt idx="5100">
                  <c:v>506.88</c:v>
                </c:pt>
                <c:pt idx="5101">
                  <c:v>506.88</c:v>
                </c:pt>
                <c:pt idx="5102">
                  <c:v>506.88</c:v>
                </c:pt>
                <c:pt idx="5103">
                  <c:v>506.88</c:v>
                </c:pt>
                <c:pt idx="5104">
                  <c:v>506.88</c:v>
                </c:pt>
                <c:pt idx="5105">
                  <c:v>506.87</c:v>
                </c:pt>
                <c:pt idx="5106">
                  <c:v>506.87</c:v>
                </c:pt>
                <c:pt idx="5107">
                  <c:v>506.87</c:v>
                </c:pt>
                <c:pt idx="5108">
                  <c:v>506.87</c:v>
                </c:pt>
                <c:pt idx="5109">
                  <c:v>506.87</c:v>
                </c:pt>
                <c:pt idx="5110">
                  <c:v>506.87</c:v>
                </c:pt>
                <c:pt idx="5111">
                  <c:v>506.87</c:v>
                </c:pt>
                <c:pt idx="5112">
                  <c:v>506.87</c:v>
                </c:pt>
                <c:pt idx="5113">
                  <c:v>506.87</c:v>
                </c:pt>
                <c:pt idx="5114">
                  <c:v>506.87</c:v>
                </c:pt>
                <c:pt idx="5115">
                  <c:v>506.87</c:v>
                </c:pt>
                <c:pt idx="5116">
                  <c:v>506.87</c:v>
                </c:pt>
                <c:pt idx="5117">
                  <c:v>506.87</c:v>
                </c:pt>
                <c:pt idx="5118">
                  <c:v>506.87</c:v>
                </c:pt>
                <c:pt idx="5119">
                  <c:v>506.87</c:v>
                </c:pt>
                <c:pt idx="5120">
                  <c:v>506.87</c:v>
                </c:pt>
                <c:pt idx="5121">
                  <c:v>506.87</c:v>
                </c:pt>
                <c:pt idx="5122">
                  <c:v>506.87</c:v>
                </c:pt>
                <c:pt idx="5123">
                  <c:v>506.87</c:v>
                </c:pt>
                <c:pt idx="5124">
                  <c:v>506.87</c:v>
                </c:pt>
                <c:pt idx="5125">
                  <c:v>506.87</c:v>
                </c:pt>
                <c:pt idx="5126">
                  <c:v>506.87</c:v>
                </c:pt>
                <c:pt idx="5127">
                  <c:v>506.87</c:v>
                </c:pt>
                <c:pt idx="5128">
                  <c:v>506.87</c:v>
                </c:pt>
                <c:pt idx="5129">
                  <c:v>506.87</c:v>
                </c:pt>
                <c:pt idx="5130">
                  <c:v>506.87</c:v>
                </c:pt>
                <c:pt idx="5131">
                  <c:v>506.87</c:v>
                </c:pt>
                <c:pt idx="5132">
                  <c:v>506.87</c:v>
                </c:pt>
                <c:pt idx="5133">
                  <c:v>506.87</c:v>
                </c:pt>
                <c:pt idx="5134">
                  <c:v>506.87</c:v>
                </c:pt>
                <c:pt idx="5135">
                  <c:v>506.87</c:v>
                </c:pt>
                <c:pt idx="5136">
                  <c:v>506.87</c:v>
                </c:pt>
                <c:pt idx="5137">
                  <c:v>506.87</c:v>
                </c:pt>
                <c:pt idx="5138">
                  <c:v>506.87</c:v>
                </c:pt>
                <c:pt idx="5139">
                  <c:v>506.87</c:v>
                </c:pt>
                <c:pt idx="5140">
                  <c:v>506.87</c:v>
                </c:pt>
                <c:pt idx="5141">
                  <c:v>506.87</c:v>
                </c:pt>
                <c:pt idx="5142">
                  <c:v>506.87</c:v>
                </c:pt>
                <c:pt idx="5143">
                  <c:v>506.87</c:v>
                </c:pt>
                <c:pt idx="5144">
                  <c:v>506.87</c:v>
                </c:pt>
                <c:pt idx="5145">
                  <c:v>506.87</c:v>
                </c:pt>
                <c:pt idx="5146">
                  <c:v>506.87</c:v>
                </c:pt>
                <c:pt idx="5147">
                  <c:v>506.87</c:v>
                </c:pt>
                <c:pt idx="5148">
                  <c:v>506.87</c:v>
                </c:pt>
                <c:pt idx="5149">
                  <c:v>506.87</c:v>
                </c:pt>
                <c:pt idx="5150">
                  <c:v>506.87</c:v>
                </c:pt>
                <c:pt idx="5151">
                  <c:v>506.87</c:v>
                </c:pt>
                <c:pt idx="5152">
                  <c:v>506.87</c:v>
                </c:pt>
                <c:pt idx="5153">
                  <c:v>506.87</c:v>
                </c:pt>
                <c:pt idx="5154">
                  <c:v>506.87</c:v>
                </c:pt>
                <c:pt idx="5155">
                  <c:v>506.87</c:v>
                </c:pt>
                <c:pt idx="5156">
                  <c:v>506.87</c:v>
                </c:pt>
                <c:pt idx="5157">
                  <c:v>506.87</c:v>
                </c:pt>
                <c:pt idx="5158">
                  <c:v>506.87</c:v>
                </c:pt>
                <c:pt idx="5159">
                  <c:v>506.87</c:v>
                </c:pt>
                <c:pt idx="5160">
                  <c:v>506.87</c:v>
                </c:pt>
                <c:pt idx="5161">
                  <c:v>506.87</c:v>
                </c:pt>
                <c:pt idx="5162">
                  <c:v>506.87</c:v>
                </c:pt>
                <c:pt idx="5163">
                  <c:v>506.87</c:v>
                </c:pt>
                <c:pt idx="5164">
                  <c:v>506.87</c:v>
                </c:pt>
                <c:pt idx="5165">
                  <c:v>506.87</c:v>
                </c:pt>
                <c:pt idx="5166">
                  <c:v>506.87</c:v>
                </c:pt>
                <c:pt idx="5167">
                  <c:v>506.87</c:v>
                </c:pt>
                <c:pt idx="5168">
                  <c:v>506.87</c:v>
                </c:pt>
                <c:pt idx="5169">
                  <c:v>506.87</c:v>
                </c:pt>
                <c:pt idx="5170">
                  <c:v>506.87</c:v>
                </c:pt>
                <c:pt idx="5171">
                  <c:v>506.87</c:v>
                </c:pt>
                <c:pt idx="5172">
                  <c:v>506.87</c:v>
                </c:pt>
                <c:pt idx="5173">
                  <c:v>506.87</c:v>
                </c:pt>
                <c:pt idx="5174">
                  <c:v>506.87</c:v>
                </c:pt>
                <c:pt idx="5175">
                  <c:v>506.87</c:v>
                </c:pt>
                <c:pt idx="5176">
                  <c:v>506.87</c:v>
                </c:pt>
                <c:pt idx="5177">
                  <c:v>506.87</c:v>
                </c:pt>
                <c:pt idx="5178">
                  <c:v>506.87</c:v>
                </c:pt>
                <c:pt idx="5179">
                  <c:v>506.87</c:v>
                </c:pt>
                <c:pt idx="5180">
                  <c:v>506.87</c:v>
                </c:pt>
                <c:pt idx="5181">
                  <c:v>506.87</c:v>
                </c:pt>
                <c:pt idx="5182">
                  <c:v>506.87</c:v>
                </c:pt>
                <c:pt idx="5183">
                  <c:v>506.87</c:v>
                </c:pt>
                <c:pt idx="5184">
                  <c:v>506.87</c:v>
                </c:pt>
                <c:pt idx="5185">
                  <c:v>506.87</c:v>
                </c:pt>
                <c:pt idx="5186">
                  <c:v>506.87</c:v>
                </c:pt>
                <c:pt idx="5187">
                  <c:v>506.87</c:v>
                </c:pt>
                <c:pt idx="5188">
                  <c:v>506.87</c:v>
                </c:pt>
                <c:pt idx="5189">
                  <c:v>506.87</c:v>
                </c:pt>
                <c:pt idx="5190">
                  <c:v>506.87</c:v>
                </c:pt>
                <c:pt idx="5191">
                  <c:v>506.87</c:v>
                </c:pt>
                <c:pt idx="5192">
                  <c:v>506.87</c:v>
                </c:pt>
                <c:pt idx="5193">
                  <c:v>506.87</c:v>
                </c:pt>
                <c:pt idx="5194">
                  <c:v>506.87</c:v>
                </c:pt>
                <c:pt idx="5195">
                  <c:v>506.87</c:v>
                </c:pt>
                <c:pt idx="5196">
                  <c:v>506.87</c:v>
                </c:pt>
                <c:pt idx="5197">
                  <c:v>506.87</c:v>
                </c:pt>
                <c:pt idx="5198">
                  <c:v>506.87</c:v>
                </c:pt>
                <c:pt idx="5199">
                  <c:v>506.87</c:v>
                </c:pt>
                <c:pt idx="5200">
                  <c:v>506.87</c:v>
                </c:pt>
                <c:pt idx="5201">
                  <c:v>506.87</c:v>
                </c:pt>
                <c:pt idx="5202">
                  <c:v>506.87</c:v>
                </c:pt>
                <c:pt idx="5203">
                  <c:v>506.87</c:v>
                </c:pt>
                <c:pt idx="5204">
                  <c:v>506.87</c:v>
                </c:pt>
                <c:pt idx="5205">
                  <c:v>506.87</c:v>
                </c:pt>
                <c:pt idx="5206">
                  <c:v>506.87</c:v>
                </c:pt>
                <c:pt idx="5207">
                  <c:v>506.87</c:v>
                </c:pt>
                <c:pt idx="5208">
                  <c:v>506.87</c:v>
                </c:pt>
                <c:pt idx="5209">
                  <c:v>506.87</c:v>
                </c:pt>
                <c:pt idx="5210">
                  <c:v>506.87</c:v>
                </c:pt>
                <c:pt idx="5211">
                  <c:v>506.87</c:v>
                </c:pt>
                <c:pt idx="5212">
                  <c:v>506.87</c:v>
                </c:pt>
                <c:pt idx="5213">
                  <c:v>506.87</c:v>
                </c:pt>
                <c:pt idx="5214">
                  <c:v>506.87</c:v>
                </c:pt>
                <c:pt idx="5215">
                  <c:v>506.87</c:v>
                </c:pt>
                <c:pt idx="5216">
                  <c:v>506.87</c:v>
                </c:pt>
                <c:pt idx="5217">
                  <c:v>506.87</c:v>
                </c:pt>
                <c:pt idx="5218">
                  <c:v>506.87</c:v>
                </c:pt>
                <c:pt idx="5219">
                  <c:v>506.87</c:v>
                </c:pt>
                <c:pt idx="5220">
                  <c:v>506.87</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6"/>
          <c:order val="5"/>
          <c:tx>
            <c:v>1 Percent Minus Annual Chance</c:v>
          </c:tx>
          <c:marker>
            <c:symbol val="none"/>
          </c:marker>
          <c:xVal>
            <c:numRef>
              <c:f>Inflow_NB2!$C$3:$C$5223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Inflow_NB2!$J$3:$J$5223</c:f>
              <c:numCache>
                <c:formatCode>General</c:formatCode>
                <c:ptCount val="5221"/>
                <c:pt idx="0">
                  <c:v>506.3</c:v>
                </c:pt>
                <c:pt idx="1">
                  <c:v>506.3</c:v>
                </c:pt>
                <c:pt idx="2">
                  <c:v>506.3</c:v>
                </c:pt>
                <c:pt idx="3">
                  <c:v>506.3</c:v>
                </c:pt>
                <c:pt idx="4">
                  <c:v>506.3</c:v>
                </c:pt>
                <c:pt idx="5">
                  <c:v>506.3</c:v>
                </c:pt>
                <c:pt idx="6">
                  <c:v>506.3</c:v>
                </c:pt>
                <c:pt idx="7">
                  <c:v>506.3</c:v>
                </c:pt>
                <c:pt idx="8">
                  <c:v>506.3</c:v>
                </c:pt>
                <c:pt idx="9">
                  <c:v>506.3</c:v>
                </c:pt>
                <c:pt idx="10">
                  <c:v>506.3</c:v>
                </c:pt>
                <c:pt idx="11">
                  <c:v>506.3</c:v>
                </c:pt>
                <c:pt idx="12">
                  <c:v>506.3</c:v>
                </c:pt>
                <c:pt idx="13">
                  <c:v>506.3</c:v>
                </c:pt>
                <c:pt idx="14">
                  <c:v>506.3</c:v>
                </c:pt>
                <c:pt idx="15">
                  <c:v>506.3</c:v>
                </c:pt>
                <c:pt idx="16">
                  <c:v>506.3</c:v>
                </c:pt>
                <c:pt idx="17">
                  <c:v>506.3</c:v>
                </c:pt>
                <c:pt idx="18">
                  <c:v>506.3</c:v>
                </c:pt>
                <c:pt idx="19">
                  <c:v>506.3</c:v>
                </c:pt>
                <c:pt idx="20">
                  <c:v>506.3</c:v>
                </c:pt>
                <c:pt idx="21">
                  <c:v>506.3</c:v>
                </c:pt>
                <c:pt idx="22">
                  <c:v>506.3</c:v>
                </c:pt>
                <c:pt idx="23">
                  <c:v>506.3</c:v>
                </c:pt>
                <c:pt idx="24">
                  <c:v>506.3</c:v>
                </c:pt>
                <c:pt idx="25">
                  <c:v>506.3</c:v>
                </c:pt>
                <c:pt idx="26">
                  <c:v>506.3</c:v>
                </c:pt>
                <c:pt idx="27">
                  <c:v>506.3</c:v>
                </c:pt>
                <c:pt idx="28">
                  <c:v>506.3</c:v>
                </c:pt>
                <c:pt idx="29">
                  <c:v>506.3</c:v>
                </c:pt>
                <c:pt idx="30">
                  <c:v>506.3</c:v>
                </c:pt>
                <c:pt idx="31">
                  <c:v>506.3</c:v>
                </c:pt>
                <c:pt idx="32">
                  <c:v>506.3</c:v>
                </c:pt>
                <c:pt idx="33">
                  <c:v>506.3</c:v>
                </c:pt>
                <c:pt idx="34">
                  <c:v>506.3</c:v>
                </c:pt>
                <c:pt idx="35">
                  <c:v>506.3</c:v>
                </c:pt>
                <c:pt idx="36">
                  <c:v>506.3</c:v>
                </c:pt>
                <c:pt idx="37">
                  <c:v>506.3</c:v>
                </c:pt>
                <c:pt idx="38">
                  <c:v>506.3</c:v>
                </c:pt>
                <c:pt idx="39">
                  <c:v>506.3</c:v>
                </c:pt>
                <c:pt idx="40">
                  <c:v>506.3</c:v>
                </c:pt>
                <c:pt idx="41">
                  <c:v>506.3</c:v>
                </c:pt>
                <c:pt idx="42">
                  <c:v>506.3</c:v>
                </c:pt>
                <c:pt idx="43">
                  <c:v>506.3</c:v>
                </c:pt>
                <c:pt idx="44">
                  <c:v>506.3</c:v>
                </c:pt>
                <c:pt idx="45">
                  <c:v>506.3</c:v>
                </c:pt>
                <c:pt idx="46">
                  <c:v>506.3</c:v>
                </c:pt>
                <c:pt idx="47">
                  <c:v>506.3</c:v>
                </c:pt>
                <c:pt idx="48">
                  <c:v>506.3</c:v>
                </c:pt>
                <c:pt idx="49">
                  <c:v>506.3</c:v>
                </c:pt>
                <c:pt idx="50">
                  <c:v>506.3</c:v>
                </c:pt>
                <c:pt idx="51">
                  <c:v>506.3</c:v>
                </c:pt>
                <c:pt idx="52">
                  <c:v>506.3</c:v>
                </c:pt>
                <c:pt idx="53">
                  <c:v>506.3</c:v>
                </c:pt>
                <c:pt idx="54">
                  <c:v>506.3</c:v>
                </c:pt>
                <c:pt idx="55">
                  <c:v>506.3</c:v>
                </c:pt>
                <c:pt idx="56">
                  <c:v>506.3</c:v>
                </c:pt>
                <c:pt idx="57">
                  <c:v>506.3</c:v>
                </c:pt>
                <c:pt idx="58">
                  <c:v>506.3</c:v>
                </c:pt>
                <c:pt idx="59">
                  <c:v>506.3</c:v>
                </c:pt>
                <c:pt idx="60">
                  <c:v>506.3</c:v>
                </c:pt>
                <c:pt idx="61">
                  <c:v>506.3</c:v>
                </c:pt>
                <c:pt idx="62">
                  <c:v>506.3</c:v>
                </c:pt>
                <c:pt idx="63">
                  <c:v>506.3</c:v>
                </c:pt>
                <c:pt idx="64">
                  <c:v>506.3</c:v>
                </c:pt>
                <c:pt idx="65">
                  <c:v>506.3</c:v>
                </c:pt>
                <c:pt idx="66">
                  <c:v>506.3</c:v>
                </c:pt>
                <c:pt idx="67">
                  <c:v>506.3</c:v>
                </c:pt>
                <c:pt idx="68">
                  <c:v>506.3</c:v>
                </c:pt>
                <c:pt idx="69">
                  <c:v>506.3</c:v>
                </c:pt>
                <c:pt idx="70">
                  <c:v>506.3</c:v>
                </c:pt>
                <c:pt idx="71">
                  <c:v>506.3</c:v>
                </c:pt>
                <c:pt idx="72">
                  <c:v>506.3</c:v>
                </c:pt>
                <c:pt idx="73">
                  <c:v>506.3</c:v>
                </c:pt>
                <c:pt idx="74">
                  <c:v>506.3</c:v>
                </c:pt>
                <c:pt idx="75">
                  <c:v>506.3</c:v>
                </c:pt>
                <c:pt idx="76">
                  <c:v>506.3</c:v>
                </c:pt>
                <c:pt idx="77">
                  <c:v>506.3</c:v>
                </c:pt>
                <c:pt idx="78">
                  <c:v>506.3</c:v>
                </c:pt>
                <c:pt idx="79">
                  <c:v>506.3</c:v>
                </c:pt>
                <c:pt idx="80">
                  <c:v>506.3</c:v>
                </c:pt>
                <c:pt idx="81">
                  <c:v>506.3</c:v>
                </c:pt>
                <c:pt idx="82">
                  <c:v>506.3</c:v>
                </c:pt>
                <c:pt idx="83">
                  <c:v>506.3</c:v>
                </c:pt>
                <c:pt idx="84">
                  <c:v>506.3</c:v>
                </c:pt>
                <c:pt idx="85">
                  <c:v>506.3</c:v>
                </c:pt>
                <c:pt idx="86">
                  <c:v>506.3</c:v>
                </c:pt>
                <c:pt idx="87">
                  <c:v>506.3</c:v>
                </c:pt>
                <c:pt idx="88">
                  <c:v>506.3</c:v>
                </c:pt>
                <c:pt idx="89">
                  <c:v>506.3</c:v>
                </c:pt>
                <c:pt idx="90">
                  <c:v>506.3</c:v>
                </c:pt>
                <c:pt idx="91">
                  <c:v>506.3</c:v>
                </c:pt>
                <c:pt idx="92">
                  <c:v>506.3</c:v>
                </c:pt>
                <c:pt idx="93">
                  <c:v>506.3</c:v>
                </c:pt>
                <c:pt idx="94">
                  <c:v>506.3</c:v>
                </c:pt>
                <c:pt idx="95">
                  <c:v>506.3</c:v>
                </c:pt>
                <c:pt idx="96">
                  <c:v>506.3</c:v>
                </c:pt>
                <c:pt idx="97">
                  <c:v>506.3</c:v>
                </c:pt>
                <c:pt idx="98">
                  <c:v>506.3</c:v>
                </c:pt>
                <c:pt idx="99">
                  <c:v>506.3</c:v>
                </c:pt>
                <c:pt idx="100">
                  <c:v>506.3</c:v>
                </c:pt>
                <c:pt idx="101">
                  <c:v>506.3</c:v>
                </c:pt>
                <c:pt idx="102">
                  <c:v>506.3</c:v>
                </c:pt>
                <c:pt idx="103">
                  <c:v>506.3</c:v>
                </c:pt>
                <c:pt idx="104">
                  <c:v>506.3</c:v>
                </c:pt>
                <c:pt idx="105">
                  <c:v>506.3</c:v>
                </c:pt>
                <c:pt idx="106">
                  <c:v>506.3</c:v>
                </c:pt>
                <c:pt idx="107">
                  <c:v>506.3</c:v>
                </c:pt>
                <c:pt idx="108">
                  <c:v>506.3</c:v>
                </c:pt>
                <c:pt idx="109">
                  <c:v>506.3</c:v>
                </c:pt>
                <c:pt idx="110">
                  <c:v>506.3</c:v>
                </c:pt>
                <c:pt idx="111">
                  <c:v>506.3</c:v>
                </c:pt>
                <c:pt idx="112">
                  <c:v>506.3</c:v>
                </c:pt>
                <c:pt idx="113">
                  <c:v>506.3</c:v>
                </c:pt>
                <c:pt idx="114">
                  <c:v>506.3</c:v>
                </c:pt>
                <c:pt idx="115">
                  <c:v>506.3</c:v>
                </c:pt>
                <c:pt idx="116">
                  <c:v>506.3</c:v>
                </c:pt>
                <c:pt idx="117">
                  <c:v>506.3</c:v>
                </c:pt>
                <c:pt idx="118">
                  <c:v>506.3</c:v>
                </c:pt>
                <c:pt idx="119">
                  <c:v>506.3</c:v>
                </c:pt>
                <c:pt idx="120">
                  <c:v>506.3</c:v>
                </c:pt>
                <c:pt idx="121">
                  <c:v>506.3</c:v>
                </c:pt>
                <c:pt idx="122">
                  <c:v>506.3</c:v>
                </c:pt>
                <c:pt idx="123">
                  <c:v>506.3</c:v>
                </c:pt>
                <c:pt idx="124">
                  <c:v>506.3</c:v>
                </c:pt>
                <c:pt idx="125">
                  <c:v>506.3</c:v>
                </c:pt>
                <c:pt idx="126">
                  <c:v>506.3</c:v>
                </c:pt>
                <c:pt idx="127">
                  <c:v>506.3</c:v>
                </c:pt>
                <c:pt idx="128">
                  <c:v>506.3</c:v>
                </c:pt>
                <c:pt idx="129">
                  <c:v>506.3</c:v>
                </c:pt>
                <c:pt idx="130">
                  <c:v>506.3</c:v>
                </c:pt>
                <c:pt idx="131">
                  <c:v>506.3</c:v>
                </c:pt>
                <c:pt idx="132">
                  <c:v>506.3</c:v>
                </c:pt>
                <c:pt idx="133">
                  <c:v>506.3</c:v>
                </c:pt>
                <c:pt idx="134">
                  <c:v>506.3</c:v>
                </c:pt>
                <c:pt idx="135">
                  <c:v>506.3</c:v>
                </c:pt>
                <c:pt idx="136">
                  <c:v>506.3</c:v>
                </c:pt>
                <c:pt idx="137">
                  <c:v>506.3</c:v>
                </c:pt>
                <c:pt idx="138">
                  <c:v>506.3</c:v>
                </c:pt>
                <c:pt idx="139">
                  <c:v>506.3</c:v>
                </c:pt>
                <c:pt idx="140">
                  <c:v>506.3</c:v>
                </c:pt>
                <c:pt idx="141">
                  <c:v>506.3</c:v>
                </c:pt>
                <c:pt idx="142">
                  <c:v>506.3</c:v>
                </c:pt>
                <c:pt idx="143">
                  <c:v>506.3</c:v>
                </c:pt>
                <c:pt idx="144">
                  <c:v>506.3</c:v>
                </c:pt>
                <c:pt idx="145">
                  <c:v>506.3</c:v>
                </c:pt>
                <c:pt idx="146">
                  <c:v>506.3</c:v>
                </c:pt>
                <c:pt idx="147">
                  <c:v>506.3</c:v>
                </c:pt>
                <c:pt idx="148">
                  <c:v>506.3</c:v>
                </c:pt>
                <c:pt idx="149">
                  <c:v>506.3</c:v>
                </c:pt>
                <c:pt idx="150">
                  <c:v>506.3</c:v>
                </c:pt>
                <c:pt idx="151">
                  <c:v>506.3</c:v>
                </c:pt>
                <c:pt idx="152">
                  <c:v>506.3</c:v>
                </c:pt>
                <c:pt idx="153">
                  <c:v>506.3</c:v>
                </c:pt>
                <c:pt idx="154">
                  <c:v>506.3</c:v>
                </c:pt>
                <c:pt idx="155">
                  <c:v>506.3</c:v>
                </c:pt>
                <c:pt idx="156">
                  <c:v>506.3</c:v>
                </c:pt>
                <c:pt idx="157">
                  <c:v>506.3</c:v>
                </c:pt>
                <c:pt idx="158">
                  <c:v>506.3</c:v>
                </c:pt>
                <c:pt idx="159">
                  <c:v>506.3</c:v>
                </c:pt>
                <c:pt idx="160">
                  <c:v>506.3</c:v>
                </c:pt>
                <c:pt idx="161">
                  <c:v>506.3</c:v>
                </c:pt>
                <c:pt idx="162">
                  <c:v>506.3</c:v>
                </c:pt>
                <c:pt idx="163">
                  <c:v>506.3</c:v>
                </c:pt>
                <c:pt idx="164">
                  <c:v>506.3</c:v>
                </c:pt>
                <c:pt idx="165">
                  <c:v>506.3</c:v>
                </c:pt>
                <c:pt idx="166">
                  <c:v>506.3</c:v>
                </c:pt>
                <c:pt idx="167">
                  <c:v>506.3</c:v>
                </c:pt>
                <c:pt idx="168">
                  <c:v>506.3</c:v>
                </c:pt>
                <c:pt idx="169">
                  <c:v>506.3</c:v>
                </c:pt>
                <c:pt idx="170">
                  <c:v>506.3</c:v>
                </c:pt>
                <c:pt idx="171">
                  <c:v>506.3</c:v>
                </c:pt>
                <c:pt idx="172">
                  <c:v>506.3</c:v>
                </c:pt>
                <c:pt idx="173">
                  <c:v>506.3</c:v>
                </c:pt>
                <c:pt idx="174">
                  <c:v>506.3</c:v>
                </c:pt>
                <c:pt idx="175">
                  <c:v>506.3</c:v>
                </c:pt>
                <c:pt idx="176">
                  <c:v>506.3</c:v>
                </c:pt>
                <c:pt idx="177">
                  <c:v>506.3</c:v>
                </c:pt>
                <c:pt idx="178">
                  <c:v>506.3</c:v>
                </c:pt>
                <c:pt idx="179">
                  <c:v>506.3</c:v>
                </c:pt>
                <c:pt idx="180">
                  <c:v>506.3</c:v>
                </c:pt>
                <c:pt idx="181">
                  <c:v>506.3</c:v>
                </c:pt>
                <c:pt idx="182">
                  <c:v>506.3</c:v>
                </c:pt>
                <c:pt idx="183">
                  <c:v>506.3</c:v>
                </c:pt>
                <c:pt idx="184">
                  <c:v>506.3</c:v>
                </c:pt>
                <c:pt idx="185">
                  <c:v>506.3</c:v>
                </c:pt>
                <c:pt idx="186">
                  <c:v>506.3</c:v>
                </c:pt>
                <c:pt idx="187">
                  <c:v>506.3</c:v>
                </c:pt>
                <c:pt idx="188">
                  <c:v>506.3</c:v>
                </c:pt>
                <c:pt idx="189">
                  <c:v>506.3</c:v>
                </c:pt>
                <c:pt idx="190">
                  <c:v>506.3</c:v>
                </c:pt>
                <c:pt idx="191">
                  <c:v>506.3</c:v>
                </c:pt>
                <c:pt idx="192">
                  <c:v>506.3</c:v>
                </c:pt>
                <c:pt idx="193">
                  <c:v>506.3</c:v>
                </c:pt>
                <c:pt idx="194">
                  <c:v>506.3</c:v>
                </c:pt>
                <c:pt idx="195">
                  <c:v>506.3</c:v>
                </c:pt>
                <c:pt idx="196">
                  <c:v>506.3</c:v>
                </c:pt>
                <c:pt idx="197">
                  <c:v>506.3</c:v>
                </c:pt>
                <c:pt idx="198">
                  <c:v>506.3</c:v>
                </c:pt>
                <c:pt idx="199">
                  <c:v>506.3</c:v>
                </c:pt>
                <c:pt idx="200">
                  <c:v>506.3</c:v>
                </c:pt>
                <c:pt idx="201">
                  <c:v>506.3</c:v>
                </c:pt>
                <c:pt idx="202">
                  <c:v>506.3</c:v>
                </c:pt>
                <c:pt idx="203">
                  <c:v>506.3</c:v>
                </c:pt>
                <c:pt idx="204">
                  <c:v>506.3</c:v>
                </c:pt>
                <c:pt idx="205">
                  <c:v>506.3</c:v>
                </c:pt>
                <c:pt idx="206">
                  <c:v>506.3</c:v>
                </c:pt>
                <c:pt idx="207">
                  <c:v>506.3</c:v>
                </c:pt>
                <c:pt idx="208">
                  <c:v>506.3</c:v>
                </c:pt>
                <c:pt idx="209">
                  <c:v>506.3</c:v>
                </c:pt>
                <c:pt idx="210">
                  <c:v>506.3</c:v>
                </c:pt>
                <c:pt idx="211">
                  <c:v>506.3</c:v>
                </c:pt>
                <c:pt idx="212">
                  <c:v>506.3</c:v>
                </c:pt>
                <c:pt idx="213">
                  <c:v>506.3</c:v>
                </c:pt>
                <c:pt idx="214">
                  <c:v>506.3</c:v>
                </c:pt>
                <c:pt idx="215">
                  <c:v>506.3</c:v>
                </c:pt>
                <c:pt idx="216">
                  <c:v>506.3</c:v>
                </c:pt>
                <c:pt idx="217">
                  <c:v>506.3</c:v>
                </c:pt>
                <c:pt idx="218">
                  <c:v>506.3</c:v>
                </c:pt>
                <c:pt idx="219">
                  <c:v>506.3</c:v>
                </c:pt>
                <c:pt idx="220">
                  <c:v>506.3</c:v>
                </c:pt>
                <c:pt idx="221">
                  <c:v>506.3</c:v>
                </c:pt>
                <c:pt idx="222">
                  <c:v>506.3</c:v>
                </c:pt>
                <c:pt idx="223">
                  <c:v>506.3</c:v>
                </c:pt>
                <c:pt idx="224">
                  <c:v>506.3</c:v>
                </c:pt>
                <c:pt idx="225">
                  <c:v>506.3</c:v>
                </c:pt>
                <c:pt idx="226">
                  <c:v>506.3</c:v>
                </c:pt>
                <c:pt idx="227">
                  <c:v>506.3</c:v>
                </c:pt>
                <c:pt idx="228">
                  <c:v>506.3</c:v>
                </c:pt>
                <c:pt idx="229">
                  <c:v>506.3</c:v>
                </c:pt>
                <c:pt idx="230">
                  <c:v>506.3</c:v>
                </c:pt>
                <c:pt idx="231">
                  <c:v>506.3</c:v>
                </c:pt>
                <c:pt idx="232">
                  <c:v>506.3</c:v>
                </c:pt>
                <c:pt idx="233">
                  <c:v>506.3</c:v>
                </c:pt>
                <c:pt idx="234">
                  <c:v>506.3</c:v>
                </c:pt>
                <c:pt idx="235">
                  <c:v>506.3</c:v>
                </c:pt>
                <c:pt idx="236">
                  <c:v>506.3</c:v>
                </c:pt>
                <c:pt idx="237">
                  <c:v>506.3</c:v>
                </c:pt>
                <c:pt idx="238">
                  <c:v>506.3</c:v>
                </c:pt>
                <c:pt idx="239">
                  <c:v>506.3</c:v>
                </c:pt>
                <c:pt idx="240">
                  <c:v>506.3</c:v>
                </c:pt>
                <c:pt idx="241">
                  <c:v>506.3</c:v>
                </c:pt>
                <c:pt idx="242">
                  <c:v>506.3</c:v>
                </c:pt>
                <c:pt idx="243">
                  <c:v>506.3</c:v>
                </c:pt>
                <c:pt idx="244">
                  <c:v>506.3</c:v>
                </c:pt>
                <c:pt idx="245">
                  <c:v>506.3</c:v>
                </c:pt>
                <c:pt idx="246">
                  <c:v>506.3</c:v>
                </c:pt>
                <c:pt idx="247">
                  <c:v>506.3</c:v>
                </c:pt>
                <c:pt idx="248">
                  <c:v>506.3</c:v>
                </c:pt>
                <c:pt idx="249">
                  <c:v>506.3</c:v>
                </c:pt>
                <c:pt idx="250">
                  <c:v>506.3</c:v>
                </c:pt>
                <c:pt idx="251">
                  <c:v>506.3</c:v>
                </c:pt>
                <c:pt idx="252">
                  <c:v>506.3</c:v>
                </c:pt>
                <c:pt idx="253">
                  <c:v>506.3</c:v>
                </c:pt>
                <c:pt idx="254">
                  <c:v>506.3</c:v>
                </c:pt>
                <c:pt idx="255">
                  <c:v>506.3</c:v>
                </c:pt>
                <c:pt idx="256">
                  <c:v>506.3</c:v>
                </c:pt>
                <c:pt idx="257">
                  <c:v>506.3</c:v>
                </c:pt>
                <c:pt idx="258">
                  <c:v>506.3</c:v>
                </c:pt>
                <c:pt idx="259">
                  <c:v>506.3</c:v>
                </c:pt>
                <c:pt idx="260">
                  <c:v>506.3</c:v>
                </c:pt>
                <c:pt idx="261">
                  <c:v>506.3</c:v>
                </c:pt>
                <c:pt idx="262">
                  <c:v>506.3</c:v>
                </c:pt>
                <c:pt idx="263">
                  <c:v>506.3</c:v>
                </c:pt>
                <c:pt idx="264">
                  <c:v>506.3</c:v>
                </c:pt>
                <c:pt idx="265">
                  <c:v>506.3</c:v>
                </c:pt>
                <c:pt idx="266">
                  <c:v>506.3</c:v>
                </c:pt>
                <c:pt idx="267">
                  <c:v>506.3</c:v>
                </c:pt>
                <c:pt idx="268">
                  <c:v>506.3</c:v>
                </c:pt>
                <c:pt idx="269">
                  <c:v>506.3</c:v>
                </c:pt>
                <c:pt idx="270">
                  <c:v>506.3</c:v>
                </c:pt>
                <c:pt idx="271">
                  <c:v>506.3</c:v>
                </c:pt>
                <c:pt idx="272">
                  <c:v>506.3</c:v>
                </c:pt>
                <c:pt idx="273">
                  <c:v>506.3</c:v>
                </c:pt>
                <c:pt idx="274">
                  <c:v>506.3</c:v>
                </c:pt>
                <c:pt idx="275">
                  <c:v>506.3</c:v>
                </c:pt>
                <c:pt idx="276">
                  <c:v>506.3</c:v>
                </c:pt>
                <c:pt idx="277">
                  <c:v>506.3</c:v>
                </c:pt>
                <c:pt idx="278">
                  <c:v>506.3</c:v>
                </c:pt>
                <c:pt idx="279">
                  <c:v>506.3</c:v>
                </c:pt>
                <c:pt idx="280">
                  <c:v>506.3</c:v>
                </c:pt>
                <c:pt idx="281">
                  <c:v>506.3</c:v>
                </c:pt>
                <c:pt idx="282">
                  <c:v>506.3</c:v>
                </c:pt>
                <c:pt idx="283">
                  <c:v>506.3</c:v>
                </c:pt>
                <c:pt idx="284">
                  <c:v>506.3</c:v>
                </c:pt>
                <c:pt idx="285">
                  <c:v>506.3</c:v>
                </c:pt>
                <c:pt idx="286">
                  <c:v>506.3</c:v>
                </c:pt>
                <c:pt idx="287">
                  <c:v>506.3</c:v>
                </c:pt>
                <c:pt idx="288">
                  <c:v>506.3</c:v>
                </c:pt>
                <c:pt idx="289">
                  <c:v>506.3</c:v>
                </c:pt>
                <c:pt idx="290">
                  <c:v>506.3</c:v>
                </c:pt>
                <c:pt idx="291">
                  <c:v>506.3</c:v>
                </c:pt>
                <c:pt idx="292">
                  <c:v>506.3</c:v>
                </c:pt>
                <c:pt idx="293">
                  <c:v>506.3</c:v>
                </c:pt>
                <c:pt idx="294">
                  <c:v>506.3</c:v>
                </c:pt>
                <c:pt idx="295">
                  <c:v>506.3</c:v>
                </c:pt>
                <c:pt idx="296">
                  <c:v>506.3</c:v>
                </c:pt>
                <c:pt idx="297">
                  <c:v>506.3</c:v>
                </c:pt>
                <c:pt idx="298">
                  <c:v>506.3</c:v>
                </c:pt>
                <c:pt idx="299">
                  <c:v>506.3</c:v>
                </c:pt>
                <c:pt idx="300">
                  <c:v>506.3</c:v>
                </c:pt>
                <c:pt idx="301">
                  <c:v>506.3</c:v>
                </c:pt>
                <c:pt idx="302">
                  <c:v>506.3</c:v>
                </c:pt>
                <c:pt idx="303">
                  <c:v>506.3</c:v>
                </c:pt>
                <c:pt idx="304">
                  <c:v>506.3</c:v>
                </c:pt>
                <c:pt idx="305">
                  <c:v>506.3</c:v>
                </c:pt>
                <c:pt idx="306">
                  <c:v>506.3</c:v>
                </c:pt>
                <c:pt idx="307">
                  <c:v>506.3</c:v>
                </c:pt>
                <c:pt idx="308">
                  <c:v>506.3</c:v>
                </c:pt>
                <c:pt idx="309">
                  <c:v>506.3</c:v>
                </c:pt>
                <c:pt idx="310">
                  <c:v>506.3</c:v>
                </c:pt>
                <c:pt idx="311">
                  <c:v>506.3</c:v>
                </c:pt>
                <c:pt idx="312">
                  <c:v>506.3</c:v>
                </c:pt>
                <c:pt idx="313">
                  <c:v>506.3</c:v>
                </c:pt>
                <c:pt idx="314">
                  <c:v>506.3</c:v>
                </c:pt>
                <c:pt idx="315">
                  <c:v>506.3</c:v>
                </c:pt>
                <c:pt idx="316">
                  <c:v>506.3</c:v>
                </c:pt>
                <c:pt idx="317">
                  <c:v>506.3</c:v>
                </c:pt>
                <c:pt idx="318">
                  <c:v>506.3</c:v>
                </c:pt>
                <c:pt idx="319">
                  <c:v>506.3</c:v>
                </c:pt>
                <c:pt idx="320">
                  <c:v>506.3</c:v>
                </c:pt>
                <c:pt idx="321">
                  <c:v>506.3</c:v>
                </c:pt>
                <c:pt idx="322">
                  <c:v>506.3</c:v>
                </c:pt>
                <c:pt idx="323">
                  <c:v>506.3</c:v>
                </c:pt>
                <c:pt idx="324">
                  <c:v>506.3</c:v>
                </c:pt>
                <c:pt idx="325">
                  <c:v>506.3</c:v>
                </c:pt>
                <c:pt idx="326">
                  <c:v>506.3</c:v>
                </c:pt>
                <c:pt idx="327">
                  <c:v>506.3</c:v>
                </c:pt>
                <c:pt idx="328">
                  <c:v>506.3</c:v>
                </c:pt>
                <c:pt idx="329">
                  <c:v>506.3</c:v>
                </c:pt>
                <c:pt idx="330">
                  <c:v>506.3</c:v>
                </c:pt>
                <c:pt idx="331">
                  <c:v>506.3</c:v>
                </c:pt>
                <c:pt idx="332">
                  <c:v>506.3</c:v>
                </c:pt>
                <c:pt idx="333">
                  <c:v>506.3</c:v>
                </c:pt>
                <c:pt idx="334">
                  <c:v>506.3</c:v>
                </c:pt>
                <c:pt idx="335">
                  <c:v>506.3</c:v>
                </c:pt>
                <c:pt idx="336">
                  <c:v>506.3</c:v>
                </c:pt>
                <c:pt idx="337">
                  <c:v>506.3</c:v>
                </c:pt>
                <c:pt idx="338">
                  <c:v>506.3</c:v>
                </c:pt>
                <c:pt idx="339">
                  <c:v>506.3</c:v>
                </c:pt>
                <c:pt idx="340">
                  <c:v>506.3</c:v>
                </c:pt>
                <c:pt idx="341">
                  <c:v>506.3</c:v>
                </c:pt>
                <c:pt idx="342">
                  <c:v>506.3</c:v>
                </c:pt>
                <c:pt idx="343">
                  <c:v>506.31</c:v>
                </c:pt>
                <c:pt idx="344">
                  <c:v>506.31</c:v>
                </c:pt>
                <c:pt idx="345">
                  <c:v>506.31</c:v>
                </c:pt>
                <c:pt idx="346">
                  <c:v>506.31</c:v>
                </c:pt>
                <c:pt idx="347">
                  <c:v>506.31</c:v>
                </c:pt>
                <c:pt idx="348">
                  <c:v>506.31</c:v>
                </c:pt>
                <c:pt idx="349">
                  <c:v>506.31</c:v>
                </c:pt>
                <c:pt idx="350">
                  <c:v>506.31</c:v>
                </c:pt>
                <c:pt idx="351">
                  <c:v>506.31</c:v>
                </c:pt>
                <c:pt idx="352">
                  <c:v>506.31</c:v>
                </c:pt>
                <c:pt idx="353">
                  <c:v>506.31</c:v>
                </c:pt>
                <c:pt idx="354">
                  <c:v>506.31</c:v>
                </c:pt>
                <c:pt idx="355">
                  <c:v>506.31</c:v>
                </c:pt>
                <c:pt idx="356">
                  <c:v>506.32</c:v>
                </c:pt>
                <c:pt idx="357">
                  <c:v>506.32</c:v>
                </c:pt>
                <c:pt idx="358">
                  <c:v>506.32</c:v>
                </c:pt>
                <c:pt idx="359">
                  <c:v>506.32</c:v>
                </c:pt>
                <c:pt idx="360">
                  <c:v>506.32</c:v>
                </c:pt>
                <c:pt idx="361">
                  <c:v>506.32</c:v>
                </c:pt>
                <c:pt idx="362">
                  <c:v>506.32</c:v>
                </c:pt>
                <c:pt idx="363">
                  <c:v>506.32</c:v>
                </c:pt>
                <c:pt idx="364">
                  <c:v>506.33</c:v>
                </c:pt>
                <c:pt idx="365">
                  <c:v>506.33</c:v>
                </c:pt>
                <c:pt idx="366">
                  <c:v>506.33</c:v>
                </c:pt>
                <c:pt idx="367">
                  <c:v>506.33</c:v>
                </c:pt>
                <c:pt idx="368">
                  <c:v>506.33</c:v>
                </c:pt>
                <c:pt idx="369">
                  <c:v>506.33</c:v>
                </c:pt>
                <c:pt idx="370">
                  <c:v>506.34</c:v>
                </c:pt>
                <c:pt idx="371">
                  <c:v>506.34</c:v>
                </c:pt>
                <c:pt idx="372">
                  <c:v>506.34</c:v>
                </c:pt>
                <c:pt idx="373">
                  <c:v>506.34</c:v>
                </c:pt>
                <c:pt idx="374">
                  <c:v>506.34</c:v>
                </c:pt>
                <c:pt idx="375">
                  <c:v>506.35</c:v>
                </c:pt>
                <c:pt idx="376">
                  <c:v>506.35</c:v>
                </c:pt>
                <c:pt idx="377">
                  <c:v>506.35</c:v>
                </c:pt>
                <c:pt idx="378">
                  <c:v>506.35</c:v>
                </c:pt>
                <c:pt idx="379">
                  <c:v>506.35</c:v>
                </c:pt>
                <c:pt idx="380">
                  <c:v>506.36</c:v>
                </c:pt>
                <c:pt idx="381">
                  <c:v>506.36</c:v>
                </c:pt>
                <c:pt idx="382">
                  <c:v>506.36</c:v>
                </c:pt>
                <c:pt idx="383">
                  <c:v>506.36</c:v>
                </c:pt>
                <c:pt idx="384">
                  <c:v>506.37</c:v>
                </c:pt>
                <c:pt idx="385">
                  <c:v>506.37</c:v>
                </c:pt>
                <c:pt idx="386">
                  <c:v>506.37</c:v>
                </c:pt>
                <c:pt idx="387">
                  <c:v>506.37</c:v>
                </c:pt>
                <c:pt idx="388">
                  <c:v>506.38</c:v>
                </c:pt>
                <c:pt idx="389">
                  <c:v>506.38</c:v>
                </c:pt>
                <c:pt idx="390">
                  <c:v>506.38</c:v>
                </c:pt>
                <c:pt idx="391">
                  <c:v>506.39</c:v>
                </c:pt>
                <c:pt idx="392">
                  <c:v>506.39</c:v>
                </c:pt>
                <c:pt idx="393">
                  <c:v>506.39</c:v>
                </c:pt>
                <c:pt idx="394">
                  <c:v>506.4</c:v>
                </c:pt>
                <c:pt idx="395">
                  <c:v>506.4</c:v>
                </c:pt>
                <c:pt idx="396">
                  <c:v>506.4</c:v>
                </c:pt>
                <c:pt idx="397">
                  <c:v>506.41</c:v>
                </c:pt>
                <c:pt idx="398">
                  <c:v>506.41</c:v>
                </c:pt>
                <c:pt idx="399">
                  <c:v>506.41</c:v>
                </c:pt>
                <c:pt idx="400">
                  <c:v>506.42</c:v>
                </c:pt>
                <c:pt idx="401">
                  <c:v>506.42</c:v>
                </c:pt>
                <c:pt idx="402">
                  <c:v>506.42</c:v>
                </c:pt>
                <c:pt idx="403">
                  <c:v>506.43</c:v>
                </c:pt>
                <c:pt idx="404">
                  <c:v>506.43</c:v>
                </c:pt>
                <c:pt idx="405">
                  <c:v>506.43</c:v>
                </c:pt>
                <c:pt idx="406">
                  <c:v>506.43</c:v>
                </c:pt>
                <c:pt idx="407">
                  <c:v>506.44</c:v>
                </c:pt>
                <c:pt idx="408">
                  <c:v>506.44</c:v>
                </c:pt>
                <c:pt idx="409">
                  <c:v>506.45</c:v>
                </c:pt>
                <c:pt idx="410">
                  <c:v>506.45</c:v>
                </c:pt>
                <c:pt idx="411">
                  <c:v>506.46</c:v>
                </c:pt>
                <c:pt idx="412">
                  <c:v>506.46</c:v>
                </c:pt>
                <c:pt idx="413">
                  <c:v>506.47</c:v>
                </c:pt>
                <c:pt idx="414">
                  <c:v>506.47</c:v>
                </c:pt>
                <c:pt idx="415">
                  <c:v>506.47</c:v>
                </c:pt>
                <c:pt idx="416">
                  <c:v>506.48</c:v>
                </c:pt>
                <c:pt idx="417">
                  <c:v>506.48</c:v>
                </c:pt>
                <c:pt idx="418">
                  <c:v>506.48</c:v>
                </c:pt>
                <c:pt idx="419">
                  <c:v>506.49</c:v>
                </c:pt>
                <c:pt idx="420">
                  <c:v>506.49</c:v>
                </c:pt>
                <c:pt idx="421">
                  <c:v>506.49</c:v>
                </c:pt>
                <c:pt idx="422">
                  <c:v>506.5</c:v>
                </c:pt>
                <c:pt idx="423">
                  <c:v>506.5</c:v>
                </c:pt>
                <c:pt idx="424">
                  <c:v>506.5</c:v>
                </c:pt>
                <c:pt idx="425">
                  <c:v>506.5</c:v>
                </c:pt>
                <c:pt idx="426">
                  <c:v>506.51</c:v>
                </c:pt>
                <c:pt idx="427">
                  <c:v>506.51</c:v>
                </c:pt>
                <c:pt idx="428">
                  <c:v>506.51</c:v>
                </c:pt>
                <c:pt idx="429">
                  <c:v>506.51</c:v>
                </c:pt>
                <c:pt idx="430">
                  <c:v>506.52</c:v>
                </c:pt>
                <c:pt idx="431">
                  <c:v>506.52</c:v>
                </c:pt>
                <c:pt idx="432">
                  <c:v>506.52</c:v>
                </c:pt>
                <c:pt idx="433">
                  <c:v>506.52</c:v>
                </c:pt>
                <c:pt idx="434">
                  <c:v>506.53</c:v>
                </c:pt>
                <c:pt idx="435">
                  <c:v>506.53</c:v>
                </c:pt>
                <c:pt idx="436">
                  <c:v>506.53</c:v>
                </c:pt>
                <c:pt idx="437">
                  <c:v>506.53</c:v>
                </c:pt>
                <c:pt idx="438">
                  <c:v>506.54</c:v>
                </c:pt>
                <c:pt idx="439">
                  <c:v>506.54</c:v>
                </c:pt>
                <c:pt idx="440">
                  <c:v>506.54</c:v>
                </c:pt>
                <c:pt idx="441">
                  <c:v>506.54</c:v>
                </c:pt>
                <c:pt idx="442">
                  <c:v>506.55</c:v>
                </c:pt>
                <c:pt idx="443">
                  <c:v>506.55</c:v>
                </c:pt>
                <c:pt idx="444">
                  <c:v>506.55</c:v>
                </c:pt>
                <c:pt idx="445">
                  <c:v>506.55</c:v>
                </c:pt>
                <c:pt idx="446">
                  <c:v>506.55</c:v>
                </c:pt>
                <c:pt idx="447">
                  <c:v>506.56</c:v>
                </c:pt>
                <c:pt idx="448">
                  <c:v>506.56</c:v>
                </c:pt>
                <c:pt idx="449">
                  <c:v>506.56</c:v>
                </c:pt>
                <c:pt idx="450">
                  <c:v>506.56</c:v>
                </c:pt>
                <c:pt idx="451">
                  <c:v>506.56</c:v>
                </c:pt>
                <c:pt idx="452">
                  <c:v>506.57</c:v>
                </c:pt>
                <c:pt idx="453">
                  <c:v>506.57</c:v>
                </c:pt>
                <c:pt idx="454">
                  <c:v>506.57</c:v>
                </c:pt>
                <c:pt idx="455">
                  <c:v>506.57</c:v>
                </c:pt>
                <c:pt idx="456">
                  <c:v>506.57</c:v>
                </c:pt>
                <c:pt idx="457">
                  <c:v>506.58</c:v>
                </c:pt>
                <c:pt idx="458">
                  <c:v>506.58</c:v>
                </c:pt>
                <c:pt idx="459">
                  <c:v>506.58</c:v>
                </c:pt>
                <c:pt idx="460">
                  <c:v>506.58</c:v>
                </c:pt>
                <c:pt idx="461">
                  <c:v>506.59</c:v>
                </c:pt>
                <c:pt idx="462">
                  <c:v>506.59</c:v>
                </c:pt>
                <c:pt idx="463">
                  <c:v>506.59</c:v>
                </c:pt>
                <c:pt idx="464">
                  <c:v>506.6</c:v>
                </c:pt>
                <c:pt idx="465">
                  <c:v>506.6</c:v>
                </c:pt>
                <c:pt idx="466">
                  <c:v>506.6</c:v>
                </c:pt>
                <c:pt idx="467">
                  <c:v>506.6</c:v>
                </c:pt>
                <c:pt idx="468">
                  <c:v>506.61</c:v>
                </c:pt>
                <c:pt idx="469">
                  <c:v>506.61</c:v>
                </c:pt>
                <c:pt idx="470">
                  <c:v>506.61</c:v>
                </c:pt>
                <c:pt idx="471">
                  <c:v>506.62</c:v>
                </c:pt>
                <c:pt idx="472">
                  <c:v>506.62</c:v>
                </c:pt>
                <c:pt idx="473">
                  <c:v>506.62</c:v>
                </c:pt>
                <c:pt idx="474">
                  <c:v>506.62</c:v>
                </c:pt>
                <c:pt idx="475">
                  <c:v>506.63</c:v>
                </c:pt>
                <c:pt idx="476">
                  <c:v>506.63</c:v>
                </c:pt>
                <c:pt idx="477">
                  <c:v>506.63</c:v>
                </c:pt>
                <c:pt idx="478">
                  <c:v>506.63</c:v>
                </c:pt>
                <c:pt idx="479">
                  <c:v>506.64</c:v>
                </c:pt>
                <c:pt idx="480">
                  <c:v>506.64</c:v>
                </c:pt>
                <c:pt idx="481">
                  <c:v>506.64</c:v>
                </c:pt>
                <c:pt idx="482">
                  <c:v>506.65</c:v>
                </c:pt>
                <c:pt idx="483">
                  <c:v>506.65</c:v>
                </c:pt>
                <c:pt idx="484">
                  <c:v>506.65</c:v>
                </c:pt>
                <c:pt idx="485">
                  <c:v>506.66</c:v>
                </c:pt>
                <c:pt idx="486">
                  <c:v>506.66</c:v>
                </c:pt>
                <c:pt idx="487">
                  <c:v>506.66</c:v>
                </c:pt>
                <c:pt idx="488">
                  <c:v>506.67</c:v>
                </c:pt>
                <c:pt idx="489">
                  <c:v>506.67</c:v>
                </c:pt>
                <c:pt idx="490">
                  <c:v>506.67</c:v>
                </c:pt>
                <c:pt idx="491">
                  <c:v>506.67</c:v>
                </c:pt>
                <c:pt idx="492">
                  <c:v>506.68</c:v>
                </c:pt>
                <c:pt idx="493">
                  <c:v>506.68</c:v>
                </c:pt>
                <c:pt idx="494">
                  <c:v>506.69</c:v>
                </c:pt>
                <c:pt idx="495">
                  <c:v>506.69</c:v>
                </c:pt>
                <c:pt idx="496">
                  <c:v>506.69</c:v>
                </c:pt>
                <c:pt idx="497">
                  <c:v>506.7</c:v>
                </c:pt>
                <c:pt idx="498">
                  <c:v>506.7</c:v>
                </c:pt>
                <c:pt idx="499">
                  <c:v>506.7</c:v>
                </c:pt>
                <c:pt idx="500">
                  <c:v>506.7</c:v>
                </c:pt>
                <c:pt idx="501">
                  <c:v>506.71</c:v>
                </c:pt>
                <c:pt idx="502">
                  <c:v>506.71</c:v>
                </c:pt>
                <c:pt idx="503">
                  <c:v>506.71</c:v>
                </c:pt>
                <c:pt idx="504">
                  <c:v>506.72</c:v>
                </c:pt>
                <c:pt idx="505">
                  <c:v>506.72</c:v>
                </c:pt>
                <c:pt idx="506">
                  <c:v>506.72</c:v>
                </c:pt>
                <c:pt idx="507">
                  <c:v>506.73</c:v>
                </c:pt>
                <c:pt idx="508">
                  <c:v>506.73</c:v>
                </c:pt>
                <c:pt idx="509">
                  <c:v>506.73</c:v>
                </c:pt>
                <c:pt idx="510">
                  <c:v>506.74</c:v>
                </c:pt>
                <c:pt idx="511">
                  <c:v>506.74</c:v>
                </c:pt>
                <c:pt idx="512">
                  <c:v>506.74</c:v>
                </c:pt>
                <c:pt idx="513">
                  <c:v>506.75</c:v>
                </c:pt>
                <c:pt idx="514">
                  <c:v>506.75</c:v>
                </c:pt>
                <c:pt idx="515">
                  <c:v>506.75</c:v>
                </c:pt>
                <c:pt idx="516">
                  <c:v>506.76</c:v>
                </c:pt>
                <c:pt idx="517">
                  <c:v>506.76</c:v>
                </c:pt>
                <c:pt idx="518">
                  <c:v>506.77</c:v>
                </c:pt>
                <c:pt idx="519">
                  <c:v>506.77</c:v>
                </c:pt>
                <c:pt idx="520">
                  <c:v>506.77</c:v>
                </c:pt>
                <c:pt idx="521">
                  <c:v>506.78</c:v>
                </c:pt>
                <c:pt idx="522">
                  <c:v>506.78</c:v>
                </c:pt>
                <c:pt idx="523">
                  <c:v>506.78</c:v>
                </c:pt>
                <c:pt idx="524">
                  <c:v>506.79</c:v>
                </c:pt>
                <c:pt idx="525">
                  <c:v>506.79</c:v>
                </c:pt>
                <c:pt idx="526">
                  <c:v>506.79</c:v>
                </c:pt>
                <c:pt idx="527">
                  <c:v>506.8</c:v>
                </c:pt>
                <c:pt idx="528">
                  <c:v>506.8</c:v>
                </c:pt>
                <c:pt idx="529">
                  <c:v>506.8</c:v>
                </c:pt>
                <c:pt idx="530">
                  <c:v>506.8</c:v>
                </c:pt>
                <c:pt idx="531">
                  <c:v>506.81</c:v>
                </c:pt>
                <c:pt idx="532">
                  <c:v>506.81</c:v>
                </c:pt>
                <c:pt idx="533">
                  <c:v>506.81</c:v>
                </c:pt>
                <c:pt idx="534">
                  <c:v>506.81</c:v>
                </c:pt>
                <c:pt idx="535">
                  <c:v>506.81</c:v>
                </c:pt>
                <c:pt idx="536">
                  <c:v>506.81</c:v>
                </c:pt>
                <c:pt idx="537">
                  <c:v>506.81</c:v>
                </c:pt>
                <c:pt idx="538">
                  <c:v>506.81</c:v>
                </c:pt>
                <c:pt idx="539">
                  <c:v>506.82</c:v>
                </c:pt>
                <c:pt idx="540">
                  <c:v>506.82</c:v>
                </c:pt>
                <c:pt idx="541">
                  <c:v>506.82</c:v>
                </c:pt>
                <c:pt idx="542">
                  <c:v>506.82</c:v>
                </c:pt>
                <c:pt idx="543">
                  <c:v>506.82</c:v>
                </c:pt>
                <c:pt idx="544">
                  <c:v>506.82</c:v>
                </c:pt>
                <c:pt idx="545">
                  <c:v>506.82</c:v>
                </c:pt>
                <c:pt idx="546">
                  <c:v>506.82</c:v>
                </c:pt>
                <c:pt idx="547">
                  <c:v>506.82</c:v>
                </c:pt>
                <c:pt idx="548">
                  <c:v>506.82</c:v>
                </c:pt>
                <c:pt idx="549">
                  <c:v>506.82</c:v>
                </c:pt>
                <c:pt idx="550">
                  <c:v>506.82</c:v>
                </c:pt>
                <c:pt idx="551">
                  <c:v>506.82</c:v>
                </c:pt>
                <c:pt idx="552">
                  <c:v>506.82</c:v>
                </c:pt>
                <c:pt idx="553">
                  <c:v>506.83</c:v>
                </c:pt>
                <c:pt idx="554">
                  <c:v>506.83</c:v>
                </c:pt>
                <c:pt idx="555">
                  <c:v>506.83</c:v>
                </c:pt>
                <c:pt idx="556">
                  <c:v>506.83</c:v>
                </c:pt>
                <c:pt idx="557">
                  <c:v>506.83</c:v>
                </c:pt>
                <c:pt idx="558">
                  <c:v>506.83</c:v>
                </c:pt>
                <c:pt idx="559">
                  <c:v>506.83</c:v>
                </c:pt>
                <c:pt idx="560">
                  <c:v>506.83</c:v>
                </c:pt>
                <c:pt idx="561">
                  <c:v>506.84</c:v>
                </c:pt>
                <c:pt idx="562">
                  <c:v>506.84</c:v>
                </c:pt>
                <c:pt idx="563">
                  <c:v>506.84</c:v>
                </c:pt>
                <c:pt idx="564">
                  <c:v>506.84</c:v>
                </c:pt>
                <c:pt idx="565">
                  <c:v>506.84</c:v>
                </c:pt>
                <c:pt idx="566">
                  <c:v>506.84</c:v>
                </c:pt>
                <c:pt idx="567">
                  <c:v>506.84</c:v>
                </c:pt>
                <c:pt idx="568">
                  <c:v>506.85</c:v>
                </c:pt>
                <c:pt idx="569">
                  <c:v>506.85</c:v>
                </c:pt>
                <c:pt idx="570">
                  <c:v>506.85</c:v>
                </c:pt>
                <c:pt idx="571">
                  <c:v>506.85</c:v>
                </c:pt>
                <c:pt idx="572">
                  <c:v>506.85</c:v>
                </c:pt>
                <c:pt idx="573">
                  <c:v>506.85</c:v>
                </c:pt>
                <c:pt idx="574">
                  <c:v>506.86</c:v>
                </c:pt>
                <c:pt idx="575">
                  <c:v>506.86</c:v>
                </c:pt>
                <c:pt idx="576">
                  <c:v>506.86</c:v>
                </c:pt>
                <c:pt idx="577">
                  <c:v>506.86</c:v>
                </c:pt>
                <c:pt idx="578">
                  <c:v>506.86</c:v>
                </c:pt>
                <c:pt idx="579">
                  <c:v>506.87</c:v>
                </c:pt>
                <c:pt idx="580">
                  <c:v>506.87</c:v>
                </c:pt>
                <c:pt idx="581">
                  <c:v>506.87</c:v>
                </c:pt>
                <c:pt idx="582">
                  <c:v>506.87</c:v>
                </c:pt>
                <c:pt idx="583">
                  <c:v>506.88</c:v>
                </c:pt>
                <c:pt idx="584">
                  <c:v>506.88</c:v>
                </c:pt>
                <c:pt idx="585">
                  <c:v>506.88</c:v>
                </c:pt>
                <c:pt idx="586">
                  <c:v>506.89</c:v>
                </c:pt>
                <c:pt idx="587">
                  <c:v>506.89</c:v>
                </c:pt>
                <c:pt idx="588">
                  <c:v>506.9</c:v>
                </c:pt>
                <c:pt idx="589">
                  <c:v>506.91</c:v>
                </c:pt>
                <c:pt idx="590">
                  <c:v>506.92</c:v>
                </c:pt>
                <c:pt idx="591">
                  <c:v>506.94</c:v>
                </c:pt>
                <c:pt idx="592">
                  <c:v>506.97</c:v>
                </c:pt>
                <c:pt idx="593">
                  <c:v>507</c:v>
                </c:pt>
                <c:pt idx="594">
                  <c:v>507.03</c:v>
                </c:pt>
                <c:pt idx="595">
                  <c:v>507.06</c:v>
                </c:pt>
                <c:pt idx="596">
                  <c:v>507.1</c:v>
                </c:pt>
                <c:pt idx="597">
                  <c:v>507.14</c:v>
                </c:pt>
                <c:pt idx="598">
                  <c:v>507.18</c:v>
                </c:pt>
                <c:pt idx="599">
                  <c:v>507.21</c:v>
                </c:pt>
                <c:pt idx="600">
                  <c:v>507.25</c:v>
                </c:pt>
                <c:pt idx="601">
                  <c:v>507.29</c:v>
                </c:pt>
                <c:pt idx="602">
                  <c:v>507.32</c:v>
                </c:pt>
                <c:pt idx="603">
                  <c:v>507.35</c:v>
                </c:pt>
                <c:pt idx="604">
                  <c:v>507.37</c:v>
                </c:pt>
                <c:pt idx="605">
                  <c:v>507.4</c:v>
                </c:pt>
                <c:pt idx="606">
                  <c:v>507.42</c:v>
                </c:pt>
                <c:pt idx="607">
                  <c:v>507.44</c:v>
                </c:pt>
                <c:pt idx="608">
                  <c:v>507.45</c:v>
                </c:pt>
                <c:pt idx="609">
                  <c:v>507.47</c:v>
                </c:pt>
                <c:pt idx="610">
                  <c:v>507.49</c:v>
                </c:pt>
                <c:pt idx="611">
                  <c:v>507.51</c:v>
                </c:pt>
                <c:pt idx="612">
                  <c:v>507.53</c:v>
                </c:pt>
                <c:pt idx="613">
                  <c:v>507.54</c:v>
                </c:pt>
                <c:pt idx="614">
                  <c:v>507.56</c:v>
                </c:pt>
                <c:pt idx="615">
                  <c:v>507.58</c:v>
                </c:pt>
                <c:pt idx="616">
                  <c:v>507.59</c:v>
                </c:pt>
                <c:pt idx="617">
                  <c:v>507.61</c:v>
                </c:pt>
                <c:pt idx="618">
                  <c:v>507.62</c:v>
                </c:pt>
                <c:pt idx="619">
                  <c:v>507.64</c:v>
                </c:pt>
                <c:pt idx="620">
                  <c:v>507.65</c:v>
                </c:pt>
                <c:pt idx="621">
                  <c:v>507.67</c:v>
                </c:pt>
                <c:pt idx="622">
                  <c:v>507.68</c:v>
                </c:pt>
                <c:pt idx="623">
                  <c:v>507.69</c:v>
                </c:pt>
                <c:pt idx="624">
                  <c:v>507.7</c:v>
                </c:pt>
                <c:pt idx="625">
                  <c:v>507.7</c:v>
                </c:pt>
                <c:pt idx="626">
                  <c:v>507.71</c:v>
                </c:pt>
                <c:pt idx="627">
                  <c:v>507.72</c:v>
                </c:pt>
                <c:pt idx="628">
                  <c:v>507.74</c:v>
                </c:pt>
                <c:pt idx="629">
                  <c:v>507.75</c:v>
                </c:pt>
                <c:pt idx="630">
                  <c:v>507.77</c:v>
                </c:pt>
                <c:pt idx="631">
                  <c:v>507.79</c:v>
                </c:pt>
                <c:pt idx="632">
                  <c:v>507.81</c:v>
                </c:pt>
                <c:pt idx="633">
                  <c:v>507.83</c:v>
                </c:pt>
                <c:pt idx="634">
                  <c:v>507.85</c:v>
                </c:pt>
                <c:pt idx="635">
                  <c:v>507.87</c:v>
                </c:pt>
                <c:pt idx="636">
                  <c:v>507.89</c:v>
                </c:pt>
                <c:pt idx="637">
                  <c:v>507.92</c:v>
                </c:pt>
                <c:pt idx="638">
                  <c:v>507.97</c:v>
                </c:pt>
                <c:pt idx="639">
                  <c:v>508</c:v>
                </c:pt>
                <c:pt idx="640">
                  <c:v>508.03</c:v>
                </c:pt>
                <c:pt idx="641">
                  <c:v>508.06</c:v>
                </c:pt>
                <c:pt idx="642">
                  <c:v>508.09</c:v>
                </c:pt>
                <c:pt idx="643">
                  <c:v>508.12</c:v>
                </c:pt>
                <c:pt idx="644">
                  <c:v>508.15</c:v>
                </c:pt>
                <c:pt idx="645">
                  <c:v>508.18</c:v>
                </c:pt>
                <c:pt idx="646">
                  <c:v>508.21</c:v>
                </c:pt>
                <c:pt idx="647">
                  <c:v>508.23</c:v>
                </c:pt>
                <c:pt idx="648">
                  <c:v>508.26</c:v>
                </c:pt>
                <c:pt idx="649">
                  <c:v>508.29</c:v>
                </c:pt>
                <c:pt idx="650">
                  <c:v>508.32</c:v>
                </c:pt>
                <c:pt idx="651">
                  <c:v>508.35</c:v>
                </c:pt>
                <c:pt idx="652">
                  <c:v>508.39</c:v>
                </c:pt>
                <c:pt idx="653">
                  <c:v>508.42</c:v>
                </c:pt>
                <c:pt idx="654">
                  <c:v>508.46</c:v>
                </c:pt>
                <c:pt idx="655">
                  <c:v>508.5</c:v>
                </c:pt>
                <c:pt idx="656">
                  <c:v>508.53</c:v>
                </c:pt>
                <c:pt idx="657">
                  <c:v>508.57</c:v>
                </c:pt>
                <c:pt idx="658">
                  <c:v>508.61</c:v>
                </c:pt>
                <c:pt idx="659">
                  <c:v>508.64</c:v>
                </c:pt>
                <c:pt idx="660">
                  <c:v>508.68</c:v>
                </c:pt>
                <c:pt idx="661">
                  <c:v>508.72</c:v>
                </c:pt>
                <c:pt idx="662">
                  <c:v>508.75</c:v>
                </c:pt>
                <c:pt idx="663">
                  <c:v>508.78</c:v>
                </c:pt>
                <c:pt idx="664">
                  <c:v>508.82</c:v>
                </c:pt>
                <c:pt idx="665">
                  <c:v>508.86</c:v>
                </c:pt>
                <c:pt idx="666">
                  <c:v>508.9</c:v>
                </c:pt>
                <c:pt idx="667">
                  <c:v>508.94</c:v>
                </c:pt>
                <c:pt idx="668">
                  <c:v>508.98</c:v>
                </c:pt>
                <c:pt idx="669">
                  <c:v>509.02</c:v>
                </c:pt>
                <c:pt idx="670">
                  <c:v>509.06</c:v>
                </c:pt>
                <c:pt idx="671">
                  <c:v>509.1</c:v>
                </c:pt>
                <c:pt idx="672">
                  <c:v>509.14</c:v>
                </c:pt>
                <c:pt idx="673">
                  <c:v>509.18</c:v>
                </c:pt>
                <c:pt idx="674">
                  <c:v>509.19</c:v>
                </c:pt>
                <c:pt idx="675">
                  <c:v>509.24</c:v>
                </c:pt>
                <c:pt idx="676">
                  <c:v>509.29</c:v>
                </c:pt>
                <c:pt idx="677">
                  <c:v>509.34</c:v>
                </c:pt>
                <c:pt idx="678">
                  <c:v>509.38</c:v>
                </c:pt>
                <c:pt idx="679">
                  <c:v>509.43</c:v>
                </c:pt>
                <c:pt idx="680">
                  <c:v>509.47</c:v>
                </c:pt>
                <c:pt idx="681">
                  <c:v>509.52</c:v>
                </c:pt>
                <c:pt idx="682">
                  <c:v>509.56</c:v>
                </c:pt>
                <c:pt idx="683">
                  <c:v>509.61</c:v>
                </c:pt>
                <c:pt idx="684">
                  <c:v>509.65</c:v>
                </c:pt>
                <c:pt idx="685">
                  <c:v>509.69</c:v>
                </c:pt>
                <c:pt idx="686">
                  <c:v>509.74</c:v>
                </c:pt>
                <c:pt idx="687">
                  <c:v>509.78</c:v>
                </c:pt>
                <c:pt idx="688">
                  <c:v>509.82</c:v>
                </c:pt>
                <c:pt idx="689">
                  <c:v>509.86</c:v>
                </c:pt>
                <c:pt idx="690">
                  <c:v>509.9</c:v>
                </c:pt>
                <c:pt idx="691">
                  <c:v>509.94</c:v>
                </c:pt>
                <c:pt idx="692">
                  <c:v>509.98</c:v>
                </c:pt>
                <c:pt idx="693">
                  <c:v>510.02</c:v>
                </c:pt>
                <c:pt idx="694">
                  <c:v>510.06</c:v>
                </c:pt>
                <c:pt idx="695">
                  <c:v>510.1</c:v>
                </c:pt>
                <c:pt idx="696">
                  <c:v>510.15</c:v>
                </c:pt>
                <c:pt idx="697">
                  <c:v>510.2</c:v>
                </c:pt>
                <c:pt idx="698">
                  <c:v>510.24</c:v>
                </c:pt>
                <c:pt idx="699">
                  <c:v>510.29</c:v>
                </c:pt>
                <c:pt idx="700">
                  <c:v>510.33</c:v>
                </c:pt>
                <c:pt idx="701">
                  <c:v>510.38</c:v>
                </c:pt>
                <c:pt idx="702">
                  <c:v>510.42</c:v>
                </c:pt>
                <c:pt idx="703">
                  <c:v>510.47</c:v>
                </c:pt>
                <c:pt idx="704">
                  <c:v>510.52</c:v>
                </c:pt>
                <c:pt idx="705">
                  <c:v>510.57</c:v>
                </c:pt>
                <c:pt idx="706">
                  <c:v>510.62</c:v>
                </c:pt>
                <c:pt idx="707">
                  <c:v>510.67</c:v>
                </c:pt>
                <c:pt idx="708">
                  <c:v>510.72</c:v>
                </c:pt>
                <c:pt idx="709">
                  <c:v>510.78</c:v>
                </c:pt>
                <c:pt idx="710">
                  <c:v>510.83</c:v>
                </c:pt>
                <c:pt idx="711">
                  <c:v>510.88</c:v>
                </c:pt>
                <c:pt idx="712">
                  <c:v>510.94</c:v>
                </c:pt>
                <c:pt idx="713">
                  <c:v>510.99</c:v>
                </c:pt>
                <c:pt idx="714">
                  <c:v>511.05</c:v>
                </c:pt>
                <c:pt idx="715">
                  <c:v>511.11</c:v>
                </c:pt>
                <c:pt idx="716">
                  <c:v>511.18</c:v>
                </c:pt>
                <c:pt idx="717">
                  <c:v>511.25</c:v>
                </c:pt>
                <c:pt idx="718">
                  <c:v>511.32</c:v>
                </c:pt>
                <c:pt idx="719">
                  <c:v>511.4</c:v>
                </c:pt>
                <c:pt idx="720">
                  <c:v>511.47</c:v>
                </c:pt>
                <c:pt idx="721">
                  <c:v>511.56</c:v>
                </c:pt>
                <c:pt idx="722">
                  <c:v>511.64</c:v>
                </c:pt>
                <c:pt idx="723">
                  <c:v>511.72</c:v>
                </c:pt>
                <c:pt idx="724">
                  <c:v>511.82</c:v>
                </c:pt>
                <c:pt idx="725">
                  <c:v>511.89</c:v>
                </c:pt>
                <c:pt idx="726">
                  <c:v>511.97</c:v>
                </c:pt>
                <c:pt idx="727">
                  <c:v>512.04</c:v>
                </c:pt>
                <c:pt idx="728">
                  <c:v>512.11</c:v>
                </c:pt>
                <c:pt idx="729">
                  <c:v>512.17999999999995</c:v>
                </c:pt>
                <c:pt idx="730">
                  <c:v>512.24</c:v>
                </c:pt>
                <c:pt idx="731">
                  <c:v>512.30999999999995</c:v>
                </c:pt>
                <c:pt idx="732">
                  <c:v>512.37</c:v>
                </c:pt>
                <c:pt idx="733">
                  <c:v>512.41999999999996</c:v>
                </c:pt>
                <c:pt idx="734">
                  <c:v>512.47</c:v>
                </c:pt>
                <c:pt idx="735">
                  <c:v>512.52</c:v>
                </c:pt>
                <c:pt idx="736">
                  <c:v>512.57000000000005</c:v>
                </c:pt>
                <c:pt idx="737">
                  <c:v>512.61</c:v>
                </c:pt>
                <c:pt idx="738">
                  <c:v>512.65</c:v>
                </c:pt>
                <c:pt idx="739">
                  <c:v>512.69000000000005</c:v>
                </c:pt>
                <c:pt idx="740">
                  <c:v>512.73</c:v>
                </c:pt>
                <c:pt idx="741">
                  <c:v>512.76</c:v>
                </c:pt>
                <c:pt idx="742">
                  <c:v>512.79</c:v>
                </c:pt>
                <c:pt idx="743">
                  <c:v>512.82000000000005</c:v>
                </c:pt>
                <c:pt idx="744">
                  <c:v>512.85</c:v>
                </c:pt>
                <c:pt idx="745">
                  <c:v>512.88</c:v>
                </c:pt>
                <c:pt idx="746">
                  <c:v>512.91999999999996</c:v>
                </c:pt>
                <c:pt idx="747">
                  <c:v>512.95000000000005</c:v>
                </c:pt>
                <c:pt idx="748">
                  <c:v>512.98</c:v>
                </c:pt>
                <c:pt idx="749">
                  <c:v>513.02</c:v>
                </c:pt>
                <c:pt idx="750">
                  <c:v>513.04999999999995</c:v>
                </c:pt>
                <c:pt idx="751">
                  <c:v>513.09</c:v>
                </c:pt>
                <c:pt idx="752">
                  <c:v>513.12</c:v>
                </c:pt>
                <c:pt idx="753">
                  <c:v>513.16</c:v>
                </c:pt>
                <c:pt idx="754">
                  <c:v>513.19000000000005</c:v>
                </c:pt>
                <c:pt idx="755">
                  <c:v>513.23</c:v>
                </c:pt>
                <c:pt idx="756">
                  <c:v>513.26</c:v>
                </c:pt>
                <c:pt idx="757">
                  <c:v>513.29</c:v>
                </c:pt>
                <c:pt idx="758">
                  <c:v>513.33000000000004</c:v>
                </c:pt>
                <c:pt idx="759">
                  <c:v>513.36</c:v>
                </c:pt>
                <c:pt idx="760">
                  <c:v>513.39</c:v>
                </c:pt>
                <c:pt idx="761">
                  <c:v>513.41999999999996</c:v>
                </c:pt>
                <c:pt idx="762">
                  <c:v>513.45000000000005</c:v>
                </c:pt>
                <c:pt idx="763">
                  <c:v>513.48</c:v>
                </c:pt>
                <c:pt idx="764">
                  <c:v>513.52</c:v>
                </c:pt>
                <c:pt idx="765">
                  <c:v>513.54999999999995</c:v>
                </c:pt>
                <c:pt idx="766">
                  <c:v>513.58000000000004</c:v>
                </c:pt>
                <c:pt idx="767">
                  <c:v>513.62</c:v>
                </c:pt>
                <c:pt idx="768">
                  <c:v>513.65</c:v>
                </c:pt>
                <c:pt idx="769">
                  <c:v>513.69000000000005</c:v>
                </c:pt>
                <c:pt idx="770">
                  <c:v>513.72</c:v>
                </c:pt>
                <c:pt idx="771">
                  <c:v>513.76</c:v>
                </c:pt>
                <c:pt idx="772">
                  <c:v>513.79999999999995</c:v>
                </c:pt>
                <c:pt idx="773">
                  <c:v>513.84</c:v>
                </c:pt>
                <c:pt idx="774">
                  <c:v>513.88</c:v>
                </c:pt>
                <c:pt idx="775">
                  <c:v>513.91999999999996</c:v>
                </c:pt>
                <c:pt idx="776">
                  <c:v>513.95000000000005</c:v>
                </c:pt>
                <c:pt idx="777">
                  <c:v>513.99</c:v>
                </c:pt>
                <c:pt idx="778">
                  <c:v>514.02</c:v>
                </c:pt>
                <c:pt idx="779">
                  <c:v>514.05999999999995</c:v>
                </c:pt>
                <c:pt idx="780">
                  <c:v>514.09</c:v>
                </c:pt>
                <c:pt idx="781">
                  <c:v>514.12</c:v>
                </c:pt>
                <c:pt idx="782">
                  <c:v>514.16</c:v>
                </c:pt>
                <c:pt idx="783">
                  <c:v>514.19000000000005</c:v>
                </c:pt>
                <c:pt idx="784">
                  <c:v>514.22</c:v>
                </c:pt>
                <c:pt idx="785">
                  <c:v>514.26</c:v>
                </c:pt>
                <c:pt idx="786">
                  <c:v>514.29</c:v>
                </c:pt>
                <c:pt idx="787">
                  <c:v>514.32000000000005</c:v>
                </c:pt>
                <c:pt idx="788">
                  <c:v>514.35</c:v>
                </c:pt>
                <c:pt idx="789">
                  <c:v>514.39</c:v>
                </c:pt>
                <c:pt idx="790">
                  <c:v>514.41999999999996</c:v>
                </c:pt>
                <c:pt idx="791">
                  <c:v>514.45000000000005</c:v>
                </c:pt>
                <c:pt idx="792">
                  <c:v>514.48</c:v>
                </c:pt>
                <c:pt idx="793">
                  <c:v>514.51</c:v>
                </c:pt>
                <c:pt idx="794">
                  <c:v>514.54</c:v>
                </c:pt>
                <c:pt idx="795">
                  <c:v>514.57000000000005</c:v>
                </c:pt>
                <c:pt idx="796">
                  <c:v>514.6</c:v>
                </c:pt>
                <c:pt idx="797">
                  <c:v>514.62</c:v>
                </c:pt>
                <c:pt idx="798">
                  <c:v>514.65</c:v>
                </c:pt>
                <c:pt idx="799">
                  <c:v>514.67999999999995</c:v>
                </c:pt>
                <c:pt idx="800">
                  <c:v>514.70000000000005</c:v>
                </c:pt>
                <c:pt idx="801">
                  <c:v>514.72</c:v>
                </c:pt>
                <c:pt idx="802">
                  <c:v>514.75</c:v>
                </c:pt>
                <c:pt idx="803">
                  <c:v>514.77</c:v>
                </c:pt>
                <c:pt idx="804">
                  <c:v>514.79</c:v>
                </c:pt>
                <c:pt idx="805">
                  <c:v>514.80999999999995</c:v>
                </c:pt>
                <c:pt idx="806">
                  <c:v>514.83000000000004</c:v>
                </c:pt>
                <c:pt idx="807">
                  <c:v>514.85</c:v>
                </c:pt>
                <c:pt idx="808">
                  <c:v>514.87</c:v>
                </c:pt>
                <c:pt idx="809">
                  <c:v>514.88</c:v>
                </c:pt>
                <c:pt idx="810">
                  <c:v>514.9</c:v>
                </c:pt>
                <c:pt idx="811">
                  <c:v>514.91999999999996</c:v>
                </c:pt>
                <c:pt idx="812">
                  <c:v>514.92999999999995</c:v>
                </c:pt>
                <c:pt idx="813">
                  <c:v>514.95000000000005</c:v>
                </c:pt>
                <c:pt idx="814">
                  <c:v>514.96</c:v>
                </c:pt>
                <c:pt idx="815">
                  <c:v>514.97</c:v>
                </c:pt>
                <c:pt idx="816">
                  <c:v>514.98</c:v>
                </c:pt>
                <c:pt idx="817">
                  <c:v>514.99</c:v>
                </c:pt>
                <c:pt idx="818">
                  <c:v>515</c:v>
                </c:pt>
                <c:pt idx="819">
                  <c:v>515.01</c:v>
                </c:pt>
                <c:pt idx="820">
                  <c:v>515.02</c:v>
                </c:pt>
                <c:pt idx="821">
                  <c:v>515.03</c:v>
                </c:pt>
                <c:pt idx="822">
                  <c:v>515.04</c:v>
                </c:pt>
                <c:pt idx="823">
                  <c:v>515.04999999999995</c:v>
                </c:pt>
                <c:pt idx="824">
                  <c:v>515.04999999999995</c:v>
                </c:pt>
                <c:pt idx="825">
                  <c:v>515.05999999999995</c:v>
                </c:pt>
                <c:pt idx="826">
                  <c:v>515.05999999999995</c:v>
                </c:pt>
                <c:pt idx="827">
                  <c:v>515.07000000000005</c:v>
                </c:pt>
                <c:pt idx="828">
                  <c:v>515.08000000000004</c:v>
                </c:pt>
                <c:pt idx="829">
                  <c:v>515.08000000000004</c:v>
                </c:pt>
                <c:pt idx="830">
                  <c:v>515.09</c:v>
                </c:pt>
                <c:pt idx="831">
                  <c:v>515.09</c:v>
                </c:pt>
                <c:pt idx="832">
                  <c:v>515.1</c:v>
                </c:pt>
                <c:pt idx="833">
                  <c:v>515.1</c:v>
                </c:pt>
                <c:pt idx="834">
                  <c:v>515.11</c:v>
                </c:pt>
                <c:pt idx="835">
                  <c:v>515.11</c:v>
                </c:pt>
                <c:pt idx="836">
                  <c:v>515.12</c:v>
                </c:pt>
                <c:pt idx="837">
                  <c:v>515.12</c:v>
                </c:pt>
                <c:pt idx="838">
                  <c:v>515.13</c:v>
                </c:pt>
                <c:pt idx="839">
                  <c:v>515.13</c:v>
                </c:pt>
                <c:pt idx="840">
                  <c:v>515.14</c:v>
                </c:pt>
                <c:pt idx="841">
                  <c:v>515.14</c:v>
                </c:pt>
                <c:pt idx="842">
                  <c:v>515.15</c:v>
                </c:pt>
                <c:pt idx="843">
                  <c:v>515.16</c:v>
                </c:pt>
                <c:pt idx="844">
                  <c:v>515.16</c:v>
                </c:pt>
                <c:pt idx="845">
                  <c:v>515.16999999999996</c:v>
                </c:pt>
                <c:pt idx="846">
                  <c:v>515.16999999999996</c:v>
                </c:pt>
                <c:pt idx="847">
                  <c:v>515.16999999999996</c:v>
                </c:pt>
                <c:pt idx="848">
                  <c:v>515.17999999999995</c:v>
                </c:pt>
                <c:pt idx="849">
                  <c:v>515.17999999999995</c:v>
                </c:pt>
                <c:pt idx="850">
                  <c:v>515.19000000000005</c:v>
                </c:pt>
                <c:pt idx="851">
                  <c:v>515.19000000000005</c:v>
                </c:pt>
                <c:pt idx="852">
                  <c:v>515.19000000000005</c:v>
                </c:pt>
                <c:pt idx="853">
                  <c:v>515.20000000000005</c:v>
                </c:pt>
                <c:pt idx="854">
                  <c:v>515.20000000000005</c:v>
                </c:pt>
                <c:pt idx="855">
                  <c:v>515.20000000000005</c:v>
                </c:pt>
                <c:pt idx="856">
                  <c:v>515.21</c:v>
                </c:pt>
                <c:pt idx="857">
                  <c:v>515.21</c:v>
                </c:pt>
                <c:pt idx="858">
                  <c:v>515.21</c:v>
                </c:pt>
                <c:pt idx="859">
                  <c:v>515.21</c:v>
                </c:pt>
                <c:pt idx="860">
                  <c:v>515.21</c:v>
                </c:pt>
                <c:pt idx="861">
                  <c:v>515.21</c:v>
                </c:pt>
                <c:pt idx="862">
                  <c:v>515.22</c:v>
                </c:pt>
                <c:pt idx="863">
                  <c:v>515.22</c:v>
                </c:pt>
                <c:pt idx="864">
                  <c:v>515.22</c:v>
                </c:pt>
                <c:pt idx="865">
                  <c:v>515.22</c:v>
                </c:pt>
                <c:pt idx="866">
                  <c:v>515.22</c:v>
                </c:pt>
                <c:pt idx="867">
                  <c:v>515.22</c:v>
                </c:pt>
                <c:pt idx="868">
                  <c:v>515.22</c:v>
                </c:pt>
                <c:pt idx="869">
                  <c:v>515.22</c:v>
                </c:pt>
                <c:pt idx="870">
                  <c:v>515.22</c:v>
                </c:pt>
                <c:pt idx="871">
                  <c:v>515.22</c:v>
                </c:pt>
                <c:pt idx="872">
                  <c:v>515.21</c:v>
                </c:pt>
                <c:pt idx="873">
                  <c:v>515.21</c:v>
                </c:pt>
                <c:pt idx="874">
                  <c:v>515.21</c:v>
                </c:pt>
                <c:pt idx="875">
                  <c:v>515.21</c:v>
                </c:pt>
                <c:pt idx="876">
                  <c:v>515.21</c:v>
                </c:pt>
                <c:pt idx="877">
                  <c:v>515.21</c:v>
                </c:pt>
                <c:pt idx="878">
                  <c:v>515.21</c:v>
                </c:pt>
                <c:pt idx="879">
                  <c:v>515.21</c:v>
                </c:pt>
                <c:pt idx="880">
                  <c:v>515.20000000000005</c:v>
                </c:pt>
                <c:pt idx="881">
                  <c:v>515.20000000000005</c:v>
                </c:pt>
                <c:pt idx="882">
                  <c:v>515.20000000000005</c:v>
                </c:pt>
                <c:pt idx="883">
                  <c:v>515.20000000000005</c:v>
                </c:pt>
                <c:pt idx="884">
                  <c:v>515.20000000000005</c:v>
                </c:pt>
                <c:pt idx="885">
                  <c:v>515.20000000000005</c:v>
                </c:pt>
                <c:pt idx="886">
                  <c:v>515.20000000000005</c:v>
                </c:pt>
                <c:pt idx="887">
                  <c:v>515.19000000000005</c:v>
                </c:pt>
                <c:pt idx="888">
                  <c:v>515.19000000000005</c:v>
                </c:pt>
                <c:pt idx="889">
                  <c:v>515.19000000000005</c:v>
                </c:pt>
                <c:pt idx="890">
                  <c:v>515.19000000000005</c:v>
                </c:pt>
                <c:pt idx="891">
                  <c:v>515.19000000000005</c:v>
                </c:pt>
                <c:pt idx="892">
                  <c:v>515.19000000000005</c:v>
                </c:pt>
                <c:pt idx="893">
                  <c:v>515.19000000000005</c:v>
                </c:pt>
                <c:pt idx="894">
                  <c:v>515.19000000000005</c:v>
                </c:pt>
                <c:pt idx="895">
                  <c:v>515.19000000000005</c:v>
                </c:pt>
                <c:pt idx="896">
                  <c:v>515.19000000000005</c:v>
                </c:pt>
                <c:pt idx="897">
                  <c:v>515.19000000000005</c:v>
                </c:pt>
                <c:pt idx="898">
                  <c:v>515.19000000000005</c:v>
                </c:pt>
                <c:pt idx="899">
                  <c:v>515.19000000000005</c:v>
                </c:pt>
                <c:pt idx="900">
                  <c:v>515.19000000000005</c:v>
                </c:pt>
                <c:pt idx="901">
                  <c:v>515.19000000000005</c:v>
                </c:pt>
                <c:pt idx="902">
                  <c:v>515.19000000000005</c:v>
                </c:pt>
                <c:pt idx="903">
                  <c:v>515.19000000000005</c:v>
                </c:pt>
                <c:pt idx="904">
                  <c:v>515.19000000000005</c:v>
                </c:pt>
                <c:pt idx="905">
                  <c:v>515.19000000000005</c:v>
                </c:pt>
                <c:pt idx="906">
                  <c:v>515.19000000000005</c:v>
                </c:pt>
                <c:pt idx="907">
                  <c:v>515.19000000000005</c:v>
                </c:pt>
                <c:pt idx="908">
                  <c:v>515.19000000000005</c:v>
                </c:pt>
                <c:pt idx="909">
                  <c:v>515.19000000000005</c:v>
                </c:pt>
                <c:pt idx="910">
                  <c:v>515.19000000000005</c:v>
                </c:pt>
                <c:pt idx="911">
                  <c:v>515.19000000000005</c:v>
                </c:pt>
                <c:pt idx="912">
                  <c:v>515.19000000000005</c:v>
                </c:pt>
                <c:pt idx="913">
                  <c:v>515.20000000000005</c:v>
                </c:pt>
                <c:pt idx="914">
                  <c:v>515.20000000000005</c:v>
                </c:pt>
                <c:pt idx="915">
                  <c:v>515.20000000000005</c:v>
                </c:pt>
                <c:pt idx="916">
                  <c:v>515.20000000000005</c:v>
                </c:pt>
                <c:pt idx="917">
                  <c:v>515.20000000000005</c:v>
                </c:pt>
                <c:pt idx="918">
                  <c:v>515.20000000000005</c:v>
                </c:pt>
                <c:pt idx="919">
                  <c:v>515.20000000000005</c:v>
                </c:pt>
                <c:pt idx="920">
                  <c:v>515.20000000000005</c:v>
                </c:pt>
                <c:pt idx="921">
                  <c:v>515.20000000000005</c:v>
                </c:pt>
                <c:pt idx="922">
                  <c:v>515.20000000000005</c:v>
                </c:pt>
                <c:pt idx="923">
                  <c:v>515.20000000000005</c:v>
                </c:pt>
                <c:pt idx="924">
                  <c:v>515.20000000000005</c:v>
                </c:pt>
                <c:pt idx="925">
                  <c:v>515.20000000000005</c:v>
                </c:pt>
                <c:pt idx="926">
                  <c:v>515.20000000000005</c:v>
                </c:pt>
                <c:pt idx="927">
                  <c:v>515.20000000000005</c:v>
                </c:pt>
                <c:pt idx="928">
                  <c:v>515.20000000000005</c:v>
                </c:pt>
                <c:pt idx="929">
                  <c:v>515.19000000000005</c:v>
                </c:pt>
                <c:pt idx="930">
                  <c:v>515.19000000000005</c:v>
                </c:pt>
                <c:pt idx="931">
                  <c:v>515.19000000000005</c:v>
                </c:pt>
                <c:pt idx="932">
                  <c:v>515.19000000000005</c:v>
                </c:pt>
                <c:pt idx="933">
                  <c:v>515.19000000000005</c:v>
                </c:pt>
                <c:pt idx="934">
                  <c:v>515.19000000000005</c:v>
                </c:pt>
                <c:pt idx="935">
                  <c:v>515.17999999999995</c:v>
                </c:pt>
                <c:pt idx="936">
                  <c:v>515.17999999999995</c:v>
                </c:pt>
                <c:pt idx="937">
                  <c:v>515.17999999999995</c:v>
                </c:pt>
                <c:pt idx="938">
                  <c:v>515.17999999999995</c:v>
                </c:pt>
                <c:pt idx="939">
                  <c:v>515.16999999999996</c:v>
                </c:pt>
                <c:pt idx="940">
                  <c:v>515.16999999999996</c:v>
                </c:pt>
                <c:pt idx="941">
                  <c:v>515.16999999999996</c:v>
                </c:pt>
                <c:pt idx="942">
                  <c:v>515.16</c:v>
                </c:pt>
                <c:pt idx="943">
                  <c:v>515.16</c:v>
                </c:pt>
                <c:pt idx="944">
                  <c:v>515.16</c:v>
                </c:pt>
                <c:pt idx="945">
                  <c:v>515.15</c:v>
                </c:pt>
                <c:pt idx="946">
                  <c:v>515.15</c:v>
                </c:pt>
                <c:pt idx="947">
                  <c:v>515.14</c:v>
                </c:pt>
                <c:pt idx="948">
                  <c:v>515.14</c:v>
                </c:pt>
                <c:pt idx="949">
                  <c:v>515.13</c:v>
                </c:pt>
                <c:pt idx="950">
                  <c:v>515.13</c:v>
                </c:pt>
                <c:pt idx="951">
                  <c:v>515.12</c:v>
                </c:pt>
                <c:pt idx="952">
                  <c:v>515.12</c:v>
                </c:pt>
                <c:pt idx="953">
                  <c:v>515.11</c:v>
                </c:pt>
                <c:pt idx="954">
                  <c:v>515.11</c:v>
                </c:pt>
                <c:pt idx="955">
                  <c:v>515.1</c:v>
                </c:pt>
                <c:pt idx="956">
                  <c:v>515.1</c:v>
                </c:pt>
                <c:pt idx="957">
                  <c:v>515.09</c:v>
                </c:pt>
                <c:pt idx="958">
                  <c:v>515.09</c:v>
                </c:pt>
                <c:pt idx="959">
                  <c:v>515.08000000000004</c:v>
                </c:pt>
                <c:pt idx="960">
                  <c:v>515.07000000000005</c:v>
                </c:pt>
                <c:pt idx="961">
                  <c:v>515.07000000000005</c:v>
                </c:pt>
                <c:pt idx="962">
                  <c:v>515.05999999999995</c:v>
                </c:pt>
                <c:pt idx="963">
                  <c:v>515.05999999999995</c:v>
                </c:pt>
                <c:pt idx="964">
                  <c:v>515.04999999999995</c:v>
                </c:pt>
                <c:pt idx="965">
                  <c:v>515.04</c:v>
                </c:pt>
                <c:pt idx="966">
                  <c:v>515.04</c:v>
                </c:pt>
                <c:pt idx="967">
                  <c:v>515.03</c:v>
                </c:pt>
                <c:pt idx="968">
                  <c:v>515.02</c:v>
                </c:pt>
                <c:pt idx="969">
                  <c:v>515.02</c:v>
                </c:pt>
                <c:pt idx="970">
                  <c:v>515.01</c:v>
                </c:pt>
                <c:pt idx="971">
                  <c:v>515</c:v>
                </c:pt>
                <c:pt idx="972">
                  <c:v>514.99</c:v>
                </c:pt>
                <c:pt idx="973">
                  <c:v>514.99</c:v>
                </c:pt>
                <c:pt idx="974">
                  <c:v>514.98</c:v>
                </c:pt>
                <c:pt idx="975">
                  <c:v>514.97</c:v>
                </c:pt>
                <c:pt idx="976">
                  <c:v>514.97</c:v>
                </c:pt>
                <c:pt idx="977">
                  <c:v>514.96</c:v>
                </c:pt>
                <c:pt idx="978">
                  <c:v>514.95000000000005</c:v>
                </c:pt>
                <c:pt idx="979">
                  <c:v>514.94000000000005</c:v>
                </c:pt>
                <c:pt idx="980">
                  <c:v>514.94000000000005</c:v>
                </c:pt>
                <c:pt idx="981">
                  <c:v>514.92999999999995</c:v>
                </c:pt>
                <c:pt idx="982">
                  <c:v>514.91999999999996</c:v>
                </c:pt>
                <c:pt idx="983">
                  <c:v>514.91</c:v>
                </c:pt>
                <c:pt idx="984">
                  <c:v>514.9</c:v>
                </c:pt>
                <c:pt idx="985">
                  <c:v>514.9</c:v>
                </c:pt>
                <c:pt idx="986">
                  <c:v>514.89</c:v>
                </c:pt>
                <c:pt idx="987">
                  <c:v>514.88</c:v>
                </c:pt>
                <c:pt idx="988">
                  <c:v>514.87</c:v>
                </c:pt>
                <c:pt idx="989">
                  <c:v>514.87</c:v>
                </c:pt>
                <c:pt idx="990">
                  <c:v>514.86</c:v>
                </c:pt>
                <c:pt idx="991">
                  <c:v>514.85</c:v>
                </c:pt>
                <c:pt idx="992">
                  <c:v>514.84</c:v>
                </c:pt>
                <c:pt idx="993">
                  <c:v>514.83000000000004</c:v>
                </c:pt>
                <c:pt idx="994">
                  <c:v>514.83000000000004</c:v>
                </c:pt>
                <c:pt idx="995">
                  <c:v>514.82000000000005</c:v>
                </c:pt>
                <c:pt idx="996">
                  <c:v>514.80999999999995</c:v>
                </c:pt>
                <c:pt idx="997">
                  <c:v>514.79999999999995</c:v>
                </c:pt>
                <c:pt idx="998">
                  <c:v>514.79</c:v>
                </c:pt>
                <c:pt idx="999">
                  <c:v>514.79</c:v>
                </c:pt>
                <c:pt idx="1000">
                  <c:v>514.78</c:v>
                </c:pt>
                <c:pt idx="1001">
                  <c:v>514.77</c:v>
                </c:pt>
                <c:pt idx="1002">
                  <c:v>514.76</c:v>
                </c:pt>
                <c:pt idx="1003">
                  <c:v>514.75</c:v>
                </c:pt>
                <c:pt idx="1004">
                  <c:v>514.75</c:v>
                </c:pt>
                <c:pt idx="1005">
                  <c:v>514.74</c:v>
                </c:pt>
                <c:pt idx="1006">
                  <c:v>514.73</c:v>
                </c:pt>
                <c:pt idx="1007">
                  <c:v>514.72</c:v>
                </c:pt>
                <c:pt idx="1008">
                  <c:v>514.71</c:v>
                </c:pt>
                <c:pt idx="1009">
                  <c:v>514.71</c:v>
                </c:pt>
                <c:pt idx="1010">
                  <c:v>514.70000000000005</c:v>
                </c:pt>
                <c:pt idx="1011">
                  <c:v>514.69000000000005</c:v>
                </c:pt>
                <c:pt idx="1012">
                  <c:v>514.67999999999995</c:v>
                </c:pt>
                <c:pt idx="1013">
                  <c:v>514.67999999999995</c:v>
                </c:pt>
                <c:pt idx="1014">
                  <c:v>514.66999999999996</c:v>
                </c:pt>
                <c:pt idx="1015">
                  <c:v>514.66</c:v>
                </c:pt>
                <c:pt idx="1016">
                  <c:v>514.65</c:v>
                </c:pt>
                <c:pt idx="1017">
                  <c:v>514.64</c:v>
                </c:pt>
                <c:pt idx="1018">
                  <c:v>514.64</c:v>
                </c:pt>
                <c:pt idx="1019">
                  <c:v>514.63</c:v>
                </c:pt>
                <c:pt idx="1020">
                  <c:v>514.62</c:v>
                </c:pt>
                <c:pt idx="1021">
                  <c:v>514.61</c:v>
                </c:pt>
                <c:pt idx="1022">
                  <c:v>514.61</c:v>
                </c:pt>
                <c:pt idx="1023">
                  <c:v>514.6</c:v>
                </c:pt>
                <c:pt idx="1024">
                  <c:v>514.59</c:v>
                </c:pt>
                <c:pt idx="1025">
                  <c:v>514.58000000000004</c:v>
                </c:pt>
                <c:pt idx="1026">
                  <c:v>514.58000000000004</c:v>
                </c:pt>
                <c:pt idx="1027">
                  <c:v>514.57000000000005</c:v>
                </c:pt>
                <c:pt idx="1028">
                  <c:v>514.55999999999995</c:v>
                </c:pt>
                <c:pt idx="1029">
                  <c:v>514.54999999999995</c:v>
                </c:pt>
                <c:pt idx="1030">
                  <c:v>514.54999999999995</c:v>
                </c:pt>
                <c:pt idx="1031">
                  <c:v>514.54</c:v>
                </c:pt>
                <c:pt idx="1032">
                  <c:v>514.53</c:v>
                </c:pt>
                <c:pt idx="1033">
                  <c:v>514.52</c:v>
                </c:pt>
                <c:pt idx="1034">
                  <c:v>514.52</c:v>
                </c:pt>
                <c:pt idx="1035">
                  <c:v>514.51</c:v>
                </c:pt>
                <c:pt idx="1036">
                  <c:v>514.5</c:v>
                </c:pt>
                <c:pt idx="1037">
                  <c:v>514.49</c:v>
                </c:pt>
                <c:pt idx="1038">
                  <c:v>514.49</c:v>
                </c:pt>
                <c:pt idx="1039">
                  <c:v>514.48</c:v>
                </c:pt>
                <c:pt idx="1040">
                  <c:v>514.47</c:v>
                </c:pt>
                <c:pt idx="1041">
                  <c:v>514.46</c:v>
                </c:pt>
                <c:pt idx="1042">
                  <c:v>514.46</c:v>
                </c:pt>
                <c:pt idx="1043">
                  <c:v>514.45000000000005</c:v>
                </c:pt>
                <c:pt idx="1044">
                  <c:v>514.44000000000005</c:v>
                </c:pt>
                <c:pt idx="1045">
                  <c:v>514.42999999999995</c:v>
                </c:pt>
                <c:pt idx="1046">
                  <c:v>514.42999999999995</c:v>
                </c:pt>
                <c:pt idx="1047">
                  <c:v>514.41999999999996</c:v>
                </c:pt>
                <c:pt idx="1048">
                  <c:v>514.41</c:v>
                </c:pt>
                <c:pt idx="1049">
                  <c:v>514.4</c:v>
                </c:pt>
                <c:pt idx="1050">
                  <c:v>514.4</c:v>
                </c:pt>
                <c:pt idx="1051">
                  <c:v>514.39</c:v>
                </c:pt>
                <c:pt idx="1052">
                  <c:v>514.38</c:v>
                </c:pt>
                <c:pt idx="1053">
                  <c:v>514.37</c:v>
                </c:pt>
                <c:pt idx="1054">
                  <c:v>514.37</c:v>
                </c:pt>
                <c:pt idx="1055">
                  <c:v>514.36</c:v>
                </c:pt>
                <c:pt idx="1056">
                  <c:v>514.35</c:v>
                </c:pt>
                <c:pt idx="1057">
                  <c:v>514.35</c:v>
                </c:pt>
                <c:pt idx="1058">
                  <c:v>514.34</c:v>
                </c:pt>
                <c:pt idx="1059">
                  <c:v>514.33000000000004</c:v>
                </c:pt>
                <c:pt idx="1060">
                  <c:v>514.32000000000005</c:v>
                </c:pt>
                <c:pt idx="1061">
                  <c:v>514.32000000000005</c:v>
                </c:pt>
                <c:pt idx="1062">
                  <c:v>514.30999999999995</c:v>
                </c:pt>
                <c:pt idx="1063">
                  <c:v>514.29999999999995</c:v>
                </c:pt>
                <c:pt idx="1064">
                  <c:v>514.29999999999995</c:v>
                </c:pt>
                <c:pt idx="1065">
                  <c:v>514.29</c:v>
                </c:pt>
                <c:pt idx="1066">
                  <c:v>514.28</c:v>
                </c:pt>
                <c:pt idx="1067">
                  <c:v>514.28</c:v>
                </c:pt>
                <c:pt idx="1068">
                  <c:v>514.27</c:v>
                </c:pt>
                <c:pt idx="1069">
                  <c:v>514.26</c:v>
                </c:pt>
                <c:pt idx="1070">
                  <c:v>514.26</c:v>
                </c:pt>
                <c:pt idx="1071">
                  <c:v>514.25</c:v>
                </c:pt>
                <c:pt idx="1072">
                  <c:v>514.24</c:v>
                </c:pt>
                <c:pt idx="1073">
                  <c:v>514.24</c:v>
                </c:pt>
                <c:pt idx="1074">
                  <c:v>514.23</c:v>
                </c:pt>
                <c:pt idx="1075">
                  <c:v>514.22</c:v>
                </c:pt>
                <c:pt idx="1076">
                  <c:v>514.22</c:v>
                </c:pt>
                <c:pt idx="1077">
                  <c:v>514.21</c:v>
                </c:pt>
                <c:pt idx="1078">
                  <c:v>514.20000000000005</c:v>
                </c:pt>
                <c:pt idx="1079">
                  <c:v>514.20000000000005</c:v>
                </c:pt>
                <c:pt idx="1080">
                  <c:v>514.19000000000005</c:v>
                </c:pt>
                <c:pt idx="1081">
                  <c:v>514.17999999999995</c:v>
                </c:pt>
                <c:pt idx="1082">
                  <c:v>514.17999999999995</c:v>
                </c:pt>
                <c:pt idx="1083">
                  <c:v>514.16999999999996</c:v>
                </c:pt>
                <c:pt idx="1084">
                  <c:v>514.16999999999996</c:v>
                </c:pt>
                <c:pt idx="1085">
                  <c:v>514.16</c:v>
                </c:pt>
                <c:pt idx="1086">
                  <c:v>514.15</c:v>
                </c:pt>
                <c:pt idx="1087">
                  <c:v>514.15</c:v>
                </c:pt>
                <c:pt idx="1088">
                  <c:v>514.14</c:v>
                </c:pt>
                <c:pt idx="1089">
                  <c:v>514.13</c:v>
                </c:pt>
                <c:pt idx="1090">
                  <c:v>514.13</c:v>
                </c:pt>
                <c:pt idx="1091">
                  <c:v>514.12</c:v>
                </c:pt>
                <c:pt idx="1092">
                  <c:v>514.11</c:v>
                </c:pt>
                <c:pt idx="1093">
                  <c:v>514.11</c:v>
                </c:pt>
                <c:pt idx="1094">
                  <c:v>514.1</c:v>
                </c:pt>
                <c:pt idx="1095">
                  <c:v>514.09</c:v>
                </c:pt>
                <c:pt idx="1096">
                  <c:v>514.09</c:v>
                </c:pt>
                <c:pt idx="1097">
                  <c:v>514.08000000000004</c:v>
                </c:pt>
                <c:pt idx="1098">
                  <c:v>514.08000000000004</c:v>
                </c:pt>
                <c:pt idx="1099">
                  <c:v>514.07000000000005</c:v>
                </c:pt>
                <c:pt idx="1100">
                  <c:v>514.05999999999995</c:v>
                </c:pt>
                <c:pt idx="1101">
                  <c:v>514.05999999999995</c:v>
                </c:pt>
                <c:pt idx="1102">
                  <c:v>514.04999999999995</c:v>
                </c:pt>
                <c:pt idx="1103">
                  <c:v>514.04</c:v>
                </c:pt>
                <c:pt idx="1104">
                  <c:v>514.04</c:v>
                </c:pt>
                <c:pt idx="1105">
                  <c:v>514.03</c:v>
                </c:pt>
                <c:pt idx="1106">
                  <c:v>514.03</c:v>
                </c:pt>
                <c:pt idx="1107">
                  <c:v>514.02</c:v>
                </c:pt>
                <c:pt idx="1108">
                  <c:v>514.01</c:v>
                </c:pt>
                <c:pt idx="1109">
                  <c:v>514.01</c:v>
                </c:pt>
                <c:pt idx="1110">
                  <c:v>514</c:v>
                </c:pt>
                <c:pt idx="1111">
                  <c:v>514</c:v>
                </c:pt>
                <c:pt idx="1112">
                  <c:v>513.99</c:v>
                </c:pt>
                <c:pt idx="1113">
                  <c:v>513.98</c:v>
                </c:pt>
                <c:pt idx="1114">
                  <c:v>513.98</c:v>
                </c:pt>
                <c:pt idx="1115">
                  <c:v>513.97</c:v>
                </c:pt>
                <c:pt idx="1116">
                  <c:v>513.97</c:v>
                </c:pt>
                <c:pt idx="1117">
                  <c:v>513.96</c:v>
                </c:pt>
                <c:pt idx="1118">
                  <c:v>513.96</c:v>
                </c:pt>
                <c:pt idx="1119">
                  <c:v>513.95000000000005</c:v>
                </c:pt>
                <c:pt idx="1120">
                  <c:v>513.95000000000005</c:v>
                </c:pt>
                <c:pt idx="1121">
                  <c:v>513.94000000000005</c:v>
                </c:pt>
                <c:pt idx="1122">
                  <c:v>513.92999999999995</c:v>
                </c:pt>
                <c:pt idx="1123">
                  <c:v>513.92999999999995</c:v>
                </c:pt>
                <c:pt idx="1124">
                  <c:v>513.91999999999996</c:v>
                </c:pt>
                <c:pt idx="1125">
                  <c:v>513.91999999999996</c:v>
                </c:pt>
                <c:pt idx="1126">
                  <c:v>513.91</c:v>
                </c:pt>
                <c:pt idx="1127">
                  <c:v>513.9</c:v>
                </c:pt>
                <c:pt idx="1128">
                  <c:v>513.9</c:v>
                </c:pt>
                <c:pt idx="1129">
                  <c:v>513.89</c:v>
                </c:pt>
                <c:pt idx="1130">
                  <c:v>513.88</c:v>
                </c:pt>
                <c:pt idx="1131">
                  <c:v>513.88</c:v>
                </c:pt>
                <c:pt idx="1132">
                  <c:v>513.87</c:v>
                </c:pt>
                <c:pt idx="1133">
                  <c:v>513.87</c:v>
                </c:pt>
                <c:pt idx="1134">
                  <c:v>513.86</c:v>
                </c:pt>
                <c:pt idx="1135">
                  <c:v>513.85</c:v>
                </c:pt>
                <c:pt idx="1136">
                  <c:v>513.85</c:v>
                </c:pt>
                <c:pt idx="1137">
                  <c:v>513.84</c:v>
                </c:pt>
                <c:pt idx="1138">
                  <c:v>513.83000000000004</c:v>
                </c:pt>
                <c:pt idx="1139">
                  <c:v>513.83000000000004</c:v>
                </c:pt>
                <c:pt idx="1140">
                  <c:v>513.82000000000005</c:v>
                </c:pt>
                <c:pt idx="1141">
                  <c:v>513.80999999999995</c:v>
                </c:pt>
                <c:pt idx="1142">
                  <c:v>513.80999999999995</c:v>
                </c:pt>
                <c:pt idx="1143">
                  <c:v>513.79999999999995</c:v>
                </c:pt>
                <c:pt idx="1144">
                  <c:v>513.79</c:v>
                </c:pt>
                <c:pt idx="1145">
                  <c:v>513.79</c:v>
                </c:pt>
                <c:pt idx="1146">
                  <c:v>513.78</c:v>
                </c:pt>
                <c:pt idx="1147">
                  <c:v>513.77</c:v>
                </c:pt>
                <c:pt idx="1148">
                  <c:v>513.77</c:v>
                </c:pt>
                <c:pt idx="1149">
                  <c:v>513.76</c:v>
                </c:pt>
                <c:pt idx="1150">
                  <c:v>513.76</c:v>
                </c:pt>
                <c:pt idx="1151">
                  <c:v>513.75</c:v>
                </c:pt>
                <c:pt idx="1152">
                  <c:v>513.74</c:v>
                </c:pt>
                <c:pt idx="1153">
                  <c:v>513.74</c:v>
                </c:pt>
                <c:pt idx="1154">
                  <c:v>513.73</c:v>
                </c:pt>
                <c:pt idx="1155">
                  <c:v>513.73</c:v>
                </c:pt>
                <c:pt idx="1156">
                  <c:v>513.72</c:v>
                </c:pt>
                <c:pt idx="1157">
                  <c:v>513.71</c:v>
                </c:pt>
                <c:pt idx="1158">
                  <c:v>513.71</c:v>
                </c:pt>
                <c:pt idx="1159">
                  <c:v>513.70000000000005</c:v>
                </c:pt>
                <c:pt idx="1160">
                  <c:v>513.70000000000005</c:v>
                </c:pt>
                <c:pt idx="1161">
                  <c:v>513.69000000000005</c:v>
                </c:pt>
                <c:pt idx="1162">
                  <c:v>513.67999999999995</c:v>
                </c:pt>
                <c:pt idx="1163">
                  <c:v>513.67999999999995</c:v>
                </c:pt>
                <c:pt idx="1164">
                  <c:v>513.66999999999996</c:v>
                </c:pt>
                <c:pt idx="1165">
                  <c:v>513.66999999999996</c:v>
                </c:pt>
                <c:pt idx="1166">
                  <c:v>513.66</c:v>
                </c:pt>
                <c:pt idx="1167">
                  <c:v>513.65</c:v>
                </c:pt>
                <c:pt idx="1168">
                  <c:v>513.65</c:v>
                </c:pt>
                <c:pt idx="1169">
                  <c:v>513.64</c:v>
                </c:pt>
                <c:pt idx="1170">
                  <c:v>513.64</c:v>
                </c:pt>
                <c:pt idx="1171">
                  <c:v>513.63</c:v>
                </c:pt>
                <c:pt idx="1172">
                  <c:v>513.62</c:v>
                </c:pt>
                <c:pt idx="1173">
                  <c:v>513.62</c:v>
                </c:pt>
                <c:pt idx="1174">
                  <c:v>513.61</c:v>
                </c:pt>
                <c:pt idx="1175">
                  <c:v>513.61</c:v>
                </c:pt>
                <c:pt idx="1176">
                  <c:v>513.6</c:v>
                </c:pt>
                <c:pt idx="1177">
                  <c:v>513.6</c:v>
                </c:pt>
                <c:pt idx="1178">
                  <c:v>513.59</c:v>
                </c:pt>
                <c:pt idx="1179">
                  <c:v>513.58000000000004</c:v>
                </c:pt>
                <c:pt idx="1180">
                  <c:v>513.58000000000004</c:v>
                </c:pt>
                <c:pt idx="1181">
                  <c:v>513.57000000000005</c:v>
                </c:pt>
                <c:pt idx="1182">
                  <c:v>513.55999999999995</c:v>
                </c:pt>
                <c:pt idx="1183">
                  <c:v>513.55999999999995</c:v>
                </c:pt>
                <c:pt idx="1184">
                  <c:v>513.54999999999995</c:v>
                </c:pt>
                <c:pt idx="1185">
                  <c:v>513.54999999999995</c:v>
                </c:pt>
                <c:pt idx="1186">
                  <c:v>513.54</c:v>
                </c:pt>
                <c:pt idx="1187">
                  <c:v>513.53</c:v>
                </c:pt>
                <c:pt idx="1188">
                  <c:v>513.53</c:v>
                </c:pt>
                <c:pt idx="1189">
                  <c:v>513.52</c:v>
                </c:pt>
                <c:pt idx="1190">
                  <c:v>513.52</c:v>
                </c:pt>
                <c:pt idx="1191">
                  <c:v>513.51</c:v>
                </c:pt>
                <c:pt idx="1192">
                  <c:v>513.5</c:v>
                </c:pt>
                <c:pt idx="1193">
                  <c:v>513.5</c:v>
                </c:pt>
                <c:pt idx="1194">
                  <c:v>513.49</c:v>
                </c:pt>
                <c:pt idx="1195">
                  <c:v>513.48</c:v>
                </c:pt>
                <c:pt idx="1196">
                  <c:v>513.48</c:v>
                </c:pt>
                <c:pt idx="1197">
                  <c:v>513.47</c:v>
                </c:pt>
                <c:pt idx="1198">
                  <c:v>513.47</c:v>
                </c:pt>
                <c:pt idx="1199">
                  <c:v>513.46</c:v>
                </c:pt>
                <c:pt idx="1200">
                  <c:v>513.45000000000005</c:v>
                </c:pt>
                <c:pt idx="1201">
                  <c:v>513.45000000000005</c:v>
                </c:pt>
                <c:pt idx="1202">
                  <c:v>513.44000000000005</c:v>
                </c:pt>
                <c:pt idx="1203">
                  <c:v>513.44000000000005</c:v>
                </c:pt>
                <c:pt idx="1204">
                  <c:v>513.42999999999995</c:v>
                </c:pt>
                <c:pt idx="1205">
                  <c:v>513.41999999999996</c:v>
                </c:pt>
                <c:pt idx="1206">
                  <c:v>513.41999999999996</c:v>
                </c:pt>
                <c:pt idx="1207">
                  <c:v>513.41</c:v>
                </c:pt>
                <c:pt idx="1208">
                  <c:v>513.41</c:v>
                </c:pt>
                <c:pt idx="1209">
                  <c:v>513.4</c:v>
                </c:pt>
                <c:pt idx="1210">
                  <c:v>513.39</c:v>
                </c:pt>
                <c:pt idx="1211">
                  <c:v>513.39</c:v>
                </c:pt>
                <c:pt idx="1212">
                  <c:v>513.38</c:v>
                </c:pt>
                <c:pt idx="1213">
                  <c:v>513.38</c:v>
                </c:pt>
                <c:pt idx="1214">
                  <c:v>513.37</c:v>
                </c:pt>
                <c:pt idx="1215">
                  <c:v>513.37</c:v>
                </c:pt>
                <c:pt idx="1216">
                  <c:v>513.36</c:v>
                </c:pt>
                <c:pt idx="1217">
                  <c:v>513.36</c:v>
                </c:pt>
                <c:pt idx="1218">
                  <c:v>513.35</c:v>
                </c:pt>
                <c:pt idx="1219">
                  <c:v>513.34</c:v>
                </c:pt>
                <c:pt idx="1220">
                  <c:v>513.34</c:v>
                </c:pt>
                <c:pt idx="1221">
                  <c:v>513.33000000000004</c:v>
                </c:pt>
                <c:pt idx="1222">
                  <c:v>513.33000000000004</c:v>
                </c:pt>
                <c:pt idx="1223">
                  <c:v>513.32000000000005</c:v>
                </c:pt>
                <c:pt idx="1224">
                  <c:v>513.32000000000005</c:v>
                </c:pt>
                <c:pt idx="1225">
                  <c:v>513.30999999999995</c:v>
                </c:pt>
                <c:pt idx="1226">
                  <c:v>513.30999999999995</c:v>
                </c:pt>
                <c:pt idx="1227">
                  <c:v>513.29999999999995</c:v>
                </c:pt>
                <c:pt idx="1228">
                  <c:v>513.29</c:v>
                </c:pt>
                <c:pt idx="1229">
                  <c:v>513.29</c:v>
                </c:pt>
                <c:pt idx="1230">
                  <c:v>513.28</c:v>
                </c:pt>
                <c:pt idx="1231">
                  <c:v>513.28</c:v>
                </c:pt>
                <c:pt idx="1232">
                  <c:v>513.27</c:v>
                </c:pt>
                <c:pt idx="1233">
                  <c:v>513.27</c:v>
                </c:pt>
                <c:pt idx="1234">
                  <c:v>513.26</c:v>
                </c:pt>
                <c:pt idx="1235">
                  <c:v>513.26</c:v>
                </c:pt>
                <c:pt idx="1236">
                  <c:v>513.25</c:v>
                </c:pt>
                <c:pt idx="1237">
                  <c:v>513.24</c:v>
                </c:pt>
                <c:pt idx="1238">
                  <c:v>513.24</c:v>
                </c:pt>
                <c:pt idx="1239">
                  <c:v>513.23</c:v>
                </c:pt>
                <c:pt idx="1240">
                  <c:v>513.23</c:v>
                </c:pt>
                <c:pt idx="1241">
                  <c:v>513.22</c:v>
                </c:pt>
                <c:pt idx="1242">
                  <c:v>513.22</c:v>
                </c:pt>
                <c:pt idx="1243">
                  <c:v>513.21</c:v>
                </c:pt>
                <c:pt idx="1244">
                  <c:v>513.21</c:v>
                </c:pt>
                <c:pt idx="1245">
                  <c:v>513.20000000000005</c:v>
                </c:pt>
                <c:pt idx="1246">
                  <c:v>513.19000000000005</c:v>
                </c:pt>
                <c:pt idx="1247">
                  <c:v>513.19000000000005</c:v>
                </c:pt>
                <c:pt idx="1248">
                  <c:v>513.17999999999995</c:v>
                </c:pt>
                <c:pt idx="1249">
                  <c:v>513.17999999999995</c:v>
                </c:pt>
                <c:pt idx="1250">
                  <c:v>513.16999999999996</c:v>
                </c:pt>
                <c:pt idx="1251">
                  <c:v>513.16999999999996</c:v>
                </c:pt>
                <c:pt idx="1252">
                  <c:v>513.16</c:v>
                </c:pt>
                <c:pt idx="1253">
                  <c:v>513.16</c:v>
                </c:pt>
                <c:pt idx="1254">
                  <c:v>513.15</c:v>
                </c:pt>
                <c:pt idx="1255">
                  <c:v>513.14</c:v>
                </c:pt>
                <c:pt idx="1256">
                  <c:v>513.14</c:v>
                </c:pt>
                <c:pt idx="1257">
                  <c:v>513.13</c:v>
                </c:pt>
                <c:pt idx="1258">
                  <c:v>513.13</c:v>
                </c:pt>
                <c:pt idx="1259">
                  <c:v>513.12</c:v>
                </c:pt>
                <c:pt idx="1260">
                  <c:v>513.12</c:v>
                </c:pt>
                <c:pt idx="1261">
                  <c:v>513.11</c:v>
                </c:pt>
                <c:pt idx="1262">
                  <c:v>513.11</c:v>
                </c:pt>
                <c:pt idx="1263">
                  <c:v>513.1</c:v>
                </c:pt>
                <c:pt idx="1264">
                  <c:v>513.1</c:v>
                </c:pt>
                <c:pt idx="1265">
                  <c:v>513.09</c:v>
                </c:pt>
                <c:pt idx="1266">
                  <c:v>513.08000000000004</c:v>
                </c:pt>
                <c:pt idx="1267">
                  <c:v>513.08000000000004</c:v>
                </c:pt>
                <c:pt idx="1268">
                  <c:v>513.07000000000005</c:v>
                </c:pt>
                <c:pt idx="1269">
                  <c:v>513.07000000000005</c:v>
                </c:pt>
                <c:pt idx="1270">
                  <c:v>513.05999999999995</c:v>
                </c:pt>
                <c:pt idx="1271">
                  <c:v>513.05999999999995</c:v>
                </c:pt>
                <c:pt idx="1272">
                  <c:v>513.04999999999995</c:v>
                </c:pt>
                <c:pt idx="1273">
                  <c:v>513.04999999999995</c:v>
                </c:pt>
                <c:pt idx="1274">
                  <c:v>513.04</c:v>
                </c:pt>
                <c:pt idx="1275">
                  <c:v>513.04</c:v>
                </c:pt>
                <c:pt idx="1276">
                  <c:v>513.03</c:v>
                </c:pt>
                <c:pt idx="1277">
                  <c:v>513.03</c:v>
                </c:pt>
                <c:pt idx="1278">
                  <c:v>513.02</c:v>
                </c:pt>
                <c:pt idx="1279">
                  <c:v>513.02</c:v>
                </c:pt>
                <c:pt idx="1280">
                  <c:v>513.01</c:v>
                </c:pt>
                <c:pt idx="1281">
                  <c:v>513.01</c:v>
                </c:pt>
                <c:pt idx="1282">
                  <c:v>513</c:v>
                </c:pt>
                <c:pt idx="1283">
                  <c:v>513</c:v>
                </c:pt>
                <c:pt idx="1284">
                  <c:v>512.99</c:v>
                </c:pt>
                <c:pt idx="1285">
                  <c:v>512.99</c:v>
                </c:pt>
                <c:pt idx="1286">
                  <c:v>512.98</c:v>
                </c:pt>
                <c:pt idx="1287">
                  <c:v>512.98</c:v>
                </c:pt>
                <c:pt idx="1288">
                  <c:v>512.97</c:v>
                </c:pt>
                <c:pt idx="1289">
                  <c:v>512.97</c:v>
                </c:pt>
                <c:pt idx="1290">
                  <c:v>512.96</c:v>
                </c:pt>
                <c:pt idx="1291">
                  <c:v>512.96</c:v>
                </c:pt>
                <c:pt idx="1292">
                  <c:v>512.95000000000005</c:v>
                </c:pt>
                <c:pt idx="1293">
                  <c:v>512.95000000000005</c:v>
                </c:pt>
                <c:pt idx="1294">
                  <c:v>512.94000000000005</c:v>
                </c:pt>
                <c:pt idx="1295">
                  <c:v>512.94000000000005</c:v>
                </c:pt>
                <c:pt idx="1296">
                  <c:v>512.92999999999995</c:v>
                </c:pt>
                <c:pt idx="1297">
                  <c:v>512.92999999999995</c:v>
                </c:pt>
                <c:pt idx="1298">
                  <c:v>512.91999999999996</c:v>
                </c:pt>
                <c:pt idx="1299">
                  <c:v>512.91999999999996</c:v>
                </c:pt>
                <c:pt idx="1300">
                  <c:v>512.91</c:v>
                </c:pt>
                <c:pt idx="1301">
                  <c:v>512.91</c:v>
                </c:pt>
                <c:pt idx="1302">
                  <c:v>512.9</c:v>
                </c:pt>
                <c:pt idx="1303">
                  <c:v>512.9</c:v>
                </c:pt>
                <c:pt idx="1304">
                  <c:v>512.89</c:v>
                </c:pt>
                <c:pt idx="1305">
                  <c:v>512.89</c:v>
                </c:pt>
                <c:pt idx="1306">
                  <c:v>512.88</c:v>
                </c:pt>
                <c:pt idx="1307">
                  <c:v>512.88</c:v>
                </c:pt>
                <c:pt idx="1308">
                  <c:v>512.87</c:v>
                </c:pt>
                <c:pt idx="1309">
                  <c:v>512.86</c:v>
                </c:pt>
                <c:pt idx="1310">
                  <c:v>512.86</c:v>
                </c:pt>
                <c:pt idx="1311">
                  <c:v>512.85</c:v>
                </c:pt>
                <c:pt idx="1312">
                  <c:v>512.85</c:v>
                </c:pt>
                <c:pt idx="1313">
                  <c:v>512.84</c:v>
                </c:pt>
                <c:pt idx="1314">
                  <c:v>512.84</c:v>
                </c:pt>
                <c:pt idx="1315">
                  <c:v>512.83000000000004</c:v>
                </c:pt>
                <c:pt idx="1316">
                  <c:v>512.83000000000004</c:v>
                </c:pt>
                <c:pt idx="1317">
                  <c:v>512.82000000000005</c:v>
                </c:pt>
                <c:pt idx="1318">
                  <c:v>512.82000000000005</c:v>
                </c:pt>
                <c:pt idx="1319">
                  <c:v>512.80999999999995</c:v>
                </c:pt>
                <c:pt idx="1320">
                  <c:v>512.80999999999995</c:v>
                </c:pt>
                <c:pt idx="1321">
                  <c:v>512.79999999999995</c:v>
                </c:pt>
                <c:pt idx="1322">
                  <c:v>512.79999999999995</c:v>
                </c:pt>
                <c:pt idx="1323">
                  <c:v>512.79</c:v>
                </c:pt>
                <c:pt idx="1324">
                  <c:v>512.79</c:v>
                </c:pt>
                <c:pt idx="1325">
                  <c:v>512.79</c:v>
                </c:pt>
                <c:pt idx="1326">
                  <c:v>512.78</c:v>
                </c:pt>
                <c:pt idx="1327">
                  <c:v>512.78</c:v>
                </c:pt>
                <c:pt idx="1328">
                  <c:v>512.77</c:v>
                </c:pt>
                <c:pt idx="1329">
                  <c:v>512.77</c:v>
                </c:pt>
                <c:pt idx="1330">
                  <c:v>512.76</c:v>
                </c:pt>
                <c:pt idx="1331">
                  <c:v>512.76</c:v>
                </c:pt>
                <c:pt idx="1332">
                  <c:v>512.75</c:v>
                </c:pt>
                <c:pt idx="1333">
                  <c:v>512.75</c:v>
                </c:pt>
                <c:pt idx="1334">
                  <c:v>512.74</c:v>
                </c:pt>
                <c:pt idx="1335">
                  <c:v>512.74</c:v>
                </c:pt>
                <c:pt idx="1336">
                  <c:v>512.74</c:v>
                </c:pt>
                <c:pt idx="1337">
                  <c:v>512.73</c:v>
                </c:pt>
                <c:pt idx="1338">
                  <c:v>512.73</c:v>
                </c:pt>
                <c:pt idx="1339">
                  <c:v>512.72</c:v>
                </c:pt>
                <c:pt idx="1340">
                  <c:v>512.72</c:v>
                </c:pt>
                <c:pt idx="1341">
                  <c:v>512.71</c:v>
                </c:pt>
                <c:pt idx="1342">
                  <c:v>512.71</c:v>
                </c:pt>
                <c:pt idx="1343">
                  <c:v>512.71</c:v>
                </c:pt>
                <c:pt idx="1344">
                  <c:v>512.70000000000005</c:v>
                </c:pt>
                <c:pt idx="1345">
                  <c:v>512.70000000000005</c:v>
                </c:pt>
                <c:pt idx="1346">
                  <c:v>512.69000000000005</c:v>
                </c:pt>
                <c:pt idx="1347">
                  <c:v>512.69000000000005</c:v>
                </c:pt>
                <c:pt idx="1348">
                  <c:v>512.69000000000005</c:v>
                </c:pt>
                <c:pt idx="1349">
                  <c:v>512.67999999999995</c:v>
                </c:pt>
                <c:pt idx="1350">
                  <c:v>512.67999999999995</c:v>
                </c:pt>
                <c:pt idx="1351">
                  <c:v>512.66999999999996</c:v>
                </c:pt>
                <c:pt idx="1352">
                  <c:v>512.66999999999996</c:v>
                </c:pt>
                <c:pt idx="1353">
                  <c:v>512.66999999999996</c:v>
                </c:pt>
                <c:pt idx="1354">
                  <c:v>512.66</c:v>
                </c:pt>
                <c:pt idx="1355">
                  <c:v>512.66</c:v>
                </c:pt>
                <c:pt idx="1356">
                  <c:v>512.65</c:v>
                </c:pt>
                <c:pt idx="1357">
                  <c:v>512.65</c:v>
                </c:pt>
                <c:pt idx="1358">
                  <c:v>512.65</c:v>
                </c:pt>
                <c:pt idx="1359">
                  <c:v>512.64</c:v>
                </c:pt>
                <c:pt idx="1360">
                  <c:v>512.64</c:v>
                </c:pt>
                <c:pt idx="1361">
                  <c:v>512.64</c:v>
                </c:pt>
                <c:pt idx="1362">
                  <c:v>512.63</c:v>
                </c:pt>
                <c:pt idx="1363">
                  <c:v>512.63</c:v>
                </c:pt>
                <c:pt idx="1364">
                  <c:v>512.62</c:v>
                </c:pt>
                <c:pt idx="1365">
                  <c:v>512.62</c:v>
                </c:pt>
                <c:pt idx="1366">
                  <c:v>512.62</c:v>
                </c:pt>
                <c:pt idx="1367">
                  <c:v>512.61</c:v>
                </c:pt>
                <c:pt idx="1368">
                  <c:v>512.61</c:v>
                </c:pt>
                <c:pt idx="1369">
                  <c:v>512.61</c:v>
                </c:pt>
                <c:pt idx="1370">
                  <c:v>512.6</c:v>
                </c:pt>
                <c:pt idx="1371">
                  <c:v>512.6</c:v>
                </c:pt>
                <c:pt idx="1372">
                  <c:v>512.6</c:v>
                </c:pt>
                <c:pt idx="1373">
                  <c:v>512.59</c:v>
                </c:pt>
                <c:pt idx="1374">
                  <c:v>512.59</c:v>
                </c:pt>
                <c:pt idx="1375">
                  <c:v>512.59</c:v>
                </c:pt>
                <c:pt idx="1376">
                  <c:v>512.58000000000004</c:v>
                </c:pt>
                <c:pt idx="1377">
                  <c:v>512.58000000000004</c:v>
                </c:pt>
                <c:pt idx="1378">
                  <c:v>512.58000000000004</c:v>
                </c:pt>
                <c:pt idx="1379">
                  <c:v>512.57000000000005</c:v>
                </c:pt>
                <c:pt idx="1380">
                  <c:v>512.57000000000005</c:v>
                </c:pt>
                <c:pt idx="1381">
                  <c:v>512.57000000000005</c:v>
                </c:pt>
                <c:pt idx="1382">
                  <c:v>512.55999999999995</c:v>
                </c:pt>
                <c:pt idx="1383">
                  <c:v>512.55999999999995</c:v>
                </c:pt>
                <c:pt idx="1384">
                  <c:v>512.55999999999995</c:v>
                </c:pt>
                <c:pt idx="1385">
                  <c:v>512.54999999999995</c:v>
                </c:pt>
                <c:pt idx="1386">
                  <c:v>512.54999999999995</c:v>
                </c:pt>
                <c:pt idx="1387">
                  <c:v>512.54999999999995</c:v>
                </c:pt>
                <c:pt idx="1388">
                  <c:v>512.54</c:v>
                </c:pt>
                <c:pt idx="1389">
                  <c:v>512.54</c:v>
                </c:pt>
                <c:pt idx="1390">
                  <c:v>512.54</c:v>
                </c:pt>
                <c:pt idx="1391">
                  <c:v>512.53</c:v>
                </c:pt>
                <c:pt idx="1392">
                  <c:v>512.53</c:v>
                </c:pt>
                <c:pt idx="1393">
                  <c:v>512.53</c:v>
                </c:pt>
                <c:pt idx="1394">
                  <c:v>512.52</c:v>
                </c:pt>
                <c:pt idx="1395">
                  <c:v>512.52</c:v>
                </c:pt>
                <c:pt idx="1396">
                  <c:v>512.52</c:v>
                </c:pt>
                <c:pt idx="1397">
                  <c:v>512.51</c:v>
                </c:pt>
                <c:pt idx="1398">
                  <c:v>512.51</c:v>
                </c:pt>
                <c:pt idx="1399">
                  <c:v>512.51</c:v>
                </c:pt>
                <c:pt idx="1400">
                  <c:v>512.51</c:v>
                </c:pt>
                <c:pt idx="1401">
                  <c:v>512.5</c:v>
                </c:pt>
                <c:pt idx="1402">
                  <c:v>512.5</c:v>
                </c:pt>
                <c:pt idx="1403">
                  <c:v>512.5</c:v>
                </c:pt>
                <c:pt idx="1404">
                  <c:v>512.49</c:v>
                </c:pt>
                <c:pt idx="1405">
                  <c:v>512.49</c:v>
                </c:pt>
                <c:pt idx="1406">
                  <c:v>512.49</c:v>
                </c:pt>
                <c:pt idx="1407">
                  <c:v>512.48</c:v>
                </c:pt>
                <c:pt idx="1408">
                  <c:v>512.48</c:v>
                </c:pt>
                <c:pt idx="1409">
                  <c:v>512.48</c:v>
                </c:pt>
                <c:pt idx="1410">
                  <c:v>512.47</c:v>
                </c:pt>
                <c:pt idx="1411">
                  <c:v>512.47</c:v>
                </c:pt>
                <c:pt idx="1412">
                  <c:v>512.47</c:v>
                </c:pt>
                <c:pt idx="1413">
                  <c:v>512.47</c:v>
                </c:pt>
                <c:pt idx="1414">
                  <c:v>512.46</c:v>
                </c:pt>
                <c:pt idx="1415">
                  <c:v>512.46</c:v>
                </c:pt>
                <c:pt idx="1416">
                  <c:v>512.46</c:v>
                </c:pt>
                <c:pt idx="1417">
                  <c:v>512.45000000000005</c:v>
                </c:pt>
                <c:pt idx="1418">
                  <c:v>512.45000000000005</c:v>
                </c:pt>
                <c:pt idx="1419">
                  <c:v>512.45000000000005</c:v>
                </c:pt>
                <c:pt idx="1420">
                  <c:v>512.44000000000005</c:v>
                </c:pt>
                <c:pt idx="1421">
                  <c:v>512.44000000000005</c:v>
                </c:pt>
                <c:pt idx="1422">
                  <c:v>512.44000000000005</c:v>
                </c:pt>
                <c:pt idx="1423">
                  <c:v>512.44000000000005</c:v>
                </c:pt>
                <c:pt idx="1424">
                  <c:v>512.42999999999995</c:v>
                </c:pt>
                <c:pt idx="1425">
                  <c:v>512.42999999999995</c:v>
                </c:pt>
                <c:pt idx="1426">
                  <c:v>512.42999999999995</c:v>
                </c:pt>
                <c:pt idx="1427">
                  <c:v>512.41999999999996</c:v>
                </c:pt>
                <c:pt idx="1428">
                  <c:v>512.41999999999996</c:v>
                </c:pt>
                <c:pt idx="1429">
                  <c:v>512.41999999999996</c:v>
                </c:pt>
                <c:pt idx="1430">
                  <c:v>512.41</c:v>
                </c:pt>
                <c:pt idx="1431">
                  <c:v>512.41</c:v>
                </c:pt>
                <c:pt idx="1432">
                  <c:v>512.41</c:v>
                </c:pt>
                <c:pt idx="1433">
                  <c:v>512.41</c:v>
                </c:pt>
                <c:pt idx="1434">
                  <c:v>512.4</c:v>
                </c:pt>
                <c:pt idx="1435">
                  <c:v>512.4</c:v>
                </c:pt>
                <c:pt idx="1436">
                  <c:v>512.4</c:v>
                </c:pt>
                <c:pt idx="1437">
                  <c:v>512.39</c:v>
                </c:pt>
                <c:pt idx="1438">
                  <c:v>512.39</c:v>
                </c:pt>
                <c:pt idx="1439">
                  <c:v>512.39</c:v>
                </c:pt>
                <c:pt idx="1440">
                  <c:v>512.38</c:v>
                </c:pt>
                <c:pt idx="1441">
                  <c:v>512.38</c:v>
                </c:pt>
                <c:pt idx="1442">
                  <c:v>512.38</c:v>
                </c:pt>
                <c:pt idx="1443">
                  <c:v>512.37</c:v>
                </c:pt>
                <c:pt idx="1444">
                  <c:v>512.37</c:v>
                </c:pt>
                <c:pt idx="1445">
                  <c:v>512.37</c:v>
                </c:pt>
                <c:pt idx="1446">
                  <c:v>512.36</c:v>
                </c:pt>
                <c:pt idx="1447">
                  <c:v>512.36</c:v>
                </c:pt>
                <c:pt idx="1448">
                  <c:v>512.36</c:v>
                </c:pt>
                <c:pt idx="1449">
                  <c:v>512.35</c:v>
                </c:pt>
                <c:pt idx="1450">
                  <c:v>512.35</c:v>
                </c:pt>
                <c:pt idx="1451">
                  <c:v>512.35</c:v>
                </c:pt>
                <c:pt idx="1452">
                  <c:v>512.34</c:v>
                </c:pt>
                <c:pt idx="1453">
                  <c:v>512.34</c:v>
                </c:pt>
                <c:pt idx="1454">
                  <c:v>512.34</c:v>
                </c:pt>
                <c:pt idx="1455">
                  <c:v>512.33000000000004</c:v>
                </c:pt>
                <c:pt idx="1456">
                  <c:v>512.33000000000004</c:v>
                </c:pt>
                <c:pt idx="1457">
                  <c:v>512.32000000000005</c:v>
                </c:pt>
                <c:pt idx="1458">
                  <c:v>512.32000000000005</c:v>
                </c:pt>
                <c:pt idx="1459">
                  <c:v>512.32000000000005</c:v>
                </c:pt>
                <c:pt idx="1460">
                  <c:v>512.30999999999995</c:v>
                </c:pt>
                <c:pt idx="1461">
                  <c:v>512.30999999999995</c:v>
                </c:pt>
                <c:pt idx="1462">
                  <c:v>512.29999999999995</c:v>
                </c:pt>
                <c:pt idx="1463">
                  <c:v>512.29999999999995</c:v>
                </c:pt>
                <c:pt idx="1464">
                  <c:v>512.29</c:v>
                </c:pt>
                <c:pt idx="1465">
                  <c:v>512.29</c:v>
                </c:pt>
                <c:pt idx="1466">
                  <c:v>512.29</c:v>
                </c:pt>
                <c:pt idx="1467">
                  <c:v>512.28</c:v>
                </c:pt>
                <c:pt idx="1468">
                  <c:v>512.28</c:v>
                </c:pt>
                <c:pt idx="1469">
                  <c:v>512.27</c:v>
                </c:pt>
                <c:pt idx="1470">
                  <c:v>512.27</c:v>
                </c:pt>
                <c:pt idx="1471">
                  <c:v>512.26</c:v>
                </c:pt>
                <c:pt idx="1472">
                  <c:v>512.26</c:v>
                </c:pt>
                <c:pt idx="1473">
                  <c:v>512.26</c:v>
                </c:pt>
                <c:pt idx="1474">
                  <c:v>512.25</c:v>
                </c:pt>
                <c:pt idx="1475">
                  <c:v>512.25</c:v>
                </c:pt>
                <c:pt idx="1476">
                  <c:v>512.24</c:v>
                </c:pt>
                <c:pt idx="1477">
                  <c:v>512.24</c:v>
                </c:pt>
                <c:pt idx="1478">
                  <c:v>512.23</c:v>
                </c:pt>
                <c:pt idx="1479">
                  <c:v>512.23</c:v>
                </c:pt>
                <c:pt idx="1480">
                  <c:v>512.22</c:v>
                </c:pt>
                <c:pt idx="1481">
                  <c:v>512.22</c:v>
                </c:pt>
                <c:pt idx="1482">
                  <c:v>512.21</c:v>
                </c:pt>
                <c:pt idx="1483">
                  <c:v>512.21</c:v>
                </c:pt>
                <c:pt idx="1484">
                  <c:v>512.20000000000005</c:v>
                </c:pt>
                <c:pt idx="1485">
                  <c:v>512.20000000000005</c:v>
                </c:pt>
                <c:pt idx="1486">
                  <c:v>512.19000000000005</c:v>
                </c:pt>
                <c:pt idx="1487">
                  <c:v>512.19000000000005</c:v>
                </c:pt>
                <c:pt idx="1488">
                  <c:v>512.17999999999995</c:v>
                </c:pt>
                <c:pt idx="1489">
                  <c:v>512.17999999999995</c:v>
                </c:pt>
                <c:pt idx="1490">
                  <c:v>512.16999999999996</c:v>
                </c:pt>
                <c:pt idx="1491">
                  <c:v>512.16999999999996</c:v>
                </c:pt>
                <c:pt idx="1492">
                  <c:v>512.16</c:v>
                </c:pt>
                <c:pt idx="1493">
                  <c:v>512.16</c:v>
                </c:pt>
                <c:pt idx="1494">
                  <c:v>512.15</c:v>
                </c:pt>
                <c:pt idx="1495">
                  <c:v>512.15</c:v>
                </c:pt>
                <c:pt idx="1496">
                  <c:v>512.14</c:v>
                </c:pt>
                <c:pt idx="1497">
                  <c:v>512.14</c:v>
                </c:pt>
                <c:pt idx="1498">
                  <c:v>512.13</c:v>
                </c:pt>
                <c:pt idx="1499">
                  <c:v>512.12</c:v>
                </c:pt>
                <c:pt idx="1500">
                  <c:v>512.12</c:v>
                </c:pt>
                <c:pt idx="1501">
                  <c:v>512.11</c:v>
                </c:pt>
                <c:pt idx="1502">
                  <c:v>512.11</c:v>
                </c:pt>
                <c:pt idx="1503">
                  <c:v>512.1</c:v>
                </c:pt>
                <c:pt idx="1504">
                  <c:v>512.1</c:v>
                </c:pt>
                <c:pt idx="1505">
                  <c:v>512.09</c:v>
                </c:pt>
                <c:pt idx="1506">
                  <c:v>512.08000000000004</c:v>
                </c:pt>
                <c:pt idx="1507">
                  <c:v>512.08000000000004</c:v>
                </c:pt>
                <c:pt idx="1508">
                  <c:v>512.07000000000005</c:v>
                </c:pt>
                <c:pt idx="1509">
                  <c:v>512.07000000000005</c:v>
                </c:pt>
                <c:pt idx="1510">
                  <c:v>512.05999999999995</c:v>
                </c:pt>
                <c:pt idx="1511">
                  <c:v>512.05999999999995</c:v>
                </c:pt>
                <c:pt idx="1512">
                  <c:v>512.04999999999995</c:v>
                </c:pt>
                <c:pt idx="1513">
                  <c:v>512.04999999999995</c:v>
                </c:pt>
                <c:pt idx="1514">
                  <c:v>512.04</c:v>
                </c:pt>
                <c:pt idx="1515">
                  <c:v>512.04</c:v>
                </c:pt>
                <c:pt idx="1516">
                  <c:v>512.03</c:v>
                </c:pt>
                <c:pt idx="1517">
                  <c:v>512.03</c:v>
                </c:pt>
                <c:pt idx="1518">
                  <c:v>512.02</c:v>
                </c:pt>
                <c:pt idx="1519">
                  <c:v>512.02</c:v>
                </c:pt>
                <c:pt idx="1520">
                  <c:v>512.01</c:v>
                </c:pt>
                <c:pt idx="1521">
                  <c:v>512.01</c:v>
                </c:pt>
                <c:pt idx="1522">
                  <c:v>512</c:v>
                </c:pt>
                <c:pt idx="1523">
                  <c:v>512</c:v>
                </c:pt>
                <c:pt idx="1524">
                  <c:v>511.99</c:v>
                </c:pt>
                <c:pt idx="1525">
                  <c:v>511.99</c:v>
                </c:pt>
                <c:pt idx="1526">
                  <c:v>511.98</c:v>
                </c:pt>
                <c:pt idx="1527">
                  <c:v>511.98</c:v>
                </c:pt>
                <c:pt idx="1528">
                  <c:v>511.97</c:v>
                </c:pt>
                <c:pt idx="1529">
                  <c:v>511.97</c:v>
                </c:pt>
                <c:pt idx="1530">
                  <c:v>511.96</c:v>
                </c:pt>
                <c:pt idx="1531">
                  <c:v>511.96</c:v>
                </c:pt>
                <c:pt idx="1532">
                  <c:v>511.95</c:v>
                </c:pt>
                <c:pt idx="1533">
                  <c:v>511.94</c:v>
                </c:pt>
                <c:pt idx="1534">
                  <c:v>511.94</c:v>
                </c:pt>
                <c:pt idx="1535">
                  <c:v>511.93</c:v>
                </c:pt>
                <c:pt idx="1536">
                  <c:v>511.93</c:v>
                </c:pt>
                <c:pt idx="1537">
                  <c:v>511.92</c:v>
                </c:pt>
                <c:pt idx="1538">
                  <c:v>511.92</c:v>
                </c:pt>
                <c:pt idx="1539">
                  <c:v>511.91</c:v>
                </c:pt>
                <c:pt idx="1540">
                  <c:v>511.91</c:v>
                </c:pt>
                <c:pt idx="1541">
                  <c:v>511.9</c:v>
                </c:pt>
                <c:pt idx="1542">
                  <c:v>511.9</c:v>
                </c:pt>
                <c:pt idx="1543">
                  <c:v>511.89</c:v>
                </c:pt>
                <c:pt idx="1544">
                  <c:v>511.89</c:v>
                </c:pt>
                <c:pt idx="1545">
                  <c:v>511.88</c:v>
                </c:pt>
                <c:pt idx="1546">
                  <c:v>511.87</c:v>
                </c:pt>
                <c:pt idx="1547">
                  <c:v>511.87</c:v>
                </c:pt>
                <c:pt idx="1548">
                  <c:v>511.86</c:v>
                </c:pt>
                <c:pt idx="1549">
                  <c:v>511.86</c:v>
                </c:pt>
                <c:pt idx="1550">
                  <c:v>511.85</c:v>
                </c:pt>
                <c:pt idx="1551">
                  <c:v>511.85</c:v>
                </c:pt>
                <c:pt idx="1552">
                  <c:v>511.84</c:v>
                </c:pt>
                <c:pt idx="1553">
                  <c:v>511.84</c:v>
                </c:pt>
                <c:pt idx="1554">
                  <c:v>511.83</c:v>
                </c:pt>
                <c:pt idx="1555">
                  <c:v>511.82</c:v>
                </c:pt>
                <c:pt idx="1556">
                  <c:v>511.82</c:v>
                </c:pt>
                <c:pt idx="1557">
                  <c:v>511.81</c:v>
                </c:pt>
                <c:pt idx="1558">
                  <c:v>511.8</c:v>
                </c:pt>
                <c:pt idx="1559">
                  <c:v>511.8</c:v>
                </c:pt>
                <c:pt idx="1560">
                  <c:v>511.79</c:v>
                </c:pt>
                <c:pt idx="1561">
                  <c:v>511.78</c:v>
                </c:pt>
                <c:pt idx="1562">
                  <c:v>511.78</c:v>
                </c:pt>
                <c:pt idx="1563">
                  <c:v>511.77</c:v>
                </c:pt>
                <c:pt idx="1564">
                  <c:v>511.76</c:v>
                </c:pt>
                <c:pt idx="1565">
                  <c:v>511.76</c:v>
                </c:pt>
                <c:pt idx="1566">
                  <c:v>511.75</c:v>
                </c:pt>
                <c:pt idx="1567">
                  <c:v>511.74</c:v>
                </c:pt>
                <c:pt idx="1568">
                  <c:v>511.74</c:v>
                </c:pt>
                <c:pt idx="1569">
                  <c:v>511.73</c:v>
                </c:pt>
                <c:pt idx="1570">
                  <c:v>511.72</c:v>
                </c:pt>
                <c:pt idx="1571">
                  <c:v>511.72</c:v>
                </c:pt>
                <c:pt idx="1572">
                  <c:v>511.71</c:v>
                </c:pt>
                <c:pt idx="1573">
                  <c:v>511.71</c:v>
                </c:pt>
                <c:pt idx="1574">
                  <c:v>511.7</c:v>
                </c:pt>
                <c:pt idx="1575">
                  <c:v>511.69</c:v>
                </c:pt>
                <c:pt idx="1576">
                  <c:v>511.69</c:v>
                </c:pt>
                <c:pt idx="1577">
                  <c:v>511.68</c:v>
                </c:pt>
                <c:pt idx="1578">
                  <c:v>511.67</c:v>
                </c:pt>
                <c:pt idx="1579">
                  <c:v>511.67</c:v>
                </c:pt>
                <c:pt idx="1580">
                  <c:v>511.66</c:v>
                </c:pt>
                <c:pt idx="1581">
                  <c:v>511.65</c:v>
                </c:pt>
                <c:pt idx="1582">
                  <c:v>511.65</c:v>
                </c:pt>
                <c:pt idx="1583">
                  <c:v>511.64</c:v>
                </c:pt>
                <c:pt idx="1584">
                  <c:v>511.64</c:v>
                </c:pt>
                <c:pt idx="1585">
                  <c:v>511.63</c:v>
                </c:pt>
                <c:pt idx="1586">
                  <c:v>511.62</c:v>
                </c:pt>
                <c:pt idx="1587">
                  <c:v>511.62</c:v>
                </c:pt>
                <c:pt idx="1588">
                  <c:v>511.61</c:v>
                </c:pt>
                <c:pt idx="1589">
                  <c:v>511.6</c:v>
                </c:pt>
                <c:pt idx="1590">
                  <c:v>511.6</c:v>
                </c:pt>
                <c:pt idx="1591">
                  <c:v>511.59</c:v>
                </c:pt>
                <c:pt idx="1592">
                  <c:v>511.58</c:v>
                </c:pt>
                <c:pt idx="1593">
                  <c:v>511.57</c:v>
                </c:pt>
                <c:pt idx="1594">
                  <c:v>511.56</c:v>
                </c:pt>
                <c:pt idx="1595">
                  <c:v>511.55</c:v>
                </c:pt>
                <c:pt idx="1596">
                  <c:v>511.54</c:v>
                </c:pt>
                <c:pt idx="1597">
                  <c:v>511.53</c:v>
                </c:pt>
                <c:pt idx="1598">
                  <c:v>511.53</c:v>
                </c:pt>
                <c:pt idx="1599">
                  <c:v>511.52</c:v>
                </c:pt>
                <c:pt idx="1600">
                  <c:v>511.51</c:v>
                </c:pt>
                <c:pt idx="1601">
                  <c:v>511.51</c:v>
                </c:pt>
                <c:pt idx="1602">
                  <c:v>511.5</c:v>
                </c:pt>
                <c:pt idx="1603">
                  <c:v>511.49</c:v>
                </c:pt>
                <c:pt idx="1604">
                  <c:v>511.49</c:v>
                </c:pt>
                <c:pt idx="1605">
                  <c:v>511.48</c:v>
                </c:pt>
                <c:pt idx="1606">
                  <c:v>511.47</c:v>
                </c:pt>
                <c:pt idx="1607">
                  <c:v>511.46</c:v>
                </c:pt>
                <c:pt idx="1608">
                  <c:v>511.46</c:v>
                </c:pt>
                <c:pt idx="1609">
                  <c:v>511.45</c:v>
                </c:pt>
                <c:pt idx="1610">
                  <c:v>511.44</c:v>
                </c:pt>
                <c:pt idx="1611">
                  <c:v>511.44</c:v>
                </c:pt>
                <c:pt idx="1612">
                  <c:v>511.43</c:v>
                </c:pt>
                <c:pt idx="1613">
                  <c:v>511.42</c:v>
                </c:pt>
                <c:pt idx="1614">
                  <c:v>511.41</c:v>
                </c:pt>
                <c:pt idx="1615">
                  <c:v>511.41</c:v>
                </c:pt>
                <c:pt idx="1616">
                  <c:v>511.39</c:v>
                </c:pt>
                <c:pt idx="1617">
                  <c:v>511.37</c:v>
                </c:pt>
                <c:pt idx="1618">
                  <c:v>511.36</c:v>
                </c:pt>
                <c:pt idx="1619">
                  <c:v>511.35</c:v>
                </c:pt>
                <c:pt idx="1620">
                  <c:v>511.34</c:v>
                </c:pt>
                <c:pt idx="1621">
                  <c:v>511.33</c:v>
                </c:pt>
                <c:pt idx="1622">
                  <c:v>511.32</c:v>
                </c:pt>
                <c:pt idx="1623">
                  <c:v>511.31</c:v>
                </c:pt>
                <c:pt idx="1624">
                  <c:v>511.3</c:v>
                </c:pt>
                <c:pt idx="1625">
                  <c:v>511.29</c:v>
                </c:pt>
                <c:pt idx="1626">
                  <c:v>511.29</c:v>
                </c:pt>
                <c:pt idx="1627">
                  <c:v>511.28</c:v>
                </c:pt>
                <c:pt idx="1628">
                  <c:v>511.27</c:v>
                </c:pt>
                <c:pt idx="1629">
                  <c:v>511.26</c:v>
                </c:pt>
                <c:pt idx="1630">
                  <c:v>511.25</c:v>
                </c:pt>
                <c:pt idx="1631">
                  <c:v>511.25</c:v>
                </c:pt>
                <c:pt idx="1632">
                  <c:v>511.24</c:v>
                </c:pt>
                <c:pt idx="1633">
                  <c:v>511.23</c:v>
                </c:pt>
                <c:pt idx="1634">
                  <c:v>511.22</c:v>
                </c:pt>
                <c:pt idx="1635">
                  <c:v>511.22</c:v>
                </c:pt>
                <c:pt idx="1636">
                  <c:v>511.21</c:v>
                </c:pt>
                <c:pt idx="1637">
                  <c:v>511.2</c:v>
                </c:pt>
                <c:pt idx="1638">
                  <c:v>511.2</c:v>
                </c:pt>
                <c:pt idx="1639">
                  <c:v>511.19</c:v>
                </c:pt>
                <c:pt idx="1640">
                  <c:v>511.18</c:v>
                </c:pt>
                <c:pt idx="1641">
                  <c:v>511.18</c:v>
                </c:pt>
                <c:pt idx="1642">
                  <c:v>511.17</c:v>
                </c:pt>
                <c:pt idx="1643">
                  <c:v>511.16</c:v>
                </c:pt>
                <c:pt idx="1644">
                  <c:v>511.16</c:v>
                </c:pt>
                <c:pt idx="1645">
                  <c:v>511.15</c:v>
                </c:pt>
                <c:pt idx="1646">
                  <c:v>511.14</c:v>
                </c:pt>
                <c:pt idx="1647">
                  <c:v>511.14</c:v>
                </c:pt>
                <c:pt idx="1648">
                  <c:v>511.13</c:v>
                </c:pt>
                <c:pt idx="1649">
                  <c:v>511.13</c:v>
                </c:pt>
                <c:pt idx="1650">
                  <c:v>511.12</c:v>
                </c:pt>
                <c:pt idx="1651">
                  <c:v>511.11</c:v>
                </c:pt>
                <c:pt idx="1652">
                  <c:v>511.11</c:v>
                </c:pt>
                <c:pt idx="1653">
                  <c:v>511.1</c:v>
                </c:pt>
                <c:pt idx="1654">
                  <c:v>511.09</c:v>
                </c:pt>
                <c:pt idx="1655">
                  <c:v>511.09</c:v>
                </c:pt>
                <c:pt idx="1656">
                  <c:v>511.08</c:v>
                </c:pt>
                <c:pt idx="1657">
                  <c:v>511.07</c:v>
                </c:pt>
                <c:pt idx="1658">
                  <c:v>511.07</c:v>
                </c:pt>
                <c:pt idx="1659">
                  <c:v>511.06</c:v>
                </c:pt>
                <c:pt idx="1660">
                  <c:v>511.06</c:v>
                </c:pt>
                <c:pt idx="1661">
                  <c:v>511.05</c:v>
                </c:pt>
                <c:pt idx="1662">
                  <c:v>511.04</c:v>
                </c:pt>
                <c:pt idx="1663">
                  <c:v>511.04</c:v>
                </c:pt>
                <c:pt idx="1664">
                  <c:v>511.03</c:v>
                </c:pt>
                <c:pt idx="1665">
                  <c:v>511.02</c:v>
                </c:pt>
                <c:pt idx="1666">
                  <c:v>511.02</c:v>
                </c:pt>
                <c:pt idx="1667">
                  <c:v>511.02</c:v>
                </c:pt>
                <c:pt idx="1668">
                  <c:v>511.02</c:v>
                </c:pt>
                <c:pt idx="1669">
                  <c:v>511.01</c:v>
                </c:pt>
                <c:pt idx="1670">
                  <c:v>511.01</c:v>
                </c:pt>
                <c:pt idx="1671">
                  <c:v>511</c:v>
                </c:pt>
                <c:pt idx="1672">
                  <c:v>511</c:v>
                </c:pt>
                <c:pt idx="1673">
                  <c:v>510.99</c:v>
                </c:pt>
                <c:pt idx="1674">
                  <c:v>510.98</c:v>
                </c:pt>
                <c:pt idx="1675">
                  <c:v>510.98</c:v>
                </c:pt>
                <c:pt idx="1676">
                  <c:v>510.97</c:v>
                </c:pt>
                <c:pt idx="1677">
                  <c:v>510.96</c:v>
                </c:pt>
                <c:pt idx="1678">
                  <c:v>510.96</c:v>
                </c:pt>
                <c:pt idx="1679">
                  <c:v>510.95</c:v>
                </c:pt>
                <c:pt idx="1680">
                  <c:v>510.94</c:v>
                </c:pt>
                <c:pt idx="1681">
                  <c:v>510.94</c:v>
                </c:pt>
                <c:pt idx="1682">
                  <c:v>510.93</c:v>
                </c:pt>
                <c:pt idx="1683">
                  <c:v>510.92</c:v>
                </c:pt>
                <c:pt idx="1684">
                  <c:v>510.92</c:v>
                </c:pt>
                <c:pt idx="1685">
                  <c:v>510.91</c:v>
                </c:pt>
                <c:pt idx="1686">
                  <c:v>510.91</c:v>
                </c:pt>
                <c:pt idx="1687">
                  <c:v>510.9</c:v>
                </c:pt>
                <c:pt idx="1688">
                  <c:v>510.89</c:v>
                </c:pt>
                <c:pt idx="1689">
                  <c:v>510.88</c:v>
                </c:pt>
                <c:pt idx="1690">
                  <c:v>510.88</c:v>
                </c:pt>
                <c:pt idx="1691">
                  <c:v>510.87</c:v>
                </c:pt>
                <c:pt idx="1692">
                  <c:v>510.86</c:v>
                </c:pt>
                <c:pt idx="1693">
                  <c:v>510.85</c:v>
                </c:pt>
                <c:pt idx="1694">
                  <c:v>510.85</c:v>
                </c:pt>
                <c:pt idx="1695">
                  <c:v>510.84</c:v>
                </c:pt>
                <c:pt idx="1696">
                  <c:v>510.83</c:v>
                </c:pt>
                <c:pt idx="1697">
                  <c:v>510.82</c:v>
                </c:pt>
                <c:pt idx="1698">
                  <c:v>510.82</c:v>
                </c:pt>
                <c:pt idx="1699">
                  <c:v>510.81</c:v>
                </c:pt>
                <c:pt idx="1700">
                  <c:v>510.8</c:v>
                </c:pt>
                <c:pt idx="1701">
                  <c:v>510.79</c:v>
                </c:pt>
                <c:pt idx="1702">
                  <c:v>510.78</c:v>
                </c:pt>
                <c:pt idx="1703">
                  <c:v>510.77</c:v>
                </c:pt>
                <c:pt idx="1704">
                  <c:v>510.76</c:v>
                </c:pt>
                <c:pt idx="1705">
                  <c:v>510.76</c:v>
                </c:pt>
                <c:pt idx="1706">
                  <c:v>510.75</c:v>
                </c:pt>
                <c:pt idx="1707">
                  <c:v>510.74</c:v>
                </c:pt>
                <c:pt idx="1708">
                  <c:v>510.73</c:v>
                </c:pt>
                <c:pt idx="1709">
                  <c:v>510.72</c:v>
                </c:pt>
                <c:pt idx="1710">
                  <c:v>510.71</c:v>
                </c:pt>
                <c:pt idx="1711">
                  <c:v>510.7</c:v>
                </c:pt>
                <c:pt idx="1712">
                  <c:v>510.7</c:v>
                </c:pt>
                <c:pt idx="1713">
                  <c:v>510.69</c:v>
                </c:pt>
                <c:pt idx="1714">
                  <c:v>510.69</c:v>
                </c:pt>
                <c:pt idx="1715">
                  <c:v>510.68</c:v>
                </c:pt>
                <c:pt idx="1716">
                  <c:v>510.68</c:v>
                </c:pt>
                <c:pt idx="1717">
                  <c:v>510.67</c:v>
                </c:pt>
                <c:pt idx="1718">
                  <c:v>510.66</c:v>
                </c:pt>
                <c:pt idx="1719">
                  <c:v>510.66</c:v>
                </c:pt>
                <c:pt idx="1720">
                  <c:v>510.65</c:v>
                </c:pt>
                <c:pt idx="1721">
                  <c:v>510.64</c:v>
                </c:pt>
                <c:pt idx="1722">
                  <c:v>510.63</c:v>
                </c:pt>
                <c:pt idx="1723">
                  <c:v>510.62</c:v>
                </c:pt>
                <c:pt idx="1724">
                  <c:v>510.61</c:v>
                </c:pt>
                <c:pt idx="1725">
                  <c:v>510.6</c:v>
                </c:pt>
                <c:pt idx="1726">
                  <c:v>510.6</c:v>
                </c:pt>
                <c:pt idx="1727">
                  <c:v>510.59</c:v>
                </c:pt>
                <c:pt idx="1728">
                  <c:v>510.58</c:v>
                </c:pt>
                <c:pt idx="1729">
                  <c:v>510.57</c:v>
                </c:pt>
                <c:pt idx="1730">
                  <c:v>510.56</c:v>
                </c:pt>
                <c:pt idx="1731">
                  <c:v>510.55</c:v>
                </c:pt>
                <c:pt idx="1732">
                  <c:v>510.54</c:v>
                </c:pt>
                <c:pt idx="1733">
                  <c:v>510.53</c:v>
                </c:pt>
                <c:pt idx="1734">
                  <c:v>510.52</c:v>
                </c:pt>
                <c:pt idx="1735">
                  <c:v>510.51</c:v>
                </c:pt>
                <c:pt idx="1736">
                  <c:v>510.51</c:v>
                </c:pt>
                <c:pt idx="1737">
                  <c:v>510.5</c:v>
                </c:pt>
                <c:pt idx="1738">
                  <c:v>510.49</c:v>
                </c:pt>
                <c:pt idx="1739">
                  <c:v>510.48</c:v>
                </c:pt>
                <c:pt idx="1740">
                  <c:v>510.47</c:v>
                </c:pt>
                <c:pt idx="1741">
                  <c:v>510.46</c:v>
                </c:pt>
                <c:pt idx="1742">
                  <c:v>510.45</c:v>
                </c:pt>
                <c:pt idx="1743">
                  <c:v>510.45</c:v>
                </c:pt>
                <c:pt idx="1744">
                  <c:v>510.44</c:v>
                </c:pt>
                <c:pt idx="1745">
                  <c:v>510.43</c:v>
                </c:pt>
                <c:pt idx="1746">
                  <c:v>510.42</c:v>
                </c:pt>
                <c:pt idx="1747">
                  <c:v>510.41</c:v>
                </c:pt>
                <c:pt idx="1748">
                  <c:v>510.4</c:v>
                </c:pt>
                <c:pt idx="1749">
                  <c:v>510.39</c:v>
                </c:pt>
                <c:pt idx="1750">
                  <c:v>510.39</c:v>
                </c:pt>
                <c:pt idx="1751">
                  <c:v>510.38</c:v>
                </c:pt>
                <c:pt idx="1752">
                  <c:v>510.37</c:v>
                </c:pt>
                <c:pt idx="1753">
                  <c:v>510.36</c:v>
                </c:pt>
                <c:pt idx="1754">
                  <c:v>510.35</c:v>
                </c:pt>
                <c:pt idx="1755">
                  <c:v>510.34</c:v>
                </c:pt>
                <c:pt idx="1756">
                  <c:v>510.33</c:v>
                </c:pt>
                <c:pt idx="1757">
                  <c:v>510.32</c:v>
                </c:pt>
                <c:pt idx="1758">
                  <c:v>510.32</c:v>
                </c:pt>
                <c:pt idx="1759">
                  <c:v>510.31</c:v>
                </c:pt>
                <c:pt idx="1760">
                  <c:v>510.3</c:v>
                </c:pt>
                <c:pt idx="1761">
                  <c:v>510.29</c:v>
                </c:pt>
                <c:pt idx="1762">
                  <c:v>510.28</c:v>
                </c:pt>
                <c:pt idx="1763">
                  <c:v>510.28</c:v>
                </c:pt>
                <c:pt idx="1764">
                  <c:v>510.27</c:v>
                </c:pt>
                <c:pt idx="1765">
                  <c:v>510.26</c:v>
                </c:pt>
                <c:pt idx="1766">
                  <c:v>510.25</c:v>
                </c:pt>
                <c:pt idx="1767">
                  <c:v>510.24</c:v>
                </c:pt>
                <c:pt idx="1768">
                  <c:v>510.24</c:v>
                </c:pt>
                <c:pt idx="1769">
                  <c:v>510.23</c:v>
                </c:pt>
                <c:pt idx="1770">
                  <c:v>510.22</c:v>
                </c:pt>
                <c:pt idx="1771">
                  <c:v>510.22</c:v>
                </c:pt>
                <c:pt idx="1772">
                  <c:v>510.21</c:v>
                </c:pt>
                <c:pt idx="1773">
                  <c:v>510.2</c:v>
                </c:pt>
                <c:pt idx="1774">
                  <c:v>510.19</c:v>
                </c:pt>
                <c:pt idx="1775">
                  <c:v>510.19</c:v>
                </c:pt>
                <c:pt idx="1776">
                  <c:v>510.18</c:v>
                </c:pt>
                <c:pt idx="1777">
                  <c:v>510.17</c:v>
                </c:pt>
                <c:pt idx="1778">
                  <c:v>510.17</c:v>
                </c:pt>
                <c:pt idx="1779">
                  <c:v>510.16</c:v>
                </c:pt>
                <c:pt idx="1780">
                  <c:v>510.15</c:v>
                </c:pt>
                <c:pt idx="1781">
                  <c:v>510.14</c:v>
                </c:pt>
                <c:pt idx="1782">
                  <c:v>510.14</c:v>
                </c:pt>
                <c:pt idx="1783">
                  <c:v>510.13</c:v>
                </c:pt>
                <c:pt idx="1784">
                  <c:v>510.12</c:v>
                </c:pt>
                <c:pt idx="1785">
                  <c:v>510.12</c:v>
                </c:pt>
                <c:pt idx="1786">
                  <c:v>510.11</c:v>
                </c:pt>
                <c:pt idx="1787">
                  <c:v>510.1</c:v>
                </c:pt>
                <c:pt idx="1788">
                  <c:v>510.09</c:v>
                </c:pt>
                <c:pt idx="1789">
                  <c:v>510.08</c:v>
                </c:pt>
                <c:pt idx="1790">
                  <c:v>510.08</c:v>
                </c:pt>
                <c:pt idx="1791">
                  <c:v>510.07</c:v>
                </c:pt>
                <c:pt idx="1792">
                  <c:v>510.06</c:v>
                </c:pt>
                <c:pt idx="1793">
                  <c:v>510.05</c:v>
                </c:pt>
                <c:pt idx="1794">
                  <c:v>510.05</c:v>
                </c:pt>
                <c:pt idx="1795">
                  <c:v>510.04</c:v>
                </c:pt>
                <c:pt idx="1796">
                  <c:v>510.03</c:v>
                </c:pt>
                <c:pt idx="1797">
                  <c:v>510.02</c:v>
                </c:pt>
                <c:pt idx="1798">
                  <c:v>510.01</c:v>
                </c:pt>
                <c:pt idx="1799">
                  <c:v>510.01</c:v>
                </c:pt>
                <c:pt idx="1800">
                  <c:v>510</c:v>
                </c:pt>
                <c:pt idx="1801">
                  <c:v>509.99</c:v>
                </c:pt>
                <c:pt idx="1802">
                  <c:v>509.98</c:v>
                </c:pt>
                <c:pt idx="1803">
                  <c:v>509.98</c:v>
                </c:pt>
                <c:pt idx="1804">
                  <c:v>509.98</c:v>
                </c:pt>
                <c:pt idx="1805">
                  <c:v>509.97</c:v>
                </c:pt>
                <c:pt idx="1806">
                  <c:v>509.96</c:v>
                </c:pt>
                <c:pt idx="1807">
                  <c:v>509.95</c:v>
                </c:pt>
                <c:pt idx="1808">
                  <c:v>509.94</c:v>
                </c:pt>
                <c:pt idx="1809">
                  <c:v>509.94</c:v>
                </c:pt>
                <c:pt idx="1810">
                  <c:v>509.93</c:v>
                </c:pt>
                <c:pt idx="1811">
                  <c:v>509.92</c:v>
                </c:pt>
                <c:pt idx="1812">
                  <c:v>509.91</c:v>
                </c:pt>
                <c:pt idx="1813">
                  <c:v>509.91</c:v>
                </c:pt>
                <c:pt idx="1814">
                  <c:v>509.9</c:v>
                </c:pt>
                <c:pt idx="1815">
                  <c:v>509.89</c:v>
                </c:pt>
                <c:pt idx="1816">
                  <c:v>509.88</c:v>
                </c:pt>
                <c:pt idx="1817">
                  <c:v>509.88</c:v>
                </c:pt>
                <c:pt idx="1818">
                  <c:v>509.87</c:v>
                </c:pt>
                <c:pt idx="1819">
                  <c:v>509.86</c:v>
                </c:pt>
                <c:pt idx="1820">
                  <c:v>509.86</c:v>
                </c:pt>
                <c:pt idx="1821">
                  <c:v>509.85</c:v>
                </c:pt>
                <c:pt idx="1822">
                  <c:v>509.84</c:v>
                </c:pt>
                <c:pt idx="1823">
                  <c:v>509.83</c:v>
                </c:pt>
                <c:pt idx="1824">
                  <c:v>509.83</c:v>
                </c:pt>
                <c:pt idx="1825">
                  <c:v>509.82</c:v>
                </c:pt>
                <c:pt idx="1826">
                  <c:v>509.81</c:v>
                </c:pt>
                <c:pt idx="1827">
                  <c:v>509.81</c:v>
                </c:pt>
                <c:pt idx="1828">
                  <c:v>509.8</c:v>
                </c:pt>
                <c:pt idx="1829">
                  <c:v>509.79</c:v>
                </c:pt>
                <c:pt idx="1830">
                  <c:v>509.79</c:v>
                </c:pt>
                <c:pt idx="1831">
                  <c:v>509.78</c:v>
                </c:pt>
                <c:pt idx="1832">
                  <c:v>509.77</c:v>
                </c:pt>
                <c:pt idx="1833">
                  <c:v>509.77</c:v>
                </c:pt>
                <c:pt idx="1834">
                  <c:v>509.76</c:v>
                </c:pt>
                <c:pt idx="1835">
                  <c:v>509.75</c:v>
                </c:pt>
                <c:pt idx="1836">
                  <c:v>509.75</c:v>
                </c:pt>
                <c:pt idx="1837">
                  <c:v>509.74</c:v>
                </c:pt>
                <c:pt idx="1838">
                  <c:v>509.74</c:v>
                </c:pt>
                <c:pt idx="1839">
                  <c:v>509.73</c:v>
                </c:pt>
                <c:pt idx="1840">
                  <c:v>509.72</c:v>
                </c:pt>
                <c:pt idx="1841">
                  <c:v>509.72</c:v>
                </c:pt>
                <c:pt idx="1842">
                  <c:v>509.71</c:v>
                </c:pt>
                <c:pt idx="1843">
                  <c:v>509.71</c:v>
                </c:pt>
                <c:pt idx="1844">
                  <c:v>509.7</c:v>
                </c:pt>
                <c:pt idx="1845">
                  <c:v>509.7</c:v>
                </c:pt>
                <c:pt idx="1846">
                  <c:v>509.69</c:v>
                </c:pt>
                <c:pt idx="1847">
                  <c:v>509.69</c:v>
                </c:pt>
                <c:pt idx="1848">
                  <c:v>509.68</c:v>
                </c:pt>
                <c:pt idx="1849">
                  <c:v>509.67</c:v>
                </c:pt>
                <c:pt idx="1850">
                  <c:v>509.67</c:v>
                </c:pt>
                <c:pt idx="1851">
                  <c:v>509.66</c:v>
                </c:pt>
                <c:pt idx="1852">
                  <c:v>509.66</c:v>
                </c:pt>
                <c:pt idx="1853">
                  <c:v>509.65</c:v>
                </c:pt>
                <c:pt idx="1854">
                  <c:v>509.65</c:v>
                </c:pt>
                <c:pt idx="1855">
                  <c:v>509.64</c:v>
                </c:pt>
                <c:pt idx="1856">
                  <c:v>509.64</c:v>
                </c:pt>
                <c:pt idx="1857">
                  <c:v>509.63</c:v>
                </c:pt>
                <c:pt idx="1858">
                  <c:v>509.63</c:v>
                </c:pt>
                <c:pt idx="1859">
                  <c:v>509.62</c:v>
                </c:pt>
                <c:pt idx="1860">
                  <c:v>509.62</c:v>
                </c:pt>
                <c:pt idx="1861">
                  <c:v>509.61</c:v>
                </c:pt>
                <c:pt idx="1862">
                  <c:v>509.61</c:v>
                </c:pt>
                <c:pt idx="1863">
                  <c:v>509.6</c:v>
                </c:pt>
                <c:pt idx="1864">
                  <c:v>509.6</c:v>
                </c:pt>
                <c:pt idx="1865">
                  <c:v>509.59</c:v>
                </c:pt>
                <c:pt idx="1866">
                  <c:v>509.59</c:v>
                </c:pt>
                <c:pt idx="1867">
                  <c:v>509.58</c:v>
                </c:pt>
                <c:pt idx="1868">
                  <c:v>509.57</c:v>
                </c:pt>
                <c:pt idx="1869">
                  <c:v>509.57</c:v>
                </c:pt>
                <c:pt idx="1870">
                  <c:v>509.56</c:v>
                </c:pt>
                <c:pt idx="1871">
                  <c:v>509.56</c:v>
                </c:pt>
                <c:pt idx="1872">
                  <c:v>509.55</c:v>
                </c:pt>
                <c:pt idx="1873">
                  <c:v>509.55</c:v>
                </c:pt>
                <c:pt idx="1874">
                  <c:v>509.54</c:v>
                </c:pt>
                <c:pt idx="1875">
                  <c:v>509.54</c:v>
                </c:pt>
                <c:pt idx="1876">
                  <c:v>509.53</c:v>
                </c:pt>
                <c:pt idx="1877">
                  <c:v>509.52</c:v>
                </c:pt>
                <c:pt idx="1878">
                  <c:v>509.52</c:v>
                </c:pt>
                <c:pt idx="1879">
                  <c:v>509.51</c:v>
                </c:pt>
                <c:pt idx="1880">
                  <c:v>509.51</c:v>
                </c:pt>
                <c:pt idx="1881">
                  <c:v>509.5</c:v>
                </c:pt>
                <c:pt idx="1882">
                  <c:v>509.5</c:v>
                </c:pt>
                <c:pt idx="1883">
                  <c:v>509.49</c:v>
                </c:pt>
                <c:pt idx="1884">
                  <c:v>509.49</c:v>
                </c:pt>
                <c:pt idx="1885">
                  <c:v>509.48</c:v>
                </c:pt>
                <c:pt idx="1886">
                  <c:v>509.47</c:v>
                </c:pt>
                <c:pt idx="1887">
                  <c:v>509.47</c:v>
                </c:pt>
                <c:pt idx="1888">
                  <c:v>509.46</c:v>
                </c:pt>
                <c:pt idx="1889">
                  <c:v>509.46</c:v>
                </c:pt>
                <c:pt idx="1890">
                  <c:v>509.45</c:v>
                </c:pt>
                <c:pt idx="1891">
                  <c:v>509.45</c:v>
                </c:pt>
                <c:pt idx="1892">
                  <c:v>509.44</c:v>
                </c:pt>
                <c:pt idx="1893">
                  <c:v>509.44</c:v>
                </c:pt>
                <c:pt idx="1894">
                  <c:v>509.43</c:v>
                </c:pt>
                <c:pt idx="1895">
                  <c:v>509.43</c:v>
                </c:pt>
                <c:pt idx="1896">
                  <c:v>509.42</c:v>
                </c:pt>
                <c:pt idx="1897">
                  <c:v>509.42</c:v>
                </c:pt>
                <c:pt idx="1898">
                  <c:v>509.41</c:v>
                </c:pt>
                <c:pt idx="1899">
                  <c:v>509.41</c:v>
                </c:pt>
                <c:pt idx="1900">
                  <c:v>509.4</c:v>
                </c:pt>
                <c:pt idx="1901">
                  <c:v>509.4</c:v>
                </c:pt>
                <c:pt idx="1902">
                  <c:v>509.39</c:v>
                </c:pt>
                <c:pt idx="1903">
                  <c:v>509.39</c:v>
                </c:pt>
                <c:pt idx="1904">
                  <c:v>509.38</c:v>
                </c:pt>
                <c:pt idx="1905">
                  <c:v>509.38</c:v>
                </c:pt>
                <c:pt idx="1906">
                  <c:v>509.37</c:v>
                </c:pt>
                <c:pt idx="1907">
                  <c:v>509.37</c:v>
                </c:pt>
                <c:pt idx="1908">
                  <c:v>509.36</c:v>
                </c:pt>
                <c:pt idx="1909">
                  <c:v>509.36</c:v>
                </c:pt>
                <c:pt idx="1910">
                  <c:v>509.35</c:v>
                </c:pt>
                <c:pt idx="1911">
                  <c:v>509.35</c:v>
                </c:pt>
                <c:pt idx="1912">
                  <c:v>509.34</c:v>
                </c:pt>
                <c:pt idx="1913">
                  <c:v>509.34</c:v>
                </c:pt>
                <c:pt idx="1914">
                  <c:v>509.34</c:v>
                </c:pt>
                <c:pt idx="1915">
                  <c:v>509.33</c:v>
                </c:pt>
                <c:pt idx="1916">
                  <c:v>509.33</c:v>
                </c:pt>
                <c:pt idx="1917">
                  <c:v>509.32</c:v>
                </c:pt>
                <c:pt idx="1918">
                  <c:v>509.32</c:v>
                </c:pt>
                <c:pt idx="1919">
                  <c:v>509.31</c:v>
                </c:pt>
                <c:pt idx="1920">
                  <c:v>509.31</c:v>
                </c:pt>
                <c:pt idx="1921">
                  <c:v>509.3</c:v>
                </c:pt>
                <c:pt idx="1922">
                  <c:v>509.3</c:v>
                </c:pt>
                <c:pt idx="1923">
                  <c:v>509.29</c:v>
                </c:pt>
                <c:pt idx="1924">
                  <c:v>509.29</c:v>
                </c:pt>
                <c:pt idx="1925">
                  <c:v>509.28</c:v>
                </c:pt>
                <c:pt idx="1926">
                  <c:v>509.28</c:v>
                </c:pt>
                <c:pt idx="1927">
                  <c:v>509.27</c:v>
                </c:pt>
                <c:pt idx="1928">
                  <c:v>509.27</c:v>
                </c:pt>
                <c:pt idx="1929">
                  <c:v>509.27</c:v>
                </c:pt>
                <c:pt idx="1930">
                  <c:v>509.26</c:v>
                </c:pt>
                <c:pt idx="1931">
                  <c:v>509.26</c:v>
                </c:pt>
                <c:pt idx="1932">
                  <c:v>509.25</c:v>
                </c:pt>
                <c:pt idx="1933">
                  <c:v>509.25</c:v>
                </c:pt>
                <c:pt idx="1934">
                  <c:v>509.24</c:v>
                </c:pt>
                <c:pt idx="1935">
                  <c:v>509.24</c:v>
                </c:pt>
                <c:pt idx="1936">
                  <c:v>509.23</c:v>
                </c:pt>
                <c:pt idx="1937">
                  <c:v>509.23</c:v>
                </c:pt>
                <c:pt idx="1938">
                  <c:v>509.22</c:v>
                </c:pt>
                <c:pt idx="1939">
                  <c:v>509.22</c:v>
                </c:pt>
                <c:pt idx="1940">
                  <c:v>509.21</c:v>
                </c:pt>
                <c:pt idx="1941">
                  <c:v>509.21</c:v>
                </c:pt>
                <c:pt idx="1942">
                  <c:v>509.2</c:v>
                </c:pt>
                <c:pt idx="1943">
                  <c:v>509.2</c:v>
                </c:pt>
                <c:pt idx="1944">
                  <c:v>509.19</c:v>
                </c:pt>
                <c:pt idx="1945">
                  <c:v>509.19</c:v>
                </c:pt>
                <c:pt idx="1946">
                  <c:v>509.18</c:v>
                </c:pt>
                <c:pt idx="1947">
                  <c:v>509.18</c:v>
                </c:pt>
                <c:pt idx="1948">
                  <c:v>509.17</c:v>
                </c:pt>
                <c:pt idx="1949">
                  <c:v>509.17</c:v>
                </c:pt>
                <c:pt idx="1950">
                  <c:v>509.16</c:v>
                </c:pt>
                <c:pt idx="1951">
                  <c:v>509.16</c:v>
                </c:pt>
                <c:pt idx="1952">
                  <c:v>509.15</c:v>
                </c:pt>
                <c:pt idx="1953">
                  <c:v>509.14</c:v>
                </c:pt>
                <c:pt idx="1954">
                  <c:v>509.13</c:v>
                </c:pt>
                <c:pt idx="1955">
                  <c:v>509.12</c:v>
                </c:pt>
                <c:pt idx="1956">
                  <c:v>509.11</c:v>
                </c:pt>
                <c:pt idx="1957">
                  <c:v>509.11</c:v>
                </c:pt>
                <c:pt idx="1958">
                  <c:v>509.1</c:v>
                </c:pt>
                <c:pt idx="1959">
                  <c:v>509.1</c:v>
                </c:pt>
                <c:pt idx="1960">
                  <c:v>509.09</c:v>
                </c:pt>
                <c:pt idx="1961">
                  <c:v>509.09</c:v>
                </c:pt>
                <c:pt idx="1962">
                  <c:v>509.08</c:v>
                </c:pt>
                <c:pt idx="1963">
                  <c:v>509.07</c:v>
                </c:pt>
                <c:pt idx="1964">
                  <c:v>509.07</c:v>
                </c:pt>
                <c:pt idx="1965">
                  <c:v>509.06</c:v>
                </c:pt>
                <c:pt idx="1966">
                  <c:v>509.06</c:v>
                </c:pt>
                <c:pt idx="1967">
                  <c:v>509.05</c:v>
                </c:pt>
                <c:pt idx="1968">
                  <c:v>509.05</c:v>
                </c:pt>
                <c:pt idx="1969">
                  <c:v>509.04</c:v>
                </c:pt>
                <c:pt idx="1970">
                  <c:v>509.04</c:v>
                </c:pt>
                <c:pt idx="1971">
                  <c:v>509.03</c:v>
                </c:pt>
                <c:pt idx="1972">
                  <c:v>509.03</c:v>
                </c:pt>
                <c:pt idx="1973">
                  <c:v>509.02</c:v>
                </c:pt>
                <c:pt idx="1974">
                  <c:v>509.02</c:v>
                </c:pt>
                <c:pt idx="1975">
                  <c:v>509.01</c:v>
                </c:pt>
                <c:pt idx="1976">
                  <c:v>509.01</c:v>
                </c:pt>
                <c:pt idx="1977">
                  <c:v>509</c:v>
                </c:pt>
                <c:pt idx="1978">
                  <c:v>509</c:v>
                </c:pt>
                <c:pt idx="1979">
                  <c:v>508.99</c:v>
                </c:pt>
                <c:pt idx="1980">
                  <c:v>508.99</c:v>
                </c:pt>
                <c:pt idx="1981">
                  <c:v>508.98</c:v>
                </c:pt>
                <c:pt idx="1982">
                  <c:v>508.98</c:v>
                </c:pt>
                <c:pt idx="1983">
                  <c:v>508.97</c:v>
                </c:pt>
                <c:pt idx="1984">
                  <c:v>508.97</c:v>
                </c:pt>
                <c:pt idx="1985">
                  <c:v>508.96</c:v>
                </c:pt>
                <c:pt idx="1986">
                  <c:v>508.96</c:v>
                </c:pt>
                <c:pt idx="1987">
                  <c:v>508.95</c:v>
                </c:pt>
                <c:pt idx="1988">
                  <c:v>508.95</c:v>
                </c:pt>
                <c:pt idx="1989">
                  <c:v>508.94</c:v>
                </c:pt>
                <c:pt idx="1990">
                  <c:v>508.94</c:v>
                </c:pt>
                <c:pt idx="1991">
                  <c:v>508.93</c:v>
                </c:pt>
                <c:pt idx="1992">
                  <c:v>508.93</c:v>
                </c:pt>
                <c:pt idx="1993">
                  <c:v>508.92</c:v>
                </c:pt>
                <c:pt idx="1994">
                  <c:v>508.92</c:v>
                </c:pt>
                <c:pt idx="1995">
                  <c:v>508.91</c:v>
                </c:pt>
                <c:pt idx="1996">
                  <c:v>508.91</c:v>
                </c:pt>
                <c:pt idx="1997">
                  <c:v>508.9</c:v>
                </c:pt>
                <c:pt idx="1998">
                  <c:v>508.9</c:v>
                </c:pt>
                <c:pt idx="1999">
                  <c:v>508.89</c:v>
                </c:pt>
                <c:pt idx="2000">
                  <c:v>508.89</c:v>
                </c:pt>
                <c:pt idx="2001">
                  <c:v>508.88</c:v>
                </c:pt>
                <c:pt idx="2002">
                  <c:v>508.88</c:v>
                </c:pt>
                <c:pt idx="2003">
                  <c:v>508.88</c:v>
                </c:pt>
                <c:pt idx="2004">
                  <c:v>508.87</c:v>
                </c:pt>
                <c:pt idx="2005">
                  <c:v>508.87</c:v>
                </c:pt>
                <c:pt idx="2006">
                  <c:v>508.86</c:v>
                </c:pt>
                <c:pt idx="2007">
                  <c:v>508.86</c:v>
                </c:pt>
                <c:pt idx="2008">
                  <c:v>508.85</c:v>
                </c:pt>
                <c:pt idx="2009">
                  <c:v>508.85</c:v>
                </c:pt>
                <c:pt idx="2010">
                  <c:v>508.84</c:v>
                </c:pt>
                <c:pt idx="2011">
                  <c:v>508.84</c:v>
                </c:pt>
                <c:pt idx="2012">
                  <c:v>508.83</c:v>
                </c:pt>
                <c:pt idx="2013">
                  <c:v>508.83</c:v>
                </c:pt>
                <c:pt idx="2014">
                  <c:v>508.83</c:v>
                </c:pt>
                <c:pt idx="2015">
                  <c:v>508.82</c:v>
                </c:pt>
                <c:pt idx="2016">
                  <c:v>508.82</c:v>
                </c:pt>
                <c:pt idx="2017">
                  <c:v>508.81</c:v>
                </c:pt>
                <c:pt idx="2018">
                  <c:v>508.81</c:v>
                </c:pt>
                <c:pt idx="2019">
                  <c:v>508.8</c:v>
                </c:pt>
                <c:pt idx="2020">
                  <c:v>508.8</c:v>
                </c:pt>
                <c:pt idx="2021">
                  <c:v>508.79</c:v>
                </c:pt>
                <c:pt idx="2022">
                  <c:v>508.79</c:v>
                </c:pt>
                <c:pt idx="2023">
                  <c:v>508.79</c:v>
                </c:pt>
                <c:pt idx="2024">
                  <c:v>508.78</c:v>
                </c:pt>
                <c:pt idx="2025">
                  <c:v>508.78</c:v>
                </c:pt>
                <c:pt idx="2026">
                  <c:v>508.77</c:v>
                </c:pt>
                <c:pt idx="2027">
                  <c:v>508.77</c:v>
                </c:pt>
                <c:pt idx="2028">
                  <c:v>508.76</c:v>
                </c:pt>
                <c:pt idx="2029">
                  <c:v>508.76</c:v>
                </c:pt>
                <c:pt idx="2030">
                  <c:v>508.76</c:v>
                </c:pt>
                <c:pt idx="2031">
                  <c:v>508.75</c:v>
                </c:pt>
                <c:pt idx="2032">
                  <c:v>508.75</c:v>
                </c:pt>
                <c:pt idx="2033">
                  <c:v>508.74</c:v>
                </c:pt>
                <c:pt idx="2034">
                  <c:v>508.74</c:v>
                </c:pt>
                <c:pt idx="2035">
                  <c:v>508.74</c:v>
                </c:pt>
                <c:pt idx="2036">
                  <c:v>508.73</c:v>
                </c:pt>
                <c:pt idx="2037">
                  <c:v>508.73</c:v>
                </c:pt>
                <c:pt idx="2038">
                  <c:v>508.73</c:v>
                </c:pt>
                <c:pt idx="2039">
                  <c:v>508.72</c:v>
                </c:pt>
                <c:pt idx="2040">
                  <c:v>508.72</c:v>
                </c:pt>
                <c:pt idx="2041">
                  <c:v>508.71</c:v>
                </c:pt>
                <c:pt idx="2042">
                  <c:v>508.71</c:v>
                </c:pt>
                <c:pt idx="2043">
                  <c:v>508.71</c:v>
                </c:pt>
                <c:pt idx="2044">
                  <c:v>508.7</c:v>
                </c:pt>
                <c:pt idx="2045">
                  <c:v>508.7</c:v>
                </c:pt>
                <c:pt idx="2046">
                  <c:v>508.7</c:v>
                </c:pt>
                <c:pt idx="2047">
                  <c:v>508.69</c:v>
                </c:pt>
                <c:pt idx="2048">
                  <c:v>508.69</c:v>
                </c:pt>
                <c:pt idx="2049">
                  <c:v>508.68</c:v>
                </c:pt>
                <c:pt idx="2050">
                  <c:v>508.68</c:v>
                </c:pt>
                <c:pt idx="2051">
                  <c:v>508.68</c:v>
                </c:pt>
                <c:pt idx="2052">
                  <c:v>508.67</c:v>
                </c:pt>
                <c:pt idx="2053">
                  <c:v>508.67</c:v>
                </c:pt>
                <c:pt idx="2054">
                  <c:v>508.67</c:v>
                </c:pt>
                <c:pt idx="2055">
                  <c:v>508.66</c:v>
                </c:pt>
                <c:pt idx="2056">
                  <c:v>508.66</c:v>
                </c:pt>
                <c:pt idx="2057">
                  <c:v>508.65</c:v>
                </c:pt>
                <c:pt idx="2058">
                  <c:v>508.65</c:v>
                </c:pt>
                <c:pt idx="2059">
                  <c:v>508.65</c:v>
                </c:pt>
                <c:pt idx="2060">
                  <c:v>508.64</c:v>
                </c:pt>
                <c:pt idx="2061">
                  <c:v>508.64</c:v>
                </c:pt>
                <c:pt idx="2062">
                  <c:v>508.64</c:v>
                </c:pt>
                <c:pt idx="2063">
                  <c:v>508.63</c:v>
                </c:pt>
                <c:pt idx="2064">
                  <c:v>508.63</c:v>
                </c:pt>
                <c:pt idx="2065">
                  <c:v>508.63</c:v>
                </c:pt>
                <c:pt idx="2066">
                  <c:v>508.62</c:v>
                </c:pt>
                <c:pt idx="2067">
                  <c:v>508.62</c:v>
                </c:pt>
                <c:pt idx="2068">
                  <c:v>508.61</c:v>
                </c:pt>
                <c:pt idx="2069">
                  <c:v>508.61</c:v>
                </c:pt>
                <c:pt idx="2070">
                  <c:v>508.61</c:v>
                </c:pt>
                <c:pt idx="2071">
                  <c:v>508.6</c:v>
                </c:pt>
                <c:pt idx="2072">
                  <c:v>508.6</c:v>
                </c:pt>
                <c:pt idx="2073">
                  <c:v>508.6</c:v>
                </c:pt>
                <c:pt idx="2074">
                  <c:v>508.59</c:v>
                </c:pt>
                <c:pt idx="2075">
                  <c:v>508.59</c:v>
                </c:pt>
                <c:pt idx="2076">
                  <c:v>508.58</c:v>
                </c:pt>
                <c:pt idx="2077">
                  <c:v>508.58</c:v>
                </c:pt>
                <c:pt idx="2078">
                  <c:v>508.58</c:v>
                </c:pt>
                <c:pt idx="2079">
                  <c:v>508.57</c:v>
                </c:pt>
                <c:pt idx="2080">
                  <c:v>508.57</c:v>
                </c:pt>
                <c:pt idx="2081">
                  <c:v>508.57</c:v>
                </c:pt>
                <c:pt idx="2082">
                  <c:v>508.56</c:v>
                </c:pt>
                <c:pt idx="2083">
                  <c:v>508.56</c:v>
                </c:pt>
                <c:pt idx="2084">
                  <c:v>508.56</c:v>
                </c:pt>
                <c:pt idx="2085">
                  <c:v>508.55</c:v>
                </c:pt>
                <c:pt idx="2086">
                  <c:v>508.55</c:v>
                </c:pt>
                <c:pt idx="2087">
                  <c:v>508.55</c:v>
                </c:pt>
                <c:pt idx="2088">
                  <c:v>508.54</c:v>
                </c:pt>
                <c:pt idx="2089">
                  <c:v>508.54</c:v>
                </c:pt>
                <c:pt idx="2090">
                  <c:v>508.54</c:v>
                </c:pt>
                <c:pt idx="2091">
                  <c:v>508.53</c:v>
                </c:pt>
                <c:pt idx="2092">
                  <c:v>508.53</c:v>
                </c:pt>
                <c:pt idx="2093">
                  <c:v>508.53</c:v>
                </c:pt>
                <c:pt idx="2094">
                  <c:v>508.52</c:v>
                </c:pt>
                <c:pt idx="2095">
                  <c:v>508.52</c:v>
                </c:pt>
                <c:pt idx="2096">
                  <c:v>508.52</c:v>
                </c:pt>
                <c:pt idx="2097">
                  <c:v>508.52</c:v>
                </c:pt>
                <c:pt idx="2098">
                  <c:v>508.52</c:v>
                </c:pt>
                <c:pt idx="2099">
                  <c:v>508.52</c:v>
                </c:pt>
                <c:pt idx="2100">
                  <c:v>508.52</c:v>
                </c:pt>
                <c:pt idx="2101">
                  <c:v>508.51</c:v>
                </c:pt>
                <c:pt idx="2102">
                  <c:v>508.51</c:v>
                </c:pt>
                <c:pt idx="2103">
                  <c:v>508.51</c:v>
                </c:pt>
                <c:pt idx="2104">
                  <c:v>508.5</c:v>
                </c:pt>
                <c:pt idx="2105">
                  <c:v>508.5</c:v>
                </c:pt>
                <c:pt idx="2106">
                  <c:v>508.49</c:v>
                </c:pt>
                <c:pt idx="2107">
                  <c:v>508.49</c:v>
                </c:pt>
                <c:pt idx="2108">
                  <c:v>508.49</c:v>
                </c:pt>
                <c:pt idx="2109">
                  <c:v>508.48</c:v>
                </c:pt>
                <c:pt idx="2110">
                  <c:v>508.48</c:v>
                </c:pt>
                <c:pt idx="2111">
                  <c:v>508.47</c:v>
                </c:pt>
                <c:pt idx="2112">
                  <c:v>508.47</c:v>
                </c:pt>
                <c:pt idx="2113">
                  <c:v>508.47</c:v>
                </c:pt>
                <c:pt idx="2114">
                  <c:v>508.46</c:v>
                </c:pt>
                <c:pt idx="2115">
                  <c:v>508.46</c:v>
                </c:pt>
                <c:pt idx="2116">
                  <c:v>508.46</c:v>
                </c:pt>
                <c:pt idx="2117">
                  <c:v>508.45</c:v>
                </c:pt>
                <c:pt idx="2118">
                  <c:v>508.45</c:v>
                </c:pt>
                <c:pt idx="2119">
                  <c:v>508.44</c:v>
                </c:pt>
                <c:pt idx="2120">
                  <c:v>508.44</c:v>
                </c:pt>
                <c:pt idx="2121">
                  <c:v>508.44</c:v>
                </c:pt>
                <c:pt idx="2122">
                  <c:v>508.43</c:v>
                </c:pt>
                <c:pt idx="2123">
                  <c:v>508.43</c:v>
                </c:pt>
                <c:pt idx="2124">
                  <c:v>508.43</c:v>
                </c:pt>
                <c:pt idx="2125">
                  <c:v>508.42</c:v>
                </c:pt>
                <c:pt idx="2126">
                  <c:v>508.42</c:v>
                </c:pt>
                <c:pt idx="2127">
                  <c:v>508.42</c:v>
                </c:pt>
                <c:pt idx="2128">
                  <c:v>508.41</c:v>
                </c:pt>
                <c:pt idx="2129">
                  <c:v>508.41</c:v>
                </c:pt>
                <c:pt idx="2130">
                  <c:v>508.41</c:v>
                </c:pt>
                <c:pt idx="2131">
                  <c:v>508.4</c:v>
                </c:pt>
                <c:pt idx="2132">
                  <c:v>508.4</c:v>
                </c:pt>
                <c:pt idx="2133">
                  <c:v>508.4</c:v>
                </c:pt>
                <c:pt idx="2134">
                  <c:v>508.39</c:v>
                </c:pt>
                <c:pt idx="2135">
                  <c:v>508.39</c:v>
                </c:pt>
                <c:pt idx="2136">
                  <c:v>508.39</c:v>
                </c:pt>
                <c:pt idx="2137">
                  <c:v>508.39</c:v>
                </c:pt>
                <c:pt idx="2138">
                  <c:v>508.38</c:v>
                </c:pt>
                <c:pt idx="2139">
                  <c:v>508.38</c:v>
                </c:pt>
                <c:pt idx="2140">
                  <c:v>508.38</c:v>
                </c:pt>
                <c:pt idx="2141">
                  <c:v>508.37</c:v>
                </c:pt>
                <c:pt idx="2142">
                  <c:v>508.37</c:v>
                </c:pt>
                <c:pt idx="2143">
                  <c:v>508.37</c:v>
                </c:pt>
                <c:pt idx="2144">
                  <c:v>508.36</c:v>
                </c:pt>
                <c:pt idx="2145">
                  <c:v>508.36</c:v>
                </c:pt>
                <c:pt idx="2146">
                  <c:v>508.36</c:v>
                </c:pt>
                <c:pt idx="2147">
                  <c:v>508.36</c:v>
                </c:pt>
                <c:pt idx="2148">
                  <c:v>508.35</c:v>
                </c:pt>
                <c:pt idx="2149">
                  <c:v>508.35</c:v>
                </c:pt>
                <c:pt idx="2150">
                  <c:v>508.35</c:v>
                </c:pt>
                <c:pt idx="2151">
                  <c:v>508.35</c:v>
                </c:pt>
                <c:pt idx="2152">
                  <c:v>508.34</c:v>
                </c:pt>
                <c:pt idx="2153">
                  <c:v>508.34</c:v>
                </c:pt>
                <c:pt idx="2154">
                  <c:v>508.34</c:v>
                </c:pt>
                <c:pt idx="2155">
                  <c:v>508.33</c:v>
                </c:pt>
                <c:pt idx="2156">
                  <c:v>508.33</c:v>
                </c:pt>
                <c:pt idx="2157">
                  <c:v>508.33</c:v>
                </c:pt>
                <c:pt idx="2158">
                  <c:v>508.33</c:v>
                </c:pt>
                <c:pt idx="2159">
                  <c:v>508.32</c:v>
                </c:pt>
                <c:pt idx="2160">
                  <c:v>508.32</c:v>
                </c:pt>
                <c:pt idx="2161">
                  <c:v>508.32</c:v>
                </c:pt>
                <c:pt idx="2162">
                  <c:v>508.32</c:v>
                </c:pt>
                <c:pt idx="2163">
                  <c:v>508.31</c:v>
                </c:pt>
                <c:pt idx="2164">
                  <c:v>508.31</c:v>
                </c:pt>
                <c:pt idx="2165">
                  <c:v>508.31</c:v>
                </c:pt>
                <c:pt idx="2166">
                  <c:v>508.31</c:v>
                </c:pt>
                <c:pt idx="2167">
                  <c:v>508.3</c:v>
                </c:pt>
                <c:pt idx="2168">
                  <c:v>508.3</c:v>
                </c:pt>
                <c:pt idx="2169">
                  <c:v>508.3</c:v>
                </c:pt>
                <c:pt idx="2170">
                  <c:v>508.3</c:v>
                </c:pt>
                <c:pt idx="2171">
                  <c:v>508.29</c:v>
                </c:pt>
                <c:pt idx="2172">
                  <c:v>508.29</c:v>
                </c:pt>
                <c:pt idx="2173">
                  <c:v>508.29</c:v>
                </c:pt>
                <c:pt idx="2174">
                  <c:v>508.29</c:v>
                </c:pt>
                <c:pt idx="2175">
                  <c:v>508.28</c:v>
                </c:pt>
                <c:pt idx="2176">
                  <c:v>508.28</c:v>
                </c:pt>
                <c:pt idx="2177">
                  <c:v>508.28</c:v>
                </c:pt>
                <c:pt idx="2178">
                  <c:v>508.28</c:v>
                </c:pt>
                <c:pt idx="2179">
                  <c:v>508.28</c:v>
                </c:pt>
                <c:pt idx="2180">
                  <c:v>508.27</c:v>
                </c:pt>
                <c:pt idx="2181">
                  <c:v>508.27</c:v>
                </c:pt>
                <c:pt idx="2182">
                  <c:v>508.27</c:v>
                </c:pt>
                <c:pt idx="2183">
                  <c:v>508.27</c:v>
                </c:pt>
                <c:pt idx="2184">
                  <c:v>508.27</c:v>
                </c:pt>
                <c:pt idx="2185">
                  <c:v>508.26</c:v>
                </c:pt>
                <c:pt idx="2186">
                  <c:v>508.26</c:v>
                </c:pt>
                <c:pt idx="2187">
                  <c:v>508.26</c:v>
                </c:pt>
                <c:pt idx="2188">
                  <c:v>508.26</c:v>
                </c:pt>
                <c:pt idx="2189">
                  <c:v>508.26</c:v>
                </c:pt>
                <c:pt idx="2190">
                  <c:v>508.26</c:v>
                </c:pt>
                <c:pt idx="2191">
                  <c:v>508.26</c:v>
                </c:pt>
                <c:pt idx="2192">
                  <c:v>508.26</c:v>
                </c:pt>
                <c:pt idx="2193">
                  <c:v>508.26</c:v>
                </c:pt>
                <c:pt idx="2194">
                  <c:v>508.25</c:v>
                </c:pt>
                <c:pt idx="2195">
                  <c:v>508.25</c:v>
                </c:pt>
                <c:pt idx="2196">
                  <c:v>508.25</c:v>
                </c:pt>
                <c:pt idx="2197">
                  <c:v>508.25</c:v>
                </c:pt>
                <c:pt idx="2198">
                  <c:v>508.25</c:v>
                </c:pt>
                <c:pt idx="2199">
                  <c:v>508.25</c:v>
                </c:pt>
                <c:pt idx="2200">
                  <c:v>508.25</c:v>
                </c:pt>
                <c:pt idx="2201">
                  <c:v>508.24</c:v>
                </c:pt>
                <c:pt idx="2202">
                  <c:v>508.24</c:v>
                </c:pt>
                <c:pt idx="2203">
                  <c:v>508.24</c:v>
                </c:pt>
                <c:pt idx="2204">
                  <c:v>508.24</c:v>
                </c:pt>
                <c:pt idx="2205">
                  <c:v>508.24</c:v>
                </c:pt>
                <c:pt idx="2206">
                  <c:v>508.23</c:v>
                </c:pt>
                <c:pt idx="2207">
                  <c:v>508.23</c:v>
                </c:pt>
                <c:pt idx="2208">
                  <c:v>508.23</c:v>
                </c:pt>
                <c:pt idx="2209">
                  <c:v>508.23</c:v>
                </c:pt>
                <c:pt idx="2210">
                  <c:v>508.22</c:v>
                </c:pt>
                <c:pt idx="2211">
                  <c:v>508.22</c:v>
                </c:pt>
                <c:pt idx="2212">
                  <c:v>508.22</c:v>
                </c:pt>
                <c:pt idx="2213">
                  <c:v>508.22</c:v>
                </c:pt>
                <c:pt idx="2214">
                  <c:v>508.21</c:v>
                </c:pt>
                <c:pt idx="2215">
                  <c:v>508.21</c:v>
                </c:pt>
                <c:pt idx="2216">
                  <c:v>508.21</c:v>
                </c:pt>
                <c:pt idx="2217">
                  <c:v>508.21</c:v>
                </c:pt>
                <c:pt idx="2218">
                  <c:v>508.21</c:v>
                </c:pt>
                <c:pt idx="2219">
                  <c:v>508.2</c:v>
                </c:pt>
                <c:pt idx="2220">
                  <c:v>508.2</c:v>
                </c:pt>
                <c:pt idx="2221">
                  <c:v>508.2</c:v>
                </c:pt>
                <c:pt idx="2222">
                  <c:v>508.2</c:v>
                </c:pt>
                <c:pt idx="2223">
                  <c:v>508.19</c:v>
                </c:pt>
                <c:pt idx="2224">
                  <c:v>508.19</c:v>
                </c:pt>
                <c:pt idx="2225">
                  <c:v>508.19</c:v>
                </c:pt>
                <c:pt idx="2226">
                  <c:v>508.19</c:v>
                </c:pt>
                <c:pt idx="2227">
                  <c:v>508.19</c:v>
                </c:pt>
                <c:pt idx="2228">
                  <c:v>508.18</c:v>
                </c:pt>
                <c:pt idx="2229">
                  <c:v>508.18</c:v>
                </c:pt>
                <c:pt idx="2230">
                  <c:v>508.18</c:v>
                </c:pt>
                <c:pt idx="2231">
                  <c:v>508.18</c:v>
                </c:pt>
                <c:pt idx="2232">
                  <c:v>508.17</c:v>
                </c:pt>
                <c:pt idx="2233">
                  <c:v>508.17</c:v>
                </c:pt>
                <c:pt idx="2234">
                  <c:v>508.17</c:v>
                </c:pt>
                <c:pt idx="2235">
                  <c:v>508.17</c:v>
                </c:pt>
                <c:pt idx="2236">
                  <c:v>508.17</c:v>
                </c:pt>
                <c:pt idx="2237">
                  <c:v>508.16</c:v>
                </c:pt>
                <c:pt idx="2238">
                  <c:v>508.16</c:v>
                </c:pt>
                <c:pt idx="2239">
                  <c:v>508.16</c:v>
                </c:pt>
                <c:pt idx="2240">
                  <c:v>508.16</c:v>
                </c:pt>
                <c:pt idx="2241">
                  <c:v>508.15</c:v>
                </c:pt>
                <c:pt idx="2242">
                  <c:v>508.15</c:v>
                </c:pt>
                <c:pt idx="2243">
                  <c:v>508.15</c:v>
                </c:pt>
                <c:pt idx="2244">
                  <c:v>508.15</c:v>
                </c:pt>
                <c:pt idx="2245">
                  <c:v>508.15</c:v>
                </c:pt>
                <c:pt idx="2246">
                  <c:v>508.14</c:v>
                </c:pt>
                <c:pt idx="2247">
                  <c:v>508.14</c:v>
                </c:pt>
                <c:pt idx="2248">
                  <c:v>508.14</c:v>
                </c:pt>
                <c:pt idx="2249">
                  <c:v>508.14</c:v>
                </c:pt>
                <c:pt idx="2250">
                  <c:v>508.13</c:v>
                </c:pt>
                <c:pt idx="2251">
                  <c:v>508.13</c:v>
                </c:pt>
                <c:pt idx="2252">
                  <c:v>508.13</c:v>
                </c:pt>
                <c:pt idx="2253">
                  <c:v>508.13</c:v>
                </c:pt>
                <c:pt idx="2254">
                  <c:v>508.12</c:v>
                </c:pt>
                <c:pt idx="2255">
                  <c:v>508.12</c:v>
                </c:pt>
                <c:pt idx="2256">
                  <c:v>508.12</c:v>
                </c:pt>
                <c:pt idx="2257">
                  <c:v>508.12</c:v>
                </c:pt>
                <c:pt idx="2258">
                  <c:v>508.12</c:v>
                </c:pt>
                <c:pt idx="2259">
                  <c:v>508.11</c:v>
                </c:pt>
                <c:pt idx="2260">
                  <c:v>508.11</c:v>
                </c:pt>
                <c:pt idx="2261">
                  <c:v>508.11</c:v>
                </c:pt>
                <c:pt idx="2262">
                  <c:v>508.11</c:v>
                </c:pt>
                <c:pt idx="2263">
                  <c:v>508.11</c:v>
                </c:pt>
                <c:pt idx="2264">
                  <c:v>508.11</c:v>
                </c:pt>
                <c:pt idx="2265">
                  <c:v>508.1</c:v>
                </c:pt>
                <c:pt idx="2266">
                  <c:v>508.1</c:v>
                </c:pt>
                <c:pt idx="2267">
                  <c:v>508.1</c:v>
                </c:pt>
                <c:pt idx="2268">
                  <c:v>508.1</c:v>
                </c:pt>
                <c:pt idx="2269">
                  <c:v>508.1</c:v>
                </c:pt>
                <c:pt idx="2270">
                  <c:v>508.1</c:v>
                </c:pt>
                <c:pt idx="2271">
                  <c:v>508.1</c:v>
                </c:pt>
                <c:pt idx="2272">
                  <c:v>508.09</c:v>
                </c:pt>
                <c:pt idx="2273">
                  <c:v>508.09</c:v>
                </c:pt>
                <c:pt idx="2274">
                  <c:v>508.09</c:v>
                </c:pt>
                <c:pt idx="2275">
                  <c:v>508.09</c:v>
                </c:pt>
                <c:pt idx="2276">
                  <c:v>508.09</c:v>
                </c:pt>
                <c:pt idx="2277">
                  <c:v>508.08</c:v>
                </c:pt>
                <c:pt idx="2278">
                  <c:v>508.08</c:v>
                </c:pt>
                <c:pt idx="2279">
                  <c:v>508.08</c:v>
                </c:pt>
                <c:pt idx="2280">
                  <c:v>508.08</c:v>
                </c:pt>
                <c:pt idx="2281">
                  <c:v>508.07</c:v>
                </c:pt>
                <c:pt idx="2282">
                  <c:v>508.07</c:v>
                </c:pt>
                <c:pt idx="2283">
                  <c:v>508.07</c:v>
                </c:pt>
                <c:pt idx="2284">
                  <c:v>508.07</c:v>
                </c:pt>
                <c:pt idx="2285">
                  <c:v>508.06</c:v>
                </c:pt>
                <c:pt idx="2286">
                  <c:v>508.06</c:v>
                </c:pt>
                <c:pt idx="2287">
                  <c:v>508.06</c:v>
                </c:pt>
                <c:pt idx="2288">
                  <c:v>508.06</c:v>
                </c:pt>
                <c:pt idx="2289">
                  <c:v>508.05</c:v>
                </c:pt>
                <c:pt idx="2290">
                  <c:v>508.05</c:v>
                </c:pt>
                <c:pt idx="2291">
                  <c:v>508.05</c:v>
                </c:pt>
                <c:pt idx="2292">
                  <c:v>508.05</c:v>
                </c:pt>
                <c:pt idx="2293">
                  <c:v>508.05</c:v>
                </c:pt>
                <c:pt idx="2294">
                  <c:v>508.04</c:v>
                </c:pt>
                <c:pt idx="2295">
                  <c:v>508.04</c:v>
                </c:pt>
                <c:pt idx="2296">
                  <c:v>508.04</c:v>
                </c:pt>
                <c:pt idx="2297">
                  <c:v>508.04</c:v>
                </c:pt>
                <c:pt idx="2298">
                  <c:v>508.03</c:v>
                </c:pt>
                <c:pt idx="2299">
                  <c:v>508.03</c:v>
                </c:pt>
                <c:pt idx="2300">
                  <c:v>508.03</c:v>
                </c:pt>
                <c:pt idx="2301">
                  <c:v>508.03</c:v>
                </c:pt>
                <c:pt idx="2302">
                  <c:v>508.03</c:v>
                </c:pt>
                <c:pt idx="2303">
                  <c:v>508.02</c:v>
                </c:pt>
                <c:pt idx="2304">
                  <c:v>508.02</c:v>
                </c:pt>
                <c:pt idx="2305">
                  <c:v>508.02</c:v>
                </c:pt>
                <c:pt idx="2306">
                  <c:v>508.02</c:v>
                </c:pt>
                <c:pt idx="2307">
                  <c:v>508.02</c:v>
                </c:pt>
                <c:pt idx="2308">
                  <c:v>508.01</c:v>
                </c:pt>
                <c:pt idx="2309">
                  <c:v>508.01</c:v>
                </c:pt>
                <c:pt idx="2310">
                  <c:v>508.01</c:v>
                </c:pt>
                <c:pt idx="2311">
                  <c:v>508.01</c:v>
                </c:pt>
                <c:pt idx="2312">
                  <c:v>508</c:v>
                </c:pt>
                <c:pt idx="2313">
                  <c:v>508</c:v>
                </c:pt>
                <c:pt idx="2314">
                  <c:v>508</c:v>
                </c:pt>
                <c:pt idx="2315">
                  <c:v>508</c:v>
                </c:pt>
                <c:pt idx="2316">
                  <c:v>508</c:v>
                </c:pt>
                <c:pt idx="2317">
                  <c:v>507.99</c:v>
                </c:pt>
                <c:pt idx="2318">
                  <c:v>507.99</c:v>
                </c:pt>
                <c:pt idx="2319">
                  <c:v>507.99</c:v>
                </c:pt>
                <c:pt idx="2320">
                  <c:v>507.99</c:v>
                </c:pt>
                <c:pt idx="2321">
                  <c:v>507.99</c:v>
                </c:pt>
                <c:pt idx="2322">
                  <c:v>507.99</c:v>
                </c:pt>
                <c:pt idx="2323">
                  <c:v>507.98</c:v>
                </c:pt>
                <c:pt idx="2324">
                  <c:v>507.98</c:v>
                </c:pt>
                <c:pt idx="2325">
                  <c:v>507.98</c:v>
                </c:pt>
                <c:pt idx="2326">
                  <c:v>507.98</c:v>
                </c:pt>
                <c:pt idx="2327">
                  <c:v>507.98</c:v>
                </c:pt>
                <c:pt idx="2328">
                  <c:v>507.97</c:v>
                </c:pt>
                <c:pt idx="2329">
                  <c:v>507.97</c:v>
                </c:pt>
                <c:pt idx="2330">
                  <c:v>507.97</c:v>
                </c:pt>
                <c:pt idx="2331">
                  <c:v>507.97</c:v>
                </c:pt>
                <c:pt idx="2332">
                  <c:v>507.97</c:v>
                </c:pt>
                <c:pt idx="2333">
                  <c:v>507.96</c:v>
                </c:pt>
                <c:pt idx="2334">
                  <c:v>507.96</c:v>
                </c:pt>
                <c:pt idx="2335">
                  <c:v>507.96</c:v>
                </c:pt>
                <c:pt idx="2336">
                  <c:v>507.96</c:v>
                </c:pt>
                <c:pt idx="2337">
                  <c:v>507.96</c:v>
                </c:pt>
                <c:pt idx="2338">
                  <c:v>507.95</c:v>
                </c:pt>
                <c:pt idx="2339">
                  <c:v>507.95</c:v>
                </c:pt>
                <c:pt idx="2340">
                  <c:v>507.95</c:v>
                </c:pt>
                <c:pt idx="2341">
                  <c:v>507.95</c:v>
                </c:pt>
                <c:pt idx="2342">
                  <c:v>507.95</c:v>
                </c:pt>
                <c:pt idx="2343">
                  <c:v>507.95</c:v>
                </c:pt>
                <c:pt idx="2344">
                  <c:v>507.94</c:v>
                </c:pt>
                <c:pt idx="2345">
                  <c:v>507.94</c:v>
                </c:pt>
                <c:pt idx="2346">
                  <c:v>507.94</c:v>
                </c:pt>
                <c:pt idx="2347">
                  <c:v>507.94</c:v>
                </c:pt>
                <c:pt idx="2348">
                  <c:v>507.94</c:v>
                </c:pt>
                <c:pt idx="2349">
                  <c:v>507.93</c:v>
                </c:pt>
                <c:pt idx="2350">
                  <c:v>507.93</c:v>
                </c:pt>
                <c:pt idx="2351">
                  <c:v>507.93</c:v>
                </c:pt>
                <c:pt idx="2352">
                  <c:v>507.93</c:v>
                </c:pt>
                <c:pt idx="2353">
                  <c:v>507.93</c:v>
                </c:pt>
                <c:pt idx="2354">
                  <c:v>507.93</c:v>
                </c:pt>
                <c:pt idx="2355">
                  <c:v>507.92</c:v>
                </c:pt>
                <c:pt idx="2356">
                  <c:v>507.92</c:v>
                </c:pt>
                <c:pt idx="2357">
                  <c:v>507.92</c:v>
                </c:pt>
                <c:pt idx="2358">
                  <c:v>507.92</c:v>
                </c:pt>
                <c:pt idx="2359">
                  <c:v>507.92</c:v>
                </c:pt>
                <c:pt idx="2360">
                  <c:v>507.91</c:v>
                </c:pt>
                <c:pt idx="2361">
                  <c:v>507.91</c:v>
                </c:pt>
                <c:pt idx="2362">
                  <c:v>507.91</c:v>
                </c:pt>
                <c:pt idx="2363">
                  <c:v>507.91</c:v>
                </c:pt>
                <c:pt idx="2364">
                  <c:v>507.91</c:v>
                </c:pt>
                <c:pt idx="2365">
                  <c:v>507.91</c:v>
                </c:pt>
                <c:pt idx="2366">
                  <c:v>507.9</c:v>
                </c:pt>
                <c:pt idx="2367">
                  <c:v>507.9</c:v>
                </c:pt>
                <c:pt idx="2368">
                  <c:v>507.9</c:v>
                </c:pt>
                <c:pt idx="2369">
                  <c:v>507.9</c:v>
                </c:pt>
                <c:pt idx="2370">
                  <c:v>507.9</c:v>
                </c:pt>
                <c:pt idx="2371">
                  <c:v>507.9</c:v>
                </c:pt>
                <c:pt idx="2372">
                  <c:v>507.89</c:v>
                </c:pt>
                <c:pt idx="2373">
                  <c:v>507.89</c:v>
                </c:pt>
                <c:pt idx="2374">
                  <c:v>507.89</c:v>
                </c:pt>
                <c:pt idx="2375">
                  <c:v>507.89</c:v>
                </c:pt>
                <c:pt idx="2376">
                  <c:v>507.89</c:v>
                </c:pt>
                <c:pt idx="2377">
                  <c:v>507.89</c:v>
                </c:pt>
                <c:pt idx="2378">
                  <c:v>507.88</c:v>
                </c:pt>
                <c:pt idx="2379">
                  <c:v>507.88</c:v>
                </c:pt>
                <c:pt idx="2380">
                  <c:v>507.88</c:v>
                </c:pt>
                <c:pt idx="2381">
                  <c:v>507.88</c:v>
                </c:pt>
                <c:pt idx="2382">
                  <c:v>507.88</c:v>
                </c:pt>
                <c:pt idx="2383">
                  <c:v>507.88</c:v>
                </c:pt>
                <c:pt idx="2384">
                  <c:v>507.87</c:v>
                </c:pt>
                <c:pt idx="2385">
                  <c:v>507.87</c:v>
                </c:pt>
                <c:pt idx="2386">
                  <c:v>507.87</c:v>
                </c:pt>
                <c:pt idx="2387">
                  <c:v>507.87</c:v>
                </c:pt>
                <c:pt idx="2388">
                  <c:v>507.87</c:v>
                </c:pt>
                <c:pt idx="2389">
                  <c:v>507.87</c:v>
                </c:pt>
                <c:pt idx="2390">
                  <c:v>507.86</c:v>
                </c:pt>
                <c:pt idx="2391">
                  <c:v>507.86</c:v>
                </c:pt>
                <c:pt idx="2392">
                  <c:v>507.86</c:v>
                </c:pt>
                <c:pt idx="2393">
                  <c:v>507.86</c:v>
                </c:pt>
                <c:pt idx="2394">
                  <c:v>507.86</c:v>
                </c:pt>
                <c:pt idx="2395">
                  <c:v>507.86</c:v>
                </c:pt>
                <c:pt idx="2396">
                  <c:v>507.85</c:v>
                </c:pt>
                <c:pt idx="2397">
                  <c:v>507.85</c:v>
                </c:pt>
                <c:pt idx="2398">
                  <c:v>507.85</c:v>
                </c:pt>
                <c:pt idx="2399">
                  <c:v>507.85</c:v>
                </c:pt>
                <c:pt idx="2400">
                  <c:v>507.85</c:v>
                </c:pt>
                <c:pt idx="2401">
                  <c:v>507.85</c:v>
                </c:pt>
                <c:pt idx="2402">
                  <c:v>507.85</c:v>
                </c:pt>
                <c:pt idx="2403">
                  <c:v>507.84</c:v>
                </c:pt>
                <c:pt idx="2404">
                  <c:v>507.84</c:v>
                </c:pt>
                <c:pt idx="2405">
                  <c:v>507.84</c:v>
                </c:pt>
                <c:pt idx="2406">
                  <c:v>507.84</c:v>
                </c:pt>
                <c:pt idx="2407">
                  <c:v>507.84</c:v>
                </c:pt>
                <c:pt idx="2408">
                  <c:v>507.84</c:v>
                </c:pt>
                <c:pt idx="2409">
                  <c:v>507.84</c:v>
                </c:pt>
                <c:pt idx="2410">
                  <c:v>507.83</c:v>
                </c:pt>
                <c:pt idx="2411">
                  <c:v>507.83</c:v>
                </c:pt>
                <c:pt idx="2412">
                  <c:v>507.83</c:v>
                </c:pt>
                <c:pt idx="2413">
                  <c:v>507.83</c:v>
                </c:pt>
                <c:pt idx="2414">
                  <c:v>507.83</c:v>
                </c:pt>
                <c:pt idx="2415">
                  <c:v>507.83</c:v>
                </c:pt>
                <c:pt idx="2416">
                  <c:v>507.82</c:v>
                </c:pt>
                <c:pt idx="2417">
                  <c:v>507.82</c:v>
                </c:pt>
                <c:pt idx="2418">
                  <c:v>507.82</c:v>
                </c:pt>
                <c:pt idx="2419">
                  <c:v>507.82</c:v>
                </c:pt>
                <c:pt idx="2420">
                  <c:v>507.82</c:v>
                </c:pt>
                <c:pt idx="2421">
                  <c:v>507.82</c:v>
                </c:pt>
                <c:pt idx="2422">
                  <c:v>507.82</c:v>
                </c:pt>
                <c:pt idx="2423">
                  <c:v>507.81</c:v>
                </c:pt>
                <c:pt idx="2424">
                  <c:v>507.81</c:v>
                </c:pt>
                <c:pt idx="2425">
                  <c:v>507.81</c:v>
                </c:pt>
                <c:pt idx="2426">
                  <c:v>507.81</c:v>
                </c:pt>
                <c:pt idx="2427">
                  <c:v>507.81</c:v>
                </c:pt>
                <c:pt idx="2428">
                  <c:v>507.81</c:v>
                </c:pt>
                <c:pt idx="2429">
                  <c:v>507.81</c:v>
                </c:pt>
                <c:pt idx="2430">
                  <c:v>507.8</c:v>
                </c:pt>
                <c:pt idx="2431">
                  <c:v>507.8</c:v>
                </c:pt>
                <c:pt idx="2432">
                  <c:v>507.8</c:v>
                </c:pt>
                <c:pt idx="2433">
                  <c:v>507.8</c:v>
                </c:pt>
                <c:pt idx="2434">
                  <c:v>507.8</c:v>
                </c:pt>
                <c:pt idx="2435">
                  <c:v>507.8</c:v>
                </c:pt>
                <c:pt idx="2436">
                  <c:v>507.8</c:v>
                </c:pt>
                <c:pt idx="2437">
                  <c:v>507.8</c:v>
                </c:pt>
                <c:pt idx="2438">
                  <c:v>507.8</c:v>
                </c:pt>
                <c:pt idx="2439">
                  <c:v>507.79</c:v>
                </c:pt>
                <c:pt idx="2440">
                  <c:v>507.79</c:v>
                </c:pt>
                <c:pt idx="2441">
                  <c:v>507.79</c:v>
                </c:pt>
                <c:pt idx="2442">
                  <c:v>507.79</c:v>
                </c:pt>
                <c:pt idx="2443">
                  <c:v>507.79</c:v>
                </c:pt>
                <c:pt idx="2444">
                  <c:v>507.79</c:v>
                </c:pt>
                <c:pt idx="2445">
                  <c:v>507.79</c:v>
                </c:pt>
                <c:pt idx="2446">
                  <c:v>507.79</c:v>
                </c:pt>
                <c:pt idx="2447">
                  <c:v>507.79</c:v>
                </c:pt>
                <c:pt idx="2448">
                  <c:v>507.78</c:v>
                </c:pt>
                <c:pt idx="2449">
                  <c:v>507.78</c:v>
                </c:pt>
                <c:pt idx="2450">
                  <c:v>507.78</c:v>
                </c:pt>
                <c:pt idx="2451">
                  <c:v>507.78</c:v>
                </c:pt>
                <c:pt idx="2452">
                  <c:v>507.78</c:v>
                </c:pt>
                <c:pt idx="2453">
                  <c:v>507.78</c:v>
                </c:pt>
                <c:pt idx="2454">
                  <c:v>507.78</c:v>
                </c:pt>
                <c:pt idx="2455">
                  <c:v>507.78</c:v>
                </c:pt>
                <c:pt idx="2456">
                  <c:v>507.77</c:v>
                </c:pt>
                <c:pt idx="2457">
                  <c:v>507.77</c:v>
                </c:pt>
                <c:pt idx="2458">
                  <c:v>507.77</c:v>
                </c:pt>
                <c:pt idx="2459">
                  <c:v>507.77</c:v>
                </c:pt>
                <c:pt idx="2460">
                  <c:v>507.77</c:v>
                </c:pt>
                <c:pt idx="2461">
                  <c:v>507.77</c:v>
                </c:pt>
                <c:pt idx="2462">
                  <c:v>507.77</c:v>
                </c:pt>
                <c:pt idx="2463">
                  <c:v>507.77</c:v>
                </c:pt>
                <c:pt idx="2464">
                  <c:v>507.77</c:v>
                </c:pt>
                <c:pt idx="2465">
                  <c:v>507.76</c:v>
                </c:pt>
                <c:pt idx="2466">
                  <c:v>507.76</c:v>
                </c:pt>
                <c:pt idx="2467">
                  <c:v>507.76</c:v>
                </c:pt>
                <c:pt idx="2468">
                  <c:v>507.76</c:v>
                </c:pt>
                <c:pt idx="2469">
                  <c:v>507.76</c:v>
                </c:pt>
                <c:pt idx="2470">
                  <c:v>507.76</c:v>
                </c:pt>
                <c:pt idx="2471">
                  <c:v>507.76</c:v>
                </c:pt>
                <c:pt idx="2472">
                  <c:v>507.76</c:v>
                </c:pt>
                <c:pt idx="2473">
                  <c:v>507.75</c:v>
                </c:pt>
                <c:pt idx="2474">
                  <c:v>507.75</c:v>
                </c:pt>
                <c:pt idx="2475">
                  <c:v>507.75</c:v>
                </c:pt>
                <c:pt idx="2476">
                  <c:v>507.75</c:v>
                </c:pt>
                <c:pt idx="2477">
                  <c:v>507.75</c:v>
                </c:pt>
                <c:pt idx="2478">
                  <c:v>507.75</c:v>
                </c:pt>
                <c:pt idx="2479">
                  <c:v>507.75</c:v>
                </c:pt>
                <c:pt idx="2480">
                  <c:v>507.75</c:v>
                </c:pt>
                <c:pt idx="2481">
                  <c:v>507.74</c:v>
                </c:pt>
                <c:pt idx="2482">
                  <c:v>507.74</c:v>
                </c:pt>
                <c:pt idx="2483">
                  <c:v>507.74</c:v>
                </c:pt>
                <c:pt idx="2484">
                  <c:v>507.74</c:v>
                </c:pt>
                <c:pt idx="2485">
                  <c:v>507.74</c:v>
                </c:pt>
                <c:pt idx="2486">
                  <c:v>507.74</c:v>
                </c:pt>
                <c:pt idx="2487">
                  <c:v>507.74</c:v>
                </c:pt>
                <c:pt idx="2488">
                  <c:v>507.74</c:v>
                </c:pt>
                <c:pt idx="2489">
                  <c:v>507.73</c:v>
                </c:pt>
                <c:pt idx="2490">
                  <c:v>507.73</c:v>
                </c:pt>
                <c:pt idx="2491">
                  <c:v>507.73</c:v>
                </c:pt>
                <c:pt idx="2492">
                  <c:v>507.73</c:v>
                </c:pt>
                <c:pt idx="2493">
                  <c:v>507.73</c:v>
                </c:pt>
                <c:pt idx="2494">
                  <c:v>507.73</c:v>
                </c:pt>
                <c:pt idx="2495">
                  <c:v>507.73</c:v>
                </c:pt>
                <c:pt idx="2496">
                  <c:v>507.73</c:v>
                </c:pt>
                <c:pt idx="2497">
                  <c:v>507.72</c:v>
                </c:pt>
                <c:pt idx="2498">
                  <c:v>507.72</c:v>
                </c:pt>
                <c:pt idx="2499">
                  <c:v>507.72</c:v>
                </c:pt>
                <c:pt idx="2500">
                  <c:v>507.72</c:v>
                </c:pt>
                <c:pt idx="2501">
                  <c:v>507.72</c:v>
                </c:pt>
                <c:pt idx="2502">
                  <c:v>507.72</c:v>
                </c:pt>
                <c:pt idx="2503">
                  <c:v>507.72</c:v>
                </c:pt>
                <c:pt idx="2504">
                  <c:v>507.72</c:v>
                </c:pt>
                <c:pt idx="2505">
                  <c:v>507.72</c:v>
                </c:pt>
                <c:pt idx="2506">
                  <c:v>507.71</c:v>
                </c:pt>
                <c:pt idx="2507">
                  <c:v>507.71</c:v>
                </c:pt>
                <c:pt idx="2508">
                  <c:v>507.71</c:v>
                </c:pt>
                <c:pt idx="2509">
                  <c:v>507.71</c:v>
                </c:pt>
                <c:pt idx="2510">
                  <c:v>507.71</c:v>
                </c:pt>
                <c:pt idx="2511">
                  <c:v>507.71</c:v>
                </c:pt>
                <c:pt idx="2512">
                  <c:v>507.71</c:v>
                </c:pt>
                <c:pt idx="2513">
                  <c:v>507.71</c:v>
                </c:pt>
                <c:pt idx="2514">
                  <c:v>507.71</c:v>
                </c:pt>
                <c:pt idx="2515">
                  <c:v>507.7</c:v>
                </c:pt>
                <c:pt idx="2516">
                  <c:v>507.7</c:v>
                </c:pt>
                <c:pt idx="2517">
                  <c:v>507.7</c:v>
                </c:pt>
                <c:pt idx="2518">
                  <c:v>507.7</c:v>
                </c:pt>
                <c:pt idx="2519">
                  <c:v>507.7</c:v>
                </c:pt>
                <c:pt idx="2520">
                  <c:v>507.7</c:v>
                </c:pt>
                <c:pt idx="2521">
                  <c:v>507.7</c:v>
                </c:pt>
                <c:pt idx="2522">
                  <c:v>507.7</c:v>
                </c:pt>
                <c:pt idx="2523">
                  <c:v>507.7</c:v>
                </c:pt>
                <c:pt idx="2524">
                  <c:v>507.7</c:v>
                </c:pt>
                <c:pt idx="2525">
                  <c:v>507.69</c:v>
                </c:pt>
                <c:pt idx="2526">
                  <c:v>507.69</c:v>
                </c:pt>
                <c:pt idx="2527">
                  <c:v>507.69</c:v>
                </c:pt>
                <c:pt idx="2528">
                  <c:v>507.69</c:v>
                </c:pt>
                <c:pt idx="2529">
                  <c:v>507.69</c:v>
                </c:pt>
                <c:pt idx="2530">
                  <c:v>507.69</c:v>
                </c:pt>
                <c:pt idx="2531">
                  <c:v>507.69</c:v>
                </c:pt>
                <c:pt idx="2532">
                  <c:v>507.69</c:v>
                </c:pt>
                <c:pt idx="2533">
                  <c:v>507.69</c:v>
                </c:pt>
                <c:pt idx="2534">
                  <c:v>507.69</c:v>
                </c:pt>
                <c:pt idx="2535">
                  <c:v>507.68</c:v>
                </c:pt>
                <c:pt idx="2536">
                  <c:v>507.68</c:v>
                </c:pt>
                <c:pt idx="2537">
                  <c:v>507.68</c:v>
                </c:pt>
                <c:pt idx="2538">
                  <c:v>507.68</c:v>
                </c:pt>
                <c:pt idx="2539">
                  <c:v>507.68</c:v>
                </c:pt>
                <c:pt idx="2540">
                  <c:v>507.68</c:v>
                </c:pt>
                <c:pt idx="2541">
                  <c:v>507.68</c:v>
                </c:pt>
                <c:pt idx="2542">
                  <c:v>507.68</c:v>
                </c:pt>
                <c:pt idx="2543">
                  <c:v>507.68</c:v>
                </c:pt>
                <c:pt idx="2544">
                  <c:v>507.68</c:v>
                </c:pt>
                <c:pt idx="2545">
                  <c:v>507.67</c:v>
                </c:pt>
                <c:pt idx="2546">
                  <c:v>507.67</c:v>
                </c:pt>
                <c:pt idx="2547">
                  <c:v>507.67</c:v>
                </c:pt>
                <c:pt idx="2548">
                  <c:v>507.67</c:v>
                </c:pt>
                <c:pt idx="2549">
                  <c:v>507.67</c:v>
                </c:pt>
                <c:pt idx="2550">
                  <c:v>507.67</c:v>
                </c:pt>
                <c:pt idx="2551">
                  <c:v>507.67</c:v>
                </c:pt>
                <c:pt idx="2552">
                  <c:v>507.67</c:v>
                </c:pt>
                <c:pt idx="2553">
                  <c:v>507.67</c:v>
                </c:pt>
                <c:pt idx="2554">
                  <c:v>507.67</c:v>
                </c:pt>
                <c:pt idx="2555">
                  <c:v>507.67</c:v>
                </c:pt>
                <c:pt idx="2556">
                  <c:v>507.66</c:v>
                </c:pt>
                <c:pt idx="2557">
                  <c:v>507.66</c:v>
                </c:pt>
                <c:pt idx="2558">
                  <c:v>507.66</c:v>
                </c:pt>
                <c:pt idx="2559">
                  <c:v>507.66</c:v>
                </c:pt>
                <c:pt idx="2560">
                  <c:v>507.66</c:v>
                </c:pt>
                <c:pt idx="2561">
                  <c:v>507.66</c:v>
                </c:pt>
                <c:pt idx="2562">
                  <c:v>507.66</c:v>
                </c:pt>
                <c:pt idx="2563">
                  <c:v>507.66</c:v>
                </c:pt>
                <c:pt idx="2564">
                  <c:v>507.66</c:v>
                </c:pt>
                <c:pt idx="2565">
                  <c:v>507.66</c:v>
                </c:pt>
                <c:pt idx="2566">
                  <c:v>507.65</c:v>
                </c:pt>
                <c:pt idx="2567">
                  <c:v>507.65</c:v>
                </c:pt>
                <c:pt idx="2568">
                  <c:v>507.65</c:v>
                </c:pt>
                <c:pt idx="2569">
                  <c:v>507.65</c:v>
                </c:pt>
                <c:pt idx="2570">
                  <c:v>507.65</c:v>
                </c:pt>
                <c:pt idx="2571">
                  <c:v>507.65</c:v>
                </c:pt>
                <c:pt idx="2572">
                  <c:v>507.65</c:v>
                </c:pt>
                <c:pt idx="2573">
                  <c:v>507.65</c:v>
                </c:pt>
                <c:pt idx="2574">
                  <c:v>507.65</c:v>
                </c:pt>
                <c:pt idx="2575">
                  <c:v>507.65</c:v>
                </c:pt>
                <c:pt idx="2576">
                  <c:v>507.65</c:v>
                </c:pt>
                <c:pt idx="2577">
                  <c:v>507.65</c:v>
                </c:pt>
                <c:pt idx="2578">
                  <c:v>507.64</c:v>
                </c:pt>
                <c:pt idx="2579">
                  <c:v>507.64</c:v>
                </c:pt>
                <c:pt idx="2580">
                  <c:v>507.64</c:v>
                </c:pt>
                <c:pt idx="2581">
                  <c:v>507.64</c:v>
                </c:pt>
                <c:pt idx="2582">
                  <c:v>507.64</c:v>
                </c:pt>
                <c:pt idx="2583">
                  <c:v>507.64</c:v>
                </c:pt>
                <c:pt idx="2584">
                  <c:v>507.64</c:v>
                </c:pt>
                <c:pt idx="2585">
                  <c:v>507.64</c:v>
                </c:pt>
                <c:pt idx="2586">
                  <c:v>507.64</c:v>
                </c:pt>
                <c:pt idx="2587">
                  <c:v>507.64</c:v>
                </c:pt>
                <c:pt idx="2588">
                  <c:v>507.64</c:v>
                </c:pt>
                <c:pt idx="2589">
                  <c:v>507.64</c:v>
                </c:pt>
                <c:pt idx="2590">
                  <c:v>507.63</c:v>
                </c:pt>
                <c:pt idx="2591">
                  <c:v>507.63</c:v>
                </c:pt>
                <c:pt idx="2592">
                  <c:v>507.63</c:v>
                </c:pt>
                <c:pt idx="2593">
                  <c:v>507.63</c:v>
                </c:pt>
                <c:pt idx="2594">
                  <c:v>507.63</c:v>
                </c:pt>
                <c:pt idx="2595">
                  <c:v>507.63</c:v>
                </c:pt>
                <c:pt idx="2596">
                  <c:v>507.63</c:v>
                </c:pt>
                <c:pt idx="2597">
                  <c:v>507.63</c:v>
                </c:pt>
                <c:pt idx="2598">
                  <c:v>507.63</c:v>
                </c:pt>
                <c:pt idx="2599">
                  <c:v>507.63</c:v>
                </c:pt>
                <c:pt idx="2600">
                  <c:v>507.63</c:v>
                </c:pt>
                <c:pt idx="2601">
                  <c:v>507.63</c:v>
                </c:pt>
                <c:pt idx="2602">
                  <c:v>507.62</c:v>
                </c:pt>
                <c:pt idx="2603">
                  <c:v>507.62</c:v>
                </c:pt>
                <c:pt idx="2604">
                  <c:v>507.62</c:v>
                </c:pt>
                <c:pt idx="2605">
                  <c:v>507.62</c:v>
                </c:pt>
                <c:pt idx="2606">
                  <c:v>507.62</c:v>
                </c:pt>
                <c:pt idx="2607">
                  <c:v>507.62</c:v>
                </c:pt>
                <c:pt idx="2608">
                  <c:v>507.62</c:v>
                </c:pt>
                <c:pt idx="2609">
                  <c:v>507.62</c:v>
                </c:pt>
                <c:pt idx="2610">
                  <c:v>507.62</c:v>
                </c:pt>
                <c:pt idx="2611">
                  <c:v>507.62</c:v>
                </c:pt>
                <c:pt idx="2612">
                  <c:v>507.61</c:v>
                </c:pt>
                <c:pt idx="2613">
                  <c:v>507.61</c:v>
                </c:pt>
                <c:pt idx="2614">
                  <c:v>507.61</c:v>
                </c:pt>
                <c:pt idx="2615">
                  <c:v>507.61</c:v>
                </c:pt>
                <c:pt idx="2616">
                  <c:v>507.61</c:v>
                </c:pt>
                <c:pt idx="2617">
                  <c:v>507.61</c:v>
                </c:pt>
                <c:pt idx="2618">
                  <c:v>507.61</c:v>
                </c:pt>
                <c:pt idx="2619">
                  <c:v>507.61</c:v>
                </c:pt>
                <c:pt idx="2620">
                  <c:v>507.61</c:v>
                </c:pt>
                <c:pt idx="2621">
                  <c:v>507.61</c:v>
                </c:pt>
                <c:pt idx="2622">
                  <c:v>507.61</c:v>
                </c:pt>
                <c:pt idx="2623">
                  <c:v>507.6</c:v>
                </c:pt>
                <c:pt idx="2624">
                  <c:v>507.6</c:v>
                </c:pt>
                <c:pt idx="2625">
                  <c:v>507.6</c:v>
                </c:pt>
                <c:pt idx="2626">
                  <c:v>507.6</c:v>
                </c:pt>
                <c:pt idx="2627">
                  <c:v>507.6</c:v>
                </c:pt>
                <c:pt idx="2628">
                  <c:v>507.6</c:v>
                </c:pt>
                <c:pt idx="2629">
                  <c:v>507.6</c:v>
                </c:pt>
                <c:pt idx="2630">
                  <c:v>507.6</c:v>
                </c:pt>
                <c:pt idx="2631">
                  <c:v>507.6</c:v>
                </c:pt>
                <c:pt idx="2632">
                  <c:v>507.6</c:v>
                </c:pt>
                <c:pt idx="2633">
                  <c:v>507.59</c:v>
                </c:pt>
                <c:pt idx="2634">
                  <c:v>507.59</c:v>
                </c:pt>
                <c:pt idx="2635">
                  <c:v>507.59</c:v>
                </c:pt>
                <c:pt idx="2636">
                  <c:v>507.59</c:v>
                </c:pt>
                <c:pt idx="2637">
                  <c:v>507.59</c:v>
                </c:pt>
                <c:pt idx="2638">
                  <c:v>507.59</c:v>
                </c:pt>
                <c:pt idx="2639">
                  <c:v>507.59</c:v>
                </c:pt>
                <c:pt idx="2640">
                  <c:v>507.59</c:v>
                </c:pt>
                <c:pt idx="2641">
                  <c:v>507.59</c:v>
                </c:pt>
                <c:pt idx="2642">
                  <c:v>507.59</c:v>
                </c:pt>
                <c:pt idx="2643">
                  <c:v>507.59</c:v>
                </c:pt>
                <c:pt idx="2644">
                  <c:v>507.58</c:v>
                </c:pt>
                <c:pt idx="2645">
                  <c:v>507.58</c:v>
                </c:pt>
                <c:pt idx="2646">
                  <c:v>507.58</c:v>
                </c:pt>
                <c:pt idx="2647">
                  <c:v>507.58</c:v>
                </c:pt>
                <c:pt idx="2648">
                  <c:v>507.58</c:v>
                </c:pt>
                <c:pt idx="2649">
                  <c:v>507.58</c:v>
                </c:pt>
                <c:pt idx="2650">
                  <c:v>507.58</c:v>
                </c:pt>
                <c:pt idx="2651">
                  <c:v>507.58</c:v>
                </c:pt>
                <c:pt idx="2652">
                  <c:v>507.58</c:v>
                </c:pt>
                <c:pt idx="2653">
                  <c:v>507.58</c:v>
                </c:pt>
                <c:pt idx="2654">
                  <c:v>507.58</c:v>
                </c:pt>
                <c:pt idx="2655">
                  <c:v>507.58</c:v>
                </c:pt>
                <c:pt idx="2656">
                  <c:v>507.57</c:v>
                </c:pt>
                <c:pt idx="2657">
                  <c:v>507.57</c:v>
                </c:pt>
                <c:pt idx="2658">
                  <c:v>507.57</c:v>
                </c:pt>
                <c:pt idx="2659">
                  <c:v>507.57</c:v>
                </c:pt>
                <c:pt idx="2660">
                  <c:v>507.57</c:v>
                </c:pt>
                <c:pt idx="2661">
                  <c:v>507.57</c:v>
                </c:pt>
                <c:pt idx="2662">
                  <c:v>507.57</c:v>
                </c:pt>
                <c:pt idx="2663">
                  <c:v>507.57</c:v>
                </c:pt>
                <c:pt idx="2664">
                  <c:v>507.57</c:v>
                </c:pt>
                <c:pt idx="2665">
                  <c:v>507.57</c:v>
                </c:pt>
                <c:pt idx="2666">
                  <c:v>507.57</c:v>
                </c:pt>
                <c:pt idx="2667">
                  <c:v>507.57</c:v>
                </c:pt>
                <c:pt idx="2668">
                  <c:v>507.56</c:v>
                </c:pt>
                <c:pt idx="2669">
                  <c:v>507.56</c:v>
                </c:pt>
                <c:pt idx="2670">
                  <c:v>507.56</c:v>
                </c:pt>
                <c:pt idx="2671">
                  <c:v>507.56</c:v>
                </c:pt>
                <c:pt idx="2672">
                  <c:v>507.56</c:v>
                </c:pt>
                <c:pt idx="2673">
                  <c:v>507.56</c:v>
                </c:pt>
                <c:pt idx="2674">
                  <c:v>507.56</c:v>
                </c:pt>
                <c:pt idx="2675">
                  <c:v>507.56</c:v>
                </c:pt>
                <c:pt idx="2676">
                  <c:v>507.56</c:v>
                </c:pt>
                <c:pt idx="2677">
                  <c:v>507.56</c:v>
                </c:pt>
                <c:pt idx="2678">
                  <c:v>507.56</c:v>
                </c:pt>
                <c:pt idx="2679">
                  <c:v>507.56</c:v>
                </c:pt>
                <c:pt idx="2680">
                  <c:v>507.56</c:v>
                </c:pt>
                <c:pt idx="2681">
                  <c:v>507.55</c:v>
                </c:pt>
                <c:pt idx="2682">
                  <c:v>507.55</c:v>
                </c:pt>
                <c:pt idx="2683">
                  <c:v>507.55</c:v>
                </c:pt>
                <c:pt idx="2684">
                  <c:v>507.55</c:v>
                </c:pt>
                <c:pt idx="2685">
                  <c:v>507.55</c:v>
                </c:pt>
                <c:pt idx="2686">
                  <c:v>507.55</c:v>
                </c:pt>
                <c:pt idx="2687">
                  <c:v>507.55</c:v>
                </c:pt>
                <c:pt idx="2688">
                  <c:v>507.55</c:v>
                </c:pt>
                <c:pt idx="2689">
                  <c:v>507.55</c:v>
                </c:pt>
                <c:pt idx="2690">
                  <c:v>507.55</c:v>
                </c:pt>
                <c:pt idx="2691">
                  <c:v>507.55</c:v>
                </c:pt>
                <c:pt idx="2692">
                  <c:v>507.55</c:v>
                </c:pt>
                <c:pt idx="2693">
                  <c:v>507.55</c:v>
                </c:pt>
                <c:pt idx="2694">
                  <c:v>507.54</c:v>
                </c:pt>
                <c:pt idx="2695">
                  <c:v>507.54</c:v>
                </c:pt>
                <c:pt idx="2696">
                  <c:v>507.54</c:v>
                </c:pt>
                <c:pt idx="2697">
                  <c:v>507.54</c:v>
                </c:pt>
                <c:pt idx="2698">
                  <c:v>507.54</c:v>
                </c:pt>
                <c:pt idx="2699">
                  <c:v>507.54</c:v>
                </c:pt>
                <c:pt idx="2700">
                  <c:v>507.54</c:v>
                </c:pt>
                <c:pt idx="2701">
                  <c:v>507.54</c:v>
                </c:pt>
                <c:pt idx="2702">
                  <c:v>507.54</c:v>
                </c:pt>
                <c:pt idx="2703">
                  <c:v>507.54</c:v>
                </c:pt>
                <c:pt idx="2704">
                  <c:v>507.54</c:v>
                </c:pt>
                <c:pt idx="2705">
                  <c:v>507.54</c:v>
                </c:pt>
                <c:pt idx="2706">
                  <c:v>507.54</c:v>
                </c:pt>
                <c:pt idx="2707">
                  <c:v>507.54</c:v>
                </c:pt>
                <c:pt idx="2708">
                  <c:v>507.53</c:v>
                </c:pt>
                <c:pt idx="2709">
                  <c:v>507.53</c:v>
                </c:pt>
                <c:pt idx="2710">
                  <c:v>507.53</c:v>
                </c:pt>
                <c:pt idx="2711">
                  <c:v>507.53</c:v>
                </c:pt>
                <c:pt idx="2712">
                  <c:v>507.53</c:v>
                </c:pt>
                <c:pt idx="2713">
                  <c:v>507.53</c:v>
                </c:pt>
                <c:pt idx="2714">
                  <c:v>507.53</c:v>
                </c:pt>
                <c:pt idx="2715">
                  <c:v>507.53</c:v>
                </c:pt>
                <c:pt idx="2716">
                  <c:v>507.53</c:v>
                </c:pt>
                <c:pt idx="2717">
                  <c:v>507.53</c:v>
                </c:pt>
                <c:pt idx="2718">
                  <c:v>507.53</c:v>
                </c:pt>
                <c:pt idx="2719">
                  <c:v>507.53</c:v>
                </c:pt>
                <c:pt idx="2720">
                  <c:v>507.53</c:v>
                </c:pt>
                <c:pt idx="2721">
                  <c:v>507.53</c:v>
                </c:pt>
                <c:pt idx="2722">
                  <c:v>507.52</c:v>
                </c:pt>
                <c:pt idx="2723">
                  <c:v>507.52</c:v>
                </c:pt>
                <c:pt idx="2724">
                  <c:v>507.52</c:v>
                </c:pt>
                <c:pt idx="2725">
                  <c:v>507.52</c:v>
                </c:pt>
                <c:pt idx="2726">
                  <c:v>507.52</c:v>
                </c:pt>
                <c:pt idx="2727">
                  <c:v>507.52</c:v>
                </c:pt>
                <c:pt idx="2728">
                  <c:v>507.52</c:v>
                </c:pt>
                <c:pt idx="2729">
                  <c:v>507.52</c:v>
                </c:pt>
                <c:pt idx="2730">
                  <c:v>507.52</c:v>
                </c:pt>
                <c:pt idx="2731">
                  <c:v>507.52</c:v>
                </c:pt>
                <c:pt idx="2732">
                  <c:v>507.52</c:v>
                </c:pt>
                <c:pt idx="2733">
                  <c:v>507.52</c:v>
                </c:pt>
                <c:pt idx="2734">
                  <c:v>507.52</c:v>
                </c:pt>
                <c:pt idx="2735">
                  <c:v>507.52</c:v>
                </c:pt>
                <c:pt idx="2736">
                  <c:v>507.51</c:v>
                </c:pt>
                <c:pt idx="2737">
                  <c:v>507.51</c:v>
                </c:pt>
                <c:pt idx="2738">
                  <c:v>507.51</c:v>
                </c:pt>
                <c:pt idx="2739">
                  <c:v>507.51</c:v>
                </c:pt>
                <c:pt idx="2740">
                  <c:v>507.51</c:v>
                </c:pt>
                <c:pt idx="2741">
                  <c:v>507.51</c:v>
                </c:pt>
                <c:pt idx="2742">
                  <c:v>507.51</c:v>
                </c:pt>
                <c:pt idx="2743">
                  <c:v>507.51</c:v>
                </c:pt>
                <c:pt idx="2744">
                  <c:v>507.51</c:v>
                </c:pt>
                <c:pt idx="2745">
                  <c:v>507.51</c:v>
                </c:pt>
                <c:pt idx="2746">
                  <c:v>507.51</c:v>
                </c:pt>
                <c:pt idx="2747">
                  <c:v>507.51</c:v>
                </c:pt>
                <c:pt idx="2748">
                  <c:v>507.51</c:v>
                </c:pt>
                <c:pt idx="2749">
                  <c:v>507.51</c:v>
                </c:pt>
                <c:pt idx="2750">
                  <c:v>507.5</c:v>
                </c:pt>
                <c:pt idx="2751">
                  <c:v>507.5</c:v>
                </c:pt>
                <c:pt idx="2752">
                  <c:v>507.5</c:v>
                </c:pt>
                <c:pt idx="2753">
                  <c:v>507.5</c:v>
                </c:pt>
                <c:pt idx="2754">
                  <c:v>507.5</c:v>
                </c:pt>
                <c:pt idx="2755">
                  <c:v>507.5</c:v>
                </c:pt>
                <c:pt idx="2756">
                  <c:v>507.5</c:v>
                </c:pt>
                <c:pt idx="2757">
                  <c:v>507.5</c:v>
                </c:pt>
                <c:pt idx="2758">
                  <c:v>507.5</c:v>
                </c:pt>
                <c:pt idx="2759">
                  <c:v>507.5</c:v>
                </c:pt>
                <c:pt idx="2760">
                  <c:v>507.5</c:v>
                </c:pt>
                <c:pt idx="2761">
                  <c:v>507.5</c:v>
                </c:pt>
                <c:pt idx="2762">
                  <c:v>507.5</c:v>
                </c:pt>
                <c:pt idx="2763">
                  <c:v>507.5</c:v>
                </c:pt>
                <c:pt idx="2764">
                  <c:v>507.5</c:v>
                </c:pt>
                <c:pt idx="2765">
                  <c:v>507.49</c:v>
                </c:pt>
                <c:pt idx="2766">
                  <c:v>507.49</c:v>
                </c:pt>
                <c:pt idx="2767">
                  <c:v>507.49</c:v>
                </c:pt>
                <c:pt idx="2768">
                  <c:v>507.49</c:v>
                </c:pt>
                <c:pt idx="2769">
                  <c:v>507.49</c:v>
                </c:pt>
                <c:pt idx="2770">
                  <c:v>507.49</c:v>
                </c:pt>
                <c:pt idx="2771">
                  <c:v>507.49</c:v>
                </c:pt>
                <c:pt idx="2772">
                  <c:v>507.49</c:v>
                </c:pt>
                <c:pt idx="2773">
                  <c:v>507.49</c:v>
                </c:pt>
                <c:pt idx="2774">
                  <c:v>507.49</c:v>
                </c:pt>
                <c:pt idx="2775">
                  <c:v>507.49</c:v>
                </c:pt>
                <c:pt idx="2776">
                  <c:v>507.49</c:v>
                </c:pt>
                <c:pt idx="2777">
                  <c:v>507.49</c:v>
                </c:pt>
                <c:pt idx="2778">
                  <c:v>507.49</c:v>
                </c:pt>
                <c:pt idx="2779">
                  <c:v>507.49</c:v>
                </c:pt>
                <c:pt idx="2780">
                  <c:v>507.49</c:v>
                </c:pt>
                <c:pt idx="2781">
                  <c:v>507.48</c:v>
                </c:pt>
                <c:pt idx="2782">
                  <c:v>507.48</c:v>
                </c:pt>
                <c:pt idx="2783">
                  <c:v>507.48</c:v>
                </c:pt>
                <c:pt idx="2784">
                  <c:v>507.48</c:v>
                </c:pt>
                <c:pt idx="2785">
                  <c:v>507.48</c:v>
                </c:pt>
                <c:pt idx="2786">
                  <c:v>507.48</c:v>
                </c:pt>
                <c:pt idx="2787">
                  <c:v>507.48</c:v>
                </c:pt>
                <c:pt idx="2788">
                  <c:v>507.48</c:v>
                </c:pt>
                <c:pt idx="2789">
                  <c:v>507.48</c:v>
                </c:pt>
                <c:pt idx="2790">
                  <c:v>507.48</c:v>
                </c:pt>
                <c:pt idx="2791">
                  <c:v>507.48</c:v>
                </c:pt>
                <c:pt idx="2792">
                  <c:v>507.48</c:v>
                </c:pt>
                <c:pt idx="2793">
                  <c:v>507.48</c:v>
                </c:pt>
                <c:pt idx="2794">
                  <c:v>507.48</c:v>
                </c:pt>
                <c:pt idx="2795">
                  <c:v>507.48</c:v>
                </c:pt>
                <c:pt idx="2796">
                  <c:v>507.48</c:v>
                </c:pt>
                <c:pt idx="2797">
                  <c:v>507.48</c:v>
                </c:pt>
                <c:pt idx="2798">
                  <c:v>507.48</c:v>
                </c:pt>
                <c:pt idx="2799">
                  <c:v>507.47</c:v>
                </c:pt>
                <c:pt idx="2800">
                  <c:v>507.47</c:v>
                </c:pt>
                <c:pt idx="2801">
                  <c:v>507.47</c:v>
                </c:pt>
                <c:pt idx="2802">
                  <c:v>507.47</c:v>
                </c:pt>
                <c:pt idx="2803">
                  <c:v>507.47</c:v>
                </c:pt>
                <c:pt idx="2804">
                  <c:v>507.47</c:v>
                </c:pt>
                <c:pt idx="2805">
                  <c:v>507.47</c:v>
                </c:pt>
                <c:pt idx="2806">
                  <c:v>507.47</c:v>
                </c:pt>
                <c:pt idx="2807">
                  <c:v>507.47</c:v>
                </c:pt>
                <c:pt idx="2808">
                  <c:v>507.47</c:v>
                </c:pt>
                <c:pt idx="2809">
                  <c:v>507.47</c:v>
                </c:pt>
                <c:pt idx="2810">
                  <c:v>507.47</c:v>
                </c:pt>
                <c:pt idx="2811">
                  <c:v>507.47</c:v>
                </c:pt>
                <c:pt idx="2812">
                  <c:v>507.47</c:v>
                </c:pt>
                <c:pt idx="2813">
                  <c:v>507.47</c:v>
                </c:pt>
                <c:pt idx="2814">
                  <c:v>507.47</c:v>
                </c:pt>
                <c:pt idx="2815">
                  <c:v>507.47</c:v>
                </c:pt>
                <c:pt idx="2816">
                  <c:v>507.47</c:v>
                </c:pt>
                <c:pt idx="2817">
                  <c:v>507.46</c:v>
                </c:pt>
                <c:pt idx="2818">
                  <c:v>507.46</c:v>
                </c:pt>
                <c:pt idx="2819">
                  <c:v>507.46</c:v>
                </c:pt>
                <c:pt idx="2820">
                  <c:v>507.46</c:v>
                </c:pt>
                <c:pt idx="2821">
                  <c:v>507.46</c:v>
                </c:pt>
                <c:pt idx="2822">
                  <c:v>507.46</c:v>
                </c:pt>
                <c:pt idx="2823">
                  <c:v>507.46</c:v>
                </c:pt>
                <c:pt idx="2824">
                  <c:v>507.46</c:v>
                </c:pt>
                <c:pt idx="2825">
                  <c:v>507.46</c:v>
                </c:pt>
                <c:pt idx="2826">
                  <c:v>507.46</c:v>
                </c:pt>
                <c:pt idx="2827">
                  <c:v>507.46</c:v>
                </c:pt>
                <c:pt idx="2828">
                  <c:v>507.46</c:v>
                </c:pt>
                <c:pt idx="2829">
                  <c:v>507.46</c:v>
                </c:pt>
                <c:pt idx="2830">
                  <c:v>507.46</c:v>
                </c:pt>
                <c:pt idx="2831">
                  <c:v>507.46</c:v>
                </c:pt>
                <c:pt idx="2832">
                  <c:v>507.46</c:v>
                </c:pt>
                <c:pt idx="2833">
                  <c:v>507.46</c:v>
                </c:pt>
                <c:pt idx="2834">
                  <c:v>507.46</c:v>
                </c:pt>
                <c:pt idx="2835">
                  <c:v>507.46</c:v>
                </c:pt>
                <c:pt idx="2836">
                  <c:v>507.46</c:v>
                </c:pt>
                <c:pt idx="2837">
                  <c:v>507.46</c:v>
                </c:pt>
                <c:pt idx="2838">
                  <c:v>507.45</c:v>
                </c:pt>
                <c:pt idx="2839">
                  <c:v>507.45</c:v>
                </c:pt>
                <c:pt idx="2840">
                  <c:v>507.45</c:v>
                </c:pt>
                <c:pt idx="2841">
                  <c:v>507.45</c:v>
                </c:pt>
                <c:pt idx="2842">
                  <c:v>507.45</c:v>
                </c:pt>
                <c:pt idx="2843">
                  <c:v>507.45</c:v>
                </c:pt>
                <c:pt idx="2844">
                  <c:v>507.45</c:v>
                </c:pt>
                <c:pt idx="2845">
                  <c:v>507.45</c:v>
                </c:pt>
                <c:pt idx="2846">
                  <c:v>507.45</c:v>
                </c:pt>
                <c:pt idx="2847">
                  <c:v>507.45</c:v>
                </c:pt>
                <c:pt idx="2848">
                  <c:v>507.45</c:v>
                </c:pt>
                <c:pt idx="2849">
                  <c:v>507.45</c:v>
                </c:pt>
                <c:pt idx="2850">
                  <c:v>507.45</c:v>
                </c:pt>
                <c:pt idx="2851">
                  <c:v>507.45</c:v>
                </c:pt>
                <c:pt idx="2852">
                  <c:v>507.45</c:v>
                </c:pt>
                <c:pt idx="2853">
                  <c:v>507.45</c:v>
                </c:pt>
                <c:pt idx="2854">
                  <c:v>507.45</c:v>
                </c:pt>
                <c:pt idx="2855">
                  <c:v>507.45</c:v>
                </c:pt>
                <c:pt idx="2856">
                  <c:v>507.45</c:v>
                </c:pt>
                <c:pt idx="2857">
                  <c:v>507.45</c:v>
                </c:pt>
                <c:pt idx="2858">
                  <c:v>507.45</c:v>
                </c:pt>
                <c:pt idx="2859">
                  <c:v>507.45</c:v>
                </c:pt>
                <c:pt idx="2860">
                  <c:v>507.45</c:v>
                </c:pt>
                <c:pt idx="2861">
                  <c:v>507.45</c:v>
                </c:pt>
                <c:pt idx="2862">
                  <c:v>507.45</c:v>
                </c:pt>
                <c:pt idx="2863">
                  <c:v>507.45</c:v>
                </c:pt>
                <c:pt idx="2864">
                  <c:v>507.44</c:v>
                </c:pt>
                <c:pt idx="2865">
                  <c:v>507.44</c:v>
                </c:pt>
                <c:pt idx="2866">
                  <c:v>507.44</c:v>
                </c:pt>
                <c:pt idx="2867">
                  <c:v>507.44</c:v>
                </c:pt>
                <c:pt idx="2868">
                  <c:v>507.44</c:v>
                </c:pt>
                <c:pt idx="2869">
                  <c:v>507.44</c:v>
                </c:pt>
                <c:pt idx="2870">
                  <c:v>507.44</c:v>
                </c:pt>
                <c:pt idx="2871">
                  <c:v>507.44</c:v>
                </c:pt>
                <c:pt idx="2872">
                  <c:v>507.44</c:v>
                </c:pt>
                <c:pt idx="2873">
                  <c:v>507.44</c:v>
                </c:pt>
                <c:pt idx="2874">
                  <c:v>507.44</c:v>
                </c:pt>
                <c:pt idx="2875">
                  <c:v>507.44</c:v>
                </c:pt>
                <c:pt idx="2876">
                  <c:v>507.44</c:v>
                </c:pt>
                <c:pt idx="2877">
                  <c:v>507.44</c:v>
                </c:pt>
                <c:pt idx="2878">
                  <c:v>507.44</c:v>
                </c:pt>
                <c:pt idx="2879">
                  <c:v>507.44</c:v>
                </c:pt>
                <c:pt idx="2880">
                  <c:v>507.44</c:v>
                </c:pt>
                <c:pt idx="2881">
                  <c:v>507.44</c:v>
                </c:pt>
                <c:pt idx="2882">
                  <c:v>507.44</c:v>
                </c:pt>
                <c:pt idx="2883">
                  <c:v>507.44</c:v>
                </c:pt>
                <c:pt idx="2884">
                  <c:v>507.44</c:v>
                </c:pt>
                <c:pt idx="2885">
                  <c:v>507.44</c:v>
                </c:pt>
                <c:pt idx="2886">
                  <c:v>507.44</c:v>
                </c:pt>
                <c:pt idx="2887">
                  <c:v>507.44</c:v>
                </c:pt>
                <c:pt idx="2888">
                  <c:v>507.44</c:v>
                </c:pt>
                <c:pt idx="2889">
                  <c:v>507.44</c:v>
                </c:pt>
                <c:pt idx="2890">
                  <c:v>507.44</c:v>
                </c:pt>
                <c:pt idx="2891">
                  <c:v>507.43</c:v>
                </c:pt>
                <c:pt idx="2892">
                  <c:v>507.43</c:v>
                </c:pt>
                <c:pt idx="2893">
                  <c:v>507.43</c:v>
                </c:pt>
                <c:pt idx="2894">
                  <c:v>507.43</c:v>
                </c:pt>
                <c:pt idx="2895">
                  <c:v>507.43</c:v>
                </c:pt>
                <c:pt idx="2896">
                  <c:v>507.43</c:v>
                </c:pt>
                <c:pt idx="2897">
                  <c:v>507.43</c:v>
                </c:pt>
                <c:pt idx="2898">
                  <c:v>507.43</c:v>
                </c:pt>
                <c:pt idx="2899">
                  <c:v>507.43</c:v>
                </c:pt>
                <c:pt idx="2900">
                  <c:v>507.43</c:v>
                </c:pt>
                <c:pt idx="2901">
                  <c:v>507.43</c:v>
                </c:pt>
                <c:pt idx="2902">
                  <c:v>507.43</c:v>
                </c:pt>
                <c:pt idx="2903">
                  <c:v>507.43</c:v>
                </c:pt>
                <c:pt idx="2904">
                  <c:v>507.43</c:v>
                </c:pt>
                <c:pt idx="2905">
                  <c:v>507.43</c:v>
                </c:pt>
                <c:pt idx="2906">
                  <c:v>507.43</c:v>
                </c:pt>
                <c:pt idx="2907">
                  <c:v>507.43</c:v>
                </c:pt>
                <c:pt idx="2908">
                  <c:v>507.43</c:v>
                </c:pt>
                <c:pt idx="2909">
                  <c:v>507.43</c:v>
                </c:pt>
                <c:pt idx="2910">
                  <c:v>507.43</c:v>
                </c:pt>
                <c:pt idx="2911">
                  <c:v>507.42</c:v>
                </c:pt>
                <c:pt idx="2912">
                  <c:v>507.42</c:v>
                </c:pt>
                <c:pt idx="2913">
                  <c:v>507.42</c:v>
                </c:pt>
                <c:pt idx="2914">
                  <c:v>507.42</c:v>
                </c:pt>
                <c:pt idx="2915">
                  <c:v>507.42</c:v>
                </c:pt>
                <c:pt idx="2916">
                  <c:v>507.42</c:v>
                </c:pt>
                <c:pt idx="2917">
                  <c:v>507.42</c:v>
                </c:pt>
                <c:pt idx="2918">
                  <c:v>507.42</c:v>
                </c:pt>
                <c:pt idx="2919">
                  <c:v>507.42</c:v>
                </c:pt>
                <c:pt idx="2920">
                  <c:v>507.42</c:v>
                </c:pt>
                <c:pt idx="2921">
                  <c:v>507.42</c:v>
                </c:pt>
                <c:pt idx="2922">
                  <c:v>507.42</c:v>
                </c:pt>
                <c:pt idx="2923">
                  <c:v>507.42</c:v>
                </c:pt>
                <c:pt idx="2924">
                  <c:v>507.42</c:v>
                </c:pt>
                <c:pt idx="2925">
                  <c:v>507.42</c:v>
                </c:pt>
                <c:pt idx="2926">
                  <c:v>507.42</c:v>
                </c:pt>
                <c:pt idx="2927">
                  <c:v>507.42</c:v>
                </c:pt>
                <c:pt idx="2928">
                  <c:v>507.42</c:v>
                </c:pt>
                <c:pt idx="2929">
                  <c:v>507.42</c:v>
                </c:pt>
                <c:pt idx="2930">
                  <c:v>507.42</c:v>
                </c:pt>
                <c:pt idx="2931">
                  <c:v>507.42</c:v>
                </c:pt>
                <c:pt idx="2932">
                  <c:v>507.42</c:v>
                </c:pt>
                <c:pt idx="2933">
                  <c:v>507.41</c:v>
                </c:pt>
                <c:pt idx="2934">
                  <c:v>507.41</c:v>
                </c:pt>
                <c:pt idx="2935">
                  <c:v>507.41</c:v>
                </c:pt>
                <c:pt idx="2936">
                  <c:v>507.41</c:v>
                </c:pt>
                <c:pt idx="2937">
                  <c:v>507.41</c:v>
                </c:pt>
                <c:pt idx="2938">
                  <c:v>507.41</c:v>
                </c:pt>
                <c:pt idx="2939">
                  <c:v>507.41</c:v>
                </c:pt>
                <c:pt idx="2940">
                  <c:v>507.41</c:v>
                </c:pt>
                <c:pt idx="2941">
                  <c:v>507.41</c:v>
                </c:pt>
                <c:pt idx="2942">
                  <c:v>507.41</c:v>
                </c:pt>
                <c:pt idx="2943">
                  <c:v>507.41</c:v>
                </c:pt>
                <c:pt idx="2944">
                  <c:v>507.41</c:v>
                </c:pt>
                <c:pt idx="2945">
                  <c:v>507.41</c:v>
                </c:pt>
                <c:pt idx="2946">
                  <c:v>507.41</c:v>
                </c:pt>
                <c:pt idx="2947">
                  <c:v>507.41</c:v>
                </c:pt>
                <c:pt idx="2948">
                  <c:v>507.41</c:v>
                </c:pt>
                <c:pt idx="2949">
                  <c:v>507.41</c:v>
                </c:pt>
                <c:pt idx="2950">
                  <c:v>507.41</c:v>
                </c:pt>
                <c:pt idx="2951">
                  <c:v>507.41</c:v>
                </c:pt>
                <c:pt idx="2952">
                  <c:v>507.41</c:v>
                </c:pt>
                <c:pt idx="2953">
                  <c:v>507.41</c:v>
                </c:pt>
                <c:pt idx="2954">
                  <c:v>507.41</c:v>
                </c:pt>
                <c:pt idx="2955">
                  <c:v>507.41</c:v>
                </c:pt>
                <c:pt idx="2956">
                  <c:v>507.41</c:v>
                </c:pt>
                <c:pt idx="2957">
                  <c:v>507.41</c:v>
                </c:pt>
                <c:pt idx="2958">
                  <c:v>507.4</c:v>
                </c:pt>
                <c:pt idx="2959">
                  <c:v>507.4</c:v>
                </c:pt>
                <c:pt idx="2960">
                  <c:v>507.4</c:v>
                </c:pt>
                <c:pt idx="2961">
                  <c:v>507.4</c:v>
                </c:pt>
                <c:pt idx="2962">
                  <c:v>507.4</c:v>
                </c:pt>
                <c:pt idx="2963">
                  <c:v>507.4</c:v>
                </c:pt>
                <c:pt idx="2964">
                  <c:v>507.4</c:v>
                </c:pt>
                <c:pt idx="2965">
                  <c:v>507.4</c:v>
                </c:pt>
                <c:pt idx="2966">
                  <c:v>507.4</c:v>
                </c:pt>
                <c:pt idx="2967">
                  <c:v>507.4</c:v>
                </c:pt>
                <c:pt idx="2968">
                  <c:v>507.4</c:v>
                </c:pt>
                <c:pt idx="2969">
                  <c:v>507.4</c:v>
                </c:pt>
                <c:pt idx="2970">
                  <c:v>507.4</c:v>
                </c:pt>
                <c:pt idx="2971">
                  <c:v>507.4</c:v>
                </c:pt>
                <c:pt idx="2972">
                  <c:v>507.4</c:v>
                </c:pt>
                <c:pt idx="2973">
                  <c:v>507.4</c:v>
                </c:pt>
                <c:pt idx="2974">
                  <c:v>507.4</c:v>
                </c:pt>
                <c:pt idx="2975">
                  <c:v>507.4</c:v>
                </c:pt>
                <c:pt idx="2976">
                  <c:v>507.4</c:v>
                </c:pt>
                <c:pt idx="2977">
                  <c:v>507.4</c:v>
                </c:pt>
                <c:pt idx="2978">
                  <c:v>507.4</c:v>
                </c:pt>
                <c:pt idx="2979">
                  <c:v>507.4</c:v>
                </c:pt>
                <c:pt idx="2980">
                  <c:v>507.4</c:v>
                </c:pt>
                <c:pt idx="2981">
                  <c:v>507.4</c:v>
                </c:pt>
                <c:pt idx="2982">
                  <c:v>507.4</c:v>
                </c:pt>
                <c:pt idx="2983">
                  <c:v>507.4</c:v>
                </c:pt>
                <c:pt idx="2984">
                  <c:v>507.4</c:v>
                </c:pt>
                <c:pt idx="2985">
                  <c:v>507.4</c:v>
                </c:pt>
                <c:pt idx="2986">
                  <c:v>507.39</c:v>
                </c:pt>
                <c:pt idx="2987">
                  <c:v>507.39</c:v>
                </c:pt>
                <c:pt idx="2988">
                  <c:v>507.39</c:v>
                </c:pt>
                <c:pt idx="2989">
                  <c:v>507.39</c:v>
                </c:pt>
                <c:pt idx="2990">
                  <c:v>507.39</c:v>
                </c:pt>
                <c:pt idx="2991">
                  <c:v>507.39</c:v>
                </c:pt>
                <c:pt idx="2992">
                  <c:v>507.39</c:v>
                </c:pt>
                <c:pt idx="2993">
                  <c:v>507.39</c:v>
                </c:pt>
                <c:pt idx="2994">
                  <c:v>507.39</c:v>
                </c:pt>
                <c:pt idx="2995">
                  <c:v>507.39</c:v>
                </c:pt>
                <c:pt idx="2996">
                  <c:v>507.39</c:v>
                </c:pt>
                <c:pt idx="2997">
                  <c:v>507.39</c:v>
                </c:pt>
                <c:pt idx="2998">
                  <c:v>507.39</c:v>
                </c:pt>
                <c:pt idx="2999">
                  <c:v>507.39</c:v>
                </c:pt>
                <c:pt idx="3000">
                  <c:v>507.39</c:v>
                </c:pt>
                <c:pt idx="3001">
                  <c:v>507.39</c:v>
                </c:pt>
                <c:pt idx="3002">
                  <c:v>507.39</c:v>
                </c:pt>
                <c:pt idx="3003">
                  <c:v>507.39</c:v>
                </c:pt>
                <c:pt idx="3004">
                  <c:v>507.39</c:v>
                </c:pt>
                <c:pt idx="3005">
                  <c:v>507.39</c:v>
                </c:pt>
                <c:pt idx="3006">
                  <c:v>507.39</c:v>
                </c:pt>
                <c:pt idx="3007">
                  <c:v>507.39</c:v>
                </c:pt>
                <c:pt idx="3008">
                  <c:v>507.39</c:v>
                </c:pt>
                <c:pt idx="3009">
                  <c:v>507.39</c:v>
                </c:pt>
                <c:pt idx="3010">
                  <c:v>507.39</c:v>
                </c:pt>
                <c:pt idx="3011">
                  <c:v>507.39</c:v>
                </c:pt>
                <c:pt idx="3012">
                  <c:v>507.38</c:v>
                </c:pt>
                <c:pt idx="3013">
                  <c:v>507.38</c:v>
                </c:pt>
                <c:pt idx="3014">
                  <c:v>507.38</c:v>
                </c:pt>
                <c:pt idx="3015">
                  <c:v>507.38</c:v>
                </c:pt>
                <c:pt idx="3016">
                  <c:v>507.38</c:v>
                </c:pt>
                <c:pt idx="3017">
                  <c:v>507.38</c:v>
                </c:pt>
                <c:pt idx="3018">
                  <c:v>507.38</c:v>
                </c:pt>
                <c:pt idx="3019">
                  <c:v>507.38</c:v>
                </c:pt>
                <c:pt idx="3020">
                  <c:v>507.38</c:v>
                </c:pt>
                <c:pt idx="3021">
                  <c:v>507.38</c:v>
                </c:pt>
                <c:pt idx="3022">
                  <c:v>507.38</c:v>
                </c:pt>
                <c:pt idx="3023">
                  <c:v>507.38</c:v>
                </c:pt>
                <c:pt idx="3024">
                  <c:v>507.38</c:v>
                </c:pt>
                <c:pt idx="3025">
                  <c:v>507.38</c:v>
                </c:pt>
                <c:pt idx="3026">
                  <c:v>507.38</c:v>
                </c:pt>
                <c:pt idx="3027">
                  <c:v>507.38</c:v>
                </c:pt>
                <c:pt idx="3028">
                  <c:v>507.38</c:v>
                </c:pt>
                <c:pt idx="3029">
                  <c:v>507.38</c:v>
                </c:pt>
                <c:pt idx="3030">
                  <c:v>507.38</c:v>
                </c:pt>
                <c:pt idx="3031">
                  <c:v>507.38</c:v>
                </c:pt>
                <c:pt idx="3032">
                  <c:v>507.38</c:v>
                </c:pt>
                <c:pt idx="3033">
                  <c:v>507.38</c:v>
                </c:pt>
                <c:pt idx="3034">
                  <c:v>507.38</c:v>
                </c:pt>
                <c:pt idx="3035">
                  <c:v>507.38</c:v>
                </c:pt>
                <c:pt idx="3036">
                  <c:v>507.38</c:v>
                </c:pt>
                <c:pt idx="3037">
                  <c:v>507.38</c:v>
                </c:pt>
                <c:pt idx="3038">
                  <c:v>507.38</c:v>
                </c:pt>
                <c:pt idx="3039">
                  <c:v>507.37</c:v>
                </c:pt>
                <c:pt idx="3040">
                  <c:v>507.37</c:v>
                </c:pt>
                <c:pt idx="3041">
                  <c:v>507.37</c:v>
                </c:pt>
                <c:pt idx="3042">
                  <c:v>507.37</c:v>
                </c:pt>
                <c:pt idx="3043">
                  <c:v>507.37</c:v>
                </c:pt>
                <c:pt idx="3044">
                  <c:v>507.37</c:v>
                </c:pt>
                <c:pt idx="3045">
                  <c:v>507.37</c:v>
                </c:pt>
                <c:pt idx="3046">
                  <c:v>507.37</c:v>
                </c:pt>
                <c:pt idx="3047">
                  <c:v>507.37</c:v>
                </c:pt>
                <c:pt idx="3048">
                  <c:v>507.37</c:v>
                </c:pt>
                <c:pt idx="3049">
                  <c:v>507.37</c:v>
                </c:pt>
                <c:pt idx="3050">
                  <c:v>507.37</c:v>
                </c:pt>
                <c:pt idx="3051">
                  <c:v>507.37</c:v>
                </c:pt>
                <c:pt idx="3052">
                  <c:v>507.37</c:v>
                </c:pt>
                <c:pt idx="3053">
                  <c:v>507.37</c:v>
                </c:pt>
                <c:pt idx="3054">
                  <c:v>507.37</c:v>
                </c:pt>
                <c:pt idx="3055">
                  <c:v>507.37</c:v>
                </c:pt>
                <c:pt idx="3056">
                  <c:v>507.37</c:v>
                </c:pt>
                <c:pt idx="3057">
                  <c:v>507.37</c:v>
                </c:pt>
                <c:pt idx="3058">
                  <c:v>507.37</c:v>
                </c:pt>
                <c:pt idx="3059">
                  <c:v>507.37</c:v>
                </c:pt>
                <c:pt idx="3060">
                  <c:v>507.37</c:v>
                </c:pt>
                <c:pt idx="3061">
                  <c:v>507.37</c:v>
                </c:pt>
                <c:pt idx="3062">
                  <c:v>507.37</c:v>
                </c:pt>
                <c:pt idx="3063">
                  <c:v>507.37</c:v>
                </c:pt>
                <c:pt idx="3064">
                  <c:v>507.37</c:v>
                </c:pt>
                <c:pt idx="3065">
                  <c:v>507.36</c:v>
                </c:pt>
                <c:pt idx="3066">
                  <c:v>507.36</c:v>
                </c:pt>
                <c:pt idx="3067">
                  <c:v>507.36</c:v>
                </c:pt>
                <c:pt idx="3068">
                  <c:v>507.36</c:v>
                </c:pt>
                <c:pt idx="3069">
                  <c:v>507.36</c:v>
                </c:pt>
                <c:pt idx="3070">
                  <c:v>507.36</c:v>
                </c:pt>
                <c:pt idx="3071">
                  <c:v>507.36</c:v>
                </c:pt>
                <c:pt idx="3072">
                  <c:v>507.36</c:v>
                </c:pt>
                <c:pt idx="3073">
                  <c:v>507.36</c:v>
                </c:pt>
                <c:pt idx="3074">
                  <c:v>507.36</c:v>
                </c:pt>
                <c:pt idx="3075">
                  <c:v>507.36</c:v>
                </c:pt>
                <c:pt idx="3076">
                  <c:v>507.36</c:v>
                </c:pt>
                <c:pt idx="3077">
                  <c:v>507.36</c:v>
                </c:pt>
                <c:pt idx="3078">
                  <c:v>507.36</c:v>
                </c:pt>
                <c:pt idx="3079">
                  <c:v>507.36</c:v>
                </c:pt>
                <c:pt idx="3080">
                  <c:v>507.36</c:v>
                </c:pt>
                <c:pt idx="3081">
                  <c:v>507.36</c:v>
                </c:pt>
                <c:pt idx="3082">
                  <c:v>507.36</c:v>
                </c:pt>
                <c:pt idx="3083">
                  <c:v>507.36</c:v>
                </c:pt>
                <c:pt idx="3084">
                  <c:v>507.36</c:v>
                </c:pt>
                <c:pt idx="3085">
                  <c:v>507.36</c:v>
                </c:pt>
                <c:pt idx="3086">
                  <c:v>507.36</c:v>
                </c:pt>
                <c:pt idx="3087">
                  <c:v>507.36</c:v>
                </c:pt>
                <c:pt idx="3088">
                  <c:v>507.36</c:v>
                </c:pt>
                <c:pt idx="3089">
                  <c:v>507.36</c:v>
                </c:pt>
                <c:pt idx="3090">
                  <c:v>507.36</c:v>
                </c:pt>
                <c:pt idx="3091">
                  <c:v>507.36</c:v>
                </c:pt>
                <c:pt idx="3092">
                  <c:v>507.36</c:v>
                </c:pt>
                <c:pt idx="3093">
                  <c:v>507.36</c:v>
                </c:pt>
                <c:pt idx="3094">
                  <c:v>507.36</c:v>
                </c:pt>
                <c:pt idx="3095">
                  <c:v>507.35</c:v>
                </c:pt>
                <c:pt idx="3096">
                  <c:v>507.35</c:v>
                </c:pt>
                <c:pt idx="3097">
                  <c:v>507.35</c:v>
                </c:pt>
                <c:pt idx="3098">
                  <c:v>507.35</c:v>
                </c:pt>
                <c:pt idx="3099">
                  <c:v>507.35</c:v>
                </c:pt>
                <c:pt idx="3100">
                  <c:v>507.35</c:v>
                </c:pt>
                <c:pt idx="3101">
                  <c:v>507.35</c:v>
                </c:pt>
                <c:pt idx="3102">
                  <c:v>507.35</c:v>
                </c:pt>
                <c:pt idx="3103">
                  <c:v>507.35</c:v>
                </c:pt>
                <c:pt idx="3104">
                  <c:v>507.35</c:v>
                </c:pt>
                <c:pt idx="3105">
                  <c:v>507.35</c:v>
                </c:pt>
                <c:pt idx="3106">
                  <c:v>507.35</c:v>
                </c:pt>
                <c:pt idx="3107">
                  <c:v>507.35</c:v>
                </c:pt>
                <c:pt idx="3108">
                  <c:v>507.35</c:v>
                </c:pt>
                <c:pt idx="3109">
                  <c:v>507.35</c:v>
                </c:pt>
                <c:pt idx="3110">
                  <c:v>507.35</c:v>
                </c:pt>
                <c:pt idx="3111">
                  <c:v>507.35</c:v>
                </c:pt>
                <c:pt idx="3112">
                  <c:v>507.35</c:v>
                </c:pt>
                <c:pt idx="3113">
                  <c:v>507.35</c:v>
                </c:pt>
                <c:pt idx="3114">
                  <c:v>507.35</c:v>
                </c:pt>
                <c:pt idx="3115">
                  <c:v>507.35</c:v>
                </c:pt>
                <c:pt idx="3116">
                  <c:v>507.35</c:v>
                </c:pt>
                <c:pt idx="3117">
                  <c:v>507.35</c:v>
                </c:pt>
                <c:pt idx="3118">
                  <c:v>507.35</c:v>
                </c:pt>
                <c:pt idx="3119">
                  <c:v>507.35</c:v>
                </c:pt>
                <c:pt idx="3120">
                  <c:v>507.35</c:v>
                </c:pt>
                <c:pt idx="3121">
                  <c:v>507.35</c:v>
                </c:pt>
                <c:pt idx="3122">
                  <c:v>507.35</c:v>
                </c:pt>
                <c:pt idx="3123">
                  <c:v>507.35</c:v>
                </c:pt>
                <c:pt idx="3124">
                  <c:v>507.35</c:v>
                </c:pt>
                <c:pt idx="3125">
                  <c:v>507.35</c:v>
                </c:pt>
                <c:pt idx="3126">
                  <c:v>507.35</c:v>
                </c:pt>
                <c:pt idx="3127">
                  <c:v>507.35</c:v>
                </c:pt>
                <c:pt idx="3128">
                  <c:v>507.35</c:v>
                </c:pt>
                <c:pt idx="3129">
                  <c:v>507.35</c:v>
                </c:pt>
                <c:pt idx="3130">
                  <c:v>507.34</c:v>
                </c:pt>
                <c:pt idx="3131">
                  <c:v>507.34</c:v>
                </c:pt>
                <c:pt idx="3132">
                  <c:v>507.34</c:v>
                </c:pt>
                <c:pt idx="3133">
                  <c:v>507.34</c:v>
                </c:pt>
                <c:pt idx="3134">
                  <c:v>507.34</c:v>
                </c:pt>
                <c:pt idx="3135">
                  <c:v>507.34</c:v>
                </c:pt>
                <c:pt idx="3136">
                  <c:v>507.34</c:v>
                </c:pt>
                <c:pt idx="3137">
                  <c:v>507.34</c:v>
                </c:pt>
                <c:pt idx="3138">
                  <c:v>507.34</c:v>
                </c:pt>
                <c:pt idx="3139">
                  <c:v>507.34</c:v>
                </c:pt>
                <c:pt idx="3140">
                  <c:v>507.34</c:v>
                </c:pt>
                <c:pt idx="3141">
                  <c:v>507.34</c:v>
                </c:pt>
                <c:pt idx="3142">
                  <c:v>507.34</c:v>
                </c:pt>
                <c:pt idx="3143">
                  <c:v>507.34</c:v>
                </c:pt>
                <c:pt idx="3144">
                  <c:v>507.34</c:v>
                </c:pt>
                <c:pt idx="3145">
                  <c:v>507.34</c:v>
                </c:pt>
                <c:pt idx="3146">
                  <c:v>507.34</c:v>
                </c:pt>
                <c:pt idx="3147">
                  <c:v>507.34</c:v>
                </c:pt>
                <c:pt idx="3148">
                  <c:v>507.34</c:v>
                </c:pt>
                <c:pt idx="3149">
                  <c:v>507.34</c:v>
                </c:pt>
                <c:pt idx="3150">
                  <c:v>507.34</c:v>
                </c:pt>
                <c:pt idx="3151">
                  <c:v>507.34</c:v>
                </c:pt>
                <c:pt idx="3152">
                  <c:v>507.34</c:v>
                </c:pt>
                <c:pt idx="3153">
                  <c:v>507.34</c:v>
                </c:pt>
                <c:pt idx="3154">
                  <c:v>507.34</c:v>
                </c:pt>
                <c:pt idx="3155">
                  <c:v>507.34</c:v>
                </c:pt>
                <c:pt idx="3156">
                  <c:v>507.34</c:v>
                </c:pt>
                <c:pt idx="3157">
                  <c:v>507.34</c:v>
                </c:pt>
                <c:pt idx="3158">
                  <c:v>507.34</c:v>
                </c:pt>
                <c:pt idx="3159">
                  <c:v>507.34</c:v>
                </c:pt>
                <c:pt idx="3160">
                  <c:v>507.34</c:v>
                </c:pt>
                <c:pt idx="3161">
                  <c:v>507.34</c:v>
                </c:pt>
                <c:pt idx="3162">
                  <c:v>507.34</c:v>
                </c:pt>
                <c:pt idx="3163">
                  <c:v>507.34</c:v>
                </c:pt>
                <c:pt idx="3164">
                  <c:v>507.33</c:v>
                </c:pt>
                <c:pt idx="3165">
                  <c:v>507.33</c:v>
                </c:pt>
                <c:pt idx="3166">
                  <c:v>507.33</c:v>
                </c:pt>
                <c:pt idx="3167">
                  <c:v>507.33</c:v>
                </c:pt>
                <c:pt idx="3168">
                  <c:v>507.33</c:v>
                </c:pt>
                <c:pt idx="3169">
                  <c:v>507.33</c:v>
                </c:pt>
                <c:pt idx="3170">
                  <c:v>507.33</c:v>
                </c:pt>
                <c:pt idx="3171">
                  <c:v>507.33</c:v>
                </c:pt>
                <c:pt idx="3172">
                  <c:v>507.33</c:v>
                </c:pt>
                <c:pt idx="3173">
                  <c:v>507.33</c:v>
                </c:pt>
                <c:pt idx="3174">
                  <c:v>507.33</c:v>
                </c:pt>
                <c:pt idx="3175">
                  <c:v>507.33</c:v>
                </c:pt>
                <c:pt idx="3176">
                  <c:v>507.33</c:v>
                </c:pt>
                <c:pt idx="3177">
                  <c:v>507.33</c:v>
                </c:pt>
                <c:pt idx="3178">
                  <c:v>507.33</c:v>
                </c:pt>
                <c:pt idx="3179">
                  <c:v>507.32</c:v>
                </c:pt>
                <c:pt idx="3180">
                  <c:v>507.32</c:v>
                </c:pt>
                <c:pt idx="3181">
                  <c:v>507.32</c:v>
                </c:pt>
                <c:pt idx="3182">
                  <c:v>507.32</c:v>
                </c:pt>
                <c:pt idx="3183">
                  <c:v>507.32</c:v>
                </c:pt>
                <c:pt idx="3184">
                  <c:v>507.32</c:v>
                </c:pt>
                <c:pt idx="3185">
                  <c:v>507.32</c:v>
                </c:pt>
                <c:pt idx="3186">
                  <c:v>507.32</c:v>
                </c:pt>
                <c:pt idx="3187">
                  <c:v>507.32</c:v>
                </c:pt>
                <c:pt idx="3188">
                  <c:v>507.32</c:v>
                </c:pt>
                <c:pt idx="3189">
                  <c:v>507.32</c:v>
                </c:pt>
                <c:pt idx="3190">
                  <c:v>507.32</c:v>
                </c:pt>
                <c:pt idx="3191">
                  <c:v>507.32</c:v>
                </c:pt>
                <c:pt idx="3192">
                  <c:v>507.32</c:v>
                </c:pt>
                <c:pt idx="3193">
                  <c:v>507.32</c:v>
                </c:pt>
                <c:pt idx="3194">
                  <c:v>507.32</c:v>
                </c:pt>
                <c:pt idx="3195">
                  <c:v>507.32</c:v>
                </c:pt>
                <c:pt idx="3196">
                  <c:v>507.32</c:v>
                </c:pt>
                <c:pt idx="3197">
                  <c:v>507.31</c:v>
                </c:pt>
                <c:pt idx="3198">
                  <c:v>507.31</c:v>
                </c:pt>
                <c:pt idx="3199">
                  <c:v>507.31</c:v>
                </c:pt>
                <c:pt idx="3200">
                  <c:v>507.31</c:v>
                </c:pt>
                <c:pt idx="3201">
                  <c:v>507.31</c:v>
                </c:pt>
                <c:pt idx="3202">
                  <c:v>507.31</c:v>
                </c:pt>
                <c:pt idx="3203">
                  <c:v>507.31</c:v>
                </c:pt>
                <c:pt idx="3204">
                  <c:v>507.31</c:v>
                </c:pt>
                <c:pt idx="3205">
                  <c:v>507.31</c:v>
                </c:pt>
                <c:pt idx="3206">
                  <c:v>507.31</c:v>
                </c:pt>
                <c:pt idx="3207">
                  <c:v>507.31</c:v>
                </c:pt>
                <c:pt idx="3208">
                  <c:v>507.31</c:v>
                </c:pt>
                <c:pt idx="3209">
                  <c:v>507.31</c:v>
                </c:pt>
                <c:pt idx="3210">
                  <c:v>507.31</c:v>
                </c:pt>
                <c:pt idx="3211">
                  <c:v>507.31</c:v>
                </c:pt>
                <c:pt idx="3212">
                  <c:v>507.31</c:v>
                </c:pt>
                <c:pt idx="3213">
                  <c:v>507.31</c:v>
                </c:pt>
                <c:pt idx="3214">
                  <c:v>507.31</c:v>
                </c:pt>
                <c:pt idx="3215">
                  <c:v>507.3</c:v>
                </c:pt>
                <c:pt idx="3216">
                  <c:v>507.3</c:v>
                </c:pt>
                <c:pt idx="3217">
                  <c:v>507.3</c:v>
                </c:pt>
                <c:pt idx="3218">
                  <c:v>507.3</c:v>
                </c:pt>
                <c:pt idx="3219">
                  <c:v>507.3</c:v>
                </c:pt>
                <c:pt idx="3220">
                  <c:v>507.3</c:v>
                </c:pt>
                <c:pt idx="3221">
                  <c:v>507.3</c:v>
                </c:pt>
                <c:pt idx="3222">
                  <c:v>507.3</c:v>
                </c:pt>
                <c:pt idx="3223">
                  <c:v>507.3</c:v>
                </c:pt>
                <c:pt idx="3224">
                  <c:v>507.3</c:v>
                </c:pt>
                <c:pt idx="3225">
                  <c:v>507.3</c:v>
                </c:pt>
                <c:pt idx="3226">
                  <c:v>507.3</c:v>
                </c:pt>
                <c:pt idx="3227">
                  <c:v>507.3</c:v>
                </c:pt>
                <c:pt idx="3228">
                  <c:v>507.3</c:v>
                </c:pt>
                <c:pt idx="3229">
                  <c:v>507.3</c:v>
                </c:pt>
                <c:pt idx="3230">
                  <c:v>507.3</c:v>
                </c:pt>
                <c:pt idx="3231">
                  <c:v>507.3</c:v>
                </c:pt>
                <c:pt idx="3232">
                  <c:v>507.3</c:v>
                </c:pt>
                <c:pt idx="3233">
                  <c:v>507.3</c:v>
                </c:pt>
                <c:pt idx="3234">
                  <c:v>507.3</c:v>
                </c:pt>
                <c:pt idx="3235">
                  <c:v>507.29</c:v>
                </c:pt>
                <c:pt idx="3236">
                  <c:v>507.29</c:v>
                </c:pt>
                <c:pt idx="3237">
                  <c:v>507.29</c:v>
                </c:pt>
                <c:pt idx="3238">
                  <c:v>507.29</c:v>
                </c:pt>
                <c:pt idx="3239">
                  <c:v>507.29</c:v>
                </c:pt>
                <c:pt idx="3240">
                  <c:v>507.29</c:v>
                </c:pt>
                <c:pt idx="3241">
                  <c:v>507.29</c:v>
                </c:pt>
                <c:pt idx="3242">
                  <c:v>507.29</c:v>
                </c:pt>
                <c:pt idx="3243">
                  <c:v>507.29</c:v>
                </c:pt>
                <c:pt idx="3244">
                  <c:v>507.29</c:v>
                </c:pt>
                <c:pt idx="3245">
                  <c:v>507.29</c:v>
                </c:pt>
                <c:pt idx="3246">
                  <c:v>507.29</c:v>
                </c:pt>
                <c:pt idx="3247">
                  <c:v>507.29</c:v>
                </c:pt>
                <c:pt idx="3248">
                  <c:v>507.29</c:v>
                </c:pt>
                <c:pt idx="3249">
                  <c:v>507.29</c:v>
                </c:pt>
                <c:pt idx="3250">
                  <c:v>507.29</c:v>
                </c:pt>
                <c:pt idx="3251">
                  <c:v>507.29</c:v>
                </c:pt>
                <c:pt idx="3252">
                  <c:v>507.29</c:v>
                </c:pt>
                <c:pt idx="3253">
                  <c:v>507.29</c:v>
                </c:pt>
                <c:pt idx="3254">
                  <c:v>507.29</c:v>
                </c:pt>
                <c:pt idx="3255">
                  <c:v>507.28</c:v>
                </c:pt>
                <c:pt idx="3256">
                  <c:v>507.28</c:v>
                </c:pt>
                <c:pt idx="3257">
                  <c:v>507.28</c:v>
                </c:pt>
                <c:pt idx="3258">
                  <c:v>507.28</c:v>
                </c:pt>
                <c:pt idx="3259">
                  <c:v>507.28</c:v>
                </c:pt>
                <c:pt idx="3260">
                  <c:v>507.28</c:v>
                </c:pt>
                <c:pt idx="3261">
                  <c:v>507.28</c:v>
                </c:pt>
                <c:pt idx="3262">
                  <c:v>507.28</c:v>
                </c:pt>
                <c:pt idx="3263">
                  <c:v>507.28</c:v>
                </c:pt>
                <c:pt idx="3264">
                  <c:v>507.28</c:v>
                </c:pt>
                <c:pt idx="3265">
                  <c:v>507.28</c:v>
                </c:pt>
                <c:pt idx="3266">
                  <c:v>507.28</c:v>
                </c:pt>
                <c:pt idx="3267">
                  <c:v>507.28</c:v>
                </c:pt>
                <c:pt idx="3268">
                  <c:v>507.28</c:v>
                </c:pt>
                <c:pt idx="3269">
                  <c:v>507.28</c:v>
                </c:pt>
                <c:pt idx="3270">
                  <c:v>507.28</c:v>
                </c:pt>
                <c:pt idx="3271">
                  <c:v>507.28</c:v>
                </c:pt>
                <c:pt idx="3272">
                  <c:v>507.28</c:v>
                </c:pt>
                <c:pt idx="3273">
                  <c:v>507.28</c:v>
                </c:pt>
                <c:pt idx="3274">
                  <c:v>507.28</c:v>
                </c:pt>
                <c:pt idx="3275">
                  <c:v>507.28</c:v>
                </c:pt>
                <c:pt idx="3276">
                  <c:v>507.27</c:v>
                </c:pt>
                <c:pt idx="3277">
                  <c:v>507.27</c:v>
                </c:pt>
                <c:pt idx="3278">
                  <c:v>507.27</c:v>
                </c:pt>
                <c:pt idx="3279">
                  <c:v>507.27</c:v>
                </c:pt>
                <c:pt idx="3280">
                  <c:v>507.27</c:v>
                </c:pt>
                <c:pt idx="3281">
                  <c:v>507.27</c:v>
                </c:pt>
                <c:pt idx="3282">
                  <c:v>507.27</c:v>
                </c:pt>
                <c:pt idx="3283">
                  <c:v>507.27</c:v>
                </c:pt>
                <c:pt idx="3284">
                  <c:v>507.27</c:v>
                </c:pt>
                <c:pt idx="3285">
                  <c:v>507.27</c:v>
                </c:pt>
                <c:pt idx="3286">
                  <c:v>507.27</c:v>
                </c:pt>
                <c:pt idx="3287">
                  <c:v>507.27</c:v>
                </c:pt>
                <c:pt idx="3288">
                  <c:v>507.27</c:v>
                </c:pt>
                <c:pt idx="3289">
                  <c:v>507.27</c:v>
                </c:pt>
                <c:pt idx="3290">
                  <c:v>507.27</c:v>
                </c:pt>
                <c:pt idx="3291">
                  <c:v>507.27</c:v>
                </c:pt>
                <c:pt idx="3292">
                  <c:v>507.27</c:v>
                </c:pt>
                <c:pt idx="3293">
                  <c:v>507.27</c:v>
                </c:pt>
                <c:pt idx="3294">
                  <c:v>507.27</c:v>
                </c:pt>
                <c:pt idx="3295">
                  <c:v>507.27</c:v>
                </c:pt>
                <c:pt idx="3296">
                  <c:v>507.27</c:v>
                </c:pt>
                <c:pt idx="3297">
                  <c:v>507.27</c:v>
                </c:pt>
                <c:pt idx="3298">
                  <c:v>507.26</c:v>
                </c:pt>
                <c:pt idx="3299">
                  <c:v>507.26</c:v>
                </c:pt>
                <c:pt idx="3300">
                  <c:v>507.26</c:v>
                </c:pt>
                <c:pt idx="3301">
                  <c:v>507.26</c:v>
                </c:pt>
                <c:pt idx="3302">
                  <c:v>507.26</c:v>
                </c:pt>
                <c:pt idx="3303">
                  <c:v>507.26</c:v>
                </c:pt>
                <c:pt idx="3304">
                  <c:v>507.26</c:v>
                </c:pt>
                <c:pt idx="3305">
                  <c:v>507.26</c:v>
                </c:pt>
                <c:pt idx="3306">
                  <c:v>507.26</c:v>
                </c:pt>
                <c:pt idx="3307">
                  <c:v>507.26</c:v>
                </c:pt>
                <c:pt idx="3308">
                  <c:v>507.26</c:v>
                </c:pt>
                <c:pt idx="3309">
                  <c:v>507.26</c:v>
                </c:pt>
                <c:pt idx="3310">
                  <c:v>507.26</c:v>
                </c:pt>
                <c:pt idx="3311">
                  <c:v>507.26</c:v>
                </c:pt>
                <c:pt idx="3312">
                  <c:v>507.26</c:v>
                </c:pt>
                <c:pt idx="3313">
                  <c:v>507.26</c:v>
                </c:pt>
                <c:pt idx="3314">
                  <c:v>507.26</c:v>
                </c:pt>
                <c:pt idx="3315">
                  <c:v>507.26</c:v>
                </c:pt>
                <c:pt idx="3316">
                  <c:v>507.26</c:v>
                </c:pt>
                <c:pt idx="3317">
                  <c:v>507.26</c:v>
                </c:pt>
                <c:pt idx="3318">
                  <c:v>507.26</c:v>
                </c:pt>
                <c:pt idx="3319">
                  <c:v>507.26</c:v>
                </c:pt>
                <c:pt idx="3320">
                  <c:v>507.26</c:v>
                </c:pt>
                <c:pt idx="3321">
                  <c:v>507.25</c:v>
                </c:pt>
                <c:pt idx="3322">
                  <c:v>507.25</c:v>
                </c:pt>
                <c:pt idx="3323">
                  <c:v>507.25</c:v>
                </c:pt>
                <c:pt idx="3324">
                  <c:v>507.25</c:v>
                </c:pt>
                <c:pt idx="3325">
                  <c:v>507.25</c:v>
                </c:pt>
                <c:pt idx="3326">
                  <c:v>507.25</c:v>
                </c:pt>
                <c:pt idx="3327">
                  <c:v>507.25</c:v>
                </c:pt>
                <c:pt idx="3328">
                  <c:v>507.25</c:v>
                </c:pt>
                <c:pt idx="3329">
                  <c:v>507.25</c:v>
                </c:pt>
                <c:pt idx="3330">
                  <c:v>507.25</c:v>
                </c:pt>
                <c:pt idx="3331">
                  <c:v>507.25</c:v>
                </c:pt>
                <c:pt idx="3332">
                  <c:v>507.25</c:v>
                </c:pt>
                <c:pt idx="3333">
                  <c:v>507.25</c:v>
                </c:pt>
                <c:pt idx="3334">
                  <c:v>507.25</c:v>
                </c:pt>
                <c:pt idx="3335">
                  <c:v>507.25</c:v>
                </c:pt>
                <c:pt idx="3336">
                  <c:v>507.25</c:v>
                </c:pt>
                <c:pt idx="3337">
                  <c:v>507.25</c:v>
                </c:pt>
                <c:pt idx="3338">
                  <c:v>507.25</c:v>
                </c:pt>
                <c:pt idx="3339">
                  <c:v>507.25</c:v>
                </c:pt>
                <c:pt idx="3340">
                  <c:v>507.25</c:v>
                </c:pt>
                <c:pt idx="3341">
                  <c:v>507.25</c:v>
                </c:pt>
                <c:pt idx="3342">
                  <c:v>507.25</c:v>
                </c:pt>
                <c:pt idx="3343">
                  <c:v>507.25</c:v>
                </c:pt>
                <c:pt idx="3344">
                  <c:v>507.24</c:v>
                </c:pt>
                <c:pt idx="3345">
                  <c:v>507.24</c:v>
                </c:pt>
                <c:pt idx="3346">
                  <c:v>507.24</c:v>
                </c:pt>
                <c:pt idx="3347">
                  <c:v>507.24</c:v>
                </c:pt>
                <c:pt idx="3348">
                  <c:v>507.24</c:v>
                </c:pt>
                <c:pt idx="3349">
                  <c:v>507.24</c:v>
                </c:pt>
                <c:pt idx="3350">
                  <c:v>507.24</c:v>
                </c:pt>
                <c:pt idx="3351">
                  <c:v>507.24</c:v>
                </c:pt>
                <c:pt idx="3352">
                  <c:v>507.24</c:v>
                </c:pt>
                <c:pt idx="3353">
                  <c:v>507.24</c:v>
                </c:pt>
                <c:pt idx="3354">
                  <c:v>507.24</c:v>
                </c:pt>
                <c:pt idx="3355">
                  <c:v>507.24</c:v>
                </c:pt>
                <c:pt idx="3356">
                  <c:v>507.24</c:v>
                </c:pt>
                <c:pt idx="3357">
                  <c:v>507.24</c:v>
                </c:pt>
                <c:pt idx="3358">
                  <c:v>507.24</c:v>
                </c:pt>
                <c:pt idx="3359">
                  <c:v>507.24</c:v>
                </c:pt>
                <c:pt idx="3360">
                  <c:v>507.24</c:v>
                </c:pt>
                <c:pt idx="3361">
                  <c:v>507.24</c:v>
                </c:pt>
                <c:pt idx="3362">
                  <c:v>507.24</c:v>
                </c:pt>
                <c:pt idx="3363">
                  <c:v>507.24</c:v>
                </c:pt>
                <c:pt idx="3364">
                  <c:v>507.24</c:v>
                </c:pt>
                <c:pt idx="3365">
                  <c:v>507.24</c:v>
                </c:pt>
                <c:pt idx="3366">
                  <c:v>507.24</c:v>
                </c:pt>
                <c:pt idx="3367">
                  <c:v>507.24</c:v>
                </c:pt>
                <c:pt idx="3368">
                  <c:v>507.23</c:v>
                </c:pt>
                <c:pt idx="3369">
                  <c:v>507.23</c:v>
                </c:pt>
                <c:pt idx="3370">
                  <c:v>507.23</c:v>
                </c:pt>
                <c:pt idx="3371">
                  <c:v>507.23</c:v>
                </c:pt>
                <c:pt idx="3372">
                  <c:v>507.23</c:v>
                </c:pt>
                <c:pt idx="3373">
                  <c:v>507.23</c:v>
                </c:pt>
                <c:pt idx="3374">
                  <c:v>507.23</c:v>
                </c:pt>
                <c:pt idx="3375">
                  <c:v>507.23</c:v>
                </c:pt>
                <c:pt idx="3376">
                  <c:v>507.23</c:v>
                </c:pt>
                <c:pt idx="3377">
                  <c:v>507.23</c:v>
                </c:pt>
                <c:pt idx="3378">
                  <c:v>507.23</c:v>
                </c:pt>
                <c:pt idx="3379">
                  <c:v>507.23</c:v>
                </c:pt>
                <c:pt idx="3380">
                  <c:v>507.23</c:v>
                </c:pt>
                <c:pt idx="3381">
                  <c:v>507.23</c:v>
                </c:pt>
                <c:pt idx="3382">
                  <c:v>507.23</c:v>
                </c:pt>
                <c:pt idx="3383">
                  <c:v>507.23</c:v>
                </c:pt>
                <c:pt idx="3384">
                  <c:v>507.23</c:v>
                </c:pt>
                <c:pt idx="3385">
                  <c:v>507.23</c:v>
                </c:pt>
                <c:pt idx="3386">
                  <c:v>507.23</c:v>
                </c:pt>
                <c:pt idx="3387">
                  <c:v>507.23</c:v>
                </c:pt>
                <c:pt idx="3388">
                  <c:v>507.23</c:v>
                </c:pt>
                <c:pt idx="3389">
                  <c:v>507.23</c:v>
                </c:pt>
                <c:pt idx="3390">
                  <c:v>507.23</c:v>
                </c:pt>
                <c:pt idx="3391">
                  <c:v>507.23</c:v>
                </c:pt>
                <c:pt idx="3392">
                  <c:v>507.23</c:v>
                </c:pt>
                <c:pt idx="3393">
                  <c:v>507.22</c:v>
                </c:pt>
                <c:pt idx="3394">
                  <c:v>507.22</c:v>
                </c:pt>
                <c:pt idx="3395">
                  <c:v>507.22</c:v>
                </c:pt>
                <c:pt idx="3396">
                  <c:v>507.22</c:v>
                </c:pt>
                <c:pt idx="3397">
                  <c:v>507.22</c:v>
                </c:pt>
                <c:pt idx="3398">
                  <c:v>507.22</c:v>
                </c:pt>
                <c:pt idx="3399">
                  <c:v>507.22</c:v>
                </c:pt>
                <c:pt idx="3400">
                  <c:v>507.22</c:v>
                </c:pt>
                <c:pt idx="3401">
                  <c:v>507.22</c:v>
                </c:pt>
                <c:pt idx="3402">
                  <c:v>507.22</c:v>
                </c:pt>
                <c:pt idx="3403">
                  <c:v>507.22</c:v>
                </c:pt>
                <c:pt idx="3404">
                  <c:v>507.22</c:v>
                </c:pt>
                <c:pt idx="3405">
                  <c:v>507.22</c:v>
                </c:pt>
                <c:pt idx="3406">
                  <c:v>507.22</c:v>
                </c:pt>
                <c:pt idx="3407">
                  <c:v>507.22</c:v>
                </c:pt>
                <c:pt idx="3408">
                  <c:v>507.22</c:v>
                </c:pt>
                <c:pt idx="3409">
                  <c:v>507.22</c:v>
                </c:pt>
                <c:pt idx="3410">
                  <c:v>507.22</c:v>
                </c:pt>
                <c:pt idx="3411">
                  <c:v>507.22</c:v>
                </c:pt>
                <c:pt idx="3412">
                  <c:v>507.22</c:v>
                </c:pt>
                <c:pt idx="3413">
                  <c:v>507.22</c:v>
                </c:pt>
                <c:pt idx="3414">
                  <c:v>507.22</c:v>
                </c:pt>
                <c:pt idx="3415">
                  <c:v>507.22</c:v>
                </c:pt>
                <c:pt idx="3416">
                  <c:v>507.22</c:v>
                </c:pt>
                <c:pt idx="3417">
                  <c:v>507.22</c:v>
                </c:pt>
                <c:pt idx="3418">
                  <c:v>507.21</c:v>
                </c:pt>
                <c:pt idx="3419">
                  <c:v>507.21</c:v>
                </c:pt>
                <c:pt idx="3420">
                  <c:v>507.21</c:v>
                </c:pt>
                <c:pt idx="3421">
                  <c:v>507.21</c:v>
                </c:pt>
                <c:pt idx="3422">
                  <c:v>507.21</c:v>
                </c:pt>
                <c:pt idx="3423">
                  <c:v>507.21</c:v>
                </c:pt>
                <c:pt idx="3424">
                  <c:v>507.21</c:v>
                </c:pt>
                <c:pt idx="3425">
                  <c:v>507.21</c:v>
                </c:pt>
                <c:pt idx="3426">
                  <c:v>507.21</c:v>
                </c:pt>
                <c:pt idx="3427">
                  <c:v>507.21</c:v>
                </c:pt>
                <c:pt idx="3428">
                  <c:v>507.21</c:v>
                </c:pt>
                <c:pt idx="3429">
                  <c:v>507.21</c:v>
                </c:pt>
                <c:pt idx="3430">
                  <c:v>507.21</c:v>
                </c:pt>
                <c:pt idx="3431">
                  <c:v>507.21</c:v>
                </c:pt>
                <c:pt idx="3432">
                  <c:v>507.21</c:v>
                </c:pt>
                <c:pt idx="3433">
                  <c:v>507.21</c:v>
                </c:pt>
                <c:pt idx="3434">
                  <c:v>507.21</c:v>
                </c:pt>
                <c:pt idx="3435">
                  <c:v>507.21</c:v>
                </c:pt>
                <c:pt idx="3436">
                  <c:v>507.21</c:v>
                </c:pt>
                <c:pt idx="3437">
                  <c:v>507.21</c:v>
                </c:pt>
                <c:pt idx="3438">
                  <c:v>507.21</c:v>
                </c:pt>
                <c:pt idx="3439">
                  <c:v>507.21</c:v>
                </c:pt>
                <c:pt idx="3440">
                  <c:v>507.21</c:v>
                </c:pt>
                <c:pt idx="3441">
                  <c:v>507.21</c:v>
                </c:pt>
                <c:pt idx="3442">
                  <c:v>507.21</c:v>
                </c:pt>
                <c:pt idx="3443">
                  <c:v>507.21</c:v>
                </c:pt>
                <c:pt idx="3444">
                  <c:v>507.21</c:v>
                </c:pt>
                <c:pt idx="3445">
                  <c:v>507.2</c:v>
                </c:pt>
                <c:pt idx="3446">
                  <c:v>507.2</c:v>
                </c:pt>
                <c:pt idx="3447">
                  <c:v>507.2</c:v>
                </c:pt>
                <c:pt idx="3448">
                  <c:v>507.2</c:v>
                </c:pt>
                <c:pt idx="3449">
                  <c:v>507.2</c:v>
                </c:pt>
                <c:pt idx="3450">
                  <c:v>507.2</c:v>
                </c:pt>
                <c:pt idx="3451">
                  <c:v>507.2</c:v>
                </c:pt>
                <c:pt idx="3452">
                  <c:v>507.2</c:v>
                </c:pt>
                <c:pt idx="3453">
                  <c:v>507.2</c:v>
                </c:pt>
                <c:pt idx="3454">
                  <c:v>507.2</c:v>
                </c:pt>
                <c:pt idx="3455">
                  <c:v>507.2</c:v>
                </c:pt>
                <c:pt idx="3456">
                  <c:v>507.2</c:v>
                </c:pt>
                <c:pt idx="3457">
                  <c:v>507.2</c:v>
                </c:pt>
                <c:pt idx="3458">
                  <c:v>507.2</c:v>
                </c:pt>
                <c:pt idx="3459">
                  <c:v>507.2</c:v>
                </c:pt>
                <c:pt idx="3460">
                  <c:v>507.2</c:v>
                </c:pt>
                <c:pt idx="3461">
                  <c:v>507.2</c:v>
                </c:pt>
                <c:pt idx="3462">
                  <c:v>507.2</c:v>
                </c:pt>
                <c:pt idx="3463">
                  <c:v>507.2</c:v>
                </c:pt>
                <c:pt idx="3464">
                  <c:v>507.2</c:v>
                </c:pt>
                <c:pt idx="3465">
                  <c:v>507.2</c:v>
                </c:pt>
                <c:pt idx="3466">
                  <c:v>507.2</c:v>
                </c:pt>
                <c:pt idx="3467">
                  <c:v>507.2</c:v>
                </c:pt>
                <c:pt idx="3468">
                  <c:v>507.2</c:v>
                </c:pt>
                <c:pt idx="3469">
                  <c:v>507.2</c:v>
                </c:pt>
                <c:pt idx="3470">
                  <c:v>507.2</c:v>
                </c:pt>
                <c:pt idx="3471">
                  <c:v>507.2</c:v>
                </c:pt>
                <c:pt idx="3472">
                  <c:v>507.2</c:v>
                </c:pt>
                <c:pt idx="3473">
                  <c:v>507.19</c:v>
                </c:pt>
                <c:pt idx="3474">
                  <c:v>507.19</c:v>
                </c:pt>
                <c:pt idx="3475">
                  <c:v>507.19</c:v>
                </c:pt>
                <c:pt idx="3476">
                  <c:v>507.19</c:v>
                </c:pt>
                <c:pt idx="3477">
                  <c:v>507.19</c:v>
                </c:pt>
                <c:pt idx="3478">
                  <c:v>507.19</c:v>
                </c:pt>
                <c:pt idx="3479">
                  <c:v>507.19</c:v>
                </c:pt>
                <c:pt idx="3480">
                  <c:v>507.19</c:v>
                </c:pt>
                <c:pt idx="3481">
                  <c:v>507.19</c:v>
                </c:pt>
                <c:pt idx="3482">
                  <c:v>507.19</c:v>
                </c:pt>
                <c:pt idx="3483">
                  <c:v>507.19</c:v>
                </c:pt>
                <c:pt idx="3484">
                  <c:v>507.19</c:v>
                </c:pt>
                <c:pt idx="3485">
                  <c:v>507.19</c:v>
                </c:pt>
                <c:pt idx="3486">
                  <c:v>507.19</c:v>
                </c:pt>
                <c:pt idx="3487">
                  <c:v>507.19</c:v>
                </c:pt>
                <c:pt idx="3488">
                  <c:v>507.19</c:v>
                </c:pt>
                <c:pt idx="3489">
                  <c:v>507.19</c:v>
                </c:pt>
                <c:pt idx="3490">
                  <c:v>507.19</c:v>
                </c:pt>
                <c:pt idx="3491">
                  <c:v>507.19</c:v>
                </c:pt>
                <c:pt idx="3492">
                  <c:v>507.19</c:v>
                </c:pt>
                <c:pt idx="3493">
                  <c:v>507.19</c:v>
                </c:pt>
                <c:pt idx="3494">
                  <c:v>507.19</c:v>
                </c:pt>
                <c:pt idx="3495">
                  <c:v>507.19</c:v>
                </c:pt>
                <c:pt idx="3496">
                  <c:v>507.19</c:v>
                </c:pt>
                <c:pt idx="3497">
                  <c:v>507.19</c:v>
                </c:pt>
                <c:pt idx="3498">
                  <c:v>507.19</c:v>
                </c:pt>
                <c:pt idx="3499">
                  <c:v>507.19</c:v>
                </c:pt>
                <c:pt idx="3500">
                  <c:v>507.18</c:v>
                </c:pt>
                <c:pt idx="3501">
                  <c:v>507.18</c:v>
                </c:pt>
                <c:pt idx="3502">
                  <c:v>507.18</c:v>
                </c:pt>
                <c:pt idx="3503">
                  <c:v>507.18</c:v>
                </c:pt>
                <c:pt idx="3504">
                  <c:v>507.18</c:v>
                </c:pt>
                <c:pt idx="3505">
                  <c:v>507.18</c:v>
                </c:pt>
                <c:pt idx="3506">
                  <c:v>507.18</c:v>
                </c:pt>
                <c:pt idx="3507">
                  <c:v>507.18</c:v>
                </c:pt>
                <c:pt idx="3508">
                  <c:v>507.18</c:v>
                </c:pt>
                <c:pt idx="3509">
                  <c:v>507.18</c:v>
                </c:pt>
                <c:pt idx="3510">
                  <c:v>507.18</c:v>
                </c:pt>
                <c:pt idx="3511">
                  <c:v>507.18</c:v>
                </c:pt>
                <c:pt idx="3512">
                  <c:v>507.18</c:v>
                </c:pt>
                <c:pt idx="3513">
                  <c:v>507.18</c:v>
                </c:pt>
                <c:pt idx="3514">
                  <c:v>507.18</c:v>
                </c:pt>
                <c:pt idx="3515">
                  <c:v>507.18</c:v>
                </c:pt>
                <c:pt idx="3516">
                  <c:v>507.18</c:v>
                </c:pt>
                <c:pt idx="3517">
                  <c:v>507.18</c:v>
                </c:pt>
                <c:pt idx="3518">
                  <c:v>507.18</c:v>
                </c:pt>
                <c:pt idx="3519">
                  <c:v>507.18</c:v>
                </c:pt>
                <c:pt idx="3520">
                  <c:v>507.18</c:v>
                </c:pt>
                <c:pt idx="3521">
                  <c:v>507.18</c:v>
                </c:pt>
                <c:pt idx="3522">
                  <c:v>507.18</c:v>
                </c:pt>
                <c:pt idx="3523">
                  <c:v>507.18</c:v>
                </c:pt>
                <c:pt idx="3524">
                  <c:v>507.18</c:v>
                </c:pt>
                <c:pt idx="3525">
                  <c:v>507.18</c:v>
                </c:pt>
                <c:pt idx="3526">
                  <c:v>507.18</c:v>
                </c:pt>
                <c:pt idx="3527">
                  <c:v>507.17</c:v>
                </c:pt>
                <c:pt idx="3528">
                  <c:v>507.17</c:v>
                </c:pt>
                <c:pt idx="3529">
                  <c:v>507.17</c:v>
                </c:pt>
                <c:pt idx="3530">
                  <c:v>507.17</c:v>
                </c:pt>
                <c:pt idx="3531">
                  <c:v>507.17</c:v>
                </c:pt>
                <c:pt idx="3532">
                  <c:v>507.17</c:v>
                </c:pt>
                <c:pt idx="3533">
                  <c:v>507.17</c:v>
                </c:pt>
                <c:pt idx="3534">
                  <c:v>507.17</c:v>
                </c:pt>
                <c:pt idx="3535">
                  <c:v>507.17</c:v>
                </c:pt>
                <c:pt idx="3536">
                  <c:v>507.17</c:v>
                </c:pt>
                <c:pt idx="3537">
                  <c:v>507.17</c:v>
                </c:pt>
                <c:pt idx="3538">
                  <c:v>507.17</c:v>
                </c:pt>
                <c:pt idx="3539">
                  <c:v>507.17</c:v>
                </c:pt>
                <c:pt idx="3540">
                  <c:v>507.17</c:v>
                </c:pt>
                <c:pt idx="3541">
                  <c:v>507.17</c:v>
                </c:pt>
                <c:pt idx="3542">
                  <c:v>507.17</c:v>
                </c:pt>
                <c:pt idx="3543">
                  <c:v>507.17</c:v>
                </c:pt>
                <c:pt idx="3544">
                  <c:v>507.17</c:v>
                </c:pt>
                <c:pt idx="3545">
                  <c:v>507.17</c:v>
                </c:pt>
                <c:pt idx="3546">
                  <c:v>507.17</c:v>
                </c:pt>
                <c:pt idx="3547">
                  <c:v>507.17</c:v>
                </c:pt>
                <c:pt idx="3548">
                  <c:v>507.17</c:v>
                </c:pt>
                <c:pt idx="3549">
                  <c:v>507.17</c:v>
                </c:pt>
                <c:pt idx="3550">
                  <c:v>507.17</c:v>
                </c:pt>
                <c:pt idx="3551">
                  <c:v>507.17</c:v>
                </c:pt>
                <c:pt idx="3552">
                  <c:v>507.17</c:v>
                </c:pt>
                <c:pt idx="3553">
                  <c:v>507.17</c:v>
                </c:pt>
                <c:pt idx="3554">
                  <c:v>507.17</c:v>
                </c:pt>
                <c:pt idx="3555">
                  <c:v>507.17</c:v>
                </c:pt>
                <c:pt idx="3556">
                  <c:v>507.17</c:v>
                </c:pt>
                <c:pt idx="3557">
                  <c:v>507.16</c:v>
                </c:pt>
                <c:pt idx="3558">
                  <c:v>507.16</c:v>
                </c:pt>
                <c:pt idx="3559">
                  <c:v>507.16</c:v>
                </c:pt>
                <c:pt idx="3560">
                  <c:v>507.16</c:v>
                </c:pt>
                <c:pt idx="3561">
                  <c:v>507.16</c:v>
                </c:pt>
                <c:pt idx="3562">
                  <c:v>507.16</c:v>
                </c:pt>
                <c:pt idx="3563">
                  <c:v>507.16</c:v>
                </c:pt>
                <c:pt idx="3564">
                  <c:v>507.16</c:v>
                </c:pt>
                <c:pt idx="3565">
                  <c:v>507.16</c:v>
                </c:pt>
                <c:pt idx="3566">
                  <c:v>507.16</c:v>
                </c:pt>
                <c:pt idx="3567">
                  <c:v>507.16</c:v>
                </c:pt>
                <c:pt idx="3568">
                  <c:v>507.16</c:v>
                </c:pt>
                <c:pt idx="3569">
                  <c:v>507.16</c:v>
                </c:pt>
                <c:pt idx="3570">
                  <c:v>507.16</c:v>
                </c:pt>
                <c:pt idx="3571">
                  <c:v>507.16</c:v>
                </c:pt>
                <c:pt idx="3572">
                  <c:v>507.16</c:v>
                </c:pt>
                <c:pt idx="3573">
                  <c:v>507.16</c:v>
                </c:pt>
                <c:pt idx="3574">
                  <c:v>507.16</c:v>
                </c:pt>
                <c:pt idx="3575">
                  <c:v>507.16</c:v>
                </c:pt>
                <c:pt idx="3576">
                  <c:v>507.16</c:v>
                </c:pt>
                <c:pt idx="3577">
                  <c:v>507.16</c:v>
                </c:pt>
                <c:pt idx="3578">
                  <c:v>507.16</c:v>
                </c:pt>
                <c:pt idx="3579">
                  <c:v>507.16</c:v>
                </c:pt>
                <c:pt idx="3580">
                  <c:v>507.16</c:v>
                </c:pt>
                <c:pt idx="3581">
                  <c:v>507.16</c:v>
                </c:pt>
                <c:pt idx="3582">
                  <c:v>507.16</c:v>
                </c:pt>
                <c:pt idx="3583">
                  <c:v>507.16</c:v>
                </c:pt>
                <c:pt idx="3584">
                  <c:v>507.16</c:v>
                </c:pt>
                <c:pt idx="3585">
                  <c:v>507.16</c:v>
                </c:pt>
                <c:pt idx="3586">
                  <c:v>507.16</c:v>
                </c:pt>
                <c:pt idx="3587">
                  <c:v>507.15</c:v>
                </c:pt>
                <c:pt idx="3588">
                  <c:v>507.15</c:v>
                </c:pt>
                <c:pt idx="3589">
                  <c:v>507.15</c:v>
                </c:pt>
                <c:pt idx="3590">
                  <c:v>507.15</c:v>
                </c:pt>
                <c:pt idx="3591">
                  <c:v>507.15</c:v>
                </c:pt>
                <c:pt idx="3592">
                  <c:v>507.15</c:v>
                </c:pt>
                <c:pt idx="3593">
                  <c:v>507.15</c:v>
                </c:pt>
                <c:pt idx="3594">
                  <c:v>507.15</c:v>
                </c:pt>
                <c:pt idx="3595">
                  <c:v>507.15</c:v>
                </c:pt>
                <c:pt idx="3596">
                  <c:v>507.15</c:v>
                </c:pt>
                <c:pt idx="3597">
                  <c:v>507.15</c:v>
                </c:pt>
                <c:pt idx="3598">
                  <c:v>507.15</c:v>
                </c:pt>
                <c:pt idx="3599">
                  <c:v>507.15</c:v>
                </c:pt>
                <c:pt idx="3600">
                  <c:v>507.15</c:v>
                </c:pt>
                <c:pt idx="3601">
                  <c:v>507.15</c:v>
                </c:pt>
                <c:pt idx="3602">
                  <c:v>507.15</c:v>
                </c:pt>
                <c:pt idx="3603">
                  <c:v>507.15</c:v>
                </c:pt>
                <c:pt idx="3604">
                  <c:v>507.15</c:v>
                </c:pt>
                <c:pt idx="3605">
                  <c:v>507.15</c:v>
                </c:pt>
                <c:pt idx="3606">
                  <c:v>507.15</c:v>
                </c:pt>
                <c:pt idx="3607">
                  <c:v>507.15</c:v>
                </c:pt>
                <c:pt idx="3608">
                  <c:v>507.15</c:v>
                </c:pt>
                <c:pt idx="3609">
                  <c:v>507.15</c:v>
                </c:pt>
                <c:pt idx="3610">
                  <c:v>507.15</c:v>
                </c:pt>
                <c:pt idx="3611">
                  <c:v>507.15</c:v>
                </c:pt>
                <c:pt idx="3612">
                  <c:v>507.15</c:v>
                </c:pt>
                <c:pt idx="3613">
                  <c:v>507.15</c:v>
                </c:pt>
                <c:pt idx="3614">
                  <c:v>507.15</c:v>
                </c:pt>
                <c:pt idx="3615">
                  <c:v>507.15</c:v>
                </c:pt>
                <c:pt idx="3616">
                  <c:v>507.15</c:v>
                </c:pt>
                <c:pt idx="3617">
                  <c:v>507.15</c:v>
                </c:pt>
                <c:pt idx="3618">
                  <c:v>507.15</c:v>
                </c:pt>
                <c:pt idx="3619">
                  <c:v>507.15</c:v>
                </c:pt>
                <c:pt idx="3620">
                  <c:v>507.15</c:v>
                </c:pt>
                <c:pt idx="3621">
                  <c:v>507.15</c:v>
                </c:pt>
                <c:pt idx="3622">
                  <c:v>507.15</c:v>
                </c:pt>
                <c:pt idx="3623">
                  <c:v>507.15</c:v>
                </c:pt>
                <c:pt idx="3624">
                  <c:v>507.15</c:v>
                </c:pt>
                <c:pt idx="3625">
                  <c:v>507.15</c:v>
                </c:pt>
                <c:pt idx="3626">
                  <c:v>507.15</c:v>
                </c:pt>
                <c:pt idx="3627">
                  <c:v>507.15</c:v>
                </c:pt>
                <c:pt idx="3628">
                  <c:v>507.15</c:v>
                </c:pt>
                <c:pt idx="3629">
                  <c:v>507.15</c:v>
                </c:pt>
                <c:pt idx="3630">
                  <c:v>507.15</c:v>
                </c:pt>
                <c:pt idx="3631">
                  <c:v>507.15</c:v>
                </c:pt>
                <c:pt idx="3632">
                  <c:v>507.14</c:v>
                </c:pt>
                <c:pt idx="3633">
                  <c:v>507.14</c:v>
                </c:pt>
                <c:pt idx="3634">
                  <c:v>507.14</c:v>
                </c:pt>
                <c:pt idx="3635">
                  <c:v>507.14</c:v>
                </c:pt>
                <c:pt idx="3636">
                  <c:v>507.14</c:v>
                </c:pt>
                <c:pt idx="3637">
                  <c:v>507.14</c:v>
                </c:pt>
                <c:pt idx="3638">
                  <c:v>507.14</c:v>
                </c:pt>
                <c:pt idx="3639">
                  <c:v>507.14</c:v>
                </c:pt>
                <c:pt idx="3640">
                  <c:v>507.14</c:v>
                </c:pt>
                <c:pt idx="3641">
                  <c:v>507.14</c:v>
                </c:pt>
                <c:pt idx="3642">
                  <c:v>507.14</c:v>
                </c:pt>
                <c:pt idx="3643">
                  <c:v>507.14</c:v>
                </c:pt>
                <c:pt idx="3644">
                  <c:v>507.14</c:v>
                </c:pt>
                <c:pt idx="3645">
                  <c:v>507.14</c:v>
                </c:pt>
                <c:pt idx="3646">
                  <c:v>507.14</c:v>
                </c:pt>
                <c:pt idx="3647">
                  <c:v>507.14</c:v>
                </c:pt>
                <c:pt idx="3648">
                  <c:v>507.14</c:v>
                </c:pt>
                <c:pt idx="3649">
                  <c:v>507.14</c:v>
                </c:pt>
                <c:pt idx="3650">
                  <c:v>507.14</c:v>
                </c:pt>
                <c:pt idx="3651">
                  <c:v>507.14</c:v>
                </c:pt>
                <c:pt idx="3652">
                  <c:v>507.14</c:v>
                </c:pt>
                <c:pt idx="3653">
                  <c:v>507.14</c:v>
                </c:pt>
                <c:pt idx="3654">
                  <c:v>507.14</c:v>
                </c:pt>
                <c:pt idx="3655">
                  <c:v>507.14</c:v>
                </c:pt>
                <c:pt idx="3656">
                  <c:v>507.14</c:v>
                </c:pt>
                <c:pt idx="3657">
                  <c:v>507.14</c:v>
                </c:pt>
                <c:pt idx="3658">
                  <c:v>507.14</c:v>
                </c:pt>
                <c:pt idx="3659">
                  <c:v>507.14</c:v>
                </c:pt>
                <c:pt idx="3660">
                  <c:v>507.14</c:v>
                </c:pt>
                <c:pt idx="3661">
                  <c:v>507.14</c:v>
                </c:pt>
                <c:pt idx="3662">
                  <c:v>507.14</c:v>
                </c:pt>
                <c:pt idx="3663">
                  <c:v>507.14</c:v>
                </c:pt>
                <c:pt idx="3664">
                  <c:v>507.14</c:v>
                </c:pt>
                <c:pt idx="3665">
                  <c:v>507.13</c:v>
                </c:pt>
                <c:pt idx="3666">
                  <c:v>507.13</c:v>
                </c:pt>
                <c:pt idx="3667">
                  <c:v>507.13</c:v>
                </c:pt>
                <c:pt idx="3668">
                  <c:v>507.13</c:v>
                </c:pt>
                <c:pt idx="3669">
                  <c:v>507.13</c:v>
                </c:pt>
                <c:pt idx="3670">
                  <c:v>507.13</c:v>
                </c:pt>
                <c:pt idx="3671">
                  <c:v>507.13</c:v>
                </c:pt>
                <c:pt idx="3672">
                  <c:v>507.13</c:v>
                </c:pt>
                <c:pt idx="3673">
                  <c:v>507.13</c:v>
                </c:pt>
                <c:pt idx="3674">
                  <c:v>507.13</c:v>
                </c:pt>
                <c:pt idx="3675">
                  <c:v>507.13</c:v>
                </c:pt>
                <c:pt idx="3676">
                  <c:v>507.13</c:v>
                </c:pt>
                <c:pt idx="3677">
                  <c:v>507.13</c:v>
                </c:pt>
                <c:pt idx="3678">
                  <c:v>507.13</c:v>
                </c:pt>
                <c:pt idx="3679">
                  <c:v>507.13</c:v>
                </c:pt>
                <c:pt idx="3680">
                  <c:v>507.13</c:v>
                </c:pt>
                <c:pt idx="3681">
                  <c:v>507.13</c:v>
                </c:pt>
                <c:pt idx="3682">
                  <c:v>507.13</c:v>
                </c:pt>
                <c:pt idx="3683">
                  <c:v>507.13</c:v>
                </c:pt>
                <c:pt idx="3684">
                  <c:v>507.13</c:v>
                </c:pt>
                <c:pt idx="3685">
                  <c:v>507.13</c:v>
                </c:pt>
                <c:pt idx="3686">
                  <c:v>507.13</c:v>
                </c:pt>
                <c:pt idx="3687">
                  <c:v>507.13</c:v>
                </c:pt>
                <c:pt idx="3688">
                  <c:v>507.13</c:v>
                </c:pt>
                <c:pt idx="3689">
                  <c:v>507.13</c:v>
                </c:pt>
                <c:pt idx="3690">
                  <c:v>507.12</c:v>
                </c:pt>
                <c:pt idx="3691">
                  <c:v>507.12</c:v>
                </c:pt>
                <c:pt idx="3692">
                  <c:v>507.12</c:v>
                </c:pt>
                <c:pt idx="3693">
                  <c:v>507.12</c:v>
                </c:pt>
                <c:pt idx="3694">
                  <c:v>507.12</c:v>
                </c:pt>
                <c:pt idx="3695">
                  <c:v>507.12</c:v>
                </c:pt>
                <c:pt idx="3696">
                  <c:v>507.12</c:v>
                </c:pt>
                <c:pt idx="3697">
                  <c:v>507.12</c:v>
                </c:pt>
                <c:pt idx="3698">
                  <c:v>507.12</c:v>
                </c:pt>
                <c:pt idx="3699">
                  <c:v>507.12</c:v>
                </c:pt>
                <c:pt idx="3700">
                  <c:v>507.12</c:v>
                </c:pt>
                <c:pt idx="3701">
                  <c:v>507.12</c:v>
                </c:pt>
                <c:pt idx="3702">
                  <c:v>507.12</c:v>
                </c:pt>
                <c:pt idx="3703">
                  <c:v>507.12</c:v>
                </c:pt>
                <c:pt idx="3704">
                  <c:v>507.12</c:v>
                </c:pt>
                <c:pt idx="3705">
                  <c:v>507.12</c:v>
                </c:pt>
                <c:pt idx="3706">
                  <c:v>507.12</c:v>
                </c:pt>
                <c:pt idx="3707">
                  <c:v>507.12</c:v>
                </c:pt>
                <c:pt idx="3708">
                  <c:v>507.12</c:v>
                </c:pt>
                <c:pt idx="3709">
                  <c:v>507.12</c:v>
                </c:pt>
                <c:pt idx="3710">
                  <c:v>507.12</c:v>
                </c:pt>
                <c:pt idx="3711">
                  <c:v>507.12</c:v>
                </c:pt>
                <c:pt idx="3712">
                  <c:v>507.12</c:v>
                </c:pt>
                <c:pt idx="3713">
                  <c:v>507.12</c:v>
                </c:pt>
                <c:pt idx="3714">
                  <c:v>507.12</c:v>
                </c:pt>
                <c:pt idx="3715">
                  <c:v>507.12</c:v>
                </c:pt>
                <c:pt idx="3716">
                  <c:v>507.11</c:v>
                </c:pt>
                <c:pt idx="3717">
                  <c:v>507.11</c:v>
                </c:pt>
                <c:pt idx="3718">
                  <c:v>507.11</c:v>
                </c:pt>
                <c:pt idx="3719">
                  <c:v>507.11</c:v>
                </c:pt>
                <c:pt idx="3720">
                  <c:v>507.11</c:v>
                </c:pt>
                <c:pt idx="3721">
                  <c:v>507.11</c:v>
                </c:pt>
                <c:pt idx="3722">
                  <c:v>507.11</c:v>
                </c:pt>
                <c:pt idx="3723">
                  <c:v>507.11</c:v>
                </c:pt>
                <c:pt idx="3724">
                  <c:v>507.11</c:v>
                </c:pt>
                <c:pt idx="3725">
                  <c:v>507.11</c:v>
                </c:pt>
                <c:pt idx="3726">
                  <c:v>507.11</c:v>
                </c:pt>
                <c:pt idx="3727">
                  <c:v>507.11</c:v>
                </c:pt>
                <c:pt idx="3728">
                  <c:v>507.11</c:v>
                </c:pt>
                <c:pt idx="3729">
                  <c:v>507.11</c:v>
                </c:pt>
                <c:pt idx="3730">
                  <c:v>507.11</c:v>
                </c:pt>
                <c:pt idx="3731">
                  <c:v>507.11</c:v>
                </c:pt>
                <c:pt idx="3732">
                  <c:v>507.11</c:v>
                </c:pt>
                <c:pt idx="3733">
                  <c:v>507.11</c:v>
                </c:pt>
                <c:pt idx="3734">
                  <c:v>507.11</c:v>
                </c:pt>
                <c:pt idx="3735">
                  <c:v>507.11</c:v>
                </c:pt>
                <c:pt idx="3736">
                  <c:v>507.11</c:v>
                </c:pt>
                <c:pt idx="3737">
                  <c:v>507.11</c:v>
                </c:pt>
                <c:pt idx="3738">
                  <c:v>507.11</c:v>
                </c:pt>
                <c:pt idx="3739">
                  <c:v>507.11</c:v>
                </c:pt>
                <c:pt idx="3740">
                  <c:v>507.11</c:v>
                </c:pt>
                <c:pt idx="3741">
                  <c:v>507.11</c:v>
                </c:pt>
                <c:pt idx="3742">
                  <c:v>507.11</c:v>
                </c:pt>
                <c:pt idx="3743">
                  <c:v>507.11</c:v>
                </c:pt>
                <c:pt idx="3744">
                  <c:v>507.11</c:v>
                </c:pt>
                <c:pt idx="3745">
                  <c:v>507.11</c:v>
                </c:pt>
                <c:pt idx="3746">
                  <c:v>507.11</c:v>
                </c:pt>
                <c:pt idx="3747">
                  <c:v>507.11</c:v>
                </c:pt>
                <c:pt idx="3748">
                  <c:v>507.1</c:v>
                </c:pt>
                <c:pt idx="3749">
                  <c:v>507.1</c:v>
                </c:pt>
                <c:pt idx="3750">
                  <c:v>507.1</c:v>
                </c:pt>
                <c:pt idx="3751">
                  <c:v>507.1</c:v>
                </c:pt>
                <c:pt idx="3752">
                  <c:v>507.1</c:v>
                </c:pt>
                <c:pt idx="3753">
                  <c:v>507.1</c:v>
                </c:pt>
                <c:pt idx="3754">
                  <c:v>507.1</c:v>
                </c:pt>
                <c:pt idx="3755">
                  <c:v>507.1</c:v>
                </c:pt>
                <c:pt idx="3756">
                  <c:v>507.1</c:v>
                </c:pt>
                <c:pt idx="3757">
                  <c:v>507.1</c:v>
                </c:pt>
                <c:pt idx="3758">
                  <c:v>507.1</c:v>
                </c:pt>
                <c:pt idx="3759">
                  <c:v>507.1</c:v>
                </c:pt>
                <c:pt idx="3760">
                  <c:v>507.1</c:v>
                </c:pt>
                <c:pt idx="3761">
                  <c:v>507.1</c:v>
                </c:pt>
                <c:pt idx="3762">
                  <c:v>507.1</c:v>
                </c:pt>
                <c:pt idx="3763">
                  <c:v>507.1</c:v>
                </c:pt>
                <c:pt idx="3764">
                  <c:v>507.1</c:v>
                </c:pt>
                <c:pt idx="3765">
                  <c:v>507.1</c:v>
                </c:pt>
                <c:pt idx="3766">
                  <c:v>507.1</c:v>
                </c:pt>
                <c:pt idx="3767">
                  <c:v>507.1</c:v>
                </c:pt>
                <c:pt idx="3768">
                  <c:v>507.1</c:v>
                </c:pt>
                <c:pt idx="3769">
                  <c:v>507.1</c:v>
                </c:pt>
                <c:pt idx="3770">
                  <c:v>507.1</c:v>
                </c:pt>
                <c:pt idx="3771">
                  <c:v>507.1</c:v>
                </c:pt>
                <c:pt idx="3772">
                  <c:v>507.1</c:v>
                </c:pt>
                <c:pt idx="3773">
                  <c:v>507.1</c:v>
                </c:pt>
                <c:pt idx="3774">
                  <c:v>507.1</c:v>
                </c:pt>
                <c:pt idx="3775">
                  <c:v>507.1</c:v>
                </c:pt>
                <c:pt idx="3776">
                  <c:v>507.1</c:v>
                </c:pt>
                <c:pt idx="3777">
                  <c:v>507.1</c:v>
                </c:pt>
                <c:pt idx="3778">
                  <c:v>507.1</c:v>
                </c:pt>
                <c:pt idx="3779">
                  <c:v>507.1</c:v>
                </c:pt>
                <c:pt idx="3780">
                  <c:v>507.1</c:v>
                </c:pt>
                <c:pt idx="3781">
                  <c:v>507.1</c:v>
                </c:pt>
                <c:pt idx="3782">
                  <c:v>507.1</c:v>
                </c:pt>
                <c:pt idx="3783">
                  <c:v>507.09</c:v>
                </c:pt>
                <c:pt idx="3784">
                  <c:v>507.09</c:v>
                </c:pt>
                <c:pt idx="3785">
                  <c:v>507.09</c:v>
                </c:pt>
                <c:pt idx="3786">
                  <c:v>507.09</c:v>
                </c:pt>
                <c:pt idx="3787">
                  <c:v>507.09</c:v>
                </c:pt>
                <c:pt idx="3788">
                  <c:v>507.09</c:v>
                </c:pt>
                <c:pt idx="3789">
                  <c:v>507.09</c:v>
                </c:pt>
                <c:pt idx="3790">
                  <c:v>507.09</c:v>
                </c:pt>
                <c:pt idx="3791">
                  <c:v>507.09</c:v>
                </c:pt>
                <c:pt idx="3792">
                  <c:v>507.09</c:v>
                </c:pt>
                <c:pt idx="3793">
                  <c:v>507.09</c:v>
                </c:pt>
                <c:pt idx="3794">
                  <c:v>507.09</c:v>
                </c:pt>
                <c:pt idx="3795">
                  <c:v>507.09</c:v>
                </c:pt>
                <c:pt idx="3796">
                  <c:v>507.09</c:v>
                </c:pt>
                <c:pt idx="3797">
                  <c:v>507.09</c:v>
                </c:pt>
                <c:pt idx="3798">
                  <c:v>507.09</c:v>
                </c:pt>
                <c:pt idx="3799">
                  <c:v>507.09</c:v>
                </c:pt>
                <c:pt idx="3800">
                  <c:v>507.09</c:v>
                </c:pt>
                <c:pt idx="3801">
                  <c:v>507.09</c:v>
                </c:pt>
                <c:pt idx="3802">
                  <c:v>507.09</c:v>
                </c:pt>
                <c:pt idx="3803">
                  <c:v>507.09</c:v>
                </c:pt>
                <c:pt idx="3804">
                  <c:v>507.09</c:v>
                </c:pt>
                <c:pt idx="3805">
                  <c:v>507.09</c:v>
                </c:pt>
                <c:pt idx="3806">
                  <c:v>507.09</c:v>
                </c:pt>
                <c:pt idx="3807">
                  <c:v>507.09</c:v>
                </c:pt>
                <c:pt idx="3808">
                  <c:v>507.09</c:v>
                </c:pt>
                <c:pt idx="3809">
                  <c:v>507.09</c:v>
                </c:pt>
                <c:pt idx="3810">
                  <c:v>507.09</c:v>
                </c:pt>
                <c:pt idx="3811">
                  <c:v>507.09</c:v>
                </c:pt>
                <c:pt idx="3812">
                  <c:v>507.09</c:v>
                </c:pt>
                <c:pt idx="3813">
                  <c:v>507.09</c:v>
                </c:pt>
                <c:pt idx="3814">
                  <c:v>507.09</c:v>
                </c:pt>
                <c:pt idx="3815">
                  <c:v>507.09</c:v>
                </c:pt>
                <c:pt idx="3816">
                  <c:v>507.09</c:v>
                </c:pt>
                <c:pt idx="3817">
                  <c:v>507.09</c:v>
                </c:pt>
                <c:pt idx="3818">
                  <c:v>507.09</c:v>
                </c:pt>
                <c:pt idx="3819">
                  <c:v>507.09</c:v>
                </c:pt>
                <c:pt idx="3820">
                  <c:v>507.08</c:v>
                </c:pt>
                <c:pt idx="3821">
                  <c:v>507.08</c:v>
                </c:pt>
                <c:pt idx="3822">
                  <c:v>507.08</c:v>
                </c:pt>
                <c:pt idx="3823">
                  <c:v>507.08</c:v>
                </c:pt>
                <c:pt idx="3824">
                  <c:v>507.08</c:v>
                </c:pt>
                <c:pt idx="3825">
                  <c:v>507.08</c:v>
                </c:pt>
                <c:pt idx="3826">
                  <c:v>507.08</c:v>
                </c:pt>
                <c:pt idx="3827">
                  <c:v>507.08</c:v>
                </c:pt>
                <c:pt idx="3828">
                  <c:v>507.08</c:v>
                </c:pt>
                <c:pt idx="3829">
                  <c:v>507.08</c:v>
                </c:pt>
                <c:pt idx="3830">
                  <c:v>507.08</c:v>
                </c:pt>
                <c:pt idx="3831">
                  <c:v>507.08</c:v>
                </c:pt>
                <c:pt idx="3832">
                  <c:v>507.08</c:v>
                </c:pt>
                <c:pt idx="3833">
                  <c:v>507.08</c:v>
                </c:pt>
                <c:pt idx="3834">
                  <c:v>507.08</c:v>
                </c:pt>
                <c:pt idx="3835">
                  <c:v>507.08</c:v>
                </c:pt>
                <c:pt idx="3836">
                  <c:v>507.08</c:v>
                </c:pt>
                <c:pt idx="3837">
                  <c:v>507.08</c:v>
                </c:pt>
                <c:pt idx="3838">
                  <c:v>507.08</c:v>
                </c:pt>
                <c:pt idx="3839">
                  <c:v>507.08</c:v>
                </c:pt>
                <c:pt idx="3840">
                  <c:v>507.08</c:v>
                </c:pt>
                <c:pt idx="3841">
                  <c:v>507.08</c:v>
                </c:pt>
                <c:pt idx="3842">
                  <c:v>507.08</c:v>
                </c:pt>
                <c:pt idx="3843">
                  <c:v>507.08</c:v>
                </c:pt>
                <c:pt idx="3844">
                  <c:v>507.08</c:v>
                </c:pt>
                <c:pt idx="3845">
                  <c:v>507.08</c:v>
                </c:pt>
                <c:pt idx="3846">
                  <c:v>507.08</c:v>
                </c:pt>
                <c:pt idx="3847">
                  <c:v>507.08</c:v>
                </c:pt>
                <c:pt idx="3848">
                  <c:v>507.08</c:v>
                </c:pt>
                <c:pt idx="3849">
                  <c:v>507.08</c:v>
                </c:pt>
                <c:pt idx="3850">
                  <c:v>507.08</c:v>
                </c:pt>
                <c:pt idx="3851">
                  <c:v>507.08</c:v>
                </c:pt>
                <c:pt idx="3852">
                  <c:v>507.08</c:v>
                </c:pt>
                <c:pt idx="3853">
                  <c:v>507.08</c:v>
                </c:pt>
                <c:pt idx="3854">
                  <c:v>507.08</c:v>
                </c:pt>
                <c:pt idx="3855">
                  <c:v>507.08</c:v>
                </c:pt>
                <c:pt idx="3856">
                  <c:v>507.08</c:v>
                </c:pt>
                <c:pt idx="3857">
                  <c:v>507.08</c:v>
                </c:pt>
                <c:pt idx="3858">
                  <c:v>507.08</c:v>
                </c:pt>
                <c:pt idx="3859">
                  <c:v>507.08</c:v>
                </c:pt>
                <c:pt idx="3860">
                  <c:v>507.08</c:v>
                </c:pt>
                <c:pt idx="3861">
                  <c:v>507.08</c:v>
                </c:pt>
                <c:pt idx="3862">
                  <c:v>507.08</c:v>
                </c:pt>
                <c:pt idx="3863">
                  <c:v>507.08</c:v>
                </c:pt>
                <c:pt idx="3864">
                  <c:v>507.08</c:v>
                </c:pt>
                <c:pt idx="3865">
                  <c:v>507.08</c:v>
                </c:pt>
                <c:pt idx="3866">
                  <c:v>507.08</c:v>
                </c:pt>
                <c:pt idx="3867">
                  <c:v>507.08</c:v>
                </c:pt>
                <c:pt idx="3868">
                  <c:v>507.08</c:v>
                </c:pt>
                <c:pt idx="3869">
                  <c:v>507.08</c:v>
                </c:pt>
                <c:pt idx="3870">
                  <c:v>507.08</c:v>
                </c:pt>
                <c:pt idx="3871">
                  <c:v>507.08</c:v>
                </c:pt>
                <c:pt idx="3872">
                  <c:v>507.08</c:v>
                </c:pt>
                <c:pt idx="3873">
                  <c:v>507.08</c:v>
                </c:pt>
                <c:pt idx="3874">
                  <c:v>507.08</c:v>
                </c:pt>
                <c:pt idx="3875">
                  <c:v>507.08</c:v>
                </c:pt>
                <c:pt idx="3876">
                  <c:v>507.08</c:v>
                </c:pt>
                <c:pt idx="3877">
                  <c:v>507.08</c:v>
                </c:pt>
                <c:pt idx="3878">
                  <c:v>507.08</c:v>
                </c:pt>
                <c:pt idx="3879">
                  <c:v>507.08</c:v>
                </c:pt>
                <c:pt idx="3880">
                  <c:v>507.08</c:v>
                </c:pt>
                <c:pt idx="3881">
                  <c:v>507.08</c:v>
                </c:pt>
                <c:pt idx="3882">
                  <c:v>507.08</c:v>
                </c:pt>
                <c:pt idx="3883">
                  <c:v>507.08</c:v>
                </c:pt>
                <c:pt idx="3884">
                  <c:v>507.08</c:v>
                </c:pt>
                <c:pt idx="3885">
                  <c:v>507.08</c:v>
                </c:pt>
                <c:pt idx="3886">
                  <c:v>507.08</c:v>
                </c:pt>
                <c:pt idx="3887">
                  <c:v>507.08</c:v>
                </c:pt>
                <c:pt idx="3888">
                  <c:v>507.08</c:v>
                </c:pt>
                <c:pt idx="3889">
                  <c:v>507.08</c:v>
                </c:pt>
                <c:pt idx="3890">
                  <c:v>507.08</c:v>
                </c:pt>
                <c:pt idx="3891">
                  <c:v>507.08</c:v>
                </c:pt>
                <c:pt idx="3892">
                  <c:v>507.08</c:v>
                </c:pt>
                <c:pt idx="3893">
                  <c:v>507.08</c:v>
                </c:pt>
                <c:pt idx="3894">
                  <c:v>507.08</c:v>
                </c:pt>
                <c:pt idx="3895">
                  <c:v>507.08</c:v>
                </c:pt>
                <c:pt idx="3896">
                  <c:v>507.08</c:v>
                </c:pt>
                <c:pt idx="3897">
                  <c:v>507.08</c:v>
                </c:pt>
                <c:pt idx="3898">
                  <c:v>507.08</c:v>
                </c:pt>
                <c:pt idx="3899">
                  <c:v>507.08</c:v>
                </c:pt>
                <c:pt idx="3900">
                  <c:v>507.08</c:v>
                </c:pt>
                <c:pt idx="3901">
                  <c:v>507.08</c:v>
                </c:pt>
                <c:pt idx="3902">
                  <c:v>507.08</c:v>
                </c:pt>
                <c:pt idx="3903">
                  <c:v>507.08</c:v>
                </c:pt>
                <c:pt idx="3904">
                  <c:v>507.07</c:v>
                </c:pt>
                <c:pt idx="3905">
                  <c:v>507.07</c:v>
                </c:pt>
                <c:pt idx="3906">
                  <c:v>507.07</c:v>
                </c:pt>
                <c:pt idx="3907">
                  <c:v>507.07</c:v>
                </c:pt>
                <c:pt idx="3908">
                  <c:v>507.07</c:v>
                </c:pt>
                <c:pt idx="3909">
                  <c:v>507.07</c:v>
                </c:pt>
                <c:pt idx="3910">
                  <c:v>507.07</c:v>
                </c:pt>
                <c:pt idx="3911">
                  <c:v>507.07</c:v>
                </c:pt>
                <c:pt idx="3912">
                  <c:v>507.07</c:v>
                </c:pt>
                <c:pt idx="3913">
                  <c:v>507.07</c:v>
                </c:pt>
                <c:pt idx="3914">
                  <c:v>507.07</c:v>
                </c:pt>
                <c:pt idx="3915">
                  <c:v>507.07</c:v>
                </c:pt>
                <c:pt idx="3916">
                  <c:v>507.07</c:v>
                </c:pt>
                <c:pt idx="3917">
                  <c:v>507.07</c:v>
                </c:pt>
                <c:pt idx="3918">
                  <c:v>507.07</c:v>
                </c:pt>
                <c:pt idx="3919">
                  <c:v>507.07</c:v>
                </c:pt>
                <c:pt idx="3920">
                  <c:v>507.07</c:v>
                </c:pt>
                <c:pt idx="3921">
                  <c:v>507.07</c:v>
                </c:pt>
                <c:pt idx="3922">
                  <c:v>507.07</c:v>
                </c:pt>
                <c:pt idx="3923">
                  <c:v>507.07</c:v>
                </c:pt>
                <c:pt idx="3924">
                  <c:v>507.07</c:v>
                </c:pt>
                <c:pt idx="3925">
                  <c:v>507.07</c:v>
                </c:pt>
                <c:pt idx="3926">
                  <c:v>507.07</c:v>
                </c:pt>
                <c:pt idx="3927">
                  <c:v>507.07</c:v>
                </c:pt>
                <c:pt idx="3928">
                  <c:v>507.07</c:v>
                </c:pt>
                <c:pt idx="3929">
                  <c:v>507.07</c:v>
                </c:pt>
                <c:pt idx="3930">
                  <c:v>507.07</c:v>
                </c:pt>
                <c:pt idx="3931">
                  <c:v>507.07</c:v>
                </c:pt>
                <c:pt idx="3932">
                  <c:v>507.06</c:v>
                </c:pt>
                <c:pt idx="3933">
                  <c:v>507.06</c:v>
                </c:pt>
                <c:pt idx="3934">
                  <c:v>507.06</c:v>
                </c:pt>
                <c:pt idx="3935">
                  <c:v>507.06</c:v>
                </c:pt>
                <c:pt idx="3936">
                  <c:v>507.06</c:v>
                </c:pt>
                <c:pt idx="3937">
                  <c:v>507.06</c:v>
                </c:pt>
                <c:pt idx="3938">
                  <c:v>507.06</c:v>
                </c:pt>
                <c:pt idx="3939">
                  <c:v>507.06</c:v>
                </c:pt>
                <c:pt idx="3940">
                  <c:v>507.06</c:v>
                </c:pt>
                <c:pt idx="3941">
                  <c:v>507.06</c:v>
                </c:pt>
                <c:pt idx="3942">
                  <c:v>507.06</c:v>
                </c:pt>
                <c:pt idx="3943">
                  <c:v>507.06</c:v>
                </c:pt>
                <c:pt idx="3944">
                  <c:v>507.06</c:v>
                </c:pt>
                <c:pt idx="3945">
                  <c:v>507.06</c:v>
                </c:pt>
                <c:pt idx="3946">
                  <c:v>507.06</c:v>
                </c:pt>
                <c:pt idx="3947">
                  <c:v>507.06</c:v>
                </c:pt>
                <c:pt idx="3948">
                  <c:v>507.06</c:v>
                </c:pt>
                <c:pt idx="3949">
                  <c:v>507.06</c:v>
                </c:pt>
                <c:pt idx="3950">
                  <c:v>507.06</c:v>
                </c:pt>
                <c:pt idx="3951">
                  <c:v>507.06</c:v>
                </c:pt>
                <c:pt idx="3952">
                  <c:v>507.06</c:v>
                </c:pt>
                <c:pt idx="3953">
                  <c:v>507.06</c:v>
                </c:pt>
                <c:pt idx="3954">
                  <c:v>507.06</c:v>
                </c:pt>
                <c:pt idx="3955">
                  <c:v>507.06</c:v>
                </c:pt>
                <c:pt idx="3956">
                  <c:v>507.06</c:v>
                </c:pt>
                <c:pt idx="3957">
                  <c:v>507.05</c:v>
                </c:pt>
                <c:pt idx="3958">
                  <c:v>507.05</c:v>
                </c:pt>
                <c:pt idx="3959">
                  <c:v>507.05</c:v>
                </c:pt>
                <c:pt idx="3960">
                  <c:v>507.05</c:v>
                </c:pt>
                <c:pt idx="3961">
                  <c:v>507.05</c:v>
                </c:pt>
                <c:pt idx="3962">
                  <c:v>507.05</c:v>
                </c:pt>
                <c:pt idx="3963">
                  <c:v>507.05</c:v>
                </c:pt>
                <c:pt idx="3964">
                  <c:v>507.05</c:v>
                </c:pt>
                <c:pt idx="3965">
                  <c:v>507.05</c:v>
                </c:pt>
                <c:pt idx="3966">
                  <c:v>507.05</c:v>
                </c:pt>
                <c:pt idx="3967">
                  <c:v>507.05</c:v>
                </c:pt>
                <c:pt idx="3968">
                  <c:v>507.05</c:v>
                </c:pt>
                <c:pt idx="3969">
                  <c:v>507.05</c:v>
                </c:pt>
                <c:pt idx="3970">
                  <c:v>507.05</c:v>
                </c:pt>
                <c:pt idx="3971">
                  <c:v>507.05</c:v>
                </c:pt>
                <c:pt idx="3972">
                  <c:v>507.05</c:v>
                </c:pt>
                <c:pt idx="3973">
                  <c:v>507.05</c:v>
                </c:pt>
                <c:pt idx="3974">
                  <c:v>507.05</c:v>
                </c:pt>
                <c:pt idx="3975">
                  <c:v>507.05</c:v>
                </c:pt>
                <c:pt idx="3976">
                  <c:v>507.05</c:v>
                </c:pt>
                <c:pt idx="3977">
                  <c:v>507.05</c:v>
                </c:pt>
                <c:pt idx="3978">
                  <c:v>507.05</c:v>
                </c:pt>
                <c:pt idx="3979">
                  <c:v>507.05</c:v>
                </c:pt>
                <c:pt idx="3980">
                  <c:v>507.05</c:v>
                </c:pt>
                <c:pt idx="3981">
                  <c:v>507.05</c:v>
                </c:pt>
                <c:pt idx="3982">
                  <c:v>507.05</c:v>
                </c:pt>
                <c:pt idx="3983">
                  <c:v>507.04</c:v>
                </c:pt>
                <c:pt idx="3984">
                  <c:v>507.04</c:v>
                </c:pt>
                <c:pt idx="3985">
                  <c:v>507.04</c:v>
                </c:pt>
                <c:pt idx="3986">
                  <c:v>507.04</c:v>
                </c:pt>
                <c:pt idx="3987">
                  <c:v>507.04</c:v>
                </c:pt>
                <c:pt idx="3988">
                  <c:v>507.04</c:v>
                </c:pt>
                <c:pt idx="3989">
                  <c:v>507.04</c:v>
                </c:pt>
                <c:pt idx="3990">
                  <c:v>507.04</c:v>
                </c:pt>
                <c:pt idx="3991">
                  <c:v>507.04</c:v>
                </c:pt>
                <c:pt idx="3992">
                  <c:v>507.04</c:v>
                </c:pt>
                <c:pt idx="3993">
                  <c:v>507.04</c:v>
                </c:pt>
                <c:pt idx="3994">
                  <c:v>507.04</c:v>
                </c:pt>
                <c:pt idx="3995">
                  <c:v>507.04</c:v>
                </c:pt>
                <c:pt idx="3996">
                  <c:v>507.04</c:v>
                </c:pt>
                <c:pt idx="3997">
                  <c:v>507.04</c:v>
                </c:pt>
                <c:pt idx="3998">
                  <c:v>507.04</c:v>
                </c:pt>
                <c:pt idx="3999">
                  <c:v>507.04</c:v>
                </c:pt>
                <c:pt idx="4000">
                  <c:v>507.04</c:v>
                </c:pt>
                <c:pt idx="4001">
                  <c:v>507.04</c:v>
                </c:pt>
                <c:pt idx="4002">
                  <c:v>507.04</c:v>
                </c:pt>
                <c:pt idx="4003">
                  <c:v>507.04</c:v>
                </c:pt>
                <c:pt idx="4004">
                  <c:v>507.04</c:v>
                </c:pt>
                <c:pt idx="4005">
                  <c:v>507.04</c:v>
                </c:pt>
                <c:pt idx="4006">
                  <c:v>507.04</c:v>
                </c:pt>
                <c:pt idx="4007">
                  <c:v>507.04</c:v>
                </c:pt>
                <c:pt idx="4008">
                  <c:v>507.04</c:v>
                </c:pt>
                <c:pt idx="4009">
                  <c:v>507.04</c:v>
                </c:pt>
                <c:pt idx="4010">
                  <c:v>507.04</c:v>
                </c:pt>
                <c:pt idx="4011">
                  <c:v>507.04</c:v>
                </c:pt>
                <c:pt idx="4012">
                  <c:v>507.04</c:v>
                </c:pt>
                <c:pt idx="4013">
                  <c:v>507.04</c:v>
                </c:pt>
                <c:pt idx="4014">
                  <c:v>507.04</c:v>
                </c:pt>
                <c:pt idx="4015">
                  <c:v>507.04</c:v>
                </c:pt>
                <c:pt idx="4016">
                  <c:v>507.03</c:v>
                </c:pt>
                <c:pt idx="4017">
                  <c:v>507.03</c:v>
                </c:pt>
                <c:pt idx="4018">
                  <c:v>507.03</c:v>
                </c:pt>
                <c:pt idx="4019">
                  <c:v>507.03</c:v>
                </c:pt>
                <c:pt idx="4020">
                  <c:v>507.03</c:v>
                </c:pt>
                <c:pt idx="4021">
                  <c:v>507.03</c:v>
                </c:pt>
                <c:pt idx="4022">
                  <c:v>507.03</c:v>
                </c:pt>
                <c:pt idx="4023">
                  <c:v>507.03</c:v>
                </c:pt>
                <c:pt idx="4024">
                  <c:v>507.03</c:v>
                </c:pt>
                <c:pt idx="4025">
                  <c:v>507.03</c:v>
                </c:pt>
                <c:pt idx="4026">
                  <c:v>507.03</c:v>
                </c:pt>
                <c:pt idx="4027">
                  <c:v>507.03</c:v>
                </c:pt>
                <c:pt idx="4028">
                  <c:v>507.03</c:v>
                </c:pt>
                <c:pt idx="4029">
                  <c:v>507.03</c:v>
                </c:pt>
                <c:pt idx="4030">
                  <c:v>507.03</c:v>
                </c:pt>
                <c:pt idx="4031">
                  <c:v>507.03</c:v>
                </c:pt>
                <c:pt idx="4032">
                  <c:v>507.03</c:v>
                </c:pt>
                <c:pt idx="4033">
                  <c:v>507.03</c:v>
                </c:pt>
                <c:pt idx="4034">
                  <c:v>507.03</c:v>
                </c:pt>
                <c:pt idx="4035">
                  <c:v>507.03</c:v>
                </c:pt>
                <c:pt idx="4036">
                  <c:v>507.03</c:v>
                </c:pt>
                <c:pt idx="4037">
                  <c:v>507.03</c:v>
                </c:pt>
                <c:pt idx="4038">
                  <c:v>507.03</c:v>
                </c:pt>
                <c:pt idx="4039">
                  <c:v>507.03</c:v>
                </c:pt>
                <c:pt idx="4040">
                  <c:v>507.03</c:v>
                </c:pt>
                <c:pt idx="4041">
                  <c:v>507.03</c:v>
                </c:pt>
                <c:pt idx="4042">
                  <c:v>507.03</c:v>
                </c:pt>
                <c:pt idx="4043">
                  <c:v>507.03</c:v>
                </c:pt>
                <c:pt idx="4044">
                  <c:v>507.03</c:v>
                </c:pt>
                <c:pt idx="4045">
                  <c:v>507.03</c:v>
                </c:pt>
                <c:pt idx="4046">
                  <c:v>507.03</c:v>
                </c:pt>
                <c:pt idx="4047">
                  <c:v>507.03</c:v>
                </c:pt>
                <c:pt idx="4048">
                  <c:v>507.03</c:v>
                </c:pt>
                <c:pt idx="4049">
                  <c:v>507.03</c:v>
                </c:pt>
                <c:pt idx="4050">
                  <c:v>507.03</c:v>
                </c:pt>
                <c:pt idx="4051">
                  <c:v>507.03</c:v>
                </c:pt>
                <c:pt idx="4052">
                  <c:v>507.03</c:v>
                </c:pt>
                <c:pt idx="4053">
                  <c:v>507.03</c:v>
                </c:pt>
                <c:pt idx="4054">
                  <c:v>507.02</c:v>
                </c:pt>
                <c:pt idx="4055">
                  <c:v>507.02</c:v>
                </c:pt>
                <c:pt idx="4056">
                  <c:v>507.02</c:v>
                </c:pt>
                <c:pt idx="4057">
                  <c:v>507.02</c:v>
                </c:pt>
                <c:pt idx="4058">
                  <c:v>507.02</c:v>
                </c:pt>
                <c:pt idx="4059">
                  <c:v>507.02</c:v>
                </c:pt>
                <c:pt idx="4060">
                  <c:v>507.02</c:v>
                </c:pt>
                <c:pt idx="4061">
                  <c:v>507.02</c:v>
                </c:pt>
                <c:pt idx="4062">
                  <c:v>507.02</c:v>
                </c:pt>
                <c:pt idx="4063">
                  <c:v>507.02</c:v>
                </c:pt>
                <c:pt idx="4064">
                  <c:v>507.02</c:v>
                </c:pt>
                <c:pt idx="4065">
                  <c:v>507.02</c:v>
                </c:pt>
                <c:pt idx="4066">
                  <c:v>507.02</c:v>
                </c:pt>
                <c:pt idx="4067">
                  <c:v>507.02</c:v>
                </c:pt>
                <c:pt idx="4068">
                  <c:v>507.02</c:v>
                </c:pt>
                <c:pt idx="4069">
                  <c:v>507.02</c:v>
                </c:pt>
                <c:pt idx="4070">
                  <c:v>507.02</c:v>
                </c:pt>
                <c:pt idx="4071">
                  <c:v>507.02</c:v>
                </c:pt>
                <c:pt idx="4072">
                  <c:v>507.02</c:v>
                </c:pt>
                <c:pt idx="4073">
                  <c:v>507.02</c:v>
                </c:pt>
                <c:pt idx="4074">
                  <c:v>507.02</c:v>
                </c:pt>
                <c:pt idx="4075">
                  <c:v>507.02</c:v>
                </c:pt>
                <c:pt idx="4076">
                  <c:v>507.02</c:v>
                </c:pt>
                <c:pt idx="4077">
                  <c:v>507.02</c:v>
                </c:pt>
                <c:pt idx="4078">
                  <c:v>507.02</c:v>
                </c:pt>
                <c:pt idx="4079">
                  <c:v>507.02</c:v>
                </c:pt>
                <c:pt idx="4080">
                  <c:v>507.02</c:v>
                </c:pt>
                <c:pt idx="4081">
                  <c:v>507.02</c:v>
                </c:pt>
                <c:pt idx="4082">
                  <c:v>507.02</c:v>
                </c:pt>
                <c:pt idx="4083">
                  <c:v>507.02</c:v>
                </c:pt>
                <c:pt idx="4084">
                  <c:v>507.02</c:v>
                </c:pt>
                <c:pt idx="4085">
                  <c:v>507.02</c:v>
                </c:pt>
                <c:pt idx="4086">
                  <c:v>507.02</c:v>
                </c:pt>
                <c:pt idx="4087">
                  <c:v>507.02</c:v>
                </c:pt>
                <c:pt idx="4088">
                  <c:v>507.02</c:v>
                </c:pt>
                <c:pt idx="4089">
                  <c:v>507.02</c:v>
                </c:pt>
                <c:pt idx="4090">
                  <c:v>507.02</c:v>
                </c:pt>
                <c:pt idx="4091">
                  <c:v>507.02</c:v>
                </c:pt>
                <c:pt idx="4092">
                  <c:v>507.02</c:v>
                </c:pt>
                <c:pt idx="4093">
                  <c:v>507.02</c:v>
                </c:pt>
                <c:pt idx="4094">
                  <c:v>507.02</c:v>
                </c:pt>
                <c:pt idx="4095">
                  <c:v>507.01</c:v>
                </c:pt>
                <c:pt idx="4096">
                  <c:v>507.01</c:v>
                </c:pt>
                <c:pt idx="4097">
                  <c:v>507.01</c:v>
                </c:pt>
                <c:pt idx="4098">
                  <c:v>507.01</c:v>
                </c:pt>
                <c:pt idx="4099">
                  <c:v>507.01</c:v>
                </c:pt>
                <c:pt idx="4100">
                  <c:v>507.01</c:v>
                </c:pt>
                <c:pt idx="4101">
                  <c:v>507.01</c:v>
                </c:pt>
                <c:pt idx="4102">
                  <c:v>507.01</c:v>
                </c:pt>
                <c:pt idx="4103">
                  <c:v>507.01</c:v>
                </c:pt>
                <c:pt idx="4104">
                  <c:v>507.01</c:v>
                </c:pt>
                <c:pt idx="4105">
                  <c:v>507.01</c:v>
                </c:pt>
                <c:pt idx="4106">
                  <c:v>507.01</c:v>
                </c:pt>
                <c:pt idx="4107">
                  <c:v>507.01</c:v>
                </c:pt>
                <c:pt idx="4108">
                  <c:v>507.01</c:v>
                </c:pt>
                <c:pt idx="4109">
                  <c:v>507.01</c:v>
                </c:pt>
                <c:pt idx="4110">
                  <c:v>507.01</c:v>
                </c:pt>
                <c:pt idx="4111">
                  <c:v>507.01</c:v>
                </c:pt>
                <c:pt idx="4112">
                  <c:v>507.01</c:v>
                </c:pt>
                <c:pt idx="4113">
                  <c:v>507.01</c:v>
                </c:pt>
                <c:pt idx="4114">
                  <c:v>507.01</c:v>
                </c:pt>
                <c:pt idx="4115">
                  <c:v>507.01</c:v>
                </c:pt>
                <c:pt idx="4116">
                  <c:v>507.01</c:v>
                </c:pt>
                <c:pt idx="4117">
                  <c:v>507.01</c:v>
                </c:pt>
                <c:pt idx="4118">
                  <c:v>507.01</c:v>
                </c:pt>
                <c:pt idx="4119">
                  <c:v>507.01</c:v>
                </c:pt>
                <c:pt idx="4120">
                  <c:v>507.01</c:v>
                </c:pt>
                <c:pt idx="4121">
                  <c:v>507.01</c:v>
                </c:pt>
                <c:pt idx="4122">
                  <c:v>507.01</c:v>
                </c:pt>
                <c:pt idx="4123">
                  <c:v>507.01</c:v>
                </c:pt>
                <c:pt idx="4124">
                  <c:v>507.01</c:v>
                </c:pt>
                <c:pt idx="4125">
                  <c:v>507.01</c:v>
                </c:pt>
                <c:pt idx="4126">
                  <c:v>507.01</c:v>
                </c:pt>
                <c:pt idx="4127">
                  <c:v>507.01</c:v>
                </c:pt>
                <c:pt idx="4128">
                  <c:v>507.01</c:v>
                </c:pt>
                <c:pt idx="4129">
                  <c:v>507.01</c:v>
                </c:pt>
                <c:pt idx="4130">
                  <c:v>507.01</c:v>
                </c:pt>
                <c:pt idx="4131">
                  <c:v>507.01</c:v>
                </c:pt>
                <c:pt idx="4132">
                  <c:v>507.01</c:v>
                </c:pt>
                <c:pt idx="4133">
                  <c:v>507.01</c:v>
                </c:pt>
                <c:pt idx="4134">
                  <c:v>507.01</c:v>
                </c:pt>
                <c:pt idx="4135">
                  <c:v>507.01</c:v>
                </c:pt>
                <c:pt idx="4136">
                  <c:v>507.01</c:v>
                </c:pt>
                <c:pt idx="4137">
                  <c:v>507.01</c:v>
                </c:pt>
                <c:pt idx="4138">
                  <c:v>507</c:v>
                </c:pt>
                <c:pt idx="4139">
                  <c:v>507</c:v>
                </c:pt>
                <c:pt idx="4140">
                  <c:v>507</c:v>
                </c:pt>
                <c:pt idx="4141">
                  <c:v>507</c:v>
                </c:pt>
                <c:pt idx="4142">
                  <c:v>507</c:v>
                </c:pt>
                <c:pt idx="4143">
                  <c:v>507</c:v>
                </c:pt>
                <c:pt idx="4144">
                  <c:v>507</c:v>
                </c:pt>
                <c:pt idx="4145">
                  <c:v>507</c:v>
                </c:pt>
                <c:pt idx="4146">
                  <c:v>507</c:v>
                </c:pt>
                <c:pt idx="4147">
                  <c:v>507</c:v>
                </c:pt>
                <c:pt idx="4148">
                  <c:v>507</c:v>
                </c:pt>
                <c:pt idx="4149">
                  <c:v>507</c:v>
                </c:pt>
                <c:pt idx="4150">
                  <c:v>507</c:v>
                </c:pt>
                <c:pt idx="4151">
                  <c:v>507</c:v>
                </c:pt>
                <c:pt idx="4152">
                  <c:v>507</c:v>
                </c:pt>
                <c:pt idx="4153">
                  <c:v>507</c:v>
                </c:pt>
                <c:pt idx="4154">
                  <c:v>507</c:v>
                </c:pt>
                <c:pt idx="4155">
                  <c:v>507</c:v>
                </c:pt>
                <c:pt idx="4156">
                  <c:v>506.99</c:v>
                </c:pt>
                <c:pt idx="4157">
                  <c:v>506.99</c:v>
                </c:pt>
                <c:pt idx="4158">
                  <c:v>506.99</c:v>
                </c:pt>
                <c:pt idx="4159">
                  <c:v>506.99</c:v>
                </c:pt>
                <c:pt idx="4160">
                  <c:v>506.99</c:v>
                </c:pt>
                <c:pt idx="4161">
                  <c:v>506.99</c:v>
                </c:pt>
                <c:pt idx="4162">
                  <c:v>506.99</c:v>
                </c:pt>
                <c:pt idx="4163">
                  <c:v>506.99</c:v>
                </c:pt>
                <c:pt idx="4164">
                  <c:v>506.99</c:v>
                </c:pt>
                <c:pt idx="4165">
                  <c:v>506.99</c:v>
                </c:pt>
                <c:pt idx="4166">
                  <c:v>506.99</c:v>
                </c:pt>
                <c:pt idx="4167">
                  <c:v>506.99</c:v>
                </c:pt>
                <c:pt idx="4168">
                  <c:v>506.99</c:v>
                </c:pt>
                <c:pt idx="4169">
                  <c:v>506.99</c:v>
                </c:pt>
                <c:pt idx="4170">
                  <c:v>506.99</c:v>
                </c:pt>
                <c:pt idx="4171">
                  <c:v>506.99</c:v>
                </c:pt>
                <c:pt idx="4172">
                  <c:v>506.99</c:v>
                </c:pt>
                <c:pt idx="4173">
                  <c:v>506.99</c:v>
                </c:pt>
                <c:pt idx="4174">
                  <c:v>506.99</c:v>
                </c:pt>
                <c:pt idx="4175">
                  <c:v>506.99</c:v>
                </c:pt>
                <c:pt idx="4176">
                  <c:v>506.99</c:v>
                </c:pt>
                <c:pt idx="4177">
                  <c:v>506.99</c:v>
                </c:pt>
                <c:pt idx="4178">
                  <c:v>506.99</c:v>
                </c:pt>
                <c:pt idx="4179">
                  <c:v>506.99</c:v>
                </c:pt>
                <c:pt idx="4180">
                  <c:v>506.99</c:v>
                </c:pt>
                <c:pt idx="4181">
                  <c:v>506.99</c:v>
                </c:pt>
                <c:pt idx="4182">
                  <c:v>506.99</c:v>
                </c:pt>
                <c:pt idx="4183">
                  <c:v>506.99</c:v>
                </c:pt>
                <c:pt idx="4184">
                  <c:v>506.99</c:v>
                </c:pt>
                <c:pt idx="4185">
                  <c:v>506.99</c:v>
                </c:pt>
                <c:pt idx="4186">
                  <c:v>506.99</c:v>
                </c:pt>
                <c:pt idx="4187">
                  <c:v>506.99</c:v>
                </c:pt>
                <c:pt idx="4188">
                  <c:v>506.99</c:v>
                </c:pt>
                <c:pt idx="4189">
                  <c:v>506.99</c:v>
                </c:pt>
                <c:pt idx="4190">
                  <c:v>506.99</c:v>
                </c:pt>
                <c:pt idx="4191">
                  <c:v>506.99</c:v>
                </c:pt>
                <c:pt idx="4192">
                  <c:v>506.99</c:v>
                </c:pt>
                <c:pt idx="4193">
                  <c:v>506.99</c:v>
                </c:pt>
                <c:pt idx="4194">
                  <c:v>506.99</c:v>
                </c:pt>
                <c:pt idx="4195">
                  <c:v>506.99</c:v>
                </c:pt>
                <c:pt idx="4196">
                  <c:v>506.99</c:v>
                </c:pt>
                <c:pt idx="4197">
                  <c:v>506.99</c:v>
                </c:pt>
                <c:pt idx="4198">
                  <c:v>506.99</c:v>
                </c:pt>
                <c:pt idx="4199">
                  <c:v>506.99</c:v>
                </c:pt>
                <c:pt idx="4200">
                  <c:v>506.99</c:v>
                </c:pt>
                <c:pt idx="4201">
                  <c:v>506.99</c:v>
                </c:pt>
                <c:pt idx="4202">
                  <c:v>506.99</c:v>
                </c:pt>
                <c:pt idx="4203">
                  <c:v>506.99</c:v>
                </c:pt>
                <c:pt idx="4204">
                  <c:v>506.99</c:v>
                </c:pt>
                <c:pt idx="4205">
                  <c:v>506.98</c:v>
                </c:pt>
                <c:pt idx="4206">
                  <c:v>506.98</c:v>
                </c:pt>
                <c:pt idx="4207">
                  <c:v>506.98</c:v>
                </c:pt>
                <c:pt idx="4208">
                  <c:v>506.98</c:v>
                </c:pt>
                <c:pt idx="4209">
                  <c:v>506.98</c:v>
                </c:pt>
                <c:pt idx="4210">
                  <c:v>506.98</c:v>
                </c:pt>
                <c:pt idx="4211">
                  <c:v>506.98</c:v>
                </c:pt>
                <c:pt idx="4212">
                  <c:v>506.98</c:v>
                </c:pt>
                <c:pt idx="4213">
                  <c:v>506.98</c:v>
                </c:pt>
                <c:pt idx="4214">
                  <c:v>506.98</c:v>
                </c:pt>
                <c:pt idx="4215">
                  <c:v>506.98</c:v>
                </c:pt>
                <c:pt idx="4216">
                  <c:v>506.98</c:v>
                </c:pt>
                <c:pt idx="4217">
                  <c:v>506.98</c:v>
                </c:pt>
                <c:pt idx="4218">
                  <c:v>506.98</c:v>
                </c:pt>
                <c:pt idx="4219">
                  <c:v>506.98</c:v>
                </c:pt>
                <c:pt idx="4220">
                  <c:v>506.98</c:v>
                </c:pt>
                <c:pt idx="4221">
                  <c:v>506.98</c:v>
                </c:pt>
                <c:pt idx="4222">
                  <c:v>506.98</c:v>
                </c:pt>
                <c:pt idx="4223">
                  <c:v>506.98</c:v>
                </c:pt>
                <c:pt idx="4224">
                  <c:v>506.98</c:v>
                </c:pt>
                <c:pt idx="4225">
                  <c:v>506.98</c:v>
                </c:pt>
                <c:pt idx="4226">
                  <c:v>506.98</c:v>
                </c:pt>
                <c:pt idx="4227">
                  <c:v>506.98</c:v>
                </c:pt>
                <c:pt idx="4228">
                  <c:v>506.98</c:v>
                </c:pt>
                <c:pt idx="4229">
                  <c:v>506.98</c:v>
                </c:pt>
                <c:pt idx="4230">
                  <c:v>506.98</c:v>
                </c:pt>
                <c:pt idx="4231">
                  <c:v>506.98</c:v>
                </c:pt>
                <c:pt idx="4232">
                  <c:v>506.98</c:v>
                </c:pt>
                <c:pt idx="4233">
                  <c:v>506.98</c:v>
                </c:pt>
                <c:pt idx="4234">
                  <c:v>506.98</c:v>
                </c:pt>
                <c:pt idx="4235">
                  <c:v>506.98</c:v>
                </c:pt>
                <c:pt idx="4236">
                  <c:v>506.98</c:v>
                </c:pt>
                <c:pt idx="4237">
                  <c:v>506.98</c:v>
                </c:pt>
                <c:pt idx="4238">
                  <c:v>506.98</c:v>
                </c:pt>
                <c:pt idx="4239">
                  <c:v>506.98</c:v>
                </c:pt>
                <c:pt idx="4240">
                  <c:v>506.98</c:v>
                </c:pt>
                <c:pt idx="4241">
                  <c:v>506.98</c:v>
                </c:pt>
                <c:pt idx="4242">
                  <c:v>506.98</c:v>
                </c:pt>
                <c:pt idx="4243">
                  <c:v>506.98</c:v>
                </c:pt>
                <c:pt idx="4244">
                  <c:v>506.98</c:v>
                </c:pt>
                <c:pt idx="4245">
                  <c:v>506.98</c:v>
                </c:pt>
                <c:pt idx="4246">
                  <c:v>506.98</c:v>
                </c:pt>
                <c:pt idx="4247">
                  <c:v>506.98</c:v>
                </c:pt>
                <c:pt idx="4248">
                  <c:v>506.98</c:v>
                </c:pt>
                <c:pt idx="4249">
                  <c:v>506.98</c:v>
                </c:pt>
                <c:pt idx="4250">
                  <c:v>506.97</c:v>
                </c:pt>
                <c:pt idx="4251">
                  <c:v>506.97</c:v>
                </c:pt>
                <c:pt idx="4252">
                  <c:v>506.97</c:v>
                </c:pt>
                <c:pt idx="4253">
                  <c:v>506.97</c:v>
                </c:pt>
                <c:pt idx="4254">
                  <c:v>506.97</c:v>
                </c:pt>
                <c:pt idx="4255">
                  <c:v>506.97</c:v>
                </c:pt>
                <c:pt idx="4256">
                  <c:v>506.97</c:v>
                </c:pt>
                <c:pt idx="4257">
                  <c:v>506.97</c:v>
                </c:pt>
                <c:pt idx="4258">
                  <c:v>506.97</c:v>
                </c:pt>
                <c:pt idx="4259">
                  <c:v>506.97</c:v>
                </c:pt>
                <c:pt idx="4260">
                  <c:v>506.97</c:v>
                </c:pt>
                <c:pt idx="4261">
                  <c:v>506.97</c:v>
                </c:pt>
                <c:pt idx="4262">
                  <c:v>506.97</c:v>
                </c:pt>
                <c:pt idx="4263">
                  <c:v>506.97</c:v>
                </c:pt>
                <c:pt idx="4264">
                  <c:v>506.97</c:v>
                </c:pt>
                <c:pt idx="4265">
                  <c:v>506.97</c:v>
                </c:pt>
                <c:pt idx="4266">
                  <c:v>506.97</c:v>
                </c:pt>
                <c:pt idx="4267">
                  <c:v>506.97</c:v>
                </c:pt>
                <c:pt idx="4268">
                  <c:v>506.97</c:v>
                </c:pt>
                <c:pt idx="4269">
                  <c:v>506.97</c:v>
                </c:pt>
                <c:pt idx="4270">
                  <c:v>506.97</c:v>
                </c:pt>
                <c:pt idx="4271">
                  <c:v>506.97</c:v>
                </c:pt>
                <c:pt idx="4272">
                  <c:v>506.97</c:v>
                </c:pt>
                <c:pt idx="4273">
                  <c:v>506.97</c:v>
                </c:pt>
                <c:pt idx="4274">
                  <c:v>506.97</c:v>
                </c:pt>
                <c:pt idx="4275">
                  <c:v>506.97</c:v>
                </c:pt>
                <c:pt idx="4276">
                  <c:v>506.97</c:v>
                </c:pt>
                <c:pt idx="4277">
                  <c:v>506.97</c:v>
                </c:pt>
                <c:pt idx="4278">
                  <c:v>506.97</c:v>
                </c:pt>
                <c:pt idx="4279">
                  <c:v>506.97</c:v>
                </c:pt>
                <c:pt idx="4280">
                  <c:v>506.97</c:v>
                </c:pt>
                <c:pt idx="4281">
                  <c:v>506.97</c:v>
                </c:pt>
                <c:pt idx="4282">
                  <c:v>506.97</c:v>
                </c:pt>
                <c:pt idx="4283">
                  <c:v>506.97</c:v>
                </c:pt>
                <c:pt idx="4284">
                  <c:v>506.97</c:v>
                </c:pt>
                <c:pt idx="4285">
                  <c:v>506.97</c:v>
                </c:pt>
                <c:pt idx="4286">
                  <c:v>506.97</c:v>
                </c:pt>
                <c:pt idx="4287">
                  <c:v>506.97</c:v>
                </c:pt>
                <c:pt idx="4288">
                  <c:v>506.97</c:v>
                </c:pt>
                <c:pt idx="4289">
                  <c:v>506.97</c:v>
                </c:pt>
                <c:pt idx="4290">
                  <c:v>506.97</c:v>
                </c:pt>
                <c:pt idx="4291">
                  <c:v>506.97</c:v>
                </c:pt>
                <c:pt idx="4292">
                  <c:v>506.97</c:v>
                </c:pt>
                <c:pt idx="4293">
                  <c:v>506.97</c:v>
                </c:pt>
                <c:pt idx="4294">
                  <c:v>506.97</c:v>
                </c:pt>
                <c:pt idx="4295">
                  <c:v>506.97</c:v>
                </c:pt>
                <c:pt idx="4296">
                  <c:v>506.97</c:v>
                </c:pt>
                <c:pt idx="4297">
                  <c:v>506.97</c:v>
                </c:pt>
                <c:pt idx="4298">
                  <c:v>506.97</c:v>
                </c:pt>
                <c:pt idx="4299">
                  <c:v>506.97</c:v>
                </c:pt>
                <c:pt idx="4300">
                  <c:v>506.97</c:v>
                </c:pt>
                <c:pt idx="4301">
                  <c:v>506.97</c:v>
                </c:pt>
                <c:pt idx="4302">
                  <c:v>506.97</c:v>
                </c:pt>
                <c:pt idx="4303">
                  <c:v>506.96</c:v>
                </c:pt>
                <c:pt idx="4304">
                  <c:v>506.96</c:v>
                </c:pt>
                <c:pt idx="4305">
                  <c:v>506.96</c:v>
                </c:pt>
                <c:pt idx="4306">
                  <c:v>506.96</c:v>
                </c:pt>
                <c:pt idx="4307">
                  <c:v>506.96</c:v>
                </c:pt>
                <c:pt idx="4308">
                  <c:v>506.96</c:v>
                </c:pt>
                <c:pt idx="4309">
                  <c:v>506.96</c:v>
                </c:pt>
                <c:pt idx="4310">
                  <c:v>506.96</c:v>
                </c:pt>
                <c:pt idx="4311">
                  <c:v>506.96</c:v>
                </c:pt>
                <c:pt idx="4312">
                  <c:v>506.96</c:v>
                </c:pt>
                <c:pt idx="4313">
                  <c:v>506.96</c:v>
                </c:pt>
                <c:pt idx="4314">
                  <c:v>506.96</c:v>
                </c:pt>
                <c:pt idx="4315">
                  <c:v>506.96</c:v>
                </c:pt>
                <c:pt idx="4316">
                  <c:v>506.96</c:v>
                </c:pt>
                <c:pt idx="4317">
                  <c:v>506.96</c:v>
                </c:pt>
                <c:pt idx="4318">
                  <c:v>506.96</c:v>
                </c:pt>
                <c:pt idx="4319">
                  <c:v>506.96</c:v>
                </c:pt>
                <c:pt idx="4320">
                  <c:v>506.96</c:v>
                </c:pt>
                <c:pt idx="4321">
                  <c:v>506.96</c:v>
                </c:pt>
                <c:pt idx="4322">
                  <c:v>506.96</c:v>
                </c:pt>
                <c:pt idx="4323">
                  <c:v>506.96</c:v>
                </c:pt>
                <c:pt idx="4324">
                  <c:v>506.96</c:v>
                </c:pt>
                <c:pt idx="4325">
                  <c:v>506.96</c:v>
                </c:pt>
                <c:pt idx="4326">
                  <c:v>506.96</c:v>
                </c:pt>
                <c:pt idx="4327">
                  <c:v>506.96</c:v>
                </c:pt>
                <c:pt idx="4328">
                  <c:v>506.96</c:v>
                </c:pt>
                <c:pt idx="4329">
                  <c:v>506.96</c:v>
                </c:pt>
                <c:pt idx="4330">
                  <c:v>506.96</c:v>
                </c:pt>
                <c:pt idx="4331">
                  <c:v>506.96</c:v>
                </c:pt>
                <c:pt idx="4332">
                  <c:v>506.96</c:v>
                </c:pt>
                <c:pt idx="4333">
                  <c:v>506.96</c:v>
                </c:pt>
                <c:pt idx="4334">
                  <c:v>506.96</c:v>
                </c:pt>
                <c:pt idx="4335">
                  <c:v>506.96</c:v>
                </c:pt>
                <c:pt idx="4336">
                  <c:v>506.96</c:v>
                </c:pt>
                <c:pt idx="4337">
                  <c:v>506.96</c:v>
                </c:pt>
                <c:pt idx="4338">
                  <c:v>506.96</c:v>
                </c:pt>
                <c:pt idx="4339">
                  <c:v>506.96</c:v>
                </c:pt>
                <c:pt idx="4340">
                  <c:v>506.96</c:v>
                </c:pt>
                <c:pt idx="4341">
                  <c:v>506.96</c:v>
                </c:pt>
                <c:pt idx="4342">
                  <c:v>506.96</c:v>
                </c:pt>
                <c:pt idx="4343">
                  <c:v>506.96</c:v>
                </c:pt>
                <c:pt idx="4344">
                  <c:v>506.96</c:v>
                </c:pt>
                <c:pt idx="4345">
                  <c:v>506.96</c:v>
                </c:pt>
                <c:pt idx="4346">
                  <c:v>506.96</c:v>
                </c:pt>
                <c:pt idx="4347">
                  <c:v>506.96</c:v>
                </c:pt>
                <c:pt idx="4348">
                  <c:v>506.96</c:v>
                </c:pt>
                <c:pt idx="4349">
                  <c:v>506.96</c:v>
                </c:pt>
                <c:pt idx="4350">
                  <c:v>506.96</c:v>
                </c:pt>
                <c:pt idx="4351">
                  <c:v>506.96</c:v>
                </c:pt>
                <c:pt idx="4352">
                  <c:v>506.96</c:v>
                </c:pt>
                <c:pt idx="4353">
                  <c:v>506.96</c:v>
                </c:pt>
                <c:pt idx="4354">
                  <c:v>506.96</c:v>
                </c:pt>
                <c:pt idx="4355">
                  <c:v>506.96</c:v>
                </c:pt>
                <c:pt idx="4356">
                  <c:v>506.96</c:v>
                </c:pt>
                <c:pt idx="4357">
                  <c:v>506.96</c:v>
                </c:pt>
                <c:pt idx="4358">
                  <c:v>506.96</c:v>
                </c:pt>
                <c:pt idx="4359">
                  <c:v>506.96</c:v>
                </c:pt>
                <c:pt idx="4360">
                  <c:v>506.96</c:v>
                </c:pt>
                <c:pt idx="4361">
                  <c:v>506.96</c:v>
                </c:pt>
                <c:pt idx="4362">
                  <c:v>506.96</c:v>
                </c:pt>
                <c:pt idx="4363">
                  <c:v>506.96</c:v>
                </c:pt>
                <c:pt idx="4364">
                  <c:v>506.96</c:v>
                </c:pt>
                <c:pt idx="4365">
                  <c:v>506.96</c:v>
                </c:pt>
                <c:pt idx="4366">
                  <c:v>506.96</c:v>
                </c:pt>
                <c:pt idx="4367">
                  <c:v>506.96</c:v>
                </c:pt>
                <c:pt idx="4368">
                  <c:v>506.96</c:v>
                </c:pt>
                <c:pt idx="4369">
                  <c:v>506.96</c:v>
                </c:pt>
                <c:pt idx="4370">
                  <c:v>506.96</c:v>
                </c:pt>
                <c:pt idx="4371">
                  <c:v>506.96</c:v>
                </c:pt>
                <c:pt idx="4372">
                  <c:v>506.96</c:v>
                </c:pt>
                <c:pt idx="4373">
                  <c:v>506.95</c:v>
                </c:pt>
                <c:pt idx="4374">
                  <c:v>506.95</c:v>
                </c:pt>
                <c:pt idx="4375">
                  <c:v>506.95</c:v>
                </c:pt>
                <c:pt idx="4376">
                  <c:v>506.95</c:v>
                </c:pt>
                <c:pt idx="4377">
                  <c:v>506.95</c:v>
                </c:pt>
                <c:pt idx="4378">
                  <c:v>506.95</c:v>
                </c:pt>
                <c:pt idx="4379">
                  <c:v>506.95</c:v>
                </c:pt>
                <c:pt idx="4380">
                  <c:v>506.95</c:v>
                </c:pt>
                <c:pt idx="4381">
                  <c:v>506.95</c:v>
                </c:pt>
                <c:pt idx="4382">
                  <c:v>506.95</c:v>
                </c:pt>
                <c:pt idx="4383">
                  <c:v>506.95</c:v>
                </c:pt>
                <c:pt idx="4384">
                  <c:v>506.95</c:v>
                </c:pt>
                <c:pt idx="4385">
                  <c:v>506.95</c:v>
                </c:pt>
                <c:pt idx="4386">
                  <c:v>506.95</c:v>
                </c:pt>
                <c:pt idx="4387">
                  <c:v>506.95</c:v>
                </c:pt>
                <c:pt idx="4388">
                  <c:v>506.95</c:v>
                </c:pt>
                <c:pt idx="4389">
                  <c:v>506.95</c:v>
                </c:pt>
                <c:pt idx="4390">
                  <c:v>506.95</c:v>
                </c:pt>
                <c:pt idx="4391">
                  <c:v>506.95</c:v>
                </c:pt>
                <c:pt idx="4392">
                  <c:v>506.95</c:v>
                </c:pt>
                <c:pt idx="4393">
                  <c:v>506.95</c:v>
                </c:pt>
                <c:pt idx="4394">
                  <c:v>506.95</c:v>
                </c:pt>
                <c:pt idx="4395">
                  <c:v>506.95</c:v>
                </c:pt>
                <c:pt idx="4396">
                  <c:v>506.95</c:v>
                </c:pt>
                <c:pt idx="4397">
                  <c:v>506.95</c:v>
                </c:pt>
                <c:pt idx="4398">
                  <c:v>506.95</c:v>
                </c:pt>
                <c:pt idx="4399">
                  <c:v>506.95</c:v>
                </c:pt>
                <c:pt idx="4400">
                  <c:v>506.95</c:v>
                </c:pt>
                <c:pt idx="4401">
                  <c:v>506.95</c:v>
                </c:pt>
                <c:pt idx="4402">
                  <c:v>506.95</c:v>
                </c:pt>
                <c:pt idx="4403">
                  <c:v>506.95</c:v>
                </c:pt>
                <c:pt idx="4404">
                  <c:v>506.95</c:v>
                </c:pt>
                <c:pt idx="4405">
                  <c:v>506.95</c:v>
                </c:pt>
                <c:pt idx="4406">
                  <c:v>506.95</c:v>
                </c:pt>
                <c:pt idx="4407">
                  <c:v>506.95</c:v>
                </c:pt>
                <c:pt idx="4408">
                  <c:v>506.95</c:v>
                </c:pt>
                <c:pt idx="4409">
                  <c:v>506.95</c:v>
                </c:pt>
                <c:pt idx="4410">
                  <c:v>506.95</c:v>
                </c:pt>
                <c:pt idx="4411">
                  <c:v>506.95</c:v>
                </c:pt>
                <c:pt idx="4412">
                  <c:v>506.95</c:v>
                </c:pt>
                <c:pt idx="4413">
                  <c:v>506.95</c:v>
                </c:pt>
                <c:pt idx="4414">
                  <c:v>506.95</c:v>
                </c:pt>
                <c:pt idx="4415">
                  <c:v>506.95</c:v>
                </c:pt>
                <c:pt idx="4416">
                  <c:v>506.95</c:v>
                </c:pt>
                <c:pt idx="4417">
                  <c:v>506.95</c:v>
                </c:pt>
                <c:pt idx="4418">
                  <c:v>506.95</c:v>
                </c:pt>
                <c:pt idx="4419">
                  <c:v>506.95</c:v>
                </c:pt>
                <c:pt idx="4420">
                  <c:v>506.95</c:v>
                </c:pt>
                <c:pt idx="4421">
                  <c:v>506.95</c:v>
                </c:pt>
                <c:pt idx="4422">
                  <c:v>506.95</c:v>
                </c:pt>
                <c:pt idx="4423">
                  <c:v>506.95</c:v>
                </c:pt>
                <c:pt idx="4424">
                  <c:v>506.95</c:v>
                </c:pt>
                <c:pt idx="4425">
                  <c:v>506.95</c:v>
                </c:pt>
                <c:pt idx="4426">
                  <c:v>506.95</c:v>
                </c:pt>
                <c:pt idx="4427">
                  <c:v>506.95</c:v>
                </c:pt>
                <c:pt idx="4428">
                  <c:v>506.95</c:v>
                </c:pt>
                <c:pt idx="4429">
                  <c:v>506.95</c:v>
                </c:pt>
                <c:pt idx="4430">
                  <c:v>506.95</c:v>
                </c:pt>
                <c:pt idx="4431">
                  <c:v>506.95</c:v>
                </c:pt>
                <c:pt idx="4432">
                  <c:v>506.95</c:v>
                </c:pt>
                <c:pt idx="4433">
                  <c:v>506.95</c:v>
                </c:pt>
                <c:pt idx="4434">
                  <c:v>506.95</c:v>
                </c:pt>
                <c:pt idx="4435">
                  <c:v>506.95</c:v>
                </c:pt>
                <c:pt idx="4436">
                  <c:v>506.95</c:v>
                </c:pt>
                <c:pt idx="4437">
                  <c:v>506.95</c:v>
                </c:pt>
                <c:pt idx="4438">
                  <c:v>506.95</c:v>
                </c:pt>
                <c:pt idx="4439">
                  <c:v>506.95</c:v>
                </c:pt>
                <c:pt idx="4440">
                  <c:v>506.95</c:v>
                </c:pt>
                <c:pt idx="4441">
                  <c:v>506.95</c:v>
                </c:pt>
                <c:pt idx="4442">
                  <c:v>506.95</c:v>
                </c:pt>
                <c:pt idx="4443">
                  <c:v>506.95</c:v>
                </c:pt>
                <c:pt idx="4444">
                  <c:v>506.95</c:v>
                </c:pt>
                <c:pt idx="4445">
                  <c:v>506.95</c:v>
                </c:pt>
                <c:pt idx="4446">
                  <c:v>506.94</c:v>
                </c:pt>
                <c:pt idx="4447">
                  <c:v>506.94</c:v>
                </c:pt>
                <c:pt idx="4448">
                  <c:v>506.94</c:v>
                </c:pt>
                <c:pt idx="4449">
                  <c:v>506.94</c:v>
                </c:pt>
                <c:pt idx="4450">
                  <c:v>506.94</c:v>
                </c:pt>
                <c:pt idx="4451">
                  <c:v>506.94</c:v>
                </c:pt>
                <c:pt idx="4452">
                  <c:v>506.94</c:v>
                </c:pt>
                <c:pt idx="4453">
                  <c:v>506.94</c:v>
                </c:pt>
                <c:pt idx="4454">
                  <c:v>506.94</c:v>
                </c:pt>
                <c:pt idx="4455">
                  <c:v>506.94</c:v>
                </c:pt>
                <c:pt idx="4456">
                  <c:v>506.94</c:v>
                </c:pt>
                <c:pt idx="4457">
                  <c:v>506.94</c:v>
                </c:pt>
                <c:pt idx="4458">
                  <c:v>506.94</c:v>
                </c:pt>
                <c:pt idx="4459">
                  <c:v>506.94</c:v>
                </c:pt>
                <c:pt idx="4460">
                  <c:v>506.94</c:v>
                </c:pt>
                <c:pt idx="4461">
                  <c:v>506.94</c:v>
                </c:pt>
                <c:pt idx="4462">
                  <c:v>506.94</c:v>
                </c:pt>
                <c:pt idx="4463">
                  <c:v>506.94</c:v>
                </c:pt>
                <c:pt idx="4464">
                  <c:v>506.94</c:v>
                </c:pt>
                <c:pt idx="4465">
                  <c:v>506.94</c:v>
                </c:pt>
                <c:pt idx="4466">
                  <c:v>506.94</c:v>
                </c:pt>
                <c:pt idx="4467">
                  <c:v>506.94</c:v>
                </c:pt>
                <c:pt idx="4468">
                  <c:v>506.94</c:v>
                </c:pt>
                <c:pt idx="4469">
                  <c:v>506.94</c:v>
                </c:pt>
                <c:pt idx="4470">
                  <c:v>506.94</c:v>
                </c:pt>
                <c:pt idx="4471">
                  <c:v>506.94</c:v>
                </c:pt>
                <c:pt idx="4472">
                  <c:v>506.94</c:v>
                </c:pt>
                <c:pt idx="4473">
                  <c:v>506.94</c:v>
                </c:pt>
                <c:pt idx="4474">
                  <c:v>506.94</c:v>
                </c:pt>
                <c:pt idx="4475">
                  <c:v>506.94</c:v>
                </c:pt>
                <c:pt idx="4476">
                  <c:v>506.94</c:v>
                </c:pt>
                <c:pt idx="4477">
                  <c:v>506.94</c:v>
                </c:pt>
                <c:pt idx="4478">
                  <c:v>506.94</c:v>
                </c:pt>
                <c:pt idx="4479">
                  <c:v>506.94</c:v>
                </c:pt>
                <c:pt idx="4480">
                  <c:v>506.94</c:v>
                </c:pt>
                <c:pt idx="4481">
                  <c:v>506.94</c:v>
                </c:pt>
                <c:pt idx="4482">
                  <c:v>506.94</c:v>
                </c:pt>
                <c:pt idx="4483">
                  <c:v>506.94</c:v>
                </c:pt>
                <c:pt idx="4484">
                  <c:v>506.94</c:v>
                </c:pt>
                <c:pt idx="4485">
                  <c:v>506.94</c:v>
                </c:pt>
                <c:pt idx="4486">
                  <c:v>506.94</c:v>
                </c:pt>
                <c:pt idx="4487">
                  <c:v>506.94</c:v>
                </c:pt>
                <c:pt idx="4488">
                  <c:v>506.94</c:v>
                </c:pt>
                <c:pt idx="4489">
                  <c:v>506.94</c:v>
                </c:pt>
                <c:pt idx="4490">
                  <c:v>506.94</c:v>
                </c:pt>
                <c:pt idx="4491">
                  <c:v>506.94</c:v>
                </c:pt>
                <c:pt idx="4492">
                  <c:v>506.94</c:v>
                </c:pt>
                <c:pt idx="4493">
                  <c:v>506.94</c:v>
                </c:pt>
                <c:pt idx="4494">
                  <c:v>506.94</c:v>
                </c:pt>
                <c:pt idx="4495">
                  <c:v>506.94</c:v>
                </c:pt>
                <c:pt idx="4496">
                  <c:v>506.94</c:v>
                </c:pt>
                <c:pt idx="4497">
                  <c:v>506.94</c:v>
                </c:pt>
                <c:pt idx="4498">
                  <c:v>506.94</c:v>
                </c:pt>
                <c:pt idx="4499">
                  <c:v>506.94</c:v>
                </c:pt>
                <c:pt idx="4500">
                  <c:v>506.94</c:v>
                </c:pt>
                <c:pt idx="4501">
                  <c:v>506.94</c:v>
                </c:pt>
                <c:pt idx="4502">
                  <c:v>506.94</c:v>
                </c:pt>
                <c:pt idx="4503">
                  <c:v>506.94</c:v>
                </c:pt>
                <c:pt idx="4504">
                  <c:v>506.94</c:v>
                </c:pt>
                <c:pt idx="4505">
                  <c:v>506.94</c:v>
                </c:pt>
                <c:pt idx="4506">
                  <c:v>506.94</c:v>
                </c:pt>
                <c:pt idx="4507">
                  <c:v>506.94</c:v>
                </c:pt>
                <c:pt idx="4508">
                  <c:v>506.94</c:v>
                </c:pt>
                <c:pt idx="4509">
                  <c:v>506.94</c:v>
                </c:pt>
                <c:pt idx="4510">
                  <c:v>506.94</c:v>
                </c:pt>
                <c:pt idx="4511">
                  <c:v>506.93</c:v>
                </c:pt>
                <c:pt idx="4512">
                  <c:v>506.93</c:v>
                </c:pt>
                <c:pt idx="4513">
                  <c:v>506.93</c:v>
                </c:pt>
                <c:pt idx="4514">
                  <c:v>506.93</c:v>
                </c:pt>
                <c:pt idx="4515">
                  <c:v>506.93</c:v>
                </c:pt>
                <c:pt idx="4516">
                  <c:v>506.93</c:v>
                </c:pt>
                <c:pt idx="4517">
                  <c:v>506.93</c:v>
                </c:pt>
                <c:pt idx="4518">
                  <c:v>506.93</c:v>
                </c:pt>
                <c:pt idx="4519">
                  <c:v>506.93</c:v>
                </c:pt>
                <c:pt idx="4520">
                  <c:v>506.93</c:v>
                </c:pt>
                <c:pt idx="4521">
                  <c:v>506.93</c:v>
                </c:pt>
                <c:pt idx="4522">
                  <c:v>506.93</c:v>
                </c:pt>
                <c:pt idx="4523">
                  <c:v>506.93</c:v>
                </c:pt>
                <c:pt idx="4524">
                  <c:v>506.93</c:v>
                </c:pt>
                <c:pt idx="4525">
                  <c:v>506.93</c:v>
                </c:pt>
                <c:pt idx="4526">
                  <c:v>506.93</c:v>
                </c:pt>
                <c:pt idx="4527">
                  <c:v>506.93</c:v>
                </c:pt>
                <c:pt idx="4528">
                  <c:v>506.93</c:v>
                </c:pt>
                <c:pt idx="4529">
                  <c:v>506.93</c:v>
                </c:pt>
                <c:pt idx="4530">
                  <c:v>506.93</c:v>
                </c:pt>
                <c:pt idx="4531">
                  <c:v>506.93</c:v>
                </c:pt>
                <c:pt idx="4532">
                  <c:v>506.93</c:v>
                </c:pt>
                <c:pt idx="4533">
                  <c:v>506.93</c:v>
                </c:pt>
                <c:pt idx="4534">
                  <c:v>506.93</c:v>
                </c:pt>
                <c:pt idx="4535">
                  <c:v>506.93</c:v>
                </c:pt>
                <c:pt idx="4536">
                  <c:v>506.93</c:v>
                </c:pt>
                <c:pt idx="4537">
                  <c:v>506.93</c:v>
                </c:pt>
                <c:pt idx="4538">
                  <c:v>506.93</c:v>
                </c:pt>
                <c:pt idx="4539">
                  <c:v>506.93</c:v>
                </c:pt>
                <c:pt idx="4540">
                  <c:v>506.93</c:v>
                </c:pt>
                <c:pt idx="4541">
                  <c:v>506.93</c:v>
                </c:pt>
                <c:pt idx="4542">
                  <c:v>506.93</c:v>
                </c:pt>
                <c:pt idx="4543">
                  <c:v>506.93</c:v>
                </c:pt>
                <c:pt idx="4544">
                  <c:v>506.93</c:v>
                </c:pt>
                <c:pt idx="4545">
                  <c:v>506.93</c:v>
                </c:pt>
                <c:pt idx="4546">
                  <c:v>506.93</c:v>
                </c:pt>
                <c:pt idx="4547">
                  <c:v>506.93</c:v>
                </c:pt>
                <c:pt idx="4548">
                  <c:v>506.93</c:v>
                </c:pt>
                <c:pt idx="4549">
                  <c:v>506.93</c:v>
                </c:pt>
                <c:pt idx="4550">
                  <c:v>506.93</c:v>
                </c:pt>
                <c:pt idx="4551">
                  <c:v>506.93</c:v>
                </c:pt>
                <c:pt idx="4552">
                  <c:v>506.93</c:v>
                </c:pt>
                <c:pt idx="4553">
                  <c:v>506.93</c:v>
                </c:pt>
                <c:pt idx="4554">
                  <c:v>506.93</c:v>
                </c:pt>
                <c:pt idx="4555">
                  <c:v>506.93</c:v>
                </c:pt>
                <c:pt idx="4556">
                  <c:v>506.93</c:v>
                </c:pt>
                <c:pt idx="4557">
                  <c:v>506.93</c:v>
                </c:pt>
                <c:pt idx="4558">
                  <c:v>506.93</c:v>
                </c:pt>
                <c:pt idx="4559">
                  <c:v>506.93</c:v>
                </c:pt>
                <c:pt idx="4560">
                  <c:v>506.93</c:v>
                </c:pt>
                <c:pt idx="4561">
                  <c:v>506.93</c:v>
                </c:pt>
                <c:pt idx="4562">
                  <c:v>506.93</c:v>
                </c:pt>
                <c:pt idx="4563">
                  <c:v>506.93</c:v>
                </c:pt>
                <c:pt idx="4564">
                  <c:v>506.93</c:v>
                </c:pt>
                <c:pt idx="4565">
                  <c:v>506.93</c:v>
                </c:pt>
                <c:pt idx="4566">
                  <c:v>506.93</c:v>
                </c:pt>
                <c:pt idx="4567">
                  <c:v>506.93</c:v>
                </c:pt>
                <c:pt idx="4568">
                  <c:v>506.93</c:v>
                </c:pt>
                <c:pt idx="4569">
                  <c:v>506.93</c:v>
                </c:pt>
                <c:pt idx="4570">
                  <c:v>506.93</c:v>
                </c:pt>
                <c:pt idx="4571">
                  <c:v>506.93</c:v>
                </c:pt>
                <c:pt idx="4572">
                  <c:v>506.93</c:v>
                </c:pt>
                <c:pt idx="4573">
                  <c:v>506.93</c:v>
                </c:pt>
                <c:pt idx="4574">
                  <c:v>506.93</c:v>
                </c:pt>
                <c:pt idx="4575">
                  <c:v>506.93</c:v>
                </c:pt>
                <c:pt idx="4576">
                  <c:v>506.93</c:v>
                </c:pt>
                <c:pt idx="4577">
                  <c:v>506.93</c:v>
                </c:pt>
                <c:pt idx="4578">
                  <c:v>506.93</c:v>
                </c:pt>
                <c:pt idx="4579">
                  <c:v>506.93</c:v>
                </c:pt>
                <c:pt idx="4580">
                  <c:v>506.93</c:v>
                </c:pt>
                <c:pt idx="4581">
                  <c:v>506.93</c:v>
                </c:pt>
                <c:pt idx="4582">
                  <c:v>506.93</c:v>
                </c:pt>
                <c:pt idx="4583">
                  <c:v>506.93</c:v>
                </c:pt>
                <c:pt idx="4584">
                  <c:v>506.92</c:v>
                </c:pt>
                <c:pt idx="4585">
                  <c:v>506.92</c:v>
                </c:pt>
                <c:pt idx="4586">
                  <c:v>506.92</c:v>
                </c:pt>
                <c:pt idx="4587">
                  <c:v>506.92</c:v>
                </c:pt>
                <c:pt idx="4588">
                  <c:v>506.92</c:v>
                </c:pt>
                <c:pt idx="4589">
                  <c:v>506.92</c:v>
                </c:pt>
                <c:pt idx="4590">
                  <c:v>506.92</c:v>
                </c:pt>
                <c:pt idx="4591">
                  <c:v>506.92</c:v>
                </c:pt>
                <c:pt idx="4592">
                  <c:v>506.92</c:v>
                </c:pt>
                <c:pt idx="4593">
                  <c:v>506.92</c:v>
                </c:pt>
                <c:pt idx="4594">
                  <c:v>506.92</c:v>
                </c:pt>
                <c:pt idx="4595">
                  <c:v>506.92</c:v>
                </c:pt>
                <c:pt idx="4596">
                  <c:v>506.92</c:v>
                </c:pt>
                <c:pt idx="4597">
                  <c:v>506.92</c:v>
                </c:pt>
                <c:pt idx="4598">
                  <c:v>506.92</c:v>
                </c:pt>
                <c:pt idx="4599">
                  <c:v>506.92</c:v>
                </c:pt>
                <c:pt idx="4600">
                  <c:v>506.92</c:v>
                </c:pt>
                <c:pt idx="4601">
                  <c:v>506.92</c:v>
                </c:pt>
                <c:pt idx="4602">
                  <c:v>506.92</c:v>
                </c:pt>
                <c:pt idx="4603">
                  <c:v>506.92</c:v>
                </c:pt>
                <c:pt idx="4604">
                  <c:v>506.92</c:v>
                </c:pt>
                <c:pt idx="4605">
                  <c:v>506.92</c:v>
                </c:pt>
                <c:pt idx="4606">
                  <c:v>506.92</c:v>
                </c:pt>
                <c:pt idx="4607">
                  <c:v>506.92</c:v>
                </c:pt>
                <c:pt idx="4608">
                  <c:v>506.92</c:v>
                </c:pt>
                <c:pt idx="4609">
                  <c:v>506.92</c:v>
                </c:pt>
                <c:pt idx="4610">
                  <c:v>506.92</c:v>
                </c:pt>
                <c:pt idx="4611">
                  <c:v>506.92</c:v>
                </c:pt>
                <c:pt idx="4612">
                  <c:v>506.92</c:v>
                </c:pt>
                <c:pt idx="4613">
                  <c:v>506.92</c:v>
                </c:pt>
                <c:pt idx="4614">
                  <c:v>506.92</c:v>
                </c:pt>
                <c:pt idx="4615">
                  <c:v>506.92</c:v>
                </c:pt>
                <c:pt idx="4616">
                  <c:v>506.92</c:v>
                </c:pt>
                <c:pt idx="4617">
                  <c:v>506.92</c:v>
                </c:pt>
                <c:pt idx="4618">
                  <c:v>506.92</c:v>
                </c:pt>
                <c:pt idx="4619">
                  <c:v>506.92</c:v>
                </c:pt>
                <c:pt idx="4620">
                  <c:v>506.92</c:v>
                </c:pt>
                <c:pt idx="4621">
                  <c:v>506.92</c:v>
                </c:pt>
                <c:pt idx="4622">
                  <c:v>506.92</c:v>
                </c:pt>
                <c:pt idx="4623">
                  <c:v>506.92</c:v>
                </c:pt>
                <c:pt idx="4624">
                  <c:v>506.92</c:v>
                </c:pt>
                <c:pt idx="4625">
                  <c:v>506.92</c:v>
                </c:pt>
                <c:pt idx="4626">
                  <c:v>506.92</c:v>
                </c:pt>
                <c:pt idx="4627">
                  <c:v>506.92</c:v>
                </c:pt>
                <c:pt idx="4628">
                  <c:v>506.92</c:v>
                </c:pt>
                <c:pt idx="4629">
                  <c:v>506.92</c:v>
                </c:pt>
                <c:pt idx="4630">
                  <c:v>506.92</c:v>
                </c:pt>
                <c:pt idx="4631">
                  <c:v>506.92</c:v>
                </c:pt>
                <c:pt idx="4632">
                  <c:v>506.92</c:v>
                </c:pt>
                <c:pt idx="4633">
                  <c:v>506.92</c:v>
                </c:pt>
                <c:pt idx="4634">
                  <c:v>506.92</c:v>
                </c:pt>
                <c:pt idx="4635">
                  <c:v>506.92</c:v>
                </c:pt>
                <c:pt idx="4636">
                  <c:v>506.92</c:v>
                </c:pt>
                <c:pt idx="4637">
                  <c:v>506.92</c:v>
                </c:pt>
                <c:pt idx="4638">
                  <c:v>506.92</c:v>
                </c:pt>
                <c:pt idx="4639">
                  <c:v>506.92</c:v>
                </c:pt>
                <c:pt idx="4640">
                  <c:v>506.92</c:v>
                </c:pt>
                <c:pt idx="4641">
                  <c:v>506.92</c:v>
                </c:pt>
                <c:pt idx="4642">
                  <c:v>506.92</c:v>
                </c:pt>
                <c:pt idx="4643">
                  <c:v>506.92</c:v>
                </c:pt>
                <c:pt idx="4644">
                  <c:v>506.92</c:v>
                </c:pt>
                <c:pt idx="4645">
                  <c:v>506.92</c:v>
                </c:pt>
                <c:pt idx="4646">
                  <c:v>506.92</c:v>
                </c:pt>
                <c:pt idx="4647">
                  <c:v>506.92</c:v>
                </c:pt>
                <c:pt idx="4648">
                  <c:v>506.92</c:v>
                </c:pt>
                <c:pt idx="4649">
                  <c:v>506.92</c:v>
                </c:pt>
                <c:pt idx="4650">
                  <c:v>506.92</c:v>
                </c:pt>
                <c:pt idx="4651">
                  <c:v>506.92</c:v>
                </c:pt>
                <c:pt idx="4652">
                  <c:v>506.92</c:v>
                </c:pt>
                <c:pt idx="4653">
                  <c:v>506.92</c:v>
                </c:pt>
                <c:pt idx="4654">
                  <c:v>506.92</c:v>
                </c:pt>
                <c:pt idx="4655">
                  <c:v>506.92</c:v>
                </c:pt>
                <c:pt idx="4656">
                  <c:v>506.92</c:v>
                </c:pt>
                <c:pt idx="4657">
                  <c:v>506.92</c:v>
                </c:pt>
                <c:pt idx="4658">
                  <c:v>506.92</c:v>
                </c:pt>
                <c:pt idx="4659">
                  <c:v>506.92</c:v>
                </c:pt>
                <c:pt idx="4660">
                  <c:v>506.92</c:v>
                </c:pt>
                <c:pt idx="4661">
                  <c:v>506.92</c:v>
                </c:pt>
                <c:pt idx="4662">
                  <c:v>506.92</c:v>
                </c:pt>
                <c:pt idx="4663">
                  <c:v>506.92</c:v>
                </c:pt>
                <c:pt idx="4664">
                  <c:v>506.92</c:v>
                </c:pt>
                <c:pt idx="4665">
                  <c:v>506.92</c:v>
                </c:pt>
                <c:pt idx="4666">
                  <c:v>506.92</c:v>
                </c:pt>
                <c:pt idx="4667">
                  <c:v>506.92</c:v>
                </c:pt>
                <c:pt idx="4668">
                  <c:v>506.91</c:v>
                </c:pt>
                <c:pt idx="4669">
                  <c:v>506.91</c:v>
                </c:pt>
                <c:pt idx="4670">
                  <c:v>506.91</c:v>
                </c:pt>
                <c:pt idx="4671">
                  <c:v>506.91</c:v>
                </c:pt>
                <c:pt idx="4672">
                  <c:v>506.91</c:v>
                </c:pt>
                <c:pt idx="4673">
                  <c:v>506.91</c:v>
                </c:pt>
                <c:pt idx="4674">
                  <c:v>506.91</c:v>
                </c:pt>
                <c:pt idx="4675">
                  <c:v>506.91</c:v>
                </c:pt>
                <c:pt idx="4676">
                  <c:v>506.91</c:v>
                </c:pt>
                <c:pt idx="4677">
                  <c:v>506.91</c:v>
                </c:pt>
                <c:pt idx="4678">
                  <c:v>506.91</c:v>
                </c:pt>
                <c:pt idx="4679">
                  <c:v>506.91</c:v>
                </c:pt>
                <c:pt idx="4680">
                  <c:v>506.91</c:v>
                </c:pt>
                <c:pt idx="4681">
                  <c:v>506.91</c:v>
                </c:pt>
                <c:pt idx="4682">
                  <c:v>506.91</c:v>
                </c:pt>
                <c:pt idx="4683">
                  <c:v>506.91</c:v>
                </c:pt>
                <c:pt idx="4684">
                  <c:v>506.91</c:v>
                </c:pt>
                <c:pt idx="4685">
                  <c:v>506.91</c:v>
                </c:pt>
                <c:pt idx="4686">
                  <c:v>506.91</c:v>
                </c:pt>
                <c:pt idx="4687">
                  <c:v>506.91</c:v>
                </c:pt>
                <c:pt idx="4688">
                  <c:v>506.91</c:v>
                </c:pt>
                <c:pt idx="4689">
                  <c:v>506.91</c:v>
                </c:pt>
                <c:pt idx="4690">
                  <c:v>506.91</c:v>
                </c:pt>
                <c:pt idx="4691">
                  <c:v>506.91</c:v>
                </c:pt>
                <c:pt idx="4692">
                  <c:v>506.91</c:v>
                </c:pt>
                <c:pt idx="4693">
                  <c:v>506.91</c:v>
                </c:pt>
                <c:pt idx="4694">
                  <c:v>506.91</c:v>
                </c:pt>
                <c:pt idx="4695">
                  <c:v>506.91</c:v>
                </c:pt>
                <c:pt idx="4696">
                  <c:v>506.91</c:v>
                </c:pt>
                <c:pt idx="4697">
                  <c:v>506.91</c:v>
                </c:pt>
                <c:pt idx="4698">
                  <c:v>506.91</c:v>
                </c:pt>
                <c:pt idx="4699">
                  <c:v>506.91</c:v>
                </c:pt>
                <c:pt idx="4700">
                  <c:v>506.91</c:v>
                </c:pt>
                <c:pt idx="4701">
                  <c:v>506.91</c:v>
                </c:pt>
                <c:pt idx="4702">
                  <c:v>506.91</c:v>
                </c:pt>
                <c:pt idx="4703">
                  <c:v>506.91</c:v>
                </c:pt>
                <c:pt idx="4704">
                  <c:v>506.91</c:v>
                </c:pt>
                <c:pt idx="4705">
                  <c:v>506.91</c:v>
                </c:pt>
                <c:pt idx="4706">
                  <c:v>506.91</c:v>
                </c:pt>
                <c:pt idx="4707">
                  <c:v>506.91</c:v>
                </c:pt>
                <c:pt idx="4708">
                  <c:v>506.91</c:v>
                </c:pt>
                <c:pt idx="4709">
                  <c:v>506.91</c:v>
                </c:pt>
                <c:pt idx="4710">
                  <c:v>506.91</c:v>
                </c:pt>
                <c:pt idx="4711">
                  <c:v>506.91</c:v>
                </c:pt>
                <c:pt idx="4712">
                  <c:v>506.91</c:v>
                </c:pt>
                <c:pt idx="4713">
                  <c:v>506.91</c:v>
                </c:pt>
                <c:pt idx="4714">
                  <c:v>506.91</c:v>
                </c:pt>
                <c:pt idx="4715">
                  <c:v>506.91</c:v>
                </c:pt>
                <c:pt idx="4716">
                  <c:v>506.91</c:v>
                </c:pt>
                <c:pt idx="4717">
                  <c:v>506.91</c:v>
                </c:pt>
                <c:pt idx="4718">
                  <c:v>506.91</c:v>
                </c:pt>
                <c:pt idx="4719">
                  <c:v>506.91</c:v>
                </c:pt>
                <c:pt idx="4720">
                  <c:v>506.91</c:v>
                </c:pt>
                <c:pt idx="4721">
                  <c:v>506.91</c:v>
                </c:pt>
                <c:pt idx="4722">
                  <c:v>506.91</c:v>
                </c:pt>
                <c:pt idx="4723">
                  <c:v>506.91</c:v>
                </c:pt>
                <c:pt idx="4724">
                  <c:v>506.91</c:v>
                </c:pt>
                <c:pt idx="4725">
                  <c:v>506.91</c:v>
                </c:pt>
                <c:pt idx="4726">
                  <c:v>506.91</c:v>
                </c:pt>
                <c:pt idx="4727">
                  <c:v>506.91</c:v>
                </c:pt>
                <c:pt idx="4728">
                  <c:v>506.91</c:v>
                </c:pt>
                <c:pt idx="4729">
                  <c:v>506.91</c:v>
                </c:pt>
                <c:pt idx="4730">
                  <c:v>506.91</c:v>
                </c:pt>
                <c:pt idx="4731">
                  <c:v>506.91</c:v>
                </c:pt>
                <c:pt idx="4732">
                  <c:v>506.91</c:v>
                </c:pt>
                <c:pt idx="4733">
                  <c:v>506.91</c:v>
                </c:pt>
                <c:pt idx="4734">
                  <c:v>506.91</c:v>
                </c:pt>
                <c:pt idx="4735">
                  <c:v>506.91</c:v>
                </c:pt>
                <c:pt idx="4736">
                  <c:v>506.91</c:v>
                </c:pt>
                <c:pt idx="4737">
                  <c:v>506.91</c:v>
                </c:pt>
                <c:pt idx="4738">
                  <c:v>506.91</c:v>
                </c:pt>
                <c:pt idx="4739">
                  <c:v>506.91</c:v>
                </c:pt>
                <c:pt idx="4740">
                  <c:v>506.91</c:v>
                </c:pt>
                <c:pt idx="4741">
                  <c:v>506.91</c:v>
                </c:pt>
                <c:pt idx="4742">
                  <c:v>506.91</c:v>
                </c:pt>
                <c:pt idx="4743">
                  <c:v>506.91</c:v>
                </c:pt>
                <c:pt idx="4744">
                  <c:v>506.91</c:v>
                </c:pt>
                <c:pt idx="4745">
                  <c:v>506.91</c:v>
                </c:pt>
                <c:pt idx="4746">
                  <c:v>506.91</c:v>
                </c:pt>
                <c:pt idx="4747">
                  <c:v>506.91</c:v>
                </c:pt>
                <c:pt idx="4748">
                  <c:v>506.91</c:v>
                </c:pt>
                <c:pt idx="4749">
                  <c:v>506.91</c:v>
                </c:pt>
                <c:pt idx="4750">
                  <c:v>506.91</c:v>
                </c:pt>
                <c:pt idx="4751">
                  <c:v>506.91</c:v>
                </c:pt>
                <c:pt idx="4752">
                  <c:v>506.91</c:v>
                </c:pt>
                <c:pt idx="4753">
                  <c:v>506.91</c:v>
                </c:pt>
                <c:pt idx="4754">
                  <c:v>506.91</c:v>
                </c:pt>
                <c:pt idx="4755">
                  <c:v>506.91</c:v>
                </c:pt>
                <c:pt idx="4756">
                  <c:v>506.91</c:v>
                </c:pt>
                <c:pt idx="4757">
                  <c:v>506.91</c:v>
                </c:pt>
                <c:pt idx="4758">
                  <c:v>506.91</c:v>
                </c:pt>
                <c:pt idx="4759">
                  <c:v>506.91</c:v>
                </c:pt>
                <c:pt idx="4760">
                  <c:v>506.91</c:v>
                </c:pt>
                <c:pt idx="4761">
                  <c:v>506.91</c:v>
                </c:pt>
                <c:pt idx="4762">
                  <c:v>506.9</c:v>
                </c:pt>
                <c:pt idx="4763">
                  <c:v>506.9</c:v>
                </c:pt>
                <c:pt idx="4764">
                  <c:v>506.9</c:v>
                </c:pt>
                <c:pt idx="4765">
                  <c:v>506.9</c:v>
                </c:pt>
                <c:pt idx="4766">
                  <c:v>506.9</c:v>
                </c:pt>
                <c:pt idx="4767">
                  <c:v>506.9</c:v>
                </c:pt>
                <c:pt idx="4768">
                  <c:v>506.9</c:v>
                </c:pt>
                <c:pt idx="4769">
                  <c:v>506.9</c:v>
                </c:pt>
                <c:pt idx="4770">
                  <c:v>506.9</c:v>
                </c:pt>
                <c:pt idx="4771">
                  <c:v>506.9</c:v>
                </c:pt>
                <c:pt idx="4772">
                  <c:v>506.9</c:v>
                </c:pt>
                <c:pt idx="4773">
                  <c:v>506.9</c:v>
                </c:pt>
                <c:pt idx="4774">
                  <c:v>506.9</c:v>
                </c:pt>
                <c:pt idx="4775">
                  <c:v>506.9</c:v>
                </c:pt>
                <c:pt idx="4776">
                  <c:v>506.9</c:v>
                </c:pt>
                <c:pt idx="4777">
                  <c:v>506.9</c:v>
                </c:pt>
                <c:pt idx="4778">
                  <c:v>506.9</c:v>
                </c:pt>
                <c:pt idx="4779">
                  <c:v>506.9</c:v>
                </c:pt>
                <c:pt idx="4780">
                  <c:v>506.9</c:v>
                </c:pt>
                <c:pt idx="4781">
                  <c:v>506.9</c:v>
                </c:pt>
                <c:pt idx="4782">
                  <c:v>506.9</c:v>
                </c:pt>
                <c:pt idx="4783">
                  <c:v>506.9</c:v>
                </c:pt>
                <c:pt idx="4784">
                  <c:v>506.9</c:v>
                </c:pt>
                <c:pt idx="4785">
                  <c:v>506.9</c:v>
                </c:pt>
                <c:pt idx="4786">
                  <c:v>506.9</c:v>
                </c:pt>
                <c:pt idx="4787">
                  <c:v>506.9</c:v>
                </c:pt>
                <c:pt idx="4788">
                  <c:v>506.9</c:v>
                </c:pt>
                <c:pt idx="4789">
                  <c:v>506.9</c:v>
                </c:pt>
                <c:pt idx="4790">
                  <c:v>506.9</c:v>
                </c:pt>
                <c:pt idx="4791">
                  <c:v>506.9</c:v>
                </c:pt>
                <c:pt idx="4792">
                  <c:v>506.9</c:v>
                </c:pt>
                <c:pt idx="4793">
                  <c:v>506.9</c:v>
                </c:pt>
                <c:pt idx="4794">
                  <c:v>506.9</c:v>
                </c:pt>
                <c:pt idx="4795">
                  <c:v>506.9</c:v>
                </c:pt>
                <c:pt idx="4796">
                  <c:v>506.9</c:v>
                </c:pt>
                <c:pt idx="4797">
                  <c:v>506.9</c:v>
                </c:pt>
                <c:pt idx="4798">
                  <c:v>506.9</c:v>
                </c:pt>
                <c:pt idx="4799">
                  <c:v>506.9</c:v>
                </c:pt>
                <c:pt idx="4800">
                  <c:v>506.9</c:v>
                </c:pt>
                <c:pt idx="4801">
                  <c:v>506.9</c:v>
                </c:pt>
                <c:pt idx="4802">
                  <c:v>506.9</c:v>
                </c:pt>
                <c:pt idx="4803">
                  <c:v>506.9</c:v>
                </c:pt>
                <c:pt idx="4804">
                  <c:v>506.9</c:v>
                </c:pt>
                <c:pt idx="4805">
                  <c:v>506.9</c:v>
                </c:pt>
                <c:pt idx="4806">
                  <c:v>506.9</c:v>
                </c:pt>
                <c:pt idx="4807">
                  <c:v>506.9</c:v>
                </c:pt>
                <c:pt idx="4808">
                  <c:v>506.9</c:v>
                </c:pt>
                <c:pt idx="4809">
                  <c:v>506.9</c:v>
                </c:pt>
                <c:pt idx="4810">
                  <c:v>506.9</c:v>
                </c:pt>
                <c:pt idx="4811">
                  <c:v>506.9</c:v>
                </c:pt>
                <c:pt idx="4812">
                  <c:v>506.9</c:v>
                </c:pt>
                <c:pt idx="4813">
                  <c:v>506.9</c:v>
                </c:pt>
                <c:pt idx="4814">
                  <c:v>506.9</c:v>
                </c:pt>
                <c:pt idx="4815">
                  <c:v>506.9</c:v>
                </c:pt>
                <c:pt idx="4816">
                  <c:v>506.9</c:v>
                </c:pt>
                <c:pt idx="4817">
                  <c:v>506.9</c:v>
                </c:pt>
                <c:pt idx="4818">
                  <c:v>506.9</c:v>
                </c:pt>
                <c:pt idx="4819">
                  <c:v>506.9</c:v>
                </c:pt>
                <c:pt idx="4820">
                  <c:v>506.9</c:v>
                </c:pt>
                <c:pt idx="4821">
                  <c:v>506.9</c:v>
                </c:pt>
                <c:pt idx="4822">
                  <c:v>506.9</c:v>
                </c:pt>
                <c:pt idx="4823">
                  <c:v>506.9</c:v>
                </c:pt>
                <c:pt idx="4824">
                  <c:v>506.9</c:v>
                </c:pt>
                <c:pt idx="4825">
                  <c:v>506.9</c:v>
                </c:pt>
                <c:pt idx="4826">
                  <c:v>506.9</c:v>
                </c:pt>
                <c:pt idx="4827">
                  <c:v>506.9</c:v>
                </c:pt>
                <c:pt idx="4828">
                  <c:v>506.9</c:v>
                </c:pt>
                <c:pt idx="4829">
                  <c:v>506.9</c:v>
                </c:pt>
                <c:pt idx="4830">
                  <c:v>506.9</c:v>
                </c:pt>
                <c:pt idx="4831">
                  <c:v>506.9</c:v>
                </c:pt>
                <c:pt idx="4832">
                  <c:v>506.9</c:v>
                </c:pt>
                <c:pt idx="4833">
                  <c:v>506.9</c:v>
                </c:pt>
                <c:pt idx="4834">
                  <c:v>506.9</c:v>
                </c:pt>
                <c:pt idx="4835">
                  <c:v>506.9</c:v>
                </c:pt>
                <c:pt idx="4836">
                  <c:v>506.9</c:v>
                </c:pt>
                <c:pt idx="4837">
                  <c:v>506.9</c:v>
                </c:pt>
                <c:pt idx="4838">
                  <c:v>506.9</c:v>
                </c:pt>
                <c:pt idx="4839">
                  <c:v>506.9</c:v>
                </c:pt>
                <c:pt idx="4840">
                  <c:v>506.9</c:v>
                </c:pt>
                <c:pt idx="4841">
                  <c:v>506.9</c:v>
                </c:pt>
                <c:pt idx="4842">
                  <c:v>506.9</c:v>
                </c:pt>
                <c:pt idx="4843">
                  <c:v>506.9</c:v>
                </c:pt>
                <c:pt idx="4844">
                  <c:v>506.9</c:v>
                </c:pt>
                <c:pt idx="4845">
                  <c:v>506.9</c:v>
                </c:pt>
                <c:pt idx="4846">
                  <c:v>506.9</c:v>
                </c:pt>
                <c:pt idx="4847">
                  <c:v>506.9</c:v>
                </c:pt>
                <c:pt idx="4848">
                  <c:v>506.9</c:v>
                </c:pt>
                <c:pt idx="4849">
                  <c:v>506.9</c:v>
                </c:pt>
                <c:pt idx="4850">
                  <c:v>506.9</c:v>
                </c:pt>
                <c:pt idx="4851">
                  <c:v>506.9</c:v>
                </c:pt>
                <c:pt idx="4852">
                  <c:v>506.9</c:v>
                </c:pt>
                <c:pt idx="4853">
                  <c:v>506.9</c:v>
                </c:pt>
                <c:pt idx="4854">
                  <c:v>506.9</c:v>
                </c:pt>
                <c:pt idx="4855">
                  <c:v>506.9</c:v>
                </c:pt>
                <c:pt idx="4856">
                  <c:v>506.9</c:v>
                </c:pt>
                <c:pt idx="4857">
                  <c:v>506.9</c:v>
                </c:pt>
                <c:pt idx="4858">
                  <c:v>506.9</c:v>
                </c:pt>
                <c:pt idx="4859">
                  <c:v>506.9</c:v>
                </c:pt>
                <c:pt idx="4860">
                  <c:v>506.9</c:v>
                </c:pt>
                <c:pt idx="4861">
                  <c:v>506.9</c:v>
                </c:pt>
                <c:pt idx="4862">
                  <c:v>506.9</c:v>
                </c:pt>
                <c:pt idx="4863">
                  <c:v>506.9</c:v>
                </c:pt>
                <c:pt idx="4864">
                  <c:v>506.89</c:v>
                </c:pt>
                <c:pt idx="4865">
                  <c:v>506.89</c:v>
                </c:pt>
                <c:pt idx="4866">
                  <c:v>506.89</c:v>
                </c:pt>
                <c:pt idx="4867">
                  <c:v>506.89</c:v>
                </c:pt>
                <c:pt idx="4868">
                  <c:v>506.89</c:v>
                </c:pt>
                <c:pt idx="4869">
                  <c:v>506.89</c:v>
                </c:pt>
                <c:pt idx="4870">
                  <c:v>506.89</c:v>
                </c:pt>
                <c:pt idx="4871">
                  <c:v>506.89</c:v>
                </c:pt>
                <c:pt idx="4872">
                  <c:v>506.89</c:v>
                </c:pt>
                <c:pt idx="4873">
                  <c:v>506.89</c:v>
                </c:pt>
                <c:pt idx="4874">
                  <c:v>506.89</c:v>
                </c:pt>
                <c:pt idx="4875">
                  <c:v>506.89</c:v>
                </c:pt>
                <c:pt idx="4876">
                  <c:v>506.89</c:v>
                </c:pt>
                <c:pt idx="4877">
                  <c:v>506.89</c:v>
                </c:pt>
                <c:pt idx="4878">
                  <c:v>506.89</c:v>
                </c:pt>
                <c:pt idx="4879">
                  <c:v>506.89</c:v>
                </c:pt>
                <c:pt idx="4880">
                  <c:v>506.89</c:v>
                </c:pt>
                <c:pt idx="4881">
                  <c:v>506.89</c:v>
                </c:pt>
                <c:pt idx="4882">
                  <c:v>506.89</c:v>
                </c:pt>
                <c:pt idx="4883">
                  <c:v>506.89</c:v>
                </c:pt>
                <c:pt idx="4884">
                  <c:v>506.89</c:v>
                </c:pt>
                <c:pt idx="4885">
                  <c:v>506.89</c:v>
                </c:pt>
                <c:pt idx="4886">
                  <c:v>506.89</c:v>
                </c:pt>
                <c:pt idx="4887">
                  <c:v>506.89</c:v>
                </c:pt>
                <c:pt idx="4888">
                  <c:v>506.89</c:v>
                </c:pt>
                <c:pt idx="4889">
                  <c:v>506.89</c:v>
                </c:pt>
                <c:pt idx="4890">
                  <c:v>506.89</c:v>
                </c:pt>
                <c:pt idx="4891">
                  <c:v>506.89</c:v>
                </c:pt>
                <c:pt idx="4892">
                  <c:v>506.89</c:v>
                </c:pt>
                <c:pt idx="4893">
                  <c:v>506.89</c:v>
                </c:pt>
                <c:pt idx="4894">
                  <c:v>506.89</c:v>
                </c:pt>
                <c:pt idx="4895">
                  <c:v>506.89</c:v>
                </c:pt>
                <c:pt idx="4896">
                  <c:v>506.89</c:v>
                </c:pt>
                <c:pt idx="4897">
                  <c:v>506.89</c:v>
                </c:pt>
                <c:pt idx="4898">
                  <c:v>506.89</c:v>
                </c:pt>
                <c:pt idx="4899">
                  <c:v>506.89</c:v>
                </c:pt>
                <c:pt idx="4900">
                  <c:v>506.89</c:v>
                </c:pt>
                <c:pt idx="4901">
                  <c:v>506.89</c:v>
                </c:pt>
                <c:pt idx="4902">
                  <c:v>506.89</c:v>
                </c:pt>
                <c:pt idx="4903">
                  <c:v>506.89</c:v>
                </c:pt>
                <c:pt idx="4904">
                  <c:v>506.89</c:v>
                </c:pt>
                <c:pt idx="4905">
                  <c:v>506.89</c:v>
                </c:pt>
                <c:pt idx="4906">
                  <c:v>506.89</c:v>
                </c:pt>
                <c:pt idx="4907">
                  <c:v>506.89</c:v>
                </c:pt>
                <c:pt idx="4908">
                  <c:v>506.89</c:v>
                </c:pt>
                <c:pt idx="4909">
                  <c:v>506.89</c:v>
                </c:pt>
                <c:pt idx="4910">
                  <c:v>506.89</c:v>
                </c:pt>
                <c:pt idx="4911">
                  <c:v>506.89</c:v>
                </c:pt>
                <c:pt idx="4912">
                  <c:v>506.89</c:v>
                </c:pt>
                <c:pt idx="4913">
                  <c:v>506.89</c:v>
                </c:pt>
                <c:pt idx="4914">
                  <c:v>506.89</c:v>
                </c:pt>
                <c:pt idx="4915">
                  <c:v>506.89</c:v>
                </c:pt>
                <c:pt idx="4916">
                  <c:v>506.89</c:v>
                </c:pt>
                <c:pt idx="4917">
                  <c:v>506.89</c:v>
                </c:pt>
                <c:pt idx="4918">
                  <c:v>506.89</c:v>
                </c:pt>
                <c:pt idx="4919">
                  <c:v>506.89</c:v>
                </c:pt>
                <c:pt idx="4920">
                  <c:v>506.89</c:v>
                </c:pt>
                <c:pt idx="4921">
                  <c:v>506.89</c:v>
                </c:pt>
                <c:pt idx="4922">
                  <c:v>506.89</c:v>
                </c:pt>
                <c:pt idx="4923">
                  <c:v>506.89</c:v>
                </c:pt>
                <c:pt idx="4924">
                  <c:v>506.89</c:v>
                </c:pt>
                <c:pt idx="4925">
                  <c:v>506.89</c:v>
                </c:pt>
                <c:pt idx="4926">
                  <c:v>506.89</c:v>
                </c:pt>
                <c:pt idx="4927">
                  <c:v>506.89</c:v>
                </c:pt>
                <c:pt idx="4928">
                  <c:v>506.89</c:v>
                </c:pt>
                <c:pt idx="4929">
                  <c:v>506.89</c:v>
                </c:pt>
                <c:pt idx="4930">
                  <c:v>506.89</c:v>
                </c:pt>
                <c:pt idx="4931">
                  <c:v>506.89</c:v>
                </c:pt>
                <c:pt idx="4932">
                  <c:v>506.89</c:v>
                </c:pt>
                <c:pt idx="4933">
                  <c:v>506.89</c:v>
                </c:pt>
                <c:pt idx="4934">
                  <c:v>506.89</c:v>
                </c:pt>
                <c:pt idx="4935">
                  <c:v>506.89</c:v>
                </c:pt>
                <c:pt idx="4936">
                  <c:v>506.89</c:v>
                </c:pt>
                <c:pt idx="4937">
                  <c:v>506.89</c:v>
                </c:pt>
                <c:pt idx="4938">
                  <c:v>506.89</c:v>
                </c:pt>
                <c:pt idx="4939">
                  <c:v>506.89</c:v>
                </c:pt>
                <c:pt idx="4940">
                  <c:v>506.89</c:v>
                </c:pt>
                <c:pt idx="4941">
                  <c:v>506.89</c:v>
                </c:pt>
                <c:pt idx="4942">
                  <c:v>506.89</c:v>
                </c:pt>
                <c:pt idx="4943">
                  <c:v>506.89</c:v>
                </c:pt>
                <c:pt idx="4944">
                  <c:v>506.89</c:v>
                </c:pt>
                <c:pt idx="4945">
                  <c:v>506.89</c:v>
                </c:pt>
                <c:pt idx="4946">
                  <c:v>506.89</c:v>
                </c:pt>
                <c:pt idx="4947">
                  <c:v>506.89</c:v>
                </c:pt>
                <c:pt idx="4948">
                  <c:v>506.89</c:v>
                </c:pt>
                <c:pt idx="4949">
                  <c:v>506.89</c:v>
                </c:pt>
                <c:pt idx="4950">
                  <c:v>506.89</c:v>
                </c:pt>
                <c:pt idx="4951">
                  <c:v>506.89</c:v>
                </c:pt>
                <c:pt idx="4952">
                  <c:v>506.89</c:v>
                </c:pt>
                <c:pt idx="4953">
                  <c:v>506.89</c:v>
                </c:pt>
                <c:pt idx="4954">
                  <c:v>506.89</c:v>
                </c:pt>
                <c:pt idx="4955">
                  <c:v>506.89</c:v>
                </c:pt>
                <c:pt idx="4956">
                  <c:v>506.89</c:v>
                </c:pt>
                <c:pt idx="4957">
                  <c:v>506.89</c:v>
                </c:pt>
                <c:pt idx="4958">
                  <c:v>506.89</c:v>
                </c:pt>
                <c:pt idx="4959">
                  <c:v>506.89</c:v>
                </c:pt>
                <c:pt idx="4960">
                  <c:v>506.89</c:v>
                </c:pt>
                <c:pt idx="4961">
                  <c:v>506.89</c:v>
                </c:pt>
                <c:pt idx="4962">
                  <c:v>506.89</c:v>
                </c:pt>
                <c:pt idx="4963">
                  <c:v>506.89</c:v>
                </c:pt>
                <c:pt idx="4964">
                  <c:v>506.89</c:v>
                </c:pt>
                <c:pt idx="4965">
                  <c:v>506.89</c:v>
                </c:pt>
                <c:pt idx="4966">
                  <c:v>506.89</c:v>
                </c:pt>
                <c:pt idx="4967">
                  <c:v>506.89</c:v>
                </c:pt>
                <c:pt idx="4968">
                  <c:v>506.89</c:v>
                </c:pt>
                <c:pt idx="4969">
                  <c:v>506.89</c:v>
                </c:pt>
                <c:pt idx="4970">
                  <c:v>506.89</c:v>
                </c:pt>
                <c:pt idx="4971">
                  <c:v>506.89</c:v>
                </c:pt>
                <c:pt idx="4972">
                  <c:v>506.89</c:v>
                </c:pt>
                <c:pt idx="4973">
                  <c:v>506.89</c:v>
                </c:pt>
                <c:pt idx="4974">
                  <c:v>506.89</c:v>
                </c:pt>
                <c:pt idx="4975">
                  <c:v>506.89</c:v>
                </c:pt>
                <c:pt idx="4976">
                  <c:v>506.89</c:v>
                </c:pt>
                <c:pt idx="4977">
                  <c:v>506.89</c:v>
                </c:pt>
                <c:pt idx="4978">
                  <c:v>506.89</c:v>
                </c:pt>
                <c:pt idx="4979">
                  <c:v>506.88</c:v>
                </c:pt>
                <c:pt idx="4980">
                  <c:v>506.88</c:v>
                </c:pt>
                <c:pt idx="4981">
                  <c:v>506.88</c:v>
                </c:pt>
                <c:pt idx="4982">
                  <c:v>506.88</c:v>
                </c:pt>
                <c:pt idx="4983">
                  <c:v>506.88</c:v>
                </c:pt>
                <c:pt idx="4984">
                  <c:v>506.88</c:v>
                </c:pt>
                <c:pt idx="4985">
                  <c:v>506.88</c:v>
                </c:pt>
                <c:pt idx="4986">
                  <c:v>506.88</c:v>
                </c:pt>
                <c:pt idx="4987">
                  <c:v>506.88</c:v>
                </c:pt>
                <c:pt idx="4988">
                  <c:v>506.88</c:v>
                </c:pt>
                <c:pt idx="4989">
                  <c:v>506.88</c:v>
                </c:pt>
                <c:pt idx="4990">
                  <c:v>506.88</c:v>
                </c:pt>
                <c:pt idx="4991">
                  <c:v>506.88</c:v>
                </c:pt>
                <c:pt idx="4992">
                  <c:v>506.88</c:v>
                </c:pt>
                <c:pt idx="4993">
                  <c:v>506.88</c:v>
                </c:pt>
                <c:pt idx="4994">
                  <c:v>506.88</c:v>
                </c:pt>
                <c:pt idx="4995">
                  <c:v>506.88</c:v>
                </c:pt>
                <c:pt idx="4996">
                  <c:v>506.88</c:v>
                </c:pt>
                <c:pt idx="4997">
                  <c:v>506.88</c:v>
                </c:pt>
                <c:pt idx="4998">
                  <c:v>506.88</c:v>
                </c:pt>
                <c:pt idx="4999">
                  <c:v>506.88</c:v>
                </c:pt>
                <c:pt idx="5000">
                  <c:v>506.88</c:v>
                </c:pt>
                <c:pt idx="5001">
                  <c:v>506.88</c:v>
                </c:pt>
                <c:pt idx="5002">
                  <c:v>506.88</c:v>
                </c:pt>
                <c:pt idx="5003">
                  <c:v>506.88</c:v>
                </c:pt>
                <c:pt idx="5004">
                  <c:v>506.88</c:v>
                </c:pt>
                <c:pt idx="5005">
                  <c:v>506.88</c:v>
                </c:pt>
                <c:pt idx="5006">
                  <c:v>506.88</c:v>
                </c:pt>
                <c:pt idx="5007">
                  <c:v>506.88</c:v>
                </c:pt>
                <c:pt idx="5008">
                  <c:v>506.88</c:v>
                </c:pt>
                <c:pt idx="5009">
                  <c:v>506.88</c:v>
                </c:pt>
                <c:pt idx="5010">
                  <c:v>506.88</c:v>
                </c:pt>
                <c:pt idx="5011">
                  <c:v>506.88</c:v>
                </c:pt>
                <c:pt idx="5012">
                  <c:v>506.88</c:v>
                </c:pt>
                <c:pt idx="5013">
                  <c:v>506.88</c:v>
                </c:pt>
                <c:pt idx="5014">
                  <c:v>506.88</c:v>
                </c:pt>
                <c:pt idx="5015">
                  <c:v>506.88</c:v>
                </c:pt>
                <c:pt idx="5016">
                  <c:v>506.88</c:v>
                </c:pt>
                <c:pt idx="5017">
                  <c:v>506.88</c:v>
                </c:pt>
                <c:pt idx="5018">
                  <c:v>506.88</c:v>
                </c:pt>
                <c:pt idx="5019">
                  <c:v>506.88</c:v>
                </c:pt>
                <c:pt idx="5020">
                  <c:v>506.88</c:v>
                </c:pt>
                <c:pt idx="5021">
                  <c:v>506.88</c:v>
                </c:pt>
                <c:pt idx="5022">
                  <c:v>506.88</c:v>
                </c:pt>
                <c:pt idx="5023">
                  <c:v>506.88</c:v>
                </c:pt>
                <c:pt idx="5024">
                  <c:v>506.88</c:v>
                </c:pt>
                <c:pt idx="5025">
                  <c:v>506.88</c:v>
                </c:pt>
                <c:pt idx="5026">
                  <c:v>506.88</c:v>
                </c:pt>
                <c:pt idx="5027">
                  <c:v>506.88</c:v>
                </c:pt>
                <c:pt idx="5028">
                  <c:v>506.88</c:v>
                </c:pt>
                <c:pt idx="5029">
                  <c:v>506.88</c:v>
                </c:pt>
                <c:pt idx="5030">
                  <c:v>506.88</c:v>
                </c:pt>
                <c:pt idx="5031">
                  <c:v>506.88</c:v>
                </c:pt>
                <c:pt idx="5032">
                  <c:v>506.88</c:v>
                </c:pt>
                <c:pt idx="5033">
                  <c:v>506.88</c:v>
                </c:pt>
                <c:pt idx="5034">
                  <c:v>506.88</c:v>
                </c:pt>
                <c:pt idx="5035">
                  <c:v>506.88</c:v>
                </c:pt>
                <c:pt idx="5036">
                  <c:v>506.88</c:v>
                </c:pt>
                <c:pt idx="5037">
                  <c:v>506.88</c:v>
                </c:pt>
                <c:pt idx="5038">
                  <c:v>506.88</c:v>
                </c:pt>
                <c:pt idx="5039">
                  <c:v>506.88</c:v>
                </c:pt>
                <c:pt idx="5040">
                  <c:v>506.88</c:v>
                </c:pt>
                <c:pt idx="5041">
                  <c:v>506.88</c:v>
                </c:pt>
                <c:pt idx="5042">
                  <c:v>506.88</c:v>
                </c:pt>
                <c:pt idx="5043">
                  <c:v>506.88</c:v>
                </c:pt>
                <c:pt idx="5044">
                  <c:v>506.88</c:v>
                </c:pt>
                <c:pt idx="5045">
                  <c:v>506.88</c:v>
                </c:pt>
                <c:pt idx="5046">
                  <c:v>506.88</c:v>
                </c:pt>
                <c:pt idx="5047">
                  <c:v>506.88</c:v>
                </c:pt>
                <c:pt idx="5048">
                  <c:v>506.88</c:v>
                </c:pt>
                <c:pt idx="5049">
                  <c:v>506.88</c:v>
                </c:pt>
                <c:pt idx="5050">
                  <c:v>506.88</c:v>
                </c:pt>
                <c:pt idx="5051">
                  <c:v>506.88</c:v>
                </c:pt>
                <c:pt idx="5052">
                  <c:v>506.88</c:v>
                </c:pt>
                <c:pt idx="5053">
                  <c:v>506.88</c:v>
                </c:pt>
                <c:pt idx="5054">
                  <c:v>506.88</c:v>
                </c:pt>
                <c:pt idx="5055">
                  <c:v>506.88</c:v>
                </c:pt>
                <c:pt idx="5056">
                  <c:v>506.88</c:v>
                </c:pt>
                <c:pt idx="5057">
                  <c:v>506.88</c:v>
                </c:pt>
                <c:pt idx="5058">
                  <c:v>506.88</c:v>
                </c:pt>
                <c:pt idx="5059">
                  <c:v>506.88</c:v>
                </c:pt>
                <c:pt idx="5060">
                  <c:v>506.88</c:v>
                </c:pt>
                <c:pt idx="5061">
                  <c:v>506.88</c:v>
                </c:pt>
                <c:pt idx="5062">
                  <c:v>506.88</c:v>
                </c:pt>
                <c:pt idx="5063">
                  <c:v>506.88</c:v>
                </c:pt>
                <c:pt idx="5064">
                  <c:v>506.88</c:v>
                </c:pt>
                <c:pt idx="5065">
                  <c:v>506.88</c:v>
                </c:pt>
                <c:pt idx="5066">
                  <c:v>506.88</c:v>
                </c:pt>
                <c:pt idx="5067">
                  <c:v>506.88</c:v>
                </c:pt>
                <c:pt idx="5068">
                  <c:v>506.88</c:v>
                </c:pt>
                <c:pt idx="5069">
                  <c:v>506.88</c:v>
                </c:pt>
                <c:pt idx="5070">
                  <c:v>506.88</c:v>
                </c:pt>
                <c:pt idx="5071">
                  <c:v>506.88</c:v>
                </c:pt>
                <c:pt idx="5072">
                  <c:v>506.88</c:v>
                </c:pt>
                <c:pt idx="5073">
                  <c:v>506.88</c:v>
                </c:pt>
                <c:pt idx="5074">
                  <c:v>506.88</c:v>
                </c:pt>
                <c:pt idx="5075">
                  <c:v>506.88</c:v>
                </c:pt>
                <c:pt idx="5076">
                  <c:v>506.88</c:v>
                </c:pt>
                <c:pt idx="5077">
                  <c:v>506.88</c:v>
                </c:pt>
                <c:pt idx="5078">
                  <c:v>506.88</c:v>
                </c:pt>
                <c:pt idx="5079">
                  <c:v>506.88</c:v>
                </c:pt>
                <c:pt idx="5080">
                  <c:v>506.88</c:v>
                </c:pt>
                <c:pt idx="5081">
                  <c:v>506.88</c:v>
                </c:pt>
                <c:pt idx="5082">
                  <c:v>506.88</c:v>
                </c:pt>
                <c:pt idx="5083">
                  <c:v>506.88</c:v>
                </c:pt>
                <c:pt idx="5084">
                  <c:v>506.88</c:v>
                </c:pt>
                <c:pt idx="5085">
                  <c:v>506.88</c:v>
                </c:pt>
                <c:pt idx="5086">
                  <c:v>506.88</c:v>
                </c:pt>
                <c:pt idx="5087">
                  <c:v>506.88</c:v>
                </c:pt>
                <c:pt idx="5088">
                  <c:v>506.88</c:v>
                </c:pt>
                <c:pt idx="5089">
                  <c:v>506.88</c:v>
                </c:pt>
                <c:pt idx="5090">
                  <c:v>506.88</c:v>
                </c:pt>
                <c:pt idx="5091">
                  <c:v>506.88</c:v>
                </c:pt>
                <c:pt idx="5092">
                  <c:v>506.88</c:v>
                </c:pt>
                <c:pt idx="5093">
                  <c:v>506.88</c:v>
                </c:pt>
                <c:pt idx="5094">
                  <c:v>506.88</c:v>
                </c:pt>
                <c:pt idx="5095">
                  <c:v>506.88</c:v>
                </c:pt>
                <c:pt idx="5096">
                  <c:v>506.88</c:v>
                </c:pt>
                <c:pt idx="5097">
                  <c:v>506.88</c:v>
                </c:pt>
                <c:pt idx="5098">
                  <c:v>506.88</c:v>
                </c:pt>
                <c:pt idx="5099">
                  <c:v>506.88</c:v>
                </c:pt>
                <c:pt idx="5100">
                  <c:v>506.88</c:v>
                </c:pt>
                <c:pt idx="5101">
                  <c:v>506.88</c:v>
                </c:pt>
                <c:pt idx="5102">
                  <c:v>506.88</c:v>
                </c:pt>
                <c:pt idx="5103">
                  <c:v>506.88</c:v>
                </c:pt>
                <c:pt idx="5104">
                  <c:v>506.88</c:v>
                </c:pt>
                <c:pt idx="5105">
                  <c:v>506.88</c:v>
                </c:pt>
                <c:pt idx="5106">
                  <c:v>506.88</c:v>
                </c:pt>
                <c:pt idx="5107">
                  <c:v>506.88</c:v>
                </c:pt>
                <c:pt idx="5108">
                  <c:v>506.88</c:v>
                </c:pt>
                <c:pt idx="5109">
                  <c:v>506.88</c:v>
                </c:pt>
                <c:pt idx="5110">
                  <c:v>506.87</c:v>
                </c:pt>
                <c:pt idx="5111">
                  <c:v>506.87</c:v>
                </c:pt>
                <c:pt idx="5112">
                  <c:v>506.87</c:v>
                </c:pt>
                <c:pt idx="5113">
                  <c:v>506.87</c:v>
                </c:pt>
                <c:pt idx="5114">
                  <c:v>506.87</c:v>
                </c:pt>
                <c:pt idx="5115">
                  <c:v>506.87</c:v>
                </c:pt>
                <c:pt idx="5116">
                  <c:v>506.87</c:v>
                </c:pt>
                <c:pt idx="5117">
                  <c:v>506.87</c:v>
                </c:pt>
                <c:pt idx="5118">
                  <c:v>506.87</c:v>
                </c:pt>
                <c:pt idx="5119">
                  <c:v>506.87</c:v>
                </c:pt>
                <c:pt idx="5120">
                  <c:v>506.87</c:v>
                </c:pt>
                <c:pt idx="5121">
                  <c:v>506.87</c:v>
                </c:pt>
                <c:pt idx="5122">
                  <c:v>506.87</c:v>
                </c:pt>
                <c:pt idx="5123">
                  <c:v>506.87</c:v>
                </c:pt>
                <c:pt idx="5124">
                  <c:v>506.87</c:v>
                </c:pt>
                <c:pt idx="5125">
                  <c:v>506.87</c:v>
                </c:pt>
                <c:pt idx="5126">
                  <c:v>506.87</c:v>
                </c:pt>
                <c:pt idx="5127">
                  <c:v>506.87</c:v>
                </c:pt>
                <c:pt idx="5128">
                  <c:v>506.87</c:v>
                </c:pt>
                <c:pt idx="5129">
                  <c:v>506.87</c:v>
                </c:pt>
                <c:pt idx="5130">
                  <c:v>506.87</c:v>
                </c:pt>
                <c:pt idx="5131">
                  <c:v>506.87</c:v>
                </c:pt>
                <c:pt idx="5132">
                  <c:v>506.87</c:v>
                </c:pt>
                <c:pt idx="5133">
                  <c:v>506.87</c:v>
                </c:pt>
                <c:pt idx="5134">
                  <c:v>506.87</c:v>
                </c:pt>
                <c:pt idx="5135">
                  <c:v>506.87</c:v>
                </c:pt>
                <c:pt idx="5136">
                  <c:v>506.87</c:v>
                </c:pt>
                <c:pt idx="5137">
                  <c:v>506.87</c:v>
                </c:pt>
                <c:pt idx="5138">
                  <c:v>506.87</c:v>
                </c:pt>
                <c:pt idx="5139">
                  <c:v>506.87</c:v>
                </c:pt>
                <c:pt idx="5140">
                  <c:v>506.87</c:v>
                </c:pt>
                <c:pt idx="5141">
                  <c:v>506.87</c:v>
                </c:pt>
                <c:pt idx="5142">
                  <c:v>506.87</c:v>
                </c:pt>
                <c:pt idx="5143">
                  <c:v>506.87</c:v>
                </c:pt>
                <c:pt idx="5144">
                  <c:v>506.87</c:v>
                </c:pt>
                <c:pt idx="5145">
                  <c:v>506.87</c:v>
                </c:pt>
                <c:pt idx="5146">
                  <c:v>506.87</c:v>
                </c:pt>
                <c:pt idx="5147">
                  <c:v>506.87</c:v>
                </c:pt>
                <c:pt idx="5148">
                  <c:v>506.87</c:v>
                </c:pt>
                <c:pt idx="5149">
                  <c:v>506.87</c:v>
                </c:pt>
                <c:pt idx="5150">
                  <c:v>506.87</c:v>
                </c:pt>
                <c:pt idx="5151">
                  <c:v>506.87</c:v>
                </c:pt>
                <c:pt idx="5152">
                  <c:v>506.87</c:v>
                </c:pt>
                <c:pt idx="5153">
                  <c:v>506.87</c:v>
                </c:pt>
                <c:pt idx="5154">
                  <c:v>506.87</c:v>
                </c:pt>
                <c:pt idx="5155">
                  <c:v>506.87</c:v>
                </c:pt>
                <c:pt idx="5156">
                  <c:v>506.87</c:v>
                </c:pt>
                <c:pt idx="5157">
                  <c:v>506.87</c:v>
                </c:pt>
                <c:pt idx="5158">
                  <c:v>506.87</c:v>
                </c:pt>
                <c:pt idx="5159">
                  <c:v>506.87</c:v>
                </c:pt>
                <c:pt idx="5160">
                  <c:v>506.87</c:v>
                </c:pt>
                <c:pt idx="5161">
                  <c:v>506.87</c:v>
                </c:pt>
                <c:pt idx="5162">
                  <c:v>506.87</c:v>
                </c:pt>
                <c:pt idx="5163">
                  <c:v>506.87</c:v>
                </c:pt>
                <c:pt idx="5164">
                  <c:v>506.87</c:v>
                </c:pt>
                <c:pt idx="5165">
                  <c:v>506.87</c:v>
                </c:pt>
                <c:pt idx="5166">
                  <c:v>506.87</c:v>
                </c:pt>
                <c:pt idx="5167">
                  <c:v>506.87</c:v>
                </c:pt>
                <c:pt idx="5168">
                  <c:v>506.87</c:v>
                </c:pt>
                <c:pt idx="5169">
                  <c:v>506.87</c:v>
                </c:pt>
                <c:pt idx="5170">
                  <c:v>506.87</c:v>
                </c:pt>
                <c:pt idx="5171">
                  <c:v>506.87</c:v>
                </c:pt>
                <c:pt idx="5172">
                  <c:v>506.87</c:v>
                </c:pt>
                <c:pt idx="5173">
                  <c:v>506.87</c:v>
                </c:pt>
                <c:pt idx="5174">
                  <c:v>506.87</c:v>
                </c:pt>
                <c:pt idx="5175">
                  <c:v>506.87</c:v>
                </c:pt>
                <c:pt idx="5176">
                  <c:v>506.87</c:v>
                </c:pt>
                <c:pt idx="5177">
                  <c:v>506.87</c:v>
                </c:pt>
                <c:pt idx="5178">
                  <c:v>506.87</c:v>
                </c:pt>
                <c:pt idx="5179">
                  <c:v>506.87</c:v>
                </c:pt>
                <c:pt idx="5180">
                  <c:v>506.87</c:v>
                </c:pt>
                <c:pt idx="5181">
                  <c:v>506.87</c:v>
                </c:pt>
                <c:pt idx="5182">
                  <c:v>506.87</c:v>
                </c:pt>
                <c:pt idx="5183">
                  <c:v>506.87</c:v>
                </c:pt>
                <c:pt idx="5184">
                  <c:v>506.87</c:v>
                </c:pt>
                <c:pt idx="5185">
                  <c:v>506.87</c:v>
                </c:pt>
                <c:pt idx="5186">
                  <c:v>506.87</c:v>
                </c:pt>
                <c:pt idx="5187">
                  <c:v>506.87</c:v>
                </c:pt>
                <c:pt idx="5188">
                  <c:v>506.87</c:v>
                </c:pt>
                <c:pt idx="5189">
                  <c:v>506.87</c:v>
                </c:pt>
                <c:pt idx="5190">
                  <c:v>506.87</c:v>
                </c:pt>
                <c:pt idx="5191">
                  <c:v>506.87</c:v>
                </c:pt>
                <c:pt idx="5192">
                  <c:v>506.87</c:v>
                </c:pt>
                <c:pt idx="5193">
                  <c:v>506.87</c:v>
                </c:pt>
                <c:pt idx="5194">
                  <c:v>506.87</c:v>
                </c:pt>
                <c:pt idx="5195">
                  <c:v>506.87</c:v>
                </c:pt>
                <c:pt idx="5196">
                  <c:v>506.87</c:v>
                </c:pt>
                <c:pt idx="5197">
                  <c:v>506.87</c:v>
                </c:pt>
                <c:pt idx="5198">
                  <c:v>506.87</c:v>
                </c:pt>
                <c:pt idx="5199">
                  <c:v>506.87</c:v>
                </c:pt>
                <c:pt idx="5200">
                  <c:v>506.87</c:v>
                </c:pt>
                <c:pt idx="5201">
                  <c:v>506.87</c:v>
                </c:pt>
                <c:pt idx="5202">
                  <c:v>506.87</c:v>
                </c:pt>
                <c:pt idx="5203">
                  <c:v>506.87</c:v>
                </c:pt>
                <c:pt idx="5204">
                  <c:v>506.87</c:v>
                </c:pt>
                <c:pt idx="5205">
                  <c:v>506.87</c:v>
                </c:pt>
                <c:pt idx="5206">
                  <c:v>506.87</c:v>
                </c:pt>
                <c:pt idx="5207">
                  <c:v>506.87</c:v>
                </c:pt>
                <c:pt idx="5208">
                  <c:v>506.87</c:v>
                </c:pt>
                <c:pt idx="5209">
                  <c:v>506.87</c:v>
                </c:pt>
                <c:pt idx="5210">
                  <c:v>506.87</c:v>
                </c:pt>
                <c:pt idx="5211">
                  <c:v>506.87</c:v>
                </c:pt>
                <c:pt idx="5212">
                  <c:v>506.87</c:v>
                </c:pt>
                <c:pt idx="5213">
                  <c:v>506.87</c:v>
                </c:pt>
                <c:pt idx="5214">
                  <c:v>506.87</c:v>
                </c:pt>
                <c:pt idx="5215">
                  <c:v>506.87</c:v>
                </c:pt>
                <c:pt idx="5216">
                  <c:v>506.87</c:v>
                </c:pt>
                <c:pt idx="5217">
                  <c:v>506.87</c:v>
                </c:pt>
                <c:pt idx="5218">
                  <c:v>506.87</c:v>
                </c:pt>
                <c:pt idx="5219">
                  <c:v>506.87</c:v>
                </c:pt>
                <c:pt idx="5220">
                  <c:v>506.87</c:v>
                </c:pt>
              </c:numCache>
            </c:numRef>
          </c:yVal>
          <c:smooth val="1"/>
          <c:extLst xmlns:c16r2="http://schemas.microsoft.com/office/drawing/2015/06/chart">
            <c:ext xmlns:c16="http://schemas.microsoft.com/office/drawing/2014/chart" uri="{C3380CC4-5D6E-409C-BE32-E72D297353CC}">
              <c16:uniqueId val="{00000004-7508-48E1-A725-FC6320915E08}"/>
            </c:ext>
          </c:extLst>
        </c:ser>
        <c:ser>
          <c:idx val="0"/>
          <c:order val="6"/>
          <c:tx>
            <c:v>10 Percent Annual Chance</c:v>
          </c:tx>
          <c:spPr>
            <a:ln>
              <a:solidFill>
                <a:srgbClr val="33CC33"/>
              </a:solidFill>
            </a:ln>
          </c:spPr>
          <c:marker>
            <c:symbol val="none"/>
          </c:marker>
          <c:xVal>
            <c:numRef>
              <c:f>Inflow_NB2!$C$3:$C$5223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Inflow_NB2!$D$3:$D$5223</c:f>
              <c:numCache>
                <c:formatCode>General</c:formatCode>
                <c:ptCount val="5221"/>
                <c:pt idx="0">
                  <c:v>506.3</c:v>
                </c:pt>
                <c:pt idx="1">
                  <c:v>506.3</c:v>
                </c:pt>
                <c:pt idx="2">
                  <c:v>506.3</c:v>
                </c:pt>
                <c:pt idx="3">
                  <c:v>506.3</c:v>
                </c:pt>
                <c:pt idx="4">
                  <c:v>506.3</c:v>
                </c:pt>
                <c:pt idx="5">
                  <c:v>506.3</c:v>
                </c:pt>
                <c:pt idx="6">
                  <c:v>506.3</c:v>
                </c:pt>
                <c:pt idx="7">
                  <c:v>506.3</c:v>
                </c:pt>
                <c:pt idx="8">
                  <c:v>506.3</c:v>
                </c:pt>
                <c:pt idx="9">
                  <c:v>506.3</c:v>
                </c:pt>
                <c:pt idx="10">
                  <c:v>506.3</c:v>
                </c:pt>
                <c:pt idx="11">
                  <c:v>506.3</c:v>
                </c:pt>
                <c:pt idx="12">
                  <c:v>506.3</c:v>
                </c:pt>
                <c:pt idx="13">
                  <c:v>506.3</c:v>
                </c:pt>
                <c:pt idx="14">
                  <c:v>506.3</c:v>
                </c:pt>
                <c:pt idx="15">
                  <c:v>506.3</c:v>
                </c:pt>
                <c:pt idx="16">
                  <c:v>506.3</c:v>
                </c:pt>
                <c:pt idx="17">
                  <c:v>506.3</c:v>
                </c:pt>
                <c:pt idx="18">
                  <c:v>506.3</c:v>
                </c:pt>
                <c:pt idx="19">
                  <c:v>506.3</c:v>
                </c:pt>
                <c:pt idx="20">
                  <c:v>506.3</c:v>
                </c:pt>
                <c:pt idx="21">
                  <c:v>506.3</c:v>
                </c:pt>
                <c:pt idx="22">
                  <c:v>506.3</c:v>
                </c:pt>
                <c:pt idx="23">
                  <c:v>506.3</c:v>
                </c:pt>
                <c:pt idx="24">
                  <c:v>506.3</c:v>
                </c:pt>
                <c:pt idx="25">
                  <c:v>506.3</c:v>
                </c:pt>
                <c:pt idx="26">
                  <c:v>506.3</c:v>
                </c:pt>
                <c:pt idx="27">
                  <c:v>506.3</c:v>
                </c:pt>
                <c:pt idx="28">
                  <c:v>506.3</c:v>
                </c:pt>
                <c:pt idx="29">
                  <c:v>506.3</c:v>
                </c:pt>
                <c:pt idx="30">
                  <c:v>506.3</c:v>
                </c:pt>
                <c:pt idx="31">
                  <c:v>506.3</c:v>
                </c:pt>
                <c:pt idx="32">
                  <c:v>506.3</c:v>
                </c:pt>
                <c:pt idx="33">
                  <c:v>506.3</c:v>
                </c:pt>
                <c:pt idx="34">
                  <c:v>506.3</c:v>
                </c:pt>
                <c:pt idx="35">
                  <c:v>506.3</c:v>
                </c:pt>
                <c:pt idx="36">
                  <c:v>506.3</c:v>
                </c:pt>
                <c:pt idx="37">
                  <c:v>506.3</c:v>
                </c:pt>
                <c:pt idx="38">
                  <c:v>506.3</c:v>
                </c:pt>
                <c:pt idx="39">
                  <c:v>506.3</c:v>
                </c:pt>
                <c:pt idx="40">
                  <c:v>506.3</c:v>
                </c:pt>
                <c:pt idx="41">
                  <c:v>506.3</c:v>
                </c:pt>
                <c:pt idx="42">
                  <c:v>506.3</c:v>
                </c:pt>
                <c:pt idx="43">
                  <c:v>506.3</c:v>
                </c:pt>
                <c:pt idx="44">
                  <c:v>506.3</c:v>
                </c:pt>
                <c:pt idx="45">
                  <c:v>506.3</c:v>
                </c:pt>
                <c:pt idx="46">
                  <c:v>506.3</c:v>
                </c:pt>
                <c:pt idx="47">
                  <c:v>506.3</c:v>
                </c:pt>
                <c:pt idx="48">
                  <c:v>506.3</c:v>
                </c:pt>
                <c:pt idx="49">
                  <c:v>506.3</c:v>
                </c:pt>
                <c:pt idx="50">
                  <c:v>506.3</c:v>
                </c:pt>
                <c:pt idx="51">
                  <c:v>506.3</c:v>
                </c:pt>
                <c:pt idx="52">
                  <c:v>506.3</c:v>
                </c:pt>
                <c:pt idx="53">
                  <c:v>506.3</c:v>
                </c:pt>
                <c:pt idx="54">
                  <c:v>506.3</c:v>
                </c:pt>
                <c:pt idx="55">
                  <c:v>506.3</c:v>
                </c:pt>
                <c:pt idx="56">
                  <c:v>506.3</c:v>
                </c:pt>
                <c:pt idx="57">
                  <c:v>506.3</c:v>
                </c:pt>
                <c:pt idx="58">
                  <c:v>506.3</c:v>
                </c:pt>
                <c:pt idx="59">
                  <c:v>506.3</c:v>
                </c:pt>
                <c:pt idx="60">
                  <c:v>506.3</c:v>
                </c:pt>
                <c:pt idx="61">
                  <c:v>506.3</c:v>
                </c:pt>
                <c:pt idx="62">
                  <c:v>506.3</c:v>
                </c:pt>
                <c:pt idx="63">
                  <c:v>506.3</c:v>
                </c:pt>
                <c:pt idx="64">
                  <c:v>506.3</c:v>
                </c:pt>
                <c:pt idx="65">
                  <c:v>506.3</c:v>
                </c:pt>
                <c:pt idx="66">
                  <c:v>506.3</c:v>
                </c:pt>
                <c:pt idx="67">
                  <c:v>506.3</c:v>
                </c:pt>
                <c:pt idx="68">
                  <c:v>506.3</c:v>
                </c:pt>
                <c:pt idx="69">
                  <c:v>506.3</c:v>
                </c:pt>
                <c:pt idx="70">
                  <c:v>506.3</c:v>
                </c:pt>
                <c:pt idx="71">
                  <c:v>506.3</c:v>
                </c:pt>
                <c:pt idx="72">
                  <c:v>506.3</c:v>
                </c:pt>
                <c:pt idx="73">
                  <c:v>506.3</c:v>
                </c:pt>
                <c:pt idx="74">
                  <c:v>506.3</c:v>
                </c:pt>
                <c:pt idx="75">
                  <c:v>506.3</c:v>
                </c:pt>
                <c:pt idx="76">
                  <c:v>506.3</c:v>
                </c:pt>
                <c:pt idx="77">
                  <c:v>506.3</c:v>
                </c:pt>
                <c:pt idx="78">
                  <c:v>506.3</c:v>
                </c:pt>
                <c:pt idx="79">
                  <c:v>506.3</c:v>
                </c:pt>
                <c:pt idx="80">
                  <c:v>506.3</c:v>
                </c:pt>
                <c:pt idx="81">
                  <c:v>506.3</c:v>
                </c:pt>
                <c:pt idx="82">
                  <c:v>506.3</c:v>
                </c:pt>
                <c:pt idx="83">
                  <c:v>506.3</c:v>
                </c:pt>
                <c:pt idx="84">
                  <c:v>506.3</c:v>
                </c:pt>
                <c:pt idx="85">
                  <c:v>506.3</c:v>
                </c:pt>
                <c:pt idx="86">
                  <c:v>506.3</c:v>
                </c:pt>
                <c:pt idx="87">
                  <c:v>506.3</c:v>
                </c:pt>
                <c:pt idx="88">
                  <c:v>506.3</c:v>
                </c:pt>
                <c:pt idx="89">
                  <c:v>506.3</c:v>
                </c:pt>
                <c:pt idx="90">
                  <c:v>506.3</c:v>
                </c:pt>
                <c:pt idx="91">
                  <c:v>506.3</c:v>
                </c:pt>
                <c:pt idx="92">
                  <c:v>506.3</c:v>
                </c:pt>
                <c:pt idx="93">
                  <c:v>506.3</c:v>
                </c:pt>
                <c:pt idx="94">
                  <c:v>506.3</c:v>
                </c:pt>
                <c:pt idx="95">
                  <c:v>506.3</c:v>
                </c:pt>
                <c:pt idx="96">
                  <c:v>506.3</c:v>
                </c:pt>
                <c:pt idx="97">
                  <c:v>506.3</c:v>
                </c:pt>
                <c:pt idx="98">
                  <c:v>506.3</c:v>
                </c:pt>
                <c:pt idx="99">
                  <c:v>506.3</c:v>
                </c:pt>
                <c:pt idx="100">
                  <c:v>506.3</c:v>
                </c:pt>
                <c:pt idx="101">
                  <c:v>506.3</c:v>
                </c:pt>
                <c:pt idx="102">
                  <c:v>506.3</c:v>
                </c:pt>
                <c:pt idx="103">
                  <c:v>506.3</c:v>
                </c:pt>
                <c:pt idx="104">
                  <c:v>506.3</c:v>
                </c:pt>
                <c:pt idx="105">
                  <c:v>506.3</c:v>
                </c:pt>
                <c:pt idx="106">
                  <c:v>506.3</c:v>
                </c:pt>
                <c:pt idx="107">
                  <c:v>506.3</c:v>
                </c:pt>
                <c:pt idx="108">
                  <c:v>506.3</c:v>
                </c:pt>
                <c:pt idx="109">
                  <c:v>506.3</c:v>
                </c:pt>
                <c:pt idx="110">
                  <c:v>506.3</c:v>
                </c:pt>
                <c:pt idx="111">
                  <c:v>506.3</c:v>
                </c:pt>
                <c:pt idx="112">
                  <c:v>506.3</c:v>
                </c:pt>
                <c:pt idx="113">
                  <c:v>506.3</c:v>
                </c:pt>
                <c:pt idx="114">
                  <c:v>506.3</c:v>
                </c:pt>
                <c:pt idx="115">
                  <c:v>506.3</c:v>
                </c:pt>
                <c:pt idx="116">
                  <c:v>506.3</c:v>
                </c:pt>
                <c:pt idx="117">
                  <c:v>506.3</c:v>
                </c:pt>
                <c:pt idx="118">
                  <c:v>506.3</c:v>
                </c:pt>
                <c:pt idx="119">
                  <c:v>506.3</c:v>
                </c:pt>
                <c:pt idx="120">
                  <c:v>506.3</c:v>
                </c:pt>
                <c:pt idx="121">
                  <c:v>506.3</c:v>
                </c:pt>
                <c:pt idx="122">
                  <c:v>506.3</c:v>
                </c:pt>
                <c:pt idx="123">
                  <c:v>506.3</c:v>
                </c:pt>
                <c:pt idx="124">
                  <c:v>506.3</c:v>
                </c:pt>
                <c:pt idx="125">
                  <c:v>506.3</c:v>
                </c:pt>
                <c:pt idx="126">
                  <c:v>506.3</c:v>
                </c:pt>
                <c:pt idx="127">
                  <c:v>506.3</c:v>
                </c:pt>
                <c:pt idx="128">
                  <c:v>506.3</c:v>
                </c:pt>
                <c:pt idx="129">
                  <c:v>506.3</c:v>
                </c:pt>
                <c:pt idx="130">
                  <c:v>506.3</c:v>
                </c:pt>
                <c:pt idx="131">
                  <c:v>506.3</c:v>
                </c:pt>
                <c:pt idx="132">
                  <c:v>506.3</c:v>
                </c:pt>
                <c:pt idx="133">
                  <c:v>506.3</c:v>
                </c:pt>
                <c:pt idx="134">
                  <c:v>506.3</c:v>
                </c:pt>
                <c:pt idx="135">
                  <c:v>506.3</c:v>
                </c:pt>
                <c:pt idx="136">
                  <c:v>506.3</c:v>
                </c:pt>
                <c:pt idx="137">
                  <c:v>506.3</c:v>
                </c:pt>
                <c:pt idx="138">
                  <c:v>506.3</c:v>
                </c:pt>
                <c:pt idx="139">
                  <c:v>506.3</c:v>
                </c:pt>
                <c:pt idx="140">
                  <c:v>506.3</c:v>
                </c:pt>
                <c:pt idx="141">
                  <c:v>506.3</c:v>
                </c:pt>
                <c:pt idx="142">
                  <c:v>506.3</c:v>
                </c:pt>
                <c:pt idx="143">
                  <c:v>506.3</c:v>
                </c:pt>
                <c:pt idx="144">
                  <c:v>506.3</c:v>
                </c:pt>
                <c:pt idx="145">
                  <c:v>506.3</c:v>
                </c:pt>
                <c:pt idx="146">
                  <c:v>506.3</c:v>
                </c:pt>
                <c:pt idx="147">
                  <c:v>506.3</c:v>
                </c:pt>
                <c:pt idx="148">
                  <c:v>506.3</c:v>
                </c:pt>
                <c:pt idx="149">
                  <c:v>506.3</c:v>
                </c:pt>
                <c:pt idx="150">
                  <c:v>506.3</c:v>
                </c:pt>
                <c:pt idx="151">
                  <c:v>506.3</c:v>
                </c:pt>
                <c:pt idx="152">
                  <c:v>506.3</c:v>
                </c:pt>
                <c:pt idx="153">
                  <c:v>506.3</c:v>
                </c:pt>
                <c:pt idx="154">
                  <c:v>506.3</c:v>
                </c:pt>
                <c:pt idx="155">
                  <c:v>506.3</c:v>
                </c:pt>
                <c:pt idx="156">
                  <c:v>506.3</c:v>
                </c:pt>
                <c:pt idx="157">
                  <c:v>506.3</c:v>
                </c:pt>
                <c:pt idx="158">
                  <c:v>506.3</c:v>
                </c:pt>
                <c:pt idx="159">
                  <c:v>506.3</c:v>
                </c:pt>
                <c:pt idx="160">
                  <c:v>506.3</c:v>
                </c:pt>
                <c:pt idx="161">
                  <c:v>506.3</c:v>
                </c:pt>
                <c:pt idx="162">
                  <c:v>506.3</c:v>
                </c:pt>
                <c:pt idx="163">
                  <c:v>506.3</c:v>
                </c:pt>
                <c:pt idx="164">
                  <c:v>506.3</c:v>
                </c:pt>
                <c:pt idx="165">
                  <c:v>506.3</c:v>
                </c:pt>
                <c:pt idx="166">
                  <c:v>506.3</c:v>
                </c:pt>
                <c:pt idx="167">
                  <c:v>506.3</c:v>
                </c:pt>
                <c:pt idx="168">
                  <c:v>506.3</c:v>
                </c:pt>
                <c:pt idx="169">
                  <c:v>506.3</c:v>
                </c:pt>
                <c:pt idx="170">
                  <c:v>506.3</c:v>
                </c:pt>
                <c:pt idx="171">
                  <c:v>506.3</c:v>
                </c:pt>
                <c:pt idx="172">
                  <c:v>506.3</c:v>
                </c:pt>
                <c:pt idx="173">
                  <c:v>506.3</c:v>
                </c:pt>
                <c:pt idx="174">
                  <c:v>506.3</c:v>
                </c:pt>
                <c:pt idx="175">
                  <c:v>506.3</c:v>
                </c:pt>
                <c:pt idx="176">
                  <c:v>506.3</c:v>
                </c:pt>
                <c:pt idx="177">
                  <c:v>506.3</c:v>
                </c:pt>
                <c:pt idx="178">
                  <c:v>506.3</c:v>
                </c:pt>
                <c:pt idx="179">
                  <c:v>506.3</c:v>
                </c:pt>
                <c:pt idx="180">
                  <c:v>506.3</c:v>
                </c:pt>
                <c:pt idx="181">
                  <c:v>506.3</c:v>
                </c:pt>
                <c:pt idx="182">
                  <c:v>506.3</c:v>
                </c:pt>
                <c:pt idx="183">
                  <c:v>506.3</c:v>
                </c:pt>
                <c:pt idx="184">
                  <c:v>506.3</c:v>
                </c:pt>
                <c:pt idx="185">
                  <c:v>506.3</c:v>
                </c:pt>
                <c:pt idx="186">
                  <c:v>506.3</c:v>
                </c:pt>
                <c:pt idx="187">
                  <c:v>506.3</c:v>
                </c:pt>
                <c:pt idx="188">
                  <c:v>506.3</c:v>
                </c:pt>
                <c:pt idx="189">
                  <c:v>506.3</c:v>
                </c:pt>
                <c:pt idx="190">
                  <c:v>506.3</c:v>
                </c:pt>
                <c:pt idx="191">
                  <c:v>506.3</c:v>
                </c:pt>
                <c:pt idx="192">
                  <c:v>506.3</c:v>
                </c:pt>
                <c:pt idx="193">
                  <c:v>506.3</c:v>
                </c:pt>
                <c:pt idx="194">
                  <c:v>506.3</c:v>
                </c:pt>
                <c:pt idx="195">
                  <c:v>506.3</c:v>
                </c:pt>
                <c:pt idx="196">
                  <c:v>506.3</c:v>
                </c:pt>
                <c:pt idx="197">
                  <c:v>506.3</c:v>
                </c:pt>
                <c:pt idx="198">
                  <c:v>506.3</c:v>
                </c:pt>
                <c:pt idx="199">
                  <c:v>506.3</c:v>
                </c:pt>
                <c:pt idx="200">
                  <c:v>506.3</c:v>
                </c:pt>
                <c:pt idx="201">
                  <c:v>506.3</c:v>
                </c:pt>
                <c:pt idx="202">
                  <c:v>506.3</c:v>
                </c:pt>
                <c:pt idx="203">
                  <c:v>506.3</c:v>
                </c:pt>
                <c:pt idx="204">
                  <c:v>506.3</c:v>
                </c:pt>
                <c:pt idx="205">
                  <c:v>506.3</c:v>
                </c:pt>
                <c:pt idx="206">
                  <c:v>506.3</c:v>
                </c:pt>
                <c:pt idx="207">
                  <c:v>506.3</c:v>
                </c:pt>
                <c:pt idx="208">
                  <c:v>506.3</c:v>
                </c:pt>
                <c:pt idx="209">
                  <c:v>506.3</c:v>
                </c:pt>
                <c:pt idx="210">
                  <c:v>506.3</c:v>
                </c:pt>
                <c:pt idx="211">
                  <c:v>506.3</c:v>
                </c:pt>
                <c:pt idx="212">
                  <c:v>506.3</c:v>
                </c:pt>
                <c:pt idx="213">
                  <c:v>506.3</c:v>
                </c:pt>
                <c:pt idx="214">
                  <c:v>506.3</c:v>
                </c:pt>
                <c:pt idx="215">
                  <c:v>506.3</c:v>
                </c:pt>
                <c:pt idx="216">
                  <c:v>506.3</c:v>
                </c:pt>
                <c:pt idx="217">
                  <c:v>506.3</c:v>
                </c:pt>
                <c:pt idx="218">
                  <c:v>506.3</c:v>
                </c:pt>
                <c:pt idx="219">
                  <c:v>506.3</c:v>
                </c:pt>
                <c:pt idx="220">
                  <c:v>506.3</c:v>
                </c:pt>
                <c:pt idx="221">
                  <c:v>506.3</c:v>
                </c:pt>
                <c:pt idx="222">
                  <c:v>506.3</c:v>
                </c:pt>
                <c:pt idx="223">
                  <c:v>506.3</c:v>
                </c:pt>
                <c:pt idx="224">
                  <c:v>506.3</c:v>
                </c:pt>
                <c:pt idx="225">
                  <c:v>506.3</c:v>
                </c:pt>
                <c:pt idx="226">
                  <c:v>506.3</c:v>
                </c:pt>
                <c:pt idx="227">
                  <c:v>506.3</c:v>
                </c:pt>
                <c:pt idx="228">
                  <c:v>506.3</c:v>
                </c:pt>
                <c:pt idx="229">
                  <c:v>506.3</c:v>
                </c:pt>
                <c:pt idx="230">
                  <c:v>506.3</c:v>
                </c:pt>
                <c:pt idx="231">
                  <c:v>506.3</c:v>
                </c:pt>
                <c:pt idx="232">
                  <c:v>506.3</c:v>
                </c:pt>
                <c:pt idx="233">
                  <c:v>506.3</c:v>
                </c:pt>
                <c:pt idx="234">
                  <c:v>506.3</c:v>
                </c:pt>
                <c:pt idx="235">
                  <c:v>506.3</c:v>
                </c:pt>
                <c:pt idx="236">
                  <c:v>506.3</c:v>
                </c:pt>
                <c:pt idx="237">
                  <c:v>506.3</c:v>
                </c:pt>
                <c:pt idx="238">
                  <c:v>506.3</c:v>
                </c:pt>
                <c:pt idx="239">
                  <c:v>506.3</c:v>
                </c:pt>
                <c:pt idx="240">
                  <c:v>506.3</c:v>
                </c:pt>
                <c:pt idx="241">
                  <c:v>506.3</c:v>
                </c:pt>
                <c:pt idx="242">
                  <c:v>506.3</c:v>
                </c:pt>
                <c:pt idx="243">
                  <c:v>506.3</c:v>
                </c:pt>
                <c:pt idx="244">
                  <c:v>506.3</c:v>
                </c:pt>
                <c:pt idx="245">
                  <c:v>506.3</c:v>
                </c:pt>
                <c:pt idx="246">
                  <c:v>506.3</c:v>
                </c:pt>
                <c:pt idx="247">
                  <c:v>506.3</c:v>
                </c:pt>
                <c:pt idx="248">
                  <c:v>506.3</c:v>
                </c:pt>
                <c:pt idx="249">
                  <c:v>506.3</c:v>
                </c:pt>
                <c:pt idx="250">
                  <c:v>506.3</c:v>
                </c:pt>
                <c:pt idx="251">
                  <c:v>506.3</c:v>
                </c:pt>
                <c:pt idx="252">
                  <c:v>506.3</c:v>
                </c:pt>
                <c:pt idx="253">
                  <c:v>506.3</c:v>
                </c:pt>
                <c:pt idx="254">
                  <c:v>506.3</c:v>
                </c:pt>
                <c:pt idx="255">
                  <c:v>506.3</c:v>
                </c:pt>
                <c:pt idx="256">
                  <c:v>506.3</c:v>
                </c:pt>
                <c:pt idx="257">
                  <c:v>506.3</c:v>
                </c:pt>
                <c:pt idx="258">
                  <c:v>506.3</c:v>
                </c:pt>
                <c:pt idx="259">
                  <c:v>506.3</c:v>
                </c:pt>
                <c:pt idx="260">
                  <c:v>506.3</c:v>
                </c:pt>
                <c:pt idx="261">
                  <c:v>506.3</c:v>
                </c:pt>
                <c:pt idx="262">
                  <c:v>506.3</c:v>
                </c:pt>
                <c:pt idx="263">
                  <c:v>506.3</c:v>
                </c:pt>
                <c:pt idx="264">
                  <c:v>506.3</c:v>
                </c:pt>
                <c:pt idx="265">
                  <c:v>506.3</c:v>
                </c:pt>
                <c:pt idx="266">
                  <c:v>506.3</c:v>
                </c:pt>
                <c:pt idx="267">
                  <c:v>506.3</c:v>
                </c:pt>
                <c:pt idx="268">
                  <c:v>506.3</c:v>
                </c:pt>
                <c:pt idx="269">
                  <c:v>506.31</c:v>
                </c:pt>
                <c:pt idx="270">
                  <c:v>506.31</c:v>
                </c:pt>
                <c:pt idx="271">
                  <c:v>506.31</c:v>
                </c:pt>
                <c:pt idx="272">
                  <c:v>506.31</c:v>
                </c:pt>
                <c:pt idx="273">
                  <c:v>506.31</c:v>
                </c:pt>
                <c:pt idx="274">
                  <c:v>506.31</c:v>
                </c:pt>
                <c:pt idx="275">
                  <c:v>506.31</c:v>
                </c:pt>
                <c:pt idx="276">
                  <c:v>506.31</c:v>
                </c:pt>
                <c:pt idx="277">
                  <c:v>506.31</c:v>
                </c:pt>
                <c:pt idx="278">
                  <c:v>506.31</c:v>
                </c:pt>
                <c:pt idx="279">
                  <c:v>506.31</c:v>
                </c:pt>
                <c:pt idx="280">
                  <c:v>506.31</c:v>
                </c:pt>
                <c:pt idx="281">
                  <c:v>506.31</c:v>
                </c:pt>
                <c:pt idx="282">
                  <c:v>506.31</c:v>
                </c:pt>
                <c:pt idx="283">
                  <c:v>506.31</c:v>
                </c:pt>
                <c:pt idx="284">
                  <c:v>506.32</c:v>
                </c:pt>
                <c:pt idx="285">
                  <c:v>506.32</c:v>
                </c:pt>
                <c:pt idx="286">
                  <c:v>506.32</c:v>
                </c:pt>
                <c:pt idx="287">
                  <c:v>506.32</c:v>
                </c:pt>
                <c:pt idx="288">
                  <c:v>506.32</c:v>
                </c:pt>
                <c:pt idx="289">
                  <c:v>506.32</c:v>
                </c:pt>
                <c:pt idx="290">
                  <c:v>506.32</c:v>
                </c:pt>
                <c:pt idx="291">
                  <c:v>506.32</c:v>
                </c:pt>
                <c:pt idx="292">
                  <c:v>506.32</c:v>
                </c:pt>
                <c:pt idx="293">
                  <c:v>506.32</c:v>
                </c:pt>
                <c:pt idx="294">
                  <c:v>506.32</c:v>
                </c:pt>
                <c:pt idx="295">
                  <c:v>506.33</c:v>
                </c:pt>
                <c:pt idx="296">
                  <c:v>506.33</c:v>
                </c:pt>
                <c:pt idx="297">
                  <c:v>506.33</c:v>
                </c:pt>
                <c:pt idx="298">
                  <c:v>506.33</c:v>
                </c:pt>
                <c:pt idx="299">
                  <c:v>506.33</c:v>
                </c:pt>
                <c:pt idx="300">
                  <c:v>506.33</c:v>
                </c:pt>
                <c:pt idx="301">
                  <c:v>506.33</c:v>
                </c:pt>
                <c:pt idx="302">
                  <c:v>506.33</c:v>
                </c:pt>
                <c:pt idx="303">
                  <c:v>506.34</c:v>
                </c:pt>
                <c:pt idx="304">
                  <c:v>506.34</c:v>
                </c:pt>
                <c:pt idx="305">
                  <c:v>506.34</c:v>
                </c:pt>
                <c:pt idx="306">
                  <c:v>506.34</c:v>
                </c:pt>
                <c:pt idx="307">
                  <c:v>506.34</c:v>
                </c:pt>
                <c:pt idx="308">
                  <c:v>506.34</c:v>
                </c:pt>
                <c:pt idx="309">
                  <c:v>506.34</c:v>
                </c:pt>
                <c:pt idx="310">
                  <c:v>506.35</c:v>
                </c:pt>
                <c:pt idx="311">
                  <c:v>506.35</c:v>
                </c:pt>
                <c:pt idx="312">
                  <c:v>506.35</c:v>
                </c:pt>
                <c:pt idx="313">
                  <c:v>506.35</c:v>
                </c:pt>
                <c:pt idx="314">
                  <c:v>506.35</c:v>
                </c:pt>
                <c:pt idx="315">
                  <c:v>506.35</c:v>
                </c:pt>
                <c:pt idx="316">
                  <c:v>506.35</c:v>
                </c:pt>
                <c:pt idx="317">
                  <c:v>506.36</c:v>
                </c:pt>
                <c:pt idx="318">
                  <c:v>506.36</c:v>
                </c:pt>
                <c:pt idx="319">
                  <c:v>506.36</c:v>
                </c:pt>
                <c:pt idx="320">
                  <c:v>506.36</c:v>
                </c:pt>
                <c:pt idx="321">
                  <c:v>506.36</c:v>
                </c:pt>
                <c:pt idx="322">
                  <c:v>506.36</c:v>
                </c:pt>
                <c:pt idx="323">
                  <c:v>506.37</c:v>
                </c:pt>
                <c:pt idx="324">
                  <c:v>506.37</c:v>
                </c:pt>
                <c:pt idx="325">
                  <c:v>506.37</c:v>
                </c:pt>
                <c:pt idx="326">
                  <c:v>506.37</c:v>
                </c:pt>
                <c:pt idx="327">
                  <c:v>506.37</c:v>
                </c:pt>
                <c:pt idx="328">
                  <c:v>506.38</c:v>
                </c:pt>
                <c:pt idx="329">
                  <c:v>506.38</c:v>
                </c:pt>
                <c:pt idx="330">
                  <c:v>506.38</c:v>
                </c:pt>
                <c:pt idx="331">
                  <c:v>506.38</c:v>
                </c:pt>
                <c:pt idx="332">
                  <c:v>506.38</c:v>
                </c:pt>
                <c:pt idx="333">
                  <c:v>506.39</c:v>
                </c:pt>
                <c:pt idx="334">
                  <c:v>506.39</c:v>
                </c:pt>
                <c:pt idx="335">
                  <c:v>506.39</c:v>
                </c:pt>
                <c:pt idx="336">
                  <c:v>506.39</c:v>
                </c:pt>
                <c:pt idx="337">
                  <c:v>506.4</c:v>
                </c:pt>
                <c:pt idx="338">
                  <c:v>506.4</c:v>
                </c:pt>
                <c:pt idx="339">
                  <c:v>506.4</c:v>
                </c:pt>
                <c:pt idx="340">
                  <c:v>506.4</c:v>
                </c:pt>
                <c:pt idx="341">
                  <c:v>506.41</c:v>
                </c:pt>
                <c:pt idx="342">
                  <c:v>506.41</c:v>
                </c:pt>
                <c:pt idx="343">
                  <c:v>506.41</c:v>
                </c:pt>
                <c:pt idx="344">
                  <c:v>506.41</c:v>
                </c:pt>
                <c:pt idx="345">
                  <c:v>506.42</c:v>
                </c:pt>
                <c:pt idx="346">
                  <c:v>506.42</c:v>
                </c:pt>
                <c:pt idx="347">
                  <c:v>506.42</c:v>
                </c:pt>
                <c:pt idx="348">
                  <c:v>506.42</c:v>
                </c:pt>
                <c:pt idx="349">
                  <c:v>506.43</c:v>
                </c:pt>
                <c:pt idx="350">
                  <c:v>506.43</c:v>
                </c:pt>
                <c:pt idx="351">
                  <c:v>506.43</c:v>
                </c:pt>
                <c:pt idx="352">
                  <c:v>506.43</c:v>
                </c:pt>
                <c:pt idx="353">
                  <c:v>506.44</c:v>
                </c:pt>
                <c:pt idx="354">
                  <c:v>506.44</c:v>
                </c:pt>
                <c:pt idx="355">
                  <c:v>506.44</c:v>
                </c:pt>
                <c:pt idx="356">
                  <c:v>506.45</c:v>
                </c:pt>
                <c:pt idx="357">
                  <c:v>506.45</c:v>
                </c:pt>
                <c:pt idx="358">
                  <c:v>506.45</c:v>
                </c:pt>
                <c:pt idx="359">
                  <c:v>506.46</c:v>
                </c:pt>
                <c:pt idx="360">
                  <c:v>506.46</c:v>
                </c:pt>
                <c:pt idx="361">
                  <c:v>506.47</c:v>
                </c:pt>
                <c:pt idx="362">
                  <c:v>506.47</c:v>
                </c:pt>
                <c:pt idx="363">
                  <c:v>506.47</c:v>
                </c:pt>
                <c:pt idx="364">
                  <c:v>506.47</c:v>
                </c:pt>
                <c:pt idx="365">
                  <c:v>506.48</c:v>
                </c:pt>
                <c:pt idx="366">
                  <c:v>506.48</c:v>
                </c:pt>
                <c:pt idx="367">
                  <c:v>506.48</c:v>
                </c:pt>
                <c:pt idx="368">
                  <c:v>506.48</c:v>
                </c:pt>
                <c:pt idx="369">
                  <c:v>506.49</c:v>
                </c:pt>
                <c:pt idx="370">
                  <c:v>506.49</c:v>
                </c:pt>
                <c:pt idx="371">
                  <c:v>506.49</c:v>
                </c:pt>
                <c:pt idx="372">
                  <c:v>506.49</c:v>
                </c:pt>
                <c:pt idx="373">
                  <c:v>506.5</c:v>
                </c:pt>
                <c:pt idx="374">
                  <c:v>506.5</c:v>
                </c:pt>
                <c:pt idx="375">
                  <c:v>506.5</c:v>
                </c:pt>
                <c:pt idx="376">
                  <c:v>506.5</c:v>
                </c:pt>
                <c:pt idx="377">
                  <c:v>506.5</c:v>
                </c:pt>
                <c:pt idx="378">
                  <c:v>506.5</c:v>
                </c:pt>
                <c:pt idx="379">
                  <c:v>506.51</c:v>
                </c:pt>
                <c:pt idx="380">
                  <c:v>506.51</c:v>
                </c:pt>
                <c:pt idx="381">
                  <c:v>506.51</c:v>
                </c:pt>
                <c:pt idx="382">
                  <c:v>506.51</c:v>
                </c:pt>
                <c:pt idx="383">
                  <c:v>506.51</c:v>
                </c:pt>
                <c:pt idx="384">
                  <c:v>506.51</c:v>
                </c:pt>
                <c:pt idx="385">
                  <c:v>506.52</c:v>
                </c:pt>
                <c:pt idx="386">
                  <c:v>506.52</c:v>
                </c:pt>
                <c:pt idx="387">
                  <c:v>506.52</c:v>
                </c:pt>
                <c:pt idx="388">
                  <c:v>506.52</c:v>
                </c:pt>
                <c:pt idx="389">
                  <c:v>506.52</c:v>
                </c:pt>
                <c:pt idx="390">
                  <c:v>506.52</c:v>
                </c:pt>
                <c:pt idx="391">
                  <c:v>506.53</c:v>
                </c:pt>
                <c:pt idx="392">
                  <c:v>506.53</c:v>
                </c:pt>
                <c:pt idx="393">
                  <c:v>506.53</c:v>
                </c:pt>
                <c:pt idx="394">
                  <c:v>506.53</c:v>
                </c:pt>
                <c:pt idx="395">
                  <c:v>506.53</c:v>
                </c:pt>
                <c:pt idx="396">
                  <c:v>506.53</c:v>
                </c:pt>
                <c:pt idx="397">
                  <c:v>506.54</c:v>
                </c:pt>
                <c:pt idx="398">
                  <c:v>506.54</c:v>
                </c:pt>
                <c:pt idx="399">
                  <c:v>506.54</c:v>
                </c:pt>
                <c:pt idx="400">
                  <c:v>506.54</c:v>
                </c:pt>
                <c:pt idx="401">
                  <c:v>506.54</c:v>
                </c:pt>
                <c:pt idx="402">
                  <c:v>506.54</c:v>
                </c:pt>
                <c:pt idx="403">
                  <c:v>506.55</c:v>
                </c:pt>
                <c:pt idx="404">
                  <c:v>506.55</c:v>
                </c:pt>
                <c:pt idx="405">
                  <c:v>506.55</c:v>
                </c:pt>
                <c:pt idx="406">
                  <c:v>506.55</c:v>
                </c:pt>
                <c:pt idx="407">
                  <c:v>506.55</c:v>
                </c:pt>
                <c:pt idx="408">
                  <c:v>506.55</c:v>
                </c:pt>
                <c:pt idx="409">
                  <c:v>506.55</c:v>
                </c:pt>
                <c:pt idx="410">
                  <c:v>506.55</c:v>
                </c:pt>
                <c:pt idx="411">
                  <c:v>506.56</c:v>
                </c:pt>
                <c:pt idx="412">
                  <c:v>506.56</c:v>
                </c:pt>
                <c:pt idx="413">
                  <c:v>506.56</c:v>
                </c:pt>
                <c:pt idx="414">
                  <c:v>506.56</c:v>
                </c:pt>
                <c:pt idx="415">
                  <c:v>506.56</c:v>
                </c:pt>
                <c:pt idx="416">
                  <c:v>506.57</c:v>
                </c:pt>
                <c:pt idx="417">
                  <c:v>506.57</c:v>
                </c:pt>
                <c:pt idx="418">
                  <c:v>506.57</c:v>
                </c:pt>
                <c:pt idx="419">
                  <c:v>506.57</c:v>
                </c:pt>
                <c:pt idx="420">
                  <c:v>506.57</c:v>
                </c:pt>
                <c:pt idx="421">
                  <c:v>506.58</c:v>
                </c:pt>
                <c:pt idx="422">
                  <c:v>506.58</c:v>
                </c:pt>
                <c:pt idx="423">
                  <c:v>506.58</c:v>
                </c:pt>
                <c:pt idx="424">
                  <c:v>506.58</c:v>
                </c:pt>
                <c:pt idx="425">
                  <c:v>506.59</c:v>
                </c:pt>
                <c:pt idx="426">
                  <c:v>506.59</c:v>
                </c:pt>
                <c:pt idx="427">
                  <c:v>506.59</c:v>
                </c:pt>
                <c:pt idx="428">
                  <c:v>506.6</c:v>
                </c:pt>
                <c:pt idx="429">
                  <c:v>506.6</c:v>
                </c:pt>
                <c:pt idx="430">
                  <c:v>506.6</c:v>
                </c:pt>
                <c:pt idx="431">
                  <c:v>506.6</c:v>
                </c:pt>
                <c:pt idx="432">
                  <c:v>506.6</c:v>
                </c:pt>
                <c:pt idx="433">
                  <c:v>506.61</c:v>
                </c:pt>
                <c:pt idx="434">
                  <c:v>506.61</c:v>
                </c:pt>
                <c:pt idx="435">
                  <c:v>506.61</c:v>
                </c:pt>
                <c:pt idx="436">
                  <c:v>506.61</c:v>
                </c:pt>
                <c:pt idx="437">
                  <c:v>506.62</c:v>
                </c:pt>
                <c:pt idx="438">
                  <c:v>506.62</c:v>
                </c:pt>
                <c:pt idx="439">
                  <c:v>506.62</c:v>
                </c:pt>
                <c:pt idx="440">
                  <c:v>506.62</c:v>
                </c:pt>
                <c:pt idx="441">
                  <c:v>506.62</c:v>
                </c:pt>
                <c:pt idx="442">
                  <c:v>506.63</c:v>
                </c:pt>
                <c:pt idx="443">
                  <c:v>506.63</c:v>
                </c:pt>
                <c:pt idx="444">
                  <c:v>506.63</c:v>
                </c:pt>
                <c:pt idx="445">
                  <c:v>506.63</c:v>
                </c:pt>
                <c:pt idx="446">
                  <c:v>506.64</c:v>
                </c:pt>
                <c:pt idx="447">
                  <c:v>506.64</c:v>
                </c:pt>
                <c:pt idx="448">
                  <c:v>506.64</c:v>
                </c:pt>
                <c:pt idx="449">
                  <c:v>506.64</c:v>
                </c:pt>
                <c:pt idx="450">
                  <c:v>506.65</c:v>
                </c:pt>
                <c:pt idx="451">
                  <c:v>506.65</c:v>
                </c:pt>
                <c:pt idx="452">
                  <c:v>506.65</c:v>
                </c:pt>
                <c:pt idx="453">
                  <c:v>506.65</c:v>
                </c:pt>
                <c:pt idx="454">
                  <c:v>506.66</c:v>
                </c:pt>
                <c:pt idx="455">
                  <c:v>506.66</c:v>
                </c:pt>
                <c:pt idx="456">
                  <c:v>506.66</c:v>
                </c:pt>
                <c:pt idx="457">
                  <c:v>506.66</c:v>
                </c:pt>
                <c:pt idx="458">
                  <c:v>506.67</c:v>
                </c:pt>
                <c:pt idx="459">
                  <c:v>506.67</c:v>
                </c:pt>
                <c:pt idx="460">
                  <c:v>506.67</c:v>
                </c:pt>
                <c:pt idx="461">
                  <c:v>506.68</c:v>
                </c:pt>
                <c:pt idx="462">
                  <c:v>506.68</c:v>
                </c:pt>
                <c:pt idx="463">
                  <c:v>506.68</c:v>
                </c:pt>
                <c:pt idx="464">
                  <c:v>506.69</c:v>
                </c:pt>
                <c:pt idx="465">
                  <c:v>506.69</c:v>
                </c:pt>
                <c:pt idx="466">
                  <c:v>506.69</c:v>
                </c:pt>
                <c:pt idx="467">
                  <c:v>506.7</c:v>
                </c:pt>
                <c:pt idx="468">
                  <c:v>506.7</c:v>
                </c:pt>
                <c:pt idx="469">
                  <c:v>506.7</c:v>
                </c:pt>
                <c:pt idx="470">
                  <c:v>506.7</c:v>
                </c:pt>
                <c:pt idx="471">
                  <c:v>506.71</c:v>
                </c:pt>
                <c:pt idx="472">
                  <c:v>506.71</c:v>
                </c:pt>
                <c:pt idx="473">
                  <c:v>506.71</c:v>
                </c:pt>
                <c:pt idx="474">
                  <c:v>506.71</c:v>
                </c:pt>
                <c:pt idx="475">
                  <c:v>506.72</c:v>
                </c:pt>
                <c:pt idx="476">
                  <c:v>506.72</c:v>
                </c:pt>
                <c:pt idx="477">
                  <c:v>506.72</c:v>
                </c:pt>
                <c:pt idx="478">
                  <c:v>506.73</c:v>
                </c:pt>
                <c:pt idx="479">
                  <c:v>506.73</c:v>
                </c:pt>
                <c:pt idx="480">
                  <c:v>506.73</c:v>
                </c:pt>
                <c:pt idx="481">
                  <c:v>506.73</c:v>
                </c:pt>
                <c:pt idx="482">
                  <c:v>506.74</c:v>
                </c:pt>
                <c:pt idx="483">
                  <c:v>506.74</c:v>
                </c:pt>
                <c:pt idx="484">
                  <c:v>506.74</c:v>
                </c:pt>
                <c:pt idx="485">
                  <c:v>506.75</c:v>
                </c:pt>
                <c:pt idx="486">
                  <c:v>506.75</c:v>
                </c:pt>
                <c:pt idx="487">
                  <c:v>506.75</c:v>
                </c:pt>
                <c:pt idx="488">
                  <c:v>506.75</c:v>
                </c:pt>
                <c:pt idx="489">
                  <c:v>506.76</c:v>
                </c:pt>
                <c:pt idx="490">
                  <c:v>506.76</c:v>
                </c:pt>
                <c:pt idx="491">
                  <c:v>506.76</c:v>
                </c:pt>
                <c:pt idx="492">
                  <c:v>506.77</c:v>
                </c:pt>
                <c:pt idx="493">
                  <c:v>506.77</c:v>
                </c:pt>
                <c:pt idx="494">
                  <c:v>506.77</c:v>
                </c:pt>
                <c:pt idx="495">
                  <c:v>506.77</c:v>
                </c:pt>
                <c:pt idx="496">
                  <c:v>506.78</c:v>
                </c:pt>
                <c:pt idx="497">
                  <c:v>506.78</c:v>
                </c:pt>
                <c:pt idx="498">
                  <c:v>506.78</c:v>
                </c:pt>
                <c:pt idx="499">
                  <c:v>506.79</c:v>
                </c:pt>
                <c:pt idx="500">
                  <c:v>506.79</c:v>
                </c:pt>
                <c:pt idx="501">
                  <c:v>506.79</c:v>
                </c:pt>
                <c:pt idx="502">
                  <c:v>506.79</c:v>
                </c:pt>
                <c:pt idx="503">
                  <c:v>506.79</c:v>
                </c:pt>
                <c:pt idx="504">
                  <c:v>506.8</c:v>
                </c:pt>
                <c:pt idx="505">
                  <c:v>506.8</c:v>
                </c:pt>
                <c:pt idx="506">
                  <c:v>506.8</c:v>
                </c:pt>
                <c:pt idx="507">
                  <c:v>506.8</c:v>
                </c:pt>
                <c:pt idx="508">
                  <c:v>506.8</c:v>
                </c:pt>
                <c:pt idx="509">
                  <c:v>506.81</c:v>
                </c:pt>
                <c:pt idx="510">
                  <c:v>506.81</c:v>
                </c:pt>
                <c:pt idx="511">
                  <c:v>506.81</c:v>
                </c:pt>
                <c:pt idx="512">
                  <c:v>506.81</c:v>
                </c:pt>
                <c:pt idx="513">
                  <c:v>506.81</c:v>
                </c:pt>
                <c:pt idx="514">
                  <c:v>506.81</c:v>
                </c:pt>
                <c:pt idx="515">
                  <c:v>506.81</c:v>
                </c:pt>
                <c:pt idx="516">
                  <c:v>506.81</c:v>
                </c:pt>
                <c:pt idx="517">
                  <c:v>506.81</c:v>
                </c:pt>
                <c:pt idx="518">
                  <c:v>506.81</c:v>
                </c:pt>
                <c:pt idx="519">
                  <c:v>506.81</c:v>
                </c:pt>
                <c:pt idx="520">
                  <c:v>506.81</c:v>
                </c:pt>
                <c:pt idx="521">
                  <c:v>506.81</c:v>
                </c:pt>
                <c:pt idx="522">
                  <c:v>506.81</c:v>
                </c:pt>
                <c:pt idx="523">
                  <c:v>506.81</c:v>
                </c:pt>
                <c:pt idx="524">
                  <c:v>506.81</c:v>
                </c:pt>
                <c:pt idx="525">
                  <c:v>506.81</c:v>
                </c:pt>
                <c:pt idx="526">
                  <c:v>506.81</c:v>
                </c:pt>
                <c:pt idx="527">
                  <c:v>506.81</c:v>
                </c:pt>
                <c:pt idx="528">
                  <c:v>506.81</c:v>
                </c:pt>
                <c:pt idx="529">
                  <c:v>506.81</c:v>
                </c:pt>
                <c:pt idx="530">
                  <c:v>506.81</c:v>
                </c:pt>
                <c:pt idx="531">
                  <c:v>506.82</c:v>
                </c:pt>
                <c:pt idx="532">
                  <c:v>506.82</c:v>
                </c:pt>
                <c:pt idx="533">
                  <c:v>506.82</c:v>
                </c:pt>
                <c:pt idx="534">
                  <c:v>506.82</c:v>
                </c:pt>
                <c:pt idx="535">
                  <c:v>506.82</c:v>
                </c:pt>
                <c:pt idx="536">
                  <c:v>506.82</c:v>
                </c:pt>
                <c:pt idx="537">
                  <c:v>506.82</c:v>
                </c:pt>
                <c:pt idx="538">
                  <c:v>506.82</c:v>
                </c:pt>
                <c:pt idx="539">
                  <c:v>506.82</c:v>
                </c:pt>
                <c:pt idx="540">
                  <c:v>506.82</c:v>
                </c:pt>
                <c:pt idx="541">
                  <c:v>506.82</c:v>
                </c:pt>
                <c:pt idx="542">
                  <c:v>506.82</c:v>
                </c:pt>
                <c:pt idx="543">
                  <c:v>506.83</c:v>
                </c:pt>
                <c:pt idx="544">
                  <c:v>506.83</c:v>
                </c:pt>
                <c:pt idx="545">
                  <c:v>506.83</c:v>
                </c:pt>
                <c:pt idx="546">
                  <c:v>506.83</c:v>
                </c:pt>
                <c:pt idx="547">
                  <c:v>506.83</c:v>
                </c:pt>
                <c:pt idx="548">
                  <c:v>506.83</c:v>
                </c:pt>
                <c:pt idx="549">
                  <c:v>506.83</c:v>
                </c:pt>
                <c:pt idx="550">
                  <c:v>506.83</c:v>
                </c:pt>
                <c:pt idx="551">
                  <c:v>506.84</c:v>
                </c:pt>
                <c:pt idx="552">
                  <c:v>506.84</c:v>
                </c:pt>
                <c:pt idx="553">
                  <c:v>506.84</c:v>
                </c:pt>
                <c:pt idx="554">
                  <c:v>506.84</c:v>
                </c:pt>
                <c:pt idx="555">
                  <c:v>506.84</c:v>
                </c:pt>
                <c:pt idx="556">
                  <c:v>506.84</c:v>
                </c:pt>
                <c:pt idx="557">
                  <c:v>506.84</c:v>
                </c:pt>
                <c:pt idx="558">
                  <c:v>506.84</c:v>
                </c:pt>
                <c:pt idx="559">
                  <c:v>506.85</c:v>
                </c:pt>
                <c:pt idx="560">
                  <c:v>506.85</c:v>
                </c:pt>
                <c:pt idx="561">
                  <c:v>506.85</c:v>
                </c:pt>
                <c:pt idx="562">
                  <c:v>506.85</c:v>
                </c:pt>
                <c:pt idx="563">
                  <c:v>506.85</c:v>
                </c:pt>
                <c:pt idx="564">
                  <c:v>506.85</c:v>
                </c:pt>
                <c:pt idx="565">
                  <c:v>506.85</c:v>
                </c:pt>
                <c:pt idx="566">
                  <c:v>506.86</c:v>
                </c:pt>
                <c:pt idx="567">
                  <c:v>506.86</c:v>
                </c:pt>
                <c:pt idx="568">
                  <c:v>506.86</c:v>
                </c:pt>
                <c:pt idx="569">
                  <c:v>506.86</c:v>
                </c:pt>
                <c:pt idx="570">
                  <c:v>506.87</c:v>
                </c:pt>
                <c:pt idx="571">
                  <c:v>506.87</c:v>
                </c:pt>
                <c:pt idx="572">
                  <c:v>506.88</c:v>
                </c:pt>
                <c:pt idx="573">
                  <c:v>506.9</c:v>
                </c:pt>
                <c:pt idx="574">
                  <c:v>506.92</c:v>
                </c:pt>
                <c:pt idx="575">
                  <c:v>506.94</c:v>
                </c:pt>
                <c:pt idx="576">
                  <c:v>506.97</c:v>
                </c:pt>
                <c:pt idx="577">
                  <c:v>506.99</c:v>
                </c:pt>
                <c:pt idx="578">
                  <c:v>507.02</c:v>
                </c:pt>
                <c:pt idx="579">
                  <c:v>507.06</c:v>
                </c:pt>
                <c:pt idx="580">
                  <c:v>507.09</c:v>
                </c:pt>
                <c:pt idx="581">
                  <c:v>507.12</c:v>
                </c:pt>
                <c:pt idx="582">
                  <c:v>507.15</c:v>
                </c:pt>
                <c:pt idx="583">
                  <c:v>507.18</c:v>
                </c:pt>
                <c:pt idx="584">
                  <c:v>507.21</c:v>
                </c:pt>
                <c:pt idx="585">
                  <c:v>507.24</c:v>
                </c:pt>
                <c:pt idx="586">
                  <c:v>507.27</c:v>
                </c:pt>
                <c:pt idx="587">
                  <c:v>507.3</c:v>
                </c:pt>
                <c:pt idx="588">
                  <c:v>507.32</c:v>
                </c:pt>
                <c:pt idx="589">
                  <c:v>507.34</c:v>
                </c:pt>
                <c:pt idx="590">
                  <c:v>507.36</c:v>
                </c:pt>
                <c:pt idx="591">
                  <c:v>507.38</c:v>
                </c:pt>
                <c:pt idx="592">
                  <c:v>507.39</c:v>
                </c:pt>
                <c:pt idx="593">
                  <c:v>507.41</c:v>
                </c:pt>
                <c:pt idx="594">
                  <c:v>507.42</c:v>
                </c:pt>
                <c:pt idx="595">
                  <c:v>507.43</c:v>
                </c:pt>
                <c:pt idx="596">
                  <c:v>507.44</c:v>
                </c:pt>
                <c:pt idx="597">
                  <c:v>507.46</c:v>
                </c:pt>
                <c:pt idx="598">
                  <c:v>507.47</c:v>
                </c:pt>
                <c:pt idx="599">
                  <c:v>507.48</c:v>
                </c:pt>
                <c:pt idx="600">
                  <c:v>507.49</c:v>
                </c:pt>
                <c:pt idx="601">
                  <c:v>507.5</c:v>
                </c:pt>
                <c:pt idx="602">
                  <c:v>507.51</c:v>
                </c:pt>
                <c:pt idx="603">
                  <c:v>507.52</c:v>
                </c:pt>
                <c:pt idx="604">
                  <c:v>507.53</c:v>
                </c:pt>
                <c:pt idx="605">
                  <c:v>507.55</c:v>
                </c:pt>
                <c:pt idx="606">
                  <c:v>507.56</c:v>
                </c:pt>
                <c:pt idx="607">
                  <c:v>507.57</c:v>
                </c:pt>
                <c:pt idx="608">
                  <c:v>507.58</c:v>
                </c:pt>
                <c:pt idx="609">
                  <c:v>507.59</c:v>
                </c:pt>
                <c:pt idx="610">
                  <c:v>507.6</c:v>
                </c:pt>
                <c:pt idx="611">
                  <c:v>507.61</c:v>
                </c:pt>
                <c:pt idx="612">
                  <c:v>507.62</c:v>
                </c:pt>
                <c:pt idx="613">
                  <c:v>507.63</c:v>
                </c:pt>
                <c:pt idx="614">
                  <c:v>507.64</c:v>
                </c:pt>
                <c:pt idx="615">
                  <c:v>507.65</c:v>
                </c:pt>
                <c:pt idx="616">
                  <c:v>507.66</c:v>
                </c:pt>
                <c:pt idx="617">
                  <c:v>507.67</c:v>
                </c:pt>
                <c:pt idx="618">
                  <c:v>507.68</c:v>
                </c:pt>
                <c:pt idx="619">
                  <c:v>507.69</c:v>
                </c:pt>
                <c:pt idx="620">
                  <c:v>507.71</c:v>
                </c:pt>
                <c:pt idx="621">
                  <c:v>507.72</c:v>
                </c:pt>
                <c:pt idx="622">
                  <c:v>507.72</c:v>
                </c:pt>
                <c:pt idx="623">
                  <c:v>507.73</c:v>
                </c:pt>
                <c:pt idx="624">
                  <c:v>507.73</c:v>
                </c:pt>
                <c:pt idx="625">
                  <c:v>507.74</c:v>
                </c:pt>
                <c:pt idx="626">
                  <c:v>507.75</c:v>
                </c:pt>
                <c:pt idx="627">
                  <c:v>507.77</c:v>
                </c:pt>
                <c:pt idx="628">
                  <c:v>507.78</c:v>
                </c:pt>
                <c:pt idx="629">
                  <c:v>507.8</c:v>
                </c:pt>
                <c:pt idx="630">
                  <c:v>507.82</c:v>
                </c:pt>
                <c:pt idx="631">
                  <c:v>507.85</c:v>
                </c:pt>
                <c:pt idx="632">
                  <c:v>507.87</c:v>
                </c:pt>
                <c:pt idx="633">
                  <c:v>507.9</c:v>
                </c:pt>
                <c:pt idx="634">
                  <c:v>507.92</c:v>
                </c:pt>
                <c:pt idx="635">
                  <c:v>507.95</c:v>
                </c:pt>
                <c:pt idx="636">
                  <c:v>507.98</c:v>
                </c:pt>
                <c:pt idx="637">
                  <c:v>508</c:v>
                </c:pt>
                <c:pt idx="638">
                  <c:v>508.03</c:v>
                </c:pt>
                <c:pt idx="639">
                  <c:v>508.06</c:v>
                </c:pt>
                <c:pt idx="640">
                  <c:v>508.09</c:v>
                </c:pt>
                <c:pt idx="641">
                  <c:v>508.12</c:v>
                </c:pt>
                <c:pt idx="642">
                  <c:v>508.15</c:v>
                </c:pt>
                <c:pt idx="643">
                  <c:v>508.17</c:v>
                </c:pt>
                <c:pt idx="644">
                  <c:v>508.23</c:v>
                </c:pt>
                <c:pt idx="645">
                  <c:v>508.27</c:v>
                </c:pt>
                <c:pt idx="646">
                  <c:v>508.3</c:v>
                </c:pt>
                <c:pt idx="647">
                  <c:v>508.34</c:v>
                </c:pt>
                <c:pt idx="648">
                  <c:v>508.37</c:v>
                </c:pt>
                <c:pt idx="649">
                  <c:v>508.4</c:v>
                </c:pt>
                <c:pt idx="650">
                  <c:v>508.43</c:v>
                </c:pt>
                <c:pt idx="651">
                  <c:v>508.46</c:v>
                </c:pt>
                <c:pt idx="652">
                  <c:v>508.49</c:v>
                </c:pt>
                <c:pt idx="653">
                  <c:v>508.51</c:v>
                </c:pt>
                <c:pt idx="654">
                  <c:v>508.53</c:v>
                </c:pt>
                <c:pt idx="655">
                  <c:v>508.56</c:v>
                </c:pt>
                <c:pt idx="656">
                  <c:v>508.58</c:v>
                </c:pt>
                <c:pt idx="657">
                  <c:v>508.61</c:v>
                </c:pt>
                <c:pt idx="658">
                  <c:v>508.64</c:v>
                </c:pt>
                <c:pt idx="659">
                  <c:v>508.67</c:v>
                </c:pt>
                <c:pt idx="660">
                  <c:v>508.69</c:v>
                </c:pt>
                <c:pt idx="661">
                  <c:v>508.72</c:v>
                </c:pt>
                <c:pt idx="662">
                  <c:v>508.75</c:v>
                </c:pt>
                <c:pt idx="663">
                  <c:v>508.77</c:v>
                </c:pt>
                <c:pt idx="664">
                  <c:v>508.8</c:v>
                </c:pt>
                <c:pt idx="665">
                  <c:v>508.83</c:v>
                </c:pt>
                <c:pt idx="666">
                  <c:v>508.86</c:v>
                </c:pt>
                <c:pt idx="667">
                  <c:v>508.9</c:v>
                </c:pt>
                <c:pt idx="668">
                  <c:v>508.93</c:v>
                </c:pt>
                <c:pt idx="669">
                  <c:v>508.96</c:v>
                </c:pt>
                <c:pt idx="670">
                  <c:v>509</c:v>
                </c:pt>
                <c:pt idx="671">
                  <c:v>509.03</c:v>
                </c:pt>
                <c:pt idx="672">
                  <c:v>509.06</c:v>
                </c:pt>
                <c:pt idx="673">
                  <c:v>509.1</c:v>
                </c:pt>
                <c:pt idx="674">
                  <c:v>509.13</c:v>
                </c:pt>
                <c:pt idx="675">
                  <c:v>509.16</c:v>
                </c:pt>
                <c:pt idx="676">
                  <c:v>509.19</c:v>
                </c:pt>
                <c:pt idx="677">
                  <c:v>509.22</c:v>
                </c:pt>
                <c:pt idx="678">
                  <c:v>509.25</c:v>
                </c:pt>
                <c:pt idx="679">
                  <c:v>509.28</c:v>
                </c:pt>
                <c:pt idx="680">
                  <c:v>509.32</c:v>
                </c:pt>
                <c:pt idx="681">
                  <c:v>509.35</c:v>
                </c:pt>
                <c:pt idx="682">
                  <c:v>509.38</c:v>
                </c:pt>
                <c:pt idx="683">
                  <c:v>509.38</c:v>
                </c:pt>
                <c:pt idx="684">
                  <c:v>509.42</c:v>
                </c:pt>
                <c:pt idx="685">
                  <c:v>509.46</c:v>
                </c:pt>
                <c:pt idx="686">
                  <c:v>509.5</c:v>
                </c:pt>
                <c:pt idx="687">
                  <c:v>509.54</c:v>
                </c:pt>
                <c:pt idx="688">
                  <c:v>509.57</c:v>
                </c:pt>
                <c:pt idx="689">
                  <c:v>509.61</c:v>
                </c:pt>
                <c:pt idx="690">
                  <c:v>509.64</c:v>
                </c:pt>
                <c:pt idx="691">
                  <c:v>509.68</c:v>
                </c:pt>
                <c:pt idx="692">
                  <c:v>509.72</c:v>
                </c:pt>
                <c:pt idx="693">
                  <c:v>509.76</c:v>
                </c:pt>
                <c:pt idx="694">
                  <c:v>509.79</c:v>
                </c:pt>
                <c:pt idx="695">
                  <c:v>509.83</c:v>
                </c:pt>
                <c:pt idx="696">
                  <c:v>509.87</c:v>
                </c:pt>
                <c:pt idx="697">
                  <c:v>509.91</c:v>
                </c:pt>
                <c:pt idx="698">
                  <c:v>509.95</c:v>
                </c:pt>
                <c:pt idx="699">
                  <c:v>509.99</c:v>
                </c:pt>
                <c:pt idx="700">
                  <c:v>510.03</c:v>
                </c:pt>
                <c:pt idx="701">
                  <c:v>510.07</c:v>
                </c:pt>
                <c:pt idx="702">
                  <c:v>510.11</c:v>
                </c:pt>
                <c:pt idx="703">
                  <c:v>510.16</c:v>
                </c:pt>
                <c:pt idx="704">
                  <c:v>510.2</c:v>
                </c:pt>
                <c:pt idx="705">
                  <c:v>510.25</c:v>
                </c:pt>
                <c:pt idx="706">
                  <c:v>510.3</c:v>
                </c:pt>
                <c:pt idx="707">
                  <c:v>510.35</c:v>
                </c:pt>
                <c:pt idx="708">
                  <c:v>510.39</c:v>
                </c:pt>
                <c:pt idx="709">
                  <c:v>510.45</c:v>
                </c:pt>
                <c:pt idx="710">
                  <c:v>510.5</c:v>
                </c:pt>
                <c:pt idx="711">
                  <c:v>510.55</c:v>
                </c:pt>
                <c:pt idx="712">
                  <c:v>510.61</c:v>
                </c:pt>
                <c:pt idx="713">
                  <c:v>510.67</c:v>
                </c:pt>
                <c:pt idx="714">
                  <c:v>510.73</c:v>
                </c:pt>
                <c:pt idx="715">
                  <c:v>510.8</c:v>
                </c:pt>
                <c:pt idx="716">
                  <c:v>510.87</c:v>
                </c:pt>
                <c:pt idx="717">
                  <c:v>510.94</c:v>
                </c:pt>
                <c:pt idx="718">
                  <c:v>511.01</c:v>
                </c:pt>
                <c:pt idx="719">
                  <c:v>511.09</c:v>
                </c:pt>
                <c:pt idx="720">
                  <c:v>511.17</c:v>
                </c:pt>
                <c:pt idx="721">
                  <c:v>511.27</c:v>
                </c:pt>
                <c:pt idx="722">
                  <c:v>511.38</c:v>
                </c:pt>
                <c:pt idx="723">
                  <c:v>511.49</c:v>
                </c:pt>
                <c:pt idx="724">
                  <c:v>511.59</c:v>
                </c:pt>
                <c:pt idx="725">
                  <c:v>511.7</c:v>
                </c:pt>
                <c:pt idx="726">
                  <c:v>511.8</c:v>
                </c:pt>
                <c:pt idx="727">
                  <c:v>511.89</c:v>
                </c:pt>
                <c:pt idx="728">
                  <c:v>511.96</c:v>
                </c:pt>
                <c:pt idx="729">
                  <c:v>512.04</c:v>
                </c:pt>
                <c:pt idx="730">
                  <c:v>512.11</c:v>
                </c:pt>
                <c:pt idx="731">
                  <c:v>512.16999999999996</c:v>
                </c:pt>
                <c:pt idx="732">
                  <c:v>512.24</c:v>
                </c:pt>
                <c:pt idx="733">
                  <c:v>512.29999999999995</c:v>
                </c:pt>
                <c:pt idx="734">
                  <c:v>512.36</c:v>
                </c:pt>
                <c:pt idx="735">
                  <c:v>512.41999999999996</c:v>
                </c:pt>
                <c:pt idx="736">
                  <c:v>512.47</c:v>
                </c:pt>
                <c:pt idx="737">
                  <c:v>512.51</c:v>
                </c:pt>
                <c:pt idx="738">
                  <c:v>512.55999999999995</c:v>
                </c:pt>
                <c:pt idx="739">
                  <c:v>512.61</c:v>
                </c:pt>
                <c:pt idx="740">
                  <c:v>512.65</c:v>
                </c:pt>
                <c:pt idx="741">
                  <c:v>512.69000000000005</c:v>
                </c:pt>
                <c:pt idx="742">
                  <c:v>512.73</c:v>
                </c:pt>
                <c:pt idx="743">
                  <c:v>512.76</c:v>
                </c:pt>
                <c:pt idx="744">
                  <c:v>512.79999999999995</c:v>
                </c:pt>
                <c:pt idx="745">
                  <c:v>512.83000000000004</c:v>
                </c:pt>
                <c:pt idx="746">
                  <c:v>512.86</c:v>
                </c:pt>
                <c:pt idx="747">
                  <c:v>512.89</c:v>
                </c:pt>
                <c:pt idx="748">
                  <c:v>512.91999999999996</c:v>
                </c:pt>
                <c:pt idx="749">
                  <c:v>512.95000000000005</c:v>
                </c:pt>
                <c:pt idx="750">
                  <c:v>512.99</c:v>
                </c:pt>
                <c:pt idx="751">
                  <c:v>513.02</c:v>
                </c:pt>
                <c:pt idx="752">
                  <c:v>513.04999999999995</c:v>
                </c:pt>
                <c:pt idx="753">
                  <c:v>513.08000000000004</c:v>
                </c:pt>
                <c:pt idx="754">
                  <c:v>513.11</c:v>
                </c:pt>
                <c:pt idx="755">
                  <c:v>513.14</c:v>
                </c:pt>
                <c:pt idx="756">
                  <c:v>513.17999999999995</c:v>
                </c:pt>
                <c:pt idx="757">
                  <c:v>513.21</c:v>
                </c:pt>
                <c:pt idx="758">
                  <c:v>513.24</c:v>
                </c:pt>
                <c:pt idx="759">
                  <c:v>513.27</c:v>
                </c:pt>
                <c:pt idx="760">
                  <c:v>513.29999999999995</c:v>
                </c:pt>
                <c:pt idx="761">
                  <c:v>513.33000000000004</c:v>
                </c:pt>
                <c:pt idx="762">
                  <c:v>513.36</c:v>
                </c:pt>
                <c:pt idx="763">
                  <c:v>513.39</c:v>
                </c:pt>
                <c:pt idx="764">
                  <c:v>513.41999999999996</c:v>
                </c:pt>
                <c:pt idx="765">
                  <c:v>513.44000000000005</c:v>
                </c:pt>
                <c:pt idx="766">
                  <c:v>513.47</c:v>
                </c:pt>
                <c:pt idx="767">
                  <c:v>513.5</c:v>
                </c:pt>
                <c:pt idx="768">
                  <c:v>513.53</c:v>
                </c:pt>
                <c:pt idx="769">
                  <c:v>513.55999999999995</c:v>
                </c:pt>
                <c:pt idx="770">
                  <c:v>513.6</c:v>
                </c:pt>
                <c:pt idx="771">
                  <c:v>513.63</c:v>
                </c:pt>
                <c:pt idx="772">
                  <c:v>513.66</c:v>
                </c:pt>
                <c:pt idx="773">
                  <c:v>513.69000000000005</c:v>
                </c:pt>
                <c:pt idx="774">
                  <c:v>513.73</c:v>
                </c:pt>
                <c:pt idx="775">
                  <c:v>513.76</c:v>
                </c:pt>
                <c:pt idx="776">
                  <c:v>513.79999999999995</c:v>
                </c:pt>
                <c:pt idx="777">
                  <c:v>513.84</c:v>
                </c:pt>
                <c:pt idx="778">
                  <c:v>513.87</c:v>
                </c:pt>
                <c:pt idx="779">
                  <c:v>513.91</c:v>
                </c:pt>
                <c:pt idx="780">
                  <c:v>513.94000000000005</c:v>
                </c:pt>
                <c:pt idx="781">
                  <c:v>513.97</c:v>
                </c:pt>
                <c:pt idx="782">
                  <c:v>514</c:v>
                </c:pt>
                <c:pt idx="783">
                  <c:v>514.03</c:v>
                </c:pt>
                <c:pt idx="784">
                  <c:v>514.05999999999995</c:v>
                </c:pt>
                <c:pt idx="785">
                  <c:v>514.09</c:v>
                </c:pt>
                <c:pt idx="786">
                  <c:v>514.12</c:v>
                </c:pt>
                <c:pt idx="787">
                  <c:v>514.15</c:v>
                </c:pt>
                <c:pt idx="788">
                  <c:v>514.17999999999995</c:v>
                </c:pt>
                <c:pt idx="789">
                  <c:v>514.21</c:v>
                </c:pt>
                <c:pt idx="790">
                  <c:v>514.24</c:v>
                </c:pt>
                <c:pt idx="791">
                  <c:v>514.27</c:v>
                </c:pt>
                <c:pt idx="792">
                  <c:v>514.29999999999995</c:v>
                </c:pt>
                <c:pt idx="793">
                  <c:v>514.33000000000004</c:v>
                </c:pt>
                <c:pt idx="794">
                  <c:v>514.36</c:v>
                </c:pt>
                <c:pt idx="795">
                  <c:v>514.39</c:v>
                </c:pt>
                <c:pt idx="796">
                  <c:v>514.41999999999996</c:v>
                </c:pt>
                <c:pt idx="797">
                  <c:v>514.45000000000005</c:v>
                </c:pt>
                <c:pt idx="798">
                  <c:v>514.47</c:v>
                </c:pt>
                <c:pt idx="799">
                  <c:v>514.5</c:v>
                </c:pt>
                <c:pt idx="800">
                  <c:v>514.53</c:v>
                </c:pt>
                <c:pt idx="801">
                  <c:v>514.55999999999995</c:v>
                </c:pt>
                <c:pt idx="802">
                  <c:v>514.58000000000004</c:v>
                </c:pt>
                <c:pt idx="803">
                  <c:v>514.61</c:v>
                </c:pt>
                <c:pt idx="804">
                  <c:v>514.63</c:v>
                </c:pt>
                <c:pt idx="805">
                  <c:v>514.65</c:v>
                </c:pt>
                <c:pt idx="806">
                  <c:v>514.66999999999996</c:v>
                </c:pt>
                <c:pt idx="807">
                  <c:v>514.69000000000005</c:v>
                </c:pt>
                <c:pt idx="808">
                  <c:v>514.71</c:v>
                </c:pt>
                <c:pt idx="809">
                  <c:v>514.73</c:v>
                </c:pt>
                <c:pt idx="810">
                  <c:v>514.75</c:v>
                </c:pt>
                <c:pt idx="811">
                  <c:v>514.76</c:v>
                </c:pt>
                <c:pt idx="812">
                  <c:v>514.78</c:v>
                </c:pt>
                <c:pt idx="813">
                  <c:v>514.79</c:v>
                </c:pt>
                <c:pt idx="814">
                  <c:v>514.79999999999995</c:v>
                </c:pt>
                <c:pt idx="815">
                  <c:v>514.82000000000005</c:v>
                </c:pt>
                <c:pt idx="816">
                  <c:v>514.83000000000004</c:v>
                </c:pt>
                <c:pt idx="817">
                  <c:v>514.84</c:v>
                </c:pt>
                <c:pt idx="818">
                  <c:v>514.85</c:v>
                </c:pt>
                <c:pt idx="819">
                  <c:v>514.86</c:v>
                </c:pt>
                <c:pt idx="820">
                  <c:v>514.87</c:v>
                </c:pt>
                <c:pt idx="821">
                  <c:v>514.88</c:v>
                </c:pt>
                <c:pt idx="822">
                  <c:v>514.88</c:v>
                </c:pt>
                <c:pt idx="823">
                  <c:v>514.89</c:v>
                </c:pt>
                <c:pt idx="824">
                  <c:v>514.9</c:v>
                </c:pt>
                <c:pt idx="825">
                  <c:v>514.9</c:v>
                </c:pt>
                <c:pt idx="826">
                  <c:v>514.91</c:v>
                </c:pt>
                <c:pt idx="827">
                  <c:v>514.91</c:v>
                </c:pt>
                <c:pt idx="828">
                  <c:v>514.91</c:v>
                </c:pt>
                <c:pt idx="829">
                  <c:v>514.91999999999996</c:v>
                </c:pt>
                <c:pt idx="830">
                  <c:v>514.91999999999996</c:v>
                </c:pt>
                <c:pt idx="831">
                  <c:v>514.91999999999996</c:v>
                </c:pt>
                <c:pt idx="832">
                  <c:v>514.92999999999995</c:v>
                </c:pt>
                <c:pt idx="833">
                  <c:v>514.92999999999995</c:v>
                </c:pt>
                <c:pt idx="834">
                  <c:v>514.92999999999995</c:v>
                </c:pt>
                <c:pt idx="835">
                  <c:v>514.94000000000005</c:v>
                </c:pt>
                <c:pt idx="836">
                  <c:v>514.94000000000005</c:v>
                </c:pt>
                <c:pt idx="837">
                  <c:v>514.94000000000005</c:v>
                </c:pt>
                <c:pt idx="838">
                  <c:v>514.94000000000005</c:v>
                </c:pt>
                <c:pt idx="839">
                  <c:v>514.95000000000005</c:v>
                </c:pt>
                <c:pt idx="840">
                  <c:v>514.95000000000005</c:v>
                </c:pt>
                <c:pt idx="841">
                  <c:v>514.95000000000005</c:v>
                </c:pt>
                <c:pt idx="842">
                  <c:v>514.95000000000005</c:v>
                </c:pt>
                <c:pt idx="843">
                  <c:v>514.96</c:v>
                </c:pt>
                <c:pt idx="844">
                  <c:v>514.96</c:v>
                </c:pt>
                <c:pt idx="845">
                  <c:v>514.96</c:v>
                </c:pt>
                <c:pt idx="846">
                  <c:v>514.97</c:v>
                </c:pt>
                <c:pt idx="847">
                  <c:v>514.97</c:v>
                </c:pt>
                <c:pt idx="848">
                  <c:v>514.97</c:v>
                </c:pt>
                <c:pt idx="849">
                  <c:v>514.97</c:v>
                </c:pt>
                <c:pt idx="850">
                  <c:v>514.98</c:v>
                </c:pt>
                <c:pt idx="851">
                  <c:v>514.98</c:v>
                </c:pt>
                <c:pt idx="852">
                  <c:v>514.98</c:v>
                </c:pt>
                <c:pt idx="853">
                  <c:v>514.98</c:v>
                </c:pt>
                <c:pt idx="854">
                  <c:v>514.98</c:v>
                </c:pt>
                <c:pt idx="855">
                  <c:v>514.99</c:v>
                </c:pt>
                <c:pt idx="856">
                  <c:v>514.99</c:v>
                </c:pt>
                <c:pt idx="857">
                  <c:v>514.99</c:v>
                </c:pt>
                <c:pt idx="858">
                  <c:v>514.99</c:v>
                </c:pt>
                <c:pt idx="859">
                  <c:v>514.99</c:v>
                </c:pt>
                <c:pt idx="860">
                  <c:v>514.99</c:v>
                </c:pt>
                <c:pt idx="861">
                  <c:v>514.99</c:v>
                </c:pt>
                <c:pt idx="862">
                  <c:v>514.99</c:v>
                </c:pt>
                <c:pt idx="863">
                  <c:v>514.99</c:v>
                </c:pt>
                <c:pt idx="864">
                  <c:v>514.99</c:v>
                </c:pt>
                <c:pt idx="865">
                  <c:v>514.99</c:v>
                </c:pt>
                <c:pt idx="866">
                  <c:v>514.99</c:v>
                </c:pt>
                <c:pt idx="867">
                  <c:v>514.99</c:v>
                </c:pt>
                <c:pt idx="868">
                  <c:v>514.99</c:v>
                </c:pt>
                <c:pt idx="869">
                  <c:v>514.99</c:v>
                </c:pt>
                <c:pt idx="870">
                  <c:v>514.98</c:v>
                </c:pt>
                <c:pt idx="871">
                  <c:v>514.98</c:v>
                </c:pt>
                <c:pt idx="872">
                  <c:v>514.98</c:v>
                </c:pt>
                <c:pt idx="873">
                  <c:v>514.98</c:v>
                </c:pt>
                <c:pt idx="874">
                  <c:v>514.98</c:v>
                </c:pt>
                <c:pt idx="875">
                  <c:v>514.97</c:v>
                </c:pt>
                <c:pt idx="876">
                  <c:v>514.97</c:v>
                </c:pt>
                <c:pt idx="877">
                  <c:v>514.97</c:v>
                </c:pt>
                <c:pt idx="878">
                  <c:v>514.96</c:v>
                </c:pt>
                <c:pt idx="879">
                  <c:v>514.96</c:v>
                </c:pt>
                <c:pt idx="880">
                  <c:v>514.96</c:v>
                </c:pt>
                <c:pt idx="881">
                  <c:v>514.96</c:v>
                </c:pt>
                <c:pt idx="882">
                  <c:v>514.95000000000005</c:v>
                </c:pt>
                <c:pt idx="883">
                  <c:v>514.95000000000005</c:v>
                </c:pt>
                <c:pt idx="884">
                  <c:v>514.95000000000005</c:v>
                </c:pt>
                <c:pt idx="885">
                  <c:v>514.94000000000005</c:v>
                </c:pt>
                <c:pt idx="886">
                  <c:v>514.94000000000005</c:v>
                </c:pt>
                <c:pt idx="887">
                  <c:v>514.94000000000005</c:v>
                </c:pt>
                <c:pt idx="888">
                  <c:v>514.94000000000005</c:v>
                </c:pt>
                <c:pt idx="889">
                  <c:v>514.92999999999995</c:v>
                </c:pt>
                <c:pt idx="890">
                  <c:v>514.92999999999995</c:v>
                </c:pt>
                <c:pt idx="891">
                  <c:v>514.92999999999995</c:v>
                </c:pt>
                <c:pt idx="892">
                  <c:v>514.92999999999995</c:v>
                </c:pt>
                <c:pt idx="893">
                  <c:v>514.91999999999996</c:v>
                </c:pt>
                <c:pt idx="894">
                  <c:v>514.91999999999996</c:v>
                </c:pt>
                <c:pt idx="895">
                  <c:v>514.91999999999996</c:v>
                </c:pt>
                <c:pt idx="896">
                  <c:v>514.91999999999996</c:v>
                </c:pt>
                <c:pt idx="897">
                  <c:v>514.91</c:v>
                </c:pt>
                <c:pt idx="898">
                  <c:v>514.91</c:v>
                </c:pt>
                <c:pt idx="899">
                  <c:v>514.91</c:v>
                </c:pt>
                <c:pt idx="900">
                  <c:v>514.91</c:v>
                </c:pt>
                <c:pt idx="901">
                  <c:v>514.91</c:v>
                </c:pt>
                <c:pt idx="902">
                  <c:v>514.91</c:v>
                </c:pt>
                <c:pt idx="903">
                  <c:v>514.9</c:v>
                </c:pt>
                <c:pt idx="904">
                  <c:v>514.9</c:v>
                </c:pt>
                <c:pt idx="905">
                  <c:v>514.9</c:v>
                </c:pt>
                <c:pt idx="906">
                  <c:v>514.9</c:v>
                </c:pt>
                <c:pt idx="907">
                  <c:v>514.9</c:v>
                </c:pt>
                <c:pt idx="908">
                  <c:v>514.9</c:v>
                </c:pt>
                <c:pt idx="909">
                  <c:v>514.9</c:v>
                </c:pt>
                <c:pt idx="910">
                  <c:v>514.9</c:v>
                </c:pt>
                <c:pt idx="911">
                  <c:v>514.9</c:v>
                </c:pt>
                <c:pt idx="912">
                  <c:v>514.9</c:v>
                </c:pt>
                <c:pt idx="913">
                  <c:v>514.89</c:v>
                </c:pt>
                <c:pt idx="914">
                  <c:v>514.89</c:v>
                </c:pt>
                <c:pt idx="915">
                  <c:v>514.89</c:v>
                </c:pt>
                <c:pt idx="916">
                  <c:v>514.89</c:v>
                </c:pt>
                <c:pt idx="917">
                  <c:v>514.89</c:v>
                </c:pt>
                <c:pt idx="918">
                  <c:v>514.89</c:v>
                </c:pt>
                <c:pt idx="919">
                  <c:v>514.89</c:v>
                </c:pt>
                <c:pt idx="920">
                  <c:v>514.89</c:v>
                </c:pt>
                <c:pt idx="921">
                  <c:v>514.89</c:v>
                </c:pt>
                <c:pt idx="922">
                  <c:v>514.89</c:v>
                </c:pt>
                <c:pt idx="923">
                  <c:v>514.89</c:v>
                </c:pt>
                <c:pt idx="924">
                  <c:v>514.89</c:v>
                </c:pt>
                <c:pt idx="925">
                  <c:v>514.89</c:v>
                </c:pt>
                <c:pt idx="926">
                  <c:v>514.89</c:v>
                </c:pt>
                <c:pt idx="927">
                  <c:v>514.89</c:v>
                </c:pt>
                <c:pt idx="928">
                  <c:v>514.89</c:v>
                </c:pt>
                <c:pt idx="929">
                  <c:v>514.89</c:v>
                </c:pt>
                <c:pt idx="930">
                  <c:v>514.89</c:v>
                </c:pt>
                <c:pt idx="931">
                  <c:v>514.89</c:v>
                </c:pt>
                <c:pt idx="932">
                  <c:v>514.89</c:v>
                </c:pt>
                <c:pt idx="933">
                  <c:v>514.89</c:v>
                </c:pt>
                <c:pt idx="934">
                  <c:v>514.88</c:v>
                </c:pt>
                <c:pt idx="935">
                  <c:v>514.88</c:v>
                </c:pt>
                <c:pt idx="936">
                  <c:v>514.88</c:v>
                </c:pt>
                <c:pt idx="937">
                  <c:v>514.88</c:v>
                </c:pt>
                <c:pt idx="938">
                  <c:v>514.88</c:v>
                </c:pt>
                <c:pt idx="939">
                  <c:v>514.88</c:v>
                </c:pt>
                <c:pt idx="940">
                  <c:v>514.87</c:v>
                </c:pt>
                <c:pt idx="941">
                  <c:v>514.87</c:v>
                </c:pt>
                <c:pt idx="942">
                  <c:v>514.87</c:v>
                </c:pt>
                <c:pt idx="943">
                  <c:v>514.87</c:v>
                </c:pt>
                <c:pt idx="944">
                  <c:v>514.86</c:v>
                </c:pt>
                <c:pt idx="945">
                  <c:v>514.86</c:v>
                </c:pt>
                <c:pt idx="946">
                  <c:v>514.86</c:v>
                </c:pt>
                <c:pt idx="947">
                  <c:v>514.85</c:v>
                </c:pt>
                <c:pt idx="948">
                  <c:v>514.85</c:v>
                </c:pt>
                <c:pt idx="949">
                  <c:v>514.85</c:v>
                </c:pt>
                <c:pt idx="950">
                  <c:v>514.84</c:v>
                </c:pt>
                <c:pt idx="951">
                  <c:v>514.84</c:v>
                </c:pt>
                <c:pt idx="952">
                  <c:v>514.83000000000004</c:v>
                </c:pt>
                <c:pt idx="953">
                  <c:v>514.83000000000004</c:v>
                </c:pt>
                <c:pt idx="954">
                  <c:v>514.82000000000005</c:v>
                </c:pt>
                <c:pt idx="955">
                  <c:v>514.82000000000005</c:v>
                </c:pt>
                <c:pt idx="956">
                  <c:v>514.80999999999995</c:v>
                </c:pt>
                <c:pt idx="957">
                  <c:v>514.80999999999995</c:v>
                </c:pt>
                <c:pt idx="958">
                  <c:v>514.79999999999995</c:v>
                </c:pt>
                <c:pt idx="959">
                  <c:v>514.79999999999995</c:v>
                </c:pt>
                <c:pt idx="960">
                  <c:v>514.79</c:v>
                </c:pt>
                <c:pt idx="961">
                  <c:v>514.79</c:v>
                </c:pt>
                <c:pt idx="962">
                  <c:v>514.78</c:v>
                </c:pt>
                <c:pt idx="963">
                  <c:v>514.77</c:v>
                </c:pt>
                <c:pt idx="964">
                  <c:v>514.77</c:v>
                </c:pt>
                <c:pt idx="965">
                  <c:v>514.76</c:v>
                </c:pt>
                <c:pt idx="966">
                  <c:v>514.76</c:v>
                </c:pt>
                <c:pt idx="967">
                  <c:v>514.75</c:v>
                </c:pt>
                <c:pt idx="968">
                  <c:v>514.74</c:v>
                </c:pt>
                <c:pt idx="969">
                  <c:v>514.74</c:v>
                </c:pt>
                <c:pt idx="970">
                  <c:v>514.73</c:v>
                </c:pt>
                <c:pt idx="971">
                  <c:v>514.72</c:v>
                </c:pt>
                <c:pt idx="972">
                  <c:v>514.72</c:v>
                </c:pt>
                <c:pt idx="973">
                  <c:v>514.71</c:v>
                </c:pt>
                <c:pt idx="974">
                  <c:v>514.70000000000005</c:v>
                </c:pt>
                <c:pt idx="975">
                  <c:v>514.70000000000005</c:v>
                </c:pt>
                <c:pt idx="976">
                  <c:v>514.69000000000005</c:v>
                </c:pt>
                <c:pt idx="977">
                  <c:v>514.67999999999995</c:v>
                </c:pt>
                <c:pt idx="978">
                  <c:v>514.67999999999995</c:v>
                </c:pt>
                <c:pt idx="979">
                  <c:v>514.66999999999996</c:v>
                </c:pt>
                <c:pt idx="980">
                  <c:v>514.66</c:v>
                </c:pt>
                <c:pt idx="981">
                  <c:v>514.65</c:v>
                </c:pt>
                <c:pt idx="982">
                  <c:v>514.65</c:v>
                </c:pt>
                <c:pt idx="983">
                  <c:v>514.64</c:v>
                </c:pt>
                <c:pt idx="984">
                  <c:v>514.63</c:v>
                </c:pt>
                <c:pt idx="985">
                  <c:v>514.63</c:v>
                </c:pt>
                <c:pt idx="986">
                  <c:v>514.62</c:v>
                </c:pt>
                <c:pt idx="987">
                  <c:v>514.61</c:v>
                </c:pt>
                <c:pt idx="988">
                  <c:v>514.6</c:v>
                </c:pt>
                <c:pt idx="989">
                  <c:v>514.6</c:v>
                </c:pt>
                <c:pt idx="990">
                  <c:v>514.59</c:v>
                </c:pt>
                <c:pt idx="991">
                  <c:v>514.58000000000004</c:v>
                </c:pt>
                <c:pt idx="992">
                  <c:v>514.57000000000005</c:v>
                </c:pt>
                <c:pt idx="993">
                  <c:v>514.57000000000005</c:v>
                </c:pt>
                <c:pt idx="994">
                  <c:v>514.55999999999995</c:v>
                </c:pt>
                <c:pt idx="995">
                  <c:v>514.54999999999995</c:v>
                </c:pt>
                <c:pt idx="996">
                  <c:v>514.54</c:v>
                </c:pt>
                <c:pt idx="997">
                  <c:v>514.54</c:v>
                </c:pt>
                <c:pt idx="998">
                  <c:v>514.53</c:v>
                </c:pt>
                <c:pt idx="999">
                  <c:v>514.52</c:v>
                </c:pt>
                <c:pt idx="1000">
                  <c:v>514.51</c:v>
                </c:pt>
                <c:pt idx="1001">
                  <c:v>514.5</c:v>
                </c:pt>
                <c:pt idx="1002">
                  <c:v>514.49</c:v>
                </c:pt>
                <c:pt idx="1003">
                  <c:v>514.49</c:v>
                </c:pt>
                <c:pt idx="1004">
                  <c:v>514.48</c:v>
                </c:pt>
                <c:pt idx="1005">
                  <c:v>514.47</c:v>
                </c:pt>
                <c:pt idx="1006">
                  <c:v>514.46</c:v>
                </c:pt>
                <c:pt idx="1007">
                  <c:v>514.45000000000005</c:v>
                </c:pt>
                <c:pt idx="1008">
                  <c:v>514.44000000000005</c:v>
                </c:pt>
                <c:pt idx="1009">
                  <c:v>514.44000000000005</c:v>
                </c:pt>
                <c:pt idx="1010">
                  <c:v>514.42999999999995</c:v>
                </c:pt>
                <c:pt idx="1011">
                  <c:v>514.41999999999996</c:v>
                </c:pt>
                <c:pt idx="1012">
                  <c:v>514.41</c:v>
                </c:pt>
                <c:pt idx="1013">
                  <c:v>514.4</c:v>
                </c:pt>
                <c:pt idx="1014">
                  <c:v>514.39</c:v>
                </c:pt>
                <c:pt idx="1015">
                  <c:v>514.38</c:v>
                </c:pt>
                <c:pt idx="1016">
                  <c:v>514.38</c:v>
                </c:pt>
                <c:pt idx="1017">
                  <c:v>514.37</c:v>
                </c:pt>
                <c:pt idx="1018">
                  <c:v>514.36</c:v>
                </c:pt>
                <c:pt idx="1019">
                  <c:v>514.35</c:v>
                </c:pt>
                <c:pt idx="1020">
                  <c:v>514.34</c:v>
                </c:pt>
                <c:pt idx="1021">
                  <c:v>514.33000000000004</c:v>
                </c:pt>
                <c:pt idx="1022">
                  <c:v>514.33000000000004</c:v>
                </c:pt>
                <c:pt idx="1023">
                  <c:v>514.32000000000005</c:v>
                </c:pt>
                <c:pt idx="1024">
                  <c:v>514.30999999999995</c:v>
                </c:pt>
                <c:pt idx="1025">
                  <c:v>514.29999999999995</c:v>
                </c:pt>
                <c:pt idx="1026">
                  <c:v>514.29</c:v>
                </c:pt>
                <c:pt idx="1027">
                  <c:v>514.29</c:v>
                </c:pt>
                <c:pt idx="1028">
                  <c:v>514.28</c:v>
                </c:pt>
                <c:pt idx="1029">
                  <c:v>514.27</c:v>
                </c:pt>
                <c:pt idx="1030">
                  <c:v>514.26</c:v>
                </c:pt>
                <c:pt idx="1031">
                  <c:v>514.26</c:v>
                </c:pt>
                <c:pt idx="1032">
                  <c:v>514.25</c:v>
                </c:pt>
                <c:pt idx="1033">
                  <c:v>514.24</c:v>
                </c:pt>
                <c:pt idx="1034">
                  <c:v>514.23</c:v>
                </c:pt>
                <c:pt idx="1035">
                  <c:v>514.22</c:v>
                </c:pt>
                <c:pt idx="1036">
                  <c:v>514.22</c:v>
                </c:pt>
                <c:pt idx="1037">
                  <c:v>514.21</c:v>
                </c:pt>
                <c:pt idx="1038">
                  <c:v>514.20000000000005</c:v>
                </c:pt>
                <c:pt idx="1039">
                  <c:v>514.19000000000005</c:v>
                </c:pt>
                <c:pt idx="1040">
                  <c:v>514.19000000000005</c:v>
                </c:pt>
                <c:pt idx="1041">
                  <c:v>514.17999999999995</c:v>
                </c:pt>
                <c:pt idx="1042">
                  <c:v>514.16999999999996</c:v>
                </c:pt>
                <c:pt idx="1043">
                  <c:v>514.16999999999996</c:v>
                </c:pt>
                <c:pt idx="1044">
                  <c:v>514.16</c:v>
                </c:pt>
                <c:pt idx="1045">
                  <c:v>514.15</c:v>
                </c:pt>
                <c:pt idx="1046">
                  <c:v>514.14</c:v>
                </c:pt>
                <c:pt idx="1047">
                  <c:v>514.13</c:v>
                </c:pt>
                <c:pt idx="1048">
                  <c:v>514.13</c:v>
                </c:pt>
                <c:pt idx="1049">
                  <c:v>514.12</c:v>
                </c:pt>
                <c:pt idx="1050">
                  <c:v>514.11</c:v>
                </c:pt>
                <c:pt idx="1051">
                  <c:v>514.1</c:v>
                </c:pt>
                <c:pt idx="1052">
                  <c:v>514.1</c:v>
                </c:pt>
                <c:pt idx="1053">
                  <c:v>514.09</c:v>
                </c:pt>
                <c:pt idx="1054">
                  <c:v>514.08000000000004</c:v>
                </c:pt>
                <c:pt idx="1055">
                  <c:v>514.07000000000005</c:v>
                </c:pt>
                <c:pt idx="1056">
                  <c:v>514.07000000000005</c:v>
                </c:pt>
                <c:pt idx="1057">
                  <c:v>514.05999999999995</c:v>
                </c:pt>
                <c:pt idx="1058">
                  <c:v>514.04999999999995</c:v>
                </c:pt>
                <c:pt idx="1059">
                  <c:v>514.04</c:v>
                </c:pt>
                <c:pt idx="1060">
                  <c:v>514.04</c:v>
                </c:pt>
                <c:pt idx="1061">
                  <c:v>514.03</c:v>
                </c:pt>
                <c:pt idx="1062">
                  <c:v>514.02</c:v>
                </c:pt>
                <c:pt idx="1063">
                  <c:v>514.01</c:v>
                </c:pt>
                <c:pt idx="1064">
                  <c:v>514.01</c:v>
                </c:pt>
                <c:pt idx="1065">
                  <c:v>514</c:v>
                </c:pt>
                <c:pt idx="1066">
                  <c:v>513.99</c:v>
                </c:pt>
                <c:pt idx="1067">
                  <c:v>513.99</c:v>
                </c:pt>
                <c:pt idx="1068">
                  <c:v>513.98</c:v>
                </c:pt>
                <c:pt idx="1069">
                  <c:v>513.97</c:v>
                </c:pt>
                <c:pt idx="1070">
                  <c:v>513.97</c:v>
                </c:pt>
                <c:pt idx="1071">
                  <c:v>513.96</c:v>
                </c:pt>
                <c:pt idx="1072">
                  <c:v>513.95000000000005</c:v>
                </c:pt>
                <c:pt idx="1073">
                  <c:v>513.94000000000005</c:v>
                </c:pt>
                <c:pt idx="1074">
                  <c:v>513.94000000000005</c:v>
                </c:pt>
                <c:pt idx="1075">
                  <c:v>513.92999999999995</c:v>
                </c:pt>
                <c:pt idx="1076">
                  <c:v>513.91999999999996</c:v>
                </c:pt>
                <c:pt idx="1077">
                  <c:v>513.91999999999996</c:v>
                </c:pt>
                <c:pt idx="1078">
                  <c:v>513.91</c:v>
                </c:pt>
                <c:pt idx="1079">
                  <c:v>513.9</c:v>
                </c:pt>
                <c:pt idx="1080">
                  <c:v>513.9</c:v>
                </c:pt>
                <c:pt idx="1081">
                  <c:v>513.89</c:v>
                </c:pt>
                <c:pt idx="1082">
                  <c:v>513.88</c:v>
                </c:pt>
                <c:pt idx="1083">
                  <c:v>513.87</c:v>
                </c:pt>
                <c:pt idx="1084">
                  <c:v>513.86</c:v>
                </c:pt>
                <c:pt idx="1085">
                  <c:v>513.86</c:v>
                </c:pt>
                <c:pt idx="1086">
                  <c:v>513.85</c:v>
                </c:pt>
                <c:pt idx="1087">
                  <c:v>513.84</c:v>
                </c:pt>
                <c:pt idx="1088">
                  <c:v>513.83000000000004</c:v>
                </c:pt>
                <c:pt idx="1089">
                  <c:v>513.82000000000005</c:v>
                </c:pt>
                <c:pt idx="1090">
                  <c:v>513.82000000000005</c:v>
                </c:pt>
                <c:pt idx="1091">
                  <c:v>513.80999999999995</c:v>
                </c:pt>
                <c:pt idx="1092">
                  <c:v>513.79999999999995</c:v>
                </c:pt>
                <c:pt idx="1093">
                  <c:v>513.79</c:v>
                </c:pt>
                <c:pt idx="1094">
                  <c:v>513.79</c:v>
                </c:pt>
                <c:pt idx="1095">
                  <c:v>513.78</c:v>
                </c:pt>
                <c:pt idx="1096">
                  <c:v>513.77</c:v>
                </c:pt>
                <c:pt idx="1097">
                  <c:v>513.76</c:v>
                </c:pt>
                <c:pt idx="1098">
                  <c:v>513.75</c:v>
                </c:pt>
                <c:pt idx="1099">
                  <c:v>513.75</c:v>
                </c:pt>
                <c:pt idx="1100">
                  <c:v>513.74</c:v>
                </c:pt>
                <c:pt idx="1101">
                  <c:v>513.73</c:v>
                </c:pt>
                <c:pt idx="1102">
                  <c:v>513.72</c:v>
                </c:pt>
                <c:pt idx="1103">
                  <c:v>513.72</c:v>
                </c:pt>
                <c:pt idx="1104">
                  <c:v>513.71</c:v>
                </c:pt>
                <c:pt idx="1105">
                  <c:v>513.70000000000005</c:v>
                </c:pt>
                <c:pt idx="1106">
                  <c:v>513.69000000000005</c:v>
                </c:pt>
                <c:pt idx="1107">
                  <c:v>513.69000000000005</c:v>
                </c:pt>
                <c:pt idx="1108">
                  <c:v>513.67999999999995</c:v>
                </c:pt>
                <c:pt idx="1109">
                  <c:v>513.66999999999996</c:v>
                </c:pt>
                <c:pt idx="1110">
                  <c:v>513.66</c:v>
                </c:pt>
                <c:pt idx="1111">
                  <c:v>513.66</c:v>
                </c:pt>
                <c:pt idx="1112">
                  <c:v>513.65</c:v>
                </c:pt>
                <c:pt idx="1113">
                  <c:v>513.64</c:v>
                </c:pt>
                <c:pt idx="1114">
                  <c:v>513.63</c:v>
                </c:pt>
                <c:pt idx="1115">
                  <c:v>513.63</c:v>
                </c:pt>
                <c:pt idx="1116">
                  <c:v>513.62</c:v>
                </c:pt>
                <c:pt idx="1117">
                  <c:v>513.61</c:v>
                </c:pt>
                <c:pt idx="1118">
                  <c:v>513.6</c:v>
                </c:pt>
                <c:pt idx="1119">
                  <c:v>513.6</c:v>
                </c:pt>
                <c:pt idx="1120">
                  <c:v>513.59</c:v>
                </c:pt>
                <c:pt idx="1121">
                  <c:v>513.58000000000004</c:v>
                </c:pt>
                <c:pt idx="1122">
                  <c:v>513.57000000000005</c:v>
                </c:pt>
                <c:pt idx="1123">
                  <c:v>513.57000000000005</c:v>
                </c:pt>
                <c:pt idx="1124">
                  <c:v>513.55999999999995</c:v>
                </c:pt>
                <c:pt idx="1125">
                  <c:v>513.54999999999995</c:v>
                </c:pt>
                <c:pt idx="1126">
                  <c:v>513.54</c:v>
                </c:pt>
                <c:pt idx="1127">
                  <c:v>513.53</c:v>
                </c:pt>
                <c:pt idx="1128">
                  <c:v>513.53</c:v>
                </c:pt>
                <c:pt idx="1129">
                  <c:v>513.52</c:v>
                </c:pt>
                <c:pt idx="1130">
                  <c:v>513.51</c:v>
                </c:pt>
                <c:pt idx="1131">
                  <c:v>513.5</c:v>
                </c:pt>
                <c:pt idx="1132">
                  <c:v>513.49</c:v>
                </c:pt>
                <c:pt idx="1133">
                  <c:v>513.49</c:v>
                </c:pt>
                <c:pt idx="1134">
                  <c:v>513.48</c:v>
                </c:pt>
                <c:pt idx="1135">
                  <c:v>513.47</c:v>
                </c:pt>
                <c:pt idx="1136">
                  <c:v>513.46</c:v>
                </c:pt>
                <c:pt idx="1137">
                  <c:v>513.46</c:v>
                </c:pt>
                <c:pt idx="1138">
                  <c:v>513.45000000000005</c:v>
                </c:pt>
                <c:pt idx="1139">
                  <c:v>513.44000000000005</c:v>
                </c:pt>
                <c:pt idx="1140">
                  <c:v>513.42999999999995</c:v>
                </c:pt>
                <c:pt idx="1141">
                  <c:v>513.41999999999996</c:v>
                </c:pt>
                <c:pt idx="1142">
                  <c:v>513.41999999999996</c:v>
                </c:pt>
                <c:pt idx="1143">
                  <c:v>513.41</c:v>
                </c:pt>
                <c:pt idx="1144">
                  <c:v>513.4</c:v>
                </c:pt>
                <c:pt idx="1145">
                  <c:v>513.39</c:v>
                </c:pt>
                <c:pt idx="1146">
                  <c:v>513.39</c:v>
                </c:pt>
                <c:pt idx="1147">
                  <c:v>513.38</c:v>
                </c:pt>
                <c:pt idx="1148">
                  <c:v>513.37</c:v>
                </c:pt>
                <c:pt idx="1149">
                  <c:v>513.37</c:v>
                </c:pt>
                <c:pt idx="1150">
                  <c:v>513.36</c:v>
                </c:pt>
                <c:pt idx="1151">
                  <c:v>513.35</c:v>
                </c:pt>
                <c:pt idx="1152">
                  <c:v>513.34</c:v>
                </c:pt>
                <c:pt idx="1153">
                  <c:v>513.34</c:v>
                </c:pt>
                <c:pt idx="1154">
                  <c:v>513.33000000000004</c:v>
                </c:pt>
                <c:pt idx="1155">
                  <c:v>513.32000000000005</c:v>
                </c:pt>
                <c:pt idx="1156">
                  <c:v>513.32000000000005</c:v>
                </c:pt>
                <c:pt idx="1157">
                  <c:v>513.30999999999995</c:v>
                </c:pt>
                <c:pt idx="1158">
                  <c:v>513.29999999999995</c:v>
                </c:pt>
                <c:pt idx="1159">
                  <c:v>513.29</c:v>
                </c:pt>
                <c:pt idx="1160">
                  <c:v>513.29</c:v>
                </c:pt>
                <c:pt idx="1161">
                  <c:v>513.28</c:v>
                </c:pt>
                <c:pt idx="1162">
                  <c:v>513.27</c:v>
                </c:pt>
                <c:pt idx="1163">
                  <c:v>513.26</c:v>
                </c:pt>
                <c:pt idx="1164">
                  <c:v>513.26</c:v>
                </c:pt>
                <c:pt idx="1165">
                  <c:v>513.25</c:v>
                </c:pt>
                <c:pt idx="1166">
                  <c:v>513.24</c:v>
                </c:pt>
                <c:pt idx="1167">
                  <c:v>513.24</c:v>
                </c:pt>
                <c:pt idx="1168">
                  <c:v>513.23</c:v>
                </c:pt>
                <c:pt idx="1169">
                  <c:v>513.22</c:v>
                </c:pt>
                <c:pt idx="1170">
                  <c:v>513.21</c:v>
                </c:pt>
                <c:pt idx="1171">
                  <c:v>513.21</c:v>
                </c:pt>
                <c:pt idx="1172">
                  <c:v>513.20000000000005</c:v>
                </c:pt>
                <c:pt idx="1173">
                  <c:v>513.19000000000005</c:v>
                </c:pt>
                <c:pt idx="1174">
                  <c:v>513.19000000000005</c:v>
                </c:pt>
                <c:pt idx="1175">
                  <c:v>513.17999999999995</c:v>
                </c:pt>
                <c:pt idx="1176">
                  <c:v>513.16999999999996</c:v>
                </c:pt>
                <c:pt idx="1177">
                  <c:v>513.16</c:v>
                </c:pt>
                <c:pt idx="1178">
                  <c:v>513.16</c:v>
                </c:pt>
                <c:pt idx="1179">
                  <c:v>513.15</c:v>
                </c:pt>
                <c:pt idx="1180">
                  <c:v>513.14</c:v>
                </c:pt>
                <c:pt idx="1181">
                  <c:v>513.14</c:v>
                </c:pt>
                <c:pt idx="1182">
                  <c:v>513.13</c:v>
                </c:pt>
                <c:pt idx="1183">
                  <c:v>513.12</c:v>
                </c:pt>
                <c:pt idx="1184">
                  <c:v>513.11</c:v>
                </c:pt>
                <c:pt idx="1185">
                  <c:v>513.11</c:v>
                </c:pt>
                <c:pt idx="1186">
                  <c:v>513.1</c:v>
                </c:pt>
                <c:pt idx="1187">
                  <c:v>513.09</c:v>
                </c:pt>
                <c:pt idx="1188">
                  <c:v>513.09</c:v>
                </c:pt>
                <c:pt idx="1189">
                  <c:v>513.08000000000004</c:v>
                </c:pt>
                <c:pt idx="1190">
                  <c:v>513.07000000000005</c:v>
                </c:pt>
                <c:pt idx="1191">
                  <c:v>513.07000000000005</c:v>
                </c:pt>
                <c:pt idx="1192">
                  <c:v>513.05999999999995</c:v>
                </c:pt>
                <c:pt idx="1193">
                  <c:v>513.04999999999995</c:v>
                </c:pt>
                <c:pt idx="1194">
                  <c:v>513.04999999999995</c:v>
                </c:pt>
                <c:pt idx="1195">
                  <c:v>513.04</c:v>
                </c:pt>
                <c:pt idx="1196">
                  <c:v>513.03</c:v>
                </c:pt>
                <c:pt idx="1197">
                  <c:v>513.03</c:v>
                </c:pt>
                <c:pt idx="1198">
                  <c:v>513.02</c:v>
                </c:pt>
                <c:pt idx="1199">
                  <c:v>513.01</c:v>
                </c:pt>
                <c:pt idx="1200">
                  <c:v>513.01</c:v>
                </c:pt>
                <c:pt idx="1201">
                  <c:v>513</c:v>
                </c:pt>
                <c:pt idx="1202">
                  <c:v>512.99</c:v>
                </c:pt>
                <c:pt idx="1203">
                  <c:v>512.99</c:v>
                </c:pt>
                <c:pt idx="1204">
                  <c:v>512.98</c:v>
                </c:pt>
                <c:pt idx="1205">
                  <c:v>512.97</c:v>
                </c:pt>
                <c:pt idx="1206">
                  <c:v>512.97</c:v>
                </c:pt>
                <c:pt idx="1207">
                  <c:v>512.96</c:v>
                </c:pt>
                <c:pt idx="1208">
                  <c:v>512.96</c:v>
                </c:pt>
                <c:pt idx="1209">
                  <c:v>512.95000000000005</c:v>
                </c:pt>
                <c:pt idx="1210">
                  <c:v>512.94000000000005</c:v>
                </c:pt>
                <c:pt idx="1211">
                  <c:v>512.94000000000005</c:v>
                </c:pt>
                <c:pt idx="1212">
                  <c:v>512.92999999999995</c:v>
                </c:pt>
                <c:pt idx="1213">
                  <c:v>512.91999999999996</c:v>
                </c:pt>
                <c:pt idx="1214">
                  <c:v>512.91999999999996</c:v>
                </c:pt>
                <c:pt idx="1215">
                  <c:v>512.91</c:v>
                </c:pt>
                <c:pt idx="1216">
                  <c:v>512.9</c:v>
                </c:pt>
                <c:pt idx="1217">
                  <c:v>512.9</c:v>
                </c:pt>
                <c:pt idx="1218">
                  <c:v>512.89</c:v>
                </c:pt>
                <c:pt idx="1219">
                  <c:v>512.88</c:v>
                </c:pt>
                <c:pt idx="1220">
                  <c:v>512.87</c:v>
                </c:pt>
                <c:pt idx="1221">
                  <c:v>512.87</c:v>
                </c:pt>
                <c:pt idx="1222">
                  <c:v>512.86</c:v>
                </c:pt>
                <c:pt idx="1223">
                  <c:v>512.85</c:v>
                </c:pt>
                <c:pt idx="1224">
                  <c:v>512.85</c:v>
                </c:pt>
                <c:pt idx="1225">
                  <c:v>512.84</c:v>
                </c:pt>
                <c:pt idx="1226">
                  <c:v>512.83000000000004</c:v>
                </c:pt>
                <c:pt idx="1227">
                  <c:v>512.83000000000004</c:v>
                </c:pt>
                <c:pt idx="1228">
                  <c:v>512.82000000000005</c:v>
                </c:pt>
                <c:pt idx="1229">
                  <c:v>512.80999999999995</c:v>
                </c:pt>
                <c:pt idx="1230">
                  <c:v>512.80999999999995</c:v>
                </c:pt>
                <c:pt idx="1231">
                  <c:v>512.79999999999995</c:v>
                </c:pt>
                <c:pt idx="1232">
                  <c:v>512.79999999999995</c:v>
                </c:pt>
                <c:pt idx="1233">
                  <c:v>512.79</c:v>
                </c:pt>
                <c:pt idx="1234">
                  <c:v>512.78</c:v>
                </c:pt>
                <c:pt idx="1235">
                  <c:v>512.78</c:v>
                </c:pt>
                <c:pt idx="1236">
                  <c:v>512.77</c:v>
                </c:pt>
                <c:pt idx="1237">
                  <c:v>512.77</c:v>
                </c:pt>
                <c:pt idx="1238">
                  <c:v>512.76</c:v>
                </c:pt>
                <c:pt idx="1239">
                  <c:v>512.75</c:v>
                </c:pt>
                <c:pt idx="1240">
                  <c:v>512.75</c:v>
                </c:pt>
                <c:pt idx="1241">
                  <c:v>512.74</c:v>
                </c:pt>
                <c:pt idx="1242">
                  <c:v>512.74</c:v>
                </c:pt>
                <c:pt idx="1243">
                  <c:v>512.73</c:v>
                </c:pt>
                <c:pt idx="1244">
                  <c:v>512.72</c:v>
                </c:pt>
                <c:pt idx="1245">
                  <c:v>512.72</c:v>
                </c:pt>
                <c:pt idx="1246">
                  <c:v>512.71</c:v>
                </c:pt>
                <c:pt idx="1247">
                  <c:v>512.71</c:v>
                </c:pt>
                <c:pt idx="1248">
                  <c:v>512.70000000000005</c:v>
                </c:pt>
                <c:pt idx="1249">
                  <c:v>512.70000000000005</c:v>
                </c:pt>
                <c:pt idx="1250">
                  <c:v>512.69000000000005</c:v>
                </c:pt>
                <c:pt idx="1251">
                  <c:v>512.69000000000005</c:v>
                </c:pt>
                <c:pt idx="1252">
                  <c:v>512.67999999999995</c:v>
                </c:pt>
                <c:pt idx="1253">
                  <c:v>512.66999999999996</c:v>
                </c:pt>
                <c:pt idx="1254">
                  <c:v>512.66999999999996</c:v>
                </c:pt>
                <c:pt idx="1255">
                  <c:v>512.66</c:v>
                </c:pt>
                <c:pt idx="1256">
                  <c:v>512.66</c:v>
                </c:pt>
                <c:pt idx="1257">
                  <c:v>512.65</c:v>
                </c:pt>
                <c:pt idx="1258">
                  <c:v>512.65</c:v>
                </c:pt>
                <c:pt idx="1259">
                  <c:v>512.64</c:v>
                </c:pt>
                <c:pt idx="1260">
                  <c:v>512.64</c:v>
                </c:pt>
                <c:pt idx="1261">
                  <c:v>512.63</c:v>
                </c:pt>
                <c:pt idx="1262">
                  <c:v>512.63</c:v>
                </c:pt>
                <c:pt idx="1263">
                  <c:v>512.63</c:v>
                </c:pt>
                <c:pt idx="1264">
                  <c:v>512.62</c:v>
                </c:pt>
                <c:pt idx="1265">
                  <c:v>512.62</c:v>
                </c:pt>
                <c:pt idx="1266">
                  <c:v>512.61</c:v>
                </c:pt>
                <c:pt idx="1267">
                  <c:v>512.61</c:v>
                </c:pt>
                <c:pt idx="1268">
                  <c:v>512.6</c:v>
                </c:pt>
                <c:pt idx="1269">
                  <c:v>512.6</c:v>
                </c:pt>
                <c:pt idx="1270">
                  <c:v>512.59</c:v>
                </c:pt>
                <c:pt idx="1271">
                  <c:v>512.59</c:v>
                </c:pt>
                <c:pt idx="1272">
                  <c:v>512.59</c:v>
                </c:pt>
                <c:pt idx="1273">
                  <c:v>512.58000000000004</c:v>
                </c:pt>
                <c:pt idx="1274">
                  <c:v>512.58000000000004</c:v>
                </c:pt>
                <c:pt idx="1275">
                  <c:v>512.57000000000005</c:v>
                </c:pt>
                <c:pt idx="1276">
                  <c:v>512.57000000000005</c:v>
                </c:pt>
                <c:pt idx="1277">
                  <c:v>512.55999999999995</c:v>
                </c:pt>
                <c:pt idx="1278">
                  <c:v>512.55999999999995</c:v>
                </c:pt>
                <c:pt idx="1279">
                  <c:v>512.55999999999995</c:v>
                </c:pt>
                <c:pt idx="1280">
                  <c:v>512.54999999999995</c:v>
                </c:pt>
                <c:pt idx="1281">
                  <c:v>512.54999999999995</c:v>
                </c:pt>
                <c:pt idx="1282">
                  <c:v>512.54</c:v>
                </c:pt>
                <c:pt idx="1283">
                  <c:v>512.54</c:v>
                </c:pt>
                <c:pt idx="1284">
                  <c:v>512.53</c:v>
                </c:pt>
                <c:pt idx="1285">
                  <c:v>512.53</c:v>
                </c:pt>
                <c:pt idx="1286">
                  <c:v>512.53</c:v>
                </c:pt>
                <c:pt idx="1287">
                  <c:v>512.52</c:v>
                </c:pt>
                <c:pt idx="1288">
                  <c:v>512.52</c:v>
                </c:pt>
                <c:pt idx="1289">
                  <c:v>512.51</c:v>
                </c:pt>
                <c:pt idx="1290">
                  <c:v>512.51</c:v>
                </c:pt>
                <c:pt idx="1291">
                  <c:v>512.51</c:v>
                </c:pt>
                <c:pt idx="1292">
                  <c:v>512.5</c:v>
                </c:pt>
                <c:pt idx="1293">
                  <c:v>512.5</c:v>
                </c:pt>
                <c:pt idx="1294">
                  <c:v>512.49</c:v>
                </c:pt>
                <c:pt idx="1295">
                  <c:v>512.49</c:v>
                </c:pt>
                <c:pt idx="1296">
                  <c:v>512.49</c:v>
                </c:pt>
                <c:pt idx="1297">
                  <c:v>512.48</c:v>
                </c:pt>
                <c:pt idx="1298">
                  <c:v>512.48</c:v>
                </c:pt>
                <c:pt idx="1299">
                  <c:v>512.47</c:v>
                </c:pt>
                <c:pt idx="1300">
                  <c:v>512.47</c:v>
                </c:pt>
                <c:pt idx="1301">
                  <c:v>512.47</c:v>
                </c:pt>
                <c:pt idx="1302">
                  <c:v>512.46</c:v>
                </c:pt>
                <c:pt idx="1303">
                  <c:v>512.46</c:v>
                </c:pt>
                <c:pt idx="1304">
                  <c:v>512.45000000000005</c:v>
                </c:pt>
                <c:pt idx="1305">
                  <c:v>512.45000000000005</c:v>
                </c:pt>
                <c:pt idx="1306">
                  <c:v>512.45000000000005</c:v>
                </c:pt>
                <c:pt idx="1307">
                  <c:v>512.44000000000005</c:v>
                </c:pt>
                <c:pt idx="1308">
                  <c:v>512.44000000000005</c:v>
                </c:pt>
                <c:pt idx="1309">
                  <c:v>512.44000000000005</c:v>
                </c:pt>
                <c:pt idx="1310">
                  <c:v>512.42999999999995</c:v>
                </c:pt>
                <c:pt idx="1311">
                  <c:v>512.42999999999995</c:v>
                </c:pt>
                <c:pt idx="1312">
                  <c:v>512.42999999999995</c:v>
                </c:pt>
                <c:pt idx="1313">
                  <c:v>512.41999999999996</c:v>
                </c:pt>
                <c:pt idx="1314">
                  <c:v>512.41999999999996</c:v>
                </c:pt>
                <c:pt idx="1315">
                  <c:v>512.41</c:v>
                </c:pt>
                <c:pt idx="1316">
                  <c:v>512.41</c:v>
                </c:pt>
                <c:pt idx="1317">
                  <c:v>512.41</c:v>
                </c:pt>
                <c:pt idx="1318">
                  <c:v>512.4</c:v>
                </c:pt>
                <c:pt idx="1319">
                  <c:v>512.4</c:v>
                </c:pt>
                <c:pt idx="1320">
                  <c:v>512.39</c:v>
                </c:pt>
                <c:pt idx="1321">
                  <c:v>512.39</c:v>
                </c:pt>
                <c:pt idx="1322">
                  <c:v>512.39</c:v>
                </c:pt>
                <c:pt idx="1323">
                  <c:v>512.38</c:v>
                </c:pt>
                <c:pt idx="1324">
                  <c:v>512.38</c:v>
                </c:pt>
                <c:pt idx="1325">
                  <c:v>512.38</c:v>
                </c:pt>
                <c:pt idx="1326">
                  <c:v>512.37</c:v>
                </c:pt>
                <c:pt idx="1327">
                  <c:v>512.37</c:v>
                </c:pt>
                <c:pt idx="1328">
                  <c:v>512.37</c:v>
                </c:pt>
                <c:pt idx="1329">
                  <c:v>512.36</c:v>
                </c:pt>
                <c:pt idx="1330">
                  <c:v>512.36</c:v>
                </c:pt>
                <c:pt idx="1331">
                  <c:v>512.35</c:v>
                </c:pt>
                <c:pt idx="1332">
                  <c:v>512.35</c:v>
                </c:pt>
                <c:pt idx="1333">
                  <c:v>512.35</c:v>
                </c:pt>
                <c:pt idx="1334">
                  <c:v>512.34</c:v>
                </c:pt>
                <c:pt idx="1335">
                  <c:v>512.34</c:v>
                </c:pt>
                <c:pt idx="1336">
                  <c:v>512.34</c:v>
                </c:pt>
                <c:pt idx="1337">
                  <c:v>512.33000000000004</c:v>
                </c:pt>
                <c:pt idx="1338">
                  <c:v>512.33000000000004</c:v>
                </c:pt>
                <c:pt idx="1339">
                  <c:v>512.32000000000005</c:v>
                </c:pt>
                <c:pt idx="1340">
                  <c:v>512.32000000000005</c:v>
                </c:pt>
                <c:pt idx="1341">
                  <c:v>512.32000000000005</c:v>
                </c:pt>
                <c:pt idx="1342">
                  <c:v>512.30999999999995</c:v>
                </c:pt>
                <c:pt idx="1343">
                  <c:v>512.30999999999995</c:v>
                </c:pt>
                <c:pt idx="1344">
                  <c:v>512.29999999999995</c:v>
                </c:pt>
                <c:pt idx="1345">
                  <c:v>512.29999999999995</c:v>
                </c:pt>
                <c:pt idx="1346">
                  <c:v>512.29999999999995</c:v>
                </c:pt>
                <c:pt idx="1347">
                  <c:v>512.29</c:v>
                </c:pt>
                <c:pt idx="1348">
                  <c:v>512.29</c:v>
                </c:pt>
                <c:pt idx="1349">
                  <c:v>512.28</c:v>
                </c:pt>
                <c:pt idx="1350">
                  <c:v>512.28</c:v>
                </c:pt>
                <c:pt idx="1351">
                  <c:v>512.28</c:v>
                </c:pt>
                <c:pt idx="1352">
                  <c:v>512.27</c:v>
                </c:pt>
                <c:pt idx="1353">
                  <c:v>512.27</c:v>
                </c:pt>
                <c:pt idx="1354">
                  <c:v>512.26</c:v>
                </c:pt>
                <c:pt idx="1355">
                  <c:v>512.26</c:v>
                </c:pt>
                <c:pt idx="1356">
                  <c:v>512.25</c:v>
                </c:pt>
                <c:pt idx="1357">
                  <c:v>512.25</c:v>
                </c:pt>
                <c:pt idx="1358">
                  <c:v>512.25</c:v>
                </c:pt>
                <c:pt idx="1359">
                  <c:v>512.24</c:v>
                </c:pt>
                <c:pt idx="1360">
                  <c:v>512.24</c:v>
                </c:pt>
                <c:pt idx="1361">
                  <c:v>512.23</c:v>
                </c:pt>
                <c:pt idx="1362">
                  <c:v>512.23</c:v>
                </c:pt>
                <c:pt idx="1363">
                  <c:v>512.22</c:v>
                </c:pt>
                <c:pt idx="1364">
                  <c:v>512.22</c:v>
                </c:pt>
                <c:pt idx="1365">
                  <c:v>512.21</c:v>
                </c:pt>
                <c:pt idx="1366">
                  <c:v>512.21</c:v>
                </c:pt>
                <c:pt idx="1367">
                  <c:v>512.20000000000005</c:v>
                </c:pt>
                <c:pt idx="1368">
                  <c:v>512.20000000000005</c:v>
                </c:pt>
                <c:pt idx="1369">
                  <c:v>512.19000000000005</c:v>
                </c:pt>
                <c:pt idx="1370">
                  <c:v>512.19000000000005</c:v>
                </c:pt>
                <c:pt idx="1371">
                  <c:v>512.19000000000005</c:v>
                </c:pt>
                <c:pt idx="1372">
                  <c:v>512.17999999999995</c:v>
                </c:pt>
                <c:pt idx="1373">
                  <c:v>512.17999999999995</c:v>
                </c:pt>
                <c:pt idx="1374">
                  <c:v>512.16999999999996</c:v>
                </c:pt>
                <c:pt idx="1375">
                  <c:v>512.16999999999996</c:v>
                </c:pt>
                <c:pt idx="1376">
                  <c:v>512.16</c:v>
                </c:pt>
                <c:pt idx="1377">
                  <c:v>512.16</c:v>
                </c:pt>
                <c:pt idx="1378">
                  <c:v>512.15</c:v>
                </c:pt>
                <c:pt idx="1379">
                  <c:v>512.15</c:v>
                </c:pt>
                <c:pt idx="1380">
                  <c:v>512.14</c:v>
                </c:pt>
                <c:pt idx="1381">
                  <c:v>512.14</c:v>
                </c:pt>
                <c:pt idx="1382">
                  <c:v>512.13</c:v>
                </c:pt>
                <c:pt idx="1383">
                  <c:v>512.13</c:v>
                </c:pt>
                <c:pt idx="1384">
                  <c:v>512.12</c:v>
                </c:pt>
                <c:pt idx="1385">
                  <c:v>512.12</c:v>
                </c:pt>
                <c:pt idx="1386">
                  <c:v>512.11</c:v>
                </c:pt>
                <c:pt idx="1387">
                  <c:v>512.11</c:v>
                </c:pt>
                <c:pt idx="1388">
                  <c:v>512.1</c:v>
                </c:pt>
                <c:pt idx="1389">
                  <c:v>512.1</c:v>
                </c:pt>
                <c:pt idx="1390">
                  <c:v>512.1</c:v>
                </c:pt>
                <c:pt idx="1391">
                  <c:v>512.09</c:v>
                </c:pt>
                <c:pt idx="1392">
                  <c:v>512.09</c:v>
                </c:pt>
                <c:pt idx="1393">
                  <c:v>512.08000000000004</c:v>
                </c:pt>
                <c:pt idx="1394">
                  <c:v>512.08000000000004</c:v>
                </c:pt>
                <c:pt idx="1395">
                  <c:v>512.07000000000005</c:v>
                </c:pt>
                <c:pt idx="1396">
                  <c:v>512.07000000000005</c:v>
                </c:pt>
                <c:pt idx="1397">
                  <c:v>512.05999999999995</c:v>
                </c:pt>
                <c:pt idx="1398">
                  <c:v>512.05999999999995</c:v>
                </c:pt>
                <c:pt idx="1399">
                  <c:v>512.05999999999995</c:v>
                </c:pt>
                <c:pt idx="1400">
                  <c:v>512.04999999999995</c:v>
                </c:pt>
                <c:pt idx="1401">
                  <c:v>512.04999999999995</c:v>
                </c:pt>
                <c:pt idx="1402">
                  <c:v>512.04</c:v>
                </c:pt>
                <c:pt idx="1403">
                  <c:v>512.04</c:v>
                </c:pt>
                <c:pt idx="1404">
                  <c:v>512.03</c:v>
                </c:pt>
                <c:pt idx="1405">
                  <c:v>512.03</c:v>
                </c:pt>
                <c:pt idx="1406">
                  <c:v>512.02</c:v>
                </c:pt>
                <c:pt idx="1407">
                  <c:v>512.02</c:v>
                </c:pt>
                <c:pt idx="1408">
                  <c:v>512.02</c:v>
                </c:pt>
                <c:pt idx="1409">
                  <c:v>512.01</c:v>
                </c:pt>
                <c:pt idx="1410">
                  <c:v>512.01</c:v>
                </c:pt>
                <c:pt idx="1411">
                  <c:v>512</c:v>
                </c:pt>
                <c:pt idx="1412">
                  <c:v>512</c:v>
                </c:pt>
                <c:pt idx="1413">
                  <c:v>511.99</c:v>
                </c:pt>
                <c:pt idx="1414">
                  <c:v>511.99</c:v>
                </c:pt>
                <c:pt idx="1415">
                  <c:v>511.99</c:v>
                </c:pt>
                <c:pt idx="1416">
                  <c:v>511.98</c:v>
                </c:pt>
                <c:pt idx="1417">
                  <c:v>511.98</c:v>
                </c:pt>
                <c:pt idx="1418">
                  <c:v>511.97</c:v>
                </c:pt>
                <c:pt idx="1419">
                  <c:v>511.97</c:v>
                </c:pt>
                <c:pt idx="1420">
                  <c:v>511.96</c:v>
                </c:pt>
                <c:pt idx="1421">
                  <c:v>511.96</c:v>
                </c:pt>
                <c:pt idx="1422">
                  <c:v>511.96</c:v>
                </c:pt>
                <c:pt idx="1423">
                  <c:v>511.95</c:v>
                </c:pt>
                <c:pt idx="1424">
                  <c:v>511.95</c:v>
                </c:pt>
                <c:pt idx="1425">
                  <c:v>511.94</c:v>
                </c:pt>
                <c:pt idx="1426">
                  <c:v>511.94</c:v>
                </c:pt>
                <c:pt idx="1427">
                  <c:v>511.94</c:v>
                </c:pt>
                <c:pt idx="1428">
                  <c:v>511.93</c:v>
                </c:pt>
                <c:pt idx="1429">
                  <c:v>511.93</c:v>
                </c:pt>
                <c:pt idx="1430">
                  <c:v>511.92</c:v>
                </c:pt>
                <c:pt idx="1431">
                  <c:v>511.92</c:v>
                </c:pt>
                <c:pt idx="1432">
                  <c:v>511.92</c:v>
                </c:pt>
                <c:pt idx="1433">
                  <c:v>511.91</c:v>
                </c:pt>
                <c:pt idx="1434">
                  <c:v>511.91</c:v>
                </c:pt>
                <c:pt idx="1435">
                  <c:v>511.9</c:v>
                </c:pt>
                <c:pt idx="1436">
                  <c:v>511.9</c:v>
                </c:pt>
                <c:pt idx="1437">
                  <c:v>511.9</c:v>
                </c:pt>
                <c:pt idx="1438">
                  <c:v>511.89</c:v>
                </c:pt>
                <c:pt idx="1439">
                  <c:v>511.89</c:v>
                </c:pt>
                <c:pt idx="1440">
                  <c:v>511.88</c:v>
                </c:pt>
                <c:pt idx="1441">
                  <c:v>511.88</c:v>
                </c:pt>
                <c:pt idx="1442">
                  <c:v>511.88</c:v>
                </c:pt>
                <c:pt idx="1443">
                  <c:v>511.87</c:v>
                </c:pt>
                <c:pt idx="1444">
                  <c:v>511.87</c:v>
                </c:pt>
                <c:pt idx="1445">
                  <c:v>511.86</c:v>
                </c:pt>
                <c:pt idx="1446">
                  <c:v>511.86</c:v>
                </c:pt>
                <c:pt idx="1447">
                  <c:v>511.86</c:v>
                </c:pt>
                <c:pt idx="1448">
                  <c:v>511.85</c:v>
                </c:pt>
                <c:pt idx="1449">
                  <c:v>511.85</c:v>
                </c:pt>
                <c:pt idx="1450">
                  <c:v>511.84</c:v>
                </c:pt>
                <c:pt idx="1451">
                  <c:v>511.84</c:v>
                </c:pt>
                <c:pt idx="1452">
                  <c:v>511.83</c:v>
                </c:pt>
                <c:pt idx="1453">
                  <c:v>511.83</c:v>
                </c:pt>
                <c:pt idx="1454">
                  <c:v>511.83</c:v>
                </c:pt>
                <c:pt idx="1455">
                  <c:v>511.82</c:v>
                </c:pt>
                <c:pt idx="1456">
                  <c:v>511.82</c:v>
                </c:pt>
                <c:pt idx="1457">
                  <c:v>511.81</c:v>
                </c:pt>
                <c:pt idx="1458">
                  <c:v>511.81</c:v>
                </c:pt>
                <c:pt idx="1459">
                  <c:v>511.81</c:v>
                </c:pt>
                <c:pt idx="1460">
                  <c:v>511.81</c:v>
                </c:pt>
                <c:pt idx="1461">
                  <c:v>511.8</c:v>
                </c:pt>
                <c:pt idx="1462">
                  <c:v>511.8</c:v>
                </c:pt>
                <c:pt idx="1463">
                  <c:v>511.79</c:v>
                </c:pt>
                <c:pt idx="1464">
                  <c:v>511.79</c:v>
                </c:pt>
                <c:pt idx="1465">
                  <c:v>511.78</c:v>
                </c:pt>
                <c:pt idx="1466">
                  <c:v>511.78</c:v>
                </c:pt>
                <c:pt idx="1467">
                  <c:v>511.77</c:v>
                </c:pt>
                <c:pt idx="1468">
                  <c:v>511.77</c:v>
                </c:pt>
                <c:pt idx="1469">
                  <c:v>511.76</c:v>
                </c:pt>
                <c:pt idx="1470">
                  <c:v>511.76</c:v>
                </c:pt>
                <c:pt idx="1471">
                  <c:v>511.75</c:v>
                </c:pt>
                <c:pt idx="1472">
                  <c:v>511.75</c:v>
                </c:pt>
                <c:pt idx="1473">
                  <c:v>511.74</c:v>
                </c:pt>
                <c:pt idx="1474">
                  <c:v>511.74</c:v>
                </c:pt>
                <c:pt idx="1475">
                  <c:v>511.73</c:v>
                </c:pt>
                <c:pt idx="1476">
                  <c:v>511.73</c:v>
                </c:pt>
                <c:pt idx="1477">
                  <c:v>511.72</c:v>
                </c:pt>
                <c:pt idx="1478">
                  <c:v>511.72</c:v>
                </c:pt>
                <c:pt idx="1479">
                  <c:v>511.71</c:v>
                </c:pt>
                <c:pt idx="1480">
                  <c:v>511.71</c:v>
                </c:pt>
                <c:pt idx="1481">
                  <c:v>511.7</c:v>
                </c:pt>
                <c:pt idx="1482">
                  <c:v>511.7</c:v>
                </c:pt>
                <c:pt idx="1483">
                  <c:v>511.7</c:v>
                </c:pt>
                <c:pt idx="1484">
                  <c:v>511.69</c:v>
                </c:pt>
                <c:pt idx="1485">
                  <c:v>511.69</c:v>
                </c:pt>
                <c:pt idx="1486">
                  <c:v>511.68</c:v>
                </c:pt>
                <c:pt idx="1487">
                  <c:v>511.68</c:v>
                </c:pt>
                <c:pt idx="1488">
                  <c:v>511.67</c:v>
                </c:pt>
                <c:pt idx="1489">
                  <c:v>511.67</c:v>
                </c:pt>
                <c:pt idx="1490">
                  <c:v>511.66</c:v>
                </c:pt>
                <c:pt idx="1491">
                  <c:v>511.66</c:v>
                </c:pt>
                <c:pt idx="1492">
                  <c:v>511.65</c:v>
                </c:pt>
                <c:pt idx="1493">
                  <c:v>511.65</c:v>
                </c:pt>
                <c:pt idx="1494">
                  <c:v>511.64</c:v>
                </c:pt>
                <c:pt idx="1495">
                  <c:v>511.64</c:v>
                </c:pt>
                <c:pt idx="1496">
                  <c:v>511.63</c:v>
                </c:pt>
                <c:pt idx="1497">
                  <c:v>511.63</c:v>
                </c:pt>
                <c:pt idx="1498">
                  <c:v>511.62</c:v>
                </c:pt>
                <c:pt idx="1499">
                  <c:v>511.62</c:v>
                </c:pt>
                <c:pt idx="1500">
                  <c:v>511.61</c:v>
                </c:pt>
                <c:pt idx="1501">
                  <c:v>511.61</c:v>
                </c:pt>
                <c:pt idx="1502">
                  <c:v>511.61</c:v>
                </c:pt>
                <c:pt idx="1503">
                  <c:v>511.6</c:v>
                </c:pt>
                <c:pt idx="1504">
                  <c:v>511.6</c:v>
                </c:pt>
                <c:pt idx="1505">
                  <c:v>511.59</c:v>
                </c:pt>
                <c:pt idx="1506">
                  <c:v>511.58</c:v>
                </c:pt>
                <c:pt idx="1507">
                  <c:v>511.58</c:v>
                </c:pt>
                <c:pt idx="1508">
                  <c:v>511.57</c:v>
                </c:pt>
                <c:pt idx="1509">
                  <c:v>511.56</c:v>
                </c:pt>
                <c:pt idx="1510">
                  <c:v>511.55</c:v>
                </c:pt>
                <c:pt idx="1511">
                  <c:v>511.54</c:v>
                </c:pt>
                <c:pt idx="1512">
                  <c:v>511.54</c:v>
                </c:pt>
                <c:pt idx="1513">
                  <c:v>511.53</c:v>
                </c:pt>
                <c:pt idx="1514">
                  <c:v>511.53</c:v>
                </c:pt>
                <c:pt idx="1515">
                  <c:v>511.52</c:v>
                </c:pt>
                <c:pt idx="1516">
                  <c:v>511.52</c:v>
                </c:pt>
                <c:pt idx="1517">
                  <c:v>511.52</c:v>
                </c:pt>
                <c:pt idx="1518">
                  <c:v>511.51</c:v>
                </c:pt>
                <c:pt idx="1519">
                  <c:v>511.51</c:v>
                </c:pt>
                <c:pt idx="1520">
                  <c:v>511.5</c:v>
                </c:pt>
                <c:pt idx="1521">
                  <c:v>511.5</c:v>
                </c:pt>
                <c:pt idx="1522">
                  <c:v>511.49</c:v>
                </c:pt>
                <c:pt idx="1523">
                  <c:v>511.49</c:v>
                </c:pt>
                <c:pt idx="1524">
                  <c:v>511.48</c:v>
                </c:pt>
                <c:pt idx="1525">
                  <c:v>511.48</c:v>
                </c:pt>
                <c:pt idx="1526">
                  <c:v>511.47</c:v>
                </c:pt>
                <c:pt idx="1527">
                  <c:v>511.47</c:v>
                </c:pt>
                <c:pt idx="1528">
                  <c:v>511.47</c:v>
                </c:pt>
                <c:pt idx="1529">
                  <c:v>511.46</c:v>
                </c:pt>
                <c:pt idx="1530">
                  <c:v>511.46</c:v>
                </c:pt>
                <c:pt idx="1531">
                  <c:v>511.45</c:v>
                </c:pt>
                <c:pt idx="1532">
                  <c:v>511.45</c:v>
                </c:pt>
                <c:pt idx="1533">
                  <c:v>511.44</c:v>
                </c:pt>
                <c:pt idx="1534">
                  <c:v>511.44</c:v>
                </c:pt>
                <c:pt idx="1535">
                  <c:v>511.43</c:v>
                </c:pt>
                <c:pt idx="1536">
                  <c:v>511.43</c:v>
                </c:pt>
                <c:pt idx="1537">
                  <c:v>511.42</c:v>
                </c:pt>
                <c:pt idx="1538">
                  <c:v>511.41</c:v>
                </c:pt>
                <c:pt idx="1539">
                  <c:v>511.41</c:v>
                </c:pt>
                <c:pt idx="1540">
                  <c:v>511.4</c:v>
                </c:pt>
                <c:pt idx="1541">
                  <c:v>511.4</c:v>
                </c:pt>
                <c:pt idx="1542">
                  <c:v>511.38</c:v>
                </c:pt>
                <c:pt idx="1543">
                  <c:v>511.36</c:v>
                </c:pt>
                <c:pt idx="1544">
                  <c:v>511.35</c:v>
                </c:pt>
                <c:pt idx="1545">
                  <c:v>511.34</c:v>
                </c:pt>
                <c:pt idx="1546">
                  <c:v>511.34</c:v>
                </c:pt>
                <c:pt idx="1547">
                  <c:v>511.33</c:v>
                </c:pt>
                <c:pt idx="1548">
                  <c:v>511.32</c:v>
                </c:pt>
                <c:pt idx="1549">
                  <c:v>511.31</c:v>
                </c:pt>
                <c:pt idx="1550">
                  <c:v>511.31</c:v>
                </c:pt>
                <c:pt idx="1551">
                  <c:v>511.3</c:v>
                </c:pt>
                <c:pt idx="1552">
                  <c:v>511.29</c:v>
                </c:pt>
                <c:pt idx="1553">
                  <c:v>511.29</c:v>
                </c:pt>
                <c:pt idx="1554">
                  <c:v>511.28</c:v>
                </c:pt>
                <c:pt idx="1555">
                  <c:v>511.28</c:v>
                </c:pt>
                <c:pt idx="1556">
                  <c:v>511.27</c:v>
                </c:pt>
                <c:pt idx="1557">
                  <c:v>511.26</c:v>
                </c:pt>
                <c:pt idx="1558">
                  <c:v>511.26</c:v>
                </c:pt>
                <c:pt idx="1559">
                  <c:v>511.25</c:v>
                </c:pt>
                <c:pt idx="1560">
                  <c:v>511.25</c:v>
                </c:pt>
                <c:pt idx="1561">
                  <c:v>511.24</c:v>
                </c:pt>
                <c:pt idx="1562">
                  <c:v>511.24</c:v>
                </c:pt>
                <c:pt idx="1563">
                  <c:v>511.23</c:v>
                </c:pt>
                <c:pt idx="1564">
                  <c:v>511.23</c:v>
                </c:pt>
                <c:pt idx="1565">
                  <c:v>511.22</c:v>
                </c:pt>
                <c:pt idx="1566">
                  <c:v>511.21</c:v>
                </c:pt>
                <c:pt idx="1567">
                  <c:v>511.21</c:v>
                </c:pt>
                <c:pt idx="1568">
                  <c:v>511.21</c:v>
                </c:pt>
                <c:pt idx="1569">
                  <c:v>511.2</c:v>
                </c:pt>
                <c:pt idx="1570">
                  <c:v>511.2</c:v>
                </c:pt>
                <c:pt idx="1571">
                  <c:v>511.19</c:v>
                </c:pt>
                <c:pt idx="1572">
                  <c:v>511.19</c:v>
                </c:pt>
                <c:pt idx="1573">
                  <c:v>511.18</c:v>
                </c:pt>
                <c:pt idx="1574">
                  <c:v>511.18</c:v>
                </c:pt>
                <c:pt idx="1575">
                  <c:v>511.17</c:v>
                </c:pt>
                <c:pt idx="1576">
                  <c:v>511.17</c:v>
                </c:pt>
                <c:pt idx="1577">
                  <c:v>511.16</c:v>
                </c:pt>
                <c:pt idx="1578">
                  <c:v>511.16</c:v>
                </c:pt>
                <c:pt idx="1579">
                  <c:v>511.15</c:v>
                </c:pt>
                <c:pt idx="1580">
                  <c:v>511.15</c:v>
                </c:pt>
                <c:pt idx="1581">
                  <c:v>511.14</c:v>
                </c:pt>
                <c:pt idx="1582">
                  <c:v>511.14</c:v>
                </c:pt>
                <c:pt idx="1583">
                  <c:v>511.13</c:v>
                </c:pt>
                <c:pt idx="1584">
                  <c:v>511.13</c:v>
                </c:pt>
                <c:pt idx="1585">
                  <c:v>511.12</c:v>
                </c:pt>
                <c:pt idx="1586">
                  <c:v>511.11</c:v>
                </c:pt>
                <c:pt idx="1587">
                  <c:v>511.11</c:v>
                </c:pt>
                <c:pt idx="1588">
                  <c:v>511.1</c:v>
                </c:pt>
                <c:pt idx="1589">
                  <c:v>511.1</c:v>
                </c:pt>
                <c:pt idx="1590">
                  <c:v>511.09</c:v>
                </c:pt>
                <c:pt idx="1591">
                  <c:v>511.09</c:v>
                </c:pt>
                <c:pt idx="1592">
                  <c:v>511.08</c:v>
                </c:pt>
                <c:pt idx="1593">
                  <c:v>511.07</c:v>
                </c:pt>
                <c:pt idx="1594">
                  <c:v>511.07</c:v>
                </c:pt>
                <c:pt idx="1595">
                  <c:v>511.06</c:v>
                </c:pt>
                <c:pt idx="1596">
                  <c:v>511.05</c:v>
                </c:pt>
                <c:pt idx="1597">
                  <c:v>511.06</c:v>
                </c:pt>
                <c:pt idx="1598">
                  <c:v>511.06</c:v>
                </c:pt>
                <c:pt idx="1599">
                  <c:v>511.05</c:v>
                </c:pt>
                <c:pt idx="1600">
                  <c:v>511.05</c:v>
                </c:pt>
                <c:pt idx="1601">
                  <c:v>511.04</c:v>
                </c:pt>
                <c:pt idx="1602">
                  <c:v>511.03</c:v>
                </c:pt>
                <c:pt idx="1603">
                  <c:v>511.03</c:v>
                </c:pt>
                <c:pt idx="1604">
                  <c:v>511.02</c:v>
                </c:pt>
                <c:pt idx="1605">
                  <c:v>511.02</c:v>
                </c:pt>
                <c:pt idx="1606">
                  <c:v>511.01</c:v>
                </c:pt>
                <c:pt idx="1607">
                  <c:v>511</c:v>
                </c:pt>
                <c:pt idx="1608">
                  <c:v>511</c:v>
                </c:pt>
                <c:pt idx="1609">
                  <c:v>510.99</c:v>
                </c:pt>
                <c:pt idx="1610">
                  <c:v>510.98</c:v>
                </c:pt>
                <c:pt idx="1611">
                  <c:v>510.98</c:v>
                </c:pt>
                <c:pt idx="1612">
                  <c:v>510.97</c:v>
                </c:pt>
                <c:pt idx="1613">
                  <c:v>510.96</c:v>
                </c:pt>
                <c:pt idx="1614">
                  <c:v>510.96</c:v>
                </c:pt>
                <c:pt idx="1615">
                  <c:v>510.95</c:v>
                </c:pt>
                <c:pt idx="1616">
                  <c:v>510.95</c:v>
                </c:pt>
                <c:pt idx="1617">
                  <c:v>510.94</c:v>
                </c:pt>
                <c:pt idx="1618">
                  <c:v>510.93</c:v>
                </c:pt>
                <c:pt idx="1619">
                  <c:v>510.93</c:v>
                </c:pt>
                <c:pt idx="1620">
                  <c:v>510.92</c:v>
                </c:pt>
                <c:pt idx="1621">
                  <c:v>510.92</c:v>
                </c:pt>
                <c:pt idx="1622">
                  <c:v>510.91</c:v>
                </c:pt>
                <c:pt idx="1623">
                  <c:v>510.9</c:v>
                </c:pt>
                <c:pt idx="1624">
                  <c:v>510.9</c:v>
                </c:pt>
                <c:pt idx="1625">
                  <c:v>510.89</c:v>
                </c:pt>
                <c:pt idx="1626">
                  <c:v>510.89</c:v>
                </c:pt>
                <c:pt idx="1627">
                  <c:v>510.88</c:v>
                </c:pt>
                <c:pt idx="1628">
                  <c:v>510.87</c:v>
                </c:pt>
                <c:pt idx="1629">
                  <c:v>510.87</c:v>
                </c:pt>
                <c:pt idx="1630">
                  <c:v>510.86</c:v>
                </c:pt>
                <c:pt idx="1631">
                  <c:v>510.86</c:v>
                </c:pt>
                <c:pt idx="1632">
                  <c:v>510.85</c:v>
                </c:pt>
                <c:pt idx="1633">
                  <c:v>510.84</c:v>
                </c:pt>
                <c:pt idx="1634">
                  <c:v>510.84</c:v>
                </c:pt>
                <c:pt idx="1635">
                  <c:v>510.83</c:v>
                </c:pt>
                <c:pt idx="1636">
                  <c:v>510.82</c:v>
                </c:pt>
                <c:pt idx="1637">
                  <c:v>510.81</c:v>
                </c:pt>
                <c:pt idx="1638">
                  <c:v>510.81</c:v>
                </c:pt>
                <c:pt idx="1639">
                  <c:v>510.8</c:v>
                </c:pt>
                <c:pt idx="1640">
                  <c:v>510.79</c:v>
                </c:pt>
                <c:pt idx="1641">
                  <c:v>510.79</c:v>
                </c:pt>
                <c:pt idx="1642">
                  <c:v>510.78</c:v>
                </c:pt>
                <c:pt idx="1643">
                  <c:v>510.77</c:v>
                </c:pt>
                <c:pt idx="1644">
                  <c:v>510.76</c:v>
                </c:pt>
                <c:pt idx="1645">
                  <c:v>510.76</c:v>
                </c:pt>
                <c:pt idx="1646">
                  <c:v>510.75</c:v>
                </c:pt>
                <c:pt idx="1647">
                  <c:v>510.74</c:v>
                </c:pt>
                <c:pt idx="1648">
                  <c:v>510.74</c:v>
                </c:pt>
                <c:pt idx="1649">
                  <c:v>510.73</c:v>
                </c:pt>
                <c:pt idx="1650">
                  <c:v>510.72</c:v>
                </c:pt>
                <c:pt idx="1651">
                  <c:v>510.71</c:v>
                </c:pt>
                <c:pt idx="1652">
                  <c:v>510.71</c:v>
                </c:pt>
                <c:pt idx="1653">
                  <c:v>510.7</c:v>
                </c:pt>
                <c:pt idx="1654">
                  <c:v>510.69</c:v>
                </c:pt>
                <c:pt idx="1655">
                  <c:v>510.69</c:v>
                </c:pt>
                <c:pt idx="1656">
                  <c:v>510.68</c:v>
                </c:pt>
                <c:pt idx="1657">
                  <c:v>510.67</c:v>
                </c:pt>
                <c:pt idx="1658">
                  <c:v>510.67</c:v>
                </c:pt>
                <c:pt idx="1659">
                  <c:v>510.66</c:v>
                </c:pt>
                <c:pt idx="1660">
                  <c:v>510.66</c:v>
                </c:pt>
                <c:pt idx="1661">
                  <c:v>510.65</c:v>
                </c:pt>
                <c:pt idx="1662">
                  <c:v>510.65</c:v>
                </c:pt>
                <c:pt idx="1663">
                  <c:v>510.64</c:v>
                </c:pt>
                <c:pt idx="1664">
                  <c:v>510.63</c:v>
                </c:pt>
                <c:pt idx="1665">
                  <c:v>510.63</c:v>
                </c:pt>
                <c:pt idx="1666">
                  <c:v>510.62</c:v>
                </c:pt>
                <c:pt idx="1667">
                  <c:v>510.61</c:v>
                </c:pt>
                <c:pt idx="1668">
                  <c:v>510.61</c:v>
                </c:pt>
                <c:pt idx="1669">
                  <c:v>510.6</c:v>
                </c:pt>
                <c:pt idx="1670">
                  <c:v>510.59</c:v>
                </c:pt>
                <c:pt idx="1671">
                  <c:v>510.58</c:v>
                </c:pt>
                <c:pt idx="1672">
                  <c:v>510.58</c:v>
                </c:pt>
                <c:pt idx="1673">
                  <c:v>510.58</c:v>
                </c:pt>
                <c:pt idx="1674">
                  <c:v>510.57</c:v>
                </c:pt>
                <c:pt idx="1675">
                  <c:v>510.57</c:v>
                </c:pt>
                <c:pt idx="1676">
                  <c:v>510.56</c:v>
                </c:pt>
                <c:pt idx="1677">
                  <c:v>510.55</c:v>
                </c:pt>
                <c:pt idx="1678">
                  <c:v>510.54</c:v>
                </c:pt>
                <c:pt idx="1679">
                  <c:v>510.54</c:v>
                </c:pt>
                <c:pt idx="1680">
                  <c:v>510.53</c:v>
                </c:pt>
                <c:pt idx="1681">
                  <c:v>510.52</c:v>
                </c:pt>
                <c:pt idx="1682">
                  <c:v>510.51</c:v>
                </c:pt>
                <c:pt idx="1683">
                  <c:v>510.5</c:v>
                </c:pt>
                <c:pt idx="1684">
                  <c:v>510.5</c:v>
                </c:pt>
                <c:pt idx="1685">
                  <c:v>510.49</c:v>
                </c:pt>
                <c:pt idx="1686">
                  <c:v>510.48</c:v>
                </c:pt>
                <c:pt idx="1687">
                  <c:v>510.47</c:v>
                </c:pt>
                <c:pt idx="1688">
                  <c:v>510.46</c:v>
                </c:pt>
                <c:pt idx="1689">
                  <c:v>510.46</c:v>
                </c:pt>
                <c:pt idx="1690">
                  <c:v>510.45</c:v>
                </c:pt>
                <c:pt idx="1691">
                  <c:v>510.44</c:v>
                </c:pt>
                <c:pt idx="1692">
                  <c:v>510.43</c:v>
                </c:pt>
                <c:pt idx="1693">
                  <c:v>510.43</c:v>
                </c:pt>
                <c:pt idx="1694">
                  <c:v>510.42</c:v>
                </c:pt>
                <c:pt idx="1695">
                  <c:v>510.41</c:v>
                </c:pt>
                <c:pt idx="1696">
                  <c:v>510.4</c:v>
                </c:pt>
                <c:pt idx="1697">
                  <c:v>510.39</c:v>
                </c:pt>
                <c:pt idx="1698">
                  <c:v>510.39</c:v>
                </c:pt>
                <c:pt idx="1699">
                  <c:v>510.38</c:v>
                </c:pt>
                <c:pt idx="1700">
                  <c:v>510.37</c:v>
                </c:pt>
                <c:pt idx="1701">
                  <c:v>510.36</c:v>
                </c:pt>
                <c:pt idx="1702">
                  <c:v>510.36</c:v>
                </c:pt>
                <c:pt idx="1703">
                  <c:v>510.35</c:v>
                </c:pt>
                <c:pt idx="1704">
                  <c:v>510.34</c:v>
                </c:pt>
                <c:pt idx="1705">
                  <c:v>510.33</c:v>
                </c:pt>
                <c:pt idx="1706">
                  <c:v>510.33</c:v>
                </c:pt>
                <c:pt idx="1707">
                  <c:v>510.32</c:v>
                </c:pt>
                <c:pt idx="1708">
                  <c:v>510.31</c:v>
                </c:pt>
                <c:pt idx="1709">
                  <c:v>510.31</c:v>
                </c:pt>
                <c:pt idx="1710">
                  <c:v>510.3</c:v>
                </c:pt>
                <c:pt idx="1711">
                  <c:v>510.29</c:v>
                </c:pt>
                <c:pt idx="1712">
                  <c:v>510.28</c:v>
                </c:pt>
                <c:pt idx="1713">
                  <c:v>510.28</c:v>
                </c:pt>
                <c:pt idx="1714">
                  <c:v>510.27</c:v>
                </c:pt>
                <c:pt idx="1715">
                  <c:v>510.26</c:v>
                </c:pt>
                <c:pt idx="1716">
                  <c:v>510.25</c:v>
                </c:pt>
                <c:pt idx="1717">
                  <c:v>510.25</c:v>
                </c:pt>
                <c:pt idx="1718">
                  <c:v>510.24</c:v>
                </c:pt>
                <c:pt idx="1719">
                  <c:v>510.23</c:v>
                </c:pt>
                <c:pt idx="1720">
                  <c:v>510.23</c:v>
                </c:pt>
                <c:pt idx="1721">
                  <c:v>510.22</c:v>
                </c:pt>
                <c:pt idx="1722">
                  <c:v>510.21</c:v>
                </c:pt>
                <c:pt idx="1723">
                  <c:v>510.2</c:v>
                </c:pt>
                <c:pt idx="1724">
                  <c:v>510.2</c:v>
                </c:pt>
                <c:pt idx="1725">
                  <c:v>510.19</c:v>
                </c:pt>
                <c:pt idx="1726">
                  <c:v>510.19</c:v>
                </c:pt>
                <c:pt idx="1727">
                  <c:v>510.18</c:v>
                </c:pt>
                <c:pt idx="1728">
                  <c:v>510.17</c:v>
                </c:pt>
                <c:pt idx="1729">
                  <c:v>510.17</c:v>
                </c:pt>
                <c:pt idx="1730">
                  <c:v>510.16</c:v>
                </c:pt>
                <c:pt idx="1731">
                  <c:v>510.15</c:v>
                </c:pt>
                <c:pt idx="1732">
                  <c:v>510.15</c:v>
                </c:pt>
                <c:pt idx="1733">
                  <c:v>510.14</c:v>
                </c:pt>
                <c:pt idx="1734">
                  <c:v>510.14</c:v>
                </c:pt>
                <c:pt idx="1735">
                  <c:v>510.13</c:v>
                </c:pt>
                <c:pt idx="1736">
                  <c:v>510.12</c:v>
                </c:pt>
                <c:pt idx="1737">
                  <c:v>510.12</c:v>
                </c:pt>
                <c:pt idx="1738">
                  <c:v>510.11</c:v>
                </c:pt>
                <c:pt idx="1739">
                  <c:v>510.1</c:v>
                </c:pt>
                <c:pt idx="1740">
                  <c:v>510.09</c:v>
                </c:pt>
                <c:pt idx="1741">
                  <c:v>510.09</c:v>
                </c:pt>
                <c:pt idx="1742">
                  <c:v>510.08</c:v>
                </c:pt>
                <c:pt idx="1743">
                  <c:v>510.07</c:v>
                </c:pt>
                <c:pt idx="1744">
                  <c:v>510.07</c:v>
                </c:pt>
                <c:pt idx="1745">
                  <c:v>510.06</c:v>
                </c:pt>
                <c:pt idx="1746">
                  <c:v>510.05</c:v>
                </c:pt>
                <c:pt idx="1747">
                  <c:v>510.04</c:v>
                </c:pt>
                <c:pt idx="1748">
                  <c:v>510.04</c:v>
                </c:pt>
                <c:pt idx="1749">
                  <c:v>510.03</c:v>
                </c:pt>
                <c:pt idx="1750">
                  <c:v>510.02</c:v>
                </c:pt>
                <c:pt idx="1751">
                  <c:v>510.01</c:v>
                </c:pt>
                <c:pt idx="1752">
                  <c:v>510.01</c:v>
                </c:pt>
                <c:pt idx="1753">
                  <c:v>510</c:v>
                </c:pt>
                <c:pt idx="1754">
                  <c:v>509.99</c:v>
                </c:pt>
                <c:pt idx="1755">
                  <c:v>509.99</c:v>
                </c:pt>
                <c:pt idx="1756">
                  <c:v>509.98</c:v>
                </c:pt>
                <c:pt idx="1757">
                  <c:v>509.97</c:v>
                </c:pt>
                <c:pt idx="1758">
                  <c:v>509.97</c:v>
                </c:pt>
                <c:pt idx="1759">
                  <c:v>509.96</c:v>
                </c:pt>
                <c:pt idx="1760">
                  <c:v>509.95</c:v>
                </c:pt>
                <c:pt idx="1761">
                  <c:v>509.95</c:v>
                </c:pt>
                <c:pt idx="1762">
                  <c:v>509.94</c:v>
                </c:pt>
                <c:pt idx="1763">
                  <c:v>509.93</c:v>
                </c:pt>
                <c:pt idx="1764">
                  <c:v>509.93</c:v>
                </c:pt>
                <c:pt idx="1765">
                  <c:v>509.92</c:v>
                </c:pt>
                <c:pt idx="1766">
                  <c:v>509.91</c:v>
                </c:pt>
                <c:pt idx="1767">
                  <c:v>509.91</c:v>
                </c:pt>
                <c:pt idx="1768">
                  <c:v>509.9</c:v>
                </c:pt>
                <c:pt idx="1769">
                  <c:v>509.89</c:v>
                </c:pt>
                <c:pt idx="1770">
                  <c:v>509.89</c:v>
                </c:pt>
                <c:pt idx="1771">
                  <c:v>509.88</c:v>
                </c:pt>
                <c:pt idx="1772">
                  <c:v>509.88</c:v>
                </c:pt>
                <c:pt idx="1773">
                  <c:v>509.87</c:v>
                </c:pt>
                <c:pt idx="1774">
                  <c:v>509.87</c:v>
                </c:pt>
                <c:pt idx="1775">
                  <c:v>509.86</c:v>
                </c:pt>
                <c:pt idx="1776">
                  <c:v>509.85</c:v>
                </c:pt>
                <c:pt idx="1777">
                  <c:v>509.84</c:v>
                </c:pt>
                <c:pt idx="1778">
                  <c:v>509.84</c:v>
                </c:pt>
                <c:pt idx="1779">
                  <c:v>509.83</c:v>
                </c:pt>
                <c:pt idx="1780">
                  <c:v>509.82</c:v>
                </c:pt>
                <c:pt idx="1781">
                  <c:v>509.82</c:v>
                </c:pt>
                <c:pt idx="1782">
                  <c:v>509.81</c:v>
                </c:pt>
                <c:pt idx="1783">
                  <c:v>509.8</c:v>
                </c:pt>
                <c:pt idx="1784">
                  <c:v>509.8</c:v>
                </c:pt>
                <c:pt idx="1785">
                  <c:v>509.79</c:v>
                </c:pt>
                <c:pt idx="1786">
                  <c:v>509.79</c:v>
                </c:pt>
                <c:pt idx="1787">
                  <c:v>509.78</c:v>
                </c:pt>
                <c:pt idx="1788">
                  <c:v>509.77</c:v>
                </c:pt>
                <c:pt idx="1789">
                  <c:v>509.77</c:v>
                </c:pt>
                <c:pt idx="1790">
                  <c:v>509.76</c:v>
                </c:pt>
                <c:pt idx="1791">
                  <c:v>509.76</c:v>
                </c:pt>
                <c:pt idx="1792">
                  <c:v>509.75</c:v>
                </c:pt>
                <c:pt idx="1793">
                  <c:v>509.75</c:v>
                </c:pt>
                <c:pt idx="1794">
                  <c:v>509.74</c:v>
                </c:pt>
                <c:pt idx="1795">
                  <c:v>509.73</c:v>
                </c:pt>
                <c:pt idx="1796">
                  <c:v>509.73</c:v>
                </c:pt>
                <c:pt idx="1797">
                  <c:v>509.72</c:v>
                </c:pt>
                <c:pt idx="1798">
                  <c:v>509.72</c:v>
                </c:pt>
                <c:pt idx="1799">
                  <c:v>509.71</c:v>
                </c:pt>
                <c:pt idx="1800">
                  <c:v>509.71</c:v>
                </c:pt>
                <c:pt idx="1801">
                  <c:v>509.7</c:v>
                </c:pt>
                <c:pt idx="1802">
                  <c:v>509.7</c:v>
                </c:pt>
                <c:pt idx="1803">
                  <c:v>509.69</c:v>
                </c:pt>
                <c:pt idx="1804">
                  <c:v>509.69</c:v>
                </c:pt>
                <c:pt idx="1805">
                  <c:v>509.68</c:v>
                </c:pt>
                <c:pt idx="1806">
                  <c:v>509.68</c:v>
                </c:pt>
                <c:pt idx="1807">
                  <c:v>509.67</c:v>
                </c:pt>
                <c:pt idx="1808">
                  <c:v>509.67</c:v>
                </c:pt>
                <c:pt idx="1809">
                  <c:v>509.67</c:v>
                </c:pt>
                <c:pt idx="1810">
                  <c:v>509.66</c:v>
                </c:pt>
                <c:pt idx="1811">
                  <c:v>509.66</c:v>
                </c:pt>
                <c:pt idx="1812">
                  <c:v>509.65</c:v>
                </c:pt>
                <c:pt idx="1813">
                  <c:v>509.65</c:v>
                </c:pt>
                <c:pt idx="1814">
                  <c:v>509.64</c:v>
                </c:pt>
                <c:pt idx="1815">
                  <c:v>509.64</c:v>
                </c:pt>
                <c:pt idx="1816">
                  <c:v>509.63</c:v>
                </c:pt>
                <c:pt idx="1817">
                  <c:v>509.63</c:v>
                </c:pt>
                <c:pt idx="1818">
                  <c:v>509.62</c:v>
                </c:pt>
                <c:pt idx="1819">
                  <c:v>509.62</c:v>
                </c:pt>
                <c:pt idx="1820">
                  <c:v>509.61</c:v>
                </c:pt>
                <c:pt idx="1821">
                  <c:v>509.61</c:v>
                </c:pt>
                <c:pt idx="1822">
                  <c:v>509.6</c:v>
                </c:pt>
                <c:pt idx="1823">
                  <c:v>509.6</c:v>
                </c:pt>
                <c:pt idx="1824">
                  <c:v>509.59</c:v>
                </c:pt>
                <c:pt idx="1825">
                  <c:v>509.59</c:v>
                </c:pt>
                <c:pt idx="1826">
                  <c:v>509.58</c:v>
                </c:pt>
                <c:pt idx="1827">
                  <c:v>509.58</c:v>
                </c:pt>
                <c:pt idx="1828">
                  <c:v>509.57</c:v>
                </c:pt>
                <c:pt idx="1829">
                  <c:v>509.57</c:v>
                </c:pt>
                <c:pt idx="1830">
                  <c:v>509.56</c:v>
                </c:pt>
                <c:pt idx="1831">
                  <c:v>509.56</c:v>
                </c:pt>
                <c:pt idx="1832">
                  <c:v>509.55</c:v>
                </c:pt>
                <c:pt idx="1833">
                  <c:v>509.55</c:v>
                </c:pt>
                <c:pt idx="1834">
                  <c:v>509.54</c:v>
                </c:pt>
                <c:pt idx="1835">
                  <c:v>509.54</c:v>
                </c:pt>
                <c:pt idx="1836">
                  <c:v>509.53</c:v>
                </c:pt>
                <c:pt idx="1837">
                  <c:v>509.53</c:v>
                </c:pt>
                <c:pt idx="1838">
                  <c:v>509.52</c:v>
                </c:pt>
                <c:pt idx="1839">
                  <c:v>509.52</c:v>
                </c:pt>
                <c:pt idx="1840">
                  <c:v>509.51</c:v>
                </c:pt>
                <c:pt idx="1841">
                  <c:v>509.51</c:v>
                </c:pt>
                <c:pt idx="1842">
                  <c:v>509.5</c:v>
                </c:pt>
                <c:pt idx="1843">
                  <c:v>509.49</c:v>
                </c:pt>
                <c:pt idx="1844">
                  <c:v>509.49</c:v>
                </c:pt>
                <c:pt idx="1845">
                  <c:v>509.48</c:v>
                </c:pt>
                <c:pt idx="1846">
                  <c:v>509.48</c:v>
                </c:pt>
                <c:pt idx="1847">
                  <c:v>509.47</c:v>
                </c:pt>
                <c:pt idx="1848">
                  <c:v>509.47</c:v>
                </c:pt>
                <c:pt idx="1849">
                  <c:v>509.46</c:v>
                </c:pt>
                <c:pt idx="1850">
                  <c:v>509.46</c:v>
                </c:pt>
                <c:pt idx="1851">
                  <c:v>509.45</c:v>
                </c:pt>
                <c:pt idx="1852">
                  <c:v>509.45</c:v>
                </c:pt>
                <c:pt idx="1853">
                  <c:v>509.44</c:v>
                </c:pt>
                <c:pt idx="1854">
                  <c:v>509.44</c:v>
                </c:pt>
                <c:pt idx="1855">
                  <c:v>509.43</c:v>
                </c:pt>
                <c:pt idx="1856">
                  <c:v>509.43</c:v>
                </c:pt>
                <c:pt idx="1857">
                  <c:v>509.42</c:v>
                </c:pt>
                <c:pt idx="1858">
                  <c:v>509.42</c:v>
                </c:pt>
                <c:pt idx="1859">
                  <c:v>509.41</c:v>
                </c:pt>
                <c:pt idx="1860">
                  <c:v>509.41</c:v>
                </c:pt>
                <c:pt idx="1861">
                  <c:v>509.4</c:v>
                </c:pt>
                <c:pt idx="1862">
                  <c:v>509.4</c:v>
                </c:pt>
                <c:pt idx="1863">
                  <c:v>509.39</c:v>
                </c:pt>
                <c:pt idx="1864">
                  <c:v>509.39</c:v>
                </c:pt>
                <c:pt idx="1865">
                  <c:v>509.38</c:v>
                </c:pt>
                <c:pt idx="1866">
                  <c:v>509.38</c:v>
                </c:pt>
                <c:pt idx="1867">
                  <c:v>509.38</c:v>
                </c:pt>
                <c:pt idx="1868">
                  <c:v>509.37</c:v>
                </c:pt>
                <c:pt idx="1869">
                  <c:v>509.37</c:v>
                </c:pt>
                <c:pt idx="1870">
                  <c:v>509.36</c:v>
                </c:pt>
                <c:pt idx="1871">
                  <c:v>509.36</c:v>
                </c:pt>
                <c:pt idx="1872">
                  <c:v>509.35</c:v>
                </c:pt>
                <c:pt idx="1873">
                  <c:v>509.35</c:v>
                </c:pt>
                <c:pt idx="1874">
                  <c:v>509.34</c:v>
                </c:pt>
                <c:pt idx="1875">
                  <c:v>509.34</c:v>
                </c:pt>
                <c:pt idx="1876">
                  <c:v>509.33</c:v>
                </c:pt>
                <c:pt idx="1877">
                  <c:v>509.33</c:v>
                </c:pt>
                <c:pt idx="1878">
                  <c:v>509.33</c:v>
                </c:pt>
                <c:pt idx="1879">
                  <c:v>509.32</c:v>
                </c:pt>
                <c:pt idx="1880">
                  <c:v>509.32</c:v>
                </c:pt>
                <c:pt idx="1881">
                  <c:v>509.31</c:v>
                </c:pt>
                <c:pt idx="1882">
                  <c:v>509.31</c:v>
                </c:pt>
                <c:pt idx="1883">
                  <c:v>509.3</c:v>
                </c:pt>
                <c:pt idx="1884">
                  <c:v>509.3</c:v>
                </c:pt>
                <c:pt idx="1885">
                  <c:v>509.29</c:v>
                </c:pt>
                <c:pt idx="1886">
                  <c:v>509.29</c:v>
                </c:pt>
                <c:pt idx="1887">
                  <c:v>509.29</c:v>
                </c:pt>
                <c:pt idx="1888">
                  <c:v>509.28</c:v>
                </c:pt>
                <c:pt idx="1889">
                  <c:v>509.28</c:v>
                </c:pt>
                <c:pt idx="1890">
                  <c:v>509.27</c:v>
                </c:pt>
                <c:pt idx="1891">
                  <c:v>509.27</c:v>
                </c:pt>
                <c:pt idx="1892">
                  <c:v>509.26</c:v>
                </c:pt>
                <c:pt idx="1893">
                  <c:v>509.26</c:v>
                </c:pt>
                <c:pt idx="1894">
                  <c:v>509.25</c:v>
                </c:pt>
                <c:pt idx="1895">
                  <c:v>509.25</c:v>
                </c:pt>
                <c:pt idx="1896">
                  <c:v>509.24</c:v>
                </c:pt>
                <c:pt idx="1897">
                  <c:v>509.24</c:v>
                </c:pt>
                <c:pt idx="1898">
                  <c:v>509.23</c:v>
                </c:pt>
                <c:pt idx="1899">
                  <c:v>509.23</c:v>
                </c:pt>
                <c:pt idx="1900">
                  <c:v>509.22</c:v>
                </c:pt>
                <c:pt idx="1901">
                  <c:v>509.22</c:v>
                </c:pt>
                <c:pt idx="1902">
                  <c:v>509.22</c:v>
                </c:pt>
                <c:pt idx="1903">
                  <c:v>509.21</c:v>
                </c:pt>
                <c:pt idx="1904">
                  <c:v>509.21</c:v>
                </c:pt>
                <c:pt idx="1905">
                  <c:v>509.2</c:v>
                </c:pt>
                <c:pt idx="1906">
                  <c:v>509.2</c:v>
                </c:pt>
                <c:pt idx="1907">
                  <c:v>509.19</c:v>
                </c:pt>
                <c:pt idx="1908">
                  <c:v>509.19</c:v>
                </c:pt>
                <c:pt idx="1909">
                  <c:v>509.18</c:v>
                </c:pt>
                <c:pt idx="1910">
                  <c:v>509.18</c:v>
                </c:pt>
                <c:pt idx="1911">
                  <c:v>509.17</c:v>
                </c:pt>
                <c:pt idx="1912">
                  <c:v>509.17</c:v>
                </c:pt>
                <c:pt idx="1913">
                  <c:v>509.16</c:v>
                </c:pt>
                <c:pt idx="1914">
                  <c:v>509.16</c:v>
                </c:pt>
                <c:pt idx="1915">
                  <c:v>509.15</c:v>
                </c:pt>
                <c:pt idx="1916">
                  <c:v>509.15</c:v>
                </c:pt>
                <c:pt idx="1917">
                  <c:v>509.14</c:v>
                </c:pt>
                <c:pt idx="1918">
                  <c:v>509.14</c:v>
                </c:pt>
                <c:pt idx="1919">
                  <c:v>509.13</c:v>
                </c:pt>
                <c:pt idx="1920">
                  <c:v>509.13</c:v>
                </c:pt>
                <c:pt idx="1921">
                  <c:v>509.12</c:v>
                </c:pt>
                <c:pt idx="1922">
                  <c:v>509.12</c:v>
                </c:pt>
                <c:pt idx="1923">
                  <c:v>509.11</c:v>
                </c:pt>
                <c:pt idx="1924">
                  <c:v>509.11</c:v>
                </c:pt>
                <c:pt idx="1925">
                  <c:v>509.09</c:v>
                </c:pt>
                <c:pt idx="1926">
                  <c:v>509.08</c:v>
                </c:pt>
                <c:pt idx="1927">
                  <c:v>509.07</c:v>
                </c:pt>
                <c:pt idx="1928">
                  <c:v>509.07</c:v>
                </c:pt>
                <c:pt idx="1929">
                  <c:v>509.06</c:v>
                </c:pt>
                <c:pt idx="1930">
                  <c:v>509.05</c:v>
                </c:pt>
                <c:pt idx="1931">
                  <c:v>509.05</c:v>
                </c:pt>
                <c:pt idx="1932">
                  <c:v>509.04</c:v>
                </c:pt>
                <c:pt idx="1933">
                  <c:v>509.04</c:v>
                </c:pt>
                <c:pt idx="1934">
                  <c:v>509.03</c:v>
                </c:pt>
                <c:pt idx="1935">
                  <c:v>509.03</c:v>
                </c:pt>
                <c:pt idx="1936">
                  <c:v>509.02</c:v>
                </c:pt>
                <c:pt idx="1937">
                  <c:v>509.02</c:v>
                </c:pt>
                <c:pt idx="1938">
                  <c:v>509.01</c:v>
                </c:pt>
                <c:pt idx="1939">
                  <c:v>509.01</c:v>
                </c:pt>
                <c:pt idx="1940">
                  <c:v>509</c:v>
                </c:pt>
                <c:pt idx="1941">
                  <c:v>509</c:v>
                </c:pt>
                <c:pt idx="1942">
                  <c:v>508.99</c:v>
                </c:pt>
                <c:pt idx="1943">
                  <c:v>508.99</c:v>
                </c:pt>
                <c:pt idx="1944">
                  <c:v>508.98</c:v>
                </c:pt>
                <c:pt idx="1945">
                  <c:v>508.98</c:v>
                </c:pt>
                <c:pt idx="1946">
                  <c:v>508.97</c:v>
                </c:pt>
                <c:pt idx="1947">
                  <c:v>508.97</c:v>
                </c:pt>
                <c:pt idx="1948">
                  <c:v>508.96</c:v>
                </c:pt>
                <c:pt idx="1949">
                  <c:v>508.96</c:v>
                </c:pt>
                <c:pt idx="1950">
                  <c:v>508.95</c:v>
                </c:pt>
                <c:pt idx="1951">
                  <c:v>508.95</c:v>
                </c:pt>
                <c:pt idx="1952">
                  <c:v>508.94</c:v>
                </c:pt>
                <c:pt idx="1953">
                  <c:v>508.94</c:v>
                </c:pt>
                <c:pt idx="1954">
                  <c:v>508.93</c:v>
                </c:pt>
                <c:pt idx="1955">
                  <c:v>508.93</c:v>
                </c:pt>
                <c:pt idx="1956">
                  <c:v>508.92</c:v>
                </c:pt>
                <c:pt idx="1957">
                  <c:v>508.92</c:v>
                </c:pt>
                <c:pt idx="1958">
                  <c:v>508.91</c:v>
                </c:pt>
                <c:pt idx="1959">
                  <c:v>508.91</c:v>
                </c:pt>
                <c:pt idx="1960">
                  <c:v>508.91</c:v>
                </c:pt>
                <c:pt idx="1961">
                  <c:v>508.9</c:v>
                </c:pt>
                <c:pt idx="1962">
                  <c:v>508.9</c:v>
                </c:pt>
                <c:pt idx="1963">
                  <c:v>508.89</c:v>
                </c:pt>
                <c:pt idx="1964">
                  <c:v>508.89</c:v>
                </c:pt>
                <c:pt idx="1965">
                  <c:v>508.88</c:v>
                </c:pt>
                <c:pt idx="1966">
                  <c:v>508.88</c:v>
                </c:pt>
                <c:pt idx="1967">
                  <c:v>508.87</c:v>
                </c:pt>
                <c:pt idx="1968">
                  <c:v>508.87</c:v>
                </c:pt>
                <c:pt idx="1969">
                  <c:v>508.86</c:v>
                </c:pt>
                <c:pt idx="1970">
                  <c:v>508.86</c:v>
                </c:pt>
                <c:pt idx="1971">
                  <c:v>508.86</c:v>
                </c:pt>
                <c:pt idx="1972">
                  <c:v>508.85</c:v>
                </c:pt>
                <c:pt idx="1973">
                  <c:v>508.85</c:v>
                </c:pt>
                <c:pt idx="1974">
                  <c:v>508.84</c:v>
                </c:pt>
                <c:pt idx="1975">
                  <c:v>508.84</c:v>
                </c:pt>
                <c:pt idx="1976">
                  <c:v>508.83</c:v>
                </c:pt>
                <c:pt idx="1977">
                  <c:v>508.83</c:v>
                </c:pt>
                <c:pt idx="1978">
                  <c:v>508.83</c:v>
                </c:pt>
                <c:pt idx="1979">
                  <c:v>508.82</c:v>
                </c:pt>
                <c:pt idx="1980">
                  <c:v>508.82</c:v>
                </c:pt>
                <c:pt idx="1981">
                  <c:v>508.81</c:v>
                </c:pt>
                <c:pt idx="1982">
                  <c:v>508.81</c:v>
                </c:pt>
                <c:pt idx="1983">
                  <c:v>508.8</c:v>
                </c:pt>
                <c:pt idx="1984">
                  <c:v>508.8</c:v>
                </c:pt>
                <c:pt idx="1985">
                  <c:v>508.8</c:v>
                </c:pt>
                <c:pt idx="1986">
                  <c:v>508.79</c:v>
                </c:pt>
                <c:pt idx="1987">
                  <c:v>508.79</c:v>
                </c:pt>
                <c:pt idx="1988">
                  <c:v>508.78</c:v>
                </c:pt>
                <c:pt idx="1989">
                  <c:v>508.78</c:v>
                </c:pt>
                <c:pt idx="1990">
                  <c:v>508.78</c:v>
                </c:pt>
                <c:pt idx="1991">
                  <c:v>508.77</c:v>
                </c:pt>
                <c:pt idx="1992">
                  <c:v>508.77</c:v>
                </c:pt>
                <c:pt idx="1993">
                  <c:v>508.76</c:v>
                </c:pt>
                <c:pt idx="1994">
                  <c:v>508.76</c:v>
                </c:pt>
                <c:pt idx="1995">
                  <c:v>508.76</c:v>
                </c:pt>
                <c:pt idx="1996">
                  <c:v>508.75</c:v>
                </c:pt>
                <c:pt idx="1997">
                  <c:v>508.75</c:v>
                </c:pt>
                <c:pt idx="1998">
                  <c:v>508.74</c:v>
                </c:pt>
                <c:pt idx="1999">
                  <c:v>508.74</c:v>
                </c:pt>
                <c:pt idx="2000">
                  <c:v>508.74</c:v>
                </c:pt>
                <c:pt idx="2001">
                  <c:v>508.73</c:v>
                </c:pt>
                <c:pt idx="2002">
                  <c:v>508.73</c:v>
                </c:pt>
                <c:pt idx="2003">
                  <c:v>508.73</c:v>
                </c:pt>
                <c:pt idx="2004">
                  <c:v>508.72</c:v>
                </c:pt>
                <c:pt idx="2005">
                  <c:v>508.72</c:v>
                </c:pt>
                <c:pt idx="2006">
                  <c:v>508.71</c:v>
                </c:pt>
                <c:pt idx="2007">
                  <c:v>508.71</c:v>
                </c:pt>
                <c:pt idx="2008">
                  <c:v>508.71</c:v>
                </c:pt>
                <c:pt idx="2009">
                  <c:v>508.7</c:v>
                </c:pt>
                <c:pt idx="2010">
                  <c:v>508.7</c:v>
                </c:pt>
                <c:pt idx="2011">
                  <c:v>508.7</c:v>
                </c:pt>
                <c:pt idx="2012">
                  <c:v>508.69</c:v>
                </c:pt>
                <c:pt idx="2013">
                  <c:v>508.69</c:v>
                </c:pt>
                <c:pt idx="2014">
                  <c:v>508.68</c:v>
                </c:pt>
                <c:pt idx="2015">
                  <c:v>508.68</c:v>
                </c:pt>
                <c:pt idx="2016">
                  <c:v>508.68</c:v>
                </c:pt>
                <c:pt idx="2017">
                  <c:v>508.67</c:v>
                </c:pt>
                <c:pt idx="2018">
                  <c:v>508.67</c:v>
                </c:pt>
                <c:pt idx="2019">
                  <c:v>508.67</c:v>
                </c:pt>
                <c:pt idx="2020">
                  <c:v>508.66</c:v>
                </c:pt>
                <c:pt idx="2021">
                  <c:v>508.66</c:v>
                </c:pt>
                <c:pt idx="2022">
                  <c:v>508.66</c:v>
                </c:pt>
                <c:pt idx="2023">
                  <c:v>508.65</c:v>
                </c:pt>
                <c:pt idx="2024">
                  <c:v>508.65</c:v>
                </c:pt>
                <c:pt idx="2025">
                  <c:v>508.64</c:v>
                </c:pt>
                <c:pt idx="2026">
                  <c:v>508.64</c:v>
                </c:pt>
                <c:pt idx="2027">
                  <c:v>508.64</c:v>
                </c:pt>
                <c:pt idx="2028">
                  <c:v>508.63</c:v>
                </c:pt>
                <c:pt idx="2029">
                  <c:v>508.63</c:v>
                </c:pt>
                <c:pt idx="2030">
                  <c:v>508.63</c:v>
                </c:pt>
                <c:pt idx="2031">
                  <c:v>508.62</c:v>
                </c:pt>
                <c:pt idx="2032">
                  <c:v>508.62</c:v>
                </c:pt>
                <c:pt idx="2033">
                  <c:v>508.61</c:v>
                </c:pt>
                <c:pt idx="2034">
                  <c:v>508.61</c:v>
                </c:pt>
                <c:pt idx="2035">
                  <c:v>508.61</c:v>
                </c:pt>
                <c:pt idx="2036">
                  <c:v>508.6</c:v>
                </c:pt>
                <c:pt idx="2037">
                  <c:v>508.6</c:v>
                </c:pt>
                <c:pt idx="2038">
                  <c:v>508.6</c:v>
                </c:pt>
                <c:pt idx="2039">
                  <c:v>508.59</c:v>
                </c:pt>
                <c:pt idx="2040">
                  <c:v>508.59</c:v>
                </c:pt>
                <c:pt idx="2041">
                  <c:v>508.59</c:v>
                </c:pt>
                <c:pt idx="2042">
                  <c:v>508.58</c:v>
                </c:pt>
                <c:pt idx="2043">
                  <c:v>508.58</c:v>
                </c:pt>
                <c:pt idx="2044">
                  <c:v>508.58</c:v>
                </c:pt>
                <c:pt idx="2045">
                  <c:v>508.57</c:v>
                </c:pt>
                <c:pt idx="2046">
                  <c:v>508.57</c:v>
                </c:pt>
                <c:pt idx="2047">
                  <c:v>508.56</c:v>
                </c:pt>
                <c:pt idx="2048">
                  <c:v>508.56</c:v>
                </c:pt>
                <c:pt idx="2049">
                  <c:v>508.56</c:v>
                </c:pt>
                <c:pt idx="2050">
                  <c:v>508.55</c:v>
                </c:pt>
                <c:pt idx="2051">
                  <c:v>508.55</c:v>
                </c:pt>
                <c:pt idx="2052">
                  <c:v>508.55</c:v>
                </c:pt>
                <c:pt idx="2053">
                  <c:v>508.54</c:v>
                </c:pt>
                <c:pt idx="2054">
                  <c:v>508.54</c:v>
                </c:pt>
                <c:pt idx="2055">
                  <c:v>508.54</c:v>
                </c:pt>
                <c:pt idx="2056">
                  <c:v>508.53</c:v>
                </c:pt>
                <c:pt idx="2057">
                  <c:v>508.53</c:v>
                </c:pt>
                <c:pt idx="2058">
                  <c:v>508.53</c:v>
                </c:pt>
                <c:pt idx="2059">
                  <c:v>508.52</c:v>
                </c:pt>
                <c:pt idx="2060">
                  <c:v>508.52</c:v>
                </c:pt>
                <c:pt idx="2061">
                  <c:v>508.52</c:v>
                </c:pt>
                <c:pt idx="2062">
                  <c:v>508.52</c:v>
                </c:pt>
                <c:pt idx="2063">
                  <c:v>508.51</c:v>
                </c:pt>
                <c:pt idx="2064">
                  <c:v>508.51</c:v>
                </c:pt>
                <c:pt idx="2065">
                  <c:v>508.51</c:v>
                </c:pt>
                <c:pt idx="2066">
                  <c:v>508.51</c:v>
                </c:pt>
                <c:pt idx="2067">
                  <c:v>508.51</c:v>
                </c:pt>
                <c:pt idx="2068">
                  <c:v>508.51</c:v>
                </c:pt>
                <c:pt idx="2069">
                  <c:v>508.5</c:v>
                </c:pt>
                <c:pt idx="2070">
                  <c:v>508.5</c:v>
                </c:pt>
                <c:pt idx="2071">
                  <c:v>508.5</c:v>
                </c:pt>
                <c:pt idx="2072">
                  <c:v>508.49</c:v>
                </c:pt>
                <c:pt idx="2073">
                  <c:v>508.49</c:v>
                </c:pt>
                <c:pt idx="2074">
                  <c:v>508.49</c:v>
                </c:pt>
                <c:pt idx="2075">
                  <c:v>508.48</c:v>
                </c:pt>
                <c:pt idx="2076">
                  <c:v>508.48</c:v>
                </c:pt>
                <c:pt idx="2077">
                  <c:v>508.47</c:v>
                </c:pt>
                <c:pt idx="2078">
                  <c:v>508.47</c:v>
                </c:pt>
                <c:pt idx="2079">
                  <c:v>508.47</c:v>
                </c:pt>
                <c:pt idx="2080">
                  <c:v>508.46</c:v>
                </c:pt>
                <c:pt idx="2081">
                  <c:v>508.46</c:v>
                </c:pt>
                <c:pt idx="2082">
                  <c:v>508.46</c:v>
                </c:pt>
                <c:pt idx="2083">
                  <c:v>508.45</c:v>
                </c:pt>
                <c:pt idx="2084">
                  <c:v>508.45</c:v>
                </c:pt>
                <c:pt idx="2085">
                  <c:v>508.44</c:v>
                </c:pt>
                <c:pt idx="2086">
                  <c:v>508.44</c:v>
                </c:pt>
                <c:pt idx="2087">
                  <c:v>508.44</c:v>
                </c:pt>
                <c:pt idx="2088">
                  <c:v>508.43</c:v>
                </c:pt>
                <c:pt idx="2089">
                  <c:v>508.43</c:v>
                </c:pt>
                <c:pt idx="2090">
                  <c:v>508.43</c:v>
                </c:pt>
                <c:pt idx="2091">
                  <c:v>508.42</c:v>
                </c:pt>
                <c:pt idx="2092">
                  <c:v>508.42</c:v>
                </c:pt>
                <c:pt idx="2093">
                  <c:v>508.42</c:v>
                </c:pt>
                <c:pt idx="2094">
                  <c:v>508.41</c:v>
                </c:pt>
                <c:pt idx="2095">
                  <c:v>508.41</c:v>
                </c:pt>
                <c:pt idx="2096">
                  <c:v>508.41</c:v>
                </c:pt>
                <c:pt idx="2097">
                  <c:v>508.4</c:v>
                </c:pt>
                <c:pt idx="2098">
                  <c:v>508.4</c:v>
                </c:pt>
                <c:pt idx="2099">
                  <c:v>508.4</c:v>
                </c:pt>
                <c:pt idx="2100">
                  <c:v>508.39</c:v>
                </c:pt>
                <c:pt idx="2101">
                  <c:v>508.39</c:v>
                </c:pt>
                <c:pt idx="2102">
                  <c:v>508.39</c:v>
                </c:pt>
                <c:pt idx="2103">
                  <c:v>508.39</c:v>
                </c:pt>
                <c:pt idx="2104">
                  <c:v>508.38</c:v>
                </c:pt>
                <c:pt idx="2105">
                  <c:v>508.38</c:v>
                </c:pt>
                <c:pt idx="2106">
                  <c:v>508.38</c:v>
                </c:pt>
                <c:pt idx="2107">
                  <c:v>508.37</c:v>
                </c:pt>
                <c:pt idx="2108">
                  <c:v>508.37</c:v>
                </c:pt>
                <c:pt idx="2109">
                  <c:v>508.37</c:v>
                </c:pt>
                <c:pt idx="2110">
                  <c:v>508.36</c:v>
                </c:pt>
                <c:pt idx="2111">
                  <c:v>508.36</c:v>
                </c:pt>
                <c:pt idx="2112">
                  <c:v>508.36</c:v>
                </c:pt>
                <c:pt idx="2113">
                  <c:v>508.36</c:v>
                </c:pt>
                <c:pt idx="2114">
                  <c:v>508.35</c:v>
                </c:pt>
                <c:pt idx="2115">
                  <c:v>508.35</c:v>
                </c:pt>
                <c:pt idx="2116">
                  <c:v>508.35</c:v>
                </c:pt>
                <c:pt idx="2117">
                  <c:v>508.35</c:v>
                </c:pt>
                <c:pt idx="2118">
                  <c:v>508.34</c:v>
                </c:pt>
                <c:pt idx="2119">
                  <c:v>508.34</c:v>
                </c:pt>
                <c:pt idx="2120">
                  <c:v>508.34</c:v>
                </c:pt>
                <c:pt idx="2121">
                  <c:v>508.33</c:v>
                </c:pt>
                <c:pt idx="2122">
                  <c:v>508.33</c:v>
                </c:pt>
                <c:pt idx="2123">
                  <c:v>508.33</c:v>
                </c:pt>
                <c:pt idx="2124">
                  <c:v>508.33</c:v>
                </c:pt>
                <c:pt idx="2125">
                  <c:v>508.32</c:v>
                </c:pt>
                <c:pt idx="2126">
                  <c:v>508.32</c:v>
                </c:pt>
                <c:pt idx="2127">
                  <c:v>508.32</c:v>
                </c:pt>
                <c:pt idx="2128">
                  <c:v>508.32</c:v>
                </c:pt>
                <c:pt idx="2129">
                  <c:v>508.31</c:v>
                </c:pt>
                <c:pt idx="2130">
                  <c:v>508.31</c:v>
                </c:pt>
                <c:pt idx="2131">
                  <c:v>508.31</c:v>
                </c:pt>
                <c:pt idx="2132">
                  <c:v>508.31</c:v>
                </c:pt>
                <c:pt idx="2133">
                  <c:v>508.3</c:v>
                </c:pt>
                <c:pt idx="2134">
                  <c:v>508.3</c:v>
                </c:pt>
                <c:pt idx="2135">
                  <c:v>508.3</c:v>
                </c:pt>
                <c:pt idx="2136">
                  <c:v>508.3</c:v>
                </c:pt>
                <c:pt idx="2137">
                  <c:v>508.29</c:v>
                </c:pt>
                <c:pt idx="2138">
                  <c:v>508.29</c:v>
                </c:pt>
                <c:pt idx="2139">
                  <c:v>508.29</c:v>
                </c:pt>
                <c:pt idx="2140">
                  <c:v>508.29</c:v>
                </c:pt>
                <c:pt idx="2141">
                  <c:v>508.28</c:v>
                </c:pt>
                <c:pt idx="2142">
                  <c:v>508.28</c:v>
                </c:pt>
                <c:pt idx="2143">
                  <c:v>508.28</c:v>
                </c:pt>
                <c:pt idx="2144">
                  <c:v>508.28</c:v>
                </c:pt>
                <c:pt idx="2145">
                  <c:v>508.28</c:v>
                </c:pt>
                <c:pt idx="2146">
                  <c:v>508.27</c:v>
                </c:pt>
                <c:pt idx="2147">
                  <c:v>508.27</c:v>
                </c:pt>
                <c:pt idx="2148">
                  <c:v>508.27</c:v>
                </c:pt>
                <c:pt idx="2149">
                  <c:v>508.27</c:v>
                </c:pt>
                <c:pt idx="2150">
                  <c:v>508.27</c:v>
                </c:pt>
                <c:pt idx="2151">
                  <c:v>508.27</c:v>
                </c:pt>
                <c:pt idx="2152">
                  <c:v>508.26</c:v>
                </c:pt>
                <c:pt idx="2153">
                  <c:v>508.26</c:v>
                </c:pt>
                <c:pt idx="2154">
                  <c:v>508.26</c:v>
                </c:pt>
                <c:pt idx="2155">
                  <c:v>508.26</c:v>
                </c:pt>
                <c:pt idx="2156">
                  <c:v>508.26</c:v>
                </c:pt>
                <c:pt idx="2157">
                  <c:v>508.26</c:v>
                </c:pt>
                <c:pt idx="2158">
                  <c:v>508.26</c:v>
                </c:pt>
                <c:pt idx="2159">
                  <c:v>508.26</c:v>
                </c:pt>
                <c:pt idx="2160">
                  <c:v>508.25</c:v>
                </c:pt>
                <c:pt idx="2161">
                  <c:v>508.25</c:v>
                </c:pt>
                <c:pt idx="2162">
                  <c:v>508.25</c:v>
                </c:pt>
                <c:pt idx="2163">
                  <c:v>508.25</c:v>
                </c:pt>
                <c:pt idx="2164">
                  <c:v>508.25</c:v>
                </c:pt>
                <c:pt idx="2165">
                  <c:v>508.25</c:v>
                </c:pt>
                <c:pt idx="2166">
                  <c:v>508.25</c:v>
                </c:pt>
                <c:pt idx="2167">
                  <c:v>508.24</c:v>
                </c:pt>
                <c:pt idx="2168">
                  <c:v>508.24</c:v>
                </c:pt>
                <c:pt idx="2169">
                  <c:v>508.24</c:v>
                </c:pt>
                <c:pt idx="2170">
                  <c:v>508.24</c:v>
                </c:pt>
                <c:pt idx="2171">
                  <c:v>508.24</c:v>
                </c:pt>
                <c:pt idx="2172">
                  <c:v>508.23</c:v>
                </c:pt>
                <c:pt idx="2173">
                  <c:v>508.23</c:v>
                </c:pt>
                <c:pt idx="2174">
                  <c:v>508.23</c:v>
                </c:pt>
                <c:pt idx="2175">
                  <c:v>508.23</c:v>
                </c:pt>
                <c:pt idx="2176">
                  <c:v>508.22</c:v>
                </c:pt>
                <c:pt idx="2177">
                  <c:v>508.22</c:v>
                </c:pt>
                <c:pt idx="2178">
                  <c:v>508.22</c:v>
                </c:pt>
                <c:pt idx="2179">
                  <c:v>508.22</c:v>
                </c:pt>
                <c:pt idx="2180">
                  <c:v>508.22</c:v>
                </c:pt>
                <c:pt idx="2181">
                  <c:v>508.21</c:v>
                </c:pt>
                <c:pt idx="2182">
                  <c:v>508.21</c:v>
                </c:pt>
                <c:pt idx="2183">
                  <c:v>508.21</c:v>
                </c:pt>
                <c:pt idx="2184">
                  <c:v>508.21</c:v>
                </c:pt>
                <c:pt idx="2185">
                  <c:v>508.2</c:v>
                </c:pt>
                <c:pt idx="2186">
                  <c:v>508.2</c:v>
                </c:pt>
                <c:pt idx="2187">
                  <c:v>508.2</c:v>
                </c:pt>
                <c:pt idx="2188">
                  <c:v>508.2</c:v>
                </c:pt>
                <c:pt idx="2189">
                  <c:v>508.19</c:v>
                </c:pt>
                <c:pt idx="2190">
                  <c:v>508.19</c:v>
                </c:pt>
                <c:pt idx="2191">
                  <c:v>508.19</c:v>
                </c:pt>
                <c:pt idx="2192">
                  <c:v>508.19</c:v>
                </c:pt>
                <c:pt idx="2193">
                  <c:v>508.19</c:v>
                </c:pt>
                <c:pt idx="2194">
                  <c:v>508.18</c:v>
                </c:pt>
                <c:pt idx="2195">
                  <c:v>508.18</c:v>
                </c:pt>
                <c:pt idx="2196">
                  <c:v>508.18</c:v>
                </c:pt>
                <c:pt idx="2197">
                  <c:v>508.18</c:v>
                </c:pt>
                <c:pt idx="2198">
                  <c:v>508.17</c:v>
                </c:pt>
                <c:pt idx="2199">
                  <c:v>508.17</c:v>
                </c:pt>
                <c:pt idx="2200">
                  <c:v>508.17</c:v>
                </c:pt>
                <c:pt idx="2201">
                  <c:v>508.17</c:v>
                </c:pt>
                <c:pt idx="2202">
                  <c:v>508.16</c:v>
                </c:pt>
                <c:pt idx="2203">
                  <c:v>508.16</c:v>
                </c:pt>
                <c:pt idx="2204">
                  <c:v>508.16</c:v>
                </c:pt>
                <c:pt idx="2205">
                  <c:v>508.16</c:v>
                </c:pt>
                <c:pt idx="2206">
                  <c:v>508.16</c:v>
                </c:pt>
                <c:pt idx="2207">
                  <c:v>508.15</c:v>
                </c:pt>
                <c:pt idx="2208">
                  <c:v>508.15</c:v>
                </c:pt>
                <c:pt idx="2209">
                  <c:v>508.15</c:v>
                </c:pt>
                <c:pt idx="2210">
                  <c:v>508.15</c:v>
                </c:pt>
                <c:pt idx="2211">
                  <c:v>508.14</c:v>
                </c:pt>
                <c:pt idx="2212">
                  <c:v>508.14</c:v>
                </c:pt>
                <c:pt idx="2213">
                  <c:v>508.14</c:v>
                </c:pt>
                <c:pt idx="2214">
                  <c:v>508.14</c:v>
                </c:pt>
                <c:pt idx="2215">
                  <c:v>508.13</c:v>
                </c:pt>
                <c:pt idx="2216">
                  <c:v>508.13</c:v>
                </c:pt>
                <c:pt idx="2217">
                  <c:v>508.13</c:v>
                </c:pt>
                <c:pt idx="2218">
                  <c:v>508.13</c:v>
                </c:pt>
                <c:pt idx="2219">
                  <c:v>508.13</c:v>
                </c:pt>
                <c:pt idx="2220">
                  <c:v>508.12</c:v>
                </c:pt>
                <c:pt idx="2221">
                  <c:v>508.12</c:v>
                </c:pt>
                <c:pt idx="2222">
                  <c:v>508.12</c:v>
                </c:pt>
                <c:pt idx="2223">
                  <c:v>508.12</c:v>
                </c:pt>
                <c:pt idx="2224">
                  <c:v>508.11</c:v>
                </c:pt>
                <c:pt idx="2225">
                  <c:v>508.11</c:v>
                </c:pt>
                <c:pt idx="2226">
                  <c:v>508.11</c:v>
                </c:pt>
                <c:pt idx="2227">
                  <c:v>508.11</c:v>
                </c:pt>
                <c:pt idx="2228">
                  <c:v>508.11</c:v>
                </c:pt>
                <c:pt idx="2229">
                  <c:v>508.1</c:v>
                </c:pt>
                <c:pt idx="2230">
                  <c:v>508.1</c:v>
                </c:pt>
                <c:pt idx="2231">
                  <c:v>508.1</c:v>
                </c:pt>
                <c:pt idx="2232">
                  <c:v>508.1</c:v>
                </c:pt>
                <c:pt idx="2233">
                  <c:v>508.1</c:v>
                </c:pt>
                <c:pt idx="2234">
                  <c:v>508.1</c:v>
                </c:pt>
                <c:pt idx="2235">
                  <c:v>508.1</c:v>
                </c:pt>
                <c:pt idx="2236">
                  <c:v>508.1</c:v>
                </c:pt>
                <c:pt idx="2237">
                  <c:v>508.09</c:v>
                </c:pt>
                <c:pt idx="2238">
                  <c:v>508.09</c:v>
                </c:pt>
                <c:pt idx="2239">
                  <c:v>508.09</c:v>
                </c:pt>
                <c:pt idx="2240">
                  <c:v>508.09</c:v>
                </c:pt>
                <c:pt idx="2241">
                  <c:v>508.09</c:v>
                </c:pt>
                <c:pt idx="2242">
                  <c:v>508.08</c:v>
                </c:pt>
                <c:pt idx="2243">
                  <c:v>508.08</c:v>
                </c:pt>
                <c:pt idx="2244">
                  <c:v>508.08</c:v>
                </c:pt>
                <c:pt idx="2245">
                  <c:v>508.08</c:v>
                </c:pt>
                <c:pt idx="2246">
                  <c:v>508.08</c:v>
                </c:pt>
                <c:pt idx="2247">
                  <c:v>508.07</c:v>
                </c:pt>
                <c:pt idx="2248">
                  <c:v>508.07</c:v>
                </c:pt>
                <c:pt idx="2249">
                  <c:v>508.07</c:v>
                </c:pt>
                <c:pt idx="2250">
                  <c:v>508.07</c:v>
                </c:pt>
                <c:pt idx="2251">
                  <c:v>508.06</c:v>
                </c:pt>
                <c:pt idx="2252">
                  <c:v>508.06</c:v>
                </c:pt>
                <c:pt idx="2253">
                  <c:v>508.06</c:v>
                </c:pt>
                <c:pt idx="2254">
                  <c:v>508.06</c:v>
                </c:pt>
                <c:pt idx="2255">
                  <c:v>508.05</c:v>
                </c:pt>
                <c:pt idx="2256">
                  <c:v>508.05</c:v>
                </c:pt>
                <c:pt idx="2257">
                  <c:v>508.05</c:v>
                </c:pt>
                <c:pt idx="2258">
                  <c:v>508.05</c:v>
                </c:pt>
                <c:pt idx="2259">
                  <c:v>508.04</c:v>
                </c:pt>
                <c:pt idx="2260">
                  <c:v>508.04</c:v>
                </c:pt>
                <c:pt idx="2261">
                  <c:v>508.04</c:v>
                </c:pt>
                <c:pt idx="2262">
                  <c:v>508.04</c:v>
                </c:pt>
                <c:pt idx="2263">
                  <c:v>508.04</c:v>
                </c:pt>
                <c:pt idx="2264">
                  <c:v>508.03</c:v>
                </c:pt>
                <c:pt idx="2265">
                  <c:v>508.03</c:v>
                </c:pt>
                <c:pt idx="2266">
                  <c:v>508.03</c:v>
                </c:pt>
                <c:pt idx="2267">
                  <c:v>508.03</c:v>
                </c:pt>
                <c:pt idx="2268">
                  <c:v>508.03</c:v>
                </c:pt>
                <c:pt idx="2269">
                  <c:v>508.02</c:v>
                </c:pt>
                <c:pt idx="2270">
                  <c:v>508.02</c:v>
                </c:pt>
                <c:pt idx="2271">
                  <c:v>508.02</c:v>
                </c:pt>
                <c:pt idx="2272">
                  <c:v>508.02</c:v>
                </c:pt>
                <c:pt idx="2273">
                  <c:v>508.02</c:v>
                </c:pt>
                <c:pt idx="2274">
                  <c:v>508.01</c:v>
                </c:pt>
                <c:pt idx="2275">
                  <c:v>508.01</c:v>
                </c:pt>
                <c:pt idx="2276">
                  <c:v>508.01</c:v>
                </c:pt>
                <c:pt idx="2277">
                  <c:v>508.01</c:v>
                </c:pt>
                <c:pt idx="2278">
                  <c:v>508.01</c:v>
                </c:pt>
                <c:pt idx="2279">
                  <c:v>508</c:v>
                </c:pt>
                <c:pt idx="2280">
                  <c:v>508</c:v>
                </c:pt>
                <c:pt idx="2281">
                  <c:v>508</c:v>
                </c:pt>
                <c:pt idx="2282">
                  <c:v>508</c:v>
                </c:pt>
                <c:pt idx="2283">
                  <c:v>508</c:v>
                </c:pt>
                <c:pt idx="2284">
                  <c:v>507.99</c:v>
                </c:pt>
                <c:pt idx="2285">
                  <c:v>507.99</c:v>
                </c:pt>
                <c:pt idx="2286">
                  <c:v>507.99</c:v>
                </c:pt>
                <c:pt idx="2287">
                  <c:v>507.99</c:v>
                </c:pt>
                <c:pt idx="2288">
                  <c:v>507.99</c:v>
                </c:pt>
                <c:pt idx="2289">
                  <c:v>507.98</c:v>
                </c:pt>
                <c:pt idx="2290">
                  <c:v>507.98</c:v>
                </c:pt>
                <c:pt idx="2291">
                  <c:v>507.98</c:v>
                </c:pt>
                <c:pt idx="2292">
                  <c:v>507.98</c:v>
                </c:pt>
                <c:pt idx="2293">
                  <c:v>507.98</c:v>
                </c:pt>
                <c:pt idx="2294">
                  <c:v>507.97</c:v>
                </c:pt>
                <c:pt idx="2295">
                  <c:v>507.97</c:v>
                </c:pt>
                <c:pt idx="2296">
                  <c:v>507.97</c:v>
                </c:pt>
                <c:pt idx="2297">
                  <c:v>507.97</c:v>
                </c:pt>
                <c:pt idx="2298">
                  <c:v>507.97</c:v>
                </c:pt>
                <c:pt idx="2299">
                  <c:v>507.96</c:v>
                </c:pt>
                <c:pt idx="2300">
                  <c:v>507.96</c:v>
                </c:pt>
                <c:pt idx="2301">
                  <c:v>507.96</c:v>
                </c:pt>
                <c:pt idx="2302">
                  <c:v>507.96</c:v>
                </c:pt>
                <c:pt idx="2303">
                  <c:v>507.96</c:v>
                </c:pt>
                <c:pt idx="2304">
                  <c:v>507.96</c:v>
                </c:pt>
                <c:pt idx="2305">
                  <c:v>507.95</c:v>
                </c:pt>
                <c:pt idx="2306">
                  <c:v>507.95</c:v>
                </c:pt>
                <c:pt idx="2307">
                  <c:v>507.95</c:v>
                </c:pt>
                <c:pt idx="2308">
                  <c:v>507.95</c:v>
                </c:pt>
                <c:pt idx="2309">
                  <c:v>507.95</c:v>
                </c:pt>
                <c:pt idx="2310">
                  <c:v>507.94</c:v>
                </c:pt>
                <c:pt idx="2311">
                  <c:v>507.94</c:v>
                </c:pt>
                <c:pt idx="2312">
                  <c:v>507.94</c:v>
                </c:pt>
                <c:pt idx="2313">
                  <c:v>507.94</c:v>
                </c:pt>
                <c:pt idx="2314">
                  <c:v>507.94</c:v>
                </c:pt>
                <c:pt idx="2315">
                  <c:v>507.94</c:v>
                </c:pt>
                <c:pt idx="2316">
                  <c:v>507.93</c:v>
                </c:pt>
                <c:pt idx="2317">
                  <c:v>507.93</c:v>
                </c:pt>
                <c:pt idx="2318">
                  <c:v>507.93</c:v>
                </c:pt>
                <c:pt idx="2319">
                  <c:v>507.93</c:v>
                </c:pt>
                <c:pt idx="2320">
                  <c:v>507.93</c:v>
                </c:pt>
                <c:pt idx="2321">
                  <c:v>507.92</c:v>
                </c:pt>
                <c:pt idx="2322">
                  <c:v>507.92</c:v>
                </c:pt>
                <c:pt idx="2323">
                  <c:v>507.92</c:v>
                </c:pt>
                <c:pt idx="2324">
                  <c:v>507.92</c:v>
                </c:pt>
                <c:pt idx="2325">
                  <c:v>507.92</c:v>
                </c:pt>
                <c:pt idx="2326">
                  <c:v>507.92</c:v>
                </c:pt>
                <c:pt idx="2327">
                  <c:v>507.91</c:v>
                </c:pt>
                <c:pt idx="2328">
                  <c:v>507.91</c:v>
                </c:pt>
                <c:pt idx="2329">
                  <c:v>507.91</c:v>
                </c:pt>
                <c:pt idx="2330">
                  <c:v>507.91</c:v>
                </c:pt>
                <c:pt idx="2331">
                  <c:v>507.91</c:v>
                </c:pt>
                <c:pt idx="2332">
                  <c:v>507.91</c:v>
                </c:pt>
                <c:pt idx="2333">
                  <c:v>507.9</c:v>
                </c:pt>
                <c:pt idx="2334">
                  <c:v>507.9</c:v>
                </c:pt>
                <c:pt idx="2335">
                  <c:v>507.9</c:v>
                </c:pt>
                <c:pt idx="2336">
                  <c:v>507.9</c:v>
                </c:pt>
                <c:pt idx="2337">
                  <c:v>507.9</c:v>
                </c:pt>
                <c:pt idx="2338">
                  <c:v>507.89</c:v>
                </c:pt>
                <c:pt idx="2339">
                  <c:v>507.89</c:v>
                </c:pt>
                <c:pt idx="2340">
                  <c:v>507.89</c:v>
                </c:pt>
                <c:pt idx="2341">
                  <c:v>507.89</c:v>
                </c:pt>
                <c:pt idx="2342">
                  <c:v>507.89</c:v>
                </c:pt>
                <c:pt idx="2343">
                  <c:v>507.89</c:v>
                </c:pt>
                <c:pt idx="2344">
                  <c:v>507.88</c:v>
                </c:pt>
                <c:pt idx="2345">
                  <c:v>507.88</c:v>
                </c:pt>
                <c:pt idx="2346">
                  <c:v>507.88</c:v>
                </c:pt>
                <c:pt idx="2347">
                  <c:v>507.88</c:v>
                </c:pt>
                <c:pt idx="2348">
                  <c:v>507.88</c:v>
                </c:pt>
                <c:pt idx="2349">
                  <c:v>507.88</c:v>
                </c:pt>
                <c:pt idx="2350">
                  <c:v>507.88</c:v>
                </c:pt>
                <c:pt idx="2351">
                  <c:v>507.87</c:v>
                </c:pt>
                <c:pt idx="2352">
                  <c:v>507.87</c:v>
                </c:pt>
                <c:pt idx="2353">
                  <c:v>507.87</c:v>
                </c:pt>
                <c:pt idx="2354">
                  <c:v>507.87</c:v>
                </c:pt>
                <c:pt idx="2355">
                  <c:v>507.87</c:v>
                </c:pt>
                <c:pt idx="2356">
                  <c:v>507.87</c:v>
                </c:pt>
                <c:pt idx="2357">
                  <c:v>507.86</c:v>
                </c:pt>
                <c:pt idx="2358">
                  <c:v>507.86</c:v>
                </c:pt>
                <c:pt idx="2359">
                  <c:v>507.86</c:v>
                </c:pt>
                <c:pt idx="2360">
                  <c:v>507.86</c:v>
                </c:pt>
                <c:pt idx="2361">
                  <c:v>507.86</c:v>
                </c:pt>
                <c:pt idx="2362">
                  <c:v>507.86</c:v>
                </c:pt>
                <c:pt idx="2363">
                  <c:v>507.85</c:v>
                </c:pt>
                <c:pt idx="2364">
                  <c:v>507.85</c:v>
                </c:pt>
                <c:pt idx="2365">
                  <c:v>507.85</c:v>
                </c:pt>
                <c:pt idx="2366">
                  <c:v>507.85</c:v>
                </c:pt>
                <c:pt idx="2367">
                  <c:v>507.85</c:v>
                </c:pt>
                <c:pt idx="2368">
                  <c:v>507.85</c:v>
                </c:pt>
                <c:pt idx="2369">
                  <c:v>507.84</c:v>
                </c:pt>
                <c:pt idx="2370">
                  <c:v>507.84</c:v>
                </c:pt>
                <c:pt idx="2371">
                  <c:v>507.84</c:v>
                </c:pt>
                <c:pt idx="2372">
                  <c:v>507.84</c:v>
                </c:pt>
                <c:pt idx="2373">
                  <c:v>507.84</c:v>
                </c:pt>
                <c:pt idx="2374">
                  <c:v>507.84</c:v>
                </c:pt>
                <c:pt idx="2375">
                  <c:v>507.84</c:v>
                </c:pt>
                <c:pt idx="2376">
                  <c:v>507.83</c:v>
                </c:pt>
                <c:pt idx="2377">
                  <c:v>507.83</c:v>
                </c:pt>
                <c:pt idx="2378">
                  <c:v>507.83</c:v>
                </c:pt>
                <c:pt idx="2379">
                  <c:v>507.83</c:v>
                </c:pt>
                <c:pt idx="2380">
                  <c:v>507.83</c:v>
                </c:pt>
                <c:pt idx="2381">
                  <c:v>507.83</c:v>
                </c:pt>
                <c:pt idx="2382">
                  <c:v>507.83</c:v>
                </c:pt>
                <c:pt idx="2383">
                  <c:v>507.82</c:v>
                </c:pt>
                <c:pt idx="2384">
                  <c:v>507.82</c:v>
                </c:pt>
                <c:pt idx="2385">
                  <c:v>507.82</c:v>
                </c:pt>
                <c:pt idx="2386">
                  <c:v>507.82</c:v>
                </c:pt>
                <c:pt idx="2387">
                  <c:v>507.82</c:v>
                </c:pt>
                <c:pt idx="2388">
                  <c:v>507.82</c:v>
                </c:pt>
                <c:pt idx="2389">
                  <c:v>507.82</c:v>
                </c:pt>
                <c:pt idx="2390">
                  <c:v>507.81</c:v>
                </c:pt>
                <c:pt idx="2391">
                  <c:v>507.81</c:v>
                </c:pt>
                <c:pt idx="2392">
                  <c:v>507.81</c:v>
                </c:pt>
                <c:pt idx="2393">
                  <c:v>507.81</c:v>
                </c:pt>
                <c:pt idx="2394">
                  <c:v>507.81</c:v>
                </c:pt>
                <c:pt idx="2395">
                  <c:v>507.81</c:v>
                </c:pt>
                <c:pt idx="2396">
                  <c:v>507.81</c:v>
                </c:pt>
                <c:pt idx="2397">
                  <c:v>507.81</c:v>
                </c:pt>
                <c:pt idx="2398">
                  <c:v>507.8</c:v>
                </c:pt>
                <c:pt idx="2399">
                  <c:v>507.8</c:v>
                </c:pt>
                <c:pt idx="2400">
                  <c:v>507.8</c:v>
                </c:pt>
                <c:pt idx="2401">
                  <c:v>507.8</c:v>
                </c:pt>
                <c:pt idx="2402">
                  <c:v>507.8</c:v>
                </c:pt>
                <c:pt idx="2403">
                  <c:v>507.8</c:v>
                </c:pt>
                <c:pt idx="2404">
                  <c:v>507.8</c:v>
                </c:pt>
                <c:pt idx="2405">
                  <c:v>507.8</c:v>
                </c:pt>
                <c:pt idx="2406">
                  <c:v>507.79</c:v>
                </c:pt>
                <c:pt idx="2407">
                  <c:v>507.79</c:v>
                </c:pt>
                <c:pt idx="2408">
                  <c:v>507.79</c:v>
                </c:pt>
                <c:pt idx="2409">
                  <c:v>507.79</c:v>
                </c:pt>
                <c:pt idx="2410">
                  <c:v>507.79</c:v>
                </c:pt>
                <c:pt idx="2411">
                  <c:v>507.79</c:v>
                </c:pt>
                <c:pt idx="2412">
                  <c:v>507.79</c:v>
                </c:pt>
                <c:pt idx="2413">
                  <c:v>507.79</c:v>
                </c:pt>
                <c:pt idx="2414">
                  <c:v>507.79</c:v>
                </c:pt>
                <c:pt idx="2415">
                  <c:v>507.78</c:v>
                </c:pt>
                <c:pt idx="2416">
                  <c:v>507.78</c:v>
                </c:pt>
                <c:pt idx="2417">
                  <c:v>507.78</c:v>
                </c:pt>
                <c:pt idx="2418">
                  <c:v>507.78</c:v>
                </c:pt>
                <c:pt idx="2419">
                  <c:v>507.78</c:v>
                </c:pt>
                <c:pt idx="2420">
                  <c:v>507.78</c:v>
                </c:pt>
                <c:pt idx="2421">
                  <c:v>507.78</c:v>
                </c:pt>
                <c:pt idx="2422">
                  <c:v>507.78</c:v>
                </c:pt>
                <c:pt idx="2423">
                  <c:v>507.78</c:v>
                </c:pt>
                <c:pt idx="2424">
                  <c:v>507.77</c:v>
                </c:pt>
                <c:pt idx="2425">
                  <c:v>507.77</c:v>
                </c:pt>
                <c:pt idx="2426">
                  <c:v>507.77</c:v>
                </c:pt>
                <c:pt idx="2427">
                  <c:v>507.77</c:v>
                </c:pt>
                <c:pt idx="2428">
                  <c:v>507.77</c:v>
                </c:pt>
                <c:pt idx="2429">
                  <c:v>507.77</c:v>
                </c:pt>
                <c:pt idx="2430">
                  <c:v>507.77</c:v>
                </c:pt>
                <c:pt idx="2431">
                  <c:v>507.76</c:v>
                </c:pt>
                <c:pt idx="2432">
                  <c:v>507.76</c:v>
                </c:pt>
                <c:pt idx="2433">
                  <c:v>507.76</c:v>
                </c:pt>
                <c:pt idx="2434">
                  <c:v>507.76</c:v>
                </c:pt>
                <c:pt idx="2435">
                  <c:v>507.76</c:v>
                </c:pt>
                <c:pt idx="2436">
                  <c:v>507.76</c:v>
                </c:pt>
                <c:pt idx="2437">
                  <c:v>507.76</c:v>
                </c:pt>
                <c:pt idx="2438">
                  <c:v>507.76</c:v>
                </c:pt>
                <c:pt idx="2439">
                  <c:v>507.75</c:v>
                </c:pt>
                <c:pt idx="2440">
                  <c:v>507.75</c:v>
                </c:pt>
                <c:pt idx="2441">
                  <c:v>507.75</c:v>
                </c:pt>
                <c:pt idx="2442">
                  <c:v>507.75</c:v>
                </c:pt>
                <c:pt idx="2443">
                  <c:v>507.75</c:v>
                </c:pt>
                <c:pt idx="2444">
                  <c:v>507.75</c:v>
                </c:pt>
                <c:pt idx="2445">
                  <c:v>507.75</c:v>
                </c:pt>
                <c:pt idx="2446">
                  <c:v>507.75</c:v>
                </c:pt>
                <c:pt idx="2447">
                  <c:v>507.74</c:v>
                </c:pt>
                <c:pt idx="2448">
                  <c:v>507.74</c:v>
                </c:pt>
                <c:pt idx="2449">
                  <c:v>507.74</c:v>
                </c:pt>
                <c:pt idx="2450">
                  <c:v>507.74</c:v>
                </c:pt>
                <c:pt idx="2451">
                  <c:v>507.74</c:v>
                </c:pt>
                <c:pt idx="2452">
                  <c:v>507.74</c:v>
                </c:pt>
                <c:pt idx="2453">
                  <c:v>507.74</c:v>
                </c:pt>
                <c:pt idx="2454">
                  <c:v>507.74</c:v>
                </c:pt>
                <c:pt idx="2455">
                  <c:v>507.73</c:v>
                </c:pt>
                <c:pt idx="2456">
                  <c:v>507.73</c:v>
                </c:pt>
                <c:pt idx="2457">
                  <c:v>507.73</c:v>
                </c:pt>
                <c:pt idx="2458">
                  <c:v>507.73</c:v>
                </c:pt>
                <c:pt idx="2459">
                  <c:v>507.73</c:v>
                </c:pt>
                <c:pt idx="2460">
                  <c:v>507.73</c:v>
                </c:pt>
                <c:pt idx="2461">
                  <c:v>507.73</c:v>
                </c:pt>
                <c:pt idx="2462">
                  <c:v>507.73</c:v>
                </c:pt>
                <c:pt idx="2463">
                  <c:v>507.72</c:v>
                </c:pt>
                <c:pt idx="2464">
                  <c:v>507.72</c:v>
                </c:pt>
                <c:pt idx="2465">
                  <c:v>507.72</c:v>
                </c:pt>
                <c:pt idx="2466">
                  <c:v>507.72</c:v>
                </c:pt>
                <c:pt idx="2467">
                  <c:v>507.72</c:v>
                </c:pt>
                <c:pt idx="2468">
                  <c:v>507.72</c:v>
                </c:pt>
                <c:pt idx="2469">
                  <c:v>507.72</c:v>
                </c:pt>
                <c:pt idx="2470">
                  <c:v>507.72</c:v>
                </c:pt>
                <c:pt idx="2471">
                  <c:v>507.72</c:v>
                </c:pt>
                <c:pt idx="2472">
                  <c:v>507.71</c:v>
                </c:pt>
                <c:pt idx="2473">
                  <c:v>507.71</c:v>
                </c:pt>
                <c:pt idx="2474">
                  <c:v>507.71</c:v>
                </c:pt>
                <c:pt idx="2475">
                  <c:v>507.71</c:v>
                </c:pt>
                <c:pt idx="2476">
                  <c:v>507.71</c:v>
                </c:pt>
                <c:pt idx="2477">
                  <c:v>507.71</c:v>
                </c:pt>
                <c:pt idx="2478">
                  <c:v>507.71</c:v>
                </c:pt>
                <c:pt idx="2479">
                  <c:v>507.71</c:v>
                </c:pt>
                <c:pt idx="2480">
                  <c:v>507.71</c:v>
                </c:pt>
                <c:pt idx="2481">
                  <c:v>507.71</c:v>
                </c:pt>
                <c:pt idx="2482">
                  <c:v>507.7</c:v>
                </c:pt>
                <c:pt idx="2483">
                  <c:v>507.7</c:v>
                </c:pt>
                <c:pt idx="2484">
                  <c:v>507.7</c:v>
                </c:pt>
                <c:pt idx="2485">
                  <c:v>507.7</c:v>
                </c:pt>
                <c:pt idx="2486">
                  <c:v>507.7</c:v>
                </c:pt>
                <c:pt idx="2487">
                  <c:v>507.7</c:v>
                </c:pt>
                <c:pt idx="2488">
                  <c:v>507.7</c:v>
                </c:pt>
                <c:pt idx="2489">
                  <c:v>507.7</c:v>
                </c:pt>
                <c:pt idx="2490">
                  <c:v>507.7</c:v>
                </c:pt>
                <c:pt idx="2491">
                  <c:v>507.69</c:v>
                </c:pt>
                <c:pt idx="2492">
                  <c:v>507.69</c:v>
                </c:pt>
                <c:pt idx="2493">
                  <c:v>507.69</c:v>
                </c:pt>
                <c:pt idx="2494">
                  <c:v>507.69</c:v>
                </c:pt>
                <c:pt idx="2495">
                  <c:v>507.69</c:v>
                </c:pt>
                <c:pt idx="2496">
                  <c:v>507.69</c:v>
                </c:pt>
                <c:pt idx="2497">
                  <c:v>507.69</c:v>
                </c:pt>
                <c:pt idx="2498">
                  <c:v>507.69</c:v>
                </c:pt>
                <c:pt idx="2499">
                  <c:v>507.69</c:v>
                </c:pt>
                <c:pt idx="2500">
                  <c:v>507.69</c:v>
                </c:pt>
                <c:pt idx="2501">
                  <c:v>507.69</c:v>
                </c:pt>
                <c:pt idx="2502">
                  <c:v>507.68</c:v>
                </c:pt>
                <c:pt idx="2503">
                  <c:v>507.68</c:v>
                </c:pt>
                <c:pt idx="2504">
                  <c:v>507.68</c:v>
                </c:pt>
                <c:pt idx="2505">
                  <c:v>507.68</c:v>
                </c:pt>
                <c:pt idx="2506">
                  <c:v>507.68</c:v>
                </c:pt>
                <c:pt idx="2507">
                  <c:v>507.68</c:v>
                </c:pt>
                <c:pt idx="2508">
                  <c:v>507.68</c:v>
                </c:pt>
                <c:pt idx="2509">
                  <c:v>507.68</c:v>
                </c:pt>
                <c:pt idx="2510">
                  <c:v>507.68</c:v>
                </c:pt>
                <c:pt idx="2511">
                  <c:v>507.68</c:v>
                </c:pt>
                <c:pt idx="2512">
                  <c:v>507.67</c:v>
                </c:pt>
                <c:pt idx="2513">
                  <c:v>507.67</c:v>
                </c:pt>
                <c:pt idx="2514">
                  <c:v>507.67</c:v>
                </c:pt>
                <c:pt idx="2515">
                  <c:v>507.67</c:v>
                </c:pt>
                <c:pt idx="2516">
                  <c:v>507.67</c:v>
                </c:pt>
                <c:pt idx="2517">
                  <c:v>507.67</c:v>
                </c:pt>
                <c:pt idx="2518">
                  <c:v>507.67</c:v>
                </c:pt>
                <c:pt idx="2519">
                  <c:v>507.67</c:v>
                </c:pt>
                <c:pt idx="2520">
                  <c:v>507.67</c:v>
                </c:pt>
                <c:pt idx="2521">
                  <c:v>507.67</c:v>
                </c:pt>
                <c:pt idx="2522">
                  <c:v>507.67</c:v>
                </c:pt>
                <c:pt idx="2523">
                  <c:v>507.66</c:v>
                </c:pt>
                <c:pt idx="2524">
                  <c:v>507.66</c:v>
                </c:pt>
                <c:pt idx="2525">
                  <c:v>507.66</c:v>
                </c:pt>
                <c:pt idx="2526">
                  <c:v>507.66</c:v>
                </c:pt>
                <c:pt idx="2527">
                  <c:v>507.66</c:v>
                </c:pt>
                <c:pt idx="2528">
                  <c:v>507.66</c:v>
                </c:pt>
                <c:pt idx="2529">
                  <c:v>507.66</c:v>
                </c:pt>
                <c:pt idx="2530">
                  <c:v>507.66</c:v>
                </c:pt>
                <c:pt idx="2531">
                  <c:v>507.66</c:v>
                </c:pt>
                <c:pt idx="2532">
                  <c:v>507.66</c:v>
                </c:pt>
                <c:pt idx="2533">
                  <c:v>507.66</c:v>
                </c:pt>
                <c:pt idx="2534">
                  <c:v>507.65</c:v>
                </c:pt>
                <c:pt idx="2535">
                  <c:v>507.65</c:v>
                </c:pt>
                <c:pt idx="2536">
                  <c:v>507.65</c:v>
                </c:pt>
                <c:pt idx="2537">
                  <c:v>507.65</c:v>
                </c:pt>
                <c:pt idx="2538">
                  <c:v>507.65</c:v>
                </c:pt>
                <c:pt idx="2539">
                  <c:v>507.65</c:v>
                </c:pt>
                <c:pt idx="2540">
                  <c:v>507.65</c:v>
                </c:pt>
                <c:pt idx="2541">
                  <c:v>507.65</c:v>
                </c:pt>
                <c:pt idx="2542">
                  <c:v>507.65</c:v>
                </c:pt>
                <c:pt idx="2543">
                  <c:v>507.65</c:v>
                </c:pt>
                <c:pt idx="2544">
                  <c:v>507.65</c:v>
                </c:pt>
                <c:pt idx="2545">
                  <c:v>507.65</c:v>
                </c:pt>
                <c:pt idx="2546">
                  <c:v>507.64</c:v>
                </c:pt>
                <c:pt idx="2547">
                  <c:v>507.64</c:v>
                </c:pt>
                <c:pt idx="2548">
                  <c:v>507.64</c:v>
                </c:pt>
                <c:pt idx="2549">
                  <c:v>507.64</c:v>
                </c:pt>
                <c:pt idx="2550">
                  <c:v>507.64</c:v>
                </c:pt>
                <c:pt idx="2551">
                  <c:v>507.64</c:v>
                </c:pt>
                <c:pt idx="2552">
                  <c:v>507.64</c:v>
                </c:pt>
                <c:pt idx="2553">
                  <c:v>507.64</c:v>
                </c:pt>
                <c:pt idx="2554">
                  <c:v>507.64</c:v>
                </c:pt>
                <c:pt idx="2555">
                  <c:v>507.64</c:v>
                </c:pt>
                <c:pt idx="2556">
                  <c:v>507.64</c:v>
                </c:pt>
                <c:pt idx="2557">
                  <c:v>507.64</c:v>
                </c:pt>
                <c:pt idx="2558">
                  <c:v>507.63</c:v>
                </c:pt>
                <c:pt idx="2559">
                  <c:v>507.63</c:v>
                </c:pt>
                <c:pt idx="2560">
                  <c:v>507.63</c:v>
                </c:pt>
                <c:pt idx="2561">
                  <c:v>507.63</c:v>
                </c:pt>
                <c:pt idx="2562">
                  <c:v>507.63</c:v>
                </c:pt>
                <c:pt idx="2563">
                  <c:v>507.63</c:v>
                </c:pt>
                <c:pt idx="2564">
                  <c:v>507.63</c:v>
                </c:pt>
                <c:pt idx="2565">
                  <c:v>507.63</c:v>
                </c:pt>
                <c:pt idx="2566">
                  <c:v>507.63</c:v>
                </c:pt>
                <c:pt idx="2567">
                  <c:v>507.63</c:v>
                </c:pt>
                <c:pt idx="2568">
                  <c:v>507.63</c:v>
                </c:pt>
                <c:pt idx="2569">
                  <c:v>507.62</c:v>
                </c:pt>
                <c:pt idx="2570">
                  <c:v>507.62</c:v>
                </c:pt>
                <c:pt idx="2571">
                  <c:v>507.62</c:v>
                </c:pt>
                <c:pt idx="2572">
                  <c:v>507.62</c:v>
                </c:pt>
                <c:pt idx="2573">
                  <c:v>507.62</c:v>
                </c:pt>
                <c:pt idx="2574">
                  <c:v>507.62</c:v>
                </c:pt>
                <c:pt idx="2575">
                  <c:v>507.62</c:v>
                </c:pt>
                <c:pt idx="2576">
                  <c:v>507.62</c:v>
                </c:pt>
                <c:pt idx="2577">
                  <c:v>507.62</c:v>
                </c:pt>
                <c:pt idx="2578">
                  <c:v>507.62</c:v>
                </c:pt>
                <c:pt idx="2579">
                  <c:v>507.62</c:v>
                </c:pt>
                <c:pt idx="2580">
                  <c:v>507.61</c:v>
                </c:pt>
                <c:pt idx="2581">
                  <c:v>507.61</c:v>
                </c:pt>
                <c:pt idx="2582">
                  <c:v>507.61</c:v>
                </c:pt>
                <c:pt idx="2583">
                  <c:v>507.61</c:v>
                </c:pt>
                <c:pt idx="2584">
                  <c:v>507.61</c:v>
                </c:pt>
                <c:pt idx="2585">
                  <c:v>507.61</c:v>
                </c:pt>
                <c:pt idx="2586">
                  <c:v>507.61</c:v>
                </c:pt>
                <c:pt idx="2587">
                  <c:v>507.61</c:v>
                </c:pt>
                <c:pt idx="2588">
                  <c:v>507.61</c:v>
                </c:pt>
                <c:pt idx="2589">
                  <c:v>507.61</c:v>
                </c:pt>
                <c:pt idx="2590">
                  <c:v>507.6</c:v>
                </c:pt>
                <c:pt idx="2591">
                  <c:v>507.6</c:v>
                </c:pt>
                <c:pt idx="2592">
                  <c:v>507.6</c:v>
                </c:pt>
                <c:pt idx="2593">
                  <c:v>507.6</c:v>
                </c:pt>
                <c:pt idx="2594">
                  <c:v>507.6</c:v>
                </c:pt>
                <c:pt idx="2595">
                  <c:v>507.6</c:v>
                </c:pt>
                <c:pt idx="2596">
                  <c:v>507.6</c:v>
                </c:pt>
                <c:pt idx="2597">
                  <c:v>507.6</c:v>
                </c:pt>
                <c:pt idx="2598">
                  <c:v>507.6</c:v>
                </c:pt>
                <c:pt idx="2599">
                  <c:v>507.6</c:v>
                </c:pt>
                <c:pt idx="2600">
                  <c:v>507.6</c:v>
                </c:pt>
                <c:pt idx="2601">
                  <c:v>507.59</c:v>
                </c:pt>
                <c:pt idx="2602">
                  <c:v>507.59</c:v>
                </c:pt>
                <c:pt idx="2603">
                  <c:v>507.59</c:v>
                </c:pt>
                <c:pt idx="2604">
                  <c:v>507.59</c:v>
                </c:pt>
                <c:pt idx="2605">
                  <c:v>507.59</c:v>
                </c:pt>
                <c:pt idx="2606">
                  <c:v>507.59</c:v>
                </c:pt>
                <c:pt idx="2607">
                  <c:v>507.59</c:v>
                </c:pt>
                <c:pt idx="2608">
                  <c:v>507.59</c:v>
                </c:pt>
                <c:pt idx="2609">
                  <c:v>507.59</c:v>
                </c:pt>
                <c:pt idx="2610">
                  <c:v>507.59</c:v>
                </c:pt>
                <c:pt idx="2611">
                  <c:v>507.59</c:v>
                </c:pt>
                <c:pt idx="2612">
                  <c:v>507.58</c:v>
                </c:pt>
                <c:pt idx="2613">
                  <c:v>507.58</c:v>
                </c:pt>
                <c:pt idx="2614">
                  <c:v>507.58</c:v>
                </c:pt>
                <c:pt idx="2615">
                  <c:v>507.58</c:v>
                </c:pt>
                <c:pt idx="2616">
                  <c:v>507.58</c:v>
                </c:pt>
                <c:pt idx="2617">
                  <c:v>507.58</c:v>
                </c:pt>
                <c:pt idx="2618">
                  <c:v>507.58</c:v>
                </c:pt>
                <c:pt idx="2619">
                  <c:v>507.58</c:v>
                </c:pt>
                <c:pt idx="2620">
                  <c:v>507.58</c:v>
                </c:pt>
                <c:pt idx="2621">
                  <c:v>507.58</c:v>
                </c:pt>
                <c:pt idx="2622">
                  <c:v>507.58</c:v>
                </c:pt>
                <c:pt idx="2623">
                  <c:v>507.57</c:v>
                </c:pt>
                <c:pt idx="2624">
                  <c:v>507.57</c:v>
                </c:pt>
                <c:pt idx="2625">
                  <c:v>507.57</c:v>
                </c:pt>
                <c:pt idx="2626">
                  <c:v>507.57</c:v>
                </c:pt>
                <c:pt idx="2627">
                  <c:v>507.57</c:v>
                </c:pt>
                <c:pt idx="2628">
                  <c:v>507.57</c:v>
                </c:pt>
                <c:pt idx="2629">
                  <c:v>507.57</c:v>
                </c:pt>
                <c:pt idx="2630">
                  <c:v>507.57</c:v>
                </c:pt>
                <c:pt idx="2631">
                  <c:v>507.57</c:v>
                </c:pt>
                <c:pt idx="2632">
                  <c:v>507.57</c:v>
                </c:pt>
                <c:pt idx="2633">
                  <c:v>507.57</c:v>
                </c:pt>
                <c:pt idx="2634">
                  <c:v>507.57</c:v>
                </c:pt>
                <c:pt idx="2635">
                  <c:v>507.57</c:v>
                </c:pt>
                <c:pt idx="2636">
                  <c:v>507.56</c:v>
                </c:pt>
                <c:pt idx="2637">
                  <c:v>507.56</c:v>
                </c:pt>
                <c:pt idx="2638">
                  <c:v>507.56</c:v>
                </c:pt>
                <c:pt idx="2639">
                  <c:v>507.56</c:v>
                </c:pt>
                <c:pt idx="2640">
                  <c:v>507.56</c:v>
                </c:pt>
                <c:pt idx="2641">
                  <c:v>507.56</c:v>
                </c:pt>
                <c:pt idx="2642">
                  <c:v>507.56</c:v>
                </c:pt>
                <c:pt idx="2643">
                  <c:v>507.56</c:v>
                </c:pt>
                <c:pt idx="2644">
                  <c:v>507.56</c:v>
                </c:pt>
                <c:pt idx="2645">
                  <c:v>507.56</c:v>
                </c:pt>
                <c:pt idx="2646">
                  <c:v>507.56</c:v>
                </c:pt>
                <c:pt idx="2647">
                  <c:v>507.56</c:v>
                </c:pt>
                <c:pt idx="2648">
                  <c:v>507.55</c:v>
                </c:pt>
                <c:pt idx="2649">
                  <c:v>507.55</c:v>
                </c:pt>
                <c:pt idx="2650">
                  <c:v>507.55</c:v>
                </c:pt>
                <c:pt idx="2651">
                  <c:v>507.55</c:v>
                </c:pt>
                <c:pt idx="2652">
                  <c:v>507.55</c:v>
                </c:pt>
                <c:pt idx="2653">
                  <c:v>507.55</c:v>
                </c:pt>
                <c:pt idx="2654">
                  <c:v>507.55</c:v>
                </c:pt>
                <c:pt idx="2655">
                  <c:v>507.55</c:v>
                </c:pt>
                <c:pt idx="2656">
                  <c:v>507.55</c:v>
                </c:pt>
                <c:pt idx="2657">
                  <c:v>507.55</c:v>
                </c:pt>
                <c:pt idx="2658">
                  <c:v>507.55</c:v>
                </c:pt>
                <c:pt idx="2659">
                  <c:v>507.55</c:v>
                </c:pt>
                <c:pt idx="2660">
                  <c:v>507.55</c:v>
                </c:pt>
                <c:pt idx="2661">
                  <c:v>507.55</c:v>
                </c:pt>
                <c:pt idx="2662">
                  <c:v>507.54</c:v>
                </c:pt>
                <c:pt idx="2663">
                  <c:v>507.54</c:v>
                </c:pt>
                <c:pt idx="2664">
                  <c:v>507.54</c:v>
                </c:pt>
                <c:pt idx="2665">
                  <c:v>507.54</c:v>
                </c:pt>
                <c:pt idx="2666">
                  <c:v>507.54</c:v>
                </c:pt>
                <c:pt idx="2667">
                  <c:v>507.54</c:v>
                </c:pt>
                <c:pt idx="2668">
                  <c:v>507.54</c:v>
                </c:pt>
                <c:pt idx="2669">
                  <c:v>507.54</c:v>
                </c:pt>
                <c:pt idx="2670">
                  <c:v>507.54</c:v>
                </c:pt>
                <c:pt idx="2671">
                  <c:v>507.54</c:v>
                </c:pt>
                <c:pt idx="2672">
                  <c:v>507.54</c:v>
                </c:pt>
                <c:pt idx="2673">
                  <c:v>507.54</c:v>
                </c:pt>
                <c:pt idx="2674">
                  <c:v>507.54</c:v>
                </c:pt>
                <c:pt idx="2675">
                  <c:v>507.53</c:v>
                </c:pt>
                <c:pt idx="2676">
                  <c:v>507.53</c:v>
                </c:pt>
                <c:pt idx="2677">
                  <c:v>507.53</c:v>
                </c:pt>
                <c:pt idx="2678">
                  <c:v>507.53</c:v>
                </c:pt>
                <c:pt idx="2679">
                  <c:v>507.53</c:v>
                </c:pt>
                <c:pt idx="2680">
                  <c:v>507.53</c:v>
                </c:pt>
                <c:pt idx="2681">
                  <c:v>507.53</c:v>
                </c:pt>
                <c:pt idx="2682">
                  <c:v>507.53</c:v>
                </c:pt>
                <c:pt idx="2683">
                  <c:v>507.53</c:v>
                </c:pt>
                <c:pt idx="2684">
                  <c:v>507.53</c:v>
                </c:pt>
                <c:pt idx="2685">
                  <c:v>507.53</c:v>
                </c:pt>
                <c:pt idx="2686">
                  <c:v>507.53</c:v>
                </c:pt>
                <c:pt idx="2687">
                  <c:v>507.53</c:v>
                </c:pt>
                <c:pt idx="2688">
                  <c:v>507.53</c:v>
                </c:pt>
                <c:pt idx="2689">
                  <c:v>507.52</c:v>
                </c:pt>
                <c:pt idx="2690">
                  <c:v>507.52</c:v>
                </c:pt>
                <c:pt idx="2691">
                  <c:v>507.52</c:v>
                </c:pt>
                <c:pt idx="2692">
                  <c:v>507.52</c:v>
                </c:pt>
                <c:pt idx="2693">
                  <c:v>507.52</c:v>
                </c:pt>
                <c:pt idx="2694">
                  <c:v>507.52</c:v>
                </c:pt>
                <c:pt idx="2695">
                  <c:v>507.52</c:v>
                </c:pt>
                <c:pt idx="2696">
                  <c:v>507.52</c:v>
                </c:pt>
                <c:pt idx="2697">
                  <c:v>507.52</c:v>
                </c:pt>
                <c:pt idx="2698">
                  <c:v>507.52</c:v>
                </c:pt>
                <c:pt idx="2699">
                  <c:v>507.52</c:v>
                </c:pt>
                <c:pt idx="2700">
                  <c:v>507.52</c:v>
                </c:pt>
                <c:pt idx="2701">
                  <c:v>507.52</c:v>
                </c:pt>
                <c:pt idx="2702">
                  <c:v>507.52</c:v>
                </c:pt>
                <c:pt idx="2703">
                  <c:v>507.51</c:v>
                </c:pt>
                <c:pt idx="2704">
                  <c:v>507.51</c:v>
                </c:pt>
                <c:pt idx="2705">
                  <c:v>507.51</c:v>
                </c:pt>
                <c:pt idx="2706">
                  <c:v>507.51</c:v>
                </c:pt>
                <c:pt idx="2707">
                  <c:v>507.51</c:v>
                </c:pt>
                <c:pt idx="2708">
                  <c:v>507.51</c:v>
                </c:pt>
                <c:pt idx="2709">
                  <c:v>507.51</c:v>
                </c:pt>
                <c:pt idx="2710">
                  <c:v>507.51</c:v>
                </c:pt>
                <c:pt idx="2711">
                  <c:v>507.51</c:v>
                </c:pt>
                <c:pt idx="2712">
                  <c:v>507.51</c:v>
                </c:pt>
                <c:pt idx="2713">
                  <c:v>507.51</c:v>
                </c:pt>
                <c:pt idx="2714">
                  <c:v>507.51</c:v>
                </c:pt>
                <c:pt idx="2715">
                  <c:v>507.51</c:v>
                </c:pt>
                <c:pt idx="2716">
                  <c:v>507.51</c:v>
                </c:pt>
                <c:pt idx="2717">
                  <c:v>507.51</c:v>
                </c:pt>
                <c:pt idx="2718">
                  <c:v>507.5</c:v>
                </c:pt>
                <c:pt idx="2719">
                  <c:v>507.5</c:v>
                </c:pt>
                <c:pt idx="2720">
                  <c:v>507.5</c:v>
                </c:pt>
                <c:pt idx="2721">
                  <c:v>507.5</c:v>
                </c:pt>
                <c:pt idx="2722">
                  <c:v>507.5</c:v>
                </c:pt>
                <c:pt idx="2723">
                  <c:v>507.5</c:v>
                </c:pt>
                <c:pt idx="2724">
                  <c:v>507.5</c:v>
                </c:pt>
                <c:pt idx="2725">
                  <c:v>507.5</c:v>
                </c:pt>
                <c:pt idx="2726">
                  <c:v>507.5</c:v>
                </c:pt>
                <c:pt idx="2727">
                  <c:v>507.5</c:v>
                </c:pt>
                <c:pt idx="2728">
                  <c:v>507.5</c:v>
                </c:pt>
                <c:pt idx="2729">
                  <c:v>507.5</c:v>
                </c:pt>
                <c:pt idx="2730">
                  <c:v>507.5</c:v>
                </c:pt>
                <c:pt idx="2731">
                  <c:v>507.5</c:v>
                </c:pt>
                <c:pt idx="2732">
                  <c:v>507.5</c:v>
                </c:pt>
                <c:pt idx="2733">
                  <c:v>507.49</c:v>
                </c:pt>
                <c:pt idx="2734">
                  <c:v>507.49</c:v>
                </c:pt>
                <c:pt idx="2735">
                  <c:v>507.49</c:v>
                </c:pt>
                <c:pt idx="2736">
                  <c:v>507.49</c:v>
                </c:pt>
                <c:pt idx="2737">
                  <c:v>507.49</c:v>
                </c:pt>
                <c:pt idx="2738">
                  <c:v>507.49</c:v>
                </c:pt>
                <c:pt idx="2739">
                  <c:v>507.49</c:v>
                </c:pt>
                <c:pt idx="2740">
                  <c:v>507.49</c:v>
                </c:pt>
                <c:pt idx="2741">
                  <c:v>507.49</c:v>
                </c:pt>
                <c:pt idx="2742">
                  <c:v>507.49</c:v>
                </c:pt>
                <c:pt idx="2743">
                  <c:v>507.49</c:v>
                </c:pt>
                <c:pt idx="2744">
                  <c:v>507.49</c:v>
                </c:pt>
                <c:pt idx="2745">
                  <c:v>507.49</c:v>
                </c:pt>
                <c:pt idx="2746">
                  <c:v>507.49</c:v>
                </c:pt>
                <c:pt idx="2747">
                  <c:v>507.49</c:v>
                </c:pt>
                <c:pt idx="2748">
                  <c:v>507.49</c:v>
                </c:pt>
                <c:pt idx="2749">
                  <c:v>507.48</c:v>
                </c:pt>
                <c:pt idx="2750">
                  <c:v>507.48</c:v>
                </c:pt>
                <c:pt idx="2751">
                  <c:v>507.48</c:v>
                </c:pt>
                <c:pt idx="2752">
                  <c:v>507.48</c:v>
                </c:pt>
                <c:pt idx="2753">
                  <c:v>507.48</c:v>
                </c:pt>
                <c:pt idx="2754">
                  <c:v>507.48</c:v>
                </c:pt>
                <c:pt idx="2755">
                  <c:v>507.48</c:v>
                </c:pt>
                <c:pt idx="2756">
                  <c:v>507.48</c:v>
                </c:pt>
                <c:pt idx="2757">
                  <c:v>507.48</c:v>
                </c:pt>
                <c:pt idx="2758">
                  <c:v>507.48</c:v>
                </c:pt>
                <c:pt idx="2759">
                  <c:v>507.48</c:v>
                </c:pt>
                <c:pt idx="2760">
                  <c:v>507.48</c:v>
                </c:pt>
                <c:pt idx="2761">
                  <c:v>507.48</c:v>
                </c:pt>
                <c:pt idx="2762">
                  <c:v>507.48</c:v>
                </c:pt>
                <c:pt idx="2763">
                  <c:v>507.48</c:v>
                </c:pt>
                <c:pt idx="2764">
                  <c:v>507.48</c:v>
                </c:pt>
                <c:pt idx="2765">
                  <c:v>507.48</c:v>
                </c:pt>
                <c:pt idx="2766">
                  <c:v>507.47</c:v>
                </c:pt>
                <c:pt idx="2767">
                  <c:v>507.47</c:v>
                </c:pt>
                <c:pt idx="2768">
                  <c:v>507.47</c:v>
                </c:pt>
                <c:pt idx="2769">
                  <c:v>507.47</c:v>
                </c:pt>
                <c:pt idx="2770">
                  <c:v>507.47</c:v>
                </c:pt>
                <c:pt idx="2771">
                  <c:v>507.47</c:v>
                </c:pt>
                <c:pt idx="2772">
                  <c:v>507.47</c:v>
                </c:pt>
                <c:pt idx="2773">
                  <c:v>507.47</c:v>
                </c:pt>
                <c:pt idx="2774">
                  <c:v>507.47</c:v>
                </c:pt>
                <c:pt idx="2775">
                  <c:v>507.47</c:v>
                </c:pt>
                <c:pt idx="2776">
                  <c:v>507.47</c:v>
                </c:pt>
                <c:pt idx="2777">
                  <c:v>507.47</c:v>
                </c:pt>
                <c:pt idx="2778">
                  <c:v>507.47</c:v>
                </c:pt>
                <c:pt idx="2779">
                  <c:v>507.47</c:v>
                </c:pt>
                <c:pt idx="2780">
                  <c:v>507.47</c:v>
                </c:pt>
                <c:pt idx="2781">
                  <c:v>507.47</c:v>
                </c:pt>
                <c:pt idx="2782">
                  <c:v>507.47</c:v>
                </c:pt>
                <c:pt idx="2783">
                  <c:v>507.47</c:v>
                </c:pt>
                <c:pt idx="2784">
                  <c:v>507.47</c:v>
                </c:pt>
                <c:pt idx="2785">
                  <c:v>507.47</c:v>
                </c:pt>
                <c:pt idx="2786">
                  <c:v>507.46</c:v>
                </c:pt>
                <c:pt idx="2787">
                  <c:v>507.46</c:v>
                </c:pt>
                <c:pt idx="2788">
                  <c:v>507.46</c:v>
                </c:pt>
                <c:pt idx="2789">
                  <c:v>507.46</c:v>
                </c:pt>
                <c:pt idx="2790">
                  <c:v>507.46</c:v>
                </c:pt>
                <c:pt idx="2791">
                  <c:v>507.46</c:v>
                </c:pt>
                <c:pt idx="2792">
                  <c:v>507.46</c:v>
                </c:pt>
                <c:pt idx="2793">
                  <c:v>507.46</c:v>
                </c:pt>
                <c:pt idx="2794">
                  <c:v>507.46</c:v>
                </c:pt>
                <c:pt idx="2795">
                  <c:v>507.46</c:v>
                </c:pt>
                <c:pt idx="2796">
                  <c:v>507.46</c:v>
                </c:pt>
                <c:pt idx="2797">
                  <c:v>507.46</c:v>
                </c:pt>
                <c:pt idx="2798">
                  <c:v>507.46</c:v>
                </c:pt>
                <c:pt idx="2799">
                  <c:v>507.46</c:v>
                </c:pt>
                <c:pt idx="2800">
                  <c:v>507.46</c:v>
                </c:pt>
                <c:pt idx="2801">
                  <c:v>507.46</c:v>
                </c:pt>
                <c:pt idx="2802">
                  <c:v>507.46</c:v>
                </c:pt>
                <c:pt idx="2803">
                  <c:v>507.46</c:v>
                </c:pt>
                <c:pt idx="2804">
                  <c:v>507.46</c:v>
                </c:pt>
                <c:pt idx="2805">
                  <c:v>507.46</c:v>
                </c:pt>
                <c:pt idx="2806">
                  <c:v>507.45</c:v>
                </c:pt>
                <c:pt idx="2807">
                  <c:v>507.45</c:v>
                </c:pt>
                <c:pt idx="2808">
                  <c:v>507.45</c:v>
                </c:pt>
                <c:pt idx="2809">
                  <c:v>507.45</c:v>
                </c:pt>
                <c:pt idx="2810">
                  <c:v>507.45</c:v>
                </c:pt>
                <c:pt idx="2811">
                  <c:v>507.45</c:v>
                </c:pt>
                <c:pt idx="2812">
                  <c:v>507.45</c:v>
                </c:pt>
                <c:pt idx="2813">
                  <c:v>507.45</c:v>
                </c:pt>
                <c:pt idx="2814">
                  <c:v>507.45</c:v>
                </c:pt>
                <c:pt idx="2815">
                  <c:v>507.45</c:v>
                </c:pt>
                <c:pt idx="2816">
                  <c:v>507.45</c:v>
                </c:pt>
                <c:pt idx="2817">
                  <c:v>507.45</c:v>
                </c:pt>
                <c:pt idx="2818">
                  <c:v>507.45</c:v>
                </c:pt>
                <c:pt idx="2819">
                  <c:v>507.45</c:v>
                </c:pt>
                <c:pt idx="2820">
                  <c:v>507.45</c:v>
                </c:pt>
                <c:pt idx="2821">
                  <c:v>507.45</c:v>
                </c:pt>
                <c:pt idx="2822">
                  <c:v>507.45</c:v>
                </c:pt>
                <c:pt idx="2823">
                  <c:v>507.45</c:v>
                </c:pt>
                <c:pt idx="2824">
                  <c:v>507.45</c:v>
                </c:pt>
                <c:pt idx="2825">
                  <c:v>507.45</c:v>
                </c:pt>
                <c:pt idx="2826">
                  <c:v>507.45</c:v>
                </c:pt>
                <c:pt idx="2827">
                  <c:v>507.45</c:v>
                </c:pt>
                <c:pt idx="2828">
                  <c:v>507.45</c:v>
                </c:pt>
                <c:pt idx="2829">
                  <c:v>507.45</c:v>
                </c:pt>
                <c:pt idx="2830">
                  <c:v>507.45</c:v>
                </c:pt>
                <c:pt idx="2831">
                  <c:v>507.45</c:v>
                </c:pt>
                <c:pt idx="2832">
                  <c:v>507.45</c:v>
                </c:pt>
                <c:pt idx="2833">
                  <c:v>507.44</c:v>
                </c:pt>
                <c:pt idx="2834">
                  <c:v>507.44</c:v>
                </c:pt>
                <c:pt idx="2835">
                  <c:v>507.44</c:v>
                </c:pt>
                <c:pt idx="2836">
                  <c:v>507.44</c:v>
                </c:pt>
                <c:pt idx="2837">
                  <c:v>507.44</c:v>
                </c:pt>
                <c:pt idx="2838">
                  <c:v>507.44</c:v>
                </c:pt>
                <c:pt idx="2839">
                  <c:v>507.44</c:v>
                </c:pt>
                <c:pt idx="2840">
                  <c:v>507.44</c:v>
                </c:pt>
                <c:pt idx="2841">
                  <c:v>507.44</c:v>
                </c:pt>
                <c:pt idx="2842">
                  <c:v>507.44</c:v>
                </c:pt>
                <c:pt idx="2843">
                  <c:v>507.44</c:v>
                </c:pt>
                <c:pt idx="2844">
                  <c:v>507.44</c:v>
                </c:pt>
                <c:pt idx="2845">
                  <c:v>507.44</c:v>
                </c:pt>
                <c:pt idx="2846">
                  <c:v>507.44</c:v>
                </c:pt>
                <c:pt idx="2847">
                  <c:v>507.44</c:v>
                </c:pt>
                <c:pt idx="2848">
                  <c:v>507.44</c:v>
                </c:pt>
                <c:pt idx="2849">
                  <c:v>507.44</c:v>
                </c:pt>
                <c:pt idx="2850">
                  <c:v>507.44</c:v>
                </c:pt>
                <c:pt idx="2851">
                  <c:v>507.44</c:v>
                </c:pt>
                <c:pt idx="2852">
                  <c:v>507.44</c:v>
                </c:pt>
                <c:pt idx="2853">
                  <c:v>507.44</c:v>
                </c:pt>
                <c:pt idx="2854">
                  <c:v>507.44</c:v>
                </c:pt>
                <c:pt idx="2855">
                  <c:v>507.44</c:v>
                </c:pt>
                <c:pt idx="2856">
                  <c:v>507.44</c:v>
                </c:pt>
                <c:pt idx="2857">
                  <c:v>507.44</c:v>
                </c:pt>
                <c:pt idx="2858">
                  <c:v>507.44</c:v>
                </c:pt>
                <c:pt idx="2859">
                  <c:v>507.43</c:v>
                </c:pt>
                <c:pt idx="2860">
                  <c:v>507.43</c:v>
                </c:pt>
                <c:pt idx="2861">
                  <c:v>507.43</c:v>
                </c:pt>
                <c:pt idx="2862">
                  <c:v>507.43</c:v>
                </c:pt>
                <c:pt idx="2863">
                  <c:v>507.43</c:v>
                </c:pt>
                <c:pt idx="2864">
                  <c:v>507.43</c:v>
                </c:pt>
                <c:pt idx="2865">
                  <c:v>507.43</c:v>
                </c:pt>
                <c:pt idx="2866">
                  <c:v>507.43</c:v>
                </c:pt>
                <c:pt idx="2867">
                  <c:v>507.43</c:v>
                </c:pt>
                <c:pt idx="2868">
                  <c:v>507.43</c:v>
                </c:pt>
                <c:pt idx="2869">
                  <c:v>507.43</c:v>
                </c:pt>
                <c:pt idx="2870">
                  <c:v>507.43</c:v>
                </c:pt>
                <c:pt idx="2871">
                  <c:v>507.43</c:v>
                </c:pt>
                <c:pt idx="2872">
                  <c:v>507.43</c:v>
                </c:pt>
                <c:pt idx="2873">
                  <c:v>507.43</c:v>
                </c:pt>
                <c:pt idx="2874">
                  <c:v>507.43</c:v>
                </c:pt>
                <c:pt idx="2875">
                  <c:v>507.43</c:v>
                </c:pt>
                <c:pt idx="2876">
                  <c:v>507.43</c:v>
                </c:pt>
                <c:pt idx="2877">
                  <c:v>507.43</c:v>
                </c:pt>
                <c:pt idx="2878">
                  <c:v>507.43</c:v>
                </c:pt>
                <c:pt idx="2879">
                  <c:v>507.43</c:v>
                </c:pt>
                <c:pt idx="2880">
                  <c:v>507.42</c:v>
                </c:pt>
                <c:pt idx="2881">
                  <c:v>507.42</c:v>
                </c:pt>
                <c:pt idx="2882">
                  <c:v>507.42</c:v>
                </c:pt>
                <c:pt idx="2883">
                  <c:v>507.42</c:v>
                </c:pt>
                <c:pt idx="2884">
                  <c:v>507.42</c:v>
                </c:pt>
                <c:pt idx="2885">
                  <c:v>507.42</c:v>
                </c:pt>
                <c:pt idx="2886">
                  <c:v>507.42</c:v>
                </c:pt>
                <c:pt idx="2887">
                  <c:v>507.42</c:v>
                </c:pt>
                <c:pt idx="2888">
                  <c:v>507.42</c:v>
                </c:pt>
                <c:pt idx="2889">
                  <c:v>507.42</c:v>
                </c:pt>
                <c:pt idx="2890">
                  <c:v>507.42</c:v>
                </c:pt>
                <c:pt idx="2891">
                  <c:v>507.42</c:v>
                </c:pt>
                <c:pt idx="2892">
                  <c:v>507.42</c:v>
                </c:pt>
                <c:pt idx="2893">
                  <c:v>507.42</c:v>
                </c:pt>
                <c:pt idx="2894">
                  <c:v>507.42</c:v>
                </c:pt>
                <c:pt idx="2895">
                  <c:v>507.42</c:v>
                </c:pt>
                <c:pt idx="2896">
                  <c:v>507.42</c:v>
                </c:pt>
                <c:pt idx="2897">
                  <c:v>507.42</c:v>
                </c:pt>
                <c:pt idx="2898">
                  <c:v>507.42</c:v>
                </c:pt>
                <c:pt idx="2899">
                  <c:v>507.42</c:v>
                </c:pt>
                <c:pt idx="2900">
                  <c:v>507.42</c:v>
                </c:pt>
                <c:pt idx="2901">
                  <c:v>507.41</c:v>
                </c:pt>
                <c:pt idx="2902">
                  <c:v>507.41</c:v>
                </c:pt>
                <c:pt idx="2903">
                  <c:v>507.41</c:v>
                </c:pt>
                <c:pt idx="2904">
                  <c:v>507.41</c:v>
                </c:pt>
                <c:pt idx="2905">
                  <c:v>507.41</c:v>
                </c:pt>
                <c:pt idx="2906">
                  <c:v>507.41</c:v>
                </c:pt>
                <c:pt idx="2907">
                  <c:v>507.41</c:v>
                </c:pt>
                <c:pt idx="2908">
                  <c:v>507.41</c:v>
                </c:pt>
                <c:pt idx="2909">
                  <c:v>507.41</c:v>
                </c:pt>
                <c:pt idx="2910">
                  <c:v>507.41</c:v>
                </c:pt>
                <c:pt idx="2911">
                  <c:v>507.41</c:v>
                </c:pt>
                <c:pt idx="2912">
                  <c:v>507.41</c:v>
                </c:pt>
                <c:pt idx="2913">
                  <c:v>507.41</c:v>
                </c:pt>
                <c:pt idx="2914">
                  <c:v>507.41</c:v>
                </c:pt>
                <c:pt idx="2915">
                  <c:v>507.41</c:v>
                </c:pt>
                <c:pt idx="2916">
                  <c:v>507.41</c:v>
                </c:pt>
                <c:pt idx="2917">
                  <c:v>507.41</c:v>
                </c:pt>
                <c:pt idx="2918">
                  <c:v>507.41</c:v>
                </c:pt>
                <c:pt idx="2919">
                  <c:v>507.41</c:v>
                </c:pt>
                <c:pt idx="2920">
                  <c:v>507.41</c:v>
                </c:pt>
                <c:pt idx="2921">
                  <c:v>507.41</c:v>
                </c:pt>
                <c:pt idx="2922">
                  <c:v>507.41</c:v>
                </c:pt>
                <c:pt idx="2923">
                  <c:v>507.41</c:v>
                </c:pt>
                <c:pt idx="2924">
                  <c:v>507.41</c:v>
                </c:pt>
                <c:pt idx="2925">
                  <c:v>507.41</c:v>
                </c:pt>
                <c:pt idx="2926">
                  <c:v>507.41</c:v>
                </c:pt>
                <c:pt idx="2927">
                  <c:v>507.4</c:v>
                </c:pt>
                <c:pt idx="2928">
                  <c:v>507.4</c:v>
                </c:pt>
                <c:pt idx="2929">
                  <c:v>507.4</c:v>
                </c:pt>
                <c:pt idx="2930">
                  <c:v>507.4</c:v>
                </c:pt>
                <c:pt idx="2931">
                  <c:v>507.4</c:v>
                </c:pt>
                <c:pt idx="2932">
                  <c:v>507.4</c:v>
                </c:pt>
                <c:pt idx="2933">
                  <c:v>507.4</c:v>
                </c:pt>
                <c:pt idx="2934">
                  <c:v>507.4</c:v>
                </c:pt>
                <c:pt idx="2935">
                  <c:v>507.4</c:v>
                </c:pt>
                <c:pt idx="2936">
                  <c:v>507.4</c:v>
                </c:pt>
                <c:pt idx="2937">
                  <c:v>507.4</c:v>
                </c:pt>
                <c:pt idx="2938">
                  <c:v>507.4</c:v>
                </c:pt>
                <c:pt idx="2939">
                  <c:v>507.4</c:v>
                </c:pt>
                <c:pt idx="2940">
                  <c:v>507.4</c:v>
                </c:pt>
                <c:pt idx="2941">
                  <c:v>507.4</c:v>
                </c:pt>
                <c:pt idx="2942">
                  <c:v>507.4</c:v>
                </c:pt>
                <c:pt idx="2943">
                  <c:v>507.4</c:v>
                </c:pt>
                <c:pt idx="2944">
                  <c:v>507.4</c:v>
                </c:pt>
                <c:pt idx="2945">
                  <c:v>507.4</c:v>
                </c:pt>
                <c:pt idx="2946">
                  <c:v>507.4</c:v>
                </c:pt>
                <c:pt idx="2947">
                  <c:v>507.4</c:v>
                </c:pt>
                <c:pt idx="2948">
                  <c:v>507.4</c:v>
                </c:pt>
                <c:pt idx="2949">
                  <c:v>507.4</c:v>
                </c:pt>
                <c:pt idx="2950">
                  <c:v>507.4</c:v>
                </c:pt>
                <c:pt idx="2951">
                  <c:v>507.4</c:v>
                </c:pt>
                <c:pt idx="2952">
                  <c:v>507.4</c:v>
                </c:pt>
                <c:pt idx="2953">
                  <c:v>507.39</c:v>
                </c:pt>
                <c:pt idx="2954">
                  <c:v>507.39</c:v>
                </c:pt>
                <c:pt idx="2955">
                  <c:v>507.39</c:v>
                </c:pt>
                <c:pt idx="2956">
                  <c:v>507.39</c:v>
                </c:pt>
                <c:pt idx="2957">
                  <c:v>507.39</c:v>
                </c:pt>
                <c:pt idx="2958">
                  <c:v>507.39</c:v>
                </c:pt>
                <c:pt idx="2959">
                  <c:v>507.39</c:v>
                </c:pt>
                <c:pt idx="2960">
                  <c:v>507.39</c:v>
                </c:pt>
                <c:pt idx="2961">
                  <c:v>507.39</c:v>
                </c:pt>
                <c:pt idx="2962">
                  <c:v>507.39</c:v>
                </c:pt>
                <c:pt idx="2963">
                  <c:v>507.39</c:v>
                </c:pt>
                <c:pt idx="2964">
                  <c:v>507.39</c:v>
                </c:pt>
                <c:pt idx="2965">
                  <c:v>507.39</c:v>
                </c:pt>
                <c:pt idx="2966">
                  <c:v>507.39</c:v>
                </c:pt>
                <c:pt idx="2967">
                  <c:v>507.39</c:v>
                </c:pt>
                <c:pt idx="2968">
                  <c:v>507.39</c:v>
                </c:pt>
                <c:pt idx="2969">
                  <c:v>507.39</c:v>
                </c:pt>
                <c:pt idx="2970">
                  <c:v>507.39</c:v>
                </c:pt>
                <c:pt idx="2971">
                  <c:v>507.39</c:v>
                </c:pt>
                <c:pt idx="2972">
                  <c:v>507.39</c:v>
                </c:pt>
                <c:pt idx="2973">
                  <c:v>507.39</c:v>
                </c:pt>
                <c:pt idx="2974">
                  <c:v>507.39</c:v>
                </c:pt>
                <c:pt idx="2975">
                  <c:v>507.39</c:v>
                </c:pt>
                <c:pt idx="2976">
                  <c:v>507.39</c:v>
                </c:pt>
                <c:pt idx="2977">
                  <c:v>507.39</c:v>
                </c:pt>
                <c:pt idx="2978">
                  <c:v>507.39</c:v>
                </c:pt>
                <c:pt idx="2979">
                  <c:v>507.39</c:v>
                </c:pt>
                <c:pt idx="2980">
                  <c:v>507.38</c:v>
                </c:pt>
                <c:pt idx="2981">
                  <c:v>507.38</c:v>
                </c:pt>
                <c:pt idx="2982">
                  <c:v>507.38</c:v>
                </c:pt>
                <c:pt idx="2983">
                  <c:v>507.38</c:v>
                </c:pt>
                <c:pt idx="2984">
                  <c:v>507.38</c:v>
                </c:pt>
                <c:pt idx="2985">
                  <c:v>507.38</c:v>
                </c:pt>
                <c:pt idx="2986">
                  <c:v>507.38</c:v>
                </c:pt>
                <c:pt idx="2987">
                  <c:v>507.38</c:v>
                </c:pt>
                <c:pt idx="2988">
                  <c:v>507.38</c:v>
                </c:pt>
                <c:pt idx="2989">
                  <c:v>507.38</c:v>
                </c:pt>
                <c:pt idx="2990">
                  <c:v>507.38</c:v>
                </c:pt>
                <c:pt idx="2991">
                  <c:v>507.38</c:v>
                </c:pt>
                <c:pt idx="2992">
                  <c:v>507.38</c:v>
                </c:pt>
                <c:pt idx="2993">
                  <c:v>507.38</c:v>
                </c:pt>
                <c:pt idx="2994">
                  <c:v>507.38</c:v>
                </c:pt>
                <c:pt idx="2995">
                  <c:v>507.38</c:v>
                </c:pt>
                <c:pt idx="2996">
                  <c:v>507.38</c:v>
                </c:pt>
                <c:pt idx="2997">
                  <c:v>507.38</c:v>
                </c:pt>
                <c:pt idx="2998">
                  <c:v>507.38</c:v>
                </c:pt>
                <c:pt idx="2999">
                  <c:v>507.38</c:v>
                </c:pt>
                <c:pt idx="3000">
                  <c:v>507.38</c:v>
                </c:pt>
                <c:pt idx="3001">
                  <c:v>507.38</c:v>
                </c:pt>
                <c:pt idx="3002">
                  <c:v>507.38</c:v>
                </c:pt>
                <c:pt idx="3003">
                  <c:v>507.38</c:v>
                </c:pt>
                <c:pt idx="3004">
                  <c:v>507.38</c:v>
                </c:pt>
                <c:pt idx="3005">
                  <c:v>507.38</c:v>
                </c:pt>
                <c:pt idx="3006">
                  <c:v>507.38</c:v>
                </c:pt>
                <c:pt idx="3007">
                  <c:v>507.38</c:v>
                </c:pt>
                <c:pt idx="3008">
                  <c:v>507.37</c:v>
                </c:pt>
                <c:pt idx="3009">
                  <c:v>507.37</c:v>
                </c:pt>
                <c:pt idx="3010">
                  <c:v>507.37</c:v>
                </c:pt>
                <c:pt idx="3011">
                  <c:v>507.37</c:v>
                </c:pt>
                <c:pt idx="3012">
                  <c:v>507.37</c:v>
                </c:pt>
                <c:pt idx="3013">
                  <c:v>507.37</c:v>
                </c:pt>
                <c:pt idx="3014">
                  <c:v>507.37</c:v>
                </c:pt>
                <c:pt idx="3015">
                  <c:v>507.37</c:v>
                </c:pt>
                <c:pt idx="3016">
                  <c:v>507.37</c:v>
                </c:pt>
                <c:pt idx="3017">
                  <c:v>507.37</c:v>
                </c:pt>
                <c:pt idx="3018">
                  <c:v>507.37</c:v>
                </c:pt>
                <c:pt idx="3019">
                  <c:v>507.37</c:v>
                </c:pt>
                <c:pt idx="3020">
                  <c:v>507.37</c:v>
                </c:pt>
                <c:pt idx="3021">
                  <c:v>507.37</c:v>
                </c:pt>
                <c:pt idx="3022">
                  <c:v>507.37</c:v>
                </c:pt>
                <c:pt idx="3023">
                  <c:v>507.37</c:v>
                </c:pt>
                <c:pt idx="3024">
                  <c:v>507.37</c:v>
                </c:pt>
                <c:pt idx="3025">
                  <c:v>507.37</c:v>
                </c:pt>
                <c:pt idx="3026">
                  <c:v>507.37</c:v>
                </c:pt>
                <c:pt idx="3027">
                  <c:v>507.37</c:v>
                </c:pt>
                <c:pt idx="3028">
                  <c:v>507.37</c:v>
                </c:pt>
                <c:pt idx="3029">
                  <c:v>507.37</c:v>
                </c:pt>
                <c:pt idx="3030">
                  <c:v>507.37</c:v>
                </c:pt>
                <c:pt idx="3031">
                  <c:v>507.37</c:v>
                </c:pt>
                <c:pt idx="3032">
                  <c:v>507.37</c:v>
                </c:pt>
                <c:pt idx="3033">
                  <c:v>507.37</c:v>
                </c:pt>
                <c:pt idx="3034">
                  <c:v>507.37</c:v>
                </c:pt>
                <c:pt idx="3035">
                  <c:v>507.36</c:v>
                </c:pt>
                <c:pt idx="3036">
                  <c:v>507.36</c:v>
                </c:pt>
                <c:pt idx="3037">
                  <c:v>507.36</c:v>
                </c:pt>
                <c:pt idx="3038">
                  <c:v>507.36</c:v>
                </c:pt>
                <c:pt idx="3039">
                  <c:v>507.36</c:v>
                </c:pt>
                <c:pt idx="3040">
                  <c:v>507.36</c:v>
                </c:pt>
                <c:pt idx="3041">
                  <c:v>507.36</c:v>
                </c:pt>
                <c:pt idx="3042">
                  <c:v>507.36</c:v>
                </c:pt>
                <c:pt idx="3043">
                  <c:v>507.36</c:v>
                </c:pt>
                <c:pt idx="3044">
                  <c:v>507.36</c:v>
                </c:pt>
                <c:pt idx="3045">
                  <c:v>507.36</c:v>
                </c:pt>
                <c:pt idx="3046">
                  <c:v>507.36</c:v>
                </c:pt>
                <c:pt idx="3047">
                  <c:v>507.36</c:v>
                </c:pt>
                <c:pt idx="3048">
                  <c:v>507.36</c:v>
                </c:pt>
                <c:pt idx="3049">
                  <c:v>507.36</c:v>
                </c:pt>
                <c:pt idx="3050">
                  <c:v>507.36</c:v>
                </c:pt>
                <c:pt idx="3051">
                  <c:v>507.36</c:v>
                </c:pt>
                <c:pt idx="3052">
                  <c:v>507.36</c:v>
                </c:pt>
                <c:pt idx="3053">
                  <c:v>507.36</c:v>
                </c:pt>
                <c:pt idx="3054">
                  <c:v>507.36</c:v>
                </c:pt>
                <c:pt idx="3055">
                  <c:v>507.36</c:v>
                </c:pt>
                <c:pt idx="3056">
                  <c:v>507.36</c:v>
                </c:pt>
                <c:pt idx="3057">
                  <c:v>507.36</c:v>
                </c:pt>
                <c:pt idx="3058">
                  <c:v>507.36</c:v>
                </c:pt>
                <c:pt idx="3059">
                  <c:v>507.36</c:v>
                </c:pt>
                <c:pt idx="3060">
                  <c:v>507.36</c:v>
                </c:pt>
                <c:pt idx="3061">
                  <c:v>507.36</c:v>
                </c:pt>
                <c:pt idx="3062">
                  <c:v>507.36</c:v>
                </c:pt>
                <c:pt idx="3063">
                  <c:v>507.36</c:v>
                </c:pt>
                <c:pt idx="3064">
                  <c:v>507.35</c:v>
                </c:pt>
                <c:pt idx="3065">
                  <c:v>507.35</c:v>
                </c:pt>
                <c:pt idx="3066">
                  <c:v>507.35</c:v>
                </c:pt>
                <c:pt idx="3067">
                  <c:v>507.35</c:v>
                </c:pt>
                <c:pt idx="3068">
                  <c:v>507.35</c:v>
                </c:pt>
                <c:pt idx="3069">
                  <c:v>507.35</c:v>
                </c:pt>
                <c:pt idx="3070">
                  <c:v>507.35</c:v>
                </c:pt>
                <c:pt idx="3071">
                  <c:v>507.35</c:v>
                </c:pt>
                <c:pt idx="3072">
                  <c:v>507.35</c:v>
                </c:pt>
                <c:pt idx="3073">
                  <c:v>507.35</c:v>
                </c:pt>
                <c:pt idx="3074">
                  <c:v>507.35</c:v>
                </c:pt>
                <c:pt idx="3075">
                  <c:v>507.35</c:v>
                </c:pt>
                <c:pt idx="3076">
                  <c:v>507.35</c:v>
                </c:pt>
                <c:pt idx="3077">
                  <c:v>507.35</c:v>
                </c:pt>
                <c:pt idx="3078">
                  <c:v>507.35</c:v>
                </c:pt>
                <c:pt idx="3079">
                  <c:v>507.35</c:v>
                </c:pt>
                <c:pt idx="3080">
                  <c:v>507.35</c:v>
                </c:pt>
                <c:pt idx="3081">
                  <c:v>507.35</c:v>
                </c:pt>
                <c:pt idx="3082">
                  <c:v>507.35</c:v>
                </c:pt>
                <c:pt idx="3083">
                  <c:v>507.35</c:v>
                </c:pt>
                <c:pt idx="3084">
                  <c:v>507.35</c:v>
                </c:pt>
                <c:pt idx="3085">
                  <c:v>507.35</c:v>
                </c:pt>
                <c:pt idx="3086">
                  <c:v>507.35</c:v>
                </c:pt>
                <c:pt idx="3087">
                  <c:v>507.35</c:v>
                </c:pt>
                <c:pt idx="3088">
                  <c:v>507.35</c:v>
                </c:pt>
                <c:pt idx="3089">
                  <c:v>507.35</c:v>
                </c:pt>
                <c:pt idx="3090">
                  <c:v>507.35</c:v>
                </c:pt>
                <c:pt idx="3091">
                  <c:v>507.35</c:v>
                </c:pt>
                <c:pt idx="3092">
                  <c:v>507.35</c:v>
                </c:pt>
                <c:pt idx="3093">
                  <c:v>507.35</c:v>
                </c:pt>
                <c:pt idx="3094">
                  <c:v>507.35</c:v>
                </c:pt>
                <c:pt idx="3095">
                  <c:v>507.35</c:v>
                </c:pt>
                <c:pt idx="3096">
                  <c:v>507.35</c:v>
                </c:pt>
                <c:pt idx="3097">
                  <c:v>507.35</c:v>
                </c:pt>
                <c:pt idx="3098">
                  <c:v>507.35</c:v>
                </c:pt>
                <c:pt idx="3099">
                  <c:v>507.34</c:v>
                </c:pt>
                <c:pt idx="3100">
                  <c:v>507.34</c:v>
                </c:pt>
                <c:pt idx="3101">
                  <c:v>507.34</c:v>
                </c:pt>
                <c:pt idx="3102">
                  <c:v>507.34</c:v>
                </c:pt>
                <c:pt idx="3103">
                  <c:v>507.34</c:v>
                </c:pt>
                <c:pt idx="3104">
                  <c:v>507.34</c:v>
                </c:pt>
                <c:pt idx="3105">
                  <c:v>507.34</c:v>
                </c:pt>
                <c:pt idx="3106">
                  <c:v>507.34</c:v>
                </c:pt>
                <c:pt idx="3107">
                  <c:v>507.34</c:v>
                </c:pt>
                <c:pt idx="3108">
                  <c:v>507.34</c:v>
                </c:pt>
                <c:pt idx="3109">
                  <c:v>507.34</c:v>
                </c:pt>
                <c:pt idx="3110">
                  <c:v>507.34</c:v>
                </c:pt>
                <c:pt idx="3111">
                  <c:v>507.34</c:v>
                </c:pt>
                <c:pt idx="3112">
                  <c:v>507.34</c:v>
                </c:pt>
                <c:pt idx="3113">
                  <c:v>507.34</c:v>
                </c:pt>
                <c:pt idx="3114">
                  <c:v>507.34</c:v>
                </c:pt>
                <c:pt idx="3115">
                  <c:v>507.34</c:v>
                </c:pt>
                <c:pt idx="3116">
                  <c:v>507.34</c:v>
                </c:pt>
                <c:pt idx="3117">
                  <c:v>507.34</c:v>
                </c:pt>
                <c:pt idx="3118">
                  <c:v>507.34</c:v>
                </c:pt>
                <c:pt idx="3119">
                  <c:v>507.34</c:v>
                </c:pt>
                <c:pt idx="3120">
                  <c:v>507.34</c:v>
                </c:pt>
                <c:pt idx="3121">
                  <c:v>507.34</c:v>
                </c:pt>
                <c:pt idx="3122">
                  <c:v>507.34</c:v>
                </c:pt>
                <c:pt idx="3123">
                  <c:v>507.34</c:v>
                </c:pt>
                <c:pt idx="3124">
                  <c:v>507.34</c:v>
                </c:pt>
                <c:pt idx="3125">
                  <c:v>507.34</c:v>
                </c:pt>
                <c:pt idx="3126">
                  <c:v>507.34</c:v>
                </c:pt>
                <c:pt idx="3127">
                  <c:v>507.33</c:v>
                </c:pt>
                <c:pt idx="3128">
                  <c:v>507.33</c:v>
                </c:pt>
                <c:pt idx="3129">
                  <c:v>507.33</c:v>
                </c:pt>
                <c:pt idx="3130">
                  <c:v>507.33</c:v>
                </c:pt>
                <c:pt idx="3131">
                  <c:v>507.33</c:v>
                </c:pt>
                <c:pt idx="3132">
                  <c:v>507.33</c:v>
                </c:pt>
                <c:pt idx="3133">
                  <c:v>507.33</c:v>
                </c:pt>
                <c:pt idx="3134">
                  <c:v>507.34</c:v>
                </c:pt>
                <c:pt idx="3135">
                  <c:v>507.33</c:v>
                </c:pt>
                <c:pt idx="3136">
                  <c:v>507.33</c:v>
                </c:pt>
                <c:pt idx="3137">
                  <c:v>507.33</c:v>
                </c:pt>
                <c:pt idx="3138">
                  <c:v>507.33</c:v>
                </c:pt>
                <c:pt idx="3139">
                  <c:v>507.33</c:v>
                </c:pt>
                <c:pt idx="3140">
                  <c:v>507.33</c:v>
                </c:pt>
                <c:pt idx="3141">
                  <c:v>507.33</c:v>
                </c:pt>
                <c:pt idx="3142">
                  <c:v>507.33</c:v>
                </c:pt>
                <c:pt idx="3143">
                  <c:v>507.33</c:v>
                </c:pt>
                <c:pt idx="3144">
                  <c:v>507.33</c:v>
                </c:pt>
                <c:pt idx="3145">
                  <c:v>507.33</c:v>
                </c:pt>
                <c:pt idx="3146">
                  <c:v>507.33</c:v>
                </c:pt>
                <c:pt idx="3147">
                  <c:v>507.33</c:v>
                </c:pt>
                <c:pt idx="3148">
                  <c:v>507.32</c:v>
                </c:pt>
                <c:pt idx="3149">
                  <c:v>507.32</c:v>
                </c:pt>
                <c:pt idx="3150">
                  <c:v>507.32</c:v>
                </c:pt>
                <c:pt idx="3151">
                  <c:v>507.32</c:v>
                </c:pt>
                <c:pt idx="3152">
                  <c:v>507.32</c:v>
                </c:pt>
                <c:pt idx="3153">
                  <c:v>507.32</c:v>
                </c:pt>
                <c:pt idx="3154">
                  <c:v>507.32</c:v>
                </c:pt>
                <c:pt idx="3155">
                  <c:v>507.32</c:v>
                </c:pt>
                <c:pt idx="3156">
                  <c:v>507.32</c:v>
                </c:pt>
                <c:pt idx="3157">
                  <c:v>507.32</c:v>
                </c:pt>
                <c:pt idx="3158">
                  <c:v>507.32</c:v>
                </c:pt>
                <c:pt idx="3159">
                  <c:v>507.32</c:v>
                </c:pt>
                <c:pt idx="3160">
                  <c:v>507.32</c:v>
                </c:pt>
                <c:pt idx="3161">
                  <c:v>507.32</c:v>
                </c:pt>
                <c:pt idx="3162">
                  <c:v>507.32</c:v>
                </c:pt>
                <c:pt idx="3163">
                  <c:v>507.32</c:v>
                </c:pt>
                <c:pt idx="3164">
                  <c:v>507.32</c:v>
                </c:pt>
                <c:pt idx="3165">
                  <c:v>507.31</c:v>
                </c:pt>
                <c:pt idx="3166">
                  <c:v>507.31</c:v>
                </c:pt>
                <c:pt idx="3167">
                  <c:v>507.31</c:v>
                </c:pt>
                <c:pt idx="3168">
                  <c:v>507.31</c:v>
                </c:pt>
                <c:pt idx="3169">
                  <c:v>507.31</c:v>
                </c:pt>
                <c:pt idx="3170">
                  <c:v>507.31</c:v>
                </c:pt>
                <c:pt idx="3171">
                  <c:v>507.31</c:v>
                </c:pt>
                <c:pt idx="3172">
                  <c:v>507.31</c:v>
                </c:pt>
                <c:pt idx="3173">
                  <c:v>507.31</c:v>
                </c:pt>
                <c:pt idx="3174">
                  <c:v>507.31</c:v>
                </c:pt>
                <c:pt idx="3175">
                  <c:v>507.31</c:v>
                </c:pt>
                <c:pt idx="3176">
                  <c:v>507.31</c:v>
                </c:pt>
                <c:pt idx="3177">
                  <c:v>507.31</c:v>
                </c:pt>
                <c:pt idx="3178">
                  <c:v>507.31</c:v>
                </c:pt>
                <c:pt idx="3179">
                  <c:v>507.31</c:v>
                </c:pt>
                <c:pt idx="3180">
                  <c:v>507.31</c:v>
                </c:pt>
                <c:pt idx="3181">
                  <c:v>507.31</c:v>
                </c:pt>
                <c:pt idx="3182">
                  <c:v>507.31</c:v>
                </c:pt>
                <c:pt idx="3183">
                  <c:v>507.31</c:v>
                </c:pt>
                <c:pt idx="3184">
                  <c:v>507.3</c:v>
                </c:pt>
                <c:pt idx="3185">
                  <c:v>507.3</c:v>
                </c:pt>
                <c:pt idx="3186">
                  <c:v>507.3</c:v>
                </c:pt>
                <c:pt idx="3187">
                  <c:v>507.3</c:v>
                </c:pt>
                <c:pt idx="3188">
                  <c:v>507.3</c:v>
                </c:pt>
                <c:pt idx="3189">
                  <c:v>507.3</c:v>
                </c:pt>
                <c:pt idx="3190">
                  <c:v>507.3</c:v>
                </c:pt>
                <c:pt idx="3191">
                  <c:v>507.3</c:v>
                </c:pt>
                <c:pt idx="3192">
                  <c:v>507.3</c:v>
                </c:pt>
                <c:pt idx="3193">
                  <c:v>507.3</c:v>
                </c:pt>
                <c:pt idx="3194">
                  <c:v>507.3</c:v>
                </c:pt>
                <c:pt idx="3195">
                  <c:v>507.3</c:v>
                </c:pt>
                <c:pt idx="3196">
                  <c:v>507.3</c:v>
                </c:pt>
                <c:pt idx="3197">
                  <c:v>507.3</c:v>
                </c:pt>
                <c:pt idx="3198">
                  <c:v>507.3</c:v>
                </c:pt>
                <c:pt idx="3199">
                  <c:v>507.3</c:v>
                </c:pt>
                <c:pt idx="3200">
                  <c:v>507.3</c:v>
                </c:pt>
                <c:pt idx="3201">
                  <c:v>507.3</c:v>
                </c:pt>
                <c:pt idx="3202">
                  <c:v>507.3</c:v>
                </c:pt>
                <c:pt idx="3203">
                  <c:v>507.29</c:v>
                </c:pt>
                <c:pt idx="3204">
                  <c:v>507.29</c:v>
                </c:pt>
                <c:pt idx="3205">
                  <c:v>507.29</c:v>
                </c:pt>
                <c:pt idx="3206">
                  <c:v>507.29</c:v>
                </c:pt>
                <c:pt idx="3207">
                  <c:v>507.29</c:v>
                </c:pt>
                <c:pt idx="3208">
                  <c:v>507.29</c:v>
                </c:pt>
                <c:pt idx="3209">
                  <c:v>507.29</c:v>
                </c:pt>
                <c:pt idx="3210">
                  <c:v>507.29</c:v>
                </c:pt>
                <c:pt idx="3211">
                  <c:v>507.29</c:v>
                </c:pt>
                <c:pt idx="3212">
                  <c:v>507.29</c:v>
                </c:pt>
                <c:pt idx="3213">
                  <c:v>507.29</c:v>
                </c:pt>
                <c:pt idx="3214">
                  <c:v>507.29</c:v>
                </c:pt>
                <c:pt idx="3215">
                  <c:v>507.29</c:v>
                </c:pt>
                <c:pt idx="3216">
                  <c:v>507.29</c:v>
                </c:pt>
                <c:pt idx="3217">
                  <c:v>507.29</c:v>
                </c:pt>
                <c:pt idx="3218">
                  <c:v>507.29</c:v>
                </c:pt>
                <c:pt idx="3219">
                  <c:v>507.29</c:v>
                </c:pt>
                <c:pt idx="3220">
                  <c:v>507.29</c:v>
                </c:pt>
                <c:pt idx="3221">
                  <c:v>507.29</c:v>
                </c:pt>
                <c:pt idx="3222">
                  <c:v>507.29</c:v>
                </c:pt>
                <c:pt idx="3223">
                  <c:v>507.28</c:v>
                </c:pt>
                <c:pt idx="3224">
                  <c:v>507.28</c:v>
                </c:pt>
                <c:pt idx="3225">
                  <c:v>507.28</c:v>
                </c:pt>
                <c:pt idx="3226">
                  <c:v>507.28</c:v>
                </c:pt>
                <c:pt idx="3227">
                  <c:v>507.28</c:v>
                </c:pt>
                <c:pt idx="3228">
                  <c:v>507.28</c:v>
                </c:pt>
                <c:pt idx="3229">
                  <c:v>507.28</c:v>
                </c:pt>
                <c:pt idx="3230">
                  <c:v>507.28</c:v>
                </c:pt>
                <c:pt idx="3231">
                  <c:v>507.28</c:v>
                </c:pt>
                <c:pt idx="3232">
                  <c:v>507.28</c:v>
                </c:pt>
                <c:pt idx="3233">
                  <c:v>507.28</c:v>
                </c:pt>
                <c:pt idx="3234">
                  <c:v>507.28</c:v>
                </c:pt>
                <c:pt idx="3235">
                  <c:v>507.28</c:v>
                </c:pt>
                <c:pt idx="3236">
                  <c:v>507.28</c:v>
                </c:pt>
                <c:pt idx="3237">
                  <c:v>507.28</c:v>
                </c:pt>
                <c:pt idx="3238">
                  <c:v>507.28</c:v>
                </c:pt>
                <c:pt idx="3239">
                  <c:v>507.28</c:v>
                </c:pt>
                <c:pt idx="3240">
                  <c:v>507.28</c:v>
                </c:pt>
                <c:pt idx="3241">
                  <c:v>507.28</c:v>
                </c:pt>
                <c:pt idx="3242">
                  <c:v>507.28</c:v>
                </c:pt>
                <c:pt idx="3243">
                  <c:v>507.28</c:v>
                </c:pt>
                <c:pt idx="3244">
                  <c:v>507.27</c:v>
                </c:pt>
                <c:pt idx="3245">
                  <c:v>507.27</c:v>
                </c:pt>
                <c:pt idx="3246">
                  <c:v>507.27</c:v>
                </c:pt>
                <c:pt idx="3247">
                  <c:v>507.27</c:v>
                </c:pt>
                <c:pt idx="3248">
                  <c:v>507.27</c:v>
                </c:pt>
                <c:pt idx="3249">
                  <c:v>507.27</c:v>
                </c:pt>
                <c:pt idx="3250">
                  <c:v>507.27</c:v>
                </c:pt>
                <c:pt idx="3251">
                  <c:v>507.27</c:v>
                </c:pt>
                <c:pt idx="3252">
                  <c:v>507.27</c:v>
                </c:pt>
                <c:pt idx="3253">
                  <c:v>507.27</c:v>
                </c:pt>
                <c:pt idx="3254">
                  <c:v>507.27</c:v>
                </c:pt>
                <c:pt idx="3255">
                  <c:v>507.27</c:v>
                </c:pt>
                <c:pt idx="3256">
                  <c:v>507.27</c:v>
                </c:pt>
                <c:pt idx="3257">
                  <c:v>507.27</c:v>
                </c:pt>
                <c:pt idx="3258">
                  <c:v>507.27</c:v>
                </c:pt>
                <c:pt idx="3259">
                  <c:v>507.27</c:v>
                </c:pt>
                <c:pt idx="3260">
                  <c:v>507.27</c:v>
                </c:pt>
                <c:pt idx="3261">
                  <c:v>507.27</c:v>
                </c:pt>
                <c:pt idx="3262">
                  <c:v>507.27</c:v>
                </c:pt>
                <c:pt idx="3263">
                  <c:v>507.27</c:v>
                </c:pt>
                <c:pt idx="3264">
                  <c:v>507.27</c:v>
                </c:pt>
                <c:pt idx="3265">
                  <c:v>507.27</c:v>
                </c:pt>
                <c:pt idx="3266">
                  <c:v>507.26</c:v>
                </c:pt>
                <c:pt idx="3267">
                  <c:v>507.26</c:v>
                </c:pt>
                <c:pt idx="3268">
                  <c:v>507.26</c:v>
                </c:pt>
                <c:pt idx="3269">
                  <c:v>507.26</c:v>
                </c:pt>
                <c:pt idx="3270">
                  <c:v>507.26</c:v>
                </c:pt>
                <c:pt idx="3271">
                  <c:v>507.26</c:v>
                </c:pt>
                <c:pt idx="3272">
                  <c:v>507.26</c:v>
                </c:pt>
                <c:pt idx="3273">
                  <c:v>507.26</c:v>
                </c:pt>
                <c:pt idx="3274">
                  <c:v>507.26</c:v>
                </c:pt>
                <c:pt idx="3275">
                  <c:v>507.26</c:v>
                </c:pt>
                <c:pt idx="3276">
                  <c:v>507.26</c:v>
                </c:pt>
                <c:pt idx="3277">
                  <c:v>507.26</c:v>
                </c:pt>
                <c:pt idx="3278">
                  <c:v>507.26</c:v>
                </c:pt>
                <c:pt idx="3279">
                  <c:v>507.26</c:v>
                </c:pt>
                <c:pt idx="3280">
                  <c:v>507.26</c:v>
                </c:pt>
                <c:pt idx="3281">
                  <c:v>507.26</c:v>
                </c:pt>
                <c:pt idx="3282">
                  <c:v>507.26</c:v>
                </c:pt>
                <c:pt idx="3283">
                  <c:v>507.26</c:v>
                </c:pt>
                <c:pt idx="3284">
                  <c:v>507.26</c:v>
                </c:pt>
                <c:pt idx="3285">
                  <c:v>507.26</c:v>
                </c:pt>
                <c:pt idx="3286">
                  <c:v>507.26</c:v>
                </c:pt>
                <c:pt idx="3287">
                  <c:v>507.26</c:v>
                </c:pt>
                <c:pt idx="3288">
                  <c:v>507.25</c:v>
                </c:pt>
                <c:pt idx="3289">
                  <c:v>507.25</c:v>
                </c:pt>
                <c:pt idx="3290">
                  <c:v>507.25</c:v>
                </c:pt>
                <c:pt idx="3291">
                  <c:v>507.25</c:v>
                </c:pt>
                <c:pt idx="3292">
                  <c:v>507.25</c:v>
                </c:pt>
                <c:pt idx="3293">
                  <c:v>507.25</c:v>
                </c:pt>
                <c:pt idx="3294">
                  <c:v>507.25</c:v>
                </c:pt>
                <c:pt idx="3295">
                  <c:v>507.25</c:v>
                </c:pt>
                <c:pt idx="3296">
                  <c:v>507.25</c:v>
                </c:pt>
                <c:pt idx="3297">
                  <c:v>507.25</c:v>
                </c:pt>
                <c:pt idx="3298">
                  <c:v>507.25</c:v>
                </c:pt>
                <c:pt idx="3299">
                  <c:v>507.25</c:v>
                </c:pt>
                <c:pt idx="3300">
                  <c:v>507.25</c:v>
                </c:pt>
                <c:pt idx="3301">
                  <c:v>507.25</c:v>
                </c:pt>
                <c:pt idx="3302">
                  <c:v>507.25</c:v>
                </c:pt>
                <c:pt idx="3303">
                  <c:v>507.25</c:v>
                </c:pt>
                <c:pt idx="3304">
                  <c:v>507.25</c:v>
                </c:pt>
                <c:pt idx="3305">
                  <c:v>507.25</c:v>
                </c:pt>
                <c:pt idx="3306">
                  <c:v>507.25</c:v>
                </c:pt>
                <c:pt idx="3307">
                  <c:v>507.25</c:v>
                </c:pt>
                <c:pt idx="3308">
                  <c:v>507.25</c:v>
                </c:pt>
                <c:pt idx="3309">
                  <c:v>507.25</c:v>
                </c:pt>
                <c:pt idx="3310">
                  <c:v>507.25</c:v>
                </c:pt>
                <c:pt idx="3311">
                  <c:v>507.25</c:v>
                </c:pt>
                <c:pt idx="3312">
                  <c:v>507.24</c:v>
                </c:pt>
                <c:pt idx="3313">
                  <c:v>507.24</c:v>
                </c:pt>
                <c:pt idx="3314">
                  <c:v>507.24</c:v>
                </c:pt>
                <c:pt idx="3315">
                  <c:v>507.24</c:v>
                </c:pt>
                <c:pt idx="3316">
                  <c:v>507.24</c:v>
                </c:pt>
                <c:pt idx="3317">
                  <c:v>507.24</c:v>
                </c:pt>
                <c:pt idx="3318">
                  <c:v>507.24</c:v>
                </c:pt>
                <c:pt idx="3319">
                  <c:v>507.24</c:v>
                </c:pt>
                <c:pt idx="3320">
                  <c:v>507.24</c:v>
                </c:pt>
                <c:pt idx="3321">
                  <c:v>507.24</c:v>
                </c:pt>
                <c:pt idx="3322">
                  <c:v>507.24</c:v>
                </c:pt>
                <c:pt idx="3323">
                  <c:v>507.24</c:v>
                </c:pt>
                <c:pt idx="3324">
                  <c:v>507.24</c:v>
                </c:pt>
                <c:pt idx="3325">
                  <c:v>507.24</c:v>
                </c:pt>
                <c:pt idx="3326">
                  <c:v>507.24</c:v>
                </c:pt>
                <c:pt idx="3327">
                  <c:v>507.24</c:v>
                </c:pt>
                <c:pt idx="3328">
                  <c:v>507.24</c:v>
                </c:pt>
                <c:pt idx="3329">
                  <c:v>507.24</c:v>
                </c:pt>
                <c:pt idx="3330">
                  <c:v>507.24</c:v>
                </c:pt>
                <c:pt idx="3331">
                  <c:v>507.24</c:v>
                </c:pt>
                <c:pt idx="3332">
                  <c:v>507.24</c:v>
                </c:pt>
                <c:pt idx="3333">
                  <c:v>507.24</c:v>
                </c:pt>
                <c:pt idx="3334">
                  <c:v>507.24</c:v>
                </c:pt>
                <c:pt idx="3335">
                  <c:v>507.24</c:v>
                </c:pt>
                <c:pt idx="3336">
                  <c:v>507.23</c:v>
                </c:pt>
                <c:pt idx="3337">
                  <c:v>507.23</c:v>
                </c:pt>
                <c:pt idx="3338">
                  <c:v>507.23</c:v>
                </c:pt>
                <c:pt idx="3339">
                  <c:v>507.23</c:v>
                </c:pt>
                <c:pt idx="3340">
                  <c:v>507.23</c:v>
                </c:pt>
                <c:pt idx="3341">
                  <c:v>507.23</c:v>
                </c:pt>
                <c:pt idx="3342">
                  <c:v>507.23</c:v>
                </c:pt>
                <c:pt idx="3343">
                  <c:v>507.23</c:v>
                </c:pt>
                <c:pt idx="3344">
                  <c:v>507.23</c:v>
                </c:pt>
                <c:pt idx="3345">
                  <c:v>507.23</c:v>
                </c:pt>
                <c:pt idx="3346">
                  <c:v>507.23</c:v>
                </c:pt>
                <c:pt idx="3347">
                  <c:v>507.23</c:v>
                </c:pt>
                <c:pt idx="3348">
                  <c:v>507.23</c:v>
                </c:pt>
                <c:pt idx="3349">
                  <c:v>507.23</c:v>
                </c:pt>
                <c:pt idx="3350">
                  <c:v>507.23</c:v>
                </c:pt>
                <c:pt idx="3351">
                  <c:v>507.23</c:v>
                </c:pt>
                <c:pt idx="3352">
                  <c:v>507.23</c:v>
                </c:pt>
                <c:pt idx="3353">
                  <c:v>507.23</c:v>
                </c:pt>
                <c:pt idx="3354">
                  <c:v>507.23</c:v>
                </c:pt>
                <c:pt idx="3355">
                  <c:v>507.23</c:v>
                </c:pt>
                <c:pt idx="3356">
                  <c:v>507.23</c:v>
                </c:pt>
                <c:pt idx="3357">
                  <c:v>507.23</c:v>
                </c:pt>
                <c:pt idx="3358">
                  <c:v>507.23</c:v>
                </c:pt>
                <c:pt idx="3359">
                  <c:v>507.23</c:v>
                </c:pt>
                <c:pt idx="3360">
                  <c:v>507.23</c:v>
                </c:pt>
                <c:pt idx="3361">
                  <c:v>507.22</c:v>
                </c:pt>
                <c:pt idx="3362">
                  <c:v>507.22</c:v>
                </c:pt>
                <c:pt idx="3363">
                  <c:v>507.22</c:v>
                </c:pt>
                <c:pt idx="3364">
                  <c:v>507.22</c:v>
                </c:pt>
                <c:pt idx="3365">
                  <c:v>507.22</c:v>
                </c:pt>
                <c:pt idx="3366">
                  <c:v>507.22</c:v>
                </c:pt>
                <c:pt idx="3367">
                  <c:v>507.22</c:v>
                </c:pt>
                <c:pt idx="3368">
                  <c:v>507.22</c:v>
                </c:pt>
                <c:pt idx="3369">
                  <c:v>507.22</c:v>
                </c:pt>
                <c:pt idx="3370">
                  <c:v>507.22</c:v>
                </c:pt>
                <c:pt idx="3371">
                  <c:v>507.22</c:v>
                </c:pt>
                <c:pt idx="3372">
                  <c:v>507.22</c:v>
                </c:pt>
                <c:pt idx="3373">
                  <c:v>507.22</c:v>
                </c:pt>
                <c:pt idx="3374">
                  <c:v>507.22</c:v>
                </c:pt>
                <c:pt idx="3375">
                  <c:v>507.22</c:v>
                </c:pt>
                <c:pt idx="3376">
                  <c:v>507.22</c:v>
                </c:pt>
                <c:pt idx="3377">
                  <c:v>507.22</c:v>
                </c:pt>
                <c:pt idx="3378">
                  <c:v>507.22</c:v>
                </c:pt>
                <c:pt idx="3379">
                  <c:v>507.22</c:v>
                </c:pt>
                <c:pt idx="3380">
                  <c:v>507.22</c:v>
                </c:pt>
                <c:pt idx="3381">
                  <c:v>507.22</c:v>
                </c:pt>
                <c:pt idx="3382">
                  <c:v>507.22</c:v>
                </c:pt>
                <c:pt idx="3383">
                  <c:v>507.22</c:v>
                </c:pt>
                <c:pt idx="3384">
                  <c:v>507.22</c:v>
                </c:pt>
                <c:pt idx="3385">
                  <c:v>507.22</c:v>
                </c:pt>
                <c:pt idx="3386">
                  <c:v>507.22</c:v>
                </c:pt>
                <c:pt idx="3387">
                  <c:v>507.21</c:v>
                </c:pt>
                <c:pt idx="3388">
                  <c:v>507.21</c:v>
                </c:pt>
                <c:pt idx="3389">
                  <c:v>507.21</c:v>
                </c:pt>
                <c:pt idx="3390">
                  <c:v>507.21</c:v>
                </c:pt>
                <c:pt idx="3391">
                  <c:v>507.21</c:v>
                </c:pt>
                <c:pt idx="3392">
                  <c:v>507.21</c:v>
                </c:pt>
                <c:pt idx="3393">
                  <c:v>507.21</c:v>
                </c:pt>
                <c:pt idx="3394">
                  <c:v>507.21</c:v>
                </c:pt>
                <c:pt idx="3395">
                  <c:v>507.21</c:v>
                </c:pt>
                <c:pt idx="3396">
                  <c:v>507.21</c:v>
                </c:pt>
                <c:pt idx="3397">
                  <c:v>507.21</c:v>
                </c:pt>
                <c:pt idx="3398">
                  <c:v>507.21</c:v>
                </c:pt>
                <c:pt idx="3399">
                  <c:v>507.21</c:v>
                </c:pt>
                <c:pt idx="3400">
                  <c:v>507.21</c:v>
                </c:pt>
                <c:pt idx="3401">
                  <c:v>507.21</c:v>
                </c:pt>
                <c:pt idx="3402">
                  <c:v>507.21</c:v>
                </c:pt>
                <c:pt idx="3403">
                  <c:v>507.21</c:v>
                </c:pt>
                <c:pt idx="3404">
                  <c:v>507.21</c:v>
                </c:pt>
                <c:pt idx="3405">
                  <c:v>507.21</c:v>
                </c:pt>
                <c:pt idx="3406">
                  <c:v>507.21</c:v>
                </c:pt>
                <c:pt idx="3407">
                  <c:v>507.21</c:v>
                </c:pt>
                <c:pt idx="3408">
                  <c:v>507.21</c:v>
                </c:pt>
                <c:pt idx="3409">
                  <c:v>507.21</c:v>
                </c:pt>
                <c:pt idx="3410">
                  <c:v>507.21</c:v>
                </c:pt>
                <c:pt idx="3411">
                  <c:v>507.21</c:v>
                </c:pt>
                <c:pt idx="3412">
                  <c:v>507.21</c:v>
                </c:pt>
                <c:pt idx="3413">
                  <c:v>507.21</c:v>
                </c:pt>
                <c:pt idx="3414">
                  <c:v>507.21</c:v>
                </c:pt>
                <c:pt idx="3415">
                  <c:v>507.2</c:v>
                </c:pt>
                <c:pt idx="3416">
                  <c:v>507.2</c:v>
                </c:pt>
                <c:pt idx="3417">
                  <c:v>507.2</c:v>
                </c:pt>
                <c:pt idx="3418">
                  <c:v>507.2</c:v>
                </c:pt>
                <c:pt idx="3419">
                  <c:v>507.2</c:v>
                </c:pt>
                <c:pt idx="3420">
                  <c:v>507.2</c:v>
                </c:pt>
                <c:pt idx="3421">
                  <c:v>507.2</c:v>
                </c:pt>
                <c:pt idx="3422">
                  <c:v>507.2</c:v>
                </c:pt>
                <c:pt idx="3423">
                  <c:v>507.2</c:v>
                </c:pt>
                <c:pt idx="3424">
                  <c:v>507.2</c:v>
                </c:pt>
                <c:pt idx="3425">
                  <c:v>507.2</c:v>
                </c:pt>
                <c:pt idx="3426">
                  <c:v>507.2</c:v>
                </c:pt>
                <c:pt idx="3427">
                  <c:v>507.2</c:v>
                </c:pt>
                <c:pt idx="3428">
                  <c:v>507.2</c:v>
                </c:pt>
                <c:pt idx="3429">
                  <c:v>507.2</c:v>
                </c:pt>
                <c:pt idx="3430">
                  <c:v>507.2</c:v>
                </c:pt>
                <c:pt idx="3431">
                  <c:v>507.2</c:v>
                </c:pt>
                <c:pt idx="3432">
                  <c:v>507.2</c:v>
                </c:pt>
                <c:pt idx="3433">
                  <c:v>507.2</c:v>
                </c:pt>
                <c:pt idx="3434">
                  <c:v>507.2</c:v>
                </c:pt>
                <c:pt idx="3435">
                  <c:v>507.2</c:v>
                </c:pt>
                <c:pt idx="3436">
                  <c:v>507.2</c:v>
                </c:pt>
                <c:pt idx="3437">
                  <c:v>507.2</c:v>
                </c:pt>
                <c:pt idx="3438">
                  <c:v>507.2</c:v>
                </c:pt>
                <c:pt idx="3439">
                  <c:v>507.2</c:v>
                </c:pt>
                <c:pt idx="3440">
                  <c:v>507.2</c:v>
                </c:pt>
                <c:pt idx="3441">
                  <c:v>507.2</c:v>
                </c:pt>
                <c:pt idx="3442">
                  <c:v>507.2</c:v>
                </c:pt>
                <c:pt idx="3443">
                  <c:v>507.19</c:v>
                </c:pt>
                <c:pt idx="3444">
                  <c:v>507.19</c:v>
                </c:pt>
                <c:pt idx="3445">
                  <c:v>507.19</c:v>
                </c:pt>
                <c:pt idx="3446">
                  <c:v>507.19</c:v>
                </c:pt>
                <c:pt idx="3447">
                  <c:v>507.19</c:v>
                </c:pt>
                <c:pt idx="3448">
                  <c:v>507.19</c:v>
                </c:pt>
                <c:pt idx="3449">
                  <c:v>507.19</c:v>
                </c:pt>
                <c:pt idx="3450">
                  <c:v>507.19</c:v>
                </c:pt>
                <c:pt idx="3451">
                  <c:v>507.19</c:v>
                </c:pt>
                <c:pt idx="3452">
                  <c:v>507.19</c:v>
                </c:pt>
                <c:pt idx="3453">
                  <c:v>507.19</c:v>
                </c:pt>
                <c:pt idx="3454">
                  <c:v>507.19</c:v>
                </c:pt>
                <c:pt idx="3455">
                  <c:v>507.19</c:v>
                </c:pt>
                <c:pt idx="3456">
                  <c:v>507.19</c:v>
                </c:pt>
                <c:pt idx="3457">
                  <c:v>507.19</c:v>
                </c:pt>
                <c:pt idx="3458">
                  <c:v>507.19</c:v>
                </c:pt>
                <c:pt idx="3459">
                  <c:v>507.19</c:v>
                </c:pt>
                <c:pt idx="3460">
                  <c:v>507.19</c:v>
                </c:pt>
                <c:pt idx="3461">
                  <c:v>507.19</c:v>
                </c:pt>
                <c:pt idx="3462">
                  <c:v>507.19</c:v>
                </c:pt>
                <c:pt idx="3463">
                  <c:v>507.19</c:v>
                </c:pt>
                <c:pt idx="3464">
                  <c:v>507.19</c:v>
                </c:pt>
                <c:pt idx="3465">
                  <c:v>507.19</c:v>
                </c:pt>
                <c:pt idx="3466">
                  <c:v>507.19</c:v>
                </c:pt>
                <c:pt idx="3467">
                  <c:v>507.19</c:v>
                </c:pt>
                <c:pt idx="3468">
                  <c:v>507.19</c:v>
                </c:pt>
                <c:pt idx="3469">
                  <c:v>507.19</c:v>
                </c:pt>
                <c:pt idx="3470">
                  <c:v>507.18</c:v>
                </c:pt>
                <c:pt idx="3471">
                  <c:v>507.18</c:v>
                </c:pt>
                <c:pt idx="3472">
                  <c:v>507.18</c:v>
                </c:pt>
                <c:pt idx="3473">
                  <c:v>507.18</c:v>
                </c:pt>
                <c:pt idx="3474">
                  <c:v>507.18</c:v>
                </c:pt>
                <c:pt idx="3475">
                  <c:v>507.18</c:v>
                </c:pt>
                <c:pt idx="3476">
                  <c:v>507.18</c:v>
                </c:pt>
                <c:pt idx="3477">
                  <c:v>507.18</c:v>
                </c:pt>
                <c:pt idx="3478">
                  <c:v>507.18</c:v>
                </c:pt>
                <c:pt idx="3479">
                  <c:v>507.18</c:v>
                </c:pt>
                <c:pt idx="3480">
                  <c:v>507.18</c:v>
                </c:pt>
                <c:pt idx="3481">
                  <c:v>507.18</c:v>
                </c:pt>
                <c:pt idx="3482">
                  <c:v>507.18</c:v>
                </c:pt>
                <c:pt idx="3483">
                  <c:v>507.18</c:v>
                </c:pt>
                <c:pt idx="3484">
                  <c:v>507.18</c:v>
                </c:pt>
                <c:pt idx="3485">
                  <c:v>507.18</c:v>
                </c:pt>
                <c:pt idx="3486">
                  <c:v>507.18</c:v>
                </c:pt>
                <c:pt idx="3487">
                  <c:v>507.18</c:v>
                </c:pt>
                <c:pt idx="3488">
                  <c:v>507.18</c:v>
                </c:pt>
                <c:pt idx="3489">
                  <c:v>507.18</c:v>
                </c:pt>
                <c:pt idx="3490">
                  <c:v>507.18</c:v>
                </c:pt>
                <c:pt idx="3491">
                  <c:v>507.18</c:v>
                </c:pt>
                <c:pt idx="3492">
                  <c:v>507.18</c:v>
                </c:pt>
                <c:pt idx="3493">
                  <c:v>507.18</c:v>
                </c:pt>
                <c:pt idx="3494">
                  <c:v>507.18</c:v>
                </c:pt>
                <c:pt idx="3495">
                  <c:v>507.18</c:v>
                </c:pt>
                <c:pt idx="3496">
                  <c:v>507.18</c:v>
                </c:pt>
                <c:pt idx="3497">
                  <c:v>507.18</c:v>
                </c:pt>
                <c:pt idx="3498">
                  <c:v>507.17</c:v>
                </c:pt>
                <c:pt idx="3499">
                  <c:v>507.17</c:v>
                </c:pt>
                <c:pt idx="3500">
                  <c:v>507.17</c:v>
                </c:pt>
                <c:pt idx="3501">
                  <c:v>507.17</c:v>
                </c:pt>
                <c:pt idx="3502">
                  <c:v>507.17</c:v>
                </c:pt>
                <c:pt idx="3503">
                  <c:v>507.17</c:v>
                </c:pt>
                <c:pt idx="3504">
                  <c:v>507.17</c:v>
                </c:pt>
                <c:pt idx="3505">
                  <c:v>507.17</c:v>
                </c:pt>
                <c:pt idx="3506">
                  <c:v>507.17</c:v>
                </c:pt>
                <c:pt idx="3507">
                  <c:v>507.17</c:v>
                </c:pt>
                <c:pt idx="3508">
                  <c:v>507.17</c:v>
                </c:pt>
                <c:pt idx="3509">
                  <c:v>507.17</c:v>
                </c:pt>
                <c:pt idx="3510">
                  <c:v>507.17</c:v>
                </c:pt>
                <c:pt idx="3511">
                  <c:v>507.17</c:v>
                </c:pt>
                <c:pt idx="3512">
                  <c:v>507.17</c:v>
                </c:pt>
                <c:pt idx="3513">
                  <c:v>507.17</c:v>
                </c:pt>
                <c:pt idx="3514">
                  <c:v>507.17</c:v>
                </c:pt>
                <c:pt idx="3515">
                  <c:v>507.17</c:v>
                </c:pt>
                <c:pt idx="3516">
                  <c:v>507.17</c:v>
                </c:pt>
                <c:pt idx="3517">
                  <c:v>507.17</c:v>
                </c:pt>
                <c:pt idx="3518">
                  <c:v>507.17</c:v>
                </c:pt>
                <c:pt idx="3519">
                  <c:v>507.17</c:v>
                </c:pt>
                <c:pt idx="3520">
                  <c:v>507.17</c:v>
                </c:pt>
                <c:pt idx="3521">
                  <c:v>507.17</c:v>
                </c:pt>
                <c:pt idx="3522">
                  <c:v>507.17</c:v>
                </c:pt>
                <c:pt idx="3523">
                  <c:v>507.17</c:v>
                </c:pt>
                <c:pt idx="3524">
                  <c:v>507.17</c:v>
                </c:pt>
                <c:pt idx="3525">
                  <c:v>507.17</c:v>
                </c:pt>
                <c:pt idx="3526">
                  <c:v>507.17</c:v>
                </c:pt>
                <c:pt idx="3527">
                  <c:v>507.17</c:v>
                </c:pt>
                <c:pt idx="3528">
                  <c:v>507.16</c:v>
                </c:pt>
                <c:pt idx="3529">
                  <c:v>507.16</c:v>
                </c:pt>
                <c:pt idx="3530">
                  <c:v>507.16</c:v>
                </c:pt>
                <c:pt idx="3531">
                  <c:v>507.16</c:v>
                </c:pt>
                <c:pt idx="3532">
                  <c:v>507.16</c:v>
                </c:pt>
                <c:pt idx="3533">
                  <c:v>507.16</c:v>
                </c:pt>
                <c:pt idx="3534">
                  <c:v>507.16</c:v>
                </c:pt>
                <c:pt idx="3535">
                  <c:v>507.16</c:v>
                </c:pt>
                <c:pt idx="3536">
                  <c:v>507.16</c:v>
                </c:pt>
                <c:pt idx="3537">
                  <c:v>507.16</c:v>
                </c:pt>
                <c:pt idx="3538">
                  <c:v>507.16</c:v>
                </c:pt>
                <c:pt idx="3539">
                  <c:v>507.16</c:v>
                </c:pt>
                <c:pt idx="3540">
                  <c:v>507.16</c:v>
                </c:pt>
                <c:pt idx="3541">
                  <c:v>507.16</c:v>
                </c:pt>
                <c:pt idx="3542">
                  <c:v>507.16</c:v>
                </c:pt>
                <c:pt idx="3543">
                  <c:v>507.16</c:v>
                </c:pt>
                <c:pt idx="3544">
                  <c:v>507.16</c:v>
                </c:pt>
                <c:pt idx="3545">
                  <c:v>507.16</c:v>
                </c:pt>
                <c:pt idx="3546">
                  <c:v>507.16</c:v>
                </c:pt>
                <c:pt idx="3547">
                  <c:v>507.16</c:v>
                </c:pt>
                <c:pt idx="3548">
                  <c:v>507.16</c:v>
                </c:pt>
                <c:pt idx="3549">
                  <c:v>507.16</c:v>
                </c:pt>
                <c:pt idx="3550">
                  <c:v>507.16</c:v>
                </c:pt>
                <c:pt idx="3551">
                  <c:v>507.16</c:v>
                </c:pt>
                <c:pt idx="3552">
                  <c:v>507.16</c:v>
                </c:pt>
                <c:pt idx="3553">
                  <c:v>507.16</c:v>
                </c:pt>
                <c:pt idx="3554">
                  <c:v>507.16</c:v>
                </c:pt>
                <c:pt idx="3555">
                  <c:v>507.16</c:v>
                </c:pt>
                <c:pt idx="3556">
                  <c:v>507.16</c:v>
                </c:pt>
                <c:pt idx="3557">
                  <c:v>507.16</c:v>
                </c:pt>
                <c:pt idx="3558">
                  <c:v>507.15</c:v>
                </c:pt>
                <c:pt idx="3559">
                  <c:v>507.15</c:v>
                </c:pt>
                <c:pt idx="3560">
                  <c:v>507.15</c:v>
                </c:pt>
                <c:pt idx="3561">
                  <c:v>507.15</c:v>
                </c:pt>
                <c:pt idx="3562">
                  <c:v>507.15</c:v>
                </c:pt>
                <c:pt idx="3563">
                  <c:v>507.15</c:v>
                </c:pt>
                <c:pt idx="3564">
                  <c:v>507.15</c:v>
                </c:pt>
                <c:pt idx="3565">
                  <c:v>507.15</c:v>
                </c:pt>
                <c:pt idx="3566">
                  <c:v>507.15</c:v>
                </c:pt>
                <c:pt idx="3567">
                  <c:v>507.15</c:v>
                </c:pt>
                <c:pt idx="3568">
                  <c:v>507.15</c:v>
                </c:pt>
                <c:pt idx="3569">
                  <c:v>507.15</c:v>
                </c:pt>
                <c:pt idx="3570">
                  <c:v>507.15</c:v>
                </c:pt>
                <c:pt idx="3571">
                  <c:v>507.15</c:v>
                </c:pt>
                <c:pt idx="3572">
                  <c:v>507.15</c:v>
                </c:pt>
                <c:pt idx="3573">
                  <c:v>507.15</c:v>
                </c:pt>
                <c:pt idx="3574">
                  <c:v>507.15</c:v>
                </c:pt>
                <c:pt idx="3575">
                  <c:v>507.15</c:v>
                </c:pt>
                <c:pt idx="3576">
                  <c:v>507.15</c:v>
                </c:pt>
                <c:pt idx="3577">
                  <c:v>507.15</c:v>
                </c:pt>
                <c:pt idx="3578">
                  <c:v>507.15</c:v>
                </c:pt>
                <c:pt idx="3579">
                  <c:v>507.15</c:v>
                </c:pt>
                <c:pt idx="3580">
                  <c:v>507.15</c:v>
                </c:pt>
                <c:pt idx="3581">
                  <c:v>507.15</c:v>
                </c:pt>
                <c:pt idx="3582">
                  <c:v>507.15</c:v>
                </c:pt>
                <c:pt idx="3583">
                  <c:v>507.15</c:v>
                </c:pt>
                <c:pt idx="3584">
                  <c:v>507.15</c:v>
                </c:pt>
                <c:pt idx="3585">
                  <c:v>507.15</c:v>
                </c:pt>
                <c:pt idx="3586">
                  <c:v>507.15</c:v>
                </c:pt>
                <c:pt idx="3587">
                  <c:v>507.15</c:v>
                </c:pt>
                <c:pt idx="3588">
                  <c:v>507.15</c:v>
                </c:pt>
                <c:pt idx="3589">
                  <c:v>507.15</c:v>
                </c:pt>
                <c:pt idx="3590">
                  <c:v>507.14</c:v>
                </c:pt>
                <c:pt idx="3591">
                  <c:v>507.14</c:v>
                </c:pt>
                <c:pt idx="3592">
                  <c:v>507.14</c:v>
                </c:pt>
                <c:pt idx="3593">
                  <c:v>507.14</c:v>
                </c:pt>
                <c:pt idx="3594">
                  <c:v>507.14</c:v>
                </c:pt>
                <c:pt idx="3595">
                  <c:v>507.14</c:v>
                </c:pt>
                <c:pt idx="3596">
                  <c:v>507.14</c:v>
                </c:pt>
                <c:pt idx="3597">
                  <c:v>507.14</c:v>
                </c:pt>
                <c:pt idx="3598">
                  <c:v>507.14</c:v>
                </c:pt>
                <c:pt idx="3599">
                  <c:v>507.14</c:v>
                </c:pt>
                <c:pt idx="3600">
                  <c:v>507.14</c:v>
                </c:pt>
                <c:pt idx="3601">
                  <c:v>507.14</c:v>
                </c:pt>
                <c:pt idx="3602">
                  <c:v>507.14</c:v>
                </c:pt>
                <c:pt idx="3603">
                  <c:v>507.14</c:v>
                </c:pt>
                <c:pt idx="3604">
                  <c:v>507.14</c:v>
                </c:pt>
                <c:pt idx="3605">
                  <c:v>507.14</c:v>
                </c:pt>
                <c:pt idx="3606">
                  <c:v>507.14</c:v>
                </c:pt>
                <c:pt idx="3607">
                  <c:v>507.14</c:v>
                </c:pt>
                <c:pt idx="3608">
                  <c:v>507.14</c:v>
                </c:pt>
                <c:pt idx="3609">
                  <c:v>507.14</c:v>
                </c:pt>
                <c:pt idx="3610">
                  <c:v>507.14</c:v>
                </c:pt>
                <c:pt idx="3611">
                  <c:v>507.14</c:v>
                </c:pt>
                <c:pt idx="3612">
                  <c:v>507.14</c:v>
                </c:pt>
                <c:pt idx="3613">
                  <c:v>507.14</c:v>
                </c:pt>
                <c:pt idx="3614">
                  <c:v>507.14</c:v>
                </c:pt>
                <c:pt idx="3615">
                  <c:v>507.14</c:v>
                </c:pt>
                <c:pt idx="3616">
                  <c:v>507.14</c:v>
                </c:pt>
                <c:pt idx="3617">
                  <c:v>507.14</c:v>
                </c:pt>
                <c:pt idx="3618">
                  <c:v>507.14</c:v>
                </c:pt>
                <c:pt idx="3619">
                  <c:v>507.14</c:v>
                </c:pt>
                <c:pt idx="3620">
                  <c:v>507.14</c:v>
                </c:pt>
                <c:pt idx="3621">
                  <c:v>507.14</c:v>
                </c:pt>
                <c:pt idx="3622">
                  <c:v>507.14</c:v>
                </c:pt>
                <c:pt idx="3623">
                  <c:v>507.14</c:v>
                </c:pt>
                <c:pt idx="3624">
                  <c:v>507.14</c:v>
                </c:pt>
                <c:pt idx="3625">
                  <c:v>507.14</c:v>
                </c:pt>
                <c:pt idx="3626">
                  <c:v>507.14</c:v>
                </c:pt>
                <c:pt idx="3627">
                  <c:v>507.14</c:v>
                </c:pt>
                <c:pt idx="3628">
                  <c:v>507.14</c:v>
                </c:pt>
                <c:pt idx="3629">
                  <c:v>507.14</c:v>
                </c:pt>
                <c:pt idx="3630">
                  <c:v>507.14</c:v>
                </c:pt>
                <c:pt idx="3631">
                  <c:v>507.14</c:v>
                </c:pt>
                <c:pt idx="3632">
                  <c:v>507.14</c:v>
                </c:pt>
                <c:pt idx="3633">
                  <c:v>507.14</c:v>
                </c:pt>
                <c:pt idx="3634">
                  <c:v>507.14</c:v>
                </c:pt>
                <c:pt idx="3635">
                  <c:v>507.14</c:v>
                </c:pt>
                <c:pt idx="3636">
                  <c:v>507.14</c:v>
                </c:pt>
                <c:pt idx="3637">
                  <c:v>507.13</c:v>
                </c:pt>
                <c:pt idx="3638">
                  <c:v>507.13</c:v>
                </c:pt>
                <c:pt idx="3639">
                  <c:v>507.13</c:v>
                </c:pt>
                <c:pt idx="3640">
                  <c:v>507.13</c:v>
                </c:pt>
                <c:pt idx="3641">
                  <c:v>507.13</c:v>
                </c:pt>
                <c:pt idx="3642">
                  <c:v>507.13</c:v>
                </c:pt>
                <c:pt idx="3643">
                  <c:v>507.13</c:v>
                </c:pt>
                <c:pt idx="3644">
                  <c:v>507.13</c:v>
                </c:pt>
                <c:pt idx="3645">
                  <c:v>507.13</c:v>
                </c:pt>
                <c:pt idx="3646">
                  <c:v>507.13</c:v>
                </c:pt>
                <c:pt idx="3647">
                  <c:v>507.13</c:v>
                </c:pt>
                <c:pt idx="3648">
                  <c:v>507.13</c:v>
                </c:pt>
                <c:pt idx="3649">
                  <c:v>507.13</c:v>
                </c:pt>
                <c:pt idx="3650">
                  <c:v>507.13</c:v>
                </c:pt>
                <c:pt idx="3651">
                  <c:v>507.13</c:v>
                </c:pt>
                <c:pt idx="3652">
                  <c:v>507.13</c:v>
                </c:pt>
                <c:pt idx="3653">
                  <c:v>507.13</c:v>
                </c:pt>
                <c:pt idx="3654">
                  <c:v>507.13</c:v>
                </c:pt>
                <c:pt idx="3655">
                  <c:v>507.13</c:v>
                </c:pt>
                <c:pt idx="3656">
                  <c:v>507.13</c:v>
                </c:pt>
                <c:pt idx="3657">
                  <c:v>507.13</c:v>
                </c:pt>
                <c:pt idx="3658">
                  <c:v>507.13</c:v>
                </c:pt>
                <c:pt idx="3659">
                  <c:v>507.13</c:v>
                </c:pt>
                <c:pt idx="3660">
                  <c:v>507.13</c:v>
                </c:pt>
                <c:pt idx="3661">
                  <c:v>507.13</c:v>
                </c:pt>
                <c:pt idx="3662">
                  <c:v>507.13</c:v>
                </c:pt>
                <c:pt idx="3663">
                  <c:v>507.13</c:v>
                </c:pt>
                <c:pt idx="3664">
                  <c:v>507.12</c:v>
                </c:pt>
                <c:pt idx="3665">
                  <c:v>507.12</c:v>
                </c:pt>
                <c:pt idx="3666">
                  <c:v>507.12</c:v>
                </c:pt>
                <c:pt idx="3667">
                  <c:v>507.12</c:v>
                </c:pt>
                <c:pt idx="3668">
                  <c:v>507.12</c:v>
                </c:pt>
                <c:pt idx="3669">
                  <c:v>507.12</c:v>
                </c:pt>
                <c:pt idx="3670">
                  <c:v>507.12</c:v>
                </c:pt>
                <c:pt idx="3671">
                  <c:v>507.12</c:v>
                </c:pt>
                <c:pt idx="3672">
                  <c:v>507.12</c:v>
                </c:pt>
                <c:pt idx="3673">
                  <c:v>507.12</c:v>
                </c:pt>
                <c:pt idx="3674">
                  <c:v>507.12</c:v>
                </c:pt>
                <c:pt idx="3675">
                  <c:v>507.12</c:v>
                </c:pt>
                <c:pt idx="3676">
                  <c:v>507.12</c:v>
                </c:pt>
                <c:pt idx="3677">
                  <c:v>507.12</c:v>
                </c:pt>
                <c:pt idx="3678">
                  <c:v>507.12</c:v>
                </c:pt>
                <c:pt idx="3679">
                  <c:v>507.12</c:v>
                </c:pt>
                <c:pt idx="3680">
                  <c:v>507.12</c:v>
                </c:pt>
                <c:pt idx="3681">
                  <c:v>507.12</c:v>
                </c:pt>
                <c:pt idx="3682">
                  <c:v>507.12</c:v>
                </c:pt>
                <c:pt idx="3683">
                  <c:v>507.12</c:v>
                </c:pt>
                <c:pt idx="3684">
                  <c:v>507.12</c:v>
                </c:pt>
                <c:pt idx="3685">
                  <c:v>507.12</c:v>
                </c:pt>
                <c:pt idx="3686">
                  <c:v>507.12</c:v>
                </c:pt>
                <c:pt idx="3687">
                  <c:v>507.12</c:v>
                </c:pt>
                <c:pt idx="3688">
                  <c:v>507.12</c:v>
                </c:pt>
                <c:pt idx="3689">
                  <c:v>507.12</c:v>
                </c:pt>
                <c:pt idx="3690">
                  <c:v>507.11</c:v>
                </c:pt>
                <c:pt idx="3691">
                  <c:v>507.11</c:v>
                </c:pt>
                <c:pt idx="3692">
                  <c:v>507.11</c:v>
                </c:pt>
                <c:pt idx="3693">
                  <c:v>507.11</c:v>
                </c:pt>
                <c:pt idx="3694">
                  <c:v>507.11</c:v>
                </c:pt>
                <c:pt idx="3695">
                  <c:v>507.11</c:v>
                </c:pt>
                <c:pt idx="3696">
                  <c:v>507.11</c:v>
                </c:pt>
                <c:pt idx="3697">
                  <c:v>507.11</c:v>
                </c:pt>
                <c:pt idx="3698">
                  <c:v>507.11</c:v>
                </c:pt>
                <c:pt idx="3699">
                  <c:v>507.11</c:v>
                </c:pt>
                <c:pt idx="3700">
                  <c:v>507.11</c:v>
                </c:pt>
                <c:pt idx="3701">
                  <c:v>507.11</c:v>
                </c:pt>
                <c:pt idx="3702">
                  <c:v>507.11</c:v>
                </c:pt>
                <c:pt idx="3703">
                  <c:v>507.11</c:v>
                </c:pt>
                <c:pt idx="3704">
                  <c:v>507.11</c:v>
                </c:pt>
                <c:pt idx="3705">
                  <c:v>507.11</c:v>
                </c:pt>
                <c:pt idx="3706">
                  <c:v>507.11</c:v>
                </c:pt>
                <c:pt idx="3707">
                  <c:v>507.11</c:v>
                </c:pt>
                <c:pt idx="3708">
                  <c:v>507.11</c:v>
                </c:pt>
                <c:pt idx="3709">
                  <c:v>507.11</c:v>
                </c:pt>
                <c:pt idx="3710">
                  <c:v>507.11</c:v>
                </c:pt>
                <c:pt idx="3711">
                  <c:v>507.11</c:v>
                </c:pt>
                <c:pt idx="3712">
                  <c:v>507.11</c:v>
                </c:pt>
                <c:pt idx="3713">
                  <c:v>507.11</c:v>
                </c:pt>
                <c:pt idx="3714">
                  <c:v>507.11</c:v>
                </c:pt>
                <c:pt idx="3715">
                  <c:v>507.11</c:v>
                </c:pt>
                <c:pt idx="3716">
                  <c:v>507.11</c:v>
                </c:pt>
                <c:pt idx="3717">
                  <c:v>507.11</c:v>
                </c:pt>
                <c:pt idx="3718">
                  <c:v>507.11</c:v>
                </c:pt>
                <c:pt idx="3719">
                  <c:v>507.11</c:v>
                </c:pt>
                <c:pt idx="3720">
                  <c:v>507.1</c:v>
                </c:pt>
                <c:pt idx="3721">
                  <c:v>507.1</c:v>
                </c:pt>
                <c:pt idx="3722">
                  <c:v>507.1</c:v>
                </c:pt>
                <c:pt idx="3723">
                  <c:v>507.1</c:v>
                </c:pt>
                <c:pt idx="3724">
                  <c:v>507.1</c:v>
                </c:pt>
                <c:pt idx="3725">
                  <c:v>507.1</c:v>
                </c:pt>
                <c:pt idx="3726">
                  <c:v>507.1</c:v>
                </c:pt>
                <c:pt idx="3727">
                  <c:v>507.1</c:v>
                </c:pt>
                <c:pt idx="3728">
                  <c:v>507.1</c:v>
                </c:pt>
                <c:pt idx="3729">
                  <c:v>507.1</c:v>
                </c:pt>
                <c:pt idx="3730">
                  <c:v>507.1</c:v>
                </c:pt>
                <c:pt idx="3731">
                  <c:v>507.1</c:v>
                </c:pt>
                <c:pt idx="3732">
                  <c:v>507.1</c:v>
                </c:pt>
                <c:pt idx="3733">
                  <c:v>507.1</c:v>
                </c:pt>
                <c:pt idx="3734">
                  <c:v>507.1</c:v>
                </c:pt>
                <c:pt idx="3735">
                  <c:v>507.1</c:v>
                </c:pt>
                <c:pt idx="3736">
                  <c:v>507.1</c:v>
                </c:pt>
                <c:pt idx="3737">
                  <c:v>507.1</c:v>
                </c:pt>
                <c:pt idx="3738">
                  <c:v>507.1</c:v>
                </c:pt>
                <c:pt idx="3739">
                  <c:v>507.1</c:v>
                </c:pt>
                <c:pt idx="3740">
                  <c:v>507.1</c:v>
                </c:pt>
                <c:pt idx="3741">
                  <c:v>507.1</c:v>
                </c:pt>
                <c:pt idx="3742">
                  <c:v>507.1</c:v>
                </c:pt>
                <c:pt idx="3743">
                  <c:v>507.1</c:v>
                </c:pt>
                <c:pt idx="3744">
                  <c:v>507.1</c:v>
                </c:pt>
                <c:pt idx="3745">
                  <c:v>507.1</c:v>
                </c:pt>
                <c:pt idx="3746">
                  <c:v>507.1</c:v>
                </c:pt>
                <c:pt idx="3747">
                  <c:v>507.1</c:v>
                </c:pt>
                <c:pt idx="3748">
                  <c:v>507.1</c:v>
                </c:pt>
                <c:pt idx="3749">
                  <c:v>507.1</c:v>
                </c:pt>
                <c:pt idx="3750">
                  <c:v>507.1</c:v>
                </c:pt>
                <c:pt idx="3751">
                  <c:v>507.1</c:v>
                </c:pt>
                <c:pt idx="3752">
                  <c:v>507.1</c:v>
                </c:pt>
                <c:pt idx="3753">
                  <c:v>507.1</c:v>
                </c:pt>
                <c:pt idx="3754">
                  <c:v>507.09</c:v>
                </c:pt>
                <c:pt idx="3755">
                  <c:v>507.09</c:v>
                </c:pt>
                <c:pt idx="3756">
                  <c:v>507.09</c:v>
                </c:pt>
                <c:pt idx="3757">
                  <c:v>507.09</c:v>
                </c:pt>
                <c:pt idx="3758">
                  <c:v>507.09</c:v>
                </c:pt>
                <c:pt idx="3759">
                  <c:v>507.09</c:v>
                </c:pt>
                <c:pt idx="3760">
                  <c:v>507.09</c:v>
                </c:pt>
                <c:pt idx="3761">
                  <c:v>507.09</c:v>
                </c:pt>
                <c:pt idx="3762">
                  <c:v>507.09</c:v>
                </c:pt>
                <c:pt idx="3763">
                  <c:v>507.09</c:v>
                </c:pt>
                <c:pt idx="3764">
                  <c:v>507.09</c:v>
                </c:pt>
                <c:pt idx="3765">
                  <c:v>507.09</c:v>
                </c:pt>
                <c:pt idx="3766">
                  <c:v>507.09</c:v>
                </c:pt>
                <c:pt idx="3767">
                  <c:v>507.09</c:v>
                </c:pt>
                <c:pt idx="3768">
                  <c:v>507.09</c:v>
                </c:pt>
                <c:pt idx="3769">
                  <c:v>507.09</c:v>
                </c:pt>
                <c:pt idx="3770">
                  <c:v>507.09</c:v>
                </c:pt>
                <c:pt idx="3771">
                  <c:v>507.09</c:v>
                </c:pt>
                <c:pt idx="3772">
                  <c:v>507.09</c:v>
                </c:pt>
                <c:pt idx="3773">
                  <c:v>507.09</c:v>
                </c:pt>
                <c:pt idx="3774">
                  <c:v>507.09</c:v>
                </c:pt>
                <c:pt idx="3775">
                  <c:v>507.09</c:v>
                </c:pt>
                <c:pt idx="3776">
                  <c:v>507.09</c:v>
                </c:pt>
                <c:pt idx="3777">
                  <c:v>507.09</c:v>
                </c:pt>
                <c:pt idx="3778">
                  <c:v>507.09</c:v>
                </c:pt>
                <c:pt idx="3779">
                  <c:v>507.09</c:v>
                </c:pt>
                <c:pt idx="3780">
                  <c:v>507.09</c:v>
                </c:pt>
                <c:pt idx="3781">
                  <c:v>507.09</c:v>
                </c:pt>
                <c:pt idx="3782">
                  <c:v>507.09</c:v>
                </c:pt>
                <c:pt idx="3783">
                  <c:v>507.09</c:v>
                </c:pt>
                <c:pt idx="3784">
                  <c:v>507.09</c:v>
                </c:pt>
                <c:pt idx="3785">
                  <c:v>507.09</c:v>
                </c:pt>
                <c:pt idx="3786">
                  <c:v>507.09</c:v>
                </c:pt>
                <c:pt idx="3787">
                  <c:v>507.09</c:v>
                </c:pt>
                <c:pt idx="3788">
                  <c:v>507.09</c:v>
                </c:pt>
                <c:pt idx="3789">
                  <c:v>507.09</c:v>
                </c:pt>
                <c:pt idx="3790">
                  <c:v>507.09</c:v>
                </c:pt>
                <c:pt idx="3791">
                  <c:v>507.09</c:v>
                </c:pt>
                <c:pt idx="3792">
                  <c:v>507.09</c:v>
                </c:pt>
                <c:pt idx="3793">
                  <c:v>507.09</c:v>
                </c:pt>
                <c:pt idx="3794">
                  <c:v>507.08</c:v>
                </c:pt>
                <c:pt idx="3795">
                  <c:v>507.08</c:v>
                </c:pt>
                <c:pt idx="3796">
                  <c:v>507.08</c:v>
                </c:pt>
                <c:pt idx="3797">
                  <c:v>507.08</c:v>
                </c:pt>
                <c:pt idx="3798">
                  <c:v>507.08</c:v>
                </c:pt>
                <c:pt idx="3799">
                  <c:v>507.08</c:v>
                </c:pt>
                <c:pt idx="3800">
                  <c:v>507.08</c:v>
                </c:pt>
                <c:pt idx="3801">
                  <c:v>507.08</c:v>
                </c:pt>
                <c:pt idx="3802">
                  <c:v>507.08</c:v>
                </c:pt>
                <c:pt idx="3803">
                  <c:v>507.08</c:v>
                </c:pt>
                <c:pt idx="3804">
                  <c:v>507.08</c:v>
                </c:pt>
                <c:pt idx="3805">
                  <c:v>507.08</c:v>
                </c:pt>
                <c:pt idx="3806">
                  <c:v>507.08</c:v>
                </c:pt>
                <c:pt idx="3807">
                  <c:v>507.08</c:v>
                </c:pt>
                <c:pt idx="3808">
                  <c:v>507.08</c:v>
                </c:pt>
                <c:pt idx="3809">
                  <c:v>507.08</c:v>
                </c:pt>
                <c:pt idx="3810">
                  <c:v>507.08</c:v>
                </c:pt>
                <c:pt idx="3811">
                  <c:v>507.08</c:v>
                </c:pt>
                <c:pt idx="3812">
                  <c:v>507.08</c:v>
                </c:pt>
                <c:pt idx="3813">
                  <c:v>507.08</c:v>
                </c:pt>
                <c:pt idx="3814">
                  <c:v>507.08</c:v>
                </c:pt>
                <c:pt idx="3815">
                  <c:v>507.08</c:v>
                </c:pt>
                <c:pt idx="3816">
                  <c:v>507.08</c:v>
                </c:pt>
                <c:pt idx="3817">
                  <c:v>507.08</c:v>
                </c:pt>
                <c:pt idx="3818">
                  <c:v>507.08</c:v>
                </c:pt>
                <c:pt idx="3819">
                  <c:v>507.08</c:v>
                </c:pt>
                <c:pt idx="3820">
                  <c:v>507.08</c:v>
                </c:pt>
                <c:pt idx="3821">
                  <c:v>507.08</c:v>
                </c:pt>
                <c:pt idx="3822">
                  <c:v>507.08</c:v>
                </c:pt>
                <c:pt idx="3823">
                  <c:v>507.08</c:v>
                </c:pt>
                <c:pt idx="3824">
                  <c:v>507.08</c:v>
                </c:pt>
                <c:pt idx="3825">
                  <c:v>507.08</c:v>
                </c:pt>
                <c:pt idx="3826">
                  <c:v>507.08</c:v>
                </c:pt>
                <c:pt idx="3827">
                  <c:v>507.08</c:v>
                </c:pt>
                <c:pt idx="3828">
                  <c:v>507.08</c:v>
                </c:pt>
                <c:pt idx="3829">
                  <c:v>507.08</c:v>
                </c:pt>
                <c:pt idx="3830">
                  <c:v>507.08</c:v>
                </c:pt>
                <c:pt idx="3831">
                  <c:v>507.08</c:v>
                </c:pt>
                <c:pt idx="3832">
                  <c:v>507.08</c:v>
                </c:pt>
                <c:pt idx="3833">
                  <c:v>507.08</c:v>
                </c:pt>
                <c:pt idx="3834">
                  <c:v>507.08</c:v>
                </c:pt>
                <c:pt idx="3835">
                  <c:v>507.08</c:v>
                </c:pt>
                <c:pt idx="3836">
                  <c:v>507.08</c:v>
                </c:pt>
                <c:pt idx="3837">
                  <c:v>507.08</c:v>
                </c:pt>
                <c:pt idx="3838">
                  <c:v>507.08</c:v>
                </c:pt>
                <c:pt idx="3839">
                  <c:v>507.08</c:v>
                </c:pt>
                <c:pt idx="3840">
                  <c:v>507.08</c:v>
                </c:pt>
                <c:pt idx="3841">
                  <c:v>507.08</c:v>
                </c:pt>
                <c:pt idx="3842">
                  <c:v>507.08</c:v>
                </c:pt>
                <c:pt idx="3843">
                  <c:v>507.08</c:v>
                </c:pt>
                <c:pt idx="3844">
                  <c:v>507.08</c:v>
                </c:pt>
                <c:pt idx="3845">
                  <c:v>507.08</c:v>
                </c:pt>
                <c:pt idx="3846">
                  <c:v>507.08</c:v>
                </c:pt>
                <c:pt idx="3847">
                  <c:v>507.08</c:v>
                </c:pt>
                <c:pt idx="3848">
                  <c:v>507.08</c:v>
                </c:pt>
                <c:pt idx="3849">
                  <c:v>507.08</c:v>
                </c:pt>
                <c:pt idx="3850">
                  <c:v>507.08</c:v>
                </c:pt>
                <c:pt idx="3851">
                  <c:v>507.08</c:v>
                </c:pt>
                <c:pt idx="3852">
                  <c:v>507.08</c:v>
                </c:pt>
                <c:pt idx="3853">
                  <c:v>507.08</c:v>
                </c:pt>
                <c:pt idx="3854">
                  <c:v>507.08</c:v>
                </c:pt>
                <c:pt idx="3855">
                  <c:v>507.08</c:v>
                </c:pt>
                <c:pt idx="3856">
                  <c:v>507.08</c:v>
                </c:pt>
                <c:pt idx="3857">
                  <c:v>507.08</c:v>
                </c:pt>
                <c:pt idx="3858">
                  <c:v>507.08</c:v>
                </c:pt>
                <c:pt idx="3859">
                  <c:v>507.08</c:v>
                </c:pt>
                <c:pt idx="3860">
                  <c:v>507.08</c:v>
                </c:pt>
                <c:pt idx="3861">
                  <c:v>507.08</c:v>
                </c:pt>
                <c:pt idx="3862">
                  <c:v>507.08</c:v>
                </c:pt>
                <c:pt idx="3863">
                  <c:v>507.08</c:v>
                </c:pt>
                <c:pt idx="3864">
                  <c:v>507.08</c:v>
                </c:pt>
                <c:pt idx="3865">
                  <c:v>507.08</c:v>
                </c:pt>
                <c:pt idx="3866">
                  <c:v>507.08</c:v>
                </c:pt>
                <c:pt idx="3867">
                  <c:v>507.08</c:v>
                </c:pt>
                <c:pt idx="3868">
                  <c:v>507.08</c:v>
                </c:pt>
                <c:pt idx="3869">
                  <c:v>507.08</c:v>
                </c:pt>
                <c:pt idx="3870">
                  <c:v>507.08</c:v>
                </c:pt>
                <c:pt idx="3871">
                  <c:v>507.08</c:v>
                </c:pt>
                <c:pt idx="3872">
                  <c:v>507.07</c:v>
                </c:pt>
                <c:pt idx="3873">
                  <c:v>507.07</c:v>
                </c:pt>
                <c:pt idx="3874">
                  <c:v>507.07</c:v>
                </c:pt>
                <c:pt idx="3875">
                  <c:v>507.07</c:v>
                </c:pt>
                <c:pt idx="3876">
                  <c:v>507.07</c:v>
                </c:pt>
                <c:pt idx="3877">
                  <c:v>507.07</c:v>
                </c:pt>
                <c:pt idx="3878">
                  <c:v>507.07</c:v>
                </c:pt>
                <c:pt idx="3879">
                  <c:v>507.07</c:v>
                </c:pt>
                <c:pt idx="3880">
                  <c:v>507.07</c:v>
                </c:pt>
                <c:pt idx="3881">
                  <c:v>507.07</c:v>
                </c:pt>
                <c:pt idx="3882">
                  <c:v>507.07</c:v>
                </c:pt>
                <c:pt idx="3883">
                  <c:v>507.07</c:v>
                </c:pt>
                <c:pt idx="3884">
                  <c:v>507.07</c:v>
                </c:pt>
                <c:pt idx="3885">
                  <c:v>507.07</c:v>
                </c:pt>
                <c:pt idx="3886">
                  <c:v>507.07</c:v>
                </c:pt>
                <c:pt idx="3887">
                  <c:v>507.07</c:v>
                </c:pt>
                <c:pt idx="3888">
                  <c:v>507.07</c:v>
                </c:pt>
                <c:pt idx="3889">
                  <c:v>507.07</c:v>
                </c:pt>
                <c:pt idx="3890">
                  <c:v>507.07</c:v>
                </c:pt>
                <c:pt idx="3891">
                  <c:v>507.07</c:v>
                </c:pt>
                <c:pt idx="3892">
                  <c:v>507.07</c:v>
                </c:pt>
                <c:pt idx="3893">
                  <c:v>507.07</c:v>
                </c:pt>
                <c:pt idx="3894">
                  <c:v>507.07</c:v>
                </c:pt>
                <c:pt idx="3895">
                  <c:v>507.07</c:v>
                </c:pt>
                <c:pt idx="3896">
                  <c:v>507.07</c:v>
                </c:pt>
                <c:pt idx="3897">
                  <c:v>507.07</c:v>
                </c:pt>
                <c:pt idx="3898">
                  <c:v>507.06</c:v>
                </c:pt>
                <c:pt idx="3899">
                  <c:v>507.06</c:v>
                </c:pt>
                <c:pt idx="3900">
                  <c:v>507.06</c:v>
                </c:pt>
                <c:pt idx="3901">
                  <c:v>507.06</c:v>
                </c:pt>
                <c:pt idx="3902">
                  <c:v>507.06</c:v>
                </c:pt>
                <c:pt idx="3903">
                  <c:v>507.06</c:v>
                </c:pt>
                <c:pt idx="3904">
                  <c:v>507.06</c:v>
                </c:pt>
                <c:pt idx="3905">
                  <c:v>507.06</c:v>
                </c:pt>
                <c:pt idx="3906">
                  <c:v>507.06</c:v>
                </c:pt>
                <c:pt idx="3907">
                  <c:v>507.06</c:v>
                </c:pt>
                <c:pt idx="3908">
                  <c:v>507.06</c:v>
                </c:pt>
                <c:pt idx="3909">
                  <c:v>507.06</c:v>
                </c:pt>
                <c:pt idx="3910">
                  <c:v>507.06</c:v>
                </c:pt>
                <c:pt idx="3911">
                  <c:v>507.06</c:v>
                </c:pt>
                <c:pt idx="3912">
                  <c:v>507.06</c:v>
                </c:pt>
                <c:pt idx="3913">
                  <c:v>507.06</c:v>
                </c:pt>
                <c:pt idx="3914">
                  <c:v>507.06</c:v>
                </c:pt>
                <c:pt idx="3915">
                  <c:v>507.06</c:v>
                </c:pt>
                <c:pt idx="3916">
                  <c:v>507.06</c:v>
                </c:pt>
                <c:pt idx="3917">
                  <c:v>507.06</c:v>
                </c:pt>
                <c:pt idx="3918">
                  <c:v>507.06</c:v>
                </c:pt>
                <c:pt idx="3919">
                  <c:v>507.06</c:v>
                </c:pt>
                <c:pt idx="3920">
                  <c:v>507.06</c:v>
                </c:pt>
                <c:pt idx="3921">
                  <c:v>507.06</c:v>
                </c:pt>
                <c:pt idx="3922">
                  <c:v>507.06</c:v>
                </c:pt>
                <c:pt idx="3923">
                  <c:v>507.05</c:v>
                </c:pt>
                <c:pt idx="3924">
                  <c:v>507.05</c:v>
                </c:pt>
                <c:pt idx="3925">
                  <c:v>507.05</c:v>
                </c:pt>
                <c:pt idx="3926">
                  <c:v>507.05</c:v>
                </c:pt>
                <c:pt idx="3927">
                  <c:v>507.05</c:v>
                </c:pt>
                <c:pt idx="3928">
                  <c:v>507.05</c:v>
                </c:pt>
                <c:pt idx="3929">
                  <c:v>507.05</c:v>
                </c:pt>
                <c:pt idx="3930">
                  <c:v>507.05</c:v>
                </c:pt>
                <c:pt idx="3931">
                  <c:v>507.05</c:v>
                </c:pt>
                <c:pt idx="3932">
                  <c:v>507.05</c:v>
                </c:pt>
                <c:pt idx="3933">
                  <c:v>507.05</c:v>
                </c:pt>
                <c:pt idx="3934">
                  <c:v>507.05</c:v>
                </c:pt>
                <c:pt idx="3935">
                  <c:v>507.05</c:v>
                </c:pt>
                <c:pt idx="3936">
                  <c:v>507.05</c:v>
                </c:pt>
                <c:pt idx="3937">
                  <c:v>507.05</c:v>
                </c:pt>
                <c:pt idx="3938">
                  <c:v>507.05</c:v>
                </c:pt>
                <c:pt idx="3939">
                  <c:v>507.05</c:v>
                </c:pt>
                <c:pt idx="3940">
                  <c:v>507.05</c:v>
                </c:pt>
                <c:pt idx="3941">
                  <c:v>507.05</c:v>
                </c:pt>
                <c:pt idx="3942">
                  <c:v>507.05</c:v>
                </c:pt>
                <c:pt idx="3943">
                  <c:v>507.05</c:v>
                </c:pt>
                <c:pt idx="3944">
                  <c:v>507.05</c:v>
                </c:pt>
                <c:pt idx="3945">
                  <c:v>507.05</c:v>
                </c:pt>
                <c:pt idx="3946">
                  <c:v>507.05</c:v>
                </c:pt>
                <c:pt idx="3947">
                  <c:v>507.05</c:v>
                </c:pt>
                <c:pt idx="3948">
                  <c:v>507.05</c:v>
                </c:pt>
                <c:pt idx="3949">
                  <c:v>507.05</c:v>
                </c:pt>
                <c:pt idx="3950">
                  <c:v>507.04</c:v>
                </c:pt>
                <c:pt idx="3951">
                  <c:v>507.04</c:v>
                </c:pt>
                <c:pt idx="3952">
                  <c:v>507.04</c:v>
                </c:pt>
                <c:pt idx="3953">
                  <c:v>507.04</c:v>
                </c:pt>
                <c:pt idx="3954">
                  <c:v>507.04</c:v>
                </c:pt>
                <c:pt idx="3955">
                  <c:v>507.04</c:v>
                </c:pt>
                <c:pt idx="3956">
                  <c:v>507.04</c:v>
                </c:pt>
                <c:pt idx="3957">
                  <c:v>507.04</c:v>
                </c:pt>
                <c:pt idx="3958">
                  <c:v>507.04</c:v>
                </c:pt>
                <c:pt idx="3959">
                  <c:v>507.04</c:v>
                </c:pt>
                <c:pt idx="3960">
                  <c:v>507.04</c:v>
                </c:pt>
                <c:pt idx="3961">
                  <c:v>507.04</c:v>
                </c:pt>
                <c:pt idx="3962">
                  <c:v>507.04</c:v>
                </c:pt>
                <c:pt idx="3963">
                  <c:v>507.04</c:v>
                </c:pt>
                <c:pt idx="3964">
                  <c:v>507.04</c:v>
                </c:pt>
                <c:pt idx="3965">
                  <c:v>507.04</c:v>
                </c:pt>
                <c:pt idx="3966">
                  <c:v>507.04</c:v>
                </c:pt>
                <c:pt idx="3967">
                  <c:v>507.04</c:v>
                </c:pt>
                <c:pt idx="3968">
                  <c:v>507.04</c:v>
                </c:pt>
                <c:pt idx="3969">
                  <c:v>507.04</c:v>
                </c:pt>
                <c:pt idx="3970">
                  <c:v>507.04</c:v>
                </c:pt>
                <c:pt idx="3971">
                  <c:v>507.04</c:v>
                </c:pt>
                <c:pt idx="3972">
                  <c:v>507.04</c:v>
                </c:pt>
                <c:pt idx="3973">
                  <c:v>507.04</c:v>
                </c:pt>
                <c:pt idx="3974">
                  <c:v>507.04</c:v>
                </c:pt>
                <c:pt idx="3975">
                  <c:v>507.04</c:v>
                </c:pt>
                <c:pt idx="3976">
                  <c:v>507.04</c:v>
                </c:pt>
                <c:pt idx="3977">
                  <c:v>507.04</c:v>
                </c:pt>
                <c:pt idx="3978">
                  <c:v>507.04</c:v>
                </c:pt>
                <c:pt idx="3979">
                  <c:v>507.04</c:v>
                </c:pt>
                <c:pt idx="3980">
                  <c:v>507.04</c:v>
                </c:pt>
                <c:pt idx="3981">
                  <c:v>507.04</c:v>
                </c:pt>
                <c:pt idx="3982">
                  <c:v>507.04</c:v>
                </c:pt>
                <c:pt idx="3983">
                  <c:v>507.04</c:v>
                </c:pt>
                <c:pt idx="3984">
                  <c:v>507.03</c:v>
                </c:pt>
                <c:pt idx="3985">
                  <c:v>507.03</c:v>
                </c:pt>
                <c:pt idx="3986">
                  <c:v>507.03</c:v>
                </c:pt>
                <c:pt idx="3987">
                  <c:v>507.03</c:v>
                </c:pt>
                <c:pt idx="3988">
                  <c:v>507.03</c:v>
                </c:pt>
                <c:pt idx="3989">
                  <c:v>507.03</c:v>
                </c:pt>
                <c:pt idx="3990">
                  <c:v>507.03</c:v>
                </c:pt>
                <c:pt idx="3991">
                  <c:v>507.03</c:v>
                </c:pt>
                <c:pt idx="3992">
                  <c:v>507.03</c:v>
                </c:pt>
                <c:pt idx="3993">
                  <c:v>507.03</c:v>
                </c:pt>
                <c:pt idx="3994">
                  <c:v>507.03</c:v>
                </c:pt>
                <c:pt idx="3995">
                  <c:v>507.03</c:v>
                </c:pt>
                <c:pt idx="3996">
                  <c:v>507.03</c:v>
                </c:pt>
                <c:pt idx="3997">
                  <c:v>507.03</c:v>
                </c:pt>
                <c:pt idx="3998">
                  <c:v>507.03</c:v>
                </c:pt>
                <c:pt idx="3999">
                  <c:v>507.03</c:v>
                </c:pt>
                <c:pt idx="4000">
                  <c:v>507.03</c:v>
                </c:pt>
                <c:pt idx="4001">
                  <c:v>507.03</c:v>
                </c:pt>
                <c:pt idx="4002">
                  <c:v>507.03</c:v>
                </c:pt>
                <c:pt idx="4003">
                  <c:v>507.03</c:v>
                </c:pt>
                <c:pt idx="4004">
                  <c:v>507.03</c:v>
                </c:pt>
                <c:pt idx="4005">
                  <c:v>507.03</c:v>
                </c:pt>
                <c:pt idx="4006">
                  <c:v>507.03</c:v>
                </c:pt>
                <c:pt idx="4007">
                  <c:v>507.03</c:v>
                </c:pt>
                <c:pt idx="4008">
                  <c:v>507.03</c:v>
                </c:pt>
                <c:pt idx="4009">
                  <c:v>507.03</c:v>
                </c:pt>
                <c:pt idx="4010">
                  <c:v>507.03</c:v>
                </c:pt>
                <c:pt idx="4011">
                  <c:v>507.03</c:v>
                </c:pt>
                <c:pt idx="4012">
                  <c:v>507.03</c:v>
                </c:pt>
                <c:pt idx="4013">
                  <c:v>507.03</c:v>
                </c:pt>
                <c:pt idx="4014">
                  <c:v>507.03</c:v>
                </c:pt>
                <c:pt idx="4015">
                  <c:v>507.03</c:v>
                </c:pt>
                <c:pt idx="4016">
                  <c:v>507.03</c:v>
                </c:pt>
                <c:pt idx="4017">
                  <c:v>507.03</c:v>
                </c:pt>
                <c:pt idx="4018">
                  <c:v>507.03</c:v>
                </c:pt>
                <c:pt idx="4019">
                  <c:v>507.03</c:v>
                </c:pt>
                <c:pt idx="4020">
                  <c:v>507.03</c:v>
                </c:pt>
                <c:pt idx="4021">
                  <c:v>507.03</c:v>
                </c:pt>
                <c:pt idx="4022">
                  <c:v>507.03</c:v>
                </c:pt>
                <c:pt idx="4023">
                  <c:v>507.02</c:v>
                </c:pt>
                <c:pt idx="4024">
                  <c:v>507.02</c:v>
                </c:pt>
                <c:pt idx="4025">
                  <c:v>507.02</c:v>
                </c:pt>
                <c:pt idx="4026">
                  <c:v>507.02</c:v>
                </c:pt>
                <c:pt idx="4027">
                  <c:v>507.02</c:v>
                </c:pt>
                <c:pt idx="4028">
                  <c:v>507.02</c:v>
                </c:pt>
                <c:pt idx="4029">
                  <c:v>507.02</c:v>
                </c:pt>
                <c:pt idx="4030">
                  <c:v>507.02</c:v>
                </c:pt>
                <c:pt idx="4031">
                  <c:v>507.02</c:v>
                </c:pt>
                <c:pt idx="4032">
                  <c:v>507.02</c:v>
                </c:pt>
                <c:pt idx="4033">
                  <c:v>507.02</c:v>
                </c:pt>
                <c:pt idx="4034">
                  <c:v>507.02</c:v>
                </c:pt>
                <c:pt idx="4035">
                  <c:v>507.02</c:v>
                </c:pt>
                <c:pt idx="4036">
                  <c:v>507.02</c:v>
                </c:pt>
                <c:pt idx="4037">
                  <c:v>507.02</c:v>
                </c:pt>
                <c:pt idx="4038">
                  <c:v>507.02</c:v>
                </c:pt>
                <c:pt idx="4039">
                  <c:v>507.02</c:v>
                </c:pt>
                <c:pt idx="4040">
                  <c:v>507.02</c:v>
                </c:pt>
                <c:pt idx="4041">
                  <c:v>507.02</c:v>
                </c:pt>
                <c:pt idx="4042">
                  <c:v>507.02</c:v>
                </c:pt>
                <c:pt idx="4043">
                  <c:v>507.02</c:v>
                </c:pt>
                <c:pt idx="4044">
                  <c:v>507.02</c:v>
                </c:pt>
                <c:pt idx="4045">
                  <c:v>507.02</c:v>
                </c:pt>
                <c:pt idx="4046">
                  <c:v>507.02</c:v>
                </c:pt>
                <c:pt idx="4047">
                  <c:v>507.02</c:v>
                </c:pt>
                <c:pt idx="4048">
                  <c:v>507.02</c:v>
                </c:pt>
                <c:pt idx="4049">
                  <c:v>507.02</c:v>
                </c:pt>
                <c:pt idx="4050">
                  <c:v>507.02</c:v>
                </c:pt>
                <c:pt idx="4051">
                  <c:v>507.02</c:v>
                </c:pt>
                <c:pt idx="4052">
                  <c:v>507.02</c:v>
                </c:pt>
                <c:pt idx="4053">
                  <c:v>507.02</c:v>
                </c:pt>
                <c:pt idx="4054">
                  <c:v>507.02</c:v>
                </c:pt>
                <c:pt idx="4055">
                  <c:v>507.02</c:v>
                </c:pt>
                <c:pt idx="4056">
                  <c:v>507.02</c:v>
                </c:pt>
                <c:pt idx="4057">
                  <c:v>507.02</c:v>
                </c:pt>
                <c:pt idx="4058">
                  <c:v>507.02</c:v>
                </c:pt>
                <c:pt idx="4059">
                  <c:v>507.02</c:v>
                </c:pt>
                <c:pt idx="4060">
                  <c:v>507.02</c:v>
                </c:pt>
                <c:pt idx="4061">
                  <c:v>507.02</c:v>
                </c:pt>
                <c:pt idx="4062">
                  <c:v>507.02</c:v>
                </c:pt>
                <c:pt idx="4063">
                  <c:v>507.02</c:v>
                </c:pt>
                <c:pt idx="4064">
                  <c:v>507.02</c:v>
                </c:pt>
                <c:pt idx="4065">
                  <c:v>507.01</c:v>
                </c:pt>
                <c:pt idx="4066">
                  <c:v>507.01</c:v>
                </c:pt>
                <c:pt idx="4067">
                  <c:v>507.01</c:v>
                </c:pt>
                <c:pt idx="4068">
                  <c:v>507.01</c:v>
                </c:pt>
                <c:pt idx="4069">
                  <c:v>507.01</c:v>
                </c:pt>
                <c:pt idx="4070">
                  <c:v>507.01</c:v>
                </c:pt>
                <c:pt idx="4071">
                  <c:v>507.01</c:v>
                </c:pt>
                <c:pt idx="4072">
                  <c:v>507.01</c:v>
                </c:pt>
                <c:pt idx="4073">
                  <c:v>507.01</c:v>
                </c:pt>
                <c:pt idx="4074">
                  <c:v>507.01</c:v>
                </c:pt>
                <c:pt idx="4075">
                  <c:v>507.01</c:v>
                </c:pt>
                <c:pt idx="4076">
                  <c:v>507.01</c:v>
                </c:pt>
                <c:pt idx="4077">
                  <c:v>507.01</c:v>
                </c:pt>
                <c:pt idx="4078">
                  <c:v>507.01</c:v>
                </c:pt>
                <c:pt idx="4079">
                  <c:v>507.01</c:v>
                </c:pt>
                <c:pt idx="4080">
                  <c:v>507.01</c:v>
                </c:pt>
                <c:pt idx="4081">
                  <c:v>507.01</c:v>
                </c:pt>
                <c:pt idx="4082">
                  <c:v>507.01</c:v>
                </c:pt>
                <c:pt idx="4083">
                  <c:v>507.01</c:v>
                </c:pt>
                <c:pt idx="4084">
                  <c:v>507.01</c:v>
                </c:pt>
                <c:pt idx="4085">
                  <c:v>507.01</c:v>
                </c:pt>
                <c:pt idx="4086">
                  <c:v>507.01</c:v>
                </c:pt>
                <c:pt idx="4087">
                  <c:v>507.01</c:v>
                </c:pt>
                <c:pt idx="4088">
                  <c:v>507.01</c:v>
                </c:pt>
                <c:pt idx="4089">
                  <c:v>507.01</c:v>
                </c:pt>
                <c:pt idx="4090">
                  <c:v>507.01</c:v>
                </c:pt>
                <c:pt idx="4091">
                  <c:v>507.01</c:v>
                </c:pt>
                <c:pt idx="4092">
                  <c:v>507.01</c:v>
                </c:pt>
                <c:pt idx="4093">
                  <c:v>507.01</c:v>
                </c:pt>
                <c:pt idx="4094">
                  <c:v>507.01</c:v>
                </c:pt>
                <c:pt idx="4095">
                  <c:v>507.01</c:v>
                </c:pt>
                <c:pt idx="4096">
                  <c:v>507.01</c:v>
                </c:pt>
                <c:pt idx="4097">
                  <c:v>507.01</c:v>
                </c:pt>
                <c:pt idx="4098">
                  <c:v>507.01</c:v>
                </c:pt>
                <c:pt idx="4099">
                  <c:v>507.01</c:v>
                </c:pt>
                <c:pt idx="4100">
                  <c:v>507.01</c:v>
                </c:pt>
                <c:pt idx="4101">
                  <c:v>507.01</c:v>
                </c:pt>
                <c:pt idx="4102">
                  <c:v>507.01</c:v>
                </c:pt>
                <c:pt idx="4103">
                  <c:v>507.01</c:v>
                </c:pt>
                <c:pt idx="4104">
                  <c:v>507.01</c:v>
                </c:pt>
                <c:pt idx="4105">
                  <c:v>507.01</c:v>
                </c:pt>
                <c:pt idx="4106">
                  <c:v>507.01</c:v>
                </c:pt>
                <c:pt idx="4107">
                  <c:v>507.01</c:v>
                </c:pt>
                <c:pt idx="4108">
                  <c:v>507</c:v>
                </c:pt>
                <c:pt idx="4109">
                  <c:v>507</c:v>
                </c:pt>
                <c:pt idx="4110">
                  <c:v>507</c:v>
                </c:pt>
                <c:pt idx="4111">
                  <c:v>507</c:v>
                </c:pt>
                <c:pt idx="4112">
                  <c:v>507</c:v>
                </c:pt>
                <c:pt idx="4113">
                  <c:v>507</c:v>
                </c:pt>
                <c:pt idx="4114">
                  <c:v>507</c:v>
                </c:pt>
                <c:pt idx="4115">
                  <c:v>507</c:v>
                </c:pt>
                <c:pt idx="4116">
                  <c:v>507</c:v>
                </c:pt>
                <c:pt idx="4117">
                  <c:v>507</c:v>
                </c:pt>
                <c:pt idx="4118">
                  <c:v>507</c:v>
                </c:pt>
                <c:pt idx="4119">
                  <c:v>507</c:v>
                </c:pt>
                <c:pt idx="4120">
                  <c:v>507</c:v>
                </c:pt>
                <c:pt idx="4121">
                  <c:v>507</c:v>
                </c:pt>
                <c:pt idx="4122">
                  <c:v>507</c:v>
                </c:pt>
                <c:pt idx="4123">
                  <c:v>507</c:v>
                </c:pt>
                <c:pt idx="4124">
                  <c:v>507</c:v>
                </c:pt>
                <c:pt idx="4125">
                  <c:v>507</c:v>
                </c:pt>
                <c:pt idx="4126">
                  <c:v>507</c:v>
                </c:pt>
                <c:pt idx="4127">
                  <c:v>506.99</c:v>
                </c:pt>
                <c:pt idx="4128">
                  <c:v>506.99</c:v>
                </c:pt>
                <c:pt idx="4129">
                  <c:v>506.99</c:v>
                </c:pt>
                <c:pt idx="4130">
                  <c:v>506.99</c:v>
                </c:pt>
                <c:pt idx="4131">
                  <c:v>506.99</c:v>
                </c:pt>
                <c:pt idx="4132">
                  <c:v>506.99</c:v>
                </c:pt>
                <c:pt idx="4133">
                  <c:v>506.99</c:v>
                </c:pt>
                <c:pt idx="4134">
                  <c:v>506.99</c:v>
                </c:pt>
                <c:pt idx="4135">
                  <c:v>506.99</c:v>
                </c:pt>
                <c:pt idx="4136">
                  <c:v>506.99</c:v>
                </c:pt>
                <c:pt idx="4137">
                  <c:v>506.99</c:v>
                </c:pt>
                <c:pt idx="4138">
                  <c:v>506.99</c:v>
                </c:pt>
                <c:pt idx="4139">
                  <c:v>506.99</c:v>
                </c:pt>
                <c:pt idx="4140">
                  <c:v>506.99</c:v>
                </c:pt>
                <c:pt idx="4141">
                  <c:v>506.99</c:v>
                </c:pt>
                <c:pt idx="4142">
                  <c:v>506.99</c:v>
                </c:pt>
                <c:pt idx="4143">
                  <c:v>506.99</c:v>
                </c:pt>
                <c:pt idx="4144">
                  <c:v>506.99</c:v>
                </c:pt>
                <c:pt idx="4145">
                  <c:v>506.99</c:v>
                </c:pt>
                <c:pt idx="4146">
                  <c:v>506.99</c:v>
                </c:pt>
                <c:pt idx="4147">
                  <c:v>506.99</c:v>
                </c:pt>
                <c:pt idx="4148">
                  <c:v>506.99</c:v>
                </c:pt>
                <c:pt idx="4149">
                  <c:v>506.99</c:v>
                </c:pt>
                <c:pt idx="4150">
                  <c:v>506.99</c:v>
                </c:pt>
                <c:pt idx="4151">
                  <c:v>506.99</c:v>
                </c:pt>
                <c:pt idx="4152">
                  <c:v>506.99</c:v>
                </c:pt>
                <c:pt idx="4153">
                  <c:v>506.99</c:v>
                </c:pt>
                <c:pt idx="4154">
                  <c:v>506.99</c:v>
                </c:pt>
                <c:pt idx="4155">
                  <c:v>506.99</c:v>
                </c:pt>
                <c:pt idx="4156">
                  <c:v>506.99</c:v>
                </c:pt>
                <c:pt idx="4157">
                  <c:v>506.99</c:v>
                </c:pt>
                <c:pt idx="4158">
                  <c:v>506.99</c:v>
                </c:pt>
                <c:pt idx="4159">
                  <c:v>506.99</c:v>
                </c:pt>
                <c:pt idx="4160">
                  <c:v>506.99</c:v>
                </c:pt>
                <c:pt idx="4161">
                  <c:v>506.99</c:v>
                </c:pt>
                <c:pt idx="4162">
                  <c:v>506.99</c:v>
                </c:pt>
                <c:pt idx="4163">
                  <c:v>506.99</c:v>
                </c:pt>
                <c:pt idx="4164">
                  <c:v>506.99</c:v>
                </c:pt>
                <c:pt idx="4165">
                  <c:v>506.99</c:v>
                </c:pt>
                <c:pt idx="4166">
                  <c:v>506.99</c:v>
                </c:pt>
                <c:pt idx="4167">
                  <c:v>506.99</c:v>
                </c:pt>
                <c:pt idx="4168">
                  <c:v>506.99</c:v>
                </c:pt>
                <c:pt idx="4169">
                  <c:v>506.99</c:v>
                </c:pt>
                <c:pt idx="4170">
                  <c:v>506.99</c:v>
                </c:pt>
                <c:pt idx="4171">
                  <c:v>506.99</c:v>
                </c:pt>
                <c:pt idx="4172">
                  <c:v>506.99</c:v>
                </c:pt>
                <c:pt idx="4173">
                  <c:v>506.99</c:v>
                </c:pt>
                <c:pt idx="4174">
                  <c:v>506.99</c:v>
                </c:pt>
                <c:pt idx="4175">
                  <c:v>506.99</c:v>
                </c:pt>
                <c:pt idx="4176">
                  <c:v>506.98</c:v>
                </c:pt>
                <c:pt idx="4177">
                  <c:v>506.98</c:v>
                </c:pt>
                <c:pt idx="4178">
                  <c:v>506.98</c:v>
                </c:pt>
                <c:pt idx="4179">
                  <c:v>506.98</c:v>
                </c:pt>
                <c:pt idx="4180">
                  <c:v>506.98</c:v>
                </c:pt>
                <c:pt idx="4181">
                  <c:v>506.98</c:v>
                </c:pt>
                <c:pt idx="4182">
                  <c:v>506.98</c:v>
                </c:pt>
                <c:pt idx="4183">
                  <c:v>506.98</c:v>
                </c:pt>
                <c:pt idx="4184">
                  <c:v>506.98</c:v>
                </c:pt>
                <c:pt idx="4185">
                  <c:v>506.98</c:v>
                </c:pt>
                <c:pt idx="4186">
                  <c:v>506.98</c:v>
                </c:pt>
                <c:pt idx="4187">
                  <c:v>506.98</c:v>
                </c:pt>
                <c:pt idx="4188">
                  <c:v>506.98</c:v>
                </c:pt>
                <c:pt idx="4189">
                  <c:v>506.98</c:v>
                </c:pt>
                <c:pt idx="4190">
                  <c:v>506.98</c:v>
                </c:pt>
                <c:pt idx="4191">
                  <c:v>506.98</c:v>
                </c:pt>
                <c:pt idx="4192">
                  <c:v>506.98</c:v>
                </c:pt>
                <c:pt idx="4193">
                  <c:v>506.98</c:v>
                </c:pt>
                <c:pt idx="4194">
                  <c:v>506.98</c:v>
                </c:pt>
                <c:pt idx="4195">
                  <c:v>506.98</c:v>
                </c:pt>
                <c:pt idx="4196">
                  <c:v>506.98</c:v>
                </c:pt>
                <c:pt idx="4197">
                  <c:v>506.98</c:v>
                </c:pt>
                <c:pt idx="4198">
                  <c:v>506.98</c:v>
                </c:pt>
                <c:pt idx="4199">
                  <c:v>506.98</c:v>
                </c:pt>
                <c:pt idx="4200">
                  <c:v>506.98</c:v>
                </c:pt>
                <c:pt idx="4201">
                  <c:v>506.98</c:v>
                </c:pt>
                <c:pt idx="4202">
                  <c:v>506.98</c:v>
                </c:pt>
                <c:pt idx="4203">
                  <c:v>506.98</c:v>
                </c:pt>
                <c:pt idx="4204">
                  <c:v>506.98</c:v>
                </c:pt>
                <c:pt idx="4205">
                  <c:v>506.98</c:v>
                </c:pt>
                <c:pt idx="4206">
                  <c:v>506.98</c:v>
                </c:pt>
                <c:pt idx="4207">
                  <c:v>506.98</c:v>
                </c:pt>
                <c:pt idx="4208">
                  <c:v>506.98</c:v>
                </c:pt>
                <c:pt idx="4209">
                  <c:v>506.98</c:v>
                </c:pt>
                <c:pt idx="4210">
                  <c:v>506.98</c:v>
                </c:pt>
                <c:pt idx="4211">
                  <c:v>506.98</c:v>
                </c:pt>
                <c:pt idx="4212">
                  <c:v>506.98</c:v>
                </c:pt>
                <c:pt idx="4213">
                  <c:v>506.98</c:v>
                </c:pt>
                <c:pt idx="4214">
                  <c:v>506.98</c:v>
                </c:pt>
                <c:pt idx="4215">
                  <c:v>506.98</c:v>
                </c:pt>
                <c:pt idx="4216">
                  <c:v>506.98</c:v>
                </c:pt>
                <c:pt idx="4217">
                  <c:v>506.98</c:v>
                </c:pt>
                <c:pt idx="4218">
                  <c:v>506.98</c:v>
                </c:pt>
                <c:pt idx="4219">
                  <c:v>506.98</c:v>
                </c:pt>
                <c:pt idx="4220">
                  <c:v>506.98</c:v>
                </c:pt>
                <c:pt idx="4221">
                  <c:v>506.98</c:v>
                </c:pt>
                <c:pt idx="4222">
                  <c:v>506.97</c:v>
                </c:pt>
                <c:pt idx="4223">
                  <c:v>506.97</c:v>
                </c:pt>
                <c:pt idx="4224">
                  <c:v>506.97</c:v>
                </c:pt>
                <c:pt idx="4225">
                  <c:v>506.97</c:v>
                </c:pt>
                <c:pt idx="4226">
                  <c:v>506.97</c:v>
                </c:pt>
                <c:pt idx="4227">
                  <c:v>506.97</c:v>
                </c:pt>
                <c:pt idx="4228">
                  <c:v>506.97</c:v>
                </c:pt>
                <c:pt idx="4229">
                  <c:v>506.97</c:v>
                </c:pt>
                <c:pt idx="4230">
                  <c:v>506.97</c:v>
                </c:pt>
                <c:pt idx="4231">
                  <c:v>506.97</c:v>
                </c:pt>
                <c:pt idx="4232">
                  <c:v>506.97</c:v>
                </c:pt>
                <c:pt idx="4233">
                  <c:v>506.97</c:v>
                </c:pt>
                <c:pt idx="4234">
                  <c:v>506.97</c:v>
                </c:pt>
                <c:pt idx="4235">
                  <c:v>506.97</c:v>
                </c:pt>
                <c:pt idx="4236">
                  <c:v>506.97</c:v>
                </c:pt>
                <c:pt idx="4237">
                  <c:v>506.97</c:v>
                </c:pt>
                <c:pt idx="4238">
                  <c:v>506.97</c:v>
                </c:pt>
                <c:pt idx="4239">
                  <c:v>506.97</c:v>
                </c:pt>
                <c:pt idx="4240">
                  <c:v>506.97</c:v>
                </c:pt>
                <c:pt idx="4241">
                  <c:v>506.97</c:v>
                </c:pt>
                <c:pt idx="4242">
                  <c:v>506.97</c:v>
                </c:pt>
                <c:pt idx="4243">
                  <c:v>506.97</c:v>
                </c:pt>
                <c:pt idx="4244">
                  <c:v>506.97</c:v>
                </c:pt>
                <c:pt idx="4245">
                  <c:v>506.97</c:v>
                </c:pt>
                <c:pt idx="4246">
                  <c:v>506.97</c:v>
                </c:pt>
                <c:pt idx="4247">
                  <c:v>506.97</c:v>
                </c:pt>
                <c:pt idx="4248">
                  <c:v>506.97</c:v>
                </c:pt>
                <c:pt idx="4249">
                  <c:v>506.97</c:v>
                </c:pt>
                <c:pt idx="4250">
                  <c:v>506.97</c:v>
                </c:pt>
                <c:pt idx="4251">
                  <c:v>506.97</c:v>
                </c:pt>
                <c:pt idx="4252">
                  <c:v>506.97</c:v>
                </c:pt>
                <c:pt idx="4253">
                  <c:v>506.97</c:v>
                </c:pt>
                <c:pt idx="4254">
                  <c:v>506.97</c:v>
                </c:pt>
                <c:pt idx="4255">
                  <c:v>506.97</c:v>
                </c:pt>
                <c:pt idx="4256">
                  <c:v>506.97</c:v>
                </c:pt>
                <c:pt idx="4257">
                  <c:v>506.97</c:v>
                </c:pt>
                <c:pt idx="4258">
                  <c:v>506.97</c:v>
                </c:pt>
                <c:pt idx="4259">
                  <c:v>506.97</c:v>
                </c:pt>
                <c:pt idx="4260">
                  <c:v>506.97</c:v>
                </c:pt>
                <c:pt idx="4261">
                  <c:v>506.97</c:v>
                </c:pt>
                <c:pt idx="4262">
                  <c:v>506.97</c:v>
                </c:pt>
                <c:pt idx="4263">
                  <c:v>506.97</c:v>
                </c:pt>
                <c:pt idx="4264">
                  <c:v>506.97</c:v>
                </c:pt>
                <c:pt idx="4265">
                  <c:v>506.97</c:v>
                </c:pt>
                <c:pt idx="4266">
                  <c:v>506.97</c:v>
                </c:pt>
                <c:pt idx="4267">
                  <c:v>506.97</c:v>
                </c:pt>
                <c:pt idx="4268">
                  <c:v>506.97</c:v>
                </c:pt>
                <c:pt idx="4269">
                  <c:v>506.97</c:v>
                </c:pt>
                <c:pt idx="4270">
                  <c:v>506.97</c:v>
                </c:pt>
                <c:pt idx="4271">
                  <c:v>506.97</c:v>
                </c:pt>
                <c:pt idx="4272">
                  <c:v>506.97</c:v>
                </c:pt>
                <c:pt idx="4273">
                  <c:v>506.97</c:v>
                </c:pt>
                <c:pt idx="4274">
                  <c:v>506.96</c:v>
                </c:pt>
                <c:pt idx="4275">
                  <c:v>506.96</c:v>
                </c:pt>
                <c:pt idx="4276">
                  <c:v>506.96</c:v>
                </c:pt>
                <c:pt idx="4277">
                  <c:v>506.96</c:v>
                </c:pt>
                <c:pt idx="4278">
                  <c:v>506.96</c:v>
                </c:pt>
                <c:pt idx="4279">
                  <c:v>506.96</c:v>
                </c:pt>
                <c:pt idx="4280">
                  <c:v>506.96</c:v>
                </c:pt>
                <c:pt idx="4281">
                  <c:v>506.96</c:v>
                </c:pt>
                <c:pt idx="4282">
                  <c:v>506.96</c:v>
                </c:pt>
                <c:pt idx="4283">
                  <c:v>506.96</c:v>
                </c:pt>
                <c:pt idx="4284">
                  <c:v>506.96</c:v>
                </c:pt>
                <c:pt idx="4285">
                  <c:v>506.96</c:v>
                </c:pt>
                <c:pt idx="4286">
                  <c:v>506.96</c:v>
                </c:pt>
                <c:pt idx="4287">
                  <c:v>506.96</c:v>
                </c:pt>
                <c:pt idx="4288">
                  <c:v>506.96</c:v>
                </c:pt>
                <c:pt idx="4289">
                  <c:v>506.96</c:v>
                </c:pt>
                <c:pt idx="4290">
                  <c:v>506.96</c:v>
                </c:pt>
                <c:pt idx="4291">
                  <c:v>506.96</c:v>
                </c:pt>
                <c:pt idx="4292">
                  <c:v>506.96</c:v>
                </c:pt>
                <c:pt idx="4293">
                  <c:v>506.96</c:v>
                </c:pt>
                <c:pt idx="4294">
                  <c:v>506.96</c:v>
                </c:pt>
                <c:pt idx="4295">
                  <c:v>506.96</c:v>
                </c:pt>
                <c:pt idx="4296">
                  <c:v>506.96</c:v>
                </c:pt>
                <c:pt idx="4297">
                  <c:v>506.96</c:v>
                </c:pt>
                <c:pt idx="4298">
                  <c:v>506.96</c:v>
                </c:pt>
                <c:pt idx="4299">
                  <c:v>506.96</c:v>
                </c:pt>
                <c:pt idx="4300">
                  <c:v>506.96</c:v>
                </c:pt>
                <c:pt idx="4301">
                  <c:v>506.96</c:v>
                </c:pt>
                <c:pt idx="4302">
                  <c:v>506.96</c:v>
                </c:pt>
                <c:pt idx="4303">
                  <c:v>506.96</c:v>
                </c:pt>
                <c:pt idx="4304">
                  <c:v>506.96</c:v>
                </c:pt>
                <c:pt idx="4305">
                  <c:v>506.96</c:v>
                </c:pt>
                <c:pt idx="4306">
                  <c:v>506.96</c:v>
                </c:pt>
                <c:pt idx="4307">
                  <c:v>506.96</c:v>
                </c:pt>
                <c:pt idx="4308">
                  <c:v>506.96</c:v>
                </c:pt>
                <c:pt idx="4309">
                  <c:v>506.96</c:v>
                </c:pt>
                <c:pt idx="4310">
                  <c:v>506.96</c:v>
                </c:pt>
                <c:pt idx="4311">
                  <c:v>506.96</c:v>
                </c:pt>
                <c:pt idx="4312">
                  <c:v>506.96</c:v>
                </c:pt>
                <c:pt idx="4313">
                  <c:v>506.96</c:v>
                </c:pt>
                <c:pt idx="4314">
                  <c:v>506.96</c:v>
                </c:pt>
                <c:pt idx="4315">
                  <c:v>506.96</c:v>
                </c:pt>
                <c:pt idx="4316">
                  <c:v>506.96</c:v>
                </c:pt>
                <c:pt idx="4317">
                  <c:v>506.96</c:v>
                </c:pt>
                <c:pt idx="4318">
                  <c:v>506.96</c:v>
                </c:pt>
                <c:pt idx="4319">
                  <c:v>506.96</c:v>
                </c:pt>
                <c:pt idx="4320">
                  <c:v>506.96</c:v>
                </c:pt>
                <c:pt idx="4321">
                  <c:v>506.96</c:v>
                </c:pt>
                <c:pt idx="4322">
                  <c:v>506.96</c:v>
                </c:pt>
                <c:pt idx="4323">
                  <c:v>506.96</c:v>
                </c:pt>
                <c:pt idx="4324">
                  <c:v>506.96</c:v>
                </c:pt>
                <c:pt idx="4325">
                  <c:v>506.96</c:v>
                </c:pt>
                <c:pt idx="4326">
                  <c:v>506.96</c:v>
                </c:pt>
                <c:pt idx="4327">
                  <c:v>506.96</c:v>
                </c:pt>
                <c:pt idx="4328">
                  <c:v>506.96</c:v>
                </c:pt>
                <c:pt idx="4329">
                  <c:v>506.96</c:v>
                </c:pt>
                <c:pt idx="4330">
                  <c:v>506.96</c:v>
                </c:pt>
                <c:pt idx="4331">
                  <c:v>506.96</c:v>
                </c:pt>
                <c:pt idx="4332">
                  <c:v>506.96</c:v>
                </c:pt>
                <c:pt idx="4333">
                  <c:v>506.96</c:v>
                </c:pt>
                <c:pt idx="4334">
                  <c:v>506.96</c:v>
                </c:pt>
                <c:pt idx="4335">
                  <c:v>506.96</c:v>
                </c:pt>
                <c:pt idx="4336">
                  <c:v>506.96</c:v>
                </c:pt>
                <c:pt idx="4337">
                  <c:v>506.96</c:v>
                </c:pt>
                <c:pt idx="4338">
                  <c:v>506.96</c:v>
                </c:pt>
                <c:pt idx="4339">
                  <c:v>506.96</c:v>
                </c:pt>
                <c:pt idx="4340">
                  <c:v>506.96</c:v>
                </c:pt>
                <c:pt idx="4341">
                  <c:v>506.96</c:v>
                </c:pt>
                <c:pt idx="4342">
                  <c:v>506.96</c:v>
                </c:pt>
                <c:pt idx="4343">
                  <c:v>506.96</c:v>
                </c:pt>
                <c:pt idx="4344">
                  <c:v>506.96</c:v>
                </c:pt>
                <c:pt idx="4345">
                  <c:v>506.95</c:v>
                </c:pt>
                <c:pt idx="4346">
                  <c:v>506.95</c:v>
                </c:pt>
                <c:pt idx="4347">
                  <c:v>506.95</c:v>
                </c:pt>
                <c:pt idx="4348">
                  <c:v>506.95</c:v>
                </c:pt>
                <c:pt idx="4349">
                  <c:v>506.95</c:v>
                </c:pt>
                <c:pt idx="4350">
                  <c:v>506.95</c:v>
                </c:pt>
                <c:pt idx="4351">
                  <c:v>506.95</c:v>
                </c:pt>
                <c:pt idx="4352">
                  <c:v>506.95</c:v>
                </c:pt>
                <c:pt idx="4353">
                  <c:v>506.95</c:v>
                </c:pt>
                <c:pt idx="4354">
                  <c:v>506.95</c:v>
                </c:pt>
                <c:pt idx="4355">
                  <c:v>506.95</c:v>
                </c:pt>
                <c:pt idx="4356">
                  <c:v>506.95</c:v>
                </c:pt>
                <c:pt idx="4357">
                  <c:v>506.95</c:v>
                </c:pt>
                <c:pt idx="4358">
                  <c:v>506.95</c:v>
                </c:pt>
                <c:pt idx="4359">
                  <c:v>506.95</c:v>
                </c:pt>
                <c:pt idx="4360">
                  <c:v>506.95</c:v>
                </c:pt>
                <c:pt idx="4361">
                  <c:v>506.95</c:v>
                </c:pt>
                <c:pt idx="4362">
                  <c:v>506.95</c:v>
                </c:pt>
                <c:pt idx="4363">
                  <c:v>506.95</c:v>
                </c:pt>
                <c:pt idx="4364">
                  <c:v>506.95</c:v>
                </c:pt>
                <c:pt idx="4365">
                  <c:v>506.95</c:v>
                </c:pt>
                <c:pt idx="4366">
                  <c:v>506.95</c:v>
                </c:pt>
                <c:pt idx="4367">
                  <c:v>506.95</c:v>
                </c:pt>
                <c:pt idx="4368">
                  <c:v>506.95</c:v>
                </c:pt>
                <c:pt idx="4369">
                  <c:v>506.95</c:v>
                </c:pt>
                <c:pt idx="4370">
                  <c:v>506.95</c:v>
                </c:pt>
                <c:pt idx="4371">
                  <c:v>506.95</c:v>
                </c:pt>
                <c:pt idx="4372">
                  <c:v>506.95</c:v>
                </c:pt>
                <c:pt idx="4373">
                  <c:v>506.95</c:v>
                </c:pt>
                <c:pt idx="4374">
                  <c:v>506.95</c:v>
                </c:pt>
                <c:pt idx="4375">
                  <c:v>506.95</c:v>
                </c:pt>
                <c:pt idx="4376">
                  <c:v>506.95</c:v>
                </c:pt>
                <c:pt idx="4377">
                  <c:v>506.95</c:v>
                </c:pt>
                <c:pt idx="4378">
                  <c:v>506.95</c:v>
                </c:pt>
                <c:pt idx="4379">
                  <c:v>506.95</c:v>
                </c:pt>
                <c:pt idx="4380">
                  <c:v>506.95</c:v>
                </c:pt>
                <c:pt idx="4381">
                  <c:v>506.95</c:v>
                </c:pt>
                <c:pt idx="4382">
                  <c:v>506.95</c:v>
                </c:pt>
                <c:pt idx="4383">
                  <c:v>506.95</c:v>
                </c:pt>
                <c:pt idx="4384">
                  <c:v>506.95</c:v>
                </c:pt>
                <c:pt idx="4385">
                  <c:v>506.95</c:v>
                </c:pt>
                <c:pt idx="4386">
                  <c:v>506.95</c:v>
                </c:pt>
                <c:pt idx="4387">
                  <c:v>506.95</c:v>
                </c:pt>
                <c:pt idx="4388">
                  <c:v>506.95</c:v>
                </c:pt>
                <c:pt idx="4389">
                  <c:v>506.95</c:v>
                </c:pt>
                <c:pt idx="4390">
                  <c:v>506.95</c:v>
                </c:pt>
                <c:pt idx="4391">
                  <c:v>506.95</c:v>
                </c:pt>
                <c:pt idx="4392">
                  <c:v>506.95</c:v>
                </c:pt>
                <c:pt idx="4393">
                  <c:v>506.95</c:v>
                </c:pt>
                <c:pt idx="4394">
                  <c:v>506.95</c:v>
                </c:pt>
                <c:pt idx="4395">
                  <c:v>506.95</c:v>
                </c:pt>
                <c:pt idx="4396">
                  <c:v>506.95</c:v>
                </c:pt>
                <c:pt idx="4397">
                  <c:v>506.95</c:v>
                </c:pt>
                <c:pt idx="4398">
                  <c:v>506.95</c:v>
                </c:pt>
                <c:pt idx="4399">
                  <c:v>506.95</c:v>
                </c:pt>
                <c:pt idx="4400">
                  <c:v>506.95</c:v>
                </c:pt>
                <c:pt idx="4401">
                  <c:v>506.95</c:v>
                </c:pt>
                <c:pt idx="4402">
                  <c:v>506.95</c:v>
                </c:pt>
                <c:pt idx="4403">
                  <c:v>506.95</c:v>
                </c:pt>
                <c:pt idx="4404">
                  <c:v>506.95</c:v>
                </c:pt>
                <c:pt idx="4405">
                  <c:v>506.95</c:v>
                </c:pt>
                <c:pt idx="4406">
                  <c:v>506.95</c:v>
                </c:pt>
                <c:pt idx="4407">
                  <c:v>506.95</c:v>
                </c:pt>
                <c:pt idx="4408">
                  <c:v>506.95</c:v>
                </c:pt>
                <c:pt idx="4409">
                  <c:v>506.95</c:v>
                </c:pt>
                <c:pt idx="4410">
                  <c:v>506.95</c:v>
                </c:pt>
                <c:pt idx="4411">
                  <c:v>506.95</c:v>
                </c:pt>
                <c:pt idx="4412">
                  <c:v>506.95</c:v>
                </c:pt>
                <c:pt idx="4413">
                  <c:v>506.95</c:v>
                </c:pt>
                <c:pt idx="4414">
                  <c:v>506.95</c:v>
                </c:pt>
                <c:pt idx="4415">
                  <c:v>506.95</c:v>
                </c:pt>
                <c:pt idx="4416">
                  <c:v>506.95</c:v>
                </c:pt>
                <c:pt idx="4417">
                  <c:v>506.95</c:v>
                </c:pt>
                <c:pt idx="4418">
                  <c:v>506.94</c:v>
                </c:pt>
                <c:pt idx="4419">
                  <c:v>506.94</c:v>
                </c:pt>
                <c:pt idx="4420">
                  <c:v>506.94</c:v>
                </c:pt>
                <c:pt idx="4421">
                  <c:v>506.94</c:v>
                </c:pt>
                <c:pt idx="4422">
                  <c:v>506.94</c:v>
                </c:pt>
                <c:pt idx="4423">
                  <c:v>506.94</c:v>
                </c:pt>
                <c:pt idx="4424">
                  <c:v>506.94</c:v>
                </c:pt>
                <c:pt idx="4425">
                  <c:v>506.94</c:v>
                </c:pt>
                <c:pt idx="4426">
                  <c:v>506.94</c:v>
                </c:pt>
                <c:pt idx="4427">
                  <c:v>506.94</c:v>
                </c:pt>
                <c:pt idx="4428">
                  <c:v>506.94</c:v>
                </c:pt>
                <c:pt idx="4429">
                  <c:v>506.94</c:v>
                </c:pt>
                <c:pt idx="4430">
                  <c:v>506.94</c:v>
                </c:pt>
                <c:pt idx="4431">
                  <c:v>506.94</c:v>
                </c:pt>
                <c:pt idx="4432">
                  <c:v>506.94</c:v>
                </c:pt>
                <c:pt idx="4433">
                  <c:v>506.94</c:v>
                </c:pt>
                <c:pt idx="4434">
                  <c:v>506.94</c:v>
                </c:pt>
                <c:pt idx="4435">
                  <c:v>506.94</c:v>
                </c:pt>
                <c:pt idx="4436">
                  <c:v>506.94</c:v>
                </c:pt>
                <c:pt idx="4437">
                  <c:v>506.94</c:v>
                </c:pt>
                <c:pt idx="4438">
                  <c:v>506.94</c:v>
                </c:pt>
                <c:pt idx="4439">
                  <c:v>506.94</c:v>
                </c:pt>
                <c:pt idx="4440">
                  <c:v>506.94</c:v>
                </c:pt>
                <c:pt idx="4441">
                  <c:v>506.94</c:v>
                </c:pt>
                <c:pt idx="4442">
                  <c:v>506.94</c:v>
                </c:pt>
                <c:pt idx="4443">
                  <c:v>506.94</c:v>
                </c:pt>
                <c:pt idx="4444">
                  <c:v>506.94</c:v>
                </c:pt>
                <c:pt idx="4445">
                  <c:v>506.94</c:v>
                </c:pt>
                <c:pt idx="4446">
                  <c:v>506.94</c:v>
                </c:pt>
                <c:pt idx="4447">
                  <c:v>506.94</c:v>
                </c:pt>
                <c:pt idx="4448">
                  <c:v>506.94</c:v>
                </c:pt>
                <c:pt idx="4449">
                  <c:v>506.94</c:v>
                </c:pt>
                <c:pt idx="4450">
                  <c:v>506.94</c:v>
                </c:pt>
                <c:pt idx="4451">
                  <c:v>506.94</c:v>
                </c:pt>
                <c:pt idx="4452">
                  <c:v>506.94</c:v>
                </c:pt>
                <c:pt idx="4453">
                  <c:v>506.94</c:v>
                </c:pt>
                <c:pt idx="4454">
                  <c:v>506.94</c:v>
                </c:pt>
                <c:pt idx="4455">
                  <c:v>506.94</c:v>
                </c:pt>
                <c:pt idx="4456">
                  <c:v>506.94</c:v>
                </c:pt>
                <c:pt idx="4457">
                  <c:v>506.94</c:v>
                </c:pt>
                <c:pt idx="4458">
                  <c:v>506.94</c:v>
                </c:pt>
                <c:pt idx="4459">
                  <c:v>506.94</c:v>
                </c:pt>
                <c:pt idx="4460">
                  <c:v>506.94</c:v>
                </c:pt>
                <c:pt idx="4461">
                  <c:v>506.94</c:v>
                </c:pt>
                <c:pt idx="4462">
                  <c:v>506.94</c:v>
                </c:pt>
                <c:pt idx="4463">
                  <c:v>506.94</c:v>
                </c:pt>
                <c:pt idx="4464">
                  <c:v>506.94</c:v>
                </c:pt>
                <c:pt idx="4465">
                  <c:v>506.94</c:v>
                </c:pt>
                <c:pt idx="4466">
                  <c:v>506.94</c:v>
                </c:pt>
                <c:pt idx="4467">
                  <c:v>506.94</c:v>
                </c:pt>
                <c:pt idx="4468">
                  <c:v>506.94</c:v>
                </c:pt>
                <c:pt idx="4469">
                  <c:v>506.94</c:v>
                </c:pt>
                <c:pt idx="4470">
                  <c:v>506.94</c:v>
                </c:pt>
                <c:pt idx="4471">
                  <c:v>506.94</c:v>
                </c:pt>
                <c:pt idx="4472">
                  <c:v>506.94</c:v>
                </c:pt>
                <c:pt idx="4473">
                  <c:v>506.94</c:v>
                </c:pt>
                <c:pt idx="4474">
                  <c:v>506.94</c:v>
                </c:pt>
                <c:pt idx="4475">
                  <c:v>506.94</c:v>
                </c:pt>
                <c:pt idx="4476">
                  <c:v>506.94</c:v>
                </c:pt>
                <c:pt idx="4477">
                  <c:v>506.94</c:v>
                </c:pt>
                <c:pt idx="4478">
                  <c:v>506.94</c:v>
                </c:pt>
                <c:pt idx="4479">
                  <c:v>506.94</c:v>
                </c:pt>
                <c:pt idx="4480">
                  <c:v>506.94</c:v>
                </c:pt>
                <c:pt idx="4481">
                  <c:v>506.94</c:v>
                </c:pt>
                <c:pt idx="4482">
                  <c:v>506.94</c:v>
                </c:pt>
                <c:pt idx="4483">
                  <c:v>506.93</c:v>
                </c:pt>
                <c:pt idx="4484">
                  <c:v>506.93</c:v>
                </c:pt>
                <c:pt idx="4485">
                  <c:v>506.93</c:v>
                </c:pt>
                <c:pt idx="4486">
                  <c:v>506.93</c:v>
                </c:pt>
                <c:pt idx="4487">
                  <c:v>506.93</c:v>
                </c:pt>
                <c:pt idx="4488">
                  <c:v>506.93</c:v>
                </c:pt>
                <c:pt idx="4489">
                  <c:v>506.93</c:v>
                </c:pt>
                <c:pt idx="4490">
                  <c:v>506.93</c:v>
                </c:pt>
                <c:pt idx="4491">
                  <c:v>506.93</c:v>
                </c:pt>
                <c:pt idx="4492">
                  <c:v>506.93</c:v>
                </c:pt>
                <c:pt idx="4493">
                  <c:v>506.93</c:v>
                </c:pt>
                <c:pt idx="4494">
                  <c:v>506.93</c:v>
                </c:pt>
                <c:pt idx="4495">
                  <c:v>506.93</c:v>
                </c:pt>
                <c:pt idx="4496">
                  <c:v>506.93</c:v>
                </c:pt>
                <c:pt idx="4497">
                  <c:v>506.93</c:v>
                </c:pt>
                <c:pt idx="4498">
                  <c:v>506.93</c:v>
                </c:pt>
                <c:pt idx="4499">
                  <c:v>506.93</c:v>
                </c:pt>
                <c:pt idx="4500">
                  <c:v>506.93</c:v>
                </c:pt>
                <c:pt idx="4501">
                  <c:v>506.93</c:v>
                </c:pt>
                <c:pt idx="4502">
                  <c:v>506.93</c:v>
                </c:pt>
                <c:pt idx="4503">
                  <c:v>506.93</c:v>
                </c:pt>
                <c:pt idx="4504">
                  <c:v>506.93</c:v>
                </c:pt>
                <c:pt idx="4505">
                  <c:v>506.93</c:v>
                </c:pt>
                <c:pt idx="4506">
                  <c:v>506.93</c:v>
                </c:pt>
                <c:pt idx="4507">
                  <c:v>506.93</c:v>
                </c:pt>
                <c:pt idx="4508">
                  <c:v>506.93</c:v>
                </c:pt>
                <c:pt idx="4509">
                  <c:v>506.93</c:v>
                </c:pt>
                <c:pt idx="4510">
                  <c:v>506.93</c:v>
                </c:pt>
                <c:pt idx="4511">
                  <c:v>506.93</c:v>
                </c:pt>
                <c:pt idx="4512">
                  <c:v>506.93</c:v>
                </c:pt>
                <c:pt idx="4513">
                  <c:v>506.93</c:v>
                </c:pt>
                <c:pt idx="4514">
                  <c:v>506.93</c:v>
                </c:pt>
                <c:pt idx="4515">
                  <c:v>506.93</c:v>
                </c:pt>
                <c:pt idx="4516">
                  <c:v>506.93</c:v>
                </c:pt>
                <c:pt idx="4517">
                  <c:v>506.93</c:v>
                </c:pt>
                <c:pt idx="4518">
                  <c:v>506.93</c:v>
                </c:pt>
                <c:pt idx="4519">
                  <c:v>506.93</c:v>
                </c:pt>
                <c:pt idx="4520">
                  <c:v>506.93</c:v>
                </c:pt>
                <c:pt idx="4521">
                  <c:v>506.93</c:v>
                </c:pt>
                <c:pt idx="4522">
                  <c:v>506.93</c:v>
                </c:pt>
                <c:pt idx="4523">
                  <c:v>506.93</c:v>
                </c:pt>
                <c:pt idx="4524">
                  <c:v>506.93</c:v>
                </c:pt>
                <c:pt idx="4525">
                  <c:v>506.93</c:v>
                </c:pt>
                <c:pt idx="4526">
                  <c:v>506.93</c:v>
                </c:pt>
                <c:pt idx="4527">
                  <c:v>506.93</c:v>
                </c:pt>
                <c:pt idx="4528">
                  <c:v>506.93</c:v>
                </c:pt>
                <c:pt idx="4529">
                  <c:v>506.93</c:v>
                </c:pt>
                <c:pt idx="4530">
                  <c:v>506.93</c:v>
                </c:pt>
                <c:pt idx="4531">
                  <c:v>506.93</c:v>
                </c:pt>
                <c:pt idx="4532">
                  <c:v>506.93</c:v>
                </c:pt>
                <c:pt idx="4533">
                  <c:v>506.93</c:v>
                </c:pt>
                <c:pt idx="4534">
                  <c:v>506.93</c:v>
                </c:pt>
                <c:pt idx="4535">
                  <c:v>506.93</c:v>
                </c:pt>
                <c:pt idx="4536">
                  <c:v>506.93</c:v>
                </c:pt>
                <c:pt idx="4537">
                  <c:v>506.93</c:v>
                </c:pt>
                <c:pt idx="4538">
                  <c:v>506.93</c:v>
                </c:pt>
                <c:pt idx="4539">
                  <c:v>506.93</c:v>
                </c:pt>
                <c:pt idx="4540">
                  <c:v>506.93</c:v>
                </c:pt>
                <c:pt idx="4541">
                  <c:v>506.93</c:v>
                </c:pt>
                <c:pt idx="4542">
                  <c:v>506.93</c:v>
                </c:pt>
                <c:pt idx="4543">
                  <c:v>506.93</c:v>
                </c:pt>
                <c:pt idx="4544">
                  <c:v>506.93</c:v>
                </c:pt>
                <c:pt idx="4545">
                  <c:v>506.93</c:v>
                </c:pt>
                <c:pt idx="4546">
                  <c:v>506.93</c:v>
                </c:pt>
                <c:pt idx="4547">
                  <c:v>506.93</c:v>
                </c:pt>
                <c:pt idx="4548">
                  <c:v>506.93</c:v>
                </c:pt>
                <c:pt idx="4549">
                  <c:v>506.93</c:v>
                </c:pt>
                <c:pt idx="4550">
                  <c:v>506.93</c:v>
                </c:pt>
                <c:pt idx="4551">
                  <c:v>506.93</c:v>
                </c:pt>
                <c:pt idx="4552">
                  <c:v>506.93</c:v>
                </c:pt>
                <c:pt idx="4553">
                  <c:v>506.93</c:v>
                </c:pt>
                <c:pt idx="4554">
                  <c:v>506.93</c:v>
                </c:pt>
                <c:pt idx="4555">
                  <c:v>506.92</c:v>
                </c:pt>
                <c:pt idx="4556">
                  <c:v>506.92</c:v>
                </c:pt>
                <c:pt idx="4557">
                  <c:v>506.92</c:v>
                </c:pt>
                <c:pt idx="4558">
                  <c:v>506.92</c:v>
                </c:pt>
                <c:pt idx="4559">
                  <c:v>506.92</c:v>
                </c:pt>
                <c:pt idx="4560">
                  <c:v>506.92</c:v>
                </c:pt>
                <c:pt idx="4561">
                  <c:v>506.92</c:v>
                </c:pt>
                <c:pt idx="4562">
                  <c:v>506.92</c:v>
                </c:pt>
                <c:pt idx="4563">
                  <c:v>506.92</c:v>
                </c:pt>
                <c:pt idx="4564">
                  <c:v>506.92</c:v>
                </c:pt>
                <c:pt idx="4565">
                  <c:v>506.92</c:v>
                </c:pt>
                <c:pt idx="4566">
                  <c:v>506.92</c:v>
                </c:pt>
                <c:pt idx="4567">
                  <c:v>506.92</c:v>
                </c:pt>
                <c:pt idx="4568">
                  <c:v>506.92</c:v>
                </c:pt>
                <c:pt idx="4569">
                  <c:v>506.92</c:v>
                </c:pt>
                <c:pt idx="4570">
                  <c:v>506.92</c:v>
                </c:pt>
                <c:pt idx="4571">
                  <c:v>506.92</c:v>
                </c:pt>
                <c:pt idx="4572">
                  <c:v>506.92</c:v>
                </c:pt>
                <c:pt idx="4573">
                  <c:v>506.92</c:v>
                </c:pt>
                <c:pt idx="4574">
                  <c:v>506.92</c:v>
                </c:pt>
                <c:pt idx="4575">
                  <c:v>506.92</c:v>
                </c:pt>
                <c:pt idx="4576">
                  <c:v>506.92</c:v>
                </c:pt>
                <c:pt idx="4577">
                  <c:v>506.92</c:v>
                </c:pt>
                <c:pt idx="4578">
                  <c:v>506.92</c:v>
                </c:pt>
                <c:pt idx="4579">
                  <c:v>506.92</c:v>
                </c:pt>
                <c:pt idx="4580">
                  <c:v>506.92</c:v>
                </c:pt>
                <c:pt idx="4581">
                  <c:v>506.92</c:v>
                </c:pt>
                <c:pt idx="4582">
                  <c:v>506.92</c:v>
                </c:pt>
                <c:pt idx="4583">
                  <c:v>506.92</c:v>
                </c:pt>
                <c:pt idx="4584">
                  <c:v>506.92</c:v>
                </c:pt>
                <c:pt idx="4585">
                  <c:v>506.92</c:v>
                </c:pt>
                <c:pt idx="4586">
                  <c:v>506.92</c:v>
                </c:pt>
                <c:pt idx="4587">
                  <c:v>506.92</c:v>
                </c:pt>
                <c:pt idx="4588">
                  <c:v>506.92</c:v>
                </c:pt>
                <c:pt idx="4589">
                  <c:v>506.92</c:v>
                </c:pt>
                <c:pt idx="4590">
                  <c:v>506.92</c:v>
                </c:pt>
                <c:pt idx="4591">
                  <c:v>506.92</c:v>
                </c:pt>
                <c:pt idx="4592">
                  <c:v>506.92</c:v>
                </c:pt>
                <c:pt idx="4593">
                  <c:v>506.92</c:v>
                </c:pt>
                <c:pt idx="4594">
                  <c:v>506.92</c:v>
                </c:pt>
                <c:pt idx="4595">
                  <c:v>506.92</c:v>
                </c:pt>
                <c:pt idx="4596">
                  <c:v>506.92</c:v>
                </c:pt>
                <c:pt idx="4597">
                  <c:v>506.92</c:v>
                </c:pt>
                <c:pt idx="4598">
                  <c:v>506.92</c:v>
                </c:pt>
                <c:pt idx="4599">
                  <c:v>506.92</c:v>
                </c:pt>
                <c:pt idx="4600">
                  <c:v>506.92</c:v>
                </c:pt>
                <c:pt idx="4601">
                  <c:v>506.92</c:v>
                </c:pt>
                <c:pt idx="4602">
                  <c:v>506.92</c:v>
                </c:pt>
                <c:pt idx="4603">
                  <c:v>506.92</c:v>
                </c:pt>
                <c:pt idx="4604">
                  <c:v>506.92</c:v>
                </c:pt>
                <c:pt idx="4605">
                  <c:v>506.92</c:v>
                </c:pt>
                <c:pt idx="4606">
                  <c:v>506.92</c:v>
                </c:pt>
                <c:pt idx="4607">
                  <c:v>506.92</c:v>
                </c:pt>
                <c:pt idx="4608">
                  <c:v>506.92</c:v>
                </c:pt>
                <c:pt idx="4609">
                  <c:v>506.92</c:v>
                </c:pt>
                <c:pt idx="4610">
                  <c:v>506.92</c:v>
                </c:pt>
                <c:pt idx="4611">
                  <c:v>506.92</c:v>
                </c:pt>
                <c:pt idx="4612">
                  <c:v>506.92</c:v>
                </c:pt>
                <c:pt idx="4613">
                  <c:v>506.92</c:v>
                </c:pt>
                <c:pt idx="4614">
                  <c:v>506.92</c:v>
                </c:pt>
                <c:pt idx="4615">
                  <c:v>506.92</c:v>
                </c:pt>
                <c:pt idx="4616">
                  <c:v>506.92</c:v>
                </c:pt>
                <c:pt idx="4617">
                  <c:v>506.92</c:v>
                </c:pt>
                <c:pt idx="4618">
                  <c:v>506.92</c:v>
                </c:pt>
                <c:pt idx="4619">
                  <c:v>506.92</c:v>
                </c:pt>
                <c:pt idx="4620">
                  <c:v>506.92</c:v>
                </c:pt>
                <c:pt idx="4621">
                  <c:v>506.92</c:v>
                </c:pt>
                <c:pt idx="4622">
                  <c:v>506.92</c:v>
                </c:pt>
                <c:pt idx="4623">
                  <c:v>506.92</c:v>
                </c:pt>
                <c:pt idx="4624">
                  <c:v>506.92</c:v>
                </c:pt>
                <c:pt idx="4625">
                  <c:v>506.92</c:v>
                </c:pt>
                <c:pt idx="4626">
                  <c:v>506.92</c:v>
                </c:pt>
                <c:pt idx="4627">
                  <c:v>506.92</c:v>
                </c:pt>
                <c:pt idx="4628">
                  <c:v>506.92</c:v>
                </c:pt>
                <c:pt idx="4629">
                  <c:v>506.92</c:v>
                </c:pt>
                <c:pt idx="4630">
                  <c:v>506.92</c:v>
                </c:pt>
                <c:pt idx="4631">
                  <c:v>506.92</c:v>
                </c:pt>
                <c:pt idx="4632">
                  <c:v>506.92</c:v>
                </c:pt>
                <c:pt idx="4633">
                  <c:v>506.92</c:v>
                </c:pt>
                <c:pt idx="4634">
                  <c:v>506.92</c:v>
                </c:pt>
                <c:pt idx="4635">
                  <c:v>506.92</c:v>
                </c:pt>
                <c:pt idx="4636">
                  <c:v>506.92</c:v>
                </c:pt>
                <c:pt idx="4637">
                  <c:v>506.92</c:v>
                </c:pt>
                <c:pt idx="4638">
                  <c:v>506.92</c:v>
                </c:pt>
                <c:pt idx="4639">
                  <c:v>506.92</c:v>
                </c:pt>
                <c:pt idx="4640">
                  <c:v>506.92</c:v>
                </c:pt>
                <c:pt idx="4641">
                  <c:v>506.91</c:v>
                </c:pt>
                <c:pt idx="4642">
                  <c:v>506.91</c:v>
                </c:pt>
                <c:pt idx="4643">
                  <c:v>506.91</c:v>
                </c:pt>
                <c:pt idx="4644">
                  <c:v>506.91</c:v>
                </c:pt>
                <c:pt idx="4645">
                  <c:v>506.91</c:v>
                </c:pt>
                <c:pt idx="4646">
                  <c:v>506.91</c:v>
                </c:pt>
                <c:pt idx="4647">
                  <c:v>506.91</c:v>
                </c:pt>
                <c:pt idx="4648">
                  <c:v>506.91</c:v>
                </c:pt>
                <c:pt idx="4649">
                  <c:v>506.91</c:v>
                </c:pt>
                <c:pt idx="4650">
                  <c:v>506.91</c:v>
                </c:pt>
                <c:pt idx="4651">
                  <c:v>506.91</c:v>
                </c:pt>
                <c:pt idx="4652">
                  <c:v>506.91</c:v>
                </c:pt>
                <c:pt idx="4653">
                  <c:v>506.91</c:v>
                </c:pt>
                <c:pt idx="4654">
                  <c:v>506.91</c:v>
                </c:pt>
                <c:pt idx="4655">
                  <c:v>506.91</c:v>
                </c:pt>
                <c:pt idx="4656">
                  <c:v>506.91</c:v>
                </c:pt>
                <c:pt idx="4657">
                  <c:v>506.91</c:v>
                </c:pt>
                <c:pt idx="4658">
                  <c:v>506.91</c:v>
                </c:pt>
                <c:pt idx="4659">
                  <c:v>506.91</c:v>
                </c:pt>
                <c:pt idx="4660">
                  <c:v>506.91</c:v>
                </c:pt>
                <c:pt idx="4661">
                  <c:v>506.91</c:v>
                </c:pt>
                <c:pt idx="4662">
                  <c:v>506.91</c:v>
                </c:pt>
                <c:pt idx="4663">
                  <c:v>506.91</c:v>
                </c:pt>
                <c:pt idx="4664">
                  <c:v>506.91</c:v>
                </c:pt>
                <c:pt idx="4665">
                  <c:v>506.91</c:v>
                </c:pt>
                <c:pt idx="4666">
                  <c:v>506.91</c:v>
                </c:pt>
                <c:pt idx="4667">
                  <c:v>506.91</c:v>
                </c:pt>
                <c:pt idx="4668">
                  <c:v>506.91</c:v>
                </c:pt>
                <c:pt idx="4669">
                  <c:v>506.91</c:v>
                </c:pt>
                <c:pt idx="4670">
                  <c:v>506.91</c:v>
                </c:pt>
                <c:pt idx="4671">
                  <c:v>506.91</c:v>
                </c:pt>
                <c:pt idx="4672">
                  <c:v>506.91</c:v>
                </c:pt>
                <c:pt idx="4673">
                  <c:v>506.91</c:v>
                </c:pt>
                <c:pt idx="4674">
                  <c:v>506.91</c:v>
                </c:pt>
                <c:pt idx="4675">
                  <c:v>506.91</c:v>
                </c:pt>
                <c:pt idx="4676">
                  <c:v>506.91</c:v>
                </c:pt>
                <c:pt idx="4677">
                  <c:v>506.91</c:v>
                </c:pt>
                <c:pt idx="4678">
                  <c:v>506.91</c:v>
                </c:pt>
                <c:pt idx="4679">
                  <c:v>506.91</c:v>
                </c:pt>
                <c:pt idx="4680">
                  <c:v>506.91</c:v>
                </c:pt>
                <c:pt idx="4681">
                  <c:v>506.91</c:v>
                </c:pt>
                <c:pt idx="4682">
                  <c:v>506.91</c:v>
                </c:pt>
                <c:pt idx="4683">
                  <c:v>506.91</c:v>
                </c:pt>
                <c:pt idx="4684">
                  <c:v>506.91</c:v>
                </c:pt>
                <c:pt idx="4685">
                  <c:v>506.91</c:v>
                </c:pt>
                <c:pt idx="4686">
                  <c:v>506.91</c:v>
                </c:pt>
                <c:pt idx="4687">
                  <c:v>506.91</c:v>
                </c:pt>
                <c:pt idx="4688">
                  <c:v>506.91</c:v>
                </c:pt>
                <c:pt idx="4689">
                  <c:v>506.91</c:v>
                </c:pt>
                <c:pt idx="4690">
                  <c:v>506.91</c:v>
                </c:pt>
                <c:pt idx="4691">
                  <c:v>506.91</c:v>
                </c:pt>
                <c:pt idx="4692">
                  <c:v>506.91</c:v>
                </c:pt>
                <c:pt idx="4693">
                  <c:v>506.91</c:v>
                </c:pt>
                <c:pt idx="4694">
                  <c:v>506.91</c:v>
                </c:pt>
                <c:pt idx="4695">
                  <c:v>506.91</c:v>
                </c:pt>
                <c:pt idx="4696">
                  <c:v>506.91</c:v>
                </c:pt>
                <c:pt idx="4697">
                  <c:v>506.91</c:v>
                </c:pt>
                <c:pt idx="4698">
                  <c:v>506.91</c:v>
                </c:pt>
                <c:pt idx="4699">
                  <c:v>506.91</c:v>
                </c:pt>
                <c:pt idx="4700">
                  <c:v>506.91</c:v>
                </c:pt>
                <c:pt idx="4701">
                  <c:v>506.91</c:v>
                </c:pt>
                <c:pt idx="4702">
                  <c:v>506.91</c:v>
                </c:pt>
                <c:pt idx="4703">
                  <c:v>506.91</c:v>
                </c:pt>
                <c:pt idx="4704">
                  <c:v>506.91</c:v>
                </c:pt>
                <c:pt idx="4705">
                  <c:v>506.91</c:v>
                </c:pt>
                <c:pt idx="4706">
                  <c:v>506.91</c:v>
                </c:pt>
                <c:pt idx="4707">
                  <c:v>506.91</c:v>
                </c:pt>
                <c:pt idx="4708">
                  <c:v>506.91</c:v>
                </c:pt>
                <c:pt idx="4709">
                  <c:v>506.91</c:v>
                </c:pt>
                <c:pt idx="4710">
                  <c:v>506.91</c:v>
                </c:pt>
                <c:pt idx="4711">
                  <c:v>506.91</c:v>
                </c:pt>
                <c:pt idx="4712">
                  <c:v>506.91</c:v>
                </c:pt>
                <c:pt idx="4713">
                  <c:v>506.91</c:v>
                </c:pt>
                <c:pt idx="4714">
                  <c:v>506.91</c:v>
                </c:pt>
                <c:pt idx="4715">
                  <c:v>506.91</c:v>
                </c:pt>
                <c:pt idx="4716">
                  <c:v>506.91</c:v>
                </c:pt>
                <c:pt idx="4717">
                  <c:v>506.91</c:v>
                </c:pt>
                <c:pt idx="4718">
                  <c:v>506.91</c:v>
                </c:pt>
                <c:pt idx="4719">
                  <c:v>506.91</c:v>
                </c:pt>
                <c:pt idx="4720">
                  <c:v>506.91</c:v>
                </c:pt>
                <c:pt idx="4721">
                  <c:v>506.91</c:v>
                </c:pt>
                <c:pt idx="4722">
                  <c:v>506.91</c:v>
                </c:pt>
                <c:pt idx="4723">
                  <c:v>506.91</c:v>
                </c:pt>
                <c:pt idx="4724">
                  <c:v>506.91</c:v>
                </c:pt>
                <c:pt idx="4725">
                  <c:v>506.91</c:v>
                </c:pt>
                <c:pt idx="4726">
                  <c:v>506.91</c:v>
                </c:pt>
                <c:pt idx="4727">
                  <c:v>506.91</c:v>
                </c:pt>
                <c:pt idx="4728">
                  <c:v>506.91</c:v>
                </c:pt>
                <c:pt idx="4729">
                  <c:v>506.91</c:v>
                </c:pt>
                <c:pt idx="4730">
                  <c:v>506.91</c:v>
                </c:pt>
                <c:pt idx="4731">
                  <c:v>506.91</c:v>
                </c:pt>
                <c:pt idx="4732">
                  <c:v>506.91</c:v>
                </c:pt>
                <c:pt idx="4733">
                  <c:v>506.91</c:v>
                </c:pt>
                <c:pt idx="4734">
                  <c:v>506.91</c:v>
                </c:pt>
                <c:pt idx="4735">
                  <c:v>506.9</c:v>
                </c:pt>
                <c:pt idx="4736">
                  <c:v>506.9</c:v>
                </c:pt>
                <c:pt idx="4737">
                  <c:v>506.9</c:v>
                </c:pt>
                <c:pt idx="4738">
                  <c:v>506.9</c:v>
                </c:pt>
                <c:pt idx="4739">
                  <c:v>506.9</c:v>
                </c:pt>
                <c:pt idx="4740">
                  <c:v>506.9</c:v>
                </c:pt>
                <c:pt idx="4741">
                  <c:v>506.9</c:v>
                </c:pt>
                <c:pt idx="4742">
                  <c:v>506.9</c:v>
                </c:pt>
                <c:pt idx="4743">
                  <c:v>506.9</c:v>
                </c:pt>
                <c:pt idx="4744">
                  <c:v>506.9</c:v>
                </c:pt>
                <c:pt idx="4745">
                  <c:v>506.9</c:v>
                </c:pt>
                <c:pt idx="4746">
                  <c:v>506.9</c:v>
                </c:pt>
                <c:pt idx="4747">
                  <c:v>506.9</c:v>
                </c:pt>
                <c:pt idx="4748">
                  <c:v>506.9</c:v>
                </c:pt>
                <c:pt idx="4749">
                  <c:v>506.9</c:v>
                </c:pt>
                <c:pt idx="4750">
                  <c:v>506.9</c:v>
                </c:pt>
                <c:pt idx="4751">
                  <c:v>506.9</c:v>
                </c:pt>
                <c:pt idx="4752">
                  <c:v>506.9</c:v>
                </c:pt>
                <c:pt idx="4753">
                  <c:v>506.9</c:v>
                </c:pt>
                <c:pt idx="4754">
                  <c:v>506.9</c:v>
                </c:pt>
                <c:pt idx="4755">
                  <c:v>506.9</c:v>
                </c:pt>
                <c:pt idx="4756">
                  <c:v>506.9</c:v>
                </c:pt>
                <c:pt idx="4757">
                  <c:v>506.9</c:v>
                </c:pt>
                <c:pt idx="4758">
                  <c:v>506.9</c:v>
                </c:pt>
                <c:pt idx="4759">
                  <c:v>506.9</c:v>
                </c:pt>
                <c:pt idx="4760">
                  <c:v>506.9</c:v>
                </c:pt>
                <c:pt idx="4761">
                  <c:v>506.9</c:v>
                </c:pt>
                <c:pt idx="4762">
                  <c:v>506.9</c:v>
                </c:pt>
                <c:pt idx="4763">
                  <c:v>506.9</c:v>
                </c:pt>
                <c:pt idx="4764">
                  <c:v>506.9</c:v>
                </c:pt>
                <c:pt idx="4765">
                  <c:v>506.9</c:v>
                </c:pt>
                <c:pt idx="4766">
                  <c:v>506.9</c:v>
                </c:pt>
                <c:pt idx="4767">
                  <c:v>506.9</c:v>
                </c:pt>
                <c:pt idx="4768">
                  <c:v>506.9</c:v>
                </c:pt>
                <c:pt idx="4769">
                  <c:v>506.9</c:v>
                </c:pt>
                <c:pt idx="4770">
                  <c:v>506.9</c:v>
                </c:pt>
                <c:pt idx="4771">
                  <c:v>506.9</c:v>
                </c:pt>
                <c:pt idx="4772">
                  <c:v>506.9</c:v>
                </c:pt>
                <c:pt idx="4773">
                  <c:v>506.9</c:v>
                </c:pt>
                <c:pt idx="4774">
                  <c:v>506.9</c:v>
                </c:pt>
                <c:pt idx="4775">
                  <c:v>506.9</c:v>
                </c:pt>
                <c:pt idx="4776">
                  <c:v>506.9</c:v>
                </c:pt>
                <c:pt idx="4777">
                  <c:v>506.9</c:v>
                </c:pt>
                <c:pt idx="4778">
                  <c:v>506.9</c:v>
                </c:pt>
                <c:pt idx="4779">
                  <c:v>506.9</c:v>
                </c:pt>
                <c:pt idx="4780">
                  <c:v>506.9</c:v>
                </c:pt>
                <c:pt idx="4781">
                  <c:v>506.9</c:v>
                </c:pt>
                <c:pt idx="4782">
                  <c:v>506.9</c:v>
                </c:pt>
                <c:pt idx="4783">
                  <c:v>506.9</c:v>
                </c:pt>
                <c:pt idx="4784">
                  <c:v>506.9</c:v>
                </c:pt>
                <c:pt idx="4785">
                  <c:v>506.9</c:v>
                </c:pt>
                <c:pt idx="4786">
                  <c:v>506.9</c:v>
                </c:pt>
                <c:pt idx="4787">
                  <c:v>506.9</c:v>
                </c:pt>
                <c:pt idx="4788">
                  <c:v>506.9</c:v>
                </c:pt>
                <c:pt idx="4789">
                  <c:v>506.9</c:v>
                </c:pt>
                <c:pt idx="4790">
                  <c:v>506.9</c:v>
                </c:pt>
                <c:pt idx="4791">
                  <c:v>506.9</c:v>
                </c:pt>
                <c:pt idx="4792">
                  <c:v>506.9</c:v>
                </c:pt>
                <c:pt idx="4793">
                  <c:v>506.9</c:v>
                </c:pt>
                <c:pt idx="4794">
                  <c:v>506.9</c:v>
                </c:pt>
                <c:pt idx="4795">
                  <c:v>506.9</c:v>
                </c:pt>
                <c:pt idx="4796">
                  <c:v>506.9</c:v>
                </c:pt>
                <c:pt idx="4797">
                  <c:v>506.9</c:v>
                </c:pt>
                <c:pt idx="4798">
                  <c:v>506.9</c:v>
                </c:pt>
                <c:pt idx="4799">
                  <c:v>506.9</c:v>
                </c:pt>
                <c:pt idx="4800">
                  <c:v>506.9</c:v>
                </c:pt>
                <c:pt idx="4801">
                  <c:v>506.9</c:v>
                </c:pt>
                <c:pt idx="4802">
                  <c:v>506.9</c:v>
                </c:pt>
                <c:pt idx="4803">
                  <c:v>506.9</c:v>
                </c:pt>
                <c:pt idx="4804">
                  <c:v>506.9</c:v>
                </c:pt>
                <c:pt idx="4805">
                  <c:v>506.9</c:v>
                </c:pt>
                <c:pt idx="4806">
                  <c:v>506.9</c:v>
                </c:pt>
                <c:pt idx="4807">
                  <c:v>506.9</c:v>
                </c:pt>
                <c:pt idx="4808">
                  <c:v>506.9</c:v>
                </c:pt>
                <c:pt idx="4809">
                  <c:v>506.9</c:v>
                </c:pt>
                <c:pt idx="4810">
                  <c:v>506.9</c:v>
                </c:pt>
                <c:pt idx="4811">
                  <c:v>506.9</c:v>
                </c:pt>
                <c:pt idx="4812">
                  <c:v>506.9</c:v>
                </c:pt>
                <c:pt idx="4813">
                  <c:v>506.9</c:v>
                </c:pt>
                <c:pt idx="4814">
                  <c:v>506.9</c:v>
                </c:pt>
                <c:pt idx="4815">
                  <c:v>506.9</c:v>
                </c:pt>
                <c:pt idx="4816">
                  <c:v>506.9</c:v>
                </c:pt>
                <c:pt idx="4817">
                  <c:v>506.9</c:v>
                </c:pt>
                <c:pt idx="4818">
                  <c:v>506.9</c:v>
                </c:pt>
                <c:pt idx="4819">
                  <c:v>506.9</c:v>
                </c:pt>
                <c:pt idx="4820">
                  <c:v>506.9</c:v>
                </c:pt>
                <c:pt idx="4821">
                  <c:v>506.9</c:v>
                </c:pt>
                <c:pt idx="4822">
                  <c:v>506.9</c:v>
                </c:pt>
                <c:pt idx="4823">
                  <c:v>506.9</c:v>
                </c:pt>
                <c:pt idx="4824">
                  <c:v>506.9</c:v>
                </c:pt>
                <c:pt idx="4825">
                  <c:v>506.9</c:v>
                </c:pt>
                <c:pt idx="4826">
                  <c:v>506.9</c:v>
                </c:pt>
                <c:pt idx="4827">
                  <c:v>506.9</c:v>
                </c:pt>
                <c:pt idx="4828">
                  <c:v>506.9</c:v>
                </c:pt>
                <c:pt idx="4829">
                  <c:v>506.9</c:v>
                </c:pt>
                <c:pt idx="4830">
                  <c:v>506.9</c:v>
                </c:pt>
                <c:pt idx="4831">
                  <c:v>506.9</c:v>
                </c:pt>
                <c:pt idx="4832">
                  <c:v>506.9</c:v>
                </c:pt>
                <c:pt idx="4833">
                  <c:v>506.9</c:v>
                </c:pt>
                <c:pt idx="4834">
                  <c:v>506.9</c:v>
                </c:pt>
                <c:pt idx="4835">
                  <c:v>506.9</c:v>
                </c:pt>
                <c:pt idx="4836">
                  <c:v>506.9</c:v>
                </c:pt>
                <c:pt idx="4837">
                  <c:v>506.89</c:v>
                </c:pt>
                <c:pt idx="4838">
                  <c:v>506.89</c:v>
                </c:pt>
                <c:pt idx="4839">
                  <c:v>506.89</c:v>
                </c:pt>
                <c:pt idx="4840">
                  <c:v>506.89</c:v>
                </c:pt>
                <c:pt idx="4841">
                  <c:v>506.89</c:v>
                </c:pt>
                <c:pt idx="4842">
                  <c:v>506.89</c:v>
                </c:pt>
                <c:pt idx="4843">
                  <c:v>506.89</c:v>
                </c:pt>
                <c:pt idx="4844">
                  <c:v>506.89</c:v>
                </c:pt>
                <c:pt idx="4845">
                  <c:v>506.89</c:v>
                </c:pt>
                <c:pt idx="4846">
                  <c:v>506.89</c:v>
                </c:pt>
                <c:pt idx="4847">
                  <c:v>506.89</c:v>
                </c:pt>
                <c:pt idx="4848">
                  <c:v>506.89</c:v>
                </c:pt>
                <c:pt idx="4849">
                  <c:v>506.89</c:v>
                </c:pt>
                <c:pt idx="4850">
                  <c:v>506.89</c:v>
                </c:pt>
                <c:pt idx="4851">
                  <c:v>506.89</c:v>
                </c:pt>
                <c:pt idx="4852">
                  <c:v>506.89</c:v>
                </c:pt>
                <c:pt idx="4853">
                  <c:v>506.89</c:v>
                </c:pt>
                <c:pt idx="4854">
                  <c:v>506.89</c:v>
                </c:pt>
                <c:pt idx="4855">
                  <c:v>506.89</c:v>
                </c:pt>
                <c:pt idx="4856">
                  <c:v>506.89</c:v>
                </c:pt>
                <c:pt idx="4857">
                  <c:v>506.89</c:v>
                </c:pt>
                <c:pt idx="4858">
                  <c:v>506.89</c:v>
                </c:pt>
                <c:pt idx="4859">
                  <c:v>506.89</c:v>
                </c:pt>
                <c:pt idx="4860">
                  <c:v>506.89</c:v>
                </c:pt>
                <c:pt idx="4861">
                  <c:v>506.89</c:v>
                </c:pt>
                <c:pt idx="4862">
                  <c:v>506.89</c:v>
                </c:pt>
                <c:pt idx="4863">
                  <c:v>506.89</c:v>
                </c:pt>
                <c:pt idx="4864">
                  <c:v>506.89</c:v>
                </c:pt>
                <c:pt idx="4865">
                  <c:v>506.89</c:v>
                </c:pt>
                <c:pt idx="4866">
                  <c:v>506.89</c:v>
                </c:pt>
                <c:pt idx="4867">
                  <c:v>506.89</c:v>
                </c:pt>
                <c:pt idx="4868">
                  <c:v>506.89</c:v>
                </c:pt>
                <c:pt idx="4869">
                  <c:v>506.89</c:v>
                </c:pt>
                <c:pt idx="4870">
                  <c:v>506.89</c:v>
                </c:pt>
                <c:pt idx="4871">
                  <c:v>506.89</c:v>
                </c:pt>
                <c:pt idx="4872">
                  <c:v>506.89</c:v>
                </c:pt>
                <c:pt idx="4873">
                  <c:v>506.89</c:v>
                </c:pt>
                <c:pt idx="4874">
                  <c:v>506.89</c:v>
                </c:pt>
                <c:pt idx="4875">
                  <c:v>506.89</c:v>
                </c:pt>
                <c:pt idx="4876">
                  <c:v>506.89</c:v>
                </c:pt>
                <c:pt idx="4877">
                  <c:v>506.89</c:v>
                </c:pt>
                <c:pt idx="4878">
                  <c:v>506.89</c:v>
                </c:pt>
                <c:pt idx="4879">
                  <c:v>506.89</c:v>
                </c:pt>
                <c:pt idx="4880">
                  <c:v>506.89</c:v>
                </c:pt>
                <c:pt idx="4881">
                  <c:v>506.89</c:v>
                </c:pt>
                <c:pt idx="4882">
                  <c:v>506.89</c:v>
                </c:pt>
                <c:pt idx="4883">
                  <c:v>506.89</c:v>
                </c:pt>
                <c:pt idx="4884">
                  <c:v>506.89</c:v>
                </c:pt>
                <c:pt idx="4885">
                  <c:v>506.89</c:v>
                </c:pt>
                <c:pt idx="4886">
                  <c:v>506.89</c:v>
                </c:pt>
                <c:pt idx="4887">
                  <c:v>506.89</c:v>
                </c:pt>
                <c:pt idx="4888">
                  <c:v>506.89</c:v>
                </c:pt>
                <c:pt idx="4889">
                  <c:v>506.89</c:v>
                </c:pt>
                <c:pt idx="4890">
                  <c:v>506.89</c:v>
                </c:pt>
                <c:pt idx="4891">
                  <c:v>506.89</c:v>
                </c:pt>
                <c:pt idx="4892">
                  <c:v>506.89</c:v>
                </c:pt>
                <c:pt idx="4893">
                  <c:v>506.89</c:v>
                </c:pt>
                <c:pt idx="4894">
                  <c:v>506.89</c:v>
                </c:pt>
                <c:pt idx="4895">
                  <c:v>506.89</c:v>
                </c:pt>
                <c:pt idx="4896">
                  <c:v>506.89</c:v>
                </c:pt>
                <c:pt idx="4897">
                  <c:v>506.89</c:v>
                </c:pt>
                <c:pt idx="4898">
                  <c:v>506.89</c:v>
                </c:pt>
                <c:pt idx="4899">
                  <c:v>506.89</c:v>
                </c:pt>
                <c:pt idx="4900">
                  <c:v>506.89</c:v>
                </c:pt>
                <c:pt idx="4901">
                  <c:v>506.89</c:v>
                </c:pt>
                <c:pt idx="4902">
                  <c:v>506.89</c:v>
                </c:pt>
                <c:pt idx="4903">
                  <c:v>506.89</c:v>
                </c:pt>
                <c:pt idx="4904">
                  <c:v>506.89</c:v>
                </c:pt>
                <c:pt idx="4905">
                  <c:v>506.89</c:v>
                </c:pt>
                <c:pt idx="4906">
                  <c:v>506.89</c:v>
                </c:pt>
                <c:pt idx="4907">
                  <c:v>506.89</c:v>
                </c:pt>
                <c:pt idx="4908">
                  <c:v>506.89</c:v>
                </c:pt>
                <c:pt idx="4909">
                  <c:v>506.89</c:v>
                </c:pt>
                <c:pt idx="4910">
                  <c:v>506.89</c:v>
                </c:pt>
                <c:pt idx="4911">
                  <c:v>506.89</c:v>
                </c:pt>
                <c:pt idx="4912">
                  <c:v>506.89</c:v>
                </c:pt>
                <c:pt idx="4913">
                  <c:v>506.89</c:v>
                </c:pt>
                <c:pt idx="4914">
                  <c:v>506.89</c:v>
                </c:pt>
                <c:pt idx="4915">
                  <c:v>506.89</c:v>
                </c:pt>
                <c:pt idx="4916">
                  <c:v>506.89</c:v>
                </c:pt>
                <c:pt idx="4917">
                  <c:v>506.89</c:v>
                </c:pt>
                <c:pt idx="4918">
                  <c:v>506.89</c:v>
                </c:pt>
                <c:pt idx="4919">
                  <c:v>506.89</c:v>
                </c:pt>
                <c:pt idx="4920">
                  <c:v>506.89</c:v>
                </c:pt>
                <c:pt idx="4921">
                  <c:v>506.89</c:v>
                </c:pt>
                <c:pt idx="4922">
                  <c:v>506.89</c:v>
                </c:pt>
                <c:pt idx="4923">
                  <c:v>506.89</c:v>
                </c:pt>
                <c:pt idx="4924">
                  <c:v>506.89</c:v>
                </c:pt>
                <c:pt idx="4925">
                  <c:v>506.89</c:v>
                </c:pt>
                <c:pt idx="4926">
                  <c:v>506.89</c:v>
                </c:pt>
                <c:pt idx="4927">
                  <c:v>506.89</c:v>
                </c:pt>
                <c:pt idx="4928">
                  <c:v>506.89</c:v>
                </c:pt>
                <c:pt idx="4929">
                  <c:v>506.89</c:v>
                </c:pt>
                <c:pt idx="4930">
                  <c:v>506.89</c:v>
                </c:pt>
                <c:pt idx="4931">
                  <c:v>506.89</c:v>
                </c:pt>
                <c:pt idx="4932">
                  <c:v>506.89</c:v>
                </c:pt>
                <c:pt idx="4933">
                  <c:v>506.89</c:v>
                </c:pt>
                <c:pt idx="4934">
                  <c:v>506.89</c:v>
                </c:pt>
                <c:pt idx="4935">
                  <c:v>506.89</c:v>
                </c:pt>
                <c:pt idx="4936">
                  <c:v>506.89</c:v>
                </c:pt>
                <c:pt idx="4937">
                  <c:v>506.89</c:v>
                </c:pt>
                <c:pt idx="4938">
                  <c:v>506.89</c:v>
                </c:pt>
                <c:pt idx="4939">
                  <c:v>506.89</c:v>
                </c:pt>
                <c:pt idx="4940">
                  <c:v>506.89</c:v>
                </c:pt>
                <c:pt idx="4941">
                  <c:v>506.89</c:v>
                </c:pt>
                <c:pt idx="4942">
                  <c:v>506.89</c:v>
                </c:pt>
                <c:pt idx="4943">
                  <c:v>506.89</c:v>
                </c:pt>
                <c:pt idx="4944">
                  <c:v>506.89</c:v>
                </c:pt>
                <c:pt idx="4945">
                  <c:v>506.89</c:v>
                </c:pt>
                <c:pt idx="4946">
                  <c:v>506.89</c:v>
                </c:pt>
                <c:pt idx="4947">
                  <c:v>506.89</c:v>
                </c:pt>
                <c:pt idx="4948">
                  <c:v>506.89</c:v>
                </c:pt>
                <c:pt idx="4949">
                  <c:v>506.89</c:v>
                </c:pt>
                <c:pt idx="4950">
                  <c:v>506.89</c:v>
                </c:pt>
                <c:pt idx="4951">
                  <c:v>506.89</c:v>
                </c:pt>
                <c:pt idx="4952">
                  <c:v>506.89</c:v>
                </c:pt>
                <c:pt idx="4953">
                  <c:v>506.89</c:v>
                </c:pt>
                <c:pt idx="4954">
                  <c:v>506.88</c:v>
                </c:pt>
                <c:pt idx="4955">
                  <c:v>506.88</c:v>
                </c:pt>
                <c:pt idx="4956">
                  <c:v>506.88</c:v>
                </c:pt>
                <c:pt idx="4957">
                  <c:v>506.88</c:v>
                </c:pt>
                <c:pt idx="4958">
                  <c:v>506.88</c:v>
                </c:pt>
                <c:pt idx="4959">
                  <c:v>506.88</c:v>
                </c:pt>
                <c:pt idx="4960">
                  <c:v>506.88</c:v>
                </c:pt>
                <c:pt idx="4961">
                  <c:v>506.88</c:v>
                </c:pt>
                <c:pt idx="4962">
                  <c:v>506.88</c:v>
                </c:pt>
                <c:pt idx="4963">
                  <c:v>506.88</c:v>
                </c:pt>
                <c:pt idx="4964">
                  <c:v>506.88</c:v>
                </c:pt>
                <c:pt idx="4965">
                  <c:v>506.88</c:v>
                </c:pt>
                <c:pt idx="4966">
                  <c:v>506.88</c:v>
                </c:pt>
                <c:pt idx="4967">
                  <c:v>506.88</c:v>
                </c:pt>
                <c:pt idx="4968">
                  <c:v>506.88</c:v>
                </c:pt>
                <c:pt idx="4969">
                  <c:v>506.88</c:v>
                </c:pt>
                <c:pt idx="4970">
                  <c:v>506.88</c:v>
                </c:pt>
                <c:pt idx="4971">
                  <c:v>506.88</c:v>
                </c:pt>
                <c:pt idx="4972">
                  <c:v>506.88</c:v>
                </c:pt>
                <c:pt idx="4973">
                  <c:v>506.88</c:v>
                </c:pt>
                <c:pt idx="4974">
                  <c:v>506.88</c:v>
                </c:pt>
                <c:pt idx="4975">
                  <c:v>506.88</c:v>
                </c:pt>
                <c:pt idx="4976">
                  <c:v>506.88</c:v>
                </c:pt>
                <c:pt idx="4977">
                  <c:v>506.88</c:v>
                </c:pt>
                <c:pt idx="4978">
                  <c:v>506.88</c:v>
                </c:pt>
                <c:pt idx="4979">
                  <c:v>506.88</c:v>
                </c:pt>
                <c:pt idx="4980">
                  <c:v>506.88</c:v>
                </c:pt>
                <c:pt idx="4981">
                  <c:v>506.88</c:v>
                </c:pt>
                <c:pt idx="4982">
                  <c:v>506.88</c:v>
                </c:pt>
                <c:pt idx="4983">
                  <c:v>506.88</c:v>
                </c:pt>
                <c:pt idx="4984">
                  <c:v>506.88</c:v>
                </c:pt>
                <c:pt idx="4985">
                  <c:v>506.88</c:v>
                </c:pt>
                <c:pt idx="4986">
                  <c:v>506.88</c:v>
                </c:pt>
                <c:pt idx="4987">
                  <c:v>506.88</c:v>
                </c:pt>
                <c:pt idx="4988">
                  <c:v>506.88</c:v>
                </c:pt>
                <c:pt idx="4989">
                  <c:v>506.88</c:v>
                </c:pt>
                <c:pt idx="4990">
                  <c:v>506.88</c:v>
                </c:pt>
                <c:pt idx="4991">
                  <c:v>506.88</c:v>
                </c:pt>
                <c:pt idx="4992">
                  <c:v>506.88</c:v>
                </c:pt>
                <c:pt idx="4993">
                  <c:v>506.88</c:v>
                </c:pt>
                <c:pt idx="4994">
                  <c:v>506.88</c:v>
                </c:pt>
                <c:pt idx="4995">
                  <c:v>506.88</c:v>
                </c:pt>
                <c:pt idx="4996">
                  <c:v>506.88</c:v>
                </c:pt>
                <c:pt idx="4997">
                  <c:v>506.88</c:v>
                </c:pt>
                <c:pt idx="4998">
                  <c:v>506.88</c:v>
                </c:pt>
                <c:pt idx="4999">
                  <c:v>506.88</c:v>
                </c:pt>
                <c:pt idx="5000">
                  <c:v>506.88</c:v>
                </c:pt>
                <c:pt idx="5001">
                  <c:v>506.88</c:v>
                </c:pt>
                <c:pt idx="5002">
                  <c:v>506.88</c:v>
                </c:pt>
                <c:pt idx="5003">
                  <c:v>506.88</c:v>
                </c:pt>
                <c:pt idx="5004">
                  <c:v>506.88</c:v>
                </c:pt>
                <c:pt idx="5005">
                  <c:v>506.88</c:v>
                </c:pt>
                <c:pt idx="5006">
                  <c:v>506.88</c:v>
                </c:pt>
                <c:pt idx="5007">
                  <c:v>506.88</c:v>
                </c:pt>
                <c:pt idx="5008">
                  <c:v>506.88</c:v>
                </c:pt>
                <c:pt idx="5009">
                  <c:v>506.88</c:v>
                </c:pt>
                <c:pt idx="5010">
                  <c:v>506.88</c:v>
                </c:pt>
                <c:pt idx="5011">
                  <c:v>506.88</c:v>
                </c:pt>
                <c:pt idx="5012">
                  <c:v>506.88</c:v>
                </c:pt>
                <c:pt idx="5013">
                  <c:v>506.88</c:v>
                </c:pt>
                <c:pt idx="5014">
                  <c:v>506.88</c:v>
                </c:pt>
                <c:pt idx="5015">
                  <c:v>506.88</c:v>
                </c:pt>
                <c:pt idx="5016">
                  <c:v>506.88</c:v>
                </c:pt>
                <c:pt idx="5017">
                  <c:v>506.88</c:v>
                </c:pt>
                <c:pt idx="5018">
                  <c:v>506.88</c:v>
                </c:pt>
                <c:pt idx="5019">
                  <c:v>506.88</c:v>
                </c:pt>
                <c:pt idx="5020">
                  <c:v>506.88</c:v>
                </c:pt>
                <c:pt idx="5021">
                  <c:v>506.88</c:v>
                </c:pt>
                <c:pt idx="5022">
                  <c:v>506.88</c:v>
                </c:pt>
                <c:pt idx="5023">
                  <c:v>506.88</c:v>
                </c:pt>
                <c:pt idx="5024">
                  <c:v>506.88</c:v>
                </c:pt>
                <c:pt idx="5025">
                  <c:v>506.88</c:v>
                </c:pt>
                <c:pt idx="5026">
                  <c:v>506.88</c:v>
                </c:pt>
                <c:pt idx="5027">
                  <c:v>506.88</c:v>
                </c:pt>
                <c:pt idx="5028">
                  <c:v>506.88</c:v>
                </c:pt>
                <c:pt idx="5029">
                  <c:v>506.88</c:v>
                </c:pt>
                <c:pt idx="5030">
                  <c:v>506.88</c:v>
                </c:pt>
                <c:pt idx="5031">
                  <c:v>506.88</c:v>
                </c:pt>
                <c:pt idx="5032">
                  <c:v>506.88</c:v>
                </c:pt>
                <c:pt idx="5033">
                  <c:v>506.88</c:v>
                </c:pt>
                <c:pt idx="5034">
                  <c:v>506.88</c:v>
                </c:pt>
                <c:pt idx="5035">
                  <c:v>506.88</c:v>
                </c:pt>
                <c:pt idx="5036">
                  <c:v>506.88</c:v>
                </c:pt>
                <c:pt idx="5037">
                  <c:v>506.88</c:v>
                </c:pt>
                <c:pt idx="5038">
                  <c:v>506.88</c:v>
                </c:pt>
                <c:pt idx="5039">
                  <c:v>506.88</c:v>
                </c:pt>
                <c:pt idx="5040">
                  <c:v>506.88</c:v>
                </c:pt>
                <c:pt idx="5041">
                  <c:v>506.88</c:v>
                </c:pt>
                <c:pt idx="5042">
                  <c:v>506.88</c:v>
                </c:pt>
                <c:pt idx="5043">
                  <c:v>506.88</c:v>
                </c:pt>
                <c:pt idx="5044">
                  <c:v>506.88</c:v>
                </c:pt>
                <c:pt idx="5045">
                  <c:v>506.88</c:v>
                </c:pt>
                <c:pt idx="5046">
                  <c:v>506.88</c:v>
                </c:pt>
                <c:pt idx="5047">
                  <c:v>506.88</c:v>
                </c:pt>
                <c:pt idx="5048">
                  <c:v>506.88</c:v>
                </c:pt>
                <c:pt idx="5049">
                  <c:v>506.88</c:v>
                </c:pt>
                <c:pt idx="5050">
                  <c:v>506.88</c:v>
                </c:pt>
                <c:pt idx="5051">
                  <c:v>506.88</c:v>
                </c:pt>
                <c:pt idx="5052">
                  <c:v>506.88</c:v>
                </c:pt>
                <c:pt idx="5053">
                  <c:v>506.88</c:v>
                </c:pt>
                <c:pt idx="5054">
                  <c:v>506.88</c:v>
                </c:pt>
                <c:pt idx="5055">
                  <c:v>506.88</c:v>
                </c:pt>
                <c:pt idx="5056">
                  <c:v>506.88</c:v>
                </c:pt>
                <c:pt idx="5057">
                  <c:v>506.88</c:v>
                </c:pt>
                <c:pt idx="5058">
                  <c:v>506.88</c:v>
                </c:pt>
                <c:pt idx="5059">
                  <c:v>506.88</c:v>
                </c:pt>
                <c:pt idx="5060">
                  <c:v>506.88</c:v>
                </c:pt>
                <c:pt idx="5061">
                  <c:v>506.88</c:v>
                </c:pt>
                <c:pt idx="5062">
                  <c:v>506.88</c:v>
                </c:pt>
                <c:pt idx="5063">
                  <c:v>506.88</c:v>
                </c:pt>
                <c:pt idx="5064">
                  <c:v>506.88</c:v>
                </c:pt>
                <c:pt idx="5065">
                  <c:v>506.88</c:v>
                </c:pt>
                <c:pt idx="5066">
                  <c:v>506.88</c:v>
                </c:pt>
                <c:pt idx="5067">
                  <c:v>506.88</c:v>
                </c:pt>
                <c:pt idx="5068">
                  <c:v>506.88</c:v>
                </c:pt>
                <c:pt idx="5069">
                  <c:v>506.88</c:v>
                </c:pt>
                <c:pt idx="5070">
                  <c:v>506.88</c:v>
                </c:pt>
                <c:pt idx="5071">
                  <c:v>506.88</c:v>
                </c:pt>
                <c:pt idx="5072">
                  <c:v>506.88</c:v>
                </c:pt>
                <c:pt idx="5073">
                  <c:v>506.88</c:v>
                </c:pt>
                <c:pt idx="5074">
                  <c:v>506.88</c:v>
                </c:pt>
                <c:pt idx="5075">
                  <c:v>506.88</c:v>
                </c:pt>
                <c:pt idx="5076">
                  <c:v>506.88</c:v>
                </c:pt>
                <c:pt idx="5077">
                  <c:v>506.88</c:v>
                </c:pt>
                <c:pt idx="5078">
                  <c:v>506.88</c:v>
                </c:pt>
                <c:pt idx="5079">
                  <c:v>506.88</c:v>
                </c:pt>
                <c:pt idx="5080">
                  <c:v>506.88</c:v>
                </c:pt>
                <c:pt idx="5081">
                  <c:v>506.88</c:v>
                </c:pt>
                <c:pt idx="5082">
                  <c:v>506.88</c:v>
                </c:pt>
                <c:pt idx="5083">
                  <c:v>506.88</c:v>
                </c:pt>
                <c:pt idx="5084">
                  <c:v>506.88</c:v>
                </c:pt>
                <c:pt idx="5085">
                  <c:v>506.87</c:v>
                </c:pt>
                <c:pt idx="5086">
                  <c:v>506.87</c:v>
                </c:pt>
                <c:pt idx="5087">
                  <c:v>506.87</c:v>
                </c:pt>
                <c:pt idx="5088">
                  <c:v>506.87</c:v>
                </c:pt>
                <c:pt idx="5089">
                  <c:v>506.87</c:v>
                </c:pt>
                <c:pt idx="5090">
                  <c:v>506.87</c:v>
                </c:pt>
                <c:pt idx="5091">
                  <c:v>506.87</c:v>
                </c:pt>
                <c:pt idx="5092">
                  <c:v>506.87</c:v>
                </c:pt>
                <c:pt idx="5093">
                  <c:v>506.87</c:v>
                </c:pt>
                <c:pt idx="5094">
                  <c:v>506.87</c:v>
                </c:pt>
                <c:pt idx="5095">
                  <c:v>506.87</c:v>
                </c:pt>
                <c:pt idx="5096">
                  <c:v>506.87</c:v>
                </c:pt>
                <c:pt idx="5097">
                  <c:v>506.87</c:v>
                </c:pt>
                <c:pt idx="5098">
                  <c:v>506.87</c:v>
                </c:pt>
                <c:pt idx="5099">
                  <c:v>506.87</c:v>
                </c:pt>
                <c:pt idx="5100">
                  <c:v>506.87</c:v>
                </c:pt>
                <c:pt idx="5101">
                  <c:v>506.87</c:v>
                </c:pt>
                <c:pt idx="5102">
                  <c:v>506.87</c:v>
                </c:pt>
                <c:pt idx="5103">
                  <c:v>506.87</c:v>
                </c:pt>
                <c:pt idx="5104">
                  <c:v>506.87</c:v>
                </c:pt>
                <c:pt idx="5105">
                  <c:v>506.87</c:v>
                </c:pt>
                <c:pt idx="5106">
                  <c:v>506.87</c:v>
                </c:pt>
                <c:pt idx="5107">
                  <c:v>506.87</c:v>
                </c:pt>
                <c:pt idx="5108">
                  <c:v>506.87</c:v>
                </c:pt>
                <c:pt idx="5109">
                  <c:v>506.87</c:v>
                </c:pt>
                <c:pt idx="5110">
                  <c:v>506.87</c:v>
                </c:pt>
                <c:pt idx="5111">
                  <c:v>506.87</c:v>
                </c:pt>
                <c:pt idx="5112">
                  <c:v>506.87</c:v>
                </c:pt>
                <c:pt idx="5113">
                  <c:v>506.87</c:v>
                </c:pt>
                <c:pt idx="5114">
                  <c:v>506.87</c:v>
                </c:pt>
                <c:pt idx="5115">
                  <c:v>506.87</c:v>
                </c:pt>
                <c:pt idx="5116">
                  <c:v>506.87</c:v>
                </c:pt>
                <c:pt idx="5117">
                  <c:v>506.87</c:v>
                </c:pt>
                <c:pt idx="5118">
                  <c:v>506.87</c:v>
                </c:pt>
                <c:pt idx="5119">
                  <c:v>506.87</c:v>
                </c:pt>
                <c:pt idx="5120">
                  <c:v>506.87</c:v>
                </c:pt>
                <c:pt idx="5121">
                  <c:v>506.87</c:v>
                </c:pt>
                <c:pt idx="5122">
                  <c:v>506.87</c:v>
                </c:pt>
                <c:pt idx="5123">
                  <c:v>506.87</c:v>
                </c:pt>
                <c:pt idx="5124">
                  <c:v>506.87</c:v>
                </c:pt>
                <c:pt idx="5125">
                  <c:v>506.87</c:v>
                </c:pt>
                <c:pt idx="5126">
                  <c:v>506.87</c:v>
                </c:pt>
                <c:pt idx="5127">
                  <c:v>506.87</c:v>
                </c:pt>
                <c:pt idx="5128">
                  <c:v>506.87</c:v>
                </c:pt>
                <c:pt idx="5129">
                  <c:v>506.87</c:v>
                </c:pt>
                <c:pt idx="5130">
                  <c:v>506.87</c:v>
                </c:pt>
                <c:pt idx="5131">
                  <c:v>506.87</c:v>
                </c:pt>
                <c:pt idx="5132">
                  <c:v>506.87</c:v>
                </c:pt>
                <c:pt idx="5133">
                  <c:v>506.87</c:v>
                </c:pt>
                <c:pt idx="5134">
                  <c:v>506.87</c:v>
                </c:pt>
                <c:pt idx="5135">
                  <c:v>506.87</c:v>
                </c:pt>
                <c:pt idx="5136">
                  <c:v>506.87</c:v>
                </c:pt>
                <c:pt idx="5137">
                  <c:v>506.87</c:v>
                </c:pt>
                <c:pt idx="5138">
                  <c:v>506.87</c:v>
                </c:pt>
                <c:pt idx="5139">
                  <c:v>506.87</c:v>
                </c:pt>
                <c:pt idx="5140">
                  <c:v>506.87</c:v>
                </c:pt>
                <c:pt idx="5141">
                  <c:v>506.87</c:v>
                </c:pt>
                <c:pt idx="5142">
                  <c:v>506.87</c:v>
                </c:pt>
                <c:pt idx="5143">
                  <c:v>506.87</c:v>
                </c:pt>
                <c:pt idx="5144">
                  <c:v>506.87</c:v>
                </c:pt>
                <c:pt idx="5145">
                  <c:v>506.87</c:v>
                </c:pt>
                <c:pt idx="5146">
                  <c:v>506.87</c:v>
                </c:pt>
                <c:pt idx="5147">
                  <c:v>506.87</c:v>
                </c:pt>
                <c:pt idx="5148">
                  <c:v>506.87</c:v>
                </c:pt>
                <c:pt idx="5149">
                  <c:v>506.87</c:v>
                </c:pt>
                <c:pt idx="5150">
                  <c:v>506.87</c:v>
                </c:pt>
                <c:pt idx="5151">
                  <c:v>506.87</c:v>
                </c:pt>
                <c:pt idx="5152">
                  <c:v>506.87</c:v>
                </c:pt>
                <c:pt idx="5153">
                  <c:v>506.87</c:v>
                </c:pt>
                <c:pt idx="5154">
                  <c:v>506.87</c:v>
                </c:pt>
                <c:pt idx="5155">
                  <c:v>506.87</c:v>
                </c:pt>
                <c:pt idx="5156">
                  <c:v>506.87</c:v>
                </c:pt>
                <c:pt idx="5157">
                  <c:v>506.87</c:v>
                </c:pt>
                <c:pt idx="5158">
                  <c:v>506.87</c:v>
                </c:pt>
                <c:pt idx="5159">
                  <c:v>506.87</c:v>
                </c:pt>
                <c:pt idx="5160">
                  <c:v>506.87</c:v>
                </c:pt>
                <c:pt idx="5161">
                  <c:v>506.87</c:v>
                </c:pt>
                <c:pt idx="5162">
                  <c:v>506.87</c:v>
                </c:pt>
                <c:pt idx="5163">
                  <c:v>506.87</c:v>
                </c:pt>
                <c:pt idx="5164">
                  <c:v>506.87</c:v>
                </c:pt>
                <c:pt idx="5165">
                  <c:v>506.87</c:v>
                </c:pt>
                <c:pt idx="5166">
                  <c:v>506.87</c:v>
                </c:pt>
                <c:pt idx="5167">
                  <c:v>506.87</c:v>
                </c:pt>
                <c:pt idx="5168">
                  <c:v>506.87</c:v>
                </c:pt>
                <c:pt idx="5169">
                  <c:v>506.87</c:v>
                </c:pt>
                <c:pt idx="5170">
                  <c:v>506.87</c:v>
                </c:pt>
                <c:pt idx="5171">
                  <c:v>506.87</c:v>
                </c:pt>
                <c:pt idx="5172">
                  <c:v>506.87</c:v>
                </c:pt>
                <c:pt idx="5173">
                  <c:v>506.87</c:v>
                </c:pt>
                <c:pt idx="5174">
                  <c:v>506.87</c:v>
                </c:pt>
                <c:pt idx="5175">
                  <c:v>506.87</c:v>
                </c:pt>
                <c:pt idx="5176">
                  <c:v>506.87</c:v>
                </c:pt>
                <c:pt idx="5177">
                  <c:v>506.87</c:v>
                </c:pt>
                <c:pt idx="5178">
                  <c:v>506.87</c:v>
                </c:pt>
                <c:pt idx="5179">
                  <c:v>506.87</c:v>
                </c:pt>
                <c:pt idx="5180">
                  <c:v>506.87</c:v>
                </c:pt>
                <c:pt idx="5181">
                  <c:v>506.87</c:v>
                </c:pt>
                <c:pt idx="5182">
                  <c:v>506.87</c:v>
                </c:pt>
                <c:pt idx="5183">
                  <c:v>506.87</c:v>
                </c:pt>
                <c:pt idx="5184">
                  <c:v>506.87</c:v>
                </c:pt>
                <c:pt idx="5185">
                  <c:v>506.87</c:v>
                </c:pt>
                <c:pt idx="5186">
                  <c:v>506.87</c:v>
                </c:pt>
                <c:pt idx="5187">
                  <c:v>506.87</c:v>
                </c:pt>
                <c:pt idx="5188">
                  <c:v>506.87</c:v>
                </c:pt>
                <c:pt idx="5189">
                  <c:v>506.87</c:v>
                </c:pt>
                <c:pt idx="5190">
                  <c:v>506.87</c:v>
                </c:pt>
                <c:pt idx="5191">
                  <c:v>506.87</c:v>
                </c:pt>
                <c:pt idx="5192">
                  <c:v>506.87</c:v>
                </c:pt>
                <c:pt idx="5193">
                  <c:v>506.87</c:v>
                </c:pt>
                <c:pt idx="5194">
                  <c:v>506.87</c:v>
                </c:pt>
                <c:pt idx="5195">
                  <c:v>506.87</c:v>
                </c:pt>
                <c:pt idx="5196">
                  <c:v>506.87</c:v>
                </c:pt>
                <c:pt idx="5197">
                  <c:v>506.87</c:v>
                </c:pt>
                <c:pt idx="5198">
                  <c:v>506.87</c:v>
                </c:pt>
                <c:pt idx="5199">
                  <c:v>506.87</c:v>
                </c:pt>
                <c:pt idx="5200">
                  <c:v>506.87</c:v>
                </c:pt>
                <c:pt idx="5201">
                  <c:v>506.87</c:v>
                </c:pt>
                <c:pt idx="5202">
                  <c:v>506.87</c:v>
                </c:pt>
                <c:pt idx="5203">
                  <c:v>506.87</c:v>
                </c:pt>
                <c:pt idx="5204">
                  <c:v>506.87</c:v>
                </c:pt>
                <c:pt idx="5205">
                  <c:v>506.87</c:v>
                </c:pt>
                <c:pt idx="5206">
                  <c:v>506.87</c:v>
                </c:pt>
                <c:pt idx="5207">
                  <c:v>506.87</c:v>
                </c:pt>
                <c:pt idx="5208">
                  <c:v>506.87</c:v>
                </c:pt>
                <c:pt idx="5209">
                  <c:v>506.87</c:v>
                </c:pt>
                <c:pt idx="5210">
                  <c:v>506.87</c:v>
                </c:pt>
                <c:pt idx="5211">
                  <c:v>506.87</c:v>
                </c:pt>
                <c:pt idx="5212">
                  <c:v>506.87</c:v>
                </c:pt>
                <c:pt idx="5213">
                  <c:v>506.87</c:v>
                </c:pt>
                <c:pt idx="5214">
                  <c:v>506.87</c:v>
                </c:pt>
                <c:pt idx="5215">
                  <c:v>506.87</c:v>
                </c:pt>
                <c:pt idx="5216">
                  <c:v>506.87</c:v>
                </c:pt>
                <c:pt idx="5217">
                  <c:v>506.87</c:v>
                </c:pt>
                <c:pt idx="5218">
                  <c:v>506.87</c:v>
                </c:pt>
                <c:pt idx="5219">
                  <c:v>506.87</c:v>
                </c:pt>
                <c:pt idx="5220">
                  <c:v>506.87</c:v>
                </c:pt>
              </c:numCache>
            </c:numRef>
          </c:yVal>
          <c:smooth val="1"/>
          <c:extLst xmlns:c16r2="http://schemas.microsoft.com/office/drawing/2015/06/chart">
            <c:ext xmlns:c16="http://schemas.microsoft.com/office/drawing/2014/chart" uri="{C3380CC4-5D6E-409C-BE32-E72D297353CC}">
              <c16:uniqueId val="{00000004-32A9-48AB-AF21-4D328CDC89D5}"/>
            </c:ext>
          </c:extLst>
        </c:ser>
        <c:dLbls>
          <c:showLegendKey val="0"/>
          <c:showVal val="0"/>
          <c:showCatName val="0"/>
          <c:showSerName val="0"/>
          <c:showPercent val="0"/>
          <c:showBubbleSize val="0"/>
        </c:dLbls>
        <c:axId val="128223104"/>
        <c:axId val="145035264"/>
      </c:scatterChart>
      <c:valAx>
        <c:axId val="128223104"/>
        <c:scaling>
          <c:orientation val="minMax"/>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45035264"/>
        <c:crosses val="autoZero"/>
        <c:crossBetween val="midCat"/>
        <c:majorUnit val="12"/>
        <c:minorUnit val="0.5"/>
      </c:valAx>
      <c:valAx>
        <c:axId val="145035264"/>
        <c:scaling>
          <c:orientation val="minMax"/>
        </c:scaling>
        <c:delete val="0"/>
        <c:axPos val="l"/>
        <c:majorGridlines/>
        <c:title>
          <c:tx>
            <c:rich>
              <a:bodyPr rot="-5400000" vert="horz"/>
              <a:lstStyle/>
              <a:p>
                <a:pPr>
                  <a:defRPr/>
                </a:pPr>
                <a:r>
                  <a:rPr lang="en-US"/>
                  <a:t>Height (ft)</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8223104"/>
        <c:crosses val="autoZero"/>
        <c:crossBetween val="midCat"/>
      </c:valAx>
      <c:spPr>
        <a:ln>
          <a:solidFill>
            <a:schemeClr val="tx1"/>
          </a:solidFill>
        </a:ln>
      </c:spPr>
    </c:plotArea>
    <c:legend>
      <c:legendPos val="r"/>
      <c:layout>
        <c:manualLayout>
          <c:xMode val="edge"/>
          <c:yMode val="edge"/>
          <c:x val="0.56843982236351565"/>
          <c:y val="3.1880790542207868E-2"/>
          <c:w val="0.40514269093054317"/>
          <c:h val="0.36903482903224738"/>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370322157310982"/>
          <c:y val="3.1631110213787381E-2"/>
          <c:w val="0.84119826198195813"/>
          <c:h val="0.82536460237755638"/>
        </c:manualLayout>
      </c:layout>
      <c:scatterChart>
        <c:scatterStyle val="smoothMarker"/>
        <c:varyColors val="0"/>
        <c:ser>
          <c:idx val="4"/>
          <c:order val="0"/>
          <c:tx>
            <c:v>0.2 Percent Annual Chance</c:v>
          </c:tx>
          <c:spPr>
            <a:ln>
              <a:solidFill>
                <a:schemeClr val="accent2"/>
              </a:solidFill>
            </a:ln>
          </c:spPr>
          <c:marker>
            <c:symbol val="none"/>
          </c:marker>
          <c:xVal>
            <c:numRef>
              <c:f>Inflow_NB2_2!$C$3:$C$5223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Inflow_NB2_2!$H$3:$H$5223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0.01</c:v>
                </c:pt>
                <c:pt idx="174">
                  <c:v>0.01</c:v>
                </c:pt>
                <c:pt idx="175">
                  <c:v>0.01</c:v>
                </c:pt>
                <c:pt idx="176">
                  <c:v>0.01</c:v>
                </c:pt>
                <c:pt idx="177">
                  <c:v>0.01</c:v>
                </c:pt>
                <c:pt idx="178">
                  <c:v>0.01</c:v>
                </c:pt>
                <c:pt idx="179">
                  <c:v>0.02</c:v>
                </c:pt>
                <c:pt idx="180">
                  <c:v>0.02</c:v>
                </c:pt>
                <c:pt idx="181">
                  <c:v>0.02</c:v>
                </c:pt>
                <c:pt idx="182">
                  <c:v>0.02</c:v>
                </c:pt>
                <c:pt idx="183">
                  <c:v>0.02</c:v>
                </c:pt>
                <c:pt idx="184">
                  <c:v>0.03</c:v>
                </c:pt>
                <c:pt idx="185">
                  <c:v>0.03</c:v>
                </c:pt>
                <c:pt idx="186">
                  <c:v>0.03</c:v>
                </c:pt>
                <c:pt idx="187">
                  <c:v>0.03</c:v>
                </c:pt>
                <c:pt idx="188">
                  <c:v>0.03</c:v>
                </c:pt>
                <c:pt idx="189">
                  <c:v>0.03</c:v>
                </c:pt>
                <c:pt idx="190">
                  <c:v>0.03</c:v>
                </c:pt>
                <c:pt idx="191">
                  <c:v>0.03</c:v>
                </c:pt>
                <c:pt idx="192">
                  <c:v>0.03</c:v>
                </c:pt>
                <c:pt idx="193">
                  <c:v>0.03</c:v>
                </c:pt>
                <c:pt idx="194">
                  <c:v>0.03</c:v>
                </c:pt>
                <c:pt idx="195">
                  <c:v>0.03</c:v>
                </c:pt>
                <c:pt idx="196">
                  <c:v>0.03</c:v>
                </c:pt>
                <c:pt idx="197">
                  <c:v>0.03</c:v>
                </c:pt>
                <c:pt idx="198">
                  <c:v>0.03</c:v>
                </c:pt>
                <c:pt idx="199">
                  <c:v>0.04</c:v>
                </c:pt>
                <c:pt idx="200">
                  <c:v>0.04</c:v>
                </c:pt>
                <c:pt idx="201">
                  <c:v>0.04</c:v>
                </c:pt>
                <c:pt idx="202">
                  <c:v>0.04</c:v>
                </c:pt>
                <c:pt idx="203">
                  <c:v>0.04</c:v>
                </c:pt>
                <c:pt idx="204">
                  <c:v>0.04</c:v>
                </c:pt>
                <c:pt idx="205">
                  <c:v>0.05</c:v>
                </c:pt>
                <c:pt idx="206">
                  <c:v>0.05</c:v>
                </c:pt>
                <c:pt idx="207">
                  <c:v>0.05</c:v>
                </c:pt>
                <c:pt idx="208">
                  <c:v>0.05</c:v>
                </c:pt>
                <c:pt idx="209">
                  <c:v>0.05</c:v>
                </c:pt>
                <c:pt idx="210">
                  <c:v>0.05</c:v>
                </c:pt>
                <c:pt idx="211">
                  <c:v>0.06</c:v>
                </c:pt>
                <c:pt idx="212">
                  <c:v>0.06</c:v>
                </c:pt>
                <c:pt idx="213">
                  <c:v>0.06</c:v>
                </c:pt>
                <c:pt idx="214">
                  <c:v>0.06</c:v>
                </c:pt>
                <c:pt idx="215">
                  <c:v>7.0000000000000007E-2</c:v>
                </c:pt>
                <c:pt idx="216">
                  <c:v>7.0000000000000007E-2</c:v>
                </c:pt>
                <c:pt idx="217">
                  <c:v>7.0000000000000007E-2</c:v>
                </c:pt>
                <c:pt idx="218">
                  <c:v>7.0000000000000007E-2</c:v>
                </c:pt>
                <c:pt idx="219">
                  <c:v>0.08</c:v>
                </c:pt>
                <c:pt idx="220">
                  <c:v>0.08</c:v>
                </c:pt>
                <c:pt idx="221">
                  <c:v>0.08</c:v>
                </c:pt>
                <c:pt idx="222">
                  <c:v>0.09</c:v>
                </c:pt>
                <c:pt idx="223">
                  <c:v>0.09</c:v>
                </c:pt>
                <c:pt idx="224">
                  <c:v>0.1</c:v>
                </c:pt>
                <c:pt idx="225">
                  <c:v>0.1</c:v>
                </c:pt>
                <c:pt idx="226">
                  <c:v>0.1</c:v>
                </c:pt>
                <c:pt idx="227">
                  <c:v>0.11</c:v>
                </c:pt>
                <c:pt idx="228">
                  <c:v>0.11</c:v>
                </c:pt>
                <c:pt idx="229">
                  <c:v>0.11</c:v>
                </c:pt>
                <c:pt idx="230">
                  <c:v>0.12</c:v>
                </c:pt>
                <c:pt idx="231">
                  <c:v>0.12</c:v>
                </c:pt>
                <c:pt idx="232">
                  <c:v>0.12</c:v>
                </c:pt>
                <c:pt idx="233">
                  <c:v>0.13</c:v>
                </c:pt>
                <c:pt idx="234">
                  <c:v>0.14000000000000001</c:v>
                </c:pt>
                <c:pt idx="235">
                  <c:v>0.15</c:v>
                </c:pt>
                <c:pt idx="236">
                  <c:v>0.15</c:v>
                </c:pt>
                <c:pt idx="237">
                  <c:v>0.16</c:v>
                </c:pt>
                <c:pt idx="238">
                  <c:v>0.16</c:v>
                </c:pt>
                <c:pt idx="239">
                  <c:v>0.16</c:v>
                </c:pt>
                <c:pt idx="240">
                  <c:v>0.17</c:v>
                </c:pt>
                <c:pt idx="241">
                  <c:v>0.17</c:v>
                </c:pt>
                <c:pt idx="242">
                  <c:v>0.18</c:v>
                </c:pt>
                <c:pt idx="243">
                  <c:v>0.18</c:v>
                </c:pt>
                <c:pt idx="244">
                  <c:v>0.18</c:v>
                </c:pt>
                <c:pt idx="245">
                  <c:v>0.18</c:v>
                </c:pt>
                <c:pt idx="246">
                  <c:v>0.18</c:v>
                </c:pt>
                <c:pt idx="247">
                  <c:v>0.17</c:v>
                </c:pt>
                <c:pt idx="248">
                  <c:v>0.17</c:v>
                </c:pt>
                <c:pt idx="249">
                  <c:v>0.17</c:v>
                </c:pt>
                <c:pt idx="250">
                  <c:v>0.17</c:v>
                </c:pt>
                <c:pt idx="251">
                  <c:v>0.18</c:v>
                </c:pt>
                <c:pt idx="252">
                  <c:v>0.18</c:v>
                </c:pt>
                <c:pt idx="253">
                  <c:v>0.18</c:v>
                </c:pt>
                <c:pt idx="254">
                  <c:v>0.18</c:v>
                </c:pt>
                <c:pt idx="255">
                  <c:v>0.18</c:v>
                </c:pt>
                <c:pt idx="256">
                  <c:v>0.19</c:v>
                </c:pt>
                <c:pt idx="257">
                  <c:v>0.19</c:v>
                </c:pt>
                <c:pt idx="258">
                  <c:v>0.19</c:v>
                </c:pt>
                <c:pt idx="259">
                  <c:v>0.19</c:v>
                </c:pt>
                <c:pt idx="260">
                  <c:v>0.19</c:v>
                </c:pt>
                <c:pt idx="261">
                  <c:v>0.19</c:v>
                </c:pt>
                <c:pt idx="262">
                  <c:v>0.19</c:v>
                </c:pt>
                <c:pt idx="263">
                  <c:v>0.19</c:v>
                </c:pt>
                <c:pt idx="264">
                  <c:v>0.19</c:v>
                </c:pt>
                <c:pt idx="265">
                  <c:v>0.19</c:v>
                </c:pt>
                <c:pt idx="266">
                  <c:v>0.19</c:v>
                </c:pt>
                <c:pt idx="267">
                  <c:v>0.19</c:v>
                </c:pt>
                <c:pt idx="268">
                  <c:v>0.19</c:v>
                </c:pt>
                <c:pt idx="269">
                  <c:v>0.19</c:v>
                </c:pt>
                <c:pt idx="270">
                  <c:v>0.18</c:v>
                </c:pt>
                <c:pt idx="271">
                  <c:v>0.18</c:v>
                </c:pt>
                <c:pt idx="272">
                  <c:v>0.18</c:v>
                </c:pt>
                <c:pt idx="273">
                  <c:v>0.18</c:v>
                </c:pt>
                <c:pt idx="274">
                  <c:v>0.18</c:v>
                </c:pt>
                <c:pt idx="275">
                  <c:v>0.18</c:v>
                </c:pt>
                <c:pt idx="276">
                  <c:v>0.18</c:v>
                </c:pt>
                <c:pt idx="277">
                  <c:v>0.18</c:v>
                </c:pt>
                <c:pt idx="278">
                  <c:v>0.17</c:v>
                </c:pt>
                <c:pt idx="279">
                  <c:v>0.17</c:v>
                </c:pt>
                <c:pt idx="280">
                  <c:v>0.17</c:v>
                </c:pt>
                <c:pt idx="281">
                  <c:v>0.17</c:v>
                </c:pt>
                <c:pt idx="282">
                  <c:v>0.17</c:v>
                </c:pt>
                <c:pt idx="283">
                  <c:v>0.17</c:v>
                </c:pt>
                <c:pt idx="284">
                  <c:v>0.16</c:v>
                </c:pt>
                <c:pt idx="285">
                  <c:v>0.16</c:v>
                </c:pt>
                <c:pt idx="286">
                  <c:v>0.17</c:v>
                </c:pt>
                <c:pt idx="287">
                  <c:v>0.16</c:v>
                </c:pt>
                <c:pt idx="288">
                  <c:v>0.16</c:v>
                </c:pt>
                <c:pt idx="289">
                  <c:v>0.16</c:v>
                </c:pt>
                <c:pt idx="290">
                  <c:v>0.16</c:v>
                </c:pt>
                <c:pt idx="291">
                  <c:v>0.16</c:v>
                </c:pt>
                <c:pt idx="292">
                  <c:v>0.16</c:v>
                </c:pt>
                <c:pt idx="293">
                  <c:v>0.15</c:v>
                </c:pt>
                <c:pt idx="294">
                  <c:v>0.15</c:v>
                </c:pt>
                <c:pt idx="295">
                  <c:v>0.14000000000000001</c:v>
                </c:pt>
                <c:pt idx="296">
                  <c:v>0.14000000000000001</c:v>
                </c:pt>
                <c:pt idx="297">
                  <c:v>0.14000000000000001</c:v>
                </c:pt>
                <c:pt idx="298">
                  <c:v>0.14000000000000001</c:v>
                </c:pt>
                <c:pt idx="299">
                  <c:v>0.14000000000000001</c:v>
                </c:pt>
                <c:pt idx="300">
                  <c:v>0.14000000000000001</c:v>
                </c:pt>
                <c:pt idx="301">
                  <c:v>0.14000000000000001</c:v>
                </c:pt>
                <c:pt idx="302">
                  <c:v>0.14000000000000001</c:v>
                </c:pt>
                <c:pt idx="303">
                  <c:v>0.14000000000000001</c:v>
                </c:pt>
                <c:pt idx="304">
                  <c:v>0.14000000000000001</c:v>
                </c:pt>
                <c:pt idx="305">
                  <c:v>0.14000000000000001</c:v>
                </c:pt>
                <c:pt idx="306">
                  <c:v>0.14000000000000001</c:v>
                </c:pt>
                <c:pt idx="307">
                  <c:v>0.14000000000000001</c:v>
                </c:pt>
                <c:pt idx="308">
                  <c:v>0.14000000000000001</c:v>
                </c:pt>
                <c:pt idx="309">
                  <c:v>0.14000000000000001</c:v>
                </c:pt>
                <c:pt idx="310">
                  <c:v>0.15</c:v>
                </c:pt>
                <c:pt idx="311">
                  <c:v>0.15</c:v>
                </c:pt>
                <c:pt idx="312">
                  <c:v>0.15</c:v>
                </c:pt>
                <c:pt idx="313">
                  <c:v>0.15</c:v>
                </c:pt>
                <c:pt idx="314">
                  <c:v>0.15</c:v>
                </c:pt>
                <c:pt idx="315">
                  <c:v>0.15</c:v>
                </c:pt>
                <c:pt idx="316">
                  <c:v>0.15</c:v>
                </c:pt>
                <c:pt idx="317">
                  <c:v>0.16</c:v>
                </c:pt>
                <c:pt idx="318">
                  <c:v>0.16</c:v>
                </c:pt>
                <c:pt idx="319">
                  <c:v>0.16</c:v>
                </c:pt>
                <c:pt idx="320">
                  <c:v>0.16</c:v>
                </c:pt>
                <c:pt idx="321">
                  <c:v>0.16</c:v>
                </c:pt>
                <c:pt idx="322">
                  <c:v>0.17</c:v>
                </c:pt>
                <c:pt idx="323">
                  <c:v>0.17</c:v>
                </c:pt>
                <c:pt idx="324">
                  <c:v>0.17</c:v>
                </c:pt>
                <c:pt idx="325">
                  <c:v>0.17</c:v>
                </c:pt>
                <c:pt idx="326">
                  <c:v>0.18</c:v>
                </c:pt>
                <c:pt idx="327">
                  <c:v>0.18</c:v>
                </c:pt>
                <c:pt idx="328">
                  <c:v>0.18</c:v>
                </c:pt>
                <c:pt idx="329">
                  <c:v>0.19</c:v>
                </c:pt>
                <c:pt idx="330">
                  <c:v>0.19</c:v>
                </c:pt>
                <c:pt idx="331">
                  <c:v>0.19</c:v>
                </c:pt>
                <c:pt idx="332">
                  <c:v>0.19</c:v>
                </c:pt>
                <c:pt idx="333">
                  <c:v>0.19</c:v>
                </c:pt>
                <c:pt idx="334">
                  <c:v>0.2</c:v>
                </c:pt>
                <c:pt idx="335">
                  <c:v>0.2</c:v>
                </c:pt>
                <c:pt idx="336">
                  <c:v>0.2</c:v>
                </c:pt>
                <c:pt idx="337">
                  <c:v>0.21</c:v>
                </c:pt>
                <c:pt idx="338">
                  <c:v>0.21</c:v>
                </c:pt>
                <c:pt idx="339">
                  <c:v>0.22</c:v>
                </c:pt>
                <c:pt idx="340">
                  <c:v>0.22</c:v>
                </c:pt>
                <c:pt idx="341">
                  <c:v>0.23</c:v>
                </c:pt>
                <c:pt idx="342">
                  <c:v>0.23</c:v>
                </c:pt>
                <c:pt idx="343">
                  <c:v>0.24</c:v>
                </c:pt>
                <c:pt idx="344">
                  <c:v>0.24</c:v>
                </c:pt>
                <c:pt idx="345">
                  <c:v>0.25</c:v>
                </c:pt>
                <c:pt idx="346">
                  <c:v>0.25</c:v>
                </c:pt>
                <c:pt idx="347">
                  <c:v>0.25</c:v>
                </c:pt>
                <c:pt idx="348">
                  <c:v>0.26</c:v>
                </c:pt>
                <c:pt idx="349">
                  <c:v>0.26</c:v>
                </c:pt>
                <c:pt idx="350">
                  <c:v>0.27</c:v>
                </c:pt>
                <c:pt idx="351">
                  <c:v>0.28000000000000003</c:v>
                </c:pt>
                <c:pt idx="352">
                  <c:v>0.28000000000000003</c:v>
                </c:pt>
                <c:pt idx="353">
                  <c:v>0.28999999999999998</c:v>
                </c:pt>
                <c:pt idx="354">
                  <c:v>0.28999999999999998</c:v>
                </c:pt>
                <c:pt idx="355">
                  <c:v>0.28999999999999998</c:v>
                </c:pt>
                <c:pt idx="356">
                  <c:v>0.28999999999999998</c:v>
                </c:pt>
                <c:pt idx="357">
                  <c:v>0.28999999999999998</c:v>
                </c:pt>
                <c:pt idx="358">
                  <c:v>0.3</c:v>
                </c:pt>
                <c:pt idx="359">
                  <c:v>0.3</c:v>
                </c:pt>
                <c:pt idx="360">
                  <c:v>0.3</c:v>
                </c:pt>
                <c:pt idx="361">
                  <c:v>0.31</c:v>
                </c:pt>
                <c:pt idx="362">
                  <c:v>0.31</c:v>
                </c:pt>
                <c:pt idx="363">
                  <c:v>0.31</c:v>
                </c:pt>
                <c:pt idx="364">
                  <c:v>0.31</c:v>
                </c:pt>
                <c:pt idx="365">
                  <c:v>0.32</c:v>
                </c:pt>
                <c:pt idx="366">
                  <c:v>0.16</c:v>
                </c:pt>
                <c:pt idx="367">
                  <c:v>0.23</c:v>
                </c:pt>
                <c:pt idx="368">
                  <c:v>0.28000000000000003</c:v>
                </c:pt>
                <c:pt idx="369">
                  <c:v>0.31</c:v>
                </c:pt>
                <c:pt idx="370">
                  <c:v>0.33</c:v>
                </c:pt>
                <c:pt idx="371">
                  <c:v>0.35</c:v>
                </c:pt>
                <c:pt idx="372">
                  <c:v>0.37</c:v>
                </c:pt>
                <c:pt idx="373">
                  <c:v>0.38</c:v>
                </c:pt>
                <c:pt idx="374">
                  <c:v>0.4</c:v>
                </c:pt>
                <c:pt idx="375">
                  <c:v>0.41</c:v>
                </c:pt>
                <c:pt idx="376">
                  <c:v>0.42</c:v>
                </c:pt>
                <c:pt idx="377">
                  <c:v>0.43</c:v>
                </c:pt>
                <c:pt idx="378">
                  <c:v>0.44</c:v>
                </c:pt>
                <c:pt idx="379">
                  <c:v>0.45</c:v>
                </c:pt>
                <c:pt idx="380">
                  <c:v>0.46</c:v>
                </c:pt>
                <c:pt idx="381">
                  <c:v>0.47</c:v>
                </c:pt>
                <c:pt idx="382">
                  <c:v>0.48</c:v>
                </c:pt>
                <c:pt idx="383">
                  <c:v>0.49</c:v>
                </c:pt>
                <c:pt idx="384">
                  <c:v>0.5</c:v>
                </c:pt>
                <c:pt idx="385">
                  <c:v>0.51</c:v>
                </c:pt>
                <c:pt idx="386">
                  <c:v>0.52</c:v>
                </c:pt>
                <c:pt idx="387">
                  <c:v>0.54</c:v>
                </c:pt>
                <c:pt idx="388">
                  <c:v>0.55000000000000004</c:v>
                </c:pt>
                <c:pt idx="389">
                  <c:v>0.56000000000000005</c:v>
                </c:pt>
                <c:pt idx="390">
                  <c:v>0.56999999999999995</c:v>
                </c:pt>
                <c:pt idx="391">
                  <c:v>0.59</c:v>
                </c:pt>
                <c:pt idx="392">
                  <c:v>0.6</c:v>
                </c:pt>
                <c:pt idx="393">
                  <c:v>0.62</c:v>
                </c:pt>
                <c:pt idx="394">
                  <c:v>0.64</c:v>
                </c:pt>
                <c:pt idx="395">
                  <c:v>0.66</c:v>
                </c:pt>
                <c:pt idx="396">
                  <c:v>0.68</c:v>
                </c:pt>
                <c:pt idx="397">
                  <c:v>0.7</c:v>
                </c:pt>
                <c:pt idx="398">
                  <c:v>0.72</c:v>
                </c:pt>
                <c:pt idx="399">
                  <c:v>0.75</c:v>
                </c:pt>
                <c:pt idx="400">
                  <c:v>0.77</c:v>
                </c:pt>
                <c:pt idx="401">
                  <c:v>0.8</c:v>
                </c:pt>
                <c:pt idx="402">
                  <c:v>0.84</c:v>
                </c:pt>
                <c:pt idx="403">
                  <c:v>0.88</c:v>
                </c:pt>
                <c:pt idx="404">
                  <c:v>1.1200000000000001</c:v>
                </c:pt>
                <c:pt idx="405">
                  <c:v>1.61</c:v>
                </c:pt>
                <c:pt idx="406">
                  <c:v>2.34</c:v>
                </c:pt>
                <c:pt idx="407">
                  <c:v>3.27</c:v>
                </c:pt>
                <c:pt idx="408">
                  <c:v>4.37</c:v>
                </c:pt>
                <c:pt idx="409">
                  <c:v>5.6</c:v>
                </c:pt>
                <c:pt idx="410">
                  <c:v>6.93</c:v>
                </c:pt>
                <c:pt idx="411">
                  <c:v>8.34</c:v>
                </c:pt>
                <c:pt idx="412">
                  <c:v>9.7899999999999991</c:v>
                </c:pt>
                <c:pt idx="413">
                  <c:v>11.28</c:v>
                </c:pt>
                <c:pt idx="414">
                  <c:v>12.81</c:v>
                </c:pt>
                <c:pt idx="415">
                  <c:v>14.39</c:v>
                </c:pt>
                <c:pt idx="416">
                  <c:v>16.02</c:v>
                </c:pt>
                <c:pt idx="417">
                  <c:v>17.670000000000002</c:v>
                </c:pt>
                <c:pt idx="418">
                  <c:v>19.34</c:v>
                </c:pt>
                <c:pt idx="419">
                  <c:v>21.04</c:v>
                </c:pt>
                <c:pt idx="420">
                  <c:v>22.73</c:v>
                </c:pt>
                <c:pt idx="421">
                  <c:v>24.43</c:v>
                </c:pt>
                <c:pt idx="422">
                  <c:v>26.17</c:v>
                </c:pt>
                <c:pt idx="423">
                  <c:v>27.97</c:v>
                </c:pt>
                <c:pt idx="424">
                  <c:v>29.79</c:v>
                </c:pt>
                <c:pt idx="425">
                  <c:v>31.63</c:v>
                </c:pt>
                <c:pt idx="426">
                  <c:v>33.49</c:v>
                </c:pt>
                <c:pt idx="427">
                  <c:v>35.39</c:v>
                </c:pt>
                <c:pt idx="428">
                  <c:v>37.31</c:v>
                </c:pt>
                <c:pt idx="429">
                  <c:v>39.25</c:v>
                </c:pt>
                <c:pt idx="430">
                  <c:v>41.19</c:v>
                </c:pt>
                <c:pt idx="431">
                  <c:v>43.12</c:v>
                </c:pt>
                <c:pt idx="432">
                  <c:v>45.06</c:v>
                </c:pt>
                <c:pt idx="433">
                  <c:v>47.01</c:v>
                </c:pt>
                <c:pt idx="434">
                  <c:v>48.95</c:v>
                </c:pt>
                <c:pt idx="435">
                  <c:v>50.89</c:v>
                </c:pt>
                <c:pt idx="436">
                  <c:v>52.83</c:v>
                </c:pt>
                <c:pt idx="437">
                  <c:v>54.77</c:v>
                </c:pt>
                <c:pt idx="438">
                  <c:v>56.7</c:v>
                </c:pt>
                <c:pt idx="439">
                  <c:v>58.63</c:v>
                </c:pt>
                <c:pt idx="440">
                  <c:v>60.57</c:v>
                </c:pt>
                <c:pt idx="441">
                  <c:v>62.51</c:v>
                </c:pt>
                <c:pt idx="442">
                  <c:v>64.44</c:v>
                </c:pt>
                <c:pt idx="443">
                  <c:v>66.349999999999994</c:v>
                </c:pt>
                <c:pt idx="444">
                  <c:v>68.23</c:v>
                </c:pt>
                <c:pt idx="445">
                  <c:v>70.09</c:v>
                </c:pt>
                <c:pt idx="446">
                  <c:v>71.91</c:v>
                </c:pt>
                <c:pt idx="447">
                  <c:v>73.75</c:v>
                </c:pt>
                <c:pt idx="448">
                  <c:v>75.52</c:v>
                </c:pt>
                <c:pt idx="449">
                  <c:v>77.239999999999995</c:v>
                </c:pt>
                <c:pt idx="450">
                  <c:v>78.97</c:v>
                </c:pt>
                <c:pt idx="451">
                  <c:v>80.75</c:v>
                </c:pt>
                <c:pt idx="452">
                  <c:v>82.54</c:v>
                </c:pt>
                <c:pt idx="453">
                  <c:v>84.33</c:v>
                </c:pt>
                <c:pt idx="454">
                  <c:v>86.17</c:v>
                </c:pt>
                <c:pt idx="455">
                  <c:v>88.06</c:v>
                </c:pt>
                <c:pt idx="456">
                  <c:v>90.01</c:v>
                </c:pt>
                <c:pt idx="457">
                  <c:v>91.97</c:v>
                </c:pt>
                <c:pt idx="458">
                  <c:v>93.96</c:v>
                </c:pt>
                <c:pt idx="459">
                  <c:v>95.99</c:v>
                </c:pt>
                <c:pt idx="460">
                  <c:v>98.02</c:v>
                </c:pt>
                <c:pt idx="461">
                  <c:v>100.03</c:v>
                </c:pt>
                <c:pt idx="462">
                  <c:v>102.02</c:v>
                </c:pt>
                <c:pt idx="463">
                  <c:v>103.99</c:v>
                </c:pt>
                <c:pt idx="464">
                  <c:v>105.96</c:v>
                </c:pt>
                <c:pt idx="465">
                  <c:v>107.92</c:v>
                </c:pt>
                <c:pt idx="466">
                  <c:v>109.86</c:v>
                </c:pt>
                <c:pt idx="467">
                  <c:v>111.77</c:v>
                </c:pt>
                <c:pt idx="468">
                  <c:v>113.7</c:v>
                </c:pt>
                <c:pt idx="469">
                  <c:v>115.63</c:v>
                </c:pt>
                <c:pt idx="470">
                  <c:v>117.61</c:v>
                </c:pt>
                <c:pt idx="471">
                  <c:v>119.62</c:v>
                </c:pt>
                <c:pt idx="472">
                  <c:v>121.65</c:v>
                </c:pt>
                <c:pt idx="473">
                  <c:v>123.64</c:v>
                </c:pt>
                <c:pt idx="474">
                  <c:v>125.41</c:v>
                </c:pt>
                <c:pt idx="475">
                  <c:v>127.2</c:v>
                </c:pt>
                <c:pt idx="476">
                  <c:v>129.27000000000001</c:v>
                </c:pt>
                <c:pt idx="477">
                  <c:v>131.41</c:v>
                </c:pt>
                <c:pt idx="478">
                  <c:v>133.61000000000001</c:v>
                </c:pt>
                <c:pt idx="479">
                  <c:v>135.83000000000001</c:v>
                </c:pt>
                <c:pt idx="480">
                  <c:v>138.09</c:v>
                </c:pt>
                <c:pt idx="481">
                  <c:v>140.38</c:v>
                </c:pt>
                <c:pt idx="482">
                  <c:v>142.65</c:v>
                </c:pt>
                <c:pt idx="483">
                  <c:v>144.91</c:v>
                </c:pt>
                <c:pt idx="484">
                  <c:v>147.19</c:v>
                </c:pt>
                <c:pt idx="485">
                  <c:v>149.5</c:v>
                </c:pt>
                <c:pt idx="486">
                  <c:v>151.85</c:v>
                </c:pt>
                <c:pt idx="487">
                  <c:v>154.25</c:v>
                </c:pt>
                <c:pt idx="488">
                  <c:v>156.63</c:v>
                </c:pt>
                <c:pt idx="489">
                  <c:v>159.02000000000001</c:v>
                </c:pt>
                <c:pt idx="490">
                  <c:v>161.37</c:v>
                </c:pt>
                <c:pt idx="491">
                  <c:v>163.71</c:v>
                </c:pt>
                <c:pt idx="492">
                  <c:v>165.72</c:v>
                </c:pt>
                <c:pt idx="493">
                  <c:v>167.96</c:v>
                </c:pt>
                <c:pt idx="494">
                  <c:v>170.46</c:v>
                </c:pt>
                <c:pt idx="495">
                  <c:v>173.02</c:v>
                </c:pt>
                <c:pt idx="496">
                  <c:v>175.68</c:v>
                </c:pt>
                <c:pt idx="497">
                  <c:v>178.33</c:v>
                </c:pt>
                <c:pt idx="498">
                  <c:v>180.94</c:v>
                </c:pt>
                <c:pt idx="499">
                  <c:v>183.58</c:v>
                </c:pt>
                <c:pt idx="500">
                  <c:v>186.23</c:v>
                </c:pt>
                <c:pt idx="501">
                  <c:v>188.92</c:v>
                </c:pt>
                <c:pt idx="502">
                  <c:v>191.59</c:v>
                </c:pt>
                <c:pt idx="503">
                  <c:v>194.3</c:v>
                </c:pt>
                <c:pt idx="504">
                  <c:v>197</c:v>
                </c:pt>
                <c:pt idx="505">
                  <c:v>199.77</c:v>
                </c:pt>
                <c:pt idx="506">
                  <c:v>202.56</c:v>
                </c:pt>
                <c:pt idx="507">
                  <c:v>205.41</c:v>
                </c:pt>
                <c:pt idx="508">
                  <c:v>208.29</c:v>
                </c:pt>
                <c:pt idx="509">
                  <c:v>211.21</c:v>
                </c:pt>
                <c:pt idx="510">
                  <c:v>214.16</c:v>
                </c:pt>
                <c:pt idx="511">
                  <c:v>217.13</c:v>
                </c:pt>
                <c:pt idx="512">
                  <c:v>220.14</c:v>
                </c:pt>
                <c:pt idx="513">
                  <c:v>223.15</c:v>
                </c:pt>
                <c:pt idx="514">
                  <c:v>226.22</c:v>
                </c:pt>
                <c:pt idx="515">
                  <c:v>229.28</c:v>
                </c:pt>
                <c:pt idx="516">
                  <c:v>232.34</c:v>
                </c:pt>
                <c:pt idx="517">
                  <c:v>235.29</c:v>
                </c:pt>
                <c:pt idx="518">
                  <c:v>238.26</c:v>
                </c:pt>
                <c:pt idx="519">
                  <c:v>241.15</c:v>
                </c:pt>
                <c:pt idx="520">
                  <c:v>243.79</c:v>
                </c:pt>
                <c:pt idx="521">
                  <c:v>246.39</c:v>
                </c:pt>
                <c:pt idx="522">
                  <c:v>249.19</c:v>
                </c:pt>
                <c:pt idx="523">
                  <c:v>251.95</c:v>
                </c:pt>
                <c:pt idx="524">
                  <c:v>254.68</c:v>
                </c:pt>
                <c:pt idx="525">
                  <c:v>257.36</c:v>
                </c:pt>
                <c:pt idx="526">
                  <c:v>260</c:v>
                </c:pt>
                <c:pt idx="527">
                  <c:v>262.60000000000002</c:v>
                </c:pt>
                <c:pt idx="528">
                  <c:v>265.16000000000003</c:v>
                </c:pt>
                <c:pt idx="529">
                  <c:v>267.42</c:v>
                </c:pt>
                <c:pt idx="530">
                  <c:v>270.01</c:v>
                </c:pt>
                <c:pt idx="531">
                  <c:v>272.45</c:v>
                </c:pt>
                <c:pt idx="532">
                  <c:v>274.76</c:v>
                </c:pt>
                <c:pt idx="533">
                  <c:v>276.86</c:v>
                </c:pt>
                <c:pt idx="534">
                  <c:v>278.95</c:v>
                </c:pt>
                <c:pt idx="535">
                  <c:v>280.93</c:v>
                </c:pt>
                <c:pt idx="536">
                  <c:v>282.79000000000002</c:v>
                </c:pt>
                <c:pt idx="537">
                  <c:v>284.56</c:v>
                </c:pt>
                <c:pt idx="538">
                  <c:v>286.26</c:v>
                </c:pt>
                <c:pt idx="539">
                  <c:v>287.92</c:v>
                </c:pt>
                <c:pt idx="540">
                  <c:v>289.56</c:v>
                </c:pt>
                <c:pt idx="541">
                  <c:v>291.19</c:v>
                </c:pt>
                <c:pt idx="542">
                  <c:v>292.86</c:v>
                </c:pt>
                <c:pt idx="543">
                  <c:v>294.47000000000003</c:v>
                </c:pt>
                <c:pt idx="544">
                  <c:v>296.05</c:v>
                </c:pt>
                <c:pt idx="545">
                  <c:v>297.58</c:v>
                </c:pt>
                <c:pt idx="546">
                  <c:v>299.08999999999997</c:v>
                </c:pt>
                <c:pt idx="547">
                  <c:v>300.68</c:v>
                </c:pt>
                <c:pt idx="548">
                  <c:v>302.27</c:v>
                </c:pt>
                <c:pt idx="549">
                  <c:v>303.93</c:v>
                </c:pt>
                <c:pt idx="550">
                  <c:v>305.75</c:v>
                </c:pt>
                <c:pt idx="551">
                  <c:v>307.82</c:v>
                </c:pt>
                <c:pt idx="552">
                  <c:v>310.19</c:v>
                </c:pt>
                <c:pt idx="553">
                  <c:v>312.77999999999997</c:v>
                </c:pt>
                <c:pt idx="554">
                  <c:v>315.29000000000002</c:v>
                </c:pt>
                <c:pt idx="555">
                  <c:v>317.85000000000002</c:v>
                </c:pt>
                <c:pt idx="556">
                  <c:v>319.85000000000002</c:v>
                </c:pt>
                <c:pt idx="557">
                  <c:v>323.82</c:v>
                </c:pt>
                <c:pt idx="558">
                  <c:v>329.94</c:v>
                </c:pt>
                <c:pt idx="559">
                  <c:v>336.17</c:v>
                </c:pt>
                <c:pt idx="560">
                  <c:v>341.37</c:v>
                </c:pt>
                <c:pt idx="561">
                  <c:v>346.65</c:v>
                </c:pt>
                <c:pt idx="562">
                  <c:v>352.5</c:v>
                </c:pt>
                <c:pt idx="563">
                  <c:v>358.05</c:v>
                </c:pt>
                <c:pt idx="564">
                  <c:v>363.71</c:v>
                </c:pt>
                <c:pt idx="565">
                  <c:v>368.38</c:v>
                </c:pt>
                <c:pt idx="566">
                  <c:v>372.87</c:v>
                </c:pt>
                <c:pt idx="567">
                  <c:v>377.09</c:v>
                </c:pt>
                <c:pt idx="568">
                  <c:v>380.03</c:v>
                </c:pt>
                <c:pt idx="569">
                  <c:v>383.11</c:v>
                </c:pt>
                <c:pt idx="570">
                  <c:v>384.84</c:v>
                </c:pt>
                <c:pt idx="571">
                  <c:v>386.9</c:v>
                </c:pt>
                <c:pt idx="572">
                  <c:v>388.63</c:v>
                </c:pt>
                <c:pt idx="573">
                  <c:v>390.42</c:v>
                </c:pt>
                <c:pt idx="574">
                  <c:v>392.88</c:v>
                </c:pt>
                <c:pt idx="575">
                  <c:v>395.97</c:v>
                </c:pt>
                <c:pt idx="576">
                  <c:v>400.21</c:v>
                </c:pt>
                <c:pt idx="577">
                  <c:v>404.12</c:v>
                </c:pt>
                <c:pt idx="578">
                  <c:v>407.85</c:v>
                </c:pt>
                <c:pt idx="579">
                  <c:v>412.04</c:v>
                </c:pt>
                <c:pt idx="580">
                  <c:v>416.61</c:v>
                </c:pt>
                <c:pt idx="581">
                  <c:v>421</c:v>
                </c:pt>
                <c:pt idx="582">
                  <c:v>425.68</c:v>
                </c:pt>
                <c:pt idx="583">
                  <c:v>430.47</c:v>
                </c:pt>
                <c:pt idx="584">
                  <c:v>435.28</c:v>
                </c:pt>
                <c:pt idx="585">
                  <c:v>440.04</c:v>
                </c:pt>
                <c:pt idx="586">
                  <c:v>444.95</c:v>
                </c:pt>
                <c:pt idx="587">
                  <c:v>450.11</c:v>
                </c:pt>
                <c:pt idx="588">
                  <c:v>455.38</c:v>
                </c:pt>
                <c:pt idx="589">
                  <c:v>460.64</c:v>
                </c:pt>
                <c:pt idx="590">
                  <c:v>465.92</c:v>
                </c:pt>
                <c:pt idx="591">
                  <c:v>471.18</c:v>
                </c:pt>
                <c:pt idx="592">
                  <c:v>476.45</c:v>
                </c:pt>
                <c:pt idx="593">
                  <c:v>481.79</c:v>
                </c:pt>
                <c:pt idx="594">
                  <c:v>487.23</c:v>
                </c:pt>
                <c:pt idx="595">
                  <c:v>492.57</c:v>
                </c:pt>
                <c:pt idx="596">
                  <c:v>497.85</c:v>
                </c:pt>
                <c:pt idx="597">
                  <c:v>503.12</c:v>
                </c:pt>
                <c:pt idx="598">
                  <c:v>508.32</c:v>
                </c:pt>
                <c:pt idx="599">
                  <c:v>513.63</c:v>
                </c:pt>
                <c:pt idx="600">
                  <c:v>518.91</c:v>
                </c:pt>
                <c:pt idx="601">
                  <c:v>524.30999999999995</c:v>
                </c:pt>
                <c:pt idx="602">
                  <c:v>529.62</c:v>
                </c:pt>
                <c:pt idx="603">
                  <c:v>534.78</c:v>
                </c:pt>
                <c:pt idx="604">
                  <c:v>539.85</c:v>
                </c:pt>
                <c:pt idx="605">
                  <c:v>544.84</c:v>
                </c:pt>
                <c:pt idx="606">
                  <c:v>549.97</c:v>
                </c:pt>
                <c:pt idx="607">
                  <c:v>555.15</c:v>
                </c:pt>
                <c:pt idx="608">
                  <c:v>560.13</c:v>
                </c:pt>
                <c:pt idx="609">
                  <c:v>565.26</c:v>
                </c:pt>
                <c:pt idx="610">
                  <c:v>570.41</c:v>
                </c:pt>
                <c:pt idx="611">
                  <c:v>575.62</c:v>
                </c:pt>
                <c:pt idx="612">
                  <c:v>580.87</c:v>
                </c:pt>
                <c:pt idx="613">
                  <c:v>586.23</c:v>
                </c:pt>
                <c:pt idx="614">
                  <c:v>591.57000000000005</c:v>
                </c:pt>
                <c:pt idx="615">
                  <c:v>596.91</c:v>
                </c:pt>
                <c:pt idx="616">
                  <c:v>602.25</c:v>
                </c:pt>
                <c:pt idx="617">
                  <c:v>607.29</c:v>
                </c:pt>
                <c:pt idx="618">
                  <c:v>612.11</c:v>
                </c:pt>
                <c:pt idx="619">
                  <c:v>617.29999999999995</c:v>
                </c:pt>
                <c:pt idx="620">
                  <c:v>622.87</c:v>
                </c:pt>
                <c:pt idx="621">
                  <c:v>628.19000000000005</c:v>
                </c:pt>
                <c:pt idx="622">
                  <c:v>633.88</c:v>
                </c:pt>
                <c:pt idx="623">
                  <c:v>638.97</c:v>
                </c:pt>
                <c:pt idx="624">
                  <c:v>644.03</c:v>
                </c:pt>
                <c:pt idx="625">
                  <c:v>649.21</c:v>
                </c:pt>
                <c:pt idx="626">
                  <c:v>654.07000000000005</c:v>
                </c:pt>
                <c:pt idx="627">
                  <c:v>659.06</c:v>
                </c:pt>
                <c:pt idx="628">
                  <c:v>664.46</c:v>
                </c:pt>
                <c:pt idx="629">
                  <c:v>670.34</c:v>
                </c:pt>
                <c:pt idx="630">
                  <c:v>676.54</c:v>
                </c:pt>
                <c:pt idx="631">
                  <c:v>683.28</c:v>
                </c:pt>
                <c:pt idx="632">
                  <c:v>690.4</c:v>
                </c:pt>
                <c:pt idx="633">
                  <c:v>697.98</c:v>
                </c:pt>
                <c:pt idx="634">
                  <c:v>705.65</c:v>
                </c:pt>
                <c:pt idx="635">
                  <c:v>713.62</c:v>
                </c:pt>
                <c:pt idx="636">
                  <c:v>721.55</c:v>
                </c:pt>
                <c:pt idx="637">
                  <c:v>729.83</c:v>
                </c:pt>
                <c:pt idx="638">
                  <c:v>738.13</c:v>
                </c:pt>
                <c:pt idx="639">
                  <c:v>746.66</c:v>
                </c:pt>
                <c:pt idx="640">
                  <c:v>755.3</c:v>
                </c:pt>
                <c:pt idx="641">
                  <c:v>764.08</c:v>
                </c:pt>
                <c:pt idx="642">
                  <c:v>772.9</c:v>
                </c:pt>
                <c:pt idx="643">
                  <c:v>782.31</c:v>
                </c:pt>
                <c:pt idx="644">
                  <c:v>791.66</c:v>
                </c:pt>
                <c:pt idx="645">
                  <c:v>801.06</c:v>
                </c:pt>
                <c:pt idx="646">
                  <c:v>810.74</c:v>
                </c:pt>
                <c:pt idx="647">
                  <c:v>820.51</c:v>
                </c:pt>
                <c:pt idx="648">
                  <c:v>830.55</c:v>
                </c:pt>
                <c:pt idx="649">
                  <c:v>841</c:v>
                </c:pt>
                <c:pt idx="650">
                  <c:v>851.87</c:v>
                </c:pt>
                <c:pt idx="651">
                  <c:v>863.51</c:v>
                </c:pt>
                <c:pt idx="652">
                  <c:v>875.81</c:v>
                </c:pt>
                <c:pt idx="653">
                  <c:v>888.8</c:v>
                </c:pt>
                <c:pt idx="654">
                  <c:v>903.27</c:v>
                </c:pt>
                <c:pt idx="655">
                  <c:v>917.57</c:v>
                </c:pt>
                <c:pt idx="656">
                  <c:v>931.99</c:v>
                </c:pt>
                <c:pt idx="657">
                  <c:v>947.79</c:v>
                </c:pt>
                <c:pt idx="658">
                  <c:v>962.71</c:v>
                </c:pt>
                <c:pt idx="659">
                  <c:v>977.42</c:v>
                </c:pt>
                <c:pt idx="660">
                  <c:v>991.7</c:v>
                </c:pt>
                <c:pt idx="661" formatCode="#,##0.00">
                  <c:v>1005.6</c:v>
                </c:pt>
                <c:pt idx="662" formatCode="#,##0.00">
                  <c:v>1020.18</c:v>
                </c:pt>
                <c:pt idx="663" formatCode="#,##0.00">
                  <c:v>1035.08</c:v>
                </c:pt>
                <c:pt idx="664" formatCode="#,##0.00">
                  <c:v>1050.3499999999999</c:v>
                </c:pt>
                <c:pt idx="665" formatCode="#,##0.00">
                  <c:v>1065.9000000000001</c:v>
                </c:pt>
                <c:pt idx="666" formatCode="#,##0.00">
                  <c:v>1081.57</c:v>
                </c:pt>
                <c:pt idx="667" formatCode="#,##0.00">
                  <c:v>1097.18</c:v>
                </c:pt>
                <c:pt idx="668" formatCode="#,##0.00">
                  <c:v>1112.99</c:v>
                </c:pt>
                <c:pt idx="669" formatCode="#,##0.00">
                  <c:v>1129.45</c:v>
                </c:pt>
                <c:pt idx="670" formatCode="#,##0.00">
                  <c:v>1146.78</c:v>
                </c:pt>
                <c:pt idx="671" formatCode="#,##0.00">
                  <c:v>1164.3</c:v>
                </c:pt>
                <c:pt idx="672" formatCode="#,##0.00">
                  <c:v>1182.1400000000001</c:v>
                </c:pt>
                <c:pt idx="673" formatCode="#,##0.00">
                  <c:v>1200.02</c:v>
                </c:pt>
                <c:pt idx="674" formatCode="#,##0.00">
                  <c:v>1219.1199999999999</c:v>
                </c:pt>
                <c:pt idx="675" formatCode="#,##0.00">
                  <c:v>1239.99</c:v>
                </c:pt>
                <c:pt idx="676" formatCode="#,##0.00">
                  <c:v>1260.48</c:v>
                </c:pt>
                <c:pt idx="677" formatCode="#,##0.00">
                  <c:v>1282.95</c:v>
                </c:pt>
                <c:pt idx="678" formatCode="#,##0.00">
                  <c:v>1304.57</c:v>
                </c:pt>
                <c:pt idx="679" formatCode="#,##0.00">
                  <c:v>1326.74</c:v>
                </c:pt>
                <c:pt idx="680" formatCode="#,##0.00">
                  <c:v>1349.89</c:v>
                </c:pt>
                <c:pt idx="681" formatCode="#,##0.00">
                  <c:v>1372.89</c:v>
                </c:pt>
                <c:pt idx="682" formatCode="#,##0.00">
                  <c:v>1396.47</c:v>
                </c:pt>
                <c:pt idx="683" formatCode="#,##0.00">
                  <c:v>1420.64</c:v>
                </c:pt>
                <c:pt idx="684" formatCode="#,##0.00">
                  <c:v>1444.74</c:v>
                </c:pt>
                <c:pt idx="685" formatCode="#,##0.00">
                  <c:v>1470.19</c:v>
                </c:pt>
                <c:pt idx="686" formatCode="#,##0.00">
                  <c:v>1496.01</c:v>
                </c:pt>
                <c:pt idx="687" formatCode="#,##0.00">
                  <c:v>1521.98</c:v>
                </c:pt>
                <c:pt idx="688" formatCode="#,##0.00">
                  <c:v>1548</c:v>
                </c:pt>
                <c:pt idx="689" formatCode="#,##0.00">
                  <c:v>1574.61</c:v>
                </c:pt>
                <c:pt idx="690" formatCode="#,##0.00">
                  <c:v>1602.88</c:v>
                </c:pt>
                <c:pt idx="691" formatCode="#,##0.00">
                  <c:v>1633.86</c:v>
                </c:pt>
                <c:pt idx="692" formatCode="#,##0.00">
                  <c:v>1665.86</c:v>
                </c:pt>
                <c:pt idx="693" formatCode="#,##0.00">
                  <c:v>1698.63</c:v>
                </c:pt>
                <c:pt idx="694" formatCode="#,##0.00">
                  <c:v>1732.35</c:v>
                </c:pt>
                <c:pt idx="695" formatCode="#,##0.00">
                  <c:v>1767.03</c:v>
                </c:pt>
                <c:pt idx="696" formatCode="#,##0.00">
                  <c:v>1802.18</c:v>
                </c:pt>
                <c:pt idx="697" formatCode="#,##0.00">
                  <c:v>1838.16</c:v>
                </c:pt>
                <c:pt idx="698" formatCode="#,##0.00">
                  <c:v>1874.64</c:v>
                </c:pt>
                <c:pt idx="699" formatCode="#,##0.00">
                  <c:v>1912.97</c:v>
                </c:pt>
                <c:pt idx="700" formatCode="#,##0.00">
                  <c:v>1953.06</c:v>
                </c:pt>
                <c:pt idx="701" formatCode="#,##0.00">
                  <c:v>1994.1</c:v>
                </c:pt>
                <c:pt idx="702" formatCode="#,##0.00">
                  <c:v>2036.04</c:v>
                </c:pt>
                <c:pt idx="703" formatCode="#,##0.00">
                  <c:v>2079.46</c:v>
                </c:pt>
                <c:pt idx="704" formatCode="#,##0.00">
                  <c:v>2123.62</c:v>
                </c:pt>
                <c:pt idx="705" formatCode="#,##0.00">
                  <c:v>2168.1</c:v>
                </c:pt>
                <c:pt idx="706" formatCode="#,##0.00">
                  <c:v>2212.36</c:v>
                </c:pt>
                <c:pt idx="707" formatCode="#,##0.00">
                  <c:v>2258.6999999999998</c:v>
                </c:pt>
                <c:pt idx="708" formatCode="#,##0.00">
                  <c:v>2307.3200000000002</c:v>
                </c:pt>
                <c:pt idx="709" formatCode="#,##0.00">
                  <c:v>2357.16</c:v>
                </c:pt>
                <c:pt idx="710" formatCode="#,##0.00">
                  <c:v>2407.73</c:v>
                </c:pt>
                <c:pt idx="711" formatCode="#,##0.00">
                  <c:v>2459.4499999999998</c:v>
                </c:pt>
                <c:pt idx="712" formatCode="#,##0.00">
                  <c:v>2513.46</c:v>
                </c:pt>
                <c:pt idx="713" formatCode="#,##0.00">
                  <c:v>2569.21</c:v>
                </c:pt>
                <c:pt idx="714" formatCode="#,##0.00">
                  <c:v>2626.43</c:v>
                </c:pt>
                <c:pt idx="715" formatCode="#,##0.00">
                  <c:v>2691.76</c:v>
                </c:pt>
                <c:pt idx="716" formatCode="#,##0.00">
                  <c:v>2759.06</c:v>
                </c:pt>
                <c:pt idx="717" formatCode="#,##0.00">
                  <c:v>2828.72</c:v>
                </c:pt>
                <c:pt idx="718" formatCode="#,##0.00">
                  <c:v>2902.94</c:v>
                </c:pt>
                <c:pt idx="719" formatCode="#,##0.00">
                  <c:v>2976.69</c:v>
                </c:pt>
                <c:pt idx="720" formatCode="#,##0.00">
                  <c:v>3054.41</c:v>
                </c:pt>
                <c:pt idx="721" formatCode="#,##0.00">
                  <c:v>3142.75</c:v>
                </c:pt>
                <c:pt idx="722" formatCode="#,##0.00">
                  <c:v>3238.2</c:v>
                </c:pt>
                <c:pt idx="723" formatCode="#,##0.00">
                  <c:v>3339.1</c:v>
                </c:pt>
                <c:pt idx="724" formatCode="#,##0.00">
                  <c:v>3444.07</c:v>
                </c:pt>
                <c:pt idx="725" formatCode="#,##0.00">
                  <c:v>3553.38</c:v>
                </c:pt>
                <c:pt idx="726" formatCode="#,##0.00">
                  <c:v>3667.46</c:v>
                </c:pt>
                <c:pt idx="727" formatCode="#,##0.00">
                  <c:v>3772</c:v>
                </c:pt>
                <c:pt idx="728" formatCode="#,##0.00">
                  <c:v>3875.89</c:v>
                </c:pt>
                <c:pt idx="729" formatCode="#,##0.00">
                  <c:v>3982.73</c:v>
                </c:pt>
                <c:pt idx="730" formatCode="#,##0.00">
                  <c:v>4094.37</c:v>
                </c:pt>
                <c:pt idx="731" formatCode="#,##0.00">
                  <c:v>4209.71</c:v>
                </c:pt>
                <c:pt idx="732" formatCode="#,##0.00">
                  <c:v>4327.07</c:v>
                </c:pt>
                <c:pt idx="733" formatCode="#,##0.00">
                  <c:v>4441.6000000000004</c:v>
                </c:pt>
                <c:pt idx="734" formatCode="#,##0.00">
                  <c:v>4561.76</c:v>
                </c:pt>
                <c:pt idx="735" formatCode="#,##0.00">
                  <c:v>4684.7700000000004</c:v>
                </c:pt>
                <c:pt idx="736" formatCode="#,##0.00">
                  <c:v>4815.0600000000004</c:v>
                </c:pt>
                <c:pt idx="737" formatCode="#,##0.00">
                  <c:v>4951.7700000000004</c:v>
                </c:pt>
                <c:pt idx="738" formatCode="#,##0.00">
                  <c:v>5090.93</c:v>
                </c:pt>
                <c:pt idx="739" formatCode="#,##0.00">
                  <c:v>5238.6000000000004</c:v>
                </c:pt>
                <c:pt idx="740" formatCode="#,##0.00">
                  <c:v>5391.92</c:v>
                </c:pt>
                <c:pt idx="741" formatCode="#,##0.00">
                  <c:v>5549.1</c:v>
                </c:pt>
                <c:pt idx="742" formatCode="#,##0.00">
                  <c:v>5707.23</c:v>
                </c:pt>
                <c:pt idx="743" formatCode="#,##0.00">
                  <c:v>5865.41</c:v>
                </c:pt>
                <c:pt idx="744" formatCode="#,##0.00">
                  <c:v>6023.29</c:v>
                </c:pt>
                <c:pt idx="745" formatCode="#,##0.00">
                  <c:v>6181.04</c:v>
                </c:pt>
                <c:pt idx="746" formatCode="#,##0.00">
                  <c:v>6336.69</c:v>
                </c:pt>
                <c:pt idx="747" formatCode="#,##0.00">
                  <c:v>6495.52</c:v>
                </c:pt>
                <c:pt idx="748" formatCode="#,##0.00">
                  <c:v>6658.43</c:v>
                </c:pt>
                <c:pt idx="749" formatCode="#,##0.00">
                  <c:v>6821.07</c:v>
                </c:pt>
                <c:pt idx="750" formatCode="#,##0.00">
                  <c:v>6983.68</c:v>
                </c:pt>
                <c:pt idx="751" formatCode="#,##0.00">
                  <c:v>7145.56</c:v>
                </c:pt>
                <c:pt idx="752" formatCode="#,##0.00">
                  <c:v>7305.79</c:v>
                </c:pt>
                <c:pt idx="753" formatCode="#,##0.00">
                  <c:v>7468.25</c:v>
                </c:pt>
                <c:pt idx="754" formatCode="#,##0.00">
                  <c:v>7633.26</c:v>
                </c:pt>
                <c:pt idx="755" formatCode="#,##0.00">
                  <c:v>7796.22</c:v>
                </c:pt>
                <c:pt idx="756" formatCode="#,##0.00">
                  <c:v>7962.73</c:v>
                </c:pt>
                <c:pt idx="757" formatCode="#,##0.00">
                  <c:v>8130.04</c:v>
                </c:pt>
                <c:pt idx="758" formatCode="#,##0.00">
                  <c:v>8300.85</c:v>
                </c:pt>
                <c:pt idx="759" formatCode="#,##0.00">
                  <c:v>8478.24</c:v>
                </c:pt>
                <c:pt idx="760" formatCode="#,##0.00">
                  <c:v>8655.9500000000007</c:v>
                </c:pt>
                <c:pt idx="761" formatCode="#,##0.00">
                  <c:v>8828.31</c:v>
                </c:pt>
                <c:pt idx="762" formatCode="#,##0.00">
                  <c:v>9003.33</c:v>
                </c:pt>
                <c:pt idx="763" formatCode="#,##0.00">
                  <c:v>9180.81</c:v>
                </c:pt>
                <c:pt idx="764" formatCode="#,##0.00">
                  <c:v>9357.89</c:v>
                </c:pt>
                <c:pt idx="765" formatCode="#,##0.00">
                  <c:v>9537.83</c:v>
                </c:pt>
                <c:pt idx="766" formatCode="#,##0.00">
                  <c:v>9715.5300000000007</c:v>
                </c:pt>
                <c:pt idx="767" formatCode="#,##0.00">
                  <c:v>9892.8799999999992</c:v>
                </c:pt>
                <c:pt idx="768" formatCode="#,##0.00">
                  <c:v>10068.69</c:v>
                </c:pt>
                <c:pt idx="769" formatCode="#,##0.00">
                  <c:v>10242.780000000001</c:v>
                </c:pt>
                <c:pt idx="770" formatCode="#,##0.00">
                  <c:v>10403.049999999999</c:v>
                </c:pt>
                <c:pt idx="771" formatCode="#,##0.00">
                  <c:v>10574.26</c:v>
                </c:pt>
                <c:pt idx="772" formatCode="#,##0.00">
                  <c:v>10750.79</c:v>
                </c:pt>
                <c:pt idx="773" formatCode="#,##0.00">
                  <c:v>10926.79</c:v>
                </c:pt>
                <c:pt idx="774" formatCode="#,##0.00">
                  <c:v>11096.09</c:v>
                </c:pt>
                <c:pt idx="775" formatCode="#,##0.00">
                  <c:v>11272.4</c:v>
                </c:pt>
                <c:pt idx="776" formatCode="#,##0.00">
                  <c:v>11450.31</c:v>
                </c:pt>
                <c:pt idx="777" formatCode="#,##0.00">
                  <c:v>11627.82</c:v>
                </c:pt>
                <c:pt idx="778" formatCode="#,##0.00">
                  <c:v>11806.26</c:v>
                </c:pt>
                <c:pt idx="779" formatCode="#,##0.00">
                  <c:v>11984.38</c:v>
                </c:pt>
                <c:pt idx="780" formatCode="#,##0.00">
                  <c:v>12162.48</c:v>
                </c:pt>
                <c:pt idx="781" formatCode="#,##0.00">
                  <c:v>12338.26</c:v>
                </c:pt>
                <c:pt idx="782" formatCode="#,##0.00">
                  <c:v>12511.76</c:v>
                </c:pt>
                <c:pt idx="783" formatCode="#,##0.00">
                  <c:v>12683.85</c:v>
                </c:pt>
                <c:pt idx="784" formatCode="#,##0.00">
                  <c:v>12856.11</c:v>
                </c:pt>
                <c:pt idx="785" formatCode="#,##0.00">
                  <c:v>13029.36</c:v>
                </c:pt>
                <c:pt idx="786" formatCode="#,##0.00">
                  <c:v>13201.89</c:v>
                </c:pt>
                <c:pt idx="787" formatCode="#,##0.00">
                  <c:v>13372.58</c:v>
                </c:pt>
                <c:pt idx="788" formatCode="#,##0.00">
                  <c:v>13543.75</c:v>
                </c:pt>
                <c:pt idx="789" formatCode="#,##0.00">
                  <c:v>13710.43</c:v>
                </c:pt>
                <c:pt idx="790" formatCode="#,##0.00">
                  <c:v>13878.09</c:v>
                </c:pt>
                <c:pt idx="791" formatCode="#,##0.00">
                  <c:v>14046.83</c:v>
                </c:pt>
                <c:pt idx="792" formatCode="#,##0.00">
                  <c:v>14216.7</c:v>
                </c:pt>
                <c:pt idx="793" formatCode="#,##0.00">
                  <c:v>14385.02</c:v>
                </c:pt>
                <c:pt idx="794" formatCode="#,##0.00">
                  <c:v>14550.38</c:v>
                </c:pt>
                <c:pt idx="795" formatCode="#,##0.00">
                  <c:v>14716.58</c:v>
                </c:pt>
                <c:pt idx="796" formatCode="#,##0.00">
                  <c:v>14882.55</c:v>
                </c:pt>
                <c:pt idx="797" formatCode="#,##0.00">
                  <c:v>15049.99</c:v>
                </c:pt>
                <c:pt idx="798" formatCode="#,##0.00">
                  <c:v>15218.3</c:v>
                </c:pt>
                <c:pt idx="799" formatCode="#,##0.00">
                  <c:v>15385.29</c:v>
                </c:pt>
                <c:pt idx="800" formatCode="#,##0.00">
                  <c:v>15550.71</c:v>
                </c:pt>
                <c:pt idx="801" formatCode="#,##0.00">
                  <c:v>15714.64</c:v>
                </c:pt>
                <c:pt idx="802" formatCode="#,##0.00">
                  <c:v>15876.68</c:v>
                </c:pt>
                <c:pt idx="803" formatCode="#,##0.00">
                  <c:v>16037.32</c:v>
                </c:pt>
                <c:pt idx="804" formatCode="#,##0.00">
                  <c:v>16196.98</c:v>
                </c:pt>
                <c:pt idx="805" formatCode="#,##0.00">
                  <c:v>16355.89</c:v>
                </c:pt>
                <c:pt idx="806" formatCode="#,##0.00">
                  <c:v>16505.28</c:v>
                </c:pt>
                <c:pt idx="807" formatCode="#,##0.00">
                  <c:v>16663.59</c:v>
                </c:pt>
                <c:pt idx="808" formatCode="#,##0.00">
                  <c:v>16818.89</c:v>
                </c:pt>
                <c:pt idx="809" formatCode="#,##0.00">
                  <c:v>16972.18</c:v>
                </c:pt>
                <c:pt idx="810" formatCode="#,##0.00">
                  <c:v>17120.11</c:v>
                </c:pt>
                <c:pt idx="811" formatCode="#,##0.00">
                  <c:v>17267.830000000002</c:v>
                </c:pt>
                <c:pt idx="812" formatCode="#,##0.00">
                  <c:v>17413.45</c:v>
                </c:pt>
                <c:pt idx="813" formatCode="#,##0.00">
                  <c:v>17557.45</c:v>
                </c:pt>
                <c:pt idx="814" formatCode="#,##0.00">
                  <c:v>17700.63</c:v>
                </c:pt>
                <c:pt idx="815" formatCode="#,##0.00">
                  <c:v>17842.45</c:v>
                </c:pt>
                <c:pt idx="816" formatCode="#,##0.00">
                  <c:v>17981.13</c:v>
                </c:pt>
                <c:pt idx="817" formatCode="#,##0.00">
                  <c:v>18119.84</c:v>
                </c:pt>
                <c:pt idx="818" formatCode="#,##0.00">
                  <c:v>18256.93</c:v>
                </c:pt>
                <c:pt idx="819" formatCode="#,##0.00">
                  <c:v>18392.919999999998</c:v>
                </c:pt>
                <c:pt idx="820" formatCode="#,##0.00">
                  <c:v>18527.95</c:v>
                </c:pt>
                <c:pt idx="821" formatCode="#,##0.00">
                  <c:v>18663.11</c:v>
                </c:pt>
                <c:pt idx="822" formatCode="#,##0.00">
                  <c:v>18797.11</c:v>
                </c:pt>
                <c:pt idx="823" formatCode="#,##0.00">
                  <c:v>18928.66</c:v>
                </c:pt>
                <c:pt idx="824" formatCode="#,##0.00">
                  <c:v>19059.57</c:v>
                </c:pt>
                <c:pt idx="825" formatCode="#,##0.00">
                  <c:v>19189.93</c:v>
                </c:pt>
                <c:pt idx="826" formatCode="#,##0.00">
                  <c:v>19319.669999999998</c:v>
                </c:pt>
                <c:pt idx="827" formatCode="#,##0.00">
                  <c:v>19449.03</c:v>
                </c:pt>
                <c:pt idx="828" formatCode="#,##0.00">
                  <c:v>19577.93</c:v>
                </c:pt>
                <c:pt idx="829" formatCode="#,##0.00">
                  <c:v>19706.43</c:v>
                </c:pt>
                <c:pt idx="830" formatCode="#,##0.00">
                  <c:v>19839.57</c:v>
                </c:pt>
                <c:pt idx="831" formatCode="#,##0.00">
                  <c:v>19967.349999999999</c:v>
                </c:pt>
                <c:pt idx="832" formatCode="#,##0.00">
                  <c:v>20092.61</c:v>
                </c:pt>
                <c:pt idx="833" formatCode="#,##0.00">
                  <c:v>20216.21</c:v>
                </c:pt>
                <c:pt idx="834" formatCode="#,##0.00">
                  <c:v>20338.37</c:v>
                </c:pt>
                <c:pt idx="835" formatCode="#,##0.00">
                  <c:v>20459.36</c:v>
                </c:pt>
                <c:pt idx="836" formatCode="#,##0.00">
                  <c:v>20580.330000000002</c:v>
                </c:pt>
                <c:pt idx="837" formatCode="#,##0.00">
                  <c:v>20701.060000000001</c:v>
                </c:pt>
                <c:pt idx="838" formatCode="#,##0.00">
                  <c:v>20821.45</c:v>
                </c:pt>
                <c:pt idx="839" formatCode="#,##0.00">
                  <c:v>20941.34</c:v>
                </c:pt>
                <c:pt idx="840" formatCode="#,##0.00">
                  <c:v>21060.61</c:v>
                </c:pt>
                <c:pt idx="841" formatCode="#,##0.00">
                  <c:v>21179.13</c:v>
                </c:pt>
                <c:pt idx="842" formatCode="#,##0.00">
                  <c:v>21296.74</c:v>
                </c:pt>
                <c:pt idx="843" formatCode="#,##0.00">
                  <c:v>21414.080000000002</c:v>
                </c:pt>
                <c:pt idx="844" formatCode="#,##0.00">
                  <c:v>21531.23</c:v>
                </c:pt>
                <c:pt idx="845" formatCode="#,##0.00">
                  <c:v>21650.94</c:v>
                </c:pt>
                <c:pt idx="846" formatCode="#,##0.00">
                  <c:v>21771.48</c:v>
                </c:pt>
                <c:pt idx="847" formatCode="#,##0.00">
                  <c:v>21889.200000000001</c:v>
                </c:pt>
                <c:pt idx="848" formatCode="#,##0.00">
                  <c:v>22008.73</c:v>
                </c:pt>
                <c:pt idx="849" formatCode="#,##0.00">
                  <c:v>22128.04</c:v>
                </c:pt>
                <c:pt idx="850" formatCode="#,##0.00">
                  <c:v>22245.32</c:v>
                </c:pt>
                <c:pt idx="851" formatCode="#,##0.00">
                  <c:v>22365.05</c:v>
                </c:pt>
                <c:pt idx="852" formatCode="#,##0.00">
                  <c:v>22484.639999999999</c:v>
                </c:pt>
                <c:pt idx="853" formatCode="#,##0.00">
                  <c:v>22604.63</c:v>
                </c:pt>
                <c:pt idx="854" formatCode="#,##0.00">
                  <c:v>22724.31</c:v>
                </c:pt>
                <c:pt idx="855" formatCode="#,##0.00">
                  <c:v>22844.07</c:v>
                </c:pt>
                <c:pt idx="856" formatCode="#,##0.00">
                  <c:v>22963.31</c:v>
                </c:pt>
                <c:pt idx="857" formatCode="#,##0.00">
                  <c:v>23081.96</c:v>
                </c:pt>
                <c:pt idx="858" formatCode="#,##0.00">
                  <c:v>23200.04</c:v>
                </c:pt>
                <c:pt idx="859" formatCode="#,##0.00">
                  <c:v>23319.360000000001</c:v>
                </c:pt>
                <c:pt idx="860" formatCode="#,##0.00">
                  <c:v>23427.23</c:v>
                </c:pt>
                <c:pt idx="861" formatCode="#,##0.00">
                  <c:v>23543.62</c:v>
                </c:pt>
                <c:pt idx="862" formatCode="#,##0.00">
                  <c:v>23658.23</c:v>
                </c:pt>
                <c:pt idx="863" formatCode="#,##0.00">
                  <c:v>23771.61</c:v>
                </c:pt>
                <c:pt idx="864" formatCode="#,##0.00">
                  <c:v>23883.81</c:v>
                </c:pt>
                <c:pt idx="865" formatCode="#,##0.00">
                  <c:v>23994.74</c:v>
                </c:pt>
                <c:pt idx="866" formatCode="#,##0.00">
                  <c:v>24104.51</c:v>
                </c:pt>
                <c:pt idx="867" formatCode="#,##0.00">
                  <c:v>24213.42</c:v>
                </c:pt>
                <c:pt idx="868" formatCode="#,##0.00">
                  <c:v>24321.21</c:v>
                </c:pt>
                <c:pt idx="869" formatCode="#,##0.00">
                  <c:v>24428.06</c:v>
                </c:pt>
                <c:pt idx="870" formatCode="#,##0.00">
                  <c:v>24532.07</c:v>
                </c:pt>
                <c:pt idx="871" formatCode="#,##0.00">
                  <c:v>24637.15</c:v>
                </c:pt>
                <c:pt idx="872" formatCode="#,##0.00">
                  <c:v>24741.119999999999</c:v>
                </c:pt>
                <c:pt idx="873" formatCode="#,##0.00">
                  <c:v>24843.87</c:v>
                </c:pt>
                <c:pt idx="874" formatCode="#,##0.00">
                  <c:v>24945.41</c:v>
                </c:pt>
                <c:pt idx="875" formatCode="#,##0.00">
                  <c:v>25046.29</c:v>
                </c:pt>
                <c:pt idx="876" formatCode="#,##0.00">
                  <c:v>25146.54</c:v>
                </c:pt>
                <c:pt idx="877" formatCode="#,##0.00">
                  <c:v>25245.8</c:v>
                </c:pt>
                <c:pt idx="878" formatCode="#,##0.00">
                  <c:v>25344.49</c:v>
                </c:pt>
                <c:pt idx="879" formatCode="#,##0.00">
                  <c:v>25442.74</c:v>
                </c:pt>
                <c:pt idx="880" formatCode="#,##0.00">
                  <c:v>25540.55</c:v>
                </c:pt>
                <c:pt idx="881" formatCode="#,##0.00">
                  <c:v>25637.69</c:v>
                </c:pt>
                <c:pt idx="882" formatCode="#,##0.00">
                  <c:v>25732.41</c:v>
                </c:pt>
                <c:pt idx="883" formatCode="#,##0.00">
                  <c:v>25828.86</c:v>
                </c:pt>
                <c:pt idx="884" formatCode="#,##0.00">
                  <c:v>25924.59</c:v>
                </c:pt>
                <c:pt idx="885" formatCode="#,##0.00">
                  <c:v>26019.64</c:v>
                </c:pt>
                <c:pt idx="886" formatCode="#,##0.00">
                  <c:v>26113.42</c:v>
                </c:pt>
                <c:pt idx="887" formatCode="#,##0.00">
                  <c:v>26206.42</c:v>
                </c:pt>
                <c:pt idx="888" formatCode="#,##0.00">
                  <c:v>26297.75</c:v>
                </c:pt>
                <c:pt idx="889" formatCode="#,##0.00">
                  <c:v>26387.26</c:v>
                </c:pt>
                <c:pt idx="890" formatCode="#,##0.00">
                  <c:v>26478.76</c:v>
                </c:pt>
                <c:pt idx="891" formatCode="#,##0.00">
                  <c:v>26569.29</c:v>
                </c:pt>
                <c:pt idx="892" formatCode="#,##0.00">
                  <c:v>26659.02</c:v>
                </c:pt>
                <c:pt idx="893" formatCode="#,##0.00">
                  <c:v>26747.71</c:v>
                </c:pt>
                <c:pt idx="894" formatCode="#,##0.00">
                  <c:v>26835.7</c:v>
                </c:pt>
                <c:pt idx="895" formatCode="#,##0.00">
                  <c:v>26922.91</c:v>
                </c:pt>
                <c:pt idx="896" formatCode="#,##0.00">
                  <c:v>27007.77</c:v>
                </c:pt>
                <c:pt idx="897" formatCode="#,##0.00">
                  <c:v>27094.21</c:v>
                </c:pt>
                <c:pt idx="898" formatCode="#,##0.00">
                  <c:v>27179.79</c:v>
                </c:pt>
                <c:pt idx="899" formatCode="#,##0.00">
                  <c:v>27265.439999999999</c:v>
                </c:pt>
                <c:pt idx="900" formatCode="#,##0.00">
                  <c:v>27350.85</c:v>
                </c:pt>
                <c:pt idx="901" formatCode="#,##0.00">
                  <c:v>27435.54</c:v>
                </c:pt>
                <c:pt idx="902" formatCode="#,##0.00">
                  <c:v>27519.3</c:v>
                </c:pt>
                <c:pt idx="903" formatCode="#,##0.00">
                  <c:v>27602.75</c:v>
                </c:pt>
                <c:pt idx="904" formatCode="#,##0.00">
                  <c:v>27686.43</c:v>
                </c:pt>
                <c:pt idx="905" formatCode="#,##0.00">
                  <c:v>27770.02</c:v>
                </c:pt>
                <c:pt idx="906" formatCode="#,##0.00">
                  <c:v>27853.25</c:v>
                </c:pt>
                <c:pt idx="907" formatCode="#,##0.00">
                  <c:v>27936.07</c:v>
                </c:pt>
                <c:pt idx="908" formatCode="#,##0.00">
                  <c:v>28018.33</c:v>
                </c:pt>
                <c:pt idx="909" formatCode="#,##0.00">
                  <c:v>28099.87</c:v>
                </c:pt>
                <c:pt idx="910" formatCode="#,##0.00">
                  <c:v>28181.09</c:v>
                </c:pt>
                <c:pt idx="911" formatCode="#,##0.00">
                  <c:v>28261.919999999998</c:v>
                </c:pt>
                <c:pt idx="912" formatCode="#,##0.00">
                  <c:v>28342.27</c:v>
                </c:pt>
                <c:pt idx="913" formatCode="#,##0.00">
                  <c:v>28421.99</c:v>
                </c:pt>
                <c:pt idx="914" formatCode="#,##0.00">
                  <c:v>28502.07</c:v>
                </c:pt>
                <c:pt idx="915" formatCode="#,##0.00">
                  <c:v>28581.759999999998</c:v>
                </c:pt>
                <c:pt idx="916" formatCode="#,##0.00">
                  <c:v>28661.02</c:v>
                </c:pt>
                <c:pt idx="917" formatCode="#,##0.00">
                  <c:v>28740.15</c:v>
                </c:pt>
                <c:pt idx="918" formatCode="#,##0.00">
                  <c:v>28819.08</c:v>
                </c:pt>
                <c:pt idx="919" formatCode="#,##0.00">
                  <c:v>28897.72</c:v>
                </c:pt>
                <c:pt idx="920" formatCode="#,##0.00">
                  <c:v>28975.93</c:v>
                </c:pt>
                <c:pt idx="921" formatCode="#,##0.00">
                  <c:v>29054.080000000002</c:v>
                </c:pt>
                <c:pt idx="922" formatCode="#,##0.00">
                  <c:v>29130.400000000001</c:v>
                </c:pt>
                <c:pt idx="923" formatCode="#,##0.00">
                  <c:v>29208.67</c:v>
                </c:pt>
                <c:pt idx="924" formatCode="#,##0.00">
                  <c:v>29286.51</c:v>
                </c:pt>
                <c:pt idx="925" formatCode="#,##0.00">
                  <c:v>29364</c:v>
                </c:pt>
                <c:pt idx="926" formatCode="#,##0.00">
                  <c:v>29441.279999999999</c:v>
                </c:pt>
                <c:pt idx="927" formatCode="#,##0.00">
                  <c:v>29518.3</c:v>
                </c:pt>
                <c:pt idx="928" formatCode="#,##0.00">
                  <c:v>29595.18</c:v>
                </c:pt>
                <c:pt idx="929" formatCode="#,##0.00">
                  <c:v>29671.75</c:v>
                </c:pt>
                <c:pt idx="930" formatCode="#,##0.00">
                  <c:v>29748.27</c:v>
                </c:pt>
                <c:pt idx="931" formatCode="#,##0.00">
                  <c:v>29824.33</c:v>
                </c:pt>
                <c:pt idx="932" formatCode="#,##0.00">
                  <c:v>29900.26</c:v>
                </c:pt>
                <c:pt idx="933" formatCode="#,##0.00">
                  <c:v>29975.89</c:v>
                </c:pt>
                <c:pt idx="934" formatCode="#,##0.00">
                  <c:v>30051.52</c:v>
                </c:pt>
                <c:pt idx="935" formatCode="#,##0.00">
                  <c:v>30127.06</c:v>
                </c:pt>
                <c:pt idx="936" formatCode="#,##0.00">
                  <c:v>30202.65</c:v>
                </c:pt>
                <c:pt idx="937" formatCode="#,##0.00">
                  <c:v>30278.12</c:v>
                </c:pt>
                <c:pt idx="938" formatCode="#,##0.00">
                  <c:v>30353.61</c:v>
                </c:pt>
                <c:pt idx="939" formatCode="#,##0.00">
                  <c:v>30428.79</c:v>
                </c:pt>
                <c:pt idx="940" formatCode="#,##0.00">
                  <c:v>30503.97</c:v>
                </c:pt>
                <c:pt idx="941" formatCode="#,##0.00">
                  <c:v>30578.93</c:v>
                </c:pt>
                <c:pt idx="942" formatCode="#,##0.00">
                  <c:v>30653.89</c:v>
                </c:pt>
                <c:pt idx="943" formatCode="#,##0.00">
                  <c:v>30729.08</c:v>
                </c:pt>
                <c:pt idx="944" formatCode="#,##0.00">
                  <c:v>30804.62</c:v>
                </c:pt>
                <c:pt idx="945" formatCode="#,##0.00">
                  <c:v>30880.560000000001</c:v>
                </c:pt>
                <c:pt idx="946" formatCode="#,##0.00">
                  <c:v>30956.720000000001</c:v>
                </c:pt>
                <c:pt idx="947" formatCode="#,##0.00">
                  <c:v>31032.78</c:v>
                </c:pt>
                <c:pt idx="948" formatCode="#,##0.00">
                  <c:v>31108.58</c:v>
                </c:pt>
                <c:pt idx="949" formatCode="#,##0.00">
                  <c:v>31184.15</c:v>
                </c:pt>
                <c:pt idx="950" formatCode="#,##0.00">
                  <c:v>31259.77</c:v>
                </c:pt>
                <c:pt idx="951" formatCode="#,##0.00">
                  <c:v>31335.56</c:v>
                </c:pt>
                <c:pt idx="952" formatCode="#,##0.00">
                  <c:v>31411.69</c:v>
                </c:pt>
                <c:pt idx="953" formatCode="#,##0.00">
                  <c:v>31488.05</c:v>
                </c:pt>
                <c:pt idx="954" formatCode="#,##0.00">
                  <c:v>31564.73</c:v>
                </c:pt>
                <c:pt idx="955" formatCode="#,##0.00">
                  <c:v>31642.12</c:v>
                </c:pt>
                <c:pt idx="956" formatCode="#,##0.00">
                  <c:v>31719.97</c:v>
                </c:pt>
                <c:pt idx="957" formatCode="#,##0.00">
                  <c:v>31798.3</c:v>
                </c:pt>
                <c:pt idx="958" formatCode="#,##0.00">
                  <c:v>31877.13</c:v>
                </c:pt>
                <c:pt idx="959" formatCode="#,##0.00">
                  <c:v>31956.41</c:v>
                </c:pt>
                <c:pt idx="960" formatCode="#,##0.00">
                  <c:v>32036.03</c:v>
                </c:pt>
                <c:pt idx="961" formatCode="#,##0.00">
                  <c:v>32116.06</c:v>
                </c:pt>
                <c:pt idx="962" formatCode="#,##0.00">
                  <c:v>32196.14</c:v>
                </c:pt>
                <c:pt idx="963" formatCode="#,##0.00">
                  <c:v>32276.76</c:v>
                </c:pt>
                <c:pt idx="964" formatCode="#,##0.00">
                  <c:v>32357.78</c:v>
                </c:pt>
                <c:pt idx="965" formatCode="#,##0.00">
                  <c:v>32439.3</c:v>
                </c:pt>
                <c:pt idx="966" formatCode="#,##0.00">
                  <c:v>32521.279999999999</c:v>
                </c:pt>
                <c:pt idx="967" formatCode="#,##0.00">
                  <c:v>32603.61</c:v>
                </c:pt>
                <c:pt idx="968" formatCode="#,##0.00">
                  <c:v>32686.3</c:v>
                </c:pt>
                <c:pt idx="969" formatCode="#,##0.00">
                  <c:v>32769.379999999997</c:v>
                </c:pt>
                <c:pt idx="970" formatCode="#,##0.00">
                  <c:v>32852.93</c:v>
                </c:pt>
                <c:pt idx="971" formatCode="#,##0.00">
                  <c:v>32936.49</c:v>
                </c:pt>
                <c:pt idx="972" formatCode="#,##0.00">
                  <c:v>33020.879999999997</c:v>
                </c:pt>
                <c:pt idx="973" formatCode="#,##0.00">
                  <c:v>33105.9</c:v>
                </c:pt>
                <c:pt idx="974" formatCode="#,##0.00">
                  <c:v>33191.32</c:v>
                </c:pt>
                <c:pt idx="975" formatCode="#,##0.00">
                  <c:v>33277.370000000003</c:v>
                </c:pt>
                <c:pt idx="976" formatCode="#,##0.00">
                  <c:v>33363.730000000003</c:v>
                </c:pt>
                <c:pt idx="977" formatCode="#,##0.00">
                  <c:v>33450.61</c:v>
                </c:pt>
                <c:pt idx="978" formatCode="#,##0.00">
                  <c:v>33538.050000000003</c:v>
                </c:pt>
                <c:pt idx="979" formatCode="#,##0.00">
                  <c:v>33626.17</c:v>
                </c:pt>
                <c:pt idx="980" formatCode="#,##0.00">
                  <c:v>33714.959999999999</c:v>
                </c:pt>
                <c:pt idx="981" formatCode="#,##0.00">
                  <c:v>33804.379999999997</c:v>
                </c:pt>
                <c:pt idx="982" formatCode="#,##0.00">
                  <c:v>33894.43</c:v>
                </c:pt>
                <c:pt idx="983" formatCode="#,##0.00">
                  <c:v>33985.08</c:v>
                </c:pt>
                <c:pt idx="984" formatCode="#,##0.00">
                  <c:v>34076.269999999997</c:v>
                </c:pt>
                <c:pt idx="985" formatCode="#,##0.00">
                  <c:v>34168.01</c:v>
                </c:pt>
                <c:pt idx="986" formatCode="#,##0.00">
                  <c:v>34260.33</c:v>
                </c:pt>
                <c:pt idx="987" formatCode="#,##0.00">
                  <c:v>34353.25</c:v>
                </c:pt>
                <c:pt idx="988" formatCode="#,##0.00">
                  <c:v>34446.5</c:v>
                </c:pt>
                <c:pt idx="989" formatCode="#,##0.00">
                  <c:v>34540.57</c:v>
                </c:pt>
                <c:pt idx="990" formatCode="#,##0.00">
                  <c:v>34636.129999999997</c:v>
                </c:pt>
                <c:pt idx="991" formatCode="#,##0.00">
                  <c:v>34732.22</c:v>
                </c:pt>
                <c:pt idx="992" formatCode="#,##0.00">
                  <c:v>34829.08</c:v>
                </c:pt>
                <c:pt idx="993" formatCode="#,##0.00">
                  <c:v>34926.71</c:v>
                </c:pt>
                <c:pt idx="994" formatCode="#,##0.00">
                  <c:v>35024.04</c:v>
                </c:pt>
                <c:pt idx="995" formatCode="#,##0.00">
                  <c:v>35121.699999999997</c:v>
                </c:pt>
                <c:pt idx="996" formatCode="#,##0.00">
                  <c:v>35220.839999999997</c:v>
                </c:pt>
                <c:pt idx="997" formatCode="#,##0.00">
                  <c:v>35321.129999999997</c:v>
                </c:pt>
                <c:pt idx="998" formatCode="#,##0.00">
                  <c:v>35422.22</c:v>
                </c:pt>
                <c:pt idx="999" formatCode="#,##0.00">
                  <c:v>35524</c:v>
                </c:pt>
                <c:pt idx="1000" formatCode="#,##0.00">
                  <c:v>35626.42</c:v>
                </c:pt>
                <c:pt idx="1001" formatCode="#,##0.00">
                  <c:v>35729.01</c:v>
                </c:pt>
                <c:pt idx="1002" formatCode="#,##0.00">
                  <c:v>35832.71</c:v>
                </c:pt>
                <c:pt idx="1003" formatCode="#,##0.00">
                  <c:v>35937</c:v>
                </c:pt>
                <c:pt idx="1004" formatCode="#,##0.00">
                  <c:v>36041.800000000003</c:v>
                </c:pt>
                <c:pt idx="1005" formatCode="#,##0.00">
                  <c:v>36147.050000000003</c:v>
                </c:pt>
                <c:pt idx="1006" formatCode="#,##0.00">
                  <c:v>36252.94</c:v>
                </c:pt>
                <c:pt idx="1007" formatCode="#,##0.00">
                  <c:v>36359.620000000003</c:v>
                </c:pt>
                <c:pt idx="1008" formatCode="#,##0.00">
                  <c:v>36466.99</c:v>
                </c:pt>
                <c:pt idx="1009" formatCode="#,##0.00">
                  <c:v>36574.74</c:v>
                </c:pt>
                <c:pt idx="1010" formatCode="#,##0.00">
                  <c:v>36683.61</c:v>
                </c:pt>
                <c:pt idx="1011" formatCode="#,##0.00">
                  <c:v>36793.379999999997</c:v>
                </c:pt>
                <c:pt idx="1012" formatCode="#,##0.00">
                  <c:v>36904.120000000003</c:v>
                </c:pt>
                <c:pt idx="1013" formatCode="#,##0.00">
                  <c:v>37015.800000000003</c:v>
                </c:pt>
                <c:pt idx="1014" formatCode="#,##0.00">
                  <c:v>37128.480000000003</c:v>
                </c:pt>
                <c:pt idx="1015" formatCode="#,##0.00">
                  <c:v>37242.07</c:v>
                </c:pt>
                <c:pt idx="1016" formatCode="#,##0.00">
                  <c:v>37356.949999999997</c:v>
                </c:pt>
                <c:pt idx="1017" formatCode="#,##0.00">
                  <c:v>37473.550000000003</c:v>
                </c:pt>
                <c:pt idx="1018" formatCode="#,##0.00">
                  <c:v>37591.440000000002</c:v>
                </c:pt>
                <c:pt idx="1019" formatCode="#,##0.00">
                  <c:v>37710.46</c:v>
                </c:pt>
                <c:pt idx="1020" formatCode="#,##0.00">
                  <c:v>37829.660000000003</c:v>
                </c:pt>
                <c:pt idx="1021" formatCode="#,##0.00">
                  <c:v>37948.879999999997</c:v>
                </c:pt>
                <c:pt idx="1022" formatCode="#,##0.00">
                  <c:v>38067.43</c:v>
                </c:pt>
                <c:pt idx="1023" formatCode="#,##0.00">
                  <c:v>38185.56</c:v>
                </c:pt>
                <c:pt idx="1024" formatCode="#,##0.00">
                  <c:v>38303.74</c:v>
                </c:pt>
                <c:pt idx="1025" formatCode="#,##0.00">
                  <c:v>38422.230000000003</c:v>
                </c:pt>
                <c:pt idx="1026" formatCode="#,##0.00">
                  <c:v>38541.39</c:v>
                </c:pt>
                <c:pt idx="1027" formatCode="#,##0.00">
                  <c:v>38661.06</c:v>
                </c:pt>
                <c:pt idx="1028" formatCode="#,##0.00">
                  <c:v>38781.29</c:v>
                </c:pt>
                <c:pt idx="1029" formatCode="#,##0.00">
                  <c:v>38902.57</c:v>
                </c:pt>
                <c:pt idx="1030" formatCode="#,##0.00">
                  <c:v>39024.71</c:v>
                </c:pt>
                <c:pt idx="1031" formatCode="#,##0.00">
                  <c:v>39147.599999999999</c:v>
                </c:pt>
                <c:pt idx="1032" formatCode="#,##0.00">
                  <c:v>39271.379999999997</c:v>
                </c:pt>
                <c:pt idx="1033" formatCode="#,##0.00">
                  <c:v>39395.870000000003</c:v>
                </c:pt>
                <c:pt idx="1034" formatCode="#,##0.00">
                  <c:v>39520.78</c:v>
                </c:pt>
                <c:pt idx="1035" formatCode="#,##0.00">
                  <c:v>39646.720000000001</c:v>
                </c:pt>
                <c:pt idx="1036" formatCode="#,##0.00">
                  <c:v>39773.89</c:v>
                </c:pt>
                <c:pt idx="1037" formatCode="#,##0.00">
                  <c:v>39902.18</c:v>
                </c:pt>
                <c:pt idx="1038" formatCode="#,##0.00">
                  <c:v>40030.78</c:v>
                </c:pt>
                <c:pt idx="1039" formatCode="#,##0.00">
                  <c:v>40159.78</c:v>
                </c:pt>
                <c:pt idx="1040" formatCode="#,##0.00">
                  <c:v>40289.42</c:v>
                </c:pt>
                <c:pt idx="1041" formatCode="#,##0.00">
                  <c:v>40419.93</c:v>
                </c:pt>
                <c:pt idx="1042" formatCode="#,##0.00">
                  <c:v>40550.910000000003</c:v>
                </c:pt>
                <c:pt idx="1043" formatCode="#,##0.00">
                  <c:v>40682.879999999997</c:v>
                </c:pt>
                <c:pt idx="1044" formatCode="#,##0.00">
                  <c:v>40815.58</c:v>
                </c:pt>
                <c:pt idx="1045" formatCode="#,##0.00">
                  <c:v>40948.839999999997</c:v>
                </c:pt>
                <c:pt idx="1046" formatCode="#,##0.00">
                  <c:v>41082.870000000003</c:v>
                </c:pt>
                <c:pt idx="1047" formatCode="#,##0.00">
                  <c:v>41217.660000000003</c:v>
                </c:pt>
                <c:pt idx="1048" formatCode="#,##0.00">
                  <c:v>41353.040000000001</c:v>
                </c:pt>
                <c:pt idx="1049" formatCode="#,##0.00">
                  <c:v>41489</c:v>
                </c:pt>
                <c:pt idx="1050" formatCode="#,##0.00">
                  <c:v>41625.379999999997</c:v>
                </c:pt>
                <c:pt idx="1051" formatCode="#,##0.00">
                  <c:v>41762.25</c:v>
                </c:pt>
                <c:pt idx="1052" formatCode="#,##0.00">
                  <c:v>41898.769999999997</c:v>
                </c:pt>
                <c:pt idx="1053" formatCode="#,##0.00">
                  <c:v>42037.66</c:v>
                </c:pt>
                <c:pt idx="1054" formatCode="#,##0.00">
                  <c:v>42176.84</c:v>
                </c:pt>
                <c:pt idx="1055" formatCode="#,##0.00">
                  <c:v>42315.88</c:v>
                </c:pt>
                <c:pt idx="1056" formatCode="#,##0.00">
                  <c:v>42455.519999999997</c:v>
                </c:pt>
                <c:pt idx="1057" formatCode="#,##0.00">
                  <c:v>42595.65</c:v>
                </c:pt>
                <c:pt idx="1058" formatCode="#,##0.00">
                  <c:v>42735.97</c:v>
                </c:pt>
                <c:pt idx="1059" formatCode="#,##0.00">
                  <c:v>42877.13</c:v>
                </c:pt>
                <c:pt idx="1060" formatCode="#,##0.00">
                  <c:v>43018.2</c:v>
                </c:pt>
                <c:pt idx="1061" formatCode="#,##0.00">
                  <c:v>43158.66</c:v>
                </c:pt>
                <c:pt idx="1062" formatCode="#,##0.00">
                  <c:v>43302.27</c:v>
                </c:pt>
                <c:pt idx="1063" formatCode="#,##0.00">
                  <c:v>43445.599999999999</c:v>
                </c:pt>
                <c:pt idx="1064" formatCode="#,##0.00">
                  <c:v>43589.32</c:v>
                </c:pt>
                <c:pt idx="1065" formatCode="#,##0.00">
                  <c:v>43733.71</c:v>
                </c:pt>
                <c:pt idx="1066" formatCode="#,##0.00">
                  <c:v>43878.68</c:v>
                </c:pt>
                <c:pt idx="1067" formatCode="#,##0.00">
                  <c:v>44024.18</c:v>
                </c:pt>
                <c:pt idx="1068" formatCode="#,##0.00">
                  <c:v>44170.21</c:v>
                </c:pt>
                <c:pt idx="1069" formatCode="#,##0.00">
                  <c:v>44316.37</c:v>
                </c:pt>
                <c:pt idx="1070" formatCode="#,##0.00">
                  <c:v>44462.97</c:v>
                </c:pt>
                <c:pt idx="1071" formatCode="#,##0.00">
                  <c:v>44609.9</c:v>
                </c:pt>
                <c:pt idx="1072" formatCode="#,##0.00">
                  <c:v>44756.68</c:v>
                </c:pt>
                <c:pt idx="1073" formatCode="#,##0.00">
                  <c:v>44903.839999999997</c:v>
                </c:pt>
                <c:pt idx="1074" formatCode="#,##0.00">
                  <c:v>45051.71</c:v>
                </c:pt>
                <c:pt idx="1075" formatCode="#,##0.00">
                  <c:v>45200.01</c:v>
                </c:pt>
                <c:pt idx="1076" formatCode="#,##0.00">
                  <c:v>45348.66</c:v>
                </c:pt>
                <c:pt idx="1077" formatCode="#,##0.00">
                  <c:v>45497.49</c:v>
                </c:pt>
                <c:pt idx="1078" formatCode="#,##0.00">
                  <c:v>45646.14</c:v>
                </c:pt>
                <c:pt idx="1079" formatCode="#,##0.00">
                  <c:v>45795.74</c:v>
                </c:pt>
                <c:pt idx="1080" formatCode="#,##0.00">
                  <c:v>45945.77</c:v>
                </c:pt>
                <c:pt idx="1081" formatCode="#,##0.00">
                  <c:v>46095.99</c:v>
                </c:pt>
                <c:pt idx="1082" formatCode="#,##0.00">
                  <c:v>46247.14</c:v>
                </c:pt>
                <c:pt idx="1083" formatCode="#,##0.00">
                  <c:v>46397.33</c:v>
                </c:pt>
                <c:pt idx="1084" formatCode="#,##0.00">
                  <c:v>46547.3</c:v>
                </c:pt>
                <c:pt idx="1085" formatCode="#,##0.00">
                  <c:v>46697.46</c:v>
                </c:pt>
                <c:pt idx="1086" formatCode="#,##0.00">
                  <c:v>46847.54</c:v>
                </c:pt>
                <c:pt idx="1087" formatCode="#,##0.00">
                  <c:v>46998.07</c:v>
                </c:pt>
                <c:pt idx="1088" formatCode="#,##0.00">
                  <c:v>47148.89</c:v>
                </c:pt>
                <c:pt idx="1089" formatCode="#,##0.00">
                  <c:v>47300.11</c:v>
                </c:pt>
                <c:pt idx="1090" formatCode="#,##0.00">
                  <c:v>47451.39</c:v>
                </c:pt>
                <c:pt idx="1091" formatCode="#,##0.00">
                  <c:v>47602.98</c:v>
                </c:pt>
                <c:pt idx="1092" formatCode="#,##0.00">
                  <c:v>47754.86</c:v>
                </c:pt>
                <c:pt idx="1093" formatCode="#,##0.00">
                  <c:v>47907.13</c:v>
                </c:pt>
                <c:pt idx="1094" formatCode="#,##0.00">
                  <c:v>48059.7</c:v>
                </c:pt>
                <c:pt idx="1095" formatCode="#,##0.00">
                  <c:v>48212.41</c:v>
                </c:pt>
                <c:pt idx="1096" formatCode="#,##0.00">
                  <c:v>48365.25</c:v>
                </c:pt>
                <c:pt idx="1097" formatCode="#,##0.00">
                  <c:v>48517.93</c:v>
                </c:pt>
                <c:pt idx="1098" formatCode="#,##0.00">
                  <c:v>48670.97</c:v>
                </c:pt>
                <c:pt idx="1099" formatCode="#,##0.00">
                  <c:v>48825.64</c:v>
                </c:pt>
                <c:pt idx="1100" formatCode="#,##0.00">
                  <c:v>48979.87</c:v>
                </c:pt>
                <c:pt idx="1101" formatCode="#,##0.00">
                  <c:v>49133.42</c:v>
                </c:pt>
                <c:pt idx="1102" formatCode="#,##0.00">
                  <c:v>49286.32</c:v>
                </c:pt>
                <c:pt idx="1103" formatCode="#,##0.00">
                  <c:v>49439.56</c:v>
                </c:pt>
                <c:pt idx="1104" formatCode="#,##0.00">
                  <c:v>49592.7</c:v>
                </c:pt>
                <c:pt idx="1105" formatCode="#,##0.00">
                  <c:v>49745.78</c:v>
                </c:pt>
                <c:pt idx="1106" formatCode="#,##0.00">
                  <c:v>49899.26</c:v>
                </c:pt>
                <c:pt idx="1107" formatCode="#,##0.00">
                  <c:v>50052.93</c:v>
                </c:pt>
                <c:pt idx="1108" formatCode="#,##0.00">
                  <c:v>50206.61</c:v>
                </c:pt>
                <c:pt idx="1109" formatCode="#,##0.00">
                  <c:v>50361.64</c:v>
                </c:pt>
                <c:pt idx="1110" formatCode="#,##0.00">
                  <c:v>50518.05</c:v>
                </c:pt>
                <c:pt idx="1111" formatCode="#,##0.00">
                  <c:v>50670.44</c:v>
                </c:pt>
                <c:pt idx="1112" formatCode="#,##0.00">
                  <c:v>50822.49</c:v>
                </c:pt>
                <c:pt idx="1113" formatCode="#,##0.00">
                  <c:v>50974.96</c:v>
                </c:pt>
                <c:pt idx="1114" formatCode="#,##0.00">
                  <c:v>51127.46</c:v>
                </c:pt>
                <c:pt idx="1115" formatCode="#,##0.00">
                  <c:v>51280.66</c:v>
                </c:pt>
                <c:pt idx="1116" formatCode="#,##0.00">
                  <c:v>51438.879999999997</c:v>
                </c:pt>
                <c:pt idx="1117" formatCode="#,##0.00">
                  <c:v>51571.55</c:v>
                </c:pt>
                <c:pt idx="1118" formatCode="#,##0.00">
                  <c:v>51734.879999999997</c:v>
                </c:pt>
                <c:pt idx="1119" formatCode="#,##0.00">
                  <c:v>51888.91</c:v>
                </c:pt>
                <c:pt idx="1120" formatCode="#,##0.00">
                  <c:v>52040.95</c:v>
                </c:pt>
                <c:pt idx="1121" formatCode="#,##0.00">
                  <c:v>52192.77</c:v>
                </c:pt>
                <c:pt idx="1122" formatCode="#,##0.00">
                  <c:v>52344.88</c:v>
                </c:pt>
                <c:pt idx="1123" formatCode="#,##0.00">
                  <c:v>52496.46</c:v>
                </c:pt>
                <c:pt idx="1124" formatCode="#,##0.00">
                  <c:v>52648.57</c:v>
                </c:pt>
                <c:pt idx="1125" formatCode="#,##0.00">
                  <c:v>52800.76</c:v>
                </c:pt>
                <c:pt idx="1126" formatCode="#,##0.00">
                  <c:v>52953.1</c:v>
                </c:pt>
                <c:pt idx="1127" formatCode="#,##0.00">
                  <c:v>53105.95</c:v>
                </c:pt>
                <c:pt idx="1128" formatCode="#,##0.00">
                  <c:v>53259.02</c:v>
                </c:pt>
                <c:pt idx="1129" formatCode="#,##0.00">
                  <c:v>53412.14</c:v>
                </c:pt>
                <c:pt idx="1130" formatCode="#,##0.00">
                  <c:v>53564.959999999999</c:v>
                </c:pt>
                <c:pt idx="1131" formatCode="#,##0.00">
                  <c:v>53717.41</c:v>
                </c:pt>
                <c:pt idx="1132" formatCode="#,##0.00">
                  <c:v>53870.31</c:v>
                </c:pt>
                <c:pt idx="1133" formatCode="#,##0.00">
                  <c:v>54023.92</c:v>
                </c:pt>
                <c:pt idx="1134" formatCode="#,##0.00">
                  <c:v>54177.31</c:v>
                </c:pt>
                <c:pt idx="1135" formatCode="#,##0.00">
                  <c:v>54330.98</c:v>
                </c:pt>
                <c:pt idx="1136" formatCode="#,##0.00">
                  <c:v>54484.71</c:v>
                </c:pt>
                <c:pt idx="1137" formatCode="#,##0.00">
                  <c:v>54638.05</c:v>
                </c:pt>
                <c:pt idx="1138" formatCode="#,##0.00">
                  <c:v>54791</c:v>
                </c:pt>
                <c:pt idx="1139" formatCode="#,##0.00">
                  <c:v>54943.95</c:v>
                </c:pt>
                <c:pt idx="1140" formatCode="#,##0.00">
                  <c:v>55097.11</c:v>
                </c:pt>
                <c:pt idx="1141" formatCode="#,##0.00">
                  <c:v>55250.75</c:v>
                </c:pt>
                <c:pt idx="1142" formatCode="#,##0.00">
                  <c:v>55404.480000000003</c:v>
                </c:pt>
                <c:pt idx="1143" formatCode="#,##0.00">
                  <c:v>55558</c:v>
                </c:pt>
                <c:pt idx="1144" formatCode="#,##0.00">
                  <c:v>55710.96</c:v>
                </c:pt>
                <c:pt idx="1145" formatCode="#,##0.00">
                  <c:v>55864.88</c:v>
                </c:pt>
                <c:pt idx="1146" formatCode="#,##0.00">
                  <c:v>56019.44</c:v>
                </c:pt>
                <c:pt idx="1147" formatCode="#,##0.00">
                  <c:v>56174.09</c:v>
                </c:pt>
                <c:pt idx="1148" formatCode="#,##0.00">
                  <c:v>56328.61</c:v>
                </c:pt>
                <c:pt idx="1149" formatCode="#,##0.00">
                  <c:v>56483.94</c:v>
                </c:pt>
                <c:pt idx="1150" formatCode="#,##0.00">
                  <c:v>56639.7</c:v>
                </c:pt>
                <c:pt idx="1151" formatCode="#,##0.00">
                  <c:v>56795.75</c:v>
                </c:pt>
                <c:pt idx="1152" formatCode="#,##0.00">
                  <c:v>56951.45</c:v>
                </c:pt>
                <c:pt idx="1153" formatCode="#,##0.00">
                  <c:v>57108.18</c:v>
                </c:pt>
                <c:pt idx="1154" formatCode="#,##0.00">
                  <c:v>57265.16</c:v>
                </c:pt>
                <c:pt idx="1155" formatCode="#,##0.00">
                  <c:v>57422.36</c:v>
                </c:pt>
                <c:pt idx="1156" formatCode="#,##0.00">
                  <c:v>57579.48</c:v>
                </c:pt>
                <c:pt idx="1157" formatCode="#,##0.00">
                  <c:v>57737.48</c:v>
                </c:pt>
                <c:pt idx="1158" formatCode="#,##0.00">
                  <c:v>57896.28</c:v>
                </c:pt>
                <c:pt idx="1159" formatCode="#,##0.00">
                  <c:v>58053.5</c:v>
                </c:pt>
                <c:pt idx="1160" formatCode="#,##0.00">
                  <c:v>58212.88</c:v>
                </c:pt>
                <c:pt idx="1161" formatCode="#,##0.00">
                  <c:v>58373.64</c:v>
                </c:pt>
                <c:pt idx="1162" formatCode="#,##0.00">
                  <c:v>58534.7</c:v>
                </c:pt>
                <c:pt idx="1163" formatCode="#,##0.00">
                  <c:v>58695.91</c:v>
                </c:pt>
                <c:pt idx="1164" formatCode="#,##0.00">
                  <c:v>58857.54</c:v>
                </c:pt>
                <c:pt idx="1165" formatCode="#,##0.00">
                  <c:v>59019.75</c:v>
                </c:pt>
                <c:pt idx="1166" formatCode="#,##0.00">
                  <c:v>59182.51</c:v>
                </c:pt>
                <c:pt idx="1167" formatCode="#,##0.00">
                  <c:v>59345.61</c:v>
                </c:pt>
                <c:pt idx="1168" formatCode="#,##0.00">
                  <c:v>59510.400000000001</c:v>
                </c:pt>
                <c:pt idx="1169" formatCode="#,##0.00">
                  <c:v>59676.28</c:v>
                </c:pt>
                <c:pt idx="1170" formatCode="#,##0.00">
                  <c:v>59843.41</c:v>
                </c:pt>
                <c:pt idx="1171" formatCode="#,##0.00">
                  <c:v>60011.71</c:v>
                </c:pt>
                <c:pt idx="1172" formatCode="#,##0.00">
                  <c:v>60181.26</c:v>
                </c:pt>
                <c:pt idx="1173" formatCode="#,##0.00">
                  <c:v>60351.58</c:v>
                </c:pt>
                <c:pt idx="1174" formatCode="#,##0.00">
                  <c:v>60521.97</c:v>
                </c:pt>
                <c:pt idx="1175" formatCode="#,##0.00">
                  <c:v>60691.39</c:v>
                </c:pt>
                <c:pt idx="1176" formatCode="#,##0.00">
                  <c:v>60860.5</c:v>
                </c:pt>
                <c:pt idx="1177" formatCode="#,##0.00">
                  <c:v>61030.879999999997</c:v>
                </c:pt>
                <c:pt idx="1178" formatCode="#,##0.00">
                  <c:v>61202.86</c:v>
                </c:pt>
                <c:pt idx="1179" formatCode="#,##0.00">
                  <c:v>61375.89</c:v>
                </c:pt>
                <c:pt idx="1180" formatCode="#,##0.00">
                  <c:v>61549.93</c:v>
                </c:pt>
                <c:pt idx="1181" formatCode="#,##0.00">
                  <c:v>61725.11</c:v>
                </c:pt>
                <c:pt idx="1182" formatCode="#,##0.00">
                  <c:v>61901.22</c:v>
                </c:pt>
                <c:pt idx="1183" formatCode="#,##0.00">
                  <c:v>62077.98</c:v>
                </c:pt>
                <c:pt idx="1184" formatCode="#,##0.00">
                  <c:v>62255.73</c:v>
                </c:pt>
                <c:pt idx="1185" formatCode="#,##0.00">
                  <c:v>62435.03</c:v>
                </c:pt>
                <c:pt idx="1186" formatCode="#,##0.00">
                  <c:v>62615.37</c:v>
                </c:pt>
                <c:pt idx="1187" formatCode="#,##0.00">
                  <c:v>62797.42</c:v>
                </c:pt>
                <c:pt idx="1188" formatCode="#,##0.00">
                  <c:v>62980.77</c:v>
                </c:pt>
                <c:pt idx="1189" formatCode="#,##0.00">
                  <c:v>63165.760000000002</c:v>
                </c:pt>
                <c:pt idx="1190" formatCode="#,##0.00">
                  <c:v>63352.2</c:v>
                </c:pt>
                <c:pt idx="1191" formatCode="#,##0.00">
                  <c:v>63539.97</c:v>
                </c:pt>
                <c:pt idx="1192" formatCode="#,##0.00">
                  <c:v>63728.94</c:v>
                </c:pt>
                <c:pt idx="1193" formatCode="#,##0.00">
                  <c:v>63919.360000000001</c:v>
                </c:pt>
                <c:pt idx="1194" formatCode="#,##0.00">
                  <c:v>64111.26</c:v>
                </c:pt>
                <c:pt idx="1195" formatCode="#,##0.00">
                  <c:v>64303.87</c:v>
                </c:pt>
                <c:pt idx="1196" formatCode="#,##0.00">
                  <c:v>64498.48</c:v>
                </c:pt>
                <c:pt idx="1197" formatCode="#,##0.00">
                  <c:v>64694.36</c:v>
                </c:pt>
                <c:pt idx="1198" formatCode="#,##0.00">
                  <c:v>64892.2</c:v>
                </c:pt>
                <c:pt idx="1199" formatCode="#,##0.00">
                  <c:v>65091.62</c:v>
                </c:pt>
                <c:pt idx="1200" formatCode="#,##0.00">
                  <c:v>65292.7</c:v>
                </c:pt>
                <c:pt idx="1201" formatCode="#,##0.00">
                  <c:v>65495.31</c:v>
                </c:pt>
                <c:pt idx="1202" formatCode="#,##0.00">
                  <c:v>65699.55</c:v>
                </c:pt>
                <c:pt idx="1203" formatCode="#,##0.00">
                  <c:v>65905.27</c:v>
                </c:pt>
                <c:pt idx="1204" formatCode="#,##0.00">
                  <c:v>66112.66</c:v>
                </c:pt>
                <c:pt idx="1205" formatCode="#,##0.00">
                  <c:v>66322</c:v>
                </c:pt>
                <c:pt idx="1206" formatCode="#,##0.00">
                  <c:v>66533.210000000006</c:v>
                </c:pt>
                <c:pt idx="1207" formatCode="#,##0.00">
                  <c:v>66745.88</c:v>
                </c:pt>
                <c:pt idx="1208" formatCode="#,##0.00">
                  <c:v>66960.47</c:v>
                </c:pt>
                <c:pt idx="1209" formatCode="#,##0.00">
                  <c:v>67176.44</c:v>
                </c:pt>
                <c:pt idx="1210" formatCode="#,##0.00">
                  <c:v>67394.179999999993</c:v>
                </c:pt>
                <c:pt idx="1211" formatCode="#,##0.00">
                  <c:v>67613.95</c:v>
                </c:pt>
                <c:pt idx="1212" formatCode="#,##0.00">
                  <c:v>67835.320000000007</c:v>
                </c:pt>
                <c:pt idx="1213" formatCode="#,##0.00">
                  <c:v>68059.710000000006</c:v>
                </c:pt>
                <c:pt idx="1214" formatCode="#,##0.00">
                  <c:v>68284.94</c:v>
                </c:pt>
                <c:pt idx="1215" formatCode="#,##0.00">
                  <c:v>68512.3</c:v>
                </c:pt>
                <c:pt idx="1216" formatCode="#,##0.00">
                  <c:v>68741.84</c:v>
                </c:pt>
                <c:pt idx="1217" formatCode="#,##0.00">
                  <c:v>68973.42</c:v>
                </c:pt>
                <c:pt idx="1218" formatCode="#,##0.00">
                  <c:v>69207.009999999995</c:v>
                </c:pt>
                <c:pt idx="1219" formatCode="#,##0.00">
                  <c:v>69442.59</c:v>
                </c:pt>
                <c:pt idx="1220" formatCode="#,##0.00">
                  <c:v>69680.31</c:v>
                </c:pt>
                <c:pt idx="1221" formatCode="#,##0.00">
                  <c:v>69919.460000000006</c:v>
                </c:pt>
                <c:pt idx="1222" formatCode="#,##0.00">
                  <c:v>70160.960000000006</c:v>
                </c:pt>
                <c:pt idx="1223" formatCode="#,##0.00">
                  <c:v>70405.36</c:v>
                </c:pt>
                <c:pt idx="1224" formatCode="#,##0.00">
                  <c:v>70652.2</c:v>
                </c:pt>
                <c:pt idx="1225" formatCode="#,##0.00">
                  <c:v>70901.2</c:v>
                </c:pt>
                <c:pt idx="1226" formatCode="#,##0.00">
                  <c:v>71152.600000000006</c:v>
                </c:pt>
                <c:pt idx="1227" formatCode="#,##0.00">
                  <c:v>71406.929999999993</c:v>
                </c:pt>
                <c:pt idx="1228" formatCode="#,##0.00">
                  <c:v>71663.94</c:v>
                </c:pt>
                <c:pt idx="1229" formatCode="#,##0.00">
                  <c:v>71923.47</c:v>
                </c:pt>
                <c:pt idx="1230" formatCode="#,##0.00">
                  <c:v>72184.88</c:v>
                </c:pt>
                <c:pt idx="1231" formatCode="#,##0.00">
                  <c:v>72447.64</c:v>
                </c:pt>
                <c:pt idx="1232" formatCode="#,##0.00">
                  <c:v>72713.460000000006</c:v>
                </c:pt>
                <c:pt idx="1233" formatCode="#,##0.00">
                  <c:v>72982.009999999995</c:v>
                </c:pt>
                <c:pt idx="1234" formatCode="#,##0.00">
                  <c:v>73253.16</c:v>
                </c:pt>
                <c:pt idx="1235" formatCode="#,##0.00">
                  <c:v>73527.64</c:v>
                </c:pt>
                <c:pt idx="1236" formatCode="#,##0.00">
                  <c:v>73804.84</c:v>
                </c:pt>
                <c:pt idx="1237" formatCode="#,##0.00">
                  <c:v>74084.509999999995</c:v>
                </c:pt>
                <c:pt idx="1238" formatCode="#,##0.00">
                  <c:v>74366.960000000006</c:v>
                </c:pt>
                <c:pt idx="1239" formatCode="#,##0.00">
                  <c:v>74652.17</c:v>
                </c:pt>
                <c:pt idx="1240" formatCode="#,##0.00">
                  <c:v>74940.06</c:v>
                </c:pt>
                <c:pt idx="1241" formatCode="#,##0.00">
                  <c:v>75230.679999999993</c:v>
                </c:pt>
                <c:pt idx="1242" formatCode="#,##0.00">
                  <c:v>75525.070000000007</c:v>
                </c:pt>
                <c:pt idx="1243" formatCode="#,##0.00">
                  <c:v>75823.27</c:v>
                </c:pt>
                <c:pt idx="1244" formatCode="#,##0.00">
                  <c:v>76123.09</c:v>
                </c:pt>
                <c:pt idx="1245" formatCode="#,##0.00">
                  <c:v>76424.98</c:v>
                </c:pt>
                <c:pt idx="1246" formatCode="#,##0.00">
                  <c:v>76728.800000000003</c:v>
                </c:pt>
                <c:pt idx="1247" formatCode="#,##0.00">
                  <c:v>77035.12</c:v>
                </c:pt>
                <c:pt idx="1248" formatCode="#,##0.00">
                  <c:v>77344.66</c:v>
                </c:pt>
                <c:pt idx="1249" formatCode="#,##0.00">
                  <c:v>77657.58</c:v>
                </c:pt>
                <c:pt idx="1250" formatCode="#,##0.00">
                  <c:v>77973.47</c:v>
                </c:pt>
                <c:pt idx="1251" formatCode="#,##0.00">
                  <c:v>78292.59</c:v>
                </c:pt>
                <c:pt idx="1252" formatCode="#,##0.00">
                  <c:v>78614.25</c:v>
                </c:pt>
                <c:pt idx="1253" formatCode="#,##0.00">
                  <c:v>78938.2</c:v>
                </c:pt>
                <c:pt idx="1254" formatCode="#,##0.00">
                  <c:v>79265.919999999998</c:v>
                </c:pt>
                <c:pt idx="1255" formatCode="#,##0.00">
                  <c:v>79596.55</c:v>
                </c:pt>
                <c:pt idx="1256" formatCode="#,##0.00">
                  <c:v>79931.22</c:v>
                </c:pt>
                <c:pt idx="1257" formatCode="#,##0.00">
                  <c:v>80269.66</c:v>
                </c:pt>
                <c:pt idx="1258" formatCode="#,##0.00">
                  <c:v>80611.64</c:v>
                </c:pt>
                <c:pt idx="1259" formatCode="#,##0.00">
                  <c:v>80957.08</c:v>
                </c:pt>
                <c:pt idx="1260" formatCode="#,##0.00">
                  <c:v>81305.440000000002</c:v>
                </c:pt>
                <c:pt idx="1261" formatCode="#,##0.00">
                  <c:v>81614.59</c:v>
                </c:pt>
                <c:pt idx="1262" formatCode="#,##0.00">
                  <c:v>81993.399999999994</c:v>
                </c:pt>
                <c:pt idx="1263" formatCode="#,##0.00">
                  <c:v>82358.570000000007</c:v>
                </c:pt>
                <c:pt idx="1264" formatCode="#,##0.00">
                  <c:v>82722.87</c:v>
                </c:pt>
                <c:pt idx="1265" formatCode="#,##0.00">
                  <c:v>83088.33</c:v>
                </c:pt>
                <c:pt idx="1266" formatCode="#,##0.00">
                  <c:v>83449.73</c:v>
                </c:pt>
                <c:pt idx="1267" formatCode="#,##0.00">
                  <c:v>83825.64</c:v>
                </c:pt>
                <c:pt idx="1268" formatCode="#,##0.00">
                  <c:v>84202.28</c:v>
                </c:pt>
                <c:pt idx="1269" formatCode="#,##0.00">
                  <c:v>84581.09</c:v>
                </c:pt>
                <c:pt idx="1270" formatCode="#,##0.00">
                  <c:v>84963.66</c:v>
                </c:pt>
                <c:pt idx="1271" formatCode="#,##0.00">
                  <c:v>85349.04</c:v>
                </c:pt>
                <c:pt idx="1272" formatCode="#,##0.00">
                  <c:v>85738.94</c:v>
                </c:pt>
                <c:pt idx="1273" formatCode="#,##0.00">
                  <c:v>86132.46</c:v>
                </c:pt>
                <c:pt idx="1274" formatCode="#,##0.00">
                  <c:v>86528.45</c:v>
                </c:pt>
                <c:pt idx="1275" formatCode="#,##0.00">
                  <c:v>86927.95</c:v>
                </c:pt>
                <c:pt idx="1276" formatCode="#,##0.00">
                  <c:v>87329.75</c:v>
                </c:pt>
                <c:pt idx="1277" formatCode="#,##0.00">
                  <c:v>87737.52</c:v>
                </c:pt>
                <c:pt idx="1278" formatCode="#,##0.00">
                  <c:v>88149.13</c:v>
                </c:pt>
                <c:pt idx="1279" formatCode="#,##0.00">
                  <c:v>88564.02</c:v>
                </c:pt>
                <c:pt idx="1280" formatCode="#,##0.00">
                  <c:v>88982.66</c:v>
                </c:pt>
                <c:pt idx="1281" formatCode="#,##0.00">
                  <c:v>89404.12</c:v>
                </c:pt>
                <c:pt idx="1282" formatCode="#,##0.00">
                  <c:v>89829.45</c:v>
                </c:pt>
                <c:pt idx="1283" formatCode="#,##0.00">
                  <c:v>90258.46</c:v>
                </c:pt>
                <c:pt idx="1284" formatCode="#,##0.00">
                  <c:v>90691.06</c:v>
                </c:pt>
                <c:pt idx="1285" formatCode="#,##0.00">
                  <c:v>91128.01</c:v>
                </c:pt>
                <c:pt idx="1286" formatCode="#,##0.00">
                  <c:v>91568.04</c:v>
                </c:pt>
                <c:pt idx="1287" formatCode="#,##0.00">
                  <c:v>92012.26</c:v>
                </c:pt>
                <c:pt idx="1288" formatCode="#,##0.00">
                  <c:v>92458.559999999998</c:v>
                </c:pt>
                <c:pt idx="1289" formatCode="#,##0.00">
                  <c:v>92908.95</c:v>
                </c:pt>
                <c:pt idx="1290" formatCode="#,##0.00">
                  <c:v>93364.18</c:v>
                </c:pt>
                <c:pt idx="1291" formatCode="#,##0.00">
                  <c:v>93823.62</c:v>
                </c:pt>
                <c:pt idx="1292" formatCode="#,##0.00">
                  <c:v>94287.33</c:v>
                </c:pt>
                <c:pt idx="1293" formatCode="#,##0.00">
                  <c:v>94754.1</c:v>
                </c:pt>
                <c:pt idx="1294" formatCode="#,##0.00">
                  <c:v>95224.57</c:v>
                </c:pt>
                <c:pt idx="1295" formatCode="#,##0.00">
                  <c:v>95698.559999999998</c:v>
                </c:pt>
                <c:pt idx="1296" formatCode="#,##0.00">
                  <c:v>96179.11</c:v>
                </c:pt>
                <c:pt idx="1297" formatCode="#,##0.00">
                  <c:v>96664.21</c:v>
                </c:pt>
                <c:pt idx="1298" formatCode="#,##0.00">
                  <c:v>97145.7</c:v>
                </c:pt>
                <c:pt idx="1299" formatCode="#,##0.00">
                  <c:v>97630.77</c:v>
                </c:pt>
                <c:pt idx="1300" formatCode="#,##0.00">
                  <c:v>98122.32</c:v>
                </c:pt>
                <c:pt idx="1301" formatCode="#,##0.00">
                  <c:v>98617.52</c:v>
                </c:pt>
                <c:pt idx="1302" formatCode="#,##0.00">
                  <c:v>99116.54</c:v>
                </c:pt>
                <c:pt idx="1303" formatCode="#,##0.00">
                  <c:v>99619.16</c:v>
                </c:pt>
                <c:pt idx="1304" formatCode="#,##0.00">
                  <c:v>100124.77</c:v>
                </c:pt>
                <c:pt idx="1305" formatCode="#,##0.00">
                  <c:v>100632.95</c:v>
                </c:pt>
                <c:pt idx="1306" formatCode="#,##0.00">
                  <c:v>101144.97</c:v>
                </c:pt>
                <c:pt idx="1307" formatCode="#,##0.00">
                  <c:v>101659.62</c:v>
                </c:pt>
                <c:pt idx="1308" formatCode="#,##0.00">
                  <c:v>102178.74</c:v>
                </c:pt>
                <c:pt idx="1309" formatCode="#,##0.00">
                  <c:v>102701.16</c:v>
                </c:pt>
                <c:pt idx="1310" formatCode="#,##0.00">
                  <c:v>103227.53</c:v>
                </c:pt>
                <c:pt idx="1311" formatCode="#,##0.00">
                  <c:v>103756.98</c:v>
                </c:pt>
                <c:pt idx="1312" formatCode="#,##0.00">
                  <c:v>104288.71</c:v>
                </c:pt>
                <c:pt idx="1313" formatCode="#,##0.00">
                  <c:v>104824.84</c:v>
                </c:pt>
                <c:pt idx="1314" formatCode="#,##0.00">
                  <c:v>105363.66</c:v>
                </c:pt>
                <c:pt idx="1315" formatCode="#,##0.00">
                  <c:v>105905.9</c:v>
                </c:pt>
                <c:pt idx="1316" formatCode="#,##0.00">
                  <c:v>106451.75</c:v>
                </c:pt>
                <c:pt idx="1317" formatCode="#,##0.00">
                  <c:v>107001.72</c:v>
                </c:pt>
                <c:pt idx="1318" formatCode="#,##0.00">
                  <c:v>107553.61</c:v>
                </c:pt>
                <c:pt idx="1319" formatCode="#,##0.00">
                  <c:v>108107.87</c:v>
                </c:pt>
                <c:pt idx="1320" formatCode="#,##0.00">
                  <c:v>108663.95</c:v>
                </c:pt>
                <c:pt idx="1321" formatCode="#,##0.00">
                  <c:v>109223.6</c:v>
                </c:pt>
                <c:pt idx="1322" formatCode="#,##0.00">
                  <c:v>109784.05</c:v>
                </c:pt>
                <c:pt idx="1323" formatCode="#,##0.00">
                  <c:v>110346.38</c:v>
                </c:pt>
                <c:pt idx="1324" formatCode="#,##0.00">
                  <c:v>110910.92</c:v>
                </c:pt>
                <c:pt idx="1325" formatCode="#,##0.00">
                  <c:v>111478.82</c:v>
                </c:pt>
                <c:pt idx="1326" formatCode="#,##0.00">
                  <c:v>112047.33</c:v>
                </c:pt>
                <c:pt idx="1327" formatCode="#,##0.00">
                  <c:v>112620.1</c:v>
                </c:pt>
                <c:pt idx="1328" formatCode="#,##0.00">
                  <c:v>113194.91</c:v>
                </c:pt>
                <c:pt idx="1329" formatCode="#,##0.00">
                  <c:v>113770.3</c:v>
                </c:pt>
                <c:pt idx="1330" formatCode="#,##0.00">
                  <c:v>114350.06</c:v>
                </c:pt>
                <c:pt idx="1331" formatCode="#,##0.00">
                  <c:v>114931.04</c:v>
                </c:pt>
                <c:pt idx="1332" formatCode="#,##0.00">
                  <c:v>115516.27</c:v>
                </c:pt>
                <c:pt idx="1333" formatCode="#,##0.00">
                  <c:v>116104.86</c:v>
                </c:pt>
                <c:pt idx="1334" formatCode="#,##0.00">
                  <c:v>116702.95</c:v>
                </c:pt>
                <c:pt idx="1335" formatCode="#,##0.00">
                  <c:v>117301.79</c:v>
                </c:pt>
                <c:pt idx="1336" formatCode="#,##0.00">
                  <c:v>117897.07</c:v>
                </c:pt>
                <c:pt idx="1337" formatCode="#,##0.00">
                  <c:v>118484.52</c:v>
                </c:pt>
                <c:pt idx="1338" formatCode="#,##0.00">
                  <c:v>119073.95</c:v>
                </c:pt>
                <c:pt idx="1339" formatCode="#,##0.00">
                  <c:v>119665.57</c:v>
                </c:pt>
                <c:pt idx="1340" formatCode="#,##0.00">
                  <c:v>120258.99</c:v>
                </c:pt>
                <c:pt idx="1341" formatCode="#,##0.00">
                  <c:v>120854.89</c:v>
                </c:pt>
                <c:pt idx="1342" formatCode="#,##0.00">
                  <c:v>121452.69</c:v>
                </c:pt>
                <c:pt idx="1343" formatCode="#,##0.00">
                  <c:v>122051.89</c:v>
                </c:pt>
                <c:pt idx="1344" formatCode="#,##0.00">
                  <c:v>122652.68</c:v>
                </c:pt>
                <c:pt idx="1345" formatCode="#,##0.00">
                  <c:v>123256.4</c:v>
                </c:pt>
                <c:pt idx="1346" formatCode="#,##0.00">
                  <c:v>123859.67</c:v>
                </c:pt>
                <c:pt idx="1347" formatCode="#,##0.00">
                  <c:v>124462.66</c:v>
                </c:pt>
                <c:pt idx="1348" formatCode="#,##0.00">
                  <c:v>125067.41</c:v>
                </c:pt>
                <c:pt idx="1349" formatCode="#,##0.00">
                  <c:v>125674.05</c:v>
                </c:pt>
                <c:pt idx="1350" formatCode="#,##0.00">
                  <c:v>126281.59</c:v>
                </c:pt>
                <c:pt idx="1351" formatCode="#,##0.00">
                  <c:v>126887.53</c:v>
                </c:pt>
                <c:pt idx="1352" formatCode="#,##0.00">
                  <c:v>127492.51</c:v>
                </c:pt>
                <c:pt idx="1353" formatCode="#,##0.00">
                  <c:v>128097.31</c:v>
                </c:pt>
                <c:pt idx="1354" formatCode="#,##0.00">
                  <c:v>128702.73</c:v>
                </c:pt>
                <c:pt idx="1355" formatCode="#,##0.00">
                  <c:v>129309.54</c:v>
                </c:pt>
                <c:pt idx="1356" formatCode="#,##0.00">
                  <c:v>129918.86</c:v>
                </c:pt>
                <c:pt idx="1357" formatCode="#,##0.00">
                  <c:v>130532.35</c:v>
                </c:pt>
                <c:pt idx="1358" formatCode="#,##0.00">
                  <c:v>131145.85999999999</c:v>
                </c:pt>
                <c:pt idx="1359" formatCode="#,##0.00">
                  <c:v>131759.03</c:v>
                </c:pt>
                <c:pt idx="1360" formatCode="#,##0.00">
                  <c:v>132371.76999999999</c:v>
                </c:pt>
                <c:pt idx="1361" formatCode="#,##0.00">
                  <c:v>132986.67000000001</c:v>
                </c:pt>
                <c:pt idx="1362" formatCode="#,##0.00">
                  <c:v>133602.56</c:v>
                </c:pt>
                <c:pt idx="1363" formatCode="#,##0.00">
                  <c:v>134218</c:v>
                </c:pt>
                <c:pt idx="1364" formatCode="#,##0.00">
                  <c:v>134833.85999999999</c:v>
                </c:pt>
                <c:pt idx="1365" formatCode="#,##0.00">
                  <c:v>135448.76999999999</c:v>
                </c:pt>
                <c:pt idx="1366" formatCode="#,##0.00">
                  <c:v>136064.29999999999</c:v>
                </c:pt>
                <c:pt idx="1367" formatCode="#,##0.00">
                  <c:v>136680.09</c:v>
                </c:pt>
                <c:pt idx="1368" formatCode="#,##0.00">
                  <c:v>137295.75</c:v>
                </c:pt>
                <c:pt idx="1369" formatCode="#,##0.00">
                  <c:v>137912.31</c:v>
                </c:pt>
                <c:pt idx="1370" formatCode="#,##0.00">
                  <c:v>138529.5</c:v>
                </c:pt>
                <c:pt idx="1371" formatCode="#,##0.00">
                  <c:v>139144.44</c:v>
                </c:pt>
                <c:pt idx="1372" formatCode="#,##0.00">
                  <c:v>139759.79999999999</c:v>
                </c:pt>
                <c:pt idx="1373" formatCode="#,##0.00">
                  <c:v>140372.85999999999</c:v>
                </c:pt>
                <c:pt idx="1374" formatCode="#,##0.00">
                  <c:v>140986.53</c:v>
                </c:pt>
                <c:pt idx="1375" formatCode="#,##0.00">
                  <c:v>141600.98000000001</c:v>
                </c:pt>
                <c:pt idx="1376" formatCode="#,##0.00">
                  <c:v>142216.81</c:v>
                </c:pt>
                <c:pt idx="1377" formatCode="#,##0.00">
                  <c:v>142832.88</c:v>
                </c:pt>
                <c:pt idx="1378" formatCode="#,##0.00">
                  <c:v>143450.57999999999</c:v>
                </c:pt>
                <c:pt idx="1379" formatCode="#,##0.00">
                  <c:v>144071.70000000001</c:v>
                </c:pt>
                <c:pt idx="1380" formatCode="#,##0.00">
                  <c:v>144691.12</c:v>
                </c:pt>
                <c:pt idx="1381" formatCode="#,##0.00">
                  <c:v>145300.44</c:v>
                </c:pt>
                <c:pt idx="1382" formatCode="#,##0.00">
                  <c:v>145903.54999999999</c:v>
                </c:pt>
                <c:pt idx="1383" formatCode="#,##0.00">
                  <c:v>146507.12</c:v>
                </c:pt>
                <c:pt idx="1384" formatCode="#,##0.00">
                  <c:v>147110.29999999999</c:v>
                </c:pt>
                <c:pt idx="1385" formatCode="#,##0.00">
                  <c:v>147714.5</c:v>
                </c:pt>
                <c:pt idx="1386" formatCode="#,##0.00">
                  <c:v>148317.84</c:v>
                </c:pt>
                <c:pt idx="1387" formatCode="#,##0.00">
                  <c:v>148919.95000000001</c:v>
                </c:pt>
                <c:pt idx="1388" formatCode="#,##0.00">
                  <c:v>149521.57999999999</c:v>
                </c:pt>
                <c:pt idx="1389" formatCode="#,##0.00">
                  <c:v>150122.97</c:v>
                </c:pt>
                <c:pt idx="1390" formatCode="#,##0.00">
                  <c:v>150722.78</c:v>
                </c:pt>
                <c:pt idx="1391" formatCode="#,##0.00">
                  <c:v>151320.97</c:v>
                </c:pt>
                <c:pt idx="1392" formatCode="#,##0.00">
                  <c:v>151917.85999999999</c:v>
                </c:pt>
                <c:pt idx="1393" formatCode="#,##0.00">
                  <c:v>152513.79999999999</c:v>
                </c:pt>
                <c:pt idx="1394" formatCode="#,##0.00">
                  <c:v>153109.97</c:v>
                </c:pt>
                <c:pt idx="1395" formatCode="#,##0.00">
                  <c:v>153705.20000000001</c:v>
                </c:pt>
                <c:pt idx="1396" formatCode="#,##0.00">
                  <c:v>154297.54999999999</c:v>
                </c:pt>
                <c:pt idx="1397" formatCode="#,##0.00">
                  <c:v>154884.78</c:v>
                </c:pt>
                <c:pt idx="1398" formatCode="#,##0.00">
                  <c:v>155470.95000000001</c:v>
                </c:pt>
                <c:pt idx="1399" formatCode="#,##0.00">
                  <c:v>156057.06</c:v>
                </c:pt>
                <c:pt idx="1400" formatCode="#,##0.00">
                  <c:v>156642.44</c:v>
                </c:pt>
                <c:pt idx="1401" formatCode="#,##0.00">
                  <c:v>157226.45000000001</c:v>
                </c:pt>
                <c:pt idx="1402" formatCode="#,##0.00">
                  <c:v>157808.22</c:v>
                </c:pt>
                <c:pt idx="1403" formatCode="#,##0.00">
                  <c:v>158388.17000000001</c:v>
                </c:pt>
                <c:pt idx="1404" formatCode="#,##0.00">
                  <c:v>158970.66</c:v>
                </c:pt>
                <c:pt idx="1405" formatCode="#,##0.00">
                  <c:v>159540.67000000001</c:v>
                </c:pt>
                <c:pt idx="1406" formatCode="#,##0.00">
                  <c:v>160110.39000000001</c:v>
                </c:pt>
                <c:pt idx="1407" formatCode="#,##0.00">
                  <c:v>160679.56</c:v>
                </c:pt>
                <c:pt idx="1408" formatCode="#,##0.00">
                  <c:v>161248.10999999999</c:v>
                </c:pt>
                <c:pt idx="1409" formatCode="#,##0.00">
                  <c:v>161815.22</c:v>
                </c:pt>
                <c:pt idx="1410" formatCode="#,##0.00">
                  <c:v>162380.69</c:v>
                </c:pt>
                <c:pt idx="1411" formatCode="#,##0.00">
                  <c:v>162944.60999999999</c:v>
                </c:pt>
                <c:pt idx="1412" formatCode="#,##0.00">
                  <c:v>163505.48000000001</c:v>
                </c:pt>
                <c:pt idx="1413" formatCode="#,##0.00">
                  <c:v>164064.5</c:v>
                </c:pt>
                <c:pt idx="1414" formatCode="#,##0.00">
                  <c:v>164621.5</c:v>
                </c:pt>
                <c:pt idx="1415" formatCode="#,##0.00">
                  <c:v>165176.35999999999</c:v>
                </c:pt>
                <c:pt idx="1416" formatCode="#,##0.00">
                  <c:v>165728.69</c:v>
                </c:pt>
                <c:pt idx="1417" formatCode="#,##0.00">
                  <c:v>166278.78</c:v>
                </c:pt>
                <c:pt idx="1418" formatCode="#,##0.00">
                  <c:v>166825.88</c:v>
                </c:pt>
                <c:pt idx="1419" formatCode="#,##0.00">
                  <c:v>167371.28</c:v>
                </c:pt>
                <c:pt idx="1420" formatCode="#,##0.00">
                  <c:v>167915.36</c:v>
                </c:pt>
                <c:pt idx="1421" formatCode="#,##0.00">
                  <c:v>168456.08</c:v>
                </c:pt>
                <c:pt idx="1422" formatCode="#,##0.00">
                  <c:v>168994.72</c:v>
                </c:pt>
                <c:pt idx="1423" formatCode="#,##0.00">
                  <c:v>169529.42</c:v>
                </c:pt>
                <c:pt idx="1424" formatCode="#,##0.00">
                  <c:v>170062.48</c:v>
                </c:pt>
                <c:pt idx="1425" formatCode="#,##0.00">
                  <c:v>170593.3</c:v>
                </c:pt>
                <c:pt idx="1426" formatCode="#,##0.00">
                  <c:v>171120.94</c:v>
                </c:pt>
                <c:pt idx="1427" formatCode="#,##0.00">
                  <c:v>171644.42</c:v>
                </c:pt>
                <c:pt idx="1428" formatCode="#,##0.00">
                  <c:v>172164.95</c:v>
                </c:pt>
                <c:pt idx="1429" formatCode="#,##0.00">
                  <c:v>172681.58</c:v>
                </c:pt>
                <c:pt idx="1430" formatCode="#,##0.00">
                  <c:v>173195.81</c:v>
                </c:pt>
                <c:pt idx="1431" formatCode="#,##0.00">
                  <c:v>173708.23</c:v>
                </c:pt>
                <c:pt idx="1432" formatCode="#,##0.00">
                  <c:v>174218.45</c:v>
                </c:pt>
                <c:pt idx="1433" formatCode="#,##0.00">
                  <c:v>174726.58</c:v>
                </c:pt>
                <c:pt idx="1434" formatCode="#,##0.00">
                  <c:v>175230.91</c:v>
                </c:pt>
                <c:pt idx="1435" formatCode="#,##0.00">
                  <c:v>175732.42</c:v>
                </c:pt>
                <c:pt idx="1436" formatCode="#,##0.00">
                  <c:v>176231.16</c:v>
                </c:pt>
                <c:pt idx="1437" formatCode="#,##0.00">
                  <c:v>176728.14</c:v>
                </c:pt>
                <c:pt idx="1438" formatCode="#,##0.00">
                  <c:v>177223.23</c:v>
                </c:pt>
                <c:pt idx="1439" formatCode="#,##0.00">
                  <c:v>177714.25</c:v>
                </c:pt>
                <c:pt idx="1440" formatCode="#,##0.00">
                  <c:v>178201.95</c:v>
                </c:pt>
                <c:pt idx="1441" formatCode="#,##0.00">
                  <c:v>178684.33</c:v>
                </c:pt>
                <c:pt idx="1442" formatCode="#,##0.00">
                  <c:v>179163.95</c:v>
                </c:pt>
                <c:pt idx="1443" formatCode="#,##0.00">
                  <c:v>179640.42</c:v>
                </c:pt>
                <c:pt idx="1444" formatCode="#,##0.00">
                  <c:v>180113.89</c:v>
                </c:pt>
                <c:pt idx="1445" formatCode="#,##0.00">
                  <c:v>180584.61</c:v>
                </c:pt>
                <c:pt idx="1446" formatCode="#,##0.00">
                  <c:v>181052.33</c:v>
                </c:pt>
                <c:pt idx="1447" formatCode="#,##0.00">
                  <c:v>181516.19</c:v>
                </c:pt>
                <c:pt idx="1448" formatCode="#,##0.00">
                  <c:v>181977.14</c:v>
                </c:pt>
                <c:pt idx="1449" formatCode="#,##0.00">
                  <c:v>182434.84</c:v>
                </c:pt>
                <c:pt idx="1450" formatCode="#,##0.00">
                  <c:v>182888.75</c:v>
                </c:pt>
                <c:pt idx="1451" formatCode="#,##0.00">
                  <c:v>183340.23</c:v>
                </c:pt>
                <c:pt idx="1452" formatCode="#,##0.00">
                  <c:v>183788.61</c:v>
                </c:pt>
                <c:pt idx="1453" formatCode="#,##0.00">
                  <c:v>184234.31</c:v>
                </c:pt>
                <c:pt idx="1454" formatCode="#,##0.00">
                  <c:v>184675.94</c:v>
                </c:pt>
                <c:pt idx="1455" formatCode="#,##0.00">
                  <c:v>185115.23</c:v>
                </c:pt>
                <c:pt idx="1456" formatCode="#,##0.00">
                  <c:v>185550.59</c:v>
                </c:pt>
                <c:pt idx="1457" formatCode="#,##0.00">
                  <c:v>185982.62</c:v>
                </c:pt>
                <c:pt idx="1458" formatCode="#,##0.00">
                  <c:v>186411.78</c:v>
                </c:pt>
                <c:pt idx="1459" formatCode="#,##0.00">
                  <c:v>186836.83</c:v>
                </c:pt>
                <c:pt idx="1460" formatCode="#,##0.00">
                  <c:v>187260.36</c:v>
                </c:pt>
                <c:pt idx="1461" formatCode="#,##0.00">
                  <c:v>187679.03</c:v>
                </c:pt>
                <c:pt idx="1462" formatCode="#,##0.00">
                  <c:v>188096.19</c:v>
                </c:pt>
                <c:pt idx="1463" formatCode="#,##0.00">
                  <c:v>188509.94</c:v>
                </c:pt>
                <c:pt idx="1464" formatCode="#,##0.00">
                  <c:v>188919.64</c:v>
                </c:pt>
                <c:pt idx="1465" formatCode="#,##0.00">
                  <c:v>189328.12</c:v>
                </c:pt>
                <c:pt idx="1466" formatCode="#,##0.00">
                  <c:v>189734.33</c:v>
                </c:pt>
                <c:pt idx="1467" formatCode="#,##0.00">
                  <c:v>190138.39</c:v>
                </c:pt>
                <c:pt idx="1468" formatCode="#,##0.00">
                  <c:v>190537.25</c:v>
                </c:pt>
                <c:pt idx="1469" formatCode="#,##0.00">
                  <c:v>190927.2</c:v>
                </c:pt>
                <c:pt idx="1470" formatCode="#,##0.00">
                  <c:v>191313.09</c:v>
                </c:pt>
                <c:pt idx="1471" formatCode="#,##0.00">
                  <c:v>191696.06</c:v>
                </c:pt>
                <c:pt idx="1472" formatCode="#,##0.00">
                  <c:v>192077.06</c:v>
                </c:pt>
                <c:pt idx="1473" formatCode="#,##0.00">
                  <c:v>192454.59</c:v>
                </c:pt>
                <c:pt idx="1474" formatCode="#,##0.00">
                  <c:v>192828.73</c:v>
                </c:pt>
                <c:pt idx="1475" formatCode="#,##0.00">
                  <c:v>193199.27</c:v>
                </c:pt>
                <c:pt idx="1476" formatCode="#,##0.00">
                  <c:v>193566.91</c:v>
                </c:pt>
                <c:pt idx="1477" formatCode="#,##0.00">
                  <c:v>193931.19</c:v>
                </c:pt>
                <c:pt idx="1478" formatCode="#,##0.00">
                  <c:v>194292.36</c:v>
                </c:pt>
                <c:pt idx="1479" formatCode="#,##0.00">
                  <c:v>194649.72</c:v>
                </c:pt>
                <c:pt idx="1480" formatCode="#,##0.00">
                  <c:v>195003.55</c:v>
                </c:pt>
                <c:pt idx="1481" formatCode="#,##0.00">
                  <c:v>195354.31</c:v>
                </c:pt>
                <c:pt idx="1482" formatCode="#,##0.00">
                  <c:v>195701.67</c:v>
                </c:pt>
                <c:pt idx="1483" formatCode="#,##0.00">
                  <c:v>196045.08</c:v>
                </c:pt>
                <c:pt idx="1484" formatCode="#,##0.00">
                  <c:v>196385.17</c:v>
                </c:pt>
                <c:pt idx="1485" formatCode="#,##0.00">
                  <c:v>196722.16</c:v>
                </c:pt>
                <c:pt idx="1486" formatCode="#,##0.00">
                  <c:v>197055.48</c:v>
                </c:pt>
                <c:pt idx="1487" formatCode="#,##0.00">
                  <c:v>197385.67</c:v>
                </c:pt>
                <c:pt idx="1488" formatCode="#,##0.00">
                  <c:v>197713</c:v>
                </c:pt>
                <c:pt idx="1489" formatCode="#,##0.00">
                  <c:v>198036.22</c:v>
                </c:pt>
                <c:pt idx="1490" formatCode="#,##0.00">
                  <c:v>198355.67</c:v>
                </c:pt>
                <c:pt idx="1491" formatCode="#,##0.00">
                  <c:v>198671.72</c:v>
                </c:pt>
                <c:pt idx="1492" formatCode="#,##0.00">
                  <c:v>198986.03</c:v>
                </c:pt>
                <c:pt idx="1493" formatCode="#,##0.00">
                  <c:v>199295.88</c:v>
                </c:pt>
                <c:pt idx="1494" formatCode="#,##0.00">
                  <c:v>199601.59</c:v>
                </c:pt>
                <c:pt idx="1495" formatCode="#,##0.00">
                  <c:v>199903.64</c:v>
                </c:pt>
                <c:pt idx="1496" formatCode="#,##0.00">
                  <c:v>200202.33</c:v>
                </c:pt>
                <c:pt idx="1497" formatCode="#,##0.00">
                  <c:v>200498.25</c:v>
                </c:pt>
                <c:pt idx="1498" formatCode="#,##0.00">
                  <c:v>200791.27</c:v>
                </c:pt>
                <c:pt idx="1499" formatCode="#,##0.00">
                  <c:v>201081.19</c:v>
                </c:pt>
                <c:pt idx="1500" formatCode="#,##0.00">
                  <c:v>201372.39</c:v>
                </c:pt>
                <c:pt idx="1501" formatCode="#,##0.00">
                  <c:v>201654.23</c:v>
                </c:pt>
                <c:pt idx="1502" formatCode="#,##0.00">
                  <c:v>201932.69</c:v>
                </c:pt>
                <c:pt idx="1503" formatCode="#,##0.00">
                  <c:v>202208.81</c:v>
                </c:pt>
                <c:pt idx="1504" formatCode="#,##0.00">
                  <c:v>202482.11</c:v>
                </c:pt>
                <c:pt idx="1505" formatCode="#,##0.00">
                  <c:v>202751.45</c:v>
                </c:pt>
                <c:pt idx="1506" formatCode="#,##0.00">
                  <c:v>203016.69</c:v>
                </c:pt>
                <c:pt idx="1507" formatCode="#,##0.00">
                  <c:v>203277.48</c:v>
                </c:pt>
                <c:pt idx="1508" formatCode="#,##0.00">
                  <c:v>203535.45</c:v>
                </c:pt>
                <c:pt idx="1509" formatCode="#,##0.00">
                  <c:v>203790.89</c:v>
                </c:pt>
                <c:pt idx="1510" formatCode="#,##0.00">
                  <c:v>204043.19</c:v>
                </c:pt>
                <c:pt idx="1511" formatCode="#,##0.00">
                  <c:v>204292.23</c:v>
                </c:pt>
                <c:pt idx="1512" formatCode="#,##0.00">
                  <c:v>204538.03</c:v>
                </c:pt>
                <c:pt idx="1513" formatCode="#,##0.00">
                  <c:v>204780.25</c:v>
                </c:pt>
                <c:pt idx="1514" formatCode="#,##0.00">
                  <c:v>205018.48</c:v>
                </c:pt>
                <c:pt idx="1515" formatCode="#,##0.00">
                  <c:v>205253.98</c:v>
                </c:pt>
                <c:pt idx="1516" formatCode="#,##0.00">
                  <c:v>205486.41</c:v>
                </c:pt>
                <c:pt idx="1517" formatCode="#,##0.00">
                  <c:v>205715.81</c:v>
                </c:pt>
                <c:pt idx="1518" formatCode="#,##0.00">
                  <c:v>205941.81</c:v>
                </c:pt>
                <c:pt idx="1519" formatCode="#,##0.00">
                  <c:v>206164.41</c:v>
                </c:pt>
                <c:pt idx="1520" formatCode="#,##0.00">
                  <c:v>206383.3</c:v>
                </c:pt>
                <c:pt idx="1521" formatCode="#,##0.00">
                  <c:v>206598.98</c:v>
                </c:pt>
                <c:pt idx="1522" formatCode="#,##0.00">
                  <c:v>206811.05</c:v>
                </c:pt>
                <c:pt idx="1523" formatCode="#,##0.00">
                  <c:v>207020.45</c:v>
                </c:pt>
                <c:pt idx="1524" formatCode="#,##0.00">
                  <c:v>207226.83</c:v>
                </c:pt>
                <c:pt idx="1525" formatCode="#,##0.00">
                  <c:v>207429.73</c:v>
                </c:pt>
                <c:pt idx="1526" formatCode="#,##0.00">
                  <c:v>207629.39</c:v>
                </c:pt>
                <c:pt idx="1527" formatCode="#,##0.00">
                  <c:v>207825.89</c:v>
                </c:pt>
                <c:pt idx="1528" formatCode="#,##0.00">
                  <c:v>208019.22</c:v>
                </c:pt>
                <c:pt idx="1529" formatCode="#,##0.00">
                  <c:v>208209.61</c:v>
                </c:pt>
                <c:pt idx="1530" formatCode="#,##0.00">
                  <c:v>208396.64</c:v>
                </c:pt>
                <c:pt idx="1531" formatCode="#,##0.00">
                  <c:v>208580.3</c:v>
                </c:pt>
                <c:pt idx="1532" formatCode="#,##0.00">
                  <c:v>208760.67</c:v>
                </c:pt>
                <c:pt idx="1533" formatCode="#,##0.00">
                  <c:v>208938.12</c:v>
                </c:pt>
                <c:pt idx="1534" formatCode="#,##0.00">
                  <c:v>209112.31</c:v>
                </c:pt>
                <c:pt idx="1535" formatCode="#,##0.00">
                  <c:v>209283.44</c:v>
                </c:pt>
                <c:pt idx="1536" formatCode="#,##0.00">
                  <c:v>209451.61</c:v>
                </c:pt>
                <c:pt idx="1537" formatCode="#,##0.00">
                  <c:v>209616.56</c:v>
                </c:pt>
                <c:pt idx="1538" formatCode="#,##0.00">
                  <c:v>209778.61</c:v>
                </c:pt>
                <c:pt idx="1539" formatCode="#,##0.00">
                  <c:v>209937.64</c:v>
                </c:pt>
                <c:pt idx="1540" formatCode="#,##0.00">
                  <c:v>210093.48</c:v>
                </c:pt>
                <c:pt idx="1541" formatCode="#,##0.00">
                  <c:v>210245.94</c:v>
                </c:pt>
                <c:pt idx="1542" formatCode="#,##0.00">
                  <c:v>210395.66</c:v>
                </c:pt>
                <c:pt idx="1543" formatCode="#,##0.00">
                  <c:v>210542.34</c:v>
                </c:pt>
                <c:pt idx="1544" formatCode="#,##0.00">
                  <c:v>210685.92</c:v>
                </c:pt>
                <c:pt idx="1545" formatCode="#,##0.00">
                  <c:v>210826.47</c:v>
                </c:pt>
                <c:pt idx="1546" formatCode="#,##0.00">
                  <c:v>210964.05</c:v>
                </c:pt>
                <c:pt idx="1547" formatCode="#,##0.00">
                  <c:v>211098.66</c:v>
                </c:pt>
                <c:pt idx="1548" formatCode="#,##0.00">
                  <c:v>211230.34</c:v>
                </c:pt>
                <c:pt idx="1549" formatCode="#,##0.00">
                  <c:v>211358.83</c:v>
                </c:pt>
                <c:pt idx="1550" formatCode="#,##0.00">
                  <c:v>211484.08</c:v>
                </c:pt>
                <c:pt idx="1551" formatCode="#,##0.00">
                  <c:v>211606.67</c:v>
                </c:pt>
                <c:pt idx="1552" formatCode="#,##0.00">
                  <c:v>211726.39</c:v>
                </c:pt>
                <c:pt idx="1553" formatCode="#,##0.00">
                  <c:v>211843.31</c:v>
                </c:pt>
                <c:pt idx="1554" formatCode="#,##0.00">
                  <c:v>211957.45</c:v>
                </c:pt>
                <c:pt idx="1555" formatCode="#,##0.00">
                  <c:v>212068.7</c:v>
                </c:pt>
                <c:pt idx="1556" formatCode="#,##0.00">
                  <c:v>212176.92</c:v>
                </c:pt>
                <c:pt idx="1557" formatCode="#,##0.00">
                  <c:v>212282.45</c:v>
                </c:pt>
                <c:pt idx="1558" formatCode="#,##0.00">
                  <c:v>212384.97</c:v>
                </c:pt>
                <c:pt idx="1559" formatCode="#,##0.00">
                  <c:v>212484.88</c:v>
                </c:pt>
                <c:pt idx="1560" formatCode="#,##0.00">
                  <c:v>212581.91</c:v>
                </c:pt>
                <c:pt idx="1561" formatCode="#,##0.00">
                  <c:v>212676.22</c:v>
                </c:pt>
                <c:pt idx="1562" formatCode="#,##0.00">
                  <c:v>212767.89</c:v>
                </c:pt>
                <c:pt idx="1563" formatCode="#,##0.00">
                  <c:v>212856.66</c:v>
                </c:pt>
                <c:pt idx="1564" formatCode="#,##0.00">
                  <c:v>212942.62</c:v>
                </c:pt>
                <c:pt idx="1565" formatCode="#,##0.00">
                  <c:v>213025.94</c:v>
                </c:pt>
                <c:pt idx="1566" formatCode="#,##0.00">
                  <c:v>213106.5</c:v>
                </c:pt>
                <c:pt idx="1567" formatCode="#,##0.00">
                  <c:v>213184.31</c:v>
                </c:pt>
                <c:pt idx="1568" formatCode="#,##0.00">
                  <c:v>213259.42</c:v>
                </c:pt>
                <c:pt idx="1569" formatCode="#,##0.00">
                  <c:v>213331.89</c:v>
                </c:pt>
                <c:pt idx="1570" formatCode="#,##0.00">
                  <c:v>213401.77</c:v>
                </c:pt>
                <c:pt idx="1571" formatCode="#,##0.00">
                  <c:v>213469</c:v>
                </c:pt>
                <c:pt idx="1572" formatCode="#,##0.00">
                  <c:v>213533.88</c:v>
                </c:pt>
                <c:pt idx="1573" formatCode="#,##0.00">
                  <c:v>213596.16</c:v>
                </c:pt>
                <c:pt idx="1574" formatCode="#,##0.00">
                  <c:v>213655.83</c:v>
                </c:pt>
                <c:pt idx="1575" formatCode="#,##0.00">
                  <c:v>213713.02</c:v>
                </c:pt>
                <c:pt idx="1576" formatCode="#,##0.00">
                  <c:v>213767.45</c:v>
                </c:pt>
                <c:pt idx="1577" formatCode="#,##0.00">
                  <c:v>213819.51999999999</c:v>
                </c:pt>
                <c:pt idx="1578" formatCode="#,##0.00">
                  <c:v>213868.77</c:v>
                </c:pt>
                <c:pt idx="1579" formatCode="#,##0.00">
                  <c:v>213915.84</c:v>
                </c:pt>
                <c:pt idx="1580" formatCode="#,##0.00">
                  <c:v>213960.31</c:v>
                </c:pt>
                <c:pt idx="1581" formatCode="#,##0.00">
                  <c:v>214002.36</c:v>
                </c:pt>
                <c:pt idx="1582" formatCode="#,##0.00">
                  <c:v>214041.91</c:v>
                </c:pt>
                <c:pt idx="1583" formatCode="#,##0.00">
                  <c:v>214079.03</c:v>
                </c:pt>
                <c:pt idx="1584" formatCode="#,##0.00">
                  <c:v>214113.8</c:v>
                </c:pt>
                <c:pt idx="1585" formatCode="#,##0.00">
                  <c:v>214146.19</c:v>
                </c:pt>
                <c:pt idx="1586" formatCode="#,##0.00">
                  <c:v>214176.16</c:v>
                </c:pt>
                <c:pt idx="1587" formatCode="#,##0.00">
                  <c:v>214203.84</c:v>
                </c:pt>
                <c:pt idx="1588" formatCode="#,##0.00">
                  <c:v>214229.23</c:v>
                </c:pt>
                <c:pt idx="1589" formatCode="#,##0.00">
                  <c:v>214252.19</c:v>
                </c:pt>
                <c:pt idx="1590" formatCode="#,##0.00">
                  <c:v>214273.05</c:v>
                </c:pt>
                <c:pt idx="1591" formatCode="#,##0.00">
                  <c:v>214291.59</c:v>
                </c:pt>
                <c:pt idx="1592" formatCode="#,##0.00">
                  <c:v>214307.83</c:v>
                </c:pt>
                <c:pt idx="1593" formatCode="#,##0.00">
                  <c:v>214321.72</c:v>
                </c:pt>
                <c:pt idx="1594" formatCode="#,##0.00">
                  <c:v>214333.36</c:v>
                </c:pt>
                <c:pt idx="1595" formatCode="#,##0.00">
                  <c:v>214342.83</c:v>
                </c:pt>
                <c:pt idx="1596" formatCode="#,##0.00">
                  <c:v>214350.09</c:v>
                </c:pt>
                <c:pt idx="1597" formatCode="#,##0.00">
                  <c:v>214355.14</c:v>
                </c:pt>
                <c:pt idx="1598" formatCode="#,##0.00">
                  <c:v>214357.98</c:v>
                </c:pt>
                <c:pt idx="1599" formatCode="#,##0.00">
                  <c:v>214358.69</c:v>
                </c:pt>
                <c:pt idx="1600" formatCode="#,##0.00">
                  <c:v>214357.28</c:v>
                </c:pt>
                <c:pt idx="1601" formatCode="#,##0.00">
                  <c:v>214353.78</c:v>
                </c:pt>
                <c:pt idx="1602" formatCode="#,##0.00">
                  <c:v>214348.19</c:v>
                </c:pt>
                <c:pt idx="1603" formatCode="#,##0.00">
                  <c:v>214340.41</c:v>
                </c:pt>
                <c:pt idx="1604" formatCode="#,##0.00">
                  <c:v>214330.61</c:v>
                </c:pt>
                <c:pt idx="1605" formatCode="#,##0.00">
                  <c:v>214318.72</c:v>
                </c:pt>
                <c:pt idx="1606" formatCode="#,##0.00">
                  <c:v>214304.92</c:v>
                </c:pt>
                <c:pt idx="1607" formatCode="#,##0.00">
                  <c:v>214289.05</c:v>
                </c:pt>
                <c:pt idx="1608" formatCode="#,##0.00">
                  <c:v>214271.25</c:v>
                </c:pt>
                <c:pt idx="1609" formatCode="#,##0.00">
                  <c:v>214251.56</c:v>
                </c:pt>
                <c:pt idx="1610" formatCode="#,##0.00">
                  <c:v>214234.31</c:v>
                </c:pt>
                <c:pt idx="1611" formatCode="#,##0.00">
                  <c:v>214214.09</c:v>
                </c:pt>
                <c:pt idx="1612" formatCode="#,##0.00">
                  <c:v>214188.02</c:v>
                </c:pt>
                <c:pt idx="1613" formatCode="#,##0.00">
                  <c:v>214159.77</c:v>
                </c:pt>
                <c:pt idx="1614" formatCode="#,##0.00">
                  <c:v>214129.88</c:v>
                </c:pt>
                <c:pt idx="1615" formatCode="#,##0.00">
                  <c:v>214098.19</c:v>
                </c:pt>
                <c:pt idx="1616" formatCode="#,##0.00">
                  <c:v>214064.86</c:v>
                </c:pt>
                <c:pt idx="1617" formatCode="#,##0.00">
                  <c:v>214029.69</c:v>
                </c:pt>
                <c:pt idx="1618" formatCode="#,##0.00">
                  <c:v>213992.8</c:v>
                </c:pt>
                <c:pt idx="1619" formatCode="#,##0.00">
                  <c:v>213954.03</c:v>
                </c:pt>
                <c:pt idx="1620" formatCode="#,##0.00">
                  <c:v>213913.38</c:v>
                </c:pt>
                <c:pt idx="1621" formatCode="#,##0.00">
                  <c:v>213871.12</c:v>
                </c:pt>
                <c:pt idx="1622" formatCode="#,##0.00">
                  <c:v>213827.02</c:v>
                </c:pt>
                <c:pt idx="1623" formatCode="#,##0.00">
                  <c:v>213781.34</c:v>
                </c:pt>
                <c:pt idx="1624" formatCode="#,##0.00">
                  <c:v>213734.14</c:v>
                </c:pt>
                <c:pt idx="1625" formatCode="#,##0.00">
                  <c:v>213685.17</c:v>
                </c:pt>
                <c:pt idx="1626" formatCode="#,##0.00">
                  <c:v>213634.12</c:v>
                </c:pt>
                <c:pt idx="1627" formatCode="#,##0.00">
                  <c:v>213581.38</c:v>
                </c:pt>
                <c:pt idx="1628" formatCode="#,##0.00">
                  <c:v>213526.86</c:v>
                </c:pt>
                <c:pt idx="1629" formatCode="#,##0.00">
                  <c:v>213470.97</c:v>
                </c:pt>
                <c:pt idx="1630" formatCode="#,##0.00">
                  <c:v>213413.34</c:v>
                </c:pt>
                <c:pt idx="1631" formatCode="#,##0.00">
                  <c:v>213354.22</c:v>
                </c:pt>
                <c:pt idx="1632" formatCode="#,##0.00">
                  <c:v>213293.45</c:v>
                </c:pt>
                <c:pt idx="1633" formatCode="#,##0.00">
                  <c:v>213230.98</c:v>
                </c:pt>
                <c:pt idx="1634" formatCode="#,##0.00">
                  <c:v>213167</c:v>
                </c:pt>
                <c:pt idx="1635" formatCode="#,##0.00">
                  <c:v>213101.47</c:v>
                </c:pt>
                <c:pt idx="1636" formatCode="#,##0.00">
                  <c:v>213034.42</c:v>
                </c:pt>
                <c:pt idx="1637" formatCode="#,##0.00">
                  <c:v>212965.8</c:v>
                </c:pt>
                <c:pt idx="1638" formatCode="#,##0.00">
                  <c:v>212895.7</c:v>
                </c:pt>
                <c:pt idx="1639" formatCode="#,##0.00">
                  <c:v>212824.14</c:v>
                </c:pt>
                <c:pt idx="1640" formatCode="#,##0.00">
                  <c:v>212751.16</c:v>
                </c:pt>
                <c:pt idx="1641" formatCode="#,##0.00">
                  <c:v>212676.7</c:v>
                </c:pt>
                <c:pt idx="1642" formatCode="#,##0.00">
                  <c:v>212600.81</c:v>
                </c:pt>
                <c:pt idx="1643" formatCode="#,##0.00">
                  <c:v>212523.47</c:v>
                </c:pt>
                <c:pt idx="1644" formatCode="#,##0.00">
                  <c:v>212444.88</c:v>
                </c:pt>
                <c:pt idx="1645" formatCode="#,##0.00">
                  <c:v>212364.81</c:v>
                </c:pt>
                <c:pt idx="1646" formatCode="#,##0.00">
                  <c:v>212283.3</c:v>
                </c:pt>
                <c:pt idx="1647" formatCode="#,##0.00">
                  <c:v>212200.52</c:v>
                </c:pt>
                <c:pt idx="1648" formatCode="#,##0.00">
                  <c:v>212116.16</c:v>
                </c:pt>
                <c:pt idx="1649" formatCode="#,##0.00">
                  <c:v>212030.53</c:v>
                </c:pt>
                <c:pt idx="1650" formatCode="#,##0.00">
                  <c:v>211943.69</c:v>
                </c:pt>
                <c:pt idx="1651" formatCode="#,##0.00">
                  <c:v>211855.41</c:v>
                </c:pt>
                <c:pt idx="1652" formatCode="#,##0.00">
                  <c:v>211765.8</c:v>
                </c:pt>
                <c:pt idx="1653" formatCode="#,##0.00">
                  <c:v>211674.92</c:v>
                </c:pt>
                <c:pt idx="1654" formatCode="#,##0.00">
                  <c:v>211582.84</c:v>
                </c:pt>
                <c:pt idx="1655" formatCode="#,##0.00">
                  <c:v>211489.5</c:v>
                </c:pt>
                <c:pt idx="1656" formatCode="#,##0.00">
                  <c:v>211394.86</c:v>
                </c:pt>
                <c:pt idx="1657" formatCode="#,##0.00">
                  <c:v>211298.98</c:v>
                </c:pt>
                <c:pt idx="1658" formatCode="#,##0.00">
                  <c:v>211202</c:v>
                </c:pt>
                <c:pt idx="1659" formatCode="#,##0.00">
                  <c:v>211103.73</c:v>
                </c:pt>
                <c:pt idx="1660" formatCode="#,##0.00">
                  <c:v>211004.42</c:v>
                </c:pt>
                <c:pt idx="1661" formatCode="#,##0.00">
                  <c:v>210903.88</c:v>
                </c:pt>
                <c:pt idx="1662" formatCode="#,##0.00">
                  <c:v>210802.19</c:v>
                </c:pt>
                <c:pt idx="1663" formatCode="#,##0.00">
                  <c:v>210699.31</c:v>
                </c:pt>
                <c:pt idx="1664" formatCode="#,##0.00">
                  <c:v>210595.45</c:v>
                </c:pt>
                <c:pt idx="1665" formatCode="#,##0.00">
                  <c:v>210490.31</c:v>
                </c:pt>
                <c:pt idx="1666" formatCode="#,##0.00">
                  <c:v>210384.16</c:v>
                </c:pt>
                <c:pt idx="1667" formatCode="#,##0.00">
                  <c:v>210276.98</c:v>
                </c:pt>
                <c:pt idx="1668" formatCode="#,##0.00">
                  <c:v>210168.77</c:v>
                </c:pt>
                <c:pt idx="1669" formatCode="#,##0.00">
                  <c:v>210059.5</c:v>
                </c:pt>
                <c:pt idx="1670" formatCode="#,##0.00">
                  <c:v>209949.22</c:v>
                </c:pt>
                <c:pt idx="1671" formatCode="#,##0.00">
                  <c:v>209837.89</c:v>
                </c:pt>
                <c:pt idx="1672" formatCode="#,##0.00">
                  <c:v>209725.5</c:v>
                </c:pt>
                <c:pt idx="1673" formatCode="#,##0.00">
                  <c:v>209612.05</c:v>
                </c:pt>
                <c:pt idx="1674" formatCode="#,##0.00">
                  <c:v>209497.7</c:v>
                </c:pt>
                <c:pt idx="1675" formatCode="#,##0.00">
                  <c:v>209382.38</c:v>
                </c:pt>
                <c:pt idx="1676" formatCode="#,##0.00">
                  <c:v>209266.05</c:v>
                </c:pt>
                <c:pt idx="1677" formatCode="#,##0.00">
                  <c:v>209148.81</c:v>
                </c:pt>
                <c:pt idx="1678" formatCode="#,##0.00">
                  <c:v>209030.75</c:v>
                </c:pt>
                <c:pt idx="1679" formatCode="#,##0.00">
                  <c:v>208911.73</c:v>
                </c:pt>
                <c:pt idx="1680" formatCode="#,##0.00">
                  <c:v>208791.89</c:v>
                </c:pt>
                <c:pt idx="1681" formatCode="#,##0.00">
                  <c:v>208671.02</c:v>
                </c:pt>
                <c:pt idx="1682" formatCode="#,##0.00">
                  <c:v>208549.31</c:v>
                </c:pt>
                <c:pt idx="1683" formatCode="#,##0.00">
                  <c:v>208426.84</c:v>
                </c:pt>
                <c:pt idx="1684" formatCode="#,##0.00">
                  <c:v>208303.58</c:v>
                </c:pt>
                <c:pt idx="1685" formatCode="#,##0.00">
                  <c:v>208179.42</c:v>
                </c:pt>
                <c:pt idx="1686" formatCode="#,##0.00">
                  <c:v>208054.8</c:v>
                </c:pt>
                <c:pt idx="1687" formatCode="#,##0.00">
                  <c:v>207928.72</c:v>
                </c:pt>
                <c:pt idx="1688" formatCode="#,##0.00">
                  <c:v>207802.12</c:v>
                </c:pt>
                <c:pt idx="1689" formatCode="#,##0.00">
                  <c:v>207674.73</c:v>
                </c:pt>
                <c:pt idx="1690" formatCode="#,##0.00">
                  <c:v>207546.64</c:v>
                </c:pt>
                <c:pt idx="1691" formatCode="#,##0.00">
                  <c:v>207417.81</c:v>
                </c:pt>
                <c:pt idx="1692" formatCode="#,##0.00">
                  <c:v>207288.31</c:v>
                </c:pt>
                <c:pt idx="1693" formatCode="#,##0.00">
                  <c:v>207157.92</c:v>
                </c:pt>
                <c:pt idx="1694" formatCode="#,##0.00">
                  <c:v>207026.86</c:v>
                </c:pt>
                <c:pt idx="1695" formatCode="#,##0.00">
                  <c:v>206895.23</c:v>
                </c:pt>
                <c:pt idx="1696" formatCode="#,##0.00">
                  <c:v>206762.8</c:v>
                </c:pt>
                <c:pt idx="1697" formatCode="#,##0.00">
                  <c:v>206629.64</c:v>
                </c:pt>
                <c:pt idx="1698" formatCode="#,##0.00">
                  <c:v>206495.91</c:v>
                </c:pt>
                <c:pt idx="1699" formatCode="#,##0.00">
                  <c:v>206361.56</c:v>
                </c:pt>
                <c:pt idx="1700" formatCode="#,##0.00">
                  <c:v>206226.45</c:v>
                </c:pt>
                <c:pt idx="1701" formatCode="#,##0.00">
                  <c:v>206090.73</c:v>
                </c:pt>
                <c:pt idx="1702" formatCode="#,##0.00">
                  <c:v>205954.36</c:v>
                </c:pt>
                <c:pt idx="1703" formatCode="#,##0.00">
                  <c:v>205817.48</c:v>
                </c:pt>
                <c:pt idx="1704" formatCode="#,##0.00">
                  <c:v>205680.02</c:v>
                </c:pt>
                <c:pt idx="1705" formatCode="#,##0.00">
                  <c:v>205542.03</c:v>
                </c:pt>
                <c:pt idx="1706" formatCode="#,##0.00">
                  <c:v>205403.72</c:v>
                </c:pt>
                <c:pt idx="1707" formatCode="#,##0.00">
                  <c:v>205264.64000000001</c:v>
                </c:pt>
                <c:pt idx="1708" formatCode="#,##0.00">
                  <c:v>205125</c:v>
                </c:pt>
                <c:pt idx="1709" formatCode="#,##0.00">
                  <c:v>204984.73</c:v>
                </c:pt>
                <c:pt idx="1710" formatCode="#,##0.00">
                  <c:v>204843.98</c:v>
                </c:pt>
                <c:pt idx="1711" formatCode="#,##0.00">
                  <c:v>204702.78</c:v>
                </c:pt>
                <c:pt idx="1712" formatCode="#,##0.00">
                  <c:v>204561.12</c:v>
                </c:pt>
                <c:pt idx="1713" formatCode="#,##0.00">
                  <c:v>204418.95</c:v>
                </c:pt>
                <c:pt idx="1714" formatCode="#,##0.00">
                  <c:v>204276.2</c:v>
                </c:pt>
                <c:pt idx="1715" formatCode="#,##0.00">
                  <c:v>204133.31</c:v>
                </c:pt>
                <c:pt idx="1716" formatCode="#,##0.00">
                  <c:v>203989.73</c:v>
                </c:pt>
                <c:pt idx="1717" formatCode="#,##0.00">
                  <c:v>203845.66</c:v>
                </c:pt>
                <c:pt idx="1718" formatCode="#,##0.00">
                  <c:v>203701.3</c:v>
                </c:pt>
                <c:pt idx="1719" formatCode="#,##0.00">
                  <c:v>203556.53</c:v>
                </c:pt>
                <c:pt idx="1720" formatCode="#,##0.00">
                  <c:v>203411.12</c:v>
                </c:pt>
                <c:pt idx="1721" formatCode="#,##0.00">
                  <c:v>203265.47</c:v>
                </c:pt>
                <c:pt idx="1722" formatCode="#,##0.00">
                  <c:v>203119.33</c:v>
                </c:pt>
                <c:pt idx="1723" formatCode="#,##0.00">
                  <c:v>202972.84</c:v>
                </c:pt>
                <c:pt idx="1724" formatCode="#,##0.00">
                  <c:v>202826.02</c:v>
                </c:pt>
                <c:pt idx="1725" formatCode="#,##0.00">
                  <c:v>202678.91</c:v>
                </c:pt>
                <c:pt idx="1726" formatCode="#,##0.00">
                  <c:v>202531.28</c:v>
                </c:pt>
                <c:pt idx="1727" formatCode="#,##0.00">
                  <c:v>202383.45</c:v>
                </c:pt>
                <c:pt idx="1728" formatCode="#,##0.00">
                  <c:v>202235.3</c:v>
                </c:pt>
                <c:pt idx="1729" formatCode="#,##0.00">
                  <c:v>202086.75</c:v>
                </c:pt>
                <c:pt idx="1730" formatCode="#,##0.00">
                  <c:v>201937.84</c:v>
                </c:pt>
                <c:pt idx="1731" formatCode="#,##0.00">
                  <c:v>201788.56</c:v>
                </c:pt>
                <c:pt idx="1732" formatCode="#,##0.00">
                  <c:v>201639.02</c:v>
                </c:pt>
                <c:pt idx="1733" formatCode="#,##0.00">
                  <c:v>201489.36</c:v>
                </c:pt>
                <c:pt idx="1734" formatCode="#,##0.00">
                  <c:v>201339.39</c:v>
                </c:pt>
                <c:pt idx="1735" formatCode="#,##0.00">
                  <c:v>201189.23</c:v>
                </c:pt>
                <c:pt idx="1736" formatCode="#,##0.00">
                  <c:v>201038.72</c:v>
                </c:pt>
                <c:pt idx="1737" formatCode="#,##0.00">
                  <c:v>200888.05</c:v>
                </c:pt>
                <c:pt idx="1738" formatCode="#,##0.00">
                  <c:v>200737.17</c:v>
                </c:pt>
                <c:pt idx="1739" formatCode="#,##0.00">
                  <c:v>200585.94</c:v>
                </c:pt>
                <c:pt idx="1740" formatCode="#,##0.00">
                  <c:v>200434.45</c:v>
                </c:pt>
                <c:pt idx="1741" formatCode="#,##0.00">
                  <c:v>200282.86</c:v>
                </c:pt>
                <c:pt idx="1742" formatCode="#,##0.00">
                  <c:v>200131.03</c:v>
                </c:pt>
                <c:pt idx="1743" formatCode="#,##0.00">
                  <c:v>199978.95</c:v>
                </c:pt>
                <c:pt idx="1744" formatCode="#,##0.00">
                  <c:v>199826.72</c:v>
                </c:pt>
                <c:pt idx="1745" formatCode="#,##0.00">
                  <c:v>199674.52</c:v>
                </c:pt>
                <c:pt idx="1746" formatCode="#,##0.00">
                  <c:v>199522.05</c:v>
                </c:pt>
                <c:pt idx="1747" formatCode="#,##0.00">
                  <c:v>199369.28</c:v>
                </c:pt>
                <c:pt idx="1748" formatCode="#,##0.00">
                  <c:v>199216.52</c:v>
                </c:pt>
                <c:pt idx="1749" formatCode="#,##0.00">
                  <c:v>199063.61</c:v>
                </c:pt>
                <c:pt idx="1750" formatCode="#,##0.00">
                  <c:v>198910.77</c:v>
                </c:pt>
                <c:pt idx="1751" formatCode="#,##0.00">
                  <c:v>198757.73</c:v>
                </c:pt>
                <c:pt idx="1752" formatCode="#,##0.00">
                  <c:v>198604.56</c:v>
                </c:pt>
                <c:pt idx="1753" formatCode="#,##0.00">
                  <c:v>198451.20000000001</c:v>
                </c:pt>
                <c:pt idx="1754" formatCode="#,##0.00">
                  <c:v>198297.78</c:v>
                </c:pt>
                <c:pt idx="1755" formatCode="#,##0.00">
                  <c:v>198144.27</c:v>
                </c:pt>
                <c:pt idx="1756" formatCode="#,##0.00">
                  <c:v>197990.73</c:v>
                </c:pt>
                <c:pt idx="1757" formatCode="#,##0.00">
                  <c:v>197836.97</c:v>
                </c:pt>
                <c:pt idx="1758" formatCode="#,##0.00">
                  <c:v>197683.17</c:v>
                </c:pt>
                <c:pt idx="1759" formatCode="#,##0.00">
                  <c:v>197529.27</c:v>
                </c:pt>
                <c:pt idx="1760" formatCode="#,##0.00">
                  <c:v>197375.34</c:v>
                </c:pt>
                <c:pt idx="1761" formatCode="#,##0.00">
                  <c:v>197221.34</c:v>
                </c:pt>
                <c:pt idx="1762" formatCode="#,##0.00">
                  <c:v>197067.36</c:v>
                </c:pt>
                <c:pt idx="1763" formatCode="#,##0.00">
                  <c:v>196913.42</c:v>
                </c:pt>
                <c:pt idx="1764" formatCode="#,##0.00">
                  <c:v>196759.73</c:v>
                </c:pt>
                <c:pt idx="1765" formatCode="#,##0.00">
                  <c:v>196605.91</c:v>
                </c:pt>
                <c:pt idx="1766" formatCode="#,##0.00">
                  <c:v>196452.06</c:v>
                </c:pt>
                <c:pt idx="1767" formatCode="#,##0.00">
                  <c:v>196298.33</c:v>
                </c:pt>
                <c:pt idx="1768" formatCode="#,##0.00">
                  <c:v>196144.61</c:v>
                </c:pt>
                <c:pt idx="1769" formatCode="#,##0.00">
                  <c:v>195990.91</c:v>
                </c:pt>
                <c:pt idx="1770" formatCode="#,##0.00">
                  <c:v>195837.3</c:v>
                </c:pt>
                <c:pt idx="1771" formatCode="#,##0.00">
                  <c:v>195683.78</c:v>
                </c:pt>
                <c:pt idx="1772" formatCode="#,##0.00">
                  <c:v>195530.8</c:v>
                </c:pt>
                <c:pt idx="1773" formatCode="#,##0.00">
                  <c:v>195377.16</c:v>
                </c:pt>
                <c:pt idx="1774" formatCode="#,##0.00">
                  <c:v>195223.67</c:v>
                </c:pt>
                <c:pt idx="1775" formatCode="#,##0.00">
                  <c:v>195070.16</c:v>
                </c:pt>
                <c:pt idx="1776" formatCode="#,##0.00">
                  <c:v>194916.64</c:v>
                </c:pt>
                <c:pt idx="1777" formatCode="#,##0.00">
                  <c:v>194763.25</c:v>
                </c:pt>
                <c:pt idx="1778" formatCode="#,##0.00">
                  <c:v>194610</c:v>
                </c:pt>
                <c:pt idx="1779" formatCode="#,##0.00">
                  <c:v>194456.72</c:v>
                </c:pt>
                <c:pt idx="1780" formatCode="#,##0.00">
                  <c:v>194303.73</c:v>
                </c:pt>
                <c:pt idx="1781" formatCode="#,##0.00">
                  <c:v>194151.02</c:v>
                </c:pt>
                <c:pt idx="1782" formatCode="#,##0.00">
                  <c:v>193998.44</c:v>
                </c:pt>
                <c:pt idx="1783" formatCode="#,##0.00">
                  <c:v>193846.02</c:v>
                </c:pt>
                <c:pt idx="1784" formatCode="#,##0.00">
                  <c:v>193693.67</c:v>
                </c:pt>
                <c:pt idx="1785" formatCode="#,##0.00">
                  <c:v>193541.55</c:v>
                </c:pt>
                <c:pt idx="1786" formatCode="#,##0.00">
                  <c:v>193389.61</c:v>
                </c:pt>
                <c:pt idx="1787" formatCode="#,##0.00">
                  <c:v>193237.62</c:v>
                </c:pt>
                <c:pt idx="1788" formatCode="#,##0.00">
                  <c:v>193085.81</c:v>
                </c:pt>
                <c:pt idx="1789" formatCode="#,##0.00">
                  <c:v>192934.19</c:v>
                </c:pt>
                <c:pt idx="1790" formatCode="#,##0.00">
                  <c:v>192782.64</c:v>
                </c:pt>
                <c:pt idx="1791" formatCode="#,##0.00">
                  <c:v>192631.27</c:v>
                </c:pt>
                <c:pt idx="1792" formatCode="#,##0.00">
                  <c:v>192479.88</c:v>
                </c:pt>
                <c:pt idx="1793" formatCode="#,##0.00">
                  <c:v>192328.75</c:v>
                </c:pt>
                <c:pt idx="1794" formatCode="#,##0.00">
                  <c:v>192177.88</c:v>
                </c:pt>
                <c:pt idx="1795" formatCode="#,##0.00">
                  <c:v>192027.22</c:v>
                </c:pt>
                <c:pt idx="1796" formatCode="#,##0.00">
                  <c:v>191876.91</c:v>
                </c:pt>
                <c:pt idx="1797" formatCode="#,##0.00">
                  <c:v>191726.83</c:v>
                </c:pt>
                <c:pt idx="1798" formatCode="#,##0.00">
                  <c:v>191577</c:v>
                </c:pt>
                <c:pt idx="1799" formatCode="#,##0.00">
                  <c:v>191427.62</c:v>
                </c:pt>
                <c:pt idx="1800" formatCode="#,##0.00">
                  <c:v>191278.53</c:v>
                </c:pt>
                <c:pt idx="1801" formatCode="#,##0.00">
                  <c:v>191129.77</c:v>
                </c:pt>
                <c:pt idx="1802" formatCode="#,##0.00">
                  <c:v>190981.12</c:v>
                </c:pt>
                <c:pt idx="1803" formatCode="#,##0.00">
                  <c:v>190832.73</c:v>
                </c:pt>
                <c:pt idx="1804" formatCode="#,##0.00">
                  <c:v>190684.55</c:v>
                </c:pt>
                <c:pt idx="1805" formatCode="#,##0.00">
                  <c:v>190536.48</c:v>
                </c:pt>
                <c:pt idx="1806" formatCode="#,##0.00">
                  <c:v>190388.81</c:v>
                </c:pt>
                <c:pt idx="1807" formatCode="#,##0.00">
                  <c:v>190241.22</c:v>
                </c:pt>
                <c:pt idx="1808" formatCode="#,##0.00">
                  <c:v>190093.97</c:v>
                </c:pt>
                <c:pt idx="1809" formatCode="#,##0.00">
                  <c:v>189946.72</c:v>
                </c:pt>
                <c:pt idx="1810" formatCode="#,##0.00">
                  <c:v>189799.92</c:v>
                </c:pt>
                <c:pt idx="1811" formatCode="#,##0.00">
                  <c:v>189653.44</c:v>
                </c:pt>
                <c:pt idx="1812" formatCode="#,##0.00">
                  <c:v>189507.16</c:v>
                </c:pt>
                <c:pt idx="1813" formatCode="#,##0.00">
                  <c:v>189361.08</c:v>
                </c:pt>
                <c:pt idx="1814" formatCode="#,##0.00">
                  <c:v>189215.38</c:v>
                </c:pt>
                <c:pt idx="1815" formatCode="#,##0.00">
                  <c:v>189070.07999999999</c:v>
                </c:pt>
                <c:pt idx="1816" formatCode="#,##0.00">
                  <c:v>188924.95</c:v>
                </c:pt>
                <c:pt idx="1817" formatCode="#,##0.00">
                  <c:v>188779.84</c:v>
                </c:pt>
                <c:pt idx="1818" formatCode="#,##0.00">
                  <c:v>188635.27</c:v>
                </c:pt>
                <c:pt idx="1819" formatCode="#,##0.00">
                  <c:v>188490.88</c:v>
                </c:pt>
                <c:pt idx="1820" formatCode="#,##0.00">
                  <c:v>188346.86</c:v>
                </c:pt>
                <c:pt idx="1821" formatCode="#,##0.00">
                  <c:v>188203.17</c:v>
                </c:pt>
                <c:pt idx="1822" formatCode="#,##0.00">
                  <c:v>188059.91</c:v>
                </c:pt>
                <c:pt idx="1823" formatCode="#,##0.00">
                  <c:v>187916.91</c:v>
                </c:pt>
                <c:pt idx="1824" formatCode="#,##0.00">
                  <c:v>187774.25</c:v>
                </c:pt>
                <c:pt idx="1825" formatCode="#,##0.00">
                  <c:v>187632.02</c:v>
                </c:pt>
                <c:pt idx="1826" formatCode="#,##0.00">
                  <c:v>187490.36</c:v>
                </c:pt>
                <c:pt idx="1827" formatCode="#,##0.00">
                  <c:v>187348.86</c:v>
                </c:pt>
                <c:pt idx="1828" formatCode="#,##0.00">
                  <c:v>187207.5</c:v>
                </c:pt>
                <c:pt idx="1829" formatCode="#,##0.00">
                  <c:v>187066.66</c:v>
                </c:pt>
                <c:pt idx="1830" formatCode="#,##0.00">
                  <c:v>186926.28</c:v>
                </c:pt>
                <c:pt idx="1831" formatCode="#,##0.00">
                  <c:v>186786.22</c:v>
                </c:pt>
                <c:pt idx="1832" formatCode="#,##0.00">
                  <c:v>186646.64</c:v>
                </c:pt>
                <c:pt idx="1833" formatCode="#,##0.00">
                  <c:v>186507.38</c:v>
                </c:pt>
                <c:pt idx="1834" formatCode="#,##0.00">
                  <c:v>186368.47</c:v>
                </c:pt>
                <c:pt idx="1835" formatCode="#,##0.00">
                  <c:v>186229.94</c:v>
                </c:pt>
                <c:pt idx="1836" formatCode="#,##0.00">
                  <c:v>186091.58</c:v>
                </c:pt>
                <c:pt idx="1837" formatCode="#,##0.00">
                  <c:v>185953.62</c:v>
                </c:pt>
                <c:pt idx="1838" formatCode="#,##0.00">
                  <c:v>185816.34</c:v>
                </c:pt>
                <c:pt idx="1839" formatCode="#,##0.00">
                  <c:v>185679.44</c:v>
                </c:pt>
                <c:pt idx="1840" formatCode="#,##0.00">
                  <c:v>185542.73</c:v>
                </c:pt>
                <c:pt idx="1841" formatCode="#,##0.00">
                  <c:v>185406.5</c:v>
                </c:pt>
                <c:pt idx="1842" formatCode="#,##0.00">
                  <c:v>185270.72</c:v>
                </c:pt>
                <c:pt idx="1843" formatCode="#,##0.00">
                  <c:v>185135.27</c:v>
                </c:pt>
                <c:pt idx="1844" formatCode="#,##0.00">
                  <c:v>185000.31</c:v>
                </c:pt>
                <c:pt idx="1845" formatCode="#,##0.00">
                  <c:v>184865.59</c:v>
                </c:pt>
                <c:pt idx="1846" formatCode="#,##0.00">
                  <c:v>184731.45</c:v>
                </c:pt>
                <c:pt idx="1847" formatCode="#,##0.00">
                  <c:v>184597.59</c:v>
                </c:pt>
                <c:pt idx="1848" formatCode="#,##0.00">
                  <c:v>184464.06</c:v>
                </c:pt>
                <c:pt idx="1849" formatCode="#,##0.00">
                  <c:v>184330.92</c:v>
                </c:pt>
                <c:pt idx="1850" formatCode="#,##0.00">
                  <c:v>184198.14</c:v>
                </c:pt>
                <c:pt idx="1851" formatCode="#,##0.00">
                  <c:v>184065.8</c:v>
                </c:pt>
                <c:pt idx="1852" formatCode="#,##0.00">
                  <c:v>183933.88</c:v>
                </c:pt>
                <c:pt idx="1853" formatCode="#,##0.00">
                  <c:v>183802.3</c:v>
                </c:pt>
                <c:pt idx="1854" formatCode="#,##0.00">
                  <c:v>183671.27</c:v>
                </c:pt>
                <c:pt idx="1855" formatCode="#,##0.00">
                  <c:v>183540.69</c:v>
                </c:pt>
                <c:pt idx="1856" formatCode="#,##0.00">
                  <c:v>183410.61</c:v>
                </c:pt>
                <c:pt idx="1857" formatCode="#,##0.00">
                  <c:v>183280.88</c:v>
                </c:pt>
                <c:pt idx="1858" formatCode="#,##0.00">
                  <c:v>183151.64</c:v>
                </c:pt>
                <c:pt idx="1859" formatCode="#,##0.00">
                  <c:v>183022.89</c:v>
                </c:pt>
                <c:pt idx="1860" formatCode="#,##0.00">
                  <c:v>182894.61</c:v>
                </c:pt>
                <c:pt idx="1861" formatCode="#,##0.00">
                  <c:v>182767.05</c:v>
                </c:pt>
                <c:pt idx="1862" formatCode="#,##0.00">
                  <c:v>182639.72</c:v>
                </c:pt>
                <c:pt idx="1863" formatCode="#,##0.00">
                  <c:v>182512.61</c:v>
                </c:pt>
                <c:pt idx="1864" formatCode="#,##0.00">
                  <c:v>182386.17</c:v>
                </c:pt>
                <c:pt idx="1865" formatCode="#,##0.00">
                  <c:v>182260.61</c:v>
                </c:pt>
                <c:pt idx="1866" formatCode="#,##0.00">
                  <c:v>182135.36</c:v>
                </c:pt>
                <c:pt idx="1867" formatCode="#,##0.00">
                  <c:v>182010.45</c:v>
                </c:pt>
                <c:pt idx="1868" formatCode="#,##0.00">
                  <c:v>181886.09</c:v>
                </c:pt>
                <c:pt idx="1869" formatCode="#,##0.00">
                  <c:v>181762.02</c:v>
                </c:pt>
                <c:pt idx="1870" formatCode="#,##0.00">
                  <c:v>181638.45</c:v>
                </c:pt>
                <c:pt idx="1871" formatCode="#,##0.00">
                  <c:v>181515.44</c:v>
                </c:pt>
                <c:pt idx="1872" formatCode="#,##0.00">
                  <c:v>181392.86</c:v>
                </c:pt>
                <c:pt idx="1873" formatCode="#,##0.00">
                  <c:v>181270.73</c:v>
                </c:pt>
                <c:pt idx="1874" formatCode="#,##0.00">
                  <c:v>181149.03</c:v>
                </c:pt>
                <c:pt idx="1875" formatCode="#,##0.00">
                  <c:v>181027.81</c:v>
                </c:pt>
                <c:pt idx="1876" formatCode="#,##0.00">
                  <c:v>180907.03</c:v>
                </c:pt>
                <c:pt idx="1877" formatCode="#,##0.00">
                  <c:v>180786.77</c:v>
                </c:pt>
                <c:pt idx="1878" formatCode="#,##0.00">
                  <c:v>180666.72</c:v>
                </c:pt>
                <c:pt idx="1879" formatCode="#,##0.00">
                  <c:v>180547.28</c:v>
                </c:pt>
                <c:pt idx="1880" formatCode="#,##0.00">
                  <c:v>180428.39</c:v>
                </c:pt>
                <c:pt idx="1881" formatCode="#,##0.00">
                  <c:v>180309.98</c:v>
                </c:pt>
                <c:pt idx="1882" formatCode="#,##0.00">
                  <c:v>180192.12</c:v>
                </c:pt>
                <c:pt idx="1883" formatCode="#,##0.00">
                  <c:v>180074.67</c:v>
                </c:pt>
                <c:pt idx="1884" formatCode="#,##0.00">
                  <c:v>179957.66</c:v>
                </c:pt>
                <c:pt idx="1885" formatCode="#,##0.00">
                  <c:v>179841.19</c:v>
                </c:pt>
                <c:pt idx="1886" formatCode="#,##0.00">
                  <c:v>179725.16</c:v>
                </c:pt>
                <c:pt idx="1887" formatCode="#,##0.00">
                  <c:v>179609.58</c:v>
                </c:pt>
                <c:pt idx="1888" formatCode="#,##0.00">
                  <c:v>179494.53</c:v>
                </c:pt>
                <c:pt idx="1889" formatCode="#,##0.00">
                  <c:v>179379.88</c:v>
                </c:pt>
                <c:pt idx="1890" formatCode="#,##0.00">
                  <c:v>179265.84</c:v>
                </c:pt>
                <c:pt idx="1891" formatCode="#,##0.00">
                  <c:v>179152.34</c:v>
                </c:pt>
                <c:pt idx="1892" formatCode="#,##0.00">
                  <c:v>179039.19</c:v>
                </c:pt>
                <c:pt idx="1893" formatCode="#,##0.00">
                  <c:v>178926.56</c:v>
                </c:pt>
                <c:pt idx="1894" formatCode="#,##0.00">
                  <c:v>178814.34</c:v>
                </c:pt>
                <c:pt idx="1895" formatCode="#,##0.00">
                  <c:v>178702.7</c:v>
                </c:pt>
                <c:pt idx="1896" formatCode="#,##0.00">
                  <c:v>178591.64</c:v>
                </c:pt>
                <c:pt idx="1897" formatCode="#,##0.00">
                  <c:v>178481.08</c:v>
                </c:pt>
                <c:pt idx="1898" formatCode="#,##0.00">
                  <c:v>178370.95</c:v>
                </c:pt>
                <c:pt idx="1899" formatCode="#,##0.00">
                  <c:v>178261.31</c:v>
                </c:pt>
                <c:pt idx="1900" formatCode="#,##0.00">
                  <c:v>178151.97</c:v>
                </c:pt>
                <c:pt idx="1901" formatCode="#,##0.00">
                  <c:v>178043.11</c:v>
                </c:pt>
                <c:pt idx="1902" formatCode="#,##0.00">
                  <c:v>177934.78</c:v>
                </c:pt>
                <c:pt idx="1903" formatCode="#,##0.00">
                  <c:v>177826.83</c:v>
                </c:pt>
                <c:pt idx="1904" formatCode="#,##0.00">
                  <c:v>177719.44</c:v>
                </c:pt>
                <c:pt idx="1905" formatCode="#,##0.00">
                  <c:v>177612.56</c:v>
                </c:pt>
                <c:pt idx="1906" formatCode="#,##0.00">
                  <c:v>177506.09</c:v>
                </c:pt>
                <c:pt idx="1907" formatCode="#,##0.00">
                  <c:v>177400.08</c:v>
                </c:pt>
                <c:pt idx="1908" formatCode="#,##0.00">
                  <c:v>177294.47</c:v>
                </c:pt>
                <c:pt idx="1909" formatCode="#,##0.00">
                  <c:v>177189.48</c:v>
                </c:pt>
                <c:pt idx="1910" formatCode="#,##0.00">
                  <c:v>177085.02</c:v>
                </c:pt>
                <c:pt idx="1911" formatCode="#,##0.00">
                  <c:v>176980.89</c:v>
                </c:pt>
                <c:pt idx="1912" formatCode="#,##0.00">
                  <c:v>176877.3</c:v>
                </c:pt>
                <c:pt idx="1913" formatCode="#,##0.00">
                  <c:v>176774.03</c:v>
                </c:pt>
                <c:pt idx="1914" formatCode="#,##0.00">
                  <c:v>176671.33</c:v>
                </c:pt>
                <c:pt idx="1915" formatCode="#,##0.00">
                  <c:v>176569.05</c:v>
                </c:pt>
                <c:pt idx="1916" formatCode="#,##0.00">
                  <c:v>176467.19</c:v>
                </c:pt>
                <c:pt idx="1917" formatCode="#,##0.00">
                  <c:v>176365.94</c:v>
                </c:pt>
                <c:pt idx="1918" formatCode="#,##0.00">
                  <c:v>176265.12</c:v>
                </c:pt>
                <c:pt idx="1919" formatCode="#,##0.00">
                  <c:v>176164.69</c:v>
                </c:pt>
                <c:pt idx="1920" formatCode="#,##0.00">
                  <c:v>176064.78</c:v>
                </c:pt>
                <c:pt idx="1921" formatCode="#,##0.00">
                  <c:v>175965.39</c:v>
                </c:pt>
                <c:pt idx="1922" formatCode="#,##0.00">
                  <c:v>175866.34</c:v>
                </c:pt>
                <c:pt idx="1923" formatCode="#,##0.00">
                  <c:v>175767.86</c:v>
                </c:pt>
                <c:pt idx="1924" formatCode="#,##0.00">
                  <c:v>175669.88</c:v>
                </c:pt>
                <c:pt idx="1925" formatCode="#,##0.00">
                  <c:v>175572.25</c:v>
                </c:pt>
                <c:pt idx="1926" formatCode="#,##0.00">
                  <c:v>175475.14</c:v>
                </c:pt>
                <c:pt idx="1927" formatCode="#,##0.00">
                  <c:v>175378.44</c:v>
                </c:pt>
                <c:pt idx="1928" formatCode="#,##0.00">
                  <c:v>175282.17</c:v>
                </c:pt>
                <c:pt idx="1929" formatCode="#,##0.00">
                  <c:v>175186.36</c:v>
                </c:pt>
                <c:pt idx="1930" formatCode="#,##0.00">
                  <c:v>175090.92</c:v>
                </c:pt>
                <c:pt idx="1931" formatCode="#,##0.00">
                  <c:v>174996.02</c:v>
                </c:pt>
                <c:pt idx="1932" formatCode="#,##0.00">
                  <c:v>174901.59</c:v>
                </c:pt>
                <c:pt idx="1933" formatCode="#,##0.00">
                  <c:v>174807.62</c:v>
                </c:pt>
                <c:pt idx="1934" formatCode="#,##0.00">
                  <c:v>174714.12</c:v>
                </c:pt>
                <c:pt idx="1935" formatCode="#,##0.00">
                  <c:v>174621.02</c:v>
                </c:pt>
                <c:pt idx="1936" formatCode="#,##0.00">
                  <c:v>174528.3</c:v>
                </c:pt>
                <c:pt idx="1937" formatCode="#,##0.00">
                  <c:v>174435.97</c:v>
                </c:pt>
                <c:pt idx="1938" formatCode="#,##0.00">
                  <c:v>174344.09</c:v>
                </c:pt>
                <c:pt idx="1939" formatCode="#,##0.00">
                  <c:v>174252.86</c:v>
                </c:pt>
                <c:pt idx="1940" formatCode="#,##0.00">
                  <c:v>174161.88</c:v>
                </c:pt>
                <c:pt idx="1941" formatCode="#,##0.00">
                  <c:v>174071.38</c:v>
                </c:pt>
                <c:pt idx="1942" formatCode="#,##0.00">
                  <c:v>173981.27</c:v>
                </c:pt>
                <c:pt idx="1943" formatCode="#,##0.00">
                  <c:v>173891.73</c:v>
                </c:pt>
                <c:pt idx="1944" formatCode="#,##0.00">
                  <c:v>173802.59</c:v>
                </c:pt>
                <c:pt idx="1945" formatCode="#,##0.00">
                  <c:v>173713.83</c:v>
                </c:pt>
                <c:pt idx="1946" formatCode="#,##0.00">
                  <c:v>173625.41</c:v>
                </c:pt>
                <c:pt idx="1947" formatCode="#,##0.00">
                  <c:v>173537.66</c:v>
                </c:pt>
                <c:pt idx="1948" formatCode="#,##0.00">
                  <c:v>173449.91</c:v>
                </c:pt>
                <c:pt idx="1949" formatCode="#,##0.00">
                  <c:v>173362.69</c:v>
                </c:pt>
                <c:pt idx="1950" formatCode="#,##0.00">
                  <c:v>173275.86</c:v>
                </c:pt>
                <c:pt idx="1951" formatCode="#,##0.00">
                  <c:v>173189.67</c:v>
                </c:pt>
                <c:pt idx="1952" formatCode="#,##0.00">
                  <c:v>173103.8</c:v>
                </c:pt>
                <c:pt idx="1953" formatCode="#,##0.00">
                  <c:v>173018.25</c:v>
                </c:pt>
                <c:pt idx="1954" formatCode="#,##0.00">
                  <c:v>172933.27</c:v>
                </c:pt>
                <c:pt idx="1955" formatCode="#,##0.00">
                  <c:v>172848.77</c:v>
                </c:pt>
                <c:pt idx="1956" formatCode="#,##0.00">
                  <c:v>172764.55</c:v>
                </c:pt>
                <c:pt idx="1957" formatCode="#,##0.00">
                  <c:v>172680.7</c:v>
                </c:pt>
                <c:pt idx="1958" formatCode="#,##0.00">
                  <c:v>172597.28</c:v>
                </c:pt>
                <c:pt idx="1959" formatCode="#,##0.00">
                  <c:v>172514.28</c:v>
                </c:pt>
                <c:pt idx="1960" formatCode="#,##0.00">
                  <c:v>172431.59</c:v>
                </c:pt>
                <c:pt idx="1961" formatCode="#,##0.00">
                  <c:v>172349.3</c:v>
                </c:pt>
                <c:pt idx="1962" formatCode="#,##0.00">
                  <c:v>172267.44</c:v>
                </c:pt>
                <c:pt idx="1963" formatCode="#,##0.00">
                  <c:v>172186.02</c:v>
                </c:pt>
                <c:pt idx="1964" formatCode="#,##0.00">
                  <c:v>172104.94</c:v>
                </c:pt>
                <c:pt idx="1965" formatCode="#,##0.00">
                  <c:v>172024.19</c:v>
                </c:pt>
                <c:pt idx="1966" formatCode="#,##0.00">
                  <c:v>171943.88</c:v>
                </c:pt>
                <c:pt idx="1967" formatCode="#,##0.00">
                  <c:v>171863.84</c:v>
                </c:pt>
                <c:pt idx="1968" formatCode="#,##0.00">
                  <c:v>171784.27</c:v>
                </c:pt>
                <c:pt idx="1969" formatCode="#,##0.00">
                  <c:v>171705.05</c:v>
                </c:pt>
                <c:pt idx="1970" formatCode="#,##0.00">
                  <c:v>171626.2</c:v>
                </c:pt>
                <c:pt idx="1971" formatCode="#,##0.00">
                  <c:v>171547.73</c:v>
                </c:pt>
                <c:pt idx="1972" formatCode="#,##0.00">
                  <c:v>171469.7</c:v>
                </c:pt>
                <c:pt idx="1973" formatCode="#,##0.00">
                  <c:v>171391.95</c:v>
                </c:pt>
                <c:pt idx="1974" formatCode="#,##0.00">
                  <c:v>171314.48</c:v>
                </c:pt>
                <c:pt idx="1975" formatCode="#,##0.00">
                  <c:v>171237.53</c:v>
                </c:pt>
                <c:pt idx="1976" formatCode="#,##0.00">
                  <c:v>171160.78</c:v>
                </c:pt>
                <c:pt idx="1977" formatCode="#,##0.00">
                  <c:v>171084.36</c:v>
                </c:pt>
                <c:pt idx="1978" formatCode="#,##0.00">
                  <c:v>171008.31</c:v>
                </c:pt>
                <c:pt idx="1979" formatCode="#,##0.00">
                  <c:v>170932.59</c:v>
                </c:pt>
                <c:pt idx="1980" formatCode="#,##0.00">
                  <c:v>170857.23</c:v>
                </c:pt>
                <c:pt idx="1981" formatCode="#,##0.00">
                  <c:v>170782.2</c:v>
                </c:pt>
                <c:pt idx="1982" formatCode="#,##0.00">
                  <c:v>170707.52</c:v>
                </c:pt>
                <c:pt idx="1983" formatCode="#,##0.00">
                  <c:v>170633.23</c:v>
                </c:pt>
                <c:pt idx="1984" formatCode="#,##0.00">
                  <c:v>170559.19</c:v>
                </c:pt>
                <c:pt idx="1985" formatCode="#,##0.00">
                  <c:v>170485.45</c:v>
                </c:pt>
                <c:pt idx="1986" formatCode="#,##0.00">
                  <c:v>170412.06</c:v>
                </c:pt>
                <c:pt idx="1987" formatCode="#,##0.00">
                  <c:v>170338.92</c:v>
                </c:pt>
                <c:pt idx="1988" formatCode="#,##0.00">
                  <c:v>170266.2</c:v>
                </c:pt>
                <c:pt idx="1989" formatCode="#,##0.00">
                  <c:v>170193.83</c:v>
                </c:pt>
                <c:pt idx="1990" formatCode="#,##0.00">
                  <c:v>170121.73</c:v>
                </c:pt>
                <c:pt idx="1991" formatCode="#,##0.00">
                  <c:v>170049.89</c:v>
                </c:pt>
                <c:pt idx="1992" formatCode="#,##0.00">
                  <c:v>169978.38</c:v>
                </c:pt>
                <c:pt idx="1993" formatCode="#,##0.00">
                  <c:v>169907.12</c:v>
                </c:pt>
                <c:pt idx="1994" formatCode="#,##0.00">
                  <c:v>169836.2</c:v>
                </c:pt>
                <c:pt idx="1995" formatCode="#,##0.00">
                  <c:v>169765.66</c:v>
                </c:pt>
                <c:pt idx="1996" formatCode="#,##0.00">
                  <c:v>169695.28</c:v>
                </c:pt>
                <c:pt idx="1997" formatCode="#,##0.00">
                  <c:v>169625.27</c:v>
                </c:pt>
                <c:pt idx="1998" formatCode="#,##0.00">
                  <c:v>169555.45</c:v>
                </c:pt>
                <c:pt idx="1999" formatCode="#,##0.00">
                  <c:v>169486.05</c:v>
                </c:pt>
                <c:pt idx="2000" formatCode="#,##0.00">
                  <c:v>169416.75</c:v>
                </c:pt>
                <c:pt idx="2001" formatCode="#,##0.00">
                  <c:v>169347.89</c:v>
                </c:pt>
                <c:pt idx="2002" formatCode="#,##0.00">
                  <c:v>169279.23</c:v>
                </c:pt>
                <c:pt idx="2003" formatCode="#,##0.00">
                  <c:v>169210.83</c:v>
                </c:pt>
                <c:pt idx="2004" formatCode="#,##0.00">
                  <c:v>169142.64</c:v>
                </c:pt>
                <c:pt idx="2005" formatCode="#,##0.00">
                  <c:v>169074.77</c:v>
                </c:pt>
                <c:pt idx="2006" formatCode="#,##0.00">
                  <c:v>169007.8</c:v>
                </c:pt>
                <c:pt idx="2007" formatCode="#,##0.00">
                  <c:v>168939.92</c:v>
                </c:pt>
                <c:pt idx="2008" formatCode="#,##0.00">
                  <c:v>168872.78</c:v>
                </c:pt>
                <c:pt idx="2009" formatCode="#,##0.00">
                  <c:v>168805.88</c:v>
                </c:pt>
                <c:pt idx="2010" formatCode="#,##0.00">
                  <c:v>168739.27</c:v>
                </c:pt>
                <c:pt idx="2011" formatCode="#,##0.00">
                  <c:v>168672.86</c:v>
                </c:pt>
                <c:pt idx="2012" formatCode="#,##0.00">
                  <c:v>168606.72</c:v>
                </c:pt>
                <c:pt idx="2013" formatCode="#,##0.00">
                  <c:v>168540.75</c:v>
                </c:pt>
                <c:pt idx="2014" formatCode="#,##0.00">
                  <c:v>168475.05</c:v>
                </c:pt>
                <c:pt idx="2015" formatCode="#,##0.00">
                  <c:v>168409.48</c:v>
                </c:pt>
                <c:pt idx="2016" formatCode="#,##0.00">
                  <c:v>168344.22</c:v>
                </c:pt>
                <c:pt idx="2017" formatCode="#,##0.00">
                  <c:v>168279.08</c:v>
                </c:pt>
                <c:pt idx="2018" formatCode="#,##0.00">
                  <c:v>168214.19</c:v>
                </c:pt>
                <c:pt idx="2019" formatCode="#,##0.00">
                  <c:v>168149.55</c:v>
                </c:pt>
                <c:pt idx="2020" formatCode="#,##0.00">
                  <c:v>168085</c:v>
                </c:pt>
                <c:pt idx="2021" formatCode="#,##0.00">
                  <c:v>168020.77</c:v>
                </c:pt>
                <c:pt idx="2022" formatCode="#,##0.00">
                  <c:v>167956.69</c:v>
                </c:pt>
                <c:pt idx="2023" formatCode="#,##0.00">
                  <c:v>167892.84</c:v>
                </c:pt>
                <c:pt idx="2024" formatCode="#,##0.00">
                  <c:v>167829.12</c:v>
                </c:pt>
                <c:pt idx="2025" formatCode="#,##0.00">
                  <c:v>167765.56</c:v>
                </c:pt>
                <c:pt idx="2026" formatCode="#,##0.00">
                  <c:v>167702.20000000001</c:v>
                </c:pt>
                <c:pt idx="2027" formatCode="#,##0.00">
                  <c:v>167639.01999999999</c:v>
                </c:pt>
                <c:pt idx="2028" formatCode="#,##0.00">
                  <c:v>167575.98000000001</c:v>
                </c:pt>
                <c:pt idx="2029" formatCode="#,##0.00">
                  <c:v>167513.12</c:v>
                </c:pt>
                <c:pt idx="2030" formatCode="#,##0.00">
                  <c:v>167450.48000000001</c:v>
                </c:pt>
                <c:pt idx="2031" formatCode="#,##0.00">
                  <c:v>167388</c:v>
                </c:pt>
                <c:pt idx="2032" formatCode="#,##0.00">
                  <c:v>167325.67000000001</c:v>
                </c:pt>
                <c:pt idx="2033" formatCode="#,##0.00">
                  <c:v>167263.57999999999</c:v>
                </c:pt>
                <c:pt idx="2034" formatCode="#,##0.00">
                  <c:v>167201.66</c:v>
                </c:pt>
                <c:pt idx="2035" formatCode="#,##0.00">
                  <c:v>167140.03</c:v>
                </c:pt>
                <c:pt idx="2036" formatCode="#,##0.00">
                  <c:v>167078.47</c:v>
                </c:pt>
                <c:pt idx="2037" formatCode="#,##0.00">
                  <c:v>167017.07999999999</c:v>
                </c:pt>
                <c:pt idx="2038" formatCode="#,##0.00">
                  <c:v>166955.73000000001</c:v>
                </c:pt>
                <c:pt idx="2039" formatCode="#,##0.00">
                  <c:v>166894.44</c:v>
                </c:pt>
                <c:pt idx="2040" formatCode="#,##0.00">
                  <c:v>166833.26999999999</c:v>
                </c:pt>
                <c:pt idx="2041" formatCode="#,##0.00">
                  <c:v>166772.19</c:v>
                </c:pt>
                <c:pt idx="2042" formatCode="#,##0.00">
                  <c:v>166711.23000000001</c:v>
                </c:pt>
                <c:pt idx="2043" formatCode="#,##0.00">
                  <c:v>166650.42000000001</c:v>
                </c:pt>
                <c:pt idx="2044" formatCode="#,##0.00">
                  <c:v>166589.60999999999</c:v>
                </c:pt>
                <c:pt idx="2045" formatCode="#,##0.00">
                  <c:v>166528.97</c:v>
                </c:pt>
                <c:pt idx="2046" formatCode="#,##0.00">
                  <c:v>166468.47</c:v>
                </c:pt>
                <c:pt idx="2047" formatCode="#,##0.00">
                  <c:v>166408.07999999999</c:v>
                </c:pt>
                <c:pt idx="2048" formatCode="#,##0.00">
                  <c:v>166347.78</c:v>
                </c:pt>
                <c:pt idx="2049" formatCode="#,##0.00">
                  <c:v>166287.57999999999</c:v>
                </c:pt>
                <c:pt idx="2050" formatCode="#,##0.00">
                  <c:v>166227.53</c:v>
                </c:pt>
                <c:pt idx="2051" formatCode="#,##0.00">
                  <c:v>166167.44</c:v>
                </c:pt>
                <c:pt idx="2052" formatCode="#,##0.00">
                  <c:v>166107.53</c:v>
                </c:pt>
                <c:pt idx="2053" formatCode="#,##0.00">
                  <c:v>166047.54999999999</c:v>
                </c:pt>
                <c:pt idx="2054" formatCode="#,##0.00">
                  <c:v>165987.67000000001</c:v>
                </c:pt>
                <c:pt idx="2055" formatCode="#,##0.00">
                  <c:v>165927.94</c:v>
                </c:pt>
                <c:pt idx="2056" formatCode="#,##0.00">
                  <c:v>165868.26999999999</c:v>
                </c:pt>
                <c:pt idx="2057" formatCode="#,##0.00">
                  <c:v>165808.70000000001</c:v>
                </c:pt>
                <c:pt idx="2058" formatCode="#,##0.00">
                  <c:v>165749.38</c:v>
                </c:pt>
                <c:pt idx="2059" formatCode="#,##0.00">
                  <c:v>165690.06</c:v>
                </c:pt>
                <c:pt idx="2060" formatCode="#,##0.00">
                  <c:v>165630.81</c:v>
                </c:pt>
                <c:pt idx="2061" formatCode="#,##0.00">
                  <c:v>165571.56</c:v>
                </c:pt>
                <c:pt idx="2062" formatCode="#,##0.00">
                  <c:v>165512.47</c:v>
                </c:pt>
                <c:pt idx="2063" formatCode="#,##0.00">
                  <c:v>165453.45000000001</c:v>
                </c:pt>
                <c:pt idx="2064" formatCode="#,##0.00">
                  <c:v>165394.53</c:v>
                </c:pt>
                <c:pt idx="2065" formatCode="#,##0.00">
                  <c:v>165335.75</c:v>
                </c:pt>
                <c:pt idx="2066" formatCode="#,##0.00">
                  <c:v>165276.95000000001</c:v>
                </c:pt>
                <c:pt idx="2067" formatCode="#,##0.00">
                  <c:v>165218.32999999999</c:v>
                </c:pt>
                <c:pt idx="2068" formatCode="#,##0.00">
                  <c:v>165159.81</c:v>
                </c:pt>
                <c:pt idx="2069" formatCode="#,##0.00">
                  <c:v>165101.28</c:v>
                </c:pt>
                <c:pt idx="2070" formatCode="#,##0.00">
                  <c:v>165042.76999999999</c:v>
                </c:pt>
                <c:pt idx="2071" formatCode="#,##0.00">
                  <c:v>164984.44</c:v>
                </c:pt>
                <c:pt idx="2072" formatCode="#,##0.00">
                  <c:v>164926</c:v>
                </c:pt>
                <c:pt idx="2073" formatCode="#,##0.00">
                  <c:v>164867.64000000001</c:v>
                </c:pt>
                <c:pt idx="2074" formatCode="#,##0.00">
                  <c:v>164809.32999999999</c:v>
                </c:pt>
                <c:pt idx="2075" formatCode="#,##0.00">
                  <c:v>164751.01999999999</c:v>
                </c:pt>
                <c:pt idx="2076" formatCode="#,##0.00">
                  <c:v>164692.73000000001</c:v>
                </c:pt>
                <c:pt idx="2077" formatCode="#,##0.00">
                  <c:v>164634.54999999999</c:v>
                </c:pt>
                <c:pt idx="2078" formatCode="#,##0.00">
                  <c:v>164576.34</c:v>
                </c:pt>
                <c:pt idx="2079" formatCode="#,##0.00">
                  <c:v>164518.12</c:v>
                </c:pt>
                <c:pt idx="2080" formatCode="#,##0.00">
                  <c:v>164459.85999999999</c:v>
                </c:pt>
                <c:pt idx="2081" formatCode="#,##0.00">
                  <c:v>164401.75</c:v>
                </c:pt>
                <c:pt idx="2082" formatCode="#,##0.00">
                  <c:v>164343.53</c:v>
                </c:pt>
                <c:pt idx="2083" formatCode="#,##0.00">
                  <c:v>164285.31</c:v>
                </c:pt>
                <c:pt idx="2084" formatCode="#,##0.00">
                  <c:v>164227.12</c:v>
                </c:pt>
                <c:pt idx="2085" formatCode="#,##0.00">
                  <c:v>164168.88</c:v>
                </c:pt>
                <c:pt idx="2086" formatCode="#,##0.00">
                  <c:v>164110.59</c:v>
                </c:pt>
                <c:pt idx="2087" formatCode="#,##0.00">
                  <c:v>164052.29999999999</c:v>
                </c:pt>
                <c:pt idx="2088" formatCode="#,##0.00">
                  <c:v>163994.01999999999</c:v>
                </c:pt>
                <c:pt idx="2089" formatCode="#,##0.00">
                  <c:v>163935.79999999999</c:v>
                </c:pt>
                <c:pt idx="2090" formatCode="#,##0.00">
                  <c:v>163877.44</c:v>
                </c:pt>
                <c:pt idx="2091" formatCode="#,##0.00">
                  <c:v>163819.09</c:v>
                </c:pt>
                <c:pt idx="2092" formatCode="#,##0.00">
                  <c:v>163760.78</c:v>
                </c:pt>
                <c:pt idx="2093" formatCode="#,##0.00">
                  <c:v>163702.35999999999</c:v>
                </c:pt>
                <c:pt idx="2094" formatCode="#,##0.00">
                  <c:v>163643.98000000001</c:v>
                </c:pt>
                <c:pt idx="2095" formatCode="#,##0.00">
                  <c:v>163585.54999999999</c:v>
                </c:pt>
                <c:pt idx="2096" formatCode="#,##0.00">
                  <c:v>163527.04999999999</c:v>
                </c:pt>
                <c:pt idx="2097" formatCode="#,##0.00">
                  <c:v>163468.59</c:v>
                </c:pt>
                <c:pt idx="2098" formatCode="#,##0.00">
                  <c:v>163410.07999999999</c:v>
                </c:pt>
                <c:pt idx="2099" formatCode="#,##0.00">
                  <c:v>163351.48000000001</c:v>
                </c:pt>
                <c:pt idx="2100" formatCode="#,##0.00">
                  <c:v>163292.81</c:v>
                </c:pt>
                <c:pt idx="2101" formatCode="#,##0.00">
                  <c:v>163234.22</c:v>
                </c:pt>
                <c:pt idx="2102" formatCode="#,##0.00">
                  <c:v>163175.54999999999</c:v>
                </c:pt>
                <c:pt idx="2103" formatCode="#,##0.00">
                  <c:v>163117.04999999999</c:v>
                </c:pt>
                <c:pt idx="2104" formatCode="#,##0.00">
                  <c:v>163058.47</c:v>
                </c:pt>
                <c:pt idx="2105" formatCode="#,##0.00">
                  <c:v>162999.88</c:v>
                </c:pt>
                <c:pt idx="2106" formatCode="#,##0.00">
                  <c:v>162941.26999999999</c:v>
                </c:pt>
                <c:pt idx="2107" formatCode="#,##0.00">
                  <c:v>162882.64000000001</c:v>
                </c:pt>
                <c:pt idx="2108" formatCode="#,##0.00">
                  <c:v>162823.98000000001</c:v>
                </c:pt>
                <c:pt idx="2109" formatCode="#,##0.00">
                  <c:v>162765.35999999999</c:v>
                </c:pt>
                <c:pt idx="2110" formatCode="#,##0.00">
                  <c:v>162706.75</c:v>
                </c:pt>
                <c:pt idx="2111" formatCode="#,##0.00">
                  <c:v>162647.94</c:v>
                </c:pt>
                <c:pt idx="2112" formatCode="#,##0.00">
                  <c:v>162589.25</c:v>
                </c:pt>
                <c:pt idx="2113" formatCode="#,##0.00">
                  <c:v>162530.42000000001</c:v>
                </c:pt>
                <c:pt idx="2114" formatCode="#,##0.00">
                  <c:v>162471.62</c:v>
                </c:pt>
                <c:pt idx="2115" formatCode="#,##0.00">
                  <c:v>162412.79999999999</c:v>
                </c:pt>
                <c:pt idx="2116" formatCode="#,##0.00">
                  <c:v>162353.85999999999</c:v>
                </c:pt>
                <c:pt idx="2117" formatCode="#,##0.00">
                  <c:v>162294.85999999999</c:v>
                </c:pt>
                <c:pt idx="2118" formatCode="#,##0.00">
                  <c:v>162235.78</c:v>
                </c:pt>
                <c:pt idx="2119" formatCode="#,##0.00">
                  <c:v>162176.67000000001</c:v>
                </c:pt>
                <c:pt idx="2120" formatCode="#,##0.00">
                  <c:v>162117.47</c:v>
                </c:pt>
                <c:pt idx="2121" formatCode="#,##0.00">
                  <c:v>162058.17000000001</c:v>
                </c:pt>
                <c:pt idx="2122" formatCode="#,##0.00">
                  <c:v>161998.75</c:v>
                </c:pt>
                <c:pt idx="2123" formatCode="#,##0.00">
                  <c:v>161939.25</c:v>
                </c:pt>
                <c:pt idx="2124" formatCode="#,##0.00">
                  <c:v>161879.59</c:v>
                </c:pt>
                <c:pt idx="2125" formatCode="#,##0.00">
                  <c:v>161820.01999999999</c:v>
                </c:pt>
                <c:pt idx="2126" formatCode="#,##0.00">
                  <c:v>161760.25</c:v>
                </c:pt>
                <c:pt idx="2127" formatCode="#,##0.00">
                  <c:v>161700.38</c:v>
                </c:pt>
                <c:pt idx="2128" formatCode="#,##0.00">
                  <c:v>161640.41</c:v>
                </c:pt>
                <c:pt idx="2129" formatCode="#,##0.00">
                  <c:v>161580.41</c:v>
                </c:pt>
                <c:pt idx="2130" formatCode="#,##0.00">
                  <c:v>161520.32999999999</c:v>
                </c:pt>
                <c:pt idx="2131" formatCode="#,##0.00">
                  <c:v>161460.12</c:v>
                </c:pt>
                <c:pt idx="2132" formatCode="#,##0.00">
                  <c:v>161399.97</c:v>
                </c:pt>
                <c:pt idx="2133" formatCode="#,##0.00">
                  <c:v>161339.51999999999</c:v>
                </c:pt>
                <c:pt idx="2134" formatCode="#,##0.00">
                  <c:v>161279.09</c:v>
                </c:pt>
                <c:pt idx="2135" formatCode="#,##0.00">
                  <c:v>161218.56</c:v>
                </c:pt>
                <c:pt idx="2136" formatCode="#,##0.00">
                  <c:v>161157.94</c:v>
                </c:pt>
                <c:pt idx="2137" formatCode="#,##0.00">
                  <c:v>161097.20000000001</c:v>
                </c:pt>
                <c:pt idx="2138" formatCode="#,##0.00">
                  <c:v>161036.41</c:v>
                </c:pt>
                <c:pt idx="2139" formatCode="#,##0.00">
                  <c:v>160975.48000000001</c:v>
                </c:pt>
                <c:pt idx="2140" formatCode="#,##0.00">
                  <c:v>160914.57999999999</c:v>
                </c:pt>
                <c:pt idx="2141" formatCode="#,##0.00">
                  <c:v>160853.45000000001</c:v>
                </c:pt>
                <c:pt idx="2142" formatCode="#,##0.00">
                  <c:v>160792.28</c:v>
                </c:pt>
                <c:pt idx="2143" formatCode="#,##0.00">
                  <c:v>160731.01999999999</c:v>
                </c:pt>
                <c:pt idx="2144" formatCode="#,##0.00">
                  <c:v>160669.73000000001</c:v>
                </c:pt>
                <c:pt idx="2145" formatCode="#,##0.00">
                  <c:v>160608.42000000001</c:v>
                </c:pt>
                <c:pt idx="2146" formatCode="#,##0.00">
                  <c:v>160547</c:v>
                </c:pt>
                <c:pt idx="2147" formatCode="#,##0.00">
                  <c:v>160485.53</c:v>
                </c:pt>
                <c:pt idx="2148" formatCode="#,##0.00">
                  <c:v>160423.97</c:v>
                </c:pt>
                <c:pt idx="2149" formatCode="#,##0.00">
                  <c:v>160362.41</c:v>
                </c:pt>
                <c:pt idx="2150" formatCode="#,##0.00">
                  <c:v>160300.78</c:v>
                </c:pt>
                <c:pt idx="2151" formatCode="#,##0.00">
                  <c:v>160239.07999999999</c:v>
                </c:pt>
                <c:pt idx="2152" formatCode="#,##0.00">
                  <c:v>160177.28</c:v>
                </c:pt>
                <c:pt idx="2153" formatCode="#,##0.00">
                  <c:v>160115.42000000001</c:v>
                </c:pt>
                <c:pt idx="2154" formatCode="#,##0.00">
                  <c:v>160053.57999999999</c:v>
                </c:pt>
                <c:pt idx="2155" formatCode="#,##0.00">
                  <c:v>159991.60999999999</c:v>
                </c:pt>
                <c:pt idx="2156" formatCode="#,##0.00">
                  <c:v>159929.59</c:v>
                </c:pt>
                <c:pt idx="2157" formatCode="#,##0.00">
                  <c:v>159867.48000000001</c:v>
                </c:pt>
                <c:pt idx="2158" formatCode="#,##0.00">
                  <c:v>159805.20000000001</c:v>
                </c:pt>
                <c:pt idx="2159" formatCode="#,##0.00">
                  <c:v>159742.84</c:v>
                </c:pt>
                <c:pt idx="2160" formatCode="#,##0.00">
                  <c:v>159680.41</c:v>
                </c:pt>
                <c:pt idx="2161" formatCode="#,##0.00">
                  <c:v>159617.72</c:v>
                </c:pt>
                <c:pt idx="2162" formatCode="#,##0.00">
                  <c:v>159555.09</c:v>
                </c:pt>
                <c:pt idx="2163" formatCode="#,##0.00">
                  <c:v>159492.31</c:v>
                </c:pt>
                <c:pt idx="2164" formatCode="#,##0.00">
                  <c:v>159429.41</c:v>
                </c:pt>
                <c:pt idx="2165" formatCode="#,##0.00">
                  <c:v>159366.34</c:v>
                </c:pt>
                <c:pt idx="2166" formatCode="#,##0.00">
                  <c:v>159303.17000000001</c:v>
                </c:pt>
                <c:pt idx="2167" formatCode="#,##0.00">
                  <c:v>159239.95000000001</c:v>
                </c:pt>
                <c:pt idx="2168" formatCode="#,##0.00">
                  <c:v>159176.47</c:v>
                </c:pt>
                <c:pt idx="2169" formatCode="#,##0.00">
                  <c:v>159112.97</c:v>
                </c:pt>
                <c:pt idx="2170" formatCode="#,##0.00">
                  <c:v>159049.32999999999</c:v>
                </c:pt>
                <c:pt idx="2171" formatCode="#,##0.00">
                  <c:v>158985.53</c:v>
                </c:pt>
                <c:pt idx="2172" formatCode="#,##0.00">
                  <c:v>158921.57999999999</c:v>
                </c:pt>
                <c:pt idx="2173" formatCode="#,##0.00">
                  <c:v>158857.54999999999</c:v>
                </c:pt>
                <c:pt idx="2174" formatCode="#,##0.00">
                  <c:v>158793.41</c:v>
                </c:pt>
                <c:pt idx="2175" formatCode="#,##0.00">
                  <c:v>158729.12</c:v>
                </c:pt>
                <c:pt idx="2176" formatCode="#,##0.00">
                  <c:v>158664.76999999999</c:v>
                </c:pt>
                <c:pt idx="2177" formatCode="#,##0.00">
                  <c:v>158600.31</c:v>
                </c:pt>
                <c:pt idx="2178" formatCode="#,##0.00">
                  <c:v>158535.73000000001</c:v>
                </c:pt>
                <c:pt idx="2179" formatCode="#,##0.00">
                  <c:v>158471.04999999999</c:v>
                </c:pt>
                <c:pt idx="2180" formatCode="#,##0.00">
                  <c:v>158406.28</c:v>
                </c:pt>
                <c:pt idx="2181" formatCode="#,##0.00">
                  <c:v>158341.29999999999</c:v>
                </c:pt>
                <c:pt idx="2182" formatCode="#,##0.00">
                  <c:v>158276.32999999999</c:v>
                </c:pt>
                <c:pt idx="2183" formatCode="#,##0.00">
                  <c:v>158211.25</c:v>
                </c:pt>
                <c:pt idx="2184" formatCode="#,##0.00">
                  <c:v>158146.03</c:v>
                </c:pt>
                <c:pt idx="2185" formatCode="#,##0.00">
                  <c:v>158080.62</c:v>
                </c:pt>
                <c:pt idx="2186" formatCode="#,##0.00">
                  <c:v>158015.17000000001</c:v>
                </c:pt>
                <c:pt idx="2187" formatCode="#,##0.00">
                  <c:v>157949.64000000001</c:v>
                </c:pt>
                <c:pt idx="2188" formatCode="#,##0.00">
                  <c:v>157884</c:v>
                </c:pt>
                <c:pt idx="2189" formatCode="#,##0.00">
                  <c:v>157818.25</c:v>
                </c:pt>
                <c:pt idx="2190" formatCode="#,##0.00">
                  <c:v>157752.45000000001</c:v>
                </c:pt>
                <c:pt idx="2191" formatCode="#,##0.00">
                  <c:v>157686.42000000001</c:v>
                </c:pt>
                <c:pt idx="2192" formatCode="#,##0.00">
                  <c:v>157620.38</c:v>
                </c:pt>
                <c:pt idx="2193" formatCode="#,##0.00">
                  <c:v>157554.19</c:v>
                </c:pt>
                <c:pt idx="2194" formatCode="#,##0.00">
                  <c:v>157487.94</c:v>
                </c:pt>
                <c:pt idx="2195" formatCode="#,##0.00">
                  <c:v>157421.51999999999</c:v>
                </c:pt>
                <c:pt idx="2196" formatCode="#,##0.00">
                  <c:v>157354.94</c:v>
                </c:pt>
                <c:pt idx="2197" formatCode="#,##0.00">
                  <c:v>157288.32999999999</c:v>
                </c:pt>
                <c:pt idx="2198" formatCode="#,##0.00">
                  <c:v>157221.51999999999</c:v>
                </c:pt>
                <c:pt idx="2199" formatCode="#,##0.00">
                  <c:v>157154.67000000001</c:v>
                </c:pt>
                <c:pt idx="2200" formatCode="#,##0.00">
                  <c:v>157087.72</c:v>
                </c:pt>
                <c:pt idx="2201" formatCode="#,##0.00">
                  <c:v>157020.64000000001</c:v>
                </c:pt>
                <c:pt idx="2202" formatCode="#,##0.00">
                  <c:v>156953.44</c:v>
                </c:pt>
                <c:pt idx="2203" formatCode="#,##0.00">
                  <c:v>156886.20000000001</c:v>
                </c:pt>
                <c:pt idx="2204" formatCode="#,##0.00">
                  <c:v>156818.79999999999</c:v>
                </c:pt>
                <c:pt idx="2205" formatCode="#,##0.00">
                  <c:v>156751.25</c:v>
                </c:pt>
                <c:pt idx="2206" formatCode="#,##0.00">
                  <c:v>156683.66</c:v>
                </c:pt>
                <c:pt idx="2207" formatCode="#,##0.00">
                  <c:v>156615.88</c:v>
                </c:pt>
                <c:pt idx="2208" formatCode="#,##0.00">
                  <c:v>156548.01999999999</c:v>
                </c:pt>
                <c:pt idx="2209" formatCode="#,##0.00">
                  <c:v>156479.95000000001</c:v>
                </c:pt>
                <c:pt idx="2210" formatCode="#,##0.00">
                  <c:v>156411.76999999999</c:v>
                </c:pt>
                <c:pt idx="2211" formatCode="#,##0.00">
                  <c:v>156343.44</c:v>
                </c:pt>
                <c:pt idx="2212" formatCode="#,##0.00">
                  <c:v>156275.03</c:v>
                </c:pt>
                <c:pt idx="2213" formatCode="#,##0.00">
                  <c:v>156206.42000000001</c:v>
                </c:pt>
                <c:pt idx="2214" formatCode="#,##0.00">
                  <c:v>156137.73000000001</c:v>
                </c:pt>
                <c:pt idx="2215" formatCode="#,##0.00">
                  <c:v>156068.82999999999</c:v>
                </c:pt>
                <c:pt idx="2216" formatCode="#,##0.00">
                  <c:v>155999.76999999999</c:v>
                </c:pt>
                <c:pt idx="2217" formatCode="#,##0.00">
                  <c:v>155930.57999999999</c:v>
                </c:pt>
                <c:pt idx="2218" formatCode="#,##0.00">
                  <c:v>155861.20000000001</c:v>
                </c:pt>
                <c:pt idx="2219" formatCode="#,##0.00">
                  <c:v>155791.70000000001</c:v>
                </c:pt>
                <c:pt idx="2220" formatCode="#,##0.00">
                  <c:v>155721.94</c:v>
                </c:pt>
                <c:pt idx="2221" formatCode="#,##0.00">
                  <c:v>155652.09</c:v>
                </c:pt>
                <c:pt idx="2222" formatCode="#,##0.00">
                  <c:v>155582.06</c:v>
                </c:pt>
                <c:pt idx="2223" formatCode="#,##0.00">
                  <c:v>155511.85999999999</c:v>
                </c:pt>
                <c:pt idx="2224" formatCode="#,##0.00">
                  <c:v>155441.56</c:v>
                </c:pt>
                <c:pt idx="2225" formatCode="#,##0.00">
                  <c:v>155371.03</c:v>
                </c:pt>
                <c:pt idx="2226" formatCode="#,##0.00">
                  <c:v>155300.48000000001</c:v>
                </c:pt>
                <c:pt idx="2227" formatCode="#,##0.00">
                  <c:v>155229.59</c:v>
                </c:pt>
                <c:pt idx="2228" formatCode="#,##0.00">
                  <c:v>155158.53</c:v>
                </c:pt>
                <c:pt idx="2229" formatCode="#,##0.00">
                  <c:v>155087.42000000001</c:v>
                </c:pt>
                <c:pt idx="2230" formatCode="#,##0.00">
                  <c:v>155016.16</c:v>
                </c:pt>
                <c:pt idx="2231" formatCode="#,##0.00">
                  <c:v>154944.79999999999</c:v>
                </c:pt>
                <c:pt idx="2232" formatCode="#,##0.00">
                  <c:v>154873.34</c:v>
                </c:pt>
                <c:pt idx="2233" formatCode="#,##0.00">
                  <c:v>154801.70000000001</c:v>
                </c:pt>
                <c:pt idx="2234" formatCode="#,##0.00">
                  <c:v>154729.97</c:v>
                </c:pt>
                <c:pt idx="2235" formatCode="#,##0.00">
                  <c:v>154657.97</c:v>
                </c:pt>
                <c:pt idx="2236" formatCode="#,##0.00">
                  <c:v>154585.88</c:v>
                </c:pt>
                <c:pt idx="2237" formatCode="#,##0.00">
                  <c:v>154513.70000000001</c:v>
                </c:pt>
                <c:pt idx="2238" formatCode="#,##0.00">
                  <c:v>154441.39000000001</c:v>
                </c:pt>
                <c:pt idx="2239" formatCode="#,##0.00">
                  <c:v>154368.97</c:v>
                </c:pt>
                <c:pt idx="2240" formatCode="#,##0.00">
                  <c:v>154296.47</c:v>
                </c:pt>
                <c:pt idx="2241" formatCode="#,##0.00">
                  <c:v>154223.73000000001</c:v>
                </c:pt>
                <c:pt idx="2242" formatCode="#,##0.00">
                  <c:v>154150.85999999999</c:v>
                </c:pt>
                <c:pt idx="2243" formatCode="#,##0.00">
                  <c:v>154077.94</c:v>
                </c:pt>
                <c:pt idx="2244" formatCode="#,##0.00">
                  <c:v>154004.85999999999</c:v>
                </c:pt>
                <c:pt idx="2245" formatCode="#,##0.00">
                  <c:v>153931.57999999999</c:v>
                </c:pt>
                <c:pt idx="2246" formatCode="#,##0.00">
                  <c:v>153858.16</c:v>
                </c:pt>
                <c:pt idx="2247" formatCode="#,##0.00">
                  <c:v>153784.72</c:v>
                </c:pt>
                <c:pt idx="2248" formatCode="#,##0.00">
                  <c:v>153711.16</c:v>
                </c:pt>
                <c:pt idx="2249" formatCode="#,##0.00">
                  <c:v>153637.48000000001</c:v>
                </c:pt>
                <c:pt idx="2250" formatCode="#,##0.00">
                  <c:v>153563.72</c:v>
                </c:pt>
                <c:pt idx="2251" formatCode="#,##0.00">
                  <c:v>153489.73000000001</c:v>
                </c:pt>
                <c:pt idx="2252" formatCode="#,##0.00">
                  <c:v>153415.73000000001</c:v>
                </c:pt>
                <c:pt idx="2253" formatCode="#,##0.00">
                  <c:v>153341.59</c:v>
                </c:pt>
                <c:pt idx="2254" formatCode="#,##0.00">
                  <c:v>153267.41</c:v>
                </c:pt>
                <c:pt idx="2255" formatCode="#,##0.00">
                  <c:v>153193.12</c:v>
                </c:pt>
                <c:pt idx="2256" formatCode="#,##0.00">
                  <c:v>153118.64000000001</c:v>
                </c:pt>
                <c:pt idx="2257" formatCode="#,##0.00">
                  <c:v>153044.09</c:v>
                </c:pt>
                <c:pt idx="2258" formatCode="#,##0.00">
                  <c:v>152969.44</c:v>
                </c:pt>
                <c:pt idx="2259" formatCode="#,##0.00">
                  <c:v>152894.66</c:v>
                </c:pt>
                <c:pt idx="2260" formatCode="#,##0.00">
                  <c:v>152819.82999999999</c:v>
                </c:pt>
                <c:pt idx="2261" formatCode="#,##0.00">
                  <c:v>152745.25</c:v>
                </c:pt>
                <c:pt idx="2262" formatCode="#,##0.00">
                  <c:v>152670.01999999999</c:v>
                </c:pt>
                <c:pt idx="2263" formatCode="#,##0.00">
                  <c:v>152594.62</c:v>
                </c:pt>
                <c:pt idx="2264" formatCode="#,##0.00">
                  <c:v>152519.28</c:v>
                </c:pt>
                <c:pt idx="2265" formatCode="#,##0.00">
                  <c:v>152443.81</c:v>
                </c:pt>
                <c:pt idx="2266" formatCode="#,##0.00">
                  <c:v>152368.26999999999</c:v>
                </c:pt>
                <c:pt idx="2267" formatCode="#,##0.00">
                  <c:v>152292.66</c:v>
                </c:pt>
                <c:pt idx="2268" formatCode="#,##0.00">
                  <c:v>152217</c:v>
                </c:pt>
                <c:pt idx="2269" formatCode="#,##0.00">
                  <c:v>152141.23000000001</c:v>
                </c:pt>
                <c:pt idx="2270" formatCode="#,##0.00">
                  <c:v>152065.42000000001</c:v>
                </c:pt>
                <c:pt idx="2271" formatCode="#,##0.00">
                  <c:v>151989.48000000001</c:v>
                </c:pt>
                <c:pt idx="2272" formatCode="#,##0.00">
                  <c:v>151913.39000000001</c:v>
                </c:pt>
                <c:pt idx="2273" formatCode="#,##0.00">
                  <c:v>151837.26999999999</c:v>
                </c:pt>
                <c:pt idx="2274" formatCode="#,##0.00">
                  <c:v>151760.94</c:v>
                </c:pt>
                <c:pt idx="2275" formatCode="#,##0.00">
                  <c:v>151684.57999999999</c:v>
                </c:pt>
                <c:pt idx="2276" formatCode="#,##0.00">
                  <c:v>151608.23000000001</c:v>
                </c:pt>
                <c:pt idx="2277" formatCode="#,##0.00">
                  <c:v>151531.72</c:v>
                </c:pt>
                <c:pt idx="2278" formatCode="#,##0.00">
                  <c:v>151455.17000000001</c:v>
                </c:pt>
                <c:pt idx="2279" formatCode="#,##0.00">
                  <c:v>151378.48000000001</c:v>
                </c:pt>
                <c:pt idx="2280" formatCode="#,##0.00">
                  <c:v>151301.72</c:v>
                </c:pt>
                <c:pt idx="2281" formatCode="#,##0.00">
                  <c:v>151224.98000000001</c:v>
                </c:pt>
                <c:pt idx="2282" formatCode="#,##0.00">
                  <c:v>151148</c:v>
                </c:pt>
                <c:pt idx="2283" formatCode="#,##0.00">
                  <c:v>151071</c:v>
                </c:pt>
                <c:pt idx="2284" formatCode="#,##0.00">
                  <c:v>150993.89000000001</c:v>
                </c:pt>
                <c:pt idx="2285" formatCode="#,##0.00">
                  <c:v>150916.70000000001</c:v>
                </c:pt>
                <c:pt idx="2286" formatCode="#,##0.00">
                  <c:v>150839.35999999999</c:v>
                </c:pt>
                <c:pt idx="2287" formatCode="#,##0.00">
                  <c:v>150762.01999999999</c:v>
                </c:pt>
                <c:pt idx="2288" formatCode="#,##0.00">
                  <c:v>150684.54999999999</c:v>
                </c:pt>
                <c:pt idx="2289" formatCode="#,##0.00">
                  <c:v>150607.03</c:v>
                </c:pt>
                <c:pt idx="2290" formatCode="#,##0.00">
                  <c:v>150529.38</c:v>
                </c:pt>
                <c:pt idx="2291" formatCode="#,##0.00">
                  <c:v>150451.69</c:v>
                </c:pt>
                <c:pt idx="2292" formatCode="#,##0.00">
                  <c:v>150373.92000000001</c:v>
                </c:pt>
                <c:pt idx="2293" formatCode="#,##0.00">
                  <c:v>150296.09</c:v>
                </c:pt>
                <c:pt idx="2294" formatCode="#,##0.00">
                  <c:v>150218.14000000001</c:v>
                </c:pt>
                <c:pt idx="2295" formatCode="#,##0.00">
                  <c:v>150140.17000000001</c:v>
                </c:pt>
                <c:pt idx="2296" formatCode="#,##0.00">
                  <c:v>150062.10999999999</c:v>
                </c:pt>
                <c:pt idx="2297" formatCode="#,##0.00">
                  <c:v>149984.03</c:v>
                </c:pt>
                <c:pt idx="2298" formatCode="#,##0.00">
                  <c:v>149905.81</c:v>
                </c:pt>
                <c:pt idx="2299" formatCode="#,##0.00">
                  <c:v>149827.62</c:v>
                </c:pt>
                <c:pt idx="2300" formatCode="#,##0.00">
                  <c:v>149749.25</c:v>
                </c:pt>
                <c:pt idx="2301" formatCode="#,##0.00">
                  <c:v>149670.82999999999</c:v>
                </c:pt>
                <c:pt idx="2302" formatCode="#,##0.00">
                  <c:v>149592.35999999999</c:v>
                </c:pt>
                <c:pt idx="2303" formatCode="#,##0.00">
                  <c:v>149513.78</c:v>
                </c:pt>
                <c:pt idx="2304" formatCode="#,##0.00">
                  <c:v>149435.14000000001</c:v>
                </c:pt>
                <c:pt idx="2305" formatCode="#,##0.00">
                  <c:v>149356.56</c:v>
                </c:pt>
                <c:pt idx="2306" formatCode="#,##0.00">
                  <c:v>149277.67000000001</c:v>
                </c:pt>
                <c:pt idx="2307" formatCode="#,##0.00">
                  <c:v>149198.70000000001</c:v>
                </c:pt>
                <c:pt idx="2308" formatCode="#,##0.00">
                  <c:v>149119.78</c:v>
                </c:pt>
                <c:pt idx="2309" formatCode="#,##0.00">
                  <c:v>149040.79999999999</c:v>
                </c:pt>
                <c:pt idx="2310" formatCode="#,##0.00">
                  <c:v>148961.64000000001</c:v>
                </c:pt>
                <c:pt idx="2311" formatCode="#,##0.00">
                  <c:v>148882.5</c:v>
                </c:pt>
                <c:pt idx="2312" formatCode="#,##0.00">
                  <c:v>148803.23000000001</c:v>
                </c:pt>
                <c:pt idx="2313" formatCode="#,##0.00">
                  <c:v>148723.95000000001</c:v>
                </c:pt>
                <c:pt idx="2314" formatCode="#,##0.00">
                  <c:v>148644.54999999999</c:v>
                </c:pt>
                <c:pt idx="2315" formatCode="#,##0.00">
                  <c:v>148565.07999999999</c:v>
                </c:pt>
                <c:pt idx="2316" formatCode="#,##0.00">
                  <c:v>148485.59</c:v>
                </c:pt>
                <c:pt idx="2317" formatCode="#,##0.00">
                  <c:v>148406.09</c:v>
                </c:pt>
                <c:pt idx="2318" formatCode="#,##0.00">
                  <c:v>148326.51999999999</c:v>
                </c:pt>
                <c:pt idx="2319" formatCode="#,##0.00">
                  <c:v>148246.91</c:v>
                </c:pt>
                <c:pt idx="2320" formatCode="#,##0.00">
                  <c:v>148167.20000000001</c:v>
                </c:pt>
                <c:pt idx="2321" formatCode="#,##0.00">
                  <c:v>148087.47</c:v>
                </c:pt>
                <c:pt idx="2322" formatCode="#,##0.00">
                  <c:v>148007.70000000001</c:v>
                </c:pt>
                <c:pt idx="2323" formatCode="#,##0.00">
                  <c:v>147927.88</c:v>
                </c:pt>
                <c:pt idx="2324" formatCode="#,##0.00">
                  <c:v>147848.07999999999</c:v>
                </c:pt>
                <c:pt idx="2325" formatCode="#,##0.00">
                  <c:v>147768.14000000001</c:v>
                </c:pt>
                <c:pt idx="2326" formatCode="#,##0.00">
                  <c:v>147688.16</c:v>
                </c:pt>
                <c:pt idx="2327" formatCode="#,##0.00">
                  <c:v>147608.16</c:v>
                </c:pt>
                <c:pt idx="2328" formatCode="#,##0.00">
                  <c:v>147528.12</c:v>
                </c:pt>
                <c:pt idx="2329" formatCode="#,##0.00">
                  <c:v>147448.16</c:v>
                </c:pt>
                <c:pt idx="2330" formatCode="#,##0.00">
                  <c:v>147367.97</c:v>
                </c:pt>
                <c:pt idx="2331" formatCode="#,##0.00">
                  <c:v>147287.88</c:v>
                </c:pt>
                <c:pt idx="2332" formatCode="#,##0.00">
                  <c:v>147207.67000000001</c:v>
                </c:pt>
                <c:pt idx="2333" formatCode="#,##0.00">
                  <c:v>147127.35999999999</c:v>
                </c:pt>
                <c:pt idx="2334" formatCode="#,##0.00">
                  <c:v>147047.23000000001</c:v>
                </c:pt>
                <c:pt idx="2335" formatCode="#,##0.00">
                  <c:v>146966.98000000001</c:v>
                </c:pt>
                <c:pt idx="2336" formatCode="#,##0.00">
                  <c:v>146886.60999999999</c:v>
                </c:pt>
                <c:pt idx="2337" formatCode="#,##0.00">
                  <c:v>146806.16</c:v>
                </c:pt>
                <c:pt idx="2338" formatCode="#,##0.00">
                  <c:v>146725.76999999999</c:v>
                </c:pt>
                <c:pt idx="2339" formatCode="#,##0.00">
                  <c:v>146645.38</c:v>
                </c:pt>
                <c:pt idx="2340" formatCode="#,##0.00">
                  <c:v>146564.92000000001</c:v>
                </c:pt>
                <c:pt idx="2341" formatCode="#,##0.00">
                  <c:v>146484.38</c:v>
                </c:pt>
                <c:pt idx="2342" formatCode="#,##0.00">
                  <c:v>146403.78</c:v>
                </c:pt>
                <c:pt idx="2343" formatCode="#,##0.00">
                  <c:v>146323.19</c:v>
                </c:pt>
                <c:pt idx="2344" formatCode="#,##0.00">
                  <c:v>146242.57999999999</c:v>
                </c:pt>
                <c:pt idx="2345" formatCode="#,##0.00">
                  <c:v>146161.91</c:v>
                </c:pt>
                <c:pt idx="2346" formatCode="#,##0.00">
                  <c:v>146081.19</c:v>
                </c:pt>
                <c:pt idx="2347" formatCode="#,##0.00">
                  <c:v>146000.56</c:v>
                </c:pt>
                <c:pt idx="2348" formatCode="#,##0.00">
                  <c:v>145919.79999999999</c:v>
                </c:pt>
                <c:pt idx="2349" formatCode="#,##0.00">
                  <c:v>145839.12</c:v>
                </c:pt>
                <c:pt idx="2350" formatCode="#,##0.00">
                  <c:v>145758.39000000001</c:v>
                </c:pt>
                <c:pt idx="2351" formatCode="#,##0.00">
                  <c:v>145677.64000000001</c:v>
                </c:pt>
                <c:pt idx="2352" formatCode="#,##0.00">
                  <c:v>145596.76999999999</c:v>
                </c:pt>
                <c:pt idx="2353" formatCode="#,##0.00">
                  <c:v>145515.85999999999</c:v>
                </c:pt>
                <c:pt idx="2354" formatCode="#,##0.00">
                  <c:v>145434.88</c:v>
                </c:pt>
                <c:pt idx="2355" formatCode="#,##0.00">
                  <c:v>145353.97</c:v>
                </c:pt>
                <c:pt idx="2356" formatCode="#,##0.00">
                  <c:v>145273.10999999999</c:v>
                </c:pt>
                <c:pt idx="2357" formatCode="#,##0.00">
                  <c:v>145192.19</c:v>
                </c:pt>
                <c:pt idx="2358" formatCode="#,##0.00">
                  <c:v>145111.28</c:v>
                </c:pt>
                <c:pt idx="2359" formatCode="#,##0.00">
                  <c:v>145030.34</c:v>
                </c:pt>
                <c:pt idx="2360" formatCode="#,##0.00">
                  <c:v>144949.35999999999</c:v>
                </c:pt>
                <c:pt idx="2361" formatCode="#,##0.00">
                  <c:v>144868.28</c:v>
                </c:pt>
                <c:pt idx="2362" formatCode="#,##0.00">
                  <c:v>144787.22</c:v>
                </c:pt>
                <c:pt idx="2363" formatCode="#,##0.00">
                  <c:v>144706.20000000001</c:v>
                </c:pt>
                <c:pt idx="2364" formatCode="#,##0.00">
                  <c:v>144625.14000000001</c:v>
                </c:pt>
                <c:pt idx="2365" formatCode="#,##0.00">
                  <c:v>144544.14000000001</c:v>
                </c:pt>
                <c:pt idx="2366" formatCode="#,##0.00">
                  <c:v>144463.06</c:v>
                </c:pt>
                <c:pt idx="2367" formatCode="#,##0.00">
                  <c:v>144381.95000000001</c:v>
                </c:pt>
                <c:pt idx="2368" formatCode="#,##0.00">
                  <c:v>144300.84</c:v>
                </c:pt>
                <c:pt idx="2369" formatCode="#,##0.00">
                  <c:v>144219.70000000001</c:v>
                </c:pt>
                <c:pt idx="2370" formatCode="#,##0.00">
                  <c:v>144138.66</c:v>
                </c:pt>
                <c:pt idx="2371" formatCode="#,##0.00">
                  <c:v>144057.5</c:v>
                </c:pt>
                <c:pt idx="2372" formatCode="#,##0.00">
                  <c:v>143976.41</c:v>
                </c:pt>
                <c:pt idx="2373" formatCode="#,##0.00">
                  <c:v>143895.26999999999</c:v>
                </c:pt>
                <c:pt idx="2374" formatCode="#,##0.00">
                  <c:v>143814.04999999999</c:v>
                </c:pt>
                <c:pt idx="2375" formatCode="#,##0.00">
                  <c:v>143732.89000000001</c:v>
                </c:pt>
                <c:pt idx="2376" formatCode="#,##0.00">
                  <c:v>143651.79999999999</c:v>
                </c:pt>
                <c:pt idx="2377" formatCode="#,##0.00">
                  <c:v>143570.67000000001</c:v>
                </c:pt>
                <c:pt idx="2378" formatCode="#,##0.00">
                  <c:v>143489.47</c:v>
                </c:pt>
                <c:pt idx="2379" formatCode="#,##0.00">
                  <c:v>143408.35999999999</c:v>
                </c:pt>
                <c:pt idx="2380" formatCode="#,##0.00">
                  <c:v>143327.34</c:v>
                </c:pt>
                <c:pt idx="2381" formatCode="#,##0.00">
                  <c:v>143246.20000000001</c:v>
                </c:pt>
                <c:pt idx="2382" formatCode="#,##0.00">
                  <c:v>143165.10999999999</c:v>
                </c:pt>
                <c:pt idx="2383" formatCode="#,##0.00">
                  <c:v>143084.07999999999</c:v>
                </c:pt>
                <c:pt idx="2384" formatCode="#,##0.00">
                  <c:v>143003</c:v>
                </c:pt>
                <c:pt idx="2385" formatCode="#,##0.00">
                  <c:v>142921.88</c:v>
                </c:pt>
                <c:pt idx="2386" formatCode="#,##0.00">
                  <c:v>142840.84</c:v>
                </c:pt>
                <c:pt idx="2387" formatCode="#,##0.00">
                  <c:v>142759.81</c:v>
                </c:pt>
                <c:pt idx="2388" formatCode="#,##0.00">
                  <c:v>142678.75</c:v>
                </c:pt>
                <c:pt idx="2389" formatCode="#,##0.00">
                  <c:v>142597.76999999999</c:v>
                </c:pt>
                <c:pt idx="2390" formatCode="#,##0.00">
                  <c:v>142516.79999999999</c:v>
                </c:pt>
                <c:pt idx="2391" formatCode="#,##0.00">
                  <c:v>142435.88</c:v>
                </c:pt>
                <c:pt idx="2392" formatCode="#,##0.00">
                  <c:v>142354.89000000001</c:v>
                </c:pt>
                <c:pt idx="2393" formatCode="#,##0.00">
                  <c:v>142273.89000000001</c:v>
                </c:pt>
                <c:pt idx="2394" formatCode="#,##0.00">
                  <c:v>142192.97</c:v>
                </c:pt>
                <c:pt idx="2395" formatCode="#,##0.00">
                  <c:v>142112</c:v>
                </c:pt>
                <c:pt idx="2396" formatCode="#,##0.00">
                  <c:v>142031.14000000001</c:v>
                </c:pt>
                <c:pt idx="2397" formatCode="#,##0.00">
                  <c:v>141950.25</c:v>
                </c:pt>
                <c:pt idx="2398" formatCode="#,##0.00">
                  <c:v>141869.45000000001</c:v>
                </c:pt>
                <c:pt idx="2399" formatCode="#,##0.00">
                  <c:v>141788.67000000001</c:v>
                </c:pt>
                <c:pt idx="2400" formatCode="#,##0.00">
                  <c:v>141707.82999999999</c:v>
                </c:pt>
                <c:pt idx="2401" formatCode="#,##0.00">
                  <c:v>141627.04999999999</c:v>
                </c:pt>
                <c:pt idx="2402" formatCode="#,##0.00">
                  <c:v>141546.28</c:v>
                </c:pt>
                <c:pt idx="2403" formatCode="#,##0.00">
                  <c:v>141465.54999999999</c:v>
                </c:pt>
                <c:pt idx="2404" formatCode="#,##0.00">
                  <c:v>141384.82999999999</c:v>
                </c:pt>
                <c:pt idx="2405" formatCode="#,##0.00">
                  <c:v>141304.20000000001</c:v>
                </c:pt>
                <c:pt idx="2406" formatCode="#,##0.00">
                  <c:v>141223.56</c:v>
                </c:pt>
                <c:pt idx="2407" formatCode="#,##0.00">
                  <c:v>141143</c:v>
                </c:pt>
                <c:pt idx="2408" formatCode="#,##0.00">
                  <c:v>141062.28</c:v>
                </c:pt>
                <c:pt idx="2409" formatCode="#,##0.00">
                  <c:v>140981.76999999999</c:v>
                </c:pt>
                <c:pt idx="2410" formatCode="#,##0.00">
                  <c:v>140901.26999999999</c:v>
                </c:pt>
                <c:pt idx="2411" formatCode="#,##0.00">
                  <c:v>140820.84</c:v>
                </c:pt>
                <c:pt idx="2412" formatCode="#,##0.00">
                  <c:v>140740.38</c:v>
                </c:pt>
                <c:pt idx="2413" formatCode="#,##0.00">
                  <c:v>140659.88</c:v>
                </c:pt>
                <c:pt idx="2414" formatCode="#,##0.00">
                  <c:v>140579.45000000001</c:v>
                </c:pt>
                <c:pt idx="2415" formatCode="#,##0.00">
                  <c:v>140499.17000000001</c:v>
                </c:pt>
                <c:pt idx="2416" formatCode="#,##0.00">
                  <c:v>140418.88</c:v>
                </c:pt>
                <c:pt idx="2417" formatCode="#,##0.00">
                  <c:v>140338.67000000001</c:v>
                </c:pt>
                <c:pt idx="2418" formatCode="#,##0.00">
                  <c:v>140258.45000000001</c:v>
                </c:pt>
                <c:pt idx="2419" formatCode="#,##0.00">
                  <c:v>140178.25</c:v>
                </c:pt>
                <c:pt idx="2420" formatCode="#,##0.00">
                  <c:v>140098.06</c:v>
                </c:pt>
                <c:pt idx="2421" formatCode="#,##0.00">
                  <c:v>140017.92000000001</c:v>
                </c:pt>
                <c:pt idx="2422" formatCode="#,##0.00">
                  <c:v>139937.84</c:v>
                </c:pt>
                <c:pt idx="2423" formatCode="#,##0.00">
                  <c:v>139857.76999999999</c:v>
                </c:pt>
                <c:pt idx="2424" formatCode="#,##0.00">
                  <c:v>139777.62</c:v>
                </c:pt>
                <c:pt idx="2425" formatCode="#,##0.00">
                  <c:v>139697.56</c:v>
                </c:pt>
                <c:pt idx="2426" formatCode="#,##0.00">
                  <c:v>139617.5</c:v>
                </c:pt>
                <c:pt idx="2427" formatCode="#,##0.00">
                  <c:v>139537.44</c:v>
                </c:pt>
                <c:pt idx="2428" formatCode="#,##0.00">
                  <c:v>139457.38</c:v>
                </c:pt>
                <c:pt idx="2429" formatCode="#,##0.00">
                  <c:v>139377.42000000001</c:v>
                </c:pt>
                <c:pt idx="2430" formatCode="#,##0.00">
                  <c:v>139297.56</c:v>
                </c:pt>
                <c:pt idx="2431" formatCode="#,##0.00">
                  <c:v>139217.66</c:v>
                </c:pt>
                <c:pt idx="2432" formatCode="#,##0.00">
                  <c:v>139138.04999999999</c:v>
                </c:pt>
                <c:pt idx="2433" formatCode="#,##0.00">
                  <c:v>139058.44</c:v>
                </c:pt>
                <c:pt idx="2434" formatCode="#,##0.00">
                  <c:v>138978.81</c:v>
                </c:pt>
                <c:pt idx="2435" formatCode="#,##0.00">
                  <c:v>138899.35999999999</c:v>
                </c:pt>
                <c:pt idx="2436" formatCode="#,##0.00">
                  <c:v>138819.97</c:v>
                </c:pt>
                <c:pt idx="2437" formatCode="#,##0.00">
                  <c:v>138740.53</c:v>
                </c:pt>
                <c:pt idx="2438" formatCode="#,##0.00">
                  <c:v>138661.09</c:v>
                </c:pt>
                <c:pt idx="2439" formatCode="#,##0.00">
                  <c:v>138581.79999999999</c:v>
                </c:pt>
                <c:pt idx="2440" formatCode="#,##0.00">
                  <c:v>138502.59</c:v>
                </c:pt>
                <c:pt idx="2441" formatCode="#,##0.00">
                  <c:v>138423.47</c:v>
                </c:pt>
                <c:pt idx="2442" formatCode="#,##0.00">
                  <c:v>138344.34</c:v>
                </c:pt>
                <c:pt idx="2443" formatCode="#,##0.00">
                  <c:v>138265.39000000001</c:v>
                </c:pt>
                <c:pt idx="2444" formatCode="#,##0.00">
                  <c:v>138186.45000000001</c:v>
                </c:pt>
                <c:pt idx="2445" formatCode="#,##0.00">
                  <c:v>138107.62</c:v>
                </c:pt>
                <c:pt idx="2446" formatCode="#,##0.00">
                  <c:v>138028.82999999999</c:v>
                </c:pt>
                <c:pt idx="2447" formatCode="#,##0.00">
                  <c:v>137950.12</c:v>
                </c:pt>
                <c:pt idx="2448" formatCode="#,##0.00">
                  <c:v>137871.5</c:v>
                </c:pt>
                <c:pt idx="2449" formatCode="#,##0.00">
                  <c:v>137793</c:v>
                </c:pt>
                <c:pt idx="2450" formatCode="#,##0.00">
                  <c:v>137714.53</c:v>
                </c:pt>
                <c:pt idx="2451" formatCode="#,##0.00">
                  <c:v>137636.20000000001</c:v>
                </c:pt>
                <c:pt idx="2452" formatCode="#,##0.00">
                  <c:v>137557.94</c:v>
                </c:pt>
                <c:pt idx="2453" formatCode="#,##0.00">
                  <c:v>137479.67000000001</c:v>
                </c:pt>
                <c:pt idx="2454" formatCode="#,##0.00">
                  <c:v>137401.47</c:v>
                </c:pt>
                <c:pt idx="2455" formatCode="#,##0.00">
                  <c:v>137323.34</c:v>
                </c:pt>
                <c:pt idx="2456" formatCode="#,##0.00">
                  <c:v>137245.26999999999</c:v>
                </c:pt>
                <c:pt idx="2457" formatCode="#,##0.00">
                  <c:v>137167.32999999999</c:v>
                </c:pt>
                <c:pt idx="2458" formatCode="#,##0.00">
                  <c:v>137089.41</c:v>
                </c:pt>
                <c:pt idx="2459" formatCode="#,##0.00">
                  <c:v>137011.60999999999</c:v>
                </c:pt>
                <c:pt idx="2460" formatCode="#,##0.00">
                  <c:v>136933.88</c:v>
                </c:pt>
                <c:pt idx="2461" formatCode="#,##0.00">
                  <c:v>136856.28</c:v>
                </c:pt>
                <c:pt idx="2462" formatCode="#,##0.00">
                  <c:v>136778.67000000001</c:v>
                </c:pt>
                <c:pt idx="2463" formatCode="#,##0.00">
                  <c:v>136701.19</c:v>
                </c:pt>
                <c:pt idx="2464" formatCode="#,##0.00">
                  <c:v>136623.79999999999</c:v>
                </c:pt>
                <c:pt idx="2465" formatCode="#,##0.00">
                  <c:v>136546.51999999999</c:v>
                </c:pt>
                <c:pt idx="2466" formatCode="#,##0.00">
                  <c:v>136469.26999999999</c:v>
                </c:pt>
                <c:pt idx="2467" formatCode="#,##0.00">
                  <c:v>136392.19</c:v>
                </c:pt>
                <c:pt idx="2468" formatCode="#,##0.00">
                  <c:v>136315.20000000001</c:v>
                </c:pt>
                <c:pt idx="2469" formatCode="#,##0.00">
                  <c:v>136238.23000000001</c:v>
                </c:pt>
                <c:pt idx="2470" formatCode="#,##0.00">
                  <c:v>136161.44</c:v>
                </c:pt>
                <c:pt idx="2471" formatCode="#,##0.00">
                  <c:v>136084.72</c:v>
                </c:pt>
                <c:pt idx="2472" formatCode="#,##0.00">
                  <c:v>136008.04999999999</c:v>
                </c:pt>
                <c:pt idx="2473" formatCode="#,##0.00">
                  <c:v>135931.45000000001</c:v>
                </c:pt>
                <c:pt idx="2474" formatCode="#,##0.00">
                  <c:v>135854.97</c:v>
                </c:pt>
                <c:pt idx="2475" formatCode="#,##0.00">
                  <c:v>135778.57999999999</c:v>
                </c:pt>
                <c:pt idx="2476" formatCode="#,##0.00">
                  <c:v>135702.32999999999</c:v>
                </c:pt>
                <c:pt idx="2477" formatCode="#,##0.00">
                  <c:v>135626.14000000001</c:v>
                </c:pt>
                <c:pt idx="2478" formatCode="#,##0.00">
                  <c:v>135550.01999999999</c:v>
                </c:pt>
                <c:pt idx="2479" formatCode="#,##0.00">
                  <c:v>135474.07999999999</c:v>
                </c:pt>
                <c:pt idx="2480" formatCode="#,##0.00">
                  <c:v>135398.10999999999</c:v>
                </c:pt>
                <c:pt idx="2481" formatCode="#,##0.00">
                  <c:v>135322.25</c:v>
                </c:pt>
                <c:pt idx="2482" formatCode="#,##0.00">
                  <c:v>135246.51999999999</c:v>
                </c:pt>
                <c:pt idx="2483" formatCode="#,##0.00">
                  <c:v>135170.91</c:v>
                </c:pt>
                <c:pt idx="2484" formatCode="#,##0.00">
                  <c:v>135095.23000000001</c:v>
                </c:pt>
                <c:pt idx="2485" formatCode="#,##0.00">
                  <c:v>135019.66</c:v>
                </c:pt>
                <c:pt idx="2486" formatCode="#,##0.00">
                  <c:v>134944.28</c:v>
                </c:pt>
                <c:pt idx="2487" formatCode="#,##0.00">
                  <c:v>134868.98000000001</c:v>
                </c:pt>
                <c:pt idx="2488" formatCode="#,##0.00">
                  <c:v>134793.85999999999</c:v>
                </c:pt>
                <c:pt idx="2489" formatCode="#,##0.00">
                  <c:v>134718.84</c:v>
                </c:pt>
                <c:pt idx="2490" formatCode="#,##0.00">
                  <c:v>134643.91</c:v>
                </c:pt>
                <c:pt idx="2491" formatCode="#,##0.00">
                  <c:v>134569.04999999999</c:v>
                </c:pt>
                <c:pt idx="2492" formatCode="#,##0.00">
                  <c:v>134494.32999999999</c:v>
                </c:pt>
                <c:pt idx="2493" formatCode="#,##0.00">
                  <c:v>134419.69</c:v>
                </c:pt>
                <c:pt idx="2494" formatCode="#,##0.00">
                  <c:v>134345.20000000001</c:v>
                </c:pt>
                <c:pt idx="2495" formatCode="#,##0.00">
                  <c:v>134270.70000000001</c:v>
                </c:pt>
                <c:pt idx="2496" formatCode="#,##0.00">
                  <c:v>134196.38</c:v>
                </c:pt>
                <c:pt idx="2497" formatCode="#,##0.00">
                  <c:v>134122.23000000001</c:v>
                </c:pt>
                <c:pt idx="2498" formatCode="#,##0.00">
                  <c:v>134048.12</c:v>
                </c:pt>
                <c:pt idx="2499" formatCode="#,##0.00">
                  <c:v>133974.16</c:v>
                </c:pt>
                <c:pt idx="2500" formatCode="#,##0.00">
                  <c:v>133900.23000000001</c:v>
                </c:pt>
                <c:pt idx="2501" formatCode="#,##0.00">
                  <c:v>133826.47</c:v>
                </c:pt>
                <c:pt idx="2502" formatCode="#,##0.00">
                  <c:v>133752.91</c:v>
                </c:pt>
                <c:pt idx="2503" formatCode="#,##0.00">
                  <c:v>133679.45000000001</c:v>
                </c:pt>
                <c:pt idx="2504" formatCode="#,##0.00">
                  <c:v>133606.03</c:v>
                </c:pt>
                <c:pt idx="2505" formatCode="#,##0.00">
                  <c:v>133532.73000000001</c:v>
                </c:pt>
                <c:pt idx="2506" formatCode="#,##0.00">
                  <c:v>133459.53</c:v>
                </c:pt>
                <c:pt idx="2507" formatCode="#,##0.00">
                  <c:v>133386.48000000001</c:v>
                </c:pt>
                <c:pt idx="2508" formatCode="#,##0.00">
                  <c:v>133313.54999999999</c:v>
                </c:pt>
                <c:pt idx="2509" formatCode="#,##0.00">
                  <c:v>133240.69</c:v>
                </c:pt>
                <c:pt idx="2510" formatCode="#,##0.00">
                  <c:v>133167.91</c:v>
                </c:pt>
                <c:pt idx="2511" formatCode="#,##0.00">
                  <c:v>133095.39000000001</c:v>
                </c:pt>
                <c:pt idx="2512" formatCode="#,##0.00">
                  <c:v>133022.89000000001</c:v>
                </c:pt>
                <c:pt idx="2513" formatCode="#,##0.00">
                  <c:v>132950.59</c:v>
                </c:pt>
                <c:pt idx="2514" formatCode="#,##0.00">
                  <c:v>132878.39000000001</c:v>
                </c:pt>
                <c:pt idx="2515" formatCode="#,##0.00">
                  <c:v>132806.31</c:v>
                </c:pt>
                <c:pt idx="2516" formatCode="#,##0.00">
                  <c:v>132734.38</c:v>
                </c:pt>
                <c:pt idx="2517" formatCode="#,##0.00">
                  <c:v>132662.51999999999</c:v>
                </c:pt>
                <c:pt idx="2518" formatCode="#,##0.00">
                  <c:v>132590.78</c:v>
                </c:pt>
                <c:pt idx="2519" formatCode="#,##0.00">
                  <c:v>132519.14000000001</c:v>
                </c:pt>
                <c:pt idx="2520" formatCode="#,##0.00">
                  <c:v>132447.09</c:v>
                </c:pt>
                <c:pt idx="2521" formatCode="#,##0.00">
                  <c:v>132376.12</c:v>
                </c:pt>
                <c:pt idx="2522" formatCode="#,##0.00">
                  <c:v>132304.97</c:v>
                </c:pt>
                <c:pt idx="2523" formatCode="#,##0.00">
                  <c:v>132233.94</c:v>
                </c:pt>
                <c:pt idx="2524" formatCode="#,##0.00">
                  <c:v>132163.03</c:v>
                </c:pt>
                <c:pt idx="2525" formatCode="#,##0.00">
                  <c:v>132092.20000000001</c:v>
                </c:pt>
                <c:pt idx="2526" formatCode="#,##0.00">
                  <c:v>132021.47</c:v>
                </c:pt>
                <c:pt idx="2527" formatCode="#,##0.00">
                  <c:v>131950.76999999999</c:v>
                </c:pt>
                <c:pt idx="2528" formatCode="#,##0.00">
                  <c:v>131880.29999999999</c:v>
                </c:pt>
                <c:pt idx="2529" formatCode="#,##0.00">
                  <c:v>131809.94</c:v>
                </c:pt>
                <c:pt idx="2530" formatCode="#,##0.00">
                  <c:v>131739.79999999999</c:v>
                </c:pt>
                <c:pt idx="2531" formatCode="#,##0.00">
                  <c:v>131669.73000000001</c:v>
                </c:pt>
                <c:pt idx="2532" formatCode="#,##0.00">
                  <c:v>131599.81</c:v>
                </c:pt>
                <c:pt idx="2533" formatCode="#,##0.00">
                  <c:v>131529.98000000001</c:v>
                </c:pt>
                <c:pt idx="2534" formatCode="#,##0.00">
                  <c:v>131460.19</c:v>
                </c:pt>
                <c:pt idx="2535" formatCode="#,##0.00">
                  <c:v>131390.57999999999</c:v>
                </c:pt>
                <c:pt idx="2536" formatCode="#,##0.00">
                  <c:v>131321.12</c:v>
                </c:pt>
                <c:pt idx="2537" formatCode="#,##0.00">
                  <c:v>131251.79999999999</c:v>
                </c:pt>
                <c:pt idx="2538" formatCode="#,##0.00">
                  <c:v>131182.54999999999</c:v>
                </c:pt>
                <c:pt idx="2539" formatCode="#,##0.00">
                  <c:v>131113.38</c:v>
                </c:pt>
                <c:pt idx="2540" formatCode="#,##0.00">
                  <c:v>131044.37</c:v>
                </c:pt>
                <c:pt idx="2541" formatCode="#,##0.00">
                  <c:v>130975.53</c:v>
                </c:pt>
                <c:pt idx="2542" formatCode="#,##0.00">
                  <c:v>130906.8</c:v>
                </c:pt>
                <c:pt idx="2543" formatCode="#,##0.00">
                  <c:v>130838.2</c:v>
                </c:pt>
                <c:pt idx="2544" formatCode="#,##0.00">
                  <c:v>130769.66</c:v>
                </c:pt>
                <c:pt idx="2545" formatCode="#,##0.00">
                  <c:v>130701.19</c:v>
                </c:pt>
                <c:pt idx="2546" formatCode="#,##0.00">
                  <c:v>130632.88</c:v>
                </c:pt>
                <c:pt idx="2547" formatCode="#,##0.00">
                  <c:v>130564.78</c:v>
                </c:pt>
                <c:pt idx="2548" formatCode="#,##0.00">
                  <c:v>130496.8</c:v>
                </c:pt>
                <c:pt idx="2549" formatCode="#,##0.00">
                  <c:v>130428.95</c:v>
                </c:pt>
                <c:pt idx="2550" formatCode="#,##0.00">
                  <c:v>130361.16</c:v>
                </c:pt>
                <c:pt idx="2551" formatCode="#,##0.00">
                  <c:v>130293.55</c:v>
                </c:pt>
                <c:pt idx="2552" formatCode="#,##0.00">
                  <c:v>130225.98</c:v>
                </c:pt>
                <c:pt idx="2553" formatCode="#,##0.00">
                  <c:v>130158.58</c:v>
                </c:pt>
                <c:pt idx="2554" formatCode="#,##0.00">
                  <c:v>130091.48</c:v>
                </c:pt>
                <c:pt idx="2555" formatCode="#,##0.00">
                  <c:v>130024.27</c:v>
                </c:pt>
                <c:pt idx="2556" formatCode="#,##0.00">
                  <c:v>129957.2</c:v>
                </c:pt>
                <c:pt idx="2557" formatCode="#,##0.00">
                  <c:v>129890.26</c:v>
                </c:pt>
                <c:pt idx="2558" formatCode="#,##0.00">
                  <c:v>129823.53</c:v>
                </c:pt>
                <c:pt idx="2559" formatCode="#,##0.00">
                  <c:v>129756.9</c:v>
                </c:pt>
                <c:pt idx="2560" formatCode="#,##0.00">
                  <c:v>129690.41</c:v>
                </c:pt>
                <c:pt idx="2561" formatCode="#,##0.00">
                  <c:v>129624.09</c:v>
                </c:pt>
                <c:pt idx="2562" formatCode="#,##0.00">
                  <c:v>129557.99</c:v>
                </c:pt>
                <c:pt idx="2563" formatCode="#,##0.00">
                  <c:v>129492.02</c:v>
                </c:pt>
                <c:pt idx="2564" formatCode="#,##0.00">
                  <c:v>129426.02</c:v>
                </c:pt>
                <c:pt idx="2565" formatCode="#,##0.00">
                  <c:v>129360.09</c:v>
                </c:pt>
                <c:pt idx="2566" formatCode="#,##0.00">
                  <c:v>129294.38</c:v>
                </c:pt>
                <c:pt idx="2567" formatCode="#,##0.00">
                  <c:v>129228.81</c:v>
                </c:pt>
                <c:pt idx="2568" formatCode="#,##0.00">
                  <c:v>129163.36</c:v>
                </c:pt>
                <c:pt idx="2569" formatCode="#,##0.00">
                  <c:v>129098.12</c:v>
                </c:pt>
                <c:pt idx="2570" formatCode="#,##0.00">
                  <c:v>129032.93</c:v>
                </c:pt>
                <c:pt idx="2571" formatCode="#,##0.00">
                  <c:v>128967.89</c:v>
                </c:pt>
                <c:pt idx="2572" formatCode="#,##0.00">
                  <c:v>128902.87</c:v>
                </c:pt>
                <c:pt idx="2573" formatCode="#,##0.00">
                  <c:v>128838.04</c:v>
                </c:pt>
                <c:pt idx="2574" formatCode="#,##0.00">
                  <c:v>128773.34</c:v>
                </c:pt>
                <c:pt idx="2575" formatCode="#,##0.00">
                  <c:v>128708.79</c:v>
                </c:pt>
                <c:pt idx="2576" formatCode="#,##0.00">
                  <c:v>128644.39</c:v>
                </c:pt>
                <c:pt idx="2577" formatCode="#,##0.00">
                  <c:v>128580.07</c:v>
                </c:pt>
                <c:pt idx="2578" formatCode="#,##0.00">
                  <c:v>128515.91</c:v>
                </c:pt>
                <c:pt idx="2579" formatCode="#,##0.00">
                  <c:v>128451.89</c:v>
                </c:pt>
                <c:pt idx="2580" formatCode="#,##0.00">
                  <c:v>128387.91</c:v>
                </c:pt>
                <c:pt idx="2581" formatCode="#,##0.00">
                  <c:v>128324.07</c:v>
                </c:pt>
                <c:pt idx="2582" formatCode="#,##0.00">
                  <c:v>128260.42</c:v>
                </c:pt>
                <c:pt idx="2583" formatCode="#,##0.00">
                  <c:v>128196.9</c:v>
                </c:pt>
                <c:pt idx="2584" formatCode="#,##0.00">
                  <c:v>128133.41</c:v>
                </c:pt>
                <c:pt idx="2585" formatCode="#,##0.00">
                  <c:v>128070.08</c:v>
                </c:pt>
                <c:pt idx="2586" formatCode="#,##0.00">
                  <c:v>128006.88</c:v>
                </c:pt>
                <c:pt idx="2587" formatCode="#,##0.00">
                  <c:v>127943.81</c:v>
                </c:pt>
                <c:pt idx="2588" formatCode="#,##0.00">
                  <c:v>127880.86</c:v>
                </c:pt>
                <c:pt idx="2589" formatCode="#,##0.00">
                  <c:v>127818.01</c:v>
                </c:pt>
                <c:pt idx="2590" formatCode="#,##0.00">
                  <c:v>127755.34</c:v>
                </c:pt>
                <c:pt idx="2591" formatCode="#,##0.00">
                  <c:v>127692.77</c:v>
                </c:pt>
                <c:pt idx="2592" formatCode="#,##0.00">
                  <c:v>127630.34</c:v>
                </c:pt>
                <c:pt idx="2593" formatCode="#,##0.00">
                  <c:v>127568.04</c:v>
                </c:pt>
                <c:pt idx="2594" formatCode="#,##0.00">
                  <c:v>127505.87</c:v>
                </c:pt>
                <c:pt idx="2595" formatCode="#,##0.00">
                  <c:v>127443.69</c:v>
                </c:pt>
                <c:pt idx="2596" formatCode="#,##0.00">
                  <c:v>127381.7</c:v>
                </c:pt>
                <c:pt idx="2597" formatCode="#,##0.00">
                  <c:v>127319.85</c:v>
                </c:pt>
                <c:pt idx="2598" formatCode="#,##0.00">
                  <c:v>127258.16</c:v>
                </c:pt>
                <c:pt idx="2599" formatCode="#,##0.00">
                  <c:v>127196.58</c:v>
                </c:pt>
                <c:pt idx="2600" formatCode="#,##0.00">
                  <c:v>127134.8</c:v>
                </c:pt>
                <c:pt idx="2601" formatCode="#,##0.00">
                  <c:v>127073.61</c:v>
                </c:pt>
                <c:pt idx="2602" formatCode="#,##0.00">
                  <c:v>127012.44</c:v>
                </c:pt>
                <c:pt idx="2603" formatCode="#,##0.00">
                  <c:v>126951.34</c:v>
                </c:pt>
                <c:pt idx="2604" formatCode="#,##0.00">
                  <c:v>126890.38</c:v>
                </c:pt>
                <c:pt idx="2605" formatCode="#,##0.00">
                  <c:v>126829.52</c:v>
                </c:pt>
                <c:pt idx="2606" formatCode="#,##0.00">
                  <c:v>126768.76</c:v>
                </c:pt>
                <c:pt idx="2607" formatCode="#,##0.00">
                  <c:v>126708.19</c:v>
                </c:pt>
                <c:pt idx="2608" formatCode="#,##0.00">
                  <c:v>126647.69</c:v>
                </c:pt>
                <c:pt idx="2609" formatCode="#,##0.00">
                  <c:v>126587.3</c:v>
                </c:pt>
                <c:pt idx="2610" formatCode="#,##0.00">
                  <c:v>126527.08</c:v>
                </c:pt>
                <c:pt idx="2611" formatCode="#,##0.00">
                  <c:v>126466.92</c:v>
                </c:pt>
                <c:pt idx="2612" formatCode="#,##0.00">
                  <c:v>126406.91</c:v>
                </c:pt>
                <c:pt idx="2613" formatCode="#,##0.00">
                  <c:v>126347.03</c:v>
                </c:pt>
                <c:pt idx="2614" formatCode="#,##0.00">
                  <c:v>126287.24</c:v>
                </c:pt>
                <c:pt idx="2615" formatCode="#,##0.00">
                  <c:v>126227.62</c:v>
                </c:pt>
                <c:pt idx="2616" formatCode="#,##0.00">
                  <c:v>126168.06</c:v>
                </c:pt>
                <c:pt idx="2617" formatCode="#,##0.00">
                  <c:v>126108.62</c:v>
                </c:pt>
                <c:pt idx="2618" formatCode="#,##0.00">
                  <c:v>126049.24</c:v>
                </c:pt>
                <c:pt idx="2619" formatCode="#,##0.00">
                  <c:v>125990.05</c:v>
                </c:pt>
                <c:pt idx="2620" formatCode="#,##0.00">
                  <c:v>125930.96</c:v>
                </c:pt>
                <c:pt idx="2621" formatCode="#,##0.00">
                  <c:v>125871.87</c:v>
                </c:pt>
                <c:pt idx="2622" formatCode="#,##0.00">
                  <c:v>125813.02</c:v>
                </c:pt>
                <c:pt idx="2623" formatCode="#,##0.00">
                  <c:v>125754.34</c:v>
                </c:pt>
                <c:pt idx="2624" formatCode="#,##0.00">
                  <c:v>125695.67999999999</c:v>
                </c:pt>
                <c:pt idx="2625" formatCode="#,##0.00">
                  <c:v>125637.16</c:v>
                </c:pt>
                <c:pt idx="2626" formatCode="#,##0.00">
                  <c:v>125578.78</c:v>
                </c:pt>
                <c:pt idx="2627" formatCode="#,##0.00">
                  <c:v>125520.48</c:v>
                </c:pt>
                <c:pt idx="2628" formatCode="#,##0.00">
                  <c:v>125462.26</c:v>
                </c:pt>
                <c:pt idx="2629" formatCode="#,##0.00">
                  <c:v>125404.15</c:v>
                </c:pt>
                <c:pt idx="2630" formatCode="#,##0.00">
                  <c:v>125346.2</c:v>
                </c:pt>
                <c:pt idx="2631" formatCode="#,##0.00">
                  <c:v>125288.38</c:v>
                </c:pt>
                <c:pt idx="2632" formatCode="#,##0.00">
                  <c:v>125230.62</c:v>
                </c:pt>
                <c:pt idx="2633" formatCode="#,##0.00">
                  <c:v>125172.98</c:v>
                </c:pt>
                <c:pt idx="2634" formatCode="#,##0.00">
                  <c:v>125115.47</c:v>
                </c:pt>
                <c:pt idx="2635" formatCode="#,##0.00">
                  <c:v>125058.1</c:v>
                </c:pt>
                <c:pt idx="2636" formatCode="#,##0.00">
                  <c:v>125000.8</c:v>
                </c:pt>
                <c:pt idx="2637" formatCode="#,##0.00">
                  <c:v>124943.58</c:v>
                </c:pt>
                <c:pt idx="2638" formatCode="#,##0.00">
                  <c:v>124886.59</c:v>
                </c:pt>
                <c:pt idx="2639" formatCode="#,##0.00">
                  <c:v>124829.65</c:v>
                </c:pt>
                <c:pt idx="2640" formatCode="#,##0.00">
                  <c:v>124772.81</c:v>
                </c:pt>
                <c:pt idx="2641" formatCode="#,##0.00">
                  <c:v>124716.05</c:v>
                </c:pt>
                <c:pt idx="2642" formatCode="#,##0.00">
                  <c:v>124659.4</c:v>
                </c:pt>
                <c:pt idx="2643" formatCode="#,##0.00">
                  <c:v>124602.89</c:v>
                </c:pt>
                <c:pt idx="2644" formatCode="#,##0.00">
                  <c:v>124546.48</c:v>
                </c:pt>
                <c:pt idx="2645" formatCode="#,##0.00">
                  <c:v>124490.15</c:v>
                </c:pt>
                <c:pt idx="2646" formatCode="#,##0.00">
                  <c:v>124433.98</c:v>
                </c:pt>
                <c:pt idx="2647" formatCode="#,##0.00">
                  <c:v>124377.85</c:v>
                </c:pt>
                <c:pt idx="2648" formatCode="#,##0.00">
                  <c:v>124321.8</c:v>
                </c:pt>
                <c:pt idx="2649" formatCode="#,##0.00">
                  <c:v>124265.9</c:v>
                </c:pt>
                <c:pt idx="2650" formatCode="#,##0.00">
                  <c:v>124210.13</c:v>
                </c:pt>
                <c:pt idx="2651" formatCode="#,##0.00">
                  <c:v>124154.45</c:v>
                </c:pt>
                <c:pt idx="2652" formatCode="#,##0.00">
                  <c:v>124098.84</c:v>
                </c:pt>
                <c:pt idx="2653" formatCode="#,##0.00">
                  <c:v>124043.38</c:v>
                </c:pt>
                <c:pt idx="2654" formatCode="#,##0.00">
                  <c:v>123987.98</c:v>
                </c:pt>
                <c:pt idx="2655" formatCode="#,##0.00">
                  <c:v>123932.7</c:v>
                </c:pt>
                <c:pt idx="2656" formatCode="#,##0.00">
                  <c:v>123877.54</c:v>
                </c:pt>
                <c:pt idx="2657" formatCode="#,##0.00">
                  <c:v>123822.44</c:v>
                </c:pt>
                <c:pt idx="2658" formatCode="#,##0.00">
                  <c:v>123767.47</c:v>
                </c:pt>
                <c:pt idx="2659" formatCode="#,##0.00">
                  <c:v>123712.55</c:v>
                </c:pt>
                <c:pt idx="2660" formatCode="#,##0.00">
                  <c:v>123657.76</c:v>
                </c:pt>
                <c:pt idx="2661" formatCode="#,##0.00">
                  <c:v>123603.09</c:v>
                </c:pt>
                <c:pt idx="2662" formatCode="#,##0.00">
                  <c:v>123548.55</c:v>
                </c:pt>
                <c:pt idx="2663" formatCode="#,##0.00">
                  <c:v>123494.1</c:v>
                </c:pt>
                <c:pt idx="2664" formatCode="#,##0.00">
                  <c:v>123439.76</c:v>
                </c:pt>
                <c:pt idx="2665" formatCode="#,##0.00">
                  <c:v>123385.48</c:v>
                </c:pt>
                <c:pt idx="2666" formatCode="#,##0.00">
                  <c:v>123331.27</c:v>
                </c:pt>
                <c:pt idx="2667" formatCode="#,##0.00">
                  <c:v>123277.2</c:v>
                </c:pt>
                <c:pt idx="2668" formatCode="#,##0.00">
                  <c:v>123223.21</c:v>
                </c:pt>
                <c:pt idx="2669" formatCode="#,##0.00">
                  <c:v>123169.3</c:v>
                </c:pt>
                <c:pt idx="2670" formatCode="#,##0.00">
                  <c:v>123115.52</c:v>
                </c:pt>
                <c:pt idx="2671" formatCode="#,##0.00">
                  <c:v>123061.88</c:v>
                </c:pt>
                <c:pt idx="2672" formatCode="#,##0.00">
                  <c:v>123008.3</c:v>
                </c:pt>
                <c:pt idx="2673" formatCode="#,##0.00">
                  <c:v>122954.84</c:v>
                </c:pt>
                <c:pt idx="2674" formatCode="#,##0.00">
                  <c:v>122901.45</c:v>
                </c:pt>
                <c:pt idx="2675" formatCode="#,##0.00">
                  <c:v>122848.12</c:v>
                </c:pt>
                <c:pt idx="2676" formatCode="#,##0.00">
                  <c:v>122794.91</c:v>
                </c:pt>
                <c:pt idx="2677" formatCode="#,##0.00">
                  <c:v>122741.95</c:v>
                </c:pt>
                <c:pt idx="2678" formatCode="#,##0.00">
                  <c:v>122688.83</c:v>
                </c:pt>
                <c:pt idx="2679" formatCode="#,##0.00">
                  <c:v>122635.79</c:v>
                </c:pt>
                <c:pt idx="2680" formatCode="#,##0.00">
                  <c:v>122582.91</c:v>
                </c:pt>
                <c:pt idx="2681" formatCode="#,##0.00">
                  <c:v>122530.12</c:v>
                </c:pt>
                <c:pt idx="2682" formatCode="#,##0.00">
                  <c:v>122477.42</c:v>
                </c:pt>
                <c:pt idx="2683" formatCode="#,##0.00">
                  <c:v>122424.86</c:v>
                </c:pt>
                <c:pt idx="2684" formatCode="#,##0.00">
                  <c:v>122372.36</c:v>
                </c:pt>
                <c:pt idx="2685" formatCode="#,##0.00">
                  <c:v>122319.94</c:v>
                </c:pt>
                <c:pt idx="2686" formatCode="#,##0.00">
                  <c:v>122267.6</c:v>
                </c:pt>
                <c:pt idx="2687" formatCode="#,##0.00">
                  <c:v>122215.37</c:v>
                </c:pt>
                <c:pt idx="2688" formatCode="#,##0.00">
                  <c:v>122163.2</c:v>
                </c:pt>
                <c:pt idx="2689" formatCode="#,##0.00">
                  <c:v>122111.16</c:v>
                </c:pt>
                <c:pt idx="2690" formatCode="#,##0.00">
                  <c:v>122059.16</c:v>
                </c:pt>
                <c:pt idx="2691" formatCode="#,##0.00">
                  <c:v>122007.25</c:v>
                </c:pt>
                <c:pt idx="2692" formatCode="#,##0.00">
                  <c:v>121955.39</c:v>
                </c:pt>
                <c:pt idx="2693" formatCode="#,##0.00">
                  <c:v>121903.64</c:v>
                </c:pt>
                <c:pt idx="2694" formatCode="#,##0.00">
                  <c:v>121851.96</c:v>
                </c:pt>
                <c:pt idx="2695" formatCode="#,##0.00">
                  <c:v>121800.32000000001</c:v>
                </c:pt>
                <c:pt idx="2696" formatCode="#,##0.00">
                  <c:v>121748.82</c:v>
                </c:pt>
                <c:pt idx="2697" formatCode="#,##0.00">
                  <c:v>121697.43</c:v>
                </c:pt>
                <c:pt idx="2698" formatCode="#,##0.00">
                  <c:v>121645.99</c:v>
                </c:pt>
                <c:pt idx="2699" formatCode="#,##0.00">
                  <c:v>121594.62</c:v>
                </c:pt>
                <c:pt idx="2700" formatCode="#,##0.00">
                  <c:v>121543.38</c:v>
                </c:pt>
                <c:pt idx="2701" formatCode="#,##0.00">
                  <c:v>121492.27</c:v>
                </c:pt>
                <c:pt idx="2702" formatCode="#,##0.00">
                  <c:v>121441.26</c:v>
                </c:pt>
                <c:pt idx="2703" formatCode="#,##0.00">
                  <c:v>121390.29</c:v>
                </c:pt>
                <c:pt idx="2704" formatCode="#,##0.00">
                  <c:v>121339.41</c:v>
                </c:pt>
                <c:pt idx="2705" formatCode="#,##0.00">
                  <c:v>121288.59</c:v>
                </c:pt>
                <c:pt idx="2706" formatCode="#,##0.00">
                  <c:v>121237.83</c:v>
                </c:pt>
                <c:pt idx="2707" formatCode="#,##0.00">
                  <c:v>121187.17</c:v>
                </c:pt>
                <c:pt idx="2708" formatCode="#,##0.00">
                  <c:v>121136.6</c:v>
                </c:pt>
                <c:pt idx="2709" formatCode="#,##0.00">
                  <c:v>121086.09</c:v>
                </c:pt>
                <c:pt idx="2710" formatCode="#,##0.00">
                  <c:v>121035.65</c:v>
                </c:pt>
                <c:pt idx="2711" formatCode="#,##0.00">
                  <c:v>120985.28</c:v>
                </c:pt>
                <c:pt idx="2712" formatCode="#,##0.00">
                  <c:v>120935.01</c:v>
                </c:pt>
                <c:pt idx="2713" formatCode="#,##0.00">
                  <c:v>120884.76</c:v>
                </c:pt>
                <c:pt idx="2714" formatCode="#,##0.00">
                  <c:v>120834.58</c:v>
                </c:pt>
                <c:pt idx="2715" formatCode="#,##0.00">
                  <c:v>120785.07</c:v>
                </c:pt>
                <c:pt idx="2716" formatCode="#,##0.00">
                  <c:v>120735.67999999999</c:v>
                </c:pt>
                <c:pt idx="2717" formatCode="#,##0.00">
                  <c:v>120685.36</c:v>
                </c:pt>
                <c:pt idx="2718" formatCode="#,##0.00">
                  <c:v>120635.36</c:v>
                </c:pt>
                <c:pt idx="2719" formatCode="#,##0.00">
                  <c:v>120585.49</c:v>
                </c:pt>
                <c:pt idx="2720" formatCode="#,##0.00">
                  <c:v>120535.75</c:v>
                </c:pt>
                <c:pt idx="2721" formatCode="#,##0.00">
                  <c:v>120486.06</c:v>
                </c:pt>
                <c:pt idx="2722" formatCode="#,##0.00">
                  <c:v>120436.47</c:v>
                </c:pt>
                <c:pt idx="2723" formatCode="#,##0.00">
                  <c:v>120386.93</c:v>
                </c:pt>
                <c:pt idx="2724" formatCode="#,##0.00">
                  <c:v>120337.42</c:v>
                </c:pt>
                <c:pt idx="2725" formatCode="#,##0.00">
                  <c:v>120288.02</c:v>
                </c:pt>
                <c:pt idx="2726" formatCode="#,##0.00">
                  <c:v>120238.71</c:v>
                </c:pt>
                <c:pt idx="2727" formatCode="#,##0.00">
                  <c:v>120189.43</c:v>
                </c:pt>
                <c:pt idx="2728" formatCode="#,##0.00">
                  <c:v>120140.23</c:v>
                </c:pt>
                <c:pt idx="2729" formatCode="#,##0.00">
                  <c:v>120091.09</c:v>
                </c:pt>
                <c:pt idx="2730" formatCode="#,##0.00">
                  <c:v>120042.01</c:v>
                </c:pt>
                <c:pt idx="2731" formatCode="#,##0.00">
                  <c:v>119992.98</c:v>
                </c:pt>
                <c:pt idx="2732" formatCode="#,##0.00">
                  <c:v>119944.01</c:v>
                </c:pt>
                <c:pt idx="2733" formatCode="#,##0.00">
                  <c:v>119895.15</c:v>
                </c:pt>
                <c:pt idx="2734" formatCode="#,##0.00">
                  <c:v>119846.37</c:v>
                </c:pt>
                <c:pt idx="2735" formatCode="#,##0.00">
                  <c:v>119797.62</c:v>
                </c:pt>
                <c:pt idx="2736" formatCode="#,##0.00">
                  <c:v>119749.02</c:v>
                </c:pt>
                <c:pt idx="2737" formatCode="#,##0.00">
                  <c:v>119700.36</c:v>
                </c:pt>
                <c:pt idx="2738" formatCode="#,##0.00">
                  <c:v>119651.83</c:v>
                </c:pt>
                <c:pt idx="2739" formatCode="#,##0.00">
                  <c:v>119603.24</c:v>
                </c:pt>
                <c:pt idx="2740" formatCode="#,##0.00">
                  <c:v>119554.8</c:v>
                </c:pt>
                <c:pt idx="2741" formatCode="#,##0.00">
                  <c:v>119506.36</c:v>
                </c:pt>
                <c:pt idx="2742" formatCode="#,##0.00">
                  <c:v>119458.05</c:v>
                </c:pt>
                <c:pt idx="2743" formatCode="#,##0.00">
                  <c:v>119409.74</c:v>
                </c:pt>
                <c:pt idx="2744" formatCode="#,##0.00">
                  <c:v>119361.48</c:v>
                </c:pt>
                <c:pt idx="2745" formatCode="#,##0.00">
                  <c:v>119313.3</c:v>
                </c:pt>
                <c:pt idx="2746" formatCode="#,##0.00">
                  <c:v>119265.16</c:v>
                </c:pt>
                <c:pt idx="2747" formatCode="#,##0.00">
                  <c:v>119217.02</c:v>
                </c:pt>
                <c:pt idx="2748" formatCode="#,##0.00">
                  <c:v>119168.98</c:v>
                </c:pt>
                <c:pt idx="2749" formatCode="#,##0.00">
                  <c:v>119120.89</c:v>
                </c:pt>
                <c:pt idx="2750" formatCode="#,##0.00">
                  <c:v>119072.97</c:v>
                </c:pt>
                <c:pt idx="2751" formatCode="#,##0.00">
                  <c:v>119025.05</c:v>
                </c:pt>
                <c:pt idx="2752" formatCode="#,##0.00">
                  <c:v>118977.18</c:v>
                </c:pt>
                <c:pt idx="2753" formatCode="#,##0.00">
                  <c:v>118929.34</c:v>
                </c:pt>
                <c:pt idx="2754" formatCode="#,##0.00">
                  <c:v>118881.58</c:v>
                </c:pt>
                <c:pt idx="2755" formatCode="#,##0.00">
                  <c:v>118833.75</c:v>
                </c:pt>
                <c:pt idx="2756" formatCode="#,##0.00">
                  <c:v>118786.08</c:v>
                </c:pt>
                <c:pt idx="2757" formatCode="#,##0.00">
                  <c:v>118738.41</c:v>
                </c:pt>
                <c:pt idx="2758" formatCode="#,##0.00">
                  <c:v>118690.83</c:v>
                </c:pt>
                <c:pt idx="2759" formatCode="#,##0.00">
                  <c:v>118643.2</c:v>
                </c:pt>
                <c:pt idx="2760" formatCode="#,##0.00">
                  <c:v>118595.66</c:v>
                </c:pt>
                <c:pt idx="2761" formatCode="#,##0.00">
                  <c:v>118548.07</c:v>
                </c:pt>
                <c:pt idx="2762" formatCode="#,##0.00">
                  <c:v>118500.62</c:v>
                </c:pt>
                <c:pt idx="2763" formatCode="#,##0.00">
                  <c:v>118453.12</c:v>
                </c:pt>
                <c:pt idx="2764" formatCode="#,##0.00">
                  <c:v>118405.74</c:v>
                </c:pt>
                <c:pt idx="2765" formatCode="#,##0.00">
                  <c:v>118358.39999999999</c:v>
                </c:pt>
                <c:pt idx="2766" formatCode="#,##0.00">
                  <c:v>118311.05</c:v>
                </c:pt>
                <c:pt idx="2767" formatCode="#,##0.00">
                  <c:v>118263.73</c:v>
                </c:pt>
                <c:pt idx="2768" formatCode="#,##0.00">
                  <c:v>118216.49</c:v>
                </c:pt>
                <c:pt idx="2769" formatCode="#,##0.00">
                  <c:v>118169.23</c:v>
                </c:pt>
                <c:pt idx="2770" formatCode="#,##0.00">
                  <c:v>118122.07</c:v>
                </c:pt>
                <c:pt idx="2771" formatCode="#,##0.00">
                  <c:v>118074.91</c:v>
                </c:pt>
                <c:pt idx="2772" formatCode="#,##0.00">
                  <c:v>118027.75</c:v>
                </c:pt>
                <c:pt idx="2773" formatCode="#,##0.00">
                  <c:v>117980.7</c:v>
                </c:pt>
                <c:pt idx="2774" formatCode="#,##0.00">
                  <c:v>117933.64</c:v>
                </c:pt>
                <c:pt idx="2775" formatCode="#,##0.00">
                  <c:v>117886.58</c:v>
                </c:pt>
                <c:pt idx="2776" formatCode="#,##0.00">
                  <c:v>117839.6</c:v>
                </c:pt>
                <c:pt idx="2777" formatCode="#,##0.00">
                  <c:v>117792.61</c:v>
                </c:pt>
                <c:pt idx="2778" formatCode="#,##0.00">
                  <c:v>117745.7</c:v>
                </c:pt>
                <c:pt idx="2779" formatCode="#,##0.00">
                  <c:v>117698.76</c:v>
                </c:pt>
                <c:pt idx="2780" formatCode="#,##0.00">
                  <c:v>117651.91</c:v>
                </c:pt>
                <c:pt idx="2781" formatCode="#,##0.00">
                  <c:v>117605.08</c:v>
                </c:pt>
                <c:pt idx="2782" formatCode="#,##0.00">
                  <c:v>117558.26</c:v>
                </c:pt>
                <c:pt idx="2783" formatCode="#,##0.00">
                  <c:v>117511.51</c:v>
                </c:pt>
                <c:pt idx="2784" formatCode="#,##0.00">
                  <c:v>117464.72</c:v>
                </c:pt>
                <c:pt idx="2785" formatCode="#,##0.00">
                  <c:v>117417.97</c:v>
                </c:pt>
                <c:pt idx="2786" formatCode="#,##0.00">
                  <c:v>117371.27</c:v>
                </c:pt>
                <c:pt idx="2787" formatCode="#,##0.00">
                  <c:v>117324.6</c:v>
                </c:pt>
                <c:pt idx="2788" formatCode="#,##0.00">
                  <c:v>117277.92</c:v>
                </c:pt>
                <c:pt idx="2789" formatCode="#,##0.00">
                  <c:v>117231.25</c:v>
                </c:pt>
                <c:pt idx="2790" formatCode="#,##0.00">
                  <c:v>117184.57</c:v>
                </c:pt>
                <c:pt idx="2791" formatCode="#,##0.00">
                  <c:v>117137.94</c:v>
                </c:pt>
                <c:pt idx="2792" formatCode="#,##0.00">
                  <c:v>117091.37</c:v>
                </c:pt>
                <c:pt idx="2793" formatCode="#,##0.00">
                  <c:v>117044.8</c:v>
                </c:pt>
                <c:pt idx="2794" formatCode="#,##0.00">
                  <c:v>116998.26</c:v>
                </c:pt>
                <c:pt idx="2795" formatCode="#,##0.00">
                  <c:v>116951.72</c:v>
                </c:pt>
                <c:pt idx="2796" formatCode="#,##0.00">
                  <c:v>116905.18</c:v>
                </c:pt>
                <c:pt idx="2797" formatCode="#,##0.00">
                  <c:v>116858.66</c:v>
                </c:pt>
                <c:pt idx="2798" formatCode="#,##0.00">
                  <c:v>116812.23</c:v>
                </c:pt>
                <c:pt idx="2799" formatCode="#,##0.00">
                  <c:v>116765.71</c:v>
                </c:pt>
                <c:pt idx="2800" formatCode="#,##0.00">
                  <c:v>116719.18</c:v>
                </c:pt>
                <c:pt idx="2801" formatCode="#,##0.00">
                  <c:v>116672.7</c:v>
                </c:pt>
                <c:pt idx="2802" formatCode="#,##0.00">
                  <c:v>116626.23</c:v>
                </c:pt>
                <c:pt idx="2803" formatCode="#,##0.00">
                  <c:v>116579.81</c:v>
                </c:pt>
                <c:pt idx="2804" formatCode="#,##0.00">
                  <c:v>116533.45</c:v>
                </c:pt>
                <c:pt idx="2805" formatCode="#,##0.00">
                  <c:v>116487.02</c:v>
                </c:pt>
                <c:pt idx="2806" formatCode="#,##0.00">
                  <c:v>116440.66</c:v>
                </c:pt>
                <c:pt idx="2807" formatCode="#,##0.00">
                  <c:v>116394.25</c:v>
                </c:pt>
                <c:pt idx="2808" formatCode="#,##0.00">
                  <c:v>116347.84</c:v>
                </c:pt>
                <c:pt idx="2809" formatCode="#,##0.00">
                  <c:v>116301.47</c:v>
                </c:pt>
                <c:pt idx="2810" formatCode="#,##0.00">
                  <c:v>116255.09</c:v>
                </c:pt>
                <c:pt idx="2811" formatCode="#,##0.00">
                  <c:v>116208.72</c:v>
                </c:pt>
                <c:pt idx="2812" formatCode="#,##0.00">
                  <c:v>116162.37</c:v>
                </c:pt>
                <c:pt idx="2813" formatCode="#,##0.00">
                  <c:v>116116.03</c:v>
                </c:pt>
                <c:pt idx="2814" formatCode="#,##0.00">
                  <c:v>116069.62</c:v>
                </c:pt>
                <c:pt idx="2815" formatCode="#,##0.00">
                  <c:v>116023.27</c:v>
                </c:pt>
                <c:pt idx="2816" formatCode="#,##0.00">
                  <c:v>115976.97</c:v>
                </c:pt>
                <c:pt idx="2817" formatCode="#,##0.00">
                  <c:v>115930.62</c:v>
                </c:pt>
                <c:pt idx="2818" formatCode="#,##0.00">
                  <c:v>115884.25</c:v>
                </c:pt>
                <c:pt idx="2819" formatCode="#,##0.00">
                  <c:v>115837.93</c:v>
                </c:pt>
                <c:pt idx="2820" formatCode="#,##0.00">
                  <c:v>115791.57</c:v>
                </c:pt>
                <c:pt idx="2821" formatCode="#,##0.00">
                  <c:v>115745.25</c:v>
                </c:pt>
                <c:pt idx="2822" formatCode="#,##0.00">
                  <c:v>115698.95</c:v>
                </c:pt>
                <c:pt idx="2823" formatCode="#,##0.00">
                  <c:v>115652.64</c:v>
                </c:pt>
                <c:pt idx="2824" formatCode="#,##0.00">
                  <c:v>115606.28</c:v>
                </c:pt>
                <c:pt idx="2825" formatCode="#,##0.00">
                  <c:v>115559.98</c:v>
                </c:pt>
                <c:pt idx="2826" formatCode="#,##0.00">
                  <c:v>115513.64</c:v>
                </c:pt>
                <c:pt idx="2827" formatCode="#,##0.00">
                  <c:v>115467.28</c:v>
                </c:pt>
                <c:pt idx="2828" formatCode="#,##0.00">
                  <c:v>115420.91</c:v>
                </c:pt>
                <c:pt idx="2829" formatCode="#,##0.00">
                  <c:v>115374.6</c:v>
                </c:pt>
                <c:pt idx="2830" formatCode="#,##0.00">
                  <c:v>115328.26</c:v>
                </c:pt>
                <c:pt idx="2831" formatCode="#,##0.00">
                  <c:v>115281.91</c:v>
                </c:pt>
                <c:pt idx="2832" formatCode="#,##0.00">
                  <c:v>115235.59</c:v>
                </c:pt>
                <c:pt idx="2833" formatCode="#,##0.00">
                  <c:v>115189.25</c:v>
                </c:pt>
                <c:pt idx="2834" formatCode="#,##0.00">
                  <c:v>115142.86</c:v>
                </c:pt>
                <c:pt idx="2835" formatCode="#,##0.00">
                  <c:v>115096.5</c:v>
                </c:pt>
                <c:pt idx="2836" formatCode="#,##0.00">
                  <c:v>115050.12</c:v>
                </c:pt>
                <c:pt idx="2837" formatCode="#,##0.00">
                  <c:v>115003.72</c:v>
                </c:pt>
                <c:pt idx="2838" formatCode="#,##0.00">
                  <c:v>114957.38</c:v>
                </c:pt>
                <c:pt idx="2839" formatCode="#,##0.00">
                  <c:v>114910.94</c:v>
                </c:pt>
                <c:pt idx="2840" formatCode="#,##0.00">
                  <c:v>114864.52</c:v>
                </c:pt>
                <c:pt idx="2841" formatCode="#,##0.00">
                  <c:v>114818.1</c:v>
                </c:pt>
                <c:pt idx="2842" formatCode="#,##0.00">
                  <c:v>114771.73</c:v>
                </c:pt>
                <c:pt idx="2843" formatCode="#,##0.00">
                  <c:v>114725.28</c:v>
                </c:pt>
                <c:pt idx="2844" formatCode="#,##0.00">
                  <c:v>114678.84</c:v>
                </c:pt>
                <c:pt idx="2845" formatCode="#,##0.00">
                  <c:v>114632.39</c:v>
                </c:pt>
                <c:pt idx="2846" formatCode="#,##0.00">
                  <c:v>114585.92</c:v>
                </c:pt>
                <c:pt idx="2847" formatCode="#,##0.00">
                  <c:v>114539.48</c:v>
                </c:pt>
                <c:pt idx="2848" formatCode="#,##0.00">
                  <c:v>114493.01</c:v>
                </c:pt>
                <c:pt idx="2849" formatCode="#,##0.00">
                  <c:v>114446.48</c:v>
                </c:pt>
                <c:pt idx="2850" formatCode="#,##0.00">
                  <c:v>114399.95</c:v>
                </c:pt>
                <c:pt idx="2851" formatCode="#,##0.00">
                  <c:v>114353.38</c:v>
                </c:pt>
                <c:pt idx="2852" formatCode="#,##0.00">
                  <c:v>114306.82</c:v>
                </c:pt>
                <c:pt idx="2853" formatCode="#,##0.00">
                  <c:v>114260.24</c:v>
                </c:pt>
                <c:pt idx="2854" formatCode="#,##0.00">
                  <c:v>114213.68</c:v>
                </c:pt>
                <c:pt idx="2855" formatCode="#,##0.00">
                  <c:v>114167.16</c:v>
                </c:pt>
                <c:pt idx="2856" formatCode="#,##0.00">
                  <c:v>114120.55</c:v>
                </c:pt>
                <c:pt idx="2857" formatCode="#,##0.00">
                  <c:v>114073.96</c:v>
                </c:pt>
                <c:pt idx="2858" formatCode="#,##0.00">
                  <c:v>114027.3</c:v>
                </c:pt>
                <c:pt idx="2859" formatCode="#,##0.00">
                  <c:v>113980.7</c:v>
                </c:pt>
                <c:pt idx="2860" formatCode="#,##0.00">
                  <c:v>113934.02</c:v>
                </c:pt>
                <c:pt idx="2861" formatCode="#,##0.00">
                  <c:v>113887.34</c:v>
                </c:pt>
                <c:pt idx="2862" formatCode="#,##0.00">
                  <c:v>113840.72</c:v>
                </c:pt>
                <c:pt idx="2863" formatCode="#,##0.00">
                  <c:v>113793.98</c:v>
                </c:pt>
                <c:pt idx="2864" formatCode="#,##0.00">
                  <c:v>113747.23</c:v>
                </c:pt>
                <c:pt idx="2865" formatCode="#,##0.00">
                  <c:v>113700.47</c:v>
                </c:pt>
                <c:pt idx="2866" formatCode="#,##0.00">
                  <c:v>113653.65</c:v>
                </c:pt>
                <c:pt idx="2867" formatCode="#,##0.00">
                  <c:v>113606.94</c:v>
                </c:pt>
                <c:pt idx="2868" formatCode="#,##0.00">
                  <c:v>113560.11</c:v>
                </c:pt>
                <c:pt idx="2869" formatCode="#,##0.00">
                  <c:v>113513.3</c:v>
                </c:pt>
                <c:pt idx="2870" formatCode="#,##0.00">
                  <c:v>113466.5</c:v>
                </c:pt>
                <c:pt idx="2871" formatCode="#,##0.00">
                  <c:v>113419.63</c:v>
                </c:pt>
                <c:pt idx="2872" formatCode="#,##0.00">
                  <c:v>113372.7</c:v>
                </c:pt>
                <c:pt idx="2873" formatCode="#,##0.00">
                  <c:v>113325.82</c:v>
                </c:pt>
                <c:pt idx="2874" formatCode="#,##0.00">
                  <c:v>113278.88</c:v>
                </c:pt>
                <c:pt idx="2875" formatCode="#,##0.00">
                  <c:v>113231.94</c:v>
                </c:pt>
                <c:pt idx="2876" formatCode="#,##0.00">
                  <c:v>113185.01</c:v>
                </c:pt>
                <c:pt idx="2877" formatCode="#,##0.00">
                  <c:v>113138.03</c:v>
                </c:pt>
                <c:pt idx="2878" formatCode="#,##0.00">
                  <c:v>113091.02</c:v>
                </c:pt>
                <c:pt idx="2879" formatCode="#,##0.00">
                  <c:v>113043.98</c:v>
                </c:pt>
                <c:pt idx="2880" formatCode="#,##0.00">
                  <c:v>112996.85</c:v>
                </c:pt>
                <c:pt idx="2881" formatCode="#,##0.00">
                  <c:v>112949.73</c:v>
                </c:pt>
                <c:pt idx="2882" formatCode="#,##0.00">
                  <c:v>112902.63</c:v>
                </c:pt>
                <c:pt idx="2883" formatCode="#,##0.00">
                  <c:v>112855.46</c:v>
                </c:pt>
                <c:pt idx="2884" formatCode="#,##0.00">
                  <c:v>112808.28</c:v>
                </c:pt>
                <c:pt idx="2885" formatCode="#,##0.00">
                  <c:v>112761.04</c:v>
                </c:pt>
                <c:pt idx="2886" formatCode="#,##0.00">
                  <c:v>112713.75</c:v>
                </c:pt>
                <c:pt idx="2887" formatCode="#,##0.00">
                  <c:v>112666.48</c:v>
                </c:pt>
                <c:pt idx="2888" formatCode="#,##0.00">
                  <c:v>112619.16</c:v>
                </c:pt>
                <c:pt idx="2889" formatCode="#,##0.00">
                  <c:v>112571.81</c:v>
                </c:pt>
                <c:pt idx="2890" formatCode="#,##0.00">
                  <c:v>112524.41</c:v>
                </c:pt>
                <c:pt idx="2891" formatCode="#,##0.00">
                  <c:v>112476.96</c:v>
                </c:pt>
                <c:pt idx="2892" formatCode="#,##0.00">
                  <c:v>112429.54</c:v>
                </c:pt>
                <c:pt idx="2893" formatCode="#,##0.00">
                  <c:v>112382.05</c:v>
                </c:pt>
                <c:pt idx="2894" formatCode="#,##0.00">
                  <c:v>112334.45</c:v>
                </c:pt>
                <c:pt idx="2895" formatCode="#,##0.00">
                  <c:v>112286.86</c:v>
                </c:pt>
                <c:pt idx="2896" formatCode="#,##0.00">
                  <c:v>112239.19</c:v>
                </c:pt>
                <c:pt idx="2897" formatCode="#,##0.00">
                  <c:v>112191.55</c:v>
                </c:pt>
                <c:pt idx="2898" formatCode="#,##0.00">
                  <c:v>112143.84</c:v>
                </c:pt>
                <c:pt idx="2899" formatCode="#,##0.00">
                  <c:v>112096.14</c:v>
                </c:pt>
                <c:pt idx="2900" formatCode="#,##0.00">
                  <c:v>112048.33</c:v>
                </c:pt>
                <c:pt idx="2901" formatCode="#,##0.00">
                  <c:v>112000.56</c:v>
                </c:pt>
                <c:pt idx="2902" formatCode="#,##0.00">
                  <c:v>111952.7</c:v>
                </c:pt>
                <c:pt idx="2903" formatCode="#,##0.00">
                  <c:v>111904.88</c:v>
                </c:pt>
                <c:pt idx="2904" formatCode="#,##0.00">
                  <c:v>111856.96000000001</c:v>
                </c:pt>
                <c:pt idx="2905" formatCode="#,##0.00">
                  <c:v>111809.05</c:v>
                </c:pt>
                <c:pt idx="2906" formatCode="#,##0.00">
                  <c:v>111761.07</c:v>
                </c:pt>
                <c:pt idx="2907" formatCode="#,##0.00">
                  <c:v>111713.09</c:v>
                </c:pt>
                <c:pt idx="2908" formatCode="#,##0.00">
                  <c:v>111665.02</c:v>
                </c:pt>
                <c:pt idx="2909" formatCode="#,##0.00">
                  <c:v>111616.96000000001</c:v>
                </c:pt>
                <c:pt idx="2910" formatCode="#,##0.00">
                  <c:v>111568.91</c:v>
                </c:pt>
                <c:pt idx="2911" formatCode="#,##0.00">
                  <c:v>111520.79</c:v>
                </c:pt>
                <c:pt idx="2912" formatCode="#,##0.00">
                  <c:v>111472.63</c:v>
                </c:pt>
                <c:pt idx="2913" formatCode="#,##0.00">
                  <c:v>111424.45</c:v>
                </c:pt>
                <c:pt idx="2914" formatCode="#,##0.00">
                  <c:v>111376.23</c:v>
                </c:pt>
                <c:pt idx="2915" formatCode="#,##0.00">
                  <c:v>111328.04</c:v>
                </c:pt>
                <c:pt idx="2916" formatCode="#,##0.00">
                  <c:v>111279.74</c:v>
                </c:pt>
                <c:pt idx="2917" formatCode="#,##0.00">
                  <c:v>111231.48</c:v>
                </c:pt>
                <c:pt idx="2918" formatCode="#,##0.00">
                  <c:v>111183.15</c:v>
                </c:pt>
                <c:pt idx="2919" formatCode="#,##0.00">
                  <c:v>111134.83</c:v>
                </c:pt>
                <c:pt idx="2920" formatCode="#,##0.00">
                  <c:v>111086.45</c:v>
                </c:pt>
                <c:pt idx="2921" formatCode="#,##0.00">
                  <c:v>111038.04</c:v>
                </c:pt>
                <c:pt idx="2922" formatCode="#,##0.00">
                  <c:v>110989.57</c:v>
                </c:pt>
                <c:pt idx="2923" formatCode="#,##0.00">
                  <c:v>110941.03</c:v>
                </c:pt>
                <c:pt idx="2924" formatCode="#,##0.00">
                  <c:v>110892.5</c:v>
                </c:pt>
                <c:pt idx="2925" formatCode="#,##0.00">
                  <c:v>110843.98</c:v>
                </c:pt>
                <c:pt idx="2926" formatCode="#,##0.00">
                  <c:v>110795.37</c:v>
                </c:pt>
                <c:pt idx="2927" formatCode="#,##0.00">
                  <c:v>110746.77</c:v>
                </c:pt>
                <c:pt idx="2928" formatCode="#,##0.00">
                  <c:v>110698.09</c:v>
                </c:pt>
                <c:pt idx="2929" formatCode="#,##0.00">
                  <c:v>110649.36</c:v>
                </c:pt>
                <c:pt idx="2930" formatCode="#,##0.00">
                  <c:v>110600.65</c:v>
                </c:pt>
                <c:pt idx="2931" formatCode="#,##0.00">
                  <c:v>110551.91</c:v>
                </c:pt>
                <c:pt idx="2932" formatCode="#,##0.00">
                  <c:v>110503.11</c:v>
                </c:pt>
                <c:pt idx="2933" formatCode="#,##0.00">
                  <c:v>110454.28</c:v>
                </c:pt>
                <c:pt idx="2934" formatCode="#,##0.00">
                  <c:v>110405.48</c:v>
                </c:pt>
                <c:pt idx="2935" formatCode="#,##0.00">
                  <c:v>110356.57</c:v>
                </c:pt>
                <c:pt idx="2936" formatCode="#,##0.00">
                  <c:v>110307.58</c:v>
                </c:pt>
                <c:pt idx="2937" formatCode="#,##0.00">
                  <c:v>110258.62</c:v>
                </c:pt>
                <c:pt idx="2938" formatCode="#,##0.00">
                  <c:v>110209.61</c:v>
                </c:pt>
                <c:pt idx="2939" formatCode="#,##0.00">
                  <c:v>110160.55</c:v>
                </c:pt>
                <c:pt idx="2940" formatCode="#,##0.00">
                  <c:v>110111.42</c:v>
                </c:pt>
                <c:pt idx="2941" formatCode="#,##0.00">
                  <c:v>110062.34</c:v>
                </c:pt>
                <c:pt idx="2942" formatCode="#,##0.00">
                  <c:v>110013.19</c:v>
                </c:pt>
                <c:pt idx="2943" formatCode="#,##0.00">
                  <c:v>109964.02</c:v>
                </c:pt>
                <c:pt idx="2944" formatCode="#,##0.00">
                  <c:v>109914.75</c:v>
                </c:pt>
                <c:pt idx="2945" formatCode="#,##0.00">
                  <c:v>109865.51</c:v>
                </c:pt>
                <c:pt idx="2946" formatCode="#,##0.00">
                  <c:v>109816.27</c:v>
                </c:pt>
                <c:pt idx="2947" formatCode="#,##0.00">
                  <c:v>109766.97</c:v>
                </c:pt>
                <c:pt idx="2948" formatCode="#,##0.00">
                  <c:v>109717.59</c:v>
                </c:pt>
                <c:pt idx="2949" formatCode="#,##0.00">
                  <c:v>109668.09</c:v>
                </c:pt>
                <c:pt idx="2950" formatCode="#,##0.00">
                  <c:v>109618.59</c:v>
                </c:pt>
                <c:pt idx="2951" formatCode="#,##0.00">
                  <c:v>109569.15</c:v>
                </c:pt>
                <c:pt idx="2952" formatCode="#,##0.00">
                  <c:v>109519.5</c:v>
                </c:pt>
                <c:pt idx="2953" formatCode="#,##0.00">
                  <c:v>109469.95</c:v>
                </c:pt>
                <c:pt idx="2954" formatCode="#,##0.00">
                  <c:v>109420.34</c:v>
                </c:pt>
                <c:pt idx="2955" formatCode="#,##0.00">
                  <c:v>109370.69</c:v>
                </c:pt>
                <c:pt idx="2956" formatCode="#,##0.00">
                  <c:v>109320.96000000001</c:v>
                </c:pt>
                <c:pt idx="2957" formatCode="#,##0.00">
                  <c:v>109271.22</c:v>
                </c:pt>
                <c:pt idx="2958" formatCode="#,##0.00">
                  <c:v>109221.47</c:v>
                </c:pt>
                <c:pt idx="2959" formatCode="#,##0.00">
                  <c:v>109171.67</c:v>
                </c:pt>
                <c:pt idx="2960" formatCode="#,##0.00">
                  <c:v>109121.86</c:v>
                </c:pt>
                <c:pt idx="2961" formatCode="#,##0.00">
                  <c:v>109071.95</c:v>
                </c:pt>
                <c:pt idx="2962" formatCode="#,##0.00">
                  <c:v>109022.02</c:v>
                </c:pt>
                <c:pt idx="2963" formatCode="#,##0.00">
                  <c:v>108972.07</c:v>
                </c:pt>
                <c:pt idx="2964" formatCode="#,##0.00">
                  <c:v>108921.95</c:v>
                </c:pt>
                <c:pt idx="2965" formatCode="#,##0.00">
                  <c:v>108871.98</c:v>
                </c:pt>
                <c:pt idx="2966" formatCode="#,##0.00">
                  <c:v>108821.87</c:v>
                </c:pt>
                <c:pt idx="2967" formatCode="#,##0.00">
                  <c:v>108771.79</c:v>
                </c:pt>
                <c:pt idx="2968" formatCode="#,##0.00">
                  <c:v>108721.66</c:v>
                </c:pt>
                <c:pt idx="2969" formatCode="#,##0.00">
                  <c:v>108671.47</c:v>
                </c:pt>
                <c:pt idx="2970" formatCode="#,##0.00">
                  <c:v>108621.26</c:v>
                </c:pt>
                <c:pt idx="2971" formatCode="#,##0.00">
                  <c:v>108570.97</c:v>
                </c:pt>
                <c:pt idx="2972" formatCode="#,##0.00">
                  <c:v>108520.73</c:v>
                </c:pt>
                <c:pt idx="2973" formatCode="#,##0.00">
                  <c:v>108470.36</c:v>
                </c:pt>
                <c:pt idx="2974" formatCode="#,##0.00">
                  <c:v>108419.99</c:v>
                </c:pt>
                <c:pt idx="2975" formatCode="#,##0.00">
                  <c:v>108369.58</c:v>
                </c:pt>
                <c:pt idx="2976" formatCode="#,##0.00">
                  <c:v>108319.14</c:v>
                </c:pt>
                <c:pt idx="2977" formatCode="#,##0.00">
                  <c:v>108268.67</c:v>
                </c:pt>
                <c:pt idx="2978" formatCode="#,##0.00">
                  <c:v>108218.17</c:v>
                </c:pt>
                <c:pt idx="2979" formatCode="#,##0.00">
                  <c:v>108167.63</c:v>
                </c:pt>
                <c:pt idx="2980" formatCode="#,##0.00">
                  <c:v>108117.02</c:v>
                </c:pt>
                <c:pt idx="2981" formatCode="#,##0.00">
                  <c:v>108066.41</c:v>
                </c:pt>
                <c:pt idx="2982" formatCode="#,##0.00">
                  <c:v>108015.79</c:v>
                </c:pt>
                <c:pt idx="2983" formatCode="#,##0.00">
                  <c:v>107965.09</c:v>
                </c:pt>
                <c:pt idx="2984" formatCode="#,##0.00">
                  <c:v>107914.34</c:v>
                </c:pt>
                <c:pt idx="2985" formatCode="#,##0.00">
                  <c:v>107863.59</c:v>
                </c:pt>
                <c:pt idx="2986" formatCode="#,##0.00">
                  <c:v>107812.8</c:v>
                </c:pt>
                <c:pt idx="2987" formatCode="#,##0.00">
                  <c:v>107761.91</c:v>
                </c:pt>
                <c:pt idx="2988" formatCode="#,##0.00">
                  <c:v>107711.97</c:v>
                </c:pt>
                <c:pt idx="2989" formatCode="#,##0.00">
                  <c:v>107660.59</c:v>
                </c:pt>
                <c:pt idx="2990" formatCode="#,##0.00">
                  <c:v>107609.47</c:v>
                </c:pt>
                <c:pt idx="2991" formatCode="#,##0.00">
                  <c:v>107558.41</c:v>
                </c:pt>
                <c:pt idx="2992" formatCode="#,##0.00">
                  <c:v>107507.33</c:v>
                </c:pt>
                <c:pt idx="2993" formatCode="#,##0.00">
                  <c:v>107456.26</c:v>
                </c:pt>
                <c:pt idx="2994" formatCode="#,##0.00">
                  <c:v>107405.18</c:v>
                </c:pt>
                <c:pt idx="2995" formatCode="#,##0.00">
                  <c:v>107354.04</c:v>
                </c:pt>
                <c:pt idx="2996" formatCode="#,##0.00">
                  <c:v>107302.85</c:v>
                </c:pt>
                <c:pt idx="2997" formatCode="#,##0.00">
                  <c:v>107251.58</c:v>
                </c:pt>
                <c:pt idx="2998" formatCode="#,##0.00">
                  <c:v>107200.27</c:v>
                </c:pt>
                <c:pt idx="2999" formatCode="#,##0.00">
                  <c:v>107149.01</c:v>
                </c:pt>
                <c:pt idx="3000" formatCode="#,##0.00">
                  <c:v>107097.7</c:v>
                </c:pt>
                <c:pt idx="3001" formatCode="#,##0.00">
                  <c:v>107046.35</c:v>
                </c:pt>
                <c:pt idx="3002" formatCode="#,##0.00">
                  <c:v>106994.98</c:v>
                </c:pt>
                <c:pt idx="3003" formatCode="#,##0.00">
                  <c:v>106943.59</c:v>
                </c:pt>
                <c:pt idx="3004" formatCode="#,##0.00">
                  <c:v>106892.16</c:v>
                </c:pt>
                <c:pt idx="3005" formatCode="#,##0.00">
                  <c:v>106840.66</c:v>
                </c:pt>
                <c:pt idx="3006" formatCode="#,##0.00">
                  <c:v>106789.16</c:v>
                </c:pt>
                <c:pt idx="3007" formatCode="#,##0.00">
                  <c:v>106737.62</c:v>
                </c:pt>
                <c:pt idx="3008" formatCode="#,##0.00">
                  <c:v>106686.02</c:v>
                </c:pt>
                <c:pt idx="3009" formatCode="#,##0.00">
                  <c:v>106634.41</c:v>
                </c:pt>
                <c:pt idx="3010" formatCode="#,##0.00">
                  <c:v>106582.75</c:v>
                </c:pt>
                <c:pt idx="3011" formatCode="#,##0.00">
                  <c:v>106531.81</c:v>
                </c:pt>
                <c:pt idx="3012" formatCode="#,##0.00">
                  <c:v>106479.74</c:v>
                </c:pt>
                <c:pt idx="3013" formatCode="#,##0.00">
                  <c:v>106427.77</c:v>
                </c:pt>
                <c:pt idx="3014" formatCode="#,##0.00">
                  <c:v>106375.88</c:v>
                </c:pt>
                <c:pt idx="3015" formatCode="#,##0.00">
                  <c:v>106324.01</c:v>
                </c:pt>
                <c:pt idx="3016" formatCode="#,##0.00">
                  <c:v>106272.11</c:v>
                </c:pt>
                <c:pt idx="3017" formatCode="#,##0.00">
                  <c:v>106220.2</c:v>
                </c:pt>
                <c:pt idx="3018" formatCode="#,##0.00">
                  <c:v>106168.32000000001</c:v>
                </c:pt>
                <c:pt idx="3019" formatCode="#,##0.00">
                  <c:v>106116.33</c:v>
                </c:pt>
                <c:pt idx="3020" formatCode="#,##0.00">
                  <c:v>106064.36</c:v>
                </c:pt>
                <c:pt idx="3021" formatCode="#,##0.00">
                  <c:v>106012.32</c:v>
                </c:pt>
                <c:pt idx="3022" formatCode="#,##0.00">
                  <c:v>105960.23</c:v>
                </c:pt>
                <c:pt idx="3023" formatCode="#,##0.00">
                  <c:v>105908.13</c:v>
                </c:pt>
                <c:pt idx="3024" formatCode="#,##0.00">
                  <c:v>105855.97</c:v>
                </c:pt>
                <c:pt idx="3025" formatCode="#,##0.00">
                  <c:v>105803.77</c:v>
                </c:pt>
                <c:pt idx="3026" formatCode="#,##0.00">
                  <c:v>105751.55</c:v>
                </c:pt>
                <c:pt idx="3027" formatCode="#,##0.00">
                  <c:v>105699.31</c:v>
                </c:pt>
                <c:pt idx="3028" formatCode="#,##0.00">
                  <c:v>105646.98</c:v>
                </c:pt>
                <c:pt idx="3029" formatCode="#,##0.00">
                  <c:v>105594.67</c:v>
                </c:pt>
                <c:pt idx="3030" formatCode="#,##0.00">
                  <c:v>105542.32</c:v>
                </c:pt>
                <c:pt idx="3031" formatCode="#,##0.00">
                  <c:v>105489.95</c:v>
                </c:pt>
                <c:pt idx="3032" formatCode="#,##0.00">
                  <c:v>105437.52</c:v>
                </c:pt>
                <c:pt idx="3033" formatCode="#,##0.00">
                  <c:v>105385.09</c:v>
                </c:pt>
                <c:pt idx="3034" formatCode="#,##0.00">
                  <c:v>105332.57</c:v>
                </c:pt>
                <c:pt idx="3035" formatCode="#,##0.00">
                  <c:v>105280</c:v>
                </c:pt>
                <c:pt idx="3036" formatCode="#,##0.00">
                  <c:v>105227.42</c:v>
                </c:pt>
                <c:pt idx="3037" formatCode="#,##0.00">
                  <c:v>105174.88</c:v>
                </c:pt>
                <c:pt idx="3038" formatCode="#,##0.00">
                  <c:v>105122.3</c:v>
                </c:pt>
                <c:pt idx="3039" formatCode="#,##0.00">
                  <c:v>105069.63</c:v>
                </c:pt>
                <c:pt idx="3040" formatCode="#,##0.00">
                  <c:v>105016.95</c:v>
                </c:pt>
                <c:pt idx="3041" formatCode="#,##0.00">
                  <c:v>104964.23</c:v>
                </c:pt>
                <c:pt idx="3042" formatCode="#,##0.00">
                  <c:v>104911.42</c:v>
                </c:pt>
                <c:pt idx="3043" formatCode="#,##0.00">
                  <c:v>104858.64</c:v>
                </c:pt>
                <c:pt idx="3044" formatCode="#,##0.00">
                  <c:v>104805.82</c:v>
                </c:pt>
                <c:pt idx="3045" formatCode="#,##0.00">
                  <c:v>104752.93</c:v>
                </c:pt>
                <c:pt idx="3046" formatCode="#,##0.00">
                  <c:v>104700.04</c:v>
                </c:pt>
                <c:pt idx="3047" formatCode="#,##0.00">
                  <c:v>104647.11</c:v>
                </c:pt>
                <c:pt idx="3048" formatCode="#,##0.00">
                  <c:v>104594.2</c:v>
                </c:pt>
                <c:pt idx="3049" formatCode="#,##0.00">
                  <c:v>104541.12</c:v>
                </c:pt>
                <c:pt idx="3050" formatCode="#,##0.00">
                  <c:v>104488.04</c:v>
                </c:pt>
                <c:pt idx="3051" formatCode="#,##0.00">
                  <c:v>104434.95</c:v>
                </c:pt>
                <c:pt idx="3052" formatCode="#,##0.00">
                  <c:v>104381.84</c:v>
                </c:pt>
                <c:pt idx="3053" formatCode="#,##0.00">
                  <c:v>104328.66</c:v>
                </c:pt>
                <c:pt idx="3054" formatCode="#,##0.00">
                  <c:v>104275.48</c:v>
                </c:pt>
                <c:pt idx="3055" formatCode="#,##0.00">
                  <c:v>104222.25</c:v>
                </c:pt>
                <c:pt idx="3056" formatCode="#,##0.00">
                  <c:v>104169.47</c:v>
                </c:pt>
                <c:pt idx="3057" formatCode="#,##0.00">
                  <c:v>104115.92</c:v>
                </c:pt>
                <c:pt idx="3058" formatCode="#,##0.00">
                  <c:v>104062.56</c:v>
                </c:pt>
                <c:pt idx="3059" formatCode="#,##0.00">
                  <c:v>104009.21</c:v>
                </c:pt>
                <c:pt idx="3060" formatCode="#,##0.00">
                  <c:v>103955.87</c:v>
                </c:pt>
                <c:pt idx="3061" formatCode="#,##0.00">
                  <c:v>103902.47</c:v>
                </c:pt>
                <c:pt idx="3062" formatCode="#,##0.00">
                  <c:v>103849.09</c:v>
                </c:pt>
                <c:pt idx="3063" formatCode="#,##0.00">
                  <c:v>103795.66</c:v>
                </c:pt>
                <c:pt idx="3064" formatCode="#,##0.00">
                  <c:v>103742.21</c:v>
                </c:pt>
                <c:pt idx="3065" formatCode="#,##0.00">
                  <c:v>103688.73</c:v>
                </c:pt>
                <c:pt idx="3066" formatCode="#,##0.00">
                  <c:v>103635.26</c:v>
                </c:pt>
                <c:pt idx="3067" formatCode="#,##0.00">
                  <c:v>103581.74</c:v>
                </c:pt>
                <c:pt idx="3068" formatCode="#,##0.00">
                  <c:v>103528.16</c:v>
                </c:pt>
                <c:pt idx="3069" formatCode="#,##0.00">
                  <c:v>103474.52</c:v>
                </c:pt>
                <c:pt idx="3070" formatCode="#,##0.00">
                  <c:v>103420.89</c:v>
                </c:pt>
                <c:pt idx="3071" formatCode="#,##0.00">
                  <c:v>103367.12</c:v>
                </c:pt>
                <c:pt idx="3072" formatCode="#,##0.00">
                  <c:v>103313.45</c:v>
                </c:pt>
                <c:pt idx="3073" formatCode="#,##0.00">
                  <c:v>103259.69</c:v>
                </c:pt>
                <c:pt idx="3074" formatCode="#,##0.00">
                  <c:v>103205.89</c:v>
                </c:pt>
                <c:pt idx="3075" formatCode="#,##0.00">
                  <c:v>103152.16</c:v>
                </c:pt>
                <c:pt idx="3076" formatCode="#,##0.00">
                  <c:v>103098.38</c:v>
                </c:pt>
                <c:pt idx="3077" formatCode="#,##0.00">
                  <c:v>103044.55</c:v>
                </c:pt>
                <c:pt idx="3078" formatCode="#,##0.00">
                  <c:v>102990.71</c:v>
                </c:pt>
                <c:pt idx="3079" formatCode="#,##0.00">
                  <c:v>102936.84</c:v>
                </c:pt>
                <c:pt idx="3080" formatCode="#,##0.00">
                  <c:v>102882.91</c:v>
                </c:pt>
                <c:pt idx="3081" formatCode="#,##0.00">
                  <c:v>102828.97</c:v>
                </c:pt>
                <c:pt idx="3082" formatCode="#,##0.00">
                  <c:v>102775.02</c:v>
                </c:pt>
                <c:pt idx="3083" formatCode="#,##0.00">
                  <c:v>102721.05</c:v>
                </c:pt>
                <c:pt idx="3084" formatCode="#,##0.00">
                  <c:v>102667.09</c:v>
                </c:pt>
                <c:pt idx="3085" formatCode="#,##0.00">
                  <c:v>102613.02</c:v>
                </c:pt>
                <c:pt idx="3086" formatCode="#,##0.00">
                  <c:v>102558.98</c:v>
                </c:pt>
                <c:pt idx="3087" formatCode="#,##0.00">
                  <c:v>102504.86</c:v>
                </c:pt>
                <c:pt idx="3088" formatCode="#,##0.00">
                  <c:v>102450.69</c:v>
                </c:pt>
                <c:pt idx="3089" formatCode="#,##0.00">
                  <c:v>102396.62</c:v>
                </c:pt>
                <c:pt idx="3090" formatCode="#,##0.00">
                  <c:v>102342.48</c:v>
                </c:pt>
                <c:pt idx="3091" formatCode="#,##0.00">
                  <c:v>102288.29</c:v>
                </c:pt>
                <c:pt idx="3092" formatCode="#,##0.00">
                  <c:v>102234.09</c:v>
                </c:pt>
                <c:pt idx="3093" formatCode="#,##0.00">
                  <c:v>102179.89</c:v>
                </c:pt>
                <c:pt idx="3094" formatCode="#,##0.00">
                  <c:v>102125.66</c:v>
                </c:pt>
                <c:pt idx="3095" formatCode="#,##0.00">
                  <c:v>102071.38</c:v>
                </c:pt>
                <c:pt idx="3096" formatCode="#,##0.00">
                  <c:v>102017.16</c:v>
                </c:pt>
                <c:pt idx="3097" formatCode="#,##0.00">
                  <c:v>101962.88</c:v>
                </c:pt>
                <c:pt idx="3098" formatCode="#,##0.00">
                  <c:v>101908.54</c:v>
                </c:pt>
                <c:pt idx="3099" formatCode="#,##0.00">
                  <c:v>101853.78</c:v>
                </c:pt>
                <c:pt idx="3100" formatCode="#,##0.00">
                  <c:v>101799.64</c:v>
                </c:pt>
                <c:pt idx="3101" formatCode="#,##0.00">
                  <c:v>101745.27</c:v>
                </c:pt>
                <c:pt idx="3102" formatCode="#,##0.00">
                  <c:v>101690.82</c:v>
                </c:pt>
                <c:pt idx="3103" formatCode="#,##0.00">
                  <c:v>101636.32</c:v>
                </c:pt>
                <c:pt idx="3104" formatCode="#,##0.00">
                  <c:v>101581.84</c:v>
                </c:pt>
                <c:pt idx="3105" formatCode="#,##0.00">
                  <c:v>101527.25</c:v>
                </c:pt>
                <c:pt idx="3106" formatCode="#,##0.00">
                  <c:v>101472.66</c:v>
                </c:pt>
                <c:pt idx="3107" formatCode="#,##0.00">
                  <c:v>101418.05</c:v>
                </c:pt>
                <c:pt idx="3108" formatCode="#,##0.00">
                  <c:v>101363.47</c:v>
                </c:pt>
                <c:pt idx="3109" formatCode="#,##0.00">
                  <c:v>101308.78</c:v>
                </c:pt>
                <c:pt idx="3110" formatCode="#,##0.00">
                  <c:v>101254.1</c:v>
                </c:pt>
                <c:pt idx="3111" formatCode="#,##0.00">
                  <c:v>101199.42</c:v>
                </c:pt>
                <c:pt idx="3112" formatCode="#,##0.00">
                  <c:v>101144.7</c:v>
                </c:pt>
                <c:pt idx="3113" formatCode="#,##0.00">
                  <c:v>101089.97</c:v>
                </c:pt>
                <c:pt idx="3114" formatCode="#,##0.00">
                  <c:v>101035.2</c:v>
                </c:pt>
                <c:pt idx="3115" formatCode="#,##0.00">
                  <c:v>100980.45</c:v>
                </c:pt>
                <c:pt idx="3116" formatCode="#,##0.00">
                  <c:v>100925.66</c:v>
                </c:pt>
                <c:pt idx="3117" formatCode="#,##0.00">
                  <c:v>100870.83</c:v>
                </c:pt>
                <c:pt idx="3118" formatCode="#,##0.00">
                  <c:v>100815.95</c:v>
                </c:pt>
                <c:pt idx="3119" formatCode="#,##0.00">
                  <c:v>100761.04</c:v>
                </c:pt>
                <c:pt idx="3120" formatCode="#,##0.00">
                  <c:v>100706.09</c:v>
                </c:pt>
                <c:pt idx="3121" formatCode="#,##0.00">
                  <c:v>100651.16</c:v>
                </c:pt>
                <c:pt idx="3122" formatCode="#,##0.00">
                  <c:v>100596.23</c:v>
                </c:pt>
                <c:pt idx="3123" formatCode="#,##0.00">
                  <c:v>100541.23</c:v>
                </c:pt>
                <c:pt idx="3124" formatCode="#,##0.00">
                  <c:v>100486.24</c:v>
                </c:pt>
                <c:pt idx="3125" formatCode="#,##0.00">
                  <c:v>100431.21</c:v>
                </c:pt>
                <c:pt idx="3126" formatCode="#,##0.00">
                  <c:v>100376.2</c:v>
                </c:pt>
                <c:pt idx="3127" formatCode="#,##0.00">
                  <c:v>100321.12</c:v>
                </c:pt>
                <c:pt idx="3128" formatCode="#,##0.00">
                  <c:v>100266.06</c:v>
                </c:pt>
                <c:pt idx="3129" formatCode="#,##0.00">
                  <c:v>100210.91</c:v>
                </c:pt>
                <c:pt idx="3130" formatCode="#,##0.00">
                  <c:v>100155.82</c:v>
                </c:pt>
                <c:pt idx="3131" formatCode="#,##0.00">
                  <c:v>100100.72</c:v>
                </c:pt>
                <c:pt idx="3132" formatCode="#,##0.00">
                  <c:v>100045.58</c:v>
                </c:pt>
                <c:pt idx="3133" formatCode="#,##0.00">
                  <c:v>99990.45</c:v>
                </c:pt>
                <c:pt idx="3134" formatCode="#,##0.00">
                  <c:v>99935.27</c:v>
                </c:pt>
                <c:pt idx="3135" formatCode="#,##0.00">
                  <c:v>99880.01</c:v>
                </c:pt>
                <c:pt idx="3136" formatCode="#,##0.00">
                  <c:v>99824.81</c:v>
                </c:pt>
                <c:pt idx="3137" formatCode="#,##0.00">
                  <c:v>99769.51</c:v>
                </c:pt>
                <c:pt idx="3138" formatCode="#,##0.00">
                  <c:v>99714.17</c:v>
                </c:pt>
                <c:pt idx="3139" formatCode="#,##0.00">
                  <c:v>99658.91</c:v>
                </c:pt>
                <c:pt idx="3140" formatCode="#,##0.00">
                  <c:v>99603.59</c:v>
                </c:pt>
                <c:pt idx="3141" formatCode="#,##0.00">
                  <c:v>99548.24</c:v>
                </c:pt>
                <c:pt idx="3142" formatCode="#,##0.00">
                  <c:v>99492.88</c:v>
                </c:pt>
                <c:pt idx="3143" formatCode="#,##0.00">
                  <c:v>99437.53</c:v>
                </c:pt>
                <c:pt idx="3144" formatCode="#,##0.00">
                  <c:v>99382.16</c:v>
                </c:pt>
                <c:pt idx="3145" formatCode="#,##0.00">
                  <c:v>99326.78</c:v>
                </c:pt>
                <c:pt idx="3146" formatCode="#,##0.00">
                  <c:v>99271.38</c:v>
                </c:pt>
                <c:pt idx="3147" formatCode="#,##0.00">
                  <c:v>99215.96</c:v>
                </c:pt>
                <c:pt idx="3148" formatCode="#,##0.00">
                  <c:v>99160.51</c:v>
                </c:pt>
                <c:pt idx="3149" formatCode="#,##0.00">
                  <c:v>99105.05</c:v>
                </c:pt>
                <c:pt idx="3150" formatCode="#,##0.00">
                  <c:v>99049.61</c:v>
                </c:pt>
                <c:pt idx="3151" formatCode="#,##0.00">
                  <c:v>98994.09</c:v>
                </c:pt>
                <c:pt idx="3152" formatCode="#,##0.00">
                  <c:v>98938.51</c:v>
                </c:pt>
                <c:pt idx="3153" formatCode="#,##0.00">
                  <c:v>98883.02</c:v>
                </c:pt>
                <c:pt idx="3154" formatCode="#,##0.00">
                  <c:v>98827.48</c:v>
                </c:pt>
                <c:pt idx="3155" formatCode="#,##0.00">
                  <c:v>98771.91</c:v>
                </c:pt>
                <c:pt idx="3156" formatCode="#,##0.00">
                  <c:v>98716.39</c:v>
                </c:pt>
                <c:pt idx="3157" formatCode="#,##0.00">
                  <c:v>98660.78</c:v>
                </c:pt>
                <c:pt idx="3158" formatCode="#,##0.00">
                  <c:v>98605.15</c:v>
                </c:pt>
                <c:pt idx="3159" formatCode="#,##0.00">
                  <c:v>98549.52</c:v>
                </c:pt>
                <c:pt idx="3160" formatCode="#,##0.00">
                  <c:v>98493.9</c:v>
                </c:pt>
                <c:pt idx="3161" formatCode="#,##0.00">
                  <c:v>98438.2</c:v>
                </c:pt>
                <c:pt idx="3162" formatCode="#,##0.00">
                  <c:v>98382.49</c:v>
                </c:pt>
                <c:pt idx="3163" formatCode="#,##0.00">
                  <c:v>98326.81</c:v>
                </c:pt>
                <c:pt idx="3164" formatCode="#,##0.00">
                  <c:v>98271.12</c:v>
                </c:pt>
                <c:pt idx="3165" formatCode="#,##0.00">
                  <c:v>98215.41</c:v>
                </c:pt>
                <c:pt idx="3166" formatCode="#,##0.00">
                  <c:v>98159.71</c:v>
                </c:pt>
                <c:pt idx="3167" formatCode="#,##0.00">
                  <c:v>98104.02</c:v>
                </c:pt>
                <c:pt idx="3168" formatCode="#,##0.00">
                  <c:v>98048.27</c:v>
                </c:pt>
                <c:pt idx="3169" formatCode="#,##0.00">
                  <c:v>97992.54</c:v>
                </c:pt>
                <c:pt idx="3170" formatCode="#,##0.00">
                  <c:v>97936.76</c:v>
                </c:pt>
                <c:pt idx="3171" formatCode="#,##0.00">
                  <c:v>97880.93</c:v>
                </c:pt>
                <c:pt idx="3172" formatCode="#,##0.00">
                  <c:v>97825.12</c:v>
                </c:pt>
                <c:pt idx="3173" formatCode="#,##0.00">
                  <c:v>97769.32</c:v>
                </c:pt>
                <c:pt idx="3174" formatCode="#,##0.00">
                  <c:v>97713.48</c:v>
                </c:pt>
                <c:pt idx="3175" formatCode="#,##0.00">
                  <c:v>97657.64</c:v>
                </c:pt>
                <c:pt idx="3176" formatCode="#,##0.00">
                  <c:v>97601.81</c:v>
                </c:pt>
                <c:pt idx="3177" formatCode="#,##0.00">
                  <c:v>97545.99</c:v>
                </c:pt>
                <c:pt idx="3178" formatCode="#,##0.00">
                  <c:v>97490.11</c:v>
                </c:pt>
                <c:pt idx="3179" formatCode="#,##0.00">
                  <c:v>97434.23</c:v>
                </c:pt>
                <c:pt idx="3180" formatCode="#,##0.00">
                  <c:v>97378.28</c:v>
                </c:pt>
                <c:pt idx="3181" formatCode="#,##0.00">
                  <c:v>97322.34</c:v>
                </c:pt>
                <c:pt idx="3182" formatCode="#,##0.00">
                  <c:v>97266.38</c:v>
                </c:pt>
                <c:pt idx="3183" formatCode="#,##0.00">
                  <c:v>97210.38</c:v>
                </c:pt>
                <c:pt idx="3184" formatCode="#,##0.00">
                  <c:v>97154.38</c:v>
                </c:pt>
                <c:pt idx="3185" formatCode="#,##0.00">
                  <c:v>97098.41</c:v>
                </c:pt>
                <c:pt idx="3186" formatCode="#,##0.00">
                  <c:v>97042.46</c:v>
                </c:pt>
                <c:pt idx="3187" formatCode="#,##0.00">
                  <c:v>96986.47</c:v>
                </c:pt>
                <c:pt idx="3188" formatCode="#,##0.00">
                  <c:v>96930.48</c:v>
                </c:pt>
                <c:pt idx="3189" formatCode="#,##0.00">
                  <c:v>96874.46</c:v>
                </c:pt>
                <c:pt idx="3190" formatCode="#,##0.00">
                  <c:v>96818.41</c:v>
                </c:pt>
                <c:pt idx="3191" formatCode="#,##0.00">
                  <c:v>96762.29</c:v>
                </c:pt>
                <c:pt idx="3192" formatCode="#,##0.00">
                  <c:v>96706.2</c:v>
                </c:pt>
                <c:pt idx="3193" formatCode="#,##0.00">
                  <c:v>96650.09</c:v>
                </c:pt>
                <c:pt idx="3194" formatCode="#,##0.00">
                  <c:v>96593.98</c:v>
                </c:pt>
                <c:pt idx="3195" formatCode="#,##0.00">
                  <c:v>96537.93</c:v>
                </c:pt>
                <c:pt idx="3196" formatCode="#,##0.00">
                  <c:v>96481.82</c:v>
                </c:pt>
                <c:pt idx="3197" formatCode="#,##0.00">
                  <c:v>96425.77</c:v>
                </c:pt>
                <c:pt idx="3198" formatCode="#,##0.00">
                  <c:v>96369.59</c:v>
                </c:pt>
                <c:pt idx="3199" formatCode="#,##0.00">
                  <c:v>96313.45</c:v>
                </c:pt>
                <c:pt idx="3200" formatCode="#,##0.00">
                  <c:v>96257.33</c:v>
                </c:pt>
                <c:pt idx="3201" formatCode="#,##0.00">
                  <c:v>96201.14</c:v>
                </c:pt>
                <c:pt idx="3202" formatCode="#,##0.00">
                  <c:v>96144.91</c:v>
                </c:pt>
                <c:pt idx="3203" formatCode="#,##0.00">
                  <c:v>96088.69</c:v>
                </c:pt>
                <c:pt idx="3204" formatCode="#,##0.00">
                  <c:v>96032.45</c:v>
                </c:pt>
                <c:pt idx="3205" formatCode="#,##0.00">
                  <c:v>95976.23</c:v>
                </c:pt>
                <c:pt idx="3206" formatCode="#,##0.00">
                  <c:v>95919.97</c:v>
                </c:pt>
                <c:pt idx="3207" formatCode="#,##0.00">
                  <c:v>95863.71</c:v>
                </c:pt>
                <c:pt idx="3208" formatCode="#,##0.00">
                  <c:v>95807.41</c:v>
                </c:pt>
                <c:pt idx="3209" formatCode="#,##0.00">
                  <c:v>95751.14</c:v>
                </c:pt>
                <c:pt idx="3210" formatCode="#,##0.00">
                  <c:v>95695.49</c:v>
                </c:pt>
                <c:pt idx="3211" formatCode="#,##0.00">
                  <c:v>95639.6</c:v>
                </c:pt>
                <c:pt idx="3212" formatCode="#,##0.00">
                  <c:v>95583.09</c:v>
                </c:pt>
                <c:pt idx="3213" formatCode="#,##0.00">
                  <c:v>95526.49</c:v>
                </c:pt>
                <c:pt idx="3214" formatCode="#,##0.00">
                  <c:v>95469.91</c:v>
                </c:pt>
                <c:pt idx="3215" formatCode="#,##0.00">
                  <c:v>95413.39</c:v>
                </c:pt>
                <c:pt idx="3216" formatCode="#,##0.00">
                  <c:v>95356.86</c:v>
                </c:pt>
                <c:pt idx="3217" formatCode="#,##0.00">
                  <c:v>95300.31</c:v>
                </c:pt>
                <c:pt idx="3218" formatCode="#,##0.00">
                  <c:v>95243.79</c:v>
                </c:pt>
                <c:pt idx="3219" formatCode="#,##0.00">
                  <c:v>95187.4</c:v>
                </c:pt>
                <c:pt idx="3220" formatCode="#,##0.00">
                  <c:v>95130.77</c:v>
                </c:pt>
                <c:pt idx="3221" formatCode="#,##0.00">
                  <c:v>95074.18</c:v>
                </c:pt>
                <c:pt idx="3222" formatCode="#,##0.00">
                  <c:v>95017.55</c:v>
                </c:pt>
                <c:pt idx="3223" formatCode="#,##0.00">
                  <c:v>94960.98</c:v>
                </c:pt>
                <c:pt idx="3224" formatCode="#,##0.00">
                  <c:v>94904.43</c:v>
                </c:pt>
                <c:pt idx="3225" formatCode="#,##0.00">
                  <c:v>94847.87</c:v>
                </c:pt>
                <c:pt idx="3226" formatCode="#,##0.00">
                  <c:v>94791.33</c:v>
                </c:pt>
                <c:pt idx="3227" formatCode="#,##0.00">
                  <c:v>94734.8</c:v>
                </c:pt>
                <c:pt idx="3228" formatCode="#,##0.00">
                  <c:v>94678.31</c:v>
                </c:pt>
                <c:pt idx="3229" formatCode="#,##0.00">
                  <c:v>94621.8</c:v>
                </c:pt>
                <c:pt idx="3230" formatCode="#,##0.00">
                  <c:v>94565.24</c:v>
                </c:pt>
                <c:pt idx="3231" formatCode="#,##0.00">
                  <c:v>94508.75</c:v>
                </c:pt>
                <c:pt idx="3232" formatCode="#,##0.00">
                  <c:v>94452.22</c:v>
                </c:pt>
                <c:pt idx="3233" formatCode="#,##0.00">
                  <c:v>94395.7</c:v>
                </c:pt>
                <c:pt idx="3234" formatCode="#,##0.00">
                  <c:v>94339.18</c:v>
                </c:pt>
                <c:pt idx="3235" formatCode="#,##0.00">
                  <c:v>94282.73</c:v>
                </c:pt>
                <c:pt idx="3236" formatCode="#,##0.00">
                  <c:v>94226.22</c:v>
                </c:pt>
                <c:pt idx="3237" formatCode="#,##0.00">
                  <c:v>94169.68</c:v>
                </c:pt>
                <c:pt idx="3238" formatCode="#,##0.00">
                  <c:v>94113.22</c:v>
                </c:pt>
                <c:pt idx="3239" formatCode="#,##0.00">
                  <c:v>94056.69</c:v>
                </c:pt>
                <c:pt idx="3240" formatCode="#,##0.00">
                  <c:v>94000.13</c:v>
                </c:pt>
                <c:pt idx="3241" formatCode="#,##0.00">
                  <c:v>93943.55</c:v>
                </c:pt>
                <c:pt idx="3242" formatCode="#,##0.00">
                  <c:v>93887.02</c:v>
                </c:pt>
                <c:pt idx="3243" formatCode="#,##0.00">
                  <c:v>93830.47</c:v>
                </c:pt>
                <c:pt idx="3244" formatCode="#,##0.00">
                  <c:v>93773.92</c:v>
                </c:pt>
                <c:pt idx="3245" formatCode="#,##0.00">
                  <c:v>93717.38</c:v>
                </c:pt>
                <c:pt idx="3246" formatCode="#,##0.00">
                  <c:v>93660.86</c:v>
                </c:pt>
                <c:pt idx="3247" formatCode="#,##0.00">
                  <c:v>93604.34</c:v>
                </c:pt>
                <c:pt idx="3248" formatCode="#,##0.00">
                  <c:v>93547.839999999997</c:v>
                </c:pt>
                <c:pt idx="3249" formatCode="#,##0.00">
                  <c:v>93491.33</c:v>
                </c:pt>
                <c:pt idx="3250" formatCode="#,##0.00">
                  <c:v>93434.77</c:v>
                </c:pt>
                <c:pt idx="3251" formatCode="#,##0.00">
                  <c:v>93378.25</c:v>
                </c:pt>
                <c:pt idx="3252" formatCode="#,##0.00">
                  <c:v>93321.66</c:v>
                </c:pt>
                <c:pt idx="3253" formatCode="#,##0.00">
                  <c:v>93265.1</c:v>
                </c:pt>
                <c:pt idx="3254" formatCode="#,##0.00">
                  <c:v>93208.59</c:v>
                </c:pt>
                <c:pt idx="3255" formatCode="#,##0.00">
                  <c:v>93152.06</c:v>
                </c:pt>
                <c:pt idx="3256" formatCode="#,##0.00">
                  <c:v>93095.62</c:v>
                </c:pt>
                <c:pt idx="3257" formatCode="#,##0.00">
                  <c:v>93039.1</c:v>
                </c:pt>
                <c:pt idx="3258" formatCode="#,##0.00">
                  <c:v>92982.55</c:v>
                </c:pt>
                <c:pt idx="3259" formatCode="#,##0.00">
                  <c:v>92926.04</c:v>
                </c:pt>
                <c:pt idx="3260" formatCode="#,##0.00">
                  <c:v>92869.49</c:v>
                </c:pt>
                <c:pt idx="3261" formatCode="#,##0.00">
                  <c:v>92812.92</c:v>
                </c:pt>
                <c:pt idx="3262" formatCode="#,##0.00">
                  <c:v>92756.36</c:v>
                </c:pt>
                <c:pt idx="3263" formatCode="#,##0.00">
                  <c:v>92699.78</c:v>
                </c:pt>
                <c:pt idx="3264" formatCode="#,##0.00">
                  <c:v>92643.199999999997</c:v>
                </c:pt>
                <c:pt idx="3265" formatCode="#,##0.00">
                  <c:v>92586.6</c:v>
                </c:pt>
                <c:pt idx="3266" formatCode="#,##0.00">
                  <c:v>92533.34</c:v>
                </c:pt>
                <c:pt idx="3267" formatCode="#,##0.00">
                  <c:v>92473.87</c:v>
                </c:pt>
                <c:pt idx="3268" formatCode="#,##0.00">
                  <c:v>92416.98</c:v>
                </c:pt>
                <c:pt idx="3269" formatCode="#,##0.00">
                  <c:v>92360.33</c:v>
                </c:pt>
                <c:pt idx="3270" formatCode="#,##0.00">
                  <c:v>92303.74</c:v>
                </c:pt>
                <c:pt idx="3271" formatCode="#,##0.00">
                  <c:v>92247.13</c:v>
                </c:pt>
                <c:pt idx="3272" formatCode="#,##0.00">
                  <c:v>92190.54</c:v>
                </c:pt>
                <c:pt idx="3273" formatCode="#,##0.00">
                  <c:v>92133.98</c:v>
                </c:pt>
                <c:pt idx="3274" formatCode="#,##0.00">
                  <c:v>92077.32</c:v>
                </c:pt>
                <c:pt idx="3275" formatCode="#,##0.00">
                  <c:v>92020.7</c:v>
                </c:pt>
                <c:pt idx="3276" formatCode="#,##0.00">
                  <c:v>91964.08</c:v>
                </c:pt>
                <c:pt idx="3277" formatCode="#,##0.00">
                  <c:v>91907.39</c:v>
                </c:pt>
                <c:pt idx="3278" formatCode="#,##0.00">
                  <c:v>91850.74</c:v>
                </c:pt>
                <c:pt idx="3279" formatCode="#,##0.00">
                  <c:v>91794.11</c:v>
                </c:pt>
                <c:pt idx="3280" formatCode="#,##0.00">
                  <c:v>91737.4</c:v>
                </c:pt>
                <c:pt idx="3281" formatCode="#,##0.00">
                  <c:v>91680.639999999999</c:v>
                </c:pt>
                <c:pt idx="3282" formatCode="#,##0.00">
                  <c:v>91623.91</c:v>
                </c:pt>
                <c:pt idx="3283" formatCode="#,##0.00">
                  <c:v>91567.2</c:v>
                </c:pt>
                <c:pt idx="3284" formatCode="#,##0.00">
                  <c:v>91510.51</c:v>
                </c:pt>
                <c:pt idx="3285" formatCode="#,##0.00">
                  <c:v>91453.79</c:v>
                </c:pt>
                <c:pt idx="3286" formatCode="#,##0.00">
                  <c:v>91397.04</c:v>
                </c:pt>
                <c:pt idx="3287" formatCode="#,##0.00">
                  <c:v>91340.3</c:v>
                </c:pt>
                <c:pt idx="3288" formatCode="#,##0.00">
                  <c:v>91283.62</c:v>
                </c:pt>
                <c:pt idx="3289" formatCode="#,##0.00">
                  <c:v>91226.91</c:v>
                </c:pt>
                <c:pt idx="3290" formatCode="#,##0.00">
                  <c:v>91170.16</c:v>
                </c:pt>
                <c:pt idx="3291" formatCode="#,##0.00">
                  <c:v>91113.41</c:v>
                </c:pt>
                <c:pt idx="3292" formatCode="#,##0.00">
                  <c:v>91056.59</c:v>
                </c:pt>
                <c:pt idx="3293" formatCode="#,##0.00">
                  <c:v>90999.8</c:v>
                </c:pt>
                <c:pt idx="3294" formatCode="#,##0.00">
                  <c:v>90943.01</c:v>
                </c:pt>
                <c:pt idx="3295" formatCode="#,##0.00">
                  <c:v>90886.18</c:v>
                </c:pt>
                <c:pt idx="3296" formatCode="#,##0.00">
                  <c:v>90829.3</c:v>
                </c:pt>
                <c:pt idx="3297" formatCode="#,##0.00">
                  <c:v>90772.33</c:v>
                </c:pt>
                <c:pt idx="3298" formatCode="#,##0.00">
                  <c:v>90715.46</c:v>
                </c:pt>
                <c:pt idx="3299" formatCode="#,##0.00">
                  <c:v>90658.62</c:v>
                </c:pt>
                <c:pt idx="3300" formatCode="#,##0.00">
                  <c:v>90601.76</c:v>
                </c:pt>
                <c:pt idx="3301" formatCode="#,##0.00">
                  <c:v>90545.47</c:v>
                </c:pt>
                <c:pt idx="3302" formatCode="#,##0.00">
                  <c:v>90488.2</c:v>
                </c:pt>
                <c:pt idx="3303" formatCode="#,##0.00">
                  <c:v>90431.17</c:v>
                </c:pt>
                <c:pt idx="3304" formatCode="#,##0.00">
                  <c:v>90374.26</c:v>
                </c:pt>
                <c:pt idx="3305" formatCode="#,##0.00">
                  <c:v>90317.32</c:v>
                </c:pt>
                <c:pt idx="3306" formatCode="#,##0.00">
                  <c:v>90260.41</c:v>
                </c:pt>
                <c:pt idx="3307" formatCode="#,##0.00">
                  <c:v>90203.45</c:v>
                </c:pt>
                <c:pt idx="3308" formatCode="#,##0.00">
                  <c:v>90146.5</c:v>
                </c:pt>
                <c:pt idx="3309" formatCode="#,##0.00">
                  <c:v>90089.52</c:v>
                </c:pt>
                <c:pt idx="3310" formatCode="#,##0.00">
                  <c:v>90032.48</c:v>
                </c:pt>
                <c:pt idx="3311" formatCode="#,##0.00">
                  <c:v>89975.48</c:v>
                </c:pt>
                <c:pt idx="3312" formatCode="#,##0.00">
                  <c:v>89918.45</c:v>
                </c:pt>
                <c:pt idx="3313" formatCode="#,##0.00">
                  <c:v>89861.37</c:v>
                </c:pt>
                <c:pt idx="3314" formatCode="#,##0.00">
                  <c:v>89804.28</c:v>
                </c:pt>
                <c:pt idx="3315" formatCode="#,##0.00">
                  <c:v>89747.16</c:v>
                </c:pt>
                <c:pt idx="3316" formatCode="#,##0.00">
                  <c:v>89690.04</c:v>
                </c:pt>
                <c:pt idx="3317" formatCode="#,##0.00">
                  <c:v>89632.84</c:v>
                </c:pt>
                <c:pt idx="3318" formatCode="#,##0.00">
                  <c:v>89575.73</c:v>
                </c:pt>
                <c:pt idx="3319" formatCode="#,##0.00">
                  <c:v>89518.59</c:v>
                </c:pt>
                <c:pt idx="3320" formatCode="#,##0.00">
                  <c:v>89461.45</c:v>
                </c:pt>
                <c:pt idx="3321" formatCode="#,##0.00">
                  <c:v>89404.33</c:v>
                </c:pt>
                <c:pt idx="3322" formatCode="#,##0.00">
                  <c:v>89347.21</c:v>
                </c:pt>
                <c:pt idx="3323" formatCode="#,##0.00">
                  <c:v>89290.01</c:v>
                </c:pt>
                <c:pt idx="3324" formatCode="#,##0.00">
                  <c:v>89232.81</c:v>
                </c:pt>
                <c:pt idx="3325" formatCode="#,##0.00">
                  <c:v>89175.55</c:v>
                </c:pt>
                <c:pt idx="3326" formatCode="#,##0.00">
                  <c:v>89118.24</c:v>
                </c:pt>
                <c:pt idx="3327" formatCode="#,##0.00">
                  <c:v>89060.96</c:v>
                </c:pt>
                <c:pt idx="3328" formatCode="#,##0.00">
                  <c:v>89003.68</c:v>
                </c:pt>
                <c:pt idx="3329" formatCode="#,##0.00">
                  <c:v>88946.38</c:v>
                </c:pt>
                <c:pt idx="3330" formatCode="#,##0.00">
                  <c:v>88889.08</c:v>
                </c:pt>
                <c:pt idx="3331" formatCode="#,##0.00">
                  <c:v>88831.8</c:v>
                </c:pt>
                <c:pt idx="3332" formatCode="#,##0.00">
                  <c:v>88774.52</c:v>
                </c:pt>
                <c:pt idx="3333" formatCode="#,##0.00">
                  <c:v>88717.23</c:v>
                </c:pt>
                <c:pt idx="3334" formatCode="#,##0.00">
                  <c:v>88659.97</c:v>
                </c:pt>
                <c:pt idx="3335" formatCode="#,##0.00">
                  <c:v>88602.73</c:v>
                </c:pt>
                <c:pt idx="3336" formatCode="#,##0.00">
                  <c:v>88545.45</c:v>
                </c:pt>
                <c:pt idx="3337" formatCode="#,##0.00">
                  <c:v>88488.13</c:v>
                </c:pt>
                <c:pt idx="3338" formatCode="#,##0.00">
                  <c:v>88430.83</c:v>
                </c:pt>
                <c:pt idx="3339" formatCode="#,##0.00">
                  <c:v>88373.52</c:v>
                </c:pt>
                <c:pt idx="3340" formatCode="#,##0.00">
                  <c:v>88316.25</c:v>
                </c:pt>
                <c:pt idx="3341" formatCode="#,##0.00">
                  <c:v>88258.91</c:v>
                </c:pt>
                <c:pt idx="3342" formatCode="#,##0.00">
                  <c:v>88201.5</c:v>
                </c:pt>
                <c:pt idx="3343" formatCode="#,##0.00">
                  <c:v>88144.2</c:v>
                </c:pt>
                <c:pt idx="3344" formatCode="#,##0.00">
                  <c:v>88086.83</c:v>
                </c:pt>
                <c:pt idx="3345" formatCode="#,##0.00">
                  <c:v>88029.52</c:v>
                </c:pt>
                <c:pt idx="3346" formatCode="#,##0.00">
                  <c:v>87972.25</c:v>
                </c:pt>
                <c:pt idx="3347" formatCode="#,##0.00">
                  <c:v>87914.95</c:v>
                </c:pt>
                <c:pt idx="3348" formatCode="#,##0.00">
                  <c:v>87857.64</c:v>
                </c:pt>
                <c:pt idx="3349" formatCode="#,##0.00">
                  <c:v>87800.23</c:v>
                </c:pt>
                <c:pt idx="3350" formatCode="#,##0.00">
                  <c:v>87742.66</c:v>
                </c:pt>
                <c:pt idx="3351" formatCode="#,##0.00">
                  <c:v>87685.16</c:v>
                </c:pt>
                <c:pt idx="3352" formatCode="#,##0.00">
                  <c:v>87627.88</c:v>
                </c:pt>
                <c:pt idx="3353" formatCode="#,##0.00">
                  <c:v>87570.66</c:v>
                </c:pt>
                <c:pt idx="3354" formatCode="#,##0.00">
                  <c:v>87513.44</c:v>
                </c:pt>
                <c:pt idx="3355" formatCode="#,##0.00">
                  <c:v>87456.14</c:v>
                </c:pt>
                <c:pt idx="3356" formatCode="#,##0.00">
                  <c:v>87398.8</c:v>
                </c:pt>
                <c:pt idx="3357" formatCode="#,##0.00">
                  <c:v>87341.52</c:v>
                </c:pt>
                <c:pt idx="3358" formatCode="#,##0.00">
                  <c:v>87284.23</c:v>
                </c:pt>
                <c:pt idx="3359" formatCode="#,##0.00">
                  <c:v>87226.89</c:v>
                </c:pt>
                <c:pt idx="3360" formatCode="#,##0.00">
                  <c:v>87169.59</c:v>
                </c:pt>
                <c:pt idx="3361" formatCode="#,##0.00">
                  <c:v>87112.29</c:v>
                </c:pt>
                <c:pt idx="3362" formatCode="#,##0.00">
                  <c:v>87054.98</c:v>
                </c:pt>
                <c:pt idx="3363" formatCode="#,##0.00">
                  <c:v>86997.7</c:v>
                </c:pt>
                <c:pt idx="3364" formatCode="#,##0.00">
                  <c:v>86940.32</c:v>
                </c:pt>
                <c:pt idx="3365" formatCode="#,##0.00">
                  <c:v>86882.95</c:v>
                </c:pt>
                <c:pt idx="3366" formatCode="#,##0.00">
                  <c:v>86825.62</c:v>
                </c:pt>
                <c:pt idx="3367" formatCode="#,##0.00">
                  <c:v>86768.33</c:v>
                </c:pt>
                <c:pt idx="3368" formatCode="#,##0.00">
                  <c:v>86712.22</c:v>
                </c:pt>
                <c:pt idx="3369" formatCode="#,##0.00">
                  <c:v>86654.88</c:v>
                </c:pt>
                <c:pt idx="3370" formatCode="#,##0.00">
                  <c:v>86597.22</c:v>
                </c:pt>
                <c:pt idx="3371" formatCode="#,##0.00">
                  <c:v>86539.95</c:v>
                </c:pt>
                <c:pt idx="3372" formatCode="#,##0.00">
                  <c:v>86483.09</c:v>
                </c:pt>
                <c:pt idx="3373" formatCode="#,##0.00">
                  <c:v>86425.55</c:v>
                </c:pt>
                <c:pt idx="3374" formatCode="#,##0.00">
                  <c:v>86368.03</c:v>
                </c:pt>
                <c:pt idx="3375" formatCode="#,##0.00">
                  <c:v>86310.63</c:v>
                </c:pt>
                <c:pt idx="3376" formatCode="#,##0.00">
                  <c:v>86253.32</c:v>
                </c:pt>
                <c:pt idx="3377" formatCode="#,##0.00">
                  <c:v>86196.02</c:v>
                </c:pt>
                <c:pt idx="3378" formatCode="#,##0.00">
                  <c:v>86138.8</c:v>
                </c:pt>
                <c:pt idx="3379" formatCode="#,##0.00">
                  <c:v>86081.600000000006</c:v>
                </c:pt>
                <c:pt idx="3380" formatCode="#,##0.00">
                  <c:v>86024.47</c:v>
                </c:pt>
                <c:pt idx="3381" formatCode="#,##0.00">
                  <c:v>85967.26</c:v>
                </c:pt>
                <c:pt idx="3382" formatCode="#,##0.00">
                  <c:v>85910.080000000002</c:v>
                </c:pt>
                <c:pt idx="3383" formatCode="#,##0.00">
                  <c:v>85852.88</c:v>
                </c:pt>
                <c:pt idx="3384" formatCode="#,##0.00">
                  <c:v>85795.69</c:v>
                </c:pt>
                <c:pt idx="3385" formatCode="#,##0.00">
                  <c:v>85738.48</c:v>
                </c:pt>
                <c:pt idx="3386" formatCode="#,##0.00">
                  <c:v>85681.34</c:v>
                </c:pt>
                <c:pt idx="3387" formatCode="#,##0.00">
                  <c:v>85624.2</c:v>
                </c:pt>
                <c:pt idx="3388" formatCode="#,##0.00">
                  <c:v>85567.07</c:v>
                </c:pt>
                <c:pt idx="3389" formatCode="#,##0.00">
                  <c:v>85509.94</c:v>
                </c:pt>
                <c:pt idx="3390" formatCode="#,##0.00">
                  <c:v>85452.86</c:v>
                </c:pt>
                <c:pt idx="3391" formatCode="#,##0.00">
                  <c:v>85395.77</c:v>
                </c:pt>
                <c:pt idx="3392" formatCode="#,##0.00">
                  <c:v>85338.75</c:v>
                </c:pt>
                <c:pt idx="3393" formatCode="#,##0.00">
                  <c:v>85281.72</c:v>
                </c:pt>
                <c:pt idx="3394" formatCode="#,##0.00">
                  <c:v>85224.66</c:v>
                </c:pt>
                <c:pt idx="3395" formatCode="#,##0.00">
                  <c:v>85167.63</c:v>
                </c:pt>
                <c:pt idx="3396" formatCode="#,##0.00">
                  <c:v>85110.55</c:v>
                </c:pt>
                <c:pt idx="3397" formatCode="#,##0.00">
                  <c:v>85053.53</c:v>
                </c:pt>
                <c:pt idx="3398" formatCode="#,##0.00">
                  <c:v>84996.55</c:v>
                </c:pt>
                <c:pt idx="3399" formatCode="#,##0.00">
                  <c:v>84939.56</c:v>
                </c:pt>
                <c:pt idx="3400" formatCode="#,##0.00">
                  <c:v>84882.66</c:v>
                </c:pt>
                <c:pt idx="3401" formatCode="#,##0.00">
                  <c:v>84825.68</c:v>
                </c:pt>
                <c:pt idx="3402" formatCode="#,##0.00">
                  <c:v>84768.77</c:v>
                </c:pt>
                <c:pt idx="3403" formatCode="#,##0.00">
                  <c:v>84711.89</c:v>
                </c:pt>
                <c:pt idx="3404" formatCode="#,##0.00">
                  <c:v>84655.039999999994</c:v>
                </c:pt>
                <c:pt idx="3405" formatCode="#,##0.00">
                  <c:v>84598.16</c:v>
                </c:pt>
                <c:pt idx="3406" formatCode="#,##0.00">
                  <c:v>84541.3</c:v>
                </c:pt>
                <c:pt idx="3407" formatCode="#,##0.00">
                  <c:v>84484.47</c:v>
                </c:pt>
                <c:pt idx="3408" formatCode="#,##0.00">
                  <c:v>84427.64</c:v>
                </c:pt>
                <c:pt idx="3409" formatCode="#,##0.00">
                  <c:v>84370.85</c:v>
                </c:pt>
                <c:pt idx="3410" formatCode="#,##0.00">
                  <c:v>84314.14</c:v>
                </c:pt>
                <c:pt idx="3411" formatCode="#,##0.00">
                  <c:v>84257.36</c:v>
                </c:pt>
                <c:pt idx="3412" formatCode="#,##0.00">
                  <c:v>84200.57</c:v>
                </c:pt>
                <c:pt idx="3413" formatCode="#,##0.00">
                  <c:v>84143.88</c:v>
                </c:pt>
                <c:pt idx="3414" formatCode="#,##0.00">
                  <c:v>84087.18</c:v>
                </c:pt>
                <c:pt idx="3415" formatCode="#,##0.00">
                  <c:v>84030.5</c:v>
                </c:pt>
                <c:pt idx="3416" formatCode="#,##0.00">
                  <c:v>83973.82</c:v>
                </c:pt>
                <c:pt idx="3417" formatCode="#,##0.00">
                  <c:v>83917.23</c:v>
                </c:pt>
                <c:pt idx="3418" formatCode="#,##0.00">
                  <c:v>83860.69</c:v>
                </c:pt>
                <c:pt idx="3419" formatCode="#,##0.00">
                  <c:v>83804.06</c:v>
                </c:pt>
                <c:pt idx="3420" formatCode="#,##0.00">
                  <c:v>83747.48</c:v>
                </c:pt>
                <c:pt idx="3421" formatCode="#,##0.00">
                  <c:v>83690.91</c:v>
                </c:pt>
                <c:pt idx="3422" formatCode="#,##0.00">
                  <c:v>83634.38</c:v>
                </c:pt>
                <c:pt idx="3423" formatCode="#,##0.00">
                  <c:v>83577.89</c:v>
                </c:pt>
                <c:pt idx="3424" formatCode="#,##0.00">
                  <c:v>83521.48</c:v>
                </c:pt>
                <c:pt idx="3425" formatCode="#,##0.00">
                  <c:v>83465.05</c:v>
                </c:pt>
                <c:pt idx="3426" formatCode="#,##0.00">
                  <c:v>83408.66</c:v>
                </c:pt>
                <c:pt idx="3427" formatCode="#,##0.00">
                  <c:v>83352.23</c:v>
                </c:pt>
                <c:pt idx="3428" formatCode="#,##0.00">
                  <c:v>83295.8</c:v>
                </c:pt>
                <c:pt idx="3429" formatCode="#,##0.00">
                  <c:v>83239.460000000006</c:v>
                </c:pt>
                <c:pt idx="3430" formatCode="#,##0.00">
                  <c:v>83183.13</c:v>
                </c:pt>
                <c:pt idx="3431" formatCode="#,##0.00">
                  <c:v>83126.8</c:v>
                </c:pt>
                <c:pt idx="3432" formatCode="#,##0.00">
                  <c:v>83070.53</c:v>
                </c:pt>
                <c:pt idx="3433" formatCode="#,##0.00">
                  <c:v>83014.3</c:v>
                </c:pt>
                <c:pt idx="3434" formatCode="#,##0.00">
                  <c:v>82959.509999999995</c:v>
                </c:pt>
                <c:pt idx="3435" formatCode="#,##0.00">
                  <c:v>82902.600000000006</c:v>
                </c:pt>
                <c:pt idx="3436" formatCode="#,##0.00">
                  <c:v>82846.12</c:v>
                </c:pt>
                <c:pt idx="3437" formatCode="#,##0.00">
                  <c:v>82789.87</c:v>
                </c:pt>
                <c:pt idx="3438" formatCode="#,##0.00">
                  <c:v>82733.710000000006</c:v>
                </c:pt>
                <c:pt idx="3439" formatCode="#,##0.00">
                  <c:v>82677.58</c:v>
                </c:pt>
                <c:pt idx="3440" formatCode="#,##0.00">
                  <c:v>82621.52</c:v>
                </c:pt>
                <c:pt idx="3441" formatCode="#,##0.00">
                  <c:v>82565.45</c:v>
                </c:pt>
                <c:pt idx="3442" formatCode="#,##0.00">
                  <c:v>82509.460000000006</c:v>
                </c:pt>
                <c:pt idx="3443" formatCode="#,##0.00">
                  <c:v>82453.48</c:v>
                </c:pt>
                <c:pt idx="3444" formatCode="#,##0.00">
                  <c:v>82397.399999999994</c:v>
                </c:pt>
                <c:pt idx="3445" formatCode="#,##0.00">
                  <c:v>82341.42</c:v>
                </c:pt>
                <c:pt idx="3446" formatCode="#,##0.00">
                  <c:v>82285.399999999994</c:v>
                </c:pt>
                <c:pt idx="3447" formatCode="#,##0.00">
                  <c:v>82229.37</c:v>
                </c:pt>
                <c:pt idx="3448" formatCode="#,##0.00">
                  <c:v>82173.45</c:v>
                </c:pt>
                <c:pt idx="3449" formatCode="#,##0.00">
                  <c:v>82117.52</c:v>
                </c:pt>
                <c:pt idx="3450" formatCode="#,##0.00">
                  <c:v>82061.64</c:v>
                </c:pt>
                <c:pt idx="3451" formatCode="#,##0.00">
                  <c:v>82005.81</c:v>
                </c:pt>
                <c:pt idx="3452" formatCode="#,##0.00">
                  <c:v>81950.03</c:v>
                </c:pt>
                <c:pt idx="3453" formatCode="#,##0.00">
                  <c:v>81894.23</c:v>
                </c:pt>
                <c:pt idx="3454" formatCode="#,##0.00">
                  <c:v>81838.45</c:v>
                </c:pt>
                <c:pt idx="3455" formatCode="#,##0.00">
                  <c:v>81782.67</c:v>
                </c:pt>
                <c:pt idx="3456" formatCode="#,##0.00">
                  <c:v>81726.95</c:v>
                </c:pt>
                <c:pt idx="3457" formatCode="#,##0.00">
                  <c:v>81671.210000000006</c:v>
                </c:pt>
                <c:pt idx="3458" formatCode="#,##0.00">
                  <c:v>81615.570000000007</c:v>
                </c:pt>
                <c:pt idx="3459" formatCode="#,##0.00">
                  <c:v>81559.87</c:v>
                </c:pt>
                <c:pt idx="3460" formatCode="#,##0.00">
                  <c:v>81504.27</c:v>
                </c:pt>
                <c:pt idx="3461" formatCode="#,##0.00">
                  <c:v>81449.52</c:v>
                </c:pt>
                <c:pt idx="3462" formatCode="#,##0.00">
                  <c:v>81394.02</c:v>
                </c:pt>
                <c:pt idx="3463" formatCode="#,##0.00">
                  <c:v>81338.25</c:v>
                </c:pt>
                <c:pt idx="3464" formatCode="#,##0.00">
                  <c:v>81282.48</c:v>
                </c:pt>
                <c:pt idx="3465" formatCode="#,##0.00">
                  <c:v>81226.8</c:v>
                </c:pt>
                <c:pt idx="3466" formatCode="#,##0.00">
                  <c:v>81171.100000000006</c:v>
                </c:pt>
                <c:pt idx="3467" formatCode="#,##0.00">
                  <c:v>81115.48</c:v>
                </c:pt>
                <c:pt idx="3468" formatCode="#,##0.00">
                  <c:v>81059.850000000006</c:v>
                </c:pt>
                <c:pt idx="3469" formatCode="#,##0.00">
                  <c:v>81004.33</c:v>
                </c:pt>
                <c:pt idx="3470" formatCode="#,##0.00">
                  <c:v>80948.88</c:v>
                </c:pt>
                <c:pt idx="3471" formatCode="#,##0.00">
                  <c:v>80893.41</c:v>
                </c:pt>
                <c:pt idx="3472" formatCode="#,##0.00">
                  <c:v>80838.009999999995</c:v>
                </c:pt>
                <c:pt idx="3473" formatCode="#,##0.00">
                  <c:v>80782.64</c:v>
                </c:pt>
                <c:pt idx="3474" formatCode="#,##0.00">
                  <c:v>80727.289999999994</c:v>
                </c:pt>
                <c:pt idx="3475" formatCode="#,##0.00">
                  <c:v>80671.92</c:v>
                </c:pt>
                <c:pt idx="3476" formatCode="#,##0.00">
                  <c:v>80616.570000000007</c:v>
                </c:pt>
                <c:pt idx="3477" formatCode="#,##0.00">
                  <c:v>80561.25</c:v>
                </c:pt>
                <c:pt idx="3478" formatCode="#,##0.00">
                  <c:v>80506.039999999994</c:v>
                </c:pt>
                <c:pt idx="3479" formatCode="#,##0.00">
                  <c:v>80450.87</c:v>
                </c:pt>
                <c:pt idx="3480" formatCode="#,##0.00">
                  <c:v>80395.649999999994</c:v>
                </c:pt>
                <c:pt idx="3481" formatCode="#,##0.00">
                  <c:v>80340.52</c:v>
                </c:pt>
                <c:pt idx="3482" formatCode="#,##0.00">
                  <c:v>80285.350000000006</c:v>
                </c:pt>
                <c:pt idx="3483" formatCode="#,##0.00">
                  <c:v>80230.19</c:v>
                </c:pt>
                <c:pt idx="3484" formatCode="#,##0.00">
                  <c:v>80175.05</c:v>
                </c:pt>
                <c:pt idx="3485" formatCode="#,##0.00">
                  <c:v>80119.899999999994</c:v>
                </c:pt>
                <c:pt idx="3486" formatCode="#,##0.00">
                  <c:v>80064.820000000007</c:v>
                </c:pt>
                <c:pt idx="3487" formatCode="#,##0.00">
                  <c:v>80009.73</c:v>
                </c:pt>
                <c:pt idx="3488" formatCode="#,##0.00">
                  <c:v>79954.66</c:v>
                </c:pt>
                <c:pt idx="3489" formatCode="#,##0.00">
                  <c:v>79899.63</c:v>
                </c:pt>
                <c:pt idx="3490" formatCode="#,##0.00">
                  <c:v>79844.600000000006</c:v>
                </c:pt>
                <c:pt idx="3491" formatCode="#,##0.00">
                  <c:v>79789.63</c:v>
                </c:pt>
                <c:pt idx="3492" formatCode="#,##0.00">
                  <c:v>79734.7</c:v>
                </c:pt>
                <c:pt idx="3493" formatCode="#,##0.00">
                  <c:v>79679.8</c:v>
                </c:pt>
                <c:pt idx="3494" formatCode="#,##0.00">
                  <c:v>79626.44</c:v>
                </c:pt>
                <c:pt idx="3495" formatCode="#,##0.00">
                  <c:v>79570.460000000006</c:v>
                </c:pt>
                <c:pt idx="3496" formatCode="#,##0.00">
                  <c:v>79515.41</c:v>
                </c:pt>
                <c:pt idx="3497" formatCode="#,##0.00">
                  <c:v>79466.12</c:v>
                </c:pt>
                <c:pt idx="3498" formatCode="#,##0.00">
                  <c:v>79407.960000000006</c:v>
                </c:pt>
                <c:pt idx="3499" formatCode="#,##0.00">
                  <c:v>79352.14</c:v>
                </c:pt>
                <c:pt idx="3500" formatCode="#,##0.00">
                  <c:v>79296.89</c:v>
                </c:pt>
                <c:pt idx="3501" formatCode="#,##0.00">
                  <c:v>79241.899999999994</c:v>
                </c:pt>
                <c:pt idx="3502" formatCode="#,##0.00">
                  <c:v>79187.070000000007</c:v>
                </c:pt>
                <c:pt idx="3503" formatCode="#,##0.00">
                  <c:v>79132.320000000007</c:v>
                </c:pt>
                <c:pt idx="3504" formatCode="#,##0.00">
                  <c:v>79077.58</c:v>
                </c:pt>
                <c:pt idx="3505" formatCode="#,##0.00">
                  <c:v>79022.929999999993</c:v>
                </c:pt>
                <c:pt idx="3506" formatCode="#,##0.00">
                  <c:v>78968.28</c:v>
                </c:pt>
                <c:pt idx="3507" formatCode="#,##0.00">
                  <c:v>78913.64</c:v>
                </c:pt>
                <c:pt idx="3508" formatCode="#,##0.00">
                  <c:v>78858.990000000005</c:v>
                </c:pt>
                <c:pt idx="3509" formatCode="#,##0.00">
                  <c:v>78804.399999999994</c:v>
                </c:pt>
                <c:pt idx="3510" formatCode="#,##0.00">
                  <c:v>78749.81</c:v>
                </c:pt>
                <c:pt idx="3511" formatCode="#,##0.00">
                  <c:v>78695.259999999995</c:v>
                </c:pt>
                <c:pt idx="3512" formatCode="#,##0.00">
                  <c:v>78640.679999999993</c:v>
                </c:pt>
                <c:pt idx="3513" formatCode="#,##0.00">
                  <c:v>78586.12</c:v>
                </c:pt>
                <c:pt idx="3514" formatCode="#,##0.00">
                  <c:v>78531.59</c:v>
                </c:pt>
                <c:pt idx="3515" formatCode="#,##0.00">
                  <c:v>78477.119999999995</c:v>
                </c:pt>
                <c:pt idx="3516" formatCode="#,##0.00">
                  <c:v>78422.67</c:v>
                </c:pt>
                <c:pt idx="3517" formatCode="#,##0.00">
                  <c:v>78368.240000000005</c:v>
                </c:pt>
                <c:pt idx="3518" formatCode="#,##0.00">
                  <c:v>78313.820000000007</c:v>
                </c:pt>
                <c:pt idx="3519" formatCode="#,##0.00">
                  <c:v>78259.38</c:v>
                </c:pt>
                <c:pt idx="3520" formatCode="#,##0.00">
                  <c:v>78204.89</c:v>
                </c:pt>
                <c:pt idx="3521" formatCode="#,##0.00">
                  <c:v>78150.460000000006</c:v>
                </c:pt>
                <c:pt idx="3522" formatCode="#,##0.00">
                  <c:v>78096.08</c:v>
                </c:pt>
                <c:pt idx="3523" formatCode="#,##0.00">
                  <c:v>78041.73</c:v>
                </c:pt>
                <c:pt idx="3524" formatCode="#,##0.00">
                  <c:v>77987.41</c:v>
                </c:pt>
                <c:pt idx="3525" formatCode="#,##0.00">
                  <c:v>77987.11</c:v>
                </c:pt>
                <c:pt idx="3526" formatCode="#,##0.00">
                  <c:v>77897.899999999994</c:v>
                </c:pt>
                <c:pt idx="3527" formatCode="#,##0.00">
                  <c:v>77834.73</c:v>
                </c:pt>
                <c:pt idx="3528" formatCode="#,##0.00">
                  <c:v>77776.990000000005</c:v>
                </c:pt>
                <c:pt idx="3529" formatCode="#,##0.00">
                  <c:v>77721.16</c:v>
                </c:pt>
                <c:pt idx="3530" formatCode="#,##0.00">
                  <c:v>77666.080000000002</c:v>
                </c:pt>
                <c:pt idx="3531" formatCode="#,##0.00">
                  <c:v>77611.429999999993</c:v>
                </c:pt>
                <c:pt idx="3532" formatCode="#,##0.00">
                  <c:v>77556.98</c:v>
                </c:pt>
                <c:pt idx="3533" formatCode="#,##0.00">
                  <c:v>77502.61</c:v>
                </c:pt>
                <c:pt idx="3534" formatCode="#,##0.00">
                  <c:v>77448.320000000007</c:v>
                </c:pt>
                <c:pt idx="3535" formatCode="#,##0.00">
                  <c:v>77394.13</c:v>
                </c:pt>
                <c:pt idx="3536" formatCode="#,##0.00">
                  <c:v>77339.95</c:v>
                </c:pt>
                <c:pt idx="3537" formatCode="#,##0.00">
                  <c:v>77285.740000000005</c:v>
                </c:pt>
                <c:pt idx="3538" formatCode="#,##0.00">
                  <c:v>77231.570000000007</c:v>
                </c:pt>
                <c:pt idx="3539" formatCode="#,##0.00">
                  <c:v>77177.48</c:v>
                </c:pt>
                <c:pt idx="3540" formatCode="#,##0.00">
                  <c:v>77123.38</c:v>
                </c:pt>
                <c:pt idx="3541" formatCode="#,##0.00">
                  <c:v>77069.3</c:v>
                </c:pt>
                <c:pt idx="3542" formatCode="#,##0.00">
                  <c:v>77015.210000000006</c:v>
                </c:pt>
                <c:pt idx="3543" formatCode="#,##0.00">
                  <c:v>76961.100000000006</c:v>
                </c:pt>
                <c:pt idx="3544" formatCode="#,##0.00">
                  <c:v>76907.05</c:v>
                </c:pt>
                <c:pt idx="3545" formatCode="#,##0.00">
                  <c:v>76853.06</c:v>
                </c:pt>
                <c:pt idx="3546" formatCode="#,##0.00">
                  <c:v>76799.070000000007</c:v>
                </c:pt>
                <c:pt idx="3547" formatCode="#,##0.00">
                  <c:v>76745.070000000007</c:v>
                </c:pt>
                <c:pt idx="3548" formatCode="#,##0.00">
                  <c:v>76691.12</c:v>
                </c:pt>
                <c:pt idx="3549" formatCode="#,##0.00">
                  <c:v>76637.2</c:v>
                </c:pt>
                <c:pt idx="3550" formatCode="#,##0.00">
                  <c:v>76583.3</c:v>
                </c:pt>
                <c:pt idx="3551" formatCode="#,##0.00">
                  <c:v>76529.41</c:v>
                </c:pt>
                <c:pt idx="3552" formatCode="#,##0.00">
                  <c:v>76475.55</c:v>
                </c:pt>
                <c:pt idx="3553" formatCode="#,##0.00">
                  <c:v>76421.66</c:v>
                </c:pt>
                <c:pt idx="3554" formatCode="#,##0.00">
                  <c:v>76367.759999999995</c:v>
                </c:pt>
                <c:pt idx="3555" formatCode="#,##0.00">
                  <c:v>76313.91</c:v>
                </c:pt>
                <c:pt idx="3556" formatCode="#,##0.00">
                  <c:v>76260.12</c:v>
                </c:pt>
                <c:pt idx="3557" formatCode="#,##0.00">
                  <c:v>76206.38</c:v>
                </c:pt>
                <c:pt idx="3558" formatCode="#,##0.00">
                  <c:v>76152.55</c:v>
                </c:pt>
                <c:pt idx="3559" formatCode="#,##0.00">
                  <c:v>76098.77</c:v>
                </c:pt>
                <c:pt idx="3560" formatCode="#,##0.00">
                  <c:v>76045.039999999994</c:v>
                </c:pt>
                <c:pt idx="3561" formatCode="#,##0.00">
                  <c:v>75991.28</c:v>
                </c:pt>
                <c:pt idx="3562" formatCode="#,##0.00">
                  <c:v>75937.62</c:v>
                </c:pt>
                <c:pt idx="3563" formatCode="#,##0.00">
                  <c:v>75883.990000000005</c:v>
                </c:pt>
                <c:pt idx="3564" formatCode="#,##0.00">
                  <c:v>75830.36</c:v>
                </c:pt>
                <c:pt idx="3565" formatCode="#,##0.00">
                  <c:v>75776.759999999995</c:v>
                </c:pt>
                <c:pt idx="3566" formatCode="#,##0.00">
                  <c:v>75723.19</c:v>
                </c:pt>
                <c:pt idx="3567" formatCode="#,##0.00">
                  <c:v>75669.649999999994</c:v>
                </c:pt>
                <c:pt idx="3568" formatCode="#,##0.00">
                  <c:v>75616.08</c:v>
                </c:pt>
                <c:pt idx="3569" formatCode="#,##0.00">
                  <c:v>75562.539999999994</c:v>
                </c:pt>
                <c:pt idx="3570" formatCode="#,##0.00">
                  <c:v>75509.02</c:v>
                </c:pt>
                <c:pt idx="3571" formatCode="#,##0.00">
                  <c:v>75455.47</c:v>
                </c:pt>
                <c:pt idx="3572" formatCode="#,##0.00">
                  <c:v>75401.95</c:v>
                </c:pt>
                <c:pt idx="3573" formatCode="#,##0.00">
                  <c:v>75348.45</c:v>
                </c:pt>
                <c:pt idx="3574" formatCode="#,##0.00">
                  <c:v>75294.990000000005</c:v>
                </c:pt>
                <c:pt idx="3575" formatCode="#,##0.00">
                  <c:v>75241.490000000005</c:v>
                </c:pt>
                <c:pt idx="3576" formatCode="#,##0.00">
                  <c:v>75187.990000000005</c:v>
                </c:pt>
                <c:pt idx="3577" formatCode="#,##0.00">
                  <c:v>75134.59</c:v>
                </c:pt>
                <c:pt idx="3578" formatCode="#,##0.00">
                  <c:v>75081.08</c:v>
                </c:pt>
                <c:pt idx="3579" formatCode="#,##0.00">
                  <c:v>75027.72</c:v>
                </c:pt>
                <c:pt idx="3580" formatCode="#,##0.00">
                  <c:v>74974.41</c:v>
                </c:pt>
                <c:pt idx="3581" formatCode="#,##0.00">
                  <c:v>74921.05</c:v>
                </c:pt>
                <c:pt idx="3582" formatCode="#,##0.00">
                  <c:v>74867.77</c:v>
                </c:pt>
                <c:pt idx="3583" formatCode="#,##0.00">
                  <c:v>74814.5</c:v>
                </c:pt>
                <c:pt idx="3584" formatCode="#,##0.00">
                  <c:v>74761.259999999995</c:v>
                </c:pt>
                <c:pt idx="3585" formatCode="#,##0.00">
                  <c:v>74708.08</c:v>
                </c:pt>
                <c:pt idx="3586" formatCode="#,##0.00">
                  <c:v>74654.880000000005</c:v>
                </c:pt>
                <c:pt idx="3587" formatCode="#,##0.00">
                  <c:v>74601.710000000006</c:v>
                </c:pt>
                <c:pt idx="3588" formatCode="#,##0.00">
                  <c:v>74548.509999999995</c:v>
                </c:pt>
                <c:pt idx="3589" formatCode="#,##0.00">
                  <c:v>74495.350000000006</c:v>
                </c:pt>
                <c:pt idx="3590" formatCode="#,##0.00">
                  <c:v>74442.179999999993</c:v>
                </c:pt>
                <c:pt idx="3591" formatCode="#,##0.00">
                  <c:v>74389.039999999994</c:v>
                </c:pt>
                <c:pt idx="3592" formatCode="#,##0.00">
                  <c:v>74335.92</c:v>
                </c:pt>
                <c:pt idx="3593" formatCode="#,##0.00">
                  <c:v>74282.850000000006</c:v>
                </c:pt>
                <c:pt idx="3594" formatCode="#,##0.00">
                  <c:v>74229.77</c:v>
                </c:pt>
                <c:pt idx="3595" formatCode="#,##0.00">
                  <c:v>74176.78</c:v>
                </c:pt>
                <c:pt idx="3596" formatCode="#,##0.00">
                  <c:v>74123.69</c:v>
                </c:pt>
                <c:pt idx="3597" formatCode="#,##0.00">
                  <c:v>74070.64</c:v>
                </c:pt>
                <c:pt idx="3598" formatCode="#,##0.00">
                  <c:v>74017.64</c:v>
                </c:pt>
                <c:pt idx="3599" formatCode="#,##0.00">
                  <c:v>73964.600000000006</c:v>
                </c:pt>
                <c:pt idx="3600" formatCode="#,##0.00">
                  <c:v>73911.59</c:v>
                </c:pt>
                <c:pt idx="3601" formatCode="#,##0.00">
                  <c:v>73858.67</c:v>
                </c:pt>
                <c:pt idx="3602" formatCode="#,##0.00">
                  <c:v>73805.72</c:v>
                </c:pt>
                <c:pt idx="3603" formatCode="#,##0.00">
                  <c:v>73752.81</c:v>
                </c:pt>
                <c:pt idx="3604" formatCode="#,##0.00">
                  <c:v>73699.89</c:v>
                </c:pt>
                <c:pt idx="3605" formatCode="#,##0.00">
                  <c:v>73647.03</c:v>
                </c:pt>
                <c:pt idx="3606" formatCode="#,##0.00">
                  <c:v>73594.19</c:v>
                </c:pt>
                <c:pt idx="3607" formatCode="#,##0.00">
                  <c:v>73541.27</c:v>
                </c:pt>
                <c:pt idx="3608" formatCode="#,##0.00">
                  <c:v>73488.289999999994</c:v>
                </c:pt>
                <c:pt idx="3609" formatCode="#,##0.00">
                  <c:v>73435.41</c:v>
                </c:pt>
                <c:pt idx="3610" formatCode="#,##0.00">
                  <c:v>73382.59</c:v>
                </c:pt>
                <c:pt idx="3611" formatCode="#,##0.00">
                  <c:v>73329.8</c:v>
                </c:pt>
                <c:pt idx="3612" formatCode="#,##0.00">
                  <c:v>73277.05</c:v>
                </c:pt>
                <c:pt idx="3613" formatCode="#,##0.00">
                  <c:v>73224.38</c:v>
                </c:pt>
                <c:pt idx="3614" formatCode="#,##0.00">
                  <c:v>73171.740000000005</c:v>
                </c:pt>
                <c:pt idx="3615" formatCode="#,##0.00">
                  <c:v>73119.16</c:v>
                </c:pt>
                <c:pt idx="3616" formatCode="#,##0.00">
                  <c:v>73066.53</c:v>
                </c:pt>
                <c:pt idx="3617" formatCode="#,##0.00">
                  <c:v>73013.899999999994</c:v>
                </c:pt>
                <c:pt idx="3618" formatCode="#,##0.00">
                  <c:v>72961.3</c:v>
                </c:pt>
                <c:pt idx="3619" formatCode="#,##0.00">
                  <c:v>72908.72</c:v>
                </c:pt>
                <c:pt idx="3620" formatCode="#,##0.00">
                  <c:v>72856.160000000003</c:v>
                </c:pt>
                <c:pt idx="3621" formatCode="#,##0.00">
                  <c:v>72803.64</c:v>
                </c:pt>
                <c:pt idx="3622" formatCode="#,##0.00">
                  <c:v>72751.09</c:v>
                </c:pt>
                <c:pt idx="3623" formatCode="#,##0.00">
                  <c:v>72698.52</c:v>
                </c:pt>
                <c:pt idx="3624" formatCode="#,##0.00">
                  <c:v>72645.95</c:v>
                </c:pt>
                <c:pt idx="3625" formatCode="#,##0.00">
                  <c:v>72593.41</c:v>
                </c:pt>
                <c:pt idx="3626" formatCode="#,##0.00">
                  <c:v>72540.91</c:v>
                </c:pt>
                <c:pt idx="3627" formatCode="#,##0.00">
                  <c:v>72488.45</c:v>
                </c:pt>
                <c:pt idx="3628" formatCode="#,##0.00">
                  <c:v>72435.95</c:v>
                </c:pt>
                <c:pt idx="3629" formatCode="#,##0.00">
                  <c:v>72383.55</c:v>
                </c:pt>
                <c:pt idx="3630" formatCode="#,##0.00">
                  <c:v>72331.179999999993</c:v>
                </c:pt>
                <c:pt idx="3631" formatCode="#,##0.00">
                  <c:v>72278.8</c:v>
                </c:pt>
                <c:pt idx="3632" formatCode="#,##0.00">
                  <c:v>72226.44</c:v>
                </c:pt>
                <c:pt idx="3633" formatCode="#,##0.00">
                  <c:v>72174.13</c:v>
                </c:pt>
                <c:pt idx="3634" formatCode="#,##0.00">
                  <c:v>72121.88</c:v>
                </c:pt>
                <c:pt idx="3635" formatCode="#,##0.00">
                  <c:v>72069.56</c:v>
                </c:pt>
                <c:pt idx="3636" formatCode="#,##0.00">
                  <c:v>72017.33</c:v>
                </c:pt>
                <c:pt idx="3637" formatCode="#,##0.00">
                  <c:v>71965.119999999995</c:v>
                </c:pt>
                <c:pt idx="3638" formatCode="#,##0.00">
                  <c:v>71912.91</c:v>
                </c:pt>
                <c:pt idx="3639" formatCode="#,##0.00">
                  <c:v>71860.72</c:v>
                </c:pt>
                <c:pt idx="3640" formatCode="#,##0.00">
                  <c:v>71808.58</c:v>
                </c:pt>
                <c:pt idx="3641" formatCode="#,##0.00">
                  <c:v>71756.45</c:v>
                </c:pt>
                <c:pt idx="3642" formatCode="#,##0.00">
                  <c:v>71704.320000000007</c:v>
                </c:pt>
                <c:pt idx="3643" formatCode="#,##0.00">
                  <c:v>71652.23</c:v>
                </c:pt>
                <c:pt idx="3644" formatCode="#,##0.00">
                  <c:v>71600.149999999994</c:v>
                </c:pt>
                <c:pt idx="3645" formatCode="#,##0.00">
                  <c:v>71548.100000000006</c:v>
                </c:pt>
                <c:pt idx="3646" formatCode="#,##0.00">
                  <c:v>71496.12</c:v>
                </c:pt>
                <c:pt idx="3647" formatCode="#,##0.00">
                  <c:v>71444.160000000003</c:v>
                </c:pt>
                <c:pt idx="3648" formatCode="#,##0.00">
                  <c:v>71392.23</c:v>
                </c:pt>
                <c:pt idx="3649" formatCode="#,##0.00">
                  <c:v>71340.33</c:v>
                </c:pt>
                <c:pt idx="3650" formatCode="#,##0.00">
                  <c:v>71288.36</c:v>
                </c:pt>
                <c:pt idx="3651" formatCode="#,##0.00">
                  <c:v>71236.41</c:v>
                </c:pt>
                <c:pt idx="3652" formatCode="#,##0.00">
                  <c:v>71184.47</c:v>
                </c:pt>
                <c:pt idx="3653" formatCode="#,##0.00">
                  <c:v>71132.58</c:v>
                </c:pt>
                <c:pt idx="3654" formatCode="#,##0.00">
                  <c:v>71080.600000000006</c:v>
                </c:pt>
                <c:pt idx="3655" formatCode="#,##0.00">
                  <c:v>71028.679999999993</c:v>
                </c:pt>
                <c:pt idx="3656" formatCode="#,##0.00">
                  <c:v>70976.800000000003</c:v>
                </c:pt>
                <c:pt idx="3657" formatCode="#,##0.00">
                  <c:v>70924.929999999993</c:v>
                </c:pt>
                <c:pt idx="3658" formatCode="#,##0.00">
                  <c:v>70873.09</c:v>
                </c:pt>
                <c:pt idx="3659" formatCode="#,##0.00">
                  <c:v>70821.240000000005</c:v>
                </c:pt>
                <c:pt idx="3660" formatCode="#,##0.00">
                  <c:v>70769.48</c:v>
                </c:pt>
                <c:pt idx="3661" formatCode="#,##0.00">
                  <c:v>70717.73</c:v>
                </c:pt>
                <c:pt idx="3662" formatCode="#,##0.00">
                  <c:v>70666.02</c:v>
                </c:pt>
                <c:pt idx="3663" formatCode="#,##0.00">
                  <c:v>70614.3</c:v>
                </c:pt>
                <c:pt idx="3664" formatCode="#,##0.00">
                  <c:v>70562.649999999994</c:v>
                </c:pt>
                <c:pt idx="3665" formatCode="#,##0.00">
                  <c:v>70510.97</c:v>
                </c:pt>
                <c:pt idx="3666" formatCode="#,##0.00">
                  <c:v>70459.31</c:v>
                </c:pt>
                <c:pt idx="3667" formatCode="#,##0.00">
                  <c:v>70407.69</c:v>
                </c:pt>
                <c:pt idx="3668" formatCode="#,##0.00">
                  <c:v>70356.13</c:v>
                </c:pt>
                <c:pt idx="3669" formatCode="#,##0.00">
                  <c:v>70304.53</c:v>
                </c:pt>
                <c:pt idx="3670" formatCode="#,##0.00">
                  <c:v>70252.98</c:v>
                </c:pt>
                <c:pt idx="3671" formatCode="#,##0.00">
                  <c:v>70201.41</c:v>
                </c:pt>
                <c:pt idx="3672" formatCode="#,##0.00">
                  <c:v>70149.88</c:v>
                </c:pt>
                <c:pt idx="3673" formatCode="#,##0.00">
                  <c:v>70098.39</c:v>
                </c:pt>
                <c:pt idx="3674" formatCode="#,##0.00">
                  <c:v>70046.83</c:v>
                </c:pt>
                <c:pt idx="3675" formatCode="#,##0.00">
                  <c:v>69995.520000000004</c:v>
                </c:pt>
                <c:pt idx="3676" formatCode="#,##0.00">
                  <c:v>69944.05</c:v>
                </c:pt>
                <c:pt idx="3677" formatCode="#,##0.00">
                  <c:v>69892.66</c:v>
                </c:pt>
                <c:pt idx="3678" formatCode="#,##0.00">
                  <c:v>69841.3</c:v>
                </c:pt>
                <c:pt idx="3679" formatCode="#,##0.00">
                  <c:v>69789.929999999993</c:v>
                </c:pt>
                <c:pt idx="3680" formatCode="#,##0.00">
                  <c:v>69738.55</c:v>
                </c:pt>
                <c:pt idx="3681" formatCode="#,##0.00">
                  <c:v>69687.210000000006</c:v>
                </c:pt>
                <c:pt idx="3682" formatCode="#,##0.00">
                  <c:v>69635.97</c:v>
                </c:pt>
                <c:pt idx="3683" formatCode="#,##0.00">
                  <c:v>69584.66</c:v>
                </c:pt>
                <c:pt idx="3684" formatCode="#,##0.00">
                  <c:v>69533.33</c:v>
                </c:pt>
                <c:pt idx="3685" formatCode="#,##0.00">
                  <c:v>69482.06</c:v>
                </c:pt>
                <c:pt idx="3686" formatCode="#,##0.00">
                  <c:v>69430.81</c:v>
                </c:pt>
                <c:pt idx="3687" formatCode="#,##0.00">
                  <c:v>69379.539999999994</c:v>
                </c:pt>
                <c:pt idx="3688" formatCode="#,##0.00">
                  <c:v>69328.320000000007</c:v>
                </c:pt>
                <c:pt idx="3689" formatCode="#,##0.00">
                  <c:v>69277.119999999995</c:v>
                </c:pt>
                <c:pt idx="3690" formatCode="#,##0.00">
                  <c:v>69225.98</c:v>
                </c:pt>
                <c:pt idx="3691" formatCode="#,##0.00">
                  <c:v>69174.84</c:v>
                </c:pt>
                <c:pt idx="3692" formatCode="#,##0.00">
                  <c:v>69123.710000000006</c:v>
                </c:pt>
                <c:pt idx="3693" formatCode="#,##0.00">
                  <c:v>69072.59</c:v>
                </c:pt>
                <c:pt idx="3694" formatCode="#,##0.00">
                  <c:v>69021.56</c:v>
                </c:pt>
                <c:pt idx="3695" formatCode="#,##0.00">
                  <c:v>68970.5</c:v>
                </c:pt>
                <c:pt idx="3696" formatCode="#,##0.00">
                  <c:v>68919.460000000006</c:v>
                </c:pt>
                <c:pt idx="3697" formatCode="#,##0.00">
                  <c:v>68868.479999999996</c:v>
                </c:pt>
                <c:pt idx="3698" formatCode="#,##0.00">
                  <c:v>68817.5</c:v>
                </c:pt>
                <c:pt idx="3699" formatCode="#,##0.00">
                  <c:v>68766.52</c:v>
                </c:pt>
                <c:pt idx="3700" formatCode="#,##0.00">
                  <c:v>68715.55</c:v>
                </c:pt>
                <c:pt idx="3701" formatCode="#,##0.00">
                  <c:v>68664.570000000007</c:v>
                </c:pt>
                <c:pt idx="3702" formatCode="#,##0.00">
                  <c:v>68613.61</c:v>
                </c:pt>
                <c:pt idx="3703" formatCode="#,##0.00">
                  <c:v>68562.86</c:v>
                </c:pt>
                <c:pt idx="3704" formatCode="#,##0.00">
                  <c:v>68511.850000000006</c:v>
                </c:pt>
                <c:pt idx="3705" formatCode="#,##0.00">
                  <c:v>68460.88</c:v>
                </c:pt>
                <c:pt idx="3706" formatCode="#,##0.00">
                  <c:v>68409.95</c:v>
                </c:pt>
                <c:pt idx="3707" formatCode="#,##0.00">
                  <c:v>68359</c:v>
                </c:pt>
                <c:pt idx="3708" formatCode="#,##0.00">
                  <c:v>68308.13</c:v>
                </c:pt>
                <c:pt idx="3709" formatCode="#,##0.00">
                  <c:v>68257.59</c:v>
                </c:pt>
                <c:pt idx="3710" formatCode="#,##0.00">
                  <c:v>68206.710000000006</c:v>
                </c:pt>
                <c:pt idx="3711" formatCode="#,##0.00">
                  <c:v>68155.839999999997</c:v>
                </c:pt>
                <c:pt idx="3712" formatCode="#,##0.00">
                  <c:v>68105.06</c:v>
                </c:pt>
                <c:pt idx="3713" formatCode="#,##0.00">
                  <c:v>68054.320000000007</c:v>
                </c:pt>
                <c:pt idx="3714" formatCode="#,##0.00">
                  <c:v>68003.63</c:v>
                </c:pt>
                <c:pt idx="3715" formatCode="#,##0.00">
                  <c:v>67953</c:v>
                </c:pt>
                <c:pt idx="3716" formatCode="#,##0.00">
                  <c:v>67902.38</c:v>
                </c:pt>
                <c:pt idx="3717" formatCode="#,##0.00">
                  <c:v>67851.789999999994</c:v>
                </c:pt>
                <c:pt idx="3718" formatCode="#,##0.00">
                  <c:v>67801.210000000006</c:v>
                </c:pt>
                <c:pt idx="3719" formatCode="#,##0.00">
                  <c:v>67750.69</c:v>
                </c:pt>
                <c:pt idx="3720" formatCode="#,##0.00">
                  <c:v>67700.11</c:v>
                </c:pt>
                <c:pt idx="3721" formatCode="#,##0.00">
                  <c:v>67649.55</c:v>
                </c:pt>
                <c:pt idx="3722" formatCode="#,##0.00">
                  <c:v>67599</c:v>
                </c:pt>
                <c:pt idx="3723" formatCode="#,##0.00">
                  <c:v>67548.47</c:v>
                </c:pt>
                <c:pt idx="3724" formatCode="#,##0.00">
                  <c:v>67497.91</c:v>
                </c:pt>
                <c:pt idx="3725" formatCode="#,##0.00">
                  <c:v>67447.39</c:v>
                </c:pt>
                <c:pt idx="3726" formatCode="#,##0.00">
                  <c:v>67396.95</c:v>
                </c:pt>
                <c:pt idx="3727" formatCode="#,##0.00">
                  <c:v>67346.55</c:v>
                </c:pt>
                <c:pt idx="3728" formatCode="#,##0.00">
                  <c:v>67296.12</c:v>
                </c:pt>
                <c:pt idx="3729" formatCode="#,##0.00">
                  <c:v>67245.67</c:v>
                </c:pt>
                <c:pt idx="3730" formatCode="#,##0.00">
                  <c:v>67195.240000000005</c:v>
                </c:pt>
                <c:pt idx="3731" formatCode="#,##0.00">
                  <c:v>67144.800000000003</c:v>
                </c:pt>
                <c:pt idx="3732" formatCode="#,##0.00">
                  <c:v>67094.3</c:v>
                </c:pt>
                <c:pt idx="3733" formatCode="#,##0.00">
                  <c:v>67043.67</c:v>
                </c:pt>
                <c:pt idx="3734" formatCode="#,##0.00">
                  <c:v>66993.25</c:v>
                </c:pt>
                <c:pt idx="3735" formatCode="#,##0.00">
                  <c:v>66942.86</c:v>
                </c:pt>
                <c:pt idx="3736" formatCode="#,##0.00">
                  <c:v>66892.47</c:v>
                </c:pt>
                <c:pt idx="3737" formatCode="#,##0.00">
                  <c:v>66842.16</c:v>
                </c:pt>
                <c:pt idx="3738" formatCode="#,##0.00">
                  <c:v>66791.8</c:v>
                </c:pt>
                <c:pt idx="3739" formatCode="#,##0.00">
                  <c:v>66741.45</c:v>
                </c:pt>
                <c:pt idx="3740" formatCode="#,##0.00">
                  <c:v>66691.070000000007</c:v>
                </c:pt>
                <c:pt idx="3741" formatCode="#,##0.00">
                  <c:v>66640.75</c:v>
                </c:pt>
                <c:pt idx="3742" formatCode="#,##0.00">
                  <c:v>66590.41</c:v>
                </c:pt>
                <c:pt idx="3743" formatCode="#,##0.00">
                  <c:v>66540.09</c:v>
                </c:pt>
                <c:pt idx="3744" formatCode="#,##0.00">
                  <c:v>66489.8</c:v>
                </c:pt>
                <c:pt idx="3745" formatCode="#,##0.00">
                  <c:v>66439.44</c:v>
                </c:pt>
                <c:pt idx="3746" formatCode="#,##0.00">
                  <c:v>66389.13</c:v>
                </c:pt>
                <c:pt idx="3747" formatCode="#,##0.00">
                  <c:v>66338.83</c:v>
                </c:pt>
                <c:pt idx="3748" formatCode="#,##0.00">
                  <c:v>66288.479999999996</c:v>
                </c:pt>
                <c:pt idx="3749" formatCode="#,##0.00">
                  <c:v>66238.22</c:v>
                </c:pt>
                <c:pt idx="3750" formatCode="#,##0.00">
                  <c:v>66187.94</c:v>
                </c:pt>
                <c:pt idx="3751" formatCode="#,##0.00">
                  <c:v>66137.66</c:v>
                </c:pt>
                <c:pt idx="3752" formatCode="#,##0.00">
                  <c:v>66087.39</c:v>
                </c:pt>
                <c:pt idx="3753" formatCode="#,##0.00">
                  <c:v>66037.119999999995</c:v>
                </c:pt>
                <c:pt idx="3754" formatCode="#,##0.00">
                  <c:v>65986.850000000006</c:v>
                </c:pt>
                <c:pt idx="3755" formatCode="#,##0.00">
                  <c:v>65936.55</c:v>
                </c:pt>
                <c:pt idx="3756" formatCode="#,##0.00">
                  <c:v>65886.240000000005</c:v>
                </c:pt>
                <c:pt idx="3757" formatCode="#,##0.00">
                  <c:v>65835.97</c:v>
                </c:pt>
                <c:pt idx="3758" formatCode="#,##0.00">
                  <c:v>65785.72</c:v>
                </c:pt>
                <c:pt idx="3759" formatCode="#,##0.00">
                  <c:v>65735.44</c:v>
                </c:pt>
                <c:pt idx="3760" formatCode="#,##0.00">
                  <c:v>65685.17</c:v>
                </c:pt>
                <c:pt idx="3761" formatCode="#,##0.00">
                  <c:v>65634.91</c:v>
                </c:pt>
                <c:pt idx="3762" formatCode="#,##0.00">
                  <c:v>65584.63</c:v>
                </c:pt>
                <c:pt idx="3763" formatCode="#,##0.00">
                  <c:v>65533.43</c:v>
                </c:pt>
                <c:pt idx="3764" formatCode="#,##0.00">
                  <c:v>65483.54</c:v>
                </c:pt>
                <c:pt idx="3765" formatCode="#,##0.00">
                  <c:v>65433.46</c:v>
                </c:pt>
                <c:pt idx="3766" formatCode="#,##0.00">
                  <c:v>65383.17</c:v>
                </c:pt>
                <c:pt idx="3767" formatCode="#,##0.00">
                  <c:v>65332.85</c:v>
                </c:pt>
                <c:pt idx="3768" formatCode="#,##0.00">
                  <c:v>65282.400000000001</c:v>
                </c:pt>
                <c:pt idx="3769" formatCode="#,##0.00">
                  <c:v>65232.01</c:v>
                </c:pt>
                <c:pt idx="3770" formatCode="#,##0.00">
                  <c:v>65181.59</c:v>
                </c:pt>
                <c:pt idx="3771" formatCode="#,##0.00">
                  <c:v>65131.05</c:v>
                </c:pt>
                <c:pt idx="3772" formatCode="#,##0.00">
                  <c:v>65080.639999999999</c:v>
                </c:pt>
                <c:pt idx="3773" formatCode="#,##0.00">
                  <c:v>65030.18</c:v>
                </c:pt>
                <c:pt idx="3774" formatCode="#,##0.00">
                  <c:v>64979.73</c:v>
                </c:pt>
                <c:pt idx="3775" formatCode="#,##0.00">
                  <c:v>64929.24</c:v>
                </c:pt>
                <c:pt idx="3776" formatCode="#,##0.00">
                  <c:v>64878.71</c:v>
                </c:pt>
                <c:pt idx="3777" formatCode="#,##0.00">
                  <c:v>64828.15</c:v>
                </c:pt>
                <c:pt idx="3778" formatCode="#,##0.00">
                  <c:v>64777.62</c:v>
                </c:pt>
                <c:pt idx="3779" formatCode="#,##0.00">
                  <c:v>64727.01</c:v>
                </c:pt>
                <c:pt idx="3780" formatCode="#,##0.00">
                  <c:v>64676.32</c:v>
                </c:pt>
                <c:pt idx="3781" formatCode="#,##0.00">
                  <c:v>64625.56</c:v>
                </c:pt>
                <c:pt idx="3782" formatCode="#,##0.00">
                  <c:v>64574.78</c:v>
                </c:pt>
                <c:pt idx="3783" formatCode="#,##0.00">
                  <c:v>64523.98</c:v>
                </c:pt>
                <c:pt idx="3784" formatCode="#,##0.00">
                  <c:v>64473.16</c:v>
                </c:pt>
                <c:pt idx="3785" formatCode="#,##0.00">
                  <c:v>64422.2</c:v>
                </c:pt>
                <c:pt idx="3786" formatCode="#,##0.00">
                  <c:v>64371.18</c:v>
                </c:pt>
                <c:pt idx="3787" formatCode="#,##0.00">
                  <c:v>64320.11</c:v>
                </c:pt>
                <c:pt idx="3788" formatCode="#,##0.00">
                  <c:v>64269.02</c:v>
                </c:pt>
                <c:pt idx="3789" formatCode="#,##0.00">
                  <c:v>64217.88</c:v>
                </c:pt>
                <c:pt idx="3790" formatCode="#,##0.00">
                  <c:v>64166.61</c:v>
                </c:pt>
                <c:pt idx="3791" formatCode="#,##0.00">
                  <c:v>64115.28</c:v>
                </c:pt>
                <c:pt idx="3792" formatCode="#,##0.00">
                  <c:v>64063.96</c:v>
                </c:pt>
                <c:pt idx="3793" formatCode="#,##0.00">
                  <c:v>64012.59</c:v>
                </c:pt>
                <c:pt idx="3794" formatCode="#,##0.00">
                  <c:v>63961.19</c:v>
                </c:pt>
                <c:pt idx="3795" formatCode="#,##0.00">
                  <c:v>63909.78</c:v>
                </c:pt>
                <c:pt idx="3796" formatCode="#,##0.00">
                  <c:v>63858.28</c:v>
                </c:pt>
                <c:pt idx="3797" formatCode="#,##0.00">
                  <c:v>63806.720000000001</c:v>
                </c:pt>
                <c:pt idx="3798" formatCode="#,##0.00">
                  <c:v>63755.06</c:v>
                </c:pt>
                <c:pt idx="3799" formatCode="#,##0.00">
                  <c:v>63703.32</c:v>
                </c:pt>
                <c:pt idx="3800" formatCode="#,##0.00">
                  <c:v>63651.51</c:v>
                </c:pt>
                <c:pt idx="3801" formatCode="#,##0.00">
                  <c:v>63599.62</c:v>
                </c:pt>
                <c:pt idx="3802" formatCode="#,##0.00">
                  <c:v>63547.66</c:v>
                </c:pt>
                <c:pt idx="3803" formatCode="#,##0.00">
                  <c:v>63495.61</c:v>
                </c:pt>
                <c:pt idx="3804" formatCode="#,##0.00">
                  <c:v>63443.47</c:v>
                </c:pt>
                <c:pt idx="3805" formatCode="#,##0.00">
                  <c:v>63391.199999999997</c:v>
                </c:pt>
                <c:pt idx="3806" formatCode="#,##0.00">
                  <c:v>63338.879999999997</c:v>
                </c:pt>
                <c:pt idx="3807" formatCode="#,##0.00">
                  <c:v>63286.45</c:v>
                </c:pt>
                <c:pt idx="3808" formatCode="#,##0.00">
                  <c:v>63233.94</c:v>
                </c:pt>
                <c:pt idx="3809" formatCode="#,##0.00">
                  <c:v>63181.33</c:v>
                </c:pt>
                <c:pt idx="3810" formatCode="#,##0.00">
                  <c:v>63128.6</c:v>
                </c:pt>
                <c:pt idx="3811" formatCode="#,##0.00">
                  <c:v>63075.73</c:v>
                </c:pt>
                <c:pt idx="3812" formatCode="#,##0.00">
                  <c:v>63022.77</c:v>
                </c:pt>
                <c:pt idx="3813" formatCode="#,##0.00">
                  <c:v>62969.71</c:v>
                </c:pt>
                <c:pt idx="3814" formatCode="#,##0.00">
                  <c:v>62916.56</c:v>
                </c:pt>
                <c:pt idx="3815" formatCode="#,##0.00">
                  <c:v>62863.25</c:v>
                </c:pt>
                <c:pt idx="3816" formatCode="#,##0.00">
                  <c:v>62809.79</c:v>
                </c:pt>
                <c:pt idx="3817" formatCode="#,##0.00">
                  <c:v>62756.17</c:v>
                </c:pt>
                <c:pt idx="3818" formatCode="#,##0.00">
                  <c:v>62702.46</c:v>
                </c:pt>
                <c:pt idx="3819" formatCode="#,##0.00">
                  <c:v>62648.62</c:v>
                </c:pt>
                <c:pt idx="3820" formatCode="#,##0.00">
                  <c:v>62594.63</c:v>
                </c:pt>
                <c:pt idx="3821" formatCode="#,##0.00">
                  <c:v>62540.55</c:v>
                </c:pt>
                <c:pt idx="3822" formatCode="#,##0.00">
                  <c:v>62486.27</c:v>
                </c:pt>
                <c:pt idx="3823" formatCode="#,##0.00">
                  <c:v>62431.83</c:v>
                </c:pt>
                <c:pt idx="3824" formatCode="#,##0.00">
                  <c:v>62377.26</c:v>
                </c:pt>
                <c:pt idx="3825" formatCode="#,##0.00">
                  <c:v>62322.52</c:v>
                </c:pt>
                <c:pt idx="3826" formatCode="#,##0.00">
                  <c:v>62267.49</c:v>
                </c:pt>
                <c:pt idx="3827" formatCode="#,##0.00">
                  <c:v>62212.39</c:v>
                </c:pt>
                <c:pt idx="3828" formatCode="#,##0.00">
                  <c:v>62157.16</c:v>
                </c:pt>
                <c:pt idx="3829" formatCode="#,##0.00">
                  <c:v>62101.760000000002</c:v>
                </c:pt>
                <c:pt idx="3830" formatCode="#,##0.00">
                  <c:v>62046.2</c:v>
                </c:pt>
                <c:pt idx="3831" formatCode="#,##0.00">
                  <c:v>61990.44</c:v>
                </c:pt>
                <c:pt idx="3832" formatCode="#,##0.00">
                  <c:v>61934.51</c:v>
                </c:pt>
                <c:pt idx="3833" formatCode="#,##0.00">
                  <c:v>61878.41</c:v>
                </c:pt>
                <c:pt idx="3834" formatCode="#,##0.00">
                  <c:v>61822.15</c:v>
                </c:pt>
                <c:pt idx="3835" formatCode="#,##0.00">
                  <c:v>61765.72</c:v>
                </c:pt>
                <c:pt idx="3836" formatCode="#,##0.00">
                  <c:v>61708.92</c:v>
                </c:pt>
                <c:pt idx="3837" formatCode="#,##0.00">
                  <c:v>61652.06</c:v>
                </c:pt>
                <c:pt idx="3838" formatCode="#,##0.00">
                  <c:v>61595</c:v>
                </c:pt>
                <c:pt idx="3839" formatCode="#,##0.00">
                  <c:v>61537.77</c:v>
                </c:pt>
                <c:pt idx="3840" formatCode="#,##0.00">
                  <c:v>61480.28</c:v>
                </c:pt>
                <c:pt idx="3841" formatCode="#,##0.00">
                  <c:v>61422.43</c:v>
                </c:pt>
                <c:pt idx="3842" formatCode="#,##0.00">
                  <c:v>61364.43</c:v>
                </c:pt>
                <c:pt idx="3843" formatCode="#,##0.00">
                  <c:v>61306.27</c:v>
                </c:pt>
                <c:pt idx="3844" formatCode="#,##0.00">
                  <c:v>61247.91</c:v>
                </c:pt>
                <c:pt idx="3845" formatCode="#,##0.00">
                  <c:v>61189.38</c:v>
                </c:pt>
                <c:pt idx="3846" formatCode="#,##0.00">
                  <c:v>61130.54</c:v>
                </c:pt>
                <c:pt idx="3847" formatCode="#,##0.00">
                  <c:v>61071.44</c:v>
                </c:pt>
                <c:pt idx="3848" formatCode="#,##0.00">
                  <c:v>61012.11</c:v>
                </c:pt>
                <c:pt idx="3849" formatCode="#,##0.00">
                  <c:v>60952.59</c:v>
                </c:pt>
                <c:pt idx="3850" formatCode="#,##0.00">
                  <c:v>60892.9</c:v>
                </c:pt>
                <c:pt idx="3851" formatCode="#,##0.00">
                  <c:v>60832.89</c:v>
                </c:pt>
                <c:pt idx="3852" formatCode="#,##0.00">
                  <c:v>60771.96</c:v>
                </c:pt>
                <c:pt idx="3853" formatCode="#,##0.00">
                  <c:v>60710.95</c:v>
                </c:pt>
                <c:pt idx="3854" formatCode="#,##0.00">
                  <c:v>60650.16</c:v>
                </c:pt>
                <c:pt idx="3855" formatCode="#,##0.00">
                  <c:v>60589.15</c:v>
                </c:pt>
                <c:pt idx="3856" formatCode="#,##0.00">
                  <c:v>60527.94</c:v>
                </c:pt>
                <c:pt idx="3857" formatCode="#,##0.00">
                  <c:v>60466.42</c:v>
                </c:pt>
                <c:pt idx="3858" formatCode="#,##0.00">
                  <c:v>60404.639999999999</c:v>
                </c:pt>
                <c:pt idx="3859" formatCode="#,##0.00">
                  <c:v>60342.54</c:v>
                </c:pt>
                <c:pt idx="3860" formatCode="#,##0.00">
                  <c:v>60280.14</c:v>
                </c:pt>
                <c:pt idx="3861" formatCode="#,##0.00">
                  <c:v>60217.52</c:v>
                </c:pt>
                <c:pt idx="3862" formatCode="#,##0.00">
                  <c:v>60154.38</c:v>
                </c:pt>
                <c:pt idx="3863" formatCode="#,##0.00">
                  <c:v>60091.19</c:v>
                </c:pt>
                <c:pt idx="3864" formatCode="#,##0.00">
                  <c:v>60027.47</c:v>
                </c:pt>
                <c:pt idx="3865" formatCode="#,##0.00">
                  <c:v>59963.5</c:v>
                </c:pt>
                <c:pt idx="3866" formatCode="#,##0.00">
                  <c:v>59899.199999999997</c:v>
                </c:pt>
                <c:pt idx="3867" formatCode="#,##0.00">
                  <c:v>59834.33</c:v>
                </c:pt>
                <c:pt idx="3868" formatCode="#,##0.00">
                  <c:v>59769.36</c:v>
                </c:pt>
                <c:pt idx="3869" formatCode="#,##0.00">
                  <c:v>59704.07</c:v>
                </c:pt>
                <c:pt idx="3870" formatCode="#,##0.00">
                  <c:v>59638.5</c:v>
                </c:pt>
                <c:pt idx="3871" formatCode="#,##0.00">
                  <c:v>59572.59</c:v>
                </c:pt>
                <c:pt idx="3872" formatCode="#,##0.00">
                  <c:v>59506.3</c:v>
                </c:pt>
                <c:pt idx="3873" formatCode="#,##0.00">
                  <c:v>59439.69</c:v>
                </c:pt>
                <c:pt idx="3874" formatCode="#,##0.00">
                  <c:v>59372.72</c:v>
                </c:pt>
                <c:pt idx="3875" formatCode="#,##0.00">
                  <c:v>59305.39</c:v>
                </c:pt>
                <c:pt idx="3876" formatCode="#,##0.00">
                  <c:v>59237.62</c:v>
                </c:pt>
                <c:pt idx="3877" formatCode="#,##0.00">
                  <c:v>59169.47</c:v>
                </c:pt>
                <c:pt idx="3878" formatCode="#,##0.00">
                  <c:v>59101</c:v>
                </c:pt>
                <c:pt idx="3879" formatCode="#,##0.00">
                  <c:v>59032.15</c:v>
                </c:pt>
                <c:pt idx="3880" formatCode="#,##0.00">
                  <c:v>58962.93</c:v>
                </c:pt>
                <c:pt idx="3881" formatCode="#,##0.00">
                  <c:v>58893.26</c:v>
                </c:pt>
                <c:pt idx="3882" formatCode="#,##0.00">
                  <c:v>58823.25</c:v>
                </c:pt>
                <c:pt idx="3883" formatCode="#,##0.00">
                  <c:v>58752.85</c:v>
                </c:pt>
                <c:pt idx="3884" formatCode="#,##0.00">
                  <c:v>58682.07</c:v>
                </c:pt>
                <c:pt idx="3885" formatCode="#,##0.00">
                  <c:v>58610.9</c:v>
                </c:pt>
                <c:pt idx="3886" formatCode="#,##0.00">
                  <c:v>58539.37</c:v>
                </c:pt>
                <c:pt idx="3887" formatCode="#,##0.00">
                  <c:v>58467.44</c:v>
                </c:pt>
                <c:pt idx="3888" formatCode="#,##0.00">
                  <c:v>58395.09</c:v>
                </c:pt>
                <c:pt idx="3889" formatCode="#,##0.00">
                  <c:v>58322.38</c:v>
                </c:pt>
                <c:pt idx="3890" formatCode="#,##0.00">
                  <c:v>58248.98</c:v>
                </c:pt>
                <c:pt idx="3891" formatCode="#,##0.00">
                  <c:v>58175.27</c:v>
                </c:pt>
                <c:pt idx="3892" formatCode="#,##0.00">
                  <c:v>58101.13</c:v>
                </c:pt>
                <c:pt idx="3893" formatCode="#,##0.00">
                  <c:v>58026.61</c:v>
                </c:pt>
                <c:pt idx="3894" formatCode="#,##0.00">
                  <c:v>57951.69</c:v>
                </c:pt>
                <c:pt idx="3895" formatCode="#,##0.00">
                  <c:v>57876.2</c:v>
                </c:pt>
                <c:pt idx="3896" formatCode="#,##0.00">
                  <c:v>57800.28</c:v>
                </c:pt>
                <c:pt idx="3897" formatCode="#,##0.00">
                  <c:v>57723.82</c:v>
                </c:pt>
                <c:pt idx="3898" formatCode="#,##0.00">
                  <c:v>57646.98</c:v>
                </c:pt>
                <c:pt idx="3899" formatCode="#,##0.00">
                  <c:v>57569.64</c:v>
                </c:pt>
                <c:pt idx="3900" formatCode="#,##0.00">
                  <c:v>57491.81</c:v>
                </c:pt>
                <c:pt idx="3901" formatCode="#,##0.00">
                  <c:v>57413.52</c:v>
                </c:pt>
                <c:pt idx="3902" formatCode="#,##0.00">
                  <c:v>57334.75</c:v>
                </c:pt>
                <c:pt idx="3903" formatCode="#,##0.00">
                  <c:v>57255.55</c:v>
                </c:pt>
                <c:pt idx="3904" formatCode="#,##0.00">
                  <c:v>57175.87</c:v>
                </c:pt>
                <c:pt idx="3905" formatCode="#,##0.00">
                  <c:v>57095.85</c:v>
                </c:pt>
                <c:pt idx="3906" formatCode="#,##0.00">
                  <c:v>57015.32</c:v>
                </c:pt>
                <c:pt idx="3907" formatCode="#,##0.00">
                  <c:v>56934.400000000001</c:v>
                </c:pt>
                <c:pt idx="3908" formatCode="#,##0.00">
                  <c:v>56852.98</c:v>
                </c:pt>
                <c:pt idx="3909" formatCode="#,##0.00">
                  <c:v>56771.17</c:v>
                </c:pt>
                <c:pt idx="3910" formatCode="#,##0.00">
                  <c:v>56688.79</c:v>
                </c:pt>
                <c:pt idx="3911" formatCode="#,##0.00">
                  <c:v>56605.89</c:v>
                </c:pt>
                <c:pt idx="3912" formatCode="#,##0.00">
                  <c:v>56522.74</c:v>
                </c:pt>
                <c:pt idx="3913" formatCode="#,##0.00">
                  <c:v>56439.11</c:v>
                </c:pt>
                <c:pt idx="3914" formatCode="#,##0.00">
                  <c:v>56354.93</c:v>
                </c:pt>
                <c:pt idx="3915" formatCode="#,##0.00">
                  <c:v>56270.39</c:v>
                </c:pt>
                <c:pt idx="3916" formatCode="#,##0.00">
                  <c:v>56185.440000000002</c:v>
                </c:pt>
                <c:pt idx="3917" formatCode="#,##0.00">
                  <c:v>56100.01</c:v>
                </c:pt>
                <c:pt idx="3918" formatCode="#,##0.00">
                  <c:v>56014.25</c:v>
                </c:pt>
                <c:pt idx="3919" formatCode="#,##0.00">
                  <c:v>55927.91</c:v>
                </c:pt>
                <c:pt idx="3920" formatCode="#,##0.00">
                  <c:v>55841.120000000003</c:v>
                </c:pt>
                <c:pt idx="3921" formatCode="#,##0.00">
                  <c:v>55753.98</c:v>
                </c:pt>
                <c:pt idx="3922" formatCode="#,##0.00">
                  <c:v>55666.400000000001</c:v>
                </c:pt>
                <c:pt idx="3923" formatCode="#,##0.00">
                  <c:v>55578.33</c:v>
                </c:pt>
                <c:pt idx="3924" formatCode="#,##0.00">
                  <c:v>55489.82</c:v>
                </c:pt>
                <c:pt idx="3925" formatCode="#,##0.00">
                  <c:v>55400.95</c:v>
                </c:pt>
                <c:pt idx="3926" formatCode="#,##0.00">
                  <c:v>55311.63</c:v>
                </c:pt>
                <c:pt idx="3927" formatCode="#,##0.00">
                  <c:v>55221.82</c:v>
                </c:pt>
                <c:pt idx="3928" formatCode="#,##0.00">
                  <c:v>55131.519999999997</c:v>
                </c:pt>
                <c:pt idx="3929" formatCode="#,##0.00">
                  <c:v>55040.59</c:v>
                </c:pt>
                <c:pt idx="3930" formatCode="#,##0.00">
                  <c:v>54949.41</c:v>
                </c:pt>
                <c:pt idx="3931" formatCode="#,##0.00">
                  <c:v>54857.599999999999</c:v>
                </c:pt>
                <c:pt idx="3932" formatCode="#,##0.00">
                  <c:v>54765.47</c:v>
                </c:pt>
                <c:pt idx="3933" formatCode="#,##0.00">
                  <c:v>54672.84</c:v>
                </c:pt>
                <c:pt idx="3934" formatCode="#,##0.00">
                  <c:v>54579.88</c:v>
                </c:pt>
                <c:pt idx="3935" formatCode="#,##0.00">
                  <c:v>54486.36</c:v>
                </c:pt>
                <c:pt idx="3936" formatCode="#,##0.00">
                  <c:v>54392.45</c:v>
                </c:pt>
                <c:pt idx="3937" formatCode="#,##0.00">
                  <c:v>54299.27</c:v>
                </c:pt>
                <c:pt idx="3938" formatCode="#,##0.00">
                  <c:v>54204.54</c:v>
                </c:pt>
                <c:pt idx="3939" formatCode="#,##0.00">
                  <c:v>54109.46</c:v>
                </c:pt>
                <c:pt idx="3940" formatCode="#,##0.00">
                  <c:v>54013.95</c:v>
                </c:pt>
                <c:pt idx="3941" formatCode="#,##0.00">
                  <c:v>53917.99</c:v>
                </c:pt>
                <c:pt idx="3942" formatCode="#,##0.00">
                  <c:v>53821.77</c:v>
                </c:pt>
                <c:pt idx="3943" formatCode="#,##0.00">
                  <c:v>53724.76</c:v>
                </c:pt>
                <c:pt idx="3944" formatCode="#,##0.00">
                  <c:v>53627.43</c:v>
                </c:pt>
                <c:pt idx="3945" formatCode="#,##0.00">
                  <c:v>53529.59</c:v>
                </c:pt>
                <c:pt idx="3946" formatCode="#,##0.00">
                  <c:v>53431.19</c:v>
                </c:pt>
                <c:pt idx="3947" formatCode="#,##0.00">
                  <c:v>53332.32</c:v>
                </c:pt>
                <c:pt idx="3948" formatCode="#,##0.00">
                  <c:v>53233.08</c:v>
                </c:pt>
                <c:pt idx="3949" formatCode="#,##0.00">
                  <c:v>53133.37</c:v>
                </c:pt>
                <c:pt idx="3950" formatCode="#,##0.00">
                  <c:v>53033.33</c:v>
                </c:pt>
                <c:pt idx="3951" formatCode="#,##0.00">
                  <c:v>52932.88</c:v>
                </c:pt>
                <c:pt idx="3952" formatCode="#,##0.00">
                  <c:v>52832.04</c:v>
                </c:pt>
                <c:pt idx="3953" formatCode="#,##0.00">
                  <c:v>52731.02</c:v>
                </c:pt>
                <c:pt idx="3954" formatCode="#,##0.00">
                  <c:v>52629.51</c:v>
                </c:pt>
                <c:pt idx="3955" formatCode="#,##0.00">
                  <c:v>52527.61</c:v>
                </c:pt>
                <c:pt idx="3956" formatCode="#,##0.00">
                  <c:v>52425.23</c:v>
                </c:pt>
                <c:pt idx="3957" formatCode="#,##0.00">
                  <c:v>52322.42</c:v>
                </c:pt>
                <c:pt idx="3958" formatCode="#,##0.00">
                  <c:v>52219.35</c:v>
                </c:pt>
                <c:pt idx="3959" formatCode="#,##0.00">
                  <c:v>52115.57</c:v>
                </c:pt>
                <c:pt idx="3960" formatCode="#,##0.00">
                  <c:v>52011.71</c:v>
                </c:pt>
                <c:pt idx="3961" formatCode="#,##0.00">
                  <c:v>51907.62</c:v>
                </c:pt>
                <c:pt idx="3962" formatCode="#,##0.00">
                  <c:v>51803.13</c:v>
                </c:pt>
                <c:pt idx="3963" formatCode="#,##0.00">
                  <c:v>51698.38</c:v>
                </c:pt>
                <c:pt idx="3964" formatCode="#,##0.00">
                  <c:v>51593.279999999999</c:v>
                </c:pt>
                <c:pt idx="3965" formatCode="#,##0.00">
                  <c:v>51487.93</c:v>
                </c:pt>
                <c:pt idx="3966" formatCode="#,##0.00">
                  <c:v>51382.14</c:v>
                </c:pt>
                <c:pt idx="3967" formatCode="#,##0.00">
                  <c:v>51275.98</c:v>
                </c:pt>
                <c:pt idx="3968" formatCode="#,##0.00">
                  <c:v>51169.57</c:v>
                </c:pt>
                <c:pt idx="3969" formatCode="#,##0.00">
                  <c:v>51062.93</c:v>
                </c:pt>
                <c:pt idx="3970" formatCode="#,##0.00">
                  <c:v>50955.96</c:v>
                </c:pt>
                <c:pt idx="3971" formatCode="#,##0.00">
                  <c:v>50848.3</c:v>
                </c:pt>
                <c:pt idx="3972" formatCode="#,##0.00">
                  <c:v>50740.72</c:v>
                </c:pt>
                <c:pt idx="3973" formatCode="#,##0.00">
                  <c:v>50632.9</c:v>
                </c:pt>
                <c:pt idx="3974" formatCode="#,##0.00">
                  <c:v>50524.83</c:v>
                </c:pt>
                <c:pt idx="3975" formatCode="#,##0.00">
                  <c:v>50416.32</c:v>
                </c:pt>
                <c:pt idx="3976" formatCode="#,##0.00">
                  <c:v>50307.44</c:v>
                </c:pt>
                <c:pt idx="3977" formatCode="#,##0.00">
                  <c:v>50198.33</c:v>
                </c:pt>
                <c:pt idx="3978" formatCode="#,##0.00">
                  <c:v>50088.71</c:v>
                </c:pt>
                <c:pt idx="3979" formatCode="#,##0.00">
                  <c:v>49978.63</c:v>
                </c:pt>
                <c:pt idx="3980" formatCode="#,##0.00">
                  <c:v>49868.47</c:v>
                </c:pt>
                <c:pt idx="3981" formatCode="#,##0.00">
                  <c:v>49758.1</c:v>
                </c:pt>
                <c:pt idx="3982" formatCode="#,##0.00">
                  <c:v>49647.32</c:v>
                </c:pt>
                <c:pt idx="3983" formatCode="#,##0.00">
                  <c:v>49536.21</c:v>
                </c:pt>
                <c:pt idx="3984" formatCode="#,##0.00">
                  <c:v>49425.21</c:v>
                </c:pt>
                <c:pt idx="3985" formatCode="#,##0.00">
                  <c:v>49313.98</c:v>
                </c:pt>
                <c:pt idx="3986" formatCode="#,##0.00">
                  <c:v>49202.55</c:v>
                </c:pt>
                <c:pt idx="3987" formatCode="#,##0.00">
                  <c:v>49091.56</c:v>
                </c:pt>
                <c:pt idx="3988" formatCode="#,##0.00">
                  <c:v>48993.13</c:v>
                </c:pt>
                <c:pt idx="3989" formatCode="#,##0.00">
                  <c:v>48872.66</c:v>
                </c:pt>
                <c:pt idx="3990" formatCode="#,##0.00">
                  <c:v>48757.81</c:v>
                </c:pt>
                <c:pt idx="3991" formatCode="#,##0.00">
                  <c:v>48644.15</c:v>
                </c:pt>
                <c:pt idx="3992" formatCode="#,##0.00">
                  <c:v>48530.3</c:v>
                </c:pt>
                <c:pt idx="3993" formatCode="#,##0.00">
                  <c:v>48416.55</c:v>
                </c:pt>
                <c:pt idx="3994" formatCode="#,##0.00">
                  <c:v>48302.91</c:v>
                </c:pt>
                <c:pt idx="3995" formatCode="#,##0.00">
                  <c:v>48188.84</c:v>
                </c:pt>
                <c:pt idx="3996" formatCode="#,##0.00">
                  <c:v>48074.59</c:v>
                </c:pt>
                <c:pt idx="3997" formatCode="#,##0.00">
                  <c:v>47960.38</c:v>
                </c:pt>
                <c:pt idx="3998" formatCode="#,##0.00">
                  <c:v>47846.03</c:v>
                </c:pt>
                <c:pt idx="3999" formatCode="#,##0.00">
                  <c:v>47731.45</c:v>
                </c:pt>
                <c:pt idx="4000" formatCode="#,##0.00">
                  <c:v>47616.72</c:v>
                </c:pt>
                <c:pt idx="4001" formatCode="#,##0.00">
                  <c:v>47501.86</c:v>
                </c:pt>
                <c:pt idx="4002" formatCode="#,##0.00">
                  <c:v>47386.68</c:v>
                </c:pt>
                <c:pt idx="4003" formatCode="#,##0.00">
                  <c:v>47271.4</c:v>
                </c:pt>
                <c:pt idx="4004" formatCode="#,##0.00">
                  <c:v>47155.94</c:v>
                </c:pt>
                <c:pt idx="4005" formatCode="#,##0.00">
                  <c:v>47040.26</c:v>
                </c:pt>
                <c:pt idx="4006" formatCode="#,##0.00">
                  <c:v>46924.45</c:v>
                </c:pt>
                <c:pt idx="4007" formatCode="#,##0.00">
                  <c:v>46808.52</c:v>
                </c:pt>
                <c:pt idx="4008" formatCode="#,##0.00">
                  <c:v>46692.54</c:v>
                </c:pt>
                <c:pt idx="4009" formatCode="#,##0.00">
                  <c:v>46576.68</c:v>
                </c:pt>
                <c:pt idx="4010" formatCode="#,##0.00">
                  <c:v>46460.41</c:v>
                </c:pt>
                <c:pt idx="4011" formatCode="#,##0.00">
                  <c:v>46343.93</c:v>
                </c:pt>
                <c:pt idx="4012" formatCode="#,##0.00">
                  <c:v>46226.94</c:v>
                </c:pt>
                <c:pt idx="4013" formatCode="#,##0.00">
                  <c:v>46109.99</c:v>
                </c:pt>
                <c:pt idx="4014" formatCode="#,##0.00">
                  <c:v>45993.19</c:v>
                </c:pt>
                <c:pt idx="4015" formatCode="#,##0.00">
                  <c:v>45876.36</c:v>
                </c:pt>
                <c:pt idx="4016" formatCode="#,##0.00">
                  <c:v>45759.5</c:v>
                </c:pt>
                <c:pt idx="4017" formatCode="#,##0.00">
                  <c:v>45642.44</c:v>
                </c:pt>
                <c:pt idx="4018" formatCode="#,##0.00">
                  <c:v>45525.34</c:v>
                </c:pt>
                <c:pt idx="4019" formatCode="#,##0.00">
                  <c:v>45408.02</c:v>
                </c:pt>
                <c:pt idx="4020" formatCode="#,##0.00">
                  <c:v>45290.879999999997</c:v>
                </c:pt>
                <c:pt idx="4021" formatCode="#,##0.00">
                  <c:v>45173.68</c:v>
                </c:pt>
                <c:pt idx="4022" formatCode="#,##0.00">
                  <c:v>45056.44</c:v>
                </c:pt>
                <c:pt idx="4023" formatCode="#,##0.00">
                  <c:v>44939.1</c:v>
                </c:pt>
                <c:pt idx="4024" formatCode="#,##0.00">
                  <c:v>44821.64</c:v>
                </c:pt>
                <c:pt idx="4025" formatCode="#,##0.00">
                  <c:v>44704.14</c:v>
                </c:pt>
                <c:pt idx="4026" formatCode="#,##0.00">
                  <c:v>44586.58</c:v>
                </c:pt>
                <c:pt idx="4027" formatCode="#,##0.00">
                  <c:v>44468.71</c:v>
                </c:pt>
                <c:pt idx="4028" formatCode="#,##0.00">
                  <c:v>44350.67</c:v>
                </c:pt>
                <c:pt idx="4029" formatCode="#,##0.00">
                  <c:v>44232.6</c:v>
                </c:pt>
                <c:pt idx="4030" formatCode="#,##0.00">
                  <c:v>44114.54</c:v>
                </c:pt>
                <c:pt idx="4031" formatCode="#,##0.00">
                  <c:v>43996.32</c:v>
                </c:pt>
                <c:pt idx="4032" formatCode="#,##0.00">
                  <c:v>43878.33</c:v>
                </c:pt>
                <c:pt idx="4033" formatCode="#,##0.00">
                  <c:v>43760.4</c:v>
                </c:pt>
                <c:pt idx="4034" formatCode="#,##0.00">
                  <c:v>43642.53</c:v>
                </c:pt>
                <c:pt idx="4035" formatCode="#,##0.00">
                  <c:v>43524.71</c:v>
                </c:pt>
                <c:pt idx="4036" formatCode="#,##0.00">
                  <c:v>43406.75</c:v>
                </c:pt>
                <c:pt idx="4037" formatCode="#,##0.00">
                  <c:v>43288.57</c:v>
                </c:pt>
                <c:pt idx="4038" formatCode="#,##0.00">
                  <c:v>43170.22</c:v>
                </c:pt>
                <c:pt idx="4039" formatCode="#,##0.00">
                  <c:v>43052.04</c:v>
                </c:pt>
                <c:pt idx="4040" formatCode="#,##0.00">
                  <c:v>42933.7</c:v>
                </c:pt>
                <c:pt idx="4041" formatCode="#,##0.00">
                  <c:v>42815.38</c:v>
                </c:pt>
                <c:pt idx="4042" formatCode="#,##0.00">
                  <c:v>42696.83</c:v>
                </c:pt>
                <c:pt idx="4043" formatCode="#,##0.00">
                  <c:v>42577.75</c:v>
                </c:pt>
                <c:pt idx="4044" formatCode="#,##0.00">
                  <c:v>42458.71</c:v>
                </c:pt>
                <c:pt idx="4045" formatCode="#,##0.00">
                  <c:v>42339.46</c:v>
                </c:pt>
                <c:pt idx="4046" formatCode="#,##0.00">
                  <c:v>42220.3</c:v>
                </c:pt>
                <c:pt idx="4047" formatCode="#,##0.00">
                  <c:v>42101.29</c:v>
                </c:pt>
                <c:pt idx="4048" formatCode="#,##0.00">
                  <c:v>41982.15</c:v>
                </c:pt>
                <c:pt idx="4049" formatCode="#,##0.00">
                  <c:v>41862.78</c:v>
                </c:pt>
                <c:pt idx="4050" formatCode="#,##0.00">
                  <c:v>41742.980000000003</c:v>
                </c:pt>
                <c:pt idx="4051" formatCode="#,##0.00">
                  <c:v>41623.589999999997</c:v>
                </c:pt>
                <c:pt idx="4052" formatCode="#,##0.00">
                  <c:v>41504.26</c:v>
                </c:pt>
                <c:pt idx="4053" formatCode="#,##0.00">
                  <c:v>41384.519999999997</c:v>
                </c:pt>
                <c:pt idx="4054" formatCode="#,##0.00">
                  <c:v>41264.61</c:v>
                </c:pt>
                <c:pt idx="4055" formatCode="#,##0.00">
                  <c:v>41144.68</c:v>
                </c:pt>
                <c:pt idx="4056" formatCode="#,##0.00">
                  <c:v>41024.94</c:v>
                </c:pt>
                <c:pt idx="4057" formatCode="#,##0.00">
                  <c:v>40905.370000000003</c:v>
                </c:pt>
                <c:pt idx="4058" formatCode="#,##0.00">
                  <c:v>40785.410000000003</c:v>
                </c:pt>
                <c:pt idx="4059" formatCode="#,##0.00">
                  <c:v>40665.22</c:v>
                </c:pt>
                <c:pt idx="4060" formatCode="#,##0.00">
                  <c:v>40545.01</c:v>
                </c:pt>
                <c:pt idx="4061" formatCode="#,##0.00">
                  <c:v>40425.360000000001</c:v>
                </c:pt>
                <c:pt idx="4062" formatCode="#,##0.00">
                  <c:v>40305.360000000001</c:v>
                </c:pt>
                <c:pt idx="4063" formatCode="#,##0.00">
                  <c:v>40184.86</c:v>
                </c:pt>
                <c:pt idx="4064" formatCode="#,##0.00">
                  <c:v>40064.089999999997</c:v>
                </c:pt>
                <c:pt idx="4065" formatCode="#,##0.00">
                  <c:v>39943.699999999997</c:v>
                </c:pt>
                <c:pt idx="4066" formatCode="#,##0.00">
                  <c:v>39823.32</c:v>
                </c:pt>
                <c:pt idx="4067" formatCode="#,##0.00">
                  <c:v>39702.879999999997</c:v>
                </c:pt>
                <c:pt idx="4068" formatCode="#,##0.00">
                  <c:v>39582.18</c:v>
                </c:pt>
                <c:pt idx="4069" formatCode="#,##0.00">
                  <c:v>39461.699999999997</c:v>
                </c:pt>
                <c:pt idx="4070" formatCode="#,##0.00">
                  <c:v>39341.17</c:v>
                </c:pt>
                <c:pt idx="4071" formatCode="#,##0.00">
                  <c:v>39220.620000000003</c:v>
                </c:pt>
                <c:pt idx="4072" formatCode="#,##0.00">
                  <c:v>39100.660000000003</c:v>
                </c:pt>
                <c:pt idx="4073" formatCode="#,##0.00">
                  <c:v>38979.4</c:v>
                </c:pt>
                <c:pt idx="4074" formatCode="#,##0.00">
                  <c:v>38859.089999999997</c:v>
                </c:pt>
                <c:pt idx="4075" formatCode="#,##0.00">
                  <c:v>38738.82</c:v>
                </c:pt>
                <c:pt idx="4076" formatCode="#,##0.00">
                  <c:v>38618.129999999997</c:v>
                </c:pt>
                <c:pt idx="4077" formatCode="#,##0.00">
                  <c:v>38497.1</c:v>
                </c:pt>
                <c:pt idx="4078" formatCode="#,##0.00">
                  <c:v>38376.36</c:v>
                </c:pt>
                <c:pt idx="4079" formatCode="#,##0.00">
                  <c:v>38255.72</c:v>
                </c:pt>
                <c:pt idx="4080" formatCode="#,##0.00">
                  <c:v>38135.160000000003</c:v>
                </c:pt>
                <c:pt idx="4081" formatCode="#,##0.00">
                  <c:v>38014.68</c:v>
                </c:pt>
                <c:pt idx="4082" formatCode="#,##0.00">
                  <c:v>37894.17</c:v>
                </c:pt>
                <c:pt idx="4083" formatCode="#,##0.00">
                  <c:v>37773.72</c:v>
                </c:pt>
                <c:pt idx="4084" formatCode="#,##0.00">
                  <c:v>37653.43</c:v>
                </c:pt>
                <c:pt idx="4085" formatCode="#,##0.00">
                  <c:v>37532.93</c:v>
                </c:pt>
                <c:pt idx="4086" formatCode="#,##0.00">
                  <c:v>37412.29</c:v>
                </c:pt>
                <c:pt idx="4087" formatCode="#,##0.00">
                  <c:v>37291.699999999997</c:v>
                </c:pt>
                <c:pt idx="4088" formatCode="#,##0.00">
                  <c:v>37170.75</c:v>
                </c:pt>
                <c:pt idx="4089" formatCode="#,##0.00">
                  <c:v>37049.730000000003</c:v>
                </c:pt>
                <c:pt idx="4090" formatCode="#,##0.00">
                  <c:v>36928.58</c:v>
                </c:pt>
                <c:pt idx="4091" formatCode="#,##0.00">
                  <c:v>36806.879999999997</c:v>
                </c:pt>
                <c:pt idx="4092" formatCode="#,##0.00">
                  <c:v>36685.79</c:v>
                </c:pt>
                <c:pt idx="4093" formatCode="#,##0.00">
                  <c:v>36564.839999999997</c:v>
                </c:pt>
                <c:pt idx="4094" formatCode="#,##0.00">
                  <c:v>36443.75</c:v>
                </c:pt>
                <c:pt idx="4095" formatCode="#,##0.00">
                  <c:v>36322.199999999997</c:v>
                </c:pt>
                <c:pt idx="4096" formatCode="#,##0.00">
                  <c:v>36200.959999999999</c:v>
                </c:pt>
                <c:pt idx="4097" formatCode="#,##0.00">
                  <c:v>36079.949999999997</c:v>
                </c:pt>
                <c:pt idx="4098" formatCode="#,##0.00">
                  <c:v>35958.92</c:v>
                </c:pt>
                <c:pt idx="4099" formatCode="#,##0.00">
                  <c:v>35838.03</c:v>
                </c:pt>
                <c:pt idx="4100" formatCode="#,##0.00">
                  <c:v>35716.81</c:v>
                </c:pt>
                <c:pt idx="4101" formatCode="#,##0.00">
                  <c:v>35595.949999999997</c:v>
                </c:pt>
                <c:pt idx="4102" formatCode="#,##0.00">
                  <c:v>35475.230000000003</c:v>
                </c:pt>
                <c:pt idx="4103" formatCode="#,##0.00">
                  <c:v>35354.879999999997</c:v>
                </c:pt>
                <c:pt idx="4104" formatCode="#,##0.00">
                  <c:v>35234.43</c:v>
                </c:pt>
                <c:pt idx="4105" formatCode="#,##0.00">
                  <c:v>35114.660000000003</c:v>
                </c:pt>
                <c:pt idx="4106" formatCode="#,##0.00">
                  <c:v>34993.82</c:v>
                </c:pt>
                <c:pt idx="4107" formatCode="#,##0.00">
                  <c:v>34873.22</c:v>
                </c:pt>
                <c:pt idx="4108" formatCode="#,##0.00">
                  <c:v>34752.79</c:v>
                </c:pt>
                <c:pt idx="4109" formatCode="#,##0.00">
                  <c:v>34632.410000000003</c:v>
                </c:pt>
                <c:pt idx="4110" formatCode="#,##0.00">
                  <c:v>34511.99</c:v>
                </c:pt>
                <c:pt idx="4111" formatCode="#,##0.00">
                  <c:v>34391.480000000003</c:v>
                </c:pt>
                <c:pt idx="4112" formatCode="#,##0.00">
                  <c:v>34270.949999999997</c:v>
                </c:pt>
                <c:pt idx="4113" formatCode="#,##0.00">
                  <c:v>34150.97</c:v>
                </c:pt>
                <c:pt idx="4114" formatCode="#,##0.00">
                  <c:v>34030.26</c:v>
                </c:pt>
                <c:pt idx="4115" formatCode="#,##0.00">
                  <c:v>33909.86</c:v>
                </c:pt>
                <c:pt idx="4116" formatCode="#,##0.00">
                  <c:v>33789.51</c:v>
                </c:pt>
                <c:pt idx="4117" formatCode="#,##0.00">
                  <c:v>33669.160000000003</c:v>
                </c:pt>
                <c:pt idx="4118" formatCode="#,##0.00">
                  <c:v>33548.589999999997</c:v>
                </c:pt>
                <c:pt idx="4119" formatCode="#,##0.00">
                  <c:v>33428.089999999997</c:v>
                </c:pt>
                <c:pt idx="4120" formatCode="#,##0.00">
                  <c:v>33307.29</c:v>
                </c:pt>
                <c:pt idx="4121" formatCode="#,##0.00">
                  <c:v>33186.97</c:v>
                </c:pt>
                <c:pt idx="4122" formatCode="#,##0.00">
                  <c:v>33066.639999999999</c:v>
                </c:pt>
                <c:pt idx="4123" formatCode="#,##0.00">
                  <c:v>32946.379999999997</c:v>
                </c:pt>
                <c:pt idx="4124" formatCode="#,##0.00">
                  <c:v>32826.11</c:v>
                </c:pt>
                <c:pt idx="4125" formatCode="#,##0.00">
                  <c:v>32705.89</c:v>
                </c:pt>
                <c:pt idx="4126" formatCode="#,##0.00">
                  <c:v>32585.97</c:v>
                </c:pt>
                <c:pt idx="4127" formatCode="#,##0.00">
                  <c:v>32465.96</c:v>
                </c:pt>
                <c:pt idx="4128" formatCode="#,##0.00">
                  <c:v>32345.88</c:v>
                </c:pt>
                <c:pt idx="4129" formatCode="#,##0.00">
                  <c:v>32225.94</c:v>
                </c:pt>
                <c:pt idx="4130" formatCode="#,##0.00">
                  <c:v>32105.84</c:v>
                </c:pt>
                <c:pt idx="4131" formatCode="#,##0.00">
                  <c:v>31985.77</c:v>
                </c:pt>
                <c:pt idx="4132" formatCode="#,##0.00">
                  <c:v>31865.82</c:v>
                </c:pt>
                <c:pt idx="4133" formatCode="#,##0.00">
                  <c:v>31746.04</c:v>
                </c:pt>
                <c:pt idx="4134" formatCode="#,##0.00">
                  <c:v>31626.35</c:v>
                </c:pt>
                <c:pt idx="4135" formatCode="#,##0.00">
                  <c:v>31506.54</c:v>
                </c:pt>
                <c:pt idx="4136" formatCode="#,##0.00">
                  <c:v>31386.46</c:v>
                </c:pt>
                <c:pt idx="4137" formatCode="#,##0.00">
                  <c:v>31266.3</c:v>
                </c:pt>
                <c:pt idx="4138" formatCode="#,##0.00">
                  <c:v>31146.33</c:v>
                </c:pt>
                <c:pt idx="4139" formatCode="#,##0.00">
                  <c:v>31026.51</c:v>
                </c:pt>
                <c:pt idx="4140" formatCode="#,##0.00">
                  <c:v>30906.83</c:v>
                </c:pt>
                <c:pt idx="4141" formatCode="#,##0.00">
                  <c:v>30787.07</c:v>
                </c:pt>
                <c:pt idx="4142" formatCode="#,##0.00">
                  <c:v>30666.92</c:v>
                </c:pt>
                <c:pt idx="4143" formatCode="#,##0.00">
                  <c:v>30546.959999999999</c:v>
                </c:pt>
                <c:pt idx="4144" formatCode="#,##0.00">
                  <c:v>30427.18</c:v>
                </c:pt>
                <c:pt idx="4145" formatCode="#,##0.00">
                  <c:v>30307.65</c:v>
                </c:pt>
                <c:pt idx="4146" formatCode="#,##0.00">
                  <c:v>30188.27</c:v>
                </c:pt>
                <c:pt idx="4147" formatCode="#,##0.00">
                  <c:v>30068.65</c:v>
                </c:pt>
                <c:pt idx="4148" formatCode="#,##0.00">
                  <c:v>29949.02</c:v>
                </c:pt>
                <c:pt idx="4149" formatCode="#,##0.00">
                  <c:v>29829.26</c:v>
                </c:pt>
                <c:pt idx="4150" formatCode="#,##0.00">
                  <c:v>29709.3</c:v>
                </c:pt>
                <c:pt idx="4151" formatCode="#,##0.00">
                  <c:v>29589.07</c:v>
                </c:pt>
                <c:pt idx="4152" formatCode="#,##0.00">
                  <c:v>29468.28</c:v>
                </c:pt>
                <c:pt idx="4153" formatCode="#,##0.00">
                  <c:v>29347.7</c:v>
                </c:pt>
                <c:pt idx="4154" formatCode="#,##0.00">
                  <c:v>29226.92</c:v>
                </c:pt>
                <c:pt idx="4155" formatCode="#,##0.00">
                  <c:v>29106.26</c:v>
                </c:pt>
                <c:pt idx="4156" formatCode="#,##0.00">
                  <c:v>28985.73</c:v>
                </c:pt>
                <c:pt idx="4157" formatCode="#,##0.00">
                  <c:v>28865.279999999999</c:v>
                </c:pt>
                <c:pt idx="4158" formatCode="#,##0.00">
                  <c:v>28744.9</c:v>
                </c:pt>
                <c:pt idx="4159" formatCode="#,##0.00">
                  <c:v>28624.28</c:v>
                </c:pt>
                <c:pt idx="4160" formatCode="#,##0.00">
                  <c:v>28503.82</c:v>
                </c:pt>
                <c:pt idx="4161" formatCode="#,##0.00">
                  <c:v>28383.23</c:v>
                </c:pt>
                <c:pt idx="4162" formatCode="#,##0.00">
                  <c:v>28263.03</c:v>
                </c:pt>
                <c:pt idx="4163" formatCode="#,##0.00">
                  <c:v>28141.3</c:v>
                </c:pt>
                <c:pt idx="4164" formatCode="#,##0.00">
                  <c:v>28020.42</c:v>
                </c:pt>
                <c:pt idx="4165" formatCode="#,##0.00">
                  <c:v>27899.73</c:v>
                </c:pt>
                <c:pt idx="4166" formatCode="#,##0.00">
                  <c:v>27778.85</c:v>
                </c:pt>
                <c:pt idx="4167" formatCode="#,##0.00">
                  <c:v>27657.99</c:v>
                </c:pt>
                <c:pt idx="4168" formatCode="#,##0.00">
                  <c:v>27537.55</c:v>
                </c:pt>
                <c:pt idx="4169" formatCode="#,##0.00">
                  <c:v>27416.99</c:v>
                </c:pt>
                <c:pt idx="4170" formatCode="#,##0.00">
                  <c:v>27295.94</c:v>
                </c:pt>
                <c:pt idx="4171" formatCode="#,##0.00">
                  <c:v>27175.21</c:v>
                </c:pt>
                <c:pt idx="4172" formatCode="#,##0.00">
                  <c:v>27054.35</c:v>
                </c:pt>
                <c:pt idx="4173" formatCode="#,##0.00">
                  <c:v>26933.54</c:v>
                </c:pt>
                <c:pt idx="4174" formatCode="#,##0.00">
                  <c:v>26813.01</c:v>
                </c:pt>
                <c:pt idx="4175" formatCode="#,##0.00">
                  <c:v>26692.87</c:v>
                </c:pt>
                <c:pt idx="4176" formatCode="#,##0.00">
                  <c:v>26572.02</c:v>
                </c:pt>
                <c:pt idx="4177" formatCode="#,##0.00">
                  <c:v>26451.24</c:v>
                </c:pt>
                <c:pt idx="4178" formatCode="#,##0.00">
                  <c:v>26330.62</c:v>
                </c:pt>
                <c:pt idx="4179" formatCode="#,##0.00">
                  <c:v>26210.29</c:v>
                </c:pt>
                <c:pt idx="4180" formatCode="#,##0.00">
                  <c:v>26090.62</c:v>
                </c:pt>
                <c:pt idx="4181" formatCode="#,##0.00">
                  <c:v>25971.14</c:v>
                </c:pt>
                <c:pt idx="4182" formatCode="#,##0.00">
                  <c:v>25851.65</c:v>
                </c:pt>
                <c:pt idx="4183" formatCode="#,##0.00">
                  <c:v>25731.9</c:v>
                </c:pt>
                <c:pt idx="4184" formatCode="#,##0.00">
                  <c:v>25612.560000000001</c:v>
                </c:pt>
                <c:pt idx="4185" formatCode="#,##0.00">
                  <c:v>25493.39</c:v>
                </c:pt>
                <c:pt idx="4186" formatCode="#,##0.00">
                  <c:v>25374.959999999999</c:v>
                </c:pt>
                <c:pt idx="4187" formatCode="#,##0.00">
                  <c:v>25256.29</c:v>
                </c:pt>
                <c:pt idx="4188" formatCode="#,##0.00">
                  <c:v>25138.38</c:v>
                </c:pt>
                <c:pt idx="4189" formatCode="#,##0.00">
                  <c:v>25022.240000000002</c:v>
                </c:pt>
                <c:pt idx="4190" formatCode="#,##0.00">
                  <c:v>24905.01</c:v>
                </c:pt>
                <c:pt idx="4191" formatCode="#,##0.00">
                  <c:v>24786.53</c:v>
                </c:pt>
                <c:pt idx="4192" formatCode="#,##0.00">
                  <c:v>24667.83</c:v>
                </c:pt>
                <c:pt idx="4193" formatCode="#,##0.00">
                  <c:v>24549.34</c:v>
                </c:pt>
                <c:pt idx="4194" formatCode="#,##0.00">
                  <c:v>24431.48</c:v>
                </c:pt>
                <c:pt idx="4195" formatCode="#,##0.00">
                  <c:v>24313.83</c:v>
                </c:pt>
                <c:pt idx="4196" formatCode="#,##0.00">
                  <c:v>24196.81</c:v>
                </c:pt>
                <c:pt idx="4197" formatCode="#,##0.00">
                  <c:v>24080.13</c:v>
                </c:pt>
                <c:pt idx="4198" formatCode="#,##0.00">
                  <c:v>23963.97</c:v>
                </c:pt>
                <c:pt idx="4199" formatCode="#,##0.00">
                  <c:v>23850.22</c:v>
                </c:pt>
                <c:pt idx="4200" formatCode="#,##0.00">
                  <c:v>23735.88</c:v>
                </c:pt>
                <c:pt idx="4201" formatCode="#,##0.00">
                  <c:v>23620.13</c:v>
                </c:pt>
                <c:pt idx="4202" formatCode="#,##0.00">
                  <c:v>23505.05</c:v>
                </c:pt>
                <c:pt idx="4203" formatCode="#,##0.00">
                  <c:v>23390.49</c:v>
                </c:pt>
                <c:pt idx="4204" formatCode="#,##0.00">
                  <c:v>23276.37</c:v>
                </c:pt>
                <c:pt idx="4205" formatCode="#,##0.00">
                  <c:v>23162.97</c:v>
                </c:pt>
                <c:pt idx="4206" formatCode="#,##0.00">
                  <c:v>23051.86</c:v>
                </c:pt>
                <c:pt idx="4207" formatCode="#,##0.00">
                  <c:v>22938.799999999999</c:v>
                </c:pt>
                <c:pt idx="4208" formatCode="#,##0.00">
                  <c:v>22825.759999999998</c:v>
                </c:pt>
                <c:pt idx="4209" formatCode="#,##0.00">
                  <c:v>22713.19</c:v>
                </c:pt>
                <c:pt idx="4210" formatCode="#,##0.00">
                  <c:v>22601.200000000001</c:v>
                </c:pt>
                <c:pt idx="4211" formatCode="#,##0.00">
                  <c:v>22489.7</c:v>
                </c:pt>
                <c:pt idx="4212" formatCode="#,##0.00">
                  <c:v>22378.69</c:v>
                </c:pt>
                <c:pt idx="4213" formatCode="#,##0.00">
                  <c:v>22270.09</c:v>
                </c:pt>
                <c:pt idx="4214" formatCode="#,##0.00">
                  <c:v>22158.84</c:v>
                </c:pt>
                <c:pt idx="4215" formatCode="#,##0.00">
                  <c:v>22048.45</c:v>
                </c:pt>
                <c:pt idx="4216" formatCode="#,##0.00">
                  <c:v>21938.78</c:v>
                </c:pt>
                <c:pt idx="4217" formatCode="#,##0.00">
                  <c:v>21829.47</c:v>
                </c:pt>
                <c:pt idx="4218" formatCode="#,##0.00">
                  <c:v>21720.639999999999</c:v>
                </c:pt>
                <c:pt idx="4219" formatCode="#,##0.00">
                  <c:v>21612.27</c:v>
                </c:pt>
                <c:pt idx="4220" formatCode="#,##0.00">
                  <c:v>21504.34</c:v>
                </c:pt>
                <c:pt idx="4221" formatCode="#,##0.00">
                  <c:v>21397.119999999999</c:v>
                </c:pt>
                <c:pt idx="4222" formatCode="#,##0.00">
                  <c:v>21290.22</c:v>
                </c:pt>
                <c:pt idx="4223" formatCode="#,##0.00">
                  <c:v>21183.75</c:v>
                </c:pt>
                <c:pt idx="4224" formatCode="#,##0.00">
                  <c:v>21078.3</c:v>
                </c:pt>
                <c:pt idx="4225" formatCode="#,##0.00">
                  <c:v>20972.95</c:v>
                </c:pt>
                <c:pt idx="4226" formatCode="#,##0.00">
                  <c:v>20868.91</c:v>
                </c:pt>
                <c:pt idx="4227" formatCode="#,##0.00">
                  <c:v>20769.009999999998</c:v>
                </c:pt>
                <c:pt idx="4228" formatCode="#,##0.00">
                  <c:v>20663.37</c:v>
                </c:pt>
                <c:pt idx="4229" formatCode="#,##0.00">
                  <c:v>20558.75</c:v>
                </c:pt>
                <c:pt idx="4230" formatCode="#,##0.00">
                  <c:v>20454.84</c:v>
                </c:pt>
                <c:pt idx="4231" formatCode="#,##0.00">
                  <c:v>20352.169999999998</c:v>
                </c:pt>
                <c:pt idx="4232" formatCode="#,##0.00">
                  <c:v>20249.96</c:v>
                </c:pt>
                <c:pt idx="4233" formatCode="#,##0.00">
                  <c:v>20147.75</c:v>
                </c:pt>
                <c:pt idx="4234" formatCode="#,##0.00">
                  <c:v>20046.32</c:v>
                </c:pt>
                <c:pt idx="4235" formatCode="#,##0.00">
                  <c:v>19945.7</c:v>
                </c:pt>
                <c:pt idx="4236" formatCode="#,##0.00">
                  <c:v>19846.12</c:v>
                </c:pt>
                <c:pt idx="4237" formatCode="#,##0.00">
                  <c:v>19747.43</c:v>
                </c:pt>
                <c:pt idx="4238" formatCode="#,##0.00">
                  <c:v>19649.3</c:v>
                </c:pt>
                <c:pt idx="4239" formatCode="#,##0.00">
                  <c:v>19550.39</c:v>
                </c:pt>
                <c:pt idx="4240" formatCode="#,##0.00">
                  <c:v>19451.439999999999</c:v>
                </c:pt>
                <c:pt idx="4241" formatCode="#,##0.00">
                  <c:v>19353.009999999998</c:v>
                </c:pt>
                <c:pt idx="4242" formatCode="#,##0.00">
                  <c:v>19254.7</c:v>
                </c:pt>
                <c:pt idx="4243" formatCode="#,##0.00">
                  <c:v>19157.689999999999</c:v>
                </c:pt>
                <c:pt idx="4244" formatCode="#,##0.00">
                  <c:v>19060.57</c:v>
                </c:pt>
                <c:pt idx="4245" formatCode="#,##0.00">
                  <c:v>18965.29</c:v>
                </c:pt>
                <c:pt idx="4246" formatCode="#,##0.00">
                  <c:v>18868.689999999999</c:v>
                </c:pt>
                <c:pt idx="4247" formatCode="#,##0.00">
                  <c:v>18772.560000000001</c:v>
                </c:pt>
                <c:pt idx="4248" formatCode="#,##0.00">
                  <c:v>18677.439999999999</c:v>
                </c:pt>
                <c:pt idx="4249" formatCode="#,##0.00">
                  <c:v>18582.82</c:v>
                </c:pt>
                <c:pt idx="4250" formatCode="#,##0.00">
                  <c:v>18489.080000000002</c:v>
                </c:pt>
                <c:pt idx="4251" formatCode="#,##0.00">
                  <c:v>18395.71</c:v>
                </c:pt>
                <c:pt idx="4252" formatCode="#,##0.00">
                  <c:v>18303.36</c:v>
                </c:pt>
                <c:pt idx="4253" formatCode="#,##0.00">
                  <c:v>18211.45</c:v>
                </c:pt>
                <c:pt idx="4254" formatCode="#,##0.00">
                  <c:v>18120.21</c:v>
                </c:pt>
                <c:pt idx="4255" formatCode="#,##0.00">
                  <c:v>18029.84</c:v>
                </c:pt>
                <c:pt idx="4256" formatCode="#,##0.00">
                  <c:v>17940.14</c:v>
                </c:pt>
                <c:pt idx="4257" formatCode="#,##0.00">
                  <c:v>17851.34</c:v>
                </c:pt>
                <c:pt idx="4258" formatCode="#,##0.00">
                  <c:v>17763.07</c:v>
                </c:pt>
                <c:pt idx="4259" formatCode="#,##0.00">
                  <c:v>17675.400000000001</c:v>
                </c:pt>
                <c:pt idx="4260" formatCode="#,##0.00">
                  <c:v>17588.21</c:v>
                </c:pt>
                <c:pt idx="4261" formatCode="#,##0.00">
                  <c:v>17502.02</c:v>
                </c:pt>
                <c:pt idx="4262" formatCode="#,##0.00">
                  <c:v>17416.509999999998</c:v>
                </c:pt>
                <c:pt idx="4263" formatCode="#,##0.00">
                  <c:v>17331.669999999998</c:v>
                </c:pt>
                <c:pt idx="4264" formatCode="#,##0.00">
                  <c:v>17247.439999999999</c:v>
                </c:pt>
                <c:pt idx="4265" formatCode="#,##0.00">
                  <c:v>17163.88</c:v>
                </c:pt>
                <c:pt idx="4266" formatCode="#,##0.00">
                  <c:v>17081.05</c:v>
                </c:pt>
                <c:pt idx="4267" formatCode="#,##0.00">
                  <c:v>16998.830000000002</c:v>
                </c:pt>
                <c:pt idx="4268" formatCode="#,##0.00">
                  <c:v>16917.22</c:v>
                </c:pt>
                <c:pt idx="4269" formatCode="#,##0.00">
                  <c:v>16836.04</c:v>
                </c:pt>
                <c:pt idx="4270" formatCode="#,##0.00">
                  <c:v>16755.73</c:v>
                </c:pt>
                <c:pt idx="4271" formatCode="#,##0.00">
                  <c:v>16676.28</c:v>
                </c:pt>
                <c:pt idx="4272" formatCode="#,##0.00">
                  <c:v>16597.39</c:v>
                </c:pt>
                <c:pt idx="4273" formatCode="#,##0.00">
                  <c:v>16518.990000000002</c:v>
                </c:pt>
                <c:pt idx="4274" formatCode="#,##0.00">
                  <c:v>16441.2</c:v>
                </c:pt>
                <c:pt idx="4275" formatCode="#,##0.00">
                  <c:v>16363.85</c:v>
                </c:pt>
                <c:pt idx="4276" formatCode="#,##0.00">
                  <c:v>16287.13</c:v>
                </c:pt>
                <c:pt idx="4277" formatCode="#,##0.00">
                  <c:v>16211.04</c:v>
                </c:pt>
                <c:pt idx="4278" formatCode="#,##0.00">
                  <c:v>16135.53</c:v>
                </c:pt>
                <c:pt idx="4279" formatCode="#,##0.00">
                  <c:v>16060.64</c:v>
                </c:pt>
                <c:pt idx="4280" formatCode="#,##0.00">
                  <c:v>15986.03</c:v>
                </c:pt>
                <c:pt idx="4281" formatCode="#,##0.00">
                  <c:v>15912.14</c:v>
                </c:pt>
                <c:pt idx="4282" formatCode="#,##0.00">
                  <c:v>15838.71</c:v>
                </c:pt>
                <c:pt idx="4283" formatCode="#,##0.00">
                  <c:v>15765.86</c:v>
                </c:pt>
                <c:pt idx="4284" formatCode="#,##0.00">
                  <c:v>15693.53</c:v>
                </c:pt>
                <c:pt idx="4285" formatCode="#,##0.00">
                  <c:v>15621.75</c:v>
                </c:pt>
                <c:pt idx="4286" formatCode="#,##0.00">
                  <c:v>15550.52</c:v>
                </c:pt>
                <c:pt idx="4287" formatCode="#,##0.00">
                  <c:v>15480.03</c:v>
                </c:pt>
                <c:pt idx="4288" formatCode="#,##0.00">
                  <c:v>15409.94</c:v>
                </c:pt>
                <c:pt idx="4289" formatCode="#,##0.00">
                  <c:v>15340.47</c:v>
                </c:pt>
                <c:pt idx="4290" formatCode="#,##0.00">
                  <c:v>15271.53</c:v>
                </c:pt>
                <c:pt idx="4291" formatCode="#,##0.00">
                  <c:v>15203.2</c:v>
                </c:pt>
                <c:pt idx="4292" formatCode="#,##0.00">
                  <c:v>15135.27</c:v>
                </c:pt>
                <c:pt idx="4293" formatCode="#,##0.00">
                  <c:v>15067.71</c:v>
                </c:pt>
                <c:pt idx="4294" formatCode="#,##0.00">
                  <c:v>15000.72</c:v>
                </c:pt>
                <c:pt idx="4295" formatCode="#,##0.00">
                  <c:v>14934.22</c:v>
                </c:pt>
                <c:pt idx="4296" formatCode="#,##0.00">
                  <c:v>14868.19</c:v>
                </c:pt>
                <c:pt idx="4297" formatCode="#,##0.00">
                  <c:v>14802.8</c:v>
                </c:pt>
                <c:pt idx="4298" formatCode="#,##0.00">
                  <c:v>14737.95</c:v>
                </c:pt>
                <c:pt idx="4299" formatCode="#,##0.00">
                  <c:v>14673.64</c:v>
                </c:pt>
                <c:pt idx="4300" formatCode="#,##0.00">
                  <c:v>14609.67</c:v>
                </c:pt>
                <c:pt idx="4301" formatCode="#,##0.00">
                  <c:v>14549.83</c:v>
                </c:pt>
                <c:pt idx="4302" formatCode="#,##0.00">
                  <c:v>14486.86</c:v>
                </c:pt>
                <c:pt idx="4303" formatCode="#,##0.00">
                  <c:v>14425.5</c:v>
                </c:pt>
                <c:pt idx="4304" formatCode="#,##0.00">
                  <c:v>14363.15</c:v>
                </c:pt>
                <c:pt idx="4305" formatCode="#,##0.00">
                  <c:v>14301.27</c:v>
                </c:pt>
                <c:pt idx="4306" formatCode="#,##0.00">
                  <c:v>14240.06</c:v>
                </c:pt>
                <c:pt idx="4307" formatCode="#,##0.00">
                  <c:v>14179.5</c:v>
                </c:pt>
                <c:pt idx="4308" formatCode="#,##0.00">
                  <c:v>14119.51</c:v>
                </c:pt>
                <c:pt idx="4309" formatCode="#,##0.00">
                  <c:v>14060.05</c:v>
                </c:pt>
                <c:pt idx="4310" formatCode="#,##0.00">
                  <c:v>14001.1</c:v>
                </c:pt>
                <c:pt idx="4311" formatCode="#,##0.00">
                  <c:v>13942.73</c:v>
                </c:pt>
                <c:pt idx="4312" formatCode="#,##0.00">
                  <c:v>13890.88</c:v>
                </c:pt>
                <c:pt idx="4313" formatCode="#,##0.00">
                  <c:v>13834.38</c:v>
                </c:pt>
                <c:pt idx="4314" formatCode="#,##0.00">
                  <c:v>13775.99</c:v>
                </c:pt>
                <c:pt idx="4315" formatCode="#,##0.00">
                  <c:v>13718.68</c:v>
                </c:pt>
                <c:pt idx="4316" formatCode="#,##0.00">
                  <c:v>13661.95</c:v>
                </c:pt>
                <c:pt idx="4317" formatCode="#,##0.00">
                  <c:v>13605.77</c:v>
                </c:pt>
                <c:pt idx="4318" formatCode="#,##0.00">
                  <c:v>13550.21</c:v>
                </c:pt>
                <c:pt idx="4319" formatCode="#,##0.00">
                  <c:v>13495.29</c:v>
                </c:pt>
                <c:pt idx="4320" formatCode="#,##0.00">
                  <c:v>13440.91</c:v>
                </c:pt>
                <c:pt idx="4321" formatCode="#,##0.00">
                  <c:v>13387.11</c:v>
                </c:pt>
                <c:pt idx="4322" formatCode="#,##0.00">
                  <c:v>13333.76</c:v>
                </c:pt>
                <c:pt idx="4323" formatCode="#,##0.00">
                  <c:v>13280.8</c:v>
                </c:pt>
                <c:pt idx="4324" formatCode="#,##0.00">
                  <c:v>13228.43</c:v>
                </c:pt>
                <c:pt idx="4325" formatCode="#,##0.00">
                  <c:v>13176.38</c:v>
                </c:pt>
                <c:pt idx="4326" formatCode="#,##0.00">
                  <c:v>13124.93</c:v>
                </c:pt>
                <c:pt idx="4327" formatCode="#,##0.00">
                  <c:v>13073.91</c:v>
                </c:pt>
                <c:pt idx="4328" formatCode="#,##0.00">
                  <c:v>13023.28</c:v>
                </c:pt>
                <c:pt idx="4329" formatCode="#,##0.00">
                  <c:v>12973.13</c:v>
                </c:pt>
                <c:pt idx="4330" formatCode="#,##0.00">
                  <c:v>12923.51</c:v>
                </c:pt>
                <c:pt idx="4331" formatCode="#,##0.00">
                  <c:v>12874.47</c:v>
                </c:pt>
                <c:pt idx="4332" formatCode="#,##0.00">
                  <c:v>12825.63</c:v>
                </c:pt>
                <c:pt idx="4333" formatCode="#,##0.00">
                  <c:v>12777.73</c:v>
                </c:pt>
                <c:pt idx="4334" formatCode="#,##0.00">
                  <c:v>12730.08</c:v>
                </c:pt>
                <c:pt idx="4335" formatCode="#,##0.00">
                  <c:v>12682.91</c:v>
                </c:pt>
                <c:pt idx="4336" formatCode="#,##0.00">
                  <c:v>12635.66</c:v>
                </c:pt>
                <c:pt idx="4337" formatCode="#,##0.00">
                  <c:v>12589.06</c:v>
                </c:pt>
                <c:pt idx="4338" formatCode="#,##0.00">
                  <c:v>12543.25</c:v>
                </c:pt>
                <c:pt idx="4339" formatCode="#,##0.00">
                  <c:v>12497.35</c:v>
                </c:pt>
                <c:pt idx="4340" formatCode="#,##0.00">
                  <c:v>12451.96</c:v>
                </c:pt>
                <c:pt idx="4341" formatCode="#,##0.00">
                  <c:v>12407.37</c:v>
                </c:pt>
                <c:pt idx="4342" formatCode="#,##0.00">
                  <c:v>12362.67</c:v>
                </c:pt>
                <c:pt idx="4343" formatCode="#,##0.00">
                  <c:v>12318.5</c:v>
                </c:pt>
                <c:pt idx="4344" formatCode="#,##0.00">
                  <c:v>12274.73</c:v>
                </c:pt>
                <c:pt idx="4345" formatCode="#,##0.00">
                  <c:v>12231.26</c:v>
                </c:pt>
                <c:pt idx="4346" formatCode="#,##0.00">
                  <c:v>12188.06</c:v>
                </c:pt>
                <c:pt idx="4347" formatCode="#,##0.00">
                  <c:v>12145.21</c:v>
                </c:pt>
                <c:pt idx="4348" formatCode="#,##0.00">
                  <c:v>12103.03</c:v>
                </c:pt>
                <c:pt idx="4349" formatCode="#,##0.00">
                  <c:v>12060.92</c:v>
                </c:pt>
                <c:pt idx="4350" formatCode="#,##0.00">
                  <c:v>12019.24</c:v>
                </c:pt>
                <c:pt idx="4351" formatCode="#,##0.00">
                  <c:v>11977.75</c:v>
                </c:pt>
                <c:pt idx="4352" formatCode="#,##0.00">
                  <c:v>11936.61</c:v>
                </c:pt>
                <c:pt idx="4353" formatCode="#,##0.00">
                  <c:v>11895.81</c:v>
                </c:pt>
                <c:pt idx="4354" formatCode="#,##0.00">
                  <c:v>11855.38</c:v>
                </c:pt>
                <c:pt idx="4355" formatCode="#,##0.00">
                  <c:v>11815.45</c:v>
                </c:pt>
                <c:pt idx="4356" formatCode="#,##0.00">
                  <c:v>11775.78</c:v>
                </c:pt>
                <c:pt idx="4357" formatCode="#,##0.00">
                  <c:v>11736.56</c:v>
                </c:pt>
                <c:pt idx="4358" formatCode="#,##0.00">
                  <c:v>11697.62</c:v>
                </c:pt>
                <c:pt idx="4359" formatCode="#,##0.00">
                  <c:v>11659.01</c:v>
                </c:pt>
                <c:pt idx="4360" formatCode="#,##0.00">
                  <c:v>11620.83</c:v>
                </c:pt>
                <c:pt idx="4361" formatCode="#,##0.00">
                  <c:v>11582.89</c:v>
                </c:pt>
                <c:pt idx="4362" formatCode="#,##0.00">
                  <c:v>11545.28</c:v>
                </c:pt>
                <c:pt idx="4363" formatCode="#,##0.00">
                  <c:v>11507.83</c:v>
                </c:pt>
                <c:pt idx="4364" formatCode="#,##0.00">
                  <c:v>11470.76</c:v>
                </c:pt>
                <c:pt idx="4365" formatCode="#,##0.00">
                  <c:v>11434.31</c:v>
                </c:pt>
                <c:pt idx="4366" formatCode="#,##0.00">
                  <c:v>11398.38</c:v>
                </c:pt>
                <c:pt idx="4367" formatCode="#,##0.00">
                  <c:v>11362.92</c:v>
                </c:pt>
                <c:pt idx="4368" formatCode="#,##0.00">
                  <c:v>11327.71</c:v>
                </c:pt>
                <c:pt idx="4369" formatCode="#,##0.00">
                  <c:v>11292.99</c:v>
                </c:pt>
                <c:pt idx="4370" formatCode="#,##0.00">
                  <c:v>11258.21</c:v>
                </c:pt>
                <c:pt idx="4371" formatCode="#,##0.00">
                  <c:v>11223.66</c:v>
                </c:pt>
                <c:pt idx="4372" formatCode="#,##0.00">
                  <c:v>11189.8</c:v>
                </c:pt>
                <c:pt idx="4373" formatCode="#,##0.00">
                  <c:v>11155.7</c:v>
                </c:pt>
                <c:pt idx="4374" formatCode="#,##0.00">
                  <c:v>11121.77</c:v>
                </c:pt>
                <c:pt idx="4375" formatCode="#,##0.00">
                  <c:v>11088.19</c:v>
                </c:pt>
                <c:pt idx="4376" formatCode="#,##0.00">
                  <c:v>11054.83</c:v>
                </c:pt>
                <c:pt idx="4377" formatCode="#,##0.00">
                  <c:v>11021.63</c:v>
                </c:pt>
                <c:pt idx="4378" formatCode="#,##0.00">
                  <c:v>10988.88</c:v>
                </c:pt>
                <c:pt idx="4379" formatCode="#,##0.00">
                  <c:v>10956.34</c:v>
                </c:pt>
                <c:pt idx="4380" formatCode="#,##0.00">
                  <c:v>10923.99</c:v>
                </c:pt>
                <c:pt idx="4381" formatCode="#,##0.00">
                  <c:v>10891.78</c:v>
                </c:pt>
                <c:pt idx="4382" formatCode="#,##0.00">
                  <c:v>10859.64</c:v>
                </c:pt>
                <c:pt idx="4383" formatCode="#,##0.00">
                  <c:v>10828.01</c:v>
                </c:pt>
                <c:pt idx="4384" formatCode="#,##0.00">
                  <c:v>10796.66</c:v>
                </c:pt>
                <c:pt idx="4385" formatCode="#,##0.00">
                  <c:v>10765.33</c:v>
                </c:pt>
                <c:pt idx="4386" formatCode="#,##0.00">
                  <c:v>10735.04</c:v>
                </c:pt>
                <c:pt idx="4387" formatCode="#,##0.00">
                  <c:v>10704.03</c:v>
                </c:pt>
                <c:pt idx="4388" formatCode="#,##0.00">
                  <c:v>10673.25</c:v>
                </c:pt>
                <c:pt idx="4389" formatCode="#,##0.00">
                  <c:v>10642.71</c:v>
                </c:pt>
                <c:pt idx="4390" formatCode="#,##0.00">
                  <c:v>10612.4</c:v>
                </c:pt>
                <c:pt idx="4391" formatCode="#,##0.00">
                  <c:v>10583.8</c:v>
                </c:pt>
                <c:pt idx="4392" formatCode="#,##0.00">
                  <c:v>10553.57</c:v>
                </c:pt>
                <c:pt idx="4393" formatCode="#,##0.00">
                  <c:v>10523.7</c:v>
                </c:pt>
                <c:pt idx="4394" formatCode="#,##0.00">
                  <c:v>10494.58</c:v>
                </c:pt>
                <c:pt idx="4395" formatCode="#,##0.00">
                  <c:v>10465.120000000001</c:v>
                </c:pt>
                <c:pt idx="4396" formatCode="#,##0.00">
                  <c:v>10435.99</c:v>
                </c:pt>
                <c:pt idx="4397" formatCode="#,##0.00">
                  <c:v>10407.07</c:v>
                </c:pt>
                <c:pt idx="4398" formatCode="#,##0.00">
                  <c:v>10378.35</c:v>
                </c:pt>
                <c:pt idx="4399" formatCode="#,##0.00">
                  <c:v>10349.91</c:v>
                </c:pt>
                <c:pt idx="4400" formatCode="#,##0.00">
                  <c:v>10321.629999999999</c:v>
                </c:pt>
                <c:pt idx="4401" formatCode="#,##0.00">
                  <c:v>10295.69</c:v>
                </c:pt>
                <c:pt idx="4402" formatCode="#,##0.00">
                  <c:v>10267.41</c:v>
                </c:pt>
                <c:pt idx="4403" formatCode="#,##0.00">
                  <c:v>10239.75</c:v>
                </c:pt>
                <c:pt idx="4404" formatCode="#,##0.00">
                  <c:v>10212.42</c:v>
                </c:pt>
                <c:pt idx="4405" formatCode="#,##0.00">
                  <c:v>10185.280000000001</c:v>
                </c:pt>
                <c:pt idx="4406" formatCode="#,##0.00">
                  <c:v>10158.33</c:v>
                </c:pt>
                <c:pt idx="4407" formatCode="#,##0.00">
                  <c:v>10131.59</c:v>
                </c:pt>
                <c:pt idx="4408" formatCode="#,##0.00">
                  <c:v>10105.030000000001</c:v>
                </c:pt>
                <c:pt idx="4409" formatCode="#,##0.00">
                  <c:v>10078.58</c:v>
                </c:pt>
                <c:pt idx="4410" formatCode="#,##0.00">
                  <c:v>10053.799999999999</c:v>
                </c:pt>
                <c:pt idx="4411" formatCode="#,##0.00">
                  <c:v>10027.700000000001</c:v>
                </c:pt>
                <c:pt idx="4412" formatCode="#,##0.00">
                  <c:v>10001.86</c:v>
                </c:pt>
                <c:pt idx="4413" formatCode="#,##0.00">
                  <c:v>9976.23</c:v>
                </c:pt>
                <c:pt idx="4414" formatCode="#,##0.00">
                  <c:v>9950.7999999999993</c:v>
                </c:pt>
                <c:pt idx="4415" formatCode="#,##0.00">
                  <c:v>9925.57</c:v>
                </c:pt>
                <c:pt idx="4416" formatCode="#,##0.00">
                  <c:v>9900.52</c:v>
                </c:pt>
                <c:pt idx="4417" formatCode="#,##0.00">
                  <c:v>9875.66</c:v>
                </c:pt>
                <c:pt idx="4418" formatCode="#,##0.00">
                  <c:v>9851.02</c:v>
                </c:pt>
                <c:pt idx="4419" formatCode="#,##0.00">
                  <c:v>9826.56</c:v>
                </c:pt>
                <c:pt idx="4420" formatCode="#,##0.00">
                  <c:v>9802.34</c:v>
                </c:pt>
                <c:pt idx="4421" formatCode="#,##0.00">
                  <c:v>9778.35</c:v>
                </c:pt>
                <c:pt idx="4422" formatCode="#,##0.00">
                  <c:v>9754.4500000000007</c:v>
                </c:pt>
                <c:pt idx="4423" formatCode="#,##0.00">
                  <c:v>9730.86</c:v>
                </c:pt>
                <c:pt idx="4424" formatCode="#,##0.00">
                  <c:v>9707.65</c:v>
                </c:pt>
                <c:pt idx="4425" formatCode="#,##0.00">
                  <c:v>9684.4500000000007</c:v>
                </c:pt>
                <c:pt idx="4426" formatCode="#,##0.00">
                  <c:v>9661.32</c:v>
                </c:pt>
                <c:pt idx="4427" formatCode="#,##0.00">
                  <c:v>9638.42</c:v>
                </c:pt>
                <c:pt idx="4428" formatCode="#,##0.00">
                  <c:v>9615.7000000000007</c:v>
                </c:pt>
                <c:pt idx="4429" formatCode="#,##0.00">
                  <c:v>9593.2099999999991</c:v>
                </c:pt>
                <c:pt idx="4430" formatCode="#,##0.00">
                  <c:v>9570.83</c:v>
                </c:pt>
                <c:pt idx="4431" formatCode="#,##0.00">
                  <c:v>9548.64</c:v>
                </c:pt>
                <c:pt idx="4432" formatCode="#,##0.00">
                  <c:v>9526.7000000000007</c:v>
                </c:pt>
                <c:pt idx="4433" formatCode="#,##0.00">
                  <c:v>9504.9500000000007</c:v>
                </c:pt>
                <c:pt idx="4434" formatCode="#,##0.00">
                  <c:v>9484.56</c:v>
                </c:pt>
                <c:pt idx="4435" formatCode="#,##0.00">
                  <c:v>9463.17</c:v>
                </c:pt>
                <c:pt idx="4436" formatCode="#,##0.00">
                  <c:v>9441.6</c:v>
                </c:pt>
                <c:pt idx="4437" formatCode="#,##0.00">
                  <c:v>9420.35</c:v>
                </c:pt>
                <c:pt idx="4438" formatCode="#,##0.00">
                  <c:v>9399.51</c:v>
                </c:pt>
                <c:pt idx="4439" formatCode="#,##0.00">
                  <c:v>9382.57</c:v>
                </c:pt>
                <c:pt idx="4440" formatCode="#,##0.00">
                  <c:v>9361.2199999999993</c:v>
                </c:pt>
                <c:pt idx="4441" formatCode="#,##0.00">
                  <c:v>9340.83</c:v>
                </c:pt>
                <c:pt idx="4442" formatCode="#,##0.00">
                  <c:v>9320.5300000000007</c:v>
                </c:pt>
                <c:pt idx="4443" formatCode="#,##0.00">
                  <c:v>9300.43</c:v>
                </c:pt>
                <c:pt idx="4444" formatCode="#,##0.00">
                  <c:v>9280.4599999999991</c:v>
                </c:pt>
                <c:pt idx="4445" formatCode="#,##0.00">
                  <c:v>9260.58</c:v>
                </c:pt>
                <c:pt idx="4446" formatCode="#,##0.00">
                  <c:v>9240.91</c:v>
                </c:pt>
                <c:pt idx="4447" formatCode="#,##0.00">
                  <c:v>9221.4</c:v>
                </c:pt>
                <c:pt idx="4448" formatCode="#,##0.00">
                  <c:v>9202.0400000000009</c:v>
                </c:pt>
                <c:pt idx="4449" formatCode="#,##0.00">
                  <c:v>9182.7999999999993</c:v>
                </c:pt>
                <c:pt idx="4450" formatCode="#,##0.00">
                  <c:v>9163.7099999999991</c:v>
                </c:pt>
                <c:pt idx="4451" formatCode="#,##0.00">
                  <c:v>9144.73</c:v>
                </c:pt>
                <c:pt idx="4452" formatCode="#,##0.00">
                  <c:v>9125.8799999999992</c:v>
                </c:pt>
                <c:pt idx="4453" formatCode="#,##0.00">
                  <c:v>9107.17</c:v>
                </c:pt>
                <c:pt idx="4454" formatCode="#,##0.00">
                  <c:v>9088.59</c:v>
                </c:pt>
                <c:pt idx="4455" formatCode="#,##0.00">
                  <c:v>9070.16</c:v>
                </c:pt>
                <c:pt idx="4456" formatCode="#,##0.00">
                  <c:v>9051.8799999999992</c:v>
                </c:pt>
                <c:pt idx="4457" formatCode="#,##0.00">
                  <c:v>9033.7099999999991</c:v>
                </c:pt>
                <c:pt idx="4458" formatCode="#,##0.00">
                  <c:v>9015.67</c:v>
                </c:pt>
                <c:pt idx="4459" formatCode="#,##0.00">
                  <c:v>8997.76</c:v>
                </c:pt>
                <c:pt idx="4460" formatCode="#,##0.00">
                  <c:v>8979.99</c:v>
                </c:pt>
                <c:pt idx="4461" formatCode="#,##0.00">
                  <c:v>8962.33</c:v>
                </c:pt>
                <c:pt idx="4462" formatCode="#,##0.00">
                  <c:v>8944.7800000000007</c:v>
                </c:pt>
                <c:pt idx="4463" formatCode="#,##0.00">
                  <c:v>8927.36</c:v>
                </c:pt>
                <c:pt idx="4464" formatCode="#,##0.00">
                  <c:v>8910.06</c:v>
                </c:pt>
                <c:pt idx="4465" formatCode="#,##0.00">
                  <c:v>8892.86</c:v>
                </c:pt>
                <c:pt idx="4466" formatCode="#,##0.00">
                  <c:v>8875.83</c:v>
                </c:pt>
                <c:pt idx="4467" formatCode="#,##0.00">
                  <c:v>8858.91</c:v>
                </c:pt>
                <c:pt idx="4468" formatCode="#,##0.00">
                  <c:v>8842.07</c:v>
                </c:pt>
                <c:pt idx="4469" formatCode="#,##0.00">
                  <c:v>8825.34</c:v>
                </c:pt>
                <c:pt idx="4470" formatCode="#,##0.00">
                  <c:v>8808.76</c:v>
                </c:pt>
                <c:pt idx="4471" formatCode="#,##0.00">
                  <c:v>8792.2199999999993</c:v>
                </c:pt>
                <c:pt idx="4472" formatCode="#,##0.00">
                  <c:v>8775.84</c:v>
                </c:pt>
                <c:pt idx="4473" formatCode="#,##0.00">
                  <c:v>8759.5499999999993</c:v>
                </c:pt>
                <c:pt idx="4474" formatCode="#,##0.00">
                  <c:v>8743.4</c:v>
                </c:pt>
                <c:pt idx="4475" formatCode="#,##0.00">
                  <c:v>8728.56</c:v>
                </c:pt>
                <c:pt idx="4476" formatCode="#,##0.00">
                  <c:v>8712</c:v>
                </c:pt>
                <c:pt idx="4477" formatCode="#,##0.00">
                  <c:v>8695.98</c:v>
                </c:pt>
                <c:pt idx="4478" formatCode="#,##0.00">
                  <c:v>8680.1299999999992</c:v>
                </c:pt>
                <c:pt idx="4479" formatCode="#,##0.00">
                  <c:v>8664.42</c:v>
                </c:pt>
                <c:pt idx="4480" formatCode="#,##0.00">
                  <c:v>8648.82</c:v>
                </c:pt>
                <c:pt idx="4481" formatCode="#,##0.00">
                  <c:v>8633.31</c:v>
                </c:pt>
                <c:pt idx="4482" formatCode="#,##0.00">
                  <c:v>8617.94</c:v>
                </c:pt>
                <c:pt idx="4483" formatCode="#,##0.00">
                  <c:v>8602.7099999999991</c:v>
                </c:pt>
                <c:pt idx="4484" formatCode="#,##0.00">
                  <c:v>8587.67</c:v>
                </c:pt>
                <c:pt idx="4485" formatCode="#,##0.00">
                  <c:v>8572.5400000000009</c:v>
                </c:pt>
                <c:pt idx="4486" formatCode="#,##0.00">
                  <c:v>8557.44</c:v>
                </c:pt>
                <c:pt idx="4487" formatCode="#,##0.00">
                  <c:v>8542.43</c:v>
                </c:pt>
                <c:pt idx="4488" formatCode="#,##0.00">
                  <c:v>8527.49</c:v>
                </c:pt>
                <c:pt idx="4489" formatCode="#,##0.00">
                  <c:v>8512.6299999999992</c:v>
                </c:pt>
                <c:pt idx="4490" formatCode="#,##0.00">
                  <c:v>8497.82</c:v>
                </c:pt>
                <c:pt idx="4491" formatCode="#,##0.00">
                  <c:v>8483.1299999999992</c:v>
                </c:pt>
                <c:pt idx="4492" formatCode="#,##0.00">
                  <c:v>8468.4599999999991</c:v>
                </c:pt>
                <c:pt idx="4493" formatCode="#,##0.00">
                  <c:v>8453.89</c:v>
                </c:pt>
                <c:pt idx="4494" formatCode="#,##0.00">
                  <c:v>8439.4</c:v>
                </c:pt>
                <c:pt idx="4495" formatCode="#,##0.00">
                  <c:v>8424.99</c:v>
                </c:pt>
                <c:pt idx="4496" formatCode="#,##0.00">
                  <c:v>8410.69</c:v>
                </c:pt>
                <c:pt idx="4497" formatCode="#,##0.00">
                  <c:v>8396.4599999999991</c:v>
                </c:pt>
                <c:pt idx="4498" formatCode="#,##0.00">
                  <c:v>8384.16</c:v>
                </c:pt>
                <c:pt idx="4499" formatCode="#,##0.00">
                  <c:v>8370.1299999999992</c:v>
                </c:pt>
                <c:pt idx="4500" formatCode="#,##0.00">
                  <c:v>8355.98</c:v>
                </c:pt>
                <c:pt idx="4501" formatCode="#,##0.00">
                  <c:v>8341.9599999999991</c:v>
                </c:pt>
                <c:pt idx="4502" formatCode="#,##0.00">
                  <c:v>8329.56</c:v>
                </c:pt>
                <c:pt idx="4503" formatCode="#,##0.00">
                  <c:v>8316.52</c:v>
                </c:pt>
                <c:pt idx="4504" formatCode="#,##0.00">
                  <c:v>8302.67</c:v>
                </c:pt>
                <c:pt idx="4505" formatCode="#,##0.00">
                  <c:v>8288.8799999999992</c:v>
                </c:pt>
                <c:pt idx="4506" formatCode="#,##0.00">
                  <c:v>8276.26</c:v>
                </c:pt>
                <c:pt idx="4507" formatCode="#,##0.00">
                  <c:v>8262.93</c:v>
                </c:pt>
                <c:pt idx="4508" formatCode="#,##0.00">
                  <c:v>8249.2199999999993</c:v>
                </c:pt>
                <c:pt idx="4509" formatCode="#,##0.00">
                  <c:v>8235.6299999999992</c:v>
                </c:pt>
                <c:pt idx="4510" formatCode="#,##0.00">
                  <c:v>8222.14</c:v>
                </c:pt>
                <c:pt idx="4511" formatCode="#,##0.00">
                  <c:v>8208.74</c:v>
                </c:pt>
                <c:pt idx="4512" formatCode="#,##0.00">
                  <c:v>8195.44</c:v>
                </c:pt>
                <c:pt idx="4513" formatCode="#,##0.00">
                  <c:v>8182.24</c:v>
                </c:pt>
                <c:pt idx="4514" formatCode="#,##0.00">
                  <c:v>8169.09</c:v>
                </c:pt>
                <c:pt idx="4515" formatCode="#,##0.00">
                  <c:v>8156.01</c:v>
                </c:pt>
                <c:pt idx="4516" formatCode="#,##0.00">
                  <c:v>8143.01</c:v>
                </c:pt>
                <c:pt idx="4517" formatCode="#,##0.00">
                  <c:v>8130.05</c:v>
                </c:pt>
                <c:pt idx="4518" formatCode="#,##0.00">
                  <c:v>8117.16</c:v>
                </c:pt>
                <c:pt idx="4519" formatCode="#,##0.00">
                  <c:v>8104.35</c:v>
                </c:pt>
                <c:pt idx="4520" formatCode="#,##0.00">
                  <c:v>8091.62</c:v>
                </c:pt>
                <c:pt idx="4521" formatCode="#,##0.00">
                  <c:v>8078.97</c:v>
                </c:pt>
                <c:pt idx="4522" formatCode="#,##0.00">
                  <c:v>8066.36</c:v>
                </c:pt>
                <c:pt idx="4523" formatCode="#,##0.00">
                  <c:v>8053.81</c:v>
                </c:pt>
                <c:pt idx="4524" formatCode="#,##0.00">
                  <c:v>8041.28</c:v>
                </c:pt>
                <c:pt idx="4525" formatCode="#,##0.00">
                  <c:v>8028.83</c:v>
                </c:pt>
                <c:pt idx="4526" formatCode="#,##0.00">
                  <c:v>8016.44</c:v>
                </c:pt>
                <c:pt idx="4527" formatCode="#,##0.00">
                  <c:v>8004.13</c:v>
                </c:pt>
                <c:pt idx="4528" formatCode="#,##0.00">
                  <c:v>7991.89</c:v>
                </c:pt>
                <c:pt idx="4529" formatCode="#,##0.00">
                  <c:v>7979.73</c:v>
                </c:pt>
                <c:pt idx="4530" formatCode="#,##0.00">
                  <c:v>7968.09</c:v>
                </c:pt>
                <c:pt idx="4531" formatCode="#,##0.00">
                  <c:v>7963.45</c:v>
                </c:pt>
                <c:pt idx="4532" formatCode="#,##0.00">
                  <c:v>7949.92</c:v>
                </c:pt>
                <c:pt idx="4533" formatCode="#,##0.00">
                  <c:v>7937.29</c:v>
                </c:pt>
                <c:pt idx="4534" formatCode="#,##0.00">
                  <c:v>7924.94</c:v>
                </c:pt>
                <c:pt idx="4535" formatCode="#,##0.00">
                  <c:v>7912.76</c:v>
                </c:pt>
                <c:pt idx="4536" formatCode="#,##0.00">
                  <c:v>7900.66</c:v>
                </c:pt>
                <c:pt idx="4537" formatCode="#,##0.00">
                  <c:v>7888.67</c:v>
                </c:pt>
                <c:pt idx="4538" formatCode="#,##0.00">
                  <c:v>7876.75</c:v>
                </c:pt>
                <c:pt idx="4539" formatCode="#,##0.00">
                  <c:v>7864.87</c:v>
                </c:pt>
                <c:pt idx="4540" formatCode="#,##0.00">
                  <c:v>7853.07</c:v>
                </c:pt>
                <c:pt idx="4541" formatCode="#,##0.00">
                  <c:v>7841.34</c:v>
                </c:pt>
                <c:pt idx="4542" formatCode="#,##0.00">
                  <c:v>7829.69</c:v>
                </c:pt>
                <c:pt idx="4543" formatCode="#,##0.00">
                  <c:v>7818.14</c:v>
                </c:pt>
                <c:pt idx="4544" formatCode="#,##0.00">
                  <c:v>7807.49</c:v>
                </c:pt>
                <c:pt idx="4545" formatCode="#,##0.00">
                  <c:v>7809.37</c:v>
                </c:pt>
                <c:pt idx="4546" formatCode="#,##0.00">
                  <c:v>7797.69</c:v>
                </c:pt>
                <c:pt idx="4547" formatCode="#,##0.00">
                  <c:v>7784.9</c:v>
                </c:pt>
                <c:pt idx="4548" formatCode="#,##0.00">
                  <c:v>7772.37</c:v>
                </c:pt>
                <c:pt idx="4549" formatCode="#,##0.00">
                  <c:v>7760.11</c:v>
                </c:pt>
                <c:pt idx="4550" formatCode="#,##0.00">
                  <c:v>7748.06</c:v>
                </c:pt>
                <c:pt idx="4551" formatCode="#,##0.00">
                  <c:v>7736.17</c:v>
                </c:pt>
                <c:pt idx="4552" formatCode="#,##0.00">
                  <c:v>7724.42</c:v>
                </c:pt>
                <c:pt idx="4553" formatCode="#,##0.00">
                  <c:v>7712.8</c:v>
                </c:pt>
                <c:pt idx="4554" formatCode="#,##0.00">
                  <c:v>7701.31</c:v>
                </c:pt>
                <c:pt idx="4555" formatCode="#,##0.00">
                  <c:v>7689.92</c:v>
                </c:pt>
                <c:pt idx="4556" formatCode="#,##0.00">
                  <c:v>7678.63</c:v>
                </c:pt>
                <c:pt idx="4557" formatCode="#,##0.00">
                  <c:v>7667.42</c:v>
                </c:pt>
                <c:pt idx="4558" formatCode="#,##0.00">
                  <c:v>7656.26</c:v>
                </c:pt>
                <c:pt idx="4559" formatCode="#,##0.00">
                  <c:v>7645.17</c:v>
                </c:pt>
                <c:pt idx="4560" formatCode="#,##0.00">
                  <c:v>7634.19</c:v>
                </c:pt>
                <c:pt idx="4561" formatCode="#,##0.00">
                  <c:v>7623.29</c:v>
                </c:pt>
                <c:pt idx="4562" formatCode="#,##0.00">
                  <c:v>7612.44</c:v>
                </c:pt>
                <c:pt idx="4563" formatCode="#,##0.00">
                  <c:v>7600.86</c:v>
                </c:pt>
                <c:pt idx="4564" formatCode="#,##0.00">
                  <c:v>7589.99</c:v>
                </c:pt>
                <c:pt idx="4565" formatCode="#,##0.00">
                  <c:v>7579.17</c:v>
                </c:pt>
                <c:pt idx="4566" formatCode="#,##0.00">
                  <c:v>7568.55</c:v>
                </c:pt>
                <c:pt idx="4567" formatCode="#,##0.00">
                  <c:v>7557.98</c:v>
                </c:pt>
                <c:pt idx="4568" formatCode="#,##0.00">
                  <c:v>7547.43</c:v>
                </c:pt>
                <c:pt idx="4569" formatCode="#,##0.00">
                  <c:v>7536.93</c:v>
                </c:pt>
                <c:pt idx="4570" formatCode="#,##0.00">
                  <c:v>7526.47</c:v>
                </c:pt>
                <c:pt idx="4571" formatCode="#,##0.00">
                  <c:v>7516.07</c:v>
                </c:pt>
                <c:pt idx="4572" formatCode="#,##0.00">
                  <c:v>7505.67</c:v>
                </c:pt>
                <c:pt idx="4573" formatCode="#,##0.00">
                  <c:v>7495.34</c:v>
                </c:pt>
                <c:pt idx="4574" formatCode="#,##0.00">
                  <c:v>7485.07</c:v>
                </c:pt>
                <c:pt idx="4575" formatCode="#,##0.00">
                  <c:v>7474.85</c:v>
                </c:pt>
                <c:pt idx="4576" formatCode="#,##0.00">
                  <c:v>7464.65</c:v>
                </c:pt>
                <c:pt idx="4577" formatCode="#,##0.00">
                  <c:v>7454.49</c:v>
                </c:pt>
                <c:pt idx="4578" formatCode="#,##0.00">
                  <c:v>7444.37</c:v>
                </c:pt>
                <c:pt idx="4579" formatCode="#,##0.00">
                  <c:v>7434.28</c:v>
                </c:pt>
                <c:pt idx="4580" formatCode="#,##0.00">
                  <c:v>7424.33</c:v>
                </c:pt>
                <c:pt idx="4581" formatCode="#,##0.00">
                  <c:v>7414.26</c:v>
                </c:pt>
                <c:pt idx="4582" formatCode="#,##0.00">
                  <c:v>7404.26</c:v>
                </c:pt>
                <c:pt idx="4583" formatCode="#,##0.00">
                  <c:v>7394.29</c:v>
                </c:pt>
                <c:pt idx="4584" formatCode="#,##0.00">
                  <c:v>7384.35</c:v>
                </c:pt>
                <c:pt idx="4585" formatCode="#,##0.00">
                  <c:v>7374.45</c:v>
                </c:pt>
                <c:pt idx="4586" formatCode="#,##0.00">
                  <c:v>7364.6</c:v>
                </c:pt>
                <c:pt idx="4587" formatCode="#,##0.00">
                  <c:v>7354.75</c:v>
                </c:pt>
                <c:pt idx="4588" formatCode="#,##0.00">
                  <c:v>7344.95</c:v>
                </c:pt>
                <c:pt idx="4589" formatCode="#,##0.00">
                  <c:v>7335.21</c:v>
                </c:pt>
                <c:pt idx="4590" formatCode="#,##0.00">
                  <c:v>7325.5</c:v>
                </c:pt>
                <c:pt idx="4591" formatCode="#,##0.00">
                  <c:v>7315.82</c:v>
                </c:pt>
                <c:pt idx="4592" formatCode="#,##0.00">
                  <c:v>7306.23</c:v>
                </c:pt>
                <c:pt idx="4593" formatCode="#,##0.00">
                  <c:v>7296.58</c:v>
                </c:pt>
                <c:pt idx="4594" formatCode="#,##0.00">
                  <c:v>7286.97</c:v>
                </c:pt>
                <c:pt idx="4595" formatCode="#,##0.00">
                  <c:v>7277.39</c:v>
                </c:pt>
                <c:pt idx="4596" formatCode="#,##0.00">
                  <c:v>7267.83</c:v>
                </c:pt>
                <c:pt idx="4597" formatCode="#,##0.00">
                  <c:v>7258.31</c:v>
                </c:pt>
                <c:pt idx="4598" formatCode="#,##0.00">
                  <c:v>7248.82</c:v>
                </c:pt>
                <c:pt idx="4599" formatCode="#,##0.00">
                  <c:v>7239.36</c:v>
                </c:pt>
                <c:pt idx="4600" formatCode="#,##0.00">
                  <c:v>7229.93</c:v>
                </c:pt>
                <c:pt idx="4601" formatCode="#,##0.00">
                  <c:v>7220.54</c:v>
                </c:pt>
                <c:pt idx="4602" formatCode="#,##0.00">
                  <c:v>7211.16</c:v>
                </c:pt>
                <c:pt idx="4603" formatCode="#,##0.00">
                  <c:v>7201.82</c:v>
                </c:pt>
                <c:pt idx="4604" formatCode="#,##0.00">
                  <c:v>7192.5</c:v>
                </c:pt>
                <c:pt idx="4605" formatCode="#,##0.00">
                  <c:v>7183.19</c:v>
                </c:pt>
                <c:pt idx="4606" formatCode="#,##0.00">
                  <c:v>7173.9</c:v>
                </c:pt>
                <c:pt idx="4607" formatCode="#,##0.00">
                  <c:v>7164.63</c:v>
                </c:pt>
                <c:pt idx="4608" formatCode="#,##0.00">
                  <c:v>7155.39</c:v>
                </c:pt>
                <c:pt idx="4609" formatCode="#,##0.00">
                  <c:v>7146.18</c:v>
                </c:pt>
                <c:pt idx="4610" formatCode="#,##0.00">
                  <c:v>7137.01</c:v>
                </c:pt>
                <c:pt idx="4611" formatCode="#,##0.00">
                  <c:v>7127.85</c:v>
                </c:pt>
                <c:pt idx="4612" formatCode="#,##0.00">
                  <c:v>7118.71</c:v>
                </c:pt>
                <c:pt idx="4613" formatCode="#,##0.00">
                  <c:v>7109.6</c:v>
                </c:pt>
                <c:pt idx="4614" formatCode="#,##0.00">
                  <c:v>7100.52</c:v>
                </c:pt>
                <c:pt idx="4615" formatCode="#,##0.00">
                  <c:v>7091.48</c:v>
                </c:pt>
                <c:pt idx="4616" formatCode="#,##0.00">
                  <c:v>7082.43</c:v>
                </c:pt>
                <c:pt idx="4617" formatCode="#,##0.00">
                  <c:v>7073.44</c:v>
                </c:pt>
                <c:pt idx="4618" formatCode="#,##0.00">
                  <c:v>7064.44</c:v>
                </c:pt>
                <c:pt idx="4619" formatCode="#,##0.00">
                  <c:v>7055.46</c:v>
                </c:pt>
                <c:pt idx="4620" formatCode="#,##0.00">
                  <c:v>7046.51</c:v>
                </c:pt>
                <c:pt idx="4621" formatCode="#,##0.00">
                  <c:v>7037.59</c:v>
                </c:pt>
                <c:pt idx="4622" formatCode="#,##0.00">
                  <c:v>7028.68</c:v>
                </c:pt>
                <c:pt idx="4623" formatCode="#,##0.00">
                  <c:v>7019.77</c:v>
                </c:pt>
                <c:pt idx="4624" formatCode="#,##0.00">
                  <c:v>7010.9</c:v>
                </c:pt>
                <c:pt idx="4625" formatCode="#,##0.00">
                  <c:v>7002.08</c:v>
                </c:pt>
                <c:pt idx="4626" formatCode="#,##0.00">
                  <c:v>6993.31</c:v>
                </c:pt>
                <c:pt idx="4627" formatCode="#,##0.00">
                  <c:v>6984.53</c:v>
                </c:pt>
                <c:pt idx="4628" formatCode="#,##0.00">
                  <c:v>6975.74</c:v>
                </c:pt>
                <c:pt idx="4629" formatCode="#,##0.00">
                  <c:v>6967.2</c:v>
                </c:pt>
                <c:pt idx="4630" formatCode="#,##0.00">
                  <c:v>6958.54</c:v>
                </c:pt>
                <c:pt idx="4631" formatCode="#,##0.00">
                  <c:v>6949.82</c:v>
                </c:pt>
                <c:pt idx="4632" formatCode="#,##0.00">
                  <c:v>6941.11</c:v>
                </c:pt>
                <c:pt idx="4633" formatCode="#,##0.00">
                  <c:v>6932.42</c:v>
                </c:pt>
                <c:pt idx="4634" formatCode="#,##0.00">
                  <c:v>6923.74</c:v>
                </c:pt>
                <c:pt idx="4635" formatCode="#,##0.00">
                  <c:v>6915.08</c:v>
                </c:pt>
                <c:pt idx="4636" formatCode="#,##0.00">
                  <c:v>6906.45</c:v>
                </c:pt>
                <c:pt idx="4637" formatCode="#,##0.00">
                  <c:v>6898.69</c:v>
                </c:pt>
                <c:pt idx="4638" formatCode="#,##0.00">
                  <c:v>6890.02</c:v>
                </c:pt>
                <c:pt idx="4639" formatCode="#,##0.00">
                  <c:v>6881.39</c:v>
                </c:pt>
                <c:pt idx="4640" formatCode="#,##0.00">
                  <c:v>6872.78</c:v>
                </c:pt>
                <c:pt idx="4641" formatCode="#,##0.00">
                  <c:v>6864.2</c:v>
                </c:pt>
                <c:pt idx="4642" formatCode="#,##0.00">
                  <c:v>6855.63</c:v>
                </c:pt>
                <c:pt idx="4643" formatCode="#,##0.00">
                  <c:v>6847.08</c:v>
                </c:pt>
                <c:pt idx="4644" formatCode="#,##0.00">
                  <c:v>6838.56</c:v>
                </c:pt>
                <c:pt idx="4645" formatCode="#,##0.00">
                  <c:v>6830.05</c:v>
                </c:pt>
                <c:pt idx="4646" formatCode="#,##0.00">
                  <c:v>6821.55</c:v>
                </c:pt>
                <c:pt idx="4647" formatCode="#,##0.00">
                  <c:v>6813.17</c:v>
                </c:pt>
                <c:pt idx="4648" formatCode="#,##0.00">
                  <c:v>6804.77</c:v>
                </c:pt>
                <c:pt idx="4649" formatCode="#,##0.00">
                  <c:v>6796.35</c:v>
                </c:pt>
                <c:pt idx="4650" formatCode="#,##0.00">
                  <c:v>6787.95</c:v>
                </c:pt>
                <c:pt idx="4651" formatCode="#,##0.00">
                  <c:v>6779.59</c:v>
                </c:pt>
                <c:pt idx="4652" formatCode="#,##0.00">
                  <c:v>6771.2</c:v>
                </c:pt>
                <c:pt idx="4653" formatCode="#,##0.00">
                  <c:v>6762.9</c:v>
                </c:pt>
                <c:pt idx="4654" formatCode="#,##0.00">
                  <c:v>6754.57</c:v>
                </c:pt>
                <c:pt idx="4655" formatCode="#,##0.00">
                  <c:v>6746.25</c:v>
                </c:pt>
                <c:pt idx="4656" formatCode="#,##0.00">
                  <c:v>6737.94</c:v>
                </c:pt>
                <c:pt idx="4657" formatCode="#,##0.00">
                  <c:v>6731.17</c:v>
                </c:pt>
                <c:pt idx="4658" formatCode="#,##0.00">
                  <c:v>6722</c:v>
                </c:pt>
                <c:pt idx="4659" formatCode="#,##0.00">
                  <c:v>6713.58</c:v>
                </c:pt>
                <c:pt idx="4660" formatCode="#,##0.00">
                  <c:v>6705.37</c:v>
                </c:pt>
                <c:pt idx="4661" formatCode="#,##0.00">
                  <c:v>6697.15</c:v>
                </c:pt>
                <c:pt idx="4662" formatCode="#,##0.00">
                  <c:v>6688.96</c:v>
                </c:pt>
                <c:pt idx="4663" formatCode="#,##0.00">
                  <c:v>6680.8</c:v>
                </c:pt>
                <c:pt idx="4664" formatCode="#,##0.00">
                  <c:v>6672.65</c:v>
                </c:pt>
                <c:pt idx="4665" formatCode="#,##0.00">
                  <c:v>6664.51</c:v>
                </c:pt>
                <c:pt idx="4666" formatCode="#,##0.00">
                  <c:v>6656.46</c:v>
                </c:pt>
                <c:pt idx="4667" formatCode="#,##0.00">
                  <c:v>6648.38</c:v>
                </c:pt>
                <c:pt idx="4668" formatCode="#,##0.00">
                  <c:v>6640.26</c:v>
                </c:pt>
                <c:pt idx="4669" formatCode="#,##0.00">
                  <c:v>6632.17</c:v>
                </c:pt>
                <c:pt idx="4670" formatCode="#,##0.00">
                  <c:v>6624.11</c:v>
                </c:pt>
                <c:pt idx="4671" formatCode="#,##0.00">
                  <c:v>6616.05</c:v>
                </c:pt>
                <c:pt idx="4672" formatCode="#,##0.00">
                  <c:v>6608.02</c:v>
                </c:pt>
                <c:pt idx="4673" formatCode="#,##0.00">
                  <c:v>6600</c:v>
                </c:pt>
                <c:pt idx="4674" formatCode="#,##0.00">
                  <c:v>6592.01</c:v>
                </c:pt>
                <c:pt idx="4675" formatCode="#,##0.00">
                  <c:v>6584.05</c:v>
                </c:pt>
                <c:pt idx="4676" formatCode="#,##0.00">
                  <c:v>6576.11</c:v>
                </c:pt>
                <c:pt idx="4677" formatCode="#,##0.00">
                  <c:v>6568.18</c:v>
                </c:pt>
                <c:pt idx="4678" formatCode="#,##0.00">
                  <c:v>6560.26</c:v>
                </c:pt>
                <c:pt idx="4679" formatCode="#,##0.00">
                  <c:v>6552.36</c:v>
                </c:pt>
                <c:pt idx="4680" formatCode="#,##0.00">
                  <c:v>6544.47</c:v>
                </c:pt>
                <c:pt idx="4681" formatCode="#,##0.00">
                  <c:v>6536.59</c:v>
                </c:pt>
                <c:pt idx="4682" formatCode="#,##0.00">
                  <c:v>6528.75</c:v>
                </c:pt>
                <c:pt idx="4683" formatCode="#,##0.00">
                  <c:v>6520.91</c:v>
                </c:pt>
                <c:pt idx="4684" formatCode="#,##0.00">
                  <c:v>6513.09</c:v>
                </c:pt>
                <c:pt idx="4685" formatCode="#,##0.00">
                  <c:v>6505.28</c:v>
                </c:pt>
                <c:pt idx="4686" formatCode="#,##0.00">
                  <c:v>6497.49</c:v>
                </c:pt>
                <c:pt idx="4687" formatCode="#,##0.00">
                  <c:v>6489.72</c:v>
                </c:pt>
                <c:pt idx="4688" formatCode="#,##0.00">
                  <c:v>6481.95</c:v>
                </c:pt>
                <c:pt idx="4689" formatCode="#,##0.00">
                  <c:v>6474.2</c:v>
                </c:pt>
                <c:pt idx="4690" formatCode="#,##0.00">
                  <c:v>6466.46</c:v>
                </c:pt>
                <c:pt idx="4691" formatCode="#,##0.00">
                  <c:v>6458.75</c:v>
                </c:pt>
                <c:pt idx="4692" formatCode="#,##0.00">
                  <c:v>6451.06</c:v>
                </c:pt>
                <c:pt idx="4693" formatCode="#,##0.00">
                  <c:v>6443.38</c:v>
                </c:pt>
                <c:pt idx="4694" formatCode="#,##0.00">
                  <c:v>6435.74</c:v>
                </c:pt>
                <c:pt idx="4695" formatCode="#,##0.00">
                  <c:v>6428.09</c:v>
                </c:pt>
                <c:pt idx="4696" formatCode="#,##0.00">
                  <c:v>6420.46</c:v>
                </c:pt>
                <c:pt idx="4697" formatCode="#,##0.00">
                  <c:v>6412.84</c:v>
                </c:pt>
                <c:pt idx="4698" formatCode="#,##0.00">
                  <c:v>6405.24</c:v>
                </c:pt>
                <c:pt idx="4699" formatCode="#,##0.00">
                  <c:v>6397.63</c:v>
                </c:pt>
                <c:pt idx="4700" formatCode="#,##0.00">
                  <c:v>6390.05</c:v>
                </c:pt>
                <c:pt idx="4701" formatCode="#,##0.00">
                  <c:v>6382.48</c:v>
                </c:pt>
                <c:pt idx="4702" formatCode="#,##0.00">
                  <c:v>6374.92</c:v>
                </c:pt>
                <c:pt idx="4703" formatCode="#,##0.00">
                  <c:v>6367.46</c:v>
                </c:pt>
                <c:pt idx="4704" formatCode="#,##0.00">
                  <c:v>6359.91</c:v>
                </c:pt>
                <c:pt idx="4705" formatCode="#,##0.00">
                  <c:v>6352.37</c:v>
                </c:pt>
                <c:pt idx="4706" formatCode="#,##0.00">
                  <c:v>6344.86</c:v>
                </c:pt>
                <c:pt idx="4707" formatCode="#,##0.00">
                  <c:v>6337.36</c:v>
                </c:pt>
                <c:pt idx="4708" formatCode="#,##0.00">
                  <c:v>6329.9</c:v>
                </c:pt>
                <c:pt idx="4709" formatCode="#,##0.00">
                  <c:v>6322.48</c:v>
                </c:pt>
                <c:pt idx="4710" formatCode="#,##0.00">
                  <c:v>6315.06</c:v>
                </c:pt>
                <c:pt idx="4711" formatCode="#,##0.00">
                  <c:v>6307.64</c:v>
                </c:pt>
                <c:pt idx="4712" formatCode="#,##0.00">
                  <c:v>6300.24</c:v>
                </c:pt>
                <c:pt idx="4713" formatCode="#,##0.00">
                  <c:v>6292.85</c:v>
                </c:pt>
                <c:pt idx="4714" formatCode="#,##0.00">
                  <c:v>6285.49</c:v>
                </c:pt>
                <c:pt idx="4715" formatCode="#,##0.00">
                  <c:v>6278.13</c:v>
                </c:pt>
                <c:pt idx="4716" formatCode="#,##0.00">
                  <c:v>6270.79</c:v>
                </c:pt>
                <c:pt idx="4717" formatCode="#,##0.00">
                  <c:v>6263.47</c:v>
                </c:pt>
                <c:pt idx="4718" formatCode="#,##0.00">
                  <c:v>6256.15</c:v>
                </c:pt>
                <c:pt idx="4719" formatCode="#,##0.00">
                  <c:v>6248.87</c:v>
                </c:pt>
                <c:pt idx="4720" formatCode="#,##0.00">
                  <c:v>6241.58</c:v>
                </c:pt>
                <c:pt idx="4721" formatCode="#,##0.00">
                  <c:v>6234.32</c:v>
                </c:pt>
                <c:pt idx="4722" formatCode="#,##0.00">
                  <c:v>6227.07</c:v>
                </c:pt>
                <c:pt idx="4723" formatCode="#,##0.00">
                  <c:v>6219.84</c:v>
                </c:pt>
                <c:pt idx="4724" formatCode="#,##0.00">
                  <c:v>6212.63</c:v>
                </c:pt>
                <c:pt idx="4725" formatCode="#,##0.00">
                  <c:v>6205.42</c:v>
                </c:pt>
                <c:pt idx="4726" formatCode="#,##0.00">
                  <c:v>6198.22</c:v>
                </c:pt>
                <c:pt idx="4727" formatCode="#,##0.00">
                  <c:v>6191.04</c:v>
                </c:pt>
                <c:pt idx="4728" formatCode="#,##0.00">
                  <c:v>6183.86</c:v>
                </c:pt>
                <c:pt idx="4729" formatCode="#,##0.00">
                  <c:v>6176.71</c:v>
                </c:pt>
                <c:pt idx="4730" formatCode="#,##0.00">
                  <c:v>6169.58</c:v>
                </c:pt>
                <c:pt idx="4731" formatCode="#,##0.00">
                  <c:v>6162.47</c:v>
                </c:pt>
                <c:pt idx="4732" formatCode="#,##0.00">
                  <c:v>6155.38</c:v>
                </c:pt>
                <c:pt idx="4733" formatCode="#,##0.00">
                  <c:v>6148.33</c:v>
                </c:pt>
                <c:pt idx="4734" formatCode="#,##0.00">
                  <c:v>6141.28</c:v>
                </c:pt>
                <c:pt idx="4735" formatCode="#,##0.00">
                  <c:v>6134.25</c:v>
                </c:pt>
                <c:pt idx="4736" formatCode="#,##0.00">
                  <c:v>6127.25</c:v>
                </c:pt>
                <c:pt idx="4737" formatCode="#,##0.00">
                  <c:v>6120.26</c:v>
                </c:pt>
                <c:pt idx="4738" formatCode="#,##0.00">
                  <c:v>6113.29</c:v>
                </c:pt>
                <c:pt idx="4739" formatCode="#,##0.00">
                  <c:v>6106.34</c:v>
                </c:pt>
                <c:pt idx="4740" formatCode="#,##0.00">
                  <c:v>6099.39</c:v>
                </c:pt>
                <c:pt idx="4741" formatCode="#,##0.00">
                  <c:v>6092.47</c:v>
                </c:pt>
                <c:pt idx="4742" formatCode="#,##0.00">
                  <c:v>6085.64</c:v>
                </c:pt>
                <c:pt idx="4743" formatCode="#,##0.00">
                  <c:v>6078.8</c:v>
                </c:pt>
                <c:pt idx="4744" formatCode="#,##0.00">
                  <c:v>6071.95</c:v>
                </c:pt>
                <c:pt idx="4745" formatCode="#,##0.00">
                  <c:v>6065.21</c:v>
                </c:pt>
                <c:pt idx="4746" formatCode="#,##0.00">
                  <c:v>6058.37</c:v>
                </c:pt>
                <c:pt idx="4747" formatCode="#,##0.00">
                  <c:v>6051.56</c:v>
                </c:pt>
                <c:pt idx="4748" formatCode="#,##0.00">
                  <c:v>6044.79</c:v>
                </c:pt>
                <c:pt idx="4749" formatCode="#,##0.00">
                  <c:v>6038.05</c:v>
                </c:pt>
                <c:pt idx="4750" formatCode="#,##0.00">
                  <c:v>6031.31</c:v>
                </c:pt>
                <c:pt idx="4751" formatCode="#,##0.00">
                  <c:v>6024.58</c:v>
                </c:pt>
                <c:pt idx="4752" formatCode="#,##0.00">
                  <c:v>6018.22</c:v>
                </c:pt>
                <c:pt idx="4753" formatCode="#,##0.00">
                  <c:v>6011.37</c:v>
                </c:pt>
                <c:pt idx="4754" formatCode="#,##0.00">
                  <c:v>6004.75</c:v>
                </c:pt>
                <c:pt idx="4755" formatCode="#,##0.00">
                  <c:v>5998.14</c:v>
                </c:pt>
                <c:pt idx="4756" formatCode="#,##0.00">
                  <c:v>5991.49</c:v>
                </c:pt>
                <c:pt idx="4757" formatCode="#,##0.00">
                  <c:v>5984.86</c:v>
                </c:pt>
                <c:pt idx="4758" formatCode="#,##0.00">
                  <c:v>5978.24</c:v>
                </c:pt>
                <c:pt idx="4759" formatCode="#,##0.00">
                  <c:v>5971.64</c:v>
                </c:pt>
                <c:pt idx="4760" formatCode="#,##0.00">
                  <c:v>5965.05</c:v>
                </c:pt>
                <c:pt idx="4761" formatCode="#,##0.00">
                  <c:v>5958.49</c:v>
                </c:pt>
                <c:pt idx="4762" formatCode="#,##0.00">
                  <c:v>5951.93</c:v>
                </c:pt>
                <c:pt idx="4763" formatCode="#,##0.00">
                  <c:v>5945.39</c:v>
                </c:pt>
                <c:pt idx="4764" formatCode="#,##0.00">
                  <c:v>5938.86</c:v>
                </c:pt>
                <c:pt idx="4765" formatCode="#,##0.00">
                  <c:v>5932.36</c:v>
                </c:pt>
                <c:pt idx="4766" formatCode="#,##0.00">
                  <c:v>5925.87</c:v>
                </c:pt>
                <c:pt idx="4767" formatCode="#,##0.00">
                  <c:v>5919.4</c:v>
                </c:pt>
                <c:pt idx="4768" formatCode="#,##0.00">
                  <c:v>5912.94</c:v>
                </c:pt>
                <c:pt idx="4769" formatCode="#,##0.00">
                  <c:v>5906.5</c:v>
                </c:pt>
                <c:pt idx="4770" formatCode="#,##0.00">
                  <c:v>5900.08</c:v>
                </c:pt>
                <c:pt idx="4771" formatCode="#,##0.00">
                  <c:v>5893.68</c:v>
                </c:pt>
                <c:pt idx="4772" formatCode="#,##0.00">
                  <c:v>5887.3</c:v>
                </c:pt>
                <c:pt idx="4773" formatCode="#,##0.00">
                  <c:v>5880.94</c:v>
                </c:pt>
                <c:pt idx="4774" formatCode="#,##0.00">
                  <c:v>5874.59</c:v>
                </c:pt>
                <c:pt idx="4775" formatCode="#,##0.00">
                  <c:v>5868.24</c:v>
                </c:pt>
                <c:pt idx="4776" formatCode="#,##0.00">
                  <c:v>5861.91</c:v>
                </c:pt>
                <c:pt idx="4777" formatCode="#,##0.00">
                  <c:v>5855.6</c:v>
                </c:pt>
                <c:pt idx="4778" formatCode="#,##0.00">
                  <c:v>5849.29</c:v>
                </c:pt>
                <c:pt idx="4779" formatCode="#,##0.00">
                  <c:v>5843.06</c:v>
                </c:pt>
                <c:pt idx="4780" formatCode="#,##0.00">
                  <c:v>5836.79</c:v>
                </c:pt>
                <c:pt idx="4781" formatCode="#,##0.00">
                  <c:v>5830.67</c:v>
                </c:pt>
                <c:pt idx="4782" formatCode="#,##0.00">
                  <c:v>5824.55</c:v>
                </c:pt>
                <c:pt idx="4783" formatCode="#,##0.00">
                  <c:v>5818.29</c:v>
                </c:pt>
                <c:pt idx="4784" formatCode="#,##0.00">
                  <c:v>5812.06</c:v>
                </c:pt>
                <c:pt idx="4785" formatCode="#,##0.00">
                  <c:v>5805.85</c:v>
                </c:pt>
                <c:pt idx="4786" formatCode="#,##0.00">
                  <c:v>5799.65</c:v>
                </c:pt>
                <c:pt idx="4787" formatCode="#,##0.00">
                  <c:v>5793.48</c:v>
                </c:pt>
                <c:pt idx="4788" formatCode="#,##0.00">
                  <c:v>5787.35</c:v>
                </c:pt>
                <c:pt idx="4789" formatCode="#,##0.00">
                  <c:v>5781.22</c:v>
                </c:pt>
                <c:pt idx="4790" formatCode="#,##0.00">
                  <c:v>5775.1</c:v>
                </c:pt>
                <c:pt idx="4791" formatCode="#,##0.00">
                  <c:v>5769</c:v>
                </c:pt>
                <c:pt idx="4792" formatCode="#,##0.00">
                  <c:v>5762.92</c:v>
                </c:pt>
                <c:pt idx="4793" formatCode="#,##0.00">
                  <c:v>5756.87</c:v>
                </c:pt>
                <c:pt idx="4794" formatCode="#,##0.00">
                  <c:v>5750.83</c:v>
                </c:pt>
                <c:pt idx="4795" formatCode="#,##0.00">
                  <c:v>5744.79</c:v>
                </c:pt>
                <c:pt idx="4796" formatCode="#,##0.00">
                  <c:v>5738.78</c:v>
                </c:pt>
                <c:pt idx="4797" formatCode="#,##0.00">
                  <c:v>5732.78</c:v>
                </c:pt>
                <c:pt idx="4798" formatCode="#,##0.00">
                  <c:v>5726.78</c:v>
                </c:pt>
                <c:pt idx="4799" formatCode="#,##0.00">
                  <c:v>5720.8</c:v>
                </c:pt>
                <c:pt idx="4800" formatCode="#,##0.00">
                  <c:v>5714.83</c:v>
                </c:pt>
                <c:pt idx="4801" formatCode="#,##0.00">
                  <c:v>5708.89</c:v>
                </c:pt>
                <c:pt idx="4802" formatCode="#,##0.00">
                  <c:v>5702.96</c:v>
                </c:pt>
                <c:pt idx="4803" formatCode="#,##0.00">
                  <c:v>5697.07</c:v>
                </c:pt>
                <c:pt idx="4804" formatCode="#,##0.00">
                  <c:v>5691.18</c:v>
                </c:pt>
                <c:pt idx="4805" formatCode="#,##0.00">
                  <c:v>5685.32</c:v>
                </c:pt>
                <c:pt idx="4806" formatCode="#,##0.00">
                  <c:v>5679.46</c:v>
                </c:pt>
                <c:pt idx="4807" formatCode="#,##0.00">
                  <c:v>5673.61</c:v>
                </c:pt>
                <c:pt idx="4808" formatCode="#,##0.00">
                  <c:v>5667.78</c:v>
                </c:pt>
                <c:pt idx="4809" formatCode="#,##0.00">
                  <c:v>5661.97</c:v>
                </c:pt>
                <c:pt idx="4810" formatCode="#,##0.00">
                  <c:v>5656.19</c:v>
                </c:pt>
                <c:pt idx="4811" formatCode="#,##0.00">
                  <c:v>5650.4</c:v>
                </c:pt>
                <c:pt idx="4812" formatCode="#,##0.00">
                  <c:v>5644.63</c:v>
                </c:pt>
                <c:pt idx="4813" formatCode="#,##0.00">
                  <c:v>5638.87</c:v>
                </c:pt>
                <c:pt idx="4814" formatCode="#,##0.00">
                  <c:v>5633.17</c:v>
                </c:pt>
                <c:pt idx="4815" formatCode="#,##0.00">
                  <c:v>5627.5</c:v>
                </c:pt>
                <c:pt idx="4816" formatCode="#,##0.00">
                  <c:v>5621.85</c:v>
                </c:pt>
                <c:pt idx="4817" formatCode="#,##0.00">
                  <c:v>5616.22</c:v>
                </c:pt>
                <c:pt idx="4818" formatCode="#,##0.00">
                  <c:v>5610.62</c:v>
                </c:pt>
                <c:pt idx="4819" formatCode="#,##0.00">
                  <c:v>5605.03</c:v>
                </c:pt>
                <c:pt idx="4820" formatCode="#,##0.00">
                  <c:v>5599.47</c:v>
                </c:pt>
                <c:pt idx="4821" formatCode="#,##0.00">
                  <c:v>5593.91</c:v>
                </c:pt>
                <c:pt idx="4822" formatCode="#,##0.00">
                  <c:v>5588.37</c:v>
                </c:pt>
                <c:pt idx="4823" formatCode="#,##0.00">
                  <c:v>5582.84</c:v>
                </c:pt>
                <c:pt idx="4824" formatCode="#,##0.00">
                  <c:v>5577.32</c:v>
                </c:pt>
                <c:pt idx="4825" formatCode="#,##0.00">
                  <c:v>5571.81</c:v>
                </c:pt>
                <c:pt idx="4826" formatCode="#,##0.00">
                  <c:v>5566.31</c:v>
                </c:pt>
                <c:pt idx="4827" formatCode="#,##0.00">
                  <c:v>5560.82</c:v>
                </c:pt>
                <c:pt idx="4828" formatCode="#,##0.00">
                  <c:v>5555.35</c:v>
                </c:pt>
                <c:pt idx="4829" formatCode="#,##0.00">
                  <c:v>5549.89</c:v>
                </c:pt>
                <c:pt idx="4830" formatCode="#,##0.00">
                  <c:v>5544.43</c:v>
                </c:pt>
                <c:pt idx="4831" formatCode="#,##0.00">
                  <c:v>5538.99</c:v>
                </c:pt>
                <c:pt idx="4832" formatCode="#,##0.00">
                  <c:v>5533.55</c:v>
                </c:pt>
                <c:pt idx="4833" formatCode="#,##0.00">
                  <c:v>5528.12</c:v>
                </c:pt>
                <c:pt idx="4834" formatCode="#,##0.00">
                  <c:v>5522.71</c:v>
                </c:pt>
                <c:pt idx="4835" formatCode="#,##0.00">
                  <c:v>5517.31</c:v>
                </c:pt>
                <c:pt idx="4836" formatCode="#,##0.00">
                  <c:v>5512.15</c:v>
                </c:pt>
                <c:pt idx="4837" formatCode="#,##0.00">
                  <c:v>5506.77</c:v>
                </c:pt>
                <c:pt idx="4838" formatCode="#,##0.00">
                  <c:v>5501.39</c:v>
                </c:pt>
                <c:pt idx="4839" formatCode="#,##0.00">
                  <c:v>5496.04</c:v>
                </c:pt>
                <c:pt idx="4840" formatCode="#,##0.00">
                  <c:v>5490.71</c:v>
                </c:pt>
                <c:pt idx="4841" formatCode="#,##0.00">
                  <c:v>5485.4</c:v>
                </c:pt>
                <c:pt idx="4842" formatCode="#,##0.00">
                  <c:v>5480.1</c:v>
                </c:pt>
                <c:pt idx="4843" formatCode="#,##0.00">
                  <c:v>5474.82</c:v>
                </c:pt>
                <c:pt idx="4844" formatCode="#,##0.00">
                  <c:v>5470.85</c:v>
                </c:pt>
                <c:pt idx="4845" formatCode="#,##0.00">
                  <c:v>5465.39</c:v>
                </c:pt>
                <c:pt idx="4846" formatCode="#,##0.00">
                  <c:v>5460.1</c:v>
                </c:pt>
                <c:pt idx="4847" formatCode="#,##0.00">
                  <c:v>5454.82</c:v>
                </c:pt>
                <c:pt idx="4848" formatCode="#,##0.00">
                  <c:v>5449.58</c:v>
                </c:pt>
                <c:pt idx="4849" formatCode="#,##0.00">
                  <c:v>5444.37</c:v>
                </c:pt>
                <c:pt idx="4850" formatCode="#,##0.00">
                  <c:v>5439.17</c:v>
                </c:pt>
                <c:pt idx="4851" formatCode="#,##0.00">
                  <c:v>5433.97</c:v>
                </c:pt>
                <c:pt idx="4852" formatCode="#,##0.00">
                  <c:v>5428.79</c:v>
                </c:pt>
                <c:pt idx="4853" formatCode="#,##0.00">
                  <c:v>5423.63</c:v>
                </c:pt>
                <c:pt idx="4854" formatCode="#,##0.00">
                  <c:v>5418.47</c:v>
                </c:pt>
                <c:pt idx="4855" formatCode="#,##0.00">
                  <c:v>5413.33</c:v>
                </c:pt>
                <c:pt idx="4856" formatCode="#,##0.00">
                  <c:v>5408.19</c:v>
                </c:pt>
                <c:pt idx="4857" formatCode="#,##0.00">
                  <c:v>5403.06</c:v>
                </c:pt>
                <c:pt idx="4858" formatCode="#,##0.00">
                  <c:v>5397.94</c:v>
                </c:pt>
                <c:pt idx="4859" formatCode="#,##0.00">
                  <c:v>5392.83</c:v>
                </c:pt>
                <c:pt idx="4860" formatCode="#,##0.00">
                  <c:v>5387.71</c:v>
                </c:pt>
                <c:pt idx="4861" formatCode="#,##0.00">
                  <c:v>5382.62</c:v>
                </c:pt>
                <c:pt idx="4862" formatCode="#,##0.00">
                  <c:v>5377.52</c:v>
                </c:pt>
                <c:pt idx="4863" formatCode="#,##0.00">
                  <c:v>5372.43</c:v>
                </c:pt>
                <c:pt idx="4864" formatCode="#,##0.00">
                  <c:v>5367.39</c:v>
                </c:pt>
                <c:pt idx="4865" formatCode="#,##0.00">
                  <c:v>5362.3</c:v>
                </c:pt>
                <c:pt idx="4866" formatCode="#,##0.00">
                  <c:v>5357.24</c:v>
                </c:pt>
                <c:pt idx="4867" formatCode="#,##0.00">
                  <c:v>5352.2</c:v>
                </c:pt>
                <c:pt idx="4868" formatCode="#,##0.00">
                  <c:v>5347.18</c:v>
                </c:pt>
                <c:pt idx="4869" formatCode="#,##0.00">
                  <c:v>5342.17</c:v>
                </c:pt>
                <c:pt idx="4870" formatCode="#,##0.00">
                  <c:v>5337.16</c:v>
                </c:pt>
                <c:pt idx="4871" formatCode="#,##0.00">
                  <c:v>5332.16</c:v>
                </c:pt>
                <c:pt idx="4872" formatCode="#,##0.00">
                  <c:v>5327.18</c:v>
                </c:pt>
                <c:pt idx="4873" formatCode="#,##0.00">
                  <c:v>5322.2</c:v>
                </c:pt>
                <c:pt idx="4874" formatCode="#,##0.00">
                  <c:v>5317.25</c:v>
                </c:pt>
                <c:pt idx="4875" formatCode="#,##0.00">
                  <c:v>5312.31</c:v>
                </c:pt>
                <c:pt idx="4876" formatCode="#,##0.00">
                  <c:v>5307.36</c:v>
                </c:pt>
                <c:pt idx="4877" formatCode="#,##0.00">
                  <c:v>5302.44</c:v>
                </c:pt>
                <c:pt idx="4878" formatCode="#,##0.00">
                  <c:v>5297.51</c:v>
                </c:pt>
                <c:pt idx="4879" formatCode="#,##0.00">
                  <c:v>5292.59</c:v>
                </c:pt>
                <c:pt idx="4880" formatCode="#,##0.00">
                  <c:v>5287.69</c:v>
                </c:pt>
                <c:pt idx="4881" formatCode="#,##0.00">
                  <c:v>5282.8</c:v>
                </c:pt>
                <c:pt idx="4882" formatCode="#,##0.00">
                  <c:v>5277.92</c:v>
                </c:pt>
                <c:pt idx="4883" formatCode="#,##0.00">
                  <c:v>5273.05</c:v>
                </c:pt>
                <c:pt idx="4884" formatCode="#,##0.00">
                  <c:v>5268.2</c:v>
                </c:pt>
                <c:pt idx="4885" formatCode="#,##0.00">
                  <c:v>5263.35</c:v>
                </c:pt>
                <c:pt idx="4886" formatCode="#,##0.00">
                  <c:v>5258.51</c:v>
                </c:pt>
                <c:pt idx="4887" formatCode="#,##0.00">
                  <c:v>5253.69</c:v>
                </c:pt>
                <c:pt idx="4888" formatCode="#,##0.00">
                  <c:v>5248.88</c:v>
                </c:pt>
                <c:pt idx="4889" formatCode="#,##0.00">
                  <c:v>5244.09</c:v>
                </c:pt>
                <c:pt idx="4890" formatCode="#,##0.00">
                  <c:v>5239.3100000000004</c:v>
                </c:pt>
                <c:pt idx="4891" formatCode="#,##0.00">
                  <c:v>5234.53</c:v>
                </c:pt>
                <c:pt idx="4892" formatCode="#,##0.00">
                  <c:v>5229.7700000000004</c:v>
                </c:pt>
                <c:pt idx="4893" formatCode="#,##0.00">
                  <c:v>5225.0200000000004</c:v>
                </c:pt>
                <c:pt idx="4894" formatCode="#,##0.00">
                  <c:v>5220.2700000000004</c:v>
                </c:pt>
                <c:pt idx="4895" formatCode="#,##0.00">
                  <c:v>5215.54</c:v>
                </c:pt>
                <c:pt idx="4896" formatCode="#,##0.00">
                  <c:v>5210.82</c:v>
                </c:pt>
                <c:pt idx="4897" formatCode="#,##0.00">
                  <c:v>5206.13</c:v>
                </c:pt>
                <c:pt idx="4898" formatCode="#,##0.00">
                  <c:v>5201.4399999999996</c:v>
                </c:pt>
                <c:pt idx="4899" formatCode="#,##0.00">
                  <c:v>5196.75</c:v>
                </c:pt>
                <c:pt idx="4900" formatCode="#,##0.00">
                  <c:v>5192.08</c:v>
                </c:pt>
                <c:pt idx="4901" formatCode="#,##0.00">
                  <c:v>5187.43</c:v>
                </c:pt>
                <c:pt idx="4902" formatCode="#,##0.00">
                  <c:v>5182.79</c:v>
                </c:pt>
                <c:pt idx="4903" formatCode="#,##0.00">
                  <c:v>5178.17</c:v>
                </c:pt>
                <c:pt idx="4904" formatCode="#,##0.00">
                  <c:v>5173.6000000000004</c:v>
                </c:pt>
                <c:pt idx="4905" formatCode="#,##0.00">
                  <c:v>5169.04</c:v>
                </c:pt>
                <c:pt idx="4906" formatCode="#,##0.00">
                  <c:v>5164.4399999999996</c:v>
                </c:pt>
                <c:pt idx="4907" formatCode="#,##0.00">
                  <c:v>5159.8599999999997</c:v>
                </c:pt>
                <c:pt idx="4908" formatCode="#,##0.00">
                  <c:v>5155.3</c:v>
                </c:pt>
                <c:pt idx="4909" formatCode="#,##0.00">
                  <c:v>5150.75</c:v>
                </c:pt>
                <c:pt idx="4910" formatCode="#,##0.00">
                  <c:v>5146.22</c:v>
                </c:pt>
                <c:pt idx="4911" formatCode="#,##0.00">
                  <c:v>5141.68</c:v>
                </c:pt>
                <c:pt idx="4912" formatCode="#,##0.00">
                  <c:v>5137.18</c:v>
                </c:pt>
                <c:pt idx="4913" formatCode="#,##0.00">
                  <c:v>5132.6899999999996</c:v>
                </c:pt>
                <c:pt idx="4914" formatCode="#,##0.00">
                  <c:v>5128.21</c:v>
                </c:pt>
                <c:pt idx="4915" formatCode="#,##0.00">
                  <c:v>5123.74</c:v>
                </c:pt>
                <c:pt idx="4916" formatCode="#,##0.00">
                  <c:v>5119.28</c:v>
                </c:pt>
                <c:pt idx="4917" formatCode="#,##0.00">
                  <c:v>5114.84</c:v>
                </c:pt>
                <c:pt idx="4918" formatCode="#,##0.00">
                  <c:v>5110.41</c:v>
                </c:pt>
                <c:pt idx="4919" formatCode="#,##0.00">
                  <c:v>5105.9799999999996</c:v>
                </c:pt>
                <c:pt idx="4920" formatCode="#,##0.00">
                  <c:v>5101.5600000000004</c:v>
                </c:pt>
                <c:pt idx="4921" formatCode="#,##0.00">
                  <c:v>5097.16</c:v>
                </c:pt>
                <c:pt idx="4922" formatCode="#,##0.00">
                  <c:v>5092.7700000000004</c:v>
                </c:pt>
                <c:pt idx="4923" formatCode="#,##0.00">
                  <c:v>5088.38</c:v>
                </c:pt>
                <c:pt idx="4924" formatCode="#,##0.00">
                  <c:v>5084.01</c:v>
                </c:pt>
                <c:pt idx="4925" formatCode="#,##0.00">
                  <c:v>5079.6400000000003</c:v>
                </c:pt>
                <c:pt idx="4926" formatCode="#,##0.00">
                  <c:v>5075.29</c:v>
                </c:pt>
                <c:pt idx="4927" formatCode="#,##0.00">
                  <c:v>5070.93</c:v>
                </c:pt>
                <c:pt idx="4928" formatCode="#,##0.00">
                  <c:v>5066.59</c:v>
                </c:pt>
                <c:pt idx="4929" formatCode="#,##0.00">
                  <c:v>5062.26</c:v>
                </c:pt>
                <c:pt idx="4930" formatCode="#,##0.00">
                  <c:v>5057.93</c:v>
                </c:pt>
                <c:pt idx="4931" formatCode="#,##0.00">
                  <c:v>5053.62</c:v>
                </c:pt>
                <c:pt idx="4932" formatCode="#,##0.00">
                  <c:v>5049.33</c:v>
                </c:pt>
                <c:pt idx="4933" formatCode="#,##0.00">
                  <c:v>5045.04</c:v>
                </c:pt>
                <c:pt idx="4934" formatCode="#,##0.00">
                  <c:v>5040.76</c:v>
                </c:pt>
                <c:pt idx="4935" formatCode="#,##0.00">
                  <c:v>5036.4799999999996</c:v>
                </c:pt>
                <c:pt idx="4936" formatCode="#,##0.00">
                  <c:v>5032.22</c:v>
                </c:pt>
                <c:pt idx="4937" formatCode="#,##0.00">
                  <c:v>5027.9399999999996</c:v>
                </c:pt>
                <c:pt idx="4938" formatCode="#,##0.00">
                  <c:v>5023.71</c:v>
                </c:pt>
                <c:pt idx="4939" formatCode="#,##0.00">
                  <c:v>5019.5200000000004</c:v>
                </c:pt>
                <c:pt idx="4940" formatCode="#,##0.00">
                  <c:v>5015.3</c:v>
                </c:pt>
                <c:pt idx="4941" formatCode="#,##0.00">
                  <c:v>5011.07</c:v>
                </c:pt>
                <c:pt idx="4942" formatCode="#,##0.00">
                  <c:v>5006.84</c:v>
                </c:pt>
                <c:pt idx="4943" formatCode="#,##0.00">
                  <c:v>5002.62</c:v>
                </c:pt>
                <c:pt idx="4944" formatCode="#,##0.00">
                  <c:v>4998.3999999999996</c:v>
                </c:pt>
                <c:pt idx="4945" formatCode="#,##0.00">
                  <c:v>4994.2</c:v>
                </c:pt>
                <c:pt idx="4946" formatCode="#,##0.00">
                  <c:v>4990</c:v>
                </c:pt>
                <c:pt idx="4947" formatCode="#,##0.00">
                  <c:v>4985.8100000000004</c:v>
                </c:pt>
                <c:pt idx="4948" formatCode="#,##0.00">
                  <c:v>4981.63</c:v>
                </c:pt>
                <c:pt idx="4949" formatCode="#,##0.00">
                  <c:v>4977.4399999999996</c:v>
                </c:pt>
                <c:pt idx="4950" formatCode="#,##0.00">
                  <c:v>4973.26</c:v>
                </c:pt>
                <c:pt idx="4951" formatCode="#,##0.00">
                  <c:v>4969.09</c:v>
                </c:pt>
                <c:pt idx="4952" formatCode="#,##0.00">
                  <c:v>4964.93</c:v>
                </c:pt>
                <c:pt idx="4953" formatCode="#,##0.00">
                  <c:v>4960.7700000000004</c:v>
                </c:pt>
                <c:pt idx="4954" formatCode="#,##0.00">
                  <c:v>4956.63</c:v>
                </c:pt>
                <c:pt idx="4955" formatCode="#,##0.00">
                  <c:v>4952.49</c:v>
                </c:pt>
                <c:pt idx="4956" formatCode="#,##0.00">
                  <c:v>4948.3599999999997</c:v>
                </c:pt>
                <c:pt idx="4957" formatCode="#,##0.00">
                  <c:v>4944.24</c:v>
                </c:pt>
                <c:pt idx="4958" formatCode="#,##0.00">
                  <c:v>4940.13</c:v>
                </c:pt>
                <c:pt idx="4959" formatCode="#,##0.00">
                  <c:v>4936.0200000000004</c:v>
                </c:pt>
                <c:pt idx="4960" formatCode="#,##0.00">
                  <c:v>4932.22</c:v>
                </c:pt>
                <c:pt idx="4961" formatCode="#,##0.00">
                  <c:v>4928.18</c:v>
                </c:pt>
                <c:pt idx="4962" formatCode="#,##0.00">
                  <c:v>4924.1499999999996</c:v>
                </c:pt>
                <c:pt idx="4963" formatCode="#,##0.00">
                  <c:v>4920.13</c:v>
                </c:pt>
                <c:pt idx="4964" formatCode="#,##0.00">
                  <c:v>4916.1400000000003</c:v>
                </c:pt>
                <c:pt idx="4965" formatCode="#,##0.00">
                  <c:v>4912.18</c:v>
                </c:pt>
                <c:pt idx="4966" formatCode="#,##0.00">
                  <c:v>4908.2299999999996</c:v>
                </c:pt>
                <c:pt idx="4967" formatCode="#,##0.00">
                  <c:v>4904.29</c:v>
                </c:pt>
                <c:pt idx="4968" formatCode="#,##0.00">
                  <c:v>4900.34</c:v>
                </c:pt>
                <c:pt idx="4969" formatCode="#,##0.00">
                  <c:v>4896.41</c:v>
                </c:pt>
                <c:pt idx="4970" formatCode="#,##0.00">
                  <c:v>4892.47</c:v>
                </c:pt>
                <c:pt idx="4971" formatCode="#,##0.00">
                  <c:v>4888.53</c:v>
                </c:pt>
                <c:pt idx="4972" formatCode="#,##0.00">
                  <c:v>4884.6000000000004</c:v>
                </c:pt>
                <c:pt idx="4973" formatCode="#,##0.00">
                  <c:v>4880.66</c:v>
                </c:pt>
                <c:pt idx="4974" formatCode="#,##0.00">
                  <c:v>4876.72</c:v>
                </c:pt>
                <c:pt idx="4975" formatCode="#,##0.00">
                  <c:v>4872.78</c:v>
                </c:pt>
                <c:pt idx="4976" formatCode="#,##0.00">
                  <c:v>4868.8500000000004</c:v>
                </c:pt>
                <c:pt idx="4977" formatCode="#,##0.00">
                  <c:v>4864.93</c:v>
                </c:pt>
                <c:pt idx="4978" formatCode="#,##0.00">
                  <c:v>4861.01</c:v>
                </c:pt>
                <c:pt idx="4979" formatCode="#,##0.00">
                  <c:v>4857.08</c:v>
                </c:pt>
                <c:pt idx="4980" formatCode="#,##0.00">
                  <c:v>4853.16</c:v>
                </c:pt>
                <c:pt idx="4981" formatCode="#,##0.00">
                  <c:v>4849.24</c:v>
                </c:pt>
                <c:pt idx="4982" formatCode="#,##0.00">
                  <c:v>4845.32</c:v>
                </c:pt>
                <c:pt idx="4983" formatCode="#,##0.00">
                  <c:v>4841.41</c:v>
                </c:pt>
                <c:pt idx="4984" formatCode="#,##0.00">
                  <c:v>4837.5</c:v>
                </c:pt>
                <c:pt idx="4985" formatCode="#,##0.00">
                  <c:v>4833.59</c:v>
                </c:pt>
                <c:pt idx="4986" formatCode="#,##0.00">
                  <c:v>4829.6899999999996</c:v>
                </c:pt>
                <c:pt idx="4987" formatCode="#,##0.00">
                  <c:v>4825.78</c:v>
                </c:pt>
                <c:pt idx="4988" formatCode="#,##0.00">
                  <c:v>4821.88</c:v>
                </c:pt>
                <c:pt idx="4989" formatCode="#,##0.00">
                  <c:v>4817.9799999999996</c:v>
                </c:pt>
                <c:pt idx="4990" formatCode="#,##0.00">
                  <c:v>4814.08</c:v>
                </c:pt>
                <c:pt idx="4991" formatCode="#,##0.00">
                  <c:v>4810.18</c:v>
                </c:pt>
                <c:pt idx="4992" formatCode="#,##0.00">
                  <c:v>4806.3</c:v>
                </c:pt>
                <c:pt idx="4993" formatCode="#,##0.00">
                  <c:v>4802.4799999999996</c:v>
                </c:pt>
                <c:pt idx="4994" formatCode="#,##0.00">
                  <c:v>4798.63</c:v>
                </c:pt>
                <c:pt idx="4995" formatCode="#,##0.00">
                  <c:v>4794.76</c:v>
                </c:pt>
                <c:pt idx="4996" formatCode="#,##0.00">
                  <c:v>4790.8900000000003</c:v>
                </c:pt>
                <c:pt idx="4997" formatCode="#,##0.00">
                  <c:v>4787.03</c:v>
                </c:pt>
                <c:pt idx="4998" formatCode="#,##0.00">
                  <c:v>4783.17</c:v>
                </c:pt>
                <c:pt idx="4999" formatCode="#,##0.00">
                  <c:v>4779.3100000000004</c:v>
                </c:pt>
                <c:pt idx="5000" formatCode="#,##0.00">
                  <c:v>4775.45</c:v>
                </c:pt>
                <c:pt idx="5001" formatCode="#,##0.00">
                  <c:v>4771.6000000000004</c:v>
                </c:pt>
                <c:pt idx="5002" formatCode="#,##0.00">
                  <c:v>4767.7700000000004</c:v>
                </c:pt>
                <c:pt idx="5003" formatCode="#,##0.00">
                  <c:v>4763.95</c:v>
                </c:pt>
                <c:pt idx="5004" formatCode="#,##0.00">
                  <c:v>4760.13</c:v>
                </c:pt>
                <c:pt idx="5005" formatCode="#,##0.00">
                  <c:v>4756.32</c:v>
                </c:pt>
                <c:pt idx="5006" formatCode="#,##0.00">
                  <c:v>4752.5200000000004</c:v>
                </c:pt>
                <c:pt idx="5007" formatCode="#,##0.00">
                  <c:v>4748.72</c:v>
                </c:pt>
                <c:pt idx="5008" formatCode="#,##0.00">
                  <c:v>4744.92</c:v>
                </c:pt>
                <c:pt idx="5009" formatCode="#,##0.00">
                  <c:v>4741.12</c:v>
                </c:pt>
                <c:pt idx="5010" formatCode="#,##0.00">
                  <c:v>4737.32</c:v>
                </c:pt>
                <c:pt idx="5011" formatCode="#,##0.00">
                  <c:v>4733.54</c:v>
                </c:pt>
                <c:pt idx="5012" formatCode="#,##0.00">
                  <c:v>4729.75</c:v>
                </c:pt>
                <c:pt idx="5013" formatCode="#,##0.00">
                  <c:v>4725.97</c:v>
                </c:pt>
                <c:pt idx="5014" formatCode="#,##0.00">
                  <c:v>4722.2</c:v>
                </c:pt>
                <c:pt idx="5015" formatCode="#,##0.00">
                  <c:v>4718.43</c:v>
                </c:pt>
                <c:pt idx="5016" formatCode="#,##0.00">
                  <c:v>4714.66</c:v>
                </c:pt>
                <c:pt idx="5017" formatCode="#,##0.00">
                  <c:v>4710.8999999999996</c:v>
                </c:pt>
                <c:pt idx="5018" formatCode="#,##0.00">
                  <c:v>4707.1400000000003</c:v>
                </c:pt>
                <c:pt idx="5019" formatCode="#,##0.00">
                  <c:v>4703.38</c:v>
                </c:pt>
                <c:pt idx="5020" formatCode="#,##0.00">
                  <c:v>4699.63</c:v>
                </c:pt>
                <c:pt idx="5021" formatCode="#,##0.00">
                  <c:v>4695.88</c:v>
                </c:pt>
                <c:pt idx="5022" formatCode="#,##0.00">
                  <c:v>4692.13</c:v>
                </c:pt>
                <c:pt idx="5023" formatCode="#,##0.00">
                  <c:v>4688.38</c:v>
                </c:pt>
                <c:pt idx="5024" formatCode="#,##0.00">
                  <c:v>4684.6499999999996</c:v>
                </c:pt>
                <c:pt idx="5025" formatCode="#,##0.00">
                  <c:v>4680.92</c:v>
                </c:pt>
                <c:pt idx="5026" formatCode="#,##0.00">
                  <c:v>4677.1899999999996</c:v>
                </c:pt>
                <c:pt idx="5027" formatCode="#,##0.00">
                  <c:v>4673.47</c:v>
                </c:pt>
                <c:pt idx="5028" formatCode="#,##0.00">
                  <c:v>4669.75</c:v>
                </c:pt>
                <c:pt idx="5029" formatCode="#,##0.00">
                  <c:v>4666.04</c:v>
                </c:pt>
                <c:pt idx="5030" formatCode="#,##0.00">
                  <c:v>4662.47</c:v>
                </c:pt>
                <c:pt idx="5031" formatCode="#,##0.00">
                  <c:v>4659.3900000000003</c:v>
                </c:pt>
                <c:pt idx="5032" formatCode="#,##0.00">
                  <c:v>4655.8900000000003</c:v>
                </c:pt>
                <c:pt idx="5033" formatCode="#,##0.00">
                  <c:v>4652.2299999999996</c:v>
                </c:pt>
                <c:pt idx="5034" formatCode="#,##0.00">
                  <c:v>4648.46</c:v>
                </c:pt>
                <c:pt idx="5035" formatCode="#,##0.00">
                  <c:v>4644.7700000000004</c:v>
                </c:pt>
                <c:pt idx="5036" formatCode="#,##0.00">
                  <c:v>4641.0600000000004</c:v>
                </c:pt>
                <c:pt idx="5037" formatCode="#,##0.00">
                  <c:v>4637.7299999999996</c:v>
                </c:pt>
                <c:pt idx="5038" formatCode="#,##0.00">
                  <c:v>4634.47</c:v>
                </c:pt>
                <c:pt idx="5039" formatCode="#,##0.00">
                  <c:v>4630.97</c:v>
                </c:pt>
                <c:pt idx="5040" formatCode="#,##0.00">
                  <c:v>4627.26</c:v>
                </c:pt>
                <c:pt idx="5041" formatCode="#,##0.00">
                  <c:v>4624.38</c:v>
                </c:pt>
                <c:pt idx="5042" formatCode="#,##0.00">
                  <c:v>4621.04</c:v>
                </c:pt>
                <c:pt idx="5043" formatCode="#,##0.00">
                  <c:v>4617.3500000000004</c:v>
                </c:pt>
                <c:pt idx="5044" formatCode="#,##0.00">
                  <c:v>4613.59</c:v>
                </c:pt>
                <c:pt idx="5045" formatCode="#,##0.00">
                  <c:v>4609.8</c:v>
                </c:pt>
                <c:pt idx="5046" formatCode="#,##0.00">
                  <c:v>4606.04</c:v>
                </c:pt>
                <c:pt idx="5047" formatCode="#,##0.00">
                  <c:v>4602.33</c:v>
                </c:pt>
                <c:pt idx="5048" formatCode="#,##0.00">
                  <c:v>4598.6499999999996</c:v>
                </c:pt>
                <c:pt idx="5049" formatCode="#,##0.00">
                  <c:v>4594.9799999999996</c:v>
                </c:pt>
                <c:pt idx="5050" formatCode="#,##0.00">
                  <c:v>4591.3</c:v>
                </c:pt>
                <c:pt idx="5051" formatCode="#,##0.00">
                  <c:v>4587.63</c:v>
                </c:pt>
                <c:pt idx="5052" formatCode="#,##0.00">
                  <c:v>4583.97</c:v>
                </c:pt>
                <c:pt idx="5053" formatCode="#,##0.00">
                  <c:v>4580.34</c:v>
                </c:pt>
                <c:pt idx="5054" formatCode="#,##0.00">
                  <c:v>4576.76</c:v>
                </c:pt>
                <c:pt idx="5055" formatCode="#,##0.00">
                  <c:v>4573.1400000000003</c:v>
                </c:pt>
                <c:pt idx="5056" formatCode="#,##0.00">
                  <c:v>4569.5200000000004</c:v>
                </c:pt>
                <c:pt idx="5057" formatCode="#,##0.00">
                  <c:v>4565.9399999999996</c:v>
                </c:pt>
                <c:pt idx="5058" formatCode="#,##0.00">
                  <c:v>4562.3599999999997</c:v>
                </c:pt>
                <c:pt idx="5059" formatCode="#,##0.00">
                  <c:v>4558.78</c:v>
                </c:pt>
                <c:pt idx="5060" formatCode="#,##0.00">
                  <c:v>4555.2</c:v>
                </c:pt>
                <c:pt idx="5061" formatCode="#,##0.00">
                  <c:v>4551.6099999999997</c:v>
                </c:pt>
                <c:pt idx="5062" formatCode="#,##0.00">
                  <c:v>4548.03</c:v>
                </c:pt>
                <c:pt idx="5063" formatCode="#,##0.00">
                  <c:v>4544.45</c:v>
                </c:pt>
                <c:pt idx="5064" formatCode="#,##0.00">
                  <c:v>4540.8599999999997</c:v>
                </c:pt>
                <c:pt idx="5065" formatCode="#,##0.00">
                  <c:v>4537.29</c:v>
                </c:pt>
                <c:pt idx="5066" formatCode="#,##0.00">
                  <c:v>4533.71</c:v>
                </c:pt>
                <c:pt idx="5067" formatCode="#,##0.00">
                  <c:v>4530.1400000000003</c:v>
                </c:pt>
                <c:pt idx="5068" formatCode="#,##0.00">
                  <c:v>4526.59</c:v>
                </c:pt>
                <c:pt idx="5069" formatCode="#,##0.00">
                  <c:v>4523.05</c:v>
                </c:pt>
                <c:pt idx="5070" formatCode="#,##0.00">
                  <c:v>4519.5200000000004</c:v>
                </c:pt>
                <c:pt idx="5071" formatCode="#,##0.00">
                  <c:v>4515.9799999999996</c:v>
                </c:pt>
                <c:pt idx="5072" formatCode="#,##0.00">
                  <c:v>4512.4399999999996</c:v>
                </c:pt>
                <c:pt idx="5073" formatCode="#,##0.00">
                  <c:v>4508.7299999999996</c:v>
                </c:pt>
                <c:pt idx="5074" formatCode="#,##0.00">
                  <c:v>4505.51</c:v>
                </c:pt>
                <c:pt idx="5075" formatCode="#,##0.00">
                  <c:v>4501.8</c:v>
                </c:pt>
                <c:pt idx="5076" formatCode="#,##0.00">
                  <c:v>4498.8999999999996</c:v>
                </c:pt>
                <c:pt idx="5077" formatCode="#,##0.00">
                  <c:v>4495.45</c:v>
                </c:pt>
                <c:pt idx="5078" formatCode="#,##0.00">
                  <c:v>4491.72</c:v>
                </c:pt>
                <c:pt idx="5079" formatCode="#,##0.00">
                  <c:v>4488.2</c:v>
                </c:pt>
                <c:pt idx="5080" formatCode="#,##0.00">
                  <c:v>4484.68</c:v>
                </c:pt>
                <c:pt idx="5081" formatCode="#,##0.00">
                  <c:v>4481.1499999999996</c:v>
                </c:pt>
                <c:pt idx="5082" formatCode="#,##0.00">
                  <c:v>4477.63</c:v>
                </c:pt>
                <c:pt idx="5083" formatCode="#,##0.00">
                  <c:v>4474.1099999999997</c:v>
                </c:pt>
                <c:pt idx="5084" formatCode="#,##0.00">
                  <c:v>4470.6000000000004</c:v>
                </c:pt>
                <c:pt idx="5085" formatCode="#,##0.00">
                  <c:v>4467.1000000000004</c:v>
                </c:pt>
                <c:pt idx="5086" formatCode="#,##0.00">
                  <c:v>4463.6000000000004</c:v>
                </c:pt>
                <c:pt idx="5087" formatCode="#,##0.00">
                  <c:v>4460.1099999999997</c:v>
                </c:pt>
                <c:pt idx="5088" formatCode="#,##0.00">
                  <c:v>4456.62</c:v>
                </c:pt>
                <c:pt idx="5089" formatCode="#,##0.00">
                  <c:v>4453.13</c:v>
                </c:pt>
                <c:pt idx="5090" formatCode="#,##0.00">
                  <c:v>4449.6400000000003</c:v>
                </c:pt>
                <c:pt idx="5091" formatCode="#,##0.00">
                  <c:v>4446.16</c:v>
                </c:pt>
                <c:pt idx="5092" formatCode="#,##0.00">
                  <c:v>4442.6899999999996</c:v>
                </c:pt>
                <c:pt idx="5093" formatCode="#,##0.00">
                  <c:v>4439.2299999999996</c:v>
                </c:pt>
                <c:pt idx="5094" formatCode="#,##0.00">
                  <c:v>4435.78</c:v>
                </c:pt>
                <c:pt idx="5095" formatCode="#,##0.00">
                  <c:v>4432.33</c:v>
                </c:pt>
                <c:pt idx="5096" formatCode="#,##0.00">
                  <c:v>4428.8900000000003</c:v>
                </c:pt>
                <c:pt idx="5097" formatCode="#,##0.00">
                  <c:v>4425.45</c:v>
                </c:pt>
                <c:pt idx="5098" formatCode="#,##0.00">
                  <c:v>4422.0200000000004</c:v>
                </c:pt>
                <c:pt idx="5099" formatCode="#,##0.00">
                  <c:v>4418.6000000000004</c:v>
                </c:pt>
                <c:pt idx="5100" formatCode="#,##0.00">
                  <c:v>4415.04</c:v>
                </c:pt>
                <c:pt idx="5101" formatCode="#,##0.00">
                  <c:v>4411.78</c:v>
                </c:pt>
                <c:pt idx="5102" formatCode="#,##0.00">
                  <c:v>4408.47</c:v>
                </c:pt>
                <c:pt idx="5103" formatCode="#,##0.00">
                  <c:v>4405.1400000000003</c:v>
                </c:pt>
                <c:pt idx="5104" formatCode="#,##0.00">
                  <c:v>4401.82</c:v>
                </c:pt>
                <c:pt idx="5105" formatCode="#,##0.00">
                  <c:v>4398.49</c:v>
                </c:pt>
                <c:pt idx="5106" formatCode="#,##0.00">
                  <c:v>4395.17</c:v>
                </c:pt>
                <c:pt idx="5107" formatCode="#,##0.00">
                  <c:v>4391.8500000000004</c:v>
                </c:pt>
                <c:pt idx="5108" formatCode="#,##0.00">
                  <c:v>4388.54</c:v>
                </c:pt>
                <c:pt idx="5109" formatCode="#,##0.00">
                  <c:v>4385.2299999999996</c:v>
                </c:pt>
                <c:pt idx="5110" formatCode="#,##0.00">
                  <c:v>4381.93</c:v>
                </c:pt>
                <c:pt idx="5111" formatCode="#,##0.00">
                  <c:v>4378.63</c:v>
                </c:pt>
                <c:pt idx="5112" formatCode="#,##0.00">
                  <c:v>4375.6099999999997</c:v>
                </c:pt>
                <c:pt idx="5113" formatCode="#,##0.00">
                  <c:v>4372.2700000000004</c:v>
                </c:pt>
                <c:pt idx="5114" formatCode="#,##0.00">
                  <c:v>4368.96</c:v>
                </c:pt>
                <c:pt idx="5115" formatCode="#,##0.00">
                  <c:v>4365.68</c:v>
                </c:pt>
                <c:pt idx="5116" formatCode="#,##0.00">
                  <c:v>4362.42</c:v>
                </c:pt>
                <c:pt idx="5117" formatCode="#,##0.00">
                  <c:v>4359.1499999999996</c:v>
                </c:pt>
                <c:pt idx="5118" formatCode="#,##0.00">
                  <c:v>4355.88</c:v>
                </c:pt>
                <c:pt idx="5119" formatCode="#,##0.00">
                  <c:v>4352.62</c:v>
                </c:pt>
                <c:pt idx="5120" formatCode="#,##0.00">
                  <c:v>4349.37</c:v>
                </c:pt>
                <c:pt idx="5121" formatCode="#,##0.00">
                  <c:v>4346.1099999999997</c:v>
                </c:pt>
                <c:pt idx="5122" formatCode="#,##0.00">
                  <c:v>4342.88</c:v>
                </c:pt>
                <c:pt idx="5123" formatCode="#,##0.00">
                  <c:v>4339.6400000000003</c:v>
                </c:pt>
                <c:pt idx="5124" formatCode="#,##0.00">
                  <c:v>4336.3900000000003</c:v>
                </c:pt>
                <c:pt idx="5125" formatCode="#,##0.00">
                  <c:v>4333.16</c:v>
                </c:pt>
                <c:pt idx="5126" formatCode="#,##0.00">
                  <c:v>4329.9399999999996</c:v>
                </c:pt>
                <c:pt idx="5127" formatCode="#,##0.00">
                  <c:v>4326.72</c:v>
                </c:pt>
                <c:pt idx="5128" formatCode="#,##0.00">
                  <c:v>4323.5</c:v>
                </c:pt>
                <c:pt idx="5129" formatCode="#,##0.00">
                  <c:v>4320.28</c:v>
                </c:pt>
                <c:pt idx="5130" formatCode="#,##0.00">
                  <c:v>4317.07</c:v>
                </c:pt>
                <c:pt idx="5131" formatCode="#,##0.00">
                  <c:v>4313.8599999999997</c:v>
                </c:pt>
                <c:pt idx="5132" formatCode="#,##0.00">
                  <c:v>4310.66</c:v>
                </c:pt>
                <c:pt idx="5133" formatCode="#,##0.00">
                  <c:v>4307.46</c:v>
                </c:pt>
                <c:pt idx="5134" formatCode="#,##0.00">
                  <c:v>4304.25</c:v>
                </c:pt>
                <c:pt idx="5135" formatCode="#,##0.00">
                  <c:v>4301.04</c:v>
                </c:pt>
                <c:pt idx="5136" formatCode="#,##0.00">
                  <c:v>4297.8500000000004</c:v>
                </c:pt>
                <c:pt idx="5137" formatCode="#,##0.00">
                  <c:v>4294.6499999999996</c:v>
                </c:pt>
                <c:pt idx="5138" formatCode="#,##0.00">
                  <c:v>4291.47</c:v>
                </c:pt>
                <c:pt idx="5139" formatCode="#,##0.00">
                  <c:v>4288.29</c:v>
                </c:pt>
                <c:pt idx="5140" formatCode="#,##0.00">
                  <c:v>4285.12</c:v>
                </c:pt>
                <c:pt idx="5141" formatCode="#,##0.00">
                  <c:v>4281.9399999999996</c:v>
                </c:pt>
                <c:pt idx="5142" formatCode="#,##0.00">
                  <c:v>4278.7700000000004</c:v>
                </c:pt>
                <c:pt idx="5143" formatCode="#,##0.00">
                  <c:v>4275.6099999999997</c:v>
                </c:pt>
                <c:pt idx="5144" formatCode="#,##0.00">
                  <c:v>4272.45</c:v>
                </c:pt>
                <c:pt idx="5145" formatCode="#,##0.00">
                  <c:v>4269.3100000000004</c:v>
                </c:pt>
                <c:pt idx="5146" formatCode="#,##0.00">
                  <c:v>4266.17</c:v>
                </c:pt>
                <c:pt idx="5147" formatCode="#,##0.00">
                  <c:v>4263.03</c:v>
                </c:pt>
                <c:pt idx="5148" formatCode="#,##0.00">
                  <c:v>4259.88</c:v>
                </c:pt>
                <c:pt idx="5149" formatCode="#,##0.00">
                  <c:v>4256.74</c:v>
                </c:pt>
                <c:pt idx="5150" formatCode="#,##0.00">
                  <c:v>4253.59</c:v>
                </c:pt>
                <c:pt idx="5151" formatCode="#,##0.00">
                  <c:v>4250.45</c:v>
                </c:pt>
                <c:pt idx="5152" formatCode="#,##0.00">
                  <c:v>4247.32</c:v>
                </c:pt>
                <c:pt idx="5153" formatCode="#,##0.00">
                  <c:v>4244.18</c:v>
                </c:pt>
                <c:pt idx="5154" formatCode="#,##0.00">
                  <c:v>4241.0600000000004</c:v>
                </c:pt>
                <c:pt idx="5155" formatCode="#,##0.00">
                  <c:v>4237.88</c:v>
                </c:pt>
                <c:pt idx="5156" formatCode="#,##0.00">
                  <c:v>4234.8100000000004</c:v>
                </c:pt>
                <c:pt idx="5157" formatCode="#,##0.00">
                  <c:v>4231.6899999999996</c:v>
                </c:pt>
                <c:pt idx="5158" formatCode="#,##0.00">
                  <c:v>4228.58</c:v>
                </c:pt>
                <c:pt idx="5159" formatCode="#,##0.00">
                  <c:v>4225.47</c:v>
                </c:pt>
                <c:pt idx="5160" formatCode="#,##0.00">
                  <c:v>4222.38</c:v>
                </c:pt>
                <c:pt idx="5161" formatCode="#,##0.00">
                  <c:v>4219.29</c:v>
                </c:pt>
                <c:pt idx="5162" formatCode="#,##0.00">
                  <c:v>4216.2</c:v>
                </c:pt>
                <c:pt idx="5163" formatCode="#,##0.00">
                  <c:v>4213.1099999999997</c:v>
                </c:pt>
                <c:pt idx="5164" formatCode="#,##0.00">
                  <c:v>4210.01</c:v>
                </c:pt>
                <c:pt idx="5165" formatCode="#,##0.00">
                  <c:v>4206.93</c:v>
                </c:pt>
                <c:pt idx="5166" formatCode="#,##0.00">
                  <c:v>4203.8500000000004</c:v>
                </c:pt>
                <c:pt idx="5167" formatCode="#,##0.00">
                  <c:v>4200.7700000000004</c:v>
                </c:pt>
                <c:pt idx="5168" formatCode="#,##0.00">
                  <c:v>4197.7</c:v>
                </c:pt>
                <c:pt idx="5169" formatCode="#,##0.00">
                  <c:v>4194.63</c:v>
                </c:pt>
                <c:pt idx="5170" formatCode="#,##0.00">
                  <c:v>4191.5600000000004</c:v>
                </c:pt>
                <c:pt idx="5171" formatCode="#,##0.00">
                  <c:v>4188.5</c:v>
                </c:pt>
                <c:pt idx="5172" formatCode="#,##0.00">
                  <c:v>4185.4399999999996</c:v>
                </c:pt>
                <c:pt idx="5173" formatCode="#,##0.00">
                  <c:v>4182.3900000000003</c:v>
                </c:pt>
                <c:pt idx="5174" formatCode="#,##0.00">
                  <c:v>4179.34</c:v>
                </c:pt>
                <c:pt idx="5175" formatCode="#,##0.00">
                  <c:v>4176.3</c:v>
                </c:pt>
                <c:pt idx="5176" formatCode="#,##0.00">
                  <c:v>4173.2700000000004</c:v>
                </c:pt>
                <c:pt idx="5177" formatCode="#,##0.00">
                  <c:v>4170.2299999999996</c:v>
                </c:pt>
                <c:pt idx="5178" formatCode="#,##0.00">
                  <c:v>4167.21</c:v>
                </c:pt>
                <c:pt idx="5179" formatCode="#,##0.00">
                  <c:v>4164.1899999999996</c:v>
                </c:pt>
                <c:pt idx="5180" formatCode="#,##0.00">
                  <c:v>4161.17</c:v>
                </c:pt>
                <c:pt idx="5181" formatCode="#,##0.00">
                  <c:v>4158.16</c:v>
                </c:pt>
                <c:pt idx="5182" formatCode="#,##0.00">
                  <c:v>4155.16</c:v>
                </c:pt>
                <c:pt idx="5183" formatCode="#,##0.00">
                  <c:v>4152.16</c:v>
                </c:pt>
                <c:pt idx="5184" formatCode="#,##0.00">
                  <c:v>4149.17</c:v>
                </c:pt>
                <c:pt idx="5185" formatCode="#,##0.00">
                  <c:v>4146.1899999999996</c:v>
                </c:pt>
                <c:pt idx="5186" formatCode="#,##0.00">
                  <c:v>4143.22</c:v>
                </c:pt>
                <c:pt idx="5187" formatCode="#,##0.00">
                  <c:v>4140.26</c:v>
                </c:pt>
                <c:pt idx="5188" formatCode="#,##0.00">
                  <c:v>4137.3100000000004</c:v>
                </c:pt>
                <c:pt idx="5189" formatCode="#,##0.00">
                  <c:v>4134.3500000000004</c:v>
                </c:pt>
                <c:pt idx="5190" formatCode="#,##0.00">
                  <c:v>4131.3999999999996</c:v>
                </c:pt>
                <c:pt idx="5191" formatCode="#,##0.00">
                  <c:v>4128.46</c:v>
                </c:pt>
                <c:pt idx="5192" formatCode="#,##0.00">
                  <c:v>4125.53</c:v>
                </c:pt>
                <c:pt idx="5193" formatCode="#,##0.00">
                  <c:v>4122.5600000000004</c:v>
                </c:pt>
                <c:pt idx="5194" formatCode="#,##0.00">
                  <c:v>4121.1899999999996</c:v>
                </c:pt>
                <c:pt idx="5195" formatCode="#,##0.00">
                  <c:v>4117.9399999999996</c:v>
                </c:pt>
                <c:pt idx="5196" formatCode="#,##0.00">
                  <c:v>4115.01</c:v>
                </c:pt>
                <c:pt idx="5197" formatCode="#,##0.00">
                  <c:v>4112.1400000000003</c:v>
                </c:pt>
                <c:pt idx="5198" formatCode="#,##0.00">
                  <c:v>4109.29</c:v>
                </c:pt>
                <c:pt idx="5199" formatCode="#,##0.00">
                  <c:v>4106.4399999999996</c:v>
                </c:pt>
                <c:pt idx="5200" formatCode="#,##0.00">
                  <c:v>4103.59</c:v>
                </c:pt>
                <c:pt idx="5201" formatCode="#,##0.00">
                  <c:v>4100.75</c:v>
                </c:pt>
                <c:pt idx="5202" formatCode="#,##0.00">
                  <c:v>4097.8900000000003</c:v>
                </c:pt>
                <c:pt idx="5203" formatCode="#,##0.00">
                  <c:v>4095.03</c:v>
                </c:pt>
                <c:pt idx="5204" formatCode="#,##0.00">
                  <c:v>4092.16</c:v>
                </c:pt>
                <c:pt idx="5205" formatCode="#,##0.00">
                  <c:v>4089.29</c:v>
                </c:pt>
                <c:pt idx="5206" formatCode="#,##0.00">
                  <c:v>4086.41</c:v>
                </c:pt>
                <c:pt idx="5207" formatCode="#,##0.00">
                  <c:v>4083.54</c:v>
                </c:pt>
                <c:pt idx="5208" formatCode="#,##0.00">
                  <c:v>4080.67</c:v>
                </c:pt>
                <c:pt idx="5209" formatCode="#,##0.00">
                  <c:v>4077.81</c:v>
                </c:pt>
                <c:pt idx="5210" formatCode="#,##0.00">
                  <c:v>4074.94</c:v>
                </c:pt>
                <c:pt idx="5211" formatCode="#,##0.00">
                  <c:v>4072.08</c:v>
                </c:pt>
                <c:pt idx="5212" formatCode="#,##0.00">
                  <c:v>4069.22</c:v>
                </c:pt>
                <c:pt idx="5213" formatCode="#,##0.00">
                  <c:v>4066.36</c:v>
                </c:pt>
                <c:pt idx="5214" formatCode="#,##0.00">
                  <c:v>4063.51</c:v>
                </c:pt>
                <c:pt idx="5215" formatCode="#,##0.00">
                  <c:v>4060.65</c:v>
                </c:pt>
                <c:pt idx="5216" formatCode="#,##0.00">
                  <c:v>4057.8</c:v>
                </c:pt>
                <c:pt idx="5217" formatCode="#,##0.00">
                  <c:v>4054.95</c:v>
                </c:pt>
                <c:pt idx="5218" formatCode="#,##0.00">
                  <c:v>4052.13</c:v>
                </c:pt>
                <c:pt idx="5219" formatCode="#,##0.00">
                  <c:v>4049.3</c:v>
                </c:pt>
                <c:pt idx="5220" formatCode="#,##0.00">
                  <c:v>4046.5</c:v>
                </c:pt>
              </c:numCache>
            </c:numRef>
          </c:yVal>
          <c:smooth val="1"/>
          <c:extLst xmlns:c16r2="http://schemas.microsoft.com/office/drawing/2015/06/chart">
            <c:ext xmlns:c16="http://schemas.microsoft.com/office/drawing/2014/chart" uri="{C3380CC4-5D6E-409C-BE32-E72D297353CC}">
              <c16:uniqueId val="{00000000-E879-4440-8B26-E702DB3F47FD}"/>
            </c:ext>
          </c:extLst>
        </c:ser>
        <c:ser>
          <c:idx val="5"/>
          <c:order val="1"/>
          <c:tx>
            <c:v>1 Percent Plus Annual Chance</c:v>
          </c:tx>
          <c:marker>
            <c:symbol val="none"/>
          </c:marker>
          <c:xVal>
            <c:numRef>
              <c:f>Inflow_NB2_2!$C$3:$C$5223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Inflow_NB2_2!$I$3:$I$5223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0.01</c:v>
                </c:pt>
                <c:pt idx="128">
                  <c:v>0.01</c:v>
                </c:pt>
                <c:pt idx="129">
                  <c:v>0.01</c:v>
                </c:pt>
                <c:pt idx="130">
                  <c:v>0.01</c:v>
                </c:pt>
                <c:pt idx="131">
                  <c:v>0.01</c:v>
                </c:pt>
                <c:pt idx="132">
                  <c:v>0.01</c:v>
                </c:pt>
                <c:pt idx="133">
                  <c:v>0.02</c:v>
                </c:pt>
                <c:pt idx="134">
                  <c:v>0.02</c:v>
                </c:pt>
                <c:pt idx="135">
                  <c:v>0.02</c:v>
                </c:pt>
                <c:pt idx="136">
                  <c:v>0.02</c:v>
                </c:pt>
                <c:pt idx="137">
                  <c:v>0.03</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0.04</c:v>
                </c:pt>
                <c:pt idx="152">
                  <c:v>0.04</c:v>
                </c:pt>
                <c:pt idx="153">
                  <c:v>0.04</c:v>
                </c:pt>
                <c:pt idx="154">
                  <c:v>0.04</c:v>
                </c:pt>
                <c:pt idx="155">
                  <c:v>0.04</c:v>
                </c:pt>
                <c:pt idx="156">
                  <c:v>0.04</c:v>
                </c:pt>
                <c:pt idx="157">
                  <c:v>0.05</c:v>
                </c:pt>
                <c:pt idx="158">
                  <c:v>0.05</c:v>
                </c:pt>
                <c:pt idx="159">
                  <c:v>0.05</c:v>
                </c:pt>
                <c:pt idx="160">
                  <c:v>0.05</c:v>
                </c:pt>
                <c:pt idx="161">
                  <c:v>0.05</c:v>
                </c:pt>
                <c:pt idx="162">
                  <c:v>0.05</c:v>
                </c:pt>
                <c:pt idx="163">
                  <c:v>0.06</c:v>
                </c:pt>
                <c:pt idx="164">
                  <c:v>0.06</c:v>
                </c:pt>
                <c:pt idx="165">
                  <c:v>0.06</c:v>
                </c:pt>
                <c:pt idx="166">
                  <c:v>0.06</c:v>
                </c:pt>
                <c:pt idx="167">
                  <c:v>7.0000000000000007E-2</c:v>
                </c:pt>
                <c:pt idx="168">
                  <c:v>7.0000000000000007E-2</c:v>
                </c:pt>
                <c:pt idx="169">
                  <c:v>7.0000000000000007E-2</c:v>
                </c:pt>
                <c:pt idx="170">
                  <c:v>7.0000000000000007E-2</c:v>
                </c:pt>
                <c:pt idx="171">
                  <c:v>0.08</c:v>
                </c:pt>
                <c:pt idx="172">
                  <c:v>0.08</c:v>
                </c:pt>
                <c:pt idx="173">
                  <c:v>0.08</c:v>
                </c:pt>
                <c:pt idx="174">
                  <c:v>0.09</c:v>
                </c:pt>
                <c:pt idx="175">
                  <c:v>0.09</c:v>
                </c:pt>
                <c:pt idx="176">
                  <c:v>0.1</c:v>
                </c:pt>
                <c:pt idx="177">
                  <c:v>0.1</c:v>
                </c:pt>
                <c:pt idx="178">
                  <c:v>0.1</c:v>
                </c:pt>
                <c:pt idx="179">
                  <c:v>0.11</c:v>
                </c:pt>
                <c:pt idx="180">
                  <c:v>0.11</c:v>
                </c:pt>
                <c:pt idx="181">
                  <c:v>0.11</c:v>
                </c:pt>
                <c:pt idx="182">
                  <c:v>0.12</c:v>
                </c:pt>
                <c:pt idx="183">
                  <c:v>0.12</c:v>
                </c:pt>
                <c:pt idx="184">
                  <c:v>0.12</c:v>
                </c:pt>
                <c:pt idx="185">
                  <c:v>0.13</c:v>
                </c:pt>
                <c:pt idx="186">
                  <c:v>0.14000000000000001</c:v>
                </c:pt>
                <c:pt idx="187">
                  <c:v>0.15</c:v>
                </c:pt>
                <c:pt idx="188">
                  <c:v>0.15</c:v>
                </c:pt>
                <c:pt idx="189">
                  <c:v>0.16</c:v>
                </c:pt>
                <c:pt idx="190">
                  <c:v>0.16</c:v>
                </c:pt>
                <c:pt idx="191">
                  <c:v>0.17</c:v>
                </c:pt>
                <c:pt idx="192">
                  <c:v>0.17</c:v>
                </c:pt>
                <c:pt idx="193">
                  <c:v>0.17</c:v>
                </c:pt>
                <c:pt idx="194">
                  <c:v>0.18</c:v>
                </c:pt>
                <c:pt idx="195">
                  <c:v>0.18</c:v>
                </c:pt>
                <c:pt idx="196">
                  <c:v>0.18</c:v>
                </c:pt>
                <c:pt idx="197">
                  <c:v>0.18</c:v>
                </c:pt>
                <c:pt idx="198">
                  <c:v>0.18</c:v>
                </c:pt>
                <c:pt idx="199">
                  <c:v>0.17</c:v>
                </c:pt>
                <c:pt idx="200">
                  <c:v>0.17</c:v>
                </c:pt>
                <c:pt idx="201">
                  <c:v>0.17</c:v>
                </c:pt>
                <c:pt idx="202">
                  <c:v>0.17</c:v>
                </c:pt>
                <c:pt idx="203">
                  <c:v>0.18</c:v>
                </c:pt>
                <c:pt idx="204">
                  <c:v>0.18</c:v>
                </c:pt>
                <c:pt idx="205">
                  <c:v>0.18</c:v>
                </c:pt>
                <c:pt idx="206">
                  <c:v>0.18</c:v>
                </c:pt>
                <c:pt idx="207">
                  <c:v>0.18</c:v>
                </c:pt>
                <c:pt idx="208">
                  <c:v>0.19</c:v>
                </c:pt>
                <c:pt idx="209">
                  <c:v>0.19</c:v>
                </c:pt>
                <c:pt idx="210">
                  <c:v>0.19</c:v>
                </c:pt>
                <c:pt idx="211">
                  <c:v>0.19</c:v>
                </c:pt>
                <c:pt idx="212">
                  <c:v>0.19</c:v>
                </c:pt>
                <c:pt idx="213">
                  <c:v>0.19</c:v>
                </c:pt>
                <c:pt idx="214">
                  <c:v>0.19</c:v>
                </c:pt>
                <c:pt idx="215">
                  <c:v>0.19</c:v>
                </c:pt>
                <c:pt idx="216">
                  <c:v>0.19</c:v>
                </c:pt>
                <c:pt idx="217">
                  <c:v>0.19</c:v>
                </c:pt>
                <c:pt idx="218">
                  <c:v>0.19</c:v>
                </c:pt>
                <c:pt idx="219">
                  <c:v>0.19</c:v>
                </c:pt>
                <c:pt idx="220">
                  <c:v>0.19</c:v>
                </c:pt>
                <c:pt idx="221">
                  <c:v>0.18</c:v>
                </c:pt>
                <c:pt idx="222">
                  <c:v>0.18</c:v>
                </c:pt>
                <c:pt idx="223">
                  <c:v>0.18</c:v>
                </c:pt>
                <c:pt idx="224">
                  <c:v>0.18</c:v>
                </c:pt>
                <c:pt idx="225">
                  <c:v>0.18</c:v>
                </c:pt>
                <c:pt idx="226">
                  <c:v>0.18</c:v>
                </c:pt>
                <c:pt idx="227">
                  <c:v>0.17</c:v>
                </c:pt>
                <c:pt idx="228">
                  <c:v>0.18</c:v>
                </c:pt>
                <c:pt idx="229">
                  <c:v>0.17</c:v>
                </c:pt>
                <c:pt idx="230">
                  <c:v>0.17</c:v>
                </c:pt>
                <c:pt idx="231">
                  <c:v>0.17</c:v>
                </c:pt>
                <c:pt idx="232">
                  <c:v>0.17</c:v>
                </c:pt>
                <c:pt idx="233">
                  <c:v>0.17</c:v>
                </c:pt>
                <c:pt idx="234">
                  <c:v>0.17</c:v>
                </c:pt>
                <c:pt idx="235">
                  <c:v>0.16</c:v>
                </c:pt>
                <c:pt idx="236">
                  <c:v>0.16</c:v>
                </c:pt>
                <c:pt idx="237">
                  <c:v>0.16</c:v>
                </c:pt>
                <c:pt idx="238">
                  <c:v>0.16</c:v>
                </c:pt>
                <c:pt idx="239">
                  <c:v>0.16</c:v>
                </c:pt>
                <c:pt idx="240">
                  <c:v>0.16</c:v>
                </c:pt>
                <c:pt idx="241">
                  <c:v>0.16</c:v>
                </c:pt>
                <c:pt idx="242">
                  <c:v>0.16</c:v>
                </c:pt>
                <c:pt idx="243">
                  <c:v>0.16</c:v>
                </c:pt>
                <c:pt idx="244">
                  <c:v>0.16</c:v>
                </c:pt>
                <c:pt idx="245">
                  <c:v>0.15</c:v>
                </c:pt>
                <c:pt idx="246">
                  <c:v>0.15</c:v>
                </c:pt>
                <c:pt idx="247">
                  <c:v>0.14000000000000001</c:v>
                </c:pt>
                <c:pt idx="248">
                  <c:v>0.14000000000000001</c:v>
                </c:pt>
                <c:pt idx="249">
                  <c:v>0.14000000000000001</c:v>
                </c:pt>
                <c:pt idx="250">
                  <c:v>0.14000000000000001</c:v>
                </c:pt>
                <c:pt idx="251">
                  <c:v>0.14000000000000001</c:v>
                </c:pt>
                <c:pt idx="252">
                  <c:v>0.14000000000000001</c:v>
                </c:pt>
                <c:pt idx="253">
                  <c:v>0.14000000000000001</c:v>
                </c:pt>
                <c:pt idx="254">
                  <c:v>0.14000000000000001</c:v>
                </c:pt>
                <c:pt idx="255">
                  <c:v>0.14000000000000001</c:v>
                </c:pt>
                <c:pt idx="256">
                  <c:v>0.14000000000000001</c:v>
                </c:pt>
                <c:pt idx="257">
                  <c:v>0.14000000000000001</c:v>
                </c:pt>
                <c:pt idx="258">
                  <c:v>0.14000000000000001</c:v>
                </c:pt>
                <c:pt idx="259">
                  <c:v>0.14000000000000001</c:v>
                </c:pt>
                <c:pt idx="260">
                  <c:v>0.14000000000000001</c:v>
                </c:pt>
                <c:pt idx="261">
                  <c:v>0.14000000000000001</c:v>
                </c:pt>
                <c:pt idx="262">
                  <c:v>0.14000000000000001</c:v>
                </c:pt>
                <c:pt idx="263">
                  <c:v>0.14000000000000001</c:v>
                </c:pt>
                <c:pt idx="264">
                  <c:v>0.14000000000000001</c:v>
                </c:pt>
                <c:pt idx="265">
                  <c:v>0.15</c:v>
                </c:pt>
                <c:pt idx="266">
                  <c:v>0.15</c:v>
                </c:pt>
                <c:pt idx="267">
                  <c:v>0.15</c:v>
                </c:pt>
                <c:pt idx="268">
                  <c:v>0.15</c:v>
                </c:pt>
                <c:pt idx="269">
                  <c:v>0.15</c:v>
                </c:pt>
                <c:pt idx="270">
                  <c:v>0.15</c:v>
                </c:pt>
                <c:pt idx="271">
                  <c:v>0.15</c:v>
                </c:pt>
                <c:pt idx="272">
                  <c:v>0.15</c:v>
                </c:pt>
                <c:pt idx="273">
                  <c:v>0.16</c:v>
                </c:pt>
                <c:pt idx="274">
                  <c:v>0.16</c:v>
                </c:pt>
                <c:pt idx="275">
                  <c:v>0.16</c:v>
                </c:pt>
                <c:pt idx="276">
                  <c:v>0.16</c:v>
                </c:pt>
                <c:pt idx="277">
                  <c:v>0.17</c:v>
                </c:pt>
                <c:pt idx="278">
                  <c:v>0.17</c:v>
                </c:pt>
                <c:pt idx="279">
                  <c:v>0.17</c:v>
                </c:pt>
                <c:pt idx="280">
                  <c:v>0.17</c:v>
                </c:pt>
                <c:pt idx="281">
                  <c:v>0.18</c:v>
                </c:pt>
                <c:pt idx="282">
                  <c:v>0.18</c:v>
                </c:pt>
                <c:pt idx="283">
                  <c:v>0.18</c:v>
                </c:pt>
                <c:pt idx="284">
                  <c:v>0.19</c:v>
                </c:pt>
                <c:pt idx="285">
                  <c:v>0.19</c:v>
                </c:pt>
                <c:pt idx="286">
                  <c:v>0.19</c:v>
                </c:pt>
                <c:pt idx="287">
                  <c:v>0.19</c:v>
                </c:pt>
                <c:pt idx="288">
                  <c:v>0.2</c:v>
                </c:pt>
                <c:pt idx="289">
                  <c:v>0.2</c:v>
                </c:pt>
                <c:pt idx="290">
                  <c:v>0.2</c:v>
                </c:pt>
                <c:pt idx="291">
                  <c:v>0.21</c:v>
                </c:pt>
                <c:pt idx="292">
                  <c:v>0.21</c:v>
                </c:pt>
                <c:pt idx="293">
                  <c:v>0.22</c:v>
                </c:pt>
                <c:pt idx="294">
                  <c:v>0.22</c:v>
                </c:pt>
                <c:pt idx="295">
                  <c:v>0.23</c:v>
                </c:pt>
                <c:pt idx="296">
                  <c:v>0.23</c:v>
                </c:pt>
                <c:pt idx="297">
                  <c:v>0.23</c:v>
                </c:pt>
                <c:pt idx="298">
                  <c:v>0.24</c:v>
                </c:pt>
                <c:pt idx="299">
                  <c:v>0.24</c:v>
                </c:pt>
                <c:pt idx="300">
                  <c:v>0.25</c:v>
                </c:pt>
                <c:pt idx="301">
                  <c:v>0.25</c:v>
                </c:pt>
                <c:pt idx="302">
                  <c:v>0.25</c:v>
                </c:pt>
                <c:pt idx="303">
                  <c:v>0.26</c:v>
                </c:pt>
                <c:pt idx="304">
                  <c:v>0.26</c:v>
                </c:pt>
                <c:pt idx="305">
                  <c:v>0.27</c:v>
                </c:pt>
                <c:pt idx="306">
                  <c:v>0.27</c:v>
                </c:pt>
                <c:pt idx="307">
                  <c:v>0.28000000000000003</c:v>
                </c:pt>
                <c:pt idx="308">
                  <c:v>0.28000000000000003</c:v>
                </c:pt>
                <c:pt idx="309">
                  <c:v>0.28999999999999998</c:v>
                </c:pt>
                <c:pt idx="310">
                  <c:v>0.28999999999999998</c:v>
                </c:pt>
                <c:pt idx="311">
                  <c:v>0.3</c:v>
                </c:pt>
                <c:pt idx="312">
                  <c:v>0.3</c:v>
                </c:pt>
                <c:pt idx="313">
                  <c:v>0.3</c:v>
                </c:pt>
                <c:pt idx="314">
                  <c:v>0.3</c:v>
                </c:pt>
                <c:pt idx="315">
                  <c:v>0.31</c:v>
                </c:pt>
                <c:pt idx="316">
                  <c:v>0.32</c:v>
                </c:pt>
                <c:pt idx="317">
                  <c:v>0.32</c:v>
                </c:pt>
                <c:pt idx="318">
                  <c:v>0.32</c:v>
                </c:pt>
                <c:pt idx="319">
                  <c:v>0.33</c:v>
                </c:pt>
                <c:pt idx="320">
                  <c:v>0.33</c:v>
                </c:pt>
                <c:pt idx="321">
                  <c:v>0.33</c:v>
                </c:pt>
                <c:pt idx="322">
                  <c:v>0.34</c:v>
                </c:pt>
                <c:pt idx="323">
                  <c:v>0.34</c:v>
                </c:pt>
                <c:pt idx="324">
                  <c:v>0.35</c:v>
                </c:pt>
                <c:pt idx="325">
                  <c:v>0.35</c:v>
                </c:pt>
                <c:pt idx="326">
                  <c:v>0.36</c:v>
                </c:pt>
                <c:pt idx="327">
                  <c:v>0.22</c:v>
                </c:pt>
                <c:pt idx="328">
                  <c:v>0.27</c:v>
                </c:pt>
                <c:pt idx="329">
                  <c:v>0.3</c:v>
                </c:pt>
                <c:pt idx="330">
                  <c:v>0.33</c:v>
                </c:pt>
                <c:pt idx="331">
                  <c:v>0.35</c:v>
                </c:pt>
                <c:pt idx="332">
                  <c:v>0.36</c:v>
                </c:pt>
                <c:pt idx="333">
                  <c:v>0.38</c:v>
                </c:pt>
                <c:pt idx="334">
                  <c:v>0.39</c:v>
                </c:pt>
                <c:pt idx="335">
                  <c:v>0.4</c:v>
                </c:pt>
                <c:pt idx="336">
                  <c:v>0.41</c:v>
                </c:pt>
                <c:pt idx="337">
                  <c:v>0.42</c:v>
                </c:pt>
                <c:pt idx="338">
                  <c:v>0.42</c:v>
                </c:pt>
                <c:pt idx="339">
                  <c:v>0.43</c:v>
                </c:pt>
                <c:pt idx="340">
                  <c:v>0.44</c:v>
                </c:pt>
                <c:pt idx="341">
                  <c:v>0.45</c:v>
                </c:pt>
                <c:pt idx="342">
                  <c:v>0.45</c:v>
                </c:pt>
                <c:pt idx="343">
                  <c:v>0.46</c:v>
                </c:pt>
                <c:pt idx="344">
                  <c:v>0.47</c:v>
                </c:pt>
                <c:pt idx="345">
                  <c:v>0.48</c:v>
                </c:pt>
                <c:pt idx="346">
                  <c:v>0.49</c:v>
                </c:pt>
                <c:pt idx="347">
                  <c:v>0.5</c:v>
                </c:pt>
                <c:pt idx="348">
                  <c:v>0.51</c:v>
                </c:pt>
                <c:pt idx="349">
                  <c:v>0.52</c:v>
                </c:pt>
                <c:pt idx="350">
                  <c:v>0.53</c:v>
                </c:pt>
                <c:pt idx="351">
                  <c:v>0.53</c:v>
                </c:pt>
                <c:pt idx="352">
                  <c:v>0.55000000000000004</c:v>
                </c:pt>
                <c:pt idx="353">
                  <c:v>0.56000000000000005</c:v>
                </c:pt>
                <c:pt idx="354">
                  <c:v>0.56999999999999995</c:v>
                </c:pt>
                <c:pt idx="355">
                  <c:v>0.57999999999999996</c:v>
                </c:pt>
                <c:pt idx="356">
                  <c:v>0.6</c:v>
                </c:pt>
                <c:pt idx="357">
                  <c:v>0.62</c:v>
                </c:pt>
                <c:pt idx="358">
                  <c:v>0.65</c:v>
                </c:pt>
                <c:pt idx="359">
                  <c:v>0.67</c:v>
                </c:pt>
                <c:pt idx="360">
                  <c:v>0.81</c:v>
                </c:pt>
                <c:pt idx="361">
                  <c:v>1.22</c:v>
                </c:pt>
                <c:pt idx="362">
                  <c:v>1.88</c:v>
                </c:pt>
                <c:pt idx="363">
                  <c:v>2.75</c:v>
                </c:pt>
                <c:pt idx="364">
                  <c:v>3.78</c:v>
                </c:pt>
                <c:pt idx="365">
                  <c:v>4.92</c:v>
                </c:pt>
                <c:pt idx="366">
                  <c:v>6.15</c:v>
                </c:pt>
                <c:pt idx="367">
                  <c:v>7.43</c:v>
                </c:pt>
                <c:pt idx="368">
                  <c:v>8.77</c:v>
                </c:pt>
                <c:pt idx="369">
                  <c:v>10.119999999999999</c:v>
                </c:pt>
                <c:pt idx="370">
                  <c:v>11.48</c:v>
                </c:pt>
                <c:pt idx="371">
                  <c:v>12.85</c:v>
                </c:pt>
                <c:pt idx="372">
                  <c:v>14.26</c:v>
                </c:pt>
                <c:pt idx="373">
                  <c:v>15.7</c:v>
                </c:pt>
                <c:pt idx="374">
                  <c:v>17.149999999999999</c:v>
                </c:pt>
                <c:pt idx="375">
                  <c:v>18.62</c:v>
                </c:pt>
                <c:pt idx="376">
                  <c:v>20.100000000000001</c:v>
                </c:pt>
                <c:pt idx="377">
                  <c:v>21.6</c:v>
                </c:pt>
                <c:pt idx="378">
                  <c:v>23.07</c:v>
                </c:pt>
                <c:pt idx="379">
                  <c:v>24.56</c:v>
                </c:pt>
                <c:pt idx="380">
                  <c:v>26.07</c:v>
                </c:pt>
                <c:pt idx="381">
                  <c:v>27.61</c:v>
                </c:pt>
                <c:pt idx="382">
                  <c:v>29.17</c:v>
                </c:pt>
                <c:pt idx="383">
                  <c:v>30.74</c:v>
                </c:pt>
                <c:pt idx="384">
                  <c:v>32.32</c:v>
                </c:pt>
                <c:pt idx="385">
                  <c:v>33.92</c:v>
                </c:pt>
                <c:pt idx="386">
                  <c:v>35.53</c:v>
                </c:pt>
                <c:pt idx="387">
                  <c:v>37.17</c:v>
                </c:pt>
                <c:pt idx="388">
                  <c:v>38.840000000000003</c:v>
                </c:pt>
                <c:pt idx="389">
                  <c:v>40.49</c:v>
                </c:pt>
                <c:pt idx="390">
                  <c:v>42.15</c:v>
                </c:pt>
                <c:pt idx="391">
                  <c:v>43.8</c:v>
                </c:pt>
                <c:pt idx="392">
                  <c:v>45.46</c:v>
                </c:pt>
                <c:pt idx="393">
                  <c:v>47.12</c:v>
                </c:pt>
                <c:pt idx="394">
                  <c:v>48.76</c:v>
                </c:pt>
                <c:pt idx="395">
                  <c:v>50.39</c:v>
                </c:pt>
                <c:pt idx="396">
                  <c:v>52</c:v>
                </c:pt>
                <c:pt idx="397">
                  <c:v>53.59</c:v>
                </c:pt>
                <c:pt idx="398">
                  <c:v>55.16</c:v>
                </c:pt>
                <c:pt idx="399">
                  <c:v>56.73</c:v>
                </c:pt>
                <c:pt idx="400">
                  <c:v>58.28</c:v>
                </c:pt>
                <c:pt idx="401">
                  <c:v>59.82</c:v>
                </c:pt>
                <c:pt idx="402">
                  <c:v>61.35</c:v>
                </c:pt>
                <c:pt idx="403">
                  <c:v>62.87</c:v>
                </c:pt>
                <c:pt idx="404">
                  <c:v>64.36</c:v>
                </c:pt>
                <c:pt idx="405">
                  <c:v>65.83</c:v>
                </c:pt>
                <c:pt idx="406">
                  <c:v>67.27</c:v>
                </c:pt>
                <c:pt idx="407">
                  <c:v>68.66</c:v>
                </c:pt>
                <c:pt idx="408">
                  <c:v>70.09</c:v>
                </c:pt>
                <c:pt idx="409">
                  <c:v>71.489999999999995</c:v>
                </c:pt>
                <c:pt idx="410">
                  <c:v>72.849999999999994</c:v>
                </c:pt>
                <c:pt idx="411">
                  <c:v>74.14</c:v>
                </c:pt>
                <c:pt idx="412">
                  <c:v>75.42</c:v>
                </c:pt>
                <c:pt idx="413">
                  <c:v>76.69</c:v>
                </c:pt>
                <c:pt idx="414">
                  <c:v>77.97</c:v>
                </c:pt>
                <c:pt idx="415">
                  <c:v>79.260000000000005</c:v>
                </c:pt>
                <c:pt idx="416">
                  <c:v>80.56</c:v>
                </c:pt>
                <c:pt idx="417">
                  <c:v>81.86</c:v>
                </c:pt>
                <c:pt idx="418">
                  <c:v>83.2</c:v>
                </c:pt>
                <c:pt idx="419">
                  <c:v>84.56</c:v>
                </c:pt>
                <c:pt idx="420">
                  <c:v>85.96</c:v>
                </c:pt>
                <c:pt idx="421">
                  <c:v>87.42</c:v>
                </c:pt>
                <c:pt idx="422">
                  <c:v>88.93</c:v>
                </c:pt>
                <c:pt idx="423">
                  <c:v>90.49</c:v>
                </c:pt>
                <c:pt idx="424">
                  <c:v>92.07</c:v>
                </c:pt>
                <c:pt idx="425">
                  <c:v>93.69</c:v>
                </c:pt>
                <c:pt idx="426">
                  <c:v>95.34</c:v>
                </c:pt>
                <c:pt idx="427">
                  <c:v>97.02</c:v>
                </c:pt>
                <c:pt idx="428">
                  <c:v>98.68</c:v>
                </c:pt>
                <c:pt idx="429">
                  <c:v>100.34</c:v>
                </c:pt>
                <c:pt idx="430">
                  <c:v>101.97</c:v>
                </c:pt>
                <c:pt idx="431">
                  <c:v>103.6</c:v>
                </c:pt>
                <c:pt idx="432">
                  <c:v>105.22</c:v>
                </c:pt>
                <c:pt idx="433">
                  <c:v>106.83</c:v>
                </c:pt>
                <c:pt idx="434">
                  <c:v>108.46</c:v>
                </c:pt>
                <c:pt idx="435">
                  <c:v>110.12</c:v>
                </c:pt>
                <c:pt idx="436">
                  <c:v>111.81</c:v>
                </c:pt>
                <c:pt idx="437">
                  <c:v>113.52</c:v>
                </c:pt>
                <c:pt idx="438">
                  <c:v>115.28</c:v>
                </c:pt>
                <c:pt idx="439">
                  <c:v>117.11</c:v>
                </c:pt>
                <c:pt idx="440">
                  <c:v>118.92</c:v>
                </c:pt>
                <c:pt idx="441">
                  <c:v>120.82</c:v>
                </c:pt>
                <c:pt idx="442">
                  <c:v>122.75</c:v>
                </c:pt>
                <c:pt idx="443">
                  <c:v>124.7</c:v>
                </c:pt>
                <c:pt idx="444">
                  <c:v>126.67</c:v>
                </c:pt>
                <c:pt idx="445">
                  <c:v>128.69</c:v>
                </c:pt>
                <c:pt idx="446">
                  <c:v>130.76</c:v>
                </c:pt>
                <c:pt idx="447">
                  <c:v>132.88999999999999</c:v>
                </c:pt>
                <c:pt idx="448">
                  <c:v>135.07</c:v>
                </c:pt>
                <c:pt idx="449">
                  <c:v>137.31</c:v>
                </c:pt>
                <c:pt idx="450">
                  <c:v>139.55000000000001</c:v>
                </c:pt>
                <c:pt idx="451">
                  <c:v>141.78</c:v>
                </c:pt>
                <c:pt idx="452">
                  <c:v>144</c:v>
                </c:pt>
                <c:pt idx="453">
                  <c:v>146.09</c:v>
                </c:pt>
                <c:pt idx="454">
                  <c:v>148.12</c:v>
                </c:pt>
                <c:pt idx="455">
                  <c:v>150.22999999999999</c:v>
                </c:pt>
                <c:pt idx="456">
                  <c:v>152.32</c:v>
                </c:pt>
                <c:pt idx="457">
                  <c:v>154.47999999999999</c:v>
                </c:pt>
                <c:pt idx="458">
                  <c:v>156.66999999999999</c:v>
                </c:pt>
                <c:pt idx="459">
                  <c:v>158.84</c:v>
                </c:pt>
                <c:pt idx="460">
                  <c:v>160.6</c:v>
                </c:pt>
                <c:pt idx="461">
                  <c:v>162.82</c:v>
                </c:pt>
                <c:pt idx="462">
                  <c:v>165.13</c:v>
                </c:pt>
                <c:pt idx="463">
                  <c:v>167.49</c:v>
                </c:pt>
                <c:pt idx="464">
                  <c:v>169.92</c:v>
                </c:pt>
                <c:pt idx="465">
                  <c:v>172.36</c:v>
                </c:pt>
                <c:pt idx="466">
                  <c:v>174.72</c:v>
                </c:pt>
                <c:pt idx="467">
                  <c:v>177.07</c:v>
                </c:pt>
                <c:pt idx="468">
                  <c:v>179.39</c:v>
                </c:pt>
                <c:pt idx="469">
                  <c:v>181.7</c:v>
                </c:pt>
                <c:pt idx="470">
                  <c:v>184.03</c:v>
                </c:pt>
                <c:pt idx="471">
                  <c:v>186.32</c:v>
                </c:pt>
                <c:pt idx="472">
                  <c:v>188.55</c:v>
                </c:pt>
                <c:pt idx="473">
                  <c:v>190.79</c:v>
                </c:pt>
                <c:pt idx="474">
                  <c:v>193</c:v>
                </c:pt>
                <c:pt idx="475">
                  <c:v>195.12</c:v>
                </c:pt>
                <c:pt idx="476">
                  <c:v>197.19</c:v>
                </c:pt>
                <c:pt idx="477">
                  <c:v>199.29</c:v>
                </c:pt>
                <c:pt idx="478">
                  <c:v>201.45</c:v>
                </c:pt>
                <c:pt idx="479">
                  <c:v>203.63</c:v>
                </c:pt>
                <c:pt idx="480">
                  <c:v>205.9</c:v>
                </c:pt>
                <c:pt idx="481">
                  <c:v>208.2</c:v>
                </c:pt>
                <c:pt idx="482">
                  <c:v>210.5</c:v>
                </c:pt>
                <c:pt idx="483">
                  <c:v>212.8</c:v>
                </c:pt>
                <c:pt idx="484">
                  <c:v>215.09</c:v>
                </c:pt>
                <c:pt idx="485">
                  <c:v>217.29</c:v>
                </c:pt>
                <c:pt idx="486">
                  <c:v>219.34</c:v>
                </c:pt>
                <c:pt idx="487">
                  <c:v>221.41</c:v>
                </c:pt>
                <c:pt idx="488">
                  <c:v>223.51</c:v>
                </c:pt>
                <c:pt idx="489">
                  <c:v>225.54</c:v>
                </c:pt>
                <c:pt idx="490">
                  <c:v>227.54</c:v>
                </c:pt>
                <c:pt idx="491">
                  <c:v>229.47</c:v>
                </c:pt>
                <c:pt idx="492">
                  <c:v>231.23</c:v>
                </c:pt>
                <c:pt idx="493">
                  <c:v>233.05</c:v>
                </c:pt>
                <c:pt idx="494">
                  <c:v>234.94</c:v>
                </c:pt>
                <c:pt idx="495">
                  <c:v>236.78</c:v>
                </c:pt>
                <c:pt idx="496">
                  <c:v>238.57</c:v>
                </c:pt>
                <c:pt idx="497">
                  <c:v>240.32</c:v>
                </c:pt>
                <c:pt idx="498">
                  <c:v>242.04</c:v>
                </c:pt>
                <c:pt idx="499">
                  <c:v>243.72</c:v>
                </c:pt>
                <c:pt idx="500">
                  <c:v>245.35</c:v>
                </c:pt>
                <c:pt idx="501">
                  <c:v>246.94</c:v>
                </c:pt>
                <c:pt idx="502">
                  <c:v>248.48</c:v>
                </c:pt>
                <c:pt idx="503">
                  <c:v>250</c:v>
                </c:pt>
                <c:pt idx="504">
                  <c:v>251.51</c:v>
                </c:pt>
                <c:pt idx="505">
                  <c:v>253</c:v>
                </c:pt>
                <c:pt idx="506">
                  <c:v>254.38</c:v>
                </c:pt>
                <c:pt idx="507">
                  <c:v>255.84</c:v>
                </c:pt>
                <c:pt idx="508">
                  <c:v>257.27</c:v>
                </c:pt>
                <c:pt idx="509">
                  <c:v>258.63</c:v>
                </c:pt>
                <c:pt idx="510">
                  <c:v>259.99</c:v>
                </c:pt>
                <c:pt idx="511">
                  <c:v>261.29000000000002</c:v>
                </c:pt>
                <c:pt idx="512">
                  <c:v>262.54000000000002</c:v>
                </c:pt>
                <c:pt idx="513">
                  <c:v>263.77</c:v>
                </c:pt>
                <c:pt idx="514">
                  <c:v>264.98</c:v>
                </c:pt>
                <c:pt idx="515">
                  <c:v>266.16000000000003</c:v>
                </c:pt>
                <c:pt idx="516">
                  <c:v>267.36</c:v>
                </c:pt>
                <c:pt idx="517">
                  <c:v>268.58</c:v>
                </c:pt>
                <c:pt idx="518">
                  <c:v>269.83999999999997</c:v>
                </c:pt>
                <c:pt idx="519">
                  <c:v>271.19</c:v>
                </c:pt>
                <c:pt idx="520">
                  <c:v>272.62</c:v>
                </c:pt>
                <c:pt idx="521">
                  <c:v>274.14</c:v>
                </c:pt>
                <c:pt idx="522">
                  <c:v>275.75</c:v>
                </c:pt>
                <c:pt idx="523">
                  <c:v>277.45999999999998</c:v>
                </c:pt>
                <c:pt idx="524">
                  <c:v>279.29000000000002</c:v>
                </c:pt>
                <c:pt idx="525">
                  <c:v>281.06</c:v>
                </c:pt>
                <c:pt idx="526">
                  <c:v>283.35000000000002</c:v>
                </c:pt>
                <c:pt idx="527">
                  <c:v>285.69</c:v>
                </c:pt>
                <c:pt idx="528">
                  <c:v>287.97000000000003</c:v>
                </c:pt>
                <c:pt idx="529">
                  <c:v>290.12</c:v>
                </c:pt>
                <c:pt idx="530">
                  <c:v>292.24</c:v>
                </c:pt>
                <c:pt idx="531">
                  <c:v>294.20999999999998</c:v>
                </c:pt>
                <c:pt idx="532">
                  <c:v>298.86</c:v>
                </c:pt>
                <c:pt idx="533">
                  <c:v>303.89</c:v>
                </c:pt>
                <c:pt idx="534">
                  <c:v>308.16000000000003</c:v>
                </c:pt>
                <c:pt idx="535">
                  <c:v>311.5</c:v>
                </c:pt>
                <c:pt idx="536">
                  <c:v>314.95999999999998</c:v>
                </c:pt>
                <c:pt idx="537">
                  <c:v>318.76</c:v>
                </c:pt>
                <c:pt idx="538">
                  <c:v>323.19</c:v>
                </c:pt>
                <c:pt idx="539">
                  <c:v>327.75</c:v>
                </c:pt>
                <c:pt idx="540">
                  <c:v>331.61</c:v>
                </c:pt>
                <c:pt idx="541">
                  <c:v>335.29</c:v>
                </c:pt>
                <c:pt idx="542">
                  <c:v>338.78</c:v>
                </c:pt>
                <c:pt idx="543">
                  <c:v>341.14</c:v>
                </c:pt>
                <c:pt idx="544">
                  <c:v>344.07</c:v>
                </c:pt>
                <c:pt idx="545">
                  <c:v>345.69</c:v>
                </c:pt>
                <c:pt idx="546">
                  <c:v>347.66</c:v>
                </c:pt>
                <c:pt idx="547">
                  <c:v>349.14</c:v>
                </c:pt>
                <c:pt idx="548">
                  <c:v>351.13</c:v>
                </c:pt>
                <c:pt idx="549">
                  <c:v>352.98</c:v>
                </c:pt>
                <c:pt idx="550">
                  <c:v>355.02</c:v>
                </c:pt>
                <c:pt idx="551">
                  <c:v>357.99</c:v>
                </c:pt>
                <c:pt idx="552">
                  <c:v>361.64</c:v>
                </c:pt>
                <c:pt idx="553">
                  <c:v>365.22</c:v>
                </c:pt>
                <c:pt idx="554">
                  <c:v>368.72</c:v>
                </c:pt>
                <c:pt idx="555">
                  <c:v>372.72</c:v>
                </c:pt>
                <c:pt idx="556">
                  <c:v>377.19</c:v>
                </c:pt>
                <c:pt idx="557">
                  <c:v>381.94</c:v>
                </c:pt>
                <c:pt idx="558">
                  <c:v>386.48</c:v>
                </c:pt>
                <c:pt idx="559">
                  <c:v>390.63</c:v>
                </c:pt>
                <c:pt idx="560">
                  <c:v>394.94</c:v>
                </c:pt>
                <c:pt idx="561">
                  <c:v>399.19</c:v>
                </c:pt>
                <c:pt idx="562">
                  <c:v>403.33</c:v>
                </c:pt>
                <c:pt idx="563">
                  <c:v>407.41</c:v>
                </c:pt>
                <c:pt idx="564">
                  <c:v>411.28</c:v>
                </c:pt>
                <c:pt idx="565">
                  <c:v>415.04</c:v>
                </c:pt>
                <c:pt idx="566">
                  <c:v>418.64</c:v>
                </c:pt>
                <c:pt idx="567">
                  <c:v>422.43</c:v>
                </c:pt>
                <c:pt idx="568">
                  <c:v>426.32</c:v>
                </c:pt>
                <c:pt idx="569">
                  <c:v>430.23</c:v>
                </c:pt>
                <c:pt idx="570">
                  <c:v>434.09</c:v>
                </c:pt>
                <c:pt idx="571">
                  <c:v>437.87</c:v>
                </c:pt>
                <c:pt idx="572">
                  <c:v>441.45</c:v>
                </c:pt>
                <c:pt idx="573">
                  <c:v>444.81</c:v>
                </c:pt>
                <c:pt idx="574">
                  <c:v>447.99</c:v>
                </c:pt>
                <c:pt idx="575">
                  <c:v>451.25</c:v>
                </c:pt>
                <c:pt idx="576">
                  <c:v>454.6</c:v>
                </c:pt>
                <c:pt idx="577">
                  <c:v>457.85</c:v>
                </c:pt>
                <c:pt idx="578">
                  <c:v>461.52</c:v>
                </c:pt>
                <c:pt idx="579">
                  <c:v>465.16</c:v>
                </c:pt>
                <c:pt idx="580">
                  <c:v>469.18</c:v>
                </c:pt>
                <c:pt idx="581">
                  <c:v>473.33</c:v>
                </c:pt>
                <c:pt idx="582">
                  <c:v>477.59</c:v>
                </c:pt>
                <c:pt idx="583">
                  <c:v>482.01</c:v>
                </c:pt>
                <c:pt idx="584">
                  <c:v>486.49</c:v>
                </c:pt>
                <c:pt idx="585">
                  <c:v>491.08</c:v>
                </c:pt>
                <c:pt idx="586">
                  <c:v>495.74</c:v>
                </c:pt>
                <c:pt idx="587">
                  <c:v>500.4</c:v>
                </c:pt>
                <c:pt idx="588">
                  <c:v>505.38</c:v>
                </c:pt>
                <c:pt idx="589">
                  <c:v>509.7</c:v>
                </c:pt>
                <c:pt idx="590">
                  <c:v>514.42999999999995</c:v>
                </c:pt>
                <c:pt idx="591">
                  <c:v>519.14</c:v>
                </c:pt>
                <c:pt idx="592">
                  <c:v>523.88</c:v>
                </c:pt>
                <c:pt idx="593">
                  <c:v>528.67999999999995</c:v>
                </c:pt>
                <c:pt idx="594">
                  <c:v>533.49</c:v>
                </c:pt>
                <c:pt idx="595">
                  <c:v>538.4</c:v>
                </c:pt>
                <c:pt idx="596">
                  <c:v>543.38</c:v>
                </c:pt>
                <c:pt idx="597">
                  <c:v>548.37</c:v>
                </c:pt>
                <c:pt idx="598">
                  <c:v>553.38</c:v>
                </c:pt>
                <c:pt idx="599">
                  <c:v>558.42999999999995</c:v>
                </c:pt>
                <c:pt idx="600">
                  <c:v>563.47</c:v>
                </c:pt>
                <c:pt idx="601">
                  <c:v>568.53</c:v>
                </c:pt>
                <c:pt idx="602">
                  <c:v>573.29</c:v>
                </c:pt>
                <c:pt idx="603">
                  <c:v>577.69000000000005</c:v>
                </c:pt>
                <c:pt idx="604">
                  <c:v>582.46</c:v>
                </c:pt>
                <c:pt idx="605">
                  <c:v>587.59</c:v>
                </c:pt>
                <c:pt idx="606">
                  <c:v>592.58000000000004</c:v>
                </c:pt>
                <c:pt idx="607">
                  <c:v>597.78</c:v>
                </c:pt>
                <c:pt idx="608">
                  <c:v>603.24</c:v>
                </c:pt>
                <c:pt idx="609">
                  <c:v>608.77</c:v>
                </c:pt>
                <c:pt idx="610">
                  <c:v>614.45000000000005</c:v>
                </c:pt>
                <c:pt idx="611">
                  <c:v>620.14</c:v>
                </c:pt>
                <c:pt idx="612">
                  <c:v>625.95000000000005</c:v>
                </c:pt>
                <c:pt idx="613">
                  <c:v>631.73</c:v>
                </c:pt>
                <c:pt idx="614">
                  <c:v>637.61</c:v>
                </c:pt>
                <c:pt idx="615">
                  <c:v>643.20000000000005</c:v>
                </c:pt>
                <c:pt idx="616">
                  <c:v>648.20000000000005</c:v>
                </c:pt>
                <c:pt idx="617">
                  <c:v>653.69000000000005</c:v>
                </c:pt>
                <c:pt idx="618">
                  <c:v>659.6</c:v>
                </c:pt>
                <c:pt idx="619">
                  <c:v>665.48</c:v>
                </c:pt>
                <c:pt idx="620">
                  <c:v>670.75</c:v>
                </c:pt>
                <c:pt idx="621">
                  <c:v>676.34</c:v>
                </c:pt>
                <c:pt idx="622">
                  <c:v>682.42</c:v>
                </c:pt>
                <c:pt idx="623">
                  <c:v>688.87</c:v>
                </c:pt>
                <c:pt idx="624">
                  <c:v>695.79</c:v>
                </c:pt>
                <c:pt idx="625">
                  <c:v>703.15</c:v>
                </c:pt>
                <c:pt idx="626">
                  <c:v>710.86</c:v>
                </c:pt>
                <c:pt idx="627">
                  <c:v>718.89</c:v>
                </c:pt>
                <c:pt idx="628">
                  <c:v>726.91</c:v>
                </c:pt>
                <c:pt idx="629">
                  <c:v>735.35</c:v>
                </c:pt>
                <c:pt idx="630">
                  <c:v>744.18</c:v>
                </c:pt>
                <c:pt idx="631">
                  <c:v>753.62</c:v>
                </c:pt>
                <c:pt idx="632">
                  <c:v>763.16</c:v>
                </c:pt>
                <c:pt idx="633">
                  <c:v>773.2</c:v>
                </c:pt>
                <c:pt idx="634">
                  <c:v>783.83</c:v>
                </c:pt>
                <c:pt idx="635">
                  <c:v>794.3</c:v>
                </c:pt>
                <c:pt idx="636">
                  <c:v>804.84</c:v>
                </c:pt>
                <c:pt idx="637">
                  <c:v>815.63</c:v>
                </c:pt>
                <c:pt idx="638">
                  <c:v>826.75</c:v>
                </c:pt>
                <c:pt idx="639">
                  <c:v>837.99</c:v>
                </c:pt>
                <c:pt idx="640">
                  <c:v>849.64</c:v>
                </c:pt>
                <c:pt idx="641">
                  <c:v>862.8</c:v>
                </c:pt>
                <c:pt idx="642">
                  <c:v>874.84</c:v>
                </c:pt>
                <c:pt idx="643">
                  <c:v>887.23</c:v>
                </c:pt>
                <c:pt idx="644">
                  <c:v>900.46</c:v>
                </c:pt>
                <c:pt idx="645">
                  <c:v>914</c:v>
                </c:pt>
                <c:pt idx="646">
                  <c:v>928.66</c:v>
                </c:pt>
                <c:pt idx="647">
                  <c:v>942.21</c:v>
                </c:pt>
                <c:pt idx="648">
                  <c:v>955.96</c:v>
                </c:pt>
                <c:pt idx="649">
                  <c:v>969.56</c:v>
                </c:pt>
                <c:pt idx="650">
                  <c:v>982.99</c:v>
                </c:pt>
                <c:pt idx="651">
                  <c:v>996.13</c:v>
                </c:pt>
                <c:pt idx="652" formatCode="#,##0.00">
                  <c:v>1009.42</c:v>
                </c:pt>
                <c:pt idx="653" formatCode="#,##0.00">
                  <c:v>1023.05</c:v>
                </c:pt>
                <c:pt idx="654" formatCode="#,##0.00">
                  <c:v>1037.3399999999999</c:v>
                </c:pt>
                <c:pt idx="655" formatCode="#,##0.00">
                  <c:v>1052.0899999999999</c:v>
                </c:pt>
                <c:pt idx="656" formatCode="#,##0.00">
                  <c:v>1066.6600000000001</c:v>
                </c:pt>
                <c:pt idx="657" formatCode="#,##0.00">
                  <c:v>1080.68</c:v>
                </c:pt>
                <c:pt idx="658" formatCode="#,##0.00">
                  <c:v>1095.05</c:v>
                </c:pt>
                <c:pt idx="659" formatCode="#,##0.00">
                  <c:v>1109.8399999999999</c:v>
                </c:pt>
                <c:pt idx="660" formatCode="#,##0.00">
                  <c:v>1124.47</c:v>
                </c:pt>
                <c:pt idx="661" formatCode="#,##0.00">
                  <c:v>1139.9100000000001</c:v>
                </c:pt>
                <c:pt idx="662" formatCode="#,##0.00">
                  <c:v>1155.52</c:v>
                </c:pt>
                <c:pt idx="663" formatCode="#,##0.00">
                  <c:v>1171.29</c:v>
                </c:pt>
                <c:pt idx="664" formatCode="#,##0.00">
                  <c:v>1186.9000000000001</c:v>
                </c:pt>
                <c:pt idx="665" formatCode="#,##0.00">
                  <c:v>1203.6199999999999</c:v>
                </c:pt>
                <c:pt idx="666" formatCode="#,##0.00">
                  <c:v>1220.5999999999999</c:v>
                </c:pt>
                <c:pt idx="667" formatCode="#,##0.00">
                  <c:v>1237.83</c:v>
                </c:pt>
                <c:pt idx="668" formatCode="#,##0.00">
                  <c:v>1254.8900000000001</c:v>
                </c:pt>
                <c:pt idx="669" formatCode="#,##0.00">
                  <c:v>1272.78</c:v>
                </c:pt>
                <c:pt idx="670" formatCode="#,##0.00">
                  <c:v>1290.93</c:v>
                </c:pt>
                <c:pt idx="671" formatCode="#,##0.00">
                  <c:v>1310.27</c:v>
                </c:pt>
                <c:pt idx="672" formatCode="#,##0.00">
                  <c:v>1329.71</c:v>
                </c:pt>
                <c:pt idx="673" formatCode="#,##0.00">
                  <c:v>1350.34</c:v>
                </c:pt>
                <c:pt idx="674" formatCode="#,##0.00">
                  <c:v>1371.77</c:v>
                </c:pt>
                <c:pt idx="675" formatCode="#,##0.00">
                  <c:v>1394.18</c:v>
                </c:pt>
                <c:pt idx="676" formatCode="#,##0.00">
                  <c:v>1416.71</c:v>
                </c:pt>
                <c:pt idx="677" formatCode="#,##0.00">
                  <c:v>1439.67</c:v>
                </c:pt>
                <c:pt idx="678" formatCode="#,##0.00">
                  <c:v>1463</c:v>
                </c:pt>
                <c:pt idx="679" formatCode="#,##0.00">
                  <c:v>1487.13</c:v>
                </c:pt>
                <c:pt idx="680" formatCode="#,##0.00">
                  <c:v>1511.33</c:v>
                </c:pt>
                <c:pt idx="681" formatCode="#,##0.00">
                  <c:v>1536.27</c:v>
                </c:pt>
                <c:pt idx="682" formatCode="#,##0.00">
                  <c:v>1560.49</c:v>
                </c:pt>
                <c:pt idx="683" formatCode="#,##0.00">
                  <c:v>1587.05</c:v>
                </c:pt>
                <c:pt idx="684" formatCode="#,##0.00">
                  <c:v>1613.58</c:v>
                </c:pt>
                <c:pt idx="685" formatCode="#,##0.00">
                  <c:v>1640.75</c:v>
                </c:pt>
                <c:pt idx="686" formatCode="#,##0.00">
                  <c:v>1667.61</c:v>
                </c:pt>
                <c:pt idx="687" formatCode="#,##0.00">
                  <c:v>1695.71</c:v>
                </c:pt>
                <c:pt idx="688" formatCode="#,##0.00">
                  <c:v>1725.43</c:v>
                </c:pt>
                <c:pt idx="689" formatCode="#,##0.00">
                  <c:v>1755.31</c:v>
                </c:pt>
                <c:pt idx="690" formatCode="#,##0.00">
                  <c:v>1785.69</c:v>
                </c:pt>
                <c:pt idx="691" formatCode="#,##0.00">
                  <c:v>1818.46</c:v>
                </c:pt>
                <c:pt idx="692" formatCode="#,##0.00">
                  <c:v>1852.34</c:v>
                </c:pt>
                <c:pt idx="693" formatCode="#,##0.00">
                  <c:v>1887.2</c:v>
                </c:pt>
                <c:pt idx="694" formatCode="#,##0.00">
                  <c:v>1922.21</c:v>
                </c:pt>
                <c:pt idx="695" formatCode="#,##0.00">
                  <c:v>1958.73</c:v>
                </c:pt>
                <c:pt idx="696" formatCode="#,##0.00">
                  <c:v>1996.25</c:v>
                </c:pt>
                <c:pt idx="697" formatCode="#,##0.00">
                  <c:v>2034.78</c:v>
                </c:pt>
                <c:pt idx="698" formatCode="#,##0.00">
                  <c:v>2073.7199999999998</c:v>
                </c:pt>
                <c:pt idx="699" formatCode="#,##0.00">
                  <c:v>2114.14</c:v>
                </c:pt>
                <c:pt idx="700" formatCode="#,##0.00">
                  <c:v>2155.4299999999998</c:v>
                </c:pt>
                <c:pt idx="701" formatCode="#,##0.00">
                  <c:v>2197.7600000000002</c:v>
                </c:pt>
                <c:pt idx="702" formatCode="#,##0.00">
                  <c:v>2240.38</c:v>
                </c:pt>
                <c:pt idx="703" formatCode="#,##0.00">
                  <c:v>2285.13</c:v>
                </c:pt>
                <c:pt idx="704" formatCode="#,##0.00">
                  <c:v>2329.81</c:v>
                </c:pt>
                <c:pt idx="705" formatCode="#,##0.00">
                  <c:v>2375.46</c:v>
                </c:pt>
                <c:pt idx="706" formatCode="#,##0.00">
                  <c:v>2421.42</c:v>
                </c:pt>
                <c:pt idx="707" formatCode="#,##0.00">
                  <c:v>2468.85</c:v>
                </c:pt>
                <c:pt idx="708" formatCode="#,##0.00">
                  <c:v>2518.19</c:v>
                </c:pt>
                <c:pt idx="709" formatCode="#,##0.00">
                  <c:v>2567.87</c:v>
                </c:pt>
                <c:pt idx="710" formatCode="#,##0.00">
                  <c:v>2618.67</c:v>
                </c:pt>
                <c:pt idx="711" formatCode="#,##0.00">
                  <c:v>2670.79</c:v>
                </c:pt>
                <c:pt idx="712" formatCode="#,##0.00">
                  <c:v>2723.85</c:v>
                </c:pt>
                <c:pt idx="713" formatCode="#,##0.00">
                  <c:v>2778.77</c:v>
                </c:pt>
                <c:pt idx="714" formatCode="#,##0.00">
                  <c:v>2837.39</c:v>
                </c:pt>
                <c:pt idx="715" formatCode="#,##0.00">
                  <c:v>2899.71</c:v>
                </c:pt>
                <c:pt idx="716" formatCode="#,##0.00">
                  <c:v>2964.93</c:v>
                </c:pt>
                <c:pt idx="717" formatCode="#,##0.00">
                  <c:v>3032.77</c:v>
                </c:pt>
                <c:pt idx="718" formatCode="#,##0.00">
                  <c:v>3103.22</c:v>
                </c:pt>
                <c:pt idx="719" formatCode="#,##0.00">
                  <c:v>3176.96</c:v>
                </c:pt>
                <c:pt idx="720" formatCode="#,##0.00">
                  <c:v>3252.17</c:v>
                </c:pt>
                <c:pt idx="721" formatCode="#,##0.00">
                  <c:v>3340.42</c:v>
                </c:pt>
                <c:pt idx="722" formatCode="#,##0.00">
                  <c:v>3432.95</c:v>
                </c:pt>
                <c:pt idx="723" formatCode="#,##0.00">
                  <c:v>3528.54</c:v>
                </c:pt>
                <c:pt idx="724" formatCode="#,##0.00">
                  <c:v>3630.77</c:v>
                </c:pt>
                <c:pt idx="725" formatCode="#,##0.00">
                  <c:v>3738.3</c:v>
                </c:pt>
                <c:pt idx="726" formatCode="#,##0.00">
                  <c:v>3850.47</c:v>
                </c:pt>
                <c:pt idx="727" formatCode="#,##0.00">
                  <c:v>3949.55</c:v>
                </c:pt>
                <c:pt idx="728" formatCode="#,##0.00">
                  <c:v>4049.14</c:v>
                </c:pt>
                <c:pt idx="729" formatCode="#,##0.00">
                  <c:v>4150.3</c:v>
                </c:pt>
                <c:pt idx="730" formatCode="#,##0.00">
                  <c:v>4256.17</c:v>
                </c:pt>
                <c:pt idx="731" formatCode="#,##0.00">
                  <c:v>4367.93</c:v>
                </c:pt>
                <c:pt idx="732" formatCode="#,##0.00">
                  <c:v>4480.13</c:v>
                </c:pt>
                <c:pt idx="733" formatCode="#,##0.00">
                  <c:v>4594.57</c:v>
                </c:pt>
                <c:pt idx="734" formatCode="#,##0.00">
                  <c:v>4709.34</c:v>
                </c:pt>
                <c:pt idx="735" formatCode="#,##0.00">
                  <c:v>4824.74</c:v>
                </c:pt>
                <c:pt idx="736" formatCode="#,##0.00">
                  <c:v>4945.92</c:v>
                </c:pt>
                <c:pt idx="737" formatCode="#,##0.00">
                  <c:v>5075.1400000000003</c:v>
                </c:pt>
                <c:pt idx="738" formatCode="#,##0.00">
                  <c:v>5210.08</c:v>
                </c:pt>
                <c:pt idx="739" formatCode="#,##0.00">
                  <c:v>5350.15</c:v>
                </c:pt>
                <c:pt idx="740" formatCode="#,##0.00">
                  <c:v>5489.53</c:v>
                </c:pt>
                <c:pt idx="741" formatCode="#,##0.00">
                  <c:v>5632.32</c:v>
                </c:pt>
                <c:pt idx="742" formatCode="#,##0.00">
                  <c:v>5778.06</c:v>
                </c:pt>
                <c:pt idx="743" formatCode="#,##0.00">
                  <c:v>5927.22</c:v>
                </c:pt>
                <c:pt idx="744" formatCode="#,##0.00">
                  <c:v>6076.96</c:v>
                </c:pt>
                <c:pt idx="745" formatCode="#,##0.00">
                  <c:v>6227.67</c:v>
                </c:pt>
                <c:pt idx="746" formatCode="#,##0.00">
                  <c:v>6378.47</c:v>
                </c:pt>
                <c:pt idx="747" formatCode="#,##0.00">
                  <c:v>6530.06</c:v>
                </c:pt>
                <c:pt idx="748" formatCode="#,##0.00">
                  <c:v>6679.82</c:v>
                </c:pt>
                <c:pt idx="749" formatCode="#,##0.00">
                  <c:v>6828.86</c:v>
                </c:pt>
                <c:pt idx="750" formatCode="#,##0.00">
                  <c:v>6976</c:v>
                </c:pt>
                <c:pt idx="751" formatCode="#,##0.00">
                  <c:v>7126.86</c:v>
                </c:pt>
                <c:pt idx="752" formatCode="#,##0.00">
                  <c:v>7278.37</c:v>
                </c:pt>
                <c:pt idx="753" formatCode="#,##0.00">
                  <c:v>7428.46</c:v>
                </c:pt>
                <c:pt idx="754" formatCode="#,##0.00">
                  <c:v>7580.04</c:v>
                </c:pt>
                <c:pt idx="755" formatCode="#,##0.00">
                  <c:v>7732.42</c:v>
                </c:pt>
                <c:pt idx="756" formatCode="#,##0.00">
                  <c:v>7885.54</c:v>
                </c:pt>
                <c:pt idx="757" formatCode="#,##0.00">
                  <c:v>8041.11</c:v>
                </c:pt>
                <c:pt idx="758" formatCode="#,##0.00">
                  <c:v>8198.26</c:v>
                </c:pt>
                <c:pt idx="759" formatCode="#,##0.00">
                  <c:v>8358.2199999999993</c:v>
                </c:pt>
                <c:pt idx="760" formatCode="#,##0.00">
                  <c:v>8517.0400000000009</c:v>
                </c:pt>
                <c:pt idx="761" formatCode="#,##0.00">
                  <c:v>8671.68</c:v>
                </c:pt>
                <c:pt idx="762" formatCode="#,##0.00">
                  <c:v>8827.7099999999991</c:v>
                </c:pt>
                <c:pt idx="763" formatCode="#,##0.00">
                  <c:v>8983.2000000000007</c:v>
                </c:pt>
                <c:pt idx="764" formatCode="#,##0.00">
                  <c:v>9138.24</c:v>
                </c:pt>
                <c:pt idx="765" formatCode="#,##0.00">
                  <c:v>9296.33</c:v>
                </c:pt>
                <c:pt idx="766" formatCode="#,##0.00">
                  <c:v>9454.4699999999993</c:v>
                </c:pt>
                <c:pt idx="767" formatCode="#,##0.00">
                  <c:v>9614.11</c:v>
                </c:pt>
                <c:pt idx="768" formatCode="#,##0.00">
                  <c:v>9775.9699999999993</c:v>
                </c:pt>
                <c:pt idx="769" formatCode="#,##0.00">
                  <c:v>9937.1</c:v>
                </c:pt>
                <c:pt idx="770" formatCode="#,##0.00">
                  <c:v>10095.52</c:v>
                </c:pt>
                <c:pt idx="771" formatCode="#,##0.00">
                  <c:v>10239.379999999999</c:v>
                </c:pt>
                <c:pt idx="772" formatCode="#,##0.00">
                  <c:v>10398.92</c:v>
                </c:pt>
                <c:pt idx="773" formatCode="#,##0.00">
                  <c:v>10561.64</c:v>
                </c:pt>
                <c:pt idx="774" formatCode="#,##0.00">
                  <c:v>10724.55</c:v>
                </c:pt>
                <c:pt idx="775" formatCode="#,##0.00">
                  <c:v>10880.26</c:v>
                </c:pt>
                <c:pt idx="776" formatCode="#,##0.00">
                  <c:v>11045.93</c:v>
                </c:pt>
                <c:pt idx="777" formatCode="#,##0.00">
                  <c:v>11210.95</c:v>
                </c:pt>
                <c:pt idx="778" formatCode="#,##0.00">
                  <c:v>11377.63</c:v>
                </c:pt>
                <c:pt idx="779" formatCode="#,##0.00">
                  <c:v>11544.22</c:v>
                </c:pt>
                <c:pt idx="780" formatCode="#,##0.00">
                  <c:v>11711.65</c:v>
                </c:pt>
                <c:pt idx="781" formatCode="#,##0.00">
                  <c:v>11877.9</c:v>
                </c:pt>
                <c:pt idx="782" formatCode="#,##0.00">
                  <c:v>12044.03</c:v>
                </c:pt>
                <c:pt idx="783" formatCode="#,##0.00">
                  <c:v>12208.94</c:v>
                </c:pt>
                <c:pt idx="784" formatCode="#,##0.00">
                  <c:v>12371.93</c:v>
                </c:pt>
                <c:pt idx="785" formatCode="#,##0.00">
                  <c:v>12534.43</c:v>
                </c:pt>
                <c:pt idx="786" formatCode="#,##0.00">
                  <c:v>12696.4</c:v>
                </c:pt>
                <c:pt idx="787" formatCode="#,##0.00">
                  <c:v>12857.76</c:v>
                </c:pt>
                <c:pt idx="788" formatCode="#,##0.00">
                  <c:v>13019.52</c:v>
                </c:pt>
                <c:pt idx="789" formatCode="#,##0.00">
                  <c:v>13179.67</c:v>
                </c:pt>
                <c:pt idx="790" formatCode="#,##0.00">
                  <c:v>13337.84</c:v>
                </c:pt>
                <c:pt idx="791" formatCode="#,##0.00">
                  <c:v>13499.97</c:v>
                </c:pt>
                <c:pt idx="792" formatCode="#,##0.00">
                  <c:v>13661.88</c:v>
                </c:pt>
                <c:pt idx="793" formatCode="#,##0.00">
                  <c:v>13823.44</c:v>
                </c:pt>
                <c:pt idx="794" formatCode="#,##0.00">
                  <c:v>13985.19</c:v>
                </c:pt>
                <c:pt idx="795" formatCode="#,##0.00">
                  <c:v>14146.52</c:v>
                </c:pt>
                <c:pt idx="796" formatCode="#,##0.00">
                  <c:v>14305.46</c:v>
                </c:pt>
                <c:pt idx="797" formatCode="#,##0.00">
                  <c:v>14464.49</c:v>
                </c:pt>
                <c:pt idx="798" formatCode="#,##0.00">
                  <c:v>14623.21</c:v>
                </c:pt>
                <c:pt idx="799" formatCode="#,##0.00">
                  <c:v>14781.94</c:v>
                </c:pt>
                <c:pt idx="800" formatCode="#,##0.00">
                  <c:v>14941.01</c:v>
                </c:pt>
                <c:pt idx="801" formatCode="#,##0.00">
                  <c:v>15101.19</c:v>
                </c:pt>
                <c:pt idx="802" formatCode="#,##0.00">
                  <c:v>15260.91</c:v>
                </c:pt>
                <c:pt idx="803" formatCode="#,##0.00">
                  <c:v>15419.69</c:v>
                </c:pt>
                <c:pt idx="804" formatCode="#,##0.00">
                  <c:v>15577.46</c:v>
                </c:pt>
                <c:pt idx="805" formatCode="#,##0.00">
                  <c:v>15733.55</c:v>
                </c:pt>
                <c:pt idx="806" formatCode="#,##0.00">
                  <c:v>15888.16</c:v>
                </c:pt>
                <c:pt idx="807" formatCode="#,##0.00">
                  <c:v>16041.83</c:v>
                </c:pt>
                <c:pt idx="808" formatCode="#,##0.00">
                  <c:v>16194.92</c:v>
                </c:pt>
                <c:pt idx="809" formatCode="#,##0.00">
                  <c:v>16337.83</c:v>
                </c:pt>
                <c:pt idx="810" formatCode="#,##0.00">
                  <c:v>16489.55</c:v>
                </c:pt>
                <c:pt idx="811" formatCode="#,##0.00">
                  <c:v>16637.919999999998</c:v>
                </c:pt>
                <c:pt idx="812" formatCode="#,##0.00">
                  <c:v>16782.98</c:v>
                </c:pt>
                <c:pt idx="813" formatCode="#,##0.00">
                  <c:v>16925.8</c:v>
                </c:pt>
                <c:pt idx="814" formatCode="#,##0.00">
                  <c:v>17063.43</c:v>
                </c:pt>
                <c:pt idx="815" formatCode="#,##0.00">
                  <c:v>17202.099999999999</c:v>
                </c:pt>
                <c:pt idx="816" formatCode="#,##0.00">
                  <c:v>17339.59</c:v>
                </c:pt>
                <c:pt idx="817" formatCode="#,##0.00">
                  <c:v>17475.830000000002</c:v>
                </c:pt>
                <c:pt idx="818" formatCode="#,##0.00">
                  <c:v>17610.87</c:v>
                </c:pt>
                <c:pt idx="819" formatCode="#,##0.00">
                  <c:v>17742.919999999998</c:v>
                </c:pt>
                <c:pt idx="820" formatCode="#,##0.00">
                  <c:v>17875.38</c:v>
                </c:pt>
                <c:pt idx="821" formatCode="#,##0.00">
                  <c:v>18006.810000000001</c:v>
                </c:pt>
                <c:pt idx="822" formatCode="#,##0.00">
                  <c:v>18136.88</c:v>
                </c:pt>
                <c:pt idx="823" formatCode="#,##0.00">
                  <c:v>18265.57</c:v>
                </c:pt>
                <c:pt idx="824" formatCode="#,##0.00">
                  <c:v>18398.3</c:v>
                </c:pt>
                <c:pt idx="825" formatCode="#,##0.00">
                  <c:v>18528.28</c:v>
                </c:pt>
                <c:pt idx="826" formatCode="#,##0.00">
                  <c:v>18654.61</c:v>
                </c:pt>
                <c:pt idx="827" formatCode="#,##0.00">
                  <c:v>18779.080000000002</c:v>
                </c:pt>
                <c:pt idx="828" formatCode="#,##0.00">
                  <c:v>18902.41</c:v>
                </c:pt>
                <c:pt idx="829" formatCode="#,##0.00">
                  <c:v>19024.689999999999</c:v>
                </c:pt>
                <c:pt idx="830" formatCode="#,##0.00">
                  <c:v>19146.53</c:v>
                </c:pt>
                <c:pt idx="831" formatCode="#,##0.00">
                  <c:v>19268.25</c:v>
                </c:pt>
                <c:pt idx="832" formatCode="#,##0.00">
                  <c:v>19389.93</c:v>
                </c:pt>
                <c:pt idx="833" formatCode="#,##0.00">
                  <c:v>19511.3</c:v>
                </c:pt>
                <c:pt idx="834" formatCode="#,##0.00">
                  <c:v>19632.38</c:v>
                </c:pt>
                <c:pt idx="835" formatCode="#,##0.00">
                  <c:v>19752.79</c:v>
                </c:pt>
                <c:pt idx="836" formatCode="#,##0.00">
                  <c:v>19872.3</c:v>
                </c:pt>
                <c:pt idx="837" formatCode="#,##0.00">
                  <c:v>19991.04</c:v>
                </c:pt>
                <c:pt idx="838" formatCode="#,##0.00">
                  <c:v>20109.64</c:v>
                </c:pt>
                <c:pt idx="839" formatCode="#,##0.00">
                  <c:v>20228.169999999998</c:v>
                </c:pt>
                <c:pt idx="840" formatCode="#,##0.00">
                  <c:v>20346.62</c:v>
                </c:pt>
                <c:pt idx="841" formatCode="#,##0.00">
                  <c:v>20465.45</c:v>
                </c:pt>
                <c:pt idx="842" formatCode="#,##0.00">
                  <c:v>20582.11</c:v>
                </c:pt>
                <c:pt idx="843" formatCode="#,##0.00">
                  <c:v>20699.88</c:v>
                </c:pt>
                <c:pt idx="844" formatCode="#,##0.00">
                  <c:v>20815.52</c:v>
                </c:pt>
                <c:pt idx="845" formatCode="#,##0.00">
                  <c:v>20932.16</c:v>
                </c:pt>
                <c:pt idx="846" formatCode="#,##0.00">
                  <c:v>21050.6</c:v>
                </c:pt>
                <c:pt idx="847" formatCode="#,##0.00">
                  <c:v>21166.93</c:v>
                </c:pt>
                <c:pt idx="848" formatCode="#,##0.00">
                  <c:v>21283.26</c:v>
                </c:pt>
                <c:pt idx="849" formatCode="#,##0.00">
                  <c:v>21399.97</c:v>
                </c:pt>
                <c:pt idx="850" formatCode="#,##0.00">
                  <c:v>21515.98</c:v>
                </c:pt>
                <c:pt idx="851" formatCode="#,##0.00">
                  <c:v>21632.51</c:v>
                </c:pt>
                <c:pt idx="852" formatCode="#,##0.00">
                  <c:v>21747.48</c:v>
                </c:pt>
                <c:pt idx="853" formatCode="#,##0.00">
                  <c:v>21863.8</c:v>
                </c:pt>
                <c:pt idx="854" formatCode="#,##0.00">
                  <c:v>21978.78</c:v>
                </c:pt>
                <c:pt idx="855" formatCode="#,##0.00">
                  <c:v>22094.7</c:v>
                </c:pt>
                <c:pt idx="856" formatCode="#,##0.00">
                  <c:v>22207.95</c:v>
                </c:pt>
                <c:pt idx="857" formatCode="#,##0.00">
                  <c:v>22323.18</c:v>
                </c:pt>
                <c:pt idx="858" formatCode="#,##0.00">
                  <c:v>22438.66</c:v>
                </c:pt>
                <c:pt idx="859" formatCode="#,##0.00">
                  <c:v>22553.82</c:v>
                </c:pt>
                <c:pt idx="860" formatCode="#,##0.00">
                  <c:v>22668.78</c:v>
                </c:pt>
                <c:pt idx="861" formatCode="#,##0.00">
                  <c:v>22783.360000000001</c:v>
                </c:pt>
                <c:pt idx="862" formatCode="#,##0.00">
                  <c:v>22897.52</c:v>
                </c:pt>
                <c:pt idx="863" formatCode="#,##0.00">
                  <c:v>23010.91</c:v>
                </c:pt>
                <c:pt idx="864" formatCode="#,##0.00">
                  <c:v>23125.27</c:v>
                </c:pt>
                <c:pt idx="865" formatCode="#,##0.00">
                  <c:v>23234.639999999999</c:v>
                </c:pt>
                <c:pt idx="866" formatCode="#,##0.00">
                  <c:v>23340.34</c:v>
                </c:pt>
                <c:pt idx="867" formatCode="#,##0.00">
                  <c:v>23450.18</c:v>
                </c:pt>
                <c:pt idx="868" formatCode="#,##0.00">
                  <c:v>23558.48</c:v>
                </c:pt>
                <c:pt idx="869" formatCode="#,##0.00">
                  <c:v>23665.5</c:v>
                </c:pt>
                <c:pt idx="870" formatCode="#,##0.00">
                  <c:v>23771.3</c:v>
                </c:pt>
                <c:pt idx="871" formatCode="#,##0.00">
                  <c:v>23875.78</c:v>
                </c:pt>
                <c:pt idx="872" formatCode="#,##0.00">
                  <c:v>23979.4</c:v>
                </c:pt>
                <c:pt idx="873" formatCode="#,##0.00">
                  <c:v>24082.560000000001</c:v>
                </c:pt>
                <c:pt idx="874" formatCode="#,##0.00">
                  <c:v>24185.01</c:v>
                </c:pt>
                <c:pt idx="875" formatCode="#,##0.00">
                  <c:v>24284.44</c:v>
                </c:pt>
                <c:pt idx="876" formatCode="#,##0.00">
                  <c:v>24386.240000000002</c:v>
                </c:pt>
                <c:pt idx="877" formatCode="#,##0.00">
                  <c:v>24486.83</c:v>
                </c:pt>
                <c:pt idx="878" formatCode="#,##0.00">
                  <c:v>24586.6</c:v>
                </c:pt>
                <c:pt idx="879" formatCode="#,##0.00">
                  <c:v>24685.54</c:v>
                </c:pt>
                <c:pt idx="880" formatCode="#,##0.00">
                  <c:v>24784.03</c:v>
                </c:pt>
                <c:pt idx="881" formatCode="#,##0.00">
                  <c:v>24882.22</c:v>
                </c:pt>
                <c:pt idx="882" formatCode="#,##0.00">
                  <c:v>24979.81</c:v>
                </c:pt>
                <c:pt idx="883" formatCode="#,##0.00">
                  <c:v>25076.57</c:v>
                </c:pt>
                <c:pt idx="884" formatCode="#,##0.00">
                  <c:v>25172.71</c:v>
                </c:pt>
                <c:pt idx="885" formatCode="#,##0.00">
                  <c:v>25268.400000000001</c:v>
                </c:pt>
                <c:pt idx="886" formatCode="#,##0.00">
                  <c:v>25363.18</c:v>
                </c:pt>
                <c:pt idx="887" formatCode="#,##0.00">
                  <c:v>25457.21</c:v>
                </c:pt>
                <c:pt idx="888" formatCode="#,##0.00">
                  <c:v>25550.39</c:v>
                </c:pt>
                <c:pt idx="889" formatCode="#,##0.00">
                  <c:v>25641.07</c:v>
                </c:pt>
                <c:pt idx="890" formatCode="#,##0.00">
                  <c:v>25733.22</c:v>
                </c:pt>
                <c:pt idx="891" formatCode="#,##0.00">
                  <c:v>25824.959999999999</c:v>
                </c:pt>
                <c:pt idx="892" formatCode="#,##0.00">
                  <c:v>25916.33</c:v>
                </c:pt>
                <c:pt idx="893" formatCode="#,##0.00">
                  <c:v>26006.07</c:v>
                </c:pt>
                <c:pt idx="894" formatCode="#,##0.00">
                  <c:v>26095.51</c:v>
                </c:pt>
                <c:pt idx="895" formatCode="#,##0.00">
                  <c:v>26184.55</c:v>
                </c:pt>
                <c:pt idx="896" formatCode="#,##0.00">
                  <c:v>26269.759999999998</c:v>
                </c:pt>
                <c:pt idx="897" formatCode="#,##0.00">
                  <c:v>26357.19</c:v>
                </c:pt>
                <c:pt idx="898" formatCode="#,##0.00">
                  <c:v>26444.799999999999</c:v>
                </c:pt>
                <c:pt idx="899" formatCode="#,##0.00">
                  <c:v>26531.59</c:v>
                </c:pt>
                <c:pt idx="900" formatCode="#,##0.00">
                  <c:v>26617.46</c:v>
                </c:pt>
                <c:pt idx="901" formatCode="#,##0.00">
                  <c:v>26702.13</c:v>
                </c:pt>
                <c:pt idx="902" formatCode="#,##0.00">
                  <c:v>26785.45</c:v>
                </c:pt>
                <c:pt idx="903" formatCode="#,##0.00">
                  <c:v>26866.55</c:v>
                </c:pt>
                <c:pt idx="904" formatCode="#,##0.00">
                  <c:v>26948.92</c:v>
                </c:pt>
                <c:pt idx="905" formatCode="#,##0.00">
                  <c:v>27031.14</c:v>
                </c:pt>
                <c:pt idx="906" formatCode="#,##0.00">
                  <c:v>27113.15</c:v>
                </c:pt>
                <c:pt idx="907" formatCode="#,##0.00">
                  <c:v>27194.61</c:v>
                </c:pt>
                <c:pt idx="908" formatCode="#,##0.00">
                  <c:v>27276.19</c:v>
                </c:pt>
                <c:pt idx="909" formatCode="#,##0.00">
                  <c:v>27357.29</c:v>
                </c:pt>
                <c:pt idx="910" formatCode="#,##0.00">
                  <c:v>27438.13</c:v>
                </c:pt>
                <c:pt idx="911" formatCode="#,##0.00">
                  <c:v>27518.87</c:v>
                </c:pt>
                <c:pt idx="912" formatCode="#,##0.00">
                  <c:v>27599.24</c:v>
                </c:pt>
                <c:pt idx="913" formatCode="#,##0.00">
                  <c:v>27679.27</c:v>
                </c:pt>
                <c:pt idx="914" formatCode="#,##0.00">
                  <c:v>27758.97</c:v>
                </c:pt>
                <c:pt idx="915" formatCode="#,##0.00">
                  <c:v>27838.22</c:v>
                </c:pt>
                <c:pt idx="916" formatCode="#,##0.00">
                  <c:v>27916.89</c:v>
                </c:pt>
                <c:pt idx="917" formatCode="#,##0.00">
                  <c:v>27995.09</c:v>
                </c:pt>
                <c:pt idx="918" formatCode="#,##0.00">
                  <c:v>28072.959999999999</c:v>
                </c:pt>
                <c:pt idx="919" formatCode="#,##0.00">
                  <c:v>28150.12</c:v>
                </c:pt>
                <c:pt idx="920" formatCode="#,##0.00">
                  <c:v>28226.97</c:v>
                </c:pt>
                <c:pt idx="921" formatCode="#,##0.00">
                  <c:v>28303.27</c:v>
                </c:pt>
                <c:pt idx="922" formatCode="#,##0.00">
                  <c:v>28380.080000000002</c:v>
                </c:pt>
                <c:pt idx="923" formatCode="#,##0.00">
                  <c:v>28456.47</c:v>
                </c:pt>
                <c:pt idx="924" formatCode="#,##0.00">
                  <c:v>28532.57</c:v>
                </c:pt>
                <c:pt idx="925" formatCode="#,##0.00">
                  <c:v>28608.25</c:v>
                </c:pt>
                <c:pt idx="926" formatCode="#,##0.00">
                  <c:v>28683.69</c:v>
                </c:pt>
                <c:pt idx="927" formatCode="#,##0.00">
                  <c:v>28758.85</c:v>
                </c:pt>
                <c:pt idx="928" formatCode="#,##0.00">
                  <c:v>28833.67</c:v>
                </c:pt>
                <c:pt idx="929" formatCode="#,##0.00">
                  <c:v>28908.38</c:v>
                </c:pt>
                <c:pt idx="930" formatCode="#,##0.00">
                  <c:v>28982.92</c:v>
                </c:pt>
                <c:pt idx="931" formatCode="#,##0.00">
                  <c:v>29057.17</c:v>
                </c:pt>
                <c:pt idx="932" formatCode="#,##0.00">
                  <c:v>29131.32</c:v>
                </c:pt>
                <c:pt idx="933" formatCode="#,##0.00">
                  <c:v>29205.38</c:v>
                </c:pt>
                <c:pt idx="934" formatCode="#,##0.00">
                  <c:v>29278.14</c:v>
                </c:pt>
                <c:pt idx="935" formatCode="#,##0.00">
                  <c:v>29352.83</c:v>
                </c:pt>
                <c:pt idx="936" formatCode="#,##0.00">
                  <c:v>29427.54</c:v>
                </c:pt>
                <c:pt idx="937" formatCode="#,##0.00">
                  <c:v>29501.85</c:v>
                </c:pt>
                <c:pt idx="938" formatCode="#,##0.00">
                  <c:v>29576.19</c:v>
                </c:pt>
                <c:pt idx="939" formatCode="#,##0.00">
                  <c:v>29650.639999999999</c:v>
                </c:pt>
                <c:pt idx="940" formatCode="#,##0.00">
                  <c:v>29724.89</c:v>
                </c:pt>
                <c:pt idx="941" formatCode="#,##0.00">
                  <c:v>29799.119999999999</c:v>
                </c:pt>
                <c:pt idx="942" formatCode="#,##0.00">
                  <c:v>29872.99</c:v>
                </c:pt>
                <c:pt idx="943" formatCode="#,##0.00">
                  <c:v>29946.47</c:v>
                </c:pt>
                <c:pt idx="944" formatCode="#,##0.00">
                  <c:v>30020.02</c:v>
                </c:pt>
                <c:pt idx="945" formatCode="#,##0.00">
                  <c:v>30093.75</c:v>
                </c:pt>
                <c:pt idx="946" formatCode="#,##0.00">
                  <c:v>30167.77</c:v>
                </c:pt>
                <c:pt idx="947" formatCode="#,##0.00">
                  <c:v>30242</c:v>
                </c:pt>
                <c:pt idx="948" formatCode="#,##0.00">
                  <c:v>30316.59</c:v>
                </c:pt>
                <c:pt idx="949" formatCode="#,##0.00">
                  <c:v>30391.3</c:v>
                </c:pt>
                <c:pt idx="950" formatCode="#,##0.00">
                  <c:v>30466.17</c:v>
                </c:pt>
                <c:pt idx="951" formatCode="#,##0.00">
                  <c:v>30541.360000000001</c:v>
                </c:pt>
                <c:pt idx="952" formatCode="#,##0.00">
                  <c:v>30616.62</c:v>
                </c:pt>
                <c:pt idx="953" formatCode="#,##0.00">
                  <c:v>30691.87</c:v>
                </c:pt>
                <c:pt idx="954" formatCode="#,##0.00">
                  <c:v>30766.92</c:v>
                </c:pt>
                <c:pt idx="955" formatCode="#,##0.00">
                  <c:v>30842.3</c:v>
                </c:pt>
                <c:pt idx="956" formatCode="#,##0.00">
                  <c:v>30917.88</c:v>
                </c:pt>
                <c:pt idx="957" formatCode="#,##0.00">
                  <c:v>30993.71</c:v>
                </c:pt>
                <c:pt idx="958" formatCode="#,##0.00">
                  <c:v>31069.759999999998</c:v>
                </c:pt>
                <c:pt idx="959" formatCode="#,##0.00">
                  <c:v>31146.01</c:v>
                </c:pt>
                <c:pt idx="960" formatCode="#,##0.00">
                  <c:v>31222.54</c:v>
                </c:pt>
                <c:pt idx="961" formatCode="#,##0.00">
                  <c:v>31299.47</c:v>
                </c:pt>
                <c:pt idx="962" formatCode="#,##0.00">
                  <c:v>31376.69</c:v>
                </c:pt>
                <c:pt idx="963" formatCode="#,##0.00">
                  <c:v>31454.38</c:v>
                </c:pt>
                <c:pt idx="964" formatCode="#,##0.00">
                  <c:v>31532.6</c:v>
                </c:pt>
                <c:pt idx="965" formatCode="#,##0.00">
                  <c:v>31611.1</c:v>
                </c:pt>
                <c:pt idx="966" formatCode="#,##0.00">
                  <c:v>31689.91</c:v>
                </c:pt>
                <c:pt idx="967" formatCode="#,##0.00">
                  <c:v>31769.32</c:v>
                </c:pt>
                <c:pt idx="968" formatCode="#,##0.00">
                  <c:v>31849.26</c:v>
                </c:pt>
                <c:pt idx="969" formatCode="#,##0.00">
                  <c:v>31929.77</c:v>
                </c:pt>
                <c:pt idx="970" formatCode="#,##0.00">
                  <c:v>32010.84</c:v>
                </c:pt>
                <c:pt idx="971" formatCode="#,##0.00">
                  <c:v>32092.01</c:v>
                </c:pt>
                <c:pt idx="972" formatCode="#,##0.00">
                  <c:v>32173.78</c:v>
                </c:pt>
                <c:pt idx="973" formatCode="#,##0.00">
                  <c:v>32255</c:v>
                </c:pt>
                <c:pt idx="974" formatCode="#,##0.00">
                  <c:v>32336.52</c:v>
                </c:pt>
                <c:pt idx="975" formatCode="#,##0.00">
                  <c:v>32419.38</c:v>
                </c:pt>
                <c:pt idx="976" formatCode="#,##0.00">
                  <c:v>32503.27</c:v>
                </c:pt>
                <c:pt idx="977" formatCode="#,##0.00">
                  <c:v>32587.87</c:v>
                </c:pt>
                <c:pt idx="978" formatCode="#,##0.00">
                  <c:v>32673.05</c:v>
                </c:pt>
                <c:pt idx="979" formatCode="#,##0.00">
                  <c:v>32758.65</c:v>
                </c:pt>
                <c:pt idx="980" formatCode="#,##0.00">
                  <c:v>32844.71</c:v>
                </c:pt>
                <c:pt idx="981" formatCode="#,##0.00">
                  <c:v>32931.46</c:v>
                </c:pt>
                <c:pt idx="982" formatCode="#,##0.00">
                  <c:v>33018.230000000003</c:v>
                </c:pt>
                <c:pt idx="983" formatCode="#,##0.00">
                  <c:v>33105.78</c:v>
                </c:pt>
                <c:pt idx="984" formatCode="#,##0.00">
                  <c:v>33194.15</c:v>
                </c:pt>
                <c:pt idx="985" formatCode="#,##0.00">
                  <c:v>33283.18</c:v>
                </c:pt>
                <c:pt idx="986" formatCode="#,##0.00">
                  <c:v>33372.660000000003</c:v>
                </c:pt>
                <c:pt idx="987" formatCode="#,##0.00">
                  <c:v>33462.620000000003</c:v>
                </c:pt>
                <c:pt idx="988" formatCode="#,##0.00">
                  <c:v>33553.480000000003</c:v>
                </c:pt>
                <c:pt idx="989" formatCode="#,##0.00">
                  <c:v>33645.22</c:v>
                </c:pt>
                <c:pt idx="990" formatCode="#,##0.00">
                  <c:v>33737.75</c:v>
                </c:pt>
                <c:pt idx="991" formatCode="#,##0.00">
                  <c:v>33830.76</c:v>
                </c:pt>
                <c:pt idx="992" formatCode="#,##0.00">
                  <c:v>33924.589999999997</c:v>
                </c:pt>
                <c:pt idx="993" formatCode="#,##0.00">
                  <c:v>34018.980000000003</c:v>
                </c:pt>
                <c:pt idx="994" formatCode="#,##0.00">
                  <c:v>34113.94</c:v>
                </c:pt>
                <c:pt idx="995" formatCode="#,##0.00">
                  <c:v>34209.47</c:v>
                </c:pt>
                <c:pt idx="996" formatCode="#,##0.00">
                  <c:v>34305.589999999997</c:v>
                </c:pt>
                <c:pt idx="997" formatCode="#,##0.00">
                  <c:v>34401.42</c:v>
                </c:pt>
                <c:pt idx="998" formatCode="#,##0.00">
                  <c:v>34498.980000000003</c:v>
                </c:pt>
                <c:pt idx="999" formatCode="#,##0.00">
                  <c:v>34597.370000000003</c:v>
                </c:pt>
                <c:pt idx="1000" formatCode="#,##0.00">
                  <c:v>34696.559999999998</c:v>
                </c:pt>
                <c:pt idx="1001" formatCode="#,##0.00">
                  <c:v>34796.480000000003</c:v>
                </c:pt>
                <c:pt idx="1002" formatCode="#,##0.00">
                  <c:v>34896.9</c:v>
                </c:pt>
                <c:pt idx="1003" formatCode="#,##0.00">
                  <c:v>34998.25</c:v>
                </c:pt>
                <c:pt idx="1004" formatCode="#,##0.00">
                  <c:v>35100.19</c:v>
                </c:pt>
                <c:pt idx="1005" formatCode="#,##0.00">
                  <c:v>35202.93</c:v>
                </c:pt>
                <c:pt idx="1006" formatCode="#,##0.00">
                  <c:v>35306.660000000003</c:v>
                </c:pt>
                <c:pt idx="1007" formatCode="#,##0.00">
                  <c:v>35411.15</c:v>
                </c:pt>
                <c:pt idx="1008" formatCode="#,##0.00">
                  <c:v>35516.379999999997</c:v>
                </c:pt>
                <c:pt idx="1009" formatCode="#,##0.00">
                  <c:v>35622.339999999997</c:v>
                </c:pt>
                <c:pt idx="1010" formatCode="#,##0.00">
                  <c:v>35728.97</c:v>
                </c:pt>
                <c:pt idx="1011" formatCode="#,##0.00">
                  <c:v>35835.79</c:v>
                </c:pt>
                <c:pt idx="1012" formatCode="#,##0.00">
                  <c:v>35943.86</c:v>
                </c:pt>
                <c:pt idx="1013" formatCode="#,##0.00">
                  <c:v>36052.620000000003</c:v>
                </c:pt>
                <c:pt idx="1014" formatCode="#,##0.00">
                  <c:v>36162.199999999997</c:v>
                </c:pt>
                <c:pt idx="1015" formatCode="#,##0.00">
                  <c:v>36272.32</c:v>
                </c:pt>
                <c:pt idx="1016" formatCode="#,##0.00">
                  <c:v>36383.29</c:v>
                </c:pt>
                <c:pt idx="1017" formatCode="#,##0.00">
                  <c:v>36494.959999999999</c:v>
                </c:pt>
                <c:pt idx="1018" formatCode="#,##0.00">
                  <c:v>36607.440000000002</c:v>
                </c:pt>
                <c:pt idx="1019" formatCode="#,##0.00">
                  <c:v>36720.65</c:v>
                </c:pt>
                <c:pt idx="1020" formatCode="#,##0.00">
                  <c:v>36835.040000000001</c:v>
                </c:pt>
                <c:pt idx="1021" formatCode="#,##0.00">
                  <c:v>36950.21</c:v>
                </c:pt>
                <c:pt idx="1022" formatCode="#,##0.00">
                  <c:v>37066.31</c:v>
                </c:pt>
                <c:pt idx="1023" formatCode="#,##0.00">
                  <c:v>37183.629999999997</c:v>
                </c:pt>
                <c:pt idx="1024" formatCode="#,##0.00">
                  <c:v>37303.08</c:v>
                </c:pt>
                <c:pt idx="1025" formatCode="#,##0.00">
                  <c:v>37423.97</c:v>
                </c:pt>
                <c:pt idx="1026" formatCode="#,##0.00">
                  <c:v>37545.86</c:v>
                </c:pt>
                <c:pt idx="1027" formatCode="#,##0.00">
                  <c:v>37668.339999999997</c:v>
                </c:pt>
                <c:pt idx="1028" formatCode="#,##0.00">
                  <c:v>37790.769999999997</c:v>
                </c:pt>
                <c:pt idx="1029" formatCode="#,##0.00">
                  <c:v>37912.22</c:v>
                </c:pt>
                <c:pt idx="1030" formatCode="#,##0.00">
                  <c:v>38032.99</c:v>
                </c:pt>
                <c:pt idx="1031" formatCode="#,##0.00">
                  <c:v>38154.1</c:v>
                </c:pt>
                <c:pt idx="1032" formatCode="#,##0.00">
                  <c:v>38275.35</c:v>
                </c:pt>
                <c:pt idx="1033" formatCode="#,##0.00">
                  <c:v>38397.11</c:v>
                </c:pt>
                <c:pt idx="1034" formatCode="#,##0.00">
                  <c:v>38519.51</c:v>
                </c:pt>
                <c:pt idx="1035" formatCode="#,##0.00">
                  <c:v>38642.519999999997</c:v>
                </c:pt>
                <c:pt idx="1036" formatCode="#,##0.00">
                  <c:v>38766.269999999997</c:v>
                </c:pt>
                <c:pt idx="1037" formatCode="#,##0.00">
                  <c:v>38890.94</c:v>
                </c:pt>
                <c:pt idx="1038" formatCode="#,##0.00">
                  <c:v>39016.800000000003</c:v>
                </c:pt>
                <c:pt idx="1039" formatCode="#,##0.00">
                  <c:v>39143.17</c:v>
                </c:pt>
                <c:pt idx="1040" formatCode="#,##0.00">
                  <c:v>39270.43</c:v>
                </c:pt>
                <c:pt idx="1041" formatCode="#,##0.00">
                  <c:v>39398.379999999997</c:v>
                </c:pt>
                <c:pt idx="1042" formatCode="#,##0.00">
                  <c:v>39527.160000000003</c:v>
                </c:pt>
                <c:pt idx="1043" formatCode="#,##0.00">
                  <c:v>39656.07</c:v>
                </c:pt>
                <c:pt idx="1044" formatCode="#,##0.00">
                  <c:v>39785.89</c:v>
                </c:pt>
                <c:pt idx="1045" formatCode="#,##0.00">
                  <c:v>39916.26</c:v>
                </c:pt>
                <c:pt idx="1046" formatCode="#,##0.00">
                  <c:v>40047.360000000001</c:v>
                </c:pt>
                <c:pt idx="1047" formatCode="#,##0.00">
                  <c:v>40179.24</c:v>
                </c:pt>
                <c:pt idx="1048" formatCode="#,##0.00">
                  <c:v>40311.57</c:v>
                </c:pt>
                <c:pt idx="1049" formatCode="#,##0.00">
                  <c:v>40444.43</c:v>
                </c:pt>
                <c:pt idx="1050" formatCode="#,##0.00">
                  <c:v>40577.660000000003</c:v>
                </c:pt>
                <c:pt idx="1051" formatCode="#,##0.00">
                  <c:v>40711.56</c:v>
                </c:pt>
                <c:pt idx="1052" formatCode="#,##0.00">
                  <c:v>40846.199999999997</c:v>
                </c:pt>
                <c:pt idx="1053" formatCode="#,##0.00">
                  <c:v>40981.379999999997</c:v>
                </c:pt>
                <c:pt idx="1054" formatCode="#,##0.00">
                  <c:v>41117.22</c:v>
                </c:pt>
                <c:pt idx="1055" formatCode="#,##0.00">
                  <c:v>41253.46</c:v>
                </c:pt>
                <c:pt idx="1056" formatCode="#,##0.00">
                  <c:v>41390.239999999998</c:v>
                </c:pt>
                <c:pt idx="1057" formatCode="#,##0.00">
                  <c:v>41527.79</c:v>
                </c:pt>
                <c:pt idx="1058" formatCode="#,##0.00">
                  <c:v>41665.839999999997</c:v>
                </c:pt>
                <c:pt idx="1059" formatCode="#,##0.00">
                  <c:v>41804.67</c:v>
                </c:pt>
                <c:pt idx="1060" formatCode="#,##0.00">
                  <c:v>41943.55</c:v>
                </c:pt>
                <c:pt idx="1061" formatCode="#,##0.00">
                  <c:v>42081.05</c:v>
                </c:pt>
                <c:pt idx="1062" formatCode="#,##0.00">
                  <c:v>42220.02</c:v>
                </c:pt>
                <c:pt idx="1063" formatCode="#,##0.00">
                  <c:v>42359.57</c:v>
                </c:pt>
                <c:pt idx="1064" formatCode="#,##0.00">
                  <c:v>42499.76</c:v>
                </c:pt>
                <c:pt idx="1065" formatCode="#,##0.00">
                  <c:v>42640.28</c:v>
                </c:pt>
                <c:pt idx="1066" formatCode="#,##0.00">
                  <c:v>42780.74</c:v>
                </c:pt>
                <c:pt idx="1067" formatCode="#,##0.00">
                  <c:v>42921.79</c:v>
                </c:pt>
                <c:pt idx="1068" formatCode="#,##0.00">
                  <c:v>43062.91</c:v>
                </c:pt>
                <c:pt idx="1069" formatCode="#,##0.00">
                  <c:v>43203.27</c:v>
                </c:pt>
                <c:pt idx="1070" formatCode="#,##0.00">
                  <c:v>43346.8</c:v>
                </c:pt>
                <c:pt idx="1071" formatCode="#,##0.00">
                  <c:v>43490.06</c:v>
                </c:pt>
                <c:pt idx="1072" formatCode="#,##0.00">
                  <c:v>43633.41</c:v>
                </c:pt>
                <c:pt idx="1073" formatCode="#,##0.00">
                  <c:v>43777.15</c:v>
                </c:pt>
                <c:pt idx="1074" formatCode="#,##0.00">
                  <c:v>43921.19</c:v>
                </c:pt>
                <c:pt idx="1075" formatCode="#,##0.00">
                  <c:v>44065.39</c:v>
                </c:pt>
                <c:pt idx="1076" formatCode="#,##0.00">
                  <c:v>44210.05</c:v>
                </c:pt>
                <c:pt idx="1077" formatCode="#,##0.00">
                  <c:v>44354.84</c:v>
                </c:pt>
                <c:pt idx="1078" formatCode="#,##0.00">
                  <c:v>44499.81</c:v>
                </c:pt>
                <c:pt idx="1079" formatCode="#,##0.00">
                  <c:v>44645.2</c:v>
                </c:pt>
                <c:pt idx="1080" formatCode="#,##0.00">
                  <c:v>44790.61</c:v>
                </c:pt>
                <c:pt idx="1081" formatCode="#,##0.00">
                  <c:v>44935.69</c:v>
                </c:pt>
                <c:pt idx="1082" formatCode="#,##0.00">
                  <c:v>45081.35</c:v>
                </c:pt>
                <c:pt idx="1083" formatCode="#,##0.00">
                  <c:v>45227.41</c:v>
                </c:pt>
                <c:pt idx="1084" formatCode="#,##0.00">
                  <c:v>45373.62</c:v>
                </c:pt>
                <c:pt idx="1085" formatCode="#,##0.00">
                  <c:v>45519.99</c:v>
                </c:pt>
                <c:pt idx="1086" formatCode="#,##0.00">
                  <c:v>45667.16</c:v>
                </c:pt>
                <c:pt idx="1087" formatCode="#,##0.00">
                  <c:v>45814.92</c:v>
                </c:pt>
                <c:pt idx="1088" formatCode="#,##0.00">
                  <c:v>45961.54</c:v>
                </c:pt>
                <c:pt idx="1089" formatCode="#,##0.00">
                  <c:v>46108.35</c:v>
                </c:pt>
                <c:pt idx="1090" formatCode="#,##0.00">
                  <c:v>46255.21</c:v>
                </c:pt>
                <c:pt idx="1091" formatCode="#,##0.00">
                  <c:v>46402.45</c:v>
                </c:pt>
                <c:pt idx="1092" formatCode="#,##0.00">
                  <c:v>46549.73</c:v>
                </c:pt>
                <c:pt idx="1093" formatCode="#,##0.00">
                  <c:v>46696.95</c:v>
                </c:pt>
                <c:pt idx="1094" formatCode="#,##0.00">
                  <c:v>46844</c:v>
                </c:pt>
                <c:pt idx="1095" formatCode="#,##0.00">
                  <c:v>46991.5</c:v>
                </c:pt>
                <c:pt idx="1096" formatCode="#,##0.00">
                  <c:v>47139.14</c:v>
                </c:pt>
                <c:pt idx="1097" formatCode="#,##0.00">
                  <c:v>47287.34</c:v>
                </c:pt>
                <c:pt idx="1098" formatCode="#,##0.00">
                  <c:v>47435.31</c:v>
                </c:pt>
                <c:pt idx="1099" formatCode="#,##0.00">
                  <c:v>47583.17</c:v>
                </c:pt>
                <c:pt idx="1100" formatCode="#,##0.00">
                  <c:v>47731.44</c:v>
                </c:pt>
                <c:pt idx="1101" formatCode="#,##0.00">
                  <c:v>47880.28</c:v>
                </c:pt>
                <c:pt idx="1102" formatCode="#,##0.00">
                  <c:v>48029.33</c:v>
                </c:pt>
                <c:pt idx="1103" formatCode="#,##0.00">
                  <c:v>48178.98</c:v>
                </c:pt>
                <c:pt idx="1104" formatCode="#,##0.00">
                  <c:v>48332.6</c:v>
                </c:pt>
                <c:pt idx="1105" formatCode="#,##0.00">
                  <c:v>48480.31</c:v>
                </c:pt>
                <c:pt idx="1106" formatCode="#,##0.00">
                  <c:v>48627.24</c:v>
                </c:pt>
                <c:pt idx="1107" formatCode="#,##0.00">
                  <c:v>48774.66</c:v>
                </c:pt>
                <c:pt idx="1108" formatCode="#,##0.00">
                  <c:v>48922.64</c:v>
                </c:pt>
                <c:pt idx="1109" formatCode="#,##0.00">
                  <c:v>49071.07</c:v>
                </c:pt>
                <c:pt idx="1110" formatCode="#,##0.00">
                  <c:v>49219.47</c:v>
                </c:pt>
                <c:pt idx="1111" formatCode="#,##0.00">
                  <c:v>49368.34</c:v>
                </c:pt>
                <c:pt idx="1112" formatCode="#,##0.00">
                  <c:v>49517.16</c:v>
                </c:pt>
                <c:pt idx="1113" formatCode="#,##0.00">
                  <c:v>49665.760000000002</c:v>
                </c:pt>
                <c:pt idx="1114" formatCode="#,##0.00">
                  <c:v>49814.5</c:v>
                </c:pt>
                <c:pt idx="1115" formatCode="#,##0.00">
                  <c:v>49963.78</c:v>
                </c:pt>
                <c:pt idx="1116" formatCode="#,##0.00">
                  <c:v>50112.89</c:v>
                </c:pt>
                <c:pt idx="1117" formatCode="#,##0.00">
                  <c:v>50261.75</c:v>
                </c:pt>
                <c:pt idx="1118" formatCode="#,##0.00">
                  <c:v>50410.01</c:v>
                </c:pt>
                <c:pt idx="1119" formatCode="#,##0.00">
                  <c:v>50558.400000000001</c:v>
                </c:pt>
                <c:pt idx="1120" formatCode="#,##0.00">
                  <c:v>50706.63</c:v>
                </c:pt>
                <c:pt idx="1121" formatCode="#,##0.00">
                  <c:v>50856.27</c:v>
                </c:pt>
                <c:pt idx="1122" formatCode="#,##0.00">
                  <c:v>51005.26</c:v>
                </c:pt>
                <c:pt idx="1123" formatCode="#,##0.00">
                  <c:v>51156.43</c:v>
                </c:pt>
                <c:pt idx="1124" formatCode="#,##0.00">
                  <c:v>51305.54</c:v>
                </c:pt>
                <c:pt idx="1125" formatCode="#,##0.00">
                  <c:v>51451.02</c:v>
                </c:pt>
                <c:pt idx="1126" formatCode="#,##0.00">
                  <c:v>51580.71</c:v>
                </c:pt>
                <c:pt idx="1127" formatCode="#,##0.00">
                  <c:v>51736.89</c:v>
                </c:pt>
                <c:pt idx="1128" formatCode="#,##0.00">
                  <c:v>51884.84</c:v>
                </c:pt>
                <c:pt idx="1129" formatCode="#,##0.00">
                  <c:v>52031.62</c:v>
                </c:pt>
                <c:pt idx="1130" formatCode="#,##0.00">
                  <c:v>52178.3</c:v>
                </c:pt>
                <c:pt idx="1131" formatCode="#,##0.00">
                  <c:v>52325.42</c:v>
                </c:pt>
                <c:pt idx="1132" formatCode="#,##0.00">
                  <c:v>52472.11</c:v>
                </c:pt>
                <c:pt idx="1133" formatCode="#,##0.00">
                  <c:v>52619.31</c:v>
                </c:pt>
                <c:pt idx="1134" formatCode="#,##0.00">
                  <c:v>52766.71</c:v>
                </c:pt>
                <c:pt idx="1135" formatCode="#,##0.00">
                  <c:v>52914.14</c:v>
                </c:pt>
                <c:pt idx="1136" formatCode="#,##0.00">
                  <c:v>53061.73</c:v>
                </c:pt>
                <c:pt idx="1137" formatCode="#,##0.00">
                  <c:v>53209.53</c:v>
                </c:pt>
                <c:pt idx="1138" formatCode="#,##0.00">
                  <c:v>53357.41</c:v>
                </c:pt>
                <c:pt idx="1139" formatCode="#,##0.00">
                  <c:v>53505.35</c:v>
                </c:pt>
                <c:pt idx="1140" formatCode="#,##0.00">
                  <c:v>53652.99</c:v>
                </c:pt>
                <c:pt idx="1141" formatCode="#,##0.00">
                  <c:v>53800.86</c:v>
                </c:pt>
                <c:pt idx="1142" formatCode="#,##0.00">
                  <c:v>53948.67</c:v>
                </c:pt>
                <c:pt idx="1143" formatCode="#,##0.00">
                  <c:v>54096.22</c:v>
                </c:pt>
                <c:pt idx="1144" formatCode="#,##0.00">
                  <c:v>54244.22</c:v>
                </c:pt>
                <c:pt idx="1145" formatCode="#,##0.00">
                  <c:v>54392.52</c:v>
                </c:pt>
                <c:pt idx="1146" formatCode="#,##0.00">
                  <c:v>54540.85</c:v>
                </c:pt>
                <c:pt idx="1147" formatCode="#,##0.00">
                  <c:v>54689.08</c:v>
                </c:pt>
                <c:pt idx="1148" formatCode="#,##0.00">
                  <c:v>54837.29</c:v>
                </c:pt>
                <c:pt idx="1149" formatCode="#,##0.00">
                  <c:v>54985.31</c:v>
                </c:pt>
                <c:pt idx="1150" formatCode="#,##0.00">
                  <c:v>55133.55</c:v>
                </c:pt>
                <c:pt idx="1151" formatCode="#,##0.00">
                  <c:v>55282.46</c:v>
                </c:pt>
                <c:pt idx="1152" formatCode="#,##0.00">
                  <c:v>55431.6</c:v>
                </c:pt>
                <c:pt idx="1153" formatCode="#,##0.00">
                  <c:v>55580.800000000003</c:v>
                </c:pt>
                <c:pt idx="1154" formatCode="#,##0.00">
                  <c:v>55730.12</c:v>
                </c:pt>
                <c:pt idx="1155" formatCode="#,##0.00">
                  <c:v>55879.16</c:v>
                </c:pt>
                <c:pt idx="1156" formatCode="#,##0.00">
                  <c:v>56029.01</c:v>
                </c:pt>
                <c:pt idx="1157" formatCode="#,##0.00">
                  <c:v>56179.14</c:v>
                </c:pt>
                <c:pt idx="1158" formatCode="#,##0.00">
                  <c:v>56329.94</c:v>
                </c:pt>
                <c:pt idx="1159" formatCode="#,##0.00">
                  <c:v>56481.11</c:v>
                </c:pt>
                <c:pt idx="1160" formatCode="#,##0.00">
                  <c:v>56632.66</c:v>
                </c:pt>
                <c:pt idx="1161" formatCode="#,##0.00">
                  <c:v>56784.46</c:v>
                </c:pt>
                <c:pt idx="1162" formatCode="#,##0.00">
                  <c:v>56936.12</c:v>
                </c:pt>
                <c:pt idx="1163" formatCode="#,##0.00">
                  <c:v>57089.18</c:v>
                </c:pt>
                <c:pt idx="1164" formatCode="#,##0.00">
                  <c:v>57242.73</c:v>
                </c:pt>
                <c:pt idx="1165" formatCode="#,##0.00">
                  <c:v>57396.66</c:v>
                </c:pt>
                <c:pt idx="1166" formatCode="#,##0.00">
                  <c:v>57550.62</c:v>
                </c:pt>
                <c:pt idx="1167" formatCode="#,##0.00">
                  <c:v>57705.52</c:v>
                </c:pt>
                <c:pt idx="1168" formatCode="#,##0.00">
                  <c:v>57861.25</c:v>
                </c:pt>
                <c:pt idx="1169" formatCode="#,##0.00">
                  <c:v>58016.17</c:v>
                </c:pt>
                <c:pt idx="1170" formatCode="#,##0.00">
                  <c:v>58172.09</c:v>
                </c:pt>
                <c:pt idx="1171" formatCode="#,##0.00">
                  <c:v>58328.86</c:v>
                </c:pt>
                <c:pt idx="1172" formatCode="#,##0.00">
                  <c:v>58486.61</c:v>
                </c:pt>
                <c:pt idx="1173" formatCode="#,##0.00">
                  <c:v>58644.99</c:v>
                </c:pt>
                <c:pt idx="1174" formatCode="#,##0.00">
                  <c:v>58804.11</c:v>
                </c:pt>
                <c:pt idx="1175" formatCode="#,##0.00">
                  <c:v>58963.89</c:v>
                </c:pt>
                <c:pt idx="1176" formatCode="#,##0.00">
                  <c:v>59124.42</c:v>
                </c:pt>
                <c:pt idx="1177" formatCode="#,##0.00">
                  <c:v>59285.16</c:v>
                </c:pt>
                <c:pt idx="1178" formatCode="#,##0.00">
                  <c:v>59446.25</c:v>
                </c:pt>
                <c:pt idx="1179" formatCode="#,##0.00">
                  <c:v>59610.04</c:v>
                </c:pt>
                <c:pt idx="1180" formatCode="#,##0.00">
                  <c:v>59775.39</c:v>
                </c:pt>
                <c:pt idx="1181" formatCode="#,##0.00">
                  <c:v>59941.95</c:v>
                </c:pt>
                <c:pt idx="1182" formatCode="#,##0.00">
                  <c:v>60109.57</c:v>
                </c:pt>
                <c:pt idx="1183" formatCode="#,##0.00">
                  <c:v>60277.96</c:v>
                </c:pt>
                <c:pt idx="1184" formatCode="#,##0.00">
                  <c:v>60445.66</c:v>
                </c:pt>
                <c:pt idx="1185" formatCode="#,##0.00">
                  <c:v>60612.66</c:v>
                </c:pt>
                <c:pt idx="1186" formatCode="#,##0.00">
                  <c:v>60780.42</c:v>
                </c:pt>
                <c:pt idx="1187" formatCode="#,##0.00">
                  <c:v>60949.34</c:v>
                </c:pt>
                <c:pt idx="1188" formatCode="#,##0.00">
                  <c:v>61119.48</c:v>
                </c:pt>
                <c:pt idx="1189" formatCode="#,##0.00">
                  <c:v>61290.879999999997</c:v>
                </c:pt>
                <c:pt idx="1190" formatCode="#,##0.00">
                  <c:v>61463.26</c:v>
                </c:pt>
                <c:pt idx="1191" formatCode="#,##0.00">
                  <c:v>61636.56</c:v>
                </c:pt>
                <c:pt idx="1192" formatCode="#,##0.00">
                  <c:v>61811.73</c:v>
                </c:pt>
                <c:pt idx="1193" formatCode="#,##0.00">
                  <c:v>61987.83</c:v>
                </c:pt>
                <c:pt idx="1194" formatCode="#,##0.00">
                  <c:v>62164.71</c:v>
                </c:pt>
                <c:pt idx="1195" formatCode="#,##0.00">
                  <c:v>62343.19</c:v>
                </c:pt>
                <c:pt idx="1196" formatCode="#,##0.00">
                  <c:v>62522.86</c:v>
                </c:pt>
                <c:pt idx="1197" formatCode="#,##0.00">
                  <c:v>62704.09</c:v>
                </c:pt>
                <c:pt idx="1198" formatCode="#,##0.00">
                  <c:v>62888.5</c:v>
                </c:pt>
                <c:pt idx="1199" formatCode="#,##0.00">
                  <c:v>63074.19</c:v>
                </c:pt>
                <c:pt idx="1200" formatCode="#,##0.00">
                  <c:v>63260.77</c:v>
                </c:pt>
                <c:pt idx="1201" formatCode="#,##0.00">
                  <c:v>63448.26</c:v>
                </c:pt>
                <c:pt idx="1202" formatCode="#,##0.00">
                  <c:v>63636.61</c:v>
                </c:pt>
                <c:pt idx="1203" formatCode="#,##0.00">
                  <c:v>63826.22</c:v>
                </c:pt>
                <c:pt idx="1204" formatCode="#,##0.00">
                  <c:v>64017.35</c:v>
                </c:pt>
                <c:pt idx="1205" formatCode="#,##0.00">
                  <c:v>64209.79</c:v>
                </c:pt>
                <c:pt idx="1206" formatCode="#,##0.00">
                  <c:v>64403.38</c:v>
                </c:pt>
                <c:pt idx="1207" formatCode="#,##0.00">
                  <c:v>64599.01</c:v>
                </c:pt>
                <c:pt idx="1208" formatCode="#,##0.00">
                  <c:v>64795.95</c:v>
                </c:pt>
                <c:pt idx="1209" formatCode="#,##0.00">
                  <c:v>64994.99</c:v>
                </c:pt>
                <c:pt idx="1210" formatCode="#,##0.00">
                  <c:v>65195.62</c:v>
                </c:pt>
                <c:pt idx="1211" formatCode="#,##0.00">
                  <c:v>65398.18</c:v>
                </c:pt>
                <c:pt idx="1212" formatCode="#,##0.00">
                  <c:v>65602.22</c:v>
                </c:pt>
                <c:pt idx="1213" formatCode="#,##0.00">
                  <c:v>65807.820000000007</c:v>
                </c:pt>
                <c:pt idx="1214" formatCode="#,##0.00">
                  <c:v>66015.039999999994</c:v>
                </c:pt>
                <c:pt idx="1215" formatCode="#,##0.00">
                  <c:v>66224.179999999993</c:v>
                </c:pt>
                <c:pt idx="1216" formatCode="#,##0.00">
                  <c:v>66435.02</c:v>
                </c:pt>
                <c:pt idx="1217" formatCode="#,##0.00">
                  <c:v>66647.73</c:v>
                </c:pt>
                <c:pt idx="1218" formatCode="#,##0.00">
                  <c:v>66862.06</c:v>
                </c:pt>
                <c:pt idx="1219" formatCode="#,##0.00">
                  <c:v>67078.27</c:v>
                </c:pt>
                <c:pt idx="1220" formatCode="#,##0.00">
                  <c:v>67295.66</c:v>
                </c:pt>
                <c:pt idx="1221" formatCode="#,##0.00">
                  <c:v>67514.95</c:v>
                </c:pt>
                <c:pt idx="1222" formatCode="#,##0.00">
                  <c:v>67736.52</c:v>
                </c:pt>
                <c:pt idx="1223" formatCode="#,##0.00">
                  <c:v>67959.240000000005</c:v>
                </c:pt>
                <c:pt idx="1224" formatCode="#,##0.00">
                  <c:v>68185.5</c:v>
                </c:pt>
                <c:pt idx="1225" formatCode="#,##0.00">
                  <c:v>68412.5</c:v>
                </c:pt>
                <c:pt idx="1226" formatCode="#,##0.00">
                  <c:v>68641.820000000007</c:v>
                </c:pt>
                <c:pt idx="1227" formatCode="#,##0.00">
                  <c:v>68873.27</c:v>
                </c:pt>
                <c:pt idx="1228" formatCode="#,##0.00">
                  <c:v>69106.55</c:v>
                </c:pt>
                <c:pt idx="1229" formatCode="#,##0.00">
                  <c:v>69341.95</c:v>
                </c:pt>
                <c:pt idx="1230" formatCode="#,##0.00">
                  <c:v>69579.37</c:v>
                </c:pt>
                <c:pt idx="1231" formatCode="#,##0.00">
                  <c:v>69818.740000000005</c:v>
                </c:pt>
                <c:pt idx="1232" formatCode="#,##0.00">
                  <c:v>70059.7</c:v>
                </c:pt>
                <c:pt idx="1233" formatCode="#,##0.00">
                  <c:v>70303.64</c:v>
                </c:pt>
                <c:pt idx="1234" formatCode="#,##0.00">
                  <c:v>70549.7</c:v>
                </c:pt>
                <c:pt idx="1235" formatCode="#,##0.00">
                  <c:v>70798.38</c:v>
                </c:pt>
                <c:pt idx="1236" formatCode="#,##0.00">
                  <c:v>71049.42</c:v>
                </c:pt>
                <c:pt idx="1237" formatCode="#,##0.00">
                  <c:v>71302.22</c:v>
                </c:pt>
                <c:pt idx="1238" formatCode="#,##0.00">
                  <c:v>71558.16</c:v>
                </c:pt>
                <c:pt idx="1239" formatCode="#,##0.00">
                  <c:v>71816.63</c:v>
                </c:pt>
                <c:pt idx="1240" formatCode="#,##0.00">
                  <c:v>72077.39</c:v>
                </c:pt>
                <c:pt idx="1241" formatCode="#,##0.00">
                  <c:v>72339.8</c:v>
                </c:pt>
                <c:pt idx="1242" formatCode="#,##0.00">
                  <c:v>72603.839999999997</c:v>
                </c:pt>
                <c:pt idx="1243" formatCode="#,##0.00">
                  <c:v>72870.84</c:v>
                </c:pt>
                <c:pt idx="1244" formatCode="#,##0.00">
                  <c:v>73140.59</c:v>
                </c:pt>
                <c:pt idx="1245" formatCode="#,##0.00">
                  <c:v>73413.3</c:v>
                </c:pt>
                <c:pt idx="1246" formatCode="#,##0.00">
                  <c:v>73688.789999999994</c:v>
                </c:pt>
                <c:pt idx="1247" formatCode="#,##0.00">
                  <c:v>73966.960000000006</c:v>
                </c:pt>
                <c:pt idx="1248" formatCode="#,##0.00">
                  <c:v>74247.45</c:v>
                </c:pt>
                <c:pt idx="1249" formatCode="#,##0.00">
                  <c:v>74530.720000000001</c:v>
                </c:pt>
                <c:pt idx="1250" formatCode="#,##0.00">
                  <c:v>74816.45</c:v>
                </c:pt>
                <c:pt idx="1251" formatCode="#,##0.00">
                  <c:v>75104.77</c:v>
                </c:pt>
                <c:pt idx="1252" formatCode="#,##0.00">
                  <c:v>75395.48</c:v>
                </c:pt>
                <c:pt idx="1253" formatCode="#,##0.00">
                  <c:v>75688.679999999993</c:v>
                </c:pt>
                <c:pt idx="1254" formatCode="#,##0.00">
                  <c:v>75984.47</c:v>
                </c:pt>
                <c:pt idx="1255" formatCode="#,##0.00">
                  <c:v>76282.759999999995</c:v>
                </c:pt>
                <c:pt idx="1256" formatCode="#,##0.00">
                  <c:v>76584.17</c:v>
                </c:pt>
                <c:pt idx="1257" formatCode="#,##0.00">
                  <c:v>76887.31</c:v>
                </c:pt>
                <c:pt idx="1258" formatCode="#,##0.00">
                  <c:v>77193.53</c:v>
                </c:pt>
                <c:pt idx="1259" formatCode="#,##0.00">
                  <c:v>77503.149999999994</c:v>
                </c:pt>
                <c:pt idx="1260" formatCode="#,##0.00">
                  <c:v>77815.759999999995</c:v>
                </c:pt>
                <c:pt idx="1261" formatCode="#,##0.00">
                  <c:v>78131</c:v>
                </c:pt>
                <c:pt idx="1262" formatCode="#,##0.00">
                  <c:v>78449.259999999995</c:v>
                </c:pt>
                <c:pt idx="1263" formatCode="#,##0.00">
                  <c:v>78769.09</c:v>
                </c:pt>
                <c:pt idx="1264" formatCode="#,##0.00">
                  <c:v>79091.98</c:v>
                </c:pt>
                <c:pt idx="1265" formatCode="#,##0.00">
                  <c:v>79418.05</c:v>
                </c:pt>
                <c:pt idx="1266" formatCode="#,##0.00">
                  <c:v>79746.83</c:v>
                </c:pt>
                <c:pt idx="1267" formatCode="#,##0.00">
                  <c:v>80079.539999999994</c:v>
                </c:pt>
                <c:pt idx="1268" formatCode="#,##0.00">
                  <c:v>80415.34</c:v>
                </c:pt>
                <c:pt idx="1269" formatCode="#,##0.00">
                  <c:v>80753.89</c:v>
                </c:pt>
                <c:pt idx="1270" formatCode="#,##0.00">
                  <c:v>81095.789999999994</c:v>
                </c:pt>
                <c:pt idx="1271" formatCode="#,##0.00">
                  <c:v>81440.820000000007</c:v>
                </c:pt>
                <c:pt idx="1272" formatCode="#,##0.00">
                  <c:v>81760.7</c:v>
                </c:pt>
                <c:pt idx="1273" formatCode="#,##0.00">
                  <c:v>82125.37</c:v>
                </c:pt>
                <c:pt idx="1274" formatCode="#,##0.00">
                  <c:v>82484.34</c:v>
                </c:pt>
                <c:pt idx="1275" formatCode="#,##0.00">
                  <c:v>82843.320000000007</c:v>
                </c:pt>
                <c:pt idx="1276" formatCode="#,##0.00">
                  <c:v>83193.320000000007</c:v>
                </c:pt>
                <c:pt idx="1277" formatCode="#,##0.00">
                  <c:v>83561.990000000005</c:v>
                </c:pt>
                <c:pt idx="1278" formatCode="#,##0.00">
                  <c:v>83931.08</c:v>
                </c:pt>
                <c:pt idx="1279" formatCode="#,##0.00">
                  <c:v>84301.54</c:v>
                </c:pt>
                <c:pt idx="1280" formatCode="#,##0.00">
                  <c:v>84674</c:v>
                </c:pt>
                <c:pt idx="1281" formatCode="#,##0.00">
                  <c:v>85049.64</c:v>
                </c:pt>
                <c:pt idx="1282" formatCode="#,##0.00">
                  <c:v>85427.97</c:v>
                </c:pt>
                <c:pt idx="1283" formatCode="#,##0.00">
                  <c:v>85810.41</c:v>
                </c:pt>
                <c:pt idx="1284" formatCode="#,##0.00">
                  <c:v>86196.28</c:v>
                </c:pt>
                <c:pt idx="1285" formatCode="#,##0.00">
                  <c:v>86583.66</c:v>
                </c:pt>
                <c:pt idx="1286" formatCode="#,##0.00">
                  <c:v>86975.49</c:v>
                </c:pt>
                <c:pt idx="1287" formatCode="#,##0.00">
                  <c:v>87368.39</c:v>
                </c:pt>
                <c:pt idx="1288" formatCode="#,##0.00">
                  <c:v>87767.19</c:v>
                </c:pt>
                <c:pt idx="1289" formatCode="#,##0.00">
                  <c:v>88169.600000000006</c:v>
                </c:pt>
                <c:pt idx="1290" formatCode="#,##0.00">
                  <c:v>88574.91</c:v>
                </c:pt>
                <c:pt idx="1291" formatCode="#,##0.00">
                  <c:v>88983.4</c:v>
                </c:pt>
                <c:pt idx="1292" formatCode="#,##0.00">
                  <c:v>89394.25</c:v>
                </c:pt>
                <c:pt idx="1293" formatCode="#,##0.00">
                  <c:v>89808.38</c:v>
                </c:pt>
                <c:pt idx="1294" formatCode="#,##0.00">
                  <c:v>90225.7</c:v>
                </c:pt>
                <c:pt idx="1295" formatCode="#,##0.00">
                  <c:v>90646.53</c:v>
                </c:pt>
                <c:pt idx="1296" formatCode="#,##0.00">
                  <c:v>91070.96</c:v>
                </c:pt>
                <c:pt idx="1297" formatCode="#,##0.00">
                  <c:v>91498.25</c:v>
                </c:pt>
                <c:pt idx="1298" formatCode="#,##0.00">
                  <c:v>91929.12</c:v>
                </c:pt>
                <c:pt idx="1299" formatCode="#,##0.00">
                  <c:v>92361.73</c:v>
                </c:pt>
                <c:pt idx="1300" formatCode="#,##0.00">
                  <c:v>92797.62</c:v>
                </c:pt>
                <c:pt idx="1301" formatCode="#,##0.00">
                  <c:v>93237.85</c:v>
                </c:pt>
                <c:pt idx="1302" formatCode="#,##0.00">
                  <c:v>93681.67</c:v>
                </c:pt>
                <c:pt idx="1303" formatCode="#,##0.00">
                  <c:v>94128.73</c:v>
                </c:pt>
                <c:pt idx="1304" formatCode="#,##0.00">
                  <c:v>94579.3</c:v>
                </c:pt>
                <c:pt idx="1305" formatCode="#,##0.00">
                  <c:v>95032.92</c:v>
                </c:pt>
                <c:pt idx="1306" formatCode="#,##0.00">
                  <c:v>95489.12</c:v>
                </c:pt>
                <c:pt idx="1307" formatCode="#,##0.00">
                  <c:v>95951.65</c:v>
                </c:pt>
                <c:pt idx="1308" formatCode="#,##0.00">
                  <c:v>96418.6</c:v>
                </c:pt>
                <c:pt idx="1309" formatCode="#,##0.00">
                  <c:v>96881.98</c:v>
                </c:pt>
                <c:pt idx="1310" formatCode="#,##0.00">
                  <c:v>97347.13</c:v>
                </c:pt>
                <c:pt idx="1311" formatCode="#,##0.00">
                  <c:v>97819.41</c:v>
                </c:pt>
                <c:pt idx="1312" formatCode="#,##0.00">
                  <c:v>98294.69</c:v>
                </c:pt>
                <c:pt idx="1313" formatCode="#,##0.00">
                  <c:v>98773.13</c:v>
                </c:pt>
                <c:pt idx="1314" formatCode="#,##0.00">
                  <c:v>99254.7</c:v>
                </c:pt>
                <c:pt idx="1315" formatCode="#,##0.00">
                  <c:v>99738.45</c:v>
                </c:pt>
                <c:pt idx="1316" formatCode="#,##0.00">
                  <c:v>100224.5</c:v>
                </c:pt>
                <c:pt idx="1317" formatCode="#,##0.00">
                  <c:v>100714.16</c:v>
                </c:pt>
                <c:pt idx="1318" formatCode="#,##0.00">
                  <c:v>101205.95</c:v>
                </c:pt>
                <c:pt idx="1319" formatCode="#,##0.00">
                  <c:v>101700.78</c:v>
                </c:pt>
                <c:pt idx="1320" formatCode="#,##0.00">
                  <c:v>102199.17</c:v>
                </c:pt>
                <c:pt idx="1321" formatCode="#,##0.00">
                  <c:v>102700.32</c:v>
                </c:pt>
                <c:pt idx="1322" formatCode="#,##0.00">
                  <c:v>103204.82</c:v>
                </c:pt>
                <c:pt idx="1323" formatCode="#,##0.00">
                  <c:v>103711.5</c:v>
                </c:pt>
                <c:pt idx="1324" formatCode="#,##0.00">
                  <c:v>104220.03</c:v>
                </c:pt>
                <c:pt idx="1325" formatCode="#,##0.00">
                  <c:v>104732.57</c:v>
                </c:pt>
                <c:pt idx="1326" formatCode="#,##0.00">
                  <c:v>105246.95</c:v>
                </c:pt>
                <c:pt idx="1327" formatCode="#,##0.00">
                  <c:v>105764.44</c:v>
                </c:pt>
                <c:pt idx="1328" formatCode="#,##0.00">
                  <c:v>106284.77</c:v>
                </c:pt>
                <c:pt idx="1329" formatCode="#,##0.00">
                  <c:v>106808.82</c:v>
                </c:pt>
                <c:pt idx="1330" formatCode="#,##0.00">
                  <c:v>107334.36</c:v>
                </c:pt>
                <c:pt idx="1331" formatCode="#,##0.00">
                  <c:v>107861.72</c:v>
                </c:pt>
                <c:pt idx="1332" formatCode="#,##0.00">
                  <c:v>108390.2</c:v>
                </c:pt>
                <c:pt idx="1333" formatCode="#,##0.00">
                  <c:v>108921.78</c:v>
                </c:pt>
                <c:pt idx="1334" formatCode="#,##0.00">
                  <c:v>109454.31</c:v>
                </c:pt>
                <c:pt idx="1335" formatCode="#,##0.00">
                  <c:v>109987.77</c:v>
                </c:pt>
                <c:pt idx="1336" formatCode="#,##0.00">
                  <c:v>110523.2</c:v>
                </c:pt>
                <c:pt idx="1337" formatCode="#,##0.00">
                  <c:v>111060.5</c:v>
                </c:pt>
                <c:pt idx="1338" formatCode="#,##0.00">
                  <c:v>111598.91</c:v>
                </c:pt>
                <c:pt idx="1339" formatCode="#,##0.00">
                  <c:v>112141.84</c:v>
                </c:pt>
                <c:pt idx="1340" formatCode="#,##0.00">
                  <c:v>112685.33</c:v>
                </c:pt>
                <c:pt idx="1341" formatCode="#,##0.00">
                  <c:v>113228.62</c:v>
                </c:pt>
                <c:pt idx="1342" formatCode="#,##0.00">
                  <c:v>113775.57</c:v>
                </c:pt>
                <c:pt idx="1343" formatCode="#,##0.00">
                  <c:v>114323.32</c:v>
                </c:pt>
                <c:pt idx="1344" formatCode="#,##0.00">
                  <c:v>114872.86</c:v>
                </c:pt>
                <c:pt idx="1345" formatCode="#,##0.00">
                  <c:v>115425.99</c:v>
                </c:pt>
                <c:pt idx="1346" formatCode="#,##0.00">
                  <c:v>115984.65</c:v>
                </c:pt>
                <c:pt idx="1347" formatCode="#,##0.00">
                  <c:v>116546.43</c:v>
                </c:pt>
                <c:pt idx="1348" formatCode="#,##0.00">
                  <c:v>117109.14</c:v>
                </c:pt>
                <c:pt idx="1349" formatCode="#,##0.00">
                  <c:v>117668.98</c:v>
                </c:pt>
                <c:pt idx="1350" formatCode="#,##0.00">
                  <c:v>118221.38</c:v>
                </c:pt>
                <c:pt idx="1351" formatCode="#,##0.00">
                  <c:v>118774.92</c:v>
                </c:pt>
                <c:pt idx="1352" formatCode="#,##0.00">
                  <c:v>119329.91</c:v>
                </c:pt>
                <c:pt idx="1353" formatCode="#,##0.00">
                  <c:v>119886.16</c:v>
                </c:pt>
                <c:pt idx="1354" formatCode="#,##0.00">
                  <c:v>120444.14</c:v>
                </c:pt>
                <c:pt idx="1355" formatCode="#,##0.00">
                  <c:v>121003.52</c:v>
                </c:pt>
                <c:pt idx="1356" formatCode="#,##0.00">
                  <c:v>121564.06</c:v>
                </c:pt>
                <c:pt idx="1357" formatCode="#,##0.00">
                  <c:v>122125.02</c:v>
                </c:pt>
                <c:pt idx="1358" formatCode="#,##0.00">
                  <c:v>122687.72</c:v>
                </c:pt>
                <c:pt idx="1359" formatCode="#,##0.00">
                  <c:v>123251.48</c:v>
                </c:pt>
                <c:pt idx="1360" formatCode="#,##0.00">
                  <c:v>123813.95</c:v>
                </c:pt>
                <c:pt idx="1361" formatCode="#,##0.00">
                  <c:v>124376.28</c:v>
                </c:pt>
                <c:pt idx="1362" formatCode="#,##0.00">
                  <c:v>124941.02</c:v>
                </c:pt>
                <c:pt idx="1363" formatCode="#,##0.00">
                  <c:v>125505.95</c:v>
                </c:pt>
                <c:pt idx="1364" formatCode="#,##0.00">
                  <c:v>126068.22</c:v>
                </c:pt>
                <c:pt idx="1365" formatCode="#,##0.00">
                  <c:v>126630.38</c:v>
                </c:pt>
                <c:pt idx="1366" formatCode="#,##0.00">
                  <c:v>127191.86</c:v>
                </c:pt>
                <c:pt idx="1367" formatCode="#,##0.00">
                  <c:v>127753.03</c:v>
                </c:pt>
                <c:pt idx="1368" formatCode="#,##0.00">
                  <c:v>128314.18</c:v>
                </c:pt>
                <c:pt idx="1369" formatCode="#,##0.00">
                  <c:v>128876.2</c:v>
                </c:pt>
                <c:pt idx="1370" formatCode="#,##0.00">
                  <c:v>129439.49</c:v>
                </c:pt>
                <c:pt idx="1371" formatCode="#,##0.00">
                  <c:v>130006.85</c:v>
                </c:pt>
                <c:pt idx="1372" formatCode="#,##0.00">
                  <c:v>130573.43</c:v>
                </c:pt>
                <c:pt idx="1373" formatCode="#,##0.00">
                  <c:v>131139.39000000001</c:v>
                </c:pt>
                <c:pt idx="1374" formatCode="#,##0.00">
                  <c:v>131703.64000000001</c:v>
                </c:pt>
                <c:pt idx="1375" formatCode="#,##0.00">
                  <c:v>132268.67000000001</c:v>
                </c:pt>
                <c:pt idx="1376" formatCode="#,##0.00">
                  <c:v>132835.22</c:v>
                </c:pt>
                <c:pt idx="1377" formatCode="#,##0.00">
                  <c:v>133401.47</c:v>
                </c:pt>
                <c:pt idx="1378" formatCode="#,##0.00">
                  <c:v>133966.95000000001</c:v>
                </c:pt>
                <c:pt idx="1379" formatCode="#,##0.00">
                  <c:v>134532.67000000001</c:v>
                </c:pt>
                <c:pt idx="1380" formatCode="#,##0.00">
                  <c:v>135097.06</c:v>
                </c:pt>
                <c:pt idx="1381" formatCode="#,##0.00">
                  <c:v>135660.94</c:v>
                </c:pt>
                <c:pt idx="1382" formatCode="#,##0.00">
                  <c:v>136225.39000000001</c:v>
                </c:pt>
                <c:pt idx="1383" formatCode="#,##0.00">
                  <c:v>136789.04999999999</c:v>
                </c:pt>
                <c:pt idx="1384" formatCode="#,##0.00">
                  <c:v>137352.64000000001</c:v>
                </c:pt>
                <c:pt idx="1385" formatCode="#,##0.00">
                  <c:v>137917</c:v>
                </c:pt>
                <c:pt idx="1386" formatCode="#,##0.00">
                  <c:v>138479.32999999999</c:v>
                </c:pt>
                <c:pt idx="1387" formatCode="#,##0.00">
                  <c:v>139040.79999999999</c:v>
                </c:pt>
                <c:pt idx="1388" formatCode="#,##0.00">
                  <c:v>139601.06</c:v>
                </c:pt>
                <c:pt idx="1389" formatCode="#,##0.00">
                  <c:v>140159.75</c:v>
                </c:pt>
                <c:pt idx="1390" formatCode="#,##0.00">
                  <c:v>140718.16</c:v>
                </c:pt>
                <c:pt idx="1391" formatCode="#,##0.00">
                  <c:v>141277.12</c:v>
                </c:pt>
                <c:pt idx="1392" formatCode="#,##0.00">
                  <c:v>141836.26999999999</c:v>
                </c:pt>
                <c:pt idx="1393" formatCode="#,##0.00">
                  <c:v>142394.95000000001</c:v>
                </c:pt>
                <c:pt idx="1394" formatCode="#,##0.00">
                  <c:v>142953.28</c:v>
                </c:pt>
                <c:pt idx="1395" formatCode="#,##0.00">
                  <c:v>143514.31</c:v>
                </c:pt>
                <c:pt idx="1396" formatCode="#,##0.00">
                  <c:v>144076.47</c:v>
                </c:pt>
                <c:pt idx="1397" formatCode="#,##0.00">
                  <c:v>144632.47</c:v>
                </c:pt>
                <c:pt idx="1398" formatCode="#,##0.00">
                  <c:v>145178.25</c:v>
                </c:pt>
                <c:pt idx="1399" formatCode="#,##0.00">
                  <c:v>145722.62</c:v>
                </c:pt>
                <c:pt idx="1400" formatCode="#,##0.00">
                  <c:v>146266.47</c:v>
                </c:pt>
                <c:pt idx="1401" formatCode="#,##0.00">
                  <c:v>146809.66</c:v>
                </c:pt>
                <c:pt idx="1402" formatCode="#,##0.00">
                  <c:v>147352.98000000001</c:v>
                </c:pt>
                <c:pt idx="1403" formatCode="#,##0.00">
                  <c:v>147894.78</c:v>
                </c:pt>
                <c:pt idx="1404" formatCode="#,##0.00">
                  <c:v>148434.84</c:v>
                </c:pt>
                <c:pt idx="1405" formatCode="#,##0.00">
                  <c:v>148973.94</c:v>
                </c:pt>
                <c:pt idx="1406" formatCode="#,##0.00">
                  <c:v>149512.19</c:v>
                </c:pt>
                <c:pt idx="1407" formatCode="#,##0.00">
                  <c:v>150048.78</c:v>
                </c:pt>
                <c:pt idx="1408" formatCode="#,##0.00">
                  <c:v>150583.69</c:v>
                </c:pt>
                <c:pt idx="1409" formatCode="#,##0.00">
                  <c:v>151116.94</c:v>
                </c:pt>
                <c:pt idx="1410" formatCode="#,##0.00">
                  <c:v>151646.97</c:v>
                </c:pt>
                <c:pt idx="1411" formatCode="#,##0.00">
                  <c:v>152176.60999999999</c:v>
                </c:pt>
                <c:pt idx="1412" formatCode="#,##0.00">
                  <c:v>152705.76999999999</c:v>
                </c:pt>
                <c:pt idx="1413" formatCode="#,##0.00">
                  <c:v>153232.72</c:v>
                </c:pt>
                <c:pt idx="1414" formatCode="#,##0.00">
                  <c:v>153754.98000000001</c:v>
                </c:pt>
                <c:pt idx="1415" formatCode="#,##0.00">
                  <c:v>154273.76999999999</c:v>
                </c:pt>
                <c:pt idx="1416" formatCode="#,##0.00">
                  <c:v>154792.85999999999</c:v>
                </c:pt>
                <c:pt idx="1417" formatCode="#,##0.00">
                  <c:v>155311.48000000001</c:v>
                </c:pt>
                <c:pt idx="1418" formatCode="#,##0.00">
                  <c:v>155827.85999999999</c:v>
                </c:pt>
                <c:pt idx="1419" formatCode="#,##0.00">
                  <c:v>156342.97</c:v>
                </c:pt>
                <c:pt idx="1420" formatCode="#,##0.00">
                  <c:v>156855.62</c:v>
                </c:pt>
                <c:pt idx="1421" formatCode="#,##0.00">
                  <c:v>157365.07999999999</c:v>
                </c:pt>
                <c:pt idx="1422" formatCode="#,##0.00">
                  <c:v>157873.69</c:v>
                </c:pt>
                <c:pt idx="1423" formatCode="#,##0.00">
                  <c:v>158383.45000000001</c:v>
                </c:pt>
                <c:pt idx="1424" formatCode="#,##0.00">
                  <c:v>158881.60999999999</c:v>
                </c:pt>
                <c:pt idx="1425" formatCode="#,##0.00">
                  <c:v>159379.51999999999</c:v>
                </c:pt>
                <c:pt idx="1426" formatCode="#,##0.00">
                  <c:v>159874.88</c:v>
                </c:pt>
                <c:pt idx="1427" formatCode="#,##0.00">
                  <c:v>160370.14000000001</c:v>
                </c:pt>
                <c:pt idx="1428" formatCode="#,##0.00">
                  <c:v>160864.03</c:v>
                </c:pt>
                <c:pt idx="1429" formatCode="#,##0.00">
                  <c:v>161355.5</c:v>
                </c:pt>
                <c:pt idx="1430" formatCode="#,##0.00">
                  <c:v>161844.94</c:v>
                </c:pt>
                <c:pt idx="1431" formatCode="#,##0.00">
                  <c:v>162332.56</c:v>
                </c:pt>
                <c:pt idx="1432" formatCode="#,##0.00">
                  <c:v>162817.44</c:v>
                </c:pt>
                <c:pt idx="1433" formatCode="#,##0.00">
                  <c:v>163299.57999999999</c:v>
                </c:pt>
                <c:pt idx="1434" formatCode="#,##0.00">
                  <c:v>163779.44</c:v>
                </c:pt>
                <c:pt idx="1435" formatCode="#,##0.00">
                  <c:v>164257.38</c:v>
                </c:pt>
                <c:pt idx="1436" formatCode="#,##0.00">
                  <c:v>164732.34</c:v>
                </c:pt>
                <c:pt idx="1437" formatCode="#,##0.00">
                  <c:v>165205.03</c:v>
                </c:pt>
                <c:pt idx="1438" formatCode="#,##0.00">
                  <c:v>165675.25</c:v>
                </c:pt>
                <c:pt idx="1439" formatCode="#,##0.00">
                  <c:v>166142.44</c:v>
                </c:pt>
                <c:pt idx="1440" formatCode="#,##0.00">
                  <c:v>166607.26999999999</c:v>
                </c:pt>
                <c:pt idx="1441" formatCode="#,##0.00">
                  <c:v>167068.19</c:v>
                </c:pt>
                <c:pt idx="1442" formatCode="#,##0.00">
                  <c:v>167526.01999999999</c:v>
                </c:pt>
                <c:pt idx="1443" formatCode="#,##0.00">
                  <c:v>167981.44</c:v>
                </c:pt>
                <c:pt idx="1444" formatCode="#,##0.00">
                  <c:v>168434.48</c:v>
                </c:pt>
                <c:pt idx="1445" formatCode="#,##0.00">
                  <c:v>168883</c:v>
                </c:pt>
                <c:pt idx="1446" formatCode="#,##0.00">
                  <c:v>169329.78</c:v>
                </c:pt>
                <c:pt idx="1447" formatCode="#,##0.00">
                  <c:v>169774.03</c:v>
                </c:pt>
                <c:pt idx="1448" formatCode="#,##0.00">
                  <c:v>170214.41</c:v>
                </c:pt>
                <c:pt idx="1449" formatCode="#,##0.00">
                  <c:v>170651.27</c:v>
                </c:pt>
                <c:pt idx="1450" formatCode="#,##0.00">
                  <c:v>171084.84</c:v>
                </c:pt>
                <c:pt idx="1451" formatCode="#,##0.00">
                  <c:v>171516.22</c:v>
                </c:pt>
                <c:pt idx="1452" formatCode="#,##0.00">
                  <c:v>171944.28</c:v>
                </c:pt>
                <c:pt idx="1453" formatCode="#,##0.00">
                  <c:v>172369.62</c:v>
                </c:pt>
                <c:pt idx="1454" formatCode="#,##0.00">
                  <c:v>172792.58</c:v>
                </c:pt>
                <c:pt idx="1455" formatCode="#,##0.00">
                  <c:v>173213.31</c:v>
                </c:pt>
                <c:pt idx="1456" formatCode="#,##0.00">
                  <c:v>173631.66</c:v>
                </c:pt>
                <c:pt idx="1457" formatCode="#,##0.00">
                  <c:v>174047</c:v>
                </c:pt>
                <c:pt idx="1458" formatCode="#,##0.00">
                  <c:v>174458.52</c:v>
                </c:pt>
                <c:pt idx="1459" formatCode="#,##0.00">
                  <c:v>174867.25</c:v>
                </c:pt>
                <c:pt idx="1460" formatCode="#,##0.00">
                  <c:v>175273.09</c:v>
                </c:pt>
                <c:pt idx="1461" formatCode="#,##0.00">
                  <c:v>175675.86</c:v>
                </c:pt>
                <c:pt idx="1462" formatCode="#,##0.00">
                  <c:v>176076.34</c:v>
                </c:pt>
                <c:pt idx="1463" formatCode="#,##0.00">
                  <c:v>176473.86</c:v>
                </c:pt>
                <c:pt idx="1464" formatCode="#,##0.00">
                  <c:v>176867.64</c:v>
                </c:pt>
                <c:pt idx="1465" formatCode="#,##0.00">
                  <c:v>177259.34</c:v>
                </c:pt>
                <c:pt idx="1466" formatCode="#,##0.00">
                  <c:v>177646.94</c:v>
                </c:pt>
                <c:pt idx="1467" formatCode="#,##0.00">
                  <c:v>178032.06</c:v>
                </c:pt>
                <c:pt idx="1468" formatCode="#,##0.00">
                  <c:v>178413.98</c:v>
                </c:pt>
                <c:pt idx="1469" formatCode="#,##0.00">
                  <c:v>178793.05</c:v>
                </c:pt>
                <c:pt idx="1470" formatCode="#,##0.00">
                  <c:v>179169.23</c:v>
                </c:pt>
                <c:pt idx="1471" formatCode="#,##0.00">
                  <c:v>179542.3</c:v>
                </c:pt>
                <c:pt idx="1472" formatCode="#,##0.00">
                  <c:v>179912.42</c:v>
                </c:pt>
                <c:pt idx="1473" formatCode="#,##0.00">
                  <c:v>180279.47</c:v>
                </c:pt>
                <c:pt idx="1474" formatCode="#,##0.00">
                  <c:v>180643.23</c:v>
                </c:pt>
                <c:pt idx="1475" formatCode="#,##0.00">
                  <c:v>181004.08</c:v>
                </c:pt>
                <c:pt idx="1476" formatCode="#,##0.00">
                  <c:v>181360.75</c:v>
                </c:pt>
                <c:pt idx="1477" formatCode="#,##0.00">
                  <c:v>181714.48</c:v>
                </c:pt>
                <c:pt idx="1478" formatCode="#,##0.00">
                  <c:v>182065.41</c:v>
                </c:pt>
                <c:pt idx="1479" formatCode="#,##0.00">
                  <c:v>182414.16</c:v>
                </c:pt>
                <c:pt idx="1480" formatCode="#,##0.00">
                  <c:v>182759.69</c:v>
                </c:pt>
                <c:pt idx="1481" formatCode="#,##0.00">
                  <c:v>183101.98</c:v>
                </c:pt>
                <c:pt idx="1482" formatCode="#,##0.00">
                  <c:v>183441.36</c:v>
                </c:pt>
                <c:pt idx="1483" formatCode="#,##0.00">
                  <c:v>183777.77</c:v>
                </c:pt>
                <c:pt idx="1484" formatCode="#,##0.00">
                  <c:v>184111.48</c:v>
                </c:pt>
                <c:pt idx="1485" formatCode="#,##0.00">
                  <c:v>184441.55</c:v>
                </c:pt>
                <c:pt idx="1486" formatCode="#,##0.00">
                  <c:v>184768.47</c:v>
                </c:pt>
                <c:pt idx="1487" formatCode="#,##0.00">
                  <c:v>185092.42</c:v>
                </c:pt>
                <c:pt idx="1488" formatCode="#,##0.00">
                  <c:v>185414.48</c:v>
                </c:pt>
                <c:pt idx="1489" formatCode="#,##0.00">
                  <c:v>185731.39</c:v>
                </c:pt>
                <c:pt idx="1490" formatCode="#,##0.00">
                  <c:v>186044.78</c:v>
                </c:pt>
                <c:pt idx="1491" formatCode="#,##0.00">
                  <c:v>186355.61</c:v>
                </c:pt>
                <c:pt idx="1492" formatCode="#,##0.00">
                  <c:v>186664.14</c:v>
                </c:pt>
                <c:pt idx="1493" formatCode="#,##0.00">
                  <c:v>186969.7</c:v>
                </c:pt>
                <c:pt idx="1494" formatCode="#,##0.00">
                  <c:v>187272.7</c:v>
                </c:pt>
                <c:pt idx="1495" formatCode="#,##0.00">
                  <c:v>187572.47</c:v>
                </c:pt>
                <c:pt idx="1496" formatCode="#,##0.00">
                  <c:v>187868.75</c:v>
                </c:pt>
                <c:pt idx="1497" formatCode="#,##0.00">
                  <c:v>188162.39</c:v>
                </c:pt>
                <c:pt idx="1498" formatCode="#,##0.00">
                  <c:v>188454.06</c:v>
                </c:pt>
                <c:pt idx="1499" formatCode="#,##0.00">
                  <c:v>188742.89</c:v>
                </c:pt>
                <c:pt idx="1500" formatCode="#,##0.00">
                  <c:v>189028.62</c:v>
                </c:pt>
                <c:pt idx="1501" formatCode="#,##0.00">
                  <c:v>189310.61</c:v>
                </c:pt>
                <c:pt idx="1502" formatCode="#,##0.00">
                  <c:v>189585.91</c:v>
                </c:pt>
                <c:pt idx="1503" formatCode="#,##0.00">
                  <c:v>189857.14</c:v>
                </c:pt>
                <c:pt idx="1504" formatCode="#,##0.00">
                  <c:v>190125.58</c:v>
                </c:pt>
                <c:pt idx="1505" formatCode="#,##0.00">
                  <c:v>190391.59</c:v>
                </c:pt>
                <c:pt idx="1506" formatCode="#,##0.00">
                  <c:v>190654.62</c:v>
                </c:pt>
                <c:pt idx="1507" formatCode="#,##0.00">
                  <c:v>190914.92</c:v>
                </c:pt>
                <c:pt idx="1508" formatCode="#,##0.00">
                  <c:v>191172.72</c:v>
                </c:pt>
                <c:pt idx="1509" formatCode="#,##0.00">
                  <c:v>191426.95</c:v>
                </c:pt>
                <c:pt idx="1510" formatCode="#,##0.00">
                  <c:v>191678.14</c:v>
                </c:pt>
                <c:pt idx="1511" formatCode="#,##0.00">
                  <c:v>191926.11</c:v>
                </c:pt>
                <c:pt idx="1512" formatCode="#,##0.00">
                  <c:v>192170.78</c:v>
                </c:pt>
                <c:pt idx="1513" formatCode="#,##0.00">
                  <c:v>192412.89</c:v>
                </c:pt>
                <c:pt idx="1514" formatCode="#,##0.00">
                  <c:v>192651.47</c:v>
                </c:pt>
                <c:pt idx="1515" formatCode="#,##0.00">
                  <c:v>192887.19</c:v>
                </c:pt>
                <c:pt idx="1516" formatCode="#,##0.00">
                  <c:v>193119.91</c:v>
                </c:pt>
                <c:pt idx="1517" formatCode="#,##0.00">
                  <c:v>193349.52</c:v>
                </c:pt>
                <c:pt idx="1518" formatCode="#,##0.00">
                  <c:v>193576.22</c:v>
                </c:pt>
                <c:pt idx="1519" formatCode="#,##0.00">
                  <c:v>193799.62</c:v>
                </c:pt>
                <c:pt idx="1520" formatCode="#,##0.00">
                  <c:v>194020.05</c:v>
                </c:pt>
                <c:pt idx="1521" formatCode="#,##0.00">
                  <c:v>194237.34</c:v>
                </c:pt>
                <c:pt idx="1522" formatCode="#,##0.00">
                  <c:v>194451.69</c:v>
                </c:pt>
                <c:pt idx="1523" formatCode="#,##0.00">
                  <c:v>194662.73</c:v>
                </c:pt>
                <c:pt idx="1524" formatCode="#,##0.00">
                  <c:v>194870.77</c:v>
                </c:pt>
                <c:pt idx="1525" formatCode="#,##0.00">
                  <c:v>195075.75</c:v>
                </c:pt>
                <c:pt idx="1526" formatCode="#,##0.00">
                  <c:v>195277.7</c:v>
                </c:pt>
                <c:pt idx="1527" formatCode="#,##0.00">
                  <c:v>195476.95</c:v>
                </c:pt>
                <c:pt idx="1528" formatCode="#,##0.00">
                  <c:v>195673.36</c:v>
                </c:pt>
                <c:pt idx="1529" formatCode="#,##0.00">
                  <c:v>195866.75</c:v>
                </c:pt>
                <c:pt idx="1530" formatCode="#,##0.00">
                  <c:v>196056.81</c:v>
                </c:pt>
                <c:pt idx="1531" formatCode="#,##0.00">
                  <c:v>196244.11</c:v>
                </c:pt>
                <c:pt idx="1532" formatCode="#,##0.00">
                  <c:v>196428.56</c:v>
                </c:pt>
                <c:pt idx="1533" formatCode="#,##0.00">
                  <c:v>196609.86</c:v>
                </c:pt>
                <c:pt idx="1534" formatCode="#,##0.00">
                  <c:v>196788.27</c:v>
                </c:pt>
                <c:pt idx="1535" formatCode="#,##0.00">
                  <c:v>196963.84</c:v>
                </c:pt>
                <c:pt idx="1536" formatCode="#,##0.00">
                  <c:v>197136.41</c:v>
                </c:pt>
                <c:pt idx="1537" formatCode="#,##0.00">
                  <c:v>197306.2</c:v>
                </c:pt>
                <c:pt idx="1538" formatCode="#,##0.00">
                  <c:v>197473.08</c:v>
                </c:pt>
                <c:pt idx="1539" formatCode="#,##0.00">
                  <c:v>197637.05</c:v>
                </c:pt>
                <c:pt idx="1540" formatCode="#,##0.00">
                  <c:v>197798.27</c:v>
                </c:pt>
                <c:pt idx="1541" formatCode="#,##0.00">
                  <c:v>197956.78</c:v>
                </c:pt>
                <c:pt idx="1542" formatCode="#,##0.00">
                  <c:v>198112.23</c:v>
                </c:pt>
                <c:pt idx="1543" formatCode="#,##0.00">
                  <c:v>198265.3</c:v>
                </c:pt>
                <c:pt idx="1544" formatCode="#,##0.00">
                  <c:v>198415.39</c:v>
                </c:pt>
                <c:pt idx="1545" formatCode="#,##0.00">
                  <c:v>198562.39</c:v>
                </c:pt>
                <c:pt idx="1546" formatCode="#,##0.00">
                  <c:v>198711.25</c:v>
                </c:pt>
                <c:pt idx="1547" formatCode="#,##0.00">
                  <c:v>198851.16</c:v>
                </c:pt>
                <c:pt idx="1548" formatCode="#,##0.00">
                  <c:v>198988.36</c:v>
                </c:pt>
                <c:pt idx="1549" formatCode="#,##0.00">
                  <c:v>199123.92</c:v>
                </c:pt>
                <c:pt idx="1550" formatCode="#,##0.00">
                  <c:v>199257.22</c:v>
                </c:pt>
                <c:pt idx="1551" formatCode="#,##0.00">
                  <c:v>199388.22</c:v>
                </c:pt>
                <c:pt idx="1552" formatCode="#,##0.00">
                  <c:v>199516.59</c:v>
                </c:pt>
                <c:pt idx="1553" formatCode="#,##0.00">
                  <c:v>199642.17</c:v>
                </c:pt>
                <c:pt idx="1554" formatCode="#,##0.00">
                  <c:v>199765.14</c:v>
                </c:pt>
                <c:pt idx="1555" formatCode="#,##0.00">
                  <c:v>199885.52</c:v>
                </c:pt>
                <c:pt idx="1556" formatCode="#,##0.00">
                  <c:v>200002.98</c:v>
                </c:pt>
                <c:pt idx="1557" formatCode="#,##0.00">
                  <c:v>200117.92</c:v>
                </c:pt>
                <c:pt idx="1558" formatCode="#,##0.00">
                  <c:v>200230</c:v>
                </c:pt>
                <c:pt idx="1559" formatCode="#,##0.00">
                  <c:v>200339.19</c:v>
                </c:pt>
                <c:pt idx="1560" formatCode="#,##0.00">
                  <c:v>200445.55</c:v>
                </c:pt>
                <c:pt idx="1561" formatCode="#,##0.00">
                  <c:v>200549.22</c:v>
                </c:pt>
                <c:pt idx="1562" formatCode="#,##0.00">
                  <c:v>200650.38</c:v>
                </c:pt>
                <c:pt idx="1563" formatCode="#,##0.00">
                  <c:v>200748.92</c:v>
                </c:pt>
                <c:pt idx="1564" formatCode="#,##0.00">
                  <c:v>200845.02</c:v>
                </c:pt>
                <c:pt idx="1565" formatCode="#,##0.00">
                  <c:v>200938.56</c:v>
                </c:pt>
                <c:pt idx="1566" formatCode="#,##0.00">
                  <c:v>201029.64</c:v>
                </c:pt>
                <c:pt idx="1567" formatCode="#,##0.00">
                  <c:v>201118.03</c:v>
                </c:pt>
                <c:pt idx="1568" formatCode="#,##0.00">
                  <c:v>201203.83</c:v>
                </c:pt>
                <c:pt idx="1569" formatCode="#,##0.00">
                  <c:v>201287.12</c:v>
                </c:pt>
                <c:pt idx="1570" formatCode="#,##0.00">
                  <c:v>201368.09</c:v>
                </c:pt>
                <c:pt idx="1571" formatCode="#,##0.00">
                  <c:v>201446.53</c:v>
                </c:pt>
                <c:pt idx="1572" formatCode="#,##0.00">
                  <c:v>201522.42</c:v>
                </c:pt>
                <c:pt idx="1573" formatCode="#,##0.00">
                  <c:v>201595.92</c:v>
                </c:pt>
                <c:pt idx="1574" formatCode="#,##0.00">
                  <c:v>201667.03</c:v>
                </c:pt>
                <c:pt idx="1575" formatCode="#,##0.00">
                  <c:v>201735.59</c:v>
                </c:pt>
                <c:pt idx="1576" formatCode="#,##0.00">
                  <c:v>201801.72</c:v>
                </c:pt>
                <c:pt idx="1577" formatCode="#,##0.00">
                  <c:v>201865.47</c:v>
                </c:pt>
                <c:pt idx="1578" formatCode="#,##0.00">
                  <c:v>201926.75</c:v>
                </c:pt>
                <c:pt idx="1579" formatCode="#,##0.00">
                  <c:v>201985.86</c:v>
                </c:pt>
                <c:pt idx="1580" formatCode="#,##0.00">
                  <c:v>202042.45</c:v>
                </c:pt>
                <c:pt idx="1581" formatCode="#,##0.00">
                  <c:v>202096.8</c:v>
                </c:pt>
                <c:pt idx="1582" formatCode="#,##0.00">
                  <c:v>202148.75</c:v>
                </c:pt>
                <c:pt idx="1583" formatCode="#,##0.00">
                  <c:v>202198.42</c:v>
                </c:pt>
                <c:pt idx="1584" formatCode="#,##0.00">
                  <c:v>202245.64</c:v>
                </c:pt>
                <c:pt idx="1585" formatCode="#,##0.00">
                  <c:v>202290.72</c:v>
                </c:pt>
                <c:pt idx="1586" formatCode="#,##0.00">
                  <c:v>202333.52</c:v>
                </c:pt>
                <c:pt idx="1587" formatCode="#,##0.00">
                  <c:v>202374.05</c:v>
                </c:pt>
                <c:pt idx="1588" formatCode="#,##0.00">
                  <c:v>202412.23</c:v>
                </c:pt>
                <c:pt idx="1589" formatCode="#,##0.00">
                  <c:v>202448.23</c:v>
                </c:pt>
                <c:pt idx="1590" formatCode="#,##0.00">
                  <c:v>202482.09</c:v>
                </c:pt>
                <c:pt idx="1591" formatCode="#,##0.00">
                  <c:v>202513.77</c:v>
                </c:pt>
                <c:pt idx="1592" formatCode="#,##0.00">
                  <c:v>202543.25</c:v>
                </c:pt>
                <c:pt idx="1593" formatCode="#,##0.00">
                  <c:v>202570.56</c:v>
                </c:pt>
                <c:pt idx="1594" formatCode="#,##0.00">
                  <c:v>202595.7</c:v>
                </c:pt>
                <c:pt idx="1595" formatCode="#,##0.00">
                  <c:v>202618.7</c:v>
                </c:pt>
                <c:pt idx="1596" formatCode="#,##0.00">
                  <c:v>202639.33</c:v>
                </c:pt>
                <c:pt idx="1597" formatCode="#,##0.00">
                  <c:v>202658.11</c:v>
                </c:pt>
                <c:pt idx="1598" formatCode="#,##0.00">
                  <c:v>202674.69</c:v>
                </c:pt>
                <c:pt idx="1599" formatCode="#,##0.00">
                  <c:v>202689.17</c:v>
                </c:pt>
                <c:pt idx="1600" formatCode="#,##0.00">
                  <c:v>202701.7</c:v>
                </c:pt>
                <c:pt idx="1601" formatCode="#,##0.00">
                  <c:v>202712.17</c:v>
                </c:pt>
                <c:pt idx="1602" formatCode="#,##0.00">
                  <c:v>202720.53</c:v>
                </c:pt>
                <c:pt idx="1603" formatCode="#,##0.00">
                  <c:v>202726.88</c:v>
                </c:pt>
                <c:pt idx="1604" formatCode="#,##0.00">
                  <c:v>202731.22</c:v>
                </c:pt>
                <c:pt idx="1605" formatCode="#,##0.00">
                  <c:v>202733.48</c:v>
                </c:pt>
                <c:pt idx="1606" formatCode="#,##0.00">
                  <c:v>202733.81</c:v>
                </c:pt>
                <c:pt idx="1607" formatCode="#,##0.00">
                  <c:v>202732.19</c:v>
                </c:pt>
                <c:pt idx="1608" formatCode="#,##0.00">
                  <c:v>202728.66</c:v>
                </c:pt>
                <c:pt idx="1609" formatCode="#,##0.00">
                  <c:v>202723.20000000001</c:v>
                </c:pt>
                <c:pt idx="1610" formatCode="#,##0.00">
                  <c:v>202717.52</c:v>
                </c:pt>
                <c:pt idx="1611" formatCode="#,##0.00">
                  <c:v>202711.2</c:v>
                </c:pt>
                <c:pt idx="1612" formatCode="#,##0.00">
                  <c:v>202700.03</c:v>
                </c:pt>
                <c:pt idx="1613" formatCode="#,##0.00">
                  <c:v>202686.41</c:v>
                </c:pt>
                <c:pt idx="1614" formatCode="#,##0.00">
                  <c:v>202671.03</c:v>
                </c:pt>
                <c:pt idx="1615" formatCode="#,##0.00">
                  <c:v>202654.07999999999</c:v>
                </c:pt>
                <c:pt idx="1616" formatCode="#,##0.00">
                  <c:v>202635.48</c:v>
                </c:pt>
                <c:pt idx="1617" formatCode="#,##0.00">
                  <c:v>202615.23</c:v>
                </c:pt>
                <c:pt idx="1618" formatCode="#,##0.00">
                  <c:v>202593</c:v>
                </c:pt>
                <c:pt idx="1619" formatCode="#,##0.00">
                  <c:v>202568.89</c:v>
                </c:pt>
                <c:pt idx="1620" formatCode="#,##0.00">
                  <c:v>202543.12</c:v>
                </c:pt>
                <c:pt idx="1621" formatCode="#,##0.00">
                  <c:v>202515.62</c:v>
                </c:pt>
                <c:pt idx="1622" formatCode="#,##0.00">
                  <c:v>202486.44</c:v>
                </c:pt>
                <c:pt idx="1623" formatCode="#,##0.00">
                  <c:v>202455.55</c:v>
                </c:pt>
                <c:pt idx="1624" formatCode="#,##0.00">
                  <c:v>202423.06</c:v>
                </c:pt>
                <c:pt idx="1625" formatCode="#,##0.00">
                  <c:v>202388.86</c:v>
                </c:pt>
                <c:pt idx="1626" formatCode="#,##0.00">
                  <c:v>202353.02</c:v>
                </c:pt>
                <c:pt idx="1627" formatCode="#,##0.00">
                  <c:v>202315.55</c:v>
                </c:pt>
                <c:pt idx="1628" formatCode="#,##0.00">
                  <c:v>202276.47</c:v>
                </c:pt>
                <c:pt idx="1629" formatCode="#,##0.00">
                  <c:v>202235.64</c:v>
                </c:pt>
                <c:pt idx="1630" formatCode="#,##0.00">
                  <c:v>202193.31</c:v>
                </c:pt>
                <c:pt idx="1631" formatCode="#,##0.00">
                  <c:v>202149.34</c:v>
                </c:pt>
                <c:pt idx="1632" formatCode="#,##0.00">
                  <c:v>202103.84</c:v>
                </c:pt>
                <c:pt idx="1633" formatCode="#,##0.00">
                  <c:v>202056.66</c:v>
                </c:pt>
                <c:pt idx="1634" formatCode="#,##0.00">
                  <c:v>202007.97</c:v>
                </c:pt>
                <c:pt idx="1635" formatCode="#,##0.00">
                  <c:v>201957.7</c:v>
                </c:pt>
                <c:pt idx="1636" formatCode="#,##0.00">
                  <c:v>201905.98</c:v>
                </c:pt>
                <c:pt idx="1637" formatCode="#,##0.00">
                  <c:v>201852.78</c:v>
                </c:pt>
                <c:pt idx="1638" formatCode="#,##0.00">
                  <c:v>201797.97</c:v>
                </c:pt>
                <c:pt idx="1639" formatCode="#,##0.00">
                  <c:v>201741.8</c:v>
                </c:pt>
                <c:pt idx="1640" formatCode="#,##0.00">
                  <c:v>201684.09</c:v>
                </c:pt>
                <c:pt idx="1641" formatCode="#,##0.00">
                  <c:v>201624.98</c:v>
                </c:pt>
                <c:pt idx="1642" formatCode="#,##0.00">
                  <c:v>201564.42</c:v>
                </c:pt>
                <c:pt idx="1643" formatCode="#,##0.00">
                  <c:v>201502.47</c:v>
                </c:pt>
                <c:pt idx="1644" formatCode="#,##0.00">
                  <c:v>201439.08</c:v>
                </c:pt>
                <c:pt idx="1645" formatCode="#,##0.00">
                  <c:v>201374.33</c:v>
                </c:pt>
                <c:pt idx="1646" formatCode="#,##0.00">
                  <c:v>201308.19</c:v>
                </c:pt>
                <c:pt idx="1647" formatCode="#,##0.00">
                  <c:v>201240.58</c:v>
                </c:pt>
                <c:pt idx="1648" formatCode="#,##0.00">
                  <c:v>201171.69</c:v>
                </c:pt>
                <c:pt idx="1649" formatCode="#,##0.00">
                  <c:v>201101.45</c:v>
                </c:pt>
                <c:pt idx="1650" formatCode="#,##0.00">
                  <c:v>201030.05</c:v>
                </c:pt>
                <c:pt idx="1651" formatCode="#,##0.00">
                  <c:v>200957.22</c:v>
                </c:pt>
                <c:pt idx="1652" formatCode="#,##0.00">
                  <c:v>200883.12</c:v>
                </c:pt>
                <c:pt idx="1653" formatCode="#,##0.00">
                  <c:v>200807.77</c:v>
                </c:pt>
                <c:pt idx="1654" formatCode="#,##0.00">
                  <c:v>200731.16</c:v>
                </c:pt>
                <c:pt idx="1655" formatCode="#,##0.00">
                  <c:v>200653.25</c:v>
                </c:pt>
                <c:pt idx="1656" formatCode="#,##0.00">
                  <c:v>200574.05</c:v>
                </c:pt>
                <c:pt idx="1657" formatCode="#,##0.00">
                  <c:v>200493.73</c:v>
                </c:pt>
                <c:pt idx="1658" formatCode="#,##0.00">
                  <c:v>200412.19</c:v>
                </c:pt>
                <c:pt idx="1659" formatCode="#,##0.00">
                  <c:v>200329.39</c:v>
                </c:pt>
                <c:pt idx="1660" formatCode="#,##0.00">
                  <c:v>200245.53</c:v>
                </c:pt>
                <c:pt idx="1661" formatCode="#,##0.00">
                  <c:v>200160.47</c:v>
                </c:pt>
                <c:pt idx="1662" formatCode="#,##0.00">
                  <c:v>200074.31</c:v>
                </c:pt>
                <c:pt idx="1663" formatCode="#,##0.00">
                  <c:v>199986.98</c:v>
                </c:pt>
                <c:pt idx="1664" formatCode="#,##0.00">
                  <c:v>199898.59</c:v>
                </c:pt>
                <c:pt idx="1665" formatCode="#,##0.00">
                  <c:v>199809.02</c:v>
                </c:pt>
                <c:pt idx="1666" formatCode="#,##0.00">
                  <c:v>199718.36</c:v>
                </c:pt>
                <c:pt idx="1667" formatCode="#,##0.00">
                  <c:v>199626.7</c:v>
                </c:pt>
                <c:pt idx="1668" formatCode="#,##0.00">
                  <c:v>199533.92</c:v>
                </c:pt>
                <c:pt idx="1669" formatCode="#,##0.00">
                  <c:v>199440.28</c:v>
                </c:pt>
                <c:pt idx="1670" formatCode="#,##0.00">
                  <c:v>199345.38</c:v>
                </c:pt>
                <c:pt idx="1671" formatCode="#,##0.00">
                  <c:v>199249.53</c:v>
                </c:pt>
                <c:pt idx="1672" formatCode="#,##0.00">
                  <c:v>199152.58</c:v>
                </c:pt>
                <c:pt idx="1673" formatCode="#,##0.00">
                  <c:v>199054.64</c:v>
                </c:pt>
                <c:pt idx="1674" formatCode="#,##0.00">
                  <c:v>198955.75</c:v>
                </c:pt>
                <c:pt idx="1675" formatCode="#,##0.00">
                  <c:v>198856.16</c:v>
                </c:pt>
                <c:pt idx="1676" formatCode="#,##0.00">
                  <c:v>198755.27</c:v>
                </c:pt>
                <c:pt idx="1677" formatCode="#,##0.00">
                  <c:v>198653.38</c:v>
                </c:pt>
                <c:pt idx="1678" formatCode="#,##0.00">
                  <c:v>198550.62</c:v>
                </c:pt>
                <c:pt idx="1679" formatCode="#,##0.00">
                  <c:v>198447.06</c:v>
                </c:pt>
                <c:pt idx="1680" formatCode="#,##0.00">
                  <c:v>198342.58</c:v>
                </c:pt>
                <c:pt idx="1681" formatCode="#,##0.00">
                  <c:v>198237.11</c:v>
                </c:pt>
                <c:pt idx="1682" formatCode="#,##0.00">
                  <c:v>198130.75</c:v>
                </c:pt>
                <c:pt idx="1683" formatCode="#,##0.00">
                  <c:v>198023.7</c:v>
                </c:pt>
                <c:pt idx="1684" formatCode="#,##0.00">
                  <c:v>197915.7</c:v>
                </c:pt>
                <c:pt idx="1685" formatCode="#,##0.00">
                  <c:v>197806.88</c:v>
                </c:pt>
                <c:pt idx="1686" formatCode="#,##0.00">
                  <c:v>197697.11</c:v>
                </c:pt>
                <c:pt idx="1687" formatCode="#,##0.00">
                  <c:v>197586.66</c:v>
                </c:pt>
                <c:pt idx="1688" formatCode="#,##0.00">
                  <c:v>197475.31</c:v>
                </c:pt>
                <c:pt idx="1689" formatCode="#,##0.00">
                  <c:v>197363.27</c:v>
                </c:pt>
                <c:pt idx="1690" formatCode="#,##0.00">
                  <c:v>197250.42</c:v>
                </c:pt>
                <c:pt idx="1691" formatCode="#,##0.00">
                  <c:v>197137.06</c:v>
                </c:pt>
                <c:pt idx="1692" formatCode="#,##0.00">
                  <c:v>197022.92</c:v>
                </c:pt>
                <c:pt idx="1693" formatCode="#,##0.00">
                  <c:v>196908.03</c:v>
                </c:pt>
                <c:pt idx="1694" formatCode="#,##0.00">
                  <c:v>196792.28</c:v>
                </c:pt>
                <c:pt idx="1695" formatCode="#,##0.00">
                  <c:v>196675.94</c:v>
                </c:pt>
                <c:pt idx="1696" formatCode="#,##0.00">
                  <c:v>196558.91</c:v>
                </c:pt>
                <c:pt idx="1697" formatCode="#,##0.00">
                  <c:v>196441.2</c:v>
                </c:pt>
                <c:pt idx="1698" formatCode="#,##0.00">
                  <c:v>196322.77</c:v>
                </c:pt>
                <c:pt idx="1699" formatCode="#,##0.00">
                  <c:v>196203.75</c:v>
                </c:pt>
                <c:pt idx="1700" formatCode="#,##0.00">
                  <c:v>196084.22</c:v>
                </c:pt>
                <c:pt idx="1701" formatCode="#,##0.00">
                  <c:v>195963.91</c:v>
                </c:pt>
                <c:pt idx="1702" formatCode="#,##0.00">
                  <c:v>195842.86</c:v>
                </c:pt>
                <c:pt idx="1703" formatCode="#,##0.00">
                  <c:v>195721.62</c:v>
                </c:pt>
                <c:pt idx="1704" formatCode="#,##0.00">
                  <c:v>195599.27</c:v>
                </c:pt>
                <c:pt idx="1705" formatCode="#,##0.00">
                  <c:v>195476.45</c:v>
                </c:pt>
                <c:pt idx="1706" formatCode="#,##0.00">
                  <c:v>195353</c:v>
                </c:pt>
                <c:pt idx="1707" formatCode="#,##0.00">
                  <c:v>195229.02</c:v>
                </c:pt>
                <c:pt idx="1708" formatCode="#,##0.00">
                  <c:v>195104.48</c:v>
                </c:pt>
                <c:pt idx="1709" formatCode="#,##0.00">
                  <c:v>194979.44</c:v>
                </c:pt>
                <c:pt idx="1710" formatCode="#,##0.00">
                  <c:v>194853.84</c:v>
                </c:pt>
                <c:pt idx="1711" formatCode="#,##0.00">
                  <c:v>194727.53</c:v>
                </c:pt>
                <c:pt idx="1712" formatCode="#,##0.00">
                  <c:v>194600.98</c:v>
                </c:pt>
                <c:pt idx="1713" formatCode="#,##0.00">
                  <c:v>194473.89</c:v>
                </c:pt>
                <c:pt idx="1714" formatCode="#,##0.00">
                  <c:v>194346.31</c:v>
                </c:pt>
                <c:pt idx="1715" formatCode="#,##0.00">
                  <c:v>194218.23</c:v>
                </c:pt>
                <c:pt idx="1716" formatCode="#,##0.00">
                  <c:v>194089.67</c:v>
                </c:pt>
                <c:pt idx="1717" formatCode="#,##0.00">
                  <c:v>193960.59</c:v>
                </c:pt>
                <c:pt idx="1718" formatCode="#,##0.00">
                  <c:v>193831.2</c:v>
                </c:pt>
                <c:pt idx="1719" formatCode="#,##0.00">
                  <c:v>193701.44</c:v>
                </c:pt>
                <c:pt idx="1720" formatCode="#,##0.00">
                  <c:v>193571.36</c:v>
                </c:pt>
                <c:pt idx="1721" formatCode="#,##0.00">
                  <c:v>193440.88</c:v>
                </c:pt>
                <c:pt idx="1722" formatCode="#,##0.00">
                  <c:v>193309.84</c:v>
                </c:pt>
                <c:pt idx="1723" formatCode="#,##0.00">
                  <c:v>193178.64</c:v>
                </c:pt>
                <c:pt idx="1724" formatCode="#,##0.00">
                  <c:v>193047.12</c:v>
                </c:pt>
                <c:pt idx="1725" formatCode="#,##0.00">
                  <c:v>192915.22</c:v>
                </c:pt>
                <c:pt idx="1726" formatCode="#,##0.00">
                  <c:v>192782.98</c:v>
                </c:pt>
                <c:pt idx="1727" formatCode="#,##0.00">
                  <c:v>192650.25</c:v>
                </c:pt>
                <c:pt idx="1728" formatCode="#,##0.00">
                  <c:v>192517.19</c:v>
                </c:pt>
                <c:pt idx="1729" formatCode="#,##0.00">
                  <c:v>192383.94</c:v>
                </c:pt>
                <c:pt idx="1730" formatCode="#,##0.00">
                  <c:v>192250.31</c:v>
                </c:pt>
                <c:pt idx="1731" formatCode="#,##0.00">
                  <c:v>192116.27</c:v>
                </c:pt>
                <c:pt idx="1732" formatCode="#,##0.00">
                  <c:v>191981.94</c:v>
                </c:pt>
                <c:pt idx="1733" formatCode="#,##0.00">
                  <c:v>191847.28</c:v>
                </c:pt>
                <c:pt idx="1734" formatCode="#,##0.00">
                  <c:v>191712.41</c:v>
                </c:pt>
                <c:pt idx="1735" formatCode="#,##0.00">
                  <c:v>191577.36</c:v>
                </c:pt>
                <c:pt idx="1736" formatCode="#,##0.00">
                  <c:v>191442.23</c:v>
                </c:pt>
                <c:pt idx="1737" formatCode="#,##0.00">
                  <c:v>191307.08</c:v>
                </c:pt>
                <c:pt idx="1738" formatCode="#,##0.00">
                  <c:v>191171.73</c:v>
                </c:pt>
                <c:pt idx="1739" formatCode="#,##0.00">
                  <c:v>191036.2</c:v>
                </c:pt>
                <c:pt idx="1740" formatCode="#,##0.00">
                  <c:v>190900.52</c:v>
                </c:pt>
                <c:pt idx="1741" formatCode="#,##0.00">
                  <c:v>190764.62</c:v>
                </c:pt>
                <c:pt idx="1742" formatCode="#,##0.00">
                  <c:v>190628.61</c:v>
                </c:pt>
                <c:pt idx="1743" formatCode="#,##0.00">
                  <c:v>190492.44</c:v>
                </c:pt>
                <c:pt idx="1744" formatCode="#,##0.00">
                  <c:v>190356.06</c:v>
                </c:pt>
                <c:pt idx="1745" formatCode="#,##0.00">
                  <c:v>190219.38</c:v>
                </c:pt>
                <c:pt idx="1746" formatCode="#,##0.00">
                  <c:v>190082.44</c:v>
                </c:pt>
                <c:pt idx="1747" formatCode="#,##0.00">
                  <c:v>189945.42</c:v>
                </c:pt>
                <c:pt idx="1748" formatCode="#,##0.00">
                  <c:v>189808.27</c:v>
                </c:pt>
                <c:pt idx="1749" formatCode="#,##0.00">
                  <c:v>189671.06</c:v>
                </c:pt>
                <c:pt idx="1750" formatCode="#,##0.00">
                  <c:v>189533.58</c:v>
                </c:pt>
                <c:pt idx="1751" formatCode="#,##0.00">
                  <c:v>189396.08</c:v>
                </c:pt>
                <c:pt idx="1752" formatCode="#,##0.00">
                  <c:v>189258.48</c:v>
                </c:pt>
                <c:pt idx="1753" formatCode="#,##0.00">
                  <c:v>189120.8</c:v>
                </c:pt>
                <c:pt idx="1754" formatCode="#,##0.00">
                  <c:v>188982.98</c:v>
                </c:pt>
                <c:pt idx="1755" formatCode="#,##0.00">
                  <c:v>188844.95</c:v>
                </c:pt>
                <c:pt idx="1756" formatCode="#,##0.00">
                  <c:v>188706.89</c:v>
                </c:pt>
                <c:pt idx="1757" formatCode="#,##0.00">
                  <c:v>188568.8</c:v>
                </c:pt>
                <c:pt idx="1758" formatCode="#,##0.00">
                  <c:v>188430.73</c:v>
                </c:pt>
                <c:pt idx="1759" formatCode="#,##0.00">
                  <c:v>188292.66</c:v>
                </c:pt>
                <c:pt idx="1760" formatCode="#,##0.00">
                  <c:v>188154.59</c:v>
                </c:pt>
                <c:pt idx="1761" formatCode="#,##0.00">
                  <c:v>188016.47</c:v>
                </c:pt>
                <c:pt idx="1762" formatCode="#,##0.00">
                  <c:v>187878.36</c:v>
                </c:pt>
                <c:pt idx="1763" formatCode="#,##0.00">
                  <c:v>187740.38</c:v>
                </c:pt>
                <c:pt idx="1764" formatCode="#,##0.00">
                  <c:v>187602.48</c:v>
                </c:pt>
                <c:pt idx="1765" formatCode="#,##0.00">
                  <c:v>187464.72</c:v>
                </c:pt>
                <c:pt idx="1766" formatCode="#,##0.00">
                  <c:v>187326.88</c:v>
                </c:pt>
                <c:pt idx="1767" formatCode="#,##0.00">
                  <c:v>187188.81</c:v>
                </c:pt>
                <c:pt idx="1768" formatCode="#,##0.00">
                  <c:v>187051.08</c:v>
                </c:pt>
                <c:pt idx="1769" formatCode="#,##0.00">
                  <c:v>186913.48</c:v>
                </c:pt>
                <c:pt idx="1770" formatCode="#,##0.00">
                  <c:v>186775.77</c:v>
                </c:pt>
                <c:pt idx="1771" formatCode="#,##0.00">
                  <c:v>186638.34</c:v>
                </c:pt>
                <c:pt idx="1772" formatCode="#,##0.00">
                  <c:v>186501.09</c:v>
                </c:pt>
                <c:pt idx="1773" formatCode="#,##0.00">
                  <c:v>186363.83</c:v>
                </c:pt>
                <c:pt idx="1774" formatCode="#,##0.00">
                  <c:v>186226.73</c:v>
                </c:pt>
                <c:pt idx="1775" formatCode="#,##0.00">
                  <c:v>186089.72</c:v>
                </c:pt>
                <c:pt idx="1776" formatCode="#,##0.00">
                  <c:v>185952.61</c:v>
                </c:pt>
                <c:pt idx="1777" formatCode="#,##0.00">
                  <c:v>185815.98</c:v>
                </c:pt>
                <c:pt idx="1778" formatCode="#,##0.00">
                  <c:v>185679.28</c:v>
                </c:pt>
                <c:pt idx="1779" formatCode="#,##0.00">
                  <c:v>185542.73</c:v>
                </c:pt>
                <c:pt idx="1780" formatCode="#,##0.00">
                  <c:v>185406.47</c:v>
                </c:pt>
                <c:pt idx="1781" formatCode="#,##0.00">
                  <c:v>185270.28</c:v>
                </c:pt>
                <c:pt idx="1782" formatCode="#,##0.00">
                  <c:v>185134.23</c:v>
                </c:pt>
                <c:pt idx="1783" formatCode="#,##0.00">
                  <c:v>184998.38</c:v>
                </c:pt>
                <c:pt idx="1784" formatCode="#,##0.00">
                  <c:v>184862.75</c:v>
                </c:pt>
                <c:pt idx="1785" formatCode="#,##0.00">
                  <c:v>184727.34</c:v>
                </c:pt>
                <c:pt idx="1786" formatCode="#,##0.00">
                  <c:v>184592.08</c:v>
                </c:pt>
                <c:pt idx="1787" formatCode="#,##0.00">
                  <c:v>184456.95</c:v>
                </c:pt>
                <c:pt idx="1788" formatCode="#,##0.00">
                  <c:v>184322.02</c:v>
                </c:pt>
                <c:pt idx="1789" formatCode="#,##0.00">
                  <c:v>184187.23</c:v>
                </c:pt>
                <c:pt idx="1790" formatCode="#,##0.00">
                  <c:v>184052.69</c:v>
                </c:pt>
                <c:pt idx="1791" formatCode="#,##0.00">
                  <c:v>183918.34</c:v>
                </c:pt>
                <c:pt idx="1792" formatCode="#,##0.00">
                  <c:v>183784.27</c:v>
                </c:pt>
                <c:pt idx="1793" formatCode="#,##0.00">
                  <c:v>183650.58</c:v>
                </c:pt>
                <c:pt idx="1794" formatCode="#,##0.00">
                  <c:v>183517.17</c:v>
                </c:pt>
                <c:pt idx="1795" formatCode="#,##0.00">
                  <c:v>183384.03</c:v>
                </c:pt>
                <c:pt idx="1796" formatCode="#,##0.00">
                  <c:v>183251.22</c:v>
                </c:pt>
                <c:pt idx="1797" formatCode="#,##0.00">
                  <c:v>183118.62</c:v>
                </c:pt>
                <c:pt idx="1798" formatCode="#,##0.00">
                  <c:v>182985.23</c:v>
                </c:pt>
                <c:pt idx="1799" formatCode="#,##0.00">
                  <c:v>182854.78</c:v>
                </c:pt>
                <c:pt idx="1800" formatCode="#,##0.00">
                  <c:v>182723.45</c:v>
                </c:pt>
                <c:pt idx="1801" formatCode="#,##0.00">
                  <c:v>182592.31</c:v>
                </c:pt>
                <c:pt idx="1802" formatCode="#,##0.00">
                  <c:v>182461.36</c:v>
                </c:pt>
                <c:pt idx="1803" formatCode="#,##0.00">
                  <c:v>182330.8</c:v>
                </c:pt>
                <c:pt idx="1804" formatCode="#,##0.00">
                  <c:v>182200.72</c:v>
                </c:pt>
                <c:pt idx="1805" formatCode="#,##0.00">
                  <c:v>182070.86</c:v>
                </c:pt>
                <c:pt idx="1806" formatCode="#,##0.00">
                  <c:v>181941.41</c:v>
                </c:pt>
                <c:pt idx="1807" formatCode="#,##0.00">
                  <c:v>181812.36</c:v>
                </c:pt>
                <c:pt idx="1808" formatCode="#,##0.00">
                  <c:v>181683.73</c:v>
                </c:pt>
                <c:pt idx="1809" formatCode="#,##0.00">
                  <c:v>181555.56</c:v>
                </c:pt>
                <c:pt idx="1810" formatCode="#,##0.00">
                  <c:v>181427.7</c:v>
                </c:pt>
                <c:pt idx="1811" formatCode="#,##0.00">
                  <c:v>181300.22</c:v>
                </c:pt>
                <c:pt idx="1812" formatCode="#,##0.00">
                  <c:v>181173.14</c:v>
                </c:pt>
                <c:pt idx="1813" formatCode="#,##0.00">
                  <c:v>181046.5</c:v>
                </c:pt>
                <c:pt idx="1814" formatCode="#,##0.00">
                  <c:v>180920.28</c:v>
                </c:pt>
                <c:pt idx="1815" formatCode="#,##0.00">
                  <c:v>180794.88</c:v>
                </c:pt>
                <c:pt idx="1816" formatCode="#,##0.00">
                  <c:v>180669.2</c:v>
                </c:pt>
                <c:pt idx="1817" formatCode="#,##0.00">
                  <c:v>180544.2</c:v>
                </c:pt>
                <c:pt idx="1818" formatCode="#,##0.00">
                  <c:v>180419.72</c:v>
                </c:pt>
                <c:pt idx="1819" formatCode="#,##0.00">
                  <c:v>180295.8</c:v>
                </c:pt>
                <c:pt idx="1820" formatCode="#,##0.00">
                  <c:v>180172.22</c:v>
                </c:pt>
                <c:pt idx="1821" formatCode="#,##0.00">
                  <c:v>180049.08</c:v>
                </c:pt>
                <c:pt idx="1822" formatCode="#,##0.00">
                  <c:v>179926.36</c:v>
                </c:pt>
                <c:pt idx="1823" formatCode="#,##0.00">
                  <c:v>179804.2</c:v>
                </c:pt>
                <c:pt idx="1824" formatCode="#,##0.00">
                  <c:v>179682.44</c:v>
                </c:pt>
                <c:pt idx="1825" formatCode="#,##0.00">
                  <c:v>179561.11</c:v>
                </c:pt>
                <c:pt idx="1826" formatCode="#,##0.00">
                  <c:v>179440.31</c:v>
                </c:pt>
                <c:pt idx="1827" formatCode="#,##0.00">
                  <c:v>179320.02</c:v>
                </c:pt>
                <c:pt idx="1828" formatCode="#,##0.00">
                  <c:v>179200.31</c:v>
                </c:pt>
                <c:pt idx="1829" formatCode="#,##0.00">
                  <c:v>179081</c:v>
                </c:pt>
                <c:pt idx="1830" formatCode="#,##0.00">
                  <c:v>178962.11</c:v>
                </c:pt>
                <c:pt idx="1831" formatCode="#,##0.00">
                  <c:v>178843.75</c:v>
                </c:pt>
                <c:pt idx="1832" formatCode="#,##0.00">
                  <c:v>178725.88</c:v>
                </c:pt>
                <c:pt idx="1833" formatCode="#,##0.00">
                  <c:v>178608.56</c:v>
                </c:pt>
                <c:pt idx="1834" formatCode="#,##0.00">
                  <c:v>178491.86</c:v>
                </c:pt>
                <c:pt idx="1835" formatCode="#,##0.00">
                  <c:v>178375.66</c:v>
                </c:pt>
                <c:pt idx="1836" formatCode="#,##0.00">
                  <c:v>178260.02</c:v>
                </c:pt>
                <c:pt idx="1837" formatCode="#,##0.00">
                  <c:v>178144.81</c:v>
                </c:pt>
                <c:pt idx="1838" formatCode="#,##0.00">
                  <c:v>178029.95</c:v>
                </c:pt>
                <c:pt idx="1839" formatCode="#,##0.00">
                  <c:v>177915.78</c:v>
                </c:pt>
                <c:pt idx="1840" formatCode="#,##0.00">
                  <c:v>177802.06</c:v>
                </c:pt>
                <c:pt idx="1841" formatCode="#,##0.00">
                  <c:v>177688.97</c:v>
                </c:pt>
                <c:pt idx="1842" formatCode="#,##0.00">
                  <c:v>177576.34</c:v>
                </c:pt>
                <c:pt idx="1843" formatCode="#,##0.00">
                  <c:v>177464.16</c:v>
                </c:pt>
                <c:pt idx="1844" formatCode="#,##0.00">
                  <c:v>177352.62</c:v>
                </c:pt>
                <c:pt idx="1845" formatCode="#,##0.00">
                  <c:v>177241.55</c:v>
                </c:pt>
                <c:pt idx="1846" formatCode="#,##0.00">
                  <c:v>177131.12</c:v>
                </c:pt>
                <c:pt idx="1847" formatCode="#,##0.00">
                  <c:v>177021.28</c:v>
                </c:pt>
                <c:pt idx="1848" formatCode="#,##0.00">
                  <c:v>176912.02</c:v>
                </c:pt>
                <c:pt idx="1849" formatCode="#,##0.00">
                  <c:v>176803.23</c:v>
                </c:pt>
                <c:pt idx="1850" formatCode="#,##0.00">
                  <c:v>176695.02</c:v>
                </c:pt>
                <c:pt idx="1851" formatCode="#,##0.00">
                  <c:v>176587.28</c:v>
                </c:pt>
                <c:pt idx="1852" formatCode="#,##0.00">
                  <c:v>176480.22</c:v>
                </c:pt>
                <c:pt idx="1853" formatCode="#,##0.00">
                  <c:v>176373.72</c:v>
                </c:pt>
                <c:pt idx="1854" formatCode="#,##0.00">
                  <c:v>176267.84</c:v>
                </c:pt>
                <c:pt idx="1855" formatCode="#,##0.00">
                  <c:v>176162.78</c:v>
                </c:pt>
                <c:pt idx="1856" formatCode="#,##0.00">
                  <c:v>176058.27</c:v>
                </c:pt>
                <c:pt idx="1857" formatCode="#,##0.00">
                  <c:v>175954.36</c:v>
                </c:pt>
                <c:pt idx="1858" formatCode="#,##0.00">
                  <c:v>175851.06</c:v>
                </c:pt>
                <c:pt idx="1859" formatCode="#,##0.00">
                  <c:v>175748.23</c:v>
                </c:pt>
                <c:pt idx="1860" formatCode="#,##0.00">
                  <c:v>175645.97</c:v>
                </c:pt>
                <c:pt idx="1861" formatCode="#,##0.00">
                  <c:v>175544.27</c:v>
                </c:pt>
                <c:pt idx="1862" formatCode="#,##0.00">
                  <c:v>175443.16</c:v>
                </c:pt>
                <c:pt idx="1863" formatCode="#,##0.00">
                  <c:v>175342.53</c:v>
                </c:pt>
                <c:pt idx="1864" formatCode="#,##0.00">
                  <c:v>175242.47</c:v>
                </c:pt>
                <c:pt idx="1865" formatCode="#,##0.00">
                  <c:v>175142.98</c:v>
                </c:pt>
                <c:pt idx="1866" formatCode="#,##0.00">
                  <c:v>175044.11</c:v>
                </c:pt>
                <c:pt idx="1867" formatCode="#,##0.00">
                  <c:v>174945.95</c:v>
                </c:pt>
                <c:pt idx="1868" formatCode="#,##0.00">
                  <c:v>174848.39</c:v>
                </c:pt>
                <c:pt idx="1869" formatCode="#,##0.00">
                  <c:v>174751.42</c:v>
                </c:pt>
                <c:pt idx="1870" formatCode="#,##0.00">
                  <c:v>174655.17</c:v>
                </c:pt>
                <c:pt idx="1871" formatCode="#,##0.00">
                  <c:v>174559.38</c:v>
                </c:pt>
                <c:pt idx="1872" formatCode="#,##0.00">
                  <c:v>174464.22</c:v>
                </c:pt>
                <c:pt idx="1873" formatCode="#,##0.00">
                  <c:v>174369.67</c:v>
                </c:pt>
                <c:pt idx="1874" formatCode="#,##0.00">
                  <c:v>174275.78</c:v>
                </c:pt>
                <c:pt idx="1875" formatCode="#,##0.00">
                  <c:v>174182.58</c:v>
                </c:pt>
                <c:pt idx="1876" formatCode="#,##0.00">
                  <c:v>174089.83</c:v>
                </c:pt>
                <c:pt idx="1877" formatCode="#,##0.00">
                  <c:v>173997.83</c:v>
                </c:pt>
                <c:pt idx="1878" formatCode="#,##0.00">
                  <c:v>173906.44</c:v>
                </c:pt>
                <c:pt idx="1879" formatCode="#,##0.00">
                  <c:v>173815.69</c:v>
                </c:pt>
                <c:pt idx="1880" formatCode="#,##0.00">
                  <c:v>173725.66</c:v>
                </c:pt>
                <c:pt idx="1881" formatCode="#,##0.00">
                  <c:v>173636.16</c:v>
                </c:pt>
                <c:pt idx="1882" formatCode="#,##0.00">
                  <c:v>173547.5</c:v>
                </c:pt>
                <c:pt idx="1883" formatCode="#,##0.00">
                  <c:v>173459.09</c:v>
                </c:pt>
                <c:pt idx="1884" formatCode="#,##0.00">
                  <c:v>173371.36</c:v>
                </c:pt>
                <c:pt idx="1885" formatCode="#,##0.00">
                  <c:v>173284.27</c:v>
                </c:pt>
                <c:pt idx="1886" formatCode="#,##0.00">
                  <c:v>173198</c:v>
                </c:pt>
                <c:pt idx="1887" formatCode="#,##0.00">
                  <c:v>173112.2</c:v>
                </c:pt>
                <c:pt idx="1888" formatCode="#,##0.00">
                  <c:v>173027.09</c:v>
                </c:pt>
                <c:pt idx="1889" formatCode="#,##0.00">
                  <c:v>172942.67</c:v>
                </c:pt>
                <c:pt idx="1890" formatCode="#,##0.00">
                  <c:v>172858.88</c:v>
                </c:pt>
                <c:pt idx="1891" formatCode="#,##0.00">
                  <c:v>172775.78</c:v>
                </c:pt>
                <c:pt idx="1892" formatCode="#,##0.00">
                  <c:v>172693.22</c:v>
                </c:pt>
                <c:pt idx="1893" formatCode="#,##0.00">
                  <c:v>172611.34</c:v>
                </c:pt>
                <c:pt idx="1894" formatCode="#,##0.00">
                  <c:v>172530.14</c:v>
                </c:pt>
                <c:pt idx="1895" formatCode="#,##0.00">
                  <c:v>172449.48</c:v>
                </c:pt>
                <c:pt idx="1896" formatCode="#,##0.00">
                  <c:v>172369.44</c:v>
                </c:pt>
                <c:pt idx="1897" formatCode="#,##0.00">
                  <c:v>172290.11</c:v>
                </c:pt>
                <c:pt idx="1898" formatCode="#,##0.00">
                  <c:v>172211.48</c:v>
                </c:pt>
                <c:pt idx="1899" formatCode="#,##0.00">
                  <c:v>172133.36</c:v>
                </c:pt>
                <c:pt idx="1900" formatCode="#,##0.00">
                  <c:v>172055.98</c:v>
                </c:pt>
                <c:pt idx="1901" formatCode="#,##0.00">
                  <c:v>171979.14</c:v>
                </c:pt>
                <c:pt idx="1902" formatCode="#,##0.00">
                  <c:v>171902.89</c:v>
                </c:pt>
                <c:pt idx="1903" formatCode="#,##0.00">
                  <c:v>171827.34</c:v>
                </c:pt>
                <c:pt idx="1904" formatCode="#,##0.00">
                  <c:v>171752.39</c:v>
                </c:pt>
                <c:pt idx="1905" formatCode="#,##0.00">
                  <c:v>171678.06</c:v>
                </c:pt>
                <c:pt idx="1906" formatCode="#,##0.00">
                  <c:v>171604.48000000001</c:v>
                </c:pt>
                <c:pt idx="1907" formatCode="#,##0.00">
                  <c:v>171531.45</c:v>
                </c:pt>
                <c:pt idx="1908" formatCode="#,##0.00">
                  <c:v>171459.12</c:v>
                </c:pt>
                <c:pt idx="1909" formatCode="#,##0.00">
                  <c:v>171387.27</c:v>
                </c:pt>
                <c:pt idx="1910" formatCode="#,##0.00">
                  <c:v>171316.17</c:v>
                </c:pt>
                <c:pt idx="1911" formatCode="#,##0.00">
                  <c:v>171245.64</c:v>
                </c:pt>
                <c:pt idx="1912" formatCode="#,##0.00">
                  <c:v>171175.77</c:v>
                </c:pt>
                <c:pt idx="1913" formatCode="#,##0.00">
                  <c:v>171106.48</c:v>
                </c:pt>
                <c:pt idx="1914" formatCode="#,##0.00">
                  <c:v>171037.8</c:v>
                </c:pt>
                <c:pt idx="1915" formatCode="#,##0.00">
                  <c:v>170969.81</c:v>
                </c:pt>
                <c:pt idx="1916" formatCode="#,##0.00">
                  <c:v>170902.38</c:v>
                </c:pt>
                <c:pt idx="1917" formatCode="#,##0.00">
                  <c:v>170835.64</c:v>
                </c:pt>
                <c:pt idx="1918" formatCode="#,##0.00">
                  <c:v>170769.39</c:v>
                </c:pt>
                <c:pt idx="1919" formatCode="#,##0.00">
                  <c:v>170703.83</c:v>
                </c:pt>
                <c:pt idx="1920" formatCode="#,##0.00">
                  <c:v>170638.92</c:v>
                </c:pt>
                <c:pt idx="1921" formatCode="#,##0.00">
                  <c:v>170574.56</c:v>
                </c:pt>
                <c:pt idx="1922" formatCode="#,##0.00">
                  <c:v>170510.81</c:v>
                </c:pt>
                <c:pt idx="1923" formatCode="#,##0.00">
                  <c:v>170447.62</c:v>
                </c:pt>
                <c:pt idx="1924" formatCode="#,##0.00">
                  <c:v>170385.03</c:v>
                </c:pt>
                <c:pt idx="1925" formatCode="#,##0.00">
                  <c:v>170323.12</c:v>
                </c:pt>
                <c:pt idx="1926" formatCode="#,##0.00">
                  <c:v>170261.8</c:v>
                </c:pt>
                <c:pt idx="1927" formatCode="#,##0.00">
                  <c:v>170201.08</c:v>
                </c:pt>
                <c:pt idx="1928" formatCode="#,##0.00">
                  <c:v>170140.89</c:v>
                </c:pt>
                <c:pt idx="1929" formatCode="#,##0.00">
                  <c:v>170081.3</c:v>
                </c:pt>
                <c:pt idx="1930" formatCode="#,##0.00">
                  <c:v>170022.34</c:v>
                </c:pt>
                <c:pt idx="1931" formatCode="#,##0.00">
                  <c:v>169963.98</c:v>
                </c:pt>
                <c:pt idx="1932" formatCode="#,##0.00">
                  <c:v>169906.2</c:v>
                </c:pt>
                <c:pt idx="1933" formatCode="#,##0.00">
                  <c:v>169849.05</c:v>
                </c:pt>
                <c:pt idx="1934" formatCode="#,##0.00">
                  <c:v>169792.42</c:v>
                </c:pt>
                <c:pt idx="1935" formatCode="#,##0.00">
                  <c:v>169736.38</c:v>
                </c:pt>
                <c:pt idx="1936" formatCode="#,##0.00">
                  <c:v>169680.91</c:v>
                </c:pt>
                <c:pt idx="1937" formatCode="#,##0.00">
                  <c:v>169626</c:v>
                </c:pt>
                <c:pt idx="1938" formatCode="#,##0.00">
                  <c:v>169571.62</c:v>
                </c:pt>
                <c:pt idx="1939" formatCode="#,##0.00">
                  <c:v>169517.88</c:v>
                </c:pt>
                <c:pt idx="1940" formatCode="#,##0.00">
                  <c:v>169464.69</c:v>
                </c:pt>
                <c:pt idx="1941" formatCode="#,##0.00">
                  <c:v>169411.98</c:v>
                </c:pt>
                <c:pt idx="1942" formatCode="#,##0.00">
                  <c:v>169359.94</c:v>
                </c:pt>
                <c:pt idx="1943" formatCode="#,##0.00">
                  <c:v>169308.31</c:v>
                </c:pt>
                <c:pt idx="1944" formatCode="#,##0.00">
                  <c:v>169257.34</c:v>
                </c:pt>
                <c:pt idx="1945" formatCode="#,##0.00">
                  <c:v>169206.88</c:v>
                </c:pt>
                <c:pt idx="1946" formatCode="#,##0.00">
                  <c:v>169156.97</c:v>
                </c:pt>
                <c:pt idx="1947" formatCode="#,##0.00">
                  <c:v>169108.14</c:v>
                </c:pt>
                <c:pt idx="1948" formatCode="#,##0.00">
                  <c:v>169058.83</c:v>
                </c:pt>
                <c:pt idx="1949" formatCode="#,##0.00">
                  <c:v>169010.44</c:v>
                </c:pt>
                <c:pt idx="1950" formatCode="#,##0.00">
                  <c:v>168962.61</c:v>
                </c:pt>
                <c:pt idx="1951" formatCode="#,##0.00">
                  <c:v>168915.36</c:v>
                </c:pt>
                <c:pt idx="1952" formatCode="#,##0.00">
                  <c:v>168868.66</c:v>
                </c:pt>
                <c:pt idx="1953" formatCode="#,##0.00">
                  <c:v>168822.41</c:v>
                </c:pt>
                <c:pt idx="1954" formatCode="#,##0.00">
                  <c:v>168776.69</c:v>
                </c:pt>
                <c:pt idx="1955" formatCode="#,##0.00">
                  <c:v>168731.51999999999</c:v>
                </c:pt>
                <c:pt idx="1956" formatCode="#,##0.00">
                  <c:v>168686.69</c:v>
                </c:pt>
                <c:pt idx="1957" formatCode="#,##0.00">
                  <c:v>168642.53</c:v>
                </c:pt>
                <c:pt idx="1958" formatCode="#,##0.00">
                  <c:v>168598.78</c:v>
                </c:pt>
                <c:pt idx="1959" formatCode="#,##0.00">
                  <c:v>168555.59</c:v>
                </c:pt>
                <c:pt idx="1960" formatCode="#,##0.00">
                  <c:v>168512.84</c:v>
                </c:pt>
                <c:pt idx="1961" formatCode="#,##0.00">
                  <c:v>168470.62</c:v>
                </c:pt>
                <c:pt idx="1962" formatCode="#,##0.00">
                  <c:v>168428.78</c:v>
                </c:pt>
                <c:pt idx="1963" formatCode="#,##0.00">
                  <c:v>168387.47</c:v>
                </c:pt>
                <c:pt idx="1964" formatCode="#,##0.00">
                  <c:v>168346.61</c:v>
                </c:pt>
                <c:pt idx="1965" formatCode="#,##0.00">
                  <c:v>168306.19</c:v>
                </c:pt>
                <c:pt idx="1966" formatCode="#,##0.00">
                  <c:v>168266.2</c:v>
                </c:pt>
                <c:pt idx="1967" formatCode="#,##0.00">
                  <c:v>168226.72</c:v>
                </c:pt>
                <c:pt idx="1968" formatCode="#,##0.00">
                  <c:v>168187.64</c:v>
                </c:pt>
                <c:pt idx="1969" formatCode="#,##0.00">
                  <c:v>168149.02</c:v>
                </c:pt>
                <c:pt idx="1970" formatCode="#,##0.00">
                  <c:v>168110.89</c:v>
                </c:pt>
                <c:pt idx="1971" formatCode="#,##0.00">
                  <c:v>168073.14</c:v>
                </c:pt>
                <c:pt idx="1972" formatCode="#,##0.00">
                  <c:v>168035.83</c:v>
                </c:pt>
                <c:pt idx="1973" formatCode="#,##0.00">
                  <c:v>167999.02</c:v>
                </c:pt>
                <c:pt idx="1974" formatCode="#,##0.00">
                  <c:v>167962.45</c:v>
                </c:pt>
                <c:pt idx="1975" formatCode="#,##0.00">
                  <c:v>167926.44</c:v>
                </c:pt>
                <c:pt idx="1976" formatCode="#,##0.00">
                  <c:v>167890.8</c:v>
                </c:pt>
                <c:pt idx="1977" formatCode="#,##0.00">
                  <c:v>167855.64</c:v>
                </c:pt>
                <c:pt idx="1978" formatCode="#,##0.00">
                  <c:v>167820.79999999999</c:v>
                </c:pt>
                <c:pt idx="1979" formatCode="#,##0.00">
                  <c:v>167786.39</c:v>
                </c:pt>
                <c:pt idx="1980" formatCode="#,##0.00">
                  <c:v>167752.39000000001</c:v>
                </c:pt>
                <c:pt idx="1981" formatCode="#,##0.00">
                  <c:v>167718.75</c:v>
                </c:pt>
                <c:pt idx="1982" formatCode="#,##0.00">
                  <c:v>167685.51999999999</c:v>
                </c:pt>
                <c:pt idx="1983" formatCode="#,##0.00">
                  <c:v>167652.60999999999</c:v>
                </c:pt>
                <c:pt idx="1984" formatCode="#,##0.00">
                  <c:v>167620.22</c:v>
                </c:pt>
                <c:pt idx="1985" formatCode="#,##0.00">
                  <c:v>167588.12</c:v>
                </c:pt>
                <c:pt idx="1986" formatCode="#,##0.00">
                  <c:v>167556.39000000001</c:v>
                </c:pt>
                <c:pt idx="1987" formatCode="#,##0.00">
                  <c:v>167524.98000000001</c:v>
                </c:pt>
                <c:pt idx="1988" formatCode="#,##0.00">
                  <c:v>167493.95000000001</c:v>
                </c:pt>
                <c:pt idx="1989" formatCode="#,##0.00">
                  <c:v>167463.32999999999</c:v>
                </c:pt>
                <c:pt idx="1990" formatCode="#,##0.00">
                  <c:v>167432.97</c:v>
                </c:pt>
                <c:pt idx="1991" formatCode="#,##0.00">
                  <c:v>167403</c:v>
                </c:pt>
                <c:pt idx="1992" formatCode="#,##0.00">
                  <c:v>167373.44</c:v>
                </c:pt>
                <c:pt idx="1993" formatCode="#,##0.00">
                  <c:v>167344.14000000001</c:v>
                </c:pt>
                <c:pt idx="1994" formatCode="#,##0.00">
                  <c:v>167315.17000000001</c:v>
                </c:pt>
                <c:pt idx="1995" formatCode="#,##0.00">
                  <c:v>167286.48000000001</c:v>
                </c:pt>
                <c:pt idx="1996" formatCode="#,##0.00">
                  <c:v>167258.19</c:v>
                </c:pt>
                <c:pt idx="1997" formatCode="#,##0.00">
                  <c:v>167230.16</c:v>
                </c:pt>
                <c:pt idx="1998" formatCode="#,##0.00">
                  <c:v>167202.39000000001</c:v>
                </c:pt>
                <c:pt idx="1999" formatCode="#,##0.00">
                  <c:v>167174.97</c:v>
                </c:pt>
                <c:pt idx="2000" formatCode="#,##0.00">
                  <c:v>167147.89000000001</c:v>
                </c:pt>
                <c:pt idx="2001" formatCode="#,##0.00">
                  <c:v>167120.95000000001</c:v>
                </c:pt>
                <c:pt idx="2002" formatCode="#,##0.00">
                  <c:v>167094.45000000001</c:v>
                </c:pt>
                <c:pt idx="2003" formatCode="#,##0.00">
                  <c:v>167068.14000000001</c:v>
                </c:pt>
                <c:pt idx="2004" formatCode="#,##0.00">
                  <c:v>167042.06</c:v>
                </c:pt>
                <c:pt idx="2005" formatCode="#,##0.00">
                  <c:v>167016.32999999999</c:v>
                </c:pt>
                <c:pt idx="2006" formatCode="#,##0.00">
                  <c:v>166990.81</c:v>
                </c:pt>
                <c:pt idx="2007" formatCode="#,##0.00">
                  <c:v>166965.57999999999</c:v>
                </c:pt>
                <c:pt idx="2008" formatCode="#,##0.00">
                  <c:v>166940.59</c:v>
                </c:pt>
                <c:pt idx="2009" formatCode="#,##0.00">
                  <c:v>166915.85999999999</c:v>
                </c:pt>
                <c:pt idx="2010" formatCode="#,##0.00">
                  <c:v>166891.31</c:v>
                </c:pt>
                <c:pt idx="2011" formatCode="#,##0.00">
                  <c:v>166867.04999999999</c:v>
                </c:pt>
                <c:pt idx="2012" formatCode="#,##0.00">
                  <c:v>166843</c:v>
                </c:pt>
                <c:pt idx="2013" formatCode="#,##0.00">
                  <c:v>166819.10999999999</c:v>
                </c:pt>
                <c:pt idx="2014" formatCode="#,##0.00">
                  <c:v>166795.47</c:v>
                </c:pt>
                <c:pt idx="2015" formatCode="#,##0.00">
                  <c:v>166772.09</c:v>
                </c:pt>
                <c:pt idx="2016" formatCode="#,##0.00">
                  <c:v>166748.78</c:v>
                </c:pt>
                <c:pt idx="2017" formatCode="#,##0.00">
                  <c:v>166725.76999999999</c:v>
                </c:pt>
                <c:pt idx="2018" formatCode="#,##0.00">
                  <c:v>166702.91</c:v>
                </c:pt>
                <c:pt idx="2019" formatCode="#,##0.00">
                  <c:v>166680.23000000001</c:v>
                </c:pt>
                <c:pt idx="2020" formatCode="#,##0.00">
                  <c:v>166657.76999999999</c:v>
                </c:pt>
                <c:pt idx="2021" formatCode="#,##0.00">
                  <c:v>166635.5</c:v>
                </c:pt>
                <c:pt idx="2022" formatCode="#,##0.00">
                  <c:v>166613.48000000001</c:v>
                </c:pt>
                <c:pt idx="2023" formatCode="#,##0.00">
                  <c:v>166591.67000000001</c:v>
                </c:pt>
                <c:pt idx="2024" formatCode="#,##0.00">
                  <c:v>166570.06</c:v>
                </c:pt>
                <c:pt idx="2025" formatCode="#,##0.00">
                  <c:v>166548.69</c:v>
                </c:pt>
                <c:pt idx="2026" formatCode="#,##0.00">
                  <c:v>166527.42000000001</c:v>
                </c:pt>
                <c:pt idx="2027" formatCode="#,##0.00">
                  <c:v>166506.26999999999</c:v>
                </c:pt>
                <c:pt idx="2028" formatCode="#,##0.00">
                  <c:v>166485.45000000001</c:v>
                </c:pt>
                <c:pt idx="2029" formatCode="#,##0.00">
                  <c:v>166464.59</c:v>
                </c:pt>
                <c:pt idx="2030" formatCode="#,##0.00">
                  <c:v>166443.97</c:v>
                </c:pt>
                <c:pt idx="2031" formatCode="#,##0.00">
                  <c:v>166423.44</c:v>
                </c:pt>
                <c:pt idx="2032" formatCode="#,##0.00">
                  <c:v>166403.09</c:v>
                </c:pt>
                <c:pt idx="2033" formatCode="#,##0.00">
                  <c:v>166382.82999999999</c:v>
                </c:pt>
                <c:pt idx="2034" formatCode="#,##0.00">
                  <c:v>166362.62</c:v>
                </c:pt>
                <c:pt idx="2035" formatCode="#,##0.00">
                  <c:v>166342.76999999999</c:v>
                </c:pt>
                <c:pt idx="2036" formatCode="#,##0.00">
                  <c:v>166322.98000000001</c:v>
                </c:pt>
                <c:pt idx="2037" formatCode="#,##0.00">
                  <c:v>166303.34</c:v>
                </c:pt>
                <c:pt idx="2038" formatCode="#,##0.00">
                  <c:v>166283.84</c:v>
                </c:pt>
                <c:pt idx="2039" formatCode="#,##0.00">
                  <c:v>166264.34</c:v>
                </c:pt>
                <c:pt idx="2040" formatCode="#,##0.00">
                  <c:v>166245.09</c:v>
                </c:pt>
                <c:pt idx="2041" formatCode="#,##0.00">
                  <c:v>166225.94</c:v>
                </c:pt>
                <c:pt idx="2042" formatCode="#,##0.00">
                  <c:v>166206.76999999999</c:v>
                </c:pt>
                <c:pt idx="2043" formatCode="#,##0.00">
                  <c:v>166187.72</c:v>
                </c:pt>
                <c:pt idx="2044" formatCode="#,##0.00">
                  <c:v>166168.67000000001</c:v>
                </c:pt>
                <c:pt idx="2045" formatCode="#,##0.00">
                  <c:v>166149.75</c:v>
                </c:pt>
                <c:pt idx="2046" formatCode="#,##0.00">
                  <c:v>166130.88</c:v>
                </c:pt>
                <c:pt idx="2047" formatCode="#,##0.00">
                  <c:v>166112.06</c:v>
                </c:pt>
                <c:pt idx="2048" formatCode="#,##0.00">
                  <c:v>166093.23000000001</c:v>
                </c:pt>
                <c:pt idx="2049" formatCode="#,##0.00">
                  <c:v>166074.51999999999</c:v>
                </c:pt>
                <c:pt idx="2050" formatCode="#,##0.00">
                  <c:v>166055.78</c:v>
                </c:pt>
                <c:pt idx="2051" formatCode="#,##0.00">
                  <c:v>166037.07999999999</c:v>
                </c:pt>
                <c:pt idx="2052" formatCode="#,##0.00">
                  <c:v>166018.41</c:v>
                </c:pt>
                <c:pt idx="2053" formatCode="#,##0.00">
                  <c:v>165999.79999999999</c:v>
                </c:pt>
                <c:pt idx="2054" formatCode="#,##0.00">
                  <c:v>165981.07999999999</c:v>
                </c:pt>
                <c:pt idx="2055" formatCode="#,##0.00">
                  <c:v>165962.42000000001</c:v>
                </c:pt>
                <c:pt idx="2056" formatCode="#,##0.00">
                  <c:v>165943.89000000001</c:v>
                </c:pt>
                <c:pt idx="2057" formatCode="#,##0.00">
                  <c:v>165925.26999999999</c:v>
                </c:pt>
                <c:pt idx="2058" formatCode="#,##0.00">
                  <c:v>165906.67000000001</c:v>
                </c:pt>
                <c:pt idx="2059" formatCode="#,##0.00">
                  <c:v>165888.01999999999</c:v>
                </c:pt>
                <c:pt idx="2060" formatCode="#,##0.00">
                  <c:v>165869.47</c:v>
                </c:pt>
                <c:pt idx="2061" formatCode="#,##0.00">
                  <c:v>165850.85999999999</c:v>
                </c:pt>
                <c:pt idx="2062" formatCode="#,##0.00">
                  <c:v>165832.26999999999</c:v>
                </c:pt>
                <c:pt idx="2063" formatCode="#,##0.00">
                  <c:v>165813.60999999999</c:v>
                </c:pt>
                <c:pt idx="2064" formatCode="#,##0.00">
                  <c:v>165795.01999999999</c:v>
                </c:pt>
                <c:pt idx="2065" formatCode="#,##0.00">
                  <c:v>165776.35999999999</c:v>
                </c:pt>
                <c:pt idx="2066" formatCode="#,##0.00">
                  <c:v>165757.73000000001</c:v>
                </c:pt>
                <c:pt idx="2067" formatCode="#,##0.00">
                  <c:v>165739.09</c:v>
                </c:pt>
                <c:pt idx="2068" formatCode="#,##0.00">
                  <c:v>165720.47</c:v>
                </c:pt>
                <c:pt idx="2069" formatCode="#,##0.00">
                  <c:v>165701.92000000001</c:v>
                </c:pt>
                <c:pt idx="2070" formatCode="#,##0.00">
                  <c:v>165683.25</c:v>
                </c:pt>
                <c:pt idx="2071" formatCode="#,##0.00">
                  <c:v>165664.67000000001</c:v>
                </c:pt>
                <c:pt idx="2072" formatCode="#,##0.00">
                  <c:v>165646.06</c:v>
                </c:pt>
                <c:pt idx="2073" formatCode="#,##0.00">
                  <c:v>165627.38</c:v>
                </c:pt>
                <c:pt idx="2074" formatCode="#,##0.00">
                  <c:v>165608.62</c:v>
                </c:pt>
                <c:pt idx="2075" formatCode="#,##0.00">
                  <c:v>165590</c:v>
                </c:pt>
                <c:pt idx="2076" formatCode="#,##0.00">
                  <c:v>165571.28</c:v>
                </c:pt>
                <c:pt idx="2077" formatCode="#,##0.00">
                  <c:v>165552.45000000001</c:v>
                </c:pt>
                <c:pt idx="2078" formatCode="#,##0.00">
                  <c:v>165533.54999999999</c:v>
                </c:pt>
                <c:pt idx="2079" formatCode="#,##0.00">
                  <c:v>165514.64000000001</c:v>
                </c:pt>
                <c:pt idx="2080" formatCode="#,##0.00">
                  <c:v>165495.69</c:v>
                </c:pt>
                <c:pt idx="2081" formatCode="#,##0.00">
                  <c:v>165476.60999999999</c:v>
                </c:pt>
                <c:pt idx="2082" formatCode="#,##0.00">
                  <c:v>165457.48000000001</c:v>
                </c:pt>
                <c:pt idx="2083" formatCode="#,##0.00">
                  <c:v>165438.35999999999</c:v>
                </c:pt>
                <c:pt idx="2084" formatCode="#,##0.00">
                  <c:v>165419.03</c:v>
                </c:pt>
                <c:pt idx="2085" formatCode="#,##0.00">
                  <c:v>165399.69</c:v>
                </c:pt>
                <c:pt idx="2086" formatCode="#,##0.00">
                  <c:v>165380.19</c:v>
                </c:pt>
                <c:pt idx="2087" formatCode="#,##0.00">
                  <c:v>165360.59</c:v>
                </c:pt>
                <c:pt idx="2088" formatCode="#,##0.00">
                  <c:v>165340.97</c:v>
                </c:pt>
                <c:pt idx="2089" formatCode="#,##0.00">
                  <c:v>165321.20000000001</c:v>
                </c:pt>
                <c:pt idx="2090" formatCode="#,##0.00">
                  <c:v>165301.26999999999</c:v>
                </c:pt>
                <c:pt idx="2091" formatCode="#,##0.00">
                  <c:v>165281.25</c:v>
                </c:pt>
                <c:pt idx="2092" formatCode="#,##0.00">
                  <c:v>165261.12</c:v>
                </c:pt>
                <c:pt idx="2093" formatCode="#,##0.00">
                  <c:v>165240.85999999999</c:v>
                </c:pt>
                <c:pt idx="2094" formatCode="#,##0.00">
                  <c:v>165220.38</c:v>
                </c:pt>
                <c:pt idx="2095" formatCode="#,##0.00">
                  <c:v>165199.94</c:v>
                </c:pt>
                <c:pt idx="2096" formatCode="#,##0.00">
                  <c:v>165179.23000000001</c:v>
                </c:pt>
                <c:pt idx="2097" formatCode="#,##0.00">
                  <c:v>165158.42000000001</c:v>
                </c:pt>
                <c:pt idx="2098" formatCode="#,##0.00">
                  <c:v>165137.5</c:v>
                </c:pt>
                <c:pt idx="2099" formatCode="#,##0.00">
                  <c:v>165116.48000000001</c:v>
                </c:pt>
                <c:pt idx="2100" formatCode="#,##0.00">
                  <c:v>165095.26999999999</c:v>
                </c:pt>
                <c:pt idx="2101" formatCode="#,##0.00">
                  <c:v>165073.97</c:v>
                </c:pt>
                <c:pt idx="2102" formatCode="#,##0.00">
                  <c:v>165052.45000000001</c:v>
                </c:pt>
                <c:pt idx="2103" formatCode="#,##0.00">
                  <c:v>165030.82999999999</c:v>
                </c:pt>
                <c:pt idx="2104" formatCode="#,##0.00">
                  <c:v>165009.17000000001</c:v>
                </c:pt>
                <c:pt idx="2105" formatCode="#,##0.00">
                  <c:v>164987.32999999999</c:v>
                </c:pt>
                <c:pt idx="2106" formatCode="#,##0.00">
                  <c:v>164965.31</c:v>
                </c:pt>
                <c:pt idx="2107" formatCode="#,##0.00">
                  <c:v>164943.20000000001</c:v>
                </c:pt>
                <c:pt idx="2108" formatCode="#,##0.00">
                  <c:v>164921.04999999999</c:v>
                </c:pt>
                <c:pt idx="2109" formatCode="#,##0.00">
                  <c:v>164898.75</c:v>
                </c:pt>
                <c:pt idx="2110" formatCode="#,##0.00">
                  <c:v>164876.35999999999</c:v>
                </c:pt>
                <c:pt idx="2111" formatCode="#,##0.00">
                  <c:v>164853.78</c:v>
                </c:pt>
                <c:pt idx="2112" formatCode="#,##0.00">
                  <c:v>164831.22</c:v>
                </c:pt>
                <c:pt idx="2113" formatCode="#,##0.00">
                  <c:v>164808.44</c:v>
                </c:pt>
                <c:pt idx="2114" formatCode="#,##0.00">
                  <c:v>164785.57999999999</c:v>
                </c:pt>
                <c:pt idx="2115" formatCode="#,##0.00">
                  <c:v>164762.51999999999</c:v>
                </c:pt>
                <c:pt idx="2116" formatCode="#,##0.00">
                  <c:v>164739.39000000001</c:v>
                </c:pt>
                <c:pt idx="2117" formatCode="#,##0.00">
                  <c:v>164716.17000000001</c:v>
                </c:pt>
                <c:pt idx="2118" formatCode="#,##0.00">
                  <c:v>164692.67000000001</c:v>
                </c:pt>
                <c:pt idx="2119" formatCode="#,##0.00">
                  <c:v>164669.19</c:v>
                </c:pt>
                <c:pt idx="2120" formatCode="#,##0.00">
                  <c:v>164645.45000000001</c:v>
                </c:pt>
                <c:pt idx="2121" formatCode="#,##0.00">
                  <c:v>164621.54999999999</c:v>
                </c:pt>
                <c:pt idx="2122" formatCode="#,##0.00">
                  <c:v>164597.56</c:v>
                </c:pt>
                <c:pt idx="2123" formatCode="#,##0.00">
                  <c:v>164573.32999999999</c:v>
                </c:pt>
                <c:pt idx="2124" formatCode="#,##0.00">
                  <c:v>164548.97</c:v>
                </c:pt>
                <c:pt idx="2125" formatCode="#,##0.00">
                  <c:v>164524.41</c:v>
                </c:pt>
                <c:pt idx="2126" formatCode="#,##0.00">
                  <c:v>164499.67000000001</c:v>
                </c:pt>
                <c:pt idx="2127" formatCode="#,##0.00">
                  <c:v>164474.72</c:v>
                </c:pt>
                <c:pt idx="2128" formatCode="#,##0.00">
                  <c:v>164449.56</c:v>
                </c:pt>
                <c:pt idx="2129" formatCode="#,##0.00">
                  <c:v>164424.20000000001</c:v>
                </c:pt>
                <c:pt idx="2130" formatCode="#,##0.00">
                  <c:v>164398.72</c:v>
                </c:pt>
                <c:pt idx="2131" formatCode="#,##0.00">
                  <c:v>164372.95000000001</c:v>
                </c:pt>
                <c:pt idx="2132" formatCode="#,##0.00">
                  <c:v>164347</c:v>
                </c:pt>
                <c:pt idx="2133" formatCode="#,##0.00">
                  <c:v>164320.85999999999</c:v>
                </c:pt>
                <c:pt idx="2134" formatCode="#,##0.00">
                  <c:v>164294.48000000001</c:v>
                </c:pt>
                <c:pt idx="2135" formatCode="#,##0.00">
                  <c:v>164267.97</c:v>
                </c:pt>
                <c:pt idx="2136" formatCode="#,##0.00">
                  <c:v>164241.23000000001</c:v>
                </c:pt>
                <c:pt idx="2137" formatCode="#,##0.00">
                  <c:v>164214.23000000001</c:v>
                </c:pt>
                <c:pt idx="2138" formatCode="#,##0.00">
                  <c:v>164187.04999999999</c:v>
                </c:pt>
                <c:pt idx="2139" formatCode="#,##0.00">
                  <c:v>164159.69</c:v>
                </c:pt>
                <c:pt idx="2140" formatCode="#,##0.00">
                  <c:v>164132.06</c:v>
                </c:pt>
                <c:pt idx="2141" formatCode="#,##0.00">
                  <c:v>164104.29999999999</c:v>
                </c:pt>
                <c:pt idx="2142" formatCode="#,##0.00">
                  <c:v>164076.28</c:v>
                </c:pt>
                <c:pt idx="2143" formatCode="#,##0.00">
                  <c:v>164048.09</c:v>
                </c:pt>
                <c:pt idx="2144" formatCode="#,##0.00">
                  <c:v>164019.67000000001</c:v>
                </c:pt>
                <c:pt idx="2145" formatCode="#,##0.00">
                  <c:v>163991.04999999999</c:v>
                </c:pt>
                <c:pt idx="2146" formatCode="#,##0.00">
                  <c:v>163962.22</c:v>
                </c:pt>
                <c:pt idx="2147" formatCode="#,##0.00">
                  <c:v>163933.12</c:v>
                </c:pt>
                <c:pt idx="2148" formatCode="#,##0.00">
                  <c:v>163903.92000000001</c:v>
                </c:pt>
                <c:pt idx="2149" formatCode="#,##0.00">
                  <c:v>163874.48000000001</c:v>
                </c:pt>
                <c:pt idx="2150" formatCode="#,##0.00">
                  <c:v>163844.88</c:v>
                </c:pt>
                <c:pt idx="2151" formatCode="#,##0.00">
                  <c:v>163815.06</c:v>
                </c:pt>
                <c:pt idx="2152" formatCode="#,##0.00">
                  <c:v>163785</c:v>
                </c:pt>
                <c:pt idx="2153" formatCode="#,##0.00">
                  <c:v>163754.81</c:v>
                </c:pt>
                <c:pt idx="2154" formatCode="#,##0.00">
                  <c:v>163724.45000000001</c:v>
                </c:pt>
                <c:pt idx="2155" formatCode="#,##0.00">
                  <c:v>163693.94</c:v>
                </c:pt>
                <c:pt idx="2156" formatCode="#,##0.00">
                  <c:v>163663.20000000001</c:v>
                </c:pt>
                <c:pt idx="2157" formatCode="#,##0.00">
                  <c:v>163632.26999999999</c:v>
                </c:pt>
                <c:pt idx="2158" formatCode="#,##0.00">
                  <c:v>163601.17000000001</c:v>
                </c:pt>
                <c:pt idx="2159" formatCode="#,##0.00">
                  <c:v>163570.03</c:v>
                </c:pt>
                <c:pt idx="2160" formatCode="#,##0.00">
                  <c:v>163538.66</c:v>
                </c:pt>
                <c:pt idx="2161" formatCode="#,##0.00">
                  <c:v>163507.07999999999</c:v>
                </c:pt>
                <c:pt idx="2162" formatCode="#,##0.00">
                  <c:v>163475.35999999999</c:v>
                </c:pt>
                <c:pt idx="2163" formatCode="#,##0.00">
                  <c:v>163443.48000000001</c:v>
                </c:pt>
                <c:pt idx="2164" formatCode="#,##0.00">
                  <c:v>163411.5</c:v>
                </c:pt>
                <c:pt idx="2165" formatCode="#,##0.00">
                  <c:v>163379.26999999999</c:v>
                </c:pt>
                <c:pt idx="2166" formatCode="#,##0.00">
                  <c:v>163346.78</c:v>
                </c:pt>
                <c:pt idx="2167" formatCode="#,##0.00">
                  <c:v>163314.23000000001</c:v>
                </c:pt>
                <c:pt idx="2168" formatCode="#,##0.00">
                  <c:v>163281.41</c:v>
                </c:pt>
                <c:pt idx="2169" formatCode="#,##0.00">
                  <c:v>163248.35999999999</c:v>
                </c:pt>
                <c:pt idx="2170" formatCode="#,##0.00">
                  <c:v>163215.09</c:v>
                </c:pt>
                <c:pt idx="2171" formatCode="#,##0.00">
                  <c:v>163181.66</c:v>
                </c:pt>
                <c:pt idx="2172" formatCode="#,##0.00">
                  <c:v>163147.94</c:v>
                </c:pt>
                <c:pt idx="2173" formatCode="#,##0.00">
                  <c:v>163114.10999999999</c:v>
                </c:pt>
                <c:pt idx="2174" formatCode="#,##0.00">
                  <c:v>163079.92000000001</c:v>
                </c:pt>
                <c:pt idx="2175" formatCode="#,##0.00">
                  <c:v>163045.51999999999</c:v>
                </c:pt>
                <c:pt idx="2176" formatCode="#,##0.00">
                  <c:v>163010.89000000001</c:v>
                </c:pt>
                <c:pt idx="2177" formatCode="#,##0.00">
                  <c:v>162976.06</c:v>
                </c:pt>
                <c:pt idx="2178" formatCode="#,##0.00">
                  <c:v>162940.95000000001</c:v>
                </c:pt>
                <c:pt idx="2179" formatCode="#,##0.00">
                  <c:v>162905.62</c:v>
                </c:pt>
                <c:pt idx="2180" formatCode="#,##0.00">
                  <c:v>162870.04999999999</c:v>
                </c:pt>
                <c:pt idx="2181" formatCode="#,##0.00">
                  <c:v>162834.19</c:v>
                </c:pt>
                <c:pt idx="2182" formatCode="#,##0.00">
                  <c:v>162798.14000000001</c:v>
                </c:pt>
                <c:pt idx="2183" formatCode="#,##0.00">
                  <c:v>162761.91</c:v>
                </c:pt>
                <c:pt idx="2184" formatCode="#,##0.00">
                  <c:v>162725.32999999999</c:v>
                </c:pt>
                <c:pt idx="2185" formatCode="#,##0.00">
                  <c:v>162688.5</c:v>
                </c:pt>
                <c:pt idx="2186" formatCode="#,##0.00">
                  <c:v>162651.44</c:v>
                </c:pt>
                <c:pt idx="2187" formatCode="#,##0.00">
                  <c:v>162614.12</c:v>
                </c:pt>
                <c:pt idx="2188" formatCode="#,##0.00">
                  <c:v>162576.62</c:v>
                </c:pt>
                <c:pt idx="2189" formatCode="#,##0.00">
                  <c:v>162538.88</c:v>
                </c:pt>
                <c:pt idx="2190" formatCode="#,##0.00">
                  <c:v>162500.81</c:v>
                </c:pt>
                <c:pt idx="2191" formatCode="#,##0.00">
                  <c:v>162462.57999999999</c:v>
                </c:pt>
                <c:pt idx="2192" formatCode="#,##0.00">
                  <c:v>162424.14000000001</c:v>
                </c:pt>
                <c:pt idx="2193" formatCode="#,##0.00">
                  <c:v>162385.42000000001</c:v>
                </c:pt>
                <c:pt idx="2194" formatCode="#,##0.00">
                  <c:v>162346.45000000001</c:v>
                </c:pt>
                <c:pt idx="2195" formatCode="#,##0.00">
                  <c:v>162307.28</c:v>
                </c:pt>
                <c:pt idx="2196" formatCode="#,##0.00">
                  <c:v>162267.89000000001</c:v>
                </c:pt>
                <c:pt idx="2197" formatCode="#,##0.00">
                  <c:v>162228.22</c:v>
                </c:pt>
                <c:pt idx="2198" formatCode="#,##0.00">
                  <c:v>162188.34</c:v>
                </c:pt>
                <c:pt idx="2199" formatCode="#,##0.00">
                  <c:v>162148.29999999999</c:v>
                </c:pt>
                <c:pt idx="2200" formatCode="#,##0.00">
                  <c:v>162107.91</c:v>
                </c:pt>
                <c:pt idx="2201" formatCode="#,##0.00">
                  <c:v>162067.39000000001</c:v>
                </c:pt>
                <c:pt idx="2202" formatCode="#,##0.00">
                  <c:v>162026.67000000001</c:v>
                </c:pt>
                <c:pt idx="2203" formatCode="#,##0.00">
                  <c:v>161985.64000000001</c:v>
                </c:pt>
                <c:pt idx="2204" formatCode="#,##0.00">
                  <c:v>161944.45000000001</c:v>
                </c:pt>
                <c:pt idx="2205" formatCode="#,##0.00">
                  <c:v>161902.97</c:v>
                </c:pt>
                <c:pt idx="2206" formatCode="#,##0.00">
                  <c:v>161861.28</c:v>
                </c:pt>
                <c:pt idx="2207" formatCode="#,##0.00">
                  <c:v>161819.47</c:v>
                </c:pt>
                <c:pt idx="2208" formatCode="#,##0.00">
                  <c:v>161777.38</c:v>
                </c:pt>
                <c:pt idx="2209" formatCode="#,##0.00">
                  <c:v>161735.07999999999</c:v>
                </c:pt>
                <c:pt idx="2210" formatCode="#,##0.00">
                  <c:v>161692.56</c:v>
                </c:pt>
                <c:pt idx="2211" formatCode="#,##0.00">
                  <c:v>161649.75</c:v>
                </c:pt>
                <c:pt idx="2212" formatCode="#,##0.00">
                  <c:v>161606.82999999999</c:v>
                </c:pt>
                <c:pt idx="2213" formatCode="#,##0.00">
                  <c:v>161563.73000000001</c:v>
                </c:pt>
                <c:pt idx="2214" formatCode="#,##0.00">
                  <c:v>161520.34</c:v>
                </c:pt>
                <c:pt idx="2215" formatCode="#,##0.00">
                  <c:v>161476.72</c:v>
                </c:pt>
                <c:pt idx="2216" formatCode="#,##0.00">
                  <c:v>161433.06</c:v>
                </c:pt>
                <c:pt idx="2217" formatCode="#,##0.00">
                  <c:v>161389.09</c:v>
                </c:pt>
                <c:pt idx="2218" formatCode="#,##0.00">
                  <c:v>161345</c:v>
                </c:pt>
                <c:pt idx="2219" formatCode="#,##0.00">
                  <c:v>161300.66</c:v>
                </c:pt>
                <c:pt idx="2220" formatCode="#,##0.00">
                  <c:v>161256.17000000001</c:v>
                </c:pt>
                <c:pt idx="2221" formatCode="#,##0.00">
                  <c:v>161211.51999999999</c:v>
                </c:pt>
                <c:pt idx="2222" formatCode="#,##0.00">
                  <c:v>161166.69</c:v>
                </c:pt>
                <c:pt idx="2223" formatCode="#,##0.00">
                  <c:v>161121.60999999999</c:v>
                </c:pt>
                <c:pt idx="2224" formatCode="#,##0.00">
                  <c:v>161076.39000000001</c:v>
                </c:pt>
                <c:pt idx="2225" formatCode="#,##0.00">
                  <c:v>161030.98000000001</c:v>
                </c:pt>
                <c:pt idx="2226" formatCode="#,##0.00">
                  <c:v>160985.34</c:v>
                </c:pt>
                <c:pt idx="2227" formatCode="#,##0.00">
                  <c:v>160939.57999999999</c:v>
                </c:pt>
                <c:pt idx="2228" formatCode="#,##0.00">
                  <c:v>160893.48000000001</c:v>
                </c:pt>
                <c:pt idx="2229" formatCode="#,##0.00">
                  <c:v>160847.39000000001</c:v>
                </c:pt>
                <c:pt idx="2230" formatCode="#,##0.00">
                  <c:v>160800.98000000001</c:v>
                </c:pt>
                <c:pt idx="2231" formatCode="#,##0.00">
                  <c:v>160754.35999999999</c:v>
                </c:pt>
                <c:pt idx="2232" formatCode="#,##0.00">
                  <c:v>160707.56</c:v>
                </c:pt>
                <c:pt idx="2233" formatCode="#,##0.00">
                  <c:v>160660.54999999999</c:v>
                </c:pt>
                <c:pt idx="2234" formatCode="#,##0.00">
                  <c:v>160613.32999999999</c:v>
                </c:pt>
                <c:pt idx="2235" formatCode="#,##0.00">
                  <c:v>160565.89000000001</c:v>
                </c:pt>
                <c:pt idx="2236" formatCode="#,##0.00">
                  <c:v>160518.20000000001</c:v>
                </c:pt>
                <c:pt idx="2237" formatCode="#,##0.00">
                  <c:v>160470.39000000001</c:v>
                </c:pt>
                <c:pt idx="2238" formatCode="#,##0.00">
                  <c:v>160422.28</c:v>
                </c:pt>
                <c:pt idx="2239" formatCode="#,##0.00">
                  <c:v>160374</c:v>
                </c:pt>
                <c:pt idx="2240" formatCode="#,##0.00">
                  <c:v>160325.48000000001</c:v>
                </c:pt>
                <c:pt idx="2241" formatCode="#,##0.00">
                  <c:v>160276.72</c:v>
                </c:pt>
                <c:pt idx="2242" formatCode="#,##0.00">
                  <c:v>160227.81</c:v>
                </c:pt>
                <c:pt idx="2243" formatCode="#,##0.00">
                  <c:v>160178.70000000001</c:v>
                </c:pt>
                <c:pt idx="2244" formatCode="#,##0.00">
                  <c:v>160129.38</c:v>
                </c:pt>
                <c:pt idx="2245" formatCode="#,##0.00">
                  <c:v>160079.82999999999</c:v>
                </c:pt>
                <c:pt idx="2246" formatCode="#,##0.00">
                  <c:v>160030.09</c:v>
                </c:pt>
                <c:pt idx="2247" formatCode="#,##0.00">
                  <c:v>159980.16</c:v>
                </c:pt>
                <c:pt idx="2248" formatCode="#,##0.00">
                  <c:v>159930.03</c:v>
                </c:pt>
                <c:pt idx="2249" formatCode="#,##0.00">
                  <c:v>159879.70000000001</c:v>
                </c:pt>
                <c:pt idx="2250" formatCode="#,##0.00">
                  <c:v>159829.16</c:v>
                </c:pt>
                <c:pt idx="2251" formatCode="#,##0.00">
                  <c:v>159778.42000000001</c:v>
                </c:pt>
                <c:pt idx="2252" formatCode="#,##0.00">
                  <c:v>159727.53</c:v>
                </c:pt>
                <c:pt idx="2253" formatCode="#,##0.00">
                  <c:v>159676.44</c:v>
                </c:pt>
                <c:pt idx="2254" formatCode="#,##0.00">
                  <c:v>159625.14000000001</c:v>
                </c:pt>
                <c:pt idx="2255" formatCode="#,##0.00">
                  <c:v>159573.67000000001</c:v>
                </c:pt>
                <c:pt idx="2256" formatCode="#,##0.00">
                  <c:v>159522.03</c:v>
                </c:pt>
                <c:pt idx="2257" formatCode="#,##0.00">
                  <c:v>159470.20000000001</c:v>
                </c:pt>
                <c:pt idx="2258" formatCode="#,##0.00">
                  <c:v>159418.22</c:v>
                </c:pt>
                <c:pt idx="2259" formatCode="#,##0.00">
                  <c:v>159366.09</c:v>
                </c:pt>
                <c:pt idx="2260" formatCode="#,##0.00">
                  <c:v>159313.78</c:v>
                </c:pt>
                <c:pt idx="2261" formatCode="#,##0.00">
                  <c:v>159261.25</c:v>
                </c:pt>
                <c:pt idx="2262" formatCode="#,##0.00">
                  <c:v>159208.59</c:v>
                </c:pt>
                <c:pt idx="2263" formatCode="#,##0.00">
                  <c:v>159155.76999999999</c:v>
                </c:pt>
                <c:pt idx="2264" formatCode="#,##0.00">
                  <c:v>159102.75</c:v>
                </c:pt>
                <c:pt idx="2265" formatCode="#,##0.00">
                  <c:v>159049.66</c:v>
                </c:pt>
                <c:pt idx="2266" formatCode="#,##0.00">
                  <c:v>158996.34</c:v>
                </c:pt>
                <c:pt idx="2267" formatCode="#,##0.00">
                  <c:v>158942.85999999999</c:v>
                </c:pt>
                <c:pt idx="2268" formatCode="#,##0.00">
                  <c:v>158889.23000000001</c:v>
                </c:pt>
                <c:pt idx="2269" formatCode="#,##0.00">
                  <c:v>158835.34</c:v>
                </c:pt>
                <c:pt idx="2270" formatCode="#,##0.00">
                  <c:v>158781.51999999999</c:v>
                </c:pt>
                <c:pt idx="2271" formatCode="#,##0.00">
                  <c:v>158727.42000000001</c:v>
                </c:pt>
                <c:pt idx="2272" formatCode="#,##0.00">
                  <c:v>158673.19</c:v>
                </c:pt>
                <c:pt idx="2273" formatCode="#,##0.00">
                  <c:v>158618.95000000001</c:v>
                </c:pt>
                <c:pt idx="2274" formatCode="#,##0.00">
                  <c:v>158564.47</c:v>
                </c:pt>
                <c:pt idx="2275" formatCode="#,##0.00">
                  <c:v>158509.79999999999</c:v>
                </c:pt>
                <c:pt idx="2276" formatCode="#,##0.00">
                  <c:v>158454.98000000001</c:v>
                </c:pt>
                <c:pt idx="2277" formatCode="#,##0.00">
                  <c:v>158400.04999999999</c:v>
                </c:pt>
                <c:pt idx="2278" formatCode="#,##0.00">
                  <c:v>158345.03</c:v>
                </c:pt>
                <c:pt idx="2279" formatCode="#,##0.00">
                  <c:v>158289.88</c:v>
                </c:pt>
                <c:pt idx="2280" formatCode="#,##0.00">
                  <c:v>158234.59</c:v>
                </c:pt>
                <c:pt idx="2281" formatCode="#,##0.00">
                  <c:v>158179.10999999999</c:v>
                </c:pt>
                <c:pt idx="2282" formatCode="#,##0.00">
                  <c:v>158123.51999999999</c:v>
                </c:pt>
                <c:pt idx="2283" formatCode="#,##0.00">
                  <c:v>158067.73000000001</c:v>
                </c:pt>
                <c:pt idx="2284" formatCode="#,##0.00">
                  <c:v>158011.94</c:v>
                </c:pt>
                <c:pt idx="2285" formatCode="#,##0.00">
                  <c:v>157956.03</c:v>
                </c:pt>
                <c:pt idx="2286" formatCode="#,##0.00">
                  <c:v>157899.94</c:v>
                </c:pt>
                <c:pt idx="2287" formatCode="#,##0.00">
                  <c:v>157843.73000000001</c:v>
                </c:pt>
                <c:pt idx="2288" formatCode="#,##0.00">
                  <c:v>157787.45000000001</c:v>
                </c:pt>
                <c:pt idx="2289" formatCode="#,##0.00">
                  <c:v>157731.04999999999</c:v>
                </c:pt>
                <c:pt idx="2290" formatCode="#,##0.00">
                  <c:v>157674.45000000001</c:v>
                </c:pt>
                <c:pt idx="2291" formatCode="#,##0.00">
                  <c:v>157617.79999999999</c:v>
                </c:pt>
                <c:pt idx="2292" formatCode="#,##0.00">
                  <c:v>157560.97</c:v>
                </c:pt>
                <c:pt idx="2293" formatCode="#,##0.00">
                  <c:v>157504.09</c:v>
                </c:pt>
                <c:pt idx="2294" formatCode="#,##0.00">
                  <c:v>157447.04999999999</c:v>
                </c:pt>
                <c:pt idx="2295" formatCode="#,##0.00">
                  <c:v>157389.89000000001</c:v>
                </c:pt>
                <c:pt idx="2296" formatCode="#,##0.00">
                  <c:v>157332.62</c:v>
                </c:pt>
                <c:pt idx="2297" formatCode="#,##0.00">
                  <c:v>157275.26999999999</c:v>
                </c:pt>
                <c:pt idx="2298" formatCode="#,##0.00">
                  <c:v>157217.81</c:v>
                </c:pt>
                <c:pt idx="2299" formatCode="#,##0.00">
                  <c:v>157160.16</c:v>
                </c:pt>
                <c:pt idx="2300" formatCode="#,##0.00">
                  <c:v>157102.47</c:v>
                </c:pt>
                <c:pt idx="2301" formatCode="#,##0.00">
                  <c:v>157044.69</c:v>
                </c:pt>
                <c:pt idx="2302" formatCode="#,##0.00">
                  <c:v>156986.75</c:v>
                </c:pt>
                <c:pt idx="2303" formatCode="#,##0.00">
                  <c:v>156928.72</c:v>
                </c:pt>
                <c:pt idx="2304" formatCode="#,##0.00">
                  <c:v>156870.60999999999</c:v>
                </c:pt>
                <c:pt idx="2305" formatCode="#,##0.00">
                  <c:v>156812.29999999999</c:v>
                </c:pt>
                <c:pt idx="2306" formatCode="#,##0.00">
                  <c:v>156753.95000000001</c:v>
                </c:pt>
                <c:pt idx="2307" formatCode="#,##0.00">
                  <c:v>156695.45000000001</c:v>
                </c:pt>
                <c:pt idx="2308" formatCode="#,##0.00">
                  <c:v>156636.92000000001</c:v>
                </c:pt>
                <c:pt idx="2309" formatCode="#,##0.00">
                  <c:v>156578.25</c:v>
                </c:pt>
                <c:pt idx="2310" formatCode="#,##0.00">
                  <c:v>156519.51999999999</c:v>
                </c:pt>
                <c:pt idx="2311" formatCode="#,##0.00">
                  <c:v>156460.64000000001</c:v>
                </c:pt>
                <c:pt idx="2312" formatCode="#,##0.00">
                  <c:v>156401.62</c:v>
                </c:pt>
                <c:pt idx="2313" formatCode="#,##0.00">
                  <c:v>156342.62</c:v>
                </c:pt>
                <c:pt idx="2314" formatCode="#,##0.00">
                  <c:v>156283.41</c:v>
                </c:pt>
                <c:pt idx="2315" formatCode="#,##0.00">
                  <c:v>156224.20000000001</c:v>
                </c:pt>
                <c:pt idx="2316" formatCode="#,##0.00">
                  <c:v>156164.82999999999</c:v>
                </c:pt>
                <c:pt idx="2317" formatCode="#,##0.00">
                  <c:v>156105.44</c:v>
                </c:pt>
                <c:pt idx="2318" formatCode="#,##0.00">
                  <c:v>156045.94</c:v>
                </c:pt>
                <c:pt idx="2319" formatCode="#,##0.00">
                  <c:v>155986.41</c:v>
                </c:pt>
                <c:pt idx="2320" formatCode="#,##0.00">
                  <c:v>155926.67000000001</c:v>
                </c:pt>
                <c:pt idx="2321" formatCode="#,##0.00">
                  <c:v>155866.92000000001</c:v>
                </c:pt>
                <c:pt idx="2322" formatCode="#,##0.00">
                  <c:v>155807.06</c:v>
                </c:pt>
                <c:pt idx="2323" formatCode="#,##0.00">
                  <c:v>155747.17000000001</c:v>
                </c:pt>
                <c:pt idx="2324" formatCode="#,##0.00">
                  <c:v>155687.09</c:v>
                </c:pt>
                <c:pt idx="2325" formatCode="#,##0.00">
                  <c:v>155627.03</c:v>
                </c:pt>
                <c:pt idx="2326" formatCode="#,##0.00">
                  <c:v>155566.85999999999</c:v>
                </c:pt>
                <c:pt idx="2327" formatCode="#,##0.00">
                  <c:v>155506.60999999999</c:v>
                </c:pt>
                <c:pt idx="2328" formatCode="#,##0.00">
                  <c:v>155446.31</c:v>
                </c:pt>
                <c:pt idx="2329" formatCode="#,##0.00">
                  <c:v>155385.98000000001</c:v>
                </c:pt>
                <c:pt idx="2330" formatCode="#,##0.00">
                  <c:v>155325.51999999999</c:v>
                </c:pt>
                <c:pt idx="2331" formatCode="#,##0.00">
                  <c:v>155264.92000000001</c:v>
                </c:pt>
                <c:pt idx="2332" formatCode="#,##0.00">
                  <c:v>155204.31</c:v>
                </c:pt>
                <c:pt idx="2333" formatCode="#,##0.00">
                  <c:v>155143.64000000001</c:v>
                </c:pt>
                <c:pt idx="2334" formatCode="#,##0.00">
                  <c:v>155082.95000000001</c:v>
                </c:pt>
                <c:pt idx="2335" formatCode="#,##0.00">
                  <c:v>155022.20000000001</c:v>
                </c:pt>
                <c:pt idx="2336" formatCode="#,##0.00">
                  <c:v>154961.41</c:v>
                </c:pt>
                <c:pt idx="2337" formatCode="#,##0.00">
                  <c:v>154900.54999999999</c:v>
                </c:pt>
                <c:pt idx="2338" formatCode="#,##0.00">
                  <c:v>154839.67000000001</c:v>
                </c:pt>
                <c:pt idx="2339" formatCode="#,##0.00">
                  <c:v>154778.66</c:v>
                </c:pt>
                <c:pt idx="2340" formatCode="#,##0.00">
                  <c:v>154717.53</c:v>
                </c:pt>
                <c:pt idx="2341" formatCode="#,##0.00">
                  <c:v>154656.41</c:v>
                </c:pt>
                <c:pt idx="2342" formatCode="#,##0.00">
                  <c:v>154595.23000000001</c:v>
                </c:pt>
                <c:pt idx="2343" formatCode="#,##0.00">
                  <c:v>154533.98000000001</c:v>
                </c:pt>
                <c:pt idx="2344" formatCode="#,##0.00">
                  <c:v>154472.78</c:v>
                </c:pt>
                <c:pt idx="2345" formatCode="#,##0.00">
                  <c:v>154411.48000000001</c:v>
                </c:pt>
                <c:pt idx="2346" formatCode="#,##0.00">
                  <c:v>154350.10999999999</c:v>
                </c:pt>
                <c:pt idx="2347" formatCode="#,##0.00">
                  <c:v>154288.67000000001</c:v>
                </c:pt>
                <c:pt idx="2348" formatCode="#,##0.00">
                  <c:v>154227.23000000001</c:v>
                </c:pt>
                <c:pt idx="2349" formatCode="#,##0.00">
                  <c:v>154165.69</c:v>
                </c:pt>
                <c:pt idx="2350" formatCode="#,##0.00">
                  <c:v>154104.20000000001</c:v>
                </c:pt>
                <c:pt idx="2351" formatCode="#,##0.00">
                  <c:v>154042.5</c:v>
                </c:pt>
                <c:pt idx="2352" formatCode="#,##0.00">
                  <c:v>153980.82999999999</c:v>
                </c:pt>
                <c:pt idx="2353" formatCode="#,##0.00">
                  <c:v>153919.12</c:v>
                </c:pt>
                <c:pt idx="2354" formatCode="#,##0.00">
                  <c:v>153857.42000000001</c:v>
                </c:pt>
                <c:pt idx="2355" formatCode="#,##0.00">
                  <c:v>153795.70000000001</c:v>
                </c:pt>
                <c:pt idx="2356" formatCode="#,##0.00">
                  <c:v>153733.95000000001</c:v>
                </c:pt>
                <c:pt idx="2357" formatCode="#,##0.00">
                  <c:v>153672.10999999999</c:v>
                </c:pt>
                <c:pt idx="2358" formatCode="#,##0.00">
                  <c:v>153610.28</c:v>
                </c:pt>
                <c:pt idx="2359" formatCode="#,##0.00">
                  <c:v>153548.31</c:v>
                </c:pt>
                <c:pt idx="2360" formatCode="#,##0.00">
                  <c:v>153486.44</c:v>
                </c:pt>
                <c:pt idx="2361" formatCode="#,##0.00">
                  <c:v>153424.51999999999</c:v>
                </c:pt>
                <c:pt idx="2362" formatCode="#,##0.00">
                  <c:v>153362.60999999999</c:v>
                </c:pt>
                <c:pt idx="2363" formatCode="#,##0.00">
                  <c:v>153300.73000000001</c:v>
                </c:pt>
                <c:pt idx="2364" formatCode="#,##0.00">
                  <c:v>153238.73000000001</c:v>
                </c:pt>
                <c:pt idx="2365" formatCode="#,##0.00">
                  <c:v>153176.75</c:v>
                </c:pt>
                <c:pt idx="2366" formatCode="#,##0.00">
                  <c:v>153114.75</c:v>
                </c:pt>
                <c:pt idx="2367" formatCode="#,##0.00">
                  <c:v>153052.75</c:v>
                </c:pt>
                <c:pt idx="2368" formatCode="#,##0.00">
                  <c:v>152990.67000000001</c:v>
                </c:pt>
                <c:pt idx="2369" formatCode="#,##0.00">
                  <c:v>152928.53</c:v>
                </c:pt>
                <c:pt idx="2370" formatCode="#,##0.00">
                  <c:v>152866.98000000001</c:v>
                </c:pt>
                <c:pt idx="2371" formatCode="#,##0.00">
                  <c:v>152804.72</c:v>
                </c:pt>
                <c:pt idx="2372" formatCode="#,##0.00">
                  <c:v>152742.47</c:v>
                </c:pt>
                <c:pt idx="2373" formatCode="#,##0.00">
                  <c:v>152680.28</c:v>
                </c:pt>
                <c:pt idx="2374" formatCode="#,##0.00">
                  <c:v>152618.14000000001</c:v>
                </c:pt>
                <c:pt idx="2375" formatCode="#,##0.00">
                  <c:v>152555.97</c:v>
                </c:pt>
                <c:pt idx="2376" formatCode="#,##0.00">
                  <c:v>152493.79999999999</c:v>
                </c:pt>
                <c:pt idx="2377" formatCode="#,##0.00">
                  <c:v>152431.53</c:v>
                </c:pt>
                <c:pt idx="2378" formatCode="#,##0.00">
                  <c:v>152369.42000000001</c:v>
                </c:pt>
                <c:pt idx="2379" formatCode="#,##0.00">
                  <c:v>152307.32999999999</c:v>
                </c:pt>
                <c:pt idx="2380" formatCode="#,##0.00">
                  <c:v>152245.26999999999</c:v>
                </c:pt>
                <c:pt idx="2381" formatCode="#,##0.00">
                  <c:v>152183.14000000001</c:v>
                </c:pt>
                <c:pt idx="2382" formatCode="#,##0.00">
                  <c:v>152121.03</c:v>
                </c:pt>
                <c:pt idx="2383" formatCode="#,##0.00">
                  <c:v>152058.95000000001</c:v>
                </c:pt>
                <c:pt idx="2384" formatCode="#,##0.00">
                  <c:v>151996.81</c:v>
                </c:pt>
                <c:pt idx="2385" formatCode="#,##0.00">
                  <c:v>151934.75</c:v>
                </c:pt>
                <c:pt idx="2386" formatCode="#,##0.00">
                  <c:v>151872.56</c:v>
                </c:pt>
                <c:pt idx="2387" formatCode="#,##0.00">
                  <c:v>151810.53</c:v>
                </c:pt>
                <c:pt idx="2388" formatCode="#,##0.00">
                  <c:v>151748.45000000001</c:v>
                </c:pt>
                <c:pt idx="2389" formatCode="#,##0.00">
                  <c:v>151686.45000000001</c:v>
                </c:pt>
                <c:pt idx="2390" formatCode="#,##0.00">
                  <c:v>151624.45000000001</c:v>
                </c:pt>
                <c:pt idx="2391" formatCode="#,##0.00">
                  <c:v>151562.48000000001</c:v>
                </c:pt>
                <c:pt idx="2392" formatCode="#,##0.00">
                  <c:v>151500.56</c:v>
                </c:pt>
                <c:pt idx="2393" formatCode="#,##0.00">
                  <c:v>151438.53</c:v>
                </c:pt>
                <c:pt idx="2394" formatCode="#,##0.00">
                  <c:v>151376.67000000001</c:v>
                </c:pt>
                <c:pt idx="2395" formatCode="#,##0.00">
                  <c:v>151314.75</c:v>
                </c:pt>
                <c:pt idx="2396" formatCode="#,##0.00">
                  <c:v>151252.94</c:v>
                </c:pt>
                <c:pt idx="2397" formatCode="#,##0.00">
                  <c:v>151191.07999999999</c:v>
                </c:pt>
                <c:pt idx="2398" formatCode="#,##0.00">
                  <c:v>151129.25</c:v>
                </c:pt>
                <c:pt idx="2399" formatCode="#,##0.00">
                  <c:v>151067.35999999999</c:v>
                </c:pt>
                <c:pt idx="2400" formatCode="#,##0.00">
                  <c:v>151005.62</c:v>
                </c:pt>
                <c:pt idx="2401" formatCode="#,##0.00">
                  <c:v>150943.79999999999</c:v>
                </c:pt>
                <c:pt idx="2402" formatCode="#,##0.00">
                  <c:v>150882.07999999999</c:v>
                </c:pt>
                <c:pt idx="2403" formatCode="#,##0.00">
                  <c:v>150820.32999999999</c:v>
                </c:pt>
                <c:pt idx="2404" formatCode="#,##0.00">
                  <c:v>150758.67000000001</c:v>
                </c:pt>
                <c:pt idx="2405" formatCode="#,##0.00">
                  <c:v>150697.03</c:v>
                </c:pt>
                <c:pt idx="2406" formatCode="#,##0.00">
                  <c:v>150635.34</c:v>
                </c:pt>
                <c:pt idx="2407" formatCode="#,##0.00">
                  <c:v>150573.76999999999</c:v>
                </c:pt>
                <c:pt idx="2408" formatCode="#,##0.00">
                  <c:v>150512.20000000001</c:v>
                </c:pt>
                <c:pt idx="2409" formatCode="#,##0.00">
                  <c:v>150450.73000000001</c:v>
                </c:pt>
                <c:pt idx="2410" formatCode="#,##0.00">
                  <c:v>150389.20000000001</c:v>
                </c:pt>
                <c:pt idx="2411" formatCode="#,##0.00">
                  <c:v>150327.72</c:v>
                </c:pt>
                <c:pt idx="2412" formatCode="#,##0.00">
                  <c:v>150266.32999999999</c:v>
                </c:pt>
                <c:pt idx="2413" formatCode="#,##0.00">
                  <c:v>150204.97</c:v>
                </c:pt>
                <c:pt idx="2414" formatCode="#,##0.00">
                  <c:v>150143.69</c:v>
                </c:pt>
                <c:pt idx="2415" formatCode="#,##0.00">
                  <c:v>150082.42000000001</c:v>
                </c:pt>
                <c:pt idx="2416" formatCode="#,##0.00">
                  <c:v>150021.12</c:v>
                </c:pt>
                <c:pt idx="2417" formatCode="#,##0.00">
                  <c:v>149959.92000000001</c:v>
                </c:pt>
                <c:pt idx="2418" formatCode="#,##0.00">
                  <c:v>149898.84</c:v>
                </c:pt>
                <c:pt idx="2419" formatCode="#,##0.00">
                  <c:v>149837.69</c:v>
                </c:pt>
                <c:pt idx="2420" formatCode="#,##0.00">
                  <c:v>149776.59</c:v>
                </c:pt>
                <c:pt idx="2421" formatCode="#,##0.00">
                  <c:v>149715.60999999999</c:v>
                </c:pt>
                <c:pt idx="2422" formatCode="#,##0.00">
                  <c:v>149654.66</c:v>
                </c:pt>
                <c:pt idx="2423" formatCode="#,##0.00">
                  <c:v>149593.79999999999</c:v>
                </c:pt>
                <c:pt idx="2424" formatCode="#,##0.00">
                  <c:v>149533.03</c:v>
                </c:pt>
                <c:pt idx="2425" formatCode="#,##0.00">
                  <c:v>149472.12</c:v>
                </c:pt>
                <c:pt idx="2426" formatCode="#,##0.00">
                  <c:v>149411.29999999999</c:v>
                </c:pt>
                <c:pt idx="2427" formatCode="#,##0.00">
                  <c:v>149350.5</c:v>
                </c:pt>
                <c:pt idx="2428" formatCode="#,##0.00">
                  <c:v>149289.75</c:v>
                </c:pt>
                <c:pt idx="2429" formatCode="#,##0.00">
                  <c:v>149229.09</c:v>
                </c:pt>
                <c:pt idx="2430" formatCode="#,##0.00">
                  <c:v>149168.39000000001</c:v>
                </c:pt>
                <c:pt idx="2431" formatCode="#,##0.00">
                  <c:v>149107.78</c:v>
                </c:pt>
                <c:pt idx="2432" formatCode="#,##0.00">
                  <c:v>149047.22</c:v>
                </c:pt>
                <c:pt idx="2433" formatCode="#,##0.00">
                  <c:v>148986.70000000001</c:v>
                </c:pt>
                <c:pt idx="2434" formatCode="#,##0.00">
                  <c:v>148926.19</c:v>
                </c:pt>
                <c:pt idx="2435" formatCode="#,##0.00">
                  <c:v>148865.76999999999</c:v>
                </c:pt>
                <c:pt idx="2436" formatCode="#,##0.00">
                  <c:v>148805.31</c:v>
                </c:pt>
                <c:pt idx="2437" formatCode="#,##0.00">
                  <c:v>148744.98000000001</c:v>
                </c:pt>
                <c:pt idx="2438" formatCode="#,##0.00">
                  <c:v>148684.59</c:v>
                </c:pt>
                <c:pt idx="2439" formatCode="#,##0.00">
                  <c:v>148624.38</c:v>
                </c:pt>
                <c:pt idx="2440" formatCode="#,##0.00">
                  <c:v>148564.22</c:v>
                </c:pt>
                <c:pt idx="2441" formatCode="#,##0.00">
                  <c:v>148504.07999999999</c:v>
                </c:pt>
                <c:pt idx="2442" formatCode="#,##0.00">
                  <c:v>148444.01999999999</c:v>
                </c:pt>
                <c:pt idx="2443" formatCode="#,##0.00">
                  <c:v>148384</c:v>
                </c:pt>
                <c:pt idx="2444" formatCode="#,##0.00">
                  <c:v>148324.01999999999</c:v>
                </c:pt>
                <c:pt idx="2445" formatCode="#,##0.00">
                  <c:v>148264.07999999999</c:v>
                </c:pt>
                <c:pt idx="2446" formatCode="#,##0.00">
                  <c:v>148204.23000000001</c:v>
                </c:pt>
                <c:pt idx="2447" formatCode="#,##0.00">
                  <c:v>148144.5</c:v>
                </c:pt>
                <c:pt idx="2448" formatCode="#,##0.00">
                  <c:v>148084.72</c:v>
                </c:pt>
                <c:pt idx="2449" formatCode="#,##0.00">
                  <c:v>148025.07999999999</c:v>
                </c:pt>
                <c:pt idx="2450" formatCode="#,##0.00">
                  <c:v>147965.41</c:v>
                </c:pt>
                <c:pt idx="2451" formatCode="#,##0.00">
                  <c:v>147905.85999999999</c:v>
                </c:pt>
                <c:pt idx="2452" formatCode="#,##0.00">
                  <c:v>147846.32999999999</c:v>
                </c:pt>
                <c:pt idx="2453" formatCode="#,##0.00">
                  <c:v>147786.91</c:v>
                </c:pt>
                <c:pt idx="2454" formatCode="#,##0.00">
                  <c:v>147727.47</c:v>
                </c:pt>
                <c:pt idx="2455" formatCode="#,##0.00">
                  <c:v>147668.16</c:v>
                </c:pt>
                <c:pt idx="2456" formatCode="#,##0.00">
                  <c:v>147608.89000000001</c:v>
                </c:pt>
                <c:pt idx="2457" formatCode="#,##0.00">
                  <c:v>147549.67000000001</c:v>
                </c:pt>
                <c:pt idx="2458" formatCode="#,##0.00">
                  <c:v>147490.54999999999</c:v>
                </c:pt>
                <c:pt idx="2459" formatCode="#,##0.00">
                  <c:v>147431.48000000001</c:v>
                </c:pt>
                <c:pt idx="2460" formatCode="#,##0.00">
                  <c:v>147372.42000000001</c:v>
                </c:pt>
                <c:pt idx="2461" formatCode="#,##0.00">
                  <c:v>147313.44</c:v>
                </c:pt>
                <c:pt idx="2462" formatCode="#,##0.00">
                  <c:v>147254.48000000001</c:v>
                </c:pt>
                <c:pt idx="2463" formatCode="#,##0.00">
                  <c:v>147195.69</c:v>
                </c:pt>
                <c:pt idx="2464" formatCode="#,##0.00">
                  <c:v>147136.95000000001</c:v>
                </c:pt>
                <c:pt idx="2465" formatCode="#,##0.00">
                  <c:v>147078.22</c:v>
                </c:pt>
                <c:pt idx="2466" formatCode="#,##0.00">
                  <c:v>147019.53</c:v>
                </c:pt>
                <c:pt idx="2467" formatCode="#,##0.00">
                  <c:v>146960.92000000001</c:v>
                </c:pt>
                <c:pt idx="2468" formatCode="#,##0.00">
                  <c:v>146902.35999999999</c:v>
                </c:pt>
                <c:pt idx="2469" formatCode="#,##0.00">
                  <c:v>146843.89000000001</c:v>
                </c:pt>
                <c:pt idx="2470" formatCode="#,##0.00">
                  <c:v>146785.51999999999</c:v>
                </c:pt>
                <c:pt idx="2471" formatCode="#,##0.00">
                  <c:v>146727.20000000001</c:v>
                </c:pt>
                <c:pt idx="2472" formatCode="#,##0.00">
                  <c:v>146668.88</c:v>
                </c:pt>
                <c:pt idx="2473" formatCode="#,##0.00">
                  <c:v>146610.59</c:v>
                </c:pt>
                <c:pt idx="2474" formatCode="#,##0.00">
                  <c:v>146552.39000000001</c:v>
                </c:pt>
                <c:pt idx="2475" formatCode="#,##0.00">
                  <c:v>146494.28</c:v>
                </c:pt>
                <c:pt idx="2476" formatCode="#,##0.00">
                  <c:v>146436.28</c:v>
                </c:pt>
                <c:pt idx="2477" formatCode="#,##0.00">
                  <c:v>146378.31</c:v>
                </c:pt>
                <c:pt idx="2478" formatCode="#,##0.00">
                  <c:v>146320.32999999999</c:v>
                </c:pt>
                <c:pt idx="2479" formatCode="#,##0.00">
                  <c:v>146262.53</c:v>
                </c:pt>
                <c:pt idx="2480" formatCode="#,##0.00">
                  <c:v>146204.81</c:v>
                </c:pt>
                <c:pt idx="2481" formatCode="#,##0.00">
                  <c:v>146147.06</c:v>
                </c:pt>
                <c:pt idx="2482" formatCode="#,##0.00">
                  <c:v>146089.39000000001</c:v>
                </c:pt>
                <c:pt idx="2483" formatCode="#,##0.00">
                  <c:v>146031.84</c:v>
                </c:pt>
                <c:pt idx="2484" formatCode="#,##0.00">
                  <c:v>145974.41</c:v>
                </c:pt>
                <c:pt idx="2485" formatCode="#,##0.00">
                  <c:v>145916.97</c:v>
                </c:pt>
                <c:pt idx="2486" formatCode="#,##0.00">
                  <c:v>145859.54999999999</c:v>
                </c:pt>
                <c:pt idx="2487" formatCode="#,##0.00">
                  <c:v>145802.20000000001</c:v>
                </c:pt>
                <c:pt idx="2488" formatCode="#,##0.00">
                  <c:v>145744.91</c:v>
                </c:pt>
                <c:pt idx="2489" formatCode="#,##0.00">
                  <c:v>145687.62</c:v>
                </c:pt>
                <c:pt idx="2490" formatCode="#,##0.00">
                  <c:v>145630.44</c:v>
                </c:pt>
                <c:pt idx="2491" formatCode="#,##0.00">
                  <c:v>145573.35999999999</c:v>
                </c:pt>
                <c:pt idx="2492" formatCode="#,##0.00">
                  <c:v>145516.42000000001</c:v>
                </c:pt>
                <c:pt idx="2493" formatCode="#,##0.00">
                  <c:v>145459.42000000001</c:v>
                </c:pt>
                <c:pt idx="2494" formatCode="#,##0.00">
                  <c:v>145402.57999999999</c:v>
                </c:pt>
                <c:pt idx="2495" formatCode="#,##0.00">
                  <c:v>145345.78</c:v>
                </c:pt>
                <c:pt idx="2496" formatCode="#,##0.00">
                  <c:v>145289.10999999999</c:v>
                </c:pt>
                <c:pt idx="2497" formatCode="#,##0.00">
                  <c:v>145232.42000000001</c:v>
                </c:pt>
                <c:pt idx="2498" formatCode="#,##0.00">
                  <c:v>145175.85999999999</c:v>
                </c:pt>
                <c:pt idx="2499" formatCode="#,##0.00">
                  <c:v>145119.26999999999</c:v>
                </c:pt>
                <c:pt idx="2500" formatCode="#,##0.00">
                  <c:v>145062.78</c:v>
                </c:pt>
                <c:pt idx="2501" formatCode="#,##0.00">
                  <c:v>145006.31</c:v>
                </c:pt>
                <c:pt idx="2502" formatCode="#,##0.00">
                  <c:v>144949.94</c:v>
                </c:pt>
                <c:pt idx="2503" formatCode="#,##0.00">
                  <c:v>144893.59</c:v>
                </c:pt>
                <c:pt idx="2504" formatCode="#,##0.00">
                  <c:v>144837.39000000001</c:v>
                </c:pt>
                <c:pt idx="2505" formatCode="#,##0.00">
                  <c:v>144781.20000000001</c:v>
                </c:pt>
                <c:pt idx="2506" formatCode="#,##0.00">
                  <c:v>144725.12</c:v>
                </c:pt>
                <c:pt idx="2507" formatCode="#,##0.00">
                  <c:v>144669.09</c:v>
                </c:pt>
                <c:pt idx="2508" formatCode="#,##0.00">
                  <c:v>144613.14000000001</c:v>
                </c:pt>
                <c:pt idx="2509" formatCode="#,##0.00">
                  <c:v>144557.20000000001</c:v>
                </c:pt>
                <c:pt idx="2510" formatCode="#,##0.00">
                  <c:v>144501.31</c:v>
                </c:pt>
                <c:pt idx="2511" formatCode="#,##0.00">
                  <c:v>144445.62</c:v>
                </c:pt>
                <c:pt idx="2512" formatCode="#,##0.00">
                  <c:v>144389.89000000001</c:v>
                </c:pt>
                <c:pt idx="2513" formatCode="#,##0.00">
                  <c:v>144334.22</c:v>
                </c:pt>
                <c:pt idx="2514" formatCode="#,##0.00">
                  <c:v>144278.66</c:v>
                </c:pt>
                <c:pt idx="2515" formatCode="#,##0.00">
                  <c:v>144223.04999999999</c:v>
                </c:pt>
                <c:pt idx="2516" formatCode="#,##0.00">
                  <c:v>144167.62</c:v>
                </c:pt>
                <c:pt idx="2517" formatCode="#,##0.00">
                  <c:v>144112.17000000001</c:v>
                </c:pt>
                <c:pt idx="2518" formatCode="#,##0.00">
                  <c:v>144056.78</c:v>
                </c:pt>
                <c:pt idx="2519" formatCode="#,##0.00">
                  <c:v>144001.5</c:v>
                </c:pt>
                <c:pt idx="2520" formatCode="#,##0.00">
                  <c:v>143946.26999999999</c:v>
                </c:pt>
                <c:pt idx="2521" formatCode="#,##0.00">
                  <c:v>143891.09</c:v>
                </c:pt>
                <c:pt idx="2522" formatCode="#,##0.00">
                  <c:v>143836.03</c:v>
                </c:pt>
                <c:pt idx="2523" formatCode="#,##0.00">
                  <c:v>143780.97</c:v>
                </c:pt>
                <c:pt idx="2524" formatCode="#,##0.00">
                  <c:v>143725.95000000001</c:v>
                </c:pt>
                <c:pt idx="2525" formatCode="#,##0.00">
                  <c:v>143671.09</c:v>
                </c:pt>
                <c:pt idx="2526" formatCode="#,##0.00">
                  <c:v>143616.20000000001</c:v>
                </c:pt>
                <c:pt idx="2527" formatCode="#,##0.00">
                  <c:v>143561.41</c:v>
                </c:pt>
                <c:pt idx="2528" formatCode="#,##0.00">
                  <c:v>143506.70000000001</c:v>
                </c:pt>
                <c:pt idx="2529" formatCode="#,##0.00">
                  <c:v>143452.03</c:v>
                </c:pt>
                <c:pt idx="2530" formatCode="#,##0.00">
                  <c:v>143397.38</c:v>
                </c:pt>
                <c:pt idx="2531" formatCode="#,##0.00">
                  <c:v>143342.84</c:v>
                </c:pt>
                <c:pt idx="2532" formatCode="#,##0.00">
                  <c:v>143288.34</c:v>
                </c:pt>
                <c:pt idx="2533" formatCode="#,##0.00">
                  <c:v>143233.89000000001</c:v>
                </c:pt>
                <c:pt idx="2534" formatCode="#,##0.00">
                  <c:v>143179.45000000001</c:v>
                </c:pt>
                <c:pt idx="2535" formatCode="#,##0.00">
                  <c:v>143125.09</c:v>
                </c:pt>
                <c:pt idx="2536" formatCode="#,##0.00">
                  <c:v>143070.78</c:v>
                </c:pt>
                <c:pt idx="2537" formatCode="#,##0.00">
                  <c:v>143016.57999999999</c:v>
                </c:pt>
                <c:pt idx="2538" formatCode="#,##0.00">
                  <c:v>142962.42000000001</c:v>
                </c:pt>
                <c:pt idx="2539" formatCode="#,##0.00">
                  <c:v>142908.32999999999</c:v>
                </c:pt>
                <c:pt idx="2540" formatCode="#,##0.00">
                  <c:v>142854.23000000001</c:v>
                </c:pt>
                <c:pt idx="2541" formatCode="#,##0.00">
                  <c:v>142800.22</c:v>
                </c:pt>
                <c:pt idx="2542" formatCode="#,##0.00">
                  <c:v>142746.28</c:v>
                </c:pt>
                <c:pt idx="2543" formatCode="#,##0.00">
                  <c:v>142692.39000000001</c:v>
                </c:pt>
                <c:pt idx="2544" formatCode="#,##0.00">
                  <c:v>142638.56</c:v>
                </c:pt>
                <c:pt idx="2545" formatCode="#,##0.00">
                  <c:v>142584.82999999999</c:v>
                </c:pt>
                <c:pt idx="2546" formatCode="#,##0.00">
                  <c:v>142531.06</c:v>
                </c:pt>
                <c:pt idx="2547" formatCode="#,##0.00">
                  <c:v>142477.31</c:v>
                </c:pt>
                <c:pt idx="2548" formatCode="#,##0.00">
                  <c:v>142423.76999999999</c:v>
                </c:pt>
                <c:pt idx="2549" formatCode="#,##0.00">
                  <c:v>142370.14000000001</c:v>
                </c:pt>
                <c:pt idx="2550" formatCode="#,##0.00">
                  <c:v>142316.62</c:v>
                </c:pt>
                <c:pt idx="2551" formatCode="#,##0.00">
                  <c:v>142263.22</c:v>
                </c:pt>
                <c:pt idx="2552" formatCode="#,##0.00">
                  <c:v>142209.75</c:v>
                </c:pt>
                <c:pt idx="2553" formatCode="#,##0.00">
                  <c:v>142156.48000000001</c:v>
                </c:pt>
                <c:pt idx="2554" formatCode="#,##0.00">
                  <c:v>142103.10999999999</c:v>
                </c:pt>
                <c:pt idx="2555" formatCode="#,##0.00">
                  <c:v>142049.94</c:v>
                </c:pt>
                <c:pt idx="2556" formatCode="#,##0.00">
                  <c:v>141996.75</c:v>
                </c:pt>
                <c:pt idx="2557" formatCode="#,##0.00">
                  <c:v>141943.66</c:v>
                </c:pt>
                <c:pt idx="2558" formatCode="#,##0.00">
                  <c:v>141890.56</c:v>
                </c:pt>
                <c:pt idx="2559" formatCode="#,##0.00">
                  <c:v>141837.57999999999</c:v>
                </c:pt>
                <c:pt idx="2560" formatCode="#,##0.00">
                  <c:v>141784.60999999999</c:v>
                </c:pt>
                <c:pt idx="2561" formatCode="#,##0.00">
                  <c:v>141731.70000000001</c:v>
                </c:pt>
                <c:pt idx="2562" formatCode="#,##0.00">
                  <c:v>141678.76999999999</c:v>
                </c:pt>
                <c:pt idx="2563" formatCode="#,##0.00">
                  <c:v>141625.97</c:v>
                </c:pt>
                <c:pt idx="2564" formatCode="#,##0.00">
                  <c:v>141573.17000000001</c:v>
                </c:pt>
                <c:pt idx="2565" formatCode="#,##0.00">
                  <c:v>141520.47</c:v>
                </c:pt>
                <c:pt idx="2566" formatCode="#,##0.00">
                  <c:v>141467.79999999999</c:v>
                </c:pt>
                <c:pt idx="2567" formatCode="#,##0.00">
                  <c:v>141415.16</c:v>
                </c:pt>
                <c:pt idx="2568" formatCode="#,##0.00">
                  <c:v>141362.53</c:v>
                </c:pt>
                <c:pt idx="2569" formatCode="#,##0.00">
                  <c:v>141309.91</c:v>
                </c:pt>
                <c:pt idx="2570" formatCode="#,##0.00">
                  <c:v>141257.39000000001</c:v>
                </c:pt>
                <c:pt idx="2571" formatCode="#,##0.00">
                  <c:v>141204.97</c:v>
                </c:pt>
                <c:pt idx="2572" formatCode="#,##0.00">
                  <c:v>141152.48000000001</c:v>
                </c:pt>
                <c:pt idx="2573" formatCode="#,##0.00">
                  <c:v>141100.06</c:v>
                </c:pt>
                <c:pt idx="2574" formatCode="#,##0.00">
                  <c:v>141047.72</c:v>
                </c:pt>
                <c:pt idx="2575" formatCode="#,##0.00">
                  <c:v>140995.41</c:v>
                </c:pt>
                <c:pt idx="2576" formatCode="#,##0.00">
                  <c:v>140943.06</c:v>
                </c:pt>
                <c:pt idx="2577" formatCode="#,##0.00">
                  <c:v>140890.75</c:v>
                </c:pt>
                <c:pt idx="2578" formatCode="#,##0.00">
                  <c:v>140838.45000000001</c:v>
                </c:pt>
                <c:pt idx="2579" formatCode="#,##0.00">
                  <c:v>140786.32999999999</c:v>
                </c:pt>
                <c:pt idx="2580" formatCode="#,##0.00">
                  <c:v>140734.16</c:v>
                </c:pt>
                <c:pt idx="2581" formatCode="#,##0.00">
                  <c:v>140682.01999999999</c:v>
                </c:pt>
                <c:pt idx="2582" formatCode="#,##0.00">
                  <c:v>140629.89000000001</c:v>
                </c:pt>
                <c:pt idx="2583" formatCode="#,##0.00">
                  <c:v>140577.88</c:v>
                </c:pt>
                <c:pt idx="2584" formatCode="#,##0.00">
                  <c:v>140525.79999999999</c:v>
                </c:pt>
                <c:pt idx="2585" formatCode="#,##0.00">
                  <c:v>140473.78</c:v>
                </c:pt>
                <c:pt idx="2586" formatCode="#,##0.00">
                  <c:v>140421.84</c:v>
                </c:pt>
                <c:pt idx="2587" formatCode="#,##0.00">
                  <c:v>140369.76999999999</c:v>
                </c:pt>
                <c:pt idx="2588" formatCode="#,##0.00">
                  <c:v>140317.82999999999</c:v>
                </c:pt>
                <c:pt idx="2589" formatCode="#,##0.00">
                  <c:v>140265.92000000001</c:v>
                </c:pt>
                <c:pt idx="2590" formatCode="#,##0.00">
                  <c:v>140213.98000000001</c:v>
                </c:pt>
                <c:pt idx="2591" formatCode="#,##0.00">
                  <c:v>140162.12</c:v>
                </c:pt>
                <c:pt idx="2592" formatCode="#,##0.00">
                  <c:v>140110.28</c:v>
                </c:pt>
                <c:pt idx="2593" formatCode="#,##0.00">
                  <c:v>140058.35999999999</c:v>
                </c:pt>
                <c:pt idx="2594" formatCode="#,##0.00">
                  <c:v>140006.5</c:v>
                </c:pt>
                <c:pt idx="2595" formatCode="#,##0.00">
                  <c:v>139954.60999999999</c:v>
                </c:pt>
                <c:pt idx="2596" formatCode="#,##0.00">
                  <c:v>139902.78</c:v>
                </c:pt>
                <c:pt idx="2597" formatCode="#,##0.00">
                  <c:v>139851.03</c:v>
                </c:pt>
                <c:pt idx="2598" formatCode="#,##0.00">
                  <c:v>139799.19</c:v>
                </c:pt>
                <c:pt idx="2599" formatCode="#,##0.00">
                  <c:v>139747.31</c:v>
                </c:pt>
                <c:pt idx="2600" formatCode="#,##0.00">
                  <c:v>139695.51999999999</c:v>
                </c:pt>
                <c:pt idx="2601" formatCode="#,##0.00">
                  <c:v>139643.69</c:v>
                </c:pt>
                <c:pt idx="2602" formatCode="#,##0.00">
                  <c:v>139591.88</c:v>
                </c:pt>
                <c:pt idx="2603" formatCode="#,##0.00">
                  <c:v>139540.09</c:v>
                </c:pt>
                <c:pt idx="2604" formatCode="#,##0.00">
                  <c:v>139488.38</c:v>
                </c:pt>
                <c:pt idx="2605" formatCode="#,##0.00">
                  <c:v>139436.67000000001</c:v>
                </c:pt>
                <c:pt idx="2606" formatCode="#,##0.00">
                  <c:v>139385</c:v>
                </c:pt>
                <c:pt idx="2607" formatCode="#,##0.00">
                  <c:v>139333.34</c:v>
                </c:pt>
                <c:pt idx="2608" formatCode="#,##0.00">
                  <c:v>139281.67000000001</c:v>
                </c:pt>
                <c:pt idx="2609" formatCode="#,##0.00">
                  <c:v>139230.03</c:v>
                </c:pt>
                <c:pt idx="2610" formatCode="#,##0.00">
                  <c:v>139178.39000000001</c:v>
                </c:pt>
                <c:pt idx="2611" formatCode="#,##0.00">
                  <c:v>139126.76999999999</c:v>
                </c:pt>
                <c:pt idx="2612" formatCode="#,##0.00">
                  <c:v>139075.17000000001</c:v>
                </c:pt>
                <c:pt idx="2613" formatCode="#,##0.00">
                  <c:v>139023.54999999999</c:v>
                </c:pt>
                <c:pt idx="2614" formatCode="#,##0.00">
                  <c:v>138971.95000000001</c:v>
                </c:pt>
                <c:pt idx="2615" formatCode="#,##0.00">
                  <c:v>138920.35999999999</c:v>
                </c:pt>
                <c:pt idx="2616" formatCode="#,##0.00">
                  <c:v>138868.73000000001</c:v>
                </c:pt>
                <c:pt idx="2617" formatCode="#,##0.00">
                  <c:v>138817.16</c:v>
                </c:pt>
                <c:pt idx="2618" formatCode="#,##0.00">
                  <c:v>138765.57999999999</c:v>
                </c:pt>
                <c:pt idx="2619" formatCode="#,##0.00">
                  <c:v>138713.98000000001</c:v>
                </c:pt>
                <c:pt idx="2620" formatCode="#,##0.00">
                  <c:v>138662.44</c:v>
                </c:pt>
                <c:pt idx="2621" formatCode="#,##0.00">
                  <c:v>138610.92000000001</c:v>
                </c:pt>
                <c:pt idx="2622" formatCode="#,##0.00">
                  <c:v>138559.38</c:v>
                </c:pt>
                <c:pt idx="2623" formatCode="#,##0.00">
                  <c:v>138507.82999999999</c:v>
                </c:pt>
                <c:pt idx="2624" formatCode="#,##0.00">
                  <c:v>138456.29999999999</c:v>
                </c:pt>
                <c:pt idx="2625" formatCode="#,##0.00">
                  <c:v>138404.79999999999</c:v>
                </c:pt>
                <c:pt idx="2626" formatCode="#,##0.00">
                  <c:v>138353.25</c:v>
                </c:pt>
                <c:pt idx="2627" formatCode="#,##0.00">
                  <c:v>138301.75</c:v>
                </c:pt>
                <c:pt idx="2628" formatCode="#,##0.00">
                  <c:v>138250.23000000001</c:v>
                </c:pt>
                <c:pt idx="2629" formatCode="#,##0.00">
                  <c:v>138198.70000000001</c:v>
                </c:pt>
                <c:pt idx="2630" formatCode="#,##0.00">
                  <c:v>138147.19</c:v>
                </c:pt>
                <c:pt idx="2631" formatCode="#,##0.00">
                  <c:v>138095.70000000001</c:v>
                </c:pt>
                <c:pt idx="2632" formatCode="#,##0.00">
                  <c:v>138044.22</c:v>
                </c:pt>
                <c:pt idx="2633" formatCode="#,##0.00">
                  <c:v>137992.67000000001</c:v>
                </c:pt>
                <c:pt idx="2634" formatCode="#,##0.00">
                  <c:v>137941.14000000001</c:v>
                </c:pt>
                <c:pt idx="2635" formatCode="#,##0.00">
                  <c:v>137889.60999999999</c:v>
                </c:pt>
                <c:pt idx="2636" formatCode="#,##0.00">
                  <c:v>137838.12</c:v>
                </c:pt>
                <c:pt idx="2637" formatCode="#,##0.00">
                  <c:v>137786.56</c:v>
                </c:pt>
                <c:pt idx="2638" formatCode="#,##0.00">
                  <c:v>137735.03</c:v>
                </c:pt>
                <c:pt idx="2639" formatCode="#,##0.00">
                  <c:v>137683.48000000001</c:v>
                </c:pt>
                <c:pt idx="2640" formatCode="#,##0.00">
                  <c:v>137631.88</c:v>
                </c:pt>
                <c:pt idx="2641" formatCode="#,##0.00">
                  <c:v>137580.32999999999</c:v>
                </c:pt>
                <c:pt idx="2642" formatCode="#,##0.00">
                  <c:v>137528.72</c:v>
                </c:pt>
                <c:pt idx="2643" formatCode="#,##0.00">
                  <c:v>137477.07999999999</c:v>
                </c:pt>
                <c:pt idx="2644" formatCode="#,##0.00">
                  <c:v>137425.53</c:v>
                </c:pt>
                <c:pt idx="2645" formatCode="#,##0.00">
                  <c:v>137373.88</c:v>
                </c:pt>
                <c:pt idx="2646" formatCode="#,##0.00">
                  <c:v>137322.25</c:v>
                </c:pt>
                <c:pt idx="2647" formatCode="#,##0.00">
                  <c:v>137270.62</c:v>
                </c:pt>
                <c:pt idx="2648" formatCode="#,##0.00">
                  <c:v>137218.97</c:v>
                </c:pt>
                <c:pt idx="2649" formatCode="#,##0.00">
                  <c:v>137167.25</c:v>
                </c:pt>
                <c:pt idx="2650" formatCode="#,##0.00">
                  <c:v>137115.62</c:v>
                </c:pt>
                <c:pt idx="2651" formatCode="#,##0.00">
                  <c:v>137063.84</c:v>
                </c:pt>
                <c:pt idx="2652" formatCode="#,##0.00">
                  <c:v>137012.12</c:v>
                </c:pt>
                <c:pt idx="2653" formatCode="#,##0.00">
                  <c:v>136960.39000000001</c:v>
                </c:pt>
                <c:pt idx="2654" formatCode="#,##0.00">
                  <c:v>136908.60999999999</c:v>
                </c:pt>
                <c:pt idx="2655" formatCode="#,##0.00">
                  <c:v>136856.88</c:v>
                </c:pt>
                <c:pt idx="2656" formatCode="#,##0.00">
                  <c:v>136805.06</c:v>
                </c:pt>
                <c:pt idx="2657" formatCode="#,##0.00">
                  <c:v>136753.23000000001</c:v>
                </c:pt>
                <c:pt idx="2658" formatCode="#,##0.00">
                  <c:v>136701.34</c:v>
                </c:pt>
                <c:pt idx="2659" formatCode="#,##0.00">
                  <c:v>136649.47</c:v>
                </c:pt>
                <c:pt idx="2660" formatCode="#,##0.00">
                  <c:v>136597.60999999999</c:v>
                </c:pt>
                <c:pt idx="2661" formatCode="#,##0.00">
                  <c:v>136545.72</c:v>
                </c:pt>
                <c:pt idx="2662" formatCode="#,##0.00">
                  <c:v>136493.79999999999</c:v>
                </c:pt>
                <c:pt idx="2663" formatCode="#,##0.00">
                  <c:v>136441.89000000001</c:v>
                </c:pt>
                <c:pt idx="2664" formatCode="#,##0.00">
                  <c:v>136391.39000000001</c:v>
                </c:pt>
                <c:pt idx="2665" formatCode="#,##0.00">
                  <c:v>136338.95000000001</c:v>
                </c:pt>
                <c:pt idx="2666" formatCode="#,##0.00">
                  <c:v>136286.64000000001</c:v>
                </c:pt>
                <c:pt idx="2667" formatCode="#,##0.00">
                  <c:v>136234.45000000001</c:v>
                </c:pt>
                <c:pt idx="2668" formatCode="#,##0.00">
                  <c:v>136182.29999999999</c:v>
                </c:pt>
                <c:pt idx="2669" formatCode="#,##0.00">
                  <c:v>136130.14000000001</c:v>
                </c:pt>
                <c:pt idx="2670" formatCode="#,##0.00">
                  <c:v>136078.01999999999</c:v>
                </c:pt>
                <c:pt idx="2671" formatCode="#,##0.00">
                  <c:v>136025.82999999999</c:v>
                </c:pt>
                <c:pt idx="2672" formatCode="#,##0.00">
                  <c:v>135973.60999999999</c:v>
                </c:pt>
                <c:pt idx="2673" formatCode="#,##0.00">
                  <c:v>135921.41</c:v>
                </c:pt>
                <c:pt idx="2674" formatCode="#,##0.00">
                  <c:v>135869.12</c:v>
                </c:pt>
                <c:pt idx="2675" formatCode="#,##0.00">
                  <c:v>135816.85999999999</c:v>
                </c:pt>
                <c:pt idx="2676" formatCode="#,##0.00">
                  <c:v>135764.60999999999</c:v>
                </c:pt>
                <c:pt idx="2677" formatCode="#,##0.00">
                  <c:v>135712.26999999999</c:v>
                </c:pt>
                <c:pt idx="2678" formatCode="#,##0.00">
                  <c:v>135659.81</c:v>
                </c:pt>
                <c:pt idx="2679" formatCode="#,##0.00">
                  <c:v>135607.39000000001</c:v>
                </c:pt>
                <c:pt idx="2680" formatCode="#,##0.00">
                  <c:v>135554.89000000001</c:v>
                </c:pt>
                <c:pt idx="2681" formatCode="#,##0.00">
                  <c:v>135502.32999999999</c:v>
                </c:pt>
                <c:pt idx="2682" formatCode="#,##0.00">
                  <c:v>135449.79999999999</c:v>
                </c:pt>
                <c:pt idx="2683" formatCode="#,##0.00">
                  <c:v>135397.25</c:v>
                </c:pt>
                <c:pt idx="2684" formatCode="#,##0.00">
                  <c:v>135344.59</c:v>
                </c:pt>
                <c:pt idx="2685" formatCode="#,##0.00">
                  <c:v>135291.88</c:v>
                </c:pt>
                <c:pt idx="2686" formatCode="#,##0.00">
                  <c:v>135239.07999999999</c:v>
                </c:pt>
                <c:pt idx="2687" formatCode="#,##0.00">
                  <c:v>135186.29999999999</c:v>
                </c:pt>
                <c:pt idx="2688" formatCode="#,##0.00">
                  <c:v>135133.60999999999</c:v>
                </c:pt>
                <c:pt idx="2689" formatCode="#,##0.00">
                  <c:v>135080.73000000001</c:v>
                </c:pt>
                <c:pt idx="2690" formatCode="#,##0.00">
                  <c:v>135027.82999999999</c:v>
                </c:pt>
                <c:pt idx="2691" formatCode="#,##0.00">
                  <c:v>134974.92000000001</c:v>
                </c:pt>
                <c:pt idx="2692" formatCode="#,##0.00">
                  <c:v>134922.01999999999</c:v>
                </c:pt>
                <c:pt idx="2693" formatCode="#,##0.00">
                  <c:v>134869</c:v>
                </c:pt>
                <c:pt idx="2694" formatCode="#,##0.00">
                  <c:v>134815.95000000001</c:v>
                </c:pt>
                <c:pt idx="2695" formatCode="#,##0.00">
                  <c:v>134762.94</c:v>
                </c:pt>
                <c:pt idx="2696" formatCode="#,##0.00">
                  <c:v>134709.78</c:v>
                </c:pt>
                <c:pt idx="2697" formatCode="#,##0.00">
                  <c:v>134656.66</c:v>
                </c:pt>
                <c:pt idx="2698" formatCode="#,##0.00">
                  <c:v>134603.44</c:v>
                </c:pt>
                <c:pt idx="2699" formatCode="#,##0.00">
                  <c:v>134550.20000000001</c:v>
                </c:pt>
                <c:pt idx="2700" formatCode="#,##0.00">
                  <c:v>134496.88</c:v>
                </c:pt>
                <c:pt idx="2701" formatCode="#,##0.00">
                  <c:v>134443.5</c:v>
                </c:pt>
                <c:pt idx="2702" formatCode="#,##0.00">
                  <c:v>134390.14000000001</c:v>
                </c:pt>
                <c:pt idx="2703" formatCode="#,##0.00">
                  <c:v>134336.76999999999</c:v>
                </c:pt>
                <c:pt idx="2704" formatCode="#,##0.00">
                  <c:v>134283.32999999999</c:v>
                </c:pt>
                <c:pt idx="2705" formatCode="#,##0.00">
                  <c:v>134229.85999999999</c:v>
                </c:pt>
                <c:pt idx="2706" formatCode="#,##0.00">
                  <c:v>134176.29999999999</c:v>
                </c:pt>
                <c:pt idx="2707" formatCode="#,##0.00">
                  <c:v>134122.69</c:v>
                </c:pt>
                <c:pt idx="2708" formatCode="#,##0.00">
                  <c:v>134069.04999999999</c:v>
                </c:pt>
                <c:pt idx="2709" formatCode="#,##0.00">
                  <c:v>134015.38</c:v>
                </c:pt>
                <c:pt idx="2710" formatCode="#,##0.00">
                  <c:v>133961.67000000001</c:v>
                </c:pt>
                <c:pt idx="2711" formatCode="#,##0.00">
                  <c:v>133907.91</c:v>
                </c:pt>
                <c:pt idx="2712" formatCode="#,##0.00">
                  <c:v>133854.10999999999</c:v>
                </c:pt>
                <c:pt idx="2713" formatCode="#,##0.00">
                  <c:v>133800.32999999999</c:v>
                </c:pt>
                <c:pt idx="2714" formatCode="#,##0.00">
                  <c:v>133746.39000000001</c:v>
                </c:pt>
                <c:pt idx="2715" formatCode="#,##0.00">
                  <c:v>133692.41</c:v>
                </c:pt>
                <c:pt idx="2716" formatCode="#,##0.00">
                  <c:v>133638.38</c:v>
                </c:pt>
                <c:pt idx="2717" formatCode="#,##0.00">
                  <c:v>133584.29999999999</c:v>
                </c:pt>
                <c:pt idx="2718" formatCode="#,##0.00">
                  <c:v>133530.22</c:v>
                </c:pt>
                <c:pt idx="2719" formatCode="#,##0.00">
                  <c:v>133476.09</c:v>
                </c:pt>
                <c:pt idx="2720" formatCode="#,##0.00">
                  <c:v>133421.82999999999</c:v>
                </c:pt>
                <c:pt idx="2721" formatCode="#,##0.00">
                  <c:v>133367.54999999999</c:v>
                </c:pt>
                <c:pt idx="2722" formatCode="#,##0.00">
                  <c:v>133313.25</c:v>
                </c:pt>
                <c:pt idx="2723" formatCode="#,##0.00">
                  <c:v>133258.94</c:v>
                </c:pt>
                <c:pt idx="2724" formatCode="#,##0.00">
                  <c:v>133204.51999999999</c:v>
                </c:pt>
                <c:pt idx="2725" formatCode="#,##0.00">
                  <c:v>133150.06</c:v>
                </c:pt>
                <c:pt idx="2726" formatCode="#,##0.00">
                  <c:v>133095.57999999999</c:v>
                </c:pt>
                <c:pt idx="2727" formatCode="#,##0.00">
                  <c:v>133041.01999999999</c:v>
                </c:pt>
                <c:pt idx="2728" formatCode="#,##0.00">
                  <c:v>132986.31</c:v>
                </c:pt>
                <c:pt idx="2729" formatCode="#,##0.00">
                  <c:v>132931.70000000001</c:v>
                </c:pt>
                <c:pt idx="2730" formatCode="#,##0.00">
                  <c:v>132876.92000000001</c:v>
                </c:pt>
                <c:pt idx="2731" formatCode="#,##0.00">
                  <c:v>132822.14000000001</c:v>
                </c:pt>
                <c:pt idx="2732" formatCode="#,##0.00">
                  <c:v>132767.38</c:v>
                </c:pt>
                <c:pt idx="2733" formatCode="#,##0.00">
                  <c:v>132712.44</c:v>
                </c:pt>
                <c:pt idx="2734" formatCode="#,##0.00">
                  <c:v>132657.03</c:v>
                </c:pt>
                <c:pt idx="2735" formatCode="#,##0.00">
                  <c:v>132602.16</c:v>
                </c:pt>
                <c:pt idx="2736" formatCode="#,##0.00">
                  <c:v>132547.41</c:v>
                </c:pt>
                <c:pt idx="2737" formatCode="#,##0.00">
                  <c:v>132492.34</c:v>
                </c:pt>
                <c:pt idx="2738" formatCode="#,##0.00">
                  <c:v>132437.22</c:v>
                </c:pt>
                <c:pt idx="2739" formatCode="#,##0.00">
                  <c:v>132382.06</c:v>
                </c:pt>
                <c:pt idx="2740" formatCode="#,##0.00">
                  <c:v>132326.81</c:v>
                </c:pt>
                <c:pt idx="2741" formatCode="#,##0.00">
                  <c:v>132271.5</c:v>
                </c:pt>
                <c:pt idx="2742" formatCode="#,##0.00">
                  <c:v>132216.12</c:v>
                </c:pt>
                <c:pt idx="2743" formatCode="#,##0.00">
                  <c:v>132160.70000000001</c:v>
                </c:pt>
                <c:pt idx="2744" formatCode="#,##0.00">
                  <c:v>132105.14000000001</c:v>
                </c:pt>
                <c:pt idx="2745" formatCode="#,##0.00">
                  <c:v>132049.51999999999</c:v>
                </c:pt>
                <c:pt idx="2746" formatCode="#,##0.00">
                  <c:v>131993.92000000001</c:v>
                </c:pt>
                <c:pt idx="2747" formatCode="#,##0.00">
                  <c:v>131938.25</c:v>
                </c:pt>
                <c:pt idx="2748" formatCode="#,##0.00">
                  <c:v>131882.59</c:v>
                </c:pt>
                <c:pt idx="2749" formatCode="#,##0.00">
                  <c:v>131826.89000000001</c:v>
                </c:pt>
                <c:pt idx="2750" formatCode="#,##0.00">
                  <c:v>131771.17000000001</c:v>
                </c:pt>
                <c:pt idx="2751" formatCode="#,##0.00">
                  <c:v>131715.34</c:v>
                </c:pt>
                <c:pt idx="2752" formatCode="#,##0.00">
                  <c:v>131659.47</c:v>
                </c:pt>
                <c:pt idx="2753" formatCode="#,##0.00">
                  <c:v>131603.48000000001</c:v>
                </c:pt>
                <c:pt idx="2754" formatCode="#,##0.00">
                  <c:v>131547.45000000001</c:v>
                </c:pt>
                <c:pt idx="2755" formatCode="#,##0.00">
                  <c:v>131491.42000000001</c:v>
                </c:pt>
                <c:pt idx="2756" formatCode="#,##0.00">
                  <c:v>131435.28</c:v>
                </c:pt>
                <c:pt idx="2757" formatCode="#,##0.00">
                  <c:v>131379.07999999999</c:v>
                </c:pt>
                <c:pt idx="2758" formatCode="#,##0.00">
                  <c:v>131322.81</c:v>
                </c:pt>
                <c:pt idx="2759" formatCode="#,##0.00">
                  <c:v>131266.51999999999</c:v>
                </c:pt>
                <c:pt idx="2760" formatCode="#,##0.00">
                  <c:v>131210.16</c:v>
                </c:pt>
                <c:pt idx="2761" formatCode="#,##0.00">
                  <c:v>131153.70000000001</c:v>
                </c:pt>
                <c:pt idx="2762" formatCode="#,##0.00">
                  <c:v>131097.22</c:v>
                </c:pt>
                <c:pt idx="2763" formatCode="#,##0.00">
                  <c:v>131040.68</c:v>
                </c:pt>
                <c:pt idx="2764" formatCode="#,##0.00">
                  <c:v>130984.07</c:v>
                </c:pt>
                <c:pt idx="2765" formatCode="#,##0.00">
                  <c:v>130927.41</c:v>
                </c:pt>
                <c:pt idx="2766" formatCode="#,##0.00">
                  <c:v>130870.61</c:v>
                </c:pt>
                <c:pt idx="2767" formatCode="#,##0.00">
                  <c:v>130813.8</c:v>
                </c:pt>
                <c:pt idx="2768" formatCode="#,##0.00">
                  <c:v>130756.91</c:v>
                </c:pt>
                <c:pt idx="2769" formatCode="#,##0.00">
                  <c:v>130699.98</c:v>
                </c:pt>
                <c:pt idx="2770" formatCode="#,##0.00">
                  <c:v>130642.97</c:v>
                </c:pt>
                <c:pt idx="2771" formatCode="#,##0.00">
                  <c:v>130585.95</c:v>
                </c:pt>
                <c:pt idx="2772" formatCode="#,##0.00">
                  <c:v>130528.84</c:v>
                </c:pt>
                <c:pt idx="2773" formatCode="#,##0.00">
                  <c:v>130471.66</c:v>
                </c:pt>
                <c:pt idx="2774" formatCode="#,##0.00">
                  <c:v>130414.47</c:v>
                </c:pt>
                <c:pt idx="2775" formatCode="#,##0.00">
                  <c:v>130357.11</c:v>
                </c:pt>
                <c:pt idx="2776" formatCode="#,##0.00">
                  <c:v>130299.66</c:v>
                </c:pt>
                <c:pt idx="2777" formatCode="#,##0.00">
                  <c:v>130242.24000000001</c:v>
                </c:pt>
                <c:pt idx="2778" formatCode="#,##0.00">
                  <c:v>130184.95</c:v>
                </c:pt>
                <c:pt idx="2779" formatCode="#,##0.00">
                  <c:v>130127.3</c:v>
                </c:pt>
                <c:pt idx="2780" formatCode="#,##0.00">
                  <c:v>130069.63</c:v>
                </c:pt>
                <c:pt idx="2781" formatCode="#,##0.00">
                  <c:v>130011.84</c:v>
                </c:pt>
                <c:pt idx="2782" formatCode="#,##0.00">
                  <c:v>129954.12</c:v>
                </c:pt>
                <c:pt idx="2783" formatCode="#,##0.00">
                  <c:v>129896.34</c:v>
                </c:pt>
                <c:pt idx="2784" formatCode="#,##0.00">
                  <c:v>129838.53</c:v>
                </c:pt>
                <c:pt idx="2785" formatCode="#,##0.00">
                  <c:v>129780.55</c:v>
                </c:pt>
                <c:pt idx="2786" formatCode="#,##0.00">
                  <c:v>129722.59</c:v>
                </c:pt>
                <c:pt idx="2787" formatCode="#,##0.00">
                  <c:v>129664.59</c:v>
                </c:pt>
                <c:pt idx="2788" formatCode="#,##0.00">
                  <c:v>129606.8</c:v>
                </c:pt>
                <c:pt idx="2789" formatCode="#,##0.00">
                  <c:v>129548.52</c:v>
                </c:pt>
                <c:pt idx="2790" formatCode="#,##0.00">
                  <c:v>129490.26</c:v>
                </c:pt>
                <c:pt idx="2791" formatCode="#,##0.00">
                  <c:v>129431.98</c:v>
                </c:pt>
                <c:pt idx="2792" formatCode="#,##0.00">
                  <c:v>129373.57</c:v>
                </c:pt>
                <c:pt idx="2793" formatCode="#,##0.00">
                  <c:v>129315.21</c:v>
                </c:pt>
                <c:pt idx="2794" formatCode="#,##0.00">
                  <c:v>129256.77</c:v>
                </c:pt>
                <c:pt idx="2795" formatCode="#,##0.00">
                  <c:v>129198.29</c:v>
                </c:pt>
                <c:pt idx="2796" formatCode="#,##0.00">
                  <c:v>129139.71</c:v>
                </c:pt>
                <c:pt idx="2797" formatCode="#,##0.00">
                  <c:v>129081.09</c:v>
                </c:pt>
                <c:pt idx="2798" formatCode="#,##0.00">
                  <c:v>129022.37</c:v>
                </c:pt>
                <c:pt idx="2799" formatCode="#,##0.00">
                  <c:v>128963.57</c:v>
                </c:pt>
                <c:pt idx="2800" formatCode="#,##0.00">
                  <c:v>128904.72</c:v>
                </c:pt>
                <c:pt idx="2801" formatCode="#,##0.00">
                  <c:v>128845.84</c:v>
                </c:pt>
                <c:pt idx="2802" formatCode="#,##0.00">
                  <c:v>128786.88</c:v>
                </c:pt>
                <c:pt idx="2803" formatCode="#,##0.00">
                  <c:v>128727.87</c:v>
                </c:pt>
                <c:pt idx="2804" formatCode="#,##0.00">
                  <c:v>128668.74</c:v>
                </c:pt>
                <c:pt idx="2805" formatCode="#,##0.00">
                  <c:v>128609.65</c:v>
                </c:pt>
                <c:pt idx="2806" formatCode="#,##0.00">
                  <c:v>128550.45</c:v>
                </c:pt>
                <c:pt idx="2807" formatCode="#,##0.00">
                  <c:v>128491.22</c:v>
                </c:pt>
                <c:pt idx="2808" formatCode="#,##0.00">
                  <c:v>128431.79</c:v>
                </c:pt>
                <c:pt idx="2809" formatCode="#,##0.00">
                  <c:v>128372.41</c:v>
                </c:pt>
                <c:pt idx="2810" formatCode="#,##0.00">
                  <c:v>128312.95</c:v>
                </c:pt>
                <c:pt idx="2811" formatCode="#,##0.00">
                  <c:v>128253.45</c:v>
                </c:pt>
                <c:pt idx="2812" formatCode="#,##0.00">
                  <c:v>128193.8</c:v>
                </c:pt>
                <c:pt idx="2813" formatCode="#,##0.00">
                  <c:v>128134.16</c:v>
                </c:pt>
                <c:pt idx="2814" formatCode="#,##0.00">
                  <c:v>128074.46</c:v>
                </c:pt>
                <c:pt idx="2815" formatCode="#,##0.00">
                  <c:v>128014.63</c:v>
                </c:pt>
                <c:pt idx="2816" formatCode="#,##0.00">
                  <c:v>127954.77</c:v>
                </c:pt>
                <c:pt idx="2817" formatCode="#,##0.00">
                  <c:v>127894.85</c:v>
                </c:pt>
                <c:pt idx="2818" formatCode="#,##0.00">
                  <c:v>127834.86</c:v>
                </c:pt>
                <c:pt idx="2819" formatCode="#,##0.00">
                  <c:v>127774.84</c:v>
                </c:pt>
                <c:pt idx="2820" formatCode="#,##0.00">
                  <c:v>127714.73</c:v>
                </c:pt>
                <c:pt idx="2821" formatCode="#,##0.00">
                  <c:v>127654.59</c:v>
                </c:pt>
                <c:pt idx="2822" formatCode="#,##0.00">
                  <c:v>127594.37</c:v>
                </c:pt>
                <c:pt idx="2823" formatCode="#,##0.00">
                  <c:v>127534.07</c:v>
                </c:pt>
                <c:pt idx="2824" formatCode="#,##0.00">
                  <c:v>127473.66</c:v>
                </c:pt>
                <c:pt idx="2825" formatCode="#,##0.00">
                  <c:v>127413.14</c:v>
                </c:pt>
                <c:pt idx="2826" formatCode="#,##0.00">
                  <c:v>127352.7</c:v>
                </c:pt>
                <c:pt idx="2827" formatCode="#,##0.00">
                  <c:v>127292.14</c:v>
                </c:pt>
                <c:pt idx="2828" formatCode="#,##0.00">
                  <c:v>127231.54</c:v>
                </c:pt>
                <c:pt idx="2829" formatCode="#,##0.00">
                  <c:v>127170.91</c:v>
                </c:pt>
                <c:pt idx="2830" formatCode="#,##0.00">
                  <c:v>127109.8</c:v>
                </c:pt>
                <c:pt idx="2831" formatCode="#,##0.00">
                  <c:v>127049.16</c:v>
                </c:pt>
                <c:pt idx="2832" formatCode="#,##0.00">
                  <c:v>126988.4</c:v>
                </c:pt>
                <c:pt idx="2833" formatCode="#,##0.00">
                  <c:v>126927.48</c:v>
                </c:pt>
                <c:pt idx="2834" formatCode="#,##0.00">
                  <c:v>126866.52</c:v>
                </c:pt>
                <c:pt idx="2835" formatCode="#,##0.00">
                  <c:v>126805.41</c:v>
                </c:pt>
                <c:pt idx="2836" formatCode="#,##0.00">
                  <c:v>126744.36</c:v>
                </c:pt>
                <c:pt idx="2837" formatCode="#,##0.00">
                  <c:v>126683.17</c:v>
                </c:pt>
                <c:pt idx="2838" formatCode="#,##0.00">
                  <c:v>126621.91</c:v>
                </c:pt>
                <c:pt idx="2839" formatCode="#,##0.00">
                  <c:v>126560.6</c:v>
                </c:pt>
                <c:pt idx="2840" formatCode="#,##0.00">
                  <c:v>126499.2</c:v>
                </c:pt>
                <c:pt idx="2841" formatCode="#,##0.00">
                  <c:v>126437.8</c:v>
                </c:pt>
                <c:pt idx="2842" formatCode="#,##0.00">
                  <c:v>126376.3</c:v>
                </c:pt>
                <c:pt idx="2843" formatCode="#,##0.00">
                  <c:v>126314.75</c:v>
                </c:pt>
                <c:pt idx="2844" formatCode="#,##0.00">
                  <c:v>126253.13</c:v>
                </c:pt>
                <c:pt idx="2845" formatCode="#,##0.00">
                  <c:v>126191.45</c:v>
                </c:pt>
                <c:pt idx="2846" formatCode="#,##0.00">
                  <c:v>126129.68</c:v>
                </c:pt>
                <c:pt idx="2847" formatCode="#,##0.00">
                  <c:v>126067.81</c:v>
                </c:pt>
                <c:pt idx="2848" formatCode="#,##0.00">
                  <c:v>126005.89</c:v>
                </c:pt>
                <c:pt idx="2849" formatCode="#,##0.00">
                  <c:v>125943.94</c:v>
                </c:pt>
                <c:pt idx="2850" formatCode="#,##0.00">
                  <c:v>125881.84</c:v>
                </c:pt>
                <c:pt idx="2851" formatCode="#,##0.00">
                  <c:v>125819.75</c:v>
                </c:pt>
                <c:pt idx="2852" formatCode="#,##0.00">
                  <c:v>125757.63</c:v>
                </c:pt>
                <c:pt idx="2853" formatCode="#,##0.00">
                  <c:v>125695.44</c:v>
                </c:pt>
                <c:pt idx="2854" formatCode="#,##0.00">
                  <c:v>125633.15</c:v>
                </c:pt>
                <c:pt idx="2855" formatCode="#,##0.00">
                  <c:v>125570.87</c:v>
                </c:pt>
                <c:pt idx="2856" formatCode="#,##0.00">
                  <c:v>125508.43</c:v>
                </c:pt>
                <c:pt idx="2857" formatCode="#,##0.00">
                  <c:v>125445.91</c:v>
                </c:pt>
                <c:pt idx="2858" formatCode="#,##0.00">
                  <c:v>125383.34</c:v>
                </c:pt>
                <c:pt idx="2859" formatCode="#,##0.00">
                  <c:v>125320.76</c:v>
                </c:pt>
                <c:pt idx="2860" formatCode="#,##0.00">
                  <c:v>125258.11</c:v>
                </c:pt>
                <c:pt idx="2861" formatCode="#,##0.00">
                  <c:v>125195.39</c:v>
                </c:pt>
                <c:pt idx="2862" formatCode="#,##0.00">
                  <c:v>125132.62</c:v>
                </c:pt>
                <c:pt idx="2863" formatCode="#,##0.00">
                  <c:v>125069.8</c:v>
                </c:pt>
                <c:pt idx="2864" formatCode="#,##0.00">
                  <c:v>125006.89</c:v>
                </c:pt>
                <c:pt idx="2865" formatCode="#,##0.00">
                  <c:v>124943.91</c:v>
                </c:pt>
                <c:pt idx="2866" formatCode="#,##0.00">
                  <c:v>124880.88</c:v>
                </c:pt>
                <c:pt idx="2867" formatCode="#,##0.00">
                  <c:v>124817.8</c:v>
                </c:pt>
                <c:pt idx="2868" formatCode="#,##0.00">
                  <c:v>124754.74</c:v>
                </c:pt>
                <c:pt idx="2869" formatCode="#,##0.00">
                  <c:v>124691.5</c:v>
                </c:pt>
                <c:pt idx="2870" formatCode="#,##0.00">
                  <c:v>124628.22</c:v>
                </c:pt>
                <c:pt idx="2871" formatCode="#,##0.00">
                  <c:v>124564.91</c:v>
                </c:pt>
                <c:pt idx="2872" formatCode="#,##0.00">
                  <c:v>124501.55</c:v>
                </c:pt>
                <c:pt idx="2873" formatCode="#,##0.00">
                  <c:v>124438.1</c:v>
                </c:pt>
                <c:pt idx="2874" formatCode="#,##0.00">
                  <c:v>124374.57</c:v>
                </c:pt>
                <c:pt idx="2875" formatCode="#,##0.00">
                  <c:v>124310.99</c:v>
                </c:pt>
                <c:pt idx="2876" formatCode="#,##0.00">
                  <c:v>124247.35</c:v>
                </c:pt>
                <c:pt idx="2877" formatCode="#,##0.00">
                  <c:v>124183.67</c:v>
                </c:pt>
                <c:pt idx="2878" formatCode="#,##0.00">
                  <c:v>124119.93</c:v>
                </c:pt>
                <c:pt idx="2879" formatCode="#,##0.00">
                  <c:v>124056.16</c:v>
                </c:pt>
                <c:pt idx="2880" formatCode="#,##0.00">
                  <c:v>123992.26</c:v>
                </c:pt>
                <c:pt idx="2881" formatCode="#,##0.00">
                  <c:v>123928.36</c:v>
                </c:pt>
                <c:pt idx="2882" formatCode="#,##0.00">
                  <c:v>123864.4</c:v>
                </c:pt>
                <c:pt idx="2883" formatCode="#,##0.00">
                  <c:v>123800.41</c:v>
                </c:pt>
                <c:pt idx="2884" formatCode="#,##0.00">
                  <c:v>123736.34</c:v>
                </c:pt>
                <c:pt idx="2885" formatCode="#,##0.00">
                  <c:v>123672.21</c:v>
                </c:pt>
                <c:pt idx="2886" formatCode="#,##0.00">
                  <c:v>123608</c:v>
                </c:pt>
                <c:pt idx="2887" formatCode="#,##0.00">
                  <c:v>123543.72</c:v>
                </c:pt>
                <c:pt idx="2888" formatCode="#,##0.00">
                  <c:v>123479.41</c:v>
                </c:pt>
                <c:pt idx="2889" formatCode="#,##0.00">
                  <c:v>123415.1</c:v>
                </c:pt>
                <c:pt idx="2890" formatCode="#,##0.00">
                  <c:v>123350.77</c:v>
                </c:pt>
                <c:pt idx="2891" formatCode="#,##0.00">
                  <c:v>123286.22</c:v>
                </c:pt>
                <c:pt idx="2892" formatCode="#,##0.00">
                  <c:v>123221.68</c:v>
                </c:pt>
                <c:pt idx="2893" formatCode="#,##0.00">
                  <c:v>123157.05</c:v>
                </c:pt>
                <c:pt idx="2894" formatCode="#,##0.00">
                  <c:v>123092.42</c:v>
                </c:pt>
                <c:pt idx="2895" formatCode="#,##0.00">
                  <c:v>123027.7</c:v>
                </c:pt>
                <c:pt idx="2896" formatCode="#,##0.00">
                  <c:v>122962.98</c:v>
                </c:pt>
                <c:pt idx="2897" formatCode="#,##0.00">
                  <c:v>122898.21</c:v>
                </c:pt>
                <c:pt idx="2898" formatCode="#,##0.00">
                  <c:v>122833.36</c:v>
                </c:pt>
                <c:pt idx="2899" formatCode="#,##0.00">
                  <c:v>122768.48</c:v>
                </c:pt>
                <c:pt idx="2900" formatCode="#,##0.00">
                  <c:v>122703.54</c:v>
                </c:pt>
                <c:pt idx="2901" formatCode="#,##0.00">
                  <c:v>122638.7</c:v>
                </c:pt>
                <c:pt idx="2902" formatCode="#,##0.00">
                  <c:v>122573.59</c:v>
                </c:pt>
                <c:pt idx="2903" formatCode="#,##0.00">
                  <c:v>122508.42</c:v>
                </c:pt>
                <c:pt idx="2904" formatCode="#,##0.00">
                  <c:v>122443.2</c:v>
                </c:pt>
                <c:pt idx="2905" formatCode="#,##0.00">
                  <c:v>122377.98</c:v>
                </c:pt>
                <c:pt idx="2906" formatCode="#,##0.00">
                  <c:v>122312.73</c:v>
                </c:pt>
                <c:pt idx="2907" formatCode="#,##0.00">
                  <c:v>122247.41</c:v>
                </c:pt>
                <c:pt idx="2908" formatCode="#,##0.00">
                  <c:v>122181.97</c:v>
                </c:pt>
                <c:pt idx="2909" formatCode="#,##0.00">
                  <c:v>122116.52</c:v>
                </c:pt>
                <c:pt idx="2910" formatCode="#,##0.00">
                  <c:v>122051.07</c:v>
                </c:pt>
                <c:pt idx="2911" formatCode="#,##0.00">
                  <c:v>121985.56</c:v>
                </c:pt>
                <c:pt idx="2912" formatCode="#,##0.00">
                  <c:v>121919.95</c:v>
                </c:pt>
                <c:pt idx="2913" formatCode="#,##0.00">
                  <c:v>121854.34</c:v>
                </c:pt>
                <c:pt idx="2914" formatCode="#,##0.00">
                  <c:v>121788.66</c:v>
                </c:pt>
                <c:pt idx="2915" formatCode="#,##0.00">
                  <c:v>121722.85</c:v>
                </c:pt>
                <c:pt idx="2916" formatCode="#,##0.00">
                  <c:v>121657.06</c:v>
                </c:pt>
                <c:pt idx="2917" formatCode="#,##0.00">
                  <c:v>121591.23</c:v>
                </c:pt>
                <c:pt idx="2918" formatCode="#,##0.00">
                  <c:v>121525.3</c:v>
                </c:pt>
                <c:pt idx="2919" formatCode="#,##0.00">
                  <c:v>121459.22</c:v>
                </c:pt>
                <c:pt idx="2920" formatCode="#,##0.00">
                  <c:v>121393.21</c:v>
                </c:pt>
                <c:pt idx="2921" formatCode="#,##0.00">
                  <c:v>121327.2</c:v>
                </c:pt>
                <c:pt idx="2922" formatCode="#,##0.00">
                  <c:v>121261.1</c:v>
                </c:pt>
                <c:pt idx="2923" formatCode="#,##0.00">
                  <c:v>121194.99</c:v>
                </c:pt>
                <c:pt idx="2924" formatCode="#,##0.00">
                  <c:v>121128.84</c:v>
                </c:pt>
                <c:pt idx="2925" formatCode="#,##0.00">
                  <c:v>121062.62</c:v>
                </c:pt>
                <c:pt idx="2926" formatCode="#,##0.00">
                  <c:v>120996.38</c:v>
                </c:pt>
                <c:pt idx="2927" formatCode="#,##0.00">
                  <c:v>120930.06</c:v>
                </c:pt>
                <c:pt idx="2928" formatCode="#,##0.00">
                  <c:v>120863.71</c:v>
                </c:pt>
                <c:pt idx="2929" formatCode="#,##0.00">
                  <c:v>120797.37</c:v>
                </c:pt>
                <c:pt idx="2930" formatCode="#,##0.00">
                  <c:v>120730.91</c:v>
                </c:pt>
                <c:pt idx="2931" formatCode="#,##0.00">
                  <c:v>120664.41</c:v>
                </c:pt>
                <c:pt idx="2932" formatCode="#,##0.00">
                  <c:v>120597.84</c:v>
                </c:pt>
                <c:pt idx="2933" formatCode="#,##0.00">
                  <c:v>120531.38</c:v>
                </c:pt>
                <c:pt idx="2934" formatCode="#,##0.00">
                  <c:v>120464.77</c:v>
                </c:pt>
                <c:pt idx="2935" formatCode="#,##0.00">
                  <c:v>120398.23</c:v>
                </c:pt>
                <c:pt idx="2936" formatCode="#,##0.00">
                  <c:v>120331.57</c:v>
                </c:pt>
                <c:pt idx="2937" formatCode="#,##0.00">
                  <c:v>120264.89</c:v>
                </c:pt>
                <c:pt idx="2938" formatCode="#,##0.00">
                  <c:v>120198.2</c:v>
                </c:pt>
                <c:pt idx="2939" formatCode="#,##0.00">
                  <c:v>120131.37</c:v>
                </c:pt>
                <c:pt idx="2940" formatCode="#,##0.00">
                  <c:v>120064.66</c:v>
                </c:pt>
                <c:pt idx="2941" formatCode="#,##0.00">
                  <c:v>119997.83</c:v>
                </c:pt>
                <c:pt idx="2942" formatCode="#,##0.00">
                  <c:v>119930.99</c:v>
                </c:pt>
                <c:pt idx="2943" formatCode="#,##0.00">
                  <c:v>119864.13</c:v>
                </c:pt>
                <c:pt idx="2944" formatCode="#,##0.00">
                  <c:v>119797.19</c:v>
                </c:pt>
                <c:pt idx="2945" formatCode="#,##0.00">
                  <c:v>119730.27</c:v>
                </c:pt>
                <c:pt idx="2946" formatCode="#,##0.00">
                  <c:v>119663.26</c:v>
                </c:pt>
                <c:pt idx="2947" formatCode="#,##0.00">
                  <c:v>119596.3</c:v>
                </c:pt>
                <c:pt idx="2948" formatCode="#,##0.00">
                  <c:v>119529.16</c:v>
                </c:pt>
                <c:pt idx="2949" formatCode="#,##0.00">
                  <c:v>119462.05</c:v>
                </c:pt>
                <c:pt idx="2950" formatCode="#,##0.00">
                  <c:v>119394.81</c:v>
                </c:pt>
                <c:pt idx="2951" formatCode="#,##0.00">
                  <c:v>119327.59</c:v>
                </c:pt>
                <c:pt idx="2952" formatCode="#,##0.00">
                  <c:v>119260.36</c:v>
                </c:pt>
                <c:pt idx="2953" formatCode="#,##0.00">
                  <c:v>119193.08</c:v>
                </c:pt>
                <c:pt idx="2954" formatCode="#,##0.00">
                  <c:v>119125.77</c:v>
                </c:pt>
                <c:pt idx="2955" formatCode="#,##0.00">
                  <c:v>119058.41</c:v>
                </c:pt>
                <c:pt idx="2956" formatCode="#,##0.00">
                  <c:v>118990.92</c:v>
                </c:pt>
                <c:pt idx="2957" formatCode="#,##0.00">
                  <c:v>118923.52</c:v>
                </c:pt>
                <c:pt idx="2958" formatCode="#,##0.00">
                  <c:v>118856.05</c:v>
                </c:pt>
                <c:pt idx="2959" formatCode="#,##0.00">
                  <c:v>118788.5</c:v>
                </c:pt>
                <c:pt idx="2960" formatCode="#,##0.00">
                  <c:v>118720.96000000001</c:v>
                </c:pt>
                <c:pt idx="2961" formatCode="#,##0.00">
                  <c:v>118653.33</c:v>
                </c:pt>
                <c:pt idx="2962" formatCode="#,##0.00">
                  <c:v>118585.71</c:v>
                </c:pt>
                <c:pt idx="2963" formatCode="#,##0.00">
                  <c:v>118518.09</c:v>
                </c:pt>
                <c:pt idx="2964" formatCode="#,##0.00">
                  <c:v>118450.35</c:v>
                </c:pt>
                <c:pt idx="2965" formatCode="#,##0.00">
                  <c:v>118382.55</c:v>
                </c:pt>
                <c:pt idx="2966" formatCode="#,##0.00">
                  <c:v>118314.76</c:v>
                </c:pt>
                <c:pt idx="2967" formatCode="#,##0.00">
                  <c:v>118246.92</c:v>
                </c:pt>
                <c:pt idx="2968" formatCode="#,##0.00">
                  <c:v>118179.11</c:v>
                </c:pt>
                <c:pt idx="2969" formatCode="#,##0.00">
                  <c:v>118111.23</c:v>
                </c:pt>
                <c:pt idx="2970" formatCode="#,##0.00">
                  <c:v>118043.3</c:v>
                </c:pt>
                <c:pt idx="2971" formatCode="#,##0.00">
                  <c:v>117975.37</c:v>
                </c:pt>
                <c:pt idx="2972" formatCode="#,##0.00">
                  <c:v>117907.43</c:v>
                </c:pt>
                <c:pt idx="2973" formatCode="#,##0.00">
                  <c:v>117839.43</c:v>
                </c:pt>
                <c:pt idx="2974" formatCode="#,##0.00">
                  <c:v>117771.44</c:v>
                </c:pt>
                <c:pt idx="2975" formatCode="#,##0.00">
                  <c:v>117703.34</c:v>
                </c:pt>
                <c:pt idx="2976" formatCode="#,##0.00">
                  <c:v>117635.28</c:v>
                </c:pt>
                <c:pt idx="2977" formatCode="#,##0.00">
                  <c:v>117567.1</c:v>
                </c:pt>
                <c:pt idx="2978" formatCode="#,##0.00">
                  <c:v>117499.01</c:v>
                </c:pt>
                <c:pt idx="2979" formatCode="#,##0.00">
                  <c:v>117430.88</c:v>
                </c:pt>
                <c:pt idx="2980" formatCode="#,##0.00">
                  <c:v>117362.7</c:v>
                </c:pt>
                <c:pt idx="2981" formatCode="#,##0.00">
                  <c:v>117294.46</c:v>
                </c:pt>
                <c:pt idx="2982" formatCode="#,##0.00">
                  <c:v>117226.23</c:v>
                </c:pt>
                <c:pt idx="2983" formatCode="#,##0.00">
                  <c:v>117157.91</c:v>
                </c:pt>
                <c:pt idx="2984" formatCode="#,##0.00">
                  <c:v>117089.55</c:v>
                </c:pt>
                <c:pt idx="2985" formatCode="#,##0.00">
                  <c:v>117021.15</c:v>
                </c:pt>
                <c:pt idx="2986" formatCode="#,##0.00">
                  <c:v>116952.7</c:v>
                </c:pt>
                <c:pt idx="2987" formatCode="#,##0.00">
                  <c:v>116884.21</c:v>
                </c:pt>
                <c:pt idx="2988" formatCode="#,##0.00">
                  <c:v>116815.66</c:v>
                </c:pt>
                <c:pt idx="2989" formatCode="#,##0.00">
                  <c:v>116747.13</c:v>
                </c:pt>
                <c:pt idx="2990" formatCode="#,##0.00">
                  <c:v>116678.57</c:v>
                </c:pt>
                <c:pt idx="2991" formatCode="#,##0.00">
                  <c:v>116610</c:v>
                </c:pt>
                <c:pt idx="2992" formatCode="#,##0.00">
                  <c:v>116541.27</c:v>
                </c:pt>
                <c:pt idx="2993" formatCode="#,##0.00">
                  <c:v>116472.55</c:v>
                </c:pt>
                <c:pt idx="2994" formatCode="#,##0.00">
                  <c:v>116403.8</c:v>
                </c:pt>
                <c:pt idx="2995" formatCode="#,##0.00">
                  <c:v>116335.11</c:v>
                </c:pt>
                <c:pt idx="2996" formatCode="#,##0.00">
                  <c:v>116266.28</c:v>
                </c:pt>
                <c:pt idx="2997" formatCode="#,##0.00">
                  <c:v>116197.5</c:v>
                </c:pt>
                <c:pt idx="2998" formatCode="#,##0.00">
                  <c:v>116128.66</c:v>
                </c:pt>
                <c:pt idx="2999" formatCode="#,##0.00">
                  <c:v>116059.78</c:v>
                </c:pt>
                <c:pt idx="3000" formatCode="#,##0.00">
                  <c:v>115990.87</c:v>
                </c:pt>
                <c:pt idx="3001" formatCode="#,##0.00">
                  <c:v>115921.91</c:v>
                </c:pt>
                <c:pt idx="3002" formatCode="#,##0.00">
                  <c:v>115852.95</c:v>
                </c:pt>
                <c:pt idx="3003" formatCode="#,##0.00">
                  <c:v>115783.92</c:v>
                </c:pt>
                <c:pt idx="3004" formatCode="#,##0.00">
                  <c:v>115714.88</c:v>
                </c:pt>
                <c:pt idx="3005" formatCode="#,##0.00">
                  <c:v>115645.8</c:v>
                </c:pt>
                <c:pt idx="3006" formatCode="#,##0.00">
                  <c:v>115576.73</c:v>
                </c:pt>
                <c:pt idx="3007" formatCode="#,##0.00">
                  <c:v>115507.6</c:v>
                </c:pt>
                <c:pt idx="3008" formatCode="#,##0.00">
                  <c:v>115438.52</c:v>
                </c:pt>
                <c:pt idx="3009" formatCode="#,##0.00">
                  <c:v>115369.39</c:v>
                </c:pt>
                <c:pt idx="3010" formatCode="#,##0.00">
                  <c:v>115300.2</c:v>
                </c:pt>
                <c:pt idx="3011" formatCode="#,##0.00">
                  <c:v>115230.97</c:v>
                </c:pt>
                <c:pt idx="3012" formatCode="#,##0.00">
                  <c:v>115161.73</c:v>
                </c:pt>
                <c:pt idx="3013" formatCode="#,##0.00">
                  <c:v>115092.5</c:v>
                </c:pt>
                <c:pt idx="3014" formatCode="#,##0.00">
                  <c:v>115023.22</c:v>
                </c:pt>
                <c:pt idx="3015" formatCode="#,##0.00">
                  <c:v>114953.98</c:v>
                </c:pt>
                <c:pt idx="3016" formatCode="#,##0.00">
                  <c:v>114884.62</c:v>
                </c:pt>
                <c:pt idx="3017" formatCode="#,##0.00">
                  <c:v>114815.27</c:v>
                </c:pt>
                <c:pt idx="3018" formatCode="#,##0.00">
                  <c:v>114745.91</c:v>
                </c:pt>
                <c:pt idx="3019" formatCode="#,##0.00">
                  <c:v>114676.54</c:v>
                </c:pt>
                <c:pt idx="3020" formatCode="#,##0.00">
                  <c:v>114607.16</c:v>
                </c:pt>
                <c:pt idx="3021" formatCode="#,##0.00">
                  <c:v>114537.73</c:v>
                </c:pt>
                <c:pt idx="3022" formatCode="#,##0.00">
                  <c:v>114468.3</c:v>
                </c:pt>
                <c:pt idx="3023" formatCode="#,##0.00">
                  <c:v>114398.84</c:v>
                </c:pt>
                <c:pt idx="3024" formatCode="#,##0.00">
                  <c:v>114329.34</c:v>
                </c:pt>
                <c:pt idx="3025" formatCode="#,##0.00">
                  <c:v>114259.81</c:v>
                </c:pt>
                <c:pt idx="3026" formatCode="#,##0.00">
                  <c:v>114190.26</c:v>
                </c:pt>
                <c:pt idx="3027" formatCode="#,##0.00">
                  <c:v>114120.61</c:v>
                </c:pt>
                <c:pt idx="3028" formatCode="#,##0.00">
                  <c:v>114050.94</c:v>
                </c:pt>
                <c:pt idx="3029" formatCode="#,##0.00">
                  <c:v>113981.44</c:v>
                </c:pt>
                <c:pt idx="3030" formatCode="#,##0.00">
                  <c:v>113911.81</c:v>
                </c:pt>
                <c:pt idx="3031" formatCode="#,##0.00">
                  <c:v>113842.15</c:v>
                </c:pt>
                <c:pt idx="3032" formatCode="#,##0.00">
                  <c:v>113772.48</c:v>
                </c:pt>
                <c:pt idx="3033" formatCode="#,##0.00">
                  <c:v>113702.84</c:v>
                </c:pt>
                <c:pt idx="3034" formatCode="#,##0.00">
                  <c:v>113633.16</c:v>
                </c:pt>
                <c:pt idx="3035" formatCode="#,##0.00">
                  <c:v>113563.41</c:v>
                </c:pt>
                <c:pt idx="3036" formatCode="#,##0.00">
                  <c:v>113493.56</c:v>
                </c:pt>
                <c:pt idx="3037" formatCode="#,##0.00">
                  <c:v>113423.76</c:v>
                </c:pt>
                <c:pt idx="3038" formatCode="#,##0.00">
                  <c:v>113353.92</c:v>
                </c:pt>
                <c:pt idx="3039" formatCode="#,##0.00">
                  <c:v>113284.07</c:v>
                </c:pt>
                <c:pt idx="3040" formatCode="#,##0.00">
                  <c:v>113214.27</c:v>
                </c:pt>
                <c:pt idx="3041" formatCode="#,##0.00">
                  <c:v>113144.27</c:v>
                </c:pt>
                <c:pt idx="3042" formatCode="#,##0.00">
                  <c:v>113074.31</c:v>
                </c:pt>
                <c:pt idx="3043" formatCode="#,##0.00">
                  <c:v>113004.37</c:v>
                </c:pt>
                <c:pt idx="3044" formatCode="#,##0.00">
                  <c:v>112934.41</c:v>
                </c:pt>
                <c:pt idx="3045" formatCode="#,##0.00">
                  <c:v>112864.41</c:v>
                </c:pt>
                <c:pt idx="3046" formatCode="#,##0.00">
                  <c:v>112794.37</c:v>
                </c:pt>
                <c:pt idx="3047" formatCode="#,##0.00">
                  <c:v>112724.27</c:v>
                </c:pt>
                <c:pt idx="3048" formatCode="#,##0.00">
                  <c:v>112654.16</c:v>
                </c:pt>
                <c:pt idx="3049" formatCode="#,##0.00">
                  <c:v>112584.02</c:v>
                </c:pt>
                <c:pt idx="3050" formatCode="#,##0.00">
                  <c:v>112513.81</c:v>
                </c:pt>
                <c:pt idx="3051" formatCode="#,##0.00">
                  <c:v>112443.59</c:v>
                </c:pt>
                <c:pt idx="3052" formatCode="#,##0.00">
                  <c:v>112373.33</c:v>
                </c:pt>
                <c:pt idx="3053" formatCode="#,##0.00">
                  <c:v>112303.07</c:v>
                </c:pt>
                <c:pt idx="3054" formatCode="#,##0.00">
                  <c:v>112232.81</c:v>
                </c:pt>
                <c:pt idx="3055" formatCode="#,##0.00">
                  <c:v>112162.47</c:v>
                </c:pt>
                <c:pt idx="3056" formatCode="#,##0.00">
                  <c:v>112092.09</c:v>
                </c:pt>
                <c:pt idx="3057" formatCode="#,##0.00">
                  <c:v>112021.66</c:v>
                </c:pt>
                <c:pt idx="3058" formatCode="#,##0.00">
                  <c:v>111951.24</c:v>
                </c:pt>
                <c:pt idx="3059" formatCode="#,##0.00">
                  <c:v>111880.8</c:v>
                </c:pt>
                <c:pt idx="3060" formatCode="#,##0.00">
                  <c:v>111810.38</c:v>
                </c:pt>
                <c:pt idx="3061" formatCode="#,##0.00">
                  <c:v>111739.98</c:v>
                </c:pt>
                <c:pt idx="3062" formatCode="#,##0.00">
                  <c:v>111669.52</c:v>
                </c:pt>
                <c:pt idx="3063" formatCode="#,##0.00">
                  <c:v>111599.08</c:v>
                </c:pt>
                <c:pt idx="3064" formatCode="#,##0.00">
                  <c:v>111528.64</c:v>
                </c:pt>
                <c:pt idx="3065" formatCode="#,##0.00">
                  <c:v>111458.16</c:v>
                </c:pt>
                <c:pt idx="3066" formatCode="#,##0.00">
                  <c:v>111387.67</c:v>
                </c:pt>
                <c:pt idx="3067" formatCode="#,##0.00">
                  <c:v>111317.23</c:v>
                </c:pt>
                <c:pt idx="3068" formatCode="#,##0.00">
                  <c:v>111246.78</c:v>
                </c:pt>
                <c:pt idx="3069" formatCode="#,##0.00">
                  <c:v>111176.3</c:v>
                </c:pt>
                <c:pt idx="3070" formatCode="#,##0.00">
                  <c:v>111105.83</c:v>
                </c:pt>
                <c:pt idx="3071" formatCode="#,##0.00">
                  <c:v>111035.35</c:v>
                </c:pt>
                <c:pt idx="3072" formatCode="#,##0.00">
                  <c:v>110964.87</c:v>
                </c:pt>
                <c:pt idx="3073" formatCode="#,##0.00">
                  <c:v>110894.38</c:v>
                </c:pt>
                <c:pt idx="3074" formatCode="#,##0.00">
                  <c:v>110823.86</c:v>
                </c:pt>
                <c:pt idx="3075" formatCode="#,##0.00">
                  <c:v>110753.28</c:v>
                </c:pt>
                <c:pt idx="3076" formatCode="#,##0.00">
                  <c:v>110682.74</c:v>
                </c:pt>
                <c:pt idx="3077" formatCode="#,##0.00">
                  <c:v>110612.14</c:v>
                </c:pt>
                <c:pt idx="3078" formatCode="#,##0.00">
                  <c:v>110541.52</c:v>
                </c:pt>
                <c:pt idx="3079" formatCode="#,##0.00">
                  <c:v>110470.95</c:v>
                </c:pt>
                <c:pt idx="3080" formatCode="#,##0.00">
                  <c:v>110400.35</c:v>
                </c:pt>
                <c:pt idx="3081" formatCode="#,##0.00">
                  <c:v>110329.73</c:v>
                </c:pt>
                <c:pt idx="3082" formatCode="#,##0.00">
                  <c:v>110259.16</c:v>
                </c:pt>
                <c:pt idx="3083" formatCode="#,##0.00">
                  <c:v>110188.61</c:v>
                </c:pt>
                <c:pt idx="3084" formatCode="#,##0.00">
                  <c:v>110117.97</c:v>
                </c:pt>
                <c:pt idx="3085" formatCode="#,##0.00">
                  <c:v>110047.38</c:v>
                </c:pt>
                <c:pt idx="3086" formatCode="#,##0.00">
                  <c:v>109976.77</c:v>
                </c:pt>
                <c:pt idx="3087" formatCode="#,##0.00">
                  <c:v>109906.16</c:v>
                </c:pt>
                <c:pt idx="3088" formatCode="#,##0.00">
                  <c:v>109835.57</c:v>
                </c:pt>
                <c:pt idx="3089" formatCode="#,##0.00">
                  <c:v>109764.95</c:v>
                </c:pt>
                <c:pt idx="3090" formatCode="#,##0.00">
                  <c:v>109694.38</c:v>
                </c:pt>
                <c:pt idx="3091" formatCode="#,##0.00">
                  <c:v>109623.84</c:v>
                </c:pt>
                <c:pt idx="3092" formatCode="#,##0.00">
                  <c:v>109553.3</c:v>
                </c:pt>
                <c:pt idx="3093" formatCode="#,##0.00">
                  <c:v>109482.65</c:v>
                </c:pt>
                <c:pt idx="3094" formatCode="#,##0.00">
                  <c:v>109411.9</c:v>
                </c:pt>
                <c:pt idx="3095" formatCode="#,##0.00">
                  <c:v>109341.2</c:v>
                </c:pt>
                <c:pt idx="3096" formatCode="#,##0.00">
                  <c:v>109270.54</c:v>
                </c:pt>
                <c:pt idx="3097" formatCode="#,##0.00">
                  <c:v>109199.84</c:v>
                </c:pt>
                <c:pt idx="3098" formatCode="#,##0.00">
                  <c:v>109129.16</c:v>
                </c:pt>
                <c:pt idx="3099" formatCode="#,##0.00">
                  <c:v>109058.42</c:v>
                </c:pt>
                <c:pt idx="3100" formatCode="#,##0.00">
                  <c:v>108987.73</c:v>
                </c:pt>
                <c:pt idx="3101" formatCode="#,##0.00">
                  <c:v>108917.07</c:v>
                </c:pt>
                <c:pt idx="3102" formatCode="#,##0.00">
                  <c:v>108846.34</c:v>
                </c:pt>
                <c:pt idx="3103" formatCode="#,##0.00">
                  <c:v>108775.6</c:v>
                </c:pt>
                <c:pt idx="3104" formatCode="#,##0.00">
                  <c:v>108704.85</c:v>
                </c:pt>
                <c:pt idx="3105" formatCode="#,##0.00">
                  <c:v>108634.16</c:v>
                </c:pt>
                <c:pt idx="3106" formatCode="#,##0.00">
                  <c:v>108563.44</c:v>
                </c:pt>
                <c:pt idx="3107" formatCode="#,##0.00">
                  <c:v>108492.74</c:v>
                </c:pt>
                <c:pt idx="3108" formatCode="#,##0.00">
                  <c:v>108422.03</c:v>
                </c:pt>
                <c:pt idx="3109" formatCode="#,##0.00">
                  <c:v>108351.35</c:v>
                </c:pt>
                <c:pt idx="3110" formatCode="#,##0.00">
                  <c:v>108280.61</c:v>
                </c:pt>
                <c:pt idx="3111" formatCode="#,##0.00">
                  <c:v>108209.88</c:v>
                </c:pt>
                <c:pt idx="3112" formatCode="#,##0.00">
                  <c:v>108139.2</c:v>
                </c:pt>
                <c:pt idx="3113" formatCode="#,##0.00">
                  <c:v>108068.5</c:v>
                </c:pt>
                <c:pt idx="3114" formatCode="#,##0.00">
                  <c:v>107997.75</c:v>
                </c:pt>
                <c:pt idx="3115" formatCode="#,##0.00">
                  <c:v>107927.07</c:v>
                </c:pt>
                <c:pt idx="3116" formatCode="#,##0.00">
                  <c:v>107856.38</c:v>
                </c:pt>
                <c:pt idx="3117" formatCode="#,##0.00">
                  <c:v>107785.73</c:v>
                </c:pt>
                <c:pt idx="3118" formatCode="#,##0.00">
                  <c:v>107715.01</c:v>
                </c:pt>
                <c:pt idx="3119" formatCode="#,##0.00">
                  <c:v>107644.35</c:v>
                </c:pt>
                <c:pt idx="3120" formatCode="#,##0.00">
                  <c:v>107575.44</c:v>
                </c:pt>
                <c:pt idx="3121" formatCode="#,##0.00">
                  <c:v>107503.73</c:v>
                </c:pt>
                <c:pt idx="3122" formatCode="#,##0.00">
                  <c:v>107432.64</c:v>
                </c:pt>
                <c:pt idx="3123" formatCode="#,##0.00">
                  <c:v>107361.73</c:v>
                </c:pt>
                <c:pt idx="3124" formatCode="#,##0.00">
                  <c:v>107290.95</c:v>
                </c:pt>
                <c:pt idx="3125" formatCode="#,##0.00">
                  <c:v>107220.23</c:v>
                </c:pt>
                <c:pt idx="3126" formatCode="#,##0.00">
                  <c:v>107149.51</c:v>
                </c:pt>
                <c:pt idx="3127" formatCode="#,##0.00">
                  <c:v>107078.64</c:v>
                </c:pt>
                <c:pt idx="3128" formatCode="#,##0.00">
                  <c:v>107007.91</c:v>
                </c:pt>
                <c:pt idx="3129" formatCode="#,##0.00">
                  <c:v>106937.24</c:v>
                </c:pt>
                <c:pt idx="3130" formatCode="#,##0.00">
                  <c:v>106866.48</c:v>
                </c:pt>
                <c:pt idx="3131" formatCode="#,##0.00">
                  <c:v>106795.8</c:v>
                </c:pt>
                <c:pt idx="3132" formatCode="#,##0.00">
                  <c:v>106725.16</c:v>
                </c:pt>
                <c:pt idx="3133" formatCode="#,##0.00">
                  <c:v>106654.46</c:v>
                </c:pt>
                <c:pt idx="3134" formatCode="#,##0.00">
                  <c:v>106583.83</c:v>
                </c:pt>
                <c:pt idx="3135" formatCode="#,##0.00">
                  <c:v>106513.12</c:v>
                </c:pt>
                <c:pt idx="3136" formatCode="#,##0.00">
                  <c:v>106442.52</c:v>
                </c:pt>
                <c:pt idx="3137" formatCode="#,##0.00">
                  <c:v>106373</c:v>
                </c:pt>
                <c:pt idx="3138" formatCode="#,##0.00">
                  <c:v>106301.7</c:v>
                </c:pt>
                <c:pt idx="3139" formatCode="#,##0.00">
                  <c:v>106230.77</c:v>
                </c:pt>
                <c:pt idx="3140" formatCode="#,##0.00">
                  <c:v>106160.03</c:v>
                </c:pt>
                <c:pt idx="3141" formatCode="#,##0.00">
                  <c:v>106089.37</c:v>
                </c:pt>
                <c:pt idx="3142" formatCode="#,##0.00">
                  <c:v>106018.73</c:v>
                </c:pt>
                <c:pt idx="3143" formatCode="#,##0.00">
                  <c:v>105948.08</c:v>
                </c:pt>
                <c:pt idx="3144" formatCode="#,##0.00">
                  <c:v>105877.46</c:v>
                </c:pt>
                <c:pt idx="3145" formatCode="#,##0.00">
                  <c:v>105806.91</c:v>
                </c:pt>
                <c:pt idx="3146" formatCode="#,##0.00">
                  <c:v>105736.25</c:v>
                </c:pt>
                <c:pt idx="3147" formatCode="#,##0.00">
                  <c:v>105665.64</c:v>
                </c:pt>
                <c:pt idx="3148" formatCode="#,##0.00">
                  <c:v>105595.02</c:v>
                </c:pt>
                <c:pt idx="3149" formatCode="#,##0.00">
                  <c:v>105524.41</c:v>
                </c:pt>
                <c:pt idx="3150" formatCode="#,##0.00">
                  <c:v>105453.82</c:v>
                </c:pt>
                <c:pt idx="3151" formatCode="#,##0.00">
                  <c:v>105383.26</c:v>
                </c:pt>
                <c:pt idx="3152" formatCode="#,##0.00">
                  <c:v>105312.66</c:v>
                </c:pt>
                <c:pt idx="3153" formatCode="#,##0.00">
                  <c:v>105242.09</c:v>
                </c:pt>
                <c:pt idx="3154" formatCode="#,##0.00">
                  <c:v>105171.47</c:v>
                </c:pt>
                <c:pt idx="3155" formatCode="#,##0.00">
                  <c:v>105100.88</c:v>
                </c:pt>
                <c:pt idx="3156" formatCode="#,##0.00">
                  <c:v>105030.27</c:v>
                </c:pt>
                <c:pt idx="3157" formatCode="#,##0.00">
                  <c:v>104959.75</c:v>
                </c:pt>
                <c:pt idx="3158" formatCode="#,##0.00">
                  <c:v>104889.22</c:v>
                </c:pt>
                <c:pt idx="3159" formatCode="#,##0.00">
                  <c:v>104818.62</c:v>
                </c:pt>
                <c:pt idx="3160" formatCode="#,##0.00">
                  <c:v>104748</c:v>
                </c:pt>
                <c:pt idx="3161" formatCode="#,##0.00">
                  <c:v>104677.46</c:v>
                </c:pt>
                <c:pt idx="3162" formatCode="#,##0.00">
                  <c:v>104606.88</c:v>
                </c:pt>
                <c:pt idx="3163" formatCode="#,##0.00">
                  <c:v>104536.34</c:v>
                </c:pt>
                <c:pt idx="3164" formatCode="#,##0.00">
                  <c:v>104465.8</c:v>
                </c:pt>
                <c:pt idx="3165" formatCode="#,##0.00">
                  <c:v>104395.21</c:v>
                </c:pt>
                <c:pt idx="3166" formatCode="#,##0.00">
                  <c:v>104324.59</c:v>
                </c:pt>
                <c:pt idx="3167" formatCode="#,##0.00">
                  <c:v>104254.01</c:v>
                </c:pt>
                <c:pt idx="3168" formatCode="#,##0.00">
                  <c:v>104183.41</c:v>
                </c:pt>
                <c:pt idx="3169" formatCode="#,##0.00">
                  <c:v>104112.84</c:v>
                </c:pt>
                <c:pt idx="3170" formatCode="#,##0.00">
                  <c:v>104043.09</c:v>
                </c:pt>
                <c:pt idx="3171" formatCode="#,##0.00">
                  <c:v>103972.02</c:v>
                </c:pt>
                <c:pt idx="3172" formatCode="#,##0.00">
                  <c:v>103901.4</c:v>
                </c:pt>
                <c:pt idx="3173" formatCode="#,##0.00">
                  <c:v>103830.88</c:v>
                </c:pt>
                <c:pt idx="3174" formatCode="#,##0.00">
                  <c:v>103760.45</c:v>
                </c:pt>
                <c:pt idx="3175" formatCode="#,##0.00">
                  <c:v>103690.04</c:v>
                </c:pt>
                <c:pt idx="3176" formatCode="#,##0.00">
                  <c:v>103619.61</c:v>
                </c:pt>
                <c:pt idx="3177" formatCode="#,##0.00">
                  <c:v>103549.22</c:v>
                </c:pt>
                <c:pt idx="3178" formatCode="#,##0.00">
                  <c:v>103478.84</c:v>
                </c:pt>
                <c:pt idx="3179" formatCode="#,##0.00">
                  <c:v>103408.46</c:v>
                </c:pt>
                <c:pt idx="3180" formatCode="#,##0.00">
                  <c:v>103338.06</c:v>
                </c:pt>
                <c:pt idx="3181" formatCode="#,##0.00">
                  <c:v>103267.7</c:v>
                </c:pt>
                <c:pt idx="3182" formatCode="#,##0.00">
                  <c:v>103197.27</c:v>
                </c:pt>
                <c:pt idx="3183" formatCode="#,##0.00">
                  <c:v>103126.85</c:v>
                </c:pt>
                <c:pt idx="3184" formatCode="#,##0.00">
                  <c:v>103056.47</c:v>
                </c:pt>
                <c:pt idx="3185" formatCode="#,##0.00">
                  <c:v>102986.12</c:v>
                </c:pt>
                <c:pt idx="3186" formatCode="#,##0.00">
                  <c:v>102915.88</c:v>
                </c:pt>
                <c:pt idx="3187" formatCode="#,##0.00">
                  <c:v>102845.56</c:v>
                </c:pt>
                <c:pt idx="3188" formatCode="#,##0.00">
                  <c:v>102775.29</c:v>
                </c:pt>
                <c:pt idx="3189" formatCode="#,##0.00">
                  <c:v>102705</c:v>
                </c:pt>
                <c:pt idx="3190" formatCode="#,##0.00">
                  <c:v>102634.69</c:v>
                </c:pt>
                <c:pt idx="3191" formatCode="#,##0.00">
                  <c:v>102564.5</c:v>
                </c:pt>
                <c:pt idx="3192" formatCode="#,##0.00">
                  <c:v>102494.25</c:v>
                </c:pt>
                <c:pt idx="3193" formatCode="#,##0.00">
                  <c:v>102423.97</c:v>
                </c:pt>
                <c:pt idx="3194" formatCode="#,##0.00">
                  <c:v>102353.74</c:v>
                </c:pt>
                <c:pt idx="3195" formatCode="#,##0.00">
                  <c:v>102283.62</c:v>
                </c:pt>
                <c:pt idx="3196" formatCode="#,##0.00">
                  <c:v>102213.3</c:v>
                </c:pt>
                <c:pt idx="3197" formatCode="#,##0.00">
                  <c:v>102143.15</c:v>
                </c:pt>
                <c:pt idx="3198" formatCode="#,##0.00">
                  <c:v>102073.03</c:v>
                </c:pt>
                <c:pt idx="3199" formatCode="#,##0.00">
                  <c:v>102002.88</c:v>
                </c:pt>
                <c:pt idx="3200" formatCode="#,##0.00">
                  <c:v>101932.72</c:v>
                </c:pt>
                <c:pt idx="3201" formatCode="#,##0.00">
                  <c:v>101862.66</c:v>
                </c:pt>
                <c:pt idx="3202" formatCode="#,##0.00">
                  <c:v>101792.6</c:v>
                </c:pt>
                <c:pt idx="3203" formatCode="#,##0.00">
                  <c:v>101722.11</c:v>
                </c:pt>
                <c:pt idx="3204" formatCode="#,##0.00">
                  <c:v>101652.32</c:v>
                </c:pt>
                <c:pt idx="3205" formatCode="#,##0.00">
                  <c:v>101582.29</c:v>
                </c:pt>
                <c:pt idx="3206" formatCode="#,##0.00">
                  <c:v>101512.2</c:v>
                </c:pt>
                <c:pt idx="3207" formatCode="#,##0.00">
                  <c:v>101442.16</c:v>
                </c:pt>
                <c:pt idx="3208" formatCode="#,##0.00">
                  <c:v>101372.07</c:v>
                </c:pt>
                <c:pt idx="3209" formatCode="#,##0.00">
                  <c:v>101302.03</c:v>
                </c:pt>
                <c:pt idx="3210" formatCode="#,##0.00">
                  <c:v>101231.97</c:v>
                </c:pt>
                <c:pt idx="3211" formatCode="#,##0.00">
                  <c:v>101161.91</c:v>
                </c:pt>
                <c:pt idx="3212" formatCode="#,##0.00">
                  <c:v>101091.91</c:v>
                </c:pt>
                <c:pt idx="3213" formatCode="#,##0.00">
                  <c:v>101021.99</c:v>
                </c:pt>
                <c:pt idx="3214" formatCode="#,##0.00">
                  <c:v>100951.98</c:v>
                </c:pt>
                <c:pt idx="3215" formatCode="#,##0.00">
                  <c:v>100882.04</c:v>
                </c:pt>
                <c:pt idx="3216" formatCode="#,##0.00">
                  <c:v>100812.16</c:v>
                </c:pt>
                <c:pt idx="3217" formatCode="#,##0.00">
                  <c:v>100742.21</c:v>
                </c:pt>
                <c:pt idx="3218" formatCode="#,##0.00">
                  <c:v>100672.29</c:v>
                </c:pt>
                <c:pt idx="3219" formatCode="#,##0.00">
                  <c:v>100602.38</c:v>
                </c:pt>
                <c:pt idx="3220" formatCode="#,##0.00">
                  <c:v>100532.48</c:v>
                </c:pt>
                <c:pt idx="3221" formatCode="#,##0.00">
                  <c:v>100462.63</c:v>
                </c:pt>
                <c:pt idx="3222" formatCode="#,##0.00">
                  <c:v>100392.79</c:v>
                </c:pt>
                <c:pt idx="3223" formatCode="#,##0.00">
                  <c:v>100322.95</c:v>
                </c:pt>
                <c:pt idx="3224" formatCode="#,##0.00">
                  <c:v>100253.2</c:v>
                </c:pt>
                <c:pt idx="3225" formatCode="#,##0.00">
                  <c:v>100183.42</c:v>
                </c:pt>
                <c:pt idx="3226" formatCode="#,##0.00">
                  <c:v>100113.63</c:v>
                </c:pt>
                <c:pt idx="3227" formatCode="#,##0.00">
                  <c:v>100043.88</c:v>
                </c:pt>
                <c:pt idx="3228" formatCode="#,##0.00">
                  <c:v>99974.13</c:v>
                </c:pt>
                <c:pt idx="3229" formatCode="#,##0.00">
                  <c:v>99904.47</c:v>
                </c:pt>
                <c:pt idx="3230" formatCode="#,##0.00">
                  <c:v>99834.880000000005</c:v>
                </c:pt>
                <c:pt idx="3231" formatCode="#,##0.00">
                  <c:v>99765.119999999995</c:v>
                </c:pt>
                <c:pt idx="3232" formatCode="#,##0.00">
                  <c:v>99695.46</c:v>
                </c:pt>
                <c:pt idx="3233" formatCode="#,##0.00">
                  <c:v>99625.74</c:v>
                </c:pt>
                <c:pt idx="3234" formatCode="#,##0.00">
                  <c:v>99556.09</c:v>
                </c:pt>
                <c:pt idx="3235" formatCode="#,##0.00">
                  <c:v>99486.45</c:v>
                </c:pt>
                <c:pt idx="3236" formatCode="#,##0.00">
                  <c:v>99416.8</c:v>
                </c:pt>
                <c:pt idx="3237" formatCode="#,##0.00">
                  <c:v>99347.25</c:v>
                </c:pt>
                <c:pt idx="3238" formatCode="#,##0.00">
                  <c:v>99277.68</c:v>
                </c:pt>
                <c:pt idx="3239" formatCode="#,##0.00">
                  <c:v>99208.13</c:v>
                </c:pt>
                <c:pt idx="3240" formatCode="#,##0.00">
                  <c:v>99138.63</c:v>
                </c:pt>
                <c:pt idx="3241" formatCode="#,##0.00">
                  <c:v>99069.119999999995</c:v>
                </c:pt>
                <c:pt idx="3242" formatCode="#,##0.00">
                  <c:v>98999.64</c:v>
                </c:pt>
                <c:pt idx="3243" formatCode="#,##0.00">
                  <c:v>98930.16</c:v>
                </c:pt>
                <c:pt idx="3244" formatCode="#,##0.00">
                  <c:v>98860.65</c:v>
                </c:pt>
                <c:pt idx="3245" formatCode="#,##0.00">
                  <c:v>98791.18</c:v>
                </c:pt>
                <c:pt idx="3246" formatCode="#,##0.00">
                  <c:v>98721.75</c:v>
                </c:pt>
                <c:pt idx="3247" formatCode="#,##0.00">
                  <c:v>98652.42</c:v>
                </c:pt>
                <c:pt idx="3248" formatCode="#,##0.00">
                  <c:v>98583.02</c:v>
                </c:pt>
                <c:pt idx="3249" formatCode="#,##0.00">
                  <c:v>98513.63</c:v>
                </c:pt>
                <c:pt idx="3250" formatCode="#,##0.00">
                  <c:v>98444.3</c:v>
                </c:pt>
                <c:pt idx="3251" formatCode="#,##0.00">
                  <c:v>98374.96</c:v>
                </c:pt>
                <c:pt idx="3252" formatCode="#,##0.00">
                  <c:v>98305.61</c:v>
                </c:pt>
                <c:pt idx="3253" formatCode="#,##0.00">
                  <c:v>98236.31</c:v>
                </c:pt>
                <c:pt idx="3254" formatCode="#,##0.00">
                  <c:v>98167.02</c:v>
                </c:pt>
                <c:pt idx="3255" formatCode="#,##0.00">
                  <c:v>98097.78</c:v>
                </c:pt>
                <c:pt idx="3256" formatCode="#,##0.00">
                  <c:v>98028.55</c:v>
                </c:pt>
                <c:pt idx="3257" formatCode="#,##0.00">
                  <c:v>97959.41</c:v>
                </c:pt>
                <c:pt idx="3258" formatCode="#,##0.00">
                  <c:v>97890.240000000005</c:v>
                </c:pt>
                <c:pt idx="3259" formatCode="#,##0.00">
                  <c:v>97821.09</c:v>
                </c:pt>
                <c:pt idx="3260" formatCode="#,##0.00">
                  <c:v>97751.92</c:v>
                </c:pt>
                <c:pt idx="3261" formatCode="#,##0.00">
                  <c:v>97682.77</c:v>
                </c:pt>
                <c:pt idx="3262" formatCode="#,##0.00">
                  <c:v>97613.64</c:v>
                </c:pt>
                <c:pt idx="3263" formatCode="#,##0.00">
                  <c:v>97544.54</c:v>
                </c:pt>
                <c:pt idx="3264" formatCode="#,##0.00">
                  <c:v>97475.45</c:v>
                </c:pt>
                <c:pt idx="3265" formatCode="#,##0.00">
                  <c:v>97406.38</c:v>
                </c:pt>
                <c:pt idx="3266" formatCode="#,##0.00">
                  <c:v>97337.3</c:v>
                </c:pt>
                <c:pt idx="3267" formatCode="#,##0.00">
                  <c:v>97268.23</c:v>
                </c:pt>
                <c:pt idx="3268" formatCode="#,##0.00">
                  <c:v>97199.12</c:v>
                </c:pt>
                <c:pt idx="3269" formatCode="#,##0.00">
                  <c:v>97130</c:v>
                </c:pt>
                <c:pt idx="3270" formatCode="#,##0.00">
                  <c:v>97060.86</c:v>
                </c:pt>
                <c:pt idx="3271" formatCode="#,##0.00">
                  <c:v>96991.84</c:v>
                </c:pt>
                <c:pt idx="3272" formatCode="#,##0.00">
                  <c:v>96922.77</c:v>
                </c:pt>
                <c:pt idx="3273" formatCode="#,##0.00">
                  <c:v>96853.759999999995</c:v>
                </c:pt>
                <c:pt idx="3274" formatCode="#,##0.00">
                  <c:v>96784.77</c:v>
                </c:pt>
                <c:pt idx="3275" formatCode="#,##0.00">
                  <c:v>96715.7</c:v>
                </c:pt>
                <c:pt idx="3276" formatCode="#,##0.00">
                  <c:v>96646.66</c:v>
                </c:pt>
                <c:pt idx="3277" formatCode="#,##0.00">
                  <c:v>96577.62</c:v>
                </c:pt>
                <c:pt idx="3278" formatCode="#,##0.00">
                  <c:v>96508.59</c:v>
                </c:pt>
                <c:pt idx="3279" formatCode="#,##0.00">
                  <c:v>96439.67</c:v>
                </c:pt>
                <c:pt idx="3280" formatCode="#,##0.00">
                  <c:v>96370.8</c:v>
                </c:pt>
                <c:pt idx="3281" formatCode="#,##0.00">
                  <c:v>96301.89</c:v>
                </c:pt>
                <c:pt idx="3282" formatCode="#,##0.00">
                  <c:v>96232.95</c:v>
                </c:pt>
                <c:pt idx="3283" formatCode="#,##0.00">
                  <c:v>96164.12</c:v>
                </c:pt>
                <c:pt idx="3284" formatCode="#,##0.00">
                  <c:v>96095.27</c:v>
                </c:pt>
                <c:pt idx="3285" formatCode="#,##0.00">
                  <c:v>96026.4</c:v>
                </c:pt>
                <c:pt idx="3286" formatCode="#,##0.00">
                  <c:v>95957.57</c:v>
                </c:pt>
                <c:pt idx="3287" formatCode="#,##0.00">
                  <c:v>95888.8</c:v>
                </c:pt>
                <c:pt idx="3288" formatCode="#,##0.00">
                  <c:v>95820.11</c:v>
                </c:pt>
                <c:pt idx="3289" formatCode="#,##0.00">
                  <c:v>95751.42</c:v>
                </c:pt>
                <c:pt idx="3290" formatCode="#,##0.00">
                  <c:v>95682.82</c:v>
                </c:pt>
                <c:pt idx="3291" formatCode="#,##0.00">
                  <c:v>95614.9</c:v>
                </c:pt>
                <c:pt idx="3292" formatCode="#,##0.00">
                  <c:v>95546.83</c:v>
                </c:pt>
                <c:pt idx="3293" formatCode="#,##0.00">
                  <c:v>95478.12</c:v>
                </c:pt>
                <c:pt idx="3294" formatCode="#,##0.00">
                  <c:v>95409.43</c:v>
                </c:pt>
                <c:pt idx="3295" formatCode="#,##0.00">
                  <c:v>95340.800000000003</c:v>
                </c:pt>
                <c:pt idx="3296" formatCode="#,##0.00">
                  <c:v>95272.25</c:v>
                </c:pt>
                <c:pt idx="3297" formatCode="#,##0.00">
                  <c:v>95203.73</c:v>
                </c:pt>
                <c:pt idx="3298" formatCode="#,##0.00">
                  <c:v>95135.23</c:v>
                </c:pt>
                <c:pt idx="3299" formatCode="#,##0.00">
                  <c:v>95066.97</c:v>
                </c:pt>
                <c:pt idx="3300" formatCode="#,##0.00">
                  <c:v>94998.41</c:v>
                </c:pt>
                <c:pt idx="3301" formatCode="#,##0.00">
                  <c:v>94930.01</c:v>
                </c:pt>
                <c:pt idx="3302" formatCode="#,##0.00">
                  <c:v>94861.55</c:v>
                </c:pt>
                <c:pt idx="3303" formatCode="#,##0.00">
                  <c:v>94793.24</c:v>
                </c:pt>
                <c:pt idx="3304" formatCode="#,##0.00">
                  <c:v>94724.95</c:v>
                </c:pt>
                <c:pt idx="3305" formatCode="#,##0.00">
                  <c:v>94656.71</c:v>
                </c:pt>
                <c:pt idx="3306" formatCode="#,##0.00">
                  <c:v>94588.53</c:v>
                </c:pt>
                <c:pt idx="3307" formatCode="#,##0.00">
                  <c:v>94520.39</c:v>
                </c:pt>
                <c:pt idx="3308" formatCode="#,##0.00">
                  <c:v>94452.26</c:v>
                </c:pt>
                <c:pt idx="3309" formatCode="#,##0.00">
                  <c:v>94384.15</c:v>
                </c:pt>
                <c:pt idx="3310" formatCode="#,##0.00">
                  <c:v>94316.06</c:v>
                </c:pt>
                <c:pt idx="3311" formatCode="#,##0.00">
                  <c:v>94248.01</c:v>
                </c:pt>
                <c:pt idx="3312" formatCode="#,##0.00">
                  <c:v>94180.03</c:v>
                </c:pt>
                <c:pt idx="3313" formatCode="#,##0.00">
                  <c:v>94112</c:v>
                </c:pt>
                <c:pt idx="3314" formatCode="#,##0.00">
                  <c:v>94044.02</c:v>
                </c:pt>
                <c:pt idx="3315" formatCode="#,##0.00">
                  <c:v>93976.06</c:v>
                </c:pt>
                <c:pt idx="3316" formatCode="#,##0.00">
                  <c:v>93908.07</c:v>
                </c:pt>
                <c:pt idx="3317" formatCode="#,##0.00">
                  <c:v>93840.1</c:v>
                </c:pt>
                <c:pt idx="3318" formatCode="#,##0.00">
                  <c:v>93772.160000000003</c:v>
                </c:pt>
                <c:pt idx="3319" formatCode="#,##0.00">
                  <c:v>93704.27</c:v>
                </c:pt>
                <c:pt idx="3320" formatCode="#,##0.00">
                  <c:v>93636.41</c:v>
                </c:pt>
                <c:pt idx="3321" formatCode="#,##0.00">
                  <c:v>93568.55</c:v>
                </c:pt>
                <c:pt idx="3322" formatCode="#,##0.00">
                  <c:v>93500.77</c:v>
                </c:pt>
                <c:pt idx="3323" formatCode="#,##0.00">
                  <c:v>93433.01</c:v>
                </c:pt>
                <c:pt idx="3324" formatCode="#,##0.00">
                  <c:v>93365.27</c:v>
                </c:pt>
                <c:pt idx="3325" formatCode="#,##0.00">
                  <c:v>93297.48</c:v>
                </c:pt>
                <c:pt idx="3326" formatCode="#,##0.00">
                  <c:v>93229.72</c:v>
                </c:pt>
                <c:pt idx="3327" formatCode="#,##0.00">
                  <c:v>93161.94</c:v>
                </c:pt>
                <c:pt idx="3328" formatCode="#,##0.00">
                  <c:v>93094.27</c:v>
                </c:pt>
                <c:pt idx="3329" formatCode="#,##0.00">
                  <c:v>93026.64</c:v>
                </c:pt>
                <c:pt idx="3330" formatCode="#,##0.00">
                  <c:v>92959.06</c:v>
                </c:pt>
                <c:pt idx="3331" formatCode="#,##0.00">
                  <c:v>92891.39</c:v>
                </c:pt>
                <c:pt idx="3332" formatCode="#,##0.00">
                  <c:v>92823.8</c:v>
                </c:pt>
                <c:pt idx="3333" formatCode="#,##0.00">
                  <c:v>92756.19</c:v>
                </c:pt>
                <c:pt idx="3334" formatCode="#,##0.00">
                  <c:v>92688.54</c:v>
                </c:pt>
                <c:pt idx="3335" formatCode="#,##0.00">
                  <c:v>92620.95</c:v>
                </c:pt>
                <c:pt idx="3336" formatCode="#,##0.00">
                  <c:v>92553.34</c:v>
                </c:pt>
                <c:pt idx="3337" formatCode="#,##0.00">
                  <c:v>92485.79</c:v>
                </c:pt>
                <c:pt idx="3338" formatCode="#,##0.00">
                  <c:v>92421.6</c:v>
                </c:pt>
                <c:pt idx="3339" formatCode="#,##0.00">
                  <c:v>92351.18</c:v>
                </c:pt>
                <c:pt idx="3340" formatCode="#,##0.00">
                  <c:v>92283.38</c:v>
                </c:pt>
                <c:pt idx="3341" formatCode="#,##0.00">
                  <c:v>92215.87</c:v>
                </c:pt>
                <c:pt idx="3342" formatCode="#,##0.00">
                  <c:v>92148.36</c:v>
                </c:pt>
                <c:pt idx="3343" formatCode="#,##0.00">
                  <c:v>92080.960000000006</c:v>
                </c:pt>
                <c:pt idx="3344" formatCode="#,##0.00">
                  <c:v>92013.53</c:v>
                </c:pt>
                <c:pt idx="3345" formatCode="#,##0.00">
                  <c:v>91946.12</c:v>
                </c:pt>
                <c:pt idx="3346" formatCode="#,##0.00">
                  <c:v>91878.75</c:v>
                </c:pt>
                <c:pt idx="3347" formatCode="#,##0.00">
                  <c:v>91811.32</c:v>
                </c:pt>
                <c:pt idx="3348" formatCode="#,##0.00">
                  <c:v>91743.97</c:v>
                </c:pt>
                <c:pt idx="3349" formatCode="#,##0.00">
                  <c:v>91676.62</c:v>
                </c:pt>
                <c:pt idx="3350" formatCode="#,##0.00">
                  <c:v>91609.29</c:v>
                </c:pt>
                <c:pt idx="3351" formatCode="#,##0.00">
                  <c:v>91541.85</c:v>
                </c:pt>
                <c:pt idx="3352" formatCode="#,##0.00">
                  <c:v>91474.52</c:v>
                </c:pt>
                <c:pt idx="3353" formatCode="#,##0.00">
                  <c:v>91407.24</c:v>
                </c:pt>
                <c:pt idx="3354" formatCode="#,##0.00">
                  <c:v>91339.95</c:v>
                </c:pt>
                <c:pt idx="3355" formatCode="#,##0.00">
                  <c:v>91272.68</c:v>
                </c:pt>
                <c:pt idx="3356" formatCode="#,##0.00">
                  <c:v>91205.47</c:v>
                </c:pt>
                <c:pt idx="3357" formatCode="#,##0.00">
                  <c:v>91138.240000000005</c:v>
                </c:pt>
                <c:pt idx="3358" formatCode="#,##0.00">
                  <c:v>91071.08</c:v>
                </c:pt>
                <c:pt idx="3359" formatCode="#,##0.00">
                  <c:v>91003.88</c:v>
                </c:pt>
                <c:pt idx="3360" formatCode="#,##0.00">
                  <c:v>90936.639999999999</c:v>
                </c:pt>
                <c:pt idx="3361" formatCode="#,##0.00">
                  <c:v>90869.42</c:v>
                </c:pt>
                <c:pt idx="3362" formatCode="#,##0.00">
                  <c:v>90802.240000000005</c:v>
                </c:pt>
                <c:pt idx="3363" formatCode="#,##0.00">
                  <c:v>90735.01</c:v>
                </c:pt>
                <c:pt idx="3364" formatCode="#,##0.00">
                  <c:v>90667.67</c:v>
                </c:pt>
                <c:pt idx="3365" formatCode="#,##0.00">
                  <c:v>90600.52</c:v>
                </c:pt>
                <c:pt idx="3366" formatCode="#,##0.00">
                  <c:v>90533.37</c:v>
                </c:pt>
                <c:pt idx="3367" formatCode="#,##0.00">
                  <c:v>90467.09</c:v>
                </c:pt>
                <c:pt idx="3368" formatCode="#,##0.00">
                  <c:v>90399.52</c:v>
                </c:pt>
                <c:pt idx="3369" formatCode="#,##0.00">
                  <c:v>90332.23</c:v>
                </c:pt>
                <c:pt idx="3370" formatCode="#,##0.00">
                  <c:v>90265.08</c:v>
                </c:pt>
                <c:pt idx="3371" formatCode="#,##0.00">
                  <c:v>90198.02</c:v>
                </c:pt>
                <c:pt idx="3372" formatCode="#,##0.00">
                  <c:v>90130.98</c:v>
                </c:pt>
                <c:pt idx="3373" formatCode="#,##0.00">
                  <c:v>90063.96</c:v>
                </c:pt>
                <c:pt idx="3374" formatCode="#,##0.00">
                  <c:v>89996.9</c:v>
                </c:pt>
                <c:pt idx="3375" formatCode="#,##0.00">
                  <c:v>89929.919999999998</c:v>
                </c:pt>
                <c:pt idx="3376" formatCode="#,##0.00">
                  <c:v>89862.84</c:v>
                </c:pt>
                <c:pt idx="3377" formatCode="#,##0.00">
                  <c:v>89795.8</c:v>
                </c:pt>
                <c:pt idx="3378" formatCode="#,##0.00">
                  <c:v>89728.79</c:v>
                </c:pt>
                <c:pt idx="3379" formatCode="#,##0.00">
                  <c:v>89661.77</c:v>
                </c:pt>
                <c:pt idx="3380" formatCode="#,##0.00">
                  <c:v>89594.7</c:v>
                </c:pt>
                <c:pt idx="3381" formatCode="#,##0.00">
                  <c:v>89527.64</c:v>
                </c:pt>
                <c:pt idx="3382" formatCode="#,##0.00">
                  <c:v>89460.63</c:v>
                </c:pt>
                <c:pt idx="3383" formatCode="#,##0.00">
                  <c:v>89393.69</c:v>
                </c:pt>
                <c:pt idx="3384" formatCode="#,##0.00">
                  <c:v>89326.8</c:v>
                </c:pt>
                <c:pt idx="3385" formatCode="#,##0.00">
                  <c:v>89259.92</c:v>
                </c:pt>
                <c:pt idx="3386" formatCode="#,##0.00">
                  <c:v>89193.02</c:v>
                </c:pt>
                <c:pt idx="3387" formatCode="#,##0.00">
                  <c:v>89126.1</c:v>
                </c:pt>
                <c:pt idx="3388" formatCode="#,##0.00">
                  <c:v>89059.17</c:v>
                </c:pt>
                <c:pt idx="3389" formatCode="#,##0.00">
                  <c:v>88992.2</c:v>
                </c:pt>
                <c:pt idx="3390" formatCode="#,##0.00">
                  <c:v>88925.25</c:v>
                </c:pt>
                <c:pt idx="3391" formatCode="#,##0.00">
                  <c:v>88858.39</c:v>
                </c:pt>
                <c:pt idx="3392" formatCode="#,##0.00">
                  <c:v>88791.54</c:v>
                </c:pt>
                <c:pt idx="3393" formatCode="#,##0.00">
                  <c:v>88724.72</c:v>
                </c:pt>
                <c:pt idx="3394" formatCode="#,##0.00">
                  <c:v>88657.93</c:v>
                </c:pt>
                <c:pt idx="3395" formatCode="#,##0.00">
                  <c:v>88591.14</c:v>
                </c:pt>
                <c:pt idx="3396" formatCode="#,##0.00">
                  <c:v>88524.41</c:v>
                </c:pt>
                <c:pt idx="3397" formatCode="#,##0.00">
                  <c:v>88457.72</c:v>
                </c:pt>
                <c:pt idx="3398" formatCode="#,##0.00">
                  <c:v>88391</c:v>
                </c:pt>
                <c:pt idx="3399" formatCode="#,##0.00">
                  <c:v>88324.31</c:v>
                </c:pt>
                <c:pt idx="3400" formatCode="#,##0.00">
                  <c:v>88257.66</c:v>
                </c:pt>
                <c:pt idx="3401" formatCode="#,##0.00">
                  <c:v>88191.02</c:v>
                </c:pt>
                <c:pt idx="3402" formatCode="#,##0.00">
                  <c:v>88124.29</c:v>
                </c:pt>
                <c:pt idx="3403" formatCode="#,##0.00">
                  <c:v>88057.68</c:v>
                </c:pt>
                <c:pt idx="3404" formatCode="#,##0.00">
                  <c:v>87991.09</c:v>
                </c:pt>
                <c:pt idx="3405" formatCode="#,##0.00">
                  <c:v>87924.54</c:v>
                </c:pt>
                <c:pt idx="3406" formatCode="#,##0.00">
                  <c:v>87858.05</c:v>
                </c:pt>
                <c:pt idx="3407" formatCode="#,##0.00">
                  <c:v>87791.55</c:v>
                </c:pt>
                <c:pt idx="3408" formatCode="#,##0.00">
                  <c:v>87725.06</c:v>
                </c:pt>
                <c:pt idx="3409" formatCode="#,##0.00">
                  <c:v>87658.26</c:v>
                </c:pt>
                <c:pt idx="3410" formatCode="#,##0.00">
                  <c:v>87591.6</c:v>
                </c:pt>
                <c:pt idx="3411" formatCode="#,##0.00">
                  <c:v>87525.22</c:v>
                </c:pt>
                <c:pt idx="3412" formatCode="#,##0.00">
                  <c:v>87458.94</c:v>
                </c:pt>
                <c:pt idx="3413" formatCode="#,##0.00">
                  <c:v>87392.62</c:v>
                </c:pt>
                <c:pt idx="3414" formatCode="#,##0.00">
                  <c:v>87326.3</c:v>
                </c:pt>
                <c:pt idx="3415" formatCode="#,##0.00">
                  <c:v>87259.99</c:v>
                </c:pt>
                <c:pt idx="3416" formatCode="#,##0.00">
                  <c:v>87193.73</c:v>
                </c:pt>
                <c:pt idx="3417" formatCode="#,##0.00">
                  <c:v>87127.43</c:v>
                </c:pt>
                <c:pt idx="3418" formatCode="#,##0.00">
                  <c:v>87061.23</c:v>
                </c:pt>
                <c:pt idx="3419" formatCode="#,##0.00">
                  <c:v>86995.03</c:v>
                </c:pt>
                <c:pt idx="3420" formatCode="#,##0.00">
                  <c:v>86928.86</c:v>
                </c:pt>
                <c:pt idx="3421" formatCode="#,##0.00">
                  <c:v>86862.58</c:v>
                </c:pt>
                <c:pt idx="3422" formatCode="#,##0.00">
                  <c:v>86796.4</c:v>
                </c:pt>
                <c:pt idx="3423" formatCode="#,##0.00">
                  <c:v>86730.28</c:v>
                </c:pt>
                <c:pt idx="3424" formatCode="#,##0.00">
                  <c:v>86664.23</c:v>
                </c:pt>
                <c:pt idx="3425" formatCode="#,##0.00">
                  <c:v>86598.2</c:v>
                </c:pt>
                <c:pt idx="3426" formatCode="#,##0.00">
                  <c:v>86532.21</c:v>
                </c:pt>
                <c:pt idx="3427" formatCode="#,##0.00">
                  <c:v>86466.2</c:v>
                </c:pt>
                <c:pt idx="3428" formatCode="#,##0.00">
                  <c:v>86401.16</c:v>
                </c:pt>
                <c:pt idx="3429" formatCode="#,##0.00">
                  <c:v>86335.47</c:v>
                </c:pt>
                <c:pt idx="3430" formatCode="#,##0.00">
                  <c:v>86269.27</c:v>
                </c:pt>
                <c:pt idx="3431" formatCode="#,##0.00">
                  <c:v>86203.199999999997</c:v>
                </c:pt>
                <c:pt idx="3432" formatCode="#,##0.00">
                  <c:v>86137.21</c:v>
                </c:pt>
                <c:pt idx="3433" formatCode="#,##0.00">
                  <c:v>86071.35</c:v>
                </c:pt>
                <c:pt idx="3434" formatCode="#,##0.00">
                  <c:v>86005.62</c:v>
                </c:pt>
                <c:pt idx="3435" formatCode="#,##0.00">
                  <c:v>85939.95</c:v>
                </c:pt>
                <c:pt idx="3436" formatCode="#,##0.00">
                  <c:v>85874.27</c:v>
                </c:pt>
                <c:pt idx="3437" formatCode="#,##0.00">
                  <c:v>85808.6</c:v>
                </c:pt>
                <c:pt idx="3438" formatCode="#,##0.00">
                  <c:v>85742.95</c:v>
                </c:pt>
                <c:pt idx="3439" formatCode="#,##0.00">
                  <c:v>85677.34</c:v>
                </c:pt>
                <c:pt idx="3440" formatCode="#,##0.00">
                  <c:v>85611.8</c:v>
                </c:pt>
                <c:pt idx="3441" formatCode="#,##0.00">
                  <c:v>85546.3</c:v>
                </c:pt>
                <c:pt idx="3442" formatCode="#,##0.00">
                  <c:v>85480.84</c:v>
                </c:pt>
                <c:pt idx="3443" formatCode="#,##0.00">
                  <c:v>85415.41</c:v>
                </c:pt>
                <c:pt idx="3444" formatCode="#,##0.00">
                  <c:v>85350.02</c:v>
                </c:pt>
                <c:pt idx="3445" formatCode="#,##0.00">
                  <c:v>85284.69</c:v>
                </c:pt>
                <c:pt idx="3446" formatCode="#,##0.00">
                  <c:v>85219.38</c:v>
                </c:pt>
                <c:pt idx="3447" formatCode="#,##0.00">
                  <c:v>85154.14</c:v>
                </c:pt>
                <c:pt idx="3448" formatCode="#,##0.00">
                  <c:v>85088.88</c:v>
                </c:pt>
                <c:pt idx="3449" formatCode="#,##0.00">
                  <c:v>85023.67</c:v>
                </c:pt>
                <c:pt idx="3450" formatCode="#,##0.00">
                  <c:v>84958.45</c:v>
                </c:pt>
                <c:pt idx="3451" formatCode="#,##0.00">
                  <c:v>84893.34</c:v>
                </c:pt>
                <c:pt idx="3452" formatCode="#,##0.00">
                  <c:v>84828.23</c:v>
                </c:pt>
                <c:pt idx="3453" formatCode="#,##0.00">
                  <c:v>84763.19</c:v>
                </c:pt>
                <c:pt idx="3454" formatCode="#,##0.00">
                  <c:v>84698.2</c:v>
                </c:pt>
                <c:pt idx="3455" formatCode="#,##0.00">
                  <c:v>84633.3</c:v>
                </c:pt>
                <c:pt idx="3456" formatCode="#,##0.00">
                  <c:v>84568.38</c:v>
                </c:pt>
                <c:pt idx="3457" formatCode="#,##0.00">
                  <c:v>84503.51</c:v>
                </c:pt>
                <c:pt idx="3458" formatCode="#,##0.00">
                  <c:v>84438.67</c:v>
                </c:pt>
                <c:pt idx="3459" formatCode="#,##0.00">
                  <c:v>84374.11</c:v>
                </c:pt>
                <c:pt idx="3460" formatCode="#,##0.00">
                  <c:v>84310.03</c:v>
                </c:pt>
                <c:pt idx="3461" formatCode="#,##0.00">
                  <c:v>84245.16</c:v>
                </c:pt>
                <c:pt idx="3462" formatCode="#,##0.00">
                  <c:v>84180.28</c:v>
                </c:pt>
                <c:pt idx="3463" formatCode="#,##0.00">
                  <c:v>84115.43</c:v>
                </c:pt>
                <c:pt idx="3464" formatCode="#,##0.00">
                  <c:v>84050.76</c:v>
                </c:pt>
                <c:pt idx="3465" formatCode="#,##0.00">
                  <c:v>83986.21</c:v>
                </c:pt>
                <c:pt idx="3466" formatCode="#,##0.00">
                  <c:v>83921.69</c:v>
                </c:pt>
                <c:pt idx="3467" formatCode="#,##0.00">
                  <c:v>83857.279999999999</c:v>
                </c:pt>
                <c:pt idx="3468" formatCode="#,##0.00">
                  <c:v>83792.92</c:v>
                </c:pt>
                <c:pt idx="3469" formatCode="#,##0.00">
                  <c:v>83728.52</c:v>
                </c:pt>
                <c:pt idx="3470" formatCode="#,##0.00">
                  <c:v>83664.22</c:v>
                </c:pt>
                <c:pt idx="3471" formatCode="#,##0.00">
                  <c:v>83599.97</c:v>
                </c:pt>
                <c:pt idx="3472" formatCode="#,##0.00">
                  <c:v>83535.77</c:v>
                </c:pt>
                <c:pt idx="3473" formatCode="#,##0.00">
                  <c:v>83471.66</c:v>
                </c:pt>
                <c:pt idx="3474" formatCode="#,##0.00">
                  <c:v>83407.58</c:v>
                </c:pt>
                <c:pt idx="3475" formatCode="#,##0.00">
                  <c:v>83343.520000000004</c:v>
                </c:pt>
                <c:pt idx="3476" formatCode="#,##0.00">
                  <c:v>83279.520000000004</c:v>
                </c:pt>
                <c:pt idx="3477" formatCode="#,##0.00">
                  <c:v>83215.520000000004</c:v>
                </c:pt>
                <c:pt idx="3478" formatCode="#,##0.00">
                  <c:v>83151.59</c:v>
                </c:pt>
                <c:pt idx="3479" formatCode="#,##0.00">
                  <c:v>83087.710000000006</c:v>
                </c:pt>
                <c:pt idx="3480" formatCode="#,##0.00">
                  <c:v>83023.899999999994</c:v>
                </c:pt>
                <c:pt idx="3481" formatCode="#,##0.00">
                  <c:v>82960.12</c:v>
                </c:pt>
                <c:pt idx="3482" formatCode="#,##0.00">
                  <c:v>82898.14</c:v>
                </c:pt>
                <c:pt idx="3483" formatCode="#,##0.00">
                  <c:v>82833.7</c:v>
                </c:pt>
                <c:pt idx="3484" formatCode="#,##0.00">
                  <c:v>82769.63</c:v>
                </c:pt>
                <c:pt idx="3485" formatCode="#,##0.00">
                  <c:v>82705.899999999994</c:v>
                </c:pt>
                <c:pt idx="3486" formatCode="#,##0.00">
                  <c:v>82642.3</c:v>
                </c:pt>
                <c:pt idx="3487" formatCode="#,##0.00">
                  <c:v>82578.8</c:v>
                </c:pt>
                <c:pt idx="3488" formatCode="#,##0.00">
                  <c:v>82515.350000000006</c:v>
                </c:pt>
                <c:pt idx="3489" formatCode="#,##0.00">
                  <c:v>82451.990000000005</c:v>
                </c:pt>
                <c:pt idx="3490" formatCode="#,##0.00">
                  <c:v>82388.66</c:v>
                </c:pt>
                <c:pt idx="3491" formatCode="#,##0.00">
                  <c:v>82325.25</c:v>
                </c:pt>
                <c:pt idx="3492" formatCode="#,##0.00">
                  <c:v>82261.94</c:v>
                </c:pt>
                <c:pt idx="3493" formatCode="#,##0.00">
                  <c:v>82198.63</c:v>
                </c:pt>
                <c:pt idx="3494" formatCode="#,##0.00">
                  <c:v>82135.3</c:v>
                </c:pt>
                <c:pt idx="3495" formatCode="#,##0.00">
                  <c:v>82072.11</c:v>
                </c:pt>
                <c:pt idx="3496" formatCode="#,##0.00">
                  <c:v>82009.009999999995</c:v>
                </c:pt>
                <c:pt idx="3497" formatCode="#,##0.00">
                  <c:v>81945.919999999998</c:v>
                </c:pt>
                <c:pt idx="3498" formatCode="#,##0.00">
                  <c:v>81882.89</c:v>
                </c:pt>
                <c:pt idx="3499" formatCode="#,##0.00">
                  <c:v>81819.95</c:v>
                </c:pt>
                <c:pt idx="3500" formatCode="#,##0.00">
                  <c:v>81756.960000000006</c:v>
                </c:pt>
                <c:pt idx="3501" formatCode="#,##0.00">
                  <c:v>81694.039999999994</c:v>
                </c:pt>
                <c:pt idx="3502" formatCode="#,##0.00">
                  <c:v>81631.17</c:v>
                </c:pt>
                <c:pt idx="3503" formatCode="#,##0.00">
                  <c:v>81568.33</c:v>
                </c:pt>
                <c:pt idx="3504" formatCode="#,##0.00">
                  <c:v>81505.55</c:v>
                </c:pt>
                <c:pt idx="3505" formatCode="#,##0.00">
                  <c:v>81442.87</c:v>
                </c:pt>
                <c:pt idx="3506" formatCode="#,##0.00">
                  <c:v>81381.009999999995</c:v>
                </c:pt>
                <c:pt idx="3507" formatCode="#,##0.00">
                  <c:v>81318.45</c:v>
                </c:pt>
                <c:pt idx="3508" formatCode="#,##0.00">
                  <c:v>81255.61</c:v>
                </c:pt>
                <c:pt idx="3509" formatCode="#,##0.00">
                  <c:v>81192.84</c:v>
                </c:pt>
                <c:pt idx="3510" formatCode="#,##0.00">
                  <c:v>81130.149999999994</c:v>
                </c:pt>
                <c:pt idx="3511" formatCode="#,##0.00">
                  <c:v>81067.45</c:v>
                </c:pt>
                <c:pt idx="3512" formatCode="#,##0.00">
                  <c:v>81004.789999999994</c:v>
                </c:pt>
                <c:pt idx="3513" formatCode="#,##0.00">
                  <c:v>80942.33</c:v>
                </c:pt>
                <c:pt idx="3514" formatCode="#,##0.00">
                  <c:v>80879.88</c:v>
                </c:pt>
                <c:pt idx="3515" formatCode="#,##0.00">
                  <c:v>80817.52</c:v>
                </c:pt>
                <c:pt idx="3516" formatCode="#,##0.00">
                  <c:v>80755.19</c:v>
                </c:pt>
                <c:pt idx="3517" formatCode="#,##0.00">
                  <c:v>80692.95</c:v>
                </c:pt>
                <c:pt idx="3518" formatCode="#,##0.00">
                  <c:v>80630.679999999993</c:v>
                </c:pt>
                <c:pt idx="3519" formatCode="#,##0.00">
                  <c:v>80568.479999999996</c:v>
                </c:pt>
                <c:pt idx="3520" formatCode="#,##0.00">
                  <c:v>80506.27</c:v>
                </c:pt>
                <c:pt idx="3521" formatCode="#,##0.00">
                  <c:v>80444.22</c:v>
                </c:pt>
                <c:pt idx="3522" formatCode="#,##0.00">
                  <c:v>80382.240000000005</c:v>
                </c:pt>
                <c:pt idx="3523" formatCode="#,##0.00">
                  <c:v>80320.240000000005</c:v>
                </c:pt>
                <c:pt idx="3524" formatCode="#,##0.00">
                  <c:v>80258.31</c:v>
                </c:pt>
                <c:pt idx="3525" formatCode="#,##0.00">
                  <c:v>80196.39</c:v>
                </c:pt>
                <c:pt idx="3526" formatCode="#,##0.00">
                  <c:v>80134.45</c:v>
                </c:pt>
                <c:pt idx="3527" formatCode="#,##0.00">
                  <c:v>80072.59</c:v>
                </c:pt>
                <c:pt idx="3528" formatCode="#,##0.00">
                  <c:v>80010.75</c:v>
                </c:pt>
                <c:pt idx="3529" formatCode="#,##0.00">
                  <c:v>79948.95</c:v>
                </c:pt>
                <c:pt idx="3530" formatCode="#,##0.00">
                  <c:v>79887.199999999997</c:v>
                </c:pt>
                <c:pt idx="3531" formatCode="#,##0.00">
                  <c:v>79825.48</c:v>
                </c:pt>
                <c:pt idx="3532" formatCode="#,##0.00">
                  <c:v>79763.839999999997</c:v>
                </c:pt>
                <c:pt idx="3533" formatCode="#,##0.00">
                  <c:v>79702.210000000006</c:v>
                </c:pt>
                <c:pt idx="3534" formatCode="#,##0.00">
                  <c:v>79640.7</c:v>
                </c:pt>
                <c:pt idx="3535" formatCode="#,##0.00">
                  <c:v>79579.16</c:v>
                </c:pt>
                <c:pt idx="3536" formatCode="#,##0.00">
                  <c:v>79518.33</c:v>
                </c:pt>
                <c:pt idx="3537" formatCode="#,##0.00">
                  <c:v>79456.55</c:v>
                </c:pt>
                <c:pt idx="3538" formatCode="#,##0.00">
                  <c:v>79400.67</c:v>
                </c:pt>
                <c:pt idx="3539" formatCode="#,##0.00">
                  <c:v>79335.97</c:v>
                </c:pt>
                <c:pt idx="3540" formatCode="#,##0.00">
                  <c:v>79273.570000000007</c:v>
                </c:pt>
                <c:pt idx="3541" formatCode="#,##0.00">
                  <c:v>79211.81</c:v>
                </c:pt>
                <c:pt idx="3542" formatCode="#,##0.00">
                  <c:v>79150.34</c:v>
                </c:pt>
                <c:pt idx="3543" formatCode="#,##0.00">
                  <c:v>79089</c:v>
                </c:pt>
                <c:pt idx="3544" formatCode="#,##0.00">
                  <c:v>79027.8</c:v>
                </c:pt>
                <c:pt idx="3545" formatCode="#,##0.00">
                  <c:v>78966.62</c:v>
                </c:pt>
                <c:pt idx="3546" formatCode="#,##0.00">
                  <c:v>78905.55</c:v>
                </c:pt>
                <c:pt idx="3547" formatCode="#,##0.00">
                  <c:v>78844.460000000006</c:v>
                </c:pt>
                <c:pt idx="3548" formatCode="#,##0.00">
                  <c:v>78783.42</c:v>
                </c:pt>
                <c:pt idx="3549" formatCode="#,##0.00">
                  <c:v>78722.41</c:v>
                </c:pt>
                <c:pt idx="3550" formatCode="#,##0.00">
                  <c:v>78661.509999999995</c:v>
                </c:pt>
                <c:pt idx="3551" formatCode="#,##0.00">
                  <c:v>78600.52</c:v>
                </c:pt>
                <c:pt idx="3552" formatCode="#,##0.00">
                  <c:v>78539.59</c:v>
                </c:pt>
                <c:pt idx="3553" formatCode="#,##0.00">
                  <c:v>78478.710000000006</c:v>
                </c:pt>
                <c:pt idx="3554" formatCode="#,##0.00">
                  <c:v>78417.91</c:v>
                </c:pt>
                <c:pt idx="3555" formatCode="#,##0.00">
                  <c:v>78357.17</c:v>
                </c:pt>
                <c:pt idx="3556" formatCode="#,##0.00">
                  <c:v>78296.45</c:v>
                </c:pt>
                <c:pt idx="3557" formatCode="#,##0.00">
                  <c:v>78235.710000000006</c:v>
                </c:pt>
                <c:pt idx="3558" formatCode="#,##0.00">
                  <c:v>78175</c:v>
                </c:pt>
                <c:pt idx="3559" formatCode="#,##0.00">
                  <c:v>78114.259999999995</c:v>
                </c:pt>
                <c:pt idx="3560" formatCode="#,##0.00">
                  <c:v>78053.62</c:v>
                </c:pt>
                <c:pt idx="3561" formatCode="#,##0.00">
                  <c:v>77993.02</c:v>
                </c:pt>
                <c:pt idx="3562" formatCode="#,##0.00">
                  <c:v>77932.490000000005</c:v>
                </c:pt>
                <c:pt idx="3563" formatCode="#,##0.00">
                  <c:v>77926.02</c:v>
                </c:pt>
                <c:pt idx="3564" formatCode="#,##0.00">
                  <c:v>77830.64</c:v>
                </c:pt>
                <c:pt idx="3565" formatCode="#,##0.00">
                  <c:v>77761.34</c:v>
                </c:pt>
                <c:pt idx="3566" formatCode="#,##0.00">
                  <c:v>77697.460000000006</c:v>
                </c:pt>
                <c:pt idx="3567" formatCode="#,##0.00">
                  <c:v>77635.44</c:v>
                </c:pt>
                <c:pt idx="3568" formatCode="#,##0.00">
                  <c:v>77574.27</c:v>
                </c:pt>
                <c:pt idx="3569" formatCode="#,##0.00">
                  <c:v>77513.52</c:v>
                </c:pt>
                <c:pt idx="3570" formatCode="#,##0.00">
                  <c:v>77452.98</c:v>
                </c:pt>
                <c:pt idx="3571" formatCode="#,##0.00">
                  <c:v>77392.59</c:v>
                </c:pt>
                <c:pt idx="3572" formatCode="#,##0.00">
                  <c:v>77332.31</c:v>
                </c:pt>
                <c:pt idx="3573" formatCode="#,##0.00">
                  <c:v>77272.08</c:v>
                </c:pt>
                <c:pt idx="3574" formatCode="#,##0.00">
                  <c:v>77211.88</c:v>
                </c:pt>
                <c:pt idx="3575" formatCode="#,##0.00">
                  <c:v>77151.679999999993</c:v>
                </c:pt>
                <c:pt idx="3576" formatCode="#,##0.00">
                  <c:v>77091.55</c:v>
                </c:pt>
                <c:pt idx="3577" formatCode="#,##0.00">
                  <c:v>77031.520000000004</c:v>
                </c:pt>
                <c:pt idx="3578" formatCode="#,##0.00">
                  <c:v>76971.42</c:v>
                </c:pt>
                <c:pt idx="3579" formatCode="#,##0.00">
                  <c:v>76911.34</c:v>
                </c:pt>
                <c:pt idx="3580" formatCode="#,##0.00">
                  <c:v>76851.37</c:v>
                </c:pt>
                <c:pt idx="3581" formatCode="#,##0.00">
                  <c:v>76791.460000000006</c:v>
                </c:pt>
                <c:pt idx="3582" formatCode="#,##0.00">
                  <c:v>76731.539999999994</c:v>
                </c:pt>
                <c:pt idx="3583" formatCode="#,##0.00">
                  <c:v>76671.649999999994</c:v>
                </c:pt>
                <c:pt idx="3584" formatCode="#,##0.00">
                  <c:v>76611.87</c:v>
                </c:pt>
                <c:pt idx="3585" formatCode="#,##0.00">
                  <c:v>76552.06</c:v>
                </c:pt>
                <c:pt idx="3586" formatCode="#,##0.00">
                  <c:v>76492.3</c:v>
                </c:pt>
                <c:pt idx="3587" formatCode="#,##0.00">
                  <c:v>76432.600000000006</c:v>
                </c:pt>
                <c:pt idx="3588" formatCode="#,##0.00">
                  <c:v>76372.87</c:v>
                </c:pt>
                <c:pt idx="3589" formatCode="#,##0.00">
                  <c:v>76313.19</c:v>
                </c:pt>
                <c:pt idx="3590" formatCode="#,##0.00">
                  <c:v>76253.509999999995</c:v>
                </c:pt>
                <c:pt idx="3591" formatCode="#,##0.00">
                  <c:v>76193.929999999993</c:v>
                </c:pt>
                <c:pt idx="3592" formatCode="#,##0.00">
                  <c:v>76134.42</c:v>
                </c:pt>
                <c:pt idx="3593" formatCode="#,##0.00">
                  <c:v>76074.86</c:v>
                </c:pt>
                <c:pt idx="3594" formatCode="#,##0.00">
                  <c:v>76015.34</c:v>
                </c:pt>
                <c:pt idx="3595" formatCode="#,##0.00">
                  <c:v>75955.839999999997</c:v>
                </c:pt>
                <c:pt idx="3596" formatCode="#,##0.00">
                  <c:v>75896.460000000006</c:v>
                </c:pt>
                <c:pt idx="3597" formatCode="#,##0.00">
                  <c:v>75837.100000000006</c:v>
                </c:pt>
                <c:pt idx="3598" formatCode="#,##0.00">
                  <c:v>75777.8</c:v>
                </c:pt>
                <c:pt idx="3599" formatCode="#,##0.00">
                  <c:v>75718.490000000005</c:v>
                </c:pt>
                <c:pt idx="3600" formatCode="#,##0.00">
                  <c:v>75659.25</c:v>
                </c:pt>
                <c:pt idx="3601" formatCode="#,##0.00">
                  <c:v>75600.06</c:v>
                </c:pt>
                <c:pt idx="3602" formatCode="#,##0.00">
                  <c:v>75540.83</c:v>
                </c:pt>
                <c:pt idx="3603" formatCode="#,##0.00">
                  <c:v>75481.710000000006</c:v>
                </c:pt>
                <c:pt idx="3604" formatCode="#,##0.00">
                  <c:v>75422.58</c:v>
                </c:pt>
                <c:pt idx="3605" formatCode="#,##0.00">
                  <c:v>75363.44</c:v>
                </c:pt>
                <c:pt idx="3606" formatCode="#,##0.00">
                  <c:v>75304.34</c:v>
                </c:pt>
                <c:pt idx="3607" formatCode="#,##0.00">
                  <c:v>75245.279999999999</c:v>
                </c:pt>
                <c:pt idx="3608" formatCode="#,##0.00">
                  <c:v>75186.25</c:v>
                </c:pt>
                <c:pt idx="3609" formatCode="#,##0.00">
                  <c:v>75127.23</c:v>
                </c:pt>
                <c:pt idx="3610" formatCode="#,##0.00">
                  <c:v>75068.259999999995</c:v>
                </c:pt>
                <c:pt idx="3611" formatCode="#,##0.00">
                  <c:v>75009.259999999995</c:v>
                </c:pt>
                <c:pt idx="3612" formatCode="#,##0.00">
                  <c:v>74950.38</c:v>
                </c:pt>
                <c:pt idx="3613" formatCode="#,##0.00">
                  <c:v>74891.570000000007</c:v>
                </c:pt>
                <c:pt idx="3614" formatCode="#,##0.00">
                  <c:v>74832.759999999995</c:v>
                </c:pt>
                <c:pt idx="3615" formatCode="#,##0.00">
                  <c:v>74774.03</c:v>
                </c:pt>
                <c:pt idx="3616" formatCode="#,##0.00">
                  <c:v>74715.33</c:v>
                </c:pt>
                <c:pt idx="3617" formatCode="#,##0.00">
                  <c:v>74656.72</c:v>
                </c:pt>
                <c:pt idx="3618" formatCode="#,##0.00">
                  <c:v>74598.100000000006</c:v>
                </c:pt>
                <c:pt idx="3619" formatCode="#,##0.00">
                  <c:v>74539.520000000004</c:v>
                </c:pt>
                <c:pt idx="3620" formatCode="#,##0.00">
                  <c:v>74480.92</c:v>
                </c:pt>
                <c:pt idx="3621" formatCode="#,##0.00">
                  <c:v>74422.38</c:v>
                </c:pt>
                <c:pt idx="3622" formatCode="#,##0.00">
                  <c:v>74363.839999999997</c:v>
                </c:pt>
                <c:pt idx="3623" formatCode="#,##0.00">
                  <c:v>74305.37</c:v>
                </c:pt>
                <c:pt idx="3624" formatCode="#,##0.00">
                  <c:v>74246.960000000006</c:v>
                </c:pt>
                <c:pt idx="3625" formatCode="#,##0.00">
                  <c:v>74188.55</c:v>
                </c:pt>
                <c:pt idx="3626" formatCode="#,##0.00">
                  <c:v>74130.240000000005</c:v>
                </c:pt>
                <c:pt idx="3627" formatCode="#,##0.00">
                  <c:v>74071.839999999997</c:v>
                </c:pt>
                <c:pt idx="3628" formatCode="#,##0.00">
                  <c:v>74013.509999999995</c:v>
                </c:pt>
                <c:pt idx="3629" formatCode="#,##0.00">
                  <c:v>73955.22</c:v>
                </c:pt>
                <c:pt idx="3630" formatCode="#,##0.00">
                  <c:v>73896.94</c:v>
                </c:pt>
                <c:pt idx="3631" formatCode="#,##0.00">
                  <c:v>73838.720000000001</c:v>
                </c:pt>
                <c:pt idx="3632" formatCode="#,##0.00">
                  <c:v>73780.55</c:v>
                </c:pt>
                <c:pt idx="3633" formatCode="#,##0.00">
                  <c:v>73722.38</c:v>
                </c:pt>
                <c:pt idx="3634" formatCode="#,##0.00">
                  <c:v>73664.259999999995</c:v>
                </c:pt>
                <c:pt idx="3635" formatCode="#,##0.00">
                  <c:v>73606.2</c:v>
                </c:pt>
                <c:pt idx="3636" formatCode="#,##0.00">
                  <c:v>73548.2</c:v>
                </c:pt>
                <c:pt idx="3637" formatCode="#,##0.00">
                  <c:v>73490.149999999994</c:v>
                </c:pt>
                <c:pt idx="3638" formatCode="#,##0.00">
                  <c:v>73431.990000000005</c:v>
                </c:pt>
                <c:pt idx="3639" formatCode="#,##0.00">
                  <c:v>73373.94</c:v>
                </c:pt>
                <c:pt idx="3640" formatCode="#,##0.00">
                  <c:v>73316.03</c:v>
                </c:pt>
                <c:pt idx="3641" formatCode="#,##0.00">
                  <c:v>73258.13</c:v>
                </c:pt>
                <c:pt idx="3642" formatCode="#,##0.00">
                  <c:v>73200.3</c:v>
                </c:pt>
                <c:pt idx="3643" formatCode="#,##0.00">
                  <c:v>73142.559999999998</c:v>
                </c:pt>
                <c:pt idx="3644" formatCode="#,##0.00">
                  <c:v>73084.97</c:v>
                </c:pt>
                <c:pt idx="3645" formatCode="#,##0.00">
                  <c:v>73027.23</c:v>
                </c:pt>
                <c:pt idx="3646" formatCode="#,##0.00">
                  <c:v>72969.56</c:v>
                </c:pt>
                <c:pt idx="3647" formatCode="#,##0.00">
                  <c:v>72911.91</c:v>
                </c:pt>
                <c:pt idx="3648" formatCode="#,##0.00">
                  <c:v>72854.34</c:v>
                </c:pt>
                <c:pt idx="3649" formatCode="#,##0.00">
                  <c:v>72796.800000000003</c:v>
                </c:pt>
                <c:pt idx="3650" formatCode="#,##0.00">
                  <c:v>72739.27</c:v>
                </c:pt>
                <c:pt idx="3651" formatCode="#,##0.00">
                  <c:v>72681.759999999995</c:v>
                </c:pt>
                <c:pt idx="3652" formatCode="#,##0.00">
                  <c:v>72624.160000000003</c:v>
                </c:pt>
                <c:pt idx="3653" formatCode="#,##0.00">
                  <c:v>72566.66</c:v>
                </c:pt>
                <c:pt idx="3654" formatCode="#,##0.00">
                  <c:v>72509.179999999993</c:v>
                </c:pt>
                <c:pt idx="3655" formatCode="#,##0.00">
                  <c:v>72451.740000000005</c:v>
                </c:pt>
                <c:pt idx="3656" formatCode="#,##0.00">
                  <c:v>72394.34</c:v>
                </c:pt>
                <c:pt idx="3657" formatCode="#,##0.00">
                  <c:v>72336.98</c:v>
                </c:pt>
                <c:pt idx="3658" formatCode="#,##0.00">
                  <c:v>72279.69</c:v>
                </c:pt>
                <c:pt idx="3659" formatCode="#,##0.00">
                  <c:v>72222.45</c:v>
                </c:pt>
                <c:pt idx="3660" formatCode="#,##0.00">
                  <c:v>72165.19</c:v>
                </c:pt>
                <c:pt idx="3661" formatCode="#,##0.00">
                  <c:v>72108.02</c:v>
                </c:pt>
                <c:pt idx="3662" formatCode="#,##0.00">
                  <c:v>72050.899999999994</c:v>
                </c:pt>
                <c:pt idx="3663" formatCode="#,##0.00">
                  <c:v>71993.73</c:v>
                </c:pt>
                <c:pt idx="3664" formatCode="#,##0.00">
                  <c:v>71936.69</c:v>
                </c:pt>
                <c:pt idx="3665" formatCode="#,##0.00">
                  <c:v>71879.710000000006</c:v>
                </c:pt>
                <c:pt idx="3666" formatCode="#,##0.00">
                  <c:v>71822.67</c:v>
                </c:pt>
                <c:pt idx="3667" formatCode="#,##0.00">
                  <c:v>71765.72</c:v>
                </c:pt>
                <c:pt idx="3668" formatCode="#,##0.00">
                  <c:v>71708.78</c:v>
                </c:pt>
                <c:pt idx="3669" formatCode="#,##0.00">
                  <c:v>71651.899999999994</c:v>
                </c:pt>
                <c:pt idx="3670" formatCode="#,##0.00">
                  <c:v>71595.05</c:v>
                </c:pt>
                <c:pt idx="3671" formatCode="#,##0.00">
                  <c:v>71538.289999999994</c:v>
                </c:pt>
                <c:pt idx="3672" formatCode="#,##0.00">
                  <c:v>71481.55</c:v>
                </c:pt>
                <c:pt idx="3673" formatCode="#,##0.00">
                  <c:v>71424.86</c:v>
                </c:pt>
                <c:pt idx="3674" formatCode="#,##0.00">
                  <c:v>71368.17</c:v>
                </c:pt>
                <c:pt idx="3675" formatCode="#,##0.00">
                  <c:v>71311.53</c:v>
                </c:pt>
                <c:pt idx="3676" formatCode="#,##0.00">
                  <c:v>71254.880000000005</c:v>
                </c:pt>
                <c:pt idx="3677" formatCode="#,##0.00">
                  <c:v>71198.23</c:v>
                </c:pt>
                <c:pt idx="3678" formatCode="#,##0.00">
                  <c:v>71141.600000000006</c:v>
                </c:pt>
                <c:pt idx="3679" formatCode="#,##0.00">
                  <c:v>71085.039999999994</c:v>
                </c:pt>
                <c:pt idx="3680" formatCode="#,##0.00">
                  <c:v>71028.42</c:v>
                </c:pt>
                <c:pt idx="3681" formatCode="#,##0.00">
                  <c:v>70971.820000000007</c:v>
                </c:pt>
                <c:pt idx="3682" formatCode="#,##0.00">
                  <c:v>70915.31</c:v>
                </c:pt>
                <c:pt idx="3683" formatCode="#,##0.00">
                  <c:v>70858.81</c:v>
                </c:pt>
                <c:pt idx="3684" formatCode="#,##0.00">
                  <c:v>70802.41</c:v>
                </c:pt>
                <c:pt idx="3685" formatCode="#,##0.00">
                  <c:v>70745.97</c:v>
                </c:pt>
                <c:pt idx="3686" formatCode="#,##0.00">
                  <c:v>70689.64</c:v>
                </c:pt>
                <c:pt idx="3687" formatCode="#,##0.00">
                  <c:v>70633.36</c:v>
                </c:pt>
                <c:pt idx="3688" formatCode="#,##0.00">
                  <c:v>70577.119999999995</c:v>
                </c:pt>
                <c:pt idx="3689" formatCode="#,##0.00">
                  <c:v>70520.87</c:v>
                </c:pt>
                <c:pt idx="3690" formatCode="#,##0.00">
                  <c:v>70464.66</c:v>
                </c:pt>
                <c:pt idx="3691" formatCode="#,##0.00">
                  <c:v>70408.479999999996</c:v>
                </c:pt>
                <c:pt idx="3692" formatCode="#,##0.00">
                  <c:v>70352.320000000007</c:v>
                </c:pt>
                <c:pt idx="3693" formatCode="#,##0.00">
                  <c:v>70296.23</c:v>
                </c:pt>
                <c:pt idx="3694" formatCode="#,##0.00">
                  <c:v>70240.11</c:v>
                </c:pt>
                <c:pt idx="3695" formatCode="#,##0.00">
                  <c:v>70184.09</c:v>
                </c:pt>
                <c:pt idx="3696" formatCode="#,##0.00">
                  <c:v>70128.03</c:v>
                </c:pt>
                <c:pt idx="3697" formatCode="#,##0.00">
                  <c:v>70072.039999999994</c:v>
                </c:pt>
                <c:pt idx="3698" formatCode="#,##0.00">
                  <c:v>70016.27</c:v>
                </c:pt>
                <c:pt idx="3699" formatCode="#,##0.00">
                  <c:v>69960.19</c:v>
                </c:pt>
                <c:pt idx="3700" formatCode="#,##0.00">
                  <c:v>69904.289999999994</c:v>
                </c:pt>
                <c:pt idx="3701" formatCode="#,##0.00">
                  <c:v>69848.39</c:v>
                </c:pt>
                <c:pt idx="3702" formatCode="#,##0.00">
                  <c:v>69792.61</c:v>
                </c:pt>
                <c:pt idx="3703" formatCode="#,##0.00">
                  <c:v>69736.800000000003</c:v>
                </c:pt>
                <c:pt idx="3704" formatCode="#,##0.00">
                  <c:v>69681.009999999995</c:v>
                </c:pt>
                <c:pt idx="3705" formatCode="#,##0.00">
                  <c:v>69625.27</c:v>
                </c:pt>
                <c:pt idx="3706" formatCode="#,##0.00">
                  <c:v>69569.539999999994</c:v>
                </c:pt>
                <c:pt idx="3707" formatCode="#,##0.00">
                  <c:v>69513.84</c:v>
                </c:pt>
                <c:pt idx="3708" formatCode="#,##0.00">
                  <c:v>69458.149999999994</c:v>
                </c:pt>
                <c:pt idx="3709" formatCode="#,##0.00">
                  <c:v>69402.48</c:v>
                </c:pt>
                <c:pt idx="3710" formatCode="#,##0.00">
                  <c:v>69346.81</c:v>
                </c:pt>
                <c:pt idx="3711" formatCode="#,##0.00">
                  <c:v>69291.149999999994</c:v>
                </c:pt>
                <c:pt idx="3712" formatCode="#,##0.00">
                  <c:v>69235.570000000007</c:v>
                </c:pt>
                <c:pt idx="3713" formatCode="#,##0.00">
                  <c:v>69180.05</c:v>
                </c:pt>
                <c:pt idx="3714" formatCode="#,##0.00">
                  <c:v>69124.490000000005</c:v>
                </c:pt>
                <c:pt idx="3715" formatCode="#,##0.00">
                  <c:v>69069</c:v>
                </c:pt>
                <c:pt idx="3716" formatCode="#,##0.00">
                  <c:v>69013.52</c:v>
                </c:pt>
                <c:pt idx="3717" formatCode="#,##0.00">
                  <c:v>68958.12</c:v>
                </c:pt>
                <c:pt idx="3718" formatCode="#,##0.00">
                  <c:v>68902.7</c:v>
                </c:pt>
                <c:pt idx="3719" formatCode="#,##0.00">
                  <c:v>68847.37</c:v>
                </c:pt>
                <c:pt idx="3720" formatCode="#,##0.00">
                  <c:v>68792.05</c:v>
                </c:pt>
                <c:pt idx="3721" formatCode="#,##0.00">
                  <c:v>68736.73</c:v>
                </c:pt>
                <c:pt idx="3722" formatCode="#,##0.00">
                  <c:v>68681.399999999994</c:v>
                </c:pt>
                <c:pt idx="3723" formatCode="#,##0.00">
                  <c:v>68626.070000000007</c:v>
                </c:pt>
                <c:pt idx="3724" formatCode="#,##0.00">
                  <c:v>68570.789999999994</c:v>
                </c:pt>
                <c:pt idx="3725" formatCode="#,##0.00">
                  <c:v>68515.679999999993</c:v>
                </c:pt>
                <c:pt idx="3726" formatCode="#,##0.00">
                  <c:v>68460.38</c:v>
                </c:pt>
                <c:pt idx="3727" formatCode="#,##0.00">
                  <c:v>68405.05</c:v>
                </c:pt>
                <c:pt idx="3728" formatCode="#,##0.00">
                  <c:v>68349.789999999994</c:v>
                </c:pt>
                <c:pt idx="3729" formatCode="#,##0.00">
                  <c:v>68294.559999999998</c:v>
                </c:pt>
                <c:pt idx="3730" formatCode="#,##0.00">
                  <c:v>68239.460000000006</c:v>
                </c:pt>
                <c:pt idx="3731" formatCode="#,##0.00">
                  <c:v>68184.47</c:v>
                </c:pt>
                <c:pt idx="3732" formatCode="#,##0.00">
                  <c:v>68129.3</c:v>
                </c:pt>
                <c:pt idx="3733" formatCode="#,##0.00">
                  <c:v>68074.12</c:v>
                </c:pt>
                <c:pt idx="3734" formatCode="#,##0.00">
                  <c:v>68019.06</c:v>
                </c:pt>
                <c:pt idx="3735" formatCode="#,##0.00">
                  <c:v>67964.03</c:v>
                </c:pt>
                <c:pt idx="3736" formatCode="#,##0.00">
                  <c:v>67909.06</c:v>
                </c:pt>
                <c:pt idx="3737" formatCode="#,##0.00">
                  <c:v>67854.13</c:v>
                </c:pt>
                <c:pt idx="3738" formatCode="#,##0.00">
                  <c:v>67799.22</c:v>
                </c:pt>
                <c:pt idx="3739" formatCode="#,##0.00">
                  <c:v>67744.320000000007</c:v>
                </c:pt>
                <c:pt idx="3740" formatCode="#,##0.00">
                  <c:v>67689.41</c:v>
                </c:pt>
                <c:pt idx="3741" formatCode="#,##0.00">
                  <c:v>67634.52</c:v>
                </c:pt>
                <c:pt idx="3742" formatCode="#,##0.00">
                  <c:v>67579.63</c:v>
                </c:pt>
                <c:pt idx="3743" formatCode="#,##0.00">
                  <c:v>67524.7</c:v>
                </c:pt>
                <c:pt idx="3744" formatCode="#,##0.00">
                  <c:v>67469.84</c:v>
                </c:pt>
                <c:pt idx="3745" formatCode="#,##0.00">
                  <c:v>67414.95</c:v>
                </c:pt>
                <c:pt idx="3746" formatCode="#,##0.00">
                  <c:v>67360.08</c:v>
                </c:pt>
                <c:pt idx="3747" formatCode="#,##0.00">
                  <c:v>67305.289999999994</c:v>
                </c:pt>
                <c:pt idx="3748" formatCode="#,##0.00">
                  <c:v>67250.52</c:v>
                </c:pt>
                <c:pt idx="3749" formatCode="#,##0.00">
                  <c:v>67195.679999999993</c:v>
                </c:pt>
                <c:pt idx="3750" formatCode="#,##0.00">
                  <c:v>67140.87</c:v>
                </c:pt>
                <c:pt idx="3751" formatCode="#,##0.00">
                  <c:v>67085.98</c:v>
                </c:pt>
                <c:pt idx="3752" formatCode="#,##0.00">
                  <c:v>67030.98</c:v>
                </c:pt>
                <c:pt idx="3753" formatCode="#,##0.00">
                  <c:v>66976</c:v>
                </c:pt>
                <c:pt idx="3754" formatCode="#,##0.00">
                  <c:v>66921.14</c:v>
                </c:pt>
                <c:pt idx="3755" formatCode="#,##0.00">
                  <c:v>66866.31</c:v>
                </c:pt>
                <c:pt idx="3756" formatCode="#,##0.00">
                  <c:v>66811.48</c:v>
                </c:pt>
                <c:pt idx="3757" formatCode="#,##0.00">
                  <c:v>66756.679999999993</c:v>
                </c:pt>
                <c:pt idx="3758" formatCode="#,##0.00">
                  <c:v>66701.78</c:v>
                </c:pt>
                <c:pt idx="3759" formatCode="#,##0.00">
                  <c:v>66646.92</c:v>
                </c:pt>
                <c:pt idx="3760" formatCode="#,##0.00">
                  <c:v>66592.03</c:v>
                </c:pt>
                <c:pt idx="3761" formatCode="#,##0.00">
                  <c:v>66537.16</c:v>
                </c:pt>
                <c:pt idx="3762" formatCode="#,##0.00">
                  <c:v>66482.259999999995</c:v>
                </c:pt>
                <c:pt idx="3763" formatCode="#,##0.00">
                  <c:v>66427.350000000006</c:v>
                </c:pt>
                <c:pt idx="3764" formatCode="#,##0.00">
                  <c:v>66372.399999999994</c:v>
                </c:pt>
                <c:pt idx="3765" formatCode="#,##0.00">
                  <c:v>66317.460000000006</c:v>
                </c:pt>
                <c:pt idx="3766" formatCode="#,##0.00">
                  <c:v>66262.44</c:v>
                </c:pt>
                <c:pt idx="3767" formatCode="#,##0.00">
                  <c:v>66207.45</c:v>
                </c:pt>
                <c:pt idx="3768" formatCode="#,##0.00">
                  <c:v>66152.479999999996</c:v>
                </c:pt>
                <c:pt idx="3769" formatCode="#,##0.00">
                  <c:v>66097.490000000005</c:v>
                </c:pt>
                <c:pt idx="3770" formatCode="#,##0.00">
                  <c:v>66042.490000000005</c:v>
                </c:pt>
                <c:pt idx="3771" formatCode="#,##0.00">
                  <c:v>65987.44</c:v>
                </c:pt>
                <c:pt idx="3772" formatCode="#,##0.00">
                  <c:v>65932.38</c:v>
                </c:pt>
                <c:pt idx="3773" formatCode="#,##0.00">
                  <c:v>65877.25</c:v>
                </c:pt>
                <c:pt idx="3774" formatCode="#,##0.00">
                  <c:v>65822.149999999994</c:v>
                </c:pt>
                <c:pt idx="3775" formatCode="#,##0.00">
                  <c:v>65766.960000000006</c:v>
                </c:pt>
                <c:pt idx="3776" formatCode="#,##0.00">
                  <c:v>65711.839999999997</c:v>
                </c:pt>
                <c:pt idx="3777" formatCode="#,##0.00">
                  <c:v>65656.679999999993</c:v>
                </c:pt>
                <c:pt idx="3778" formatCode="#,##0.00">
                  <c:v>65601.45</c:v>
                </c:pt>
                <c:pt idx="3779" formatCode="#,##0.00">
                  <c:v>65546.2</c:v>
                </c:pt>
                <c:pt idx="3780" formatCode="#,##0.00">
                  <c:v>65489.95</c:v>
                </c:pt>
                <c:pt idx="3781" formatCode="#,##0.00">
                  <c:v>65434.96</c:v>
                </c:pt>
                <c:pt idx="3782" formatCode="#,##0.00">
                  <c:v>65379.839999999997</c:v>
                </c:pt>
                <c:pt idx="3783" formatCode="#,##0.00">
                  <c:v>65324.46</c:v>
                </c:pt>
                <c:pt idx="3784" formatCode="#,##0.00">
                  <c:v>65268.959999999999</c:v>
                </c:pt>
                <c:pt idx="3785" formatCode="#,##0.00">
                  <c:v>65213.34</c:v>
                </c:pt>
                <c:pt idx="3786" formatCode="#,##0.00">
                  <c:v>65157.7</c:v>
                </c:pt>
                <c:pt idx="3787" formatCode="#,##0.00">
                  <c:v>65101.93</c:v>
                </c:pt>
                <c:pt idx="3788" formatCode="#,##0.00">
                  <c:v>65046.19</c:v>
                </c:pt>
                <c:pt idx="3789" formatCode="#,##0.00">
                  <c:v>64990.44</c:v>
                </c:pt>
                <c:pt idx="3790" formatCode="#,##0.00">
                  <c:v>64934.6</c:v>
                </c:pt>
                <c:pt idx="3791" formatCode="#,##0.00">
                  <c:v>64878.68</c:v>
                </c:pt>
                <c:pt idx="3792" formatCode="#,##0.00">
                  <c:v>64822.71</c:v>
                </c:pt>
                <c:pt idx="3793" formatCode="#,##0.00">
                  <c:v>64766.66</c:v>
                </c:pt>
                <c:pt idx="3794" formatCode="#,##0.00">
                  <c:v>64710.57</c:v>
                </c:pt>
                <c:pt idx="3795" formatCode="#,##0.00">
                  <c:v>64654.38</c:v>
                </c:pt>
                <c:pt idx="3796" formatCode="#,##0.00">
                  <c:v>64598</c:v>
                </c:pt>
                <c:pt idx="3797" formatCode="#,##0.00">
                  <c:v>64541.55</c:v>
                </c:pt>
                <c:pt idx="3798" formatCode="#,##0.00">
                  <c:v>64485.04</c:v>
                </c:pt>
                <c:pt idx="3799" formatCode="#,##0.00">
                  <c:v>64428.47</c:v>
                </c:pt>
                <c:pt idx="3800" formatCode="#,##0.00">
                  <c:v>64371.73</c:v>
                </c:pt>
                <c:pt idx="3801" formatCode="#,##0.00">
                  <c:v>64314.879999999997</c:v>
                </c:pt>
                <c:pt idx="3802" formatCode="#,##0.00">
                  <c:v>64257.93</c:v>
                </c:pt>
                <c:pt idx="3803" formatCode="#,##0.00">
                  <c:v>64200.89</c:v>
                </c:pt>
                <c:pt idx="3804" formatCode="#,##0.00">
                  <c:v>64143.73</c:v>
                </c:pt>
                <c:pt idx="3805" formatCode="#,##0.00">
                  <c:v>64086.43</c:v>
                </c:pt>
                <c:pt idx="3806" formatCode="#,##0.00">
                  <c:v>64029.02</c:v>
                </c:pt>
                <c:pt idx="3807" formatCode="#,##0.00">
                  <c:v>63971.58</c:v>
                </c:pt>
                <c:pt idx="3808" formatCode="#,##0.00">
                  <c:v>63914.05</c:v>
                </c:pt>
                <c:pt idx="3809" formatCode="#,##0.00">
                  <c:v>63856.45</c:v>
                </c:pt>
                <c:pt idx="3810" formatCode="#,##0.00">
                  <c:v>63798.75</c:v>
                </c:pt>
                <c:pt idx="3811" formatCode="#,##0.00">
                  <c:v>63740.91</c:v>
                </c:pt>
                <c:pt idx="3812" formatCode="#,##0.00">
                  <c:v>63682.98</c:v>
                </c:pt>
                <c:pt idx="3813" formatCode="#,##0.00">
                  <c:v>63624.81</c:v>
                </c:pt>
                <c:pt idx="3814" formatCode="#,##0.00">
                  <c:v>63566.58</c:v>
                </c:pt>
                <c:pt idx="3815" formatCode="#,##0.00">
                  <c:v>63508.2</c:v>
                </c:pt>
                <c:pt idx="3816" formatCode="#,##0.00">
                  <c:v>63449.67</c:v>
                </c:pt>
                <c:pt idx="3817" formatCode="#,##0.00">
                  <c:v>63391.01</c:v>
                </c:pt>
                <c:pt idx="3818" formatCode="#,##0.00">
                  <c:v>63332.160000000003</c:v>
                </c:pt>
                <c:pt idx="3819" formatCode="#,##0.00">
                  <c:v>63273.18</c:v>
                </c:pt>
                <c:pt idx="3820" formatCode="#,##0.00">
                  <c:v>63214.03</c:v>
                </c:pt>
                <c:pt idx="3821" formatCode="#,##0.00">
                  <c:v>63154.76</c:v>
                </c:pt>
                <c:pt idx="3822" formatCode="#,##0.00">
                  <c:v>63095.29</c:v>
                </c:pt>
                <c:pt idx="3823" formatCode="#,##0.00">
                  <c:v>63035.66</c:v>
                </c:pt>
                <c:pt idx="3824" formatCode="#,##0.00">
                  <c:v>62975.839999999997</c:v>
                </c:pt>
                <c:pt idx="3825" formatCode="#,##0.00">
                  <c:v>62915.82</c:v>
                </c:pt>
                <c:pt idx="3826" formatCode="#,##0.00">
                  <c:v>62855.66</c:v>
                </c:pt>
                <c:pt idx="3827" formatCode="#,##0.00">
                  <c:v>62795.32</c:v>
                </c:pt>
                <c:pt idx="3828" formatCode="#,##0.00">
                  <c:v>62734.73</c:v>
                </c:pt>
                <c:pt idx="3829" formatCode="#,##0.00">
                  <c:v>62673.93</c:v>
                </c:pt>
                <c:pt idx="3830" formatCode="#,##0.00">
                  <c:v>62612.959999999999</c:v>
                </c:pt>
                <c:pt idx="3831" formatCode="#,##0.00">
                  <c:v>62551.81</c:v>
                </c:pt>
                <c:pt idx="3832" formatCode="#,##0.00">
                  <c:v>62490.46</c:v>
                </c:pt>
                <c:pt idx="3833" formatCode="#,##0.00">
                  <c:v>62428.91</c:v>
                </c:pt>
                <c:pt idx="3834" formatCode="#,##0.00">
                  <c:v>62367.12</c:v>
                </c:pt>
                <c:pt idx="3835" formatCode="#,##0.00">
                  <c:v>62305.14</c:v>
                </c:pt>
                <c:pt idx="3836" formatCode="#,##0.00">
                  <c:v>62242.879999999997</c:v>
                </c:pt>
                <c:pt idx="3837" formatCode="#,##0.00">
                  <c:v>62180.31</c:v>
                </c:pt>
                <c:pt idx="3838" formatCode="#,##0.00">
                  <c:v>62117.61</c:v>
                </c:pt>
                <c:pt idx="3839" formatCode="#,##0.00">
                  <c:v>62054.74</c:v>
                </c:pt>
                <c:pt idx="3840" formatCode="#,##0.00">
                  <c:v>61991.59</c:v>
                </c:pt>
                <c:pt idx="3841" formatCode="#,##0.00">
                  <c:v>61928.2</c:v>
                </c:pt>
                <c:pt idx="3842" formatCode="#,##0.00">
                  <c:v>61864.59</c:v>
                </c:pt>
                <c:pt idx="3843" formatCode="#,##0.00">
                  <c:v>61800.75</c:v>
                </c:pt>
                <c:pt idx="3844" formatCode="#,##0.00">
                  <c:v>61735.8</c:v>
                </c:pt>
                <c:pt idx="3845" formatCode="#,##0.00">
                  <c:v>61671.37</c:v>
                </c:pt>
                <c:pt idx="3846" formatCode="#,##0.00">
                  <c:v>61606.68</c:v>
                </c:pt>
                <c:pt idx="3847" formatCode="#,##0.00">
                  <c:v>61541.9</c:v>
                </c:pt>
                <c:pt idx="3848" formatCode="#,##0.00">
                  <c:v>61476.89</c:v>
                </c:pt>
                <c:pt idx="3849" formatCode="#,##0.00">
                  <c:v>61411.57</c:v>
                </c:pt>
                <c:pt idx="3850" formatCode="#,##0.00">
                  <c:v>61345.82</c:v>
                </c:pt>
                <c:pt idx="3851" formatCode="#,##0.00">
                  <c:v>61279.839999999997</c:v>
                </c:pt>
                <c:pt idx="3852" formatCode="#,##0.00">
                  <c:v>61213.62</c:v>
                </c:pt>
                <c:pt idx="3853" formatCode="#,##0.00">
                  <c:v>61147.199999999997</c:v>
                </c:pt>
                <c:pt idx="3854" formatCode="#,##0.00">
                  <c:v>61080.480000000003</c:v>
                </c:pt>
                <c:pt idx="3855" formatCode="#,##0.00">
                  <c:v>61013.41</c:v>
                </c:pt>
                <c:pt idx="3856" formatCode="#,##0.00">
                  <c:v>60946</c:v>
                </c:pt>
                <c:pt idx="3857" formatCode="#,##0.00">
                  <c:v>60878.36</c:v>
                </c:pt>
                <c:pt idx="3858" formatCode="#,##0.00">
                  <c:v>60810.52</c:v>
                </c:pt>
                <c:pt idx="3859" formatCode="#,##0.00">
                  <c:v>60742.27</c:v>
                </c:pt>
                <c:pt idx="3860" formatCode="#,##0.00">
                  <c:v>60673.68</c:v>
                </c:pt>
                <c:pt idx="3861" formatCode="#,##0.00">
                  <c:v>60604.800000000003</c:v>
                </c:pt>
                <c:pt idx="3862" formatCode="#,##0.00">
                  <c:v>60535.61</c:v>
                </c:pt>
                <c:pt idx="3863" formatCode="#,##0.00">
                  <c:v>60466.11</c:v>
                </c:pt>
                <c:pt idx="3864" formatCode="#,##0.00">
                  <c:v>60396.3</c:v>
                </c:pt>
                <c:pt idx="3865" formatCode="#,##0.00">
                  <c:v>60326.17</c:v>
                </c:pt>
                <c:pt idx="3866" formatCode="#,##0.00">
                  <c:v>60255.71</c:v>
                </c:pt>
                <c:pt idx="3867" formatCode="#,##0.00">
                  <c:v>60184.85</c:v>
                </c:pt>
                <c:pt idx="3868" formatCode="#,##0.00">
                  <c:v>60113.61</c:v>
                </c:pt>
                <c:pt idx="3869" formatCode="#,##0.00">
                  <c:v>60042.04</c:v>
                </c:pt>
                <c:pt idx="3870" formatCode="#,##0.00">
                  <c:v>59970.17</c:v>
                </c:pt>
                <c:pt idx="3871" formatCode="#,##0.00">
                  <c:v>59897.81</c:v>
                </c:pt>
                <c:pt idx="3872" formatCode="#,##0.00">
                  <c:v>59825.13</c:v>
                </c:pt>
                <c:pt idx="3873" formatCode="#,##0.00">
                  <c:v>59751.78</c:v>
                </c:pt>
                <c:pt idx="3874" formatCode="#,##0.00">
                  <c:v>59678.25</c:v>
                </c:pt>
                <c:pt idx="3875" formatCode="#,##0.00">
                  <c:v>59604.41</c:v>
                </c:pt>
                <c:pt idx="3876" formatCode="#,##0.00">
                  <c:v>59530.25</c:v>
                </c:pt>
                <c:pt idx="3877" formatCode="#,##0.00">
                  <c:v>59455.68</c:v>
                </c:pt>
                <c:pt idx="3878" formatCode="#,##0.00">
                  <c:v>59380.75</c:v>
                </c:pt>
                <c:pt idx="3879" formatCode="#,##0.00">
                  <c:v>59305.36</c:v>
                </c:pt>
                <c:pt idx="3880" formatCode="#,##0.00">
                  <c:v>59229.62</c:v>
                </c:pt>
                <c:pt idx="3881" formatCode="#,##0.00">
                  <c:v>59153.39</c:v>
                </c:pt>
                <c:pt idx="3882" formatCode="#,##0.00">
                  <c:v>59076.73</c:v>
                </c:pt>
                <c:pt idx="3883" formatCode="#,##0.00">
                  <c:v>58999.7</c:v>
                </c:pt>
                <c:pt idx="3884" formatCode="#,##0.00">
                  <c:v>58922.25</c:v>
                </c:pt>
                <c:pt idx="3885" formatCode="#,##0.00">
                  <c:v>58844.33</c:v>
                </c:pt>
                <c:pt idx="3886" formatCode="#,##0.00">
                  <c:v>58766.01</c:v>
                </c:pt>
                <c:pt idx="3887" formatCode="#,##0.00">
                  <c:v>58687.3</c:v>
                </c:pt>
                <c:pt idx="3888" formatCode="#,##0.00">
                  <c:v>58608.160000000003</c:v>
                </c:pt>
                <c:pt idx="3889" formatCode="#,##0.00">
                  <c:v>58528.6</c:v>
                </c:pt>
                <c:pt idx="3890" formatCode="#,##0.00">
                  <c:v>58448.63</c:v>
                </c:pt>
                <c:pt idx="3891" formatCode="#,##0.00">
                  <c:v>58368.3</c:v>
                </c:pt>
                <c:pt idx="3892" formatCode="#,##0.00">
                  <c:v>58287.5</c:v>
                </c:pt>
                <c:pt idx="3893" formatCode="#,##0.00">
                  <c:v>58206.23</c:v>
                </c:pt>
                <c:pt idx="3894" formatCode="#,##0.00">
                  <c:v>58124.31</c:v>
                </c:pt>
                <c:pt idx="3895" formatCode="#,##0.00">
                  <c:v>58042.04</c:v>
                </c:pt>
                <c:pt idx="3896" formatCode="#,##0.00">
                  <c:v>57959.39</c:v>
                </c:pt>
                <c:pt idx="3897" formatCode="#,##0.00">
                  <c:v>57876.32</c:v>
                </c:pt>
                <c:pt idx="3898" formatCode="#,##0.00">
                  <c:v>57792.69</c:v>
                </c:pt>
                <c:pt idx="3899" formatCode="#,##0.00">
                  <c:v>57708.55</c:v>
                </c:pt>
                <c:pt idx="3900" formatCode="#,##0.00">
                  <c:v>57623.839999999997</c:v>
                </c:pt>
                <c:pt idx="3901" formatCode="#,##0.00">
                  <c:v>57538.76</c:v>
                </c:pt>
                <c:pt idx="3902" formatCode="#,##0.00">
                  <c:v>57453.2</c:v>
                </c:pt>
                <c:pt idx="3903" formatCode="#,##0.00">
                  <c:v>57367.14</c:v>
                </c:pt>
                <c:pt idx="3904" formatCode="#,##0.00">
                  <c:v>57280.58</c:v>
                </c:pt>
                <c:pt idx="3905" formatCode="#,##0.00">
                  <c:v>57193.57</c:v>
                </c:pt>
                <c:pt idx="3906" formatCode="#,##0.00">
                  <c:v>57106.07</c:v>
                </c:pt>
                <c:pt idx="3907" formatCode="#,##0.00">
                  <c:v>57018.25</c:v>
                </c:pt>
                <c:pt idx="3908" formatCode="#,##0.00">
                  <c:v>56929.93</c:v>
                </c:pt>
                <c:pt idx="3909" formatCode="#,##0.00">
                  <c:v>56841.25</c:v>
                </c:pt>
                <c:pt idx="3910" formatCode="#,##0.00">
                  <c:v>56752.07</c:v>
                </c:pt>
                <c:pt idx="3911" formatCode="#,##0.00">
                  <c:v>56662.559999999998</c:v>
                </c:pt>
                <c:pt idx="3912" formatCode="#,##0.00">
                  <c:v>56572.31</c:v>
                </c:pt>
                <c:pt idx="3913" formatCode="#,##0.00">
                  <c:v>56481.82</c:v>
                </c:pt>
                <c:pt idx="3914" formatCode="#,##0.00">
                  <c:v>56390.95</c:v>
                </c:pt>
                <c:pt idx="3915" formatCode="#,##0.00">
                  <c:v>56299.58</c:v>
                </c:pt>
                <c:pt idx="3916" formatCode="#,##0.00">
                  <c:v>56207.76</c:v>
                </c:pt>
                <c:pt idx="3917" formatCode="#,##0.00">
                  <c:v>56115.57</c:v>
                </c:pt>
                <c:pt idx="3918" formatCode="#,##0.00">
                  <c:v>56022.91</c:v>
                </c:pt>
                <c:pt idx="3919" formatCode="#,##0.00">
                  <c:v>55929.94</c:v>
                </c:pt>
                <c:pt idx="3920" formatCode="#,##0.00">
                  <c:v>55836.43</c:v>
                </c:pt>
                <c:pt idx="3921" formatCode="#,##0.00">
                  <c:v>55742.48</c:v>
                </c:pt>
                <c:pt idx="3922" formatCode="#,##0.00">
                  <c:v>55648.17</c:v>
                </c:pt>
                <c:pt idx="3923" formatCode="#,##0.00">
                  <c:v>55553.43</c:v>
                </c:pt>
                <c:pt idx="3924" formatCode="#,##0.00">
                  <c:v>55458.16</c:v>
                </c:pt>
                <c:pt idx="3925" formatCode="#,##0.00">
                  <c:v>55362.57</c:v>
                </c:pt>
                <c:pt idx="3926" formatCode="#,##0.00">
                  <c:v>55266.559999999998</c:v>
                </c:pt>
                <c:pt idx="3927" formatCode="#,##0.00">
                  <c:v>55170.12</c:v>
                </c:pt>
                <c:pt idx="3928" formatCode="#,##0.00">
                  <c:v>55073.17</c:v>
                </c:pt>
                <c:pt idx="3929" formatCode="#,##0.00">
                  <c:v>54975.63</c:v>
                </c:pt>
                <c:pt idx="3930" formatCode="#,##0.00">
                  <c:v>54877.85</c:v>
                </c:pt>
                <c:pt idx="3931" formatCode="#,##0.00">
                  <c:v>54779.46</c:v>
                </c:pt>
                <c:pt idx="3932" formatCode="#,##0.00">
                  <c:v>54680.76</c:v>
                </c:pt>
                <c:pt idx="3933" formatCode="#,##0.00">
                  <c:v>54581.59</c:v>
                </c:pt>
                <c:pt idx="3934" formatCode="#,##0.00">
                  <c:v>54482.05</c:v>
                </c:pt>
                <c:pt idx="3935" formatCode="#,##0.00">
                  <c:v>54381.95</c:v>
                </c:pt>
                <c:pt idx="3936" formatCode="#,##0.00">
                  <c:v>54281.59</c:v>
                </c:pt>
                <c:pt idx="3937" formatCode="#,##0.00">
                  <c:v>54180.69</c:v>
                </c:pt>
                <c:pt idx="3938" formatCode="#,##0.00">
                  <c:v>54079.61</c:v>
                </c:pt>
                <c:pt idx="3939" formatCode="#,##0.00">
                  <c:v>53978.2</c:v>
                </c:pt>
                <c:pt idx="3940" formatCode="#,##0.00">
                  <c:v>53876.41</c:v>
                </c:pt>
                <c:pt idx="3941" formatCode="#,##0.00">
                  <c:v>53774.36</c:v>
                </c:pt>
                <c:pt idx="3942" formatCode="#,##0.00">
                  <c:v>53671.63</c:v>
                </c:pt>
                <c:pt idx="3943" formatCode="#,##0.00">
                  <c:v>53568.49</c:v>
                </c:pt>
                <c:pt idx="3944" formatCode="#,##0.00">
                  <c:v>53464.9</c:v>
                </c:pt>
                <c:pt idx="3945" formatCode="#,##0.00">
                  <c:v>53361.89</c:v>
                </c:pt>
                <c:pt idx="3946" formatCode="#,##0.00">
                  <c:v>53257.53</c:v>
                </c:pt>
                <c:pt idx="3947" formatCode="#,##0.00">
                  <c:v>53152.54</c:v>
                </c:pt>
                <c:pt idx="3948" formatCode="#,##0.00">
                  <c:v>53047.13</c:v>
                </c:pt>
                <c:pt idx="3949" formatCode="#,##0.00">
                  <c:v>52941.43</c:v>
                </c:pt>
                <c:pt idx="3950" formatCode="#,##0.00">
                  <c:v>52835.4</c:v>
                </c:pt>
                <c:pt idx="3951" formatCode="#,##0.00">
                  <c:v>52729.16</c:v>
                </c:pt>
                <c:pt idx="3952" formatCode="#,##0.00">
                  <c:v>52622.48</c:v>
                </c:pt>
                <c:pt idx="3953" formatCode="#,##0.00">
                  <c:v>52515.46</c:v>
                </c:pt>
                <c:pt idx="3954" formatCode="#,##0.00">
                  <c:v>52408.1</c:v>
                </c:pt>
                <c:pt idx="3955" formatCode="#,##0.00">
                  <c:v>52300.25</c:v>
                </c:pt>
                <c:pt idx="3956" formatCode="#,##0.00">
                  <c:v>52192.160000000003</c:v>
                </c:pt>
                <c:pt idx="3957" formatCode="#,##0.00">
                  <c:v>52083.41</c:v>
                </c:pt>
                <c:pt idx="3958" formatCode="#,##0.00">
                  <c:v>51974.57</c:v>
                </c:pt>
                <c:pt idx="3959" formatCode="#,##0.00">
                  <c:v>51865.46</c:v>
                </c:pt>
                <c:pt idx="3960" formatCode="#,##0.00">
                  <c:v>51756.34</c:v>
                </c:pt>
                <c:pt idx="3961" formatCode="#,##0.00">
                  <c:v>51646.79</c:v>
                </c:pt>
                <c:pt idx="3962" formatCode="#,##0.00">
                  <c:v>51536.89</c:v>
                </c:pt>
                <c:pt idx="3963" formatCode="#,##0.00">
                  <c:v>51426.84</c:v>
                </c:pt>
                <c:pt idx="3964" formatCode="#,##0.00">
                  <c:v>51316.35</c:v>
                </c:pt>
                <c:pt idx="3965" formatCode="#,##0.00">
                  <c:v>51205.53</c:v>
                </c:pt>
                <c:pt idx="3966" formatCode="#,##0.00">
                  <c:v>51094.49</c:v>
                </c:pt>
                <c:pt idx="3967" formatCode="#,##0.00">
                  <c:v>50983.32</c:v>
                </c:pt>
                <c:pt idx="3968" formatCode="#,##0.00">
                  <c:v>50871.79</c:v>
                </c:pt>
                <c:pt idx="3969" formatCode="#,##0.00">
                  <c:v>50759.63</c:v>
                </c:pt>
                <c:pt idx="3970" formatCode="#,##0.00">
                  <c:v>50647.66</c:v>
                </c:pt>
                <c:pt idx="3971" formatCode="#,##0.00">
                  <c:v>50535.44</c:v>
                </c:pt>
                <c:pt idx="3972" formatCode="#,##0.00">
                  <c:v>50422.87</c:v>
                </c:pt>
                <c:pt idx="3973" formatCode="#,##0.00">
                  <c:v>50310.01</c:v>
                </c:pt>
                <c:pt idx="3974" formatCode="#,##0.00">
                  <c:v>50196.74</c:v>
                </c:pt>
                <c:pt idx="3975" formatCode="#,##0.00">
                  <c:v>50083.32</c:v>
                </c:pt>
                <c:pt idx="3976" formatCode="#,##0.00">
                  <c:v>49969.29</c:v>
                </c:pt>
                <c:pt idx="3977" formatCode="#,##0.00">
                  <c:v>49855.11</c:v>
                </c:pt>
                <c:pt idx="3978" formatCode="#,##0.00">
                  <c:v>49740.85</c:v>
                </c:pt>
                <c:pt idx="3979" formatCode="#,##0.00">
                  <c:v>49626.22</c:v>
                </c:pt>
                <c:pt idx="3980" formatCode="#,##0.00">
                  <c:v>49511.24</c:v>
                </c:pt>
                <c:pt idx="3981" formatCode="#,##0.00">
                  <c:v>49396.42</c:v>
                </c:pt>
                <c:pt idx="3982" formatCode="#,##0.00">
                  <c:v>49281.42</c:v>
                </c:pt>
                <c:pt idx="3983" formatCode="#,##0.00">
                  <c:v>49166.25</c:v>
                </c:pt>
                <c:pt idx="3984" formatCode="#,##0.00">
                  <c:v>49051.54</c:v>
                </c:pt>
                <c:pt idx="3985" formatCode="#,##0.00">
                  <c:v>48949.43</c:v>
                </c:pt>
                <c:pt idx="3986" formatCode="#,##0.00">
                  <c:v>48825.35</c:v>
                </c:pt>
                <c:pt idx="3987" formatCode="#,##0.00">
                  <c:v>48706.879999999997</c:v>
                </c:pt>
                <c:pt idx="3988" formatCode="#,##0.00">
                  <c:v>48589.64</c:v>
                </c:pt>
                <c:pt idx="3989" formatCode="#,##0.00">
                  <c:v>48472.2</c:v>
                </c:pt>
                <c:pt idx="3990" formatCode="#,##0.00">
                  <c:v>48354.9</c:v>
                </c:pt>
                <c:pt idx="3991" formatCode="#,##0.00">
                  <c:v>48237.7</c:v>
                </c:pt>
                <c:pt idx="3992" formatCode="#,##0.00">
                  <c:v>48120.160000000003</c:v>
                </c:pt>
                <c:pt idx="3993" formatCode="#,##0.00">
                  <c:v>48002.47</c:v>
                </c:pt>
                <c:pt idx="3994" formatCode="#,##0.00">
                  <c:v>47884.88</c:v>
                </c:pt>
                <c:pt idx="3995" formatCode="#,##0.00">
                  <c:v>47767.199999999997</c:v>
                </c:pt>
                <c:pt idx="3996" formatCode="#,##0.00">
                  <c:v>47649.29</c:v>
                </c:pt>
                <c:pt idx="3997" formatCode="#,##0.00">
                  <c:v>47531.29</c:v>
                </c:pt>
                <c:pt idx="3998" formatCode="#,##0.00">
                  <c:v>47413.11</c:v>
                </c:pt>
                <c:pt idx="3999" formatCode="#,##0.00">
                  <c:v>47294.69</c:v>
                </c:pt>
                <c:pt idx="4000" formatCode="#,##0.00">
                  <c:v>47176.36</c:v>
                </c:pt>
                <c:pt idx="4001" formatCode="#,##0.00">
                  <c:v>47057.64</c:v>
                </c:pt>
                <c:pt idx="4002" formatCode="#,##0.00">
                  <c:v>46938.85</c:v>
                </c:pt>
                <c:pt idx="4003" formatCode="#,##0.00">
                  <c:v>46819.94</c:v>
                </c:pt>
                <c:pt idx="4004" formatCode="#,##0.00">
                  <c:v>46701.04</c:v>
                </c:pt>
                <c:pt idx="4005" formatCode="#,##0.00">
                  <c:v>46582.09</c:v>
                </c:pt>
                <c:pt idx="4006" formatCode="#,##0.00">
                  <c:v>46463.24</c:v>
                </c:pt>
                <c:pt idx="4007" formatCode="#,##0.00">
                  <c:v>46344.02</c:v>
                </c:pt>
                <c:pt idx="4008" formatCode="#,##0.00">
                  <c:v>46224.27</c:v>
                </c:pt>
                <c:pt idx="4009" formatCode="#,##0.00">
                  <c:v>46104.46</c:v>
                </c:pt>
                <c:pt idx="4010" formatCode="#,##0.00">
                  <c:v>45984.89</c:v>
                </c:pt>
                <c:pt idx="4011" formatCode="#,##0.00">
                  <c:v>45865.35</c:v>
                </c:pt>
                <c:pt idx="4012" formatCode="#,##0.00">
                  <c:v>45745.81</c:v>
                </c:pt>
                <c:pt idx="4013" formatCode="#,##0.00">
                  <c:v>45626.12</c:v>
                </c:pt>
                <c:pt idx="4014" formatCode="#,##0.00">
                  <c:v>45506.42</c:v>
                </c:pt>
                <c:pt idx="4015" formatCode="#,##0.00">
                  <c:v>45386.53</c:v>
                </c:pt>
                <c:pt idx="4016" formatCode="#,##0.00">
                  <c:v>45266.74</c:v>
                </c:pt>
                <c:pt idx="4017" formatCode="#,##0.00">
                  <c:v>45147.01</c:v>
                </c:pt>
                <c:pt idx="4018" formatCode="#,##0.00">
                  <c:v>45027.28</c:v>
                </c:pt>
                <c:pt idx="4019" formatCode="#,##0.00">
                  <c:v>44907.43</c:v>
                </c:pt>
                <c:pt idx="4020" formatCode="#,##0.00">
                  <c:v>44787.49</c:v>
                </c:pt>
                <c:pt idx="4021" formatCode="#,##0.00">
                  <c:v>44667.51</c:v>
                </c:pt>
                <c:pt idx="4022" formatCode="#,##0.00">
                  <c:v>44547.51</c:v>
                </c:pt>
                <c:pt idx="4023" formatCode="#,##0.00">
                  <c:v>44427.17</c:v>
                </c:pt>
                <c:pt idx="4024" formatCode="#,##0.00">
                  <c:v>44306.75</c:v>
                </c:pt>
                <c:pt idx="4025" formatCode="#,##0.00">
                  <c:v>44186.27</c:v>
                </c:pt>
                <c:pt idx="4026" formatCode="#,##0.00">
                  <c:v>44065.83</c:v>
                </c:pt>
                <c:pt idx="4027" formatCode="#,##0.00">
                  <c:v>43945.29</c:v>
                </c:pt>
                <c:pt idx="4028" formatCode="#,##0.00">
                  <c:v>43825.04</c:v>
                </c:pt>
                <c:pt idx="4029" formatCode="#,##0.00">
                  <c:v>43704.78</c:v>
                </c:pt>
                <c:pt idx="4030" formatCode="#,##0.00">
                  <c:v>43584.63</c:v>
                </c:pt>
                <c:pt idx="4031" formatCode="#,##0.00">
                  <c:v>43464.53</c:v>
                </c:pt>
                <c:pt idx="4032" formatCode="#,##0.00">
                  <c:v>43344.26</c:v>
                </c:pt>
                <c:pt idx="4033" formatCode="#,##0.00">
                  <c:v>43223.73</c:v>
                </c:pt>
                <c:pt idx="4034" formatCode="#,##0.00">
                  <c:v>43103.3</c:v>
                </c:pt>
                <c:pt idx="4035" formatCode="#,##0.00">
                  <c:v>42982.89</c:v>
                </c:pt>
                <c:pt idx="4036" formatCode="#,##0.00">
                  <c:v>42862.39</c:v>
                </c:pt>
                <c:pt idx="4037" formatCode="#,##0.00">
                  <c:v>42741.85</c:v>
                </c:pt>
                <c:pt idx="4038" formatCode="#,##0.00">
                  <c:v>42621.04</c:v>
                </c:pt>
                <c:pt idx="4039" formatCode="#,##0.00">
                  <c:v>42499.68</c:v>
                </c:pt>
                <c:pt idx="4040" formatCode="#,##0.00">
                  <c:v>42378.55</c:v>
                </c:pt>
                <c:pt idx="4041" formatCode="#,##0.00">
                  <c:v>42257.1</c:v>
                </c:pt>
                <c:pt idx="4042" formatCode="#,##0.00">
                  <c:v>42135.9</c:v>
                </c:pt>
                <c:pt idx="4043" formatCode="#,##0.00">
                  <c:v>42014.79</c:v>
                </c:pt>
                <c:pt idx="4044" formatCode="#,##0.00">
                  <c:v>41893.51</c:v>
                </c:pt>
                <c:pt idx="4045" formatCode="#,##0.00">
                  <c:v>41771.69</c:v>
                </c:pt>
                <c:pt idx="4046" formatCode="#,##0.00">
                  <c:v>41650.21</c:v>
                </c:pt>
                <c:pt idx="4047" formatCode="#,##0.00">
                  <c:v>41528.9</c:v>
                </c:pt>
                <c:pt idx="4048" formatCode="#,##0.00">
                  <c:v>41407.449999999997</c:v>
                </c:pt>
                <c:pt idx="4049" formatCode="#,##0.00">
                  <c:v>41285.519999999997</c:v>
                </c:pt>
                <c:pt idx="4050" formatCode="#,##0.00">
                  <c:v>41163.69</c:v>
                </c:pt>
                <c:pt idx="4051" formatCode="#,##0.00">
                  <c:v>41041.949999999997</c:v>
                </c:pt>
                <c:pt idx="4052" formatCode="#,##0.00">
                  <c:v>40920.15</c:v>
                </c:pt>
                <c:pt idx="4053" formatCode="#,##0.00">
                  <c:v>40798.58</c:v>
                </c:pt>
                <c:pt idx="4054" formatCode="#,##0.00">
                  <c:v>40676.58</c:v>
                </c:pt>
                <c:pt idx="4055" formatCode="#,##0.00">
                  <c:v>40554.480000000003</c:v>
                </c:pt>
                <c:pt idx="4056" formatCode="#,##0.00">
                  <c:v>40433.440000000002</c:v>
                </c:pt>
                <c:pt idx="4057" formatCode="#,##0.00">
                  <c:v>40311.39</c:v>
                </c:pt>
                <c:pt idx="4058" formatCode="#,##0.00">
                  <c:v>40188.78</c:v>
                </c:pt>
                <c:pt idx="4059" formatCode="#,##0.00">
                  <c:v>40066.29</c:v>
                </c:pt>
                <c:pt idx="4060" formatCode="#,##0.00">
                  <c:v>39943.97</c:v>
                </c:pt>
                <c:pt idx="4061" formatCode="#,##0.00">
                  <c:v>39821.89</c:v>
                </c:pt>
                <c:pt idx="4062" formatCode="#,##0.00">
                  <c:v>39699.660000000003</c:v>
                </c:pt>
                <c:pt idx="4063" formatCode="#,##0.00">
                  <c:v>39577.199999999997</c:v>
                </c:pt>
                <c:pt idx="4064" formatCode="#,##0.00">
                  <c:v>39454.949999999997</c:v>
                </c:pt>
                <c:pt idx="4065" formatCode="#,##0.00">
                  <c:v>39332.79</c:v>
                </c:pt>
                <c:pt idx="4066" formatCode="#,##0.00">
                  <c:v>39210.49</c:v>
                </c:pt>
                <c:pt idx="4067" formatCode="#,##0.00">
                  <c:v>39088.83</c:v>
                </c:pt>
                <c:pt idx="4068" formatCode="#,##0.00">
                  <c:v>38965.93</c:v>
                </c:pt>
                <c:pt idx="4069" formatCode="#,##0.00">
                  <c:v>38843.96</c:v>
                </c:pt>
                <c:pt idx="4070" formatCode="#,##0.00">
                  <c:v>38722.04</c:v>
                </c:pt>
                <c:pt idx="4071" formatCode="#,##0.00">
                  <c:v>38599.74</c:v>
                </c:pt>
                <c:pt idx="4072" formatCode="#,##0.00">
                  <c:v>38477.07</c:v>
                </c:pt>
                <c:pt idx="4073" formatCode="#,##0.00">
                  <c:v>38354.660000000003</c:v>
                </c:pt>
                <c:pt idx="4074" formatCode="#,##0.00">
                  <c:v>38232.379999999997</c:v>
                </c:pt>
                <c:pt idx="4075" formatCode="#,##0.00">
                  <c:v>38110.14</c:v>
                </c:pt>
                <c:pt idx="4076" formatCode="#,##0.00">
                  <c:v>37988.03</c:v>
                </c:pt>
                <c:pt idx="4077" formatCode="#,##0.00">
                  <c:v>37865.879999999997</c:v>
                </c:pt>
                <c:pt idx="4078" formatCode="#,##0.00">
                  <c:v>37743.81</c:v>
                </c:pt>
                <c:pt idx="4079" formatCode="#,##0.00">
                  <c:v>37621.879999999997</c:v>
                </c:pt>
                <c:pt idx="4080" formatCode="#,##0.00">
                  <c:v>37499.75</c:v>
                </c:pt>
                <c:pt idx="4081" formatCode="#,##0.00">
                  <c:v>37377.51</c:v>
                </c:pt>
                <c:pt idx="4082" formatCode="#,##0.00">
                  <c:v>37255.26</c:v>
                </c:pt>
                <c:pt idx="4083" formatCode="#,##0.00">
                  <c:v>37132.76</c:v>
                </c:pt>
                <c:pt idx="4084" formatCode="#,##0.00">
                  <c:v>37010.129999999997</c:v>
                </c:pt>
                <c:pt idx="4085" formatCode="#,##0.00">
                  <c:v>36887.4</c:v>
                </c:pt>
                <c:pt idx="4086" formatCode="#,##0.00">
                  <c:v>36764.269999999997</c:v>
                </c:pt>
                <c:pt idx="4087" formatCode="#,##0.00">
                  <c:v>36641.75</c:v>
                </c:pt>
                <c:pt idx="4088" formatCode="#,##0.00">
                  <c:v>36519.35</c:v>
                </c:pt>
                <c:pt idx="4089" formatCode="#,##0.00">
                  <c:v>36396.79</c:v>
                </c:pt>
                <c:pt idx="4090" formatCode="#,##0.00">
                  <c:v>36273.75</c:v>
                </c:pt>
                <c:pt idx="4091" formatCode="#,##0.00">
                  <c:v>36151.18</c:v>
                </c:pt>
                <c:pt idx="4092" formatCode="#,##0.00">
                  <c:v>36028.74</c:v>
                </c:pt>
                <c:pt idx="4093" formatCode="#,##0.00">
                  <c:v>35906.46</c:v>
                </c:pt>
                <c:pt idx="4094" formatCode="#,##0.00">
                  <c:v>35784.019999999997</c:v>
                </c:pt>
                <c:pt idx="4095" formatCode="#,##0.00">
                  <c:v>35661.410000000003</c:v>
                </c:pt>
                <c:pt idx="4096" formatCode="#,##0.00">
                  <c:v>35539.199999999997</c:v>
                </c:pt>
                <c:pt idx="4097" formatCode="#,##0.00">
                  <c:v>35417.17</c:v>
                </c:pt>
                <c:pt idx="4098" formatCode="#,##0.00">
                  <c:v>35295.449999999997</c:v>
                </c:pt>
                <c:pt idx="4099" formatCode="#,##0.00">
                  <c:v>35173.660000000003</c:v>
                </c:pt>
                <c:pt idx="4100" formatCode="#,##0.00">
                  <c:v>35052.400000000001</c:v>
                </c:pt>
                <c:pt idx="4101" formatCode="#,##0.00">
                  <c:v>34930.18</c:v>
                </c:pt>
                <c:pt idx="4102" formatCode="#,##0.00">
                  <c:v>34808.239999999998</c:v>
                </c:pt>
                <c:pt idx="4103" formatCode="#,##0.00">
                  <c:v>34686.5</c:v>
                </c:pt>
                <c:pt idx="4104" formatCode="#,##0.00">
                  <c:v>34564.75</c:v>
                </c:pt>
                <c:pt idx="4105" formatCode="#,##0.00">
                  <c:v>34442.949999999997</c:v>
                </c:pt>
                <c:pt idx="4106" formatCode="#,##0.00">
                  <c:v>34321.019999999997</c:v>
                </c:pt>
                <c:pt idx="4107" formatCode="#,##0.00">
                  <c:v>34199.67</c:v>
                </c:pt>
                <c:pt idx="4108" formatCode="#,##0.00">
                  <c:v>34077.81</c:v>
                </c:pt>
                <c:pt idx="4109" formatCode="#,##0.00">
                  <c:v>33956</c:v>
                </c:pt>
                <c:pt idx="4110" formatCode="#,##0.00">
                  <c:v>33834.33</c:v>
                </c:pt>
                <c:pt idx="4111" formatCode="#,##0.00">
                  <c:v>33712.730000000003</c:v>
                </c:pt>
                <c:pt idx="4112" formatCode="#,##0.00">
                  <c:v>33591.03</c:v>
                </c:pt>
                <c:pt idx="4113" formatCode="#,##0.00">
                  <c:v>33469.25</c:v>
                </c:pt>
                <c:pt idx="4114" formatCode="#,##0.00">
                  <c:v>33347.69</c:v>
                </c:pt>
                <c:pt idx="4115" formatCode="#,##0.00">
                  <c:v>33225.550000000003</c:v>
                </c:pt>
                <c:pt idx="4116" formatCode="#,##0.00">
                  <c:v>33104.050000000003</c:v>
                </c:pt>
                <c:pt idx="4117" formatCode="#,##0.00">
                  <c:v>32982.78</c:v>
                </c:pt>
                <c:pt idx="4118" formatCode="#,##0.00">
                  <c:v>32861.29</c:v>
                </c:pt>
                <c:pt idx="4119" formatCode="#,##0.00">
                  <c:v>32739.9</c:v>
                </c:pt>
                <c:pt idx="4120" formatCode="#,##0.00">
                  <c:v>32618.71</c:v>
                </c:pt>
                <c:pt idx="4121" formatCode="#,##0.00">
                  <c:v>32497.52</c:v>
                </c:pt>
                <c:pt idx="4122" formatCode="#,##0.00">
                  <c:v>32376.25</c:v>
                </c:pt>
                <c:pt idx="4123" formatCode="#,##0.00">
                  <c:v>32255.279999999999</c:v>
                </c:pt>
                <c:pt idx="4124" formatCode="#,##0.00">
                  <c:v>32134.14</c:v>
                </c:pt>
                <c:pt idx="4125" formatCode="#,##0.00">
                  <c:v>32012.9</c:v>
                </c:pt>
                <c:pt idx="4126" formatCode="#,##0.00">
                  <c:v>31891.81</c:v>
                </c:pt>
                <c:pt idx="4127" formatCode="#,##0.00">
                  <c:v>31770.87</c:v>
                </c:pt>
                <c:pt idx="4128" formatCode="#,##0.00">
                  <c:v>31650.05</c:v>
                </c:pt>
                <c:pt idx="4129" formatCode="#,##0.00">
                  <c:v>31529.19</c:v>
                </c:pt>
                <c:pt idx="4130" formatCode="#,##0.00">
                  <c:v>31408.12</c:v>
                </c:pt>
                <c:pt idx="4131" formatCode="#,##0.00">
                  <c:v>31286.83</c:v>
                </c:pt>
                <c:pt idx="4132" formatCode="#,##0.00">
                  <c:v>31165.74</c:v>
                </c:pt>
                <c:pt idx="4133" formatCode="#,##0.00">
                  <c:v>31044.79</c:v>
                </c:pt>
                <c:pt idx="4134" formatCode="#,##0.00">
                  <c:v>30924.07</c:v>
                </c:pt>
                <c:pt idx="4135" formatCode="#,##0.00">
                  <c:v>30803.279999999999</c:v>
                </c:pt>
                <c:pt idx="4136" formatCode="#,##0.00">
                  <c:v>30682.2</c:v>
                </c:pt>
                <c:pt idx="4137" formatCode="#,##0.00">
                  <c:v>30561.11</c:v>
                </c:pt>
                <c:pt idx="4138" formatCode="#,##0.00">
                  <c:v>30440.29</c:v>
                </c:pt>
                <c:pt idx="4139" formatCode="#,##0.00">
                  <c:v>30319.68</c:v>
                </c:pt>
                <c:pt idx="4140" formatCode="#,##0.00">
                  <c:v>30199.360000000001</c:v>
                </c:pt>
                <c:pt idx="4141" formatCode="#,##0.00">
                  <c:v>30078.720000000001</c:v>
                </c:pt>
                <c:pt idx="4142" formatCode="#,##0.00">
                  <c:v>29958.09</c:v>
                </c:pt>
                <c:pt idx="4143" formatCode="#,##0.00">
                  <c:v>29837.39</c:v>
                </c:pt>
                <c:pt idx="4144" formatCode="#,##0.00">
                  <c:v>29716.6</c:v>
                </c:pt>
                <c:pt idx="4145" formatCode="#,##0.00">
                  <c:v>29595.41</c:v>
                </c:pt>
                <c:pt idx="4146" formatCode="#,##0.00">
                  <c:v>29473.95</c:v>
                </c:pt>
                <c:pt idx="4147" formatCode="#,##0.00">
                  <c:v>29352.17</c:v>
                </c:pt>
                <c:pt idx="4148" formatCode="#,##0.00">
                  <c:v>29230.5</c:v>
                </c:pt>
                <c:pt idx="4149" formatCode="#,##0.00">
                  <c:v>29108.87</c:v>
                </c:pt>
                <c:pt idx="4150" formatCode="#,##0.00">
                  <c:v>28987.439999999999</c:v>
                </c:pt>
                <c:pt idx="4151" formatCode="#,##0.00">
                  <c:v>28866.080000000002</c:v>
                </c:pt>
                <c:pt idx="4152" formatCode="#,##0.00">
                  <c:v>28744.81</c:v>
                </c:pt>
                <c:pt idx="4153" formatCode="#,##0.00">
                  <c:v>28623.4</c:v>
                </c:pt>
                <c:pt idx="4154" formatCode="#,##0.00">
                  <c:v>28502.01</c:v>
                </c:pt>
                <c:pt idx="4155" formatCode="#,##0.00">
                  <c:v>28380.63</c:v>
                </c:pt>
                <c:pt idx="4156" formatCode="#,##0.00">
                  <c:v>28259.77</c:v>
                </c:pt>
                <c:pt idx="4157" formatCode="#,##0.00">
                  <c:v>28137.040000000001</c:v>
                </c:pt>
                <c:pt idx="4158" formatCode="#,##0.00">
                  <c:v>28015.26</c:v>
                </c:pt>
                <c:pt idx="4159" formatCode="#,##0.00">
                  <c:v>27893.8</c:v>
                </c:pt>
                <c:pt idx="4160" formatCode="#,##0.00">
                  <c:v>27772.13</c:v>
                </c:pt>
                <c:pt idx="4161" formatCode="#,##0.00">
                  <c:v>27650.53</c:v>
                </c:pt>
                <c:pt idx="4162" formatCode="#,##0.00">
                  <c:v>27529.3</c:v>
                </c:pt>
                <c:pt idx="4163" formatCode="#,##0.00">
                  <c:v>27407.96</c:v>
                </c:pt>
                <c:pt idx="4164" formatCode="#,##0.00">
                  <c:v>27286.18</c:v>
                </c:pt>
                <c:pt idx="4165" formatCode="#,##0.00">
                  <c:v>27164.71</c:v>
                </c:pt>
                <c:pt idx="4166" formatCode="#,##0.00">
                  <c:v>27043.13</c:v>
                </c:pt>
                <c:pt idx="4167" formatCode="#,##0.00">
                  <c:v>26921.61</c:v>
                </c:pt>
                <c:pt idx="4168" formatCode="#,##0.00">
                  <c:v>26800.37</c:v>
                </c:pt>
                <c:pt idx="4169" formatCode="#,##0.00">
                  <c:v>26679.41</c:v>
                </c:pt>
                <c:pt idx="4170" formatCode="#,##0.00">
                  <c:v>26557.95</c:v>
                </c:pt>
                <c:pt idx="4171" formatCode="#,##0.00">
                  <c:v>26436.49</c:v>
                </c:pt>
                <c:pt idx="4172" formatCode="#,##0.00">
                  <c:v>26315.17</c:v>
                </c:pt>
                <c:pt idx="4173" formatCode="#,##0.00">
                  <c:v>26194.22</c:v>
                </c:pt>
                <c:pt idx="4174" formatCode="#,##0.00">
                  <c:v>26074.06</c:v>
                </c:pt>
                <c:pt idx="4175" formatCode="#,##0.00">
                  <c:v>25953.82</c:v>
                </c:pt>
                <c:pt idx="4176" formatCode="#,##0.00">
                  <c:v>25833.69</c:v>
                </c:pt>
                <c:pt idx="4177" formatCode="#,##0.00">
                  <c:v>25713.279999999999</c:v>
                </c:pt>
                <c:pt idx="4178" formatCode="#,##0.00">
                  <c:v>25593.360000000001</c:v>
                </c:pt>
                <c:pt idx="4179" formatCode="#,##0.00">
                  <c:v>25473.59</c:v>
                </c:pt>
                <c:pt idx="4180" formatCode="#,##0.00">
                  <c:v>25354.53</c:v>
                </c:pt>
                <c:pt idx="4181" formatCode="#,##0.00">
                  <c:v>25235.34</c:v>
                </c:pt>
                <c:pt idx="4182" formatCode="#,##0.00">
                  <c:v>25117.74</c:v>
                </c:pt>
                <c:pt idx="4183" formatCode="#,##0.00">
                  <c:v>25000.38</c:v>
                </c:pt>
                <c:pt idx="4184" formatCode="#,##0.00">
                  <c:v>24882.41</c:v>
                </c:pt>
                <c:pt idx="4185" formatCode="#,##0.00">
                  <c:v>24763.23</c:v>
                </c:pt>
                <c:pt idx="4186" formatCode="#,##0.00">
                  <c:v>24643.93</c:v>
                </c:pt>
                <c:pt idx="4187" formatCode="#,##0.00">
                  <c:v>24525.040000000001</c:v>
                </c:pt>
                <c:pt idx="4188" formatCode="#,##0.00">
                  <c:v>24406.69</c:v>
                </c:pt>
                <c:pt idx="4189" formatCode="#,##0.00">
                  <c:v>24288.63</c:v>
                </c:pt>
                <c:pt idx="4190" formatCode="#,##0.00">
                  <c:v>24170.799999999999</c:v>
                </c:pt>
                <c:pt idx="4191" formatCode="#,##0.00">
                  <c:v>24053.95</c:v>
                </c:pt>
                <c:pt idx="4192" formatCode="#,##0.00">
                  <c:v>23937.27</c:v>
                </c:pt>
                <c:pt idx="4193" formatCode="#,##0.00">
                  <c:v>23821.66</c:v>
                </c:pt>
                <c:pt idx="4194" formatCode="#,##0.00">
                  <c:v>23708.23</c:v>
                </c:pt>
                <c:pt idx="4195" formatCode="#,##0.00">
                  <c:v>23592.04</c:v>
                </c:pt>
                <c:pt idx="4196" formatCode="#,##0.00">
                  <c:v>23476.6</c:v>
                </c:pt>
                <c:pt idx="4197" formatCode="#,##0.00">
                  <c:v>23361.62</c:v>
                </c:pt>
                <c:pt idx="4198" formatCode="#,##0.00">
                  <c:v>23247.11</c:v>
                </c:pt>
                <c:pt idx="4199" formatCode="#,##0.00">
                  <c:v>23133.3</c:v>
                </c:pt>
                <c:pt idx="4200" formatCode="#,##0.00">
                  <c:v>23021.77</c:v>
                </c:pt>
                <c:pt idx="4201" formatCode="#,##0.00">
                  <c:v>22908.17</c:v>
                </c:pt>
                <c:pt idx="4202" formatCode="#,##0.00">
                  <c:v>22794.76</c:v>
                </c:pt>
                <c:pt idx="4203" formatCode="#,##0.00">
                  <c:v>22681.86</c:v>
                </c:pt>
                <c:pt idx="4204" formatCode="#,##0.00">
                  <c:v>22569.48</c:v>
                </c:pt>
                <c:pt idx="4205" formatCode="#,##0.00">
                  <c:v>22457.66</c:v>
                </c:pt>
                <c:pt idx="4206" formatCode="#,##0.00">
                  <c:v>22346.2</c:v>
                </c:pt>
                <c:pt idx="4207" formatCode="#,##0.00">
                  <c:v>22236.93</c:v>
                </c:pt>
                <c:pt idx="4208" formatCode="#,##0.00">
                  <c:v>22125.599999999999</c:v>
                </c:pt>
                <c:pt idx="4209" formatCode="#,##0.00">
                  <c:v>22015</c:v>
                </c:pt>
                <c:pt idx="4210" formatCode="#,##0.00">
                  <c:v>21905.03</c:v>
                </c:pt>
                <c:pt idx="4211" formatCode="#,##0.00">
                  <c:v>21795.360000000001</c:v>
                </c:pt>
                <c:pt idx="4212" formatCode="#,##0.00">
                  <c:v>21686.2</c:v>
                </c:pt>
                <c:pt idx="4213" formatCode="#,##0.00">
                  <c:v>21577.5</c:v>
                </c:pt>
                <c:pt idx="4214" formatCode="#,##0.00">
                  <c:v>21469.4</c:v>
                </c:pt>
                <c:pt idx="4215" formatCode="#,##0.00">
                  <c:v>21361.89</c:v>
                </c:pt>
                <c:pt idx="4216" formatCode="#,##0.00">
                  <c:v>21254.7</c:v>
                </c:pt>
                <c:pt idx="4217" formatCode="#,##0.00">
                  <c:v>21148.36</c:v>
                </c:pt>
                <c:pt idx="4218" formatCode="#,##0.00">
                  <c:v>21042.22</c:v>
                </c:pt>
                <c:pt idx="4219" formatCode="#,##0.00">
                  <c:v>20937.830000000002</c:v>
                </c:pt>
                <c:pt idx="4220" formatCode="#,##0.00">
                  <c:v>20832.259999999998</c:v>
                </c:pt>
                <c:pt idx="4221" formatCode="#,##0.00">
                  <c:v>20731.669999999998</c:v>
                </c:pt>
                <c:pt idx="4222" formatCode="#,##0.00">
                  <c:v>20626</c:v>
                </c:pt>
                <c:pt idx="4223" formatCode="#,##0.00">
                  <c:v>20521.29</c:v>
                </c:pt>
                <c:pt idx="4224" formatCode="#,##0.00">
                  <c:v>20417.27</c:v>
                </c:pt>
                <c:pt idx="4225" formatCode="#,##0.00">
                  <c:v>20314.43</c:v>
                </c:pt>
                <c:pt idx="4226" formatCode="#,##0.00">
                  <c:v>20211.75</c:v>
                </c:pt>
                <c:pt idx="4227" formatCode="#,##0.00">
                  <c:v>20109.48</c:v>
                </c:pt>
                <c:pt idx="4228" formatCode="#,##0.00">
                  <c:v>20008.099999999999</c:v>
                </c:pt>
                <c:pt idx="4229" formatCode="#,##0.00">
                  <c:v>19907.55</c:v>
                </c:pt>
                <c:pt idx="4230" formatCode="#,##0.00">
                  <c:v>19807.509999999998</c:v>
                </c:pt>
                <c:pt idx="4231" formatCode="#,##0.00">
                  <c:v>19708.169999999998</c:v>
                </c:pt>
                <c:pt idx="4232" formatCode="#,##0.00">
                  <c:v>19610.38</c:v>
                </c:pt>
                <c:pt idx="4233" formatCode="#,##0.00">
                  <c:v>19511</c:v>
                </c:pt>
                <c:pt idx="4234" formatCode="#,##0.00">
                  <c:v>19411.919999999998</c:v>
                </c:pt>
                <c:pt idx="4235" formatCode="#,##0.00">
                  <c:v>19313.23</c:v>
                </c:pt>
                <c:pt idx="4236" formatCode="#,##0.00">
                  <c:v>19214.75</c:v>
                </c:pt>
                <c:pt idx="4237" formatCode="#,##0.00">
                  <c:v>19117.68</c:v>
                </c:pt>
                <c:pt idx="4238" formatCode="#,##0.00">
                  <c:v>19021.97</c:v>
                </c:pt>
                <c:pt idx="4239" formatCode="#,##0.00">
                  <c:v>18924.68</c:v>
                </c:pt>
                <c:pt idx="4240" formatCode="#,##0.00">
                  <c:v>18827.84</c:v>
                </c:pt>
                <c:pt idx="4241" formatCode="#,##0.00">
                  <c:v>18731.82</c:v>
                </c:pt>
                <c:pt idx="4242" formatCode="#,##0.00">
                  <c:v>18636.52</c:v>
                </c:pt>
                <c:pt idx="4243" formatCode="#,##0.00">
                  <c:v>18542.07</c:v>
                </c:pt>
                <c:pt idx="4244" formatCode="#,##0.00">
                  <c:v>18448.13</c:v>
                </c:pt>
                <c:pt idx="4245" formatCode="#,##0.00">
                  <c:v>18354.79</c:v>
                </c:pt>
                <c:pt idx="4246" formatCode="#,##0.00">
                  <c:v>18262.330000000002</c:v>
                </c:pt>
                <c:pt idx="4247" formatCode="#,##0.00">
                  <c:v>18170.36</c:v>
                </c:pt>
                <c:pt idx="4248" formatCode="#,##0.00">
                  <c:v>18079.12</c:v>
                </c:pt>
                <c:pt idx="4249" formatCode="#,##0.00">
                  <c:v>17988.740000000002</c:v>
                </c:pt>
                <c:pt idx="4250" formatCode="#,##0.00">
                  <c:v>17899.04</c:v>
                </c:pt>
                <c:pt idx="4251" formatCode="#,##0.00">
                  <c:v>17810.22</c:v>
                </c:pt>
                <c:pt idx="4252" formatCode="#,##0.00">
                  <c:v>17721.86</c:v>
                </c:pt>
                <c:pt idx="4253" formatCode="#,##0.00">
                  <c:v>17633.98</c:v>
                </c:pt>
                <c:pt idx="4254" formatCode="#,##0.00">
                  <c:v>17546.96</c:v>
                </c:pt>
                <c:pt idx="4255" formatCode="#,##0.00">
                  <c:v>17460.8</c:v>
                </c:pt>
                <c:pt idx="4256" formatCode="#,##0.00">
                  <c:v>17375.27</c:v>
                </c:pt>
                <c:pt idx="4257" formatCode="#,##0.00">
                  <c:v>17290.41</c:v>
                </c:pt>
                <c:pt idx="4258" formatCode="#,##0.00">
                  <c:v>17206.13</c:v>
                </c:pt>
                <c:pt idx="4259" formatCode="#,##0.00">
                  <c:v>17122.689999999999</c:v>
                </c:pt>
                <c:pt idx="4260" formatCode="#,##0.00">
                  <c:v>17039.8</c:v>
                </c:pt>
                <c:pt idx="4261" formatCode="#,##0.00">
                  <c:v>16957.57</c:v>
                </c:pt>
                <c:pt idx="4262" formatCode="#,##0.00">
                  <c:v>16875.849999999999</c:v>
                </c:pt>
                <c:pt idx="4263" formatCode="#,##0.00">
                  <c:v>16794.78</c:v>
                </c:pt>
                <c:pt idx="4264" formatCode="#,##0.00">
                  <c:v>16714.599999999999</c:v>
                </c:pt>
                <c:pt idx="4265" formatCode="#,##0.00">
                  <c:v>16635.16</c:v>
                </c:pt>
                <c:pt idx="4266" formatCode="#,##0.00">
                  <c:v>16556.23</c:v>
                </c:pt>
                <c:pt idx="4267" formatCode="#,##0.00">
                  <c:v>16477.84</c:v>
                </c:pt>
                <c:pt idx="4268" formatCode="#,##0.00">
                  <c:v>16400.02</c:v>
                </c:pt>
                <c:pt idx="4269" formatCode="#,##0.00">
                  <c:v>16322.71</c:v>
                </c:pt>
                <c:pt idx="4270" formatCode="#,##0.00">
                  <c:v>16246.03</c:v>
                </c:pt>
                <c:pt idx="4271" formatCode="#,##0.00">
                  <c:v>16169.92</c:v>
                </c:pt>
                <c:pt idx="4272" formatCode="#,##0.00">
                  <c:v>16094.47</c:v>
                </c:pt>
                <c:pt idx="4273" formatCode="#,##0.00">
                  <c:v>16019.52</c:v>
                </c:pt>
                <c:pt idx="4274" formatCode="#,##0.00">
                  <c:v>15944.99</c:v>
                </c:pt>
                <c:pt idx="4275" formatCode="#,##0.00">
                  <c:v>15871.09</c:v>
                </c:pt>
                <c:pt idx="4276" formatCode="#,##0.00">
                  <c:v>15797.68</c:v>
                </c:pt>
                <c:pt idx="4277" formatCode="#,##0.00">
                  <c:v>15724.9</c:v>
                </c:pt>
                <c:pt idx="4278" formatCode="#,##0.00">
                  <c:v>15652.6</c:v>
                </c:pt>
                <c:pt idx="4279" formatCode="#,##0.00">
                  <c:v>15580.92</c:v>
                </c:pt>
                <c:pt idx="4280" formatCode="#,##0.00">
                  <c:v>15509.79</c:v>
                </c:pt>
                <c:pt idx="4281" formatCode="#,##0.00">
                  <c:v>15439.28</c:v>
                </c:pt>
                <c:pt idx="4282" formatCode="#,##0.00">
                  <c:v>15369.25</c:v>
                </c:pt>
                <c:pt idx="4283" formatCode="#,##0.00">
                  <c:v>15299.82</c:v>
                </c:pt>
                <c:pt idx="4284" formatCode="#,##0.00">
                  <c:v>15231.02</c:v>
                </c:pt>
                <c:pt idx="4285" formatCode="#,##0.00">
                  <c:v>15162.66</c:v>
                </c:pt>
                <c:pt idx="4286" formatCode="#,##0.00">
                  <c:v>15094.77</c:v>
                </c:pt>
                <c:pt idx="4287" formatCode="#,##0.00">
                  <c:v>15027.24</c:v>
                </c:pt>
                <c:pt idx="4288" formatCode="#,##0.00">
                  <c:v>14960.31</c:v>
                </c:pt>
                <c:pt idx="4289" formatCode="#,##0.00">
                  <c:v>14893.8</c:v>
                </c:pt>
                <c:pt idx="4290" formatCode="#,##0.00">
                  <c:v>14827.91</c:v>
                </c:pt>
                <c:pt idx="4291" formatCode="#,##0.00">
                  <c:v>14762.64</c:v>
                </c:pt>
                <c:pt idx="4292" formatCode="#,##0.00">
                  <c:v>14697.9</c:v>
                </c:pt>
                <c:pt idx="4293" formatCode="#,##0.00">
                  <c:v>14633.48</c:v>
                </c:pt>
                <c:pt idx="4294" formatCode="#,##0.00">
                  <c:v>14572.78</c:v>
                </c:pt>
                <c:pt idx="4295" formatCode="#,##0.00">
                  <c:v>14509.94</c:v>
                </c:pt>
                <c:pt idx="4296" formatCode="#,##0.00">
                  <c:v>14448.46</c:v>
                </c:pt>
                <c:pt idx="4297" formatCode="#,##0.00">
                  <c:v>14385.41</c:v>
                </c:pt>
                <c:pt idx="4298" formatCode="#,##0.00">
                  <c:v>14323.13</c:v>
                </c:pt>
                <c:pt idx="4299" formatCode="#,##0.00">
                  <c:v>14261.38</c:v>
                </c:pt>
                <c:pt idx="4300" formatCode="#,##0.00">
                  <c:v>14200.37</c:v>
                </c:pt>
                <c:pt idx="4301" formatCode="#,##0.00">
                  <c:v>14139.92</c:v>
                </c:pt>
                <c:pt idx="4302" formatCode="#,##0.00">
                  <c:v>14080.04</c:v>
                </c:pt>
                <c:pt idx="4303" formatCode="#,##0.00">
                  <c:v>14020.7</c:v>
                </c:pt>
                <c:pt idx="4304" formatCode="#,##0.00">
                  <c:v>13961.88</c:v>
                </c:pt>
                <c:pt idx="4305" formatCode="#,##0.00">
                  <c:v>13903.59</c:v>
                </c:pt>
                <c:pt idx="4306" formatCode="#,##0.00">
                  <c:v>13853.55</c:v>
                </c:pt>
                <c:pt idx="4307" formatCode="#,##0.00">
                  <c:v>13794.43</c:v>
                </c:pt>
                <c:pt idx="4308" formatCode="#,##0.00">
                  <c:v>13736.56</c:v>
                </c:pt>
                <c:pt idx="4309" formatCode="#,##0.00">
                  <c:v>13679.39</c:v>
                </c:pt>
                <c:pt idx="4310" formatCode="#,##0.00">
                  <c:v>13622.74</c:v>
                </c:pt>
                <c:pt idx="4311" formatCode="#,##0.00">
                  <c:v>13566.72</c:v>
                </c:pt>
                <c:pt idx="4312" formatCode="#,##0.00">
                  <c:v>13511.41</c:v>
                </c:pt>
                <c:pt idx="4313" formatCode="#,##0.00">
                  <c:v>13456.56</c:v>
                </c:pt>
                <c:pt idx="4314" formatCode="#,##0.00">
                  <c:v>13402.4</c:v>
                </c:pt>
                <c:pt idx="4315" formatCode="#,##0.00">
                  <c:v>13348.65</c:v>
                </c:pt>
                <c:pt idx="4316" formatCode="#,##0.00">
                  <c:v>13295.34</c:v>
                </c:pt>
                <c:pt idx="4317" formatCode="#,##0.00">
                  <c:v>13242.55</c:v>
                </c:pt>
                <c:pt idx="4318" formatCode="#,##0.00">
                  <c:v>13190.17</c:v>
                </c:pt>
                <c:pt idx="4319" formatCode="#,##0.00">
                  <c:v>13138.27</c:v>
                </c:pt>
                <c:pt idx="4320" formatCode="#,##0.00">
                  <c:v>13086.91</c:v>
                </c:pt>
                <c:pt idx="4321" formatCode="#,##0.00">
                  <c:v>13035.89</c:v>
                </c:pt>
                <c:pt idx="4322" formatCode="#,##0.00">
                  <c:v>12985.31</c:v>
                </c:pt>
                <c:pt idx="4323" formatCode="#,##0.00">
                  <c:v>12935.33</c:v>
                </c:pt>
                <c:pt idx="4324" formatCode="#,##0.00">
                  <c:v>12885.9</c:v>
                </c:pt>
                <c:pt idx="4325" formatCode="#,##0.00">
                  <c:v>12836.64</c:v>
                </c:pt>
                <c:pt idx="4326" formatCode="#,##0.00">
                  <c:v>12788.36</c:v>
                </c:pt>
                <c:pt idx="4327" formatCode="#,##0.00">
                  <c:v>12740.29</c:v>
                </c:pt>
                <c:pt idx="4328" formatCode="#,##0.00">
                  <c:v>12692.84</c:v>
                </c:pt>
                <c:pt idx="4329" formatCode="#,##0.00">
                  <c:v>12645.34</c:v>
                </c:pt>
                <c:pt idx="4330" formatCode="#,##0.00">
                  <c:v>12598.31</c:v>
                </c:pt>
                <c:pt idx="4331" formatCode="#,##0.00">
                  <c:v>12551.74</c:v>
                </c:pt>
                <c:pt idx="4332" formatCode="#,##0.00">
                  <c:v>12506</c:v>
                </c:pt>
                <c:pt idx="4333" formatCode="#,##0.00">
                  <c:v>12460.17</c:v>
                </c:pt>
                <c:pt idx="4334" formatCode="#,##0.00">
                  <c:v>12415</c:v>
                </c:pt>
                <c:pt idx="4335" formatCode="#,##0.00">
                  <c:v>12370.27</c:v>
                </c:pt>
                <c:pt idx="4336" formatCode="#,##0.00">
                  <c:v>12325.76</c:v>
                </c:pt>
                <c:pt idx="4337" formatCode="#,##0.00">
                  <c:v>12281.6</c:v>
                </c:pt>
                <c:pt idx="4338" formatCode="#,##0.00">
                  <c:v>12237.87</c:v>
                </c:pt>
                <c:pt idx="4339" formatCode="#,##0.00">
                  <c:v>12194.38</c:v>
                </c:pt>
                <c:pt idx="4340" formatCode="#,##0.00">
                  <c:v>12151.25</c:v>
                </c:pt>
                <c:pt idx="4341" formatCode="#,##0.00">
                  <c:v>12108.77</c:v>
                </c:pt>
                <c:pt idx="4342" formatCode="#,##0.00">
                  <c:v>12066.33</c:v>
                </c:pt>
                <c:pt idx="4343" formatCode="#,##0.00">
                  <c:v>12024.36</c:v>
                </c:pt>
                <c:pt idx="4344" formatCode="#,##0.00">
                  <c:v>11982.63</c:v>
                </c:pt>
                <c:pt idx="4345" formatCode="#,##0.00">
                  <c:v>11941.17</c:v>
                </c:pt>
                <c:pt idx="4346" formatCode="#,##0.00">
                  <c:v>11900.1</c:v>
                </c:pt>
                <c:pt idx="4347" formatCode="#,##0.00">
                  <c:v>11859.38</c:v>
                </c:pt>
                <c:pt idx="4348" formatCode="#,##0.00">
                  <c:v>11819.16</c:v>
                </c:pt>
                <c:pt idx="4349" formatCode="#,##0.00">
                  <c:v>11779.31</c:v>
                </c:pt>
                <c:pt idx="4350" formatCode="#,##0.00">
                  <c:v>11739.77</c:v>
                </c:pt>
                <c:pt idx="4351" formatCode="#,##0.00">
                  <c:v>11700.56</c:v>
                </c:pt>
                <c:pt idx="4352" formatCode="#,##0.00">
                  <c:v>11661.69</c:v>
                </c:pt>
                <c:pt idx="4353" formatCode="#,##0.00">
                  <c:v>11623.27</c:v>
                </c:pt>
                <c:pt idx="4354" formatCode="#,##0.00">
                  <c:v>11585.09</c:v>
                </c:pt>
                <c:pt idx="4355" formatCode="#,##0.00">
                  <c:v>11547.27</c:v>
                </c:pt>
                <c:pt idx="4356" formatCode="#,##0.00">
                  <c:v>11509.58</c:v>
                </c:pt>
                <c:pt idx="4357" formatCode="#,##0.00">
                  <c:v>11472.26</c:v>
                </c:pt>
                <c:pt idx="4358" formatCode="#,##0.00">
                  <c:v>11435.53</c:v>
                </c:pt>
                <c:pt idx="4359" formatCode="#,##0.00">
                  <c:v>11399.36</c:v>
                </c:pt>
                <c:pt idx="4360" formatCode="#,##0.00">
                  <c:v>11363.69</c:v>
                </c:pt>
                <c:pt idx="4361" formatCode="#,##0.00">
                  <c:v>11328.27</c:v>
                </c:pt>
                <c:pt idx="4362" formatCode="#,##0.00">
                  <c:v>11293.25</c:v>
                </c:pt>
                <c:pt idx="4363" formatCode="#,##0.00">
                  <c:v>11258.33</c:v>
                </c:pt>
                <c:pt idx="4364" formatCode="#,##0.00">
                  <c:v>11223.59</c:v>
                </c:pt>
                <c:pt idx="4365" formatCode="#,##0.00">
                  <c:v>11189.55</c:v>
                </c:pt>
                <c:pt idx="4366" formatCode="#,##0.00">
                  <c:v>11155.26</c:v>
                </c:pt>
                <c:pt idx="4367" formatCode="#,##0.00">
                  <c:v>11121.2</c:v>
                </c:pt>
                <c:pt idx="4368" formatCode="#,##0.00">
                  <c:v>11087.52</c:v>
                </c:pt>
                <c:pt idx="4369" formatCode="#,##0.00">
                  <c:v>11053.9</c:v>
                </c:pt>
                <c:pt idx="4370" formatCode="#,##0.00">
                  <c:v>11020.48</c:v>
                </c:pt>
                <c:pt idx="4371" formatCode="#,##0.00">
                  <c:v>10987.53</c:v>
                </c:pt>
                <c:pt idx="4372" formatCode="#,##0.00">
                  <c:v>10954.8</c:v>
                </c:pt>
                <c:pt idx="4373" formatCode="#,##0.00">
                  <c:v>10922.29</c:v>
                </c:pt>
                <c:pt idx="4374" formatCode="#,##0.00">
                  <c:v>10889.89</c:v>
                </c:pt>
                <c:pt idx="4375" formatCode="#,##0.00">
                  <c:v>10857.59</c:v>
                </c:pt>
                <c:pt idx="4376" formatCode="#,##0.00">
                  <c:v>10825.77</c:v>
                </c:pt>
                <c:pt idx="4377" formatCode="#,##0.00">
                  <c:v>10794.29</c:v>
                </c:pt>
                <c:pt idx="4378" formatCode="#,##0.00">
                  <c:v>10762.82</c:v>
                </c:pt>
                <c:pt idx="4379" formatCode="#,##0.00">
                  <c:v>10732.32</c:v>
                </c:pt>
                <c:pt idx="4380" formatCode="#,##0.00">
                  <c:v>10701.15</c:v>
                </c:pt>
                <c:pt idx="4381" formatCode="#,##0.00">
                  <c:v>10670.2</c:v>
                </c:pt>
                <c:pt idx="4382" formatCode="#,##0.00">
                  <c:v>10639.52</c:v>
                </c:pt>
                <c:pt idx="4383" formatCode="#,##0.00">
                  <c:v>10609.04</c:v>
                </c:pt>
                <c:pt idx="4384" formatCode="#,##0.00">
                  <c:v>10580.29</c:v>
                </c:pt>
                <c:pt idx="4385" formatCode="#,##0.00">
                  <c:v>10549.91</c:v>
                </c:pt>
                <c:pt idx="4386" formatCode="#,##0.00">
                  <c:v>10519.89</c:v>
                </c:pt>
                <c:pt idx="4387" formatCode="#,##0.00">
                  <c:v>10490.61</c:v>
                </c:pt>
                <c:pt idx="4388" formatCode="#,##0.00">
                  <c:v>10461.01</c:v>
                </c:pt>
                <c:pt idx="4389" formatCode="#,##0.00">
                  <c:v>10431.73</c:v>
                </c:pt>
                <c:pt idx="4390" formatCode="#,##0.00">
                  <c:v>10402.64</c:v>
                </c:pt>
                <c:pt idx="4391" formatCode="#,##0.00">
                  <c:v>10373.790000000001</c:v>
                </c:pt>
                <c:pt idx="4392" formatCode="#,##0.00">
                  <c:v>10345.19</c:v>
                </c:pt>
                <c:pt idx="4393" formatCode="#,##0.00">
                  <c:v>10316.75</c:v>
                </c:pt>
                <c:pt idx="4394" formatCode="#,##0.00">
                  <c:v>10290.57</c:v>
                </c:pt>
                <c:pt idx="4395" formatCode="#,##0.00">
                  <c:v>10262.209999999999</c:v>
                </c:pt>
                <c:pt idx="4396" formatCode="#,##0.00">
                  <c:v>10234.41</c:v>
                </c:pt>
                <c:pt idx="4397" formatCode="#,##0.00">
                  <c:v>10206.92</c:v>
                </c:pt>
                <c:pt idx="4398" formatCode="#,##0.00">
                  <c:v>10179.620000000001</c:v>
                </c:pt>
                <c:pt idx="4399" formatCode="#,##0.00">
                  <c:v>10152.52</c:v>
                </c:pt>
                <c:pt idx="4400" formatCode="#,##0.00">
                  <c:v>10125.61</c:v>
                </c:pt>
                <c:pt idx="4401" formatCode="#,##0.00">
                  <c:v>10098.92</c:v>
                </c:pt>
                <c:pt idx="4402" formatCode="#,##0.00">
                  <c:v>10075.68</c:v>
                </c:pt>
                <c:pt idx="4403" formatCode="#,##0.00">
                  <c:v>10047.299999999999</c:v>
                </c:pt>
                <c:pt idx="4404" formatCode="#,##0.00">
                  <c:v>10021.11</c:v>
                </c:pt>
                <c:pt idx="4405" formatCode="#,##0.00">
                  <c:v>9995.11</c:v>
                </c:pt>
                <c:pt idx="4406" formatCode="#,##0.00">
                  <c:v>9969.33</c:v>
                </c:pt>
                <c:pt idx="4407" formatCode="#,##0.00">
                  <c:v>9943.76</c:v>
                </c:pt>
                <c:pt idx="4408" formatCode="#,##0.00">
                  <c:v>9918.3799999999992</c:v>
                </c:pt>
                <c:pt idx="4409" formatCode="#,##0.00">
                  <c:v>9893.18</c:v>
                </c:pt>
                <c:pt idx="4410" formatCode="#,##0.00">
                  <c:v>9868.18</c:v>
                </c:pt>
                <c:pt idx="4411" formatCode="#,##0.00">
                  <c:v>9843.42</c:v>
                </c:pt>
                <c:pt idx="4412" formatCode="#,##0.00">
                  <c:v>9818.81</c:v>
                </c:pt>
                <c:pt idx="4413" formatCode="#,##0.00">
                  <c:v>9794.48</c:v>
                </c:pt>
                <c:pt idx="4414" formatCode="#,##0.00">
                  <c:v>9770.34</c:v>
                </c:pt>
                <c:pt idx="4415" formatCode="#,##0.00">
                  <c:v>9746.2999999999993</c:v>
                </c:pt>
                <c:pt idx="4416" formatCode="#,##0.00">
                  <c:v>9722.6200000000008</c:v>
                </c:pt>
                <c:pt idx="4417" formatCode="#,##0.00">
                  <c:v>9699.2900000000009</c:v>
                </c:pt>
                <c:pt idx="4418" formatCode="#,##0.00">
                  <c:v>9675.93</c:v>
                </c:pt>
                <c:pt idx="4419" formatCode="#,##0.00">
                  <c:v>9652.69</c:v>
                </c:pt>
                <c:pt idx="4420" formatCode="#,##0.00">
                  <c:v>9629.66</c:v>
                </c:pt>
                <c:pt idx="4421" formatCode="#,##0.00">
                  <c:v>9606.81</c:v>
                </c:pt>
                <c:pt idx="4422" formatCode="#,##0.00">
                  <c:v>9584.19</c:v>
                </c:pt>
                <c:pt idx="4423" formatCode="#,##0.00">
                  <c:v>9561.7099999999991</c:v>
                </c:pt>
                <c:pt idx="4424" formatCode="#,##0.00">
                  <c:v>9539.42</c:v>
                </c:pt>
                <c:pt idx="4425" formatCode="#,##0.00">
                  <c:v>9517.3700000000008</c:v>
                </c:pt>
                <c:pt idx="4426" formatCode="#,##0.00">
                  <c:v>9495.5</c:v>
                </c:pt>
                <c:pt idx="4427" formatCode="#,##0.00">
                  <c:v>9475.09</c:v>
                </c:pt>
                <c:pt idx="4428" formatCode="#,##0.00">
                  <c:v>9453.4</c:v>
                </c:pt>
                <c:pt idx="4429" formatCode="#,##0.00">
                  <c:v>9431.75</c:v>
                </c:pt>
                <c:pt idx="4430" formatCode="#,##0.00">
                  <c:v>9410.4599999999991</c:v>
                </c:pt>
                <c:pt idx="4431" formatCode="#,##0.00">
                  <c:v>9394</c:v>
                </c:pt>
                <c:pt idx="4432" formatCode="#,##0.00">
                  <c:v>9371.81</c:v>
                </c:pt>
                <c:pt idx="4433" formatCode="#,##0.00">
                  <c:v>9350.92</c:v>
                </c:pt>
                <c:pt idx="4434" formatCode="#,##0.00">
                  <c:v>9330.4500000000007</c:v>
                </c:pt>
                <c:pt idx="4435" formatCode="#,##0.00">
                  <c:v>9310.0499999999993</c:v>
                </c:pt>
                <c:pt idx="4436" formatCode="#,##0.00">
                  <c:v>9289.82</c:v>
                </c:pt>
                <c:pt idx="4437" formatCode="#,##0.00">
                  <c:v>9269.69</c:v>
                </c:pt>
                <c:pt idx="4438" formatCode="#,##0.00">
                  <c:v>9249.73</c:v>
                </c:pt>
                <c:pt idx="4439" formatCode="#,##0.00">
                  <c:v>9229.94</c:v>
                </c:pt>
                <c:pt idx="4440" formatCode="#,##0.00">
                  <c:v>9210.33</c:v>
                </c:pt>
                <c:pt idx="4441" formatCode="#,##0.00">
                  <c:v>9190.84</c:v>
                </c:pt>
                <c:pt idx="4442" formatCode="#,##0.00">
                  <c:v>9171.5</c:v>
                </c:pt>
                <c:pt idx="4443" formatCode="#,##0.00">
                  <c:v>9152.2900000000009</c:v>
                </c:pt>
                <c:pt idx="4444" formatCode="#,##0.00">
                  <c:v>9133.2099999999991</c:v>
                </c:pt>
                <c:pt idx="4445" formatCode="#,##0.00">
                  <c:v>9114.24</c:v>
                </c:pt>
                <c:pt idx="4446" formatCode="#,##0.00">
                  <c:v>9095.44</c:v>
                </c:pt>
                <c:pt idx="4447" formatCode="#,##0.00">
                  <c:v>9076.76</c:v>
                </c:pt>
                <c:pt idx="4448" formatCode="#,##0.00">
                  <c:v>9058.25</c:v>
                </c:pt>
                <c:pt idx="4449" formatCode="#,##0.00">
                  <c:v>9039.8700000000008</c:v>
                </c:pt>
                <c:pt idx="4450" formatCode="#,##0.00">
                  <c:v>9021.6</c:v>
                </c:pt>
                <c:pt idx="4451" formatCode="#,##0.00">
                  <c:v>9003.5</c:v>
                </c:pt>
                <c:pt idx="4452" formatCode="#,##0.00">
                  <c:v>8985.5</c:v>
                </c:pt>
                <c:pt idx="4453" formatCode="#,##0.00">
                  <c:v>8967.64</c:v>
                </c:pt>
                <c:pt idx="4454" formatCode="#,##0.00">
                  <c:v>8949.9</c:v>
                </c:pt>
                <c:pt idx="4455" formatCode="#,##0.00">
                  <c:v>8932.2900000000009</c:v>
                </c:pt>
                <c:pt idx="4456" formatCode="#,##0.00">
                  <c:v>8914.7999999999993</c:v>
                </c:pt>
                <c:pt idx="4457" formatCode="#,##0.00">
                  <c:v>8897.44</c:v>
                </c:pt>
                <c:pt idx="4458" formatCode="#,##0.00">
                  <c:v>8880.2000000000007</c:v>
                </c:pt>
                <c:pt idx="4459" formatCode="#,##0.00">
                  <c:v>8863.1</c:v>
                </c:pt>
                <c:pt idx="4460" formatCode="#,##0.00">
                  <c:v>8846.1</c:v>
                </c:pt>
                <c:pt idx="4461" formatCode="#,##0.00">
                  <c:v>8829.2099999999991</c:v>
                </c:pt>
                <c:pt idx="4462" formatCode="#,##0.00">
                  <c:v>8812.4699999999993</c:v>
                </c:pt>
                <c:pt idx="4463" formatCode="#,##0.00">
                  <c:v>8795.86</c:v>
                </c:pt>
                <c:pt idx="4464" formatCode="#,##0.00">
                  <c:v>8779.26</c:v>
                </c:pt>
                <c:pt idx="4465" formatCode="#,##0.00">
                  <c:v>8762.85</c:v>
                </c:pt>
                <c:pt idx="4466" formatCode="#,##0.00">
                  <c:v>8746.5499999999993</c:v>
                </c:pt>
                <c:pt idx="4467" formatCode="#,##0.00">
                  <c:v>8730.3700000000008</c:v>
                </c:pt>
                <c:pt idx="4468" formatCode="#,##0.00">
                  <c:v>8715.51</c:v>
                </c:pt>
                <c:pt idx="4469" formatCode="#,##0.00">
                  <c:v>8698.93</c:v>
                </c:pt>
                <c:pt idx="4470" formatCode="#,##0.00">
                  <c:v>8682.9</c:v>
                </c:pt>
                <c:pt idx="4471" formatCode="#,##0.00">
                  <c:v>8667.0400000000009</c:v>
                </c:pt>
                <c:pt idx="4472" formatCode="#,##0.00">
                  <c:v>8651.34</c:v>
                </c:pt>
                <c:pt idx="4473" formatCode="#,##0.00">
                  <c:v>8635.73</c:v>
                </c:pt>
                <c:pt idx="4474" formatCode="#,##0.00">
                  <c:v>8620.24</c:v>
                </c:pt>
                <c:pt idx="4475" formatCode="#,##0.00">
                  <c:v>8604.91</c:v>
                </c:pt>
                <c:pt idx="4476" formatCode="#,##0.00">
                  <c:v>8589.7999999999993</c:v>
                </c:pt>
                <c:pt idx="4477" formatCode="#,##0.00">
                  <c:v>8574.6299999999992</c:v>
                </c:pt>
                <c:pt idx="4478" formatCode="#,##0.00">
                  <c:v>8559.4699999999993</c:v>
                </c:pt>
                <c:pt idx="4479" formatCode="#,##0.00">
                  <c:v>8544.3799999999992</c:v>
                </c:pt>
                <c:pt idx="4480" formatCode="#,##0.00">
                  <c:v>8529.39</c:v>
                </c:pt>
                <c:pt idx="4481" formatCode="#,##0.00">
                  <c:v>8514.4699999999993</c:v>
                </c:pt>
                <c:pt idx="4482" formatCode="#,##0.00">
                  <c:v>8499.6200000000008</c:v>
                </c:pt>
                <c:pt idx="4483" formatCode="#,##0.00">
                  <c:v>8484.9</c:v>
                </c:pt>
                <c:pt idx="4484" formatCode="#,##0.00">
                  <c:v>8470.1299999999992</c:v>
                </c:pt>
                <c:pt idx="4485" formatCode="#,##0.00">
                  <c:v>8455.52</c:v>
                </c:pt>
                <c:pt idx="4486" formatCode="#,##0.00">
                  <c:v>8440.98</c:v>
                </c:pt>
                <c:pt idx="4487" formatCode="#,##0.00">
                  <c:v>8426.5300000000007</c:v>
                </c:pt>
                <c:pt idx="4488" formatCode="#,##0.00">
                  <c:v>8412.19</c:v>
                </c:pt>
                <c:pt idx="4489" formatCode="#,##0.00">
                  <c:v>8397.93</c:v>
                </c:pt>
                <c:pt idx="4490" formatCode="#,##0.00">
                  <c:v>8385.27</c:v>
                </c:pt>
                <c:pt idx="4491" formatCode="#,##0.00">
                  <c:v>8371.59</c:v>
                </c:pt>
                <c:pt idx="4492" formatCode="#,##0.00">
                  <c:v>8357.39</c:v>
                </c:pt>
                <c:pt idx="4493" formatCode="#,##0.00">
                  <c:v>8343.33</c:v>
                </c:pt>
                <c:pt idx="4494" formatCode="#,##0.00">
                  <c:v>8329.4</c:v>
                </c:pt>
                <c:pt idx="4495" formatCode="#,##0.00">
                  <c:v>8316.7199999999993</c:v>
                </c:pt>
                <c:pt idx="4496" formatCode="#,##0.00">
                  <c:v>8302.8700000000008</c:v>
                </c:pt>
                <c:pt idx="4497" formatCode="#,##0.00">
                  <c:v>8289.0499999999993</c:v>
                </c:pt>
                <c:pt idx="4498" formatCode="#,##0.00">
                  <c:v>8277.31</c:v>
                </c:pt>
                <c:pt idx="4499" formatCode="#,##0.00">
                  <c:v>8264.14</c:v>
                </c:pt>
                <c:pt idx="4500" formatCode="#,##0.00">
                  <c:v>8250.42</c:v>
                </c:pt>
                <c:pt idx="4501" formatCode="#,##0.00">
                  <c:v>8236.7999999999993</c:v>
                </c:pt>
                <c:pt idx="4502" formatCode="#,##0.00">
                  <c:v>8223.2800000000007</c:v>
                </c:pt>
                <c:pt idx="4503" formatCode="#,##0.00">
                  <c:v>8209.86</c:v>
                </c:pt>
                <c:pt idx="4504" formatCode="#,##0.00">
                  <c:v>8196.5400000000009</c:v>
                </c:pt>
                <c:pt idx="4505" formatCode="#,##0.00">
                  <c:v>8183.32</c:v>
                </c:pt>
                <c:pt idx="4506" formatCode="#,##0.00">
                  <c:v>8170.15</c:v>
                </c:pt>
                <c:pt idx="4507" formatCode="#,##0.00">
                  <c:v>8157.05</c:v>
                </c:pt>
                <c:pt idx="4508" formatCode="#,##0.00">
                  <c:v>8144.03</c:v>
                </c:pt>
                <c:pt idx="4509" formatCode="#,##0.00">
                  <c:v>8131.06</c:v>
                </c:pt>
                <c:pt idx="4510" formatCode="#,##0.00">
                  <c:v>8118.16</c:v>
                </c:pt>
                <c:pt idx="4511" formatCode="#,##0.00">
                  <c:v>8105.34</c:v>
                </c:pt>
                <c:pt idx="4512" formatCode="#,##0.00">
                  <c:v>8092.59</c:v>
                </c:pt>
                <c:pt idx="4513" formatCode="#,##0.00">
                  <c:v>8079.92</c:v>
                </c:pt>
                <c:pt idx="4514" formatCode="#,##0.00">
                  <c:v>8067.3</c:v>
                </c:pt>
                <c:pt idx="4515" formatCode="#,##0.00">
                  <c:v>8054.74</c:v>
                </c:pt>
                <c:pt idx="4516" formatCode="#,##0.00">
                  <c:v>8042.2</c:v>
                </c:pt>
                <c:pt idx="4517" formatCode="#,##0.00">
                  <c:v>8029.74</c:v>
                </c:pt>
                <c:pt idx="4518" formatCode="#,##0.00">
                  <c:v>8017.34</c:v>
                </c:pt>
                <c:pt idx="4519" formatCode="#,##0.00">
                  <c:v>8005.02</c:v>
                </c:pt>
                <c:pt idx="4520" formatCode="#,##0.00">
                  <c:v>7992.76</c:v>
                </c:pt>
                <c:pt idx="4521" formatCode="#,##0.00">
                  <c:v>7980.6</c:v>
                </c:pt>
                <c:pt idx="4522" formatCode="#,##0.00">
                  <c:v>7968.98</c:v>
                </c:pt>
                <c:pt idx="4523" formatCode="#,##0.00">
                  <c:v>7964.28</c:v>
                </c:pt>
                <c:pt idx="4524" formatCode="#,##0.00">
                  <c:v>7950.76</c:v>
                </c:pt>
                <c:pt idx="4525" formatCode="#,##0.00">
                  <c:v>7938.12</c:v>
                </c:pt>
                <c:pt idx="4526" formatCode="#,##0.00">
                  <c:v>7925.77</c:v>
                </c:pt>
                <c:pt idx="4527" formatCode="#,##0.00">
                  <c:v>7913.58</c:v>
                </c:pt>
                <c:pt idx="4528" formatCode="#,##0.00">
                  <c:v>7901.48</c:v>
                </c:pt>
                <c:pt idx="4529" formatCode="#,##0.00">
                  <c:v>7889.48</c:v>
                </c:pt>
                <c:pt idx="4530" formatCode="#,##0.00">
                  <c:v>7877.55</c:v>
                </c:pt>
                <c:pt idx="4531" formatCode="#,##0.00">
                  <c:v>7865.66</c:v>
                </c:pt>
                <c:pt idx="4532" formatCode="#,##0.00">
                  <c:v>7853.85</c:v>
                </c:pt>
                <c:pt idx="4533" formatCode="#,##0.00">
                  <c:v>7842.12</c:v>
                </c:pt>
                <c:pt idx="4534" formatCode="#,##0.00">
                  <c:v>7830.45</c:v>
                </c:pt>
                <c:pt idx="4535" formatCode="#,##0.00">
                  <c:v>7818.89</c:v>
                </c:pt>
                <c:pt idx="4536" formatCode="#,##0.00">
                  <c:v>7808.28</c:v>
                </c:pt>
                <c:pt idx="4537" formatCode="#,##0.00">
                  <c:v>7810.11</c:v>
                </c:pt>
                <c:pt idx="4538" formatCode="#,##0.00">
                  <c:v>7798.42</c:v>
                </c:pt>
                <c:pt idx="4539" formatCode="#,##0.00">
                  <c:v>7785.61</c:v>
                </c:pt>
                <c:pt idx="4540" formatCode="#,##0.00">
                  <c:v>7773.07</c:v>
                </c:pt>
                <c:pt idx="4541" formatCode="#,##0.00">
                  <c:v>7760.8</c:v>
                </c:pt>
                <c:pt idx="4542" formatCode="#,##0.00">
                  <c:v>7748.73</c:v>
                </c:pt>
                <c:pt idx="4543" formatCode="#,##0.00">
                  <c:v>7736.83</c:v>
                </c:pt>
                <c:pt idx="4544" formatCode="#,##0.00">
                  <c:v>7725.06</c:v>
                </c:pt>
                <c:pt idx="4545" formatCode="#,##0.00">
                  <c:v>7713.42</c:v>
                </c:pt>
                <c:pt idx="4546" formatCode="#,##0.00">
                  <c:v>7701.91</c:v>
                </c:pt>
                <c:pt idx="4547" formatCode="#,##0.00">
                  <c:v>7690.51</c:v>
                </c:pt>
                <c:pt idx="4548" formatCode="#,##0.00">
                  <c:v>7679.2</c:v>
                </c:pt>
                <c:pt idx="4549" formatCode="#,##0.00">
                  <c:v>7667.97</c:v>
                </c:pt>
                <c:pt idx="4550" formatCode="#,##0.00">
                  <c:v>7656.79</c:v>
                </c:pt>
                <c:pt idx="4551" formatCode="#,##0.00">
                  <c:v>7645.69</c:v>
                </c:pt>
                <c:pt idx="4552" formatCode="#,##0.00">
                  <c:v>7634.68</c:v>
                </c:pt>
                <c:pt idx="4553" formatCode="#,##0.00">
                  <c:v>7623.76</c:v>
                </c:pt>
                <c:pt idx="4554" formatCode="#,##0.00">
                  <c:v>7612.89</c:v>
                </c:pt>
                <c:pt idx="4555" formatCode="#,##0.00">
                  <c:v>7601.29</c:v>
                </c:pt>
                <c:pt idx="4556" formatCode="#,##0.00">
                  <c:v>7590.4</c:v>
                </c:pt>
                <c:pt idx="4557" formatCode="#,##0.00">
                  <c:v>7579.55</c:v>
                </c:pt>
                <c:pt idx="4558" formatCode="#,##0.00">
                  <c:v>7568.91</c:v>
                </c:pt>
                <c:pt idx="4559" formatCode="#,##0.00">
                  <c:v>7558.33</c:v>
                </c:pt>
                <c:pt idx="4560" formatCode="#,##0.00">
                  <c:v>7547.76</c:v>
                </c:pt>
                <c:pt idx="4561" formatCode="#,##0.00">
                  <c:v>7537.24</c:v>
                </c:pt>
                <c:pt idx="4562" formatCode="#,##0.00">
                  <c:v>7526.75</c:v>
                </c:pt>
                <c:pt idx="4563" formatCode="#,##0.00">
                  <c:v>7516.33</c:v>
                </c:pt>
                <c:pt idx="4564" formatCode="#,##0.00">
                  <c:v>7505.92</c:v>
                </c:pt>
                <c:pt idx="4565" formatCode="#,##0.00">
                  <c:v>7495.57</c:v>
                </c:pt>
                <c:pt idx="4566" formatCode="#,##0.00">
                  <c:v>7485.29</c:v>
                </c:pt>
                <c:pt idx="4567" formatCode="#,##0.00">
                  <c:v>7475.05</c:v>
                </c:pt>
                <c:pt idx="4568" formatCode="#,##0.00">
                  <c:v>7464.84</c:v>
                </c:pt>
                <c:pt idx="4569" formatCode="#,##0.00">
                  <c:v>7454.67</c:v>
                </c:pt>
                <c:pt idx="4570" formatCode="#,##0.00">
                  <c:v>7444.54</c:v>
                </c:pt>
                <c:pt idx="4571" formatCode="#,##0.00">
                  <c:v>7434.44</c:v>
                </c:pt>
                <c:pt idx="4572" formatCode="#,##0.00">
                  <c:v>7424.47</c:v>
                </c:pt>
                <c:pt idx="4573" formatCode="#,##0.00">
                  <c:v>7414.4</c:v>
                </c:pt>
                <c:pt idx="4574" formatCode="#,##0.00">
                  <c:v>7404.39</c:v>
                </c:pt>
                <c:pt idx="4575" formatCode="#,##0.00">
                  <c:v>7394.42</c:v>
                </c:pt>
                <c:pt idx="4576" formatCode="#,##0.00">
                  <c:v>7384.46</c:v>
                </c:pt>
                <c:pt idx="4577" formatCode="#,##0.00">
                  <c:v>7374.56</c:v>
                </c:pt>
                <c:pt idx="4578" formatCode="#,##0.00">
                  <c:v>7364.7</c:v>
                </c:pt>
                <c:pt idx="4579" formatCode="#,##0.00">
                  <c:v>7354.84</c:v>
                </c:pt>
                <c:pt idx="4580" formatCode="#,##0.00">
                  <c:v>7345.04</c:v>
                </c:pt>
                <c:pt idx="4581" formatCode="#,##0.00">
                  <c:v>7335.29</c:v>
                </c:pt>
                <c:pt idx="4582" formatCode="#,##0.00">
                  <c:v>7325.58</c:v>
                </c:pt>
                <c:pt idx="4583" formatCode="#,##0.00">
                  <c:v>7315.9</c:v>
                </c:pt>
                <c:pt idx="4584" formatCode="#,##0.00">
                  <c:v>7306.3</c:v>
                </c:pt>
                <c:pt idx="4585" formatCode="#,##0.00">
                  <c:v>7296.65</c:v>
                </c:pt>
                <c:pt idx="4586" formatCode="#,##0.00">
                  <c:v>7287.04</c:v>
                </c:pt>
                <c:pt idx="4587" formatCode="#,##0.00">
                  <c:v>7277.46</c:v>
                </c:pt>
                <c:pt idx="4588" formatCode="#,##0.00">
                  <c:v>7267.9</c:v>
                </c:pt>
                <c:pt idx="4589" formatCode="#,##0.00">
                  <c:v>7258.37</c:v>
                </c:pt>
                <c:pt idx="4590" formatCode="#,##0.00">
                  <c:v>7248.88</c:v>
                </c:pt>
                <c:pt idx="4591" formatCode="#,##0.00">
                  <c:v>7239.42</c:v>
                </c:pt>
                <c:pt idx="4592" formatCode="#,##0.00">
                  <c:v>7229.99</c:v>
                </c:pt>
                <c:pt idx="4593" formatCode="#,##0.00">
                  <c:v>7220.59</c:v>
                </c:pt>
                <c:pt idx="4594" formatCode="#,##0.00">
                  <c:v>7211.22</c:v>
                </c:pt>
                <c:pt idx="4595" formatCode="#,##0.00">
                  <c:v>7201.87</c:v>
                </c:pt>
                <c:pt idx="4596" formatCode="#,##0.00">
                  <c:v>7192.55</c:v>
                </c:pt>
                <c:pt idx="4597" formatCode="#,##0.00">
                  <c:v>7183.25</c:v>
                </c:pt>
                <c:pt idx="4598" formatCode="#,##0.00">
                  <c:v>7173.95</c:v>
                </c:pt>
                <c:pt idx="4599" formatCode="#,##0.00">
                  <c:v>7164.68</c:v>
                </c:pt>
                <c:pt idx="4600" formatCode="#,##0.00">
                  <c:v>7155.44</c:v>
                </c:pt>
                <c:pt idx="4601" formatCode="#,##0.00">
                  <c:v>7146.24</c:v>
                </c:pt>
                <c:pt idx="4602" formatCode="#,##0.00">
                  <c:v>7137.07</c:v>
                </c:pt>
                <c:pt idx="4603" formatCode="#,##0.00">
                  <c:v>7127.91</c:v>
                </c:pt>
                <c:pt idx="4604" formatCode="#,##0.00">
                  <c:v>7118.77</c:v>
                </c:pt>
                <c:pt idx="4605" formatCode="#,##0.00">
                  <c:v>7109.66</c:v>
                </c:pt>
                <c:pt idx="4606" formatCode="#,##0.00">
                  <c:v>7100.57</c:v>
                </c:pt>
                <c:pt idx="4607" formatCode="#,##0.00">
                  <c:v>7091.53</c:v>
                </c:pt>
                <c:pt idx="4608" formatCode="#,##0.00">
                  <c:v>7082.49</c:v>
                </c:pt>
                <c:pt idx="4609" formatCode="#,##0.00">
                  <c:v>7073.5</c:v>
                </c:pt>
                <c:pt idx="4610" formatCode="#,##0.00">
                  <c:v>7064.5</c:v>
                </c:pt>
                <c:pt idx="4611" formatCode="#,##0.00">
                  <c:v>7055.52</c:v>
                </c:pt>
                <c:pt idx="4612" formatCode="#,##0.00">
                  <c:v>7046.57</c:v>
                </c:pt>
                <c:pt idx="4613" formatCode="#,##0.00">
                  <c:v>7037.65</c:v>
                </c:pt>
                <c:pt idx="4614" formatCode="#,##0.00">
                  <c:v>7028.74</c:v>
                </c:pt>
                <c:pt idx="4615" formatCode="#,##0.00">
                  <c:v>7019.83</c:v>
                </c:pt>
                <c:pt idx="4616" formatCode="#,##0.00">
                  <c:v>7010.96</c:v>
                </c:pt>
                <c:pt idx="4617" formatCode="#,##0.00">
                  <c:v>7002.14</c:v>
                </c:pt>
                <c:pt idx="4618" formatCode="#,##0.00">
                  <c:v>6993.37</c:v>
                </c:pt>
                <c:pt idx="4619" formatCode="#,##0.00">
                  <c:v>6984.59</c:v>
                </c:pt>
                <c:pt idx="4620" formatCode="#,##0.00">
                  <c:v>6975.8</c:v>
                </c:pt>
                <c:pt idx="4621" formatCode="#,##0.00">
                  <c:v>6967.27</c:v>
                </c:pt>
                <c:pt idx="4622" formatCode="#,##0.00">
                  <c:v>6958.6</c:v>
                </c:pt>
                <c:pt idx="4623" formatCode="#,##0.00">
                  <c:v>6949.88</c:v>
                </c:pt>
                <c:pt idx="4624" formatCode="#,##0.00">
                  <c:v>6941.17</c:v>
                </c:pt>
                <c:pt idx="4625" formatCode="#,##0.00">
                  <c:v>6932.48</c:v>
                </c:pt>
                <c:pt idx="4626" formatCode="#,##0.00">
                  <c:v>6923.81</c:v>
                </c:pt>
                <c:pt idx="4627" formatCode="#,##0.00">
                  <c:v>6915.15</c:v>
                </c:pt>
                <c:pt idx="4628" formatCode="#,##0.00">
                  <c:v>6906.52</c:v>
                </c:pt>
                <c:pt idx="4629" formatCode="#,##0.00">
                  <c:v>6898.75</c:v>
                </c:pt>
                <c:pt idx="4630" formatCode="#,##0.00">
                  <c:v>6890.08</c:v>
                </c:pt>
                <c:pt idx="4631" formatCode="#,##0.00">
                  <c:v>6881.45</c:v>
                </c:pt>
                <c:pt idx="4632" formatCode="#,##0.00">
                  <c:v>6872.84</c:v>
                </c:pt>
                <c:pt idx="4633" formatCode="#,##0.00">
                  <c:v>6864.25</c:v>
                </c:pt>
                <c:pt idx="4634" formatCode="#,##0.00">
                  <c:v>6855.68</c:v>
                </c:pt>
                <c:pt idx="4635" formatCode="#,##0.00">
                  <c:v>6847.14</c:v>
                </c:pt>
                <c:pt idx="4636" formatCode="#,##0.00">
                  <c:v>6838.6</c:v>
                </c:pt>
                <c:pt idx="4637" formatCode="#,##0.00">
                  <c:v>6830.1</c:v>
                </c:pt>
                <c:pt idx="4638" formatCode="#,##0.00">
                  <c:v>6821.6</c:v>
                </c:pt>
                <c:pt idx="4639" formatCode="#,##0.00">
                  <c:v>6813.21</c:v>
                </c:pt>
                <c:pt idx="4640" formatCode="#,##0.00">
                  <c:v>6804.81</c:v>
                </c:pt>
                <c:pt idx="4641" formatCode="#,##0.00">
                  <c:v>6796.39</c:v>
                </c:pt>
                <c:pt idx="4642" formatCode="#,##0.00">
                  <c:v>6787.99</c:v>
                </c:pt>
                <c:pt idx="4643" formatCode="#,##0.00">
                  <c:v>6779.62</c:v>
                </c:pt>
                <c:pt idx="4644" formatCode="#,##0.00">
                  <c:v>6771.23</c:v>
                </c:pt>
                <c:pt idx="4645" formatCode="#,##0.00">
                  <c:v>6762.93</c:v>
                </c:pt>
                <c:pt idx="4646" formatCode="#,##0.00">
                  <c:v>6754.6</c:v>
                </c:pt>
                <c:pt idx="4647" formatCode="#,##0.00">
                  <c:v>6746.27</c:v>
                </c:pt>
                <c:pt idx="4648" formatCode="#,##0.00">
                  <c:v>6737.96</c:v>
                </c:pt>
                <c:pt idx="4649" formatCode="#,##0.00">
                  <c:v>6731.19</c:v>
                </c:pt>
                <c:pt idx="4650" formatCode="#,##0.00">
                  <c:v>6722.01</c:v>
                </c:pt>
                <c:pt idx="4651" formatCode="#,##0.00">
                  <c:v>6713.59</c:v>
                </c:pt>
                <c:pt idx="4652" formatCode="#,##0.00">
                  <c:v>6705.38</c:v>
                </c:pt>
                <c:pt idx="4653" formatCode="#,##0.00">
                  <c:v>6697.15</c:v>
                </c:pt>
                <c:pt idx="4654" formatCode="#,##0.00">
                  <c:v>6688.96</c:v>
                </c:pt>
                <c:pt idx="4655" formatCode="#,##0.00">
                  <c:v>6680.79</c:v>
                </c:pt>
                <c:pt idx="4656" formatCode="#,##0.00">
                  <c:v>6672.63</c:v>
                </c:pt>
                <c:pt idx="4657" formatCode="#,##0.00">
                  <c:v>6664.48</c:v>
                </c:pt>
                <c:pt idx="4658" formatCode="#,##0.00">
                  <c:v>6656.41</c:v>
                </c:pt>
                <c:pt idx="4659" formatCode="#,##0.00">
                  <c:v>6648.33</c:v>
                </c:pt>
                <c:pt idx="4660" formatCode="#,##0.00">
                  <c:v>6640.21</c:v>
                </c:pt>
                <c:pt idx="4661" formatCode="#,##0.00">
                  <c:v>6632.11</c:v>
                </c:pt>
                <c:pt idx="4662" formatCode="#,##0.00">
                  <c:v>6624.03</c:v>
                </c:pt>
                <c:pt idx="4663" formatCode="#,##0.00">
                  <c:v>6615.97</c:v>
                </c:pt>
                <c:pt idx="4664" formatCode="#,##0.00">
                  <c:v>6607.92</c:v>
                </c:pt>
                <c:pt idx="4665" formatCode="#,##0.00">
                  <c:v>6599.89</c:v>
                </c:pt>
                <c:pt idx="4666" formatCode="#,##0.00">
                  <c:v>6591.88</c:v>
                </c:pt>
                <c:pt idx="4667" formatCode="#,##0.00">
                  <c:v>6583.91</c:v>
                </c:pt>
                <c:pt idx="4668" formatCode="#,##0.00">
                  <c:v>6575.96</c:v>
                </c:pt>
                <c:pt idx="4669" formatCode="#,##0.00">
                  <c:v>6568.02</c:v>
                </c:pt>
                <c:pt idx="4670" formatCode="#,##0.00">
                  <c:v>6560.09</c:v>
                </c:pt>
                <c:pt idx="4671" formatCode="#,##0.00">
                  <c:v>6552.18</c:v>
                </c:pt>
                <c:pt idx="4672" formatCode="#,##0.00">
                  <c:v>6544.28</c:v>
                </c:pt>
                <c:pt idx="4673" formatCode="#,##0.00">
                  <c:v>6536.39</c:v>
                </c:pt>
                <c:pt idx="4674" formatCode="#,##0.00">
                  <c:v>6528.54</c:v>
                </c:pt>
                <c:pt idx="4675" formatCode="#,##0.00">
                  <c:v>6520.69</c:v>
                </c:pt>
                <c:pt idx="4676" formatCode="#,##0.00">
                  <c:v>6512.86</c:v>
                </c:pt>
                <c:pt idx="4677" formatCode="#,##0.00">
                  <c:v>6505.04</c:v>
                </c:pt>
                <c:pt idx="4678" formatCode="#,##0.00">
                  <c:v>6497.24</c:v>
                </c:pt>
                <c:pt idx="4679" formatCode="#,##0.00">
                  <c:v>6489.46</c:v>
                </c:pt>
                <c:pt idx="4680" formatCode="#,##0.00">
                  <c:v>6481.68</c:v>
                </c:pt>
                <c:pt idx="4681" formatCode="#,##0.00">
                  <c:v>6473.92</c:v>
                </c:pt>
                <c:pt idx="4682" formatCode="#,##0.00">
                  <c:v>6466.18</c:v>
                </c:pt>
                <c:pt idx="4683" formatCode="#,##0.00">
                  <c:v>6458.45</c:v>
                </c:pt>
                <c:pt idx="4684" formatCode="#,##0.00">
                  <c:v>6450.75</c:v>
                </c:pt>
                <c:pt idx="4685" formatCode="#,##0.00">
                  <c:v>6443.07</c:v>
                </c:pt>
                <c:pt idx="4686" formatCode="#,##0.00">
                  <c:v>6435.42</c:v>
                </c:pt>
                <c:pt idx="4687" formatCode="#,##0.00">
                  <c:v>6427.77</c:v>
                </c:pt>
                <c:pt idx="4688" formatCode="#,##0.00">
                  <c:v>6420.12</c:v>
                </c:pt>
                <c:pt idx="4689" formatCode="#,##0.00">
                  <c:v>6412.5</c:v>
                </c:pt>
                <c:pt idx="4690" formatCode="#,##0.00">
                  <c:v>6404.89</c:v>
                </c:pt>
                <c:pt idx="4691" formatCode="#,##0.00">
                  <c:v>6397.27</c:v>
                </c:pt>
                <c:pt idx="4692" formatCode="#,##0.00">
                  <c:v>6389.68</c:v>
                </c:pt>
                <c:pt idx="4693" formatCode="#,##0.00">
                  <c:v>6382.1</c:v>
                </c:pt>
                <c:pt idx="4694" formatCode="#,##0.00">
                  <c:v>6374.53</c:v>
                </c:pt>
                <c:pt idx="4695" formatCode="#,##0.00">
                  <c:v>6367.1</c:v>
                </c:pt>
                <c:pt idx="4696" formatCode="#,##0.00">
                  <c:v>6359.51</c:v>
                </c:pt>
                <c:pt idx="4697" formatCode="#,##0.00">
                  <c:v>6351.97</c:v>
                </c:pt>
                <c:pt idx="4698" formatCode="#,##0.00">
                  <c:v>6344.45</c:v>
                </c:pt>
                <c:pt idx="4699" formatCode="#,##0.00">
                  <c:v>6336.95</c:v>
                </c:pt>
                <c:pt idx="4700" formatCode="#,##0.00">
                  <c:v>6329.48</c:v>
                </c:pt>
                <c:pt idx="4701" formatCode="#,##0.00">
                  <c:v>6322.04</c:v>
                </c:pt>
                <c:pt idx="4702" formatCode="#,##0.00">
                  <c:v>6314.62</c:v>
                </c:pt>
                <c:pt idx="4703" formatCode="#,##0.00">
                  <c:v>6307.2</c:v>
                </c:pt>
                <c:pt idx="4704" formatCode="#,##0.00">
                  <c:v>6299.79</c:v>
                </c:pt>
                <c:pt idx="4705" formatCode="#,##0.00">
                  <c:v>6292.4</c:v>
                </c:pt>
                <c:pt idx="4706" formatCode="#,##0.00">
                  <c:v>6285.02</c:v>
                </c:pt>
                <c:pt idx="4707" formatCode="#,##0.00">
                  <c:v>6277.66</c:v>
                </c:pt>
                <c:pt idx="4708" formatCode="#,##0.00">
                  <c:v>6270.31</c:v>
                </c:pt>
                <c:pt idx="4709" formatCode="#,##0.00">
                  <c:v>6262.98</c:v>
                </c:pt>
                <c:pt idx="4710" formatCode="#,##0.00">
                  <c:v>6255.66</c:v>
                </c:pt>
                <c:pt idx="4711" formatCode="#,##0.00">
                  <c:v>6248.36</c:v>
                </c:pt>
                <c:pt idx="4712" formatCode="#,##0.00">
                  <c:v>6241.07</c:v>
                </c:pt>
                <c:pt idx="4713" formatCode="#,##0.00">
                  <c:v>6233.8</c:v>
                </c:pt>
                <c:pt idx="4714" formatCode="#,##0.00">
                  <c:v>6226.54</c:v>
                </c:pt>
                <c:pt idx="4715" formatCode="#,##0.00">
                  <c:v>6219.31</c:v>
                </c:pt>
                <c:pt idx="4716" formatCode="#,##0.00">
                  <c:v>6212.09</c:v>
                </c:pt>
                <c:pt idx="4717" formatCode="#,##0.00">
                  <c:v>6204.88</c:v>
                </c:pt>
                <c:pt idx="4718" formatCode="#,##0.00">
                  <c:v>6197.67</c:v>
                </c:pt>
                <c:pt idx="4719" formatCode="#,##0.00">
                  <c:v>6190.48</c:v>
                </c:pt>
                <c:pt idx="4720" formatCode="#,##0.00">
                  <c:v>6183.3</c:v>
                </c:pt>
                <c:pt idx="4721" formatCode="#,##0.00">
                  <c:v>6176.13</c:v>
                </c:pt>
                <c:pt idx="4722" formatCode="#,##0.00">
                  <c:v>6169</c:v>
                </c:pt>
                <c:pt idx="4723" formatCode="#,##0.00">
                  <c:v>6161.88</c:v>
                </c:pt>
                <c:pt idx="4724" formatCode="#,##0.00">
                  <c:v>6154.79</c:v>
                </c:pt>
                <c:pt idx="4725" formatCode="#,##0.00">
                  <c:v>6147.73</c:v>
                </c:pt>
                <c:pt idx="4726" formatCode="#,##0.00">
                  <c:v>6140.67</c:v>
                </c:pt>
                <c:pt idx="4727" formatCode="#,##0.00">
                  <c:v>6133.64</c:v>
                </c:pt>
                <c:pt idx="4728" formatCode="#,##0.00">
                  <c:v>6126.63</c:v>
                </c:pt>
                <c:pt idx="4729" formatCode="#,##0.00">
                  <c:v>6119.63</c:v>
                </c:pt>
                <c:pt idx="4730" formatCode="#,##0.00">
                  <c:v>6112.65</c:v>
                </c:pt>
                <c:pt idx="4731" formatCode="#,##0.00">
                  <c:v>6105.69</c:v>
                </c:pt>
                <c:pt idx="4732" formatCode="#,##0.00">
                  <c:v>6098.74</c:v>
                </c:pt>
                <c:pt idx="4733" formatCode="#,##0.00">
                  <c:v>6091.81</c:v>
                </c:pt>
                <c:pt idx="4734" formatCode="#,##0.00">
                  <c:v>6084.97</c:v>
                </c:pt>
                <c:pt idx="4735" formatCode="#,##0.00">
                  <c:v>6078.12</c:v>
                </c:pt>
                <c:pt idx="4736" formatCode="#,##0.00">
                  <c:v>6071.26</c:v>
                </c:pt>
                <c:pt idx="4737" formatCode="#,##0.00">
                  <c:v>6064.52</c:v>
                </c:pt>
                <c:pt idx="4738" formatCode="#,##0.00">
                  <c:v>6057.66</c:v>
                </c:pt>
                <c:pt idx="4739" formatCode="#,##0.00">
                  <c:v>6050.85</c:v>
                </c:pt>
                <c:pt idx="4740" formatCode="#,##0.00">
                  <c:v>6044.07</c:v>
                </c:pt>
                <c:pt idx="4741" formatCode="#,##0.00">
                  <c:v>6037.32</c:v>
                </c:pt>
                <c:pt idx="4742" formatCode="#,##0.00">
                  <c:v>6030.57</c:v>
                </c:pt>
                <c:pt idx="4743" formatCode="#,##0.00">
                  <c:v>6023.82</c:v>
                </c:pt>
                <c:pt idx="4744" formatCode="#,##0.00">
                  <c:v>6017.39</c:v>
                </c:pt>
                <c:pt idx="4745" formatCode="#,##0.00">
                  <c:v>6010.6</c:v>
                </c:pt>
                <c:pt idx="4746" formatCode="#,##0.00">
                  <c:v>6003.98</c:v>
                </c:pt>
                <c:pt idx="4747" formatCode="#,##0.00">
                  <c:v>5997.34</c:v>
                </c:pt>
                <c:pt idx="4748" formatCode="#,##0.00">
                  <c:v>5990.68</c:v>
                </c:pt>
                <c:pt idx="4749" formatCode="#,##0.00">
                  <c:v>5984.04</c:v>
                </c:pt>
                <c:pt idx="4750" formatCode="#,##0.00">
                  <c:v>5977.41</c:v>
                </c:pt>
                <c:pt idx="4751" formatCode="#,##0.00">
                  <c:v>5970.8</c:v>
                </c:pt>
                <c:pt idx="4752" formatCode="#,##0.00">
                  <c:v>5964.2</c:v>
                </c:pt>
                <c:pt idx="4753" formatCode="#,##0.00">
                  <c:v>5957.63</c:v>
                </c:pt>
                <c:pt idx="4754" formatCode="#,##0.00">
                  <c:v>5951.05</c:v>
                </c:pt>
                <c:pt idx="4755" formatCode="#,##0.00">
                  <c:v>5944.5</c:v>
                </c:pt>
                <c:pt idx="4756" formatCode="#,##0.00">
                  <c:v>5937.96</c:v>
                </c:pt>
                <c:pt idx="4757" formatCode="#,##0.00">
                  <c:v>5931.45</c:v>
                </c:pt>
                <c:pt idx="4758" formatCode="#,##0.00">
                  <c:v>5924.95</c:v>
                </c:pt>
                <c:pt idx="4759" formatCode="#,##0.00">
                  <c:v>5918.46</c:v>
                </c:pt>
                <c:pt idx="4760" formatCode="#,##0.00">
                  <c:v>5911.99</c:v>
                </c:pt>
                <c:pt idx="4761" formatCode="#,##0.00">
                  <c:v>5905.53</c:v>
                </c:pt>
                <c:pt idx="4762" formatCode="#,##0.00">
                  <c:v>5899.1</c:v>
                </c:pt>
                <c:pt idx="4763" formatCode="#,##0.00">
                  <c:v>5892.7</c:v>
                </c:pt>
                <c:pt idx="4764" formatCode="#,##0.00">
                  <c:v>5886.31</c:v>
                </c:pt>
                <c:pt idx="4765" formatCode="#,##0.00">
                  <c:v>5879.93</c:v>
                </c:pt>
                <c:pt idx="4766" formatCode="#,##0.00">
                  <c:v>5873.57</c:v>
                </c:pt>
                <c:pt idx="4767" formatCode="#,##0.00">
                  <c:v>5867.21</c:v>
                </c:pt>
                <c:pt idx="4768" formatCode="#,##0.00">
                  <c:v>5860.87</c:v>
                </c:pt>
                <c:pt idx="4769" formatCode="#,##0.00">
                  <c:v>5854.54</c:v>
                </c:pt>
                <c:pt idx="4770" formatCode="#,##0.00">
                  <c:v>5848.09</c:v>
                </c:pt>
                <c:pt idx="4771" formatCode="#,##0.00">
                  <c:v>5841.98</c:v>
                </c:pt>
                <c:pt idx="4772" formatCode="#,##0.00">
                  <c:v>5835.7</c:v>
                </c:pt>
                <c:pt idx="4773" formatCode="#,##0.00">
                  <c:v>5829.64</c:v>
                </c:pt>
                <c:pt idx="4774" formatCode="#,##0.00">
                  <c:v>5823.44</c:v>
                </c:pt>
                <c:pt idx="4775" formatCode="#,##0.00">
                  <c:v>5817.17</c:v>
                </c:pt>
                <c:pt idx="4776" formatCode="#,##0.00">
                  <c:v>5810.93</c:v>
                </c:pt>
                <c:pt idx="4777" formatCode="#,##0.00">
                  <c:v>5804.7</c:v>
                </c:pt>
                <c:pt idx="4778" formatCode="#,##0.00">
                  <c:v>5798.5</c:v>
                </c:pt>
                <c:pt idx="4779" formatCode="#,##0.00">
                  <c:v>5792.33</c:v>
                </c:pt>
                <c:pt idx="4780" formatCode="#,##0.00">
                  <c:v>5786.18</c:v>
                </c:pt>
                <c:pt idx="4781" formatCode="#,##0.00">
                  <c:v>5780.04</c:v>
                </c:pt>
                <c:pt idx="4782" formatCode="#,##0.00">
                  <c:v>5773.92</c:v>
                </c:pt>
                <c:pt idx="4783" formatCode="#,##0.00">
                  <c:v>5767.81</c:v>
                </c:pt>
                <c:pt idx="4784" formatCode="#,##0.00">
                  <c:v>5761.72</c:v>
                </c:pt>
                <c:pt idx="4785" formatCode="#,##0.00">
                  <c:v>5755.66</c:v>
                </c:pt>
                <c:pt idx="4786" formatCode="#,##0.00">
                  <c:v>5749.6</c:v>
                </c:pt>
                <c:pt idx="4787" formatCode="#,##0.00">
                  <c:v>5743.56</c:v>
                </c:pt>
                <c:pt idx="4788" formatCode="#,##0.00">
                  <c:v>5737.55</c:v>
                </c:pt>
                <c:pt idx="4789" formatCode="#,##0.00">
                  <c:v>5731.53</c:v>
                </c:pt>
                <c:pt idx="4790" formatCode="#,##0.00">
                  <c:v>5725.53</c:v>
                </c:pt>
                <c:pt idx="4791" formatCode="#,##0.00">
                  <c:v>5719.54</c:v>
                </c:pt>
                <c:pt idx="4792" formatCode="#,##0.00">
                  <c:v>5713.57</c:v>
                </c:pt>
                <c:pt idx="4793" formatCode="#,##0.00">
                  <c:v>5707.62</c:v>
                </c:pt>
                <c:pt idx="4794" formatCode="#,##0.00">
                  <c:v>5701.69</c:v>
                </c:pt>
                <c:pt idx="4795" formatCode="#,##0.00">
                  <c:v>5695.79</c:v>
                </c:pt>
                <c:pt idx="4796" formatCode="#,##0.00">
                  <c:v>5689.9</c:v>
                </c:pt>
                <c:pt idx="4797" formatCode="#,##0.00">
                  <c:v>5684.03</c:v>
                </c:pt>
                <c:pt idx="4798" formatCode="#,##0.00">
                  <c:v>5678.16</c:v>
                </c:pt>
                <c:pt idx="4799" formatCode="#,##0.00">
                  <c:v>5672.3</c:v>
                </c:pt>
                <c:pt idx="4800" formatCode="#,##0.00">
                  <c:v>5666.47</c:v>
                </c:pt>
                <c:pt idx="4801" formatCode="#,##0.00">
                  <c:v>5660.66</c:v>
                </c:pt>
                <c:pt idx="4802" formatCode="#,##0.00">
                  <c:v>5654.88</c:v>
                </c:pt>
                <c:pt idx="4803" formatCode="#,##0.00">
                  <c:v>5649.08</c:v>
                </c:pt>
                <c:pt idx="4804" formatCode="#,##0.00">
                  <c:v>5643.3</c:v>
                </c:pt>
                <c:pt idx="4805" formatCode="#,##0.00">
                  <c:v>5637.55</c:v>
                </c:pt>
                <c:pt idx="4806" formatCode="#,##0.00">
                  <c:v>5631.85</c:v>
                </c:pt>
                <c:pt idx="4807" formatCode="#,##0.00">
                  <c:v>5626.18</c:v>
                </c:pt>
                <c:pt idx="4808" formatCode="#,##0.00">
                  <c:v>5620.53</c:v>
                </c:pt>
                <c:pt idx="4809" formatCode="#,##0.00">
                  <c:v>5614.9</c:v>
                </c:pt>
                <c:pt idx="4810" formatCode="#,##0.00">
                  <c:v>5609.3</c:v>
                </c:pt>
                <c:pt idx="4811" formatCode="#,##0.00">
                  <c:v>5603.72</c:v>
                </c:pt>
                <c:pt idx="4812" formatCode="#,##0.00">
                  <c:v>5598.15</c:v>
                </c:pt>
                <c:pt idx="4813" formatCode="#,##0.00">
                  <c:v>5592.59</c:v>
                </c:pt>
                <c:pt idx="4814" formatCode="#,##0.00">
                  <c:v>5587.04</c:v>
                </c:pt>
                <c:pt idx="4815" formatCode="#,##0.00">
                  <c:v>5581.5</c:v>
                </c:pt>
                <c:pt idx="4816" formatCode="#,##0.00">
                  <c:v>5575.98</c:v>
                </c:pt>
                <c:pt idx="4817" formatCode="#,##0.00">
                  <c:v>5570.47</c:v>
                </c:pt>
                <c:pt idx="4818" formatCode="#,##0.00">
                  <c:v>5564.97</c:v>
                </c:pt>
                <c:pt idx="4819" formatCode="#,##0.00">
                  <c:v>5559.47</c:v>
                </c:pt>
                <c:pt idx="4820" formatCode="#,##0.00">
                  <c:v>5554</c:v>
                </c:pt>
                <c:pt idx="4821" formatCode="#,##0.00">
                  <c:v>5548.53</c:v>
                </c:pt>
                <c:pt idx="4822" formatCode="#,##0.00">
                  <c:v>5543.07</c:v>
                </c:pt>
                <c:pt idx="4823" formatCode="#,##0.00">
                  <c:v>5537.62</c:v>
                </c:pt>
                <c:pt idx="4824" formatCode="#,##0.00">
                  <c:v>5532.18</c:v>
                </c:pt>
                <c:pt idx="4825" formatCode="#,##0.00">
                  <c:v>5526.75</c:v>
                </c:pt>
                <c:pt idx="4826" formatCode="#,##0.00">
                  <c:v>5521.33</c:v>
                </c:pt>
                <c:pt idx="4827" formatCode="#,##0.00">
                  <c:v>5515.93</c:v>
                </c:pt>
                <c:pt idx="4828" formatCode="#,##0.00">
                  <c:v>5510.77</c:v>
                </c:pt>
                <c:pt idx="4829" formatCode="#,##0.00">
                  <c:v>5505.38</c:v>
                </c:pt>
                <c:pt idx="4830" formatCode="#,##0.00">
                  <c:v>5500</c:v>
                </c:pt>
                <c:pt idx="4831" formatCode="#,##0.00">
                  <c:v>5494.65</c:v>
                </c:pt>
                <c:pt idx="4832" formatCode="#,##0.00">
                  <c:v>5489.32</c:v>
                </c:pt>
                <c:pt idx="4833" formatCode="#,##0.00">
                  <c:v>5484</c:v>
                </c:pt>
                <c:pt idx="4834" formatCode="#,##0.00">
                  <c:v>5478.7</c:v>
                </c:pt>
                <c:pt idx="4835" formatCode="#,##0.00">
                  <c:v>5476.12</c:v>
                </c:pt>
                <c:pt idx="4836" formatCode="#,##0.00">
                  <c:v>5469.35</c:v>
                </c:pt>
                <c:pt idx="4837" formatCode="#,##0.00">
                  <c:v>5463.97</c:v>
                </c:pt>
                <c:pt idx="4838" formatCode="#,##0.00">
                  <c:v>5458.67</c:v>
                </c:pt>
                <c:pt idx="4839" formatCode="#,##0.00">
                  <c:v>5453.39</c:v>
                </c:pt>
                <c:pt idx="4840" formatCode="#,##0.00">
                  <c:v>5448.16</c:v>
                </c:pt>
                <c:pt idx="4841" formatCode="#,##0.00">
                  <c:v>5442.94</c:v>
                </c:pt>
                <c:pt idx="4842" formatCode="#,##0.00">
                  <c:v>5437.73</c:v>
                </c:pt>
                <c:pt idx="4843" formatCode="#,##0.00">
                  <c:v>5432.53</c:v>
                </c:pt>
                <c:pt idx="4844" formatCode="#,##0.00">
                  <c:v>5427.34</c:v>
                </c:pt>
                <c:pt idx="4845" formatCode="#,##0.00">
                  <c:v>5422.17</c:v>
                </c:pt>
                <c:pt idx="4846" formatCode="#,##0.00">
                  <c:v>5417.01</c:v>
                </c:pt>
                <c:pt idx="4847" formatCode="#,##0.00">
                  <c:v>5411.86</c:v>
                </c:pt>
                <c:pt idx="4848" formatCode="#,##0.00">
                  <c:v>5406.71</c:v>
                </c:pt>
                <c:pt idx="4849" formatCode="#,##0.00">
                  <c:v>5401.58</c:v>
                </c:pt>
                <c:pt idx="4850" formatCode="#,##0.00">
                  <c:v>5396.45</c:v>
                </c:pt>
                <c:pt idx="4851" formatCode="#,##0.00">
                  <c:v>5391.33</c:v>
                </c:pt>
                <c:pt idx="4852" formatCode="#,##0.00">
                  <c:v>5386.21</c:v>
                </c:pt>
                <c:pt idx="4853" formatCode="#,##0.00">
                  <c:v>5381.1</c:v>
                </c:pt>
                <c:pt idx="4854" formatCode="#,##0.00">
                  <c:v>5375.99</c:v>
                </c:pt>
                <c:pt idx="4855" formatCode="#,##0.00">
                  <c:v>5370.9</c:v>
                </c:pt>
                <c:pt idx="4856" formatCode="#,##0.00">
                  <c:v>5365.84</c:v>
                </c:pt>
                <c:pt idx="4857" formatCode="#,##0.00">
                  <c:v>5360.75</c:v>
                </c:pt>
                <c:pt idx="4858" formatCode="#,##0.00">
                  <c:v>5355.69</c:v>
                </c:pt>
                <c:pt idx="4859" formatCode="#,##0.00">
                  <c:v>5350.64</c:v>
                </c:pt>
                <c:pt idx="4860" formatCode="#,##0.00">
                  <c:v>5345.61</c:v>
                </c:pt>
                <c:pt idx="4861" formatCode="#,##0.00">
                  <c:v>5340.59</c:v>
                </c:pt>
                <c:pt idx="4862" formatCode="#,##0.00">
                  <c:v>5335.57</c:v>
                </c:pt>
                <c:pt idx="4863" formatCode="#,##0.00">
                  <c:v>5330.57</c:v>
                </c:pt>
                <c:pt idx="4864" formatCode="#,##0.00">
                  <c:v>5325.57</c:v>
                </c:pt>
                <c:pt idx="4865" formatCode="#,##0.00">
                  <c:v>5320.58</c:v>
                </c:pt>
                <c:pt idx="4866" formatCode="#,##0.00">
                  <c:v>5315.63</c:v>
                </c:pt>
                <c:pt idx="4867" formatCode="#,##0.00">
                  <c:v>5310.68</c:v>
                </c:pt>
                <c:pt idx="4868" formatCode="#,##0.00">
                  <c:v>5305.73</c:v>
                </c:pt>
                <c:pt idx="4869" formatCode="#,##0.00">
                  <c:v>5300.79</c:v>
                </c:pt>
                <c:pt idx="4870" formatCode="#,##0.00">
                  <c:v>5295.85</c:v>
                </c:pt>
                <c:pt idx="4871" formatCode="#,##0.00">
                  <c:v>5290.92</c:v>
                </c:pt>
                <c:pt idx="4872" formatCode="#,##0.00">
                  <c:v>5286.01</c:v>
                </c:pt>
                <c:pt idx="4873" formatCode="#,##0.00">
                  <c:v>5281.11</c:v>
                </c:pt>
                <c:pt idx="4874" formatCode="#,##0.00">
                  <c:v>5276.22</c:v>
                </c:pt>
                <c:pt idx="4875" formatCode="#,##0.00">
                  <c:v>5271.35</c:v>
                </c:pt>
                <c:pt idx="4876" formatCode="#,##0.00">
                  <c:v>5266.47</c:v>
                </c:pt>
                <c:pt idx="4877" formatCode="#,##0.00">
                  <c:v>5261.62</c:v>
                </c:pt>
                <c:pt idx="4878" formatCode="#,##0.00">
                  <c:v>5256.77</c:v>
                </c:pt>
                <c:pt idx="4879" formatCode="#,##0.00">
                  <c:v>5251.94</c:v>
                </c:pt>
                <c:pt idx="4880" formatCode="#,##0.00">
                  <c:v>5247.13</c:v>
                </c:pt>
                <c:pt idx="4881" formatCode="#,##0.00">
                  <c:v>5242.33</c:v>
                </c:pt>
                <c:pt idx="4882" formatCode="#,##0.00">
                  <c:v>5237.53</c:v>
                </c:pt>
                <c:pt idx="4883" formatCode="#,##0.00">
                  <c:v>5232.75</c:v>
                </c:pt>
                <c:pt idx="4884" formatCode="#,##0.00">
                  <c:v>5227.9799999999996</c:v>
                </c:pt>
                <c:pt idx="4885" formatCode="#,##0.00">
                  <c:v>5223.22</c:v>
                </c:pt>
                <c:pt idx="4886" formatCode="#,##0.00">
                  <c:v>5218.46</c:v>
                </c:pt>
                <c:pt idx="4887" formatCode="#,##0.00">
                  <c:v>5213.71</c:v>
                </c:pt>
                <c:pt idx="4888" formatCode="#,##0.00">
                  <c:v>5208.99</c:v>
                </c:pt>
                <c:pt idx="4889" formatCode="#,##0.00">
                  <c:v>5204.29</c:v>
                </c:pt>
                <c:pt idx="4890" formatCode="#,##0.00">
                  <c:v>5199.6000000000004</c:v>
                </c:pt>
                <c:pt idx="4891" formatCode="#,##0.00">
                  <c:v>5194.8999999999996</c:v>
                </c:pt>
                <c:pt idx="4892" formatCode="#,##0.00">
                  <c:v>5190.21</c:v>
                </c:pt>
                <c:pt idx="4893" formatCode="#,##0.00">
                  <c:v>5185.5600000000004</c:v>
                </c:pt>
                <c:pt idx="4894" formatCode="#,##0.00">
                  <c:v>5180.91</c:v>
                </c:pt>
                <c:pt idx="4895" formatCode="#,##0.00">
                  <c:v>5176.29</c:v>
                </c:pt>
                <c:pt idx="4896" formatCode="#,##0.00">
                  <c:v>5171.74</c:v>
                </c:pt>
                <c:pt idx="4897" formatCode="#,##0.00">
                  <c:v>5167.13</c:v>
                </c:pt>
                <c:pt idx="4898" formatCode="#,##0.00">
                  <c:v>5162.53</c:v>
                </c:pt>
                <c:pt idx="4899" formatCode="#,##0.00">
                  <c:v>5157.9399999999996</c:v>
                </c:pt>
                <c:pt idx="4900" formatCode="#,##0.00">
                  <c:v>5153.37</c:v>
                </c:pt>
                <c:pt idx="4901" formatCode="#,##0.00">
                  <c:v>5148.82</c:v>
                </c:pt>
                <c:pt idx="4902" formatCode="#,##0.00">
                  <c:v>5144.2700000000004</c:v>
                </c:pt>
                <c:pt idx="4903" formatCode="#,##0.00">
                  <c:v>5139.74</c:v>
                </c:pt>
                <c:pt idx="4904" formatCode="#,##0.00">
                  <c:v>5135.2299999999996</c:v>
                </c:pt>
                <c:pt idx="4905" formatCode="#,##0.00">
                  <c:v>5130.72</c:v>
                </c:pt>
                <c:pt idx="4906" formatCode="#,##0.00">
                  <c:v>5126.24</c:v>
                </c:pt>
                <c:pt idx="4907" formatCode="#,##0.00">
                  <c:v>5121.76</c:v>
                </c:pt>
                <c:pt idx="4908" formatCode="#,##0.00">
                  <c:v>5117.3</c:v>
                </c:pt>
                <c:pt idx="4909" formatCode="#,##0.00">
                  <c:v>5112.8500000000004</c:v>
                </c:pt>
                <c:pt idx="4910" formatCode="#,##0.00">
                  <c:v>5108.41</c:v>
                </c:pt>
                <c:pt idx="4911" formatCode="#,##0.00">
                  <c:v>5103.97</c:v>
                </c:pt>
                <c:pt idx="4912" formatCode="#,##0.00">
                  <c:v>5099.55</c:v>
                </c:pt>
                <c:pt idx="4913" formatCode="#,##0.00">
                  <c:v>5095.1400000000003</c:v>
                </c:pt>
                <c:pt idx="4914" formatCode="#,##0.00">
                  <c:v>5090.74</c:v>
                </c:pt>
                <c:pt idx="4915" formatCode="#,##0.00">
                  <c:v>5086.34</c:v>
                </c:pt>
                <c:pt idx="4916" formatCode="#,##0.00">
                  <c:v>5081.96</c:v>
                </c:pt>
                <c:pt idx="4917" formatCode="#,##0.00">
                  <c:v>5077.59</c:v>
                </c:pt>
                <c:pt idx="4918" formatCode="#,##0.00">
                  <c:v>5073.22</c:v>
                </c:pt>
                <c:pt idx="4919" formatCode="#,##0.00">
                  <c:v>5068.8599999999997</c:v>
                </c:pt>
                <c:pt idx="4920" formatCode="#,##0.00">
                  <c:v>5064.51</c:v>
                </c:pt>
                <c:pt idx="4921" formatCode="#,##0.00">
                  <c:v>5060.17</c:v>
                </c:pt>
                <c:pt idx="4922" formatCode="#,##0.00">
                  <c:v>5055.84</c:v>
                </c:pt>
                <c:pt idx="4923" formatCode="#,##0.00">
                  <c:v>5051.5200000000004</c:v>
                </c:pt>
                <c:pt idx="4924" formatCode="#,##0.00">
                  <c:v>5047.2299999999996</c:v>
                </c:pt>
                <c:pt idx="4925" formatCode="#,##0.00">
                  <c:v>5042.92</c:v>
                </c:pt>
                <c:pt idx="4926" formatCode="#,##0.00">
                  <c:v>5038.62</c:v>
                </c:pt>
                <c:pt idx="4927" formatCode="#,##0.00">
                  <c:v>5034.33</c:v>
                </c:pt>
                <c:pt idx="4928" formatCode="#,##0.00">
                  <c:v>5030.04</c:v>
                </c:pt>
                <c:pt idx="4929" formatCode="#,##0.00">
                  <c:v>5025.7700000000004</c:v>
                </c:pt>
                <c:pt idx="4930" formatCode="#,##0.00">
                  <c:v>5021.57</c:v>
                </c:pt>
                <c:pt idx="4931" formatCode="#,##0.00">
                  <c:v>5017.34</c:v>
                </c:pt>
                <c:pt idx="4932" formatCode="#,##0.00">
                  <c:v>5013.1000000000004</c:v>
                </c:pt>
                <c:pt idx="4933" formatCode="#,##0.00">
                  <c:v>5008.8599999999997</c:v>
                </c:pt>
                <c:pt idx="4934" formatCode="#,##0.00">
                  <c:v>5004.6099999999997</c:v>
                </c:pt>
                <c:pt idx="4935" formatCode="#,##0.00">
                  <c:v>5000.37</c:v>
                </c:pt>
                <c:pt idx="4936" formatCode="#,##0.00">
                  <c:v>4996.1400000000003</c:v>
                </c:pt>
                <c:pt idx="4937" formatCode="#,##0.00">
                  <c:v>4991.93</c:v>
                </c:pt>
                <c:pt idx="4938" formatCode="#,##0.00">
                  <c:v>4987.71</c:v>
                </c:pt>
                <c:pt idx="4939" formatCode="#,##0.00">
                  <c:v>4983.5</c:v>
                </c:pt>
                <c:pt idx="4940" formatCode="#,##0.00">
                  <c:v>4979.3</c:v>
                </c:pt>
                <c:pt idx="4941" formatCode="#,##0.00">
                  <c:v>4975.1000000000004</c:v>
                </c:pt>
                <c:pt idx="4942" formatCode="#,##0.00">
                  <c:v>4970.8999999999996</c:v>
                </c:pt>
                <c:pt idx="4943" formatCode="#,##0.00">
                  <c:v>4966.71</c:v>
                </c:pt>
                <c:pt idx="4944" formatCode="#,##0.00">
                  <c:v>4962.53</c:v>
                </c:pt>
                <c:pt idx="4945" formatCode="#,##0.00">
                  <c:v>4958.3599999999997</c:v>
                </c:pt>
                <c:pt idx="4946" formatCode="#,##0.00">
                  <c:v>4954.2</c:v>
                </c:pt>
                <c:pt idx="4947" formatCode="#,##0.00">
                  <c:v>4950.05</c:v>
                </c:pt>
                <c:pt idx="4948" formatCode="#,##0.00">
                  <c:v>4945.8999999999996</c:v>
                </c:pt>
                <c:pt idx="4949" formatCode="#,##0.00">
                  <c:v>4941.7700000000004</c:v>
                </c:pt>
                <c:pt idx="4950" formatCode="#,##0.00">
                  <c:v>4937.6400000000003</c:v>
                </c:pt>
                <c:pt idx="4951" formatCode="#,##0.00">
                  <c:v>4934.1400000000003</c:v>
                </c:pt>
                <c:pt idx="4952" formatCode="#,##0.00">
                  <c:v>4929.71</c:v>
                </c:pt>
                <c:pt idx="4953" formatCode="#,##0.00">
                  <c:v>4925.68</c:v>
                </c:pt>
                <c:pt idx="4954" formatCode="#,##0.00">
                  <c:v>4921.6400000000003</c:v>
                </c:pt>
                <c:pt idx="4955" formatCode="#,##0.00">
                  <c:v>4917.62</c:v>
                </c:pt>
                <c:pt idx="4956" formatCode="#,##0.00">
                  <c:v>4913.6400000000003</c:v>
                </c:pt>
                <c:pt idx="4957" formatCode="#,##0.00">
                  <c:v>4909.67</c:v>
                </c:pt>
                <c:pt idx="4958" formatCode="#,##0.00">
                  <c:v>4905.7</c:v>
                </c:pt>
                <c:pt idx="4959" formatCode="#,##0.00">
                  <c:v>4901.74</c:v>
                </c:pt>
                <c:pt idx="4960" formatCode="#,##0.00">
                  <c:v>4897.78</c:v>
                </c:pt>
                <c:pt idx="4961" formatCode="#,##0.00">
                  <c:v>4893.82</c:v>
                </c:pt>
                <c:pt idx="4962" formatCode="#,##0.00">
                  <c:v>4889.8599999999997</c:v>
                </c:pt>
                <c:pt idx="4963" formatCode="#,##0.00">
                  <c:v>4885.8999999999996</c:v>
                </c:pt>
                <c:pt idx="4964" formatCode="#,##0.00">
                  <c:v>4881.9399999999996</c:v>
                </c:pt>
                <c:pt idx="4965" formatCode="#,##0.00">
                  <c:v>4877.9799999999996</c:v>
                </c:pt>
                <c:pt idx="4966" formatCode="#,##0.00">
                  <c:v>4874.03</c:v>
                </c:pt>
                <c:pt idx="4967" formatCode="#,##0.00">
                  <c:v>4870.08</c:v>
                </c:pt>
                <c:pt idx="4968" formatCode="#,##0.00">
                  <c:v>4866.13</c:v>
                </c:pt>
                <c:pt idx="4969" formatCode="#,##0.00">
                  <c:v>4862.1899999999996</c:v>
                </c:pt>
                <c:pt idx="4970" formatCode="#,##0.00">
                  <c:v>4858.24</c:v>
                </c:pt>
                <c:pt idx="4971" formatCode="#,##0.00">
                  <c:v>4854.3</c:v>
                </c:pt>
                <c:pt idx="4972" formatCode="#,##0.00">
                  <c:v>4850.3599999999997</c:v>
                </c:pt>
                <c:pt idx="4973" formatCode="#,##0.00">
                  <c:v>4846.42</c:v>
                </c:pt>
                <c:pt idx="4974" formatCode="#,##0.00">
                  <c:v>4842.49</c:v>
                </c:pt>
                <c:pt idx="4975" formatCode="#,##0.00">
                  <c:v>4838.5600000000004</c:v>
                </c:pt>
                <c:pt idx="4976" formatCode="#,##0.00">
                  <c:v>4834.63</c:v>
                </c:pt>
                <c:pt idx="4977" formatCode="#,##0.00">
                  <c:v>4830.71</c:v>
                </c:pt>
                <c:pt idx="4978" formatCode="#,##0.00">
                  <c:v>4826.79</c:v>
                </c:pt>
                <c:pt idx="4979" formatCode="#,##0.00">
                  <c:v>4822.87</c:v>
                </c:pt>
                <c:pt idx="4980" formatCode="#,##0.00">
                  <c:v>4818.95</c:v>
                </c:pt>
                <c:pt idx="4981" formatCode="#,##0.00">
                  <c:v>4815.03</c:v>
                </c:pt>
                <c:pt idx="4982" formatCode="#,##0.00">
                  <c:v>4811.12</c:v>
                </c:pt>
                <c:pt idx="4983" formatCode="#,##0.00">
                  <c:v>4807.21</c:v>
                </c:pt>
                <c:pt idx="4984" formatCode="#,##0.00">
                  <c:v>4803.3599999999997</c:v>
                </c:pt>
                <c:pt idx="4985" formatCode="#,##0.00">
                  <c:v>4799.5</c:v>
                </c:pt>
                <c:pt idx="4986" formatCode="#,##0.00">
                  <c:v>4795.62</c:v>
                </c:pt>
                <c:pt idx="4987" formatCode="#,##0.00">
                  <c:v>4791.74</c:v>
                </c:pt>
                <c:pt idx="4988" formatCode="#,##0.00">
                  <c:v>4787.8599999999997</c:v>
                </c:pt>
                <c:pt idx="4989" formatCode="#,##0.00">
                  <c:v>4783.99</c:v>
                </c:pt>
                <c:pt idx="4990" formatCode="#,##0.00">
                  <c:v>4780.12</c:v>
                </c:pt>
                <c:pt idx="4991" formatCode="#,##0.00">
                  <c:v>4776.24</c:v>
                </c:pt>
                <c:pt idx="4992" formatCode="#,##0.00">
                  <c:v>4772.38</c:v>
                </c:pt>
                <c:pt idx="4993" formatCode="#,##0.00">
                  <c:v>4768.53</c:v>
                </c:pt>
                <c:pt idx="4994" formatCode="#,##0.00">
                  <c:v>4764.7</c:v>
                </c:pt>
                <c:pt idx="4995" formatCode="#,##0.00">
                  <c:v>4760.87</c:v>
                </c:pt>
                <c:pt idx="4996" formatCode="#,##0.00">
                  <c:v>4757.05</c:v>
                </c:pt>
                <c:pt idx="4997" formatCode="#,##0.00">
                  <c:v>4753.24</c:v>
                </c:pt>
                <c:pt idx="4998" formatCode="#,##0.00">
                  <c:v>4749.43</c:v>
                </c:pt>
                <c:pt idx="4999" formatCode="#,##0.00">
                  <c:v>4745.62</c:v>
                </c:pt>
                <c:pt idx="5000" formatCode="#,##0.00">
                  <c:v>4741.82</c:v>
                </c:pt>
                <c:pt idx="5001" formatCode="#,##0.00">
                  <c:v>4738.0200000000004</c:v>
                </c:pt>
                <c:pt idx="5002" formatCode="#,##0.00">
                  <c:v>4734.22</c:v>
                </c:pt>
                <c:pt idx="5003" formatCode="#,##0.00">
                  <c:v>4730.43</c:v>
                </c:pt>
                <c:pt idx="5004" formatCode="#,##0.00">
                  <c:v>4726.6499999999996</c:v>
                </c:pt>
                <c:pt idx="5005" formatCode="#,##0.00">
                  <c:v>4722.87</c:v>
                </c:pt>
                <c:pt idx="5006" formatCode="#,##0.00">
                  <c:v>4719.1000000000004</c:v>
                </c:pt>
                <c:pt idx="5007" formatCode="#,##0.00">
                  <c:v>4715.33</c:v>
                </c:pt>
                <c:pt idx="5008" formatCode="#,##0.00">
                  <c:v>4711.57</c:v>
                </c:pt>
                <c:pt idx="5009" formatCode="#,##0.00">
                  <c:v>4707.82</c:v>
                </c:pt>
                <c:pt idx="5010" formatCode="#,##0.00">
                  <c:v>4704.07</c:v>
                </c:pt>
                <c:pt idx="5011" formatCode="#,##0.00">
                  <c:v>4700.32</c:v>
                </c:pt>
                <c:pt idx="5012" formatCode="#,##0.00">
                  <c:v>4696.57</c:v>
                </c:pt>
                <c:pt idx="5013" formatCode="#,##0.00">
                  <c:v>4692.83</c:v>
                </c:pt>
                <c:pt idx="5014" formatCode="#,##0.00">
                  <c:v>4689.09</c:v>
                </c:pt>
                <c:pt idx="5015" formatCode="#,##0.00">
                  <c:v>4685.3599999999997</c:v>
                </c:pt>
                <c:pt idx="5016" formatCode="#,##0.00">
                  <c:v>4681.6400000000003</c:v>
                </c:pt>
                <c:pt idx="5017" formatCode="#,##0.00">
                  <c:v>4677.92</c:v>
                </c:pt>
                <c:pt idx="5018" formatCode="#,##0.00">
                  <c:v>4674.21</c:v>
                </c:pt>
                <c:pt idx="5019" formatCode="#,##0.00">
                  <c:v>4670.5</c:v>
                </c:pt>
                <c:pt idx="5020" formatCode="#,##0.00">
                  <c:v>4666.79</c:v>
                </c:pt>
                <c:pt idx="5021" formatCode="#,##0.00">
                  <c:v>4663.1000000000004</c:v>
                </c:pt>
                <c:pt idx="5022" formatCode="#,##0.00">
                  <c:v>4660.12</c:v>
                </c:pt>
                <c:pt idx="5023" formatCode="#,##0.00">
                  <c:v>4656.66</c:v>
                </c:pt>
                <c:pt idx="5024" formatCode="#,##0.00">
                  <c:v>4653.03</c:v>
                </c:pt>
                <c:pt idx="5025" formatCode="#,##0.00">
                  <c:v>4649.25</c:v>
                </c:pt>
                <c:pt idx="5026" formatCode="#,##0.00">
                  <c:v>4645.6000000000004</c:v>
                </c:pt>
                <c:pt idx="5027" formatCode="#,##0.00">
                  <c:v>4641.8999999999996</c:v>
                </c:pt>
                <c:pt idx="5028" formatCode="#,##0.00">
                  <c:v>4638.2</c:v>
                </c:pt>
                <c:pt idx="5029" formatCode="#,##0.00">
                  <c:v>4635.5</c:v>
                </c:pt>
                <c:pt idx="5030" formatCode="#,##0.00">
                  <c:v>4632.05</c:v>
                </c:pt>
                <c:pt idx="5031" formatCode="#,##0.00">
                  <c:v>4628.37</c:v>
                </c:pt>
                <c:pt idx="5032" formatCode="#,##0.00">
                  <c:v>4625.1899999999996</c:v>
                </c:pt>
                <c:pt idx="5033" formatCode="#,##0.00">
                  <c:v>4621.95</c:v>
                </c:pt>
                <c:pt idx="5034" formatCode="#,##0.00">
                  <c:v>4618.29</c:v>
                </c:pt>
                <c:pt idx="5035" formatCode="#,##0.00">
                  <c:v>4614.54</c:v>
                </c:pt>
                <c:pt idx="5036" formatCode="#,##0.00">
                  <c:v>4610.78</c:v>
                </c:pt>
                <c:pt idx="5037" formatCode="#,##0.00">
                  <c:v>4607.03</c:v>
                </c:pt>
                <c:pt idx="5038" formatCode="#,##0.00">
                  <c:v>4603.3100000000004</c:v>
                </c:pt>
                <c:pt idx="5039" formatCode="#,##0.00">
                  <c:v>4599.6499999999996</c:v>
                </c:pt>
                <c:pt idx="5040" formatCode="#,##0.00">
                  <c:v>4595.99</c:v>
                </c:pt>
                <c:pt idx="5041" formatCode="#,##0.00">
                  <c:v>4592.33</c:v>
                </c:pt>
                <c:pt idx="5042" formatCode="#,##0.00">
                  <c:v>4588.68</c:v>
                </c:pt>
                <c:pt idx="5043" formatCode="#,##0.00">
                  <c:v>4585.03</c:v>
                </c:pt>
                <c:pt idx="5044" formatCode="#,##0.00">
                  <c:v>4581.3900000000003</c:v>
                </c:pt>
                <c:pt idx="5045" formatCode="#,##0.00">
                  <c:v>4577.84</c:v>
                </c:pt>
                <c:pt idx="5046" formatCode="#,##0.00">
                  <c:v>4574.25</c:v>
                </c:pt>
                <c:pt idx="5047" formatCode="#,##0.00">
                  <c:v>4570.6400000000003</c:v>
                </c:pt>
                <c:pt idx="5048" formatCode="#,##0.00">
                  <c:v>4567.05</c:v>
                </c:pt>
                <c:pt idx="5049" formatCode="#,##0.00">
                  <c:v>4563.5</c:v>
                </c:pt>
                <c:pt idx="5050" formatCode="#,##0.00">
                  <c:v>4559.93</c:v>
                </c:pt>
                <c:pt idx="5051" formatCode="#,##0.00">
                  <c:v>4556.37</c:v>
                </c:pt>
                <c:pt idx="5052" formatCode="#,##0.00">
                  <c:v>4552.8</c:v>
                </c:pt>
                <c:pt idx="5053" formatCode="#,##0.00">
                  <c:v>4549.2299999999996</c:v>
                </c:pt>
                <c:pt idx="5054" formatCode="#,##0.00">
                  <c:v>4545.66</c:v>
                </c:pt>
                <c:pt idx="5055" formatCode="#,##0.00">
                  <c:v>4542.1000000000004</c:v>
                </c:pt>
                <c:pt idx="5056" formatCode="#,##0.00">
                  <c:v>4538.53</c:v>
                </c:pt>
                <c:pt idx="5057" formatCode="#,##0.00">
                  <c:v>4534.97</c:v>
                </c:pt>
                <c:pt idx="5058" formatCode="#,##0.00">
                  <c:v>4531.41</c:v>
                </c:pt>
                <c:pt idx="5059" formatCode="#,##0.00">
                  <c:v>4527.87</c:v>
                </c:pt>
                <c:pt idx="5060" formatCode="#,##0.00">
                  <c:v>4524.34</c:v>
                </c:pt>
                <c:pt idx="5061" formatCode="#,##0.00">
                  <c:v>4520.82</c:v>
                </c:pt>
                <c:pt idx="5062" formatCode="#,##0.00">
                  <c:v>4517.3</c:v>
                </c:pt>
                <c:pt idx="5063" formatCode="#,##0.00">
                  <c:v>4513.78</c:v>
                </c:pt>
                <c:pt idx="5064" formatCode="#,##0.00">
                  <c:v>4511</c:v>
                </c:pt>
                <c:pt idx="5065" formatCode="#,##0.00">
                  <c:v>4507.3100000000004</c:v>
                </c:pt>
                <c:pt idx="5066" formatCode="#,##0.00">
                  <c:v>4504.0200000000004</c:v>
                </c:pt>
                <c:pt idx="5067" formatCode="#,##0.00">
                  <c:v>4500.41</c:v>
                </c:pt>
                <c:pt idx="5068" formatCode="#,##0.00">
                  <c:v>4496.8500000000004</c:v>
                </c:pt>
                <c:pt idx="5069" formatCode="#,##0.00">
                  <c:v>4493.1499999999996</c:v>
                </c:pt>
                <c:pt idx="5070" formatCode="#,##0.00">
                  <c:v>4489.63</c:v>
                </c:pt>
                <c:pt idx="5071" formatCode="#,##0.00">
                  <c:v>4486.12</c:v>
                </c:pt>
                <c:pt idx="5072" formatCode="#,##0.00">
                  <c:v>4482.6099999999997</c:v>
                </c:pt>
                <c:pt idx="5073" formatCode="#,##0.00">
                  <c:v>4479.1000000000004</c:v>
                </c:pt>
                <c:pt idx="5074" formatCode="#,##0.00">
                  <c:v>4475.59</c:v>
                </c:pt>
                <c:pt idx="5075" formatCode="#,##0.00">
                  <c:v>4472.08</c:v>
                </c:pt>
                <c:pt idx="5076" formatCode="#,##0.00">
                  <c:v>4468.59</c:v>
                </c:pt>
                <c:pt idx="5077" formatCode="#,##0.00">
                  <c:v>4465.1000000000004</c:v>
                </c:pt>
                <c:pt idx="5078" formatCode="#,##0.00">
                  <c:v>4461.62</c:v>
                </c:pt>
                <c:pt idx="5079" formatCode="#,##0.00">
                  <c:v>4458.1400000000003</c:v>
                </c:pt>
                <c:pt idx="5080" formatCode="#,##0.00">
                  <c:v>4454.66</c:v>
                </c:pt>
                <c:pt idx="5081" formatCode="#,##0.00">
                  <c:v>4451.1899999999996</c:v>
                </c:pt>
                <c:pt idx="5082" formatCode="#,##0.00">
                  <c:v>4447.72</c:v>
                </c:pt>
                <c:pt idx="5083" formatCode="#,##0.00">
                  <c:v>4444.25</c:v>
                </c:pt>
                <c:pt idx="5084" formatCode="#,##0.00">
                  <c:v>4440.79</c:v>
                </c:pt>
                <c:pt idx="5085" formatCode="#,##0.00">
                  <c:v>4437.3500000000004</c:v>
                </c:pt>
                <c:pt idx="5086" formatCode="#,##0.00">
                  <c:v>4433.91</c:v>
                </c:pt>
                <c:pt idx="5087" formatCode="#,##0.00">
                  <c:v>4430.47</c:v>
                </c:pt>
                <c:pt idx="5088" formatCode="#,##0.00">
                  <c:v>4427.03</c:v>
                </c:pt>
                <c:pt idx="5089" formatCode="#,##0.00">
                  <c:v>4423.6000000000004</c:v>
                </c:pt>
                <c:pt idx="5090" formatCode="#,##0.00">
                  <c:v>4420.18</c:v>
                </c:pt>
                <c:pt idx="5091" formatCode="#,##0.00">
                  <c:v>4416.55</c:v>
                </c:pt>
                <c:pt idx="5092" formatCode="#,##0.00">
                  <c:v>4413.3100000000004</c:v>
                </c:pt>
                <c:pt idx="5093" formatCode="#,##0.00">
                  <c:v>4410.01</c:v>
                </c:pt>
                <c:pt idx="5094" formatCode="#,##0.00">
                  <c:v>4406.6899999999996</c:v>
                </c:pt>
                <c:pt idx="5095" formatCode="#,##0.00">
                  <c:v>4403.3599999999997</c:v>
                </c:pt>
                <c:pt idx="5096" formatCode="#,##0.00">
                  <c:v>4400.04</c:v>
                </c:pt>
                <c:pt idx="5097" formatCode="#,##0.00">
                  <c:v>4396.72</c:v>
                </c:pt>
                <c:pt idx="5098" formatCode="#,##0.00">
                  <c:v>4393.3900000000003</c:v>
                </c:pt>
                <c:pt idx="5099" formatCode="#,##0.00">
                  <c:v>4390.07</c:v>
                </c:pt>
                <c:pt idx="5100" formatCode="#,##0.00">
                  <c:v>4386.76</c:v>
                </c:pt>
                <c:pt idx="5101" formatCode="#,##0.00">
                  <c:v>4383.46</c:v>
                </c:pt>
                <c:pt idx="5102" formatCode="#,##0.00">
                  <c:v>4380.16</c:v>
                </c:pt>
                <c:pt idx="5103" formatCode="#,##0.00">
                  <c:v>4376.8599999999997</c:v>
                </c:pt>
                <c:pt idx="5104" formatCode="#,##0.00">
                  <c:v>4373.8100000000004</c:v>
                </c:pt>
                <c:pt idx="5105" formatCode="#,##0.00">
                  <c:v>4370.49</c:v>
                </c:pt>
                <c:pt idx="5106" formatCode="#,##0.00">
                  <c:v>4367.1899999999996</c:v>
                </c:pt>
                <c:pt idx="5107" formatCode="#,##0.00">
                  <c:v>4363.91</c:v>
                </c:pt>
                <c:pt idx="5108" formatCode="#,##0.00">
                  <c:v>4360.6499999999996</c:v>
                </c:pt>
                <c:pt idx="5109" formatCode="#,##0.00">
                  <c:v>4357.38</c:v>
                </c:pt>
                <c:pt idx="5110" formatCode="#,##0.00">
                  <c:v>4354.1099999999997</c:v>
                </c:pt>
                <c:pt idx="5111" formatCode="#,##0.00">
                  <c:v>4350.8599999999997</c:v>
                </c:pt>
                <c:pt idx="5112" formatCode="#,##0.00">
                  <c:v>4347.6099999999997</c:v>
                </c:pt>
                <c:pt idx="5113" formatCode="#,##0.00">
                  <c:v>4344.3599999999997</c:v>
                </c:pt>
                <c:pt idx="5114" formatCode="#,##0.00">
                  <c:v>4341.12</c:v>
                </c:pt>
                <c:pt idx="5115" formatCode="#,##0.00">
                  <c:v>4337.88</c:v>
                </c:pt>
                <c:pt idx="5116" formatCode="#,##0.00">
                  <c:v>4334.6400000000003</c:v>
                </c:pt>
                <c:pt idx="5117" formatCode="#,##0.00">
                  <c:v>4331.42</c:v>
                </c:pt>
                <c:pt idx="5118" formatCode="#,##0.00">
                  <c:v>4328.2</c:v>
                </c:pt>
                <c:pt idx="5119" formatCode="#,##0.00">
                  <c:v>4324.9799999999996</c:v>
                </c:pt>
                <c:pt idx="5120" formatCode="#,##0.00">
                  <c:v>4321.76</c:v>
                </c:pt>
                <c:pt idx="5121" formatCode="#,##0.00">
                  <c:v>4318.55</c:v>
                </c:pt>
                <c:pt idx="5122" formatCode="#,##0.00">
                  <c:v>4315.34</c:v>
                </c:pt>
                <c:pt idx="5123" formatCode="#,##0.00">
                  <c:v>4312.1400000000003</c:v>
                </c:pt>
                <c:pt idx="5124" formatCode="#,##0.00">
                  <c:v>4308.96</c:v>
                </c:pt>
                <c:pt idx="5125" formatCode="#,##0.00">
                  <c:v>4305.74</c:v>
                </c:pt>
                <c:pt idx="5126" formatCode="#,##0.00">
                  <c:v>4302.53</c:v>
                </c:pt>
                <c:pt idx="5127" formatCode="#,##0.00">
                  <c:v>4299.34</c:v>
                </c:pt>
                <c:pt idx="5128" formatCode="#,##0.00">
                  <c:v>4296.1499999999996</c:v>
                </c:pt>
                <c:pt idx="5129" formatCode="#,##0.00">
                  <c:v>4292.97</c:v>
                </c:pt>
                <c:pt idx="5130" formatCode="#,##0.00">
                  <c:v>4289.79</c:v>
                </c:pt>
                <c:pt idx="5131" formatCode="#,##0.00">
                  <c:v>4286.62</c:v>
                </c:pt>
                <c:pt idx="5132" formatCode="#,##0.00">
                  <c:v>4283.45</c:v>
                </c:pt>
                <c:pt idx="5133" formatCode="#,##0.00">
                  <c:v>4280.29</c:v>
                </c:pt>
                <c:pt idx="5134" formatCode="#,##0.00">
                  <c:v>4277.13</c:v>
                </c:pt>
                <c:pt idx="5135" formatCode="#,##0.00">
                  <c:v>4273.97</c:v>
                </c:pt>
                <c:pt idx="5136" formatCode="#,##0.00">
                  <c:v>4270.83</c:v>
                </c:pt>
                <c:pt idx="5137" formatCode="#,##0.00">
                  <c:v>4267.7</c:v>
                </c:pt>
                <c:pt idx="5138" formatCode="#,##0.00">
                  <c:v>4264.57</c:v>
                </c:pt>
                <c:pt idx="5139" formatCode="#,##0.00">
                  <c:v>4261.43</c:v>
                </c:pt>
                <c:pt idx="5140" formatCode="#,##0.00">
                  <c:v>4258.29</c:v>
                </c:pt>
                <c:pt idx="5141" formatCode="#,##0.00">
                  <c:v>4255.1499999999996</c:v>
                </c:pt>
                <c:pt idx="5142" formatCode="#,##0.00">
                  <c:v>4252.0200000000004</c:v>
                </c:pt>
                <c:pt idx="5143" formatCode="#,##0.00">
                  <c:v>4248.8900000000003</c:v>
                </c:pt>
                <c:pt idx="5144" formatCode="#,##0.00">
                  <c:v>4245.76</c:v>
                </c:pt>
                <c:pt idx="5145" formatCode="#,##0.00">
                  <c:v>4242.6400000000003</c:v>
                </c:pt>
                <c:pt idx="5146" formatCode="#,##0.00">
                  <c:v>4239.5200000000004</c:v>
                </c:pt>
                <c:pt idx="5147" formatCode="#,##0.00">
                  <c:v>4236.3900000000003</c:v>
                </c:pt>
                <c:pt idx="5148" formatCode="#,##0.00">
                  <c:v>4233.29</c:v>
                </c:pt>
                <c:pt idx="5149" formatCode="#,##0.00">
                  <c:v>4230.18</c:v>
                </c:pt>
                <c:pt idx="5150" formatCode="#,##0.00">
                  <c:v>4227.09</c:v>
                </c:pt>
                <c:pt idx="5151" formatCode="#,##0.00">
                  <c:v>4224</c:v>
                </c:pt>
                <c:pt idx="5152" formatCode="#,##0.00">
                  <c:v>4220.91</c:v>
                </c:pt>
                <c:pt idx="5153" formatCode="#,##0.00">
                  <c:v>4217.83</c:v>
                </c:pt>
                <c:pt idx="5154" formatCode="#,##0.00">
                  <c:v>4214.75</c:v>
                </c:pt>
                <c:pt idx="5155" formatCode="#,##0.00">
                  <c:v>4211.66</c:v>
                </c:pt>
                <c:pt idx="5156" formatCode="#,##0.00">
                  <c:v>4208.58</c:v>
                </c:pt>
                <c:pt idx="5157" formatCode="#,##0.00">
                  <c:v>4205.5</c:v>
                </c:pt>
                <c:pt idx="5158" formatCode="#,##0.00">
                  <c:v>4202.43</c:v>
                </c:pt>
                <c:pt idx="5159" formatCode="#,##0.00">
                  <c:v>4199.3599999999997</c:v>
                </c:pt>
                <c:pt idx="5160" formatCode="#,##0.00">
                  <c:v>4196.3</c:v>
                </c:pt>
                <c:pt idx="5161" formatCode="#,##0.00">
                  <c:v>4193.24</c:v>
                </c:pt>
                <c:pt idx="5162" formatCode="#,##0.00">
                  <c:v>4190.17</c:v>
                </c:pt>
                <c:pt idx="5163" formatCode="#,##0.00">
                  <c:v>4187.12</c:v>
                </c:pt>
                <c:pt idx="5164" formatCode="#,##0.00">
                  <c:v>4184.07</c:v>
                </c:pt>
                <c:pt idx="5165" formatCode="#,##0.00">
                  <c:v>4181.0200000000004</c:v>
                </c:pt>
                <c:pt idx="5166" formatCode="#,##0.00">
                  <c:v>4177.9799999999996</c:v>
                </c:pt>
                <c:pt idx="5167" formatCode="#,##0.00">
                  <c:v>4174.95</c:v>
                </c:pt>
                <c:pt idx="5168" formatCode="#,##0.00">
                  <c:v>4171.92</c:v>
                </c:pt>
                <c:pt idx="5169" formatCode="#,##0.00">
                  <c:v>4168.8900000000003</c:v>
                </c:pt>
                <c:pt idx="5170" formatCode="#,##0.00">
                  <c:v>4165.87</c:v>
                </c:pt>
                <c:pt idx="5171" formatCode="#,##0.00">
                  <c:v>4162.8599999999997</c:v>
                </c:pt>
                <c:pt idx="5172" formatCode="#,##0.00">
                  <c:v>4159.84</c:v>
                </c:pt>
                <c:pt idx="5173" formatCode="#,##0.00">
                  <c:v>4156.84</c:v>
                </c:pt>
                <c:pt idx="5174" formatCode="#,##0.00">
                  <c:v>4153.84</c:v>
                </c:pt>
                <c:pt idx="5175" formatCode="#,##0.00">
                  <c:v>4150.8500000000004</c:v>
                </c:pt>
                <c:pt idx="5176" formatCode="#,##0.00">
                  <c:v>4147.87</c:v>
                </c:pt>
                <c:pt idx="5177" formatCode="#,##0.00">
                  <c:v>4144.8900000000003</c:v>
                </c:pt>
                <c:pt idx="5178" formatCode="#,##0.00">
                  <c:v>4141.93</c:v>
                </c:pt>
                <c:pt idx="5179" formatCode="#,##0.00">
                  <c:v>4138.97</c:v>
                </c:pt>
                <c:pt idx="5180" formatCode="#,##0.00">
                  <c:v>4136.0200000000004</c:v>
                </c:pt>
                <c:pt idx="5181" formatCode="#,##0.00">
                  <c:v>4133.07</c:v>
                </c:pt>
                <c:pt idx="5182" formatCode="#,##0.00">
                  <c:v>4130.13</c:v>
                </c:pt>
                <c:pt idx="5183" formatCode="#,##0.00">
                  <c:v>4127.1899999999996</c:v>
                </c:pt>
                <c:pt idx="5184" formatCode="#,##0.00">
                  <c:v>4124.2700000000004</c:v>
                </c:pt>
                <c:pt idx="5185" formatCode="#,##0.00">
                  <c:v>4121.3100000000004</c:v>
                </c:pt>
                <c:pt idx="5186" formatCode="#,##0.00">
                  <c:v>4119.7</c:v>
                </c:pt>
                <c:pt idx="5187" formatCode="#,##0.00">
                  <c:v>4116.67</c:v>
                </c:pt>
                <c:pt idx="5188" formatCode="#,##0.00">
                  <c:v>4113.78</c:v>
                </c:pt>
                <c:pt idx="5189" formatCode="#,##0.00">
                  <c:v>4110.93</c:v>
                </c:pt>
                <c:pt idx="5190" formatCode="#,##0.00">
                  <c:v>4108.08</c:v>
                </c:pt>
                <c:pt idx="5191" formatCode="#,##0.00">
                  <c:v>4105.24</c:v>
                </c:pt>
                <c:pt idx="5192" formatCode="#,##0.00">
                  <c:v>4102.3900000000003</c:v>
                </c:pt>
                <c:pt idx="5193" formatCode="#,##0.00">
                  <c:v>4099.55</c:v>
                </c:pt>
                <c:pt idx="5194" formatCode="#,##0.00">
                  <c:v>4096.6899999999996</c:v>
                </c:pt>
                <c:pt idx="5195" formatCode="#,##0.00">
                  <c:v>4093.83</c:v>
                </c:pt>
                <c:pt idx="5196" formatCode="#,##0.00">
                  <c:v>4090.96</c:v>
                </c:pt>
                <c:pt idx="5197" formatCode="#,##0.00">
                  <c:v>4088.09</c:v>
                </c:pt>
                <c:pt idx="5198" formatCode="#,##0.00">
                  <c:v>4085.22</c:v>
                </c:pt>
                <c:pt idx="5199" formatCode="#,##0.00">
                  <c:v>4082.36</c:v>
                </c:pt>
                <c:pt idx="5200" formatCode="#,##0.00">
                  <c:v>4079.49</c:v>
                </c:pt>
                <c:pt idx="5201" formatCode="#,##0.00">
                  <c:v>4076.63</c:v>
                </c:pt>
                <c:pt idx="5202" formatCode="#,##0.00">
                  <c:v>4073.77</c:v>
                </c:pt>
                <c:pt idx="5203" formatCode="#,##0.00">
                  <c:v>4070.92</c:v>
                </c:pt>
                <c:pt idx="5204" formatCode="#,##0.00">
                  <c:v>4068.07</c:v>
                </c:pt>
                <c:pt idx="5205" formatCode="#,##0.00">
                  <c:v>4065.21</c:v>
                </c:pt>
                <c:pt idx="5206" formatCode="#,##0.00">
                  <c:v>4062.37</c:v>
                </c:pt>
                <c:pt idx="5207" formatCode="#,##0.00">
                  <c:v>4059.52</c:v>
                </c:pt>
                <c:pt idx="5208" formatCode="#,##0.00">
                  <c:v>4056.68</c:v>
                </c:pt>
                <c:pt idx="5209" formatCode="#,##0.00">
                  <c:v>4053.84</c:v>
                </c:pt>
                <c:pt idx="5210" formatCode="#,##0.00">
                  <c:v>4051.03</c:v>
                </c:pt>
                <c:pt idx="5211" formatCode="#,##0.00">
                  <c:v>4048.22</c:v>
                </c:pt>
                <c:pt idx="5212" formatCode="#,##0.00">
                  <c:v>4045.41</c:v>
                </c:pt>
                <c:pt idx="5213" formatCode="#,##0.00">
                  <c:v>4042.57</c:v>
                </c:pt>
                <c:pt idx="5214" formatCode="#,##0.00">
                  <c:v>4039.73</c:v>
                </c:pt>
                <c:pt idx="5215" formatCode="#,##0.00">
                  <c:v>4036.89</c:v>
                </c:pt>
                <c:pt idx="5216" formatCode="#,##0.00">
                  <c:v>4034.06</c:v>
                </c:pt>
                <c:pt idx="5217" formatCode="#,##0.00">
                  <c:v>4031.23</c:v>
                </c:pt>
                <c:pt idx="5218" formatCode="#,##0.00">
                  <c:v>4028.4</c:v>
                </c:pt>
                <c:pt idx="5219" formatCode="#,##0.00">
                  <c:v>4025.57</c:v>
                </c:pt>
                <c:pt idx="5220" formatCode="#,##0.00">
                  <c:v>4022.74</c:v>
                </c:pt>
              </c:numCache>
            </c:numRef>
          </c:yVal>
          <c:smooth val="1"/>
          <c:extLst xmlns:c16r2="http://schemas.microsoft.com/office/drawing/2015/06/chart">
            <c:ext xmlns:c16="http://schemas.microsoft.com/office/drawing/2014/chart" uri="{C3380CC4-5D6E-409C-BE32-E72D297353CC}">
              <c16:uniqueId val="{00000005-E879-4440-8B26-E702DB3F47FD}"/>
            </c:ext>
          </c:extLst>
        </c:ser>
        <c:ser>
          <c:idx val="3"/>
          <c:order val="2"/>
          <c:tx>
            <c:v>1 Percent Annual Chance</c:v>
          </c:tx>
          <c:spPr>
            <a:ln>
              <a:solidFill>
                <a:schemeClr val="tx1"/>
              </a:solidFill>
            </a:ln>
          </c:spPr>
          <c:marker>
            <c:symbol val="none"/>
          </c:marker>
          <c:xVal>
            <c:numRef>
              <c:f>Inflow_NB2_2!$C$3:$C$5223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Inflow_NB2_2!$G$3:$G$5223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0.02</c:v>
                </c:pt>
                <c:pt idx="254">
                  <c:v>0.02</c:v>
                </c:pt>
                <c:pt idx="255">
                  <c:v>0.02</c:v>
                </c:pt>
                <c:pt idx="256">
                  <c:v>0.02</c:v>
                </c:pt>
                <c:pt idx="257">
                  <c:v>0.02</c:v>
                </c:pt>
                <c:pt idx="258">
                  <c:v>0.02</c:v>
                </c:pt>
                <c:pt idx="259">
                  <c:v>0.02</c:v>
                </c:pt>
                <c:pt idx="260">
                  <c:v>0.02</c:v>
                </c:pt>
                <c:pt idx="261">
                  <c:v>0.02</c:v>
                </c:pt>
                <c:pt idx="262">
                  <c:v>0.02</c:v>
                </c:pt>
                <c:pt idx="263">
                  <c:v>0.02</c:v>
                </c:pt>
                <c:pt idx="264">
                  <c:v>0.02</c:v>
                </c:pt>
                <c:pt idx="265">
                  <c:v>0.02</c:v>
                </c:pt>
                <c:pt idx="266">
                  <c:v>0.02</c:v>
                </c:pt>
                <c:pt idx="267">
                  <c:v>0.03</c:v>
                </c:pt>
                <c:pt idx="268">
                  <c:v>0.03</c:v>
                </c:pt>
                <c:pt idx="269">
                  <c:v>0.03</c:v>
                </c:pt>
                <c:pt idx="270">
                  <c:v>0.03</c:v>
                </c:pt>
                <c:pt idx="271">
                  <c:v>0.03</c:v>
                </c:pt>
                <c:pt idx="272">
                  <c:v>0.03</c:v>
                </c:pt>
                <c:pt idx="273">
                  <c:v>0.03</c:v>
                </c:pt>
                <c:pt idx="274">
                  <c:v>0.03</c:v>
                </c:pt>
                <c:pt idx="275">
                  <c:v>0.03</c:v>
                </c:pt>
                <c:pt idx="276">
                  <c:v>0.03</c:v>
                </c:pt>
                <c:pt idx="277">
                  <c:v>0.03</c:v>
                </c:pt>
                <c:pt idx="278">
                  <c:v>0.04</c:v>
                </c:pt>
                <c:pt idx="279">
                  <c:v>0.04</c:v>
                </c:pt>
                <c:pt idx="280">
                  <c:v>0.04</c:v>
                </c:pt>
                <c:pt idx="281">
                  <c:v>0.04</c:v>
                </c:pt>
                <c:pt idx="282">
                  <c:v>0.04</c:v>
                </c:pt>
                <c:pt idx="283">
                  <c:v>0.04</c:v>
                </c:pt>
                <c:pt idx="284">
                  <c:v>0.04</c:v>
                </c:pt>
                <c:pt idx="285">
                  <c:v>0.05</c:v>
                </c:pt>
                <c:pt idx="286">
                  <c:v>0.05</c:v>
                </c:pt>
                <c:pt idx="287">
                  <c:v>0.05</c:v>
                </c:pt>
                <c:pt idx="288">
                  <c:v>0.05</c:v>
                </c:pt>
                <c:pt idx="289">
                  <c:v>0.05</c:v>
                </c:pt>
                <c:pt idx="290">
                  <c:v>0.05</c:v>
                </c:pt>
                <c:pt idx="291">
                  <c:v>0.05</c:v>
                </c:pt>
                <c:pt idx="292">
                  <c:v>0.06</c:v>
                </c:pt>
                <c:pt idx="293">
                  <c:v>0.06</c:v>
                </c:pt>
                <c:pt idx="294">
                  <c:v>0.06</c:v>
                </c:pt>
                <c:pt idx="295">
                  <c:v>0.06</c:v>
                </c:pt>
                <c:pt idx="296">
                  <c:v>0.06</c:v>
                </c:pt>
                <c:pt idx="297">
                  <c:v>7.0000000000000007E-2</c:v>
                </c:pt>
                <c:pt idx="298">
                  <c:v>7.0000000000000007E-2</c:v>
                </c:pt>
                <c:pt idx="299">
                  <c:v>7.0000000000000007E-2</c:v>
                </c:pt>
                <c:pt idx="300">
                  <c:v>0.08</c:v>
                </c:pt>
                <c:pt idx="301">
                  <c:v>0.08</c:v>
                </c:pt>
                <c:pt idx="302">
                  <c:v>0.08</c:v>
                </c:pt>
                <c:pt idx="303">
                  <c:v>0.08</c:v>
                </c:pt>
                <c:pt idx="304">
                  <c:v>0.09</c:v>
                </c:pt>
                <c:pt idx="305">
                  <c:v>0.09</c:v>
                </c:pt>
                <c:pt idx="306">
                  <c:v>0.09</c:v>
                </c:pt>
                <c:pt idx="307">
                  <c:v>0.1</c:v>
                </c:pt>
                <c:pt idx="308">
                  <c:v>0.1</c:v>
                </c:pt>
                <c:pt idx="309">
                  <c:v>0.1</c:v>
                </c:pt>
                <c:pt idx="310">
                  <c:v>0.1</c:v>
                </c:pt>
                <c:pt idx="311">
                  <c:v>0.1</c:v>
                </c:pt>
                <c:pt idx="312">
                  <c:v>0.11</c:v>
                </c:pt>
                <c:pt idx="313">
                  <c:v>0.11</c:v>
                </c:pt>
                <c:pt idx="314">
                  <c:v>0.11</c:v>
                </c:pt>
                <c:pt idx="315">
                  <c:v>0.11</c:v>
                </c:pt>
                <c:pt idx="316">
                  <c:v>0.12</c:v>
                </c:pt>
                <c:pt idx="317">
                  <c:v>0.12</c:v>
                </c:pt>
                <c:pt idx="318">
                  <c:v>0.12</c:v>
                </c:pt>
                <c:pt idx="319">
                  <c:v>0.13</c:v>
                </c:pt>
                <c:pt idx="320">
                  <c:v>0.13</c:v>
                </c:pt>
                <c:pt idx="321">
                  <c:v>0.14000000000000001</c:v>
                </c:pt>
                <c:pt idx="322">
                  <c:v>0.14000000000000001</c:v>
                </c:pt>
                <c:pt idx="323">
                  <c:v>0.14000000000000001</c:v>
                </c:pt>
                <c:pt idx="324">
                  <c:v>0.15</c:v>
                </c:pt>
                <c:pt idx="325">
                  <c:v>0.15</c:v>
                </c:pt>
                <c:pt idx="326">
                  <c:v>0.15</c:v>
                </c:pt>
                <c:pt idx="327">
                  <c:v>0.16</c:v>
                </c:pt>
                <c:pt idx="328">
                  <c:v>0.16</c:v>
                </c:pt>
                <c:pt idx="329">
                  <c:v>0.16</c:v>
                </c:pt>
                <c:pt idx="330">
                  <c:v>0.17</c:v>
                </c:pt>
                <c:pt idx="331">
                  <c:v>0.17</c:v>
                </c:pt>
                <c:pt idx="332">
                  <c:v>0.17</c:v>
                </c:pt>
                <c:pt idx="333">
                  <c:v>0.18</c:v>
                </c:pt>
                <c:pt idx="334">
                  <c:v>0.18</c:v>
                </c:pt>
                <c:pt idx="335">
                  <c:v>0.18</c:v>
                </c:pt>
                <c:pt idx="336">
                  <c:v>0.18</c:v>
                </c:pt>
                <c:pt idx="337">
                  <c:v>0.19</c:v>
                </c:pt>
                <c:pt idx="338">
                  <c:v>0.19</c:v>
                </c:pt>
                <c:pt idx="339">
                  <c:v>0.19</c:v>
                </c:pt>
                <c:pt idx="340">
                  <c:v>0.19</c:v>
                </c:pt>
                <c:pt idx="341">
                  <c:v>0.19</c:v>
                </c:pt>
                <c:pt idx="342">
                  <c:v>0.19</c:v>
                </c:pt>
                <c:pt idx="343">
                  <c:v>0.2</c:v>
                </c:pt>
                <c:pt idx="344">
                  <c:v>0.2</c:v>
                </c:pt>
                <c:pt idx="345">
                  <c:v>0.2</c:v>
                </c:pt>
                <c:pt idx="346">
                  <c:v>0.21</c:v>
                </c:pt>
                <c:pt idx="347">
                  <c:v>0.21</c:v>
                </c:pt>
                <c:pt idx="348">
                  <c:v>0.22</c:v>
                </c:pt>
                <c:pt idx="349">
                  <c:v>0.22</c:v>
                </c:pt>
                <c:pt idx="350">
                  <c:v>0.22</c:v>
                </c:pt>
                <c:pt idx="351">
                  <c:v>0.23</c:v>
                </c:pt>
                <c:pt idx="352">
                  <c:v>0.23</c:v>
                </c:pt>
                <c:pt idx="353">
                  <c:v>0.23</c:v>
                </c:pt>
                <c:pt idx="354">
                  <c:v>0.23</c:v>
                </c:pt>
                <c:pt idx="355">
                  <c:v>0.24</c:v>
                </c:pt>
                <c:pt idx="356">
                  <c:v>0.24</c:v>
                </c:pt>
                <c:pt idx="357">
                  <c:v>0.24</c:v>
                </c:pt>
                <c:pt idx="358">
                  <c:v>0.25</c:v>
                </c:pt>
                <c:pt idx="359">
                  <c:v>0.25</c:v>
                </c:pt>
                <c:pt idx="360">
                  <c:v>0.25</c:v>
                </c:pt>
                <c:pt idx="361">
                  <c:v>0.26</c:v>
                </c:pt>
                <c:pt idx="362">
                  <c:v>0.25</c:v>
                </c:pt>
                <c:pt idx="363">
                  <c:v>0.27</c:v>
                </c:pt>
                <c:pt idx="364">
                  <c:v>0.28000000000000003</c:v>
                </c:pt>
                <c:pt idx="365">
                  <c:v>0.28000000000000003</c:v>
                </c:pt>
                <c:pt idx="366">
                  <c:v>0.28999999999999998</c:v>
                </c:pt>
                <c:pt idx="367">
                  <c:v>0.28999999999999998</c:v>
                </c:pt>
                <c:pt idx="368">
                  <c:v>0.28999999999999998</c:v>
                </c:pt>
                <c:pt idx="369">
                  <c:v>0.28999999999999998</c:v>
                </c:pt>
                <c:pt idx="370">
                  <c:v>0.28999999999999998</c:v>
                </c:pt>
                <c:pt idx="371">
                  <c:v>0.3</c:v>
                </c:pt>
                <c:pt idx="372">
                  <c:v>0.3</c:v>
                </c:pt>
                <c:pt idx="373">
                  <c:v>0.31</c:v>
                </c:pt>
                <c:pt idx="374">
                  <c:v>0.31</c:v>
                </c:pt>
                <c:pt idx="375">
                  <c:v>0.32</c:v>
                </c:pt>
                <c:pt idx="376">
                  <c:v>0.32</c:v>
                </c:pt>
                <c:pt idx="377">
                  <c:v>0.33</c:v>
                </c:pt>
                <c:pt idx="378">
                  <c:v>0.34</c:v>
                </c:pt>
                <c:pt idx="379">
                  <c:v>0.34</c:v>
                </c:pt>
                <c:pt idx="380">
                  <c:v>0.35</c:v>
                </c:pt>
                <c:pt idx="381">
                  <c:v>0.35</c:v>
                </c:pt>
                <c:pt idx="382">
                  <c:v>0.36</c:v>
                </c:pt>
                <c:pt idx="383">
                  <c:v>0.36</c:v>
                </c:pt>
                <c:pt idx="384">
                  <c:v>0.37</c:v>
                </c:pt>
                <c:pt idx="385">
                  <c:v>0.38</c:v>
                </c:pt>
                <c:pt idx="386">
                  <c:v>0.38</c:v>
                </c:pt>
                <c:pt idx="387">
                  <c:v>0.39</c:v>
                </c:pt>
                <c:pt idx="388">
                  <c:v>0.39</c:v>
                </c:pt>
                <c:pt idx="389">
                  <c:v>0.4</c:v>
                </c:pt>
                <c:pt idx="390">
                  <c:v>0.4</c:v>
                </c:pt>
                <c:pt idx="391">
                  <c:v>0.4</c:v>
                </c:pt>
                <c:pt idx="392">
                  <c:v>0.41</c:v>
                </c:pt>
                <c:pt idx="393">
                  <c:v>0.41</c:v>
                </c:pt>
                <c:pt idx="394">
                  <c:v>0.41</c:v>
                </c:pt>
                <c:pt idx="395">
                  <c:v>0.42</c:v>
                </c:pt>
                <c:pt idx="396">
                  <c:v>0.42</c:v>
                </c:pt>
                <c:pt idx="397">
                  <c:v>0.43</c:v>
                </c:pt>
                <c:pt idx="398">
                  <c:v>0.42</c:v>
                </c:pt>
                <c:pt idx="399">
                  <c:v>0.43</c:v>
                </c:pt>
                <c:pt idx="400">
                  <c:v>0.43</c:v>
                </c:pt>
                <c:pt idx="401">
                  <c:v>0.44</c:v>
                </c:pt>
                <c:pt idx="402">
                  <c:v>0.44</c:v>
                </c:pt>
                <c:pt idx="403">
                  <c:v>0.45</c:v>
                </c:pt>
                <c:pt idx="404">
                  <c:v>0.45</c:v>
                </c:pt>
                <c:pt idx="405">
                  <c:v>0.46</c:v>
                </c:pt>
                <c:pt idx="406">
                  <c:v>0.46</c:v>
                </c:pt>
                <c:pt idx="407">
                  <c:v>0.47</c:v>
                </c:pt>
                <c:pt idx="408">
                  <c:v>0.47</c:v>
                </c:pt>
                <c:pt idx="409">
                  <c:v>0.47</c:v>
                </c:pt>
                <c:pt idx="410">
                  <c:v>0.48</c:v>
                </c:pt>
                <c:pt idx="411">
                  <c:v>0.48</c:v>
                </c:pt>
                <c:pt idx="412">
                  <c:v>0.49</c:v>
                </c:pt>
                <c:pt idx="413">
                  <c:v>0.5</c:v>
                </c:pt>
                <c:pt idx="414">
                  <c:v>0.5</c:v>
                </c:pt>
                <c:pt idx="415">
                  <c:v>0.51</c:v>
                </c:pt>
                <c:pt idx="416">
                  <c:v>0.52</c:v>
                </c:pt>
                <c:pt idx="417">
                  <c:v>0.53</c:v>
                </c:pt>
                <c:pt idx="418">
                  <c:v>0.54</c:v>
                </c:pt>
                <c:pt idx="419">
                  <c:v>0.55000000000000004</c:v>
                </c:pt>
                <c:pt idx="420">
                  <c:v>0.55000000000000004</c:v>
                </c:pt>
                <c:pt idx="421">
                  <c:v>0.56999999999999995</c:v>
                </c:pt>
                <c:pt idx="422">
                  <c:v>0.57999999999999996</c:v>
                </c:pt>
                <c:pt idx="423">
                  <c:v>0.59</c:v>
                </c:pt>
                <c:pt idx="424">
                  <c:v>0.6</c:v>
                </c:pt>
                <c:pt idx="425">
                  <c:v>0.61</c:v>
                </c:pt>
                <c:pt idx="426">
                  <c:v>0.61</c:v>
                </c:pt>
                <c:pt idx="427">
                  <c:v>0.62</c:v>
                </c:pt>
                <c:pt idx="428">
                  <c:v>0.63</c:v>
                </c:pt>
                <c:pt idx="429">
                  <c:v>0.64</c:v>
                </c:pt>
                <c:pt idx="430">
                  <c:v>0.65</c:v>
                </c:pt>
                <c:pt idx="431">
                  <c:v>0.66</c:v>
                </c:pt>
                <c:pt idx="432">
                  <c:v>0.66</c:v>
                </c:pt>
                <c:pt idx="433">
                  <c:v>0.67</c:v>
                </c:pt>
                <c:pt idx="434">
                  <c:v>0.67</c:v>
                </c:pt>
                <c:pt idx="435">
                  <c:v>0.68</c:v>
                </c:pt>
                <c:pt idx="436">
                  <c:v>0.7</c:v>
                </c:pt>
                <c:pt idx="437">
                  <c:v>0.71</c:v>
                </c:pt>
                <c:pt idx="438">
                  <c:v>0.72</c:v>
                </c:pt>
                <c:pt idx="439">
                  <c:v>0.73</c:v>
                </c:pt>
                <c:pt idx="440">
                  <c:v>0.74</c:v>
                </c:pt>
                <c:pt idx="441">
                  <c:v>0.74</c:v>
                </c:pt>
                <c:pt idx="442">
                  <c:v>0.75</c:v>
                </c:pt>
                <c:pt idx="443">
                  <c:v>0.6</c:v>
                </c:pt>
                <c:pt idx="444">
                  <c:v>0.66</c:v>
                </c:pt>
                <c:pt idx="445">
                  <c:v>0.7</c:v>
                </c:pt>
                <c:pt idx="446">
                  <c:v>0.73</c:v>
                </c:pt>
                <c:pt idx="447">
                  <c:v>0.76</c:v>
                </c:pt>
                <c:pt idx="448">
                  <c:v>0.78</c:v>
                </c:pt>
                <c:pt idx="449">
                  <c:v>0.8</c:v>
                </c:pt>
                <c:pt idx="450">
                  <c:v>0.82</c:v>
                </c:pt>
                <c:pt idx="451">
                  <c:v>0.84</c:v>
                </c:pt>
                <c:pt idx="452">
                  <c:v>0.85</c:v>
                </c:pt>
                <c:pt idx="453">
                  <c:v>0.87</c:v>
                </c:pt>
                <c:pt idx="454">
                  <c:v>0.88</c:v>
                </c:pt>
                <c:pt idx="455">
                  <c:v>0.89</c:v>
                </c:pt>
                <c:pt idx="456">
                  <c:v>0.9</c:v>
                </c:pt>
                <c:pt idx="457">
                  <c:v>0.92</c:v>
                </c:pt>
                <c:pt idx="458">
                  <c:v>0.93</c:v>
                </c:pt>
                <c:pt idx="459">
                  <c:v>0.95</c:v>
                </c:pt>
                <c:pt idx="460">
                  <c:v>0.96</c:v>
                </c:pt>
                <c:pt idx="461">
                  <c:v>0.98</c:v>
                </c:pt>
                <c:pt idx="462">
                  <c:v>1</c:v>
                </c:pt>
                <c:pt idx="463">
                  <c:v>1.02</c:v>
                </c:pt>
                <c:pt idx="464">
                  <c:v>1.04</c:v>
                </c:pt>
                <c:pt idx="465">
                  <c:v>1.07</c:v>
                </c:pt>
                <c:pt idx="466">
                  <c:v>1.1000000000000001</c:v>
                </c:pt>
                <c:pt idx="467">
                  <c:v>1.1299999999999999</c:v>
                </c:pt>
                <c:pt idx="468">
                  <c:v>1.1499999999999999</c:v>
                </c:pt>
                <c:pt idx="469">
                  <c:v>1.19</c:v>
                </c:pt>
                <c:pt idx="470">
                  <c:v>1.23</c:v>
                </c:pt>
                <c:pt idx="471">
                  <c:v>1.28</c:v>
                </c:pt>
                <c:pt idx="472">
                  <c:v>1.34</c:v>
                </c:pt>
                <c:pt idx="473">
                  <c:v>1.41</c:v>
                </c:pt>
                <c:pt idx="474">
                  <c:v>1.5</c:v>
                </c:pt>
                <c:pt idx="475">
                  <c:v>1.61</c:v>
                </c:pt>
                <c:pt idx="476">
                  <c:v>1.76</c:v>
                </c:pt>
                <c:pt idx="477">
                  <c:v>1.98</c:v>
                </c:pt>
                <c:pt idx="478">
                  <c:v>2.27</c:v>
                </c:pt>
                <c:pt idx="479">
                  <c:v>2.66</c:v>
                </c:pt>
                <c:pt idx="480">
                  <c:v>3.15</c:v>
                </c:pt>
                <c:pt idx="481">
                  <c:v>3.71</c:v>
                </c:pt>
                <c:pt idx="482">
                  <c:v>4.3499999999999996</c:v>
                </c:pt>
                <c:pt idx="483">
                  <c:v>5.07</c:v>
                </c:pt>
                <c:pt idx="484">
                  <c:v>5.89</c:v>
                </c:pt>
                <c:pt idx="485">
                  <c:v>6.81</c:v>
                </c:pt>
                <c:pt idx="486">
                  <c:v>7.81</c:v>
                </c:pt>
                <c:pt idx="487">
                  <c:v>8.9</c:v>
                </c:pt>
                <c:pt idx="488">
                  <c:v>10.07</c:v>
                </c:pt>
                <c:pt idx="489">
                  <c:v>11.3</c:v>
                </c:pt>
                <c:pt idx="490">
                  <c:v>12.58</c:v>
                </c:pt>
                <c:pt idx="491">
                  <c:v>13.9</c:v>
                </c:pt>
                <c:pt idx="492">
                  <c:v>15.29</c:v>
                </c:pt>
                <c:pt idx="493">
                  <c:v>16.73</c:v>
                </c:pt>
                <c:pt idx="494">
                  <c:v>18.21</c:v>
                </c:pt>
                <c:pt idx="495">
                  <c:v>19.73</c:v>
                </c:pt>
                <c:pt idx="496">
                  <c:v>21.29</c:v>
                </c:pt>
                <c:pt idx="497">
                  <c:v>22.85</c:v>
                </c:pt>
                <c:pt idx="498">
                  <c:v>24.4</c:v>
                </c:pt>
                <c:pt idx="499">
                  <c:v>25.97</c:v>
                </c:pt>
                <c:pt idx="500">
                  <c:v>27.58</c:v>
                </c:pt>
                <c:pt idx="501">
                  <c:v>29.22</c:v>
                </c:pt>
                <c:pt idx="502">
                  <c:v>30.89</c:v>
                </c:pt>
                <c:pt idx="503">
                  <c:v>32.57</c:v>
                </c:pt>
                <c:pt idx="504">
                  <c:v>34.270000000000003</c:v>
                </c:pt>
                <c:pt idx="505">
                  <c:v>36.01</c:v>
                </c:pt>
                <c:pt idx="506">
                  <c:v>37.770000000000003</c:v>
                </c:pt>
                <c:pt idx="507">
                  <c:v>39.53</c:v>
                </c:pt>
                <c:pt idx="508">
                  <c:v>41.32</c:v>
                </c:pt>
                <c:pt idx="509">
                  <c:v>43.1</c:v>
                </c:pt>
                <c:pt idx="510">
                  <c:v>44.89</c:v>
                </c:pt>
                <c:pt idx="511">
                  <c:v>46.69</c:v>
                </c:pt>
                <c:pt idx="512">
                  <c:v>48.48</c:v>
                </c:pt>
                <c:pt idx="513">
                  <c:v>50.26</c:v>
                </c:pt>
                <c:pt idx="514">
                  <c:v>52.02</c:v>
                </c:pt>
                <c:pt idx="515">
                  <c:v>53.76</c:v>
                </c:pt>
                <c:pt idx="516">
                  <c:v>55.49</c:v>
                </c:pt>
                <c:pt idx="517">
                  <c:v>57.2</c:v>
                </c:pt>
                <c:pt idx="518">
                  <c:v>58.9</c:v>
                </c:pt>
                <c:pt idx="519">
                  <c:v>60.59</c:v>
                </c:pt>
                <c:pt idx="520">
                  <c:v>62.26</c:v>
                </c:pt>
                <c:pt idx="521">
                  <c:v>63.91</c:v>
                </c:pt>
                <c:pt idx="522">
                  <c:v>65.55</c:v>
                </c:pt>
                <c:pt idx="523">
                  <c:v>67.17</c:v>
                </c:pt>
                <c:pt idx="524">
                  <c:v>68.75</c:v>
                </c:pt>
                <c:pt idx="525">
                  <c:v>70.319999999999993</c:v>
                </c:pt>
                <c:pt idx="526">
                  <c:v>71.849999999999994</c:v>
                </c:pt>
                <c:pt idx="527">
                  <c:v>73.34</c:v>
                </c:pt>
                <c:pt idx="528">
                  <c:v>74.790000000000006</c:v>
                </c:pt>
                <c:pt idx="529">
                  <c:v>76.17</c:v>
                </c:pt>
                <c:pt idx="530">
                  <c:v>77.510000000000005</c:v>
                </c:pt>
                <c:pt idx="531">
                  <c:v>78.849999999999994</c:v>
                </c:pt>
                <c:pt idx="532">
                  <c:v>80.180000000000007</c:v>
                </c:pt>
                <c:pt idx="533">
                  <c:v>81.5</c:v>
                </c:pt>
                <c:pt idx="534">
                  <c:v>82.81</c:v>
                </c:pt>
                <c:pt idx="535">
                  <c:v>84.16</c:v>
                </c:pt>
                <c:pt idx="536">
                  <c:v>85.55</c:v>
                </c:pt>
                <c:pt idx="537">
                  <c:v>86.98</c:v>
                </c:pt>
                <c:pt idx="538">
                  <c:v>88.45</c:v>
                </c:pt>
                <c:pt idx="539">
                  <c:v>89.99</c:v>
                </c:pt>
                <c:pt idx="540">
                  <c:v>91.56</c:v>
                </c:pt>
                <c:pt idx="541">
                  <c:v>93.19</c:v>
                </c:pt>
                <c:pt idx="542">
                  <c:v>94.84</c:v>
                </c:pt>
                <c:pt idx="543">
                  <c:v>96.51</c:v>
                </c:pt>
                <c:pt idx="544">
                  <c:v>98.23</c:v>
                </c:pt>
                <c:pt idx="545">
                  <c:v>99.97</c:v>
                </c:pt>
                <c:pt idx="546">
                  <c:v>101.65</c:v>
                </c:pt>
                <c:pt idx="547">
                  <c:v>103.31</c:v>
                </c:pt>
                <c:pt idx="548">
                  <c:v>104.95</c:v>
                </c:pt>
                <c:pt idx="549">
                  <c:v>106.61</c:v>
                </c:pt>
                <c:pt idx="550">
                  <c:v>108.21</c:v>
                </c:pt>
                <c:pt idx="551">
                  <c:v>109.83</c:v>
                </c:pt>
                <c:pt idx="552">
                  <c:v>111.47</c:v>
                </c:pt>
                <c:pt idx="553">
                  <c:v>113.15</c:v>
                </c:pt>
                <c:pt idx="554">
                  <c:v>114.85</c:v>
                </c:pt>
                <c:pt idx="555">
                  <c:v>116.59</c:v>
                </c:pt>
                <c:pt idx="556">
                  <c:v>118.37</c:v>
                </c:pt>
                <c:pt idx="557">
                  <c:v>120.22</c:v>
                </c:pt>
                <c:pt idx="558">
                  <c:v>122.1</c:v>
                </c:pt>
                <c:pt idx="559">
                  <c:v>123.97</c:v>
                </c:pt>
                <c:pt idx="560">
                  <c:v>125.77</c:v>
                </c:pt>
                <c:pt idx="561">
                  <c:v>127.58</c:v>
                </c:pt>
                <c:pt idx="562">
                  <c:v>129.41999999999999</c:v>
                </c:pt>
                <c:pt idx="563">
                  <c:v>131.30000000000001</c:v>
                </c:pt>
                <c:pt idx="564">
                  <c:v>133.19999999999999</c:v>
                </c:pt>
                <c:pt idx="565">
                  <c:v>135.1</c:v>
                </c:pt>
                <c:pt idx="566">
                  <c:v>136.85</c:v>
                </c:pt>
                <c:pt idx="567">
                  <c:v>138.88999999999999</c:v>
                </c:pt>
                <c:pt idx="568">
                  <c:v>141.03</c:v>
                </c:pt>
                <c:pt idx="569">
                  <c:v>143.21</c:v>
                </c:pt>
                <c:pt idx="570">
                  <c:v>145.41999999999999</c:v>
                </c:pt>
                <c:pt idx="571">
                  <c:v>147.68</c:v>
                </c:pt>
                <c:pt idx="572">
                  <c:v>149.94</c:v>
                </c:pt>
                <c:pt idx="573">
                  <c:v>152.19999999999999</c:v>
                </c:pt>
                <c:pt idx="574">
                  <c:v>154.47</c:v>
                </c:pt>
                <c:pt idx="575">
                  <c:v>156.75</c:v>
                </c:pt>
                <c:pt idx="576">
                  <c:v>159.08000000000001</c:v>
                </c:pt>
                <c:pt idx="577">
                  <c:v>161.51</c:v>
                </c:pt>
                <c:pt idx="578">
                  <c:v>163.53</c:v>
                </c:pt>
                <c:pt idx="579">
                  <c:v>166.13</c:v>
                </c:pt>
                <c:pt idx="580">
                  <c:v>168.8</c:v>
                </c:pt>
                <c:pt idx="581">
                  <c:v>171.56</c:v>
                </c:pt>
                <c:pt idx="582">
                  <c:v>174.3</c:v>
                </c:pt>
                <c:pt idx="583">
                  <c:v>176.98</c:v>
                </c:pt>
                <c:pt idx="584">
                  <c:v>179.58</c:v>
                </c:pt>
                <c:pt idx="585">
                  <c:v>182.14</c:v>
                </c:pt>
                <c:pt idx="586">
                  <c:v>184.68</c:v>
                </c:pt>
                <c:pt idx="587">
                  <c:v>187.19</c:v>
                </c:pt>
                <c:pt idx="588">
                  <c:v>189.7</c:v>
                </c:pt>
                <c:pt idx="589">
                  <c:v>192.21</c:v>
                </c:pt>
                <c:pt idx="590">
                  <c:v>194.77</c:v>
                </c:pt>
                <c:pt idx="591">
                  <c:v>197.36</c:v>
                </c:pt>
                <c:pt idx="592">
                  <c:v>200</c:v>
                </c:pt>
                <c:pt idx="593">
                  <c:v>202.68</c:v>
                </c:pt>
                <c:pt idx="594">
                  <c:v>205.38</c:v>
                </c:pt>
                <c:pt idx="595">
                  <c:v>208.11</c:v>
                </c:pt>
                <c:pt idx="596">
                  <c:v>210.85</c:v>
                </c:pt>
                <c:pt idx="597">
                  <c:v>213.52</c:v>
                </c:pt>
                <c:pt idx="598">
                  <c:v>216.29</c:v>
                </c:pt>
                <c:pt idx="599">
                  <c:v>219.04</c:v>
                </c:pt>
                <c:pt idx="600">
                  <c:v>221.81</c:v>
                </c:pt>
                <c:pt idx="601">
                  <c:v>224.57</c:v>
                </c:pt>
                <c:pt idx="602">
                  <c:v>227.32</c:v>
                </c:pt>
                <c:pt idx="603">
                  <c:v>229.96</c:v>
                </c:pt>
                <c:pt idx="604">
                  <c:v>232.63</c:v>
                </c:pt>
                <c:pt idx="605">
                  <c:v>235.29</c:v>
                </c:pt>
                <c:pt idx="606">
                  <c:v>237.56</c:v>
                </c:pt>
                <c:pt idx="607">
                  <c:v>240.14</c:v>
                </c:pt>
                <c:pt idx="608">
                  <c:v>242.83</c:v>
                </c:pt>
                <c:pt idx="609">
                  <c:v>245.46</c:v>
                </c:pt>
                <c:pt idx="610">
                  <c:v>248.06</c:v>
                </c:pt>
                <c:pt idx="611">
                  <c:v>250.64</c:v>
                </c:pt>
                <c:pt idx="612">
                  <c:v>252.98</c:v>
                </c:pt>
                <c:pt idx="613">
                  <c:v>255.61</c:v>
                </c:pt>
                <c:pt idx="614">
                  <c:v>258.23</c:v>
                </c:pt>
                <c:pt idx="615">
                  <c:v>260.79000000000002</c:v>
                </c:pt>
                <c:pt idx="616">
                  <c:v>263.27999999999997</c:v>
                </c:pt>
                <c:pt idx="617">
                  <c:v>265.7</c:v>
                </c:pt>
                <c:pt idx="618">
                  <c:v>267.97000000000003</c:v>
                </c:pt>
                <c:pt idx="619">
                  <c:v>270.3</c:v>
                </c:pt>
                <c:pt idx="620">
                  <c:v>272.57</c:v>
                </c:pt>
                <c:pt idx="621">
                  <c:v>274.81</c:v>
                </c:pt>
                <c:pt idx="622">
                  <c:v>276.97000000000003</c:v>
                </c:pt>
                <c:pt idx="623">
                  <c:v>279.10000000000002</c:v>
                </c:pt>
                <c:pt idx="624">
                  <c:v>281.2</c:v>
                </c:pt>
                <c:pt idx="625">
                  <c:v>283.35000000000002</c:v>
                </c:pt>
                <c:pt idx="626">
                  <c:v>285.42</c:v>
                </c:pt>
                <c:pt idx="627">
                  <c:v>287.44</c:v>
                </c:pt>
                <c:pt idx="628">
                  <c:v>289.38</c:v>
                </c:pt>
                <c:pt idx="629">
                  <c:v>291.33999999999997</c:v>
                </c:pt>
                <c:pt idx="630">
                  <c:v>293.27</c:v>
                </c:pt>
                <c:pt idx="631">
                  <c:v>295.37</c:v>
                </c:pt>
                <c:pt idx="632">
                  <c:v>297.51</c:v>
                </c:pt>
                <c:pt idx="633">
                  <c:v>299.67</c:v>
                </c:pt>
                <c:pt idx="634">
                  <c:v>301.89</c:v>
                </c:pt>
                <c:pt idx="635">
                  <c:v>304.36</c:v>
                </c:pt>
                <c:pt idx="636">
                  <c:v>307.06</c:v>
                </c:pt>
                <c:pt idx="637">
                  <c:v>310.14</c:v>
                </c:pt>
                <c:pt idx="638">
                  <c:v>313.27</c:v>
                </c:pt>
                <c:pt idx="639">
                  <c:v>316.02999999999997</c:v>
                </c:pt>
                <c:pt idx="640">
                  <c:v>318.92</c:v>
                </c:pt>
                <c:pt idx="641">
                  <c:v>321.41000000000003</c:v>
                </c:pt>
                <c:pt idx="642">
                  <c:v>325.36</c:v>
                </c:pt>
                <c:pt idx="643">
                  <c:v>331.99</c:v>
                </c:pt>
                <c:pt idx="644">
                  <c:v>338.2</c:v>
                </c:pt>
                <c:pt idx="645">
                  <c:v>343.79</c:v>
                </c:pt>
                <c:pt idx="646">
                  <c:v>350.03</c:v>
                </c:pt>
                <c:pt idx="647">
                  <c:v>357.12</c:v>
                </c:pt>
                <c:pt idx="648">
                  <c:v>364.41</c:v>
                </c:pt>
                <c:pt idx="649">
                  <c:v>371.69</c:v>
                </c:pt>
                <c:pt idx="650">
                  <c:v>376.85</c:v>
                </c:pt>
                <c:pt idx="651">
                  <c:v>383.25</c:v>
                </c:pt>
                <c:pt idx="652">
                  <c:v>387.76</c:v>
                </c:pt>
                <c:pt idx="653">
                  <c:v>392.1</c:v>
                </c:pt>
                <c:pt idx="654">
                  <c:v>395.39</c:v>
                </c:pt>
                <c:pt idx="655">
                  <c:v>399.07</c:v>
                </c:pt>
                <c:pt idx="656">
                  <c:v>402.38</c:v>
                </c:pt>
                <c:pt idx="657">
                  <c:v>405.39</c:v>
                </c:pt>
                <c:pt idx="658">
                  <c:v>409.02</c:v>
                </c:pt>
                <c:pt idx="659">
                  <c:v>414.35</c:v>
                </c:pt>
                <c:pt idx="660">
                  <c:v>420.52</c:v>
                </c:pt>
                <c:pt idx="661">
                  <c:v>427.13</c:v>
                </c:pt>
                <c:pt idx="662">
                  <c:v>433.94</c:v>
                </c:pt>
                <c:pt idx="663">
                  <c:v>441.53</c:v>
                </c:pt>
                <c:pt idx="664">
                  <c:v>449.25</c:v>
                </c:pt>
                <c:pt idx="665">
                  <c:v>458.27</c:v>
                </c:pt>
                <c:pt idx="666">
                  <c:v>466.28</c:v>
                </c:pt>
                <c:pt idx="667">
                  <c:v>474.34</c:v>
                </c:pt>
                <c:pt idx="668">
                  <c:v>482.85</c:v>
                </c:pt>
                <c:pt idx="669">
                  <c:v>491.42</c:v>
                </c:pt>
                <c:pt idx="670">
                  <c:v>499.94</c:v>
                </c:pt>
                <c:pt idx="671">
                  <c:v>508.35</c:v>
                </c:pt>
                <c:pt idx="672">
                  <c:v>516.9</c:v>
                </c:pt>
                <c:pt idx="673">
                  <c:v>525.55999999999995</c:v>
                </c:pt>
                <c:pt idx="674">
                  <c:v>534.29</c:v>
                </c:pt>
                <c:pt idx="675">
                  <c:v>542.74</c:v>
                </c:pt>
                <c:pt idx="676">
                  <c:v>551.75</c:v>
                </c:pt>
                <c:pt idx="677">
                  <c:v>560.70000000000005</c:v>
                </c:pt>
                <c:pt idx="678">
                  <c:v>569.62</c:v>
                </c:pt>
                <c:pt idx="679">
                  <c:v>578.61</c:v>
                </c:pt>
                <c:pt idx="680">
                  <c:v>587.79</c:v>
                </c:pt>
                <c:pt idx="681">
                  <c:v>596.64</c:v>
                </c:pt>
                <c:pt idx="682">
                  <c:v>605.29999999999995</c:v>
                </c:pt>
                <c:pt idx="683">
                  <c:v>614.33000000000004</c:v>
                </c:pt>
                <c:pt idx="684">
                  <c:v>623.67999999999995</c:v>
                </c:pt>
                <c:pt idx="685">
                  <c:v>633.44000000000005</c:v>
                </c:pt>
                <c:pt idx="686">
                  <c:v>643.24</c:v>
                </c:pt>
                <c:pt idx="687">
                  <c:v>652.62</c:v>
                </c:pt>
                <c:pt idx="688">
                  <c:v>661.43</c:v>
                </c:pt>
                <c:pt idx="689">
                  <c:v>670.82</c:v>
                </c:pt>
                <c:pt idx="690">
                  <c:v>681.12</c:v>
                </c:pt>
                <c:pt idx="691">
                  <c:v>693.37</c:v>
                </c:pt>
                <c:pt idx="692">
                  <c:v>706.08</c:v>
                </c:pt>
                <c:pt idx="693">
                  <c:v>719</c:v>
                </c:pt>
                <c:pt idx="694">
                  <c:v>732.61</c:v>
                </c:pt>
                <c:pt idx="695">
                  <c:v>746.94</c:v>
                </c:pt>
                <c:pt idx="696">
                  <c:v>760.8</c:v>
                </c:pt>
                <c:pt idx="697">
                  <c:v>775.86</c:v>
                </c:pt>
                <c:pt idx="698">
                  <c:v>791.14</c:v>
                </c:pt>
                <c:pt idx="699">
                  <c:v>806.56</c:v>
                </c:pt>
                <c:pt idx="700">
                  <c:v>822.48</c:v>
                </c:pt>
                <c:pt idx="701">
                  <c:v>839.37</c:v>
                </c:pt>
                <c:pt idx="702">
                  <c:v>857.15</c:v>
                </c:pt>
                <c:pt idx="703">
                  <c:v>875.75</c:v>
                </c:pt>
                <c:pt idx="704">
                  <c:v>894.19</c:v>
                </c:pt>
                <c:pt idx="705">
                  <c:v>914.41</c:v>
                </c:pt>
                <c:pt idx="706">
                  <c:v>935.19</c:v>
                </c:pt>
                <c:pt idx="707">
                  <c:v>956.03</c:v>
                </c:pt>
                <c:pt idx="708">
                  <c:v>978.06</c:v>
                </c:pt>
                <c:pt idx="709">
                  <c:v>999.89</c:v>
                </c:pt>
                <c:pt idx="710" formatCode="#,##0.00">
                  <c:v>1022.18</c:v>
                </c:pt>
                <c:pt idx="711" formatCode="#,##0.00">
                  <c:v>1044.53</c:v>
                </c:pt>
                <c:pt idx="712" formatCode="#,##0.00">
                  <c:v>1066.8499999999999</c:v>
                </c:pt>
                <c:pt idx="713" formatCode="#,##0.00">
                  <c:v>1091.21</c:v>
                </c:pt>
                <c:pt idx="714" formatCode="#,##0.00">
                  <c:v>1117.33</c:v>
                </c:pt>
                <c:pt idx="715" formatCode="#,##0.00">
                  <c:v>1149.76</c:v>
                </c:pt>
                <c:pt idx="716" formatCode="#,##0.00">
                  <c:v>1183.29</c:v>
                </c:pt>
                <c:pt idx="717" formatCode="#,##0.00">
                  <c:v>1217.55</c:v>
                </c:pt>
                <c:pt idx="718" formatCode="#,##0.00">
                  <c:v>1252.53</c:v>
                </c:pt>
                <c:pt idx="719" formatCode="#,##0.00">
                  <c:v>1287.8900000000001</c:v>
                </c:pt>
                <c:pt idx="720" formatCode="#,##0.00">
                  <c:v>1323.66</c:v>
                </c:pt>
                <c:pt idx="721" formatCode="#,##0.00">
                  <c:v>1367.37</c:v>
                </c:pt>
                <c:pt idx="722" formatCode="#,##0.00">
                  <c:v>1412.84</c:v>
                </c:pt>
                <c:pt idx="723" formatCode="#,##0.00">
                  <c:v>1460.99</c:v>
                </c:pt>
                <c:pt idx="724" formatCode="#,##0.00">
                  <c:v>1513.66</c:v>
                </c:pt>
                <c:pt idx="725" formatCode="#,##0.00">
                  <c:v>1567.06</c:v>
                </c:pt>
                <c:pt idx="726" formatCode="#,##0.00">
                  <c:v>1622.51</c:v>
                </c:pt>
                <c:pt idx="727" formatCode="#,##0.00">
                  <c:v>1666.97</c:v>
                </c:pt>
                <c:pt idx="728" formatCode="#,##0.00">
                  <c:v>1712.76</c:v>
                </c:pt>
                <c:pt idx="729" formatCode="#,##0.00">
                  <c:v>1764.61</c:v>
                </c:pt>
                <c:pt idx="730" formatCode="#,##0.00">
                  <c:v>1815.72</c:v>
                </c:pt>
                <c:pt idx="731" formatCode="#,##0.00">
                  <c:v>1868.61</c:v>
                </c:pt>
                <c:pt idx="732" formatCode="#,##0.00">
                  <c:v>1922.88</c:v>
                </c:pt>
                <c:pt idx="733" formatCode="#,##0.00">
                  <c:v>1976.08</c:v>
                </c:pt>
                <c:pt idx="734" formatCode="#,##0.00">
                  <c:v>2029.36</c:v>
                </c:pt>
                <c:pt idx="735" formatCode="#,##0.00">
                  <c:v>2083.54</c:v>
                </c:pt>
                <c:pt idx="736" formatCode="#,##0.00">
                  <c:v>2135.6799999999998</c:v>
                </c:pt>
                <c:pt idx="737" formatCode="#,##0.00">
                  <c:v>2190.85</c:v>
                </c:pt>
                <c:pt idx="738" formatCode="#,##0.00">
                  <c:v>2248.04</c:v>
                </c:pt>
                <c:pt idx="739" formatCode="#,##0.00">
                  <c:v>2308.46</c:v>
                </c:pt>
                <c:pt idx="740" formatCode="#,##0.00">
                  <c:v>2372.11</c:v>
                </c:pt>
                <c:pt idx="741" formatCode="#,##0.00">
                  <c:v>2434.38</c:v>
                </c:pt>
                <c:pt idx="742" formatCode="#,##0.00">
                  <c:v>2500.2199999999998</c:v>
                </c:pt>
                <c:pt idx="743" formatCode="#,##0.00">
                  <c:v>2569.46</c:v>
                </c:pt>
                <c:pt idx="744" formatCode="#,##0.00">
                  <c:v>2641.95</c:v>
                </c:pt>
                <c:pt idx="745" formatCode="#,##0.00">
                  <c:v>2717.92</c:v>
                </c:pt>
                <c:pt idx="746" formatCode="#,##0.00">
                  <c:v>2794</c:v>
                </c:pt>
                <c:pt idx="747" formatCode="#,##0.00">
                  <c:v>2869.95</c:v>
                </c:pt>
                <c:pt idx="748" formatCode="#,##0.00">
                  <c:v>2945.94</c:v>
                </c:pt>
                <c:pt idx="749" formatCode="#,##0.00">
                  <c:v>3022.64</c:v>
                </c:pt>
                <c:pt idx="750" formatCode="#,##0.00">
                  <c:v>3102.29</c:v>
                </c:pt>
                <c:pt idx="751" formatCode="#,##0.00">
                  <c:v>3179.92</c:v>
                </c:pt>
                <c:pt idx="752" formatCode="#,##0.00">
                  <c:v>3254.7</c:v>
                </c:pt>
                <c:pt idx="753" formatCode="#,##0.00">
                  <c:v>3326.55</c:v>
                </c:pt>
                <c:pt idx="754" formatCode="#,##0.00">
                  <c:v>3403.65</c:v>
                </c:pt>
                <c:pt idx="755" formatCode="#,##0.00">
                  <c:v>3482.05</c:v>
                </c:pt>
                <c:pt idx="756" formatCode="#,##0.00">
                  <c:v>3561.66</c:v>
                </c:pt>
                <c:pt idx="757" formatCode="#,##0.00">
                  <c:v>3642.96</c:v>
                </c:pt>
                <c:pt idx="758" formatCode="#,##0.00">
                  <c:v>3725.19</c:v>
                </c:pt>
                <c:pt idx="759" formatCode="#,##0.00">
                  <c:v>3808.56</c:v>
                </c:pt>
                <c:pt idx="760" formatCode="#,##0.00">
                  <c:v>3891.28</c:v>
                </c:pt>
                <c:pt idx="761" formatCode="#,##0.00">
                  <c:v>3973.07</c:v>
                </c:pt>
                <c:pt idx="762" formatCode="#,##0.00">
                  <c:v>4052.79</c:v>
                </c:pt>
                <c:pt idx="763" formatCode="#,##0.00">
                  <c:v>4132.79</c:v>
                </c:pt>
                <c:pt idx="764" formatCode="#,##0.00">
                  <c:v>4211.18</c:v>
                </c:pt>
                <c:pt idx="765" formatCode="#,##0.00">
                  <c:v>4289.51</c:v>
                </c:pt>
                <c:pt idx="766" formatCode="#,##0.00">
                  <c:v>4369.2700000000004</c:v>
                </c:pt>
                <c:pt idx="767" formatCode="#,##0.00">
                  <c:v>4448.07</c:v>
                </c:pt>
                <c:pt idx="768" formatCode="#,##0.00">
                  <c:v>4525.75</c:v>
                </c:pt>
                <c:pt idx="769" formatCode="#,##0.00">
                  <c:v>4601.67</c:v>
                </c:pt>
                <c:pt idx="770" formatCode="#,##0.00">
                  <c:v>4671.82</c:v>
                </c:pt>
                <c:pt idx="771" formatCode="#,##0.00">
                  <c:v>4743.95</c:v>
                </c:pt>
                <c:pt idx="772" formatCode="#,##0.00">
                  <c:v>4818.0600000000004</c:v>
                </c:pt>
                <c:pt idx="773" formatCode="#,##0.00">
                  <c:v>4894.8599999999997</c:v>
                </c:pt>
                <c:pt idx="774" formatCode="#,##0.00">
                  <c:v>4973.5600000000004</c:v>
                </c:pt>
                <c:pt idx="775" formatCode="#,##0.00">
                  <c:v>5055.04</c:v>
                </c:pt>
                <c:pt idx="776" formatCode="#,##0.00">
                  <c:v>5135.92</c:v>
                </c:pt>
                <c:pt idx="777" formatCode="#,##0.00">
                  <c:v>5218.7</c:v>
                </c:pt>
                <c:pt idx="778" formatCode="#,##0.00">
                  <c:v>5302.97</c:v>
                </c:pt>
                <c:pt idx="779" formatCode="#,##0.00">
                  <c:v>5387.54</c:v>
                </c:pt>
                <c:pt idx="780" formatCode="#,##0.00">
                  <c:v>5472.79</c:v>
                </c:pt>
                <c:pt idx="781" formatCode="#,##0.00">
                  <c:v>5559.81</c:v>
                </c:pt>
                <c:pt idx="782" formatCode="#,##0.00">
                  <c:v>5645.52</c:v>
                </c:pt>
                <c:pt idx="783" formatCode="#,##0.00">
                  <c:v>5732.03</c:v>
                </c:pt>
                <c:pt idx="784" formatCode="#,##0.00">
                  <c:v>5819.47</c:v>
                </c:pt>
                <c:pt idx="785" formatCode="#,##0.00">
                  <c:v>5908.64</c:v>
                </c:pt>
                <c:pt idx="786" formatCode="#,##0.00">
                  <c:v>6001.07</c:v>
                </c:pt>
                <c:pt idx="787" formatCode="#,##0.00">
                  <c:v>6090.65</c:v>
                </c:pt>
                <c:pt idx="788" formatCode="#,##0.00">
                  <c:v>6183.33</c:v>
                </c:pt>
                <c:pt idx="789" formatCode="#,##0.00">
                  <c:v>6276.11</c:v>
                </c:pt>
                <c:pt idx="790" formatCode="#,##0.00">
                  <c:v>6369.44</c:v>
                </c:pt>
                <c:pt idx="791" formatCode="#,##0.00">
                  <c:v>6463.79</c:v>
                </c:pt>
                <c:pt idx="792" formatCode="#,##0.00">
                  <c:v>6559.75</c:v>
                </c:pt>
                <c:pt idx="793" formatCode="#,##0.00">
                  <c:v>6657.56</c:v>
                </c:pt>
                <c:pt idx="794" formatCode="#,##0.00">
                  <c:v>6755.79</c:v>
                </c:pt>
                <c:pt idx="795" formatCode="#,##0.00">
                  <c:v>6854.11</c:v>
                </c:pt>
                <c:pt idx="796" formatCode="#,##0.00">
                  <c:v>6954.73</c:v>
                </c:pt>
                <c:pt idx="797" formatCode="#,##0.00">
                  <c:v>7053.99</c:v>
                </c:pt>
                <c:pt idx="798" formatCode="#,##0.00">
                  <c:v>7150.24</c:v>
                </c:pt>
                <c:pt idx="799" formatCode="#,##0.00">
                  <c:v>7246.19</c:v>
                </c:pt>
                <c:pt idx="800" formatCode="#,##0.00">
                  <c:v>7339.33</c:v>
                </c:pt>
                <c:pt idx="801" formatCode="#,##0.00">
                  <c:v>7428.06</c:v>
                </c:pt>
                <c:pt idx="802" formatCode="#,##0.00">
                  <c:v>7516.07</c:v>
                </c:pt>
                <c:pt idx="803" formatCode="#,##0.00">
                  <c:v>7605.16</c:v>
                </c:pt>
                <c:pt idx="804" formatCode="#,##0.00">
                  <c:v>7689.34</c:v>
                </c:pt>
                <c:pt idx="805" formatCode="#,##0.00">
                  <c:v>7771.67</c:v>
                </c:pt>
                <c:pt idx="806" formatCode="#,##0.00">
                  <c:v>7853.22</c:v>
                </c:pt>
                <c:pt idx="807" formatCode="#,##0.00">
                  <c:v>7936.01</c:v>
                </c:pt>
                <c:pt idx="808" formatCode="#,##0.00">
                  <c:v>8019.87</c:v>
                </c:pt>
                <c:pt idx="809" formatCode="#,##0.00">
                  <c:v>8103.97</c:v>
                </c:pt>
                <c:pt idx="810" formatCode="#,##0.00">
                  <c:v>8186.93</c:v>
                </c:pt>
                <c:pt idx="811" formatCode="#,##0.00">
                  <c:v>8274.0300000000007</c:v>
                </c:pt>
                <c:pt idx="812" formatCode="#,##0.00">
                  <c:v>8360.31</c:v>
                </c:pt>
                <c:pt idx="813" formatCode="#,##0.00">
                  <c:v>8446.56</c:v>
                </c:pt>
                <c:pt idx="814" formatCode="#,##0.00">
                  <c:v>8532.91</c:v>
                </c:pt>
                <c:pt idx="815" formatCode="#,##0.00">
                  <c:v>8618.81</c:v>
                </c:pt>
                <c:pt idx="816" formatCode="#,##0.00">
                  <c:v>8704.59</c:v>
                </c:pt>
                <c:pt idx="817" formatCode="#,##0.00">
                  <c:v>8789.8799999999992</c:v>
                </c:pt>
                <c:pt idx="818" formatCode="#,##0.00">
                  <c:v>8875.2800000000007</c:v>
                </c:pt>
                <c:pt idx="819" formatCode="#,##0.00">
                  <c:v>8958.9</c:v>
                </c:pt>
                <c:pt idx="820" formatCode="#,##0.00">
                  <c:v>9043.8700000000008</c:v>
                </c:pt>
                <c:pt idx="821" formatCode="#,##0.00">
                  <c:v>9127.9500000000007</c:v>
                </c:pt>
                <c:pt idx="822" formatCode="#,##0.00">
                  <c:v>9213.64</c:v>
                </c:pt>
                <c:pt idx="823" formatCode="#,##0.00">
                  <c:v>9284.52</c:v>
                </c:pt>
                <c:pt idx="824" formatCode="#,##0.00">
                  <c:v>9370.8799999999992</c:v>
                </c:pt>
                <c:pt idx="825" formatCode="#,##0.00">
                  <c:v>9460.61</c:v>
                </c:pt>
                <c:pt idx="826" formatCode="#,##0.00">
                  <c:v>9546.2800000000007</c:v>
                </c:pt>
                <c:pt idx="827" formatCode="#,##0.00">
                  <c:v>9632.51</c:v>
                </c:pt>
                <c:pt idx="828" formatCode="#,##0.00">
                  <c:v>9720.8700000000008</c:v>
                </c:pt>
                <c:pt idx="829" formatCode="#,##0.00">
                  <c:v>9798.93</c:v>
                </c:pt>
                <c:pt idx="830" formatCode="#,##0.00">
                  <c:v>9890.1200000000008</c:v>
                </c:pt>
                <c:pt idx="831" formatCode="#,##0.00">
                  <c:v>9979.4699999999993</c:v>
                </c:pt>
                <c:pt idx="832" formatCode="#,##0.00">
                  <c:v>10068.67</c:v>
                </c:pt>
                <c:pt idx="833" formatCode="#,##0.00">
                  <c:v>10157.23</c:v>
                </c:pt>
                <c:pt idx="834" formatCode="#,##0.00">
                  <c:v>10245.61</c:v>
                </c:pt>
                <c:pt idx="835" formatCode="#,##0.00">
                  <c:v>10335.41</c:v>
                </c:pt>
                <c:pt idx="836" formatCode="#,##0.00">
                  <c:v>10422.86</c:v>
                </c:pt>
                <c:pt idx="837" formatCode="#,##0.00">
                  <c:v>10510.5</c:v>
                </c:pt>
                <c:pt idx="838" formatCode="#,##0.00">
                  <c:v>10598.91</c:v>
                </c:pt>
                <c:pt idx="839" formatCode="#,##0.00">
                  <c:v>10687.71</c:v>
                </c:pt>
                <c:pt idx="840" formatCode="#,##0.00">
                  <c:v>10776.36</c:v>
                </c:pt>
                <c:pt idx="841" formatCode="#,##0.00">
                  <c:v>10864.54</c:v>
                </c:pt>
                <c:pt idx="842" formatCode="#,##0.00">
                  <c:v>10951.79</c:v>
                </c:pt>
                <c:pt idx="843" formatCode="#,##0.00">
                  <c:v>11038.49</c:v>
                </c:pt>
                <c:pt idx="844" formatCode="#,##0.00">
                  <c:v>11124.65</c:v>
                </c:pt>
                <c:pt idx="845" formatCode="#,##0.00">
                  <c:v>11209.98</c:v>
                </c:pt>
                <c:pt idx="846" formatCode="#,##0.00">
                  <c:v>11294.35</c:v>
                </c:pt>
                <c:pt idx="847" formatCode="#,##0.00">
                  <c:v>11377.44</c:v>
                </c:pt>
                <c:pt idx="848" formatCode="#,##0.00">
                  <c:v>11460.03</c:v>
                </c:pt>
                <c:pt idx="849" formatCode="#,##0.00">
                  <c:v>11542.11</c:v>
                </c:pt>
                <c:pt idx="850" formatCode="#,##0.00">
                  <c:v>11620.36</c:v>
                </c:pt>
                <c:pt idx="851" formatCode="#,##0.00">
                  <c:v>11701.76</c:v>
                </c:pt>
                <c:pt idx="852" formatCode="#,##0.00">
                  <c:v>11782.45</c:v>
                </c:pt>
                <c:pt idx="853" formatCode="#,##0.00">
                  <c:v>11862.31</c:v>
                </c:pt>
                <c:pt idx="854" formatCode="#,##0.00">
                  <c:v>11941.74</c:v>
                </c:pt>
                <c:pt idx="855" formatCode="#,##0.00">
                  <c:v>12017.12</c:v>
                </c:pt>
                <c:pt idx="856" formatCode="#,##0.00">
                  <c:v>12096.91</c:v>
                </c:pt>
                <c:pt idx="857" formatCode="#,##0.00">
                  <c:v>12175.18</c:v>
                </c:pt>
                <c:pt idx="858" formatCode="#,##0.00">
                  <c:v>12253.13</c:v>
                </c:pt>
                <c:pt idx="859" formatCode="#,##0.00">
                  <c:v>12329.42</c:v>
                </c:pt>
                <c:pt idx="860" formatCode="#,##0.00">
                  <c:v>12407.38</c:v>
                </c:pt>
                <c:pt idx="861" formatCode="#,##0.00">
                  <c:v>12484.74</c:v>
                </c:pt>
                <c:pt idx="862" formatCode="#,##0.00">
                  <c:v>12562.67</c:v>
                </c:pt>
                <c:pt idx="863" formatCode="#,##0.00">
                  <c:v>12640.83</c:v>
                </c:pt>
                <c:pt idx="864" formatCode="#,##0.00">
                  <c:v>12718.6</c:v>
                </c:pt>
                <c:pt idx="865" formatCode="#,##0.00">
                  <c:v>12796.41</c:v>
                </c:pt>
                <c:pt idx="866" formatCode="#,##0.00">
                  <c:v>12874.49</c:v>
                </c:pt>
                <c:pt idx="867" formatCode="#,##0.00">
                  <c:v>12952.41</c:v>
                </c:pt>
                <c:pt idx="868" formatCode="#,##0.00">
                  <c:v>13030.94</c:v>
                </c:pt>
                <c:pt idx="869" formatCode="#,##0.00">
                  <c:v>13109.51</c:v>
                </c:pt>
                <c:pt idx="870" formatCode="#,##0.00">
                  <c:v>13188.11</c:v>
                </c:pt>
                <c:pt idx="871" formatCode="#,##0.00">
                  <c:v>13266.1</c:v>
                </c:pt>
                <c:pt idx="872" formatCode="#,##0.00">
                  <c:v>13344</c:v>
                </c:pt>
                <c:pt idx="873" formatCode="#,##0.00">
                  <c:v>13422.48</c:v>
                </c:pt>
                <c:pt idx="874" formatCode="#,##0.00">
                  <c:v>13501.14</c:v>
                </c:pt>
                <c:pt idx="875" formatCode="#,##0.00">
                  <c:v>13579.42</c:v>
                </c:pt>
                <c:pt idx="876" formatCode="#,##0.00">
                  <c:v>13657.66</c:v>
                </c:pt>
                <c:pt idx="877" formatCode="#,##0.00">
                  <c:v>13736.01</c:v>
                </c:pt>
                <c:pt idx="878" formatCode="#,##0.00">
                  <c:v>13814.35</c:v>
                </c:pt>
                <c:pt idx="879" formatCode="#,##0.00">
                  <c:v>13893.14</c:v>
                </c:pt>
                <c:pt idx="880" formatCode="#,##0.00">
                  <c:v>13972</c:v>
                </c:pt>
                <c:pt idx="881" formatCode="#,##0.00">
                  <c:v>14051.65</c:v>
                </c:pt>
                <c:pt idx="882" formatCode="#,##0.00">
                  <c:v>14131.81</c:v>
                </c:pt>
                <c:pt idx="883" formatCode="#,##0.00">
                  <c:v>14212.32</c:v>
                </c:pt>
                <c:pt idx="884" formatCode="#,##0.00">
                  <c:v>14292.28</c:v>
                </c:pt>
                <c:pt idx="885" formatCode="#,##0.00">
                  <c:v>14372.06</c:v>
                </c:pt>
                <c:pt idx="886" formatCode="#,##0.00">
                  <c:v>14452.15</c:v>
                </c:pt>
                <c:pt idx="887" formatCode="#,##0.00">
                  <c:v>14533.18</c:v>
                </c:pt>
                <c:pt idx="888" formatCode="#,##0.00">
                  <c:v>14614.18</c:v>
                </c:pt>
                <c:pt idx="889" formatCode="#,##0.00">
                  <c:v>14695.03</c:v>
                </c:pt>
                <c:pt idx="890" formatCode="#,##0.00">
                  <c:v>14776.02</c:v>
                </c:pt>
                <c:pt idx="891" formatCode="#,##0.00">
                  <c:v>14857.17</c:v>
                </c:pt>
                <c:pt idx="892" formatCode="#,##0.00">
                  <c:v>14938.4</c:v>
                </c:pt>
                <c:pt idx="893" formatCode="#,##0.00">
                  <c:v>15019.68</c:v>
                </c:pt>
                <c:pt idx="894" formatCode="#,##0.00">
                  <c:v>15100.78</c:v>
                </c:pt>
                <c:pt idx="895" formatCode="#,##0.00">
                  <c:v>15181.5</c:v>
                </c:pt>
                <c:pt idx="896" formatCode="#,##0.00">
                  <c:v>15262.26</c:v>
                </c:pt>
                <c:pt idx="897" formatCode="#,##0.00">
                  <c:v>15343.19</c:v>
                </c:pt>
                <c:pt idx="898" formatCode="#,##0.00">
                  <c:v>15424.28</c:v>
                </c:pt>
                <c:pt idx="899" formatCode="#,##0.00">
                  <c:v>15497.1</c:v>
                </c:pt>
                <c:pt idx="900" formatCode="#,##0.00">
                  <c:v>15580.25</c:v>
                </c:pt>
                <c:pt idx="901" formatCode="#,##0.00">
                  <c:v>15662.56</c:v>
                </c:pt>
                <c:pt idx="902" formatCode="#,##0.00">
                  <c:v>15744.63</c:v>
                </c:pt>
                <c:pt idx="903" formatCode="#,##0.00">
                  <c:v>15826.62</c:v>
                </c:pt>
                <c:pt idx="904" formatCode="#,##0.00">
                  <c:v>15908.46</c:v>
                </c:pt>
                <c:pt idx="905" formatCode="#,##0.00">
                  <c:v>15987.49</c:v>
                </c:pt>
                <c:pt idx="906" formatCode="#,##0.00">
                  <c:v>16070.19</c:v>
                </c:pt>
                <c:pt idx="907" formatCode="#,##0.00">
                  <c:v>16151.78</c:v>
                </c:pt>
                <c:pt idx="908" formatCode="#,##0.00">
                  <c:v>16233.41</c:v>
                </c:pt>
                <c:pt idx="909" formatCode="#,##0.00">
                  <c:v>16311.76</c:v>
                </c:pt>
                <c:pt idx="910" formatCode="#,##0.00">
                  <c:v>16393.740000000002</c:v>
                </c:pt>
                <c:pt idx="911" formatCode="#,##0.00">
                  <c:v>16475.939999999999</c:v>
                </c:pt>
                <c:pt idx="912" formatCode="#,##0.00">
                  <c:v>16558.04</c:v>
                </c:pt>
                <c:pt idx="913" formatCode="#,##0.00">
                  <c:v>16639.990000000002</c:v>
                </c:pt>
                <c:pt idx="914" formatCode="#,##0.00">
                  <c:v>16721.88</c:v>
                </c:pt>
                <c:pt idx="915" formatCode="#,##0.00">
                  <c:v>16803.82</c:v>
                </c:pt>
                <c:pt idx="916" formatCode="#,##0.00">
                  <c:v>16885.95</c:v>
                </c:pt>
                <c:pt idx="917" formatCode="#,##0.00">
                  <c:v>16968.599999999999</c:v>
                </c:pt>
                <c:pt idx="918" formatCode="#,##0.00">
                  <c:v>17052.099999999999</c:v>
                </c:pt>
                <c:pt idx="919" formatCode="#,##0.00">
                  <c:v>17135.16</c:v>
                </c:pt>
                <c:pt idx="920" formatCode="#,##0.00">
                  <c:v>17218.099999999999</c:v>
                </c:pt>
                <c:pt idx="921" formatCode="#,##0.00">
                  <c:v>17302.14</c:v>
                </c:pt>
                <c:pt idx="922" formatCode="#,##0.00">
                  <c:v>17385.259999999998</c:v>
                </c:pt>
                <c:pt idx="923" formatCode="#,##0.00">
                  <c:v>17466.7</c:v>
                </c:pt>
                <c:pt idx="924" formatCode="#,##0.00">
                  <c:v>17548.560000000001</c:v>
                </c:pt>
                <c:pt idx="925" formatCode="#,##0.00">
                  <c:v>17630.57</c:v>
                </c:pt>
                <c:pt idx="926" formatCode="#,##0.00">
                  <c:v>17712.63</c:v>
                </c:pt>
                <c:pt idx="927" formatCode="#,##0.00">
                  <c:v>17794.080000000002</c:v>
                </c:pt>
                <c:pt idx="928" formatCode="#,##0.00">
                  <c:v>17875.490000000002</c:v>
                </c:pt>
                <c:pt idx="929" formatCode="#,##0.00">
                  <c:v>17957.59</c:v>
                </c:pt>
                <c:pt idx="930" formatCode="#,##0.00">
                  <c:v>18039.939999999999</c:v>
                </c:pt>
                <c:pt idx="931" formatCode="#,##0.00">
                  <c:v>18122.43</c:v>
                </c:pt>
                <c:pt idx="932" formatCode="#,##0.00">
                  <c:v>18204.95</c:v>
                </c:pt>
                <c:pt idx="933" formatCode="#,##0.00">
                  <c:v>18287.419999999998</c:v>
                </c:pt>
                <c:pt idx="934" formatCode="#,##0.00">
                  <c:v>18369.78</c:v>
                </c:pt>
                <c:pt idx="935" formatCode="#,##0.00">
                  <c:v>18452.2</c:v>
                </c:pt>
                <c:pt idx="936" formatCode="#,##0.00">
                  <c:v>18534.61</c:v>
                </c:pt>
                <c:pt idx="937" formatCode="#,##0.00">
                  <c:v>18616.97</c:v>
                </c:pt>
                <c:pt idx="938" formatCode="#,##0.00">
                  <c:v>18699.47</c:v>
                </c:pt>
                <c:pt idx="939" formatCode="#,##0.00">
                  <c:v>18781.95</c:v>
                </c:pt>
                <c:pt idx="940" formatCode="#,##0.00">
                  <c:v>18864.400000000001</c:v>
                </c:pt>
                <c:pt idx="941" formatCode="#,##0.00">
                  <c:v>18946.71</c:v>
                </c:pt>
                <c:pt idx="942" formatCode="#,##0.00">
                  <c:v>19028.86</c:v>
                </c:pt>
                <c:pt idx="943" formatCode="#,##0.00">
                  <c:v>19111.09</c:v>
                </c:pt>
                <c:pt idx="944" formatCode="#,##0.00">
                  <c:v>19193.46</c:v>
                </c:pt>
                <c:pt idx="945" formatCode="#,##0.00">
                  <c:v>19275.939999999999</c:v>
                </c:pt>
                <c:pt idx="946" formatCode="#,##0.00">
                  <c:v>19358.62</c:v>
                </c:pt>
                <c:pt idx="947" formatCode="#,##0.00">
                  <c:v>19441.13</c:v>
                </c:pt>
                <c:pt idx="948" formatCode="#,##0.00">
                  <c:v>19523.79</c:v>
                </c:pt>
                <c:pt idx="949" formatCode="#,##0.00">
                  <c:v>19606.439999999999</c:v>
                </c:pt>
                <c:pt idx="950" formatCode="#,##0.00">
                  <c:v>19688.990000000002</c:v>
                </c:pt>
                <c:pt idx="951" formatCode="#,##0.00">
                  <c:v>19771.560000000001</c:v>
                </c:pt>
                <c:pt idx="952" formatCode="#,##0.00">
                  <c:v>19853.86</c:v>
                </c:pt>
                <c:pt idx="953" formatCode="#,##0.00">
                  <c:v>19936.12</c:v>
                </c:pt>
                <c:pt idx="954" formatCode="#,##0.00">
                  <c:v>20018.330000000002</c:v>
                </c:pt>
                <c:pt idx="955" formatCode="#,##0.00">
                  <c:v>20099.88</c:v>
                </c:pt>
                <c:pt idx="956" formatCode="#,##0.00">
                  <c:v>20181.71</c:v>
                </c:pt>
                <c:pt idx="957" formatCode="#,##0.00">
                  <c:v>20263.53</c:v>
                </c:pt>
                <c:pt idx="958" formatCode="#,##0.00">
                  <c:v>20343.349999999999</c:v>
                </c:pt>
                <c:pt idx="959" formatCode="#,##0.00">
                  <c:v>20425.63</c:v>
                </c:pt>
                <c:pt idx="960" formatCode="#,##0.00">
                  <c:v>20507.63</c:v>
                </c:pt>
                <c:pt idx="961" formatCode="#,##0.00">
                  <c:v>20587.310000000001</c:v>
                </c:pt>
                <c:pt idx="962" formatCode="#,##0.00">
                  <c:v>20668.66</c:v>
                </c:pt>
                <c:pt idx="963" formatCode="#,##0.00">
                  <c:v>20749.560000000001</c:v>
                </c:pt>
                <c:pt idx="964" formatCode="#,##0.00">
                  <c:v>20829.96</c:v>
                </c:pt>
                <c:pt idx="965" formatCode="#,##0.00">
                  <c:v>20909.490000000002</c:v>
                </c:pt>
                <c:pt idx="966" formatCode="#,##0.00">
                  <c:v>20989.26</c:v>
                </c:pt>
                <c:pt idx="967" formatCode="#,##0.00">
                  <c:v>21068.65</c:v>
                </c:pt>
                <c:pt idx="968" formatCode="#,##0.00">
                  <c:v>21147.74</c:v>
                </c:pt>
                <c:pt idx="969" formatCode="#,##0.00">
                  <c:v>21226.57</c:v>
                </c:pt>
                <c:pt idx="970" formatCode="#,##0.00">
                  <c:v>21305.21</c:v>
                </c:pt>
                <c:pt idx="971" formatCode="#,##0.00">
                  <c:v>21383.66</c:v>
                </c:pt>
                <c:pt idx="972" formatCode="#,##0.00">
                  <c:v>21461.47</c:v>
                </c:pt>
                <c:pt idx="973" formatCode="#,##0.00">
                  <c:v>21539.09</c:v>
                </c:pt>
                <c:pt idx="974" formatCode="#,##0.00">
                  <c:v>21618.76</c:v>
                </c:pt>
                <c:pt idx="975" formatCode="#,##0.00">
                  <c:v>21696.48</c:v>
                </c:pt>
                <c:pt idx="976" formatCode="#,##0.00">
                  <c:v>21774.19</c:v>
                </c:pt>
                <c:pt idx="977" formatCode="#,##0.00">
                  <c:v>21851.35</c:v>
                </c:pt>
                <c:pt idx="978" formatCode="#,##0.00">
                  <c:v>21924.71</c:v>
                </c:pt>
                <c:pt idx="979" formatCode="#,##0.00">
                  <c:v>22001.56</c:v>
                </c:pt>
                <c:pt idx="980" formatCode="#,##0.00">
                  <c:v>22077.279999999999</c:v>
                </c:pt>
                <c:pt idx="981" formatCode="#,##0.00">
                  <c:v>22152.05</c:v>
                </c:pt>
                <c:pt idx="982" formatCode="#,##0.00">
                  <c:v>22226.81</c:v>
                </c:pt>
                <c:pt idx="983" formatCode="#,##0.00">
                  <c:v>22301.14</c:v>
                </c:pt>
                <c:pt idx="984" formatCode="#,##0.00">
                  <c:v>22375.08</c:v>
                </c:pt>
                <c:pt idx="985" formatCode="#,##0.00">
                  <c:v>22449.26</c:v>
                </c:pt>
                <c:pt idx="986" formatCode="#,##0.00">
                  <c:v>22523.38</c:v>
                </c:pt>
                <c:pt idx="987" formatCode="#,##0.00">
                  <c:v>22597.3</c:v>
                </c:pt>
                <c:pt idx="988" formatCode="#,##0.00">
                  <c:v>22665.69</c:v>
                </c:pt>
                <c:pt idx="989" formatCode="#,##0.00">
                  <c:v>22740.53</c:v>
                </c:pt>
                <c:pt idx="990" formatCode="#,##0.00">
                  <c:v>22814.76</c:v>
                </c:pt>
                <c:pt idx="991" formatCode="#,##0.00">
                  <c:v>22888.51</c:v>
                </c:pt>
                <c:pt idx="992" formatCode="#,##0.00">
                  <c:v>22962.42</c:v>
                </c:pt>
                <c:pt idx="993" formatCode="#,##0.00">
                  <c:v>23035.91</c:v>
                </c:pt>
                <c:pt idx="994" formatCode="#,##0.00">
                  <c:v>23106.38</c:v>
                </c:pt>
                <c:pt idx="995" formatCode="#,##0.00">
                  <c:v>23179.41</c:v>
                </c:pt>
                <c:pt idx="996" formatCode="#,##0.00">
                  <c:v>23251.62</c:v>
                </c:pt>
                <c:pt idx="997" formatCode="#,##0.00">
                  <c:v>23323.31</c:v>
                </c:pt>
                <c:pt idx="998" formatCode="#,##0.00">
                  <c:v>23394.36</c:v>
                </c:pt>
                <c:pt idx="999" formatCode="#,##0.00">
                  <c:v>23465.15</c:v>
                </c:pt>
                <c:pt idx="1000" formatCode="#,##0.00">
                  <c:v>23535.87</c:v>
                </c:pt>
                <c:pt idx="1001" formatCode="#,##0.00">
                  <c:v>23606.3</c:v>
                </c:pt>
                <c:pt idx="1002" formatCode="#,##0.00">
                  <c:v>23676.25</c:v>
                </c:pt>
                <c:pt idx="1003" formatCode="#,##0.00">
                  <c:v>23745.53</c:v>
                </c:pt>
                <c:pt idx="1004" formatCode="#,##0.00">
                  <c:v>23814.25</c:v>
                </c:pt>
                <c:pt idx="1005" formatCode="#,##0.00">
                  <c:v>23882.41</c:v>
                </c:pt>
                <c:pt idx="1006" formatCode="#,##0.00">
                  <c:v>23950.080000000002</c:v>
                </c:pt>
                <c:pt idx="1007" formatCode="#,##0.00">
                  <c:v>24017.26</c:v>
                </c:pt>
                <c:pt idx="1008" formatCode="#,##0.00">
                  <c:v>24084.05</c:v>
                </c:pt>
                <c:pt idx="1009" formatCode="#,##0.00">
                  <c:v>24150.400000000001</c:v>
                </c:pt>
                <c:pt idx="1010" formatCode="#,##0.00">
                  <c:v>24216.3</c:v>
                </c:pt>
                <c:pt idx="1011" formatCode="#,##0.00">
                  <c:v>24281.98</c:v>
                </c:pt>
                <c:pt idx="1012" formatCode="#,##0.00">
                  <c:v>24347.34</c:v>
                </c:pt>
                <c:pt idx="1013" formatCode="#,##0.00">
                  <c:v>24412.45</c:v>
                </c:pt>
                <c:pt idx="1014" formatCode="#,##0.00">
                  <c:v>24477.39</c:v>
                </c:pt>
                <c:pt idx="1015" formatCode="#,##0.00">
                  <c:v>24541.88</c:v>
                </c:pt>
                <c:pt idx="1016" formatCode="#,##0.00">
                  <c:v>24605.93</c:v>
                </c:pt>
                <c:pt idx="1017" formatCode="#,##0.00">
                  <c:v>24669.98</c:v>
                </c:pt>
                <c:pt idx="1018" formatCode="#,##0.00">
                  <c:v>24733.79</c:v>
                </c:pt>
                <c:pt idx="1019" formatCode="#,##0.00">
                  <c:v>24797.29</c:v>
                </c:pt>
                <c:pt idx="1020" formatCode="#,##0.00">
                  <c:v>24860.61</c:v>
                </c:pt>
                <c:pt idx="1021" formatCode="#,##0.00">
                  <c:v>24923.66</c:v>
                </c:pt>
                <c:pt idx="1022" formatCode="#,##0.00">
                  <c:v>24986.33</c:v>
                </c:pt>
                <c:pt idx="1023" formatCode="#,##0.00">
                  <c:v>25048.7</c:v>
                </c:pt>
                <c:pt idx="1024" formatCode="#,##0.00">
                  <c:v>25110.6</c:v>
                </c:pt>
                <c:pt idx="1025" formatCode="#,##0.00">
                  <c:v>25172.21</c:v>
                </c:pt>
                <c:pt idx="1026" formatCode="#,##0.00">
                  <c:v>25233.63</c:v>
                </c:pt>
                <c:pt idx="1027" formatCode="#,##0.00">
                  <c:v>25294.32</c:v>
                </c:pt>
                <c:pt idx="1028" formatCode="#,##0.00">
                  <c:v>25354.49</c:v>
                </c:pt>
                <c:pt idx="1029" formatCode="#,##0.00">
                  <c:v>25418.880000000001</c:v>
                </c:pt>
                <c:pt idx="1030" formatCode="#,##0.00">
                  <c:v>25481.41</c:v>
                </c:pt>
                <c:pt idx="1031" formatCode="#,##0.00">
                  <c:v>25542.75</c:v>
                </c:pt>
                <c:pt idx="1032" formatCode="#,##0.00">
                  <c:v>25604.05</c:v>
                </c:pt>
                <c:pt idx="1033" formatCode="#,##0.00">
                  <c:v>25665.66</c:v>
                </c:pt>
                <c:pt idx="1034" formatCode="#,##0.00">
                  <c:v>25727.63</c:v>
                </c:pt>
                <c:pt idx="1035" formatCode="#,##0.00">
                  <c:v>25789.87</c:v>
                </c:pt>
                <c:pt idx="1036" formatCode="#,##0.00">
                  <c:v>25851.99</c:v>
                </c:pt>
                <c:pt idx="1037" formatCode="#,##0.00">
                  <c:v>25914.78</c:v>
                </c:pt>
                <c:pt idx="1038" formatCode="#,##0.00">
                  <c:v>25976.74</c:v>
                </c:pt>
                <c:pt idx="1039" formatCode="#,##0.00">
                  <c:v>26036.42</c:v>
                </c:pt>
                <c:pt idx="1040" formatCode="#,##0.00">
                  <c:v>26100.67</c:v>
                </c:pt>
                <c:pt idx="1041" formatCode="#,##0.00">
                  <c:v>26164.81</c:v>
                </c:pt>
                <c:pt idx="1042" formatCode="#,##0.00">
                  <c:v>26228.74</c:v>
                </c:pt>
                <c:pt idx="1043" formatCode="#,##0.00">
                  <c:v>26292.66</c:v>
                </c:pt>
                <c:pt idx="1044" formatCode="#,##0.00">
                  <c:v>26356.57</c:v>
                </c:pt>
                <c:pt idx="1045" formatCode="#,##0.00">
                  <c:v>26419.919999999998</c:v>
                </c:pt>
                <c:pt idx="1046" formatCode="#,##0.00">
                  <c:v>26483.759999999998</c:v>
                </c:pt>
                <c:pt idx="1047" formatCode="#,##0.00">
                  <c:v>26547.83</c:v>
                </c:pt>
                <c:pt idx="1048" formatCode="#,##0.00">
                  <c:v>26612.03</c:v>
                </c:pt>
                <c:pt idx="1049" formatCode="#,##0.00">
                  <c:v>26676.33</c:v>
                </c:pt>
                <c:pt idx="1050" formatCode="#,##0.00">
                  <c:v>26740.89</c:v>
                </c:pt>
                <c:pt idx="1051" formatCode="#,##0.00">
                  <c:v>26805.63</c:v>
                </c:pt>
                <c:pt idx="1052" formatCode="#,##0.00">
                  <c:v>26870.54</c:v>
                </c:pt>
                <c:pt idx="1053" formatCode="#,##0.00">
                  <c:v>26935.48</c:v>
                </c:pt>
                <c:pt idx="1054" formatCode="#,##0.00">
                  <c:v>27000.66</c:v>
                </c:pt>
                <c:pt idx="1055" formatCode="#,##0.00">
                  <c:v>27065.88</c:v>
                </c:pt>
                <c:pt idx="1056" formatCode="#,##0.00">
                  <c:v>27131.46</c:v>
                </c:pt>
                <c:pt idx="1057" formatCode="#,##0.00">
                  <c:v>27197.3</c:v>
                </c:pt>
                <c:pt idx="1058" formatCode="#,##0.00">
                  <c:v>27263.37</c:v>
                </c:pt>
                <c:pt idx="1059" formatCode="#,##0.00">
                  <c:v>27329.66</c:v>
                </c:pt>
                <c:pt idx="1060" formatCode="#,##0.00">
                  <c:v>27396.32</c:v>
                </c:pt>
                <c:pt idx="1061" formatCode="#,##0.00">
                  <c:v>27463.51</c:v>
                </c:pt>
                <c:pt idx="1062" formatCode="#,##0.00">
                  <c:v>27531.07</c:v>
                </c:pt>
                <c:pt idx="1063" formatCode="#,##0.00">
                  <c:v>27599.09</c:v>
                </c:pt>
                <c:pt idx="1064" formatCode="#,##0.00">
                  <c:v>27666.82</c:v>
                </c:pt>
                <c:pt idx="1065" formatCode="#,##0.00">
                  <c:v>27736.01</c:v>
                </c:pt>
                <c:pt idx="1066" formatCode="#,##0.00">
                  <c:v>27805.22</c:v>
                </c:pt>
                <c:pt idx="1067" formatCode="#,##0.00">
                  <c:v>27873.89</c:v>
                </c:pt>
                <c:pt idx="1068" formatCode="#,##0.00">
                  <c:v>27943.03</c:v>
                </c:pt>
                <c:pt idx="1069" formatCode="#,##0.00">
                  <c:v>28013.54</c:v>
                </c:pt>
                <c:pt idx="1070" formatCode="#,##0.00">
                  <c:v>28084.71</c:v>
                </c:pt>
                <c:pt idx="1071" formatCode="#,##0.00">
                  <c:v>28156.02</c:v>
                </c:pt>
                <c:pt idx="1072" formatCode="#,##0.00">
                  <c:v>28226.28</c:v>
                </c:pt>
                <c:pt idx="1073" formatCode="#,##0.00">
                  <c:v>28299.34</c:v>
                </c:pt>
                <c:pt idx="1074" formatCode="#,##0.00">
                  <c:v>28372.62</c:v>
                </c:pt>
                <c:pt idx="1075" formatCode="#,##0.00">
                  <c:v>28445.08</c:v>
                </c:pt>
                <c:pt idx="1076" formatCode="#,##0.00">
                  <c:v>28518.639999999999</c:v>
                </c:pt>
                <c:pt idx="1077" formatCode="#,##0.00">
                  <c:v>28592.86</c:v>
                </c:pt>
                <c:pt idx="1078" formatCode="#,##0.00">
                  <c:v>28667.62</c:v>
                </c:pt>
                <c:pt idx="1079" formatCode="#,##0.00">
                  <c:v>28742.799999999999</c:v>
                </c:pt>
                <c:pt idx="1080" formatCode="#,##0.00">
                  <c:v>28817.98</c:v>
                </c:pt>
                <c:pt idx="1081" formatCode="#,##0.00">
                  <c:v>28893.360000000001</c:v>
                </c:pt>
                <c:pt idx="1082" formatCode="#,##0.00">
                  <c:v>28969.78</c:v>
                </c:pt>
                <c:pt idx="1083" formatCode="#,##0.00">
                  <c:v>29046.63</c:v>
                </c:pt>
                <c:pt idx="1084" formatCode="#,##0.00">
                  <c:v>29123.8</c:v>
                </c:pt>
                <c:pt idx="1085" formatCode="#,##0.00">
                  <c:v>29201.32</c:v>
                </c:pt>
                <c:pt idx="1086" formatCode="#,##0.00">
                  <c:v>29279.21</c:v>
                </c:pt>
                <c:pt idx="1087" formatCode="#,##0.00">
                  <c:v>29357.3</c:v>
                </c:pt>
                <c:pt idx="1088" formatCode="#,##0.00">
                  <c:v>29435.79</c:v>
                </c:pt>
                <c:pt idx="1089" formatCode="#,##0.00">
                  <c:v>29514.62</c:v>
                </c:pt>
                <c:pt idx="1090" formatCode="#,##0.00">
                  <c:v>29593.78</c:v>
                </c:pt>
                <c:pt idx="1091" formatCode="#,##0.00">
                  <c:v>29673.39</c:v>
                </c:pt>
                <c:pt idx="1092" formatCode="#,##0.00">
                  <c:v>29753.55</c:v>
                </c:pt>
                <c:pt idx="1093" formatCode="#,##0.00">
                  <c:v>29833.88</c:v>
                </c:pt>
                <c:pt idx="1094" formatCode="#,##0.00">
                  <c:v>29914.38</c:v>
                </c:pt>
                <c:pt idx="1095" formatCode="#,##0.00">
                  <c:v>29995.77</c:v>
                </c:pt>
                <c:pt idx="1096" formatCode="#,##0.00">
                  <c:v>30077.74</c:v>
                </c:pt>
                <c:pt idx="1097" formatCode="#,##0.00">
                  <c:v>30160.06</c:v>
                </c:pt>
                <c:pt idx="1098" formatCode="#,##0.00">
                  <c:v>30242.82</c:v>
                </c:pt>
                <c:pt idx="1099" formatCode="#,##0.00">
                  <c:v>30326.55</c:v>
                </c:pt>
                <c:pt idx="1100" formatCode="#,##0.00">
                  <c:v>30410.77</c:v>
                </c:pt>
                <c:pt idx="1101" formatCode="#,##0.00">
                  <c:v>30495.47</c:v>
                </c:pt>
                <c:pt idx="1102" formatCode="#,##0.00">
                  <c:v>30580.7</c:v>
                </c:pt>
                <c:pt idx="1103" formatCode="#,##0.00">
                  <c:v>30666.47</c:v>
                </c:pt>
                <c:pt idx="1104" formatCode="#,##0.00">
                  <c:v>30752.81</c:v>
                </c:pt>
                <c:pt idx="1105" formatCode="#,##0.00">
                  <c:v>30839.45</c:v>
                </c:pt>
                <c:pt idx="1106" formatCode="#,##0.00">
                  <c:v>30926.48</c:v>
                </c:pt>
                <c:pt idx="1107" formatCode="#,##0.00">
                  <c:v>31014.31</c:v>
                </c:pt>
                <c:pt idx="1108" formatCode="#,##0.00">
                  <c:v>31102.51</c:v>
                </c:pt>
                <c:pt idx="1109" formatCode="#,##0.00">
                  <c:v>31191.279999999999</c:v>
                </c:pt>
                <c:pt idx="1110" formatCode="#,##0.00">
                  <c:v>31280.48</c:v>
                </c:pt>
                <c:pt idx="1111" formatCode="#,##0.00">
                  <c:v>31370.58</c:v>
                </c:pt>
                <c:pt idx="1112" formatCode="#,##0.00">
                  <c:v>31461.4</c:v>
                </c:pt>
                <c:pt idx="1113" formatCode="#,##0.00">
                  <c:v>31552.54</c:v>
                </c:pt>
                <c:pt idx="1114" formatCode="#,##0.00">
                  <c:v>31644.18</c:v>
                </c:pt>
                <c:pt idx="1115" formatCode="#,##0.00">
                  <c:v>31736.55</c:v>
                </c:pt>
                <c:pt idx="1116" formatCode="#,##0.00">
                  <c:v>31829.5</c:v>
                </c:pt>
                <c:pt idx="1117" formatCode="#,##0.00">
                  <c:v>31922.68</c:v>
                </c:pt>
                <c:pt idx="1118" formatCode="#,##0.00">
                  <c:v>32016.51</c:v>
                </c:pt>
                <c:pt idx="1119" formatCode="#,##0.00">
                  <c:v>32110.639999999999</c:v>
                </c:pt>
                <c:pt idx="1120" formatCode="#,##0.00">
                  <c:v>32205.73</c:v>
                </c:pt>
                <c:pt idx="1121" formatCode="#,##0.00">
                  <c:v>32301.23</c:v>
                </c:pt>
                <c:pt idx="1122" formatCode="#,##0.00">
                  <c:v>32397.360000000001</c:v>
                </c:pt>
                <c:pt idx="1123" formatCode="#,##0.00">
                  <c:v>32494.09</c:v>
                </c:pt>
                <c:pt idx="1124" formatCode="#,##0.00">
                  <c:v>32591.35</c:v>
                </c:pt>
                <c:pt idx="1125" formatCode="#,##0.00">
                  <c:v>32688.959999999999</c:v>
                </c:pt>
                <c:pt idx="1126" formatCode="#,##0.00">
                  <c:v>32786.99</c:v>
                </c:pt>
                <c:pt idx="1127" formatCode="#,##0.00">
                  <c:v>32885.800000000003</c:v>
                </c:pt>
                <c:pt idx="1128" formatCode="#,##0.00">
                  <c:v>32985.160000000003</c:v>
                </c:pt>
                <c:pt idx="1129" formatCode="#,##0.00">
                  <c:v>33085.199999999997</c:v>
                </c:pt>
                <c:pt idx="1130" formatCode="#,##0.00">
                  <c:v>33185.71</c:v>
                </c:pt>
                <c:pt idx="1131" formatCode="#,##0.00">
                  <c:v>33286.660000000003</c:v>
                </c:pt>
                <c:pt idx="1132" formatCode="#,##0.00">
                  <c:v>33388.339999999997</c:v>
                </c:pt>
                <c:pt idx="1133" formatCode="#,##0.00">
                  <c:v>33490.11</c:v>
                </c:pt>
                <c:pt idx="1134" formatCode="#,##0.00">
                  <c:v>33593.03</c:v>
                </c:pt>
                <c:pt idx="1135" formatCode="#,##0.00">
                  <c:v>33696.33</c:v>
                </c:pt>
                <c:pt idx="1136" formatCode="#,##0.00">
                  <c:v>33800.26</c:v>
                </c:pt>
                <c:pt idx="1137" formatCode="#,##0.00">
                  <c:v>33904.54</c:v>
                </c:pt>
                <c:pt idx="1138" formatCode="#,##0.00">
                  <c:v>34009.75</c:v>
                </c:pt>
                <c:pt idx="1139" formatCode="#,##0.00">
                  <c:v>34115.61</c:v>
                </c:pt>
                <c:pt idx="1140" formatCode="#,##0.00">
                  <c:v>34221.5</c:v>
                </c:pt>
                <c:pt idx="1141" formatCode="#,##0.00">
                  <c:v>34328.46</c:v>
                </c:pt>
                <c:pt idx="1142" formatCode="#,##0.00">
                  <c:v>34436.269999999997</c:v>
                </c:pt>
                <c:pt idx="1143" formatCode="#,##0.00">
                  <c:v>34544.879999999997</c:v>
                </c:pt>
                <c:pt idx="1144" formatCode="#,##0.00">
                  <c:v>34654.28</c:v>
                </c:pt>
                <c:pt idx="1145" formatCode="#,##0.00">
                  <c:v>34764.28</c:v>
                </c:pt>
                <c:pt idx="1146" formatCode="#,##0.00">
                  <c:v>34875.11</c:v>
                </c:pt>
                <c:pt idx="1147" formatCode="#,##0.00">
                  <c:v>34986.31</c:v>
                </c:pt>
                <c:pt idx="1148" formatCode="#,##0.00">
                  <c:v>35097.85</c:v>
                </c:pt>
                <c:pt idx="1149" formatCode="#,##0.00">
                  <c:v>35210.07</c:v>
                </c:pt>
                <c:pt idx="1150" formatCode="#,##0.00">
                  <c:v>35322.49</c:v>
                </c:pt>
                <c:pt idx="1151" formatCode="#,##0.00">
                  <c:v>35435.57</c:v>
                </c:pt>
                <c:pt idx="1152" formatCode="#,##0.00">
                  <c:v>35549.97</c:v>
                </c:pt>
                <c:pt idx="1153" formatCode="#,##0.00">
                  <c:v>35665.379999999997</c:v>
                </c:pt>
                <c:pt idx="1154" formatCode="#,##0.00">
                  <c:v>35781.06</c:v>
                </c:pt>
                <c:pt idx="1155" formatCode="#,##0.00">
                  <c:v>35896.61</c:v>
                </c:pt>
                <c:pt idx="1156" formatCode="#,##0.00">
                  <c:v>36012.129999999997</c:v>
                </c:pt>
                <c:pt idx="1157" formatCode="#,##0.00">
                  <c:v>36127.71</c:v>
                </c:pt>
                <c:pt idx="1158" formatCode="#,##0.00">
                  <c:v>36244.43</c:v>
                </c:pt>
                <c:pt idx="1159" formatCode="#,##0.00">
                  <c:v>36361.89</c:v>
                </c:pt>
                <c:pt idx="1160" formatCode="#,##0.00">
                  <c:v>36479.54</c:v>
                </c:pt>
                <c:pt idx="1161" formatCode="#,##0.00">
                  <c:v>36597.410000000003</c:v>
                </c:pt>
                <c:pt idx="1162" formatCode="#,##0.00">
                  <c:v>36716.239999999998</c:v>
                </c:pt>
                <c:pt idx="1163" formatCode="#,##0.00">
                  <c:v>36836.089999999997</c:v>
                </c:pt>
                <c:pt idx="1164" formatCode="#,##0.00">
                  <c:v>36957.35</c:v>
                </c:pt>
                <c:pt idx="1165" formatCode="#,##0.00">
                  <c:v>37079.5</c:v>
                </c:pt>
                <c:pt idx="1166" formatCode="#,##0.00">
                  <c:v>37202.639999999999</c:v>
                </c:pt>
                <c:pt idx="1167" formatCode="#,##0.00">
                  <c:v>37325.31</c:v>
                </c:pt>
                <c:pt idx="1168" formatCode="#,##0.00">
                  <c:v>37447.43</c:v>
                </c:pt>
                <c:pt idx="1169" formatCode="#,##0.00">
                  <c:v>37567.519999999997</c:v>
                </c:pt>
                <c:pt idx="1170" formatCode="#,##0.00">
                  <c:v>37686.6</c:v>
                </c:pt>
                <c:pt idx="1171" formatCode="#,##0.00">
                  <c:v>37805.879999999997</c:v>
                </c:pt>
                <c:pt idx="1172" formatCode="#,##0.00">
                  <c:v>37925.230000000003</c:v>
                </c:pt>
                <c:pt idx="1173" formatCode="#,##0.00">
                  <c:v>38045.18</c:v>
                </c:pt>
                <c:pt idx="1174" formatCode="#,##0.00">
                  <c:v>38165.18</c:v>
                </c:pt>
                <c:pt idx="1175" formatCode="#,##0.00">
                  <c:v>38285.599999999999</c:v>
                </c:pt>
                <c:pt idx="1176" formatCode="#,##0.00">
                  <c:v>38406.300000000003</c:v>
                </c:pt>
                <c:pt idx="1177" formatCode="#,##0.00">
                  <c:v>38527.269999999997</c:v>
                </c:pt>
                <c:pt idx="1178" formatCode="#,##0.00">
                  <c:v>38648.67</c:v>
                </c:pt>
                <c:pt idx="1179" formatCode="#,##0.00">
                  <c:v>38770.699999999997</c:v>
                </c:pt>
                <c:pt idx="1180" formatCode="#,##0.00">
                  <c:v>38892.949999999997</c:v>
                </c:pt>
                <c:pt idx="1181" formatCode="#,##0.00">
                  <c:v>39015.269999999997</c:v>
                </c:pt>
                <c:pt idx="1182" formatCode="#,##0.00">
                  <c:v>39137.879999999997</c:v>
                </c:pt>
                <c:pt idx="1183" formatCode="#,##0.00">
                  <c:v>39261.129999999997</c:v>
                </c:pt>
                <c:pt idx="1184" formatCode="#,##0.00">
                  <c:v>39384.370000000003</c:v>
                </c:pt>
                <c:pt idx="1185" formatCode="#,##0.00">
                  <c:v>39507.839999999997</c:v>
                </c:pt>
                <c:pt idx="1186" formatCode="#,##0.00">
                  <c:v>39631.43</c:v>
                </c:pt>
                <c:pt idx="1187" formatCode="#,##0.00">
                  <c:v>39754.79</c:v>
                </c:pt>
                <c:pt idx="1188" formatCode="#,##0.00">
                  <c:v>39878.75</c:v>
                </c:pt>
                <c:pt idx="1189" formatCode="#,##0.00">
                  <c:v>40003.11</c:v>
                </c:pt>
                <c:pt idx="1190" formatCode="#,##0.00">
                  <c:v>40127.730000000003</c:v>
                </c:pt>
                <c:pt idx="1191" formatCode="#,##0.00">
                  <c:v>40252.720000000001</c:v>
                </c:pt>
                <c:pt idx="1192" formatCode="#,##0.00">
                  <c:v>40377.67</c:v>
                </c:pt>
                <c:pt idx="1193" formatCode="#,##0.00">
                  <c:v>40502.76</c:v>
                </c:pt>
                <c:pt idx="1194" formatCode="#,##0.00">
                  <c:v>40628.03</c:v>
                </c:pt>
                <c:pt idx="1195" formatCode="#,##0.00">
                  <c:v>40753.410000000003</c:v>
                </c:pt>
                <c:pt idx="1196" formatCode="#,##0.00">
                  <c:v>40878.97</c:v>
                </c:pt>
                <c:pt idx="1197" formatCode="#,##0.00">
                  <c:v>41004.74</c:v>
                </c:pt>
                <c:pt idx="1198" formatCode="#,##0.00">
                  <c:v>41130.800000000003</c:v>
                </c:pt>
                <c:pt idx="1199" formatCode="#,##0.00">
                  <c:v>41256.959999999999</c:v>
                </c:pt>
                <c:pt idx="1200" formatCode="#,##0.00">
                  <c:v>41383.589999999997</c:v>
                </c:pt>
                <c:pt idx="1201" formatCode="#,##0.00">
                  <c:v>41511.72</c:v>
                </c:pt>
                <c:pt idx="1202" formatCode="#,##0.00">
                  <c:v>41641.360000000001</c:v>
                </c:pt>
                <c:pt idx="1203" formatCode="#,##0.00">
                  <c:v>41767.07</c:v>
                </c:pt>
                <c:pt idx="1204" formatCode="#,##0.00">
                  <c:v>41892.160000000003</c:v>
                </c:pt>
                <c:pt idx="1205" formatCode="#,##0.00">
                  <c:v>42016.71</c:v>
                </c:pt>
                <c:pt idx="1206" formatCode="#,##0.00">
                  <c:v>42142.62</c:v>
                </c:pt>
                <c:pt idx="1207" formatCode="#,##0.00">
                  <c:v>42269.46</c:v>
                </c:pt>
                <c:pt idx="1208" formatCode="#,##0.00">
                  <c:v>42396.35</c:v>
                </c:pt>
                <c:pt idx="1209" formatCode="#,##0.00">
                  <c:v>42523.51</c:v>
                </c:pt>
                <c:pt idx="1210" formatCode="#,##0.00">
                  <c:v>42650.879999999997</c:v>
                </c:pt>
                <c:pt idx="1211" formatCode="#,##0.00">
                  <c:v>42777.59</c:v>
                </c:pt>
                <c:pt idx="1212" formatCode="#,##0.00">
                  <c:v>42904.959999999999</c:v>
                </c:pt>
                <c:pt idx="1213" formatCode="#,##0.00">
                  <c:v>43032.33</c:v>
                </c:pt>
                <c:pt idx="1214" formatCode="#,##0.00">
                  <c:v>43158.559999999998</c:v>
                </c:pt>
                <c:pt idx="1215" formatCode="#,##0.00">
                  <c:v>43287.64</c:v>
                </c:pt>
                <c:pt idx="1216" formatCode="#,##0.00">
                  <c:v>43416.06</c:v>
                </c:pt>
                <c:pt idx="1217" formatCode="#,##0.00">
                  <c:v>43544.51</c:v>
                </c:pt>
                <c:pt idx="1218" formatCode="#,##0.00">
                  <c:v>43673.3</c:v>
                </c:pt>
                <c:pt idx="1219" formatCode="#,##0.00">
                  <c:v>43802.3</c:v>
                </c:pt>
                <c:pt idx="1220" formatCode="#,##0.00">
                  <c:v>43931.41</c:v>
                </c:pt>
                <c:pt idx="1221" formatCode="#,##0.00">
                  <c:v>44060.7</c:v>
                </c:pt>
                <c:pt idx="1222" formatCode="#,##0.00">
                  <c:v>44189.82</c:v>
                </c:pt>
                <c:pt idx="1223" formatCode="#,##0.00">
                  <c:v>44319.01</c:v>
                </c:pt>
                <c:pt idx="1224" formatCode="#,##0.00">
                  <c:v>44448.480000000003</c:v>
                </c:pt>
                <c:pt idx="1225" formatCode="#,##0.00">
                  <c:v>44578.01</c:v>
                </c:pt>
                <c:pt idx="1226" formatCode="#,##0.00">
                  <c:v>44708.04</c:v>
                </c:pt>
                <c:pt idx="1227" formatCode="#,##0.00">
                  <c:v>44838.09</c:v>
                </c:pt>
                <c:pt idx="1228" formatCode="#,##0.00">
                  <c:v>44968.7</c:v>
                </c:pt>
                <c:pt idx="1229" formatCode="#,##0.00">
                  <c:v>45099.72</c:v>
                </c:pt>
                <c:pt idx="1230" formatCode="#,##0.00">
                  <c:v>45230.99</c:v>
                </c:pt>
                <c:pt idx="1231" formatCode="#,##0.00">
                  <c:v>45362.46</c:v>
                </c:pt>
                <c:pt idx="1232" formatCode="#,##0.00">
                  <c:v>45494.07</c:v>
                </c:pt>
                <c:pt idx="1233" formatCode="#,##0.00">
                  <c:v>45625.89</c:v>
                </c:pt>
                <c:pt idx="1234" formatCode="#,##0.00">
                  <c:v>45758.36</c:v>
                </c:pt>
                <c:pt idx="1235" formatCode="#,##0.00">
                  <c:v>45891.17</c:v>
                </c:pt>
                <c:pt idx="1236" formatCode="#,##0.00">
                  <c:v>46024.15</c:v>
                </c:pt>
                <c:pt idx="1237" formatCode="#,##0.00">
                  <c:v>46157.31</c:v>
                </c:pt>
                <c:pt idx="1238" formatCode="#,##0.00">
                  <c:v>46290.96</c:v>
                </c:pt>
                <c:pt idx="1239" formatCode="#,##0.00">
                  <c:v>46424.66</c:v>
                </c:pt>
                <c:pt idx="1240" formatCode="#,##0.00">
                  <c:v>46558.400000000001</c:v>
                </c:pt>
                <c:pt idx="1241" formatCode="#,##0.00">
                  <c:v>46692.31</c:v>
                </c:pt>
                <c:pt idx="1242" formatCode="#,##0.00">
                  <c:v>46826.61</c:v>
                </c:pt>
                <c:pt idx="1243" formatCode="#,##0.00">
                  <c:v>46961.36</c:v>
                </c:pt>
                <c:pt idx="1244" formatCode="#,##0.00">
                  <c:v>47096.46</c:v>
                </c:pt>
                <c:pt idx="1245" formatCode="#,##0.00">
                  <c:v>47232.959999999999</c:v>
                </c:pt>
                <c:pt idx="1246" formatCode="#,##0.00">
                  <c:v>47370.41</c:v>
                </c:pt>
                <c:pt idx="1247" formatCode="#,##0.00">
                  <c:v>47506.37</c:v>
                </c:pt>
                <c:pt idx="1248" formatCode="#,##0.00">
                  <c:v>47642.68</c:v>
                </c:pt>
                <c:pt idx="1249" formatCode="#,##0.00">
                  <c:v>47779.360000000001</c:v>
                </c:pt>
                <c:pt idx="1250" formatCode="#,##0.00">
                  <c:v>47916.59</c:v>
                </c:pt>
                <c:pt idx="1251" formatCode="#,##0.00">
                  <c:v>48054.11</c:v>
                </c:pt>
                <c:pt idx="1252" formatCode="#,##0.00">
                  <c:v>48191.95</c:v>
                </c:pt>
                <c:pt idx="1253" formatCode="#,##0.00">
                  <c:v>48330.02</c:v>
                </c:pt>
                <c:pt idx="1254" formatCode="#,##0.00">
                  <c:v>48468.67</c:v>
                </c:pt>
                <c:pt idx="1255" formatCode="#,##0.00">
                  <c:v>48607.73</c:v>
                </c:pt>
                <c:pt idx="1256" formatCode="#,##0.00">
                  <c:v>48747.34</c:v>
                </c:pt>
                <c:pt idx="1257" formatCode="#,##0.00">
                  <c:v>48887.37</c:v>
                </c:pt>
                <c:pt idx="1258" formatCode="#,##0.00">
                  <c:v>49027.86</c:v>
                </c:pt>
                <c:pt idx="1259" formatCode="#,##0.00">
                  <c:v>49168.57</c:v>
                </c:pt>
                <c:pt idx="1260" formatCode="#,##0.00">
                  <c:v>49309.82</c:v>
                </c:pt>
                <c:pt idx="1261" formatCode="#,##0.00">
                  <c:v>49451.71</c:v>
                </c:pt>
                <c:pt idx="1262" formatCode="#,##0.00">
                  <c:v>49594.05</c:v>
                </c:pt>
                <c:pt idx="1263" formatCode="#,##0.00">
                  <c:v>49736.84</c:v>
                </c:pt>
                <c:pt idx="1264" formatCode="#,##0.00">
                  <c:v>49880.21</c:v>
                </c:pt>
                <c:pt idx="1265" formatCode="#,##0.00">
                  <c:v>50023.93</c:v>
                </c:pt>
                <c:pt idx="1266" formatCode="#,##0.00">
                  <c:v>50167.92</c:v>
                </c:pt>
                <c:pt idx="1267" formatCode="#,##0.00">
                  <c:v>50313.66</c:v>
                </c:pt>
                <c:pt idx="1268" formatCode="#,##0.00">
                  <c:v>50459.5</c:v>
                </c:pt>
                <c:pt idx="1269" formatCode="#,##0.00">
                  <c:v>50604.55</c:v>
                </c:pt>
                <c:pt idx="1270" formatCode="#,##0.00">
                  <c:v>50751.93</c:v>
                </c:pt>
                <c:pt idx="1271" formatCode="#,##0.00">
                  <c:v>50899.06</c:v>
                </c:pt>
                <c:pt idx="1272" formatCode="#,##0.00">
                  <c:v>51046.84</c:v>
                </c:pt>
                <c:pt idx="1273" formatCode="#,##0.00">
                  <c:v>51194.65</c:v>
                </c:pt>
                <c:pt idx="1274" formatCode="#,##0.00">
                  <c:v>51342.1</c:v>
                </c:pt>
                <c:pt idx="1275" formatCode="#,##0.00">
                  <c:v>51489.37</c:v>
                </c:pt>
                <c:pt idx="1276" formatCode="#,##0.00">
                  <c:v>51619.35</c:v>
                </c:pt>
                <c:pt idx="1277" formatCode="#,##0.00">
                  <c:v>51780.04</c:v>
                </c:pt>
                <c:pt idx="1278" formatCode="#,##0.00">
                  <c:v>51933.47</c:v>
                </c:pt>
                <c:pt idx="1279" formatCode="#,##0.00">
                  <c:v>52085.03</c:v>
                </c:pt>
                <c:pt idx="1280" formatCode="#,##0.00">
                  <c:v>52237.49</c:v>
                </c:pt>
                <c:pt idx="1281" formatCode="#,##0.00">
                  <c:v>52390.38</c:v>
                </c:pt>
                <c:pt idx="1282" formatCode="#,##0.00">
                  <c:v>52543.66</c:v>
                </c:pt>
                <c:pt idx="1283" formatCode="#,##0.00">
                  <c:v>52697.79</c:v>
                </c:pt>
                <c:pt idx="1284" formatCode="#,##0.00">
                  <c:v>52852.59</c:v>
                </c:pt>
                <c:pt idx="1285" formatCode="#,##0.00">
                  <c:v>53008.2</c:v>
                </c:pt>
                <c:pt idx="1286" formatCode="#,##0.00">
                  <c:v>53164.65</c:v>
                </c:pt>
                <c:pt idx="1287" formatCode="#,##0.00">
                  <c:v>53322.1</c:v>
                </c:pt>
                <c:pt idx="1288" formatCode="#,##0.00">
                  <c:v>53480.46</c:v>
                </c:pt>
                <c:pt idx="1289" formatCode="#,##0.00">
                  <c:v>53639.62</c:v>
                </c:pt>
                <c:pt idx="1290" formatCode="#,##0.00">
                  <c:v>53799.32</c:v>
                </c:pt>
                <c:pt idx="1291" formatCode="#,##0.00">
                  <c:v>53960.14</c:v>
                </c:pt>
                <c:pt idx="1292" formatCode="#,##0.00">
                  <c:v>54121.81</c:v>
                </c:pt>
                <c:pt idx="1293" formatCode="#,##0.00">
                  <c:v>54283.98</c:v>
                </c:pt>
                <c:pt idx="1294" formatCode="#,##0.00">
                  <c:v>54447.51</c:v>
                </c:pt>
                <c:pt idx="1295" formatCode="#,##0.00">
                  <c:v>54611.75</c:v>
                </c:pt>
                <c:pt idx="1296" formatCode="#,##0.00">
                  <c:v>54776.68</c:v>
                </c:pt>
                <c:pt idx="1297" formatCode="#,##0.00">
                  <c:v>54942.43</c:v>
                </c:pt>
                <c:pt idx="1298" formatCode="#,##0.00">
                  <c:v>55108.87</c:v>
                </c:pt>
                <c:pt idx="1299" formatCode="#,##0.00">
                  <c:v>55276.6</c:v>
                </c:pt>
                <c:pt idx="1300" formatCode="#,##0.00">
                  <c:v>55445.4</c:v>
                </c:pt>
                <c:pt idx="1301" formatCode="#,##0.00">
                  <c:v>55615.14</c:v>
                </c:pt>
                <c:pt idx="1302" formatCode="#,##0.00">
                  <c:v>55786.2</c:v>
                </c:pt>
                <c:pt idx="1303" formatCode="#,##0.00">
                  <c:v>55958.11</c:v>
                </c:pt>
                <c:pt idx="1304" formatCode="#,##0.00">
                  <c:v>56131.13</c:v>
                </c:pt>
                <c:pt idx="1305" formatCode="#,##0.00">
                  <c:v>56304.79</c:v>
                </c:pt>
                <c:pt idx="1306" formatCode="#,##0.00">
                  <c:v>56479.93</c:v>
                </c:pt>
                <c:pt idx="1307" formatCode="#,##0.00">
                  <c:v>56656.73</c:v>
                </c:pt>
                <c:pt idx="1308" formatCode="#,##0.00">
                  <c:v>56834.7</c:v>
                </c:pt>
                <c:pt idx="1309" formatCode="#,##0.00">
                  <c:v>57013.68</c:v>
                </c:pt>
                <c:pt idx="1310" formatCode="#,##0.00">
                  <c:v>57192.87</c:v>
                </c:pt>
                <c:pt idx="1311" formatCode="#,##0.00">
                  <c:v>57374.31</c:v>
                </c:pt>
                <c:pt idx="1312" formatCode="#,##0.00">
                  <c:v>57557.03</c:v>
                </c:pt>
                <c:pt idx="1313" formatCode="#,##0.00">
                  <c:v>57740.75</c:v>
                </c:pt>
                <c:pt idx="1314" formatCode="#,##0.00">
                  <c:v>57925.43</c:v>
                </c:pt>
                <c:pt idx="1315" formatCode="#,##0.00">
                  <c:v>58112.58</c:v>
                </c:pt>
                <c:pt idx="1316" formatCode="#,##0.00">
                  <c:v>58299.75</c:v>
                </c:pt>
                <c:pt idx="1317" formatCode="#,##0.00">
                  <c:v>58488.32</c:v>
                </c:pt>
                <c:pt idx="1318" formatCode="#,##0.00">
                  <c:v>58678.55</c:v>
                </c:pt>
                <c:pt idx="1319" formatCode="#,##0.00">
                  <c:v>58870.06</c:v>
                </c:pt>
                <c:pt idx="1320" formatCode="#,##0.00">
                  <c:v>59062.879999999997</c:v>
                </c:pt>
                <c:pt idx="1321" formatCode="#,##0.00">
                  <c:v>59257.62</c:v>
                </c:pt>
                <c:pt idx="1322" formatCode="#,##0.00">
                  <c:v>59454</c:v>
                </c:pt>
                <c:pt idx="1323" formatCode="#,##0.00">
                  <c:v>59651.34</c:v>
                </c:pt>
                <c:pt idx="1324" formatCode="#,##0.00">
                  <c:v>59851.49</c:v>
                </c:pt>
                <c:pt idx="1325" formatCode="#,##0.00">
                  <c:v>60053.62</c:v>
                </c:pt>
                <c:pt idx="1326" formatCode="#,##0.00">
                  <c:v>60257.71</c:v>
                </c:pt>
                <c:pt idx="1327" formatCode="#,##0.00">
                  <c:v>60462.3</c:v>
                </c:pt>
                <c:pt idx="1328" formatCode="#,##0.00">
                  <c:v>60665.599999999999</c:v>
                </c:pt>
                <c:pt idx="1329" formatCode="#,##0.00">
                  <c:v>60869.2</c:v>
                </c:pt>
                <c:pt idx="1330" formatCode="#,##0.00">
                  <c:v>61074.87</c:v>
                </c:pt>
                <c:pt idx="1331" formatCode="#,##0.00">
                  <c:v>61282.42</c:v>
                </c:pt>
                <c:pt idx="1332" formatCode="#,##0.00">
                  <c:v>61491.519999999997</c:v>
                </c:pt>
                <c:pt idx="1333" formatCode="#,##0.00">
                  <c:v>61701.05</c:v>
                </c:pt>
                <c:pt idx="1334" formatCode="#,##0.00">
                  <c:v>61913.32</c:v>
                </c:pt>
                <c:pt idx="1335" formatCode="#,##0.00">
                  <c:v>62128.03</c:v>
                </c:pt>
                <c:pt idx="1336" formatCode="#,##0.00">
                  <c:v>62344.23</c:v>
                </c:pt>
                <c:pt idx="1337" formatCode="#,##0.00">
                  <c:v>62561.54</c:v>
                </c:pt>
                <c:pt idx="1338" formatCode="#,##0.00">
                  <c:v>62780.32</c:v>
                </c:pt>
                <c:pt idx="1339" formatCode="#,##0.00">
                  <c:v>63000.86</c:v>
                </c:pt>
                <c:pt idx="1340" formatCode="#,##0.00">
                  <c:v>63222.38</c:v>
                </c:pt>
                <c:pt idx="1341" formatCode="#,##0.00">
                  <c:v>63446.09</c:v>
                </c:pt>
                <c:pt idx="1342" formatCode="#,##0.00">
                  <c:v>63671.7</c:v>
                </c:pt>
                <c:pt idx="1343" formatCode="#,##0.00">
                  <c:v>63899.13</c:v>
                </c:pt>
                <c:pt idx="1344" formatCode="#,##0.00">
                  <c:v>64127.8</c:v>
                </c:pt>
                <c:pt idx="1345" formatCode="#,##0.00">
                  <c:v>64358.02</c:v>
                </c:pt>
                <c:pt idx="1346" formatCode="#,##0.00">
                  <c:v>64589.95</c:v>
                </c:pt>
                <c:pt idx="1347" formatCode="#,##0.00">
                  <c:v>64822.43</c:v>
                </c:pt>
                <c:pt idx="1348" formatCode="#,##0.00">
                  <c:v>65056.9</c:v>
                </c:pt>
                <c:pt idx="1349" formatCode="#,##0.00">
                  <c:v>65292.21</c:v>
                </c:pt>
                <c:pt idx="1350" formatCode="#,##0.00">
                  <c:v>65529.91</c:v>
                </c:pt>
                <c:pt idx="1351" formatCode="#,##0.00">
                  <c:v>65769.279999999999</c:v>
                </c:pt>
                <c:pt idx="1352" formatCode="#,##0.00">
                  <c:v>66010.2</c:v>
                </c:pt>
                <c:pt idx="1353" formatCode="#,##0.00">
                  <c:v>66252.52</c:v>
                </c:pt>
                <c:pt idx="1354" formatCode="#,##0.00">
                  <c:v>66496.19</c:v>
                </c:pt>
                <c:pt idx="1355" formatCode="#,##0.00">
                  <c:v>66741.429999999993</c:v>
                </c:pt>
                <c:pt idx="1356" formatCode="#,##0.00">
                  <c:v>66987.839999999997</c:v>
                </c:pt>
                <c:pt idx="1357" formatCode="#,##0.00">
                  <c:v>67236.2</c:v>
                </c:pt>
                <c:pt idx="1358" formatCode="#,##0.00">
                  <c:v>67486.09</c:v>
                </c:pt>
                <c:pt idx="1359" formatCode="#,##0.00">
                  <c:v>67736.92</c:v>
                </c:pt>
                <c:pt idx="1360" formatCode="#,##0.00">
                  <c:v>67989.22</c:v>
                </c:pt>
                <c:pt idx="1361" formatCode="#,##0.00">
                  <c:v>68242.850000000006</c:v>
                </c:pt>
                <c:pt idx="1362" formatCode="#,##0.00">
                  <c:v>68499.289999999994</c:v>
                </c:pt>
                <c:pt idx="1363" formatCode="#,##0.00">
                  <c:v>68756.77</c:v>
                </c:pt>
                <c:pt idx="1364" formatCode="#,##0.00">
                  <c:v>69015.95</c:v>
                </c:pt>
                <c:pt idx="1365" formatCode="#,##0.00">
                  <c:v>69276.59</c:v>
                </c:pt>
                <c:pt idx="1366" formatCode="#,##0.00">
                  <c:v>69538.53</c:v>
                </c:pt>
                <c:pt idx="1367" formatCode="#,##0.00">
                  <c:v>69801.88</c:v>
                </c:pt>
                <c:pt idx="1368" formatCode="#,##0.00">
                  <c:v>70067.06</c:v>
                </c:pt>
                <c:pt idx="1369" formatCode="#,##0.00">
                  <c:v>70332.88</c:v>
                </c:pt>
                <c:pt idx="1370" formatCode="#,##0.00">
                  <c:v>70601.070000000007</c:v>
                </c:pt>
                <c:pt idx="1371" formatCode="#,##0.00">
                  <c:v>70870.789999999994</c:v>
                </c:pt>
                <c:pt idx="1372" formatCode="#,##0.00">
                  <c:v>71142.490000000005</c:v>
                </c:pt>
                <c:pt idx="1373" formatCode="#,##0.00">
                  <c:v>71415.899999999994</c:v>
                </c:pt>
                <c:pt idx="1374" formatCode="#,##0.00">
                  <c:v>71690.27</c:v>
                </c:pt>
                <c:pt idx="1375" formatCode="#,##0.00">
                  <c:v>71966.98</c:v>
                </c:pt>
                <c:pt idx="1376" formatCode="#,##0.00">
                  <c:v>72245.440000000002</c:v>
                </c:pt>
                <c:pt idx="1377" formatCode="#,##0.00">
                  <c:v>72525.77</c:v>
                </c:pt>
                <c:pt idx="1378" formatCode="#,##0.00">
                  <c:v>72806.600000000006</c:v>
                </c:pt>
                <c:pt idx="1379" formatCode="#,##0.00">
                  <c:v>73089.17</c:v>
                </c:pt>
                <c:pt idx="1380" formatCode="#,##0.00">
                  <c:v>73372.91</c:v>
                </c:pt>
                <c:pt idx="1381" formatCode="#,##0.00">
                  <c:v>73658.12</c:v>
                </c:pt>
                <c:pt idx="1382" formatCode="#,##0.00">
                  <c:v>73945.36</c:v>
                </c:pt>
                <c:pt idx="1383" formatCode="#,##0.00">
                  <c:v>74234.36</c:v>
                </c:pt>
                <c:pt idx="1384" formatCode="#,##0.00">
                  <c:v>74524.66</c:v>
                </c:pt>
                <c:pt idx="1385" formatCode="#,##0.00">
                  <c:v>74816.13</c:v>
                </c:pt>
                <c:pt idx="1386" formatCode="#,##0.00">
                  <c:v>75109.39</c:v>
                </c:pt>
                <c:pt idx="1387" formatCode="#,##0.00">
                  <c:v>75404.259999999995</c:v>
                </c:pt>
                <c:pt idx="1388" formatCode="#,##0.00">
                  <c:v>75699.899999999994</c:v>
                </c:pt>
                <c:pt idx="1389" formatCode="#,##0.00">
                  <c:v>75996.800000000003</c:v>
                </c:pt>
                <c:pt idx="1390" formatCode="#,##0.00">
                  <c:v>76295.22</c:v>
                </c:pt>
                <c:pt idx="1391" formatCode="#,##0.00">
                  <c:v>76595.3</c:v>
                </c:pt>
                <c:pt idx="1392" formatCode="#,##0.00">
                  <c:v>76896.210000000006</c:v>
                </c:pt>
                <c:pt idx="1393" formatCode="#,##0.00">
                  <c:v>77198.399999999994</c:v>
                </c:pt>
                <c:pt idx="1394" formatCode="#,##0.00">
                  <c:v>77502.45</c:v>
                </c:pt>
                <c:pt idx="1395" formatCode="#,##0.00">
                  <c:v>77808.42</c:v>
                </c:pt>
                <c:pt idx="1396" formatCode="#,##0.00">
                  <c:v>78115.62</c:v>
                </c:pt>
                <c:pt idx="1397" formatCode="#,##0.00">
                  <c:v>78424.490000000005</c:v>
                </c:pt>
                <c:pt idx="1398" formatCode="#,##0.00">
                  <c:v>78733.75</c:v>
                </c:pt>
                <c:pt idx="1399" formatCode="#,##0.00">
                  <c:v>79043.839999999997</c:v>
                </c:pt>
                <c:pt idx="1400" formatCode="#,##0.00">
                  <c:v>79355.759999999995</c:v>
                </c:pt>
                <c:pt idx="1401" formatCode="#,##0.00">
                  <c:v>79668.47</c:v>
                </c:pt>
                <c:pt idx="1402" formatCode="#,##0.00">
                  <c:v>79983.53</c:v>
                </c:pt>
                <c:pt idx="1403" formatCode="#,##0.00">
                  <c:v>80300.17</c:v>
                </c:pt>
                <c:pt idx="1404" formatCode="#,##0.00">
                  <c:v>80617.91</c:v>
                </c:pt>
                <c:pt idx="1405" formatCode="#,##0.00">
                  <c:v>80936.7</c:v>
                </c:pt>
                <c:pt idx="1406" formatCode="#,##0.00">
                  <c:v>81256.89</c:v>
                </c:pt>
                <c:pt idx="1407" formatCode="#,##0.00">
                  <c:v>81536.28</c:v>
                </c:pt>
                <c:pt idx="1408" formatCode="#,##0.00">
                  <c:v>81882.45</c:v>
                </c:pt>
                <c:pt idx="1409" formatCode="#,##0.00">
                  <c:v>82213.45</c:v>
                </c:pt>
                <c:pt idx="1410" formatCode="#,##0.00">
                  <c:v>82541.7</c:v>
                </c:pt>
                <c:pt idx="1411" formatCode="#,##0.00">
                  <c:v>82869.23</c:v>
                </c:pt>
                <c:pt idx="1412" formatCode="#,##0.00">
                  <c:v>83188.7</c:v>
                </c:pt>
                <c:pt idx="1413" formatCode="#,##0.00">
                  <c:v>83522.03</c:v>
                </c:pt>
                <c:pt idx="1414" formatCode="#,##0.00">
                  <c:v>83853.34</c:v>
                </c:pt>
                <c:pt idx="1415" formatCode="#,##0.00">
                  <c:v>84184.320000000007</c:v>
                </c:pt>
                <c:pt idx="1416" formatCode="#,##0.00">
                  <c:v>84515.82</c:v>
                </c:pt>
                <c:pt idx="1417" formatCode="#,##0.00">
                  <c:v>84847.98</c:v>
                </c:pt>
                <c:pt idx="1418" formatCode="#,##0.00">
                  <c:v>85180.55</c:v>
                </c:pt>
                <c:pt idx="1419" formatCode="#,##0.00">
                  <c:v>85515.26</c:v>
                </c:pt>
                <c:pt idx="1420" formatCode="#,##0.00">
                  <c:v>85851.33</c:v>
                </c:pt>
                <c:pt idx="1421" formatCode="#,##0.00">
                  <c:v>86187.199999999997</c:v>
                </c:pt>
                <c:pt idx="1422" formatCode="#,##0.00">
                  <c:v>86524.26</c:v>
                </c:pt>
                <c:pt idx="1423" formatCode="#,##0.00">
                  <c:v>86862.2</c:v>
                </c:pt>
                <c:pt idx="1424" formatCode="#,##0.00">
                  <c:v>87199.78</c:v>
                </c:pt>
                <c:pt idx="1425" formatCode="#,##0.00">
                  <c:v>87540.15</c:v>
                </c:pt>
                <c:pt idx="1426" formatCode="#,##0.00">
                  <c:v>87881.67</c:v>
                </c:pt>
                <c:pt idx="1427" formatCode="#,##0.00">
                  <c:v>88224.46</c:v>
                </c:pt>
                <c:pt idx="1428" formatCode="#,##0.00">
                  <c:v>88567.79</c:v>
                </c:pt>
                <c:pt idx="1429" formatCode="#,##0.00">
                  <c:v>88911.53</c:v>
                </c:pt>
                <c:pt idx="1430" formatCode="#,##0.00">
                  <c:v>89255.95</c:v>
                </c:pt>
                <c:pt idx="1431" formatCode="#,##0.00">
                  <c:v>89598.12</c:v>
                </c:pt>
                <c:pt idx="1432" formatCode="#,##0.00">
                  <c:v>89941.74</c:v>
                </c:pt>
                <c:pt idx="1433" formatCode="#,##0.00">
                  <c:v>90287.46</c:v>
                </c:pt>
                <c:pt idx="1434" formatCode="#,##0.00">
                  <c:v>90635.81</c:v>
                </c:pt>
                <c:pt idx="1435" formatCode="#,##0.00">
                  <c:v>90984.2</c:v>
                </c:pt>
                <c:pt idx="1436" formatCode="#,##0.00">
                  <c:v>91333.72</c:v>
                </c:pt>
                <c:pt idx="1437" formatCode="#,##0.00">
                  <c:v>91682.84</c:v>
                </c:pt>
                <c:pt idx="1438" formatCode="#,##0.00">
                  <c:v>92031.71</c:v>
                </c:pt>
                <c:pt idx="1439" formatCode="#,##0.00">
                  <c:v>92381.53</c:v>
                </c:pt>
                <c:pt idx="1440" formatCode="#,##0.00">
                  <c:v>92732.43</c:v>
                </c:pt>
                <c:pt idx="1441" formatCode="#,##0.00">
                  <c:v>93082.73</c:v>
                </c:pt>
                <c:pt idx="1442" formatCode="#,##0.00">
                  <c:v>93437.1</c:v>
                </c:pt>
                <c:pt idx="1443" formatCode="#,##0.00">
                  <c:v>93789.19</c:v>
                </c:pt>
                <c:pt idx="1444" formatCode="#,##0.00">
                  <c:v>94140.28</c:v>
                </c:pt>
                <c:pt idx="1445" formatCode="#,##0.00">
                  <c:v>94491.16</c:v>
                </c:pt>
                <c:pt idx="1446" formatCode="#,##0.00">
                  <c:v>94842.15</c:v>
                </c:pt>
                <c:pt idx="1447" formatCode="#,##0.00">
                  <c:v>95196.73</c:v>
                </c:pt>
                <c:pt idx="1448" formatCode="#,##0.00">
                  <c:v>95546.1</c:v>
                </c:pt>
                <c:pt idx="1449" formatCode="#,##0.00">
                  <c:v>95895.52</c:v>
                </c:pt>
                <c:pt idx="1450" formatCode="#,##0.00">
                  <c:v>96246.51</c:v>
                </c:pt>
                <c:pt idx="1451" formatCode="#,##0.00">
                  <c:v>96598.09</c:v>
                </c:pt>
                <c:pt idx="1452" formatCode="#,##0.00">
                  <c:v>96951.64</c:v>
                </c:pt>
                <c:pt idx="1453" formatCode="#,##0.00">
                  <c:v>97305.43</c:v>
                </c:pt>
                <c:pt idx="1454" formatCode="#,##0.00">
                  <c:v>97658.29</c:v>
                </c:pt>
                <c:pt idx="1455" formatCode="#,##0.00">
                  <c:v>98011.01</c:v>
                </c:pt>
                <c:pt idx="1456" formatCode="#,##0.00">
                  <c:v>98364.39</c:v>
                </c:pt>
                <c:pt idx="1457" formatCode="#,##0.00">
                  <c:v>98717.6</c:v>
                </c:pt>
                <c:pt idx="1458" formatCode="#,##0.00">
                  <c:v>99071.13</c:v>
                </c:pt>
                <c:pt idx="1459" formatCode="#,##0.00">
                  <c:v>99424.56</c:v>
                </c:pt>
                <c:pt idx="1460" formatCode="#,##0.00">
                  <c:v>99778.59</c:v>
                </c:pt>
                <c:pt idx="1461" formatCode="#,##0.00">
                  <c:v>100132.54</c:v>
                </c:pt>
                <c:pt idx="1462" formatCode="#,##0.00">
                  <c:v>100485.96</c:v>
                </c:pt>
                <c:pt idx="1463" formatCode="#,##0.00">
                  <c:v>100839.95</c:v>
                </c:pt>
                <c:pt idx="1464" formatCode="#,##0.00">
                  <c:v>101194.08</c:v>
                </c:pt>
                <c:pt idx="1465" formatCode="#,##0.00">
                  <c:v>101548.63</c:v>
                </c:pt>
                <c:pt idx="1466" formatCode="#,##0.00">
                  <c:v>101903.23</c:v>
                </c:pt>
                <c:pt idx="1467" formatCode="#,##0.00">
                  <c:v>102257.91</c:v>
                </c:pt>
                <c:pt idx="1468" formatCode="#,##0.00">
                  <c:v>102612.2</c:v>
                </c:pt>
                <c:pt idx="1469" formatCode="#,##0.00">
                  <c:v>102965.81</c:v>
                </c:pt>
                <c:pt idx="1470" formatCode="#,##0.00">
                  <c:v>103320.13</c:v>
                </c:pt>
                <c:pt idx="1471" formatCode="#,##0.00">
                  <c:v>103674.86</c:v>
                </c:pt>
                <c:pt idx="1472" formatCode="#,##0.00">
                  <c:v>104029.38</c:v>
                </c:pt>
                <c:pt idx="1473" formatCode="#,##0.00">
                  <c:v>104384.44</c:v>
                </c:pt>
                <c:pt idx="1474" formatCode="#,##0.00">
                  <c:v>104739.34</c:v>
                </c:pt>
                <c:pt idx="1475" formatCode="#,##0.00">
                  <c:v>105094.22</c:v>
                </c:pt>
                <c:pt idx="1476" formatCode="#,##0.00">
                  <c:v>105449.38</c:v>
                </c:pt>
                <c:pt idx="1477" formatCode="#,##0.00">
                  <c:v>105803.62</c:v>
                </c:pt>
                <c:pt idx="1478" formatCode="#,##0.00">
                  <c:v>106157.75</c:v>
                </c:pt>
                <c:pt idx="1479" formatCode="#,##0.00">
                  <c:v>106511.4</c:v>
                </c:pt>
                <c:pt idx="1480" formatCode="#,##0.00">
                  <c:v>106864.45</c:v>
                </c:pt>
                <c:pt idx="1481" formatCode="#,##0.00">
                  <c:v>107217.05</c:v>
                </c:pt>
                <c:pt idx="1482" formatCode="#,##0.00">
                  <c:v>107569.72</c:v>
                </c:pt>
                <c:pt idx="1483" formatCode="#,##0.00">
                  <c:v>107921.81</c:v>
                </c:pt>
                <c:pt idx="1484" formatCode="#,##0.00">
                  <c:v>108273.17</c:v>
                </c:pt>
                <c:pt idx="1485" formatCode="#,##0.00">
                  <c:v>108623.82</c:v>
                </c:pt>
                <c:pt idx="1486" formatCode="#,##0.00">
                  <c:v>108974.3</c:v>
                </c:pt>
                <c:pt idx="1487" formatCode="#,##0.00">
                  <c:v>109323.88</c:v>
                </c:pt>
                <c:pt idx="1488" formatCode="#,##0.00">
                  <c:v>109673.59</c:v>
                </c:pt>
                <c:pt idx="1489" formatCode="#,##0.00">
                  <c:v>110020.54</c:v>
                </c:pt>
                <c:pt idx="1490" formatCode="#,##0.00">
                  <c:v>110371.33</c:v>
                </c:pt>
                <c:pt idx="1491" formatCode="#,##0.00">
                  <c:v>110719.88</c:v>
                </c:pt>
                <c:pt idx="1492" formatCode="#,##0.00">
                  <c:v>111067.34</c:v>
                </c:pt>
                <c:pt idx="1493" formatCode="#,##0.00">
                  <c:v>111414.29</c:v>
                </c:pt>
                <c:pt idx="1494" formatCode="#,##0.00">
                  <c:v>111758.73</c:v>
                </c:pt>
                <c:pt idx="1495" formatCode="#,##0.00">
                  <c:v>112104.18</c:v>
                </c:pt>
                <c:pt idx="1496" formatCode="#,##0.00">
                  <c:v>112448.47</c:v>
                </c:pt>
                <c:pt idx="1497" formatCode="#,##0.00">
                  <c:v>112791.22</c:v>
                </c:pt>
                <c:pt idx="1498" formatCode="#,##0.00">
                  <c:v>113133.66</c:v>
                </c:pt>
                <c:pt idx="1499" formatCode="#,##0.00">
                  <c:v>113475.21</c:v>
                </c:pt>
                <c:pt idx="1500" formatCode="#,##0.00">
                  <c:v>113816.72</c:v>
                </c:pt>
                <c:pt idx="1501" formatCode="#,##0.00">
                  <c:v>114156.93</c:v>
                </c:pt>
                <c:pt idx="1502" formatCode="#,##0.00">
                  <c:v>114496.91</c:v>
                </c:pt>
                <c:pt idx="1503" formatCode="#,##0.00">
                  <c:v>114836.48</c:v>
                </c:pt>
                <c:pt idx="1504" formatCode="#,##0.00">
                  <c:v>115176.38</c:v>
                </c:pt>
                <c:pt idx="1505" formatCode="#,##0.00">
                  <c:v>115515.31</c:v>
                </c:pt>
                <c:pt idx="1506" formatCode="#,##0.00">
                  <c:v>115852.3</c:v>
                </c:pt>
                <c:pt idx="1507" formatCode="#,##0.00">
                  <c:v>116184.52</c:v>
                </c:pt>
                <c:pt idx="1508" formatCode="#,##0.00">
                  <c:v>116512.43</c:v>
                </c:pt>
                <c:pt idx="1509" formatCode="#,##0.00">
                  <c:v>116839.52</c:v>
                </c:pt>
                <c:pt idx="1510" formatCode="#,##0.00">
                  <c:v>117165.63</c:v>
                </c:pt>
                <c:pt idx="1511" formatCode="#,##0.00">
                  <c:v>117491.21</c:v>
                </c:pt>
                <c:pt idx="1512" formatCode="#,##0.00">
                  <c:v>117815.13</c:v>
                </c:pt>
                <c:pt idx="1513" formatCode="#,##0.00">
                  <c:v>118137.83</c:v>
                </c:pt>
                <c:pt idx="1514" formatCode="#,##0.00">
                  <c:v>118459.68</c:v>
                </c:pt>
                <c:pt idx="1515" formatCode="#,##0.00">
                  <c:v>118782.21</c:v>
                </c:pt>
                <c:pt idx="1516" formatCode="#,##0.00">
                  <c:v>119100.3</c:v>
                </c:pt>
                <c:pt idx="1517" formatCode="#,##0.00">
                  <c:v>119416.28</c:v>
                </c:pt>
                <c:pt idx="1518" formatCode="#,##0.00">
                  <c:v>119730.78</c:v>
                </c:pt>
                <c:pt idx="1519" formatCode="#,##0.00">
                  <c:v>120043.71</c:v>
                </c:pt>
                <c:pt idx="1520" formatCode="#,##0.00">
                  <c:v>120355.73</c:v>
                </c:pt>
                <c:pt idx="1521" formatCode="#,##0.00">
                  <c:v>120666.55</c:v>
                </c:pt>
                <c:pt idx="1522" formatCode="#,##0.00">
                  <c:v>120975.77</c:v>
                </c:pt>
                <c:pt idx="1523" formatCode="#,##0.00">
                  <c:v>121283.29</c:v>
                </c:pt>
                <c:pt idx="1524" formatCode="#,##0.00">
                  <c:v>121589.2</c:v>
                </c:pt>
                <c:pt idx="1525" formatCode="#,##0.00">
                  <c:v>121892.7</c:v>
                </c:pt>
                <c:pt idx="1526" formatCode="#,##0.00">
                  <c:v>122194.36</c:v>
                </c:pt>
                <c:pt idx="1527" formatCode="#,##0.00">
                  <c:v>122494.6</c:v>
                </c:pt>
                <c:pt idx="1528" formatCode="#,##0.00">
                  <c:v>122793.84</c:v>
                </c:pt>
                <c:pt idx="1529" formatCode="#,##0.00">
                  <c:v>123090.91</c:v>
                </c:pt>
                <c:pt idx="1530" formatCode="#,##0.00">
                  <c:v>123385.58</c:v>
                </c:pt>
                <c:pt idx="1531" formatCode="#,##0.00">
                  <c:v>123678.58</c:v>
                </c:pt>
                <c:pt idx="1532" formatCode="#,##0.00">
                  <c:v>123970.09</c:v>
                </c:pt>
                <c:pt idx="1533" formatCode="#,##0.00">
                  <c:v>124259.86</c:v>
                </c:pt>
                <c:pt idx="1534" formatCode="#,##0.00">
                  <c:v>124547.92</c:v>
                </c:pt>
                <c:pt idx="1535" formatCode="#,##0.00">
                  <c:v>124833.49</c:v>
                </c:pt>
                <c:pt idx="1536" formatCode="#,##0.00">
                  <c:v>125116.47</c:v>
                </c:pt>
                <c:pt idx="1537" formatCode="#,##0.00">
                  <c:v>125398.48</c:v>
                </c:pt>
                <c:pt idx="1538" formatCode="#,##0.00">
                  <c:v>125680.31</c:v>
                </c:pt>
                <c:pt idx="1539" formatCode="#,##0.00">
                  <c:v>125961.38</c:v>
                </c:pt>
                <c:pt idx="1540" formatCode="#,##0.00">
                  <c:v>126238.78</c:v>
                </c:pt>
                <c:pt idx="1541" formatCode="#,##0.00">
                  <c:v>126514.36</c:v>
                </c:pt>
                <c:pt idx="1542" formatCode="#,##0.00">
                  <c:v>126788.6</c:v>
                </c:pt>
                <c:pt idx="1543" formatCode="#,##0.00">
                  <c:v>127061.73</c:v>
                </c:pt>
                <c:pt idx="1544" formatCode="#,##0.00">
                  <c:v>127332.13</c:v>
                </c:pt>
                <c:pt idx="1545" formatCode="#,##0.00">
                  <c:v>127600.6</c:v>
                </c:pt>
                <c:pt idx="1546" formatCode="#,##0.00">
                  <c:v>127867.43</c:v>
                </c:pt>
                <c:pt idx="1547" formatCode="#,##0.00">
                  <c:v>128132.57</c:v>
                </c:pt>
                <c:pt idx="1548" formatCode="#,##0.00">
                  <c:v>128395.59</c:v>
                </c:pt>
                <c:pt idx="1549" formatCode="#,##0.00">
                  <c:v>128656.34</c:v>
                </c:pt>
                <c:pt idx="1550" formatCode="#,##0.00">
                  <c:v>128915.32</c:v>
                </c:pt>
                <c:pt idx="1551" formatCode="#,##0.00">
                  <c:v>129172.56</c:v>
                </c:pt>
                <c:pt idx="1552" formatCode="#,##0.00">
                  <c:v>129428.52</c:v>
                </c:pt>
                <c:pt idx="1553" formatCode="#,##0.00">
                  <c:v>129682.27</c:v>
                </c:pt>
                <c:pt idx="1554" formatCode="#,##0.00">
                  <c:v>129934.18</c:v>
                </c:pt>
                <c:pt idx="1555" formatCode="#,##0.00">
                  <c:v>130184.46</c:v>
                </c:pt>
                <c:pt idx="1556" formatCode="#,##0.00">
                  <c:v>130431.86</c:v>
                </c:pt>
                <c:pt idx="1557" formatCode="#,##0.00">
                  <c:v>130677.53</c:v>
                </c:pt>
                <c:pt idx="1558" formatCode="#,##0.00">
                  <c:v>130921.42</c:v>
                </c:pt>
                <c:pt idx="1559" formatCode="#,##0.00">
                  <c:v>131163.25</c:v>
                </c:pt>
                <c:pt idx="1560" formatCode="#,##0.00">
                  <c:v>131403.35999999999</c:v>
                </c:pt>
                <c:pt idx="1561" formatCode="#,##0.00">
                  <c:v>131641.5</c:v>
                </c:pt>
                <c:pt idx="1562" formatCode="#,##0.00">
                  <c:v>131877.59</c:v>
                </c:pt>
                <c:pt idx="1563" formatCode="#,##0.00">
                  <c:v>132111.95000000001</c:v>
                </c:pt>
                <c:pt idx="1564" formatCode="#,##0.00">
                  <c:v>132344.41</c:v>
                </c:pt>
                <c:pt idx="1565" formatCode="#,##0.00">
                  <c:v>132574.39000000001</c:v>
                </c:pt>
                <c:pt idx="1566" formatCode="#,##0.00">
                  <c:v>132802</c:v>
                </c:pt>
                <c:pt idx="1567" formatCode="#,##0.00">
                  <c:v>133028.76999999999</c:v>
                </c:pt>
                <c:pt idx="1568" formatCode="#,##0.00">
                  <c:v>133253.66</c:v>
                </c:pt>
                <c:pt idx="1569" formatCode="#,##0.00">
                  <c:v>133476.04999999999</c:v>
                </c:pt>
                <c:pt idx="1570" formatCode="#,##0.00">
                  <c:v>133696.78</c:v>
                </c:pt>
                <c:pt idx="1571" formatCode="#,##0.00">
                  <c:v>133915.59</c:v>
                </c:pt>
                <c:pt idx="1572" formatCode="#,##0.00">
                  <c:v>134132.44</c:v>
                </c:pt>
                <c:pt idx="1573" formatCode="#,##0.00">
                  <c:v>134347.81</c:v>
                </c:pt>
                <c:pt idx="1574" formatCode="#,##0.00">
                  <c:v>134560.98000000001</c:v>
                </c:pt>
                <c:pt idx="1575" formatCode="#,##0.00">
                  <c:v>134772.31</c:v>
                </c:pt>
                <c:pt idx="1576" formatCode="#,##0.00">
                  <c:v>134981.44</c:v>
                </c:pt>
                <c:pt idx="1577" formatCode="#,##0.00">
                  <c:v>135189.12</c:v>
                </c:pt>
                <c:pt idx="1578" formatCode="#,##0.00">
                  <c:v>135394.14000000001</c:v>
                </c:pt>
                <c:pt idx="1579" formatCode="#,##0.00">
                  <c:v>135597.31</c:v>
                </c:pt>
                <c:pt idx="1580" formatCode="#,##0.00">
                  <c:v>135798.48000000001</c:v>
                </c:pt>
                <c:pt idx="1581" formatCode="#,##0.00">
                  <c:v>135997.82999999999</c:v>
                </c:pt>
                <c:pt idx="1582" formatCode="#,##0.00">
                  <c:v>136195.48000000001</c:v>
                </c:pt>
                <c:pt idx="1583" formatCode="#,##0.00">
                  <c:v>136390.91</c:v>
                </c:pt>
                <c:pt idx="1584" formatCode="#,##0.00">
                  <c:v>136584.28</c:v>
                </c:pt>
                <c:pt idx="1585" formatCode="#,##0.00">
                  <c:v>136775.60999999999</c:v>
                </c:pt>
                <c:pt idx="1586" formatCode="#,##0.00">
                  <c:v>136965.35999999999</c:v>
                </c:pt>
                <c:pt idx="1587" formatCode="#,##0.00">
                  <c:v>137153.22</c:v>
                </c:pt>
                <c:pt idx="1588" formatCode="#,##0.00">
                  <c:v>137339.25</c:v>
                </c:pt>
                <c:pt idx="1589" formatCode="#,##0.00">
                  <c:v>137523.01999999999</c:v>
                </c:pt>
                <c:pt idx="1590" formatCode="#,##0.00">
                  <c:v>137705.25</c:v>
                </c:pt>
                <c:pt idx="1591" formatCode="#,##0.00">
                  <c:v>137885.60999999999</c:v>
                </c:pt>
                <c:pt idx="1592" formatCode="#,##0.00">
                  <c:v>138064.10999999999</c:v>
                </c:pt>
                <c:pt idx="1593" formatCode="#,##0.00">
                  <c:v>138240.56</c:v>
                </c:pt>
                <c:pt idx="1594" formatCode="#,##0.00">
                  <c:v>138415.03</c:v>
                </c:pt>
                <c:pt idx="1595" formatCode="#,##0.00">
                  <c:v>138587.53</c:v>
                </c:pt>
                <c:pt idx="1596" formatCode="#,##0.00">
                  <c:v>138757.98000000001</c:v>
                </c:pt>
                <c:pt idx="1597" formatCode="#,##0.00">
                  <c:v>138926.51999999999</c:v>
                </c:pt>
                <c:pt idx="1598" formatCode="#,##0.00">
                  <c:v>139093.14000000001</c:v>
                </c:pt>
                <c:pt idx="1599" formatCode="#,##0.00">
                  <c:v>139257.79999999999</c:v>
                </c:pt>
                <c:pt idx="1600" formatCode="#,##0.00">
                  <c:v>139420.41</c:v>
                </c:pt>
                <c:pt idx="1601" formatCode="#,##0.00">
                  <c:v>139581.42000000001</c:v>
                </c:pt>
                <c:pt idx="1602" formatCode="#,##0.00">
                  <c:v>139740.44</c:v>
                </c:pt>
                <c:pt idx="1603" formatCode="#,##0.00">
                  <c:v>139897.75</c:v>
                </c:pt>
                <c:pt idx="1604" formatCode="#,##0.00">
                  <c:v>140053.29999999999</c:v>
                </c:pt>
                <c:pt idx="1605" formatCode="#,##0.00">
                  <c:v>140206.82999999999</c:v>
                </c:pt>
                <c:pt idx="1606" formatCode="#,##0.00">
                  <c:v>140358.44</c:v>
                </c:pt>
                <c:pt idx="1607" formatCode="#,##0.00">
                  <c:v>140508.26999999999</c:v>
                </c:pt>
                <c:pt idx="1608" formatCode="#,##0.00">
                  <c:v>140656.32999999999</c:v>
                </c:pt>
                <c:pt idx="1609" formatCode="#,##0.00">
                  <c:v>140802.75</c:v>
                </c:pt>
                <c:pt idx="1610" formatCode="#,##0.00">
                  <c:v>140948.22</c:v>
                </c:pt>
                <c:pt idx="1611" formatCode="#,##0.00">
                  <c:v>141092.26999999999</c:v>
                </c:pt>
                <c:pt idx="1612" formatCode="#,##0.00">
                  <c:v>141234.76999999999</c:v>
                </c:pt>
                <c:pt idx="1613" formatCode="#,##0.00">
                  <c:v>141375.10999999999</c:v>
                </c:pt>
                <c:pt idx="1614" formatCode="#,##0.00">
                  <c:v>141512.76999999999</c:v>
                </c:pt>
                <c:pt idx="1615" formatCode="#,##0.00">
                  <c:v>141647.84</c:v>
                </c:pt>
                <c:pt idx="1616" formatCode="#,##0.00">
                  <c:v>141780.12</c:v>
                </c:pt>
                <c:pt idx="1617" formatCode="#,##0.00">
                  <c:v>141910.34</c:v>
                </c:pt>
                <c:pt idx="1618" formatCode="#,##0.00">
                  <c:v>142038.59</c:v>
                </c:pt>
                <c:pt idx="1619" formatCode="#,##0.00">
                  <c:v>142165.29999999999</c:v>
                </c:pt>
                <c:pt idx="1620" formatCode="#,##0.00">
                  <c:v>142290.17000000001</c:v>
                </c:pt>
                <c:pt idx="1621" formatCode="#,##0.00">
                  <c:v>142413.35999999999</c:v>
                </c:pt>
                <c:pt idx="1622" formatCode="#,##0.00">
                  <c:v>142534.60999999999</c:v>
                </c:pt>
                <c:pt idx="1623" formatCode="#,##0.00">
                  <c:v>142654.22</c:v>
                </c:pt>
                <c:pt idx="1624" formatCode="#,##0.00">
                  <c:v>142772.14000000001</c:v>
                </c:pt>
                <c:pt idx="1625" formatCode="#,##0.00">
                  <c:v>142888.17000000001</c:v>
                </c:pt>
                <c:pt idx="1626" formatCode="#,##0.00">
                  <c:v>143002.67000000001</c:v>
                </c:pt>
                <c:pt idx="1627" formatCode="#,##0.00">
                  <c:v>143115.35999999999</c:v>
                </c:pt>
                <c:pt idx="1628" formatCode="#,##0.00">
                  <c:v>143226.23000000001</c:v>
                </c:pt>
                <c:pt idx="1629" formatCode="#,##0.00">
                  <c:v>143335.35999999999</c:v>
                </c:pt>
                <c:pt idx="1630" formatCode="#,##0.00">
                  <c:v>143442.69</c:v>
                </c:pt>
                <c:pt idx="1631" formatCode="#,##0.00">
                  <c:v>143548.31</c:v>
                </c:pt>
                <c:pt idx="1632" formatCode="#,##0.00">
                  <c:v>143652.20000000001</c:v>
                </c:pt>
                <c:pt idx="1633" formatCode="#,##0.00">
                  <c:v>143754.31</c:v>
                </c:pt>
                <c:pt idx="1634" formatCode="#,##0.00">
                  <c:v>143854.85999999999</c:v>
                </c:pt>
                <c:pt idx="1635" formatCode="#,##0.00">
                  <c:v>143953.44</c:v>
                </c:pt>
                <c:pt idx="1636" formatCode="#,##0.00">
                  <c:v>144050.48000000001</c:v>
                </c:pt>
                <c:pt idx="1637" formatCode="#,##0.00">
                  <c:v>144145.89000000001</c:v>
                </c:pt>
                <c:pt idx="1638" formatCode="#,##0.00">
                  <c:v>144239.59</c:v>
                </c:pt>
                <c:pt idx="1639" formatCode="#,##0.00">
                  <c:v>144331.62</c:v>
                </c:pt>
                <c:pt idx="1640" formatCode="#,##0.00">
                  <c:v>144421.94</c:v>
                </c:pt>
                <c:pt idx="1641" formatCode="#,##0.00">
                  <c:v>144510.51999999999</c:v>
                </c:pt>
                <c:pt idx="1642" formatCode="#,##0.00">
                  <c:v>144597.44</c:v>
                </c:pt>
                <c:pt idx="1643" formatCode="#,##0.00">
                  <c:v>144682.60999999999</c:v>
                </c:pt>
                <c:pt idx="1644" formatCode="#,##0.00">
                  <c:v>144766.16</c:v>
                </c:pt>
                <c:pt idx="1645" formatCode="#,##0.00">
                  <c:v>144848.16</c:v>
                </c:pt>
                <c:pt idx="1646" formatCode="#,##0.00">
                  <c:v>144928.5</c:v>
                </c:pt>
                <c:pt idx="1647" formatCode="#,##0.00">
                  <c:v>145007.10999999999</c:v>
                </c:pt>
                <c:pt idx="1648" formatCode="#,##0.00">
                  <c:v>145084.12</c:v>
                </c:pt>
                <c:pt idx="1649" formatCode="#,##0.00">
                  <c:v>145159.56</c:v>
                </c:pt>
                <c:pt idx="1650" formatCode="#,##0.00">
                  <c:v>145233.20000000001</c:v>
                </c:pt>
                <c:pt idx="1651" formatCode="#,##0.00">
                  <c:v>145305.34</c:v>
                </c:pt>
                <c:pt idx="1652" formatCode="#,##0.00">
                  <c:v>145375.91</c:v>
                </c:pt>
                <c:pt idx="1653" formatCode="#,##0.00">
                  <c:v>145444.85999999999</c:v>
                </c:pt>
                <c:pt idx="1654" formatCode="#,##0.00">
                  <c:v>145512.28</c:v>
                </c:pt>
                <c:pt idx="1655" formatCode="#,##0.00">
                  <c:v>145578.10999999999</c:v>
                </c:pt>
                <c:pt idx="1656" formatCode="#,##0.00">
                  <c:v>145642.32999999999</c:v>
                </c:pt>
                <c:pt idx="1657" formatCode="#,##0.00">
                  <c:v>145705.01999999999</c:v>
                </c:pt>
                <c:pt idx="1658" formatCode="#,##0.00">
                  <c:v>145766.10999999999</c:v>
                </c:pt>
                <c:pt idx="1659" formatCode="#,##0.00">
                  <c:v>145825.56</c:v>
                </c:pt>
                <c:pt idx="1660" formatCode="#,##0.00">
                  <c:v>145883.51999999999</c:v>
                </c:pt>
                <c:pt idx="1661" formatCode="#,##0.00">
                  <c:v>145939.88</c:v>
                </c:pt>
                <c:pt idx="1662" formatCode="#,##0.00">
                  <c:v>145994.85999999999</c:v>
                </c:pt>
                <c:pt idx="1663" formatCode="#,##0.00">
                  <c:v>146047.91</c:v>
                </c:pt>
                <c:pt idx="1664" formatCode="#,##0.00">
                  <c:v>146099.45000000001</c:v>
                </c:pt>
                <c:pt idx="1665" formatCode="#,##0.00">
                  <c:v>146149.41</c:v>
                </c:pt>
                <c:pt idx="1666" formatCode="#,##0.00">
                  <c:v>146197.95000000001</c:v>
                </c:pt>
                <c:pt idx="1667" formatCode="#,##0.00">
                  <c:v>146244.95000000001</c:v>
                </c:pt>
                <c:pt idx="1668" formatCode="#,##0.00">
                  <c:v>146290.48000000001</c:v>
                </c:pt>
                <c:pt idx="1669" formatCode="#,##0.00">
                  <c:v>146334.56</c:v>
                </c:pt>
                <c:pt idx="1670" formatCode="#,##0.00">
                  <c:v>146377.20000000001</c:v>
                </c:pt>
                <c:pt idx="1671" formatCode="#,##0.00">
                  <c:v>146418.41</c:v>
                </c:pt>
                <c:pt idx="1672" formatCode="#,##0.00">
                  <c:v>146458.20000000001</c:v>
                </c:pt>
                <c:pt idx="1673" formatCode="#,##0.00">
                  <c:v>146496.56</c:v>
                </c:pt>
                <c:pt idx="1674" formatCode="#,##0.00">
                  <c:v>146533.38</c:v>
                </c:pt>
                <c:pt idx="1675" formatCode="#,##0.00">
                  <c:v>146568.76999999999</c:v>
                </c:pt>
                <c:pt idx="1676" formatCode="#,##0.00">
                  <c:v>146602.75</c:v>
                </c:pt>
                <c:pt idx="1677" formatCode="#,##0.00">
                  <c:v>146635.26999999999</c:v>
                </c:pt>
                <c:pt idx="1678" formatCode="#,##0.00">
                  <c:v>146666.39000000001</c:v>
                </c:pt>
                <c:pt idx="1679" formatCode="#,##0.00">
                  <c:v>146696.07999999999</c:v>
                </c:pt>
                <c:pt idx="1680" formatCode="#,##0.00">
                  <c:v>146724.34</c:v>
                </c:pt>
                <c:pt idx="1681" formatCode="#,##0.00">
                  <c:v>146751.28</c:v>
                </c:pt>
                <c:pt idx="1682" formatCode="#,##0.00">
                  <c:v>146776.85999999999</c:v>
                </c:pt>
                <c:pt idx="1683" formatCode="#,##0.00">
                  <c:v>146801.01999999999</c:v>
                </c:pt>
                <c:pt idx="1684" formatCode="#,##0.00">
                  <c:v>146823.79999999999</c:v>
                </c:pt>
                <c:pt idx="1685" formatCode="#,##0.00">
                  <c:v>146845.25</c:v>
                </c:pt>
                <c:pt idx="1686" formatCode="#,##0.00">
                  <c:v>146865.28</c:v>
                </c:pt>
                <c:pt idx="1687" formatCode="#,##0.00">
                  <c:v>146884.04999999999</c:v>
                </c:pt>
                <c:pt idx="1688" formatCode="#,##0.00">
                  <c:v>146901.41</c:v>
                </c:pt>
                <c:pt idx="1689" formatCode="#,##0.00">
                  <c:v>146917.45000000001</c:v>
                </c:pt>
                <c:pt idx="1690" formatCode="#,##0.00">
                  <c:v>146932.23000000001</c:v>
                </c:pt>
                <c:pt idx="1691" formatCode="#,##0.00">
                  <c:v>146945.70000000001</c:v>
                </c:pt>
                <c:pt idx="1692" formatCode="#,##0.00">
                  <c:v>146957.81</c:v>
                </c:pt>
                <c:pt idx="1693" formatCode="#,##0.00">
                  <c:v>146968.69</c:v>
                </c:pt>
                <c:pt idx="1694" formatCode="#,##0.00">
                  <c:v>146978.23000000001</c:v>
                </c:pt>
                <c:pt idx="1695" formatCode="#,##0.00">
                  <c:v>146986.57999999999</c:v>
                </c:pt>
                <c:pt idx="1696" formatCode="#,##0.00">
                  <c:v>146993.60999999999</c:v>
                </c:pt>
                <c:pt idx="1697" formatCode="#,##0.00">
                  <c:v>146999.41</c:v>
                </c:pt>
                <c:pt idx="1698" formatCode="#,##0.00">
                  <c:v>147003.85999999999</c:v>
                </c:pt>
                <c:pt idx="1699" formatCode="#,##0.00">
                  <c:v>147007.06</c:v>
                </c:pt>
                <c:pt idx="1700" formatCode="#,##0.00">
                  <c:v>147009.03</c:v>
                </c:pt>
                <c:pt idx="1701" formatCode="#,##0.00">
                  <c:v>147009.82999999999</c:v>
                </c:pt>
                <c:pt idx="1702" formatCode="#,##0.00">
                  <c:v>147009.44</c:v>
                </c:pt>
                <c:pt idx="1703" formatCode="#,##0.00">
                  <c:v>147007.79999999999</c:v>
                </c:pt>
                <c:pt idx="1704" formatCode="#,##0.00">
                  <c:v>147004.91</c:v>
                </c:pt>
                <c:pt idx="1705" formatCode="#,##0.00">
                  <c:v>147000.79999999999</c:v>
                </c:pt>
                <c:pt idx="1706" formatCode="#,##0.00">
                  <c:v>146995.57999999999</c:v>
                </c:pt>
                <c:pt idx="1707" formatCode="#,##0.00">
                  <c:v>146989.09</c:v>
                </c:pt>
                <c:pt idx="1708" formatCode="#,##0.00">
                  <c:v>146981.38</c:v>
                </c:pt>
                <c:pt idx="1709" formatCode="#,##0.00">
                  <c:v>146972.60999999999</c:v>
                </c:pt>
                <c:pt idx="1710" formatCode="#,##0.00">
                  <c:v>146962.56</c:v>
                </c:pt>
                <c:pt idx="1711" formatCode="#,##0.00">
                  <c:v>146951.45000000001</c:v>
                </c:pt>
                <c:pt idx="1712" formatCode="#,##0.00">
                  <c:v>146939.14000000001</c:v>
                </c:pt>
                <c:pt idx="1713" formatCode="#,##0.00">
                  <c:v>146925.73000000001</c:v>
                </c:pt>
                <c:pt idx="1714" formatCode="#,##0.00">
                  <c:v>146911.16</c:v>
                </c:pt>
                <c:pt idx="1715" formatCode="#,##0.00">
                  <c:v>146895.47</c:v>
                </c:pt>
                <c:pt idx="1716" formatCode="#,##0.00">
                  <c:v>146878.66</c:v>
                </c:pt>
                <c:pt idx="1717" formatCode="#,##0.00">
                  <c:v>146860.69</c:v>
                </c:pt>
                <c:pt idx="1718" formatCode="#,##0.00">
                  <c:v>146841.66</c:v>
                </c:pt>
                <c:pt idx="1719" formatCode="#,##0.00">
                  <c:v>146821.56</c:v>
                </c:pt>
                <c:pt idx="1720" formatCode="#,##0.00">
                  <c:v>146800.31</c:v>
                </c:pt>
                <c:pt idx="1721" formatCode="#,##0.00">
                  <c:v>146778.03</c:v>
                </c:pt>
                <c:pt idx="1722" formatCode="#,##0.00">
                  <c:v>146754.56</c:v>
                </c:pt>
                <c:pt idx="1723" formatCode="#,##0.00">
                  <c:v>146730.16</c:v>
                </c:pt>
                <c:pt idx="1724" formatCode="#,##0.00">
                  <c:v>146704.62</c:v>
                </c:pt>
                <c:pt idx="1725" formatCode="#,##0.00">
                  <c:v>146678.04999999999</c:v>
                </c:pt>
                <c:pt idx="1726" formatCode="#,##0.00">
                  <c:v>146650.38</c:v>
                </c:pt>
                <c:pt idx="1727" formatCode="#,##0.00">
                  <c:v>146621.73000000001</c:v>
                </c:pt>
                <c:pt idx="1728" formatCode="#,##0.00">
                  <c:v>146592</c:v>
                </c:pt>
                <c:pt idx="1729" formatCode="#,##0.00">
                  <c:v>146561.22</c:v>
                </c:pt>
                <c:pt idx="1730" formatCode="#,##0.00">
                  <c:v>146529.47</c:v>
                </c:pt>
                <c:pt idx="1731" formatCode="#,##0.00">
                  <c:v>146496.70000000001</c:v>
                </c:pt>
                <c:pt idx="1732" formatCode="#,##0.00">
                  <c:v>146462.95000000001</c:v>
                </c:pt>
                <c:pt idx="1733" formatCode="#,##0.00">
                  <c:v>146428.17000000001</c:v>
                </c:pt>
                <c:pt idx="1734" formatCode="#,##0.00">
                  <c:v>146392.48000000001</c:v>
                </c:pt>
                <c:pt idx="1735" formatCode="#,##0.00">
                  <c:v>146355.73000000001</c:v>
                </c:pt>
                <c:pt idx="1736" formatCode="#,##0.00">
                  <c:v>146318.06</c:v>
                </c:pt>
                <c:pt idx="1737" formatCode="#,##0.00">
                  <c:v>146279.41</c:v>
                </c:pt>
                <c:pt idx="1738" formatCode="#,##0.00">
                  <c:v>146239.79999999999</c:v>
                </c:pt>
                <c:pt idx="1739" formatCode="#,##0.00">
                  <c:v>146199.29999999999</c:v>
                </c:pt>
                <c:pt idx="1740" formatCode="#,##0.00">
                  <c:v>146157.79999999999</c:v>
                </c:pt>
                <c:pt idx="1741" formatCode="#,##0.00">
                  <c:v>146115.41</c:v>
                </c:pt>
                <c:pt idx="1742" formatCode="#,##0.00">
                  <c:v>146072.12</c:v>
                </c:pt>
                <c:pt idx="1743" formatCode="#,##0.00">
                  <c:v>146027.82999999999</c:v>
                </c:pt>
                <c:pt idx="1744" formatCode="#,##0.00">
                  <c:v>145982.67000000001</c:v>
                </c:pt>
                <c:pt idx="1745" formatCode="#,##0.00">
                  <c:v>145936.62</c:v>
                </c:pt>
                <c:pt idx="1746" formatCode="#,##0.00">
                  <c:v>145889.69</c:v>
                </c:pt>
                <c:pt idx="1747" formatCode="#,##0.00">
                  <c:v>145841.84</c:v>
                </c:pt>
                <c:pt idx="1748" formatCode="#,##0.00">
                  <c:v>145793.16</c:v>
                </c:pt>
                <c:pt idx="1749" formatCode="#,##0.00">
                  <c:v>145743.54999999999</c:v>
                </c:pt>
                <c:pt idx="1750" formatCode="#,##0.00">
                  <c:v>145693.09</c:v>
                </c:pt>
                <c:pt idx="1751" formatCode="#,##0.00">
                  <c:v>145641.79999999999</c:v>
                </c:pt>
                <c:pt idx="1752" formatCode="#,##0.00">
                  <c:v>145589.67000000001</c:v>
                </c:pt>
                <c:pt idx="1753" formatCode="#,##0.00">
                  <c:v>145536.72</c:v>
                </c:pt>
                <c:pt idx="1754" formatCode="#,##0.00">
                  <c:v>145482.91</c:v>
                </c:pt>
                <c:pt idx="1755" formatCode="#,##0.00">
                  <c:v>145428.25</c:v>
                </c:pt>
                <c:pt idx="1756" formatCode="#,##0.00">
                  <c:v>145372.85999999999</c:v>
                </c:pt>
                <c:pt idx="1757" formatCode="#,##0.00">
                  <c:v>145316.69</c:v>
                </c:pt>
                <c:pt idx="1758" formatCode="#,##0.00">
                  <c:v>145259.64000000001</c:v>
                </c:pt>
                <c:pt idx="1759" formatCode="#,##0.00">
                  <c:v>145201.89000000001</c:v>
                </c:pt>
                <c:pt idx="1760" formatCode="#,##0.00">
                  <c:v>145143.22</c:v>
                </c:pt>
                <c:pt idx="1761" formatCode="#,##0.00">
                  <c:v>145083.76999999999</c:v>
                </c:pt>
                <c:pt idx="1762" formatCode="#,##0.00">
                  <c:v>145023.60999999999</c:v>
                </c:pt>
                <c:pt idx="1763" formatCode="#,##0.00">
                  <c:v>144962.64000000001</c:v>
                </c:pt>
                <c:pt idx="1764" formatCode="#,##0.00">
                  <c:v>144901.03</c:v>
                </c:pt>
                <c:pt idx="1765" formatCode="#,##0.00">
                  <c:v>144838.73000000001</c:v>
                </c:pt>
                <c:pt idx="1766" formatCode="#,##0.00">
                  <c:v>144775.54999999999</c:v>
                </c:pt>
                <c:pt idx="1767" formatCode="#,##0.00">
                  <c:v>144711.66</c:v>
                </c:pt>
                <c:pt idx="1768" formatCode="#,##0.00">
                  <c:v>144646.95000000001</c:v>
                </c:pt>
                <c:pt idx="1769" formatCode="#,##0.00">
                  <c:v>144581.45000000001</c:v>
                </c:pt>
                <c:pt idx="1770" formatCode="#,##0.00">
                  <c:v>144515.31</c:v>
                </c:pt>
                <c:pt idx="1771" formatCode="#,##0.00">
                  <c:v>144448.39000000001</c:v>
                </c:pt>
                <c:pt idx="1772" formatCode="#,##0.00">
                  <c:v>144380.85999999999</c:v>
                </c:pt>
                <c:pt idx="1773" formatCode="#,##0.00">
                  <c:v>144312.64000000001</c:v>
                </c:pt>
                <c:pt idx="1774" formatCode="#,##0.00">
                  <c:v>144243.67000000001</c:v>
                </c:pt>
                <c:pt idx="1775" formatCode="#,##0.00">
                  <c:v>144174.09</c:v>
                </c:pt>
                <c:pt idx="1776" formatCode="#,##0.00">
                  <c:v>144103.75</c:v>
                </c:pt>
                <c:pt idx="1777" formatCode="#,##0.00">
                  <c:v>144032.79999999999</c:v>
                </c:pt>
                <c:pt idx="1778" formatCode="#,##0.00">
                  <c:v>143961.14000000001</c:v>
                </c:pt>
                <c:pt idx="1779" formatCode="#,##0.00">
                  <c:v>143888.82999999999</c:v>
                </c:pt>
                <c:pt idx="1780" formatCode="#,##0.00">
                  <c:v>143815.88</c:v>
                </c:pt>
                <c:pt idx="1781" formatCode="#,##0.00">
                  <c:v>143742.28</c:v>
                </c:pt>
                <c:pt idx="1782" formatCode="#,##0.00">
                  <c:v>143668.12</c:v>
                </c:pt>
                <c:pt idx="1783" formatCode="#,##0.00">
                  <c:v>143593.22</c:v>
                </c:pt>
                <c:pt idx="1784" formatCode="#,##0.00">
                  <c:v>143517.84</c:v>
                </c:pt>
                <c:pt idx="1785" formatCode="#,##0.00">
                  <c:v>143441.78</c:v>
                </c:pt>
                <c:pt idx="1786" formatCode="#,##0.00">
                  <c:v>143365.19</c:v>
                </c:pt>
                <c:pt idx="1787" formatCode="#,##0.00">
                  <c:v>143287.95000000001</c:v>
                </c:pt>
                <c:pt idx="1788" formatCode="#,##0.00">
                  <c:v>143210.10999999999</c:v>
                </c:pt>
                <c:pt idx="1789" formatCode="#,##0.00">
                  <c:v>143131.73000000001</c:v>
                </c:pt>
                <c:pt idx="1790" formatCode="#,##0.00">
                  <c:v>143052.78</c:v>
                </c:pt>
                <c:pt idx="1791" formatCode="#,##0.00">
                  <c:v>142973.22</c:v>
                </c:pt>
                <c:pt idx="1792" formatCode="#,##0.00">
                  <c:v>142893.17000000001</c:v>
                </c:pt>
                <c:pt idx="1793" formatCode="#,##0.00">
                  <c:v>142812.48000000001</c:v>
                </c:pt>
                <c:pt idx="1794" formatCode="#,##0.00">
                  <c:v>142731.31</c:v>
                </c:pt>
                <c:pt idx="1795" formatCode="#,##0.00">
                  <c:v>142649.47</c:v>
                </c:pt>
                <c:pt idx="1796" formatCode="#,##0.00">
                  <c:v>142567.16</c:v>
                </c:pt>
                <c:pt idx="1797" formatCode="#,##0.00">
                  <c:v>142484.26999999999</c:v>
                </c:pt>
                <c:pt idx="1798" formatCode="#,##0.00">
                  <c:v>142400.85999999999</c:v>
                </c:pt>
                <c:pt idx="1799" formatCode="#,##0.00">
                  <c:v>142316.89000000001</c:v>
                </c:pt>
                <c:pt idx="1800" formatCode="#,##0.00">
                  <c:v>142232.41</c:v>
                </c:pt>
                <c:pt idx="1801" formatCode="#,##0.00">
                  <c:v>142147.35999999999</c:v>
                </c:pt>
                <c:pt idx="1802" formatCode="#,##0.00">
                  <c:v>142061.84</c:v>
                </c:pt>
                <c:pt idx="1803" formatCode="#,##0.00">
                  <c:v>141975.81</c:v>
                </c:pt>
                <c:pt idx="1804" formatCode="#,##0.00">
                  <c:v>141889.25</c:v>
                </c:pt>
                <c:pt idx="1805" formatCode="#,##0.00">
                  <c:v>141802.28</c:v>
                </c:pt>
                <c:pt idx="1806" formatCode="#,##0.00">
                  <c:v>141714.82999999999</c:v>
                </c:pt>
                <c:pt idx="1807" formatCode="#,##0.00">
                  <c:v>141626.79999999999</c:v>
                </c:pt>
                <c:pt idx="1808" formatCode="#,##0.00">
                  <c:v>141538.38</c:v>
                </c:pt>
                <c:pt idx="1809" formatCode="#,##0.00">
                  <c:v>141449.39000000001</c:v>
                </c:pt>
                <c:pt idx="1810" formatCode="#,##0.00">
                  <c:v>141360.01999999999</c:v>
                </c:pt>
                <c:pt idx="1811" formatCode="#,##0.00">
                  <c:v>141270.14000000001</c:v>
                </c:pt>
                <c:pt idx="1812" formatCode="#,##0.00">
                  <c:v>141179.89000000001</c:v>
                </c:pt>
                <c:pt idx="1813" formatCode="#,##0.00">
                  <c:v>141089.22</c:v>
                </c:pt>
                <c:pt idx="1814" formatCode="#,##0.00">
                  <c:v>140998.12</c:v>
                </c:pt>
                <c:pt idx="1815" formatCode="#,##0.00">
                  <c:v>140906.66</c:v>
                </c:pt>
                <c:pt idx="1816" formatCode="#,##0.00">
                  <c:v>140814.66</c:v>
                </c:pt>
                <c:pt idx="1817" formatCode="#,##0.00">
                  <c:v>140722.19</c:v>
                </c:pt>
                <c:pt idx="1818" formatCode="#,##0.00">
                  <c:v>140629.23000000001</c:v>
                </c:pt>
                <c:pt idx="1819" formatCode="#,##0.00">
                  <c:v>140535.81</c:v>
                </c:pt>
                <c:pt idx="1820" formatCode="#,##0.00">
                  <c:v>140442.09</c:v>
                </c:pt>
                <c:pt idx="1821" formatCode="#,##0.00">
                  <c:v>140347.94</c:v>
                </c:pt>
                <c:pt idx="1822" formatCode="#,##0.00">
                  <c:v>140253.41</c:v>
                </c:pt>
                <c:pt idx="1823" formatCode="#,##0.00">
                  <c:v>140158.5</c:v>
                </c:pt>
                <c:pt idx="1824" formatCode="#,##0.00">
                  <c:v>140063.17000000001</c:v>
                </c:pt>
                <c:pt idx="1825" formatCode="#,##0.00">
                  <c:v>139967.42000000001</c:v>
                </c:pt>
                <c:pt idx="1826" formatCode="#,##0.00">
                  <c:v>139871.25</c:v>
                </c:pt>
                <c:pt idx="1827" formatCode="#,##0.00">
                  <c:v>139774.75</c:v>
                </c:pt>
                <c:pt idx="1828" formatCode="#,##0.00">
                  <c:v>139677.72</c:v>
                </c:pt>
                <c:pt idx="1829" formatCode="#,##0.00">
                  <c:v>139580.35999999999</c:v>
                </c:pt>
                <c:pt idx="1830" formatCode="#,##0.00">
                  <c:v>139482.59</c:v>
                </c:pt>
                <c:pt idx="1831" formatCode="#,##0.00">
                  <c:v>139384.45000000001</c:v>
                </c:pt>
                <c:pt idx="1832" formatCode="#,##0.00">
                  <c:v>139285.88</c:v>
                </c:pt>
                <c:pt idx="1833" formatCode="#,##0.00">
                  <c:v>139187.01999999999</c:v>
                </c:pt>
                <c:pt idx="1834" formatCode="#,##0.00">
                  <c:v>139087.88</c:v>
                </c:pt>
                <c:pt idx="1835" formatCode="#,##0.00">
                  <c:v>138988.56</c:v>
                </c:pt>
                <c:pt idx="1836" formatCode="#,##0.00">
                  <c:v>138888.92000000001</c:v>
                </c:pt>
                <c:pt idx="1837" formatCode="#,##0.00">
                  <c:v>138788.94</c:v>
                </c:pt>
                <c:pt idx="1838" formatCode="#,##0.00">
                  <c:v>138688.76999999999</c:v>
                </c:pt>
                <c:pt idx="1839" formatCode="#,##0.00">
                  <c:v>138588.09</c:v>
                </c:pt>
                <c:pt idx="1840" formatCode="#,##0.00">
                  <c:v>138487.10999999999</c:v>
                </c:pt>
                <c:pt idx="1841" formatCode="#,##0.00">
                  <c:v>138385.89000000001</c:v>
                </c:pt>
                <c:pt idx="1842" formatCode="#,##0.00">
                  <c:v>138284.42000000001</c:v>
                </c:pt>
                <c:pt idx="1843" formatCode="#,##0.00">
                  <c:v>138182.69</c:v>
                </c:pt>
                <c:pt idx="1844" formatCode="#,##0.00">
                  <c:v>138080.67000000001</c:v>
                </c:pt>
                <c:pt idx="1845" formatCode="#,##0.00">
                  <c:v>137978.29999999999</c:v>
                </c:pt>
                <c:pt idx="1846" formatCode="#,##0.00">
                  <c:v>137875.92000000001</c:v>
                </c:pt>
                <c:pt idx="1847" formatCode="#,##0.00">
                  <c:v>137773.29999999999</c:v>
                </c:pt>
                <c:pt idx="1848" formatCode="#,##0.00">
                  <c:v>137670.47</c:v>
                </c:pt>
                <c:pt idx="1849" formatCode="#,##0.00">
                  <c:v>137567.28</c:v>
                </c:pt>
                <c:pt idx="1850" formatCode="#,##0.00">
                  <c:v>137463.88</c:v>
                </c:pt>
                <c:pt idx="1851" formatCode="#,##0.00">
                  <c:v>137360.14000000001</c:v>
                </c:pt>
                <c:pt idx="1852" formatCode="#,##0.00">
                  <c:v>137256.17000000001</c:v>
                </c:pt>
                <c:pt idx="1853" formatCode="#,##0.00">
                  <c:v>137151.92000000001</c:v>
                </c:pt>
                <c:pt idx="1854" formatCode="#,##0.00">
                  <c:v>137047.44</c:v>
                </c:pt>
                <c:pt idx="1855" formatCode="#,##0.00">
                  <c:v>136942.70000000001</c:v>
                </c:pt>
                <c:pt idx="1856" formatCode="#,##0.00">
                  <c:v>136837.81</c:v>
                </c:pt>
                <c:pt idx="1857" formatCode="#,##0.00">
                  <c:v>136732.69</c:v>
                </c:pt>
                <c:pt idx="1858" formatCode="#,##0.00">
                  <c:v>136627.39000000001</c:v>
                </c:pt>
                <c:pt idx="1859" formatCode="#,##0.00">
                  <c:v>136521.89000000001</c:v>
                </c:pt>
                <c:pt idx="1860" formatCode="#,##0.00">
                  <c:v>136416.20000000001</c:v>
                </c:pt>
                <c:pt idx="1861" formatCode="#,##0.00">
                  <c:v>136310.31</c:v>
                </c:pt>
                <c:pt idx="1862" formatCode="#,##0.00">
                  <c:v>136204.25</c:v>
                </c:pt>
                <c:pt idx="1863" formatCode="#,##0.00">
                  <c:v>136098.01999999999</c:v>
                </c:pt>
                <c:pt idx="1864" formatCode="#,##0.00">
                  <c:v>135991.60999999999</c:v>
                </c:pt>
                <c:pt idx="1865" formatCode="#,##0.00">
                  <c:v>135885.03</c:v>
                </c:pt>
                <c:pt idx="1866" formatCode="#,##0.00">
                  <c:v>135778.25</c:v>
                </c:pt>
                <c:pt idx="1867" formatCode="#,##0.00">
                  <c:v>135671.25</c:v>
                </c:pt>
                <c:pt idx="1868" formatCode="#,##0.00">
                  <c:v>135564.12</c:v>
                </c:pt>
                <c:pt idx="1869" formatCode="#,##0.00">
                  <c:v>135456.85999999999</c:v>
                </c:pt>
                <c:pt idx="1870" formatCode="#,##0.00">
                  <c:v>135349.48000000001</c:v>
                </c:pt>
                <c:pt idx="1871" formatCode="#,##0.00">
                  <c:v>135242.01999999999</c:v>
                </c:pt>
                <c:pt idx="1872" formatCode="#,##0.00">
                  <c:v>135134.28</c:v>
                </c:pt>
                <c:pt idx="1873" formatCode="#,##0.00">
                  <c:v>135026.35999999999</c:v>
                </c:pt>
                <c:pt idx="1874" formatCode="#,##0.00">
                  <c:v>134918.38</c:v>
                </c:pt>
                <c:pt idx="1875" formatCode="#,##0.00">
                  <c:v>134810.06</c:v>
                </c:pt>
                <c:pt idx="1876" formatCode="#,##0.00">
                  <c:v>134701.56</c:v>
                </c:pt>
                <c:pt idx="1877" formatCode="#,##0.00">
                  <c:v>134593</c:v>
                </c:pt>
                <c:pt idx="1878" formatCode="#,##0.00">
                  <c:v>134484.39000000001</c:v>
                </c:pt>
                <c:pt idx="1879" formatCode="#,##0.00">
                  <c:v>134375.72</c:v>
                </c:pt>
                <c:pt idx="1880" formatCode="#,##0.00">
                  <c:v>134266.81</c:v>
                </c:pt>
                <c:pt idx="1881" formatCode="#,##0.00">
                  <c:v>134157.81</c:v>
                </c:pt>
                <c:pt idx="1882" formatCode="#,##0.00">
                  <c:v>134048.72</c:v>
                </c:pt>
                <c:pt idx="1883" formatCode="#,##0.00">
                  <c:v>133939.5</c:v>
                </c:pt>
                <c:pt idx="1884" formatCode="#,##0.00">
                  <c:v>133830.25</c:v>
                </c:pt>
                <c:pt idx="1885" formatCode="#,##0.00">
                  <c:v>133720.91</c:v>
                </c:pt>
                <c:pt idx="1886" formatCode="#,##0.00">
                  <c:v>133611.39000000001</c:v>
                </c:pt>
                <c:pt idx="1887" formatCode="#,##0.00">
                  <c:v>133501.89000000001</c:v>
                </c:pt>
                <c:pt idx="1888" formatCode="#,##0.00">
                  <c:v>133392.32999999999</c:v>
                </c:pt>
                <c:pt idx="1889" formatCode="#,##0.00">
                  <c:v>133282.76999999999</c:v>
                </c:pt>
                <c:pt idx="1890" formatCode="#,##0.00">
                  <c:v>133173.07999999999</c:v>
                </c:pt>
                <c:pt idx="1891" formatCode="#,##0.00">
                  <c:v>133063.39000000001</c:v>
                </c:pt>
                <c:pt idx="1892" formatCode="#,##0.00">
                  <c:v>132953.5</c:v>
                </c:pt>
                <c:pt idx="1893" formatCode="#,##0.00">
                  <c:v>132843.54999999999</c:v>
                </c:pt>
                <c:pt idx="1894" formatCode="#,##0.00">
                  <c:v>132733.60999999999</c:v>
                </c:pt>
                <c:pt idx="1895" formatCode="#,##0.00">
                  <c:v>132623.59</c:v>
                </c:pt>
                <c:pt idx="1896" formatCode="#,##0.00">
                  <c:v>132513.48000000001</c:v>
                </c:pt>
                <c:pt idx="1897" formatCode="#,##0.00">
                  <c:v>132403.35999999999</c:v>
                </c:pt>
                <c:pt idx="1898" formatCode="#,##0.00">
                  <c:v>132293.17000000001</c:v>
                </c:pt>
                <c:pt idx="1899" formatCode="#,##0.00">
                  <c:v>132182.95000000001</c:v>
                </c:pt>
                <c:pt idx="1900" formatCode="#,##0.00">
                  <c:v>132072.20000000001</c:v>
                </c:pt>
                <c:pt idx="1901" formatCode="#,##0.00">
                  <c:v>131962.17000000001</c:v>
                </c:pt>
                <c:pt idx="1902" formatCode="#,##0.00">
                  <c:v>131851.98000000001</c:v>
                </c:pt>
                <c:pt idx="1903" formatCode="#,##0.00">
                  <c:v>131741.64000000001</c:v>
                </c:pt>
                <c:pt idx="1904" formatCode="#,##0.00">
                  <c:v>131631.17000000001</c:v>
                </c:pt>
                <c:pt idx="1905" formatCode="#,##0.00">
                  <c:v>131520.66</c:v>
                </c:pt>
                <c:pt idx="1906" formatCode="#,##0.00">
                  <c:v>131410.28</c:v>
                </c:pt>
                <c:pt idx="1907" formatCode="#,##0.00">
                  <c:v>131299.91</c:v>
                </c:pt>
                <c:pt idx="1908" formatCode="#,##0.00">
                  <c:v>131189.44</c:v>
                </c:pt>
                <c:pt idx="1909" formatCode="#,##0.00">
                  <c:v>131078.85999999999</c:v>
                </c:pt>
                <c:pt idx="1910" formatCode="#,##0.00">
                  <c:v>130968.37</c:v>
                </c:pt>
                <c:pt idx="1911" formatCode="#,##0.00">
                  <c:v>130857.88</c:v>
                </c:pt>
                <c:pt idx="1912" formatCode="#,##0.00">
                  <c:v>130747.33</c:v>
                </c:pt>
                <c:pt idx="1913" formatCode="#,##0.00">
                  <c:v>130636.74</c:v>
                </c:pt>
                <c:pt idx="1914" formatCode="#,##0.00">
                  <c:v>130526.26</c:v>
                </c:pt>
                <c:pt idx="1915" formatCode="#,##0.00">
                  <c:v>130415.71</c:v>
                </c:pt>
                <c:pt idx="1916" formatCode="#,##0.00">
                  <c:v>130304.97</c:v>
                </c:pt>
                <c:pt idx="1917" formatCode="#,##0.00">
                  <c:v>130194.54</c:v>
                </c:pt>
                <c:pt idx="1918" formatCode="#,##0.00">
                  <c:v>130083.96</c:v>
                </c:pt>
                <c:pt idx="1919" formatCode="#,##0.00">
                  <c:v>129973.38</c:v>
                </c:pt>
                <c:pt idx="1920" formatCode="#,##0.00">
                  <c:v>129862.88</c:v>
                </c:pt>
                <c:pt idx="1921" formatCode="#,##0.00">
                  <c:v>129752.56</c:v>
                </c:pt>
                <c:pt idx="1922" formatCode="#,##0.00">
                  <c:v>129642.1</c:v>
                </c:pt>
                <c:pt idx="1923" formatCode="#,##0.00">
                  <c:v>129531.52</c:v>
                </c:pt>
                <c:pt idx="1924" formatCode="#,##0.00">
                  <c:v>129421.16</c:v>
                </c:pt>
                <c:pt idx="1925" formatCode="#,##0.00">
                  <c:v>129310.87</c:v>
                </c:pt>
                <c:pt idx="1926" formatCode="#,##0.00">
                  <c:v>129200.59</c:v>
                </c:pt>
                <c:pt idx="1927" formatCode="#,##0.00">
                  <c:v>129090.77</c:v>
                </c:pt>
                <c:pt idx="1928" formatCode="#,##0.00">
                  <c:v>128980.55</c:v>
                </c:pt>
                <c:pt idx="1929" formatCode="#,##0.00">
                  <c:v>128870.45</c:v>
                </c:pt>
                <c:pt idx="1930" formatCode="#,##0.00">
                  <c:v>128760.43</c:v>
                </c:pt>
                <c:pt idx="1931" formatCode="#,##0.00">
                  <c:v>128650.43</c:v>
                </c:pt>
                <c:pt idx="1932" formatCode="#,##0.00">
                  <c:v>128540.49</c:v>
                </c:pt>
                <c:pt idx="1933" formatCode="#,##0.00">
                  <c:v>128430.63</c:v>
                </c:pt>
                <c:pt idx="1934" formatCode="#,##0.00">
                  <c:v>128320.87</c:v>
                </c:pt>
                <c:pt idx="1935" formatCode="#,##0.00">
                  <c:v>128211.21</c:v>
                </c:pt>
                <c:pt idx="1936" formatCode="#,##0.00">
                  <c:v>128101.66</c:v>
                </c:pt>
                <c:pt idx="1937" formatCode="#,##0.00">
                  <c:v>127992.07</c:v>
                </c:pt>
                <c:pt idx="1938" formatCode="#,##0.00">
                  <c:v>127882.59</c:v>
                </c:pt>
                <c:pt idx="1939" formatCode="#,##0.00">
                  <c:v>127773.19</c:v>
                </c:pt>
                <c:pt idx="1940" formatCode="#,##0.00">
                  <c:v>127663.87</c:v>
                </c:pt>
                <c:pt idx="1941" formatCode="#,##0.00">
                  <c:v>127554.58</c:v>
                </c:pt>
                <c:pt idx="1942" formatCode="#,##0.00">
                  <c:v>127445.34</c:v>
                </c:pt>
                <c:pt idx="1943" formatCode="#,##0.00">
                  <c:v>127336.19</c:v>
                </c:pt>
                <c:pt idx="1944" formatCode="#,##0.00">
                  <c:v>127227.12</c:v>
                </c:pt>
                <c:pt idx="1945" formatCode="#,##0.00">
                  <c:v>127118.22</c:v>
                </c:pt>
                <c:pt idx="1946" formatCode="#,##0.00">
                  <c:v>127009.21</c:v>
                </c:pt>
                <c:pt idx="1947" formatCode="#,##0.00">
                  <c:v>126900.39</c:v>
                </c:pt>
                <c:pt idx="1948" formatCode="#,##0.00">
                  <c:v>126791.58</c:v>
                </c:pt>
                <c:pt idx="1949" formatCode="#,##0.00">
                  <c:v>126682.98</c:v>
                </c:pt>
                <c:pt idx="1950" formatCode="#,##0.00">
                  <c:v>126574.73</c:v>
                </c:pt>
                <c:pt idx="1951" formatCode="#,##0.00">
                  <c:v>126466.45</c:v>
                </c:pt>
                <c:pt idx="1952" formatCode="#,##0.00">
                  <c:v>126358.27</c:v>
                </c:pt>
                <c:pt idx="1953" formatCode="#,##0.00">
                  <c:v>126250.27</c:v>
                </c:pt>
                <c:pt idx="1954" formatCode="#,##0.00">
                  <c:v>126142.24</c:v>
                </c:pt>
                <c:pt idx="1955" formatCode="#,##0.00">
                  <c:v>126034.41</c:v>
                </c:pt>
                <c:pt idx="1956" formatCode="#,##0.00">
                  <c:v>125926.75</c:v>
                </c:pt>
                <c:pt idx="1957" formatCode="#,##0.00">
                  <c:v>125819.13</c:v>
                </c:pt>
                <c:pt idx="1958" formatCode="#,##0.00">
                  <c:v>125711.63</c:v>
                </c:pt>
                <c:pt idx="1959" formatCode="#,##0.00">
                  <c:v>125604.28</c:v>
                </c:pt>
                <c:pt idx="1960" formatCode="#,##0.00">
                  <c:v>125497.05</c:v>
                </c:pt>
                <c:pt idx="1961" formatCode="#,##0.00">
                  <c:v>125389.88</c:v>
                </c:pt>
                <c:pt idx="1962" formatCode="#,##0.00">
                  <c:v>125282.98</c:v>
                </c:pt>
                <c:pt idx="1963" formatCode="#,##0.00">
                  <c:v>125176.24</c:v>
                </c:pt>
                <c:pt idx="1964" formatCode="#,##0.00">
                  <c:v>125069.58</c:v>
                </c:pt>
                <c:pt idx="1965" formatCode="#,##0.00">
                  <c:v>124963.02</c:v>
                </c:pt>
                <c:pt idx="1966" formatCode="#,##0.00">
                  <c:v>124856.66</c:v>
                </c:pt>
                <c:pt idx="1967" formatCode="#,##0.00">
                  <c:v>124750.49</c:v>
                </c:pt>
                <c:pt idx="1968" formatCode="#,##0.00">
                  <c:v>124644.49</c:v>
                </c:pt>
                <c:pt idx="1969" formatCode="#,##0.00">
                  <c:v>124538.56</c:v>
                </c:pt>
                <c:pt idx="1970" formatCode="#,##0.00">
                  <c:v>124432.9</c:v>
                </c:pt>
                <c:pt idx="1971" formatCode="#,##0.00">
                  <c:v>124327.32</c:v>
                </c:pt>
                <c:pt idx="1972" formatCode="#,##0.00">
                  <c:v>124221.95</c:v>
                </c:pt>
                <c:pt idx="1973" formatCode="#,##0.00">
                  <c:v>124116.77</c:v>
                </c:pt>
                <c:pt idx="1974" formatCode="#,##0.00">
                  <c:v>124011.85</c:v>
                </c:pt>
                <c:pt idx="1975" formatCode="#,##0.00">
                  <c:v>123906.98</c:v>
                </c:pt>
                <c:pt idx="1976" formatCode="#,##0.00">
                  <c:v>123802.26</c:v>
                </c:pt>
                <c:pt idx="1977" formatCode="#,##0.00">
                  <c:v>123697.77</c:v>
                </c:pt>
                <c:pt idx="1978" formatCode="#,##0.00">
                  <c:v>123593.52</c:v>
                </c:pt>
                <c:pt idx="1979" formatCode="#,##0.00">
                  <c:v>123489.38</c:v>
                </c:pt>
                <c:pt idx="1980" formatCode="#,##0.00">
                  <c:v>123385.5</c:v>
                </c:pt>
                <c:pt idx="1981" formatCode="#,##0.00">
                  <c:v>123281.76</c:v>
                </c:pt>
                <c:pt idx="1982" formatCode="#,##0.00">
                  <c:v>123178.09</c:v>
                </c:pt>
                <c:pt idx="1983" formatCode="#,##0.00">
                  <c:v>123074.76</c:v>
                </c:pt>
                <c:pt idx="1984" formatCode="#,##0.00">
                  <c:v>122971.59</c:v>
                </c:pt>
                <c:pt idx="1985" formatCode="#,##0.00">
                  <c:v>122868.56</c:v>
                </c:pt>
                <c:pt idx="1986" formatCode="#,##0.00">
                  <c:v>122765.7</c:v>
                </c:pt>
                <c:pt idx="1987" formatCode="#,##0.00">
                  <c:v>122663</c:v>
                </c:pt>
                <c:pt idx="1988" formatCode="#,##0.00">
                  <c:v>122560.64</c:v>
                </c:pt>
                <c:pt idx="1989" formatCode="#,##0.00">
                  <c:v>122458.38</c:v>
                </c:pt>
                <c:pt idx="1990" formatCode="#,##0.00">
                  <c:v>122356.5</c:v>
                </c:pt>
                <c:pt idx="1991" formatCode="#,##0.00">
                  <c:v>122254.66</c:v>
                </c:pt>
                <c:pt idx="1992" formatCode="#,##0.00">
                  <c:v>122152.9</c:v>
                </c:pt>
                <c:pt idx="1993" formatCode="#,##0.00">
                  <c:v>122051.37</c:v>
                </c:pt>
                <c:pt idx="1994" formatCode="#,##0.00">
                  <c:v>121950.09</c:v>
                </c:pt>
                <c:pt idx="1995" formatCode="#,##0.00">
                  <c:v>121848.93</c:v>
                </c:pt>
                <c:pt idx="1996" formatCode="#,##0.00">
                  <c:v>121748.09</c:v>
                </c:pt>
                <c:pt idx="1997" formatCode="#,##0.00">
                  <c:v>121647.52</c:v>
                </c:pt>
                <c:pt idx="1998" formatCode="#,##0.00">
                  <c:v>121547.27</c:v>
                </c:pt>
                <c:pt idx="1999" formatCode="#,##0.00">
                  <c:v>121446.89</c:v>
                </c:pt>
                <c:pt idx="2000" formatCode="#,##0.00">
                  <c:v>121346.87</c:v>
                </c:pt>
                <c:pt idx="2001" formatCode="#,##0.00">
                  <c:v>121247.19</c:v>
                </c:pt>
                <c:pt idx="2002" formatCode="#,##0.00">
                  <c:v>121147.55</c:v>
                </c:pt>
                <c:pt idx="2003" formatCode="#,##0.00">
                  <c:v>121048.2</c:v>
                </c:pt>
                <c:pt idx="2004" formatCode="#,##0.00">
                  <c:v>120949.19</c:v>
                </c:pt>
                <c:pt idx="2005" formatCode="#,##0.00">
                  <c:v>120850.34</c:v>
                </c:pt>
                <c:pt idx="2006" formatCode="#,##0.00">
                  <c:v>120751.77</c:v>
                </c:pt>
                <c:pt idx="2007" formatCode="#,##0.00">
                  <c:v>120653.38</c:v>
                </c:pt>
                <c:pt idx="2008" formatCode="#,##0.00">
                  <c:v>120555.27</c:v>
                </c:pt>
                <c:pt idx="2009" formatCode="#,##0.00">
                  <c:v>120457.3</c:v>
                </c:pt>
                <c:pt idx="2010" formatCode="#,##0.00">
                  <c:v>120359.42</c:v>
                </c:pt>
                <c:pt idx="2011" formatCode="#,##0.00">
                  <c:v>120261.92</c:v>
                </c:pt>
                <c:pt idx="2012" formatCode="#,##0.00">
                  <c:v>120164.66</c:v>
                </c:pt>
                <c:pt idx="2013" formatCode="#,##0.00">
                  <c:v>120067.7</c:v>
                </c:pt>
                <c:pt idx="2014" formatCode="#,##0.00">
                  <c:v>119970.94</c:v>
                </c:pt>
                <c:pt idx="2015" formatCode="#,##0.00">
                  <c:v>119874.45</c:v>
                </c:pt>
                <c:pt idx="2016" formatCode="#,##0.00">
                  <c:v>119778.18</c:v>
                </c:pt>
                <c:pt idx="2017" formatCode="#,##0.00">
                  <c:v>119682.3</c:v>
                </c:pt>
                <c:pt idx="2018" formatCode="#,##0.00">
                  <c:v>119586.59</c:v>
                </c:pt>
                <c:pt idx="2019" formatCode="#,##0.00">
                  <c:v>119491.12</c:v>
                </c:pt>
                <c:pt idx="2020" formatCode="#,##0.00">
                  <c:v>119395.88</c:v>
                </c:pt>
                <c:pt idx="2021" formatCode="#,##0.00">
                  <c:v>119300.91</c:v>
                </c:pt>
                <c:pt idx="2022" formatCode="#,##0.00">
                  <c:v>119206.02</c:v>
                </c:pt>
                <c:pt idx="2023" formatCode="#,##0.00">
                  <c:v>119111.41</c:v>
                </c:pt>
                <c:pt idx="2024" formatCode="#,##0.00">
                  <c:v>119017.05</c:v>
                </c:pt>
                <c:pt idx="2025" formatCode="#,##0.00">
                  <c:v>118923.05</c:v>
                </c:pt>
                <c:pt idx="2026" formatCode="#,##0.00">
                  <c:v>118829.32</c:v>
                </c:pt>
                <c:pt idx="2027" formatCode="#,##0.00">
                  <c:v>118735.81</c:v>
                </c:pt>
                <c:pt idx="2028" formatCode="#,##0.00">
                  <c:v>118642.62</c:v>
                </c:pt>
                <c:pt idx="2029" formatCode="#,##0.00">
                  <c:v>118549.7</c:v>
                </c:pt>
                <c:pt idx="2030" formatCode="#,##0.00">
                  <c:v>118458.72</c:v>
                </c:pt>
                <c:pt idx="2031" formatCode="#,##0.00">
                  <c:v>118365.78</c:v>
                </c:pt>
                <c:pt idx="2032" formatCode="#,##0.00">
                  <c:v>118273.21</c:v>
                </c:pt>
                <c:pt idx="2033" formatCode="#,##0.00">
                  <c:v>118181.16</c:v>
                </c:pt>
                <c:pt idx="2034" formatCode="#,##0.00">
                  <c:v>118089.44</c:v>
                </c:pt>
                <c:pt idx="2035" formatCode="#,##0.00">
                  <c:v>117998.1</c:v>
                </c:pt>
                <c:pt idx="2036" formatCode="#,##0.00">
                  <c:v>117907.09</c:v>
                </c:pt>
                <c:pt idx="2037" formatCode="#,##0.00">
                  <c:v>117816.31</c:v>
                </c:pt>
                <c:pt idx="2038" formatCode="#,##0.00">
                  <c:v>117725.84</c:v>
                </c:pt>
                <c:pt idx="2039" formatCode="#,##0.00">
                  <c:v>117635.66</c:v>
                </c:pt>
                <c:pt idx="2040" formatCode="#,##0.00">
                  <c:v>117545.71</c:v>
                </c:pt>
                <c:pt idx="2041" formatCode="#,##0.00">
                  <c:v>117456.01</c:v>
                </c:pt>
                <c:pt idx="2042" formatCode="#,##0.00">
                  <c:v>117366.51</c:v>
                </c:pt>
                <c:pt idx="2043" formatCode="#,##0.00">
                  <c:v>117277.32</c:v>
                </c:pt>
                <c:pt idx="2044" formatCode="#,##0.00">
                  <c:v>117188.43</c:v>
                </c:pt>
                <c:pt idx="2045" formatCode="#,##0.00">
                  <c:v>117099.74</c:v>
                </c:pt>
                <c:pt idx="2046" formatCode="#,##0.00">
                  <c:v>117011.33</c:v>
                </c:pt>
                <c:pt idx="2047" formatCode="#,##0.00">
                  <c:v>116923.16</c:v>
                </c:pt>
                <c:pt idx="2048" formatCode="#,##0.00">
                  <c:v>116835.2</c:v>
                </c:pt>
                <c:pt idx="2049" formatCode="#,##0.00">
                  <c:v>116747.48</c:v>
                </c:pt>
                <c:pt idx="2050" formatCode="#,##0.00">
                  <c:v>116660.05</c:v>
                </c:pt>
                <c:pt idx="2051" formatCode="#,##0.00">
                  <c:v>116572.81</c:v>
                </c:pt>
                <c:pt idx="2052" formatCode="#,##0.00">
                  <c:v>116485.93</c:v>
                </c:pt>
                <c:pt idx="2053" formatCode="#,##0.00">
                  <c:v>116399.27</c:v>
                </c:pt>
                <c:pt idx="2054" formatCode="#,##0.00">
                  <c:v>116312.84</c:v>
                </c:pt>
                <c:pt idx="2055" formatCode="#,##0.00">
                  <c:v>116226.77</c:v>
                </c:pt>
                <c:pt idx="2056" formatCode="#,##0.00">
                  <c:v>116141.06</c:v>
                </c:pt>
                <c:pt idx="2057" formatCode="#,##0.00">
                  <c:v>116055.59</c:v>
                </c:pt>
                <c:pt idx="2058" formatCode="#,##0.00">
                  <c:v>115970.38</c:v>
                </c:pt>
                <c:pt idx="2059" formatCode="#,##0.00">
                  <c:v>115885.37</c:v>
                </c:pt>
                <c:pt idx="2060" formatCode="#,##0.00">
                  <c:v>115800.65</c:v>
                </c:pt>
                <c:pt idx="2061" formatCode="#,##0.00">
                  <c:v>115716.31</c:v>
                </c:pt>
                <c:pt idx="2062" formatCode="#,##0.00">
                  <c:v>115632.23</c:v>
                </c:pt>
                <c:pt idx="2063" formatCode="#,##0.00">
                  <c:v>115548.38</c:v>
                </c:pt>
                <c:pt idx="2064" formatCode="#,##0.00">
                  <c:v>115464.81</c:v>
                </c:pt>
                <c:pt idx="2065" formatCode="#,##0.00">
                  <c:v>115381.58</c:v>
                </c:pt>
                <c:pt idx="2066" formatCode="#,##0.00">
                  <c:v>115298.7</c:v>
                </c:pt>
                <c:pt idx="2067" formatCode="#,##0.00">
                  <c:v>115216.07</c:v>
                </c:pt>
                <c:pt idx="2068" formatCode="#,##0.00">
                  <c:v>115133.75999999999</c:v>
                </c:pt>
                <c:pt idx="2069" formatCode="#,##0.00">
                  <c:v>115051.8</c:v>
                </c:pt>
                <c:pt idx="2070" formatCode="#,##0.00">
                  <c:v>114970.11</c:v>
                </c:pt>
                <c:pt idx="2071" formatCode="#,##0.00">
                  <c:v>114888.77</c:v>
                </c:pt>
                <c:pt idx="2072" formatCode="#,##0.00">
                  <c:v>114807.66</c:v>
                </c:pt>
                <c:pt idx="2073" formatCode="#,##0.00">
                  <c:v>114726.88</c:v>
                </c:pt>
                <c:pt idx="2074" formatCode="#,##0.00">
                  <c:v>114646.38</c:v>
                </c:pt>
                <c:pt idx="2075" formatCode="#,##0.00">
                  <c:v>114566.19</c:v>
                </c:pt>
                <c:pt idx="2076" formatCode="#,##0.00">
                  <c:v>114486.33</c:v>
                </c:pt>
                <c:pt idx="2077" formatCode="#,##0.00">
                  <c:v>114406.73</c:v>
                </c:pt>
                <c:pt idx="2078" formatCode="#,##0.00">
                  <c:v>114327.41</c:v>
                </c:pt>
                <c:pt idx="2079" formatCode="#,##0.00">
                  <c:v>114248.42</c:v>
                </c:pt>
                <c:pt idx="2080" formatCode="#,##0.00">
                  <c:v>114169.7</c:v>
                </c:pt>
                <c:pt idx="2081" formatCode="#,##0.00">
                  <c:v>114091.22</c:v>
                </c:pt>
                <c:pt idx="2082" formatCode="#,##0.00">
                  <c:v>114012.91</c:v>
                </c:pt>
                <c:pt idx="2083" formatCode="#,##0.00">
                  <c:v>113934.98</c:v>
                </c:pt>
                <c:pt idx="2084" formatCode="#,##0.00">
                  <c:v>113857.51</c:v>
                </c:pt>
                <c:pt idx="2085" formatCode="#,##0.00">
                  <c:v>113780.22</c:v>
                </c:pt>
                <c:pt idx="2086" formatCode="#,##0.00">
                  <c:v>113703.22</c:v>
                </c:pt>
                <c:pt idx="2087" formatCode="#,##0.00">
                  <c:v>113626.52</c:v>
                </c:pt>
                <c:pt idx="2088" formatCode="#,##0.00">
                  <c:v>113550.2</c:v>
                </c:pt>
                <c:pt idx="2089" formatCode="#,##0.00">
                  <c:v>113474.02</c:v>
                </c:pt>
                <c:pt idx="2090" formatCode="#,##0.00">
                  <c:v>113398.12</c:v>
                </c:pt>
                <c:pt idx="2091" formatCode="#,##0.00">
                  <c:v>113322.48</c:v>
                </c:pt>
                <c:pt idx="2092" formatCode="#,##0.00">
                  <c:v>113247.2</c:v>
                </c:pt>
                <c:pt idx="2093" formatCode="#,##0.00">
                  <c:v>113172.2</c:v>
                </c:pt>
                <c:pt idx="2094" formatCode="#,##0.00">
                  <c:v>113097.38</c:v>
                </c:pt>
                <c:pt idx="2095" formatCode="#,##0.00">
                  <c:v>113022.88</c:v>
                </c:pt>
                <c:pt idx="2096" formatCode="#,##0.00">
                  <c:v>112948.69</c:v>
                </c:pt>
                <c:pt idx="2097" formatCode="#,##0.00">
                  <c:v>112874.76</c:v>
                </c:pt>
                <c:pt idx="2098" formatCode="#,##0.00">
                  <c:v>112801.16</c:v>
                </c:pt>
                <c:pt idx="2099" formatCode="#,##0.00">
                  <c:v>112727.74</c:v>
                </c:pt>
                <c:pt idx="2100" formatCode="#,##0.00">
                  <c:v>112654.69</c:v>
                </c:pt>
                <c:pt idx="2101" formatCode="#,##0.00">
                  <c:v>112581.91</c:v>
                </c:pt>
                <c:pt idx="2102" formatCode="#,##0.00">
                  <c:v>112509.36</c:v>
                </c:pt>
                <c:pt idx="2103" formatCode="#,##0.00">
                  <c:v>112437.12</c:v>
                </c:pt>
                <c:pt idx="2104" formatCode="#,##0.00">
                  <c:v>112365.18</c:v>
                </c:pt>
                <c:pt idx="2105" formatCode="#,##0.00">
                  <c:v>112293.53</c:v>
                </c:pt>
                <c:pt idx="2106" formatCode="#,##0.00">
                  <c:v>112222.16</c:v>
                </c:pt>
                <c:pt idx="2107" formatCode="#,##0.00">
                  <c:v>112151.15</c:v>
                </c:pt>
                <c:pt idx="2108" formatCode="#,##0.00">
                  <c:v>112080.37</c:v>
                </c:pt>
                <c:pt idx="2109" formatCode="#,##0.00">
                  <c:v>112009.9</c:v>
                </c:pt>
                <c:pt idx="2110" formatCode="#,##0.00">
                  <c:v>111939.71</c:v>
                </c:pt>
                <c:pt idx="2111" formatCode="#,##0.00">
                  <c:v>111869.84</c:v>
                </c:pt>
                <c:pt idx="2112" formatCode="#,##0.00">
                  <c:v>111800.24</c:v>
                </c:pt>
                <c:pt idx="2113" formatCode="#,##0.00">
                  <c:v>111731.02</c:v>
                </c:pt>
                <c:pt idx="2114" formatCode="#,##0.00">
                  <c:v>111662.09</c:v>
                </c:pt>
                <c:pt idx="2115" formatCode="#,##0.00">
                  <c:v>111593.46</c:v>
                </c:pt>
                <c:pt idx="2116" formatCode="#,##0.00">
                  <c:v>111525.12</c:v>
                </c:pt>
                <c:pt idx="2117" formatCode="#,##0.00">
                  <c:v>111457.08</c:v>
                </c:pt>
                <c:pt idx="2118" formatCode="#,##0.00">
                  <c:v>111389.36</c:v>
                </c:pt>
                <c:pt idx="2119" formatCode="#,##0.00">
                  <c:v>111321.9</c:v>
                </c:pt>
                <c:pt idx="2120" formatCode="#,##0.00">
                  <c:v>111254.72</c:v>
                </c:pt>
                <c:pt idx="2121" formatCode="#,##0.00">
                  <c:v>111187.84</c:v>
                </c:pt>
                <c:pt idx="2122" formatCode="#,##0.00">
                  <c:v>111121.34</c:v>
                </c:pt>
                <c:pt idx="2123" formatCode="#,##0.00">
                  <c:v>111055.01</c:v>
                </c:pt>
                <c:pt idx="2124" formatCode="#,##0.00">
                  <c:v>110988.94</c:v>
                </c:pt>
                <c:pt idx="2125" formatCode="#,##0.00">
                  <c:v>110923.16</c:v>
                </c:pt>
                <c:pt idx="2126" formatCode="#,##0.00">
                  <c:v>110857.64</c:v>
                </c:pt>
                <c:pt idx="2127" formatCode="#,##0.00">
                  <c:v>110792.33</c:v>
                </c:pt>
                <c:pt idx="2128" formatCode="#,##0.00">
                  <c:v>110727.33</c:v>
                </c:pt>
                <c:pt idx="2129" formatCode="#,##0.00">
                  <c:v>110662.62</c:v>
                </c:pt>
                <c:pt idx="2130" formatCode="#,##0.00">
                  <c:v>110598.11</c:v>
                </c:pt>
                <c:pt idx="2131" formatCode="#,##0.00">
                  <c:v>110533.88</c:v>
                </c:pt>
                <c:pt idx="2132" formatCode="#,##0.00">
                  <c:v>110469.88</c:v>
                </c:pt>
                <c:pt idx="2133" formatCode="#,##0.00">
                  <c:v>110406.2</c:v>
                </c:pt>
                <c:pt idx="2134" formatCode="#,##0.00">
                  <c:v>110342.77</c:v>
                </c:pt>
                <c:pt idx="2135" formatCode="#,##0.00">
                  <c:v>110279.62</c:v>
                </c:pt>
                <c:pt idx="2136" formatCode="#,##0.00">
                  <c:v>110216.74</c:v>
                </c:pt>
                <c:pt idx="2137" formatCode="#,##0.00">
                  <c:v>110154.06</c:v>
                </c:pt>
                <c:pt idx="2138" formatCode="#,##0.00">
                  <c:v>110091.66</c:v>
                </c:pt>
                <c:pt idx="2139" formatCode="#,##0.00">
                  <c:v>110029.55</c:v>
                </c:pt>
                <c:pt idx="2140" formatCode="#,##0.00">
                  <c:v>109967.71</c:v>
                </c:pt>
                <c:pt idx="2141" formatCode="#,##0.00">
                  <c:v>109906.15</c:v>
                </c:pt>
                <c:pt idx="2142" formatCode="#,##0.00">
                  <c:v>109844.85</c:v>
                </c:pt>
                <c:pt idx="2143" formatCode="#,##0.00">
                  <c:v>109783.81</c:v>
                </c:pt>
                <c:pt idx="2144" formatCode="#,##0.00">
                  <c:v>109723.05</c:v>
                </c:pt>
                <c:pt idx="2145" formatCode="#,##0.00">
                  <c:v>109662.63</c:v>
                </c:pt>
                <c:pt idx="2146" formatCode="#,##0.00">
                  <c:v>109602.41</c:v>
                </c:pt>
                <c:pt idx="2147" formatCode="#,##0.00">
                  <c:v>109542.38</c:v>
                </c:pt>
                <c:pt idx="2148" formatCode="#,##0.00">
                  <c:v>109482.58</c:v>
                </c:pt>
                <c:pt idx="2149" formatCode="#,##0.00">
                  <c:v>109423.1</c:v>
                </c:pt>
                <c:pt idx="2150" formatCode="#,##0.00">
                  <c:v>109363.83</c:v>
                </c:pt>
                <c:pt idx="2151" formatCode="#,##0.00">
                  <c:v>109304.97</c:v>
                </c:pt>
                <c:pt idx="2152" formatCode="#,##0.00">
                  <c:v>109246.32</c:v>
                </c:pt>
                <c:pt idx="2153" formatCode="#,##0.00">
                  <c:v>109187.98</c:v>
                </c:pt>
                <c:pt idx="2154" formatCode="#,##0.00">
                  <c:v>109129.85</c:v>
                </c:pt>
                <c:pt idx="2155" formatCode="#,##0.00">
                  <c:v>109072.09</c:v>
                </c:pt>
                <c:pt idx="2156" formatCode="#,##0.00">
                  <c:v>109014.53</c:v>
                </c:pt>
                <c:pt idx="2157" formatCode="#,##0.00">
                  <c:v>108957.23</c:v>
                </c:pt>
                <c:pt idx="2158" formatCode="#,##0.00">
                  <c:v>108900.23</c:v>
                </c:pt>
                <c:pt idx="2159" formatCode="#,##0.00">
                  <c:v>108843.49</c:v>
                </c:pt>
                <c:pt idx="2160" formatCode="#,##0.00">
                  <c:v>108787.03</c:v>
                </c:pt>
                <c:pt idx="2161" formatCode="#,##0.00">
                  <c:v>108730.9</c:v>
                </c:pt>
                <c:pt idx="2162" formatCode="#,##0.00">
                  <c:v>108675.04</c:v>
                </c:pt>
                <c:pt idx="2163" formatCode="#,##0.00">
                  <c:v>108619.45</c:v>
                </c:pt>
                <c:pt idx="2164" formatCode="#,##0.00">
                  <c:v>108564.09</c:v>
                </c:pt>
                <c:pt idx="2165" formatCode="#,##0.00">
                  <c:v>108509</c:v>
                </c:pt>
                <c:pt idx="2166" formatCode="#,##0.00">
                  <c:v>108454.19</c:v>
                </c:pt>
                <c:pt idx="2167" formatCode="#,##0.00">
                  <c:v>108399.61</c:v>
                </c:pt>
                <c:pt idx="2168" formatCode="#,##0.00">
                  <c:v>108345.23</c:v>
                </c:pt>
                <c:pt idx="2169" formatCode="#,##0.00">
                  <c:v>108291.16</c:v>
                </c:pt>
                <c:pt idx="2170" formatCode="#,##0.00">
                  <c:v>108237.35</c:v>
                </c:pt>
                <c:pt idx="2171" formatCode="#,##0.00">
                  <c:v>108183.72</c:v>
                </c:pt>
                <c:pt idx="2172" formatCode="#,##0.00">
                  <c:v>108130.38</c:v>
                </c:pt>
                <c:pt idx="2173" formatCode="#,##0.00">
                  <c:v>108077.22</c:v>
                </c:pt>
                <c:pt idx="2174" formatCode="#,##0.00">
                  <c:v>108024.34</c:v>
                </c:pt>
                <c:pt idx="2175" formatCode="#,##0.00">
                  <c:v>107971.63</c:v>
                </c:pt>
                <c:pt idx="2176" formatCode="#,##0.00">
                  <c:v>107919.2</c:v>
                </c:pt>
                <c:pt idx="2177" formatCode="#,##0.00">
                  <c:v>107866.88</c:v>
                </c:pt>
                <c:pt idx="2178" formatCode="#,##0.00">
                  <c:v>107814.93</c:v>
                </c:pt>
                <c:pt idx="2179" formatCode="#,##0.00">
                  <c:v>107763.14</c:v>
                </c:pt>
                <c:pt idx="2180" formatCode="#,##0.00">
                  <c:v>107713</c:v>
                </c:pt>
                <c:pt idx="2181" formatCode="#,##0.00">
                  <c:v>107660.95</c:v>
                </c:pt>
                <c:pt idx="2182" formatCode="#,##0.00">
                  <c:v>107609.49</c:v>
                </c:pt>
                <c:pt idx="2183" formatCode="#,##0.00">
                  <c:v>107558.51</c:v>
                </c:pt>
                <c:pt idx="2184" formatCode="#,##0.00">
                  <c:v>107507.78</c:v>
                </c:pt>
                <c:pt idx="2185" formatCode="#,##0.00">
                  <c:v>107457.3</c:v>
                </c:pt>
                <c:pt idx="2186" formatCode="#,##0.00">
                  <c:v>107407.05</c:v>
                </c:pt>
                <c:pt idx="2187" formatCode="#,##0.00">
                  <c:v>107357.06</c:v>
                </c:pt>
                <c:pt idx="2188" formatCode="#,##0.00">
                  <c:v>107307.25</c:v>
                </c:pt>
                <c:pt idx="2189" formatCode="#,##0.00">
                  <c:v>107257.62</c:v>
                </c:pt>
                <c:pt idx="2190" formatCode="#,##0.00">
                  <c:v>107208.21</c:v>
                </c:pt>
                <c:pt idx="2191" formatCode="#,##0.00">
                  <c:v>107159.05</c:v>
                </c:pt>
                <c:pt idx="2192" formatCode="#,##0.00">
                  <c:v>107110.15</c:v>
                </c:pt>
                <c:pt idx="2193" formatCode="#,##0.00">
                  <c:v>107061.43</c:v>
                </c:pt>
                <c:pt idx="2194" formatCode="#,##0.00">
                  <c:v>107012.94</c:v>
                </c:pt>
                <c:pt idx="2195" formatCode="#,##0.00">
                  <c:v>106964.67</c:v>
                </c:pt>
                <c:pt idx="2196" formatCode="#,##0.00">
                  <c:v>106916.65</c:v>
                </c:pt>
                <c:pt idx="2197" formatCode="#,##0.00">
                  <c:v>106868.8</c:v>
                </c:pt>
                <c:pt idx="2198" formatCode="#,##0.00">
                  <c:v>106821.2</c:v>
                </c:pt>
                <c:pt idx="2199" formatCode="#,##0.00">
                  <c:v>106773.8</c:v>
                </c:pt>
                <c:pt idx="2200" formatCode="#,##0.00">
                  <c:v>106726.63</c:v>
                </c:pt>
                <c:pt idx="2201" formatCode="#,##0.00">
                  <c:v>106679.65</c:v>
                </c:pt>
                <c:pt idx="2202" formatCode="#,##0.00">
                  <c:v>106632.89</c:v>
                </c:pt>
                <c:pt idx="2203" formatCode="#,##0.00">
                  <c:v>106587.88</c:v>
                </c:pt>
                <c:pt idx="2204" formatCode="#,##0.00">
                  <c:v>106540.58</c:v>
                </c:pt>
                <c:pt idx="2205" formatCode="#,##0.00">
                  <c:v>106494.18</c:v>
                </c:pt>
                <c:pt idx="2206" formatCode="#,##0.00">
                  <c:v>106448.1</c:v>
                </c:pt>
                <c:pt idx="2207" formatCode="#,##0.00">
                  <c:v>106402.35</c:v>
                </c:pt>
                <c:pt idx="2208" formatCode="#,##0.00">
                  <c:v>106356.8</c:v>
                </c:pt>
                <c:pt idx="2209" formatCode="#,##0.00">
                  <c:v>106311.48</c:v>
                </c:pt>
                <c:pt idx="2210" formatCode="#,##0.00">
                  <c:v>106266.41</c:v>
                </c:pt>
                <c:pt idx="2211" formatCode="#,##0.00">
                  <c:v>106221.5</c:v>
                </c:pt>
                <c:pt idx="2212" formatCode="#,##0.00">
                  <c:v>106176.8</c:v>
                </c:pt>
                <c:pt idx="2213" formatCode="#,##0.00">
                  <c:v>106132.34</c:v>
                </c:pt>
                <c:pt idx="2214" formatCode="#,##0.00">
                  <c:v>106088.07</c:v>
                </c:pt>
                <c:pt idx="2215" formatCode="#,##0.00">
                  <c:v>106044.02</c:v>
                </c:pt>
                <c:pt idx="2216" formatCode="#,##0.00">
                  <c:v>106000.15</c:v>
                </c:pt>
                <c:pt idx="2217" formatCode="#,##0.00">
                  <c:v>105956.48</c:v>
                </c:pt>
                <c:pt idx="2218" formatCode="#,##0.00">
                  <c:v>105913.09</c:v>
                </c:pt>
                <c:pt idx="2219" formatCode="#,##0.00">
                  <c:v>105869.78</c:v>
                </c:pt>
                <c:pt idx="2220" formatCode="#,##0.00">
                  <c:v>105826.76</c:v>
                </c:pt>
                <c:pt idx="2221" formatCode="#,##0.00">
                  <c:v>105783.86</c:v>
                </c:pt>
                <c:pt idx="2222" formatCode="#,##0.00">
                  <c:v>105741.26</c:v>
                </c:pt>
                <c:pt idx="2223" formatCode="#,##0.00">
                  <c:v>105698.78</c:v>
                </c:pt>
                <c:pt idx="2224" formatCode="#,##0.00">
                  <c:v>105656.54</c:v>
                </c:pt>
                <c:pt idx="2225" formatCode="#,##0.00">
                  <c:v>105614.51</c:v>
                </c:pt>
                <c:pt idx="2226" formatCode="#,##0.00">
                  <c:v>105572.65</c:v>
                </c:pt>
                <c:pt idx="2227" formatCode="#,##0.00">
                  <c:v>105530.96</c:v>
                </c:pt>
                <c:pt idx="2228" formatCode="#,##0.00">
                  <c:v>105489.44</c:v>
                </c:pt>
                <c:pt idx="2229" formatCode="#,##0.00">
                  <c:v>105448.09</c:v>
                </c:pt>
                <c:pt idx="2230" formatCode="#,##0.00">
                  <c:v>105406.88</c:v>
                </c:pt>
                <c:pt idx="2231" formatCode="#,##0.00">
                  <c:v>105365.88</c:v>
                </c:pt>
                <c:pt idx="2232" formatCode="#,##0.00">
                  <c:v>105325.08</c:v>
                </c:pt>
                <c:pt idx="2233" formatCode="#,##0.00">
                  <c:v>105284.4</c:v>
                </c:pt>
                <c:pt idx="2234" formatCode="#,##0.00">
                  <c:v>105243.89</c:v>
                </c:pt>
                <c:pt idx="2235" formatCode="#,##0.00">
                  <c:v>105203.58</c:v>
                </c:pt>
                <c:pt idx="2236" formatCode="#,##0.00">
                  <c:v>105163.35</c:v>
                </c:pt>
                <c:pt idx="2237" formatCode="#,##0.00">
                  <c:v>105123.3</c:v>
                </c:pt>
                <c:pt idx="2238" formatCode="#,##0.00">
                  <c:v>105083.38</c:v>
                </c:pt>
                <c:pt idx="2239" formatCode="#,##0.00">
                  <c:v>105043.56</c:v>
                </c:pt>
                <c:pt idx="2240" formatCode="#,##0.00">
                  <c:v>105003.9</c:v>
                </c:pt>
                <c:pt idx="2241" formatCode="#,##0.00">
                  <c:v>104964.41</c:v>
                </c:pt>
                <c:pt idx="2242" formatCode="#,##0.00">
                  <c:v>104925.02</c:v>
                </c:pt>
                <c:pt idx="2243" formatCode="#,##0.00">
                  <c:v>104885.78</c:v>
                </c:pt>
                <c:pt idx="2244" formatCode="#,##0.00">
                  <c:v>104846.72</c:v>
                </c:pt>
                <c:pt idx="2245" formatCode="#,##0.00">
                  <c:v>104807.75</c:v>
                </c:pt>
                <c:pt idx="2246" formatCode="#,##0.00">
                  <c:v>104768.91</c:v>
                </c:pt>
                <c:pt idx="2247" formatCode="#,##0.00">
                  <c:v>104730.23</c:v>
                </c:pt>
                <c:pt idx="2248" formatCode="#,##0.00">
                  <c:v>104691.63</c:v>
                </c:pt>
                <c:pt idx="2249" formatCode="#,##0.00">
                  <c:v>104653.14</c:v>
                </c:pt>
                <c:pt idx="2250" formatCode="#,##0.00">
                  <c:v>104614.8</c:v>
                </c:pt>
                <c:pt idx="2251" formatCode="#,##0.00">
                  <c:v>104576.57</c:v>
                </c:pt>
                <c:pt idx="2252" formatCode="#,##0.00">
                  <c:v>104538.48</c:v>
                </c:pt>
                <c:pt idx="2253" formatCode="#,##0.00">
                  <c:v>104500.53</c:v>
                </c:pt>
                <c:pt idx="2254" formatCode="#,##0.00">
                  <c:v>104462.67</c:v>
                </c:pt>
                <c:pt idx="2255" formatCode="#,##0.00">
                  <c:v>104424.91</c:v>
                </c:pt>
                <c:pt idx="2256" formatCode="#,##0.00">
                  <c:v>104387.3</c:v>
                </c:pt>
                <c:pt idx="2257" formatCode="#,##0.00">
                  <c:v>104349.86</c:v>
                </c:pt>
                <c:pt idx="2258" formatCode="#,##0.00">
                  <c:v>104313.07</c:v>
                </c:pt>
                <c:pt idx="2259" formatCode="#,##0.00">
                  <c:v>104275.43</c:v>
                </c:pt>
                <c:pt idx="2260" formatCode="#,##0.00">
                  <c:v>104238.19</c:v>
                </c:pt>
                <c:pt idx="2261" formatCode="#,##0.00">
                  <c:v>104201.12</c:v>
                </c:pt>
                <c:pt idx="2262" formatCode="#,##0.00">
                  <c:v>104164.23</c:v>
                </c:pt>
                <c:pt idx="2263" formatCode="#,##0.00">
                  <c:v>104127.41</c:v>
                </c:pt>
                <c:pt idx="2264" formatCode="#,##0.00">
                  <c:v>104090.72</c:v>
                </c:pt>
                <c:pt idx="2265" formatCode="#,##0.00">
                  <c:v>104054.13</c:v>
                </c:pt>
                <c:pt idx="2266" formatCode="#,##0.00">
                  <c:v>104017.67</c:v>
                </c:pt>
                <c:pt idx="2267" formatCode="#,##0.00">
                  <c:v>103981.3</c:v>
                </c:pt>
                <c:pt idx="2268" formatCode="#,##0.00">
                  <c:v>103945.06</c:v>
                </c:pt>
                <c:pt idx="2269" formatCode="#,##0.00">
                  <c:v>103908.88</c:v>
                </c:pt>
                <c:pt idx="2270" formatCode="#,##0.00">
                  <c:v>103872.88</c:v>
                </c:pt>
                <c:pt idx="2271" formatCode="#,##0.00">
                  <c:v>103836.92</c:v>
                </c:pt>
                <c:pt idx="2272" formatCode="#,##0.00">
                  <c:v>103801.1</c:v>
                </c:pt>
                <c:pt idx="2273" formatCode="#,##0.00">
                  <c:v>103765.39</c:v>
                </c:pt>
                <c:pt idx="2274" formatCode="#,##0.00">
                  <c:v>103729.76</c:v>
                </c:pt>
                <c:pt idx="2275" formatCode="#,##0.00">
                  <c:v>103694.23</c:v>
                </c:pt>
                <c:pt idx="2276" formatCode="#,##0.00">
                  <c:v>103658.8</c:v>
                </c:pt>
                <c:pt idx="2277" formatCode="#,##0.00">
                  <c:v>103623.45</c:v>
                </c:pt>
                <c:pt idx="2278" formatCode="#,##0.00">
                  <c:v>103588.19</c:v>
                </c:pt>
                <c:pt idx="2279" formatCode="#,##0.00">
                  <c:v>103553</c:v>
                </c:pt>
                <c:pt idx="2280" formatCode="#,##0.00">
                  <c:v>103517.94</c:v>
                </c:pt>
                <c:pt idx="2281" formatCode="#,##0.00">
                  <c:v>103482.96</c:v>
                </c:pt>
                <c:pt idx="2282" formatCode="#,##0.00">
                  <c:v>103448.05</c:v>
                </c:pt>
                <c:pt idx="2283" formatCode="#,##0.00">
                  <c:v>103413.19</c:v>
                </c:pt>
                <c:pt idx="2284" formatCode="#,##0.00">
                  <c:v>103378.51</c:v>
                </c:pt>
                <c:pt idx="2285" formatCode="#,##0.00">
                  <c:v>103343.85</c:v>
                </c:pt>
                <c:pt idx="2286" formatCode="#,##0.00">
                  <c:v>103309.31</c:v>
                </c:pt>
                <c:pt idx="2287" formatCode="#,##0.00">
                  <c:v>103274.84</c:v>
                </c:pt>
                <c:pt idx="2288" formatCode="#,##0.00">
                  <c:v>103240.41</c:v>
                </c:pt>
                <c:pt idx="2289" formatCode="#,##0.00">
                  <c:v>103206.1</c:v>
                </c:pt>
                <c:pt idx="2290" formatCode="#,##0.00">
                  <c:v>103171.86</c:v>
                </c:pt>
                <c:pt idx="2291" formatCode="#,##0.00">
                  <c:v>103137.71</c:v>
                </c:pt>
                <c:pt idx="2292" formatCode="#,##0.00">
                  <c:v>103103.59</c:v>
                </c:pt>
                <c:pt idx="2293" formatCode="#,##0.00">
                  <c:v>103069.59</c:v>
                </c:pt>
                <c:pt idx="2294" formatCode="#,##0.00">
                  <c:v>103035.62</c:v>
                </c:pt>
                <c:pt idx="2295" formatCode="#,##0.00">
                  <c:v>103001.73</c:v>
                </c:pt>
                <c:pt idx="2296" formatCode="#,##0.00">
                  <c:v>102967.95</c:v>
                </c:pt>
                <c:pt idx="2297" formatCode="#,##0.00">
                  <c:v>102934.18</c:v>
                </c:pt>
                <c:pt idx="2298" formatCode="#,##0.00">
                  <c:v>102900.48</c:v>
                </c:pt>
                <c:pt idx="2299" formatCode="#,##0.00">
                  <c:v>102866.86</c:v>
                </c:pt>
                <c:pt idx="2300" formatCode="#,##0.00">
                  <c:v>102833.3</c:v>
                </c:pt>
                <c:pt idx="2301" formatCode="#,##0.00">
                  <c:v>102799.76</c:v>
                </c:pt>
                <c:pt idx="2302" formatCode="#,##0.00">
                  <c:v>102766.3</c:v>
                </c:pt>
                <c:pt idx="2303" formatCode="#,##0.00">
                  <c:v>102732.89</c:v>
                </c:pt>
                <c:pt idx="2304" formatCode="#,##0.00">
                  <c:v>102699.52</c:v>
                </c:pt>
                <c:pt idx="2305" formatCode="#,##0.00">
                  <c:v>102666.24000000001</c:v>
                </c:pt>
                <c:pt idx="2306" formatCode="#,##0.00">
                  <c:v>102632.95</c:v>
                </c:pt>
                <c:pt idx="2307" formatCode="#,##0.00">
                  <c:v>102599.73</c:v>
                </c:pt>
                <c:pt idx="2308" formatCode="#,##0.00">
                  <c:v>102566.93</c:v>
                </c:pt>
                <c:pt idx="2309" formatCode="#,##0.00">
                  <c:v>102533.6</c:v>
                </c:pt>
                <c:pt idx="2310" formatCode="#,##0.00">
                  <c:v>102500.52</c:v>
                </c:pt>
                <c:pt idx="2311" formatCode="#,##0.00">
                  <c:v>102467.48</c:v>
                </c:pt>
                <c:pt idx="2312" formatCode="#,##0.00">
                  <c:v>102434.52</c:v>
                </c:pt>
                <c:pt idx="2313" formatCode="#,##0.00">
                  <c:v>102401.62</c:v>
                </c:pt>
                <c:pt idx="2314" formatCode="#,##0.00">
                  <c:v>102368.74</c:v>
                </c:pt>
                <c:pt idx="2315" formatCode="#,##0.00">
                  <c:v>102335.88</c:v>
                </c:pt>
                <c:pt idx="2316" formatCode="#,##0.00">
                  <c:v>102303.08</c:v>
                </c:pt>
                <c:pt idx="2317" formatCode="#,##0.00">
                  <c:v>102270.3</c:v>
                </c:pt>
                <c:pt idx="2318" formatCode="#,##0.00">
                  <c:v>102237.62</c:v>
                </c:pt>
                <c:pt idx="2319" formatCode="#,##0.00">
                  <c:v>102204.87</c:v>
                </c:pt>
                <c:pt idx="2320" formatCode="#,##0.00">
                  <c:v>102172.2</c:v>
                </c:pt>
                <c:pt idx="2321" formatCode="#,##0.00">
                  <c:v>102139.55</c:v>
                </c:pt>
                <c:pt idx="2322" formatCode="#,##0.00">
                  <c:v>102106.95</c:v>
                </c:pt>
                <c:pt idx="2323" formatCode="#,##0.00">
                  <c:v>102074.32</c:v>
                </c:pt>
                <c:pt idx="2324" formatCode="#,##0.00">
                  <c:v>102041.53</c:v>
                </c:pt>
                <c:pt idx="2325" formatCode="#,##0.00">
                  <c:v>102009.2</c:v>
                </c:pt>
                <c:pt idx="2326" formatCode="#,##0.00">
                  <c:v>101976.73</c:v>
                </c:pt>
                <c:pt idx="2327" formatCode="#,##0.00">
                  <c:v>101944.2</c:v>
                </c:pt>
                <c:pt idx="2328" formatCode="#,##0.00">
                  <c:v>101911.7</c:v>
                </c:pt>
                <c:pt idx="2329" formatCode="#,##0.00">
                  <c:v>101879.22</c:v>
                </c:pt>
                <c:pt idx="2330" formatCode="#,##0.00">
                  <c:v>101846.79</c:v>
                </c:pt>
                <c:pt idx="2331" formatCode="#,##0.00">
                  <c:v>101814.34</c:v>
                </c:pt>
                <c:pt idx="2332" formatCode="#,##0.00">
                  <c:v>101781.94</c:v>
                </c:pt>
                <c:pt idx="2333" formatCode="#,##0.00">
                  <c:v>101749.53</c:v>
                </c:pt>
                <c:pt idx="2334" formatCode="#,##0.00">
                  <c:v>101717.12</c:v>
                </c:pt>
                <c:pt idx="2335" formatCode="#,##0.00">
                  <c:v>101684.73</c:v>
                </c:pt>
                <c:pt idx="2336" formatCode="#,##0.00">
                  <c:v>101652.34</c:v>
                </c:pt>
                <c:pt idx="2337" formatCode="#,##0.00">
                  <c:v>101619.98</c:v>
                </c:pt>
                <c:pt idx="2338" formatCode="#,##0.00">
                  <c:v>101587.59</c:v>
                </c:pt>
                <c:pt idx="2339" formatCode="#,##0.00">
                  <c:v>101555.23</c:v>
                </c:pt>
                <c:pt idx="2340" formatCode="#,##0.00">
                  <c:v>101522.88</c:v>
                </c:pt>
                <c:pt idx="2341" formatCode="#,##0.00">
                  <c:v>101490.52</c:v>
                </c:pt>
                <c:pt idx="2342" formatCode="#,##0.00">
                  <c:v>101458.16</c:v>
                </c:pt>
                <c:pt idx="2343" formatCode="#,##0.00">
                  <c:v>101425.81</c:v>
                </c:pt>
                <c:pt idx="2344" formatCode="#,##0.00">
                  <c:v>101393.48</c:v>
                </c:pt>
                <c:pt idx="2345" formatCode="#,##0.00">
                  <c:v>101361.15</c:v>
                </c:pt>
                <c:pt idx="2346" formatCode="#,##0.00">
                  <c:v>101328.76</c:v>
                </c:pt>
                <c:pt idx="2347" formatCode="#,##0.00">
                  <c:v>101296.4</c:v>
                </c:pt>
                <c:pt idx="2348" formatCode="#,##0.00">
                  <c:v>101264.04</c:v>
                </c:pt>
                <c:pt idx="2349" formatCode="#,##0.00">
                  <c:v>101231.67</c:v>
                </c:pt>
                <c:pt idx="2350" formatCode="#,##0.00">
                  <c:v>101199.28</c:v>
                </c:pt>
                <c:pt idx="2351" formatCode="#,##0.00">
                  <c:v>101166.93</c:v>
                </c:pt>
                <c:pt idx="2352" formatCode="#,##0.00">
                  <c:v>101134.53</c:v>
                </c:pt>
                <c:pt idx="2353" formatCode="#,##0.00">
                  <c:v>101102.05</c:v>
                </c:pt>
                <c:pt idx="2354" formatCode="#,##0.00">
                  <c:v>101069.64</c:v>
                </c:pt>
                <c:pt idx="2355" formatCode="#,##0.00">
                  <c:v>101037.16</c:v>
                </c:pt>
                <c:pt idx="2356" formatCode="#,##0.00">
                  <c:v>101004.69</c:v>
                </c:pt>
                <c:pt idx="2357" formatCode="#,##0.00">
                  <c:v>100972.18</c:v>
                </c:pt>
                <c:pt idx="2358" formatCode="#,##0.00">
                  <c:v>100939.62</c:v>
                </c:pt>
                <c:pt idx="2359" formatCode="#,##0.00">
                  <c:v>100907.09</c:v>
                </c:pt>
                <c:pt idx="2360" formatCode="#,##0.00">
                  <c:v>100874.55</c:v>
                </c:pt>
                <c:pt idx="2361" formatCode="#,##0.00">
                  <c:v>100841.9</c:v>
                </c:pt>
                <c:pt idx="2362" formatCode="#,##0.00">
                  <c:v>100809.3</c:v>
                </c:pt>
                <c:pt idx="2363" formatCode="#,##0.00">
                  <c:v>100776.7</c:v>
                </c:pt>
                <c:pt idx="2364" formatCode="#,##0.00">
                  <c:v>100744.05</c:v>
                </c:pt>
                <c:pt idx="2365" formatCode="#,##0.00">
                  <c:v>100711.32</c:v>
                </c:pt>
                <c:pt idx="2366" formatCode="#,##0.00">
                  <c:v>100678.59</c:v>
                </c:pt>
                <c:pt idx="2367" formatCode="#,##0.00">
                  <c:v>100645.84</c:v>
                </c:pt>
                <c:pt idx="2368" formatCode="#,##0.00">
                  <c:v>100613.02</c:v>
                </c:pt>
                <c:pt idx="2369" formatCode="#,##0.00">
                  <c:v>100580.21</c:v>
                </c:pt>
                <c:pt idx="2370" formatCode="#,##0.00">
                  <c:v>100547.33</c:v>
                </c:pt>
                <c:pt idx="2371" formatCode="#,##0.00">
                  <c:v>100514.39</c:v>
                </c:pt>
                <c:pt idx="2372" formatCode="#,##0.00">
                  <c:v>100481.43</c:v>
                </c:pt>
                <c:pt idx="2373" formatCode="#,##0.00">
                  <c:v>100448.45</c:v>
                </c:pt>
                <c:pt idx="2374" formatCode="#,##0.00">
                  <c:v>100415.39</c:v>
                </c:pt>
                <c:pt idx="2375" formatCode="#,##0.00">
                  <c:v>100382.33</c:v>
                </c:pt>
                <c:pt idx="2376" formatCode="#,##0.00">
                  <c:v>100349.25</c:v>
                </c:pt>
                <c:pt idx="2377" formatCode="#,##0.00">
                  <c:v>100316.12</c:v>
                </c:pt>
                <c:pt idx="2378" formatCode="#,##0.00">
                  <c:v>100282.88</c:v>
                </c:pt>
                <c:pt idx="2379" formatCode="#,##0.00">
                  <c:v>100249.66</c:v>
                </c:pt>
                <c:pt idx="2380" formatCode="#,##0.00">
                  <c:v>100216.38</c:v>
                </c:pt>
                <c:pt idx="2381" formatCode="#,##0.00">
                  <c:v>100183.03999999999</c:v>
                </c:pt>
                <c:pt idx="2382" formatCode="#,##0.00">
                  <c:v>100149.66</c:v>
                </c:pt>
                <c:pt idx="2383" formatCode="#,##0.00">
                  <c:v>100116.27</c:v>
                </c:pt>
                <c:pt idx="2384" formatCode="#,##0.00">
                  <c:v>100082.75</c:v>
                </c:pt>
                <c:pt idx="2385" formatCode="#,##0.00">
                  <c:v>100049.23</c:v>
                </c:pt>
                <c:pt idx="2386" formatCode="#,##0.00">
                  <c:v>100015.67999999999</c:v>
                </c:pt>
                <c:pt idx="2387" formatCode="#,##0.00">
                  <c:v>99982.02</c:v>
                </c:pt>
                <c:pt idx="2388" formatCode="#,##0.00">
                  <c:v>99948.34</c:v>
                </c:pt>
                <c:pt idx="2389" formatCode="#,##0.00">
                  <c:v>99914.66</c:v>
                </c:pt>
                <c:pt idx="2390" formatCode="#,##0.00">
                  <c:v>99880.85</c:v>
                </c:pt>
                <c:pt idx="2391" formatCode="#,##0.00">
                  <c:v>99847.02</c:v>
                </c:pt>
                <c:pt idx="2392" formatCode="#,##0.00">
                  <c:v>99813.16</c:v>
                </c:pt>
                <c:pt idx="2393" formatCode="#,##0.00">
                  <c:v>99779.199999999997</c:v>
                </c:pt>
                <c:pt idx="2394" formatCode="#,##0.00">
                  <c:v>99745.22</c:v>
                </c:pt>
                <c:pt idx="2395" formatCode="#,##0.00">
                  <c:v>99711.17</c:v>
                </c:pt>
                <c:pt idx="2396" formatCode="#,##0.00">
                  <c:v>99677.05</c:v>
                </c:pt>
                <c:pt idx="2397" formatCode="#,##0.00">
                  <c:v>99642.880000000005</c:v>
                </c:pt>
                <c:pt idx="2398" formatCode="#,##0.00">
                  <c:v>99608.639999999999</c:v>
                </c:pt>
                <c:pt idx="2399" formatCode="#,##0.00">
                  <c:v>99574.41</c:v>
                </c:pt>
                <c:pt idx="2400" formatCode="#,##0.00">
                  <c:v>99540.05</c:v>
                </c:pt>
                <c:pt idx="2401" formatCode="#,##0.00">
                  <c:v>99505.63</c:v>
                </c:pt>
                <c:pt idx="2402" formatCode="#,##0.00">
                  <c:v>99471.16</c:v>
                </c:pt>
                <c:pt idx="2403" formatCode="#,##0.00">
                  <c:v>99436.64</c:v>
                </c:pt>
                <c:pt idx="2404" formatCode="#,##0.00">
                  <c:v>99402.05</c:v>
                </c:pt>
                <c:pt idx="2405" formatCode="#,##0.00">
                  <c:v>99367.39</c:v>
                </c:pt>
                <c:pt idx="2406" formatCode="#,##0.00">
                  <c:v>99332.67</c:v>
                </c:pt>
                <c:pt idx="2407" formatCode="#,##0.00">
                  <c:v>99297.9</c:v>
                </c:pt>
                <c:pt idx="2408" formatCode="#,##0.00">
                  <c:v>99263.07</c:v>
                </c:pt>
                <c:pt idx="2409" formatCode="#,##0.00">
                  <c:v>99228.13</c:v>
                </c:pt>
                <c:pt idx="2410" formatCode="#,##0.00">
                  <c:v>99193.15</c:v>
                </c:pt>
                <c:pt idx="2411" formatCode="#,##0.00">
                  <c:v>99158.07</c:v>
                </c:pt>
                <c:pt idx="2412" formatCode="#,##0.00">
                  <c:v>99122.94</c:v>
                </c:pt>
                <c:pt idx="2413" formatCode="#,##0.00">
                  <c:v>99087.72</c:v>
                </c:pt>
                <c:pt idx="2414" formatCode="#,##0.00">
                  <c:v>99052.47</c:v>
                </c:pt>
                <c:pt idx="2415" formatCode="#,##0.00">
                  <c:v>99017.16</c:v>
                </c:pt>
                <c:pt idx="2416" formatCode="#,##0.00">
                  <c:v>98981.72</c:v>
                </c:pt>
                <c:pt idx="2417" formatCode="#,##0.00">
                  <c:v>98946.28</c:v>
                </c:pt>
                <c:pt idx="2418" formatCode="#,##0.00">
                  <c:v>98910.75</c:v>
                </c:pt>
                <c:pt idx="2419" formatCode="#,##0.00">
                  <c:v>98875.12</c:v>
                </c:pt>
                <c:pt idx="2420" formatCode="#,##0.00">
                  <c:v>98839.39</c:v>
                </c:pt>
                <c:pt idx="2421" formatCode="#,##0.00">
                  <c:v>98803.65</c:v>
                </c:pt>
                <c:pt idx="2422" formatCode="#,##0.00">
                  <c:v>98767.8</c:v>
                </c:pt>
                <c:pt idx="2423" formatCode="#,##0.00">
                  <c:v>98731.86</c:v>
                </c:pt>
                <c:pt idx="2424" formatCode="#,##0.00">
                  <c:v>98695.88</c:v>
                </c:pt>
                <c:pt idx="2425" formatCode="#,##0.00">
                  <c:v>98659.8</c:v>
                </c:pt>
                <c:pt idx="2426" formatCode="#,##0.00">
                  <c:v>98623.61</c:v>
                </c:pt>
                <c:pt idx="2427" formatCode="#,##0.00">
                  <c:v>98587.38</c:v>
                </c:pt>
                <c:pt idx="2428" formatCode="#,##0.00">
                  <c:v>98551.039999999994</c:v>
                </c:pt>
                <c:pt idx="2429" formatCode="#,##0.00">
                  <c:v>98514.66</c:v>
                </c:pt>
                <c:pt idx="2430" formatCode="#,##0.00">
                  <c:v>98478.2</c:v>
                </c:pt>
                <c:pt idx="2431" formatCode="#,##0.00">
                  <c:v>98441.62</c:v>
                </c:pt>
                <c:pt idx="2432" formatCode="#,##0.00">
                  <c:v>98405.04</c:v>
                </c:pt>
                <c:pt idx="2433" formatCode="#,##0.00">
                  <c:v>98368.33</c:v>
                </c:pt>
                <c:pt idx="2434" formatCode="#,##0.00">
                  <c:v>98331.520000000004</c:v>
                </c:pt>
                <c:pt idx="2435" formatCode="#,##0.00">
                  <c:v>98294.66</c:v>
                </c:pt>
                <c:pt idx="2436" formatCode="#,##0.00">
                  <c:v>98257.76</c:v>
                </c:pt>
                <c:pt idx="2437" formatCode="#,##0.00">
                  <c:v>98220.74</c:v>
                </c:pt>
                <c:pt idx="2438" formatCode="#,##0.00">
                  <c:v>98183.62</c:v>
                </c:pt>
                <c:pt idx="2439" formatCode="#,##0.00">
                  <c:v>98146.41</c:v>
                </c:pt>
                <c:pt idx="2440" formatCode="#,##0.00">
                  <c:v>98109.16</c:v>
                </c:pt>
                <c:pt idx="2441" formatCode="#,##0.00">
                  <c:v>98071.75</c:v>
                </c:pt>
                <c:pt idx="2442" formatCode="#,##0.00">
                  <c:v>98034.27</c:v>
                </c:pt>
                <c:pt idx="2443" formatCode="#,##0.00">
                  <c:v>97996.77</c:v>
                </c:pt>
                <c:pt idx="2444" formatCode="#,##0.00">
                  <c:v>97959.14</c:v>
                </c:pt>
                <c:pt idx="2445" formatCode="#,##0.00">
                  <c:v>97921.43</c:v>
                </c:pt>
                <c:pt idx="2446" formatCode="#,##0.00">
                  <c:v>97883.66</c:v>
                </c:pt>
                <c:pt idx="2447" formatCode="#,##0.00">
                  <c:v>97845.78</c:v>
                </c:pt>
                <c:pt idx="2448" formatCode="#,##0.00">
                  <c:v>97807.84</c:v>
                </c:pt>
                <c:pt idx="2449" formatCode="#,##0.00">
                  <c:v>97769.77</c:v>
                </c:pt>
                <c:pt idx="2450" formatCode="#,##0.00">
                  <c:v>97731.65</c:v>
                </c:pt>
                <c:pt idx="2451" formatCode="#,##0.00">
                  <c:v>97693.45</c:v>
                </c:pt>
                <c:pt idx="2452" formatCode="#,##0.00">
                  <c:v>97655.16</c:v>
                </c:pt>
                <c:pt idx="2453" formatCode="#,##0.00">
                  <c:v>97616.77</c:v>
                </c:pt>
                <c:pt idx="2454" formatCode="#,##0.00">
                  <c:v>97578.3</c:v>
                </c:pt>
                <c:pt idx="2455" formatCode="#,##0.00">
                  <c:v>97539.7</c:v>
                </c:pt>
                <c:pt idx="2456" formatCode="#,##0.00">
                  <c:v>97501.03</c:v>
                </c:pt>
                <c:pt idx="2457" formatCode="#,##0.00">
                  <c:v>97462.3</c:v>
                </c:pt>
                <c:pt idx="2458" formatCode="#,##0.00">
                  <c:v>97423.41</c:v>
                </c:pt>
                <c:pt idx="2459" formatCode="#,##0.00">
                  <c:v>97384.47</c:v>
                </c:pt>
                <c:pt idx="2460" formatCode="#,##0.00">
                  <c:v>97345.44</c:v>
                </c:pt>
                <c:pt idx="2461" formatCode="#,##0.00">
                  <c:v>97306.27</c:v>
                </c:pt>
                <c:pt idx="2462" formatCode="#,##0.00">
                  <c:v>97267.08</c:v>
                </c:pt>
                <c:pt idx="2463" formatCode="#,##0.00">
                  <c:v>97227.73</c:v>
                </c:pt>
                <c:pt idx="2464" formatCode="#,##0.00">
                  <c:v>97188.35</c:v>
                </c:pt>
                <c:pt idx="2465" formatCode="#,##0.00">
                  <c:v>97148.79</c:v>
                </c:pt>
                <c:pt idx="2466" formatCode="#,##0.00">
                  <c:v>97109.14</c:v>
                </c:pt>
                <c:pt idx="2467" formatCode="#,##0.00">
                  <c:v>97069.42</c:v>
                </c:pt>
                <c:pt idx="2468" formatCode="#,##0.00">
                  <c:v>97029.6</c:v>
                </c:pt>
                <c:pt idx="2469" formatCode="#,##0.00">
                  <c:v>96989.65</c:v>
                </c:pt>
                <c:pt idx="2470" formatCode="#,##0.00">
                  <c:v>96949.66</c:v>
                </c:pt>
                <c:pt idx="2471" formatCode="#,##0.00">
                  <c:v>96909.51</c:v>
                </c:pt>
                <c:pt idx="2472" formatCode="#,##0.00">
                  <c:v>96869.25</c:v>
                </c:pt>
                <c:pt idx="2473" formatCode="#,##0.00">
                  <c:v>96828.94</c:v>
                </c:pt>
                <c:pt idx="2474" formatCode="#,##0.00">
                  <c:v>96788.51</c:v>
                </c:pt>
                <c:pt idx="2475" formatCode="#,##0.00">
                  <c:v>96748.03</c:v>
                </c:pt>
                <c:pt idx="2476" formatCode="#,##0.00">
                  <c:v>96707.43</c:v>
                </c:pt>
                <c:pt idx="2477" formatCode="#,##0.00">
                  <c:v>96666.79</c:v>
                </c:pt>
                <c:pt idx="2478" formatCode="#,##0.00">
                  <c:v>96626.08</c:v>
                </c:pt>
                <c:pt idx="2479" formatCode="#,##0.00">
                  <c:v>96585.21</c:v>
                </c:pt>
                <c:pt idx="2480" formatCode="#,##0.00">
                  <c:v>96544.3</c:v>
                </c:pt>
                <c:pt idx="2481" formatCode="#,##0.00">
                  <c:v>96503.23</c:v>
                </c:pt>
                <c:pt idx="2482" formatCode="#,##0.00">
                  <c:v>96462.15</c:v>
                </c:pt>
                <c:pt idx="2483" formatCode="#,##0.00">
                  <c:v>96420.95</c:v>
                </c:pt>
                <c:pt idx="2484" formatCode="#,##0.00">
                  <c:v>96379.66</c:v>
                </c:pt>
                <c:pt idx="2485" formatCode="#,##0.00">
                  <c:v>96338.25</c:v>
                </c:pt>
                <c:pt idx="2486" formatCode="#,##0.00">
                  <c:v>96296.77</c:v>
                </c:pt>
                <c:pt idx="2487" formatCode="#,##0.00">
                  <c:v>96255.19</c:v>
                </c:pt>
                <c:pt idx="2488" formatCode="#,##0.00">
                  <c:v>96213.52</c:v>
                </c:pt>
                <c:pt idx="2489" formatCode="#,##0.00">
                  <c:v>96171.8</c:v>
                </c:pt>
                <c:pt idx="2490" formatCode="#,##0.00">
                  <c:v>96129.98</c:v>
                </c:pt>
                <c:pt idx="2491" formatCode="#,##0.00">
                  <c:v>96088.1</c:v>
                </c:pt>
                <c:pt idx="2492" formatCode="#,##0.00">
                  <c:v>96046.1</c:v>
                </c:pt>
                <c:pt idx="2493" formatCode="#,##0.00">
                  <c:v>96004.08</c:v>
                </c:pt>
                <c:pt idx="2494" formatCode="#,##0.00">
                  <c:v>95961.91</c:v>
                </c:pt>
                <c:pt idx="2495" formatCode="#,##0.00">
                  <c:v>95919.71</c:v>
                </c:pt>
                <c:pt idx="2496" formatCode="#,##0.00">
                  <c:v>95877.39</c:v>
                </c:pt>
                <c:pt idx="2497" formatCode="#,##0.00">
                  <c:v>95835.02</c:v>
                </c:pt>
                <c:pt idx="2498" formatCode="#,##0.00">
                  <c:v>95793.23</c:v>
                </c:pt>
                <c:pt idx="2499" formatCode="#,##0.00">
                  <c:v>95751.22</c:v>
                </c:pt>
                <c:pt idx="2500" formatCode="#,##0.00">
                  <c:v>95708.45</c:v>
                </c:pt>
                <c:pt idx="2501" formatCode="#,##0.00">
                  <c:v>95665.57</c:v>
                </c:pt>
                <c:pt idx="2502" formatCode="#,##0.00">
                  <c:v>95622.63</c:v>
                </c:pt>
                <c:pt idx="2503" formatCode="#,##0.00">
                  <c:v>95579.64</c:v>
                </c:pt>
                <c:pt idx="2504" formatCode="#,##0.00">
                  <c:v>95536.62</c:v>
                </c:pt>
                <c:pt idx="2505" formatCode="#,##0.00">
                  <c:v>95493.52</c:v>
                </c:pt>
                <c:pt idx="2506" formatCode="#,##0.00">
                  <c:v>95450.34</c:v>
                </c:pt>
                <c:pt idx="2507" formatCode="#,##0.00">
                  <c:v>95407.09</c:v>
                </c:pt>
                <c:pt idx="2508" formatCode="#,##0.00">
                  <c:v>95363.75</c:v>
                </c:pt>
                <c:pt idx="2509" formatCode="#,##0.00">
                  <c:v>95320.45</c:v>
                </c:pt>
                <c:pt idx="2510" formatCode="#,##0.00">
                  <c:v>95276.88</c:v>
                </c:pt>
                <c:pt idx="2511" formatCode="#,##0.00">
                  <c:v>95233.279999999999</c:v>
                </c:pt>
                <c:pt idx="2512" formatCode="#,##0.00">
                  <c:v>95189.67</c:v>
                </c:pt>
                <c:pt idx="2513" formatCode="#,##0.00">
                  <c:v>95145.98</c:v>
                </c:pt>
                <c:pt idx="2514" formatCode="#,##0.00">
                  <c:v>95102.12</c:v>
                </c:pt>
                <c:pt idx="2515" formatCode="#,##0.00">
                  <c:v>95058.23</c:v>
                </c:pt>
                <c:pt idx="2516" formatCode="#,##0.00">
                  <c:v>95014.25</c:v>
                </c:pt>
                <c:pt idx="2517" formatCode="#,##0.00">
                  <c:v>94970.23</c:v>
                </c:pt>
                <c:pt idx="2518" formatCode="#,##0.00">
                  <c:v>94926.12</c:v>
                </c:pt>
                <c:pt idx="2519" formatCode="#,##0.00">
                  <c:v>94881.919999999998</c:v>
                </c:pt>
                <c:pt idx="2520" formatCode="#,##0.00">
                  <c:v>94837.66</c:v>
                </c:pt>
                <c:pt idx="2521" formatCode="#,##0.00">
                  <c:v>94793.38</c:v>
                </c:pt>
                <c:pt idx="2522" formatCode="#,##0.00">
                  <c:v>94748.92</c:v>
                </c:pt>
                <c:pt idx="2523" formatCode="#,##0.00">
                  <c:v>94704.44</c:v>
                </c:pt>
                <c:pt idx="2524" formatCode="#,##0.00">
                  <c:v>94659.92</c:v>
                </c:pt>
                <c:pt idx="2525" formatCode="#,##0.00">
                  <c:v>94615.27</c:v>
                </c:pt>
                <c:pt idx="2526" formatCode="#,##0.00">
                  <c:v>94570.53</c:v>
                </c:pt>
                <c:pt idx="2527" formatCode="#,##0.00">
                  <c:v>94525.75</c:v>
                </c:pt>
                <c:pt idx="2528" formatCode="#,##0.00">
                  <c:v>94480.92</c:v>
                </c:pt>
                <c:pt idx="2529" formatCode="#,##0.00">
                  <c:v>94435.97</c:v>
                </c:pt>
                <c:pt idx="2530" formatCode="#,##0.00">
                  <c:v>94390.98</c:v>
                </c:pt>
                <c:pt idx="2531" formatCode="#,##0.00">
                  <c:v>94345.91</c:v>
                </c:pt>
                <c:pt idx="2532" formatCode="#,##0.00">
                  <c:v>94300.79</c:v>
                </c:pt>
                <c:pt idx="2533" formatCode="#,##0.00">
                  <c:v>94255.55</c:v>
                </c:pt>
                <c:pt idx="2534" formatCode="#,##0.00">
                  <c:v>94210.27</c:v>
                </c:pt>
                <c:pt idx="2535" formatCode="#,##0.00">
                  <c:v>94164.87</c:v>
                </c:pt>
                <c:pt idx="2536" formatCode="#,##0.00">
                  <c:v>94119.41</c:v>
                </c:pt>
                <c:pt idx="2537" formatCode="#,##0.00">
                  <c:v>94073.88</c:v>
                </c:pt>
                <c:pt idx="2538" formatCode="#,##0.00">
                  <c:v>94028.23</c:v>
                </c:pt>
                <c:pt idx="2539" formatCode="#,##0.00">
                  <c:v>93982.59</c:v>
                </c:pt>
                <c:pt idx="2540" formatCode="#,##0.00">
                  <c:v>93936.84</c:v>
                </c:pt>
                <c:pt idx="2541" formatCode="#,##0.00">
                  <c:v>93891.05</c:v>
                </c:pt>
                <c:pt idx="2542" formatCode="#,##0.00">
                  <c:v>93845.13</c:v>
                </c:pt>
                <c:pt idx="2543" formatCode="#,##0.00">
                  <c:v>93799.19</c:v>
                </c:pt>
                <c:pt idx="2544" formatCode="#,##0.00">
                  <c:v>93753.16</c:v>
                </c:pt>
                <c:pt idx="2545" formatCode="#,##0.00">
                  <c:v>93707.08</c:v>
                </c:pt>
                <c:pt idx="2546" formatCode="#,##0.00">
                  <c:v>93660.93</c:v>
                </c:pt>
                <c:pt idx="2547" formatCode="#,##0.00">
                  <c:v>93614.67</c:v>
                </c:pt>
                <c:pt idx="2548" formatCode="#,##0.00">
                  <c:v>93568.46</c:v>
                </c:pt>
                <c:pt idx="2549" formatCode="#,##0.00">
                  <c:v>93522.05</c:v>
                </c:pt>
                <c:pt idx="2550" formatCode="#,##0.00">
                  <c:v>93475.62</c:v>
                </c:pt>
                <c:pt idx="2551" formatCode="#,##0.00">
                  <c:v>93429.05</c:v>
                </c:pt>
                <c:pt idx="2552" formatCode="#,##0.00">
                  <c:v>93382.43</c:v>
                </c:pt>
                <c:pt idx="2553" formatCode="#,##0.00">
                  <c:v>93335.83</c:v>
                </c:pt>
                <c:pt idx="2554" formatCode="#,##0.00">
                  <c:v>93289.11</c:v>
                </c:pt>
                <c:pt idx="2555" formatCode="#,##0.00">
                  <c:v>93242.33</c:v>
                </c:pt>
                <c:pt idx="2556" formatCode="#,##0.00">
                  <c:v>93195.5</c:v>
                </c:pt>
                <c:pt idx="2557" formatCode="#,##0.00">
                  <c:v>93148.59</c:v>
                </c:pt>
                <c:pt idx="2558" formatCode="#,##0.00">
                  <c:v>93101.63</c:v>
                </c:pt>
                <c:pt idx="2559" formatCode="#,##0.00">
                  <c:v>93054.55</c:v>
                </c:pt>
                <c:pt idx="2560" formatCode="#,##0.00">
                  <c:v>93007.44</c:v>
                </c:pt>
                <c:pt idx="2561" formatCode="#,##0.00">
                  <c:v>92960.23</c:v>
                </c:pt>
                <c:pt idx="2562" formatCode="#,##0.00">
                  <c:v>92912.99</c:v>
                </c:pt>
                <c:pt idx="2563" formatCode="#,##0.00">
                  <c:v>92865.64</c:v>
                </c:pt>
                <c:pt idx="2564" formatCode="#,##0.00">
                  <c:v>92818.26</c:v>
                </c:pt>
                <c:pt idx="2565" formatCode="#,##0.00">
                  <c:v>92770.74</c:v>
                </c:pt>
                <c:pt idx="2566" formatCode="#,##0.00">
                  <c:v>92723.199999999997</c:v>
                </c:pt>
                <c:pt idx="2567" formatCode="#,##0.00">
                  <c:v>92675.55</c:v>
                </c:pt>
                <c:pt idx="2568" formatCode="#,##0.00">
                  <c:v>92627.89</c:v>
                </c:pt>
                <c:pt idx="2569" formatCode="#,##0.00">
                  <c:v>92580.77</c:v>
                </c:pt>
                <c:pt idx="2570" formatCode="#,##0.00">
                  <c:v>92532.45</c:v>
                </c:pt>
                <c:pt idx="2571" formatCode="#,##0.00">
                  <c:v>92484.479999999996</c:v>
                </c:pt>
                <c:pt idx="2572" formatCode="#,##0.00">
                  <c:v>92436.53</c:v>
                </c:pt>
                <c:pt idx="2573" formatCode="#,##0.00">
                  <c:v>92388.53</c:v>
                </c:pt>
                <c:pt idx="2574" formatCode="#,##0.00">
                  <c:v>92340.46</c:v>
                </c:pt>
                <c:pt idx="2575" formatCode="#,##0.00">
                  <c:v>92292.34</c:v>
                </c:pt>
                <c:pt idx="2576" formatCode="#,##0.00">
                  <c:v>92244.12</c:v>
                </c:pt>
                <c:pt idx="2577" formatCode="#,##0.00">
                  <c:v>92195.86</c:v>
                </c:pt>
                <c:pt idx="2578" formatCode="#,##0.00">
                  <c:v>92147.55</c:v>
                </c:pt>
                <c:pt idx="2579" formatCode="#,##0.00">
                  <c:v>92099.13</c:v>
                </c:pt>
                <c:pt idx="2580" formatCode="#,##0.00">
                  <c:v>92050.67</c:v>
                </c:pt>
                <c:pt idx="2581" formatCode="#,##0.00">
                  <c:v>92002.09</c:v>
                </c:pt>
                <c:pt idx="2582" formatCode="#,##0.00">
                  <c:v>91953.48</c:v>
                </c:pt>
                <c:pt idx="2583" formatCode="#,##0.00">
                  <c:v>91904.85</c:v>
                </c:pt>
                <c:pt idx="2584" formatCode="#,##0.00">
                  <c:v>91856.11</c:v>
                </c:pt>
                <c:pt idx="2585" formatCode="#,##0.00">
                  <c:v>91807.3</c:v>
                </c:pt>
                <c:pt idx="2586" formatCode="#,##0.00">
                  <c:v>91758.38</c:v>
                </c:pt>
                <c:pt idx="2587" formatCode="#,##0.00">
                  <c:v>91709.39</c:v>
                </c:pt>
                <c:pt idx="2588" formatCode="#,##0.00">
                  <c:v>91660.43</c:v>
                </c:pt>
                <c:pt idx="2589" formatCode="#,##0.00">
                  <c:v>91611.33</c:v>
                </c:pt>
                <c:pt idx="2590" formatCode="#,##0.00">
                  <c:v>91562.23</c:v>
                </c:pt>
                <c:pt idx="2591" formatCode="#,##0.00">
                  <c:v>91513.07</c:v>
                </c:pt>
                <c:pt idx="2592" formatCode="#,##0.00">
                  <c:v>91463.75</c:v>
                </c:pt>
                <c:pt idx="2593" formatCode="#,##0.00">
                  <c:v>91414.45</c:v>
                </c:pt>
                <c:pt idx="2594" formatCode="#,##0.00">
                  <c:v>91365.07</c:v>
                </c:pt>
                <c:pt idx="2595" formatCode="#,##0.00">
                  <c:v>91315.6</c:v>
                </c:pt>
                <c:pt idx="2596" formatCode="#,##0.00">
                  <c:v>91266.12</c:v>
                </c:pt>
                <c:pt idx="2597" formatCode="#,##0.00">
                  <c:v>91216.53</c:v>
                </c:pt>
                <c:pt idx="2598" formatCode="#,##0.00">
                  <c:v>91166.91</c:v>
                </c:pt>
                <c:pt idx="2599" formatCode="#,##0.00">
                  <c:v>91117.14</c:v>
                </c:pt>
                <c:pt idx="2600" formatCode="#,##0.00">
                  <c:v>91067.38</c:v>
                </c:pt>
                <c:pt idx="2601" formatCode="#,##0.00">
                  <c:v>91017.55</c:v>
                </c:pt>
                <c:pt idx="2602" formatCode="#,##0.00">
                  <c:v>90967.66</c:v>
                </c:pt>
                <c:pt idx="2603" formatCode="#,##0.00">
                  <c:v>90917.7</c:v>
                </c:pt>
                <c:pt idx="2604" formatCode="#,##0.00">
                  <c:v>90867.66</c:v>
                </c:pt>
                <c:pt idx="2605" formatCode="#,##0.00">
                  <c:v>90817.47</c:v>
                </c:pt>
                <c:pt idx="2606" formatCode="#,##0.00">
                  <c:v>90767.34</c:v>
                </c:pt>
                <c:pt idx="2607" formatCode="#,##0.00">
                  <c:v>90717.11</c:v>
                </c:pt>
                <c:pt idx="2608" formatCode="#,##0.00">
                  <c:v>90666.87</c:v>
                </c:pt>
                <c:pt idx="2609" formatCode="#,##0.00">
                  <c:v>90617.17</c:v>
                </c:pt>
                <c:pt idx="2610" formatCode="#,##0.00">
                  <c:v>90566.48</c:v>
                </c:pt>
                <c:pt idx="2611" formatCode="#,##0.00">
                  <c:v>90515.9</c:v>
                </c:pt>
                <c:pt idx="2612" formatCode="#,##0.00">
                  <c:v>90465.41</c:v>
                </c:pt>
                <c:pt idx="2613" formatCode="#,##0.00">
                  <c:v>90414.89</c:v>
                </c:pt>
                <c:pt idx="2614" formatCode="#,##0.00">
                  <c:v>90364.28</c:v>
                </c:pt>
                <c:pt idx="2615" formatCode="#,##0.00">
                  <c:v>90313.62</c:v>
                </c:pt>
                <c:pt idx="2616" formatCode="#,##0.00">
                  <c:v>90262.94</c:v>
                </c:pt>
                <c:pt idx="2617" formatCode="#,##0.00">
                  <c:v>90212.2</c:v>
                </c:pt>
                <c:pt idx="2618" formatCode="#,##0.00">
                  <c:v>90161.34</c:v>
                </c:pt>
                <c:pt idx="2619" formatCode="#,##0.00">
                  <c:v>90110.5</c:v>
                </c:pt>
                <c:pt idx="2620" formatCode="#,##0.00">
                  <c:v>90059.54</c:v>
                </c:pt>
                <c:pt idx="2621" formatCode="#,##0.00">
                  <c:v>90008.57</c:v>
                </c:pt>
                <c:pt idx="2622" formatCode="#,##0.00">
                  <c:v>89957.48</c:v>
                </c:pt>
                <c:pt idx="2623" formatCode="#,##0.00">
                  <c:v>89906.35</c:v>
                </c:pt>
                <c:pt idx="2624" formatCode="#,##0.00">
                  <c:v>89855.2</c:v>
                </c:pt>
                <c:pt idx="2625" formatCode="#,##0.00">
                  <c:v>89803.92</c:v>
                </c:pt>
                <c:pt idx="2626" formatCode="#,##0.00">
                  <c:v>89752.59</c:v>
                </c:pt>
                <c:pt idx="2627" formatCode="#,##0.00">
                  <c:v>89701.27</c:v>
                </c:pt>
                <c:pt idx="2628" formatCode="#,##0.00">
                  <c:v>89649.88</c:v>
                </c:pt>
                <c:pt idx="2629" formatCode="#,##0.00">
                  <c:v>89598.42</c:v>
                </c:pt>
                <c:pt idx="2630" formatCode="#,##0.00">
                  <c:v>89546.97</c:v>
                </c:pt>
                <c:pt idx="2631" formatCode="#,##0.00">
                  <c:v>89495.49</c:v>
                </c:pt>
                <c:pt idx="2632" formatCode="#,##0.00">
                  <c:v>89443.94</c:v>
                </c:pt>
                <c:pt idx="2633" formatCode="#,##0.00">
                  <c:v>89392.35</c:v>
                </c:pt>
                <c:pt idx="2634" formatCode="#,##0.00">
                  <c:v>89340.69</c:v>
                </c:pt>
                <c:pt idx="2635" formatCode="#,##0.00">
                  <c:v>89288.960000000006</c:v>
                </c:pt>
                <c:pt idx="2636" formatCode="#,##0.00">
                  <c:v>89237.15</c:v>
                </c:pt>
                <c:pt idx="2637" formatCode="#,##0.00">
                  <c:v>89185.3</c:v>
                </c:pt>
                <c:pt idx="2638" formatCode="#,##0.00">
                  <c:v>89133.4</c:v>
                </c:pt>
                <c:pt idx="2639" formatCode="#,##0.00">
                  <c:v>89081.44</c:v>
                </c:pt>
                <c:pt idx="2640" formatCode="#,##0.00">
                  <c:v>89029.48</c:v>
                </c:pt>
                <c:pt idx="2641" formatCode="#,##0.00">
                  <c:v>88977.48</c:v>
                </c:pt>
                <c:pt idx="2642" formatCode="#,##0.00">
                  <c:v>88925.41</c:v>
                </c:pt>
                <c:pt idx="2643" formatCode="#,##0.00">
                  <c:v>88873.38</c:v>
                </c:pt>
                <c:pt idx="2644" formatCode="#,##0.00">
                  <c:v>88821.28</c:v>
                </c:pt>
                <c:pt idx="2645" formatCode="#,##0.00">
                  <c:v>88769.12</c:v>
                </c:pt>
                <c:pt idx="2646" formatCode="#,##0.00">
                  <c:v>88716.95</c:v>
                </c:pt>
                <c:pt idx="2647" formatCode="#,##0.00">
                  <c:v>88664.79</c:v>
                </c:pt>
                <c:pt idx="2648" formatCode="#,##0.00">
                  <c:v>88612.6</c:v>
                </c:pt>
                <c:pt idx="2649" formatCode="#,##0.00">
                  <c:v>88560.35</c:v>
                </c:pt>
                <c:pt idx="2650" formatCode="#,##0.00">
                  <c:v>88508.05</c:v>
                </c:pt>
                <c:pt idx="2651" formatCode="#,##0.00">
                  <c:v>88455.74</c:v>
                </c:pt>
                <c:pt idx="2652" formatCode="#,##0.00">
                  <c:v>88403.37</c:v>
                </c:pt>
                <c:pt idx="2653" formatCode="#,##0.00">
                  <c:v>88351.03</c:v>
                </c:pt>
                <c:pt idx="2654" formatCode="#,##0.00">
                  <c:v>88298.57</c:v>
                </c:pt>
                <c:pt idx="2655" formatCode="#,##0.00">
                  <c:v>88246.04</c:v>
                </c:pt>
                <c:pt idx="2656" formatCode="#,##0.00">
                  <c:v>88193.57</c:v>
                </c:pt>
                <c:pt idx="2657" formatCode="#,##0.00">
                  <c:v>88141.08</c:v>
                </c:pt>
                <c:pt idx="2658" formatCode="#,##0.00">
                  <c:v>88088.55</c:v>
                </c:pt>
                <c:pt idx="2659" formatCode="#,##0.00">
                  <c:v>88036.07</c:v>
                </c:pt>
                <c:pt idx="2660" formatCode="#,##0.00">
                  <c:v>87983.54</c:v>
                </c:pt>
                <c:pt idx="2661" formatCode="#,##0.00">
                  <c:v>87930.96</c:v>
                </c:pt>
                <c:pt idx="2662" formatCode="#,##0.00">
                  <c:v>87878.38</c:v>
                </c:pt>
                <c:pt idx="2663" formatCode="#,##0.00">
                  <c:v>87825.58</c:v>
                </c:pt>
                <c:pt idx="2664" formatCode="#,##0.00">
                  <c:v>87772.7</c:v>
                </c:pt>
                <c:pt idx="2665" formatCode="#,##0.00">
                  <c:v>87719.96</c:v>
                </c:pt>
                <c:pt idx="2666" formatCode="#,##0.00">
                  <c:v>87667.34</c:v>
                </c:pt>
                <c:pt idx="2667" formatCode="#,##0.00">
                  <c:v>87614.73</c:v>
                </c:pt>
                <c:pt idx="2668" formatCode="#,##0.00">
                  <c:v>87562.09</c:v>
                </c:pt>
                <c:pt idx="2669" formatCode="#,##0.00">
                  <c:v>87509.36</c:v>
                </c:pt>
                <c:pt idx="2670" formatCode="#,##0.00">
                  <c:v>87456.63</c:v>
                </c:pt>
                <c:pt idx="2671" formatCode="#,##0.00">
                  <c:v>87403.92</c:v>
                </c:pt>
                <c:pt idx="2672" formatCode="#,##0.00">
                  <c:v>87351.12</c:v>
                </c:pt>
                <c:pt idx="2673" formatCode="#,##0.00">
                  <c:v>87298.34</c:v>
                </c:pt>
                <c:pt idx="2674" formatCode="#,##0.00">
                  <c:v>87245.55</c:v>
                </c:pt>
                <c:pt idx="2675" formatCode="#,##0.00">
                  <c:v>87192.72</c:v>
                </c:pt>
                <c:pt idx="2676" formatCode="#,##0.00">
                  <c:v>87139.91</c:v>
                </c:pt>
                <c:pt idx="2677" formatCode="#,##0.00">
                  <c:v>87087.07</c:v>
                </c:pt>
                <c:pt idx="2678" formatCode="#,##0.00">
                  <c:v>87034.23</c:v>
                </c:pt>
                <c:pt idx="2679" formatCode="#,##0.00">
                  <c:v>86981.27</c:v>
                </c:pt>
                <c:pt idx="2680" formatCode="#,##0.00">
                  <c:v>86928.34</c:v>
                </c:pt>
                <c:pt idx="2681" formatCode="#,##0.00">
                  <c:v>86875.43</c:v>
                </c:pt>
                <c:pt idx="2682" formatCode="#,##0.00">
                  <c:v>86822.48</c:v>
                </c:pt>
                <c:pt idx="2683" formatCode="#,##0.00">
                  <c:v>86769.59</c:v>
                </c:pt>
                <c:pt idx="2684" formatCode="#,##0.00">
                  <c:v>86716.66</c:v>
                </c:pt>
                <c:pt idx="2685" formatCode="#,##0.00">
                  <c:v>86663.76</c:v>
                </c:pt>
                <c:pt idx="2686" formatCode="#,##0.00">
                  <c:v>86610.84</c:v>
                </c:pt>
                <c:pt idx="2687" formatCode="#,##0.00">
                  <c:v>86558.12</c:v>
                </c:pt>
                <c:pt idx="2688" formatCode="#,##0.00">
                  <c:v>86506.16</c:v>
                </c:pt>
                <c:pt idx="2689" formatCode="#,##0.00">
                  <c:v>86452.99</c:v>
                </c:pt>
                <c:pt idx="2690" formatCode="#,##0.00">
                  <c:v>86399.76</c:v>
                </c:pt>
                <c:pt idx="2691" formatCode="#,##0.00">
                  <c:v>86346.6</c:v>
                </c:pt>
                <c:pt idx="2692" formatCode="#,##0.00">
                  <c:v>86293.55</c:v>
                </c:pt>
                <c:pt idx="2693" formatCode="#,##0.00">
                  <c:v>86240.5</c:v>
                </c:pt>
                <c:pt idx="2694" formatCode="#,##0.00">
                  <c:v>86187.58</c:v>
                </c:pt>
                <c:pt idx="2695" formatCode="#,##0.00">
                  <c:v>86134.64</c:v>
                </c:pt>
                <c:pt idx="2696" formatCode="#,##0.00">
                  <c:v>86081.73</c:v>
                </c:pt>
                <c:pt idx="2697" formatCode="#,##0.00">
                  <c:v>86028.79</c:v>
                </c:pt>
                <c:pt idx="2698" formatCode="#,##0.00">
                  <c:v>85975.86</c:v>
                </c:pt>
                <c:pt idx="2699" formatCode="#,##0.00">
                  <c:v>85922.880000000005</c:v>
                </c:pt>
                <c:pt idx="2700" formatCode="#,##0.00">
                  <c:v>85869.92</c:v>
                </c:pt>
                <c:pt idx="2701" formatCode="#,##0.00">
                  <c:v>85816.95</c:v>
                </c:pt>
                <c:pt idx="2702" formatCode="#,##0.00">
                  <c:v>85764.02</c:v>
                </c:pt>
                <c:pt idx="2703" formatCode="#,##0.00">
                  <c:v>85711.07</c:v>
                </c:pt>
                <c:pt idx="2704" formatCode="#,##0.00">
                  <c:v>85658.16</c:v>
                </c:pt>
                <c:pt idx="2705" formatCode="#,##0.00">
                  <c:v>85605.27</c:v>
                </c:pt>
                <c:pt idx="2706" formatCode="#,##0.00">
                  <c:v>85552.34</c:v>
                </c:pt>
                <c:pt idx="2707" formatCode="#,##0.00">
                  <c:v>85499.41</c:v>
                </c:pt>
                <c:pt idx="2708" formatCode="#,##0.00">
                  <c:v>85446.55</c:v>
                </c:pt>
                <c:pt idx="2709" formatCode="#,##0.00">
                  <c:v>85393.71</c:v>
                </c:pt>
                <c:pt idx="2710" formatCode="#,##0.00">
                  <c:v>85340.88</c:v>
                </c:pt>
                <c:pt idx="2711" formatCode="#,##0.00">
                  <c:v>85288.04</c:v>
                </c:pt>
                <c:pt idx="2712" formatCode="#,##0.00">
                  <c:v>85235.13</c:v>
                </c:pt>
                <c:pt idx="2713" formatCode="#,##0.00">
                  <c:v>85182.31</c:v>
                </c:pt>
                <c:pt idx="2714" formatCode="#,##0.00">
                  <c:v>85129.47</c:v>
                </c:pt>
                <c:pt idx="2715" formatCode="#,##0.00">
                  <c:v>85076.63</c:v>
                </c:pt>
                <c:pt idx="2716" formatCode="#,##0.00">
                  <c:v>85023.83</c:v>
                </c:pt>
                <c:pt idx="2717" formatCode="#,##0.00">
                  <c:v>84971.03</c:v>
                </c:pt>
                <c:pt idx="2718" formatCode="#,##0.00">
                  <c:v>84918.27</c:v>
                </c:pt>
                <c:pt idx="2719" formatCode="#,##0.00">
                  <c:v>84865.52</c:v>
                </c:pt>
                <c:pt idx="2720" formatCode="#,##0.00">
                  <c:v>84812.800000000003</c:v>
                </c:pt>
                <c:pt idx="2721" formatCode="#,##0.00">
                  <c:v>84760.11</c:v>
                </c:pt>
                <c:pt idx="2722" formatCode="#,##0.00">
                  <c:v>84707.45</c:v>
                </c:pt>
                <c:pt idx="2723" formatCode="#,##0.00">
                  <c:v>84654.81</c:v>
                </c:pt>
                <c:pt idx="2724" formatCode="#,##0.00">
                  <c:v>84602.16</c:v>
                </c:pt>
                <c:pt idx="2725" formatCode="#,##0.00">
                  <c:v>84549.49</c:v>
                </c:pt>
                <c:pt idx="2726" formatCode="#,##0.00">
                  <c:v>84496.85</c:v>
                </c:pt>
                <c:pt idx="2727" formatCode="#,##0.00">
                  <c:v>84444.3</c:v>
                </c:pt>
                <c:pt idx="2728" formatCode="#,##0.00">
                  <c:v>84391.76</c:v>
                </c:pt>
                <c:pt idx="2729" formatCode="#,##0.00">
                  <c:v>84339.22</c:v>
                </c:pt>
                <c:pt idx="2730" formatCode="#,##0.00">
                  <c:v>84286.68</c:v>
                </c:pt>
                <c:pt idx="2731" formatCode="#,##0.00">
                  <c:v>84234.13</c:v>
                </c:pt>
                <c:pt idx="2732" formatCode="#,##0.00">
                  <c:v>84181.69</c:v>
                </c:pt>
                <c:pt idx="2733" formatCode="#,##0.00">
                  <c:v>84129.19</c:v>
                </c:pt>
                <c:pt idx="2734" formatCode="#,##0.00">
                  <c:v>84076.75</c:v>
                </c:pt>
                <c:pt idx="2735" formatCode="#,##0.00">
                  <c:v>84024.320000000007</c:v>
                </c:pt>
                <c:pt idx="2736" formatCode="#,##0.00">
                  <c:v>83971.95</c:v>
                </c:pt>
                <c:pt idx="2737" formatCode="#,##0.00">
                  <c:v>83919.62</c:v>
                </c:pt>
                <c:pt idx="2738" formatCode="#,##0.00">
                  <c:v>83867.3</c:v>
                </c:pt>
                <c:pt idx="2739" formatCode="#,##0.00">
                  <c:v>83814.92</c:v>
                </c:pt>
                <c:pt idx="2740" formatCode="#,##0.00">
                  <c:v>83762.63</c:v>
                </c:pt>
                <c:pt idx="2741" formatCode="#,##0.00">
                  <c:v>83710.39</c:v>
                </c:pt>
                <c:pt idx="2742" formatCode="#,##0.00">
                  <c:v>83658.149999999994</c:v>
                </c:pt>
                <c:pt idx="2743" formatCode="#,##0.00">
                  <c:v>83605.960000000006</c:v>
                </c:pt>
                <c:pt idx="2744" formatCode="#,##0.00">
                  <c:v>83553.86</c:v>
                </c:pt>
                <c:pt idx="2745" formatCode="#,##0.00">
                  <c:v>83501.78</c:v>
                </c:pt>
                <c:pt idx="2746" formatCode="#,##0.00">
                  <c:v>83449.66</c:v>
                </c:pt>
                <c:pt idx="2747" formatCode="#,##0.00">
                  <c:v>83397.600000000006</c:v>
                </c:pt>
                <c:pt idx="2748" formatCode="#,##0.00">
                  <c:v>83345.53</c:v>
                </c:pt>
                <c:pt idx="2749" formatCode="#,##0.00">
                  <c:v>83293.48</c:v>
                </c:pt>
                <c:pt idx="2750" formatCode="#,##0.00">
                  <c:v>83241.52</c:v>
                </c:pt>
                <c:pt idx="2751" formatCode="#,##0.00">
                  <c:v>83189.600000000006</c:v>
                </c:pt>
                <c:pt idx="2752" formatCode="#,##0.00">
                  <c:v>83137.69</c:v>
                </c:pt>
                <c:pt idx="2753" formatCode="#,##0.00">
                  <c:v>83085.83</c:v>
                </c:pt>
                <c:pt idx="2754" formatCode="#,##0.00">
                  <c:v>83035.77</c:v>
                </c:pt>
                <c:pt idx="2755" formatCode="#,##0.00">
                  <c:v>82983.22</c:v>
                </c:pt>
                <c:pt idx="2756" formatCode="#,##0.00">
                  <c:v>82930.98</c:v>
                </c:pt>
                <c:pt idx="2757" formatCode="#,##0.00">
                  <c:v>82879.02</c:v>
                </c:pt>
                <c:pt idx="2758" formatCode="#,##0.00">
                  <c:v>82827.3</c:v>
                </c:pt>
                <c:pt idx="2759" formatCode="#,##0.00">
                  <c:v>82775.62</c:v>
                </c:pt>
                <c:pt idx="2760" formatCode="#,##0.00">
                  <c:v>82723.98</c:v>
                </c:pt>
                <c:pt idx="2761" formatCode="#,##0.00">
                  <c:v>82672.41</c:v>
                </c:pt>
                <c:pt idx="2762" formatCode="#,##0.00">
                  <c:v>82620.89</c:v>
                </c:pt>
                <c:pt idx="2763" formatCode="#,##0.00">
                  <c:v>82569.38</c:v>
                </c:pt>
                <c:pt idx="2764" formatCode="#,##0.00">
                  <c:v>82517.95</c:v>
                </c:pt>
                <c:pt idx="2765" formatCode="#,##0.00">
                  <c:v>82466.55</c:v>
                </c:pt>
                <c:pt idx="2766" formatCode="#,##0.00">
                  <c:v>82415.02</c:v>
                </c:pt>
                <c:pt idx="2767" formatCode="#,##0.00">
                  <c:v>82363.649999999994</c:v>
                </c:pt>
                <c:pt idx="2768" formatCode="#,##0.00">
                  <c:v>82312.289999999994</c:v>
                </c:pt>
                <c:pt idx="2769" formatCode="#,##0.00">
                  <c:v>82260.88</c:v>
                </c:pt>
                <c:pt idx="2770" formatCode="#,##0.00">
                  <c:v>82209.62</c:v>
                </c:pt>
                <c:pt idx="2771" formatCode="#,##0.00">
                  <c:v>82158.37</c:v>
                </c:pt>
                <c:pt idx="2772" formatCode="#,##0.00">
                  <c:v>82107.199999999997</c:v>
                </c:pt>
                <c:pt idx="2773" formatCode="#,##0.00">
                  <c:v>82056.039999999994</c:v>
                </c:pt>
                <c:pt idx="2774" formatCode="#,##0.00">
                  <c:v>82004.97</c:v>
                </c:pt>
                <c:pt idx="2775" formatCode="#,##0.00">
                  <c:v>81953.899999999994</c:v>
                </c:pt>
                <c:pt idx="2776" formatCode="#,##0.00">
                  <c:v>81902.880000000005</c:v>
                </c:pt>
                <c:pt idx="2777" formatCode="#,##0.00">
                  <c:v>81851.87</c:v>
                </c:pt>
                <c:pt idx="2778" formatCode="#,##0.00">
                  <c:v>81800.91</c:v>
                </c:pt>
                <c:pt idx="2779" formatCode="#,##0.00">
                  <c:v>81750.02</c:v>
                </c:pt>
                <c:pt idx="2780" formatCode="#,##0.00">
                  <c:v>81699.13</c:v>
                </c:pt>
                <c:pt idx="2781" formatCode="#,##0.00">
                  <c:v>81648.34</c:v>
                </c:pt>
                <c:pt idx="2782" formatCode="#,##0.00">
                  <c:v>81597.509999999995</c:v>
                </c:pt>
                <c:pt idx="2783" formatCode="#,##0.00">
                  <c:v>81546.84</c:v>
                </c:pt>
                <c:pt idx="2784" formatCode="#,##0.00">
                  <c:v>81497.03</c:v>
                </c:pt>
                <c:pt idx="2785" formatCode="#,##0.00">
                  <c:v>81446.47</c:v>
                </c:pt>
                <c:pt idx="2786" formatCode="#,##0.00">
                  <c:v>81395.64</c:v>
                </c:pt>
                <c:pt idx="2787" formatCode="#,##0.00">
                  <c:v>81344.86</c:v>
                </c:pt>
                <c:pt idx="2788" formatCode="#,##0.00">
                  <c:v>81294.19</c:v>
                </c:pt>
                <c:pt idx="2789" formatCode="#,##0.00">
                  <c:v>81243.570000000007</c:v>
                </c:pt>
                <c:pt idx="2790" formatCode="#,##0.00">
                  <c:v>81192.990000000005</c:v>
                </c:pt>
                <c:pt idx="2791" formatCode="#,##0.00">
                  <c:v>81142.509999999995</c:v>
                </c:pt>
                <c:pt idx="2792" formatCode="#,##0.00">
                  <c:v>81092.009999999995</c:v>
                </c:pt>
                <c:pt idx="2793" formatCode="#,##0.00">
                  <c:v>81041.66</c:v>
                </c:pt>
                <c:pt idx="2794" formatCode="#,##0.00">
                  <c:v>80991.33</c:v>
                </c:pt>
                <c:pt idx="2795" formatCode="#,##0.00">
                  <c:v>80941.02</c:v>
                </c:pt>
                <c:pt idx="2796" formatCode="#,##0.00">
                  <c:v>80890.83</c:v>
                </c:pt>
                <c:pt idx="2797" formatCode="#,##0.00">
                  <c:v>80840.66</c:v>
                </c:pt>
                <c:pt idx="2798" formatCode="#,##0.00">
                  <c:v>80790.570000000007</c:v>
                </c:pt>
                <c:pt idx="2799" formatCode="#,##0.00">
                  <c:v>80740.490000000005</c:v>
                </c:pt>
                <c:pt idx="2800" formatCode="#,##0.00">
                  <c:v>80690.42</c:v>
                </c:pt>
                <c:pt idx="2801" formatCode="#,##0.00">
                  <c:v>80640.42</c:v>
                </c:pt>
                <c:pt idx="2802" formatCode="#,##0.00">
                  <c:v>80590.55</c:v>
                </c:pt>
                <c:pt idx="2803" formatCode="#,##0.00">
                  <c:v>80540.7</c:v>
                </c:pt>
                <c:pt idx="2804" formatCode="#,##0.00">
                  <c:v>80491.25</c:v>
                </c:pt>
                <c:pt idx="2805" formatCode="#,##0.00">
                  <c:v>80441.850000000006</c:v>
                </c:pt>
                <c:pt idx="2806" formatCode="#,##0.00">
                  <c:v>80392</c:v>
                </c:pt>
                <c:pt idx="2807" formatCode="#,##0.00">
                  <c:v>80342.14</c:v>
                </c:pt>
                <c:pt idx="2808" formatCode="#,##0.00">
                  <c:v>80292.39</c:v>
                </c:pt>
                <c:pt idx="2809" formatCode="#,##0.00">
                  <c:v>80242.740000000005</c:v>
                </c:pt>
                <c:pt idx="2810" formatCode="#,##0.00">
                  <c:v>80193.09</c:v>
                </c:pt>
                <c:pt idx="2811" formatCode="#,##0.00">
                  <c:v>80143.53</c:v>
                </c:pt>
                <c:pt idx="2812" formatCode="#,##0.00">
                  <c:v>80094.06</c:v>
                </c:pt>
                <c:pt idx="2813" formatCode="#,##0.00">
                  <c:v>80044.61</c:v>
                </c:pt>
                <c:pt idx="2814" formatCode="#,##0.00">
                  <c:v>79995.27</c:v>
                </c:pt>
                <c:pt idx="2815" formatCode="#,##0.00">
                  <c:v>79945.94</c:v>
                </c:pt>
                <c:pt idx="2816" formatCode="#,##0.00">
                  <c:v>79896.67</c:v>
                </c:pt>
                <c:pt idx="2817" formatCode="#,##0.00">
                  <c:v>79847.47</c:v>
                </c:pt>
                <c:pt idx="2818" formatCode="#,##0.00">
                  <c:v>79798.33</c:v>
                </c:pt>
                <c:pt idx="2819" formatCode="#,##0.00">
                  <c:v>79749.259999999995</c:v>
                </c:pt>
                <c:pt idx="2820" formatCode="#,##0.00">
                  <c:v>79700.23</c:v>
                </c:pt>
                <c:pt idx="2821" formatCode="#,##0.00">
                  <c:v>79652.09</c:v>
                </c:pt>
                <c:pt idx="2822" formatCode="#,##0.00">
                  <c:v>79602.64</c:v>
                </c:pt>
                <c:pt idx="2823" formatCode="#,##0.00">
                  <c:v>79553.63</c:v>
                </c:pt>
                <c:pt idx="2824" formatCode="#,##0.00">
                  <c:v>79508.960000000006</c:v>
                </c:pt>
                <c:pt idx="2825" formatCode="#,##0.00">
                  <c:v>79457.88</c:v>
                </c:pt>
                <c:pt idx="2826" formatCode="#,##0.00">
                  <c:v>79408.28</c:v>
                </c:pt>
                <c:pt idx="2827" formatCode="#,##0.00">
                  <c:v>79359.23</c:v>
                </c:pt>
                <c:pt idx="2828" formatCode="#,##0.00">
                  <c:v>79310.41</c:v>
                </c:pt>
                <c:pt idx="2829" formatCode="#,##0.00">
                  <c:v>79261.73</c:v>
                </c:pt>
                <c:pt idx="2830" formatCode="#,##0.00">
                  <c:v>79213.14</c:v>
                </c:pt>
                <c:pt idx="2831" formatCode="#,##0.00">
                  <c:v>79164.63</c:v>
                </c:pt>
                <c:pt idx="2832" formatCode="#,##0.00">
                  <c:v>79116.17</c:v>
                </c:pt>
                <c:pt idx="2833" formatCode="#,##0.00">
                  <c:v>79067.8</c:v>
                </c:pt>
                <c:pt idx="2834" formatCode="#,##0.00">
                  <c:v>79019.460000000006</c:v>
                </c:pt>
                <c:pt idx="2835" formatCode="#,##0.00">
                  <c:v>78971.14</c:v>
                </c:pt>
                <c:pt idx="2836" formatCode="#,##0.00">
                  <c:v>78922.94</c:v>
                </c:pt>
                <c:pt idx="2837" formatCode="#,##0.00">
                  <c:v>78874.73</c:v>
                </c:pt>
                <c:pt idx="2838" formatCode="#,##0.00">
                  <c:v>78826.62</c:v>
                </c:pt>
                <c:pt idx="2839" formatCode="#,##0.00">
                  <c:v>78778.52</c:v>
                </c:pt>
                <c:pt idx="2840" formatCode="#,##0.00">
                  <c:v>78730.48</c:v>
                </c:pt>
                <c:pt idx="2841" formatCode="#,##0.00">
                  <c:v>78682.45</c:v>
                </c:pt>
                <c:pt idx="2842" formatCode="#,##0.00">
                  <c:v>78634.45</c:v>
                </c:pt>
                <c:pt idx="2843" formatCode="#,##0.00">
                  <c:v>78586.570000000007</c:v>
                </c:pt>
                <c:pt idx="2844" formatCode="#,##0.00">
                  <c:v>78538.78</c:v>
                </c:pt>
                <c:pt idx="2845" formatCode="#,##0.00">
                  <c:v>78491.02</c:v>
                </c:pt>
                <c:pt idx="2846" formatCode="#,##0.00">
                  <c:v>78443.320000000007</c:v>
                </c:pt>
                <c:pt idx="2847" formatCode="#,##0.00">
                  <c:v>78395.649999999994</c:v>
                </c:pt>
                <c:pt idx="2848" formatCode="#,##0.00">
                  <c:v>78348.009999999995</c:v>
                </c:pt>
                <c:pt idx="2849" formatCode="#,##0.00">
                  <c:v>78300.42</c:v>
                </c:pt>
                <c:pt idx="2850" formatCode="#,##0.00">
                  <c:v>78252.86</c:v>
                </c:pt>
                <c:pt idx="2851" formatCode="#,##0.00">
                  <c:v>78205.37</c:v>
                </c:pt>
                <c:pt idx="2852" formatCode="#,##0.00">
                  <c:v>78157.95</c:v>
                </c:pt>
                <c:pt idx="2853" formatCode="#,##0.00">
                  <c:v>78110.570000000007</c:v>
                </c:pt>
                <c:pt idx="2854" formatCode="#,##0.00">
                  <c:v>78063.28</c:v>
                </c:pt>
                <c:pt idx="2855" formatCode="#,##0.00">
                  <c:v>78016.94</c:v>
                </c:pt>
                <c:pt idx="2856" formatCode="#,##0.00">
                  <c:v>77995.05</c:v>
                </c:pt>
                <c:pt idx="2857" formatCode="#,##0.00">
                  <c:v>77934.210000000006</c:v>
                </c:pt>
                <c:pt idx="2858" formatCode="#,##0.00">
                  <c:v>77882.27</c:v>
                </c:pt>
                <c:pt idx="2859" formatCode="#,##0.00">
                  <c:v>77833.09</c:v>
                </c:pt>
                <c:pt idx="2860" formatCode="#,##0.00">
                  <c:v>77785.070000000007</c:v>
                </c:pt>
                <c:pt idx="2861" formatCode="#,##0.00">
                  <c:v>77738.039999999994</c:v>
                </c:pt>
                <c:pt idx="2862" formatCode="#,##0.00">
                  <c:v>77690.97</c:v>
                </c:pt>
                <c:pt idx="2863" formatCode="#,##0.00">
                  <c:v>77643.77</c:v>
                </c:pt>
                <c:pt idx="2864" formatCode="#,##0.00">
                  <c:v>77596.7</c:v>
                </c:pt>
                <c:pt idx="2865" formatCode="#,##0.00">
                  <c:v>77549.789999999994</c:v>
                </c:pt>
                <c:pt idx="2866" formatCode="#,##0.00">
                  <c:v>77503.009999999995</c:v>
                </c:pt>
                <c:pt idx="2867" formatCode="#,##0.00">
                  <c:v>77456.28</c:v>
                </c:pt>
                <c:pt idx="2868" formatCode="#,##0.00">
                  <c:v>77409.63</c:v>
                </c:pt>
                <c:pt idx="2869" formatCode="#,##0.00">
                  <c:v>77363.02</c:v>
                </c:pt>
                <c:pt idx="2870" formatCode="#,##0.00">
                  <c:v>77316.45</c:v>
                </c:pt>
                <c:pt idx="2871" formatCode="#,##0.00">
                  <c:v>77269.98</c:v>
                </c:pt>
                <c:pt idx="2872" formatCode="#,##0.00">
                  <c:v>77223.53</c:v>
                </c:pt>
                <c:pt idx="2873" formatCode="#,##0.00">
                  <c:v>77177.17</c:v>
                </c:pt>
                <c:pt idx="2874" formatCode="#,##0.00">
                  <c:v>77130.899999999994</c:v>
                </c:pt>
                <c:pt idx="2875" formatCode="#,##0.00">
                  <c:v>77084.61</c:v>
                </c:pt>
                <c:pt idx="2876" formatCode="#,##0.00">
                  <c:v>77038.399999999994</c:v>
                </c:pt>
                <c:pt idx="2877" formatCode="#,##0.00">
                  <c:v>76992.259999999995</c:v>
                </c:pt>
                <c:pt idx="2878" formatCode="#,##0.00">
                  <c:v>76946.19</c:v>
                </c:pt>
                <c:pt idx="2879" formatCode="#,##0.00">
                  <c:v>76900.149999999994</c:v>
                </c:pt>
                <c:pt idx="2880" formatCode="#,##0.00">
                  <c:v>76854.17</c:v>
                </c:pt>
                <c:pt idx="2881" formatCode="#,##0.00">
                  <c:v>76808.27</c:v>
                </c:pt>
                <c:pt idx="2882" formatCode="#,##0.00">
                  <c:v>76762.44</c:v>
                </c:pt>
                <c:pt idx="2883" formatCode="#,##0.00">
                  <c:v>76716.62</c:v>
                </c:pt>
                <c:pt idx="2884" formatCode="#,##0.00">
                  <c:v>76670.91</c:v>
                </c:pt>
                <c:pt idx="2885" formatCode="#,##0.00">
                  <c:v>76625.25</c:v>
                </c:pt>
                <c:pt idx="2886" formatCode="#,##0.00">
                  <c:v>76579.62</c:v>
                </c:pt>
                <c:pt idx="2887" formatCode="#,##0.00">
                  <c:v>76534.11</c:v>
                </c:pt>
                <c:pt idx="2888" formatCode="#,##0.00">
                  <c:v>76488.58</c:v>
                </c:pt>
                <c:pt idx="2889" formatCode="#,##0.00">
                  <c:v>76443.13</c:v>
                </c:pt>
                <c:pt idx="2890" formatCode="#,##0.00">
                  <c:v>76397.740000000005</c:v>
                </c:pt>
                <c:pt idx="2891" formatCode="#,##0.00">
                  <c:v>76352.41</c:v>
                </c:pt>
                <c:pt idx="2892" formatCode="#,##0.00">
                  <c:v>76307.210000000006</c:v>
                </c:pt>
                <c:pt idx="2893" formatCode="#,##0.00">
                  <c:v>76261.97</c:v>
                </c:pt>
                <c:pt idx="2894" formatCode="#,##0.00">
                  <c:v>76216.77</c:v>
                </c:pt>
                <c:pt idx="2895" formatCode="#,##0.00">
                  <c:v>76171.679999999993</c:v>
                </c:pt>
                <c:pt idx="2896" formatCode="#,##0.00">
                  <c:v>76126.64</c:v>
                </c:pt>
                <c:pt idx="2897" formatCode="#,##0.00">
                  <c:v>76081.63</c:v>
                </c:pt>
                <c:pt idx="2898" formatCode="#,##0.00">
                  <c:v>76036.73</c:v>
                </c:pt>
                <c:pt idx="2899" formatCode="#,##0.00">
                  <c:v>75991.87</c:v>
                </c:pt>
                <c:pt idx="2900" formatCode="#,##0.00">
                  <c:v>75947.05</c:v>
                </c:pt>
                <c:pt idx="2901" formatCode="#,##0.00">
                  <c:v>75902.34</c:v>
                </c:pt>
                <c:pt idx="2902" formatCode="#,##0.00">
                  <c:v>75857.679999999993</c:v>
                </c:pt>
                <c:pt idx="2903" formatCode="#,##0.00">
                  <c:v>75813.119999999995</c:v>
                </c:pt>
                <c:pt idx="2904" formatCode="#,##0.00">
                  <c:v>75768.59</c:v>
                </c:pt>
                <c:pt idx="2905" formatCode="#,##0.00">
                  <c:v>75724.149999999994</c:v>
                </c:pt>
                <c:pt idx="2906" formatCode="#,##0.00">
                  <c:v>75679.7</c:v>
                </c:pt>
                <c:pt idx="2907" formatCode="#,##0.00">
                  <c:v>75635.350000000006</c:v>
                </c:pt>
                <c:pt idx="2908" formatCode="#,##0.00">
                  <c:v>75591.05</c:v>
                </c:pt>
                <c:pt idx="2909" formatCode="#,##0.00">
                  <c:v>75546.789999999994</c:v>
                </c:pt>
                <c:pt idx="2910" formatCode="#,##0.00">
                  <c:v>75502.570000000007</c:v>
                </c:pt>
                <c:pt idx="2911" formatCode="#,##0.00">
                  <c:v>75458.45</c:v>
                </c:pt>
                <c:pt idx="2912" formatCode="#,##0.00">
                  <c:v>75414.34</c:v>
                </c:pt>
                <c:pt idx="2913" formatCode="#,##0.00">
                  <c:v>75370.320000000007</c:v>
                </c:pt>
                <c:pt idx="2914" formatCode="#,##0.00">
                  <c:v>75326.3</c:v>
                </c:pt>
                <c:pt idx="2915" formatCode="#,##0.00">
                  <c:v>75282.350000000006</c:v>
                </c:pt>
                <c:pt idx="2916" formatCode="#,##0.00">
                  <c:v>75238.52</c:v>
                </c:pt>
                <c:pt idx="2917" formatCode="#,##0.00">
                  <c:v>75194.66</c:v>
                </c:pt>
                <c:pt idx="2918" formatCode="#,##0.00">
                  <c:v>75150.94</c:v>
                </c:pt>
                <c:pt idx="2919" formatCode="#,##0.00">
                  <c:v>75107.289999999994</c:v>
                </c:pt>
                <c:pt idx="2920" formatCode="#,##0.00">
                  <c:v>75063.7</c:v>
                </c:pt>
                <c:pt idx="2921" formatCode="#,##0.00">
                  <c:v>75020.160000000003</c:v>
                </c:pt>
                <c:pt idx="2922" formatCode="#,##0.00">
                  <c:v>74976.7</c:v>
                </c:pt>
                <c:pt idx="2923" formatCode="#,##0.00">
                  <c:v>74933.3</c:v>
                </c:pt>
                <c:pt idx="2924" formatCode="#,##0.00">
                  <c:v>74889.990000000005</c:v>
                </c:pt>
                <c:pt idx="2925" formatCode="#,##0.00">
                  <c:v>74846.73</c:v>
                </c:pt>
                <c:pt idx="2926" formatCode="#,##0.00">
                  <c:v>74803.56</c:v>
                </c:pt>
                <c:pt idx="2927" formatCode="#,##0.00">
                  <c:v>74760.42</c:v>
                </c:pt>
                <c:pt idx="2928" formatCode="#,##0.00">
                  <c:v>74717.37</c:v>
                </c:pt>
                <c:pt idx="2929" formatCode="#,##0.00">
                  <c:v>74674.33</c:v>
                </c:pt>
                <c:pt idx="2930" formatCode="#,##0.00">
                  <c:v>74631.38</c:v>
                </c:pt>
                <c:pt idx="2931" formatCode="#,##0.00">
                  <c:v>74588.45</c:v>
                </c:pt>
                <c:pt idx="2932" formatCode="#,##0.00">
                  <c:v>74545.58</c:v>
                </c:pt>
                <c:pt idx="2933" formatCode="#,##0.00">
                  <c:v>74502.78</c:v>
                </c:pt>
                <c:pt idx="2934" formatCode="#,##0.00">
                  <c:v>74460.02</c:v>
                </c:pt>
                <c:pt idx="2935" formatCode="#,##0.00">
                  <c:v>74417.41</c:v>
                </c:pt>
                <c:pt idx="2936" formatCode="#,##0.00">
                  <c:v>74374.8</c:v>
                </c:pt>
                <c:pt idx="2937" formatCode="#,##0.00">
                  <c:v>74332.27</c:v>
                </c:pt>
                <c:pt idx="2938" formatCode="#,##0.00">
                  <c:v>74289.850000000006</c:v>
                </c:pt>
                <c:pt idx="2939" formatCode="#,##0.00">
                  <c:v>74247.41</c:v>
                </c:pt>
                <c:pt idx="2940" formatCode="#,##0.00">
                  <c:v>74205.02</c:v>
                </c:pt>
                <c:pt idx="2941" formatCode="#,##0.00">
                  <c:v>74162.75</c:v>
                </c:pt>
                <c:pt idx="2942" formatCode="#,##0.00">
                  <c:v>74120.490000000005</c:v>
                </c:pt>
                <c:pt idx="2943" formatCode="#,##0.00">
                  <c:v>74078.28</c:v>
                </c:pt>
                <c:pt idx="2944" formatCode="#,##0.00">
                  <c:v>74036.17</c:v>
                </c:pt>
                <c:pt idx="2945" formatCode="#,##0.00">
                  <c:v>73994.070000000007</c:v>
                </c:pt>
                <c:pt idx="2946" formatCode="#,##0.00">
                  <c:v>73952.06</c:v>
                </c:pt>
                <c:pt idx="2947" formatCode="#,##0.00">
                  <c:v>73910.11</c:v>
                </c:pt>
                <c:pt idx="2948" formatCode="#,##0.00">
                  <c:v>73868.2</c:v>
                </c:pt>
                <c:pt idx="2949" formatCode="#,##0.00">
                  <c:v>73826.38</c:v>
                </c:pt>
                <c:pt idx="2950" formatCode="#,##0.00">
                  <c:v>73784.639999999999</c:v>
                </c:pt>
                <c:pt idx="2951" formatCode="#,##0.00">
                  <c:v>73742.94</c:v>
                </c:pt>
                <c:pt idx="2952" formatCode="#,##0.00">
                  <c:v>73701.27</c:v>
                </c:pt>
                <c:pt idx="2953" formatCode="#,##0.00">
                  <c:v>73659.66</c:v>
                </c:pt>
                <c:pt idx="2954" formatCode="#,##0.00">
                  <c:v>73618</c:v>
                </c:pt>
                <c:pt idx="2955" formatCode="#,##0.00">
                  <c:v>73576.47</c:v>
                </c:pt>
                <c:pt idx="2956" formatCode="#,##0.00">
                  <c:v>73534.990000000005</c:v>
                </c:pt>
                <c:pt idx="2957" formatCode="#,##0.00">
                  <c:v>73493.61</c:v>
                </c:pt>
                <c:pt idx="2958" formatCode="#,##0.00">
                  <c:v>73452.3</c:v>
                </c:pt>
                <c:pt idx="2959" formatCode="#,##0.00">
                  <c:v>73411.070000000007</c:v>
                </c:pt>
                <c:pt idx="2960" formatCode="#,##0.00">
                  <c:v>73369.91</c:v>
                </c:pt>
                <c:pt idx="2961" formatCode="#,##0.00">
                  <c:v>73328.86</c:v>
                </c:pt>
                <c:pt idx="2962" formatCode="#,##0.00">
                  <c:v>73287.839999999997</c:v>
                </c:pt>
                <c:pt idx="2963" formatCode="#,##0.00">
                  <c:v>73246.95</c:v>
                </c:pt>
                <c:pt idx="2964" formatCode="#,##0.00">
                  <c:v>73206.009999999995</c:v>
                </c:pt>
                <c:pt idx="2965" formatCode="#,##0.00">
                  <c:v>73165.149999999994</c:v>
                </c:pt>
                <c:pt idx="2966" formatCode="#,##0.00">
                  <c:v>73124.37</c:v>
                </c:pt>
                <c:pt idx="2967" formatCode="#,##0.00">
                  <c:v>73083.63</c:v>
                </c:pt>
                <c:pt idx="2968" formatCode="#,##0.00">
                  <c:v>73042.95</c:v>
                </c:pt>
                <c:pt idx="2969" formatCode="#,##0.00">
                  <c:v>73002.38</c:v>
                </c:pt>
                <c:pt idx="2970" formatCode="#,##0.00">
                  <c:v>72961.8</c:v>
                </c:pt>
                <c:pt idx="2971" formatCode="#,##0.00">
                  <c:v>72921.34</c:v>
                </c:pt>
                <c:pt idx="2972" formatCode="#,##0.00">
                  <c:v>72880.88</c:v>
                </c:pt>
                <c:pt idx="2973" formatCode="#,##0.00">
                  <c:v>72840.460000000006</c:v>
                </c:pt>
                <c:pt idx="2974" formatCode="#,##0.00">
                  <c:v>72800.070000000007</c:v>
                </c:pt>
                <c:pt idx="2975" formatCode="#,##0.00">
                  <c:v>72759.75</c:v>
                </c:pt>
                <c:pt idx="2976" formatCode="#,##0.00">
                  <c:v>72719.53</c:v>
                </c:pt>
                <c:pt idx="2977" formatCode="#,##0.00">
                  <c:v>72679.33</c:v>
                </c:pt>
                <c:pt idx="2978" formatCode="#,##0.00">
                  <c:v>72639.199999999997</c:v>
                </c:pt>
                <c:pt idx="2979" formatCode="#,##0.00">
                  <c:v>72599.12</c:v>
                </c:pt>
                <c:pt idx="2980" formatCode="#,##0.00">
                  <c:v>72559.100000000006</c:v>
                </c:pt>
                <c:pt idx="2981" formatCode="#,##0.00">
                  <c:v>72519.210000000006</c:v>
                </c:pt>
                <c:pt idx="2982" formatCode="#,##0.00">
                  <c:v>72479.320000000007</c:v>
                </c:pt>
                <c:pt idx="2983" formatCode="#,##0.00">
                  <c:v>72439.520000000004</c:v>
                </c:pt>
                <c:pt idx="2984" formatCode="#,##0.00">
                  <c:v>72399.78</c:v>
                </c:pt>
                <c:pt idx="2985" formatCode="#,##0.00">
                  <c:v>72360.100000000006</c:v>
                </c:pt>
                <c:pt idx="2986" formatCode="#,##0.00">
                  <c:v>72320.52</c:v>
                </c:pt>
                <c:pt idx="2987" formatCode="#,##0.00">
                  <c:v>72280.960000000006</c:v>
                </c:pt>
                <c:pt idx="2988" formatCode="#,##0.00">
                  <c:v>72241.460000000006</c:v>
                </c:pt>
                <c:pt idx="2989" formatCode="#,##0.00">
                  <c:v>72202</c:v>
                </c:pt>
                <c:pt idx="2990" formatCode="#,##0.00">
                  <c:v>72162.61</c:v>
                </c:pt>
                <c:pt idx="2991" formatCode="#,##0.00">
                  <c:v>72123.320000000007</c:v>
                </c:pt>
                <c:pt idx="2992" formatCode="#,##0.00">
                  <c:v>72084.08</c:v>
                </c:pt>
                <c:pt idx="2993" formatCode="#,##0.00">
                  <c:v>72044.899999999994</c:v>
                </c:pt>
                <c:pt idx="2994" formatCode="#,##0.00">
                  <c:v>72005.78</c:v>
                </c:pt>
                <c:pt idx="2995" formatCode="#,##0.00">
                  <c:v>71966.679999999993</c:v>
                </c:pt>
                <c:pt idx="2996" formatCode="#,##0.00">
                  <c:v>71927.66</c:v>
                </c:pt>
                <c:pt idx="2997" formatCode="#,##0.00">
                  <c:v>71888.679999999993</c:v>
                </c:pt>
                <c:pt idx="2998" formatCode="#,##0.00">
                  <c:v>71849.78</c:v>
                </c:pt>
                <c:pt idx="2999" formatCode="#,##0.00">
                  <c:v>71810.899999999994</c:v>
                </c:pt>
                <c:pt idx="3000" formatCode="#,##0.00">
                  <c:v>71772.06</c:v>
                </c:pt>
                <c:pt idx="3001" formatCode="#,##0.00">
                  <c:v>71733.34</c:v>
                </c:pt>
                <c:pt idx="3002" formatCode="#,##0.00">
                  <c:v>71694.63</c:v>
                </c:pt>
                <c:pt idx="3003" formatCode="#,##0.00">
                  <c:v>71656.039999999994</c:v>
                </c:pt>
                <c:pt idx="3004" formatCode="#,##0.00">
                  <c:v>71617.41</c:v>
                </c:pt>
                <c:pt idx="3005" formatCode="#,##0.00">
                  <c:v>71578.880000000005</c:v>
                </c:pt>
                <c:pt idx="3006" formatCode="#,##0.00">
                  <c:v>71540.41</c:v>
                </c:pt>
                <c:pt idx="3007" formatCode="#,##0.00">
                  <c:v>71501.98</c:v>
                </c:pt>
                <c:pt idx="3008" formatCode="#,##0.00">
                  <c:v>71463.61</c:v>
                </c:pt>
                <c:pt idx="3009" formatCode="#,##0.00">
                  <c:v>71425.22</c:v>
                </c:pt>
                <c:pt idx="3010" formatCode="#,##0.00">
                  <c:v>71386.899999999994</c:v>
                </c:pt>
                <c:pt idx="3011" formatCode="#,##0.00">
                  <c:v>71348.69</c:v>
                </c:pt>
                <c:pt idx="3012" formatCode="#,##0.00">
                  <c:v>71310.539999999994</c:v>
                </c:pt>
                <c:pt idx="3013" formatCode="#,##0.00">
                  <c:v>71272.460000000006</c:v>
                </c:pt>
                <c:pt idx="3014" formatCode="#,##0.00">
                  <c:v>71234.44</c:v>
                </c:pt>
                <c:pt idx="3015" formatCode="#,##0.00">
                  <c:v>71196.42</c:v>
                </c:pt>
                <c:pt idx="3016" formatCode="#,##0.00">
                  <c:v>71158.47</c:v>
                </c:pt>
                <c:pt idx="3017" formatCode="#,##0.00">
                  <c:v>71120.600000000006</c:v>
                </c:pt>
                <c:pt idx="3018" formatCode="#,##0.00">
                  <c:v>71082.759999999995</c:v>
                </c:pt>
                <c:pt idx="3019" formatCode="#,##0.00">
                  <c:v>71044.990000000005</c:v>
                </c:pt>
                <c:pt idx="3020" formatCode="#,##0.00">
                  <c:v>71007.240000000005</c:v>
                </c:pt>
                <c:pt idx="3021" formatCode="#,##0.00">
                  <c:v>70969.52</c:v>
                </c:pt>
                <c:pt idx="3022" formatCode="#,##0.00">
                  <c:v>70931.820000000007</c:v>
                </c:pt>
                <c:pt idx="3023" formatCode="#,##0.00">
                  <c:v>70894.210000000006</c:v>
                </c:pt>
                <c:pt idx="3024" formatCode="#,##0.00">
                  <c:v>70856.69</c:v>
                </c:pt>
                <c:pt idx="3025" formatCode="#,##0.00">
                  <c:v>70819.179999999993</c:v>
                </c:pt>
                <c:pt idx="3026" formatCode="#,##0.00">
                  <c:v>70781.72</c:v>
                </c:pt>
                <c:pt idx="3027" formatCode="#,##0.00">
                  <c:v>70744.34</c:v>
                </c:pt>
                <c:pt idx="3028" formatCode="#,##0.00">
                  <c:v>70706.98</c:v>
                </c:pt>
                <c:pt idx="3029" formatCode="#,##0.00">
                  <c:v>70669.7</c:v>
                </c:pt>
                <c:pt idx="3030" formatCode="#,##0.00">
                  <c:v>70632.47</c:v>
                </c:pt>
                <c:pt idx="3031" formatCode="#,##0.00">
                  <c:v>70595.25</c:v>
                </c:pt>
                <c:pt idx="3032" formatCode="#,##0.00">
                  <c:v>70558.09</c:v>
                </c:pt>
                <c:pt idx="3033" formatCode="#,##0.00">
                  <c:v>70521.03</c:v>
                </c:pt>
                <c:pt idx="3034" formatCode="#,##0.00">
                  <c:v>70483.98</c:v>
                </c:pt>
                <c:pt idx="3035" formatCode="#,##0.00">
                  <c:v>70446.98</c:v>
                </c:pt>
                <c:pt idx="3036" formatCode="#,##0.00">
                  <c:v>70410.039999999994</c:v>
                </c:pt>
                <c:pt idx="3037" formatCode="#,##0.00">
                  <c:v>70373.16</c:v>
                </c:pt>
                <c:pt idx="3038" formatCode="#,##0.00">
                  <c:v>70336.3</c:v>
                </c:pt>
                <c:pt idx="3039" formatCode="#,##0.00">
                  <c:v>70299.56</c:v>
                </c:pt>
                <c:pt idx="3040" formatCode="#,##0.00">
                  <c:v>70262.820000000007</c:v>
                </c:pt>
                <c:pt idx="3041" formatCode="#,##0.00">
                  <c:v>70226.100000000006</c:v>
                </c:pt>
                <c:pt idx="3042" formatCode="#,##0.00">
                  <c:v>70189.45</c:v>
                </c:pt>
                <c:pt idx="3043" formatCode="#,##0.00">
                  <c:v>70152.86</c:v>
                </c:pt>
                <c:pt idx="3044" formatCode="#,##0.00">
                  <c:v>70116.34</c:v>
                </c:pt>
                <c:pt idx="3045" formatCode="#,##0.00">
                  <c:v>70079.87</c:v>
                </c:pt>
                <c:pt idx="3046" formatCode="#,##0.00">
                  <c:v>70043.48</c:v>
                </c:pt>
                <c:pt idx="3047" formatCode="#,##0.00">
                  <c:v>70007.14</c:v>
                </c:pt>
                <c:pt idx="3048" formatCode="#,##0.00">
                  <c:v>69970.83</c:v>
                </c:pt>
                <c:pt idx="3049" formatCode="#,##0.00">
                  <c:v>69934.52</c:v>
                </c:pt>
                <c:pt idx="3050" formatCode="#,##0.00">
                  <c:v>69898.28</c:v>
                </c:pt>
                <c:pt idx="3051" formatCode="#,##0.00">
                  <c:v>69862.12</c:v>
                </c:pt>
                <c:pt idx="3052" formatCode="#,##0.00">
                  <c:v>69826.009999999995</c:v>
                </c:pt>
                <c:pt idx="3053" formatCode="#,##0.00">
                  <c:v>69789.95</c:v>
                </c:pt>
                <c:pt idx="3054" formatCode="#,##0.00">
                  <c:v>69753.95</c:v>
                </c:pt>
                <c:pt idx="3055" formatCode="#,##0.00">
                  <c:v>69717.95</c:v>
                </c:pt>
                <c:pt idx="3056" formatCode="#,##0.00">
                  <c:v>69682.009999999995</c:v>
                </c:pt>
                <c:pt idx="3057" formatCode="#,##0.00">
                  <c:v>69646.149999999994</c:v>
                </c:pt>
                <c:pt idx="3058" formatCode="#,##0.00">
                  <c:v>69610.320000000007</c:v>
                </c:pt>
                <c:pt idx="3059" formatCode="#,##0.00">
                  <c:v>69574.5</c:v>
                </c:pt>
                <c:pt idx="3060" formatCode="#,##0.00">
                  <c:v>69538.75</c:v>
                </c:pt>
                <c:pt idx="3061" formatCode="#,##0.00">
                  <c:v>69503.02</c:v>
                </c:pt>
                <c:pt idx="3062" formatCode="#,##0.00">
                  <c:v>69467.399999999994</c:v>
                </c:pt>
                <c:pt idx="3063" formatCode="#,##0.00">
                  <c:v>69431.839999999997</c:v>
                </c:pt>
                <c:pt idx="3064" formatCode="#,##0.00">
                  <c:v>69396.3</c:v>
                </c:pt>
                <c:pt idx="3065" formatCode="#,##0.00">
                  <c:v>69360.800000000003</c:v>
                </c:pt>
                <c:pt idx="3066" formatCode="#,##0.00">
                  <c:v>69325.34</c:v>
                </c:pt>
                <c:pt idx="3067" formatCode="#,##0.00">
                  <c:v>69289.95</c:v>
                </c:pt>
                <c:pt idx="3068" formatCode="#,##0.00">
                  <c:v>69254.59</c:v>
                </c:pt>
                <c:pt idx="3069" formatCode="#,##0.00">
                  <c:v>69219.31</c:v>
                </c:pt>
                <c:pt idx="3070" formatCode="#,##0.00">
                  <c:v>69184.09</c:v>
                </c:pt>
                <c:pt idx="3071" formatCode="#,##0.00">
                  <c:v>69148.91</c:v>
                </c:pt>
                <c:pt idx="3072" formatCode="#,##0.00">
                  <c:v>69113.75</c:v>
                </c:pt>
                <c:pt idx="3073" formatCode="#,##0.00">
                  <c:v>69078.64</c:v>
                </c:pt>
                <c:pt idx="3074" formatCode="#,##0.00">
                  <c:v>69043.56</c:v>
                </c:pt>
                <c:pt idx="3075" formatCode="#,##0.00">
                  <c:v>69008.539999999994</c:v>
                </c:pt>
                <c:pt idx="3076" formatCode="#,##0.00">
                  <c:v>68973.55</c:v>
                </c:pt>
                <c:pt idx="3077" formatCode="#,##0.00">
                  <c:v>68938.61</c:v>
                </c:pt>
                <c:pt idx="3078" formatCode="#,##0.00">
                  <c:v>68903.7</c:v>
                </c:pt>
                <c:pt idx="3079" formatCode="#,##0.00">
                  <c:v>68868.800000000003</c:v>
                </c:pt>
                <c:pt idx="3080" formatCode="#,##0.00">
                  <c:v>68833.98</c:v>
                </c:pt>
                <c:pt idx="3081" formatCode="#,##0.00">
                  <c:v>68799.19</c:v>
                </c:pt>
                <c:pt idx="3082" formatCode="#,##0.00">
                  <c:v>68764.38</c:v>
                </c:pt>
                <c:pt idx="3083" formatCode="#,##0.00">
                  <c:v>68729.78</c:v>
                </c:pt>
                <c:pt idx="3084" formatCode="#,##0.00">
                  <c:v>68695.259999999995</c:v>
                </c:pt>
                <c:pt idx="3085" formatCode="#,##0.00">
                  <c:v>68660.45</c:v>
                </c:pt>
                <c:pt idx="3086" formatCode="#,##0.00">
                  <c:v>68625.81</c:v>
                </c:pt>
                <c:pt idx="3087" formatCode="#,##0.00">
                  <c:v>68591.25</c:v>
                </c:pt>
                <c:pt idx="3088" formatCode="#,##0.00">
                  <c:v>68556.710000000006</c:v>
                </c:pt>
                <c:pt idx="3089" formatCode="#,##0.00">
                  <c:v>68522.22</c:v>
                </c:pt>
                <c:pt idx="3090" formatCode="#,##0.00">
                  <c:v>68487.8</c:v>
                </c:pt>
                <c:pt idx="3091" formatCode="#,##0.00">
                  <c:v>68453.41</c:v>
                </c:pt>
                <c:pt idx="3092" formatCode="#,##0.00">
                  <c:v>68419.3</c:v>
                </c:pt>
                <c:pt idx="3093" formatCode="#,##0.00">
                  <c:v>68384.91</c:v>
                </c:pt>
                <c:pt idx="3094" formatCode="#,##0.00">
                  <c:v>68350.61</c:v>
                </c:pt>
                <c:pt idx="3095" formatCode="#,##0.00">
                  <c:v>68316.350000000006</c:v>
                </c:pt>
                <c:pt idx="3096" formatCode="#,##0.00">
                  <c:v>68282.17</c:v>
                </c:pt>
                <c:pt idx="3097" formatCode="#,##0.00">
                  <c:v>68248</c:v>
                </c:pt>
                <c:pt idx="3098" formatCode="#,##0.00">
                  <c:v>68213.91</c:v>
                </c:pt>
                <c:pt idx="3099" formatCode="#,##0.00">
                  <c:v>68179.87</c:v>
                </c:pt>
                <c:pt idx="3100" formatCode="#,##0.00">
                  <c:v>68145.87</c:v>
                </c:pt>
                <c:pt idx="3101" formatCode="#,##0.00">
                  <c:v>68111.91</c:v>
                </c:pt>
                <c:pt idx="3102" formatCode="#,##0.00">
                  <c:v>68078.009999999995</c:v>
                </c:pt>
                <c:pt idx="3103" formatCode="#,##0.00">
                  <c:v>68044.100000000006</c:v>
                </c:pt>
                <c:pt idx="3104" formatCode="#,##0.00">
                  <c:v>68010.28</c:v>
                </c:pt>
                <c:pt idx="3105" formatCode="#,##0.00">
                  <c:v>67976.479999999996</c:v>
                </c:pt>
                <c:pt idx="3106" formatCode="#,##0.00">
                  <c:v>67942.720000000001</c:v>
                </c:pt>
                <c:pt idx="3107" formatCode="#,##0.00">
                  <c:v>67908.98</c:v>
                </c:pt>
                <c:pt idx="3108" formatCode="#,##0.00">
                  <c:v>67875.28</c:v>
                </c:pt>
                <c:pt idx="3109" formatCode="#,##0.00">
                  <c:v>67841.61</c:v>
                </c:pt>
                <c:pt idx="3110" formatCode="#,##0.00">
                  <c:v>67807.97</c:v>
                </c:pt>
                <c:pt idx="3111" formatCode="#,##0.00">
                  <c:v>67774.38</c:v>
                </c:pt>
                <c:pt idx="3112" formatCode="#,##0.00">
                  <c:v>67740.81</c:v>
                </c:pt>
                <c:pt idx="3113" formatCode="#,##0.00">
                  <c:v>67707.27</c:v>
                </c:pt>
                <c:pt idx="3114" formatCode="#,##0.00">
                  <c:v>67673.789999999994</c:v>
                </c:pt>
                <c:pt idx="3115" formatCode="#,##0.00">
                  <c:v>67640.3</c:v>
                </c:pt>
                <c:pt idx="3116" formatCode="#,##0.00">
                  <c:v>67606.92</c:v>
                </c:pt>
                <c:pt idx="3117" formatCode="#,##0.00">
                  <c:v>67573.539999999994</c:v>
                </c:pt>
                <c:pt idx="3118" formatCode="#,##0.00">
                  <c:v>67540.23</c:v>
                </c:pt>
                <c:pt idx="3119" formatCode="#,##0.00">
                  <c:v>67506.94</c:v>
                </c:pt>
                <c:pt idx="3120" formatCode="#,##0.00">
                  <c:v>67473.67</c:v>
                </c:pt>
                <c:pt idx="3121" formatCode="#,##0.00">
                  <c:v>67440.45</c:v>
                </c:pt>
                <c:pt idx="3122" formatCode="#,##0.00">
                  <c:v>67407.23</c:v>
                </c:pt>
                <c:pt idx="3123" formatCode="#,##0.00">
                  <c:v>67374.05</c:v>
                </c:pt>
                <c:pt idx="3124" formatCode="#,##0.00">
                  <c:v>67340.87</c:v>
                </c:pt>
                <c:pt idx="3125" formatCode="#,##0.00">
                  <c:v>67307.679999999993</c:v>
                </c:pt>
                <c:pt idx="3126" formatCode="#,##0.00">
                  <c:v>67274.58</c:v>
                </c:pt>
                <c:pt idx="3127" formatCode="#,##0.00">
                  <c:v>67241.36</c:v>
                </c:pt>
                <c:pt idx="3128" formatCode="#,##0.00">
                  <c:v>67208.320000000007</c:v>
                </c:pt>
                <c:pt idx="3129" formatCode="#,##0.00">
                  <c:v>67175.34</c:v>
                </c:pt>
                <c:pt idx="3130" formatCode="#,##0.00">
                  <c:v>67142.38</c:v>
                </c:pt>
                <c:pt idx="3131" formatCode="#,##0.00">
                  <c:v>67109.47</c:v>
                </c:pt>
                <c:pt idx="3132" formatCode="#,##0.00">
                  <c:v>67076.58</c:v>
                </c:pt>
                <c:pt idx="3133" formatCode="#,##0.00">
                  <c:v>67043.740000000005</c:v>
                </c:pt>
                <c:pt idx="3134" formatCode="#,##0.00">
                  <c:v>67010.899999999994</c:v>
                </c:pt>
                <c:pt idx="3135" formatCode="#,##0.00">
                  <c:v>66978.080000000002</c:v>
                </c:pt>
                <c:pt idx="3136" formatCode="#,##0.00">
                  <c:v>66945.3</c:v>
                </c:pt>
                <c:pt idx="3137" formatCode="#,##0.00">
                  <c:v>66912.570000000007</c:v>
                </c:pt>
                <c:pt idx="3138" formatCode="#,##0.00">
                  <c:v>66879.839999999997</c:v>
                </c:pt>
                <c:pt idx="3139" formatCode="#,##0.00">
                  <c:v>66847.149999999994</c:v>
                </c:pt>
                <c:pt idx="3140" formatCode="#,##0.00">
                  <c:v>66814.5</c:v>
                </c:pt>
                <c:pt idx="3141" formatCode="#,##0.00">
                  <c:v>66781.87</c:v>
                </c:pt>
                <c:pt idx="3142" formatCode="#,##0.00">
                  <c:v>66749.27</c:v>
                </c:pt>
                <c:pt idx="3143" formatCode="#,##0.00">
                  <c:v>66716.66</c:v>
                </c:pt>
                <c:pt idx="3144" formatCode="#,##0.00">
                  <c:v>66684.13</c:v>
                </c:pt>
                <c:pt idx="3145" formatCode="#,##0.00">
                  <c:v>66651.61</c:v>
                </c:pt>
                <c:pt idx="3146" formatCode="#,##0.00">
                  <c:v>66619.13</c:v>
                </c:pt>
                <c:pt idx="3147" formatCode="#,##0.00">
                  <c:v>66586.67</c:v>
                </c:pt>
                <c:pt idx="3148" formatCode="#,##0.00">
                  <c:v>66554.27</c:v>
                </c:pt>
                <c:pt idx="3149" formatCode="#,##0.00">
                  <c:v>66521.86</c:v>
                </c:pt>
                <c:pt idx="3150" formatCode="#,##0.00">
                  <c:v>66489.460000000006</c:v>
                </c:pt>
                <c:pt idx="3151" formatCode="#,##0.00">
                  <c:v>66457.09</c:v>
                </c:pt>
                <c:pt idx="3152" formatCode="#,##0.00">
                  <c:v>66424.78</c:v>
                </c:pt>
                <c:pt idx="3153" formatCode="#,##0.00">
                  <c:v>66392.52</c:v>
                </c:pt>
                <c:pt idx="3154" formatCode="#,##0.00">
                  <c:v>66360.31</c:v>
                </c:pt>
                <c:pt idx="3155" formatCode="#,##0.00">
                  <c:v>66328.09</c:v>
                </c:pt>
                <c:pt idx="3156" formatCode="#,##0.00">
                  <c:v>66295.929999999993</c:v>
                </c:pt>
                <c:pt idx="3157" formatCode="#,##0.00">
                  <c:v>66263.78</c:v>
                </c:pt>
                <c:pt idx="3158" formatCode="#,##0.00">
                  <c:v>66231.67</c:v>
                </c:pt>
                <c:pt idx="3159" formatCode="#,##0.00">
                  <c:v>66199.58</c:v>
                </c:pt>
                <c:pt idx="3160" formatCode="#,##0.00">
                  <c:v>66167.48</c:v>
                </c:pt>
                <c:pt idx="3161" formatCode="#,##0.00">
                  <c:v>66135.39</c:v>
                </c:pt>
                <c:pt idx="3162" formatCode="#,##0.00">
                  <c:v>66103.34</c:v>
                </c:pt>
                <c:pt idx="3163" formatCode="#,##0.00">
                  <c:v>66071.33</c:v>
                </c:pt>
                <c:pt idx="3164" formatCode="#,##0.00">
                  <c:v>66039.33</c:v>
                </c:pt>
                <c:pt idx="3165" formatCode="#,##0.00">
                  <c:v>66007.38</c:v>
                </c:pt>
                <c:pt idx="3166" formatCode="#,##0.00">
                  <c:v>65975.44</c:v>
                </c:pt>
                <c:pt idx="3167" formatCode="#,##0.00">
                  <c:v>65943.520000000004</c:v>
                </c:pt>
                <c:pt idx="3168" formatCode="#,##0.00">
                  <c:v>65911.66</c:v>
                </c:pt>
                <c:pt idx="3169" formatCode="#,##0.00">
                  <c:v>65879.8</c:v>
                </c:pt>
                <c:pt idx="3170" formatCode="#,##0.00">
                  <c:v>65847.990000000005</c:v>
                </c:pt>
                <c:pt idx="3171" formatCode="#,##0.00">
                  <c:v>65816.2</c:v>
                </c:pt>
                <c:pt idx="3172" formatCode="#,##0.00">
                  <c:v>65784.429999999993</c:v>
                </c:pt>
                <c:pt idx="3173" formatCode="#,##0.00">
                  <c:v>65751.88</c:v>
                </c:pt>
                <c:pt idx="3174" formatCode="#,##0.00">
                  <c:v>65720.2</c:v>
                </c:pt>
                <c:pt idx="3175" formatCode="#,##0.00">
                  <c:v>65688.88</c:v>
                </c:pt>
                <c:pt idx="3176" formatCode="#,##0.00">
                  <c:v>65657.39</c:v>
                </c:pt>
                <c:pt idx="3177" formatCode="#,##0.00">
                  <c:v>65625.84</c:v>
                </c:pt>
                <c:pt idx="3178" formatCode="#,##0.00">
                  <c:v>65594.2</c:v>
                </c:pt>
                <c:pt idx="3179" formatCode="#,##0.00">
                  <c:v>65562.570000000007</c:v>
                </c:pt>
                <c:pt idx="3180" formatCode="#,##0.00">
                  <c:v>65530.98</c:v>
                </c:pt>
                <c:pt idx="3181" formatCode="#,##0.00">
                  <c:v>65499.42</c:v>
                </c:pt>
                <c:pt idx="3182" formatCode="#,##0.00">
                  <c:v>65467.79</c:v>
                </c:pt>
                <c:pt idx="3183" formatCode="#,##0.00">
                  <c:v>65436.27</c:v>
                </c:pt>
                <c:pt idx="3184" formatCode="#,##0.00">
                  <c:v>65404.77</c:v>
                </c:pt>
                <c:pt idx="3185" formatCode="#,##0.00">
                  <c:v>65373.27</c:v>
                </c:pt>
                <c:pt idx="3186" formatCode="#,##0.00">
                  <c:v>65341.77</c:v>
                </c:pt>
                <c:pt idx="3187" formatCode="#,##0.00">
                  <c:v>65310.38</c:v>
                </c:pt>
                <c:pt idx="3188" formatCode="#,##0.00">
                  <c:v>65278.97</c:v>
                </c:pt>
                <c:pt idx="3189" formatCode="#,##0.00">
                  <c:v>65247.6</c:v>
                </c:pt>
                <c:pt idx="3190" formatCode="#,##0.00">
                  <c:v>65216.24</c:v>
                </c:pt>
                <c:pt idx="3191" formatCode="#,##0.00">
                  <c:v>65184.92</c:v>
                </c:pt>
                <c:pt idx="3192" formatCode="#,##0.00">
                  <c:v>65153.62</c:v>
                </c:pt>
                <c:pt idx="3193" formatCode="#,##0.00">
                  <c:v>65122.34</c:v>
                </c:pt>
                <c:pt idx="3194" formatCode="#,##0.00">
                  <c:v>65091.06</c:v>
                </c:pt>
                <c:pt idx="3195" formatCode="#,##0.00">
                  <c:v>65059.82</c:v>
                </c:pt>
                <c:pt idx="3196" formatCode="#,##0.00">
                  <c:v>65028.6</c:v>
                </c:pt>
                <c:pt idx="3197" formatCode="#,##0.00">
                  <c:v>64997.43</c:v>
                </c:pt>
                <c:pt idx="3198" formatCode="#,##0.00">
                  <c:v>64966.27</c:v>
                </c:pt>
                <c:pt idx="3199" formatCode="#,##0.00">
                  <c:v>64935.15</c:v>
                </c:pt>
                <c:pt idx="3200" formatCode="#,##0.00">
                  <c:v>64904.04</c:v>
                </c:pt>
                <c:pt idx="3201" formatCode="#,##0.00">
                  <c:v>64872.88</c:v>
                </c:pt>
                <c:pt idx="3202" formatCode="#,##0.00">
                  <c:v>64841.78</c:v>
                </c:pt>
                <c:pt idx="3203" formatCode="#,##0.00">
                  <c:v>64810.720000000001</c:v>
                </c:pt>
                <c:pt idx="3204" formatCode="#,##0.00">
                  <c:v>64779.66</c:v>
                </c:pt>
                <c:pt idx="3205" formatCode="#,##0.00">
                  <c:v>64748.66</c:v>
                </c:pt>
                <c:pt idx="3206" formatCode="#,##0.00">
                  <c:v>64717.67</c:v>
                </c:pt>
                <c:pt idx="3207" formatCode="#,##0.00">
                  <c:v>64686.69</c:v>
                </c:pt>
                <c:pt idx="3208" formatCode="#,##0.00">
                  <c:v>64655.71</c:v>
                </c:pt>
                <c:pt idx="3209" formatCode="#,##0.00">
                  <c:v>64624.78</c:v>
                </c:pt>
                <c:pt idx="3210" formatCode="#,##0.00">
                  <c:v>64593.81</c:v>
                </c:pt>
                <c:pt idx="3211" formatCode="#,##0.00">
                  <c:v>64562.89</c:v>
                </c:pt>
                <c:pt idx="3212" formatCode="#,##0.00">
                  <c:v>64531.98</c:v>
                </c:pt>
                <c:pt idx="3213" formatCode="#,##0.00">
                  <c:v>64501.08</c:v>
                </c:pt>
                <c:pt idx="3214" formatCode="#,##0.00">
                  <c:v>64470.21</c:v>
                </c:pt>
                <c:pt idx="3215" formatCode="#,##0.00">
                  <c:v>64439.35</c:v>
                </c:pt>
                <c:pt idx="3216" formatCode="#,##0.00">
                  <c:v>64408.480000000003</c:v>
                </c:pt>
                <c:pt idx="3217" formatCode="#,##0.00">
                  <c:v>64377.63</c:v>
                </c:pt>
                <c:pt idx="3218" formatCode="#,##0.00">
                  <c:v>64346.84</c:v>
                </c:pt>
                <c:pt idx="3219" formatCode="#,##0.00">
                  <c:v>64316.05</c:v>
                </c:pt>
                <c:pt idx="3220" formatCode="#,##0.00">
                  <c:v>64285.3</c:v>
                </c:pt>
                <c:pt idx="3221" formatCode="#,##0.00">
                  <c:v>64254.58</c:v>
                </c:pt>
                <c:pt idx="3222" formatCode="#,##0.00">
                  <c:v>64223.86</c:v>
                </c:pt>
                <c:pt idx="3223" formatCode="#,##0.00">
                  <c:v>64193.17</c:v>
                </c:pt>
                <c:pt idx="3224" formatCode="#,##0.00">
                  <c:v>64162.52</c:v>
                </c:pt>
                <c:pt idx="3225" formatCode="#,##0.00">
                  <c:v>64131.88</c:v>
                </c:pt>
                <c:pt idx="3226" formatCode="#,##0.00">
                  <c:v>64101.23</c:v>
                </c:pt>
                <c:pt idx="3227" formatCode="#,##0.00">
                  <c:v>64070.62</c:v>
                </c:pt>
                <c:pt idx="3228" formatCode="#,##0.00">
                  <c:v>64039.99</c:v>
                </c:pt>
                <c:pt idx="3229" formatCode="#,##0.00">
                  <c:v>64009.39</c:v>
                </c:pt>
                <c:pt idx="3230" formatCode="#,##0.00">
                  <c:v>63978.8</c:v>
                </c:pt>
                <c:pt idx="3231" formatCode="#,##0.00">
                  <c:v>63948.2</c:v>
                </c:pt>
                <c:pt idx="3232" formatCode="#,##0.00">
                  <c:v>63917.61</c:v>
                </c:pt>
                <c:pt idx="3233" formatCode="#,##0.00">
                  <c:v>63887.05</c:v>
                </c:pt>
                <c:pt idx="3234" formatCode="#,##0.00">
                  <c:v>63856.5</c:v>
                </c:pt>
                <c:pt idx="3235" formatCode="#,##0.00">
                  <c:v>63825.96</c:v>
                </c:pt>
                <c:pt idx="3236" formatCode="#,##0.00">
                  <c:v>63795.43</c:v>
                </c:pt>
                <c:pt idx="3237" formatCode="#,##0.00">
                  <c:v>63764.91</c:v>
                </c:pt>
                <c:pt idx="3238" formatCode="#,##0.00">
                  <c:v>63734.41</c:v>
                </c:pt>
                <c:pt idx="3239" formatCode="#,##0.00">
                  <c:v>63703.9</c:v>
                </c:pt>
                <c:pt idx="3240" formatCode="#,##0.00">
                  <c:v>63673.42</c:v>
                </c:pt>
                <c:pt idx="3241" formatCode="#,##0.00">
                  <c:v>63642.92</c:v>
                </c:pt>
                <c:pt idx="3242" formatCode="#,##0.00">
                  <c:v>63612.46</c:v>
                </c:pt>
                <c:pt idx="3243" formatCode="#,##0.00">
                  <c:v>63582</c:v>
                </c:pt>
                <c:pt idx="3244" formatCode="#,##0.00">
                  <c:v>63551.56</c:v>
                </c:pt>
                <c:pt idx="3245" formatCode="#,##0.00">
                  <c:v>63521.14</c:v>
                </c:pt>
                <c:pt idx="3246" formatCode="#,##0.00">
                  <c:v>63490.71</c:v>
                </c:pt>
                <c:pt idx="3247" formatCode="#,##0.00">
                  <c:v>63460.28</c:v>
                </c:pt>
                <c:pt idx="3248" formatCode="#,##0.00">
                  <c:v>63429.87</c:v>
                </c:pt>
                <c:pt idx="3249" formatCode="#,##0.00">
                  <c:v>63399.48</c:v>
                </c:pt>
                <c:pt idx="3250" formatCode="#,##0.00">
                  <c:v>63369.08</c:v>
                </c:pt>
                <c:pt idx="3251" formatCode="#,##0.00">
                  <c:v>63338.71</c:v>
                </c:pt>
                <c:pt idx="3252" formatCode="#,##0.00">
                  <c:v>63308.31</c:v>
                </c:pt>
                <c:pt idx="3253" formatCode="#,##0.00">
                  <c:v>63277.97</c:v>
                </c:pt>
                <c:pt idx="3254" formatCode="#,##0.00">
                  <c:v>63247.6</c:v>
                </c:pt>
                <c:pt idx="3255" formatCode="#,##0.00">
                  <c:v>63217.27</c:v>
                </c:pt>
                <c:pt idx="3256" formatCode="#,##0.00">
                  <c:v>63186.93</c:v>
                </c:pt>
                <c:pt idx="3257" formatCode="#,##0.00">
                  <c:v>63156.65</c:v>
                </c:pt>
                <c:pt idx="3258" formatCode="#,##0.00">
                  <c:v>63126.33</c:v>
                </c:pt>
                <c:pt idx="3259" formatCode="#,##0.00">
                  <c:v>63096.07</c:v>
                </c:pt>
                <c:pt idx="3260" formatCode="#,##0.00">
                  <c:v>63065.8</c:v>
                </c:pt>
                <c:pt idx="3261" formatCode="#,##0.00">
                  <c:v>63035.51</c:v>
                </c:pt>
                <c:pt idx="3262" formatCode="#,##0.00">
                  <c:v>63005.23</c:v>
                </c:pt>
                <c:pt idx="3263" formatCode="#,##0.00">
                  <c:v>62974.97</c:v>
                </c:pt>
                <c:pt idx="3264" formatCode="#,##0.00">
                  <c:v>62944.77</c:v>
                </c:pt>
                <c:pt idx="3265" formatCode="#,##0.00">
                  <c:v>62914.54</c:v>
                </c:pt>
                <c:pt idx="3266" formatCode="#,##0.00">
                  <c:v>62884.37</c:v>
                </c:pt>
                <c:pt idx="3267" formatCode="#,##0.00">
                  <c:v>62854.17</c:v>
                </c:pt>
                <c:pt idx="3268" formatCode="#,##0.00">
                  <c:v>62824.01</c:v>
                </c:pt>
                <c:pt idx="3269" formatCode="#,##0.00">
                  <c:v>62793.85</c:v>
                </c:pt>
                <c:pt idx="3270" formatCode="#,##0.00">
                  <c:v>62763.71</c:v>
                </c:pt>
                <c:pt idx="3271" formatCode="#,##0.00">
                  <c:v>62733.63</c:v>
                </c:pt>
                <c:pt idx="3272" formatCode="#,##0.00">
                  <c:v>62703.46</c:v>
                </c:pt>
                <c:pt idx="3273" formatCode="#,##0.00">
                  <c:v>62673.29</c:v>
                </c:pt>
                <c:pt idx="3274" formatCode="#,##0.00">
                  <c:v>62643.14</c:v>
                </c:pt>
                <c:pt idx="3275" formatCode="#,##0.00">
                  <c:v>62612.99</c:v>
                </c:pt>
                <c:pt idx="3276" formatCode="#,##0.00">
                  <c:v>62581.95</c:v>
                </c:pt>
                <c:pt idx="3277" formatCode="#,##0.00">
                  <c:v>62551.77</c:v>
                </c:pt>
                <c:pt idx="3278" formatCode="#,##0.00">
                  <c:v>62521.65</c:v>
                </c:pt>
                <c:pt idx="3279" formatCode="#,##0.00">
                  <c:v>62491.62</c:v>
                </c:pt>
                <c:pt idx="3280" formatCode="#,##0.00">
                  <c:v>62461.58</c:v>
                </c:pt>
                <c:pt idx="3281" formatCode="#,##0.00">
                  <c:v>62431.55</c:v>
                </c:pt>
                <c:pt idx="3282" formatCode="#,##0.00">
                  <c:v>62401.53</c:v>
                </c:pt>
                <c:pt idx="3283" formatCode="#,##0.00">
                  <c:v>62371.51</c:v>
                </c:pt>
                <c:pt idx="3284" formatCode="#,##0.00">
                  <c:v>62341.45</c:v>
                </c:pt>
                <c:pt idx="3285" formatCode="#,##0.00">
                  <c:v>62311.44</c:v>
                </c:pt>
                <c:pt idx="3286" formatCode="#,##0.00">
                  <c:v>62281.42</c:v>
                </c:pt>
                <c:pt idx="3287" formatCode="#,##0.00">
                  <c:v>62251.39</c:v>
                </c:pt>
                <c:pt idx="3288" formatCode="#,##0.00">
                  <c:v>62221.38</c:v>
                </c:pt>
                <c:pt idx="3289" formatCode="#,##0.00">
                  <c:v>62191.37</c:v>
                </c:pt>
                <c:pt idx="3290" formatCode="#,##0.00">
                  <c:v>62161.34</c:v>
                </c:pt>
                <c:pt idx="3291" formatCode="#,##0.00">
                  <c:v>62131.33</c:v>
                </c:pt>
                <c:pt idx="3292" formatCode="#,##0.00">
                  <c:v>62101.34</c:v>
                </c:pt>
                <c:pt idx="3293" formatCode="#,##0.00">
                  <c:v>62071.34</c:v>
                </c:pt>
                <c:pt idx="3294" formatCode="#,##0.00">
                  <c:v>62041.36</c:v>
                </c:pt>
                <c:pt idx="3295" formatCode="#,##0.00">
                  <c:v>62011.33</c:v>
                </c:pt>
                <c:pt idx="3296" formatCode="#,##0.00">
                  <c:v>61981.26</c:v>
                </c:pt>
                <c:pt idx="3297" formatCode="#,##0.00">
                  <c:v>61951.28</c:v>
                </c:pt>
                <c:pt idx="3298" formatCode="#,##0.00">
                  <c:v>61921.27</c:v>
                </c:pt>
                <c:pt idx="3299" formatCode="#,##0.00">
                  <c:v>61891.27</c:v>
                </c:pt>
                <c:pt idx="3300" formatCode="#,##0.00">
                  <c:v>61861.29</c:v>
                </c:pt>
                <c:pt idx="3301" formatCode="#,##0.00">
                  <c:v>61831.3</c:v>
                </c:pt>
                <c:pt idx="3302" formatCode="#,##0.00">
                  <c:v>61801.3</c:v>
                </c:pt>
                <c:pt idx="3303" formatCode="#,##0.00">
                  <c:v>61771.29</c:v>
                </c:pt>
                <c:pt idx="3304" formatCode="#,##0.00">
                  <c:v>61741.279999999999</c:v>
                </c:pt>
                <c:pt idx="3305" formatCode="#,##0.00">
                  <c:v>61711.24</c:v>
                </c:pt>
                <c:pt idx="3306" formatCode="#,##0.00">
                  <c:v>61681.2</c:v>
                </c:pt>
                <c:pt idx="3307" formatCode="#,##0.00">
                  <c:v>61651.199999999997</c:v>
                </c:pt>
                <c:pt idx="3308" formatCode="#,##0.00">
                  <c:v>61621.21</c:v>
                </c:pt>
                <c:pt idx="3309" formatCode="#,##0.00">
                  <c:v>61591.23</c:v>
                </c:pt>
                <c:pt idx="3310" formatCode="#,##0.00">
                  <c:v>61561.25</c:v>
                </c:pt>
                <c:pt idx="3311" formatCode="#,##0.00">
                  <c:v>61531.27</c:v>
                </c:pt>
                <c:pt idx="3312" formatCode="#,##0.00">
                  <c:v>61501.3</c:v>
                </c:pt>
                <c:pt idx="3313" formatCode="#,##0.00">
                  <c:v>61471.33</c:v>
                </c:pt>
                <c:pt idx="3314" formatCode="#,##0.00">
                  <c:v>61441.31</c:v>
                </c:pt>
                <c:pt idx="3315" formatCode="#,##0.00">
                  <c:v>61411.32</c:v>
                </c:pt>
                <c:pt idx="3316" formatCode="#,##0.00">
                  <c:v>61381.34</c:v>
                </c:pt>
                <c:pt idx="3317" formatCode="#,##0.00">
                  <c:v>61351.31</c:v>
                </c:pt>
                <c:pt idx="3318" formatCode="#,##0.00">
                  <c:v>61321.32</c:v>
                </c:pt>
                <c:pt idx="3319" formatCode="#,##0.00">
                  <c:v>61291.360000000001</c:v>
                </c:pt>
                <c:pt idx="3320" formatCode="#,##0.00">
                  <c:v>61261.37</c:v>
                </c:pt>
                <c:pt idx="3321" formatCode="#,##0.00">
                  <c:v>61231.360000000001</c:v>
                </c:pt>
                <c:pt idx="3322" formatCode="#,##0.00">
                  <c:v>61201.41</c:v>
                </c:pt>
                <c:pt idx="3323" formatCode="#,##0.00">
                  <c:v>61171.4</c:v>
                </c:pt>
                <c:pt idx="3324" formatCode="#,##0.00">
                  <c:v>61141.4</c:v>
                </c:pt>
                <c:pt idx="3325" formatCode="#,##0.00">
                  <c:v>61111.39</c:v>
                </c:pt>
                <c:pt idx="3326" formatCode="#,##0.00">
                  <c:v>61081.37</c:v>
                </c:pt>
                <c:pt idx="3327" formatCode="#,##0.00">
                  <c:v>61051.34</c:v>
                </c:pt>
                <c:pt idx="3328" formatCode="#,##0.00">
                  <c:v>61021.27</c:v>
                </c:pt>
                <c:pt idx="3329" formatCode="#,##0.00">
                  <c:v>60991.23</c:v>
                </c:pt>
                <c:pt idx="3330" formatCode="#,##0.00">
                  <c:v>60961.18</c:v>
                </c:pt>
                <c:pt idx="3331" formatCode="#,##0.00">
                  <c:v>60931.13</c:v>
                </c:pt>
                <c:pt idx="3332" formatCode="#,##0.00">
                  <c:v>60901.11</c:v>
                </c:pt>
                <c:pt idx="3333" formatCode="#,##0.00">
                  <c:v>60871.07</c:v>
                </c:pt>
                <c:pt idx="3334" formatCode="#,##0.00">
                  <c:v>60841.04</c:v>
                </c:pt>
                <c:pt idx="3335" formatCode="#,##0.00">
                  <c:v>60811.02</c:v>
                </c:pt>
                <c:pt idx="3336" formatCode="#,##0.00">
                  <c:v>60780.959999999999</c:v>
                </c:pt>
                <c:pt idx="3337" formatCode="#,##0.00">
                  <c:v>60750.879999999997</c:v>
                </c:pt>
                <c:pt idx="3338" formatCode="#,##0.00">
                  <c:v>60720.82</c:v>
                </c:pt>
                <c:pt idx="3339" formatCode="#,##0.00">
                  <c:v>60690.76</c:v>
                </c:pt>
                <c:pt idx="3340" formatCode="#,##0.00">
                  <c:v>60660.68</c:v>
                </c:pt>
                <c:pt idx="3341" formatCode="#,##0.00">
                  <c:v>60630.58</c:v>
                </c:pt>
                <c:pt idx="3342" formatCode="#,##0.00">
                  <c:v>60600.49</c:v>
                </c:pt>
                <c:pt idx="3343" formatCode="#,##0.00">
                  <c:v>60570.39</c:v>
                </c:pt>
                <c:pt idx="3344" formatCode="#,##0.00">
                  <c:v>60540.28</c:v>
                </c:pt>
                <c:pt idx="3345" formatCode="#,##0.00">
                  <c:v>60510.12</c:v>
                </c:pt>
                <c:pt idx="3346" formatCode="#,##0.00">
                  <c:v>60479.98</c:v>
                </c:pt>
                <c:pt idx="3347" formatCode="#,##0.00">
                  <c:v>60450.02</c:v>
                </c:pt>
                <c:pt idx="3348" formatCode="#,##0.00">
                  <c:v>60419.75</c:v>
                </c:pt>
                <c:pt idx="3349" formatCode="#,##0.00">
                  <c:v>60389.599999999999</c:v>
                </c:pt>
                <c:pt idx="3350" formatCode="#,##0.00">
                  <c:v>60359.43</c:v>
                </c:pt>
                <c:pt idx="3351" formatCode="#,##0.00">
                  <c:v>60329.25</c:v>
                </c:pt>
                <c:pt idx="3352" formatCode="#,##0.00">
                  <c:v>60299.05</c:v>
                </c:pt>
                <c:pt idx="3353" formatCode="#,##0.00">
                  <c:v>60268.87</c:v>
                </c:pt>
                <c:pt idx="3354" formatCode="#,##0.00">
                  <c:v>60238.66</c:v>
                </c:pt>
                <c:pt idx="3355" formatCode="#,##0.00">
                  <c:v>60208.37</c:v>
                </c:pt>
                <c:pt idx="3356" formatCode="#,##0.00">
                  <c:v>60178.09</c:v>
                </c:pt>
                <c:pt idx="3357" formatCode="#,##0.00">
                  <c:v>60147.85</c:v>
                </c:pt>
                <c:pt idx="3358" formatCode="#,##0.00">
                  <c:v>60117.599999999999</c:v>
                </c:pt>
                <c:pt idx="3359" formatCode="#,##0.00">
                  <c:v>60087.360000000001</c:v>
                </c:pt>
                <c:pt idx="3360" formatCode="#,##0.00">
                  <c:v>60057.09</c:v>
                </c:pt>
                <c:pt idx="3361" formatCode="#,##0.00">
                  <c:v>60026.879999999997</c:v>
                </c:pt>
                <c:pt idx="3362" formatCode="#,##0.00">
                  <c:v>59996.63</c:v>
                </c:pt>
                <c:pt idx="3363" formatCode="#,##0.00">
                  <c:v>59966.37</c:v>
                </c:pt>
                <c:pt idx="3364" formatCode="#,##0.00">
                  <c:v>59936.12</c:v>
                </c:pt>
                <c:pt idx="3365" formatCode="#,##0.00">
                  <c:v>59905.83</c:v>
                </c:pt>
                <c:pt idx="3366" formatCode="#,##0.00">
                  <c:v>59875.56</c:v>
                </c:pt>
                <c:pt idx="3367" formatCode="#,##0.00">
                  <c:v>59845.27</c:v>
                </c:pt>
                <c:pt idx="3368" formatCode="#,##0.00">
                  <c:v>59814.98</c:v>
                </c:pt>
                <c:pt idx="3369" formatCode="#,##0.00">
                  <c:v>59784.65</c:v>
                </c:pt>
                <c:pt idx="3370" formatCode="#,##0.00">
                  <c:v>59754.33</c:v>
                </c:pt>
                <c:pt idx="3371" formatCode="#,##0.00">
                  <c:v>59724</c:v>
                </c:pt>
                <c:pt idx="3372" formatCode="#,##0.00">
                  <c:v>59693.65</c:v>
                </c:pt>
                <c:pt idx="3373" formatCode="#,##0.00">
                  <c:v>59663.28</c:v>
                </c:pt>
                <c:pt idx="3374" formatCode="#,##0.00">
                  <c:v>59632.9</c:v>
                </c:pt>
                <c:pt idx="3375" formatCode="#,##0.00">
                  <c:v>59602.52</c:v>
                </c:pt>
                <c:pt idx="3376" formatCode="#,##0.00">
                  <c:v>59572.12</c:v>
                </c:pt>
                <c:pt idx="3377" formatCode="#,##0.00">
                  <c:v>59541.75</c:v>
                </c:pt>
                <c:pt idx="3378" formatCode="#,##0.00">
                  <c:v>59511.35</c:v>
                </c:pt>
                <c:pt idx="3379" formatCode="#,##0.00">
                  <c:v>59480.959999999999</c:v>
                </c:pt>
                <c:pt idx="3380" formatCode="#,##0.00">
                  <c:v>59450.52</c:v>
                </c:pt>
                <c:pt idx="3381" formatCode="#,##0.00">
                  <c:v>59420.09</c:v>
                </c:pt>
                <c:pt idx="3382" formatCode="#,##0.00">
                  <c:v>59389.63</c:v>
                </c:pt>
                <c:pt idx="3383" formatCode="#,##0.00">
                  <c:v>59359.14</c:v>
                </c:pt>
                <c:pt idx="3384" formatCode="#,##0.00">
                  <c:v>59328.639999999999</c:v>
                </c:pt>
                <c:pt idx="3385" formatCode="#,##0.00">
                  <c:v>59298.12</c:v>
                </c:pt>
                <c:pt idx="3386" formatCode="#,##0.00">
                  <c:v>59267.62</c:v>
                </c:pt>
                <c:pt idx="3387" formatCode="#,##0.00">
                  <c:v>59237.08</c:v>
                </c:pt>
                <c:pt idx="3388" formatCode="#,##0.00">
                  <c:v>59206.55</c:v>
                </c:pt>
                <c:pt idx="3389" formatCode="#,##0.00">
                  <c:v>59176</c:v>
                </c:pt>
                <c:pt idx="3390" formatCode="#,##0.00">
                  <c:v>59145.440000000002</c:v>
                </c:pt>
                <c:pt idx="3391" formatCode="#,##0.00">
                  <c:v>59114.86</c:v>
                </c:pt>
                <c:pt idx="3392" formatCode="#,##0.00">
                  <c:v>59084.28</c:v>
                </c:pt>
                <c:pt idx="3393" formatCode="#,##0.00">
                  <c:v>59053.65</c:v>
                </c:pt>
                <c:pt idx="3394" formatCode="#,##0.00">
                  <c:v>59023.01</c:v>
                </c:pt>
                <c:pt idx="3395" formatCode="#,##0.00">
                  <c:v>58992.36</c:v>
                </c:pt>
                <c:pt idx="3396" formatCode="#,##0.00">
                  <c:v>58961.7</c:v>
                </c:pt>
                <c:pt idx="3397" formatCode="#,##0.00">
                  <c:v>58931.01</c:v>
                </c:pt>
                <c:pt idx="3398" formatCode="#,##0.00">
                  <c:v>58900.29</c:v>
                </c:pt>
                <c:pt idx="3399" formatCode="#,##0.00">
                  <c:v>58869.57</c:v>
                </c:pt>
                <c:pt idx="3400" formatCode="#,##0.00">
                  <c:v>58838.81</c:v>
                </c:pt>
                <c:pt idx="3401" formatCode="#,##0.00">
                  <c:v>58808.04</c:v>
                </c:pt>
                <c:pt idx="3402" formatCode="#,##0.00">
                  <c:v>58777.22</c:v>
                </c:pt>
                <c:pt idx="3403" formatCode="#,##0.00">
                  <c:v>58746.35</c:v>
                </c:pt>
                <c:pt idx="3404" formatCode="#,##0.00">
                  <c:v>58715.43</c:v>
                </c:pt>
                <c:pt idx="3405" formatCode="#,##0.00">
                  <c:v>58684.480000000003</c:v>
                </c:pt>
                <c:pt idx="3406" formatCode="#,##0.00">
                  <c:v>58653.52</c:v>
                </c:pt>
                <c:pt idx="3407" formatCode="#,##0.00">
                  <c:v>58622.54</c:v>
                </c:pt>
                <c:pt idx="3408" formatCode="#,##0.00">
                  <c:v>58591.54</c:v>
                </c:pt>
                <c:pt idx="3409" formatCode="#,##0.00">
                  <c:v>58560.45</c:v>
                </c:pt>
                <c:pt idx="3410" formatCode="#,##0.00">
                  <c:v>58529.41</c:v>
                </c:pt>
                <c:pt idx="3411" formatCode="#,##0.00">
                  <c:v>58498.25</c:v>
                </c:pt>
                <c:pt idx="3412" formatCode="#,##0.00">
                  <c:v>58467.11</c:v>
                </c:pt>
                <c:pt idx="3413" formatCode="#,##0.00">
                  <c:v>58435.94</c:v>
                </c:pt>
                <c:pt idx="3414" formatCode="#,##0.00">
                  <c:v>58404.71</c:v>
                </c:pt>
                <c:pt idx="3415" formatCode="#,##0.00">
                  <c:v>58373.41</c:v>
                </c:pt>
                <c:pt idx="3416" formatCode="#,##0.00">
                  <c:v>58342.09</c:v>
                </c:pt>
                <c:pt idx="3417" formatCode="#,##0.00">
                  <c:v>58310.71</c:v>
                </c:pt>
                <c:pt idx="3418" formatCode="#,##0.00">
                  <c:v>58279.25</c:v>
                </c:pt>
                <c:pt idx="3419" formatCode="#,##0.00">
                  <c:v>58247.79</c:v>
                </c:pt>
                <c:pt idx="3420" formatCode="#,##0.00">
                  <c:v>58216.3</c:v>
                </c:pt>
                <c:pt idx="3421" formatCode="#,##0.00">
                  <c:v>58184.73</c:v>
                </c:pt>
                <c:pt idx="3422" formatCode="#,##0.00">
                  <c:v>58153.13</c:v>
                </c:pt>
                <c:pt idx="3423" formatCode="#,##0.00">
                  <c:v>58121.5</c:v>
                </c:pt>
                <c:pt idx="3424" formatCode="#,##0.00">
                  <c:v>58089.82</c:v>
                </c:pt>
                <c:pt idx="3425" formatCode="#,##0.00">
                  <c:v>58058.05</c:v>
                </c:pt>
                <c:pt idx="3426" formatCode="#,##0.00">
                  <c:v>58026.21</c:v>
                </c:pt>
                <c:pt idx="3427" formatCode="#,##0.00">
                  <c:v>57994.32</c:v>
                </c:pt>
                <c:pt idx="3428" formatCode="#,##0.00">
                  <c:v>57962.38</c:v>
                </c:pt>
                <c:pt idx="3429" formatCode="#,##0.00">
                  <c:v>57930.35</c:v>
                </c:pt>
                <c:pt idx="3430" formatCode="#,##0.00">
                  <c:v>57898.25</c:v>
                </c:pt>
                <c:pt idx="3431" formatCode="#,##0.00">
                  <c:v>57866.09</c:v>
                </c:pt>
                <c:pt idx="3432" formatCode="#,##0.00">
                  <c:v>57833.89</c:v>
                </c:pt>
                <c:pt idx="3433" formatCode="#,##0.00">
                  <c:v>57801.62</c:v>
                </c:pt>
                <c:pt idx="3434" formatCode="#,##0.00">
                  <c:v>57769.27</c:v>
                </c:pt>
                <c:pt idx="3435" formatCode="#,##0.00">
                  <c:v>57736.84</c:v>
                </c:pt>
                <c:pt idx="3436" formatCode="#,##0.00">
                  <c:v>57704.34</c:v>
                </c:pt>
                <c:pt idx="3437" formatCode="#,##0.00">
                  <c:v>57671.77</c:v>
                </c:pt>
                <c:pt idx="3438" formatCode="#,##0.00">
                  <c:v>57639.12</c:v>
                </c:pt>
                <c:pt idx="3439" formatCode="#,##0.00">
                  <c:v>57606.42</c:v>
                </c:pt>
                <c:pt idx="3440" formatCode="#,##0.00">
                  <c:v>57573.64</c:v>
                </c:pt>
                <c:pt idx="3441" formatCode="#,##0.00">
                  <c:v>57540.76</c:v>
                </c:pt>
                <c:pt idx="3442" formatCode="#,##0.00">
                  <c:v>57507.81</c:v>
                </c:pt>
                <c:pt idx="3443" formatCode="#,##0.00">
                  <c:v>57474.69</c:v>
                </c:pt>
                <c:pt idx="3444" formatCode="#,##0.00">
                  <c:v>57441.54</c:v>
                </c:pt>
                <c:pt idx="3445" formatCode="#,##0.00">
                  <c:v>57408.3</c:v>
                </c:pt>
                <c:pt idx="3446" formatCode="#,##0.00">
                  <c:v>57374.92</c:v>
                </c:pt>
                <c:pt idx="3447" formatCode="#,##0.00">
                  <c:v>57341.48</c:v>
                </c:pt>
                <c:pt idx="3448" formatCode="#,##0.00">
                  <c:v>57307.89</c:v>
                </c:pt>
                <c:pt idx="3449" formatCode="#,##0.00">
                  <c:v>57274.2</c:v>
                </c:pt>
                <c:pt idx="3450" formatCode="#,##0.00">
                  <c:v>57240.45</c:v>
                </c:pt>
                <c:pt idx="3451" formatCode="#,##0.00">
                  <c:v>57206.53</c:v>
                </c:pt>
                <c:pt idx="3452" formatCode="#,##0.00">
                  <c:v>57172.46</c:v>
                </c:pt>
                <c:pt idx="3453" formatCode="#,##0.00">
                  <c:v>57138.31</c:v>
                </c:pt>
                <c:pt idx="3454" formatCode="#,##0.00">
                  <c:v>57104.1</c:v>
                </c:pt>
                <c:pt idx="3455" formatCode="#,##0.00">
                  <c:v>57069.75</c:v>
                </c:pt>
                <c:pt idx="3456" formatCode="#,##0.00">
                  <c:v>57035.29</c:v>
                </c:pt>
                <c:pt idx="3457" formatCode="#,##0.00">
                  <c:v>57000.68</c:v>
                </c:pt>
                <c:pt idx="3458" formatCode="#,##0.00">
                  <c:v>56965.95</c:v>
                </c:pt>
                <c:pt idx="3459" formatCode="#,##0.00">
                  <c:v>56931.06</c:v>
                </c:pt>
                <c:pt idx="3460" formatCode="#,##0.00">
                  <c:v>56896.04</c:v>
                </c:pt>
                <c:pt idx="3461" formatCode="#,##0.00">
                  <c:v>56860.86</c:v>
                </c:pt>
                <c:pt idx="3462" formatCode="#,##0.00">
                  <c:v>56825.57</c:v>
                </c:pt>
                <c:pt idx="3463" formatCode="#,##0.00">
                  <c:v>56790.14</c:v>
                </c:pt>
                <c:pt idx="3464" formatCode="#,##0.00">
                  <c:v>56754.54</c:v>
                </c:pt>
                <c:pt idx="3465" formatCode="#,##0.00">
                  <c:v>56718.82</c:v>
                </c:pt>
                <c:pt idx="3466" formatCode="#,##0.00">
                  <c:v>56682.89</c:v>
                </c:pt>
                <c:pt idx="3467" formatCode="#,##0.00">
                  <c:v>56646.84</c:v>
                </c:pt>
                <c:pt idx="3468" formatCode="#,##0.00">
                  <c:v>56610.62</c:v>
                </c:pt>
                <c:pt idx="3469" formatCode="#,##0.00">
                  <c:v>56574.29</c:v>
                </c:pt>
                <c:pt idx="3470" formatCode="#,##0.00">
                  <c:v>56537.73</c:v>
                </c:pt>
                <c:pt idx="3471" formatCode="#,##0.00">
                  <c:v>56500.99</c:v>
                </c:pt>
                <c:pt idx="3472" formatCode="#,##0.00">
                  <c:v>56464.08</c:v>
                </c:pt>
                <c:pt idx="3473" formatCode="#,##0.00">
                  <c:v>56427</c:v>
                </c:pt>
                <c:pt idx="3474" formatCode="#,##0.00">
                  <c:v>56389.72</c:v>
                </c:pt>
                <c:pt idx="3475" formatCode="#,##0.00">
                  <c:v>56352.24</c:v>
                </c:pt>
                <c:pt idx="3476" formatCode="#,##0.00">
                  <c:v>56314.63</c:v>
                </c:pt>
                <c:pt idx="3477" formatCode="#,##0.00">
                  <c:v>56276.800000000003</c:v>
                </c:pt>
                <c:pt idx="3478" formatCode="#,##0.00">
                  <c:v>56238.76</c:v>
                </c:pt>
                <c:pt idx="3479" formatCode="#,##0.00">
                  <c:v>56200.57</c:v>
                </c:pt>
                <c:pt idx="3480" formatCode="#,##0.00">
                  <c:v>56162.14</c:v>
                </c:pt>
                <c:pt idx="3481" formatCode="#,##0.00">
                  <c:v>56123.51</c:v>
                </c:pt>
                <c:pt idx="3482" formatCode="#,##0.00">
                  <c:v>56084.71</c:v>
                </c:pt>
                <c:pt idx="3483" formatCode="#,##0.00">
                  <c:v>56045.59</c:v>
                </c:pt>
                <c:pt idx="3484" formatCode="#,##0.00">
                  <c:v>56006.34</c:v>
                </c:pt>
                <c:pt idx="3485" formatCode="#,##0.00">
                  <c:v>55966.82</c:v>
                </c:pt>
                <c:pt idx="3486" formatCode="#,##0.00">
                  <c:v>55927.09</c:v>
                </c:pt>
                <c:pt idx="3487" formatCode="#,##0.00">
                  <c:v>55887.13</c:v>
                </c:pt>
                <c:pt idx="3488" formatCode="#,##0.00">
                  <c:v>55846.96</c:v>
                </c:pt>
                <c:pt idx="3489" formatCode="#,##0.00">
                  <c:v>55806.53</c:v>
                </c:pt>
                <c:pt idx="3490" formatCode="#,##0.00">
                  <c:v>55765.81</c:v>
                </c:pt>
                <c:pt idx="3491" formatCode="#,##0.00">
                  <c:v>55724.800000000003</c:v>
                </c:pt>
                <c:pt idx="3492" formatCode="#,##0.00">
                  <c:v>55683.519999999997</c:v>
                </c:pt>
                <c:pt idx="3493" formatCode="#,##0.00">
                  <c:v>55642.05</c:v>
                </c:pt>
                <c:pt idx="3494" formatCode="#,##0.00">
                  <c:v>55600.28</c:v>
                </c:pt>
                <c:pt idx="3495" formatCode="#,##0.00">
                  <c:v>55558.22</c:v>
                </c:pt>
                <c:pt idx="3496" formatCode="#,##0.00">
                  <c:v>55515.96</c:v>
                </c:pt>
                <c:pt idx="3497" formatCode="#,##0.00">
                  <c:v>55473.42</c:v>
                </c:pt>
                <c:pt idx="3498" formatCode="#,##0.00">
                  <c:v>55430.59</c:v>
                </c:pt>
                <c:pt idx="3499" formatCode="#,##0.00">
                  <c:v>55387.360000000001</c:v>
                </c:pt>
                <c:pt idx="3500" formatCode="#,##0.00">
                  <c:v>55343.93</c:v>
                </c:pt>
                <c:pt idx="3501" formatCode="#,##0.00">
                  <c:v>55300.26</c:v>
                </c:pt>
                <c:pt idx="3502" formatCode="#,##0.00">
                  <c:v>55256.24</c:v>
                </c:pt>
                <c:pt idx="3503" formatCode="#,##0.00">
                  <c:v>55211.95</c:v>
                </c:pt>
                <c:pt idx="3504" formatCode="#,##0.00">
                  <c:v>55167.39</c:v>
                </c:pt>
                <c:pt idx="3505" formatCode="#,##0.00">
                  <c:v>55122.53</c:v>
                </c:pt>
                <c:pt idx="3506" formatCode="#,##0.00">
                  <c:v>55077.37</c:v>
                </c:pt>
                <c:pt idx="3507" formatCode="#,##0.00">
                  <c:v>55031.89</c:v>
                </c:pt>
                <c:pt idx="3508" formatCode="#,##0.00">
                  <c:v>54986.05</c:v>
                </c:pt>
                <c:pt idx="3509" formatCode="#,##0.00">
                  <c:v>54939.82</c:v>
                </c:pt>
                <c:pt idx="3510" formatCode="#,##0.00">
                  <c:v>54893.34</c:v>
                </c:pt>
                <c:pt idx="3511" formatCode="#,##0.00">
                  <c:v>54846.52</c:v>
                </c:pt>
                <c:pt idx="3512" formatCode="#,##0.00">
                  <c:v>54799.41</c:v>
                </c:pt>
                <c:pt idx="3513" formatCode="#,##0.00">
                  <c:v>54751.82</c:v>
                </c:pt>
                <c:pt idx="3514" formatCode="#,##0.00">
                  <c:v>54704.02</c:v>
                </c:pt>
                <c:pt idx="3515" formatCode="#,##0.00">
                  <c:v>54655.89</c:v>
                </c:pt>
                <c:pt idx="3516" formatCode="#,##0.00">
                  <c:v>54607.44</c:v>
                </c:pt>
                <c:pt idx="3517" formatCode="#,##0.00">
                  <c:v>54558.62</c:v>
                </c:pt>
                <c:pt idx="3518" formatCode="#,##0.00">
                  <c:v>54509.45</c:v>
                </c:pt>
                <c:pt idx="3519" formatCode="#,##0.00">
                  <c:v>54459.9</c:v>
                </c:pt>
                <c:pt idx="3520" formatCode="#,##0.00">
                  <c:v>54409.98</c:v>
                </c:pt>
                <c:pt idx="3521" formatCode="#,##0.00">
                  <c:v>54359.65</c:v>
                </c:pt>
                <c:pt idx="3522" formatCode="#,##0.00">
                  <c:v>54309.17</c:v>
                </c:pt>
                <c:pt idx="3523" formatCode="#,##0.00">
                  <c:v>54257.97</c:v>
                </c:pt>
                <c:pt idx="3524" formatCode="#,##0.00">
                  <c:v>54206.45</c:v>
                </c:pt>
                <c:pt idx="3525" formatCode="#,##0.00">
                  <c:v>54154.57</c:v>
                </c:pt>
                <c:pt idx="3526" formatCode="#,##0.00">
                  <c:v>54102.36</c:v>
                </c:pt>
                <c:pt idx="3527" formatCode="#,##0.00">
                  <c:v>54049.72</c:v>
                </c:pt>
                <c:pt idx="3528" formatCode="#,##0.00">
                  <c:v>53996.57</c:v>
                </c:pt>
                <c:pt idx="3529" formatCode="#,##0.00">
                  <c:v>53943.14</c:v>
                </c:pt>
                <c:pt idx="3530" formatCode="#,##0.00">
                  <c:v>53889.21</c:v>
                </c:pt>
                <c:pt idx="3531" formatCode="#,##0.00">
                  <c:v>53834.81</c:v>
                </c:pt>
                <c:pt idx="3532" formatCode="#,##0.00">
                  <c:v>53780.02</c:v>
                </c:pt>
                <c:pt idx="3533" formatCode="#,##0.00">
                  <c:v>53724.79</c:v>
                </c:pt>
                <c:pt idx="3534" formatCode="#,##0.00">
                  <c:v>53669.15</c:v>
                </c:pt>
                <c:pt idx="3535" formatCode="#,##0.00">
                  <c:v>53613.09</c:v>
                </c:pt>
                <c:pt idx="3536" formatCode="#,##0.00">
                  <c:v>53556.57</c:v>
                </c:pt>
                <c:pt idx="3537" formatCode="#,##0.00">
                  <c:v>53499.65</c:v>
                </c:pt>
                <c:pt idx="3538" formatCode="#,##0.00">
                  <c:v>53442.27</c:v>
                </c:pt>
                <c:pt idx="3539" formatCode="#,##0.00">
                  <c:v>53384.47</c:v>
                </c:pt>
                <c:pt idx="3540" formatCode="#,##0.00">
                  <c:v>53326.21</c:v>
                </c:pt>
                <c:pt idx="3541" formatCode="#,##0.00">
                  <c:v>53267.59</c:v>
                </c:pt>
                <c:pt idx="3542" formatCode="#,##0.00">
                  <c:v>53208.43</c:v>
                </c:pt>
                <c:pt idx="3543" formatCode="#,##0.00">
                  <c:v>53148.800000000003</c:v>
                </c:pt>
                <c:pt idx="3544" formatCode="#,##0.00">
                  <c:v>53088.7</c:v>
                </c:pt>
                <c:pt idx="3545" formatCode="#,##0.00">
                  <c:v>53028.18</c:v>
                </c:pt>
                <c:pt idx="3546" formatCode="#,##0.00">
                  <c:v>52967.1</c:v>
                </c:pt>
                <c:pt idx="3547" formatCode="#,##0.00">
                  <c:v>52905.52</c:v>
                </c:pt>
                <c:pt idx="3548" formatCode="#,##0.00">
                  <c:v>52843.45</c:v>
                </c:pt>
                <c:pt idx="3549" formatCode="#,##0.00">
                  <c:v>52780.800000000003</c:v>
                </c:pt>
                <c:pt idx="3550" formatCode="#,##0.00">
                  <c:v>52717.66</c:v>
                </c:pt>
                <c:pt idx="3551" formatCode="#,##0.00">
                  <c:v>52653.98</c:v>
                </c:pt>
                <c:pt idx="3552" formatCode="#,##0.00">
                  <c:v>52589.79</c:v>
                </c:pt>
                <c:pt idx="3553" formatCode="#,##0.00">
                  <c:v>52525.25</c:v>
                </c:pt>
                <c:pt idx="3554" formatCode="#,##0.00">
                  <c:v>52460.19</c:v>
                </c:pt>
                <c:pt idx="3555" formatCode="#,##0.00">
                  <c:v>52394.61</c:v>
                </c:pt>
                <c:pt idx="3556" formatCode="#,##0.00">
                  <c:v>52328.51</c:v>
                </c:pt>
                <c:pt idx="3557" formatCode="#,##0.00">
                  <c:v>52262</c:v>
                </c:pt>
                <c:pt idx="3558" formatCode="#,##0.00">
                  <c:v>52195.03</c:v>
                </c:pt>
                <c:pt idx="3559" formatCode="#,##0.00">
                  <c:v>52127.55</c:v>
                </c:pt>
                <c:pt idx="3560" formatCode="#,##0.00">
                  <c:v>52059.519999999997</c:v>
                </c:pt>
                <c:pt idx="3561" formatCode="#,##0.00">
                  <c:v>51991.040000000001</c:v>
                </c:pt>
                <c:pt idx="3562" formatCode="#,##0.00">
                  <c:v>51922.07</c:v>
                </c:pt>
                <c:pt idx="3563" formatCode="#,##0.00">
                  <c:v>51852.59</c:v>
                </c:pt>
                <c:pt idx="3564" formatCode="#,##0.00">
                  <c:v>51782.54</c:v>
                </c:pt>
                <c:pt idx="3565" formatCode="#,##0.00">
                  <c:v>51712.05</c:v>
                </c:pt>
                <c:pt idx="3566" formatCode="#,##0.00">
                  <c:v>51641.19</c:v>
                </c:pt>
                <c:pt idx="3567" formatCode="#,##0.00">
                  <c:v>51569.84</c:v>
                </c:pt>
                <c:pt idx="3568" formatCode="#,##0.00">
                  <c:v>51497.93</c:v>
                </c:pt>
                <c:pt idx="3569" formatCode="#,##0.00">
                  <c:v>51425.52</c:v>
                </c:pt>
                <c:pt idx="3570" formatCode="#,##0.00">
                  <c:v>51352.639999999999</c:v>
                </c:pt>
                <c:pt idx="3571" formatCode="#,##0.00">
                  <c:v>51279.08</c:v>
                </c:pt>
                <c:pt idx="3572" formatCode="#,##0.00">
                  <c:v>51205.18</c:v>
                </c:pt>
                <c:pt idx="3573" formatCode="#,##0.00">
                  <c:v>51130.82</c:v>
                </c:pt>
                <c:pt idx="3574" formatCode="#,##0.00">
                  <c:v>51056.04</c:v>
                </c:pt>
                <c:pt idx="3575" formatCode="#,##0.00">
                  <c:v>50980.83</c:v>
                </c:pt>
                <c:pt idx="3576" formatCode="#,##0.00">
                  <c:v>50905.09</c:v>
                </c:pt>
                <c:pt idx="3577" formatCode="#,##0.00">
                  <c:v>50828.88</c:v>
                </c:pt>
                <c:pt idx="3578" formatCode="#,##0.00">
                  <c:v>50752.24</c:v>
                </c:pt>
                <c:pt idx="3579" formatCode="#,##0.00">
                  <c:v>50675.02</c:v>
                </c:pt>
                <c:pt idx="3580" formatCode="#,##0.00">
                  <c:v>50597.34</c:v>
                </c:pt>
                <c:pt idx="3581" formatCode="#,##0.00">
                  <c:v>50519.12</c:v>
                </c:pt>
                <c:pt idx="3582" formatCode="#,##0.00">
                  <c:v>50440.37</c:v>
                </c:pt>
                <c:pt idx="3583" formatCode="#,##0.00">
                  <c:v>50361.09</c:v>
                </c:pt>
                <c:pt idx="3584" formatCode="#,##0.00">
                  <c:v>50281.43</c:v>
                </c:pt>
                <c:pt idx="3585" formatCode="#,##0.00">
                  <c:v>50201.43</c:v>
                </c:pt>
                <c:pt idx="3586" formatCode="#,##0.00">
                  <c:v>50121.08</c:v>
                </c:pt>
                <c:pt idx="3587" formatCode="#,##0.00">
                  <c:v>50040.19</c:v>
                </c:pt>
                <c:pt idx="3588" formatCode="#,##0.00">
                  <c:v>49958.77</c:v>
                </c:pt>
                <c:pt idx="3589" formatCode="#,##0.00">
                  <c:v>49876.86</c:v>
                </c:pt>
                <c:pt idx="3590" formatCode="#,##0.00">
                  <c:v>49794.73</c:v>
                </c:pt>
                <c:pt idx="3591" formatCode="#,##0.00">
                  <c:v>49712.2</c:v>
                </c:pt>
                <c:pt idx="3592" formatCode="#,##0.00">
                  <c:v>49629.17</c:v>
                </c:pt>
                <c:pt idx="3593" formatCode="#,##0.00">
                  <c:v>49545.73</c:v>
                </c:pt>
                <c:pt idx="3594" formatCode="#,##0.00">
                  <c:v>49462.39</c:v>
                </c:pt>
                <c:pt idx="3595" formatCode="#,##0.00">
                  <c:v>49378.43</c:v>
                </c:pt>
                <c:pt idx="3596" formatCode="#,##0.00">
                  <c:v>49307.01</c:v>
                </c:pt>
                <c:pt idx="3597" formatCode="#,##0.00">
                  <c:v>49214.43</c:v>
                </c:pt>
                <c:pt idx="3598" formatCode="#,##0.00">
                  <c:v>49126.66</c:v>
                </c:pt>
                <c:pt idx="3599" formatCode="#,##0.00">
                  <c:v>49039.87</c:v>
                </c:pt>
                <c:pt idx="3600" formatCode="#,##0.00">
                  <c:v>48953.01</c:v>
                </c:pt>
                <c:pt idx="3601" formatCode="#,##0.00">
                  <c:v>48865.74</c:v>
                </c:pt>
                <c:pt idx="3602" formatCode="#,##0.00">
                  <c:v>48778.2</c:v>
                </c:pt>
                <c:pt idx="3603" formatCode="#,##0.00">
                  <c:v>48690.45</c:v>
                </c:pt>
                <c:pt idx="3604" formatCode="#,##0.00">
                  <c:v>48602.38</c:v>
                </c:pt>
                <c:pt idx="3605" formatCode="#,##0.00">
                  <c:v>48513.760000000002</c:v>
                </c:pt>
                <c:pt idx="3606" formatCode="#,##0.00">
                  <c:v>48424.639999999999</c:v>
                </c:pt>
                <c:pt idx="3607" formatCode="#,##0.00">
                  <c:v>48335.33</c:v>
                </c:pt>
                <c:pt idx="3608" formatCode="#,##0.00">
                  <c:v>48245.7</c:v>
                </c:pt>
                <c:pt idx="3609" formatCode="#,##0.00">
                  <c:v>48155.6</c:v>
                </c:pt>
                <c:pt idx="3610" formatCode="#,##0.00">
                  <c:v>48065.13</c:v>
                </c:pt>
                <c:pt idx="3611" formatCode="#,##0.00">
                  <c:v>47974.23</c:v>
                </c:pt>
                <c:pt idx="3612" formatCode="#,##0.00">
                  <c:v>47882.97</c:v>
                </c:pt>
                <c:pt idx="3613" formatCode="#,##0.00">
                  <c:v>47791.42</c:v>
                </c:pt>
                <c:pt idx="3614" formatCode="#,##0.00">
                  <c:v>47699.41</c:v>
                </c:pt>
                <c:pt idx="3615" formatCode="#,##0.00">
                  <c:v>47607.07</c:v>
                </c:pt>
                <c:pt idx="3616" formatCode="#,##0.00">
                  <c:v>47514.54</c:v>
                </c:pt>
                <c:pt idx="3617" formatCode="#,##0.00">
                  <c:v>47421.46</c:v>
                </c:pt>
                <c:pt idx="3618" formatCode="#,##0.00">
                  <c:v>47328.01</c:v>
                </c:pt>
                <c:pt idx="3619" formatCode="#,##0.00">
                  <c:v>47234.3</c:v>
                </c:pt>
                <c:pt idx="3620" formatCode="#,##0.00">
                  <c:v>47140.18</c:v>
                </c:pt>
                <c:pt idx="3621" formatCode="#,##0.00">
                  <c:v>47045.77</c:v>
                </c:pt>
                <c:pt idx="3622" formatCode="#,##0.00">
                  <c:v>46951.1</c:v>
                </c:pt>
                <c:pt idx="3623" formatCode="#,##0.00">
                  <c:v>46856.09</c:v>
                </c:pt>
                <c:pt idx="3624" formatCode="#,##0.00">
                  <c:v>46760.75</c:v>
                </c:pt>
                <c:pt idx="3625" formatCode="#,##0.00">
                  <c:v>46665.11</c:v>
                </c:pt>
                <c:pt idx="3626" formatCode="#,##0.00">
                  <c:v>46569.07</c:v>
                </c:pt>
                <c:pt idx="3627" formatCode="#,##0.00">
                  <c:v>46472.39</c:v>
                </c:pt>
                <c:pt idx="3628" formatCode="#,##0.00">
                  <c:v>46375.62</c:v>
                </c:pt>
                <c:pt idx="3629" formatCode="#,##0.00">
                  <c:v>46278.7</c:v>
                </c:pt>
                <c:pt idx="3630" formatCode="#,##0.00">
                  <c:v>46181.52</c:v>
                </c:pt>
                <c:pt idx="3631" formatCode="#,##0.00">
                  <c:v>46084.09</c:v>
                </c:pt>
                <c:pt idx="3632" formatCode="#,##0.00">
                  <c:v>45986.33</c:v>
                </c:pt>
                <c:pt idx="3633" formatCode="#,##0.00">
                  <c:v>45888.25</c:v>
                </c:pt>
                <c:pt idx="3634" formatCode="#,##0.00">
                  <c:v>45789.88</c:v>
                </c:pt>
                <c:pt idx="3635" formatCode="#,##0.00">
                  <c:v>45691.199999999997</c:v>
                </c:pt>
                <c:pt idx="3636" formatCode="#,##0.00">
                  <c:v>45592.31</c:v>
                </c:pt>
                <c:pt idx="3637" formatCode="#,##0.00">
                  <c:v>45493.3</c:v>
                </c:pt>
                <c:pt idx="3638" formatCode="#,##0.00">
                  <c:v>45393.96</c:v>
                </c:pt>
                <c:pt idx="3639" formatCode="#,##0.00">
                  <c:v>45294.46</c:v>
                </c:pt>
                <c:pt idx="3640" formatCode="#,##0.00">
                  <c:v>45194.720000000001</c:v>
                </c:pt>
                <c:pt idx="3641" formatCode="#,##0.00">
                  <c:v>45094.720000000001</c:v>
                </c:pt>
                <c:pt idx="3642" formatCode="#,##0.00">
                  <c:v>44994.44</c:v>
                </c:pt>
                <c:pt idx="3643" formatCode="#,##0.00">
                  <c:v>44893.97</c:v>
                </c:pt>
                <c:pt idx="3644" formatCode="#,##0.00">
                  <c:v>44793.2</c:v>
                </c:pt>
                <c:pt idx="3645" formatCode="#,##0.00">
                  <c:v>44692.15</c:v>
                </c:pt>
                <c:pt idx="3646" formatCode="#,##0.00">
                  <c:v>44590.68</c:v>
                </c:pt>
                <c:pt idx="3647" formatCode="#,##0.00">
                  <c:v>44489.15</c:v>
                </c:pt>
                <c:pt idx="3648" formatCode="#,##0.00">
                  <c:v>44387.519999999997</c:v>
                </c:pt>
                <c:pt idx="3649" formatCode="#,##0.00">
                  <c:v>44285.57</c:v>
                </c:pt>
                <c:pt idx="3650" formatCode="#,##0.00">
                  <c:v>44183.43</c:v>
                </c:pt>
                <c:pt idx="3651" formatCode="#,##0.00">
                  <c:v>44081.26</c:v>
                </c:pt>
                <c:pt idx="3652" formatCode="#,##0.00">
                  <c:v>43978.91</c:v>
                </c:pt>
                <c:pt idx="3653" formatCode="#,##0.00">
                  <c:v>43876.43</c:v>
                </c:pt>
                <c:pt idx="3654" formatCode="#,##0.00">
                  <c:v>43774.06</c:v>
                </c:pt>
                <c:pt idx="3655" formatCode="#,##0.00">
                  <c:v>43671.59</c:v>
                </c:pt>
                <c:pt idx="3656" formatCode="#,##0.00">
                  <c:v>43568.77</c:v>
                </c:pt>
                <c:pt idx="3657" formatCode="#,##0.00">
                  <c:v>43465.61</c:v>
                </c:pt>
                <c:pt idx="3658" formatCode="#,##0.00">
                  <c:v>43362.32</c:v>
                </c:pt>
                <c:pt idx="3659" formatCode="#,##0.00">
                  <c:v>43259.01</c:v>
                </c:pt>
                <c:pt idx="3660" formatCode="#,##0.00">
                  <c:v>43155.45</c:v>
                </c:pt>
                <c:pt idx="3661" formatCode="#,##0.00">
                  <c:v>43051.68</c:v>
                </c:pt>
                <c:pt idx="3662" formatCode="#,##0.00">
                  <c:v>42947.78</c:v>
                </c:pt>
                <c:pt idx="3663" formatCode="#,##0.00">
                  <c:v>42843.48</c:v>
                </c:pt>
                <c:pt idx="3664" formatCode="#,##0.00">
                  <c:v>42738.74</c:v>
                </c:pt>
                <c:pt idx="3665" formatCode="#,##0.00">
                  <c:v>42633.97</c:v>
                </c:pt>
                <c:pt idx="3666" formatCode="#,##0.00">
                  <c:v>42528.93</c:v>
                </c:pt>
                <c:pt idx="3667" formatCode="#,##0.00">
                  <c:v>42423.88</c:v>
                </c:pt>
                <c:pt idx="3668" formatCode="#,##0.00">
                  <c:v>42318.67</c:v>
                </c:pt>
                <c:pt idx="3669" formatCode="#,##0.00">
                  <c:v>42213.39</c:v>
                </c:pt>
                <c:pt idx="3670" formatCode="#,##0.00">
                  <c:v>42107.88</c:v>
                </c:pt>
                <c:pt idx="3671" formatCode="#,##0.00">
                  <c:v>42001.77</c:v>
                </c:pt>
                <c:pt idx="3672" formatCode="#,##0.00">
                  <c:v>41895.86</c:v>
                </c:pt>
                <c:pt idx="3673" formatCode="#,##0.00">
                  <c:v>41789.910000000003</c:v>
                </c:pt>
                <c:pt idx="3674" formatCode="#,##0.00">
                  <c:v>41683.74</c:v>
                </c:pt>
                <c:pt idx="3675" formatCode="#,##0.00">
                  <c:v>41577.32</c:v>
                </c:pt>
                <c:pt idx="3676" formatCode="#,##0.00">
                  <c:v>41470.39</c:v>
                </c:pt>
                <c:pt idx="3677" formatCode="#,##0.00">
                  <c:v>41363.47</c:v>
                </c:pt>
                <c:pt idx="3678" formatCode="#,##0.00">
                  <c:v>41256.339999999997</c:v>
                </c:pt>
                <c:pt idx="3679" formatCode="#,##0.00">
                  <c:v>41149.22</c:v>
                </c:pt>
                <c:pt idx="3680" formatCode="#,##0.00">
                  <c:v>41042.35</c:v>
                </c:pt>
                <c:pt idx="3681" formatCode="#,##0.00">
                  <c:v>40935.29</c:v>
                </c:pt>
                <c:pt idx="3682" formatCode="#,##0.00">
                  <c:v>40827.54</c:v>
                </c:pt>
                <c:pt idx="3683" formatCode="#,##0.00">
                  <c:v>40719.74</c:v>
                </c:pt>
                <c:pt idx="3684" formatCode="#,##0.00">
                  <c:v>40611.839999999997</c:v>
                </c:pt>
                <c:pt idx="3685" formatCode="#,##0.00">
                  <c:v>40505.760000000002</c:v>
                </c:pt>
                <c:pt idx="3686" formatCode="#,##0.00">
                  <c:v>40396.25</c:v>
                </c:pt>
                <c:pt idx="3687" formatCode="#,##0.00">
                  <c:v>40287.9</c:v>
                </c:pt>
                <c:pt idx="3688" formatCode="#,##0.00">
                  <c:v>40179.050000000003</c:v>
                </c:pt>
                <c:pt idx="3689" formatCode="#,##0.00">
                  <c:v>40070.5</c:v>
                </c:pt>
                <c:pt idx="3690" formatCode="#,##0.00">
                  <c:v>39961.589999999997</c:v>
                </c:pt>
                <c:pt idx="3691" formatCode="#,##0.00">
                  <c:v>39852.730000000003</c:v>
                </c:pt>
                <c:pt idx="3692" formatCode="#,##0.00">
                  <c:v>39743.519999999997</c:v>
                </c:pt>
                <c:pt idx="3693" formatCode="#,##0.00">
                  <c:v>39634.400000000001</c:v>
                </c:pt>
                <c:pt idx="3694" formatCode="#,##0.00">
                  <c:v>39525.199999999997</c:v>
                </c:pt>
                <c:pt idx="3695" formatCode="#,##0.00">
                  <c:v>39415.83</c:v>
                </c:pt>
                <c:pt idx="3696" formatCode="#,##0.00">
                  <c:v>39306.61</c:v>
                </c:pt>
                <c:pt idx="3697" formatCode="#,##0.00">
                  <c:v>39196.730000000003</c:v>
                </c:pt>
                <c:pt idx="3698" formatCode="#,##0.00">
                  <c:v>39086.699999999997</c:v>
                </c:pt>
                <c:pt idx="3699" formatCode="#,##0.00">
                  <c:v>38976.959999999999</c:v>
                </c:pt>
                <c:pt idx="3700" formatCode="#,##0.00">
                  <c:v>38867.199999999997</c:v>
                </c:pt>
                <c:pt idx="3701" formatCode="#,##0.00">
                  <c:v>38756.9</c:v>
                </c:pt>
                <c:pt idx="3702" formatCode="#,##0.00">
                  <c:v>38646.26</c:v>
                </c:pt>
                <c:pt idx="3703" formatCode="#,##0.00">
                  <c:v>38535.83</c:v>
                </c:pt>
                <c:pt idx="3704" formatCode="#,##0.00">
                  <c:v>38425.519999999997</c:v>
                </c:pt>
                <c:pt idx="3705" formatCode="#,##0.00">
                  <c:v>38315.18</c:v>
                </c:pt>
                <c:pt idx="3706" formatCode="#,##0.00">
                  <c:v>38204.910000000003</c:v>
                </c:pt>
                <c:pt idx="3707" formatCode="#,##0.00">
                  <c:v>38094.519999999997</c:v>
                </c:pt>
                <c:pt idx="3708" formatCode="#,##0.00">
                  <c:v>37984.15</c:v>
                </c:pt>
                <c:pt idx="3709" formatCode="#,##0.00">
                  <c:v>37873.86</c:v>
                </c:pt>
                <c:pt idx="3710" formatCode="#,##0.00">
                  <c:v>37763.660000000003</c:v>
                </c:pt>
                <c:pt idx="3711" formatCode="#,##0.00">
                  <c:v>37653.26</c:v>
                </c:pt>
                <c:pt idx="3712" formatCode="#,##0.00">
                  <c:v>37542.720000000001</c:v>
                </c:pt>
                <c:pt idx="3713" formatCode="#,##0.00">
                  <c:v>37432.25</c:v>
                </c:pt>
                <c:pt idx="3714" formatCode="#,##0.00">
                  <c:v>37321.410000000003</c:v>
                </c:pt>
                <c:pt idx="3715" formatCode="#,##0.00">
                  <c:v>37210.410000000003</c:v>
                </c:pt>
                <c:pt idx="3716" formatCode="#,##0.00">
                  <c:v>37099.1</c:v>
                </c:pt>
                <c:pt idx="3717" formatCode="#,##0.00">
                  <c:v>36987.519999999997</c:v>
                </c:pt>
                <c:pt idx="3718" formatCode="#,##0.00">
                  <c:v>36875.53</c:v>
                </c:pt>
                <c:pt idx="3719" formatCode="#,##0.00">
                  <c:v>36764.03</c:v>
                </c:pt>
                <c:pt idx="3720" formatCode="#,##0.00">
                  <c:v>36652.26</c:v>
                </c:pt>
                <c:pt idx="3721" formatCode="#,##0.00">
                  <c:v>36540.17</c:v>
                </c:pt>
                <c:pt idx="3722" formatCode="#,##0.00">
                  <c:v>36427.949999999997</c:v>
                </c:pt>
                <c:pt idx="3723" formatCode="#,##0.00">
                  <c:v>36315.51</c:v>
                </c:pt>
                <c:pt idx="3724" formatCode="#,##0.00">
                  <c:v>36203.31</c:v>
                </c:pt>
                <c:pt idx="3725" formatCode="#,##0.00">
                  <c:v>36091.03</c:v>
                </c:pt>
                <c:pt idx="3726" formatCode="#,##0.00">
                  <c:v>35978.769999999997</c:v>
                </c:pt>
                <c:pt idx="3727" formatCode="#,##0.00">
                  <c:v>35866.239999999998</c:v>
                </c:pt>
                <c:pt idx="3728" formatCode="#,##0.00">
                  <c:v>35753.93</c:v>
                </c:pt>
                <c:pt idx="3729" formatCode="#,##0.00">
                  <c:v>35641.75</c:v>
                </c:pt>
                <c:pt idx="3730" formatCode="#,##0.00">
                  <c:v>35529.800000000003</c:v>
                </c:pt>
                <c:pt idx="3731" formatCode="#,##0.00">
                  <c:v>35417.949999999997</c:v>
                </c:pt>
                <c:pt idx="3732" formatCode="#,##0.00">
                  <c:v>35306.589999999997</c:v>
                </c:pt>
                <c:pt idx="3733" formatCode="#,##0.00">
                  <c:v>35194.550000000003</c:v>
                </c:pt>
                <c:pt idx="3734" formatCode="#,##0.00">
                  <c:v>35082.29</c:v>
                </c:pt>
                <c:pt idx="3735" formatCode="#,##0.00">
                  <c:v>34970.129999999997</c:v>
                </c:pt>
                <c:pt idx="3736" formatCode="#,##0.00">
                  <c:v>34857.980000000003</c:v>
                </c:pt>
                <c:pt idx="3737" formatCode="#,##0.00">
                  <c:v>34745.910000000003</c:v>
                </c:pt>
                <c:pt idx="3738" formatCode="#,##0.00">
                  <c:v>34633.82</c:v>
                </c:pt>
                <c:pt idx="3739" formatCode="#,##0.00">
                  <c:v>34521.56</c:v>
                </c:pt>
                <c:pt idx="3740" formatCode="#,##0.00">
                  <c:v>34409.300000000003</c:v>
                </c:pt>
                <c:pt idx="3741" formatCode="#,##0.00">
                  <c:v>34296.769999999997</c:v>
                </c:pt>
                <c:pt idx="3742" formatCode="#,##0.00">
                  <c:v>34184.69</c:v>
                </c:pt>
                <c:pt idx="3743" formatCode="#,##0.00">
                  <c:v>34072.29</c:v>
                </c:pt>
                <c:pt idx="3744" formatCode="#,##0.00">
                  <c:v>33959.82</c:v>
                </c:pt>
                <c:pt idx="3745" formatCode="#,##0.00">
                  <c:v>33847.269999999997</c:v>
                </c:pt>
                <c:pt idx="3746" formatCode="#,##0.00">
                  <c:v>33734.550000000003</c:v>
                </c:pt>
                <c:pt idx="3747" formatCode="#,##0.00">
                  <c:v>33621.660000000003</c:v>
                </c:pt>
                <c:pt idx="3748" formatCode="#,##0.00">
                  <c:v>33508.75</c:v>
                </c:pt>
                <c:pt idx="3749" formatCode="#,##0.00">
                  <c:v>33395.33</c:v>
                </c:pt>
                <c:pt idx="3750" formatCode="#,##0.00">
                  <c:v>33282.39</c:v>
                </c:pt>
                <c:pt idx="3751" formatCode="#,##0.00">
                  <c:v>33169.42</c:v>
                </c:pt>
                <c:pt idx="3752" formatCode="#,##0.00">
                  <c:v>33056.410000000003</c:v>
                </c:pt>
                <c:pt idx="3753" formatCode="#,##0.00">
                  <c:v>32943.29</c:v>
                </c:pt>
                <c:pt idx="3754" formatCode="#,##0.00">
                  <c:v>32830.14</c:v>
                </c:pt>
                <c:pt idx="3755" formatCode="#,##0.00">
                  <c:v>32717.25</c:v>
                </c:pt>
                <c:pt idx="3756" formatCode="#,##0.00">
                  <c:v>32604.11</c:v>
                </c:pt>
                <c:pt idx="3757" formatCode="#,##0.00">
                  <c:v>32491.06</c:v>
                </c:pt>
                <c:pt idx="3758" formatCode="#,##0.00">
                  <c:v>32378.23</c:v>
                </c:pt>
                <c:pt idx="3759" formatCode="#,##0.00">
                  <c:v>32265.23</c:v>
                </c:pt>
                <c:pt idx="3760" formatCode="#,##0.00">
                  <c:v>32152.06</c:v>
                </c:pt>
                <c:pt idx="3761" formatCode="#,##0.00">
                  <c:v>32038.94</c:v>
                </c:pt>
                <c:pt idx="3762" formatCode="#,##0.00">
                  <c:v>31926.03</c:v>
                </c:pt>
                <c:pt idx="3763" formatCode="#,##0.00">
                  <c:v>31813.17</c:v>
                </c:pt>
                <c:pt idx="3764" formatCode="#,##0.00">
                  <c:v>31700.36</c:v>
                </c:pt>
                <c:pt idx="3765" formatCode="#,##0.00">
                  <c:v>31587.29</c:v>
                </c:pt>
                <c:pt idx="3766" formatCode="#,##0.00">
                  <c:v>31473.97</c:v>
                </c:pt>
                <c:pt idx="3767" formatCode="#,##0.00">
                  <c:v>31360.55</c:v>
                </c:pt>
                <c:pt idx="3768" formatCode="#,##0.00">
                  <c:v>31247.25</c:v>
                </c:pt>
                <c:pt idx="3769" formatCode="#,##0.00">
                  <c:v>31133.91</c:v>
                </c:pt>
                <c:pt idx="3770" formatCode="#,##0.00">
                  <c:v>31020.78</c:v>
                </c:pt>
                <c:pt idx="3771" formatCode="#,##0.00">
                  <c:v>30907.63</c:v>
                </c:pt>
                <c:pt idx="3772" formatCode="#,##0.00">
                  <c:v>30793.9</c:v>
                </c:pt>
                <c:pt idx="3773" formatCode="#,##0.00">
                  <c:v>30680.400000000001</c:v>
                </c:pt>
                <c:pt idx="3774" formatCode="#,##0.00">
                  <c:v>30567.01</c:v>
                </c:pt>
                <c:pt idx="3775" formatCode="#,##0.00">
                  <c:v>30453.81</c:v>
                </c:pt>
                <c:pt idx="3776" formatCode="#,##0.00">
                  <c:v>30340.83</c:v>
                </c:pt>
                <c:pt idx="3777" formatCode="#,##0.00">
                  <c:v>30227.52</c:v>
                </c:pt>
                <c:pt idx="3778" formatCode="#,##0.00">
                  <c:v>30114.15</c:v>
                </c:pt>
                <c:pt idx="3779" formatCode="#,##0.00">
                  <c:v>30000.7</c:v>
                </c:pt>
                <c:pt idx="3780" formatCode="#,##0.00">
                  <c:v>29887.09</c:v>
                </c:pt>
                <c:pt idx="3781" formatCode="#,##0.00">
                  <c:v>29773.32</c:v>
                </c:pt>
                <c:pt idx="3782" formatCode="#,##0.00">
                  <c:v>29658.95</c:v>
                </c:pt>
                <c:pt idx="3783" formatCode="#,##0.00">
                  <c:v>29544.16</c:v>
                </c:pt>
                <c:pt idx="3784" formatCode="#,##0.00">
                  <c:v>29429.73</c:v>
                </c:pt>
                <c:pt idx="3785" formatCode="#,##0.00">
                  <c:v>29314.91</c:v>
                </c:pt>
                <c:pt idx="3786" formatCode="#,##0.00">
                  <c:v>29200.12</c:v>
                </c:pt>
                <c:pt idx="3787" formatCode="#,##0.00">
                  <c:v>29085.47</c:v>
                </c:pt>
                <c:pt idx="3788" formatCode="#,##0.00">
                  <c:v>28970.78</c:v>
                </c:pt>
                <c:pt idx="3789" formatCode="#,##0.00">
                  <c:v>28856.04</c:v>
                </c:pt>
                <c:pt idx="3790" formatCode="#,##0.00">
                  <c:v>28741.38</c:v>
                </c:pt>
                <c:pt idx="3791" formatCode="#,##0.00">
                  <c:v>28626.2</c:v>
                </c:pt>
                <c:pt idx="3792" formatCode="#,##0.00">
                  <c:v>28511.26</c:v>
                </c:pt>
                <c:pt idx="3793" formatCode="#,##0.00">
                  <c:v>28396.01</c:v>
                </c:pt>
                <c:pt idx="3794" formatCode="#,##0.00">
                  <c:v>28280.25</c:v>
                </c:pt>
                <c:pt idx="3795" formatCode="#,##0.00">
                  <c:v>28164.47</c:v>
                </c:pt>
                <c:pt idx="3796" formatCode="#,##0.00">
                  <c:v>28048.95</c:v>
                </c:pt>
                <c:pt idx="3797" formatCode="#,##0.00">
                  <c:v>27933.279999999999</c:v>
                </c:pt>
                <c:pt idx="3798" formatCode="#,##0.00">
                  <c:v>27817.47</c:v>
                </c:pt>
                <c:pt idx="3799" formatCode="#,##0.00">
                  <c:v>27701.63</c:v>
                </c:pt>
                <c:pt idx="3800" formatCode="#,##0.00">
                  <c:v>27586.01</c:v>
                </c:pt>
                <c:pt idx="3801" formatCode="#,##0.00">
                  <c:v>27470.13</c:v>
                </c:pt>
                <c:pt idx="3802" formatCode="#,##0.00">
                  <c:v>27354.18</c:v>
                </c:pt>
                <c:pt idx="3803" formatCode="#,##0.00">
                  <c:v>27238.26</c:v>
                </c:pt>
                <c:pt idx="3804" formatCode="#,##0.00">
                  <c:v>27122.240000000002</c:v>
                </c:pt>
                <c:pt idx="3805" formatCode="#,##0.00">
                  <c:v>27006.14</c:v>
                </c:pt>
                <c:pt idx="3806" formatCode="#,##0.00">
                  <c:v>26890.22</c:v>
                </c:pt>
                <c:pt idx="3807" formatCode="#,##0.00">
                  <c:v>26774.26</c:v>
                </c:pt>
                <c:pt idx="3808" formatCode="#,##0.00">
                  <c:v>26658.75</c:v>
                </c:pt>
                <c:pt idx="3809" formatCode="#,##0.00">
                  <c:v>26542.62</c:v>
                </c:pt>
                <c:pt idx="3810" formatCode="#,##0.00">
                  <c:v>26426.37</c:v>
                </c:pt>
                <c:pt idx="3811" formatCode="#,##0.00">
                  <c:v>26310.57</c:v>
                </c:pt>
                <c:pt idx="3812" formatCode="#,##0.00">
                  <c:v>26194.81</c:v>
                </c:pt>
                <c:pt idx="3813" formatCode="#,##0.00">
                  <c:v>26079.95</c:v>
                </c:pt>
                <c:pt idx="3814" formatCode="#,##0.00">
                  <c:v>25964.880000000001</c:v>
                </c:pt>
                <c:pt idx="3815" formatCode="#,##0.00">
                  <c:v>25849.54</c:v>
                </c:pt>
                <c:pt idx="3816" formatCode="#,##0.00">
                  <c:v>25734.25</c:v>
                </c:pt>
                <c:pt idx="3817" formatCode="#,##0.00">
                  <c:v>25619.23</c:v>
                </c:pt>
                <c:pt idx="3818" formatCode="#,##0.00">
                  <c:v>25504.62</c:v>
                </c:pt>
                <c:pt idx="3819" formatCode="#,##0.00">
                  <c:v>25390.14</c:v>
                </c:pt>
                <c:pt idx="3820" formatCode="#,##0.00">
                  <c:v>25275.46</c:v>
                </c:pt>
                <c:pt idx="3821" formatCode="#,##0.00">
                  <c:v>25162.42</c:v>
                </c:pt>
                <c:pt idx="3822" formatCode="#,##0.00">
                  <c:v>25050.240000000002</c:v>
                </c:pt>
                <c:pt idx="3823" formatCode="#,##0.00">
                  <c:v>24936.400000000001</c:v>
                </c:pt>
                <c:pt idx="3824" formatCode="#,##0.00">
                  <c:v>24821.71</c:v>
                </c:pt>
                <c:pt idx="3825" formatCode="#,##0.00">
                  <c:v>24706.880000000001</c:v>
                </c:pt>
                <c:pt idx="3826" formatCode="#,##0.00">
                  <c:v>24592.43</c:v>
                </c:pt>
                <c:pt idx="3827" formatCode="#,##0.00">
                  <c:v>24478.46</c:v>
                </c:pt>
                <c:pt idx="3828" formatCode="#,##0.00">
                  <c:v>24364.79</c:v>
                </c:pt>
                <c:pt idx="3829" formatCode="#,##0.00">
                  <c:v>24251.22</c:v>
                </c:pt>
                <c:pt idx="3830" formatCode="#,##0.00">
                  <c:v>24138.31</c:v>
                </c:pt>
                <c:pt idx="3831" formatCode="#,##0.00">
                  <c:v>24025.73</c:v>
                </c:pt>
                <c:pt idx="3832" formatCode="#,##0.00">
                  <c:v>23913.63</c:v>
                </c:pt>
                <c:pt idx="3833" formatCode="#,##0.00">
                  <c:v>23805.1</c:v>
                </c:pt>
                <c:pt idx="3834" formatCode="#,##0.00">
                  <c:v>23692.97</c:v>
                </c:pt>
                <c:pt idx="3835" formatCode="#,##0.00">
                  <c:v>23581.05</c:v>
                </c:pt>
                <c:pt idx="3836" formatCode="#,##0.00">
                  <c:v>23469.85</c:v>
                </c:pt>
                <c:pt idx="3837" formatCode="#,##0.00">
                  <c:v>23359.040000000001</c:v>
                </c:pt>
                <c:pt idx="3838" formatCode="#,##0.00">
                  <c:v>23248.67</c:v>
                </c:pt>
                <c:pt idx="3839" formatCode="#,##0.00">
                  <c:v>23140.47</c:v>
                </c:pt>
                <c:pt idx="3840" formatCode="#,##0.00">
                  <c:v>23031.39</c:v>
                </c:pt>
                <c:pt idx="3841" formatCode="#,##0.00">
                  <c:v>22921.68</c:v>
                </c:pt>
                <c:pt idx="3842" formatCode="#,##0.00">
                  <c:v>22812.080000000002</c:v>
                </c:pt>
                <c:pt idx="3843" formatCode="#,##0.00">
                  <c:v>22703.13</c:v>
                </c:pt>
                <c:pt idx="3844" formatCode="#,##0.00">
                  <c:v>22594.58</c:v>
                </c:pt>
                <c:pt idx="3845" formatCode="#,##0.00">
                  <c:v>22486.46</c:v>
                </c:pt>
                <c:pt idx="3846" formatCode="#,##0.00">
                  <c:v>22378.54</c:v>
                </c:pt>
                <c:pt idx="3847" formatCode="#,##0.00">
                  <c:v>22273.19</c:v>
                </c:pt>
                <c:pt idx="3848" formatCode="#,##0.00">
                  <c:v>22165.05</c:v>
                </c:pt>
                <c:pt idx="3849" formatCode="#,##0.00">
                  <c:v>22058</c:v>
                </c:pt>
                <c:pt idx="3850" formatCode="#,##0.00">
                  <c:v>21951.51</c:v>
                </c:pt>
                <c:pt idx="3851" formatCode="#,##0.00">
                  <c:v>21845.439999999999</c:v>
                </c:pt>
                <c:pt idx="3852" formatCode="#,##0.00">
                  <c:v>21739.65</c:v>
                </c:pt>
                <c:pt idx="3853" formatCode="#,##0.00">
                  <c:v>21634.31</c:v>
                </c:pt>
                <c:pt idx="3854" formatCode="#,##0.00">
                  <c:v>21529.35</c:v>
                </c:pt>
                <c:pt idx="3855" formatCode="#,##0.00">
                  <c:v>21425.15</c:v>
                </c:pt>
                <c:pt idx="3856" formatCode="#,##0.00">
                  <c:v>21321.06</c:v>
                </c:pt>
                <c:pt idx="3857" formatCode="#,##0.00">
                  <c:v>21217.51</c:v>
                </c:pt>
                <c:pt idx="3858" formatCode="#,##0.00">
                  <c:v>21114.95</c:v>
                </c:pt>
                <c:pt idx="3859" formatCode="#,##0.00">
                  <c:v>21012.639999999999</c:v>
                </c:pt>
                <c:pt idx="3860" formatCode="#,##0.00">
                  <c:v>20911.36</c:v>
                </c:pt>
                <c:pt idx="3861" formatCode="#,##0.00">
                  <c:v>20813.919999999998</c:v>
                </c:pt>
                <c:pt idx="3862" formatCode="#,##0.00">
                  <c:v>20711.32</c:v>
                </c:pt>
                <c:pt idx="3863" formatCode="#,##0.00">
                  <c:v>20609.21</c:v>
                </c:pt>
                <c:pt idx="3864" formatCode="#,##0.00">
                  <c:v>20508.12</c:v>
                </c:pt>
                <c:pt idx="3865" formatCode="#,##0.00">
                  <c:v>20407.84</c:v>
                </c:pt>
                <c:pt idx="3866" formatCode="#,##0.00">
                  <c:v>20308.18</c:v>
                </c:pt>
                <c:pt idx="3867" formatCode="#,##0.00">
                  <c:v>20208.63</c:v>
                </c:pt>
                <c:pt idx="3868" formatCode="#,##0.00">
                  <c:v>20109.66</c:v>
                </c:pt>
                <c:pt idx="3869" formatCode="#,##0.00">
                  <c:v>20011.439999999999</c:v>
                </c:pt>
                <c:pt idx="3870" formatCode="#,##0.00">
                  <c:v>19914.2</c:v>
                </c:pt>
                <c:pt idx="3871" formatCode="#,##0.00">
                  <c:v>19816.93</c:v>
                </c:pt>
                <c:pt idx="3872" formatCode="#,##0.00">
                  <c:v>19721.79</c:v>
                </c:pt>
                <c:pt idx="3873" formatCode="#,##0.00">
                  <c:v>19625.599999999999</c:v>
                </c:pt>
                <c:pt idx="3874" formatCode="#,##0.00">
                  <c:v>19529.169999999998</c:v>
                </c:pt>
                <c:pt idx="3875" formatCode="#,##0.00">
                  <c:v>19432.939999999999</c:v>
                </c:pt>
                <c:pt idx="3876" formatCode="#,##0.00">
                  <c:v>19337.09</c:v>
                </c:pt>
                <c:pt idx="3877" formatCode="#,##0.00">
                  <c:v>19241.68</c:v>
                </c:pt>
                <c:pt idx="3878" formatCode="#,##0.00">
                  <c:v>19147.36</c:v>
                </c:pt>
                <c:pt idx="3879" formatCode="#,##0.00">
                  <c:v>19052.82</c:v>
                </c:pt>
                <c:pt idx="3880" formatCode="#,##0.00">
                  <c:v>18960.03</c:v>
                </c:pt>
                <c:pt idx="3881" formatCode="#,##0.00">
                  <c:v>18865.86</c:v>
                </c:pt>
                <c:pt idx="3882" formatCode="#,##0.00">
                  <c:v>18772.59</c:v>
                </c:pt>
                <c:pt idx="3883" formatCode="#,##0.00">
                  <c:v>18679.919999999998</c:v>
                </c:pt>
                <c:pt idx="3884" formatCode="#,##0.00">
                  <c:v>18588.12</c:v>
                </c:pt>
                <c:pt idx="3885" formatCode="#,##0.00">
                  <c:v>18496.88</c:v>
                </c:pt>
                <c:pt idx="3886" formatCode="#,##0.00">
                  <c:v>18406.169999999998</c:v>
                </c:pt>
                <c:pt idx="3887" formatCode="#,##0.00">
                  <c:v>18316.36</c:v>
                </c:pt>
                <c:pt idx="3888" formatCode="#,##0.00">
                  <c:v>18227.03</c:v>
                </c:pt>
                <c:pt idx="3889" formatCode="#,##0.00">
                  <c:v>18138.37</c:v>
                </c:pt>
                <c:pt idx="3890" formatCode="#,##0.00">
                  <c:v>18050.560000000001</c:v>
                </c:pt>
                <c:pt idx="3891" formatCode="#,##0.00">
                  <c:v>17963.349999999999</c:v>
                </c:pt>
                <c:pt idx="3892" formatCode="#,##0.00">
                  <c:v>17877.03</c:v>
                </c:pt>
                <c:pt idx="3893" formatCode="#,##0.00">
                  <c:v>17791.13</c:v>
                </c:pt>
                <c:pt idx="3894" formatCode="#,##0.00">
                  <c:v>17705.73</c:v>
                </c:pt>
                <c:pt idx="3895" formatCode="#,##0.00">
                  <c:v>17620.79</c:v>
                </c:pt>
                <c:pt idx="3896" formatCode="#,##0.00">
                  <c:v>17536.830000000002</c:v>
                </c:pt>
                <c:pt idx="3897" formatCode="#,##0.00">
                  <c:v>17453.53</c:v>
                </c:pt>
                <c:pt idx="3898" formatCode="#,##0.00">
                  <c:v>17370.830000000002</c:v>
                </c:pt>
                <c:pt idx="3899" formatCode="#,##0.00">
                  <c:v>17288.78</c:v>
                </c:pt>
                <c:pt idx="3900" formatCode="#,##0.00">
                  <c:v>17207.27</c:v>
                </c:pt>
                <c:pt idx="3901" formatCode="#,##0.00">
                  <c:v>17126.52</c:v>
                </c:pt>
                <c:pt idx="3902" formatCode="#,##0.00">
                  <c:v>17046.38</c:v>
                </c:pt>
                <c:pt idx="3903" formatCode="#,##0.00">
                  <c:v>16966.810000000001</c:v>
                </c:pt>
                <c:pt idx="3904" formatCode="#,##0.00">
                  <c:v>16887.47</c:v>
                </c:pt>
                <c:pt idx="3905" formatCode="#,##0.00">
                  <c:v>16808.97</c:v>
                </c:pt>
                <c:pt idx="3906" formatCode="#,##0.00">
                  <c:v>16731.14</c:v>
                </c:pt>
                <c:pt idx="3907" formatCode="#,##0.00">
                  <c:v>16654.11</c:v>
                </c:pt>
                <c:pt idx="3908" formatCode="#,##0.00">
                  <c:v>16577.61</c:v>
                </c:pt>
                <c:pt idx="3909" formatCode="#,##0.00">
                  <c:v>16501.560000000001</c:v>
                </c:pt>
                <c:pt idx="3910" formatCode="#,##0.00">
                  <c:v>16426.05</c:v>
                </c:pt>
                <c:pt idx="3911" formatCode="#,##0.00">
                  <c:v>16350.98</c:v>
                </c:pt>
                <c:pt idx="3912" formatCode="#,##0.00">
                  <c:v>16276.56</c:v>
                </c:pt>
                <c:pt idx="3913" formatCode="#,##0.00">
                  <c:v>16202.62</c:v>
                </c:pt>
                <c:pt idx="3914" formatCode="#,##0.00">
                  <c:v>16129.27</c:v>
                </c:pt>
                <c:pt idx="3915" formatCode="#,##0.00">
                  <c:v>16056.47</c:v>
                </c:pt>
                <c:pt idx="3916" formatCode="#,##0.00">
                  <c:v>15984.03</c:v>
                </c:pt>
                <c:pt idx="3917" formatCode="#,##0.00">
                  <c:v>15912.14</c:v>
                </c:pt>
                <c:pt idx="3918" formatCode="#,##0.00">
                  <c:v>15840.77</c:v>
                </c:pt>
                <c:pt idx="3919" formatCode="#,##0.00">
                  <c:v>15769.97</c:v>
                </c:pt>
                <c:pt idx="3920" formatCode="#,##0.00">
                  <c:v>15699.65</c:v>
                </c:pt>
                <c:pt idx="3921" formatCode="#,##0.00">
                  <c:v>15629.86</c:v>
                </c:pt>
                <c:pt idx="3922" formatCode="#,##0.00">
                  <c:v>15560.58</c:v>
                </c:pt>
                <c:pt idx="3923" formatCode="#,##0.00">
                  <c:v>15491.99</c:v>
                </c:pt>
                <c:pt idx="3924" formatCode="#,##0.00">
                  <c:v>15423.82</c:v>
                </c:pt>
                <c:pt idx="3925" formatCode="#,##0.00">
                  <c:v>15356.26</c:v>
                </c:pt>
                <c:pt idx="3926" formatCode="#,##0.00">
                  <c:v>15289.15</c:v>
                </c:pt>
                <c:pt idx="3927" formatCode="#,##0.00">
                  <c:v>15222.62</c:v>
                </c:pt>
                <c:pt idx="3928" formatCode="#,##0.00">
                  <c:v>15156.5</c:v>
                </c:pt>
                <c:pt idx="3929" formatCode="#,##0.00">
                  <c:v>15090.83</c:v>
                </c:pt>
                <c:pt idx="3930" formatCode="#,##0.00">
                  <c:v>15025.57</c:v>
                </c:pt>
                <c:pt idx="3931" formatCode="#,##0.00">
                  <c:v>14960.68</c:v>
                </c:pt>
                <c:pt idx="3932" formatCode="#,##0.00">
                  <c:v>14896.35</c:v>
                </c:pt>
                <c:pt idx="3933" formatCode="#,##0.00">
                  <c:v>14832.61</c:v>
                </c:pt>
                <c:pt idx="3934" formatCode="#,##0.00">
                  <c:v>14769.48</c:v>
                </c:pt>
                <c:pt idx="3935" formatCode="#,##0.00">
                  <c:v>14706.84</c:v>
                </c:pt>
                <c:pt idx="3936" formatCode="#,##0.00">
                  <c:v>14644.5</c:v>
                </c:pt>
                <c:pt idx="3937" formatCode="#,##0.00">
                  <c:v>14586.08</c:v>
                </c:pt>
                <c:pt idx="3938" formatCode="#,##0.00">
                  <c:v>14524.88</c:v>
                </c:pt>
                <c:pt idx="3939" formatCode="#,##0.00">
                  <c:v>14465.76</c:v>
                </c:pt>
                <c:pt idx="3940" formatCode="#,##0.00">
                  <c:v>14404.51</c:v>
                </c:pt>
                <c:pt idx="3941" formatCode="#,##0.00">
                  <c:v>14344.17</c:v>
                </c:pt>
                <c:pt idx="3942" formatCode="#,##0.00">
                  <c:v>14284.44</c:v>
                </c:pt>
                <c:pt idx="3943" formatCode="#,##0.00">
                  <c:v>14225.38</c:v>
                </c:pt>
                <c:pt idx="3944" formatCode="#,##0.00">
                  <c:v>14166.82</c:v>
                </c:pt>
                <c:pt idx="3945" formatCode="#,##0.00">
                  <c:v>14108.81</c:v>
                </c:pt>
                <c:pt idx="3946" formatCode="#,##0.00">
                  <c:v>14051.34</c:v>
                </c:pt>
                <c:pt idx="3947" formatCode="#,##0.00">
                  <c:v>13994.4</c:v>
                </c:pt>
                <c:pt idx="3948" formatCode="#,##0.00">
                  <c:v>13937.92</c:v>
                </c:pt>
                <c:pt idx="3949" formatCode="#,##0.00">
                  <c:v>13889.88</c:v>
                </c:pt>
                <c:pt idx="3950" formatCode="#,##0.00">
                  <c:v>13832.69</c:v>
                </c:pt>
                <c:pt idx="3951" formatCode="#,##0.00">
                  <c:v>13776.38</c:v>
                </c:pt>
                <c:pt idx="3952" formatCode="#,##0.00">
                  <c:v>13721.02</c:v>
                </c:pt>
                <c:pt idx="3953" formatCode="#,##0.00">
                  <c:v>13666.22</c:v>
                </c:pt>
                <c:pt idx="3954" formatCode="#,##0.00">
                  <c:v>13611.9</c:v>
                </c:pt>
                <c:pt idx="3955" formatCode="#,##0.00">
                  <c:v>13558.27</c:v>
                </c:pt>
                <c:pt idx="3956" formatCode="#,##0.00">
                  <c:v>13505.02</c:v>
                </c:pt>
                <c:pt idx="3957" formatCode="#,##0.00">
                  <c:v>13452.3</c:v>
                </c:pt>
                <c:pt idx="3958" formatCode="#,##0.00">
                  <c:v>13400.27</c:v>
                </c:pt>
                <c:pt idx="3959" formatCode="#,##0.00">
                  <c:v>13348.58</c:v>
                </c:pt>
                <c:pt idx="3960" formatCode="#,##0.00">
                  <c:v>13297.34</c:v>
                </c:pt>
                <c:pt idx="3961" formatCode="#,##0.00">
                  <c:v>13246.62</c:v>
                </c:pt>
                <c:pt idx="3962" formatCode="#,##0.00">
                  <c:v>13196.26</c:v>
                </c:pt>
                <c:pt idx="3963" formatCode="#,##0.00">
                  <c:v>13146.39</c:v>
                </c:pt>
                <c:pt idx="3964" formatCode="#,##0.00">
                  <c:v>13097.06</c:v>
                </c:pt>
                <c:pt idx="3965" formatCode="#,##0.00">
                  <c:v>13048.05</c:v>
                </c:pt>
                <c:pt idx="3966" formatCode="#,##0.00">
                  <c:v>12999.67</c:v>
                </c:pt>
                <c:pt idx="3967" formatCode="#,##0.00">
                  <c:v>12951.5</c:v>
                </c:pt>
                <c:pt idx="3968" formatCode="#,##0.00">
                  <c:v>12903.93</c:v>
                </c:pt>
                <c:pt idx="3969" formatCode="#,##0.00">
                  <c:v>12856.68</c:v>
                </c:pt>
                <c:pt idx="3970" formatCode="#,##0.00">
                  <c:v>12810.29</c:v>
                </c:pt>
                <c:pt idx="3971" formatCode="#,##0.00">
                  <c:v>12764.21</c:v>
                </c:pt>
                <c:pt idx="3972" formatCode="#,##0.00">
                  <c:v>12718.4</c:v>
                </c:pt>
                <c:pt idx="3973" formatCode="#,##0.00">
                  <c:v>12672.58</c:v>
                </c:pt>
                <c:pt idx="3974" formatCode="#,##0.00">
                  <c:v>12627.34</c:v>
                </c:pt>
                <c:pt idx="3975" formatCode="#,##0.00">
                  <c:v>12582.59</c:v>
                </c:pt>
                <c:pt idx="3976" formatCode="#,##0.00">
                  <c:v>12538.5</c:v>
                </c:pt>
                <c:pt idx="3977" formatCode="#,##0.00">
                  <c:v>12494.29</c:v>
                </c:pt>
                <c:pt idx="3978" formatCode="#,##0.00">
                  <c:v>12450.73</c:v>
                </c:pt>
                <c:pt idx="3979" formatCode="#,##0.00">
                  <c:v>12407.59</c:v>
                </c:pt>
                <c:pt idx="3980" formatCode="#,##0.00">
                  <c:v>12364.68</c:v>
                </c:pt>
                <c:pt idx="3981" formatCode="#,##0.00">
                  <c:v>12322.15</c:v>
                </c:pt>
                <c:pt idx="3982" formatCode="#,##0.00">
                  <c:v>12279.96</c:v>
                </c:pt>
                <c:pt idx="3983" formatCode="#,##0.00">
                  <c:v>12238.04</c:v>
                </c:pt>
                <c:pt idx="3984" formatCode="#,##0.00">
                  <c:v>12196.42</c:v>
                </c:pt>
                <c:pt idx="3985" formatCode="#,##0.00">
                  <c:v>12155.35</c:v>
                </c:pt>
                <c:pt idx="3986" formatCode="#,##0.00">
                  <c:v>12114.34</c:v>
                </c:pt>
                <c:pt idx="3987" formatCode="#,##0.00">
                  <c:v>12073.66</c:v>
                </c:pt>
                <c:pt idx="3988" formatCode="#,##0.00">
                  <c:v>12033.3</c:v>
                </c:pt>
                <c:pt idx="3989" formatCode="#,##0.00">
                  <c:v>11993.22</c:v>
                </c:pt>
                <c:pt idx="3990" formatCode="#,##0.00">
                  <c:v>11953.54</c:v>
                </c:pt>
                <c:pt idx="3991" formatCode="#,##0.00">
                  <c:v>11914.13</c:v>
                </c:pt>
                <c:pt idx="3992" formatCode="#,##0.00">
                  <c:v>11875.03</c:v>
                </c:pt>
                <c:pt idx="3993" formatCode="#,##0.00">
                  <c:v>11836.32</c:v>
                </c:pt>
                <c:pt idx="3994" formatCode="#,##0.00">
                  <c:v>11798.07</c:v>
                </c:pt>
                <c:pt idx="3995" formatCode="#,##0.00">
                  <c:v>11760.09</c:v>
                </c:pt>
                <c:pt idx="3996" formatCode="#,##0.00">
                  <c:v>11722.34</c:v>
                </c:pt>
                <c:pt idx="3997" formatCode="#,##0.00">
                  <c:v>11684.98</c:v>
                </c:pt>
                <c:pt idx="3998" formatCode="#,##0.00">
                  <c:v>11647.93</c:v>
                </c:pt>
                <c:pt idx="3999" formatCode="#,##0.00">
                  <c:v>11611.19</c:v>
                </c:pt>
                <c:pt idx="4000" formatCode="#,##0.00">
                  <c:v>11574.59</c:v>
                </c:pt>
                <c:pt idx="4001" formatCode="#,##0.00">
                  <c:v>11538.23</c:v>
                </c:pt>
                <c:pt idx="4002" formatCode="#,##0.00">
                  <c:v>11502.27</c:v>
                </c:pt>
                <c:pt idx="4003" formatCode="#,##0.00">
                  <c:v>11466.92</c:v>
                </c:pt>
                <c:pt idx="4004" formatCode="#,##0.00">
                  <c:v>11431.72</c:v>
                </c:pt>
                <c:pt idx="4005" formatCode="#,##0.00">
                  <c:v>11397.16</c:v>
                </c:pt>
                <c:pt idx="4006" formatCode="#,##0.00">
                  <c:v>11362.9</c:v>
                </c:pt>
                <c:pt idx="4007" formatCode="#,##0.00">
                  <c:v>11328.91</c:v>
                </c:pt>
                <c:pt idx="4008" formatCode="#,##0.00">
                  <c:v>11295.28</c:v>
                </c:pt>
                <c:pt idx="4009" formatCode="#,##0.00">
                  <c:v>11261.74</c:v>
                </c:pt>
                <c:pt idx="4010" formatCode="#,##0.00">
                  <c:v>11228.39</c:v>
                </c:pt>
                <c:pt idx="4011" formatCode="#,##0.00">
                  <c:v>11195.7</c:v>
                </c:pt>
                <c:pt idx="4012" formatCode="#,##0.00">
                  <c:v>11162.75</c:v>
                </c:pt>
                <c:pt idx="4013" formatCode="#,##0.00">
                  <c:v>11129.95</c:v>
                </c:pt>
                <c:pt idx="4014" formatCode="#,##0.00">
                  <c:v>11097.54</c:v>
                </c:pt>
                <c:pt idx="4015" formatCode="#,##0.00">
                  <c:v>11065.18</c:v>
                </c:pt>
                <c:pt idx="4016" formatCode="#,##0.00">
                  <c:v>11033.18</c:v>
                </c:pt>
                <c:pt idx="4017" formatCode="#,##0.00">
                  <c:v>11001.48</c:v>
                </c:pt>
                <c:pt idx="4018" formatCode="#,##0.00">
                  <c:v>10970.02</c:v>
                </c:pt>
                <c:pt idx="4019" formatCode="#,##0.00">
                  <c:v>10938.72</c:v>
                </c:pt>
                <c:pt idx="4020" formatCode="#,##0.00">
                  <c:v>10907.57</c:v>
                </c:pt>
                <c:pt idx="4021" formatCode="#,##0.00">
                  <c:v>10876.78</c:v>
                </c:pt>
                <c:pt idx="4022" formatCode="#,##0.00">
                  <c:v>10846.03</c:v>
                </c:pt>
                <c:pt idx="4023" formatCode="#,##0.00">
                  <c:v>10815.45</c:v>
                </c:pt>
                <c:pt idx="4024" formatCode="#,##0.00">
                  <c:v>10785.09</c:v>
                </c:pt>
                <c:pt idx="4025" formatCode="#,##0.00">
                  <c:v>10755.81</c:v>
                </c:pt>
                <c:pt idx="4026" formatCode="#,##0.00">
                  <c:v>10725.94</c:v>
                </c:pt>
                <c:pt idx="4027" formatCode="#,##0.00">
                  <c:v>10696.18</c:v>
                </c:pt>
                <c:pt idx="4028" formatCode="#,##0.00">
                  <c:v>10666.66</c:v>
                </c:pt>
                <c:pt idx="4029" formatCode="#,##0.00">
                  <c:v>10637.4</c:v>
                </c:pt>
                <c:pt idx="4030" formatCode="#,##0.00">
                  <c:v>10608.26</c:v>
                </c:pt>
                <c:pt idx="4031" formatCode="#,##0.00">
                  <c:v>10580.68</c:v>
                </c:pt>
                <c:pt idx="4032" formatCode="#,##0.00">
                  <c:v>10551.71</c:v>
                </c:pt>
                <c:pt idx="4033" formatCode="#,##0.00">
                  <c:v>10523.17</c:v>
                </c:pt>
                <c:pt idx="4034" formatCode="#,##0.00">
                  <c:v>10495.26</c:v>
                </c:pt>
                <c:pt idx="4035" formatCode="#,##0.00">
                  <c:v>10467.049999999999</c:v>
                </c:pt>
                <c:pt idx="4036" formatCode="#,##0.00">
                  <c:v>10439.11</c:v>
                </c:pt>
                <c:pt idx="4037" formatCode="#,##0.00">
                  <c:v>10411.41</c:v>
                </c:pt>
                <c:pt idx="4038" formatCode="#,##0.00">
                  <c:v>10383.959999999999</c:v>
                </c:pt>
                <c:pt idx="4039" formatCode="#,##0.00">
                  <c:v>10356.719999999999</c:v>
                </c:pt>
                <c:pt idx="4040" formatCode="#,##0.00">
                  <c:v>10329.719999999999</c:v>
                </c:pt>
                <c:pt idx="4041" formatCode="#,##0.00">
                  <c:v>10302.94</c:v>
                </c:pt>
                <c:pt idx="4042" formatCode="#,##0.00">
                  <c:v>10278.049999999999</c:v>
                </c:pt>
                <c:pt idx="4043" formatCode="#,##0.00">
                  <c:v>10251.459999999999</c:v>
                </c:pt>
                <c:pt idx="4044" formatCode="#,##0.00">
                  <c:v>10225.280000000001</c:v>
                </c:pt>
                <c:pt idx="4045" formatCode="#,##0.00">
                  <c:v>10199.299999999999</c:v>
                </c:pt>
                <c:pt idx="4046" formatCode="#,##0.00">
                  <c:v>10173.48</c:v>
                </c:pt>
                <c:pt idx="4047" formatCode="#,##0.00">
                  <c:v>10147.879999999999</c:v>
                </c:pt>
                <c:pt idx="4048" formatCode="#,##0.00">
                  <c:v>10122.31</c:v>
                </c:pt>
                <c:pt idx="4049" formatCode="#,##0.00">
                  <c:v>10097.120000000001</c:v>
                </c:pt>
                <c:pt idx="4050" formatCode="#,##0.00">
                  <c:v>10074.33</c:v>
                </c:pt>
                <c:pt idx="4051" formatCode="#,##0.00">
                  <c:v>10048.49</c:v>
                </c:pt>
                <c:pt idx="4052" formatCode="#,##0.00">
                  <c:v>10023.73</c:v>
                </c:pt>
                <c:pt idx="4053" formatCode="#,##0.00">
                  <c:v>9999.16</c:v>
                </c:pt>
                <c:pt idx="4054" formatCode="#,##0.00">
                  <c:v>9974.7800000000007</c:v>
                </c:pt>
                <c:pt idx="4055" formatCode="#,##0.00">
                  <c:v>9950.57</c:v>
                </c:pt>
                <c:pt idx="4056" formatCode="#,##0.00">
                  <c:v>9926.5499999999993</c:v>
                </c:pt>
                <c:pt idx="4057" formatCode="#,##0.00">
                  <c:v>9902.65</c:v>
                </c:pt>
                <c:pt idx="4058" formatCode="#,##0.00">
                  <c:v>9878.9699999999993</c:v>
                </c:pt>
                <c:pt idx="4059" formatCode="#,##0.00">
                  <c:v>9855.4599999999991</c:v>
                </c:pt>
                <c:pt idx="4060" formatCode="#,##0.00">
                  <c:v>9832.17</c:v>
                </c:pt>
                <c:pt idx="4061" formatCode="#,##0.00">
                  <c:v>9809.06</c:v>
                </c:pt>
                <c:pt idx="4062" formatCode="#,##0.00">
                  <c:v>9786.08</c:v>
                </c:pt>
                <c:pt idx="4063" formatCode="#,##0.00">
                  <c:v>9763.26</c:v>
                </c:pt>
                <c:pt idx="4064" formatCode="#,##0.00">
                  <c:v>9740.91</c:v>
                </c:pt>
                <c:pt idx="4065" formatCode="#,##0.00">
                  <c:v>9718.59</c:v>
                </c:pt>
                <c:pt idx="4066" formatCode="#,##0.00">
                  <c:v>9696.35</c:v>
                </c:pt>
                <c:pt idx="4067" formatCode="#,##0.00">
                  <c:v>9674.26</c:v>
                </c:pt>
                <c:pt idx="4068" formatCode="#,##0.00">
                  <c:v>9652.34</c:v>
                </c:pt>
                <c:pt idx="4069" formatCode="#,##0.00">
                  <c:v>9630.57</c:v>
                </c:pt>
                <c:pt idx="4070" formatCode="#,##0.00">
                  <c:v>9609.15</c:v>
                </c:pt>
                <c:pt idx="4071" formatCode="#,##0.00">
                  <c:v>9587.68</c:v>
                </c:pt>
                <c:pt idx="4072" formatCode="#,##0.00">
                  <c:v>9566.43</c:v>
                </c:pt>
                <c:pt idx="4073" formatCode="#,##0.00">
                  <c:v>9545.42</c:v>
                </c:pt>
                <c:pt idx="4074" formatCode="#,##0.00">
                  <c:v>9524.59</c:v>
                </c:pt>
                <c:pt idx="4075" formatCode="#,##0.00">
                  <c:v>9504.82</c:v>
                </c:pt>
                <c:pt idx="4076" formatCode="#,##0.00">
                  <c:v>9484.7099999999991</c:v>
                </c:pt>
                <c:pt idx="4077" formatCode="#,##0.00">
                  <c:v>9464.1</c:v>
                </c:pt>
                <c:pt idx="4078" formatCode="#,##0.00">
                  <c:v>9443.7099999999991</c:v>
                </c:pt>
                <c:pt idx="4079" formatCode="#,##0.00">
                  <c:v>9423.68</c:v>
                </c:pt>
                <c:pt idx="4080" formatCode="#,##0.00">
                  <c:v>9403.7999999999993</c:v>
                </c:pt>
                <c:pt idx="4081" formatCode="#,##0.00">
                  <c:v>9388.34</c:v>
                </c:pt>
                <c:pt idx="4082" formatCode="#,##0.00">
                  <c:v>9367.6200000000008</c:v>
                </c:pt>
                <c:pt idx="4083" formatCode="#,##0.00">
                  <c:v>9348.16</c:v>
                </c:pt>
                <c:pt idx="4084" formatCode="#,##0.00">
                  <c:v>9328.85</c:v>
                </c:pt>
                <c:pt idx="4085" formatCode="#,##0.00">
                  <c:v>9309.7199999999993</c:v>
                </c:pt>
                <c:pt idx="4086" formatCode="#,##0.00">
                  <c:v>9290.7099999999991</c:v>
                </c:pt>
                <c:pt idx="4087" formatCode="#,##0.00">
                  <c:v>9271.7900000000009</c:v>
                </c:pt>
                <c:pt idx="4088" formatCode="#,##0.00">
                  <c:v>9253.0300000000007</c:v>
                </c:pt>
                <c:pt idx="4089" formatCode="#,##0.00">
                  <c:v>9234.42</c:v>
                </c:pt>
                <c:pt idx="4090" formatCode="#,##0.00">
                  <c:v>9215.94</c:v>
                </c:pt>
                <c:pt idx="4091" formatCode="#,##0.00">
                  <c:v>9197.5499999999993</c:v>
                </c:pt>
                <c:pt idx="4092" formatCode="#,##0.00">
                  <c:v>9179.33</c:v>
                </c:pt>
                <c:pt idx="4093" formatCode="#,##0.00">
                  <c:v>9161.18</c:v>
                </c:pt>
                <c:pt idx="4094" formatCode="#,##0.00">
                  <c:v>9143.16</c:v>
                </c:pt>
                <c:pt idx="4095" formatCode="#,##0.00">
                  <c:v>9125.25</c:v>
                </c:pt>
                <c:pt idx="4096" formatCode="#,##0.00">
                  <c:v>9107.48</c:v>
                </c:pt>
                <c:pt idx="4097" formatCode="#,##0.00">
                  <c:v>9089.81</c:v>
                </c:pt>
                <c:pt idx="4098" formatCode="#,##0.00">
                  <c:v>9072.27</c:v>
                </c:pt>
                <c:pt idx="4099" formatCode="#,##0.00">
                  <c:v>9054.83</c:v>
                </c:pt>
                <c:pt idx="4100" formatCode="#,##0.00">
                  <c:v>9037.4699999999993</c:v>
                </c:pt>
                <c:pt idx="4101" formatCode="#,##0.00">
                  <c:v>9020.25</c:v>
                </c:pt>
                <c:pt idx="4102" formatCode="#,##0.00">
                  <c:v>9003.11</c:v>
                </c:pt>
                <c:pt idx="4103" formatCode="#,##0.00">
                  <c:v>8986.1</c:v>
                </c:pt>
                <c:pt idx="4104" formatCode="#,##0.00">
                  <c:v>8969.19</c:v>
                </c:pt>
                <c:pt idx="4105" formatCode="#,##0.00">
                  <c:v>8952.4</c:v>
                </c:pt>
                <c:pt idx="4106" formatCode="#,##0.00">
                  <c:v>8935.7199999999993</c:v>
                </c:pt>
                <c:pt idx="4107" formatCode="#,##0.00">
                  <c:v>8919.14</c:v>
                </c:pt>
                <c:pt idx="4108" formatCode="#,##0.00">
                  <c:v>8902.67</c:v>
                </c:pt>
                <c:pt idx="4109" formatCode="#,##0.00">
                  <c:v>8886.2900000000009</c:v>
                </c:pt>
                <c:pt idx="4110" formatCode="#,##0.00">
                  <c:v>8870.01</c:v>
                </c:pt>
                <c:pt idx="4111" formatCode="#,##0.00">
                  <c:v>8853.82</c:v>
                </c:pt>
                <c:pt idx="4112" formatCode="#,##0.00">
                  <c:v>8837.7000000000007</c:v>
                </c:pt>
                <c:pt idx="4113" formatCode="#,##0.00">
                  <c:v>8821.7000000000007</c:v>
                </c:pt>
                <c:pt idx="4114" formatCode="#,##0.00">
                  <c:v>8806.6200000000008</c:v>
                </c:pt>
                <c:pt idx="4115" formatCode="#,##0.00">
                  <c:v>8790.4500000000007</c:v>
                </c:pt>
                <c:pt idx="4116" formatCode="#,##0.00">
                  <c:v>8774.6200000000008</c:v>
                </c:pt>
                <c:pt idx="4117" formatCode="#,##0.00">
                  <c:v>8758.9500000000007</c:v>
                </c:pt>
                <c:pt idx="4118" formatCode="#,##0.00">
                  <c:v>8743.41</c:v>
                </c:pt>
                <c:pt idx="4119" formatCode="#,##0.00">
                  <c:v>8727.9599999999991</c:v>
                </c:pt>
                <c:pt idx="4120" formatCode="#,##0.00">
                  <c:v>8712.6</c:v>
                </c:pt>
                <c:pt idx="4121" formatCode="#,##0.00">
                  <c:v>8697.31</c:v>
                </c:pt>
                <c:pt idx="4122" formatCode="#,##0.00">
                  <c:v>8682.11</c:v>
                </c:pt>
                <c:pt idx="4123" formatCode="#,##0.00">
                  <c:v>8667</c:v>
                </c:pt>
                <c:pt idx="4124" formatCode="#,##0.00">
                  <c:v>8652.01</c:v>
                </c:pt>
                <c:pt idx="4125" formatCode="#,##0.00">
                  <c:v>8637.09</c:v>
                </c:pt>
                <c:pt idx="4126" formatCode="#,##0.00">
                  <c:v>8622.24</c:v>
                </c:pt>
                <c:pt idx="4127" formatCode="#,##0.00">
                  <c:v>8607.4500000000007</c:v>
                </c:pt>
                <c:pt idx="4128" formatCode="#,##0.00">
                  <c:v>8592.85</c:v>
                </c:pt>
                <c:pt idx="4129" formatCode="#,##0.00">
                  <c:v>8578.25</c:v>
                </c:pt>
                <c:pt idx="4130" formatCode="#,##0.00">
                  <c:v>8563.64</c:v>
                </c:pt>
                <c:pt idx="4131" formatCode="#,##0.00">
                  <c:v>8549.1200000000008</c:v>
                </c:pt>
                <c:pt idx="4132" formatCode="#,##0.00">
                  <c:v>8534.66</c:v>
                </c:pt>
                <c:pt idx="4133" formatCode="#,##0.00">
                  <c:v>8520.2800000000007</c:v>
                </c:pt>
                <c:pt idx="4134" formatCode="#,##0.00">
                  <c:v>8505.98</c:v>
                </c:pt>
                <c:pt idx="4135" formatCode="#,##0.00">
                  <c:v>8491.7000000000007</c:v>
                </c:pt>
                <c:pt idx="4136" formatCode="#,##0.00">
                  <c:v>8477.4699999999993</c:v>
                </c:pt>
                <c:pt idx="4137" formatCode="#,##0.00">
                  <c:v>8463.34</c:v>
                </c:pt>
                <c:pt idx="4138" formatCode="#,##0.00">
                  <c:v>8449.26</c:v>
                </c:pt>
                <c:pt idx="4139" formatCode="#,##0.00">
                  <c:v>8435.27</c:v>
                </c:pt>
                <c:pt idx="4140" formatCode="#,##0.00">
                  <c:v>8421.3799999999992</c:v>
                </c:pt>
                <c:pt idx="4141" formatCode="#,##0.00">
                  <c:v>8407.57</c:v>
                </c:pt>
                <c:pt idx="4142" formatCode="#,##0.00">
                  <c:v>8395.33</c:v>
                </c:pt>
                <c:pt idx="4143" formatCode="#,##0.00">
                  <c:v>8382.0499999999993</c:v>
                </c:pt>
                <c:pt idx="4144" formatCode="#,##0.00">
                  <c:v>8368.2099999999991</c:v>
                </c:pt>
                <c:pt idx="4145" formatCode="#,##0.00">
                  <c:v>8354.57</c:v>
                </c:pt>
                <c:pt idx="4146" formatCode="#,##0.00">
                  <c:v>8341.06</c:v>
                </c:pt>
                <c:pt idx="4147" formatCode="#,##0.00">
                  <c:v>8328.77</c:v>
                </c:pt>
                <c:pt idx="4148" formatCode="#,##0.00">
                  <c:v>8315.42</c:v>
                </c:pt>
                <c:pt idx="4149" formatCode="#,##0.00">
                  <c:v>8302</c:v>
                </c:pt>
                <c:pt idx="4150" formatCode="#,##0.00">
                  <c:v>8290.23</c:v>
                </c:pt>
                <c:pt idx="4151" formatCode="#,##0.00">
                  <c:v>8277.81</c:v>
                </c:pt>
                <c:pt idx="4152" formatCode="#,##0.00">
                  <c:v>8264.6200000000008</c:v>
                </c:pt>
                <c:pt idx="4153" formatCode="#,##0.00">
                  <c:v>8251.3799999999992</c:v>
                </c:pt>
                <c:pt idx="4154" formatCode="#,##0.00">
                  <c:v>8238.25</c:v>
                </c:pt>
                <c:pt idx="4155" formatCode="#,##0.00">
                  <c:v>8225.2000000000007</c:v>
                </c:pt>
                <c:pt idx="4156" formatCode="#,##0.00">
                  <c:v>8212.24</c:v>
                </c:pt>
                <c:pt idx="4157" formatCode="#,##0.00">
                  <c:v>8199.36</c:v>
                </c:pt>
                <c:pt idx="4158" formatCode="#,##0.00">
                  <c:v>8186.56</c:v>
                </c:pt>
                <c:pt idx="4159" formatCode="#,##0.00">
                  <c:v>8173.8</c:v>
                </c:pt>
                <c:pt idx="4160" formatCode="#,##0.00">
                  <c:v>8161.1</c:v>
                </c:pt>
                <c:pt idx="4161" formatCode="#,##0.00">
                  <c:v>8148.48</c:v>
                </c:pt>
                <c:pt idx="4162" formatCode="#,##0.00">
                  <c:v>8135.92</c:v>
                </c:pt>
                <c:pt idx="4163" formatCode="#,##0.00">
                  <c:v>8123.42</c:v>
                </c:pt>
                <c:pt idx="4164" formatCode="#,##0.00">
                  <c:v>8110.99</c:v>
                </c:pt>
                <c:pt idx="4165" formatCode="#,##0.00">
                  <c:v>8098.63</c:v>
                </c:pt>
                <c:pt idx="4166" formatCode="#,##0.00">
                  <c:v>8086.34</c:v>
                </c:pt>
                <c:pt idx="4167" formatCode="#,##0.00">
                  <c:v>8074.09</c:v>
                </c:pt>
                <c:pt idx="4168" formatCode="#,##0.00">
                  <c:v>8061.9</c:v>
                </c:pt>
                <c:pt idx="4169" formatCode="#,##0.00">
                  <c:v>8049.71</c:v>
                </c:pt>
                <c:pt idx="4170" formatCode="#,##0.00">
                  <c:v>8037.63</c:v>
                </c:pt>
                <c:pt idx="4171" formatCode="#,##0.00">
                  <c:v>8025.6</c:v>
                </c:pt>
                <c:pt idx="4172" formatCode="#,##0.00">
                  <c:v>8013.63</c:v>
                </c:pt>
                <c:pt idx="4173" formatCode="#,##0.00">
                  <c:v>8001.73</c:v>
                </c:pt>
                <c:pt idx="4174" formatCode="#,##0.00">
                  <c:v>7989.89</c:v>
                </c:pt>
                <c:pt idx="4175" formatCode="#,##0.00">
                  <c:v>7978.12</c:v>
                </c:pt>
                <c:pt idx="4176" formatCode="#,##0.00">
                  <c:v>7975.97</c:v>
                </c:pt>
                <c:pt idx="4177" formatCode="#,##0.00">
                  <c:v>7961.61</c:v>
                </c:pt>
                <c:pt idx="4178" formatCode="#,##0.00">
                  <c:v>7949.1</c:v>
                </c:pt>
                <c:pt idx="4179" formatCode="#,##0.00">
                  <c:v>7936.99</c:v>
                </c:pt>
                <c:pt idx="4180" formatCode="#,##0.00">
                  <c:v>7925.1</c:v>
                </c:pt>
                <c:pt idx="4181" formatCode="#,##0.00">
                  <c:v>7913.32</c:v>
                </c:pt>
                <c:pt idx="4182" formatCode="#,##0.00">
                  <c:v>7901.62</c:v>
                </c:pt>
                <c:pt idx="4183" formatCode="#,##0.00">
                  <c:v>7890.03</c:v>
                </c:pt>
                <c:pt idx="4184" formatCode="#,##0.00">
                  <c:v>7878.47</c:v>
                </c:pt>
                <c:pt idx="4185" formatCode="#,##0.00">
                  <c:v>7866.97</c:v>
                </c:pt>
                <c:pt idx="4186" formatCode="#,##0.00">
                  <c:v>7855.57</c:v>
                </c:pt>
                <c:pt idx="4187" formatCode="#,##0.00">
                  <c:v>7844.22</c:v>
                </c:pt>
                <c:pt idx="4188" formatCode="#,##0.00">
                  <c:v>7832.95</c:v>
                </c:pt>
                <c:pt idx="4189" formatCode="#,##0.00">
                  <c:v>7821.78</c:v>
                </c:pt>
                <c:pt idx="4190" formatCode="#,##0.00">
                  <c:v>7811.62</c:v>
                </c:pt>
                <c:pt idx="4191" formatCode="#,##0.00">
                  <c:v>7814.07</c:v>
                </c:pt>
                <c:pt idx="4192" formatCode="#,##0.00">
                  <c:v>7802.32</c:v>
                </c:pt>
                <c:pt idx="4193" formatCode="#,##0.00">
                  <c:v>7789.92</c:v>
                </c:pt>
                <c:pt idx="4194" formatCode="#,##0.00">
                  <c:v>7777.81</c:v>
                </c:pt>
                <c:pt idx="4195" formatCode="#,##0.00">
                  <c:v>7765.97</c:v>
                </c:pt>
                <c:pt idx="4196" formatCode="#,##0.00">
                  <c:v>7754.32</c:v>
                </c:pt>
                <c:pt idx="4197" formatCode="#,##0.00">
                  <c:v>7742.83</c:v>
                </c:pt>
                <c:pt idx="4198" formatCode="#,##0.00">
                  <c:v>7731.48</c:v>
                </c:pt>
                <c:pt idx="4199" formatCode="#,##0.00">
                  <c:v>7720.25</c:v>
                </c:pt>
                <c:pt idx="4200" formatCode="#,##0.00">
                  <c:v>7709.14</c:v>
                </c:pt>
                <c:pt idx="4201" formatCode="#,##0.00">
                  <c:v>7698.14</c:v>
                </c:pt>
                <c:pt idx="4202" formatCode="#,##0.00">
                  <c:v>7687.25</c:v>
                </c:pt>
                <c:pt idx="4203" formatCode="#,##0.00">
                  <c:v>7676.45</c:v>
                </c:pt>
                <c:pt idx="4204" formatCode="#,##0.00">
                  <c:v>7665.69</c:v>
                </c:pt>
                <c:pt idx="4205" formatCode="#,##0.00">
                  <c:v>7654.99</c:v>
                </c:pt>
                <c:pt idx="4206" formatCode="#,##0.00">
                  <c:v>7644.36</c:v>
                </c:pt>
                <c:pt idx="4207" formatCode="#,##0.00">
                  <c:v>7633.84</c:v>
                </c:pt>
                <c:pt idx="4208" formatCode="#,##0.00">
                  <c:v>7623.37</c:v>
                </c:pt>
                <c:pt idx="4209" formatCode="#,##0.00">
                  <c:v>7612.96</c:v>
                </c:pt>
                <c:pt idx="4210" formatCode="#,##0.00">
                  <c:v>7601.79</c:v>
                </c:pt>
                <c:pt idx="4211" formatCode="#,##0.00">
                  <c:v>7591.33</c:v>
                </c:pt>
                <c:pt idx="4212" formatCode="#,##0.00">
                  <c:v>7581</c:v>
                </c:pt>
                <c:pt idx="4213" formatCode="#,##0.00">
                  <c:v>7570.82</c:v>
                </c:pt>
                <c:pt idx="4214" formatCode="#,##0.00">
                  <c:v>7560.66</c:v>
                </c:pt>
                <c:pt idx="4215" formatCode="#,##0.00">
                  <c:v>7550.53</c:v>
                </c:pt>
                <c:pt idx="4216" formatCode="#,##0.00">
                  <c:v>7540.45</c:v>
                </c:pt>
                <c:pt idx="4217" formatCode="#,##0.00">
                  <c:v>7530.4</c:v>
                </c:pt>
                <c:pt idx="4218" formatCode="#,##0.00">
                  <c:v>7520.39</c:v>
                </c:pt>
                <c:pt idx="4219" formatCode="#,##0.00">
                  <c:v>7510.4</c:v>
                </c:pt>
                <c:pt idx="4220" formatCode="#,##0.00">
                  <c:v>7500.47</c:v>
                </c:pt>
                <c:pt idx="4221" formatCode="#,##0.00">
                  <c:v>7490.58</c:v>
                </c:pt>
                <c:pt idx="4222" formatCode="#,##0.00">
                  <c:v>7480.74</c:v>
                </c:pt>
                <c:pt idx="4223" formatCode="#,##0.00">
                  <c:v>7470.92</c:v>
                </c:pt>
                <c:pt idx="4224" formatCode="#,##0.00">
                  <c:v>7461.12</c:v>
                </c:pt>
                <c:pt idx="4225" formatCode="#,##0.00">
                  <c:v>7451.37</c:v>
                </c:pt>
                <c:pt idx="4226" formatCode="#,##0.00">
                  <c:v>7441.63</c:v>
                </c:pt>
                <c:pt idx="4227" formatCode="#,##0.00">
                  <c:v>7432.25</c:v>
                </c:pt>
                <c:pt idx="4228" formatCode="#,##0.00">
                  <c:v>7422.33</c:v>
                </c:pt>
                <c:pt idx="4229" formatCode="#,##0.00">
                  <c:v>7412.65</c:v>
                </c:pt>
                <c:pt idx="4230" formatCode="#,##0.00">
                  <c:v>7403.03</c:v>
                </c:pt>
                <c:pt idx="4231" formatCode="#,##0.00">
                  <c:v>7393.43</c:v>
                </c:pt>
                <c:pt idx="4232" formatCode="#,##0.00">
                  <c:v>7383.87</c:v>
                </c:pt>
                <c:pt idx="4233" formatCode="#,##0.00">
                  <c:v>7374.34</c:v>
                </c:pt>
                <c:pt idx="4234" formatCode="#,##0.00">
                  <c:v>7364.82</c:v>
                </c:pt>
                <c:pt idx="4235" formatCode="#,##0.00">
                  <c:v>7355.34</c:v>
                </c:pt>
                <c:pt idx="4236" formatCode="#,##0.00">
                  <c:v>7345.9</c:v>
                </c:pt>
                <c:pt idx="4237" formatCode="#,##0.00">
                  <c:v>7336.5</c:v>
                </c:pt>
                <c:pt idx="4238" formatCode="#,##0.00">
                  <c:v>7327.13</c:v>
                </c:pt>
                <c:pt idx="4239" formatCode="#,##0.00">
                  <c:v>7317.78</c:v>
                </c:pt>
                <c:pt idx="4240" formatCode="#,##0.00">
                  <c:v>7308.5</c:v>
                </c:pt>
                <c:pt idx="4241" formatCode="#,##0.00">
                  <c:v>7299.17</c:v>
                </c:pt>
                <c:pt idx="4242" formatCode="#,##0.00">
                  <c:v>7289.88</c:v>
                </c:pt>
                <c:pt idx="4243" formatCode="#,##0.00">
                  <c:v>7280.61</c:v>
                </c:pt>
                <c:pt idx="4244" formatCode="#,##0.00">
                  <c:v>7271.35</c:v>
                </c:pt>
                <c:pt idx="4245" formatCode="#,##0.00">
                  <c:v>7262.13</c:v>
                </c:pt>
                <c:pt idx="4246" formatCode="#,##0.00">
                  <c:v>7252.94</c:v>
                </c:pt>
                <c:pt idx="4247" formatCode="#,##0.00">
                  <c:v>7243.77</c:v>
                </c:pt>
                <c:pt idx="4248" formatCode="#,##0.00">
                  <c:v>7234.63</c:v>
                </c:pt>
                <c:pt idx="4249" formatCode="#,##0.00">
                  <c:v>7225.52</c:v>
                </c:pt>
                <c:pt idx="4250" formatCode="#,##0.00">
                  <c:v>7216.41</c:v>
                </c:pt>
                <c:pt idx="4251" formatCode="#,##0.00">
                  <c:v>7207.33</c:v>
                </c:pt>
                <c:pt idx="4252" formatCode="#,##0.00">
                  <c:v>7198.27</c:v>
                </c:pt>
                <c:pt idx="4253" formatCode="#,##0.00">
                  <c:v>7189.23</c:v>
                </c:pt>
                <c:pt idx="4254" formatCode="#,##0.00">
                  <c:v>7180.2</c:v>
                </c:pt>
                <c:pt idx="4255" formatCode="#,##0.00">
                  <c:v>7171.19</c:v>
                </c:pt>
                <c:pt idx="4256" formatCode="#,##0.00">
                  <c:v>7162.21</c:v>
                </c:pt>
                <c:pt idx="4257" formatCode="#,##0.00">
                  <c:v>7153.25</c:v>
                </c:pt>
                <c:pt idx="4258" formatCode="#,##0.00">
                  <c:v>7144.32</c:v>
                </c:pt>
                <c:pt idx="4259" formatCode="#,##0.00">
                  <c:v>7135.43</c:v>
                </c:pt>
                <c:pt idx="4260" formatCode="#,##0.00">
                  <c:v>7126.53</c:v>
                </c:pt>
                <c:pt idx="4261" formatCode="#,##0.00">
                  <c:v>7117.65</c:v>
                </c:pt>
                <c:pt idx="4262" formatCode="#,##0.00">
                  <c:v>7108.8</c:v>
                </c:pt>
                <c:pt idx="4263" formatCode="#,##0.00">
                  <c:v>7099.98</c:v>
                </c:pt>
                <c:pt idx="4264" formatCode="#,##0.00">
                  <c:v>7091.18</c:v>
                </c:pt>
                <c:pt idx="4265" formatCode="#,##0.00">
                  <c:v>7082.41</c:v>
                </c:pt>
                <c:pt idx="4266" formatCode="#,##0.00">
                  <c:v>7073.64</c:v>
                </c:pt>
                <c:pt idx="4267" formatCode="#,##0.00">
                  <c:v>7064.88</c:v>
                </c:pt>
                <c:pt idx="4268" formatCode="#,##0.00">
                  <c:v>7056.14</c:v>
                </c:pt>
                <c:pt idx="4269" formatCode="#,##0.00">
                  <c:v>7047.43</c:v>
                </c:pt>
                <c:pt idx="4270" formatCode="#,##0.00">
                  <c:v>7038.74</c:v>
                </c:pt>
                <c:pt idx="4271" formatCode="#,##0.00">
                  <c:v>7030.05</c:v>
                </c:pt>
                <c:pt idx="4272" formatCode="#,##0.00">
                  <c:v>7021.37</c:v>
                </c:pt>
                <c:pt idx="4273" formatCode="#,##0.00">
                  <c:v>7012.73</c:v>
                </c:pt>
                <c:pt idx="4274" formatCode="#,##0.00">
                  <c:v>7004.13</c:v>
                </c:pt>
                <c:pt idx="4275" formatCode="#,##0.00">
                  <c:v>6995.6</c:v>
                </c:pt>
                <c:pt idx="4276" formatCode="#,##0.00">
                  <c:v>6987.02</c:v>
                </c:pt>
                <c:pt idx="4277" formatCode="#,##0.00">
                  <c:v>6978.43</c:v>
                </c:pt>
                <c:pt idx="4278" formatCode="#,##0.00">
                  <c:v>6970.13</c:v>
                </c:pt>
                <c:pt idx="4279" formatCode="#,##0.00">
                  <c:v>6961.66</c:v>
                </c:pt>
                <c:pt idx="4280" formatCode="#,##0.00">
                  <c:v>6953.16</c:v>
                </c:pt>
                <c:pt idx="4281" formatCode="#,##0.00">
                  <c:v>6944.64</c:v>
                </c:pt>
                <c:pt idx="4282" formatCode="#,##0.00">
                  <c:v>6936.14</c:v>
                </c:pt>
                <c:pt idx="4283" formatCode="#,##0.00">
                  <c:v>6927.68</c:v>
                </c:pt>
                <c:pt idx="4284" formatCode="#,##0.00">
                  <c:v>6919.24</c:v>
                </c:pt>
                <c:pt idx="4285" formatCode="#,##0.00">
                  <c:v>6910.81</c:v>
                </c:pt>
                <c:pt idx="4286" formatCode="#,##0.00">
                  <c:v>6903.31</c:v>
                </c:pt>
                <c:pt idx="4287" formatCode="#,##0.00">
                  <c:v>6894.81</c:v>
                </c:pt>
                <c:pt idx="4288" formatCode="#,##0.00">
                  <c:v>6886.38</c:v>
                </c:pt>
                <c:pt idx="4289" formatCode="#,##0.00">
                  <c:v>6877.97</c:v>
                </c:pt>
                <c:pt idx="4290" formatCode="#,##0.00">
                  <c:v>6869.58</c:v>
                </c:pt>
                <c:pt idx="4291" formatCode="#,##0.00">
                  <c:v>6861.21</c:v>
                </c:pt>
                <c:pt idx="4292" formatCode="#,##0.00">
                  <c:v>6852.87</c:v>
                </c:pt>
                <c:pt idx="4293" formatCode="#,##0.00">
                  <c:v>6844.54</c:v>
                </c:pt>
                <c:pt idx="4294" formatCode="#,##0.00">
                  <c:v>6836.25</c:v>
                </c:pt>
                <c:pt idx="4295" formatCode="#,##0.00">
                  <c:v>6827.97</c:v>
                </c:pt>
                <c:pt idx="4296" formatCode="#,##0.00">
                  <c:v>6819.7</c:v>
                </c:pt>
                <c:pt idx="4297" formatCode="#,##0.00">
                  <c:v>6811.54</c:v>
                </c:pt>
                <c:pt idx="4298" formatCode="#,##0.00">
                  <c:v>6803.38</c:v>
                </c:pt>
                <c:pt idx="4299" formatCode="#,##0.00">
                  <c:v>6795.19</c:v>
                </c:pt>
                <c:pt idx="4300" formatCode="#,##0.00">
                  <c:v>6787.03</c:v>
                </c:pt>
                <c:pt idx="4301" formatCode="#,##0.00">
                  <c:v>6778.89</c:v>
                </c:pt>
                <c:pt idx="4302" formatCode="#,##0.00">
                  <c:v>6770.77</c:v>
                </c:pt>
                <c:pt idx="4303" formatCode="#,##0.00">
                  <c:v>6762.65</c:v>
                </c:pt>
                <c:pt idx="4304" formatCode="#,##0.00">
                  <c:v>6754.55</c:v>
                </c:pt>
                <c:pt idx="4305" formatCode="#,##0.00">
                  <c:v>6746.46</c:v>
                </c:pt>
                <c:pt idx="4306" formatCode="#,##0.00">
                  <c:v>6738.38</c:v>
                </c:pt>
                <c:pt idx="4307" formatCode="#,##0.00">
                  <c:v>6730.33</c:v>
                </c:pt>
                <c:pt idx="4308" formatCode="#,##0.00">
                  <c:v>6722.89</c:v>
                </c:pt>
                <c:pt idx="4309" formatCode="#,##0.00">
                  <c:v>6714.7</c:v>
                </c:pt>
                <c:pt idx="4310" formatCode="#,##0.00">
                  <c:v>6706.71</c:v>
                </c:pt>
                <c:pt idx="4311" formatCode="#,##0.00">
                  <c:v>6698.73</c:v>
                </c:pt>
                <c:pt idx="4312" formatCode="#,##0.00">
                  <c:v>6690.77</c:v>
                </c:pt>
                <c:pt idx="4313" formatCode="#,##0.00">
                  <c:v>6682.83</c:v>
                </c:pt>
                <c:pt idx="4314" formatCode="#,##0.00">
                  <c:v>6674.94</c:v>
                </c:pt>
                <c:pt idx="4315" formatCode="#,##0.00">
                  <c:v>6667.07</c:v>
                </c:pt>
                <c:pt idx="4316" formatCode="#,##0.00">
                  <c:v>6659.16</c:v>
                </c:pt>
                <c:pt idx="4317" formatCode="#,##0.00">
                  <c:v>6651.27</c:v>
                </c:pt>
                <c:pt idx="4318" formatCode="#,##0.00">
                  <c:v>6643.36</c:v>
                </c:pt>
                <c:pt idx="4319" formatCode="#,##0.00">
                  <c:v>6635.48</c:v>
                </c:pt>
                <c:pt idx="4320" formatCode="#,##0.00">
                  <c:v>6627.62</c:v>
                </c:pt>
                <c:pt idx="4321" formatCode="#,##0.00">
                  <c:v>6619.77</c:v>
                </c:pt>
                <c:pt idx="4322" formatCode="#,##0.00">
                  <c:v>6611.93</c:v>
                </c:pt>
                <c:pt idx="4323" formatCode="#,##0.00">
                  <c:v>6604.11</c:v>
                </c:pt>
                <c:pt idx="4324" formatCode="#,##0.00">
                  <c:v>6596.31</c:v>
                </c:pt>
                <c:pt idx="4325" formatCode="#,##0.00">
                  <c:v>6588.54</c:v>
                </c:pt>
                <c:pt idx="4326" formatCode="#,##0.00">
                  <c:v>6580.78</c:v>
                </c:pt>
                <c:pt idx="4327" formatCode="#,##0.00">
                  <c:v>6573.04</c:v>
                </c:pt>
                <c:pt idx="4328" formatCode="#,##0.00">
                  <c:v>6565.31</c:v>
                </c:pt>
                <c:pt idx="4329" formatCode="#,##0.00">
                  <c:v>6557.62</c:v>
                </c:pt>
                <c:pt idx="4330" formatCode="#,##0.00">
                  <c:v>6549.89</c:v>
                </c:pt>
                <c:pt idx="4331" formatCode="#,##0.00">
                  <c:v>6542.18</c:v>
                </c:pt>
                <c:pt idx="4332" formatCode="#,##0.00">
                  <c:v>6534.5</c:v>
                </c:pt>
                <c:pt idx="4333" formatCode="#,##0.00">
                  <c:v>6526.85</c:v>
                </c:pt>
                <c:pt idx="4334" formatCode="#,##0.00">
                  <c:v>6519.2</c:v>
                </c:pt>
                <c:pt idx="4335" formatCode="#,##0.00">
                  <c:v>6511.56</c:v>
                </c:pt>
                <c:pt idx="4336" formatCode="#,##0.00">
                  <c:v>6503.94</c:v>
                </c:pt>
                <c:pt idx="4337" formatCode="#,##0.00">
                  <c:v>6496.33</c:v>
                </c:pt>
                <c:pt idx="4338" formatCode="#,##0.00">
                  <c:v>6488.74</c:v>
                </c:pt>
                <c:pt idx="4339" formatCode="#,##0.00">
                  <c:v>6481.15</c:v>
                </c:pt>
                <c:pt idx="4340" formatCode="#,##0.00">
                  <c:v>6473.58</c:v>
                </c:pt>
                <c:pt idx="4341" formatCode="#,##0.00">
                  <c:v>6466.03</c:v>
                </c:pt>
                <c:pt idx="4342" formatCode="#,##0.00">
                  <c:v>6458.49</c:v>
                </c:pt>
                <c:pt idx="4343" formatCode="#,##0.00">
                  <c:v>6450.98</c:v>
                </c:pt>
                <c:pt idx="4344" formatCode="#,##0.00">
                  <c:v>6443.49</c:v>
                </c:pt>
                <c:pt idx="4345" formatCode="#,##0.00">
                  <c:v>6436.02</c:v>
                </c:pt>
                <c:pt idx="4346" formatCode="#,##0.00">
                  <c:v>6428.55</c:v>
                </c:pt>
                <c:pt idx="4347" formatCode="#,##0.00">
                  <c:v>6421.08</c:v>
                </c:pt>
                <c:pt idx="4348" formatCode="#,##0.00">
                  <c:v>6413.63</c:v>
                </c:pt>
                <c:pt idx="4349" formatCode="#,##0.00">
                  <c:v>6406.2</c:v>
                </c:pt>
                <c:pt idx="4350" formatCode="#,##0.00">
                  <c:v>6398.77</c:v>
                </c:pt>
                <c:pt idx="4351" formatCode="#,##0.00">
                  <c:v>6391.37</c:v>
                </c:pt>
                <c:pt idx="4352" formatCode="#,##0.00">
                  <c:v>6384.06</c:v>
                </c:pt>
                <c:pt idx="4353" formatCode="#,##0.00">
                  <c:v>6376.62</c:v>
                </c:pt>
                <c:pt idx="4354" formatCode="#,##0.00">
                  <c:v>6369.26</c:v>
                </c:pt>
                <c:pt idx="4355" formatCode="#,##0.00">
                  <c:v>6361.87</c:v>
                </c:pt>
                <c:pt idx="4356" formatCode="#,##0.00">
                  <c:v>6354.51</c:v>
                </c:pt>
                <c:pt idx="4357" formatCode="#,##0.00">
                  <c:v>6347.17</c:v>
                </c:pt>
                <c:pt idx="4358" formatCode="#,##0.00">
                  <c:v>6339.86</c:v>
                </c:pt>
                <c:pt idx="4359" formatCode="#,##0.00">
                  <c:v>6332.57</c:v>
                </c:pt>
                <c:pt idx="4360" formatCode="#,##0.00">
                  <c:v>6325.32</c:v>
                </c:pt>
                <c:pt idx="4361" formatCode="#,##0.00">
                  <c:v>6318.07</c:v>
                </c:pt>
                <c:pt idx="4362" formatCode="#,##0.00">
                  <c:v>6310.83</c:v>
                </c:pt>
                <c:pt idx="4363" formatCode="#,##0.00">
                  <c:v>6303.6</c:v>
                </c:pt>
                <c:pt idx="4364" formatCode="#,##0.00">
                  <c:v>6296.38</c:v>
                </c:pt>
                <c:pt idx="4365" formatCode="#,##0.00">
                  <c:v>6289.19</c:v>
                </c:pt>
                <c:pt idx="4366" formatCode="#,##0.00">
                  <c:v>6282</c:v>
                </c:pt>
                <c:pt idx="4367" formatCode="#,##0.00">
                  <c:v>6274.83</c:v>
                </c:pt>
                <c:pt idx="4368" formatCode="#,##0.00">
                  <c:v>6267.68</c:v>
                </c:pt>
                <c:pt idx="4369" formatCode="#,##0.00">
                  <c:v>6260.54</c:v>
                </c:pt>
                <c:pt idx="4370" formatCode="#,##0.00">
                  <c:v>6253.42</c:v>
                </c:pt>
                <c:pt idx="4371" formatCode="#,##0.00">
                  <c:v>6246.31</c:v>
                </c:pt>
                <c:pt idx="4372" formatCode="#,##0.00">
                  <c:v>6239.22</c:v>
                </c:pt>
                <c:pt idx="4373" formatCode="#,##0.00">
                  <c:v>6232.15</c:v>
                </c:pt>
                <c:pt idx="4374" formatCode="#,##0.00">
                  <c:v>6225.09</c:v>
                </c:pt>
                <c:pt idx="4375" formatCode="#,##0.00">
                  <c:v>6218.05</c:v>
                </c:pt>
                <c:pt idx="4376" formatCode="#,##0.00">
                  <c:v>6211.04</c:v>
                </c:pt>
                <c:pt idx="4377" formatCode="#,##0.00">
                  <c:v>6204.02</c:v>
                </c:pt>
                <c:pt idx="4378" formatCode="#,##0.00">
                  <c:v>6197.02</c:v>
                </c:pt>
                <c:pt idx="4379" formatCode="#,##0.00">
                  <c:v>6190.02</c:v>
                </c:pt>
                <c:pt idx="4380" formatCode="#,##0.00">
                  <c:v>6183.05</c:v>
                </c:pt>
                <c:pt idx="4381" formatCode="#,##0.00">
                  <c:v>6176.1</c:v>
                </c:pt>
                <c:pt idx="4382" formatCode="#,##0.00">
                  <c:v>6169.17</c:v>
                </c:pt>
                <c:pt idx="4383" formatCode="#,##0.00">
                  <c:v>6162.27</c:v>
                </c:pt>
                <c:pt idx="4384" formatCode="#,##0.00">
                  <c:v>6155.39</c:v>
                </c:pt>
                <c:pt idx="4385" formatCode="#,##0.00">
                  <c:v>6148.54</c:v>
                </c:pt>
                <c:pt idx="4386" formatCode="#,##0.00">
                  <c:v>6141.69</c:v>
                </c:pt>
                <c:pt idx="4387" formatCode="#,##0.00">
                  <c:v>6134.86</c:v>
                </c:pt>
                <c:pt idx="4388" formatCode="#,##0.00">
                  <c:v>6128.06</c:v>
                </c:pt>
                <c:pt idx="4389" formatCode="#,##0.00">
                  <c:v>6121.27</c:v>
                </c:pt>
                <c:pt idx="4390" formatCode="#,##0.00">
                  <c:v>6114.51</c:v>
                </c:pt>
                <c:pt idx="4391" formatCode="#,##0.00">
                  <c:v>6107.76</c:v>
                </c:pt>
                <c:pt idx="4392" formatCode="#,##0.00">
                  <c:v>6101.05</c:v>
                </c:pt>
                <c:pt idx="4393" formatCode="#,##0.00">
                  <c:v>6094.33</c:v>
                </c:pt>
                <c:pt idx="4394" formatCode="#,##0.00">
                  <c:v>6087.65</c:v>
                </c:pt>
                <c:pt idx="4395" formatCode="#,##0.00">
                  <c:v>6081.02</c:v>
                </c:pt>
                <c:pt idx="4396" formatCode="#,##0.00">
                  <c:v>6074.39</c:v>
                </c:pt>
                <c:pt idx="4397" formatCode="#,##0.00">
                  <c:v>6067.82</c:v>
                </c:pt>
                <c:pt idx="4398" formatCode="#,##0.00">
                  <c:v>6061.27</c:v>
                </c:pt>
                <c:pt idx="4399" formatCode="#,##0.00">
                  <c:v>6054.63</c:v>
                </c:pt>
                <c:pt idx="4400" formatCode="#,##0.00">
                  <c:v>6048.07</c:v>
                </c:pt>
                <c:pt idx="4401" formatCode="#,##0.00">
                  <c:v>6041.52</c:v>
                </c:pt>
                <c:pt idx="4402" formatCode="#,##0.00">
                  <c:v>6035</c:v>
                </c:pt>
                <c:pt idx="4403" formatCode="#,##0.00">
                  <c:v>6028.48</c:v>
                </c:pt>
                <c:pt idx="4404" formatCode="#,##0.00">
                  <c:v>6021.98</c:v>
                </c:pt>
                <c:pt idx="4405" formatCode="#,##0.00">
                  <c:v>6015.78</c:v>
                </c:pt>
                <c:pt idx="4406" formatCode="#,##0.00">
                  <c:v>6009.22</c:v>
                </c:pt>
                <c:pt idx="4407" formatCode="#,##0.00">
                  <c:v>6002.86</c:v>
                </c:pt>
                <c:pt idx="4408" formatCode="#,##0.00">
                  <c:v>5996.44</c:v>
                </c:pt>
                <c:pt idx="4409" formatCode="#,##0.00">
                  <c:v>5990.01</c:v>
                </c:pt>
                <c:pt idx="4410" formatCode="#,##0.00">
                  <c:v>5983.6</c:v>
                </c:pt>
                <c:pt idx="4411" formatCode="#,##0.00">
                  <c:v>5977.2</c:v>
                </c:pt>
                <c:pt idx="4412" formatCode="#,##0.00">
                  <c:v>5970.83</c:v>
                </c:pt>
                <c:pt idx="4413" formatCode="#,##0.00">
                  <c:v>5964.45</c:v>
                </c:pt>
                <c:pt idx="4414" formatCode="#,##0.00">
                  <c:v>5958.1</c:v>
                </c:pt>
                <c:pt idx="4415" formatCode="#,##0.00">
                  <c:v>5951.75</c:v>
                </c:pt>
                <c:pt idx="4416" formatCode="#,##0.00">
                  <c:v>5945.42</c:v>
                </c:pt>
                <c:pt idx="4417" formatCode="#,##0.00">
                  <c:v>5939.1</c:v>
                </c:pt>
                <c:pt idx="4418" formatCode="#,##0.00">
                  <c:v>5932.81</c:v>
                </c:pt>
                <c:pt idx="4419" formatCode="#,##0.00">
                  <c:v>5926.54</c:v>
                </c:pt>
                <c:pt idx="4420" formatCode="#,##0.00">
                  <c:v>5920.27</c:v>
                </c:pt>
                <c:pt idx="4421" formatCode="#,##0.00">
                  <c:v>5914.01</c:v>
                </c:pt>
                <c:pt idx="4422" formatCode="#,##0.00">
                  <c:v>5907.78</c:v>
                </c:pt>
                <c:pt idx="4423" formatCode="#,##0.00">
                  <c:v>5901.57</c:v>
                </c:pt>
                <c:pt idx="4424" formatCode="#,##0.00">
                  <c:v>5895.37</c:v>
                </c:pt>
                <c:pt idx="4425" formatCode="#,##0.00">
                  <c:v>5889.19</c:v>
                </c:pt>
                <c:pt idx="4426" formatCode="#,##0.00">
                  <c:v>5883.03</c:v>
                </c:pt>
                <c:pt idx="4427" formatCode="#,##0.00">
                  <c:v>5876.87</c:v>
                </c:pt>
                <c:pt idx="4428" formatCode="#,##0.00">
                  <c:v>5870.72</c:v>
                </c:pt>
                <c:pt idx="4429" formatCode="#,##0.00">
                  <c:v>5864.58</c:v>
                </c:pt>
                <c:pt idx="4430" formatCode="#,##0.00">
                  <c:v>5858.45</c:v>
                </c:pt>
                <c:pt idx="4431" formatCode="#,##0.00">
                  <c:v>5852.34</c:v>
                </c:pt>
                <c:pt idx="4432" formatCode="#,##0.00">
                  <c:v>5846.29</c:v>
                </c:pt>
                <c:pt idx="4433" formatCode="#,##0.00">
                  <c:v>5840.2</c:v>
                </c:pt>
                <c:pt idx="4434" formatCode="#,##0.00">
                  <c:v>5834.13</c:v>
                </c:pt>
                <c:pt idx="4435" formatCode="#,##0.00">
                  <c:v>5828.35</c:v>
                </c:pt>
                <c:pt idx="4436" formatCode="#,##0.00">
                  <c:v>5822.26</c:v>
                </c:pt>
                <c:pt idx="4437" formatCode="#,##0.00">
                  <c:v>5816.21</c:v>
                </c:pt>
                <c:pt idx="4438" formatCode="#,##0.00">
                  <c:v>5810.17</c:v>
                </c:pt>
                <c:pt idx="4439" formatCode="#,##0.00">
                  <c:v>5804.15</c:v>
                </c:pt>
                <c:pt idx="4440" formatCode="#,##0.00">
                  <c:v>5798.15</c:v>
                </c:pt>
                <c:pt idx="4441" formatCode="#,##0.00">
                  <c:v>5792.19</c:v>
                </c:pt>
                <c:pt idx="4442" formatCode="#,##0.00">
                  <c:v>5786.22</c:v>
                </c:pt>
                <c:pt idx="4443" formatCode="#,##0.00">
                  <c:v>5780.27</c:v>
                </c:pt>
                <c:pt idx="4444" formatCode="#,##0.00">
                  <c:v>5774.34</c:v>
                </c:pt>
                <c:pt idx="4445" formatCode="#,##0.00">
                  <c:v>5768.43</c:v>
                </c:pt>
                <c:pt idx="4446" formatCode="#,##0.00">
                  <c:v>5762.52</c:v>
                </c:pt>
                <c:pt idx="4447" formatCode="#,##0.00">
                  <c:v>5756.66</c:v>
                </c:pt>
                <c:pt idx="4448" formatCode="#,##0.00">
                  <c:v>5750.8</c:v>
                </c:pt>
                <c:pt idx="4449" formatCode="#,##0.00">
                  <c:v>5744.94</c:v>
                </c:pt>
                <c:pt idx="4450" formatCode="#,##0.00">
                  <c:v>5739.11</c:v>
                </c:pt>
                <c:pt idx="4451" formatCode="#,##0.00">
                  <c:v>5733.28</c:v>
                </c:pt>
                <c:pt idx="4452" formatCode="#,##0.00">
                  <c:v>5727.47</c:v>
                </c:pt>
                <c:pt idx="4453" formatCode="#,##0.00">
                  <c:v>5721.67</c:v>
                </c:pt>
                <c:pt idx="4454" formatCode="#,##0.00">
                  <c:v>5715.88</c:v>
                </c:pt>
                <c:pt idx="4455" formatCode="#,##0.00">
                  <c:v>5710.11</c:v>
                </c:pt>
                <c:pt idx="4456" formatCode="#,##0.00">
                  <c:v>5704.36</c:v>
                </c:pt>
                <c:pt idx="4457" formatCode="#,##0.00">
                  <c:v>5698.63</c:v>
                </c:pt>
                <c:pt idx="4458" formatCode="#,##0.00">
                  <c:v>5692.92</c:v>
                </c:pt>
                <c:pt idx="4459" formatCode="#,##0.00">
                  <c:v>5687.22</c:v>
                </c:pt>
                <c:pt idx="4460" formatCode="#,##0.00">
                  <c:v>5681.53</c:v>
                </c:pt>
                <c:pt idx="4461" formatCode="#,##0.00">
                  <c:v>5675.85</c:v>
                </c:pt>
                <c:pt idx="4462" formatCode="#,##0.00">
                  <c:v>5670.19</c:v>
                </c:pt>
                <c:pt idx="4463" formatCode="#,##0.00">
                  <c:v>5664.54</c:v>
                </c:pt>
                <c:pt idx="4464" formatCode="#,##0.00">
                  <c:v>5658.93</c:v>
                </c:pt>
                <c:pt idx="4465" formatCode="#,##0.00">
                  <c:v>5653.31</c:v>
                </c:pt>
                <c:pt idx="4466" formatCode="#,##0.00">
                  <c:v>5647.7</c:v>
                </c:pt>
                <c:pt idx="4467" formatCode="#,##0.00">
                  <c:v>5642.12</c:v>
                </c:pt>
                <c:pt idx="4468" formatCode="#,##0.00">
                  <c:v>5636.57</c:v>
                </c:pt>
                <c:pt idx="4469" formatCode="#,##0.00">
                  <c:v>5631.05</c:v>
                </c:pt>
                <c:pt idx="4470" formatCode="#,##0.00">
                  <c:v>5625.55</c:v>
                </c:pt>
                <c:pt idx="4471" formatCode="#,##0.00">
                  <c:v>5620.07</c:v>
                </c:pt>
                <c:pt idx="4472" formatCode="#,##0.00">
                  <c:v>5614.61</c:v>
                </c:pt>
                <c:pt idx="4473" formatCode="#,##0.00">
                  <c:v>5609.18</c:v>
                </c:pt>
                <c:pt idx="4474" formatCode="#,##0.00">
                  <c:v>5603.79</c:v>
                </c:pt>
                <c:pt idx="4475" formatCode="#,##0.00">
                  <c:v>5598.41</c:v>
                </c:pt>
                <c:pt idx="4476" formatCode="#,##0.00">
                  <c:v>5593.03</c:v>
                </c:pt>
                <c:pt idx="4477" formatCode="#,##0.00">
                  <c:v>5587.68</c:v>
                </c:pt>
                <c:pt idx="4478" formatCode="#,##0.00">
                  <c:v>5582.33</c:v>
                </c:pt>
                <c:pt idx="4479" formatCode="#,##0.00">
                  <c:v>5577</c:v>
                </c:pt>
                <c:pt idx="4480" formatCode="#,##0.00">
                  <c:v>5571.68</c:v>
                </c:pt>
                <c:pt idx="4481" formatCode="#,##0.00">
                  <c:v>5566.37</c:v>
                </c:pt>
                <c:pt idx="4482" formatCode="#,##0.00">
                  <c:v>5561.06</c:v>
                </c:pt>
                <c:pt idx="4483" formatCode="#,##0.00">
                  <c:v>5555.78</c:v>
                </c:pt>
                <c:pt idx="4484" formatCode="#,##0.00">
                  <c:v>5550.5</c:v>
                </c:pt>
                <c:pt idx="4485" formatCode="#,##0.00">
                  <c:v>5545.24</c:v>
                </c:pt>
                <c:pt idx="4486" formatCode="#,##0.00">
                  <c:v>5539.99</c:v>
                </c:pt>
                <c:pt idx="4487" formatCode="#,##0.00">
                  <c:v>5534.74</c:v>
                </c:pt>
                <c:pt idx="4488" formatCode="#,##0.00">
                  <c:v>5529.51</c:v>
                </c:pt>
                <c:pt idx="4489" formatCode="#,##0.00">
                  <c:v>5524.3</c:v>
                </c:pt>
                <c:pt idx="4490" formatCode="#,##0.00">
                  <c:v>5519.09</c:v>
                </c:pt>
                <c:pt idx="4491" formatCode="#,##0.00">
                  <c:v>5514.14</c:v>
                </c:pt>
                <c:pt idx="4492" formatCode="#,##0.00">
                  <c:v>5508.95</c:v>
                </c:pt>
                <c:pt idx="4493" formatCode="#,##0.00">
                  <c:v>5503.77</c:v>
                </c:pt>
                <c:pt idx="4494" formatCode="#,##0.00">
                  <c:v>5498.62</c:v>
                </c:pt>
                <c:pt idx="4495" formatCode="#,##0.00">
                  <c:v>5493.48</c:v>
                </c:pt>
                <c:pt idx="4496" formatCode="#,##0.00">
                  <c:v>5488.36</c:v>
                </c:pt>
                <c:pt idx="4497" formatCode="#,##0.00">
                  <c:v>5483.26</c:v>
                </c:pt>
                <c:pt idx="4498" formatCode="#,##0.00">
                  <c:v>5478.18</c:v>
                </c:pt>
                <c:pt idx="4499" formatCode="#,##0.00">
                  <c:v>5474.93</c:v>
                </c:pt>
                <c:pt idx="4500" formatCode="#,##0.00">
                  <c:v>5469.2</c:v>
                </c:pt>
                <c:pt idx="4501" formatCode="#,##0.00">
                  <c:v>5464.08</c:v>
                </c:pt>
                <c:pt idx="4502" formatCode="#,##0.00">
                  <c:v>5458.99</c:v>
                </c:pt>
                <c:pt idx="4503" formatCode="#,##0.00">
                  <c:v>5453.95</c:v>
                </c:pt>
                <c:pt idx="4504" formatCode="#,##0.00">
                  <c:v>5448.94</c:v>
                </c:pt>
                <c:pt idx="4505" formatCode="#,##0.00">
                  <c:v>5443.95</c:v>
                </c:pt>
                <c:pt idx="4506" formatCode="#,##0.00">
                  <c:v>5438.96</c:v>
                </c:pt>
                <c:pt idx="4507" formatCode="#,##0.00">
                  <c:v>5433.98</c:v>
                </c:pt>
                <c:pt idx="4508" formatCode="#,##0.00">
                  <c:v>5429.02</c:v>
                </c:pt>
                <c:pt idx="4509" formatCode="#,##0.00">
                  <c:v>5424.08</c:v>
                </c:pt>
                <c:pt idx="4510" formatCode="#,##0.00">
                  <c:v>5419.14</c:v>
                </c:pt>
                <c:pt idx="4511" formatCode="#,##0.00">
                  <c:v>5414.21</c:v>
                </c:pt>
                <c:pt idx="4512" formatCode="#,##0.00">
                  <c:v>5409.29</c:v>
                </c:pt>
                <c:pt idx="4513" formatCode="#,##0.00">
                  <c:v>5404.38</c:v>
                </c:pt>
                <c:pt idx="4514" formatCode="#,##0.00">
                  <c:v>5399.47</c:v>
                </c:pt>
                <c:pt idx="4515" formatCode="#,##0.00">
                  <c:v>5394.57</c:v>
                </c:pt>
                <c:pt idx="4516" formatCode="#,##0.00">
                  <c:v>5389.67</c:v>
                </c:pt>
                <c:pt idx="4517" formatCode="#,##0.00">
                  <c:v>5384.78</c:v>
                </c:pt>
                <c:pt idx="4518" formatCode="#,##0.00">
                  <c:v>5379.89</c:v>
                </c:pt>
                <c:pt idx="4519" formatCode="#,##0.00">
                  <c:v>5375.02</c:v>
                </c:pt>
                <c:pt idx="4520" formatCode="#,##0.00">
                  <c:v>5370.18</c:v>
                </c:pt>
                <c:pt idx="4521" formatCode="#,##0.00">
                  <c:v>5365.3</c:v>
                </c:pt>
                <c:pt idx="4522" formatCode="#,##0.00">
                  <c:v>5360.44</c:v>
                </c:pt>
                <c:pt idx="4523" formatCode="#,##0.00">
                  <c:v>5355.61</c:v>
                </c:pt>
                <c:pt idx="4524" formatCode="#,##0.00">
                  <c:v>5350.78</c:v>
                </c:pt>
                <c:pt idx="4525" formatCode="#,##0.00">
                  <c:v>5345.96</c:v>
                </c:pt>
                <c:pt idx="4526" formatCode="#,##0.00">
                  <c:v>5341.15</c:v>
                </c:pt>
                <c:pt idx="4527" formatCode="#,##0.00">
                  <c:v>5336.35</c:v>
                </c:pt>
                <c:pt idx="4528" formatCode="#,##0.00">
                  <c:v>5331.55</c:v>
                </c:pt>
                <c:pt idx="4529" formatCode="#,##0.00">
                  <c:v>5326.76</c:v>
                </c:pt>
                <c:pt idx="4530" formatCode="#,##0.00">
                  <c:v>5321.99</c:v>
                </c:pt>
                <c:pt idx="4531" formatCode="#,##0.00">
                  <c:v>5317.23</c:v>
                </c:pt>
                <c:pt idx="4532" formatCode="#,##0.00">
                  <c:v>5312.47</c:v>
                </c:pt>
                <c:pt idx="4533" formatCode="#,##0.00">
                  <c:v>5307.71</c:v>
                </c:pt>
                <c:pt idx="4534" formatCode="#,##0.00">
                  <c:v>5302.97</c:v>
                </c:pt>
                <c:pt idx="4535" formatCode="#,##0.00">
                  <c:v>5298.22</c:v>
                </c:pt>
                <c:pt idx="4536" formatCode="#,##0.00">
                  <c:v>5293.48</c:v>
                </c:pt>
                <c:pt idx="4537" formatCode="#,##0.00">
                  <c:v>5288.76</c:v>
                </c:pt>
                <c:pt idx="4538" formatCode="#,##0.00">
                  <c:v>5284.05</c:v>
                </c:pt>
                <c:pt idx="4539" formatCode="#,##0.00">
                  <c:v>5279.34</c:v>
                </c:pt>
                <c:pt idx="4540" formatCode="#,##0.00">
                  <c:v>5274.65</c:v>
                </c:pt>
                <c:pt idx="4541" formatCode="#,##0.00">
                  <c:v>5269.95</c:v>
                </c:pt>
                <c:pt idx="4542" formatCode="#,##0.00">
                  <c:v>5265.27</c:v>
                </c:pt>
                <c:pt idx="4543" formatCode="#,##0.00">
                  <c:v>5260.59</c:v>
                </c:pt>
                <c:pt idx="4544" formatCode="#,##0.00">
                  <c:v>5255.92</c:v>
                </c:pt>
                <c:pt idx="4545" formatCode="#,##0.00">
                  <c:v>5251.26</c:v>
                </c:pt>
                <c:pt idx="4546" formatCode="#,##0.00">
                  <c:v>5246.61</c:v>
                </c:pt>
                <c:pt idx="4547" formatCode="#,##0.00">
                  <c:v>5241.97</c:v>
                </c:pt>
                <c:pt idx="4548" formatCode="#,##0.00">
                  <c:v>5237.34</c:v>
                </c:pt>
                <c:pt idx="4549" formatCode="#,##0.00">
                  <c:v>5232.71</c:v>
                </c:pt>
                <c:pt idx="4550" formatCode="#,##0.00">
                  <c:v>5228.09</c:v>
                </c:pt>
                <c:pt idx="4551" formatCode="#,##0.00">
                  <c:v>5223.49</c:v>
                </c:pt>
                <c:pt idx="4552" formatCode="#,##0.00">
                  <c:v>5218.87</c:v>
                </c:pt>
                <c:pt idx="4553" formatCode="#,##0.00">
                  <c:v>5214.2700000000004</c:v>
                </c:pt>
                <c:pt idx="4554" formatCode="#,##0.00">
                  <c:v>5209.6899999999996</c:v>
                </c:pt>
                <c:pt idx="4555" formatCode="#,##0.00">
                  <c:v>5205.12</c:v>
                </c:pt>
                <c:pt idx="4556" formatCode="#,##0.00">
                  <c:v>5200.55</c:v>
                </c:pt>
                <c:pt idx="4557" formatCode="#,##0.00">
                  <c:v>5195.9799999999996</c:v>
                </c:pt>
                <c:pt idx="4558" formatCode="#,##0.00">
                  <c:v>5191.42</c:v>
                </c:pt>
                <c:pt idx="4559" formatCode="#,##0.00">
                  <c:v>5186.8900000000003</c:v>
                </c:pt>
                <c:pt idx="4560" formatCode="#,##0.00">
                  <c:v>5182.37</c:v>
                </c:pt>
                <c:pt idx="4561" formatCode="#,##0.00">
                  <c:v>5177.87</c:v>
                </c:pt>
                <c:pt idx="4562" formatCode="#,##0.00">
                  <c:v>5173.43</c:v>
                </c:pt>
                <c:pt idx="4563" formatCode="#,##0.00">
                  <c:v>5168.92</c:v>
                </c:pt>
                <c:pt idx="4564" formatCode="#,##0.00">
                  <c:v>5164.43</c:v>
                </c:pt>
                <c:pt idx="4565" formatCode="#,##0.00">
                  <c:v>5159.9399999999996</c:v>
                </c:pt>
                <c:pt idx="4566" formatCode="#,##0.00">
                  <c:v>5155.47</c:v>
                </c:pt>
                <c:pt idx="4567" formatCode="#,##0.00">
                  <c:v>5151</c:v>
                </c:pt>
                <c:pt idx="4568" formatCode="#,##0.00">
                  <c:v>5146.55</c:v>
                </c:pt>
                <c:pt idx="4569" formatCode="#,##0.00">
                  <c:v>5142.1000000000004</c:v>
                </c:pt>
                <c:pt idx="4570" formatCode="#,##0.00">
                  <c:v>5137.67</c:v>
                </c:pt>
                <c:pt idx="4571" formatCode="#,##0.00">
                  <c:v>5133.25</c:v>
                </c:pt>
                <c:pt idx="4572" formatCode="#,##0.00">
                  <c:v>5128.84</c:v>
                </c:pt>
                <c:pt idx="4573" formatCode="#,##0.00">
                  <c:v>5124.4399999999996</c:v>
                </c:pt>
                <c:pt idx="4574" formatCode="#,##0.00">
                  <c:v>5120.05</c:v>
                </c:pt>
                <c:pt idx="4575" formatCode="#,##0.00">
                  <c:v>5115.67</c:v>
                </c:pt>
                <c:pt idx="4576" formatCode="#,##0.00">
                  <c:v>5111.3</c:v>
                </c:pt>
                <c:pt idx="4577" formatCode="#,##0.00">
                  <c:v>5106.93</c:v>
                </c:pt>
                <c:pt idx="4578" formatCode="#,##0.00">
                  <c:v>5102.57</c:v>
                </c:pt>
                <c:pt idx="4579" formatCode="#,##0.00">
                  <c:v>5098.2299999999996</c:v>
                </c:pt>
                <c:pt idx="4580" formatCode="#,##0.00">
                  <c:v>5093.88</c:v>
                </c:pt>
                <c:pt idx="4581" formatCode="#,##0.00">
                  <c:v>5089.55</c:v>
                </c:pt>
                <c:pt idx="4582" formatCode="#,##0.00">
                  <c:v>5085.22</c:v>
                </c:pt>
                <c:pt idx="4583" formatCode="#,##0.00">
                  <c:v>5080.8999999999996</c:v>
                </c:pt>
                <c:pt idx="4584" formatCode="#,##0.00">
                  <c:v>5076.59</c:v>
                </c:pt>
                <c:pt idx="4585" formatCode="#,##0.00">
                  <c:v>5072.28</c:v>
                </c:pt>
                <c:pt idx="4586" formatCode="#,##0.00">
                  <c:v>5067.9799999999996</c:v>
                </c:pt>
                <c:pt idx="4587" formatCode="#,##0.00">
                  <c:v>5063.68</c:v>
                </c:pt>
                <c:pt idx="4588" formatCode="#,##0.00">
                  <c:v>5059.3999999999996</c:v>
                </c:pt>
                <c:pt idx="4589" formatCode="#,##0.00">
                  <c:v>5055.1099999999997</c:v>
                </c:pt>
                <c:pt idx="4590" formatCode="#,##0.00">
                  <c:v>5050.8599999999997</c:v>
                </c:pt>
                <c:pt idx="4591" formatCode="#,##0.00">
                  <c:v>5046.6000000000004</c:v>
                </c:pt>
                <c:pt idx="4592" formatCode="#,##0.00">
                  <c:v>5042.3500000000004</c:v>
                </c:pt>
                <c:pt idx="4593" formatCode="#,##0.00">
                  <c:v>5038.09</c:v>
                </c:pt>
                <c:pt idx="4594" formatCode="#,##0.00">
                  <c:v>5033.8500000000004</c:v>
                </c:pt>
                <c:pt idx="4595" formatCode="#,##0.00">
                  <c:v>5029.6000000000004</c:v>
                </c:pt>
                <c:pt idx="4596" formatCode="#,##0.00">
                  <c:v>5025.37</c:v>
                </c:pt>
                <c:pt idx="4597" formatCode="#,##0.00">
                  <c:v>5021.2</c:v>
                </c:pt>
                <c:pt idx="4598" formatCode="#,##0.00">
                  <c:v>5017.01</c:v>
                </c:pt>
                <c:pt idx="4599" formatCode="#,##0.00">
                  <c:v>5012.8</c:v>
                </c:pt>
                <c:pt idx="4600" formatCode="#,##0.00">
                  <c:v>5008.59</c:v>
                </c:pt>
                <c:pt idx="4601" formatCode="#,##0.00">
                  <c:v>5004.38</c:v>
                </c:pt>
                <c:pt idx="4602" formatCode="#,##0.00">
                  <c:v>5000.18</c:v>
                </c:pt>
                <c:pt idx="4603" formatCode="#,##0.00">
                  <c:v>4995.9799999999996</c:v>
                </c:pt>
                <c:pt idx="4604" formatCode="#,##0.00">
                  <c:v>4991.8</c:v>
                </c:pt>
                <c:pt idx="4605" formatCode="#,##0.00">
                  <c:v>4987.62</c:v>
                </c:pt>
                <c:pt idx="4606" formatCode="#,##0.00">
                  <c:v>4983.46</c:v>
                </c:pt>
                <c:pt idx="4607" formatCode="#,##0.00">
                  <c:v>4979.2700000000004</c:v>
                </c:pt>
                <c:pt idx="4608" formatCode="#,##0.00">
                  <c:v>4975.09</c:v>
                </c:pt>
                <c:pt idx="4609" formatCode="#,##0.00">
                  <c:v>4970.93</c:v>
                </c:pt>
                <c:pt idx="4610" formatCode="#,##0.00">
                  <c:v>4966.7700000000004</c:v>
                </c:pt>
                <c:pt idx="4611" formatCode="#,##0.00">
                  <c:v>4962.62</c:v>
                </c:pt>
                <c:pt idx="4612" formatCode="#,##0.00">
                  <c:v>4958.4799999999996</c:v>
                </c:pt>
                <c:pt idx="4613" formatCode="#,##0.00">
                  <c:v>4954.3500000000004</c:v>
                </c:pt>
                <c:pt idx="4614" formatCode="#,##0.00">
                  <c:v>4950.2299999999996</c:v>
                </c:pt>
                <c:pt idx="4615" formatCode="#,##0.00">
                  <c:v>4946.1099999999997</c:v>
                </c:pt>
                <c:pt idx="4616" formatCode="#,##0.00">
                  <c:v>4942</c:v>
                </c:pt>
                <c:pt idx="4617" formatCode="#,##0.00">
                  <c:v>4937.8999999999996</c:v>
                </c:pt>
                <c:pt idx="4618" formatCode="#,##0.00">
                  <c:v>4933.53</c:v>
                </c:pt>
                <c:pt idx="4619" formatCode="#,##0.00">
                  <c:v>4930.0200000000004</c:v>
                </c:pt>
                <c:pt idx="4620" formatCode="#,##0.00">
                  <c:v>4926.0200000000004</c:v>
                </c:pt>
                <c:pt idx="4621" formatCode="#,##0.00">
                  <c:v>4922</c:v>
                </c:pt>
                <c:pt idx="4622" formatCode="#,##0.00">
                  <c:v>4918</c:v>
                </c:pt>
                <c:pt idx="4623" formatCode="#,##0.00">
                  <c:v>4914.04</c:v>
                </c:pt>
                <c:pt idx="4624" formatCode="#,##0.00">
                  <c:v>4910.09</c:v>
                </c:pt>
                <c:pt idx="4625" formatCode="#,##0.00">
                  <c:v>4906.16</c:v>
                </c:pt>
                <c:pt idx="4626" formatCode="#,##0.00">
                  <c:v>4902.2299999999996</c:v>
                </c:pt>
                <c:pt idx="4627" formatCode="#,##0.00">
                  <c:v>4898.3</c:v>
                </c:pt>
                <c:pt idx="4628" formatCode="#,##0.00">
                  <c:v>4894.37</c:v>
                </c:pt>
                <c:pt idx="4629" formatCode="#,##0.00">
                  <c:v>4890.4399999999996</c:v>
                </c:pt>
                <c:pt idx="4630" formatCode="#,##0.00">
                  <c:v>4886.5200000000004</c:v>
                </c:pt>
                <c:pt idx="4631" formatCode="#,##0.00">
                  <c:v>4882.59</c:v>
                </c:pt>
                <c:pt idx="4632" formatCode="#,##0.00">
                  <c:v>4878.66</c:v>
                </c:pt>
                <c:pt idx="4633" formatCode="#,##0.00">
                  <c:v>4874.7299999999996</c:v>
                </c:pt>
                <c:pt idx="4634" formatCode="#,##0.00">
                  <c:v>4870.8100000000004</c:v>
                </c:pt>
                <c:pt idx="4635" formatCode="#,##0.00">
                  <c:v>4866.8999999999996</c:v>
                </c:pt>
                <c:pt idx="4636" formatCode="#,##0.00">
                  <c:v>4862.99</c:v>
                </c:pt>
                <c:pt idx="4637" formatCode="#,##0.00">
                  <c:v>4859.08</c:v>
                </c:pt>
                <c:pt idx="4638" formatCode="#,##0.00">
                  <c:v>4855.17</c:v>
                </c:pt>
                <c:pt idx="4639" formatCode="#,##0.00">
                  <c:v>4851.25</c:v>
                </c:pt>
                <c:pt idx="4640" formatCode="#,##0.00">
                  <c:v>4847.3500000000004</c:v>
                </c:pt>
                <c:pt idx="4641" formatCode="#,##0.00">
                  <c:v>4843.4399999999996</c:v>
                </c:pt>
                <c:pt idx="4642" formatCode="#,##0.00">
                  <c:v>4839.53</c:v>
                </c:pt>
                <c:pt idx="4643" formatCode="#,##0.00">
                  <c:v>4835.63</c:v>
                </c:pt>
                <c:pt idx="4644" formatCode="#,##0.00">
                  <c:v>4831.72</c:v>
                </c:pt>
                <c:pt idx="4645" formatCode="#,##0.00">
                  <c:v>4827.82</c:v>
                </c:pt>
                <c:pt idx="4646" formatCode="#,##0.00">
                  <c:v>4823.91</c:v>
                </c:pt>
                <c:pt idx="4647" formatCode="#,##0.00">
                  <c:v>4820.01</c:v>
                </c:pt>
                <c:pt idx="4648" formatCode="#,##0.00">
                  <c:v>4816.1099999999997</c:v>
                </c:pt>
                <c:pt idx="4649" formatCode="#,##0.00">
                  <c:v>4812.21</c:v>
                </c:pt>
                <c:pt idx="4650" formatCode="#,##0.00">
                  <c:v>4808.3100000000004</c:v>
                </c:pt>
                <c:pt idx="4651" formatCode="#,##0.00">
                  <c:v>4804.45</c:v>
                </c:pt>
                <c:pt idx="4652" formatCode="#,##0.00">
                  <c:v>4800.6099999999997</c:v>
                </c:pt>
                <c:pt idx="4653" formatCode="#,##0.00">
                  <c:v>4796.7299999999996</c:v>
                </c:pt>
                <c:pt idx="4654" formatCode="#,##0.00">
                  <c:v>4792.8599999999997</c:v>
                </c:pt>
                <c:pt idx="4655" formatCode="#,##0.00">
                  <c:v>4788.9799999999996</c:v>
                </c:pt>
                <c:pt idx="4656" formatCode="#,##0.00">
                  <c:v>4785.12</c:v>
                </c:pt>
                <c:pt idx="4657" formatCode="#,##0.00">
                  <c:v>4781.24</c:v>
                </c:pt>
                <c:pt idx="4658" formatCode="#,##0.00">
                  <c:v>4777.37</c:v>
                </c:pt>
                <c:pt idx="4659" formatCode="#,##0.00">
                  <c:v>4773.51</c:v>
                </c:pt>
                <c:pt idx="4660" formatCode="#,##0.00">
                  <c:v>4769.6400000000003</c:v>
                </c:pt>
                <c:pt idx="4661" formatCode="#,##0.00">
                  <c:v>4765.8</c:v>
                </c:pt>
                <c:pt idx="4662" formatCode="#,##0.00">
                  <c:v>4761.96</c:v>
                </c:pt>
                <c:pt idx="4663" formatCode="#,##0.00">
                  <c:v>4758.1099999999997</c:v>
                </c:pt>
                <c:pt idx="4664" formatCode="#,##0.00">
                  <c:v>4754.2700000000004</c:v>
                </c:pt>
                <c:pt idx="4665" formatCode="#,##0.00">
                  <c:v>4750.4399999999996</c:v>
                </c:pt>
                <c:pt idx="4666" formatCode="#,##0.00">
                  <c:v>4746.6099999999997</c:v>
                </c:pt>
                <c:pt idx="4667" formatCode="#,##0.00">
                  <c:v>4742.7700000000004</c:v>
                </c:pt>
                <c:pt idx="4668" formatCode="#,##0.00">
                  <c:v>4738.9399999999996</c:v>
                </c:pt>
                <c:pt idx="4669" formatCode="#,##0.00">
                  <c:v>4735.1099999999997</c:v>
                </c:pt>
                <c:pt idx="4670" formatCode="#,##0.00">
                  <c:v>4731.28</c:v>
                </c:pt>
                <c:pt idx="4671" formatCode="#,##0.00">
                  <c:v>4727.46</c:v>
                </c:pt>
                <c:pt idx="4672" formatCode="#,##0.00">
                  <c:v>4723.63</c:v>
                </c:pt>
                <c:pt idx="4673" formatCode="#,##0.00">
                  <c:v>4719.8100000000004</c:v>
                </c:pt>
                <c:pt idx="4674" formatCode="#,##0.00">
                  <c:v>4715.99</c:v>
                </c:pt>
                <c:pt idx="4675" formatCode="#,##0.00">
                  <c:v>4712.17</c:v>
                </c:pt>
                <c:pt idx="4676" formatCode="#,##0.00">
                  <c:v>4708.3599999999997</c:v>
                </c:pt>
                <c:pt idx="4677" formatCode="#,##0.00">
                  <c:v>4704.5600000000004</c:v>
                </c:pt>
                <c:pt idx="4678" formatCode="#,##0.00">
                  <c:v>4700.76</c:v>
                </c:pt>
                <c:pt idx="4679" formatCode="#,##0.00">
                  <c:v>4696.96</c:v>
                </c:pt>
                <c:pt idx="4680" formatCode="#,##0.00">
                  <c:v>4693.16</c:v>
                </c:pt>
                <c:pt idx="4681" formatCode="#,##0.00">
                  <c:v>4689.3599999999997</c:v>
                </c:pt>
                <c:pt idx="4682" formatCode="#,##0.00">
                  <c:v>4685.57</c:v>
                </c:pt>
                <c:pt idx="4683" formatCode="#,##0.00">
                  <c:v>4681.78</c:v>
                </c:pt>
                <c:pt idx="4684" formatCode="#,##0.00">
                  <c:v>4678.01</c:v>
                </c:pt>
                <c:pt idx="4685" formatCode="#,##0.00">
                  <c:v>4674.2299999999996</c:v>
                </c:pt>
                <c:pt idx="4686" formatCode="#,##0.00">
                  <c:v>4670.46</c:v>
                </c:pt>
                <c:pt idx="4687" formatCode="#,##0.00">
                  <c:v>4666.6899999999996</c:v>
                </c:pt>
                <c:pt idx="4688" formatCode="#,##0.00">
                  <c:v>4662.92</c:v>
                </c:pt>
                <c:pt idx="4689" formatCode="#,##0.00">
                  <c:v>4659.82</c:v>
                </c:pt>
                <c:pt idx="4690" formatCode="#,##0.00">
                  <c:v>4656.33</c:v>
                </c:pt>
                <c:pt idx="4691" formatCode="#,##0.00">
                  <c:v>4652.6400000000003</c:v>
                </c:pt>
                <c:pt idx="4692" formatCode="#,##0.00">
                  <c:v>4648.8500000000004</c:v>
                </c:pt>
                <c:pt idx="4693" formatCode="#,##0.00">
                  <c:v>4645.08</c:v>
                </c:pt>
                <c:pt idx="4694" formatCode="#,##0.00">
                  <c:v>4641.3100000000004</c:v>
                </c:pt>
                <c:pt idx="4695" formatCode="#,##0.00">
                  <c:v>4637.53</c:v>
                </c:pt>
                <c:pt idx="4696" formatCode="#,##0.00">
                  <c:v>4634.47</c:v>
                </c:pt>
                <c:pt idx="4697" formatCode="#,##0.00">
                  <c:v>4631.01</c:v>
                </c:pt>
                <c:pt idx="4698" formatCode="#,##0.00">
                  <c:v>4627.26</c:v>
                </c:pt>
                <c:pt idx="4699" formatCode="#,##0.00">
                  <c:v>4624.09</c:v>
                </c:pt>
                <c:pt idx="4700" formatCode="#,##0.00">
                  <c:v>4620.88</c:v>
                </c:pt>
                <c:pt idx="4701" formatCode="#,##0.00">
                  <c:v>4617.16</c:v>
                </c:pt>
                <c:pt idx="4702" formatCode="#,##0.00">
                  <c:v>4613.34</c:v>
                </c:pt>
                <c:pt idx="4703" formatCode="#,##0.00">
                  <c:v>4609.49</c:v>
                </c:pt>
                <c:pt idx="4704" formatCode="#,##0.00">
                  <c:v>4605.67</c:v>
                </c:pt>
                <c:pt idx="4705" formatCode="#,##0.00">
                  <c:v>4601.8999999999996</c:v>
                </c:pt>
                <c:pt idx="4706" formatCode="#,##0.00">
                  <c:v>4598.1499999999996</c:v>
                </c:pt>
                <c:pt idx="4707" formatCode="#,##0.00">
                  <c:v>4594.3900000000003</c:v>
                </c:pt>
                <c:pt idx="4708" formatCode="#,##0.00">
                  <c:v>4590.6400000000003</c:v>
                </c:pt>
                <c:pt idx="4709" formatCode="#,##0.00">
                  <c:v>4586.8999999999996</c:v>
                </c:pt>
                <c:pt idx="4710" formatCode="#,##0.00">
                  <c:v>4583.17</c:v>
                </c:pt>
                <c:pt idx="4711" formatCode="#,##0.00">
                  <c:v>4579.49</c:v>
                </c:pt>
                <c:pt idx="4712" formatCode="#,##0.00">
                  <c:v>4575.83</c:v>
                </c:pt>
                <c:pt idx="4713" formatCode="#,##0.00">
                  <c:v>4572.1400000000003</c:v>
                </c:pt>
                <c:pt idx="4714" formatCode="#,##0.00">
                  <c:v>4568.47</c:v>
                </c:pt>
                <c:pt idx="4715" formatCode="#,##0.00">
                  <c:v>4564.82</c:v>
                </c:pt>
                <c:pt idx="4716" formatCode="#,##0.00">
                  <c:v>4561.16</c:v>
                </c:pt>
                <c:pt idx="4717" formatCode="#,##0.00">
                  <c:v>4557.5</c:v>
                </c:pt>
                <c:pt idx="4718" formatCode="#,##0.00">
                  <c:v>4553.8500000000004</c:v>
                </c:pt>
                <c:pt idx="4719" formatCode="#,##0.00">
                  <c:v>4550.18</c:v>
                </c:pt>
                <c:pt idx="4720" formatCode="#,##0.00">
                  <c:v>4546.5200000000004</c:v>
                </c:pt>
                <c:pt idx="4721" formatCode="#,##0.00">
                  <c:v>4542.87</c:v>
                </c:pt>
                <c:pt idx="4722" formatCode="#,##0.00">
                  <c:v>4539.21</c:v>
                </c:pt>
                <c:pt idx="4723" formatCode="#,##0.00">
                  <c:v>4535.5600000000004</c:v>
                </c:pt>
                <c:pt idx="4724" formatCode="#,##0.00">
                  <c:v>4531.92</c:v>
                </c:pt>
                <c:pt idx="4725" formatCode="#,##0.00">
                  <c:v>4528.3</c:v>
                </c:pt>
                <c:pt idx="4726" formatCode="#,##0.00">
                  <c:v>4524.6899999999996</c:v>
                </c:pt>
                <c:pt idx="4727" formatCode="#,##0.00">
                  <c:v>4521.09</c:v>
                </c:pt>
                <c:pt idx="4728" formatCode="#,##0.00">
                  <c:v>4517.5</c:v>
                </c:pt>
                <c:pt idx="4729" formatCode="#,##0.00">
                  <c:v>4513.8900000000003</c:v>
                </c:pt>
                <c:pt idx="4730" formatCode="#,##0.00">
                  <c:v>4510.28</c:v>
                </c:pt>
                <c:pt idx="4731" formatCode="#,##0.00">
                  <c:v>4507.2700000000004</c:v>
                </c:pt>
                <c:pt idx="4732" formatCode="#,##0.00">
                  <c:v>4503.92</c:v>
                </c:pt>
                <c:pt idx="4733" formatCode="#,##0.00">
                  <c:v>4500.22</c:v>
                </c:pt>
                <c:pt idx="4734" formatCode="#,##0.00">
                  <c:v>4496.5200000000004</c:v>
                </c:pt>
                <c:pt idx="4735" formatCode="#,##0.00">
                  <c:v>4492.92</c:v>
                </c:pt>
                <c:pt idx="4736" formatCode="#,##0.00">
                  <c:v>4489.29</c:v>
                </c:pt>
                <c:pt idx="4737" formatCode="#,##0.00">
                  <c:v>4485.7299999999996</c:v>
                </c:pt>
                <c:pt idx="4738" formatCode="#,##0.00">
                  <c:v>4482.18</c:v>
                </c:pt>
                <c:pt idx="4739" formatCode="#,##0.00">
                  <c:v>4478.62</c:v>
                </c:pt>
                <c:pt idx="4740" formatCode="#,##0.00">
                  <c:v>4475.07</c:v>
                </c:pt>
                <c:pt idx="4741" formatCode="#,##0.00">
                  <c:v>4471.53</c:v>
                </c:pt>
                <c:pt idx="4742" formatCode="#,##0.00">
                  <c:v>4468.01</c:v>
                </c:pt>
                <c:pt idx="4743" formatCode="#,##0.00">
                  <c:v>4464.49</c:v>
                </c:pt>
                <c:pt idx="4744" formatCode="#,##0.00">
                  <c:v>4460.9799999999996</c:v>
                </c:pt>
                <c:pt idx="4745" formatCode="#,##0.00">
                  <c:v>4457.47</c:v>
                </c:pt>
                <c:pt idx="4746" formatCode="#,##0.00">
                  <c:v>4453.97</c:v>
                </c:pt>
                <c:pt idx="4747" formatCode="#,##0.00">
                  <c:v>4450.4799999999996</c:v>
                </c:pt>
                <c:pt idx="4748" formatCode="#,##0.00">
                  <c:v>4447</c:v>
                </c:pt>
                <c:pt idx="4749" formatCode="#,##0.00">
                  <c:v>4443.53</c:v>
                </c:pt>
                <c:pt idx="4750" formatCode="#,##0.00">
                  <c:v>4440.0600000000004</c:v>
                </c:pt>
                <c:pt idx="4751" formatCode="#,##0.00">
                  <c:v>4436.6099999999997</c:v>
                </c:pt>
                <c:pt idx="4752" formatCode="#,##0.00">
                  <c:v>4433.17</c:v>
                </c:pt>
                <c:pt idx="4753" formatCode="#,##0.00">
                  <c:v>4429.7299999999996</c:v>
                </c:pt>
                <c:pt idx="4754" formatCode="#,##0.00">
                  <c:v>4426.29</c:v>
                </c:pt>
                <c:pt idx="4755" formatCode="#,##0.00">
                  <c:v>4422.8599999999997</c:v>
                </c:pt>
                <c:pt idx="4756" formatCode="#,##0.00">
                  <c:v>4419.43</c:v>
                </c:pt>
                <c:pt idx="4757" formatCode="#,##0.00">
                  <c:v>4415.8100000000004</c:v>
                </c:pt>
                <c:pt idx="4758" formatCode="#,##0.00">
                  <c:v>4412.58</c:v>
                </c:pt>
                <c:pt idx="4759" formatCode="#,##0.00">
                  <c:v>4409.29</c:v>
                </c:pt>
                <c:pt idx="4760" formatCode="#,##0.00">
                  <c:v>4405.97</c:v>
                </c:pt>
                <c:pt idx="4761" formatCode="#,##0.00">
                  <c:v>4402.6499999999996</c:v>
                </c:pt>
                <c:pt idx="4762" formatCode="#,##0.00">
                  <c:v>4399.32</c:v>
                </c:pt>
                <c:pt idx="4763" formatCode="#,##0.00">
                  <c:v>4396</c:v>
                </c:pt>
                <c:pt idx="4764" formatCode="#,##0.00">
                  <c:v>4392.67</c:v>
                </c:pt>
                <c:pt idx="4765" formatCode="#,##0.00">
                  <c:v>4389.34</c:v>
                </c:pt>
                <c:pt idx="4766" formatCode="#,##0.00">
                  <c:v>4386.03</c:v>
                </c:pt>
                <c:pt idx="4767" formatCode="#,##0.00">
                  <c:v>4382.72</c:v>
                </c:pt>
                <c:pt idx="4768" formatCode="#,##0.00">
                  <c:v>4379.3999999999996</c:v>
                </c:pt>
                <c:pt idx="4769" formatCode="#,##0.00">
                  <c:v>4376.3599999999997</c:v>
                </c:pt>
                <c:pt idx="4770" formatCode="#,##0.00">
                  <c:v>4372.99</c:v>
                </c:pt>
                <c:pt idx="4771" formatCode="#,##0.00">
                  <c:v>4369.67</c:v>
                </c:pt>
                <c:pt idx="4772" formatCode="#,##0.00">
                  <c:v>4366.3599999999997</c:v>
                </c:pt>
                <c:pt idx="4773" formatCode="#,##0.00">
                  <c:v>4363.07</c:v>
                </c:pt>
                <c:pt idx="4774" formatCode="#,##0.00">
                  <c:v>4359.7700000000004</c:v>
                </c:pt>
                <c:pt idx="4775" formatCode="#,##0.00">
                  <c:v>4356.47</c:v>
                </c:pt>
                <c:pt idx="4776" formatCode="#,##0.00">
                  <c:v>4353.18</c:v>
                </c:pt>
                <c:pt idx="4777" formatCode="#,##0.00">
                  <c:v>4349.8900000000003</c:v>
                </c:pt>
                <c:pt idx="4778" formatCode="#,##0.00">
                  <c:v>4346.6000000000004</c:v>
                </c:pt>
                <c:pt idx="4779" formatCode="#,##0.00">
                  <c:v>4343.32</c:v>
                </c:pt>
                <c:pt idx="4780" formatCode="#,##0.00">
                  <c:v>4340.04</c:v>
                </c:pt>
                <c:pt idx="4781" formatCode="#,##0.00">
                  <c:v>4336.75</c:v>
                </c:pt>
                <c:pt idx="4782" formatCode="#,##0.00">
                  <c:v>4333.47</c:v>
                </c:pt>
                <c:pt idx="4783" formatCode="#,##0.00">
                  <c:v>4330.2</c:v>
                </c:pt>
                <c:pt idx="4784" formatCode="#,##0.00">
                  <c:v>4326.93</c:v>
                </c:pt>
                <c:pt idx="4785" formatCode="#,##0.00">
                  <c:v>4323.66</c:v>
                </c:pt>
                <c:pt idx="4786" formatCode="#,##0.00">
                  <c:v>4320.38</c:v>
                </c:pt>
                <c:pt idx="4787" formatCode="#,##0.00">
                  <c:v>4317.12</c:v>
                </c:pt>
                <c:pt idx="4788" formatCode="#,##0.00">
                  <c:v>4313.83</c:v>
                </c:pt>
                <c:pt idx="4789" formatCode="#,##0.00">
                  <c:v>4310.55</c:v>
                </c:pt>
                <c:pt idx="4790" formatCode="#,##0.00">
                  <c:v>4307.3100000000004</c:v>
                </c:pt>
                <c:pt idx="4791" formatCode="#,##0.00">
                  <c:v>4304.05</c:v>
                </c:pt>
                <c:pt idx="4792" formatCode="#,##0.00">
                  <c:v>4300.78</c:v>
                </c:pt>
                <c:pt idx="4793" formatCode="#,##0.00">
                  <c:v>4297.53</c:v>
                </c:pt>
                <c:pt idx="4794" formatCode="#,##0.00">
                  <c:v>4294.2700000000004</c:v>
                </c:pt>
                <c:pt idx="4795" formatCode="#,##0.00">
                  <c:v>4291.0200000000004</c:v>
                </c:pt>
                <c:pt idx="4796" formatCode="#,##0.00">
                  <c:v>4287.78</c:v>
                </c:pt>
                <c:pt idx="4797" formatCode="#,##0.00">
                  <c:v>4284.54</c:v>
                </c:pt>
                <c:pt idx="4798" formatCode="#,##0.00">
                  <c:v>4281.3</c:v>
                </c:pt>
                <c:pt idx="4799" formatCode="#,##0.00">
                  <c:v>4278.07</c:v>
                </c:pt>
                <c:pt idx="4800" formatCode="#,##0.00">
                  <c:v>4274.84</c:v>
                </c:pt>
                <c:pt idx="4801" formatCode="#,##0.00">
                  <c:v>4271.63</c:v>
                </c:pt>
                <c:pt idx="4802" formatCode="#,##0.00">
                  <c:v>4268.43</c:v>
                </c:pt>
                <c:pt idx="4803" formatCode="#,##0.00">
                  <c:v>4265.22</c:v>
                </c:pt>
                <c:pt idx="4804" formatCode="#,##0.00">
                  <c:v>4262.01</c:v>
                </c:pt>
                <c:pt idx="4805" formatCode="#,##0.00">
                  <c:v>4258.8100000000004</c:v>
                </c:pt>
                <c:pt idx="4806" formatCode="#,##0.00">
                  <c:v>4255.6000000000004</c:v>
                </c:pt>
                <c:pt idx="4807" formatCode="#,##0.00">
                  <c:v>4252.3999999999996</c:v>
                </c:pt>
                <c:pt idx="4808" formatCode="#,##0.00">
                  <c:v>4249.21</c:v>
                </c:pt>
                <c:pt idx="4809" formatCode="#,##0.00">
                  <c:v>4246.03</c:v>
                </c:pt>
                <c:pt idx="4810" formatCode="#,##0.00">
                  <c:v>4242.8500000000004</c:v>
                </c:pt>
                <c:pt idx="4811" formatCode="#,##0.00">
                  <c:v>4239.67</c:v>
                </c:pt>
                <c:pt idx="4812" formatCode="#,##0.00">
                  <c:v>4236.5</c:v>
                </c:pt>
                <c:pt idx="4813" formatCode="#,##0.00">
                  <c:v>4233.34</c:v>
                </c:pt>
                <c:pt idx="4814" formatCode="#,##0.00">
                  <c:v>4230.1899999999996</c:v>
                </c:pt>
                <c:pt idx="4815" formatCode="#,##0.00">
                  <c:v>4227.04</c:v>
                </c:pt>
                <c:pt idx="4816" formatCode="#,##0.00">
                  <c:v>4223.91</c:v>
                </c:pt>
                <c:pt idx="4817" formatCode="#,##0.00">
                  <c:v>4220.79</c:v>
                </c:pt>
                <c:pt idx="4818" formatCode="#,##0.00">
                  <c:v>4217.66</c:v>
                </c:pt>
                <c:pt idx="4819" formatCode="#,##0.00">
                  <c:v>4214.5600000000004</c:v>
                </c:pt>
                <c:pt idx="4820" formatCode="#,##0.00">
                  <c:v>4211.43</c:v>
                </c:pt>
                <c:pt idx="4821" formatCode="#,##0.00">
                  <c:v>4208.32</c:v>
                </c:pt>
                <c:pt idx="4822" formatCode="#,##0.00">
                  <c:v>4205.21</c:v>
                </c:pt>
                <c:pt idx="4823" formatCode="#,##0.00">
                  <c:v>4202.1099999999997</c:v>
                </c:pt>
                <c:pt idx="4824" formatCode="#,##0.00">
                  <c:v>4199.0200000000004</c:v>
                </c:pt>
                <c:pt idx="4825" formatCode="#,##0.00">
                  <c:v>4195.93</c:v>
                </c:pt>
                <c:pt idx="4826" formatCode="#,##0.00">
                  <c:v>4192.84</c:v>
                </c:pt>
                <c:pt idx="4827" formatCode="#,##0.00">
                  <c:v>4189.76</c:v>
                </c:pt>
                <c:pt idx="4828" formatCode="#,##0.00">
                  <c:v>4186.68</c:v>
                </c:pt>
                <c:pt idx="4829" formatCode="#,##0.00">
                  <c:v>4183.6099999999997</c:v>
                </c:pt>
                <c:pt idx="4830" formatCode="#,##0.00">
                  <c:v>4180.55</c:v>
                </c:pt>
                <c:pt idx="4831" formatCode="#,##0.00">
                  <c:v>4177.49</c:v>
                </c:pt>
                <c:pt idx="4832" formatCode="#,##0.00">
                  <c:v>4174.4399999999996</c:v>
                </c:pt>
                <c:pt idx="4833" formatCode="#,##0.00">
                  <c:v>4171.3900000000003</c:v>
                </c:pt>
                <c:pt idx="4834" formatCode="#,##0.00">
                  <c:v>4168.34</c:v>
                </c:pt>
                <c:pt idx="4835" formatCode="#,##0.00">
                  <c:v>4165.3100000000004</c:v>
                </c:pt>
                <c:pt idx="4836" formatCode="#,##0.00">
                  <c:v>4162.2700000000004</c:v>
                </c:pt>
                <c:pt idx="4837" formatCode="#,##0.00">
                  <c:v>4159.24</c:v>
                </c:pt>
                <c:pt idx="4838" formatCode="#,##0.00">
                  <c:v>4156.21</c:v>
                </c:pt>
                <c:pt idx="4839" formatCode="#,##0.00">
                  <c:v>4153.1899999999996</c:v>
                </c:pt>
                <c:pt idx="4840" formatCode="#,##0.00">
                  <c:v>4150.1899999999996</c:v>
                </c:pt>
                <c:pt idx="4841" formatCode="#,##0.00">
                  <c:v>4147.18</c:v>
                </c:pt>
                <c:pt idx="4842" formatCode="#,##0.00">
                  <c:v>4144.1899999999996</c:v>
                </c:pt>
                <c:pt idx="4843" formatCode="#,##0.00">
                  <c:v>4141.2</c:v>
                </c:pt>
                <c:pt idx="4844" formatCode="#,##0.00">
                  <c:v>4138.21</c:v>
                </c:pt>
                <c:pt idx="4845" formatCode="#,##0.00">
                  <c:v>4135.2299999999996</c:v>
                </c:pt>
                <c:pt idx="4846" formatCode="#,##0.00">
                  <c:v>4132.24</c:v>
                </c:pt>
                <c:pt idx="4847" formatCode="#,##0.00">
                  <c:v>4129.2700000000004</c:v>
                </c:pt>
                <c:pt idx="4848" formatCode="#,##0.00">
                  <c:v>4126.3100000000004</c:v>
                </c:pt>
                <c:pt idx="4849" formatCode="#,##0.00">
                  <c:v>4123.3100000000004</c:v>
                </c:pt>
                <c:pt idx="4850" formatCode="#,##0.00">
                  <c:v>4121.75</c:v>
                </c:pt>
                <c:pt idx="4851" formatCode="#,##0.00">
                  <c:v>4118.58</c:v>
                </c:pt>
                <c:pt idx="4852" formatCode="#,##0.00">
                  <c:v>4115.6400000000003</c:v>
                </c:pt>
                <c:pt idx="4853" formatCode="#,##0.00">
                  <c:v>4112.7299999999996</c:v>
                </c:pt>
                <c:pt idx="4854" formatCode="#,##0.00">
                  <c:v>4109.83</c:v>
                </c:pt>
                <c:pt idx="4855" formatCode="#,##0.00">
                  <c:v>4106.93</c:v>
                </c:pt>
                <c:pt idx="4856" formatCode="#,##0.00">
                  <c:v>4104.04</c:v>
                </c:pt>
                <c:pt idx="4857" formatCode="#,##0.00">
                  <c:v>4101.1400000000003</c:v>
                </c:pt>
                <c:pt idx="4858" formatCode="#,##0.00">
                  <c:v>4098.2299999999996</c:v>
                </c:pt>
                <c:pt idx="4859" formatCode="#,##0.00">
                  <c:v>4095.31</c:v>
                </c:pt>
                <c:pt idx="4860" formatCode="#,##0.00">
                  <c:v>4092.39</c:v>
                </c:pt>
                <c:pt idx="4861" formatCode="#,##0.00">
                  <c:v>4089.47</c:v>
                </c:pt>
                <c:pt idx="4862" formatCode="#,##0.00">
                  <c:v>4086.53</c:v>
                </c:pt>
                <c:pt idx="4863" formatCode="#,##0.00">
                  <c:v>4083.6</c:v>
                </c:pt>
                <c:pt idx="4864" formatCode="#,##0.00">
                  <c:v>4080.67</c:v>
                </c:pt>
                <c:pt idx="4865" formatCode="#,##0.00">
                  <c:v>4077.75</c:v>
                </c:pt>
                <c:pt idx="4866" formatCode="#,##0.00">
                  <c:v>4074.82</c:v>
                </c:pt>
                <c:pt idx="4867" formatCode="#,##0.00">
                  <c:v>4071.89</c:v>
                </c:pt>
                <c:pt idx="4868" formatCode="#,##0.00">
                  <c:v>4068.97</c:v>
                </c:pt>
                <c:pt idx="4869" formatCode="#,##0.00">
                  <c:v>4066.05</c:v>
                </c:pt>
                <c:pt idx="4870" formatCode="#,##0.00">
                  <c:v>4063.13</c:v>
                </c:pt>
                <c:pt idx="4871" formatCode="#,##0.00">
                  <c:v>4060.21</c:v>
                </c:pt>
                <c:pt idx="4872" formatCode="#,##0.00">
                  <c:v>4057.28</c:v>
                </c:pt>
                <c:pt idx="4873" formatCode="#,##0.00">
                  <c:v>4054.36</c:v>
                </c:pt>
                <c:pt idx="4874" formatCode="#,##0.00">
                  <c:v>4051.47</c:v>
                </c:pt>
                <c:pt idx="4875" formatCode="#,##0.00">
                  <c:v>4048.57</c:v>
                </c:pt>
                <c:pt idx="4876" formatCode="#,##0.00">
                  <c:v>4045.7</c:v>
                </c:pt>
                <c:pt idx="4877" formatCode="#,##0.00">
                  <c:v>4042.79</c:v>
                </c:pt>
                <c:pt idx="4878" formatCode="#,##0.00">
                  <c:v>4039.87</c:v>
                </c:pt>
                <c:pt idx="4879" formatCode="#,##0.00">
                  <c:v>4036.95</c:v>
                </c:pt>
                <c:pt idx="4880" formatCode="#,##0.00">
                  <c:v>4034.04</c:v>
                </c:pt>
                <c:pt idx="4881" formatCode="#,##0.00">
                  <c:v>4031.12</c:v>
                </c:pt>
                <c:pt idx="4882" formatCode="#,##0.00">
                  <c:v>4028.21</c:v>
                </c:pt>
                <c:pt idx="4883" formatCode="#,##0.00">
                  <c:v>4025.29</c:v>
                </c:pt>
                <c:pt idx="4884" formatCode="#,##0.00">
                  <c:v>4022.38</c:v>
                </c:pt>
                <c:pt idx="4885" formatCode="#,##0.00">
                  <c:v>4019.47</c:v>
                </c:pt>
                <c:pt idx="4886" formatCode="#,##0.00">
                  <c:v>4016.56</c:v>
                </c:pt>
                <c:pt idx="4887" formatCode="#,##0.00">
                  <c:v>4013.66</c:v>
                </c:pt>
                <c:pt idx="4888" formatCode="#,##0.00">
                  <c:v>4010.75</c:v>
                </c:pt>
                <c:pt idx="4889" formatCode="#,##0.00">
                  <c:v>4007.85</c:v>
                </c:pt>
                <c:pt idx="4890" formatCode="#,##0.00">
                  <c:v>4004.95</c:v>
                </c:pt>
                <c:pt idx="4891" formatCode="#,##0.00">
                  <c:v>4002.05</c:v>
                </c:pt>
                <c:pt idx="4892" formatCode="#,##0.00">
                  <c:v>3999.16</c:v>
                </c:pt>
                <c:pt idx="4893" formatCode="#,##0.00">
                  <c:v>3996.26</c:v>
                </c:pt>
                <c:pt idx="4894" formatCode="#,##0.00">
                  <c:v>3993.36</c:v>
                </c:pt>
                <c:pt idx="4895" formatCode="#,##0.00">
                  <c:v>3990.47</c:v>
                </c:pt>
                <c:pt idx="4896" formatCode="#,##0.00">
                  <c:v>3987.58</c:v>
                </c:pt>
                <c:pt idx="4897" formatCode="#,##0.00">
                  <c:v>3984.69</c:v>
                </c:pt>
                <c:pt idx="4898" formatCode="#,##0.00">
                  <c:v>3981.81</c:v>
                </c:pt>
                <c:pt idx="4899" formatCode="#,##0.00">
                  <c:v>3978.92</c:v>
                </c:pt>
                <c:pt idx="4900" formatCode="#,##0.00">
                  <c:v>3976.04</c:v>
                </c:pt>
                <c:pt idx="4901" formatCode="#,##0.00">
                  <c:v>3973.17</c:v>
                </c:pt>
                <c:pt idx="4902" formatCode="#,##0.00">
                  <c:v>3970.29</c:v>
                </c:pt>
                <c:pt idx="4903" formatCode="#,##0.00">
                  <c:v>3967.41</c:v>
                </c:pt>
                <c:pt idx="4904" formatCode="#,##0.00">
                  <c:v>3964.53</c:v>
                </c:pt>
                <c:pt idx="4905" formatCode="#,##0.00">
                  <c:v>3961.66</c:v>
                </c:pt>
                <c:pt idx="4906" formatCode="#,##0.00">
                  <c:v>3958.78</c:v>
                </c:pt>
                <c:pt idx="4907" formatCode="#,##0.00">
                  <c:v>3955.91</c:v>
                </c:pt>
                <c:pt idx="4908" formatCode="#,##0.00">
                  <c:v>3953.04</c:v>
                </c:pt>
                <c:pt idx="4909" formatCode="#,##0.00">
                  <c:v>3950.17</c:v>
                </c:pt>
                <c:pt idx="4910" formatCode="#,##0.00">
                  <c:v>3947.3</c:v>
                </c:pt>
                <c:pt idx="4911" formatCode="#,##0.00">
                  <c:v>3944.44</c:v>
                </c:pt>
                <c:pt idx="4912" formatCode="#,##0.00">
                  <c:v>3941.6</c:v>
                </c:pt>
                <c:pt idx="4913" formatCode="#,##0.00">
                  <c:v>3938.76</c:v>
                </c:pt>
                <c:pt idx="4914" formatCode="#,##0.00">
                  <c:v>3935.9</c:v>
                </c:pt>
                <c:pt idx="4915" formatCode="#,##0.00">
                  <c:v>3933.04</c:v>
                </c:pt>
                <c:pt idx="4916" formatCode="#,##0.00">
                  <c:v>3930.18</c:v>
                </c:pt>
                <c:pt idx="4917" formatCode="#,##0.00">
                  <c:v>3927.34</c:v>
                </c:pt>
                <c:pt idx="4918" formatCode="#,##0.00">
                  <c:v>3924.49</c:v>
                </c:pt>
                <c:pt idx="4919" formatCode="#,##0.00">
                  <c:v>3921.64</c:v>
                </c:pt>
                <c:pt idx="4920" formatCode="#,##0.00">
                  <c:v>3918.8</c:v>
                </c:pt>
                <c:pt idx="4921" formatCode="#,##0.00">
                  <c:v>3915.96</c:v>
                </c:pt>
                <c:pt idx="4922" formatCode="#,##0.00">
                  <c:v>3913.11</c:v>
                </c:pt>
                <c:pt idx="4923" formatCode="#,##0.00">
                  <c:v>3910.27</c:v>
                </c:pt>
                <c:pt idx="4924" formatCode="#,##0.00">
                  <c:v>3907.43</c:v>
                </c:pt>
                <c:pt idx="4925" formatCode="#,##0.00">
                  <c:v>3904.6</c:v>
                </c:pt>
                <c:pt idx="4926" formatCode="#,##0.00">
                  <c:v>3901.76</c:v>
                </c:pt>
                <c:pt idx="4927" formatCode="#,##0.00">
                  <c:v>3898.94</c:v>
                </c:pt>
                <c:pt idx="4928" formatCode="#,##0.00">
                  <c:v>3896.1</c:v>
                </c:pt>
                <c:pt idx="4929" formatCode="#,##0.00">
                  <c:v>3893.27</c:v>
                </c:pt>
                <c:pt idx="4930" formatCode="#,##0.00">
                  <c:v>3890.44</c:v>
                </c:pt>
                <c:pt idx="4931" formatCode="#,##0.00">
                  <c:v>3887.62</c:v>
                </c:pt>
                <c:pt idx="4932" formatCode="#,##0.00">
                  <c:v>3884.8</c:v>
                </c:pt>
                <c:pt idx="4933" formatCode="#,##0.00">
                  <c:v>3881.98</c:v>
                </c:pt>
                <c:pt idx="4934" formatCode="#,##0.00">
                  <c:v>3879.15</c:v>
                </c:pt>
                <c:pt idx="4935" formatCode="#,##0.00">
                  <c:v>3876.33</c:v>
                </c:pt>
                <c:pt idx="4936" formatCode="#,##0.00">
                  <c:v>3873.53</c:v>
                </c:pt>
                <c:pt idx="4937" formatCode="#,##0.00">
                  <c:v>3870.71</c:v>
                </c:pt>
                <c:pt idx="4938" formatCode="#,##0.00">
                  <c:v>3867.9</c:v>
                </c:pt>
                <c:pt idx="4939" formatCode="#,##0.00">
                  <c:v>3865.14</c:v>
                </c:pt>
                <c:pt idx="4940" formatCode="#,##0.00">
                  <c:v>3862.32</c:v>
                </c:pt>
                <c:pt idx="4941" formatCode="#,##0.00">
                  <c:v>3859.5</c:v>
                </c:pt>
                <c:pt idx="4942" formatCode="#,##0.00">
                  <c:v>3856.69</c:v>
                </c:pt>
                <c:pt idx="4943" formatCode="#,##0.00">
                  <c:v>3853.89</c:v>
                </c:pt>
                <c:pt idx="4944" formatCode="#,##0.00">
                  <c:v>3851.14</c:v>
                </c:pt>
                <c:pt idx="4945" formatCode="#,##0.00">
                  <c:v>3848.34</c:v>
                </c:pt>
                <c:pt idx="4946" formatCode="#,##0.00">
                  <c:v>3845.54</c:v>
                </c:pt>
                <c:pt idx="4947" formatCode="#,##0.00">
                  <c:v>3842.75</c:v>
                </c:pt>
                <c:pt idx="4948" formatCode="#,##0.00">
                  <c:v>3839.96</c:v>
                </c:pt>
                <c:pt idx="4949" formatCode="#,##0.00">
                  <c:v>3837.18</c:v>
                </c:pt>
                <c:pt idx="4950" formatCode="#,##0.00">
                  <c:v>3834.4</c:v>
                </c:pt>
                <c:pt idx="4951" formatCode="#,##0.00">
                  <c:v>3831.61</c:v>
                </c:pt>
                <c:pt idx="4952" formatCode="#,##0.00">
                  <c:v>3828.83</c:v>
                </c:pt>
                <c:pt idx="4953" formatCode="#,##0.00">
                  <c:v>3826.04</c:v>
                </c:pt>
                <c:pt idx="4954" formatCode="#,##0.00">
                  <c:v>3823.3</c:v>
                </c:pt>
                <c:pt idx="4955" formatCode="#,##0.00">
                  <c:v>3820.53</c:v>
                </c:pt>
                <c:pt idx="4956" formatCode="#,##0.00">
                  <c:v>3817.76</c:v>
                </c:pt>
                <c:pt idx="4957" formatCode="#,##0.00">
                  <c:v>3815</c:v>
                </c:pt>
                <c:pt idx="4958" formatCode="#,##0.00">
                  <c:v>3812.24</c:v>
                </c:pt>
                <c:pt idx="4959" formatCode="#,##0.00">
                  <c:v>3809.46</c:v>
                </c:pt>
                <c:pt idx="4960" formatCode="#,##0.00">
                  <c:v>3806.7</c:v>
                </c:pt>
                <c:pt idx="4961" formatCode="#,##0.00">
                  <c:v>3803.94</c:v>
                </c:pt>
                <c:pt idx="4962" formatCode="#,##0.00">
                  <c:v>3801.19</c:v>
                </c:pt>
                <c:pt idx="4963" formatCode="#,##0.00">
                  <c:v>3798.44</c:v>
                </c:pt>
                <c:pt idx="4964" formatCode="#,##0.00">
                  <c:v>3795.69</c:v>
                </c:pt>
                <c:pt idx="4965" formatCode="#,##0.00">
                  <c:v>3792.95</c:v>
                </c:pt>
                <c:pt idx="4966" formatCode="#,##0.00">
                  <c:v>3790.21</c:v>
                </c:pt>
                <c:pt idx="4967" formatCode="#,##0.00">
                  <c:v>3787.49</c:v>
                </c:pt>
                <c:pt idx="4968" formatCode="#,##0.00">
                  <c:v>3785.3</c:v>
                </c:pt>
                <c:pt idx="4969" formatCode="#,##0.00">
                  <c:v>3782.33</c:v>
                </c:pt>
                <c:pt idx="4970" formatCode="#,##0.00">
                  <c:v>3779.58</c:v>
                </c:pt>
                <c:pt idx="4971" formatCode="#,##0.00">
                  <c:v>3776.85</c:v>
                </c:pt>
                <c:pt idx="4972" formatCode="#,##0.00">
                  <c:v>3774.11</c:v>
                </c:pt>
                <c:pt idx="4973" formatCode="#,##0.00">
                  <c:v>3771.38</c:v>
                </c:pt>
                <c:pt idx="4974" formatCode="#,##0.00">
                  <c:v>3768.65</c:v>
                </c:pt>
                <c:pt idx="4975" formatCode="#,##0.00">
                  <c:v>3765.92</c:v>
                </c:pt>
                <c:pt idx="4976" formatCode="#,##0.00">
                  <c:v>3763.2</c:v>
                </c:pt>
                <c:pt idx="4977" formatCode="#,##0.00">
                  <c:v>3760.48</c:v>
                </c:pt>
                <c:pt idx="4978" formatCode="#,##0.00">
                  <c:v>3757.76</c:v>
                </c:pt>
                <c:pt idx="4979" formatCode="#,##0.00">
                  <c:v>3755.05</c:v>
                </c:pt>
                <c:pt idx="4980" formatCode="#,##0.00">
                  <c:v>3752.34</c:v>
                </c:pt>
                <c:pt idx="4981" formatCode="#,##0.00">
                  <c:v>3749.63</c:v>
                </c:pt>
                <c:pt idx="4982" formatCode="#,##0.00">
                  <c:v>3746.93</c:v>
                </c:pt>
                <c:pt idx="4983" formatCode="#,##0.00">
                  <c:v>3744.24</c:v>
                </c:pt>
                <c:pt idx="4984" formatCode="#,##0.00">
                  <c:v>3741.56</c:v>
                </c:pt>
                <c:pt idx="4985" formatCode="#,##0.00">
                  <c:v>3738.86</c:v>
                </c:pt>
                <c:pt idx="4986" formatCode="#,##0.00">
                  <c:v>3736.17</c:v>
                </c:pt>
                <c:pt idx="4987" formatCode="#,##0.00">
                  <c:v>3733.49</c:v>
                </c:pt>
                <c:pt idx="4988" formatCode="#,##0.00">
                  <c:v>3730.82</c:v>
                </c:pt>
                <c:pt idx="4989" formatCode="#,##0.00">
                  <c:v>3728.14</c:v>
                </c:pt>
                <c:pt idx="4990" formatCode="#,##0.00">
                  <c:v>3725.47</c:v>
                </c:pt>
                <c:pt idx="4991" formatCode="#,##0.00">
                  <c:v>3722.81</c:v>
                </c:pt>
                <c:pt idx="4992" formatCode="#,##0.00">
                  <c:v>3720.15</c:v>
                </c:pt>
                <c:pt idx="4993" formatCode="#,##0.00">
                  <c:v>3717.49</c:v>
                </c:pt>
                <c:pt idx="4994" formatCode="#,##0.00">
                  <c:v>3714.84</c:v>
                </c:pt>
                <c:pt idx="4995" formatCode="#,##0.00">
                  <c:v>3712.19</c:v>
                </c:pt>
                <c:pt idx="4996" formatCode="#,##0.00">
                  <c:v>3709.55</c:v>
                </c:pt>
                <c:pt idx="4997" formatCode="#,##0.00">
                  <c:v>3706.91</c:v>
                </c:pt>
                <c:pt idx="4998" formatCode="#,##0.00">
                  <c:v>3704.27</c:v>
                </c:pt>
                <c:pt idx="4999" formatCode="#,##0.00">
                  <c:v>3701.64</c:v>
                </c:pt>
                <c:pt idx="5000" formatCode="#,##0.00">
                  <c:v>3699.01</c:v>
                </c:pt>
                <c:pt idx="5001" formatCode="#,##0.00">
                  <c:v>3696.38</c:v>
                </c:pt>
                <c:pt idx="5002" formatCode="#,##0.00">
                  <c:v>3693.76</c:v>
                </c:pt>
                <c:pt idx="5003" formatCode="#,##0.00">
                  <c:v>3691.13</c:v>
                </c:pt>
                <c:pt idx="5004" formatCode="#,##0.00">
                  <c:v>3688.51</c:v>
                </c:pt>
                <c:pt idx="5005" formatCode="#,##0.00">
                  <c:v>3685.9</c:v>
                </c:pt>
                <c:pt idx="5006" formatCode="#,##0.00">
                  <c:v>3683.29</c:v>
                </c:pt>
                <c:pt idx="5007" formatCode="#,##0.00">
                  <c:v>3680.69</c:v>
                </c:pt>
                <c:pt idx="5008" formatCode="#,##0.00">
                  <c:v>3678.1</c:v>
                </c:pt>
                <c:pt idx="5009" formatCode="#,##0.00">
                  <c:v>3675.51</c:v>
                </c:pt>
                <c:pt idx="5010" formatCode="#,##0.00">
                  <c:v>3672.94</c:v>
                </c:pt>
                <c:pt idx="5011" formatCode="#,##0.00">
                  <c:v>3670.4</c:v>
                </c:pt>
                <c:pt idx="5012" formatCode="#,##0.00">
                  <c:v>3667.88</c:v>
                </c:pt>
                <c:pt idx="5013" formatCode="#,##0.00">
                  <c:v>3665.37</c:v>
                </c:pt>
                <c:pt idx="5014" formatCode="#,##0.00">
                  <c:v>3662.87</c:v>
                </c:pt>
                <c:pt idx="5015" formatCode="#,##0.00">
                  <c:v>3660.4</c:v>
                </c:pt>
                <c:pt idx="5016" formatCode="#,##0.00">
                  <c:v>3657.95</c:v>
                </c:pt>
                <c:pt idx="5017" formatCode="#,##0.00">
                  <c:v>3655.53</c:v>
                </c:pt>
                <c:pt idx="5018" formatCode="#,##0.00">
                  <c:v>3653.12</c:v>
                </c:pt>
                <c:pt idx="5019" formatCode="#,##0.00">
                  <c:v>3650.74</c:v>
                </c:pt>
                <c:pt idx="5020" formatCode="#,##0.00">
                  <c:v>3648.37</c:v>
                </c:pt>
                <c:pt idx="5021" formatCode="#,##0.00">
                  <c:v>3646.02</c:v>
                </c:pt>
                <c:pt idx="5022" formatCode="#,##0.00">
                  <c:v>3643.7</c:v>
                </c:pt>
                <c:pt idx="5023" formatCode="#,##0.00">
                  <c:v>3641.4</c:v>
                </c:pt>
                <c:pt idx="5024" formatCode="#,##0.00">
                  <c:v>3639.12</c:v>
                </c:pt>
                <c:pt idx="5025" formatCode="#,##0.00">
                  <c:v>3636.85</c:v>
                </c:pt>
                <c:pt idx="5026" formatCode="#,##0.00">
                  <c:v>3634.62</c:v>
                </c:pt>
                <c:pt idx="5027" formatCode="#,##0.00">
                  <c:v>3632.39</c:v>
                </c:pt>
                <c:pt idx="5028" formatCode="#,##0.00">
                  <c:v>3630.18</c:v>
                </c:pt>
                <c:pt idx="5029" formatCode="#,##0.00">
                  <c:v>3627.97</c:v>
                </c:pt>
                <c:pt idx="5030" formatCode="#,##0.00">
                  <c:v>3625.78</c:v>
                </c:pt>
                <c:pt idx="5031" formatCode="#,##0.00">
                  <c:v>3623.59</c:v>
                </c:pt>
                <c:pt idx="5032" formatCode="#,##0.00">
                  <c:v>3621.4</c:v>
                </c:pt>
                <c:pt idx="5033" formatCode="#,##0.00">
                  <c:v>3619.22</c:v>
                </c:pt>
                <c:pt idx="5034" formatCode="#,##0.00">
                  <c:v>3617.04</c:v>
                </c:pt>
                <c:pt idx="5035" formatCode="#,##0.00">
                  <c:v>3614.85</c:v>
                </c:pt>
                <c:pt idx="5036" formatCode="#,##0.00">
                  <c:v>3612.68</c:v>
                </c:pt>
                <c:pt idx="5037" formatCode="#,##0.00">
                  <c:v>3610.5</c:v>
                </c:pt>
                <c:pt idx="5038" formatCode="#,##0.00">
                  <c:v>3608.33</c:v>
                </c:pt>
                <c:pt idx="5039" formatCode="#,##0.00">
                  <c:v>3606.15</c:v>
                </c:pt>
                <c:pt idx="5040" formatCode="#,##0.00">
                  <c:v>3603.98</c:v>
                </c:pt>
                <c:pt idx="5041" formatCode="#,##0.00">
                  <c:v>3601.8</c:v>
                </c:pt>
                <c:pt idx="5042" formatCode="#,##0.00">
                  <c:v>3600.01</c:v>
                </c:pt>
                <c:pt idx="5043" formatCode="#,##0.00">
                  <c:v>3597.59</c:v>
                </c:pt>
                <c:pt idx="5044" formatCode="#,##0.00">
                  <c:v>3595.37</c:v>
                </c:pt>
                <c:pt idx="5045" formatCode="#,##0.00">
                  <c:v>3593.18</c:v>
                </c:pt>
                <c:pt idx="5046" formatCode="#,##0.00">
                  <c:v>3591</c:v>
                </c:pt>
                <c:pt idx="5047" formatCode="#,##0.00">
                  <c:v>3588.83</c:v>
                </c:pt>
                <c:pt idx="5048" formatCode="#,##0.00">
                  <c:v>3586.81</c:v>
                </c:pt>
                <c:pt idx="5049" formatCode="#,##0.00">
                  <c:v>3584.56</c:v>
                </c:pt>
                <c:pt idx="5050" formatCode="#,##0.00">
                  <c:v>3582.31</c:v>
                </c:pt>
                <c:pt idx="5051" formatCode="#,##0.00">
                  <c:v>3580.08</c:v>
                </c:pt>
                <c:pt idx="5052" formatCode="#,##0.00">
                  <c:v>3577.86</c:v>
                </c:pt>
                <c:pt idx="5053" formatCode="#,##0.00">
                  <c:v>3575.63</c:v>
                </c:pt>
                <c:pt idx="5054" formatCode="#,##0.00">
                  <c:v>3573.41</c:v>
                </c:pt>
                <c:pt idx="5055" formatCode="#,##0.00">
                  <c:v>3571.19</c:v>
                </c:pt>
                <c:pt idx="5056" formatCode="#,##0.00">
                  <c:v>3568.96</c:v>
                </c:pt>
                <c:pt idx="5057" formatCode="#,##0.00">
                  <c:v>3566.73</c:v>
                </c:pt>
                <c:pt idx="5058" formatCode="#,##0.00">
                  <c:v>3564.49</c:v>
                </c:pt>
                <c:pt idx="5059" formatCode="#,##0.00">
                  <c:v>3562.25</c:v>
                </c:pt>
                <c:pt idx="5060" formatCode="#,##0.00">
                  <c:v>3560.01</c:v>
                </c:pt>
                <c:pt idx="5061" formatCode="#,##0.00">
                  <c:v>3557.76</c:v>
                </c:pt>
                <c:pt idx="5062" formatCode="#,##0.00">
                  <c:v>3555.51</c:v>
                </c:pt>
                <c:pt idx="5063" formatCode="#,##0.00">
                  <c:v>3553.26</c:v>
                </c:pt>
                <c:pt idx="5064" formatCode="#,##0.00">
                  <c:v>3551</c:v>
                </c:pt>
                <c:pt idx="5065" formatCode="#,##0.00">
                  <c:v>3548.74</c:v>
                </c:pt>
                <c:pt idx="5066" formatCode="#,##0.00">
                  <c:v>3546.48</c:v>
                </c:pt>
                <c:pt idx="5067" formatCode="#,##0.00">
                  <c:v>3544.21</c:v>
                </c:pt>
                <c:pt idx="5068" formatCode="#,##0.00">
                  <c:v>3541.93</c:v>
                </c:pt>
                <c:pt idx="5069" formatCode="#,##0.00">
                  <c:v>3539.66</c:v>
                </c:pt>
                <c:pt idx="5070" formatCode="#,##0.00">
                  <c:v>3537.38</c:v>
                </c:pt>
                <c:pt idx="5071" formatCode="#,##0.00">
                  <c:v>3535.09</c:v>
                </c:pt>
                <c:pt idx="5072" formatCode="#,##0.00">
                  <c:v>3532.8</c:v>
                </c:pt>
                <c:pt idx="5073" formatCode="#,##0.00">
                  <c:v>3530.51</c:v>
                </c:pt>
                <c:pt idx="5074" formatCode="#,##0.00">
                  <c:v>3528.23</c:v>
                </c:pt>
                <c:pt idx="5075" formatCode="#,##0.00">
                  <c:v>3525.93</c:v>
                </c:pt>
                <c:pt idx="5076" formatCode="#,##0.00">
                  <c:v>3523.63</c:v>
                </c:pt>
                <c:pt idx="5077" formatCode="#,##0.00">
                  <c:v>3521.44</c:v>
                </c:pt>
                <c:pt idx="5078" formatCode="#,##0.00">
                  <c:v>3519.12</c:v>
                </c:pt>
                <c:pt idx="5079" formatCode="#,##0.00">
                  <c:v>3516.78</c:v>
                </c:pt>
                <c:pt idx="5080" formatCode="#,##0.00">
                  <c:v>3514.45</c:v>
                </c:pt>
                <c:pt idx="5081" formatCode="#,##0.00">
                  <c:v>3512.11</c:v>
                </c:pt>
                <c:pt idx="5082" formatCode="#,##0.00">
                  <c:v>3509.78</c:v>
                </c:pt>
                <c:pt idx="5083" formatCode="#,##0.00">
                  <c:v>3507.44</c:v>
                </c:pt>
                <c:pt idx="5084" formatCode="#,##0.00">
                  <c:v>3505.11</c:v>
                </c:pt>
                <c:pt idx="5085" formatCode="#,##0.00">
                  <c:v>3502.77</c:v>
                </c:pt>
                <c:pt idx="5086" formatCode="#,##0.00">
                  <c:v>3500.43</c:v>
                </c:pt>
                <c:pt idx="5087" formatCode="#,##0.00">
                  <c:v>3498.08</c:v>
                </c:pt>
                <c:pt idx="5088" formatCode="#,##0.00">
                  <c:v>3495.74</c:v>
                </c:pt>
                <c:pt idx="5089" formatCode="#,##0.00">
                  <c:v>3493.39</c:v>
                </c:pt>
                <c:pt idx="5090" formatCode="#,##0.00">
                  <c:v>3491.03</c:v>
                </c:pt>
                <c:pt idx="5091" formatCode="#,##0.00">
                  <c:v>3488.68</c:v>
                </c:pt>
                <c:pt idx="5092" formatCode="#,##0.00">
                  <c:v>3486.32</c:v>
                </c:pt>
                <c:pt idx="5093" formatCode="#,##0.00">
                  <c:v>3483.96</c:v>
                </c:pt>
                <c:pt idx="5094" formatCode="#,##0.00">
                  <c:v>3481.6</c:v>
                </c:pt>
                <c:pt idx="5095" formatCode="#,##0.00">
                  <c:v>3479.24</c:v>
                </c:pt>
                <c:pt idx="5096" formatCode="#,##0.00">
                  <c:v>3476.87</c:v>
                </c:pt>
                <c:pt idx="5097" formatCode="#,##0.00">
                  <c:v>3474.5</c:v>
                </c:pt>
                <c:pt idx="5098" formatCode="#,##0.00">
                  <c:v>3472.13</c:v>
                </c:pt>
                <c:pt idx="5099" formatCode="#,##0.00">
                  <c:v>3469.76</c:v>
                </c:pt>
                <c:pt idx="5100" formatCode="#,##0.00">
                  <c:v>3467.39</c:v>
                </c:pt>
                <c:pt idx="5101" formatCode="#,##0.00">
                  <c:v>3465.02</c:v>
                </c:pt>
                <c:pt idx="5102" formatCode="#,##0.00">
                  <c:v>3462.65</c:v>
                </c:pt>
                <c:pt idx="5103" formatCode="#,##0.00">
                  <c:v>3460.28</c:v>
                </c:pt>
                <c:pt idx="5104" formatCode="#,##0.00">
                  <c:v>3457.9</c:v>
                </c:pt>
                <c:pt idx="5105" formatCode="#,##0.00">
                  <c:v>3455.52</c:v>
                </c:pt>
                <c:pt idx="5106" formatCode="#,##0.00">
                  <c:v>3453.14</c:v>
                </c:pt>
                <c:pt idx="5107" formatCode="#,##0.00">
                  <c:v>3450.77</c:v>
                </c:pt>
                <c:pt idx="5108" formatCode="#,##0.00">
                  <c:v>3448.39</c:v>
                </c:pt>
                <c:pt idx="5109" formatCode="#,##0.00">
                  <c:v>3446.01</c:v>
                </c:pt>
                <c:pt idx="5110" formatCode="#,##0.00">
                  <c:v>3443.63</c:v>
                </c:pt>
                <c:pt idx="5111" formatCode="#,##0.00">
                  <c:v>3441.24</c:v>
                </c:pt>
                <c:pt idx="5112" formatCode="#,##0.00">
                  <c:v>3438.86</c:v>
                </c:pt>
                <c:pt idx="5113" formatCode="#,##0.00">
                  <c:v>3436.48</c:v>
                </c:pt>
                <c:pt idx="5114" formatCode="#,##0.00">
                  <c:v>3433.72</c:v>
                </c:pt>
                <c:pt idx="5115" formatCode="#,##0.00">
                  <c:v>3431</c:v>
                </c:pt>
                <c:pt idx="5116" formatCode="#,##0.00">
                  <c:v>3428.2</c:v>
                </c:pt>
                <c:pt idx="5117" formatCode="#,##0.00">
                  <c:v>3427.4</c:v>
                </c:pt>
                <c:pt idx="5118" formatCode="#,##0.00">
                  <c:v>3424.96</c:v>
                </c:pt>
                <c:pt idx="5119" formatCode="#,##0.00">
                  <c:v>3422.59</c:v>
                </c:pt>
                <c:pt idx="5120" formatCode="#,##0.00">
                  <c:v>3420.18</c:v>
                </c:pt>
                <c:pt idx="5121" formatCode="#,##0.00">
                  <c:v>3417.78</c:v>
                </c:pt>
                <c:pt idx="5122" formatCode="#,##0.00">
                  <c:v>3415.39</c:v>
                </c:pt>
                <c:pt idx="5123" formatCode="#,##0.00">
                  <c:v>3412.99</c:v>
                </c:pt>
                <c:pt idx="5124" formatCode="#,##0.00">
                  <c:v>3410.6</c:v>
                </c:pt>
                <c:pt idx="5125" formatCode="#,##0.00">
                  <c:v>3408.2</c:v>
                </c:pt>
                <c:pt idx="5126" formatCode="#,##0.00">
                  <c:v>3405.81</c:v>
                </c:pt>
                <c:pt idx="5127" formatCode="#,##0.00">
                  <c:v>3403.41</c:v>
                </c:pt>
                <c:pt idx="5128" formatCode="#,##0.00">
                  <c:v>3401.04</c:v>
                </c:pt>
                <c:pt idx="5129" formatCode="#,##0.00">
                  <c:v>3398.66</c:v>
                </c:pt>
                <c:pt idx="5130" formatCode="#,##0.00">
                  <c:v>3396.29</c:v>
                </c:pt>
                <c:pt idx="5131" formatCode="#,##0.00">
                  <c:v>3393.92</c:v>
                </c:pt>
                <c:pt idx="5132" formatCode="#,##0.00">
                  <c:v>3391.56</c:v>
                </c:pt>
                <c:pt idx="5133" formatCode="#,##0.00">
                  <c:v>3389.2</c:v>
                </c:pt>
                <c:pt idx="5134" formatCode="#,##0.00">
                  <c:v>3386.84</c:v>
                </c:pt>
                <c:pt idx="5135" formatCode="#,##0.00">
                  <c:v>3384.48</c:v>
                </c:pt>
                <c:pt idx="5136" formatCode="#,##0.00">
                  <c:v>3382.12</c:v>
                </c:pt>
                <c:pt idx="5137" formatCode="#,##0.00">
                  <c:v>3379.76</c:v>
                </c:pt>
                <c:pt idx="5138" formatCode="#,##0.00">
                  <c:v>3377.4</c:v>
                </c:pt>
                <c:pt idx="5139" formatCode="#,##0.00">
                  <c:v>3375.04</c:v>
                </c:pt>
                <c:pt idx="5140" formatCode="#,##0.00">
                  <c:v>3372.69</c:v>
                </c:pt>
                <c:pt idx="5141" formatCode="#,##0.00">
                  <c:v>3370.34</c:v>
                </c:pt>
                <c:pt idx="5142" formatCode="#,##0.00">
                  <c:v>3367.99</c:v>
                </c:pt>
                <c:pt idx="5143" formatCode="#,##0.00">
                  <c:v>3365.64</c:v>
                </c:pt>
                <c:pt idx="5144" formatCode="#,##0.00">
                  <c:v>3363.29</c:v>
                </c:pt>
                <c:pt idx="5145" formatCode="#,##0.00">
                  <c:v>3360.94</c:v>
                </c:pt>
                <c:pt idx="5146" formatCode="#,##0.00">
                  <c:v>3358.6</c:v>
                </c:pt>
                <c:pt idx="5147" formatCode="#,##0.00">
                  <c:v>3356.26</c:v>
                </c:pt>
                <c:pt idx="5148" formatCode="#,##0.00">
                  <c:v>3353.92</c:v>
                </c:pt>
                <c:pt idx="5149" formatCode="#,##0.00">
                  <c:v>3351.59</c:v>
                </c:pt>
                <c:pt idx="5150" formatCode="#,##0.00">
                  <c:v>3349.26</c:v>
                </c:pt>
                <c:pt idx="5151" formatCode="#,##0.00">
                  <c:v>3346.93</c:v>
                </c:pt>
                <c:pt idx="5152" formatCode="#,##0.00">
                  <c:v>3344.6</c:v>
                </c:pt>
                <c:pt idx="5153" formatCode="#,##0.00">
                  <c:v>3342.28</c:v>
                </c:pt>
                <c:pt idx="5154" formatCode="#,##0.00">
                  <c:v>3339.96</c:v>
                </c:pt>
                <c:pt idx="5155" formatCode="#,##0.00">
                  <c:v>3337.64</c:v>
                </c:pt>
                <c:pt idx="5156" formatCode="#,##0.00">
                  <c:v>3335.33</c:v>
                </c:pt>
                <c:pt idx="5157" formatCode="#,##0.00">
                  <c:v>3333.01</c:v>
                </c:pt>
                <c:pt idx="5158" formatCode="#,##0.00">
                  <c:v>3330.71</c:v>
                </c:pt>
                <c:pt idx="5159" formatCode="#,##0.00">
                  <c:v>3328.4</c:v>
                </c:pt>
                <c:pt idx="5160" formatCode="#,##0.00">
                  <c:v>3326.1</c:v>
                </c:pt>
                <c:pt idx="5161" formatCode="#,##0.00">
                  <c:v>3323.81</c:v>
                </c:pt>
                <c:pt idx="5162" formatCode="#,##0.00">
                  <c:v>3321.51</c:v>
                </c:pt>
                <c:pt idx="5163" formatCode="#,##0.00">
                  <c:v>3319.21</c:v>
                </c:pt>
                <c:pt idx="5164" formatCode="#,##0.00">
                  <c:v>3316.9</c:v>
                </c:pt>
                <c:pt idx="5165" formatCode="#,##0.00">
                  <c:v>3314.61</c:v>
                </c:pt>
                <c:pt idx="5166" formatCode="#,##0.00">
                  <c:v>3312.32</c:v>
                </c:pt>
                <c:pt idx="5167" formatCode="#,##0.00">
                  <c:v>3310.05</c:v>
                </c:pt>
                <c:pt idx="5168" formatCode="#,##0.00">
                  <c:v>3307.77</c:v>
                </c:pt>
                <c:pt idx="5169" formatCode="#,##0.00">
                  <c:v>3305.5</c:v>
                </c:pt>
                <c:pt idx="5170" formatCode="#,##0.00">
                  <c:v>3303.22</c:v>
                </c:pt>
                <c:pt idx="5171" formatCode="#,##0.00">
                  <c:v>3300.95</c:v>
                </c:pt>
                <c:pt idx="5172" formatCode="#,##0.00">
                  <c:v>3298.69</c:v>
                </c:pt>
                <c:pt idx="5173" formatCode="#,##0.00">
                  <c:v>3296.42</c:v>
                </c:pt>
                <c:pt idx="5174" formatCode="#,##0.00">
                  <c:v>3294.16</c:v>
                </c:pt>
                <c:pt idx="5175" formatCode="#,##0.00">
                  <c:v>3291.9</c:v>
                </c:pt>
                <c:pt idx="5176" formatCode="#,##0.00">
                  <c:v>3289.64</c:v>
                </c:pt>
                <c:pt idx="5177" formatCode="#,##0.00">
                  <c:v>3287.39</c:v>
                </c:pt>
                <c:pt idx="5178" formatCode="#,##0.00">
                  <c:v>3285.13</c:v>
                </c:pt>
                <c:pt idx="5179" formatCode="#,##0.00">
                  <c:v>3282.88</c:v>
                </c:pt>
                <c:pt idx="5180" formatCode="#,##0.00">
                  <c:v>3280.63</c:v>
                </c:pt>
                <c:pt idx="5181" formatCode="#,##0.00">
                  <c:v>3278.39</c:v>
                </c:pt>
                <c:pt idx="5182" formatCode="#,##0.00">
                  <c:v>3276.15</c:v>
                </c:pt>
                <c:pt idx="5183" formatCode="#,##0.00">
                  <c:v>3273.91</c:v>
                </c:pt>
                <c:pt idx="5184" formatCode="#,##0.00">
                  <c:v>3271.67</c:v>
                </c:pt>
                <c:pt idx="5185" formatCode="#,##0.00">
                  <c:v>3269.44</c:v>
                </c:pt>
                <c:pt idx="5186" formatCode="#,##0.00">
                  <c:v>3267.21</c:v>
                </c:pt>
                <c:pt idx="5187" formatCode="#,##0.00">
                  <c:v>3264.98</c:v>
                </c:pt>
                <c:pt idx="5188" formatCode="#,##0.00">
                  <c:v>3262.76</c:v>
                </c:pt>
                <c:pt idx="5189" formatCode="#,##0.00">
                  <c:v>3260.54</c:v>
                </c:pt>
                <c:pt idx="5190" formatCode="#,##0.00">
                  <c:v>3258.32</c:v>
                </c:pt>
                <c:pt idx="5191" formatCode="#,##0.00">
                  <c:v>3256.11</c:v>
                </c:pt>
                <c:pt idx="5192" formatCode="#,##0.00">
                  <c:v>3253.9</c:v>
                </c:pt>
                <c:pt idx="5193" formatCode="#,##0.00">
                  <c:v>3251.69</c:v>
                </c:pt>
                <c:pt idx="5194" formatCode="#,##0.00">
                  <c:v>3249.48</c:v>
                </c:pt>
                <c:pt idx="5195" formatCode="#,##0.00">
                  <c:v>3247.36</c:v>
                </c:pt>
                <c:pt idx="5196" formatCode="#,##0.00">
                  <c:v>3245.13</c:v>
                </c:pt>
                <c:pt idx="5197" formatCode="#,##0.00">
                  <c:v>3242.92</c:v>
                </c:pt>
                <c:pt idx="5198" formatCode="#,##0.00">
                  <c:v>3240.72</c:v>
                </c:pt>
                <c:pt idx="5199" formatCode="#,##0.00">
                  <c:v>3238.53</c:v>
                </c:pt>
                <c:pt idx="5200" formatCode="#,##0.00">
                  <c:v>3236.33</c:v>
                </c:pt>
                <c:pt idx="5201" formatCode="#,##0.00">
                  <c:v>3234.15</c:v>
                </c:pt>
                <c:pt idx="5202" formatCode="#,##0.00">
                  <c:v>3231.97</c:v>
                </c:pt>
                <c:pt idx="5203" formatCode="#,##0.00">
                  <c:v>3229.79</c:v>
                </c:pt>
                <c:pt idx="5204" formatCode="#,##0.00">
                  <c:v>3227.61</c:v>
                </c:pt>
                <c:pt idx="5205" formatCode="#,##0.00">
                  <c:v>3225.44</c:v>
                </c:pt>
                <c:pt idx="5206" formatCode="#,##0.00">
                  <c:v>3223.27</c:v>
                </c:pt>
                <c:pt idx="5207" formatCode="#,##0.00">
                  <c:v>3221.1</c:v>
                </c:pt>
                <c:pt idx="5208" formatCode="#,##0.00">
                  <c:v>3218.93</c:v>
                </c:pt>
                <c:pt idx="5209" formatCode="#,##0.00">
                  <c:v>3216.77</c:v>
                </c:pt>
                <c:pt idx="5210" formatCode="#,##0.00">
                  <c:v>3214.61</c:v>
                </c:pt>
                <c:pt idx="5211" formatCode="#,##0.00">
                  <c:v>3212.46</c:v>
                </c:pt>
                <c:pt idx="5212" formatCode="#,##0.00">
                  <c:v>3210.31</c:v>
                </c:pt>
                <c:pt idx="5213" formatCode="#,##0.00">
                  <c:v>3208.16</c:v>
                </c:pt>
                <c:pt idx="5214" formatCode="#,##0.00">
                  <c:v>3206.01</c:v>
                </c:pt>
                <c:pt idx="5215" formatCode="#,##0.00">
                  <c:v>3203.87</c:v>
                </c:pt>
                <c:pt idx="5216" formatCode="#,##0.00">
                  <c:v>3201.73</c:v>
                </c:pt>
                <c:pt idx="5217" formatCode="#,##0.00">
                  <c:v>3199.6</c:v>
                </c:pt>
                <c:pt idx="5218" formatCode="#,##0.00">
                  <c:v>3197.46</c:v>
                </c:pt>
                <c:pt idx="5219" formatCode="#,##0.00">
                  <c:v>3195.34</c:v>
                </c:pt>
                <c:pt idx="5220" formatCode="#,##0.00">
                  <c:v>3193.23</c:v>
                </c:pt>
              </c:numCache>
            </c:numRef>
          </c:yVal>
          <c:smooth val="1"/>
          <c:extLst xmlns:c16r2="http://schemas.microsoft.com/office/drawing/2015/06/chart">
            <c:ext xmlns:c16="http://schemas.microsoft.com/office/drawing/2014/chart" uri="{C3380CC4-5D6E-409C-BE32-E72D297353CC}">
              <c16:uniqueId val="{00000001-E879-4440-8B26-E702DB3F47FD}"/>
            </c:ext>
          </c:extLst>
        </c:ser>
        <c:ser>
          <c:idx val="2"/>
          <c:order val="3"/>
          <c:tx>
            <c:v>2 Percent Annual Chance</c:v>
          </c:tx>
          <c:spPr>
            <a:ln>
              <a:solidFill>
                <a:schemeClr val="tx2">
                  <a:lumMod val="60000"/>
                  <a:lumOff val="40000"/>
                </a:schemeClr>
              </a:solidFill>
            </a:ln>
          </c:spPr>
          <c:marker>
            <c:symbol val="none"/>
          </c:marker>
          <c:xVal>
            <c:numRef>
              <c:f>Inflow_NB2_2!$C$3:$C$5223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Inflow_NB2_2!$F$3:$F$5223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0.01</c:v>
                </c:pt>
                <c:pt idx="257">
                  <c:v>0.01</c:v>
                </c:pt>
                <c:pt idx="258">
                  <c:v>0.01</c:v>
                </c:pt>
                <c:pt idx="259">
                  <c:v>0.01</c:v>
                </c:pt>
                <c:pt idx="260">
                  <c:v>0.01</c:v>
                </c:pt>
                <c:pt idx="261">
                  <c:v>0.01</c:v>
                </c:pt>
                <c:pt idx="262">
                  <c:v>0.01</c:v>
                </c:pt>
                <c:pt idx="263">
                  <c:v>0.01</c:v>
                </c:pt>
                <c:pt idx="264">
                  <c:v>0.01</c:v>
                </c:pt>
                <c:pt idx="265">
                  <c:v>0.02</c:v>
                </c:pt>
                <c:pt idx="266">
                  <c:v>0.02</c:v>
                </c:pt>
                <c:pt idx="267">
                  <c:v>0.02</c:v>
                </c:pt>
                <c:pt idx="268">
                  <c:v>0.02</c:v>
                </c:pt>
                <c:pt idx="269">
                  <c:v>0.02</c:v>
                </c:pt>
                <c:pt idx="270">
                  <c:v>0.02</c:v>
                </c:pt>
                <c:pt idx="271">
                  <c:v>0.02</c:v>
                </c:pt>
                <c:pt idx="272">
                  <c:v>0.02</c:v>
                </c:pt>
                <c:pt idx="273">
                  <c:v>0.02</c:v>
                </c:pt>
                <c:pt idx="274">
                  <c:v>0.02</c:v>
                </c:pt>
                <c:pt idx="275">
                  <c:v>0.02</c:v>
                </c:pt>
                <c:pt idx="276">
                  <c:v>0.02</c:v>
                </c:pt>
                <c:pt idx="277">
                  <c:v>0.02</c:v>
                </c:pt>
                <c:pt idx="278">
                  <c:v>0.02</c:v>
                </c:pt>
                <c:pt idx="279">
                  <c:v>0.02</c:v>
                </c:pt>
                <c:pt idx="280">
                  <c:v>0.02</c:v>
                </c:pt>
                <c:pt idx="281">
                  <c:v>0.02</c:v>
                </c:pt>
                <c:pt idx="282">
                  <c:v>0.02</c:v>
                </c:pt>
                <c:pt idx="283">
                  <c:v>0.03</c:v>
                </c:pt>
                <c:pt idx="284">
                  <c:v>0.03</c:v>
                </c:pt>
                <c:pt idx="285">
                  <c:v>0.03</c:v>
                </c:pt>
                <c:pt idx="286">
                  <c:v>0.03</c:v>
                </c:pt>
                <c:pt idx="287">
                  <c:v>0.03</c:v>
                </c:pt>
                <c:pt idx="288">
                  <c:v>0.03</c:v>
                </c:pt>
                <c:pt idx="289">
                  <c:v>0.03</c:v>
                </c:pt>
                <c:pt idx="290">
                  <c:v>0.03</c:v>
                </c:pt>
                <c:pt idx="291">
                  <c:v>0.03</c:v>
                </c:pt>
                <c:pt idx="292">
                  <c:v>0.03</c:v>
                </c:pt>
                <c:pt idx="293">
                  <c:v>0.03</c:v>
                </c:pt>
                <c:pt idx="294">
                  <c:v>0.04</c:v>
                </c:pt>
                <c:pt idx="295">
                  <c:v>0.04</c:v>
                </c:pt>
                <c:pt idx="296">
                  <c:v>0.04</c:v>
                </c:pt>
                <c:pt idx="297">
                  <c:v>0.04</c:v>
                </c:pt>
                <c:pt idx="298">
                  <c:v>0.04</c:v>
                </c:pt>
                <c:pt idx="299">
                  <c:v>0.04</c:v>
                </c:pt>
                <c:pt idx="300">
                  <c:v>0.04</c:v>
                </c:pt>
                <c:pt idx="301">
                  <c:v>0.04</c:v>
                </c:pt>
                <c:pt idx="302">
                  <c:v>0.04</c:v>
                </c:pt>
                <c:pt idx="303">
                  <c:v>0.05</c:v>
                </c:pt>
                <c:pt idx="304">
                  <c:v>0.05</c:v>
                </c:pt>
                <c:pt idx="305">
                  <c:v>0.05</c:v>
                </c:pt>
                <c:pt idx="306">
                  <c:v>0.05</c:v>
                </c:pt>
                <c:pt idx="307">
                  <c:v>0.05</c:v>
                </c:pt>
                <c:pt idx="308">
                  <c:v>0.05</c:v>
                </c:pt>
                <c:pt idx="309">
                  <c:v>0.05</c:v>
                </c:pt>
                <c:pt idx="310">
                  <c:v>0.05</c:v>
                </c:pt>
                <c:pt idx="311">
                  <c:v>0.06</c:v>
                </c:pt>
                <c:pt idx="312">
                  <c:v>0.06</c:v>
                </c:pt>
                <c:pt idx="313">
                  <c:v>0.06</c:v>
                </c:pt>
                <c:pt idx="314">
                  <c:v>0.06</c:v>
                </c:pt>
                <c:pt idx="315">
                  <c:v>0.06</c:v>
                </c:pt>
                <c:pt idx="316">
                  <c:v>0.06</c:v>
                </c:pt>
                <c:pt idx="317">
                  <c:v>7.0000000000000007E-2</c:v>
                </c:pt>
                <c:pt idx="318">
                  <c:v>7.0000000000000007E-2</c:v>
                </c:pt>
                <c:pt idx="319">
                  <c:v>7.0000000000000007E-2</c:v>
                </c:pt>
                <c:pt idx="320">
                  <c:v>7.0000000000000007E-2</c:v>
                </c:pt>
                <c:pt idx="321">
                  <c:v>0.08</c:v>
                </c:pt>
                <c:pt idx="322">
                  <c:v>0.08</c:v>
                </c:pt>
                <c:pt idx="323">
                  <c:v>0.08</c:v>
                </c:pt>
                <c:pt idx="324">
                  <c:v>0.08</c:v>
                </c:pt>
                <c:pt idx="325">
                  <c:v>0.08</c:v>
                </c:pt>
                <c:pt idx="326">
                  <c:v>0.09</c:v>
                </c:pt>
                <c:pt idx="327">
                  <c:v>0.09</c:v>
                </c:pt>
                <c:pt idx="328">
                  <c:v>0.09</c:v>
                </c:pt>
                <c:pt idx="329">
                  <c:v>0.09</c:v>
                </c:pt>
                <c:pt idx="330">
                  <c:v>0.1</c:v>
                </c:pt>
                <c:pt idx="331">
                  <c:v>0.1</c:v>
                </c:pt>
                <c:pt idx="332">
                  <c:v>0.1</c:v>
                </c:pt>
                <c:pt idx="333">
                  <c:v>0.1</c:v>
                </c:pt>
                <c:pt idx="334">
                  <c:v>0.11</c:v>
                </c:pt>
                <c:pt idx="335">
                  <c:v>0.11</c:v>
                </c:pt>
                <c:pt idx="336">
                  <c:v>0.12</c:v>
                </c:pt>
                <c:pt idx="337">
                  <c:v>0.12</c:v>
                </c:pt>
                <c:pt idx="338">
                  <c:v>0.13</c:v>
                </c:pt>
                <c:pt idx="339">
                  <c:v>0.13</c:v>
                </c:pt>
                <c:pt idx="340">
                  <c:v>0.13</c:v>
                </c:pt>
                <c:pt idx="341">
                  <c:v>0.13</c:v>
                </c:pt>
                <c:pt idx="342">
                  <c:v>0.13</c:v>
                </c:pt>
                <c:pt idx="343">
                  <c:v>0.14000000000000001</c:v>
                </c:pt>
                <c:pt idx="344">
                  <c:v>0.14000000000000001</c:v>
                </c:pt>
                <c:pt idx="345">
                  <c:v>0.14000000000000001</c:v>
                </c:pt>
                <c:pt idx="346">
                  <c:v>0.14000000000000001</c:v>
                </c:pt>
                <c:pt idx="347">
                  <c:v>0.14000000000000001</c:v>
                </c:pt>
                <c:pt idx="348">
                  <c:v>0.15</c:v>
                </c:pt>
                <c:pt idx="349">
                  <c:v>0.15</c:v>
                </c:pt>
                <c:pt idx="350">
                  <c:v>0.14000000000000001</c:v>
                </c:pt>
                <c:pt idx="351">
                  <c:v>0.14000000000000001</c:v>
                </c:pt>
                <c:pt idx="352">
                  <c:v>0.14000000000000001</c:v>
                </c:pt>
                <c:pt idx="353">
                  <c:v>0.14000000000000001</c:v>
                </c:pt>
                <c:pt idx="354">
                  <c:v>0.14000000000000001</c:v>
                </c:pt>
                <c:pt idx="355">
                  <c:v>0.14000000000000001</c:v>
                </c:pt>
                <c:pt idx="356">
                  <c:v>0.14000000000000001</c:v>
                </c:pt>
                <c:pt idx="357">
                  <c:v>0.14000000000000001</c:v>
                </c:pt>
                <c:pt idx="358">
                  <c:v>0.14000000000000001</c:v>
                </c:pt>
                <c:pt idx="359">
                  <c:v>0.14000000000000001</c:v>
                </c:pt>
                <c:pt idx="360">
                  <c:v>0.14000000000000001</c:v>
                </c:pt>
                <c:pt idx="361">
                  <c:v>0.15</c:v>
                </c:pt>
                <c:pt idx="362">
                  <c:v>0.15</c:v>
                </c:pt>
                <c:pt idx="363">
                  <c:v>0.15</c:v>
                </c:pt>
                <c:pt idx="364">
                  <c:v>0.15</c:v>
                </c:pt>
                <c:pt idx="365">
                  <c:v>0.16</c:v>
                </c:pt>
                <c:pt idx="366">
                  <c:v>0.15</c:v>
                </c:pt>
                <c:pt idx="367">
                  <c:v>0.16</c:v>
                </c:pt>
                <c:pt idx="368">
                  <c:v>0.16</c:v>
                </c:pt>
                <c:pt idx="369">
                  <c:v>0.16</c:v>
                </c:pt>
                <c:pt idx="370">
                  <c:v>0.16</c:v>
                </c:pt>
                <c:pt idx="371">
                  <c:v>0.16</c:v>
                </c:pt>
                <c:pt idx="372">
                  <c:v>0.16</c:v>
                </c:pt>
                <c:pt idx="373">
                  <c:v>0.16</c:v>
                </c:pt>
                <c:pt idx="374">
                  <c:v>0.16</c:v>
                </c:pt>
                <c:pt idx="375">
                  <c:v>0.16</c:v>
                </c:pt>
                <c:pt idx="376">
                  <c:v>0.16</c:v>
                </c:pt>
                <c:pt idx="377">
                  <c:v>0.16</c:v>
                </c:pt>
                <c:pt idx="378">
                  <c:v>0.16</c:v>
                </c:pt>
                <c:pt idx="379">
                  <c:v>0.16</c:v>
                </c:pt>
                <c:pt idx="380">
                  <c:v>0.16</c:v>
                </c:pt>
                <c:pt idx="381">
                  <c:v>0.16</c:v>
                </c:pt>
                <c:pt idx="382">
                  <c:v>0.16</c:v>
                </c:pt>
                <c:pt idx="383">
                  <c:v>0.16</c:v>
                </c:pt>
                <c:pt idx="384">
                  <c:v>0.17</c:v>
                </c:pt>
                <c:pt idx="385">
                  <c:v>0.17</c:v>
                </c:pt>
                <c:pt idx="386">
                  <c:v>0.17</c:v>
                </c:pt>
                <c:pt idx="387">
                  <c:v>0.17</c:v>
                </c:pt>
                <c:pt idx="388">
                  <c:v>0.16</c:v>
                </c:pt>
                <c:pt idx="389">
                  <c:v>0.16</c:v>
                </c:pt>
                <c:pt idx="390">
                  <c:v>0.16</c:v>
                </c:pt>
                <c:pt idx="391">
                  <c:v>0.16</c:v>
                </c:pt>
                <c:pt idx="392">
                  <c:v>0.15</c:v>
                </c:pt>
                <c:pt idx="393">
                  <c:v>0.15</c:v>
                </c:pt>
                <c:pt idx="394">
                  <c:v>0.15</c:v>
                </c:pt>
                <c:pt idx="395">
                  <c:v>0.15</c:v>
                </c:pt>
                <c:pt idx="396">
                  <c:v>0.15</c:v>
                </c:pt>
                <c:pt idx="397">
                  <c:v>0.15</c:v>
                </c:pt>
                <c:pt idx="398">
                  <c:v>0.15</c:v>
                </c:pt>
                <c:pt idx="399">
                  <c:v>0.15</c:v>
                </c:pt>
                <c:pt idx="400">
                  <c:v>0.15</c:v>
                </c:pt>
                <c:pt idx="401">
                  <c:v>0.15</c:v>
                </c:pt>
                <c:pt idx="402">
                  <c:v>0.15</c:v>
                </c:pt>
                <c:pt idx="403">
                  <c:v>0.14000000000000001</c:v>
                </c:pt>
                <c:pt idx="404">
                  <c:v>0.13</c:v>
                </c:pt>
                <c:pt idx="405">
                  <c:v>0.13</c:v>
                </c:pt>
                <c:pt idx="406">
                  <c:v>0.13</c:v>
                </c:pt>
                <c:pt idx="407">
                  <c:v>0.13</c:v>
                </c:pt>
                <c:pt idx="408">
                  <c:v>0.13</c:v>
                </c:pt>
                <c:pt idx="409">
                  <c:v>0.13</c:v>
                </c:pt>
                <c:pt idx="410">
                  <c:v>0.13</c:v>
                </c:pt>
                <c:pt idx="411">
                  <c:v>0.13</c:v>
                </c:pt>
                <c:pt idx="412">
                  <c:v>0.13</c:v>
                </c:pt>
                <c:pt idx="413">
                  <c:v>0.13</c:v>
                </c:pt>
                <c:pt idx="414">
                  <c:v>0.13</c:v>
                </c:pt>
                <c:pt idx="415">
                  <c:v>0.13</c:v>
                </c:pt>
                <c:pt idx="416">
                  <c:v>0.13</c:v>
                </c:pt>
                <c:pt idx="417">
                  <c:v>0.14000000000000001</c:v>
                </c:pt>
                <c:pt idx="418">
                  <c:v>0.14000000000000001</c:v>
                </c:pt>
                <c:pt idx="419">
                  <c:v>0.14000000000000001</c:v>
                </c:pt>
                <c:pt idx="420">
                  <c:v>0.14000000000000001</c:v>
                </c:pt>
                <c:pt idx="421">
                  <c:v>0.14000000000000001</c:v>
                </c:pt>
                <c:pt idx="422">
                  <c:v>0.14000000000000001</c:v>
                </c:pt>
                <c:pt idx="423">
                  <c:v>0.14000000000000001</c:v>
                </c:pt>
                <c:pt idx="424">
                  <c:v>0.14000000000000001</c:v>
                </c:pt>
                <c:pt idx="425">
                  <c:v>0.14000000000000001</c:v>
                </c:pt>
                <c:pt idx="426">
                  <c:v>0.15</c:v>
                </c:pt>
                <c:pt idx="427">
                  <c:v>0.15</c:v>
                </c:pt>
                <c:pt idx="428">
                  <c:v>0.15</c:v>
                </c:pt>
                <c:pt idx="429">
                  <c:v>0.15</c:v>
                </c:pt>
                <c:pt idx="430">
                  <c:v>0.15</c:v>
                </c:pt>
                <c:pt idx="431">
                  <c:v>0.15</c:v>
                </c:pt>
                <c:pt idx="432">
                  <c:v>0.15</c:v>
                </c:pt>
                <c:pt idx="433">
                  <c:v>0.16</c:v>
                </c:pt>
                <c:pt idx="434">
                  <c:v>0.16</c:v>
                </c:pt>
                <c:pt idx="435">
                  <c:v>0.16</c:v>
                </c:pt>
                <c:pt idx="436">
                  <c:v>0.16</c:v>
                </c:pt>
                <c:pt idx="437">
                  <c:v>0.16</c:v>
                </c:pt>
                <c:pt idx="438">
                  <c:v>0.17</c:v>
                </c:pt>
                <c:pt idx="439">
                  <c:v>0.17</c:v>
                </c:pt>
                <c:pt idx="440">
                  <c:v>0.17</c:v>
                </c:pt>
                <c:pt idx="441">
                  <c:v>0.18</c:v>
                </c:pt>
                <c:pt idx="442">
                  <c:v>0.18</c:v>
                </c:pt>
                <c:pt idx="443">
                  <c:v>0.18</c:v>
                </c:pt>
                <c:pt idx="444">
                  <c:v>0.18</c:v>
                </c:pt>
                <c:pt idx="445">
                  <c:v>0.18</c:v>
                </c:pt>
                <c:pt idx="446">
                  <c:v>0.19</c:v>
                </c:pt>
                <c:pt idx="447">
                  <c:v>0.19</c:v>
                </c:pt>
                <c:pt idx="448">
                  <c:v>0.19</c:v>
                </c:pt>
                <c:pt idx="449">
                  <c:v>0.2</c:v>
                </c:pt>
                <c:pt idx="450">
                  <c:v>0.2</c:v>
                </c:pt>
                <c:pt idx="451">
                  <c:v>0.21</c:v>
                </c:pt>
                <c:pt idx="452">
                  <c:v>0.21</c:v>
                </c:pt>
                <c:pt idx="453">
                  <c:v>0.22</c:v>
                </c:pt>
                <c:pt idx="454">
                  <c:v>0.22</c:v>
                </c:pt>
                <c:pt idx="455">
                  <c:v>0.22</c:v>
                </c:pt>
                <c:pt idx="456">
                  <c:v>0.23</c:v>
                </c:pt>
                <c:pt idx="457">
                  <c:v>0.23</c:v>
                </c:pt>
                <c:pt idx="458">
                  <c:v>0.24</c:v>
                </c:pt>
                <c:pt idx="459">
                  <c:v>0.24</c:v>
                </c:pt>
                <c:pt idx="460">
                  <c:v>0.24</c:v>
                </c:pt>
                <c:pt idx="461">
                  <c:v>0.25</c:v>
                </c:pt>
                <c:pt idx="462">
                  <c:v>0.25</c:v>
                </c:pt>
                <c:pt idx="463">
                  <c:v>0.26</c:v>
                </c:pt>
                <c:pt idx="464">
                  <c:v>0.26</c:v>
                </c:pt>
                <c:pt idx="465">
                  <c:v>0.27</c:v>
                </c:pt>
                <c:pt idx="466">
                  <c:v>0.27</c:v>
                </c:pt>
                <c:pt idx="467">
                  <c:v>0.28000000000000003</c:v>
                </c:pt>
                <c:pt idx="468">
                  <c:v>0.28000000000000003</c:v>
                </c:pt>
                <c:pt idx="469">
                  <c:v>0.28999999999999998</c:v>
                </c:pt>
                <c:pt idx="470">
                  <c:v>0.28999999999999998</c:v>
                </c:pt>
                <c:pt idx="471">
                  <c:v>0.3</c:v>
                </c:pt>
                <c:pt idx="472">
                  <c:v>0.3</c:v>
                </c:pt>
                <c:pt idx="473">
                  <c:v>0.3</c:v>
                </c:pt>
                <c:pt idx="474">
                  <c:v>0.31</c:v>
                </c:pt>
                <c:pt idx="475">
                  <c:v>0.31</c:v>
                </c:pt>
                <c:pt idx="476">
                  <c:v>0.32</c:v>
                </c:pt>
                <c:pt idx="477">
                  <c:v>0.32</c:v>
                </c:pt>
                <c:pt idx="478">
                  <c:v>0.33</c:v>
                </c:pt>
                <c:pt idx="479">
                  <c:v>0.33</c:v>
                </c:pt>
                <c:pt idx="480">
                  <c:v>0.33</c:v>
                </c:pt>
                <c:pt idx="481">
                  <c:v>0.34</c:v>
                </c:pt>
                <c:pt idx="482">
                  <c:v>0.34</c:v>
                </c:pt>
                <c:pt idx="483">
                  <c:v>0.35</c:v>
                </c:pt>
                <c:pt idx="484">
                  <c:v>0.35</c:v>
                </c:pt>
                <c:pt idx="485">
                  <c:v>0.19</c:v>
                </c:pt>
                <c:pt idx="486">
                  <c:v>0.25</c:v>
                </c:pt>
                <c:pt idx="487">
                  <c:v>0.28000000000000003</c:v>
                </c:pt>
                <c:pt idx="488">
                  <c:v>0.31</c:v>
                </c:pt>
                <c:pt idx="489">
                  <c:v>0.33</c:v>
                </c:pt>
                <c:pt idx="490">
                  <c:v>0.35</c:v>
                </c:pt>
                <c:pt idx="491">
                  <c:v>0.37</c:v>
                </c:pt>
                <c:pt idx="492">
                  <c:v>0.38</c:v>
                </c:pt>
                <c:pt idx="493">
                  <c:v>0.39</c:v>
                </c:pt>
                <c:pt idx="494">
                  <c:v>0.4</c:v>
                </c:pt>
                <c:pt idx="495">
                  <c:v>0.41</c:v>
                </c:pt>
                <c:pt idx="496">
                  <c:v>0.42</c:v>
                </c:pt>
                <c:pt idx="497">
                  <c:v>0.43</c:v>
                </c:pt>
                <c:pt idx="498">
                  <c:v>0.44</c:v>
                </c:pt>
                <c:pt idx="499">
                  <c:v>0.45</c:v>
                </c:pt>
                <c:pt idx="500">
                  <c:v>0.46</c:v>
                </c:pt>
                <c:pt idx="501">
                  <c:v>0.47</c:v>
                </c:pt>
                <c:pt idx="502">
                  <c:v>0.47</c:v>
                </c:pt>
                <c:pt idx="503">
                  <c:v>0.48</c:v>
                </c:pt>
                <c:pt idx="504">
                  <c:v>0.49</c:v>
                </c:pt>
                <c:pt idx="505">
                  <c:v>0.51</c:v>
                </c:pt>
                <c:pt idx="506">
                  <c:v>0.51</c:v>
                </c:pt>
                <c:pt idx="507">
                  <c:v>0.52</c:v>
                </c:pt>
                <c:pt idx="508">
                  <c:v>0.53</c:v>
                </c:pt>
                <c:pt idx="509">
                  <c:v>0.54</c:v>
                </c:pt>
                <c:pt idx="510">
                  <c:v>0.55000000000000004</c:v>
                </c:pt>
                <c:pt idx="511">
                  <c:v>0.56000000000000005</c:v>
                </c:pt>
                <c:pt idx="512">
                  <c:v>0.56999999999999995</c:v>
                </c:pt>
                <c:pt idx="513">
                  <c:v>0.57999999999999996</c:v>
                </c:pt>
                <c:pt idx="514">
                  <c:v>0.6</c:v>
                </c:pt>
                <c:pt idx="515">
                  <c:v>0.62</c:v>
                </c:pt>
                <c:pt idx="516">
                  <c:v>0.64</c:v>
                </c:pt>
                <c:pt idx="517">
                  <c:v>0.66</c:v>
                </c:pt>
                <c:pt idx="518">
                  <c:v>0.69</c:v>
                </c:pt>
                <c:pt idx="519">
                  <c:v>0.83</c:v>
                </c:pt>
                <c:pt idx="520">
                  <c:v>1.25</c:v>
                </c:pt>
                <c:pt idx="521">
                  <c:v>1.91</c:v>
                </c:pt>
                <c:pt idx="522">
                  <c:v>2.79</c:v>
                </c:pt>
                <c:pt idx="523">
                  <c:v>3.83</c:v>
                </c:pt>
                <c:pt idx="524">
                  <c:v>5</c:v>
                </c:pt>
                <c:pt idx="525">
                  <c:v>6.25</c:v>
                </c:pt>
                <c:pt idx="526">
                  <c:v>7.56</c:v>
                </c:pt>
                <c:pt idx="527">
                  <c:v>8.92</c:v>
                </c:pt>
                <c:pt idx="528">
                  <c:v>10.3</c:v>
                </c:pt>
                <c:pt idx="529">
                  <c:v>11.69</c:v>
                </c:pt>
                <c:pt idx="530">
                  <c:v>13.1</c:v>
                </c:pt>
                <c:pt idx="531">
                  <c:v>14.54</c:v>
                </c:pt>
                <c:pt idx="532">
                  <c:v>16.010000000000002</c:v>
                </c:pt>
                <c:pt idx="533">
                  <c:v>17.489999999999998</c:v>
                </c:pt>
                <c:pt idx="534">
                  <c:v>18.989999999999998</c:v>
                </c:pt>
                <c:pt idx="535">
                  <c:v>20.51</c:v>
                </c:pt>
                <c:pt idx="536">
                  <c:v>22.03</c:v>
                </c:pt>
                <c:pt idx="537">
                  <c:v>23.53</c:v>
                </c:pt>
                <c:pt idx="538">
                  <c:v>25.05</c:v>
                </c:pt>
                <c:pt idx="539">
                  <c:v>26.59</c:v>
                </c:pt>
                <c:pt idx="540">
                  <c:v>28.16</c:v>
                </c:pt>
                <c:pt idx="541">
                  <c:v>29.76</c:v>
                </c:pt>
                <c:pt idx="542">
                  <c:v>31.36</c:v>
                </c:pt>
                <c:pt idx="543">
                  <c:v>32.979999999999997</c:v>
                </c:pt>
                <c:pt idx="544">
                  <c:v>34.619999999999997</c:v>
                </c:pt>
                <c:pt idx="545">
                  <c:v>36.29</c:v>
                </c:pt>
                <c:pt idx="546">
                  <c:v>37.97</c:v>
                </c:pt>
                <c:pt idx="547">
                  <c:v>39.69</c:v>
                </c:pt>
                <c:pt idx="548">
                  <c:v>41.37</c:v>
                </c:pt>
                <c:pt idx="549">
                  <c:v>43.06</c:v>
                </c:pt>
                <c:pt idx="550">
                  <c:v>44.76</c:v>
                </c:pt>
                <c:pt idx="551">
                  <c:v>46.46</c:v>
                </c:pt>
                <c:pt idx="552">
                  <c:v>48.15</c:v>
                </c:pt>
                <c:pt idx="553">
                  <c:v>49.83</c:v>
                </c:pt>
                <c:pt idx="554">
                  <c:v>51.5</c:v>
                </c:pt>
                <c:pt idx="555">
                  <c:v>53.15</c:v>
                </c:pt>
                <c:pt idx="556">
                  <c:v>54.78</c:v>
                </c:pt>
                <c:pt idx="557">
                  <c:v>56.39</c:v>
                </c:pt>
                <c:pt idx="558">
                  <c:v>58</c:v>
                </c:pt>
                <c:pt idx="559">
                  <c:v>59.59</c:v>
                </c:pt>
                <c:pt idx="560">
                  <c:v>61.16</c:v>
                </c:pt>
                <c:pt idx="561">
                  <c:v>62.72</c:v>
                </c:pt>
                <c:pt idx="562">
                  <c:v>64.25</c:v>
                </c:pt>
                <c:pt idx="563">
                  <c:v>65.760000000000005</c:v>
                </c:pt>
                <c:pt idx="564">
                  <c:v>67.25</c:v>
                </c:pt>
                <c:pt idx="565">
                  <c:v>68.680000000000007</c:v>
                </c:pt>
                <c:pt idx="566">
                  <c:v>70.12</c:v>
                </c:pt>
                <c:pt idx="567">
                  <c:v>71.53</c:v>
                </c:pt>
                <c:pt idx="568">
                  <c:v>72.900000000000006</c:v>
                </c:pt>
                <c:pt idx="569">
                  <c:v>74.2</c:v>
                </c:pt>
                <c:pt idx="570">
                  <c:v>75.5</c:v>
                </c:pt>
                <c:pt idx="571">
                  <c:v>76.819999999999993</c:v>
                </c:pt>
                <c:pt idx="572">
                  <c:v>78.16</c:v>
                </c:pt>
                <c:pt idx="573">
                  <c:v>79.510000000000005</c:v>
                </c:pt>
                <c:pt idx="574">
                  <c:v>80.86</c:v>
                </c:pt>
                <c:pt idx="575">
                  <c:v>82.22</c:v>
                </c:pt>
                <c:pt idx="576">
                  <c:v>83.59</c:v>
                </c:pt>
                <c:pt idx="577">
                  <c:v>84.98</c:v>
                </c:pt>
                <c:pt idx="578">
                  <c:v>86.44</c:v>
                </c:pt>
                <c:pt idx="579">
                  <c:v>87.95</c:v>
                </c:pt>
                <c:pt idx="580">
                  <c:v>89.51</c:v>
                </c:pt>
                <c:pt idx="581">
                  <c:v>91.12</c:v>
                </c:pt>
                <c:pt idx="582">
                  <c:v>92.76</c:v>
                </c:pt>
                <c:pt idx="583">
                  <c:v>94.45</c:v>
                </c:pt>
                <c:pt idx="584">
                  <c:v>96.19</c:v>
                </c:pt>
                <c:pt idx="585">
                  <c:v>97.95</c:v>
                </c:pt>
                <c:pt idx="586">
                  <c:v>99.69</c:v>
                </c:pt>
                <c:pt idx="587">
                  <c:v>101.44</c:v>
                </c:pt>
                <c:pt idx="588">
                  <c:v>103.17</c:v>
                </c:pt>
                <c:pt idx="589">
                  <c:v>104.92</c:v>
                </c:pt>
                <c:pt idx="590">
                  <c:v>106.65</c:v>
                </c:pt>
                <c:pt idx="591">
                  <c:v>108.4</c:v>
                </c:pt>
                <c:pt idx="592">
                  <c:v>110.18</c:v>
                </c:pt>
                <c:pt idx="593">
                  <c:v>111.97</c:v>
                </c:pt>
                <c:pt idx="594">
                  <c:v>113.79</c:v>
                </c:pt>
                <c:pt idx="595">
                  <c:v>115.67</c:v>
                </c:pt>
                <c:pt idx="596">
                  <c:v>117.62</c:v>
                </c:pt>
                <c:pt idx="597">
                  <c:v>119.57</c:v>
                </c:pt>
                <c:pt idx="598">
                  <c:v>121.5</c:v>
                </c:pt>
                <c:pt idx="599">
                  <c:v>123.45</c:v>
                </c:pt>
                <c:pt idx="600">
                  <c:v>125.41</c:v>
                </c:pt>
                <c:pt idx="601">
                  <c:v>127.35</c:v>
                </c:pt>
                <c:pt idx="602">
                  <c:v>129.11000000000001</c:v>
                </c:pt>
                <c:pt idx="603">
                  <c:v>131.25</c:v>
                </c:pt>
                <c:pt idx="604">
                  <c:v>133.55000000000001</c:v>
                </c:pt>
                <c:pt idx="605">
                  <c:v>135.94</c:v>
                </c:pt>
                <c:pt idx="606">
                  <c:v>138.37</c:v>
                </c:pt>
                <c:pt idx="607">
                  <c:v>140.86000000000001</c:v>
                </c:pt>
                <c:pt idx="608">
                  <c:v>143.38</c:v>
                </c:pt>
                <c:pt idx="609">
                  <c:v>145.88999999999999</c:v>
                </c:pt>
                <c:pt idx="610">
                  <c:v>148.38999999999999</c:v>
                </c:pt>
                <c:pt idx="611">
                  <c:v>150.82</c:v>
                </c:pt>
                <c:pt idx="612">
                  <c:v>153.19999999999999</c:v>
                </c:pt>
                <c:pt idx="613">
                  <c:v>155.54</c:v>
                </c:pt>
                <c:pt idx="614">
                  <c:v>157.94999999999999</c:v>
                </c:pt>
                <c:pt idx="615">
                  <c:v>160.38999999999999</c:v>
                </c:pt>
                <c:pt idx="616">
                  <c:v>162.54</c:v>
                </c:pt>
                <c:pt idx="617">
                  <c:v>164.93</c:v>
                </c:pt>
                <c:pt idx="618">
                  <c:v>167.56</c:v>
                </c:pt>
                <c:pt idx="619">
                  <c:v>170.27</c:v>
                </c:pt>
                <c:pt idx="620">
                  <c:v>173.06</c:v>
                </c:pt>
                <c:pt idx="621">
                  <c:v>175.8</c:v>
                </c:pt>
                <c:pt idx="622">
                  <c:v>178.48</c:v>
                </c:pt>
                <c:pt idx="623">
                  <c:v>181.15</c:v>
                </c:pt>
                <c:pt idx="624">
                  <c:v>183.8</c:v>
                </c:pt>
                <c:pt idx="625">
                  <c:v>186.49</c:v>
                </c:pt>
                <c:pt idx="626">
                  <c:v>189.16</c:v>
                </c:pt>
                <c:pt idx="627">
                  <c:v>191.83</c:v>
                </c:pt>
                <c:pt idx="628">
                  <c:v>194.53</c:v>
                </c:pt>
                <c:pt idx="629">
                  <c:v>197.28</c:v>
                </c:pt>
                <c:pt idx="630">
                  <c:v>200.06</c:v>
                </c:pt>
                <c:pt idx="631">
                  <c:v>202.77</c:v>
                </c:pt>
                <c:pt idx="632">
                  <c:v>205.59</c:v>
                </c:pt>
                <c:pt idx="633">
                  <c:v>208.59</c:v>
                </c:pt>
                <c:pt idx="634">
                  <c:v>211.71</c:v>
                </c:pt>
                <c:pt idx="635">
                  <c:v>214.82</c:v>
                </c:pt>
                <c:pt idx="636">
                  <c:v>218.01</c:v>
                </c:pt>
                <c:pt idx="637">
                  <c:v>220.98</c:v>
                </c:pt>
                <c:pt idx="638">
                  <c:v>224.32</c:v>
                </c:pt>
                <c:pt idx="639">
                  <c:v>227.59</c:v>
                </c:pt>
                <c:pt idx="640">
                  <c:v>230.77</c:v>
                </c:pt>
                <c:pt idx="641">
                  <c:v>233.73</c:v>
                </c:pt>
                <c:pt idx="642">
                  <c:v>236.63</c:v>
                </c:pt>
                <c:pt idx="643">
                  <c:v>239.74</c:v>
                </c:pt>
                <c:pt idx="644">
                  <c:v>242.83</c:v>
                </c:pt>
                <c:pt idx="645">
                  <c:v>245.9</c:v>
                </c:pt>
                <c:pt idx="646">
                  <c:v>248.91</c:v>
                </c:pt>
                <c:pt idx="647">
                  <c:v>251.91</c:v>
                </c:pt>
                <c:pt idx="648">
                  <c:v>254.89</c:v>
                </c:pt>
                <c:pt idx="649">
                  <c:v>257.91000000000003</c:v>
                </c:pt>
                <c:pt idx="650">
                  <c:v>260.95999999999998</c:v>
                </c:pt>
                <c:pt idx="651">
                  <c:v>264.02999999999997</c:v>
                </c:pt>
                <c:pt idx="652">
                  <c:v>267.16000000000003</c:v>
                </c:pt>
                <c:pt idx="653">
                  <c:v>270.26</c:v>
                </c:pt>
                <c:pt idx="654">
                  <c:v>273.35000000000002</c:v>
                </c:pt>
                <c:pt idx="655">
                  <c:v>276.35000000000002</c:v>
                </c:pt>
                <c:pt idx="656">
                  <c:v>279.39</c:v>
                </c:pt>
                <c:pt idx="657">
                  <c:v>282.38</c:v>
                </c:pt>
                <c:pt idx="658">
                  <c:v>285.27999999999997</c:v>
                </c:pt>
                <c:pt idx="659">
                  <c:v>287.97000000000003</c:v>
                </c:pt>
                <c:pt idx="660">
                  <c:v>290.31</c:v>
                </c:pt>
                <c:pt idx="661">
                  <c:v>292.68</c:v>
                </c:pt>
                <c:pt idx="662">
                  <c:v>294.99</c:v>
                </c:pt>
                <c:pt idx="663">
                  <c:v>297.37</c:v>
                </c:pt>
                <c:pt idx="664">
                  <c:v>299.74</c:v>
                </c:pt>
                <c:pt idx="665">
                  <c:v>302.5</c:v>
                </c:pt>
                <c:pt idx="666">
                  <c:v>305.20999999999998</c:v>
                </c:pt>
                <c:pt idx="667">
                  <c:v>308.11</c:v>
                </c:pt>
                <c:pt idx="668">
                  <c:v>311.12</c:v>
                </c:pt>
                <c:pt idx="669">
                  <c:v>314.39999999999998</c:v>
                </c:pt>
                <c:pt idx="670">
                  <c:v>317.74</c:v>
                </c:pt>
                <c:pt idx="671">
                  <c:v>321.27999999999997</c:v>
                </c:pt>
                <c:pt idx="672">
                  <c:v>325.11</c:v>
                </c:pt>
                <c:pt idx="673">
                  <c:v>329.24</c:v>
                </c:pt>
                <c:pt idx="674">
                  <c:v>333.74</c:v>
                </c:pt>
                <c:pt idx="675">
                  <c:v>338.38</c:v>
                </c:pt>
                <c:pt idx="676">
                  <c:v>344.08</c:v>
                </c:pt>
                <c:pt idx="677">
                  <c:v>350.58</c:v>
                </c:pt>
                <c:pt idx="678">
                  <c:v>359.82</c:v>
                </c:pt>
                <c:pt idx="679">
                  <c:v>369.09</c:v>
                </c:pt>
                <c:pt idx="680">
                  <c:v>378.31</c:v>
                </c:pt>
                <c:pt idx="681">
                  <c:v>388.06</c:v>
                </c:pt>
                <c:pt idx="682">
                  <c:v>398.21</c:v>
                </c:pt>
                <c:pt idx="683">
                  <c:v>408.27</c:v>
                </c:pt>
                <c:pt idx="684">
                  <c:v>416.97</c:v>
                </c:pt>
                <c:pt idx="685">
                  <c:v>425.78</c:v>
                </c:pt>
                <c:pt idx="686">
                  <c:v>432.87</c:v>
                </c:pt>
                <c:pt idx="687">
                  <c:v>440.33</c:v>
                </c:pt>
                <c:pt idx="688">
                  <c:v>446.4</c:v>
                </c:pt>
                <c:pt idx="689">
                  <c:v>452.71</c:v>
                </c:pt>
                <c:pt idx="690">
                  <c:v>458.4</c:v>
                </c:pt>
                <c:pt idx="691">
                  <c:v>465.73</c:v>
                </c:pt>
                <c:pt idx="692">
                  <c:v>473.75</c:v>
                </c:pt>
                <c:pt idx="693">
                  <c:v>483.67</c:v>
                </c:pt>
                <c:pt idx="694">
                  <c:v>494.38</c:v>
                </c:pt>
                <c:pt idx="695">
                  <c:v>505.66</c:v>
                </c:pt>
                <c:pt idx="696">
                  <c:v>517.46</c:v>
                </c:pt>
                <c:pt idx="697">
                  <c:v>530.23</c:v>
                </c:pt>
                <c:pt idx="698">
                  <c:v>543.32000000000005</c:v>
                </c:pt>
                <c:pt idx="699">
                  <c:v>556.95000000000005</c:v>
                </c:pt>
                <c:pt idx="700">
                  <c:v>571.83000000000004</c:v>
                </c:pt>
                <c:pt idx="701">
                  <c:v>584.38</c:v>
                </c:pt>
                <c:pt idx="702">
                  <c:v>596.55999999999995</c:v>
                </c:pt>
                <c:pt idx="703">
                  <c:v>608.62</c:v>
                </c:pt>
                <c:pt idx="704">
                  <c:v>621.35</c:v>
                </c:pt>
                <c:pt idx="705">
                  <c:v>634.96</c:v>
                </c:pt>
                <c:pt idx="706">
                  <c:v>649.12</c:v>
                </c:pt>
                <c:pt idx="707">
                  <c:v>662.72</c:v>
                </c:pt>
                <c:pt idx="708">
                  <c:v>676.48</c:v>
                </c:pt>
                <c:pt idx="709">
                  <c:v>691.42</c:v>
                </c:pt>
                <c:pt idx="710">
                  <c:v>708.04</c:v>
                </c:pt>
                <c:pt idx="711">
                  <c:v>726.2</c:v>
                </c:pt>
                <c:pt idx="712">
                  <c:v>745.43</c:v>
                </c:pt>
                <c:pt idx="713">
                  <c:v>765.4</c:v>
                </c:pt>
                <c:pt idx="714">
                  <c:v>785.75</c:v>
                </c:pt>
                <c:pt idx="715">
                  <c:v>809.32</c:v>
                </c:pt>
                <c:pt idx="716">
                  <c:v>832.07</c:v>
                </c:pt>
                <c:pt idx="717">
                  <c:v>856.21</c:v>
                </c:pt>
                <c:pt idx="718">
                  <c:v>880.82</c:v>
                </c:pt>
                <c:pt idx="719">
                  <c:v>907.26</c:v>
                </c:pt>
                <c:pt idx="720">
                  <c:v>934.84</c:v>
                </c:pt>
                <c:pt idx="721">
                  <c:v>967.31</c:v>
                </c:pt>
                <c:pt idx="722" formatCode="#,##0.00">
                  <c:v>1000.43</c:v>
                </c:pt>
                <c:pt idx="723" formatCode="#,##0.00">
                  <c:v>1036.6600000000001</c:v>
                </c:pt>
                <c:pt idx="724" formatCode="#,##0.00">
                  <c:v>1074.9000000000001</c:v>
                </c:pt>
                <c:pt idx="725" formatCode="#,##0.00">
                  <c:v>1116.24</c:v>
                </c:pt>
                <c:pt idx="726" formatCode="#,##0.00">
                  <c:v>1156.26</c:v>
                </c:pt>
                <c:pt idx="727" formatCode="#,##0.00">
                  <c:v>1193.45</c:v>
                </c:pt>
                <c:pt idx="728" formatCode="#,##0.00">
                  <c:v>1234.3499999999999</c:v>
                </c:pt>
                <c:pt idx="729" formatCode="#,##0.00">
                  <c:v>1277.49</c:v>
                </c:pt>
                <c:pt idx="730" formatCode="#,##0.00">
                  <c:v>1321.43</c:v>
                </c:pt>
                <c:pt idx="731" formatCode="#,##0.00">
                  <c:v>1367.92</c:v>
                </c:pt>
                <c:pt idx="732" formatCode="#,##0.00">
                  <c:v>1415.92</c:v>
                </c:pt>
                <c:pt idx="733" formatCode="#,##0.00">
                  <c:v>1463.12</c:v>
                </c:pt>
                <c:pt idx="734" formatCode="#,##0.00">
                  <c:v>1511.1</c:v>
                </c:pt>
                <c:pt idx="735" formatCode="#,##0.00">
                  <c:v>1558.85</c:v>
                </c:pt>
                <c:pt idx="736" formatCode="#,##0.00">
                  <c:v>1608.09</c:v>
                </c:pt>
                <c:pt idx="737" formatCode="#,##0.00">
                  <c:v>1658.04</c:v>
                </c:pt>
                <c:pt idx="738" formatCode="#,##0.00">
                  <c:v>1708.25</c:v>
                </c:pt>
                <c:pt idx="739" formatCode="#,##0.00">
                  <c:v>1759.46</c:v>
                </c:pt>
                <c:pt idx="740" formatCode="#,##0.00">
                  <c:v>1809.81</c:v>
                </c:pt>
                <c:pt idx="741" formatCode="#,##0.00">
                  <c:v>1860.73</c:v>
                </c:pt>
                <c:pt idx="742" formatCode="#,##0.00">
                  <c:v>1908.97</c:v>
                </c:pt>
                <c:pt idx="743" formatCode="#,##0.00">
                  <c:v>1957.78</c:v>
                </c:pt>
                <c:pt idx="744" formatCode="#,##0.00">
                  <c:v>2008.82</c:v>
                </c:pt>
                <c:pt idx="745" formatCode="#,##0.00">
                  <c:v>2055.19</c:v>
                </c:pt>
                <c:pt idx="746" formatCode="#,##0.00">
                  <c:v>2102.25</c:v>
                </c:pt>
                <c:pt idx="747" formatCode="#,##0.00">
                  <c:v>2146.81</c:v>
                </c:pt>
                <c:pt idx="748" formatCode="#,##0.00">
                  <c:v>2191.48</c:v>
                </c:pt>
                <c:pt idx="749" formatCode="#,##0.00">
                  <c:v>2235.4499999999998</c:v>
                </c:pt>
                <c:pt idx="750" formatCode="#,##0.00">
                  <c:v>2279.63</c:v>
                </c:pt>
                <c:pt idx="751" formatCode="#,##0.00">
                  <c:v>2321.58</c:v>
                </c:pt>
                <c:pt idx="752" formatCode="#,##0.00">
                  <c:v>2362.84</c:v>
                </c:pt>
                <c:pt idx="753" formatCode="#,##0.00">
                  <c:v>2404.19</c:v>
                </c:pt>
                <c:pt idx="754" formatCode="#,##0.00">
                  <c:v>2448.81</c:v>
                </c:pt>
                <c:pt idx="755" formatCode="#,##0.00">
                  <c:v>2493.23</c:v>
                </c:pt>
                <c:pt idx="756" formatCode="#,##0.00">
                  <c:v>2538.94</c:v>
                </c:pt>
                <c:pt idx="757" formatCode="#,##0.00">
                  <c:v>2584.4699999999998</c:v>
                </c:pt>
                <c:pt idx="758" formatCode="#,##0.00">
                  <c:v>2630.21</c:v>
                </c:pt>
                <c:pt idx="759" formatCode="#,##0.00">
                  <c:v>2677.88</c:v>
                </c:pt>
                <c:pt idx="760" formatCode="#,##0.00">
                  <c:v>2727.74</c:v>
                </c:pt>
                <c:pt idx="761" formatCode="#,##0.00">
                  <c:v>2780.06</c:v>
                </c:pt>
                <c:pt idx="762" formatCode="#,##0.00">
                  <c:v>2838.64</c:v>
                </c:pt>
                <c:pt idx="763" formatCode="#,##0.00">
                  <c:v>2893.95</c:v>
                </c:pt>
                <c:pt idx="764" formatCode="#,##0.00">
                  <c:v>2953.04</c:v>
                </c:pt>
                <c:pt idx="765" formatCode="#,##0.00">
                  <c:v>3012.38</c:v>
                </c:pt>
                <c:pt idx="766" formatCode="#,##0.00">
                  <c:v>3070.98</c:v>
                </c:pt>
                <c:pt idx="767" formatCode="#,##0.00">
                  <c:v>3129.26</c:v>
                </c:pt>
                <c:pt idx="768" formatCode="#,##0.00">
                  <c:v>3185.88</c:v>
                </c:pt>
                <c:pt idx="769" formatCode="#,##0.00">
                  <c:v>3243.87</c:v>
                </c:pt>
                <c:pt idx="770" formatCode="#,##0.00">
                  <c:v>3300.91</c:v>
                </c:pt>
                <c:pt idx="771" formatCode="#,##0.00">
                  <c:v>3358.19</c:v>
                </c:pt>
                <c:pt idx="772" formatCode="#,##0.00">
                  <c:v>3417.07</c:v>
                </c:pt>
                <c:pt idx="773" formatCode="#,##0.00">
                  <c:v>3475.95</c:v>
                </c:pt>
                <c:pt idx="774" formatCode="#,##0.00">
                  <c:v>3534.67</c:v>
                </c:pt>
                <c:pt idx="775" formatCode="#,##0.00">
                  <c:v>3592.75</c:v>
                </c:pt>
                <c:pt idx="776" formatCode="#,##0.00">
                  <c:v>3650.68</c:v>
                </c:pt>
                <c:pt idx="777" formatCode="#,##0.00">
                  <c:v>3707.51</c:v>
                </c:pt>
                <c:pt idx="778" formatCode="#,##0.00">
                  <c:v>3764.98</c:v>
                </c:pt>
                <c:pt idx="779" formatCode="#,##0.00">
                  <c:v>3821.47</c:v>
                </c:pt>
                <c:pt idx="780" formatCode="#,##0.00">
                  <c:v>3877.18</c:v>
                </c:pt>
                <c:pt idx="781" formatCode="#,##0.00">
                  <c:v>3931.79</c:v>
                </c:pt>
                <c:pt idx="782" formatCode="#,##0.00">
                  <c:v>3986.19</c:v>
                </c:pt>
                <c:pt idx="783" formatCode="#,##0.00">
                  <c:v>4040.43</c:v>
                </c:pt>
                <c:pt idx="784" formatCode="#,##0.00">
                  <c:v>4094.25</c:v>
                </c:pt>
                <c:pt idx="785" formatCode="#,##0.00">
                  <c:v>4147.84</c:v>
                </c:pt>
                <c:pt idx="786" formatCode="#,##0.00">
                  <c:v>4201.38</c:v>
                </c:pt>
                <c:pt idx="787" formatCode="#,##0.00">
                  <c:v>4253.83</c:v>
                </c:pt>
                <c:pt idx="788" formatCode="#,##0.00">
                  <c:v>4301.55</c:v>
                </c:pt>
                <c:pt idx="789" formatCode="#,##0.00">
                  <c:v>4351.3999999999996</c:v>
                </c:pt>
                <c:pt idx="790" formatCode="#,##0.00">
                  <c:v>4403.34</c:v>
                </c:pt>
                <c:pt idx="791" formatCode="#,##0.00">
                  <c:v>4455.24</c:v>
                </c:pt>
                <c:pt idx="792" formatCode="#,##0.00">
                  <c:v>4510.57</c:v>
                </c:pt>
                <c:pt idx="793" formatCode="#,##0.00">
                  <c:v>4565.0600000000004</c:v>
                </c:pt>
                <c:pt idx="794" formatCode="#,##0.00">
                  <c:v>4621.24</c:v>
                </c:pt>
                <c:pt idx="795" formatCode="#,##0.00">
                  <c:v>4679.2700000000004</c:v>
                </c:pt>
                <c:pt idx="796" formatCode="#,##0.00">
                  <c:v>4738.53</c:v>
                </c:pt>
                <c:pt idx="797" formatCode="#,##0.00">
                  <c:v>4800.12</c:v>
                </c:pt>
                <c:pt idx="798" formatCode="#,##0.00">
                  <c:v>4861.8999999999996</c:v>
                </c:pt>
                <c:pt idx="799" formatCode="#,##0.00">
                  <c:v>4924.55</c:v>
                </c:pt>
                <c:pt idx="800" formatCode="#,##0.00">
                  <c:v>4988.07</c:v>
                </c:pt>
                <c:pt idx="801" formatCode="#,##0.00">
                  <c:v>5051.8999999999996</c:v>
                </c:pt>
                <c:pt idx="802" formatCode="#,##0.00">
                  <c:v>5116.79</c:v>
                </c:pt>
                <c:pt idx="803" formatCode="#,##0.00">
                  <c:v>5182.41</c:v>
                </c:pt>
                <c:pt idx="804" formatCode="#,##0.00">
                  <c:v>5250.88</c:v>
                </c:pt>
                <c:pt idx="805" formatCode="#,##0.00">
                  <c:v>5321.04</c:v>
                </c:pt>
                <c:pt idx="806" formatCode="#,##0.00">
                  <c:v>5391.09</c:v>
                </c:pt>
                <c:pt idx="807" formatCode="#,##0.00">
                  <c:v>5462.56</c:v>
                </c:pt>
                <c:pt idx="808" formatCode="#,##0.00">
                  <c:v>5534.47</c:v>
                </c:pt>
                <c:pt idx="809" formatCode="#,##0.00">
                  <c:v>5605.07</c:v>
                </c:pt>
                <c:pt idx="810" formatCode="#,##0.00">
                  <c:v>5678.81</c:v>
                </c:pt>
                <c:pt idx="811" formatCode="#,##0.00">
                  <c:v>5753.91</c:v>
                </c:pt>
                <c:pt idx="812" formatCode="#,##0.00">
                  <c:v>5827.39</c:v>
                </c:pt>
                <c:pt idx="813" formatCode="#,##0.00">
                  <c:v>5901.11</c:v>
                </c:pt>
                <c:pt idx="814" formatCode="#,##0.00">
                  <c:v>5971.41</c:v>
                </c:pt>
                <c:pt idx="815" formatCode="#,##0.00">
                  <c:v>6037.98</c:v>
                </c:pt>
                <c:pt idx="816" formatCode="#,##0.00">
                  <c:v>6102.61</c:v>
                </c:pt>
                <c:pt idx="817" formatCode="#,##0.00">
                  <c:v>6164.84</c:v>
                </c:pt>
                <c:pt idx="818" formatCode="#,##0.00">
                  <c:v>6225.75</c:v>
                </c:pt>
                <c:pt idx="819" formatCode="#,##0.00">
                  <c:v>6286.74</c:v>
                </c:pt>
                <c:pt idx="820" formatCode="#,##0.00">
                  <c:v>6347.58</c:v>
                </c:pt>
                <c:pt idx="821" formatCode="#,##0.00">
                  <c:v>6408.36</c:v>
                </c:pt>
                <c:pt idx="822" formatCode="#,##0.00">
                  <c:v>6469.29</c:v>
                </c:pt>
                <c:pt idx="823" formatCode="#,##0.00">
                  <c:v>6531.97</c:v>
                </c:pt>
                <c:pt idx="824" formatCode="#,##0.00">
                  <c:v>6592.09</c:v>
                </c:pt>
                <c:pt idx="825" formatCode="#,##0.00">
                  <c:v>6650.77</c:v>
                </c:pt>
                <c:pt idx="826" formatCode="#,##0.00">
                  <c:v>6708.78</c:v>
                </c:pt>
                <c:pt idx="827" formatCode="#,##0.00">
                  <c:v>6766.34</c:v>
                </c:pt>
                <c:pt idx="828" formatCode="#,##0.00">
                  <c:v>6822.99</c:v>
                </c:pt>
                <c:pt idx="829" formatCode="#,##0.00">
                  <c:v>6879.16</c:v>
                </c:pt>
                <c:pt idx="830" formatCode="#,##0.00">
                  <c:v>6935.35</c:v>
                </c:pt>
                <c:pt idx="831" formatCode="#,##0.00">
                  <c:v>6992.09</c:v>
                </c:pt>
                <c:pt idx="832" formatCode="#,##0.00">
                  <c:v>7052.81</c:v>
                </c:pt>
                <c:pt idx="833" formatCode="#,##0.00">
                  <c:v>7109.29</c:v>
                </c:pt>
                <c:pt idx="834" formatCode="#,##0.00">
                  <c:v>7161.63</c:v>
                </c:pt>
                <c:pt idx="835" formatCode="#,##0.00">
                  <c:v>7215.05</c:v>
                </c:pt>
                <c:pt idx="836" formatCode="#,##0.00">
                  <c:v>7269.24</c:v>
                </c:pt>
                <c:pt idx="837" formatCode="#,##0.00">
                  <c:v>7323.49</c:v>
                </c:pt>
                <c:pt idx="838" formatCode="#,##0.00">
                  <c:v>7377.28</c:v>
                </c:pt>
                <c:pt idx="839" formatCode="#,##0.00">
                  <c:v>7431.36</c:v>
                </c:pt>
                <c:pt idx="840" formatCode="#,##0.00">
                  <c:v>7484.64</c:v>
                </c:pt>
                <c:pt idx="841" formatCode="#,##0.00">
                  <c:v>7539.68</c:v>
                </c:pt>
                <c:pt idx="842" formatCode="#,##0.00">
                  <c:v>7593.14</c:v>
                </c:pt>
                <c:pt idx="843" formatCode="#,##0.00">
                  <c:v>7645.48</c:v>
                </c:pt>
                <c:pt idx="844" formatCode="#,##0.00">
                  <c:v>7697.76</c:v>
                </c:pt>
                <c:pt idx="845" formatCode="#,##0.00">
                  <c:v>7749.57</c:v>
                </c:pt>
                <c:pt idx="846" formatCode="#,##0.00">
                  <c:v>7801.02</c:v>
                </c:pt>
                <c:pt idx="847" formatCode="#,##0.00">
                  <c:v>7852</c:v>
                </c:pt>
                <c:pt idx="848" formatCode="#,##0.00">
                  <c:v>7903.86</c:v>
                </c:pt>
                <c:pt idx="849" formatCode="#,##0.00">
                  <c:v>7955.75</c:v>
                </c:pt>
                <c:pt idx="850" formatCode="#,##0.00">
                  <c:v>8008.01</c:v>
                </c:pt>
                <c:pt idx="851" formatCode="#,##0.00">
                  <c:v>8060.59</c:v>
                </c:pt>
                <c:pt idx="852" formatCode="#,##0.00">
                  <c:v>8112.94</c:v>
                </c:pt>
                <c:pt idx="853" formatCode="#,##0.00">
                  <c:v>8165.7</c:v>
                </c:pt>
                <c:pt idx="854" formatCode="#,##0.00">
                  <c:v>8218.23</c:v>
                </c:pt>
                <c:pt idx="855" formatCode="#,##0.00">
                  <c:v>8271.09</c:v>
                </c:pt>
                <c:pt idx="856" formatCode="#,##0.00">
                  <c:v>8324.61</c:v>
                </c:pt>
                <c:pt idx="857" formatCode="#,##0.00">
                  <c:v>8377.68</c:v>
                </c:pt>
                <c:pt idx="858" formatCode="#,##0.00">
                  <c:v>8431.32</c:v>
                </c:pt>
                <c:pt idx="859" formatCode="#,##0.00">
                  <c:v>8484</c:v>
                </c:pt>
                <c:pt idx="860" formatCode="#,##0.00">
                  <c:v>8537.82</c:v>
                </c:pt>
                <c:pt idx="861" formatCode="#,##0.00">
                  <c:v>8591.94</c:v>
                </c:pt>
                <c:pt idx="862" formatCode="#,##0.00">
                  <c:v>8646.19</c:v>
                </c:pt>
                <c:pt idx="863" formatCode="#,##0.00">
                  <c:v>8700.75</c:v>
                </c:pt>
                <c:pt idx="864" formatCode="#,##0.00">
                  <c:v>8755.2199999999993</c:v>
                </c:pt>
                <c:pt idx="865" formatCode="#,##0.00">
                  <c:v>8810.0499999999993</c:v>
                </c:pt>
                <c:pt idx="866" formatCode="#,##0.00">
                  <c:v>8850.57</c:v>
                </c:pt>
                <c:pt idx="867" formatCode="#,##0.00">
                  <c:v>8907.68</c:v>
                </c:pt>
                <c:pt idx="868" formatCode="#,##0.00">
                  <c:v>8964.8799999999992</c:v>
                </c:pt>
                <c:pt idx="869" formatCode="#,##0.00">
                  <c:v>9022.4599999999991</c:v>
                </c:pt>
                <c:pt idx="870" formatCode="#,##0.00">
                  <c:v>9078.9500000000007</c:v>
                </c:pt>
                <c:pt idx="871" formatCode="#,##0.00">
                  <c:v>9136.7999999999993</c:v>
                </c:pt>
                <c:pt idx="872" formatCode="#,##0.00">
                  <c:v>9192.26</c:v>
                </c:pt>
                <c:pt idx="873" formatCode="#,##0.00">
                  <c:v>9241.85</c:v>
                </c:pt>
                <c:pt idx="874" formatCode="#,##0.00">
                  <c:v>9304</c:v>
                </c:pt>
                <c:pt idx="875" formatCode="#,##0.00">
                  <c:v>9365.1</c:v>
                </c:pt>
                <c:pt idx="876" formatCode="#,##0.00">
                  <c:v>9426.11</c:v>
                </c:pt>
                <c:pt idx="877" formatCode="#,##0.00">
                  <c:v>9486.4599999999991</c:v>
                </c:pt>
                <c:pt idx="878" formatCode="#,##0.00">
                  <c:v>9547.15</c:v>
                </c:pt>
                <c:pt idx="879" formatCode="#,##0.00">
                  <c:v>9608.07</c:v>
                </c:pt>
                <c:pt idx="880" formatCode="#,##0.00">
                  <c:v>9669.1</c:v>
                </c:pt>
                <c:pt idx="881" formatCode="#,##0.00">
                  <c:v>9730.69</c:v>
                </c:pt>
                <c:pt idx="882" formatCode="#,##0.00">
                  <c:v>9792.93</c:v>
                </c:pt>
                <c:pt idx="883" formatCode="#,##0.00">
                  <c:v>9855.51</c:v>
                </c:pt>
                <c:pt idx="884" formatCode="#,##0.00">
                  <c:v>9918.56</c:v>
                </c:pt>
                <c:pt idx="885" formatCode="#,##0.00">
                  <c:v>9981.81</c:v>
                </c:pt>
                <c:pt idx="886" formatCode="#,##0.00">
                  <c:v>10045.4</c:v>
                </c:pt>
                <c:pt idx="887" formatCode="#,##0.00">
                  <c:v>10109.15</c:v>
                </c:pt>
                <c:pt idx="888" formatCode="#,##0.00">
                  <c:v>10173.219999999999</c:v>
                </c:pt>
                <c:pt idx="889" formatCode="#,##0.00">
                  <c:v>10237.44</c:v>
                </c:pt>
                <c:pt idx="890" formatCode="#,##0.00">
                  <c:v>10301.879999999999</c:v>
                </c:pt>
                <c:pt idx="891" formatCode="#,##0.00">
                  <c:v>10366.26</c:v>
                </c:pt>
                <c:pt idx="892" formatCode="#,##0.00">
                  <c:v>10430.68</c:v>
                </c:pt>
                <c:pt idx="893" formatCode="#,##0.00">
                  <c:v>10495.12</c:v>
                </c:pt>
                <c:pt idx="894" formatCode="#,##0.00">
                  <c:v>10559.6</c:v>
                </c:pt>
                <c:pt idx="895" formatCode="#,##0.00">
                  <c:v>10624.17</c:v>
                </c:pt>
                <c:pt idx="896" formatCode="#,##0.00">
                  <c:v>10685.18</c:v>
                </c:pt>
                <c:pt idx="897" formatCode="#,##0.00">
                  <c:v>10750.87</c:v>
                </c:pt>
                <c:pt idx="898" formatCode="#,##0.00">
                  <c:v>10816.25</c:v>
                </c:pt>
                <c:pt idx="899" formatCode="#,##0.00">
                  <c:v>10881.74</c:v>
                </c:pt>
                <c:pt idx="900" formatCode="#,##0.00">
                  <c:v>10947.74</c:v>
                </c:pt>
                <c:pt idx="901" formatCode="#,##0.00">
                  <c:v>11013.43</c:v>
                </c:pt>
                <c:pt idx="902" formatCode="#,##0.00">
                  <c:v>11079.01</c:v>
                </c:pt>
                <c:pt idx="903" formatCode="#,##0.00">
                  <c:v>11144.79</c:v>
                </c:pt>
                <c:pt idx="904" formatCode="#,##0.00">
                  <c:v>11211</c:v>
                </c:pt>
                <c:pt idx="905" formatCode="#,##0.00">
                  <c:v>11277.9</c:v>
                </c:pt>
                <c:pt idx="906" formatCode="#,##0.00">
                  <c:v>11343.66</c:v>
                </c:pt>
                <c:pt idx="907" formatCode="#,##0.00">
                  <c:v>11411.51</c:v>
                </c:pt>
                <c:pt idx="908" formatCode="#,##0.00">
                  <c:v>11477.5</c:v>
                </c:pt>
                <c:pt idx="909" formatCode="#,##0.00">
                  <c:v>11545.3</c:v>
                </c:pt>
                <c:pt idx="910" formatCode="#,##0.00">
                  <c:v>11612.55</c:v>
                </c:pt>
                <c:pt idx="911" formatCode="#,##0.00">
                  <c:v>11680.08</c:v>
                </c:pt>
                <c:pt idx="912" formatCode="#,##0.00">
                  <c:v>11747.81</c:v>
                </c:pt>
                <c:pt idx="913" formatCode="#,##0.00">
                  <c:v>11815.49</c:v>
                </c:pt>
                <c:pt idx="914" formatCode="#,##0.00">
                  <c:v>11885.22</c:v>
                </c:pt>
                <c:pt idx="915" formatCode="#,##0.00">
                  <c:v>11955.15</c:v>
                </c:pt>
                <c:pt idx="916" formatCode="#,##0.00">
                  <c:v>12024.21</c:v>
                </c:pt>
                <c:pt idx="917" formatCode="#,##0.00">
                  <c:v>12094.42</c:v>
                </c:pt>
                <c:pt idx="918" formatCode="#,##0.00">
                  <c:v>12164.9</c:v>
                </c:pt>
                <c:pt idx="919" formatCode="#,##0.00">
                  <c:v>12235.69</c:v>
                </c:pt>
                <c:pt idx="920" formatCode="#,##0.00">
                  <c:v>12306.89</c:v>
                </c:pt>
                <c:pt idx="921" formatCode="#,##0.00">
                  <c:v>12378.53</c:v>
                </c:pt>
                <c:pt idx="922" formatCode="#,##0.00">
                  <c:v>12450.19</c:v>
                </c:pt>
                <c:pt idx="923" formatCode="#,##0.00">
                  <c:v>12522.53</c:v>
                </c:pt>
                <c:pt idx="924" formatCode="#,##0.00">
                  <c:v>12595.04</c:v>
                </c:pt>
                <c:pt idx="925" formatCode="#,##0.00">
                  <c:v>12668.1</c:v>
                </c:pt>
                <c:pt idx="926" formatCode="#,##0.00">
                  <c:v>12741.55</c:v>
                </c:pt>
                <c:pt idx="927" formatCode="#,##0.00">
                  <c:v>12815.5</c:v>
                </c:pt>
                <c:pt idx="928" formatCode="#,##0.00">
                  <c:v>12889.64</c:v>
                </c:pt>
                <c:pt idx="929" formatCode="#,##0.00">
                  <c:v>12964.09</c:v>
                </c:pt>
                <c:pt idx="930" formatCode="#,##0.00">
                  <c:v>13038.91</c:v>
                </c:pt>
                <c:pt idx="931" formatCode="#,##0.00">
                  <c:v>13115.36</c:v>
                </c:pt>
                <c:pt idx="932" formatCode="#,##0.00">
                  <c:v>13192.45</c:v>
                </c:pt>
                <c:pt idx="933" formatCode="#,##0.00">
                  <c:v>13270.07</c:v>
                </c:pt>
                <c:pt idx="934" formatCode="#,##0.00">
                  <c:v>13347.7</c:v>
                </c:pt>
                <c:pt idx="935" formatCode="#,##0.00">
                  <c:v>13425.12</c:v>
                </c:pt>
                <c:pt idx="936" formatCode="#,##0.00">
                  <c:v>13502.15</c:v>
                </c:pt>
                <c:pt idx="937" formatCode="#,##0.00">
                  <c:v>13579.27</c:v>
                </c:pt>
                <c:pt idx="938" formatCode="#,##0.00">
                  <c:v>13656.51</c:v>
                </c:pt>
                <c:pt idx="939" formatCode="#,##0.00">
                  <c:v>13733.51</c:v>
                </c:pt>
                <c:pt idx="940" formatCode="#,##0.00">
                  <c:v>13810.46</c:v>
                </c:pt>
                <c:pt idx="941" formatCode="#,##0.00">
                  <c:v>13887.48</c:v>
                </c:pt>
                <c:pt idx="942" formatCode="#,##0.00">
                  <c:v>13964.1</c:v>
                </c:pt>
                <c:pt idx="943" formatCode="#,##0.00">
                  <c:v>14041.36</c:v>
                </c:pt>
                <c:pt idx="944" formatCode="#,##0.00">
                  <c:v>14118.23</c:v>
                </c:pt>
                <c:pt idx="945" formatCode="#,##0.00">
                  <c:v>14195.15</c:v>
                </c:pt>
                <c:pt idx="946" formatCode="#,##0.00">
                  <c:v>14273.06</c:v>
                </c:pt>
                <c:pt idx="947" formatCode="#,##0.00">
                  <c:v>14350.82</c:v>
                </c:pt>
                <c:pt idx="948" formatCode="#,##0.00">
                  <c:v>14428.3</c:v>
                </c:pt>
                <c:pt idx="949" formatCode="#,##0.00">
                  <c:v>14506.03</c:v>
                </c:pt>
                <c:pt idx="950" formatCode="#,##0.00">
                  <c:v>14583.94</c:v>
                </c:pt>
                <c:pt idx="951" formatCode="#,##0.00">
                  <c:v>14661.72</c:v>
                </c:pt>
                <c:pt idx="952" formatCode="#,##0.00">
                  <c:v>14739.44</c:v>
                </c:pt>
                <c:pt idx="953" formatCode="#,##0.00">
                  <c:v>14817.23</c:v>
                </c:pt>
                <c:pt idx="954" formatCode="#,##0.00">
                  <c:v>14894.84</c:v>
                </c:pt>
                <c:pt idx="955" formatCode="#,##0.00">
                  <c:v>14972.3</c:v>
                </c:pt>
                <c:pt idx="956" formatCode="#,##0.00">
                  <c:v>15049.56</c:v>
                </c:pt>
                <c:pt idx="957" formatCode="#,##0.00">
                  <c:v>15126.8</c:v>
                </c:pt>
                <c:pt idx="958" formatCode="#,##0.00">
                  <c:v>15204.08</c:v>
                </c:pt>
                <c:pt idx="959" formatCode="#,##0.00">
                  <c:v>15281.53</c:v>
                </c:pt>
                <c:pt idx="960" formatCode="#,##0.00">
                  <c:v>15359.14</c:v>
                </c:pt>
                <c:pt idx="961" formatCode="#,##0.00">
                  <c:v>15429.08</c:v>
                </c:pt>
                <c:pt idx="962" formatCode="#,##0.00">
                  <c:v>15508.93</c:v>
                </c:pt>
                <c:pt idx="963" formatCode="#,##0.00">
                  <c:v>15586.06</c:v>
                </c:pt>
                <c:pt idx="964" formatCode="#,##0.00">
                  <c:v>15665.83</c:v>
                </c:pt>
                <c:pt idx="965" formatCode="#,##0.00">
                  <c:v>15744.85</c:v>
                </c:pt>
                <c:pt idx="966" formatCode="#,##0.00">
                  <c:v>15823.71</c:v>
                </c:pt>
                <c:pt idx="967" formatCode="#,##0.00">
                  <c:v>15902.7</c:v>
                </c:pt>
                <c:pt idx="968" formatCode="#,##0.00">
                  <c:v>15982.02</c:v>
                </c:pt>
                <c:pt idx="969" formatCode="#,##0.00">
                  <c:v>16061.48</c:v>
                </c:pt>
                <c:pt idx="970" formatCode="#,##0.00">
                  <c:v>16140.62</c:v>
                </c:pt>
                <c:pt idx="971" formatCode="#,##0.00">
                  <c:v>16218.24</c:v>
                </c:pt>
                <c:pt idx="972" formatCode="#,##0.00">
                  <c:v>16294.93</c:v>
                </c:pt>
                <c:pt idx="973" formatCode="#,##0.00">
                  <c:v>16373.73</c:v>
                </c:pt>
                <c:pt idx="974" formatCode="#,##0.00">
                  <c:v>16452.75</c:v>
                </c:pt>
                <c:pt idx="975" formatCode="#,##0.00">
                  <c:v>16531.88</c:v>
                </c:pt>
                <c:pt idx="976" formatCode="#,##0.00">
                  <c:v>16611.009999999998</c:v>
                </c:pt>
                <c:pt idx="977" formatCode="#,##0.00">
                  <c:v>16690.169999999998</c:v>
                </c:pt>
                <c:pt idx="978" formatCode="#,##0.00">
                  <c:v>16769.37</c:v>
                </c:pt>
                <c:pt idx="979" formatCode="#,##0.00">
                  <c:v>16848.46</c:v>
                </c:pt>
                <c:pt idx="980" formatCode="#,##0.00">
                  <c:v>16927.29</c:v>
                </c:pt>
                <c:pt idx="981" formatCode="#,##0.00">
                  <c:v>17006.53</c:v>
                </c:pt>
                <c:pt idx="982" formatCode="#,##0.00">
                  <c:v>17085.580000000002</c:v>
                </c:pt>
                <c:pt idx="983" formatCode="#,##0.00">
                  <c:v>17164.54</c:v>
                </c:pt>
                <c:pt idx="984" formatCode="#,##0.00">
                  <c:v>17243.13</c:v>
                </c:pt>
                <c:pt idx="985" formatCode="#,##0.00">
                  <c:v>17321.439999999999</c:v>
                </c:pt>
                <c:pt idx="986" formatCode="#,##0.00">
                  <c:v>17399.7</c:v>
                </c:pt>
                <c:pt idx="987" formatCode="#,##0.00">
                  <c:v>17477.8</c:v>
                </c:pt>
                <c:pt idx="988" formatCode="#,##0.00">
                  <c:v>17555.919999999998</c:v>
                </c:pt>
                <c:pt idx="989" formatCode="#,##0.00">
                  <c:v>17634.25</c:v>
                </c:pt>
                <c:pt idx="990" formatCode="#,##0.00">
                  <c:v>17712.509999999998</c:v>
                </c:pt>
                <c:pt idx="991" formatCode="#,##0.00">
                  <c:v>17790.689999999999</c:v>
                </c:pt>
                <c:pt idx="992" formatCode="#,##0.00">
                  <c:v>17869.52</c:v>
                </c:pt>
                <c:pt idx="993" formatCode="#,##0.00">
                  <c:v>17947.13</c:v>
                </c:pt>
                <c:pt idx="994" formatCode="#,##0.00">
                  <c:v>18024.650000000001</c:v>
                </c:pt>
                <c:pt idx="995" formatCode="#,##0.00">
                  <c:v>18102.150000000001</c:v>
                </c:pt>
                <c:pt idx="996" formatCode="#,##0.00">
                  <c:v>18179.740000000002</c:v>
                </c:pt>
                <c:pt idx="997" formatCode="#,##0.00">
                  <c:v>18257.21</c:v>
                </c:pt>
                <c:pt idx="998" formatCode="#,##0.00">
                  <c:v>18334.830000000002</c:v>
                </c:pt>
                <c:pt idx="999" formatCode="#,##0.00">
                  <c:v>18414.330000000002</c:v>
                </c:pt>
                <c:pt idx="1000" formatCode="#,##0.00">
                  <c:v>18493.03</c:v>
                </c:pt>
                <c:pt idx="1001" formatCode="#,##0.00">
                  <c:v>18570.25</c:v>
                </c:pt>
                <c:pt idx="1002" formatCode="#,##0.00">
                  <c:v>18646.990000000002</c:v>
                </c:pt>
                <c:pt idx="1003" formatCode="#,##0.00">
                  <c:v>18723.89</c:v>
                </c:pt>
                <c:pt idx="1004" formatCode="#,##0.00">
                  <c:v>18800.61</c:v>
                </c:pt>
                <c:pt idx="1005" formatCode="#,##0.00">
                  <c:v>18877.37</c:v>
                </c:pt>
                <c:pt idx="1006" formatCode="#,##0.00">
                  <c:v>18954.21</c:v>
                </c:pt>
                <c:pt idx="1007" formatCode="#,##0.00">
                  <c:v>19030.89</c:v>
                </c:pt>
                <c:pt idx="1008" formatCode="#,##0.00">
                  <c:v>19107.689999999999</c:v>
                </c:pt>
                <c:pt idx="1009" formatCode="#,##0.00">
                  <c:v>19184.54</c:v>
                </c:pt>
                <c:pt idx="1010" formatCode="#,##0.00">
                  <c:v>19261.32</c:v>
                </c:pt>
                <c:pt idx="1011" formatCode="#,##0.00">
                  <c:v>19338.39</c:v>
                </c:pt>
                <c:pt idx="1012" formatCode="#,##0.00">
                  <c:v>19415.32</c:v>
                </c:pt>
                <c:pt idx="1013" formatCode="#,##0.00">
                  <c:v>19492.099999999999</c:v>
                </c:pt>
                <c:pt idx="1014" formatCode="#,##0.00">
                  <c:v>19568.82</c:v>
                </c:pt>
                <c:pt idx="1015" formatCode="#,##0.00">
                  <c:v>19645.43</c:v>
                </c:pt>
                <c:pt idx="1016" formatCode="#,##0.00">
                  <c:v>19721.38</c:v>
                </c:pt>
                <c:pt idx="1017" formatCode="#,##0.00">
                  <c:v>19797.73</c:v>
                </c:pt>
                <c:pt idx="1018" formatCode="#,##0.00">
                  <c:v>19873.939999999999</c:v>
                </c:pt>
                <c:pt idx="1019" formatCode="#,##0.00">
                  <c:v>19950.2</c:v>
                </c:pt>
                <c:pt idx="1020" formatCode="#,##0.00">
                  <c:v>20026.39</c:v>
                </c:pt>
                <c:pt idx="1021" formatCode="#,##0.00">
                  <c:v>20102.419999999998</c:v>
                </c:pt>
                <c:pt idx="1022" formatCode="#,##0.00">
                  <c:v>20178.18</c:v>
                </c:pt>
                <c:pt idx="1023" formatCode="#,##0.00">
                  <c:v>20253.689999999999</c:v>
                </c:pt>
                <c:pt idx="1024" formatCode="#,##0.00">
                  <c:v>20327.18</c:v>
                </c:pt>
                <c:pt idx="1025" formatCode="#,##0.00">
                  <c:v>20402.8</c:v>
                </c:pt>
                <c:pt idx="1026" formatCode="#,##0.00">
                  <c:v>20478.02</c:v>
                </c:pt>
                <c:pt idx="1027" formatCode="#,##0.00">
                  <c:v>20552.759999999998</c:v>
                </c:pt>
                <c:pt idx="1028" formatCode="#,##0.00">
                  <c:v>20626.13</c:v>
                </c:pt>
                <c:pt idx="1029" formatCode="#,##0.00">
                  <c:v>20700.16</c:v>
                </c:pt>
                <c:pt idx="1030" formatCode="#,##0.00">
                  <c:v>20773.71</c:v>
                </c:pt>
                <c:pt idx="1031" formatCode="#,##0.00">
                  <c:v>20847.03</c:v>
                </c:pt>
                <c:pt idx="1032" formatCode="#,##0.00">
                  <c:v>20919.400000000001</c:v>
                </c:pt>
                <c:pt idx="1033" formatCode="#,##0.00">
                  <c:v>20992.93</c:v>
                </c:pt>
                <c:pt idx="1034" formatCode="#,##0.00">
                  <c:v>21066.23</c:v>
                </c:pt>
                <c:pt idx="1035" formatCode="#,##0.00">
                  <c:v>21139.21</c:v>
                </c:pt>
                <c:pt idx="1036" formatCode="#,##0.00">
                  <c:v>21211.49</c:v>
                </c:pt>
                <c:pt idx="1037" formatCode="#,##0.00">
                  <c:v>21286.54</c:v>
                </c:pt>
                <c:pt idx="1038" formatCode="#,##0.00">
                  <c:v>21358.45</c:v>
                </c:pt>
                <c:pt idx="1039" formatCode="#,##0.00">
                  <c:v>21430.71</c:v>
                </c:pt>
                <c:pt idx="1040" formatCode="#,##0.00">
                  <c:v>21503.38</c:v>
                </c:pt>
                <c:pt idx="1041" formatCode="#,##0.00">
                  <c:v>21575.72</c:v>
                </c:pt>
                <c:pt idx="1042" formatCode="#,##0.00">
                  <c:v>21647.56</c:v>
                </c:pt>
                <c:pt idx="1043" formatCode="#,##0.00">
                  <c:v>21717.87</c:v>
                </c:pt>
                <c:pt idx="1044" formatCode="#,##0.00">
                  <c:v>21788.959999999999</c:v>
                </c:pt>
                <c:pt idx="1045" formatCode="#,##0.00">
                  <c:v>21859.52</c:v>
                </c:pt>
                <c:pt idx="1046" formatCode="#,##0.00">
                  <c:v>21928.52</c:v>
                </c:pt>
                <c:pt idx="1047" formatCode="#,##0.00">
                  <c:v>21998.76</c:v>
                </c:pt>
                <c:pt idx="1048" formatCode="#,##0.00">
                  <c:v>22068.61</c:v>
                </c:pt>
                <c:pt idx="1049" formatCode="#,##0.00">
                  <c:v>22137.439999999999</c:v>
                </c:pt>
                <c:pt idx="1050" formatCode="#,##0.00">
                  <c:v>22206.61</c:v>
                </c:pt>
                <c:pt idx="1051" formatCode="#,##0.00">
                  <c:v>22275.57</c:v>
                </c:pt>
                <c:pt idx="1052" formatCode="#,##0.00">
                  <c:v>22344.31</c:v>
                </c:pt>
                <c:pt idx="1053" formatCode="#,##0.00">
                  <c:v>22413.08</c:v>
                </c:pt>
                <c:pt idx="1054" formatCode="#,##0.00">
                  <c:v>22481.57</c:v>
                </c:pt>
                <c:pt idx="1055" formatCode="#,##0.00">
                  <c:v>22550.05</c:v>
                </c:pt>
                <c:pt idx="1056" formatCode="#,##0.00">
                  <c:v>22613.71</c:v>
                </c:pt>
                <c:pt idx="1057" formatCode="#,##0.00">
                  <c:v>22682.89</c:v>
                </c:pt>
                <c:pt idx="1058" formatCode="#,##0.00">
                  <c:v>22751.26</c:v>
                </c:pt>
                <c:pt idx="1059" formatCode="#,##0.00">
                  <c:v>22819.46</c:v>
                </c:pt>
                <c:pt idx="1060" formatCode="#,##0.00">
                  <c:v>22884.85</c:v>
                </c:pt>
                <c:pt idx="1061" formatCode="#,##0.00">
                  <c:v>22953.06</c:v>
                </c:pt>
                <c:pt idx="1062" formatCode="#,##0.00">
                  <c:v>23021.29</c:v>
                </c:pt>
                <c:pt idx="1063" formatCode="#,##0.00">
                  <c:v>23088.560000000001</c:v>
                </c:pt>
                <c:pt idx="1064" formatCode="#,##0.00">
                  <c:v>23155.67</c:v>
                </c:pt>
                <c:pt idx="1065" formatCode="#,##0.00">
                  <c:v>23222.66</c:v>
                </c:pt>
                <c:pt idx="1066" formatCode="#,##0.00">
                  <c:v>23289.65</c:v>
                </c:pt>
                <c:pt idx="1067" formatCode="#,##0.00">
                  <c:v>23356.48</c:v>
                </c:pt>
                <c:pt idx="1068" formatCode="#,##0.00">
                  <c:v>23422.98</c:v>
                </c:pt>
                <c:pt idx="1069" formatCode="#,##0.00">
                  <c:v>23488.81</c:v>
                </c:pt>
                <c:pt idx="1070" formatCode="#,##0.00">
                  <c:v>23554.66</c:v>
                </c:pt>
                <c:pt idx="1071" formatCode="#,##0.00">
                  <c:v>23620.45</c:v>
                </c:pt>
                <c:pt idx="1072" formatCode="#,##0.00">
                  <c:v>23686.05</c:v>
                </c:pt>
                <c:pt idx="1073" formatCode="#,##0.00">
                  <c:v>23751.38</c:v>
                </c:pt>
                <c:pt idx="1074" formatCode="#,##0.00">
                  <c:v>23816.54</c:v>
                </c:pt>
                <c:pt idx="1075" formatCode="#,##0.00">
                  <c:v>23881.27</c:v>
                </c:pt>
                <c:pt idx="1076" formatCode="#,##0.00">
                  <c:v>23945.98</c:v>
                </c:pt>
                <c:pt idx="1077" formatCode="#,##0.00">
                  <c:v>24010.53</c:v>
                </c:pt>
                <c:pt idx="1078" formatCode="#,##0.00">
                  <c:v>24074.81</c:v>
                </c:pt>
                <c:pt idx="1079" formatCode="#,##0.00">
                  <c:v>24138.68</c:v>
                </c:pt>
                <c:pt idx="1080" formatCode="#,##0.00">
                  <c:v>24202.58</c:v>
                </c:pt>
                <c:pt idx="1081" formatCode="#,##0.00">
                  <c:v>24266.04</c:v>
                </c:pt>
                <c:pt idx="1082" formatCode="#,##0.00">
                  <c:v>24329.47</c:v>
                </c:pt>
                <c:pt idx="1083" formatCode="#,##0.00">
                  <c:v>24392.73</c:v>
                </c:pt>
                <c:pt idx="1084" formatCode="#,##0.00">
                  <c:v>24455.85</c:v>
                </c:pt>
                <c:pt idx="1085" formatCode="#,##0.00">
                  <c:v>24518.79</c:v>
                </c:pt>
                <c:pt idx="1086" formatCode="#,##0.00">
                  <c:v>24581.43</c:v>
                </c:pt>
                <c:pt idx="1087" formatCode="#,##0.00">
                  <c:v>24643.53</c:v>
                </c:pt>
                <c:pt idx="1088" formatCode="#,##0.00">
                  <c:v>24705.32</c:v>
                </c:pt>
                <c:pt idx="1089" formatCode="#,##0.00">
                  <c:v>24767.03</c:v>
                </c:pt>
                <c:pt idx="1090" formatCode="#,##0.00">
                  <c:v>24828.63</c:v>
                </c:pt>
                <c:pt idx="1091" formatCode="#,##0.00">
                  <c:v>24890.26</c:v>
                </c:pt>
                <c:pt idx="1092" formatCode="#,##0.00">
                  <c:v>24952.12</c:v>
                </c:pt>
                <c:pt idx="1093" formatCode="#,##0.00">
                  <c:v>25014.21</c:v>
                </c:pt>
                <c:pt idx="1094" formatCode="#,##0.00">
                  <c:v>25076.25</c:v>
                </c:pt>
                <c:pt idx="1095" formatCode="#,##0.00">
                  <c:v>25138.71</c:v>
                </c:pt>
                <c:pt idx="1096" formatCode="#,##0.00">
                  <c:v>25201.31</c:v>
                </c:pt>
                <c:pt idx="1097" formatCode="#,##0.00">
                  <c:v>25264.1</c:v>
                </c:pt>
                <c:pt idx="1098" formatCode="#,##0.00">
                  <c:v>25325.18</c:v>
                </c:pt>
                <c:pt idx="1099" formatCode="#,##0.00">
                  <c:v>25388.44</c:v>
                </c:pt>
                <c:pt idx="1100" formatCode="#,##0.00">
                  <c:v>25452.21</c:v>
                </c:pt>
                <c:pt idx="1101" formatCode="#,##0.00">
                  <c:v>25516.13</c:v>
                </c:pt>
                <c:pt idx="1102" formatCode="#,##0.00">
                  <c:v>25580.28</c:v>
                </c:pt>
                <c:pt idx="1103" formatCode="#,##0.00">
                  <c:v>25644.49</c:v>
                </c:pt>
                <c:pt idx="1104" formatCode="#,##0.00">
                  <c:v>25709.119999999999</c:v>
                </c:pt>
                <c:pt idx="1105" formatCode="#,##0.00">
                  <c:v>25774.86</c:v>
                </c:pt>
                <c:pt idx="1106" formatCode="#,##0.00">
                  <c:v>25839.22</c:v>
                </c:pt>
                <c:pt idx="1107" formatCode="#,##0.00">
                  <c:v>25904.92</c:v>
                </c:pt>
                <c:pt idx="1108" formatCode="#,##0.00">
                  <c:v>25970.45</c:v>
                </c:pt>
                <c:pt idx="1109" formatCode="#,##0.00">
                  <c:v>26034.86</c:v>
                </c:pt>
                <c:pt idx="1110" formatCode="#,##0.00">
                  <c:v>26098.45</c:v>
                </c:pt>
                <c:pt idx="1111" formatCode="#,##0.00">
                  <c:v>26164.97</c:v>
                </c:pt>
                <c:pt idx="1112" formatCode="#,##0.00">
                  <c:v>26230.57</c:v>
                </c:pt>
                <c:pt idx="1113" formatCode="#,##0.00">
                  <c:v>26296.84</c:v>
                </c:pt>
                <c:pt idx="1114" formatCode="#,##0.00">
                  <c:v>26363.24</c:v>
                </c:pt>
                <c:pt idx="1115" formatCode="#,##0.00">
                  <c:v>26429.78</c:v>
                </c:pt>
                <c:pt idx="1116" formatCode="#,##0.00">
                  <c:v>26496.6</c:v>
                </c:pt>
                <c:pt idx="1117" formatCode="#,##0.00">
                  <c:v>26563.68</c:v>
                </c:pt>
                <c:pt idx="1118" formatCode="#,##0.00">
                  <c:v>26631.07</c:v>
                </c:pt>
                <c:pt idx="1119" formatCode="#,##0.00">
                  <c:v>26698.79</c:v>
                </c:pt>
                <c:pt idx="1120" formatCode="#,##0.00">
                  <c:v>26767.46</c:v>
                </c:pt>
                <c:pt idx="1121" formatCode="#,##0.00">
                  <c:v>26837.09</c:v>
                </c:pt>
                <c:pt idx="1122" formatCode="#,##0.00">
                  <c:v>26906.97</c:v>
                </c:pt>
                <c:pt idx="1123" formatCode="#,##0.00">
                  <c:v>26976.959999999999</c:v>
                </c:pt>
                <c:pt idx="1124" formatCode="#,##0.00">
                  <c:v>27047</c:v>
                </c:pt>
                <c:pt idx="1125" formatCode="#,##0.00">
                  <c:v>27117.07</c:v>
                </c:pt>
                <c:pt idx="1126" formatCode="#,##0.00">
                  <c:v>27187.25</c:v>
                </c:pt>
                <c:pt idx="1127" formatCode="#,##0.00">
                  <c:v>27257.75</c:v>
                </c:pt>
                <c:pt idx="1128" formatCode="#,##0.00">
                  <c:v>27328.720000000001</c:v>
                </c:pt>
                <c:pt idx="1129" formatCode="#,##0.00">
                  <c:v>27400.19</c:v>
                </c:pt>
                <c:pt idx="1130" formatCode="#,##0.00">
                  <c:v>27472.14</c:v>
                </c:pt>
                <c:pt idx="1131" formatCode="#,##0.00">
                  <c:v>27544.78</c:v>
                </c:pt>
                <c:pt idx="1132" formatCode="#,##0.00">
                  <c:v>27617.58</c:v>
                </c:pt>
                <c:pt idx="1133" formatCode="#,##0.00">
                  <c:v>27691.4</c:v>
                </c:pt>
                <c:pt idx="1134" formatCode="#,##0.00">
                  <c:v>27765.71</c:v>
                </c:pt>
                <c:pt idx="1135" formatCode="#,##0.00">
                  <c:v>27840.48</c:v>
                </c:pt>
                <c:pt idx="1136" formatCode="#,##0.00">
                  <c:v>27915.69</c:v>
                </c:pt>
                <c:pt idx="1137" formatCode="#,##0.00">
                  <c:v>27990.99</c:v>
                </c:pt>
                <c:pt idx="1138" formatCode="#,##0.00">
                  <c:v>28065.599999999999</c:v>
                </c:pt>
                <c:pt idx="1139" formatCode="#,##0.00">
                  <c:v>28142.17</c:v>
                </c:pt>
                <c:pt idx="1140" formatCode="#,##0.00">
                  <c:v>28219.68</c:v>
                </c:pt>
                <c:pt idx="1141" formatCode="#,##0.00">
                  <c:v>28297.69</c:v>
                </c:pt>
                <c:pt idx="1142" formatCode="#,##0.00">
                  <c:v>28373.919999999998</c:v>
                </c:pt>
                <c:pt idx="1143" formatCode="#,##0.00">
                  <c:v>28453.77</c:v>
                </c:pt>
                <c:pt idx="1144" formatCode="#,##0.00">
                  <c:v>28533.63</c:v>
                </c:pt>
                <c:pt idx="1145" formatCode="#,##0.00">
                  <c:v>28612.78</c:v>
                </c:pt>
                <c:pt idx="1146" formatCode="#,##0.00">
                  <c:v>28693.06</c:v>
                </c:pt>
                <c:pt idx="1147" formatCode="#,##0.00">
                  <c:v>28773.63</c:v>
                </c:pt>
                <c:pt idx="1148" formatCode="#,##0.00">
                  <c:v>28854.7</c:v>
                </c:pt>
                <c:pt idx="1149" formatCode="#,##0.00">
                  <c:v>28936.18</c:v>
                </c:pt>
                <c:pt idx="1150" formatCode="#,##0.00">
                  <c:v>29017.38</c:v>
                </c:pt>
                <c:pt idx="1151" formatCode="#,##0.00">
                  <c:v>29099.88</c:v>
                </c:pt>
                <c:pt idx="1152" formatCode="#,##0.00">
                  <c:v>29182.41</c:v>
                </c:pt>
                <c:pt idx="1153" formatCode="#,##0.00">
                  <c:v>29265.06</c:v>
                </c:pt>
                <c:pt idx="1154" formatCode="#,##0.00">
                  <c:v>29348.14</c:v>
                </c:pt>
                <c:pt idx="1155" formatCode="#,##0.00">
                  <c:v>29431.75</c:v>
                </c:pt>
                <c:pt idx="1156" formatCode="#,##0.00">
                  <c:v>29515.57</c:v>
                </c:pt>
                <c:pt idx="1157" formatCode="#,##0.00">
                  <c:v>29599.71</c:v>
                </c:pt>
                <c:pt idx="1158" formatCode="#,##0.00">
                  <c:v>29684.31</c:v>
                </c:pt>
                <c:pt idx="1159" formatCode="#,##0.00">
                  <c:v>29769.279999999999</c:v>
                </c:pt>
                <c:pt idx="1160" formatCode="#,##0.00">
                  <c:v>29854.76</c:v>
                </c:pt>
                <c:pt idx="1161" formatCode="#,##0.00">
                  <c:v>29940.6</c:v>
                </c:pt>
                <c:pt idx="1162" formatCode="#,##0.00">
                  <c:v>30027.1</c:v>
                </c:pt>
                <c:pt idx="1163" formatCode="#,##0.00">
                  <c:v>30113.98</c:v>
                </c:pt>
                <c:pt idx="1164" formatCode="#,##0.00">
                  <c:v>30201.3</c:v>
                </c:pt>
                <c:pt idx="1165" formatCode="#,##0.00">
                  <c:v>30288.97</c:v>
                </c:pt>
                <c:pt idx="1166" formatCode="#,##0.00">
                  <c:v>30377.27</c:v>
                </c:pt>
                <c:pt idx="1167" formatCode="#,##0.00">
                  <c:v>30465.98</c:v>
                </c:pt>
                <c:pt idx="1168" formatCode="#,##0.00">
                  <c:v>30555.439999999999</c:v>
                </c:pt>
                <c:pt idx="1169" formatCode="#,##0.00">
                  <c:v>30645.19</c:v>
                </c:pt>
                <c:pt idx="1170" formatCode="#,##0.00">
                  <c:v>30735.29</c:v>
                </c:pt>
                <c:pt idx="1171" formatCode="#,##0.00">
                  <c:v>30825.8</c:v>
                </c:pt>
                <c:pt idx="1172" formatCode="#,##0.00">
                  <c:v>30916.84</c:v>
                </c:pt>
                <c:pt idx="1173" formatCode="#,##0.00">
                  <c:v>31008.240000000002</c:v>
                </c:pt>
                <c:pt idx="1174" formatCode="#,##0.00">
                  <c:v>31099.759999999998</c:v>
                </c:pt>
                <c:pt idx="1175" formatCode="#,##0.00">
                  <c:v>31191.91</c:v>
                </c:pt>
                <c:pt idx="1176" formatCode="#,##0.00">
                  <c:v>31284.15</c:v>
                </c:pt>
                <c:pt idx="1177" formatCode="#,##0.00">
                  <c:v>31376.82</c:v>
                </c:pt>
                <c:pt idx="1178" formatCode="#,##0.00">
                  <c:v>31470.34</c:v>
                </c:pt>
                <c:pt idx="1179" formatCode="#,##0.00">
                  <c:v>31564.18</c:v>
                </c:pt>
                <c:pt idx="1180" formatCode="#,##0.00">
                  <c:v>31658.62</c:v>
                </c:pt>
                <c:pt idx="1181" formatCode="#,##0.00">
                  <c:v>31753.37</c:v>
                </c:pt>
                <c:pt idx="1182" formatCode="#,##0.00">
                  <c:v>31848.76</c:v>
                </c:pt>
                <c:pt idx="1183" formatCode="#,##0.00">
                  <c:v>31944.29</c:v>
                </c:pt>
                <c:pt idx="1184" formatCode="#,##0.00">
                  <c:v>32040.720000000001</c:v>
                </c:pt>
                <c:pt idx="1185" formatCode="#,##0.00">
                  <c:v>32137.66</c:v>
                </c:pt>
                <c:pt idx="1186" formatCode="#,##0.00">
                  <c:v>32234.799999999999</c:v>
                </c:pt>
                <c:pt idx="1187" formatCode="#,##0.00">
                  <c:v>32332.85</c:v>
                </c:pt>
                <c:pt idx="1188" formatCode="#,##0.00">
                  <c:v>32431.66</c:v>
                </c:pt>
                <c:pt idx="1189" formatCode="#,##0.00">
                  <c:v>32532.09</c:v>
                </c:pt>
                <c:pt idx="1190" formatCode="#,##0.00">
                  <c:v>32632.68</c:v>
                </c:pt>
                <c:pt idx="1191" formatCode="#,##0.00">
                  <c:v>32732.98</c:v>
                </c:pt>
                <c:pt idx="1192" formatCode="#,##0.00">
                  <c:v>32833.86</c:v>
                </c:pt>
                <c:pt idx="1193" formatCode="#,##0.00">
                  <c:v>32934.82</c:v>
                </c:pt>
                <c:pt idx="1194" formatCode="#,##0.00">
                  <c:v>33035.800000000003</c:v>
                </c:pt>
                <c:pt idx="1195" formatCode="#,##0.00">
                  <c:v>33137</c:v>
                </c:pt>
                <c:pt idx="1196" formatCode="#,##0.00">
                  <c:v>33238.629999999997</c:v>
                </c:pt>
                <c:pt idx="1197" formatCode="#,##0.00">
                  <c:v>33340.910000000003</c:v>
                </c:pt>
                <c:pt idx="1198" formatCode="#,##0.00">
                  <c:v>33443.769999999997</c:v>
                </c:pt>
                <c:pt idx="1199" formatCode="#,##0.00">
                  <c:v>33546.69</c:v>
                </c:pt>
                <c:pt idx="1200" formatCode="#,##0.00">
                  <c:v>33650.559999999998</c:v>
                </c:pt>
                <c:pt idx="1201" formatCode="#,##0.00">
                  <c:v>33754.720000000001</c:v>
                </c:pt>
                <c:pt idx="1202" formatCode="#,##0.00">
                  <c:v>33859.43</c:v>
                </c:pt>
                <c:pt idx="1203" formatCode="#,##0.00">
                  <c:v>33965.230000000003</c:v>
                </c:pt>
                <c:pt idx="1204" formatCode="#,##0.00">
                  <c:v>34071.660000000003</c:v>
                </c:pt>
                <c:pt idx="1205" formatCode="#,##0.00">
                  <c:v>34178.5</c:v>
                </c:pt>
                <c:pt idx="1206" formatCode="#,##0.00">
                  <c:v>34285.68</c:v>
                </c:pt>
                <c:pt idx="1207" formatCode="#,##0.00">
                  <c:v>34393.800000000003</c:v>
                </c:pt>
                <c:pt idx="1208" formatCode="#,##0.00">
                  <c:v>34502.589999999997</c:v>
                </c:pt>
                <c:pt idx="1209" formatCode="#,##0.00">
                  <c:v>34611.980000000003</c:v>
                </c:pt>
                <c:pt idx="1210" formatCode="#,##0.00">
                  <c:v>34721.870000000003</c:v>
                </c:pt>
                <c:pt idx="1211" formatCode="#,##0.00">
                  <c:v>34832.25</c:v>
                </c:pt>
                <c:pt idx="1212" formatCode="#,##0.00">
                  <c:v>34943.18</c:v>
                </c:pt>
                <c:pt idx="1213" formatCode="#,##0.00">
                  <c:v>35054.550000000003</c:v>
                </c:pt>
                <c:pt idx="1214" formatCode="#,##0.00">
                  <c:v>35166.47</c:v>
                </c:pt>
                <c:pt idx="1215" formatCode="#,##0.00">
                  <c:v>35278.589999999997</c:v>
                </c:pt>
                <c:pt idx="1216" formatCode="#,##0.00">
                  <c:v>35391.11</c:v>
                </c:pt>
                <c:pt idx="1217" formatCode="#,##0.00">
                  <c:v>35503.99</c:v>
                </c:pt>
                <c:pt idx="1218" formatCode="#,##0.00">
                  <c:v>35617.050000000003</c:v>
                </c:pt>
                <c:pt idx="1219" formatCode="#,##0.00">
                  <c:v>35730.57</c:v>
                </c:pt>
                <c:pt idx="1220" formatCode="#,##0.00">
                  <c:v>35844.239999999998</c:v>
                </c:pt>
                <c:pt idx="1221" formatCode="#,##0.00">
                  <c:v>35958.42</c:v>
                </c:pt>
                <c:pt idx="1222" formatCode="#,##0.00">
                  <c:v>36072.97</c:v>
                </c:pt>
                <c:pt idx="1223" formatCode="#,##0.00">
                  <c:v>36187.78</c:v>
                </c:pt>
                <c:pt idx="1224" formatCode="#,##0.00">
                  <c:v>36303.31</c:v>
                </c:pt>
                <c:pt idx="1225" formatCode="#,##0.00">
                  <c:v>36419.379999999997</c:v>
                </c:pt>
                <c:pt idx="1226" formatCode="#,##0.00">
                  <c:v>36535.81</c:v>
                </c:pt>
                <c:pt idx="1227" formatCode="#,##0.00">
                  <c:v>36652.559999999998</c:v>
                </c:pt>
                <c:pt idx="1228" formatCode="#,##0.00">
                  <c:v>36770.699999999997</c:v>
                </c:pt>
                <c:pt idx="1229" formatCode="#,##0.00">
                  <c:v>36890.089999999997</c:v>
                </c:pt>
                <c:pt idx="1230" formatCode="#,##0.00">
                  <c:v>37010.199999999997</c:v>
                </c:pt>
                <c:pt idx="1231" formatCode="#,##0.00">
                  <c:v>37130.47</c:v>
                </c:pt>
                <c:pt idx="1232" formatCode="#,##0.00">
                  <c:v>37249.870000000003</c:v>
                </c:pt>
                <c:pt idx="1233" formatCode="#,##0.00">
                  <c:v>37367.879999999997</c:v>
                </c:pt>
                <c:pt idx="1234" formatCode="#,##0.00">
                  <c:v>37485.760000000002</c:v>
                </c:pt>
                <c:pt idx="1235" formatCode="#,##0.00">
                  <c:v>37602.769999999997</c:v>
                </c:pt>
                <c:pt idx="1236" formatCode="#,##0.00">
                  <c:v>37718.769999999997</c:v>
                </c:pt>
                <c:pt idx="1237" formatCode="#,##0.00">
                  <c:v>37835.15</c:v>
                </c:pt>
                <c:pt idx="1238" formatCode="#,##0.00">
                  <c:v>37951.85</c:v>
                </c:pt>
                <c:pt idx="1239" formatCode="#,##0.00">
                  <c:v>38069.050000000003</c:v>
                </c:pt>
                <c:pt idx="1240" formatCode="#,##0.00">
                  <c:v>38186.5</c:v>
                </c:pt>
                <c:pt idx="1241" formatCode="#,##0.00">
                  <c:v>38304.47</c:v>
                </c:pt>
                <c:pt idx="1242" formatCode="#,##0.00">
                  <c:v>38421.97</c:v>
                </c:pt>
                <c:pt idx="1243" formatCode="#,##0.00">
                  <c:v>38539.699999999997</c:v>
                </c:pt>
                <c:pt idx="1244" formatCode="#,##0.00">
                  <c:v>38657.61</c:v>
                </c:pt>
                <c:pt idx="1245" formatCode="#,##0.00">
                  <c:v>38776</c:v>
                </c:pt>
                <c:pt idx="1246" formatCode="#,##0.00">
                  <c:v>38894.559999999998</c:v>
                </c:pt>
                <c:pt idx="1247" formatCode="#,##0.00">
                  <c:v>39013.19</c:v>
                </c:pt>
                <c:pt idx="1248" formatCode="#,##0.00">
                  <c:v>39131.71</c:v>
                </c:pt>
                <c:pt idx="1249" formatCode="#,##0.00">
                  <c:v>39250.89</c:v>
                </c:pt>
                <c:pt idx="1250" formatCode="#,##0.00">
                  <c:v>39370.26</c:v>
                </c:pt>
                <c:pt idx="1251" formatCode="#,##0.00">
                  <c:v>39489.9</c:v>
                </c:pt>
                <c:pt idx="1252" formatCode="#,##0.00">
                  <c:v>39609.58</c:v>
                </c:pt>
                <c:pt idx="1253" formatCode="#,##0.00">
                  <c:v>39732.71</c:v>
                </c:pt>
                <c:pt idx="1254" formatCode="#,##0.00">
                  <c:v>39853.5</c:v>
                </c:pt>
                <c:pt idx="1255" formatCode="#,##0.00">
                  <c:v>39972.97</c:v>
                </c:pt>
                <c:pt idx="1256" formatCode="#,##0.00">
                  <c:v>40092.410000000003</c:v>
                </c:pt>
                <c:pt idx="1257" formatCode="#,##0.00">
                  <c:v>40212.269999999997</c:v>
                </c:pt>
                <c:pt idx="1258" formatCode="#,##0.00">
                  <c:v>40332.480000000003</c:v>
                </c:pt>
                <c:pt idx="1259" formatCode="#,##0.00">
                  <c:v>40452.93</c:v>
                </c:pt>
                <c:pt idx="1260" formatCode="#,##0.00">
                  <c:v>40574.160000000003</c:v>
                </c:pt>
                <c:pt idx="1261" formatCode="#,##0.00">
                  <c:v>40694.76</c:v>
                </c:pt>
                <c:pt idx="1262" formatCode="#,##0.00">
                  <c:v>40815.86</c:v>
                </c:pt>
                <c:pt idx="1263" formatCode="#,##0.00">
                  <c:v>40937.01</c:v>
                </c:pt>
                <c:pt idx="1264" formatCode="#,##0.00">
                  <c:v>41058.550000000003</c:v>
                </c:pt>
                <c:pt idx="1265" formatCode="#,##0.00">
                  <c:v>41180.339999999997</c:v>
                </c:pt>
                <c:pt idx="1266" formatCode="#,##0.00">
                  <c:v>41302.47</c:v>
                </c:pt>
                <c:pt idx="1267" formatCode="#,##0.00">
                  <c:v>41424.769999999997</c:v>
                </c:pt>
                <c:pt idx="1268" formatCode="#,##0.00">
                  <c:v>41546.28</c:v>
                </c:pt>
                <c:pt idx="1269" formatCode="#,##0.00">
                  <c:v>41668.35</c:v>
                </c:pt>
                <c:pt idx="1270" formatCode="#,##0.00">
                  <c:v>41790.68</c:v>
                </c:pt>
                <c:pt idx="1271" formatCode="#,##0.00">
                  <c:v>41913.11</c:v>
                </c:pt>
                <c:pt idx="1272" formatCode="#,##0.00">
                  <c:v>42034.64</c:v>
                </c:pt>
                <c:pt idx="1273" formatCode="#,##0.00">
                  <c:v>42157.46</c:v>
                </c:pt>
                <c:pt idx="1274" formatCode="#,##0.00">
                  <c:v>42280.87</c:v>
                </c:pt>
                <c:pt idx="1275" formatCode="#,##0.00">
                  <c:v>42404.2</c:v>
                </c:pt>
                <c:pt idx="1276" formatCode="#,##0.00">
                  <c:v>42527.66</c:v>
                </c:pt>
                <c:pt idx="1277" formatCode="#,##0.00">
                  <c:v>42651.360000000001</c:v>
                </c:pt>
                <c:pt idx="1278" formatCode="#,##0.00">
                  <c:v>42774.62</c:v>
                </c:pt>
                <c:pt idx="1279" formatCode="#,##0.00">
                  <c:v>42898.39</c:v>
                </c:pt>
                <c:pt idx="1280" formatCode="#,##0.00">
                  <c:v>43022.2</c:v>
                </c:pt>
                <c:pt idx="1281" formatCode="#,##0.00">
                  <c:v>43144.959999999999</c:v>
                </c:pt>
                <c:pt idx="1282" formatCode="#,##0.00">
                  <c:v>43270.46</c:v>
                </c:pt>
                <c:pt idx="1283" formatCode="#,##0.00">
                  <c:v>43395.57</c:v>
                </c:pt>
                <c:pt idx="1284" formatCode="#,##0.00">
                  <c:v>43520.57</c:v>
                </c:pt>
                <c:pt idx="1285" formatCode="#,##0.00">
                  <c:v>43645.760000000002</c:v>
                </c:pt>
                <c:pt idx="1286" formatCode="#,##0.00">
                  <c:v>43771.24</c:v>
                </c:pt>
                <c:pt idx="1287" formatCode="#,##0.00">
                  <c:v>43896.959999999999</c:v>
                </c:pt>
                <c:pt idx="1288" formatCode="#,##0.00">
                  <c:v>44022.97</c:v>
                </c:pt>
                <c:pt idx="1289" formatCode="#,##0.00">
                  <c:v>44148.87</c:v>
                </c:pt>
                <c:pt idx="1290" formatCode="#,##0.00">
                  <c:v>44274.87</c:v>
                </c:pt>
                <c:pt idx="1291" formatCode="#,##0.00">
                  <c:v>44401.3</c:v>
                </c:pt>
                <c:pt idx="1292" formatCode="#,##0.00">
                  <c:v>44528.04</c:v>
                </c:pt>
                <c:pt idx="1293" formatCode="#,##0.00">
                  <c:v>44655.13</c:v>
                </c:pt>
                <c:pt idx="1294" formatCode="#,##0.00">
                  <c:v>44782.53</c:v>
                </c:pt>
                <c:pt idx="1295" formatCode="#,##0.00">
                  <c:v>44910.49</c:v>
                </c:pt>
                <c:pt idx="1296" formatCode="#,##0.00">
                  <c:v>45038.82</c:v>
                </c:pt>
                <c:pt idx="1297" formatCode="#,##0.00">
                  <c:v>45167.41</c:v>
                </c:pt>
                <c:pt idx="1298" formatCode="#,##0.00">
                  <c:v>45296.27</c:v>
                </c:pt>
                <c:pt idx="1299" formatCode="#,##0.00">
                  <c:v>45425.77</c:v>
                </c:pt>
                <c:pt idx="1300" formatCode="#,##0.00">
                  <c:v>45555.07</c:v>
                </c:pt>
                <c:pt idx="1301" formatCode="#,##0.00">
                  <c:v>45685.2</c:v>
                </c:pt>
                <c:pt idx="1302" formatCode="#,##0.00">
                  <c:v>45815.83</c:v>
                </c:pt>
                <c:pt idx="1303" formatCode="#,##0.00">
                  <c:v>45946.77</c:v>
                </c:pt>
                <c:pt idx="1304" formatCode="#,##0.00">
                  <c:v>46078.14</c:v>
                </c:pt>
                <c:pt idx="1305" formatCode="#,##0.00">
                  <c:v>46209.72</c:v>
                </c:pt>
                <c:pt idx="1306" formatCode="#,##0.00">
                  <c:v>46341.75</c:v>
                </c:pt>
                <c:pt idx="1307" formatCode="#,##0.00">
                  <c:v>46473.919999999998</c:v>
                </c:pt>
                <c:pt idx="1308" formatCode="#,##0.00">
                  <c:v>46606.43</c:v>
                </c:pt>
                <c:pt idx="1309" formatCode="#,##0.00">
                  <c:v>46739.11</c:v>
                </c:pt>
                <c:pt idx="1310" formatCode="#,##0.00">
                  <c:v>46872.41</c:v>
                </c:pt>
                <c:pt idx="1311" formatCode="#,##0.00">
                  <c:v>47006.21</c:v>
                </c:pt>
                <c:pt idx="1312" formatCode="#,##0.00">
                  <c:v>47140.68</c:v>
                </c:pt>
                <c:pt idx="1313" formatCode="#,##0.00">
                  <c:v>47275.62</c:v>
                </c:pt>
                <c:pt idx="1314" formatCode="#,##0.00">
                  <c:v>47410.73</c:v>
                </c:pt>
                <c:pt idx="1315" formatCode="#,##0.00">
                  <c:v>47547.88</c:v>
                </c:pt>
                <c:pt idx="1316" formatCode="#,##0.00">
                  <c:v>47684.160000000003</c:v>
                </c:pt>
                <c:pt idx="1317" formatCode="#,##0.00">
                  <c:v>47820.7</c:v>
                </c:pt>
                <c:pt idx="1318" formatCode="#,##0.00">
                  <c:v>47957.78</c:v>
                </c:pt>
                <c:pt idx="1319" formatCode="#,##0.00">
                  <c:v>48095.18</c:v>
                </c:pt>
                <c:pt idx="1320" formatCode="#,##0.00">
                  <c:v>48233.05</c:v>
                </c:pt>
                <c:pt idx="1321" formatCode="#,##0.00">
                  <c:v>48371.22</c:v>
                </c:pt>
                <c:pt idx="1322" formatCode="#,##0.00">
                  <c:v>48510.18</c:v>
                </c:pt>
                <c:pt idx="1323" formatCode="#,##0.00">
                  <c:v>48649.77</c:v>
                </c:pt>
                <c:pt idx="1324" formatCode="#,##0.00">
                  <c:v>48790.11</c:v>
                </c:pt>
                <c:pt idx="1325" formatCode="#,##0.00">
                  <c:v>48930.879999999997</c:v>
                </c:pt>
                <c:pt idx="1326" formatCode="#,##0.00">
                  <c:v>49072.12</c:v>
                </c:pt>
                <c:pt idx="1327" formatCode="#,##0.00">
                  <c:v>49213.73</c:v>
                </c:pt>
                <c:pt idx="1328" formatCode="#,##0.00">
                  <c:v>49356.3</c:v>
                </c:pt>
                <c:pt idx="1329" formatCode="#,##0.00">
                  <c:v>49499.3</c:v>
                </c:pt>
                <c:pt idx="1330" formatCode="#,##0.00">
                  <c:v>49642.16</c:v>
                </c:pt>
                <c:pt idx="1331" formatCode="#,##0.00">
                  <c:v>49784.91</c:v>
                </c:pt>
                <c:pt idx="1332" formatCode="#,##0.00">
                  <c:v>49930.25</c:v>
                </c:pt>
                <c:pt idx="1333" formatCode="#,##0.00">
                  <c:v>50073.18</c:v>
                </c:pt>
                <c:pt idx="1334" formatCode="#,##0.00">
                  <c:v>50216.98</c:v>
                </c:pt>
                <c:pt idx="1335" formatCode="#,##0.00">
                  <c:v>50361.51</c:v>
                </c:pt>
                <c:pt idx="1336" formatCode="#,##0.00">
                  <c:v>50506.63</c:v>
                </c:pt>
                <c:pt idx="1337" formatCode="#,##0.00">
                  <c:v>50652.99</c:v>
                </c:pt>
                <c:pt idx="1338" formatCode="#,##0.00">
                  <c:v>50800.4</c:v>
                </c:pt>
                <c:pt idx="1339" formatCode="#,##0.00">
                  <c:v>50948.44</c:v>
                </c:pt>
                <c:pt idx="1340" formatCode="#,##0.00">
                  <c:v>51096.86</c:v>
                </c:pt>
                <c:pt idx="1341" formatCode="#,##0.00">
                  <c:v>51245.5</c:v>
                </c:pt>
                <c:pt idx="1342" formatCode="#,##0.00">
                  <c:v>51393.94</c:v>
                </c:pt>
                <c:pt idx="1343" formatCode="#,##0.00">
                  <c:v>51543.27</c:v>
                </c:pt>
                <c:pt idx="1344" formatCode="#,##0.00">
                  <c:v>51676.37</c:v>
                </c:pt>
                <c:pt idx="1345" formatCode="#,##0.00">
                  <c:v>51838.97</c:v>
                </c:pt>
                <c:pt idx="1346" formatCode="#,##0.00">
                  <c:v>51994.11</c:v>
                </c:pt>
                <c:pt idx="1347" formatCode="#,##0.00">
                  <c:v>52147.59</c:v>
                </c:pt>
                <c:pt idx="1348" formatCode="#,##0.00">
                  <c:v>52301.88</c:v>
                </c:pt>
                <c:pt idx="1349" formatCode="#,##0.00">
                  <c:v>52456.63</c:v>
                </c:pt>
                <c:pt idx="1350" formatCode="#,##0.00">
                  <c:v>52611.69</c:v>
                </c:pt>
                <c:pt idx="1351" formatCode="#,##0.00">
                  <c:v>52767.54</c:v>
                </c:pt>
                <c:pt idx="1352" formatCode="#,##0.00">
                  <c:v>52924.05</c:v>
                </c:pt>
                <c:pt idx="1353" formatCode="#,##0.00">
                  <c:v>53081.27</c:v>
                </c:pt>
                <c:pt idx="1354" formatCode="#,##0.00">
                  <c:v>53239.22</c:v>
                </c:pt>
                <c:pt idx="1355" formatCode="#,##0.00">
                  <c:v>53398.080000000002</c:v>
                </c:pt>
                <c:pt idx="1356" formatCode="#,##0.00">
                  <c:v>53557.71</c:v>
                </c:pt>
                <c:pt idx="1357" formatCode="#,##0.00">
                  <c:v>53718.15</c:v>
                </c:pt>
                <c:pt idx="1358" formatCode="#,##0.00">
                  <c:v>53879.01</c:v>
                </c:pt>
                <c:pt idx="1359" formatCode="#,##0.00">
                  <c:v>54041</c:v>
                </c:pt>
                <c:pt idx="1360" formatCode="#,##0.00">
                  <c:v>54203.7</c:v>
                </c:pt>
                <c:pt idx="1361" formatCode="#,##0.00">
                  <c:v>54366.9</c:v>
                </c:pt>
                <c:pt idx="1362" formatCode="#,##0.00">
                  <c:v>54531.28</c:v>
                </c:pt>
                <c:pt idx="1363" formatCode="#,##0.00">
                  <c:v>54696.57</c:v>
                </c:pt>
                <c:pt idx="1364" formatCode="#,##0.00">
                  <c:v>54862.52</c:v>
                </c:pt>
                <c:pt idx="1365" formatCode="#,##0.00">
                  <c:v>55029.120000000003</c:v>
                </c:pt>
                <c:pt idx="1366" formatCode="#,##0.00">
                  <c:v>55195.86</c:v>
                </c:pt>
                <c:pt idx="1367" formatCode="#,##0.00">
                  <c:v>55363.97</c:v>
                </c:pt>
                <c:pt idx="1368" formatCode="#,##0.00">
                  <c:v>55533.19</c:v>
                </c:pt>
                <c:pt idx="1369" formatCode="#,##0.00">
                  <c:v>55703.32</c:v>
                </c:pt>
                <c:pt idx="1370" formatCode="#,##0.00">
                  <c:v>55874.23</c:v>
                </c:pt>
                <c:pt idx="1371" formatCode="#,##0.00">
                  <c:v>56046.04</c:v>
                </c:pt>
                <c:pt idx="1372" formatCode="#,##0.00">
                  <c:v>56218.67</c:v>
                </c:pt>
                <c:pt idx="1373" formatCode="#,##0.00">
                  <c:v>56392.02</c:v>
                </c:pt>
                <c:pt idx="1374" formatCode="#,##0.00">
                  <c:v>56566.35</c:v>
                </c:pt>
                <c:pt idx="1375" formatCode="#,##0.00">
                  <c:v>56742.25</c:v>
                </c:pt>
                <c:pt idx="1376" formatCode="#,##0.00">
                  <c:v>56919.07</c:v>
                </c:pt>
                <c:pt idx="1377" formatCode="#,##0.00">
                  <c:v>57096.45</c:v>
                </c:pt>
                <c:pt idx="1378" formatCode="#,##0.00">
                  <c:v>57274.55</c:v>
                </c:pt>
                <c:pt idx="1379" formatCode="#,##0.00">
                  <c:v>57454.39</c:v>
                </c:pt>
                <c:pt idx="1380" formatCode="#,##0.00">
                  <c:v>57635.1</c:v>
                </c:pt>
                <c:pt idx="1381" formatCode="#,##0.00">
                  <c:v>57816.41</c:v>
                </c:pt>
                <c:pt idx="1382" formatCode="#,##0.00">
                  <c:v>57999.69</c:v>
                </c:pt>
                <c:pt idx="1383" formatCode="#,##0.00">
                  <c:v>58183.360000000001</c:v>
                </c:pt>
                <c:pt idx="1384" formatCode="#,##0.00">
                  <c:v>58367.56</c:v>
                </c:pt>
                <c:pt idx="1385" formatCode="#,##0.00">
                  <c:v>58552.83</c:v>
                </c:pt>
                <c:pt idx="1386" formatCode="#,##0.00">
                  <c:v>58739.66</c:v>
                </c:pt>
                <c:pt idx="1387" formatCode="#,##0.00">
                  <c:v>58927.54</c:v>
                </c:pt>
                <c:pt idx="1388" formatCode="#,##0.00">
                  <c:v>59116.29</c:v>
                </c:pt>
                <c:pt idx="1389" formatCode="#,##0.00">
                  <c:v>59306.83</c:v>
                </c:pt>
                <c:pt idx="1390" formatCode="#,##0.00">
                  <c:v>59498.37</c:v>
                </c:pt>
                <c:pt idx="1391" formatCode="#,##0.00">
                  <c:v>59690.75</c:v>
                </c:pt>
                <c:pt idx="1392" formatCode="#,##0.00">
                  <c:v>59885.68</c:v>
                </c:pt>
                <c:pt idx="1393" formatCode="#,##0.00">
                  <c:v>60082.02</c:v>
                </c:pt>
                <c:pt idx="1394" formatCode="#,##0.00">
                  <c:v>60279.87</c:v>
                </c:pt>
                <c:pt idx="1395" formatCode="#,##0.00">
                  <c:v>60476.68</c:v>
                </c:pt>
                <c:pt idx="1396" formatCode="#,##0.00">
                  <c:v>60672.160000000003</c:v>
                </c:pt>
                <c:pt idx="1397" formatCode="#,##0.00">
                  <c:v>60868.52</c:v>
                </c:pt>
                <c:pt idx="1398" formatCode="#,##0.00">
                  <c:v>61066.6</c:v>
                </c:pt>
                <c:pt idx="1399" formatCode="#,##0.00">
                  <c:v>61266</c:v>
                </c:pt>
                <c:pt idx="1400" formatCode="#,##0.00">
                  <c:v>61466.46</c:v>
                </c:pt>
                <c:pt idx="1401" formatCode="#,##0.00">
                  <c:v>61668.32</c:v>
                </c:pt>
                <c:pt idx="1402" formatCode="#,##0.00">
                  <c:v>61871.16</c:v>
                </c:pt>
                <c:pt idx="1403" formatCode="#,##0.00">
                  <c:v>62074.65</c:v>
                </c:pt>
                <c:pt idx="1404" formatCode="#,##0.00">
                  <c:v>62279.839999999997</c:v>
                </c:pt>
                <c:pt idx="1405" formatCode="#,##0.00">
                  <c:v>62486.57</c:v>
                </c:pt>
                <c:pt idx="1406" formatCode="#,##0.00">
                  <c:v>62694.28</c:v>
                </c:pt>
                <c:pt idx="1407" formatCode="#,##0.00">
                  <c:v>62903.05</c:v>
                </c:pt>
                <c:pt idx="1408" formatCode="#,##0.00">
                  <c:v>63112.67</c:v>
                </c:pt>
                <c:pt idx="1409" formatCode="#,##0.00">
                  <c:v>63323.37</c:v>
                </c:pt>
                <c:pt idx="1410" formatCode="#,##0.00">
                  <c:v>63535.29</c:v>
                </c:pt>
                <c:pt idx="1411" formatCode="#,##0.00">
                  <c:v>63748.56</c:v>
                </c:pt>
                <c:pt idx="1412" formatCode="#,##0.00">
                  <c:v>63962.78</c:v>
                </c:pt>
                <c:pt idx="1413" formatCode="#,##0.00">
                  <c:v>64177.69</c:v>
                </c:pt>
                <c:pt idx="1414" formatCode="#,##0.00">
                  <c:v>64393.94</c:v>
                </c:pt>
                <c:pt idx="1415" formatCode="#,##0.00">
                  <c:v>64610.69</c:v>
                </c:pt>
                <c:pt idx="1416" formatCode="#,##0.00">
                  <c:v>64828.33</c:v>
                </c:pt>
                <c:pt idx="1417" formatCode="#,##0.00">
                  <c:v>65046.77</c:v>
                </c:pt>
                <c:pt idx="1418" formatCode="#,##0.00">
                  <c:v>65266.23</c:v>
                </c:pt>
                <c:pt idx="1419" formatCode="#,##0.00">
                  <c:v>65487.01</c:v>
                </c:pt>
                <c:pt idx="1420" formatCode="#,##0.00">
                  <c:v>65708.899999999994</c:v>
                </c:pt>
                <c:pt idx="1421" formatCode="#,##0.00">
                  <c:v>65931.53</c:v>
                </c:pt>
                <c:pt idx="1422" formatCode="#,##0.00">
                  <c:v>66154.899999999994</c:v>
                </c:pt>
                <c:pt idx="1423" formatCode="#,##0.00">
                  <c:v>66379.22</c:v>
                </c:pt>
                <c:pt idx="1424" formatCode="#,##0.00">
                  <c:v>66604.38</c:v>
                </c:pt>
                <c:pt idx="1425" formatCode="#,##0.00">
                  <c:v>66830.09</c:v>
                </c:pt>
                <c:pt idx="1426" formatCode="#,##0.00">
                  <c:v>67057</c:v>
                </c:pt>
                <c:pt idx="1427" formatCode="#,##0.00">
                  <c:v>67284.92</c:v>
                </c:pt>
                <c:pt idx="1428" formatCode="#,##0.00">
                  <c:v>67513.2</c:v>
                </c:pt>
                <c:pt idx="1429" formatCode="#,##0.00">
                  <c:v>67742.210000000006</c:v>
                </c:pt>
                <c:pt idx="1430" formatCode="#,##0.00">
                  <c:v>67972.17</c:v>
                </c:pt>
                <c:pt idx="1431" formatCode="#,##0.00">
                  <c:v>68202.5</c:v>
                </c:pt>
                <c:pt idx="1432" formatCode="#,##0.00">
                  <c:v>68435.33</c:v>
                </c:pt>
                <c:pt idx="1433" formatCode="#,##0.00">
                  <c:v>68668.03</c:v>
                </c:pt>
                <c:pt idx="1434" formatCode="#,##0.00">
                  <c:v>68901.759999999995</c:v>
                </c:pt>
                <c:pt idx="1435" formatCode="#,##0.00">
                  <c:v>69136.3</c:v>
                </c:pt>
                <c:pt idx="1436" formatCode="#,##0.00">
                  <c:v>69371.38</c:v>
                </c:pt>
                <c:pt idx="1437" formatCode="#,##0.00">
                  <c:v>69606.98</c:v>
                </c:pt>
                <c:pt idx="1438" formatCode="#,##0.00">
                  <c:v>69843.64</c:v>
                </c:pt>
                <c:pt idx="1439" formatCode="#,##0.00">
                  <c:v>70080.55</c:v>
                </c:pt>
                <c:pt idx="1440" formatCode="#,##0.00">
                  <c:v>70318.77</c:v>
                </c:pt>
                <c:pt idx="1441" formatCode="#,##0.00">
                  <c:v>70557.149999999994</c:v>
                </c:pt>
                <c:pt idx="1442" formatCode="#,##0.00">
                  <c:v>70795.81</c:v>
                </c:pt>
                <c:pt idx="1443" formatCode="#,##0.00">
                  <c:v>71035.63</c:v>
                </c:pt>
                <c:pt idx="1444" formatCode="#,##0.00">
                  <c:v>71275.64</c:v>
                </c:pt>
                <c:pt idx="1445" formatCode="#,##0.00">
                  <c:v>71516.55</c:v>
                </c:pt>
                <c:pt idx="1446" formatCode="#,##0.00">
                  <c:v>71758.600000000006</c:v>
                </c:pt>
                <c:pt idx="1447" formatCode="#,##0.00">
                  <c:v>72001.22</c:v>
                </c:pt>
                <c:pt idx="1448" formatCode="#,##0.00">
                  <c:v>72244.44</c:v>
                </c:pt>
                <c:pt idx="1449" formatCode="#,##0.00">
                  <c:v>72487.94</c:v>
                </c:pt>
                <c:pt idx="1450" formatCode="#,##0.00">
                  <c:v>72732.34</c:v>
                </c:pt>
                <c:pt idx="1451" formatCode="#,##0.00">
                  <c:v>72977.52</c:v>
                </c:pt>
                <c:pt idx="1452" formatCode="#,##0.00">
                  <c:v>73223.05</c:v>
                </c:pt>
                <c:pt idx="1453" formatCode="#,##0.00">
                  <c:v>73469.84</c:v>
                </c:pt>
                <c:pt idx="1454" formatCode="#,##0.00">
                  <c:v>73717.399999999994</c:v>
                </c:pt>
                <c:pt idx="1455" formatCode="#,##0.00">
                  <c:v>73965.62</c:v>
                </c:pt>
                <c:pt idx="1456" formatCode="#,##0.00">
                  <c:v>74214.23</c:v>
                </c:pt>
                <c:pt idx="1457" formatCode="#,##0.00">
                  <c:v>74463.490000000005</c:v>
                </c:pt>
                <c:pt idx="1458" formatCode="#,##0.00">
                  <c:v>74713.119999999995</c:v>
                </c:pt>
                <c:pt idx="1459" formatCode="#,##0.00">
                  <c:v>74963.39</c:v>
                </c:pt>
                <c:pt idx="1460" formatCode="#,##0.00">
                  <c:v>75214.06</c:v>
                </c:pt>
                <c:pt idx="1461" formatCode="#,##0.00">
                  <c:v>75465.039999999994</c:v>
                </c:pt>
                <c:pt idx="1462" formatCode="#,##0.00">
                  <c:v>75716.23</c:v>
                </c:pt>
                <c:pt idx="1463" formatCode="#,##0.00">
                  <c:v>75967.87</c:v>
                </c:pt>
                <c:pt idx="1464" formatCode="#,##0.00">
                  <c:v>76220.179999999993</c:v>
                </c:pt>
                <c:pt idx="1465" formatCode="#,##0.00">
                  <c:v>76472.87</c:v>
                </c:pt>
                <c:pt idx="1466" formatCode="#,##0.00">
                  <c:v>76725.740000000005</c:v>
                </c:pt>
                <c:pt idx="1467" formatCode="#,##0.00">
                  <c:v>76979.23</c:v>
                </c:pt>
                <c:pt idx="1468" formatCode="#,##0.00">
                  <c:v>77233.440000000002</c:v>
                </c:pt>
                <c:pt idx="1469" formatCode="#,##0.00">
                  <c:v>77488.37</c:v>
                </c:pt>
                <c:pt idx="1470" formatCode="#,##0.00">
                  <c:v>77743.58</c:v>
                </c:pt>
                <c:pt idx="1471" formatCode="#,##0.00">
                  <c:v>77999.38</c:v>
                </c:pt>
                <c:pt idx="1472" formatCode="#,##0.00">
                  <c:v>78254.759999999995</c:v>
                </c:pt>
                <c:pt idx="1473" formatCode="#,##0.00">
                  <c:v>78510.16</c:v>
                </c:pt>
                <c:pt idx="1474" formatCode="#,##0.00">
                  <c:v>78766.350000000006</c:v>
                </c:pt>
                <c:pt idx="1475" formatCode="#,##0.00">
                  <c:v>79023.179999999993</c:v>
                </c:pt>
                <c:pt idx="1476" formatCode="#,##0.00">
                  <c:v>79280.08</c:v>
                </c:pt>
                <c:pt idx="1477" formatCode="#,##0.00">
                  <c:v>79538.009999999995</c:v>
                </c:pt>
                <c:pt idx="1478" formatCode="#,##0.00">
                  <c:v>79796.62</c:v>
                </c:pt>
                <c:pt idx="1479" formatCode="#,##0.00">
                  <c:v>80055.77</c:v>
                </c:pt>
                <c:pt idx="1480" formatCode="#,##0.00">
                  <c:v>80315.41</c:v>
                </c:pt>
                <c:pt idx="1481" formatCode="#,##0.00">
                  <c:v>80575.23</c:v>
                </c:pt>
                <c:pt idx="1482" formatCode="#,##0.00">
                  <c:v>80834.929999999993</c:v>
                </c:pt>
                <c:pt idx="1483" formatCode="#,##0.00">
                  <c:v>81058.53</c:v>
                </c:pt>
                <c:pt idx="1484" formatCode="#,##0.00">
                  <c:v>81337.83</c:v>
                </c:pt>
                <c:pt idx="1485" formatCode="#,##0.00">
                  <c:v>81604.03</c:v>
                </c:pt>
                <c:pt idx="1486" formatCode="#,##0.00">
                  <c:v>81866.62</c:v>
                </c:pt>
                <c:pt idx="1487" formatCode="#,##0.00">
                  <c:v>82128.399999999994</c:v>
                </c:pt>
                <c:pt idx="1488" formatCode="#,##0.00">
                  <c:v>82389.66</c:v>
                </c:pt>
                <c:pt idx="1489" formatCode="#,##0.00">
                  <c:v>82643.12</c:v>
                </c:pt>
                <c:pt idx="1490" formatCode="#,##0.00">
                  <c:v>82908.77</c:v>
                </c:pt>
                <c:pt idx="1491" formatCode="#,##0.00">
                  <c:v>83171.61</c:v>
                </c:pt>
                <c:pt idx="1492" formatCode="#,##0.00">
                  <c:v>83434.28</c:v>
                </c:pt>
                <c:pt idx="1493" formatCode="#,##0.00">
                  <c:v>83697.55</c:v>
                </c:pt>
                <c:pt idx="1494" formatCode="#,##0.00">
                  <c:v>83960.04</c:v>
                </c:pt>
                <c:pt idx="1495" formatCode="#,##0.00">
                  <c:v>84221.57</c:v>
                </c:pt>
                <c:pt idx="1496" formatCode="#,##0.00">
                  <c:v>84482.17</c:v>
                </c:pt>
                <c:pt idx="1497" formatCode="#,##0.00">
                  <c:v>84742.54</c:v>
                </c:pt>
                <c:pt idx="1498" formatCode="#,##0.00">
                  <c:v>85003.72</c:v>
                </c:pt>
                <c:pt idx="1499" formatCode="#,##0.00">
                  <c:v>85264.97</c:v>
                </c:pt>
                <c:pt idx="1500" formatCode="#,##0.00">
                  <c:v>85525.35</c:v>
                </c:pt>
                <c:pt idx="1501" formatCode="#,##0.00">
                  <c:v>85785.51</c:v>
                </c:pt>
                <c:pt idx="1502" formatCode="#,##0.00">
                  <c:v>86046.41</c:v>
                </c:pt>
                <c:pt idx="1503" formatCode="#,##0.00">
                  <c:v>86305.07</c:v>
                </c:pt>
                <c:pt idx="1504" formatCode="#,##0.00">
                  <c:v>86566.34</c:v>
                </c:pt>
                <c:pt idx="1505" formatCode="#,##0.00">
                  <c:v>86826.95</c:v>
                </c:pt>
                <c:pt idx="1506" formatCode="#,##0.00">
                  <c:v>87087.6</c:v>
                </c:pt>
                <c:pt idx="1507" formatCode="#,##0.00">
                  <c:v>87348.04</c:v>
                </c:pt>
                <c:pt idx="1508" formatCode="#,##0.00">
                  <c:v>87608.58</c:v>
                </c:pt>
                <c:pt idx="1509" formatCode="#,##0.00">
                  <c:v>87868.89</c:v>
                </c:pt>
                <c:pt idx="1510" formatCode="#,##0.00">
                  <c:v>88129.07</c:v>
                </c:pt>
                <c:pt idx="1511" formatCode="#,##0.00">
                  <c:v>88389.01</c:v>
                </c:pt>
                <c:pt idx="1512" formatCode="#,##0.00">
                  <c:v>88648.67</c:v>
                </c:pt>
                <c:pt idx="1513" formatCode="#,##0.00">
                  <c:v>88908.06</c:v>
                </c:pt>
                <c:pt idx="1514" formatCode="#,##0.00">
                  <c:v>89167.52</c:v>
                </c:pt>
                <c:pt idx="1515" formatCode="#,##0.00">
                  <c:v>89426.31</c:v>
                </c:pt>
                <c:pt idx="1516" formatCode="#,##0.00">
                  <c:v>89684.87</c:v>
                </c:pt>
                <c:pt idx="1517" formatCode="#,##0.00">
                  <c:v>89944.55</c:v>
                </c:pt>
                <c:pt idx="1518" formatCode="#,##0.00">
                  <c:v>90203.15</c:v>
                </c:pt>
                <c:pt idx="1519" formatCode="#,##0.00">
                  <c:v>90461.83</c:v>
                </c:pt>
                <c:pt idx="1520" formatCode="#,##0.00">
                  <c:v>90720.09</c:v>
                </c:pt>
                <c:pt idx="1521" formatCode="#,##0.00">
                  <c:v>90977</c:v>
                </c:pt>
                <c:pt idx="1522" formatCode="#,##0.00">
                  <c:v>91233.75</c:v>
                </c:pt>
                <c:pt idx="1523" formatCode="#,##0.00">
                  <c:v>91490.16</c:v>
                </c:pt>
                <c:pt idx="1524" formatCode="#,##0.00">
                  <c:v>91746.559999999998</c:v>
                </c:pt>
                <c:pt idx="1525" formatCode="#,##0.00">
                  <c:v>92003.1</c:v>
                </c:pt>
                <c:pt idx="1526" formatCode="#,##0.00">
                  <c:v>92259.12</c:v>
                </c:pt>
                <c:pt idx="1527" formatCode="#,##0.00">
                  <c:v>92514.72</c:v>
                </c:pt>
                <c:pt idx="1528" formatCode="#,##0.00">
                  <c:v>92770.2</c:v>
                </c:pt>
                <c:pt idx="1529" formatCode="#,##0.00">
                  <c:v>93025.23</c:v>
                </c:pt>
                <c:pt idx="1530" formatCode="#,##0.00">
                  <c:v>93280.16</c:v>
                </c:pt>
                <c:pt idx="1531" formatCode="#,##0.00">
                  <c:v>93535.15</c:v>
                </c:pt>
                <c:pt idx="1532" formatCode="#,##0.00">
                  <c:v>93788.31</c:v>
                </c:pt>
                <c:pt idx="1533" formatCode="#,##0.00">
                  <c:v>94038.59</c:v>
                </c:pt>
                <c:pt idx="1534" formatCode="#,##0.00">
                  <c:v>94289.27</c:v>
                </c:pt>
                <c:pt idx="1535" formatCode="#,##0.00">
                  <c:v>94540.34</c:v>
                </c:pt>
                <c:pt idx="1536" formatCode="#,##0.00">
                  <c:v>94791.09</c:v>
                </c:pt>
                <c:pt idx="1537" formatCode="#,##0.00">
                  <c:v>95041.46</c:v>
                </c:pt>
                <c:pt idx="1538" formatCode="#,##0.00">
                  <c:v>95291.07</c:v>
                </c:pt>
                <c:pt idx="1539" formatCode="#,##0.00">
                  <c:v>95537.09</c:v>
                </c:pt>
                <c:pt idx="1540" formatCode="#,##0.00">
                  <c:v>95787.18</c:v>
                </c:pt>
                <c:pt idx="1541" formatCode="#,##0.00">
                  <c:v>96034.66</c:v>
                </c:pt>
                <c:pt idx="1542" formatCode="#,##0.00">
                  <c:v>96281.4</c:v>
                </c:pt>
                <c:pt idx="1543" formatCode="#,##0.00">
                  <c:v>96527.17</c:v>
                </c:pt>
                <c:pt idx="1544" formatCode="#,##0.00">
                  <c:v>96772.479999999996</c:v>
                </c:pt>
                <c:pt idx="1545" formatCode="#,##0.00">
                  <c:v>97016.86</c:v>
                </c:pt>
                <c:pt idx="1546" formatCode="#,##0.00">
                  <c:v>97260.54</c:v>
                </c:pt>
                <c:pt idx="1547" formatCode="#,##0.00">
                  <c:v>97503.67</c:v>
                </c:pt>
                <c:pt idx="1548" formatCode="#,##0.00">
                  <c:v>97745.77</c:v>
                </c:pt>
                <c:pt idx="1549" formatCode="#,##0.00">
                  <c:v>97987.09</c:v>
                </c:pt>
                <c:pt idx="1550" formatCode="#,##0.00">
                  <c:v>98227.46</c:v>
                </c:pt>
                <c:pt idx="1551" formatCode="#,##0.00">
                  <c:v>98467.33</c:v>
                </c:pt>
                <c:pt idx="1552" formatCode="#,##0.00">
                  <c:v>98706.58</c:v>
                </c:pt>
                <c:pt idx="1553" formatCode="#,##0.00">
                  <c:v>98944.92</c:v>
                </c:pt>
                <c:pt idx="1554" formatCode="#,##0.00">
                  <c:v>99182.21</c:v>
                </c:pt>
                <c:pt idx="1555" formatCode="#,##0.00">
                  <c:v>99418.89</c:v>
                </c:pt>
                <c:pt idx="1556" formatCode="#,##0.00">
                  <c:v>99654.49</c:v>
                </c:pt>
                <c:pt idx="1557" formatCode="#,##0.00">
                  <c:v>99889.62</c:v>
                </c:pt>
                <c:pt idx="1558" formatCode="#,##0.00">
                  <c:v>100123.7</c:v>
                </c:pt>
                <c:pt idx="1559" formatCode="#,##0.00">
                  <c:v>100357.25</c:v>
                </c:pt>
                <c:pt idx="1560" formatCode="#,##0.00">
                  <c:v>100589.94</c:v>
                </c:pt>
                <c:pt idx="1561" formatCode="#,##0.00">
                  <c:v>100821.73</c:v>
                </c:pt>
                <c:pt idx="1562" formatCode="#,##0.00">
                  <c:v>101052.68</c:v>
                </c:pt>
                <c:pt idx="1563" formatCode="#,##0.00">
                  <c:v>101282.66</c:v>
                </c:pt>
                <c:pt idx="1564" formatCode="#,##0.00">
                  <c:v>101511.75</c:v>
                </c:pt>
                <c:pt idx="1565" formatCode="#,##0.00">
                  <c:v>101739.49</c:v>
                </c:pt>
                <c:pt idx="1566" formatCode="#,##0.00">
                  <c:v>101966.2</c:v>
                </c:pt>
                <c:pt idx="1567" formatCode="#,##0.00">
                  <c:v>102192.08</c:v>
                </c:pt>
                <c:pt idx="1568" formatCode="#,##0.00">
                  <c:v>102417.17</c:v>
                </c:pt>
                <c:pt idx="1569" formatCode="#,##0.00">
                  <c:v>102641.32</c:v>
                </c:pt>
                <c:pt idx="1570" formatCode="#,##0.00">
                  <c:v>102864.63</c:v>
                </c:pt>
                <c:pt idx="1571" formatCode="#,##0.00">
                  <c:v>103086.93</c:v>
                </c:pt>
                <c:pt idx="1572" formatCode="#,##0.00">
                  <c:v>103307.94</c:v>
                </c:pt>
                <c:pt idx="1573" formatCode="#,##0.00">
                  <c:v>103528.05</c:v>
                </c:pt>
                <c:pt idx="1574" formatCode="#,##0.00">
                  <c:v>103747.09</c:v>
                </c:pt>
                <c:pt idx="1575" formatCode="#,##0.00">
                  <c:v>103965.02</c:v>
                </c:pt>
                <c:pt idx="1576" formatCode="#,##0.00">
                  <c:v>104182.02</c:v>
                </c:pt>
                <c:pt idx="1577" formatCode="#,##0.00">
                  <c:v>104398.01</c:v>
                </c:pt>
                <c:pt idx="1578" formatCode="#,##0.00">
                  <c:v>104612.46</c:v>
                </c:pt>
                <c:pt idx="1579" formatCode="#,##0.00">
                  <c:v>104826.23</c:v>
                </c:pt>
                <c:pt idx="1580" formatCode="#,##0.00">
                  <c:v>105038.66</c:v>
                </c:pt>
                <c:pt idx="1581" formatCode="#,##0.00">
                  <c:v>105249.99</c:v>
                </c:pt>
                <c:pt idx="1582" formatCode="#,##0.00">
                  <c:v>105459.98</c:v>
                </c:pt>
                <c:pt idx="1583" formatCode="#,##0.00">
                  <c:v>105668.89</c:v>
                </c:pt>
                <c:pt idx="1584" formatCode="#,##0.00">
                  <c:v>105876.62</c:v>
                </c:pt>
                <c:pt idx="1585" formatCode="#,##0.00">
                  <c:v>106083.55</c:v>
                </c:pt>
                <c:pt idx="1586" formatCode="#,##0.00">
                  <c:v>106289.64</c:v>
                </c:pt>
                <c:pt idx="1587" formatCode="#,##0.00">
                  <c:v>106494.66</c:v>
                </c:pt>
                <c:pt idx="1588" formatCode="#,##0.00">
                  <c:v>106698.11</c:v>
                </c:pt>
                <c:pt idx="1589" formatCode="#,##0.00">
                  <c:v>106900.69</c:v>
                </c:pt>
                <c:pt idx="1590" formatCode="#,##0.00">
                  <c:v>107101.92</c:v>
                </c:pt>
                <c:pt idx="1591" formatCode="#,##0.00">
                  <c:v>107302.31</c:v>
                </c:pt>
                <c:pt idx="1592" formatCode="#,##0.00">
                  <c:v>107501.52</c:v>
                </c:pt>
                <c:pt idx="1593" formatCode="#,##0.00">
                  <c:v>107699.65</c:v>
                </c:pt>
                <c:pt idx="1594" formatCode="#,##0.00">
                  <c:v>107896.73</c:v>
                </c:pt>
                <c:pt idx="1595" formatCode="#,##0.00">
                  <c:v>108092.66</c:v>
                </c:pt>
                <c:pt idx="1596" formatCode="#,##0.00">
                  <c:v>108287.64</c:v>
                </c:pt>
                <c:pt idx="1597" formatCode="#,##0.00">
                  <c:v>108481.67</c:v>
                </c:pt>
                <c:pt idx="1598" formatCode="#,##0.00">
                  <c:v>108674.48</c:v>
                </c:pt>
                <c:pt idx="1599" formatCode="#,##0.00">
                  <c:v>108864.88</c:v>
                </c:pt>
                <c:pt idx="1600" formatCode="#,##0.00">
                  <c:v>109055.78</c:v>
                </c:pt>
                <c:pt idx="1601" formatCode="#,##0.00">
                  <c:v>109244.94</c:v>
                </c:pt>
                <c:pt idx="1602" formatCode="#,##0.00">
                  <c:v>109432.7</c:v>
                </c:pt>
                <c:pt idx="1603" formatCode="#,##0.00">
                  <c:v>109618.95</c:v>
                </c:pt>
                <c:pt idx="1604" formatCode="#,##0.00">
                  <c:v>109803.8</c:v>
                </c:pt>
                <c:pt idx="1605" formatCode="#,##0.00">
                  <c:v>109987.67</c:v>
                </c:pt>
                <c:pt idx="1606" formatCode="#,##0.00">
                  <c:v>110169.3</c:v>
                </c:pt>
                <c:pt idx="1607" formatCode="#,##0.00">
                  <c:v>110351.3</c:v>
                </c:pt>
                <c:pt idx="1608" formatCode="#,##0.00">
                  <c:v>110531.74</c:v>
                </c:pt>
                <c:pt idx="1609" formatCode="#,##0.00">
                  <c:v>110710.63</c:v>
                </c:pt>
                <c:pt idx="1610" formatCode="#,##0.00">
                  <c:v>110888.23</c:v>
                </c:pt>
                <c:pt idx="1611" formatCode="#,##0.00">
                  <c:v>111064.62</c:v>
                </c:pt>
                <c:pt idx="1612" formatCode="#,##0.00">
                  <c:v>111239.61</c:v>
                </c:pt>
                <c:pt idx="1613" formatCode="#,##0.00">
                  <c:v>111413.34</c:v>
                </c:pt>
                <c:pt idx="1614" formatCode="#,##0.00">
                  <c:v>111586.09</c:v>
                </c:pt>
                <c:pt idx="1615" formatCode="#,##0.00">
                  <c:v>111757.44</c:v>
                </c:pt>
                <c:pt idx="1616" formatCode="#,##0.00">
                  <c:v>111927.73</c:v>
                </c:pt>
                <c:pt idx="1617" formatCode="#,##0.00">
                  <c:v>112097.05</c:v>
                </c:pt>
                <c:pt idx="1618" formatCode="#,##0.00">
                  <c:v>112265.16</c:v>
                </c:pt>
                <c:pt idx="1619" formatCode="#,##0.00">
                  <c:v>112431.67999999999</c:v>
                </c:pt>
                <c:pt idx="1620" formatCode="#,##0.00">
                  <c:v>112597.03</c:v>
                </c:pt>
                <c:pt idx="1621" formatCode="#,##0.00">
                  <c:v>112761.23</c:v>
                </c:pt>
                <c:pt idx="1622" formatCode="#,##0.00">
                  <c:v>112924.09</c:v>
                </c:pt>
                <c:pt idx="1623" formatCode="#,##0.00">
                  <c:v>113085.73</c:v>
                </c:pt>
                <c:pt idx="1624" formatCode="#,##0.00">
                  <c:v>113246.26</c:v>
                </c:pt>
                <c:pt idx="1625" formatCode="#,##0.00">
                  <c:v>113405.67</c:v>
                </c:pt>
                <c:pt idx="1626" formatCode="#,##0.00">
                  <c:v>113564.16</c:v>
                </c:pt>
                <c:pt idx="1627" formatCode="#,##0.00">
                  <c:v>113721.35</c:v>
                </c:pt>
                <c:pt idx="1628" formatCode="#,##0.00">
                  <c:v>113877.61</c:v>
                </c:pt>
                <c:pt idx="1629" formatCode="#,##0.00">
                  <c:v>114032.76</c:v>
                </c:pt>
                <c:pt idx="1630" formatCode="#,##0.00">
                  <c:v>114187.04</c:v>
                </c:pt>
                <c:pt idx="1631" formatCode="#,##0.00">
                  <c:v>114340.13</c:v>
                </c:pt>
                <c:pt idx="1632" formatCode="#,##0.00">
                  <c:v>114491.68</c:v>
                </c:pt>
                <c:pt idx="1633" formatCode="#,##0.00">
                  <c:v>114641.25</c:v>
                </c:pt>
                <c:pt idx="1634" formatCode="#,##0.00">
                  <c:v>114788.37</c:v>
                </c:pt>
                <c:pt idx="1635" formatCode="#,##0.00">
                  <c:v>114933.34</c:v>
                </c:pt>
                <c:pt idx="1636" formatCode="#,##0.00">
                  <c:v>115077.11</c:v>
                </c:pt>
                <c:pt idx="1637" formatCode="#,##0.00">
                  <c:v>115219.88</c:v>
                </c:pt>
                <c:pt idx="1638" formatCode="#,##0.00">
                  <c:v>115361.62</c:v>
                </c:pt>
                <c:pt idx="1639" formatCode="#,##0.00">
                  <c:v>115502.18</c:v>
                </c:pt>
                <c:pt idx="1640" formatCode="#,##0.00">
                  <c:v>115641.55</c:v>
                </c:pt>
                <c:pt idx="1641" formatCode="#,##0.00">
                  <c:v>115779.86</c:v>
                </c:pt>
                <c:pt idx="1642" formatCode="#,##0.00">
                  <c:v>115916.76</c:v>
                </c:pt>
                <c:pt idx="1643" formatCode="#,##0.00">
                  <c:v>116052.23</c:v>
                </c:pt>
                <c:pt idx="1644" formatCode="#,##0.00">
                  <c:v>116186.37</c:v>
                </c:pt>
                <c:pt idx="1645" formatCode="#,##0.00">
                  <c:v>116319.23</c:v>
                </c:pt>
                <c:pt idx="1646" formatCode="#,##0.00">
                  <c:v>116450.81</c:v>
                </c:pt>
                <c:pt idx="1647" formatCode="#,##0.00">
                  <c:v>116581.12</c:v>
                </c:pt>
                <c:pt idx="1648" formatCode="#,##0.00">
                  <c:v>116710.12</c:v>
                </c:pt>
                <c:pt idx="1649" formatCode="#,##0.00">
                  <c:v>116837.77</c:v>
                </c:pt>
                <c:pt idx="1650" formatCode="#,##0.00">
                  <c:v>116964.21</c:v>
                </c:pt>
                <c:pt idx="1651" formatCode="#,##0.00">
                  <c:v>117089.34</c:v>
                </c:pt>
                <c:pt idx="1652" formatCode="#,##0.00">
                  <c:v>117213.15</c:v>
                </c:pt>
                <c:pt idx="1653" formatCode="#,##0.00">
                  <c:v>117335.69</c:v>
                </c:pt>
                <c:pt idx="1654" formatCode="#,##0.00">
                  <c:v>117456.89</c:v>
                </c:pt>
                <c:pt idx="1655" formatCode="#,##0.00">
                  <c:v>117576.83</c:v>
                </c:pt>
                <c:pt idx="1656" formatCode="#,##0.00">
                  <c:v>117695.38</c:v>
                </c:pt>
                <c:pt idx="1657" formatCode="#,##0.00">
                  <c:v>117812.68</c:v>
                </c:pt>
                <c:pt idx="1658" formatCode="#,##0.00">
                  <c:v>117928.79</c:v>
                </c:pt>
                <c:pt idx="1659" formatCode="#,##0.00">
                  <c:v>118043.65</c:v>
                </c:pt>
                <c:pt idx="1660" formatCode="#,##0.00">
                  <c:v>118157.2</c:v>
                </c:pt>
                <c:pt idx="1661" formatCode="#,##0.00">
                  <c:v>118269.52</c:v>
                </c:pt>
                <c:pt idx="1662" formatCode="#,##0.00">
                  <c:v>118380.55</c:v>
                </c:pt>
                <c:pt idx="1663" formatCode="#,##0.00">
                  <c:v>118490.24000000001</c:v>
                </c:pt>
                <c:pt idx="1664" formatCode="#,##0.00">
                  <c:v>118598.73</c:v>
                </c:pt>
                <c:pt idx="1665" formatCode="#,##0.00">
                  <c:v>118705.93</c:v>
                </c:pt>
                <c:pt idx="1666" formatCode="#,##0.00">
                  <c:v>118811.81</c:v>
                </c:pt>
                <c:pt idx="1667" formatCode="#,##0.00">
                  <c:v>118916.51</c:v>
                </c:pt>
                <c:pt idx="1668" formatCode="#,##0.00">
                  <c:v>119019.93</c:v>
                </c:pt>
                <c:pt idx="1669" formatCode="#,##0.00">
                  <c:v>119122.02</c:v>
                </c:pt>
                <c:pt idx="1670" formatCode="#,##0.00">
                  <c:v>119222.81</c:v>
                </c:pt>
                <c:pt idx="1671" formatCode="#,##0.00">
                  <c:v>119322.4</c:v>
                </c:pt>
                <c:pt idx="1672" formatCode="#,##0.00">
                  <c:v>119420.7</c:v>
                </c:pt>
                <c:pt idx="1673" formatCode="#,##0.00">
                  <c:v>119517.72</c:v>
                </c:pt>
                <c:pt idx="1674" formatCode="#,##0.00">
                  <c:v>119613.46</c:v>
                </c:pt>
                <c:pt idx="1675" formatCode="#,##0.00">
                  <c:v>119707.89</c:v>
                </c:pt>
                <c:pt idx="1676" formatCode="#,##0.00">
                  <c:v>119801.13</c:v>
                </c:pt>
                <c:pt idx="1677" formatCode="#,##0.00">
                  <c:v>119893.04</c:v>
                </c:pt>
                <c:pt idx="1678" formatCode="#,##0.00">
                  <c:v>119983.67999999999</c:v>
                </c:pt>
                <c:pt idx="1679" formatCode="#,##0.00">
                  <c:v>120073.14</c:v>
                </c:pt>
                <c:pt idx="1680" formatCode="#,##0.00">
                  <c:v>120161.35</c:v>
                </c:pt>
                <c:pt idx="1681" formatCode="#,##0.00">
                  <c:v>120248.27</c:v>
                </c:pt>
                <c:pt idx="1682" formatCode="#,##0.00">
                  <c:v>120333.98</c:v>
                </c:pt>
                <c:pt idx="1683" formatCode="#,##0.00">
                  <c:v>120418.52</c:v>
                </c:pt>
                <c:pt idx="1684" formatCode="#,##0.00">
                  <c:v>120501.66</c:v>
                </c:pt>
                <c:pt idx="1685" formatCode="#,##0.00">
                  <c:v>120583.58</c:v>
                </c:pt>
                <c:pt idx="1686" formatCode="#,##0.00">
                  <c:v>120664.17</c:v>
                </c:pt>
                <c:pt idx="1687" formatCode="#,##0.00">
                  <c:v>120743.57</c:v>
                </c:pt>
                <c:pt idx="1688" formatCode="#,##0.00">
                  <c:v>120821.74</c:v>
                </c:pt>
                <c:pt idx="1689" formatCode="#,##0.00">
                  <c:v>120898.73</c:v>
                </c:pt>
                <c:pt idx="1690" formatCode="#,##0.00">
                  <c:v>120974.62</c:v>
                </c:pt>
                <c:pt idx="1691" formatCode="#,##0.00">
                  <c:v>121049.13</c:v>
                </c:pt>
                <c:pt idx="1692" formatCode="#,##0.00">
                  <c:v>121122.61</c:v>
                </c:pt>
                <c:pt idx="1693" formatCode="#,##0.00">
                  <c:v>121194.83</c:v>
                </c:pt>
                <c:pt idx="1694" formatCode="#,##0.00">
                  <c:v>121265.77</c:v>
                </c:pt>
                <c:pt idx="1695" formatCode="#,##0.00">
                  <c:v>121335.48</c:v>
                </c:pt>
                <c:pt idx="1696" formatCode="#,##0.00">
                  <c:v>121404</c:v>
                </c:pt>
                <c:pt idx="1697" formatCode="#,##0.00">
                  <c:v>121471.27</c:v>
                </c:pt>
                <c:pt idx="1698" formatCode="#,##0.00">
                  <c:v>121537.2</c:v>
                </c:pt>
                <c:pt idx="1699" formatCode="#,##0.00">
                  <c:v>121602.01</c:v>
                </c:pt>
                <c:pt idx="1700" formatCode="#,##0.00">
                  <c:v>121665.52</c:v>
                </c:pt>
                <c:pt idx="1701" formatCode="#,##0.00">
                  <c:v>121727.88</c:v>
                </c:pt>
                <c:pt idx="1702" formatCode="#,##0.00">
                  <c:v>121788.98</c:v>
                </c:pt>
                <c:pt idx="1703" formatCode="#,##0.00">
                  <c:v>121848.77</c:v>
                </c:pt>
                <c:pt idx="1704" formatCode="#,##0.00">
                  <c:v>121907.39</c:v>
                </c:pt>
                <c:pt idx="1705" formatCode="#,##0.00">
                  <c:v>121964.86</c:v>
                </c:pt>
                <c:pt idx="1706" formatCode="#,##0.00">
                  <c:v>122021.06</c:v>
                </c:pt>
                <c:pt idx="1707" formatCode="#,##0.00">
                  <c:v>122076.1</c:v>
                </c:pt>
                <c:pt idx="1708" formatCode="#,##0.00">
                  <c:v>122129.92</c:v>
                </c:pt>
                <c:pt idx="1709" formatCode="#,##0.00">
                  <c:v>122182.55</c:v>
                </c:pt>
                <c:pt idx="1710" formatCode="#,##0.00">
                  <c:v>122233.98</c:v>
                </c:pt>
                <c:pt idx="1711" formatCode="#,##0.00">
                  <c:v>122284.16</c:v>
                </c:pt>
                <c:pt idx="1712" formatCode="#,##0.00">
                  <c:v>122333.23</c:v>
                </c:pt>
                <c:pt idx="1713" formatCode="#,##0.00">
                  <c:v>122381.11</c:v>
                </c:pt>
                <c:pt idx="1714" formatCode="#,##0.00">
                  <c:v>122427.88</c:v>
                </c:pt>
                <c:pt idx="1715" formatCode="#,##0.00">
                  <c:v>122473.41</c:v>
                </c:pt>
                <c:pt idx="1716" formatCode="#,##0.00">
                  <c:v>122517.82</c:v>
                </c:pt>
                <c:pt idx="1717" formatCode="#,##0.00">
                  <c:v>122561.1</c:v>
                </c:pt>
                <c:pt idx="1718" formatCode="#,##0.00">
                  <c:v>122603.3</c:v>
                </c:pt>
                <c:pt idx="1719" formatCode="#,##0.00">
                  <c:v>122644.35</c:v>
                </c:pt>
                <c:pt idx="1720" formatCode="#,##0.00">
                  <c:v>122684.15</c:v>
                </c:pt>
                <c:pt idx="1721" formatCode="#,##0.00">
                  <c:v>122722.56</c:v>
                </c:pt>
                <c:pt idx="1722" formatCode="#,##0.00">
                  <c:v>122759.78</c:v>
                </c:pt>
                <c:pt idx="1723" formatCode="#,##0.00">
                  <c:v>122795.9</c:v>
                </c:pt>
                <c:pt idx="1724" formatCode="#,##0.00">
                  <c:v>122830.95</c:v>
                </c:pt>
                <c:pt idx="1725" formatCode="#,##0.00">
                  <c:v>122864.87</c:v>
                </c:pt>
                <c:pt idx="1726" formatCode="#,##0.00">
                  <c:v>122897.69</c:v>
                </c:pt>
                <c:pt idx="1727" formatCode="#,##0.00">
                  <c:v>122929.4</c:v>
                </c:pt>
                <c:pt idx="1728" formatCode="#,##0.00">
                  <c:v>122959.91</c:v>
                </c:pt>
                <c:pt idx="1729" formatCode="#,##0.00">
                  <c:v>122989.4</c:v>
                </c:pt>
                <c:pt idx="1730" formatCode="#,##0.00">
                  <c:v>123017.79</c:v>
                </c:pt>
                <c:pt idx="1731" formatCode="#,##0.00">
                  <c:v>123045.01</c:v>
                </c:pt>
                <c:pt idx="1732" formatCode="#,##0.00">
                  <c:v>123071.16</c:v>
                </c:pt>
                <c:pt idx="1733" formatCode="#,##0.00">
                  <c:v>123096.2</c:v>
                </c:pt>
                <c:pt idx="1734" formatCode="#,##0.00">
                  <c:v>123120.15</c:v>
                </c:pt>
                <c:pt idx="1735" formatCode="#,##0.00">
                  <c:v>123143.02</c:v>
                </c:pt>
                <c:pt idx="1736" formatCode="#,##0.00">
                  <c:v>123164.84</c:v>
                </c:pt>
                <c:pt idx="1737" formatCode="#,##0.00">
                  <c:v>123185.56</c:v>
                </c:pt>
                <c:pt idx="1738" formatCode="#,##0.00">
                  <c:v>123205.23</c:v>
                </c:pt>
                <c:pt idx="1739" formatCode="#,##0.00">
                  <c:v>123223.86</c:v>
                </c:pt>
                <c:pt idx="1740" formatCode="#,##0.00">
                  <c:v>123241.34</c:v>
                </c:pt>
                <c:pt idx="1741" formatCode="#,##0.00">
                  <c:v>123257.85</c:v>
                </c:pt>
                <c:pt idx="1742" formatCode="#,##0.00">
                  <c:v>123273.31</c:v>
                </c:pt>
                <c:pt idx="1743" formatCode="#,##0.00">
                  <c:v>123287.76</c:v>
                </c:pt>
                <c:pt idx="1744" formatCode="#,##0.00">
                  <c:v>123301.15</c:v>
                </c:pt>
                <c:pt idx="1745" formatCode="#,##0.00">
                  <c:v>123313.5</c:v>
                </c:pt>
                <c:pt idx="1746" formatCode="#,##0.00">
                  <c:v>123324.8</c:v>
                </c:pt>
                <c:pt idx="1747" formatCode="#,##0.00">
                  <c:v>123335.13</c:v>
                </c:pt>
                <c:pt idx="1748" formatCode="#,##0.00">
                  <c:v>123344.4</c:v>
                </c:pt>
                <c:pt idx="1749" formatCode="#,##0.00">
                  <c:v>123352.67</c:v>
                </c:pt>
                <c:pt idx="1750" formatCode="#,##0.00">
                  <c:v>123359.73</c:v>
                </c:pt>
                <c:pt idx="1751" formatCode="#,##0.00">
                  <c:v>123366.06</c:v>
                </c:pt>
                <c:pt idx="1752" formatCode="#,##0.00">
                  <c:v>123371.48</c:v>
                </c:pt>
                <c:pt idx="1753" formatCode="#,##0.00">
                  <c:v>123375.86</c:v>
                </c:pt>
                <c:pt idx="1754" formatCode="#,##0.00">
                  <c:v>123379.34</c:v>
                </c:pt>
                <c:pt idx="1755" formatCode="#,##0.00">
                  <c:v>123381.74</c:v>
                </c:pt>
                <c:pt idx="1756" formatCode="#,##0.00">
                  <c:v>123383.2</c:v>
                </c:pt>
                <c:pt idx="1757" formatCode="#,##0.00">
                  <c:v>123383.62</c:v>
                </c:pt>
                <c:pt idx="1758" formatCode="#,##0.00">
                  <c:v>123383.1</c:v>
                </c:pt>
                <c:pt idx="1759" formatCode="#,##0.00">
                  <c:v>123381.64</c:v>
                </c:pt>
                <c:pt idx="1760" formatCode="#,##0.00">
                  <c:v>123379.22</c:v>
                </c:pt>
                <c:pt idx="1761" formatCode="#,##0.00">
                  <c:v>123375.88</c:v>
                </c:pt>
                <c:pt idx="1762" formatCode="#,##0.00">
                  <c:v>123371.69</c:v>
                </c:pt>
                <c:pt idx="1763" formatCode="#,##0.00">
                  <c:v>123366.48</c:v>
                </c:pt>
                <c:pt idx="1764" formatCode="#,##0.00">
                  <c:v>123360.45</c:v>
                </c:pt>
                <c:pt idx="1765" formatCode="#,##0.00">
                  <c:v>123353.47</c:v>
                </c:pt>
                <c:pt idx="1766" formatCode="#,##0.00">
                  <c:v>123345.62</c:v>
                </c:pt>
                <c:pt idx="1767" formatCode="#,##0.00">
                  <c:v>123336.83</c:v>
                </c:pt>
                <c:pt idx="1768" formatCode="#,##0.00">
                  <c:v>123327.18</c:v>
                </c:pt>
                <c:pt idx="1769" formatCode="#,##0.00">
                  <c:v>123316.63</c:v>
                </c:pt>
                <c:pt idx="1770" formatCode="#,##0.00">
                  <c:v>123305.16</c:v>
                </c:pt>
                <c:pt idx="1771" formatCode="#,##0.00">
                  <c:v>123292.91</c:v>
                </c:pt>
                <c:pt idx="1772" formatCode="#,##0.00">
                  <c:v>123279.75</c:v>
                </c:pt>
                <c:pt idx="1773" formatCode="#,##0.00">
                  <c:v>123265.8</c:v>
                </c:pt>
                <c:pt idx="1774" formatCode="#,##0.00">
                  <c:v>123250.9</c:v>
                </c:pt>
                <c:pt idx="1775" formatCode="#,##0.00">
                  <c:v>123235.25</c:v>
                </c:pt>
                <c:pt idx="1776" formatCode="#,##0.00">
                  <c:v>123218.73</c:v>
                </c:pt>
                <c:pt idx="1777" formatCode="#,##0.00">
                  <c:v>123201.34</c:v>
                </c:pt>
                <c:pt idx="1778" formatCode="#,##0.00">
                  <c:v>123183.2</c:v>
                </c:pt>
                <c:pt idx="1779" formatCode="#,##0.00">
                  <c:v>123164.16</c:v>
                </c:pt>
                <c:pt idx="1780" formatCode="#,##0.00">
                  <c:v>123144.28</c:v>
                </c:pt>
                <c:pt idx="1781" formatCode="#,##0.00">
                  <c:v>123123.65</c:v>
                </c:pt>
                <c:pt idx="1782" formatCode="#,##0.00">
                  <c:v>123102.16</c:v>
                </c:pt>
                <c:pt idx="1783" formatCode="#,##0.00">
                  <c:v>123080.12</c:v>
                </c:pt>
                <c:pt idx="1784" formatCode="#,##0.00">
                  <c:v>123056.95</c:v>
                </c:pt>
                <c:pt idx="1785" formatCode="#,##0.00">
                  <c:v>123033.02</c:v>
                </c:pt>
                <c:pt idx="1786" formatCode="#,##0.00">
                  <c:v>123008.34</c:v>
                </c:pt>
                <c:pt idx="1787" formatCode="#,##0.00">
                  <c:v>122982.91</c:v>
                </c:pt>
                <c:pt idx="1788" formatCode="#,##0.00">
                  <c:v>122956.73</c:v>
                </c:pt>
                <c:pt idx="1789" formatCode="#,##0.00">
                  <c:v>122929.77</c:v>
                </c:pt>
                <c:pt idx="1790" formatCode="#,##0.00">
                  <c:v>122902.05</c:v>
                </c:pt>
                <c:pt idx="1791" formatCode="#,##0.00">
                  <c:v>122873.59</c:v>
                </c:pt>
                <c:pt idx="1792" formatCode="#,##0.00">
                  <c:v>122844.41</c:v>
                </c:pt>
                <c:pt idx="1793" formatCode="#,##0.00">
                  <c:v>122814.44</c:v>
                </c:pt>
                <c:pt idx="1794" formatCode="#,##0.00">
                  <c:v>122783.73</c:v>
                </c:pt>
                <c:pt idx="1795" formatCode="#,##0.00">
                  <c:v>122752.33</c:v>
                </c:pt>
                <c:pt idx="1796" formatCode="#,##0.00">
                  <c:v>122720.16</c:v>
                </c:pt>
                <c:pt idx="1797" formatCode="#,##0.00">
                  <c:v>122687.32</c:v>
                </c:pt>
                <c:pt idx="1798" formatCode="#,##0.00">
                  <c:v>122653.75</c:v>
                </c:pt>
                <c:pt idx="1799" formatCode="#,##0.00">
                  <c:v>122619.51</c:v>
                </c:pt>
                <c:pt idx="1800" formatCode="#,##0.00">
                  <c:v>122584.54</c:v>
                </c:pt>
                <c:pt idx="1801" formatCode="#,##0.00">
                  <c:v>122548.88</c:v>
                </c:pt>
                <c:pt idx="1802" formatCode="#,##0.00">
                  <c:v>122512.48</c:v>
                </c:pt>
                <c:pt idx="1803" formatCode="#,##0.00">
                  <c:v>122475.46</c:v>
                </c:pt>
                <c:pt idx="1804" formatCode="#,##0.00">
                  <c:v>122437.75999999999</c:v>
                </c:pt>
                <c:pt idx="1805" formatCode="#,##0.00">
                  <c:v>122399.4</c:v>
                </c:pt>
                <c:pt idx="1806" formatCode="#,##0.00">
                  <c:v>122360.29</c:v>
                </c:pt>
                <c:pt idx="1807" formatCode="#,##0.00">
                  <c:v>122320.59</c:v>
                </c:pt>
                <c:pt idx="1808" formatCode="#,##0.00">
                  <c:v>122280.18</c:v>
                </c:pt>
                <c:pt idx="1809" formatCode="#,##0.00">
                  <c:v>122239.15</c:v>
                </c:pt>
                <c:pt idx="1810" formatCode="#,##0.00">
                  <c:v>122197.52</c:v>
                </c:pt>
                <c:pt idx="1811" formatCode="#,##0.00">
                  <c:v>122155.2</c:v>
                </c:pt>
                <c:pt idx="1812" formatCode="#,##0.00">
                  <c:v>122112.23</c:v>
                </c:pt>
                <c:pt idx="1813" formatCode="#,##0.00">
                  <c:v>122068.65</c:v>
                </c:pt>
                <c:pt idx="1814" formatCode="#,##0.00">
                  <c:v>122024.44</c:v>
                </c:pt>
                <c:pt idx="1815" formatCode="#,##0.00">
                  <c:v>121979.63</c:v>
                </c:pt>
                <c:pt idx="1816" formatCode="#,##0.00">
                  <c:v>121934.11</c:v>
                </c:pt>
                <c:pt idx="1817" formatCode="#,##0.00">
                  <c:v>121888.02</c:v>
                </c:pt>
                <c:pt idx="1818" formatCode="#,##0.00">
                  <c:v>121841.38</c:v>
                </c:pt>
                <c:pt idx="1819" formatCode="#,##0.00">
                  <c:v>121794.12</c:v>
                </c:pt>
                <c:pt idx="1820" formatCode="#,##0.00">
                  <c:v>121746.26</c:v>
                </c:pt>
                <c:pt idx="1821" formatCode="#,##0.00">
                  <c:v>121697.81</c:v>
                </c:pt>
                <c:pt idx="1822" formatCode="#,##0.00">
                  <c:v>121648.72</c:v>
                </c:pt>
                <c:pt idx="1823" formatCode="#,##0.00">
                  <c:v>121599.14</c:v>
                </c:pt>
                <c:pt idx="1824" formatCode="#,##0.00">
                  <c:v>121548.95</c:v>
                </c:pt>
                <c:pt idx="1825" formatCode="#,##0.00">
                  <c:v>121498.27</c:v>
                </c:pt>
                <c:pt idx="1826" formatCode="#,##0.00">
                  <c:v>121446.99</c:v>
                </c:pt>
                <c:pt idx="1827" formatCode="#,##0.00">
                  <c:v>121395.16</c:v>
                </c:pt>
                <c:pt idx="1828" formatCode="#,##0.00">
                  <c:v>121342.73</c:v>
                </c:pt>
                <c:pt idx="1829" formatCode="#,##0.00">
                  <c:v>121289.77</c:v>
                </c:pt>
                <c:pt idx="1830" formatCode="#,##0.00">
                  <c:v>121236.32</c:v>
                </c:pt>
                <c:pt idx="1831" formatCode="#,##0.00">
                  <c:v>121182.32</c:v>
                </c:pt>
                <c:pt idx="1832" formatCode="#,##0.00">
                  <c:v>121127.85</c:v>
                </c:pt>
                <c:pt idx="1833" formatCode="#,##0.00">
                  <c:v>121072.85</c:v>
                </c:pt>
                <c:pt idx="1834" formatCode="#,##0.00">
                  <c:v>121017.32</c:v>
                </c:pt>
                <c:pt idx="1835" formatCode="#,##0.00">
                  <c:v>120961.34</c:v>
                </c:pt>
                <c:pt idx="1836" formatCode="#,##0.00">
                  <c:v>120904.72</c:v>
                </c:pt>
                <c:pt idx="1837" formatCode="#,##0.00">
                  <c:v>120847.6</c:v>
                </c:pt>
                <c:pt idx="1838" formatCode="#,##0.00">
                  <c:v>120789.91</c:v>
                </c:pt>
                <c:pt idx="1839" formatCode="#,##0.00">
                  <c:v>120731.7</c:v>
                </c:pt>
                <c:pt idx="1840" formatCode="#,##0.00">
                  <c:v>120673.12</c:v>
                </c:pt>
                <c:pt idx="1841" formatCode="#,##0.00">
                  <c:v>120614.03</c:v>
                </c:pt>
                <c:pt idx="1842" formatCode="#,##0.00">
                  <c:v>120554.44</c:v>
                </c:pt>
                <c:pt idx="1843" formatCode="#,##0.00">
                  <c:v>120494.38</c:v>
                </c:pt>
                <c:pt idx="1844" formatCode="#,##0.00">
                  <c:v>120433.85</c:v>
                </c:pt>
                <c:pt idx="1845" formatCode="#,##0.00">
                  <c:v>120372.88</c:v>
                </c:pt>
                <c:pt idx="1846" formatCode="#,##0.00">
                  <c:v>120311.44</c:v>
                </c:pt>
                <c:pt idx="1847" formatCode="#,##0.00">
                  <c:v>120249.52</c:v>
                </c:pt>
                <c:pt idx="1848" formatCode="#,##0.00">
                  <c:v>120187.15</c:v>
                </c:pt>
                <c:pt idx="1849" formatCode="#,##0.00">
                  <c:v>120124.37</c:v>
                </c:pt>
                <c:pt idx="1850" formatCode="#,##0.00">
                  <c:v>120061.2</c:v>
                </c:pt>
                <c:pt idx="1851" formatCode="#,##0.00">
                  <c:v>119997.49</c:v>
                </c:pt>
                <c:pt idx="1852" formatCode="#,##0.00">
                  <c:v>119933.45</c:v>
                </c:pt>
                <c:pt idx="1853" formatCode="#,##0.00">
                  <c:v>119868.9</c:v>
                </c:pt>
                <c:pt idx="1854" formatCode="#,##0.00">
                  <c:v>119803.98</c:v>
                </c:pt>
                <c:pt idx="1855" formatCode="#,##0.00">
                  <c:v>119738.62</c:v>
                </c:pt>
                <c:pt idx="1856" formatCode="#,##0.00">
                  <c:v>119672.99</c:v>
                </c:pt>
                <c:pt idx="1857" formatCode="#,##0.00">
                  <c:v>119606.91</c:v>
                </c:pt>
                <c:pt idx="1858" formatCode="#,##0.00">
                  <c:v>119540.3</c:v>
                </c:pt>
                <c:pt idx="1859" formatCode="#,##0.00">
                  <c:v>119473.32</c:v>
                </c:pt>
                <c:pt idx="1860" formatCode="#,##0.00">
                  <c:v>119405.91</c:v>
                </c:pt>
                <c:pt idx="1861" formatCode="#,##0.00">
                  <c:v>119338.1</c:v>
                </c:pt>
                <c:pt idx="1862" formatCode="#,##0.00">
                  <c:v>119269.89</c:v>
                </c:pt>
                <c:pt idx="1863" formatCode="#,##0.00">
                  <c:v>119201.29</c:v>
                </c:pt>
                <c:pt idx="1864" formatCode="#,##0.00">
                  <c:v>119132.27</c:v>
                </c:pt>
                <c:pt idx="1865" formatCode="#,##0.00">
                  <c:v>119062.84</c:v>
                </c:pt>
                <c:pt idx="1866" formatCode="#,##0.00">
                  <c:v>118993.04</c:v>
                </c:pt>
                <c:pt idx="1867" formatCode="#,##0.00">
                  <c:v>118922.84</c:v>
                </c:pt>
                <c:pt idx="1868" formatCode="#,##0.00">
                  <c:v>118852.29</c:v>
                </c:pt>
                <c:pt idx="1869" formatCode="#,##0.00">
                  <c:v>118781.4</c:v>
                </c:pt>
                <c:pt idx="1870" formatCode="#,##0.00">
                  <c:v>118710.07</c:v>
                </c:pt>
                <c:pt idx="1871" formatCode="#,##0.00">
                  <c:v>118638.39</c:v>
                </c:pt>
                <c:pt idx="1872" formatCode="#,##0.00">
                  <c:v>118566.37</c:v>
                </c:pt>
                <c:pt idx="1873" formatCode="#,##0.00">
                  <c:v>118493.99</c:v>
                </c:pt>
                <c:pt idx="1874" formatCode="#,##0.00">
                  <c:v>118421.26</c:v>
                </c:pt>
                <c:pt idx="1875" formatCode="#,##0.00">
                  <c:v>118348.16</c:v>
                </c:pt>
                <c:pt idx="1876" formatCode="#,##0.00">
                  <c:v>118274.71</c:v>
                </c:pt>
                <c:pt idx="1877" formatCode="#,##0.00">
                  <c:v>118200.99</c:v>
                </c:pt>
                <c:pt idx="1878" formatCode="#,##0.00">
                  <c:v>118126.92</c:v>
                </c:pt>
                <c:pt idx="1879" formatCode="#,##0.00">
                  <c:v>118052.55</c:v>
                </c:pt>
                <c:pt idx="1880" formatCode="#,##0.00">
                  <c:v>117977.8</c:v>
                </c:pt>
                <c:pt idx="1881" formatCode="#,##0.00">
                  <c:v>117902.8</c:v>
                </c:pt>
                <c:pt idx="1882" formatCode="#,##0.00">
                  <c:v>117827.5</c:v>
                </c:pt>
                <c:pt idx="1883" formatCode="#,##0.00">
                  <c:v>117751.84</c:v>
                </c:pt>
                <c:pt idx="1884" formatCode="#,##0.00">
                  <c:v>117675.87</c:v>
                </c:pt>
                <c:pt idx="1885" formatCode="#,##0.00">
                  <c:v>117599.59</c:v>
                </c:pt>
                <c:pt idx="1886" formatCode="#,##0.00">
                  <c:v>117522.99</c:v>
                </c:pt>
                <c:pt idx="1887" formatCode="#,##0.00">
                  <c:v>117446.14</c:v>
                </c:pt>
                <c:pt idx="1888" formatCode="#,##0.00">
                  <c:v>117369.02</c:v>
                </c:pt>
                <c:pt idx="1889" formatCode="#,##0.00">
                  <c:v>117291.57</c:v>
                </c:pt>
                <c:pt idx="1890" formatCode="#,##0.00">
                  <c:v>117213.84</c:v>
                </c:pt>
                <c:pt idx="1891" formatCode="#,##0.00">
                  <c:v>117135.79</c:v>
                </c:pt>
                <c:pt idx="1892" formatCode="#,##0.00">
                  <c:v>117059.16</c:v>
                </c:pt>
                <c:pt idx="1893" formatCode="#,##0.00">
                  <c:v>116979.98</c:v>
                </c:pt>
                <c:pt idx="1894" formatCode="#,##0.00">
                  <c:v>116900.59</c:v>
                </c:pt>
                <c:pt idx="1895" formatCode="#,##0.00">
                  <c:v>116821.2</c:v>
                </c:pt>
                <c:pt idx="1896" formatCode="#,##0.00">
                  <c:v>116741.59</c:v>
                </c:pt>
                <c:pt idx="1897" formatCode="#,##0.00">
                  <c:v>116661.74</c:v>
                </c:pt>
                <c:pt idx="1898" formatCode="#,##0.00">
                  <c:v>116581.65</c:v>
                </c:pt>
                <c:pt idx="1899" formatCode="#,##0.00">
                  <c:v>116501.33</c:v>
                </c:pt>
                <c:pt idx="1900" formatCode="#,##0.00">
                  <c:v>116420.69</c:v>
                </c:pt>
                <c:pt idx="1901" formatCode="#,##0.00">
                  <c:v>116339.89</c:v>
                </c:pt>
                <c:pt idx="1902" formatCode="#,##0.00">
                  <c:v>116258.84</c:v>
                </c:pt>
                <c:pt idx="1903" formatCode="#,##0.00">
                  <c:v>116177.55</c:v>
                </c:pt>
                <c:pt idx="1904" formatCode="#,##0.00">
                  <c:v>116096.05</c:v>
                </c:pt>
                <c:pt idx="1905" formatCode="#,##0.00">
                  <c:v>116014.27</c:v>
                </c:pt>
                <c:pt idx="1906" formatCode="#,##0.00">
                  <c:v>115932.23</c:v>
                </c:pt>
                <c:pt idx="1907" formatCode="#,##0.00">
                  <c:v>115849.95</c:v>
                </c:pt>
                <c:pt idx="1908" formatCode="#,##0.00">
                  <c:v>115767.45</c:v>
                </c:pt>
                <c:pt idx="1909" formatCode="#,##0.00">
                  <c:v>115684.69</c:v>
                </c:pt>
                <c:pt idx="1910" formatCode="#,##0.00">
                  <c:v>115601.71</c:v>
                </c:pt>
                <c:pt idx="1911" formatCode="#,##0.00">
                  <c:v>115518.51</c:v>
                </c:pt>
                <c:pt idx="1912" formatCode="#,##0.00">
                  <c:v>115435.09</c:v>
                </c:pt>
                <c:pt idx="1913" formatCode="#,##0.00">
                  <c:v>115351.47</c:v>
                </c:pt>
                <c:pt idx="1914" formatCode="#,##0.00">
                  <c:v>115267.69</c:v>
                </c:pt>
                <c:pt idx="1915" formatCode="#,##0.00">
                  <c:v>115183.64</c:v>
                </c:pt>
                <c:pt idx="1916" formatCode="#,##0.00">
                  <c:v>115099.45</c:v>
                </c:pt>
                <c:pt idx="1917" formatCode="#,##0.00">
                  <c:v>115015.02</c:v>
                </c:pt>
                <c:pt idx="1918" formatCode="#,##0.00">
                  <c:v>114930.42</c:v>
                </c:pt>
                <c:pt idx="1919" formatCode="#,##0.00">
                  <c:v>114845.61</c:v>
                </c:pt>
                <c:pt idx="1920" formatCode="#,##0.00">
                  <c:v>114760.6</c:v>
                </c:pt>
                <c:pt idx="1921" formatCode="#,##0.00">
                  <c:v>114675.39</c:v>
                </c:pt>
                <c:pt idx="1922" formatCode="#,##0.00">
                  <c:v>114590.02</c:v>
                </c:pt>
                <c:pt idx="1923" formatCode="#,##0.00">
                  <c:v>114504.42</c:v>
                </c:pt>
                <c:pt idx="1924" formatCode="#,##0.00">
                  <c:v>114418.73</c:v>
                </c:pt>
                <c:pt idx="1925" formatCode="#,##0.00">
                  <c:v>114332.8</c:v>
                </c:pt>
                <c:pt idx="1926" formatCode="#,##0.00">
                  <c:v>114246.73</c:v>
                </c:pt>
                <c:pt idx="1927" formatCode="#,##0.00">
                  <c:v>114160.47</c:v>
                </c:pt>
                <c:pt idx="1928" formatCode="#,##0.00">
                  <c:v>114074.02</c:v>
                </c:pt>
                <c:pt idx="1929" formatCode="#,##0.00">
                  <c:v>113987.41</c:v>
                </c:pt>
                <c:pt idx="1930" formatCode="#,##0.00">
                  <c:v>113900.52</c:v>
                </c:pt>
                <c:pt idx="1931" formatCode="#,##0.00">
                  <c:v>113813.69</c:v>
                </c:pt>
                <c:pt idx="1932" formatCode="#,##0.00">
                  <c:v>113726.62</c:v>
                </c:pt>
                <c:pt idx="1933" formatCode="#,##0.00">
                  <c:v>113639.44</c:v>
                </c:pt>
                <c:pt idx="1934" formatCode="#,##0.00">
                  <c:v>113552.09</c:v>
                </c:pt>
                <c:pt idx="1935" formatCode="#,##0.00">
                  <c:v>113464.63</c:v>
                </c:pt>
                <c:pt idx="1936" formatCode="#,##0.00">
                  <c:v>113376.88</c:v>
                </c:pt>
                <c:pt idx="1937" formatCode="#,##0.00">
                  <c:v>113288.98</c:v>
                </c:pt>
                <c:pt idx="1938" formatCode="#,##0.00">
                  <c:v>113200.95</c:v>
                </c:pt>
                <c:pt idx="1939" formatCode="#,##0.00">
                  <c:v>113112.84</c:v>
                </c:pt>
                <c:pt idx="1940" formatCode="#,##0.00">
                  <c:v>113024.48</c:v>
                </c:pt>
                <c:pt idx="1941" formatCode="#,##0.00">
                  <c:v>112935.98</c:v>
                </c:pt>
                <c:pt idx="1942" formatCode="#,##0.00">
                  <c:v>112847.34</c:v>
                </c:pt>
                <c:pt idx="1943" formatCode="#,##0.00">
                  <c:v>112758.6</c:v>
                </c:pt>
                <c:pt idx="1944" formatCode="#,##0.00">
                  <c:v>112669.75</c:v>
                </c:pt>
                <c:pt idx="1945" formatCode="#,##0.00">
                  <c:v>112580.6</c:v>
                </c:pt>
                <c:pt idx="1946" formatCode="#,##0.00">
                  <c:v>112491.43</c:v>
                </c:pt>
                <c:pt idx="1947" formatCode="#,##0.00">
                  <c:v>112402.05</c:v>
                </c:pt>
                <c:pt idx="1948" formatCode="#,##0.00">
                  <c:v>112312.51</c:v>
                </c:pt>
                <c:pt idx="1949" formatCode="#,##0.00">
                  <c:v>112222.84</c:v>
                </c:pt>
                <c:pt idx="1950" formatCode="#,##0.00">
                  <c:v>112133.04</c:v>
                </c:pt>
                <c:pt idx="1951" formatCode="#,##0.00">
                  <c:v>112043.2</c:v>
                </c:pt>
                <c:pt idx="1952" formatCode="#,##0.00">
                  <c:v>111953.21</c:v>
                </c:pt>
                <c:pt idx="1953" formatCode="#,##0.00">
                  <c:v>111863.02</c:v>
                </c:pt>
                <c:pt idx="1954" formatCode="#,##0.00">
                  <c:v>111772.71</c:v>
                </c:pt>
                <c:pt idx="1955" formatCode="#,##0.00">
                  <c:v>111682.38</c:v>
                </c:pt>
                <c:pt idx="1956" formatCode="#,##0.00">
                  <c:v>111591.96</c:v>
                </c:pt>
                <c:pt idx="1957" formatCode="#,##0.00">
                  <c:v>111501.41</c:v>
                </c:pt>
                <c:pt idx="1958" formatCode="#,##0.00">
                  <c:v>111410.84</c:v>
                </c:pt>
                <c:pt idx="1959" formatCode="#,##0.00">
                  <c:v>111320.09</c:v>
                </c:pt>
                <c:pt idx="1960" formatCode="#,##0.00">
                  <c:v>111229.34</c:v>
                </c:pt>
                <c:pt idx="1961" formatCode="#,##0.00">
                  <c:v>111138.55</c:v>
                </c:pt>
                <c:pt idx="1962" formatCode="#,##0.00">
                  <c:v>111047.7</c:v>
                </c:pt>
                <c:pt idx="1963" formatCode="#,##0.00">
                  <c:v>110956.74</c:v>
                </c:pt>
                <c:pt idx="1964" formatCode="#,##0.00">
                  <c:v>110865.81</c:v>
                </c:pt>
                <c:pt idx="1965" formatCode="#,##0.00">
                  <c:v>110774.83</c:v>
                </c:pt>
                <c:pt idx="1966" formatCode="#,##0.00">
                  <c:v>110683.71</c:v>
                </c:pt>
                <c:pt idx="1967" formatCode="#,##0.00">
                  <c:v>110592.48</c:v>
                </c:pt>
                <c:pt idx="1968" formatCode="#,##0.00">
                  <c:v>110501.13</c:v>
                </c:pt>
                <c:pt idx="1969" formatCode="#,##0.00">
                  <c:v>110409.76</c:v>
                </c:pt>
                <c:pt idx="1970" formatCode="#,##0.00">
                  <c:v>110318.34</c:v>
                </c:pt>
                <c:pt idx="1971" formatCode="#,##0.00">
                  <c:v>110226.88</c:v>
                </c:pt>
                <c:pt idx="1972" formatCode="#,##0.00">
                  <c:v>110135.41</c:v>
                </c:pt>
                <c:pt idx="1973" formatCode="#,##0.00">
                  <c:v>110043.85</c:v>
                </c:pt>
                <c:pt idx="1974" formatCode="#,##0.00">
                  <c:v>109952.28</c:v>
                </c:pt>
                <c:pt idx="1975" formatCode="#,##0.00">
                  <c:v>109860.57</c:v>
                </c:pt>
                <c:pt idx="1976" formatCode="#,##0.00">
                  <c:v>109768.9</c:v>
                </c:pt>
                <c:pt idx="1977" formatCode="#,##0.00">
                  <c:v>109677.25</c:v>
                </c:pt>
                <c:pt idx="1978" formatCode="#,##0.00">
                  <c:v>109585.51</c:v>
                </c:pt>
                <c:pt idx="1979" formatCode="#,##0.00">
                  <c:v>109493.8</c:v>
                </c:pt>
                <c:pt idx="1980" formatCode="#,##0.00">
                  <c:v>109402.08</c:v>
                </c:pt>
                <c:pt idx="1981" formatCode="#,##0.00">
                  <c:v>109310.29</c:v>
                </c:pt>
                <c:pt idx="1982" formatCode="#,##0.00">
                  <c:v>109218.3</c:v>
                </c:pt>
                <c:pt idx="1983" formatCode="#,##0.00">
                  <c:v>109126.27</c:v>
                </c:pt>
                <c:pt idx="1984" formatCode="#,##0.00">
                  <c:v>109034.29</c:v>
                </c:pt>
                <c:pt idx="1985" formatCode="#,##0.00">
                  <c:v>108942.33</c:v>
                </c:pt>
                <c:pt idx="1986" formatCode="#,##0.00">
                  <c:v>108850.23</c:v>
                </c:pt>
                <c:pt idx="1987" formatCode="#,##0.00">
                  <c:v>108758.23</c:v>
                </c:pt>
                <c:pt idx="1988" formatCode="#,##0.00">
                  <c:v>108666.12</c:v>
                </c:pt>
                <c:pt idx="1989" formatCode="#,##0.00">
                  <c:v>108573.98</c:v>
                </c:pt>
                <c:pt idx="1990" formatCode="#,##0.00">
                  <c:v>108481.77</c:v>
                </c:pt>
                <c:pt idx="1991" formatCode="#,##0.00">
                  <c:v>108389.66</c:v>
                </c:pt>
                <c:pt idx="1992" formatCode="#,##0.00">
                  <c:v>108297.55</c:v>
                </c:pt>
                <c:pt idx="1993" formatCode="#,##0.00">
                  <c:v>108205.47</c:v>
                </c:pt>
                <c:pt idx="1994" formatCode="#,##0.00">
                  <c:v>108113.31</c:v>
                </c:pt>
                <c:pt idx="1995" formatCode="#,##0.00">
                  <c:v>108021.15</c:v>
                </c:pt>
                <c:pt idx="1996" formatCode="#,##0.00">
                  <c:v>107929.06</c:v>
                </c:pt>
                <c:pt idx="1997" formatCode="#,##0.00">
                  <c:v>107836.97</c:v>
                </c:pt>
                <c:pt idx="1998" formatCode="#,##0.00">
                  <c:v>107744.85</c:v>
                </c:pt>
                <c:pt idx="1999" formatCode="#,##0.00">
                  <c:v>107652.75</c:v>
                </c:pt>
                <c:pt idx="2000" formatCode="#,##0.00">
                  <c:v>107560.59</c:v>
                </c:pt>
                <c:pt idx="2001" formatCode="#,##0.00">
                  <c:v>107468.4</c:v>
                </c:pt>
                <c:pt idx="2002" formatCode="#,##0.00">
                  <c:v>107376.15</c:v>
                </c:pt>
                <c:pt idx="2003" formatCode="#,##0.00">
                  <c:v>107284.93</c:v>
                </c:pt>
                <c:pt idx="2004" formatCode="#,##0.00">
                  <c:v>107192.33</c:v>
                </c:pt>
                <c:pt idx="2005" formatCode="#,##0.00">
                  <c:v>107100.05</c:v>
                </c:pt>
                <c:pt idx="2006" formatCode="#,##0.00">
                  <c:v>107007.89</c:v>
                </c:pt>
                <c:pt idx="2007" formatCode="#,##0.00">
                  <c:v>106915.73</c:v>
                </c:pt>
                <c:pt idx="2008" formatCode="#,##0.00">
                  <c:v>106823.58</c:v>
                </c:pt>
                <c:pt idx="2009" formatCode="#,##0.00">
                  <c:v>106731.39</c:v>
                </c:pt>
                <c:pt idx="2010" formatCode="#,##0.00">
                  <c:v>106639.32</c:v>
                </c:pt>
                <c:pt idx="2011" formatCode="#,##0.00">
                  <c:v>106547.28</c:v>
                </c:pt>
                <c:pt idx="2012" formatCode="#,##0.00">
                  <c:v>106455.21</c:v>
                </c:pt>
                <c:pt idx="2013" formatCode="#,##0.00">
                  <c:v>106363.21</c:v>
                </c:pt>
                <c:pt idx="2014" formatCode="#,##0.00">
                  <c:v>106271.28</c:v>
                </c:pt>
                <c:pt idx="2015" formatCode="#,##0.00">
                  <c:v>106180.49</c:v>
                </c:pt>
                <c:pt idx="2016" formatCode="#,##0.00">
                  <c:v>106087.97</c:v>
                </c:pt>
                <c:pt idx="2017" formatCode="#,##0.00">
                  <c:v>105995.93</c:v>
                </c:pt>
                <c:pt idx="2018" formatCode="#,##0.00">
                  <c:v>105904.02</c:v>
                </c:pt>
                <c:pt idx="2019" formatCode="#,##0.00">
                  <c:v>105812.29</c:v>
                </c:pt>
                <c:pt idx="2020" formatCode="#,##0.00">
                  <c:v>105720.62</c:v>
                </c:pt>
                <c:pt idx="2021" formatCode="#,##0.00">
                  <c:v>105629.02</c:v>
                </c:pt>
                <c:pt idx="2022" formatCode="#,##0.00">
                  <c:v>105537.47</c:v>
                </c:pt>
                <c:pt idx="2023" formatCode="#,##0.00">
                  <c:v>105445.99</c:v>
                </c:pt>
                <c:pt idx="2024" formatCode="#,##0.00">
                  <c:v>105354.45</c:v>
                </c:pt>
                <c:pt idx="2025" formatCode="#,##0.00">
                  <c:v>105263.07</c:v>
                </c:pt>
                <c:pt idx="2026" formatCode="#,##0.00">
                  <c:v>105171.71</c:v>
                </c:pt>
                <c:pt idx="2027" formatCode="#,##0.00">
                  <c:v>105080.38</c:v>
                </c:pt>
                <c:pt idx="2028" formatCode="#,##0.00">
                  <c:v>104989.13</c:v>
                </c:pt>
                <c:pt idx="2029" formatCode="#,##0.00">
                  <c:v>104897.84</c:v>
                </c:pt>
                <c:pt idx="2030" formatCode="#,##0.00">
                  <c:v>104806.72</c:v>
                </c:pt>
                <c:pt idx="2031" formatCode="#,##0.00">
                  <c:v>104715.66</c:v>
                </c:pt>
                <c:pt idx="2032" formatCode="#,##0.00">
                  <c:v>104624.61</c:v>
                </c:pt>
                <c:pt idx="2033" formatCode="#,##0.00">
                  <c:v>104533.42</c:v>
                </c:pt>
                <c:pt idx="2034" formatCode="#,##0.00">
                  <c:v>104442.32</c:v>
                </c:pt>
                <c:pt idx="2035" formatCode="#,##0.00">
                  <c:v>104351.35</c:v>
                </c:pt>
                <c:pt idx="2036" formatCode="#,##0.00">
                  <c:v>104260.47</c:v>
                </c:pt>
                <c:pt idx="2037" formatCode="#,##0.00">
                  <c:v>104169.45</c:v>
                </c:pt>
                <c:pt idx="2038" formatCode="#,##0.00">
                  <c:v>104078.56</c:v>
                </c:pt>
                <c:pt idx="2039" formatCode="#,##0.00">
                  <c:v>103987.8</c:v>
                </c:pt>
                <c:pt idx="2040" formatCode="#,##0.00">
                  <c:v>103897.02</c:v>
                </c:pt>
                <c:pt idx="2041" formatCode="#,##0.00">
                  <c:v>103806.84</c:v>
                </c:pt>
                <c:pt idx="2042" formatCode="#,##0.00">
                  <c:v>103716.01</c:v>
                </c:pt>
                <c:pt idx="2043" formatCode="#,##0.00">
                  <c:v>103625.46</c:v>
                </c:pt>
                <c:pt idx="2044" formatCode="#,##0.00">
                  <c:v>103535.05</c:v>
                </c:pt>
                <c:pt idx="2045" formatCode="#,##0.00">
                  <c:v>103444.77</c:v>
                </c:pt>
                <c:pt idx="2046" formatCode="#,##0.00">
                  <c:v>103354.55</c:v>
                </c:pt>
                <c:pt idx="2047" formatCode="#,##0.00">
                  <c:v>103264.41</c:v>
                </c:pt>
                <c:pt idx="2048" formatCode="#,##0.00">
                  <c:v>103174.35</c:v>
                </c:pt>
                <c:pt idx="2049" formatCode="#,##0.00">
                  <c:v>103084.34</c:v>
                </c:pt>
                <c:pt idx="2050" formatCode="#,##0.00">
                  <c:v>102994.41</c:v>
                </c:pt>
                <c:pt idx="2051" formatCode="#,##0.00">
                  <c:v>102904.47</c:v>
                </c:pt>
                <c:pt idx="2052" formatCode="#,##0.00">
                  <c:v>102814.81</c:v>
                </c:pt>
                <c:pt idx="2053" formatCode="#,##0.00">
                  <c:v>102725.25</c:v>
                </c:pt>
                <c:pt idx="2054" formatCode="#,##0.00">
                  <c:v>102635.75</c:v>
                </c:pt>
                <c:pt idx="2055" formatCode="#,##0.00">
                  <c:v>102546.33</c:v>
                </c:pt>
                <c:pt idx="2056" formatCode="#,##0.00">
                  <c:v>102456.97</c:v>
                </c:pt>
                <c:pt idx="2057" formatCode="#,##0.00">
                  <c:v>102367.82</c:v>
                </c:pt>
                <c:pt idx="2058" formatCode="#,##0.00">
                  <c:v>102278.71</c:v>
                </c:pt>
                <c:pt idx="2059" formatCode="#,##0.00">
                  <c:v>102190.04</c:v>
                </c:pt>
                <c:pt idx="2060" formatCode="#,##0.00">
                  <c:v>102100.89</c:v>
                </c:pt>
                <c:pt idx="2061" formatCode="#,##0.00">
                  <c:v>102012.05</c:v>
                </c:pt>
                <c:pt idx="2062" formatCode="#,##0.00">
                  <c:v>101923.39</c:v>
                </c:pt>
                <c:pt idx="2063" formatCode="#,##0.00">
                  <c:v>101834.91</c:v>
                </c:pt>
                <c:pt idx="2064" formatCode="#,##0.00">
                  <c:v>101746.52</c:v>
                </c:pt>
                <c:pt idx="2065" formatCode="#,##0.00">
                  <c:v>101658.29</c:v>
                </c:pt>
                <c:pt idx="2066" formatCode="#,##0.00">
                  <c:v>101569.84</c:v>
                </c:pt>
                <c:pt idx="2067" formatCode="#,##0.00">
                  <c:v>101481.94</c:v>
                </c:pt>
                <c:pt idx="2068" formatCode="#,##0.00">
                  <c:v>101394.02</c:v>
                </c:pt>
                <c:pt idx="2069" formatCode="#,##0.00">
                  <c:v>101306.14</c:v>
                </c:pt>
                <c:pt idx="2070" formatCode="#,##0.00">
                  <c:v>101218.34</c:v>
                </c:pt>
                <c:pt idx="2071" formatCode="#,##0.00">
                  <c:v>101130.66</c:v>
                </c:pt>
                <c:pt idx="2072" formatCode="#,##0.00">
                  <c:v>101042.98</c:v>
                </c:pt>
                <c:pt idx="2073" formatCode="#,##0.00">
                  <c:v>100955.43</c:v>
                </c:pt>
                <c:pt idx="2074" formatCode="#,##0.00">
                  <c:v>100868.01</c:v>
                </c:pt>
                <c:pt idx="2075" formatCode="#,##0.00">
                  <c:v>100780.73</c:v>
                </c:pt>
                <c:pt idx="2076" formatCode="#,##0.00">
                  <c:v>100693.5</c:v>
                </c:pt>
                <c:pt idx="2077" formatCode="#,##0.00">
                  <c:v>100606.47</c:v>
                </c:pt>
                <c:pt idx="2078" formatCode="#,##0.00">
                  <c:v>100519.42</c:v>
                </c:pt>
                <c:pt idx="2079" formatCode="#,##0.00">
                  <c:v>100432.48</c:v>
                </c:pt>
                <c:pt idx="2080" formatCode="#,##0.00">
                  <c:v>100345.69</c:v>
                </c:pt>
                <c:pt idx="2081" formatCode="#,##0.00">
                  <c:v>100258.95</c:v>
                </c:pt>
                <c:pt idx="2082" formatCode="#,##0.00">
                  <c:v>100172.34</c:v>
                </c:pt>
                <c:pt idx="2083" formatCode="#,##0.00">
                  <c:v>100085.8</c:v>
                </c:pt>
                <c:pt idx="2084" formatCode="#,##0.00">
                  <c:v>99999.34</c:v>
                </c:pt>
                <c:pt idx="2085" formatCode="#,##0.00">
                  <c:v>99912.92</c:v>
                </c:pt>
                <c:pt idx="2086" formatCode="#,##0.00">
                  <c:v>99826.72</c:v>
                </c:pt>
                <c:pt idx="2087" formatCode="#,##0.00">
                  <c:v>99740.66</c:v>
                </c:pt>
                <c:pt idx="2088" formatCode="#,##0.00">
                  <c:v>99654.73</c:v>
                </c:pt>
                <c:pt idx="2089" formatCode="#,##0.00">
                  <c:v>99568.89</c:v>
                </c:pt>
                <c:pt idx="2090" formatCode="#,##0.00">
                  <c:v>99483.04</c:v>
                </c:pt>
                <c:pt idx="2091" formatCode="#,##0.00">
                  <c:v>99397.2</c:v>
                </c:pt>
                <c:pt idx="2092" formatCode="#,##0.00">
                  <c:v>99311.52</c:v>
                </c:pt>
                <c:pt idx="2093" formatCode="#,##0.00">
                  <c:v>99226.05</c:v>
                </c:pt>
                <c:pt idx="2094" formatCode="#,##0.00">
                  <c:v>99140.79</c:v>
                </c:pt>
                <c:pt idx="2095" formatCode="#,##0.00">
                  <c:v>99055.59</c:v>
                </c:pt>
                <c:pt idx="2096" formatCode="#,##0.00">
                  <c:v>98970.52</c:v>
                </c:pt>
                <c:pt idx="2097" formatCode="#,##0.00">
                  <c:v>98885.62</c:v>
                </c:pt>
                <c:pt idx="2098" formatCode="#,##0.00">
                  <c:v>98800.82</c:v>
                </c:pt>
                <c:pt idx="2099" formatCode="#,##0.00">
                  <c:v>98716.15</c:v>
                </c:pt>
                <c:pt idx="2100" formatCode="#,##0.00">
                  <c:v>98631.59</c:v>
                </c:pt>
                <c:pt idx="2101" formatCode="#,##0.00">
                  <c:v>98547.25</c:v>
                </c:pt>
                <c:pt idx="2102" formatCode="#,##0.00">
                  <c:v>98463.03</c:v>
                </c:pt>
                <c:pt idx="2103" formatCode="#,##0.00">
                  <c:v>98378.97</c:v>
                </c:pt>
                <c:pt idx="2104" formatCode="#,##0.00">
                  <c:v>98295.03</c:v>
                </c:pt>
                <c:pt idx="2105" formatCode="#,##0.00">
                  <c:v>98211.25</c:v>
                </c:pt>
                <c:pt idx="2106" formatCode="#,##0.00">
                  <c:v>98127.6</c:v>
                </c:pt>
                <c:pt idx="2107" formatCode="#,##0.00">
                  <c:v>98044.12</c:v>
                </c:pt>
                <c:pt idx="2108" formatCode="#,##0.00">
                  <c:v>97960.82</c:v>
                </c:pt>
                <c:pt idx="2109" formatCode="#,##0.00">
                  <c:v>97877.64</c:v>
                </c:pt>
                <c:pt idx="2110" formatCode="#,##0.00">
                  <c:v>97794.69</c:v>
                </c:pt>
                <c:pt idx="2111" formatCode="#,##0.00">
                  <c:v>97711.86</c:v>
                </c:pt>
                <c:pt idx="2112" formatCode="#,##0.00">
                  <c:v>97629.13</c:v>
                </c:pt>
                <c:pt idx="2113" formatCode="#,##0.00">
                  <c:v>97546.53</c:v>
                </c:pt>
                <c:pt idx="2114" formatCode="#,##0.00">
                  <c:v>97464.07</c:v>
                </c:pt>
                <c:pt idx="2115" formatCode="#,##0.00">
                  <c:v>97381.8</c:v>
                </c:pt>
                <c:pt idx="2116" formatCode="#,##0.00">
                  <c:v>97299.64</c:v>
                </c:pt>
                <c:pt idx="2117" formatCode="#,##0.00">
                  <c:v>97217.7</c:v>
                </c:pt>
                <c:pt idx="2118" formatCode="#,##0.00">
                  <c:v>97135.84</c:v>
                </c:pt>
                <c:pt idx="2119" formatCode="#,##0.00">
                  <c:v>97054.15</c:v>
                </c:pt>
                <c:pt idx="2120" formatCode="#,##0.00">
                  <c:v>96972.52</c:v>
                </c:pt>
                <c:pt idx="2121" formatCode="#,##0.00">
                  <c:v>96891.09</c:v>
                </c:pt>
                <c:pt idx="2122" formatCode="#,##0.00">
                  <c:v>96809.82</c:v>
                </c:pt>
                <c:pt idx="2123" formatCode="#,##0.00">
                  <c:v>96728.73</c:v>
                </c:pt>
                <c:pt idx="2124" formatCode="#,##0.00">
                  <c:v>96647.77</c:v>
                </c:pt>
                <c:pt idx="2125" formatCode="#,##0.00">
                  <c:v>96566.98</c:v>
                </c:pt>
                <c:pt idx="2126" formatCode="#,##0.00">
                  <c:v>96486.2</c:v>
                </c:pt>
                <c:pt idx="2127" formatCode="#,##0.00">
                  <c:v>96405.62</c:v>
                </c:pt>
                <c:pt idx="2128" formatCode="#,##0.00">
                  <c:v>96325.24</c:v>
                </c:pt>
                <c:pt idx="2129" formatCode="#,##0.00">
                  <c:v>96245.06</c:v>
                </c:pt>
                <c:pt idx="2130" formatCode="#,##0.00">
                  <c:v>96165.02</c:v>
                </c:pt>
                <c:pt idx="2131" formatCode="#,##0.00">
                  <c:v>96085.05</c:v>
                </c:pt>
                <c:pt idx="2132" formatCode="#,##0.00">
                  <c:v>96005.28</c:v>
                </c:pt>
                <c:pt idx="2133" formatCode="#,##0.00">
                  <c:v>95925.65</c:v>
                </c:pt>
                <c:pt idx="2134" formatCode="#,##0.00">
                  <c:v>95846.17</c:v>
                </c:pt>
                <c:pt idx="2135" formatCode="#,##0.00">
                  <c:v>95766.87</c:v>
                </c:pt>
                <c:pt idx="2136" formatCode="#,##0.00">
                  <c:v>95687.77</c:v>
                </c:pt>
                <c:pt idx="2137" formatCode="#,##0.00">
                  <c:v>95609.05</c:v>
                </c:pt>
                <c:pt idx="2138" formatCode="#,##0.00">
                  <c:v>95531.22</c:v>
                </c:pt>
                <c:pt idx="2139" formatCode="#,##0.00">
                  <c:v>95452.62</c:v>
                </c:pt>
                <c:pt idx="2140" formatCode="#,##0.00">
                  <c:v>95374.1</c:v>
                </c:pt>
                <c:pt idx="2141" formatCode="#,##0.00">
                  <c:v>95295.7</c:v>
                </c:pt>
                <c:pt idx="2142" formatCode="#,##0.00">
                  <c:v>95217.5</c:v>
                </c:pt>
                <c:pt idx="2143" formatCode="#,##0.00">
                  <c:v>95139.53</c:v>
                </c:pt>
                <c:pt idx="2144" formatCode="#,##0.00">
                  <c:v>95061.73</c:v>
                </c:pt>
                <c:pt idx="2145" formatCode="#,##0.00">
                  <c:v>94984.23</c:v>
                </c:pt>
                <c:pt idx="2146" formatCode="#,##0.00">
                  <c:v>94906.67</c:v>
                </c:pt>
                <c:pt idx="2147" formatCode="#,##0.00">
                  <c:v>94829.38</c:v>
                </c:pt>
                <c:pt idx="2148" formatCode="#,##0.00">
                  <c:v>94752.27</c:v>
                </c:pt>
                <c:pt idx="2149" formatCode="#,##0.00">
                  <c:v>94675.36</c:v>
                </c:pt>
                <c:pt idx="2150" formatCode="#,##0.00">
                  <c:v>94598.68</c:v>
                </c:pt>
                <c:pt idx="2151" formatCode="#,##0.00">
                  <c:v>94522.22</c:v>
                </c:pt>
                <c:pt idx="2152" formatCode="#,##0.00">
                  <c:v>94445.99</c:v>
                </c:pt>
                <c:pt idx="2153" formatCode="#,##0.00">
                  <c:v>94369.94</c:v>
                </c:pt>
                <c:pt idx="2154" formatCode="#,##0.00">
                  <c:v>94294.04</c:v>
                </c:pt>
                <c:pt idx="2155" formatCode="#,##0.00">
                  <c:v>94218.36</c:v>
                </c:pt>
                <c:pt idx="2156" formatCode="#,##0.00">
                  <c:v>94142.84</c:v>
                </c:pt>
                <c:pt idx="2157" formatCode="#,##0.00">
                  <c:v>94067.6</c:v>
                </c:pt>
                <c:pt idx="2158" formatCode="#,##0.00">
                  <c:v>93992.53</c:v>
                </c:pt>
                <c:pt idx="2159" formatCode="#,##0.00">
                  <c:v>93917.52</c:v>
                </c:pt>
                <c:pt idx="2160" formatCode="#,##0.00">
                  <c:v>93842.7</c:v>
                </c:pt>
                <c:pt idx="2161" formatCode="#,##0.00">
                  <c:v>93768.01</c:v>
                </c:pt>
                <c:pt idx="2162" formatCode="#,##0.00">
                  <c:v>93693.45</c:v>
                </c:pt>
                <c:pt idx="2163" formatCode="#,##0.00">
                  <c:v>93619.12</c:v>
                </c:pt>
                <c:pt idx="2164" formatCode="#,##0.00">
                  <c:v>93545.03</c:v>
                </c:pt>
                <c:pt idx="2165" formatCode="#,##0.00">
                  <c:v>93471.05</c:v>
                </c:pt>
                <c:pt idx="2166" formatCode="#,##0.00">
                  <c:v>93397.29</c:v>
                </c:pt>
                <c:pt idx="2167" formatCode="#,##0.00">
                  <c:v>93323.7</c:v>
                </c:pt>
                <c:pt idx="2168" formatCode="#,##0.00">
                  <c:v>93250.2</c:v>
                </c:pt>
                <c:pt idx="2169" formatCode="#,##0.00">
                  <c:v>93176.79</c:v>
                </c:pt>
                <c:pt idx="2170" formatCode="#,##0.00">
                  <c:v>93103.6</c:v>
                </c:pt>
                <c:pt idx="2171" formatCode="#,##0.00">
                  <c:v>93030.62</c:v>
                </c:pt>
                <c:pt idx="2172" formatCode="#,##0.00">
                  <c:v>92957.81</c:v>
                </c:pt>
                <c:pt idx="2173" formatCode="#,##0.00">
                  <c:v>92885.16</c:v>
                </c:pt>
                <c:pt idx="2174" formatCode="#,##0.00">
                  <c:v>92812.61</c:v>
                </c:pt>
                <c:pt idx="2175" formatCode="#,##0.00">
                  <c:v>92740.25</c:v>
                </c:pt>
                <c:pt idx="2176" formatCode="#,##0.00">
                  <c:v>92668.03</c:v>
                </c:pt>
                <c:pt idx="2177" formatCode="#,##0.00">
                  <c:v>92595.92</c:v>
                </c:pt>
                <c:pt idx="2178" formatCode="#,##0.00">
                  <c:v>92524.02</c:v>
                </c:pt>
                <c:pt idx="2179" formatCode="#,##0.00">
                  <c:v>92452.27</c:v>
                </c:pt>
                <c:pt idx="2180" formatCode="#,##0.00">
                  <c:v>92380.77</c:v>
                </c:pt>
                <c:pt idx="2181" formatCode="#,##0.00">
                  <c:v>92309.97</c:v>
                </c:pt>
                <c:pt idx="2182" formatCode="#,##0.00">
                  <c:v>92238.27</c:v>
                </c:pt>
                <c:pt idx="2183" formatCode="#,##0.00">
                  <c:v>92167.12</c:v>
                </c:pt>
                <c:pt idx="2184" formatCode="#,##0.00">
                  <c:v>92096.22</c:v>
                </c:pt>
                <c:pt idx="2185" formatCode="#,##0.00">
                  <c:v>92025.52</c:v>
                </c:pt>
                <c:pt idx="2186" formatCode="#,##0.00">
                  <c:v>91954.99</c:v>
                </c:pt>
                <c:pt idx="2187" formatCode="#,##0.00">
                  <c:v>91884.69</c:v>
                </c:pt>
                <c:pt idx="2188" formatCode="#,##0.00">
                  <c:v>91814.46</c:v>
                </c:pt>
                <c:pt idx="2189" formatCode="#,##0.00">
                  <c:v>91744.4</c:v>
                </c:pt>
                <c:pt idx="2190" formatCode="#,##0.00">
                  <c:v>91674.62</c:v>
                </c:pt>
                <c:pt idx="2191" formatCode="#,##0.00">
                  <c:v>91604.93</c:v>
                </c:pt>
                <c:pt idx="2192" formatCode="#,##0.00">
                  <c:v>91535.360000000001</c:v>
                </c:pt>
                <c:pt idx="2193" formatCode="#,##0.00">
                  <c:v>91465.98</c:v>
                </c:pt>
                <c:pt idx="2194" formatCode="#,##0.00">
                  <c:v>91396.81</c:v>
                </c:pt>
                <c:pt idx="2195" formatCode="#,##0.00">
                  <c:v>91327.82</c:v>
                </c:pt>
                <c:pt idx="2196" formatCode="#,##0.00">
                  <c:v>91259.04</c:v>
                </c:pt>
                <c:pt idx="2197" formatCode="#,##0.00">
                  <c:v>91190.42</c:v>
                </c:pt>
                <c:pt idx="2198" formatCode="#,##0.00">
                  <c:v>91122.06</c:v>
                </c:pt>
                <c:pt idx="2199" formatCode="#,##0.00">
                  <c:v>91053.86</c:v>
                </c:pt>
                <c:pt idx="2200" formatCode="#,##0.00">
                  <c:v>90985.8</c:v>
                </c:pt>
                <c:pt idx="2201" formatCode="#,##0.00">
                  <c:v>90917.86</c:v>
                </c:pt>
                <c:pt idx="2202" formatCode="#,##0.00">
                  <c:v>90850.18</c:v>
                </c:pt>
                <c:pt idx="2203" formatCode="#,##0.00">
                  <c:v>90782.62</c:v>
                </c:pt>
                <c:pt idx="2204" formatCode="#,##0.00">
                  <c:v>90715.25</c:v>
                </c:pt>
                <c:pt idx="2205" formatCode="#,##0.00">
                  <c:v>90647.95</c:v>
                </c:pt>
                <c:pt idx="2206" formatCode="#,##0.00">
                  <c:v>90580.99</c:v>
                </c:pt>
                <c:pt idx="2207" formatCode="#,##0.00">
                  <c:v>90514.23</c:v>
                </c:pt>
                <c:pt idx="2208" formatCode="#,##0.00">
                  <c:v>90448.42</c:v>
                </c:pt>
                <c:pt idx="2209" formatCode="#,##0.00">
                  <c:v>90381.61</c:v>
                </c:pt>
                <c:pt idx="2210" formatCode="#,##0.00">
                  <c:v>90315.27</c:v>
                </c:pt>
                <c:pt idx="2211" formatCode="#,##0.00">
                  <c:v>90249.23</c:v>
                </c:pt>
                <c:pt idx="2212" formatCode="#,##0.00">
                  <c:v>90183.48</c:v>
                </c:pt>
                <c:pt idx="2213" formatCode="#,##0.00">
                  <c:v>90117.89</c:v>
                </c:pt>
                <c:pt idx="2214" formatCode="#,##0.00">
                  <c:v>90052.52</c:v>
                </c:pt>
                <c:pt idx="2215" formatCode="#,##0.00">
                  <c:v>89987.29</c:v>
                </c:pt>
                <c:pt idx="2216" formatCode="#,##0.00">
                  <c:v>89922.34</c:v>
                </c:pt>
                <c:pt idx="2217" formatCode="#,##0.00">
                  <c:v>89857.5</c:v>
                </c:pt>
                <c:pt idx="2218" formatCode="#,##0.00">
                  <c:v>89792.89</c:v>
                </c:pt>
                <c:pt idx="2219" formatCode="#,##0.00">
                  <c:v>89728.44</c:v>
                </c:pt>
                <c:pt idx="2220" formatCode="#,##0.00">
                  <c:v>89664.21</c:v>
                </c:pt>
                <c:pt idx="2221" formatCode="#,##0.00">
                  <c:v>89600.16</c:v>
                </c:pt>
                <c:pt idx="2222" formatCode="#,##0.00">
                  <c:v>89536.3</c:v>
                </c:pt>
                <c:pt idx="2223" formatCode="#,##0.00">
                  <c:v>89472.67</c:v>
                </c:pt>
                <c:pt idx="2224" formatCode="#,##0.00">
                  <c:v>89409.3</c:v>
                </c:pt>
                <c:pt idx="2225" formatCode="#,##0.00">
                  <c:v>89346.2</c:v>
                </c:pt>
                <c:pt idx="2226" formatCode="#,##0.00">
                  <c:v>89283.28</c:v>
                </c:pt>
                <c:pt idx="2227" formatCode="#,##0.00">
                  <c:v>89220.54</c:v>
                </c:pt>
                <c:pt idx="2228" formatCode="#,##0.00">
                  <c:v>89158.02</c:v>
                </c:pt>
                <c:pt idx="2229" formatCode="#,##0.00">
                  <c:v>89095.6</c:v>
                </c:pt>
                <c:pt idx="2230" formatCode="#,##0.00">
                  <c:v>89033.41</c:v>
                </c:pt>
                <c:pt idx="2231" formatCode="#,##0.00">
                  <c:v>88971.35</c:v>
                </c:pt>
                <c:pt idx="2232" formatCode="#,##0.00">
                  <c:v>88909.61</c:v>
                </c:pt>
                <c:pt idx="2233" formatCode="#,##0.00">
                  <c:v>88848.04</c:v>
                </c:pt>
                <c:pt idx="2234" formatCode="#,##0.00">
                  <c:v>88786.7</c:v>
                </c:pt>
                <c:pt idx="2235" formatCode="#,##0.00">
                  <c:v>88725.55</c:v>
                </c:pt>
                <c:pt idx="2236" formatCode="#,##0.00">
                  <c:v>88664.61</c:v>
                </c:pt>
                <c:pt idx="2237" formatCode="#,##0.00">
                  <c:v>88603.91</c:v>
                </c:pt>
                <c:pt idx="2238" formatCode="#,##0.00">
                  <c:v>88543.4</c:v>
                </c:pt>
                <c:pt idx="2239" formatCode="#,##0.00">
                  <c:v>88483.09</c:v>
                </c:pt>
                <c:pt idx="2240" formatCode="#,##0.00">
                  <c:v>88422.95</c:v>
                </c:pt>
                <c:pt idx="2241" formatCode="#,##0.00">
                  <c:v>88362.99</c:v>
                </c:pt>
                <c:pt idx="2242" formatCode="#,##0.00">
                  <c:v>88303.21</c:v>
                </c:pt>
                <c:pt idx="2243" formatCode="#,##0.00">
                  <c:v>88243.67</c:v>
                </c:pt>
                <c:pt idx="2244" formatCode="#,##0.00">
                  <c:v>88184.26</c:v>
                </c:pt>
                <c:pt idx="2245" formatCode="#,##0.00">
                  <c:v>88125.04</c:v>
                </c:pt>
                <c:pt idx="2246" formatCode="#,##0.00">
                  <c:v>88066.03</c:v>
                </c:pt>
                <c:pt idx="2247" formatCode="#,##0.00">
                  <c:v>88007.22</c:v>
                </c:pt>
                <c:pt idx="2248" formatCode="#,##0.00">
                  <c:v>87948.69</c:v>
                </c:pt>
                <c:pt idx="2249" formatCode="#,##0.00">
                  <c:v>87890.3</c:v>
                </c:pt>
                <c:pt idx="2250" formatCode="#,##0.00">
                  <c:v>87832.12</c:v>
                </c:pt>
                <c:pt idx="2251" formatCode="#,##0.00">
                  <c:v>87774.03</c:v>
                </c:pt>
                <c:pt idx="2252" formatCode="#,##0.00">
                  <c:v>87716.02</c:v>
                </c:pt>
                <c:pt idx="2253" formatCode="#,##0.00">
                  <c:v>87658.2</c:v>
                </c:pt>
                <c:pt idx="2254" formatCode="#,##0.00">
                  <c:v>87600.72</c:v>
                </c:pt>
                <c:pt idx="2255" formatCode="#,##0.00">
                  <c:v>87543.59</c:v>
                </c:pt>
                <c:pt idx="2256" formatCode="#,##0.00">
                  <c:v>87486.59</c:v>
                </c:pt>
                <c:pt idx="2257" formatCode="#,##0.00">
                  <c:v>87429.78</c:v>
                </c:pt>
                <c:pt idx="2258" formatCode="#,##0.00">
                  <c:v>87373.14</c:v>
                </c:pt>
                <c:pt idx="2259" formatCode="#,##0.00">
                  <c:v>87316.66</c:v>
                </c:pt>
                <c:pt idx="2260" formatCode="#,##0.00">
                  <c:v>87260.4</c:v>
                </c:pt>
                <c:pt idx="2261" formatCode="#,##0.00">
                  <c:v>87204.28</c:v>
                </c:pt>
                <c:pt idx="2262" formatCode="#,##0.00">
                  <c:v>87148.41</c:v>
                </c:pt>
                <c:pt idx="2263" formatCode="#,##0.00">
                  <c:v>87092.71</c:v>
                </c:pt>
                <c:pt idx="2264" formatCode="#,##0.00">
                  <c:v>87037.23</c:v>
                </c:pt>
                <c:pt idx="2265" formatCode="#,##0.00">
                  <c:v>86981.95</c:v>
                </c:pt>
                <c:pt idx="2266" formatCode="#,##0.00">
                  <c:v>86926.73</c:v>
                </c:pt>
                <c:pt idx="2267" formatCode="#,##0.00">
                  <c:v>86871.75</c:v>
                </c:pt>
                <c:pt idx="2268" formatCode="#,##0.00">
                  <c:v>86817.03</c:v>
                </c:pt>
                <c:pt idx="2269" formatCode="#,##0.00">
                  <c:v>86762.52</c:v>
                </c:pt>
                <c:pt idx="2270" formatCode="#,##0.00">
                  <c:v>86708.160000000003</c:v>
                </c:pt>
                <c:pt idx="2271" formatCode="#,##0.00">
                  <c:v>86654.03</c:v>
                </c:pt>
                <c:pt idx="2272" formatCode="#,##0.00">
                  <c:v>86600.12</c:v>
                </c:pt>
                <c:pt idx="2273" formatCode="#,##0.00">
                  <c:v>86546.36</c:v>
                </c:pt>
                <c:pt idx="2274" formatCode="#,##0.00">
                  <c:v>86493.89</c:v>
                </c:pt>
                <c:pt idx="2275" formatCode="#,##0.00">
                  <c:v>86440.59</c:v>
                </c:pt>
                <c:pt idx="2276" formatCode="#,##0.00">
                  <c:v>86387.11</c:v>
                </c:pt>
                <c:pt idx="2277" formatCode="#,##0.00">
                  <c:v>86333.93</c:v>
                </c:pt>
                <c:pt idx="2278" formatCode="#,##0.00">
                  <c:v>86281.03</c:v>
                </c:pt>
                <c:pt idx="2279" formatCode="#,##0.00">
                  <c:v>86228.39</c:v>
                </c:pt>
                <c:pt idx="2280" formatCode="#,##0.00">
                  <c:v>86176.03</c:v>
                </c:pt>
                <c:pt idx="2281" formatCode="#,##0.00">
                  <c:v>86123.92</c:v>
                </c:pt>
                <c:pt idx="2282" formatCode="#,##0.00">
                  <c:v>86071.94</c:v>
                </c:pt>
                <c:pt idx="2283" formatCode="#,##0.00">
                  <c:v>86020.18</c:v>
                </c:pt>
                <c:pt idx="2284" formatCode="#,##0.00">
                  <c:v>85968.62</c:v>
                </c:pt>
                <c:pt idx="2285" formatCode="#,##0.00">
                  <c:v>85917.25</c:v>
                </c:pt>
                <c:pt idx="2286" formatCode="#,##0.00">
                  <c:v>85866.05</c:v>
                </c:pt>
                <c:pt idx="2287" formatCode="#,##0.00">
                  <c:v>85815.02</c:v>
                </c:pt>
                <c:pt idx="2288" formatCode="#,##0.00">
                  <c:v>85764.23</c:v>
                </c:pt>
                <c:pt idx="2289" formatCode="#,##0.00">
                  <c:v>85713.62</c:v>
                </c:pt>
                <c:pt idx="2290" formatCode="#,##0.00">
                  <c:v>85663.23</c:v>
                </c:pt>
                <c:pt idx="2291" formatCode="#,##0.00">
                  <c:v>85613.02</c:v>
                </c:pt>
                <c:pt idx="2292" formatCode="#,##0.00">
                  <c:v>85562.95</c:v>
                </c:pt>
                <c:pt idx="2293" formatCode="#,##0.00">
                  <c:v>85513.13</c:v>
                </c:pt>
                <c:pt idx="2294" formatCode="#,##0.00">
                  <c:v>85463.52</c:v>
                </c:pt>
                <c:pt idx="2295" formatCode="#,##0.00">
                  <c:v>85414.09</c:v>
                </c:pt>
                <c:pt idx="2296" formatCode="#,##0.00">
                  <c:v>85364.88</c:v>
                </c:pt>
                <c:pt idx="2297" formatCode="#,##0.00">
                  <c:v>85315.83</c:v>
                </c:pt>
                <c:pt idx="2298" formatCode="#,##0.00">
                  <c:v>85266.95</c:v>
                </c:pt>
                <c:pt idx="2299" formatCode="#,##0.00">
                  <c:v>85218.21</c:v>
                </c:pt>
                <c:pt idx="2300" formatCode="#,##0.00">
                  <c:v>85169.7</c:v>
                </c:pt>
                <c:pt idx="2301" formatCode="#,##0.00">
                  <c:v>85121.38</c:v>
                </c:pt>
                <c:pt idx="2302" formatCode="#,##0.00">
                  <c:v>85073.24</c:v>
                </c:pt>
                <c:pt idx="2303" formatCode="#,##0.00">
                  <c:v>85025.279999999999</c:v>
                </c:pt>
                <c:pt idx="2304" formatCode="#,##0.00">
                  <c:v>84977.53</c:v>
                </c:pt>
                <c:pt idx="2305" formatCode="#,##0.00">
                  <c:v>84929.95</c:v>
                </c:pt>
                <c:pt idx="2306" formatCode="#,##0.00">
                  <c:v>84882.57</c:v>
                </c:pt>
                <c:pt idx="2307" formatCode="#,##0.00">
                  <c:v>84835.42</c:v>
                </c:pt>
                <c:pt idx="2308" formatCode="#,##0.00">
                  <c:v>84788.43</c:v>
                </c:pt>
                <c:pt idx="2309" formatCode="#,##0.00">
                  <c:v>84741.61</c:v>
                </c:pt>
                <c:pt idx="2310" formatCode="#,##0.00">
                  <c:v>84694.96</c:v>
                </c:pt>
                <c:pt idx="2311" formatCode="#,##0.00">
                  <c:v>84648.5</c:v>
                </c:pt>
                <c:pt idx="2312" formatCode="#,##0.00">
                  <c:v>84602.21</c:v>
                </c:pt>
                <c:pt idx="2313" formatCode="#,##0.00">
                  <c:v>84556.11</c:v>
                </c:pt>
                <c:pt idx="2314" formatCode="#,##0.00">
                  <c:v>84510.2</c:v>
                </c:pt>
                <c:pt idx="2315" formatCode="#,##0.00">
                  <c:v>84464.47</c:v>
                </c:pt>
                <c:pt idx="2316" formatCode="#,##0.00">
                  <c:v>84418.91</c:v>
                </c:pt>
                <c:pt idx="2317" formatCode="#,##0.00">
                  <c:v>84373.54</c:v>
                </c:pt>
                <c:pt idx="2318" formatCode="#,##0.00">
                  <c:v>84328.3</c:v>
                </c:pt>
                <c:pt idx="2319" formatCode="#,##0.00">
                  <c:v>84283.24</c:v>
                </c:pt>
                <c:pt idx="2320" formatCode="#,##0.00">
                  <c:v>84238.36</c:v>
                </c:pt>
                <c:pt idx="2321" formatCode="#,##0.00">
                  <c:v>84193.69</c:v>
                </c:pt>
                <c:pt idx="2322" formatCode="#,##0.00">
                  <c:v>84149.13</c:v>
                </c:pt>
                <c:pt idx="2323" formatCode="#,##0.00">
                  <c:v>84104.79</c:v>
                </c:pt>
                <c:pt idx="2324" formatCode="#,##0.00">
                  <c:v>84060.62</c:v>
                </c:pt>
                <c:pt idx="2325" formatCode="#,##0.00">
                  <c:v>84016.6</c:v>
                </c:pt>
                <c:pt idx="2326" formatCode="#,##0.00">
                  <c:v>83972.77</c:v>
                </c:pt>
                <c:pt idx="2327" formatCode="#,##0.00">
                  <c:v>83929.1</c:v>
                </c:pt>
                <c:pt idx="2328" formatCode="#,##0.00">
                  <c:v>83885.490000000005</c:v>
                </c:pt>
                <c:pt idx="2329" formatCode="#,##0.00">
                  <c:v>83842.12</c:v>
                </c:pt>
                <c:pt idx="2330" formatCode="#,##0.00">
                  <c:v>83798.92</c:v>
                </c:pt>
                <c:pt idx="2331" formatCode="#,##0.00">
                  <c:v>83755.88</c:v>
                </c:pt>
                <c:pt idx="2332" formatCode="#,##0.00">
                  <c:v>83713.02</c:v>
                </c:pt>
                <c:pt idx="2333" formatCode="#,##0.00">
                  <c:v>83670.34</c:v>
                </c:pt>
                <c:pt idx="2334" formatCode="#,##0.00">
                  <c:v>83627.81</c:v>
                </c:pt>
                <c:pt idx="2335" formatCode="#,##0.00">
                  <c:v>83585.399999999994</c:v>
                </c:pt>
                <c:pt idx="2336" formatCode="#,##0.00">
                  <c:v>83543.23</c:v>
                </c:pt>
                <c:pt idx="2337" formatCode="#,##0.00">
                  <c:v>83501.149999999994</c:v>
                </c:pt>
                <c:pt idx="2338" formatCode="#,##0.00">
                  <c:v>83459.22</c:v>
                </c:pt>
                <c:pt idx="2339" formatCode="#,##0.00">
                  <c:v>83417.48</c:v>
                </c:pt>
                <c:pt idx="2340" formatCode="#,##0.00">
                  <c:v>83375.86</c:v>
                </c:pt>
                <c:pt idx="2341" formatCode="#,##0.00">
                  <c:v>83334.44</c:v>
                </c:pt>
                <c:pt idx="2342" formatCode="#,##0.00">
                  <c:v>83293.17</c:v>
                </c:pt>
                <c:pt idx="2343" formatCode="#,##0.00">
                  <c:v>83252.03</c:v>
                </c:pt>
                <c:pt idx="2344" formatCode="#,##0.00">
                  <c:v>83211.08</c:v>
                </c:pt>
                <c:pt idx="2345" formatCode="#,##0.00">
                  <c:v>83170.25</c:v>
                </c:pt>
                <c:pt idx="2346" formatCode="#,##0.00">
                  <c:v>83131.240000000005</c:v>
                </c:pt>
                <c:pt idx="2347" formatCode="#,##0.00">
                  <c:v>83089.899999999994</c:v>
                </c:pt>
                <c:pt idx="2348" formatCode="#,##0.00">
                  <c:v>83049.13</c:v>
                </c:pt>
                <c:pt idx="2349" formatCode="#,##0.00">
                  <c:v>83008.75</c:v>
                </c:pt>
                <c:pt idx="2350" formatCode="#,##0.00">
                  <c:v>82968.639999999999</c:v>
                </c:pt>
                <c:pt idx="2351" formatCode="#,##0.00">
                  <c:v>82928.710000000006</c:v>
                </c:pt>
                <c:pt idx="2352" formatCode="#,##0.00">
                  <c:v>82888.91</c:v>
                </c:pt>
                <c:pt idx="2353" formatCode="#,##0.00">
                  <c:v>82849.23</c:v>
                </c:pt>
                <c:pt idx="2354" formatCode="#,##0.00">
                  <c:v>82809.73</c:v>
                </c:pt>
                <c:pt idx="2355" formatCode="#,##0.00">
                  <c:v>82770.350000000006</c:v>
                </c:pt>
                <c:pt idx="2356" formatCode="#,##0.00">
                  <c:v>82731.14</c:v>
                </c:pt>
                <c:pt idx="2357" formatCode="#,##0.00">
                  <c:v>82692.09</c:v>
                </c:pt>
                <c:pt idx="2358" formatCode="#,##0.00">
                  <c:v>82653.149999999994</c:v>
                </c:pt>
                <c:pt idx="2359" formatCode="#,##0.00">
                  <c:v>82614.37</c:v>
                </c:pt>
                <c:pt idx="2360" formatCode="#,##0.00">
                  <c:v>82575.66</c:v>
                </c:pt>
                <c:pt idx="2361" formatCode="#,##0.00">
                  <c:v>82537.070000000007</c:v>
                </c:pt>
                <c:pt idx="2362" formatCode="#,##0.00">
                  <c:v>82498.67</c:v>
                </c:pt>
                <c:pt idx="2363" formatCode="#,##0.00">
                  <c:v>82460.350000000006</c:v>
                </c:pt>
                <c:pt idx="2364" formatCode="#,##0.00">
                  <c:v>82422.179999999993</c:v>
                </c:pt>
                <c:pt idx="2365" formatCode="#,##0.00">
                  <c:v>82384.12</c:v>
                </c:pt>
                <c:pt idx="2366" formatCode="#,##0.00">
                  <c:v>82346.23</c:v>
                </c:pt>
                <c:pt idx="2367" formatCode="#,##0.00">
                  <c:v>82308.45</c:v>
                </c:pt>
                <c:pt idx="2368" formatCode="#,##0.00">
                  <c:v>82270.77</c:v>
                </c:pt>
                <c:pt idx="2369" formatCode="#,##0.00">
                  <c:v>82233.3</c:v>
                </c:pt>
                <c:pt idx="2370" formatCode="#,##0.00">
                  <c:v>82195.95</c:v>
                </c:pt>
                <c:pt idx="2371" formatCode="#,##0.00">
                  <c:v>82158.679999999993</c:v>
                </c:pt>
                <c:pt idx="2372" formatCode="#,##0.00">
                  <c:v>82121.58</c:v>
                </c:pt>
                <c:pt idx="2373" formatCode="#,##0.00">
                  <c:v>82084.61</c:v>
                </c:pt>
                <c:pt idx="2374" formatCode="#,##0.00">
                  <c:v>82047.7</c:v>
                </c:pt>
                <c:pt idx="2375" formatCode="#,##0.00">
                  <c:v>82010.95</c:v>
                </c:pt>
                <c:pt idx="2376" formatCode="#,##0.00">
                  <c:v>81974.289999999994</c:v>
                </c:pt>
                <c:pt idx="2377" formatCode="#,##0.00">
                  <c:v>81937.78</c:v>
                </c:pt>
                <c:pt idx="2378" formatCode="#,##0.00">
                  <c:v>81901.41</c:v>
                </c:pt>
                <c:pt idx="2379" formatCode="#,##0.00">
                  <c:v>81865.100000000006</c:v>
                </c:pt>
                <c:pt idx="2380" formatCode="#,##0.00">
                  <c:v>81828.960000000006</c:v>
                </c:pt>
                <c:pt idx="2381" formatCode="#,##0.00">
                  <c:v>81792.91</c:v>
                </c:pt>
                <c:pt idx="2382" formatCode="#,##0.00">
                  <c:v>81756.95</c:v>
                </c:pt>
                <c:pt idx="2383" formatCode="#,##0.00">
                  <c:v>81721.14</c:v>
                </c:pt>
                <c:pt idx="2384" formatCode="#,##0.00">
                  <c:v>81685.440000000002</c:v>
                </c:pt>
                <c:pt idx="2385" formatCode="#,##0.00">
                  <c:v>81650.47</c:v>
                </c:pt>
                <c:pt idx="2386" formatCode="#,##0.00">
                  <c:v>81615.520000000004</c:v>
                </c:pt>
                <c:pt idx="2387" formatCode="#,##0.00">
                  <c:v>81580.02</c:v>
                </c:pt>
                <c:pt idx="2388" formatCode="#,##0.00">
                  <c:v>81544.53</c:v>
                </c:pt>
                <c:pt idx="2389" formatCode="#,##0.00">
                  <c:v>81509.23</c:v>
                </c:pt>
                <c:pt idx="2390" formatCode="#,##0.00">
                  <c:v>81474.09</c:v>
                </c:pt>
                <c:pt idx="2391" formatCode="#,##0.00">
                  <c:v>81439.05</c:v>
                </c:pt>
                <c:pt idx="2392" formatCode="#,##0.00">
                  <c:v>81404.23</c:v>
                </c:pt>
                <c:pt idx="2393" formatCode="#,##0.00">
                  <c:v>81369.490000000005</c:v>
                </c:pt>
                <c:pt idx="2394" formatCode="#,##0.00">
                  <c:v>81334.78</c:v>
                </c:pt>
                <c:pt idx="2395" formatCode="#,##0.00">
                  <c:v>81300.23</c:v>
                </c:pt>
                <c:pt idx="2396" formatCode="#,##0.00">
                  <c:v>81265.759999999995</c:v>
                </c:pt>
                <c:pt idx="2397" formatCode="#,##0.00">
                  <c:v>81231.41</c:v>
                </c:pt>
                <c:pt idx="2398" formatCode="#,##0.00">
                  <c:v>81197.17</c:v>
                </c:pt>
                <c:pt idx="2399" formatCode="#,##0.00">
                  <c:v>81163.05</c:v>
                </c:pt>
                <c:pt idx="2400" formatCode="#,##0.00">
                  <c:v>81128.990000000005</c:v>
                </c:pt>
                <c:pt idx="2401" formatCode="#,##0.00">
                  <c:v>81095.05</c:v>
                </c:pt>
                <c:pt idx="2402" formatCode="#,##0.00">
                  <c:v>81061.22</c:v>
                </c:pt>
                <c:pt idx="2403" formatCode="#,##0.00">
                  <c:v>81027.509999999995</c:v>
                </c:pt>
                <c:pt idx="2404" formatCode="#,##0.00">
                  <c:v>80993.88</c:v>
                </c:pt>
                <c:pt idx="2405" formatCode="#,##0.00">
                  <c:v>80960.34</c:v>
                </c:pt>
                <c:pt idx="2406" formatCode="#,##0.00">
                  <c:v>80926.91</c:v>
                </c:pt>
                <c:pt idx="2407" formatCode="#,##0.00">
                  <c:v>80893.509999999995</c:v>
                </c:pt>
                <c:pt idx="2408" formatCode="#,##0.00">
                  <c:v>80860.25</c:v>
                </c:pt>
                <c:pt idx="2409" formatCode="#,##0.00">
                  <c:v>80827.09</c:v>
                </c:pt>
                <c:pt idx="2410" formatCode="#,##0.00">
                  <c:v>80794.039999999994</c:v>
                </c:pt>
                <c:pt idx="2411" formatCode="#,##0.00">
                  <c:v>80761.02</c:v>
                </c:pt>
                <c:pt idx="2412" formatCode="#,##0.00">
                  <c:v>80728.17</c:v>
                </c:pt>
                <c:pt idx="2413" formatCode="#,##0.00">
                  <c:v>80695.360000000001</c:v>
                </c:pt>
                <c:pt idx="2414" formatCode="#,##0.00">
                  <c:v>80662.649999999994</c:v>
                </c:pt>
                <c:pt idx="2415" formatCode="#,##0.00">
                  <c:v>80629.98</c:v>
                </c:pt>
                <c:pt idx="2416" formatCode="#,##0.00">
                  <c:v>80597.45</c:v>
                </c:pt>
                <c:pt idx="2417" formatCode="#,##0.00">
                  <c:v>80565</c:v>
                </c:pt>
                <c:pt idx="2418" formatCode="#,##0.00">
                  <c:v>80532.639999999999</c:v>
                </c:pt>
                <c:pt idx="2419" formatCode="#,##0.00">
                  <c:v>80500.3</c:v>
                </c:pt>
                <c:pt idx="2420" formatCode="#,##0.00">
                  <c:v>80468.09</c:v>
                </c:pt>
                <c:pt idx="2421" formatCode="#,##0.00">
                  <c:v>80435.94</c:v>
                </c:pt>
                <c:pt idx="2422" formatCode="#,##0.00">
                  <c:v>80403.87</c:v>
                </c:pt>
                <c:pt idx="2423" formatCode="#,##0.00">
                  <c:v>80371.89</c:v>
                </c:pt>
                <c:pt idx="2424" formatCode="#,##0.00">
                  <c:v>80340.02</c:v>
                </c:pt>
                <c:pt idx="2425" formatCode="#,##0.00">
                  <c:v>80308.149999999994</c:v>
                </c:pt>
                <c:pt idx="2426" formatCode="#,##0.00">
                  <c:v>80276.39</c:v>
                </c:pt>
                <c:pt idx="2427" formatCode="#,##0.00">
                  <c:v>80244.710000000006</c:v>
                </c:pt>
                <c:pt idx="2428" formatCode="#,##0.00">
                  <c:v>80213.070000000007</c:v>
                </c:pt>
                <c:pt idx="2429" formatCode="#,##0.00">
                  <c:v>80181.539999999994</c:v>
                </c:pt>
                <c:pt idx="2430" formatCode="#,##0.00">
                  <c:v>80150.080000000002</c:v>
                </c:pt>
                <c:pt idx="2431" formatCode="#,##0.00">
                  <c:v>80118.7</c:v>
                </c:pt>
                <c:pt idx="2432" formatCode="#,##0.00">
                  <c:v>80087.33</c:v>
                </c:pt>
                <c:pt idx="2433" formatCode="#,##0.00">
                  <c:v>80056.09</c:v>
                </c:pt>
                <c:pt idx="2434" formatCode="#,##0.00">
                  <c:v>80024.89</c:v>
                </c:pt>
                <c:pt idx="2435" formatCode="#,##0.00">
                  <c:v>79993.789999999994</c:v>
                </c:pt>
                <c:pt idx="2436" formatCode="#,##0.00">
                  <c:v>79962.740000000005</c:v>
                </c:pt>
                <c:pt idx="2437" formatCode="#,##0.00">
                  <c:v>79931.77</c:v>
                </c:pt>
                <c:pt idx="2438" formatCode="#,##0.00">
                  <c:v>79900.84</c:v>
                </c:pt>
                <c:pt idx="2439" formatCode="#,##0.00">
                  <c:v>79870</c:v>
                </c:pt>
                <c:pt idx="2440" formatCode="#,##0.00">
                  <c:v>79840.289999999994</c:v>
                </c:pt>
                <c:pt idx="2441" formatCode="#,##0.00">
                  <c:v>79808.89</c:v>
                </c:pt>
                <c:pt idx="2442" formatCode="#,##0.00">
                  <c:v>79778.05</c:v>
                </c:pt>
                <c:pt idx="2443" formatCode="#,##0.00">
                  <c:v>79747.360000000001</c:v>
                </c:pt>
                <c:pt idx="2444" formatCode="#,##0.00">
                  <c:v>79716.820000000007</c:v>
                </c:pt>
                <c:pt idx="2445" formatCode="#,##0.00">
                  <c:v>79690.19</c:v>
                </c:pt>
                <c:pt idx="2446" formatCode="#,##0.00">
                  <c:v>79657.77</c:v>
                </c:pt>
                <c:pt idx="2447" formatCode="#,##0.00">
                  <c:v>79626.720000000001</c:v>
                </c:pt>
                <c:pt idx="2448" formatCode="#,##0.00">
                  <c:v>79596.13</c:v>
                </c:pt>
                <c:pt idx="2449" formatCode="#,##0.00">
                  <c:v>79565.72</c:v>
                </c:pt>
                <c:pt idx="2450" formatCode="#,##0.00">
                  <c:v>79535.460000000006</c:v>
                </c:pt>
                <c:pt idx="2451" formatCode="#,##0.00">
                  <c:v>79505.3</c:v>
                </c:pt>
                <c:pt idx="2452" formatCode="#,##0.00">
                  <c:v>79475.199999999997</c:v>
                </c:pt>
                <c:pt idx="2453" formatCode="#,##0.00">
                  <c:v>79445.16</c:v>
                </c:pt>
                <c:pt idx="2454" formatCode="#,##0.00">
                  <c:v>79415.179999999993</c:v>
                </c:pt>
                <c:pt idx="2455" formatCode="#,##0.00">
                  <c:v>79385.27</c:v>
                </c:pt>
                <c:pt idx="2456" formatCode="#,##0.00">
                  <c:v>79355.38</c:v>
                </c:pt>
                <c:pt idx="2457" formatCode="#,##0.00">
                  <c:v>79325.58</c:v>
                </c:pt>
                <c:pt idx="2458" formatCode="#,##0.00">
                  <c:v>79295.820000000007</c:v>
                </c:pt>
                <c:pt idx="2459" formatCode="#,##0.00">
                  <c:v>79266.09</c:v>
                </c:pt>
                <c:pt idx="2460" formatCode="#,##0.00">
                  <c:v>79236.42</c:v>
                </c:pt>
                <c:pt idx="2461" formatCode="#,##0.00">
                  <c:v>79206.84</c:v>
                </c:pt>
                <c:pt idx="2462" formatCode="#,##0.00">
                  <c:v>79177.210000000006</c:v>
                </c:pt>
                <c:pt idx="2463" formatCode="#,##0.00">
                  <c:v>79147.710000000006</c:v>
                </c:pt>
                <c:pt idx="2464" formatCode="#,##0.00">
                  <c:v>79118.23</c:v>
                </c:pt>
                <c:pt idx="2465" formatCode="#,##0.00">
                  <c:v>79088.81</c:v>
                </c:pt>
                <c:pt idx="2466" formatCode="#,##0.00">
                  <c:v>79059.42</c:v>
                </c:pt>
                <c:pt idx="2467" formatCode="#,##0.00">
                  <c:v>79030.12</c:v>
                </c:pt>
                <c:pt idx="2468" formatCode="#,##0.00">
                  <c:v>79000.78</c:v>
                </c:pt>
                <c:pt idx="2469" formatCode="#,##0.00">
                  <c:v>78971.539999999994</c:v>
                </c:pt>
                <c:pt idx="2470" formatCode="#,##0.00">
                  <c:v>78942.34</c:v>
                </c:pt>
                <c:pt idx="2471" formatCode="#,##0.00">
                  <c:v>78913.149999999994</c:v>
                </c:pt>
                <c:pt idx="2472" formatCode="#,##0.00">
                  <c:v>78883.990000000005</c:v>
                </c:pt>
                <c:pt idx="2473" formatCode="#,##0.00">
                  <c:v>78854.87</c:v>
                </c:pt>
                <c:pt idx="2474" formatCode="#,##0.00">
                  <c:v>78825.8</c:v>
                </c:pt>
                <c:pt idx="2475" formatCode="#,##0.00">
                  <c:v>78796.789999999994</c:v>
                </c:pt>
                <c:pt idx="2476" formatCode="#,##0.00">
                  <c:v>78767.839999999997</c:v>
                </c:pt>
                <c:pt idx="2477" formatCode="#,##0.00">
                  <c:v>78738.87</c:v>
                </c:pt>
                <c:pt idx="2478" formatCode="#,##0.00">
                  <c:v>78709.98</c:v>
                </c:pt>
                <c:pt idx="2479" formatCode="#,##0.00">
                  <c:v>78681.11</c:v>
                </c:pt>
                <c:pt idx="2480" formatCode="#,##0.00">
                  <c:v>78652.240000000005</c:v>
                </c:pt>
                <c:pt idx="2481" formatCode="#,##0.00">
                  <c:v>78623.45</c:v>
                </c:pt>
                <c:pt idx="2482" formatCode="#,##0.00">
                  <c:v>78594.679999999993</c:v>
                </c:pt>
                <c:pt idx="2483" formatCode="#,##0.00">
                  <c:v>78565.919999999998</c:v>
                </c:pt>
                <c:pt idx="2484" formatCode="#,##0.00">
                  <c:v>78537.210000000006</c:v>
                </c:pt>
                <c:pt idx="2485" formatCode="#,##0.00">
                  <c:v>78508.5</c:v>
                </c:pt>
                <c:pt idx="2486" formatCode="#,##0.00">
                  <c:v>78479.81</c:v>
                </c:pt>
                <c:pt idx="2487" formatCode="#,##0.00">
                  <c:v>78451.17</c:v>
                </c:pt>
                <c:pt idx="2488" formatCode="#,##0.00">
                  <c:v>78422.55</c:v>
                </c:pt>
                <c:pt idx="2489" formatCode="#,##0.00">
                  <c:v>78393.990000000005</c:v>
                </c:pt>
                <c:pt idx="2490" formatCode="#,##0.00">
                  <c:v>78365.45</c:v>
                </c:pt>
                <c:pt idx="2491" formatCode="#,##0.00">
                  <c:v>78336.92</c:v>
                </c:pt>
                <c:pt idx="2492" formatCode="#,##0.00">
                  <c:v>78308.479999999996</c:v>
                </c:pt>
                <c:pt idx="2493" formatCode="#,##0.00">
                  <c:v>78279.990000000005</c:v>
                </c:pt>
                <c:pt idx="2494" formatCode="#,##0.00">
                  <c:v>78251.56</c:v>
                </c:pt>
                <c:pt idx="2495" formatCode="#,##0.00">
                  <c:v>78223.98</c:v>
                </c:pt>
                <c:pt idx="2496" formatCode="#,##0.00">
                  <c:v>78195.13</c:v>
                </c:pt>
                <c:pt idx="2497" formatCode="#,##0.00">
                  <c:v>78192.59</c:v>
                </c:pt>
                <c:pt idx="2498" formatCode="#,##0.00">
                  <c:v>78150.61</c:v>
                </c:pt>
                <c:pt idx="2499" formatCode="#,##0.00">
                  <c:v>78117.45</c:v>
                </c:pt>
                <c:pt idx="2500" formatCode="#,##0.00">
                  <c:v>78087.08</c:v>
                </c:pt>
                <c:pt idx="2501" formatCode="#,##0.00">
                  <c:v>78057.8</c:v>
                </c:pt>
                <c:pt idx="2502" formatCode="#,##0.00">
                  <c:v>78028.990000000005</c:v>
                </c:pt>
                <c:pt idx="2503" formatCode="#,##0.00">
                  <c:v>78000.44</c:v>
                </c:pt>
                <c:pt idx="2504" formatCode="#,##0.00">
                  <c:v>77972.479999999996</c:v>
                </c:pt>
                <c:pt idx="2505" formatCode="#,##0.00">
                  <c:v>77944.22</c:v>
                </c:pt>
                <c:pt idx="2506" formatCode="#,##0.00">
                  <c:v>77915.7</c:v>
                </c:pt>
                <c:pt idx="2507" formatCode="#,##0.00">
                  <c:v>77887.289999999994</c:v>
                </c:pt>
                <c:pt idx="2508" formatCode="#,##0.00">
                  <c:v>77858.95</c:v>
                </c:pt>
                <c:pt idx="2509" formatCode="#,##0.00">
                  <c:v>77830.64</c:v>
                </c:pt>
                <c:pt idx="2510" formatCode="#,##0.00">
                  <c:v>77802.37</c:v>
                </c:pt>
                <c:pt idx="2511" formatCode="#,##0.00">
                  <c:v>77774.12</c:v>
                </c:pt>
                <c:pt idx="2512" formatCode="#,##0.00">
                  <c:v>77745.91</c:v>
                </c:pt>
                <c:pt idx="2513" formatCode="#,##0.00">
                  <c:v>77717.7</c:v>
                </c:pt>
                <c:pt idx="2514" formatCode="#,##0.00">
                  <c:v>77689.52</c:v>
                </c:pt>
                <c:pt idx="2515" formatCode="#,##0.00">
                  <c:v>77661.39</c:v>
                </c:pt>
                <c:pt idx="2516" formatCode="#,##0.00">
                  <c:v>77633.240000000005</c:v>
                </c:pt>
                <c:pt idx="2517" formatCode="#,##0.00">
                  <c:v>77605.09</c:v>
                </c:pt>
                <c:pt idx="2518" formatCode="#,##0.00">
                  <c:v>77576.91</c:v>
                </c:pt>
                <c:pt idx="2519" formatCode="#,##0.00">
                  <c:v>77548.800000000003</c:v>
                </c:pt>
                <c:pt idx="2520" formatCode="#,##0.00">
                  <c:v>77520.639999999999</c:v>
                </c:pt>
                <c:pt idx="2521" formatCode="#,##0.00">
                  <c:v>77492.52</c:v>
                </c:pt>
                <c:pt idx="2522" formatCode="#,##0.00">
                  <c:v>77464.42</c:v>
                </c:pt>
                <c:pt idx="2523" formatCode="#,##0.00">
                  <c:v>77436.31</c:v>
                </c:pt>
                <c:pt idx="2524" formatCode="#,##0.00">
                  <c:v>77408.2</c:v>
                </c:pt>
                <c:pt idx="2525" formatCode="#,##0.00">
                  <c:v>77380.11</c:v>
                </c:pt>
                <c:pt idx="2526" formatCode="#,##0.00">
                  <c:v>77352.039999999994</c:v>
                </c:pt>
                <c:pt idx="2527" formatCode="#,##0.00">
                  <c:v>77323.91</c:v>
                </c:pt>
                <c:pt idx="2528" formatCode="#,##0.00">
                  <c:v>77295.86</c:v>
                </c:pt>
                <c:pt idx="2529" formatCode="#,##0.00">
                  <c:v>77267.740000000005</c:v>
                </c:pt>
                <c:pt idx="2530" formatCode="#,##0.00">
                  <c:v>77239.64</c:v>
                </c:pt>
                <c:pt idx="2531" formatCode="#,##0.00">
                  <c:v>77211.55</c:v>
                </c:pt>
                <c:pt idx="2532" formatCode="#,##0.00">
                  <c:v>77183.460000000006</c:v>
                </c:pt>
                <c:pt idx="2533" formatCode="#,##0.00">
                  <c:v>77155.38</c:v>
                </c:pt>
                <c:pt idx="2534" formatCode="#,##0.00">
                  <c:v>77127.27</c:v>
                </c:pt>
                <c:pt idx="2535" formatCode="#,##0.00">
                  <c:v>77099.199999999997</c:v>
                </c:pt>
                <c:pt idx="2536" formatCode="#,##0.00">
                  <c:v>77071.09</c:v>
                </c:pt>
                <c:pt idx="2537" formatCode="#,##0.00">
                  <c:v>77042.990000000005</c:v>
                </c:pt>
                <c:pt idx="2538" formatCode="#,##0.00">
                  <c:v>77014.86</c:v>
                </c:pt>
                <c:pt idx="2539" formatCode="#,##0.00">
                  <c:v>76986.77</c:v>
                </c:pt>
                <c:pt idx="2540" formatCode="#,##0.00">
                  <c:v>76958.66</c:v>
                </c:pt>
                <c:pt idx="2541" formatCode="#,##0.00">
                  <c:v>76930.539999999994</c:v>
                </c:pt>
                <c:pt idx="2542" formatCode="#,##0.00">
                  <c:v>76902.44</c:v>
                </c:pt>
                <c:pt idx="2543" formatCode="#,##0.00">
                  <c:v>76874.31</c:v>
                </c:pt>
                <c:pt idx="2544" formatCode="#,##0.00">
                  <c:v>76846.179999999993</c:v>
                </c:pt>
                <c:pt idx="2545" formatCode="#,##0.00">
                  <c:v>76818.009999999995</c:v>
                </c:pt>
                <c:pt idx="2546" formatCode="#,##0.00">
                  <c:v>76789.84</c:v>
                </c:pt>
                <c:pt idx="2547" formatCode="#,##0.00">
                  <c:v>76761.679999999993</c:v>
                </c:pt>
                <c:pt idx="2548" formatCode="#,##0.00">
                  <c:v>76733.48</c:v>
                </c:pt>
                <c:pt idx="2549" formatCode="#,##0.00">
                  <c:v>76705.3</c:v>
                </c:pt>
                <c:pt idx="2550" formatCode="#,##0.00">
                  <c:v>76677.100000000006</c:v>
                </c:pt>
                <c:pt idx="2551" formatCode="#,##0.00">
                  <c:v>76648.84</c:v>
                </c:pt>
                <c:pt idx="2552" formatCode="#,##0.00">
                  <c:v>76620.62</c:v>
                </c:pt>
                <c:pt idx="2553" formatCode="#,##0.00">
                  <c:v>76592.38</c:v>
                </c:pt>
                <c:pt idx="2554" formatCode="#,##0.00">
                  <c:v>76564.100000000006</c:v>
                </c:pt>
                <c:pt idx="2555" formatCode="#,##0.00">
                  <c:v>76535.839999999997</c:v>
                </c:pt>
                <c:pt idx="2556" formatCode="#,##0.00">
                  <c:v>76507.55</c:v>
                </c:pt>
                <c:pt idx="2557" formatCode="#,##0.00">
                  <c:v>76479.320000000007</c:v>
                </c:pt>
                <c:pt idx="2558" formatCode="#,##0.00">
                  <c:v>76450.98</c:v>
                </c:pt>
                <c:pt idx="2559" formatCode="#,##0.00">
                  <c:v>76422.66</c:v>
                </c:pt>
                <c:pt idx="2560" formatCode="#,##0.00">
                  <c:v>76394.31</c:v>
                </c:pt>
                <c:pt idx="2561" formatCode="#,##0.00">
                  <c:v>76365.98</c:v>
                </c:pt>
                <c:pt idx="2562" formatCode="#,##0.00">
                  <c:v>76337.59</c:v>
                </c:pt>
                <c:pt idx="2563" formatCode="#,##0.00">
                  <c:v>76309.23</c:v>
                </c:pt>
                <c:pt idx="2564" formatCode="#,##0.00">
                  <c:v>76280.800000000003</c:v>
                </c:pt>
                <c:pt idx="2565" formatCode="#,##0.00">
                  <c:v>76252.39</c:v>
                </c:pt>
                <c:pt idx="2566" formatCode="#,##0.00">
                  <c:v>76223.97</c:v>
                </c:pt>
                <c:pt idx="2567" formatCode="#,##0.00">
                  <c:v>76195.539999999994</c:v>
                </c:pt>
                <c:pt idx="2568" formatCode="#,##0.00">
                  <c:v>76167.11</c:v>
                </c:pt>
                <c:pt idx="2569" formatCode="#,##0.00">
                  <c:v>76138.63</c:v>
                </c:pt>
                <c:pt idx="2570" formatCode="#,##0.00">
                  <c:v>76110.09</c:v>
                </c:pt>
                <c:pt idx="2571" formatCode="#,##0.00">
                  <c:v>76081.600000000006</c:v>
                </c:pt>
                <c:pt idx="2572" formatCode="#,##0.00">
                  <c:v>76053.02</c:v>
                </c:pt>
                <c:pt idx="2573" formatCode="#,##0.00">
                  <c:v>76024.460000000006</c:v>
                </c:pt>
                <c:pt idx="2574" formatCode="#,##0.00">
                  <c:v>75995.89</c:v>
                </c:pt>
                <c:pt idx="2575" formatCode="#,##0.00">
                  <c:v>75967.3</c:v>
                </c:pt>
                <c:pt idx="2576" formatCode="#,##0.00">
                  <c:v>75938.66</c:v>
                </c:pt>
                <c:pt idx="2577" formatCode="#,##0.00">
                  <c:v>75910.05</c:v>
                </c:pt>
                <c:pt idx="2578" formatCode="#,##0.00">
                  <c:v>75881.39</c:v>
                </c:pt>
                <c:pt idx="2579" formatCode="#,##0.00">
                  <c:v>75852.710000000006</c:v>
                </c:pt>
                <c:pt idx="2580" formatCode="#,##0.00">
                  <c:v>75823.97</c:v>
                </c:pt>
                <c:pt idx="2581" formatCode="#,##0.00">
                  <c:v>75795.23</c:v>
                </c:pt>
                <c:pt idx="2582" formatCode="#,##0.00">
                  <c:v>75766.490000000005</c:v>
                </c:pt>
                <c:pt idx="2583" formatCode="#,##0.00">
                  <c:v>75737.78</c:v>
                </c:pt>
                <c:pt idx="2584" formatCode="#,##0.00">
                  <c:v>75708.990000000005</c:v>
                </c:pt>
                <c:pt idx="2585" formatCode="#,##0.00">
                  <c:v>75680.210000000006</c:v>
                </c:pt>
                <c:pt idx="2586" formatCode="#,##0.00">
                  <c:v>75651.41</c:v>
                </c:pt>
                <c:pt idx="2587" formatCode="#,##0.00">
                  <c:v>75622.539999999994</c:v>
                </c:pt>
                <c:pt idx="2588" formatCode="#,##0.00">
                  <c:v>75593.67</c:v>
                </c:pt>
                <c:pt idx="2589" formatCode="#,##0.00">
                  <c:v>75564.78</c:v>
                </c:pt>
                <c:pt idx="2590" formatCode="#,##0.00">
                  <c:v>75535.839999999997</c:v>
                </c:pt>
                <c:pt idx="2591" formatCode="#,##0.00">
                  <c:v>75506.850000000006</c:v>
                </c:pt>
                <c:pt idx="2592" formatCode="#,##0.00">
                  <c:v>75477.86</c:v>
                </c:pt>
                <c:pt idx="2593" formatCode="#,##0.00">
                  <c:v>75448.83</c:v>
                </c:pt>
                <c:pt idx="2594" formatCode="#,##0.00">
                  <c:v>75419.789999999994</c:v>
                </c:pt>
                <c:pt idx="2595" formatCode="#,##0.00">
                  <c:v>75390.73</c:v>
                </c:pt>
                <c:pt idx="2596" formatCode="#,##0.00">
                  <c:v>75361.56</c:v>
                </c:pt>
                <c:pt idx="2597" formatCode="#,##0.00">
                  <c:v>75332.42</c:v>
                </c:pt>
                <c:pt idx="2598" formatCode="#,##0.00">
                  <c:v>75303.320000000007</c:v>
                </c:pt>
                <c:pt idx="2599" formatCode="#,##0.00">
                  <c:v>75274.16</c:v>
                </c:pt>
                <c:pt idx="2600" formatCode="#,##0.00">
                  <c:v>75244.97</c:v>
                </c:pt>
                <c:pt idx="2601" formatCode="#,##0.00">
                  <c:v>75215.740000000005</c:v>
                </c:pt>
                <c:pt idx="2602" formatCode="#,##0.00">
                  <c:v>75186.5</c:v>
                </c:pt>
                <c:pt idx="2603" formatCode="#,##0.00">
                  <c:v>75157.2</c:v>
                </c:pt>
                <c:pt idx="2604" formatCode="#,##0.00">
                  <c:v>75127.91</c:v>
                </c:pt>
                <c:pt idx="2605" formatCode="#,##0.00">
                  <c:v>75098.570000000007</c:v>
                </c:pt>
                <c:pt idx="2606" formatCode="#,##0.00">
                  <c:v>75069.23</c:v>
                </c:pt>
                <c:pt idx="2607" formatCode="#,##0.00">
                  <c:v>75039.850000000006</c:v>
                </c:pt>
                <c:pt idx="2608" formatCode="#,##0.00">
                  <c:v>75010.429999999993</c:v>
                </c:pt>
                <c:pt idx="2609" formatCode="#,##0.00">
                  <c:v>74981.009999999995</c:v>
                </c:pt>
                <c:pt idx="2610" formatCode="#,##0.00">
                  <c:v>74951.53</c:v>
                </c:pt>
                <c:pt idx="2611" formatCode="#,##0.00">
                  <c:v>74922.039999999994</c:v>
                </c:pt>
                <c:pt idx="2612" formatCode="#,##0.00">
                  <c:v>74892.52</c:v>
                </c:pt>
                <c:pt idx="2613" formatCode="#,##0.00">
                  <c:v>74862.95</c:v>
                </c:pt>
                <c:pt idx="2614" formatCode="#,##0.00">
                  <c:v>74833.350000000006</c:v>
                </c:pt>
                <c:pt idx="2615" formatCode="#,##0.00">
                  <c:v>74803.73</c:v>
                </c:pt>
                <c:pt idx="2616" formatCode="#,##0.00">
                  <c:v>74774.100000000006</c:v>
                </c:pt>
                <c:pt idx="2617" formatCode="#,##0.00">
                  <c:v>74744.41</c:v>
                </c:pt>
                <c:pt idx="2618" formatCode="#,##0.00">
                  <c:v>74714.7</c:v>
                </c:pt>
                <c:pt idx="2619" formatCode="#,##0.00">
                  <c:v>74684.960000000006</c:v>
                </c:pt>
                <c:pt idx="2620" formatCode="#,##0.00">
                  <c:v>74655.17</c:v>
                </c:pt>
                <c:pt idx="2621" formatCode="#,##0.00">
                  <c:v>74625.37</c:v>
                </c:pt>
                <c:pt idx="2622" formatCode="#,##0.00">
                  <c:v>74595.539999999994</c:v>
                </c:pt>
                <c:pt idx="2623" formatCode="#,##0.00">
                  <c:v>74565.679999999993</c:v>
                </c:pt>
                <c:pt idx="2624" formatCode="#,##0.00">
                  <c:v>74535.78</c:v>
                </c:pt>
                <c:pt idx="2625" formatCode="#,##0.00">
                  <c:v>74505.87</c:v>
                </c:pt>
                <c:pt idx="2626" formatCode="#,##0.00">
                  <c:v>74475.89</c:v>
                </c:pt>
                <c:pt idx="2627" formatCode="#,##0.00">
                  <c:v>74445.91</c:v>
                </c:pt>
                <c:pt idx="2628" formatCode="#,##0.00">
                  <c:v>74415.839999999997</c:v>
                </c:pt>
                <c:pt idx="2629" formatCode="#,##0.00">
                  <c:v>74385.88</c:v>
                </c:pt>
                <c:pt idx="2630" formatCode="#,##0.00">
                  <c:v>74355.740000000005</c:v>
                </c:pt>
                <c:pt idx="2631" formatCode="#,##0.00">
                  <c:v>74325.59</c:v>
                </c:pt>
                <c:pt idx="2632" formatCode="#,##0.00">
                  <c:v>74295.45</c:v>
                </c:pt>
                <c:pt idx="2633" formatCode="#,##0.00">
                  <c:v>74265.23</c:v>
                </c:pt>
                <c:pt idx="2634" formatCode="#,##0.00">
                  <c:v>74235.02</c:v>
                </c:pt>
                <c:pt idx="2635" formatCode="#,##0.00">
                  <c:v>74204.800000000003</c:v>
                </c:pt>
                <c:pt idx="2636" formatCode="#,##0.00">
                  <c:v>74174.48</c:v>
                </c:pt>
                <c:pt idx="2637" formatCode="#,##0.00">
                  <c:v>74144.160000000003</c:v>
                </c:pt>
                <c:pt idx="2638" formatCode="#,##0.00">
                  <c:v>74113.81</c:v>
                </c:pt>
                <c:pt idx="2639" formatCode="#,##0.00">
                  <c:v>74083.429999999993</c:v>
                </c:pt>
                <c:pt idx="2640" formatCode="#,##0.00">
                  <c:v>74052.98</c:v>
                </c:pt>
                <c:pt idx="2641" formatCode="#,##0.00">
                  <c:v>74022.559999999998</c:v>
                </c:pt>
                <c:pt idx="2642" formatCode="#,##0.00">
                  <c:v>73992.070000000007</c:v>
                </c:pt>
                <c:pt idx="2643" formatCode="#,##0.00">
                  <c:v>73961.53</c:v>
                </c:pt>
                <c:pt idx="2644" formatCode="#,##0.00">
                  <c:v>73930.98</c:v>
                </c:pt>
                <c:pt idx="2645" formatCode="#,##0.00">
                  <c:v>73900.39</c:v>
                </c:pt>
                <c:pt idx="2646" formatCode="#,##0.00">
                  <c:v>73869.759999999995</c:v>
                </c:pt>
                <c:pt idx="2647" formatCode="#,##0.00">
                  <c:v>73839.100000000006</c:v>
                </c:pt>
                <c:pt idx="2648" formatCode="#,##0.00">
                  <c:v>73808.38</c:v>
                </c:pt>
                <c:pt idx="2649" formatCode="#,##0.00">
                  <c:v>73777.63</c:v>
                </c:pt>
                <c:pt idx="2650" formatCode="#,##0.00">
                  <c:v>73746.77</c:v>
                </c:pt>
                <c:pt idx="2651" formatCode="#,##0.00">
                  <c:v>73715.929999999993</c:v>
                </c:pt>
                <c:pt idx="2652" formatCode="#,##0.00">
                  <c:v>73685.05</c:v>
                </c:pt>
                <c:pt idx="2653" formatCode="#,##0.00">
                  <c:v>73654.14</c:v>
                </c:pt>
                <c:pt idx="2654" formatCode="#,##0.00">
                  <c:v>73623.210000000006</c:v>
                </c:pt>
                <c:pt idx="2655" formatCode="#,##0.00">
                  <c:v>73592.25</c:v>
                </c:pt>
                <c:pt idx="2656" formatCode="#,##0.00">
                  <c:v>73561.27</c:v>
                </c:pt>
                <c:pt idx="2657" formatCode="#,##0.00">
                  <c:v>73530.289999999994</c:v>
                </c:pt>
                <c:pt idx="2658" formatCode="#,##0.00">
                  <c:v>73499.23</c:v>
                </c:pt>
                <c:pt idx="2659" formatCode="#,##0.00">
                  <c:v>73468.17</c:v>
                </c:pt>
                <c:pt idx="2660" formatCode="#,##0.00">
                  <c:v>73437.09</c:v>
                </c:pt>
                <c:pt idx="2661" formatCode="#,##0.00">
                  <c:v>73405.91</c:v>
                </c:pt>
                <c:pt idx="2662" formatCode="#,##0.00">
                  <c:v>73374.740000000005</c:v>
                </c:pt>
                <c:pt idx="2663" formatCode="#,##0.00">
                  <c:v>73343.55</c:v>
                </c:pt>
                <c:pt idx="2664" formatCode="#,##0.00">
                  <c:v>73312.27</c:v>
                </c:pt>
                <c:pt idx="2665" formatCode="#,##0.00">
                  <c:v>73280.97</c:v>
                </c:pt>
                <c:pt idx="2666" formatCode="#,##0.00">
                  <c:v>73249.66</c:v>
                </c:pt>
                <c:pt idx="2667" formatCode="#,##0.00">
                  <c:v>73218.28</c:v>
                </c:pt>
                <c:pt idx="2668" formatCode="#,##0.00">
                  <c:v>73186.880000000005</c:v>
                </c:pt>
                <c:pt idx="2669" formatCode="#,##0.00">
                  <c:v>73155.48</c:v>
                </c:pt>
                <c:pt idx="2670" formatCode="#,##0.00">
                  <c:v>73123.98</c:v>
                </c:pt>
                <c:pt idx="2671" formatCode="#,##0.00">
                  <c:v>73092.460000000006</c:v>
                </c:pt>
                <c:pt idx="2672" formatCode="#,##0.00">
                  <c:v>73060.91</c:v>
                </c:pt>
                <c:pt idx="2673" formatCode="#,##0.00">
                  <c:v>73029.37</c:v>
                </c:pt>
                <c:pt idx="2674" formatCode="#,##0.00">
                  <c:v>72997.759999999995</c:v>
                </c:pt>
                <c:pt idx="2675" formatCode="#,##0.00">
                  <c:v>72966.05</c:v>
                </c:pt>
                <c:pt idx="2676" formatCode="#,##0.00">
                  <c:v>72934.34</c:v>
                </c:pt>
                <c:pt idx="2677" formatCode="#,##0.00">
                  <c:v>72902.559999999998</c:v>
                </c:pt>
                <c:pt idx="2678" formatCode="#,##0.00">
                  <c:v>72870.759999999995</c:v>
                </c:pt>
                <c:pt idx="2679" formatCode="#,##0.00">
                  <c:v>72838.92</c:v>
                </c:pt>
                <c:pt idx="2680" formatCode="#,##0.00">
                  <c:v>72807.070000000007</c:v>
                </c:pt>
                <c:pt idx="2681" formatCode="#,##0.00">
                  <c:v>72775.14</c:v>
                </c:pt>
                <c:pt idx="2682" formatCode="#,##0.00">
                  <c:v>72743.17</c:v>
                </c:pt>
                <c:pt idx="2683" formatCode="#,##0.00">
                  <c:v>72711.199999999997</c:v>
                </c:pt>
                <c:pt idx="2684" formatCode="#,##0.00">
                  <c:v>72679.240000000005</c:v>
                </c:pt>
                <c:pt idx="2685" formatCode="#,##0.00">
                  <c:v>72647.16</c:v>
                </c:pt>
                <c:pt idx="2686" formatCode="#,##0.00">
                  <c:v>72615.09</c:v>
                </c:pt>
                <c:pt idx="2687" formatCode="#,##0.00">
                  <c:v>72582.97</c:v>
                </c:pt>
                <c:pt idx="2688" formatCode="#,##0.00">
                  <c:v>72550.83</c:v>
                </c:pt>
                <c:pt idx="2689" formatCode="#,##0.00">
                  <c:v>72518.649999999994</c:v>
                </c:pt>
                <c:pt idx="2690" formatCode="#,##0.00">
                  <c:v>72486.42</c:v>
                </c:pt>
                <c:pt idx="2691" formatCode="#,##0.00">
                  <c:v>72454.16</c:v>
                </c:pt>
                <c:pt idx="2692" formatCode="#,##0.00">
                  <c:v>72421.88</c:v>
                </c:pt>
                <c:pt idx="2693" formatCode="#,##0.00">
                  <c:v>72389.56</c:v>
                </c:pt>
                <c:pt idx="2694" formatCode="#,##0.00">
                  <c:v>72357.23</c:v>
                </c:pt>
                <c:pt idx="2695" formatCode="#,##0.00">
                  <c:v>72324.850000000006</c:v>
                </c:pt>
                <c:pt idx="2696" formatCode="#,##0.00">
                  <c:v>72292.41</c:v>
                </c:pt>
                <c:pt idx="2697" formatCode="#,##0.00">
                  <c:v>72259.94</c:v>
                </c:pt>
                <c:pt idx="2698" formatCode="#,##0.00">
                  <c:v>72227.460000000006</c:v>
                </c:pt>
                <c:pt idx="2699" formatCode="#,##0.00">
                  <c:v>72194.95</c:v>
                </c:pt>
                <c:pt idx="2700" formatCode="#,##0.00">
                  <c:v>72162.399999999994</c:v>
                </c:pt>
                <c:pt idx="2701" formatCode="#,##0.00">
                  <c:v>72129.77</c:v>
                </c:pt>
                <c:pt idx="2702" formatCode="#,##0.00">
                  <c:v>72097.149999999994</c:v>
                </c:pt>
                <c:pt idx="2703" formatCode="#,##0.00">
                  <c:v>72064.479999999996</c:v>
                </c:pt>
                <c:pt idx="2704" formatCode="#,##0.00">
                  <c:v>72031.759999999995</c:v>
                </c:pt>
                <c:pt idx="2705" formatCode="#,##0.00">
                  <c:v>71999.02</c:v>
                </c:pt>
                <c:pt idx="2706" formatCode="#,##0.00">
                  <c:v>71966.27</c:v>
                </c:pt>
                <c:pt idx="2707" formatCode="#,##0.00">
                  <c:v>71933.440000000002</c:v>
                </c:pt>
                <c:pt idx="2708" formatCode="#,##0.00">
                  <c:v>71900.55</c:v>
                </c:pt>
                <c:pt idx="2709" formatCode="#,##0.00">
                  <c:v>71867.67</c:v>
                </c:pt>
                <c:pt idx="2710" formatCode="#,##0.00">
                  <c:v>71834.75</c:v>
                </c:pt>
                <c:pt idx="2711" formatCode="#,##0.00">
                  <c:v>71801.77</c:v>
                </c:pt>
                <c:pt idx="2712" formatCode="#,##0.00">
                  <c:v>71768.73</c:v>
                </c:pt>
                <c:pt idx="2713" formatCode="#,##0.00">
                  <c:v>71735.740000000005</c:v>
                </c:pt>
                <c:pt idx="2714" formatCode="#,##0.00">
                  <c:v>71702.63</c:v>
                </c:pt>
                <c:pt idx="2715" formatCode="#,##0.00">
                  <c:v>71669.539999999994</c:v>
                </c:pt>
                <c:pt idx="2716" formatCode="#,##0.00">
                  <c:v>71636.38</c:v>
                </c:pt>
                <c:pt idx="2717" formatCode="#,##0.00">
                  <c:v>71603.17</c:v>
                </c:pt>
                <c:pt idx="2718" formatCode="#,##0.00">
                  <c:v>71569.929999999993</c:v>
                </c:pt>
                <c:pt idx="2719" formatCode="#,##0.00">
                  <c:v>71536.679999999993</c:v>
                </c:pt>
                <c:pt idx="2720" formatCode="#,##0.00">
                  <c:v>71503.37</c:v>
                </c:pt>
                <c:pt idx="2721" formatCode="#,##0.00">
                  <c:v>71469.98</c:v>
                </c:pt>
                <c:pt idx="2722" formatCode="#,##0.00">
                  <c:v>71436.56</c:v>
                </c:pt>
                <c:pt idx="2723" formatCode="#,##0.00">
                  <c:v>71403.12</c:v>
                </c:pt>
                <c:pt idx="2724" formatCode="#,##0.00">
                  <c:v>71369.649999999994</c:v>
                </c:pt>
                <c:pt idx="2725" formatCode="#,##0.00">
                  <c:v>71336.160000000003</c:v>
                </c:pt>
                <c:pt idx="2726" formatCode="#,##0.00">
                  <c:v>71302.600000000006</c:v>
                </c:pt>
                <c:pt idx="2727" formatCode="#,##0.00">
                  <c:v>71268.97</c:v>
                </c:pt>
                <c:pt idx="2728" formatCode="#,##0.00">
                  <c:v>71235.41</c:v>
                </c:pt>
                <c:pt idx="2729" formatCode="#,##0.00">
                  <c:v>71201.83</c:v>
                </c:pt>
                <c:pt idx="2730" formatCode="#,##0.00">
                  <c:v>71168.160000000003</c:v>
                </c:pt>
                <c:pt idx="2731" formatCode="#,##0.00">
                  <c:v>71134.48</c:v>
                </c:pt>
                <c:pt idx="2732" formatCode="#,##0.00">
                  <c:v>71100.78</c:v>
                </c:pt>
                <c:pt idx="2733" formatCode="#,##0.00">
                  <c:v>71067.03</c:v>
                </c:pt>
                <c:pt idx="2734" formatCode="#,##0.00">
                  <c:v>71033.17</c:v>
                </c:pt>
                <c:pt idx="2735" formatCode="#,##0.00">
                  <c:v>70999.28</c:v>
                </c:pt>
                <c:pt idx="2736" formatCode="#,##0.00">
                  <c:v>70965.38</c:v>
                </c:pt>
                <c:pt idx="2737" formatCode="#,##0.00">
                  <c:v>70931.45</c:v>
                </c:pt>
                <c:pt idx="2738" formatCode="#,##0.00">
                  <c:v>70897.45</c:v>
                </c:pt>
                <c:pt idx="2739" formatCode="#,##0.00">
                  <c:v>70863.45</c:v>
                </c:pt>
                <c:pt idx="2740" formatCode="#,##0.00">
                  <c:v>70829.399999999994</c:v>
                </c:pt>
                <c:pt idx="2741" formatCode="#,##0.00">
                  <c:v>70795.3</c:v>
                </c:pt>
                <c:pt idx="2742" formatCode="#,##0.00">
                  <c:v>70761.19</c:v>
                </c:pt>
                <c:pt idx="2743" formatCode="#,##0.00">
                  <c:v>70727.02</c:v>
                </c:pt>
                <c:pt idx="2744" formatCode="#,##0.00">
                  <c:v>70692.84</c:v>
                </c:pt>
                <c:pt idx="2745" formatCode="#,##0.00">
                  <c:v>70658.61</c:v>
                </c:pt>
                <c:pt idx="2746" formatCode="#,##0.00">
                  <c:v>70624.289999999994</c:v>
                </c:pt>
                <c:pt idx="2747" formatCode="#,##0.00">
                  <c:v>70590.009999999995</c:v>
                </c:pt>
                <c:pt idx="2748" formatCode="#,##0.00">
                  <c:v>70555.69</c:v>
                </c:pt>
                <c:pt idx="2749" formatCode="#,##0.00">
                  <c:v>70521.33</c:v>
                </c:pt>
                <c:pt idx="2750" formatCode="#,##0.00">
                  <c:v>70486.94</c:v>
                </c:pt>
                <c:pt idx="2751" formatCode="#,##0.00">
                  <c:v>70452.5</c:v>
                </c:pt>
                <c:pt idx="2752" formatCode="#,##0.00">
                  <c:v>70418.03</c:v>
                </c:pt>
                <c:pt idx="2753" formatCode="#,##0.00">
                  <c:v>70383.520000000004</c:v>
                </c:pt>
                <c:pt idx="2754" formatCode="#,##0.00">
                  <c:v>70349.009999999995</c:v>
                </c:pt>
                <c:pt idx="2755" formatCode="#,##0.00">
                  <c:v>70314.44</c:v>
                </c:pt>
                <c:pt idx="2756" formatCode="#,##0.00">
                  <c:v>70279.850000000006</c:v>
                </c:pt>
                <c:pt idx="2757" formatCode="#,##0.00">
                  <c:v>70245.179999999993</c:v>
                </c:pt>
                <c:pt idx="2758" formatCode="#,##0.00">
                  <c:v>70210.539999999994</c:v>
                </c:pt>
                <c:pt idx="2759" formatCode="#,##0.00">
                  <c:v>70175.839999999997</c:v>
                </c:pt>
                <c:pt idx="2760" formatCode="#,##0.00">
                  <c:v>70141.320000000007</c:v>
                </c:pt>
                <c:pt idx="2761" formatCode="#,##0.00">
                  <c:v>70106.460000000006</c:v>
                </c:pt>
                <c:pt idx="2762" formatCode="#,##0.00">
                  <c:v>70071.69</c:v>
                </c:pt>
                <c:pt idx="2763" formatCode="#,##0.00">
                  <c:v>70036.91</c:v>
                </c:pt>
                <c:pt idx="2764" formatCode="#,##0.00">
                  <c:v>70002.06</c:v>
                </c:pt>
                <c:pt idx="2765" formatCode="#,##0.00">
                  <c:v>69967.199999999997</c:v>
                </c:pt>
                <c:pt idx="2766" formatCode="#,##0.00">
                  <c:v>69932.27</c:v>
                </c:pt>
                <c:pt idx="2767" formatCode="#,##0.00">
                  <c:v>69897.34</c:v>
                </c:pt>
                <c:pt idx="2768" formatCode="#,##0.00">
                  <c:v>69862.42</c:v>
                </c:pt>
                <c:pt idx="2769" formatCode="#,##0.00">
                  <c:v>69827.429999999993</c:v>
                </c:pt>
                <c:pt idx="2770" formatCode="#,##0.00">
                  <c:v>69792.45</c:v>
                </c:pt>
                <c:pt idx="2771" formatCode="#,##0.00">
                  <c:v>69757.440000000002</c:v>
                </c:pt>
                <c:pt idx="2772" formatCode="#,##0.00">
                  <c:v>69722.34</c:v>
                </c:pt>
                <c:pt idx="2773" formatCode="#,##0.00">
                  <c:v>69687.210000000006</c:v>
                </c:pt>
                <c:pt idx="2774" formatCode="#,##0.00">
                  <c:v>69652.12</c:v>
                </c:pt>
                <c:pt idx="2775" formatCode="#,##0.00">
                  <c:v>69616.960000000006</c:v>
                </c:pt>
                <c:pt idx="2776" formatCode="#,##0.00">
                  <c:v>69581.77</c:v>
                </c:pt>
                <c:pt idx="2777" formatCode="#,##0.00">
                  <c:v>69546.55</c:v>
                </c:pt>
                <c:pt idx="2778" formatCode="#,##0.00">
                  <c:v>69511.3</c:v>
                </c:pt>
                <c:pt idx="2779" formatCode="#,##0.00">
                  <c:v>69476.09</c:v>
                </c:pt>
                <c:pt idx="2780" formatCode="#,##0.00">
                  <c:v>69440.800000000003</c:v>
                </c:pt>
                <c:pt idx="2781" formatCode="#,##0.00">
                  <c:v>69405.509999999995</c:v>
                </c:pt>
                <c:pt idx="2782" formatCode="#,##0.00">
                  <c:v>69370.179999999993</c:v>
                </c:pt>
                <c:pt idx="2783" formatCode="#,##0.00">
                  <c:v>69334.789999999994</c:v>
                </c:pt>
                <c:pt idx="2784" formatCode="#,##0.00">
                  <c:v>69299.41</c:v>
                </c:pt>
                <c:pt idx="2785" formatCode="#,##0.00">
                  <c:v>69264</c:v>
                </c:pt>
                <c:pt idx="2786" formatCode="#,##0.00">
                  <c:v>69228.59</c:v>
                </c:pt>
                <c:pt idx="2787" formatCode="#,##0.00">
                  <c:v>69193.17</c:v>
                </c:pt>
                <c:pt idx="2788" formatCode="#,##0.00">
                  <c:v>69157.710000000006</c:v>
                </c:pt>
                <c:pt idx="2789" formatCode="#,##0.00">
                  <c:v>69122.25</c:v>
                </c:pt>
                <c:pt idx="2790" formatCode="#,##0.00">
                  <c:v>69086.7</c:v>
                </c:pt>
                <c:pt idx="2791" formatCode="#,##0.00">
                  <c:v>69051.149999999994</c:v>
                </c:pt>
                <c:pt idx="2792" formatCode="#,##0.00">
                  <c:v>69015.570000000007</c:v>
                </c:pt>
                <c:pt idx="2793" formatCode="#,##0.00">
                  <c:v>68979.97</c:v>
                </c:pt>
                <c:pt idx="2794" formatCode="#,##0.00">
                  <c:v>68944.34</c:v>
                </c:pt>
                <c:pt idx="2795" formatCode="#,##0.00">
                  <c:v>68908.7</c:v>
                </c:pt>
                <c:pt idx="2796" formatCode="#,##0.00">
                  <c:v>68872.95</c:v>
                </c:pt>
                <c:pt idx="2797" formatCode="#,##0.00">
                  <c:v>68837.22</c:v>
                </c:pt>
                <c:pt idx="2798" formatCode="#,##0.00">
                  <c:v>68801.48</c:v>
                </c:pt>
                <c:pt idx="2799" formatCode="#,##0.00">
                  <c:v>68765.67</c:v>
                </c:pt>
                <c:pt idx="2800" formatCode="#,##0.00">
                  <c:v>68729.84</c:v>
                </c:pt>
                <c:pt idx="2801" formatCode="#,##0.00">
                  <c:v>68694.210000000006</c:v>
                </c:pt>
                <c:pt idx="2802" formatCode="#,##0.00">
                  <c:v>68658.23</c:v>
                </c:pt>
                <c:pt idx="2803" formatCode="#,##0.00">
                  <c:v>68622.3</c:v>
                </c:pt>
                <c:pt idx="2804" formatCode="#,##0.00">
                  <c:v>68586.36</c:v>
                </c:pt>
                <c:pt idx="2805" formatCode="#,##0.00">
                  <c:v>68550.45</c:v>
                </c:pt>
                <c:pt idx="2806" formatCode="#,##0.00">
                  <c:v>68514.460000000006</c:v>
                </c:pt>
                <c:pt idx="2807" formatCode="#,##0.00">
                  <c:v>68478.45</c:v>
                </c:pt>
                <c:pt idx="2808" formatCode="#,##0.00">
                  <c:v>68442.45</c:v>
                </c:pt>
                <c:pt idx="2809" formatCode="#,##0.00">
                  <c:v>68406.67</c:v>
                </c:pt>
                <c:pt idx="2810" formatCode="#,##0.00">
                  <c:v>68370.55</c:v>
                </c:pt>
                <c:pt idx="2811" formatCode="#,##0.00">
                  <c:v>68334.44</c:v>
                </c:pt>
                <c:pt idx="2812" formatCode="#,##0.00">
                  <c:v>68298.320000000007</c:v>
                </c:pt>
                <c:pt idx="2813" formatCode="#,##0.00">
                  <c:v>68262.210000000006</c:v>
                </c:pt>
                <c:pt idx="2814" formatCode="#,##0.00">
                  <c:v>68226.080000000002</c:v>
                </c:pt>
                <c:pt idx="2815" formatCode="#,##0.00">
                  <c:v>68189.94</c:v>
                </c:pt>
                <c:pt idx="2816" formatCode="#,##0.00">
                  <c:v>68153.77</c:v>
                </c:pt>
                <c:pt idx="2817" formatCode="#,##0.00">
                  <c:v>68117.61</c:v>
                </c:pt>
                <c:pt idx="2818" formatCode="#,##0.00">
                  <c:v>68081.45</c:v>
                </c:pt>
                <c:pt idx="2819" formatCode="#,##0.00">
                  <c:v>68045.27</c:v>
                </c:pt>
                <c:pt idx="2820" formatCode="#,##0.00">
                  <c:v>68009.039999999994</c:v>
                </c:pt>
                <c:pt idx="2821" formatCode="#,##0.00">
                  <c:v>67972.820000000007</c:v>
                </c:pt>
                <c:pt idx="2822" formatCode="#,##0.00">
                  <c:v>67936.55</c:v>
                </c:pt>
                <c:pt idx="2823" formatCode="#,##0.00">
                  <c:v>67900.289999999994</c:v>
                </c:pt>
                <c:pt idx="2824" formatCode="#,##0.00">
                  <c:v>67863.95</c:v>
                </c:pt>
                <c:pt idx="2825" formatCode="#,##0.00">
                  <c:v>67827.62</c:v>
                </c:pt>
                <c:pt idx="2826" formatCode="#,##0.00">
                  <c:v>67791.23</c:v>
                </c:pt>
                <c:pt idx="2827" formatCode="#,##0.00">
                  <c:v>67754.89</c:v>
                </c:pt>
                <c:pt idx="2828" formatCode="#,##0.00">
                  <c:v>67718.48</c:v>
                </c:pt>
                <c:pt idx="2829" formatCode="#,##0.00">
                  <c:v>67682.09</c:v>
                </c:pt>
                <c:pt idx="2830" formatCode="#,##0.00">
                  <c:v>67645.649999999994</c:v>
                </c:pt>
                <c:pt idx="2831" formatCode="#,##0.00">
                  <c:v>67609.17</c:v>
                </c:pt>
                <c:pt idx="2832" formatCode="#,##0.00">
                  <c:v>67572.73</c:v>
                </c:pt>
                <c:pt idx="2833" formatCode="#,##0.00">
                  <c:v>67536.28</c:v>
                </c:pt>
                <c:pt idx="2834" formatCode="#,##0.00">
                  <c:v>67499.839999999997</c:v>
                </c:pt>
                <c:pt idx="2835" formatCode="#,##0.00">
                  <c:v>67463.33</c:v>
                </c:pt>
                <c:pt idx="2836" formatCode="#,##0.00">
                  <c:v>67426.820000000007</c:v>
                </c:pt>
                <c:pt idx="2837" formatCode="#,##0.00">
                  <c:v>67390.23</c:v>
                </c:pt>
                <c:pt idx="2838" formatCode="#,##0.00">
                  <c:v>67353.679999999993</c:v>
                </c:pt>
                <c:pt idx="2839" formatCode="#,##0.00">
                  <c:v>67317.08</c:v>
                </c:pt>
                <c:pt idx="2840" formatCode="#,##0.00">
                  <c:v>67280.399999999994</c:v>
                </c:pt>
                <c:pt idx="2841" formatCode="#,##0.00">
                  <c:v>67243.75</c:v>
                </c:pt>
                <c:pt idx="2842" formatCode="#,##0.00">
                  <c:v>67206.929999999993</c:v>
                </c:pt>
                <c:pt idx="2843" formatCode="#,##0.00">
                  <c:v>67170.25</c:v>
                </c:pt>
                <c:pt idx="2844" formatCode="#,##0.00">
                  <c:v>67133.59</c:v>
                </c:pt>
                <c:pt idx="2845" formatCode="#,##0.00">
                  <c:v>67096.91</c:v>
                </c:pt>
                <c:pt idx="2846" formatCode="#,##0.00">
                  <c:v>67060.19</c:v>
                </c:pt>
                <c:pt idx="2847" formatCode="#,##0.00">
                  <c:v>67023.47</c:v>
                </c:pt>
                <c:pt idx="2848" formatCode="#,##0.00">
                  <c:v>66986.77</c:v>
                </c:pt>
                <c:pt idx="2849" formatCode="#,##0.00">
                  <c:v>66950</c:v>
                </c:pt>
                <c:pt idx="2850" formatCode="#,##0.00">
                  <c:v>66913.22</c:v>
                </c:pt>
                <c:pt idx="2851" formatCode="#,##0.00">
                  <c:v>66876.44</c:v>
                </c:pt>
                <c:pt idx="2852" formatCode="#,##0.00">
                  <c:v>66839.62</c:v>
                </c:pt>
                <c:pt idx="2853" formatCode="#,##0.00">
                  <c:v>66802.789999999994</c:v>
                </c:pt>
                <c:pt idx="2854" formatCode="#,##0.00">
                  <c:v>66765.98</c:v>
                </c:pt>
                <c:pt idx="2855" formatCode="#,##0.00">
                  <c:v>66729.16</c:v>
                </c:pt>
                <c:pt idx="2856" formatCode="#,##0.00">
                  <c:v>66692.3</c:v>
                </c:pt>
                <c:pt idx="2857" formatCode="#,##0.00">
                  <c:v>66655.41</c:v>
                </c:pt>
                <c:pt idx="2858" formatCode="#,##0.00">
                  <c:v>66618.52</c:v>
                </c:pt>
                <c:pt idx="2859" formatCode="#,##0.00">
                  <c:v>66581.63</c:v>
                </c:pt>
                <c:pt idx="2860" formatCode="#,##0.00">
                  <c:v>66544.75</c:v>
                </c:pt>
                <c:pt idx="2861" formatCode="#,##0.00">
                  <c:v>66507.86</c:v>
                </c:pt>
                <c:pt idx="2862" formatCode="#,##0.00">
                  <c:v>66470.89</c:v>
                </c:pt>
                <c:pt idx="2863" formatCode="#,##0.00">
                  <c:v>66433.95</c:v>
                </c:pt>
                <c:pt idx="2864" formatCode="#,##0.00">
                  <c:v>66397.009999999995</c:v>
                </c:pt>
                <c:pt idx="2865" formatCode="#,##0.00">
                  <c:v>66360.09</c:v>
                </c:pt>
                <c:pt idx="2866" formatCode="#,##0.00">
                  <c:v>66323.17</c:v>
                </c:pt>
                <c:pt idx="2867" formatCode="#,##0.00">
                  <c:v>66286.27</c:v>
                </c:pt>
                <c:pt idx="2868" formatCode="#,##0.00">
                  <c:v>66249.33</c:v>
                </c:pt>
                <c:pt idx="2869" formatCode="#,##0.00">
                  <c:v>66212.38</c:v>
                </c:pt>
                <c:pt idx="2870" formatCode="#,##0.00">
                  <c:v>66175.44</c:v>
                </c:pt>
                <c:pt idx="2871" formatCode="#,##0.00">
                  <c:v>66138.44</c:v>
                </c:pt>
                <c:pt idx="2872" formatCode="#,##0.00">
                  <c:v>66101.440000000002</c:v>
                </c:pt>
                <c:pt idx="2873" formatCode="#,##0.00">
                  <c:v>66064.399999999994</c:v>
                </c:pt>
                <c:pt idx="2874" formatCode="#,##0.00">
                  <c:v>66027.39</c:v>
                </c:pt>
                <c:pt idx="2875" formatCode="#,##0.00">
                  <c:v>65990.38</c:v>
                </c:pt>
                <c:pt idx="2876" formatCode="#,##0.00">
                  <c:v>65953.34</c:v>
                </c:pt>
                <c:pt idx="2877" formatCode="#,##0.00">
                  <c:v>65916.33</c:v>
                </c:pt>
                <c:pt idx="2878" formatCode="#,##0.00">
                  <c:v>65879.28</c:v>
                </c:pt>
                <c:pt idx="2879" formatCode="#,##0.00">
                  <c:v>65842.27</c:v>
                </c:pt>
                <c:pt idx="2880" formatCode="#,##0.00">
                  <c:v>65805.240000000005</c:v>
                </c:pt>
                <c:pt idx="2881" formatCode="#,##0.00">
                  <c:v>65768.22</c:v>
                </c:pt>
                <c:pt idx="2882" formatCode="#,##0.00">
                  <c:v>65731.16</c:v>
                </c:pt>
                <c:pt idx="2883" formatCode="#,##0.00">
                  <c:v>65693.23</c:v>
                </c:pt>
                <c:pt idx="2884" formatCode="#,##0.00">
                  <c:v>65656.38</c:v>
                </c:pt>
                <c:pt idx="2885" formatCode="#,##0.00">
                  <c:v>65619.7</c:v>
                </c:pt>
                <c:pt idx="2886" formatCode="#,##0.00">
                  <c:v>65582.8</c:v>
                </c:pt>
                <c:pt idx="2887" formatCode="#,##0.00">
                  <c:v>65545.8</c:v>
                </c:pt>
                <c:pt idx="2888" formatCode="#,##0.00">
                  <c:v>65508.74</c:v>
                </c:pt>
                <c:pt idx="2889" formatCode="#,##0.00">
                  <c:v>65471.66</c:v>
                </c:pt>
                <c:pt idx="2890" formatCode="#,##0.00">
                  <c:v>65434.59</c:v>
                </c:pt>
                <c:pt idx="2891" formatCode="#,##0.00">
                  <c:v>65397.42</c:v>
                </c:pt>
                <c:pt idx="2892" formatCode="#,##0.00">
                  <c:v>65360.33</c:v>
                </c:pt>
                <c:pt idx="2893" formatCode="#,##0.00">
                  <c:v>65323.32</c:v>
                </c:pt>
                <c:pt idx="2894" formatCode="#,##0.00">
                  <c:v>65286.09</c:v>
                </c:pt>
                <c:pt idx="2895" formatCode="#,##0.00">
                  <c:v>65249.03</c:v>
                </c:pt>
                <c:pt idx="2896" formatCode="#,##0.00">
                  <c:v>65211.97</c:v>
                </c:pt>
                <c:pt idx="2897" formatCode="#,##0.00">
                  <c:v>65174.91</c:v>
                </c:pt>
                <c:pt idx="2898" formatCode="#,##0.00">
                  <c:v>65137.83</c:v>
                </c:pt>
                <c:pt idx="2899" formatCode="#,##0.00">
                  <c:v>65100.800000000003</c:v>
                </c:pt>
                <c:pt idx="2900" formatCode="#,##0.00">
                  <c:v>65063.7</c:v>
                </c:pt>
                <c:pt idx="2901" formatCode="#,##0.00">
                  <c:v>65026.67</c:v>
                </c:pt>
                <c:pt idx="2902" formatCode="#,##0.00">
                  <c:v>64989.63</c:v>
                </c:pt>
                <c:pt idx="2903" formatCode="#,##0.00">
                  <c:v>64952.6</c:v>
                </c:pt>
                <c:pt idx="2904" formatCode="#,##0.00">
                  <c:v>64915.59</c:v>
                </c:pt>
                <c:pt idx="2905" formatCode="#,##0.00">
                  <c:v>64878.57</c:v>
                </c:pt>
                <c:pt idx="2906" formatCode="#,##0.00">
                  <c:v>64841.55</c:v>
                </c:pt>
                <c:pt idx="2907" formatCode="#,##0.00">
                  <c:v>64804.480000000003</c:v>
                </c:pt>
                <c:pt idx="2908" formatCode="#,##0.00">
                  <c:v>64767.42</c:v>
                </c:pt>
                <c:pt idx="2909" formatCode="#,##0.00">
                  <c:v>64730.41</c:v>
                </c:pt>
                <c:pt idx="2910" formatCode="#,##0.00">
                  <c:v>64693.39</c:v>
                </c:pt>
                <c:pt idx="2911" formatCode="#,##0.00">
                  <c:v>64656.39</c:v>
                </c:pt>
                <c:pt idx="2912" formatCode="#,##0.00">
                  <c:v>64619.35</c:v>
                </c:pt>
                <c:pt idx="2913" formatCode="#,##0.00">
                  <c:v>64582.32</c:v>
                </c:pt>
                <c:pt idx="2914" formatCode="#,##0.00">
                  <c:v>64545.29</c:v>
                </c:pt>
                <c:pt idx="2915" formatCode="#,##0.00">
                  <c:v>64508.58</c:v>
                </c:pt>
                <c:pt idx="2916" formatCode="#,##0.00">
                  <c:v>64471.57</c:v>
                </c:pt>
                <c:pt idx="2917" formatCode="#,##0.00">
                  <c:v>64434.44</c:v>
                </c:pt>
                <c:pt idx="2918" formatCode="#,##0.00">
                  <c:v>64397.38</c:v>
                </c:pt>
                <c:pt idx="2919" formatCode="#,##0.00">
                  <c:v>64360.3</c:v>
                </c:pt>
                <c:pt idx="2920" formatCode="#,##0.00">
                  <c:v>64323.21</c:v>
                </c:pt>
                <c:pt idx="2921" formatCode="#,##0.00">
                  <c:v>64286.14</c:v>
                </c:pt>
                <c:pt idx="2922" formatCode="#,##0.00">
                  <c:v>64249.120000000003</c:v>
                </c:pt>
                <c:pt idx="2923" formatCode="#,##0.00">
                  <c:v>64212.12</c:v>
                </c:pt>
                <c:pt idx="2924" formatCode="#,##0.00">
                  <c:v>64175.13</c:v>
                </c:pt>
                <c:pt idx="2925" formatCode="#,##0.00">
                  <c:v>64138.16</c:v>
                </c:pt>
                <c:pt idx="2926" formatCode="#,##0.00">
                  <c:v>64101.2</c:v>
                </c:pt>
                <c:pt idx="2927" formatCode="#,##0.00">
                  <c:v>64064.27</c:v>
                </c:pt>
                <c:pt idx="2928" formatCode="#,##0.00">
                  <c:v>64027.31</c:v>
                </c:pt>
                <c:pt idx="2929" formatCode="#,##0.00">
                  <c:v>63990.38</c:v>
                </c:pt>
                <c:pt idx="2930" formatCode="#,##0.00">
                  <c:v>63953.41</c:v>
                </c:pt>
                <c:pt idx="2931" formatCode="#,##0.00">
                  <c:v>63916.46</c:v>
                </c:pt>
                <c:pt idx="2932" formatCode="#,##0.00">
                  <c:v>63879.5</c:v>
                </c:pt>
                <c:pt idx="2933" formatCode="#,##0.00">
                  <c:v>63842.54</c:v>
                </c:pt>
                <c:pt idx="2934" formatCode="#,##0.00">
                  <c:v>63805.58</c:v>
                </c:pt>
                <c:pt idx="2935" formatCode="#,##0.00">
                  <c:v>63768.65</c:v>
                </c:pt>
                <c:pt idx="2936" formatCode="#,##0.00">
                  <c:v>63731.72</c:v>
                </c:pt>
                <c:pt idx="2937" formatCode="#,##0.00">
                  <c:v>63694.79</c:v>
                </c:pt>
                <c:pt idx="2938" formatCode="#,##0.00">
                  <c:v>63657.86</c:v>
                </c:pt>
                <c:pt idx="2939" formatCode="#,##0.00">
                  <c:v>63620.95</c:v>
                </c:pt>
                <c:pt idx="2940" formatCode="#,##0.00">
                  <c:v>63584.02</c:v>
                </c:pt>
                <c:pt idx="2941" formatCode="#,##0.00">
                  <c:v>63546.35</c:v>
                </c:pt>
                <c:pt idx="2942" formatCode="#,##0.00">
                  <c:v>63509.46</c:v>
                </c:pt>
                <c:pt idx="2943" formatCode="#,##0.00">
                  <c:v>63472.61</c:v>
                </c:pt>
                <c:pt idx="2944" formatCode="#,##0.00">
                  <c:v>63435.75</c:v>
                </c:pt>
                <c:pt idx="2945" formatCode="#,##0.00">
                  <c:v>63398.92</c:v>
                </c:pt>
                <c:pt idx="2946" formatCode="#,##0.00">
                  <c:v>63362.12</c:v>
                </c:pt>
                <c:pt idx="2947" formatCode="#,##0.00">
                  <c:v>63325.29</c:v>
                </c:pt>
                <c:pt idx="2948" formatCode="#,##0.00">
                  <c:v>63288.45</c:v>
                </c:pt>
                <c:pt idx="2949" formatCode="#,##0.00">
                  <c:v>63251.62</c:v>
                </c:pt>
                <c:pt idx="2950" formatCode="#,##0.00">
                  <c:v>63214.85</c:v>
                </c:pt>
                <c:pt idx="2951" formatCode="#,##0.00">
                  <c:v>63178.05</c:v>
                </c:pt>
                <c:pt idx="2952" formatCode="#,##0.00">
                  <c:v>63141.31</c:v>
                </c:pt>
                <c:pt idx="2953" formatCode="#,##0.00">
                  <c:v>63104.57</c:v>
                </c:pt>
                <c:pt idx="2954" formatCode="#,##0.00">
                  <c:v>63067.88</c:v>
                </c:pt>
                <c:pt idx="2955" formatCode="#,##0.00">
                  <c:v>63031.17</c:v>
                </c:pt>
                <c:pt idx="2956" formatCode="#,##0.00">
                  <c:v>62994.47</c:v>
                </c:pt>
                <c:pt idx="2957" formatCode="#,##0.00">
                  <c:v>62957.75</c:v>
                </c:pt>
                <c:pt idx="2958" formatCode="#,##0.00">
                  <c:v>62921.07</c:v>
                </c:pt>
                <c:pt idx="2959" formatCode="#,##0.00">
                  <c:v>62884.4</c:v>
                </c:pt>
                <c:pt idx="2960" formatCode="#,##0.00">
                  <c:v>62847.79</c:v>
                </c:pt>
                <c:pt idx="2961" formatCode="#,##0.00">
                  <c:v>62811.14</c:v>
                </c:pt>
                <c:pt idx="2962" formatCode="#,##0.00">
                  <c:v>62774.52</c:v>
                </c:pt>
                <c:pt idx="2963" formatCode="#,##0.00">
                  <c:v>62737.96</c:v>
                </c:pt>
                <c:pt idx="2964" formatCode="#,##0.00">
                  <c:v>62701.39</c:v>
                </c:pt>
                <c:pt idx="2965" formatCode="#,##0.00">
                  <c:v>62664.88</c:v>
                </c:pt>
                <c:pt idx="2966" formatCode="#,##0.00">
                  <c:v>62628.34</c:v>
                </c:pt>
                <c:pt idx="2967" formatCode="#,##0.00">
                  <c:v>62591.77</c:v>
                </c:pt>
                <c:pt idx="2968" formatCode="#,##0.00">
                  <c:v>62555.18</c:v>
                </c:pt>
                <c:pt idx="2969" formatCode="#,##0.00">
                  <c:v>62518.64</c:v>
                </c:pt>
                <c:pt idx="2970" formatCode="#,##0.00">
                  <c:v>62482.07</c:v>
                </c:pt>
                <c:pt idx="2971" formatCode="#,##0.00">
                  <c:v>62445.54</c:v>
                </c:pt>
                <c:pt idx="2972" formatCode="#,##0.00">
                  <c:v>62409.06</c:v>
                </c:pt>
                <c:pt idx="2973" formatCode="#,##0.00">
                  <c:v>62372.6</c:v>
                </c:pt>
                <c:pt idx="2974" formatCode="#,##0.00">
                  <c:v>62336.15</c:v>
                </c:pt>
                <c:pt idx="2975" formatCode="#,##0.00">
                  <c:v>62299.71</c:v>
                </c:pt>
                <c:pt idx="2976" formatCode="#,##0.00">
                  <c:v>62263.3</c:v>
                </c:pt>
                <c:pt idx="2977" formatCode="#,##0.00">
                  <c:v>62226.879999999997</c:v>
                </c:pt>
                <c:pt idx="2978" formatCode="#,##0.00">
                  <c:v>62190.48</c:v>
                </c:pt>
                <c:pt idx="2979" formatCode="#,##0.00">
                  <c:v>62154.11</c:v>
                </c:pt>
                <c:pt idx="2980" formatCode="#,##0.00">
                  <c:v>62117.760000000002</c:v>
                </c:pt>
                <c:pt idx="2981" formatCode="#,##0.00">
                  <c:v>62081.43</c:v>
                </c:pt>
                <c:pt idx="2982" formatCode="#,##0.00">
                  <c:v>62045.1</c:v>
                </c:pt>
                <c:pt idx="2983" formatCode="#,##0.00">
                  <c:v>62008.800000000003</c:v>
                </c:pt>
                <c:pt idx="2984" formatCode="#,##0.00">
                  <c:v>61972.53</c:v>
                </c:pt>
                <c:pt idx="2985" formatCode="#,##0.00">
                  <c:v>61936.2</c:v>
                </c:pt>
                <c:pt idx="2986" formatCode="#,##0.00">
                  <c:v>61899.89</c:v>
                </c:pt>
                <c:pt idx="2987" formatCode="#,##0.00">
                  <c:v>61863.63</c:v>
                </c:pt>
                <c:pt idx="2988" formatCode="#,##0.00">
                  <c:v>61827.42</c:v>
                </c:pt>
                <c:pt idx="2989" formatCode="#,##0.00">
                  <c:v>61791.19</c:v>
                </c:pt>
                <c:pt idx="2990" formatCode="#,##0.00">
                  <c:v>61755</c:v>
                </c:pt>
                <c:pt idx="2991" formatCode="#,##0.00">
                  <c:v>61718.79</c:v>
                </c:pt>
                <c:pt idx="2992" formatCode="#,##0.00">
                  <c:v>61682.64</c:v>
                </c:pt>
                <c:pt idx="2993" formatCode="#,##0.00">
                  <c:v>61646.39</c:v>
                </c:pt>
                <c:pt idx="2994" formatCode="#,##0.00">
                  <c:v>61610.2</c:v>
                </c:pt>
                <c:pt idx="2995" formatCode="#,##0.00">
                  <c:v>61574.07</c:v>
                </c:pt>
                <c:pt idx="2996" formatCode="#,##0.00">
                  <c:v>61537.98</c:v>
                </c:pt>
                <c:pt idx="2997" formatCode="#,##0.00">
                  <c:v>61501.88</c:v>
                </c:pt>
                <c:pt idx="2998" formatCode="#,##0.00">
                  <c:v>61465.83</c:v>
                </c:pt>
                <c:pt idx="2999" formatCode="#,##0.00">
                  <c:v>61429.8</c:v>
                </c:pt>
                <c:pt idx="3000" formatCode="#,##0.00">
                  <c:v>61393.78</c:v>
                </c:pt>
                <c:pt idx="3001" formatCode="#,##0.00">
                  <c:v>61357.75</c:v>
                </c:pt>
                <c:pt idx="3002" formatCode="#,##0.00">
                  <c:v>61321.73</c:v>
                </c:pt>
                <c:pt idx="3003" formatCode="#,##0.00">
                  <c:v>61285.73</c:v>
                </c:pt>
                <c:pt idx="3004" formatCode="#,##0.00">
                  <c:v>61249.77</c:v>
                </c:pt>
                <c:pt idx="3005" formatCode="#,##0.00">
                  <c:v>61213.84</c:v>
                </c:pt>
                <c:pt idx="3006" formatCode="#,##0.00">
                  <c:v>61177.919999999998</c:v>
                </c:pt>
                <c:pt idx="3007" formatCode="#,##0.00">
                  <c:v>61142.05</c:v>
                </c:pt>
                <c:pt idx="3008" formatCode="#,##0.00">
                  <c:v>61106.17</c:v>
                </c:pt>
                <c:pt idx="3009" formatCode="#,##0.00">
                  <c:v>61070.29</c:v>
                </c:pt>
                <c:pt idx="3010" formatCode="#,##0.00">
                  <c:v>61034.45</c:v>
                </c:pt>
                <c:pt idx="3011" formatCode="#,##0.00">
                  <c:v>60998.6</c:v>
                </c:pt>
                <c:pt idx="3012" formatCode="#,##0.00">
                  <c:v>60962.77</c:v>
                </c:pt>
                <c:pt idx="3013" formatCode="#,##0.00">
                  <c:v>60926.95</c:v>
                </c:pt>
                <c:pt idx="3014" formatCode="#,##0.00">
                  <c:v>60891.16</c:v>
                </c:pt>
                <c:pt idx="3015" formatCode="#,##0.00">
                  <c:v>60855.39</c:v>
                </c:pt>
                <c:pt idx="3016" formatCode="#,##0.00">
                  <c:v>60819.67</c:v>
                </c:pt>
                <c:pt idx="3017" formatCode="#,##0.00">
                  <c:v>60783.98</c:v>
                </c:pt>
                <c:pt idx="3018" formatCode="#,##0.00">
                  <c:v>60748.3</c:v>
                </c:pt>
                <c:pt idx="3019" formatCode="#,##0.00">
                  <c:v>60712.639999999999</c:v>
                </c:pt>
                <c:pt idx="3020" formatCode="#,##0.00">
                  <c:v>60676.98</c:v>
                </c:pt>
                <c:pt idx="3021" formatCode="#,##0.00">
                  <c:v>60641.34</c:v>
                </c:pt>
                <c:pt idx="3022" formatCode="#,##0.00">
                  <c:v>60605.73</c:v>
                </c:pt>
                <c:pt idx="3023" formatCode="#,##0.00">
                  <c:v>60570.16</c:v>
                </c:pt>
                <c:pt idx="3024" formatCode="#,##0.00">
                  <c:v>60534.57</c:v>
                </c:pt>
                <c:pt idx="3025" formatCode="#,##0.00">
                  <c:v>60499.03</c:v>
                </c:pt>
                <c:pt idx="3026" formatCode="#,##0.00">
                  <c:v>60463.44</c:v>
                </c:pt>
                <c:pt idx="3027" formatCode="#,##0.00">
                  <c:v>60427.9</c:v>
                </c:pt>
                <c:pt idx="3028" formatCode="#,##0.00">
                  <c:v>60392.57</c:v>
                </c:pt>
                <c:pt idx="3029" formatCode="#,##0.00">
                  <c:v>60357.02</c:v>
                </c:pt>
                <c:pt idx="3030" formatCode="#,##0.00">
                  <c:v>60321.51</c:v>
                </c:pt>
                <c:pt idx="3031" formatCode="#,##0.00">
                  <c:v>60286.080000000002</c:v>
                </c:pt>
                <c:pt idx="3032" formatCode="#,##0.00">
                  <c:v>60250.68</c:v>
                </c:pt>
                <c:pt idx="3033" formatCode="#,##0.00">
                  <c:v>60215.29</c:v>
                </c:pt>
                <c:pt idx="3034" formatCode="#,##0.00">
                  <c:v>60179.93</c:v>
                </c:pt>
                <c:pt idx="3035" formatCode="#,##0.00">
                  <c:v>60144.480000000003</c:v>
                </c:pt>
                <c:pt idx="3036" formatCode="#,##0.00">
                  <c:v>60109.14</c:v>
                </c:pt>
                <c:pt idx="3037" formatCode="#,##0.00">
                  <c:v>60073.84</c:v>
                </c:pt>
                <c:pt idx="3038" formatCode="#,##0.00">
                  <c:v>60038.58</c:v>
                </c:pt>
                <c:pt idx="3039" formatCode="#,##0.00">
                  <c:v>60003.360000000001</c:v>
                </c:pt>
                <c:pt idx="3040" formatCode="#,##0.00">
                  <c:v>59968.18</c:v>
                </c:pt>
                <c:pt idx="3041" formatCode="#,##0.00">
                  <c:v>59933.04</c:v>
                </c:pt>
                <c:pt idx="3042" formatCode="#,##0.00">
                  <c:v>59897.919999999998</c:v>
                </c:pt>
                <c:pt idx="3043" formatCode="#,##0.00">
                  <c:v>59862.84</c:v>
                </c:pt>
                <c:pt idx="3044" formatCode="#,##0.00">
                  <c:v>59827.75</c:v>
                </c:pt>
                <c:pt idx="3045" formatCode="#,##0.00">
                  <c:v>59792.71</c:v>
                </c:pt>
                <c:pt idx="3046" formatCode="#,##0.00">
                  <c:v>59757.69</c:v>
                </c:pt>
                <c:pt idx="3047" formatCode="#,##0.00">
                  <c:v>59722.7</c:v>
                </c:pt>
                <c:pt idx="3048" formatCode="#,##0.00">
                  <c:v>59687.7</c:v>
                </c:pt>
                <c:pt idx="3049" formatCode="#,##0.00">
                  <c:v>59652.75</c:v>
                </c:pt>
                <c:pt idx="3050" formatCode="#,##0.00">
                  <c:v>59617.82</c:v>
                </c:pt>
                <c:pt idx="3051" formatCode="#,##0.00">
                  <c:v>59582.89</c:v>
                </c:pt>
                <c:pt idx="3052" formatCode="#,##0.00">
                  <c:v>59547.99</c:v>
                </c:pt>
                <c:pt idx="3053" formatCode="#,##0.00">
                  <c:v>59513.14</c:v>
                </c:pt>
                <c:pt idx="3054" formatCode="#,##0.00">
                  <c:v>59478.35</c:v>
                </c:pt>
                <c:pt idx="3055" formatCode="#,##0.00">
                  <c:v>59443.59</c:v>
                </c:pt>
                <c:pt idx="3056" formatCode="#,##0.00">
                  <c:v>59408.87</c:v>
                </c:pt>
                <c:pt idx="3057" formatCode="#,##0.00">
                  <c:v>59374.15</c:v>
                </c:pt>
                <c:pt idx="3058" formatCode="#,##0.00">
                  <c:v>59339.5</c:v>
                </c:pt>
                <c:pt idx="3059" formatCode="#,##0.00">
                  <c:v>59304.800000000003</c:v>
                </c:pt>
                <c:pt idx="3060" formatCode="#,##0.00">
                  <c:v>59270.13</c:v>
                </c:pt>
                <c:pt idx="3061" formatCode="#,##0.00">
                  <c:v>59235.53</c:v>
                </c:pt>
                <c:pt idx="3062" formatCode="#,##0.00">
                  <c:v>59200.959999999999</c:v>
                </c:pt>
                <c:pt idx="3063" formatCode="#,##0.00">
                  <c:v>59166.43</c:v>
                </c:pt>
                <c:pt idx="3064" formatCode="#,##0.00">
                  <c:v>59131.95</c:v>
                </c:pt>
                <c:pt idx="3065" formatCode="#,##0.00">
                  <c:v>59097.5</c:v>
                </c:pt>
                <c:pt idx="3066" formatCode="#,##0.00">
                  <c:v>59063.06</c:v>
                </c:pt>
                <c:pt idx="3067" formatCode="#,##0.00">
                  <c:v>59028.68</c:v>
                </c:pt>
                <c:pt idx="3068" formatCode="#,##0.00">
                  <c:v>58994.3</c:v>
                </c:pt>
                <c:pt idx="3069" formatCode="#,##0.00">
                  <c:v>58959.98</c:v>
                </c:pt>
                <c:pt idx="3070" formatCode="#,##0.00">
                  <c:v>58925.7</c:v>
                </c:pt>
                <c:pt idx="3071" formatCode="#,##0.00">
                  <c:v>58891.44</c:v>
                </c:pt>
                <c:pt idx="3072" formatCode="#,##0.00">
                  <c:v>58857.22</c:v>
                </c:pt>
                <c:pt idx="3073" formatCode="#,##0.00">
                  <c:v>58823.040000000001</c:v>
                </c:pt>
                <c:pt idx="3074" formatCode="#,##0.00">
                  <c:v>58788.88</c:v>
                </c:pt>
                <c:pt idx="3075" formatCode="#,##0.00">
                  <c:v>58754.74</c:v>
                </c:pt>
                <c:pt idx="3076" formatCode="#,##0.00">
                  <c:v>58720.62</c:v>
                </c:pt>
                <c:pt idx="3077" formatCode="#,##0.00">
                  <c:v>58686.53</c:v>
                </c:pt>
                <c:pt idx="3078" formatCode="#,##0.00">
                  <c:v>58652.45</c:v>
                </c:pt>
                <c:pt idx="3079" formatCode="#,##0.00">
                  <c:v>58618.400000000001</c:v>
                </c:pt>
                <c:pt idx="3080" formatCode="#,##0.00">
                  <c:v>58584.41</c:v>
                </c:pt>
                <c:pt idx="3081" formatCode="#,##0.00">
                  <c:v>58550.46</c:v>
                </c:pt>
                <c:pt idx="3082" formatCode="#,##0.00">
                  <c:v>58516.52</c:v>
                </c:pt>
                <c:pt idx="3083" formatCode="#,##0.00">
                  <c:v>58482.63</c:v>
                </c:pt>
                <c:pt idx="3084" formatCode="#,##0.00">
                  <c:v>58448.79</c:v>
                </c:pt>
                <c:pt idx="3085" formatCode="#,##0.00">
                  <c:v>58414.98</c:v>
                </c:pt>
                <c:pt idx="3086" formatCode="#,##0.00">
                  <c:v>58381.22</c:v>
                </c:pt>
                <c:pt idx="3087" formatCode="#,##0.00">
                  <c:v>58347.44</c:v>
                </c:pt>
                <c:pt idx="3088" formatCode="#,##0.00">
                  <c:v>58313.71</c:v>
                </c:pt>
                <c:pt idx="3089" formatCode="#,##0.00">
                  <c:v>58280.01</c:v>
                </c:pt>
                <c:pt idx="3090" formatCode="#,##0.00">
                  <c:v>58246.31</c:v>
                </c:pt>
                <c:pt idx="3091" formatCode="#,##0.00">
                  <c:v>58212.639999999999</c:v>
                </c:pt>
                <c:pt idx="3092" formatCode="#,##0.00">
                  <c:v>58179.05</c:v>
                </c:pt>
                <c:pt idx="3093" formatCode="#,##0.00">
                  <c:v>58145.48</c:v>
                </c:pt>
                <c:pt idx="3094" formatCode="#,##0.00">
                  <c:v>58111.99</c:v>
                </c:pt>
                <c:pt idx="3095" formatCode="#,##0.00">
                  <c:v>58078.5</c:v>
                </c:pt>
                <c:pt idx="3096" formatCode="#,##0.00">
                  <c:v>58045.05</c:v>
                </c:pt>
                <c:pt idx="3097" formatCode="#,##0.00">
                  <c:v>58011.65</c:v>
                </c:pt>
                <c:pt idx="3098" formatCode="#,##0.00">
                  <c:v>57978.26</c:v>
                </c:pt>
                <c:pt idx="3099" formatCode="#,##0.00">
                  <c:v>57944.92</c:v>
                </c:pt>
                <c:pt idx="3100" formatCode="#,##0.00">
                  <c:v>57911.57</c:v>
                </c:pt>
                <c:pt idx="3101" formatCode="#,##0.00">
                  <c:v>57878.28</c:v>
                </c:pt>
                <c:pt idx="3102" formatCode="#,##0.00">
                  <c:v>57845</c:v>
                </c:pt>
                <c:pt idx="3103" formatCode="#,##0.00">
                  <c:v>57811.81</c:v>
                </c:pt>
                <c:pt idx="3104" formatCode="#,##0.00">
                  <c:v>57778.64</c:v>
                </c:pt>
                <c:pt idx="3105" formatCode="#,##0.00">
                  <c:v>57745.5</c:v>
                </c:pt>
                <c:pt idx="3106" formatCode="#,##0.00">
                  <c:v>57712.42</c:v>
                </c:pt>
                <c:pt idx="3107" formatCode="#,##0.00">
                  <c:v>57679.38</c:v>
                </c:pt>
                <c:pt idx="3108" formatCode="#,##0.00">
                  <c:v>57646.39</c:v>
                </c:pt>
                <c:pt idx="3109" formatCode="#,##0.00">
                  <c:v>57613.43</c:v>
                </c:pt>
                <c:pt idx="3110" formatCode="#,##0.00">
                  <c:v>57580.55</c:v>
                </c:pt>
                <c:pt idx="3111" formatCode="#,##0.00">
                  <c:v>57547.68</c:v>
                </c:pt>
                <c:pt idx="3112" formatCode="#,##0.00">
                  <c:v>57514.91</c:v>
                </c:pt>
                <c:pt idx="3113" formatCode="#,##0.00">
                  <c:v>57482.13</c:v>
                </c:pt>
                <c:pt idx="3114" formatCode="#,##0.00">
                  <c:v>57449.41</c:v>
                </c:pt>
                <c:pt idx="3115" formatCode="#,##0.00">
                  <c:v>57416.74</c:v>
                </c:pt>
                <c:pt idx="3116" formatCode="#,##0.00">
                  <c:v>57384.12</c:v>
                </c:pt>
                <c:pt idx="3117" formatCode="#,##0.00">
                  <c:v>57351.54</c:v>
                </c:pt>
                <c:pt idx="3118" formatCode="#,##0.00">
                  <c:v>57319</c:v>
                </c:pt>
                <c:pt idx="3119" formatCode="#,##0.00">
                  <c:v>57286.52</c:v>
                </c:pt>
                <c:pt idx="3120" formatCode="#,##0.00">
                  <c:v>57254.09</c:v>
                </c:pt>
                <c:pt idx="3121" formatCode="#,##0.00">
                  <c:v>57221.74</c:v>
                </c:pt>
                <c:pt idx="3122" formatCode="#,##0.00">
                  <c:v>57189.3</c:v>
                </c:pt>
                <c:pt idx="3123" formatCode="#,##0.00">
                  <c:v>57157</c:v>
                </c:pt>
                <c:pt idx="3124" formatCode="#,##0.00">
                  <c:v>57124.77</c:v>
                </c:pt>
                <c:pt idx="3125" formatCode="#,##0.00">
                  <c:v>57092.62</c:v>
                </c:pt>
                <c:pt idx="3126" formatCode="#,##0.00">
                  <c:v>57060.51</c:v>
                </c:pt>
                <c:pt idx="3127" formatCode="#,##0.00">
                  <c:v>57028.47</c:v>
                </c:pt>
                <c:pt idx="3128" formatCode="#,##0.00">
                  <c:v>56996.49</c:v>
                </c:pt>
                <c:pt idx="3129" formatCode="#,##0.00">
                  <c:v>56964.53</c:v>
                </c:pt>
                <c:pt idx="3130" formatCode="#,##0.00">
                  <c:v>56932.6</c:v>
                </c:pt>
                <c:pt idx="3131" formatCode="#,##0.00">
                  <c:v>56900.76</c:v>
                </c:pt>
                <c:pt idx="3132" formatCode="#,##0.00">
                  <c:v>56868.95</c:v>
                </c:pt>
                <c:pt idx="3133" formatCode="#,##0.00">
                  <c:v>56837.22</c:v>
                </c:pt>
                <c:pt idx="3134" formatCode="#,##0.00">
                  <c:v>56805.56</c:v>
                </c:pt>
                <c:pt idx="3135" formatCode="#,##0.00">
                  <c:v>56773.94</c:v>
                </c:pt>
                <c:pt idx="3136" formatCode="#,##0.00">
                  <c:v>56742.39</c:v>
                </c:pt>
                <c:pt idx="3137" formatCode="#,##0.00">
                  <c:v>56710.879999999997</c:v>
                </c:pt>
                <c:pt idx="3138" formatCode="#,##0.00">
                  <c:v>56679.45</c:v>
                </c:pt>
                <c:pt idx="3139" formatCode="#,##0.00">
                  <c:v>56648.07</c:v>
                </c:pt>
                <c:pt idx="3140" formatCode="#,##0.00">
                  <c:v>56616.79</c:v>
                </c:pt>
                <c:pt idx="3141" formatCode="#,##0.00">
                  <c:v>56585.55</c:v>
                </c:pt>
                <c:pt idx="3142" formatCode="#,##0.00">
                  <c:v>56554.34</c:v>
                </c:pt>
                <c:pt idx="3143" formatCode="#,##0.00">
                  <c:v>56523.199999999997</c:v>
                </c:pt>
                <c:pt idx="3144" formatCode="#,##0.00">
                  <c:v>56492.11</c:v>
                </c:pt>
                <c:pt idx="3145" formatCode="#,##0.00">
                  <c:v>56461.1</c:v>
                </c:pt>
                <c:pt idx="3146" formatCode="#,##0.00">
                  <c:v>56430.12</c:v>
                </c:pt>
                <c:pt idx="3147" formatCode="#,##0.00">
                  <c:v>56399.21</c:v>
                </c:pt>
                <c:pt idx="3148" formatCode="#,##0.00">
                  <c:v>56368.38</c:v>
                </c:pt>
                <c:pt idx="3149" formatCode="#,##0.00">
                  <c:v>56337.599999999999</c:v>
                </c:pt>
                <c:pt idx="3150" formatCode="#,##0.00">
                  <c:v>56306.879999999997</c:v>
                </c:pt>
                <c:pt idx="3151" formatCode="#,##0.00">
                  <c:v>56276.21</c:v>
                </c:pt>
                <c:pt idx="3152" formatCode="#,##0.00">
                  <c:v>56245.63</c:v>
                </c:pt>
                <c:pt idx="3153" formatCode="#,##0.00">
                  <c:v>56215.08</c:v>
                </c:pt>
                <c:pt idx="3154" formatCode="#,##0.00">
                  <c:v>56184.61</c:v>
                </c:pt>
                <c:pt idx="3155" formatCode="#,##0.00">
                  <c:v>56154.17</c:v>
                </c:pt>
                <c:pt idx="3156" formatCode="#,##0.00">
                  <c:v>56123.77</c:v>
                </c:pt>
                <c:pt idx="3157" formatCode="#,##0.00">
                  <c:v>56093.46</c:v>
                </c:pt>
                <c:pt idx="3158" formatCode="#,##0.00">
                  <c:v>56063.21</c:v>
                </c:pt>
                <c:pt idx="3159" formatCode="#,##0.00">
                  <c:v>56032.99</c:v>
                </c:pt>
                <c:pt idx="3160" formatCode="#,##0.00">
                  <c:v>56002.87</c:v>
                </c:pt>
                <c:pt idx="3161" formatCode="#,##0.00">
                  <c:v>55972.76</c:v>
                </c:pt>
                <c:pt idx="3162" formatCode="#,##0.00">
                  <c:v>55942.73</c:v>
                </c:pt>
                <c:pt idx="3163" formatCode="#,##0.00">
                  <c:v>55912.74</c:v>
                </c:pt>
                <c:pt idx="3164" formatCode="#,##0.00">
                  <c:v>55882.8</c:v>
                </c:pt>
                <c:pt idx="3165" formatCode="#,##0.00">
                  <c:v>55852.88</c:v>
                </c:pt>
                <c:pt idx="3166" formatCode="#,##0.00">
                  <c:v>55822.99</c:v>
                </c:pt>
                <c:pt idx="3167" formatCode="#,##0.00">
                  <c:v>55793.18</c:v>
                </c:pt>
                <c:pt idx="3168" formatCode="#,##0.00">
                  <c:v>55763.42</c:v>
                </c:pt>
                <c:pt idx="3169" formatCode="#,##0.00">
                  <c:v>55733.72</c:v>
                </c:pt>
                <c:pt idx="3170" formatCode="#,##0.00">
                  <c:v>55704.08</c:v>
                </c:pt>
                <c:pt idx="3171" formatCode="#,##0.00">
                  <c:v>55674.49</c:v>
                </c:pt>
                <c:pt idx="3172" formatCode="#,##0.00">
                  <c:v>55644.959999999999</c:v>
                </c:pt>
                <c:pt idx="3173" formatCode="#,##0.00">
                  <c:v>55615.46</c:v>
                </c:pt>
                <c:pt idx="3174" formatCode="#,##0.00">
                  <c:v>55586.01</c:v>
                </c:pt>
                <c:pt idx="3175" formatCode="#,##0.00">
                  <c:v>55556.61</c:v>
                </c:pt>
                <c:pt idx="3176" formatCode="#,##0.00">
                  <c:v>55527.19</c:v>
                </c:pt>
                <c:pt idx="3177" formatCode="#,##0.00">
                  <c:v>55497.84</c:v>
                </c:pt>
                <c:pt idx="3178" formatCode="#,##0.00">
                  <c:v>55468.55</c:v>
                </c:pt>
                <c:pt idx="3179" formatCode="#,##0.00">
                  <c:v>55439.33</c:v>
                </c:pt>
                <c:pt idx="3180" formatCode="#,##0.00">
                  <c:v>55410.13</c:v>
                </c:pt>
                <c:pt idx="3181" formatCode="#,##0.00">
                  <c:v>55381.04</c:v>
                </c:pt>
                <c:pt idx="3182" formatCode="#,##0.00">
                  <c:v>55351.95</c:v>
                </c:pt>
                <c:pt idx="3183" formatCode="#,##0.00">
                  <c:v>55322.91</c:v>
                </c:pt>
                <c:pt idx="3184" formatCode="#,##0.00">
                  <c:v>55293.91</c:v>
                </c:pt>
                <c:pt idx="3185" formatCode="#,##0.00">
                  <c:v>55265.01</c:v>
                </c:pt>
                <c:pt idx="3186" formatCode="#,##0.00">
                  <c:v>55236.11</c:v>
                </c:pt>
                <c:pt idx="3187" formatCode="#,##0.00">
                  <c:v>55207.25</c:v>
                </c:pt>
                <c:pt idx="3188" formatCode="#,##0.00">
                  <c:v>55178.46</c:v>
                </c:pt>
                <c:pt idx="3189" formatCode="#,##0.00">
                  <c:v>55149.66</c:v>
                </c:pt>
                <c:pt idx="3190" formatCode="#,##0.00">
                  <c:v>55120.91</c:v>
                </c:pt>
                <c:pt idx="3191" formatCode="#,##0.00">
                  <c:v>55092.13</c:v>
                </c:pt>
                <c:pt idx="3192" formatCode="#,##0.00">
                  <c:v>55063.45</c:v>
                </c:pt>
                <c:pt idx="3193" formatCode="#,##0.00">
                  <c:v>55034.8</c:v>
                </c:pt>
                <c:pt idx="3194" formatCode="#,##0.00">
                  <c:v>55006.2</c:v>
                </c:pt>
                <c:pt idx="3195" formatCode="#,##0.00">
                  <c:v>54977.66</c:v>
                </c:pt>
                <c:pt idx="3196" formatCode="#,##0.00">
                  <c:v>54949.08</c:v>
                </c:pt>
                <c:pt idx="3197" formatCode="#,##0.00">
                  <c:v>54920.62</c:v>
                </c:pt>
                <c:pt idx="3198" formatCode="#,##0.00">
                  <c:v>54892.18</c:v>
                </c:pt>
                <c:pt idx="3199" formatCode="#,##0.00">
                  <c:v>54863.77</c:v>
                </c:pt>
                <c:pt idx="3200" formatCode="#,##0.00">
                  <c:v>54835.42</c:v>
                </c:pt>
                <c:pt idx="3201" formatCode="#,##0.00">
                  <c:v>54807.14</c:v>
                </c:pt>
                <c:pt idx="3202" formatCode="#,##0.00">
                  <c:v>54778.89</c:v>
                </c:pt>
                <c:pt idx="3203" formatCode="#,##0.00">
                  <c:v>54750.67</c:v>
                </c:pt>
                <c:pt idx="3204" formatCode="#,##0.00">
                  <c:v>54722.5</c:v>
                </c:pt>
                <c:pt idx="3205" formatCode="#,##0.00">
                  <c:v>54694.36</c:v>
                </c:pt>
                <c:pt idx="3206" formatCode="#,##0.00">
                  <c:v>54666.25</c:v>
                </c:pt>
                <c:pt idx="3207" formatCode="#,##0.00">
                  <c:v>54638.16</c:v>
                </c:pt>
                <c:pt idx="3208" formatCode="#,##0.00">
                  <c:v>54610.11</c:v>
                </c:pt>
                <c:pt idx="3209" formatCode="#,##0.00">
                  <c:v>54582.11</c:v>
                </c:pt>
                <c:pt idx="3210" formatCode="#,##0.00">
                  <c:v>54554.14</c:v>
                </c:pt>
                <c:pt idx="3211" formatCode="#,##0.00">
                  <c:v>54526.39</c:v>
                </c:pt>
                <c:pt idx="3212" formatCode="#,##0.00">
                  <c:v>54498.39</c:v>
                </c:pt>
                <c:pt idx="3213" formatCode="#,##0.00">
                  <c:v>54470.44</c:v>
                </c:pt>
                <c:pt idx="3214" formatCode="#,##0.00">
                  <c:v>54442.57</c:v>
                </c:pt>
                <c:pt idx="3215" formatCode="#,##0.00">
                  <c:v>54414.74</c:v>
                </c:pt>
                <c:pt idx="3216" formatCode="#,##0.00">
                  <c:v>54386.96</c:v>
                </c:pt>
                <c:pt idx="3217" formatCode="#,##0.00">
                  <c:v>54359.199999999997</c:v>
                </c:pt>
                <c:pt idx="3218" formatCode="#,##0.00">
                  <c:v>54331.49</c:v>
                </c:pt>
                <c:pt idx="3219" formatCode="#,##0.00">
                  <c:v>54303.79</c:v>
                </c:pt>
                <c:pt idx="3220" formatCode="#,##0.00">
                  <c:v>54276.09</c:v>
                </c:pt>
                <c:pt idx="3221" formatCode="#,##0.00">
                  <c:v>54248.45</c:v>
                </c:pt>
                <c:pt idx="3222" formatCode="#,##0.00">
                  <c:v>54220.86</c:v>
                </c:pt>
                <c:pt idx="3223" formatCode="#,##0.00">
                  <c:v>54193.29</c:v>
                </c:pt>
                <c:pt idx="3224" formatCode="#,##0.00">
                  <c:v>54165.73</c:v>
                </c:pt>
                <c:pt idx="3225" formatCode="#,##0.00">
                  <c:v>54138.2</c:v>
                </c:pt>
                <c:pt idx="3226" formatCode="#,##0.00">
                  <c:v>54110.720000000001</c:v>
                </c:pt>
                <c:pt idx="3227" formatCode="#,##0.00">
                  <c:v>54083.26</c:v>
                </c:pt>
                <c:pt idx="3228" formatCode="#,##0.00">
                  <c:v>54055.86</c:v>
                </c:pt>
                <c:pt idx="3229" formatCode="#,##0.00">
                  <c:v>54028.45</c:v>
                </c:pt>
                <c:pt idx="3230" formatCode="#,##0.00">
                  <c:v>54001.09</c:v>
                </c:pt>
                <c:pt idx="3231" formatCode="#,##0.00">
                  <c:v>53973.8</c:v>
                </c:pt>
                <c:pt idx="3232" formatCode="#,##0.00">
                  <c:v>53946.49</c:v>
                </c:pt>
                <c:pt idx="3233" formatCode="#,##0.00">
                  <c:v>53919.22</c:v>
                </c:pt>
                <c:pt idx="3234" formatCode="#,##0.00">
                  <c:v>53892.01</c:v>
                </c:pt>
                <c:pt idx="3235" formatCode="#,##0.00">
                  <c:v>53864.84</c:v>
                </c:pt>
                <c:pt idx="3236" formatCode="#,##0.00">
                  <c:v>53837.73</c:v>
                </c:pt>
                <c:pt idx="3237" formatCode="#,##0.00">
                  <c:v>53810.67</c:v>
                </c:pt>
                <c:pt idx="3238" formatCode="#,##0.00">
                  <c:v>53783.63</c:v>
                </c:pt>
                <c:pt idx="3239" formatCode="#,##0.00">
                  <c:v>53756.639999999999</c:v>
                </c:pt>
                <c:pt idx="3240" formatCode="#,##0.00">
                  <c:v>53729.68</c:v>
                </c:pt>
                <c:pt idx="3241" formatCode="#,##0.00">
                  <c:v>53702.75</c:v>
                </c:pt>
                <c:pt idx="3242" formatCode="#,##0.00">
                  <c:v>53675.86</c:v>
                </c:pt>
                <c:pt idx="3243" formatCode="#,##0.00">
                  <c:v>53648.98</c:v>
                </c:pt>
                <c:pt idx="3244" formatCode="#,##0.00">
                  <c:v>53622.22</c:v>
                </c:pt>
                <c:pt idx="3245" formatCode="#,##0.00">
                  <c:v>53595.41</c:v>
                </c:pt>
                <c:pt idx="3246" formatCode="#,##0.00">
                  <c:v>53568.63</c:v>
                </c:pt>
                <c:pt idx="3247" formatCode="#,##0.00">
                  <c:v>53541.94</c:v>
                </c:pt>
                <c:pt idx="3248" formatCode="#,##0.00">
                  <c:v>53515.26</c:v>
                </c:pt>
                <c:pt idx="3249" formatCode="#,##0.00">
                  <c:v>53488.57</c:v>
                </c:pt>
                <c:pt idx="3250" formatCode="#,##0.00">
                  <c:v>53461.919999999998</c:v>
                </c:pt>
                <c:pt idx="3251" formatCode="#,##0.00">
                  <c:v>53435.33</c:v>
                </c:pt>
                <c:pt idx="3252" formatCode="#,##0.00">
                  <c:v>53408.800000000003</c:v>
                </c:pt>
                <c:pt idx="3253" formatCode="#,##0.00">
                  <c:v>53382.28</c:v>
                </c:pt>
                <c:pt idx="3254" formatCode="#,##0.00">
                  <c:v>53355.82</c:v>
                </c:pt>
                <c:pt idx="3255" formatCode="#,##0.00">
                  <c:v>53329.39</c:v>
                </c:pt>
                <c:pt idx="3256" formatCode="#,##0.00">
                  <c:v>53302.93</c:v>
                </c:pt>
                <c:pt idx="3257" formatCode="#,##0.00">
                  <c:v>53276.51</c:v>
                </c:pt>
                <c:pt idx="3258" formatCode="#,##0.00">
                  <c:v>53250.15</c:v>
                </c:pt>
                <c:pt idx="3259" formatCode="#,##0.00">
                  <c:v>53223.839999999997</c:v>
                </c:pt>
                <c:pt idx="3260" formatCode="#,##0.00">
                  <c:v>53197.56</c:v>
                </c:pt>
                <c:pt idx="3261" formatCode="#,##0.00">
                  <c:v>53171.3</c:v>
                </c:pt>
                <c:pt idx="3262" formatCode="#,##0.00">
                  <c:v>53145.08</c:v>
                </c:pt>
                <c:pt idx="3263" formatCode="#,##0.00">
                  <c:v>53118.93</c:v>
                </c:pt>
                <c:pt idx="3264" formatCode="#,##0.00">
                  <c:v>53092.78</c:v>
                </c:pt>
                <c:pt idx="3265" formatCode="#,##0.00">
                  <c:v>53066.64</c:v>
                </c:pt>
                <c:pt idx="3266" formatCode="#,##0.00">
                  <c:v>53040.54</c:v>
                </c:pt>
                <c:pt idx="3267" formatCode="#,##0.00">
                  <c:v>53014.42</c:v>
                </c:pt>
                <c:pt idx="3268" formatCode="#,##0.00">
                  <c:v>52988.37</c:v>
                </c:pt>
                <c:pt idx="3269" formatCode="#,##0.00">
                  <c:v>52962.38</c:v>
                </c:pt>
                <c:pt idx="3270" formatCode="#,##0.00">
                  <c:v>52936.46</c:v>
                </c:pt>
                <c:pt idx="3271" formatCode="#,##0.00">
                  <c:v>52910.58</c:v>
                </c:pt>
                <c:pt idx="3272" formatCode="#,##0.00">
                  <c:v>52884.71</c:v>
                </c:pt>
                <c:pt idx="3273" formatCode="#,##0.00">
                  <c:v>52858.89</c:v>
                </c:pt>
                <c:pt idx="3274" formatCode="#,##0.00">
                  <c:v>52833.120000000003</c:v>
                </c:pt>
                <c:pt idx="3275" formatCode="#,##0.00">
                  <c:v>52807.39</c:v>
                </c:pt>
                <c:pt idx="3276" formatCode="#,##0.00">
                  <c:v>52781.7</c:v>
                </c:pt>
                <c:pt idx="3277" formatCode="#,##0.00">
                  <c:v>52756.06</c:v>
                </c:pt>
                <c:pt idx="3278" formatCode="#,##0.00">
                  <c:v>52730.45</c:v>
                </c:pt>
                <c:pt idx="3279" formatCode="#,##0.00">
                  <c:v>52704.89</c:v>
                </c:pt>
                <c:pt idx="3280" formatCode="#,##0.00">
                  <c:v>52679.39</c:v>
                </c:pt>
                <c:pt idx="3281" formatCode="#,##0.00">
                  <c:v>52653.93</c:v>
                </c:pt>
                <c:pt idx="3282" formatCode="#,##0.00">
                  <c:v>52628.480000000003</c:v>
                </c:pt>
                <c:pt idx="3283" formatCode="#,##0.00">
                  <c:v>52603.09</c:v>
                </c:pt>
                <c:pt idx="3284" formatCode="#,##0.00">
                  <c:v>52577.760000000002</c:v>
                </c:pt>
                <c:pt idx="3285" formatCode="#,##0.00">
                  <c:v>52552.480000000003</c:v>
                </c:pt>
                <c:pt idx="3286" formatCode="#,##0.00">
                  <c:v>52527.23</c:v>
                </c:pt>
                <c:pt idx="3287" formatCode="#,##0.00">
                  <c:v>52502</c:v>
                </c:pt>
                <c:pt idx="3288" formatCode="#,##0.00">
                  <c:v>52476.84</c:v>
                </c:pt>
                <c:pt idx="3289" formatCode="#,##0.00">
                  <c:v>52451.73</c:v>
                </c:pt>
                <c:pt idx="3290" formatCode="#,##0.00">
                  <c:v>52426.65</c:v>
                </c:pt>
                <c:pt idx="3291" formatCode="#,##0.00">
                  <c:v>52401.61</c:v>
                </c:pt>
                <c:pt idx="3292" formatCode="#,##0.00">
                  <c:v>52376.63</c:v>
                </c:pt>
                <c:pt idx="3293" formatCode="#,##0.00">
                  <c:v>52351.68</c:v>
                </c:pt>
                <c:pt idx="3294" formatCode="#,##0.00">
                  <c:v>52326.77</c:v>
                </c:pt>
                <c:pt idx="3295" formatCode="#,##0.00">
                  <c:v>52301.89</c:v>
                </c:pt>
                <c:pt idx="3296" formatCode="#,##0.00">
                  <c:v>52277.07</c:v>
                </c:pt>
                <c:pt idx="3297" formatCode="#,##0.00">
                  <c:v>52252.22</c:v>
                </c:pt>
                <c:pt idx="3298" formatCode="#,##0.00">
                  <c:v>52227.5</c:v>
                </c:pt>
                <c:pt idx="3299" formatCode="#,##0.00">
                  <c:v>52202.77</c:v>
                </c:pt>
                <c:pt idx="3300" formatCode="#,##0.00">
                  <c:v>52178.14</c:v>
                </c:pt>
                <c:pt idx="3301" formatCode="#,##0.00">
                  <c:v>52153.55</c:v>
                </c:pt>
                <c:pt idx="3302" formatCode="#,##0.00">
                  <c:v>52128.99</c:v>
                </c:pt>
                <c:pt idx="3303" formatCode="#,##0.00">
                  <c:v>52104.47</c:v>
                </c:pt>
                <c:pt idx="3304" formatCode="#,##0.00">
                  <c:v>52080</c:v>
                </c:pt>
                <c:pt idx="3305" formatCode="#,##0.00">
                  <c:v>52055.57</c:v>
                </c:pt>
                <c:pt idx="3306" formatCode="#,##0.00">
                  <c:v>52031.19</c:v>
                </c:pt>
                <c:pt idx="3307" formatCode="#,##0.00">
                  <c:v>52006.87</c:v>
                </c:pt>
                <c:pt idx="3308" formatCode="#,##0.00">
                  <c:v>51982.6</c:v>
                </c:pt>
                <c:pt idx="3309" formatCode="#,##0.00">
                  <c:v>51958.35</c:v>
                </c:pt>
                <c:pt idx="3310" formatCode="#,##0.00">
                  <c:v>51934.16</c:v>
                </c:pt>
                <c:pt idx="3311" formatCode="#,##0.00">
                  <c:v>51910.03</c:v>
                </c:pt>
                <c:pt idx="3312" formatCode="#,##0.00">
                  <c:v>51885.94</c:v>
                </c:pt>
                <c:pt idx="3313" formatCode="#,##0.00">
                  <c:v>51861.95</c:v>
                </c:pt>
                <c:pt idx="3314" formatCode="#,##0.00">
                  <c:v>51837.89</c:v>
                </c:pt>
                <c:pt idx="3315" formatCode="#,##0.00">
                  <c:v>51813.9</c:v>
                </c:pt>
                <c:pt idx="3316" formatCode="#,##0.00">
                  <c:v>51789.88</c:v>
                </c:pt>
                <c:pt idx="3317" formatCode="#,##0.00">
                  <c:v>51765.97</c:v>
                </c:pt>
                <c:pt idx="3318" formatCode="#,##0.00">
                  <c:v>51742.11</c:v>
                </c:pt>
                <c:pt idx="3319" formatCode="#,##0.00">
                  <c:v>51718.3</c:v>
                </c:pt>
                <c:pt idx="3320" formatCode="#,##0.00">
                  <c:v>51694.5</c:v>
                </c:pt>
                <c:pt idx="3321" formatCode="#,##0.00">
                  <c:v>51670.78</c:v>
                </c:pt>
                <c:pt idx="3322" formatCode="#,##0.00">
                  <c:v>51647.07</c:v>
                </c:pt>
                <c:pt idx="3323" formatCode="#,##0.00">
                  <c:v>51623.4</c:v>
                </c:pt>
                <c:pt idx="3324" formatCode="#,##0.00">
                  <c:v>51599.79</c:v>
                </c:pt>
                <c:pt idx="3325" formatCode="#,##0.00">
                  <c:v>51576.2</c:v>
                </c:pt>
                <c:pt idx="3326" formatCode="#,##0.00">
                  <c:v>51552.639999999999</c:v>
                </c:pt>
                <c:pt idx="3327" formatCode="#,##0.00">
                  <c:v>51529.11</c:v>
                </c:pt>
                <c:pt idx="3328" formatCode="#,##0.00">
                  <c:v>51505.62</c:v>
                </c:pt>
                <c:pt idx="3329" formatCode="#,##0.00">
                  <c:v>51482.15</c:v>
                </c:pt>
                <c:pt idx="3330" formatCode="#,##0.00">
                  <c:v>51458.720000000001</c:v>
                </c:pt>
                <c:pt idx="3331" formatCode="#,##0.00">
                  <c:v>51435.34</c:v>
                </c:pt>
                <c:pt idx="3332" formatCode="#,##0.00">
                  <c:v>51411.97</c:v>
                </c:pt>
                <c:pt idx="3333" formatCode="#,##0.00">
                  <c:v>51388.639999999999</c:v>
                </c:pt>
                <c:pt idx="3334" formatCode="#,##0.00">
                  <c:v>51365.37</c:v>
                </c:pt>
                <c:pt idx="3335" formatCode="#,##0.00">
                  <c:v>51342.1</c:v>
                </c:pt>
                <c:pt idx="3336" formatCode="#,##0.00">
                  <c:v>51318.879999999997</c:v>
                </c:pt>
                <c:pt idx="3337" formatCode="#,##0.00">
                  <c:v>51295.66</c:v>
                </c:pt>
                <c:pt idx="3338" formatCode="#,##0.00">
                  <c:v>51272.52</c:v>
                </c:pt>
                <c:pt idx="3339" formatCode="#,##0.00">
                  <c:v>51249.38</c:v>
                </c:pt>
                <c:pt idx="3340" formatCode="#,##0.00">
                  <c:v>51226.3</c:v>
                </c:pt>
                <c:pt idx="3341" formatCode="#,##0.00">
                  <c:v>51203.24</c:v>
                </c:pt>
                <c:pt idx="3342" formatCode="#,##0.00">
                  <c:v>51180.19</c:v>
                </c:pt>
                <c:pt idx="3343" formatCode="#,##0.00">
                  <c:v>51157.16</c:v>
                </c:pt>
                <c:pt idx="3344" formatCode="#,##0.00">
                  <c:v>51134.18</c:v>
                </c:pt>
                <c:pt idx="3345" formatCode="#,##0.00">
                  <c:v>51111.21</c:v>
                </c:pt>
                <c:pt idx="3346" formatCode="#,##0.00">
                  <c:v>51088.28</c:v>
                </c:pt>
                <c:pt idx="3347" formatCode="#,##0.00">
                  <c:v>51065.38</c:v>
                </c:pt>
                <c:pt idx="3348" formatCode="#,##0.00">
                  <c:v>51042.45</c:v>
                </c:pt>
                <c:pt idx="3349" formatCode="#,##0.00">
                  <c:v>51019.6</c:v>
                </c:pt>
                <c:pt idx="3350" formatCode="#,##0.00">
                  <c:v>50996.81</c:v>
                </c:pt>
                <c:pt idx="3351" formatCode="#,##0.00">
                  <c:v>50974.05</c:v>
                </c:pt>
                <c:pt idx="3352" formatCode="#,##0.00">
                  <c:v>50951.3</c:v>
                </c:pt>
                <c:pt idx="3353" formatCode="#,##0.00">
                  <c:v>50928.62</c:v>
                </c:pt>
                <c:pt idx="3354" formatCode="#,##0.00">
                  <c:v>50905.96</c:v>
                </c:pt>
                <c:pt idx="3355" formatCode="#,##0.00">
                  <c:v>50883.34</c:v>
                </c:pt>
                <c:pt idx="3356" formatCode="#,##0.00">
                  <c:v>50860.75</c:v>
                </c:pt>
                <c:pt idx="3357" formatCode="#,##0.00">
                  <c:v>50838.23</c:v>
                </c:pt>
                <c:pt idx="3358" formatCode="#,##0.00">
                  <c:v>50815.73</c:v>
                </c:pt>
                <c:pt idx="3359" formatCode="#,##0.00">
                  <c:v>50793.25</c:v>
                </c:pt>
                <c:pt idx="3360" formatCode="#,##0.00">
                  <c:v>50770.77</c:v>
                </c:pt>
                <c:pt idx="3361" formatCode="#,##0.00">
                  <c:v>50748.36</c:v>
                </c:pt>
                <c:pt idx="3362" formatCode="#,##0.00">
                  <c:v>50725.98</c:v>
                </c:pt>
                <c:pt idx="3363" formatCode="#,##0.00">
                  <c:v>50703.57</c:v>
                </c:pt>
                <c:pt idx="3364" formatCode="#,##0.00">
                  <c:v>50681.22</c:v>
                </c:pt>
                <c:pt idx="3365" formatCode="#,##0.00">
                  <c:v>50658.89</c:v>
                </c:pt>
                <c:pt idx="3366" formatCode="#,##0.00">
                  <c:v>50636.57</c:v>
                </c:pt>
                <c:pt idx="3367" formatCode="#,##0.00">
                  <c:v>50614.29</c:v>
                </c:pt>
                <c:pt idx="3368" formatCode="#,##0.00">
                  <c:v>50592.06</c:v>
                </c:pt>
                <c:pt idx="3369" formatCode="#,##0.00">
                  <c:v>50569.82</c:v>
                </c:pt>
                <c:pt idx="3370" formatCode="#,##0.00">
                  <c:v>50547.64</c:v>
                </c:pt>
                <c:pt idx="3371" formatCode="#,##0.00">
                  <c:v>50525.49</c:v>
                </c:pt>
                <c:pt idx="3372" formatCode="#,##0.00">
                  <c:v>50503.35</c:v>
                </c:pt>
                <c:pt idx="3373" formatCode="#,##0.00">
                  <c:v>50481.25</c:v>
                </c:pt>
                <c:pt idx="3374" formatCode="#,##0.00">
                  <c:v>50459.17</c:v>
                </c:pt>
                <c:pt idx="3375" formatCode="#,##0.00">
                  <c:v>50437.13</c:v>
                </c:pt>
                <c:pt idx="3376" formatCode="#,##0.00">
                  <c:v>50415.12</c:v>
                </c:pt>
                <c:pt idx="3377" formatCode="#,##0.00">
                  <c:v>50393.15</c:v>
                </c:pt>
                <c:pt idx="3378" formatCode="#,##0.00">
                  <c:v>50371.199999999997</c:v>
                </c:pt>
                <c:pt idx="3379" formatCode="#,##0.00">
                  <c:v>50349.29</c:v>
                </c:pt>
                <c:pt idx="3380" formatCode="#,##0.00">
                  <c:v>50327.38</c:v>
                </c:pt>
                <c:pt idx="3381" formatCode="#,##0.00">
                  <c:v>50305.48</c:v>
                </c:pt>
                <c:pt idx="3382" formatCode="#,##0.00">
                  <c:v>50283.64</c:v>
                </c:pt>
                <c:pt idx="3383" formatCode="#,##0.00">
                  <c:v>50261.82</c:v>
                </c:pt>
                <c:pt idx="3384" formatCode="#,##0.00">
                  <c:v>50240.02</c:v>
                </c:pt>
                <c:pt idx="3385" formatCode="#,##0.00">
                  <c:v>50219.29</c:v>
                </c:pt>
                <c:pt idx="3386" formatCode="#,##0.00">
                  <c:v>50197.8</c:v>
                </c:pt>
                <c:pt idx="3387" formatCode="#,##0.00">
                  <c:v>50176.07</c:v>
                </c:pt>
                <c:pt idx="3388" formatCode="#,##0.00">
                  <c:v>50154.32</c:v>
                </c:pt>
                <c:pt idx="3389" formatCode="#,##0.00">
                  <c:v>50132.61</c:v>
                </c:pt>
                <c:pt idx="3390" formatCode="#,##0.00">
                  <c:v>50111.05</c:v>
                </c:pt>
                <c:pt idx="3391" formatCode="#,##0.00">
                  <c:v>50089.88</c:v>
                </c:pt>
                <c:pt idx="3392" formatCode="#,##0.00">
                  <c:v>50068.14</c:v>
                </c:pt>
                <c:pt idx="3393" formatCode="#,##0.00">
                  <c:v>50046.44</c:v>
                </c:pt>
                <c:pt idx="3394" formatCode="#,##0.00">
                  <c:v>50024.800000000003</c:v>
                </c:pt>
                <c:pt idx="3395" formatCode="#,##0.00">
                  <c:v>50003.18</c:v>
                </c:pt>
                <c:pt idx="3396" formatCode="#,##0.00">
                  <c:v>49981.63</c:v>
                </c:pt>
                <c:pt idx="3397" formatCode="#,##0.00">
                  <c:v>49960.07</c:v>
                </c:pt>
                <c:pt idx="3398" formatCode="#,##0.00">
                  <c:v>49948.14</c:v>
                </c:pt>
                <c:pt idx="3399" formatCode="#,##0.00">
                  <c:v>49921.120000000003</c:v>
                </c:pt>
                <c:pt idx="3400" formatCode="#,##0.00">
                  <c:v>49897.93</c:v>
                </c:pt>
                <c:pt idx="3401" formatCode="#,##0.00">
                  <c:v>49875.73</c:v>
                </c:pt>
                <c:pt idx="3402" formatCode="#,##0.00">
                  <c:v>49853.93</c:v>
                </c:pt>
                <c:pt idx="3403" formatCode="#,##0.00">
                  <c:v>49832.32</c:v>
                </c:pt>
                <c:pt idx="3404" formatCode="#,##0.00">
                  <c:v>49810.82</c:v>
                </c:pt>
                <c:pt idx="3405" formatCode="#,##0.00">
                  <c:v>49789.38</c:v>
                </c:pt>
                <c:pt idx="3406" formatCode="#,##0.00">
                  <c:v>49768</c:v>
                </c:pt>
                <c:pt idx="3407" formatCode="#,##0.00">
                  <c:v>49746.73</c:v>
                </c:pt>
                <c:pt idx="3408" formatCode="#,##0.00">
                  <c:v>49725.37</c:v>
                </c:pt>
                <c:pt idx="3409" formatCode="#,##0.00">
                  <c:v>49704.04</c:v>
                </c:pt>
                <c:pt idx="3410" formatCode="#,##0.00">
                  <c:v>49682.74</c:v>
                </c:pt>
                <c:pt idx="3411" formatCode="#,##0.00">
                  <c:v>49661.45</c:v>
                </c:pt>
                <c:pt idx="3412" formatCode="#,##0.00">
                  <c:v>49640.19</c:v>
                </c:pt>
                <c:pt idx="3413" formatCode="#,##0.00">
                  <c:v>49618.92</c:v>
                </c:pt>
                <c:pt idx="3414" formatCode="#,##0.00">
                  <c:v>49597.64</c:v>
                </c:pt>
                <c:pt idx="3415" formatCode="#,##0.00">
                  <c:v>49576.4</c:v>
                </c:pt>
                <c:pt idx="3416" formatCode="#,##0.00">
                  <c:v>49555.18</c:v>
                </c:pt>
                <c:pt idx="3417" formatCode="#,##0.00">
                  <c:v>49534.01</c:v>
                </c:pt>
                <c:pt idx="3418" formatCode="#,##0.00">
                  <c:v>49512.800000000003</c:v>
                </c:pt>
                <c:pt idx="3419" formatCode="#,##0.00">
                  <c:v>49491.62</c:v>
                </c:pt>
                <c:pt idx="3420" formatCode="#,##0.00">
                  <c:v>49470.47</c:v>
                </c:pt>
                <c:pt idx="3421" formatCode="#,##0.00">
                  <c:v>49449.31</c:v>
                </c:pt>
                <c:pt idx="3422" formatCode="#,##0.00">
                  <c:v>49428.18</c:v>
                </c:pt>
                <c:pt idx="3423" formatCode="#,##0.00">
                  <c:v>49407.02</c:v>
                </c:pt>
                <c:pt idx="3424" formatCode="#,##0.00">
                  <c:v>49385.89</c:v>
                </c:pt>
                <c:pt idx="3425" formatCode="#,##0.00">
                  <c:v>49364.76</c:v>
                </c:pt>
                <c:pt idx="3426" formatCode="#,##0.00">
                  <c:v>49343.66</c:v>
                </c:pt>
                <c:pt idx="3427" formatCode="#,##0.00">
                  <c:v>49322.53</c:v>
                </c:pt>
                <c:pt idx="3428" formatCode="#,##0.00">
                  <c:v>49301.42</c:v>
                </c:pt>
                <c:pt idx="3429" formatCode="#,##0.00">
                  <c:v>49280.3</c:v>
                </c:pt>
                <c:pt idx="3430" formatCode="#,##0.00">
                  <c:v>49259.23</c:v>
                </c:pt>
                <c:pt idx="3431" formatCode="#,##0.00">
                  <c:v>49238.15</c:v>
                </c:pt>
                <c:pt idx="3432" formatCode="#,##0.00">
                  <c:v>49217.06</c:v>
                </c:pt>
                <c:pt idx="3433" formatCode="#,##0.00">
                  <c:v>49195.93</c:v>
                </c:pt>
                <c:pt idx="3434" formatCode="#,##0.00">
                  <c:v>49174.8</c:v>
                </c:pt>
                <c:pt idx="3435" formatCode="#,##0.00">
                  <c:v>49153.71</c:v>
                </c:pt>
                <c:pt idx="3436" formatCode="#,##0.00">
                  <c:v>49132.62</c:v>
                </c:pt>
                <c:pt idx="3437" formatCode="#,##0.00">
                  <c:v>49111.54</c:v>
                </c:pt>
                <c:pt idx="3438" formatCode="#,##0.00">
                  <c:v>49090.47</c:v>
                </c:pt>
                <c:pt idx="3439" formatCode="#,##0.00">
                  <c:v>49069.39</c:v>
                </c:pt>
                <c:pt idx="3440" formatCode="#,##0.00">
                  <c:v>49048.3</c:v>
                </c:pt>
                <c:pt idx="3441" formatCode="#,##0.00">
                  <c:v>49027.21</c:v>
                </c:pt>
                <c:pt idx="3442" formatCode="#,##0.00">
                  <c:v>49006.12</c:v>
                </c:pt>
                <c:pt idx="3443" formatCode="#,##0.00">
                  <c:v>48985.02</c:v>
                </c:pt>
                <c:pt idx="3444" formatCode="#,##0.00">
                  <c:v>48963.93</c:v>
                </c:pt>
                <c:pt idx="3445" formatCode="#,##0.00">
                  <c:v>48942.82</c:v>
                </c:pt>
                <c:pt idx="3446" formatCode="#,##0.00">
                  <c:v>48921.71</c:v>
                </c:pt>
                <c:pt idx="3447" formatCode="#,##0.00">
                  <c:v>48900.57</c:v>
                </c:pt>
                <c:pt idx="3448" formatCode="#,##0.00">
                  <c:v>48879.44</c:v>
                </c:pt>
                <c:pt idx="3449" formatCode="#,##0.00">
                  <c:v>48858.3</c:v>
                </c:pt>
                <c:pt idx="3450" formatCode="#,##0.00">
                  <c:v>48837.120000000003</c:v>
                </c:pt>
                <c:pt idx="3451" formatCode="#,##0.00">
                  <c:v>48815.96</c:v>
                </c:pt>
                <c:pt idx="3452" formatCode="#,##0.00">
                  <c:v>48794.76</c:v>
                </c:pt>
                <c:pt idx="3453" formatCode="#,##0.00">
                  <c:v>48773.55</c:v>
                </c:pt>
                <c:pt idx="3454" formatCode="#,##0.00">
                  <c:v>48752.31</c:v>
                </c:pt>
                <c:pt idx="3455" formatCode="#,##0.00">
                  <c:v>48731.05</c:v>
                </c:pt>
                <c:pt idx="3456" formatCode="#,##0.00">
                  <c:v>48709.78</c:v>
                </c:pt>
                <c:pt idx="3457" formatCode="#,##0.00">
                  <c:v>48688.5</c:v>
                </c:pt>
                <c:pt idx="3458" formatCode="#,##0.00">
                  <c:v>48667.199999999997</c:v>
                </c:pt>
                <c:pt idx="3459" formatCode="#,##0.00">
                  <c:v>48645.86</c:v>
                </c:pt>
                <c:pt idx="3460" formatCode="#,##0.00">
                  <c:v>48624.480000000003</c:v>
                </c:pt>
                <c:pt idx="3461" formatCode="#,##0.00">
                  <c:v>48603.11</c:v>
                </c:pt>
                <c:pt idx="3462" formatCode="#,##0.00">
                  <c:v>48581.72</c:v>
                </c:pt>
                <c:pt idx="3463" formatCode="#,##0.00">
                  <c:v>48560.29</c:v>
                </c:pt>
                <c:pt idx="3464" formatCode="#,##0.00">
                  <c:v>48538.84</c:v>
                </c:pt>
                <c:pt idx="3465" formatCode="#,##0.00">
                  <c:v>48517.37</c:v>
                </c:pt>
                <c:pt idx="3466" formatCode="#,##0.00">
                  <c:v>48495.86</c:v>
                </c:pt>
                <c:pt idx="3467" formatCode="#,##0.00">
                  <c:v>48474.34</c:v>
                </c:pt>
                <c:pt idx="3468" formatCode="#,##0.00">
                  <c:v>48452.77</c:v>
                </c:pt>
                <c:pt idx="3469" formatCode="#,##0.00">
                  <c:v>48431.16</c:v>
                </c:pt>
                <c:pt idx="3470" formatCode="#,##0.00">
                  <c:v>48409.53</c:v>
                </c:pt>
                <c:pt idx="3471" formatCode="#,##0.00">
                  <c:v>48387.87</c:v>
                </c:pt>
                <c:pt idx="3472" formatCode="#,##0.00">
                  <c:v>48366.17</c:v>
                </c:pt>
                <c:pt idx="3473" formatCode="#,##0.00">
                  <c:v>48344.44</c:v>
                </c:pt>
                <c:pt idx="3474" formatCode="#,##0.00">
                  <c:v>48322.66</c:v>
                </c:pt>
                <c:pt idx="3475" formatCode="#,##0.00">
                  <c:v>48300.82</c:v>
                </c:pt>
                <c:pt idx="3476" formatCode="#,##0.00">
                  <c:v>48278.96</c:v>
                </c:pt>
                <c:pt idx="3477" formatCode="#,##0.00">
                  <c:v>48257</c:v>
                </c:pt>
                <c:pt idx="3478" formatCode="#,##0.00">
                  <c:v>48235.06</c:v>
                </c:pt>
                <c:pt idx="3479" formatCode="#,##0.00">
                  <c:v>48213.02</c:v>
                </c:pt>
                <c:pt idx="3480" formatCode="#,##0.00">
                  <c:v>48190.93</c:v>
                </c:pt>
                <c:pt idx="3481" formatCode="#,##0.00">
                  <c:v>48168.79</c:v>
                </c:pt>
                <c:pt idx="3482" formatCode="#,##0.00">
                  <c:v>48146.61</c:v>
                </c:pt>
                <c:pt idx="3483" formatCode="#,##0.00">
                  <c:v>48124.38</c:v>
                </c:pt>
                <c:pt idx="3484" formatCode="#,##0.00">
                  <c:v>48102.11</c:v>
                </c:pt>
                <c:pt idx="3485" formatCode="#,##0.00">
                  <c:v>48079.76</c:v>
                </c:pt>
                <c:pt idx="3486" formatCode="#,##0.00">
                  <c:v>48057.36</c:v>
                </c:pt>
                <c:pt idx="3487" formatCode="#,##0.00">
                  <c:v>48034.89</c:v>
                </c:pt>
                <c:pt idx="3488" formatCode="#,##0.00">
                  <c:v>48012.38</c:v>
                </c:pt>
                <c:pt idx="3489" formatCode="#,##0.00">
                  <c:v>47989.8</c:v>
                </c:pt>
                <c:pt idx="3490" formatCode="#,##0.00">
                  <c:v>47967.16</c:v>
                </c:pt>
                <c:pt idx="3491" formatCode="#,##0.00">
                  <c:v>47944.43</c:v>
                </c:pt>
                <c:pt idx="3492" formatCode="#,##0.00">
                  <c:v>47921.64</c:v>
                </c:pt>
                <c:pt idx="3493" formatCode="#,##0.00">
                  <c:v>47898.8</c:v>
                </c:pt>
                <c:pt idx="3494" formatCode="#,##0.00">
                  <c:v>47875.87</c:v>
                </c:pt>
                <c:pt idx="3495" formatCode="#,##0.00">
                  <c:v>47852.87</c:v>
                </c:pt>
                <c:pt idx="3496" formatCode="#,##0.00">
                  <c:v>47829.81</c:v>
                </c:pt>
                <c:pt idx="3497" formatCode="#,##0.00">
                  <c:v>47806.64</c:v>
                </c:pt>
                <c:pt idx="3498" formatCode="#,##0.00">
                  <c:v>47783.5</c:v>
                </c:pt>
                <c:pt idx="3499" formatCode="#,##0.00">
                  <c:v>47760.3</c:v>
                </c:pt>
                <c:pt idx="3500" formatCode="#,##0.00">
                  <c:v>47736.99</c:v>
                </c:pt>
                <c:pt idx="3501" formatCode="#,##0.00">
                  <c:v>47713.5</c:v>
                </c:pt>
                <c:pt idx="3502" formatCode="#,##0.00">
                  <c:v>47689.85</c:v>
                </c:pt>
                <c:pt idx="3503" formatCode="#,##0.00">
                  <c:v>47666.13</c:v>
                </c:pt>
                <c:pt idx="3504" formatCode="#,##0.00">
                  <c:v>47642.31</c:v>
                </c:pt>
                <c:pt idx="3505" formatCode="#,##0.00">
                  <c:v>47618.43</c:v>
                </c:pt>
                <c:pt idx="3506" formatCode="#,##0.00">
                  <c:v>47594.45</c:v>
                </c:pt>
                <c:pt idx="3507" formatCode="#,##0.00">
                  <c:v>47570.39</c:v>
                </c:pt>
                <c:pt idx="3508" formatCode="#,##0.00">
                  <c:v>47546.239999999998</c:v>
                </c:pt>
                <c:pt idx="3509" formatCode="#,##0.00">
                  <c:v>47521.97</c:v>
                </c:pt>
                <c:pt idx="3510" formatCode="#,##0.00">
                  <c:v>47497.64</c:v>
                </c:pt>
                <c:pt idx="3511" formatCode="#,##0.00">
                  <c:v>47473.2</c:v>
                </c:pt>
                <c:pt idx="3512" formatCode="#,##0.00">
                  <c:v>47448.65</c:v>
                </c:pt>
                <c:pt idx="3513" formatCode="#,##0.00">
                  <c:v>47423.98</c:v>
                </c:pt>
                <c:pt idx="3514" formatCode="#,##0.00">
                  <c:v>47399.23</c:v>
                </c:pt>
                <c:pt idx="3515" formatCode="#,##0.00">
                  <c:v>47374.36</c:v>
                </c:pt>
                <c:pt idx="3516" formatCode="#,##0.00">
                  <c:v>47349.25</c:v>
                </c:pt>
                <c:pt idx="3517" formatCode="#,##0.00">
                  <c:v>47324.11</c:v>
                </c:pt>
                <c:pt idx="3518" formatCode="#,##0.00">
                  <c:v>47298.82</c:v>
                </c:pt>
                <c:pt idx="3519" formatCode="#,##0.00">
                  <c:v>47273.440000000002</c:v>
                </c:pt>
                <c:pt idx="3520" formatCode="#,##0.00">
                  <c:v>47247.94</c:v>
                </c:pt>
                <c:pt idx="3521" formatCode="#,##0.00">
                  <c:v>47222.33</c:v>
                </c:pt>
                <c:pt idx="3522" formatCode="#,##0.00">
                  <c:v>47196.59</c:v>
                </c:pt>
                <c:pt idx="3523" formatCode="#,##0.00">
                  <c:v>47170.71</c:v>
                </c:pt>
                <c:pt idx="3524" formatCode="#,##0.00">
                  <c:v>47144.73</c:v>
                </c:pt>
                <c:pt idx="3525" formatCode="#,##0.00">
                  <c:v>47118.61</c:v>
                </c:pt>
                <c:pt idx="3526" formatCode="#,##0.00">
                  <c:v>47092.35</c:v>
                </c:pt>
                <c:pt idx="3527" formatCode="#,##0.00">
                  <c:v>47065.95</c:v>
                </c:pt>
                <c:pt idx="3528" formatCode="#,##0.00">
                  <c:v>47039.41</c:v>
                </c:pt>
                <c:pt idx="3529" formatCode="#,##0.00">
                  <c:v>47012.73</c:v>
                </c:pt>
                <c:pt idx="3530" formatCode="#,##0.00">
                  <c:v>46985.91</c:v>
                </c:pt>
                <c:pt idx="3531" formatCode="#,##0.00">
                  <c:v>46958.94</c:v>
                </c:pt>
                <c:pt idx="3532" formatCode="#,##0.00">
                  <c:v>46931.83</c:v>
                </c:pt>
                <c:pt idx="3533" formatCode="#,##0.00">
                  <c:v>46904.53</c:v>
                </c:pt>
                <c:pt idx="3534" formatCode="#,##0.00">
                  <c:v>46877.09</c:v>
                </c:pt>
                <c:pt idx="3535" formatCode="#,##0.00">
                  <c:v>46849.49</c:v>
                </c:pt>
                <c:pt idx="3536" formatCode="#,##0.00">
                  <c:v>46821.75</c:v>
                </c:pt>
                <c:pt idx="3537" formatCode="#,##0.00">
                  <c:v>46793.83</c:v>
                </c:pt>
                <c:pt idx="3538" formatCode="#,##0.00">
                  <c:v>46765.71</c:v>
                </c:pt>
                <c:pt idx="3539" formatCode="#,##0.00">
                  <c:v>46737.43</c:v>
                </c:pt>
                <c:pt idx="3540" formatCode="#,##0.00">
                  <c:v>46708.98</c:v>
                </c:pt>
                <c:pt idx="3541" formatCode="#,##0.00">
                  <c:v>46680.39</c:v>
                </c:pt>
                <c:pt idx="3542" formatCode="#,##0.00">
                  <c:v>46651.6</c:v>
                </c:pt>
                <c:pt idx="3543" formatCode="#,##0.00">
                  <c:v>46622.62</c:v>
                </c:pt>
                <c:pt idx="3544" formatCode="#,##0.00">
                  <c:v>46593.5</c:v>
                </c:pt>
                <c:pt idx="3545" formatCode="#,##0.00">
                  <c:v>46564.17</c:v>
                </c:pt>
                <c:pt idx="3546" formatCode="#,##0.00">
                  <c:v>46534.66</c:v>
                </c:pt>
                <c:pt idx="3547" formatCode="#,##0.00">
                  <c:v>46504.94</c:v>
                </c:pt>
                <c:pt idx="3548" formatCode="#,##0.00">
                  <c:v>46474.96</c:v>
                </c:pt>
                <c:pt idx="3549" formatCode="#,##0.00">
                  <c:v>46444.82</c:v>
                </c:pt>
                <c:pt idx="3550" formatCode="#,##0.00">
                  <c:v>46414.52</c:v>
                </c:pt>
                <c:pt idx="3551" formatCode="#,##0.00">
                  <c:v>46384.01</c:v>
                </c:pt>
                <c:pt idx="3552" formatCode="#,##0.00">
                  <c:v>46353.29</c:v>
                </c:pt>
                <c:pt idx="3553" formatCode="#,##0.00">
                  <c:v>46322.36</c:v>
                </c:pt>
                <c:pt idx="3554" formatCode="#,##0.00">
                  <c:v>46291.21</c:v>
                </c:pt>
                <c:pt idx="3555" formatCode="#,##0.00">
                  <c:v>46259.89</c:v>
                </c:pt>
                <c:pt idx="3556" formatCode="#,##0.00">
                  <c:v>46228.35</c:v>
                </c:pt>
                <c:pt idx="3557" formatCode="#,##0.00">
                  <c:v>46196.57</c:v>
                </c:pt>
                <c:pt idx="3558" formatCode="#,##0.00">
                  <c:v>46164.57</c:v>
                </c:pt>
                <c:pt idx="3559" formatCode="#,##0.00">
                  <c:v>46132.35</c:v>
                </c:pt>
                <c:pt idx="3560" formatCode="#,##0.00">
                  <c:v>46099.91</c:v>
                </c:pt>
                <c:pt idx="3561" formatCode="#,##0.00">
                  <c:v>46067.25</c:v>
                </c:pt>
                <c:pt idx="3562" formatCode="#,##0.00">
                  <c:v>46034.38</c:v>
                </c:pt>
                <c:pt idx="3563" formatCode="#,##0.00">
                  <c:v>46001.25</c:v>
                </c:pt>
                <c:pt idx="3564" formatCode="#,##0.00">
                  <c:v>45967.89</c:v>
                </c:pt>
                <c:pt idx="3565" formatCode="#,##0.00">
                  <c:v>45934.32</c:v>
                </c:pt>
                <c:pt idx="3566" formatCode="#,##0.00">
                  <c:v>45900.5</c:v>
                </c:pt>
                <c:pt idx="3567" formatCode="#,##0.00">
                  <c:v>45866.43</c:v>
                </c:pt>
                <c:pt idx="3568" formatCode="#,##0.00">
                  <c:v>45832.11</c:v>
                </c:pt>
                <c:pt idx="3569" formatCode="#,##0.00">
                  <c:v>45797.53</c:v>
                </c:pt>
                <c:pt idx="3570" formatCode="#,##0.00">
                  <c:v>45762.720000000001</c:v>
                </c:pt>
                <c:pt idx="3571" formatCode="#,##0.00">
                  <c:v>45727.67</c:v>
                </c:pt>
                <c:pt idx="3572" formatCode="#,##0.00">
                  <c:v>45692.36</c:v>
                </c:pt>
                <c:pt idx="3573" formatCode="#,##0.00">
                  <c:v>45656.81</c:v>
                </c:pt>
                <c:pt idx="3574" formatCode="#,##0.00">
                  <c:v>45620.98</c:v>
                </c:pt>
                <c:pt idx="3575" formatCode="#,##0.00">
                  <c:v>45584.91</c:v>
                </c:pt>
                <c:pt idx="3576" formatCode="#,##0.00">
                  <c:v>45548.53</c:v>
                </c:pt>
                <c:pt idx="3577" formatCode="#,##0.00">
                  <c:v>45511.95</c:v>
                </c:pt>
                <c:pt idx="3578" formatCode="#,##0.00">
                  <c:v>45475.09</c:v>
                </c:pt>
                <c:pt idx="3579" formatCode="#,##0.00">
                  <c:v>45437.919999999998</c:v>
                </c:pt>
                <c:pt idx="3580" formatCode="#,##0.00">
                  <c:v>45400.45</c:v>
                </c:pt>
                <c:pt idx="3581" formatCode="#,##0.00">
                  <c:v>45362.62</c:v>
                </c:pt>
                <c:pt idx="3582" formatCode="#,##0.00">
                  <c:v>45324.62</c:v>
                </c:pt>
                <c:pt idx="3583" formatCode="#,##0.00">
                  <c:v>45286.39</c:v>
                </c:pt>
                <c:pt idx="3584" formatCode="#,##0.00">
                  <c:v>45247.87</c:v>
                </c:pt>
                <c:pt idx="3585" formatCode="#,##0.00">
                  <c:v>45209.09</c:v>
                </c:pt>
                <c:pt idx="3586" formatCode="#,##0.00">
                  <c:v>45170.04</c:v>
                </c:pt>
                <c:pt idx="3587" formatCode="#,##0.00">
                  <c:v>45130.7</c:v>
                </c:pt>
                <c:pt idx="3588" formatCode="#,##0.00">
                  <c:v>45091.13</c:v>
                </c:pt>
                <c:pt idx="3589" formatCode="#,##0.00">
                  <c:v>45051.25</c:v>
                </c:pt>
                <c:pt idx="3590" formatCode="#,##0.00">
                  <c:v>45011.09</c:v>
                </c:pt>
                <c:pt idx="3591" formatCode="#,##0.00">
                  <c:v>44970.58</c:v>
                </c:pt>
                <c:pt idx="3592" formatCode="#,##0.00">
                  <c:v>44929.84</c:v>
                </c:pt>
                <c:pt idx="3593" formatCode="#,##0.00">
                  <c:v>44888.85</c:v>
                </c:pt>
                <c:pt idx="3594" formatCode="#,##0.00">
                  <c:v>44847.58</c:v>
                </c:pt>
                <c:pt idx="3595" formatCode="#,##0.00">
                  <c:v>44806</c:v>
                </c:pt>
                <c:pt idx="3596" formatCode="#,##0.00">
                  <c:v>44764.160000000003</c:v>
                </c:pt>
                <c:pt idx="3597" formatCode="#,##0.00">
                  <c:v>44722.03</c:v>
                </c:pt>
                <c:pt idx="3598" formatCode="#,##0.00">
                  <c:v>44679.65</c:v>
                </c:pt>
                <c:pt idx="3599" formatCode="#,##0.00">
                  <c:v>44636.95</c:v>
                </c:pt>
                <c:pt idx="3600" formatCode="#,##0.00">
                  <c:v>44593.98</c:v>
                </c:pt>
                <c:pt idx="3601" formatCode="#,##0.00">
                  <c:v>44550.73</c:v>
                </c:pt>
                <c:pt idx="3602" formatCode="#,##0.00">
                  <c:v>44507.17</c:v>
                </c:pt>
                <c:pt idx="3603" formatCode="#,##0.00">
                  <c:v>44463.31</c:v>
                </c:pt>
                <c:pt idx="3604" formatCode="#,##0.00">
                  <c:v>44419.17</c:v>
                </c:pt>
                <c:pt idx="3605" formatCode="#,##0.00">
                  <c:v>44374.77</c:v>
                </c:pt>
                <c:pt idx="3606" formatCode="#,##0.00">
                  <c:v>44330.06</c:v>
                </c:pt>
                <c:pt idx="3607" formatCode="#,##0.00">
                  <c:v>44285.03</c:v>
                </c:pt>
                <c:pt idx="3608" formatCode="#,##0.00">
                  <c:v>44239.74</c:v>
                </c:pt>
                <c:pt idx="3609" formatCode="#,##0.00">
                  <c:v>44194.19</c:v>
                </c:pt>
                <c:pt idx="3610" formatCode="#,##0.00">
                  <c:v>44148.3</c:v>
                </c:pt>
                <c:pt idx="3611" formatCode="#,##0.00">
                  <c:v>44102.14</c:v>
                </c:pt>
                <c:pt idx="3612" formatCode="#,##0.00">
                  <c:v>44055.65</c:v>
                </c:pt>
                <c:pt idx="3613" formatCode="#,##0.00">
                  <c:v>44008.88</c:v>
                </c:pt>
                <c:pt idx="3614" formatCode="#,##0.00">
                  <c:v>43961.84</c:v>
                </c:pt>
                <c:pt idx="3615" formatCode="#,##0.00">
                  <c:v>43914.46</c:v>
                </c:pt>
                <c:pt idx="3616" formatCode="#,##0.00">
                  <c:v>43866.86</c:v>
                </c:pt>
                <c:pt idx="3617" formatCode="#,##0.00">
                  <c:v>43818.92</c:v>
                </c:pt>
                <c:pt idx="3618" formatCode="#,##0.00">
                  <c:v>43770.78</c:v>
                </c:pt>
                <c:pt idx="3619" formatCode="#,##0.00">
                  <c:v>43722.31</c:v>
                </c:pt>
                <c:pt idx="3620" formatCode="#,##0.00">
                  <c:v>43673.5</c:v>
                </c:pt>
                <c:pt idx="3621" formatCode="#,##0.00">
                  <c:v>43624.37</c:v>
                </c:pt>
                <c:pt idx="3622" formatCode="#,##0.00">
                  <c:v>43574.879999999997</c:v>
                </c:pt>
                <c:pt idx="3623" formatCode="#,##0.00">
                  <c:v>43525.03</c:v>
                </c:pt>
                <c:pt idx="3624" formatCode="#,##0.00">
                  <c:v>43474.79</c:v>
                </c:pt>
                <c:pt idx="3625" formatCode="#,##0.00">
                  <c:v>43424.02</c:v>
                </c:pt>
                <c:pt idx="3626" formatCode="#,##0.00">
                  <c:v>43373.14</c:v>
                </c:pt>
                <c:pt idx="3627" formatCode="#,##0.00">
                  <c:v>43321.82</c:v>
                </c:pt>
                <c:pt idx="3628" formatCode="#,##0.00">
                  <c:v>43270.2</c:v>
                </c:pt>
                <c:pt idx="3629" formatCode="#,##0.00">
                  <c:v>43218.21</c:v>
                </c:pt>
                <c:pt idx="3630" formatCode="#,##0.00">
                  <c:v>43166.02</c:v>
                </c:pt>
                <c:pt idx="3631" formatCode="#,##0.00">
                  <c:v>43113.5</c:v>
                </c:pt>
                <c:pt idx="3632" formatCode="#,##0.00">
                  <c:v>43060.7</c:v>
                </c:pt>
                <c:pt idx="3633" formatCode="#,##0.00">
                  <c:v>43007.6</c:v>
                </c:pt>
                <c:pt idx="3634" formatCode="#,##0.00">
                  <c:v>42954.09</c:v>
                </c:pt>
                <c:pt idx="3635" formatCode="#,##0.00">
                  <c:v>42900.38</c:v>
                </c:pt>
                <c:pt idx="3636" formatCode="#,##0.00">
                  <c:v>42846.32</c:v>
                </c:pt>
                <c:pt idx="3637" formatCode="#,##0.00">
                  <c:v>42791.98</c:v>
                </c:pt>
                <c:pt idx="3638" formatCode="#,##0.00">
                  <c:v>42737.31</c:v>
                </c:pt>
                <c:pt idx="3639" formatCode="#,##0.00">
                  <c:v>42682.31</c:v>
                </c:pt>
                <c:pt idx="3640" formatCode="#,##0.00">
                  <c:v>42626.8</c:v>
                </c:pt>
                <c:pt idx="3641" formatCode="#,##0.00">
                  <c:v>42571.05</c:v>
                </c:pt>
                <c:pt idx="3642" formatCode="#,##0.00">
                  <c:v>42515.06</c:v>
                </c:pt>
                <c:pt idx="3643" formatCode="#,##0.00">
                  <c:v>42458.77</c:v>
                </c:pt>
                <c:pt idx="3644" formatCode="#,##0.00">
                  <c:v>42402.21</c:v>
                </c:pt>
                <c:pt idx="3645" formatCode="#,##0.00">
                  <c:v>42345.34</c:v>
                </c:pt>
                <c:pt idx="3646" formatCode="#,##0.00">
                  <c:v>42288.15</c:v>
                </c:pt>
                <c:pt idx="3647" formatCode="#,##0.00">
                  <c:v>42230.64</c:v>
                </c:pt>
                <c:pt idx="3648" formatCode="#,##0.00">
                  <c:v>42172.84</c:v>
                </c:pt>
                <c:pt idx="3649" formatCode="#,##0.00">
                  <c:v>42114.59</c:v>
                </c:pt>
                <c:pt idx="3650" formatCode="#,##0.00">
                  <c:v>42056</c:v>
                </c:pt>
                <c:pt idx="3651" formatCode="#,##0.00">
                  <c:v>41997.13</c:v>
                </c:pt>
                <c:pt idx="3652" formatCode="#,##0.00">
                  <c:v>41937.99</c:v>
                </c:pt>
                <c:pt idx="3653" formatCode="#,##0.00">
                  <c:v>41878.550000000003</c:v>
                </c:pt>
                <c:pt idx="3654" formatCode="#,##0.00">
                  <c:v>41818.81</c:v>
                </c:pt>
                <c:pt idx="3655" formatCode="#,##0.00">
                  <c:v>41758.79</c:v>
                </c:pt>
                <c:pt idx="3656" formatCode="#,##0.00">
                  <c:v>41698.54</c:v>
                </c:pt>
                <c:pt idx="3657" formatCode="#,##0.00">
                  <c:v>41637.97</c:v>
                </c:pt>
                <c:pt idx="3658" formatCode="#,##0.00">
                  <c:v>41577.17</c:v>
                </c:pt>
                <c:pt idx="3659" formatCode="#,##0.00">
                  <c:v>41516.17</c:v>
                </c:pt>
                <c:pt idx="3660" formatCode="#,##0.00">
                  <c:v>41454.879999999997</c:v>
                </c:pt>
                <c:pt idx="3661" formatCode="#,##0.00">
                  <c:v>41393.269999999997</c:v>
                </c:pt>
                <c:pt idx="3662" formatCode="#,##0.00">
                  <c:v>41331.5</c:v>
                </c:pt>
                <c:pt idx="3663" formatCode="#,##0.00">
                  <c:v>41269.300000000003</c:v>
                </c:pt>
                <c:pt idx="3664" formatCode="#,##0.00">
                  <c:v>41206.93</c:v>
                </c:pt>
                <c:pt idx="3665" formatCode="#,##0.00">
                  <c:v>41144.620000000003</c:v>
                </c:pt>
                <c:pt idx="3666" formatCode="#,##0.00">
                  <c:v>41082.06</c:v>
                </c:pt>
                <c:pt idx="3667" formatCode="#,##0.00">
                  <c:v>41019.79</c:v>
                </c:pt>
                <c:pt idx="3668" formatCode="#,##0.00">
                  <c:v>40955.72</c:v>
                </c:pt>
                <c:pt idx="3669" formatCode="#,##0.00">
                  <c:v>40892.04</c:v>
                </c:pt>
                <c:pt idx="3670" formatCode="#,##0.00">
                  <c:v>40827.919999999998</c:v>
                </c:pt>
                <c:pt idx="3671" formatCode="#,##0.00">
                  <c:v>40763.79</c:v>
                </c:pt>
                <c:pt idx="3672" formatCode="#,##0.00">
                  <c:v>40699.51</c:v>
                </c:pt>
                <c:pt idx="3673" formatCode="#,##0.00">
                  <c:v>40635.040000000001</c:v>
                </c:pt>
                <c:pt idx="3674" formatCode="#,##0.00">
                  <c:v>40570.32</c:v>
                </c:pt>
                <c:pt idx="3675" formatCode="#,##0.00">
                  <c:v>40505.160000000003</c:v>
                </c:pt>
                <c:pt idx="3676" formatCode="#,##0.00">
                  <c:v>40439.79</c:v>
                </c:pt>
                <c:pt idx="3677" formatCode="#,##0.00">
                  <c:v>40374.21</c:v>
                </c:pt>
                <c:pt idx="3678" formatCode="#,##0.00">
                  <c:v>40308.300000000003</c:v>
                </c:pt>
                <c:pt idx="3679" formatCode="#,##0.00">
                  <c:v>40242.230000000003</c:v>
                </c:pt>
                <c:pt idx="3680" formatCode="#,##0.00">
                  <c:v>40175.96</c:v>
                </c:pt>
                <c:pt idx="3681" formatCode="#,##0.00">
                  <c:v>40109.51</c:v>
                </c:pt>
                <c:pt idx="3682" formatCode="#,##0.00">
                  <c:v>40042.800000000003</c:v>
                </c:pt>
                <c:pt idx="3683" formatCode="#,##0.00">
                  <c:v>39975.93</c:v>
                </c:pt>
                <c:pt idx="3684" formatCode="#,##0.00">
                  <c:v>39908.85</c:v>
                </c:pt>
                <c:pt idx="3685" formatCode="#,##0.00">
                  <c:v>39841.51</c:v>
                </c:pt>
                <c:pt idx="3686" formatCode="#,##0.00">
                  <c:v>39774.47</c:v>
                </c:pt>
                <c:pt idx="3687" formatCode="#,##0.00">
                  <c:v>39706.160000000003</c:v>
                </c:pt>
                <c:pt idx="3688" formatCode="#,##0.00">
                  <c:v>39638.1</c:v>
                </c:pt>
                <c:pt idx="3689" formatCode="#,##0.00">
                  <c:v>39569.86</c:v>
                </c:pt>
                <c:pt idx="3690" formatCode="#,##0.00">
                  <c:v>39501.449999999997</c:v>
                </c:pt>
                <c:pt idx="3691" formatCode="#,##0.00">
                  <c:v>39432.89</c:v>
                </c:pt>
                <c:pt idx="3692" formatCode="#,##0.00">
                  <c:v>39364.239999999998</c:v>
                </c:pt>
                <c:pt idx="3693" formatCode="#,##0.00">
                  <c:v>39295.08</c:v>
                </c:pt>
                <c:pt idx="3694" formatCode="#,##0.00">
                  <c:v>39225.589999999997</c:v>
                </c:pt>
                <c:pt idx="3695" formatCode="#,##0.00">
                  <c:v>39155.800000000003</c:v>
                </c:pt>
                <c:pt idx="3696" formatCode="#,##0.00">
                  <c:v>39085.86</c:v>
                </c:pt>
                <c:pt idx="3697" formatCode="#,##0.00">
                  <c:v>39015.72</c:v>
                </c:pt>
                <c:pt idx="3698" formatCode="#,##0.00">
                  <c:v>38945.4</c:v>
                </c:pt>
                <c:pt idx="3699" formatCode="#,##0.00">
                  <c:v>38874.89</c:v>
                </c:pt>
                <c:pt idx="3700" formatCode="#,##0.00">
                  <c:v>38804.15</c:v>
                </c:pt>
                <c:pt idx="3701" formatCode="#,##0.00">
                  <c:v>38733.19</c:v>
                </c:pt>
                <c:pt idx="3702" formatCode="#,##0.00">
                  <c:v>38661.980000000003</c:v>
                </c:pt>
                <c:pt idx="3703" formatCode="#,##0.00">
                  <c:v>38590.559999999998</c:v>
                </c:pt>
                <c:pt idx="3704" formatCode="#,##0.00">
                  <c:v>38518.89</c:v>
                </c:pt>
                <c:pt idx="3705" formatCode="#,##0.00">
                  <c:v>38447.050000000003</c:v>
                </c:pt>
                <c:pt idx="3706" formatCode="#,##0.00">
                  <c:v>38375.269999999997</c:v>
                </c:pt>
                <c:pt idx="3707" formatCode="#,##0.00">
                  <c:v>38302.92</c:v>
                </c:pt>
                <c:pt idx="3708" formatCode="#,##0.00">
                  <c:v>38230.49</c:v>
                </c:pt>
                <c:pt idx="3709" formatCode="#,##0.00">
                  <c:v>38157.919999999998</c:v>
                </c:pt>
                <c:pt idx="3710" formatCode="#,##0.00">
                  <c:v>38085.160000000003</c:v>
                </c:pt>
                <c:pt idx="3711" formatCode="#,##0.00">
                  <c:v>38012.17</c:v>
                </c:pt>
                <c:pt idx="3712" formatCode="#,##0.00">
                  <c:v>37939</c:v>
                </c:pt>
                <c:pt idx="3713" formatCode="#,##0.00">
                  <c:v>37865.599999999999</c:v>
                </c:pt>
                <c:pt idx="3714" formatCode="#,##0.00">
                  <c:v>37791.949999999997</c:v>
                </c:pt>
                <c:pt idx="3715" formatCode="#,##0.00">
                  <c:v>37718.089999999997</c:v>
                </c:pt>
                <c:pt idx="3716" formatCode="#,##0.00">
                  <c:v>37643.980000000003</c:v>
                </c:pt>
                <c:pt idx="3717" formatCode="#,##0.00">
                  <c:v>37569.58</c:v>
                </c:pt>
                <c:pt idx="3718" formatCode="#,##0.00">
                  <c:v>37494.93</c:v>
                </c:pt>
                <c:pt idx="3719" formatCode="#,##0.00">
                  <c:v>37419.86</c:v>
                </c:pt>
                <c:pt idx="3720" formatCode="#,##0.00">
                  <c:v>37344.959999999999</c:v>
                </c:pt>
                <c:pt idx="3721" formatCode="#,##0.00">
                  <c:v>37269.85</c:v>
                </c:pt>
                <c:pt idx="3722" formatCode="#,##0.00">
                  <c:v>37194.57</c:v>
                </c:pt>
                <c:pt idx="3723" formatCode="#,##0.00">
                  <c:v>37119.120000000003</c:v>
                </c:pt>
                <c:pt idx="3724" formatCode="#,##0.00">
                  <c:v>37043.32</c:v>
                </c:pt>
                <c:pt idx="3725" formatCode="#,##0.00">
                  <c:v>36967.160000000003</c:v>
                </c:pt>
                <c:pt idx="3726" formatCode="#,##0.00">
                  <c:v>36890.589999999997</c:v>
                </c:pt>
                <c:pt idx="3727" formatCode="#,##0.00">
                  <c:v>36814.050000000003</c:v>
                </c:pt>
                <c:pt idx="3728" formatCode="#,##0.00">
                  <c:v>36737.449999999997</c:v>
                </c:pt>
                <c:pt idx="3729" formatCode="#,##0.00">
                  <c:v>36660.720000000001</c:v>
                </c:pt>
                <c:pt idx="3730" formatCode="#,##0.00">
                  <c:v>36583.870000000003</c:v>
                </c:pt>
                <c:pt idx="3731" formatCode="#,##0.00">
                  <c:v>36506.82</c:v>
                </c:pt>
                <c:pt idx="3732" formatCode="#,##0.00">
                  <c:v>36429.629999999997</c:v>
                </c:pt>
                <c:pt idx="3733" formatCode="#,##0.00">
                  <c:v>36352.370000000003</c:v>
                </c:pt>
                <c:pt idx="3734" formatCode="#,##0.00">
                  <c:v>36274.949999999997</c:v>
                </c:pt>
                <c:pt idx="3735" formatCode="#,##0.00">
                  <c:v>36197.61</c:v>
                </c:pt>
                <c:pt idx="3736" formatCode="#,##0.00">
                  <c:v>36120.21</c:v>
                </c:pt>
                <c:pt idx="3737" formatCode="#,##0.00">
                  <c:v>36042.800000000003</c:v>
                </c:pt>
                <c:pt idx="3738" formatCode="#,##0.00">
                  <c:v>35965.370000000003</c:v>
                </c:pt>
                <c:pt idx="3739" formatCode="#,##0.00">
                  <c:v>35887.919999999998</c:v>
                </c:pt>
                <c:pt idx="3740" formatCode="#,##0.00">
                  <c:v>35810.75</c:v>
                </c:pt>
                <c:pt idx="3741" formatCode="#,##0.00">
                  <c:v>35732.949999999997</c:v>
                </c:pt>
                <c:pt idx="3742" formatCode="#,##0.00">
                  <c:v>35654.959999999999</c:v>
                </c:pt>
                <c:pt idx="3743" formatCode="#,##0.00">
                  <c:v>35577.050000000003</c:v>
                </c:pt>
                <c:pt idx="3744" formatCode="#,##0.00">
                  <c:v>35498.730000000003</c:v>
                </c:pt>
                <c:pt idx="3745" formatCode="#,##0.00">
                  <c:v>35420.5</c:v>
                </c:pt>
                <c:pt idx="3746" formatCode="#,##0.00">
                  <c:v>35342.01</c:v>
                </c:pt>
                <c:pt idx="3747" formatCode="#,##0.00">
                  <c:v>35263.519999999997</c:v>
                </c:pt>
                <c:pt idx="3748" formatCode="#,##0.00">
                  <c:v>35184.910000000003</c:v>
                </c:pt>
                <c:pt idx="3749" formatCode="#,##0.00">
                  <c:v>35106.199999999997</c:v>
                </c:pt>
                <c:pt idx="3750" formatCode="#,##0.00">
                  <c:v>35027.21</c:v>
                </c:pt>
                <c:pt idx="3751" formatCode="#,##0.00">
                  <c:v>34948.129999999997</c:v>
                </c:pt>
                <c:pt idx="3752" formatCode="#,##0.00">
                  <c:v>34868.839999999997</c:v>
                </c:pt>
                <c:pt idx="3753" formatCode="#,##0.00">
                  <c:v>34789.39</c:v>
                </c:pt>
                <c:pt idx="3754" formatCode="#,##0.00">
                  <c:v>34709.78</c:v>
                </c:pt>
                <c:pt idx="3755" formatCode="#,##0.00">
                  <c:v>34630.19</c:v>
                </c:pt>
                <c:pt idx="3756" formatCode="#,##0.00">
                  <c:v>34550.43</c:v>
                </c:pt>
                <c:pt idx="3757" formatCode="#,##0.00">
                  <c:v>34470.67</c:v>
                </c:pt>
                <c:pt idx="3758" formatCode="#,##0.00">
                  <c:v>34390.92</c:v>
                </c:pt>
                <c:pt idx="3759" formatCode="#,##0.00">
                  <c:v>34311.1</c:v>
                </c:pt>
                <c:pt idx="3760" formatCode="#,##0.00">
                  <c:v>34231.29</c:v>
                </c:pt>
                <c:pt idx="3761" formatCode="#,##0.00">
                  <c:v>34151.68</c:v>
                </c:pt>
                <c:pt idx="3762" formatCode="#,##0.00">
                  <c:v>34072.089999999997</c:v>
                </c:pt>
                <c:pt idx="3763" formatCode="#,##0.00">
                  <c:v>33992.06</c:v>
                </c:pt>
                <c:pt idx="3764" formatCode="#,##0.00">
                  <c:v>33912.04</c:v>
                </c:pt>
                <c:pt idx="3765" formatCode="#,##0.00">
                  <c:v>33831.620000000003</c:v>
                </c:pt>
                <c:pt idx="3766" formatCode="#,##0.00">
                  <c:v>33751.589999999997</c:v>
                </c:pt>
                <c:pt idx="3767" formatCode="#,##0.00">
                  <c:v>33671.480000000003</c:v>
                </c:pt>
                <c:pt idx="3768" formatCode="#,##0.00">
                  <c:v>33591.43</c:v>
                </c:pt>
                <c:pt idx="3769" formatCode="#,##0.00">
                  <c:v>33511.339999999997</c:v>
                </c:pt>
                <c:pt idx="3770" formatCode="#,##0.00">
                  <c:v>33430.980000000003</c:v>
                </c:pt>
                <c:pt idx="3771" formatCode="#,##0.00">
                  <c:v>33350.559999999998</c:v>
                </c:pt>
                <c:pt idx="3772" formatCode="#,##0.00">
                  <c:v>33270.120000000003</c:v>
                </c:pt>
                <c:pt idx="3773" formatCode="#,##0.00">
                  <c:v>33189.57</c:v>
                </c:pt>
                <c:pt idx="3774" formatCode="#,##0.00">
                  <c:v>33109.11</c:v>
                </c:pt>
                <c:pt idx="3775" formatCode="#,##0.00">
                  <c:v>33028.449999999997</c:v>
                </c:pt>
                <c:pt idx="3776" formatCode="#,##0.00">
                  <c:v>32947.449999999997</c:v>
                </c:pt>
                <c:pt idx="3777" formatCode="#,##0.00">
                  <c:v>32866.5</c:v>
                </c:pt>
                <c:pt idx="3778" formatCode="#,##0.00">
                  <c:v>32785.49</c:v>
                </c:pt>
                <c:pt idx="3779" formatCode="#,##0.00">
                  <c:v>32704.23</c:v>
                </c:pt>
                <c:pt idx="3780" formatCode="#,##0.00">
                  <c:v>32623.08</c:v>
                </c:pt>
                <c:pt idx="3781" formatCode="#,##0.00">
                  <c:v>32541.439999999999</c:v>
                </c:pt>
                <c:pt idx="3782" formatCode="#,##0.00">
                  <c:v>32459.85</c:v>
                </c:pt>
                <c:pt idx="3783" formatCode="#,##0.00">
                  <c:v>32378.1</c:v>
                </c:pt>
                <c:pt idx="3784" formatCode="#,##0.00">
                  <c:v>32296.240000000002</c:v>
                </c:pt>
                <c:pt idx="3785" formatCode="#,##0.00">
                  <c:v>32214.31</c:v>
                </c:pt>
                <c:pt idx="3786" formatCode="#,##0.00">
                  <c:v>32132.23</c:v>
                </c:pt>
                <c:pt idx="3787" formatCode="#,##0.00">
                  <c:v>32049.95</c:v>
                </c:pt>
                <c:pt idx="3788" formatCode="#,##0.00">
                  <c:v>31967.34</c:v>
                </c:pt>
                <c:pt idx="3789" formatCode="#,##0.00">
                  <c:v>31884.12</c:v>
                </c:pt>
                <c:pt idx="3790" formatCode="#,##0.00">
                  <c:v>31801.07</c:v>
                </c:pt>
                <c:pt idx="3791" formatCode="#,##0.00">
                  <c:v>31717.88</c:v>
                </c:pt>
                <c:pt idx="3792" formatCode="#,##0.00">
                  <c:v>31634.560000000001</c:v>
                </c:pt>
                <c:pt idx="3793" formatCode="#,##0.00">
                  <c:v>31551.06</c:v>
                </c:pt>
                <c:pt idx="3794" formatCode="#,##0.00">
                  <c:v>31467.58</c:v>
                </c:pt>
                <c:pt idx="3795" formatCode="#,##0.00">
                  <c:v>31384</c:v>
                </c:pt>
                <c:pt idx="3796" formatCode="#,##0.00">
                  <c:v>31300.25</c:v>
                </c:pt>
                <c:pt idx="3797" formatCode="#,##0.00">
                  <c:v>31216.240000000002</c:v>
                </c:pt>
                <c:pt idx="3798" formatCode="#,##0.00">
                  <c:v>31132.36</c:v>
                </c:pt>
                <c:pt idx="3799" formatCode="#,##0.00">
                  <c:v>31048.46</c:v>
                </c:pt>
                <c:pt idx="3800" formatCode="#,##0.00">
                  <c:v>30964.46</c:v>
                </c:pt>
                <c:pt idx="3801" formatCode="#,##0.00">
                  <c:v>30880.53</c:v>
                </c:pt>
                <c:pt idx="3802" formatCode="#,##0.00">
                  <c:v>30796.66</c:v>
                </c:pt>
                <c:pt idx="3803" formatCode="#,##0.00">
                  <c:v>30712.799999999999</c:v>
                </c:pt>
                <c:pt idx="3804" formatCode="#,##0.00">
                  <c:v>30628.7</c:v>
                </c:pt>
                <c:pt idx="3805" formatCode="#,##0.00">
                  <c:v>30544.49</c:v>
                </c:pt>
                <c:pt idx="3806" formatCode="#,##0.00">
                  <c:v>30460.2</c:v>
                </c:pt>
                <c:pt idx="3807" formatCode="#,##0.00">
                  <c:v>30375.93</c:v>
                </c:pt>
                <c:pt idx="3808" formatCode="#,##0.00">
                  <c:v>30291.37</c:v>
                </c:pt>
                <c:pt idx="3809" formatCode="#,##0.00">
                  <c:v>30206.55</c:v>
                </c:pt>
                <c:pt idx="3810" formatCode="#,##0.00">
                  <c:v>30121.51</c:v>
                </c:pt>
                <c:pt idx="3811" formatCode="#,##0.00">
                  <c:v>30036.12</c:v>
                </c:pt>
                <c:pt idx="3812" formatCode="#,##0.00">
                  <c:v>29950.31</c:v>
                </c:pt>
                <c:pt idx="3813" formatCode="#,##0.00">
                  <c:v>29864.720000000001</c:v>
                </c:pt>
                <c:pt idx="3814" formatCode="#,##0.00">
                  <c:v>29779.040000000001</c:v>
                </c:pt>
                <c:pt idx="3815" formatCode="#,##0.00">
                  <c:v>29693.040000000001</c:v>
                </c:pt>
                <c:pt idx="3816" formatCode="#,##0.00">
                  <c:v>29606.97</c:v>
                </c:pt>
                <c:pt idx="3817" formatCode="#,##0.00">
                  <c:v>29521.040000000001</c:v>
                </c:pt>
                <c:pt idx="3818" formatCode="#,##0.00">
                  <c:v>29435</c:v>
                </c:pt>
                <c:pt idx="3819" formatCode="#,##0.00">
                  <c:v>29348.81</c:v>
                </c:pt>
                <c:pt idx="3820" formatCode="#,##0.00">
                  <c:v>29262.54</c:v>
                </c:pt>
                <c:pt idx="3821" formatCode="#,##0.00">
                  <c:v>29176.11</c:v>
                </c:pt>
                <c:pt idx="3822" formatCode="#,##0.00">
                  <c:v>29089.13</c:v>
                </c:pt>
                <c:pt idx="3823" formatCode="#,##0.00">
                  <c:v>29002.38</c:v>
                </c:pt>
                <c:pt idx="3824" formatCode="#,##0.00">
                  <c:v>28915.34</c:v>
                </c:pt>
                <c:pt idx="3825" formatCode="#,##0.00">
                  <c:v>28827.88</c:v>
                </c:pt>
                <c:pt idx="3826" formatCode="#,##0.00">
                  <c:v>28740.69</c:v>
                </c:pt>
                <c:pt idx="3827" formatCode="#,##0.00">
                  <c:v>28652.21</c:v>
                </c:pt>
                <c:pt idx="3828" formatCode="#,##0.00">
                  <c:v>28564.11</c:v>
                </c:pt>
                <c:pt idx="3829" formatCode="#,##0.00">
                  <c:v>28475.99</c:v>
                </c:pt>
                <c:pt idx="3830" formatCode="#,##0.00">
                  <c:v>28387.68</c:v>
                </c:pt>
                <c:pt idx="3831" formatCode="#,##0.00">
                  <c:v>28299.03</c:v>
                </c:pt>
                <c:pt idx="3832" formatCode="#,##0.00">
                  <c:v>28210.12</c:v>
                </c:pt>
                <c:pt idx="3833" formatCode="#,##0.00">
                  <c:v>28120.86</c:v>
                </c:pt>
                <c:pt idx="3834" formatCode="#,##0.00">
                  <c:v>28031.69</c:v>
                </c:pt>
                <c:pt idx="3835" formatCode="#,##0.00">
                  <c:v>27942.39</c:v>
                </c:pt>
                <c:pt idx="3836" formatCode="#,##0.00">
                  <c:v>27852.42</c:v>
                </c:pt>
                <c:pt idx="3837" formatCode="#,##0.00">
                  <c:v>27762.31</c:v>
                </c:pt>
                <c:pt idx="3838" formatCode="#,##0.00">
                  <c:v>27671.98</c:v>
                </c:pt>
                <c:pt idx="3839" formatCode="#,##0.00">
                  <c:v>27581.360000000001</c:v>
                </c:pt>
                <c:pt idx="3840" formatCode="#,##0.00">
                  <c:v>27490.41</c:v>
                </c:pt>
                <c:pt idx="3841" formatCode="#,##0.00">
                  <c:v>27399.360000000001</c:v>
                </c:pt>
                <c:pt idx="3842" formatCode="#,##0.00">
                  <c:v>27308.15</c:v>
                </c:pt>
                <c:pt idx="3843" formatCode="#,##0.00">
                  <c:v>27216.880000000001</c:v>
                </c:pt>
                <c:pt idx="3844" formatCode="#,##0.00">
                  <c:v>27125.39</c:v>
                </c:pt>
                <c:pt idx="3845" formatCode="#,##0.00">
                  <c:v>27033.78</c:v>
                </c:pt>
                <c:pt idx="3846" formatCode="#,##0.00">
                  <c:v>26942.06</c:v>
                </c:pt>
                <c:pt idx="3847" formatCode="#,##0.00">
                  <c:v>26850.080000000002</c:v>
                </c:pt>
                <c:pt idx="3848" formatCode="#,##0.00">
                  <c:v>26758.46</c:v>
                </c:pt>
                <c:pt idx="3849" formatCode="#,##0.00">
                  <c:v>26666.29</c:v>
                </c:pt>
                <c:pt idx="3850" formatCode="#,##0.00">
                  <c:v>26574.22</c:v>
                </c:pt>
                <c:pt idx="3851" formatCode="#,##0.00">
                  <c:v>26481.79</c:v>
                </c:pt>
                <c:pt idx="3852" formatCode="#,##0.00">
                  <c:v>26389.45</c:v>
                </c:pt>
                <c:pt idx="3853" formatCode="#,##0.00">
                  <c:v>26297.200000000001</c:v>
                </c:pt>
                <c:pt idx="3854" formatCode="#,##0.00">
                  <c:v>26204.62</c:v>
                </c:pt>
                <c:pt idx="3855" formatCode="#,##0.00">
                  <c:v>26112.01</c:v>
                </c:pt>
                <c:pt idx="3856" formatCode="#,##0.00">
                  <c:v>26020.02</c:v>
                </c:pt>
                <c:pt idx="3857" formatCode="#,##0.00">
                  <c:v>25927.63</c:v>
                </c:pt>
                <c:pt idx="3858" formatCode="#,##0.00">
                  <c:v>25835.42</c:v>
                </c:pt>
                <c:pt idx="3859" formatCode="#,##0.00">
                  <c:v>25742.7</c:v>
                </c:pt>
                <c:pt idx="3860" formatCode="#,##0.00">
                  <c:v>25649.55</c:v>
                </c:pt>
                <c:pt idx="3861" formatCode="#,##0.00">
                  <c:v>25556.48</c:v>
                </c:pt>
                <c:pt idx="3862" formatCode="#,##0.00">
                  <c:v>25465.67</c:v>
                </c:pt>
                <c:pt idx="3863" formatCode="#,##0.00">
                  <c:v>25373.07</c:v>
                </c:pt>
                <c:pt idx="3864" formatCode="#,##0.00">
                  <c:v>25281.03</c:v>
                </c:pt>
                <c:pt idx="3865" formatCode="#,##0.00">
                  <c:v>25187.52</c:v>
                </c:pt>
                <c:pt idx="3866" formatCode="#,##0.00">
                  <c:v>25093.06</c:v>
                </c:pt>
                <c:pt idx="3867" formatCode="#,##0.00">
                  <c:v>24999.119999999999</c:v>
                </c:pt>
                <c:pt idx="3868" formatCode="#,##0.00">
                  <c:v>24905.53</c:v>
                </c:pt>
                <c:pt idx="3869" formatCode="#,##0.00">
                  <c:v>24812.16</c:v>
                </c:pt>
                <c:pt idx="3870" formatCode="#,##0.00">
                  <c:v>24718.95</c:v>
                </c:pt>
                <c:pt idx="3871" formatCode="#,##0.00">
                  <c:v>24625.84</c:v>
                </c:pt>
                <c:pt idx="3872" formatCode="#,##0.00">
                  <c:v>24532.86</c:v>
                </c:pt>
                <c:pt idx="3873" formatCode="#,##0.00">
                  <c:v>24439.95</c:v>
                </c:pt>
                <c:pt idx="3874" formatCode="#,##0.00">
                  <c:v>24347.040000000001</c:v>
                </c:pt>
                <c:pt idx="3875" formatCode="#,##0.00">
                  <c:v>24254.11</c:v>
                </c:pt>
                <c:pt idx="3876" formatCode="#,##0.00">
                  <c:v>24163.49</c:v>
                </c:pt>
                <c:pt idx="3877" formatCode="#,##0.00">
                  <c:v>24072.29</c:v>
                </c:pt>
                <c:pt idx="3878" formatCode="#,##0.00">
                  <c:v>23979.39</c:v>
                </c:pt>
                <c:pt idx="3879" formatCode="#,##0.00">
                  <c:v>23886.5</c:v>
                </c:pt>
                <c:pt idx="3880" formatCode="#,##0.00">
                  <c:v>23794.06</c:v>
                </c:pt>
                <c:pt idx="3881" formatCode="#,##0.00">
                  <c:v>23701.89</c:v>
                </c:pt>
                <c:pt idx="3882" formatCode="#,##0.00">
                  <c:v>23609.99</c:v>
                </c:pt>
                <c:pt idx="3883" formatCode="#,##0.00">
                  <c:v>23518.400000000001</c:v>
                </c:pt>
                <c:pt idx="3884" formatCode="#,##0.00">
                  <c:v>23427.07</c:v>
                </c:pt>
                <c:pt idx="3885" formatCode="#,##0.00">
                  <c:v>23337.96</c:v>
                </c:pt>
                <c:pt idx="3886" formatCode="#,##0.00">
                  <c:v>23246.63</c:v>
                </c:pt>
                <c:pt idx="3887" formatCode="#,##0.00">
                  <c:v>23155.19</c:v>
                </c:pt>
                <c:pt idx="3888" formatCode="#,##0.00">
                  <c:v>23064.1</c:v>
                </c:pt>
                <c:pt idx="3889" formatCode="#,##0.00">
                  <c:v>22973.64</c:v>
                </c:pt>
                <c:pt idx="3890" formatCode="#,##0.00">
                  <c:v>22883.11</c:v>
                </c:pt>
                <c:pt idx="3891" formatCode="#,##0.00">
                  <c:v>22792.83</c:v>
                </c:pt>
                <c:pt idx="3892" formatCode="#,##0.00">
                  <c:v>22702.78</c:v>
                </c:pt>
                <c:pt idx="3893" formatCode="#,##0.00">
                  <c:v>22612.63</c:v>
                </c:pt>
                <c:pt idx="3894" formatCode="#,##0.00">
                  <c:v>22522.78</c:v>
                </c:pt>
                <c:pt idx="3895" formatCode="#,##0.00">
                  <c:v>22433.23</c:v>
                </c:pt>
                <c:pt idx="3896" formatCode="#,##0.00">
                  <c:v>22343.98</c:v>
                </c:pt>
                <c:pt idx="3897" formatCode="#,##0.00">
                  <c:v>22257.040000000001</c:v>
                </c:pt>
                <c:pt idx="3898" formatCode="#,##0.00">
                  <c:v>22167.96</c:v>
                </c:pt>
                <c:pt idx="3899" formatCode="#,##0.00">
                  <c:v>22079.35</c:v>
                </c:pt>
                <c:pt idx="3900" formatCode="#,##0.00">
                  <c:v>21991.09</c:v>
                </c:pt>
                <c:pt idx="3901" formatCode="#,##0.00">
                  <c:v>21903.05</c:v>
                </c:pt>
                <c:pt idx="3902" formatCode="#,##0.00">
                  <c:v>21815.25</c:v>
                </c:pt>
                <c:pt idx="3903" formatCode="#,##0.00">
                  <c:v>21727.759999999998</c:v>
                </c:pt>
                <c:pt idx="3904" formatCode="#,##0.00">
                  <c:v>21640.67</c:v>
                </c:pt>
                <c:pt idx="3905" formatCode="#,##0.00">
                  <c:v>21553.73</c:v>
                </c:pt>
                <c:pt idx="3906" formatCode="#,##0.00">
                  <c:v>21466.93</c:v>
                </c:pt>
                <c:pt idx="3907" formatCode="#,##0.00">
                  <c:v>21380.59</c:v>
                </c:pt>
                <c:pt idx="3908" formatCode="#,##0.00">
                  <c:v>21295.040000000001</c:v>
                </c:pt>
                <c:pt idx="3909" formatCode="#,##0.00">
                  <c:v>21209.26</c:v>
                </c:pt>
                <c:pt idx="3910" formatCode="#,##0.00">
                  <c:v>21123.59</c:v>
                </c:pt>
                <c:pt idx="3911" formatCode="#,##0.00">
                  <c:v>21038.89</c:v>
                </c:pt>
                <c:pt idx="3912" formatCode="#,##0.00">
                  <c:v>20959.91</c:v>
                </c:pt>
                <c:pt idx="3913" formatCode="#,##0.00">
                  <c:v>20873.78</c:v>
                </c:pt>
                <c:pt idx="3914" formatCode="#,##0.00">
                  <c:v>20788.759999999998</c:v>
                </c:pt>
                <c:pt idx="3915" formatCode="#,##0.00">
                  <c:v>20704.46</c:v>
                </c:pt>
                <c:pt idx="3916" formatCode="#,##0.00">
                  <c:v>20620.87</c:v>
                </c:pt>
                <c:pt idx="3917" formatCode="#,##0.00">
                  <c:v>20537.099999999999</c:v>
                </c:pt>
                <c:pt idx="3918" formatCode="#,##0.00">
                  <c:v>20453.560000000001</c:v>
                </c:pt>
                <c:pt idx="3919" formatCode="#,##0.00">
                  <c:v>20370.8</c:v>
                </c:pt>
                <c:pt idx="3920" formatCode="#,##0.00">
                  <c:v>20288.509999999998</c:v>
                </c:pt>
                <c:pt idx="3921" formatCode="#,##0.00">
                  <c:v>20206.46</c:v>
                </c:pt>
                <c:pt idx="3922" formatCode="#,##0.00">
                  <c:v>20125.189999999999</c:v>
                </c:pt>
                <c:pt idx="3923" formatCode="#,##0.00">
                  <c:v>20043.740000000002</c:v>
                </c:pt>
                <c:pt idx="3924" formatCode="#,##0.00">
                  <c:v>19962.54</c:v>
                </c:pt>
                <c:pt idx="3925" formatCode="#,##0.00">
                  <c:v>19882.86</c:v>
                </c:pt>
                <c:pt idx="3926" formatCode="#,##0.00">
                  <c:v>19801.8</c:v>
                </c:pt>
                <c:pt idx="3927" formatCode="#,##0.00">
                  <c:v>19721.47</c:v>
                </c:pt>
                <c:pt idx="3928" formatCode="#,##0.00">
                  <c:v>19641.009999999998</c:v>
                </c:pt>
                <c:pt idx="3929" formatCode="#,##0.00">
                  <c:v>19561.099999999999</c:v>
                </c:pt>
                <c:pt idx="3930" formatCode="#,##0.00">
                  <c:v>19481.490000000002</c:v>
                </c:pt>
                <c:pt idx="3931" formatCode="#,##0.00">
                  <c:v>19402.59</c:v>
                </c:pt>
                <c:pt idx="3932" formatCode="#,##0.00">
                  <c:v>19323.53</c:v>
                </c:pt>
                <c:pt idx="3933" formatCode="#,##0.00">
                  <c:v>19244.79</c:v>
                </c:pt>
                <c:pt idx="3934" formatCode="#,##0.00">
                  <c:v>19166.349999999999</c:v>
                </c:pt>
                <c:pt idx="3935" formatCode="#,##0.00">
                  <c:v>19089.669999999998</c:v>
                </c:pt>
                <c:pt idx="3936" formatCode="#,##0.00">
                  <c:v>19011.650000000001</c:v>
                </c:pt>
                <c:pt idx="3937" formatCode="#,##0.00">
                  <c:v>18934.439999999999</c:v>
                </c:pt>
                <c:pt idx="3938" formatCode="#,##0.00">
                  <c:v>18857.669999999998</c:v>
                </c:pt>
                <c:pt idx="3939" formatCode="#,##0.00">
                  <c:v>18781.41</c:v>
                </c:pt>
                <c:pt idx="3940" formatCode="#,##0.00">
                  <c:v>18705.580000000002</c:v>
                </c:pt>
                <c:pt idx="3941" formatCode="#,##0.00">
                  <c:v>18630.53</c:v>
                </c:pt>
                <c:pt idx="3942" formatCode="#,##0.00">
                  <c:v>18556.060000000001</c:v>
                </c:pt>
                <c:pt idx="3943" formatCode="#,##0.00">
                  <c:v>18482.07</c:v>
                </c:pt>
                <c:pt idx="3944" formatCode="#,##0.00">
                  <c:v>18408.43</c:v>
                </c:pt>
                <c:pt idx="3945" formatCode="#,##0.00">
                  <c:v>18335.330000000002</c:v>
                </c:pt>
                <c:pt idx="3946" formatCode="#,##0.00">
                  <c:v>18262.86</c:v>
                </c:pt>
                <c:pt idx="3947" formatCode="#,##0.00">
                  <c:v>18190.810000000001</c:v>
                </c:pt>
                <c:pt idx="3948" formatCode="#,##0.00">
                  <c:v>18119.29</c:v>
                </c:pt>
                <c:pt idx="3949" formatCode="#,##0.00">
                  <c:v>18048.150000000001</c:v>
                </c:pt>
                <c:pt idx="3950" formatCode="#,##0.00">
                  <c:v>17977.439999999999</c:v>
                </c:pt>
                <c:pt idx="3951" formatCode="#,##0.00">
                  <c:v>17906.849999999999</c:v>
                </c:pt>
                <c:pt idx="3952" formatCode="#,##0.00">
                  <c:v>17836.75</c:v>
                </c:pt>
                <c:pt idx="3953" formatCode="#,##0.00">
                  <c:v>17767.21</c:v>
                </c:pt>
                <c:pt idx="3954" formatCode="#,##0.00">
                  <c:v>17698.2</c:v>
                </c:pt>
                <c:pt idx="3955" formatCode="#,##0.00">
                  <c:v>17629.689999999999</c:v>
                </c:pt>
                <c:pt idx="3956" formatCode="#,##0.00">
                  <c:v>17561.439999999999</c:v>
                </c:pt>
                <c:pt idx="3957" formatCode="#,##0.00">
                  <c:v>17493.91</c:v>
                </c:pt>
                <c:pt idx="3958" formatCode="#,##0.00">
                  <c:v>17426.7</c:v>
                </c:pt>
                <c:pt idx="3959" formatCode="#,##0.00">
                  <c:v>17359.96</c:v>
                </c:pt>
                <c:pt idx="3960" formatCode="#,##0.00">
                  <c:v>17293.59</c:v>
                </c:pt>
                <c:pt idx="3961" formatCode="#,##0.00">
                  <c:v>17227.830000000002</c:v>
                </c:pt>
                <c:pt idx="3962" formatCode="#,##0.00">
                  <c:v>17162.25</c:v>
                </c:pt>
                <c:pt idx="3963" formatCode="#,##0.00">
                  <c:v>17096.93</c:v>
                </c:pt>
                <c:pt idx="3964" formatCode="#,##0.00">
                  <c:v>17032.2</c:v>
                </c:pt>
                <c:pt idx="3965" formatCode="#,##0.00">
                  <c:v>16967.8</c:v>
                </c:pt>
                <c:pt idx="3966" formatCode="#,##0.00">
                  <c:v>16903.88</c:v>
                </c:pt>
                <c:pt idx="3967" formatCode="#,##0.00">
                  <c:v>16840.419999999998</c:v>
                </c:pt>
                <c:pt idx="3968" formatCode="#,##0.00">
                  <c:v>16777.27</c:v>
                </c:pt>
                <c:pt idx="3969" formatCode="#,##0.00">
                  <c:v>16714.52</c:v>
                </c:pt>
                <c:pt idx="3970" formatCode="#,##0.00">
                  <c:v>16652.18</c:v>
                </c:pt>
                <c:pt idx="3971" formatCode="#,##0.00">
                  <c:v>16590.41</c:v>
                </c:pt>
                <c:pt idx="3972" formatCode="#,##0.00">
                  <c:v>16529.009999999998</c:v>
                </c:pt>
                <c:pt idx="3973" formatCode="#,##0.00">
                  <c:v>16467.919999999998</c:v>
                </c:pt>
                <c:pt idx="3974" formatCode="#,##0.00">
                  <c:v>16407.18</c:v>
                </c:pt>
                <c:pt idx="3975" formatCode="#,##0.00">
                  <c:v>16346.8</c:v>
                </c:pt>
                <c:pt idx="3976" formatCode="#,##0.00">
                  <c:v>16286.76</c:v>
                </c:pt>
                <c:pt idx="3977" formatCode="#,##0.00">
                  <c:v>16226.93</c:v>
                </c:pt>
                <c:pt idx="3978" formatCode="#,##0.00">
                  <c:v>16167.64</c:v>
                </c:pt>
                <c:pt idx="3979" formatCode="#,##0.00">
                  <c:v>16108.65</c:v>
                </c:pt>
                <c:pt idx="3980" formatCode="#,##0.00">
                  <c:v>16049.91</c:v>
                </c:pt>
                <c:pt idx="3981" formatCode="#,##0.00">
                  <c:v>15991.48</c:v>
                </c:pt>
                <c:pt idx="3982" formatCode="#,##0.00">
                  <c:v>15933.53</c:v>
                </c:pt>
                <c:pt idx="3983" formatCode="#,##0.00">
                  <c:v>15875.96</c:v>
                </c:pt>
                <c:pt idx="3984" formatCode="#,##0.00">
                  <c:v>15818.64</c:v>
                </c:pt>
                <c:pt idx="3985" formatCode="#,##0.00">
                  <c:v>15761.77</c:v>
                </c:pt>
                <c:pt idx="3986" formatCode="#,##0.00">
                  <c:v>15705.27</c:v>
                </c:pt>
                <c:pt idx="3987" formatCode="#,##0.00">
                  <c:v>15649.27</c:v>
                </c:pt>
                <c:pt idx="3988" formatCode="#,##0.00">
                  <c:v>15593.56</c:v>
                </c:pt>
                <c:pt idx="3989" formatCode="#,##0.00">
                  <c:v>15538.22</c:v>
                </c:pt>
                <c:pt idx="3990" formatCode="#,##0.00">
                  <c:v>15483.18</c:v>
                </c:pt>
                <c:pt idx="3991" formatCode="#,##0.00">
                  <c:v>15428.52</c:v>
                </c:pt>
                <c:pt idx="3992" formatCode="#,##0.00">
                  <c:v>15374.12</c:v>
                </c:pt>
                <c:pt idx="3993" formatCode="#,##0.00">
                  <c:v>15320.1</c:v>
                </c:pt>
                <c:pt idx="3994" formatCode="#,##0.00">
                  <c:v>15266.42</c:v>
                </c:pt>
                <c:pt idx="3995" formatCode="#,##0.00">
                  <c:v>15212.97</c:v>
                </c:pt>
                <c:pt idx="3996" formatCode="#,##0.00">
                  <c:v>15159.93</c:v>
                </c:pt>
                <c:pt idx="3997" formatCode="#,##0.00">
                  <c:v>15107.13</c:v>
                </c:pt>
                <c:pt idx="3998" formatCode="#,##0.00">
                  <c:v>15054.74</c:v>
                </c:pt>
                <c:pt idx="3999" formatCode="#,##0.00">
                  <c:v>15002.65</c:v>
                </c:pt>
                <c:pt idx="4000" formatCode="#,##0.00">
                  <c:v>14950.86</c:v>
                </c:pt>
                <c:pt idx="4001" formatCode="#,##0.00">
                  <c:v>14899.36</c:v>
                </c:pt>
                <c:pt idx="4002" formatCode="#,##0.00">
                  <c:v>14848.07</c:v>
                </c:pt>
                <c:pt idx="4003" formatCode="#,##0.00">
                  <c:v>14797.24</c:v>
                </c:pt>
                <c:pt idx="4004" formatCode="#,##0.00">
                  <c:v>14749.44</c:v>
                </c:pt>
                <c:pt idx="4005" formatCode="#,##0.00">
                  <c:v>14699.91</c:v>
                </c:pt>
                <c:pt idx="4006" formatCode="#,##0.00">
                  <c:v>14649.81</c:v>
                </c:pt>
                <c:pt idx="4007" formatCode="#,##0.00">
                  <c:v>14599.99</c:v>
                </c:pt>
                <c:pt idx="4008" formatCode="#,##0.00">
                  <c:v>14550.4</c:v>
                </c:pt>
                <c:pt idx="4009" formatCode="#,##0.00">
                  <c:v>14502.77</c:v>
                </c:pt>
                <c:pt idx="4010" formatCode="#,##0.00">
                  <c:v>14453.52</c:v>
                </c:pt>
                <c:pt idx="4011" formatCode="#,##0.00">
                  <c:v>14405.03</c:v>
                </c:pt>
                <c:pt idx="4012" formatCode="#,##0.00">
                  <c:v>14356.84</c:v>
                </c:pt>
                <c:pt idx="4013" formatCode="#,##0.00">
                  <c:v>14309.02</c:v>
                </c:pt>
                <c:pt idx="4014" formatCode="#,##0.00">
                  <c:v>14261.56</c:v>
                </c:pt>
                <c:pt idx="4015" formatCode="#,##0.00">
                  <c:v>14214.5</c:v>
                </c:pt>
                <c:pt idx="4016" formatCode="#,##0.00">
                  <c:v>14167.72</c:v>
                </c:pt>
                <c:pt idx="4017" formatCode="#,##0.00">
                  <c:v>14121.28</c:v>
                </c:pt>
                <c:pt idx="4018" formatCode="#,##0.00">
                  <c:v>14075.22</c:v>
                </c:pt>
                <c:pt idx="4019" formatCode="#,##0.00">
                  <c:v>14029.44</c:v>
                </c:pt>
                <c:pt idx="4020" formatCode="#,##0.00">
                  <c:v>13991.18</c:v>
                </c:pt>
                <c:pt idx="4021" formatCode="#,##0.00">
                  <c:v>13944.57</c:v>
                </c:pt>
                <c:pt idx="4022" formatCode="#,##0.00">
                  <c:v>13898.8</c:v>
                </c:pt>
                <c:pt idx="4023" formatCode="#,##0.00">
                  <c:v>13853.39</c:v>
                </c:pt>
                <c:pt idx="4024" formatCode="#,##0.00">
                  <c:v>13808.66</c:v>
                </c:pt>
                <c:pt idx="4025" formatCode="#,##0.00">
                  <c:v>13764.43</c:v>
                </c:pt>
                <c:pt idx="4026" formatCode="#,##0.00">
                  <c:v>13720.51</c:v>
                </c:pt>
                <c:pt idx="4027" formatCode="#,##0.00">
                  <c:v>13676.82</c:v>
                </c:pt>
                <c:pt idx="4028" formatCode="#,##0.00">
                  <c:v>13633.6</c:v>
                </c:pt>
                <c:pt idx="4029" formatCode="#,##0.00">
                  <c:v>13590.69</c:v>
                </c:pt>
                <c:pt idx="4030" formatCode="#,##0.00">
                  <c:v>13548.07</c:v>
                </c:pt>
                <c:pt idx="4031" formatCode="#,##0.00">
                  <c:v>13505.71</c:v>
                </c:pt>
                <c:pt idx="4032" formatCode="#,##0.00">
                  <c:v>13463.7</c:v>
                </c:pt>
                <c:pt idx="4033" formatCode="#,##0.00">
                  <c:v>13422.05</c:v>
                </c:pt>
                <c:pt idx="4034" formatCode="#,##0.00">
                  <c:v>13380.71</c:v>
                </c:pt>
                <c:pt idx="4035" formatCode="#,##0.00">
                  <c:v>13339.67</c:v>
                </c:pt>
                <c:pt idx="4036" formatCode="#,##0.00">
                  <c:v>13298.92</c:v>
                </c:pt>
                <c:pt idx="4037" formatCode="#,##0.00">
                  <c:v>13258.51</c:v>
                </c:pt>
                <c:pt idx="4038" formatCode="#,##0.00">
                  <c:v>13218.28</c:v>
                </c:pt>
                <c:pt idx="4039" formatCode="#,##0.00">
                  <c:v>13178.48</c:v>
                </c:pt>
                <c:pt idx="4040" formatCode="#,##0.00">
                  <c:v>13139.1</c:v>
                </c:pt>
                <c:pt idx="4041" formatCode="#,##0.00">
                  <c:v>13100.04</c:v>
                </c:pt>
                <c:pt idx="4042" formatCode="#,##0.00">
                  <c:v>13061.34</c:v>
                </c:pt>
                <c:pt idx="4043" formatCode="#,##0.00">
                  <c:v>13022.5</c:v>
                </c:pt>
                <c:pt idx="4044" formatCode="#,##0.00">
                  <c:v>12984.45</c:v>
                </c:pt>
                <c:pt idx="4045" formatCode="#,##0.00">
                  <c:v>12946.9</c:v>
                </c:pt>
                <c:pt idx="4046" formatCode="#,##0.00">
                  <c:v>12909.33</c:v>
                </c:pt>
                <c:pt idx="4047" formatCode="#,##0.00">
                  <c:v>12871.95</c:v>
                </c:pt>
                <c:pt idx="4048" formatCode="#,##0.00">
                  <c:v>12834.59</c:v>
                </c:pt>
                <c:pt idx="4049" formatCode="#,##0.00">
                  <c:v>12797.74</c:v>
                </c:pt>
                <c:pt idx="4050" formatCode="#,##0.00">
                  <c:v>12761.09</c:v>
                </c:pt>
                <c:pt idx="4051" formatCode="#,##0.00">
                  <c:v>12724.74</c:v>
                </c:pt>
                <c:pt idx="4052" formatCode="#,##0.00">
                  <c:v>12688.54</c:v>
                </c:pt>
                <c:pt idx="4053" formatCode="#,##0.00">
                  <c:v>12653.09</c:v>
                </c:pt>
                <c:pt idx="4054" formatCode="#,##0.00">
                  <c:v>12617.18</c:v>
                </c:pt>
                <c:pt idx="4055" formatCode="#,##0.00">
                  <c:v>12581.89</c:v>
                </c:pt>
                <c:pt idx="4056" formatCode="#,##0.00">
                  <c:v>12547.01</c:v>
                </c:pt>
                <c:pt idx="4057" formatCode="#,##0.00">
                  <c:v>12512.38</c:v>
                </c:pt>
                <c:pt idx="4058" formatCode="#,##0.00">
                  <c:v>12477.98</c:v>
                </c:pt>
                <c:pt idx="4059" formatCode="#,##0.00">
                  <c:v>12443.81</c:v>
                </c:pt>
                <c:pt idx="4060" formatCode="#,##0.00">
                  <c:v>12409.89</c:v>
                </c:pt>
                <c:pt idx="4061" formatCode="#,##0.00">
                  <c:v>12376.08</c:v>
                </c:pt>
                <c:pt idx="4062" formatCode="#,##0.00">
                  <c:v>12342.52</c:v>
                </c:pt>
                <c:pt idx="4063" formatCode="#,##0.00">
                  <c:v>12309.28</c:v>
                </c:pt>
                <c:pt idx="4064" formatCode="#,##0.00">
                  <c:v>12276.3</c:v>
                </c:pt>
                <c:pt idx="4065" formatCode="#,##0.00">
                  <c:v>12243.73</c:v>
                </c:pt>
                <c:pt idx="4066" formatCode="#,##0.00">
                  <c:v>12210.99</c:v>
                </c:pt>
                <c:pt idx="4067" formatCode="#,##0.00">
                  <c:v>12178.55</c:v>
                </c:pt>
                <c:pt idx="4068" formatCode="#,##0.00">
                  <c:v>12146.31</c:v>
                </c:pt>
                <c:pt idx="4069" formatCode="#,##0.00">
                  <c:v>12114.37</c:v>
                </c:pt>
                <c:pt idx="4070" formatCode="#,##0.00">
                  <c:v>12082.77</c:v>
                </c:pt>
                <c:pt idx="4071" formatCode="#,##0.00">
                  <c:v>12051.23</c:v>
                </c:pt>
                <c:pt idx="4072" formatCode="#,##0.00">
                  <c:v>12019.95</c:v>
                </c:pt>
                <c:pt idx="4073" formatCode="#,##0.00">
                  <c:v>11988.89</c:v>
                </c:pt>
                <c:pt idx="4074" formatCode="#,##0.00">
                  <c:v>11958.17</c:v>
                </c:pt>
                <c:pt idx="4075" formatCode="#,##0.00">
                  <c:v>11927.62</c:v>
                </c:pt>
                <c:pt idx="4076" formatCode="#,##0.00">
                  <c:v>11897.31</c:v>
                </c:pt>
                <c:pt idx="4077" formatCode="#,##0.00">
                  <c:v>11867.17</c:v>
                </c:pt>
                <c:pt idx="4078" formatCode="#,##0.00">
                  <c:v>11837.3</c:v>
                </c:pt>
                <c:pt idx="4079" formatCode="#,##0.00">
                  <c:v>11807.82</c:v>
                </c:pt>
                <c:pt idx="4080" formatCode="#,##0.00">
                  <c:v>11778.43</c:v>
                </c:pt>
                <c:pt idx="4081" formatCode="#,##0.00">
                  <c:v>11749.24</c:v>
                </c:pt>
                <c:pt idx="4082" formatCode="#,##0.00">
                  <c:v>11720.19</c:v>
                </c:pt>
                <c:pt idx="4083" formatCode="#,##0.00">
                  <c:v>11691.5</c:v>
                </c:pt>
                <c:pt idx="4084" formatCode="#,##0.00">
                  <c:v>11662.83</c:v>
                </c:pt>
                <c:pt idx="4085" formatCode="#,##0.00">
                  <c:v>11634.35</c:v>
                </c:pt>
                <c:pt idx="4086" formatCode="#,##0.00">
                  <c:v>11606.09</c:v>
                </c:pt>
                <c:pt idx="4087" formatCode="#,##0.00">
                  <c:v>11578.1</c:v>
                </c:pt>
                <c:pt idx="4088" formatCode="#,##0.00">
                  <c:v>11550.32</c:v>
                </c:pt>
                <c:pt idx="4089" formatCode="#,##0.00">
                  <c:v>11523.05</c:v>
                </c:pt>
                <c:pt idx="4090" formatCode="#,##0.00">
                  <c:v>11496.07</c:v>
                </c:pt>
                <c:pt idx="4091" formatCode="#,##0.00">
                  <c:v>11469.32</c:v>
                </c:pt>
                <c:pt idx="4092" formatCode="#,##0.00">
                  <c:v>11442.75</c:v>
                </c:pt>
                <c:pt idx="4093" formatCode="#,##0.00">
                  <c:v>11416.43</c:v>
                </c:pt>
                <c:pt idx="4094" formatCode="#,##0.00">
                  <c:v>11390.34</c:v>
                </c:pt>
                <c:pt idx="4095" formatCode="#,##0.00">
                  <c:v>11364.43</c:v>
                </c:pt>
                <c:pt idx="4096" formatCode="#,##0.00">
                  <c:v>11338.63</c:v>
                </c:pt>
                <c:pt idx="4097" formatCode="#,##0.00">
                  <c:v>11313.13</c:v>
                </c:pt>
                <c:pt idx="4098" formatCode="#,##0.00">
                  <c:v>11287.65</c:v>
                </c:pt>
                <c:pt idx="4099" formatCode="#,##0.00">
                  <c:v>11262.27</c:v>
                </c:pt>
                <c:pt idx="4100" formatCode="#,##0.00">
                  <c:v>11237.65</c:v>
                </c:pt>
                <c:pt idx="4101" formatCode="#,##0.00">
                  <c:v>11212.56</c:v>
                </c:pt>
                <c:pt idx="4102" formatCode="#,##0.00">
                  <c:v>11187.61</c:v>
                </c:pt>
                <c:pt idx="4103" formatCode="#,##0.00">
                  <c:v>11162.91</c:v>
                </c:pt>
                <c:pt idx="4104" formatCode="#,##0.00">
                  <c:v>11138.37</c:v>
                </c:pt>
                <c:pt idx="4105" formatCode="#,##0.00">
                  <c:v>11113.99</c:v>
                </c:pt>
                <c:pt idx="4106" formatCode="#,##0.00">
                  <c:v>11089.89</c:v>
                </c:pt>
                <c:pt idx="4107" formatCode="#,##0.00">
                  <c:v>11065.92</c:v>
                </c:pt>
                <c:pt idx="4108" formatCode="#,##0.00">
                  <c:v>11042.09</c:v>
                </c:pt>
                <c:pt idx="4109" formatCode="#,##0.00">
                  <c:v>11018.39</c:v>
                </c:pt>
                <c:pt idx="4110" formatCode="#,##0.00">
                  <c:v>10994.76</c:v>
                </c:pt>
                <c:pt idx="4111" formatCode="#,##0.00">
                  <c:v>10971.42</c:v>
                </c:pt>
                <c:pt idx="4112" formatCode="#,##0.00">
                  <c:v>10948.17</c:v>
                </c:pt>
                <c:pt idx="4113" formatCode="#,##0.00">
                  <c:v>10925.04</c:v>
                </c:pt>
                <c:pt idx="4114" formatCode="#,##0.00">
                  <c:v>10902.09</c:v>
                </c:pt>
                <c:pt idx="4115" formatCode="#,##0.00">
                  <c:v>10879.24</c:v>
                </c:pt>
                <c:pt idx="4116" formatCode="#,##0.00">
                  <c:v>10856.49</c:v>
                </c:pt>
                <c:pt idx="4117" formatCode="#,##0.00">
                  <c:v>10833.81</c:v>
                </c:pt>
                <c:pt idx="4118" formatCode="#,##0.00">
                  <c:v>10812.22</c:v>
                </c:pt>
                <c:pt idx="4119" formatCode="#,##0.00">
                  <c:v>10789.95</c:v>
                </c:pt>
                <c:pt idx="4120" formatCode="#,##0.00">
                  <c:v>10767.77</c:v>
                </c:pt>
                <c:pt idx="4121" formatCode="#,##0.00">
                  <c:v>10745.76</c:v>
                </c:pt>
                <c:pt idx="4122" formatCode="#,##0.00">
                  <c:v>10723.86</c:v>
                </c:pt>
                <c:pt idx="4123" formatCode="#,##0.00">
                  <c:v>10702.1</c:v>
                </c:pt>
                <c:pt idx="4124" formatCode="#,##0.00">
                  <c:v>10680.53</c:v>
                </c:pt>
                <c:pt idx="4125" formatCode="#,##0.00">
                  <c:v>10660.6</c:v>
                </c:pt>
                <c:pt idx="4126" formatCode="#,##0.00">
                  <c:v>10638.98</c:v>
                </c:pt>
                <c:pt idx="4127" formatCode="#,##0.00">
                  <c:v>10617.64</c:v>
                </c:pt>
                <c:pt idx="4128" formatCode="#,##0.00">
                  <c:v>10596.47</c:v>
                </c:pt>
                <c:pt idx="4129" formatCode="#,##0.00">
                  <c:v>10575.46</c:v>
                </c:pt>
                <c:pt idx="4130" formatCode="#,##0.00">
                  <c:v>10554.96</c:v>
                </c:pt>
                <c:pt idx="4131" formatCode="#,##0.00">
                  <c:v>10534.15</c:v>
                </c:pt>
                <c:pt idx="4132" formatCode="#,##0.00">
                  <c:v>10513.5</c:v>
                </c:pt>
                <c:pt idx="4133" formatCode="#,##0.00">
                  <c:v>10493.02</c:v>
                </c:pt>
                <c:pt idx="4134" formatCode="#,##0.00">
                  <c:v>10472.69</c:v>
                </c:pt>
                <c:pt idx="4135" formatCode="#,##0.00">
                  <c:v>10452.49</c:v>
                </c:pt>
                <c:pt idx="4136" formatCode="#,##0.00">
                  <c:v>10432.379999999999</c:v>
                </c:pt>
                <c:pt idx="4137" formatCode="#,##0.00">
                  <c:v>10412.43</c:v>
                </c:pt>
                <c:pt idx="4138" formatCode="#,##0.00">
                  <c:v>10392.61</c:v>
                </c:pt>
                <c:pt idx="4139" formatCode="#,##0.00">
                  <c:v>10372.84</c:v>
                </c:pt>
                <c:pt idx="4140" formatCode="#,##0.00">
                  <c:v>10353.23</c:v>
                </c:pt>
                <c:pt idx="4141" formatCode="#,##0.00">
                  <c:v>10333.709999999999</c:v>
                </c:pt>
                <c:pt idx="4142" formatCode="#,##0.00">
                  <c:v>10314.299999999999</c:v>
                </c:pt>
                <c:pt idx="4143" formatCode="#,##0.00">
                  <c:v>10294.969999999999</c:v>
                </c:pt>
                <c:pt idx="4144" formatCode="#,##0.00">
                  <c:v>10275.76</c:v>
                </c:pt>
                <c:pt idx="4145" formatCode="#,##0.00">
                  <c:v>10258.34</c:v>
                </c:pt>
                <c:pt idx="4146" formatCode="#,##0.00">
                  <c:v>10239.11</c:v>
                </c:pt>
                <c:pt idx="4147" formatCode="#,##0.00">
                  <c:v>10220.219999999999</c:v>
                </c:pt>
                <c:pt idx="4148" formatCode="#,##0.00">
                  <c:v>10201.5</c:v>
                </c:pt>
                <c:pt idx="4149" formatCode="#,##0.00">
                  <c:v>10182.81</c:v>
                </c:pt>
                <c:pt idx="4150" formatCode="#,##0.00">
                  <c:v>10164.200000000001</c:v>
                </c:pt>
                <c:pt idx="4151" formatCode="#,##0.00">
                  <c:v>10145.64</c:v>
                </c:pt>
                <c:pt idx="4152" formatCode="#,##0.00">
                  <c:v>10127.16</c:v>
                </c:pt>
                <c:pt idx="4153" formatCode="#,##0.00">
                  <c:v>10108.780000000001</c:v>
                </c:pt>
                <c:pt idx="4154" formatCode="#,##0.00">
                  <c:v>10092.81</c:v>
                </c:pt>
                <c:pt idx="4155" formatCode="#,##0.00">
                  <c:v>10073.61</c:v>
                </c:pt>
                <c:pt idx="4156" formatCode="#,##0.00">
                  <c:v>10055.41</c:v>
                </c:pt>
                <c:pt idx="4157" formatCode="#,##0.00">
                  <c:v>10037.32</c:v>
                </c:pt>
                <c:pt idx="4158" formatCode="#,##0.00">
                  <c:v>10019.379999999999</c:v>
                </c:pt>
                <c:pt idx="4159" formatCode="#,##0.00">
                  <c:v>10001.51</c:v>
                </c:pt>
                <c:pt idx="4160" formatCode="#,##0.00">
                  <c:v>9983.75</c:v>
                </c:pt>
                <c:pt idx="4161" formatCode="#,##0.00">
                  <c:v>9966.06</c:v>
                </c:pt>
                <c:pt idx="4162" formatCode="#,##0.00">
                  <c:v>9948.49</c:v>
                </c:pt>
                <c:pt idx="4163" formatCode="#,##0.00">
                  <c:v>9930.9500000000007</c:v>
                </c:pt>
                <c:pt idx="4164" formatCode="#,##0.00">
                  <c:v>9913.5300000000007</c:v>
                </c:pt>
                <c:pt idx="4165" formatCode="#,##0.00">
                  <c:v>9896.2199999999993</c:v>
                </c:pt>
                <c:pt idx="4166" formatCode="#,##0.00">
                  <c:v>9878.94</c:v>
                </c:pt>
                <c:pt idx="4167" formatCode="#,##0.00">
                  <c:v>9861.75</c:v>
                </c:pt>
                <c:pt idx="4168" formatCode="#,##0.00">
                  <c:v>9844.75</c:v>
                </c:pt>
                <c:pt idx="4169" formatCode="#,##0.00">
                  <c:v>9827.82</c:v>
                </c:pt>
                <c:pt idx="4170" formatCode="#,##0.00">
                  <c:v>9811.16</c:v>
                </c:pt>
                <c:pt idx="4171" formatCode="#,##0.00">
                  <c:v>9794.31</c:v>
                </c:pt>
                <c:pt idx="4172" formatCode="#,##0.00">
                  <c:v>9777.5</c:v>
                </c:pt>
                <c:pt idx="4173" formatCode="#,##0.00">
                  <c:v>9760.7900000000009</c:v>
                </c:pt>
                <c:pt idx="4174" formatCode="#,##0.00">
                  <c:v>9744.2099999999991</c:v>
                </c:pt>
                <c:pt idx="4175" formatCode="#,##0.00">
                  <c:v>9727.7099999999991</c:v>
                </c:pt>
                <c:pt idx="4176" formatCode="#,##0.00">
                  <c:v>9711.2800000000007</c:v>
                </c:pt>
                <c:pt idx="4177" formatCode="#,##0.00">
                  <c:v>9695</c:v>
                </c:pt>
                <c:pt idx="4178" formatCode="#,##0.00">
                  <c:v>9678.81</c:v>
                </c:pt>
                <c:pt idx="4179" formatCode="#,##0.00">
                  <c:v>9662.67</c:v>
                </c:pt>
                <c:pt idx="4180" formatCode="#,##0.00">
                  <c:v>9646.59</c:v>
                </c:pt>
                <c:pt idx="4181" formatCode="#,##0.00">
                  <c:v>9630.64</c:v>
                </c:pt>
                <c:pt idx="4182" formatCode="#,##0.00">
                  <c:v>9614.86</c:v>
                </c:pt>
                <c:pt idx="4183" formatCode="#,##0.00">
                  <c:v>9598.9599999999991</c:v>
                </c:pt>
                <c:pt idx="4184" formatCode="#,##0.00">
                  <c:v>9584.6299999999992</c:v>
                </c:pt>
                <c:pt idx="4185" formatCode="#,##0.00">
                  <c:v>9569.23</c:v>
                </c:pt>
                <c:pt idx="4186" formatCode="#,##0.00">
                  <c:v>9553.36</c:v>
                </c:pt>
                <c:pt idx="4187" formatCode="#,##0.00">
                  <c:v>9537.68</c:v>
                </c:pt>
                <c:pt idx="4188" formatCode="#,##0.00">
                  <c:v>9522.15</c:v>
                </c:pt>
                <c:pt idx="4189" formatCode="#,##0.00">
                  <c:v>9506.7800000000007</c:v>
                </c:pt>
                <c:pt idx="4190" formatCode="#,##0.00">
                  <c:v>9491.6299999999992</c:v>
                </c:pt>
                <c:pt idx="4191" formatCode="#,##0.00">
                  <c:v>9476.43</c:v>
                </c:pt>
                <c:pt idx="4192" formatCode="#,##0.00">
                  <c:v>9461.36</c:v>
                </c:pt>
                <c:pt idx="4193" formatCode="#,##0.00">
                  <c:v>9446.3799999999992</c:v>
                </c:pt>
                <c:pt idx="4194" formatCode="#,##0.00">
                  <c:v>9431.5</c:v>
                </c:pt>
                <c:pt idx="4195" formatCode="#,##0.00">
                  <c:v>9416.68</c:v>
                </c:pt>
                <c:pt idx="4196" formatCode="#,##0.00">
                  <c:v>9401.9500000000007</c:v>
                </c:pt>
                <c:pt idx="4197" formatCode="#,##0.00">
                  <c:v>9387.2800000000007</c:v>
                </c:pt>
                <c:pt idx="4198" formatCode="#,##0.00">
                  <c:v>9377.33</c:v>
                </c:pt>
                <c:pt idx="4199" formatCode="#,##0.00">
                  <c:v>9361.5499999999993</c:v>
                </c:pt>
                <c:pt idx="4200" formatCode="#,##0.00">
                  <c:v>9347.51</c:v>
                </c:pt>
                <c:pt idx="4201" formatCode="#,##0.00">
                  <c:v>9333</c:v>
                </c:pt>
                <c:pt idx="4202" formatCode="#,##0.00">
                  <c:v>9318.7000000000007</c:v>
                </c:pt>
                <c:pt idx="4203" formatCode="#,##0.00">
                  <c:v>9304.44</c:v>
                </c:pt>
                <c:pt idx="4204" formatCode="#,##0.00">
                  <c:v>9290.2800000000007</c:v>
                </c:pt>
                <c:pt idx="4205" formatCode="#,##0.00">
                  <c:v>9276.16</c:v>
                </c:pt>
                <c:pt idx="4206" formatCode="#,##0.00">
                  <c:v>9262.11</c:v>
                </c:pt>
                <c:pt idx="4207" formatCode="#,##0.00">
                  <c:v>9248.11</c:v>
                </c:pt>
                <c:pt idx="4208" formatCode="#,##0.00">
                  <c:v>9234.16</c:v>
                </c:pt>
                <c:pt idx="4209" formatCode="#,##0.00">
                  <c:v>9220.26</c:v>
                </c:pt>
                <c:pt idx="4210" formatCode="#,##0.00">
                  <c:v>9206.42</c:v>
                </c:pt>
                <c:pt idx="4211" formatCode="#,##0.00">
                  <c:v>9192.6299999999992</c:v>
                </c:pt>
                <c:pt idx="4212" formatCode="#,##0.00">
                  <c:v>9178.9</c:v>
                </c:pt>
                <c:pt idx="4213" formatCode="#,##0.00">
                  <c:v>9165.2199999999993</c:v>
                </c:pt>
                <c:pt idx="4214" formatCode="#,##0.00">
                  <c:v>9151.6</c:v>
                </c:pt>
                <c:pt idx="4215" formatCode="#,##0.00">
                  <c:v>9138.0400000000009</c:v>
                </c:pt>
                <c:pt idx="4216" formatCode="#,##0.00">
                  <c:v>9124.52</c:v>
                </c:pt>
                <c:pt idx="4217" formatCode="#,##0.00">
                  <c:v>9111.06</c:v>
                </c:pt>
                <c:pt idx="4218" formatCode="#,##0.00">
                  <c:v>9097.67</c:v>
                </c:pt>
                <c:pt idx="4219" formatCode="#,##0.00">
                  <c:v>9084.31</c:v>
                </c:pt>
                <c:pt idx="4220" formatCode="#,##0.00">
                  <c:v>9071.01</c:v>
                </c:pt>
                <c:pt idx="4221" formatCode="#,##0.00">
                  <c:v>9057.76</c:v>
                </c:pt>
                <c:pt idx="4222" formatCode="#,##0.00">
                  <c:v>9044.57</c:v>
                </c:pt>
                <c:pt idx="4223" formatCode="#,##0.00">
                  <c:v>9031.43</c:v>
                </c:pt>
                <c:pt idx="4224" formatCode="#,##0.00">
                  <c:v>9018.35</c:v>
                </c:pt>
                <c:pt idx="4225" formatCode="#,##0.00">
                  <c:v>9005.32</c:v>
                </c:pt>
                <c:pt idx="4226" formatCode="#,##0.00">
                  <c:v>8992.33</c:v>
                </c:pt>
                <c:pt idx="4227" formatCode="#,##0.00">
                  <c:v>8979.41</c:v>
                </c:pt>
                <c:pt idx="4228" formatCode="#,##0.00">
                  <c:v>8966.5499999999993</c:v>
                </c:pt>
                <c:pt idx="4229" formatCode="#,##0.00">
                  <c:v>8953.73</c:v>
                </c:pt>
                <c:pt idx="4230" formatCode="#,##0.00">
                  <c:v>8940.9599999999991</c:v>
                </c:pt>
                <c:pt idx="4231" formatCode="#,##0.00">
                  <c:v>8928.25</c:v>
                </c:pt>
                <c:pt idx="4232" formatCode="#,##0.00">
                  <c:v>8915.58</c:v>
                </c:pt>
                <c:pt idx="4233" formatCode="#,##0.00">
                  <c:v>8902.9500000000007</c:v>
                </c:pt>
                <c:pt idx="4234" formatCode="#,##0.00">
                  <c:v>8890.4599999999991</c:v>
                </c:pt>
                <c:pt idx="4235" formatCode="#,##0.00">
                  <c:v>8877.99</c:v>
                </c:pt>
                <c:pt idx="4236" formatCode="#,##0.00">
                  <c:v>8865.49</c:v>
                </c:pt>
                <c:pt idx="4237" formatCode="#,##0.00">
                  <c:v>8853.0300000000007</c:v>
                </c:pt>
                <c:pt idx="4238" formatCode="#,##0.00">
                  <c:v>8840.6200000000008</c:v>
                </c:pt>
                <c:pt idx="4239" formatCode="#,##0.00">
                  <c:v>8828.2800000000007</c:v>
                </c:pt>
                <c:pt idx="4240" formatCode="#,##0.00">
                  <c:v>8815.9500000000007</c:v>
                </c:pt>
                <c:pt idx="4241" formatCode="#,##0.00">
                  <c:v>8803.67</c:v>
                </c:pt>
                <c:pt idx="4242" formatCode="#,##0.00">
                  <c:v>8791.4500000000007</c:v>
                </c:pt>
                <c:pt idx="4243" formatCode="#,##0.00">
                  <c:v>8779.27</c:v>
                </c:pt>
                <c:pt idx="4244" formatCode="#,##0.00">
                  <c:v>8767.15</c:v>
                </c:pt>
                <c:pt idx="4245" formatCode="#,##0.00">
                  <c:v>8755.0499999999993</c:v>
                </c:pt>
                <c:pt idx="4246" formatCode="#,##0.00">
                  <c:v>8743</c:v>
                </c:pt>
                <c:pt idx="4247" formatCode="#,##0.00">
                  <c:v>8730.99</c:v>
                </c:pt>
                <c:pt idx="4248" formatCode="#,##0.00">
                  <c:v>8719.0300000000007</c:v>
                </c:pt>
                <c:pt idx="4249" formatCode="#,##0.00">
                  <c:v>8707.1200000000008</c:v>
                </c:pt>
                <c:pt idx="4250" formatCode="#,##0.00">
                  <c:v>8695.27</c:v>
                </c:pt>
                <c:pt idx="4251" formatCode="#,##0.00">
                  <c:v>8683.4500000000007</c:v>
                </c:pt>
                <c:pt idx="4252" formatCode="#,##0.00">
                  <c:v>8671.65</c:v>
                </c:pt>
                <c:pt idx="4253" formatCode="#,##0.00">
                  <c:v>8659.89</c:v>
                </c:pt>
                <c:pt idx="4254" formatCode="#,##0.00">
                  <c:v>8648.17</c:v>
                </c:pt>
                <c:pt idx="4255" formatCode="#,##0.00">
                  <c:v>8636.48</c:v>
                </c:pt>
                <c:pt idx="4256" formatCode="#,##0.00">
                  <c:v>8624.85</c:v>
                </c:pt>
                <c:pt idx="4257" formatCode="#,##0.00">
                  <c:v>8613.39</c:v>
                </c:pt>
                <c:pt idx="4258" formatCode="#,##0.00">
                  <c:v>8601.83</c:v>
                </c:pt>
                <c:pt idx="4259" formatCode="#,##0.00">
                  <c:v>8590.27</c:v>
                </c:pt>
                <c:pt idx="4260" formatCode="#,##0.00">
                  <c:v>8578.73</c:v>
                </c:pt>
                <c:pt idx="4261" formatCode="#,##0.00">
                  <c:v>8567.2099999999991</c:v>
                </c:pt>
                <c:pt idx="4262" formatCode="#,##0.00">
                  <c:v>8555.7199999999993</c:v>
                </c:pt>
                <c:pt idx="4263" formatCode="#,##0.00">
                  <c:v>8544.26</c:v>
                </c:pt>
                <c:pt idx="4264" formatCode="#,##0.00">
                  <c:v>8532.82</c:v>
                </c:pt>
                <c:pt idx="4265" formatCode="#,##0.00">
                  <c:v>8521.43</c:v>
                </c:pt>
                <c:pt idx="4266" formatCode="#,##0.00">
                  <c:v>8510.09</c:v>
                </c:pt>
                <c:pt idx="4267" formatCode="#,##0.00">
                  <c:v>8498.75</c:v>
                </c:pt>
                <c:pt idx="4268" formatCode="#,##0.00">
                  <c:v>8487.4699999999993</c:v>
                </c:pt>
                <c:pt idx="4269" formatCode="#,##0.00">
                  <c:v>8476.2099999999991</c:v>
                </c:pt>
                <c:pt idx="4270" formatCode="#,##0.00">
                  <c:v>8464.99</c:v>
                </c:pt>
                <c:pt idx="4271" formatCode="#,##0.00">
                  <c:v>8453.83</c:v>
                </c:pt>
                <c:pt idx="4272" formatCode="#,##0.00">
                  <c:v>8442.7000000000007</c:v>
                </c:pt>
                <c:pt idx="4273" formatCode="#,##0.00">
                  <c:v>8433.5</c:v>
                </c:pt>
                <c:pt idx="4274" formatCode="#,##0.00">
                  <c:v>8422.2800000000007</c:v>
                </c:pt>
                <c:pt idx="4275" formatCode="#,##0.00">
                  <c:v>8411.01</c:v>
                </c:pt>
                <c:pt idx="4276" formatCode="#,##0.00">
                  <c:v>8399.84</c:v>
                </c:pt>
                <c:pt idx="4277" formatCode="#,##0.00">
                  <c:v>8388.74</c:v>
                </c:pt>
                <c:pt idx="4278" formatCode="#,##0.00">
                  <c:v>8377.74</c:v>
                </c:pt>
                <c:pt idx="4279" formatCode="#,##0.00">
                  <c:v>8368.99</c:v>
                </c:pt>
                <c:pt idx="4280" formatCode="#,##0.00">
                  <c:v>8358.16</c:v>
                </c:pt>
                <c:pt idx="4281" formatCode="#,##0.00">
                  <c:v>8347.17</c:v>
                </c:pt>
                <c:pt idx="4282" formatCode="#,##0.00">
                  <c:v>8336.23</c:v>
                </c:pt>
                <c:pt idx="4283" formatCode="#,##0.00">
                  <c:v>8325.35</c:v>
                </c:pt>
                <c:pt idx="4284" formatCode="#,##0.00">
                  <c:v>8315.77</c:v>
                </c:pt>
                <c:pt idx="4285" formatCode="#,##0.00">
                  <c:v>8304.99</c:v>
                </c:pt>
                <c:pt idx="4286" formatCode="#,##0.00">
                  <c:v>8294.0499999999993</c:v>
                </c:pt>
                <c:pt idx="4287" formatCode="#,##0.00">
                  <c:v>8283.2099999999991</c:v>
                </c:pt>
                <c:pt idx="4288" formatCode="#,##0.00">
                  <c:v>8272.3799999999992</c:v>
                </c:pt>
                <c:pt idx="4289" formatCode="#,##0.00">
                  <c:v>8261.6200000000008</c:v>
                </c:pt>
                <c:pt idx="4290" formatCode="#,##0.00">
                  <c:v>8250.92</c:v>
                </c:pt>
                <c:pt idx="4291" formatCode="#,##0.00">
                  <c:v>8240.25</c:v>
                </c:pt>
                <c:pt idx="4292" formatCode="#,##0.00">
                  <c:v>8229.65</c:v>
                </c:pt>
                <c:pt idx="4293" formatCode="#,##0.00">
                  <c:v>8219.0499999999993</c:v>
                </c:pt>
                <c:pt idx="4294" formatCode="#,##0.00">
                  <c:v>8208.5</c:v>
                </c:pt>
                <c:pt idx="4295" formatCode="#,##0.00">
                  <c:v>8198</c:v>
                </c:pt>
                <c:pt idx="4296" formatCode="#,##0.00">
                  <c:v>8187.51</c:v>
                </c:pt>
                <c:pt idx="4297" formatCode="#,##0.00">
                  <c:v>8177.04</c:v>
                </c:pt>
                <c:pt idx="4298" formatCode="#,##0.00">
                  <c:v>8166.59</c:v>
                </c:pt>
                <c:pt idx="4299" formatCode="#,##0.00">
                  <c:v>8156.15</c:v>
                </c:pt>
                <c:pt idx="4300" formatCode="#,##0.00">
                  <c:v>8145.75</c:v>
                </c:pt>
                <c:pt idx="4301" formatCode="#,##0.00">
                  <c:v>8135.36</c:v>
                </c:pt>
                <c:pt idx="4302" formatCode="#,##0.00">
                  <c:v>8125.01</c:v>
                </c:pt>
                <c:pt idx="4303" formatCode="#,##0.00">
                  <c:v>8114.69</c:v>
                </c:pt>
                <c:pt idx="4304" formatCode="#,##0.00">
                  <c:v>8104.37</c:v>
                </c:pt>
                <c:pt idx="4305" formatCode="#,##0.00">
                  <c:v>8094.06</c:v>
                </c:pt>
                <c:pt idx="4306" formatCode="#,##0.00">
                  <c:v>8083.77</c:v>
                </c:pt>
                <c:pt idx="4307" formatCode="#,##0.00">
                  <c:v>8073.51</c:v>
                </c:pt>
                <c:pt idx="4308" formatCode="#,##0.00">
                  <c:v>8063.25</c:v>
                </c:pt>
                <c:pt idx="4309" formatCode="#,##0.00">
                  <c:v>8053.06</c:v>
                </c:pt>
                <c:pt idx="4310" formatCode="#,##0.00">
                  <c:v>8042.87</c:v>
                </c:pt>
                <c:pt idx="4311" formatCode="#,##0.00">
                  <c:v>8032.72</c:v>
                </c:pt>
                <c:pt idx="4312" formatCode="#,##0.00">
                  <c:v>8022.59</c:v>
                </c:pt>
                <c:pt idx="4313" formatCode="#,##0.00">
                  <c:v>8012.52</c:v>
                </c:pt>
                <c:pt idx="4314" formatCode="#,##0.00">
                  <c:v>8002.46</c:v>
                </c:pt>
                <c:pt idx="4315" formatCode="#,##0.00">
                  <c:v>7992.43</c:v>
                </c:pt>
                <c:pt idx="4316" formatCode="#,##0.00">
                  <c:v>7991.77</c:v>
                </c:pt>
                <c:pt idx="4317" formatCode="#,##0.00">
                  <c:v>7979.13</c:v>
                </c:pt>
                <c:pt idx="4318" formatCode="#,##0.00">
                  <c:v>7967.96</c:v>
                </c:pt>
                <c:pt idx="4319" formatCode="#,##0.00">
                  <c:v>7957.93</c:v>
                </c:pt>
                <c:pt idx="4320" formatCode="#,##0.00">
                  <c:v>7947.5</c:v>
                </c:pt>
                <c:pt idx="4321" formatCode="#,##0.00">
                  <c:v>7937.39</c:v>
                </c:pt>
                <c:pt idx="4322" formatCode="#,##0.00">
                  <c:v>7927.28</c:v>
                </c:pt>
                <c:pt idx="4323" formatCode="#,##0.00">
                  <c:v>7917.21</c:v>
                </c:pt>
                <c:pt idx="4324" formatCode="#,##0.00">
                  <c:v>7907.19</c:v>
                </c:pt>
                <c:pt idx="4325" formatCode="#,##0.00">
                  <c:v>7897.21</c:v>
                </c:pt>
                <c:pt idx="4326" formatCode="#,##0.00">
                  <c:v>7887.28</c:v>
                </c:pt>
                <c:pt idx="4327" formatCode="#,##0.00">
                  <c:v>7877.38</c:v>
                </c:pt>
                <c:pt idx="4328" formatCode="#,##0.00">
                  <c:v>7867.52</c:v>
                </c:pt>
                <c:pt idx="4329" formatCode="#,##0.00">
                  <c:v>7857.7</c:v>
                </c:pt>
                <c:pt idx="4330" formatCode="#,##0.00">
                  <c:v>7847.91</c:v>
                </c:pt>
                <c:pt idx="4331" formatCode="#,##0.00">
                  <c:v>7838.21</c:v>
                </c:pt>
                <c:pt idx="4332" formatCode="#,##0.00">
                  <c:v>7828.51</c:v>
                </c:pt>
                <c:pt idx="4333" formatCode="#,##0.00">
                  <c:v>7833.65</c:v>
                </c:pt>
                <c:pt idx="4334" formatCode="#,##0.00">
                  <c:v>7822.91</c:v>
                </c:pt>
                <c:pt idx="4335" formatCode="#,##0.00">
                  <c:v>7811.88</c:v>
                </c:pt>
                <c:pt idx="4336" formatCode="#,##0.00">
                  <c:v>7801.14</c:v>
                </c:pt>
                <c:pt idx="4337" formatCode="#,##0.00">
                  <c:v>7790.63</c:v>
                </c:pt>
                <c:pt idx="4338" formatCode="#,##0.00">
                  <c:v>7780.29</c:v>
                </c:pt>
                <c:pt idx="4339" formatCode="#,##0.00">
                  <c:v>7770.09</c:v>
                </c:pt>
                <c:pt idx="4340" formatCode="#,##0.00">
                  <c:v>7760.01</c:v>
                </c:pt>
                <c:pt idx="4341" formatCode="#,##0.00">
                  <c:v>7750.03</c:v>
                </c:pt>
                <c:pt idx="4342" formatCode="#,##0.00">
                  <c:v>7740.13</c:v>
                </c:pt>
                <c:pt idx="4343" formatCode="#,##0.00">
                  <c:v>7730.32</c:v>
                </c:pt>
                <c:pt idx="4344" formatCode="#,##0.00">
                  <c:v>7720.57</c:v>
                </c:pt>
                <c:pt idx="4345" formatCode="#,##0.00">
                  <c:v>7710.91</c:v>
                </c:pt>
                <c:pt idx="4346" formatCode="#,##0.00">
                  <c:v>7701.32</c:v>
                </c:pt>
                <c:pt idx="4347" formatCode="#,##0.00">
                  <c:v>7691.77</c:v>
                </c:pt>
                <c:pt idx="4348" formatCode="#,##0.00">
                  <c:v>7682.27</c:v>
                </c:pt>
                <c:pt idx="4349" formatCode="#,##0.00">
                  <c:v>7672.79</c:v>
                </c:pt>
                <c:pt idx="4350" formatCode="#,##0.00">
                  <c:v>7663.36</c:v>
                </c:pt>
                <c:pt idx="4351" formatCode="#,##0.00">
                  <c:v>7653.97</c:v>
                </c:pt>
                <c:pt idx="4352" formatCode="#,##0.00">
                  <c:v>7644.65</c:v>
                </c:pt>
                <c:pt idx="4353" formatCode="#,##0.00">
                  <c:v>7635.4</c:v>
                </c:pt>
                <c:pt idx="4354" formatCode="#,##0.00">
                  <c:v>7626.19</c:v>
                </c:pt>
                <c:pt idx="4355" formatCode="#,##0.00">
                  <c:v>7616.83</c:v>
                </c:pt>
                <c:pt idx="4356" formatCode="#,##0.00">
                  <c:v>7607.6</c:v>
                </c:pt>
                <c:pt idx="4357" formatCode="#,##0.00">
                  <c:v>7597.74</c:v>
                </c:pt>
                <c:pt idx="4358" formatCode="#,##0.00">
                  <c:v>7588.64</c:v>
                </c:pt>
                <c:pt idx="4359" formatCode="#,##0.00">
                  <c:v>7579.59</c:v>
                </c:pt>
                <c:pt idx="4360" formatCode="#,##0.00">
                  <c:v>7570.61</c:v>
                </c:pt>
                <c:pt idx="4361" formatCode="#,##0.00">
                  <c:v>7561.62</c:v>
                </c:pt>
                <c:pt idx="4362" formatCode="#,##0.00">
                  <c:v>7552.65</c:v>
                </c:pt>
                <c:pt idx="4363" formatCode="#,##0.00">
                  <c:v>7543.72</c:v>
                </c:pt>
                <c:pt idx="4364" formatCode="#,##0.00">
                  <c:v>7534.8</c:v>
                </c:pt>
                <c:pt idx="4365" formatCode="#,##0.00">
                  <c:v>7525.91</c:v>
                </c:pt>
                <c:pt idx="4366" formatCode="#,##0.00">
                  <c:v>7517.07</c:v>
                </c:pt>
                <c:pt idx="4367" formatCode="#,##0.00">
                  <c:v>7508.26</c:v>
                </c:pt>
                <c:pt idx="4368" formatCode="#,##0.00">
                  <c:v>7499.46</c:v>
                </c:pt>
                <c:pt idx="4369" formatCode="#,##0.00">
                  <c:v>7490.71</c:v>
                </c:pt>
                <c:pt idx="4370" formatCode="#,##0.00">
                  <c:v>7481.97</c:v>
                </c:pt>
                <c:pt idx="4371" formatCode="#,##0.00">
                  <c:v>7473.25</c:v>
                </c:pt>
                <c:pt idx="4372" formatCode="#,##0.00">
                  <c:v>7464.56</c:v>
                </c:pt>
                <c:pt idx="4373" formatCode="#,##0.00">
                  <c:v>7455.86</c:v>
                </c:pt>
                <c:pt idx="4374" formatCode="#,##0.00">
                  <c:v>7447.2</c:v>
                </c:pt>
                <c:pt idx="4375" formatCode="#,##0.00">
                  <c:v>7438.56</c:v>
                </c:pt>
                <c:pt idx="4376" formatCode="#,##0.00">
                  <c:v>7429.93</c:v>
                </c:pt>
                <c:pt idx="4377" formatCode="#,##0.00">
                  <c:v>7421.46</c:v>
                </c:pt>
                <c:pt idx="4378" formatCode="#,##0.00">
                  <c:v>7412.86</c:v>
                </c:pt>
                <c:pt idx="4379" formatCode="#,##0.00">
                  <c:v>7404.31</c:v>
                </c:pt>
                <c:pt idx="4380" formatCode="#,##0.00">
                  <c:v>7395.8</c:v>
                </c:pt>
                <c:pt idx="4381" formatCode="#,##0.00">
                  <c:v>7387.28</c:v>
                </c:pt>
                <c:pt idx="4382" formatCode="#,##0.00">
                  <c:v>7378.78</c:v>
                </c:pt>
                <c:pt idx="4383" formatCode="#,##0.00">
                  <c:v>7370.31</c:v>
                </c:pt>
                <c:pt idx="4384" formatCode="#,##0.00">
                  <c:v>7361.87</c:v>
                </c:pt>
                <c:pt idx="4385" formatCode="#,##0.00">
                  <c:v>7353.46</c:v>
                </c:pt>
                <c:pt idx="4386" formatCode="#,##0.00">
                  <c:v>7345.08</c:v>
                </c:pt>
                <c:pt idx="4387" formatCode="#,##0.00">
                  <c:v>7336.73</c:v>
                </c:pt>
                <c:pt idx="4388" formatCode="#,##0.00">
                  <c:v>7328.4</c:v>
                </c:pt>
                <c:pt idx="4389" formatCode="#,##0.00">
                  <c:v>7320.13</c:v>
                </c:pt>
                <c:pt idx="4390" formatCode="#,##0.00">
                  <c:v>7311.78</c:v>
                </c:pt>
                <c:pt idx="4391" formatCode="#,##0.00">
                  <c:v>7303.51</c:v>
                </c:pt>
                <c:pt idx="4392" formatCode="#,##0.00">
                  <c:v>7295.26</c:v>
                </c:pt>
                <c:pt idx="4393" formatCode="#,##0.00">
                  <c:v>7287.02</c:v>
                </c:pt>
                <c:pt idx="4394" formatCode="#,##0.00">
                  <c:v>7278.8</c:v>
                </c:pt>
                <c:pt idx="4395" formatCode="#,##0.00">
                  <c:v>7270.62</c:v>
                </c:pt>
                <c:pt idx="4396" formatCode="#,##0.00">
                  <c:v>7262.44</c:v>
                </c:pt>
                <c:pt idx="4397" formatCode="#,##0.00">
                  <c:v>7254.29</c:v>
                </c:pt>
                <c:pt idx="4398" formatCode="#,##0.00">
                  <c:v>7246.16</c:v>
                </c:pt>
                <c:pt idx="4399" formatCode="#,##0.00">
                  <c:v>7238.07</c:v>
                </c:pt>
                <c:pt idx="4400" formatCode="#,##0.00">
                  <c:v>7229.99</c:v>
                </c:pt>
                <c:pt idx="4401" formatCode="#,##0.00">
                  <c:v>7221.94</c:v>
                </c:pt>
                <c:pt idx="4402" formatCode="#,##0.00">
                  <c:v>7213.91</c:v>
                </c:pt>
                <c:pt idx="4403" formatCode="#,##0.00">
                  <c:v>7205.9</c:v>
                </c:pt>
                <c:pt idx="4404" formatCode="#,##0.00">
                  <c:v>7197.91</c:v>
                </c:pt>
                <c:pt idx="4405" formatCode="#,##0.00">
                  <c:v>7189.94</c:v>
                </c:pt>
                <c:pt idx="4406" formatCode="#,##0.00">
                  <c:v>7182</c:v>
                </c:pt>
                <c:pt idx="4407" formatCode="#,##0.00">
                  <c:v>7174.08</c:v>
                </c:pt>
                <c:pt idx="4408" formatCode="#,##0.00">
                  <c:v>7166.17</c:v>
                </c:pt>
                <c:pt idx="4409" formatCode="#,##0.00">
                  <c:v>7158.3</c:v>
                </c:pt>
                <c:pt idx="4410" formatCode="#,##0.00">
                  <c:v>7150.45</c:v>
                </c:pt>
                <c:pt idx="4411" formatCode="#,##0.00">
                  <c:v>7142.61</c:v>
                </c:pt>
                <c:pt idx="4412" formatCode="#,##0.00">
                  <c:v>7134.79</c:v>
                </c:pt>
                <c:pt idx="4413" formatCode="#,##0.00">
                  <c:v>7126.98</c:v>
                </c:pt>
                <c:pt idx="4414" formatCode="#,##0.00">
                  <c:v>7119.21</c:v>
                </c:pt>
                <c:pt idx="4415" formatCode="#,##0.00">
                  <c:v>7111.46</c:v>
                </c:pt>
                <c:pt idx="4416" formatCode="#,##0.00">
                  <c:v>7103.72</c:v>
                </c:pt>
                <c:pt idx="4417" formatCode="#,##0.00">
                  <c:v>7096.01</c:v>
                </c:pt>
                <c:pt idx="4418" formatCode="#,##0.00">
                  <c:v>7088.32</c:v>
                </c:pt>
                <c:pt idx="4419" formatCode="#,##0.00">
                  <c:v>7080.67</c:v>
                </c:pt>
                <c:pt idx="4420" formatCode="#,##0.00">
                  <c:v>7073</c:v>
                </c:pt>
                <c:pt idx="4421" formatCode="#,##0.00">
                  <c:v>7065.36</c:v>
                </c:pt>
                <c:pt idx="4422" formatCode="#,##0.00">
                  <c:v>7057.73</c:v>
                </c:pt>
                <c:pt idx="4423" formatCode="#,##0.00">
                  <c:v>7050.12</c:v>
                </c:pt>
                <c:pt idx="4424" formatCode="#,##0.00">
                  <c:v>7042.5</c:v>
                </c:pt>
                <c:pt idx="4425" formatCode="#,##0.00">
                  <c:v>7034.93</c:v>
                </c:pt>
                <c:pt idx="4426" formatCode="#,##0.00">
                  <c:v>7027.37</c:v>
                </c:pt>
                <c:pt idx="4427" formatCode="#,##0.00">
                  <c:v>7019.84</c:v>
                </c:pt>
                <c:pt idx="4428" formatCode="#,##0.00">
                  <c:v>7012.38</c:v>
                </c:pt>
                <c:pt idx="4429" formatCode="#,##0.00">
                  <c:v>7004.89</c:v>
                </c:pt>
                <c:pt idx="4430" formatCode="#,##0.00">
                  <c:v>6997.39</c:v>
                </c:pt>
                <c:pt idx="4431" formatCode="#,##0.00">
                  <c:v>6989.92</c:v>
                </c:pt>
                <c:pt idx="4432" formatCode="#,##0.00">
                  <c:v>6982.6</c:v>
                </c:pt>
                <c:pt idx="4433" formatCode="#,##0.00">
                  <c:v>6975.34</c:v>
                </c:pt>
                <c:pt idx="4434" formatCode="#,##0.00">
                  <c:v>6967.87</c:v>
                </c:pt>
                <c:pt idx="4435" formatCode="#,##0.00">
                  <c:v>6960.46</c:v>
                </c:pt>
                <c:pt idx="4436" formatCode="#,##0.00">
                  <c:v>6953.05</c:v>
                </c:pt>
                <c:pt idx="4437" formatCode="#,##0.00">
                  <c:v>6945.67</c:v>
                </c:pt>
                <c:pt idx="4438" formatCode="#,##0.00">
                  <c:v>6938.29</c:v>
                </c:pt>
                <c:pt idx="4439" formatCode="#,##0.00">
                  <c:v>6930.95</c:v>
                </c:pt>
                <c:pt idx="4440" formatCode="#,##0.00">
                  <c:v>6923.61</c:v>
                </c:pt>
                <c:pt idx="4441" formatCode="#,##0.00">
                  <c:v>6916.3</c:v>
                </c:pt>
                <c:pt idx="4442" formatCode="#,##0.00">
                  <c:v>6910.02</c:v>
                </c:pt>
                <c:pt idx="4443" formatCode="#,##0.00">
                  <c:v>6902.53</c:v>
                </c:pt>
                <c:pt idx="4444" formatCode="#,##0.00">
                  <c:v>6895.18</c:v>
                </c:pt>
                <c:pt idx="4445" formatCode="#,##0.00">
                  <c:v>6887.88</c:v>
                </c:pt>
                <c:pt idx="4446" formatCode="#,##0.00">
                  <c:v>6880.59</c:v>
                </c:pt>
                <c:pt idx="4447" formatCode="#,##0.00">
                  <c:v>6873.32</c:v>
                </c:pt>
                <c:pt idx="4448" formatCode="#,##0.00">
                  <c:v>6866.07</c:v>
                </c:pt>
                <c:pt idx="4449" formatCode="#,##0.00">
                  <c:v>6858.84</c:v>
                </c:pt>
                <c:pt idx="4450" formatCode="#,##0.00">
                  <c:v>6851.62</c:v>
                </c:pt>
                <c:pt idx="4451" formatCode="#,##0.00">
                  <c:v>6844.43</c:v>
                </c:pt>
                <c:pt idx="4452" formatCode="#,##0.00">
                  <c:v>6837.24</c:v>
                </c:pt>
                <c:pt idx="4453" formatCode="#,##0.00">
                  <c:v>6830.07</c:v>
                </c:pt>
                <c:pt idx="4454" formatCode="#,##0.00">
                  <c:v>6822.91</c:v>
                </c:pt>
                <c:pt idx="4455" formatCode="#,##0.00">
                  <c:v>6815.76</c:v>
                </c:pt>
                <c:pt idx="4456" formatCode="#,##0.00">
                  <c:v>6808.63</c:v>
                </c:pt>
                <c:pt idx="4457" formatCode="#,##0.00">
                  <c:v>6801.52</c:v>
                </c:pt>
                <c:pt idx="4458" formatCode="#,##0.00">
                  <c:v>6794.51</c:v>
                </c:pt>
                <c:pt idx="4459" formatCode="#,##0.00">
                  <c:v>6787.48</c:v>
                </c:pt>
                <c:pt idx="4460" formatCode="#,##0.00">
                  <c:v>6780.43</c:v>
                </c:pt>
                <c:pt idx="4461" formatCode="#,##0.00">
                  <c:v>6773.42</c:v>
                </c:pt>
                <c:pt idx="4462" formatCode="#,##0.00">
                  <c:v>6766.38</c:v>
                </c:pt>
                <c:pt idx="4463" formatCode="#,##0.00">
                  <c:v>6759.37</c:v>
                </c:pt>
                <c:pt idx="4464" formatCode="#,##0.00">
                  <c:v>6752.35</c:v>
                </c:pt>
                <c:pt idx="4465" formatCode="#,##0.00">
                  <c:v>6745.38</c:v>
                </c:pt>
                <c:pt idx="4466" formatCode="#,##0.00">
                  <c:v>6738.45</c:v>
                </c:pt>
                <c:pt idx="4467" formatCode="#,##0.00">
                  <c:v>6731.47</c:v>
                </c:pt>
                <c:pt idx="4468" formatCode="#,##0.00">
                  <c:v>6725.23</c:v>
                </c:pt>
                <c:pt idx="4469" formatCode="#,##0.00">
                  <c:v>6717.93</c:v>
                </c:pt>
                <c:pt idx="4470" formatCode="#,##0.00">
                  <c:v>6710.99</c:v>
                </c:pt>
                <c:pt idx="4471" formatCode="#,##0.00">
                  <c:v>6704.09</c:v>
                </c:pt>
                <c:pt idx="4472" formatCode="#,##0.00">
                  <c:v>6697.2</c:v>
                </c:pt>
                <c:pt idx="4473" formatCode="#,##0.00">
                  <c:v>6690.31</c:v>
                </c:pt>
                <c:pt idx="4474" formatCode="#,##0.00">
                  <c:v>6683.43</c:v>
                </c:pt>
                <c:pt idx="4475" formatCode="#,##0.00">
                  <c:v>6676.56</c:v>
                </c:pt>
                <c:pt idx="4476" formatCode="#,##0.00">
                  <c:v>6669.7</c:v>
                </c:pt>
                <c:pt idx="4477" formatCode="#,##0.00">
                  <c:v>6662.84</c:v>
                </c:pt>
                <c:pt idx="4478" formatCode="#,##0.00">
                  <c:v>6655.98</c:v>
                </c:pt>
                <c:pt idx="4479" formatCode="#,##0.00">
                  <c:v>6649.15</c:v>
                </c:pt>
                <c:pt idx="4480" formatCode="#,##0.00">
                  <c:v>6642.31</c:v>
                </c:pt>
                <c:pt idx="4481" formatCode="#,##0.00">
                  <c:v>6635.47</c:v>
                </c:pt>
                <c:pt idx="4482" formatCode="#,##0.00">
                  <c:v>6628.66</c:v>
                </c:pt>
                <c:pt idx="4483" formatCode="#,##0.00">
                  <c:v>6621.86</c:v>
                </c:pt>
                <c:pt idx="4484" formatCode="#,##0.00">
                  <c:v>6615.08</c:v>
                </c:pt>
                <c:pt idx="4485" formatCode="#,##0.00">
                  <c:v>6608.3</c:v>
                </c:pt>
                <c:pt idx="4486" formatCode="#,##0.00">
                  <c:v>6601.54</c:v>
                </c:pt>
                <c:pt idx="4487" formatCode="#,##0.00">
                  <c:v>6594.79</c:v>
                </c:pt>
                <c:pt idx="4488" formatCode="#,##0.00">
                  <c:v>6588.05</c:v>
                </c:pt>
                <c:pt idx="4489" formatCode="#,##0.00">
                  <c:v>6581.32</c:v>
                </c:pt>
                <c:pt idx="4490" formatCode="#,##0.00">
                  <c:v>6574.59</c:v>
                </c:pt>
                <c:pt idx="4491" formatCode="#,##0.00">
                  <c:v>6567.89</c:v>
                </c:pt>
                <c:pt idx="4492" formatCode="#,##0.00">
                  <c:v>6561.19</c:v>
                </c:pt>
                <c:pt idx="4493" formatCode="#,##0.00">
                  <c:v>6554.5</c:v>
                </c:pt>
                <c:pt idx="4494" formatCode="#,##0.00">
                  <c:v>6547.82</c:v>
                </c:pt>
                <c:pt idx="4495" formatCode="#,##0.00">
                  <c:v>6541.14</c:v>
                </c:pt>
                <c:pt idx="4496" formatCode="#,##0.00">
                  <c:v>6534.49</c:v>
                </c:pt>
                <c:pt idx="4497" formatCode="#,##0.00">
                  <c:v>6527.85</c:v>
                </c:pt>
                <c:pt idx="4498" formatCode="#,##0.00">
                  <c:v>6521.21</c:v>
                </c:pt>
                <c:pt idx="4499" formatCode="#,##0.00">
                  <c:v>6514.59</c:v>
                </c:pt>
                <c:pt idx="4500" formatCode="#,##0.00">
                  <c:v>6507.98</c:v>
                </c:pt>
                <c:pt idx="4501" formatCode="#,##0.00">
                  <c:v>6501.38</c:v>
                </c:pt>
                <c:pt idx="4502" formatCode="#,##0.00">
                  <c:v>6494.78</c:v>
                </c:pt>
                <c:pt idx="4503" formatCode="#,##0.00">
                  <c:v>6488.2</c:v>
                </c:pt>
                <c:pt idx="4504" formatCode="#,##0.00">
                  <c:v>6481.62</c:v>
                </c:pt>
                <c:pt idx="4505" formatCode="#,##0.00">
                  <c:v>6475.12</c:v>
                </c:pt>
                <c:pt idx="4506" formatCode="#,##0.00">
                  <c:v>6468.53</c:v>
                </c:pt>
                <c:pt idx="4507" formatCode="#,##0.00">
                  <c:v>6461.99</c:v>
                </c:pt>
                <c:pt idx="4508" formatCode="#,##0.00">
                  <c:v>6455.46</c:v>
                </c:pt>
                <c:pt idx="4509" formatCode="#,##0.00">
                  <c:v>6448.93</c:v>
                </c:pt>
                <c:pt idx="4510" formatCode="#,##0.00">
                  <c:v>6442.43</c:v>
                </c:pt>
                <c:pt idx="4511" formatCode="#,##0.00">
                  <c:v>6435.94</c:v>
                </c:pt>
                <c:pt idx="4512" formatCode="#,##0.00">
                  <c:v>6429.45</c:v>
                </c:pt>
                <c:pt idx="4513" formatCode="#,##0.00">
                  <c:v>6422.97</c:v>
                </c:pt>
                <c:pt idx="4514" formatCode="#,##0.00">
                  <c:v>6416.5</c:v>
                </c:pt>
                <c:pt idx="4515" formatCode="#,##0.00">
                  <c:v>6410.03</c:v>
                </c:pt>
                <c:pt idx="4516" formatCode="#,##0.00">
                  <c:v>6403.56</c:v>
                </c:pt>
                <c:pt idx="4517" formatCode="#,##0.00">
                  <c:v>6397.1</c:v>
                </c:pt>
                <c:pt idx="4518" formatCode="#,##0.00">
                  <c:v>6390.66</c:v>
                </c:pt>
                <c:pt idx="4519" formatCode="#,##0.00">
                  <c:v>6384.24</c:v>
                </c:pt>
                <c:pt idx="4520" formatCode="#,##0.00">
                  <c:v>6377.81</c:v>
                </c:pt>
                <c:pt idx="4521" formatCode="#,##0.00">
                  <c:v>6371.39</c:v>
                </c:pt>
                <c:pt idx="4522" formatCode="#,##0.00">
                  <c:v>6364.98</c:v>
                </c:pt>
                <c:pt idx="4523" formatCode="#,##0.00">
                  <c:v>6358.58</c:v>
                </c:pt>
                <c:pt idx="4524" formatCode="#,##0.00">
                  <c:v>6352.19</c:v>
                </c:pt>
                <c:pt idx="4525" formatCode="#,##0.00">
                  <c:v>6345.82</c:v>
                </c:pt>
                <c:pt idx="4526" formatCode="#,##0.00">
                  <c:v>6339.46</c:v>
                </c:pt>
                <c:pt idx="4527" formatCode="#,##0.00">
                  <c:v>6333.11</c:v>
                </c:pt>
                <c:pt idx="4528" formatCode="#,##0.00">
                  <c:v>6326.77</c:v>
                </c:pt>
                <c:pt idx="4529" formatCode="#,##0.00">
                  <c:v>6320.47</c:v>
                </c:pt>
                <c:pt idx="4530" formatCode="#,##0.00">
                  <c:v>6314.16</c:v>
                </c:pt>
                <c:pt idx="4531" formatCode="#,##0.00">
                  <c:v>6307.85</c:v>
                </c:pt>
                <c:pt idx="4532" formatCode="#,##0.00">
                  <c:v>6301.56</c:v>
                </c:pt>
                <c:pt idx="4533" formatCode="#,##0.00">
                  <c:v>6295.27</c:v>
                </c:pt>
                <c:pt idx="4534" formatCode="#,##0.00">
                  <c:v>6288.99</c:v>
                </c:pt>
                <c:pt idx="4535" formatCode="#,##0.00">
                  <c:v>6282.72</c:v>
                </c:pt>
                <c:pt idx="4536" formatCode="#,##0.00">
                  <c:v>6276.46</c:v>
                </c:pt>
                <c:pt idx="4537" formatCode="#,##0.00">
                  <c:v>6270.21</c:v>
                </c:pt>
                <c:pt idx="4538" formatCode="#,##0.00">
                  <c:v>6263.97</c:v>
                </c:pt>
                <c:pt idx="4539" formatCode="#,##0.00">
                  <c:v>6257.74</c:v>
                </c:pt>
                <c:pt idx="4540" formatCode="#,##0.00">
                  <c:v>6251.52</c:v>
                </c:pt>
                <c:pt idx="4541" formatCode="#,##0.00">
                  <c:v>6245.3</c:v>
                </c:pt>
                <c:pt idx="4542" formatCode="#,##0.00">
                  <c:v>6239.1</c:v>
                </c:pt>
                <c:pt idx="4543" formatCode="#,##0.00">
                  <c:v>6232.9</c:v>
                </c:pt>
                <c:pt idx="4544" formatCode="#,##0.00">
                  <c:v>6226.72</c:v>
                </c:pt>
                <c:pt idx="4545" formatCode="#,##0.00">
                  <c:v>6220.53</c:v>
                </c:pt>
                <c:pt idx="4546" formatCode="#,##0.00">
                  <c:v>6214.36</c:v>
                </c:pt>
                <c:pt idx="4547" formatCode="#,##0.00">
                  <c:v>6208.2</c:v>
                </c:pt>
                <c:pt idx="4548" formatCode="#,##0.00">
                  <c:v>6202.04</c:v>
                </c:pt>
                <c:pt idx="4549" formatCode="#,##0.00">
                  <c:v>6195.9</c:v>
                </c:pt>
                <c:pt idx="4550" formatCode="#,##0.00">
                  <c:v>6189.77</c:v>
                </c:pt>
                <c:pt idx="4551" formatCode="#,##0.00">
                  <c:v>6183.65</c:v>
                </c:pt>
                <c:pt idx="4552" formatCode="#,##0.00">
                  <c:v>6177.55</c:v>
                </c:pt>
                <c:pt idx="4553" formatCode="#,##0.00">
                  <c:v>6171.45</c:v>
                </c:pt>
                <c:pt idx="4554" formatCode="#,##0.00">
                  <c:v>6165.37</c:v>
                </c:pt>
                <c:pt idx="4555" formatCode="#,##0.00">
                  <c:v>6159.32</c:v>
                </c:pt>
                <c:pt idx="4556" formatCode="#,##0.00">
                  <c:v>6153.28</c:v>
                </c:pt>
                <c:pt idx="4557" formatCode="#,##0.00">
                  <c:v>6147.23</c:v>
                </c:pt>
                <c:pt idx="4558" formatCode="#,##0.00">
                  <c:v>6141.19</c:v>
                </c:pt>
                <c:pt idx="4559" formatCode="#,##0.00">
                  <c:v>6135.15</c:v>
                </c:pt>
                <c:pt idx="4560" formatCode="#,##0.00">
                  <c:v>6129.14</c:v>
                </c:pt>
                <c:pt idx="4561" formatCode="#,##0.00">
                  <c:v>6123.14</c:v>
                </c:pt>
                <c:pt idx="4562" formatCode="#,##0.00">
                  <c:v>6117.14</c:v>
                </c:pt>
                <c:pt idx="4563" formatCode="#,##0.00">
                  <c:v>6111.16</c:v>
                </c:pt>
                <c:pt idx="4564" formatCode="#,##0.00">
                  <c:v>6105.18</c:v>
                </c:pt>
                <c:pt idx="4565" formatCode="#,##0.00">
                  <c:v>6099.22</c:v>
                </c:pt>
                <c:pt idx="4566" formatCode="#,##0.00">
                  <c:v>6093.26</c:v>
                </c:pt>
                <c:pt idx="4567" formatCode="#,##0.00">
                  <c:v>6087.33</c:v>
                </c:pt>
                <c:pt idx="4568" formatCode="#,##0.00">
                  <c:v>6081.41</c:v>
                </c:pt>
                <c:pt idx="4569" formatCode="#,##0.00">
                  <c:v>6075.5</c:v>
                </c:pt>
                <c:pt idx="4570" formatCode="#,##0.00">
                  <c:v>6069.63</c:v>
                </c:pt>
                <c:pt idx="4571" formatCode="#,##0.00">
                  <c:v>6063.74</c:v>
                </c:pt>
                <c:pt idx="4572" formatCode="#,##0.00">
                  <c:v>6057.9</c:v>
                </c:pt>
                <c:pt idx="4573" formatCode="#,##0.00">
                  <c:v>6052.15</c:v>
                </c:pt>
                <c:pt idx="4574" formatCode="#,##0.00">
                  <c:v>6046.32</c:v>
                </c:pt>
                <c:pt idx="4575" formatCode="#,##0.00">
                  <c:v>6040.5</c:v>
                </c:pt>
                <c:pt idx="4576" formatCode="#,##0.00">
                  <c:v>6034.69</c:v>
                </c:pt>
                <c:pt idx="4577" formatCode="#,##0.00">
                  <c:v>6028.89</c:v>
                </c:pt>
                <c:pt idx="4578" formatCode="#,##0.00">
                  <c:v>6023.11</c:v>
                </c:pt>
                <c:pt idx="4579" formatCode="#,##0.00">
                  <c:v>6017.64</c:v>
                </c:pt>
                <c:pt idx="4580" formatCode="#,##0.00">
                  <c:v>6011.85</c:v>
                </c:pt>
                <c:pt idx="4581" formatCode="#,##0.00">
                  <c:v>6006.14</c:v>
                </c:pt>
                <c:pt idx="4582" formatCode="#,##0.00">
                  <c:v>6000.41</c:v>
                </c:pt>
                <c:pt idx="4583" formatCode="#,##0.00">
                  <c:v>5994.67</c:v>
                </c:pt>
                <c:pt idx="4584" formatCode="#,##0.00">
                  <c:v>5988.94</c:v>
                </c:pt>
                <c:pt idx="4585" formatCode="#,##0.00">
                  <c:v>5983.22</c:v>
                </c:pt>
                <c:pt idx="4586" formatCode="#,##0.00">
                  <c:v>5977.5</c:v>
                </c:pt>
                <c:pt idx="4587" formatCode="#,##0.00">
                  <c:v>5971.81</c:v>
                </c:pt>
                <c:pt idx="4588" formatCode="#,##0.00">
                  <c:v>5966.11</c:v>
                </c:pt>
                <c:pt idx="4589" formatCode="#,##0.00">
                  <c:v>5960.43</c:v>
                </c:pt>
                <c:pt idx="4590" formatCode="#,##0.00">
                  <c:v>5954.74</c:v>
                </c:pt>
                <c:pt idx="4591" formatCode="#,##0.00">
                  <c:v>5949.07</c:v>
                </c:pt>
                <c:pt idx="4592" formatCode="#,##0.00">
                  <c:v>5943.41</c:v>
                </c:pt>
                <c:pt idx="4593" formatCode="#,##0.00">
                  <c:v>5937.75</c:v>
                </c:pt>
                <c:pt idx="4594" formatCode="#,##0.00">
                  <c:v>5932.11</c:v>
                </c:pt>
                <c:pt idx="4595" formatCode="#,##0.00">
                  <c:v>5926.47</c:v>
                </c:pt>
                <c:pt idx="4596" formatCode="#,##0.00">
                  <c:v>5920.85</c:v>
                </c:pt>
                <c:pt idx="4597" formatCode="#,##0.00">
                  <c:v>5915.24</c:v>
                </c:pt>
                <c:pt idx="4598" formatCode="#,##0.00">
                  <c:v>5909.65</c:v>
                </c:pt>
                <c:pt idx="4599" formatCode="#,##0.00">
                  <c:v>5904.05</c:v>
                </c:pt>
                <c:pt idx="4600" formatCode="#,##0.00">
                  <c:v>5898.47</c:v>
                </c:pt>
                <c:pt idx="4601" formatCode="#,##0.00">
                  <c:v>5892.91</c:v>
                </c:pt>
                <c:pt idx="4602" formatCode="#,##0.00">
                  <c:v>5887.35</c:v>
                </c:pt>
                <c:pt idx="4603" formatCode="#,##0.00">
                  <c:v>5881.79</c:v>
                </c:pt>
                <c:pt idx="4604" formatCode="#,##0.00">
                  <c:v>5876.24</c:v>
                </c:pt>
                <c:pt idx="4605" formatCode="#,##0.00">
                  <c:v>5870.69</c:v>
                </c:pt>
                <c:pt idx="4606" formatCode="#,##0.00">
                  <c:v>5865.15</c:v>
                </c:pt>
                <c:pt idx="4607" formatCode="#,##0.00">
                  <c:v>5859.62</c:v>
                </c:pt>
                <c:pt idx="4608" formatCode="#,##0.00">
                  <c:v>5854.1</c:v>
                </c:pt>
                <c:pt idx="4609" formatCode="#,##0.00">
                  <c:v>5848.65</c:v>
                </c:pt>
                <c:pt idx="4610" formatCode="#,##0.00">
                  <c:v>5843.14</c:v>
                </c:pt>
                <c:pt idx="4611" formatCode="#,##0.00">
                  <c:v>5837.65</c:v>
                </c:pt>
                <c:pt idx="4612" formatCode="#,##0.00">
                  <c:v>5832.43</c:v>
                </c:pt>
                <c:pt idx="4613" formatCode="#,##0.00">
                  <c:v>5826.91</c:v>
                </c:pt>
                <c:pt idx="4614" formatCode="#,##0.00">
                  <c:v>5821.42</c:v>
                </c:pt>
                <c:pt idx="4615" formatCode="#,##0.00">
                  <c:v>5815.93</c:v>
                </c:pt>
                <c:pt idx="4616" formatCode="#,##0.00">
                  <c:v>5810.46</c:v>
                </c:pt>
                <c:pt idx="4617" formatCode="#,##0.00">
                  <c:v>5805.01</c:v>
                </c:pt>
                <c:pt idx="4618" formatCode="#,##0.00">
                  <c:v>5799.57</c:v>
                </c:pt>
                <c:pt idx="4619" formatCode="#,##0.00">
                  <c:v>5794.15</c:v>
                </c:pt>
                <c:pt idx="4620" formatCode="#,##0.00">
                  <c:v>5788.72</c:v>
                </c:pt>
                <c:pt idx="4621" formatCode="#,##0.00">
                  <c:v>5783.32</c:v>
                </c:pt>
                <c:pt idx="4622" formatCode="#,##0.00">
                  <c:v>5777.92</c:v>
                </c:pt>
                <c:pt idx="4623" formatCode="#,##0.00">
                  <c:v>5772.52</c:v>
                </c:pt>
                <c:pt idx="4624" formatCode="#,##0.00">
                  <c:v>5767.13</c:v>
                </c:pt>
                <c:pt idx="4625" formatCode="#,##0.00">
                  <c:v>5761.76</c:v>
                </c:pt>
                <c:pt idx="4626" formatCode="#,##0.00">
                  <c:v>5756.44</c:v>
                </c:pt>
                <c:pt idx="4627" formatCode="#,##0.00">
                  <c:v>5751.1</c:v>
                </c:pt>
                <c:pt idx="4628" formatCode="#,##0.00">
                  <c:v>5745.75</c:v>
                </c:pt>
                <c:pt idx="4629" formatCode="#,##0.00">
                  <c:v>5740.41</c:v>
                </c:pt>
                <c:pt idx="4630" formatCode="#,##0.00">
                  <c:v>5735.09</c:v>
                </c:pt>
                <c:pt idx="4631" formatCode="#,##0.00">
                  <c:v>5729.78</c:v>
                </c:pt>
                <c:pt idx="4632" formatCode="#,##0.00">
                  <c:v>5724.48</c:v>
                </c:pt>
                <c:pt idx="4633" formatCode="#,##0.00">
                  <c:v>5719.18</c:v>
                </c:pt>
                <c:pt idx="4634" formatCode="#,##0.00">
                  <c:v>5713.89</c:v>
                </c:pt>
                <c:pt idx="4635" formatCode="#,##0.00">
                  <c:v>5708.62</c:v>
                </c:pt>
                <c:pt idx="4636" formatCode="#,##0.00">
                  <c:v>5703.36</c:v>
                </c:pt>
                <c:pt idx="4637" formatCode="#,##0.00">
                  <c:v>5698.11</c:v>
                </c:pt>
                <c:pt idx="4638" formatCode="#,##0.00">
                  <c:v>5692.86</c:v>
                </c:pt>
                <c:pt idx="4639" formatCode="#,##0.00">
                  <c:v>5687.61</c:v>
                </c:pt>
                <c:pt idx="4640" formatCode="#,##0.00">
                  <c:v>5682.38</c:v>
                </c:pt>
                <c:pt idx="4641" formatCode="#,##0.00">
                  <c:v>5677.17</c:v>
                </c:pt>
                <c:pt idx="4642" formatCode="#,##0.00">
                  <c:v>5671.98</c:v>
                </c:pt>
                <c:pt idx="4643" formatCode="#,##0.00">
                  <c:v>5666.79</c:v>
                </c:pt>
                <c:pt idx="4644" formatCode="#,##0.00">
                  <c:v>5661.59</c:v>
                </c:pt>
                <c:pt idx="4645" formatCode="#,##0.00">
                  <c:v>5656.42</c:v>
                </c:pt>
                <c:pt idx="4646" formatCode="#,##0.00">
                  <c:v>5651.26</c:v>
                </c:pt>
                <c:pt idx="4647" formatCode="#,##0.00">
                  <c:v>5646.12</c:v>
                </c:pt>
                <c:pt idx="4648" formatCode="#,##0.00">
                  <c:v>5641.01</c:v>
                </c:pt>
                <c:pt idx="4649" formatCode="#,##0.00">
                  <c:v>5635.91</c:v>
                </c:pt>
                <c:pt idx="4650" formatCode="#,##0.00">
                  <c:v>5630.83</c:v>
                </c:pt>
                <c:pt idx="4651" formatCode="#,##0.00">
                  <c:v>5625.75</c:v>
                </c:pt>
                <c:pt idx="4652" formatCode="#,##0.00">
                  <c:v>5620.69</c:v>
                </c:pt>
                <c:pt idx="4653" formatCode="#,##0.00">
                  <c:v>5615.62</c:v>
                </c:pt>
                <c:pt idx="4654" formatCode="#,##0.00">
                  <c:v>5610.58</c:v>
                </c:pt>
                <c:pt idx="4655" formatCode="#,##0.00">
                  <c:v>5605.55</c:v>
                </c:pt>
                <c:pt idx="4656" formatCode="#,##0.00">
                  <c:v>5600.54</c:v>
                </c:pt>
                <c:pt idx="4657" formatCode="#,##0.00">
                  <c:v>5595.56</c:v>
                </c:pt>
                <c:pt idx="4658" formatCode="#,##0.00">
                  <c:v>5590.6</c:v>
                </c:pt>
                <c:pt idx="4659" formatCode="#,##0.00">
                  <c:v>5585.65</c:v>
                </c:pt>
                <c:pt idx="4660" formatCode="#,##0.00">
                  <c:v>5580.72</c:v>
                </c:pt>
                <c:pt idx="4661" formatCode="#,##0.00">
                  <c:v>5575.8</c:v>
                </c:pt>
                <c:pt idx="4662" formatCode="#,##0.00">
                  <c:v>5570.88</c:v>
                </c:pt>
                <c:pt idx="4663" formatCode="#,##0.00">
                  <c:v>5565.97</c:v>
                </c:pt>
                <c:pt idx="4664" formatCode="#,##0.00">
                  <c:v>5561.07</c:v>
                </c:pt>
                <c:pt idx="4665" formatCode="#,##0.00">
                  <c:v>5556.17</c:v>
                </c:pt>
                <c:pt idx="4666" formatCode="#,##0.00">
                  <c:v>5551.28</c:v>
                </c:pt>
                <c:pt idx="4667" formatCode="#,##0.00">
                  <c:v>5546.41</c:v>
                </c:pt>
                <c:pt idx="4668" formatCode="#,##0.00">
                  <c:v>5541.53</c:v>
                </c:pt>
                <c:pt idx="4669" formatCode="#,##0.00">
                  <c:v>5536.67</c:v>
                </c:pt>
                <c:pt idx="4670" formatCode="#,##0.00">
                  <c:v>5531.82</c:v>
                </c:pt>
                <c:pt idx="4671" formatCode="#,##0.00">
                  <c:v>5526.98</c:v>
                </c:pt>
                <c:pt idx="4672" formatCode="#,##0.00">
                  <c:v>5522.15</c:v>
                </c:pt>
                <c:pt idx="4673" formatCode="#,##0.00">
                  <c:v>5517.56</c:v>
                </c:pt>
                <c:pt idx="4674" formatCode="#,##0.00">
                  <c:v>5512.73</c:v>
                </c:pt>
                <c:pt idx="4675" formatCode="#,##0.00">
                  <c:v>5507.91</c:v>
                </c:pt>
                <c:pt idx="4676" formatCode="#,##0.00">
                  <c:v>5503.1</c:v>
                </c:pt>
                <c:pt idx="4677" formatCode="#,##0.00">
                  <c:v>5498.31</c:v>
                </c:pt>
                <c:pt idx="4678" formatCode="#,##0.00">
                  <c:v>5493.53</c:v>
                </c:pt>
                <c:pt idx="4679" formatCode="#,##0.00">
                  <c:v>5488.76</c:v>
                </c:pt>
                <c:pt idx="4680" formatCode="#,##0.00">
                  <c:v>5484</c:v>
                </c:pt>
                <c:pt idx="4681" formatCode="#,##0.00">
                  <c:v>5479.26</c:v>
                </c:pt>
                <c:pt idx="4682" formatCode="#,##0.00">
                  <c:v>5474.53</c:v>
                </c:pt>
                <c:pt idx="4683" formatCode="#,##0.00">
                  <c:v>5471.17</c:v>
                </c:pt>
                <c:pt idx="4684" formatCode="#,##0.00">
                  <c:v>5466.19</c:v>
                </c:pt>
                <c:pt idx="4685" formatCode="#,##0.00">
                  <c:v>5461.44</c:v>
                </c:pt>
                <c:pt idx="4686" formatCode="#,##0.00">
                  <c:v>5456.73</c:v>
                </c:pt>
                <c:pt idx="4687" formatCode="#,##0.00">
                  <c:v>5452.05</c:v>
                </c:pt>
                <c:pt idx="4688" formatCode="#,##0.00">
                  <c:v>5447.38</c:v>
                </c:pt>
                <c:pt idx="4689" formatCode="#,##0.00">
                  <c:v>5442.72</c:v>
                </c:pt>
                <c:pt idx="4690" formatCode="#,##0.00">
                  <c:v>5438.07</c:v>
                </c:pt>
                <c:pt idx="4691" formatCode="#,##0.00">
                  <c:v>5433.43</c:v>
                </c:pt>
                <c:pt idx="4692" formatCode="#,##0.00">
                  <c:v>5428.8</c:v>
                </c:pt>
                <c:pt idx="4693" formatCode="#,##0.00">
                  <c:v>5424.18</c:v>
                </c:pt>
                <c:pt idx="4694" formatCode="#,##0.00">
                  <c:v>5419.57</c:v>
                </c:pt>
                <c:pt idx="4695" formatCode="#,##0.00">
                  <c:v>5414.97</c:v>
                </c:pt>
                <c:pt idx="4696" formatCode="#,##0.00">
                  <c:v>5410.37</c:v>
                </c:pt>
                <c:pt idx="4697" formatCode="#,##0.00">
                  <c:v>5405.77</c:v>
                </c:pt>
                <c:pt idx="4698" formatCode="#,##0.00">
                  <c:v>5401.18</c:v>
                </c:pt>
                <c:pt idx="4699" formatCode="#,##0.00">
                  <c:v>5396.59</c:v>
                </c:pt>
                <c:pt idx="4700" formatCode="#,##0.00">
                  <c:v>5392</c:v>
                </c:pt>
                <c:pt idx="4701" formatCode="#,##0.00">
                  <c:v>5387.42</c:v>
                </c:pt>
                <c:pt idx="4702" formatCode="#,##0.00">
                  <c:v>5382.84</c:v>
                </c:pt>
                <c:pt idx="4703" formatCode="#,##0.00">
                  <c:v>5378.27</c:v>
                </c:pt>
                <c:pt idx="4704" formatCode="#,##0.00">
                  <c:v>5373.71</c:v>
                </c:pt>
                <c:pt idx="4705" formatCode="#,##0.00">
                  <c:v>5369.14</c:v>
                </c:pt>
                <c:pt idx="4706" formatCode="#,##0.00">
                  <c:v>5364.58</c:v>
                </c:pt>
                <c:pt idx="4707" formatCode="#,##0.00">
                  <c:v>5360.04</c:v>
                </c:pt>
                <c:pt idx="4708" formatCode="#,##0.00">
                  <c:v>5355.5</c:v>
                </c:pt>
                <c:pt idx="4709" formatCode="#,##0.00">
                  <c:v>5350.98</c:v>
                </c:pt>
                <c:pt idx="4710" formatCode="#,##0.00">
                  <c:v>5346.46</c:v>
                </c:pt>
                <c:pt idx="4711" formatCode="#,##0.00">
                  <c:v>5341.93</c:v>
                </c:pt>
                <c:pt idx="4712" formatCode="#,##0.00">
                  <c:v>5337.41</c:v>
                </c:pt>
                <c:pt idx="4713" formatCode="#,##0.00">
                  <c:v>5332.89</c:v>
                </c:pt>
                <c:pt idx="4714" formatCode="#,##0.00">
                  <c:v>5328.41</c:v>
                </c:pt>
                <c:pt idx="4715" formatCode="#,##0.00">
                  <c:v>5323.91</c:v>
                </c:pt>
                <c:pt idx="4716" formatCode="#,##0.00">
                  <c:v>5319.43</c:v>
                </c:pt>
                <c:pt idx="4717" formatCode="#,##0.00">
                  <c:v>5314.94</c:v>
                </c:pt>
                <c:pt idx="4718" formatCode="#,##0.00">
                  <c:v>5310.46</c:v>
                </c:pt>
                <c:pt idx="4719" formatCode="#,##0.00">
                  <c:v>5305.98</c:v>
                </c:pt>
                <c:pt idx="4720" formatCode="#,##0.00">
                  <c:v>5301.51</c:v>
                </c:pt>
                <c:pt idx="4721" formatCode="#,##0.00">
                  <c:v>5297.04</c:v>
                </c:pt>
                <c:pt idx="4722" formatCode="#,##0.00">
                  <c:v>5292.58</c:v>
                </c:pt>
                <c:pt idx="4723" formatCode="#,##0.00">
                  <c:v>5288.13</c:v>
                </c:pt>
                <c:pt idx="4724" formatCode="#,##0.00">
                  <c:v>5283.69</c:v>
                </c:pt>
                <c:pt idx="4725" formatCode="#,##0.00">
                  <c:v>5279.26</c:v>
                </c:pt>
                <c:pt idx="4726" formatCode="#,##0.00">
                  <c:v>5274.83</c:v>
                </c:pt>
                <c:pt idx="4727" formatCode="#,##0.00">
                  <c:v>5270.41</c:v>
                </c:pt>
                <c:pt idx="4728" formatCode="#,##0.00">
                  <c:v>5265.99</c:v>
                </c:pt>
                <c:pt idx="4729" formatCode="#,##0.00">
                  <c:v>5261.58</c:v>
                </c:pt>
                <c:pt idx="4730" formatCode="#,##0.00">
                  <c:v>5257.17</c:v>
                </c:pt>
                <c:pt idx="4731" formatCode="#,##0.00">
                  <c:v>5252.78</c:v>
                </c:pt>
                <c:pt idx="4732" formatCode="#,##0.00">
                  <c:v>5248.39</c:v>
                </c:pt>
                <c:pt idx="4733" formatCode="#,##0.00">
                  <c:v>5244.01</c:v>
                </c:pt>
                <c:pt idx="4734" formatCode="#,##0.00">
                  <c:v>5239.63</c:v>
                </c:pt>
                <c:pt idx="4735" formatCode="#,##0.00">
                  <c:v>5235.2700000000004</c:v>
                </c:pt>
                <c:pt idx="4736" formatCode="#,##0.00">
                  <c:v>5230.91</c:v>
                </c:pt>
                <c:pt idx="4737" formatCode="#,##0.00">
                  <c:v>5226.55</c:v>
                </c:pt>
                <c:pt idx="4738" formatCode="#,##0.00">
                  <c:v>5222.2</c:v>
                </c:pt>
                <c:pt idx="4739" formatCode="#,##0.00">
                  <c:v>5217.8599999999997</c:v>
                </c:pt>
                <c:pt idx="4740" formatCode="#,##0.00">
                  <c:v>5213.53</c:v>
                </c:pt>
                <c:pt idx="4741" formatCode="#,##0.00">
                  <c:v>5209.21</c:v>
                </c:pt>
                <c:pt idx="4742" formatCode="#,##0.00">
                  <c:v>5204.88</c:v>
                </c:pt>
                <c:pt idx="4743" formatCode="#,##0.00">
                  <c:v>5200.57</c:v>
                </c:pt>
                <c:pt idx="4744" formatCode="#,##0.00">
                  <c:v>5196.2700000000004</c:v>
                </c:pt>
                <c:pt idx="4745" formatCode="#,##0.00">
                  <c:v>5191.99</c:v>
                </c:pt>
                <c:pt idx="4746" formatCode="#,##0.00">
                  <c:v>5187.72</c:v>
                </c:pt>
                <c:pt idx="4747" formatCode="#,##0.00">
                  <c:v>5183.46</c:v>
                </c:pt>
                <c:pt idx="4748" formatCode="#,##0.00">
                  <c:v>5179.22</c:v>
                </c:pt>
                <c:pt idx="4749" formatCode="#,##0.00">
                  <c:v>5175.04</c:v>
                </c:pt>
                <c:pt idx="4750" formatCode="#,##0.00">
                  <c:v>5170.8</c:v>
                </c:pt>
                <c:pt idx="4751" formatCode="#,##0.00">
                  <c:v>5166.57</c:v>
                </c:pt>
                <c:pt idx="4752" formatCode="#,##0.00">
                  <c:v>5162.3500000000004</c:v>
                </c:pt>
                <c:pt idx="4753" formatCode="#,##0.00">
                  <c:v>5158.1499999999996</c:v>
                </c:pt>
                <c:pt idx="4754" formatCode="#,##0.00">
                  <c:v>5153.95</c:v>
                </c:pt>
                <c:pt idx="4755" formatCode="#,##0.00">
                  <c:v>5149.78</c:v>
                </c:pt>
                <c:pt idx="4756" formatCode="#,##0.00">
                  <c:v>5145.6000000000004</c:v>
                </c:pt>
                <c:pt idx="4757" formatCode="#,##0.00">
                  <c:v>5141.46</c:v>
                </c:pt>
                <c:pt idx="4758" formatCode="#,##0.00">
                  <c:v>5137.32</c:v>
                </c:pt>
                <c:pt idx="4759" formatCode="#,##0.00">
                  <c:v>5133.1899999999996</c:v>
                </c:pt>
                <c:pt idx="4760" formatCode="#,##0.00">
                  <c:v>5129.08</c:v>
                </c:pt>
                <c:pt idx="4761" formatCode="#,##0.00">
                  <c:v>5124.9799999999996</c:v>
                </c:pt>
                <c:pt idx="4762" formatCode="#,##0.00">
                  <c:v>5120.8999999999996</c:v>
                </c:pt>
                <c:pt idx="4763" formatCode="#,##0.00">
                  <c:v>5116.83</c:v>
                </c:pt>
                <c:pt idx="4764" formatCode="#,##0.00">
                  <c:v>5112.7700000000004</c:v>
                </c:pt>
                <c:pt idx="4765" formatCode="#,##0.00">
                  <c:v>5108.72</c:v>
                </c:pt>
                <c:pt idx="4766" formatCode="#,##0.00">
                  <c:v>5104.68</c:v>
                </c:pt>
                <c:pt idx="4767" formatCode="#,##0.00">
                  <c:v>5100.6499999999996</c:v>
                </c:pt>
                <c:pt idx="4768" formatCode="#,##0.00">
                  <c:v>5096.63</c:v>
                </c:pt>
                <c:pt idx="4769" formatCode="#,##0.00">
                  <c:v>5092.62</c:v>
                </c:pt>
                <c:pt idx="4770" formatCode="#,##0.00">
                  <c:v>5088.63</c:v>
                </c:pt>
                <c:pt idx="4771" formatCode="#,##0.00">
                  <c:v>5084.66</c:v>
                </c:pt>
                <c:pt idx="4772" formatCode="#,##0.00">
                  <c:v>5080.68</c:v>
                </c:pt>
                <c:pt idx="4773" formatCode="#,##0.00">
                  <c:v>5076.71</c:v>
                </c:pt>
                <c:pt idx="4774" formatCode="#,##0.00">
                  <c:v>5072.75</c:v>
                </c:pt>
                <c:pt idx="4775" formatCode="#,##0.00">
                  <c:v>5068.8</c:v>
                </c:pt>
                <c:pt idx="4776" formatCode="#,##0.00">
                  <c:v>5064.8500000000004</c:v>
                </c:pt>
                <c:pt idx="4777" formatCode="#,##0.00">
                  <c:v>5060.91</c:v>
                </c:pt>
                <c:pt idx="4778" formatCode="#,##0.00">
                  <c:v>5056.99</c:v>
                </c:pt>
                <c:pt idx="4779" formatCode="#,##0.00">
                  <c:v>5053.08</c:v>
                </c:pt>
                <c:pt idx="4780" formatCode="#,##0.00">
                  <c:v>5049.1899999999996</c:v>
                </c:pt>
                <c:pt idx="4781" formatCode="#,##0.00">
                  <c:v>5045.3</c:v>
                </c:pt>
                <c:pt idx="4782" formatCode="#,##0.00">
                  <c:v>5041.42</c:v>
                </c:pt>
                <c:pt idx="4783" formatCode="#,##0.00">
                  <c:v>5037.53</c:v>
                </c:pt>
                <c:pt idx="4784" formatCode="#,##0.00">
                  <c:v>5033.6400000000003</c:v>
                </c:pt>
                <c:pt idx="4785" formatCode="#,##0.00">
                  <c:v>5029.79</c:v>
                </c:pt>
                <c:pt idx="4786" formatCode="#,##0.00">
                  <c:v>5025.92</c:v>
                </c:pt>
                <c:pt idx="4787" formatCode="#,##0.00">
                  <c:v>5022.0600000000004</c:v>
                </c:pt>
                <c:pt idx="4788" formatCode="#,##0.00">
                  <c:v>5018.21</c:v>
                </c:pt>
                <c:pt idx="4789" formatCode="#,##0.00">
                  <c:v>5014.43</c:v>
                </c:pt>
                <c:pt idx="4790" formatCode="#,##0.00">
                  <c:v>5010.62</c:v>
                </c:pt>
                <c:pt idx="4791" formatCode="#,##0.00">
                  <c:v>5006.8100000000004</c:v>
                </c:pt>
                <c:pt idx="4792" formatCode="#,##0.00">
                  <c:v>5002.99</c:v>
                </c:pt>
                <c:pt idx="4793" formatCode="#,##0.00">
                  <c:v>4999.18</c:v>
                </c:pt>
                <c:pt idx="4794" formatCode="#,##0.00">
                  <c:v>4995.37</c:v>
                </c:pt>
                <c:pt idx="4795" formatCode="#,##0.00">
                  <c:v>4991.59</c:v>
                </c:pt>
                <c:pt idx="4796" formatCode="#,##0.00">
                  <c:v>4987.78</c:v>
                </c:pt>
                <c:pt idx="4797" formatCode="#,##0.00">
                  <c:v>4983.9799999999996</c:v>
                </c:pt>
                <c:pt idx="4798" formatCode="#,##0.00">
                  <c:v>4980.18</c:v>
                </c:pt>
                <c:pt idx="4799" formatCode="#,##0.00">
                  <c:v>4976.3999999999996</c:v>
                </c:pt>
                <c:pt idx="4800" formatCode="#,##0.00">
                  <c:v>4972.62</c:v>
                </c:pt>
                <c:pt idx="4801" formatCode="#,##0.00">
                  <c:v>4968.84</c:v>
                </c:pt>
                <c:pt idx="4802" formatCode="#,##0.00">
                  <c:v>4965.0600000000004</c:v>
                </c:pt>
                <c:pt idx="4803" formatCode="#,##0.00">
                  <c:v>4961.3</c:v>
                </c:pt>
                <c:pt idx="4804" formatCode="#,##0.00">
                  <c:v>4957.54</c:v>
                </c:pt>
                <c:pt idx="4805" formatCode="#,##0.00">
                  <c:v>4953.79</c:v>
                </c:pt>
                <c:pt idx="4806" formatCode="#,##0.00">
                  <c:v>4950.04</c:v>
                </c:pt>
                <c:pt idx="4807" formatCode="#,##0.00">
                  <c:v>4946.3100000000004</c:v>
                </c:pt>
                <c:pt idx="4808" formatCode="#,##0.00">
                  <c:v>4942.58</c:v>
                </c:pt>
                <c:pt idx="4809" formatCode="#,##0.00">
                  <c:v>4939.47</c:v>
                </c:pt>
                <c:pt idx="4810" formatCode="#,##0.00">
                  <c:v>4935.3900000000003</c:v>
                </c:pt>
                <c:pt idx="4811" formatCode="#,##0.00">
                  <c:v>4931.71</c:v>
                </c:pt>
                <c:pt idx="4812" formatCode="#,##0.00">
                  <c:v>4927.99</c:v>
                </c:pt>
                <c:pt idx="4813" formatCode="#,##0.00">
                  <c:v>4924.26</c:v>
                </c:pt>
                <c:pt idx="4814" formatCode="#,##0.00">
                  <c:v>4920.54</c:v>
                </c:pt>
                <c:pt idx="4815" formatCode="#,##0.00">
                  <c:v>4916.8500000000004</c:v>
                </c:pt>
                <c:pt idx="4816" formatCode="#,##0.00">
                  <c:v>4913.18</c:v>
                </c:pt>
                <c:pt idx="4817" formatCode="#,##0.00">
                  <c:v>4909.54</c:v>
                </c:pt>
                <c:pt idx="4818" formatCode="#,##0.00">
                  <c:v>4905.92</c:v>
                </c:pt>
                <c:pt idx="4819" formatCode="#,##0.00">
                  <c:v>4902.34</c:v>
                </c:pt>
                <c:pt idx="4820" formatCode="#,##0.00">
                  <c:v>4898.78</c:v>
                </c:pt>
                <c:pt idx="4821" formatCode="#,##0.00">
                  <c:v>4895.2299999999996</c:v>
                </c:pt>
                <c:pt idx="4822" formatCode="#,##0.00">
                  <c:v>4891.68</c:v>
                </c:pt>
                <c:pt idx="4823" formatCode="#,##0.00">
                  <c:v>4888.12</c:v>
                </c:pt>
                <c:pt idx="4824" formatCode="#,##0.00">
                  <c:v>4884.57</c:v>
                </c:pt>
                <c:pt idx="4825" formatCode="#,##0.00">
                  <c:v>4881.01</c:v>
                </c:pt>
                <c:pt idx="4826" formatCode="#,##0.00">
                  <c:v>4877.45</c:v>
                </c:pt>
                <c:pt idx="4827" formatCode="#,##0.00">
                  <c:v>4873.88</c:v>
                </c:pt>
                <c:pt idx="4828" formatCode="#,##0.00">
                  <c:v>4870.3100000000004</c:v>
                </c:pt>
                <c:pt idx="4829" formatCode="#,##0.00">
                  <c:v>4866.74</c:v>
                </c:pt>
                <c:pt idx="4830" formatCode="#,##0.00">
                  <c:v>4863.17</c:v>
                </c:pt>
                <c:pt idx="4831" formatCode="#,##0.00">
                  <c:v>4859.6099999999997</c:v>
                </c:pt>
                <c:pt idx="4832" formatCode="#,##0.00">
                  <c:v>4856.05</c:v>
                </c:pt>
                <c:pt idx="4833" formatCode="#,##0.00">
                  <c:v>4852.49</c:v>
                </c:pt>
                <c:pt idx="4834" formatCode="#,##0.00">
                  <c:v>4848.93</c:v>
                </c:pt>
                <c:pt idx="4835" formatCode="#,##0.00">
                  <c:v>4845.37</c:v>
                </c:pt>
                <c:pt idx="4836" formatCode="#,##0.00">
                  <c:v>4841.8100000000004</c:v>
                </c:pt>
                <c:pt idx="4837" formatCode="#,##0.00">
                  <c:v>4838.24</c:v>
                </c:pt>
                <c:pt idx="4838" formatCode="#,##0.00">
                  <c:v>4834.68</c:v>
                </c:pt>
                <c:pt idx="4839" formatCode="#,##0.00">
                  <c:v>4831.12</c:v>
                </c:pt>
                <c:pt idx="4840" formatCode="#,##0.00">
                  <c:v>4827.55</c:v>
                </c:pt>
                <c:pt idx="4841" formatCode="#,##0.00">
                  <c:v>4823.9799999999996</c:v>
                </c:pt>
                <c:pt idx="4842" formatCode="#,##0.00">
                  <c:v>4820.42</c:v>
                </c:pt>
                <c:pt idx="4843" formatCode="#,##0.00">
                  <c:v>4816.84</c:v>
                </c:pt>
                <c:pt idx="4844" formatCode="#,##0.00">
                  <c:v>4813.29</c:v>
                </c:pt>
                <c:pt idx="4845" formatCode="#,##0.00">
                  <c:v>4809.7299999999996</c:v>
                </c:pt>
                <c:pt idx="4846" formatCode="#,##0.00">
                  <c:v>4806.17</c:v>
                </c:pt>
                <c:pt idx="4847" formatCode="#,##0.00">
                  <c:v>4802.6400000000003</c:v>
                </c:pt>
                <c:pt idx="4848" formatCode="#,##0.00">
                  <c:v>4799.13</c:v>
                </c:pt>
                <c:pt idx="4849" formatCode="#,##0.00">
                  <c:v>4795.6000000000004</c:v>
                </c:pt>
                <c:pt idx="4850" formatCode="#,##0.00">
                  <c:v>4792.05</c:v>
                </c:pt>
                <c:pt idx="4851" formatCode="#,##0.00">
                  <c:v>4788.5</c:v>
                </c:pt>
                <c:pt idx="4852" formatCode="#,##0.00">
                  <c:v>4784.95</c:v>
                </c:pt>
                <c:pt idx="4853" formatCode="#,##0.00">
                  <c:v>4781.3999999999996</c:v>
                </c:pt>
                <c:pt idx="4854" formatCode="#,##0.00">
                  <c:v>4777.8599999999997</c:v>
                </c:pt>
                <c:pt idx="4855" formatCode="#,##0.00">
                  <c:v>4774.3100000000004</c:v>
                </c:pt>
                <c:pt idx="4856" formatCode="#,##0.00">
                  <c:v>4770.7700000000004</c:v>
                </c:pt>
                <c:pt idx="4857" formatCode="#,##0.00">
                  <c:v>4767.2299999999996</c:v>
                </c:pt>
                <c:pt idx="4858" formatCode="#,##0.00">
                  <c:v>4763.7</c:v>
                </c:pt>
                <c:pt idx="4859" formatCode="#,##0.00">
                  <c:v>4760.1899999999996</c:v>
                </c:pt>
                <c:pt idx="4860" formatCode="#,##0.00">
                  <c:v>4756.68</c:v>
                </c:pt>
                <c:pt idx="4861" formatCode="#,##0.00">
                  <c:v>4753.1899999999996</c:v>
                </c:pt>
                <c:pt idx="4862" formatCode="#,##0.00">
                  <c:v>4749.6899999999996</c:v>
                </c:pt>
                <c:pt idx="4863" formatCode="#,##0.00">
                  <c:v>4746.1899999999996</c:v>
                </c:pt>
                <c:pt idx="4864" formatCode="#,##0.00">
                  <c:v>4742.6899999999996</c:v>
                </c:pt>
                <c:pt idx="4865" formatCode="#,##0.00">
                  <c:v>4739.1899999999996</c:v>
                </c:pt>
                <c:pt idx="4866" formatCode="#,##0.00">
                  <c:v>4735.6899999999996</c:v>
                </c:pt>
                <c:pt idx="4867" formatCode="#,##0.00">
                  <c:v>4732.2</c:v>
                </c:pt>
                <c:pt idx="4868" formatCode="#,##0.00">
                  <c:v>4728.71</c:v>
                </c:pt>
                <c:pt idx="4869" formatCode="#,##0.00">
                  <c:v>4725.22</c:v>
                </c:pt>
                <c:pt idx="4870" formatCode="#,##0.00">
                  <c:v>4721.7299999999996</c:v>
                </c:pt>
                <c:pt idx="4871" formatCode="#,##0.00">
                  <c:v>4718.24</c:v>
                </c:pt>
                <c:pt idx="4872" formatCode="#,##0.00">
                  <c:v>4714.76</c:v>
                </c:pt>
                <c:pt idx="4873" formatCode="#,##0.00">
                  <c:v>4711.29</c:v>
                </c:pt>
                <c:pt idx="4874" formatCode="#,##0.00">
                  <c:v>4707.82</c:v>
                </c:pt>
                <c:pt idx="4875" formatCode="#,##0.00">
                  <c:v>4704.3500000000004</c:v>
                </c:pt>
                <c:pt idx="4876" formatCode="#,##0.00">
                  <c:v>4700.88</c:v>
                </c:pt>
                <c:pt idx="4877" formatCode="#,##0.00">
                  <c:v>4697.41</c:v>
                </c:pt>
                <c:pt idx="4878" formatCode="#,##0.00">
                  <c:v>4693.9399999999996</c:v>
                </c:pt>
                <c:pt idx="4879" formatCode="#,##0.00">
                  <c:v>4690.49</c:v>
                </c:pt>
                <c:pt idx="4880" formatCode="#,##0.00">
                  <c:v>4687.04</c:v>
                </c:pt>
                <c:pt idx="4881" formatCode="#,##0.00">
                  <c:v>4683.6000000000004</c:v>
                </c:pt>
                <c:pt idx="4882" formatCode="#,##0.00">
                  <c:v>4680.1499999999996</c:v>
                </c:pt>
                <c:pt idx="4883" formatCode="#,##0.00">
                  <c:v>4676.71</c:v>
                </c:pt>
                <c:pt idx="4884" formatCode="#,##0.00">
                  <c:v>4673.28</c:v>
                </c:pt>
                <c:pt idx="4885" formatCode="#,##0.00">
                  <c:v>4669.8500000000004</c:v>
                </c:pt>
                <c:pt idx="4886" formatCode="#,##0.00">
                  <c:v>4666.76</c:v>
                </c:pt>
                <c:pt idx="4887" formatCode="#,##0.00">
                  <c:v>4663.83</c:v>
                </c:pt>
                <c:pt idx="4888" formatCode="#,##0.00">
                  <c:v>4660.5200000000004</c:v>
                </c:pt>
                <c:pt idx="4889" formatCode="#,##0.00">
                  <c:v>4657.13</c:v>
                </c:pt>
                <c:pt idx="4890" formatCode="#,##0.00">
                  <c:v>4653.6899999999996</c:v>
                </c:pt>
                <c:pt idx="4891" formatCode="#,##0.00">
                  <c:v>4650.25</c:v>
                </c:pt>
                <c:pt idx="4892" formatCode="#,##0.00">
                  <c:v>4646.78</c:v>
                </c:pt>
                <c:pt idx="4893" formatCode="#,##0.00">
                  <c:v>4643.37</c:v>
                </c:pt>
                <c:pt idx="4894" formatCode="#,##0.00">
                  <c:v>4640.78</c:v>
                </c:pt>
                <c:pt idx="4895" formatCode="#,##0.00">
                  <c:v>4637.7299999999996</c:v>
                </c:pt>
                <c:pt idx="4896" formatCode="#,##0.00">
                  <c:v>4634.3500000000004</c:v>
                </c:pt>
                <c:pt idx="4897" formatCode="#,##0.00">
                  <c:v>4630.83</c:v>
                </c:pt>
                <c:pt idx="4898" formatCode="#,##0.00">
                  <c:v>4628.32</c:v>
                </c:pt>
                <c:pt idx="4899" formatCode="#,##0.00">
                  <c:v>4625.07</c:v>
                </c:pt>
                <c:pt idx="4900" formatCode="#,##0.00">
                  <c:v>4621.62</c:v>
                </c:pt>
                <c:pt idx="4901" formatCode="#,##0.00">
                  <c:v>4618.12</c:v>
                </c:pt>
                <c:pt idx="4902" formatCode="#,##0.00">
                  <c:v>4614.63</c:v>
                </c:pt>
                <c:pt idx="4903" formatCode="#,##0.00">
                  <c:v>4611.16</c:v>
                </c:pt>
                <c:pt idx="4904" formatCode="#,##0.00">
                  <c:v>4607.71</c:v>
                </c:pt>
                <c:pt idx="4905" formatCode="#,##0.00">
                  <c:v>4604.28</c:v>
                </c:pt>
                <c:pt idx="4906" formatCode="#,##0.00">
                  <c:v>4600.8599999999997</c:v>
                </c:pt>
                <c:pt idx="4907" formatCode="#,##0.00">
                  <c:v>4597.47</c:v>
                </c:pt>
                <c:pt idx="4908" formatCode="#,##0.00">
                  <c:v>4594.1099999999997</c:v>
                </c:pt>
                <c:pt idx="4909" formatCode="#,##0.00">
                  <c:v>4590.75</c:v>
                </c:pt>
                <c:pt idx="4910" formatCode="#,##0.00">
                  <c:v>4587.3900000000003</c:v>
                </c:pt>
                <c:pt idx="4911" formatCode="#,##0.00">
                  <c:v>4584.0200000000004</c:v>
                </c:pt>
                <c:pt idx="4912" formatCode="#,##0.00">
                  <c:v>4580.6899999999996</c:v>
                </c:pt>
                <c:pt idx="4913" formatCode="#,##0.00">
                  <c:v>4577.41</c:v>
                </c:pt>
                <c:pt idx="4914" formatCode="#,##0.00">
                  <c:v>4574.09</c:v>
                </c:pt>
                <c:pt idx="4915" formatCode="#,##0.00">
                  <c:v>4570.75</c:v>
                </c:pt>
                <c:pt idx="4916" formatCode="#,##0.00">
                  <c:v>4567.41</c:v>
                </c:pt>
                <c:pt idx="4917" formatCode="#,##0.00">
                  <c:v>4564.08</c:v>
                </c:pt>
                <c:pt idx="4918" formatCode="#,##0.00">
                  <c:v>4560.8</c:v>
                </c:pt>
                <c:pt idx="4919" formatCode="#,##0.00">
                  <c:v>4557.53</c:v>
                </c:pt>
                <c:pt idx="4920" formatCode="#,##0.00">
                  <c:v>4554.24</c:v>
                </c:pt>
                <c:pt idx="4921" formatCode="#,##0.00">
                  <c:v>4550.95</c:v>
                </c:pt>
                <c:pt idx="4922" formatCode="#,##0.00">
                  <c:v>4547.67</c:v>
                </c:pt>
                <c:pt idx="4923" formatCode="#,##0.00">
                  <c:v>4544.38</c:v>
                </c:pt>
                <c:pt idx="4924" formatCode="#,##0.00">
                  <c:v>4541.09</c:v>
                </c:pt>
                <c:pt idx="4925" formatCode="#,##0.00">
                  <c:v>4537.8</c:v>
                </c:pt>
                <c:pt idx="4926" formatCode="#,##0.00">
                  <c:v>4534.51</c:v>
                </c:pt>
                <c:pt idx="4927" formatCode="#,##0.00">
                  <c:v>4531.2299999999996</c:v>
                </c:pt>
                <c:pt idx="4928" formatCode="#,##0.00">
                  <c:v>4527.96</c:v>
                </c:pt>
                <c:pt idx="4929" formatCode="#,##0.00">
                  <c:v>4524.6899999999996</c:v>
                </c:pt>
                <c:pt idx="4930" formatCode="#,##0.00">
                  <c:v>4521.43</c:v>
                </c:pt>
                <c:pt idx="4931" formatCode="#,##0.00">
                  <c:v>4518.18</c:v>
                </c:pt>
                <c:pt idx="4932" formatCode="#,##0.00">
                  <c:v>4514.9399999999996</c:v>
                </c:pt>
                <c:pt idx="4933" formatCode="#,##0.00">
                  <c:v>4511.5</c:v>
                </c:pt>
                <c:pt idx="4934" formatCode="#,##0.00">
                  <c:v>4508.22</c:v>
                </c:pt>
                <c:pt idx="4935" formatCode="#,##0.00">
                  <c:v>4505.2</c:v>
                </c:pt>
                <c:pt idx="4936" formatCode="#,##0.00">
                  <c:v>4501.7299999999996</c:v>
                </c:pt>
                <c:pt idx="4937" formatCode="#,##0.00">
                  <c:v>4499.22</c:v>
                </c:pt>
                <c:pt idx="4938" formatCode="#,##0.00">
                  <c:v>4495.9399999999996</c:v>
                </c:pt>
                <c:pt idx="4939" formatCode="#,##0.00">
                  <c:v>4492.6899999999996</c:v>
                </c:pt>
                <c:pt idx="4940" formatCode="#,##0.00">
                  <c:v>4489.45</c:v>
                </c:pt>
                <c:pt idx="4941" formatCode="#,##0.00">
                  <c:v>4486.2</c:v>
                </c:pt>
                <c:pt idx="4942" formatCode="#,##0.00">
                  <c:v>4482.95</c:v>
                </c:pt>
                <c:pt idx="4943" formatCode="#,##0.00">
                  <c:v>4479.71</c:v>
                </c:pt>
                <c:pt idx="4944" formatCode="#,##0.00">
                  <c:v>4476.4799999999996</c:v>
                </c:pt>
                <c:pt idx="4945" formatCode="#,##0.00">
                  <c:v>4473.25</c:v>
                </c:pt>
                <c:pt idx="4946" formatCode="#,##0.00">
                  <c:v>4470.0200000000004</c:v>
                </c:pt>
                <c:pt idx="4947" formatCode="#,##0.00">
                  <c:v>4466.8</c:v>
                </c:pt>
                <c:pt idx="4948" formatCode="#,##0.00">
                  <c:v>4463.59</c:v>
                </c:pt>
                <c:pt idx="4949" formatCode="#,##0.00">
                  <c:v>4460.37</c:v>
                </c:pt>
                <c:pt idx="4950" formatCode="#,##0.00">
                  <c:v>4457.16</c:v>
                </c:pt>
                <c:pt idx="4951" formatCode="#,##0.00">
                  <c:v>4453.9399999999996</c:v>
                </c:pt>
                <c:pt idx="4952" formatCode="#,##0.00">
                  <c:v>4450.74</c:v>
                </c:pt>
                <c:pt idx="4953" formatCode="#,##0.00">
                  <c:v>4447.54</c:v>
                </c:pt>
                <c:pt idx="4954" formatCode="#,##0.00">
                  <c:v>4444.3500000000004</c:v>
                </c:pt>
                <c:pt idx="4955" formatCode="#,##0.00">
                  <c:v>4441.16</c:v>
                </c:pt>
                <c:pt idx="4956" formatCode="#,##0.00">
                  <c:v>4437.9799999999996</c:v>
                </c:pt>
                <c:pt idx="4957" formatCode="#,##0.00">
                  <c:v>4434.8</c:v>
                </c:pt>
                <c:pt idx="4958" formatCode="#,##0.00">
                  <c:v>4431.63</c:v>
                </c:pt>
                <c:pt idx="4959" formatCode="#,##0.00">
                  <c:v>4428.45</c:v>
                </c:pt>
                <c:pt idx="4960" formatCode="#,##0.00">
                  <c:v>4425.2700000000004</c:v>
                </c:pt>
                <c:pt idx="4961" formatCode="#,##0.00">
                  <c:v>4421.88</c:v>
                </c:pt>
                <c:pt idx="4962" formatCode="#,##0.00">
                  <c:v>4418.84</c:v>
                </c:pt>
                <c:pt idx="4963" formatCode="#,##0.00">
                  <c:v>4415.75</c:v>
                </c:pt>
                <c:pt idx="4964" formatCode="#,##0.00">
                  <c:v>4412.6000000000004</c:v>
                </c:pt>
                <c:pt idx="4965" formatCode="#,##0.00">
                  <c:v>4409.46</c:v>
                </c:pt>
                <c:pt idx="4966" formatCode="#,##0.00">
                  <c:v>4406.34</c:v>
                </c:pt>
                <c:pt idx="4967" formatCode="#,##0.00">
                  <c:v>4403.2299999999996</c:v>
                </c:pt>
                <c:pt idx="4968" formatCode="#,##0.00">
                  <c:v>4400.1400000000003</c:v>
                </c:pt>
                <c:pt idx="4969" formatCode="#,##0.00">
                  <c:v>4397.0600000000004</c:v>
                </c:pt>
                <c:pt idx="4970" formatCode="#,##0.00">
                  <c:v>4393.9799999999996</c:v>
                </c:pt>
                <c:pt idx="4971" formatCode="#,##0.00">
                  <c:v>4390.8999999999996</c:v>
                </c:pt>
                <c:pt idx="4972" formatCode="#,##0.00">
                  <c:v>4387.82</c:v>
                </c:pt>
                <c:pt idx="4973" formatCode="#,##0.00">
                  <c:v>4384.7</c:v>
                </c:pt>
                <c:pt idx="4974" formatCode="#,##0.00">
                  <c:v>4381.59</c:v>
                </c:pt>
                <c:pt idx="4975" formatCode="#,##0.00">
                  <c:v>4378.51</c:v>
                </c:pt>
                <c:pt idx="4976" formatCode="#,##0.00">
                  <c:v>4375.4399999999996</c:v>
                </c:pt>
                <c:pt idx="4977" formatCode="#,##0.00">
                  <c:v>4372.63</c:v>
                </c:pt>
                <c:pt idx="4978" formatCode="#,##0.00">
                  <c:v>4369.51</c:v>
                </c:pt>
                <c:pt idx="4979" formatCode="#,##0.00">
                  <c:v>4366.4399999999996</c:v>
                </c:pt>
                <c:pt idx="4980" formatCode="#,##0.00">
                  <c:v>4363.38</c:v>
                </c:pt>
                <c:pt idx="4981" formatCode="#,##0.00">
                  <c:v>4360.32</c:v>
                </c:pt>
                <c:pt idx="4982" formatCode="#,##0.00">
                  <c:v>4357.24</c:v>
                </c:pt>
                <c:pt idx="4983" formatCode="#,##0.00">
                  <c:v>4354.17</c:v>
                </c:pt>
                <c:pt idx="4984" formatCode="#,##0.00">
                  <c:v>4351.1000000000004</c:v>
                </c:pt>
                <c:pt idx="4985" formatCode="#,##0.00">
                  <c:v>4348.04</c:v>
                </c:pt>
                <c:pt idx="4986" formatCode="#,##0.00">
                  <c:v>4344.99</c:v>
                </c:pt>
                <c:pt idx="4987" formatCode="#,##0.00">
                  <c:v>4341.93</c:v>
                </c:pt>
                <c:pt idx="4988" formatCode="#,##0.00">
                  <c:v>4338.87</c:v>
                </c:pt>
                <c:pt idx="4989" formatCode="#,##0.00">
                  <c:v>4335.82</c:v>
                </c:pt>
                <c:pt idx="4990" formatCode="#,##0.00">
                  <c:v>4332.7700000000004</c:v>
                </c:pt>
                <c:pt idx="4991" formatCode="#,##0.00">
                  <c:v>4329.72</c:v>
                </c:pt>
                <c:pt idx="4992" formatCode="#,##0.00">
                  <c:v>4326.67</c:v>
                </c:pt>
                <c:pt idx="4993" formatCode="#,##0.00">
                  <c:v>4323.62</c:v>
                </c:pt>
                <c:pt idx="4994" formatCode="#,##0.00">
                  <c:v>4320.57</c:v>
                </c:pt>
                <c:pt idx="4995" formatCode="#,##0.00">
                  <c:v>4317.53</c:v>
                </c:pt>
                <c:pt idx="4996" formatCode="#,##0.00">
                  <c:v>4314.4799999999996</c:v>
                </c:pt>
                <c:pt idx="4997" formatCode="#,##0.00">
                  <c:v>4311.45</c:v>
                </c:pt>
                <c:pt idx="4998" formatCode="#,##0.00">
                  <c:v>4308.43</c:v>
                </c:pt>
                <c:pt idx="4999" formatCode="#,##0.00">
                  <c:v>4305.3900000000003</c:v>
                </c:pt>
                <c:pt idx="5000" formatCode="#,##0.00">
                  <c:v>4302.3500000000004</c:v>
                </c:pt>
                <c:pt idx="5001" formatCode="#,##0.00">
                  <c:v>4299.3100000000004</c:v>
                </c:pt>
                <c:pt idx="5002" formatCode="#,##0.00">
                  <c:v>4296.2700000000004</c:v>
                </c:pt>
                <c:pt idx="5003" formatCode="#,##0.00">
                  <c:v>4293.24</c:v>
                </c:pt>
                <c:pt idx="5004" formatCode="#,##0.00">
                  <c:v>4290.21</c:v>
                </c:pt>
                <c:pt idx="5005" formatCode="#,##0.00">
                  <c:v>4287.1899999999996</c:v>
                </c:pt>
                <c:pt idx="5006" formatCode="#,##0.00">
                  <c:v>4284.16</c:v>
                </c:pt>
                <c:pt idx="5007" formatCode="#,##0.00">
                  <c:v>4281.1400000000003</c:v>
                </c:pt>
                <c:pt idx="5008" formatCode="#,##0.00">
                  <c:v>4278.12</c:v>
                </c:pt>
                <c:pt idx="5009" formatCode="#,##0.00">
                  <c:v>4275.1000000000004</c:v>
                </c:pt>
                <c:pt idx="5010" formatCode="#,##0.00">
                  <c:v>4272.08</c:v>
                </c:pt>
                <c:pt idx="5011" formatCode="#,##0.00">
                  <c:v>4269.09</c:v>
                </c:pt>
                <c:pt idx="5012" formatCode="#,##0.00">
                  <c:v>4266.1000000000004</c:v>
                </c:pt>
                <c:pt idx="5013" formatCode="#,##0.00">
                  <c:v>4263.1099999999997</c:v>
                </c:pt>
                <c:pt idx="5014" formatCode="#,##0.00">
                  <c:v>4260.1099999999997</c:v>
                </c:pt>
                <c:pt idx="5015" formatCode="#,##0.00">
                  <c:v>4257.1099999999997</c:v>
                </c:pt>
                <c:pt idx="5016" formatCode="#,##0.00">
                  <c:v>4254.1099999999997</c:v>
                </c:pt>
                <c:pt idx="5017" formatCode="#,##0.00">
                  <c:v>4251.1099999999997</c:v>
                </c:pt>
                <c:pt idx="5018" formatCode="#,##0.00">
                  <c:v>4248.12</c:v>
                </c:pt>
                <c:pt idx="5019" formatCode="#,##0.00">
                  <c:v>4245.13</c:v>
                </c:pt>
                <c:pt idx="5020" formatCode="#,##0.00">
                  <c:v>4242.1400000000003</c:v>
                </c:pt>
                <c:pt idx="5021" formatCode="#,##0.00">
                  <c:v>4239.1499999999996</c:v>
                </c:pt>
                <c:pt idx="5022" formatCode="#,##0.00">
                  <c:v>4236.17</c:v>
                </c:pt>
                <c:pt idx="5023" formatCode="#,##0.00">
                  <c:v>4233.18</c:v>
                </c:pt>
                <c:pt idx="5024" formatCode="#,##0.00">
                  <c:v>4230.2</c:v>
                </c:pt>
                <c:pt idx="5025" formatCode="#,##0.00">
                  <c:v>4227.2299999999996</c:v>
                </c:pt>
                <c:pt idx="5026" formatCode="#,##0.00">
                  <c:v>4224.2700000000004</c:v>
                </c:pt>
                <c:pt idx="5027" formatCode="#,##0.00">
                  <c:v>4221.3100000000004</c:v>
                </c:pt>
                <c:pt idx="5028" formatCode="#,##0.00">
                  <c:v>4218.3599999999997</c:v>
                </c:pt>
                <c:pt idx="5029" formatCode="#,##0.00">
                  <c:v>4215.3999999999996</c:v>
                </c:pt>
                <c:pt idx="5030" formatCode="#,##0.00">
                  <c:v>4212.45</c:v>
                </c:pt>
                <c:pt idx="5031" formatCode="#,##0.00">
                  <c:v>4209.49</c:v>
                </c:pt>
                <c:pt idx="5032" formatCode="#,##0.00">
                  <c:v>4206.54</c:v>
                </c:pt>
                <c:pt idx="5033" formatCode="#,##0.00">
                  <c:v>4203.59</c:v>
                </c:pt>
                <c:pt idx="5034" formatCode="#,##0.00">
                  <c:v>4200.6499999999996</c:v>
                </c:pt>
                <c:pt idx="5035" formatCode="#,##0.00">
                  <c:v>4197.7</c:v>
                </c:pt>
                <c:pt idx="5036" formatCode="#,##0.00">
                  <c:v>4194.76</c:v>
                </c:pt>
                <c:pt idx="5037" formatCode="#,##0.00">
                  <c:v>4191.82</c:v>
                </c:pt>
                <c:pt idx="5038" formatCode="#,##0.00">
                  <c:v>4188.88</c:v>
                </c:pt>
                <c:pt idx="5039" formatCode="#,##0.00">
                  <c:v>4185.95</c:v>
                </c:pt>
                <c:pt idx="5040" formatCode="#,##0.00">
                  <c:v>4183.01</c:v>
                </c:pt>
                <c:pt idx="5041" formatCode="#,##0.00">
                  <c:v>4180.08</c:v>
                </c:pt>
                <c:pt idx="5042" formatCode="#,##0.00">
                  <c:v>4177.16</c:v>
                </c:pt>
                <c:pt idx="5043" formatCode="#,##0.00">
                  <c:v>4174.24</c:v>
                </c:pt>
                <c:pt idx="5044" formatCode="#,##0.00">
                  <c:v>4171.32</c:v>
                </c:pt>
                <c:pt idx="5045" formatCode="#,##0.00">
                  <c:v>4168.41</c:v>
                </c:pt>
                <c:pt idx="5046" formatCode="#,##0.00">
                  <c:v>4165.49</c:v>
                </c:pt>
                <c:pt idx="5047" formatCode="#,##0.00">
                  <c:v>4162.58</c:v>
                </c:pt>
                <c:pt idx="5048" formatCode="#,##0.00">
                  <c:v>4159.68</c:v>
                </c:pt>
                <c:pt idx="5049" formatCode="#,##0.00">
                  <c:v>4156.78</c:v>
                </c:pt>
                <c:pt idx="5050" formatCode="#,##0.00">
                  <c:v>4153.88</c:v>
                </c:pt>
                <c:pt idx="5051" formatCode="#,##0.00">
                  <c:v>4150.99</c:v>
                </c:pt>
                <c:pt idx="5052" formatCode="#,##0.00">
                  <c:v>4148.1000000000004</c:v>
                </c:pt>
                <c:pt idx="5053" formatCode="#,##0.00">
                  <c:v>4145.22</c:v>
                </c:pt>
                <c:pt idx="5054" formatCode="#,##0.00">
                  <c:v>4142.3599999999997</c:v>
                </c:pt>
                <c:pt idx="5055" formatCode="#,##0.00">
                  <c:v>4139.5</c:v>
                </c:pt>
                <c:pt idx="5056" formatCode="#,##0.00">
                  <c:v>4136.6499999999996</c:v>
                </c:pt>
                <c:pt idx="5057" formatCode="#,##0.00">
                  <c:v>4133.8100000000004</c:v>
                </c:pt>
                <c:pt idx="5058" formatCode="#,##0.00">
                  <c:v>4131</c:v>
                </c:pt>
                <c:pt idx="5059" formatCode="#,##0.00">
                  <c:v>4128.21</c:v>
                </c:pt>
                <c:pt idx="5060" formatCode="#,##0.00">
                  <c:v>4125.4399999999996</c:v>
                </c:pt>
                <c:pt idx="5061" formatCode="#,##0.00">
                  <c:v>4122.6499999999996</c:v>
                </c:pt>
                <c:pt idx="5062" formatCode="#,##0.00">
                  <c:v>4119.93</c:v>
                </c:pt>
                <c:pt idx="5063" formatCode="#,##0.00">
                  <c:v>4118.54</c:v>
                </c:pt>
                <c:pt idx="5064" formatCode="#,##0.00">
                  <c:v>4115.7299999999996</c:v>
                </c:pt>
                <c:pt idx="5065" formatCode="#,##0.00">
                  <c:v>4113.09</c:v>
                </c:pt>
                <c:pt idx="5066" formatCode="#,##0.00">
                  <c:v>4110.49</c:v>
                </c:pt>
                <c:pt idx="5067" formatCode="#,##0.00">
                  <c:v>4107.93</c:v>
                </c:pt>
                <c:pt idx="5068" formatCode="#,##0.00">
                  <c:v>4105.3900000000003</c:v>
                </c:pt>
                <c:pt idx="5069" formatCode="#,##0.00">
                  <c:v>4102.87</c:v>
                </c:pt>
                <c:pt idx="5070" formatCode="#,##0.00">
                  <c:v>4100.3500000000004</c:v>
                </c:pt>
                <c:pt idx="5071" formatCode="#,##0.00">
                  <c:v>4097.83</c:v>
                </c:pt>
                <c:pt idx="5072" formatCode="#,##0.00">
                  <c:v>4095.32</c:v>
                </c:pt>
                <c:pt idx="5073" formatCode="#,##0.00">
                  <c:v>4092.82</c:v>
                </c:pt>
                <c:pt idx="5074" formatCode="#,##0.00">
                  <c:v>4090.32</c:v>
                </c:pt>
                <c:pt idx="5075" formatCode="#,##0.00">
                  <c:v>4087.84</c:v>
                </c:pt>
                <c:pt idx="5076" formatCode="#,##0.00">
                  <c:v>4085.36</c:v>
                </c:pt>
                <c:pt idx="5077" formatCode="#,##0.00">
                  <c:v>4082.9</c:v>
                </c:pt>
                <c:pt idx="5078" formatCode="#,##0.00">
                  <c:v>4080.44</c:v>
                </c:pt>
                <c:pt idx="5079" formatCode="#,##0.00">
                  <c:v>4077.99</c:v>
                </c:pt>
                <c:pt idx="5080" formatCode="#,##0.00">
                  <c:v>4075.54</c:v>
                </c:pt>
                <c:pt idx="5081" formatCode="#,##0.00">
                  <c:v>4073.1</c:v>
                </c:pt>
                <c:pt idx="5082" formatCode="#,##0.00">
                  <c:v>4070.67</c:v>
                </c:pt>
                <c:pt idx="5083" formatCode="#,##0.00">
                  <c:v>4068.23</c:v>
                </c:pt>
                <c:pt idx="5084" formatCode="#,##0.00">
                  <c:v>4065.8</c:v>
                </c:pt>
                <c:pt idx="5085" formatCode="#,##0.00">
                  <c:v>4063.38</c:v>
                </c:pt>
                <c:pt idx="5086" formatCode="#,##0.00">
                  <c:v>4060.97</c:v>
                </c:pt>
                <c:pt idx="5087" formatCode="#,##0.00">
                  <c:v>4058.56</c:v>
                </c:pt>
                <c:pt idx="5088" formatCode="#,##0.00">
                  <c:v>4056.15</c:v>
                </c:pt>
                <c:pt idx="5089" formatCode="#,##0.00">
                  <c:v>4053.76</c:v>
                </c:pt>
                <c:pt idx="5090" formatCode="#,##0.00">
                  <c:v>4051.34</c:v>
                </c:pt>
                <c:pt idx="5091" formatCode="#,##0.00">
                  <c:v>4048.91</c:v>
                </c:pt>
                <c:pt idx="5092" formatCode="#,##0.00">
                  <c:v>4046.48</c:v>
                </c:pt>
                <c:pt idx="5093" formatCode="#,##0.00">
                  <c:v>4044.05</c:v>
                </c:pt>
                <c:pt idx="5094" formatCode="#,##0.00">
                  <c:v>4041.61</c:v>
                </c:pt>
                <c:pt idx="5095" formatCode="#,##0.00">
                  <c:v>4039.17</c:v>
                </c:pt>
                <c:pt idx="5096" formatCode="#,##0.00">
                  <c:v>4036.72</c:v>
                </c:pt>
                <c:pt idx="5097" formatCode="#,##0.00">
                  <c:v>4034.28</c:v>
                </c:pt>
                <c:pt idx="5098" formatCode="#,##0.00">
                  <c:v>4031.83</c:v>
                </c:pt>
                <c:pt idx="5099" formatCode="#,##0.00">
                  <c:v>4029.37</c:v>
                </c:pt>
                <c:pt idx="5100" formatCode="#,##0.00">
                  <c:v>4026.92</c:v>
                </c:pt>
                <c:pt idx="5101" formatCode="#,##0.00">
                  <c:v>4024.46</c:v>
                </c:pt>
                <c:pt idx="5102" formatCode="#,##0.00">
                  <c:v>4021.99</c:v>
                </c:pt>
                <c:pt idx="5103" formatCode="#,##0.00">
                  <c:v>4019.52</c:v>
                </c:pt>
                <c:pt idx="5104" formatCode="#,##0.00">
                  <c:v>4017.04</c:v>
                </c:pt>
                <c:pt idx="5105" formatCode="#,##0.00">
                  <c:v>4014.56</c:v>
                </c:pt>
                <c:pt idx="5106" formatCode="#,##0.00">
                  <c:v>4012.07</c:v>
                </c:pt>
                <c:pt idx="5107" formatCode="#,##0.00">
                  <c:v>4009.58</c:v>
                </c:pt>
                <c:pt idx="5108" formatCode="#,##0.00">
                  <c:v>4007.08</c:v>
                </c:pt>
                <c:pt idx="5109" formatCode="#,##0.00">
                  <c:v>4004.57</c:v>
                </c:pt>
                <c:pt idx="5110" formatCode="#,##0.00">
                  <c:v>4002.06</c:v>
                </c:pt>
                <c:pt idx="5111" formatCode="#,##0.00">
                  <c:v>3999.54</c:v>
                </c:pt>
                <c:pt idx="5112" formatCode="#,##0.00">
                  <c:v>3997.03</c:v>
                </c:pt>
                <c:pt idx="5113" formatCode="#,##0.00">
                  <c:v>3994.5</c:v>
                </c:pt>
                <c:pt idx="5114" formatCode="#,##0.00">
                  <c:v>3991.98</c:v>
                </c:pt>
                <c:pt idx="5115" formatCode="#,##0.00">
                  <c:v>3989.45</c:v>
                </c:pt>
                <c:pt idx="5116" formatCode="#,##0.00">
                  <c:v>3986.92</c:v>
                </c:pt>
                <c:pt idx="5117" formatCode="#,##0.00">
                  <c:v>3984.38</c:v>
                </c:pt>
                <c:pt idx="5118" formatCode="#,##0.00">
                  <c:v>3981.83</c:v>
                </c:pt>
                <c:pt idx="5119" formatCode="#,##0.00">
                  <c:v>3979.29</c:v>
                </c:pt>
                <c:pt idx="5120" formatCode="#,##0.00">
                  <c:v>3976.73</c:v>
                </c:pt>
                <c:pt idx="5121" formatCode="#,##0.00">
                  <c:v>3974.18</c:v>
                </c:pt>
                <c:pt idx="5122" formatCode="#,##0.00">
                  <c:v>3971.62</c:v>
                </c:pt>
                <c:pt idx="5123" formatCode="#,##0.00">
                  <c:v>3969.06</c:v>
                </c:pt>
                <c:pt idx="5124" formatCode="#,##0.00">
                  <c:v>3966.49</c:v>
                </c:pt>
                <c:pt idx="5125" formatCode="#,##0.00">
                  <c:v>3963.92</c:v>
                </c:pt>
                <c:pt idx="5126" formatCode="#,##0.00">
                  <c:v>3961.33</c:v>
                </c:pt>
                <c:pt idx="5127" formatCode="#,##0.00">
                  <c:v>3958.75</c:v>
                </c:pt>
                <c:pt idx="5128" formatCode="#,##0.00">
                  <c:v>3956.16</c:v>
                </c:pt>
                <c:pt idx="5129" formatCode="#,##0.00">
                  <c:v>3953.57</c:v>
                </c:pt>
                <c:pt idx="5130" formatCode="#,##0.00">
                  <c:v>3950.98</c:v>
                </c:pt>
                <c:pt idx="5131" formatCode="#,##0.00">
                  <c:v>3948.37</c:v>
                </c:pt>
                <c:pt idx="5132" formatCode="#,##0.00">
                  <c:v>3945.79</c:v>
                </c:pt>
                <c:pt idx="5133" formatCode="#,##0.00">
                  <c:v>3943.2</c:v>
                </c:pt>
                <c:pt idx="5134" formatCode="#,##0.00">
                  <c:v>3940.59</c:v>
                </c:pt>
                <c:pt idx="5135" formatCode="#,##0.00">
                  <c:v>3937.98</c:v>
                </c:pt>
                <c:pt idx="5136" formatCode="#,##0.00">
                  <c:v>3935.36</c:v>
                </c:pt>
                <c:pt idx="5137" formatCode="#,##0.00">
                  <c:v>3932.74</c:v>
                </c:pt>
                <c:pt idx="5138" formatCode="#,##0.00">
                  <c:v>3930.12</c:v>
                </c:pt>
                <c:pt idx="5139" formatCode="#,##0.00">
                  <c:v>3927.5</c:v>
                </c:pt>
                <c:pt idx="5140" formatCode="#,##0.00">
                  <c:v>3924.88</c:v>
                </c:pt>
                <c:pt idx="5141" formatCode="#,##0.00">
                  <c:v>3922.25</c:v>
                </c:pt>
                <c:pt idx="5142" formatCode="#,##0.00">
                  <c:v>3919.62</c:v>
                </c:pt>
                <c:pt idx="5143" formatCode="#,##0.00">
                  <c:v>3916.98</c:v>
                </c:pt>
                <c:pt idx="5144" formatCode="#,##0.00">
                  <c:v>3914.35</c:v>
                </c:pt>
                <c:pt idx="5145" formatCode="#,##0.00">
                  <c:v>3911.71</c:v>
                </c:pt>
                <c:pt idx="5146" formatCode="#,##0.00">
                  <c:v>3909.07</c:v>
                </c:pt>
                <c:pt idx="5147" formatCode="#,##0.00">
                  <c:v>3906.43</c:v>
                </c:pt>
                <c:pt idx="5148" formatCode="#,##0.00">
                  <c:v>3903.8</c:v>
                </c:pt>
                <c:pt idx="5149" formatCode="#,##0.00">
                  <c:v>3901.16</c:v>
                </c:pt>
                <c:pt idx="5150" formatCode="#,##0.00">
                  <c:v>3898.51</c:v>
                </c:pt>
                <c:pt idx="5151" formatCode="#,##0.00">
                  <c:v>3895.87</c:v>
                </c:pt>
                <c:pt idx="5152" formatCode="#,##0.00">
                  <c:v>3893.22</c:v>
                </c:pt>
                <c:pt idx="5153" formatCode="#,##0.00">
                  <c:v>3890.57</c:v>
                </c:pt>
                <c:pt idx="5154" formatCode="#,##0.00">
                  <c:v>3887.93</c:v>
                </c:pt>
                <c:pt idx="5155" formatCode="#,##0.00">
                  <c:v>3885.28</c:v>
                </c:pt>
                <c:pt idx="5156" formatCode="#,##0.00">
                  <c:v>3882.63</c:v>
                </c:pt>
                <c:pt idx="5157" formatCode="#,##0.00">
                  <c:v>3879.98</c:v>
                </c:pt>
                <c:pt idx="5158" formatCode="#,##0.00">
                  <c:v>3877.34</c:v>
                </c:pt>
                <c:pt idx="5159" formatCode="#,##0.00">
                  <c:v>3874.67</c:v>
                </c:pt>
                <c:pt idx="5160" formatCode="#,##0.00">
                  <c:v>3872.02</c:v>
                </c:pt>
                <c:pt idx="5161" formatCode="#,##0.00">
                  <c:v>3869.42</c:v>
                </c:pt>
                <c:pt idx="5162" formatCode="#,##0.00">
                  <c:v>3866.76</c:v>
                </c:pt>
                <c:pt idx="5163" formatCode="#,##0.00">
                  <c:v>3864.1</c:v>
                </c:pt>
                <c:pt idx="5164" formatCode="#,##0.00">
                  <c:v>3861.44</c:v>
                </c:pt>
                <c:pt idx="5165" formatCode="#,##0.00">
                  <c:v>3858.79</c:v>
                </c:pt>
                <c:pt idx="5166" formatCode="#,##0.00">
                  <c:v>3856.14</c:v>
                </c:pt>
                <c:pt idx="5167" formatCode="#,##0.00">
                  <c:v>3853.51</c:v>
                </c:pt>
                <c:pt idx="5168" formatCode="#,##0.00">
                  <c:v>3850.87</c:v>
                </c:pt>
                <c:pt idx="5169" formatCode="#,##0.00">
                  <c:v>3848.22</c:v>
                </c:pt>
                <c:pt idx="5170" formatCode="#,##0.00">
                  <c:v>3845.58</c:v>
                </c:pt>
                <c:pt idx="5171" formatCode="#,##0.00">
                  <c:v>3842.94</c:v>
                </c:pt>
                <c:pt idx="5172" formatCode="#,##0.00">
                  <c:v>3840.3</c:v>
                </c:pt>
                <c:pt idx="5173" formatCode="#,##0.00">
                  <c:v>3837.66</c:v>
                </c:pt>
                <c:pt idx="5174" formatCode="#,##0.00">
                  <c:v>3835.02</c:v>
                </c:pt>
                <c:pt idx="5175" formatCode="#,##0.00">
                  <c:v>3832.38</c:v>
                </c:pt>
                <c:pt idx="5176" formatCode="#,##0.00">
                  <c:v>3829.58</c:v>
                </c:pt>
                <c:pt idx="5177" formatCode="#,##0.00">
                  <c:v>3827.1</c:v>
                </c:pt>
                <c:pt idx="5178" formatCode="#,##0.00">
                  <c:v>3824.49</c:v>
                </c:pt>
                <c:pt idx="5179" formatCode="#,##0.00">
                  <c:v>3821.87</c:v>
                </c:pt>
                <c:pt idx="5180" formatCode="#,##0.00">
                  <c:v>3819.24</c:v>
                </c:pt>
                <c:pt idx="5181" formatCode="#,##0.00">
                  <c:v>3816.62</c:v>
                </c:pt>
                <c:pt idx="5182" formatCode="#,##0.00">
                  <c:v>3813.99</c:v>
                </c:pt>
                <c:pt idx="5183" formatCode="#,##0.00">
                  <c:v>3811.36</c:v>
                </c:pt>
                <c:pt idx="5184" formatCode="#,##0.00">
                  <c:v>3808.73</c:v>
                </c:pt>
                <c:pt idx="5185" formatCode="#,##0.00">
                  <c:v>3806.11</c:v>
                </c:pt>
                <c:pt idx="5186" formatCode="#,##0.00">
                  <c:v>3803.5</c:v>
                </c:pt>
                <c:pt idx="5187" formatCode="#,##0.00">
                  <c:v>3800.88</c:v>
                </c:pt>
                <c:pt idx="5188" formatCode="#,##0.00">
                  <c:v>3798.27</c:v>
                </c:pt>
                <c:pt idx="5189" formatCode="#,##0.00">
                  <c:v>3795.66</c:v>
                </c:pt>
                <c:pt idx="5190" formatCode="#,##0.00">
                  <c:v>3793.05</c:v>
                </c:pt>
                <c:pt idx="5191" formatCode="#,##0.00">
                  <c:v>3790.45</c:v>
                </c:pt>
                <c:pt idx="5192" formatCode="#,##0.00">
                  <c:v>3787.87</c:v>
                </c:pt>
                <c:pt idx="5193" formatCode="#,##0.00">
                  <c:v>3785.76</c:v>
                </c:pt>
                <c:pt idx="5194" formatCode="#,##0.00">
                  <c:v>3782.96</c:v>
                </c:pt>
                <c:pt idx="5195" formatCode="#,##0.00">
                  <c:v>3780.35</c:v>
                </c:pt>
                <c:pt idx="5196" formatCode="#,##0.00">
                  <c:v>3777.75</c:v>
                </c:pt>
                <c:pt idx="5197" formatCode="#,##0.00">
                  <c:v>3775.15</c:v>
                </c:pt>
                <c:pt idx="5198" formatCode="#,##0.00">
                  <c:v>3772.56</c:v>
                </c:pt>
                <c:pt idx="5199" formatCode="#,##0.00">
                  <c:v>3769.96</c:v>
                </c:pt>
                <c:pt idx="5200" formatCode="#,##0.00">
                  <c:v>3767.37</c:v>
                </c:pt>
                <c:pt idx="5201" formatCode="#,##0.00">
                  <c:v>3764.78</c:v>
                </c:pt>
                <c:pt idx="5202" formatCode="#,##0.00">
                  <c:v>3762.18</c:v>
                </c:pt>
                <c:pt idx="5203" formatCode="#,##0.00">
                  <c:v>3759.59</c:v>
                </c:pt>
                <c:pt idx="5204" formatCode="#,##0.00">
                  <c:v>3757.01</c:v>
                </c:pt>
                <c:pt idx="5205" formatCode="#,##0.00">
                  <c:v>3754.42</c:v>
                </c:pt>
                <c:pt idx="5206" formatCode="#,##0.00">
                  <c:v>3751.84</c:v>
                </c:pt>
                <c:pt idx="5207" formatCode="#,##0.00">
                  <c:v>3749.27</c:v>
                </c:pt>
                <c:pt idx="5208" formatCode="#,##0.00">
                  <c:v>3746.69</c:v>
                </c:pt>
                <c:pt idx="5209" formatCode="#,##0.00">
                  <c:v>3744.13</c:v>
                </c:pt>
                <c:pt idx="5210" formatCode="#,##0.00">
                  <c:v>3741.56</c:v>
                </c:pt>
                <c:pt idx="5211" formatCode="#,##0.00">
                  <c:v>3738.99</c:v>
                </c:pt>
                <c:pt idx="5212" formatCode="#,##0.00">
                  <c:v>3736.42</c:v>
                </c:pt>
                <c:pt idx="5213" formatCode="#,##0.00">
                  <c:v>3733.86</c:v>
                </c:pt>
                <c:pt idx="5214" formatCode="#,##0.00">
                  <c:v>3731.3</c:v>
                </c:pt>
                <c:pt idx="5215" formatCode="#,##0.00">
                  <c:v>3728.74</c:v>
                </c:pt>
                <c:pt idx="5216" formatCode="#,##0.00">
                  <c:v>3726.19</c:v>
                </c:pt>
                <c:pt idx="5217" formatCode="#,##0.00">
                  <c:v>3723.63</c:v>
                </c:pt>
                <c:pt idx="5218" formatCode="#,##0.00">
                  <c:v>3721.08</c:v>
                </c:pt>
                <c:pt idx="5219" formatCode="#,##0.00">
                  <c:v>3718.53</c:v>
                </c:pt>
                <c:pt idx="5220" formatCode="#,##0.00">
                  <c:v>3715.98</c:v>
                </c:pt>
              </c:numCache>
            </c:numRef>
          </c:yVal>
          <c:smooth val="1"/>
          <c:extLst xmlns:c16r2="http://schemas.microsoft.com/office/drawing/2015/06/chart">
            <c:ext xmlns:c16="http://schemas.microsoft.com/office/drawing/2014/chart" uri="{C3380CC4-5D6E-409C-BE32-E72D297353CC}">
              <c16:uniqueId val="{00000002-E879-4440-8B26-E702DB3F47FD}"/>
            </c:ext>
          </c:extLst>
        </c:ser>
        <c:ser>
          <c:idx val="1"/>
          <c:order val="4"/>
          <c:tx>
            <c:v>4 Percent Annual Chance</c:v>
          </c:tx>
          <c:spPr>
            <a:ln>
              <a:solidFill>
                <a:srgbClr val="FFCC00"/>
              </a:solidFill>
            </a:ln>
          </c:spPr>
          <c:marker>
            <c:symbol val="none"/>
          </c:marker>
          <c:xVal>
            <c:numRef>
              <c:f>Inflow_NB2_2!$C$3:$C$5223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Inflow_NB2_2!$E$3:$E$5223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0.01</c:v>
                </c:pt>
                <c:pt idx="291">
                  <c:v>0.01</c:v>
                </c:pt>
                <c:pt idx="292">
                  <c:v>0.01</c:v>
                </c:pt>
                <c:pt idx="293">
                  <c:v>0.01</c:v>
                </c:pt>
                <c:pt idx="294">
                  <c:v>0.01</c:v>
                </c:pt>
                <c:pt idx="295">
                  <c:v>0.01</c:v>
                </c:pt>
                <c:pt idx="296">
                  <c:v>0.01</c:v>
                </c:pt>
                <c:pt idx="297">
                  <c:v>0.01</c:v>
                </c:pt>
                <c:pt idx="298">
                  <c:v>0.01</c:v>
                </c:pt>
                <c:pt idx="299">
                  <c:v>0.01</c:v>
                </c:pt>
                <c:pt idx="300">
                  <c:v>0.02</c:v>
                </c:pt>
                <c:pt idx="301">
                  <c:v>0.02</c:v>
                </c:pt>
                <c:pt idx="302">
                  <c:v>0.02</c:v>
                </c:pt>
                <c:pt idx="303">
                  <c:v>0.02</c:v>
                </c:pt>
                <c:pt idx="304">
                  <c:v>0.02</c:v>
                </c:pt>
                <c:pt idx="305">
                  <c:v>0.02</c:v>
                </c:pt>
                <c:pt idx="306">
                  <c:v>0.02</c:v>
                </c:pt>
                <c:pt idx="307">
                  <c:v>0.02</c:v>
                </c:pt>
                <c:pt idx="308">
                  <c:v>0.02</c:v>
                </c:pt>
                <c:pt idx="309">
                  <c:v>0.02</c:v>
                </c:pt>
                <c:pt idx="310">
                  <c:v>0.02</c:v>
                </c:pt>
                <c:pt idx="311">
                  <c:v>0.02</c:v>
                </c:pt>
                <c:pt idx="312">
                  <c:v>0.02</c:v>
                </c:pt>
                <c:pt idx="313">
                  <c:v>0.02</c:v>
                </c:pt>
                <c:pt idx="314">
                  <c:v>0.02</c:v>
                </c:pt>
                <c:pt idx="315">
                  <c:v>0.02</c:v>
                </c:pt>
                <c:pt idx="316">
                  <c:v>0.02</c:v>
                </c:pt>
                <c:pt idx="317">
                  <c:v>0.02</c:v>
                </c:pt>
                <c:pt idx="318">
                  <c:v>0.02</c:v>
                </c:pt>
                <c:pt idx="319">
                  <c:v>0.02</c:v>
                </c:pt>
                <c:pt idx="320">
                  <c:v>0.02</c:v>
                </c:pt>
                <c:pt idx="321">
                  <c:v>0.03</c:v>
                </c:pt>
                <c:pt idx="322">
                  <c:v>0.03</c:v>
                </c:pt>
                <c:pt idx="323">
                  <c:v>0.03</c:v>
                </c:pt>
                <c:pt idx="324">
                  <c:v>0.03</c:v>
                </c:pt>
                <c:pt idx="325">
                  <c:v>0.03</c:v>
                </c:pt>
                <c:pt idx="326">
                  <c:v>0.03</c:v>
                </c:pt>
                <c:pt idx="327">
                  <c:v>0.03</c:v>
                </c:pt>
                <c:pt idx="328">
                  <c:v>0.03</c:v>
                </c:pt>
                <c:pt idx="329">
                  <c:v>0.03</c:v>
                </c:pt>
                <c:pt idx="330">
                  <c:v>0.03</c:v>
                </c:pt>
                <c:pt idx="331">
                  <c:v>0.03</c:v>
                </c:pt>
                <c:pt idx="332">
                  <c:v>0.04</c:v>
                </c:pt>
                <c:pt idx="333">
                  <c:v>0.04</c:v>
                </c:pt>
                <c:pt idx="334">
                  <c:v>0.04</c:v>
                </c:pt>
                <c:pt idx="335">
                  <c:v>0.04</c:v>
                </c:pt>
                <c:pt idx="336">
                  <c:v>0.04</c:v>
                </c:pt>
                <c:pt idx="337">
                  <c:v>0.04</c:v>
                </c:pt>
                <c:pt idx="338">
                  <c:v>0.04</c:v>
                </c:pt>
                <c:pt idx="339">
                  <c:v>0.04</c:v>
                </c:pt>
                <c:pt idx="340">
                  <c:v>0.04</c:v>
                </c:pt>
                <c:pt idx="341">
                  <c:v>0.04</c:v>
                </c:pt>
                <c:pt idx="342">
                  <c:v>0.04</c:v>
                </c:pt>
                <c:pt idx="343">
                  <c:v>0.05</c:v>
                </c:pt>
                <c:pt idx="344">
                  <c:v>0.05</c:v>
                </c:pt>
                <c:pt idx="345">
                  <c:v>0.05</c:v>
                </c:pt>
                <c:pt idx="346">
                  <c:v>0.05</c:v>
                </c:pt>
                <c:pt idx="347">
                  <c:v>0.05</c:v>
                </c:pt>
                <c:pt idx="348">
                  <c:v>0.05</c:v>
                </c:pt>
                <c:pt idx="349">
                  <c:v>0.05</c:v>
                </c:pt>
                <c:pt idx="350">
                  <c:v>0.05</c:v>
                </c:pt>
                <c:pt idx="351">
                  <c:v>0.06</c:v>
                </c:pt>
                <c:pt idx="352">
                  <c:v>0.06</c:v>
                </c:pt>
                <c:pt idx="353">
                  <c:v>0.06</c:v>
                </c:pt>
                <c:pt idx="354">
                  <c:v>0.06</c:v>
                </c:pt>
                <c:pt idx="355">
                  <c:v>0.06</c:v>
                </c:pt>
                <c:pt idx="356">
                  <c:v>0.06</c:v>
                </c:pt>
                <c:pt idx="357">
                  <c:v>7.0000000000000007E-2</c:v>
                </c:pt>
                <c:pt idx="358">
                  <c:v>7.0000000000000007E-2</c:v>
                </c:pt>
                <c:pt idx="359">
                  <c:v>7.0000000000000007E-2</c:v>
                </c:pt>
                <c:pt idx="360">
                  <c:v>7.0000000000000007E-2</c:v>
                </c:pt>
                <c:pt idx="361">
                  <c:v>0.08</c:v>
                </c:pt>
                <c:pt idx="362">
                  <c:v>0.08</c:v>
                </c:pt>
                <c:pt idx="363">
                  <c:v>0.08</c:v>
                </c:pt>
                <c:pt idx="364">
                  <c:v>0.08</c:v>
                </c:pt>
                <c:pt idx="365">
                  <c:v>0.09</c:v>
                </c:pt>
                <c:pt idx="366">
                  <c:v>0.09</c:v>
                </c:pt>
                <c:pt idx="367">
                  <c:v>0.09</c:v>
                </c:pt>
                <c:pt idx="368">
                  <c:v>0.09</c:v>
                </c:pt>
                <c:pt idx="369">
                  <c:v>0.1</c:v>
                </c:pt>
                <c:pt idx="370">
                  <c:v>0.1</c:v>
                </c:pt>
                <c:pt idx="371">
                  <c:v>0.1</c:v>
                </c:pt>
                <c:pt idx="372">
                  <c:v>0.1</c:v>
                </c:pt>
                <c:pt idx="373">
                  <c:v>0.11</c:v>
                </c:pt>
                <c:pt idx="374">
                  <c:v>0.11</c:v>
                </c:pt>
                <c:pt idx="375">
                  <c:v>0.12</c:v>
                </c:pt>
                <c:pt idx="376">
                  <c:v>0.13</c:v>
                </c:pt>
                <c:pt idx="377">
                  <c:v>0.13</c:v>
                </c:pt>
                <c:pt idx="378">
                  <c:v>0.13</c:v>
                </c:pt>
                <c:pt idx="379">
                  <c:v>0.13</c:v>
                </c:pt>
                <c:pt idx="380">
                  <c:v>0.14000000000000001</c:v>
                </c:pt>
                <c:pt idx="381">
                  <c:v>0.14000000000000001</c:v>
                </c:pt>
                <c:pt idx="382">
                  <c:v>0.14000000000000001</c:v>
                </c:pt>
                <c:pt idx="383">
                  <c:v>0.14000000000000001</c:v>
                </c:pt>
                <c:pt idx="384">
                  <c:v>0.15</c:v>
                </c:pt>
                <c:pt idx="385">
                  <c:v>0.15</c:v>
                </c:pt>
                <c:pt idx="386">
                  <c:v>0.15</c:v>
                </c:pt>
                <c:pt idx="387">
                  <c:v>0.15</c:v>
                </c:pt>
                <c:pt idx="388">
                  <c:v>0.15</c:v>
                </c:pt>
                <c:pt idx="389">
                  <c:v>0.14000000000000001</c:v>
                </c:pt>
                <c:pt idx="390">
                  <c:v>0.14000000000000001</c:v>
                </c:pt>
                <c:pt idx="391">
                  <c:v>0.14000000000000001</c:v>
                </c:pt>
                <c:pt idx="392">
                  <c:v>0.14000000000000001</c:v>
                </c:pt>
                <c:pt idx="393">
                  <c:v>0.14000000000000001</c:v>
                </c:pt>
                <c:pt idx="394">
                  <c:v>0.14000000000000001</c:v>
                </c:pt>
                <c:pt idx="395">
                  <c:v>0.14000000000000001</c:v>
                </c:pt>
                <c:pt idx="396">
                  <c:v>0.15</c:v>
                </c:pt>
                <c:pt idx="397">
                  <c:v>0.15</c:v>
                </c:pt>
                <c:pt idx="398">
                  <c:v>0.15</c:v>
                </c:pt>
                <c:pt idx="399">
                  <c:v>0.15</c:v>
                </c:pt>
                <c:pt idx="400">
                  <c:v>0.15</c:v>
                </c:pt>
                <c:pt idx="401">
                  <c:v>0.16</c:v>
                </c:pt>
                <c:pt idx="402">
                  <c:v>0.16</c:v>
                </c:pt>
                <c:pt idx="403">
                  <c:v>0.16</c:v>
                </c:pt>
                <c:pt idx="404">
                  <c:v>0.16</c:v>
                </c:pt>
                <c:pt idx="405">
                  <c:v>0.16</c:v>
                </c:pt>
                <c:pt idx="406">
                  <c:v>0.16</c:v>
                </c:pt>
                <c:pt idx="407">
                  <c:v>0.16</c:v>
                </c:pt>
                <c:pt idx="408">
                  <c:v>0.16</c:v>
                </c:pt>
                <c:pt idx="409">
                  <c:v>0.16</c:v>
                </c:pt>
                <c:pt idx="410">
                  <c:v>0.16</c:v>
                </c:pt>
                <c:pt idx="411">
                  <c:v>0.16</c:v>
                </c:pt>
                <c:pt idx="412">
                  <c:v>0.16</c:v>
                </c:pt>
                <c:pt idx="413">
                  <c:v>0.16</c:v>
                </c:pt>
                <c:pt idx="414">
                  <c:v>0.16</c:v>
                </c:pt>
                <c:pt idx="415">
                  <c:v>0.16</c:v>
                </c:pt>
                <c:pt idx="416">
                  <c:v>0.16</c:v>
                </c:pt>
                <c:pt idx="417">
                  <c:v>0.16</c:v>
                </c:pt>
                <c:pt idx="418">
                  <c:v>0.15</c:v>
                </c:pt>
                <c:pt idx="419">
                  <c:v>0.15</c:v>
                </c:pt>
                <c:pt idx="420">
                  <c:v>0.15</c:v>
                </c:pt>
                <c:pt idx="421">
                  <c:v>0.15</c:v>
                </c:pt>
                <c:pt idx="422">
                  <c:v>0.16</c:v>
                </c:pt>
                <c:pt idx="423">
                  <c:v>0.16</c:v>
                </c:pt>
                <c:pt idx="424">
                  <c:v>0.16</c:v>
                </c:pt>
                <c:pt idx="425">
                  <c:v>0.16</c:v>
                </c:pt>
                <c:pt idx="426">
                  <c:v>0.16</c:v>
                </c:pt>
                <c:pt idx="427">
                  <c:v>0.16</c:v>
                </c:pt>
                <c:pt idx="428">
                  <c:v>0.15</c:v>
                </c:pt>
                <c:pt idx="429">
                  <c:v>0.15</c:v>
                </c:pt>
                <c:pt idx="430">
                  <c:v>0.15</c:v>
                </c:pt>
                <c:pt idx="431">
                  <c:v>0.15</c:v>
                </c:pt>
                <c:pt idx="432">
                  <c:v>0.14000000000000001</c:v>
                </c:pt>
                <c:pt idx="433">
                  <c:v>0.15</c:v>
                </c:pt>
                <c:pt idx="434">
                  <c:v>0.14000000000000001</c:v>
                </c:pt>
                <c:pt idx="435">
                  <c:v>0.14000000000000001</c:v>
                </c:pt>
                <c:pt idx="436">
                  <c:v>0.14000000000000001</c:v>
                </c:pt>
                <c:pt idx="437">
                  <c:v>0.14000000000000001</c:v>
                </c:pt>
                <c:pt idx="438">
                  <c:v>0.14000000000000001</c:v>
                </c:pt>
                <c:pt idx="439">
                  <c:v>0.14000000000000001</c:v>
                </c:pt>
                <c:pt idx="440">
                  <c:v>0.14000000000000001</c:v>
                </c:pt>
                <c:pt idx="441">
                  <c:v>0.14000000000000001</c:v>
                </c:pt>
                <c:pt idx="442">
                  <c:v>0.13</c:v>
                </c:pt>
                <c:pt idx="443">
                  <c:v>0.13</c:v>
                </c:pt>
                <c:pt idx="444">
                  <c:v>0.12</c:v>
                </c:pt>
                <c:pt idx="445">
                  <c:v>0.12</c:v>
                </c:pt>
                <c:pt idx="446">
                  <c:v>0.12</c:v>
                </c:pt>
                <c:pt idx="447">
                  <c:v>0.12</c:v>
                </c:pt>
                <c:pt idx="448">
                  <c:v>0.12</c:v>
                </c:pt>
                <c:pt idx="449">
                  <c:v>0.12</c:v>
                </c:pt>
                <c:pt idx="450">
                  <c:v>0.12</c:v>
                </c:pt>
                <c:pt idx="451">
                  <c:v>0.12</c:v>
                </c:pt>
                <c:pt idx="452">
                  <c:v>0.12</c:v>
                </c:pt>
                <c:pt idx="453">
                  <c:v>0.12</c:v>
                </c:pt>
                <c:pt idx="454">
                  <c:v>0.12</c:v>
                </c:pt>
                <c:pt idx="455">
                  <c:v>0.12</c:v>
                </c:pt>
                <c:pt idx="456">
                  <c:v>0.12</c:v>
                </c:pt>
                <c:pt idx="457">
                  <c:v>0.13</c:v>
                </c:pt>
                <c:pt idx="458">
                  <c:v>0.13</c:v>
                </c:pt>
                <c:pt idx="459">
                  <c:v>0.13</c:v>
                </c:pt>
                <c:pt idx="460">
                  <c:v>0.14000000000000001</c:v>
                </c:pt>
                <c:pt idx="461">
                  <c:v>0.14000000000000001</c:v>
                </c:pt>
                <c:pt idx="462">
                  <c:v>0.14000000000000001</c:v>
                </c:pt>
                <c:pt idx="463">
                  <c:v>0.14000000000000001</c:v>
                </c:pt>
                <c:pt idx="464">
                  <c:v>0.14000000000000001</c:v>
                </c:pt>
                <c:pt idx="465">
                  <c:v>0.14000000000000001</c:v>
                </c:pt>
                <c:pt idx="466">
                  <c:v>0.14000000000000001</c:v>
                </c:pt>
                <c:pt idx="467">
                  <c:v>0.14000000000000001</c:v>
                </c:pt>
                <c:pt idx="468">
                  <c:v>0.14000000000000001</c:v>
                </c:pt>
                <c:pt idx="469">
                  <c:v>0.14000000000000001</c:v>
                </c:pt>
                <c:pt idx="470">
                  <c:v>0.14000000000000001</c:v>
                </c:pt>
                <c:pt idx="471">
                  <c:v>0.15</c:v>
                </c:pt>
                <c:pt idx="472">
                  <c:v>0.15</c:v>
                </c:pt>
                <c:pt idx="473">
                  <c:v>0.15</c:v>
                </c:pt>
                <c:pt idx="474">
                  <c:v>0.15</c:v>
                </c:pt>
                <c:pt idx="475">
                  <c:v>0.16</c:v>
                </c:pt>
                <c:pt idx="476">
                  <c:v>0.16</c:v>
                </c:pt>
                <c:pt idx="477">
                  <c:v>0.16</c:v>
                </c:pt>
                <c:pt idx="478">
                  <c:v>0.16</c:v>
                </c:pt>
                <c:pt idx="479">
                  <c:v>0.16</c:v>
                </c:pt>
                <c:pt idx="480">
                  <c:v>0.17</c:v>
                </c:pt>
                <c:pt idx="481">
                  <c:v>0.17</c:v>
                </c:pt>
                <c:pt idx="482">
                  <c:v>0.17</c:v>
                </c:pt>
                <c:pt idx="483">
                  <c:v>0.17</c:v>
                </c:pt>
                <c:pt idx="484">
                  <c:v>0.17</c:v>
                </c:pt>
                <c:pt idx="485">
                  <c:v>0.18</c:v>
                </c:pt>
                <c:pt idx="486">
                  <c:v>0.18</c:v>
                </c:pt>
                <c:pt idx="487">
                  <c:v>0.18</c:v>
                </c:pt>
                <c:pt idx="488">
                  <c:v>0.18</c:v>
                </c:pt>
                <c:pt idx="489">
                  <c:v>0.19</c:v>
                </c:pt>
                <c:pt idx="490">
                  <c:v>0.19</c:v>
                </c:pt>
                <c:pt idx="491">
                  <c:v>0.2</c:v>
                </c:pt>
                <c:pt idx="492">
                  <c:v>0.2</c:v>
                </c:pt>
                <c:pt idx="493">
                  <c:v>0.21</c:v>
                </c:pt>
                <c:pt idx="494">
                  <c:v>0.21</c:v>
                </c:pt>
                <c:pt idx="495">
                  <c:v>0.21</c:v>
                </c:pt>
                <c:pt idx="496">
                  <c:v>0.22</c:v>
                </c:pt>
                <c:pt idx="497">
                  <c:v>0.22</c:v>
                </c:pt>
                <c:pt idx="498">
                  <c:v>0.22</c:v>
                </c:pt>
                <c:pt idx="499">
                  <c:v>0.23</c:v>
                </c:pt>
                <c:pt idx="500">
                  <c:v>0.23</c:v>
                </c:pt>
                <c:pt idx="501">
                  <c:v>0.23</c:v>
                </c:pt>
                <c:pt idx="502">
                  <c:v>0.24</c:v>
                </c:pt>
                <c:pt idx="503">
                  <c:v>0.24</c:v>
                </c:pt>
                <c:pt idx="504">
                  <c:v>0.25</c:v>
                </c:pt>
                <c:pt idx="505">
                  <c:v>0.25</c:v>
                </c:pt>
                <c:pt idx="506">
                  <c:v>0.25</c:v>
                </c:pt>
                <c:pt idx="507">
                  <c:v>0.26</c:v>
                </c:pt>
                <c:pt idx="508">
                  <c:v>0.26</c:v>
                </c:pt>
                <c:pt idx="509">
                  <c:v>0.27</c:v>
                </c:pt>
                <c:pt idx="510">
                  <c:v>0.27</c:v>
                </c:pt>
                <c:pt idx="511">
                  <c:v>0.28000000000000003</c:v>
                </c:pt>
                <c:pt idx="512">
                  <c:v>0.28000000000000003</c:v>
                </c:pt>
                <c:pt idx="513">
                  <c:v>0.28999999999999998</c:v>
                </c:pt>
                <c:pt idx="514">
                  <c:v>0.28999999999999998</c:v>
                </c:pt>
                <c:pt idx="515">
                  <c:v>0.3</c:v>
                </c:pt>
                <c:pt idx="516">
                  <c:v>0.3</c:v>
                </c:pt>
                <c:pt idx="517">
                  <c:v>0.3</c:v>
                </c:pt>
                <c:pt idx="518">
                  <c:v>0.31</c:v>
                </c:pt>
                <c:pt idx="519">
                  <c:v>0.32</c:v>
                </c:pt>
                <c:pt idx="520">
                  <c:v>0.32</c:v>
                </c:pt>
                <c:pt idx="521">
                  <c:v>0.33</c:v>
                </c:pt>
                <c:pt idx="522">
                  <c:v>0.33</c:v>
                </c:pt>
                <c:pt idx="523">
                  <c:v>0.33</c:v>
                </c:pt>
                <c:pt idx="524">
                  <c:v>0.34</c:v>
                </c:pt>
                <c:pt idx="525">
                  <c:v>0.34</c:v>
                </c:pt>
                <c:pt idx="526">
                  <c:v>0.34</c:v>
                </c:pt>
                <c:pt idx="527">
                  <c:v>0.35</c:v>
                </c:pt>
                <c:pt idx="528">
                  <c:v>0.35</c:v>
                </c:pt>
                <c:pt idx="529">
                  <c:v>0.35</c:v>
                </c:pt>
                <c:pt idx="530">
                  <c:v>0.19</c:v>
                </c:pt>
                <c:pt idx="531">
                  <c:v>0.25</c:v>
                </c:pt>
                <c:pt idx="532">
                  <c:v>0.28999999999999998</c:v>
                </c:pt>
                <c:pt idx="533">
                  <c:v>0.31</c:v>
                </c:pt>
                <c:pt idx="534">
                  <c:v>0.34</c:v>
                </c:pt>
                <c:pt idx="535">
                  <c:v>0.35</c:v>
                </c:pt>
                <c:pt idx="536">
                  <c:v>0.37</c:v>
                </c:pt>
                <c:pt idx="537">
                  <c:v>0.38</c:v>
                </c:pt>
                <c:pt idx="538">
                  <c:v>0.39</c:v>
                </c:pt>
                <c:pt idx="539">
                  <c:v>0.4</c:v>
                </c:pt>
                <c:pt idx="540">
                  <c:v>0.41</c:v>
                </c:pt>
                <c:pt idx="541">
                  <c:v>0.41</c:v>
                </c:pt>
                <c:pt idx="542">
                  <c:v>0.42</c:v>
                </c:pt>
                <c:pt idx="543">
                  <c:v>0.44</c:v>
                </c:pt>
                <c:pt idx="544">
                  <c:v>0.45</c:v>
                </c:pt>
                <c:pt idx="545">
                  <c:v>0.46</c:v>
                </c:pt>
                <c:pt idx="546">
                  <c:v>0.47</c:v>
                </c:pt>
                <c:pt idx="547">
                  <c:v>0.47</c:v>
                </c:pt>
                <c:pt idx="548">
                  <c:v>0.49</c:v>
                </c:pt>
                <c:pt idx="549">
                  <c:v>0.5</c:v>
                </c:pt>
                <c:pt idx="550">
                  <c:v>0.51</c:v>
                </c:pt>
                <c:pt idx="551">
                  <c:v>0.52</c:v>
                </c:pt>
                <c:pt idx="552">
                  <c:v>0.53</c:v>
                </c:pt>
                <c:pt idx="553">
                  <c:v>0.54</c:v>
                </c:pt>
                <c:pt idx="554">
                  <c:v>0.55000000000000004</c:v>
                </c:pt>
                <c:pt idx="555">
                  <c:v>0.56000000000000005</c:v>
                </c:pt>
                <c:pt idx="556">
                  <c:v>0.57999999999999996</c:v>
                </c:pt>
                <c:pt idx="557">
                  <c:v>0.6</c:v>
                </c:pt>
                <c:pt idx="558">
                  <c:v>0.62</c:v>
                </c:pt>
                <c:pt idx="559">
                  <c:v>0.65</c:v>
                </c:pt>
                <c:pt idx="560">
                  <c:v>0.68</c:v>
                </c:pt>
                <c:pt idx="561">
                  <c:v>0.78</c:v>
                </c:pt>
                <c:pt idx="562">
                  <c:v>1.17</c:v>
                </c:pt>
                <c:pt idx="563">
                  <c:v>1.8</c:v>
                </c:pt>
                <c:pt idx="564">
                  <c:v>2.65</c:v>
                </c:pt>
                <c:pt idx="565">
                  <c:v>3.68</c:v>
                </c:pt>
                <c:pt idx="566">
                  <c:v>4.83</c:v>
                </c:pt>
                <c:pt idx="567">
                  <c:v>6.06</c:v>
                </c:pt>
                <c:pt idx="568">
                  <c:v>7.36</c:v>
                </c:pt>
                <c:pt idx="569">
                  <c:v>8.7100000000000009</c:v>
                </c:pt>
                <c:pt idx="570">
                  <c:v>10.08</c:v>
                </c:pt>
                <c:pt idx="571">
                  <c:v>11.46</c:v>
                </c:pt>
                <c:pt idx="572">
                  <c:v>12.86</c:v>
                </c:pt>
                <c:pt idx="573">
                  <c:v>14.29</c:v>
                </c:pt>
                <c:pt idx="574">
                  <c:v>15.75</c:v>
                </c:pt>
                <c:pt idx="575">
                  <c:v>17.22</c:v>
                </c:pt>
                <c:pt idx="576">
                  <c:v>18.71</c:v>
                </c:pt>
                <c:pt idx="577">
                  <c:v>20.22</c:v>
                </c:pt>
                <c:pt idx="578">
                  <c:v>21.75</c:v>
                </c:pt>
                <c:pt idx="579">
                  <c:v>23.25</c:v>
                </c:pt>
                <c:pt idx="580">
                  <c:v>24.76</c:v>
                </c:pt>
                <c:pt idx="581">
                  <c:v>26.3</c:v>
                </c:pt>
                <c:pt idx="582">
                  <c:v>27.87</c:v>
                </c:pt>
                <c:pt idx="583">
                  <c:v>29.46</c:v>
                </c:pt>
                <c:pt idx="584">
                  <c:v>31.07</c:v>
                </c:pt>
                <c:pt idx="585">
                  <c:v>32.69</c:v>
                </c:pt>
                <c:pt idx="586">
                  <c:v>34.33</c:v>
                </c:pt>
                <c:pt idx="587">
                  <c:v>36</c:v>
                </c:pt>
                <c:pt idx="588">
                  <c:v>37.72</c:v>
                </c:pt>
                <c:pt idx="589">
                  <c:v>39.450000000000003</c:v>
                </c:pt>
                <c:pt idx="590">
                  <c:v>41.15</c:v>
                </c:pt>
                <c:pt idx="591">
                  <c:v>42.87</c:v>
                </c:pt>
                <c:pt idx="592">
                  <c:v>44.59</c:v>
                </c:pt>
                <c:pt idx="593">
                  <c:v>46.32</c:v>
                </c:pt>
                <c:pt idx="594">
                  <c:v>48.03</c:v>
                </c:pt>
                <c:pt idx="595">
                  <c:v>49.72</c:v>
                </c:pt>
                <c:pt idx="596">
                  <c:v>51.4</c:v>
                </c:pt>
                <c:pt idx="597">
                  <c:v>53.07</c:v>
                </c:pt>
                <c:pt idx="598">
                  <c:v>54.72</c:v>
                </c:pt>
                <c:pt idx="599">
                  <c:v>56.37</c:v>
                </c:pt>
                <c:pt idx="600">
                  <c:v>58.01</c:v>
                </c:pt>
                <c:pt idx="601">
                  <c:v>59.63</c:v>
                </c:pt>
                <c:pt idx="602">
                  <c:v>61.22</c:v>
                </c:pt>
                <c:pt idx="603">
                  <c:v>62.78</c:v>
                </c:pt>
                <c:pt idx="604">
                  <c:v>64.31</c:v>
                </c:pt>
                <c:pt idx="605">
                  <c:v>65.790000000000006</c:v>
                </c:pt>
                <c:pt idx="606">
                  <c:v>67.25</c:v>
                </c:pt>
                <c:pt idx="607">
                  <c:v>68.67</c:v>
                </c:pt>
                <c:pt idx="608">
                  <c:v>70.14</c:v>
                </c:pt>
                <c:pt idx="609">
                  <c:v>71.599999999999994</c:v>
                </c:pt>
                <c:pt idx="610">
                  <c:v>73.03</c:v>
                </c:pt>
                <c:pt idx="611">
                  <c:v>74.44</c:v>
                </c:pt>
                <c:pt idx="612">
                  <c:v>75.89</c:v>
                </c:pt>
                <c:pt idx="613">
                  <c:v>77.37</c:v>
                </c:pt>
                <c:pt idx="614">
                  <c:v>78.849999999999994</c:v>
                </c:pt>
                <c:pt idx="615">
                  <c:v>80.34</c:v>
                </c:pt>
                <c:pt idx="616">
                  <c:v>81.84</c:v>
                </c:pt>
                <c:pt idx="617">
                  <c:v>83.39</c:v>
                </c:pt>
                <c:pt idx="618">
                  <c:v>84.97</c:v>
                </c:pt>
                <c:pt idx="619">
                  <c:v>86.61</c:v>
                </c:pt>
                <c:pt idx="620">
                  <c:v>88.3</c:v>
                </c:pt>
                <c:pt idx="621">
                  <c:v>90.04</c:v>
                </c:pt>
                <c:pt idx="622">
                  <c:v>91.82</c:v>
                </c:pt>
                <c:pt idx="623">
                  <c:v>93.64</c:v>
                </c:pt>
                <c:pt idx="624">
                  <c:v>95.51</c:v>
                </c:pt>
                <c:pt idx="625">
                  <c:v>97.41</c:v>
                </c:pt>
                <c:pt idx="626">
                  <c:v>99.31</c:v>
                </c:pt>
                <c:pt idx="627">
                  <c:v>101.2</c:v>
                </c:pt>
                <c:pt idx="628">
                  <c:v>103.06</c:v>
                </c:pt>
                <c:pt idx="629">
                  <c:v>104.91</c:v>
                </c:pt>
                <c:pt idx="630">
                  <c:v>106.73</c:v>
                </c:pt>
                <c:pt idx="631">
                  <c:v>108.57</c:v>
                </c:pt>
                <c:pt idx="632">
                  <c:v>110.44</c:v>
                </c:pt>
                <c:pt idx="633">
                  <c:v>112.39</c:v>
                </c:pt>
                <c:pt idx="634">
                  <c:v>114.36</c:v>
                </c:pt>
                <c:pt idx="635">
                  <c:v>116.38</c:v>
                </c:pt>
                <c:pt idx="636">
                  <c:v>118.13</c:v>
                </c:pt>
                <c:pt idx="637">
                  <c:v>120</c:v>
                </c:pt>
                <c:pt idx="638">
                  <c:v>122.16</c:v>
                </c:pt>
                <c:pt idx="639">
                  <c:v>124.46</c:v>
                </c:pt>
                <c:pt idx="640">
                  <c:v>126.81</c:v>
                </c:pt>
                <c:pt idx="641">
                  <c:v>129.21</c:v>
                </c:pt>
                <c:pt idx="642">
                  <c:v>131.68</c:v>
                </c:pt>
                <c:pt idx="643">
                  <c:v>134.22999999999999</c:v>
                </c:pt>
                <c:pt idx="644">
                  <c:v>136.85</c:v>
                </c:pt>
                <c:pt idx="645">
                  <c:v>139.55000000000001</c:v>
                </c:pt>
                <c:pt idx="646">
                  <c:v>142.31</c:v>
                </c:pt>
                <c:pt idx="647">
                  <c:v>145.12</c:v>
                </c:pt>
                <c:pt idx="648">
                  <c:v>147.94999999999999</c:v>
                </c:pt>
                <c:pt idx="649">
                  <c:v>150.83000000000001</c:v>
                </c:pt>
                <c:pt idx="650">
                  <c:v>153.71</c:v>
                </c:pt>
                <c:pt idx="651">
                  <c:v>156.54</c:v>
                </c:pt>
                <c:pt idx="652">
                  <c:v>159.30000000000001</c:v>
                </c:pt>
                <c:pt idx="653">
                  <c:v>162.03</c:v>
                </c:pt>
                <c:pt idx="654">
                  <c:v>164.8</c:v>
                </c:pt>
                <c:pt idx="655">
                  <c:v>167.21</c:v>
                </c:pt>
                <c:pt idx="656">
                  <c:v>170.15</c:v>
                </c:pt>
                <c:pt idx="657">
                  <c:v>173.19</c:v>
                </c:pt>
                <c:pt idx="658">
                  <c:v>175.73</c:v>
                </c:pt>
                <c:pt idx="659">
                  <c:v>178.8</c:v>
                </c:pt>
                <c:pt idx="660">
                  <c:v>182.05</c:v>
                </c:pt>
                <c:pt idx="661">
                  <c:v>185.5</c:v>
                </c:pt>
                <c:pt idx="662">
                  <c:v>188.56</c:v>
                </c:pt>
                <c:pt idx="663">
                  <c:v>192.06</c:v>
                </c:pt>
                <c:pt idx="664">
                  <c:v>195.7</c:v>
                </c:pt>
                <c:pt idx="665">
                  <c:v>199.38</c:v>
                </c:pt>
                <c:pt idx="666">
                  <c:v>203.12</c:v>
                </c:pt>
                <c:pt idx="667">
                  <c:v>206.97</c:v>
                </c:pt>
                <c:pt idx="668">
                  <c:v>210.86</c:v>
                </c:pt>
                <c:pt idx="669">
                  <c:v>214.8</c:v>
                </c:pt>
                <c:pt idx="670">
                  <c:v>218.79</c:v>
                </c:pt>
                <c:pt idx="671">
                  <c:v>222.83</c:v>
                </c:pt>
                <c:pt idx="672">
                  <c:v>226.93</c:v>
                </c:pt>
                <c:pt idx="673">
                  <c:v>231.13</c:v>
                </c:pt>
                <c:pt idx="674">
                  <c:v>235.25</c:v>
                </c:pt>
                <c:pt idx="675">
                  <c:v>239.26</c:v>
                </c:pt>
                <c:pt idx="676">
                  <c:v>243.13</c:v>
                </c:pt>
                <c:pt idx="677">
                  <c:v>246.8</c:v>
                </c:pt>
                <c:pt idx="678">
                  <c:v>250.79</c:v>
                </c:pt>
                <c:pt idx="679">
                  <c:v>254.83</c:v>
                </c:pt>
                <c:pt idx="680">
                  <c:v>258.99</c:v>
                </c:pt>
                <c:pt idx="681">
                  <c:v>263.38</c:v>
                </c:pt>
                <c:pt idx="682">
                  <c:v>267.97000000000003</c:v>
                </c:pt>
                <c:pt idx="683">
                  <c:v>272.72000000000003</c:v>
                </c:pt>
                <c:pt idx="684">
                  <c:v>277.58</c:v>
                </c:pt>
                <c:pt idx="685">
                  <c:v>282.58999999999997</c:v>
                </c:pt>
                <c:pt idx="686">
                  <c:v>287.58</c:v>
                </c:pt>
                <c:pt idx="687">
                  <c:v>292.57</c:v>
                </c:pt>
                <c:pt idx="688">
                  <c:v>297.48</c:v>
                </c:pt>
                <c:pt idx="689">
                  <c:v>302.29000000000002</c:v>
                </c:pt>
                <c:pt idx="690">
                  <c:v>307.05</c:v>
                </c:pt>
                <c:pt idx="691">
                  <c:v>312.39</c:v>
                </c:pt>
                <c:pt idx="692">
                  <c:v>317.55</c:v>
                </c:pt>
                <c:pt idx="693">
                  <c:v>322.67</c:v>
                </c:pt>
                <c:pt idx="694">
                  <c:v>327.77</c:v>
                </c:pt>
                <c:pt idx="695">
                  <c:v>333.01</c:v>
                </c:pt>
                <c:pt idx="696">
                  <c:v>338.36</c:v>
                </c:pt>
                <c:pt idx="697">
                  <c:v>344.11</c:v>
                </c:pt>
                <c:pt idx="698">
                  <c:v>350</c:v>
                </c:pt>
                <c:pt idx="699">
                  <c:v>356.05</c:v>
                </c:pt>
                <c:pt idx="700">
                  <c:v>362.06</c:v>
                </c:pt>
                <c:pt idx="701">
                  <c:v>368.37</c:v>
                </c:pt>
                <c:pt idx="702">
                  <c:v>375.02</c:v>
                </c:pt>
                <c:pt idx="703">
                  <c:v>382.42</c:v>
                </c:pt>
                <c:pt idx="704">
                  <c:v>390.95</c:v>
                </c:pt>
                <c:pt idx="705">
                  <c:v>400.71</c:v>
                </c:pt>
                <c:pt idx="706">
                  <c:v>412.96</c:v>
                </c:pt>
                <c:pt idx="707">
                  <c:v>426.06</c:v>
                </c:pt>
                <c:pt idx="708">
                  <c:v>440.78</c:v>
                </c:pt>
                <c:pt idx="709">
                  <c:v>455.84</c:v>
                </c:pt>
                <c:pt idx="710">
                  <c:v>470.85</c:v>
                </c:pt>
                <c:pt idx="711">
                  <c:v>485.07</c:v>
                </c:pt>
                <c:pt idx="712">
                  <c:v>497.77</c:v>
                </c:pt>
                <c:pt idx="713">
                  <c:v>508.89</c:v>
                </c:pt>
                <c:pt idx="714">
                  <c:v>520.15</c:v>
                </c:pt>
                <c:pt idx="715">
                  <c:v>532.74</c:v>
                </c:pt>
                <c:pt idx="716">
                  <c:v>543.61</c:v>
                </c:pt>
                <c:pt idx="717">
                  <c:v>554.83000000000004</c:v>
                </c:pt>
                <c:pt idx="718">
                  <c:v>567.6</c:v>
                </c:pt>
                <c:pt idx="719">
                  <c:v>584.5</c:v>
                </c:pt>
                <c:pt idx="720">
                  <c:v>603.41999999999996</c:v>
                </c:pt>
                <c:pt idx="721">
                  <c:v>627.41</c:v>
                </c:pt>
                <c:pt idx="722">
                  <c:v>651.6</c:v>
                </c:pt>
                <c:pt idx="723">
                  <c:v>678.14</c:v>
                </c:pt>
                <c:pt idx="724">
                  <c:v>709.49</c:v>
                </c:pt>
                <c:pt idx="725">
                  <c:v>741.96</c:v>
                </c:pt>
                <c:pt idx="726">
                  <c:v>776.56</c:v>
                </c:pt>
                <c:pt idx="727">
                  <c:v>808.8</c:v>
                </c:pt>
                <c:pt idx="728">
                  <c:v>842.23</c:v>
                </c:pt>
                <c:pt idx="729">
                  <c:v>875.72</c:v>
                </c:pt>
                <c:pt idx="730">
                  <c:v>909.72</c:v>
                </c:pt>
                <c:pt idx="731">
                  <c:v>944.01</c:v>
                </c:pt>
                <c:pt idx="732">
                  <c:v>980.28</c:v>
                </c:pt>
                <c:pt idx="733" formatCode="#,##0.00">
                  <c:v>1016.1</c:v>
                </c:pt>
                <c:pt idx="734" formatCode="#,##0.00">
                  <c:v>1053.6199999999999</c:v>
                </c:pt>
                <c:pt idx="735" formatCode="#,##0.00">
                  <c:v>1092.1600000000001</c:v>
                </c:pt>
                <c:pt idx="736" formatCode="#,##0.00">
                  <c:v>1131.82</c:v>
                </c:pt>
                <c:pt idx="737" formatCode="#,##0.00">
                  <c:v>1172.05</c:v>
                </c:pt>
                <c:pt idx="738" formatCode="#,##0.00">
                  <c:v>1213.27</c:v>
                </c:pt>
                <c:pt idx="739" formatCode="#,##0.00">
                  <c:v>1255.5899999999999</c:v>
                </c:pt>
                <c:pt idx="740" formatCode="#,##0.00">
                  <c:v>1299.78</c:v>
                </c:pt>
                <c:pt idx="741" formatCode="#,##0.00">
                  <c:v>1347.43</c:v>
                </c:pt>
                <c:pt idx="742" formatCode="#,##0.00">
                  <c:v>1393.61</c:v>
                </c:pt>
                <c:pt idx="743" formatCode="#,##0.00">
                  <c:v>1444.34</c:v>
                </c:pt>
                <c:pt idx="744" formatCode="#,##0.00">
                  <c:v>1495.76</c:v>
                </c:pt>
                <c:pt idx="745" formatCode="#,##0.00">
                  <c:v>1547.6</c:v>
                </c:pt>
                <c:pt idx="746" formatCode="#,##0.00">
                  <c:v>1599.56</c:v>
                </c:pt>
                <c:pt idx="747" formatCode="#,##0.00">
                  <c:v>1650.99</c:v>
                </c:pt>
                <c:pt idx="748" formatCode="#,##0.00">
                  <c:v>1701.84</c:v>
                </c:pt>
                <c:pt idx="749" formatCode="#,##0.00">
                  <c:v>1750.36</c:v>
                </c:pt>
                <c:pt idx="750" formatCode="#,##0.00">
                  <c:v>1793.5</c:v>
                </c:pt>
                <c:pt idx="751" formatCode="#,##0.00">
                  <c:v>1830.52</c:v>
                </c:pt>
                <c:pt idx="752" formatCode="#,##0.00">
                  <c:v>1867.23</c:v>
                </c:pt>
                <c:pt idx="753" formatCode="#,##0.00">
                  <c:v>1903.31</c:v>
                </c:pt>
                <c:pt idx="754" formatCode="#,##0.00">
                  <c:v>1937.6</c:v>
                </c:pt>
                <c:pt idx="755" formatCode="#,##0.00">
                  <c:v>1969.23</c:v>
                </c:pt>
                <c:pt idx="756" formatCode="#,##0.00">
                  <c:v>1998.78</c:v>
                </c:pt>
                <c:pt idx="757" formatCode="#,##0.00">
                  <c:v>2023.55</c:v>
                </c:pt>
                <c:pt idx="758" formatCode="#,##0.00">
                  <c:v>2045.46</c:v>
                </c:pt>
                <c:pt idx="759" formatCode="#,##0.00">
                  <c:v>2073.87</c:v>
                </c:pt>
                <c:pt idx="760" formatCode="#,##0.00">
                  <c:v>2098.52</c:v>
                </c:pt>
                <c:pt idx="761" formatCode="#,##0.00">
                  <c:v>2121.6799999999998</c:v>
                </c:pt>
                <c:pt idx="762" formatCode="#,##0.00">
                  <c:v>2144.44</c:v>
                </c:pt>
                <c:pt idx="763" formatCode="#,##0.00">
                  <c:v>2166.33</c:v>
                </c:pt>
                <c:pt idx="764" formatCode="#,##0.00">
                  <c:v>2187.19</c:v>
                </c:pt>
                <c:pt idx="765" formatCode="#,##0.00">
                  <c:v>2207.92</c:v>
                </c:pt>
                <c:pt idx="766" formatCode="#,##0.00">
                  <c:v>2227.04</c:v>
                </c:pt>
                <c:pt idx="767" formatCode="#,##0.00">
                  <c:v>2246.63</c:v>
                </c:pt>
                <c:pt idx="768" formatCode="#,##0.00">
                  <c:v>2267.67</c:v>
                </c:pt>
                <c:pt idx="769" formatCode="#,##0.00">
                  <c:v>2288.61</c:v>
                </c:pt>
                <c:pt idx="770" formatCode="#,##0.00">
                  <c:v>2311.5500000000002</c:v>
                </c:pt>
                <c:pt idx="771" formatCode="#,##0.00">
                  <c:v>2335.4499999999998</c:v>
                </c:pt>
                <c:pt idx="772" formatCode="#,##0.00">
                  <c:v>2359.63</c:v>
                </c:pt>
                <c:pt idx="773" formatCode="#,##0.00">
                  <c:v>2384.19</c:v>
                </c:pt>
                <c:pt idx="774" formatCode="#,##0.00">
                  <c:v>2410.5700000000002</c:v>
                </c:pt>
                <c:pt idx="775" formatCode="#,##0.00">
                  <c:v>2438.19</c:v>
                </c:pt>
                <c:pt idx="776" formatCode="#,##0.00">
                  <c:v>2468.15</c:v>
                </c:pt>
                <c:pt idx="777" formatCode="#,##0.00">
                  <c:v>2500.09</c:v>
                </c:pt>
                <c:pt idx="778" formatCode="#,##0.00">
                  <c:v>2535.65</c:v>
                </c:pt>
                <c:pt idx="779" formatCode="#,##0.00">
                  <c:v>2571.62</c:v>
                </c:pt>
                <c:pt idx="780" formatCode="#,##0.00">
                  <c:v>2610.25</c:v>
                </c:pt>
                <c:pt idx="781" formatCode="#,##0.00">
                  <c:v>2651.1</c:v>
                </c:pt>
                <c:pt idx="782" formatCode="#,##0.00">
                  <c:v>2694.19</c:v>
                </c:pt>
                <c:pt idx="783" formatCode="#,##0.00">
                  <c:v>2738.16</c:v>
                </c:pt>
                <c:pt idx="784" formatCode="#,##0.00">
                  <c:v>2779.71</c:v>
                </c:pt>
                <c:pt idx="785" formatCode="#,##0.00">
                  <c:v>2819.12</c:v>
                </c:pt>
                <c:pt idx="786" formatCode="#,##0.00">
                  <c:v>2858.96</c:v>
                </c:pt>
                <c:pt idx="787" formatCode="#,##0.00">
                  <c:v>2898.02</c:v>
                </c:pt>
                <c:pt idx="788" formatCode="#,##0.00">
                  <c:v>2936.37</c:v>
                </c:pt>
                <c:pt idx="789" formatCode="#,##0.00">
                  <c:v>2974.3</c:v>
                </c:pt>
                <c:pt idx="790" formatCode="#,##0.00">
                  <c:v>3011.59</c:v>
                </c:pt>
                <c:pt idx="791" formatCode="#,##0.00">
                  <c:v>3048.67</c:v>
                </c:pt>
                <c:pt idx="792" formatCode="#,##0.00">
                  <c:v>3085.09</c:v>
                </c:pt>
                <c:pt idx="793" formatCode="#,##0.00">
                  <c:v>3121.44</c:v>
                </c:pt>
                <c:pt idx="794" formatCode="#,##0.00">
                  <c:v>3157.31</c:v>
                </c:pt>
                <c:pt idx="795" formatCode="#,##0.00">
                  <c:v>3193.79</c:v>
                </c:pt>
                <c:pt idx="796" formatCode="#,##0.00">
                  <c:v>3230.31</c:v>
                </c:pt>
                <c:pt idx="797" formatCode="#,##0.00">
                  <c:v>3267.17</c:v>
                </c:pt>
                <c:pt idx="798" formatCode="#,##0.00">
                  <c:v>3303.89</c:v>
                </c:pt>
                <c:pt idx="799" formatCode="#,##0.00">
                  <c:v>3340.91</c:v>
                </c:pt>
                <c:pt idx="800" formatCode="#,##0.00">
                  <c:v>3379.36</c:v>
                </c:pt>
                <c:pt idx="801" formatCode="#,##0.00">
                  <c:v>3415.48</c:v>
                </c:pt>
                <c:pt idx="802" formatCode="#,##0.00">
                  <c:v>3453.3</c:v>
                </c:pt>
                <c:pt idx="803" formatCode="#,##0.00">
                  <c:v>3491.14</c:v>
                </c:pt>
                <c:pt idx="804" formatCode="#,##0.00">
                  <c:v>3529.18</c:v>
                </c:pt>
                <c:pt idx="805" formatCode="#,##0.00">
                  <c:v>3567.01</c:v>
                </c:pt>
                <c:pt idx="806" formatCode="#,##0.00">
                  <c:v>3605.16</c:v>
                </c:pt>
                <c:pt idx="807" formatCode="#,##0.00">
                  <c:v>3642.9</c:v>
                </c:pt>
                <c:pt idx="808" formatCode="#,##0.00">
                  <c:v>3680.71</c:v>
                </c:pt>
                <c:pt idx="809" formatCode="#,##0.00">
                  <c:v>3718.5</c:v>
                </c:pt>
                <c:pt idx="810" formatCode="#,##0.00">
                  <c:v>3757.31</c:v>
                </c:pt>
                <c:pt idx="811" formatCode="#,##0.00">
                  <c:v>3794.43</c:v>
                </c:pt>
                <c:pt idx="812" formatCode="#,##0.00">
                  <c:v>3831.49</c:v>
                </c:pt>
                <c:pt idx="813" formatCode="#,##0.00">
                  <c:v>3868.75</c:v>
                </c:pt>
                <c:pt idx="814" formatCode="#,##0.00">
                  <c:v>3902.27</c:v>
                </c:pt>
                <c:pt idx="815" formatCode="#,##0.00">
                  <c:v>3937.54</c:v>
                </c:pt>
                <c:pt idx="816" formatCode="#,##0.00">
                  <c:v>3975.48</c:v>
                </c:pt>
                <c:pt idx="817" formatCode="#,##0.00">
                  <c:v>4014.35</c:v>
                </c:pt>
                <c:pt idx="818" formatCode="#,##0.00">
                  <c:v>4055.01</c:v>
                </c:pt>
                <c:pt idx="819" formatCode="#,##0.00">
                  <c:v>4097.99</c:v>
                </c:pt>
                <c:pt idx="820" formatCode="#,##0.00">
                  <c:v>4140.93</c:v>
                </c:pt>
                <c:pt idx="821" formatCode="#,##0.00">
                  <c:v>4185.57</c:v>
                </c:pt>
                <c:pt idx="822" formatCode="#,##0.00">
                  <c:v>4230.8900000000003</c:v>
                </c:pt>
                <c:pt idx="823" formatCode="#,##0.00">
                  <c:v>4277.6400000000003</c:v>
                </c:pt>
                <c:pt idx="824" formatCode="#,##0.00">
                  <c:v>4324.57</c:v>
                </c:pt>
                <c:pt idx="825" formatCode="#,##0.00">
                  <c:v>4371.49</c:v>
                </c:pt>
                <c:pt idx="826" formatCode="#,##0.00">
                  <c:v>4420.26</c:v>
                </c:pt>
                <c:pt idx="827" formatCode="#,##0.00">
                  <c:v>4468.9399999999996</c:v>
                </c:pt>
                <c:pt idx="828" formatCode="#,##0.00">
                  <c:v>4519.08</c:v>
                </c:pt>
                <c:pt idx="829" formatCode="#,##0.00">
                  <c:v>4571.04</c:v>
                </c:pt>
                <c:pt idx="830" formatCode="#,##0.00">
                  <c:v>4623.91</c:v>
                </c:pt>
                <c:pt idx="831" formatCode="#,##0.00">
                  <c:v>4675.83</c:v>
                </c:pt>
                <c:pt idx="832" formatCode="#,##0.00">
                  <c:v>4724.3</c:v>
                </c:pt>
                <c:pt idx="833" formatCode="#,##0.00">
                  <c:v>4769.1000000000004</c:v>
                </c:pt>
                <c:pt idx="834" formatCode="#,##0.00">
                  <c:v>4812.24</c:v>
                </c:pt>
                <c:pt idx="835" formatCode="#,##0.00">
                  <c:v>4854.8599999999997</c:v>
                </c:pt>
                <c:pt idx="836" formatCode="#,##0.00">
                  <c:v>4897.2</c:v>
                </c:pt>
                <c:pt idx="837" formatCode="#,##0.00">
                  <c:v>4938.6499999999996</c:v>
                </c:pt>
                <c:pt idx="838" formatCode="#,##0.00">
                  <c:v>4979.57</c:v>
                </c:pt>
                <c:pt idx="839" formatCode="#,##0.00">
                  <c:v>5019.1499999999996</c:v>
                </c:pt>
                <c:pt idx="840" formatCode="#,##0.00">
                  <c:v>5057.79</c:v>
                </c:pt>
                <c:pt idx="841" formatCode="#,##0.00">
                  <c:v>5096.54</c:v>
                </c:pt>
                <c:pt idx="842" formatCode="#,##0.00">
                  <c:v>5135.1899999999996</c:v>
                </c:pt>
                <c:pt idx="843" formatCode="#,##0.00">
                  <c:v>5174.7</c:v>
                </c:pt>
                <c:pt idx="844" formatCode="#,##0.00">
                  <c:v>5214.99</c:v>
                </c:pt>
                <c:pt idx="845" formatCode="#,##0.00">
                  <c:v>5255.08</c:v>
                </c:pt>
                <c:pt idx="846" formatCode="#,##0.00">
                  <c:v>5293.6</c:v>
                </c:pt>
                <c:pt idx="847" formatCode="#,##0.00">
                  <c:v>5330.9</c:v>
                </c:pt>
                <c:pt idx="848" formatCode="#,##0.00">
                  <c:v>5367.15</c:v>
                </c:pt>
                <c:pt idx="849" formatCode="#,##0.00">
                  <c:v>5402.17</c:v>
                </c:pt>
                <c:pt idx="850" formatCode="#,##0.00">
                  <c:v>5436.86</c:v>
                </c:pt>
                <c:pt idx="851" formatCode="#,##0.00">
                  <c:v>5471.62</c:v>
                </c:pt>
                <c:pt idx="852" formatCode="#,##0.00">
                  <c:v>5506.21</c:v>
                </c:pt>
                <c:pt idx="853" formatCode="#,##0.00">
                  <c:v>5540.25</c:v>
                </c:pt>
                <c:pt idx="854" formatCode="#,##0.00">
                  <c:v>5574.32</c:v>
                </c:pt>
                <c:pt idx="855" formatCode="#,##0.00">
                  <c:v>5608.16</c:v>
                </c:pt>
                <c:pt idx="856" formatCode="#,##0.00">
                  <c:v>5641.61</c:v>
                </c:pt>
                <c:pt idx="857" formatCode="#,##0.00">
                  <c:v>5675.42</c:v>
                </c:pt>
                <c:pt idx="858" formatCode="#,##0.00">
                  <c:v>5709.09</c:v>
                </c:pt>
                <c:pt idx="859" formatCode="#,##0.00">
                  <c:v>5742.8</c:v>
                </c:pt>
                <c:pt idx="860" formatCode="#,##0.00">
                  <c:v>5776.51</c:v>
                </c:pt>
                <c:pt idx="861" formatCode="#,##0.00">
                  <c:v>5809.07</c:v>
                </c:pt>
                <c:pt idx="862" formatCode="#,##0.00">
                  <c:v>5842.78</c:v>
                </c:pt>
                <c:pt idx="863" formatCode="#,##0.00">
                  <c:v>5876.55</c:v>
                </c:pt>
                <c:pt idx="864" formatCode="#,##0.00">
                  <c:v>5910.38</c:v>
                </c:pt>
                <c:pt idx="865" formatCode="#,##0.00">
                  <c:v>5943.96</c:v>
                </c:pt>
                <c:pt idx="866" formatCode="#,##0.00">
                  <c:v>5977.03</c:v>
                </c:pt>
                <c:pt idx="867" formatCode="#,##0.00">
                  <c:v>6011.79</c:v>
                </c:pt>
                <c:pt idx="868" formatCode="#,##0.00">
                  <c:v>6044.41</c:v>
                </c:pt>
                <c:pt idx="869" formatCode="#,##0.00">
                  <c:v>6076.82</c:v>
                </c:pt>
                <c:pt idx="870" formatCode="#,##0.00">
                  <c:v>6109.41</c:v>
                </c:pt>
                <c:pt idx="871" formatCode="#,##0.00">
                  <c:v>6141.74</c:v>
                </c:pt>
                <c:pt idx="872" formatCode="#,##0.00">
                  <c:v>6174.28</c:v>
                </c:pt>
                <c:pt idx="873" formatCode="#,##0.00">
                  <c:v>6206.85</c:v>
                </c:pt>
                <c:pt idx="874" formatCode="#,##0.00">
                  <c:v>6239.63</c:v>
                </c:pt>
                <c:pt idx="875" formatCode="#,##0.00">
                  <c:v>6272.74</c:v>
                </c:pt>
                <c:pt idx="876" formatCode="#,##0.00">
                  <c:v>6306.02</c:v>
                </c:pt>
                <c:pt idx="877" formatCode="#,##0.00">
                  <c:v>6338.14</c:v>
                </c:pt>
                <c:pt idx="878" formatCode="#,##0.00">
                  <c:v>6371.13</c:v>
                </c:pt>
                <c:pt idx="879" formatCode="#,##0.00">
                  <c:v>6404.82</c:v>
                </c:pt>
                <c:pt idx="880" formatCode="#,##0.00">
                  <c:v>6439.85</c:v>
                </c:pt>
                <c:pt idx="881" formatCode="#,##0.00">
                  <c:v>6475.67</c:v>
                </c:pt>
                <c:pt idx="882" formatCode="#,##0.00">
                  <c:v>6510.48</c:v>
                </c:pt>
                <c:pt idx="883" formatCode="#,##0.00">
                  <c:v>6543.11</c:v>
                </c:pt>
                <c:pt idx="884" formatCode="#,##0.00">
                  <c:v>6576.31</c:v>
                </c:pt>
                <c:pt idx="885" formatCode="#,##0.00">
                  <c:v>6609.98</c:v>
                </c:pt>
                <c:pt idx="886" formatCode="#,##0.00">
                  <c:v>6643.63</c:v>
                </c:pt>
                <c:pt idx="887" formatCode="#,##0.00">
                  <c:v>6677.18</c:v>
                </c:pt>
                <c:pt idx="888" formatCode="#,##0.00">
                  <c:v>6709.28</c:v>
                </c:pt>
                <c:pt idx="889" formatCode="#,##0.00">
                  <c:v>6742.86</c:v>
                </c:pt>
                <c:pt idx="890" formatCode="#,##0.00">
                  <c:v>6776.35</c:v>
                </c:pt>
                <c:pt idx="891" formatCode="#,##0.00">
                  <c:v>6809.58</c:v>
                </c:pt>
                <c:pt idx="892" formatCode="#,##0.00">
                  <c:v>6843.29</c:v>
                </c:pt>
                <c:pt idx="893" formatCode="#,##0.00">
                  <c:v>6877</c:v>
                </c:pt>
                <c:pt idx="894" formatCode="#,##0.00">
                  <c:v>6910.9</c:v>
                </c:pt>
                <c:pt idx="895" formatCode="#,##0.00">
                  <c:v>6944.52</c:v>
                </c:pt>
                <c:pt idx="896" formatCode="#,##0.00">
                  <c:v>6978.44</c:v>
                </c:pt>
                <c:pt idx="897" formatCode="#,##0.00">
                  <c:v>7013.1</c:v>
                </c:pt>
                <c:pt idx="898" formatCode="#,##0.00">
                  <c:v>7048.23</c:v>
                </c:pt>
                <c:pt idx="899" formatCode="#,##0.00">
                  <c:v>7083.87</c:v>
                </c:pt>
                <c:pt idx="900" formatCode="#,##0.00">
                  <c:v>7119.67</c:v>
                </c:pt>
                <c:pt idx="901" formatCode="#,##0.00">
                  <c:v>7155.77</c:v>
                </c:pt>
                <c:pt idx="902" formatCode="#,##0.00">
                  <c:v>7192.24</c:v>
                </c:pt>
                <c:pt idx="903" formatCode="#,##0.00">
                  <c:v>7228.94</c:v>
                </c:pt>
                <c:pt idx="904" formatCode="#,##0.00">
                  <c:v>7265.97</c:v>
                </c:pt>
                <c:pt idx="905" formatCode="#,##0.00">
                  <c:v>7303.17</c:v>
                </c:pt>
                <c:pt idx="906" formatCode="#,##0.00">
                  <c:v>7340.93</c:v>
                </c:pt>
                <c:pt idx="907" formatCode="#,##0.00">
                  <c:v>7379.22</c:v>
                </c:pt>
                <c:pt idx="908" formatCode="#,##0.00">
                  <c:v>7417.69</c:v>
                </c:pt>
                <c:pt idx="909" formatCode="#,##0.00">
                  <c:v>7456.68</c:v>
                </c:pt>
                <c:pt idx="910" formatCode="#,##0.00">
                  <c:v>7496.15</c:v>
                </c:pt>
                <c:pt idx="911" formatCode="#,##0.00">
                  <c:v>7536.23</c:v>
                </c:pt>
                <c:pt idx="912" formatCode="#,##0.00">
                  <c:v>7576.94</c:v>
                </c:pt>
                <c:pt idx="913" formatCode="#,##0.00">
                  <c:v>7619.12</c:v>
                </c:pt>
                <c:pt idx="914" formatCode="#,##0.00">
                  <c:v>7660.25</c:v>
                </c:pt>
                <c:pt idx="915" formatCode="#,##0.00">
                  <c:v>7701.4</c:v>
                </c:pt>
                <c:pt idx="916" formatCode="#,##0.00">
                  <c:v>7744.53</c:v>
                </c:pt>
                <c:pt idx="917" formatCode="#,##0.00">
                  <c:v>7787.91</c:v>
                </c:pt>
                <c:pt idx="918" formatCode="#,##0.00">
                  <c:v>7831.91</c:v>
                </c:pt>
                <c:pt idx="919" formatCode="#,##0.00">
                  <c:v>7875.42</c:v>
                </c:pt>
                <c:pt idx="920" formatCode="#,##0.00">
                  <c:v>7920.51</c:v>
                </c:pt>
                <c:pt idx="921" formatCode="#,##0.00">
                  <c:v>7966.23</c:v>
                </c:pt>
                <c:pt idx="922" formatCode="#,##0.00">
                  <c:v>8012.63</c:v>
                </c:pt>
                <c:pt idx="923" formatCode="#,##0.00">
                  <c:v>8059.6</c:v>
                </c:pt>
                <c:pt idx="924" formatCode="#,##0.00">
                  <c:v>8107.34</c:v>
                </c:pt>
                <c:pt idx="925" formatCode="#,##0.00">
                  <c:v>8155.69</c:v>
                </c:pt>
                <c:pt idx="926" formatCode="#,##0.00">
                  <c:v>8204.6299999999992</c:v>
                </c:pt>
                <c:pt idx="927" formatCode="#,##0.00">
                  <c:v>8254.33</c:v>
                </c:pt>
                <c:pt idx="928" formatCode="#,##0.00">
                  <c:v>8304.39</c:v>
                </c:pt>
                <c:pt idx="929" formatCode="#,##0.00">
                  <c:v>8355.06</c:v>
                </c:pt>
                <c:pt idx="930" formatCode="#,##0.00">
                  <c:v>8406.2900000000009</c:v>
                </c:pt>
                <c:pt idx="931" formatCode="#,##0.00">
                  <c:v>8458</c:v>
                </c:pt>
                <c:pt idx="932" formatCode="#,##0.00">
                  <c:v>8511.3799999999992</c:v>
                </c:pt>
                <c:pt idx="933" formatCode="#,##0.00">
                  <c:v>8564.52</c:v>
                </c:pt>
                <c:pt idx="934" formatCode="#,##0.00">
                  <c:v>8618.39</c:v>
                </c:pt>
                <c:pt idx="935" formatCode="#,##0.00">
                  <c:v>8673.01</c:v>
                </c:pt>
                <c:pt idx="936" formatCode="#,##0.00">
                  <c:v>8712.5</c:v>
                </c:pt>
                <c:pt idx="937" formatCode="#,##0.00">
                  <c:v>8768.1200000000008</c:v>
                </c:pt>
                <c:pt idx="938" formatCode="#,##0.00">
                  <c:v>8825.75</c:v>
                </c:pt>
                <c:pt idx="939" formatCode="#,##0.00">
                  <c:v>8883.4599999999991</c:v>
                </c:pt>
                <c:pt idx="940" formatCode="#,##0.00">
                  <c:v>8933.49</c:v>
                </c:pt>
                <c:pt idx="941" formatCode="#,##0.00">
                  <c:v>8993.2999999999993</c:v>
                </c:pt>
                <c:pt idx="942" formatCode="#,##0.00">
                  <c:v>9052.7000000000007</c:v>
                </c:pt>
                <c:pt idx="943" formatCode="#,##0.00">
                  <c:v>9109.9699999999993</c:v>
                </c:pt>
                <c:pt idx="944" formatCode="#,##0.00">
                  <c:v>9167.4599999999991</c:v>
                </c:pt>
                <c:pt idx="945" formatCode="#,##0.00">
                  <c:v>9226.5300000000007</c:v>
                </c:pt>
                <c:pt idx="946" formatCode="#,##0.00">
                  <c:v>9287.39</c:v>
                </c:pt>
                <c:pt idx="947" formatCode="#,##0.00">
                  <c:v>9349.36</c:v>
                </c:pt>
                <c:pt idx="948" formatCode="#,##0.00">
                  <c:v>9412.1</c:v>
                </c:pt>
                <c:pt idx="949" formatCode="#,##0.00">
                  <c:v>9475.5499999999993</c:v>
                </c:pt>
                <c:pt idx="950" formatCode="#,##0.00">
                  <c:v>9539.44</c:v>
                </c:pt>
                <c:pt idx="951" formatCode="#,##0.00">
                  <c:v>9603.59</c:v>
                </c:pt>
                <c:pt idx="952" formatCode="#,##0.00">
                  <c:v>9668.01</c:v>
                </c:pt>
                <c:pt idx="953" formatCode="#,##0.00">
                  <c:v>9732.5499999999993</c:v>
                </c:pt>
                <c:pt idx="954" formatCode="#,##0.00">
                  <c:v>9797.56</c:v>
                </c:pt>
                <c:pt idx="955" formatCode="#,##0.00">
                  <c:v>9862.9599999999991</c:v>
                </c:pt>
                <c:pt idx="956" formatCode="#,##0.00">
                  <c:v>9928.7199999999993</c:v>
                </c:pt>
                <c:pt idx="957" formatCode="#,##0.00">
                  <c:v>9994.81</c:v>
                </c:pt>
                <c:pt idx="958" formatCode="#,##0.00">
                  <c:v>10055.98</c:v>
                </c:pt>
                <c:pt idx="959" formatCode="#,##0.00">
                  <c:v>10124.86</c:v>
                </c:pt>
                <c:pt idx="960" formatCode="#,##0.00">
                  <c:v>10192.31</c:v>
                </c:pt>
                <c:pt idx="961" formatCode="#,##0.00">
                  <c:v>10259.86</c:v>
                </c:pt>
                <c:pt idx="962" formatCode="#,##0.00">
                  <c:v>10327.719999999999</c:v>
                </c:pt>
                <c:pt idx="963" formatCode="#,##0.00">
                  <c:v>10395.959999999999</c:v>
                </c:pt>
                <c:pt idx="964" formatCode="#,##0.00">
                  <c:v>10464.299999999999</c:v>
                </c:pt>
                <c:pt idx="965" formatCode="#,##0.00">
                  <c:v>10533.27</c:v>
                </c:pt>
                <c:pt idx="966" formatCode="#,##0.00">
                  <c:v>10602.64</c:v>
                </c:pt>
                <c:pt idx="967" formatCode="#,##0.00">
                  <c:v>10672.57</c:v>
                </c:pt>
                <c:pt idx="968" formatCode="#,##0.00">
                  <c:v>10742.79</c:v>
                </c:pt>
                <c:pt idx="969" formatCode="#,##0.00">
                  <c:v>10813.22</c:v>
                </c:pt>
                <c:pt idx="970" formatCode="#,##0.00">
                  <c:v>10881.71</c:v>
                </c:pt>
                <c:pt idx="971" formatCode="#,##0.00">
                  <c:v>10951.93</c:v>
                </c:pt>
                <c:pt idx="972" formatCode="#,##0.00">
                  <c:v>11024.88</c:v>
                </c:pt>
                <c:pt idx="973" formatCode="#,##0.00">
                  <c:v>11096.65</c:v>
                </c:pt>
                <c:pt idx="974" formatCode="#,##0.00">
                  <c:v>11168.34</c:v>
                </c:pt>
                <c:pt idx="975" formatCode="#,##0.00">
                  <c:v>11240.17</c:v>
                </c:pt>
                <c:pt idx="976" formatCode="#,##0.00">
                  <c:v>11313.4</c:v>
                </c:pt>
                <c:pt idx="977" formatCode="#,##0.00">
                  <c:v>11386.43</c:v>
                </c:pt>
                <c:pt idx="978" formatCode="#,##0.00">
                  <c:v>11458.83</c:v>
                </c:pt>
                <c:pt idx="979" formatCode="#,##0.00">
                  <c:v>11530.91</c:v>
                </c:pt>
                <c:pt idx="980" formatCode="#,##0.00">
                  <c:v>11603.69</c:v>
                </c:pt>
                <c:pt idx="981" formatCode="#,##0.00">
                  <c:v>11675.33</c:v>
                </c:pt>
                <c:pt idx="982" formatCode="#,##0.00">
                  <c:v>11748.98</c:v>
                </c:pt>
                <c:pt idx="983" formatCode="#,##0.00">
                  <c:v>11822.04</c:v>
                </c:pt>
                <c:pt idx="984" formatCode="#,##0.00">
                  <c:v>11896.48</c:v>
                </c:pt>
                <c:pt idx="985" formatCode="#,##0.00">
                  <c:v>11971.09</c:v>
                </c:pt>
                <c:pt idx="986" formatCode="#,##0.00">
                  <c:v>12045.88</c:v>
                </c:pt>
                <c:pt idx="987" formatCode="#,##0.00">
                  <c:v>12120.93</c:v>
                </c:pt>
                <c:pt idx="988" formatCode="#,##0.00">
                  <c:v>12195.91</c:v>
                </c:pt>
                <c:pt idx="989" formatCode="#,##0.00">
                  <c:v>12271.74</c:v>
                </c:pt>
                <c:pt idx="990" formatCode="#,##0.00">
                  <c:v>12347.88</c:v>
                </c:pt>
                <c:pt idx="991" formatCode="#,##0.00">
                  <c:v>12424.47</c:v>
                </c:pt>
                <c:pt idx="992" formatCode="#,##0.00">
                  <c:v>12501.34</c:v>
                </c:pt>
                <c:pt idx="993" formatCode="#,##0.00">
                  <c:v>12578.45</c:v>
                </c:pt>
                <c:pt idx="994" formatCode="#,##0.00">
                  <c:v>12655.9</c:v>
                </c:pt>
                <c:pt idx="995" formatCode="#,##0.00">
                  <c:v>12733.67</c:v>
                </c:pt>
                <c:pt idx="996" formatCode="#,##0.00">
                  <c:v>12811.51</c:v>
                </c:pt>
                <c:pt idx="997" formatCode="#,##0.00">
                  <c:v>12888.89</c:v>
                </c:pt>
                <c:pt idx="998" formatCode="#,##0.00">
                  <c:v>12966.96</c:v>
                </c:pt>
                <c:pt idx="999" formatCode="#,##0.00">
                  <c:v>13045.28</c:v>
                </c:pt>
                <c:pt idx="1000" formatCode="#,##0.00">
                  <c:v>13123.25</c:v>
                </c:pt>
                <c:pt idx="1001" formatCode="#,##0.00">
                  <c:v>13201.2</c:v>
                </c:pt>
                <c:pt idx="1002" formatCode="#,##0.00">
                  <c:v>13279.23</c:v>
                </c:pt>
                <c:pt idx="1003" formatCode="#,##0.00">
                  <c:v>13357.25</c:v>
                </c:pt>
                <c:pt idx="1004" formatCode="#,##0.00">
                  <c:v>13435.1</c:v>
                </c:pt>
                <c:pt idx="1005" formatCode="#,##0.00">
                  <c:v>13512.93</c:v>
                </c:pt>
                <c:pt idx="1006" formatCode="#,##0.00">
                  <c:v>13590.65</c:v>
                </c:pt>
                <c:pt idx="1007" formatCode="#,##0.00">
                  <c:v>13668.43</c:v>
                </c:pt>
                <c:pt idx="1008" formatCode="#,##0.00">
                  <c:v>13745.53</c:v>
                </c:pt>
                <c:pt idx="1009" formatCode="#,##0.00">
                  <c:v>13822.65</c:v>
                </c:pt>
                <c:pt idx="1010" formatCode="#,##0.00">
                  <c:v>13900</c:v>
                </c:pt>
                <c:pt idx="1011" formatCode="#,##0.00">
                  <c:v>13976.79</c:v>
                </c:pt>
                <c:pt idx="1012" formatCode="#,##0.00">
                  <c:v>14054.61</c:v>
                </c:pt>
                <c:pt idx="1013" formatCode="#,##0.00">
                  <c:v>14133.24</c:v>
                </c:pt>
                <c:pt idx="1014" formatCode="#,##0.00">
                  <c:v>14211.92</c:v>
                </c:pt>
                <c:pt idx="1015" formatCode="#,##0.00">
                  <c:v>14290.45</c:v>
                </c:pt>
                <c:pt idx="1016" formatCode="#,##0.00">
                  <c:v>14368.98</c:v>
                </c:pt>
                <c:pt idx="1017" formatCode="#,##0.00">
                  <c:v>14447.58</c:v>
                </c:pt>
                <c:pt idx="1018" formatCode="#,##0.00">
                  <c:v>14526.17</c:v>
                </c:pt>
                <c:pt idx="1019" formatCode="#,##0.00">
                  <c:v>14605.15</c:v>
                </c:pt>
                <c:pt idx="1020" formatCode="#,##0.00">
                  <c:v>14684.15</c:v>
                </c:pt>
                <c:pt idx="1021" formatCode="#,##0.00">
                  <c:v>14763.04</c:v>
                </c:pt>
                <c:pt idx="1022" formatCode="#,##0.00">
                  <c:v>14841.87</c:v>
                </c:pt>
                <c:pt idx="1023" formatCode="#,##0.00">
                  <c:v>14920.94</c:v>
                </c:pt>
                <c:pt idx="1024" formatCode="#,##0.00">
                  <c:v>14999.46</c:v>
                </c:pt>
                <c:pt idx="1025" formatCode="#,##0.00">
                  <c:v>15078.57</c:v>
                </c:pt>
                <c:pt idx="1026" formatCode="#,##0.00">
                  <c:v>15157.57</c:v>
                </c:pt>
                <c:pt idx="1027" formatCode="#,##0.00">
                  <c:v>15236.49</c:v>
                </c:pt>
                <c:pt idx="1028" formatCode="#,##0.00">
                  <c:v>15314.86</c:v>
                </c:pt>
                <c:pt idx="1029" formatCode="#,##0.00">
                  <c:v>15383.93</c:v>
                </c:pt>
                <c:pt idx="1030" formatCode="#,##0.00">
                  <c:v>15464.31</c:v>
                </c:pt>
                <c:pt idx="1031" formatCode="#,##0.00">
                  <c:v>15544.49</c:v>
                </c:pt>
                <c:pt idx="1032" formatCode="#,##0.00">
                  <c:v>15624.19</c:v>
                </c:pt>
                <c:pt idx="1033" formatCode="#,##0.00">
                  <c:v>15703.57</c:v>
                </c:pt>
                <c:pt idx="1034" formatCode="#,##0.00">
                  <c:v>15782.66</c:v>
                </c:pt>
                <c:pt idx="1035" formatCode="#,##0.00">
                  <c:v>15861.49</c:v>
                </c:pt>
                <c:pt idx="1036" formatCode="#,##0.00">
                  <c:v>15940.32</c:v>
                </c:pt>
                <c:pt idx="1037" formatCode="#,##0.00">
                  <c:v>16019.17</c:v>
                </c:pt>
                <c:pt idx="1038" formatCode="#,##0.00">
                  <c:v>16097.84</c:v>
                </c:pt>
                <c:pt idx="1039" formatCode="#,##0.00">
                  <c:v>16176.33</c:v>
                </c:pt>
                <c:pt idx="1040" formatCode="#,##0.00">
                  <c:v>16251.24</c:v>
                </c:pt>
                <c:pt idx="1041" formatCode="#,##0.00">
                  <c:v>16328.96</c:v>
                </c:pt>
                <c:pt idx="1042" formatCode="#,##0.00">
                  <c:v>16407.349999999999</c:v>
                </c:pt>
                <c:pt idx="1043" formatCode="#,##0.00">
                  <c:v>16485.490000000002</c:v>
                </c:pt>
                <c:pt idx="1044" formatCode="#,##0.00">
                  <c:v>16563.43</c:v>
                </c:pt>
                <c:pt idx="1045" formatCode="#,##0.00">
                  <c:v>16641.400000000001</c:v>
                </c:pt>
                <c:pt idx="1046" formatCode="#,##0.00">
                  <c:v>16719.349999999999</c:v>
                </c:pt>
                <c:pt idx="1047" formatCode="#,##0.00">
                  <c:v>16797.240000000002</c:v>
                </c:pt>
                <c:pt idx="1048" formatCode="#,##0.00">
                  <c:v>16874.98</c:v>
                </c:pt>
                <c:pt idx="1049" formatCode="#,##0.00">
                  <c:v>16952.87</c:v>
                </c:pt>
                <c:pt idx="1050" formatCode="#,##0.00">
                  <c:v>17030.66</c:v>
                </c:pt>
                <c:pt idx="1051" formatCode="#,##0.00">
                  <c:v>17108.3</c:v>
                </c:pt>
                <c:pt idx="1052" formatCode="#,##0.00">
                  <c:v>17185.810000000001</c:v>
                </c:pt>
                <c:pt idx="1053" formatCode="#,##0.00">
                  <c:v>17263.189999999999</c:v>
                </c:pt>
                <c:pt idx="1054" formatCode="#,##0.00">
                  <c:v>17340.46</c:v>
                </c:pt>
                <c:pt idx="1055" formatCode="#,##0.00">
                  <c:v>17417.54</c:v>
                </c:pt>
                <c:pt idx="1056" formatCode="#,##0.00">
                  <c:v>17494.62</c:v>
                </c:pt>
                <c:pt idx="1057" formatCode="#,##0.00">
                  <c:v>17571.32</c:v>
                </c:pt>
                <c:pt idx="1058" formatCode="#,##0.00">
                  <c:v>17648.12</c:v>
                </c:pt>
                <c:pt idx="1059" formatCode="#,##0.00">
                  <c:v>17724.54</c:v>
                </c:pt>
                <c:pt idx="1060" formatCode="#,##0.00">
                  <c:v>17801</c:v>
                </c:pt>
                <c:pt idx="1061" formatCode="#,##0.00">
                  <c:v>17877.3</c:v>
                </c:pt>
                <c:pt idx="1062" formatCode="#,##0.00">
                  <c:v>17953.53</c:v>
                </c:pt>
                <c:pt idx="1063" formatCode="#,##0.00">
                  <c:v>18030.5</c:v>
                </c:pt>
                <c:pt idx="1064" formatCode="#,##0.00">
                  <c:v>18107.54</c:v>
                </c:pt>
                <c:pt idx="1065" formatCode="#,##0.00">
                  <c:v>18184.03</c:v>
                </c:pt>
                <c:pt idx="1066" formatCode="#,##0.00">
                  <c:v>18259.84</c:v>
                </c:pt>
                <c:pt idx="1067" formatCode="#,##0.00">
                  <c:v>18335.14</c:v>
                </c:pt>
                <c:pt idx="1068" formatCode="#,##0.00">
                  <c:v>18410.47</c:v>
                </c:pt>
                <c:pt idx="1069" formatCode="#,##0.00">
                  <c:v>18485.689999999999</c:v>
                </c:pt>
                <c:pt idx="1070" formatCode="#,##0.00">
                  <c:v>18560.93</c:v>
                </c:pt>
                <c:pt idx="1071" formatCode="#,##0.00">
                  <c:v>18636.060000000001</c:v>
                </c:pt>
                <c:pt idx="1072" formatCode="#,##0.00">
                  <c:v>18711.12</c:v>
                </c:pt>
                <c:pt idx="1073" formatCode="#,##0.00">
                  <c:v>18786.09</c:v>
                </c:pt>
                <c:pt idx="1074" formatCode="#,##0.00">
                  <c:v>18861.21</c:v>
                </c:pt>
                <c:pt idx="1075" formatCode="#,##0.00">
                  <c:v>18936.25</c:v>
                </c:pt>
                <c:pt idx="1076" formatCode="#,##0.00">
                  <c:v>19011.53</c:v>
                </c:pt>
                <c:pt idx="1077" formatCode="#,##0.00">
                  <c:v>19087.02</c:v>
                </c:pt>
                <c:pt idx="1078" formatCode="#,##0.00">
                  <c:v>19162.54</c:v>
                </c:pt>
                <c:pt idx="1079" formatCode="#,##0.00">
                  <c:v>19238.150000000001</c:v>
                </c:pt>
                <c:pt idx="1080" formatCode="#,##0.00">
                  <c:v>19313.98</c:v>
                </c:pt>
                <c:pt idx="1081" formatCode="#,##0.00">
                  <c:v>19389.439999999999</c:v>
                </c:pt>
                <c:pt idx="1082" formatCode="#,##0.00">
                  <c:v>19463.990000000002</c:v>
                </c:pt>
                <c:pt idx="1083" formatCode="#,##0.00">
                  <c:v>19538.97</c:v>
                </c:pt>
                <c:pt idx="1084" formatCode="#,##0.00">
                  <c:v>19613.71</c:v>
                </c:pt>
                <c:pt idx="1085" formatCode="#,##0.00">
                  <c:v>19688.22</c:v>
                </c:pt>
                <c:pt idx="1086" formatCode="#,##0.00">
                  <c:v>19762.689999999999</c:v>
                </c:pt>
                <c:pt idx="1087" formatCode="#,##0.00">
                  <c:v>19837.18</c:v>
                </c:pt>
                <c:pt idx="1088" formatCode="#,##0.00">
                  <c:v>19911.28</c:v>
                </c:pt>
                <c:pt idx="1089" formatCode="#,##0.00">
                  <c:v>19985.8</c:v>
                </c:pt>
                <c:pt idx="1090" formatCode="#,##0.00">
                  <c:v>20060.55</c:v>
                </c:pt>
                <c:pt idx="1091" formatCode="#,##0.00">
                  <c:v>20135.189999999999</c:v>
                </c:pt>
                <c:pt idx="1092" formatCode="#,##0.00">
                  <c:v>20207.53</c:v>
                </c:pt>
                <c:pt idx="1093" formatCode="#,##0.00">
                  <c:v>20281.560000000001</c:v>
                </c:pt>
                <c:pt idx="1094" formatCode="#,##0.00">
                  <c:v>20354.91</c:v>
                </c:pt>
                <c:pt idx="1095" formatCode="#,##0.00">
                  <c:v>20426.72</c:v>
                </c:pt>
                <c:pt idx="1096" formatCode="#,##0.00">
                  <c:v>20499.72</c:v>
                </c:pt>
                <c:pt idx="1097" formatCode="#,##0.00">
                  <c:v>20572.169999999998</c:v>
                </c:pt>
                <c:pt idx="1098" formatCode="#,##0.00">
                  <c:v>20644.47</c:v>
                </c:pt>
                <c:pt idx="1099" formatCode="#,##0.00">
                  <c:v>20716.38</c:v>
                </c:pt>
                <c:pt idx="1100" formatCode="#,##0.00">
                  <c:v>20788.13</c:v>
                </c:pt>
                <c:pt idx="1101" formatCode="#,##0.00">
                  <c:v>20859.900000000001</c:v>
                </c:pt>
                <c:pt idx="1102" formatCode="#,##0.00">
                  <c:v>20931.759999999998</c:v>
                </c:pt>
                <c:pt idx="1103" formatCode="#,##0.00">
                  <c:v>21003.200000000001</c:v>
                </c:pt>
                <c:pt idx="1104" formatCode="#,##0.00">
                  <c:v>21077.119999999999</c:v>
                </c:pt>
                <c:pt idx="1105" formatCode="#,##0.00">
                  <c:v>21148.87</c:v>
                </c:pt>
                <c:pt idx="1106" formatCode="#,##0.00">
                  <c:v>21220.54</c:v>
                </c:pt>
                <c:pt idx="1107" formatCode="#,##0.00">
                  <c:v>21292.9</c:v>
                </c:pt>
                <c:pt idx="1108" formatCode="#,##0.00">
                  <c:v>21364.68</c:v>
                </c:pt>
                <c:pt idx="1109" formatCode="#,##0.00">
                  <c:v>21435.4</c:v>
                </c:pt>
                <c:pt idx="1110" formatCode="#,##0.00">
                  <c:v>21505.72</c:v>
                </c:pt>
                <c:pt idx="1111" formatCode="#,##0.00">
                  <c:v>21574.71</c:v>
                </c:pt>
                <c:pt idx="1112" formatCode="#,##0.00">
                  <c:v>21645.21</c:v>
                </c:pt>
                <c:pt idx="1113" formatCode="#,##0.00">
                  <c:v>21715.24</c:v>
                </c:pt>
                <c:pt idx="1114" formatCode="#,##0.00">
                  <c:v>21784.959999999999</c:v>
                </c:pt>
                <c:pt idx="1115" formatCode="#,##0.00">
                  <c:v>21854.25</c:v>
                </c:pt>
                <c:pt idx="1116" formatCode="#,##0.00">
                  <c:v>21921.919999999998</c:v>
                </c:pt>
                <c:pt idx="1117" formatCode="#,##0.00">
                  <c:v>21990.880000000001</c:v>
                </c:pt>
                <c:pt idx="1118" formatCode="#,##0.00">
                  <c:v>22059.66</c:v>
                </c:pt>
                <c:pt idx="1119" formatCode="#,##0.00">
                  <c:v>22127.69</c:v>
                </c:pt>
                <c:pt idx="1120" formatCode="#,##0.00">
                  <c:v>22195.96</c:v>
                </c:pt>
                <c:pt idx="1121" formatCode="#,##0.00">
                  <c:v>22263.9</c:v>
                </c:pt>
                <c:pt idx="1122" formatCode="#,##0.00">
                  <c:v>22331.55</c:v>
                </c:pt>
                <c:pt idx="1123" formatCode="#,##0.00">
                  <c:v>22399.52</c:v>
                </c:pt>
                <c:pt idx="1124" formatCode="#,##0.00">
                  <c:v>22467.48</c:v>
                </c:pt>
                <c:pt idx="1125" formatCode="#,##0.00">
                  <c:v>22529.84</c:v>
                </c:pt>
                <c:pt idx="1126" formatCode="#,##0.00">
                  <c:v>22598.560000000001</c:v>
                </c:pt>
                <c:pt idx="1127" formatCode="#,##0.00">
                  <c:v>22666.43</c:v>
                </c:pt>
                <c:pt idx="1128" formatCode="#,##0.00">
                  <c:v>22732.080000000002</c:v>
                </c:pt>
                <c:pt idx="1129" formatCode="#,##0.00">
                  <c:v>22801.62</c:v>
                </c:pt>
                <c:pt idx="1130" formatCode="#,##0.00">
                  <c:v>22870.33</c:v>
                </c:pt>
                <c:pt idx="1131" formatCode="#,##0.00">
                  <c:v>22938.87</c:v>
                </c:pt>
                <c:pt idx="1132" formatCode="#,##0.00">
                  <c:v>23006.41</c:v>
                </c:pt>
                <c:pt idx="1133" formatCode="#,##0.00">
                  <c:v>23073.37</c:v>
                </c:pt>
                <c:pt idx="1134" formatCode="#,##0.00">
                  <c:v>23140</c:v>
                </c:pt>
                <c:pt idx="1135" formatCode="#,##0.00">
                  <c:v>23206.75</c:v>
                </c:pt>
                <c:pt idx="1136" formatCode="#,##0.00">
                  <c:v>23273.4</c:v>
                </c:pt>
                <c:pt idx="1137" formatCode="#,##0.00">
                  <c:v>23340.07</c:v>
                </c:pt>
                <c:pt idx="1138" formatCode="#,##0.00">
                  <c:v>23406.720000000001</c:v>
                </c:pt>
                <c:pt idx="1139" formatCode="#,##0.00">
                  <c:v>23473.72</c:v>
                </c:pt>
                <c:pt idx="1140" formatCode="#,##0.00">
                  <c:v>23540.639999999999</c:v>
                </c:pt>
                <c:pt idx="1141" formatCode="#,##0.00">
                  <c:v>23606.74</c:v>
                </c:pt>
                <c:pt idx="1142" formatCode="#,##0.00">
                  <c:v>23672.98</c:v>
                </c:pt>
                <c:pt idx="1143" formatCode="#,##0.00">
                  <c:v>23739.09</c:v>
                </c:pt>
                <c:pt idx="1144" formatCode="#,##0.00">
                  <c:v>23805.21</c:v>
                </c:pt>
                <c:pt idx="1145" formatCode="#,##0.00">
                  <c:v>23871.16</c:v>
                </c:pt>
                <c:pt idx="1146" formatCode="#,##0.00">
                  <c:v>23936.95</c:v>
                </c:pt>
                <c:pt idx="1147" formatCode="#,##0.00">
                  <c:v>24002.67</c:v>
                </c:pt>
                <c:pt idx="1148" formatCode="#,##0.00">
                  <c:v>24068.31</c:v>
                </c:pt>
                <c:pt idx="1149" formatCode="#,##0.00">
                  <c:v>24133.72</c:v>
                </c:pt>
                <c:pt idx="1150" formatCode="#,##0.00">
                  <c:v>24198.74</c:v>
                </c:pt>
                <c:pt idx="1151" formatCode="#,##0.00">
                  <c:v>24263.4</c:v>
                </c:pt>
                <c:pt idx="1152" formatCode="#,##0.00">
                  <c:v>24327.95</c:v>
                </c:pt>
                <c:pt idx="1153" formatCode="#,##0.00">
                  <c:v>24392.54</c:v>
                </c:pt>
                <c:pt idx="1154" formatCode="#,##0.00">
                  <c:v>24457.01</c:v>
                </c:pt>
                <c:pt idx="1155" formatCode="#,##0.00">
                  <c:v>24521.81</c:v>
                </c:pt>
                <c:pt idx="1156" formatCode="#,##0.00">
                  <c:v>24586.85</c:v>
                </c:pt>
                <c:pt idx="1157" formatCode="#,##0.00">
                  <c:v>24652.05</c:v>
                </c:pt>
                <c:pt idx="1158" formatCode="#,##0.00">
                  <c:v>24717.47</c:v>
                </c:pt>
                <c:pt idx="1159" formatCode="#,##0.00">
                  <c:v>24782.99</c:v>
                </c:pt>
                <c:pt idx="1160" formatCode="#,##0.00">
                  <c:v>24848.91</c:v>
                </c:pt>
                <c:pt idx="1161" formatCode="#,##0.00">
                  <c:v>24915.06</c:v>
                </c:pt>
                <c:pt idx="1162" formatCode="#,##0.00">
                  <c:v>24981.75</c:v>
                </c:pt>
                <c:pt idx="1163" formatCode="#,##0.00">
                  <c:v>25048.080000000002</c:v>
                </c:pt>
                <c:pt idx="1164" formatCode="#,##0.00">
                  <c:v>25114.93</c:v>
                </c:pt>
                <c:pt idx="1165" formatCode="#,##0.00">
                  <c:v>25181.7</c:v>
                </c:pt>
                <c:pt idx="1166" formatCode="#,##0.00">
                  <c:v>25248.81</c:v>
                </c:pt>
                <c:pt idx="1167" formatCode="#,##0.00">
                  <c:v>25316.11</c:v>
                </c:pt>
                <c:pt idx="1168" formatCode="#,##0.00">
                  <c:v>25381.61</c:v>
                </c:pt>
                <c:pt idx="1169" formatCode="#,##0.00">
                  <c:v>25449.34</c:v>
                </c:pt>
                <c:pt idx="1170" formatCode="#,##0.00">
                  <c:v>25517.439999999999</c:v>
                </c:pt>
                <c:pt idx="1171" formatCode="#,##0.00">
                  <c:v>25585.79</c:v>
                </c:pt>
                <c:pt idx="1172" formatCode="#,##0.00">
                  <c:v>25654.26</c:v>
                </c:pt>
                <c:pt idx="1173" formatCode="#,##0.00">
                  <c:v>25722.91</c:v>
                </c:pt>
                <c:pt idx="1174" formatCode="#,##0.00">
                  <c:v>25789.95</c:v>
                </c:pt>
                <c:pt idx="1175" formatCode="#,##0.00">
                  <c:v>25859.22</c:v>
                </c:pt>
                <c:pt idx="1176" formatCode="#,##0.00">
                  <c:v>25928.38</c:v>
                </c:pt>
                <c:pt idx="1177" formatCode="#,##0.00">
                  <c:v>25997.83</c:v>
                </c:pt>
                <c:pt idx="1178" formatCode="#,##0.00">
                  <c:v>26064.41</c:v>
                </c:pt>
                <c:pt idx="1179" formatCode="#,##0.00">
                  <c:v>26133.79</c:v>
                </c:pt>
                <c:pt idx="1180" formatCode="#,##0.00">
                  <c:v>26204.79</c:v>
                </c:pt>
                <c:pt idx="1181" formatCode="#,##0.00">
                  <c:v>26275.97</c:v>
                </c:pt>
                <c:pt idx="1182" formatCode="#,##0.00">
                  <c:v>26347.18</c:v>
                </c:pt>
                <c:pt idx="1183" formatCode="#,##0.00">
                  <c:v>26417.98</c:v>
                </c:pt>
                <c:pt idx="1184" formatCode="#,##0.00">
                  <c:v>26489.02</c:v>
                </c:pt>
                <c:pt idx="1185" formatCode="#,##0.00">
                  <c:v>26560.5</c:v>
                </c:pt>
                <c:pt idx="1186" formatCode="#,##0.00">
                  <c:v>26632.42</c:v>
                </c:pt>
                <c:pt idx="1187" formatCode="#,##0.00">
                  <c:v>26704.74</c:v>
                </c:pt>
                <c:pt idx="1188" formatCode="#,##0.00">
                  <c:v>26777.51</c:v>
                </c:pt>
                <c:pt idx="1189" formatCode="#,##0.00">
                  <c:v>26850.73</c:v>
                </c:pt>
                <c:pt idx="1190" formatCode="#,##0.00">
                  <c:v>26924.48</c:v>
                </c:pt>
                <c:pt idx="1191" formatCode="#,##0.00">
                  <c:v>26998.54</c:v>
                </c:pt>
                <c:pt idx="1192" formatCode="#,##0.00">
                  <c:v>27072.98</c:v>
                </c:pt>
                <c:pt idx="1193" formatCode="#,##0.00">
                  <c:v>27147.97</c:v>
                </c:pt>
                <c:pt idx="1194" formatCode="#,##0.00">
                  <c:v>27223.58</c:v>
                </c:pt>
                <c:pt idx="1195" formatCode="#,##0.00">
                  <c:v>27299.66</c:v>
                </c:pt>
                <c:pt idx="1196" formatCode="#,##0.00">
                  <c:v>27376.19</c:v>
                </c:pt>
                <c:pt idx="1197" formatCode="#,##0.00">
                  <c:v>27452.93</c:v>
                </c:pt>
                <c:pt idx="1198" formatCode="#,##0.00">
                  <c:v>27529.75</c:v>
                </c:pt>
                <c:pt idx="1199" formatCode="#,##0.00">
                  <c:v>27607.5</c:v>
                </c:pt>
                <c:pt idx="1200" formatCode="#,##0.00">
                  <c:v>27685.9</c:v>
                </c:pt>
                <c:pt idx="1201" formatCode="#,##0.00">
                  <c:v>27764.67</c:v>
                </c:pt>
                <c:pt idx="1202" formatCode="#,##0.00">
                  <c:v>27843.87</c:v>
                </c:pt>
                <c:pt idx="1203" formatCode="#,##0.00">
                  <c:v>27923.360000000001</c:v>
                </c:pt>
                <c:pt idx="1204" formatCode="#,##0.00">
                  <c:v>28003.41</c:v>
                </c:pt>
                <c:pt idx="1205" formatCode="#,##0.00">
                  <c:v>28083.81</c:v>
                </c:pt>
                <c:pt idx="1206" formatCode="#,##0.00">
                  <c:v>28162.799999999999</c:v>
                </c:pt>
                <c:pt idx="1207" formatCode="#,##0.00">
                  <c:v>28243.51</c:v>
                </c:pt>
                <c:pt idx="1208" formatCode="#,##0.00">
                  <c:v>28325.26</c:v>
                </c:pt>
                <c:pt idx="1209" formatCode="#,##0.00">
                  <c:v>28407.69</c:v>
                </c:pt>
                <c:pt idx="1210" formatCode="#,##0.00">
                  <c:v>28488.55</c:v>
                </c:pt>
                <c:pt idx="1211" formatCode="#,##0.00">
                  <c:v>28572.67</c:v>
                </c:pt>
                <c:pt idx="1212" formatCode="#,##0.00">
                  <c:v>28656.38</c:v>
                </c:pt>
                <c:pt idx="1213" formatCode="#,##0.00">
                  <c:v>28739.99</c:v>
                </c:pt>
                <c:pt idx="1214" formatCode="#,##0.00">
                  <c:v>28824.36</c:v>
                </c:pt>
                <c:pt idx="1215" formatCode="#,##0.00">
                  <c:v>28908.92</c:v>
                </c:pt>
                <c:pt idx="1216" formatCode="#,##0.00">
                  <c:v>28993.81</c:v>
                </c:pt>
                <c:pt idx="1217" formatCode="#,##0.00">
                  <c:v>29078.45</c:v>
                </c:pt>
                <c:pt idx="1218" formatCode="#,##0.00">
                  <c:v>29164.05</c:v>
                </c:pt>
                <c:pt idx="1219" formatCode="#,##0.00">
                  <c:v>29249.75</c:v>
                </c:pt>
                <c:pt idx="1220" formatCode="#,##0.00">
                  <c:v>29335.54</c:v>
                </c:pt>
                <c:pt idx="1221" formatCode="#,##0.00">
                  <c:v>29421.71</c:v>
                </c:pt>
                <c:pt idx="1222" formatCode="#,##0.00">
                  <c:v>29507.919999999998</c:v>
                </c:pt>
                <c:pt idx="1223" formatCode="#,##0.00">
                  <c:v>29594.59</c:v>
                </c:pt>
                <c:pt idx="1224" formatCode="#,##0.00">
                  <c:v>29681.58</c:v>
                </c:pt>
                <c:pt idx="1225" formatCode="#,##0.00">
                  <c:v>29769.119999999999</c:v>
                </c:pt>
                <c:pt idx="1226" formatCode="#,##0.00">
                  <c:v>29857.200000000001</c:v>
                </c:pt>
                <c:pt idx="1227" formatCode="#,##0.00">
                  <c:v>29945.33</c:v>
                </c:pt>
                <c:pt idx="1228" formatCode="#,##0.00">
                  <c:v>30034.09</c:v>
                </c:pt>
                <c:pt idx="1229" formatCode="#,##0.00">
                  <c:v>30123.43</c:v>
                </c:pt>
                <c:pt idx="1230" formatCode="#,##0.00">
                  <c:v>30212.95</c:v>
                </c:pt>
                <c:pt idx="1231" formatCode="#,##0.00">
                  <c:v>30302.99</c:v>
                </c:pt>
                <c:pt idx="1232" formatCode="#,##0.00">
                  <c:v>30393.15</c:v>
                </c:pt>
                <c:pt idx="1233" formatCode="#,##0.00">
                  <c:v>30483.94</c:v>
                </c:pt>
                <c:pt idx="1234" formatCode="#,##0.00">
                  <c:v>30575.040000000001</c:v>
                </c:pt>
                <c:pt idx="1235" formatCode="#,##0.00">
                  <c:v>30666.720000000001</c:v>
                </c:pt>
                <c:pt idx="1236" formatCode="#,##0.00">
                  <c:v>30758.54</c:v>
                </c:pt>
                <c:pt idx="1237" formatCode="#,##0.00">
                  <c:v>30850.560000000001</c:v>
                </c:pt>
                <c:pt idx="1238" formatCode="#,##0.00">
                  <c:v>30942.85</c:v>
                </c:pt>
                <c:pt idx="1239" formatCode="#,##0.00">
                  <c:v>31035.57</c:v>
                </c:pt>
                <c:pt idx="1240" formatCode="#,##0.00">
                  <c:v>31128.400000000001</c:v>
                </c:pt>
                <c:pt idx="1241" formatCode="#,##0.00">
                  <c:v>31221.54</c:v>
                </c:pt>
                <c:pt idx="1242" formatCode="#,##0.00">
                  <c:v>31314.95</c:v>
                </c:pt>
                <c:pt idx="1243" formatCode="#,##0.00">
                  <c:v>31408.61</c:v>
                </c:pt>
                <c:pt idx="1244" formatCode="#,##0.00">
                  <c:v>31502.38</c:v>
                </c:pt>
                <c:pt idx="1245" formatCode="#,##0.00">
                  <c:v>31597.05</c:v>
                </c:pt>
                <c:pt idx="1246" formatCode="#,##0.00">
                  <c:v>31692.09</c:v>
                </c:pt>
                <c:pt idx="1247" formatCode="#,##0.00">
                  <c:v>31787.46</c:v>
                </c:pt>
                <c:pt idx="1248" formatCode="#,##0.00">
                  <c:v>31882.75</c:v>
                </c:pt>
                <c:pt idx="1249" formatCode="#,##0.00">
                  <c:v>31978.99</c:v>
                </c:pt>
                <c:pt idx="1250" formatCode="#,##0.00">
                  <c:v>32075.57</c:v>
                </c:pt>
                <c:pt idx="1251" formatCode="#,##0.00">
                  <c:v>32172.61</c:v>
                </c:pt>
                <c:pt idx="1252" formatCode="#,##0.00">
                  <c:v>32269.97</c:v>
                </c:pt>
                <c:pt idx="1253" formatCode="#,##0.00">
                  <c:v>32367.81</c:v>
                </c:pt>
                <c:pt idx="1254" formatCode="#,##0.00">
                  <c:v>32466.11</c:v>
                </c:pt>
                <c:pt idx="1255" formatCode="#,##0.00">
                  <c:v>32564.799999999999</c:v>
                </c:pt>
                <c:pt idx="1256" formatCode="#,##0.00">
                  <c:v>32663.71</c:v>
                </c:pt>
                <c:pt idx="1257" formatCode="#,##0.00">
                  <c:v>32762.97</c:v>
                </c:pt>
                <c:pt idx="1258" formatCode="#,##0.00">
                  <c:v>32862.68</c:v>
                </c:pt>
                <c:pt idx="1259" formatCode="#,##0.00">
                  <c:v>32962.959999999999</c:v>
                </c:pt>
                <c:pt idx="1260" formatCode="#,##0.00">
                  <c:v>33063.56</c:v>
                </c:pt>
                <c:pt idx="1261" formatCode="#,##0.00">
                  <c:v>33164.44</c:v>
                </c:pt>
                <c:pt idx="1262" formatCode="#,##0.00">
                  <c:v>33265.620000000003</c:v>
                </c:pt>
                <c:pt idx="1263" formatCode="#,##0.00">
                  <c:v>33367.25</c:v>
                </c:pt>
                <c:pt idx="1264" formatCode="#,##0.00">
                  <c:v>33469.269999999997</c:v>
                </c:pt>
                <c:pt idx="1265" formatCode="#,##0.00">
                  <c:v>33571.29</c:v>
                </c:pt>
                <c:pt idx="1266" formatCode="#,##0.00">
                  <c:v>33673.61</c:v>
                </c:pt>
                <c:pt idx="1267" formatCode="#,##0.00">
                  <c:v>33776.589999999997</c:v>
                </c:pt>
                <c:pt idx="1268" formatCode="#,##0.00">
                  <c:v>33880.57</c:v>
                </c:pt>
                <c:pt idx="1269" formatCode="#,##0.00">
                  <c:v>33985.08</c:v>
                </c:pt>
                <c:pt idx="1270" formatCode="#,##0.00">
                  <c:v>34090.1</c:v>
                </c:pt>
                <c:pt idx="1271" formatCode="#,##0.00">
                  <c:v>34195.360000000001</c:v>
                </c:pt>
                <c:pt idx="1272" formatCode="#,##0.00">
                  <c:v>34301.269999999997</c:v>
                </c:pt>
                <c:pt idx="1273" formatCode="#,##0.00">
                  <c:v>34407.86</c:v>
                </c:pt>
                <c:pt idx="1274" formatCode="#,##0.00">
                  <c:v>34514.97</c:v>
                </c:pt>
                <c:pt idx="1275" formatCode="#,##0.00">
                  <c:v>34622.449999999997</c:v>
                </c:pt>
                <c:pt idx="1276" formatCode="#,##0.00">
                  <c:v>34730.32</c:v>
                </c:pt>
                <c:pt idx="1277" formatCode="#,##0.00">
                  <c:v>34838.61</c:v>
                </c:pt>
                <c:pt idx="1278" formatCode="#,##0.00">
                  <c:v>34947.230000000003</c:v>
                </c:pt>
                <c:pt idx="1279" formatCode="#,##0.00">
                  <c:v>35056.199999999997</c:v>
                </c:pt>
                <c:pt idx="1280" formatCode="#,##0.00">
                  <c:v>35165.43</c:v>
                </c:pt>
                <c:pt idx="1281" formatCode="#,##0.00">
                  <c:v>35274.89</c:v>
                </c:pt>
                <c:pt idx="1282" formatCode="#,##0.00">
                  <c:v>35384.839999999997</c:v>
                </c:pt>
                <c:pt idx="1283" formatCode="#,##0.00">
                  <c:v>35495.120000000003</c:v>
                </c:pt>
                <c:pt idx="1284" formatCode="#,##0.00">
                  <c:v>35605.449999999997</c:v>
                </c:pt>
                <c:pt idx="1285" formatCode="#,##0.00">
                  <c:v>35715.99</c:v>
                </c:pt>
                <c:pt idx="1286" formatCode="#,##0.00">
                  <c:v>35826.79</c:v>
                </c:pt>
                <c:pt idx="1287" formatCode="#,##0.00">
                  <c:v>35938</c:v>
                </c:pt>
                <c:pt idx="1288" formatCode="#,##0.00">
                  <c:v>36049.46</c:v>
                </c:pt>
                <c:pt idx="1289" formatCode="#,##0.00">
                  <c:v>36161.39</c:v>
                </c:pt>
                <c:pt idx="1290" formatCode="#,##0.00">
                  <c:v>36273.019999999997</c:v>
                </c:pt>
                <c:pt idx="1291" formatCode="#,##0.00">
                  <c:v>36385.57</c:v>
                </c:pt>
                <c:pt idx="1292" formatCode="#,##0.00">
                  <c:v>36498.410000000003</c:v>
                </c:pt>
                <c:pt idx="1293" formatCode="#,##0.00">
                  <c:v>36611.46</c:v>
                </c:pt>
                <c:pt idx="1294" formatCode="#,##0.00">
                  <c:v>36725.69</c:v>
                </c:pt>
                <c:pt idx="1295" formatCode="#,##0.00">
                  <c:v>36843.64</c:v>
                </c:pt>
                <c:pt idx="1296" formatCode="#,##0.00">
                  <c:v>36961.050000000003</c:v>
                </c:pt>
                <c:pt idx="1297" formatCode="#,##0.00">
                  <c:v>37076.76</c:v>
                </c:pt>
                <c:pt idx="1298" formatCode="#,##0.00">
                  <c:v>37190.74</c:v>
                </c:pt>
                <c:pt idx="1299" formatCode="#,##0.00">
                  <c:v>37305.46</c:v>
                </c:pt>
                <c:pt idx="1300" formatCode="#,##0.00">
                  <c:v>37417.15</c:v>
                </c:pt>
                <c:pt idx="1301" formatCode="#,##0.00">
                  <c:v>37527.949999999997</c:v>
                </c:pt>
                <c:pt idx="1302" formatCode="#,##0.00">
                  <c:v>37639.29</c:v>
                </c:pt>
                <c:pt idx="1303" formatCode="#,##0.00">
                  <c:v>37751.019999999997</c:v>
                </c:pt>
                <c:pt idx="1304" formatCode="#,##0.00">
                  <c:v>37863.17</c:v>
                </c:pt>
                <c:pt idx="1305" formatCode="#,##0.00">
                  <c:v>37975.61</c:v>
                </c:pt>
                <c:pt idx="1306" formatCode="#,##0.00">
                  <c:v>38088.57</c:v>
                </c:pt>
                <c:pt idx="1307" formatCode="#,##0.00">
                  <c:v>38201.56</c:v>
                </c:pt>
                <c:pt idx="1308" formatCode="#,##0.00">
                  <c:v>38314.800000000003</c:v>
                </c:pt>
                <c:pt idx="1309" formatCode="#,##0.00">
                  <c:v>38427.620000000003</c:v>
                </c:pt>
                <c:pt idx="1310" formatCode="#,##0.00">
                  <c:v>38540.639999999999</c:v>
                </c:pt>
                <c:pt idx="1311" formatCode="#,##0.00">
                  <c:v>38653.82</c:v>
                </c:pt>
                <c:pt idx="1312" formatCode="#,##0.00">
                  <c:v>38767.43</c:v>
                </c:pt>
                <c:pt idx="1313" formatCode="#,##0.00">
                  <c:v>38881.160000000003</c:v>
                </c:pt>
                <c:pt idx="1314" formatCode="#,##0.00">
                  <c:v>38994.949999999997</c:v>
                </c:pt>
                <c:pt idx="1315" formatCode="#,##0.00">
                  <c:v>39108.43</c:v>
                </c:pt>
                <c:pt idx="1316" formatCode="#,##0.00">
                  <c:v>39222.35</c:v>
                </c:pt>
                <c:pt idx="1317" formatCode="#,##0.00">
                  <c:v>39336.46</c:v>
                </c:pt>
                <c:pt idx="1318" formatCode="#,##0.00">
                  <c:v>39450.910000000003</c:v>
                </c:pt>
                <c:pt idx="1319" formatCode="#,##0.00">
                  <c:v>39565.449999999997</c:v>
                </c:pt>
                <c:pt idx="1320" formatCode="#,##0.00">
                  <c:v>39680.1</c:v>
                </c:pt>
                <c:pt idx="1321" formatCode="#,##0.00">
                  <c:v>39794.5</c:v>
                </c:pt>
                <c:pt idx="1322" formatCode="#,##0.00">
                  <c:v>39909.519999999997</c:v>
                </c:pt>
                <c:pt idx="1323" formatCode="#,##0.00">
                  <c:v>40024.550000000003</c:v>
                </c:pt>
                <c:pt idx="1324" formatCode="#,##0.00">
                  <c:v>40139.81</c:v>
                </c:pt>
                <c:pt idx="1325" formatCode="#,##0.00">
                  <c:v>40255.24</c:v>
                </c:pt>
                <c:pt idx="1326" formatCode="#,##0.00">
                  <c:v>40370.75</c:v>
                </c:pt>
                <c:pt idx="1327" formatCode="#,##0.00">
                  <c:v>40486.54</c:v>
                </c:pt>
                <c:pt idx="1328" formatCode="#,##0.00">
                  <c:v>40602.06</c:v>
                </c:pt>
                <c:pt idx="1329" formatCode="#,##0.00">
                  <c:v>40717.78</c:v>
                </c:pt>
                <c:pt idx="1330" formatCode="#,##0.00">
                  <c:v>40833.75</c:v>
                </c:pt>
                <c:pt idx="1331" formatCode="#,##0.00">
                  <c:v>40949.72</c:v>
                </c:pt>
                <c:pt idx="1332" formatCode="#,##0.00">
                  <c:v>41065.760000000002</c:v>
                </c:pt>
                <c:pt idx="1333" formatCode="#,##0.00">
                  <c:v>41181.94</c:v>
                </c:pt>
                <c:pt idx="1334" formatCode="#,##0.00">
                  <c:v>41298.44</c:v>
                </c:pt>
                <c:pt idx="1335" formatCode="#,##0.00">
                  <c:v>41414.980000000003</c:v>
                </c:pt>
                <c:pt idx="1336" formatCode="#,##0.00">
                  <c:v>41530.74</c:v>
                </c:pt>
                <c:pt idx="1337" formatCode="#,##0.00">
                  <c:v>41647.160000000003</c:v>
                </c:pt>
                <c:pt idx="1338" formatCode="#,##0.00">
                  <c:v>41763.870000000003</c:v>
                </c:pt>
                <c:pt idx="1339" formatCode="#,##0.00">
                  <c:v>41880.699999999997</c:v>
                </c:pt>
                <c:pt idx="1340" formatCode="#,##0.00">
                  <c:v>41996.3</c:v>
                </c:pt>
                <c:pt idx="1341" formatCode="#,##0.00">
                  <c:v>42113.55</c:v>
                </c:pt>
                <c:pt idx="1342" formatCode="#,##0.00">
                  <c:v>42230.93</c:v>
                </c:pt>
                <c:pt idx="1343" formatCode="#,##0.00">
                  <c:v>42347.98</c:v>
                </c:pt>
                <c:pt idx="1344" formatCode="#,##0.00">
                  <c:v>42465.71</c:v>
                </c:pt>
                <c:pt idx="1345" formatCode="#,##0.00">
                  <c:v>42583.5</c:v>
                </c:pt>
                <c:pt idx="1346" formatCode="#,##0.00">
                  <c:v>42701</c:v>
                </c:pt>
                <c:pt idx="1347" formatCode="#,##0.00">
                  <c:v>42818.78</c:v>
                </c:pt>
                <c:pt idx="1348" formatCode="#,##0.00">
                  <c:v>42936.97</c:v>
                </c:pt>
                <c:pt idx="1349" formatCode="#,##0.00">
                  <c:v>43053.95</c:v>
                </c:pt>
                <c:pt idx="1350" formatCode="#,##0.00">
                  <c:v>43172.85</c:v>
                </c:pt>
                <c:pt idx="1351" formatCode="#,##0.00">
                  <c:v>43292.02</c:v>
                </c:pt>
                <c:pt idx="1352" formatCode="#,##0.00">
                  <c:v>43411.05</c:v>
                </c:pt>
                <c:pt idx="1353" formatCode="#,##0.00">
                  <c:v>43530.14</c:v>
                </c:pt>
                <c:pt idx="1354" formatCode="#,##0.00">
                  <c:v>43649.38</c:v>
                </c:pt>
                <c:pt idx="1355" formatCode="#,##0.00">
                  <c:v>43768.63</c:v>
                </c:pt>
                <c:pt idx="1356" formatCode="#,##0.00">
                  <c:v>43888.18</c:v>
                </c:pt>
                <c:pt idx="1357" formatCode="#,##0.00">
                  <c:v>44007.93</c:v>
                </c:pt>
                <c:pt idx="1358" formatCode="#,##0.00">
                  <c:v>44127.62</c:v>
                </c:pt>
                <c:pt idx="1359" formatCode="#,##0.00">
                  <c:v>44247.48</c:v>
                </c:pt>
                <c:pt idx="1360" formatCode="#,##0.00">
                  <c:v>44367.81</c:v>
                </c:pt>
                <c:pt idx="1361" formatCode="#,##0.00">
                  <c:v>44488.44</c:v>
                </c:pt>
                <c:pt idx="1362" formatCode="#,##0.00">
                  <c:v>44609.39</c:v>
                </c:pt>
                <c:pt idx="1363" formatCode="#,##0.00">
                  <c:v>44730.53</c:v>
                </c:pt>
                <c:pt idx="1364" formatCode="#,##0.00">
                  <c:v>44852.13</c:v>
                </c:pt>
                <c:pt idx="1365" formatCode="#,##0.00">
                  <c:v>44974.21</c:v>
                </c:pt>
                <c:pt idx="1366" formatCode="#,##0.00">
                  <c:v>45096.5</c:v>
                </c:pt>
                <c:pt idx="1367" formatCode="#,##0.00">
                  <c:v>45218.91</c:v>
                </c:pt>
                <c:pt idx="1368" formatCode="#,##0.00">
                  <c:v>45341.84</c:v>
                </c:pt>
                <c:pt idx="1369" formatCode="#,##0.00">
                  <c:v>45464.66</c:v>
                </c:pt>
                <c:pt idx="1370" formatCode="#,##0.00">
                  <c:v>45588.05</c:v>
                </c:pt>
                <c:pt idx="1371" formatCode="#,##0.00">
                  <c:v>45711.98</c:v>
                </c:pt>
                <c:pt idx="1372" formatCode="#,##0.00">
                  <c:v>45836.29</c:v>
                </c:pt>
                <c:pt idx="1373" formatCode="#,##0.00">
                  <c:v>45960.89</c:v>
                </c:pt>
                <c:pt idx="1374" formatCode="#,##0.00">
                  <c:v>46085.760000000002</c:v>
                </c:pt>
                <c:pt idx="1375" formatCode="#,##0.00">
                  <c:v>46210.94</c:v>
                </c:pt>
                <c:pt idx="1376" formatCode="#,##0.00">
                  <c:v>46336.25</c:v>
                </c:pt>
                <c:pt idx="1377" formatCode="#,##0.00">
                  <c:v>46461.85</c:v>
                </c:pt>
                <c:pt idx="1378" formatCode="#,##0.00">
                  <c:v>46587.77</c:v>
                </c:pt>
                <c:pt idx="1379" formatCode="#,##0.00">
                  <c:v>46713.760000000002</c:v>
                </c:pt>
                <c:pt idx="1380" formatCode="#,##0.00">
                  <c:v>46840.21</c:v>
                </c:pt>
                <c:pt idx="1381" formatCode="#,##0.00">
                  <c:v>46967.11</c:v>
                </c:pt>
                <c:pt idx="1382" formatCode="#,##0.00">
                  <c:v>47094.6</c:v>
                </c:pt>
                <c:pt idx="1383" formatCode="#,##0.00">
                  <c:v>47222.5</c:v>
                </c:pt>
                <c:pt idx="1384" formatCode="#,##0.00">
                  <c:v>47351.32</c:v>
                </c:pt>
                <c:pt idx="1385" formatCode="#,##0.00">
                  <c:v>47480.11</c:v>
                </c:pt>
                <c:pt idx="1386" formatCode="#,##0.00">
                  <c:v>47608.76</c:v>
                </c:pt>
                <c:pt idx="1387" formatCode="#,##0.00">
                  <c:v>47737.95</c:v>
                </c:pt>
                <c:pt idx="1388" formatCode="#,##0.00">
                  <c:v>47867.54</c:v>
                </c:pt>
                <c:pt idx="1389" formatCode="#,##0.00">
                  <c:v>47997.47</c:v>
                </c:pt>
                <c:pt idx="1390" formatCode="#,##0.00">
                  <c:v>48127.71</c:v>
                </c:pt>
                <c:pt idx="1391" formatCode="#,##0.00">
                  <c:v>48258.39</c:v>
                </c:pt>
                <c:pt idx="1392" formatCode="#,##0.00">
                  <c:v>48389.53</c:v>
                </c:pt>
                <c:pt idx="1393" formatCode="#,##0.00">
                  <c:v>48521.07</c:v>
                </c:pt>
                <c:pt idx="1394" formatCode="#,##0.00">
                  <c:v>48653.36</c:v>
                </c:pt>
                <c:pt idx="1395" formatCode="#,##0.00">
                  <c:v>48786.1</c:v>
                </c:pt>
                <c:pt idx="1396" formatCode="#,##0.00">
                  <c:v>48919.34</c:v>
                </c:pt>
                <c:pt idx="1397" formatCode="#,##0.00">
                  <c:v>49052.71</c:v>
                </c:pt>
                <c:pt idx="1398" formatCode="#,##0.00">
                  <c:v>49187.82</c:v>
                </c:pt>
                <c:pt idx="1399" formatCode="#,##0.00">
                  <c:v>49321.57</c:v>
                </c:pt>
                <c:pt idx="1400" formatCode="#,##0.00">
                  <c:v>49455.55</c:v>
                </c:pt>
                <c:pt idx="1401" formatCode="#,##0.00">
                  <c:v>49589.4</c:v>
                </c:pt>
                <c:pt idx="1402" formatCode="#,##0.00">
                  <c:v>49723.42</c:v>
                </c:pt>
                <c:pt idx="1403" formatCode="#,##0.00">
                  <c:v>49857.73</c:v>
                </c:pt>
                <c:pt idx="1404" formatCode="#,##0.00">
                  <c:v>49992.53</c:v>
                </c:pt>
                <c:pt idx="1405" formatCode="#,##0.00">
                  <c:v>50127.88</c:v>
                </c:pt>
                <c:pt idx="1406" formatCode="#,##0.00">
                  <c:v>50263.93</c:v>
                </c:pt>
                <c:pt idx="1407" formatCode="#,##0.00">
                  <c:v>50400.19</c:v>
                </c:pt>
                <c:pt idx="1408" formatCode="#,##0.00">
                  <c:v>50536.98</c:v>
                </c:pt>
                <c:pt idx="1409" formatCode="#,##0.00">
                  <c:v>50674.53</c:v>
                </c:pt>
                <c:pt idx="1410" formatCode="#,##0.00">
                  <c:v>50812.47</c:v>
                </c:pt>
                <c:pt idx="1411" formatCode="#,##0.00">
                  <c:v>50950.17</c:v>
                </c:pt>
                <c:pt idx="1412" formatCode="#,##0.00">
                  <c:v>51088.14</c:v>
                </c:pt>
                <c:pt idx="1413" formatCode="#,##0.00">
                  <c:v>51226.55</c:v>
                </c:pt>
                <c:pt idx="1414" formatCode="#,##0.00">
                  <c:v>51365.57</c:v>
                </c:pt>
                <c:pt idx="1415" formatCode="#,##0.00">
                  <c:v>51505.21</c:v>
                </c:pt>
                <c:pt idx="1416" formatCode="#,##0.00">
                  <c:v>51630.27</c:v>
                </c:pt>
                <c:pt idx="1417" formatCode="#,##0.00">
                  <c:v>51780.88</c:v>
                </c:pt>
                <c:pt idx="1418" formatCode="#,##0.00">
                  <c:v>51924.639999999999</c:v>
                </c:pt>
                <c:pt idx="1419" formatCode="#,##0.00">
                  <c:v>52067.360000000001</c:v>
                </c:pt>
                <c:pt idx="1420" formatCode="#,##0.00">
                  <c:v>52210.48</c:v>
                </c:pt>
                <c:pt idx="1421" formatCode="#,##0.00">
                  <c:v>52353.83</c:v>
                </c:pt>
                <c:pt idx="1422" formatCode="#,##0.00">
                  <c:v>52497.27</c:v>
                </c:pt>
                <c:pt idx="1423" formatCode="#,##0.00">
                  <c:v>52641.42</c:v>
                </c:pt>
                <c:pt idx="1424" formatCode="#,##0.00">
                  <c:v>52785.8</c:v>
                </c:pt>
                <c:pt idx="1425" formatCode="#,##0.00">
                  <c:v>52930.76</c:v>
                </c:pt>
                <c:pt idx="1426" formatCode="#,##0.00">
                  <c:v>53076.09</c:v>
                </c:pt>
                <c:pt idx="1427" formatCode="#,##0.00">
                  <c:v>53222.03</c:v>
                </c:pt>
                <c:pt idx="1428" formatCode="#,##0.00">
                  <c:v>53368.55</c:v>
                </c:pt>
                <c:pt idx="1429" formatCode="#,##0.00">
                  <c:v>53515.63</c:v>
                </c:pt>
                <c:pt idx="1430" formatCode="#,##0.00">
                  <c:v>53663.199999999997</c:v>
                </c:pt>
                <c:pt idx="1431" formatCode="#,##0.00">
                  <c:v>53811.13</c:v>
                </c:pt>
                <c:pt idx="1432" formatCode="#,##0.00">
                  <c:v>53959.76</c:v>
                </c:pt>
                <c:pt idx="1433" formatCode="#,##0.00">
                  <c:v>54108.78</c:v>
                </c:pt>
                <c:pt idx="1434" formatCode="#,##0.00">
                  <c:v>54258.05</c:v>
                </c:pt>
                <c:pt idx="1435" formatCode="#,##0.00">
                  <c:v>54408.11</c:v>
                </c:pt>
                <c:pt idx="1436" formatCode="#,##0.00">
                  <c:v>54558.67</c:v>
                </c:pt>
                <c:pt idx="1437" formatCode="#,##0.00">
                  <c:v>54709.599999999999</c:v>
                </c:pt>
                <c:pt idx="1438" formatCode="#,##0.00">
                  <c:v>54860.959999999999</c:v>
                </c:pt>
                <c:pt idx="1439" formatCode="#,##0.00">
                  <c:v>55012.639999999999</c:v>
                </c:pt>
                <c:pt idx="1440" formatCode="#,##0.00">
                  <c:v>55164.6</c:v>
                </c:pt>
                <c:pt idx="1441" formatCode="#,##0.00">
                  <c:v>55316.32</c:v>
                </c:pt>
                <c:pt idx="1442" formatCode="#,##0.00">
                  <c:v>55468.84</c:v>
                </c:pt>
                <c:pt idx="1443" formatCode="#,##0.00">
                  <c:v>55621.440000000002</c:v>
                </c:pt>
                <c:pt idx="1444" formatCode="#,##0.00">
                  <c:v>55774.93</c:v>
                </c:pt>
                <c:pt idx="1445" formatCode="#,##0.00">
                  <c:v>55929.04</c:v>
                </c:pt>
                <c:pt idx="1446" formatCode="#,##0.00">
                  <c:v>56083.62</c:v>
                </c:pt>
                <c:pt idx="1447" formatCode="#,##0.00">
                  <c:v>56238.54</c:v>
                </c:pt>
                <c:pt idx="1448" formatCode="#,##0.00">
                  <c:v>56393.37</c:v>
                </c:pt>
                <c:pt idx="1449" formatCode="#,##0.00">
                  <c:v>56549.87</c:v>
                </c:pt>
                <c:pt idx="1450" formatCode="#,##0.00">
                  <c:v>56706.92</c:v>
                </c:pt>
                <c:pt idx="1451" formatCode="#,##0.00">
                  <c:v>56864.46</c:v>
                </c:pt>
                <c:pt idx="1452" formatCode="#,##0.00">
                  <c:v>57021.8</c:v>
                </c:pt>
                <c:pt idx="1453" formatCode="#,##0.00">
                  <c:v>57180.480000000003</c:v>
                </c:pt>
                <c:pt idx="1454" formatCode="#,##0.00">
                  <c:v>57339.86</c:v>
                </c:pt>
                <c:pt idx="1455" formatCode="#,##0.00">
                  <c:v>57500.43</c:v>
                </c:pt>
                <c:pt idx="1456" formatCode="#,##0.00">
                  <c:v>57661.37</c:v>
                </c:pt>
                <c:pt idx="1457" formatCode="#,##0.00">
                  <c:v>57822.46</c:v>
                </c:pt>
                <c:pt idx="1458" formatCode="#,##0.00">
                  <c:v>57983.85</c:v>
                </c:pt>
                <c:pt idx="1459" formatCode="#,##0.00">
                  <c:v>58145.48</c:v>
                </c:pt>
                <c:pt idx="1460" formatCode="#,##0.00">
                  <c:v>58307.59</c:v>
                </c:pt>
                <c:pt idx="1461" formatCode="#,##0.00">
                  <c:v>58470.400000000001</c:v>
                </c:pt>
                <c:pt idx="1462" formatCode="#,##0.00">
                  <c:v>58633.8</c:v>
                </c:pt>
                <c:pt idx="1463" formatCode="#,##0.00">
                  <c:v>58797.8</c:v>
                </c:pt>
                <c:pt idx="1464" formatCode="#,##0.00">
                  <c:v>58962.12</c:v>
                </c:pt>
                <c:pt idx="1465" formatCode="#,##0.00">
                  <c:v>59127.61</c:v>
                </c:pt>
                <c:pt idx="1466" formatCode="#,##0.00">
                  <c:v>59293.57</c:v>
                </c:pt>
                <c:pt idx="1467" formatCode="#,##0.00">
                  <c:v>59459.92</c:v>
                </c:pt>
                <c:pt idx="1468" formatCode="#,##0.00">
                  <c:v>59628.27</c:v>
                </c:pt>
                <c:pt idx="1469" formatCode="#,##0.00">
                  <c:v>59797.54</c:v>
                </c:pt>
                <c:pt idx="1470" formatCode="#,##0.00">
                  <c:v>59966.58</c:v>
                </c:pt>
                <c:pt idx="1471" formatCode="#,##0.00">
                  <c:v>60134.21</c:v>
                </c:pt>
                <c:pt idx="1472" formatCode="#,##0.00">
                  <c:v>60301.33</c:v>
                </c:pt>
                <c:pt idx="1473" formatCode="#,##0.00">
                  <c:v>60469.21</c:v>
                </c:pt>
                <c:pt idx="1474" formatCode="#,##0.00">
                  <c:v>60637.84</c:v>
                </c:pt>
                <c:pt idx="1475" formatCode="#,##0.00">
                  <c:v>60807.44</c:v>
                </c:pt>
                <c:pt idx="1476" formatCode="#,##0.00">
                  <c:v>60977.74</c:v>
                </c:pt>
                <c:pt idx="1477" formatCode="#,##0.00">
                  <c:v>61148.2</c:v>
                </c:pt>
                <c:pt idx="1478" formatCode="#,##0.00">
                  <c:v>61319.19</c:v>
                </c:pt>
                <c:pt idx="1479" formatCode="#,##0.00">
                  <c:v>61490.7</c:v>
                </c:pt>
                <c:pt idx="1480" formatCode="#,##0.00">
                  <c:v>61662.65</c:v>
                </c:pt>
                <c:pt idx="1481" formatCode="#,##0.00">
                  <c:v>61835.38</c:v>
                </c:pt>
                <c:pt idx="1482" formatCode="#,##0.00">
                  <c:v>62008.56</c:v>
                </c:pt>
                <c:pt idx="1483" formatCode="#,##0.00">
                  <c:v>62181.77</c:v>
                </c:pt>
                <c:pt idx="1484" formatCode="#,##0.00">
                  <c:v>62355.12</c:v>
                </c:pt>
                <c:pt idx="1485" formatCode="#,##0.00">
                  <c:v>62530.22</c:v>
                </c:pt>
                <c:pt idx="1486" formatCode="#,##0.00">
                  <c:v>62705.45</c:v>
                </c:pt>
                <c:pt idx="1487" formatCode="#,##0.00">
                  <c:v>62881.4</c:v>
                </c:pt>
                <c:pt idx="1488" formatCode="#,##0.00">
                  <c:v>63057.87</c:v>
                </c:pt>
                <c:pt idx="1489" formatCode="#,##0.00">
                  <c:v>63234.8</c:v>
                </c:pt>
                <c:pt idx="1490" formatCode="#,##0.00">
                  <c:v>63412.18</c:v>
                </c:pt>
                <c:pt idx="1491" formatCode="#,##0.00">
                  <c:v>63590.09</c:v>
                </c:pt>
                <c:pt idx="1492" formatCode="#,##0.00">
                  <c:v>63768.01</c:v>
                </c:pt>
                <c:pt idx="1493" formatCode="#,##0.00">
                  <c:v>63946.25</c:v>
                </c:pt>
                <c:pt idx="1494" formatCode="#,##0.00">
                  <c:v>64125.33</c:v>
                </c:pt>
                <c:pt idx="1495" formatCode="#,##0.00">
                  <c:v>64304.25</c:v>
                </c:pt>
                <c:pt idx="1496" formatCode="#,##0.00">
                  <c:v>64483.96</c:v>
                </c:pt>
                <c:pt idx="1497" formatCode="#,##0.00">
                  <c:v>64663.88</c:v>
                </c:pt>
                <c:pt idx="1498" formatCode="#,##0.00">
                  <c:v>64843.66</c:v>
                </c:pt>
                <c:pt idx="1499" formatCode="#,##0.00">
                  <c:v>65024.27</c:v>
                </c:pt>
                <c:pt idx="1500" formatCode="#,##0.00">
                  <c:v>65205.27</c:v>
                </c:pt>
                <c:pt idx="1501" formatCode="#,##0.00">
                  <c:v>65386.79</c:v>
                </c:pt>
                <c:pt idx="1502" formatCode="#,##0.00">
                  <c:v>65568.38</c:v>
                </c:pt>
                <c:pt idx="1503" formatCode="#,##0.00">
                  <c:v>65750.25</c:v>
                </c:pt>
                <c:pt idx="1504" formatCode="#,##0.00">
                  <c:v>65931.929999999993</c:v>
                </c:pt>
                <c:pt idx="1505" formatCode="#,##0.00">
                  <c:v>66114.12</c:v>
                </c:pt>
                <c:pt idx="1506" formatCode="#,##0.00">
                  <c:v>66296.55</c:v>
                </c:pt>
                <c:pt idx="1507" formatCode="#,##0.00">
                  <c:v>66479.13</c:v>
                </c:pt>
                <c:pt idx="1508" formatCode="#,##0.00">
                  <c:v>66661.91</c:v>
                </c:pt>
                <c:pt idx="1509" formatCode="#,##0.00">
                  <c:v>66844.98</c:v>
                </c:pt>
                <c:pt idx="1510" formatCode="#,##0.00">
                  <c:v>67028.160000000003</c:v>
                </c:pt>
                <c:pt idx="1511" formatCode="#,##0.00">
                  <c:v>67210.97</c:v>
                </c:pt>
                <c:pt idx="1512" formatCode="#,##0.00">
                  <c:v>67394.16</c:v>
                </c:pt>
                <c:pt idx="1513" formatCode="#,##0.00">
                  <c:v>67578.009999999995</c:v>
                </c:pt>
                <c:pt idx="1514" formatCode="#,##0.00">
                  <c:v>67761.27</c:v>
                </c:pt>
                <c:pt idx="1515" formatCode="#,##0.00">
                  <c:v>67945.919999999998</c:v>
                </c:pt>
                <c:pt idx="1516" formatCode="#,##0.00">
                  <c:v>68129.95</c:v>
                </c:pt>
                <c:pt idx="1517" formatCode="#,##0.00">
                  <c:v>68314.070000000007</c:v>
                </c:pt>
                <c:pt idx="1518" formatCode="#,##0.00">
                  <c:v>68498.39</c:v>
                </c:pt>
                <c:pt idx="1519" formatCode="#,##0.00">
                  <c:v>68682.92</c:v>
                </c:pt>
                <c:pt idx="1520" formatCode="#,##0.00">
                  <c:v>68867.509999999995</c:v>
                </c:pt>
                <c:pt idx="1521" formatCode="#,##0.00">
                  <c:v>69052.179999999993</c:v>
                </c:pt>
                <c:pt idx="1522" formatCode="#,##0.00">
                  <c:v>69236.850000000006</c:v>
                </c:pt>
                <c:pt idx="1523" formatCode="#,##0.00">
                  <c:v>69421.78</c:v>
                </c:pt>
                <c:pt idx="1524" formatCode="#,##0.00">
                  <c:v>69606.3</c:v>
                </c:pt>
                <c:pt idx="1525" formatCode="#,##0.00">
                  <c:v>69791.27</c:v>
                </c:pt>
                <c:pt idx="1526" formatCode="#,##0.00">
                  <c:v>69976.62</c:v>
                </c:pt>
                <c:pt idx="1527" formatCode="#,##0.00">
                  <c:v>70161.98</c:v>
                </c:pt>
                <c:pt idx="1528" formatCode="#,##0.00">
                  <c:v>70347.45</c:v>
                </c:pt>
                <c:pt idx="1529" formatCode="#,##0.00">
                  <c:v>70533.34</c:v>
                </c:pt>
                <c:pt idx="1530" formatCode="#,##0.00">
                  <c:v>70719.25</c:v>
                </c:pt>
                <c:pt idx="1531" formatCode="#,##0.00">
                  <c:v>70904.350000000006</c:v>
                </c:pt>
                <c:pt idx="1532" formatCode="#,##0.00">
                  <c:v>71090.14</c:v>
                </c:pt>
                <c:pt idx="1533" formatCode="#,##0.00">
                  <c:v>71275.92</c:v>
                </c:pt>
                <c:pt idx="1534" formatCode="#,##0.00">
                  <c:v>71461.960000000006</c:v>
                </c:pt>
                <c:pt idx="1535" formatCode="#,##0.00">
                  <c:v>71648.02</c:v>
                </c:pt>
                <c:pt idx="1536" formatCode="#,##0.00">
                  <c:v>71833.98</c:v>
                </c:pt>
                <c:pt idx="1537" formatCode="#,##0.00">
                  <c:v>72019.44</c:v>
                </c:pt>
                <c:pt idx="1538" formatCode="#,##0.00">
                  <c:v>72205.31</c:v>
                </c:pt>
                <c:pt idx="1539" formatCode="#,##0.00">
                  <c:v>72391.19</c:v>
                </c:pt>
                <c:pt idx="1540" formatCode="#,##0.00">
                  <c:v>72576.990000000005</c:v>
                </c:pt>
                <c:pt idx="1541" formatCode="#,##0.00">
                  <c:v>72762.91</c:v>
                </c:pt>
                <c:pt idx="1542" formatCode="#,##0.00">
                  <c:v>72948.899999999994</c:v>
                </c:pt>
                <c:pt idx="1543" formatCode="#,##0.00">
                  <c:v>73134.95</c:v>
                </c:pt>
                <c:pt idx="1544" formatCode="#,##0.00">
                  <c:v>73321.100000000006</c:v>
                </c:pt>
                <c:pt idx="1545" formatCode="#,##0.00">
                  <c:v>73507.12</c:v>
                </c:pt>
                <c:pt idx="1546" formatCode="#,##0.00">
                  <c:v>73693.05</c:v>
                </c:pt>
                <c:pt idx="1547" formatCode="#,##0.00">
                  <c:v>73878.86</c:v>
                </c:pt>
                <c:pt idx="1548" formatCode="#,##0.00">
                  <c:v>74064.38</c:v>
                </c:pt>
                <c:pt idx="1549" formatCode="#,##0.00">
                  <c:v>74249.820000000007</c:v>
                </c:pt>
                <c:pt idx="1550" formatCode="#,##0.00">
                  <c:v>74435.149999999994</c:v>
                </c:pt>
                <c:pt idx="1551" formatCode="#,##0.00">
                  <c:v>74620.320000000007</c:v>
                </c:pt>
                <c:pt idx="1552" formatCode="#,##0.00">
                  <c:v>74805.289999999994</c:v>
                </c:pt>
                <c:pt idx="1553" formatCode="#,##0.00">
                  <c:v>74989.95</c:v>
                </c:pt>
                <c:pt idx="1554" formatCode="#,##0.00">
                  <c:v>75174.16</c:v>
                </c:pt>
                <c:pt idx="1555" formatCode="#,##0.00">
                  <c:v>75358.23</c:v>
                </c:pt>
                <c:pt idx="1556" formatCode="#,##0.00">
                  <c:v>75542.240000000005</c:v>
                </c:pt>
                <c:pt idx="1557" formatCode="#,##0.00">
                  <c:v>75726.320000000007</c:v>
                </c:pt>
                <c:pt idx="1558" formatCode="#,##0.00">
                  <c:v>75909.83</c:v>
                </c:pt>
                <c:pt idx="1559" formatCode="#,##0.00">
                  <c:v>76093.100000000006</c:v>
                </c:pt>
                <c:pt idx="1560" formatCode="#,##0.00">
                  <c:v>76276.320000000007</c:v>
                </c:pt>
                <c:pt idx="1561" formatCode="#,##0.00">
                  <c:v>76459.41</c:v>
                </c:pt>
                <c:pt idx="1562" formatCode="#,##0.00">
                  <c:v>76642.33</c:v>
                </c:pt>
                <c:pt idx="1563" formatCode="#,##0.00">
                  <c:v>76825.210000000006</c:v>
                </c:pt>
                <c:pt idx="1564" formatCode="#,##0.00">
                  <c:v>77008.149999999994</c:v>
                </c:pt>
                <c:pt idx="1565" formatCode="#,##0.00">
                  <c:v>77190.81</c:v>
                </c:pt>
                <c:pt idx="1566" formatCode="#,##0.00">
                  <c:v>77373.19</c:v>
                </c:pt>
                <c:pt idx="1567" formatCode="#,##0.00">
                  <c:v>77554.720000000001</c:v>
                </c:pt>
                <c:pt idx="1568" formatCode="#,##0.00">
                  <c:v>77735.77</c:v>
                </c:pt>
                <c:pt idx="1569" formatCode="#,##0.00">
                  <c:v>77916.69</c:v>
                </c:pt>
                <c:pt idx="1570" formatCode="#,##0.00">
                  <c:v>78097.570000000007</c:v>
                </c:pt>
                <c:pt idx="1571" formatCode="#,##0.00">
                  <c:v>78278.19</c:v>
                </c:pt>
                <c:pt idx="1572" formatCode="#,##0.00">
                  <c:v>78458.48</c:v>
                </c:pt>
                <c:pt idx="1573" formatCode="#,##0.00">
                  <c:v>78638.48</c:v>
                </c:pt>
                <c:pt idx="1574" formatCode="#,##0.00">
                  <c:v>78818.47</c:v>
                </c:pt>
                <c:pt idx="1575" formatCode="#,##0.00">
                  <c:v>78998.09</c:v>
                </c:pt>
                <c:pt idx="1576" formatCode="#,##0.00">
                  <c:v>79177.440000000002</c:v>
                </c:pt>
                <c:pt idx="1577" formatCode="#,##0.00">
                  <c:v>79356.31</c:v>
                </c:pt>
                <c:pt idx="1578" formatCode="#,##0.00">
                  <c:v>79535.06</c:v>
                </c:pt>
                <c:pt idx="1579" formatCode="#,##0.00">
                  <c:v>79713.48</c:v>
                </c:pt>
                <c:pt idx="1580" formatCode="#,##0.00">
                  <c:v>79891.679999999993</c:v>
                </c:pt>
                <c:pt idx="1581" formatCode="#,##0.00">
                  <c:v>80069.429999999993</c:v>
                </c:pt>
                <c:pt idx="1582" formatCode="#,##0.00">
                  <c:v>80190.080000000002</c:v>
                </c:pt>
                <c:pt idx="1583" formatCode="#,##0.00">
                  <c:v>80403.929999999993</c:v>
                </c:pt>
                <c:pt idx="1584" formatCode="#,##0.00">
                  <c:v>80589.23</c:v>
                </c:pt>
                <c:pt idx="1585" formatCode="#,##0.00">
                  <c:v>80769.5</c:v>
                </c:pt>
                <c:pt idx="1586" formatCode="#,##0.00">
                  <c:v>80947.06</c:v>
                </c:pt>
                <c:pt idx="1587" formatCode="#,##0.00">
                  <c:v>81123.48</c:v>
                </c:pt>
                <c:pt idx="1588" formatCode="#,##0.00">
                  <c:v>81299.240000000005</c:v>
                </c:pt>
                <c:pt idx="1589" formatCode="#,##0.00">
                  <c:v>81474.48</c:v>
                </c:pt>
                <c:pt idx="1590" formatCode="#,##0.00">
                  <c:v>81649.02</c:v>
                </c:pt>
                <c:pt idx="1591" formatCode="#,##0.00">
                  <c:v>81815.06</c:v>
                </c:pt>
                <c:pt idx="1592" formatCode="#,##0.00">
                  <c:v>81994.34</c:v>
                </c:pt>
                <c:pt idx="1593" formatCode="#,##0.00">
                  <c:v>82169.31</c:v>
                </c:pt>
                <c:pt idx="1594" formatCode="#,##0.00">
                  <c:v>82343.13</c:v>
                </c:pt>
                <c:pt idx="1595" formatCode="#,##0.00">
                  <c:v>82516.31</c:v>
                </c:pt>
                <c:pt idx="1596" formatCode="#,##0.00">
                  <c:v>82688.740000000005</c:v>
                </c:pt>
                <c:pt idx="1597" formatCode="#,##0.00">
                  <c:v>82860.45</c:v>
                </c:pt>
                <c:pt idx="1598" formatCode="#,##0.00">
                  <c:v>83031.679999999993</c:v>
                </c:pt>
                <c:pt idx="1599" formatCode="#,##0.00">
                  <c:v>83202.44</c:v>
                </c:pt>
                <c:pt idx="1600" formatCode="#,##0.00">
                  <c:v>83372.3</c:v>
                </c:pt>
                <c:pt idx="1601" formatCode="#,##0.00">
                  <c:v>83541.8</c:v>
                </c:pt>
                <c:pt idx="1602" formatCode="#,##0.00">
                  <c:v>83709.59</c:v>
                </c:pt>
                <c:pt idx="1603" formatCode="#,##0.00">
                  <c:v>83877.7</c:v>
                </c:pt>
                <c:pt idx="1604" formatCode="#,##0.00">
                  <c:v>84045.92</c:v>
                </c:pt>
                <c:pt idx="1605" formatCode="#,##0.00">
                  <c:v>84213.52</c:v>
                </c:pt>
                <c:pt idx="1606" formatCode="#,##0.00">
                  <c:v>84380.47</c:v>
                </c:pt>
                <c:pt idx="1607" formatCode="#,##0.00">
                  <c:v>84546.43</c:v>
                </c:pt>
                <c:pt idx="1608" formatCode="#,##0.00">
                  <c:v>84711.55</c:v>
                </c:pt>
                <c:pt idx="1609" formatCode="#,##0.00">
                  <c:v>84876.42</c:v>
                </c:pt>
                <c:pt idx="1610" formatCode="#,##0.00">
                  <c:v>85040.87</c:v>
                </c:pt>
                <c:pt idx="1611" formatCode="#,##0.00">
                  <c:v>85204.53</c:v>
                </c:pt>
                <c:pt idx="1612" formatCode="#,##0.00">
                  <c:v>85365.71</c:v>
                </c:pt>
                <c:pt idx="1613" formatCode="#,##0.00">
                  <c:v>85528.88</c:v>
                </c:pt>
                <c:pt idx="1614" formatCode="#,##0.00">
                  <c:v>85691.09</c:v>
                </c:pt>
                <c:pt idx="1615" formatCode="#,##0.00">
                  <c:v>85852.32</c:v>
                </c:pt>
                <c:pt idx="1616" formatCode="#,##0.00">
                  <c:v>86012.7</c:v>
                </c:pt>
                <c:pt idx="1617" formatCode="#,##0.00">
                  <c:v>86172.73</c:v>
                </c:pt>
                <c:pt idx="1618" formatCode="#,##0.00">
                  <c:v>86331.59</c:v>
                </c:pt>
                <c:pt idx="1619" formatCode="#,##0.00">
                  <c:v>86490.31</c:v>
                </c:pt>
                <c:pt idx="1620" formatCode="#,##0.00">
                  <c:v>86648.34</c:v>
                </c:pt>
                <c:pt idx="1621" formatCode="#,##0.00">
                  <c:v>86805.58</c:v>
                </c:pt>
                <c:pt idx="1622" formatCode="#,##0.00">
                  <c:v>86962.16</c:v>
                </c:pt>
                <c:pt idx="1623" formatCode="#,##0.00">
                  <c:v>87118.14</c:v>
                </c:pt>
                <c:pt idx="1624" formatCode="#,##0.00">
                  <c:v>87273.38</c:v>
                </c:pt>
                <c:pt idx="1625" formatCode="#,##0.00">
                  <c:v>87427.96</c:v>
                </c:pt>
                <c:pt idx="1626" formatCode="#,##0.00">
                  <c:v>87581.74</c:v>
                </c:pt>
                <c:pt idx="1627" formatCode="#,##0.00">
                  <c:v>87734.73</c:v>
                </c:pt>
                <c:pt idx="1628" formatCode="#,##0.00">
                  <c:v>87886.93</c:v>
                </c:pt>
                <c:pt idx="1629" formatCode="#,##0.00">
                  <c:v>88038.44</c:v>
                </c:pt>
                <c:pt idx="1630" formatCode="#,##0.00">
                  <c:v>88189.21</c:v>
                </c:pt>
                <c:pt idx="1631" formatCode="#,##0.00">
                  <c:v>88339.42</c:v>
                </c:pt>
                <c:pt idx="1632" formatCode="#,##0.00">
                  <c:v>88488.98</c:v>
                </c:pt>
                <c:pt idx="1633" formatCode="#,##0.00">
                  <c:v>88636.57</c:v>
                </c:pt>
                <c:pt idx="1634" formatCode="#,##0.00">
                  <c:v>88784.6</c:v>
                </c:pt>
                <c:pt idx="1635" formatCode="#,##0.00">
                  <c:v>88932.36</c:v>
                </c:pt>
                <c:pt idx="1636" formatCode="#,##0.00">
                  <c:v>89078.91</c:v>
                </c:pt>
                <c:pt idx="1637" formatCode="#,##0.00">
                  <c:v>89224.81</c:v>
                </c:pt>
                <c:pt idx="1638" formatCode="#,##0.00">
                  <c:v>89369.97</c:v>
                </c:pt>
                <c:pt idx="1639" formatCode="#,##0.00">
                  <c:v>89514.45</c:v>
                </c:pt>
                <c:pt idx="1640" formatCode="#,##0.00">
                  <c:v>89658.16</c:v>
                </c:pt>
                <c:pt idx="1641" formatCode="#,##0.00">
                  <c:v>89801.05</c:v>
                </c:pt>
                <c:pt idx="1642" formatCode="#,##0.00">
                  <c:v>89942.67</c:v>
                </c:pt>
                <c:pt idx="1643" formatCode="#,##0.00">
                  <c:v>90083.96</c:v>
                </c:pt>
                <c:pt idx="1644" formatCode="#,##0.00">
                  <c:v>90224.21</c:v>
                </c:pt>
                <c:pt idx="1645" formatCode="#,##0.00">
                  <c:v>90363.77</c:v>
                </c:pt>
                <c:pt idx="1646" formatCode="#,##0.00">
                  <c:v>90502.59</c:v>
                </c:pt>
                <c:pt idx="1647" formatCode="#,##0.00">
                  <c:v>90640.8</c:v>
                </c:pt>
                <c:pt idx="1648" formatCode="#,##0.00">
                  <c:v>90778.42</c:v>
                </c:pt>
                <c:pt idx="1649" formatCode="#,##0.00">
                  <c:v>90915.4</c:v>
                </c:pt>
                <c:pt idx="1650" formatCode="#,##0.00">
                  <c:v>91051.45</c:v>
                </c:pt>
                <c:pt idx="1651" formatCode="#,##0.00">
                  <c:v>91186.880000000005</c:v>
                </c:pt>
                <c:pt idx="1652" formatCode="#,##0.00">
                  <c:v>91321.52</c:v>
                </c:pt>
                <c:pt idx="1653" formatCode="#,##0.00">
                  <c:v>91455.48</c:v>
                </c:pt>
                <c:pt idx="1654" formatCode="#,##0.00">
                  <c:v>91588.88</c:v>
                </c:pt>
                <c:pt idx="1655" formatCode="#,##0.00">
                  <c:v>91721.59</c:v>
                </c:pt>
                <c:pt idx="1656" formatCode="#,##0.00">
                  <c:v>91853.72</c:v>
                </c:pt>
                <c:pt idx="1657" formatCode="#,##0.00">
                  <c:v>91985.46</c:v>
                </c:pt>
                <c:pt idx="1658" formatCode="#,##0.00">
                  <c:v>92115.53</c:v>
                </c:pt>
                <c:pt idx="1659" formatCode="#,##0.00">
                  <c:v>92242.73</c:v>
                </c:pt>
                <c:pt idx="1660" formatCode="#,##0.00">
                  <c:v>92370.23</c:v>
                </c:pt>
                <c:pt idx="1661" formatCode="#,##0.00">
                  <c:v>92496.65</c:v>
                </c:pt>
                <c:pt idx="1662" formatCode="#,##0.00">
                  <c:v>92623.27</c:v>
                </c:pt>
                <c:pt idx="1663" formatCode="#,##0.00">
                  <c:v>92749.23</c:v>
                </c:pt>
                <c:pt idx="1664" formatCode="#,##0.00">
                  <c:v>92874.05</c:v>
                </c:pt>
                <c:pt idx="1665" formatCode="#,##0.00">
                  <c:v>92997.88</c:v>
                </c:pt>
                <c:pt idx="1666" formatCode="#,##0.00">
                  <c:v>93120.93</c:v>
                </c:pt>
                <c:pt idx="1667" formatCode="#,##0.00">
                  <c:v>93243.3</c:v>
                </c:pt>
                <c:pt idx="1668" formatCode="#,##0.00">
                  <c:v>93365.01</c:v>
                </c:pt>
                <c:pt idx="1669" formatCode="#,##0.00">
                  <c:v>93485.94</c:v>
                </c:pt>
                <c:pt idx="1670" formatCode="#,##0.00">
                  <c:v>93606</c:v>
                </c:pt>
                <c:pt idx="1671" formatCode="#,##0.00">
                  <c:v>93725.39</c:v>
                </c:pt>
                <c:pt idx="1672" formatCode="#,##0.00">
                  <c:v>93843.95</c:v>
                </c:pt>
                <c:pt idx="1673" formatCode="#,##0.00">
                  <c:v>93961.8</c:v>
                </c:pt>
                <c:pt idx="1674" formatCode="#,##0.00">
                  <c:v>94078.91</c:v>
                </c:pt>
                <c:pt idx="1675" formatCode="#,##0.00">
                  <c:v>94195.26</c:v>
                </c:pt>
                <c:pt idx="1676" formatCode="#,##0.00">
                  <c:v>94309.79</c:v>
                </c:pt>
                <c:pt idx="1677" formatCode="#,##0.00">
                  <c:v>94425.49</c:v>
                </c:pt>
                <c:pt idx="1678" formatCode="#,##0.00">
                  <c:v>94539.65</c:v>
                </c:pt>
                <c:pt idx="1679" formatCode="#,##0.00">
                  <c:v>94652.97</c:v>
                </c:pt>
                <c:pt idx="1680" formatCode="#,##0.00">
                  <c:v>94765.34</c:v>
                </c:pt>
                <c:pt idx="1681" formatCode="#,##0.00">
                  <c:v>94877.04</c:v>
                </c:pt>
                <c:pt idx="1682" formatCode="#,##0.00">
                  <c:v>94987.78</c:v>
                </c:pt>
                <c:pt idx="1683" formatCode="#,##0.00">
                  <c:v>95097.66</c:v>
                </c:pt>
                <c:pt idx="1684" formatCode="#,##0.00">
                  <c:v>95206.8</c:v>
                </c:pt>
                <c:pt idx="1685" formatCode="#,##0.00">
                  <c:v>95315.14</c:v>
                </c:pt>
                <c:pt idx="1686" formatCode="#,##0.00">
                  <c:v>95422.59</c:v>
                </c:pt>
                <c:pt idx="1687" formatCode="#,##0.00">
                  <c:v>95529.17</c:v>
                </c:pt>
                <c:pt idx="1688" formatCode="#,##0.00">
                  <c:v>95634.81</c:v>
                </c:pt>
                <c:pt idx="1689" formatCode="#,##0.00">
                  <c:v>95739.56</c:v>
                </c:pt>
                <c:pt idx="1690" formatCode="#,##0.00">
                  <c:v>95843.51</c:v>
                </c:pt>
                <c:pt idx="1691" formatCode="#,##0.00">
                  <c:v>95946.559999999998</c:v>
                </c:pt>
                <c:pt idx="1692" formatCode="#,##0.00">
                  <c:v>96048.8</c:v>
                </c:pt>
                <c:pt idx="1693" formatCode="#,##0.00">
                  <c:v>96150.2</c:v>
                </c:pt>
                <c:pt idx="1694" formatCode="#,##0.00">
                  <c:v>96250.62</c:v>
                </c:pt>
                <c:pt idx="1695" formatCode="#,##0.00">
                  <c:v>96350.15</c:v>
                </c:pt>
                <c:pt idx="1696" formatCode="#,##0.00">
                  <c:v>96448.72</c:v>
                </c:pt>
                <c:pt idx="1697" formatCode="#,##0.00">
                  <c:v>96546.27</c:v>
                </c:pt>
                <c:pt idx="1698" formatCode="#,##0.00">
                  <c:v>96643</c:v>
                </c:pt>
                <c:pt idx="1699" formatCode="#,##0.00">
                  <c:v>96738.77</c:v>
                </c:pt>
                <c:pt idx="1700" formatCode="#,##0.00">
                  <c:v>96833.7</c:v>
                </c:pt>
                <c:pt idx="1701" formatCode="#,##0.00">
                  <c:v>96927.78</c:v>
                </c:pt>
                <c:pt idx="1702" formatCode="#,##0.00">
                  <c:v>97020.92</c:v>
                </c:pt>
                <c:pt idx="1703" formatCode="#,##0.00">
                  <c:v>97112.62</c:v>
                </c:pt>
                <c:pt idx="1704" formatCode="#,##0.00">
                  <c:v>97204.02</c:v>
                </c:pt>
                <c:pt idx="1705" formatCode="#,##0.00">
                  <c:v>97294.63</c:v>
                </c:pt>
                <c:pt idx="1706" formatCode="#,##0.00">
                  <c:v>97384.36</c:v>
                </c:pt>
                <c:pt idx="1707" formatCode="#,##0.00">
                  <c:v>97473.21</c:v>
                </c:pt>
                <c:pt idx="1708" formatCode="#,##0.00">
                  <c:v>97561.04</c:v>
                </c:pt>
                <c:pt idx="1709" formatCode="#,##0.00">
                  <c:v>97648</c:v>
                </c:pt>
                <c:pt idx="1710" formatCode="#,##0.00">
                  <c:v>97734.1</c:v>
                </c:pt>
                <c:pt idx="1711" formatCode="#,##0.00">
                  <c:v>97819.23</c:v>
                </c:pt>
                <c:pt idx="1712" formatCode="#,##0.00">
                  <c:v>97903.6</c:v>
                </c:pt>
                <c:pt idx="1713" formatCode="#,##0.00">
                  <c:v>97987.03</c:v>
                </c:pt>
                <c:pt idx="1714" formatCode="#,##0.00">
                  <c:v>98069.52</c:v>
                </c:pt>
                <c:pt idx="1715" formatCode="#,##0.00">
                  <c:v>98151.09</c:v>
                </c:pt>
                <c:pt idx="1716" formatCode="#,##0.00">
                  <c:v>98231.9</c:v>
                </c:pt>
                <c:pt idx="1717" formatCode="#,##0.00">
                  <c:v>98311.84</c:v>
                </c:pt>
                <c:pt idx="1718" formatCode="#,##0.00">
                  <c:v>98390.93</c:v>
                </c:pt>
                <c:pt idx="1719" formatCode="#,##0.00">
                  <c:v>98469.17</c:v>
                </c:pt>
                <c:pt idx="1720" formatCode="#,##0.00">
                  <c:v>98546.6</c:v>
                </c:pt>
                <c:pt idx="1721" formatCode="#,##0.00">
                  <c:v>98622.93</c:v>
                </c:pt>
                <c:pt idx="1722" formatCode="#,##0.00">
                  <c:v>98698.52</c:v>
                </c:pt>
                <c:pt idx="1723" formatCode="#,##0.00">
                  <c:v>98773.25</c:v>
                </c:pt>
                <c:pt idx="1724" formatCode="#,##0.00">
                  <c:v>98847.16</c:v>
                </c:pt>
                <c:pt idx="1725" formatCode="#,##0.00">
                  <c:v>98920.19</c:v>
                </c:pt>
                <c:pt idx="1726" formatCode="#,##0.00">
                  <c:v>98992.3</c:v>
                </c:pt>
                <c:pt idx="1727" formatCode="#,##0.00">
                  <c:v>99063.55</c:v>
                </c:pt>
                <c:pt idx="1728" formatCode="#,##0.00">
                  <c:v>99134.01</c:v>
                </c:pt>
                <c:pt idx="1729" formatCode="#,##0.00">
                  <c:v>99203.55</c:v>
                </c:pt>
                <c:pt idx="1730" formatCode="#,##0.00">
                  <c:v>99272.23</c:v>
                </c:pt>
                <c:pt idx="1731" formatCode="#,##0.00">
                  <c:v>99340.04</c:v>
                </c:pt>
                <c:pt idx="1732" formatCode="#,##0.00">
                  <c:v>99407.03</c:v>
                </c:pt>
                <c:pt idx="1733" formatCode="#,##0.00">
                  <c:v>99473.17</c:v>
                </c:pt>
                <c:pt idx="1734" formatCode="#,##0.00">
                  <c:v>99538.44</c:v>
                </c:pt>
                <c:pt idx="1735" formatCode="#,##0.00">
                  <c:v>99602.78</c:v>
                </c:pt>
                <c:pt idx="1736" formatCode="#,##0.00">
                  <c:v>99666.3</c:v>
                </c:pt>
                <c:pt idx="1737" formatCode="#,##0.00">
                  <c:v>99728.97</c:v>
                </c:pt>
                <c:pt idx="1738" formatCode="#,##0.00">
                  <c:v>99790.73</c:v>
                </c:pt>
                <c:pt idx="1739" formatCode="#,##0.00">
                  <c:v>99851.73</c:v>
                </c:pt>
                <c:pt idx="1740" formatCode="#,##0.00">
                  <c:v>99911.86</c:v>
                </c:pt>
                <c:pt idx="1741" formatCode="#,##0.00">
                  <c:v>99971.21</c:v>
                </c:pt>
                <c:pt idx="1742" formatCode="#,##0.00">
                  <c:v>100029.79</c:v>
                </c:pt>
                <c:pt idx="1743" formatCode="#,##0.00">
                  <c:v>100087.46</c:v>
                </c:pt>
                <c:pt idx="1744" formatCode="#,##0.00">
                  <c:v>100144.26</c:v>
                </c:pt>
                <c:pt idx="1745" formatCode="#,##0.00">
                  <c:v>100200.21</c:v>
                </c:pt>
                <c:pt idx="1746" formatCode="#,##0.00">
                  <c:v>100255.38</c:v>
                </c:pt>
                <c:pt idx="1747" formatCode="#,##0.00">
                  <c:v>100309.7</c:v>
                </c:pt>
                <c:pt idx="1748" formatCode="#,##0.00">
                  <c:v>100363.2</c:v>
                </c:pt>
                <c:pt idx="1749" formatCode="#,##0.00">
                  <c:v>100415.85</c:v>
                </c:pt>
                <c:pt idx="1750" formatCode="#,##0.00">
                  <c:v>100467.66</c:v>
                </c:pt>
                <c:pt idx="1751" formatCode="#,##0.00">
                  <c:v>100518.64</c:v>
                </c:pt>
                <c:pt idx="1752" formatCode="#,##0.00">
                  <c:v>100568.8</c:v>
                </c:pt>
                <c:pt idx="1753" formatCode="#,##0.00">
                  <c:v>100618.21</c:v>
                </c:pt>
                <c:pt idx="1754" formatCode="#,##0.00">
                  <c:v>100666.8</c:v>
                </c:pt>
                <c:pt idx="1755" formatCode="#,##0.00">
                  <c:v>100714.55</c:v>
                </c:pt>
                <c:pt idx="1756" formatCode="#,##0.00">
                  <c:v>100761.52</c:v>
                </c:pt>
                <c:pt idx="1757" formatCode="#,##0.00">
                  <c:v>100807.67</c:v>
                </c:pt>
                <c:pt idx="1758" formatCode="#,##0.00">
                  <c:v>100853</c:v>
                </c:pt>
                <c:pt idx="1759" formatCode="#,##0.00">
                  <c:v>100897.56</c:v>
                </c:pt>
                <c:pt idx="1760" formatCode="#,##0.00">
                  <c:v>100941.32</c:v>
                </c:pt>
                <c:pt idx="1761" formatCode="#,##0.00">
                  <c:v>100984.38</c:v>
                </c:pt>
                <c:pt idx="1762" formatCode="#,##0.00">
                  <c:v>101026.55</c:v>
                </c:pt>
                <c:pt idx="1763" formatCode="#,##0.00">
                  <c:v>101068.02</c:v>
                </c:pt>
                <c:pt idx="1764" formatCode="#,##0.00">
                  <c:v>101108.64</c:v>
                </c:pt>
                <c:pt idx="1765" formatCode="#,##0.00">
                  <c:v>101148.48</c:v>
                </c:pt>
                <c:pt idx="1766" formatCode="#,##0.00">
                  <c:v>101187.52</c:v>
                </c:pt>
                <c:pt idx="1767" formatCode="#,##0.00">
                  <c:v>101225.73</c:v>
                </c:pt>
                <c:pt idx="1768" formatCode="#,##0.00">
                  <c:v>101263.2</c:v>
                </c:pt>
                <c:pt idx="1769" formatCode="#,##0.00">
                  <c:v>101299.89</c:v>
                </c:pt>
                <c:pt idx="1770" formatCode="#,##0.00">
                  <c:v>101335.8</c:v>
                </c:pt>
                <c:pt idx="1771" formatCode="#,##0.00">
                  <c:v>101370.89</c:v>
                </c:pt>
                <c:pt idx="1772" formatCode="#,##0.00">
                  <c:v>101405.23</c:v>
                </c:pt>
                <c:pt idx="1773" formatCode="#,##0.00">
                  <c:v>101438.83</c:v>
                </c:pt>
                <c:pt idx="1774" formatCode="#,##0.00">
                  <c:v>101471.63</c:v>
                </c:pt>
                <c:pt idx="1775" formatCode="#,##0.00">
                  <c:v>101503.65</c:v>
                </c:pt>
                <c:pt idx="1776" formatCode="#,##0.00">
                  <c:v>101534.95</c:v>
                </c:pt>
                <c:pt idx="1777" formatCode="#,##0.00">
                  <c:v>101565.47</c:v>
                </c:pt>
                <c:pt idx="1778" formatCode="#,##0.00">
                  <c:v>101595.2</c:v>
                </c:pt>
                <c:pt idx="1779" formatCode="#,##0.00">
                  <c:v>101624.18</c:v>
                </c:pt>
                <c:pt idx="1780" formatCode="#,##0.00">
                  <c:v>101652.43</c:v>
                </c:pt>
                <c:pt idx="1781" formatCode="#,##0.00">
                  <c:v>101679.91</c:v>
                </c:pt>
                <c:pt idx="1782" formatCode="#,##0.00">
                  <c:v>101706.68</c:v>
                </c:pt>
                <c:pt idx="1783" formatCode="#,##0.00">
                  <c:v>101732.7</c:v>
                </c:pt>
                <c:pt idx="1784" formatCode="#,##0.00">
                  <c:v>101758.01</c:v>
                </c:pt>
                <c:pt idx="1785" formatCode="#,##0.00">
                  <c:v>101782.51</c:v>
                </c:pt>
                <c:pt idx="1786" formatCode="#,##0.00">
                  <c:v>101806.24</c:v>
                </c:pt>
                <c:pt idx="1787" formatCode="#,##0.00">
                  <c:v>101829.3</c:v>
                </c:pt>
                <c:pt idx="1788" formatCode="#,##0.00">
                  <c:v>101851.66</c:v>
                </c:pt>
                <c:pt idx="1789" formatCode="#,##0.00">
                  <c:v>101873.27</c:v>
                </c:pt>
                <c:pt idx="1790" formatCode="#,##0.00">
                  <c:v>101894.12</c:v>
                </c:pt>
                <c:pt idx="1791" formatCode="#,##0.00">
                  <c:v>101914.31</c:v>
                </c:pt>
                <c:pt idx="1792" formatCode="#,##0.00">
                  <c:v>101933.73</c:v>
                </c:pt>
                <c:pt idx="1793" formatCode="#,##0.00">
                  <c:v>101952.47</c:v>
                </c:pt>
                <c:pt idx="1794" formatCode="#,##0.00">
                  <c:v>101970.52</c:v>
                </c:pt>
                <c:pt idx="1795" formatCode="#,##0.00">
                  <c:v>101987.83</c:v>
                </c:pt>
                <c:pt idx="1796" formatCode="#,##0.00">
                  <c:v>102004.38</c:v>
                </c:pt>
                <c:pt idx="1797" formatCode="#,##0.00">
                  <c:v>102020.25</c:v>
                </c:pt>
                <c:pt idx="1798" formatCode="#,##0.00">
                  <c:v>102035.41</c:v>
                </c:pt>
                <c:pt idx="1799" formatCode="#,##0.00">
                  <c:v>102049.88</c:v>
                </c:pt>
                <c:pt idx="1800" formatCode="#,##0.00">
                  <c:v>102063.59</c:v>
                </c:pt>
                <c:pt idx="1801" formatCode="#,##0.00">
                  <c:v>102076.71</c:v>
                </c:pt>
                <c:pt idx="1802" formatCode="#,##0.00">
                  <c:v>102089.05</c:v>
                </c:pt>
                <c:pt idx="1803" formatCode="#,##0.00">
                  <c:v>102100.75</c:v>
                </c:pt>
                <c:pt idx="1804" formatCode="#,##0.00">
                  <c:v>102111.72</c:v>
                </c:pt>
                <c:pt idx="1805" formatCode="#,##0.00">
                  <c:v>102122.05</c:v>
                </c:pt>
                <c:pt idx="1806" formatCode="#,##0.00">
                  <c:v>102131.66</c:v>
                </c:pt>
                <c:pt idx="1807" formatCode="#,##0.00">
                  <c:v>102140.62</c:v>
                </c:pt>
                <c:pt idx="1808" formatCode="#,##0.00">
                  <c:v>102148.9</c:v>
                </c:pt>
                <c:pt idx="1809" formatCode="#,##0.00">
                  <c:v>102156.52</c:v>
                </c:pt>
                <c:pt idx="1810" formatCode="#,##0.00">
                  <c:v>102163.49</c:v>
                </c:pt>
                <c:pt idx="1811" formatCode="#,##0.00">
                  <c:v>102169.78</c:v>
                </c:pt>
                <c:pt idx="1812" formatCode="#,##0.00">
                  <c:v>102175.38</c:v>
                </c:pt>
                <c:pt idx="1813" formatCode="#,##0.00">
                  <c:v>102180.35</c:v>
                </c:pt>
                <c:pt idx="1814" formatCode="#,##0.00">
                  <c:v>102184.64</c:v>
                </c:pt>
                <c:pt idx="1815" formatCode="#,##0.00">
                  <c:v>102188.27</c:v>
                </c:pt>
                <c:pt idx="1816" formatCode="#,##0.00">
                  <c:v>102191.3</c:v>
                </c:pt>
                <c:pt idx="1817" formatCode="#,##0.00">
                  <c:v>102193.69</c:v>
                </c:pt>
                <c:pt idx="1818" formatCode="#,##0.00">
                  <c:v>102195.44</c:v>
                </c:pt>
                <c:pt idx="1819" formatCode="#,##0.00">
                  <c:v>102196.55</c:v>
                </c:pt>
                <c:pt idx="1820" formatCode="#,##0.00">
                  <c:v>102197.48</c:v>
                </c:pt>
                <c:pt idx="1821" formatCode="#,##0.00">
                  <c:v>102197.32</c:v>
                </c:pt>
                <c:pt idx="1822" formatCode="#,##0.00">
                  <c:v>102196.27</c:v>
                </c:pt>
                <c:pt idx="1823" formatCode="#,##0.00">
                  <c:v>102194.67</c:v>
                </c:pt>
                <c:pt idx="1824" formatCode="#,##0.00">
                  <c:v>102192.52</c:v>
                </c:pt>
                <c:pt idx="1825" formatCode="#,##0.00">
                  <c:v>102189.77</c:v>
                </c:pt>
                <c:pt idx="1826" formatCode="#,##0.00">
                  <c:v>102186.39</c:v>
                </c:pt>
                <c:pt idx="1827" formatCode="#,##0.00">
                  <c:v>102182.43</c:v>
                </c:pt>
                <c:pt idx="1828" formatCode="#,##0.00">
                  <c:v>102177.84</c:v>
                </c:pt>
                <c:pt idx="1829" formatCode="#,##0.00">
                  <c:v>102172.66</c:v>
                </c:pt>
                <c:pt idx="1830" formatCode="#,##0.00">
                  <c:v>102166.84</c:v>
                </c:pt>
                <c:pt idx="1831" formatCode="#,##0.00">
                  <c:v>102160.46</c:v>
                </c:pt>
                <c:pt idx="1832" formatCode="#,##0.00">
                  <c:v>102153.44</c:v>
                </c:pt>
                <c:pt idx="1833" formatCode="#,##0.00">
                  <c:v>102145.78</c:v>
                </c:pt>
                <c:pt idx="1834" formatCode="#,##0.00">
                  <c:v>102137.61</c:v>
                </c:pt>
                <c:pt idx="1835" formatCode="#,##0.00">
                  <c:v>102128.82</c:v>
                </c:pt>
                <c:pt idx="1836" formatCode="#,##0.00">
                  <c:v>102119.4</c:v>
                </c:pt>
                <c:pt idx="1837" formatCode="#,##0.00">
                  <c:v>102109.43</c:v>
                </c:pt>
                <c:pt idx="1838" formatCode="#,##0.00">
                  <c:v>102098.91</c:v>
                </c:pt>
                <c:pt idx="1839" formatCode="#,##0.00">
                  <c:v>102087.77</c:v>
                </c:pt>
                <c:pt idx="1840" formatCode="#,##0.00">
                  <c:v>102076.03</c:v>
                </c:pt>
                <c:pt idx="1841" formatCode="#,##0.00">
                  <c:v>102063.75</c:v>
                </c:pt>
                <c:pt idx="1842" formatCode="#,##0.00">
                  <c:v>102050.88</c:v>
                </c:pt>
                <c:pt idx="1843" formatCode="#,##0.00">
                  <c:v>102037.47</c:v>
                </c:pt>
                <c:pt idx="1844" formatCode="#,##0.00">
                  <c:v>102023.52</c:v>
                </c:pt>
                <c:pt idx="1845" formatCode="#,##0.00">
                  <c:v>102008.98</c:v>
                </c:pt>
                <c:pt idx="1846" formatCode="#,##0.00">
                  <c:v>101993.89</c:v>
                </c:pt>
                <c:pt idx="1847" formatCode="#,##0.00">
                  <c:v>101978.25</c:v>
                </c:pt>
                <c:pt idx="1848" formatCode="#,##0.00">
                  <c:v>101962.05</c:v>
                </c:pt>
                <c:pt idx="1849" formatCode="#,##0.00">
                  <c:v>101945.31</c:v>
                </c:pt>
                <c:pt idx="1850" formatCode="#,##0.00">
                  <c:v>101928.02</c:v>
                </c:pt>
                <c:pt idx="1851" formatCode="#,##0.00">
                  <c:v>101910.18</c:v>
                </c:pt>
                <c:pt idx="1852" formatCode="#,##0.00">
                  <c:v>101891.77</c:v>
                </c:pt>
                <c:pt idx="1853" formatCode="#,##0.00">
                  <c:v>101872.82</c:v>
                </c:pt>
                <c:pt idx="1854" formatCode="#,##0.00">
                  <c:v>101853.39</c:v>
                </c:pt>
                <c:pt idx="1855" formatCode="#,##0.00">
                  <c:v>101833.38</c:v>
                </c:pt>
                <c:pt idx="1856" formatCode="#,##0.00">
                  <c:v>101812.84</c:v>
                </c:pt>
                <c:pt idx="1857" formatCode="#,##0.00">
                  <c:v>101791.77</c:v>
                </c:pt>
                <c:pt idx="1858" formatCode="#,##0.00">
                  <c:v>101770.17</c:v>
                </c:pt>
                <c:pt idx="1859" formatCode="#,##0.00">
                  <c:v>101748.08</c:v>
                </c:pt>
                <c:pt idx="1860" formatCode="#,##0.00">
                  <c:v>101725.48</c:v>
                </c:pt>
                <c:pt idx="1861" formatCode="#,##0.00">
                  <c:v>101702.37</c:v>
                </c:pt>
                <c:pt idx="1862" formatCode="#,##0.00">
                  <c:v>101678.7</c:v>
                </c:pt>
                <c:pt idx="1863" formatCode="#,##0.00">
                  <c:v>101654.55</c:v>
                </c:pt>
                <c:pt idx="1864" formatCode="#,##0.00">
                  <c:v>101629.92</c:v>
                </c:pt>
                <c:pt idx="1865" formatCode="#,##0.00">
                  <c:v>101604.79</c:v>
                </c:pt>
                <c:pt idx="1866" formatCode="#,##0.00">
                  <c:v>101579.16</c:v>
                </c:pt>
                <c:pt idx="1867" formatCode="#,##0.00">
                  <c:v>101553.03</c:v>
                </c:pt>
                <c:pt idx="1868" formatCode="#,##0.00">
                  <c:v>101526.39</c:v>
                </c:pt>
                <c:pt idx="1869" formatCode="#,##0.00">
                  <c:v>101499.28</c:v>
                </c:pt>
                <c:pt idx="1870" formatCode="#,##0.00">
                  <c:v>101471.72</c:v>
                </c:pt>
                <c:pt idx="1871" formatCode="#,##0.00">
                  <c:v>101443.63</c:v>
                </c:pt>
                <c:pt idx="1872" formatCode="#,##0.00">
                  <c:v>101415.06</c:v>
                </c:pt>
                <c:pt idx="1873" formatCode="#,##0.00">
                  <c:v>101386.05</c:v>
                </c:pt>
                <c:pt idx="1874" formatCode="#,##0.00">
                  <c:v>101356.55</c:v>
                </c:pt>
                <c:pt idx="1875" formatCode="#,##0.00">
                  <c:v>101326.56</c:v>
                </c:pt>
                <c:pt idx="1876" formatCode="#,##0.00">
                  <c:v>101296.12</c:v>
                </c:pt>
                <c:pt idx="1877" formatCode="#,##0.00">
                  <c:v>101265.18</c:v>
                </c:pt>
                <c:pt idx="1878" formatCode="#,##0.00">
                  <c:v>101233.93</c:v>
                </c:pt>
                <c:pt idx="1879" formatCode="#,##0.00">
                  <c:v>101202.07</c:v>
                </c:pt>
                <c:pt idx="1880" formatCode="#,##0.00">
                  <c:v>101169.79</c:v>
                </c:pt>
                <c:pt idx="1881" formatCode="#,##0.00">
                  <c:v>101137.05</c:v>
                </c:pt>
                <c:pt idx="1882" formatCode="#,##0.00">
                  <c:v>101103.84</c:v>
                </c:pt>
                <c:pt idx="1883" formatCode="#,##0.00">
                  <c:v>101070.2</c:v>
                </c:pt>
                <c:pt idx="1884" formatCode="#,##0.00">
                  <c:v>101036.1</c:v>
                </c:pt>
                <c:pt idx="1885" formatCode="#,##0.00">
                  <c:v>101001.54</c:v>
                </c:pt>
                <c:pt idx="1886" formatCode="#,##0.00">
                  <c:v>100966.59</c:v>
                </c:pt>
                <c:pt idx="1887" formatCode="#,##0.00">
                  <c:v>100931.12</c:v>
                </c:pt>
                <c:pt idx="1888" formatCode="#,##0.00">
                  <c:v>100895.23</c:v>
                </c:pt>
                <c:pt idx="1889" formatCode="#,##0.00">
                  <c:v>100858.88</c:v>
                </c:pt>
                <c:pt idx="1890" formatCode="#,##0.00">
                  <c:v>100822.14</c:v>
                </c:pt>
                <c:pt idx="1891" formatCode="#,##0.00">
                  <c:v>100785</c:v>
                </c:pt>
                <c:pt idx="1892" formatCode="#,##0.00">
                  <c:v>100747.39</c:v>
                </c:pt>
                <c:pt idx="1893" formatCode="#,##0.00">
                  <c:v>100709.36</c:v>
                </c:pt>
                <c:pt idx="1894" formatCode="#,##0.00">
                  <c:v>100670.92</c:v>
                </c:pt>
                <c:pt idx="1895" formatCode="#,##0.00">
                  <c:v>100632.05</c:v>
                </c:pt>
                <c:pt idx="1896" formatCode="#,##0.00">
                  <c:v>100592.78</c:v>
                </c:pt>
                <c:pt idx="1897" formatCode="#,##0.00">
                  <c:v>100553.16</c:v>
                </c:pt>
                <c:pt idx="1898" formatCode="#,##0.00">
                  <c:v>100513.06</c:v>
                </c:pt>
                <c:pt idx="1899" formatCode="#,##0.00">
                  <c:v>100472.57</c:v>
                </c:pt>
                <c:pt idx="1900" formatCode="#,##0.00">
                  <c:v>100431.71</c:v>
                </c:pt>
                <c:pt idx="1901" formatCode="#,##0.00">
                  <c:v>100390.39</c:v>
                </c:pt>
                <c:pt idx="1902" formatCode="#,##0.00">
                  <c:v>100348.71</c:v>
                </c:pt>
                <c:pt idx="1903" formatCode="#,##0.00">
                  <c:v>100306.64</c:v>
                </c:pt>
                <c:pt idx="1904" formatCode="#,##0.00">
                  <c:v>100264.27</c:v>
                </c:pt>
                <c:pt idx="1905" formatCode="#,##0.00">
                  <c:v>100221.42</c:v>
                </c:pt>
                <c:pt idx="1906" formatCode="#,##0.00">
                  <c:v>100178.19</c:v>
                </c:pt>
                <c:pt idx="1907" formatCode="#,##0.00">
                  <c:v>100134.59</c:v>
                </c:pt>
                <c:pt idx="1908" formatCode="#,##0.00">
                  <c:v>100090.64</c:v>
                </c:pt>
                <c:pt idx="1909" formatCode="#,##0.00">
                  <c:v>100046.28</c:v>
                </c:pt>
                <c:pt idx="1910" formatCode="#,##0.00">
                  <c:v>100001.59</c:v>
                </c:pt>
                <c:pt idx="1911" formatCode="#,##0.00">
                  <c:v>99956.51</c:v>
                </c:pt>
                <c:pt idx="1912" formatCode="#,##0.00">
                  <c:v>99911.07</c:v>
                </c:pt>
                <c:pt idx="1913" formatCode="#,##0.00">
                  <c:v>99865.23</c:v>
                </c:pt>
                <c:pt idx="1914" formatCode="#,##0.00">
                  <c:v>99819.11</c:v>
                </c:pt>
                <c:pt idx="1915" formatCode="#,##0.00">
                  <c:v>99772.91</c:v>
                </c:pt>
                <c:pt idx="1916" formatCode="#,##0.00">
                  <c:v>99726.02</c:v>
                </c:pt>
                <c:pt idx="1917" formatCode="#,##0.00">
                  <c:v>99678.66</c:v>
                </c:pt>
                <c:pt idx="1918" formatCode="#,##0.00">
                  <c:v>99631</c:v>
                </c:pt>
                <c:pt idx="1919" formatCode="#,##0.00">
                  <c:v>99583.07</c:v>
                </c:pt>
                <c:pt idx="1920" formatCode="#,##0.00">
                  <c:v>99534.84</c:v>
                </c:pt>
                <c:pt idx="1921" formatCode="#,##0.00">
                  <c:v>99486.23</c:v>
                </c:pt>
                <c:pt idx="1922" formatCode="#,##0.00">
                  <c:v>99437.34</c:v>
                </c:pt>
                <c:pt idx="1923" formatCode="#,##0.00">
                  <c:v>99388.04</c:v>
                </c:pt>
                <c:pt idx="1924" formatCode="#,##0.00">
                  <c:v>99338.48</c:v>
                </c:pt>
                <c:pt idx="1925" formatCode="#,##0.00">
                  <c:v>99288.55</c:v>
                </c:pt>
                <c:pt idx="1926" formatCode="#,##0.00">
                  <c:v>99238.25</c:v>
                </c:pt>
                <c:pt idx="1927" formatCode="#,##0.00">
                  <c:v>99187.7</c:v>
                </c:pt>
                <c:pt idx="1928" formatCode="#,##0.00">
                  <c:v>99136.77</c:v>
                </c:pt>
                <c:pt idx="1929" formatCode="#,##0.00">
                  <c:v>99085.5</c:v>
                </c:pt>
                <c:pt idx="1930" formatCode="#,##0.00">
                  <c:v>99033.95</c:v>
                </c:pt>
                <c:pt idx="1931" formatCode="#,##0.00">
                  <c:v>98982.04</c:v>
                </c:pt>
                <c:pt idx="1932" formatCode="#,##0.00">
                  <c:v>98929.8</c:v>
                </c:pt>
                <c:pt idx="1933" formatCode="#,##0.00">
                  <c:v>98877.31</c:v>
                </c:pt>
                <c:pt idx="1934" formatCode="#,##0.00">
                  <c:v>98824.54</c:v>
                </c:pt>
                <c:pt idx="1935" formatCode="#,##0.00">
                  <c:v>98771.38</c:v>
                </c:pt>
                <c:pt idx="1936" formatCode="#,##0.00">
                  <c:v>98718</c:v>
                </c:pt>
                <c:pt idx="1937" formatCode="#,##0.00">
                  <c:v>98664.23</c:v>
                </c:pt>
                <c:pt idx="1938" formatCode="#,##0.00">
                  <c:v>98610.21</c:v>
                </c:pt>
                <c:pt idx="1939" formatCode="#,##0.00">
                  <c:v>98555.88</c:v>
                </c:pt>
                <c:pt idx="1940" formatCode="#,##0.00">
                  <c:v>98501.27</c:v>
                </c:pt>
                <c:pt idx="1941" formatCode="#,##0.00">
                  <c:v>98446.39</c:v>
                </c:pt>
                <c:pt idx="1942" formatCode="#,##0.00">
                  <c:v>98391.19</c:v>
                </c:pt>
                <c:pt idx="1943" formatCode="#,##0.00">
                  <c:v>98335.75</c:v>
                </c:pt>
                <c:pt idx="1944" formatCode="#,##0.00">
                  <c:v>98279.98</c:v>
                </c:pt>
                <c:pt idx="1945" formatCode="#,##0.00">
                  <c:v>98224</c:v>
                </c:pt>
                <c:pt idx="1946" formatCode="#,##0.00">
                  <c:v>98167.67</c:v>
                </c:pt>
                <c:pt idx="1947" formatCode="#,##0.00">
                  <c:v>98111.19</c:v>
                </c:pt>
                <c:pt idx="1948" formatCode="#,##0.00">
                  <c:v>98054.35</c:v>
                </c:pt>
                <c:pt idx="1949" formatCode="#,##0.00">
                  <c:v>97997.28</c:v>
                </c:pt>
                <c:pt idx="1950" formatCode="#,##0.00">
                  <c:v>97939.91</c:v>
                </c:pt>
                <c:pt idx="1951" formatCode="#,##0.00">
                  <c:v>97882.32</c:v>
                </c:pt>
                <c:pt idx="1952" formatCode="#,##0.00">
                  <c:v>97824.48</c:v>
                </c:pt>
                <c:pt idx="1953" formatCode="#,##0.00">
                  <c:v>97766.34</c:v>
                </c:pt>
                <c:pt idx="1954" formatCode="#,##0.00">
                  <c:v>97707.91</c:v>
                </c:pt>
                <c:pt idx="1955" formatCode="#,##0.00">
                  <c:v>97649.3</c:v>
                </c:pt>
                <c:pt idx="1956" formatCode="#,##0.00">
                  <c:v>97590.42</c:v>
                </c:pt>
                <c:pt idx="1957" formatCode="#,##0.00">
                  <c:v>97531.3</c:v>
                </c:pt>
                <c:pt idx="1958" formatCode="#,##0.00">
                  <c:v>97471.96</c:v>
                </c:pt>
                <c:pt idx="1959" formatCode="#,##0.00">
                  <c:v>97412.34</c:v>
                </c:pt>
                <c:pt idx="1960" formatCode="#,##0.00">
                  <c:v>97352.48</c:v>
                </c:pt>
                <c:pt idx="1961" formatCode="#,##0.00">
                  <c:v>97292.38</c:v>
                </c:pt>
                <c:pt idx="1962" formatCode="#,##0.00">
                  <c:v>97232.05</c:v>
                </c:pt>
                <c:pt idx="1963" formatCode="#,##0.00">
                  <c:v>97171.45</c:v>
                </c:pt>
                <c:pt idx="1964" formatCode="#,##0.00">
                  <c:v>97110.66</c:v>
                </c:pt>
                <c:pt idx="1965" formatCode="#,##0.00">
                  <c:v>97049.66</c:v>
                </c:pt>
                <c:pt idx="1966" formatCode="#,##0.00">
                  <c:v>96988.41</c:v>
                </c:pt>
                <c:pt idx="1967" formatCode="#,##0.00">
                  <c:v>96926.98</c:v>
                </c:pt>
                <c:pt idx="1968" formatCode="#,##0.00">
                  <c:v>96865.33</c:v>
                </c:pt>
                <c:pt idx="1969" formatCode="#,##0.00">
                  <c:v>96803.45</c:v>
                </c:pt>
                <c:pt idx="1970" formatCode="#,##0.00">
                  <c:v>96741.34</c:v>
                </c:pt>
                <c:pt idx="1971" formatCode="#,##0.00">
                  <c:v>96678.96</c:v>
                </c:pt>
                <c:pt idx="1972" formatCode="#,##0.00">
                  <c:v>96616.44</c:v>
                </c:pt>
                <c:pt idx="1973" formatCode="#,##0.00">
                  <c:v>96553.69</c:v>
                </c:pt>
                <c:pt idx="1974" formatCode="#,##0.00">
                  <c:v>96490.77</c:v>
                </c:pt>
                <c:pt idx="1975" formatCode="#,##0.00">
                  <c:v>96427.71</c:v>
                </c:pt>
                <c:pt idx="1976" formatCode="#,##0.00">
                  <c:v>96364.38</c:v>
                </c:pt>
                <c:pt idx="1977" formatCode="#,##0.00">
                  <c:v>96300.79</c:v>
                </c:pt>
                <c:pt idx="1978" formatCode="#,##0.00">
                  <c:v>96237.08</c:v>
                </c:pt>
                <c:pt idx="1979" formatCode="#,##0.00">
                  <c:v>96173.21</c:v>
                </c:pt>
                <c:pt idx="1980" formatCode="#,##0.00">
                  <c:v>96109.04</c:v>
                </c:pt>
                <c:pt idx="1981" formatCode="#,##0.00">
                  <c:v>96044.7</c:v>
                </c:pt>
                <c:pt idx="1982" formatCode="#,##0.00">
                  <c:v>95980.21</c:v>
                </c:pt>
                <c:pt idx="1983" formatCode="#,##0.00">
                  <c:v>95915.520000000004</c:v>
                </c:pt>
                <c:pt idx="1984" formatCode="#,##0.00">
                  <c:v>95850.74</c:v>
                </c:pt>
                <c:pt idx="1985" formatCode="#,##0.00">
                  <c:v>95785.72</c:v>
                </c:pt>
                <c:pt idx="1986" formatCode="#,##0.00">
                  <c:v>95720.66</c:v>
                </c:pt>
                <c:pt idx="1987" formatCode="#,##0.00">
                  <c:v>95656.3</c:v>
                </c:pt>
                <c:pt idx="1988" formatCode="#,##0.00">
                  <c:v>95590.86</c:v>
                </c:pt>
                <c:pt idx="1989" formatCode="#,##0.00">
                  <c:v>95525.01</c:v>
                </c:pt>
                <c:pt idx="1990" formatCode="#,##0.00">
                  <c:v>95459</c:v>
                </c:pt>
                <c:pt idx="1991" formatCode="#,##0.00">
                  <c:v>95392.86</c:v>
                </c:pt>
                <c:pt idx="1992" formatCode="#,##0.00">
                  <c:v>95326.65</c:v>
                </c:pt>
                <c:pt idx="1993" formatCode="#,##0.00">
                  <c:v>95260.27</c:v>
                </c:pt>
                <c:pt idx="1994" formatCode="#,##0.00">
                  <c:v>95193.76</c:v>
                </c:pt>
                <c:pt idx="1995" formatCode="#,##0.00">
                  <c:v>95127.11</c:v>
                </c:pt>
                <c:pt idx="1996" formatCode="#,##0.00">
                  <c:v>95060.31</c:v>
                </c:pt>
                <c:pt idx="1997" formatCode="#,##0.00">
                  <c:v>94993.26</c:v>
                </c:pt>
                <c:pt idx="1998" formatCode="#,##0.00">
                  <c:v>94926.05</c:v>
                </c:pt>
                <c:pt idx="1999" formatCode="#,##0.00">
                  <c:v>94858.71</c:v>
                </c:pt>
                <c:pt idx="2000" formatCode="#,##0.00">
                  <c:v>94791.19</c:v>
                </c:pt>
                <c:pt idx="2001" formatCode="#,##0.00">
                  <c:v>94723.55</c:v>
                </c:pt>
                <c:pt idx="2002" formatCode="#,##0.00">
                  <c:v>94655.75</c:v>
                </c:pt>
                <c:pt idx="2003" formatCode="#,##0.00">
                  <c:v>94587.839999999997</c:v>
                </c:pt>
                <c:pt idx="2004" formatCode="#,##0.00">
                  <c:v>94519.83</c:v>
                </c:pt>
                <c:pt idx="2005" formatCode="#,##0.00">
                  <c:v>94451.62</c:v>
                </c:pt>
                <c:pt idx="2006" formatCode="#,##0.00">
                  <c:v>94383.37</c:v>
                </c:pt>
                <c:pt idx="2007" formatCode="#,##0.00">
                  <c:v>94314.91</c:v>
                </c:pt>
                <c:pt idx="2008" formatCode="#,##0.00">
                  <c:v>94246.36</c:v>
                </c:pt>
                <c:pt idx="2009" formatCode="#,##0.00">
                  <c:v>94177.7</c:v>
                </c:pt>
                <c:pt idx="2010" formatCode="#,##0.00">
                  <c:v>94108.95</c:v>
                </c:pt>
                <c:pt idx="2011" formatCode="#,##0.00">
                  <c:v>94040.05</c:v>
                </c:pt>
                <c:pt idx="2012" formatCode="#,##0.00">
                  <c:v>93971.06</c:v>
                </c:pt>
                <c:pt idx="2013" formatCode="#,##0.00">
                  <c:v>93901.95</c:v>
                </c:pt>
                <c:pt idx="2014" formatCode="#,##0.00">
                  <c:v>93832.68</c:v>
                </c:pt>
                <c:pt idx="2015" formatCode="#,##0.00">
                  <c:v>93763.31</c:v>
                </c:pt>
                <c:pt idx="2016" formatCode="#,##0.00">
                  <c:v>93693.08</c:v>
                </c:pt>
                <c:pt idx="2017" formatCode="#,##0.00">
                  <c:v>93623.63</c:v>
                </c:pt>
                <c:pt idx="2018" formatCode="#,##0.00">
                  <c:v>93554.13</c:v>
                </c:pt>
                <c:pt idx="2019" formatCode="#,##0.00">
                  <c:v>93484.68</c:v>
                </c:pt>
                <c:pt idx="2020" formatCode="#,##0.00">
                  <c:v>93414.9</c:v>
                </c:pt>
                <c:pt idx="2021" formatCode="#,##0.00">
                  <c:v>93344.98</c:v>
                </c:pt>
                <c:pt idx="2022" formatCode="#,##0.00">
                  <c:v>93274.86</c:v>
                </c:pt>
                <c:pt idx="2023" formatCode="#,##0.00">
                  <c:v>93204.56</c:v>
                </c:pt>
                <c:pt idx="2024" formatCode="#,##0.00">
                  <c:v>93134.16</c:v>
                </c:pt>
                <c:pt idx="2025" formatCode="#,##0.00">
                  <c:v>93063.73</c:v>
                </c:pt>
                <c:pt idx="2026" formatCode="#,##0.00">
                  <c:v>92993.19</c:v>
                </c:pt>
                <c:pt idx="2027" formatCode="#,##0.00">
                  <c:v>92922.49</c:v>
                </c:pt>
                <c:pt idx="2028" formatCode="#,##0.00">
                  <c:v>92851.62</c:v>
                </c:pt>
                <c:pt idx="2029" formatCode="#,##0.00">
                  <c:v>92780.65</c:v>
                </c:pt>
                <c:pt idx="2030" formatCode="#,##0.00">
                  <c:v>92709.58</c:v>
                </c:pt>
                <c:pt idx="2031" formatCode="#,##0.00">
                  <c:v>92638.32</c:v>
                </c:pt>
                <c:pt idx="2032" formatCode="#,##0.00">
                  <c:v>92566.98</c:v>
                </c:pt>
                <c:pt idx="2033" formatCode="#,##0.00">
                  <c:v>92495.53</c:v>
                </c:pt>
                <c:pt idx="2034" formatCode="#,##0.00">
                  <c:v>92423.99</c:v>
                </c:pt>
                <c:pt idx="2035" formatCode="#,##0.00">
                  <c:v>92353.27</c:v>
                </c:pt>
                <c:pt idx="2036" formatCode="#,##0.00">
                  <c:v>92280.72</c:v>
                </c:pt>
                <c:pt idx="2037" formatCode="#,##0.00">
                  <c:v>92208.69</c:v>
                </c:pt>
                <c:pt idx="2038" formatCode="#,##0.00">
                  <c:v>92136.66</c:v>
                </c:pt>
                <c:pt idx="2039" formatCode="#,##0.00">
                  <c:v>92064.59</c:v>
                </c:pt>
                <c:pt idx="2040" formatCode="#,##0.00">
                  <c:v>91992.41</c:v>
                </c:pt>
                <c:pt idx="2041" formatCode="#,##0.00">
                  <c:v>91920.17</c:v>
                </c:pt>
                <c:pt idx="2042" formatCode="#,##0.00">
                  <c:v>91847.85</c:v>
                </c:pt>
                <c:pt idx="2043" formatCode="#,##0.00">
                  <c:v>91775.35</c:v>
                </c:pt>
                <c:pt idx="2044" formatCode="#,##0.00">
                  <c:v>91702.82</c:v>
                </c:pt>
                <c:pt idx="2045" formatCode="#,##0.00">
                  <c:v>91630.27</c:v>
                </c:pt>
                <c:pt idx="2046" formatCode="#,##0.00">
                  <c:v>91557.56</c:v>
                </c:pt>
                <c:pt idx="2047" formatCode="#,##0.00">
                  <c:v>91484.64</c:v>
                </c:pt>
                <c:pt idx="2048" formatCode="#,##0.00">
                  <c:v>91411.73</c:v>
                </c:pt>
                <c:pt idx="2049" formatCode="#,##0.00">
                  <c:v>91338.8</c:v>
                </c:pt>
                <c:pt idx="2050" formatCode="#,##0.00">
                  <c:v>91265.84</c:v>
                </c:pt>
                <c:pt idx="2051" formatCode="#,##0.00">
                  <c:v>91192.74</c:v>
                </c:pt>
                <c:pt idx="2052" formatCode="#,##0.00">
                  <c:v>91119.7</c:v>
                </c:pt>
                <c:pt idx="2053" formatCode="#,##0.00">
                  <c:v>91046.48</c:v>
                </c:pt>
                <c:pt idx="2054" formatCode="#,##0.00">
                  <c:v>90973.3</c:v>
                </c:pt>
                <c:pt idx="2055" formatCode="#,##0.00">
                  <c:v>90899.92</c:v>
                </c:pt>
                <c:pt idx="2056" formatCode="#,##0.00">
                  <c:v>90826.52</c:v>
                </c:pt>
                <c:pt idx="2057" formatCode="#,##0.00">
                  <c:v>90753.05</c:v>
                </c:pt>
                <c:pt idx="2058" formatCode="#,##0.00">
                  <c:v>90679.5</c:v>
                </c:pt>
                <c:pt idx="2059" formatCode="#,##0.00">
                  <c:v>90605.759999999995</c:v>
                </c:pt>
                <c:pt idx="2060" formatCode="#,##0.00">
                  <c:v>90532.17</c:v>
                </c:pt>
                <c:pt idx="2061" formatCode="#,##0.00">
                  <c:v>90458.47</c:v>
                </c:pt>
                <c:pt idx="2062" formatCode="#,##0.00">
                  <c:v>90385.45</c:v>
                </c:pt>
                <c:pt idx="2063" formatCode="#,##0.00">
                  <c:v>90311.29</c:v>
                </c:pt>
                <c:pt idx="2064" formatCode="#,##0.00">
                  <c:v>90237.35</c:v>
                </c:pt>
                <c:pt idx="2065" formatCode="#,##0.00">
                  <c:v>90163.46</c:v>
                </c:pt>
                <c:pt idx="2066" formatCode="#,##0.00">
                  <c:v>90089.52</c:v>
                </c:pt>
                <c:pt idx="2067" formatCode="#,##0.00">
                  <c:v>90015.56</c:v>
                </c:pt>
                <c:pt idx="2068" formatCode="#,##0.00">
                  <c:v>89941.52</c:v>
                </c:pt>
                <c:pt idx="2069" formatCode="#,##0.00">
                  <c:v>89867.38</c:v>
                </c:pt>
                <c:pt idx="2070" formatCode="#,##0.00">
                  <c:v>89793.23</c:v>
                </c:pt>
                <c:pt idx="2071" formatCode="#,##0.00">
                  <c:v>89718.98</c:v>
                </c:pt>
                <c:pt idx="2072" formatCode="#,##0.00">
                  <c:v>89644.7</c:v>
                </c:pt>
                <c:pt idx="2073" formatCode="#,##0.00">
                  <c:v>89570.37</c:v>
                </c:pt>
                <c:pt idx="2074" formatCode="#,##0.00">
                  <c:v>89495.94</c:v>
                </c:pt>
                <c:pt idx="2075" formatCode="#,##0.00">
                  <c:v>89421.48</c:v>
                </c:pt>
                <c:pt idx="2076" formatCode="#,##0.00">
                  <c:v>89347.09</c:v>
                </c:pt>
                <c:pt idx="2077" formatCode="#,##0.00">
                  <c:v>89272.71</c:v>
                </c:pt>
                <c:pt idx="2078" formatCode="#,##0.00">
                  <c:v>89198.23</c:v>
                </c:pt>
                <c:pt idx="2079" formatCode="#,##0.00">
                  <c:v>89123.71</c:v>
                </c:pt>
                <c:pt idx="2080" formatCode="#,##0.00">
                  <c:v>89049.15</c:v>
                </c:pt>
                <c:pt idx="2081" formatCode="#,##0.00">
                  <c:v>88974.48</c:v>
                </c:pt>
                <c:pt idx="2082" formatCode="#,##0.00">
                  <c:v>88899.77</c:v>
                </c:pt>
                <c:pt idx="2083" formatCode="#,##0.00">
                  <c:v>88825.05</c:v>
                </c:pt>
                <c:pt idx="2084" formatCode="#,##0.00">
                  <c:v>88750.399999999994</c:v>
                </c:pt>
                <c:pt idx="2085" formatCode="#,##0.00">
                  <c:v>88675.72</c:v>
                </c:pt>
                <c:pt idx="2086" formatCode="#,##0.00">
                  <c:v>88601.03</c:v>
                </c:pt>
                <c:pt idx="2087" formatCode="#,##0.00">
                  <c:v>88526.32</c:v>
                </c:pt>
                <c:pt idx="2088" formatCode="#,##0.00">
                  <c:v>88451.67</c:v>
                </c:pt>
                <c:pt idx="2089" formatCode="#,##0.00">
                  <c:v>88376.99</c:v>
                </c:pt>
                <c:pt idx="2090" formatCode="#,##0.00">
                  <c:v>88302.38</c:v>
                </c:pt>
                <c:pt idx="2091" formatCode="#,##0.00">
                  <c:v>88227.69</c:v>
                </c:pt>
                <c:pt idx="2092" formatCode="#,##0.00">
                  <c:v>88153.07</c:v>
                </c:pt>
                <c:pt idx="2093" formatCode="#,##0.00">
                  <c:v>88078.399999999994</c:v>
                </c:pt>
                <c:pt idx="2094" formatCode="#,##0.00">
                  <c:v>88003.71</c:v>
                </c:pt>
                <c:pt idx="2095" formatCode="#,##0.00">
                  <c:v>87929.1</c:v>
                </c:pt>
                <c:pt idx="2096" formatCode="#,##0.00">
                  <c:v>87854.51</c:v>
                </c:pt>
                <c:pt idx="2097" formatCode="#,##0.00">
                  <c:v>87780.02</c:v>
                </c:pt>
                <c:pt idx="2098" formatCode="#,##0.00">
                  <c:v>87705.54</c:v>
                </c:pt>
                <c:pt idx="2099" formatCode="#,##0.00">
                  <c:v>87630.98</c:v>
                </c:pt>
                <c:pt idx="2100" formatCode="#,##0.00">
                  <c:v>87556.31</c:v>
                </c:pt>
                <c:pt idx="2101" formatCode="#,##0.00">
                  <c:v>87481.66</c:v>
                </c:pt>
                <c:pt idx="2102" formatCode="#,##0.00">
                  <c:v>87407.28</c:v>
                </c:pt>
                <c:pt idx="2103" formatCode="#,##0.00">
                  <c:v>87332.97</c:v>
                </c:pt>
                <c:pt idx="2104" formatCode="#,##0.00">
                  <c:v>87258.64</c:v>
                </c:pt>
                <c:pt idx="2105" formatCode="#,##0.00">
                  <c:v>87184.38</c:v>
                </c:pt>
                <c:pt idx="2106" formatCode="#,##0.00">
                  <c:v>87110.11</c:v>
                </c:pt>
                <c:pt idx="2107" formatCode="#,##0.00">
                  <c:v>87035.839999999997</c:v>
                </c:pt>
                <c:pt idx="2108" formatCode="#,##0.00">
                  <c:v>86961.63</c:v>
                </c:pt>
                <c:pt idx="2109" formatCode="#,##0.00">
                  <c:v>86887.44</c:v>
                </c:pt>
                <c:pt idx="2110" formatCode="#,##0.00">
                  <c:v>86813.33</c:v>
                </c:pt>
                <c:pt idx="2111" formatCode="#,##0.00">
                  <c:v>86739.02</c:v>
                </c:pt>
                <c:pt idx="2112" formatCode="#,##0.00">
                  <c:v>86664.91</c:v>
                </c:pt>
                <c:pt idx="2113" formatCode="#,##0.00">
                  <c:v>86590.87</c:v>
                </c:pt>
                <c:pt idx="2114" formatCode="#,##0.00">
                  <c:v>86516.86</c:v>
                </c:pt>
                <c:pt idx="2115" formatCode="#,##0.00">
                  <c:v>86442.880000000005</c:v>
                </c:pt>
                <c:pt idx="2116" formatCode="#,##0.00">
                  <c:v>86368.88</c:v>
                </c:pt>
                <c:pt idx="2117" formatCode="#,##0.00">
                  <c:v>86295.69</c:v>
                </c:pt>
                <c:pt idx="2118" formatCode="#,##0.00">
                  <c:v>86222.51</c:v>
                </c:pt>
                <c:pt idx="2119" formatCode="#,##0.00">
                  <c:v>86148.34</c:v>
                </c:pt>
                <c:pt idx="2120" formatCode="#,##0.00">
                  <c:v>86074.2</c:v>
                </c:pt>
                <c:pt idx="2121" formatCode="#,##0.00">
                  <c:v>86000.26</c:v>
                </c:pt>
                <c:pt idx="2122" formatCode="#,##0.00">
                  <c:v>85926.48</c:v>
                </c:pt>
                <c:pt idx="2123" formatCode="#,##0.00">
                  <c:v>85852.800000000003</c:v>
                </c:pt>
                <c:pt idx="2124" formatCode="#,##0.00">
                  <c:v>85779.18</c:v>
                </c:pt>
                <c:pt idx="2125" formatCode="#,##0.00">
                  <c:v>85705.55</c:v>
                </c:pt>
                <c:pt idx="2126" formatCode="#,##0.00">
                  <c:v>85631.99</c:v>
                </c:pt>
                <c:pt idx="2127" formatCode="#,##0.00">
                  <c:v>85558.49</c:v>
                </c:pt>
                <c:pt idx="2128" formatCode="#,##0.00">
                  <c:v>85485.04</c:v>
                </c:pt>
                <c:pt idx="2129" formatCode="#,##0.00">
                  <c:v>85411.66</c:v>
                </c:pt>
                <c:pt idx="2130" formatCode="#,##0.00">
                  <c:v>85338.29</c:v>
                </c:pt>
                <c:pt idx="2131" formatCode="#,##0.00">
                  <c:v>85265.01</c:v>
                </c:pt>
                <c:pt idx="2132" formatCode="#,##0.00">
                  <c:v>85191.79</c:v>
                </c:pt>
                <c:pt idx="2133" formatCode="#,##0.00">
                  <c:v>85118.69</c:v>
                </c:pt>
                <c:pt idx="2134" formatCode="#,##0.00">
                  <c:v>85045.58</c:v>
                </c:pt>
                <c:pt idx="2135" formatCode="#,##0.00">
                  <c:v>84972.52</c:v>
                </c:pt>
                <c:pt idx="2136" formatCode="#,##0.00">
                  <c:v>84899.51</c:v>
                </c:pt>
                <c:pt idx="2137" formatCode="#,##0.00">
                  <c:v>84826.6</c:v>
                </c:pt>
                <c:pt idx="2138" formatCode="#,##0.00">
                  <c:v>84753.76</c:v>
                </c:pt>
                <c:pt idx="2139" formatCode="#,##0.00">
                  <c:v>84681.03</c:v>
                </c:pt>
                <c:pt idx="2140" formatCode="#,##0.00">
                  <c:v>84608.34</c:v>
                </c:pt>
                <c:pt idx="2141" formatCode="#,##0.00">
                  <c:v>84535.78</c:v>
                </c:pt>
                <c:pt idx="2142" formatCode="#,##0.00">
                  <c:v>84463.28</c:v>
                </c:pt>
                <c:pt idx="2143" formatCode="#,##0.00">
                  <c:v>84390.87</c:v>
                </c:pt>
                <c:pt idx="2144" formatCode="#,##0.00">
                  <c:v>84318.52</c:v>
                </c:pt>
                <c:pt idx="2145" formatCode="#,##0.00">
                  <c:v>84246.27</c:v>
                </c:pt>
                <c:pt idx="2146" formatCode="#,##0.00">
                  <c:v>84174.18</c:v>
                </c:pt>
                <c:pt idx="2147" formatCode="#,##0.00">
                  <c:v>84102.14</c:v>
                </c:pt>
                <c:pt idx="2148" formatCode="#,##0.00">
                  <c:v>84030.18</c:v>
                </c:pt>
                <c:pt idx="2149" formatCode="#,##0.00">
                  <c:v>83958.33</c:v>
                </c:pt>
                <c:pt idx="2150" formatCode="#,##0.00">
                  <c:v>83886.61</c:v>
                </c:pt>
                <c:pt idx="2151" formatCode="#,##0.00">
                  <c:v>83814.960000000006</c:v>
                </c:pt>
                <c:pt idx="2152" formatCode="#,##0.00">
                  <c:v>83743.44</c:v>
                </c:pt>
                <c:pt idx="2153" formatCode="#,##0.00">
                  <c:v>83671.98</c:v>
                </c:pt>
                <c:pt idx="2154" formatCode="#,##0.00">
                  <c:v>83600.600000000006</c:v>
                </c:pt>
                <c:pt idx="2155" formatCode="#,##0.00">
                  <c:v>83529.320000000007</c:v>
                </c:pt>
                <c:pt idx="2156" formatCode="#,##0.00">
                  <c:v>83458.179999999993</c:v>
                </c:pt>
                <c:pt idx="2157" formatCode="#,##0.00">
                  <c:v>83387.16</c:v>
                </c:pt>
                <c:pt idx="2158" formatCode="#,##0.00">
                  <c:v>83316.2</c:v>
                </c:pt>
                <c:pt idx="2159" formatCode="#,##0.00">
                  <c:v>83245.320000000007</c:v>
                </c:pt>
                <c:pt idx="2160" formatCode="#,##0.00">
                  <c:v>83174.490000000005</c:v>
                </c:pt>
                <c:pt idx="2161" formatCode="#,##0.00">
                  <c:v>83103.78</c:v>
                </c:pt>
                <c:pt idx="2162" formatCode="#,##0.00">
                  <c:v>83033.2</c:v>
                </c:pt>
                <c:pt idx="2163" formatCode="#,##0.00">
                  <c:v>82962.67</c:v>
                </c:pt>
                <c:pt idx="2164" formatCode="#,##0.00">
                  <c:v>82892.31</c:v>
                </c:pt>
                <c:pt idx="2165" formatCode="#,##0.00">
                  <c:v>82823.77</c:v>
                </c:pt>
                <c:pt idx="2166" formatCode="#,##0.00">
                  <c:v>82752.740000000005</c:v>
                </c:pt>
                <c:pt idx="2167" formatCode="#,##0.00">
                  <c:v>82682.210000000006</c:v>
                </c:pt>
                <c:pt idx="2168" formatCode="#,##0.00">
                  <c:v>82612.05</c:v>
                </c:pt>
                <c:pt idx="2169" formatCode="#,##0.00">
                  <c:v>82541.990000000005</c:v>
                </c:pt>
                <c:pt idx="2170" formatCode="#,##0.00">
                  <c:v>82472.75</c:v>
                </c:pt>
                <c:pt idx="2171" formatCode="#,##0.00">
                  <c:v>82402.960000000006</c:v>
                </c:pt>
                <c:pt idx="2172" formatCode="#,##0.00">
                  <c:v>82333.16</c:v>
                </c:pt>
                <c:pt idx="2173" formatCode="#,##0.00">
                  <c:v>82263.33</c:v>
                </c:pt>
                <c:pt idx="2174" formatCode="#,##0.00">
                  <c:v>82193.64</c:v>
                </c:pt>
                <c:pt idx="2175" formatCode="#,##0.00">
                  <c:v>82124.09</c:v>
                </c:pt>
                <c:pt idx="2176" formatCode="#,##0.00">
                  <c:v>82054.600000000006</c:v>
                </c:pt>
                <c:pt idx="2177" formatCode="#,##0.00">
                  <c:v>81985.27</c:v>
                </c:pt>
                <c:pt idx="2178" formatCode="#,##0.00">
                  <c:v>81916.06</c:v>
                </c:pt>
                <c:pt idx="2179" formatCode="#,##0.00">
                  <c:v>81846.94</c:v>
                </c:pt>
                <c:pt idx="2180" formatCode="#,##0.00">
                  <c:v>81777.95</c:v>
                </c:pt>
                <c:pt idx="2181" formatCode="#,##0.00">
                  <c:v>81709.02</c:v>
                </c:pt>
                <c:pt idx="2182" formatCode="#,##0.00">
                  <c:v>81640.149999999994</c:v>
                </c:pt>
                <c:pt idx="2183" formatCode="#,##0.00">
                  <c:v>81571.429999999993</c:v>
                </c:pt>
                <c:pt idx="2184" formatCode="#,##0.00">
                  <c:v>81502.78</c:v>
                </c:pt>
                <c:pt idx="2185" formatCode="#,##0.00">
                  <c:v>81434.23</c:v>
                </c:pt>
                <c:pt idx="2186" formatCode="#,##0.00">
                  <c:v>81366.34</c:v>
                </c:pt>
                <c:pt idx="2187" formatCode="#,##0.00">
                  <c:v>81298.48</c:v>
                </c:pt>
                <c:pt idx="2188" formatCode="#,##0.00">
                  <c:v>81230.100000000006</c:v>
                </c:pt>
                <c:pt idx="2189" formatCode="#,##0.00">
                  <c:v>81161.710000000006</c:v>
                </c:pt>
                <c:pt idx="2190" formatCode="#,##0.00">
                  <c:v>81093.509999999995</c:v>
                </c:pt>
                <c:pt idx="2191" formatCode="#,##0.00">
                  <c:v>81025.3</c:v>
                </c:pt>
                <c:pt idx="2192" formatCode="#,##0.00">
                  <c:v>80957.25</c:v>
                </c:pt>
                <c:pt idx="2193" formatCode="#,##0.00">
                  <c:v>80889.37</c:v>
                </c:pt>
                <c:pt idx="2194" formatCode="#,##0.00">
                  <c:v>80821.649999999994</c:v>
                </c:pt>
                <c:pt idx="2195" formatCode="#,##0.00">
                  <c:v>80754.03</c:v>
                </c:pt>
                <c:pt idx="2196" formatCode="#,##0.00">
                  <c:v>80686.600000000006</c:v>
                </c:pt>
                <c:pt idx="2197" formatCode="#,##0.00">
                  <c:v>80619.23</c:v>
                </c:pt>
                <c:pt idx="2198" formatCode="#,##0.00">
                  <c:v>80551.899999999994</c:v>
                </c:pt>
                <c:pt idx="2199" formatCode="#,##0.00">
                  <c:v>80484.72</c:v>
                </c:pt>
                <c:pt idx="2200" formatCode="#,##0.00">
                  <c:v>80417.69</c:v>
                </c:pt>
                <c:pt idx="2201" formatCode="#,##0.00">
                  <c:v>80350.850000000006</c:v>
                </c:pt>
                <c:pt idx="2202" formatCode="#,##0.00">
                  <c:v>80284.070000000007</c:v>
                </c:pt>
                <c:pt idx="2203" formatCode="#,##0.00">
                  <c:v>80217.399999999994</c:v>
                </c:pt>
                <c:pt idx="2204" formatCode="#,##0.00">
                  <c:v>80150.84</c:v>
                </c:pt>
                <c:pt idx="2205" formatCode="#,##0.00">
                  <c:v>80084.3</c:v>
                </c:pt>
                <c:pt idx="2206" formatCode="#,##0.00">
                  <c:v>80017.929999999993</c:v>
                </c:pt>
                <c:pt idx="2207" formatCode="#,##0.00">
                  <c:v>79951.649999999994</c:v>
                </c:pt>
                <c:pt idx="2208" formatCode="#,##0.00">
                  <c:v>79885.5</c:v>
                </c:pt>
                <c:pt idx="2209" formatCode="#,##0.00">
                  <c:v>79819.41</c:v>
                </c:pt>
                <c:pt idx="2210" formatCode="#,##0.00">
                  <c:v>79753.52</c:v>
                </c:pt>
                <c:pt idx="2211" formatCode="#,##0.00">
                  <c:v>79687.7</c:v>
                </c:pt>
                <c:pt idx="2212" formatCode="#,##0.00">
                  <c:v>79622.02</c:v>
                </c:pt>
                <c:pt idx="2213" formatCode="#,##0.00">
                  <c:v>79556.53</c:v>
                </c:pt>
                <c:pt idx="2214" formatCode="#,##0.00">
                  <c:v>79491.91</c:v>
                </c:pt>
                <c:pt idx="2215" formatCode="#,##0.00">
                  <c:v>79426.17</c:v>
                </c:pt>
                <c:pt idx="2216" formatCode="#,##0.00">
                  <c:v>79367.38</c:v>
                </c:pt>
                <c:pt idx="2217" formatCode="#,##0.00">
                  <c:v>79298.210000000006</c:v>
                </c:pt>
                <c:pt idx="2218" formatCode="#,##0.00">
                  <c:v>79232.05</c:v>
                </c:pt>
                <c:pt idx="2219" formatCode="#,##0.00">
                  <c:v>79166.679999999993</c:v>
                </c:pt>
                <c:pt idx="2220" formatCode="#,##0.00">
                  <c:v>79101.740000000005</c:v>
                </c:pt>
                <c:pt idx="2221" formatCode="#,##0.00">
                  <c:v>79037.02</c:v>
                </c:pt>
                <c:pt idx="2222" formatCode="#,##0.00">
                  <c:v>78972.479999999996</c:v>
                </c:pt>
                <c:pt idx="2223" formatCode="#,##0.00">
                  <c:v>78908.09</c:v>
                </c:pt>
                <c:pt idx="2224" formatCode="#,##0.00">
                  <c:v>78843.850000000006</c:v>
                </c:pt>
                <c:pt idx="2225" formatCode="#,##0.00">
                  <c:v>78779.7</c:v>
                </c:pt>
                <c:pt idx="2226" formatCode="#,##0.00">
                  <c:v>78715.64</c:v>
                </c:pt>
                <c:pt idx="2227" formatCode="#,##0.00">
                  <c:v>78651.789999999994</c:v>
                </c:pt>
                <c:pt idx="2228" formatCode="#,##0.00">
                  <c:v>78588.02</c:v>
                </c:pt>
                <c:pt idx="2229" formatCode="#,##0.00">
                  <c:v>78524.34</c:v>
                </c:pt>
                <c:pt idx="2230" formatCode="#,##0.00">
                  <c:v>78460.73</c:v>
                </c:pt>
                <c:pt idx="2231" formatCode="#,##0.00">
                  <c:v>78397.31</c:v>
                </c:pt>
                <c:pt idx="2232" formatCode="#,##0.00">
                  <c:v>78334.02</c:v>
                </c:pt>
                <c:pt idx="2233" formatCode="#,##0.00">
                  <c:v>78270.850000000006</c:v>
                </c:pt>
                <c:pt idx="2234" formatCode="#,##0.00">
                  <c:v>78207.81</c:v>
                </c:pt>
                <c:pt idx="2235" formatCode="#,##0.00">
                  <c:v>78144.81</c:v>
                </c:pt>
                <c:pt idx="2236" formatCode="#,##0.00">
                  <c:v>78081.919999999998</c:v>
                </c:pt>
                <c:pt idx="2237" formatCode="#,##0.00">
                  <c:v>78019.17</c:v>
                </c:pt>
                <c:pt idx="2238" formatCode="#,##0.00">
                  <c:v>77956.570000000007</c:v>
                </c:pt>
                <c:pt idx="2239" formatCode="#,##0.00">
                  <c:v>77894.17</c:v>
                </c:pt>
                <c:pt idx="2240" formatCode="#,##0.00">
                  <c:v>77871</c:v>
                </c:pt>
                <c:pt idx="2241" formatCode="#,##0.00">
                  <c:v>77785.59</c:v>
                </c:pt>
                <c:pt idx="2242" formatCode="#,##0.00">
                  <c:v>77716.62</c:v>
                </c:pt>
                <c:pt idx="2243" formatCode="#,##0.00">
                  <c:v>77651.88</c:v>
                </c:pt>
                <c:pt idx="2244" formatCode="#,##0.00">
                  <c:v>77588.66</c:v>
                </c:pt>
                <c:pt idx="2245" formatCode="#,##0.00">
                  <c:v>77526.22</c:v>
                </c:pt>
                <c:pt idx="2246" formatCode="#,##0.00">
                  <c:v>77464.27</c:v>
                </c:pt>
                <c:pt idx="2247" formatCode="#,##0.00">
                  <c:v>77402.59</c:v>
                </c:pt>
                <c:pt idx="2248" formatCode="#,##0.00">
                  <c:v>77341.119999999995</c:v>
                </c:pt>
                <c:pt idx="2249" formatCode="#,##0.00">
                  <c:v>77279.83</c:v>
                </c:pt>
                <c:pt idx="2250" formatCode="#,##0.00">
                  <c:v>77218.679999999993</c:v>
                </c:pt>
                <c:pt idx="2251" formatCode="#,##0.00">
                  <c:v>77157.62</c:v>
                </c:pt>
                <c:pt idx="2252" formatCode="#,##0.00">
                  <c:v>77096.710000000006</c:v>
                </c:pt>
                <c:pt idx="2253" formatCode="#,##0.00">
                  <c:v>77035.960000000006</c:v>
                </c:pt>
                <c:pt idx="2254" formatCode="#,##0.00">
                  <c:v>76975.320000000007</c:v>
                </c:pt>
                <c:pt idx="2255" formatCode="#,##0.00">
                  <c:v>76914.759999999995</c:v>
                </c:pt>
                <c:pt idx="2256" formatCode="#,##0.00">
                  <c:v>76854.33</c:v>
                </c:pt>
                <c:pt idx="2257" formatCode="#,##0.00">
                  <c:v>76794.12</c:v>
                </c:pt>
                <c:pt idx="2258" formatCode="#,##0.00">
                  <c:v>76733.990000000005</c:v>
                </c:pt>
                <c:pt idx="2259" formatCode="#,##0.00">
                  <c:v>76674.009999999995</c:v>
                </c:pt>
                <c:pt idx="2260" formatCode="#,##0.00">
                  <c:v>76614.16</c:v>
                </c:pt>
                <c:pt idx="2261" formatCode="#,##0.00">
                  <c:v>76554.45</c:v>
                </c:pt>
                <c:pt idx="2262" formatCode="#,##0.00">
                  <c:v>76494.850000000006</c:v>
                </c:pt>
                <c:pt idx="2263" formatCode="#,##0.00">
                  <c:v>76435.37</c:v>
                </c:pt>
                <c:pt idx="2264" formatCode="#,##0.00">
                  <c:v>76376.02</c:v>
                </c:pt>
                <c:pt idx="2265" formatCode="#,##0.00">
                  <c:v>76316.800000000003</c:v>
                </c:pt>
                <c:pt idx="2266" formatCode="#,##0.00">
                  <c:v>76257.69</c:v>
                </c:pt>
                <c:pt idx="2267" formatCode="#,##0.00">
                  <c:v>76198.740000000005</c:v>
                </c:pt>
                <c:pt idx="2268" formatCode="#,##0.00">
                  <c:v>76140.009999999995</c:v>
                </c:pt>
                <c:pt idx="2269" formatCode="#,##0.00">
                  <c:v>76081.259999999995</c:v>
                </c:pt>
                <c:pt idx="2270" formatCode="#,##0.00">
                  <c:v>76022.679999999993</c:v>
                </c:pt>
                <c:pt idx="2271" formatCode="#,##0.00">
                  <c:v>75964.210000000006</c:v>
                </c:pt>
                <c:pt idx="2272" formatCode="#,##0.00">
                  <c:v>75905.94</c:v>
                </c:pt>
                <c:pt idx="2273" formatCode="#,##0.00">
                  <c:v>75847.839999999997</c:v>
                </c:pt>
                <c:pt idx="2274" formatCode="#,##0.00">
                  <c:v>75789.820000000007</c:v>
                </c:pt>
                <c:pt idx="2275" formatCode="#,##0.00">
                  <c:v>75731.95</c:v>
                </c:pt>
                <c:pt idx="2276" formatCode="#,##0.00">
                  <c:v>75674.240000000005</c:v>
                </c:pt>
                <c:pt idx="2277" formatCode="#,##0.00">
                  <c:v>75616.639999999999</c:v>
                </c:pt>
                <c:pt idx="2278" formatCode="#,##0.00">
                  <c:v>75559.17</c:v>
                </c:pt>
                <c:pt idx="2279" formatCode="#,##0.00">
                  <c:v>75501.820000000007</c:v>
                </c:pt>
                <c:pt idx="2280" formatCode="#,##0.00">
                  <c:v>75444.639999999999</c:v>
                </c:pt>
                <c:pt idx="2281" formatCode="#,##0.00">
                  <c:v>75387.509999999995</c:v>
                </c:pt>
                <c:pt idx="2282" formatCode="#,##0.00">
                  <c:v>75330.539999999994</c:v>
                </c:pt>
                <c:pt idx="2283" formatCode="#,##0.00">
                  <c:v>75273.740000000005</c:v>
                </c:pt>
                <c:pt idx="2284" formatCode="#,##0.00">
                  <c:v>75216.98</c:v>
                </c:pt>
                <c:pt idx="2285" formatCode="#,##0.00">
                  <c:v>75160.36</c:v>
                </c:pt>
                <c:pt idx="2286" formatCode="#,##0.00">
                  <c:v>75103.91</c:v>
                </c:pt>
                <c:pt idx="2287" formatCode="#,##0.00">
                  <c:v>75047.48</c:v>
                </c:pt>
                <c:pt idx="2288" formatCode="#,##0.00">
                  <c:v>74991.320000000007</c:v>
                </c:pt>
                <c:pt idx="2289" formatCode="#,##0.00">
                  <c:v>74935.289999999994</c:v>
                </c:pt>
                <c:pt idx="2290" formatCode="#,##0.00">
                  <c:v>74879.39</c:v>
                </c:pt>
                <c:pt idx="2291" formatCode="#,##0.00">
                  <c:v>74823.62</c:v>
                </c:pt>
                <c:pt idx="2292" formatCode="#,##0.00">
                  <c:v>74768.05</c:v>
                </c:pt>
                <c:pt idx="2293" formatCode="#,##0.00">
                  <c:v>74712.61</c:v>
                </c:pt>
                <c:pt idx="2294" formatCode="#,##0.00">
                  <c:v>74657.289999999994</c:v>
                </c:pt>
                <c:pt idx="2295" formatCode="#,##0.00">
                  <c:v>74602.100000000006</c:v>
                </c:pt>
                <c:pt idx="2296" formatCode="#,##0.00">
                  <c:v>74547.039999999994</c:v>
                </c:pt>
                <c:pt idx="2297" formatCode="#,##0.00">
                  <c:v>74492.06</c:v>
                </c:pt>
                <c:pt idx="2298" formatCode="#,##0.00">
                  <c:v>74437.259999999995</c:v>
                </c:pt>
                <c:pt idx="2299" formatCode="#,##0.00">
                  <c:v>74382.58</c:v>
                </c:pt>
                <c:pt idx="2300" formatCode="#,##0.00">
                  <c:v>74328.05</c:v>
                </c:pt>
                <c:pt idx="2301" formatCode="#,##0.00">
                  <c:v>74273.64</c:v>
                </c:pt>
                <c:pt idx="2302" formatCode="#,##0.00">
                  <c:v>74219.37</c:v>
                </c:pt>
                <c:pt idx="2303" formatCode="#,##0.00">
                  <c:v>74165.27</c:v>
                </c:pt>
                <c:pt idx="2304" formatCode="#,##0.00">
                  <c:v>74111.23</c:v>
                </c:pt>
                <c:pt idx="2305" formatCode="#,##0.00">
                  <c:v>74057.289999999994</c:v>
                </c:pt>
                <c:pt idx="2306" formatCode="#,##0.00">
                  <c:v>74003.509999999995</c:v>
                </c:pt>
                <c:pt idx="2307" formatCode="#,##0.00">
                  <c:v>73949.84</c:v>
                </c:pt>
                <c:pt idx="2308" formatCode="#,##0.00">
                  <c:v>73896.3</c:v>
                </c:pt>
                <c:pt idx="2309" formatCode="#,##0.00">
                  <c:v>73842.97</c:v>
                </c:pt>
                <c:pt idx="2310" formatCode="#,##0.00">
                  <c:v>73789.73</c:v>
                </c:pt>
                <c:pt idx="2311" formatCode="#,##0.00">
                  <c:v>73736.600000000006</c:v>
                </c:pt>
                <c:pt idx="2312" formatCode="#,##0.00">
                  <c:v>73683.64</c:v>
                </c:pt>
                <c:pt idx="2313" formatCode="#,##0.00">
                  <c:v>73630.83</c:v>
                </c:pt>
                <c:pt idx="2314" formatCode="#,##0.00">
                  <c:v>73578.13</c:v>
                </c:pt>
                <c:pt idx="2315" formatCode="#,##0.00">
                  <c:v>73525.48</c:v>
                </c:pt>
                <c:pt idx="2316" formatCode="#,##0.00">
                  <c:v>73472.88</c:v>
                </c:pt>
                <c:pt idx="2317" formatCode="#,##0.00">
                  <c:v>73420.479999999996</c:v>
                </c:pt>
                <c:pt idx="2318" formatCode="#,##0.00">
                  <c:v>73368.27</c:v>
                </c:pt>
                <c:pt idx="2319" formatCode="#,##0.00">
                  <c:v>73316.2</c:v>
                </c:pt>
                <c:pt idx="2320" formatCode="#,##0.00">
                  <c:v>73264.31</c:v>
                </c:pt>
                <c:pt idx="2321" formatCode="#,##0.00">
                  <c:v>73212.58</c:v>
                </c:pt>
                <c:pt idx="2322" formatCode="#,##0.00">
                  <c:v>73160.97</c:v>
                </c:pt>
                <c:pt idx="2323" formatCode="#,##0.00">
                  <c:v>73109.509999999995</c:v>
                </c:pt>
                <c:pt idx="2324" formatCode="#,##0.00">
                  <c:v>73058.12</c:v>
                </c:pt>
                <c:pt idx="2325" formatCode="#,##0.00">
                  <c:v>73006.899999999994</c:v>
                </c:pt>
                <c:pt idx="2326" formatCode="#,##0.00">
                  <c:v>72955.789999999994</c:v>
                </c:pt>
                <c:pt idx="2327" formatCode="#,##0.00">
                  <c:v>72904.78</c:v>
                </c:pt>
                <c:pt idx="2328" formatCode="#,##0.00">
                  <c:v>72853.919999999998</c:v>
                </c:pt>
                <c:pt idx="2329" formatCode="#,##0.00">
                  <c:v>72803.22</c:v>
                </c:pt>
                <c:pt idx="2330" formatCode="#,##0.00">
                  <c:v>72752.61</c:v>
                </c:pt>
                <c:pt idx="2331" formatCode="#,##0.00">
                  <c:v>72702.05</c:v>
                </c:pt>
                <c:pt idx="2332" formatCode="#,##0.00">
                  <c:v>72651.66</c:v>
                </c:pt>
                <c:pt idx="2333" formatCode="#,##0.00">
                  <c:v>72601.37</c:v>
                </c:pt>
                <c:pt idx="2334" formatCode="#,##0.00">
                  <c:v>72551.27</c:v>
                </c:pt>
                <c:pt idx="2335" formatCode="#,##0.00">
                  <c:v>72501.259999999995</c:v>
                </c:pt>
                <c:pt idx="2336" formatCode="#,##0.00">
                  <c:v>72451.34</c:v>
                </c:pt>
                <c:pt idx="2337" formatCode="#,##0.00">
                  <c:v>72401.63</c:v>
                </c:pt>
                <c:pt idx="2338" formatCode="#,##0.00">
                  <c:v>72352.009999999995</c:v>
                </c:pt>
                <c:pt idx="2339" formatCode="#,##0.00">
                  <c:v>72302.55</c:v>
                </c:pt>
                <c:pt idx="2340" formatCode="#,##0.00">
                  <c:v>72253.22</c:v>
                </c:pt>
                <c:pt idx="2341" formatCode="#,##0.00">
                  <c:v>72204.03</c:v>
                </c:pt>
                <c:pt idx="2342" formatCode="#,##0.00">
                  <c:v>72154.98</c:v>
                </c:pt>
                <c:pt idx="2343" formatCode="#,##0.00">
                  <c:v>72106</c:v>
                </c:pt>
                <c:pt idx="2344" formatCode="#,##0.00">
                  <c:v>72057.179999999993</c:v>
                </c:pt>
                <c:pt idx="2345" formatCode="#,##0.00">
                  <c:v>72008.55</c:v>
                </c:pt>
                <c:pt idx="2346" formatCode="#,##0.00">
                  <c:v>71960.039999999994</c:v>
                </c:pt>
                <c:pt idx="2347" formatCode="#,##0.00">
                  <c:v>71911.600000000006</c:v>
                </c:pt>
                <c:pt idx="2348" formatCode="#,##0.00">
                  <c:v>71863.3</c:v>
                </c:pt>
                <c:pt idx="2349" formatCode="#,##0.00">
                  <c:v>71815.14</c:v>
                </c:pt>
                <c:pt idx="2350" formatCode="#,##0.00">
                  <c:v>71767.11</c:v>
                </c:pt>
                <c:pt idx="2351" formatCode="#,##0.00">
                  <c:v>71719.179999999993</c:v>
                </c:pt>
                <c:pt idx="2352" formatCode="#,##0.00">
                  <c:v>71671.360000000001</c:v>
                </c:pt>
                <c:pt idx="2353" formatCode="#,##0.00">
                  <c:v>71623.72</c:v>
                </c:pt>
                <c:pt idx="2354" formatCode="#,##0.00">
                  <c:v>71576.17</c:v>
                </c:pt>
                <c:pt idx="2355" formatCode="#,##0.00">
                  <c:v>71528.789999999994</c:v>
                </c:pt>
                <c:pt idx="2356" formatCode="#,##0.00">
                  <c:v>71481.509999999995</c:v>
                </c:pt>
                <c:pt idx="2357" formatCode="#,##0.00">
                  <c:v>71434.36</c:v>
                </c:pt>
                <c:pt idx="2358" formatCode="#,##0.00">
                  <c:v>71387.41</c:v>
                </c:pt>
                <c:pt idx="2359" formatCode="#,##0.00">
                  <c:v>71340.479999999996</c:v>
                </c:pt>
                <c:pt idx="2360" formatCode="#,##0.00">
                  <c:v>71293.66</c:v>
                </c:pt>
                <c:pt idx="2361" formatCode="#,##0.00">
                  <c:v>71246.97</c:v>
                </c:pt>
                <c:pt idx="2362" formatCode="#,##0.00">
                  <c:v>71200.45</c:v>
                </c:pt>
                <c:pt idx="2363" formatCode="#,##0.00">
                  <c:v>71154.009999999995</c:v>
                </c:pt>
                <c:pt idx="2364" formatCode="#,##0.00">
                  <c:v>71107.61</c:v>
                </c:pt>
                <c:pt idx="2365" formatCode="#,##0.00">
                  <c:v>71061.36</c:v>
                </c:pt>
                <c:pt idx="2366" formatCode="#,##0.00">
                  <c:v>71015.27</c:v>
                </c:pt>
                <c:pt idx="2367" formatCode="#,##0.00">
                  <c:v>70969.3</c:v>
                </c:pt>
                <c:pt idx="2368" formatCode="#,##0.00">
                  <c:v>70923.42</c:v>
                </c:pt>
                <c:pt idx="2369" formatCode="#,##0.00">
                  <c:v>70877.679999999993</c:v>
                </c:pt>
                <c:pt idx="2370" formatCode="#,##0.00">
                  <c:v>70832.09</c:v>
                </c:pt>
                <c:pt idx="2371" formatCode="#,##0.00">
                  <c:v>70786.570000000007</c:v>
                </c:pt>
                <c:pt idx="2372" formatCode="#,##0.00">
                  <c:v>70741.23</c:v>
                </c:pt>
                <c:pt idx="2373" formatCode="#,##0.00">
                  <c:v>70696.02</c:v>
                </c:pt>
                <c:pt idx="2374" formatCode="#,##0.00">
                  <c:v>70650.89</c:v>
                </c:pt>
                <c:pt idx="2375" formatCode="#,##0.00">
                  <c:v>70605.919999999998</c:v>
                </c:pt>
                <c:pt idx="2376" formatCode="#,##0.00">
                  <c:v>70561.070000000007</c:v>
                </c:pt>
                <c:pt idx="2377" formatCode="#,##0.00">
                  <c:v>70516.31</c:v>
                </c:pt>
                <c:pt idx="2378" formatCode="#,##0.00">
                  <c:v>70471.710000000006</c:v>
                </c:pt>
                <c:pt idx="2379" formatCode="#,##0.00">
                  <c:v>70427.210000000006</c:v>
                </c:pt>
                <c:pt idx="2380" formatCode="#,##0.00">
                  <c:v>70382.850000000006</c:v>
                </c:pt>
                <c:pt idx="2381" formatCode="#,##0.00">
                  <c:v>70338.59</c:v>
                </c:pt>
                <c:pt idx="2382" formatCode="#,##0.00">
                  <c:v>70294.45</c:v>
                </c:pt>
                <c:pt idx="2383" formatCode="#,##0.00">
                  <c:v>70250.399999999994</c:v>
                </c:pt>
                <c:pt idx="2384" formatCode="#,##0.00">
                  <c:v>70206.53</c:v>
                </c:pt>
                <c:pt idx="2385" formatCode="#,##0.00">
                  <c:v>70162.759999999995</c:v>
                </c:pt>
                <c:pt idx="2386" formatCode="#,##0.00">
                  <c:v>70119.02</c:v>
                </c:pt>
                <c:pt idx="2387" formatCode="#,##0.00">
                  <c:v>70075.67</c:v>
                </c:pt>
                <c:pt idx="2388" formatCode="#,##0.00">
                  <c:v>70032.2</c:v>
                </c:pt>
                <c:pt idx="2389" formatCode="#,##0.00">
                  <c:v>69988.91</c:v>
                </c:pt>
                <c:pt idx="2390" formatCode="#,##0.00">
                  <c:v>69945.77</c:v>
                </c:pt>
                <c:pt idx="2391" formatCode="#,##0.00">
                  <c:v>69902.77</c:v>
                </c:pt>
                <c:pt idx="2392" formatCode="#,##0.00">
                  <c:v>69859.820000000007</c:v>
                </c:pt>
                <c:pt idx="2393" formatCode="#,##0.00">
                  <c:v>69816.95</c:v>
                </c:pt>
                <c:pt idx="2394" formatCode="#,##0.00">
                  <c:v>69774.259999999995</c:v>
                </c:pt>
                <c:pt idx="2395" formatCode="#,##0.00">
                  <c:v>69731.679999999993</c:v>
                </c:pt>
                <c:pt idx="2396" formatCode="#,##0.00">
                  <c:v>69689.23</c:v>
                </c:pt>
                <c:pt idx="2397" formatCode="#,##0.00">
                  <c:v>69646.84</c:v>
                </c:pt>
                <c:pt idx="2398" formatCode="#,##0.00">
                  <c:v>69604.58</c:v>
                </c:pt>
                <c:pt idx="2399" formatCode="#,##0.00">
                  <c:v>69562.42</c:v>
                </c:pt>
                <c:pt idx="2400" formatCode="#,##0.00">
                  <c:v>69520.44</c:v>
                </c:pt>
                <c:pt idx="2401" formatCode="#,##0.00">
                  <c:v>69478.460000000006</c:v>
                </c:pt>
                <c:pt idx="2402" formatCode="#,##0.00">
                  <c:v>69436.649999999994</c:v>
                </c:pt>
                <c:pt idx="2403" formatCode="#,##0.00">
                  <c:v>69394.95</c:v>
                </c:pt>
                <c:pt idx="2404" formatCode="#,##0.00">
                  <c:v>69353.39</c:v>
                </c:pt>
                <c:pt idx="2405" formatCode="#,##0.00">
                  <c:v>69311.95</c:v>
                </c:pt>
                <c:pt idx="2406" formatCode="#,##0.00">
                  <c:v>69270.61</c:v>
                </c:pt>
                <c:pt idx="2407" formatCode="#,##0.00">
                  <c:v>69229.38</c:v>
                </c:pt>
                <c:pt idx="2408" formatCode="#,##0.00">
                  <c:v>69188.289999999994</c:v>
                </c:pt>
                <c:pt idx="2409" formatCode="#,##0.00">
                  <c:v>69147.31</c:v>
                </c:pt>
                <c:pt idx="2410" formatCode="#,##0.00">
                  <c:v>69106.429999999993</c:v>
                </c:pt>
                <c:pt idx="2411" formatCode="#,##0.00">
                  <c:v>69065.679999999993</c:v>
                </c:pt>
                <c:pt idx="2412" formatCode="#,##0.00">
                  <c:v>69025.05</c:v>
                </c:pt>
                <c:pt idx="2413" formatCode="#,##0.00">
                  <c:v>68984.490000000005</c:v>
                </c:pt>
                <c:pt idx="2414" formatCode="#,##0.00">
                  <c:v>68944.06</c:v>
                </c:pt>
                <c:pt idx="2415" formatCode="#,##0.00">
                  <c:v>68903.710000000006</c:v>
                </c:pt>
                <c:pt idx="2416" formatCode="#,##0.00">
                  <c:v>68863.490000000005</c:v>
                </c:pt>
                <c:pt idx="2417" formatCode="#,##0.00">
                  <c:v>68823.33</c:v>
                </c:pt>
                <c:pt idx="2418" formatCode="#,##0.00">
                  <c:v>68783.3</c:v>
                </c:pt>
                <c:pt idx="2419" formatCode="#,##0.00">
                  <c:v>68743.38</c:v>
                </c:pt>
                <c:pt idx="2420" formatCode="#,##0.00">
                  <c:v>68703.539999999994</c:v>
                </c:pt>
                <c:pt idx="2421" formatCode="#,##0.00">
                  <c:v>68664.02</c:v>
                </c:pt>
                <c:pt idx="2422" formatCode="#,##0.00">
                  <c:v>68624.37</c:v>
                </c:pt>
                <c:pt idx="2423" formatCode="#,##0.00">
                  <c:v>68584.77</c:v>
                </c:pt>
                <c:pt idx="2424" formatCode="#,##0.00">
                  <c:v>68545.320000000007</c:v>
                </c:pt>
                <c:pt idx="2425" formatCode="#,##0.00">
                  <c:v>68506.009999999995</c:v>
                </c:pt>
                <c:pt idx="2426" formatCode="#,##0.00">
                  <c:v>68466.759999999995</c:v>
                </c:pt>
                <c:pt idx="2427" formatCode="#,##0.00">
                  <c:v>68427.66</c:v>
                </c:pt>
                <c:pt idx="2428" formatCode="#,##0.00">
                  <c:v>68388.850000000006</c:v>
                </c:pt>
                <c:pt idx="2429" formatCode="#,##0.00">
                  <c:v>68350.03</c:v>
                </c:pt>
                <c:pt idx="2430" formatCode="#,##0.00">
                  <c:v>68311.199999999997</c:v>
                </c:pt>
                <c:pt idx="2431" formatCode="#,##0.00">
                  <c:v>68272.479999999996</c:v>
                </c:pt>
                <c:pt idx="2432" formatCode="#,##0.00">
                  <c:v>68233.89</c:v>
                </c:pt>
                <c:pt idx="2433" formatCode="#,##0.00">
                  <c:v>68195.45</c:v>
                </c:pt>
                <c:pt idx="2434" formatCode="#,##0.00">
                  <c:v>68157.11</c:v>
                </c:pt>
                <c:pt idx="2435" formatCode="#,##0.00">
                  <c:v>68118.87</c:v>
                </c:pt>
                <c:pt idx="2436" formatCode="#,##0.00">
                  <c:v>68080.789999999994</c:v>
                </c:pt>
                <c:pt idx="2437" formatCode="#,##0.00">
                  <c:v>68042.8</c:v>
                </c:pt>
                <c:pt idx="2438" formatCode="#,##0.00">
                  <c:v>68004.88</c:v>
                </c:pt>
                <c:pt idx="2439" formatCode="#,##0.00">
                  <c:v>67967.09</c:v>
                </c:pt>
                <c:pt idx="2440" formatCode="#,##0.00">
                  <c:v>67929.399999999994</c:v>
                </c:pt>
                <c:pt idx="2441" formatCode="#,##0.00">
                  <c:v>67891.8</c:v>
                </c:pt>
                <c:pt idx="2442" formatCode="#,##0.00">
                  <c:v>67854.31</c:v>
                </c:pt>
                <c:pt idx="2443" formatCode="#,##0.00">
                  <c:v>67816.88</c:v>
                </c:pt>
                <c:pt idx="2444" formatCode="#,##0.00">
                  <c:v>67779.55</c:v>
                </c:pt>
                <c:pt idx="2445" formatCode="#,##0.00">
                  <c:v>67742.350000000006</c:v>
                </c:pt>
                <c:pt idx="2446" formatCode="#,##0.00">
                  <c:v>67705.22</c:v>
                </c:pt>
                <c:pt idx="2447" formatCode="#,##0.00">
                  <c:v>67668.2</c:v>
                </c:pt>
                <c:pt idx="2448" formatCode="#,##0.00">
                  <c:v>67631.23</c:v>
                </c:pt>
                <c:pt idx="2449" formatCode="#,##0.00">
                  <c:v>67594.399999999994</c:v>
                </c:pt>
                <c:pt idx="2450" formatCode="#,##0.00">
                  <c:v>67557.67</c:v>
                </c:pt>
                <c:pt idx="2451" formatCode="#,##0.00">
                  <c:v>67521.11</c:v>
                </c:pt>
                <c:pt idx="2452" formatCode="#,##0.00">
                  <c:v>67484.61</c:v>
                </c:pt>
                <c:pt idx="2453" formatCode="#,##0.00">
                  <c:v>67448.19</c:v>
                </c:pt>
                <c:pt idx="2454" formatCode="#,##0.00">
                  <c:v>67411.86</c:v>
                </c:pt>
                <c:pt idx="2455" formatCode="#,##0.00">
                  <c:v>67375.59</c:v>
                </c:pt>
                <c:pt idx="2456" formatCode="#,##0.00">
                  <c:v>67339.41</c:v>
                </c:pt>
                <c:pt idx="2457" formatCode="#,##0.00">
                  <c:v>67303.34</c:v>
                </c:pt>
                <c:pt idx="2458" formatCode="#,##0.00">
                  <c:v>67267.3</c:v>
                </c:pt>
                <c:pt idx="2459" formatCode="#,##0.00">
                  <c:v>67231.34</c:v>
                </c:pt>
                <c:pt idx="2460" formatCode="#,##0.00">
                  <c:v>67195.429999999993</c:v>
                </c:pt>
                <c:pt idx="2461" formatCode="#,##0.00">
                  <c:v>67159.7</c:v>
                </c:pt>
                <c:pt idx="2462" formatCode="#,##0.00">
                  <c:v>67124.08</c:v>
                </c:pt>
                <c:pt idx="2463" formatCode="#,##0.00">
                  <c:v>67088.58</c:v>
                </c:pt>
                <c:pt idx="2464" formatCode="#,##0.00">
                  <c:v>67053.149999999994</c:v>
                </c:pt>
                <c:pt idx="2465" formatCode="#,##0.00">
                  <c:v>67017.84</c:v>
                </c:pt>
                <c:pt idx="2466" formatCode="#,##0.00">
                  <c:v>66982.62</c:v>
                </c:pt>
                <c:pt idx="2467" formatCode="#,##0.00">
                  <c:v>66947.460000000006</c:v>
                </c:pt>
                <c:pt idx="2468" formatCode="#,##0.00">
                  <c:v>66912.39</c:v>
                </c:pt>
                <c:pt idx="2469" formatCode="#,##0.00">
                  <c:v>66877.39</c:v>
                </c:pt>
                <c:pt idx="2470" formatCode="#,##0.00">
                  <c:v>66842.509999999995</c:v>
                </c:pt>
                <c:pt idx="2471" formatCode="#,##0.00">
                  <c:v>66807.7</c:v>
                </c:pt>
                <c:pt idx="2472" formatCode="#,##0.00">
                  <c:v>66773.02</c:v>
                </c:pt>
                <c:pt idx="2473" formatCode="#,##0.00">
                  <c:v>66738.38</c:v>
                </c:pt>
                <c:pt idx="2474" formatCode="#,##0.00">
                  <c:v>66703.839999999997</c:v>
                </c:pt>
                <c:pt idx="2475" formatCode="#,##0.00">
                  <c:v>66669.41</c:v>
                </c:pt>
                <c:pt idx="2476" formatCode="#,##0.00">
                  <c:v>66635.02</c:v>
                </c:pt>
                <c:pt idx="2477" formatCode="#,##0.00">
                  <c:v>66600.75</c:v>
                </c:pt>
                <c:pt idx="2478" formatCode="#,##0.00">
                  <c:v>66566.59</c:v>
                </c:pt>
                <c:pt idx="2479" formatCode="#,##0.00">
                  <c:v>66532.52</c:v>
                </c:pt>
                <c:pt idx="2480" formatCode="#,##0.00">
                  <c:v>66498.5</c:v>
                </c:pt>
                <c:pt idx="2481" formatCode="#,##0.00">
                  <c:v>66464.53</c:v>
                </c:pt>
                <c:pt idx="2482" formatCode="#,##0.00">
                  <c:v>66430.69</c:v>
                </c:pt>
                <c:pt idx="2483" formatCode="#,##0.00">
                  <c:v>66396.95</c:v>
                </c:pt>
                <c:pt idx="2484" formatCode="#,##0.00">
                  <c:v>66363.33</c:v>
                </c:pt>
                <c:pt idx="2485" formatCode="#,##0.00">
                  <c:v>66329.77</c:v>
                </c:pt>
                <c:pt idx="2486" formatCode="#,##0.00">
                  <c:v>66296.34</c:v>
                </c:pt>
                <c:pt idx="2487" formatCode="#,##0.00">
                  <c:v>66262.97</c:v>
                </c:pt>
                <c:pt idx="2488" formatCode="#,##0.00">
                  <c:v>66229.66</c:v>
                </c:pt>
                <c:pt idx="2489" formatCode="#,##0.00">
                  <c:v>66196.45</c:v>
                </c:pt>
                <c:pt idx="2490" formatCode="#,##0.00">
                  <c:v>66163.289999999994</c:v>
                </c:pt>
                <c:pt idx="2491" formatCode="#,##0.00">
                  <c:v>66130.210000000006</c:v>
                </c:pt>
                <c:pt idx="2492" formatCode="#,##0.00">
                  <c:v>66097.2</c:v>
                </c:pt>
                <c:pt idx="2493" formatCode="#,##0.00">
                  <c:v>66064.27</c:v>
                </c:pt>
                <c:pt idx="2494" formatCode="#,##0.00">
                  <c:v>66031.45</c:v>
                </c:pt>
                <c:pt idx="2495" formatCode="#,##0.00">
                  <c:v>65998.679999999993</c:v>
                </c:pt>
                <c:pt idx="2496" formatCode="#,##0.00">
                  <c:v>65966</c:v>
                </c:pt>
                <c:pt idx="2497" formatCode="#,##0.00">
                  <c:v>65933.41</c:v>
                </c:pt>
                <c:pt idx="2498" formatCode="#,##0.00">
                  <c:v>65900.91</c:v>
                </c:pt>
                <c:pt idx="2499" formatCode="#,##0.00">
                  <c:v>65868.490000000005</c:v>
                </c:pt>
                <c:pt idx="2500" formatCode="#,##0.00">
                  <c:v>65836.160000000003</c:v>
                </c:pt>
                <c:pt idx="2501" formatCode="#,##0.00">
                  <c:v>65803.88</c:v>
                </c:pt>
                <c:pt idx="2502" formatCode="#,##0.00">
                  <c:v>65771.679999999993</c:v>
                </c:pt>
                <c:pt idx="2503" formatCode="#,##0.00">
                  <c:v>65738.67</c:v>
                </c:pt>
                <c:pt idx="2504" formatCode="#,##0.00">
                  <c:v>65706.83</c:v>
                </c:pt>
                <c:pt idx="2505" formatCode="#,##0.00">
                  <c:v>65675.22</c:v>
                </c:pt>
                <c:pt idx="2506" formatCode="#,##0.00">
                  <c:v>65643.490000000005</c:v>
                </c:pt>
                <c:pt idx="2507" formatCode="#,##0.00">
                  <c:v>65611.759999999995</c:v>
                </c:pt>
                <c:pt idx="2508" formatCode="#,##0.00">
                  <c:v>65580.009999999995</c:v>
                </c:pt>
                <c:pt idx="2509" formatCode="#,##0.00">
                  <c:v>65548.33</c:v>
                </c:pt>
                <c:pt idx="2510" formatCode="#,##0.00">
                  <c:v>65516.71</c:v>
                </c:pt>
                <c:pt idx="2511" formatCode="#,##0.00">
                  <c:v>65485.16</c:v>
                </c:pt>
                <c:pt idx="2512" formatCode="#,##0.00">
                  <c:v>65453.64</c:v>
                </c:pt>
                <c:pt idx="2513" formatCode="#,##0.00">
                  <c:v>65422.22</c:v>
                </c:pt>
                <c:pt idx="2514" formatCode="#,##0.00">
                  <c:v>65390.89</c:v>
                </c:pt>
                <c:pt idx="2515" formatCode="#,##0.00">
                  <c:v>65359.59</c:v>
                </c:pt>
                <c:pt idx="2516" formatCode="#,##0.00">
                  <c:v>65328.43</c:v>
                </c:pt>
                <c:pt idx="2517" formatCode="#,##0.00">
                  <c:v>65297.35</c:v>
                </c:pt>
                <c:pt idx="2518" formatCode="#,##0.00">
                  <c:v>65266.32</c:v>
                </c:pt>
                <c:pt idx="2519" formatCode="#,##0.00">
                  <c:v>65235.360000000001</c:v>
                </c:pt>
                <c:pt idx="2520" formatCode="#,##0.00">
                  <c:v>65204.49</c:v>
                </c:pt>
                <c:pt idx="2521" formatCode="#,##0.00">
                  <c:v>65173.68</c:v>
                </c:pt>
                <c:pt idx="2522" formatCode="#,##0.00">
                  <c:v>65142.94</c:v>
                </c:pt>
                <c:pt idx="2523" formatCode="#,##0.00">
                  <c:v>65112.22</c:v>
                </c:pt>
                <c:pt idx="2524" formatCode="#,##0.00">
                  <c:v>65081.61</c:v>
                </c:pt>
                <c:pt idx="2525" formatCode="#,##0.00">
                  <c:v>65051.08</c:v>
                </c:pt>
                <c:pt idx="2526" formatCode="#,##0.00">
                  <c:v>65020.61</c:v>
                </c:pt>
                <c:pt idx="2527" formatCode="#,##0.00">
                  <c:v>64990.21</c:v>
                </c:pt>
                <c:pt idx="2528" formatCode="#,##0.00">
                  <c:v>64959.89</c:v>
                </c:pt>
                <c:pt idx="2529" formatCode="#,##0.00">
                  <c:v>64929.62</c:v>
                </c:pt>
                <c:pt idx="2530" formatCode="#,##0.00">
                  <c:v>64899.4</c:v>
                </c:pt>
                <c:pt idx="2531" formatCode="#,##0.00">
                  <c:v>64869.23</c:v>
                </c:pt>
                <c:pt idx="2532" formatCode="#,##0.00">
                  <c:v>64839.15</c:v>
                </c:pt>
                <c:pt idx="2533" formatCode="#,##0.00">
                  <c:v>64809.14</c:v>
                </c:pt>
                <c:pt idx="2534" formatCode="#,##0.00">
                  <c:v>64779.199999999997</c:v>
                </c:pt>
                <c:pt idx="2535" formatCode="#,##0.00">
                  <c:v>64749.31</c:v>
                </c:pt>
                <c:pt idx="2536" formatCode="#,##0.00">
                  <c:v>64719.51</c:v>
                </c:pt>
                <c:pt idx="2537" formatCode="#,##0.00">
                  <c:v>64689.72</c:v>
                </c:pt>
                <c:pt idx="2538" formatCode="#,##0.00">
                  <c:v>64660.01</c:v>
                </c:pt>
                <c:pt idx="2539" formatCode="#,##0.00">
                  <c:v>64630.38</c:v>
                </c:pt>
                <c:pt idx="2540" formatCode="#,##0.00">
                  <c:v>64600.75</c:v>
                </c:pt>
                <c:pt idx="2541" formatCode="#,##0.00">
                  <c:v>64571.23</c:v>
                </c:pt>
                <c:pt idx="2542" formatCode="#,##0.00">
                  <c:v>64541.75</c:v>
                </c:pt>
                <c:pt idx="2543" formatCode="#,##0.00">
                  <c:v>64511.839999999997</c:v>
                </c:pt>
                <c:pt idx="2544" formatCode="#,##0.00">
                  <c:v>64482.45</c:v>
                </c:pt>
                <c:pt idx="2545" formatCode="#,##0.00">
                  <c:v>64453.15</c:v>
                </c:pt>
                <c:pt idx="2546" formatCode="#,##0.00">
                  <c:v>64423.91</c:v>
                </c:pt>
                <c:pt idx="2547" formatCode="#,##0.00">
                  <c:v>64394.71</c:v>
                </c:pt>
                <c:pt idx="2548" formatCode="#,##0.00">
                  <c:v>64365.57</c:v>
                </c:pt>
                <c:pt idx="2549" formatCode="#,##0.00">
                  <c:v>64336.51</c:v>
                </c:pt>
                <c:pt idx="2550" formatCode="#,##0.00">
                  <c:v>64307.5</c:v>
                </c:pt>
                <c:pt idx="2551" formatCode="#,##0.00">
                  <c:v>64278.59</c:v>
                </c:pt>
                <c:pt idx="2552" formatCode="#,##0.00">
                  <c:v>64249.7</c:v>
                </c:pt>
                <c:pt idx="2553" formatCode="#,##0.00">
                  <c:v>64220.87</c:v>
                </c:pt>
                <c:pt idx="2554" formatCode="#,##0.00">
                  <c:v>64192.12</c:v>
                </c:pt>
                <c:pt idx="2555" formatCode="#,##0.00">
                  <c:v>64163.44</c:v>
                </c:pt>
                <c:pt idx="2556" formatCode="#,##0.00">
                  <c:v>64134.79</c:v>
                </c:pt>
                <c:pt idx="2557" formatCode="#,##0.00">
                  <c:v>64106.19</c:v>
                </c:pt>
                <c:pt idx="2558" formatCode="#,##0.00">
                  <c:v>64077.61</c:v>
                </c:pt>
                <c:pt idx="2559" formatCode="#,##0.00">
                  <c:v>64049.11</c:v>
                </c:pt>
                <c:pt idx="2560" formatCode="#,##0.00">
                  <c:v>64020.639999999999</c:v>
                </c:pt>
                <c:pt idx="2561" formatCode="#,##0.00">
                  <c:v>63992.2</c:v>
                </c:pt>
                <c:pt idx="2562" formatCode="#,##0.00">
                  <c:v>63963.82</c:v>
                </c:pt>
                <c:pt idx="2563" formatCode="#,##0.00">
                  <c:v>63935.51</c:v>
                </c:pt>
                <c:pt idx="2564" formatCode="#,##0.00">
                  <c:v>63907.21</c:v>
                </c:pt>
                <c:pt idx="2565" formatCode="#,##0.00">
                  <c:v>63878.99</c:v>
                </c:pt>
                <c:pt idx="2566" formatCode="#,##0.00">
                  <c:v>63850.79</c:v>
                </c:pt>
                <c:pt idx="2567" formatCode="#,##0.00">
                  <c:v>63822.66</c:v>
                </c:pt>
                <c:pt idx="2568" formatCode="#,##0.00">
                  <c:v>63794.59</c:v>
                </c:pt>
                <c:pt idx="2569" formatCode="#,##0.00">
                  <c:v>63766.53</c:v>
                </c:pt>
                <c:pt idx="2570" formatCode="#,##0.00">
                  <c:v>63738.51</c:v>
                </c:pt>
                <c:pt idx="2571" formatCode="#,##0.00">
                  <c:v>63710.57</c:v>
                </c:pt>
                <c:pt idx="2572" formatCode="#,##0.00">
                  <c:v>63682.66</c:v>
                </c:pt>
                <c:pt idx="2573" formatCode="#,##0.00">
                  <c:v>63654.8</c:v>
                </c:pt>
                <c:pt idx="2574" formatCode="#,##0.00">
                  <c:v>63626.98</c:v>
                </c:pt>
                <c:pt idx="2575" formatCode="#,##0.00">
                  <c:v>63599.21</c:v>
                </c:pt>
                <c:pt idx="2576" formatCode="#,##0.00">
                  <c:v>63571.45</c:v>
                </c:pt>
                <c:pt idx="2577" formatCode="#,##0.00">
                  <c:v>63543.76</c:v>
                </c:pt>
                <c:pt idx="2578" formatCode="#,##0.00">
                  <c:v>63516.12</c:v>
                </c:pt>
                <c:pt idx="2579" formatCode="#,##0.00">
                  <c:v>63488.51</c:v>
                </c:pt>
                <c:pt idx="2580" formatCode="#,##0.00">
                  <c:v>63460.95</c:v>
                </c:pt>
                <c:pt idx="2581" formatCode="#,##0.00">
                  <c:v>63433.42</c:v>
                </c:pt>
                <c:pt idx="2582" formatCode="#,##0.00">
                  <c:v>63405.93</c:v>
                </c:pt>
                <c:pt idx="2583" formatCode="#,##0.00">
                  <c:v>63378.48</c:v>
                </c:pt>
                <c:pt idx="2584" formatCode="#,##0.00">
                  <c:v>63351.08</c:v>
                </c:pt>
                <c:pt idx="2585" formatCode="#,##0.00">
                  <c:v>63323.72</c:v>
                </c:pt>
                <c:pt idx="2586" formatCode="#,##0.00">
                  <c:v>63296.38</c:v>
                </c:pt>
                <c:pt idx="2587" formatCode="#,##0.00">
                  <c:v>63269.09</c:v>
                </c:pt>
                <c:pt idx="2588" formatCode="#,##0.00">
                  <c:v>63241.85</c:v>
                </c:pt>
                <c:pt idx="2589" formatCode="#,##0.00">
                  <c:v>63214.65</c:v>
                </c:pt>
                <c:pt idx="2590" formatCode="#,##0.00">
                  <c:v>63187.51</c:v>
                </c:pt>
                <c:pt idx="2591" formatCode="#,##0.00">
                  <c:v>63160.39</c:v>
                </c:pt>
                <c:pt idx="2592" formatCode="#,##0.00">
                  <c:v>63133.29</c:v>
                </c:pt>
                <c:pt idx="2593" formatCode="#,##0.00">
                  <c:v>63106.27</c:v>
                </c:pt>
                <c:pt idx="2594" formatCode="#,##0.00">
                  <c:v>63079.23</c:v>
                </c:pt>
                <c:pt idx="2595" formatCode="#,##0.00">
                  <c:v>63052.25</c:v>
                </c:pt>
                <c:pt idx="2596" formatCode="#,##0.00">
                  <c:v>63025.29</c:v>
                </c:pt>
                <c:pt idx="2597" formatCode="#,##0.00">
                  <c:v>62998.38</c:v>
                </c:pt>
                <c:pt idx="2598" formatCode="#,##0.00">
                  <c:v>62971.53</c:v>
                </c:pt>
                <c:pt idx="2599" formatCode="#,##0.00">
                  <c:v>62944.73</c:v>
                </c:pt>
                <c:pt idx="2600" formatCode="#,##0.00">
                  <c:v>62917.95</c:v>
                </c:pt>
                <c:pt idx="2601" formatCode="#,##0.00">
                  <c:v>62891.22</c:v>
                </c:pt>
                <c:pt idx="2602" formatCode="#,##0.00">
                  <c:v>62864.5</c:v>
                </c:pt>
                <c:pt idx="2603" formatCode="#,##0.00">
                  <c:v>62837.86</c:v>
                </c:pt>
                <c:pt idx="2604" formatCode="#,##0.00">
                  <c:v>62811.23</c:v>
                </c:pt>
                <c:pt idx="2605" formatCode="#,##0.00">
                  <c:v>62784.69</c:v>
                </c:pt>
                <c:pt idx="2606" formatCode="#,##0.00">
                  <c:v>62758.14</c:v>
                </c:pt>
                <c:pt idx="2607" formatCode="#,##0.00">
                  <c:v>62731.6</c:v>
                </c:pt>
                <c:pt idx="2608" formatCode="#,##0.00">
                  <c:v>62705.03</c:v>
                </c:pt>
                <c:pt idx="2609" formatCode="#,##0.00">
                  <c:v>62678.52</c:v>
                </c:pt>
                <c:pt idx="2610" formatCode="#,##0.00">
                  <c:v>62652.07</c:v>
                </c:pt>
                <c:pt idx="2611" formatCode="#,##0.00">
                  <c:v>62625.66</c:v>
                </c:pt>
                <c:pt idx="2612" formatCode="#,##0.00">
                  <c:v>62599.27</c:v>
                </c:pt>
                <c:pt idx="2613" formatCode="#,##0.00">
                  <c:v>62572.87</c:v>
                </c:pt>
                <c:pt idx="2614" formatCode="#,##0.00">
                  <c:v>62546.559999999998</c:v>
                </c:pt>
                <c:pt idx="2615" formatCode="#,##0.00">
                  <c:v>62520.27</c:v>
                </c:pt>
                <c:pt idx="2616" formatCode="#,##0.00">
                  <c:v>62494.03</c:v>
                </c:pt>
                <c:pt idx="2617" formatCode="#,##0.00">
                  <c:v>62467.82</c:v>
                </c:pt>
                <c:pt idx="2618" formatCode="#,##0.00">
                  <c:v>62441.65</c:v>
                </c:pt>
                <c:pt idx="2619" formatCode="#,##0.00">
                  <c:v>62415.5</c:v>
                </c:pt>
                <c:pt idx="2620" formatCode="#,##0.00">
                  <c:v>62389.36</c:v>
                </c:pt>
                <c:pt idx="2621" formatCode="#,##0.00">
                  <c:v>62363.27</c:v>
                </c:pt>
                <c:pt idx="2622" formatCode="#,##0.00">
                  <c:v>62337.19</c:v>
                </c:pt>
                <c:pt idx="2623" formatCode="#,##0.00">
                  <c:v>62311.14</c:v>
                </c:pt>
                <c:pt idx="2624" formatCode="#,##0.00">
                  <c:v>62285.120000000003</c:v>
                </c:pt>
                <c:pt idx="2625" formatCode="#,##0.00">
                  <c:v>62259.11</c:v>
                </c:pt>
                <c:pt idx="2626" formatCode="#,##0.00">
                  <c:v>62233.15</c:v>
                </c:pt>
                <c:pt idx="2627" formatCode="#,##0.00">
                  <c:v>62207.22</c:v>
                </c:pt>
                <c:pt idx="2628" formatCode="#,##0.00">
                  <c:v>62181.29</c:v>
                </c:pt>
                <c:pt idx="2629" formatCode="#,##0.00">
                  <c:v>62155.42</c:v>
                </c:pt>
                <c:pt idx="2630" formatCode="#,##0.00">
                  <c:v>62129.56</c:v>
                </c:pt>
                <c:pt idx="2631" formatCode="#,##0.00">
                  <c:v>62103.7</c:v>
                </c:pt>
                <c:pt idx="2632" formatCode="#,##0.00">
                  <c:v>62077.91</c:v>
                </c:pt>
                <c:pt idx="2633" formatCode="#,##0.00">
                  <c:v>62052.08</c:v>
                </c:pt>
                <c:pt idx="2634" formatCode="#,##0.00">
                  <c:v>62026.25</c:v>
                </c:pt>
                <c:pt idx="2635" formatCode="#,##0.00">
                  <c:v>62000.480000000003</c:v>
                </c:pt>
                <c:pt idx="2636" formatCode="#,##0.00">
                  <c:v>61974.77</c:v>
                </c:pt>
                <c:pt idx="2637" formatCode="#,##0.00">
                  <c:v>61949.04</c:v>
                </c:pt>
                <c:pt idx="2638" formatCode="#,##0.00">
                  <c:v>61923.360000000001</c:v>
                </c:pt>
                <c:pt idx="2639" formatCode="#,##0.00">
                  <c:v>61897.71</c:v>
                </c:pt>
                <c:pt idx="2640" formatCode="#,##0.00">
                  <c:v>61872.07</c:v>
                </c:pt>
                <c:pt idx="2641" formatCode="#,##0.00">
                  <c:v>61846.44</c:v>
                </c:pt>
                <c:pt idx="2642" formatCode="#,##0.00">
                  <c:v>61820.79</c:v>
                </c:pt>
                <c:pt idx="2643" formatCode="#,##0.00">
                  <c:v>61795.199999999997</c:v>
                </c:pt>
                <c:pt idx="2644" formatCode="#,##0.00">
                  <c:v>61769.57</c:v>
                </c:pt>
                <c:pt idx="2645" formatCode="#,##0.00">
                  <c:v>61744</c:v>
                </c:pt>
                <c:pt idx="2646" formatCode="#,##0.00">
                  <c:v>61718.43</c:v>
                </c:pt>
                <c:pt idx="2647" formatCode="#,##0.00">
                  <c:v>61692.86</c:v>
                </c:pt>
                <c:pt idx="2648" formatCode="#,##0.00">
                  <c:v>61667.360000000001</c:v>
                </c:pt>
                <c:pt idx="2649" formatCode="#,##0.00">
                  <c:v>61641.87</c:v>
                </c:pt>
                <c:pt idx="2650" formatCode="#,##0.00">
                  <c:v>61616.4</c:v>
                </c:pt>
                <c:pt idx="2651" formatCode="#,##0.00">
                  <c:v>61590.95</c:v>
                </c:pt>
                <c:pt idx="2652" formatCode="#,##0.00">
                  <c:v>61565.51</c:v>
                </c:pt>
                <c:pt idx="2653" formatCode="#,##0.00">
                  <c:v>61540.1</c:v>
                </c:pt>
                <c:pt idx="2654" formatCode="#,##0.00">
                  <c:v>61514.7</c:v>
                </c:pt>
                <c:pt idx="2655" formatCode="#,##0.00">
                  <c:v>61489.3</c:v>
                </c:pt>
                <c:pt idx="2656" formatCode="#,##0.00">
                  <c:v>61463.91</c:v>
                </c:pt>
                <c:pt idx="2657" formatCode="#,##0.00">
                  <c:v>61438.54</c:v>
                </c:pt>
                <c:pt idx="2658" formatCode="#,##0.00">
                  <c:v>61413.19</c:v>
                </c:pt>
                <c:pt idx="2659" formatCode="#,##0.00">
                  <c:v>61387.81</c:v>
                </c:pt>
                <c:pt idx="2660" formatCode="#,##0.00">
                  <c:v>61362.52</c:v>
                </c:pt>
                <c:pt idx="2661" formatCode="#,##0.00">
                  <c:v>61337.2</c:v>
                </c:pt>
                <c:pt idx="2662" formatCode="#,##0.00">
                  <c:v>61311.89</c:v>
                </c:pt>
                <c:pt idx="2663" formatCode="#,##0.00">
                  <c:v>61286.6</c:v>
                </c:pt>
                <c:pt idx="2664" formatCode="#,##0.00">
                  <c:v>61261.36</c:v>
                </c:pt>
                <c:pt idx="2665" formatCode="#,##0.00">
                  <c:v>61236.08</c:v>
                </c:pt>
                <c:pt idx="2666" formatCode="#,##0.00">
                  <c:v>61210.8</c:v>
                </c:pt>
                <c:pt idx="2667" formatCode="#,##0.00">
                  <c:v>61185.54</c:v>
                </c:pt>
                <c:pt idx="2668" formatCode="#,##0.00">
                  <c:v>61160.31</c:v>
                </c:pt>
                <c:pt idx="2669" formatCode="#,##0.00">
                  <c:v>61135.08</c:v>
                </c:pt>
                <c:pt idx="2670" formatCode="#,##0.00">
                  <c:v>61109.8</c:v>
                </c:pt>
                <c:pt idx="2671" formatCode="#,##0.00">
                  <c:v>61084.58</c:v>
                </c:pt>
                <c:pt idx="2672" formatCode="#,##0.00">
                  <c:v>61059.34</c:v>
                </c:pt>
                <c:pt idx="2673" formatCode="#,##0.00">
                  <c:v>61034.11</c:v>
                </c:pt>
                <c:pt idx="2674" formatCode="#,##0.00">
                  <c:v>61008.9</c:v>
                </c:pt>
                <c:pt idx="2675" formatCode="#,##0.00">
                  <c:v>60983.7</c:v>
                </c:pt>
                <c:pt idx="2676" formatCode="#,##0.00">
                  <c:v>60958.52</c:v>
                </c:pt>
                <c:pt idx="2677" formatCode="#,##0.00">
                  <c:v>60933.34</c:v>
                </c:pt>
                <c:pt idx="2678" formatCode="#,##0.00">
                  <c:v>60908.19</c:v>
                </c:pt>
                <c:pt idx="2679" formatCode="#,##0.00">
                  <c:v>60883.05</c:v>
                </c:pt>
                <c:pt idx="2680" formatCode="#,##0.00">
                  <c:v>60857.87</c:v>
                </c:pt>
                <c:pt idx="2681" formatCode="#,##0.00">
                  <c:v>60832.73</c:v>
                </c:pt>
                <c:pt idx="2682" formatCode="#,##0.00">
                  <c:v>60807.59</c:v>
                </c:pt>
                <c:pt idx="2683" formatCode="#,##0.00">
                  <c:v>60782.41</c:v>
                </c:pt>
                <c:pt idx="2684" formatCode="#,##0.00">
                  <c:v>60757.279999999999</c:v>
                </c:pt>
                <c:pt idx="2685" formatCode="#,##0.00">
                  <c:v>60732.14</c:v>
                </c:pt>
                <c:pt idx="2686" formatCode="#,##0.00">
                  <c:v>60706.98</c:v>
                </c:pt>
                <c:pt idx="2687" formatCode="#,##0.00">
                  <c:v>60681.87</c:v>
                </c:pt>
                <c:pt idx="2688" formatCode="#,##0.00">
                  <c:v>60656.74</c:v>
                </c:pt>
                <c:pt idx="2689" formatCode="#,##0.00">
                  <c:v>60631.59</c:v>
                </c:pt>
                <c:pt idx="2690" formatCode="#,##0.00">
                  <c:v>60606.48</c:v>
                </c:pt>
                <c:pt idx="2691" formatCode="#,##0.00">
                  <c:v>60581.32</c:v>
                </c:pt>
                <c:pt idx="2692" formatCode="#,##0.00">
                  <c:v>60556.17</c:v>
                </c:pt>
                <c:pt idx="2693" formatCode="#,##0.00">
                  <c:v>60531.03</c:v>
                </c:pt>
                <c:pt idx="2694" formatCode="#,##0.00">
                  <c:v>60506.11</c:v>
                </c:pt>
                <c:pt idx="2695" formatCode="#,##0.00">
                  <c:v>60480.88</c:v>
                </c:pt>
                <c:pt idx="2696" formatCode="#,##0.00">
                  <c:v>60455.72</c:v>
                </c:pt>
                <c:pt idx="2697" formatCode="#,##0.00">
                  <c:v>60430.57</c:v>
                </c:pt>
                <c:pt idx="2698" formatCode="#,##0.00">
                  <c:v>60405.41</c:v>
                </c:pt>
                <c:pt idx="2699" formatCode="#,##0.00">
                  <c:v>60380.3</c:v>
                </c:pt>
                <c:pt idx="2700" formatCode="#,##0.00">
                  <c:v>60355.16</c:v>
                </c:pt>
                <c:pt idx="2701" formatCode="#,##0.00">
                  <c:v>60330</c:v>
                </c:pt>
                <c:pt idx="2702" formatCode="#,##0.00">
                  <c:v>60304.89</c:v>
                </c:pt>
                <c:pt idx="2703" formatCode="#,##0.00">
                  <c:v>60279.73</c:v>
                </c:pt>
                <c:pt idx="2704" formatCode="#,##0.00">
                  <c:v>60254.54</c:v>
                </c:pt>
                <c:pt idx="2705" formatCode="#,##0.00">
                  <c:v>60229.35</c:v>
                </c:pt>
                <c:pt idx="2706" formatCode="#,##0.00">
                  <c:v>60204.17</c:v>
                </c:pt>
                <c:pt idx="2707" formatCode="#,##0.00">
                  <c:v>60179.03</c:v>
                </c:pt>
                <c:pt idx="2708" formatCode="#,##0.00">
                  <c:v>60153.87</c:v>
                </c:pt>
                <c:pt idx="2709" formatCode="#,##0.00">
                  <c:v>60128.71</c:v>
                </c:pt>
                <c:pt idx="2710" formatCode="#,##0.00">
                  <c:v>60103.54</c:v>
                </c:pt>
                <c:pt idx="2711" formatCode="#,##0.00">
                  <c:v>60078.41</c:v>
                </c:pt>
                <c:pt idx="2712" formatCode="#,##0.00">
                  <c:v>60053.25</c:v>
                </c:pt>
                <c:pt idx="2713" formatCode="#,##0.00">
                  <c:v>60028.1</c:v>
                </c:pt>
                <c:pt idx="2714" formatCode="#,##0.00">
                  <c:v>60002.95</c:v>
                </c:pt>
                <c:pt idx="2715" formatCode="#,##0.00">
                  <c:v>59977.86</c:v>
                </c:pt>
                <c:pt idx="2716" formatCode="#,##0.00">
                  <c:v>59952.66</c:v>
                </c:pt>
                <c:pt idx="2717" formatCode="#,##0.00">
                  <c:v>59927.48</c:v>
                </c:pt>
                <c:pt idx="2718" formatCode="#,##0.00">
                  <c:v>59902.32</c:v>
                </c:pt>
                <c:pt idx="2719" formatCode="#,##0.00">
                  <c:v>59877.14</c:v>
                </c:pt>
                <c:pt idx="2720" formatCode="#,##0.00">
                  <c:v>59851.95</c:v>
                </c:pt>
                <c:pt idx="2721" formatCode="#,##0.00">
                  <c:v>59826.74</c:v>
                </c:pt>
                <c:pt idx="2722" formatCode="#,##0.00">
                  <c:v>59801.54</c:v>
                </c:pt>
                <c:pt idx="2723" formatCode="#,##0.00">
                  <c:v>59776.35</c:v>
                </c:pt>
                <c:pt idx="2724" formatCode="#,##0.00">
                  <c:v>59751.17</c:v>
                </c:pt>
                <c:pt idx="2725" formatCode="#,##0.00">
                  <c:v>59725.96</c:v>
                </c:pt>
                <c:pt idx="2726" formatCode="#,##0.00">
                  <c:v>59700.75</c:v>
                </c:pt>
                <c:pt idx="2727" formatCode="#,##0.00">
                  <c:v>59675.57</c:v>
                </c:pt>
                <c:pt idx="2728" formatCode="#,##0.00">
                  <c:v>59650.36</c:v>
                </c:pt>
                <c:pt idx="2729" formatCode="#,##0.00">
                  <c:v>59625.17</c:v>
                </c:pt>
                <c:pt idx="2730" formatCode="#,##0.00">
                  <c:v>59599.96</c:v>
                </c:pt>
                <c:pt idx="2731" formatCode="#,##0.00">
                  <c:v>59574.76</c:v>
                </c:pt>
                <c:pt idx="2732" formatCode="#,##0.00">
                  <c:v>59549.56</c:v>
                </c:pt>
                <c:pt idx="2733" formatCode="#,##0.00">
                  <c:v>59524.34</c:v>
                </c:pt>
                <c:pt idx="2734" formatCode="#,##0.00">
                  <c:v>59499.13</c:v>
                </c:pt>
                <c:pt idx="2735" formatCode="#,##0.00">
                  <c:v>59473.89</c:v>
                </c:pt>
                <c:pt idx="2736" formatCode="#,##0.00">
                  <c:v>59448.639999999999</c:v>
                </c:pt>
                <c:pt idx="2737" formatCode="#,##0.00">
                  <c:v>59423.38</c:v>
                </c:pt>
                <c:pt idx="2738" formatCode="#,##0.00">
                  <c:v>59398.1</c:v>
                </c:pt>
                <c:pt idx="2739" formatCode="#,##0.00">
                  <c:v>59372.82</c:v>
                </c:pt>
                <c:pt idx="2740" formatCode="#,##0.00">
                  <c:v>59347.53</c:v>
                </c:pt>
                <c:pt idx="2741" formatCode="#,##0.00">
                  <c:v>59322.27</c:v>
                </c:pt>
                <c:pt idx="2742" formatCode="#,##0.00">
                  <c:v>59297</c:v>
                </c:pt>
                <c:pt idx="2743" formatCode="#,##0.00">
                  <c:v>59271.72</c:v>
                </c:pt>
                <c:pt idx="2744" formatCode="#,##0.00">
                  <c:v>59246.44</c:v>
                </c:pt>
                <c:pt idx="2745" formatCode="#,##0.00">
                  <c:v>59221.13</c:v>
                </c:pt>
                <c:pt idx="2746" formatCode="#,##0.00">
                  <c:v>59195.83</c:v>
                </c:pt>
                <c:pt idx="2747" formatCode="#,##0.00">
                  <c:v>59170.52</c:v>
                </c:pt>
                <c:pt idx="2748" formatCode="#,##0.00">
                  <c:v>59145.2</c:v>
                </c:pt>
                <c:pt idx="2749" formatCode="#,##0.00">
                  <c:v>59119.89</c:v>
                </c:pt>
                <c:pt idx="2750" formatCode="#,##0.00">
                  <c:v>59094.54</c:v>
                </c:pt>
                <c:pt idx="2751" formatCode="#,##0.00">
                  <c:v>59069.22</c:v>
                </c:pt>
                <c:pt idx="2752" formatCode="#,##0.00">
                  <c:v>59043.87</c:v>
                </c:pt>
                <c:pt idx="2753" formatCode="#,##0.00">
                  <c:v>59018.51</c:v>
                </c:pt>
                <c:pt idx="2754" formatCode="#,##0.00">
                  <c:v>58993.16</c:v>
                </c:pt>
                <c:pt idx="2755" formatCode="#,##0.00">
                  <c:v>58967.79</c:v>
                </c:pt>
                <c:pt idx="2756" formatCode="#,##0.00">
                  <c:v>58942.41</c:v>
                </c:pt>
                <c:pt idx="2757" formatCode="#,##0.00">
                  <c:v>58917.03</c:v>
                </c:pt>
                <c:pt idx="2758" formatCode="#,##0.00">
                  <c:v>58891.62</c:v>
                </c:pt>
                <c:pt idx="2759" formatCode="#,##0.00">
                  <c:v>58866.21</c:v>
                </c:pt>
                <c:pt idx="2760" formatCode="#,##0.00">
                  <c:v>58840.800000000003</c:v>
                </c:pt>
                <c:pt idx="2761" formatCode="#,##0.00">
                  <c:v>58815.38</c:v>
                </c:pt>
                <c:pt idx="2762" formatCode="#,##0.00">
                  <c:v>58789.93</c:v>
                </c:pt>
                <c:pt idx="2763" formatCode="#,##0.00">
                  <c:v>58764.43</c:v>
                </c:pt>
                <c:pt idx="2764" formatCode="#,##0.00">
                  <c:v>58738.96</c:v>
                </c:pt>
                <c:pt idx="2765" formatCode="#,##0.00">
                  <c:v>58713.45</c:v>
                </c:pt>
                <c:pt idx="2766" formatCode="#,##0.00">
                  <c:v>58687.98</c:v>
                </c:pt>
                <c:pt idx="2767" formatCode="#,##0.00">
                  <c:v>58662.47</c:v>
                </c:pt>
                <c:pt idx="2768" formatCode="#,##0.00">
                  <c:v>58636.95</c:v>
                </c:pt>
                <c:pt idx="2769" formatCode="#,##0.00">
                  <c:v>58611.39</c:v>
                </c:pt>
                <c:pt idx="2770" formatCode="#,##0.00">
                  <c:v>58585.85</c:v>
                </c:pt>
                <c:pt idx="2771" formatCode="#,##0.00">
                  <c:v>58560.29</c:v>
                </c:pt>
                <c:pt idx="2772" formatCode="#,##0.00">
                  <c:v>58534.71</c:v>
                </c:pt>
                <c:pt idx="2773" formatCode="#,##0.00">
                  <c:v>58509.14</c:v>
                </c:pt>
                <c:pt idx="2774" formatCode="#,##0.00">
                  <c:v>58483.55</c:v>
                </c:pt>
                <c:pt idx="2775" formatCode="#,##0.00">
                  <c:v>58457.93</c:v>
                </c:pt>
                <c:pt idx="2776" formatCode="#,##0.00">
                  <c:v>58432.25</c:v>
                </c:pt>
                <c:pt idx="2777" formatCode="#,##0.00">
                  <c:v>58406.62</c:v>
                </c:pt>
                <c:pt idx="2778" formatCode="#,##0.00">
                  <c:v>58380.95</c:v>
                </c:pt>
                <c:pt idx="2779" formatCode="#,##0.00">
                  <c:v>58355.23</c:v>
                </c:pt>
                <c:pt idx="2780" formatCode="#,##0.00">
                  <c:v>58329.53</c:v>
                </c:pt>
                <c:pt idx="2781" formatCode="#,##0.00">
                  <c:v>58303.8</c:v>
                </c:pt>
                <c:pt idx="2782" formatCode="#,##0.00">
                  <c:v>58278.07</c:v>
                </c:pt>
                <c:pt idx="2783" formatCode="#,##0.00">
                  <c:v>58252.33</c:v>
                </c:pt>
                <c:pt idx="2784" formatCode="#,##0.00">
                  <c:v>58226.58</c:v>
                </c:pt>
                <c:pt idx="2785" formatCode="#,##0.00">
                  <c:v>58200.81</c:v>
                </c:pt>
                <c:pt idx="2786" formatCode="#,##0.00">
                  <c:v>58175.06</c:v>
                </c:pt>
                <c:pt idx="2787" formatCode="#,##0.00">
                  <c:v>58149.24</c:v>
                </c:pt>
                <c:pt idx="2788" formatCode="#,##0.00">
                  <c:v>58123.42</c:v>
                </c:pt>
                <c:pt idx="2789" formatCode="#,##0.00">
                  <c:v>58097.61</c:v>
                </c:pt>
                <c:pt idx="2790" formatCode="#,##0.00">
                  <c:v>58071.74</c:v>
                </c:pt>
                <c:pt idx="2791" formatCode="#,##0.00">
                  <c:v>58045.88</c:v>
                </c:pt>
                <c:pt idx="2792" formatCode="#,##0.00">
                  <c:v>58019.98</c:v>
                </c:pt>
                <c:pt idx="2793" formatCode="#,##0.00">
                  <c:v>57994.06</c:v>
                </c:pt>
                <c:pt idx="2794" formatCode="#,##0.00">
                  <c:v>57968.12</c:v>
                </c:pt>
                <c:pt idx="2795" formatCode="#,##0.00">
                  <c:v>57942.16</c:v>
                </c:pt>
                <c:pt idx="2796" formatCode="#,##0.00">
                  <c:v>57916.21</c:v>
                </c:pt>
                <c:pt idx="2797" formatCode="#,##0.00">
                  <c:v>57890.25</c:v>
                </c:pt>
                <c:pt idx="2798" formatCode="#,##0.00">
                  <c:v>57864.25</c:v>
                </c:pt>
                <c:pt idx="2799" formatCode="#,##0.00">
                  <c:v>57838.23</c:v>
                </c:pt>
                <c:pt idx="2800" formatCode="#,##0.00">
                  <c:v>57812.19</c:v>
                </c:pt>
                <c:pt idx="2801" formatCode="#,##0.00">
                  <c:v>57786.16</c:v>
                </c:pt>
                <c:pt idx="2802" formatCode="#,##0.00">
                  <c:v>57760.1</c:v>
                </c:pt>
                <c:pt idx="2803" formatCode="#,##0.00">
                  <c:v>57734.02</c:v>
                </c:pt>
                <c:pt idx="2804" formatCode="#,##0.00">
                  <c:v>57707.92</c:v>
                </c:pt>
                <c:pt idx="2805" formatCode="#,##0.00">
                  <c:v>57681.82</c:v>
                </c:pt>
                <c:pt idx="2806" formatCode="#,##0.00">
                  <c:v>57655.7</c:v>
                </c:pt>
                <c:pt idx="2807" formatCode="#,##0.00">
                  <c:v>57629.56</c:v>
                </c:pt>
                <c:pt idx="2808" formatCode="#,##0.00">
                  <c:v>57603.41</c:v>
                </c:pt>
                <c:pt idx="2809" formatCode="#,##0.00">
                  <c:v>57577.25</c:v>
                </c:pt>
                <c:pt idx="2810" formatCode="#,##0.00">
                  <c:v>57551.02</c:v>
                </c:pt>
                <c:pt idx="2811" formatCode="#,##0.00">
                  <c:v>57524.79</c:v>
                </c:pt>
                <c:pt idx="2812" formatCode="#,##0.00">
                  <c:v>57498.57</c:v>
                </c:pt>
                <c:pt idx="2813" formatCode="#,##0.00">
                  <c:v>57472.33</c:v>
                </c:pt>
                <c:pt idx="2814" formatCode="#,##0.00">
                  <c:v>57446.04</c:v>
                </c:pt>
                <c:pt idx="2815" formatCode="#,##0.00">
                  <c:v>57419.75</c:v>
                </c:pt>
                <c:pt idx="2816" formatCode="#,##0.00">
                  <c:v>57393.46</c:v>
                </c:pt>
                <c:pt idx="2817" formatCode="#,##0.00">
                  <c:v>57367.08</c:v>
                </c:pt>
                <c:pt idx="2818" formatCode="#,##0.00">
                  <c:v>57340.74</c:v>
                </c:pt>
                <c:pt idx="2819" formatCode="#,##0.00">
                  <c:v>57314.39</c:v>
                </c:pt>
                <c:pt idx="2820" formatCode="#,##0.00">
                  <c:v>57288.04</c:v>
                </c:pt>
                <c:pt idx="2821" formatCode="#,##0.00">
                  <c:v>57261.55</c:v>
                </c:pt>
                <c:pt idx="2822" formatCode="#,##0.00">
                  <c:v>57235.13</c:v>
                </c:pt>
                <c:pt idx="2823" formatCode="#,##0.00">
                  <c:v>57208.7</c:v>
                </c:pt>
                <c:pt idx="2824" formatCode="#,##0.00">
                  <c:v>57182.25</c:v>
                </c:pt>
                <c:pt idx="2825" formatCode="#,##0.00">
                  <c:v>57155.79</c:v>
                </c:pt>
                <c:pt idx="2826" formatCode="#,##0.00">
                  <c:v>57129.32</c:v>
                </c:pt>
                <c:pt idx="2827" formatCode="#,##0.00">
                  <c:v>57102.82</c:v>
                </c:pt>
                <c:pt idx="2828" formatCode="#,##0.00">
                  <c:v>57076.31</c:v>
                </c:pt>
                <c:pt idx="2829" formatCode="#,##0.00">
                  <c:v>57049.79</c:v>
                </c:pt>
                <c:pt idx="2830" formatCode="#,##0.00">
                  <c:v>57023.199999999997</c:v>
                </c:pt>
                <c:pt idx="2831" formatCode="#,##0.00">
                  <c:v>56996.62</c:v>
                </c:pt>
                <c:pt idx="2832" formatCode="#,##0.00">
                  <c:v>56970.02</c:v>
                </c:pt>
                <c:pt idx="2833" formatCode="#,##0.00">
                  <c:v>56943.41</c:v>
                </c:pt>
                <c:pt idx="2834" formatCode="#,##0.00">
                  <c:v>56916.77</c:v>
                </c:pt>
                <c:pt idx="2835" formatCode="#,##0.00">
                  <c:v>56890.1</c:v>
                </c:pt>
                <c:pt idx="2836" formatCode="#,##0.00">
                  <c:v>56863.41</c:v>
                </c:pt>
                <c:pt idx="2837" formatCode="#,##0.00">
                  <c:v>56836.71</c:v>
                </c:pt>
                <c:pt idx="2838" formatCode="#,##0.00">
                  <c:v>56809.98</c:v>
                </c:pt>
                <c:pt idx="2839" formatCode="#,##0.00">
                  <c:v>56783.24</c:v>
                </c:pt>
                <c:pt idx="2840" formatCode="#,##0.00">
                  <c:v>56756.480000000003</c:v>
                </c:pt>
                <c:pt idx="2841" formatCode="#,##0.00">
                  <c:v>56729.71</c:v>
                </c:pt>
                <c:pt idx="2842" formatCode="#,##0.00">
                  <c:v>56702.92</c:v>
                </c:pt>
                <c:pt idx="2843" formatCode="#,##0.00">
                  <c:v>56676.14</c:v>
                </c:pt>
                <c:pt idx="2844" formatCode="#,##0.00">
                  <c:v>56649.34</c:v>
                </c:pt>
                <c:pt idx="2845" formatCode="#,##0.00">
                  <c:v>56622.5</c:v>
                </c:pt>
                <c:pt idx="2846" formatCode="#,##0.00">
                  <c:v>56595.65</c:v>
                </c:pt>
                <c:pt idx="2847" formatCode="#,##0.00">
                  <c:v>56568.78</c:v>
                </c:pt>
                <c:pt idx="2848" formatCode="#,##0.00">
                  <c:v>56541.89</c:v>
                </c:pt>
                <c:pt idx="2849" formatCode="#,##0.00">
                  <c:v>56514.98</c:v>
                </c:pt>
                <c:pt idx="2850" formatCode="#,##0.00">
                  <c:v>56488.02</c:v>
                </c:pt>
                <c:pt idx="2851" formatCode="#,##0.00">
                  <c:v>56461.09</c:v>
                </c:pt>
                <c:pt idx="2852" formatCode="#,##0.00">
                  <c:v>56434.11</c:v>
                </c:pt>
                <c:pt idx="2853" formatCode="#,##0.00">
                  <c:v>56407.13</c:v>
                </c:pt>
                <c:pt idx="2854" formatCode="#,##0.00">
                  <c:v>56380.12</c:v>
                </c:pt>
                <c:pt idx="2855" formatCode="#,##0.00">
                  <c:v>56353.1</c:v>
                </c:pt>
                <c:pt idx="2856" formatCode="#,##0.00">
                  <c:v>56326.07</c:v>
                </c:pt>
                <c:pt idx="2857" formatCode="#,##0.00">
                  <c:v>56299.02</c:v>
                </c:pt>
                <c:pt idx="2858" formatCode="#,##0.00">
                  <c:v>56271.94</c:v>
                </c:pt>
                <c:pt idx="2859" formatCode="#,##0.00">
                  <c:v>56244.86</c:v>
                </c:pt>
                <c:pt idx="2860" formatCode="#,##0.00">
                  <c:v>56217.760000000002</c:v>
                </c:pt>
                <c:pt idx="2861" formatCode="#,##0.00">
                  <c:v>56190.64</c:v>
                </c:pt>
                <c:pt idx="2862" formatCode="#,##0.00">
                  <c:v>56163.46</c:v>
                </c:pt>
                <c:pt idx="2863" formatCode="#,##0.00">
                  <c:v>56136.3</c:v>
                </c:pt>
                <c:pt idx="2864" formatCode="#,##0.00">
                  <c:v>56109.11</c:v>
                </c:pt>
                <c:pt idx="2865" formatCode="#,##0.00">
                  <c:v>56081.91</c:v>
                </c:pt>
                <c:pt idx="2866" formatCode="#,##0.00">
                  <c:v>56054.69</c:v>
                </c:pt>
                <c:pt idx="2867" formatCode="#,##0.00">
                  <c:v>56027.46</c:v>
                </c:pt>
                <c:pt idx="2868" formatCode="#,##0.00">
                  <c:v>56000.21</c:v>
                </c:pt>
                <c:pt idx="2869" formatCode="#,##0.00">
                  <c:v>55972.93</c:v>
                </c:pt>
                <c:pt idx="2870" formatCode="#,##0.00">
                  <c:v>55945.64</c:v>
                </c:pt>
                <c:pt idx="2871" formatCode="#,##0.00">
                  <c:v>55918.35</c:v>
                </c:pt>
                <c:pt idx="2872" formatCode="#,##0.00">
                  <c:v>55890.99</c:v>
                </c:pt>
                <c:pt idx="2873" formatCode="#,##0.00">
                  <c:v>55863.59</c:v>
                </c:pt>
                <c:pt idx="2874" formatCode="#,##0.00">
                  <c:v>55836.18</c:v>
                </c:pt>
                <c:pt idx="2875" formatCode="#,##0.00">
                  <c:v>55808.77</c:v>
                </c:pt>
                <c:pt idx="2876" formatCode="#,##0.00">
                  <c:v>55781.36</c:v>
                </c:pt>
                <c:pt idx="2877" formatCode="#,##0.00">
                  <c:v>55753.95</c:v>
                </c:pt>
                <c:pt idx="2878" formatCode="#,##0.00">
                  <c:v>55726.52</c:v>
                </c:pt>
                <c:pt idx="2879" formatCode="#,##0.00">
                  <c:v>55699.040000000001</c:v>
                </c:pt>
                <c:pt idx="2880" formatCode="#,##0.00">
                  <c:v>55671.59</c:v>
                </c:pt>
                <c:pt idx="2881" formatCode="#,##0.00">
                  <c:v>55644.08</c:v>
                </c:pt>
                <c:pt idx="2882" formatCode="#,##0.00">
                  <c:v>55616.57</c:v>
                </c:pt>
                <c:pt idx="2883" formatCode="#,##0.00">
                  <c:v>55589.06</c:v>
                </c:pt>
                <c:pt idx="2884" formatCode="#,##0.00">
                  <c:v>55561.49</c:v>
                </c:pt>
                <c:pt idx="2885" formatCode="#,##0.00">
                  <c:v>55533.88</c:v>
                </c:pt>
                <c:pt idx="2886" formatCode="#,##0.00">
                  <c:v>55506.29</c:v>
                </c:pt>
                <c:pt idx="2887" formatCode="#,##0.00">
                  <c:v>55478.68</c:v>
                </c:pt>
                <c:pt idx="2888" formatCode="#,##0.00">
                  <c:v>55451.09</c:v>
                </c:pt>
                <c:pt idx="2889" formatCode="#,##0.00">
                  <c:v>55423.45</c:v>
                </c:pt>
                <c:pt idx="2890" formatCode="#,##0.00">
                  <c:v>55395.82</c:v>
                </c:pt>
                <c:pt idx="2891" formatCode="#,##0.00">
                  <c:v>55368.2</c:v>
                </c:pt>
                <c:pt idx="2892" formatCode="#,##0.00">
                  <c:v>55340.55</c:v>
                </c:pt>
                <c:pt idx="2893" formatCode="#,##0.00">
                  <c:v>55312.87</c:v>
                </c:pt>
                <c:pt idx="2894" formatCode="#,##0.00">
                  <c:v>55285.21</c:v>
                </c:pt>
                <c:pt idx="2895" formatCode="#,##0.00">
                  <c:v>55257.51</c:v>
                </c:pt>
                <c:pt idx="2896" formatCode="#,##0.00">
                  <c:v>55229.79</c:v>
                </c:pt>
                <c:pt idx="2897" formatCode="#,##0.00">
                  <c:v>55202.09</c:v>
                </c:pt>
                <c:pt idx="2898" formatCode="#,##0.00">
                  <c:v>55174.34</c:v>
                </c:pt>
                <c:pt idx="2899" formatCode="#,##0.00">
                  <c:v>55146.55</c:v>
                </c:pt>
                <c:pt idx="2900" formatCode="#,##0.00">
                  <c:v>55118.71</c:v>
                </c:pt>
                <c:pt idx="2901" formatCode="#,##0.00">
                  <c:v>55090.89</c:v>
                </c:pt>
                <c:pt idx="2902" formatCode="#,##0.00">
                  <c:v>55063.06</c:v>
                </c:pt>
                <c:pt idx="2903" formatCode="#,##0.00">
                  <c:v>55035.23</c:v>
                </c:pt>
                <c:pt idx="2904" formatCode="#,##0.00">
                  <c:v>55007.37</c:v>
                </c:pt>
                <c:pt idx="2905" formatCode="#,##0.00">
                  <c:v>54979.519999999997</c:v>
                </c:pt>
                <c:pt idx="2906" formatCode="#,##0.00">
                  <c:v>54951.6</c:v>
                </c:pt>
                <c:pt idx="2907" formatCode="#,##0.00">
                  <c:v>54923.72</c:v>
                </c:pt>
                <c:pt idx="2908" formatCode="#,##0.00">
                  <c:v>54895.839999999997</c:v>
                </c:pt>
                <c:pt idx="2909" formatCode="#,##0.00">
                  <c:v>54867.92</c:v>
                </c:pt>
                <c:pt idx="2910" formatCode="#,##0.00">
                  <c:v>54840.02</c:v>
                </c:pt>
                <c:pt idx="2911" formatCode="#,##0.00">
                  <c:v>54812.13</c:v>
                </c:pt>
                <c:pt idx="2912" formatCode="#,##0.00">
                  <c:v>54784.2</c:v>
                </c:pt>
                <c:pt idx="2913" formatCode="#,##0.00">
                  <c:v>54756.3</c:v>
                </c:pt>
                <c:pt idx="2914" formatCode="#,##0.00">
                  <c:v>54728.35</c:v>
                </c:pt>
                <c:pt idx="2915" formatCode="#,##0.00">
                  <c:v>54700.39</c:v>
                </c:pt>
                <c:pt idx="2916" formatCode="#,##0.00">
                  <c:v>54672.44</c:v>
                </c:pt>
                <c:pt idx="2917" formatCode="#,##0.00">
                  <c:v>54644.47</c:v>
                </c:pt>
                <c:pt idx="2918" formatCode="#,##0.00">
                  <c:v>54616.46</c:v>
                </c:pt>
                <c:pt idx="2919" formatCode="#,##0.00">
                  <c:v>54588.480000000003</c:v>
                </c:pt>
                <c:pt idx="2920" formatCode="#,##0.00">
                  <c:v>54560.46</c:v>
                </c:pt>
                <c:pt idx="2921" formatCode="#,##0.00">
                  <c:v>54532.66</c:v>
                </c:pt>
                <c:pt idx="2922" formatCode="#,##0.00">
                  <c:v>54504.5</c:v>
                </c:pt>
                <c:pt idx="2923" formatCode="#,##0.00">
                  <c:v>54476.39</c:v>
                </c:pt>
                <c:pt idx="2924" formatCode="#,##0.00">
                  <c:v>54448.33</c:v>
                </c:pt>
                <c:pt idx="2925" formatCode="#,##0.00">
                  <c:v>54420.21</c:v>
                </c:pt>
                <c:pt idx="2926" formatCode="#,##0.00">
                  <c:v>54392.12</c:v>
                </c:pt>
                <c:pt idx="2927" formatCode="#,##0.00">
                  <c:v>54364.03</c:v>
                </c:pt>
                <c:pt idx="2928" formatCode="#,##0.00">
                  <c:v>54335.93</c:v>
                </c:pt>
                <c:pt idx="2929" formatCode="#,##0.00">
                  <c:v>54307.77</c:v>
                </c:pt>
                <c:pt idx="2930" formatCode="#,##0.00">
                  <c:v>54279.64</c:v>
                </c:pt>
                <c:pt idx="2931" formatCode="#,##0.00">
                  <c:v>54251.46</c:v>
                </c:pt>
                <c:pt idx="2932" formatCode="#,##0.00">
                  <c:v>54223.29</c:v>
                </c:pt>
                <c:pt idx="2933" formatCode="#,##0.00">
                  <c:v>54195.15</c:v>
                </c:pt>
                <c:pt idx="2934" formatCode="#,##0.00">
                  <c:v>54166.93</c:v>
                </c:pt>
                <c:pt idx="2935" formatCode="#,##0.00">
                  <c:v>54138.73</c:v>
                </c:pt>
                <c:pt idx="2936" formatCode="#,##0.00">
                  <c:v>54110.51</c:v>
                </c:pt>
                <c:pt idx="2937" formatCode="#,##0.00">
                  <c:v>54082.28</c:v>
                </c:pt>
                <c:pt idx="2938" formatCode="#,##0.00">
                  <c:v>54054.06</c:v>
                </c:pt>
                <c:pt idx="2939" formatCode="#,##0.00">
                  <c:v>54025.8</c:v>
                </c:pt>
                <c:pt idx="2940" formatCode="#,##0.00">
                  <c:v>53997.54</c:v>
                </c:pt>
                <c:pt idx="2941" formatCode="#,##0.00">
                  <c:v>53969.33</c:v>
                </c:pt>
                <c:pt idx="2942" formatCode="#,##0.00">
                  <c:v>53941.02</c:v>
                </c:pt>
                <c:pt idx="2943" formatCode="#,##0.00">
                  <c:v>53912.75</c:v>
                </c:pt>
                <c:pt idx="2944" formatCode="#,##0.00">
                  <c:v>53884.47</c:v>
                </c:pt>
                <c:pt idx="2945" formatCode="#,##0.00">
                  <c:v>53856.2</c:v>
                </c:pt>
                <c:pt idx="2946" formatCode="#,##0.00">
                  <c:v>53827.94</c:v>
                </c:pt>
                <c:pt idx="2947" formatCode="#,##0.00">
                  <c:v>53799.68</c:v>
                </c:pt>
                <c:pt idx="2948" formatCode="#,##0.00">
                  <c:v>53771.43</c:v>
                </c:pt>
                <c:pt idx="2949" formatCode="#,##0.00">
                  <c:v>53743.17</c:v>
                </c:pt>
                <c:pt idx="2950" formatCode="#,##0.00">
                  <c:v>53714.879999999997</c:v>
                </c:pt>
                <c:pt idx="2951" formatCode="#,##0.00">
                  <c:v>53686.6</c:v>
                </c:pt>
                <c:pt idx="2952" formatCode="#,##0.00">
                  <c:v>53658.3</c:v>
                </c:pt>
                <c:pt idx="2953" formatCode="#,##0.00">
                  <c:v>53630</c:v>
                </c:pt>
                <c:pt idx="2954" formatCode="#,##0.00">
                  <c:v>53601.74</c:v>
                </c:pt>
                <c:pt idx="2955" formatCode="#,##0.00">
                  <c:v>53573.57</c:v>
                </c:pt>
                <c:pt idx="2956" formatCode="#,##0.00">
                  <c:v>53545.31</c:v>
                </c:pt>
                <c:pt idx="2957" formatCode="#,##0.00">
                  <c:v>53517.02</c:v>
                </c:pt>
                <c:pt idx="2958" formatCode="#,##0.00">
                  <c:v>53488.65</c:v>
                </c:pt>
                <c:pt idx="2959" formatCode="#,##0.00">
                  <c:v>53460.22</c:v>
                </c:pt>
                <c:pt idx="2960" formatCode="#,##0.00">
                  <c:v>53431.81</c:v>
                </c:pt>
                <c:pt idx="2961" formatCode="#,##0.00">
                  <c:v>53403.47</c:v>
                </c:pt>
                <c:pt idx="2962" formatCode="#,##0.00">
                  <c:v>53375.1</c:v>
                </c:pt>
                <c:pt idx="2963" formatCode="#,##0.00">
                  <c:v>53346.74</c:v>
                </c:pt>
                <c:pt idx="2964" formatCode="#,##0.00">
                  <c:v>53318.36</c:v>
                </c:pt>
                <c:pt idx="2965" formatCode="#,##0.00">
                  <c:v>53289.96</c:v>
                </c:pt>
                <c:pt idx="2966" formatCode="#,##0.00">
                  <c:v>53261.55</c:v>
                </c:pt>
                <c:pt idx="2967" formatCode="#,##0.00">
                  <c:v>53233.13</c:v>
                </c:pt>
                <c:pt idx="2968" formatCode="#,##0.00">
                  <c:v>53204.72</c:v>
                </c:pt>
                <c:pt idx="2969" formatCode="#,##0.00">
                  <c:v>53176.32</c:v>
                </c:pt>
                <c:pt idx="2970" formatCode="#,##0.00">
                  <c:v>53147.92</c:v>
                </c:pt>
                <c:pt idx="2971" formatCode="#,##0.00">
                  <c:v>53119.53</c:v>
                </c:pt>
                <c:pt idx="2972" formatCode="#,##0.00">
                  <c:v>53091.13</c:v>
                </c:pt>
                <c:pt idx="2973" formatCode="#,##0.00">
                  <c:v>53062.71</c:v>
                </c:pt>
                <c:pt idx="2974" formatCode="#,##0.00">
                  <c:v>53034.26</c:v>
                </c:pt>
                <c:pt idx="2975" formatCode="#,##0.00">
                  <c:v>53005.77</c:v>
                </c:pt>
                <c:pt idx="2976" formatCode="#,##0.00">
                  <c:v>52977.33</c:v>
                </c:pt>
                <c:pt idx="2977" formatCode="#,##0.00">
                  <c:v>52948.91</c:v>
                </c:pt>
                <c:pt idx="2978" formatCode="#,##0.00">
                  <c:v>52920.51</c:v>
                </c:pt>
                <c:pt idx="2979" formatCode="#,##0.00">
                  <c:v>52892.13</c:v>
                </c:pt>
                <c:pt idx="2980" formatCode="#,##0.00">
                  <c:v>52863.75</c:v>
                </c:pt>
                <c:pt idx="2981" formatCode="#,##0.00">
                  <c:v>52835.39</c:v>
                </c:pt>
                <c:pt idx="2982" formatCode="#,##0.00">
                  <c:v>52807.01</c:v>
                </c:pt>
                <c:pt idx="2983" formatCode="#,##0.00">
                  <c:v>52778.67</c:v>
                </c:pt>
                <c:pt idx="2984" formatCode="#,##0.00">
                  <c:v>52750.29</c:v>
                </c:pt>
                <c:pt idx="2985" formatCode="#,##0.00">
                  <c:v>52721.93</c:v>
                </c:pt>
                <c:pt idx="2986" formatCode="#,##0.00">
                  <c:v>52693.62</c:v>
                </c:pt>
                <c:pt idx="2987" formatCode="#,##0.00">
                  <c:v>52665.279999999999</c:v>
                </c:pt>
                <c:pt idx="2988" formatCode="#,##0.00">
                  <c:v>52636.94</c:v>
                </c:pt>
                <c:pt idx="2989" formatCode="#,##0.00">
                  <c:v>52608.61</c:v>
                </c:pt>
                <c:pt idx="2990" formatCode="#,##0.00">
                  <c:v>52580.29</c:v>
                </c:pt>
                <c:pt idx="2991" formatCode="#,##0.00">
                  <c:v>52551.99</c:v>
                </c:pt>
                <c:pt idx="2992" formatCode="#,##0.00">
                  <c:v>52523.72</c:v>
                </c:pt>
                <c:pt idx="2993" formatCode="#,##0.00">
                  <c:v>52495.43</c:v>
                </c:pt>
                <c:pt idx="2994" formatCode="#,##0.00">
                  <c:v>52467.14</c:v>
                </c:pt>
                <c:pt idx="2995" formatCode="#,##0.00">
                  <c:v>52438.86</c:v>
                </c:pt>
                <c:pt idx="2996" formatCode="#,##0.00">
                  <c:v>52410.61</c:v>
                </c:pt>
                <c:pt idx="2997" formatCode="#,##0.00">
                  <c:v>52382.37</c:v>
                </c:pt>
                <c:pt idx="2998" formatCode="#,##0.00">
                  <c:v>52354.15</c:v>
                </c:pt>
                <c:pt idx="2999" formatCode="#,##0.00">
                  <c:v>52325.91</c:v>
                </c:pt>
                <c:pt idx="3000" formatCode="#,##0.00">
                  <c:v>52297.67</c:v>
                </c:pt>
                <c:pt idx="3001" formatCode="#,##0.00">
                  <c:v>52269.45</c:v>
                </c:pt>
                <c:pt idx="3002" formatCode="#,##0.00">
                  <c:v>52241.24</c:v>
                </c:pt>
                <c:pt idx="3003" formatCode="#,##0.00">
                  <c:v>52212.959999999999</c:v>
                </c:pt>
                <c:pt idx="3004" formatCode="#,##0.00">
                  <c:v>52184.75</c:v>
                </c:pt>
                <c:pt idx="3005" formatCode="#,##0.00">
                  <c:v>52156.49</c:v>
                </c:pt>
                <c:pt idx="3006" formatCode="#,##0.00">
                  <c:v>52128.3</c:v>
                </c:pt>
                <c:pt idx="3007" formatCode="#,##0.00">
                  <c:v>52100.09</c:v>
                </c:pt>
                <c:pt idx="3008" formatCode="#,##0.00">
                  <c:v>52071.86</c:v>
                </c:pt>
                <c:pt idx="3009" formatCode="#,##0.00">
                  <c:v>52043.6</c:v>
                </c:pt>
                <c:pt idx="3010" formatCode="#,##0.00">
                  <c:v>52015.360000000001</c:v>
                </c:pt>
                <c:pt idx="3011" formatCode="#,##0.00">
                  <c:v>51987.1</c:v>
                </c:pt>
                <c:pt idx="3012" formatCode="#,##0.00">
                  <c:v>51958.85</c:v>
                </c:pt>
                <c:pt idx="3013" formatCode="#,##0.00">
                  <c:v>51930.59</c:v>
                </c:pt>
                <c:pt idx="3014" formatCode="#,##0.00">
                  <c:v>51902.33</c:v>
                </c:pt>
                <c:pt idx="3015" formatCode="#,##0.00">
                  <c:v>51874.04</c:v>
                </c:pt>
                <c:pt idx="3016" formatCode="#,##0.00">
                  <c:v>51845.74</c:v>
                </c:pt>
                <c:pt idx="3017" formatCode="#,##0.00">
                  <c:v>51817.48</c:v>
                </c:pt>
                <c:pt idx="3018" formatCode="#,##0.00">
                  <c:v>51789.1</c:v>
                </c:pt>
                <c:pt idx="3019" formatCode="#,##0.00">
                  <c:v>51760.73</c:v>
                </c:pt>
                <c:pt idx="3020" formatCode="#,##0.00">
                  <c:v>51732.26</c:v>
                </c:pt>
                <c:pt idx="3021" formatCode="#,##0.00">
                  <c:v>51703.839999999997</c:v>
                </c:pt>
                <c:pt idx="3022" formatCode="#,##0.00">
                  <c:v>51675.41</c:v>
                </c:pt>
                <c:pt idx="3023" formatCode="#,##0.00">
                  <c:v>51646.98</c:v>
                </c:pt>
                <c:pt idx="3024" formatCode="#,##0.00">
                  <c:v>51618.52</c:v>
                </c:pt>
                <c:pt idx="3025" formatCode="#,##0.00">
                  <c:v>51590.03</c:v>
                </c:pt>
                <c:pt idx="3026" formatCode="#,##0.00">
                  <c:v>51561.52</c:v>
                </c:pt>
                <c:pt idx="3027" formatCode="#,##0.00">
                  <c:v>51532.97</c:v>
                </c:pt>
                <c:pt idx="3028" formatCode="#,##0.00">
                  <c:v>51504.37</c:v>
                </c:pt>
                <c:pt idx="3029" formatCode="#,##0.00">
                  <c:v>51475.76</c:v>
                </c:pt>
                <c:pt idx="3030" formatCode="#,##0.00">
                  <c:v>51447.1</c:v>
                </c:pt>
                <c:pt idx="3031" formatCode="#,##0.00">
                  <c:v>51418.45</c:v>
                </c:pt>
                <c:pt idx="3032" formatCode="#,##0.00">
                  <c:v>51389.73</c:v>
                </c:pt>
                <c:pt idx="3033" formatCode="#,##0.00">
                  <c:v>51360.97</c:v>
                </c:pt>
                <c:pt idx="3034" formatCode="#,##0.00">
                  <c:v>51332.21</c:v>
                </c:pt>
                <c:pt idx="3035" formatCode="#,##0.00">
                  <c:v>51303.38</c:v>
                </c:pt>
                <c:pt idx="3036" formatCode="#,##0.00">
                  <c:v>51274.54</c:v>
                </c:pt>
                <c:pt idx="3037" formatCode="#,##0.00">
                  <c:v>51245.65</c:v>
                </c:pt>
                <c:pt idx="3038" formatCode="#,##0.00">
                  <c:v>51216.72</c:v>
                </c:pt>
                <c:pt idx="3039" formatCode="#,##0.00">
                  <c:v>51187.77</c:v>
                </c:pt>
                <c:pt idx="3040" formatCode="#,##0.00">
                  <c:v>51158.75</c:v>
                </c:pt>
                <c:pt idx="3041" formatCode="#,##0.00">
                  <c:v>51129.71</c:v>
                </c:pt>
                <c:pt idx="3042" formatCode="#,##0.00">
                  <c:v>51100.58</c:v>
                </c:pt>
                <c:pt idx="3043" formatCode="#,##0.00">
                  <c:v>51071.39</c:v>
                </c:pt>
                <c:pt idx="3044" formatCode="#,##0.00">
                  <c:v>51042.12</c:v>
                </c:pt>
                <c:pt idx="3045" formatCode="#,##0.00">
                  <c:v>51012.86</c:v>
                </c:pt>
                <c:pt idx="3046" formatCode="#,##0.00">
                  <c:v>50983.57</c:v>
                </c:pt>
                <c:pt idx="3047" formatCode="#,##0.00">
                  <c:v>50954.239999999998</c:v>
                </c:pt>
                <c:pt idx="3048" formatCode="#,##0.00">
                  <c:v>50924.86</c:v>
                </c:pt>
                <c:pt idx="3049" formatCode="#,##0.00">
                  <c:v>50895.44</c:v>
                </c:pt>
                <c:pt idx="3050" formatCode="#,##0.00">
                  <c:v>50865.98</c:v>
                </c:pt>
                <c:pt idx="3051" formatCode="#,##0.00">
                  <c:v>50836.47</c:v>
                </c:pt>
                <c:pt idx="3052" formatCode="#,##0.00">
                  <c:v>50806.94</c:v>
                </c:pt>
                <c:pt idx="3053" formatCode="#,##0.00">
                  <c:v>50777.36</c:v>
                </c:pt>
                <c:pt idx="3054" formatCode="#,##0.00">
                  <c:v>50747.77</c:v>
                </c:pt>
                <c:pt idx="3055" formatCode="#,##0.00">
                  <c:v>50718.1</c:v>
                </c:pt>
                <c:pt idx="3056" formatCode="#,##0.00">
                  <c:v>50688.34</c:v>
                </c:pt>
                <c:pt idx="3057" formatCode="#,##0.00">
                  <c:v>50658.59</c:v>
                </c:pt>
                <c:pt idx="3058" formatCode="#,##0.00">
                  <c:v>50628.75</c:v>
                </c:pt>
                <c:pt idx="3059" formatCode="#,##0.00">
                  <c:v>50598.84</c:v>
                </c:pt>
                <c:pt idx="3060" formatCode="#,##0.00">
                  <c:v>50568.86</c:v>
                </c:pt>
                <c:pt idx="3061" formatCode="#,##0.00">
                  <c:v>50538.87</c:v>
                </c:pt>
                <c:pt idx="3062" formatCode="#,##0.00">
                  <c:v>50508.800000000003</c:v>
                </c:pt>
                <c:pt idx="3063" formatCode="#,##0.00">
                  <c:v>50478.63</c:v>
                </c:pt>
                <c:pt idx="3064" formatCode="#,##0.00">
                  <c:v>50448.46</c:v>
                </c:pt>
                <c:pt idx="3065" formatCode="#,##0.00">
                  <c:v>50418.23</c:v>
                </c:pt>
                <c:pt idx="3066" formatCode="#,##0.00">
                  <c:v>50387.95</c:v>
                </c:pt>
                <c:pt idx="3067" formatCode="#,##0.00">
                  <c:v>50357.62</c:v>
                </c:pt>
                <c:pt idx="3068" formatCode="#,##0.00">
                  <c:v>50327.26</c:v>
                </c:pt>
                <c:pt idx="3069" formatCode="#,##0.00">
                  <c:v>50296.86</c:v>
                </c:pt>
                <c:pt idx="3070" formatCode="#,##0.00">
                  <c:v>50266.35</c:v>
                </c:pt>
                <c:pt idx="3071" formatCode="#,##0.00">
                  <c:v>50235.8</c:v>
                </c:pt>
                <c:pt idx="3072" formatCode="#,##0.00">
                  <c:v>50205.2</c:v>
                </c:pt>
                <c:pt idx="3073" formatCode="#,##0.00">
                  <c:v>50174.55</c:v>
                </c:pt>
                <c:pt idx="3074" formatCode="#,##0.00">
                  <c:v>50143.82</c:v>
                </c:pt>
                <c:pt idx="3075" formatCode="#,##0.00">
                  <c:v>50113.07</c:v>
                </c:pt>
                <c:pt idx="3076" formatCode="#,##0.00">
                  <c:v>50082.25</c:v>
                </c:pt>
                <c:pt idx="3077" formatCode="#,##0.00">
                  <c:v>50051.39</c:v>
                </c:pt>
                <c:pt idx="3078" formatCode="#,##0.00">
                  <c:v>50020.47</c:v>
                </c:pt>
                <c:pt idx="3079" formatCode="#,##0.00">
                  <c:v>49990.09</c:v>
                </c:pt>
                <c:pt idx="3080" formatCode="#,##0.00">
                  <c:v>49958.96</c:v>
                </c:pt>
                <c:pt idx="3081" formatCode="#,##0.00">
                  <c:v>49927.77</c:v>
                </c:pt>
                <c:pt idx="3082" formatCode="#,##0.00">
                  <c:v>49896.56</c:v>
                </c:pt>
                <c:pt idx="3083" formatCode="#,##0.00">
                  <c:v>49865.32</c:v>
                </c:pt>
                <c:pt idx="3084" formatCode="#,##0.00">
                  <c:v>49843.519999999997</c:v>
                </c:pt>
                <c:pt idx="3085" formatCode="#,##0.00">
                  <c:v>49806.67</c:v>
                </c:pt>
                <c:pt idx="3086" formatCode="#,##0.00">
                  <c:v>49773.58</c:v>
                </c:pt>
                <c:pt idx="3087" formatCode="#,##0.00">
                  <c:v>49741.37</c:v>
                </c:pt>
                <c:pt idx="3088" formatCode="#,##0.00">
                  <c:v>49709.48</c:v>
                </c:pt>
                <c:pt idx="3089" formatCode="#,##0.00">
                  <c:v>49677.7</c:v>
                </c:pt>
                <c:pt idx="3090" formatCode="#,##0.00">
                  <c:v>49646.07</c:v>
                </c:pt>
                <c:pt idx="3091" formatCode="#,##0.00">
                  <c:v>49614.32</c:v>
                </c:pt>
                <c:pt idx="3092" formatCode="#,##0.00">
                  <c:v>49582.51</c:v>
                </c:pt>
                <c:pt idx="3093" formatCode="#,##0.00">
                  <c:v>49550.65</c:v>
                </c:pt>
                <c:pt idx="3094" formatCode="#,##0.00">
                  <c:v>49518.75</c:v>
                </c:pt>
                <c:pt idx="3095" formatCode="#,##0.00">
                  <c:v>49486.74</c:v>
                </c:pt>
                <c:pt idx="3096" formatCode="#,##0.00">
                  <c:v>49454.68</c:v>
                </c:pt>
                <c:pt idx="3097" formatCode="#,##0.00">
                  <c:v>49422.6</c:v>
                </c:pt>
                <c:pt idx="3098" formatCode="#,##0.00">
                  <c:v>49390.46</c:v>
                </c:pt>
                <c:pt idx="3099" formatCode="#,##0.00">
                  <c:v>49358.29</c:v>
                </c:pt>
                <c:pt idx="3100" formatCode="#,##0.00">
                  <c:v>49326.02</c:v>
                </c:pt>
                <c:pt idx="3101" formatCode="#,##0.00">
                  <c:v>49293.72</c:v>
                </c:pt>
                <c:pt idx="3102" formatCode="#,##0.00">
                  <c:v>49261.38</c:v>
                </c:pt>
                <c:pt idx="3103" formatCode="#,##0.00">
                  <c:v>49228.959999999999</c:v>
                </c:pt>
                <c:pt idx="3104" formatCode="#,##0.00">
                  <c:v>49196.52</c:v>
                </c:pt>
                <c:pt idx="3105" formatCode="#,##0.00">
                  <c:v>49163.96</c:v>
                </c:pt>
                <c:pt idx="3106" formatCode="#,##0.00">
                  <c:v>49131.38</c:v>
                </c:pt>
                <c:pt idx="3107" formatCode="#,##0.00">
                  <c:v>49098.73</c:v>
                </c:pt>
                <c:pt idx="3108" formatCode="#,##0.00">
                  <c:v>49065.96</c:v>
                </c:pt>
                <c:pt idx="3109" formatCode="#,##0.00">
                  <c:v>49033.1</c:v>
                </c:pt>
                <c:pt idx="3110" formatCode="#,##0.00">
                  <c:v>49000.28</c:v>
                </c:pt>
                <c:pt idx="3111" formatCode="#,##0.00">
                  <c:v>48967.37</c:v>
                </c:pt>
                <c:pt idx="3112" formatCode="#,##0.00">
                  <c:v>48934.42</c:v>
                </c:pt>
                <c:pt idx="3113" formatCode="#,##0.00">
                  <c:v>48901.43</c:v>
                </c:pt>
                <c:pt idx="3114" formatCode="#,##0.00">
                  <c:v>48868.36</c:v>
                </c:pt>
                <c:pt idx="3115" formatCode="#,##0.00">
                  <c:v>48835.26</c:v>
                </c:pt>
                <c:pt idx="3116" formatCode="#,##0.00">
                  <c:v>48802.12</c:v>
                </c:pt>
                <c:pt idx="3117" formatCode="#,##0.00">
                  <c:v>48768.9</c:v>
                </c:pt>
                <c:pt idx="3118" formatCode="#,##0.00">
                  <c:v>48735.63</c:v>
                </c:pt>
                <c:pt idx="3119" formatCode="#,##0.00">
                  <c:v>48702.31</c:v>
                </c:pt>
                <c:pt idx="3120" formatCode="#,##0.00">
                  <c:v>48668.9</c:v>
                </c:pt>
                <c:pt idx="3121" formatCode="#,##0.00">
                  <c:v>48635.44</c:v>
                </c:pt>
                <c:pt idx="3122" formatCode="#,##0.00">
                  <c:v>48601.93</c:v>
                </c:pt>
                <c:pt idx="3123" formatCode="#,##0.00">
                  <c:v>48568.38</c:v>
                </c:pt>
                <c:pt idx="3124" formatCode="#,##0.00">
                  <c:v>48534.77</c:v>
                </c:pt>
                <c:pt idx="3125" formatCode="#,##0.00">
                  <c:v>48501.05</c:v>
                </c:pt>
                <c:pt idx="3126" formatCode="#,##0.00">
                  <c:v>48467.32</c:v>
                </c:pt>
                <c:pt idx="3127" formatCode="#,##0.00">
                  <c:v>48433.54</c:v>
                </c:pt>
                <c:pt idx="3128" formatCode="#,##0.00">
                  <c:v>48399.65</c:v>
                </c:pt>
                <c:pt idx="3129" formatCode="#,##0.00">
                  <c:v>48365.73</c:v>
                </c:pt>
                <c:pt idx="3130" formatCode="#,##0.00">
                  <c:v>48331.74</c:v>
                </c:pt>
                <c:pt idx="3131" formatCode="#,##0.00">
                  <c:v>48297.7</c:v>
                </c:pt>
                <c:pt idx="3132" formatCode="#,##0.00">
                  <c:v>48263.62</c:v>
                </c:pt>
                <c:pt idx="3133" formatCode="#,##0.00">
                  <c:v>48229.47</c:v>
                </c:pt>
                <c:pt idx="3134" formatCode="#,##0.00">
                  <c:v>48195.27</c:v>
                </c:pt>
                <c:pt idx="3135" formatCode="#,##0.00">
                  <c:v>48160.99</c:v>
                </c:pt>
                <c:pt idx="3136" formatCode="#,##0.00">
                  <c:v>48126.66</c:v>
                </c:pt>
                <c:pt idx="3137" formatCode="#,##0.00">
                  <c:v>48092.25</c:v>
                </c:pt>
                <c:pt idx="3138" formatCode="#,##0.00">
                  <c:v>48057.75</c:v>
                </c:pt>
                <c:pt idx="3139" formatCode="#,##0.00">
                  <c:v>48023.18</c:v>
                </c:pt>
                <c:pt idx="3140" formatCode="#,##0.00">
                  <c:v>47988.61</c:v>
                </c:pt>
                <c:pt idx="3141" formatCode="#,##0.00">
                  <c:v>47953.99</c:v>
                </c:pt>
                <c:pt idx="3142" formatCode="#,##0.00">
                  <c:v>47919.3</c:v>
                </c:pt>
                <c:pt idx="3143" formatCode="#,##0.00">
                  <c:v>47884.59</c:v>
                </c:pt>
                <c:pt idx="3144" formatCode="#,##0.00">
                  <c:v>47849.81</c:v>
                </c:pt>
                <c:pt idx="3145" formatCode="#,##0.00">
                  <c:v>47814.99</c:v>
                </c:pt>
                <c:pt idx="3146" formatCode="#,##0.00">
                  <c:v>47780.14</c:v>
                </c:pt>
                <c:pt idx="3147" formatCode="#,##0.00">
                  <c:v>47745.25</c:v>
                </c:pt>
                <c:pt idx="3148" formatCode="#,##0.00">
                  <c:v>47710.27</c:v>
                </c:pt>
                <c:pt idx="3149" formatCode="#,##0.00">
                  <c:v>47675.360000000001</c:v>
                </c:pt>
                <c:pt idx="3150" formatCode="#,##0.00">
                  <c:v>47640.46</c:v>
                </c:pt>
                <c:pt idx="3151" formatCode="#,##0.00">
                  <c:v>47605.279999999999</c:v>
                </c:pt>
                <c:pt idx="3152" formatCode="#,##0.00">
                  <c:v>47570.04</c:v>
                </c:pt>
                <c:pt idx="3153" formatCode="#,##0.00">
                  <c:v>47534.720000000001</c:v>
                </c:pt>
                <c:pt idx="3154" formatCode="#,##0.00">
                  <c:v>47499.360000000001</c:v>
                </c:pt>
                <c:pt idx="3155" formatCode="#,##0.00">
                  <c:v>47463.95</c:v>
                </c:pt>
                <c:pt idx="3156" formatCode="#,##0.00">
                  <c:v>47428.5</c:v>
                </c:pt>
                <c:pt idx="3157" formatCode="#,##0.00">
                  <c:v>47393.01</c:v>
                </c:pt>
                <c:pt idx="3158" formatCode="#,##0.00">
                  <c:v>47357.49</c:v>
                </c:pt>
                <c:pt idx="3159" formatCode="#,##0.00">
                  <c:v>47321.9</c:v>
                </c:pt>
                <c:pt idx="3160" formatCode="#,##0.00">
                  <c:v>47286.3</c:v>
                </c:pt>
                <c:pt idx="3161" formatCode="#,##0.00">
                  <c:v>47250.62</c:v>
                </c:pt>
                <c:pt idx="3162" formatCode="#,##0.00">
                  <c:v>47214.720000000001</c:v>
                </c:pt>
                <c:pt idx="3163" formatCode="#,##0.00">
                  <c:v>47178.879999999997</c:v>
                </c:pt>
                <c:pt idx="3164" formatCode="#,##0.00">
                  <c:v>47144.05</c:v>
                </c:pt>
                <c:pt idx="3165" formatCode="#,##0.00">
                  <c:v>47108.21</c:v>
                </c:pt>
                <c:pt idx="3166" formatCode="#,##0.00">
                  <c:v>47072.17</c:v>
                </c:pt>
                <c:pt idx="3167" formatCode="#,##0.00">
                  <c:v>47036.05</c:v>
                </c:pt>
                <c:pt idx="3168" formatCode="#,##0.00">
                  <c:v>46999.94</c:v>
                </c:pt>
                <c:pt idx="3169" formatCode="#,##0.00">
                  <c:v>46963.76</c:v>
                </c:pt>
                <c:pt idx="3170" formatCode="#,##0.00">
                  <c:v>46927.57</c:v>
                </c:pt>
                <c:pt idx="3171" formatCode="#,##0.00">
                  <c:v>46891.3</c:v>
                </c:pt>
                <c:pt idx="3172" formatCode="#,##0.00">
                  <c:v>46854.98</c:v>
                </c:pt>
                <c:pt idx="3173" formatCode="#,##0.00">
                  <c:v>46818.62</c:v>
                </c:pt>
                <c:pt idx="3174" formatCode="#,##0.00">
                  <c:v>46782.2</c:v>
                </c:pt>
                <c:pt idx="3175" formatCode="#,##0.00">
                  <c:v>46745.73</c:v>
                </c:pt>
                <c:pt idx="3176" formatCode="#,##0.00">
                  <c:v>46709.21</c:v>
                </c:pt>
                <c:pt idx="3177" formatCode="#,##0.00">
                  <c:v>46672.61</c:v>
                </c:pt>
                <c:pt idx="3178" formatCode="#,##0.00">
                  <c:v>46635.91</c:v>
                </c:pt>
                <c:pt idx="3179" formatCode="#,##0.00">
                  <c:v>46599.19</c:v>
                </c:pt>
                <c:pt idx="3180" formatCode="#,##0.00">
                  <c:v>46562.41</c:v>
                </c:pt>
                <c:pt idx="3181" formatCode="#,##0.00">
                  <c:v>46525.58</c:v>
                </c:pt>
                <c:pt idx="3182" formatCode="#,##0.00">
                  <c:v>46488.7</c:v>
                </c:pt>
                <c:pt idx="3183" formatCode="#,##0.00">
                  <c:v>46451.76</c:v>
                </c:pt>
                <c:pt idx="3184" formatCode="#,##0.00">
                  <c:v>46414.79</c:v>
                </c:pt>
                <c:pt idx="3185" formatCode="#,##0.00">
                  <c:v>46377.66</c:v>
                </c:pt>
                <c:pt idx="3186" formatCode="#,##0.00">
                  <c:v>46340.52</c:v>
                </c:pt>
                <c:pt idx="3187" formatCode="#,##0.00">
                  <c:v>46303.37</c:v>
                </c:pt>
                <c:pt idx="3188" formatCode="#,##0.00">
                  <c:v>46266.14</c:v>
                </c:pt>
                <c:pt idx="3189" formatCode="#,##0.00">
                  <c:v>46228.85</c:v>
                </c:pt>
                <c:pt idx="3190" formatCode="#,##0.00">
                  <c:v>46191.51</c:v>
                </c:pt>
                <c:pt idx="3191" formatCode="#,##0.00">
                  <c:v>46154.15</c:v>
                </c:pt>
                <c:pt idx="3192" formatCode="#,##0.00">
                  <c:v>46116.71</c:v>
                </c:pt>
                <c:pt idx="3193" formatCode="#,##0.00">
                  <c:v>46079.199999999997</c:v>
                </c:pt>
                <c:pt idx="3194" formatCode="#,##0.00">
                  <c:v>46041.63</c:v>
                </c:pt>
                <c:pt idx="3195" formatCode="#,##0.00">
                  <c:v>46004.02</c:v>
                </c:pt>
                <c:pt idx="3196" formatCode="#,##0.00">
                  <c:v>45966.36</c:v>
                </c:pt>
                <c:pt idx="3197" formatCode="#,##0.00">
                  <c:v>45928.639999999999</c:v>
                </c:pt>
                <c:pt idx="3198" formatCode="#,##0.00">
                  <c:v>45890.84</c:v>
                </c:pt>
                <c:pt idx="3199" formatCode="#,##0.00">
                  <c:v>45852.959999999999</c:v>
                </c:pt>
                <c:pt idx="3200" formatCode="#,##0.00">
                  <c:v>45815.06</c:v>
                </c:pt>
                <c:pt idx="3201" formatCode="#,##0.00">
                  <c:v>45777.1</c:v>
                </c:pt>
                <c:pt idx="3202" formatCode="#,##0.00">
                  <c:v>45739.03</c:v>
                </c:pt>
                <c:pt idx="3203" formatCode="#,##0.00">
                  <c:v>45700.9</c:v>
                </c:pt>
                <c:pt idx="3204" formatCode="#,##0.00">
                  <c:v>45662.71</c:v>
                </c:pt>
                <c:pt idx="3205" formatCode="#,##0.00">
                  <c:v>45624.47</c:v>
                </c:pt>
                <c:pt idx="3206" formatCode="#,##0.00">
                  <c:v>45586.18</c:v>
                </c:pt>
                <c:pt idx="3207" formatCode="#,##0.00">
                  <c:v>45547.8</c:v>
                </c:pt>
                <c:pt idx="3208" formatCode="#,##0.00">
                  <c:v>45509.35</c:v>
                </c:pt>
                <c:pt idx="3209" formatCode="#,##0.00">
                  <c:v>45470.84</c:v>
                </c:pt>
                <c:pt idx="3210" formatCode="#,##0.00">
                  <c:v>45432.26</c:v>
                </c:pt>
                <c:pt idx="3211" formatCode="#,##0.00">
                  <c:v>45393.57</c:v>
                </c:pt>
                <c:pt idx="3212" formatCode="#,##0.00">
                  <c:v>45354.76</c:v>
                </c:pt>
                <c:pt idx="3213" formatCode="#,##0.00">
                  <c:v>45315.83</c:v>
                </c:pt>
                <c:pt idx="3214" formatCode="#,##0.00">
                  <c:v>45276.93</c:v>
                </c:pt>
                <c:pt idx="3215" formatCode="#,##0.00">
                  <c:v>45237.98</c:v>
                </c:pt>
                <c:pt idx="3216" formatCode="#,##0.00">
                  <c:v>45198.98</c:v>
                </c:pt>
                <c:pt idx="3217" formatCode="#,##0.00">
                  <c:v>45159.91</c:v>
                </c:pt>
                <c:pt idx="3218" formatCode="#,##0.00">
                  <c:v>45120.77</c:v>
                </c:pt>
                <c:pt idx="3219" formatCode="#,##0.00">
                  <c:v>45081.599999999999</c:v>
                </c:pt>
                <c:pt idx="3220" formatCode="#,##0.00">
                  <c:v>45042.38</c:v>
                </c:pt>
                <c:pt idx="3221" formatCode="#,##0.00">
                  <c:v>45003.05</c:v>
                </c:pt>
                <c:pt idx="3222" formatCode="#,##0.00">
                  <c:v>44963.6</c:v>
                </c:pt>
                <c:pt idx="3223" formatCode="#,##0.00">
                  <c:v>44924.11</c:v>
                </c:pt>
                <c:pt idx="3224" formatCode="#,##0.00">
                  <c:v>44884.62</c:v>
                </c:pt>
                <c:pt idx="3225" formatCode="#,##0.00">
                  <c:v>44845.04</c:v>
                </c:pt>
                <c:pt idx="3226" formatCode="#,##0.00">
                  <c:v>44805.39</c:v>
                </c:pt>
                <c:pt idx="3227" formatCode="#,##0.00">
                  <c:v>44765.69</c:v>
                </c:pt>
                <c:pt idx="3228" formatCode="#,##0.00">
                  <c:v>44725.91</c:v>
                </c:pt>
                <c:pt idx="3229" formatCode="#,##0.00">
                  <c:v>44686.15</c:v>
                </c:pt>
                <c:pt idx="3230" formatCode="#,##0.00">
                  <c:v>44646.27</c:v>
                </c:pt>
                <c:pt idx="3231" formatCode="#,##0.00">
                  <c:v>44606.33</c:v>
                </c:pt>
                <c:pt idx="3232" formatCode="#,##0.00">
                  <c:v>44566.34</c:v>
                </c:pt>
                <c:pt idx="3233" formatCode="#,##0.00">
                  <c:v>44526.28</c:v>
                </c:pt>
                <c:pt idx="3234" formatCode="#,##0.00">
                  <c:v>44486.15</c:v>
                </c:pt>
                <c:pt idx="3235" formatCode="#,##0.00">
                  <c:v>44445.97</c:v>
                </c:pt>
                <c:pt idx="3236" formatCode="#,##0.00">
                  <c:v>44405.77</c:v>
                </c:pt>
                <c:pt idx="3237" formatCode="#,##0.00">
                  <c:v>44365.49</c:v>
                </c:pt>
                <c:pt idx="3238" formatCode="#,##0.00">
                  <c:v>44325.14</c:v>
                </c:pt>
                <c:pt idx="3239" formatCode="#,##0.00">
                  <c:v>44284.75</c:v>
                </c:pt>
                <c:pt idx="3240" formatCode="#,##0.00">
                  <c:v>44244.32</c:v>
                </c:pt>
                <c:pt idx="3241" formatCode="#,##0.00">
                  <c:v>44203.86</c:v>
                </c:pt>
                <c:pt idx="3242" formatCode="#,##0.00">
                  <c:v>44163.3</c:v>
                </c:pt>
                <c:pt idx="3243" formatCode="#,##0.00">
                  <c:v>44122.7</c:v>
                </c:pt>
                <c:pt idx="3244" formatCode="#,##0.00">
                  <c:v>44082.04</c:v>
                </c:pt>
                <c:pt idx="3245" formatCode="#,##0.00">
                  <c:v>44041.33</c:v>
                </c:pt>
                <c:pt idx="3246" formatCode="#,##0.00">
                  <c:v>44000.56</c:v>
                </c:pt>
                <c:pt idx="3247" formatCode="#,##0.00">
                  <c:v>43959.73</c:v>
                </c:pt>
                <c:pt idx="3248" formatCode="#,##0.00">
                  <c:v>43918.82</c:v>
                </c:pt>
                <c:pt idx="3249" formatCode="#,##0.00">
                  <c:v>43877.86</c:v>
                </c:pt>
                <c:pt idx="3250" formatCode="#,##0.00">
                  <c:v>43836.89</c:v>
                </c:pt>
                <c:pt idx="3251" formatCode="#,##0.00">
                  <c:v>43795.93</c:v>
                </c:pt>
                <c:pt idx="3252" formatCode="#,##0.00">
                  <c:v>43754.96</c:v>
                </c:pt>
                <c:pt idx="3253" formatCode="#,##0.00">
                  <c:v>43713.91</c:v>
                </c:pt>
                <c:pt idx="3254" formatCode="#,##0.00">
                  <c:v>43672.76</c:v>
                </c:pt>
                <c:pt idx="3255" formatCode="#,##0.00">
                  <c:v>43631.519999999997</c:v>
                </c:pt>
                <c:pt idx="3256" formatCode="#,##0.00">
                  <c:v>43590.14</c:v>
                </c:pt>
                <c:pt idx="3257" formatCode="#,##0.00">
                  <c:v>43548.63</c:v>
                </c:pt>
                <c:pt idx="3258" formatCode="#,##0.00">
                  <c:v>43506.92</c:v>
                </c:pt>
                <c:pt idx="3259" formatCode="#,##0.00">
                  <c:v>43465.279999999999</c:v>
                </c:pt>
                <c:pt idx="3260" formatCode="#,##0.00">
                  <c:v>43423.54</c:v>
                </c:pt>
                <c:pt idx="3261" formatCode="#,##0.00">
                  <c:v>43381.65</c:v>
                </c:pt>
                <c:pt idx="3262" formatCode="#,##0.00">
                  <c:v>43339.78</c:v>
                </c:pt>
                <c:pt idx="3263" formatCode="#,##0.00">
                  <c:v>43297.75</c:v>
                </c:pt>
                <c:pt idx="3264" formatCode="#,##0.00">
                  <c:v>43255.79</c:v>
                </c:pt>
                <c:pt idx="3265" formatCode="#,##0.00">
                  <c:v>43213.72</c:v>
                </c:pt>
                <c:pt idx="3266" formatCode="#,##0.00">
                  <c:v>43171.58</c:v>
                </c:pt>
                <c:pt idx="3267" formatCode="#,##0.00">
                  <c:v>43129.45</c:v>
                </c:pt>
                <c:pt idx="3268" formatCode="#,##0.00">
                  <c:v>43087.21</c:v>
                </c:pt>
                <c:pt idx="3269" formatCode="#,##0.00">
                  <c:v>43044.86</c:v>
                </c:pt>
                <c:pt idx="3270" formatCode="#,##0.00">
                  <c:v>43002.51</c:v>
                </c:pt>
                <c:pt idx="3271" formatCode="#,##0.00">
                  <c:v>42960.21</c:v>
                </c:pt>
                <c:pt idx="3272" formatCode="#,##0.00">
                  <c:v>42917.67</c:v>
                </c:pt>
                <c:pt idx="3273" formatCode="#,##0.00">
                  <c:v>42875.1</c:v>
                </c:pt>
                <c:pt idx="3274" formatCode="#,##0.00">
                  <c:v>42832.46</c:v>
                </c:pt>
                <c:pt idx="3275" formatCode="#,##0.00">
                  <c:v>42789.74</c:v>
                </c:pt>
                <c:pt idx="3276" formatCode="#,##0.00">
                  <c:v>42746.82</c:v>
                </c:pt>
                <c:pt idx="3277" formatCode="#,##0.00">
                  <c:v>42703.87</c:v>
                </c:pt>
                <c:pt idx="3278" formatCode="#,##0.00">
                  <c:v>42660.87</c:v>
                </c:pt>
                <c:pt idx="3279" formatCode="#,##0.00">
                  <c:v>42617.84</c:v>
                </c:pt>
                <c:pt idx="3280" formatCode="#,##0.00">
                  <c:v>42574.75</c:v>
                </c:pt>
                <c:pt idx="3281" formatCode="#,##0.00">
                  <c:v>42531.57</c:v>
                </c:pt>
                <c:pt idx="3282" formatCode="#,##0.00">
                  <c:v>42488.35</c:v>
                </c:pt>
                <c:pt idx="3283" formatCode="#,##0.00">
                  <c:v>42445.05</c:v>
                </c:pt>
                <c:pt idx="3284" formatCode="#,##0.00">
                  <c:v>42401.66</c:v>
                </c:pt>
                <c:pt idx="3285" formatCode="#,##0.00">
                  <c:v>42358.18</c:v>
                </c:pt>
                <c:pt idx="3286" formatCode="#,##0.00">
                  <c:v>42314.64</c:v>
                </c:pt>
                <c:pt idx="3287" formatCode="#,##0.00">
                  <c:v>42270.93</c:v>
                </c:pt>
                <c:pt idx="3288" formatCode="#,##0.00">
                  <c:v>42227.09</c:v>
                </c:pt>
                <c:pt idx="3289" formatCode="#,##0.00">
                  <c:v>42183.18</c:v>
                </c:pt>
                <c:pt idx="3290" formatCode="#,##0.00">
                  <c:v>42139.199999999997</c:v>
                </c:pt>
                <c:pt idx="3291" formatCode="#,##0.00">
                  <c:v>42095.12</c:v>
                </c:pt>
                <c:pt idx="3292" formatCode="#,##0.00">
                  <c:v>42050.93</c:v>
                </c:pt>
                <c:pt idx="3293" formatCode="#,##0.00">
                  <c:v>42006.65</c:v>
                </c:pt>
                <c:pt idx="3294" formatCode="#,##0.00">
                  <c:v>41962.29</c:v>
                </c:pt>
                <c:pt idx="3295" formatCode="#,##0.00">
                  <c:v>41917.89</c:v>
                </c:pt>
                <c:pt idx="3296" formatCode="#,##0.00">
                  <c:v>41873.43</c:v>
                </c:pt>
                <c:pt idx="3297" formatCode="#,##0.00">
                  <c:v>41828.879999999997</c:v>
                </c:pt>
                <c:pt idx="3298" formatCode="#,##0.00">
                  <c:v>41784.230000000003</c:v>
                </c:pt>
                <c:pt idx="3299" formatCode="#,##0.00">
                  <c:v>41739.519999999997</c:v>
                </c:pt>
                <c:pt idx="3300" formatCode="#,##0.00">
                  <c:v>41694.699999999997</c:v>
                </c:pt>
                <c:pt idx="3301" formatCode="#,##0.00">
                  <c:v>41649.72</c:v>
                </c:pt>
                <c:pt idx="3302" formatCode="#,##0.00">
                  <c:v>41604.629999999997</c:v>
                </c:pt>
                <c:pt idx="3303" formatCode="#,##0.00">
                  <c:v>41559.47</c:v>
                </c:pt>
                <c:pt idx="3304" formatCode="#,##0.00">
                  <c:v>41514.26</c:v>
                </c:pt>
                <c:pt idx="3305" formatCode="#,##0.00">
                  <c:v>41469.18</c:v>
                </c:pt>
                <c:pt idx="3306" formatCode="#,##0.00">
                  <c:v>41423.71</c:v>
                </c:pt>
                <c:pt idx="3307" formatCode="#,##0.00">
                  <c:v>41378.25</c:v>
                </c:pt>
                <c:pt idx="3308" formatCode="#,##0.00">
                  <c:v>41332.730000000003</c:v>
                </c:pt>
                <c:pt idx="3309" formatCode="#,##0.00">
                  <c:v>41287.74</c:v>
                </c:pt>
                <c:pt idx="3310" formatCode="#,##0.00">
                  <c:v>41241.67</c:v>
                </c:pt>
                <c:pt idx="3311" formatCode="#,##0.00">
                  <c:v>41196.769999999997</c:v>
                </c:pt>
                <c:pt idx="3312" formatCode="#,##0.00">
                  <c:v>41150.42</c:v>
                </c:pt>
                <c:pt idx="3313" formatCode="#,##0.00">
                  <c:v>41104.300000000003</c:v>
                </c:pt>
                <c:pt idx="3314" formatCode="#,##0.00">
                  <c:v>41058.15</c:v>
                </c:pt>
                <c:pt idx="3315" formatCode="#,##0.00">
                  <c:v>41011.660000000003</c:v>
                </c:pt>
                <c:pt idx="3316" formatCode="#,##0.00">
                  <c:v>40965.360000000001</c:v>
                </c:pt>
                <c:pt idx="3317" formatCode="#,##0.00">
                  <c:v>40919.040000000001</c:v>
                </c:pt>
                <c:pt idx="3318" formatCode="#,##0.00">
                  <c:v>40872.620000000003</c:v>
                </c:pt>
                <c:pt idx="3319" formatCode="#,##0.00">
                  <c:v>40826.160000000003</c:v>
                </c:pt>
                <c:pt idx="3320" formatCode="#,##0.00">
                  <c:v>40779.58</c:v>
                </c:pt>
                <c:pt idx="3321" formatCode="#,##0.00">
                  <c:v>40732.83</c:v>
                </c:pt>
                <c:pt idx="3322" formatCode="#,##0.00">
                  <c:v>40686.03</c:v>
                </c:pt>
                <c:pt idx="3323" formatCode="#,##0.00">
                  <c:v>40639.160000000003</c:v>
                </c:pt>
                <c:pt idx="3324" formatCode="#,##0.00">
                  <c:v>40592.160000000003</c:v>
                </c:pt>
                <c:pt idx="3325" formatCode="#,##0.00">
                  <c:v>40545.06</c:v>
                </c:pt>
                <c:pt idx="3326" formatCode="#,##0.00">
                  <c:v>40497.870000000003</c:v>
                </c:pt>
                <c:pt idx="3327" formatCode="#,##0.00">
                  <c:v>40450.69</c:v>
                </c:pt>
                <c:pt idx="3328" formatCode="#,##0.00">
                  <c:v>40403.42</c:v>
                </c:pt>
                <c:pt idx="3329" formatCode="#,##0.00">
                  <c:v>40356.080000000002</c:v>
                </c:pt>
                <c:pt idx="3330" formatCode="#,##0.00">
                  <c:v>40308.69</c:v>
                </c:pt>
                <c:pt idx="3331" formatCode="#,##0.00">
                  <c:v>40261.18</c:v>
                </c:pt>
                <c:pt idx="3332" formatCode="#,##0.00">
                  <c:v>40213.68</c:v>
                </c:pt>
                <c:pt idx="3333" formatCode="#,##0.00">
                  <c:v>40166.120000000003</c:v>
                </c:pt>
                <c:pt idx="3334" formatCode="#,##0.00">
                  <c:v>40118.49</c:v>
                </c:pt>
                <c:pt idx="3335" formatCode="#,##0.00">
                  <c:v>40070.79</c:v>
                </c:pt>
                <c:pt idx="3336" formatCode="#,##0.00">
                  <c:v>40023.49</c:v>
                </c:pt>
                <c:pt idx="3337" formatCode="#,##0.00">
                  <c:v>39975.480000000003</c:v>
                </c:pt>
                <c:pt idx="3338" formatCode="#,##0.00">
                  <c:v>39927.4</c:v>
                </c:pt>
                <c:pt idx="3339" formatCode="#,##0.00">
                  <c:v>39879.449999999997</c:v>
                </c:pt>
                <c:pt idx="3340" formatCode="#,##0.00">
                  <c:v>39831.46</c:v>
                </c:pt>
                <c:pt idx="3341" formatCode="#,##0.00">
                  <c:v>39783.4</c:v>
                </c:pt>
                <c:pt idx="3342" formatCode="#,##0.00">
                  <c:v>39735.32</c:v>
                </c:pt>
                <c:pt idx="3343" formatCode="#,##0.00">
                  <c:v>39687.18</c:v>
                </c:pt>
                <c:pt idx="3344" formatCode="#,##0.00">
                  <c:v>39639.019999999997</c:v>
                </c:pt>
                <c:pt idx="3345" formatCode="#,##0.00">
                  <c:v>39590.949999999997</c:v>
                </c:pt>
                <c:pt idx="3346" formatCode="#,##0.00">
                  <c:v>39542.730000000003</c:v>
                </c:pt>
                <c:pt idx="3347" formatCode="#,##0.00">
                  <c:v>39494.339999999997</c:v>
                </c:pt>
                <c:pt idx="3348" formatCode="#,##0.00">
                  <c:v>39445.93</c:v>
                </c:pt>
                <c:pt idx="3349" formatCode="#,##0.00">
                  <c:v>39397.46</c:v>
                </c:pt>
                <c:pt idx="3350" formatCode="#,##0.00">
                  <c:v>39348.94</c:v>
                </c:pt>
                <c:pt idx="3351" formatCode="#,##0.00">
                  <c:v>39300.480000000003</c:v>
                </c:pt>
                <c:pt idx="3352" formatCode="#,##0.00">
                  <c:v>39252</c:v>
                </c:pt>
                <c:pt idx="3353" formatCode="#,##0.00">
                  <c:v>39203.5</c:v>
                </c:pt>
                <c:pt idx="3354" formatCode="#,##0.00">
                  <c:v>39154.910000000003</c:v>
                </c:pt>
                <c:pt idx="3355" formatCode="#,##0.00">
                  <c:v>39106.31</c:v>
                </c:pt>
                <c:pt idx="3356" formatCode="#,##0.00">
                  <c:v>39057.64</c:v>
                </c:pt>
                <c:pt idx="3357" formatCode="#,##0.00">
                  <c:v>39008.980000000003</c:v>
                </c:pt>
                <c:pt idx="3358" formatCode="#,##0.00">
                  <c:v>38960.269999999997</c:v>
                </c:pt>
                <c:pt idx="3359" formatCode="#,##0.00">
                  <c:v>38911.53</c:v>
                </c:pt>
                <c:pt idx="3360" formatCode="#,##0.00">
                  <c:v>38862.75</c:v>
                </c:pt>
                <c:pt idx="3361" formatCode="#,##0.00">
                  <c:v>38813.919999999998</c:v>
                </c:pt>
                <c:pt idx="3362" formatCode="#,##0.00">
                  <c:v>38765.1</c:v>
                </c:pt>
                <c:pt idx="3363" formatCode="#,##0.00">
                  <c:v>38716.230000000003</c:v>
                </c:pt>
                <c:pt idx="3364" formatCode="#,##0.00">
                  <c:v>38667.5</c:v>
                </c:pt>
                <c:pt idx="3365" formatCode="#,##0.00">
                  <c:v>38618.620000000003</c:v>
                </c:pt>
                <c:pt idx="3366" formatCode="#,##0.00">
                  <c:v>38569.589999999997</c:v>
                </c:pt>
                <c:pt idx="3367" formatCode="#,##0.00">
                  <c:v>38520.620000000003</c:v>
                </c:pt>
                <c:pt idx="3368" formatCode="#,##0.00">
                  <c:v>38471.620000000003</c:v>
                </c:pt>
                <c:pt idx="3369" formatCode="#,##0.00">
                  <c:v>38422.589999999997</c:v>
                </c:pt>
                <c:pt idx="3370" formatCode="#,##0.00">
                  <c:v>38373.5</c:v>
                </c:pt>
                <c:pt idx="3371" formatCode="#,##0.00">
                  <c:v>38324.339999999997</c:v>
                </c:pt>
                <c:pt idx="3372" formatCode="#,##0.00">
                  <c:v>38275.120000000003</c:v>
                </c:pt>
                <c:pt idx="3373" formatCode="#,##0.00">
                  <c:v>38225.919999999998</c:v>
                </c:pt>
                <c:pt idx="3374" formatCode="#,##0.00">
                  <c:v>38176.720000000001</c:v>
                </c:pt>
                <c:pt idx="3375" formatCode="#,##0.00">
                  <c:v>38127.43</c:v>
                </c:pt>
                <c:pt idx="3376" formatCode="#,##0.00">
                  <c:v>38078.120000000003</c:v>
                </c:pt>
                <c:pt idx="3377" formatCode="#,##0.00">
                  <c:v>38028.76</c:v>
                </c:pt>
                <c:pt idx="3378" formatCode="#,##0.00">
                  <c:v>37979.29</c:v>
                </c:pt>
                <c:pt idx="3379" formatCode="#,##0.00">
                  <c:v>37929.730000000003</c:v>
                </c:pt>
                <c:pt idx="3380" formatCode="#,##0.00">
                  <c:v>37880.07</c:v>
                </c:pt>
                <c:pt idx="3381" formatCode="#,##0.00">
                  <c:v>37830.29</c:v>
                </c:pt>
                <c:pt idx="3382" formatCode="#,##0.00">
                  <c:v>37780.43</c:v>
                </c:pt>
                <c:pt idx="3383" formatCode="#,##0.00">
                  <c:v>37730.370000000003</c:v>
                </c:pt>
                <c:pt idx="3384" formatCode="#,##0.00">
                  <c:v>37680.39</c:v>
                </c:pt>
                <c:pt idx="3385" formatCode="#,##0.00">
                  <c:v>37630.379999999997</c:v>
                </c:pt>
                <c:pt idx="3386" formatCode="#,##0.00">
                  <c:v>37580.269999999997</c:v>
                </c:pt>
                <c:pt idx="3387" formatCode="#,##0.00">
                  <c:v>37530.07</c:v>
                </c:pt>
                <c:pt idx="3388" formatCode="#,##0.00">
                  <c:v>37479.81</c:v>
                </c:pt>
                <c:pt idx="3389" formatCode="#,##0.00">
                  <c:v>37429.519999999997</c:v>
                </c:pt>
                <c:pt idx="3390" formatCode="#,##0.00">
                  <c:v>37379.06</c:v>
                </c:pt>
                <c:pt idx="3391" formatCode="#,##0.00">
                  <c:v>37328.300000000003</c:v>
                </c:pt>
                <c:pt idx="3392" formatCode="#,##0.00">
                  <c:v>37277.300000000003</c:v>
                </c:pt>
                <c:pt idx="3393" formatCode="#,##0.00">
                  <c:v>37226.199999999997</c:v>
                </c:pt>
                <c:pt idx="3394" formatCode="#,##0.00">
                  <c:v>37175.07</c:v>
                </c:pt>
                <c:pt idx="3395" formatCode="#,##0.00">
                  <c:v>37123.980000000003</c:v>
                </c:pt>
                <c:pt idx="3396" formatCode="#,##0.00">
                  <c:v>37072.85</c:v>
                </c:pt>
                <c:pt idx="3397" formatCode="#,##0.00">
                  <c:v>37021.68</c:v>
                </c:pt>
                <c:pt idx="3398" formatCode="#,##0.00">
                  <c:v>36970.370000000003</c:v>
                </c:pt>
                <c:pt idx="3399" formatCode="#,##0.00">
                  <c:v>36919.01</c:v>
                </c:pt>
                <c:pt idx="3400" formatCode="#,##0.00">
                  <c:v>36867.410000000003</c:v>
                </c:pt>
                <c:pt idx="3401" formatCode="#,##0.00">
                  <c:v>36815.79</c:v>
                </c:pt>
                <c:pt idx="3402" formatCode="#,##0.00">
                  <c:v>36763.94</c:v>
                </c:pt>
                <c:pt idx="3403" formatCode="#,##0.00">
                  <c:v>36712.120000000003</c:v>
                </c:pt>
                <c:pt idx="3404" formatCode="#,##0.00">
                  <c:v>36660.160000000003</c:v>
                </c:pt>
                <c:pt idx="3405" formatCode="#,##0.00">
                  <c:v>36608.07</c:v>
                </c:pt>
                <c:pt idx="3406" formatCode="#,##0.00">
                  <c:v>36555.93</c:v>
                </c:pt>
                <c:pt idx="3407" formatCode="#,##0.00">
                  <c:v>36503.71</c:v>
                </c:pt>
                <c:pt idx="3408" formatCode="#,##0.00">
                  <c:v>36451.46</c:v>
                </c:pt>
                <c:pt idx="3409" formatCode="#,##0.00">
                  <c:v>36399.21</c:v>
                </c:pt>
                <c:pt idx="3410" formatCode="#,##0.00">
                  <c:v>36346.89</c:v>
                </c:pt>
                <c:pt idx="3411" formatCode="#,##0.00">
                  <c:v>36294.5</c:v>
                </c:pt>
                <c:pt idx="3412" formatCode="#,##0.00">
                  <c:v>36242.129999999997</c:v>
                </c:pt>
                <c:pt idx="3413" formatCode="#,##0.00">
                  <c:v>36189.69</c:v>
                </c:pt>
                <c:pt idx="3414" formatCode="#,##0.00">
                  <c:v>36137.279999999999</c:v>
                </c:pt>
                <c:pt idx="3415" formatCode="#,##0.00">
                  <c:v>36084.58</c:v>
                </c:pt>
                <c:pt idx="3416" formatCode="#,##0.00">
                  <c:v>36031.839999999997</c:v>
                </c:pt>
                <c:pt idx="3417" formatCode="#,##0.00">
                  <c:v>35979.01</c:v>
                </c:pt>
                <c:pt idx="3418" formatCode="#,##0.00">
                  <c:v>35926.19</c:v>
                </c:pt>
                <c:pt idx="3419" formatCode="#,##0.00">
                  <c:v>35873.24</c:v>
                </c:pt>
                <c:pt idx="3420" formatCode="#,##0.00">
                  <c:v>35820.19</c:v>
                </c:pt>
                <c:pt idx="3421" formatCode="#,##0.00">
                  <c:v>35767.129999999997</c:v>
                </c:pt>
                <c:pt idx="3422" formatCode="#,##0.00">
                  <c:v>35714.06</c:v>
                </c:pt>
                <c:pt idx="3423" formatCode="#,##0.00">
                  <c:v>35660.92</c:v>
                </c:pt>
                <c:pt idx="3424" formatCode="#,##0.00">
                  <c:v>35607.769999999997</c:v>
                </c:pt>
                <c:pt idx="3425" formatCode="#,##0.00">
                  <c:v>35554.639999999999</c:v>
                </c:pt>
                <c:pt idx="3426" formatCode="#,##0.00">
                  <c:v>35501.480000000003</c:v>
                </c:pt>
                <c:pt idx="3427" formatCode="#,##0.00">
                  <c:v>35448.32</c:v>
                </c:pt>
                <c:pt idx="3428" formatCode="#,##0.00">
                  <c:v>35395.160000000003</c:v>
                </c:pt>
                <c:pt idx="3429" formatCode="#,##0.00">
                  <c:v>35341.919999999998</c:v>
                </c:pt>
                <c:pt idx="3430" formatCode="#,##0.00">
                  <c:v>35288.720000000001</c:v>
                </c:pt>
                <c:pt idx="3431" formatCode="#,##0.00">
                  <c:v>35235.49</c:v>
                </c:pt>
                <c:pt idx="3432" formatCode="#,##0.00">
                  <c:v>35182.269999999997</c:v>
                </c:pt>
                <c:pt idx="3433" formatCode="#,##0.00">
                  <c:v>35129.01</c:v>
                </c:pt>
                <c:pt idx="3434" formatCode="#,##0.00">
                  <c:v>35075.879999999997</c:v>
                </c:pt>
                <c:pt idx="3435" formatCode="#,##0.00">
                  <c:v>35022.639999999999</c:v>
                </c:pt>
                <c:pt idx="3436" formatCode="#,##0.00">
                  <c:v>34969.56</c:v>
                </c:pt>
                <c:pt idx="3437" formatCode="#,##0.00">
                  <c:v>34916.49</c:v>
                </c:pt>
                <c:pt idx="3438" formatCode="#,##0.00">
                  <c:v>34863.33</c:v>
                </c:pt>
                <c:pt idx="3439" formatCode="#,##0.00">
                  <c:v>34809.94</c:v>
                </c:pt>
                <c:pt idx="3440" formatCode="#,##0.00">
                  <c:v>34756.949999999997</c:v>
                </c:pt>
                <c:pt idx="3441" formatCode="#,##0.00">
                  <c:v>34704.050000000003</c:v>
                </c:pt>
                <c:pt idx="3442" formatCode="#,##0.00">
                  <c:v>34651.160000000003</c:v>
                </c:pt>
                <c:pt idx="3443" formatCode="#,##0.00">
                  <c:v>34598.269999999997</c:v>
                </c:pt>
                <c:pt idx="3444" formatCode="#,##0.00">
                  <c:v>34545.24</c:v>
                </c:pt>
                <c:pt idx="3445" formatCode="#,##0.00">
                  <c:v>34492.26</c:v>
                </c:pt>
                <c:pt idx="3446" formatCode="#,##0.00">
                  <c:v>34439.230000000003</c:v>
                </c:pt>
                <c:pt idx="3447" formatCode="#,##0.00">
                  <c:v>34386.15</c:v>
                </c:pt>
                <c:pt idx="3448" formatCode="#,##0.00">
                  <c:v>34332.910000000003</c:v>
                </c:pt>
                <c:pt idx="3449" formatCode="#,##0.00">
                  <c:v>34279.71</c:v>
                </c:pt>
                <c:pt idx="3450" formatCode="#,##0.00">
                  <c:v>34226.6</c:v>
                </c:pt>
                <c:pt idx="3451" formatCode="#,##0.00">
                  <c:v>34173.160000000003</c:v>
                </c:pt>
                <c:pt idx="3452" formatCode="#,##0.00">
                  <c:v>34120.019999999997</c:v>
                </c:pt>
                <c:pt idx="3453" formatCode="#,##0.00">
                  <c:v>34067.11</c:v>
                </c:pt>
                <c:pt idx="3454" formatCode="#,##0.00">
                  <c:v>34014.17</c:v>
                </c:pt>
                <c:pt idx="3455" formatCode="#,##0.00">
                  <c:v>33960.83</c:v>
                </c:pt>
                <c:pt idx="3456" formatCode="#,##0.00">
                  <c:v>33907.49</c:v>
                </c:pt>
                <c:pt idx="3457" formatCode="#,##0.00">
                  <c:v>33854.11</c:v>
                </c:pt>
                <c:pt idx="3458" formatCode="#,##0.00">
                  <c:v>33800.61</c:v>
                </c:pt>
                <c:pt idx="3459" formatCode="#,##0.00">
                  <c:v>33747.040000000001</c:v>
                </c:pt>
                <c:pt idx="3460" formatCode="#,##0.00">
                  <c:v>33693.51</c:v>
                </c:pt>
                <c:pt idx="3461" formatCode="#,##0.00">
                  <c:v>33639.980000000003</c:v>
                </c:pt>
                <c:pt idx="3462" formatCode="#,##0.00">
                  <c:v>33586.43</c:v>
                </c:pt>
                <c:pt idx="3463" formatCode="#,##0.00">
                  <c:v>33532.82</c:v>
                </c:pt>
                <c:pt idx="3464" formatCode="#,##0.00">
                  <c:v>33479.199999999997</c:v>
                </c:pt>
                <c:pt idx="3465" formatCode="#,##0.00">
                  <c:v>33425.629999999997</c:v>
                </c:pt>
                <c:pt idx="3466" formatCode="#,##0.00">
                  <c:v>33372.019999999997</c:v>
                </c:pt>
                <c:pt idx="3467" formatCode="#,##0.00">
                  <c:v>33318.22</c:v>
                </c:pt>
                <c:pt idx="3468" formatCode="#,##0.00">
                  <c:v>33264.43</c:v>
                </c:pt>
                <c:pt idx="3469" formatCode="#,##0.00">
                  <c:v>33210.629999999997</c:v>
                </c:pt>
                <c:pt idx="3470" formatCode="#,##0.00">
                  <c:v>33156.839999999997</c:v>
                </c:pt>
                <c:pt idx="3471" formatCode="#,##0.00">
                  <c:v>33102.980000000003</c:v>
                </c:pt>
                <c:pt idx="3472" formatCode="#,##0.00">
                  <c:v>33049.120000000003</c:v>
                </c:pt>
                <c:pt idx="3473" formatCode="#,##0.00">
                  <c:v>32995.230000000003</c:v>
                </c:pt>
                <c:pt idx="3474" formatCode="#,##0.00">
                  <c:v>32941.35</c:v>
                </c:pt>
                <c:pt idx="3475" formatCode="#,##0.00">
                  <c:v>32887.519999999997</c:v>
                </c:pt>
                <c:pt idx="3476" formatCode="#,##0.00">
                  <c:v>32834.089999999997</c:v>
                </c:pt>
                <c:pt idx="3477" formatCode="#,##0.00">
                  <c:v>32780.43</c:v>
                </c:pt>
                <c:pt idx="3478" formatCode="#,##0.00">
                  <c:v>32726.87</c:v>
                </c:pt>
                <c:pt idx="3479" formatCode="#,##0.00">
                  <c:v>32673.4</c:v>
                </c:pt>
                <c:pt idx="3480" formatCode="#,##0.00">
                  <c:v>32620</c:v>
                </c:pt>
                <c:pt idx="3481" formatCode="#,##0.00">
                  <c:v>32566.67</c:v>
                </c:pt>
                <c:pt idx="3482" formatCode="#,##0.00">
                  <c:v>32513.45</c:v>
                </c:pt>
                <c:pt idx="3483" formatCode="#,##0.00">
                  <c:v>32460.32</c:v>
                </c:pt>
                <c:pt idx="3484" formatCode="#,##0.00">
                  <c:v>32407.26</c:v>
                </c:pt>
                <c:pt idx="3485" formatCode="#,##0.00">
                  <c:v>32354.14</c:v>
                </c:pt>
                <c:pt idx="3486" formatCode="#,##0.00">
                  <c:v>32300.86</c:v>
                </c:pt>
                <c:pt idx="3487" formatCode="#,##0.00">
                  <c:v>32247.79</c:v>
                </c:pt>
                <c:pt idx="3488" formatCode="#,##0.00">
                  <c:v>32194.86</c:v>
                </c:pt>
                <c:pt idx="3489" formatCode="#,##0.00">
                  <c:v>32142.05</c:v>
                </c:pt>
                <c:pt idx="3490" formatCode="#,##0.00">
                  <c:v>32089.33</c:v>
                </c:pt>
                <c:pt idx="3491" formatCode="#,##0.00">
                  <c:v>32036.63</c:v>
                </c:pt>
                <c:pt idx="3492" formatCode="#,##0.00">
                  <c:v>31984</c:v>
                </c:pt>
                <c:pt idx="3493" formatCode="#,##0.00">
                  <c:v>31931.51</c:v>
                </c:pt>
                <c:pt idx="3494" formatCode="#,##0.00">
                  <c:v>31879.21</c:v>
                </c:pt>
                <c:pt idx="3495" formatCode="#,##0.00">
                  <c:v>31826.93</c:v>
                </c:pt>
                <c:pt idx="3496" formatCode="#,##0.00">
                  <c:v>31774.65</c:v>
                </c:pt>
                <c:pt idx="3497" formatCode="#,##0.00">
                  <c:v>31722.48</c:v>
                </c:pt>
                <c:pt idx="3498" formatCode="#,##0.00">
                  <c:v>31670.31</c:v>
                </c:pt>
                <c:pt idx="3499" formatCode="#,##0.00">
                  <c:v>31617.97</c:v>
                </c:pt>
                <c:pt idx="3500" formatCode="#,##0.00">
                  <c:v>31565.91</c:v>
                </c:pt>
                <c:pt idx="3501" formatCode="#,##0.00">
                  <c:v>31513.94</c:v>
                </c:pt>
                <c:pt idx="3502" formatCode="#,##0.00">
                  <c:v>31461.91</c:v>
                </c:pt>
                <c:pt idx="3503" formatCode="#,##0.00">
                  <c:v>31409.87</c:v>
                </c:pt>
                <c:pt idx="3504" formatCode="#,##0.00">
                  <c:v>31357.86</c:v>
                </c:pt>
                <c:pt idx="3505" formatCode="#,##0.00">
                  <c:v>31305.81</c:v>
                </c:pt>
                <c:pt idx="3506" formatCode="#,##0.00">
                  <c:v>31253.85</c:v>
                </c:pt>
                <c:pt idx="3507" formatCode="#,##0.00">
                  <c:v>31201.86</c:v>
                </c:pt>
                <c:pt idx="3508" formatCode="#,##0.00">
                  <c:v>31149.91</c:v>
                </c:pt>
                <c:pt idx="3509" formatCode="#,##0.00">
                  <c:v>31097.88</c:v>
                </c:pt>
                <c:pt idx="3510" formatCode="#,##0.00">
                  <c:v>31045.83</c:v>
                </c:pt>
                <c:pt idx="3511" formatCode="#,##0.00">
                  <c:v>30993.72</c:v>
                </c:pt>
                <c:pt idx="3512" formatCode="#,##0.00">
                  <c:v>30941.61</c:v>
                </c:pt>
                <c:pt idx="3513" formatCode="#,##0.00">
                  <c:v>30889.51</c:v>
                </c:pt>
                <c:pt idx="3514" formatCode="#,##0.00">
                  <c:v>30837.43</c:v>
                </c:pt>
                <c:pt idx="3515" formatCode="#,##0.00">
                  <c:v>30785.3</c:v>
                </c:pt>
                <c:pt idx="3516" formatCode="#,##0.00">
                  <c:v>30733.15</c:v>
                </c:pt>
                <c:pt idx="3517" formatCode="#,##0.00">
                  <c:v>30681.119999999999</c:v>
                </c:pt>
                <c:pt idx="3518" formatCode="#,##0.00">
                  <c:v>30628.92</c:v>
                </c:pt>
                <c:pt idx="3519" formatCode="#,##0.00">
                  <c:v>30576.6</c:v>
                </c:pt>
                <c:pt idx="3520" formatCode="#,##0.00">
                  <c:v>30524.19</c:v>
                </c:pt>
                <c:pt idx="3521" formatCode="#,##0.00">
                  <c:v>30471.75</c:v>
                </c:pt>
                <c:pt idx="3522" formatCode="#,##0.00">
                  <c:v>30419.279999999999</c:v>
                </c:pt>
                <c:pt idx="3523" formatCode="#,##0.00">
                  <c:v>30366.41</c:v>
                </c:pt>
                <c:pt idx="3524" formatCode="#,##0.00">
                  <c:v>30313.75</c:v>
                </c:pt>
                <c:pt idx="3525" formatCode="#,##0.00">
                  <c:v>30261.040000000001</c:v>
                </c:pt>
                <c:pt idx="3526" formatCode="#,##0.00">
                  <c:v>30208.29</c:v>
                </c:pt>
                <c:pt idx="3527" formatCode="#,##0.00">
                  <c:v>30155.53</c:v>
                </c:pt>
                <c:pt idx="3528" formatCode="#,##0.00">
                  <c:v>30102.57</c:v>
                </c:pt>
                <c:pt idx="3529" formatCode="#,##0.00">
                  <c:v>30049.65</c:v>
                </c:pt>
                <c:pt idx="3530" formatCode="#,##0.00">
                  <c:v>29996.67</c:v>
                </c:pt>
                <c:pt idx="3531" formatCode="#,##0.00">
                  <c:v>29943.71</c:v>
                </c:pt>
                <c:pt idx="3532" formatCode="#,##0.00">
                  <c:v>29890.62</c:v>
                </c:pt>
                <c:pt idx="3533" formatCode="#,##0.00">
                  <c:v>29837.360000000001</c:v>
                </c:pt>
                <c:pt idx="3534" formatCode="#,##0.00">
                  <c:v>29784.07</c:v>
                </c:pt>
                <c:pt idx="3535" formatCode="#,##0.00">
                  <c:v>29730.68</c:v>
                </c:pt>
                <c:pt idx="3536" formatCode="#,##0.00">
                  <c:v>29677.23</c:v>
                </c:pt>
                <c:pt idx="3537" formatCode="#,##0.00">
                  <c:v>29623.7</c:v>
                </c:pt>
                <c:pt idx="3538" formatCode="#,##0.00">
                  <c:v>29569.87</c:v>
                </c:pt>
                <c:pt idx="3539" formatCode="#,##0.00">
                  <c:v>29516.22</c:v>
                </c:pt>
                <c:pt idx="3540" formatCode="#,##0.00">
                  <c:v>29462.53</c:v>
                </c:pt>
                <c:pt idx="3541" formatCode="#,##0.00">
                  <c:v>29408.7</c:v>
                </c:pt>
                <c:pt idx="3542" formatCode="#,##0.00">
                  <c:v>29354.799999999999</c:v>
                </c:pt>
                <c:pt idx="3543" formatCode="#,##0.00">
                  <c:v>29300.79</c:v>
                </c:pt>
                <c:pt idx="3544" formatCode="#,##0.00">
                  <c:v>29246.61</c:v>
                </c:pt>
                <c:pt idx="3545" formatCode="#,##0.00">
                  <c:v>29192.59</c:v>
                </c:pt>
                <c:pt idx="3546" formatCode="#,##0.00">
                  <c:v>29138.1</c:v>
                </c:pt>
                <c:pt idx="3547" formatCode="#,##0.00">
                  <c:v>29083.759999999998</c:v>
                </c:pt>
                <c:pt idx="3548" formatCode="#,##0.00">
                  <c:v>29029.42</c:v>
                </c:pt>
                <c:pt idx="3549" formatCode="#,##0.00">
                  <c:v>28975.08</c:v>
                </c:pt>
                <c:pt idx="3550" formatCode="#,##0.00">
                  <c:v>28920.66</c:v>
                </c:pt>
                <c:pt idx="3551" formatCode="#,##0.00">
                  <c:v>28866.17</c:v>
                </c:pt>
                <c:pt idx="3552" formatCode="#,##0.00">
                  <c:v>28811.68</c:v>
                </c:pt>
                <c:pt idx="3553" formatCode="#,##0.00">
                  <c:v>28757.09</c:v>
                </c:pt>
                <c:pt idx="3554" formatCode="#,##0.00">
                  <c:v>28702.32</c:v>
                </c:pt>
                <c:pt idx="3555" formatCode="#,##0.00">
                  <c:v>28647.52</c:v>
                </c:pt>
                <c:pt idx="3556" formatCode="#,##0.00">
                  <c:v>28592.66</c:v>
                </c:pt>
                <c:pt idx="3557" formatCode="#,##0.00">
                  <c:v>28537.62</c:v>
                </c:pt>
                <c:pt idx="3558" formatCode="#,##0.00">
                  <c:v>28482.639999999999</c:v>
                </c:pt>
                <c:pt idx="3559" formatCode="#,##0.00">
                  <c:v>28427.599999999999</c:v>
                </c:pt>
                <c:pt idx="3560" formatCode="#,##0.00">
                  <c:v>28372.42</c:v>
                </c:pt>
                <c:pt idx="3561" formatCode="#,##0.00">
                  <c:v>28316.9</c:v>
                </c:pt>
                <c:pt idx="3562" formatCode="#,##0.00">
                  <c:v>28261.29</c:v>
                </c:pt>
                <c:pt idx="3563" formatCode="#,##0.00">
                  <c:v>28205.599999999999</c:v>
                </c:pt>
                <c:pt idx="3564" formatCode="#,##0.00">
                  <c:v>28149.75</c:v>
                </c:pt>
                <c:pt idx="3565" formatCode="#,##0.00">
                  <c:v>28093.66</c:v>
                </c:pt>
                <c:pt idx="3566" formatCode="#,##0.00">
                  <c:v>28037.38</c:v>
                </c:pt>
                <c:pt idx="3567" formatCode="#,##0.00">
                  <c:v>27980.82</c:v>
                </c:pt>
                <c:pt idx="3568" formatCode="#,##0.00">
                  <c:v>27924.25</c:v>
                </c:pt>
                <c:pt idx="3569" formatCode="#,##0.00">
                  <c:v>27867.52</c:v>
                </c:pt>
                <c:pt idx="3570" formatCode="#,##0.00">
                  <c:v>27810.61</c:v>
                </c:pt>
                <c:pt idx="3571" formatCode="#,##0.00">
                  <c:v>27753.51</c:v>
                </c:pt>
                <c:pt idx="3572" formatCode="#,##0.00">
                  <c:v>27696.28</c:v>
                </c:pt>
                <c:pt idx="3573" formatCode="#,##0.00">
                  <c:v>27638.87</c:v>
                </c:pt>
                <c:pt idx="3574" formatCode="#,##0.00">
                  <c:v>27581.38</c:v>
                </c:pt>
                <c:pt idx="3575" formatCode="#,##0.00">
                  <c:v>27523.56</c:v>
                </c:pt>
                <c:pt idx="3576" formatCode="#,##0.00">
                  <c:v>27465.56</c:v>
                </c:pt>
                <c:pt idx="3577" formatCode="#,##0.00">
                  <c:v>27407.43</c:v>
                </c:pt>
                <c:pt idx="3578" formatCode="#,##0.00">
                  <c:v>27349.16</c:v>
                </c:pt>
                <c:pt idx="3579" formatCode="#,##0.00">
                  <c:v>27290.6</c:v>
                </c:pt>
                <c:pt idx="3580" formatCode="#,##0.00">
                  <c:v>27231.919999999998</c:v>
                </c:pt>
                <c:pt idx="3581" formatCode="#,##0.00">
                  <c:v>27173.09</c:v>
                </c:pt>
                <c:pt idx="3582" formatCode="#,##0.00">
                  <c:v>27114.080000000002</c:v>
                </c:pt>
                <c:pt idx="3583" formatCode="#,##0.00">
                  <c:v>27054.84</c:v>
                </c:pt>
                <c:pt idx="3584" formatCode="#,##0.00">
                  <c:v>26995.47</c:v>
                </c:pt>
                <c:pt idx="3585" formatCode="#,##0.00">
                  <c:v>26935.759999999998</c:v>
                </c:pt>
                <c:pt idx="3586" formatCode="#,##0.00">
                  <c:v>26876.38</c:v>
                </c:pt>
                <c:pt idx="3587" formatCode="#,##0.00">
                  <c:v>26816.31</c:v>
                </c:pt>
                <c:pt idx="3588" formatCode="#,##0.00">
                  <c:v>26756.14</c:v>
                </c:pt>
                <c:pt idx="3589" formatCode="#,##0.00">
                  <c:v>26695.9</c:v>
                </c:pt>
                <c:pt idx="3590" formatCode="#,##0.00">
                  <c:v>26635.29</c:v>
                </c:pt>
                <c:pt idx="3591" formatCode="#,##0.00">
                  <c:v>26574.65</c:v>
                </c:pt>
                <c:pt idx="3592" formatCode="#,##0.00">
                  <c:v>26513.64</c:v>
                </c:pt>
                <c:pt idx="3593" formatCode="#,##0.00">
                  <c:v>26452.49</c:v>
                </c:pt>
                <c:pt idx="3594" formatCode="#,##0.00">
                  <c:v>26391.66</c:v>
                </c:pt>
                <c:pt idx="3595" formatCode="#,##0.00">
                  <c:v>26330.400000000001</c:v>
                </c:pt>
                <c:pt idx="3596" formatCode="#,##0.00">
                  <c:v>26268.65</c:v>
                </c:pt>
                <c:pt idx="3597" formatCode="#,##0.00">
                  <c:v>26206.62</c:v>
                </c:pt>
                <c:pt idx="3598" formatCode="#,##0.00">
                  <c:v>26144.400000000001</c:v>
                </c:pt>
                <c:pt idx="3599" formatCode="#,##0.00">
                  <c:v>26082.03</c:v>
                </c:pt>
                <c:pt idx="3600" formatCode="#,##0.00">
                  <c:v>26019.86</c:v>
                </c:pt>
                <c:pt idx="3601" formatCode="#,##0.00">
                  <c:v>25959.61</c:v>
                </c:pt>
                <c:pt idx="3602" formatCode="#,##0.00">
                  <c:v>25897.54</c:v>
                </c:pt>
                <c:pt idx="3603" formatCode="#,##0.00">
                  <c:v>25834.1</c:v>
                </c:pt>
                <c:pt idx="3604" formatCode="#,##0.00">
                  <c:v>25770.51</c:v>
                </c:pt>
                <c:pt idx="3605" formatCode="#,##0.00">
                  <c:v>25706.63</c:v>
                </c:pt>
                <c:pt idx="3606" formatCode="#,##0.00">
                  <c:v>25642.66</c:v>
                </c:pt>
                <c:pt idx="3607" formatCode="#,##0.00">
                  <c:v>25578.7</c:v>
                </c:pt>
                <c:pt idx="3608" formatCode="#,##0.00">
                  <c:v>25514.35</c:v>
                </c:pt>
                <c:pt idx="3609" formatCode="#,##0.00">
                  <c:v>25450.04</c:v>
                </c:pt>
                <c:pt idx="3610" formatCode="#,##0.00">
                  <c:v>25385.57</c:v>
                </c:pt>
                <c:pt idx="3611" formatCode="#,##0.00">
                  <c:v>25322.639999999999</c:v>
                </c:pt>
                <c:pt idx="3612" formatCode="#,##0.00">
                  <c:v>25258.26</c:v>
                </c:pt>
                <c:pt idx="3613" formatCode="#,##0.00">
                  <c:v>25193.200000000001</c:v>
                </c:pt>
                <c:pt idx="3614" formatCode="#,##0.00">
                  <c:v>25128.39</c:v>
                </c:pt>
                <c:pt idx="3615" formatCode="#,##0.00">
                  <c:v>25063.51</c:v>
                </c:pt>
                <c:pt idx="3616" formatCode="#,##0.00">
                  <c:v>24998.61</c:v>
                </c:pt>
                <c:pt idx="3617" formatCode="#,##0.00">
                  <c:v>24933.59</c:v>
                </c:pt>
                <c:pt idx="3618" formatCode="#,##0.00">
                  <c:v>24868.46</c:v>
                </c:pt>
                <c:pt idx="3619" formatCode="#,##0.00">
                  <c:v>24803.37</c:v>
                </c:pt>
                <c:pt idx="3620" formatCode="#,##0.00">
                  <c:v>24738.240000000002</c:v>
                </c:pt>
                <c:pt idx="3621" formatCode="#,##0.00">
                  <c:v>24672.9</c:v>
                </c:pt>
                <c:pt idx="3622" formatCode="#,##0.00">
                  <c:v>24607.39</c:v>
                </c:pt>
                <c:pt idx="3623" formatCode="#,##0.00">
                  <c:v>24541.919999999998</c:v>
                </c:pt>
                <c:pt idx="3624" formatCode="#,##0.00">
                  <c:v>24478.63</c:v>
                </c:pt>
                <c:pt idx="3625" formatCode="#,##0.00">
                  <c:v>24413.72</c:v>
                </c:pt>
                <c:pt idx="3626" formatCode="#,##0.00">
                  <c:v>24347.33</c:v>
                </c:pt>
                <c:pt idx="3627" formatCode="#,##0.00">
                  <c:v>24281.119999999999</c:v>
                </c:pt>
                <c:pt idx="3628" formatCode="#,##0.00">
                  <c:v>24214.98</c:v>
                </c:pt>
                <c:pt idx="3629" formatCode="#,##0.00">
                  <c:v>24148.92</c:v>
                </c:pt>
                <c:pt idx="3630" formatCode="#,##0.00">
                  <c:v>24082.73</c:v>
                </c:pt>
                <c:pt idx="3631" formatCode="#,##0.00">
                  <c:v>24016.54</c:v>
                </c:pt>
                <c:pt idx="3632" formatCode="#,##0.00">
                  <c:v>23950.36</c:v>
                </c:pt>
                <c:pt idx="3633" formatCode="#,##0.00">
                  <c:v>23884.28</c:v>
                </c:pt>
                <c:pt idx="3634" formatCode="#,##0.00">
                  <c:v>23818.07</c:v>
                </c:pt>
                <c:pt idx="3635" formatCode="#,##0.00">
                  <c:v>23751.919999999998</c:v>
                </c:pt>
                <c:pt idx="3636" formatCode="#,##0.00">
                  <c:v>23687.77</c:v>
                </c:pt>
                <c:pt idx="3637" formatCode="#,##0.00">
                  <c:v>23621.25</c:v>
                </c:pt>
                <c:pt idx="3638" formatCode="#,##0.00">
                  <c:v>23554.560000000001</c:v>
                </c:pt>
                <c:pt idx="3639" formatCode="#,##0.00">
                  <c:v>23487.87</c:v>
                </c:pt>
                <c:pt idx="3640" formatCode="#,##0.00">
                  <c:v>23421.34</c:v>
                </c:pt>
                <c:pt idx="3641" formatCode="#,##0.00">
                  <c:v>23354.89</c:v>
                </c:pt>
                <c:pt idx="3642" formatCode="#,##0.00">
                  <c:v>23288.43</c:v>
                </c:pt>
                <c:pt idx="3643" formatCode="#,##0.00">
                  <c:v>23221.96</c:v>
                </c:pt>
                <c:pt idx="3644" formatCode="#,##0.00">
                  <c:v>23155.64</c:v>
                </c:pt>
                <c:pt idx="3645" formatCode="#,##0.00">
                  <c:v>23089.11</c:v>
                </c:pt>
                <c:pt idx="3646" formatCode="#,##0.00">
                  <c:v>23022.31</c:v>
                </c:pt>
                <c:pt idx="3647" formatCode="#,##0.00">
                  <c:v>22955.85</c:v>
                </c:pt>
                <c:pt idx="3648" formatCode="#,##0.00">
                  <c:v>22889.51</c:v>
                </c:pt>
                <c:pt idx="3649" formatCode="#,##0.00">
                  <c:v>22823.27</c:v>
                </c:pt>
                <c:pt idx="3650" formatCode="#,##0.00">
                  <c:v>22756.87</c:v>
                </c:pt>
                <c:pt idx="3651" formatCode="#,##0.00">
                  <c:v>22690.44</c:v>
                </c:pt>
                <c:pt idx="3652" formatCode="#,##0.00">
                  <c:v>22624.09</c:v>
                </c:pt>
                <c:pt idx="3653" formatCode="#,##0.00">
                  <c:v>22557.95</c:v>
                </c:pt>
                <c:pt idx="3654" formatCode="#,##0.00">
                  <c:v>22491.8</c:v>
                </c:pt>
                <c:pt idx="3655" formatCode="#,##0.00">
                  <c:v>22425.63</c:v>
                </c:pt>
                <c:pt idx="3656" formatCode="#,##0.00">
                  <c:v>22359.51</c:v>
                </c:pt>
                <c:pt idx="3657" formatCode="#,##0.00">
                  <c:v>22295.61</c:v>
                </c:pt>
                <c:pt idx="3658" formatCode="#,##0.00">
                  <c:v>22229.17</c:v>
                </c:pt>
                <c:pt idx="3659" formatCode="#,##0.00">
                  <c:v>22163.22</c:v>
                </c:pt>
                <c:pt idx="3660" formatCode="#,##0.00">
                  <c:v>22097.43</c:v>
                </c:pt>
                <c:pt idx="3661" formatCode="#,##0.00">
                  <c:v>22031.7</c:v>
                </c:pt>
                <c:pt idx="3662" formatCode="#,##0.00">
                  <c:v>21966.080000000002</c:v>
                </c:pt>
                <c:pt idx="3663" formatCode="#,##0.00">
                  <c:v>21900.41</c:v>
                </c:pt>
                <c:pt idx="3664" formatCode="#,##0.00">
                  <c:v>21834.91</c:v>
                </c:pt>
                <c:pt idx="3665" formatCode="#,##0.00">
                  <c:v>21769.5</c:v>
                </c:pt>
                <c:pt idx="3666" formatCode="#,##0.00">
                  <c:v>21704.15</c:v>
                </c:pt>
                <c:pt idx="3667" formatCode="#,##0.00">
                  <c:v>21639.27</c:v>
                </c:pt>
                <c:pt idx="3668" formatCode="#,##0.00">
                  <c:v>21574.19</c:v>
                </c:pt>
                <c:pt idx="3669" formatCode="#,##0.00">
                  <c:v>21508.97</c:v>
                </c:pt>
                <c:pt idx="3670" formatCode="#,##0.00">
                  <c:v>21444.080000000002</c:v>
                </c:pt>
                <c:pt idx="3671" formatCode="#,##0.00">
                  <c:v>21379.439999999999</c:v>
                </c:pt>
                <c:pt idx="3672" formatCode="#,##0.00">
                  <c:v>21314.95</c:v>
                </c:pt>
                <c:pt idx="3673" formatCode="#,##0.00">
                  <c:v>21250.76</c:v>
                </c:pt>
                <c:pt idx="3674" formatCode="#,##0.00">
                  <c:v>21186.720000000001</c:v>
                </c:pt>
                <c:pt idx="3675" formatCode="#,##0.00">
                  <c:v>21126.89</c:v>
                </c:pt>
                <c:pt idx="3676" formatCode="#,##0.00">
                  <c:v>21062.3</c:v>
                </c:pt>
                <c:pt idx="3677" formatCode="#,##0.00">
                  <c:v>20999.34</c:v>
                </c:pt>
                <c:pt idx="3678" formatCode="#,##0.00">
                  <c:v>20935.96</c:v>
                </c:pt>
                <c:pt idx="3679" formatCode="#,##0.00">
                  <c:v>20872.009999999998</c:v>
                </c:pt>
                <c:pt idx="3680" formatCode="#,##0.00">
                  <c:v>20808.099999999999</c:v>
                </c:pt>
                <c:pt idx="3681" formatCode="#,##0.00">
                  <c:v>20744.560000000001</c:v>
                </c:pt>
                <c:pt idx="3682" formatCode="#,##0.00">
                  <c:v>20681.490000000002</c:v>
                </c:pt>
                <c:pt idx="3683" formatCode="#,##0.00">
                  <c:v>20618.62</c:v>
                </c:pt>
                <c:pt idx="3684" formatCode="#,##0.00">
                  <c:v>20556.03</c:v>
                </c:pt>
                <c:pt idx="3685" formatCode="#,##0.00">
                  <c:v>20493.59</c:v>
                </c:pt>
                <c:pt idx="3686" formatCode="#,##0.00">
                  <c:v>20431.689999999999</c:v>
                </c:pt>
                <c:pt idx="3687" formatCode="#,##0.00">
                  <c:v>20369.62</c:v>
                </c:pt>
                <c:pt idx="3688" formatCode="#,##0.00">
                  <c:v>20307.52</c:v>
                </c:pt>
                <c:pt idx="3689" formatCode="#,##0.00">
                  <c:v>20245.48</c:v>
                </c:pt>
                <c:pt idx="3690" formatCode="#,##0.00">
                  <c:v>20184.91</c:v>
                </c:pt>
                <c:pt idx="3691" formatCode="#,##0.00">
                  <c:v>20123.05</c:v>
                </c:pt>
                <c:pt idx="3692" formatCode="#,##0.00">
                  <c:v>20061.310000000001</c:v>
                </c:pt>
                <c:pt idx="3693" formatCode="#,##0.00">
                  <c:v>19999.91</c:v>
                </c:pt>
                <c:pt idx="3694" formatCode="#,##0.00">
                  <c:v>19938.8</c:v>
                </c:pt>
                <c:pt idx="3695" formatCode="#,##0.00">
                  <c:v>19877.77</c:v>
                </c:pt>
                <c:pt idx="3696" formatCode="#,##0.00">
                  <c:v>19817.919999999998</c:v>
                </c:pt>
                <c:pt idx="3697" formatCode="#,##0.00">
                  <c:v>19757.03</c:v>
                </c:pt>
                <c:pt idx="3698" formatCode="#,##0.00">
                  <c:v>19697.3</c:v>
                </c:pt>
                <c:pt idx="3699" formatCode="#,##0.00">
                  <c:v>19637.41</c:v>
                </c:pt>
                <c:pt idx="3700" formatCode="#,##0.00">
                  <c:v>19577.64</c:v>
                </c:pt>
                <c:pt idx="3701" formatCode="#,##0.00">
                  <c:v>19518.16</c:v>
                </c:pt>
                <c:pt idx="3702" formatCode="#,##0.00">
                  <c:v>19459.349999999999</c:v>
                </c:pt>
                <c:pt idx="3703" formatCode="#,##0.00">
                  <c:v>19400.55</c:v>
                </c:pt>
                <c:pt idx="3704" formatCode="#,##0.00">
                  <c:v>19341.62</c:v>
                </c:pt>
                <c:pt idx="3705" formatCode="#,##0.00">
                  <c:v>19283.12</c:v>
                </c:pt>
                <c:pt idx="3706" formatCode="#,##0.00">
                  <c:v>19226.38</c:v>
                </c:pt>
                <c:pt idx="3707" formatCode="#,##0.00">
                  <c:v>19167.91</c:v>
                </c:pt>
                <c:pt idx="3708" formatCode="#,##0.00">
                  <c:v>19109.95</c:v>
                </c:pt>
                <c:pt idx="3709" formatCode="#,##0.00">
                  <c:v>19052.259999999998</c:v>
                </c:pt>
                <c:pt idx="3710" formatCode="#,##0.00">
                  <c:v>18994.919999999998</c:v>
                </c:pt>
                <c:pt idx="3711" formatCode="#,##0.00">
                  <c:v>18937.89</c:v>
                </c:pt>
                <c:pt idx="3712" formatCode="#,##0.00">
                  <c:v>18881.18</c:v>
                </c:pt>
                <c:pt idx="3713" formatCode="#,##0.00">
                  <c:v>18824.919999999998</c:v>
                </c:pt>
                <c:pt idx="3714" formatCode="#,##0.00">
                  <c:v>18768.810000000001</c:v>
                </c:pt>
                <c:pt idx="3715" formatCode="#,##0.00">
                  <c:v>18712.91</c:v>
                </c:pt>
                <c:pt idx="3716" formatCode="#,##0.00">
                  <c:v>18657.25</c:v>
                </c:pt>
                <c:pt idx="3717" formatCode="#,##0.00">
                  <c:v>18601.77</c:v>
                </c:pt>
                <c:pt idx="3718" formatCode="#,##0.00">
                  <c:v>18546.55</c:v>
                </c:pt>
                <c:pt idx="3719" formatCode="#,##0.00">
                  <c:v>18491.47</c:v>
                </c:pt>
                <c:pt idx="3720" formatCode="#,##0.00">
                  <c:v>18436.59</c:v>
                </c:pt>
                <c:pt idx="3721" formatCode="#,##0.00">
                  <c:v>18381.93</c:v>
                </c:pt>
                <c:pt idx="3722" formatCode="#,##0.00">
                  <c:v>18327.490000000002</c:v>
                </c:pt>
                <c:pt idx="3723" formatCode="#,##0.00">
                  <c:v>18273.3</c:v>
                </c:pt>
                <c:pt idx="3724" formatCode="#,##0.00">
                  <c:v>18219.38</c:v>
                </c:pt>
                <c:pt idx="3725" formatCode="#,##0.00">
                  <c:v>18165.64</c:v>
                </c:pt>
                <c:pt idx="3726" formatCode="#,##0.00">
                  <c:v>18112.09</c:v>
                </c:pt>
                <c:pt idx="3727" formatCode="#,##0.00">
                  <c:v>18058.740000000002</c:v>
                </c:pt>
                <c:pt idx="3728" formatCode="#,##0.00">
                  <c:v>18005.7</c:v>
                </c:pt>
                <c:pt idx="3729" formatCode="#,##0.00">
                  <c:v>17952.88</c:v>
                </c:pt>
                <c:pt idx="3730" formatCode="#,##0.00">
                  <c:v>17900.439999999999</c:v>
                </c:pt>
                <c:pt idx="3731" formatCode="#,##0.00">
                  <c:v>17848.14</c:v>
                </c:pt>
                <c:pt idx="3732" formatCode="#,##0.00">
                  <c:v>17796.13</c:v>
                </c:pt>
                <c:pt idx="3733" formatCode="#,##0.00">
                  <c:v>17744.349999999999</c:v>
                </c:pt>
                <c:pt idx="3734" formatCode="#,##0.00">
                  <c:v>17692.89</c:v>
                </c:pt>
                <c:pt idx="3735" formatCode="#,##0.00">
                  <c:v>17641.71</c:v>
                </c:pt>
                <c:pt idx="3736" formatCode="#,##0.00">
                  <c:v>17590.84</c:v>
                </c:pt>
                <c:pt idx="3737" formatCode="#,##0.00">
                  <c:v>17540.14</c:v>
                </c:pt>
                <c:pt idx="3738" formatCode="#,##0.00">
                  <c:v>17489.740000000002</c:v>
                </c:pt>
                <c:pt idx="3739" formatCode="#,##0.00">
                  <c:v>17439.45</c:v>
                </c:pt>
                <c:pt idx="3740" formatCode="#,##0.00">
                  <c:v>17389.310000000001</c:v>
                </c:pt>
                <c:pt idx="3741" formatCode="#,##0.00">
                  <c:v>17339.310000000001</c:v>
                </c:pt>
                <c:pt idx="3742" formatCode="#,##0.00">
                  <c:v>17289.66</c:v>
                </c:pt>
                <c:pt idx="3743" formatCode="#,##0.00">
                  <c:v>17240.27</c:v>
                </c:pt>
                <c:pt idx="3744" formatCode="#,##0.00">
                  <c:v>17191.150000000001</c:v>
                </c:pt>
                <c:pt idx="3745" formatCode="#,##0.00">
                  <c:v>17142.27</c:v>
                </c:pt>
                <c:pt idx="3746" formatCode="#,##0.00">
                  <c:v>17093.71</c:v>
                </c:pt>
                <c:pt idx="3747" formatCode="#,##0.00">
                  <c:v>17045.36</c:v>
                </c:pt>
                <c:pt idx="3748" formatCode="#,##0.00">
                  <c:v>16997.080000000002</c:v>
                </c:pt>
                <c:pt idx="3749" formatCode="#,##0.00">
                  <c:v>16949.060000000001</c:v>
                </c:pt>
                <c:pt idx="3750" formatCode="#,##0.00">
                  <c:v>16901.36</c:v>
                </c:pt>
                <c:pt idx="3751" formatCode="#,##0.00">
                  <c:v>16853.830000000002</c:v>
                </c:pt>
                <c:pt idx="3752" formatCode="#,##0.00">
                  <c:v>16806.46</c:v>
                </c:pt>
                <c:pt idx="3753" formatCode="#,##0.00">
                  <c:v>16759.34</c:v>
                </c:pt>
                <c:pt idx="3754" formatCode="#,##0.00">
                  <c:v>16712.41</c:v>
                </c:pt>
                <c:pt idx="3755" formatCode="#,##0.00">
                  <c:v>16665.669999999998</c:v>
                </c:pt>
                <c:pt idx="3756" formatCode="#,##0.00">
                  <c:v>16619.23</c:v>
                </c:pt>
                <c:pt idx="3757" formatCode="#,##0.00">
                  <c:v>16573.060000000001</c:v>
                </c:pt>
                <c:pt idx="3758" formatCode="#,##0.00">
                  <c:v>16526.96</c:v>
                </c:pt>
                <c:pt idx="3759" formatCode="#,##0.00">
                  <c:v>16481.38</c:v>
                </c:pt>
                <c:pt idx="3760" formatCode="#,##0.00">
                  <c:v>16435.88</c:v>
                </c:pt>
                <c:pt idx="3761" formatCode="#,##0.00">
                  <c:v>16390.55</c:v>
                </c:pt>
                <c:pt idx="3762" formatCode="#,##0.00">
                  <c:v>16345.34</c:v>
                </c:pt>
                <c:pt idx="3763" formatCode="#,##0.00">
                  <c:v>16300.29</c:v>
                </c:pt>
                <c:pt idx="3764" formatCode="#,##0.00">
                  <c:v>16255.44</c:v>
                </c:pt>
                <c:pt idx="3765" formatCode="#,##0.00">
                  <c:v>16210.79</c:v>
                </c:pt>
                <c:pt idx="3766" formatCode="#,##0.00">
                  <c:v>16166.31</c:v>
                </c:pt>
                <c:pt idx="3767" formatCode="#,##0.00">
                  <c:v>16122.1</c:v>
                </c:pt>
                <c:pt idx="3768" formatCode="#,##0.00">
                  <c:v>16078.1</c:v>
                </c:pt>
                <c:pt idx="3769" formatCode="#,##0.00">
                  <c:v>16034.18</c:v>
                </c:pt>
                <c:pt idx="3770" formatCode="#,##0.00">
                  <c:v>15990.56</c:v>
                </c:pt>
                <c:pt idx="3771" formatCode="#,##0.00">
                  <c:v>15947.13</c:v>
                </c:pt>
                <c:pt idx="3772" formatCode="#,##0.00">
                  <c:v>15903.94</c:v>
                </c:pt>
                <c:pt idx="3773" formatCode="#,##0.00">
                  <c:v>15860.91</c:v>
                </c:pt>
                <c:pt idx="3774" formatCode="#,##0.00">
                  <c:v>15818.04</c:v>
                </c:pt>
                <c:pt idx="3775" formatCode="#,##0.00">
                  <c:v>15775.41</c:v>
                </c:pt>
                <c:pt idx="3776" formatCode="#,##0.00">
                  <c:v>15732.94</c:v>
                </c:pt>
                <c:pt idx="3777" formatCode="#,##0.00">
                  <c:v>15690.6</c:v>
                </c:pt>
                <c:pt idx="3778" formatCode="#,##0.00">
                  <c:v>15648.56</c:v>
                </c:pt>
                <c:pt idx="3779" formatCode="#,##0.00">
                  <c:v>15606.68</c:v>
                </c:pt>
                <c:pt idx="3780" formatCode="#,##0.00">
                  <c:v>15565</c:v>
                </c:pt>
                <c:pt idx="3781" formatCode="#,##0.00">
                  <c:v>15523.51</c:v>
                </c:pt>
                <c:pt idx="3782" formatCode="#,##0.00">
                  <c:v>15482.18</c:v>
                </c:pt>
                <c:pt idx="3783" formatCode="#,##0.00">
                  <c:v>15441.02</c:v>
                </c:pt>
                <c:pt idx="3784" formatCode="#,##0.00">
                  <c:v>15400.04</c:v>
                </c:pt>
                <c:pt idx="3785" formatCode="#,##0.00">
                  <c:v>15359.14</c:v>
                </c:pt>
                <c:pt idx="3786" formatCode="#,##0.00">
                  <c:v>15318.46</c:v>
                </c:pt>
                <c:pt idx="3787" formatCode="#,##0.00">
                  <c:v>15277.95</c:v>
                </c:pt>
                <c:pt idx="3788" formatCode="#,##0.00">
                  <c:v>15237.66</c:v>
                </c:pt>
                <c:pt idx="3789" formatCode="#,##0.00">
                  <c:v>15197.42</c:v>
                </c:pt>
                <c:pt idx="3790" formatCode="#,##0.00">
                  <c:v>15157.38</c:v>
                </c:pt>
                <c:pt idx="3791" formatCode="#,##0.00">
                  <c:v>15117.58</c:v>
                </c:pt>
                <c:pt idx="3792" formatCode="#,##0.00">
                  <c:v>15077.91</c:v>
                </c:pt>
                <c:pt idx="3793" formatCode="#,##0.00">
                  <c:v>15038.31</c:v>
                </c:pt>
                <c:pt idx="3794" formatCode="#,##0.00">
                  <c:v>14998.9</c:v>
                </c:pt>
                <c:pt idx="3795" formatCode="#,##0.00">
                  <c:v>14959.66</c:v>
                </c:pt>
                <c:pt idx="3796" formatCode="#,##0.00">
                  <c:v>14920.55</c:v>
                </c:pt>
                <c:pt idx="3797" formatCode="#,##0.00">
                  <c:v>14884.88</c:v>
                </c:pt>
                <c:pt idx="3798" formatCode="#,##0.00">
                  <c:v>14846.17</c:v>
                </c:pt>
                <c:pt idx="3799" formatCode="#,##0.00">
                  <c:v>14807.3</c:v>
                </c:pt>
                <c:pt idx="3800" formatCode="#,##0.00">
                  <c:v>14768.64</c:v>
                </c:pt>
                <c:pt idx="3801" formatCode="#,##0.00">
                  <c:v>14730.12</c:v>
                </c:pt>
                <c:pt idx="3802" formatCode="#,##0.00">
                  <c:v>14691.72</c:v>
                </c:pt>
                <c:pt idx="3803" formatCode="#,##0.00">
                  <c:v>14653.6</c:v>
                </c:pt>
                <c:pt idx="3804" formatCode="#,##0.00">
                  <c:v>14615.82</c:v>
                </c:pt>
                <c:pt idx="3805" formatCode="#,##0.00">
                  <c:v>14578.28</c:v>
                </c:pt>
                <c:pt idx="3806" formatCode="#,##0.00">
                  <c:v>14542.65</c:v>
                </c:pt>
                <c:pt idx="3807" formatCode="#,##0.00">
                  <c:v>14505.02</c:v>
                </c:pt>
                <c:pt idx="3808" formatCode="#,##0.00">
                  <c:v>14467.99</c:v>
                </c:pt>
                <c:pt idx="3809" formatCode="#,##0.00">
                  <c:v>14431.22</c:v>
                </c:pt>
                <c:pt idx="3810" formatCode="#,##0.00">
                  <c:v>14394.58</c:v>
                </c:pt>
                <c:pt idx="3811" formatCode="#,##0.00">
                  <c:v>14358.19</c:v>
                </c:pt>
                <c:pt idx="3812" formatCode="#,##0.00">
                  <c:v>14321.99</c:v>
                </c:pt>
                <c:pt idx="3813" formatCode="#,##0.00">
                  <c:v>14285.9</c:v>
                </c:pt>
                <c:pt idx="3814" formatCode="#,##0.00">
                  <c:v>14250.02</c:v>
                </c:pt>
                <c:pt idx="3815" formatCode="#,##0.00">
                  <c:v>14214.36</c:v>
                </c:pt>
                <c:pt idx="3816" formatCode="#,##0.00">
                  <c:v>14178.84</c:v>
                </c:pt>
                <c:pt idx="3817" formatCode="#,##0.00">
                  <c:v>14143.54</c:v>
                </c:pt>
                <c:pt idx="3818" formatCode="#,##0.00">
                  <c:v>14115.65</c:v>
                </c:pt>
                <c:pt idx="3819" formatCode="#,##0.00">
                  <c:v>14079.19</c:v>
                </c:pt>
                <c:pt idx="3820" formatCode="#,##0.00">
                  <c:v>14043.56</c:v>
                </c:pt>
                <c:pt idx="3821" formatCode="#,##0.00">
                  <c:v>14008.44</c:v>
                </c:pt>
                <c:pt idx="3822" formatCode="#,##0.00">
                  <c:v>13973.69</c:v>
                </c:pt>
                <c:pt idx="3823" formatCode="#,##0.00">
                  <c:v>13939.22</c:v>
                </c:pt>
                <c:pt idx="3824" formatCode="#,##0.00">
                  <c:v>13905.04</c:v>
                </c:pt>
                <c:pt idx="3825" formatCode="#,##0.00">
                  <c:v>13871.05</c:v>
                </c:pt>
                <c:pt idx="3826" formatCode="#,##0.00">
                  <c:v>13837.29</c:v>
                </c:pt>
                <c:pt idx="3827" formatCode="#,##0.00">
                  <c:v>13803.85</c:v>
                </c:pt>
                <c:pt idx="3828" formatCode="#,##0.00">
                  <c:v>13770.54</c:v>
                </c:pt>
                <c:pt idx="3829" formatCode="#,##0.00">
                  <c:v>13737.46</c:v>
                </c:pt>
                <c:pt idx="3830" formatCode="#,##0.00">
                  <c:v>13704.55</c:v>
                </c:pt>
                <c:pt idx="3831" formatCode="#,##0.00">
                  <c:v>13671.81</c:v>
                </c:pt>
                <c:pt idx="3832" formatCode="#,##0.00">
                  <c:v>13639.25</c:v>
                </c:pt>
                <c:pt idx="3833" formatCode="#,##0.00">
                  <c:v>13607.02</c:v>
                </c:pt>
                <c:pt idx="3834" formatCode="#,##0.00">
                  <c:v>13574.96</c:v>
                </c:pt>
                <c:pt idx="3835" formatCode="#,##0.00">
                  <c:v>13543.06</c:v>
                </c:pt>
                <c:pt idx="3836" formatCode="#,##0.00">
                  <c:v>13511.35</c:v>
                </c:pt>
                <c:pt idx="3837" formatCode="#,##0.00">
                  <c:v>13479.84</c:v>
                </c:pt>
                <c:pt idx="3838" formatCode="#,##0.00">
                  <c:v>13448.5</c:v>
                </c:pt>
                <c:pt idx="3839" formatCode="#,##0.00">
                  <c:v>13417.3</c:v>
                </c:pt>
                <c:pt idx="3840" formatCode="#,##0.00">
                  <c:v>13386.36</c:v>
                </c:pt>
                <c:pt idx="3841" formatCode="#,##0.00">
                  <c:v>13355.49</c:v>
                </c:pt>
                <c:pt idx="3842" formatCode="#,##0.00">
                  <c:v>13324.86</c:v>
                </c:pt>
                <c:pt idx="3843" formatCode="#,##0.00">
                  <c:v>13294.47</c:v>
                </c:pt>
                <c:pt idx="3844" formatCode="#,##0.00">
                  <c:v>13264.26</c:v>
                </c:pt>
                <c:pt idx="3845" formatCode="#,##0.00">
                  <c:v>13234.25</c:v>
                </c:pt>
                <c:pt idx="3846" formatCode="#,##0.00">
                  <c:v>13204.35</c:v>
                </c:pt>
                <c:pt idx="3847" formatCode="#,##0.00">
                  <c:v>13174.54</c:v>
                </c:pt>
                <c:pt idx="3848" formatCode="#,##0.00">
                  <c:v>13145.1</c:v>
                </c:pt>
                <c:pt idx="3849" formatCode="#,##0.00">
                  <c:v>13115.84</c:v>
                </c:pt>
                <c:pt idx="3850" formatCode="#,##0.00">
                  <c:v>13087.14</c:v>
                </c:pt>
                <c:pt idx="3851" formatCode="#,##0.00">
                  <c:v>13058.38</c:v>
                </c:pt>
                <c:pt idx="3852" formatCode="#,##0.00">
                  <c:v>13029.55</c:v>
                </c:pt>
                <c:pt idx="3853" formatCode="#,##0.00">
                  <c:v>13000.96</c:v>
                </c:pt>
                <c:pt idx="3854" formatCode="#,##0.00">
                  <c:v>12972.49</c:v>
                </c:pt>
                <c:pt idx="3855" formatCode="#,##0.00">
                  <c:v>12944.16</c:v>
                </c:pt>
                <c:pt idx="3856" formatCode="#,##0.00">
                  <c:v>12915.98</c:v>
                </c:pt>
                <c:pt idx="3857" formatCode="#,##0.00">
                  <c:v>12887.97</c:v>
                </c:pt>
                <c:pt idx="3858" formatCode="#,##0.00">
                  <c:v>12860.11</c:v>
                </c:pt>
                <c:pt idx="3859" formatCode="#,##0.00">
                  <c:v>12832.32</c:v>
                </c:pt>
                <c:pt idx="3860" formatCode="#,##0.00">
                  <c:v>12804.73</c:v>
                </c:pt>
                <c:pt idx="3861" formatCode="#,##0.00">
                  <c:v>12777.77</c:v>
                </c:pt>
                <c:pt idx="3862" formatCode="#,##0.00">
                  <c:v>12750.47</c:v>
                </c:pt>
                <c:pt idx="3863" formatCode="#,##0.00">
                  <c:v>12723.3</c:v>
                </c:pt>
                <c:pt idx="3864" formatCode="#,##0.00">
                  <c:v>12696.38</c:v>
                </c:pt>
                <c:pt idx="3865" formatCode="#,##0.00">
                  <c:v>12669.82</c:v>
                </c:pt>
                <c:pt idx="3866" formatCode="#,##0.00">
                  <c:v>12643.39</c:v>
                </c:pt>
                <c:pt idx="3867" formatCode="#,##0.00">
                  <c:v>12617.08</c:v>
                </c:pt>
                <c:pt idx="3868" formatCode="#,##0.00">
                  <c:v>12590.95</c:v>
                </c:pt>
                <c:pt idx="3869" formatCode="#,##0.00">
                  <c:v>12564.98</c:v>
                </c:pt>
                <c:pt idx="3870" formatCode="#,##0.00">
                  <c:v>12539.11</c:v>
                </c:pt>
                <c:pt idx="3871" formatCode="#,##0.00">
                  <c:v>12513.39</c:v>
                </c:pt>
                <c:pt idx="3872" formatCode="#,##0.00">
                  <c:v>12487.8</c:v>
                </c:pt>
                <c:pt idx="3873" formatCode="#,##0.00">
                  <c:v>12462.38</c:v>
                </c:pt>
                <c:pt idx="3874" formatCode="#,##0.00">
                  <c:v>12437.08</c:v>
                </c:pt>
                <c:pt idx="3875" formatCode="#,##0.00">
                  <c:v>12411.84</c:v>
                </c:pt>
                <c:pt idx="3876" formatCode="#,##0.00">
                  <c:v>12386.76</c:v>
                </c:pt>
                <c:pt idx="3877" formatCode="#,##0.00">
                  <c:v>12361.98</c:v>
                </c:pt>
                <c:pt idx="3878" formatCode="#,##0.00">
                  <c:v>12337.07</c:v>
                </c:pt>
                <c:pt idx="3879" formatCode="#,##0.00">
                  <c:v>12312.32</c:v>
                </c:pt>
                <c:pt idx="3880" formatCode="#,##0.00">
                  <c:v>12287.71</c:v>
                </c:pt>
                <c:pt idx="3881" formatCode="#,##0.00">
                  <c:v>12263.22</c:v>
                </c:pt>
                <c:pt idx="3882" formatCode="#,##0.00">
                  <c:v>12238.89</c:v>
                </c:pt>
                <c:pt idx="3883" formatCode="#,##0.00">
                  <c:v>12214.67</c:v>
                </c:pt>
                <c:pt idx="3884" formatCode="#,##0.00">
                  <c:v>12190.54</c:v>
                </c:pt>
                <c:pt idx="3885" formatCode="#,##0.00">
                  <c:v>12166.51</c:v>
                </c:pt>
                <c:pt idx="3886" formatCode="#,##0.00">
                  <c:v>12142.74</c:v>
                </c:pt>
                <c:pt idx="3887" formatCode="#,##0.00">
                  <c:v>12118.92</c:v>
                </c:pt>
                <c:pt idx="3888" formatCode="#,##0.00">
                  <c:v>12095.28</c:v>
                </c:pt>
                <c:pt idx="3889" formatCode="#,##0.00">
                  <c:v>12071.75</c:v>
                </c:pt>
                <c:pt idx="3890" formatCode="#,##0.00">
                  <c:v>12048.4</c:v>
                </c:pt>
                <c:pt idx="3891" formatCode="#,##0.00">
                  <c:v>12025.25</c:v>
                </c:pt>
                <c:pt idx="3892" formatCode="#,##0.00">
                  <c:v>12001.99</c:v>
                </c:pt>
                <c:pt idx="3893" formatCode="#,##0.00">
                  <c:v>11978.87</c:v>
                </c:pt>
                <c:pt idx="3894" formatCode="#,##0.00">
                  <c:v>11955.93</c:v>
                </c:pt>
                <c:pt idx="3895" formatCode="#,##0.00">
                  <c:v>11933.12</c:v>
                </c:pt>
                <c:pt idx="3896" formatCode="#,##0.00">
                  <c:v>11910.58</c:v>
                </c:pt>
                <c:pt idx="3897" formatCode="#,##0.00">
                  <c:v>11887.98</c:v>
                </c:pt>
                <c:pt idx="3898" formatCode="#,##0.00">
                  <c:v>11865.49</c:v>
                </c:pt>
                <c:pt idx="3899" formatCode="#,##0.00">
                  <c:v>11843.16</c:v>
                </c:pt>
                <c:pt idx="3900" formatCode="#,##0.00">
                  <c:v>11820.94</c:v>
                </c:pt>
                <c:pt idx="3901" formatCode="#,##0.00">
                  <c:v>11798.85</c:v>
                </c:pt>
                <c:pt idx="3902" formatCode="#,##0.00">
                  <c:v>11776.82</c:v>
                </c:pt>
                <c:pt idx="3903" formatCode="#,##0.00">
                  <c:v>11754.87</c:v>
                </c:pt>
                <c:pt idx="3904" formatCode="#,##0.00">
                  <c:v>11733.03</c:v>
                </c:pt>
                <c:pt idx="3905" formatCode="#,##0.00">
                  <c:v>11711.32</c:v>
                </c:pt>
                <c:pt idx="3906" formatCode="#,##0.00">
                  <c:v>11689.7</c:v>
                </c:pt>
                <c:pt idx="3907" formatCode="#,##0.00">
                  <c:v>11668.21</c:v>
                </c:pt>
                <c:pt idx="3908" formatCode="#,##0.00">
                  <c:v>11646.87</c:v>
                </c:pt>
                <c:pt idx="3909" formatCode="#,##0.00">
                  <c:v>11625.62</c:v>
                </c:pt>
                <c:pt idx="3910" formatCode="#,##0.00">
                  <c:v>11604.56</c:v>
                </c:pt>
                <c:pt idx="3911" formatCode="#,##0.00">
                  <c:v>11583.86</c:v>
                </c:pt>
                <c:pt idx="3912" formatCode="#,##0.00">
                  <c:v>11563.32</c:v>
                </c:pt>
                <c:pt idx="3913" formatCode="#,##0.00">
                  <c:v>11542.73</c:v>
                </c:pt>
                <c:pt idx="3914" formatCode="#,##0.00">
                  <c:v>11522.38</c:v>
                </c:pt>
                <c:pt idx="3915" formatCode="#,##0.00">
                  <c:v>11501.82</c:v>
                </c:pt>
                <c:pt idx="3916" formatCode="#,##0.00">
                  <c:v>11481.45</c:v>
                </c:pt>
                <c:pt idx="3917" formatCode="#,##0.00">
                  <c:v>11461.28</c:v>
                </c:pt>
                <c:pt idx="3918" formatCode="#,##0.00">
                  <c:v>11441.22</c:v>
                </c:pt>
                <c:pt idx="3919" formatCode="#,##0.00">
                  <c:v>11421.22</c:v>
                </c:pt>
                <c:pt idx="3920" formatCode="#,##0.00">
                  <c:v>11401.27</c:v>
                </c:pt>
                <c:pt idx="3921" formatCode="#,##0.00">
                  <c:v>11381.4</c:v>
                </c:pt>
                <c:pt idx="3922" formatCode="#,##0.00">
                  <c:v>11361.59</c:v>
                </c:pt>
                <c:pt idx="3923" formatCode="#,##0.00">
                  <c:v>11341.9</c:v>
                </c:pt>
                <c:pt idx="3924" formatCode="#,##0.00">
                  <c:v>11322.42</c:v>
                </c:pt>
                <c:pt idx="3925" formatCode="#,##0.00">
                  <c:v>11302.89</c:v>
                </c:pt>
                <c:pt idx="3926" formatCode="#,##0.00">
                  <c:v>11283.37</c:v>
                </c:pt>
                <c:pt idx="3927" formatCode="#,##0.00">
                  <c:v>11264.35</c:v>
                </c:pt>
                <c:pt idx="3928" formatCode="#,##0.00">
                  <c:v>11244.98</c:v>
                </c:pt>
                <c:pt idx="3929" formatCode="#,##0.00">
                  <c:v>11225.65</c:v>
                </c:pt>
                <c:pt idx="3930" formatCode="#,##0.00">
                  <c:v>11206.49</c:v>
                </c:pt>
                <c:pt idx="3931" formatCode="#,##0.00">
                  <c:v>11187.43</c:v>
                </c:pt>
                <c:pt idx="3932" formatCode="#,##0.00">
                  <c:v>11168.49</c:v>
                </c:pt>
                <c:pt idx="3933" formatCode="#,##0.00">
                  <c:v>11149.63</c:v>
                </c:pt>
                <c:pt idx="3934" formatCode="#,##0.00">
                  <c:v>11130.86</c:v>
                </c:pt>
                <c:pt idx="3935" formatCode="#,##0.00">
                  <c:v>11112.15</c:v>
                </c:pt>
                <c:pt idx="3936" formatCode="#,##0.00">
                  <c:v>11093.38</c:v>
                </c:pt>
                <c:pt idx="3937" formatCode="#,##0.00">
                  <c:v>11074.94</c:v>
                </c:pt>
                <c:pt idx="3938" formatCode="#,##0.00">
                  <c:v>11056.54</c:v>
                </c:pt>
                <c:pt idx="3939" formatCode="#,##0.00">
                  <c:v>11038.19</c:v>
                </c:pt>
                <c:pt idx="3940" formatCode="#,##0.00">
                  <c:v>11019.89</c:v>
                </c:pt>
                <c:pt idx="3941" formatCode="#,##0.00">
                  <c:v>11001.68</c:v>
                </c:pt>
                <c:pt idx="3942" formatCode="#,##0.00">
                  <c:v>10983.52</c:v>
                </c:pt>
                <c:pt idx="3943" formatCode="#,##0.00">
                  <c:v>10965.39</c:v>
                </c:pt>
                <c:pt idx="3944" formatCode="#,##0.00">
                  <c:v>10947.39</c:v>
                </c:pt>
                <c:pt idx="3945" formatCode="#,##0.00">
                  <c:v>10929.46</c:v>
                </c:pt>
                <c:pt idx="3946" formatCode="#,##0.00">
                  <c:v>10911.62</c:v>
                </c:pt>
                <c:pt idx="3947" formatCode="#,##0.00">
                  <c:v>10893.87</c:v>
                </c:pt>
                <c:pt idx="3948" formatCode="#,##0.00">
                  <c:v>10876.2</c:v>
                </c:pt>
                <c:pt idx="3949" formatCode="#,##0.00">
                  <c:v>10858.62</c:v>
                </c:pt>
                <c:pt idx="3950" formatCode="#,##0.00">
                  <c:v>10841.93</c:v>
                </c:pt>
                <c:pt idx="3951" formatCode="#,##0.00">
                  <c:v>10824.48</c:v>
                </c:pt>
                <c:pt idx="3952" formatCode="#,##0.00">
                  <c:v>10807.02</c:v>
                </c:pt>
                <c:pt idx="3953" formatCode="#,##0.00">
                  <c:v>10789.7</c:v>
                </c:pt>
                <c:pt idx="3954" formatCode="#,##0.00">
                  <c:v>10772.45</c:v>
                </c:pt>
                <c:pt idx="3955" formatCode="#,##0.00">
                  <c:v>10755.29</c:v>
                </c:pt>
                <c:pt idx="3956" formatCode="#,##0.00">
                  <c:v>10738.2</c:v>
                </c:pt>
                <c:pt idx="3957" formatCode="#,##0.00">
                  <c:v>10721.2</c:v>
                </c:pt>
                <c:pt idx="3958" formatCode="#,##0.00">
                  <c:v>10705.62</c:v>
                </c:pt>
                <c:pt idx="3959" formatCode="#,##0.00">
                  <c:v>10688.39</c:v>
                </c:pt>
                <c:pt idx="3960" formatCode="#,##0.00">
                  <c:v>10671.39</c:v>
                </c:pt>
                <c:pt idx="3961" formatCode="#,##0.00">
                  <c:v>10654.57</c:v>
                </c:pt>
                <c:pt idx="3962" formatCode="#,##0.00">
                  <c:v>10637.88</c:v>
                </c:pt>
                <c:pt idx="3963" formatCode="#,##0.00">
                  <c:v>10621.29</c:v>
                </c:pt>
                <c:pt idx="3964" formatCode="#,##0.00">
                  <c:v>10604.81</c:v>
                </c:pt>
                <c:pt idx="3965" formatCode="#,##0.00">
                  <c:v>10588.42</c:v>
                </c:pt>
                <c:pt idx="3966" formatCode="#,##0.00">
                  <c:v>10572.3</c:v>
                </c:pt>
                <c:pt idx="3967" formatCode="#,##0.00">
                  <c:v>10555.91</c:v>
                </c:pt>
                <c:pt idx="3968" formatCode="#,##0.00">
                  <c:v>10539.67</c:v>
                </c:pt>
                <c:pt idx="3969" formatCode="#,##0.00">
                  <c:v>10523.51</c:v>
                </c:pt>
                <c:pt idx="3970" formatCode="#,##0.00">
                  <c:v>10507.41</c:v>
                </c:pt>
                <c:pt idx="3971" formatCode="#,##0.00">
                  <c:v>10491.4</c:v>
                </c:pt>
                <c:pt idx="3972" formatCode="#,##0.00">
                  <c:v>10475.48</c:v>
                </c:pt>
                <c:pt idx="3973" formatCode="#,##0.00">
                  <c:v>10459.620000000001</c:v>
                </c:pt>
                <c:pt idx="3974" formatCode="#,##0.00">
                  <c:v>10443.780000000001</c:v>
                </c:pt>
                <c:pt idx="3975" formatCode="#,##0.00">
                  <c:v>10428.02</c:v>
                </c:pt>
                <c:pt idx="3976" formatCode="#,##0.00">
                  <c:v>10412.33</c:v>
                </c:pt>
                <c:pt idx="3977" formatCode="#,##0.00">
                  <c:v>10396.700000000001</c:v>
                </c:pt>
                <c:pt idx="3978" formatCode="#,##0.00">
                  <c:v>10381.120000000001</c:v>
                </c:pt>
                <c:pt idx="3979" formatCode="#,##0.00">
                  <c:v>10365.59</c:v>
                </c:pt>
                <c:pt idx="3980" formatCode="#,##0.00">
                  <c:v>10350.129999999999</c:v>
                </c:pt>
                <c:pt idx="3981" formatCode="#,##0.00">
                  <c:v>10334.74</c:v>
                </c:pt>
                <c:pt idx="3982" formatCode="#,##0.00">
                  <c:v>10319.39</c:v>
                </c:pt>
                <c:pt idx="3983" formatCode="#,##0.00">
                  <c:v>10304.11</c:v>
                </c:pt>
                <c:pt idx="3984" formatCode="#,##0.00">
                  <c:v>10288.82</c:v>
                </c:pt>
                <c:pt idx="3985" formatCode="#,##0.00">
                  <c:v>10273.69</c:v>
                </c:pt>
                <c:pt idx="3986" formatCode="#,##0.00">
                  <c:v>10260.790000000001</c:v>
                </c:pt>
                <c:pt idx="3987" formatCode="#,##0.00">
                  <c:v>10245.17</c:v>
                </c:pt>
                <c:pt idx="3988" formatCode="#,##0.00">
                  <c:v>10230.09</c:v>
                </c:pt>
                <c:pt idx="3989" formatCode="#,##0.00">
                  <c:v>10215.14</c:v>
                </c:pt>
                <c:pt idx="3990" formatCode="#,##0.00">
                  <c:v>10200.219999999999</c:v>
                </c:pt>
                <c:pt idx="3991" formatCode="#,##0.00">
                  <c:v>10185.33</c:v>
                </c:pt>
                <c:pt idx="3992" formatCode="#,##0.00">
                  <c:v>10170.49</c:v>
                </c:pt>
                <c:pt idx="3993" formatCode="#,##0.00">
                  <c:v>10155.67</c:v>
                </c:pt>
                <c:pt idx="3994" formatCode="#,##0.00">
                  <c:v>10140.9</c:v>
                </c:pt>
                <c:pt idx="3995" formatCode="#,##0.00">
                  <c:v>10126.14</c:v>
                </c:pt>
                <c:pt idx="3996" formatCode="#,##0.00">
                  <c:v>10111.450000000001</c:v>
                </c:pt>
                <c:pt idx="3997" formatCode="#,##0.00">
                  <c:v>10098.450000000001</c:v>
                </c:pt>
                <c:pt idx="3998" formatCode="#,##0.00">
                  <c:v>10083.459999999999</c:v>
                </c:pt>
                <c:pt idx="3999" formatCode="#,##0.00">
                  <c:v>10068.82</c:v>
                </c:pt>
                <c:pt idx="4000" formatCode="#,##0.00">
                  <c:v>10054.25</c:v>
                </c:pt>
                <c:pt idx="4001" formatCode="#,##0.00">
                  <c:v>10039.74</c:v>
                </c:pt>
                <c:pt idx="4002" formatCode="#,##0.00">
                  <c:v>10025.25</c:v>
                </c:pt>
                <c:pt idx="4003" formatCode="#,##0.00">
                  <c:v>10010.81</c:v>
                </c:pt>
                <c:pt idx="4004" formatCode="#,##0.00">
                  <c:v>9996.39</c:v>
                </c:pt>
                <c:pt idx="4005" formatCode="#,##0.00">
                  <c:v>9982.0400000000009</c:v>
                </c:pt>
                <c:pt idx="4006" formatCode="#,##0.00">
                  <c:v>9967.74</c:v>
                </c:pt>
                <c:pt idx="4007" formatCode="#,##0.00">
                  <c:v>9953.48</c:v>
                </c:pt>
                <c:pt idx="4008" formatCode="#,##0.00">
                  <c:v>9939.24</c:v>
                </c:pt>
                <c:pt idx="4009" formatCode="#,##0.00">
                  <c:v>9925.06</c:v>
                </c:pt>
                <c:pt idx="4010" formatCode="#,##0.00">
                  <c:v>9910.9599999999991</c:v>
                </c:pt>
                <c:pt idx="4011" formatCode="#,##0.00">
                  <c:v>9896.8799999999992</c:v>
                </c:pt>
                <c:pt idx="4012" formatCode="#,##0.00">
                  <c:v>9882.9500000000007</c:v>
                </c:pt>
                <c:pt idx="4013" formatCode="#,##0.00">
                  <c:v>9869.1200000000008</c:v>
                </c:pt>
                <c:pt idx="4014" formatCode="#,##0.00">
                  <c:v>9855.2099999999991</c:v>
                </c:pt>
                <c:pt idx="4015" formatCode="#,##0.00">
                  <c:v>9841.24</c:v>
                </c:pt>
                <c:pt idx="4016" formatCode="#,##0.00">
                  <c:v>9827.27</c:v>
                </c:pt>
                <c:pt idx="4017" formatCode="#,##0.00">
                  <c:v>9813.36</c:v>
                </c:pt>
                <c:pt idx="4018" formatCode="#,##0.00">
                  <c:v>9799.5</c:v>
                </c:pt>
                <c:pt idx="4019" formatCode="#,##0.00">
                  <c:v>9785.67</c:v>
                </c:pt>
                <c:pt idx="4020" formatCode="#,##0.00">
                  <c:v>9771.91</c:v>
                </c:pt>
                <c:pt idx="4021" formatCode="#,##0.00">
                  <c:v>9758.89</c:v>
                </c:pt>
                <c:pt idx="4022" formatCode="#,##0.00">
                  <c:v>9745.0400000000009</c:v>
                </c:pt>
                <c:pt idx="4023" formatCode="#,##0.00">
                  <c:v>9731.39</c:v>
                </c:pt>
                <c:pt idx="4024" formatCode="#,##0.00">
                  <c:v>9717.7999999999993</c:v>
                </c:pt>
                <c:pt idx="4025" formatCode="#,##0.00">
                  <c:v>9704.27</c:v>
                </c:pt>
                <c:pt idx="4026" formatCode="#,##0.00">
                  <c:v>9690.7900000000009</c:v>
                </c:pt>
                <c:pt idx="4027" formatCode="#,##0.00">
                  <c:v>9677.31</c:v>
                </c:pt>
                <c:pt idx="4028" formatCode="#,##0.00">
                  <c:v>9663.89</c:v>
                </c:pt>
                <c:pt idx="4029" formatCode="#,##0.00">
                  <c:v>9650.52</c:v>
                </c:pt>
                <c:pt idx="4030" formatCode="#,##0.00">
                  <c:v>9637.19</c:v>
                </c:pt>
                <c:pt idx="4031" formatCode="#,##0.00">
                  <c:v>9625.52</c:v>
                </c:pt>
                <c:pt idx="4032" formatCode="#,##0.00">
                  <c:v>9612.67</c:v>
                </c:pt>
                <c:pt idx="4033" formatCode="#,##0.00">
                  <c:v>9599.09</c:v>
                </c:pt>
                <c:pt idx="4034" formatCode="#,##0.00">
                  <c:v>9585.7199999999993</c:v>
                </c:pt>
                <c:pt idx="4035" formatCode="#,##0.00">
                  <c:v>9572.49</c:v>
                </c:pt>
                <c:pt idx="4036" formatCode="#,##0.00">
                  <c:v>9559.35</c:v>
                </c:pt>
                <c:pt idx="4037" formatCode="#,##0.00">
                  <c:v>9546.32</c:v>
                </c:pt>
                <c:pt idx="4038" formatCode="#,##0.00">
                  <c:v>9533.44</c:v>
                </c:pt>
                <c:pt idx="4039" formatCode="#,##0.00">
                  <c:v>9520.44</c:v>
                </c:pt>
                <c:pt idx="4040" formatCode="#,##0.00">
                  <c:v>9507.49</c:v>
                </c:pt>
                <c:pt idx="4041" formatCode="#,##0.00">
                  <c:v>9494.6200000000008</c:v>
                </c:pt>
                <c:pt idx="4042" formatCode="#,##0.00">
                  <c:v>9481.83</c:v>
                </c:pt>
                <c:pt idx="4043" formatCode="#,##0.00">
                  <c:v>9469.08</c:v>
                </c:pt>
                <c:pt idx="4044" formatCode="#,##0.00">
                  <c:v>9456.35</c:v>
                </c:pt>
                <c:pt idx="4045" formatCode="#,##0.00">
                  <c:v>9443.67</c:v>
                </c:pt>
                <c:pt idx="4046" formatCode="#,##0.00">
                  <c:v>9431.01</c:v>
                </c:pt>
                <c:pt idx="4047" formatCode="#,##0.00">
                  <c:v>9418.39</c:v>
                </c:pt>
                <c:pt idx="4048" formatCode="#,##0.00">
                  <c:v>9405.81</c:v>
                </c:pt>
                <c:pt idx="4049" formatCode="#,##0.00">
                  <c:v>9393.2800000000007</c:v>
                </c:pt>
                <c:pt idx="4050" formatCode="#,##0.00">
                  <c:v>9380.83</c:v>
                </c:pt>
                <c:pt idx="4051" formatCode="#,##0.00">
                  <c:v>9368.3700000000008</c:v>
                </c:pt>
                <c:pt idx="4052" formatCode="#,##0.00">
                  <c:v>9359.4599999999991</c:v>
                </c:pt>
                <c:pt idx="4053" formatCode="#,##0.00">
                  <c:v>9346.7800000000007</c:v>
                </c:pt>
                <c:pt idx="4054" formatCode="#,##0.00">
                  <c:v>9334.51</c:v>
                </c:pt>
                <c:pt idx="4055" formatCode="#,##0.00">
                  <c:v>9322.25</c:v>
                </c:pt>
                <c:pt idx="4056" formatCode="#,##0.00">
                  <c:v>9310.07</c:v>
                </c:pt>
                <c:pt idx="4057" formatCode="#,##0.00">
                  <c:v>9297.92</c:v>
                </c:pt>
                <c:pt idx="4058" formatCode="#,##0.00">
                  <c:v>9285.7900000000009</c:v>
                </c:pt>
                <c:pt idx="4059" formatCode="#,##0.00">
                  <c:v>9273.69</c:v>
                </c:pt>
                <c:pt idx="4060" formatCode="#,##0.00">
                  <c:v>9261.6299999999992</c:v>
                </c:pt>
                <c:pt idx="4061" formatCode="#,##0.00">
                  <c:v>9249.59</c:v>
                </c:pt>
                <c:pt idx="4062" formatCode="#,##0.00">
                  <c:v>9237.58</c:v>
                </c:pt>
                <c:pt idx="4063" formatCode="#,##0.00">
                  <c:v>9225.61</c:v>
                </c:pt>
                <c:pt idx="4064" formatCode="#,##0.00">
                  <c:v>9213.65</c:v>
                </c:pt>
                <c:pt idx="4065" formatCode="#,##0.00">
                  <c:v>9201.74</c:v>
                </c:pt>
                <c:pt idx="4066" formatCode="#,##0.00">
                  <c:v>9189.8799999999992</c:v>
                </c:pt>
                <c:pt idx="4067" formatCode="#,##0.00">
                  <c:v>9178.0400000000009</c:v>
                </c:pt>
                <c:pt idx="4068" formatCode="#,##0.00">
                  <c:v>9166.24</c:v>
                </c:pt>
                <c:pt idx="4069" formatCode="#,##0.00">
                  <c:v>9154.4699999999993</c:v>
                </c:pt>
                <c:pt idx="4070" formatCode="#,##0.00">
                  <c:v>9142.74</c:v>
                </c:pt>
                <c:pt idx="4071" formatCode="#,##0.00">
                  <c:v>9131.0400000000009</c:v>
                </c:pt>
                <c:pt idx="4072" formatCode="#,##0.00">
                  <c:v>9119.39</c:v>
                </c:pt>
                <c:pt idx="4073" formatCode="#,##0.00">
                  <c:v>9107.76</c:v>
                </c:pt>
                <c:pt idx="4074" formatCode="#,##0.00">
                  <c:v>9096.16</c:v>
                </c:pt>
                <c:pt idx="4075" formatCode="#,##0.00">
                  <c:v>9084.59</c:v>
                </c:pt>
                <c:pt idx="4076" formatCode="#,##0.00">
                  <c:v>9073.0400000000009</c:v>
                </c:pt>
                <c:pt idx="4077" formatCode="#,##0.00">
                  <c:v>9061.52</c:v>
                </c:pt>
                <c:pt idx="4078" formatCode="#,##0.00">
                  <c:v>9050.0300000000007</c:v>
                </c:pt>
                <c:pt idx="4079" formatCode="#,##0.00">
                  <c:v>9038.59</c:v>
                </c:pt>
                <c:pt idx="4080" formatCode="#,##0.00">
                  <c:v>9027.18</c:v>
                </c:pt>
                <c:pt idx="4081" formatCode="#,##0.00">
                  <c:v>9015.82</c:v>
                </c:pt>
                <c:pt idx="4082" formatCode="#,##0.00">
                  <c:v>9004.5400000000009</c:v>
                </c:pt>
                <c:pt idx="4083" formatCode="#,##0.00">
                  <c:v>8993.2099999999991</c:v>
                </c:pt>
                <c:pt idx="4084" formatCode="#,##0.00">
                  <c:v>8981.91</c:v>
                </c:pt>
                <c:pt idx="4085" formatCode="#,##0.00">
                  <c:v>8970.6200000000008</c:v>
                </c:pt>
                <c:pt idx="4086" formatCode="#,##0.00">
                  <c:v>8959.3700000000008</c:v>
                </c:pt>
                <c:pt idx="4087" formatCode="#,##0.00">
                  <c:v>8948.1299999999992</c:v>
                </c:pt>
                <c:pt idx="4088" formatCode="#,##0.00">
                  <c:v>8936.93</c:v>
                </c:pt>
                <c:pt idx="4089" formatCode="#,##0.00">
                  <c:v>8925.75</c:v>
                </c:pt>
                <c:pt idx="4090" formatCode="#,##0.00">
                  <c:v>8914.6</c:v>
                </c:pt>
                <c:pt idx="4091" formatCode="#,##0.00">
                  <c:v>8903.4699999999993</c:v>
                </c:pt>
                <c:pt idx="4092" formatCode="#,##0.00">
                  <c:v>8892.34</c:v>
                </c:pt>
                <c:pt idx="4093" formatCode="#,##0.00">
                  <c:v>8881.2800000000007</c:v>
                </c:pt>
                <c:pt idx="4094" formatCode="#,##0.00">
                  <c:v>8870.24</c:v>
                </c:pt>
                <c:pt idx="4095" formatCode="#,##0.00">
                  <c:v>8859.2199999999993</c:v>
                </c:pt>
                <c:pt idx="4096" formatCode="#,##0.00">
                  <c:v>8848.23</c:v>
                </c:pt>
                <c:pt idx="4097" formatCode="#,##0.00">
                  <c:v>8837.24</c:v>
                </c:pt>
                <c:pt idx="4098" formatCode="#,##0.00">
                  <c:v>8826.2900000000009</c:v>
                </c:pt>
                <c:pt idx="4099" formatCode="#,##0.00">
                  <c:v>8815.35</c:v>
                </c:pt>
                <c:pt idx="4100" formatCode="#,##0.00">
                  <c:v>8804.4599999999991</c:v>
                </c:pt>
                <c:pt idx="4101" formatCode="#,##0.00">
                  <c:v>8793.6</c:v>
                </c:pt>
                <c:pt idx="4102" formatCode="#,##0.00">
                  <c:v>8782.76</c:v>
                </c:pt>
                <c:pt idx="4103" formatCode="#,##0.00">
                  <c:v>8771.9500000000007</c:v>
                </c:pt>
                <c:pt idx="4104" formatCode="#,##0.00">
                  <c:v>8761.16</c:v>
                </c:pt>
                <c:pt idx="4105" formatCode="#,##0.00">
                  <c:v>8750.39</c:v>
                </c:pt>
                <c:pt idx="4106" formatCode="#,##0.00">
                  <c:v>8739.65</c:v>
                </c:pt>
                <c:pt idx="4107" formatCode="#,##0.00">
                  <c:v>8728.92</c:v>
                </c:pt>
                <c:pt idx="4108" formatCode="#,##0.00">
                  <c:v>8718.24</c:v>
                </c:pt>
                <c:pt idx="4109" formatCode="#,##0.00">
                  <c:v>8707.5499999999993</c:v>
                </c:pt>
                <c:pt idx="4110" formatCode="#,##0.00">
                  <c:v>8696.91</c:v>
                </c:pt>
                <c:pt idx="4111" formatCode="#,##0.00">
                  <c:v>8686.31</c:v>
                </c:pt>
                <c:pt idx="4112" formatCode="#,##0.00">
                  <c:v>8675.73</c:v>
                </c:pt>
                <c:pt idx="4113" formatCode="#,##0.00">
                  <c:v>8665.18</c:v>
                </c:pt>
                <c:pt idx="4114" formatCode="#,##0.00">
                  <c:v>8654.65</c:v>
                </c:pt>
                <c:pt idx="4115" formatCode="#,##0.00">
                  <c:v>8644.15</c:v>
                </c:pt>
                <c:pt idx="4116" formatCode="#,##0.00">
                  <c:v>8633.68</c:v>
                </c:pt>
                <c:pt idx="4117" formatCode="#,##0.00">
                  <c:v>8623.24</c:v>
                </c:pt>
                <c:pt idx="4118" formatCode="#,##0.00">
                  <c:v>8612.98</c:v>
                </c:pt>
                <c:pt idx="4119" formatCode="#,##0.00">
                  <c:v>8602.58</c:v>
                </c:pt>
                <c:pt idx="4120" formatCode="#,##0.00">
                  <c:v>8592.16</c:v>
                </c:pt>
                <c:pt idx="4121" formatCode="#,##0.00">
                  <c:v>8581.77</c:v>
                </c:pt>
                <c:pt idx="4122" formatCode="#,##0.00">
                  <c:v>8571.41</c:v>
                </c:pt>
                <c:pt idx="4123" formatCode="#,##0.00">
                  <c:v>8561.0300000000007</c:v>
                </c:pt>
                <c:pt idx="4124" formatCode="#,##0.00">
                  <c:v>8550.69</c:v>
                </c:pt>
                <c:pt idx="4125" formatCode="#,##0.00">
                  <c:v>8540.3700000000008</c:v>
                </c:pt>
                <c:pt idx="4126" formatCode="#,##0.00">
                  <c:v>8530.08</c:v>
                </c:pt>
                <c:pt idx="4127" formatCode="#,##0.00">
                  <c:v>8519.7999999999993</c:v>
                </c:pt>
                <c:pt idx="4128" formatCode="#,##0.00">
                  <c:v>8509.56</c:v>
                </c:pt>
                <c:pt idx="4129" formatCode="#,##0.00">
                  <c:v>8499.36</c:v>
                </c:pt>
                <c:pt idx="4130" formatCode="#,##0.00">
                  <c:v>8489.17</c:v>
                </c:pt>
                <c:pt idx="4131" formatCode="#,##0.00">
                  <c:v>8479.0300000000007</c:v>
                </c:pt>
                <c:pt idx="4132" formatCode="#,##0.00">
                  <c:v>8468.94</c:v>
                </c:pt>
                <c:pt idx="4133" formatCode="#,##0.00">
                  <c:v>8458.85</c:v>
                </c:pt>
                <c:pt idx="4134" formatCode="#,##0.00">
                  <c:v>8450.67</c:v>
                </c:pt>
                <c:pt idx="4135" formatCode="#,##0.00">
                  <c:v>8440.48</c:v>
                </c:pt>
                <c:pt idx="4136" formatCode="#,##0.00">
                  <c:v>8430.25</c:v>
                </c:pt>
                <c:pt idx="4137" formatCode="#,##0.00">
                  <c:v>8420.1200000000008</c:v>
                </c:pt>
                <c:pt idx="4138" formatCode="#,##0.00">
                  <c:v>8410.0499999999993</c:v>
                </c:pt>
                <c:pt idx="4139" formatCode="#,##0.00">
                  <c:v>8400.0300000000007</c:v>
                </c:pt>
                <c:pt idx="4140" formatCode="#,##0.00">
                  <c:v>8390.08</c:v>
                </c:pt>
                <c:pt idx="4141" formatCode="#,##0.00">
                  <c:v>8381.34</c:v>
                </c:pt>
                <c:pt idx="4142" formatCode="#,##0.00">
                  <c:v>8371.52</c:v>
                </c:pt>
                <c:pt idx="4143" formatCode="#,##0.00">
                  <c:v>8361.58</c:v>
                </c:pt>
                <c:pt idx="4144" formatCode="#,##0.00">
                  <c:v>8351.7000000000007</c:v>
                </c:pt>
                <c:pt idx="4145" formatCode="#,##0.00">
                  <c:v>8341.84</c:v>
                </c:pt>
                <c:pt idx="4146" formatCode="#,##0.00">
                  <c:v>8333.99</c:v>
                </c:pt>
                <c:pt idx="4147" formatCode="#,##0.00">
                  <c:v>8324.68</c:v>
                </c:pt>
                <c:pt idx="4148" formatCode="#,##0.00">
                  <c:v>8314.77</c:v>
                </c:pt>
                <c:pt idx="4149" formatCode="#,##0.00">
                  <c:v>8304.9</c:v>
                </c:pt>
                <c:pt idx="4150" formatCode="#,##0.00">
                  <c:v>8295.09</c:v>
                </c:pt>
                <c:pt idx="4151" formatCode="#,##0.00">
                  <c:v>8285.35</c:v>
                </c:pt>
                <c:pt idx="4152" formatCode="#,##0.00">
                  <c:v>8275.65</c:v>
                </c:pt>
                <c:pt idx="4153" formatCode="#,##0.00">
                  <c:v>8265.98</c:v>
                </c:pt>
                <c:pt idx="4154" formatCode="#,##0.00">
                  <c:v>8256.36</c:v>
                </c:pt>
                <c:pt idx="4155" formatCode="#,##0.00">
                  <c:v>8246.7999999999993</c:v>
                </c:pt>
                <c:pt idx="4156" formatCode="#,##0.00">
                  <c:v>8237.24</c:v>
                </c:pt>
                <c:pt idx="4157" formatCode="#,##0.00">
                  <c:v>8227.7199999999993</c:v>
                </c:pt>
                <c:pt idx="4158" formatCode="#,##0.00">
                  <c:v>8218.23</c:v>
                </c:pt>
                <c:pt idx="4159" formatCode="#,##0.00">
                  <c:v>8208.77</c:v>
                </c:pt>
                <c:pt idx="4160" formatCode="#,##0.00">
                  <c:v>8199.33</c:v>
                </c:pt>
                <c:pt idx="4161" formatCode="#,##0.00">
                  <c:v>8189.94</c:v>
                </c:pt>
                <c:pt idx="4162" formatCode="#,##0.00">
                  <c:v>8180.57</c:v>
                </c:pt>
                <c:pt idx="4163" formatCode="#,##0.00">
                  <c:v>8171.22</c:v>
                </c:pt>
                <c:pt idx="4164" formatCode="#,##0.00">
                  <c:v>8161.9</c:v>
                </c:pt>
                <c:pt idx="4165" formatCode="#,##0.00">
                  <c:v>8152.61</c:v>
                </c:pt>
                <c:pt idx="4166" formatCode="#,##0.00">
                  <c:v>8143.33</c:v>
                </c:pt>
                <c:pt idx="4167" formatCode="#,##0.00">
                  <c:v>8134.09</c:v>
                </c:pt>
                <c:pt idx="4168" formatCode="#,##0.00">
                  <c:v>8124.87</c:v>
                </c:pt>
                <c:pt idx="4169" formatCode="#,##0.00">
                  <c:v>8115.64</c:v>
                </c:pt>
                <c:pt idx="4170" formatCode="#,##0.00">
                  <c:v>8106.47</c:v>
                </c:pt>
                <c:pt idx="4171" formatCode="#,##0.00">
                  <c:v>8097.25</c:v>
                </c:pt>
                <c:pt idx="4172" formatCode="#,##0.00">
                  <c:v>8088.11</c:v>
                </c:pt>
                <c:pt idx="4173" formatCode="#,##0.00">
                  <c:v>8079</c:v>
                </c:pt>
                <c:pt idx="4174" formatCode="#,##0.00">
                  <c:v>8069.92</c:v>
                </c:pt>
                <c:pt idx="4175" formatCode="#,##0.00">
                  <c:v>8060.86</c:v>
                </c:pt>
                <c:pt idx="4176" formatCode="#,##0.00">
                  <c:v>8051.83</c:v>
                </c:pt>
                <c:pt idx="4177" formatCode="#,##0.00">
                  <c:v>8042.83</c:v>
                </c:pt>
                <c:pt idx="4178" formatCode="#,##0.00">
                  <c:v>8033.87</c:v>
                </c:pt>
                <c:pt idx="4179" formatCode="#,##0.00">
                  <c:v>8024.92</c:v>
                </c:pt>
                <c:pt idx="4180" formatCode="#,##0.00">
                  <c:v>8016</c:v>
                </c:pt>
                <c:pt idx="4181" formatCode="#,##0.00">
                  <c:v>8007.1</c:v>
                </c:pt>
                <c:pt idx="4182" formatCode="#,##0.00">
                  <c:v>7998.23</c:v>
                </c:pt>
                <c:pt idx="4183" formatCode="#,##0.00">
                  <c:v>7998.44</c:v>
                </c:pt>
                <c:pt idx="4184" formatCode="#,##0.00">
                  <c:v>7987.07</c:v>
                </c:pt>
                <c:pt idx="4185" formatCode="#,##0.00">
                  <c:v>7977.19</c:v>
                </c:pt>
                <c:pt idx="4186" formatCode="#,##0.00">
                  <c:v>7967.83</c:v>
                </c:pt>
                <c:pt idx="4187" formatCode="#,##0.00">
                  <c:v>7958.64</c:v>
                </c:pt>
                <c:pt idx="4188" formatCode="#,##0.00">
                  <c:v>7950.05</c:v>
                </c:pt>
                <c:pt idx="4189" formatCode="#,##0.00">
                  <c:v>7941</c:v>
                </c:pt>
                <c:pt idx="4190" formatCode="#,##0.00">
                  <c:v>7932.21</c:v>
                </c:pt>
                <c:pt idx="4191" formatCode="#,##0.00">
                  <c:v>7923.4</c:v>
                </c:pt>
                <c:pt idx="4192" formatCode="#,##0.00">
                  <c:v>7914.63</c:v>
                </c:pt>
                <c:pt idx="4193" formatCode="#,##0.00">
                  <c:v>7905.89</c:v>
                </c:pt>
                <c:pt idx="4194" formatCode="#,##0.00">
                  <c:v>7897.17</c:v>
                </c:pt>
                <c:pt idx="4195" formatCode="#,##0.00">
                  <c:v>7888.49</c:v>
                </c:pt>
                <c:pt idx="4196" formatCode="#,##0.00">
                  <c:v>7879.84</c:v>
                </c:pt>
                <c:pt idx="4197" formatCode="#,##0.00">
                  <c:v>7871.21</c:v>
                </c:pt>
                <c:pt idx="4198" formatCode="#,##0.00">
                  <c:v>7862.63</c:v>
                </c:pt>
                <c:pt idx="4199" formatCode="#,##0.00">
                  <c:v>7854.12</c:v>
                </c:pt>
                <c:pt idx="4200" formatCode="#,##0.00">
                  <c:v>7845.62</c:v>
                </c:pt>
                <c:pt idx="4201" formatCode="#,##0.00">
                  <c:v>7849.42</c:v>
                </c:pt>
                <c:pt idx="4202" formatCode="#,##0.00">
                  <c:v>7843.68</c:v>
                </c:pt>
                <c:pt idx="4203" formatCode="#,##0.00">
                  <c:v>7833.32</c:v>
                </c:pt>
                <c:pt idx="4204" formatCode="#,##0.00">
                  <c:v>7823.61</c:v>
                </c:pt>
                <c:pt idx="4205" formatCode="#,##0.00">
                  <c:v>7814.19</c:v>
                </c:pt>
                <c:pt idx="4206" formatCode="#,##0.00">
                  <c:v>7804.97</c:v>
                </c:pt>
                <c:pt idx="4207" formatCode="#,##0.00">
                  <c:v>7795.89</c:v>
                </c:pt>
                <c:pt idx="4208" formatCode="#,##0.00">
                  <c:v>7786.94</c:v>
                </c:pt>
                <c:pt idx="4209" formatCode="#,##0.00">
                  <c:v>7778.09</c:v>
                </c:pt>
                <c:pt idx="4210" formatCode="#,##0.00">
                  <c:v>7769.33</c:v>
                </c:pt>
                <c:pt idx="4211" formatCode="#,##0.00">
                  <c:v>7760.64</c:v>
                </c:pt>
                <c:pt idx="4212" formatCode="#,##0.00">
                  <c:v>7752.01</c:v>
                </c:pt>
                <c:pt idx="4213" formatCode="#,##0.00">
                  <c:v>7743.45</c:v>
                </c:pt>
                <c:pt idx="4214" formatCode="#,##0.00">
                  <c:v>7734.94</c:v>
                </c:pt>
                <c:pt idx="4215" formatCode="#,##0.00">
                  <c:v>7726.47</c:v>
                </c:pt>
                <c:pt idx="4216" formatCode="#,##0.00">
                  <c:v>7718.07</c:v>
                </c:pt>
                <c:pt idx="4217" formatCode="#,##0.00">
                  <c:v>7709.7</c:v>
                </c:pt>
                <c:pt idx="4218" formatCode="#,##0.00">
                  <c:v>7701.37</c:v>
                </c:pt>
                <c:pt idx="4219" formatCode="#,##0.00">
                  <c:v>7693.06</c:v>
                </c:pt>
                <c:pt idx="4220" formatCode="#,##0.00">
                  <c:v>7684.78</c:v>
                </c:pt>
                <c:pt idx="4221" formatCode="#,##0.00">
                  <c:v>7676.52</c:v>
                </c:pt>
                <c:pt idx="4222" formatCode="#,##0.00">
                  <c:v>7668.28</c:v>
                </c:pt>
                <c:pt idx="4223" formatCode="#,##0.00">
                  <c:v>7660.08</c:v>
                </c:pt>
                <c:pt idx="4224" formatCode="#,##0.00">
                  <c:v>7651.9</c:v>
                </c:pt>
                <c:pt idx="4225" formatCode="#,##0.00">
                  <c:v>7643.79</c:v>
                </c:pt>
                <c:pt idx="4226" formatCode="#,##0.00">
                  <c:v>7635.7</c:v>
                </c:pt>
                <c:pt idx="4227" formatCode="#,##0.00">
                  <c:v>7626.91</c:v>
                </c:pt>
                <c:pt idx="4228" formatCode="#,##0.00">
                  <c:v>7618.73</c:v>
                </c:pt>
                <c:pt idx="4229" formatCode="#,##0.00">
                  <c:v>7610.57</c:v>
                </c:pt>
                <c:pt idx="4230" formatCode="#,##0.00">
                  <c:v>7602.49</c:v>
                </c:pt>
                <c:pt idx="4231" formatCode="#,##0.00">
                  <c:v>7594.52</c:v>
                </c:pt>
                <c:pt idx="4232" formatCode="#,##0.00">
                  <c:v>7586.57</c:v>
                </c:pt>
                <c:pt idx="4233" formatCode="#,##0.00">
                  <c:v>7578.65</c:v>
                </c:pt>
                <c:pt idx="4234" formatCode="#,##0.00">
                  <c:v>7570.75</c:v>
                </c:pt>
                <c:pt idx="4235" formatCode="#,##0.00">
                  <c:v>7562.86</c:v>
                </c:pt>
                <c:pt idx="4236" formatCode="#,##0.00">
                  <c:v>7554.96</c:v>
                </c:pt>
                <c:pt idx="4237" formatCode="#,##0.00">
                  <c:v>7547.1</c:v>
                </c:pt>
                <c:pt idx="4238" formatCode="#,##0.00">
                  <c:v>7539.26</c:v>
                </c:pt>
                <c:pt idx="4239" formatCode="#,##0.00">
                  <c:v>7531.44</c:v>
                </c:pt>
                <c:pt idx="4240" formatCode="#,##0.00">
                  <c:v>7523.64</c:v>
                </c:pt>
                <c:pt idx="4241" formatCode="#,##0.00">
                  <c:v>7515.85</c:v>
                </c:pt>
                <c:pt idx="4242" formatCode="#,##0.00">
                  <c:v>7508.09</c:v>
                </c:pt>
                <c:pt idx="4243" formatCode="#,##0.00">
                  <c:v>7500.34</c:v>
                </c:pt>
                <c:pt idx="4244" formatCode="#,##0.00">
                  <c:v>7492.61</c:v>
                </c:pt>
                <c:pt idx="4245" formatCode="#,##0.00">
                  <c:v>7484.9</c:v>
                </c:pt>
                <c:pt idx="4246" formatCode="#,##0.00">
                  <c:v>7477.19</c:v>
                </c:pt>
                <c:pt idx="4247" formatCode="#,##0.00">
                  <c:v>7469.47</c:v>
                </c:pt>
                <c:pt idx="4248" formatCode="#,##0.00">
                  <c:v>7461.79</c:v>
                </c:pt>
                <c:pt idx="4249" formatCode="#,##0.00">
                  <c:v>7454.12</c:v>
                </c:pt>
                <c:pt idx="4250" formatCode="#,##0.00">
                  <c:v>7446.47</c:v>
                </c:pt>
                <c:pt idx="4251" formatCode="#,##0.00">
                  <c:v>7438.83</c:v>
                </c:pt>
                <c:pt idx="4252" formatCode="#,##0.00">
                  <c:v>7431.21</c:v>
                </c:pt>
                <c:pt idx="4253" formatCode="#,##0.00">
                  <c:v>7423.75</c:v>
                </c:pt>
                <c:pt idx="4254" formatCode="#,##0.00">
                  <c:v>7416.12</c:v>
                </c:pt>
                <c:pt idx="4255" formatCode="#,##0.00">
                  <c:v>7408.56</c:v>
                </c:pt>
                <c:pt idx="4256" formatCode="#,##0.00">
                  <c:v>7400.99</c:v>
                </c:pt>
                <c:pt idx="4257" formatCode="#,##0.00">
                  <c:v>7393.45</c:v>
                </c:pt>
                <c:pt idx="4258" formatCode="#,##0.00">
                  <c:v>7385.93</c:v>
                </c:pt>
                <c:pt idx="4259" formatCode="#,##0.00">
                  <c:v>7378.42</c:v>
                </c:pt>
                <c:pt idx="4260" formatCode="#,##0.00">
                  <c:v>7370.92</c:v>
                </c:pt>
                <c:pt idx="4261" formatCode="#,##0.00">
                  <c:v>7363.45</c:v>
                </c:pt>
                <c:pt idx="4262" formatCode="#,##0.00">
                  <c:v>7356</c:v>
                </c:pt>
                <c:pt idx="4263" formatCode="#,##0.00">
                  <c:v>7348.57</c:v>
                </c:pt>
                <c:pt idx="4264" formatCode="#,##0.00">
                  <c:v>7341.15</c:v>
                </c:pt>
                <c:pt idx="4265" formatCode="#,##0.00">
                  <c:v>7333.84</c:v>
                </c:pt>
                <c:pt idx="4266" formatCode="#,##0.00">
                  <c:v>7326.36</c:v>
                </c:pt>
                <c:pt idx="4267" formatCode="#,##0.00">
                  <c:v>7318.95</c:v>
                </c:pt>
                <c:pt idx="4268" formatCode="#,##0.00">
                  <c:v>7311.57</c:v>
                </c:pt>
                <c:pt idx="4269" formatCode="#,##0.00">
                  <c:v>7304.21</c:v>
                </c:pt>
                <c:pt idx="4270" formatCode="#,##0.00">
                  <c:v>7296.87</c:v>
                </c:pt>
                <c:pt idx="4271" formatCode="#,##0.00">
                  <c:v>7289.54</c:v>
                </c:pt>
                <c:pt idx="4272" formatCode="#,##0.00">
                  <c:v>7282.21</c:v>
                </c:pt>
                <c:pt idx="4273" formatCode="#,##0.00">
                  <c:v>7274.91</c:v>
                </c:pt>
                <c:pt idx="4274" formatCode="#,##0.00">
                  <c:v>7267.62</c:v>
                </c:pt>
                <c:pt idx="4275" formatCode="#,##0.00">
                  <c:v>7260.34</c:v>
                </c:pt>
                <c:pt idx="4276" formatCode="#,##0.00">
                  <c:v>7253.08</c:v>
                </c:pt>
                <c:pt idx="4277" formatCode="#,##0.00">
                  <c:v>7245.83</c:v>
                </c:pt>
                <c:pt idx="4278" formatCode="#,##0.00">
                  <c:v>7238.6</c:v>
                </c:pt>
                <c:pt idx="4279" formatCode="#,##0.00">
                  <c:v>7231.38</c:v>
                </c:pt>
                <c:pt idx="4280" formatCode="#,##0.00">
                  <c:v>7224.18</c:v>
                </c:pt>
                <c:pt idx="4281" formatCode="#,##0.00">
                  <c:v>7216.99</c:v>
                </c:pt>
                <c:pt idx="4282" formatCode="#,##0.00">
                  <c:v>7209.81</c:v>
                </c:pt>
                <c:pt idx="4283" formatCode="#,##0.00">
                  <c:v>7202.65</c:v>
                </c:pt>
                <c:pt idx="4284" formatCode="#,##0.00">
                  <c:v>7195.51</c:v>
                </c:pt>
                <c:pt idx="4285" formatCode="#,##0.00">
                  <c:v>7188.39</c:v>
                </c:pt>
                <c:pt idx="4286" formatCode="#,##0.00">
                  <c:v>7181.27</c:v>
                </c:pt>
                <c:pt idx="4287" formatCode="#,##0.00">
                  <c:v>7174.17</c:v>
                </c:pt>
                <c:pt idx="4288" formatCode="#,##0.00">
                  <c:v>7167.08</c:v>
                </c:pt>
                <c:pt idx="4289" formatCode="#,##0.00">
                  <c:v>7160.02</c:v>
                </c:pt>
                <c:pt idx="4290" formatCode="#,##0.00">
                  <c:v>7152.95</c:v>
                </c:pt>
                <c:pt idx="4291" formatCode="#,##0.00">
                  <c:v>7145.89</c:v>
                </c:pt>
                <c:pt idx="4292" formatCode="#,##0.00">
                  <c:v>7138.86</c:v>
                </c:pt>
                <c:pt idx="4293" formatCode="#,##0.00">
                  <c:v>7131.85</c:v>
                </c:pt>
                <c:pt idx="4294" formatCode="#,##0.00">
                  <c:v>7124.84</c:v>
                </c:pt>
                <c:pt idx="4295" formatCode="#,##0.00">
                  <c:v>7117.85</c:v>
                </c:pt>
                <c:pt idx="4296" formatCode="#,##0.00">
                  <c:v>7110.87</c:v>
                </c:pt>
                <c:pt idx="4297" formatCode="#,##0.00">
                  <c:v>7103.92</c:v>
                </c:pt>
                <c:pt idx="4298" formatCode="#,##0.00">
                  <c:v>7096.97</c:v>
                </c:pt>
                <c:pt idx="4299" formatCode="#,##0.00">
                  <c:v>7090.06</c:v>
                </c:pt>
                <c:pt idx="4300" formatCode="#,##0.00">
                  <c:v>7083.13</c:v>
                </c:pt>
                <c:pt idx="4301" formatCode="#,##0.00">
                  <c:v>7076.22</c:v>
                </c:pt>
                <c:pt idx="4302" formatCode="#,##0.00">
                  <c:v>7069.32</c:v>
                </c:pt>
                <c:pt idx="4303" formatCode="#,##0.00">
                  <c:v>7062.42</c:v>
                </c:pt>
                <c:pt idx="4304" formatCode="#,##0.00">
                  <c:v>7055.53</c:v>
                </c:pt>
                <c:pt idx="4305" formatCode="#,##0.00">
                  <c:v>7048.67</c:v>
                </c:pt>
                <c:pt idx="4306" formatCode="#,##0.00">
                  <c:v>7041.82</c:v>
                </c:pt>
                <c:pt idx="4307" formatCode="#,##0.00">
                  <c:v>7034.99</c:v>
                </c:pt>
                <c:pt idx="4308" formatCode="#,##0.00">
                  <c:v>7028.16</c:v>
                </c:pt>
                <c:pt idx="4309" formatCode="#,##0.00">
                  <c:v>7021.41</c:v>
                </c:pt>
                <c:pt idx="4310" formatCode="#,##0.00">
                  <c:v>7014.6</c:v>
                </c:pt>
                <c:pt idx="4311" formatCode="#,##0.00">
                  <c:v>7007.79</c:v>
                </c:pt>
                <c:pt idx="4312" formatCode="#,##0.00">
                  <c:v>7000.98</c:v>
                </c:pt>
                <c:pt idx="4313" formatCode="#,##0.00">
                  <c:v>6994.25</c:v>
                </c:pt>
                <c:pt idx="4314" formatCode="#,##0.00">
                  <c:v>6987.61</c:v>
                </c:pt>
                <c:pt idx="4315" formatCode="#,##0.00">
                  <c:v>6980.9</c:v>
                </c:pt>
                <c:pt idx="4316" formatCode="#,##0.00">
                  <c:v>6974.23</c:v>
                </c:pt>
                <c:pt idx="4317" formatCode="#,##0.00">
                  <c:v>6967.5</c:v>
                </c:pt>
                <c:pt idx="4318" formatCode="#,##0.00">
                  <c:v>6960.77</c:v>
                </c:pt>
                <c:pt idx="4319" formatCode="#,##0.00">
                  <c:v>6954.05</c:v>
                </c:pt>
                <c:pt idx="4320" formatCode="#,##0.00">
                  <c:v>6947.34</c:v>
                </c:pt>
                <c:pt idx="4321" formatCode="#,##0.00">
                  <c:v>6940.64</c:v>
                </c:pt>
                <c:pt idx="4322" formatCode="#,##0.00">
                  <c:v>6933.95</c:v>
                </c:pt>
                <c:pt idx="4323" formatCode="#,##0.00">
                  <c:v>6927.28</c:v>
                </c:pt>
                <c:pt idx="4324" formatCode="#,##0.00">
                  <c:v>6920.63</c:v>
                </c:pt>
                <c:pt idx="4325" formatCode="#,##0.00">
                  <c:v>6913.99</c:v>
                </c:pt>
                <c:pt idx="4326" formatCode="#,##0.00">
                  <c:v>6908.23</c:v>
                </c:pt>
                <c:pt idx="4327" formatCode="#,##0.00">
                  <c:v>6901.49</c:v>
                </c:pt>
                <c:pt idx="4328" formatCode="#,##0.00">
                  <c:v>6894.81</c:v>
                </c:pt>
                <c:pt idx="4329" formatCode="#,##0.00">
                  <c:v>6888.15</c:v>
                </c:pt>
                <c:pt idx="4330" formatCode="#,##0.00">
                  <c:v>6881.51</c:v>
                </c:pt>
                <c:pt idx="4331" formatCode="#,##0.00">
                  <c:v>6874.88</c:v>
                </c:pt>
                <c:pt idx="4332" formatCode="#,##0.00">
                  <c:v>6868.27</c:v>
                </c:pt>
                <c:pt idx="4333" formatCode="#,##0.00">
                  <c:v>6861.66</c:v>
                </c:pt>
                <c:pt idx="4334" formatCode="#,##0.00">
                  <c:v>6855.08</c:v>
                </c:pt>
                <c:pt idx="4335" formatCode="#,##0.00">
                  <c:v>6848.51</c:v>
                </c:pt>
                <c:pt idx="4336" formatCode="#,##0.00">
                  <c:v>6841.94</c:v>
                </c:pt>
                <c:pt idx="4337" formatCode="#,##0.00">
                  <c:v>6835.38</c:v>
                </c:pt>
                <c:pt idx="4338" formatCode="#,##0.00">
                  <c:v>6828.84</c:v>
                </c:pt>
                <c:pt idx="4339" formatCode="#,##0.00">
                  <c:v>6822.3</c:v>
                </c:pt>
                <c:pt idx="4340" formatCode="#,##0.00">
                  <c:v>6815.78</c:v>
                </c:pt>
                <c:pt idx="4341" formatCode="#,##0.00">
                  <c:v>6809.26</c:v>
                </c:pt>
                <c:pt idx="4342" formatCode="#,##0.00">
                  <c:v>6802.78</c:v>
                </c:pt>
                <c:pt idx="4343" formatCode="#,##0.00">
                  <c:v>6796.36</c:v>
                </c:pt>
                <c:pt idx="4344" formatCode="#,##0.00">
                  <c:v>6789.92</c:v>
                </c:pt>
                <c:pt idx="4345" formatCode="#,##0.00">
                  <c:v>6783.55</c:v>
                </c:pt>
                <c:pt idx="4346" formatCode="#,##0.00">
                  <c:v>6777.15</c:v>
                </c:pt>
                <c:pt idx="4347" formatCode="#,##0.00">
                  <c:v>6770.69</c:v>
                </c:pt>
                <c:pt idx="4348" formatCode="#,##0.00">
                  <c:v>6764.25</c:v>
                </c:pt>
                <c:pt idx="4349" formatCode="#,##0.00">
                  <c:v>6757.82</c:v>
                </c:pt>
                <c:pt idx="4350" formatCode="#,##0.00">
                  <c:v>6751.4</c:v>
                </c:pt>
                <c:pt idx="4351" formatCode="#,##0.00">
                  <c:v>6744.98</c:v>
                </c:pt>
                <c:pt idx="4352" formatCode="#,##0.00">
                  <c:v>6738.56</c:v>
                </c:pt>
                <c:pt idx="4353" formatCode="#,##0.00">
                  <c:v>6732.14</c:v>
                </c:pt>
                <c:pt idx="4354" formatCode="#,##0.00">
                  <c:v>6726.49</c:v>
                </c:pt>
                <c:pt idx="4355" formatCode="#,##0.00">
                  <c:v>6719.78</c:v>
                </c:pt>
                <c:pt idx="4356" formatCode="#,##0.00">
                  <c:v>6713.41</c:v>
                </c:pt>
                <c:pt idx="4357" formatCode="#,##0.00">
                  <c:v>6707.06</c:v>
                </c:pt>
                <c:pt idx="4358" formatCode="#,##0.00">
                  <c:v>6700.71</c:v>
                </c:pt>
                <c:pt idx="4359" formatCode="#,##0.00">
                  <c:v>6694.37</c:v>
                </c:pt>
                <c:pt idx="4360" formatCode="#,##0.00">
                  <c:v>6688.05</c:v>
                </c:pt>
                <c:pt idx="4361" formatCode="#,##0.00">
                  <c:v>6681.74</c:v>
                </c:pt>
                <c:pt idx="4362" formatCode="#,##0.00">
                  <c:v>6675.42</c:v>
                </c:pt>
                <c:pt idx="4363" formatCode="#,##0.00">
                  <c:v>6669.11</c:v>
                </c:pt>
                <c:pt idx="4364" formatCode="#,##0.00">
                  <c:v>6662.8</c:v>
                </c:pt>
                <c:pt idx="4365" formatCode="#,##0.00">
                  <c:v>6656.49</c:v>
                </c:pt>
                <c:pt idx="4366" formatCode="#,##0.00">
                  <c:v>6650.19</c:v>
                </c:pt>
                <c:pt idx="4367" formatCode="#,##0.00">
                  <c:v>6643.9</c:v>
                </c:pt>
                <c:pt idx="4368" formatCode="#,##0.00">
                  <c:v>6637.62</c:v>
                </c:pt>
                <c:pt idx="4369" formatCode="#,##0.00">
                  <c:v>6631.35</c:v>
                </c:pt>
                <c:pt idx="4370" formatCode="#,##0.00">
                  <c:v>6625.08</c:v>
                </c:pt>
                <c:pt idx="4371" formatCode="#,##0.00">
                  <c:v>6618.84</c:v>
                </c:pt>
                <c:pt idx="4372" formatCode="#,##0.00">
                  <c:v>6612.58</c:v>
                </c:pt>
                <c:pt idx="4373" formatCode="#,##0.00">
                  <c:v>6606.35</c:v>
                </c:pt>
                <c:pt idx="4374" formatCode="#,##0.00">
                  <c:v>6600.12</c:v>
                </c:pt>
                <c:pt idx="4375" formatCode="#,##0.00">
                  <c:v>6593.9</c:v>
                </c:pt>
                <c:pt idx="4376" formatCode="#,##0.00">
                  <c:v>6587.68</c:v>
                </c:pt>
                <c:pt idx="4377" formatCode="#,##0.00">
                  <c:v>6581.46</c:v>
                </c:pt>
                <c:pt idx="4378" formatCode="#,##0.00">
                  <c:v>6575.25</c:v>
                </c:pt>
                <c:pt idx="4379" formatCode="#,##0.00">
                  <c:v>6569.06</c:v>
                </c:pt>
                <c:pt idx="4380" formatCode="#,##0.00">
                  <c:v>6562.88</c:v>
                </c:pt>
                <c:pt idx="4381" formatCode="#,##0.00">
                  <c:v>6556.69</c:v>
                </c:pt>
                <c:pt idx="4382" formatCode="#,##0.00">
                  <c:v>6550.51</c:v>
                </c:pt>
                <c:pt idx="4383" formatCode="#,##0.00">
                  <c:v>6544.34</c:v>
                </c:pt>
                <c:pt idx="4384" formatCode="#,##0.00">
                  <c:v>6538.18</c:v>
                </c:pt>
                <c:pt idx="4385" formatCode="#,##0.00">
                  <c:v>6532.04</c:v>
                </c:pt>
                <c:pt idx="4386" formatCode="#,##0.00">
                  <c:v>6525.92</c:v>
                </c:pt>
                <c:pt idx="4387" formatCode="#,##0.00">
                  <c:v>6519.83</c:v>
                </c:pt>
                <c:pt idx="4388" formatCode="#,##0.00">
                  <c:v>6513.7</c:v>
                </c:pt>
                <c:pt idx="4389" formatCode="#,##0.00">
                  <c:v>6507.58</c:v>
                </c:pt>
                <c:pt idx="4390" formatCode="#,##0.00">
                  <c:v>6501.47</c:v>
                </c:pt>
                <c:pt idx="4391" formatCode="#,##0.00">
                  <c:v>6495.37</c:v>
                </c:pt>
                <c:pt idx="4392" formatCode="#,##0.00">
                  <c:v>6489.27</c:v>
                </c:pt>
                <c:pt idx="4393" formatCode="#,##0.00">
                  <c:v>6483.19</c:v>
                </c:pt>
                <c:pt idx="4394" formatCode="#,##0.00">
                  <c:v>6477.12</c:v>
                </c:pt>
                <c:pt idx="4395" formatCode="#,##0.00">
                  <c:v>6471.06</c:v>
                </c:pt>
                <c:pt idx="4396" formatCode="#,##0.00">
                  <c:v>6465.01</c:v>
                </c:pt>
                <c:pt idx="4397" formatCode="#,##0.00">
                  <c:v>6458.97</c:v>
                </c:pt>
                <c:pt idx="4398" formatCode="#,##0.00">
                  <c:v>6452.95</c:v>
                </c:pt>
                <c:pt idx="4399" formatCode="#,##0.00">
                  <c:v>6446.94</c:v>
                </c:pt>
                <c:pt idx="4400" formatCode="#,##0.00">
                  <c:v>6440.93</c:v>
                </c:pt>
                <c:pt idx="4401" formatCode="#,##0.00">
                  <c:v>6434.93</c:v>
                </c:pt>
                <c:pt idx="4402" formatCode="#,##0.00">
                  <c:v>6428.92</c:v>
                </c:pt>
                <c:pt idx="4403" formatCode="#,##0.00">
                  <c:v>6422.93</c:v>
                </c:pt>
                <c:pt idx="4404" formatCode="#,##0.00">
                  <c:v>6416.94</c:v>
                </c:pt>
                <c:pt idx="4405" formatCode="#,##0.00">
                  <c:v>6410.95</c:v>
                </c:pt>
                <c:pt idx="4406" formatCode="#,##0.00">
                  <c:v>6404.97</c:v>
                </c:pt>
                <c:pt idx="4407" formatCode="#,##0.00">
                  <c:v>6399</c:v>
                </c:pt>
                <c:pt idx="4408" formatCode="#,##0.00">
                  <c:v>6393.05</c:v>
                </c:pt>
                <c:pt idx="4409" formatCode="#,##0.00">
                  <c:v>6387.09</c:v>
                </c:pt>
                <c:pt idx="4410" formatCode="#,##0.00">
                  <c:v>6381.13</c:v>
                </c:pt>
                <c:pt idx="4411" formatCode="#,##0.00">
                  <c:v>6375.19</c:v>
                </c:pt>
                <c:pt idx="4412" formatCode="#,##0.00">
                  <c:v>6369.26</c:v>
                </c:pt>
                <c:pt idx="4413" formatCode="#,##0.00">
                  <c:v>6363.34</c:v>
                </c:pt>
                <c:pt idx="4414" formatCode="#,##0.00">
                  <c:v>6357.42</c:v>
                </c:pt>
                <c:pt idx="4415" formatCode="#,##0.00">
                  <c:v>6351.52</c:v>
                </c:pt>
                <c:pt idx="4416" formatCode="#,##0.00">
                  <c:v>6345.62</c:v>
                </c:pt>
                <c:pt idx="4417" formatCode="#,##0.00">
                  <c:v>6339.74</c:v>
                </c:pt>
                <c:pt idx="4418" formatCode="#,##0.00">
                  <c:v>6333.85</c:v>
                </c:pt>
                <c:pt idx="4419" formatCode="#,##0.00">
                  <c:v>6327.98</c:v>
                </c:pt>
                <c:pt idx="4420" formatCode="#,##0.00">
                  <c:v>6322.13</c:v>
                </c:pt>
                <c:pt idx="4421" formatCode="#,##0.00">
                  <c:v>6316.29</c:v>
                </c:pt>
                <c:pt idx="4422" formatCode="#,##0.00">
                  <c:v>6310.45</c:v>
                </c:pt>
                <c:pt idx="4423" formatCode="#,##0.00">
                  <c:v>6304.61</c:v>
                </c:pt>
                <c:pt idx="4424" formatCode="#,##0.00">
                  <c:v>6298.79</c:v>
                </c:pt>
                <c:pt idx="4425" formatCode="#,##0.00">
                  <c:v>6292.96</c:v>
                </c:pt>
                <c:pt idx="4426" formatCode="#,##0.00">
                  <c:v>6287.14</c:v>
                </c:pt>
                <c:pt idx="4427" formatCode="#,##0.00">
                  <c:v>6281.34</c:v>
                </c:pt>
                <c:pt idx="4428" formatCode="#,##0.00">
                  <c:v>6275.54</c:v>
                </c:pt>
                <c:pt idx="4429" formatCode="#,##0.00">
                  <c:v>6269.75</c:v>
                </c:pt>
                <c:pt idx="4430" formatCode="#,##0.00">
                  <c:v>6263.96</c:v>
                </c:pt>
                <c:pt idx="4431" formatCode="#,##0.00">
                  <c:v>6258.19</c:v>
                </c:pt>
                <c:pt idx="4432" formatCode="#,##0.00">
                  <c:v>6252.42</c:v>
                </c:pt>
                <c:pt idx="4433" formatCode="#,##0.00">
                  <c:v>6246.66</c:v>
                </c:pt>
                <c:pt idx="4434" formatCode="#,##0.00">
                  <c:v>6240.9</c:v>
                </c:pt>
                <c:pt idx="4435" formatCode="#,##0.00">
                  <c:v>6235.15</c:v>
                </c:pt>
                <c:pt idx="4436" formatCode="#,##0.00">
                  <c:v>6229.41</c:v>
                </c:pt>
                <c:pt idx="4437" formatCode="#,##0.00">
                  <c:v>6223.68</c:v>
                </c:pt>
                <c:pt idx="4438" formatCode="#,##0.00">
                  <c:v>6217.96</c:v>
                </c:pt>
                <c:pt idx="4439" formatCode="#,##0.00">
                  <c:v>6212.24</c:v>
                </c:pt>
                <c:pt idx="4440" formatCode="#,##0.00">
                  <c:v>6206.54</c:v>
                </c:pt>
                <c:pt idx="4441" formatCode="#,##0.00">
                  <c:v>6200.86</c:v>
                </c:pt>
                <c:pt idx="4442" formatCode="#,##0.00">
                  <c:v>6195.19</c:v>
                </c:pt>
                <c:pt idx="4443" formatCode="#,##0.00">
                  <c:v>6189.52</c:v>
                </c:pt>
                <c:pt idx="4444" formatCode="#,##0.00">
                  <c:v>6183.88</c:v>
                </c:pt>
                <c:pt idx="4445" formatCode="#,##0.00">
                  <c:v>6178.23</c:v>
                </c:pt>
                <c:pt idx="4446" formatCode="#,##0.00">
                  <c:v>6172.6</c:v>
                </c:pt>
                <c:pt idx="4447" formatCode="#,##0.00">
                  <c:v>6166.98</c:v>
                </c:pt>
                <c:pt idx="4448" formatCode="#,##0.00">
                  <c:v>6161.39</c:v>
                </c:pt>
                <c:pt idx="4449" formatCode="#,##0.00">
                  <c:v>6155.8</c:v>
                </c:pt>
                <c:pt idx="4450" formatCode="#,##0.00">
                  <c:v>6150.22</c:v>
                </c:pt>
                <c:pt idx="4451" formatCode="#,##0.00">
                  <c:v>6144.64</c:v>
                </c:pt>
                <c:pt idx="4452" formatCode="#,##0.00">
                  <c:v>6139.08</c:v>
                </c:pt>
                <c:pt idx="4453" formatCode="#,##0.00">
                  <c:v>6133.54</c:v>
                </c:pt>
                <c:pt idx="4454" formatCode="#,##0.00">
                  <c:v>6128</c:v>
                </c:pt>
                <c:pt idx="4455" formatCode="#,##0.00">
                  <c:v>6122.49</c:v>
                </c:pt>
                <c:pt idx="4456" formatCode="#,##0.00">
                  <c:v>6116.98</c:v>
                </c:pt>
                <c:pt idx="4457" formatCode="#,##0.00">
                  <c:v>6111.49</c:v>
                </c:pt>
                <c:pt idx="4458" formatCode="#,##0.00">
                  <c:v>6106.01</c:v>
                </c:pt>
                <c:pt idx="4459" formatCode="#,##0.00">
                  <c:v>6100.54</c:v>
                </c:pt>
                <c:pt idx="4460" formatCode="#,##0.00">
                  <c:v>6095.09</c:v>
                </c:pt>
                <c:pt idx="4461" formatCode="#,##0.00">
                  <c:v>6089.66</c:v>
                </c:pt>
                <c:pt idx="4462" formatCode="#,##0.00">
                  <c:v>6084.24</c:v>
                </c:pt>
                <c:pt idx="4463" formatCode="#,##0.00">
                  <c:v>6078.83</c:v>
                </c:pt>
                <c:pt idx="4464" formatCode="#,##0.00">
                  <c:v>6073.44</c:v>
                </c:pt>
                <c:pt idx="4465" formatCode="#,##0.00">
                  <c:v>6068.02</c:v>
                </c:pt>
                <c:pt idx="4466" formatCode="#,##0.00">
                  <c:v>6062.72</c:v>
                </c:pt>
                <c:pt idx="4467" formatCode="#,##0.00">
                  <c:v>6057.41</c:v>
                </c:pt>
                <c:pt idx="4468" formatCode="#,##0.00">
                  <c:v>6052.11</c:v>
                </c:pt>
                <c:pt idx="4469" formatCode="#,##0.00">
                  <c:v>6046.88</c:v>
                </c:pt>
                <c:pt idx="4470" formatCode="#,##0.00">
                  <c:v>6041.65</c:v>
                </c:pt>
                <c:pt idx="4471" formatCode="#,##0.00">
                  <c:v>6036.39</c:v>
                </c:pt>
                <c:pt idx="4472" formatCode="#,##0.00">
                  <c:v>6031.15</c:v>
                </c:pt>
                <c:pt idx="4473" formatCode="#,##0.00">
                  <c:v>6025.94</c:v>
                </c:pt>
                <c:pt idx="4474" formatCode="#,##0.00">
                  <c:v>6021.77</c:v>
                </c:pt>
                <c:pt idx="4475" formatCode="#,##0.00">
                  <c:v>6015.83</c:v>
                </c:pt>
                <c:pt idx="4476" formatCode="#,##0.00">
                  <c:v>6010.71</c:v>
                </c:pt>
                <c:pt idx="4477" formatCode="#,##0.00">
                  <c:v>6005.58</c:v>
                </c:pt>
                <c:pt idx="4478" formatCode="#,##0.00">
                  <c:v>6000.45</c:v>
                </c:pt>
                <c:pt idx="4479" formatCode="#,##0.00">
                  <c:v>5995.33</c:v>
                </c:pt>
                <c:pt idx="4480" formatCode="#,##0.00">
                  <c:v>5990.22</c:v>
                </c:pt>
                <c:pt idx="4481" formatCode="#,##0.00">
                  <c:v>5985.12</c:v>
                </c:pt>
                <c:pt idx="4482" formatCode="#,##0.00">
                  <c:v>5980.02</c:v>
                </c:pt>
                <c:pt idx="4483" formatCode="#,##0.00">
                  <c:v>5974.94</c:v>
                </c:pt>
                <c:pt idx="4484" formatCode="#,##0.00">
                  <c:v>5969.87</c:v>
                </c:pt>
                <c:pt idx="4485" formatCode="#,##0.00">
                  <c:v>5964.82</c:v>
                </c:pt>
                <c:pt idx="4486" formatCode="#,##0.00">
                  <c:v>5959.78</c:v>
                </c:pt>
                <c:pt idx="4487" formatCode="#,##0.00">
                  <c:v>5954.74</c:v>
                </c:pt>
                <c:pt idx="4488" formatCode="#,##0.00">
                  <c:v>5949.7</c:v>
                </c:pt>
                <c:pt idx="4489" formatCode="#,##0.00">
                  <c:v>5944.68</c:v>
                </c:pt>
                <c:pt idx="4490" formatCode="#,##0.00">
                  <c:v>5939.65</c:v>
                </c:pt>
                <c:pt idx="4491" formatCode="#,##0.00">
                  <c:v>5934.63</c:v>
                </c:pt>
                <c:pt idx="4492" formatCode="#,##0.00">
                  <c:v>5929.64</c:v>
                </c:pt>
                <c:pt idx="4493" formatCode="#,##0.00">
                  <c:v>5924.65</c:v>
                </c:pt>
                <c:pt idx="4494" formatCode="#,##0.00">
                  <c:v>5919.67</c:v>
                </c:pt>
                <c:pt idx="4495" formatCode="#,##0.00">
                  <c:v>5914.71</c:v>
                </c:pt>
                <c:pt idx="4496" formatCode="#,##0.00">
                  <c:v>5909.76</c:v>
                </c:pt>
                <c:pt idx="4497" formatCode="#,##0.00">
                  <c:v>5904.81</c:v>
                </c:pt>
                <c:pt idx="4498" formatCode="#,##0.00">
                  <c:v>5899.88</c:v>
                </c:pt>
                <c:pt idx="4499" formatCode="#,##0.00">
                  <c:v>5894.96</c:v>
                </c:pt>
                <c:pt idx="4500" formatCode="#,##0.00">
                  <c:v>5890.03</c:v>
                </c:pt>
                <c:pt idx="4501" formatCode="#,##0.00">
                  <c:v>5885.11</c:v>
                </c:pt>
                <c:pt idx="4502" formatCode="#,##0.00">
                  <c:v>5880.2</c:v>
                </c:pt>
                <c:pt idx="4503" formatCode="#,##0.00">
                  <c:v>5875.29</c:v>
                </c:pt>
                <c:pt idx="4504" formatCode="#,##0.00">
                  <c:v>5870.38</c:v>
                </c:pt>
                <c:pt idx="4505" formatCode="#,##0.00">
                  <c:v>5865.48</c:v>
                </c:pt>
                <c:pt idx="4506" formatCode="#,##0.00">
                  <c:v>5860.59</c:v>
                </c:pt>
                <c:pt idx="4507" formatCode="#,##0.00">
                  <c:v>5855.7</c:v>
                </c:pt>
                <c:pt idx="4508" formatCode="#,##0.00">
                  <c:v>5850.86</c:v>
                </c:pt>
                <c:pt idx="4509" formatCode="#,##0.00">
                  <c:v>5845.97</c:v>
                </c:pt>
                <c:pt idx="4510" formatCode="#,##0.00">
                  <c:v>5841.3</c:v>
                </c:pt>
                <c:pt idx="4511" formatCode="#,##0.00">
                  <c:v>5836.48</c:v>
                </c:pt>
                <c:pt idx="4512" formatCode="#,##0.00">
                  <c:v>5831.57</c:v>
                </c:pt>
                <c:pt idx="4513" formatCode="#,##0.00">
                  <c:v>5826.67</c:v>
                </c:pt>
                <c:pt idx="4514" formatCode="#,##0.00">
                  <c:v>5821.79</c:v>
                </c:pt>
                <c:pt idx="4515" formatCode="#,##0.00">
                  <c:v>5816.93</c:v>
                </c:pt>
                <c:pt idx="4516" formatCode="#,##0.00">
                  <c:v>5812.07</c:v>
                </c:pt>
                <c:pt idx="4517" formatCode="#,##0.00">
                  <c:v>5807.21</c:v>
                </c:pt>
                <c:pt idx="4518" formatCode="#,##0.00">
                  <c:v>5802.36</c:v>
                </c:pt>
                <c:pt idx="4519" formatCode="#,##0.00">
                  <c:v>5797.52</c:v>
                </c:pt>
                <c:pt idx="4520" formatCode="#,##0.00">
                  <c:v>5792.68</c:v>
                </c:pt>
                <c:pt idx="4521" formatCode="#,##0.00">
                  <c:v>5787.85</c:v>
                </c:pt>
                <c:pt idx="4522" formatCode="#,##0.00">
                  <c:v>5783.02</c:v>
                </c:pt>
                <c:pt idx="4523" formatCode="#,##0.00">
                  <c:v>5778.18</c:v>
                </c:pt>
                <c:pt idx="4524" formatCode="#,##0.00">
                  <c:v>5773.36</c:v>
                </c:pt>
                <c:pt idx="4525" formatCode="#,##0.00">
                  <c:v>5768.54</c:v>
                </c:pt>
                <c:pt idx="4526" formatCode="#,##0.00">
                  <c:v>5763.73</c:v>
                </c:pt>
                <c:pt idx="4527" formatCode="#,##0.00">
                  <c:v>5758.93</c:v>
                </c:pt>
                <c:pt idx="4528" formatCode="#,##0.00">
                  <c:v>5754.17</c:v>
                </c:pt>
                <c:pt idx="4529" formatCode="#,##0.00">
                  <c:v>5749.37</c:v>
                </c:pt>
                <c:pt idx="4530" formatCode="#,##0.00">
                  <c:v>5744.58</c:v>
                </c:pt>
                <c:pt idx="4531" formatCode="#,##0.00">
                  <c:v>5739.8</c:v>
                </c:pt>
                <c:pt idx="4532" formatCode="#,##0.00">
                  <c:v>5735.03</c:v>
                </c:pt>
                <c:pt idx="4533" formatCode="#,##0.00">
                  <c:v>5730.26</c:v>
                </c:pt>
                <c:pt idx="4534" formatCode="#,##0.00">
                  <c:v>5725.49</c:v>
                </c:pt>
                <c:pt idx="4535" formatCode="#,##0.00">
                  <c:v>5720.73</c:v>
                </c:pt>
                <c:pt idx="4536" formatCode="#,##0.00">
                  <c:v>5715.98</c:v>
                </c:pt>
                <c:pt idx="4537" formatCode="#,##0.00">
                  <c:v>5711.23</c:v>
                </c:pt>
                <c:pt idx="4538" formatCode="#,##0.00">
                  <c:v>5706.49</c:v>
                </c:pt>
                <c:pt idx="4539" formatCode="#,##0.00">
                  <c:v>5701.74</c:v>
                </c:pt>
                <c:pt idx="4540" formatCode="#,##0.00">
                  <c:v>5697</c:v>
                </c:pt>
                <c:pt idx="4541" formatCode="#,##0.00">
                  <c:v>5692.26</c:v>
                </c:pt>
                <c:pt idx="4542" formatCode="#,##0.00">
                  <c:v>5687.53</c:v>
                </c:pt>
                <c:pt idx="4543" formatCode="#,##0.00">
                  <c:v>5682.8</c:v>
                </c:pt>
                <c:pt idx="4544" formatCode="#,##0.00">
                  <c:v>5678.08</c:v>
                </c:pt>
                <c:pt idx="4545" formatCode="#,##0.00">
                  <c:v>5673.35</c:v>
                </c:pt>
                <c:pt idx="4546" formatCode="#,##0.00">
                  <c:v>5668.63</c:v>
                </c:pt>
                <c:pt idx="4547" formatCode="#,##0.00">
                  <c:v>5663.93</c:v>
                </c:pt>
                <c:pt idx="4548" formatCode="#,##0.00">
                  <c:v>5659.25</c:v>
                </c:pt>
                <c:pt idx="4549" formatCode="#,##0.00">
                  <c:v>5654.58</c:v>
                </c:pt>
                <c:pt idx="4550" formatCode="#,##0.00">
                  <c:v>5649.91</c:v>
                </c:pt>
                <c:pt idx="4551" formatCode="#,##0.00">
                  <c:v>5645.25</c:v>
                </c:pt>
                <c:pt idx="4552" formatCode="#,##0.00">
                  <c:v>5640.6</c:v>
                </c:pt>
                <c:pt idx="4553" formatCode="#,##0.00">
                  <c:v>5635.96</c:v>
                </c:pt>
                <c:pt idx="4554" formatCode="#,##0.00">
                  <c:v>5631.33</c:v>
                </c:pt>
                <c:pt idx="4555" formatCode="#,##0.00">
                  <c:v>5626.72</c:v>
                </c:pt>
                <c:pt idx="4556" formatCode="#,##0.00">
                  <c:v>5622.1</c:v>
                </c:pt>
                <c:pt idx="4557" formatCode="#,##0.00">
                  <c:v>5617.49</c:v>
                </c:pt>
                <c:pt idx="4558" formatCode="#,##0.00">
                  <c:v>5612.87</c:v>
                </c:pt>
                <c:pt idx="4559" formatCode="#,##0.00">
                  <c:v>5608.26</c:v>
                </c:pt>
                <c:pt idx="4560" formatCode="#,##0.00">
                  <c:v>5603.65</c:v>
                </c:pt>
                <c:pt idx="4561" formatCode="#,##0.00">
                  <c:v>5599.06</c:v>
                </c:pt>
                <c:pt idx="4562" formatCode="#,##0.00">
                  <c:v>5594.48</c:v>
                </c:pt>
                <c:pt idx="4563" formatCode="#,##0.00">
                  <c:v>5589.91</c:v>
                </c:pt>
                <c:pt idx="4564" formatCode="#,##0.00">
                  <c:v>5585.36</c:v>
                </c:pt>
                <c:pt idx="4565" formatCode="#,##0.00">
                  <c:v>5580.82</c:v>
                </c:pt>
                <c:pt idx="4566" formatCode="#,##0.00">
                  <c:v>5576.3</c:v>
                </c:pt>
                <c:pt idx="4567" formatCode="#,##0.00">
                  <c:v>5571.79</c:v>
                </c:pt>
                <c:pt idx="4568" formatCode="#,##0.00">
                  <c:v>5567.29</c:v>
                </c:pt>
                <c:pt idx="4569" formatCode="#,##0.00">
                  <c:v>5562.79</c:v>
                </c:pt>
                <c:pt idx="4570" formatCode="#,##0.00">
                  <c:v>5558.3</c:v>
                </c:pt>
                <c:pt idx="4571" formatCode="#,##0.00">
                  <c:v>5553.81</c:v>
                </c:pt>
                <c:pt idx="4572" formatCode="#,##0.00">
                  <c:v>5549.32</c:v>
                </c:pt>
                <c:pt idx="4573" formatCode="#,##0.00">
                  <c:v>5544.83</c:v>
                </c:pt>
                <c:pt idx="4574" formatCode="#,##0.00">
                  <c:v>5540.34</c:v>
                </c:pt>
                <c:pt idx="4575" formatCode="#,##0.00">
                  <c:v>5535.85</c:v>
                </c:pt>
                <c:pt idx="4576" formatCode="#,##0.00">
                  <c:v>5531.36</c:v>
                </c:pt>
                <c:pt idx="4577" formatCode="#,##0.00">
                  <c:v>5526.87</c:v>
                </c:pt>
                <c:pt idx="4578" formatCode="#,##0.00">
                  <c:v>5522.64</c:v>
                </c:pt>
                <c:pt idx="4579" formatCode="#,##0.00">
                  <c:v>5518.16</c:v>
                </c:pt>
                <c:pt idx="4580" formatCode="#,##0.00">
                  <c:v>5513.67</c:v>
                </c:pt>
                <c:pt idx="4581" formatCode="#,##0.00">
                  <c:v>5509.21</c:v>
                </c:pt>
                <c:pt idx="4582" formatCode="#,##0.00">
                  <c:v>5504.75</c:v>
                </c:pt>
                <c:pt idx="4583" formatCode="#,##0.00">
                  <c:v>5500.29</c:v>
                </c:pt>
                <c:pt idx="4584" formatCode="#,##0.00">
                  <c:v>5495.83</c:v>
                </c:pt>
                <c:pt idx="4585" formatCode="#,##0.00">
                  <c:v>5491.38</c:v>
                </c:pt>
                <c:pt idx="4586" formatCode="#,##0.00">
                  <c:v>5486.92</c:v>
                </c:pt>
                <c:pt idx="4587" formatCode="#,##0.00">
                  <c:v>5482.48</c:v>
                </c:pt>
                <c:pt idx="4588" formatCode="#,##0.00">
                  <c:v>5478.04</c:v>
                </c:pt>
                <c:pt idx="4589" formatCode="#,##0.00">
                  <c:v>5473.6</c:v>
                </c:pt>
                <c:pt idx="4590" formatCode="#,##0.00">
                  <c:v>5470.45</c:v>
                </c:pt>
                <c:pt idx="4591" formatCode="#,##0.00">
                  <c:v>5465.83</c:v>
                </c:pt>
                <c:pt idx="4592" formatCode="#,##0.00">
                  <c:v>5461.37</c:v>
                </c:pt>
                <c:pt idx="4593" formatCode="#,##0.00">
                  <c:v>5456.93</c:v>
                </c:pt>
                <c:pt idx="4594" formatCode="#,##0.00">
                  <c:v>5452.52</c:v>
                </c:pt>
                <c:pt idx="4595" formatCode="#,##0.00">
                  <c:v>5448.11</c:v>
                </c:pt>
                <c:pt idx="4596" formatCode="#,##0.00">
                  <c:v>5443.71</c:v>
                </c:pt>
                <c:pt idx="4597" formatCode="#,##0.00">
                  <c:v>5439.32</c:v>
                </c:pt>
                <c:pt idx="4598" formatCode="#,##0.00">
                  <c:v>5434.93</c:v>
                </c:pt>
                <c:pt idx="4599" formatCode="#,##0.00">
                  <c:v>5430.56</c:v>
                </c:pt>
                <c:pt idx="4600" formatCode="#,##0.00">
                  <c:v>5426.19</c:v>
                </c:pt>
                <c:pt idx="4601" formatCode="#,##0.00">
                  <c:v>5421.82</c:v>
                </c:pt>
                <c:pt idx="4602" formatCode="#,##0.00">
                  <c:v>5417.46</c:v>
                </c:pt>
                <c:pt idx="4603" formatCode="#,##0.00">
                  <c:v>5413.1</c:v>
                </c:pt>
                <c:pt idx="4604" formatCode="#,##0.00">
                  <c:v>5408.74</c:v>
                </c:pt>
                <c:pt idx="4605" formatCode="#,##0.00">
                  <c:v>5404.38</c:v>
                </c:pt>
                <c:pt idx="4606" formatCode="#,##0.00">
                  <c:v>5400.02</c:v>
                </c:pt>
                <c:pt idx="4607" formatCode="#,##0.00">
                  <c:v>5395.65</c:v>
                </c:pt>
                <c:pt idx="4608" formatCode="#,##0.00">
                  <c:v>5391.29</c:v>
                </c:pt>
                <c:pt idx="4609" formatCode="#,##0.00">
                  <c:v>5386.93</c:v>
                </c:pt>
                <c:pt idx="4610" formatCode="#,##0.00">
                  <c:v>5382.57</c:v>
                </c:pt>
                <c:pt idx="4611" formatCode="#,##0.00">
                  <c:v>5378.23</c:v>
                </c:pt>
                <c:pt idx="4612" formatCode="#,##0.00">
                  <c:v>5373.87</c:v>
                </c:pt>
                <c:pt idx="4613" formatCode="#,##0.00">
                  <c:v>5369.52</c:v>
                </c:pt>
                <c:pt idx="4614" formatCode="#,##0.00">
                  <c:v>5365.17</c:v>
                </c:pt>
                <c:pt idx="4615" formatCode="#,##0.00">
                  <c:v>5360.84</c:v>
                </c:pt>
                <c:pt idx="4616" formatCode="#,##0.00">
                  <c:v>5356.5</c:v>
                </c:pt>
                <c:pt idx="4617" formatCode="#,##0.00">
                  <c:v>5352.17</c:v>
                </c:pt>
                <c:pt idx="4618" formatCode="#,##0.00">
                  <c:v>5347.83</c:v>
                </c:pt>
                <c:pt idx="4619" formatCode="#,##0.00">
                  <c:v>5343.5</c:v>
                </c:pt>
                <c:pt idx="4620" formatCode="#,##0.00">
                  <c:v>5339.17</c:v>
                </c:pt>
                <c:pt idx="4621" formatCode="#,##0.00">
                  <c:v>5334.86</c:v>
                </c:pt>
                <c:pt idx="4622" formatCode="#,##0.00">
                  <c:v>5330.57</c:v>
                </c:pt>
                <c:pt idx="4623" formatCode="#,##0.00">
                  <c:v>5326.27</c:v>
                </c:pt>
                <c:pt idx="4624" formatCode="#,##0.00">
                  <c:v>5321.98</c:v>
                </c:pt>
                <c:pt idx="4625" formatCode="#,##0.00">
                  <c:v>5317.68</c:v>
                </c:pt>
                <c:pt idx="4626" formatCode="#,##0.00">
                  <c:v>5313.38</c:v>
                </c:pt>
                <c:pt idx="4627" formatCode="#,##0.00">
                  <c:v>5309.08</c:v>
                </c:pt>
                <c:pt idx="4628" formatCode="#,##0.00">
                  <c:v>5304.79</c:v>
                </c:pt>
                <c:pt idx="4629" formatCode="#,##0.00">
                  <c:v>5300.49</c:v>
                </c:pt>
                <c:pt idx="4630" formatCode="#,##0.00">
                  <c:v>5296.2</c:v>
                </c:pt>
                <c:pt idx="4631" formatCode="#,##0.00">
                  <c:v>5291.92</c:v>
                </c:pt>
                <c:pt idx="4632" formatCode="#,##0.00">
                  <c:v>5287.64</c:v>
                </c:pt>
                <c:pt idx="4633" formatCode="#,##0.00">
                  <c:v>5283.37</c:v>
                </c:pt>
                <c:pt idx="4634" formatCode="#,##0.00">
                  <c:v>5279.1</c:v>
                </c:pt>
                <c:pt idx="4635" formatCode="#,##0.00">
                  <c:v>5274.84</c:v>
                </c:pt>
                <c:pt idx="4636" formatCode="#,##0.00">
                  <c:v>5270.59</c:v>
                </c:pt>
                <c:pt idx="4637" formatCode="#,##0.00">
                  <c:v>5266.33</c:v>
                </c:pt>
                <c:pt idx="4638" formatCode="#,##0.00">
                  <c:v>5262.08</c:v>
                </c:pt>
                <c:pt idx="4639" formatCode="#,##0.00">
                  <c:v>5257.83</c:v>
                </c:pt>
                <c:pt idx="4640" formatCode="#,##0.00">
                  <c:v>5253.59</c:v>
                </c:pt>
                <c:pt idx="4641" formatCode="#,##0.00">
                  <c:v>5249.36</c:v>
                </c:pt>
                <c:pt idx="4642" formatCode="#,##0.00">
                  <c:v>5245.13</c:v>
                </c:pt>
                <c:pt idx="4643" formatCode="#,##0.00">
                  <c:v>5240.91</c:v>
                </c:pt>
                <c:pt idx="4644" formatCode="#,##0.00">
                  <c:v>5236.6899999999996</c:v>
                </c:pt>
                <c:pt idx="4645" formatCode="#,##0.00">
                  <c:v>5232.4799999999996</c:v>
                </c:pt>
                <c:pt idx="4646" formatCode="#,##0.00">
                  <c:v>5228.2700000000004</c:v>
                </c:pt>
                <c:pt idx="4647" formatCode="#,##0.00">
                  <c:v>5224.0600000000004</c:v>
                </c:pt>
                <c:pt idx="4648" formatCode="#,##0.00">
                  <c:v>5219.87</c:v>
                </c:pt>
                <c:pt idx="4649" formatCode="#,##0.00">
                  <c:v>5215.68</c:v>
                </c:pt>
                <c:pt idx="4650" formatCode="#,##0.00">
                  <c:v>5211.49</c:v>
                </c:pt>
                <c:pt idx="4651" formatCode="#,##0.00">
                  <c:v>5207.3100000000004</c:v>
                </c:pt>
                <c:pt idx="4652" formatCode="#,##0.00">
                  <c:v>5203.1400000000003</c:v>
                </c:pt>
                <c:pt idx="4653" formatCode="#,##0.00">
                  <c:v>5198.9799999999996</c:v>
                </c:pt>
                <c:pt idx="4654" formatCode="#,##0.00">
                  <c:v>5194.83</c:v>
                </c:pt>
                <c:pt idx="4655" formatCode="#,##0.00">
                  <c:v>5190.6899999999996</c:v>
                </c:pt>
                <c:pt idx="4656" formatCode="#,##0.00">
                  <c:v>5186.5600000000004</c:v>
                </c:pt>
                <c:pt idx="4657" formatCode="#,##0.00">
                  <c:v>5182.4399999999996</c:v>
                </c:pt>
                <c:pt idx="4658" formatCode="#,##0.00">
                  <c:v>5178.37</c:v>
                </c:pt>
                <c:pt idx="4659" formatCode="#,##0.00">
                  <c:v>5174.2700000000004</c:v>
                </c:pt>
                <c:pt idx="4660" formatCode="#,##0.00">
                  <c:v>5170.16</c:v>
                </c:pt>
                <c:pt idx="4661" formatCode="#,##0.00">
                  <c:v>5166.0600000000004</c:v>
                </c:pt>
                <c:pt idx="4662" formatCode="#,##0.00">
                  <c:v>5161.97</c:v>
                </c:pt>
                <c:pt idx="4663" formatCode="#,##0.00">
                  <c:v>5157.88</c:v>
                </c:pt>
                <c:pt idx="4664" formatCode="#,##0.00">
                  <c:v>5153.8</c:v>
                </c:pt>
                <c:pt idx="4665" formatCode="#,##0.00">
                  <c:v>5149.7299999999996</c:v>
                </c:pt>
                <c:pt idx="4666" formatCode="#,##0.00">
                  <c:v>5145.67</c:v>
                </c:pt>
                <c:pt idx="4667" formatCode="#,##0.00">
                  <c:v>5141.62</c:v>
                </c:pt>
                <c:pt idx="4668" formatCode="#,##0.00">
                  <c:v>5137.58</c:v>
                </c:pt>
                <c:pt idx="4669" formatCode="#,##0.00">
                  <c:v>5133.55</c:v>
                </c:pt>
                <c:pt idx="4670" formatCode="#,##0.00">
                  <c:v>5129.53</c:v>
                </c:pt>
                <c:pt idx="4671" formatCode="#,##0.00">
                  <c:v>5125.5200000000004</c:v>
                </c:pt>
                <c:pt idx="4672" formatCode="#,##0.00">
                  <c:v>5121.5200000000004</c:v>
                </c:pt>
                <c:pt idx="4673" formatCode="#,##0.00">
                  <c:v>5117.53</c:v>
                </c:pt>
                <c:pt idx="4674" formatCode="#,##0.00">
                  <c:v>5113.54</c:v>
                </c:pt>
                <c:pt idx="4675" formatCode="#,##0.00">
                  <c:v>5109.5600000000004</c:v>
                </c:pt>
                <c:pt idx="4676" formatCode="#,##0.00">
                  <c:v>5105.58</c:v>
                </c:pt>
                <c:pt idx="4677" formatCode="#,##0.00">
                  <c:v>5101.6099999999997</c:v>
                </c:pt>
                <c:pt idx="4678" formatCode="#,##0.00">
                  <c:v>5097.6499999999996</c:v>
                </c:pt>
                <c:pt idx="4679" formatCode="#,##0.00">
                  <c:v>5093.6899999999996</c:v>
                </c:pt>
                <c:pt idx="4680" formatCode="#,##0.00">
                  <c:v>5089.7299999999996</c:v>
                </c:pt>
                <c:pt idx="4681" formatCode="#,##0.00">
                  <c:v>5085.79</c:v>
                </c:pt>
                <c:pt idx="4682" formatCode="#,##0.00">
                  <c:v>5081.8500000000004</c:v>
                </c:pt>
                <c:pt idx="4683" formatCode="#,##0.00">
                  <c:v>5077.8999999999996</c:v>
                </c:pt>
                <c:pt idx="4684" formatCode="#,##0.00">
                  <c:v>5073.97</c:v>
                </c:pt>
                <c:pt idx="4685" formatCode="#,##0.00">
                  <c:v>5070.05</c:v>
                </c:pt>
                <c:pt idx="4686" formatCode="#,##0.00">
                  <c:v>5066.13</c:v>
                </c:pt>
                <c:pt idx="4687" formatCode="#,##0.00">
                  <c:v>5062.21</c:v>
                </c:pt>
                <c:pt idx="4688" formatCode="#,##0.00">
                  <c:v>5058.3100000000004</c:v>
                </c:pt>
                <c:pt idx="4689" formatCode="#,##0.00">
                  <c:v>5054.42</c:v>
                </c:pt>
                <c:pt idx="4690" formatCode="#,##0.00">
                  <c:v>5050.55</c:v>
                </c:pt>
                <c:pt idx="4691" formatCode="#,##0.00">
                  <c:v>5046.68</c:v>
                </c:pt>
                <c:pt idx="4692" formatCode="#,##0.00">
                  <c:v>5042.8100000000004</c:v>
                </c:pt>
                <c:pt idx="4693" formatCode="#,##0.00">
                  <c:v>5038.9399999999996</c:v>
                </c:pt>
                <c:pt idx="4694" formatCode="#,##0.00">
                  <c:v>5035.09</c:v>
                </c:pt>
                <c:pt idx="4695" formatCode="#,##0.00">
                  <c:v>5031.22</c:v>
                </c:pt>
                <c:pt idx="4696" formatCode="#,##0.00">
                  <c:v>5027.3599999999997</c:v>
                </c:pt>
                <c:pt idx="4697" formatCode="#,##0.00">
                  <c:v>5023.51</c:v>
                </c:pt>
                <c:pt idx="4698" formatCode="#,##0.00">
                  <c:v>5019.66</c:v>
                </c:pt>
                <c:pt idx="4699" formatCode="#,##0.00">
                  <c:v>5015.8500000000004</c:v>
                </c:pt>
                <c:pt idx="4700" formatCode="#,##0.00">
                  <c:v>5012.07</c:v>
                </c:pt>
                <c:pt idx="4701" formatCode="#,##0.00">
                  <c:v>5008.26</c:v>
                </c:pt>
                <c:pt idx="4702" formatCode="#,##0.00">
                  <c:v>5004.46</c:v>
                </c:pt>
                <c:pt idx="4703" formatCode="#,##0.00">
                  <c:v>5000.6499999999996</c:v>
                </c:pt>
                <c:pt idx="4704" formatCode="#,##0.00">
                  <c:v>4996.84</c:v>
                </c:pt>
                <c:pt idx="4705" formatCode="#,##0.00">
                  <c:v>4993.0600000000004</c:v>
                </c:pt>
                <c:pt idx="4706" formatCode="#,##0.00">
                  <c:v>4989.25</c:v>
                </c:pt>
                <c:pt idx="4707" formatCode="#,##0.00">
                  <c:v>4985.45</c:v>
                </c:pt>
                <c:pt idx="4708" formatCode="#,##0.00">
                  <c:v>4981.66</c:v>
                </c:pt>
                <c:pt idx="4709" formatCode="#,##0.00">
                  <c:v>4977.87</c:v>
                </c:pt>
                <c:pt idx="4710" formatCode="#,##0.00">
                  <c:v>4974.09</c:v>
                </c:pt>
                <c:pt idx="4711" formatCode="#,##0.00">
                  <c:v>4970.3100000000004</c:v>
                </c:pt>
                <c:pt idx="4712" formatCode="#,##0.00">
                  <c:v>4966.53</c:v>
                </c:pt>
                <c:pt idx="4713" formatCode="#,##0.00">
                  <c:v>4962.7700000000004</c:v>
                </c:pt>
                <c:pt idx="4714" formatCode="#,##0.00">
                  <c:v>4959.01</c:v>
                </c:pt>
                <c:pt idx="4715" formatCode="#,##0.00">
                  <c:v>4955.26</c:v>
                </c:pt>
                <c:pt idx="4716" formatCode="#,##0.00">
                  <c:v>4951.51</c:v>
                </c:pt>
                <c:pt idx="4717" formatCode="#,##0.00">
                  <c:v>4947.7700000000004</c:v>
                </c:pt>
                <c:pt idx="4718" formatCode="#,##0.00">
                  <c:v>4944.04</c:v>
                </c:pt>
                <c:pt idx="4719" formatCode="#,##0.00">
                  <c:v>4940.3100000000004</c:v>
                </c:pt>
                <c:pt idx="4720" formatCode="#,##0.00">
                  <c:v>4936.8599999999997</c:v>
                </c:pt>
                <c:pt idx="4721" formatCode="#,##0.00">
                  <c:v>4933.18</c:v>
                </c:pt>
                <c:pt idx="4722" formatCode="#,##0.00">
                  <c:v>4929.46</c:v>
                </c:pt>
                <c:pt idx="4723" formatCode="#,##0.00">
                  <c:v>4925.7299999999996</c:v>
                </c:pt>
                <c:pt idx="4724" formatCode="#,##0.00">
                  <c:v>4922.01</c:v>
                </c:pt>
                <c:pt idx="4725" formatCode="#,##0.00">
                  <c:v>4918.3</c:v>
                </c:pt>
                <c:pt idx="4726" formatCode="#,##0.00">
                  <c:v>4914.63</c:v>
                </c:pt>
                <c:pt idx="4727" formatCode="#,##0.00">
                  <c:v>4910.97</c:v>
                </c:pt>
                <c:pt idx="4728" formatCode="#,##0.00">
                  <c:v>4907.34</c:v>
                </c:pt>
                <c:pt idx="4729" formatCode="#,##0.00">
                  <c:v>4903.74</c:v>
                </c:pt>
                <c:pt idx="4730" formatCode="#,##0.00">
                  <c:v>4900.18</c:v>
                </c:pt>
                <c:pt idx="4731" formatCode="#,##0.00">
                  <c:v>4896.63</c:v>
                </c:pt>
                <c:pt idx="4732" formatCode="#,##0.00">
                  <c:v>4893.09</c:v>
                </c:pt>
                <c:pt idx="4733" formatCode="#,##0.00">
                  <c:v>4889.54</c:v>
                </c:pt>
                <c:pt idx="4734" formatCode="#,##0.00">
                  <c:v>4886</c:v>
                </c:pt>
                <c:pt idx="4735" formatCode="#,##0.00">
                  <c:v>4882.45</c:v>
                </c:pt>
                <c:pt idx="4736" formatCode="#,##0.00">
                  <c:v>4878.8999999999996</c:v>
                </c:pt>
                <c:pt idx="4737" formatCode="#,##0.00">
                  <c:v>4875.34</c:v>
                </c:pt>
                <c:pt idx="4738" formatCode="#,##0.00">
                  <c:v>4871.78</c:v>
                </c:pt>
                <c:pt idx="4739" formatCode="#,##0.00">
                  <c:v>4868.22</c:v>
                </c:pt>
                <c:pt idx="4740" formatCode="#,##0.00">
                  <c:v>4864.66</c:v>
                </c:pt>
                <c:pt idx="4741" formatCode="#,##0.00">
                  <c:v>4861.1099999999997</c:v>
                </c:pt>
                <c:pt idx="4742" formatCode="#,##0.00">
                  <c:v>4857.5600000000004</c:v>
                </c:pt>
                <c:pt idx="4743" formatCode="#,##0.00">
                  <c:v>4854.01</c:v>
                </c:pt>
                <c:pt idx="4744" formatCode="#,##0.00">
                  <c:v>4850.46</c:v>
                </c:pt>
                <c:pt idx="4745" formatCode="#,##0.00">
                  <c:v>4846.91</c:v>
                </c:pt>
                <c:pt idx="4746" formatCode="#,##0.00">
                  <c:v>4843.3599999999997</c:v>
                </c:pt>
                <c:pt idx="4747" formatCode="#,##0.00">
                  <c:v>4839.8100000000004</c:v>
                </c:pt>
                <c:pt idx="4748" formatCode="#,##0.00">
                  <c:v>4836.26</c:v>
                </c:pt>
                <c:pt idx="4749" formatCode="#,##0.00">
                  <c:v>4832.71</c:v>
                </c:pt>
                <c:pt idx="4750" formatCode="#,##0.00">
                  <c:v>4829.16</c:v>
                </c:pt>
                <c:pt idx="4751" formatCode="#,##0.00">
                  <c:v>4825.6099999999997</c:v>
                </c:pt>
                <c:pt idx="4752" formatCode="#,##0.00">
                  <c:v>4822.0600000000004</c:v>
                </c:pt>
                <c:pt idx="4753" formatCode="#,##0.00">
                  <c:v>4818.5</c:v>
                </c:pt>
                <c:pt idx="4754" formatCode="#,##0.00">
                  <c:v>4814.95</c:v>
                </c:pt>
                <c:pt idx="4755" formatCode="#,##0.00">
                  <c:v>4811.41</c:v>
                </c:pt>
                <c:pt idx="4756" formatCode="#,##0.00">
                  <c:v>4807.87</c:v>
                </c:pt>
                <c:pt idx="4757" formatCode="#,##0.00">
                  <c:v>4804.33</c:v>
                </c:pt>
                <c:pt idx="4758" formatCode="#,##0.00">
                  <c:v>4800.8500000000004</c:v>
                </c:pt>
                <c:pt idx="4759" formatCode="#,##0.00">
                  <c:v>4797.34</c:v>
                </c:pt>
                <c:pt idx="4760" formatCode="#,##0.00">
                  <c:v>4793.82</c:v>
                </c:pt>
                <c:pt idx="4761" formatCode="#,##0.00">
                  <c:v>4790.29</c:v>
                </c:pt>
                <c:pt idx="4762" formatCode="#,##0.00">
                  <c:v>4786.7700000000004</c:v>
                </c:pt>
                <c:pt idx="4763" formatCode="#,##0.00">
                  <c:v>4783.2299999999996</c:v>
                </c:pt>
                <c:pt idx="4764" formatCode="#,##0.00">
                  <c:v>4779.71</c:v>
                </c:pt>
                <c:pt idx="4765" formatCode="#,##0.00">
                  <c:v>4776.1899999999996</c:v>
                </c:pt>
                <c:pt idx="4766" formatCode="#,##0.00">
                  <c:v>4772.67</c:v>
                </c:pt>
                <c:pt idx="4767" formatCode="#,##0.00">
                  <c:v>4769.1499999999996</c:v>
                </c:pt>
                <c:pt idx="4768" formatCode="#,##0.00">
                  <c:v>4765.6400000000003</c:v>
                </c:pt>
                <c:pt idx="4769" formatCode="#,##0.00">
                  <c:v>4762.1400000000003</c:v>
                </c:pt>
                <c:pt idx="4770" formatCode="#,##0.00">
                  <c:v>4758.66</c:v>
                </c:pt>
                <c:pt idx="4771" formatCode="#,##0.00">
                  <c:v>4755.1899999999996</c:v>
                </c:pt>
                <c:pt idx="4772" formatCode="#,##0.00">
                  <c:v>4751.71</c:v>
                </c:pt>
                <c:pt idx="4773" formatCode="#,##0.00">
                  <c:v>4748.24</c:v>
                </c:pt>
                <c:pt idx="4774" formatCode="#,##0.00">
                  <c:v>4744.76</c:v>
                </c:pt>
                <c:pt idx="4775" formatCode="#,##0.00">
                  <c:v>4741.29</c:v>
                </c:pt>
                <c:pt idx="4776" formatCode="#,##0.00">
                  <c:v>4737.82</c:v>
                </c:pt>
                <c:pt idx="4777" formatCode="#,##0.00">
                  <c:v>4734.3599999999997</c:v>
                </c:pt>
                <c:pt idx="4778" formatCode="#,##0.00">
                  <c:v>4730.8900000000003</c:v>
                </c:pt>
                <c:pt idx="4779" formatCode="#,##0.00">
                  <c:v>4727.43</c:v>
                </c:pt>
                <c:pt idx="4780" formatCode="#,##0.00">
                  <c:v>4723.97</c:v>
                </c:pt>
                <c:pt idx="4781" formatCode="#,##0.00">
                  <c:v>4720.51</c:v>
                </c:pt>
                <c:pt idx="4782" formatCode="#,##0.00">
                  <c:v>4717.0600000000004</c:v>
                </c:pt>
                <c:pt idx="4783" formatCode="#,##0.00">
                  <c:v>4713.6099999999997</c:v>
                </c:pt>
                <c:pt idx="4784" formatCode="#,##0.00">
                  <c:v>4710.17</c:v>
                </c:pt>
                <c:pt idx="4785" formatCode="#,##0.00">
                  <c:v>4706.7299999999996</c:v>
                </c:pt>
                <c:pt idx="4786" formatCode="#,##0.00">
                  <c:v>4703.3</c:v>
                </c:pt>
                <c:pt idx="4787" formatCode="#,##0.00">
                  <c:v>4699.8599999999997</c:v>
                </c:pt>
                <c:pt idx="4788" formatCode="#,##0.00">
                  <c:v>4696.43</c:v>
                </c:pt>
                <c:pt idx="4789" formatCode="#,##0.00">
                  <c:v>4693</c:v>
                </c:pt>
                <c:pt idx="4790" formatCode="#,##0.00">
                  <c:v>4689.58</c:v>
                </c:pt>
                <c:pt idx="4791" formatCode="#,##0.00">
                  <c:v>4686.17</c:v>
                </c:pt>
                <c:pt idx="4792" formatCode="#,##0.00">
                  <c:v>4682.7700000000004</c:v>
                </c:pt>
                <c:pt idx="4793" formatCode="#,##0.00">
                  <c:v>4679.37</c:v>
                </c:pt>
                <c:pt idx="4794" formatCode="#,##0.00">
                  <c:v>4675.97</c:v>
                </c:pt>
                <c:pt idx="4795" formatCode="#,##0.00">
                  <c:v>4672.57</c:v>
                </c:pt>
                <c:pt idx="4796" formatCode="#,##0.00">
                  <c:v>4669.1899999999996</c:v>
                </c:pt>
                <c:pt idx="4797" formatCode="#,##0.00">
                  <c:v>4666.3999999999996</c:v>
                </c:pt>
                <c:pt idx="4798" formatCode="#,##0.00">
                  <c:v>4663.32</c:v>
                </c:pt>
                <c:pt idx="4799" formatCode="#,##0.00">
                  <c:v>4660.0200000000004</c:v>
                </c:pt>
                <c:pt idx="4800" formatCode="#,##0.00">
                  <c:v>4656.66</c:v>
                </c:pt>
                <c:pt idx="4801" formatCode="#,##0.00">
                  <c:v>4653.2700000000004</c:v>
                </c:pt>
                <c:pt idx="4802" formatCode="#,##0.00">
                  <c:v>4649.8900000000003</c:v>
                </c:pt>
                <c:pt idx="4803" formatCode="#,##0.00">
                  <c:v>4646.4799999999996</c:v>
                </c:pt>
                <c:pt idx="4804" formatCode="#,##0.00">
                  <c:v>4643.12</c:v>
                </c:pt>
                <c:pt idx="4805" formatCode="#,##0.00">
                  <c:v>4640.75</c:v>
                </c:pt>
                <c:pt idx="4806" formatCode="#,##0.00">
                  <c:v>4637.6400000000003</c:v>
                </c:pt>
                <c:pt idx="4807" formatCode="#,##0.00">
                  <c:v>4634.29</c:v>
                </c:pt>
                <c:pt idx="4808" formatCode="#,##0.00">
                  <c:v>4631.1899999999996</c:v>
                </c:pt>
                <c:pt idx="4809" formatCode="#,##0.00">
                  <c:v>4628.34</c:v>
                </c:pt>
                <c:pt idx="4810" formatCode="#,##0.00">
                  <c:v>4625.2299999999996</c:v>
                </c:pt>
                <c:pt idx="4811" formatCode="#,##0.00">
                  <c:v>4621.8900000000003</c:v>
                </c:pt>
                <c:pt idx="4812" formatCode="#,##0.00">
                  <c:v>4618.5</c:v>
                </c:pt>
                <c:pt idx="4813" formatCode="#,##0.00">
                  <c:v>4615.1400000000003</c:v>
                </c:pt>
                <c:pt idx="4814" formatCode="#,##0.00">
                  <c:v>4611.8100000000004</c:v>
                </c:pt>
                <c:pt idx="4815" formatCode="#,##0.00">
                  <c:v>4608.51</c:v>
                </c:pt>
                <c:pt idx="4816" formatCode="#,##0.00">
                  <c:v>4605.26</c:v>
                </c:pt>
                <c:pt idx="4817" formatCode="#,##0.00">
                  <c:v>4602.04</c:v>
                </c:pt>
                <c:pt idx="4818" formatCode="#,##0.00">
                  <c:v>4598.8500000000004</c:v>
                </c:pt>
                <c:pt idx="4819" formatCode="#,##0.00">
                  <c:v>4595.6899999999996</c:v>
                </c:pt>
                <c:pt idx="4820" formatCode="#,##0.00">
                  <c:v>4592.6099999999997</c:v>
                </c:pt>
                <c:pt idx="4821" formatCode="#,##0.00">
                  <c:v>4589.55</c:v>
                </c:pt>
                <c:pt idx="4822" formatCode="#,##0.00">
                  <c:v>4586.5</c:v>
                </c:pt>
                <c:pt idx="4823" formatCode="#,##0.00">
                  <c:v>4583.4799999999996</c:v>
                </c:pt>
                <c:pt idx="4824" formatCode="#,##0.00">
                  <c:v>4580.5200000000004</c:v>
                </c:pt>
                <c:pt idx="4825" formatCode="#,##0.00">
                  <c:v>4577.6000000000004</c:v>
                </c:pt>
                <c:pt idx="4826" formatCode="#,##0.00">
                  <c:v>4574.6499999999996</c:v>
                </c:pt>
                <c:pt idx="4827" formatCode="#,##0.00">
                  <c:v>4571.71</c:v>
                </c:pt>
                <c:pt idx="4828" formatCode="#,##0.00">
                  <c:v>4568.78</c:v>
                </c:pt>
                <c:pt idx="4829" formatCode="#,##0.00">
                  <c:v>4565.8599999999997</c:v>
                </c:pt>
                <c:pt idx="4830" formatCode="#,##0.00">
                  <c:v>4562.97</c:v>
                </c:pt>
                <c:pt idx="4831" formatCode="#,##0.00">
                  <c:v>4560.09</c:v>
                </c:pt>
                <c:pt idx="4832" formatCode="#,##0.00">
                  <c:v>4557.2299999999996</c:v>
                </c:pt>
                <c:pt idx="4833" formatCode="#,##0.00">
                  <c:v>4554.42</c:v>
                </c:pt>
                <c:pt idx="4834" formatCode="#,##0.00">
                  <c:v>4551.63</c:v>
                </c:pt>
                <c:pt idx="4835" formatCode="#,##0.00">
                  <c:v>4548.84</c:v>
                </c:pt>
                <c:pt idx="4836" formatCode="#,##0.00">
                  <c:v>4546.04</c:v>
                </c:pt>
                <c:pt idx="4837" formatCode="#,##0.00">
                  <c:v>4543.24</c:v>
                </c:pt>
                <c:pt idx="4838" formatCode="#,##0.00">
                  <c:v>4540.4399999999996</c:v>
                </c:pt>
                <c:pt idx="4839" formatCode="#,##0.00">
                  <c:v>4537.6499999999996</c:v>
                </c:pt>
                <c:pt idx="4840" formatCode="#,##0.00">
                  <c:v>4534.87</c:v>
                </c:pt>
                <c:pt idx="4841" formatCode="#,##0.00">
                  <c:v>4532.08</c:v>
                </c:pt>
                <c:pt idx="4842" formatCode="#,##0.00">
                  <c:v>4529.3</c:v>
                </c:pt>
                <c:pt idx="4843" formatCode="#,##0.00">
                  <c:v>4526.51</c:v>
                </c:pt>
                <c:pt idx="4844" formatCode="#,##0.00">
                  <c:v>4523.7299999999996</c:v>
                </c:pt>
                <c:pt idx="4845" formatCode="#,##0.00">
                  <c:v>4520.96</c:v>
                </c:pt>
                <c:pt idx="4846" formatCode="#,##0.00">
                  <c:v>4518.03</c:v>
                </c:pt>
                <c:pt idx="4847" formatCode="#,##0.00">
                  <c:v>4515.99</c:v>
                </c:pt>
                <c:pt idx="4848" formatCode="#,##0.00">
                  <c:v>4513.2299999999996</c:v>
                </c:pt>
                <c:pt idx="4849" formatCode="#,##0.00">
                  <c:v>4510.76</c:v>
                </c:pt>
                <c:pt idx="4850" formatCode="#,##0.00">
                  <c:v>4507.7299999999996</c:v>
                </c:pt>
                <c:pt idx="4851" formatCode="#,##0.00">
                  <c:v>4505.03</c:v>
                </c:pt>
                <c:pt idx="4852" formatCode="#,##0.00">
                  <c:v>4502.0200000000004</c:v>
                </c:pt>
                <c:pt idx="4853" formatCode="#,##0.00">
                  <c:v>4499.22</c:v>
                </c:pt>
                <c:pt idx="4854" formatCode="#,##0.00">
                  <c:v>4496.3999999999996</c:v>
                </c:pt>
                <c:pt idx="4855" formatCode="#,##0.00">
                  <c:v>4493.58</c:v>
                </c:pt>
                <c:pt idx="4856" formatCode="#,##0.00">
                  <c:v>4490.75</c:v>
                </c:pt>
                <c:pt idx="4857" formatCode="#,##0.00">
                  <c:v>4487.93</c:v>
                </c:pt>
                <c:pt idx="4858" formatCode="#,##0.00">
                  <c:v>4485.1000000000004</c:v>
                </c:pt>
                <c:pt idx="4859" formatCode="#,##0.00">
                  <c:v>4482.28</c:v>
                </c:pt>
                <c:pt idx="4860" formatCode="#,##0.00">
                  <c:v>4479.45</c:v>
                </c:pt>
                <c:pt idx="4861" formatCode="#,##0.00">
                  <c:v>4476.62</c:v>
                </c:pt>
                <c:pt idx="4862" formatCode="#,##0.00">
                  <c:v>4473.78</c:v>
                </c:pt>
                <c:pt idx="4863" formatCode="#,##0.00">
                  <c:v>4470.95</c:v>
                </c:pt>
                <c:pt idx="4864" formatCode="#,##0.00">
                  <c:v>4468.1000000000004</c:v>
                </c:pt>
                <c:pt idx="4865" formatCode="#,##0.00">
                  <c:v>4465.25</c:v>
                </c:pt>
                <c:pt idx="4866" formatCode="#,##0.00">
                  <c:v>4462.3900000000003</c:v>
                </c:pt>
                <c:pt idx="4867" formatCode="#,##0.00">
                  <c:v>4459.53</c:v>
                </c:pt>
                <c:pt idx="4868" formatCode="#,##0.00">
                  <c:v>4456.67</c:v>
                </c:pt>
                <c:pt idx="4869" formatCode="#,##0.00">
                  <c:v>4453.8100000000004</c:v>
                </c:pt>
                <c:pt idx="4870" formatCode="#,##0.00">
                  <c:v>4450.9399999999996</c:v>
                </c:pt>
                <c:pt idx="4871" formatCode="#,##0.00">
                  <c:v>4448.08</c:v>
                </c:pt>
                <c:pt idx="4872" formatCode="#,##0.00">
                  <c:v>4445.21</c:v>
                </c:pt>
                <c:pt idx="4873" formatCode="#,##0.00">
                  <c:v>4442.34</c:v>
                </c:pt>
                <c:pt idx="4874" formatCode="#,##0.00">
                  <c:v>4439.46</c:v>
                </c:pt>
                <c:pt idx="4875" formatCode="#,##0.00">
                  <c:v>4436.57</c:v>
                </c:pt>
                <c:pt idx="4876" formatCode="#,##0.00">
                  <c:v>4433.68</c:v>
                </c:pt>
                <c:pt idx="4877" formatCode="#,##0.00">
                  <c:v>4430.74</c:v>
                </c:pt>
                <c:pt idx="4878" formatCode="#,##0.00">
                  <c:v>4427.59</c:v>
                </c:pt>
                <c:pt idx="4879" formatCode="#,##0.00">
                  <c:v>4424.83</c:v>
                </c:pt>
                <c:pt idx="4880" formatCode="#,##0.00">
                  <c:v>4421.99</c:v>
                </c:pt>
                <c:pt idx="4881" formatCode="#,##0.00">
                  <c:v>4419.1000000000004</c:v>
                </c:pt>
                <c:pt idx="4882" formatCode="#,##0.00">
                  <c:v>4416.2</c:v>
                </c:pt>
                <c:pt idx="4883" formatCode="#,##0.00">
                  <c:v>4413.29</c:v>
                </c:pt>
                <c:pt idx="4884" formatCode="#,##0.00">
                  <c:v>4410.37</c:v>
                </c:pt>
                <c:pt idx="4885" formatCode="#,##0.00">
                  <c:v>4407.45</c:v>
                </c:pt>
                <c:pt idx="4886" formatCode="#,##0.00">
                  <c:v>4404.53</c:v>
                </c:pt>
                <c:pt idx="4887" formatCode="#,##0.00">
                  <c:v>4401.62</c:v>
                </c:pt>
                <c:pt idx="4888" formatCode="#,##0.00">
                  <c:v>4398.72</c:v>
                </c:pt>
                <c:pt idx="4889" formatCode="#,##0.00">
                  <c:v>4395.8500000000004</c:v>
                </c:pt>
                <c:pt idx="4890" formatCode="#,##0.00">
                  <c:v>4392.9799999999996</c:v>
                </c:pt>
                <c:pt idx="4891" formatCode="#,##0.00">
                  <c:v>4390.1000000000004</c:v>
                </c:pt>
                <c:pt idx="4892" formatCode="#,##0.00">
                  <c:v>4387.2299999999996</c:v>
                </c:pt>
                <c:pt idx="4893" formatCode="#,##0.00">
                  <c:v>4384.34</c:v>
                </c:pt>
                <c:pt idx="4894" formatCode="#,##0.00">
                  <c:v>4381.46</c:v>
                </c:pt>
                <c:pt idx="4895" formatCode="#,##0.00">
                  <c:v>4378.57</c:v>
                </c:pt>
                <c:pt idx="4896" formatCode="#,##0.00">
                  <c:v>4375.68</c:v>
                </c:pt>
                <c:pt idx="4897" formatCode="#,##0.00">
                  <c:v>4373.01</c:v>
                </c:pt>
                <c:pt idx="4898" formatCode="#,##0.00">
                  <c:v>4370.12</c:v>
                </c:pt>
                <c:pt idx="4899" formatCode="#,##0.00">
                  <c:v>4367.1899999999996</c:v>
                </c:pt>
                <c:pt idx="4900" formatCode="#,##0.00">
                  <c:v>4364.29</c:v>
                </c:pt>
                <c:pt idx="4901" formatCode="#,##0.00">
                  <c:v>4361.3999999999996</c:v>
                </c:pt>
                <c:pt idx="4902" formatCode="#,##0.00">
                  <c:v>4358.49</c:v>
                </c:pt>
                <c:pt idx="4903" formatCode="#,##0.00">
                  <c:v>4355.58</c:v>
                </c:pt>
                <c:pt idx="4904" formatCode="#,##0.00">
                  <c:v>4352.66</c:v>
                </c:pt>
                <c:pt idx="4905" formatCode="#,##0.00">
                  <c:v>4349.75</c:v>
                </c:pt>
                <c:pt idx="4906" formatCode="#,##0.00">
                  <c:v>4346.83</c:v>
                </c:pt>
                <c:pt idx="4907" formatCode="#,##0.00">
                  <c:v>4343.92</c:v>
                </c:pt>
                <c:pt idx="4908" formatCode="#,##0.00">
                  <c:v>4341.01</c:v>
                </c:pt>
                <c:pt idx="4909" formatCode="#,##0.00">
                  <c:v>4338.1000000000004</c:v>
                </c:pt>
                <c:pt idx="4910" formatCode="#,##0.00">
                  <c:v>4335.1899999999996</c:v>
                </c:pt>
                <c:pt idx="4911" formatCode="#,##0.00">
                  <c:v>4332.28</c:v>
                </c:pt>
                <c:pt idx="4912" formatCode="#,##0.00">
                  <c:v>4329.37</c:v>
                </c:pt>
                <c:pt idx="4913" formatCode="#,##0.00">
                  <c:v>4326.46</c:v>
                </c:pt>
                <c:pt idx="4914" formatCode="#,##0.00">
                  <c:v>4323.54</c:v>
                </c:pt>
                <c:pt idx="4915" formatCode="#,##0.00">
                  <c:v>4320.63</c:v>
                </c:pt>
                <c:pt idx="4916" formatCode="#,##0.00">
                  <c:v>4317.72</c:v>
                </c:pt>
                <c:pt idx="4917" formatCode="#,##0.00">
                  <c:v>4314.8</c:v>
                </c:pt>
                <c:pt idx="4918" formatCode="#,##0.00">
                  <c:v>4311.88</c:v>
                </c:pt>
                <c:pt idx="4919" formatCode="#,##0.00">
                  <c:v>4309</c:v>
                </c:pt>
                <c:pt idx="4920" formatCode="#,##0.00">
                  <c:v>4306.1000000000004</c:v>
                </c:pt>
                <c:pt idx="4921" formatCode="#,##0.00">
                  <c:v>4303.1899999999996</c:v>
                </c:pt>
                <c:pt idx="4922" formatCode="#,##0.00">
                  <c:v>4300.2700000000004</c:v>
                </c:pt>
                <c:pt idx="4923" formatCode="#,##0.00">
                  <c:v>4297.3599999999997</c:v>
                </c:pt>
                <c:pt idx="4924" formatCode="#,##0.00">
                  <c:v>4294.46</c:v>
                </c:pt>
                <c:pt idx="4925" formatCode="#,##0.00">
                  <c:v>4291.55</c:v>
                </c:pt>
                <c:pt idx="4926" formatCode="#,##0.00">
                  <c:v>4288.6499999999996</c:v>
                </c:pt>
                <c:pt idx="4927" formatCode="#,##0.00">
                  <c:v>4285.75</c:v>
                </c:pt>
                <c:pt idx="4928" formatCode="#,##0.00">
                  <c:v>4282.8500000000004</c:v>
                </c:pt>
                <c:pt idx="4929" formatCode="#,##0.00">
                  <c:v>4279.9399999999996</c:v>
                </c:pt>
                <c:pt idx="4930" formatCode="#,##0.00">
                  <c:v>4277.05</c:v>
                </c:pt>
                <c:pt idx="4931" formatCode="#,##0.00">
                  <c:v>4274.1499999999996</c:v>
                </c:pt>
                <c:pt idx="4932" formatCode="#,##0.00">
                  <c:v>4271.26</c:v>
                </c:pt>
                <c:pt idx="4933" formatCode="#,##0.00">
                  <c:v>4268.38</c:v>
                </c:pt>
                <c:pt idx="4934" formatCode="#,##0.00">
                  <c:v>4265.51</c:v>
                </c:pt>
                <c:pt idx="4935" formatCode="#,##0.00">
                  <c:v>4262.6400000000003</c:v>
                </c:pt>
                <c:pt idx="4936" formatCode="#,##0.00">
                  <c:v>4259.76</c:v>
                </c:pt>
                <c:pt idx="4937" formatCode="#,##0.00">
                  <c:v>4256.88</c:v>
                </c:pt>
                <c:pt idx="4938" formatCode="#,##0.00">
                  <c:v>4254</c:v>
                </c:pt>
                <c:pt idx="4939" formatCode="#,##0.00">
                  <c:v>4251.12</c:v>
                </c:pt>
                <c:pt idx="4940" formatCode="#,##0.00">
                  <c:v>4248.24</c:v>
                </c:pt>
                <c:pt idx="4941" formatCode="#,##0.00">
                  <c:v>4245.3599999999997</c:v>
                </c:pt>
                <c:pt idx="4942" formatCode="#,##0.00">
                  <c:v>4242.49</c:v>
                </c:pt>
                <c:pt idx="4943" formatCode="#,##0.00">
                  <c:v>4239.62</c:v>
                </c:pt>
                <c:pt idx="4944" formatCode="#,##0.00">
                  <c:v>4236.75</c:v>
                </c:pt>
                <c:pt idx="4945" formatCode="#,##0.00">
                  <c:v>4233.88</c:v>
                </c:pt>
                <c:pt idx="4946" formatCode="#,##0.00">
                  <c:v>4231.0200000000004</c:v>
                </c:pt>
                <c:pt idx="4947" formatCode="#,##0.00">
                  <c:v>4228.1499999999996</c:v>
                </c:pt>
                <c:pt idx="4948" formatCode="#,##0.00">
                  <c:v>4225.3</c:v>
                </c:pt>
                <c:pt idx="4949" formatCode="#,##0.00">
                  <c:v>4222.45</c:v>
                </c:pt>
                <c:pt idx="4950" formatCode="#,##0.00">
                  <c:v>4219.62</c:v>
                </c:pt>
                <c:pt idx="4951" formatCode="#,##0.00">
                  <c:v>4216.7700000000004</c:v>
                </c:pt>
                <c:pt idx="4952" formatCode="#,##0.00">
                  <c:v>4213.92</c:v>
                </c:pt>
                <c:pt idx="4953" formatCode="#,##0.00">
                  <c:v>4211.08</c:v>
                </c:pt>
                <c:pt idx="4954" formatCode="#,##0.00">
                  <c:v>4208.25</c:v>
                </c:pt>
                <c:pt idx="4955" formatCode="#,##0.00">
                  <c:v>4205.41</c:v>
                </c:pt>
                <c:pt idx="4956" formatCode="#,##0.00">
                  <c:v>4202.58</c:v>
                </c:pt>
                <c:pt idx="4957" formatCode="#,##0.00">
                  <c:v>4199.75</c:v>
                </c:pt>
                <c:pt idx="4958" formatCode="#,##0.00">
                  <c:v>4196.92</c:v>
                </c:pt>
                <c:pt idx="4959" formatCode="#,##0.00">
                  <c:v>4194.09</c:v>
                </c:pt>
                <c:pt idx="4960" formatCode="#,##0.00">
                  <c:v>4191.26</c:v>
                </c:pt>
                <c:pt idx="4961" formatCode="#,##0.00">
                  <c:v>4188.4399999999996</c:v>
                </c:pt>
                <c:pt idx="4962" formatCode="#,##0.00">
                  <c:v>4185.62</c:v>
                </c:pt>
                <c:pt idx="4963" formatCode="#,##0.00">
                  <c:v>4182.8</c:v>
                </c:pt>
                <c:pt idx="4964" formatCode="#,##0.00">
                  <c:v>4179.9799999999996</c:v>
                </c:pt>
                <c:pt idx="4965" formatCode="#,##0.00">
                  <c:v>4177.17</c:v>
                </c:pt>
                <c:pt idx="4966" formatCode="#,##0.00">
                  <c:v>4174.3599999999997</c:v>
                </c:pt>
                <c:pt idx="4967" formatCode="#,##0.00">
                  <c:v>4171.55</c:v>
                </c:pt>
                <c:pt idx="4968" formatCode="#,##0.00">
                  <c:v>4168.74</c:v>
                </c:pt>
                <c:pt idx="4969" formatCode="#,##0.00">
                  <c:v>4165.9399999999996</c:v>
                </c:pt>
                <c:pt idx="4970" formatCode="#,##0.00">
                  <c:v>4163.1400000000003</c:v>
                </c:pt>
                <c:pt idx="4971" formatCode="#,##0.00">
                  <c:v>4160.34</c:v>
                </c:pt>
                <c:pt idx="4972" formatCode="#,##0.00">
                  <c:v>4157.54</c:v>
                </c:pt>
                <c:pt idx="4973" formatCode="#,##0.00">
                  <c:v>4154.75</c:v>
                </c:pt>
                <c:pt idx="4974" formatCode="#,##0.00">
                  <c:v>4151.96</c:v>
                </c:pt>
                <c:pt idx="4975" formatCode="#,##0.00">
                  <c:v>4149.17</c:v>
                </c:pt>
                <c:pt idx="4976" formatCode="#,##0.00">
                  <c:v>4146.3900000000003</c:v>
                </c:pt>
                <c:pt idx="4977" formatCode="#,##0.00">
                  <c:v>4143.6099999999997</c:v>
                </c:pt>
                <c:pt idx="4978" formatCode="#,##0.00">
                  <c:v>4140.84</c:v>
                </c:pt>
                <c:pt idx="4979" formatCode="#,##0.00">
                  <c:v>4138.07</c:v>
                </c:pt>
                <c:pt idx="4980" formatCode="#,##0.00">
                  <c:v>4135.3</c:v>
                </c:pt>
                <c:pt idx="4981" formatCode="#,##0.00">
                  <c:v>4132.54</c:v>
                </c:pt>
                <c:pt idx="4982" formatCode="#,##0.00">
                  <c:v>4129.79</c:v>
                </c:pt>
                <c:pt idx="4983" formatCode="#,##0.00">
                  <c:v>4127.04</c:v>
                </c:pt>
                <c:pt idx="4984" formatCode="#,##0.00">
                  <c:v>4124.26</c:v>
                </c:pt>
                <c:pt idx="4985" formatCode="#,##0.00">
                  <c:v>4121.53</c:v>
                </c:pt>
                <c:pt idx="4986" formatCode="#,##0.00">
                  <c:v>4120.3500000000004</c:v>
                </c:pt>
                <c:pt idx="4987" formatCode="#,##0.00">
                  <c:v>4117.33</c:v>
                </c:pt>
                <c:pt idx="4988" formatCode="#,##0.00">
                  <c:v>4114.51</c:v>
                </c:pt>
                <c:pt idx="4989" formatCode="#,##0.00">
                  <c:v>4111.8</c:v>
                </c:pt>
                <c:pt idx="4990" formatCode="#,##0.00">
                  <c:v>4109.12</c:v>
                </c:pt>
                <c:pt idx="4991" formatCode="#,##0.00">
                  <c:v>4106.45</c:v>
                </c:pt>
                <c:pt idx="4992" formatCode="#,##0.00">
                  <c:v>4103.78</c:v>
                </c:pt>
                <c:pt idx="4993" formatCode="#,##0.00">
                  <c:v>4101.1099999999997</c:v>
                </c:pt>
                <c:pt idx="4994" formatCode="#,##0.00">
                  <c:v>4098.43</c:v>
                </c:pt>
                <c:pt idx="4995" formatCode="#,##0.00">
                  <c:v>4095.73</c:v>
                </c:pt>
                <c:pt idx="4996" formatCode="#,##0.00">
                  <c:v>4093.03</c:v>
                </c:pt>
                <c:pt idx="4997" formatCode="#,##0.00">
                  <c:v>4090.33</c:v>
                </c:pt>
                <c:pt idx="4998" formatCode="#,##0.00">
                  <c:v>4087.62</c:v>
                </c:pt>
                <c:pt idx="4999" formatCode="#,##0.00">
                  <c:v>4084.92</c:v>
                </c:pt>
                <c:pt idx="5000" formatCode="#,##0.00">
                  <c:v>4082.21</c:v>
                </c:pt>
                <c:pt idx="5001" formatCode="#,##0.00">
                  <c:v>4079.51</c:v>
                </c:pt>
                <c:pt idx="5002" formatCode="#,##0.00">
                  <c:v>4076.8</c:v>
                </c:pt>
                <c:pt idx="5003" formatCode="#,##0.00">
                  <c:v>4074.1</c:v>
                </c:pt>
                <c:pt idx="5004" formatCode="#,##0.00">
                  <c:v>4071.4</c:v>
                </c:pt>
                <c:pt idx="5005" formatCode="#,##0.00">
                  <c:v>4068.7</c:v>
                </c:pt>
                <c:pt idx="5006" formatCode="#,##0.00">
                  <c:v>4066</c:v>
                </c:pt>
                <c:pt idx="5007" formatCode="#,##0.00">
                  <c:v>4063.3</c:v>
                </c:pt>
                <c:pt idx="5008" formatCode="#,##0.00">
                  <c:v>4060.61</c:v>
                </c:pt>
                <c:pt idx="5009" formatCode="#,##0.00">
                  <c:v>4057.92</c:v>
                </c:pt>
                <c:pt idx="5010" formatCode="#,##0.00">
                  <c:v>4055.25</c:v>
                </c:pt>
                <c:pt idx="5011" formatCode="#,##0.00">
                  <c:v>4052.58</c:v>
                </c:pt>
                <c:pt idx="5012" formatCode="#,##0.00">
                  <c:v>4049.92</c:v>
                </c:pt>
                <c:pt idx="5013" formatCode="#,##0.00">
                  <c:v>4047.23</c:v>
                </c:pt>
                <c:pt idx="5014" formatCode="#,##0.00">
                  <c:v>4044.54</c:v>
                </c:pt>
                <c:pt idx="5015" formatCode="#,##0.00">
                  <c:v>4041.85</c:v>
                </c:pt>
                <c:pt idx="5016" formatCode="#,##0.00">
                  <c:v>4039.16</c:v>
                </c:pt>
                <c:pt idx="5017" formatCode="#,##0.00">
                  <c:v>4036.47</c:v>
                </c:pt>
                <c:pt idx="5018" formatCode="#,##0.00">
                  <c:v>4033.78</c:v>
                </c:pt>
                <c:pt idx="5019" formatCode="#,##0.00">
                  <c:v>4031.09</c:v>
                </c:pt>
                <c:pt idx="5020" formatCode="#,##0.00">
                  <c:v>4028.41</c:v>
                </c:pt>
                <c:pt idx="5021" formatCode="#,##0.00">
                  <c:v>4025.72</c:v>
                </c:pt>
                <c:pt idx="5022" formatCode="#,##0.00">
                  <c:v>4023.04</c:v>
                </c:pt>
                <c:pt idx="5023" formatCode="#,##0.00">
                  <c:v>4020.36</c:v>
                </c:pt>
                <c:pt idx="5024" formatCode="#,##0.00">
                  <c:v>4017.69</c:v>
                </c:pt>
                <c:pt idx="5025" formatCode="#,##0.00">
                  <c:v>4015.01</c:v>
                </c:pt>
                <c:pt idx="5026" formatCode="#,##0.00">
                  <c:v>4012.33</c:v>
                </c:pt>
                <c:pt idx="5027" formatCode="#,##0.00">
                  <c:v>4009.65</c:v>
                </c:pt>
                <c:pt idx="5028" formatCode="#,##0.00">
                  <c:v>4006.98</c:v>
                </c:pt>
                <c:pt idx="5029" formatCode="#,##0.00">
                  <c:v>4004.3</c:v>
                </c:pt>
                <c:pt idx="5030" formatCode="#,##0.00">
                  <c:v>4001.63</c:v>
                </c:pt>
                <c:pt idx="5031" formatCode="#,##0.00">
                  <c:v>3998.96</c:v>
                </c:pt>
                <c:pt idx="5032" formatCode="#,##0.00">
                  <c:v>3996.28</c:v>
                </c:pt>
                <c:pt idx="5033" formatCode="#,##0.00">
                  <c:v>3993.62</c:v>
                </c:pt>
                <c:pt idx="5034" formatCode="#,##0.00">
                  <c:v>3990.96</c:v>
                </c:pt>
                <c:pt idx="5035" formatCode="#,##0.00">
                  <c:v>3988.3</c:v>
                </c:pt>
                <c:pt idx="5036" formatCode="#,##0.00">
                  <c:v>3985.64</c:v>
                </c:pt>
                <c:pt idx="5037" formatCode="#,##0.00">
                  <c:v>3982.98</c:v>
                </c:pt>
                <c:pt idx="5038" formatCode="#,##0.00">
                  <c:v>3980.32</c:v>
                </c:pt>
                <c:pt idx="5039" formatCode="#,##0.00">
                  <c:v>3977.67</c:v>
                </c:pt>
                <c:pt idx="5040" formatCode="#,##0.00">
                  <c:v>3975.02</c:v>
                </c:pt>
                <c:pt idx="5041" formatCode="#,##0.00">
                  <c:v>3972.37</c:v>
                </c:pt>
                <c:pt idx="5042" formatCode="#,##0.00">
                  <c:v>3969.72</c:v>
                </c:pt>
                <c:pt idx="5043" formatCode="#,##0.00">
                  <c:v>3967.07</c:v>
                </c:pt>
                <c:pt idx="5044" formatCode="#,##0.00">
                  <c:v>3964.42</c:v>
                </c:pt>
                <c:pt idx="5045" formatCode="#,##0.00">
                  <c:v>3961.77</c:v>
                </c:pt>
                <c:pt idx="5046" formatCode="#,##0.00">
                  <c:v>3959.13</c:v>
                </c:pt>
                <c:pt idx="5047" formatCode="#,##0.00">
                  <c:v>3956.48</c:v>
                </c:pt>
                <c:pt idx="5048" formatCode="#,##0.00">
                  <c:v>3953.83</c:v>
                </c:pt>
                <c:pt idx="5049" formatCode="#,##0.00">
                  <c:v>3951.19</c:v>
                </c:pt>
                <c:pt idx="5050" formatCode="#,##0.00">
                  <c:v>3948.55</c:v>
                </c:pt>
                <c:pt idx="5051" formatCode="#,##0.00">
                  <c:v>3945.91</c:v>
                </c:pt>
                <c:pt idx="5052" formatCode="#,##0.00">
                  <c:v>3943.3</c:v>
                </c:pt>
                <c:pt idx="5053" formatCode="#,##0.00">
                  <c:v>3940.67</c:v>
                </c:pt>
                <c:pt idx="5054" formatCode="#,##0.00">
                  <c:v>3938.03</c:v>
                </c:pt>
                <c:pt idx="5055" formatCode="#,##0.00">
                  <c:v>3935.39</c:v>
                </c:pt>
                <c:pt idx="5056" formatCode="#,##0.00">
                  <c:v>3932.76</c:v>
                </c:pt>
                <c:pt idx="5057" formatCode="#,##0.00">
                  <c:v>3930.13</c:v>
                </c:pt>
                <c:pt idx="5058" formatCode="#,##0.00">
                  <c:v>3927.5</c:v>
                </c:pt>
                <c:pt idx="5059" formatCode="#,##0.00">
                  <c:v>3924.87</c:v>
                </c:pt>
                <c:pt idx="5060" formatCode="#,##0.00">
                  <c:v>3922.25</c:v>
                </c:pt>
                <c:pt idx="5061" formatCode="#,##0.00">
                  <c:v>3919.62</c:v>
                </c:pt>
                <c:pt idx="5062" formatCode="#,##0.00">
                  <c:v>3916.99</c:v>
                </c:pt>
                <c:pt idx="5063" formatCode="#,##0.00">
                  <c:v>3914.37</c:v>
                </c:pt>
                <c:pt idx="5064" formatCode="#,##0.00">
                  <c:v>3911.75</c:v>
                </c:pt>
                <c:pt idx="5065" formatCode="#,##0.00">
                  <c:v>3909.13</c:v>
                </c:pt>
                <c:pt idx="5066" formatCode="#,##0.00">
                  <c:v>3906.51</c:v>
                </c:pt>
                <c:pt idx="5067" formatCode="#,##0.00">
                  <c:v>3903.9</c:v>
                </c:pt>
                <c:pt idx="5068" formatCode="#,##0.00">
                  <c:v>3901.29</c:v>
                </c:pt>
                <c:pt idx="5069" formatCode="#,##0.00">
                  <c:v>3898.67</c:v>
                </c:pt>
                <c:pt idx="5070" formatCode="#,##0.00">
                  <c:v>3896.06</c:v>
                </c:pt>
                <c:pt idx="5071" formatCode="#,##0.00">
                  <c:v>3893.45</c:v>
                </c:pt>
                <c:pt idx="5072" formatCode="#,##0.00">
                  <c:v>3890.83</c:v>
                </c:pt>
                <c:pt idx="5073" formatCode="#,##0.00">
                  <c:v>3888.23</c:v>
                </c:pt>
                <c:pt idx="5074" formatCode="#,##0.00">
                  <c:v>3885.62</c:v>
                </c:pt>
                <c:pt idx="5075" formatCode="#,##0.00">
                  <c:v>3883.01</c:v>
                </c:pt>
                <c:pt idx="5076" formatCode="#,##0.00">
                  <c:v>3880.41</c:v>
                </c:pt>
                <c:pt idx="5077" formatCode="#,##0.00">
                  <c:v>3877.82</c:v>
                </c:pt>
                <c:pt idx="5078" formatCode="#,##0.00">
                  <c:v>3875.19</c:v>
                </c:pt>
                <c:pt idx="5079" formatCode="#,##0.00">
                  <c:v>3872.6</c:v>
                </c:pt>
                <c:pt idx="5080" formatCode="#,##0.00">
                  <c:v>3870.05</c:v>
                </c:pt>
                <c:pt idx="5081" formatCode="#,##0.00">
                  <c:v>3867.44</c:v>
                </c:pt>
                <c:pt idx="5082" formatCode="#,##0.00">
                  <c:v>3864.83</c:v>
                </c:pt>
                <c:pt idx="5083" formatCode="#,##0.00">
                  <c:v>3862.23</c:v>
                </c:pt>
                <c:pt idx="5084" formatCode="#,##0.00">
                  <c:v>3859.63</c:v>
                </c:pt>
                <c:pt idx="5085" formatCode="#,##0.00">
                  <c:v>3857.03</c:v>
                </c:pt>
                <c:pt idx="5086" formatCode="#,##0.00">
                  <c:v>3854.46</c:v>
                </c:pt>
                <c:pt idx="5087" formatCode="#,##0.00">
                  <c:v>3851.88</c:v>
                </c:pt>
                <c:pt idx="5088" formatCode="#,##0.00">
                  <c:v>3849.29</c:v>
                </c:pt>
                <c:pt idx="5089" formatCode="#,##0.00">
                  <c:v>3846.7</c:v>
                </c:pt>
                <c:pt idx="5090" formatCode="#,##0.00">
                  <c:v>3844.13</c:v>
                </c:pt>
                <c:pt idx="5091" formatCode="#,##0.00">
                  <c:v>3841.55</c:v>
                </c:pt>
                <c:pt idx="5092" formatCode="#,##0.00">
                  <c:v>3838.97</c:v>
                </c:pt>
                <c:pt idx="5093" formatCode="#,##0.00">
                  <c:v>3836.4</c:v>
                </c:pt>
                <c:pt idx="5094" formatCode="#,##0.00">
                  <c:v>3833.82</c:v>
                </c:pt>
                <c:pt idx="5095" formatCode="#,##0.00">
                  <c:v>3831.24</c:v>
                </c:pt>
                <c:pt idx="5096" formatCode="#,##0.00">
                  <c:v>3828.64</c:v>
                </c:pt>
                <c:pt idx="5097" formatCode="#,##0.00">
                  <c:v>3826.11</c:v>
                </c:pt>
                <c:pt idx="5098" formatCode="#,##0.00">
                  <c:v>3823.55</c:v>
                </c:pt>
                <c:pt idx="5099" formatCode="#,##0.00">
                  <c:v>3821</c:v>
                </c:pt>
                <c:pt idx="5100" formatCode="#,##0.00">
                  <c:v>3818.44</c:v>
                </c:pt>
                <c:pt idx="5101" formatCode="#,##0.00">
                  <c:v>3815.87</c:v>
                </c:pt>
                <c:pt idx="5102" formatCode="#,##0.00">
                  <c:v>3813.31</c:v>
                </c:pt>
                <c:pt idx="5103" formatCode="#,##0.00">
                  <c:v>3810.75</c:v>
                </c:pt>
                <c:pt idx="5104" formatCode="#,##0.00">
                  <c:v>3808.2</c:v>
                </c:pt>
                <c:pt idx="5105" formatCode="#,##0.00">
                  <c:v>3805.65</c:v>
                </c:pt>
                <c:pt idx="5106" formatCode="#,##0.00">
                  <c:v>3803.1</c:v>
                </c:pt>
                <c:pt idx="5107" formatCode="#,##0.00">
                  <c:v>3800.55</c:v>
                </c:pt>
                <c:pt idx="5108" formatCode="#,##0.00">
                  <c:v>3798.01</c:v>
                </c:pt>
                <c:pt idx="5109" formatCode="#,##0.00">
                  <c:v>3795.46</c:v>
                </c:pt>
                <c:pt idx="5110" formatCode="#,##0.00">
                  <c:v>3792.92</c:v>
                </c:pt>
                <c:pt idx="5111" formatCode="#,##0.00">
                  <c:v>3790.39</c:v>
                </c:pt>
                <c:pt idx="5112" formatCode="#,##0.00">
                  <c:v>3788.56</c:v>
                </c:pt>
                <c:pt idx="5113" formatCode="#,##0.00">
                  <c:v>3785.79</c:v>
                </c:pt>
                <c:pt idx="5114" formatCode="#,##0.00">
                  <c:v>3783.09</c:v>
                </c:pt>
                <c:pt idx="5115" formatCode="#,##0.00">
                  <c:v>3780.55</c:v>
                </c:pt>
                <c:pt idx="5116" formatCode="#,##0.00">
                  <c:v>3778.02</c:v>
                </c:pt>
                <c:pt idx="5117" formatCode="#,##0.00">
                  <c:v>3775.49</c:v>
                </c:pt>
                <c:pt idx="5118" formatCode="#,##0.00">
                  <c:v>3772.96</c:v>
                </c:pt>
                <c:pt idx="5119" formatCode="#,##0.00">
                  <c:v>3770.44</c:v>
                </c:pt>
                <c:pt idx="5120" formatCode="#,##0.00">
                  <c:v>3767.91</c:v>
                </c:pt>
                <c:pt idx="5121" formatCode="#,##0.00">
                  <c:v>3765.38</c:v>
                </c:pt>
                <c:pt idx="5122" formatCode="#,##0.00">
                  <c:v>3762.85</c:v>
                </c:pt>
                <c:pt idx="5123" formatCode="#,##0.00">
                  <c:v>3760.33</c:v>
                </c:pt>
                <c:pt idx="5124" formatCode="#,##0.00">
                  <c:v>3757.8</c:v>
                </c:pt>
                <c:pt idx="5125" formatCode="#,##0.00">
                  <c:v>3755.29</c:v>
                </c:pt>
                <c:pt idx="5126" formatCode="#,##0.00">
                  <c:v>3752.77</c:v>
                </c:pt>
                <c:pt idx="5127" formatCode="#,##0.00">
                  <c:v>3750.26</c:v>
                </c:pt>
                <c:pt idx="5128" formatCode="#,##0.00">
                  <c:v>3747.75</c:v>
                </c:pt>
                <c:pt idx="5129" formatCode="#,##0.00">
                  <c:v>3745.25</c:v>
                </c:pt>
                <c:pt idx="5130" formatCode="#,##0.00">
                  <c:v>3742.75</c:v>
                </c:pt>
                <c:pt idx="5131" formatCode="#,##0.00">
                  <c:v>3740.25</c:v>
                </c:pt>
                <c:pt idx="5132" formatCode="#,##0.00">
                  <c:v>3737.75</c:v>
                </c:pt>
                <c:pt idx="5133" formatCode="#,##0.00">
                  <c:v>3735.25</c:v>
                </c:pt>
                <c:pt idx="5134" formatCode="#,##0.00">
                  <c:v>3732.76</c:v>
                </c:pt>
                <c:pt idx="5135" formatCode="#,##0.00">
                  <c:v>3730.27</c:v>
                </c:pt>
                <c:pt idx="5136" formatCode="#,##0.00">
                  <c:v>3727.79</c:v>
                </c:pt>
                <c:pt idx="5137" formatCode="#,##0.00">
                  <c:v>3725.3</c:v>
                </c:pt>
                <c:pt idx="5138" formatCode="#,##0.00">
                  <c:v>3722.82</c:v>
                </c:pt>
                <c:pt idx="5139" formatCode="#,##0.00">
                  <c:v>3720.34</c:v>
                </c:pt>
                <c:pt idx="5140" formatCode="#,##0.00">
                  <c:v>3717.86</c:v>
                </c:pt>
                <c:pt idx="5141" formatCode="#,##0.00">
                  <c:v>3715.39</c:v>
                </c:pt>
                <c:pt idx="5142" formatCode="#,##0.00">
                  <c:v>3712.92</c:v>
                </c:pt>
                <c:pt idx="5143" formatCode="#,##0.00">
                  <c:v>3710.45</c:v>
                </c:pt>
                <c:pt idx="5144" formatCode="#,##0.00">
                  <c:v>3707.99</c:v>
                </c:pt>
                <c:pt idx="5145" formatCode="#,##0.00">
                  <c:v>3705.53</c:v>
                </c:pt>
                <c:pt idx="5146" formatCode="#,##0.00">
                  <c:v>3703.08</c:v>
                </c:pt>
                <c:pt idx="5147" formatCode="#,##0.00">
                  <c:v>3700.61</c:v>
                </c:pt>
                <c:pt idx="5148" formatCode="#,##0.00">
                  <c:v>3698.16</c:v>
                </c:pt>
                <c:pt idx="5149" formatCode="#,##0.00">
                  <c:v>3695.71</c:v>
                </c:pt>
                <c:pt idx="5150" formatCode="#,##0.00">
                  <c:v>3693.26</c:v>
                </c:pt>
                <c:pt idx="5151" formatCode="#,##0.00">
                  <c:v>3690.82</c:v>
                </c:pt>
                <c:pt idx="5152" formatCode="#,##0.00">
                  <c:v>3688.38</c:v>
                </c:pt>
                <c:pt idx="5153" formatCode="#,##0.00">
                  <c:v>3685.93</c:v>
                </c:pt>
                <c:pt idx="5154" formatCode="#,##0.00">
                  <c:v>3683.5</c:v>
                </c:pt>
                <c:pt idx="5155" formatCode="#,##0.00">
                  <c:v>3681.07</c:v>
                </c:pt>
                <c:pt idx="5156" formatCode="#,##0.00">
                  <c:v>3678.64</c:v>
                </c:pt>
                <c:pt idx="5157" formatCode="#,##0.00">
                  <c:v>3676.21</c:v>
                </c:pt>
                <c:pt idx="5158" formatCode="#,##0.00">
                  <c:v>3673.78</c:v>
                </c:pt>
                <c:pt idx="5159" formatCode="#,##0.00">
                  <c:v>3671.36</c:v>
                </c:pt>
                <c:pt idx="5160" formatCode="#,##0.00">
                  <c:v>3668.94</c:v>
                </c:pt>
                <c:pt idx="5161" formatCode="#,##0.00">
                  <c:v>3666.53</c:v>
                </c:pt>
                <c:pt idx="5162" formatCode="#,##0.00">
                  <c:v>3664.11</c:v>
                </c:pt>
                <c:pt idx="5163" formatCode="#,##0.00">
                  <c:v>3661.71</c:v>
                </c:pt>
                <c:pt idx="5164" formatCode="#,##0.00">
                  <c:v>3659.3</c:v>
                </c:pt>
                <c:pt idx="5165" formatCode="#,##0.00">
                  <c:v>3656.9</c:v>
                </c:pt>
                <c:pt idx="5166" formatCode="#,##0.00">
                  <c:v>3654.51</c:v>
                </c:pt>
                <c:pt idx="5167" formatCode="#,##0.00">
                  <c:v>3652.11</c:v>
                </c:pt>
                <c:pt idx="5168" formatCode="#,##0.00">
                  <c:v>3649.73</c:v>
                </c:pt>
                <c:pt idx="5169" formatCode="#,##0.00">
                  <c:v>3647.34</c:v>
                </c:pt>
                <c:pt idx="5170" formatCode="#,##0.00">
                  <c:v>3644.96</c:v>
                </c:pt>
                <c:pt idx="5171" formatCode="#,##0.00">
                  <c:v>3642.59</c:v>
                </c:pt>
                <c:pt idx="5172" formatCode="#,##0.00">
                  <c:v>3640.24</c:v>
                </c:pt>
                <c:pt idx="5173" formatCode="#,##0.00">
                  <c:v>3637.89</c:v>
                </c:pt>
                <c:pt idx="5174" formatCode="#,##0.00">
                  <c:v>3635.55</c:v>
                </c:pt>
                <c:pt idx="5175" formatCode="#,##0.00">
                  <c:v>3633.22</c:v>
                </c:pt>
                <c:pt idx="5176" formatCode="#,##0.00">
                  <c:v>3630.89</c:v>
                </c:pt>
                <c:pt idx="5177" formatCode="#,##0.00">
                  <c:v>3628.56</c:v>
                </c:pt>
                <c:pt idx="5178" formatCode="#,##0.00">
                  <c:v>3626.23</c:v>
                </c:pt>
                <c:pt idx="5179" formatCode="#,##0.00">
                  <c:v>3623.9</c:v>
                </c:pt>
                <c:pt idx="5180" formatCode="#,##0.00">
                  <c:v>3621.58</c:v>
                </c:pt>
                <c:pt idx="5181" formatCode="#,##0.00">
                  <c:v>3619.25</c:v>
                </c:pt>
                <c:pt idx="5182" formatCode="#,##0.00">
                  <c:v>3616.92</c:v>
                </c:pt>
                <c:pt idx="5183" formatCode="#,##0.00">
                  <c:v>3614.59</c:v>
                </c:pt>
                <c:pt idx="5184" formatCode="#,##0.00">
                  <c:v>3612.27</c:v>
                </c:pt>
                <c:pt idx="5185" formatCode="#,##0.00">
                  <c:v>3609.94</c:v>
                </c:pt>
                <c:pt idx="5186" formatCode="#,##0.00">
                  <c:v>3607.62</c:v>
                </c:pt>
                <c:pt idx="5187" formatCode="#,##0.00">
                  <c:v>3605.3</c:v>
                </c:pt>
                <c:pt idx="5188" formatCode="#,##0.00">
                  <c:v>3602.98</c:v>
                </c:pt>
                <c:pt idx="5189" formatCode="#,##0.00">
                  <c:v>3600.66</c:v>
                </c:pt>
                <c:pt idx="5190" formatCode="#,##0.00">
                  <c:v>3598.6</c:v>
                </c:pt>
                <c:pt idx="5191" formatCode="#,##0.00">
                  <c:v>3596.15</c:v>
                </c:pt>
                <c:pt idx="5192" formatCode="#,##0.00">
                  <c:v>3593.82</c:v>
                </c:pt>
                <c:pt idx="5193" formatCode="#,##0.00">
                  <c:v>3591.5</c:v>
                </c:pt>
                <c:pt idx="5194" formatCode="#,##0.00">
                  <c:v>3589.2</c:v>
                </c:pt>
                <c:pt idx="5195" formatCode="#,##0.00">
                  <c:v>3586.91</c:v>
                </c:pt>
                <c:pt idx="5196" formatCode="#,##0.00">
                  <c:v>3584.77</c:v>
                </c:pt>
                <c:pt idx="5197" formatCode="#,##0.00">
                  <c:v>3582.39</c:v>
                </c:pt>
                <c:pt idx="5198" formatCode="#,##0.00">
                  <c:v>3580.04</c:v>
                </c:pt>
                <c:pt idx="5199" formatCode="#,##0.00">
                  <c:v>3577.72</c:v>
                </c:pt>
                <c:pt idx="5200" formatCode="#,##0.00">
                  <c:v>3575.4</c:v>
                </c:pt>
                <c:pt idx="5201" formatCode="#,##0.00">
                  <c:v>3573.09</c:v>
                </c:pt>
                <c:pt idx="5202" formatCode="#,##0.00">
                  <c:v>3570.79</c:v>
                </c:pt>
                <c:pt idx="5203" formatCode="#,##0.00">
                  <c:v>3568.49</c:v>
                </c:pt>
                <c:pt idx="5204" formatCode="#,##0.00">
                  <c:v>3566.2</c:v>
                </c:pt>
                <c:pt idx="5205" formatCode="#,##0.00">
                  <c:v>3563.91</c:v>
                </c:pt>
                <c:pt idx="5206" formatCode="#,##0.00">
                  <c:v>3561.62</c:v>
                </c:pt>
                <c:pt idx="5207" formatCode="#,##0.00">
                  <c:v>3559.33</c:v>
                </c:pt>
                <c:pt idx="5208" formatCode="#,##0.00">
                  <c:v>3557.05</c:v>
                </c:pt>
                <c:pt idx="5209" formatCode="#,##0.00">
                  <c:v>3554.76</c:v>
                </c:pt>
                <c:pt idx="5210" formatCode="#,##0.00">
                  <c:v>3552.48</c:v>
                </c:pt>
                <c:pt idx="5211" formatCode="#,##0.00">
                  <c:v>3550.21</c:v>
                </c:pt>
                <c:pt idx="5212" formatCode="#,##0.00">
                  <c:v>3547.94</c:v>
                </c:pt>
                <c:pt idx="5213" formatCode="#,##0.00">
                  <c:v>3545.67</c:v>
                </c:pt>
                <c:pt idx="5214" formatCode="#,##0.00">
                  <c:v>3543.41</c:v>
                </c:pt>
                <c:pt idx="5215" formatCode="#,##0.00">
                  <c:v>3541.14</c:v>
                </c:pt>
                <c:pt idx="5216" formatCode="#,##0.00">
                  <c:v>3538.88</c:v>
                </c:pt>
                <c:pt idx="5217" formatCode="#,##0.00">
                  <c:v>3536.63</c:v>
                </c:pt>
                <c:pt idx="5218" formatCode="#,##0.00">
                  <c:v>3534.37</c:v>
                </c:pt>
                <c:pt idx="5219" formatCode="#,##0.00">
                  <c:v>3532.12</c:v>
                </c:pt>
                <c:pt idx="5220" formatCode="#,##0.00">
                  <c:v>3529.87</c:v>
                </c:pt>
              </c:numCache>
            </c:numRef>
          </c:yVal>
          <c:smooth val="1"/>
          <c:extLst xmlns:c16r2="http://schemas.microsoft.com/office/drawing/2015/06/chart">
            <c:ext xmlns:c16="http://schemas.microsoft.com/office/drawing/2014/chart" uri="{C3380CC4-5D6E-409C-BE32-E72D297353CC}">
              <c16:uniqueId val="{00000003-E879-4440-8B26-E702DB3F47FD}"/>
            </c:ext>
          </c:extLst>
        </c:ser>
        <c:ser>
          <c:idx val="6"/>
          <c:order val="5"/>
          <c:tx>
            <c:v>1 Percent Minus Annual Chance</c:v>
          </c:tx>
          <c:marker>
            <c:symbol val="none"/>
          </c:marker>
          <c:xVal>
            <c:numRef>
              <c:f>Inflow_NB2_2!$C$3:$C$5223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Inflow_NB2_2!$J$3:$J$5223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0.01</c:v>
                </c:pt>
                <c:pt idx="403">
                  <c:v>0.01</c:v>
                </c:pt>
                <c:pt idx="404">
                  <c:v>0.01</c:v>
                </c:pt>
                <c:pt idx="405">
                  <c:v>0.01</c:v>
                </c:pt>
                <c:pt idx="406">
                  <c:v>0.01</c:v>
                </c:pt>
                <c:pt idx="407">
                  <c:v>0.01</c:v>
                </c:pt>
                <c:pt idx="408">
                  <c:v>0.01</c:v>
                </c:pt>
                <c:pt idx="409">
                  <c:v>0.02</c:v>
                </c:pt>
                <c:pt idx="410">
                  <c:v>0.02</c:v>
                </c:pt>
                <c:pt idx="411">
                  <c:v>0.02</c:v>
                </c:pt>
                <c:pt idx="412">
                  <c:v>0.02</c:v>
                </c:pt>
                <c:pt idx="413">
                  <c:v>0.02</c:v>
                </c:pt>
                <c:pt idx="414">
                  <c:v>0.02</c:v>
                </c:pt>
                <c:pt idx="415">
                  <c:v>0.02</c:v>
                </c:pt>
                <c:pt idx="416">
                  <c:v>0.02</c:v>
                </c:pt>
                <c:pt idx="417">
                  <c:v>0.03</c:v>
                </c:pt>
                <c:pt idx="418">
                  <c:v>0.03</c:v>
                </c:pt>
                <c:pt idx="419">
                  <c:v>0.03</c:v>
                </c:pt>
                <c:pt idx="420">
                  <c:v>0.03</c:v>
                </c:pt>
                <c:pt idx="421">
                  <c:v>0.03</c:v>
                </c:pt>
                <c:pt idx="422">
                  <c:v>0.03</c:v>
                </c:pt>
                <c:pt idx="423">
                  <c:v>0.03</c:v>
                </c:pt>
                <c:pt idx="424">
                  <c:v>0.03</c:v>
                </c:pt>
                <c:pt idx="425">
                  <c:v>0.03</c:v>
                </c:pt>
                <c:pt idx="426">
                  <c:v>0.03</c:v>
                </c:pt>
                <c:pt idx="427">
                  <c:v>0.03</c:v>
                </c:pt>
                <c:pt idx="428">
                  <c:v>0.03</c:v>
                </c:pt>
                <c:pt idx="429">
                  <c:v>0.03</c:v>
                </c:pt>
                <c:pt idx="430">
                  <c:v>0.03</c:v>
                </c:pt>
                <c:pt idx="431">
                  <c:v>0.03</c:v>
                </c:pt>
                <c:pt idx="432">
                  <c:v>0.03</c:v>
                </c:pt>
                <c:pt idx="433">
                  <c:v>0.03</c:v>
                </c:pt>
                <c:pt idx="434">
                  <c:v>0.04</c:v>
                </c:pt>
                <c:pt idx="435">
                  <c:v>0.04</c:v>
                </c:pt>
                <c:pt idx="436">
                  <c:v>0.04</c:v>
                </c:pt>
                <c:pt idx="437">
                  <c:v>0.04</c:v>
                </c:pt>
                <c:pt idx="438">
                  <c:v>0.04</c:v>
                </c:pt>
                <c:pt idx="439">
                  <c:v>0.04</c:v>
                </c:pt>
                <c:pt idx="440">
                  <c:v>0.04</c:v>
                </c:pt>
                <c:pt idx="441">
                  <c:v>0.05</c:v>
                </c:pt>
                <c:pt idx="442">
                  <c:v>0.05</c:v>
                </c:pt>
                <c:pt idx="443">
                  <c:v>0.05</c:v>
                </c:pt>
                <c:pt idx="444">
                  <c:v>0.05</c:v>
                </c:pt>
                <c:pt idx="445">
                  <c:v>0.05</c:v>
                </c:pt>
                <c:pt idx="446">
                  <c:v>0.05</c:v>
                </c:pt>
                <c:pt idx="447">
                  <c:v>0.06</c:v>
                </c:pt>
                <c:pt idx="448">
                  <c:v>0.06</c:v>
                </c:pt>
                <c:pt idx="449">
                  <c:v>0.06</c:v>
                </c:pt>
                <c:pt idx="450">
                  <c:v>0.06</c:v>
                </c:pt>
                <c:pt idx="451">
                  <c:v>0.06</c:v>
                </c:pt>
                <c:pt idx="452">
                  <c:v>0.06</c:v>
                </c:pt>
                <c:pt idx="453">
                  <c:v>7.0000000000000007E-2</c:v>
                </c:pt>
                <c:pt idx="454">
                  <c:v>7.0000000000000007E-2</c:v>
                </c:pt>
                <c:pt idx="455">
                  <c:v>7.0000000000000007E-2</c:v>
                </c:pt>
                <c:pt idx="456">
                  <c:v>0.08</c:v>
                </c:pt>
                <c:pt idx="457">
                  <c:v>0.08</c:v>
                </c:pt>
                <c:pt idx="458">
                  <c:v>0.08</c:v>
                </c:pt>
                <c:pt idx="459">
                  <c:v>0.09</c:v>
                </c:pt>
                <c:pt idx="460">
                  <c:v>0.09</c:v>
                </c:pt>
                <c:pt idx="461">
                  <c:v>0.09</c:v>
                </c:pt>
                <c:pt idx="462">
                  <c:v>0.09</c:v>
                </c:pt>
                <c:pt idx="463">
                  <c:v>0.1</c:v>
                </c:pt>
                <c:pt idx="464">
                  <c:v>0.1</c:v>
                </c:pt>
                <c:pt idx="465">
                  <c:v>0.1</c:v>
                </c:pt>
                <c:pt idx="466">
                  <c:v>0.11</c:v>
                </c:pt>
                <c:pt idx="467">
                  <c:v>0.11</c:v>
                </c:pt>
                <c:pt idx="468">
                  <c:v>0.11</c:v>
                </c:pt>
                <c:pt idx="469">
                  <c:v>0.12</c:v>
                </c:pt>
                <c:pt idx="470">
                  <c:v>0.12</c:v>
                </c:pt>
                <c:pt idx="471">
                  <c:v>0.13</c:v>
                </c:pt>
                <c:pt idx="472">
                  <c:v>0.14000000000000001</c:v>
                </c:pt>
                <c:pt idx="473">
                  <c:v>0.14000000000000001</c:v>
                </c:pt>
                <c:pt idx="474">
                  <c:v>0.15</c:v>
                </c:pt>
                <c:pt idx="475">
                  <c:v>0.15</c:v>
                </c:pt>
                <c:pt idx="476">
                  <c:v>0.15</c:v>
                </c:pt>
                <c:pt idx="477">
                  <c:v>0.16</c:v>
                </c:pt>
                <c:pt idx="478">
                  <c:v>0.16</c:v>
                </c:pt>
                <c:pt idx="479">
                  <c:v>0.16</c:v>
                </c:pt>
                <c:pt idx="480">
                  <c:v>0.17</c:v>
                </c:pt>
                <c:pt idx="481">
                  <c:v>0.17</c:v>
                </c:pt>
                <c:pt idx="482">
                  <c:v>0.17</c:v>
                </c:pt>
                <c:pt idx="483">
                  <c:v>0.17</c:v>
                </c:pt>
                <c:pt idx="484">
                  <c:v>0.16</c:v>
                </c:pt>
                <c:pt idx="485">
                  <c:v>0.16</c:v>
                </c:pt>
                <c:pt idx="486">
                  <c:v>0.16</c:v>
                </c:pt>
                <c:pt idx="487">
                  <c:v>0.16</c:v>
                </c:pt>
                <c:pt idx="488">
                  <c:v>0.16</c:v>
                </c:pt>
                <c:pt idx="489">
                  <c:v>0.16</c:v>
                </c:pt>
                <c:pt idx="490">
                  <c:v>0.16</c:v>
                </c:pt>
                <c:pt idx="491">
                  <c:v>0.17</c:v>
                </c:pt>
                <c:pt idx="492">
                  <c:v>0.17</c:v>
                </c:pt>
                <c:pt idx="493">
                  <c:v>0.17</c:v>
                </c:pt>
                <c:pt idx="494">
                  <c:v>0.17</c:v>
                </c:pt>
                <c:pt idx="495">
                  <c:v>0.18</c:v>
                </c:pt>
                <c:pt idx="496">
                  <c:v>0.18</c:v>
                </c:pt>
                <c:pt idx="497">
                  <c:v>0.18</c:v>
                </c:pt>
                <c:pt idx="498">
                  <c:v>0.18</c:v>
                </c:pt>
                <c:pt idx="499">
                  <c:v>0.18</c:v>
                </c:pt>
                <c:pt idx="500">
                  <c:v>0.18</c:v>
                </c:pt>
                <c:pt idx="501">
                  <c:v>0.18</c:v>
                </c:pt>
                <c:pt idx="502">
                  <c:v>0.18</c:v>
                </c:pt>
                <c:pt idx="503">
                  <c:v>0.18</c:v>
                </c:pt>
                <c:pt idx="504">
                  <c:v>0.18</c:v>
                </c:pt>
                <c:pt idx="505">
                  <c:v>0.18</c:v>
                </c:pt>
                <c:pt idx="506">
                  <c:v>0.18</c:v>
                </c:pt>
                <c:pt idx="507">
                  <c:v>0.18</c:v>
                </c:pt>
                <c:pt idx="508">
                  <c:v>0.18</c:v>
                </c:pt>
                <c:pt idx="509">
                  <c:v>0.18</c:v>
                </c:pt>
                <c:pt idx="510">
                  <c:v>0.17</c:v>
                </c:pt>
                <c:pt idx="511">
                  <c:v>0.17</c:v>
                </c:pt>
                <c:pt idx="512">
                  <c:v>0.18</c:v>
                </c:pt>
                <c:pt idx="513">
                  <c:v>0.18</c:v>
                </c:pt>
                <c:pt idx="514">
                  <c:v>0.18</c:v>
                </c:pt>
                <c:pt idx="515">
                  <c:v>0.18</c:v>
                </c:pt>
                <c:pt idx="516">
                  <c:v>0.17</c:v>
                </c:pt>
                <c:pt idx="517">
                  <c:v>0.17</c:v>
                </c:pt>
                <c:pt idx="518">
                  <c:v>0.17</c:v>
                </c:pt>
                <c:pt idx="519">
                  <c:v>0.17</c:v>
                </c:pt>
                <c:pt idx="520">
                  <c:v>0.17</c:v>
                </c:pt>
                <c:pt idx="521">
                  <c:v>0.16</c:v>
                </c:pt>
                <c:pt idx="522">
                  <c:v>0.16</c:v>
                </c:pt>
                <c:pt idx="523">
                  <c:v>0.16</c:v>
                </c:pt>
                <c:pt idx="524">
                  <c:v>0.16</c:v>
                </c:pt>
                <c:pt idx="525">
                  <c:v>0.16</c:v>
                </c:pt>
                <c:pt idx="526">
                  <c:v>0.16</c:v>
                </c:pt>
                <c:pt idx="527">
                  <c:v>0.16</c:v>
                </c:pt>
                <c:pt idx="528">
                  <c:v>0.16</c:v>
                </c:pt>
                <c:pt idx="529">
                  <c:v>0.16</c:v>
                </c:pt>
                <c:pt idx="530">
                  <c:v>0.16</c:v>
                </c:pt>
                <c:pt idx="531">
                  <c:v>0.16</c:v>
                </c:pt>
                <c:pt idx="532">
                  <c:v>0.15</c:v>
                </c:pt>
                <c:pt idx="533">
                  <c:v>0.14000000000000001</c:v>
                </c:pt>
                <c:pt idx="534">
                  <c:v>0.14000000000000001</c:v>
                </c:pt>
                <c:pt idx="535">
                  <c:v>0.14000000000000001</c:v>
                </c:pt>
                <c:pt idx="536">
                  <c:v>0.14000000000000001</c:v>
                </c:pt>
                <c:pt idx="537">
                  <c:v>0.14000000000000001</c:v>
                </c:pt>
                <c:pt idx="538">
                  <c:v>0.14000000000000001</c:v>
                </c:pt>
                <c:pt idx="539">
                  <c:v>0.14000000000000001</c:v>
                </c:pt>
                <c:pt idx="540">
                  <c:v>0.14000000000000001</c:v>
                </c:pt>
                <c:pt idx="541">
                  <c:v>0.14000000000000001</c:v>
                </c:pt>
                <c:pt idx="542">
                  <c:v>0.14000000000000001</c:v>
                </c:pt>
                <c:pt idx="543">
                  <c:v>0.14000000000000001</c:v>
                </c:pt>
                <c:pt idx="544">
                  <c:v>0.13</c:v>
                </c:pt>
                <c:pt idx="545">
                  <c:v>0.14000000000000001</c:v>
                </c:pt>
                <c:pt idx="546">
                  <c:v>0.14000000000000001</c:v>
                </c:pt>
                <c:pt idx="547">
                  <c:v>0.14000000000000001</c:v>
                </c:pt>
                <c:pt idx="548">
                  <c:v>0.14000000000000001</c:v>
                </c:pt>
                <c:pt idx="549">
                  <c:v>0.15</c:v>
                </c:pt>
                <c:pt idx="550">
                  <c:v>0.15</c:v>
                </c:pt>
                <c:pt idx="551">
                  <c:v>0.15</c:v>
                </c:pt>
                <c:pt idx="552">
                  <c:v>0.16</c:v>
                </c:pt>
                <c:pt idx="553">
                  <c:v>0.16</c:v>
                </c:pt>
                <c:pt idx="554">
                  <c:v>0.16</c:v>
                </c:pt>
                <c:pt idx="555">
                  <c:v>0.16</c:v>
                </c:pt>
                <c:pt idx="556">
                  <c:v>0.17</c:v>
                </c:pt>
                <c:pt idx="557">
                  <c:v>0.17</c:v>
                </c:pt>
                <c:pt idx="558">
                  <c:v>0.17</c:v>
                </c:pt>
                <c:pt idx="559">
                  <c:v>0.17</c:v>
                </c:pt>
                <c:pt idx="560">
                  <c:v>0.17</c:v>
                </c:pt>
                <c:pt idx="561">
                  <c:v>0.18</c:v>
                </c:pt>
                <c:pt idx="562">
                  <c:v>0.18</c:v>
                </c:pt>
                <c:pt idx="563">
                  <c:v>0.18</c:v>
                </c:pt>
                <c:pt idx="564">
                  <c:v>0.18</c:v>
                </c:pt>
                <c:pt idx="565">
                  <c:v>0.19</c:v>
                </c:pt>
                <c:pt idx="566">
                  <c:v>0.19</c:v>
                </c:pt>
                <c:pt idx="567">
                  <c:v>0.19</c:v>
                </c:pt>
                <c:pt idx="568">
                  <c:v>0.19</c:v>
                </c:pt>
                <c:pt idx="569">
                  <c:v>0.2</c:v>
                </c:pt>
                <c:pt idx="570">
                  <c:v>0.2</c:v>
                </c:pt>
                <c:pt idx="571">
                  <c:v>0.2</c:v>
                </c:pt>
                <c:pt idx="572">
                  <c:v>0.21</c:v>
                </c:pt>
                <c:pt idx="573">
                  <c:v>0.22</c:v>
                </c:pt>
                <c:pt idx="574">
                  <c:v>0.22</c:v>
                </c:pt>
                <c:pt idx="575">
                  <c:v>0.23</c:v>
                </c:pt>
                <c:pt idx="576">
                  <c:v>0.23</c:v>
                </c:pt>
                <c:pt idx="577">
                  <c:v>0.24</c:v>
                </c:pt>
                <c:pt idx="578">
                  <c:v>0.25</c:v>
                </c:pt>
                <c:pt idx="579">
                  <c:v>0.26</c:v>
                </c:pt>
                <c:pt idx="580">
                  <c:v>0.26</c:v>
                </c:pt>
                <c:pt idx="581">
                  <c:v>0.27</c:v>
                </c:pt>
                <c:pt idx="582">
                  <c:v>0.27</c:v>
                </c:pt>
                <c:pt idx="583">
                  <c:v>0.28000000000000003</c:v>
                </c:pt>
                <c:pt idx="584">
                  <c:v>0.28000000000000003</c:v>
                </c:pt>
                <c:pt idx="585">
                  <c:v>0.28000000000000003</c:v>
                </c:pt>
                <c:pt idx="586">
                  <c:v>0.28999999999999998</c:v>
                </c:pt>
                <c:pt idx="587">
                  <c:v>0.3</c:v>
                </c:pt>
                <c:pt idx="588">
                  <c:v>0.31</c:v>
                </c:pt>
                <c:pt idx="589">
                  <c:v>0.32</c:v>
                </c:pt>
                <c:pt idx="590">
                  <c:v>0.18</c:v>
                </c:pt>
                <c:pt idx="591">
                  <c:v>0.24</c:v>
                </c:pt>
                <c:pt idx="592">
                  <c:v>0.28000000000000003</c:v>
                </c:pt>
                <c:pt idx="593">
                  <c:v>0.31</c:v>
                </c:pt>
                <c:pt idx="594">
                  <c:v>0.34</c:v>
                </c:pt>
                <c:pt idx="595">
                  <c:v>0.36</c:v>
                </c:pt>
                <c:pt idx="596">
                  <c:v>0.37</c:v>
                </c:pt>
                <c:pt idx="597">
                  <c:v>0.39</c:v>
                </c:pt>
                <c:pt idx="598">
                  <c:v>0.4</c:v>
                </c:pt>
                <c:pt idx="599">
                  <c:v>0.41</c:v>
                </c:pt>
                <c:pt idx="600">
                  <c:v>0.43</c:v>
                </c:pt>
                <c:pt idx="601">
                  <c:v>0.44</c:v>
                </c:pt>
                <c:pt idx="602">
                  <c:v>0.45</c:v>
                </c:pt>
                <c:pt idx="603">
                  <c:v>0.46</c:v>
                </c:pt>
                <c:pt idx="604">
                  <c:v>0.47</c:v>
                </c:pt>
                <c:pt idx="605">
                  <c:v>0.49</c:v>
                </c:pt>
                <c:pt idx="606">
                  <c:v>0.5</c:v>
                </c:pt>
                <c:pt idx="607">
                  <c:v>0.51</c:v>
                </c:pt>
                <c:pt idx="608">
                  <c:v>0.53</c:v>
                </c:pt>
                <c:pt idx="609">
                  <c:v>0.54</c:v>
                </c:pt>
                <c:pt idx="610">
                  <c:v>0.56000000000000005</c:v>
                </c:pt>
                <c:pt idx="611">
                  <c:v>0.57999999999999996</c:v>
                </c:pt>
                <c:pt idx="612">
                  <c:v>0.6</c:v>
                </c:pt>
                <c:pt idx="613">
                  <c:v>0.62</c:v>
                </c:pt>
                <c:pt idx="614">
                  <c:v>0.65</c:v>
                </c:pt>
                <c:pt idx="615">
                  <c:v>0.67</c:v>
                </c:pt>
                <c:pt idx="616">
                  <c:v>0.7</c:v>
                </c:pt>
                <c:pt idx="617">
                  <c:v>0.72</c:v>
                </c:pt>
                <c:pt idx="618">
                  <c:v>0.74</c:v>
                </c:pt>
                <c:pt idx="619">
                  <c:v>0.76</c:v>
                </c:pt>
                <c:pt idx="620">
                  <c:v>0.78</c:v>
                </c:pt>
                <c:pt idx="621">
                  <c:v>0.8</c:v>
                </c:pt>
                <c:pt idx="622">
                  <c:v>0.82</c:v>
                </c:pt>
                <c:pt idx="623">
                  <c:v>0.84</c:v>
                </c:pt>
                <c:pt idx="624">
                  <c:v>0.87</c:v>
                </c:pt>
                <c:pt idx="625">
                  <c:v>0.92</c:v>
                </c:pt>
                <c:pt idx="626">
                  <c:v>0.96</c:v>
                </c:pt>
                <c:pt idx="627">
                  <c:v>1</c:v>
                </c:pt>
                <c:pt idx="628">
                  <c:v>1.03</c:v>
                </c:pt>
                <c:pt idx="629">
                  <c:v>1.06</c:v>
                </c:pt>
                <c:pt idx="630">
                  <c:v>1.1100000000000001</c:v>
                </c:pt>
                <c:pt idx="631">
                  <c:v>1.1599999999999999</c:v>
                </c:pt>
                <c:pt idx="632">
                  <c:v>1.22</c:v>
                </c:pt>
                <c:pt idx="633">
                  <c:v>1.28</c:v>
                </c:pt>
                <c:pt idx="634">
                  <c:v>1.48</c:v>
                </c:pt>
                <c:pt idx="635">
                  <c:v>1.87</c:v>
                </c:pt>
                <c:pt idx="636">
                  <c:v>2.48</c:v>
                </c:pt>
                <c:pt idx="637">
                  <c:v>3.33</c:v>
                </c:pt>
                <c:pt idx="638">
                  <c:v>4.4000000000000004</c:v>
                </c:pt>
                <c:pt idx="639">
                  <c:v>5.66</c:v>
                </c:pt>
                <c:pt idx="640">
                  <c:v>7.07</c:v>
                </c:pt>
                <c:pt idx="641">
                  <c:v>8.61</c:v>
                </c:pt>
                <c:pt idx="642">
                  <c:v>10.23</c:v>
                </c:pt>
                <c:pt idx="643">
                  <c:v>11.93</c:v>
                </c:pt>
                <c:pt idx="644">
                  <c:v>13.72</c:v>
                </c:pt>
                <c:pt idx="645">
                  <c:v>15.56</c:v>
                </c:pt>
                <c:pt idx="646">
                  <c:v>17.47</c:v>
                </c:pt>
                <c:pt idx="647">
                  <c:v>19.43</c:v>
                </c:pt>
                <c:pt idx="648">
                  <c:v>21.43</c:v>
                </c:pt>
                <c:pt idx="649">
                  <c:v>23.46</c:v>
                </c:pt>
                <c:pt idx="650">
                  <c:v>25.54</c:v>
                </c:pt>
                <c:pt idx="651">
                  <c:v>27.72</c:v>
                </c:pt>
                <c:pt idx="652">
                  <c:v>29.98</c:v>
                </c:pt>
                <c:pt idx="653">
                  <c:v>32.33</c:v>
                </c:pt>
                <c:pt idx="654">
                  <c:v>34.76</c:v>
                </c:pt>
                <c:pt idx="655">
                  <c:v>37.31</c:v>
                </c:pt>
                <c:pt idx="656">
                  <c:v>39.950000000000003</c:v>
                </c:pt>
                <c:pt idx="657">
                  <c:v>42.66</c:v>
                </c:pt>
                <c:pt idx="658">
                  <c:v>45.38</c:v>
                </c:pt>
                <c:pt idx="659">
                  <c:v>48.2</c:v>
                </c:pt>
                <c:pt idx="660">
                  <c:v>50.7</c:v>
                </c:pt>
                <c:pt idx="661">
                  <c:v>53.31</c:v>
                </c:pt>
                <c:pt idx="662">
                  <c:v>56.19</c:v>
                </c:pt>
                <c:pt idx="663">
                  <c:v>59.25</c:v>
                </c:pt>
                <c:pt idx="664">
                  <c:v>62.4</c:v>
                </c:pt>
                <c:pt idx="665">
                  <c:v>65.56</c:v>
                </c:pt>
                <c:pt idx="666">
                  <c:v>68.7</c:v>
                </c:pt>
                <c:pt idx="667">
                  <c:v>71.84</c:v>
                </c:pt>
                <c:pt idx="668">
                  <c:v>74.97</c:v>
                </c:pt>
                <c:pt idx="669">
                  <c:v>78.2</c:v>
                </c:pt>
                <c:pt idx="670">
                  <c:v>81.459999999999994</c:v>
                </c:pt>
                <c:pt idx="671">
                  <c:v>83.79</c:v>
                </c:pt>
                <c:pt idx="672">
                  <c:v>86.38</c:v>
                </c:pt>
                <c:pt idx="673">
                  <c:v>89.99</c:v>
                </c:pt>
                <c:pt idx="674">
                  <c:v>93.69</c:v>
                </c:pt>
                <c:pt idx="675">
                  <c:v>97.44</c:v>
                </c:pt>
                <c:pt idx="676">
                  <c:v>101.23</c:v>
                </c:pt>
                <c:pt idx="677">
                  <c:v>105.07</c:v>
                </c:pt>
                <c:pt idx="678">
                  <c:v>108.87</c:v>
                </c:pt>
                <c:pt idx="679">
                  <c:v>112.61</c:v>
                </c:pt>
                <c:pt idx="680">
                  <c:v>116.31</c:v>
                </c:pt>
                <c:pt idx="681">
                  <c:v>119.67</c:v>
                </c:pt>
                <c:pt idx="682">
                  <c:v>123.05</c:v>
                </c:pt>
                <c:pt idx="683">
                  <c:v>126.79</c:v>
                </c:pt>
                <c:pt idx="684">
                  <c:v>130.75</c:v>
                </c:pt>
                <c:pt idx="685">
                  <c:v>134.9</c:v>
                </c:pt>
                <c:pt idx="686">
                  <c:v>139.16999999999999</c:v>
                </c:pt>
                <c:pt idx="687">
                  <c:v>143.44</c:v>
                </c:pt>
                <c:pt idx="688">
                  <c:v>147.86000000000001</c:v>
                </c:pt>
                <c:pt idx="689">
                  <c:v>152.33000000000001</c:v>
                </c:pt>
                <c:pt idx="690">
                  <c:v>156.86000000000001</c:v>
                </c:pt>
                <c:pt idx="691">
                  <c:v>161.69999999999999</c:v>
                </c:pt>
                <c:pt idx="692">
                  <c:v>166.69</c:v>
                </c:pt>
                <c:pt idx="693">
                  <c:v>171.67</c:v>
                </c:pt>
                <c:pt idx="694">
                  <c:v>176.72</c:v>
                </c:pt>
                <c:pt idx="695">
                  <c:v>182.04</c:v>
                </c:pt>
                <c:pt idx="696">
                  <c:v>187.57</c:v>
                </c:pt>
                <c:pt idx="697">
                  <c:v>193.43</c:v>
                </c:pt>
                <c:pt idx="698">
                  <c:v>199.38</c:v>
                </c:pt>
                <c:pt idx="699">
                  <c:v>205.17</c:v>
                </c:pt>
                <c:pt idx="700">
                  <c:v>211.14</c:v>
                </c:pt>
                <c:pt idx="701">
                  <c:v>217.28</c:v>
                </c:pt>
                <c:pt idx="702">
                  <c:v>223.52</c:v>
                </c:pt>
                <c:pt idx="703">
                  <c:v>230.08</c:v>
                </c:pt>
                <c:pt idx="704">
                  <c:v>236.71</c:v>
                </c:pt>
                <c:pt idx="705">
                  <c:v>243.42</c:v>
                </c:pt>
                <c:pt idx="706">
                  <c:v>250.26</c:v>
                </c:pt>
                <c:pt idx="707">
                  <c:v>257.20999999999998</c:v>
                </c:pt>
                <c:pt idx="708">
                  <c:v>264.33999999999997</c:v>
                </c:pt>
                <c:pt idx="709">
                  <c:v>271.41000000000003</c:v>
                </c:pt>
                <c:pt idx="710">
                  <c:v>278.47000000000003</c:v>
                </c:pt>
                <c:pt idx="711">
                  <c:v>285.69</c:v>
                </c:pt>
                <c:pt idx="712">
                  <c:v>293.22000000000003</c:v>
                </c:pt>
                <c:pt idx="713">
                  <c:v>300.97000000000003</c:v>
                </c:pt>
                <c:pt idx="714">
                  <c:v>309</c:v>
                </c:pt>
                <c:pt idx="715">
                  <c:v>318.81</c:v>
                </c:pt>
                <c:pt idx="716">
                  <c:v>328.71</c:v>
                </c:pt>
                <c:pt idx="717">
                  <c:v>338.92</c:v>
                </c:pt>
                <c:pt idx="718">
                  <c:v>349.01</c:v>
                </c:pt>
                <c:pt idx="719">
                  <c:v>359.75</c:v>
                </c:pt>
                <c:pt idx="720">
                  <c:v>371.08</c:v>
                </c:pt>
                <c:pt idx="721">
                  <c:v>385.97</c:v>
                </c:pt>
                <c:pt idx="722">
                  <c:v>399.89</c:v>
                </c:pt>
                <c:pt idx="723">
                  <c:v>413.3</c:v>
                </c:pt>
                <c:pt idx="724">
                  <c:v>427.5</c:v>
                </c:pt>
                <c:pt idx="725">
                  <c:v>443.3</c:v>
                </c:pt>
                <c:pt idx="726">
                  <c:v>460.01</c:v>
                </c:pt>
                <c:pt idx="727">
                  <c:v>472.93</c:v>
                </c:pt>
                <c:pt idx="728">
                  <c:v>488.23</c:v>
                </c:pt>
                <c:pt idx="729">
                  <c:v>504.89</c:v>
                </c:pt>
                <c:pt idx="730">
                  <c:v>524.19000000000005</c:v>
                </c:pt>
                <c:pt idx="731">
                  <c:v>546.92999999999995</c:v>
                </c:pt>
                <c:pt idx="732">
                  <c:v>569.36</c:v>
                </c:pt>
                <c:pt idx="733">
                  <c:v>595.24</c:v>
                </c:pt>
                <c:pt idx="734">
                  <c:v>620.53</c:v>
                </c:pt>
                <c:pt idx="735">
                  <c:v>644.77</c:v>
                </c:pt>
                <c:pt idx="736">
                  <c:v>668.25</c:v>
                </c:pt>
                <c:pt idx="737">
                  <c:v>690.1</c:v>
                </c:pt>
                <c:pt idx="738">
                  <c:v>709.75</c:v>
                </c:pt>
                <c:pt idx="739">
                  <c:v>732.76</c:v>
                </c:pt>
                <c:pt idx="740">
                  <c:v>759.68</c:v>
                </c:pt>
                <c:pt idx="741">
                  <c:v>793.31</c:v>
                </c:pt>
                <c:pt idx="742">
                  <c:v>830.31</c:v>
                </c:pt>
                <c:pt idx="743">
                  <c:v>870.77</c:v>
                </c:pt>
                <c:pt idx="744">
                  <c:v>914</c:v>
                </c:pt>
                <c:pt idx="745">
                  <c:v>957.04</c:v>
                </c:pt>
                <c:pt idx="746">
                  <c:v>998.63</c:v>
                </c:pt>
                <c:pt idx="747" formatCode="#,##0.00">
                  <c:v>1039.8399999999999</c:v>
                </c:pt>
                <c:pt idx="748" formatCode="#,##0.00">
                  <c:v>1080.0899999999999</c:v>
                </c:pt>
                <c:pt idx="749" formatCode="#,##0.00">
                  <c:v>1121.07</c:v>
                </c:pt>
                <c:pt idx="750" formatCode="#,##0.00">
                  <c:v>1160.51</c:v>
                </c:pt>
                <c:pt idx="751" formatCode="#,##0.00">
                  <c:v>1198.73</c:v>
                </c:pt>
                <c:pt idx="752" formatCode="#,##0.00">
                  <c:v>1236.31</c:v>
                </c:pt>
                <c:pt idx="753" formatCode="#,##0.00">
                  <c:v>1272.6400000000001</c:v>
                </c:pt>
                <c:pt idx="754" formatCode="#,##0.00">
                  <c:v>1308.3800000000001</c:v>
                </c:pt>
                <c:pt idx="755" formatCode="#,##0.00">
                  <c:v>1342.15</c:v>
                </c:pt>
                <c:pt idx="756" formatCode="#,##0.00">
                  <c:v>1375.11</c:v>
                </c:pt>
                <c:pt idx="757" formatCode="#,##0.00">
                  <c:v>1406.95</c:v>
                </c:pt>
                <c:pt idx="758" formatCode="#,##0.00">
                  <c:v>1440.37</c:v>
                </c:pt>
                <c:pt idx="759" formatCode="#,##0.00">
                  <c:v>1472.01</c:v>
                </c:pt>
                <c:pt idx="760" formatCode="#,##0.00">
                  <c:v>1499.78</c:v>
                </c:pt>
                <c:pt idx="761" formatCode="#,##0.00">
                  <c:v>1527.85</c:v>
                </c:pt>
                <c:pt idx="762" formatCode="#,##0.00">
                  <c:v>1555.12</c:v>
                </c:pt>
                <c:pt idx="763" formatCode="#,##0.00">
                  <c:v>1580.64</c:v>
                </c:pt>
                <c:pt idx="764" formatCode="#,##0.00">
                  <c:v>1605.18</c:v>
                </c:pt>
                <c:pt idx="765" formatCode="#,##0.00">
                  <c:v>1628.65</c:v>
                </c:pt>
                <c:pt idx="766" formatCode="#,##0.00">
                  <c:v>1652.04</c:v>
                </c:pt>
                <c:pt idx="767" formatCode="#,##0.00">
                  <c:v>1674.44</c:v>
                </c:pt>
                <c:pt idx="768" formatCode="#,##0.00">
                  <c:v>1695.03</c:v>
                </c:pt>
                <c:pt idx="769" formatCode="#,##0.00">
                  <c:v>1712.5</c:v>
                </c:pt>
                <c:pt idx="770" formatCode="#,##0.00">
                  <c:v>1728.75</c:v>
                </c:pt>
                <c:pt idx="771" formatCode="#,##0.00">
                  <c:v>1741.9</c:v>
                </c:pt>
                <c:pt idx="772" formatCode="#,##0.00">
                  <c:v>1752.24</c:v>
                </c:pt>
                <c:pt idx="773" formatCode="#,##0.00">
                  <c:v>1761.43</c:v>
                </c:pt>
                <c:pt idx="774" formatCode="#,##0.00">
                  <c:v>1769.72</c:v>
                </c:pt>
                <c:pt idx="775" formatCode="#,##0.00">
                  <c:v>1779.27</c:v>
                </c:pt>
                <c:pt idx="776" formatCode="#,##0.00">
                  <c:v>1786.27</c:v>
                </c:pt>
                <c:pt idx="777" formatCode="#,##0.00">
                  <c:v>1788.02</c:v>
                </c:pt>
                <c:pt idx="778" formatCode="#,##0.00">
                  <c:v>1794.19</c:v>
                </c:pt>
                <c:pt idx="779" formatCode="#,##0.00">
                  <c:v>1804.49</c:v>
                </c:pt>
                <c:pt idx="780" formatCode="#,##0.00">
                  <c:v>1812.78</c:v>
                </c:pt>
                <c:pt idx="781" formatCode="#,##0.00">
                  <c:v>1820.42</c:v>
                </c:pt>
                <c:pt idx="782" formatCode="#,##0.00">
                  <c:v>1827.56</c:v>
                </c:pt>
                <c:pt idx="783" formatCode="#,##0.00">
                  <c:v>1833.13</c:v>
                </c:pt>
                <c:pt idx="784" formatCode="#,##0.00">
                  <c:v>1838.14</c:v>
                </c:pt>
                <c:pt idx="785" formatCode="#,##0.00">
                  <c:v>1843.22</c:v>
                </c:pt>
                <c:pt idx="786" formatCode="#,##0.00">
                  <c:v>1848.28</c:v>
                </c:pt>
                <c:pt idx="787" formatCode="#,##0.00">
                  <c:v>1853.69</c:v>
                </c:pt>
                <c:pt idx="788" formatCode="#,##0.00">
                  <c:v>1858.92</c:v>
                </c:pt>
                <c:pt idx="789" formatCode="#,##0.00">
                  <c:v>1863.76</c:v>
                </c:pt>
                <c:pt idx="790" formatCode="#,##0.00">
                  <c:v>1869.94</c:v>
                </c:pt>
                <c:pt idx="791" formatCode="#,##0.00">
                  <c:v>1877.36</c:v>
                </c:pt>
                <c:pt idx="792" formatCode="#,##0.00">
                  <c:v>1885.97</c:v>
                </c:pt>
                <c:pt idx="793" formatCode="#,##0.00">
                  <c:v>1895.54</c:v>
                </c:pt>
                <c:pt idx="794" formatCode="#,##0.00">
                  <c:v>1906.3</c:v>
                </c:pt>
                <c:pt idx="795" formatCode="#,##0.00">
                  <c:v>1918.52</c:v>
                </c:pt>
                <c:pt idx="796" formatCode="#,##0.00">
                  <c:v>1931.93</c:v>
                </c:pt>
                <c:pt idx="797" formatCode="#,##0.00">
                  <c:v>1946.18</c:v>
                </c:pt>
                <c:pt idx="798" formatCode="#,##0.00">
                  <c:v>1961.81</c:v>
                </c:pt>
                <c:pt idx="799" formatCode="#,##0.00">
                  <c:v>1980.12</c:v>
                </c:pt>
                <c:pt idx="800" formatCode="#,##0.00">
                  <c:v>1999.59</c:v>
                </c:pt>
                <c:pt idx="801" formatCode="#,##0.00">
                  <c:v>2021.6</c:v>
                </c:pt>
                <c:pt idx="802" formatCode="#,##0.00">
                  <c:v>2046.24</c:v>
                </c:pt>
                <c:pt idx="803" formatCode="#,##0.00">
                  <c:v>2073.52</c:v>
                </c:pt>
                <c:pt idx="804" formatCode="#,##0.00">
                  <c:v>2103.4899999999998</c:v>
                </c:pt>
                <c:pt idx="805" formatCode="#,##0.00">
                  <c:v>2135.56</c:v>
                </c:pt>
                <c:pt idx="806" formatCode="#,##0.00">
                  <c:v>2168.2600000000002</c:v>
                </c:pt>
                <c:pt idx="807" formatCode="#,##0.00">
                  <c:v>2197.92</c:v>
                </c:pt>
                <c:pt idx="808" formatCode="#,##0.00">
                  <c:v>2226.29</c:v>
                </c:pt>
                <c:pt idx="809" formatCode="#,##0.00">
                  <c:v>2254.08</c:v>
                </c:pt>
                <c:pt idx="810" formatCode="#,##0.00">
                  <c:v>2281.38</c:v>
                </c:pt>
                <c:pt idx="811" formatCode="#,##0.00">
                  <c:v>2307.94</c:v>
                </c:pt>
                <c:pt idx="812" formatCode="#,##0.00">
                  <c:v>2336.12</c:v>
                </c:pt>
                <c:pt idx="813" formatCode="#,##0.00">
                  <c:v>2360.59</c:v>
                </c:pt>
                <c:pt idx="814" formatCode="#,##0.00">
                  <c:v>2385.58</c:v>
                </c:pt>
                <c:pt idx="815" formatCode="#,##0.00">
                  <c:v>2409.94</c:v>
                </c:pt>
                <c:pt idx="816" formatCode="#,##0.00">
                  <c:v>2434.39</c:v>
                </c:pt>
                <c:pt idx="817" formatCode="#,##0.00">
                  <c:v>2458.48</c:v>
                </c:pt>
                <c:pt idx="818" formatCode="#,##0.00">
                  <c:v>2482.0100000000002</c:v>
                </c:pt>
                <c:pt idx="819" formatCode="#,##0.00">
                  <c:v>2505.87</c:v>
                </c:pt>
                <c:pt idx="820" formatCode="#,##0.00">
                  <c:v>2529.84</c:v>
                </c:pt>
                <c:pt idx="821" formatCode="#,##0.00">
                  <c:v>2554.0300000000002</c:v>
                </c:pt>
                <c:pt idx="822" formatCode="#,##0.00">
                  <c:v>2578.15</c:v>
                </c:pt>
                <c:pt idx="823" formatCode="#,##0.00">
                  <c:v>2602.25</c:v>
                </c:pt>
                <c:pt idx="824" formatCode="#,##0.00">
                  <c:v>2626.66</c:v>
                </c:pt>
                <c:pt idx="825" formatCode="#,##0.00">
                  <c:v>2651.01</c:v>
                </c:pt>
                <c:pt idx="826" formatCode="#,##0.00">
                  <c:v>2675.41</c:v>
                </c:pt>
                <c:pt idx="827" formatCode="#,##0.00">
                  <c:v>2700.31</c:v>
                </c:pt>
                <c:pt idx="828" formatCode="#,##0.00">
                  <c:v>2725.38</c:v>
                </c:pt>
                <c:pt idx="829" formatCode="#,##0.00">
                  <c:v>2750.92</c:v>
                </c:pt>
                <c:pt idx="830" formatCode="#,##0.00">
                  <c:v>2775.7</c:v>
                </c:pt>
                <c:pt idx="831" formatCode="#,##0.00">
                  <c:v>2800.73</c:v>
                </c:pt>
                <c:pt idx="832" formatCode="#,##0.00">
                  <c:v>2826.09</c:v>
                </c:pt>
                <c:pt idx="833" formatCode="#,##0.00">
                  <c:v>2851.52</c:v>
                </c:pt>
                <c:pt idx="834" formatCode="#,##0.00">
                  <c:v>2877.32</c:v>
                </c:pt>
                <c:pt idx="835" formatCode="#,##0.00">
                  <c:v>2903.24</c:v>
                </c:pt>
                <c:pt idx="836" formatCode="#,##0.00">
                  <c:v>2928.73</c:v>
                </c:pt>
                <c:pt idx="837" formatCode="#,##0.00">
                  <c:v>2954.07</c:v>
                </c:pt>
                <c:pt idx="838" formatCode="#,##0.00">
                  <c:v>2979.31</c:v>
                </c:pt>
                <c:pt idx="839" formatCode="#,##0.00">
                  <c:v>3004.6</c:v>
                </c:pt>
                <c:pt idx="840" formatCode="#,##0.00">
                  <c:v>3029.99</c:v>
                </c:pt>
                <c:pt idx="841" formatCode="#,##0.00">
                  <c:v>3055.44</c:v>
                </c:pt>
                <c:pt idx="842" formatCode="#,##0.00">
                  <c:v>3081.02</c:v>
                </c:pt>
                <c:pt idx="843" formatCode="#,##0.00">
                  <c:v>3106.82</c:v>
                </c:pt>
                <c:pt idx="844" formatCode="#,##0.00">
                  <c:v>3132.74</c:v>
                </c:pt>
                <c:pt idx="845" formatCode="#,##0.00">
                  <c:v>3158.98</c:v>
                </c:pt>
                <c:pt idx="846" formatCode="#,##0.00">
                  <c:v>3185.49</c:v>
                </c:pt>
                <c:pt idx="847" formatCode="#,##0.00">
                  <c:v>3212.34</c:v>
                </c:pt>
                <c:pt idx="848" formatCode="#,##0.00">
                  <c:v>3239.92</c:v>
                </c:pt>
                <c:pt idx="849" formatCode="#,##0.00">
                  <c:v>3268.21</c:v>
                </c:pt>
                <c:pt idx="850" formatCode="#,##0.00">
                  <c:v>3296.99</c:v>
                </c:pt>
                <c:pt idx="851" formatCode="#,##0.00">
                  <c:v>3326.87</c:v>
                </c:pt>
                <c:pt idx="852" formatCode="#,##0.00">
                  <c:v>3357.37</c:v>
                </c:pt>
                <c:pt idx="853" formatCode="#,##0.00">
                  <c:v>3388.3</c:v>
                </c:pt>
                <c:pt idx="854" formatCode="#,##0.00">
                  <c:v>3420.27</c:v>
                </c:pt>
                <c:pt idx="855" formatCode="#,##0.00">
                  <c:v>3453.41</c:v>
                </c:pt>
                <c:pt idx="856" formatCode="#,##0.00">
                  <c:v>3487.96</c:v>
                </c:pt>
                <c:pt idx="857" formatCode="#,##0.00">
                  <c:v>3524.02</c:v>
                </c:pt>
                <c:pt idx="858" formatCode="#,##0.00">
                  <c:v>3560.48</c:v>
                </c:pt>
                <c:pt idx="859" formatCode="#,##0.00">
                  <c:v>3595.47</c:v>
                </c:pt>
                <c:pt idx="860" formatCode="#,##0.00">
                  <c:v>3627.18</c:v>
                </c:pt>
                <c:pt idx="861" formatCode="#,##0.00">
                  <c:v>3655.96</c:v>
                </c:pt>
                <c:pt idx="862" formatCode="#,##0.00">
                  <c:v>3684.02</c:v>
                </c:pt>
                <c:pt idx="863" formatCode="#,##0.00">
                  <c:v>3708.55</c:v>
                </c:pt>
                <c:pt idx="864" formatCode="#,##0.00">
                  <c:v>3732.64</c:v>
                </c:pt>
                <c:pt idx="865" formatCode="#,##0.00">
                  <c:v>3758.79</c:v>
                </c:pt>
                <c:pt idx="866" formatCode="#,##0.00">
                  <c:v>3785.55</c:v>
                </c:pt>
                <c:pt idx="867" formatCode="#,##0.00">
                  <c:v>3813.58</c:v>
                </c:pt>
                <c:pt idx="868" formatCode="#,##0.00">
                  <c:v>3841.58</c:v>
                </c:pt>
                <c:pt idx="869" formatCode="#,##0.00">
                  <c:v>3869.68</c:v>
                </c:pt>
                <c:pt idx="870" formatCode="#,##0.00">
                  <c:v>3897.59</c:v>
                </c:pt>
                <c:pt idx="871" formatCode="#,##0.00">
                  <c:v>3925.13</c:v>
                </c:pt>
                <c:pt idx="872" formatCode="#,##0.00">
                  <c:v>3953.28</c:v>
                </c:pt>
                <c:pt idx="873" formatCode="#,##0.00">
                  <c:v>3982.44</c:v>
                </c:pt>
                <c:pt idx="874" formatCode="#,##0.00">
                  <c:v>4009.45</c:v>
                </c:pt>
                <c:pt idx="875" formatCode="#,##0.00">
                  <c:v>4037.53</c:v>
                </c:pt>
                <c:pt idx="876" formatCode="#,##0.00">
                  <c:v>4064.84</c:v>
                </c:pt>
                <c:pt idx="877" formatCode="#,##0.00">
                  <c:v>4092</c:v>
                </c:pt>
                <c:pt idx="878" formatCode="#,##0.00">
                  <c:v>4119.6499999999996</c:v>
                </c:pt>
                <c:pt idx="879" formatCode="#,##0.00">
                  <c:v>4147.37</c:v>
                </c:pt>
                <c:pt idx="880" formatCode="#,##0.00">
                  <c:v>4175</c:v>
                </c:pt>
                <c:pt idx="881" formatCode="#,##0.00">
                  <c:v>4202.38</c:v>
                </c:pt>
                <c:pt idx="882" formatCode="#,##0.00">
                  <c:v>4229.2299999999996</c:v>
                </c:pt>
                <c:pt idx="883" formatCode="#,##0.00">
                  <c:v>4255.83</c:v>
                </c:pt>
                <c:pt idx="884" formatCode="#,##0.00">
                  <c:v>4282.1099999999997</c:v>
                </c:pt>
                <c:pt idx="885" formatCode="#,##0.00">
                  <c:v>4308.57</c:v>
                </c:pt>
                <c:pt idx="886" formatCode="#,##0.00">
                  <c:v>4335.5600000000004</c:v>
                </c:pt>
                <c:pt idx="887" formatCode="#,##0.00">
                  <c:v>4361.25</c:v>
                </c:pt>
                <c:pt idx="888" formatCode="#,##0.00">
                  <c:v>4386.33</c:v>
                </c:pt>
                <c:pt idx="889" formatCode="#,##0.00">
                  <c:v>4411.3999999999996</c:v>
                </c:pt>
                <c:pt idx="890" formatCode="#,##0.00">
                  <c:v>4436.37</c:v>
                </c:pt>
                <c:pt idx="891" formatCode="#,##0.00">
                  <c:v>4461.28</c:v>
                </c:pt>
                <c:pt idx="892" formatCode="#,##0.00">
                  <c:v>4485.99</c:v>
                </c:pt>
                <c:pt idx="893" formatCode="#,##0.00">
                  <c:v>4510.09</c:v>
                </c:pt>
                <c:pt idx="894" formatCode="#,##0.00">
                  <c:v>4533.51</c:v>
                </c:pt>
                <c:pt idx="895" formatCode="#,##0.00">
                  <c:v>4556.9399999999996</c:v>
                </c:pt>
                <c:pt idx="896" formatCode="#,##0.00">
                  <c:v>4580.6000000000004</c:v>
                </c:pt>
                <c:pt idx="897" formatCode="#,##0.00">
                  <c:v>4604.33</c:v>
                </c:pt>
                <c:pt idx="898" formatCode="#,##0.00">
                  <c:v>4628.1499999999996</c:v>
                </c:pt>
                <c:pt idx="899" formatCode="#,##0.00">
                  <c:v>4651.83</c:v>
                </c:pt>
                <c:pt idx="900" formatCode="#,##0.00">
                  <c:v>4675.1000000000004</c:v>
                </c:pt>
                <c:pt idx="901" formatCode="#,##0.00">
                  <c:v>4698.5600000000004</c:v>
                </c:pt>
                <c:pt idx="902" formatCode="#,##0.00">
                  <c:v>4722.92</c:v>
                </c:pt>
                <c:pt idx="903" formatCode="#,##0.00">
                  <c:v>4745.3599999999997</c:v>
                </c:pt>
                <c:pt idx="904" formatCode="#,##0.00">
                  <c:v>4768.2299999999996</c:v>
                </c:pt>
                <c:pt idx="905" formatCode="#,##0.00">
                  <c:v>4791.08</c:v>
                </c:pt>
                <c:pt idx="906" formatCode="#,##0.00">
                  <c:v>4813.75</c:v>
                </c:pt>
                <c:pt idx="907" formatCode="#,##0.00">
                  <c:v>4836.4799999999996</c:v>
                </c:pt>
                <c:pt idx="908" formatCode="#,##0.00">
                  <c:v>4858.96</c:v>
                </c:pt>
                <c:pt idx="909" formatCode="#,##0.00">
                  <c:v>4880.93</c:v>
                </c:pt>
                <c:pt idx="910" formatCode="#,##0.00">
                  <c:v>4902</c:v>
                </c:pt>
                <c:pt idx="911" formatCode="#,##0.00">
                  <c:v>4923.8900000000003</c:v>
                </c:pt>
                <c:pt idx="912" formatCode="#,##0.00">
                  <c:v>4945.7700000000004</c:v>
                </c:pt>
                <c:pt idx="913" formatCode="#,##0.00">
                  <c:v>4967.8100000000004</c:v>
                </c:pt>
                <c:pt idx="914" formatCode="#,##0.00">
                  <c:v>4989.93</c:v>
                </c:pt>
                <c:pt idx="915" formatCode="#,##0.00">
                  <c:v>5012.1499999999996</c:v>
                </c:pt>
                <c:pt idx="916" formatCode="#,##0.00">
                  <c:v>5034.3500000000004</c:v>
                </c:pt>
                <c:pt idx="917" formatCode="#,##0.00">
                  <c:v>5056.62</c:v>
                </c:pt>
                <c:pt idx="918" formatCode="#,##0.00">
                  <c:v>5077.96</c:v>
                </c:pt>
                <c:pt idx="919" formatCode="#,##0.00">
                  <c:v>5099.16</c:v>
                </c:pt>
                <c:pt idx="920" formatCode="#,##0.00">
                  <c:v>5121</c:v>
                </c:pt>
                <c:pt idx="921" formatCode="#,##0.00">
                  <c:v>5143.13</c:v>
                </c:pt>
                <c:pt idx="922" formatCode="#,##0.00">
                  <c:v>5164.09</c:v>
                </c:pt>
                <c:pt idx="923" formatCode="#,##0.00">
                  <c:v>5187.01</c:v>
                </c:pt>
                <c:pt idx="924" formatCode="#,##0.00">
                  <c:v>5209.6499999999996</c:v>
                </c:pt>
                <c:pt idx="925" formatCode="#,##0.00">
                  <c:v>5232.3</c:v>
                </c:pt>
                <c:pt idx="926" formatCode="#,##0.00">
                  <c:v>5254.84</c:v>
                </c:pt>
                <c:pt idx="927" formatCode="#,##0.00">
                  <c:v>5278.04</c:v>
                </c:pt>
                <c:pt idx="928" formatCode="#,##0.00">
                  <c:v>5301.15</c:v>
                </c:pt>
                <c:pt idx="929" formatCode="#,##0.00">
                  <c:v>5324.45</c:v>
                </c:pt>
                <c:pt idx="930" formatCode="#,##0.00">
                  <c:v>5347.76</c:v>
                </c:pt>
                <c:pt idx="931" formatCode="#,##0.00">
                  <c:v>5370.73</c:v>
                </c:pt>
                <c:pt idx="932" formatCode="#,##0.00">
                  <c:v>5394.5</c:v>
                </c:pt>
                <c:pt idx="933" formatCode="#,##0.00">
                  <c:v>5418.45</c:v>
                </c:pt>
                <c:pt idx="934" formatCode="#,##0.00">
                  <c:v>5442.47</c:v>
                </c:pt>
                <c:pt idx="935" formatCode="#,##0.00">
                  <c:v>5466.63</c:v>
                </c:pt>
                <c:pt idx="936" formatCode="#,##0.00">
                  <c:v>5491.05</c:v>
                </c:pt>
                <c:pt idx="937" formatCode="#,##0.00">
                  <c:v>5515.42</c:v>
                </c:pt>
                <c:pt idx="938" formatCode="#,##0.00">
                  <c:v>5540.03</c:v>
                </c:pt>
                <c:pt idx="939" formatCode="#,##0.00">
                  <c:v>5564.95</c:v>
                </c:pt>
                <c:pt idx="940" formatCode="#,##0.00">
                  <c:v>5590.14</c:v>
                </c:pt>
                <c:pt idx="941" formatCode="#,##0.00">
                  <c:v>5615.69</c:v>
                </c:pt>
                <c:pt idx="942" formatCode="#,##0.00">
                  <c:v>5641.62</c:v>
                </c:pt>
                <c:pt idx="943" formatCode="#,##0.00">
                  <c:v>5667.8</c:v>
                </c:pt>
                <c:pt idx="944" formatCode="#,##0.00">
                  <c:v>5694.22</c:v>
                </c:pt>
                <c:pt idx="945" formatCode="#,##0.00">
                  <c:v>5720.92</c:v>
                </c:pt>
                <c:pt idx="946" formatCode="#,##0.00">
                  <c:v>5748.06</c:v>
                </c:pt>
                <c:pt idx="947" formatCode="#,##0.00">
                  <c:v>5775.33</c:v>
                </c:pt>
                <c:pt idx="948" formatCode="#,##0.00">
                  <c:v>5802.9</c:v>
                </c:pt>
                <c:pt idx="949" formatCode="#,##0.00">
                  <c:v>5830.87</c:v>
                </c:pt>
                <c:pt idx="950" formatCode="#,##0.00">
                  <c:v>5859.19</c:v>
                </c:pt>
                <c:pt idx="951" formatCode="#,##0.00">
                  <c:v>5887.67</c:v>
                </c:pt>
                <c:pt idx="952" formatCode="#,##0.00">
                  <c:v>5916.41</c:v>
                </c:pt>
                <c:pt idx="953" formatCode="#,##0.00">
                  <c:v>5945.87</c:v>
                </c:pt>
                <c:pt idx="954" formatCode="#,##0.00">
                  <c:v>5975.93</c:v>
                </c:pt>
                <c:pt idx="955" formatCode="#,##0.00">
                  <c:v>6006.48</c:v>
                </c:pt>
                <c:pt idx="956" formatCode="#,##0.00">
                  <c:v>6037.37</c:v>
                </c:pt>
                <c:pt idx="957" formatCode="#,##0.00">
                  <c:v>6068.76</c:v>
                </c:pt>
                <c:pt idx="958" formatCode="#,##0.00">
                  <c:v>6100.62</c:v>
                </c:pt>
                <c:pt idx="959" formatCode="#,##0.00">
                  <c:v>6133.08</c:v>
                </c:pt>
                <c:pt idx="960" formatCode="#,##0.00">
                  <c:v>6167.04</c:v>
                </c:pt>
                <c:pt idx="961" formatCode="#,##0.00">
                  <c:v>6201.76</c:v>
                </c:pt>
                <c:pt idx="962" formatCode="#,##0.00">
                  <c:v>6231.92</c:v>
                </c:pt>
                <c:pt idx="963" formatCode="#,##0.00">
                  <c:v>6266.79</c:v>
                </c:pt>
                <c:pt idx="964" formatCode="#,##0.00">
                  <c:v>6300.46</c:v>
                </c:pt>
                <c:pt idx="965" formatCode="#,##0.00">
                  <c:v>6334.86</c:v>
                </c:pt>
                <c:pt idx="966" formatCode="#,##0.00">
                  <c:v>6369.9</c:v>
                </c:pt>
                <c:pt idx="967" formatCode="#,##0.00">
                  <c:v>6405.51</c:v>
                </c:pt>
                <c:pt idx="968" formatCode="#,##0.00">
                  <c:v>6441.76</c:v>
                </c:pt>
                <c:pt idx="969" formatCode="#,##0.00">
                  <c:v>6478.61</c:v>
                </c:pt>
                <c:pt idx="970" formatCode="#,##0.00">
                  <c:v>6516</c:v>
                </c:pt>
                <c:pt idx="971" formatCode="#,##0.00">
                  <c:v>6553.86</c:v>
                </c:pt>
                <c:pt idx="972" formatCode="#,##0.00">
                  <c:v>6593.29</c:v>
                </c:pt>
                <c:pt idx="973" formatCode="#,##0.00">
                  <c:v>6633.08</c:v>
                </c:pt>
                <c:pt idx="974" formatCode="#,##0.00">
                  <c:v>6672.74</c:v>
                </c:pt>
                <c:pt idx="975" formatCode="#,##0.00">
                  <c:v>6712.88</c:v>
                </c:pt>
                <c:pt idx="976" formatCode="#,##0.00">
                  <c:v>6753.98</c:v>
                </c:pt>
                <c:pt idx="977" formatCode="#,##0.00">
                  <c:v>6795.7</c:v>
                </c:pt>
                <c:pt idx="978" formatCode="#,##0.00">
                  <c:v>6838.18</c:v>
                </c:pt>
                <c:pt idx="979" formatCode="#,##0.00">
                  <c:v>6881.65</c:v>
                </c:pt>
                <c:pt idx="980" formatCode="#,##0.00">
                  <c:v>6925.54</c:v>
                </c:pt>
                <c:pt idx="981" formatCode="#,##0.00">
                  <c:v>6970.82</c:v>
                </c:pt>
                <c:pt idx="982" formatCode="#,##0.00">
                  <c:v>7016.55</c:v>
                </c:pt>
                <c:pt idx="983" formatCode="#,##0.00">
                  <c:v>7062.43</c:v>
                </c:pt>
                <c:pt idx="984" formatCode="#,##0.00">
                  <c:v>7108.59</c:v>
                </c:pt>
                <c:pt idx="985" formatCode="#,##0.00">
                  <c:v>7155.18</c:v>
                </c:pt>
                <c:pt idx="986" formatCode="#,##0.00">
                  <c:v>7202.4</c:v>
                </c:pt>
                <c:pt idx="987" formatCode="#,##0.00">
                  <c:v>7250.44</c:v>
                </c:pt>
                <c:pt idx="988" formatCode="#,##0.00">
                  <c:v>7299.09</c:v>
                </c:pt>
                <c:pt idx="989" formatCode="#,##0.00">
                  <c:v>7348.48</c:v>
                </c:pt>
                <c:pt idx="990" formatCode="#,##0.00">
                  <c:v>7398.61</c:v>
                </c:pt>
                <c:pt idx="991" formatCode="#,##0.00">
                  <c:v>7448.92</c:v>
                </c:pt>
                <c:pt idx="992" formatCode="#,##0.00">
                  <c:v>7500.3</c:v>
                </c:pt>
                <c:pt idx="993" formatCode="#,##0.00">
                  <c:v>7552.4</c:v>
                </c:pt>
                <c:pt idx="994" formatCode="#,##0.00">
                  <c:v>7605.33</c:v>
                </c:pt>
                <c:pt idx="995" formatCode="#,##0.00">
                  <c:v>7658.02</c:v>
                </c:pt>
                <c:pt idx="996" formatCode="#,##0.00">
                  <c:v>7712.48</c:v>
                </c:pt>
                <c:pt idx="997" formatCode="#,##0.00">
                  <c:v>7767.47</c:v>
                </c:pt>
                <c:pt idx="998" formatCode="#,##0.00">
                  <c:v>7823.1</c:v>
                </c:pt>
                <c:pt idx="999" formatCode="#,##0.00">
                  <c:v>7879.24</c:v>
                </c:pt>
                <c:pt idx="1000" formatCode="#,##0.00">
                  <c:v>7936.02</c:v>
                </c:pt>
                <c:pt idx="1001" formatCode="#,##0.00">
                  <c:v>7993.65</c:v>
                </c:pt>
                <c:pt idx="1002" formatCode="#,##0.00">
                  <c:v>8051.77</c:v>
                </c:pt>
                <c:pt idx="1003" formatCode="#,##0.00">
                  <c:v>8110.92</c:v>
                </c:pt>
                <c:pt idx="1004" formatCode="#,##0.00">
                  <c:v>8170.72</c:v>
                </c:pt>
                <c:pt idx="1005" formatCode="#,##0.00">
                  <c:v>8231.09</c:v>
                </c:pt>
                <c:pt idx="1006" formatCode="#,##0.00">
                  <c:v>8291.7999999999993</c:v>
                </c:pt>
                <c:pt idx="1007" formatCode="#,##0.00">
                  <c:v>8352.61</c:v>
                </c:pt>
                <c:pt idx="1008" formatCode="#,##0.00">
                  <c:v>8415.36</c:v>
                </c:pt>
                <c:pt idx="1009" formatCode="#,##0.00">
                  <c:v>8477.43</c:v>
                </c:pt>
                <c:pt idx="1010" formatCode="#,##0.00">
                  <c:v>8540.74</c:v>
                </c:pt>
                <c:pt idx="1011" formatCode="#,##0.00">
                  <c:v>8604.7999999999993</c:v>
                </c:pt>
                <c:pt idx="1012" formatCode="#,##0.00">
                  <c:v>8668.16</c:v>
                </c:pt>
                <c:pt idx="1013" formatCode="#,##0.00">
                  <c:v>8732.82</c:v>
                </c:pt>
                <c:pt idx="1014" formatCode="#,##0.00">
                  <c:v>8783.8799999999992</c:v>
                </c:pt>
                <c:pt idx="1015" formatCode="#,##0.00">
                  <c:v>8839.42</c:v>
                </c:pt>
                <c:pt idx="1016" formatCode="#,##0.00">
                  <c:v>8909.5400000000009</c:v>
                </c:pt>
                <c:pt idx="1017" formatCode="#,##0.00">
                  <c:v>8978.4500000000007</c:v>
                </c:pt>
                <c:pt idx="1018" formatCode="#,##0.00">
                  <c:v>9047.08</c:v>
                </c:pt>
                <c:pt idx="1019" formatCode="#,##0.00">
                  <c:v>9115.7999999999993</c:v>
                </c:pt>
                <c:pt idx="1020" formatCode="#,##0.00">
                  <c:v>9184.89</c:v>
                </c:pt>
                <c:pt idx="1021" formatCode="#,##0.00">
                  <c:v>9253.57</c:v>
                </c:pt>
                <c:pt idx="1022" formatCode="#,##0.00">
                  <c:v>9321.9599999999991</c:v>
                </c:pt>
                <c:pt idx="1023" formatCode="#,##0.00">
                  <c:v>9391.84</c:v>
                </c:pt>
                <c:pt idx="1024" formatCode="#,##0.00">
                  <c:v>9463.9699999999993</c:v>
                </c:pt>
                <c:pt idx="1025" formatCode="#,##0.00">
                  <c:v>9536.68</c:v>
                </c:pt>
                <c:pt idx="1026" formatCode="#,##0.00">
                  <c:v>9609.7999999999993</c:v>
                </c:pt>
                <c:pt idx="1027" formatCode="#,##0.00">
                  <c:v>9683.34</c:v>
                </c:pt>
                <c:pt idx="1028" formatCode="#,##0.00">
                  <c:v>9757.26</c:v>
                </c:pt>
                <c:pt idx="1029" formatCode="#,##0.00">
                  <c:v>9825.81</c:v>
                </c:pt>
                <c:pt idx="1030" formatCode="#,##0.00">
                  <c:v>9902.09</c:v>
                </c:pt>
                <c:pt idx="1031" formatCode="#,##0.00">
                  <c:v>9976.8799999999992</c:v>
                </c:pt>
                <c:pt idx="1032" formatCode="#,##0.00">
                  <c:v>10051.74</c:v>
                </c:pt>
                <c:pt idx="1033" formatCode="#,##0.00">
                  <c:v>10127.02</c:v>
                </c:pt>
                <c:pt idx="1034" formatCode="#,##0.00">
                  <c:v>10202.719999999999</c:v>
                </c:pt>
                <c:pt idx="1035" formatCode="#,##0.00">
                  <c:v>10278.709999999999</c:v>
                </c:pt>
                <c:pt idx="1036" formatCode="#,##0.00">
                  <c:v>10355.14</c:v>
                </c:pt>
                <c:pt idx="1037" formatCode="#,##0.00">
                  <c:v>10432.23</c:v>
                </c:pt>
                <c:pt idx="1038" formatCode="#,##0.00">
                  <c:v>10509.71</c:v>
                </c:pt>
                <c:pt idx="1039" formatCode="#,##0.00">
                  <c:v>10587.5</c:v>
                </c:pt>
                <c:pt idx="1040" formatCode="#,##0.00">
                  <c:v>10665.68</c:v>
                </c:pt>
                <c:pt idx="1041" formatCode="#,##0.00">
                  <c:v>10742.05</c:v>
                </c:pt>
                <c:pt idx="1042" formatCode="#,##0.00">
                  <c:v>10819.12</c:v>
                </c:pt>
                <c:pt idx="1043" formatCode="#,##0.00">
                  <c:v>10898.83</c:v>
                </c:pt>
                <c:pt idx="1044" formatCode="#,##0.00">
                  <c:v>10978.09</c:v>
                </c:pt>
                <c:pt idx="1045" formatCode="#,##0.00">
                  <c:v>11057.46</c:v>
                </c:pt>
                <c:pt idx="1046" formatCode="#,##0.00">
                  <c:v>11137.15</c:v>
                </c:pt>
                <c:pt idx="1047" formatCode="#,##0.00">
                  <c:v>11217.01</c:v>
                </c:pt>
                <c:pt idx="1048" formatCode="#,##0.00">
                  <c:v>11297.26</c:v>
                </c:pt>
                <c:pt idx="1049" formatCode="#,##0.00">
                  <c:v>11377.78</c:v>
                </c:pt>
                <c:pt idx="1050" formatCode="#,##0.00">
                  <c:v>11458.35</c:v>
                </c:pt>
                <c:pt idx="1051" formatCode="#,##0.00">
                  <c:v>11538.66</c:v>
                </c:pt>
                <c:pt idx="1052" formatCode="#,##0.00">
                  <c:v>11619.42</c:v>
                </c:pt>
                <c:pt idx="1053" formatCode="#,##0.00">
                  <c:v>11698.67</c:v>
                </c:pt>
                <c:pt idx="1054" formatCode="#,##0.00">
                  <c:v>11779.12</c:v>
                </c:pt>
                <c:pt idx="1055" formatCode="#,##0.00">
                  <c:v>11860.65</c:v>
                </c:pt>
                <c:pt idx="1056" formatCode="#,##0.00">
                  <c:v>11942.49</c:v>
                </c:pt>
                <c:pt idx="1057" formatCode="#,##0.00">
                  <c:v>12024.5</c:v>
                </c:pt>
                <c:pt idx="1058" formatCode="#,##0.00">
                  <c:v>12105.75</c:v>
                </c:pt>
                <c:pt idx="1059" formatCode="#,##0.00">
                  <c:v>12188.56</c:v>
                </c:pt>
                <c:pt idx="1060" formatCode="#,##0.00">
                  <c:v>12271.78</c:v>
                </c:pt>
                <c:pt idx="1061" formatCode="#,##0.00">
                  <c:v>12355.79</c:v>
                </c:pt>
                <c:pt idx="1062" formatCode="#,##0.00">
                  <c:v>12440.54</c:v>
                </c:pt>
                <c:pt idx="1063" formatCode="#,##0.00">
                  <c:v>12525.51</c:v>
                </c:pt>
                <c:pt idx="1064" formatCode="#,##0.00">
                  <c:v>12610.62</c:v>
                </c:pt>
                <c:pt idx="1065" formatCode="#,##0.00">
                  <c:v>12695.34</c:v>
                </c:pt>
                <c:pt idx="1066" formatCode="#,##0.00">
                  <c:v>12779.57</c:v>
                </c:pt>
                <c:pt idx="1067" formatCode="#,##0.00">
                  <c:v>12863.56</c:v>
                </c:pt>
                <c:pt idx="1068" formatCode="#,##0.00">
                  <c:v>12948.03</c:v>
                </c:pt>
                <c:pt idx="1069" formatCode="#,##0.00">
                  <c:v>13033.07</c:v>
                </c:pt>
                <c:pt idx="1070" formatCode="#,##0.00">
                  <c:v>13117.47</c:v>
                </c:pt>
                <c:pt idx="1071" formatCode="#,##0.00">
                  <c:v>13201.86</c:v>
                </c:pt>
                <c:pt idx="1072" formatCode="#,##0.00">
                  <c:v>13286.36</c:v>
                </c:pt>
                <c:pt idx="1073" formatCode="#,##0.00">
                  <c:v>13370.74</c:v>
                </c:pt>
                <c:pt idx="1074" formatCode="#,##0.00">
                  <c:v>13455.41</c:v>
                </c:pt>
                <c:pt idx="1075" formatCode="#,##0.00">
                  <c:v>13539.98</c:v>
                </c:pt>
                <c:pt idx="1076" formatCode="#,##0.00">
                  <c:v>13625.04</c:v>
                </c:pt>
                <c:pt idx="1077" formatCode="#,##0.00">
                  <c:v>13710.44</c:v>
                </c:pt>
                <c:pt idx="1078" formatCode="#,##0.00">
                  <c:v>13795.74</c:v>
                </c:pt>
                <c:pt idx="1079" formatCode="#,##0.00">
                  <c:v>13881.06</c:v>
                </c:pt>
                <c:pt idx="1080" formatCode="#,##0.00">
                  <c:v>13965.99</c:v>
                </c:pt>
                <c:pt idx="1081" formatCode="#,##0.00">
                  <c:v>14049.99</c:v>
                </c:pt>
                <c:pt idx="1082" formatCode="#,##0.00">
                  <c:v>14135.55</c:v>
                </c:pt>
                <c:pt idx="1083" formatCode="#,##0.00">
                  <c:v>14221.48</c:v>
                </c:pt>
                <c:pt idx="1084" formatCode="#,##0.00">
                  <c:v>14306.79</c:v>
                </c:pt>
                <c:pt idx="1085" formatCode="#,##0.00">
                  <c:v>14392.28</c:v>
                </c:pt>
                <c:pt idx="1086" formatCode="#,##0.00">
                  <c:v>14477.69</c:v>
                </c:pt>
                <c:pt idx="1087" formatCode="#,##0.00">
                  <c:v>14562.85</c:v>
                </c:pt>
                <c:pt idx="1088" formatCode="#,##0.00">
                  <c:v>14647.62</c:v>
                </c:pt>
                <c:pt idx="1089" formatCode="#,##0.00">
                  <c:v>14732.76</c:v>
                </c:pt>
                <c:pt idx="1090" formatCode="#,##0.00">
                  <c:v>14818.06</c:v>
                </c:pt>
                <c:pt idx="1091" formatCode="#,##0.00">
                  <c:v>14903.15</c:v>
                </c:pt>
                <c:pt idx="1092" formatCode="#,##0.00">
                  <c:v>14988.31</c:v>
                </c:pt>
                <c:pt idx="1093" formatCode="#,##0.00">
                  <c:v>15073.17</c:v>
                </c:pt>
                <c:pt idx="1094" formatCode="#,##0.00">
                  <c:v>15157.85</c:v>
                </c:pt>
                <c:pt idx="1095" formatCode="#,##0.00">
                  <c:v>15242.84</c:v>
                </c:pt>
                <c:pt idx="1096" formatCode="#,##0.00">
                  <c:v>15325.94</c:v>
                </c:pt>
                <c:pt idx="1097" formatCode="#,##0.00">
                  <c:v>15412.32</c:v>
                </c:pt>
                <c:pt idx="1098" formatCode="#,##0.00">
                  <c:v>15490.34</c:v>
                </c:pt>
                <c:pt idx="1099" formatCode="#,##0.00">
                  <c:v>15576.52</c:v>
                </c:pt>
                <c:pt idx="1100" formatCode="#,##0.00">
                  <c:v>15662.06</c:v>
                </c:pt>
                <c:pt idx="1101" formatCode="#,##0.00">
                  <c:v>15746.99</c:v>
                </c:pt>
                <c:pt idx="1102" formatCode="#,##0.00">
                  <c:v>15831.43</c:v>
                </c:pt>
                <c:pt idx="1103" formatCode="#,##0.00">
                  <c:v>15915.64</c:v>
                </c:pt>
                <c:pt idx="1104" formatCode="#,##0.00">
                  <c:v>15999.64</c:v>
                </c:pt>
                <c:pt idx="1105" formatCode="#,##0.00">
                  <c:v>16083.54</c:v>
                </c:pt>
                <c:pt idx="1106" formatCode="#,##0.00">
                  <c:v>16167.26</c:v>
                </c:pt>
                <c:pt idx="1107" formatCode="#,##0.00">
                  <c:v>16250.79</c:v>
                </c:pt>
                <c:pt idx="1108" formatCode="#,##0.00">
                  <c:v>16330.58</c:v>
                </c:pt>
                <c:pt idx="1109" formatCode="#,##0.00">
                  <c:v>16413.009999999998</c:v>
                </c:pt>
                <c:pt idx="1110" formatCode="#,##0.00">
                  <c:v>16495.89</c:v>
                </c:pt>
                <c:pt idx="1111" formatCode="#,##0.00">
                  <c:v>16578.810000000001</c:v>
                </c:pt>
                <c:pt idx="1112" formatCode="#,##0.00">
                  <c:v>16661.79</c:v>
                </c:pt>
                <c:pt idx="1113" formatCode="#,##0.00">
                  <c:v>16744.68</c:v>
                </c:pt>
                <c:pt idx="1114" formatCode="#,##0.00">
                  <c:v>16827.18</c:v>
                </c:pt>
                <c:pt idx="1115" formatCode="#,##0.00">
                  <c:v>16909.830000000002</c:v>
                </c:pt>
                <c:pt idx="1116" formatCode="#,##0.00">
                  <c:v>16992.400000000001</c:v>
                </c:pt>
                <c:pt idx="1117" formatCode="#,##0.00">
                  <c:v>17074.93</c:v>
                </c:pt>
                <c:pt idx="1118" formatCode="#,##0.00">
                  <c:v>17157.32</c:v>
                </c:pt>
                <c:pt idx="1119" formatCode="#,##0.00">
                  <c:v>17239.64</c:v>
                </c:pt>
                <c:pt idx="1120" formatCode="#,##0.00">
                  <c:v>17321.79</c:v>
                </c:pt>
                <c:pt idx="1121" formatCode="#,##0.00">
                  <c:v>17403.79</c:v>
                </c:pt>
                <c:pt idx="1122" formatCode="#,##0.00">
                  <c:v>17485.599999999999</c:v>
                </c:pt>
                <c:pt idx="1123" formatCode="#,##0.00">
                  <c:v>17567.32</c:v>
                </c:pt>
                <c:pt idx="1124" formatCode="#,##0.00">
                  <c:v>17648.68</c:v>
                </c:pt>
                <c:pt idx="1125" formatCode="#,##0.00">
                  <c:v>17730</c:v>
                </c:pt>
                <c:pt idx="1126" formatCode="#,##0.00">
                  <c:v>17811.240000000002</c:v>
                </c:pt>
                <c:pt idx="1127" formatCode="#,##0.00">
                  <c:v>17892.14</c:v>
                </c:pt>
                <c:pt idx="1128" formatCode="#,##0.00">
                  <c:v>17973.16</c:v>
                </c:pt>
                <c:pt idx="1129" formatCode="#,##0.00">
                  <c:v>18053.73</c:v>
                </c:pt>
                <c:pt idx="1130" formatCode="#,##0.00">
                  <c:v>18134.14</c:v>
                </c:pt>
                <c:pt idx="1131" formatCode="#,##0.00">
                  <c:v>18214.439999999999</c:v>
                </c:pt>
                <c:pt idx="1132" formatCode="#,##0.00">
                  <c:v>18294.61</c:v>
                </c:pt>
                <c:pt idx="1133" formatCode="#,##0.00">
                  <c:v>18374.79</c:v>
                </c:pt>
                <c:pt idx="1134" formatCode="#,##0.00">
                  <c:v>18454.95</c:v>
                </c:pt>
                <c:pt idx="1135" formatCode="#,##0.00">
                  <c:v>18534.91</c:v>
                </c:pt>
                <c:pt idx="1136" formatCode="#,##0.00">
                  <c:v>18614.740000000002</c:v>
                </c:pt>
                <c:pt idx="1137" formatCode="#,##0.00">
                  <c:v>18694.52</c:v>
                </c:pt>
                <c:pt idx="1138" formatCode="#,##0.00">
                  <c:v>18774.21</c:v>
                </c:pt>
                <c:pt idx="1139" formatCode="#,##0.00">
                  <c:v>18853.59</c:v>
                </c:pt>
                <c:pt idx="1140" formatCode="#,##0.00">
                  <c:v>18933.23</c:v>
                </c:pt>
                <c:pt idx="1141" formatCode="#,##0.00">
                  <c:v>19012.89</c:v>
                </c:pt>
                <c:pt idx="1142" formatCode="#,##0.00">
                  <c:v>19092.900000000001</c:v>
                </c:pt>
                <c:pt idx="1143" formatCode="#,##0.00">
                  <c:v>19173.02</c:v>
                </c:pt>
                <c:pt idx="1144" formatCode="#,##0.00">
                  <c:v>19252.97</c:v>
                </c:pt>
                <c:pt idx="1145" formatCode="#,##0.00">
                  <c:v>19333.13</c:v>
                </c:pt>
                <c:pt idx="1146" formatCode="#,##0.00">
                  <c:v>19412.57</c:v>
                </c:pt>
                <c:pt idx="1147" formatCode="#,##0.00">
                  <c:v>19492.34</c:v>
                </c:pt>
                <c:pt idx="1148" formatCode="#,##0.00">
                  <c:v>19572.490000000002</c:v>
                </c:pt>
                <c:pt idx="1149" formatCode="#,##0.00">
                  <c:v>19652.96</c:v>
                </c:pt>
                <c:pt idx="1150" formatCode="#,##0.00">
                  <c:v>19732.73</c:v>
                </c:pt>
                <c:pt idx="1151" formatCode="#,##0.00">
                  <c:v>19811.580000000002</c:v>
                </c:pt>
                <c:pt idx="1152" formatCode="#,##0.00">
                  <c:v>19889.830000000002</c:v>
                </c:pt>
                <c:pt idx="1153" formatCode="#,##0.00">
                  <c:v>19967.439999999999</c:v>
                </c:pt>
                <c:pt idx="1154" formatCode="#,##0.00">
                  <c:v>20044.72</c:v>
                </c:pt>
                <c:pt idx="1155" formatCode="#,##0.00">
                  <c:v>20121.8</c:v>
                </c:pt>
                <c:pt idx="1156" formatCode="#,##0.00">
                  <c:v>20197.38</c:v>
                </c:pt>
                <c:pt idx="1157" formatCode="#,##0.00">
                  <c:v>20275.330000000002</c:v>
                </c:pt>
                <c:pt idx="1158" formatCode="#,##0.00">
                  <c:v>20352.36</c:v>
                </c:pt>
                <c:pt idx="1159" formatCode="#,##0.00">
                  <c:v>20428.3</c:v>
                </c:pt>
                <c:pt idx="1160" formatCode="#,##0.00">
                  <c:v>20504.87</c:v>
                </c:pt>
                <c:pt idx="1161" formatCode="#,##0.00">
                  <c:v>20581.259999999998</c:v>
                </c:pt>
                <c:pt idx="1162" formatCode="#,##0.00">
                  <c:v>20657.64</c:v>
                </c:pt>
                <c:pt idx="1163" formatCode="#,##0.00">
                  <c:v>20733.87</c:v>
                </c:pt>
                <c:pt idx="1164" formatCode="#,##0.00">
                  <c:v>20809.759999999998</c:v>
                </c:pt>
                <c:pt idx="1165" formatCode="#,##0.00">
                  <c:v>20885.82</c:v>
                </c:pt>
                <c:pt idx="1166" formatCode="#,##0.00">
                  <c:v>20961.150000000001</c:v>
                </c:pt>
                <c:pt idx="1167" formatCode="#,##0.00">
                  <c:v>21038.83</c:v>
                </c:pt>
                <c:pt idx="1168" formatCode="#,##0.00">
                  <c:v>21114.66</c:v>
                </c:pt>
                <c:pt idx="1169" formatCode="#,##0.00">
                  <c:v>21190.85</c:v>
                </c:pt>
                <c:pt idx="1170" formatCode="#,##0.00">
                  <c:v>21266.95</c:v>
                </c:pt>
                <c:pt idx="1171" formatCode="#,##0.00">
                  <c:v>21342.14</c:v>
                </c:pt>
                <c:pt idx="1172" formatCode="#,##0.00">
                  <c:v>21416.93</c:v>
                </c:pt>
                <c:pt idx="1173" formatCode="#,##0.00">
                  <c:v>21491.01</c:v>
                </c:pt>
                <c:pt idx="1174" formatCode="#,##0.00">
                  <c:v>21563.15</c:v>
                </c:pt>
                <c:pt idx="1175" formatCode="#,##0.00">
                  <c:v>21636.7</c:v>
                </c:pt>
                <c:pt idx="1176" formatCode="#,##0.00">
                  <c:v>21709.98</c:v>
                </c:pt>
                <c:pt idx="1177" formatCode="#,##0.00">
                  <c:v>21783.040000000001</c:v>
                </c:pt>
                <c:pt idx="1178" formatCode="#,##0.00">
                  <c:v>21855.73</c:v>
                </c:pt>
                <c:pt idx="1179" formatCode="#,##0.00">
                  <c:v>21927.25</c:v>
                </c:pt>
                <c:pt idx="1180" formatCode="#,##0.00">
                  <c:v>21998.49</c:v>
                </c:pt>
                <c:pt idx="1181" formatCode="#,##0.00">
                  <c:v>22070.45</c:v>
                </c:pt>
                <c:pt idx="1182" formatCode="#,##0.00">
                  <c:v>22142.12</c:v>
                </c:pt>
                <c:pt idx="1183" formatCode="#,##0.00">
                  <c:v>22212.99</c:v>
                </c:pt>
                <c:pt idx="1184" formatCode="#,##0.00">
                  <c:v>22284.12</c:v>
                </c:pt>
                <c:pt idx="1185" formatCode="#,##0.00">
                  <c:v>22354.93</c:v>
                </c:pt>
                <c:pt idx="1186" formatCode="#,##0.00">
                  <c:v>22425.88</c:v>
                </c:pt>
                <c:pt idx="1187" formatCode="#,##0.00">
                  <c:v>22496.84</c:v>
                </c:pt>
                <c:pt idx="1188" formatCode="#,##0.00">
                  <c:v>22562.14</c:v>
                </c:pt>
                <c:pt idx="1189" formatCode="#,##0.00">
                  <c:v>22633.72</c:v>
                </c:pt>
                <c:pt idx="1190" formatCode="#,##0.00">
                  <c:v>22702.68</c:v>
                </c:pt>
                <c:pt idx="1191" formatCode="#,##0.00">
                  <c:v>22774.07</c:v>
                </c:pt>
                <c:pt idx="1192" formatCode="#,##0.00">
                  <c:v>22844.98</c:v>
                </c:pt>
                <c:pt idx="1193" formatCode="#,##0.00">
                  <c:v>22916.01</c:v>
                </c:pt>
                <c:pt idx="1194" formatCode="#,##0.00">
                  <c:v>22986.6</c:v>
                </c:pt>
                <c:pt idx="1195" formatCode="#,##0.00">
                  <c:v>23056.959999999999</c:v>
                </c:pt>
                <c:pt idx="1196" formatCode="#,##0.00">
                  <c:v>23127.01</c:v>
                </c:pt>
                <c:pt idx="1197" formatCode="#,##0.00">
                  <c:v>23197.03</c:v>
                </c:pt>
                <c:pt idx="1198" formatCode="#,##0.00">
                  <c:v>23267.3</c:v>
                </c:pt>
                <c:pt idx="1199" formatCode="#,##0.00">
                  <c:v>23337.63</c:v>
                </c:pt>
                <c:pt idx="1200" formatCode="#,##0.00">
                  <c:v>23407.759999999998</c:v>
                </c:pt>
                <c:pt idx="1201" formatCode="#,##0.00">
                  <c:v>23478.02</c:v>
                </c:pt>
                <c:pt idx="1202" formatCode="#,##0.00">
                  <c:v>23548.12</c:v>
                </c:pt>
                <c:pt idx="1203" formatCode="#,##0.00">
                  <c:v>23618.09</c:v>
                </c:pt>
                <c:pt idx="1204" formatCode="#,##0.00">
                  <c:v>23687.759999999998</c:v>
                </c:pt>
                <c:pt idx="1205" formatCode="#,##0.00">
                  <c:v>23757.4</c:v>
                </c:pt>
                <c:pt idx="1206" formatCode="#,##0.00">
                  <c:v>23826.86</c:v>
                </c:pt>
                <c:pt idx="1207" formatCode="#,##0.00">
                  <c:v>23896.240000000002</c:v>
                </c:pt>
                <c:pt idx="1208" formatCode="#,##0.00">
                  <c:v>23965.37</c:v>
                </c:pt>
                <c:pt idx="1209" formatCode="#,##0.00">
                  <c:v>24034.02</c:v>
                </c:pt>
                <c:pt idx="1210" formatCode="#,##0.00">
                  <c:v>24102.48</c:v>
                </c:pt>
                <c:pt idx="1211" formatCode="#,##0.00">
                  <c:v>24170.58</c:v>
                </c:pt>
                <c:pt idx="1212" formatCode="#,##0.00">
                  <c:v>24238.49</c:v>
                </c:pt>
                <c:pt idx="1213" formatCode="#,##0.00">
                  <c:v>24306.25</c:v>
                </c:pt>
                <c:pt idx="1214" formatCode="#,##0.00">
                  <c:v>24374.080000000002</c:v>
                </c:pt>
                <c:pt idx="1215" formatCode="#,##0.00">
                  <c:v>24442.09</c:v>
                </c:pt>
                <c:pt idx="1216" formatCode="#,##0.00">
                  <c:v>24510.23</c:v>
                </c:pt>
                <c:pt idx="1217" formatCode="#,##0.00">
                  <c:v>24578.41</c:v>
                </c:pt>
                <c:pt idx="1218" formatCode="#,##0.00">
                  <c:v>24646.9</c:v>
                </c:pt>
                <c:pt idx="1219" formatCode="#,##0.00">
                  <c:v>24715.72</c:v>
                </c:pt>
                <c:pt idx="1220" formatCode="#,##0.00">
                  <c:v>24784.84</c:v>
                </c:pt>
                <c:pt idx="1221" formatCode="#,##0.00">
                  <c:v>24853.82</c:v>
                </c:pt>
                <c:pt idx="1222" formatCode="#,##0.00">
                  <c:v>24923.16</c:v>
                </c:pt>
                <c:pt idx="1223" formatCode="#,##0.00">
                  <c:v>24992.880000000001</c:v>
                </c:pt>
                <c:pt idx="1224" formatCode="#,##0.00">
                  <c:v>25062.98</c:v>
                </c:pt>
                <c:pt idx="1225" formatCode="#,##0.00">
                  <c:v>25132.37</c:v>
                </c:pt>
                <c:pt idx="1226" formatCode="#,##0.00">
                  <c:v>25202.23</c:v>
                </c:pt>
                <c:pt idx="1227" formatCode="#,##0.00">
                  <c:v>25272.17</c:v>
                </c:pt>
                <c:pt idx="1228" formatCode="#,##0.00">
                  <c:v>25342.27</c:v>
                </c:pt>
                <c:pt idx="1229" formatCode="#,##0.00">
                  <c:v>25410.91</c:v>
                </c:pt>
                <c:pt idx="1230" formatCode="#,##0.00">
                  <c:v>25480.79</c:v>
                </c:pt>
                <c:pt idx="1231" formatCode="#,##0.00">
                  <c:v>25551.67</c:v>
                </c:pt>
                <c:pt idx="1232" formatCode="#,##0.00">
                  <c:v>25622.71</c:v>
                </c:pt>
                <c:pt idx="1233" formatCode="#,##0.00">
                  <c:v>25693.71</c:v>
                </c:pt>
                <c:pt idx="1234" formatCode="#,##0.00">
                  <c:v>25762.99</c:v>
                </c:pt>
                <c:pt idx="1235" formatCode="#,##0.00">
                  <c:v>25834.71</c:v>
                </c:pt>
                <c:pt idx="1236" formatCode="#,##0.00">
                  <c:v>25906.21</c:v>
                </c:pt>
                <c:pt idx="1237" formatCode="#,##0.00">
                  <c:v>25977.74</c:v>
                </c:pt>
                <c:pt idx="1238" formatCode="#,##0.00">
                  <c:v>26048.99</c:v>
                </c:pt>
                <c:pt idx="1239" formatCode="#,##0.00">
                  <c:v>26120.05</c:v>
                </c:pt>
                <c:pt idx="1240" formatCode="#,##0.00">
                  <c:v>26190.58</c:v>
                </c:pt>
                <c:pt idx="1241" formatCode="#,##0.00">
                  <c:v>26264.05</c:v>
                </c:pt>
                <c:pt idx="1242" formatCode="#,##0.00">
                  <c:v>26337.7</c:v>
                </c:pt>
                <c:pt idx="1243" formatCode="#,##0.00">
                  <c:v>26411.279999999999</c:v>
                </c:pt>
                <c:pt idx="1244" formatCode="#,##0.00">
                  <c:v>26484.47</c:v>
                </c:pt>
                <c:pt idx="1245" formatCode="#,##0.00">
                  <c:v>26557.96</c:v>
                </c:pt>
                <c:pt idx="1246" formatCode="#,##0.00">
                  <c:v>26631.919999999998</c:v>
                </c:pt>
                <c:pt idx="1247" formatCode="#,##0.00">
                  <c:v>26706.43</c:v>
                </c:pt>
                <c:pt idx="1248" formatCode="#,##0.00">
                  <c:v>26781.31</c:v>
                </c:pt>
                <c:pt idx="1249" formatCode="#,##0.00">
                  <c:v>26856.720000000001</c:v>
                </c:pt>
                <c:pt idx="1250" formatCode="#,##0.00">
                  <c:v>26932.639999999999</c:v>
                </c:pt>
                <c:pt idx="1251" formatCode="#,##0.00">
                  <c:v>27008.9</c:v>
                </c:pt>
                <c:pt idx="1252" formatCode="#,##0.00">
                  <c:v>27085.41</c:v>
                </c:pt>
                <c:pt idx="1253" formatCode="#,##0.00">
                  <c:v>27162.43</c:v>
                </c:pt>
                <c:pt idx="1254" formatCode="#,##0.00">
                  <c:v>27239.93</c:v>
                </c:pt>
                <c:pt idx="1255" formatCode="#,##0.00">
                  <c:v>27317.93</c:v>
                </c:pt>
                <c:pt idx="1256" formatCode="#,##0.00">
                  <c:v>27396.32</c:v>
                </c:pt>
                <c:pt idx="1257" formatCode="#,##0.00">
                  <c:v>27474.01</c:v>
                </c:pt>
                <c:pt idx="1258" formatCode="#,##0.00">
                  <c:v>27553.58</c:v>
                </c:pt>
                <c:pt idx="1259" formatCode="#,##0.00">
                  <c:v>27633.08</c:v>
                </c:pt>
                <c:pt idx="1260" formatCode="#,##0.00">
                  <c:v>27712.99</c:v>
                </c:pt>
                <c:pt idx="1261" formatCode="#,##0.00">
                  <c:v>27793.32</c:v>
                </c:pt>
                <c:pt idx="1262" formatCode="#,##0.00">
                  <c:v>27873.91</c:v>
                </c:pt>
                <c:pt idx="1263" formatCode="#,##0.00">
                  <c:v>27955.05</c:v>
                </c:pt>
                <c:pt idx="1264" formatCode="#,##0.00">
                  <c:v>28036.49</c:v>
                </c:pt>
                <c:pt idx="1265" formatCode="#,##0.00">
                  <c:v>28118.27</c:v>
                </c:pt>
                <c:pt idx="1266" formatCode="#,##0.00">
                  <c:v>28198.53</c:v>
                </c:pt>
                <c:pt idx="1267" formatCode="#,##0.00">
                  <c:v>28280.48</c:v>
                </c:pt>
                <c:pt idx="1268" formatCode="#,##0.00">
                  <c:v>28363.49</c:v>
                </c:pt>
                <c:pt idx="1269" formatCode="#,##0.00">
                  <c:v>28447.11</c:v>
                </c:pt>
                <c:pt idx="1270" formatCode="#,##0.00">
                  <c:v>28529.14</c:v>
                </c:pt>
                <c:pt idx="1271" formatCode="#,##0.00">
                  <c:v>28614.26</c:v>
                </c:pt>
                <c:pt idx="1272" formatCode="#,##0.00">
                  <c:v>28698.84</c:v>
                </c:pt>
                <c:pt idx="1273" formatCode="#,##0.00">
                  <c:v>28783.41</c:v>
                </c:pt>
                <c:pt idx="1274" formatCode="#,##0.00">
                  <c:v>28868.59</c:v>
                </c:pt>
                <c:pt idx="1275" formatCode="#,##0.00">
                  <c:v>28953.85</c:v>
                </c:pt>
                <c:pt idx="1276" formatCode="#,##0.00">
                  <c:v>29039.38</c:v>
                </c:pt>
                <c:pt idx="1277" formatCode="#,##0.00">
                  <c:v>29124.69</c:v>
                </c:pt>
                <c:pt idx="1278" formatCode="#,##0.00">
                  <c:v>29210.799999999999</c:v>
                </c:pt>
                <c:pt idx="1279" formatCode="#,##0.00">
                  <c:v>29296.87</c:v>
                </c:pt>
                <c:pt idx="1280" formatCode="#,##0.00">
                  <c:v>29383.07</c:v>
                </c:pt>
                <c:pt idx="1281" formatCode="#,##0.00">
                  <c:v>29469.49</c:v>
                </c:pt>
                <c:pt idx="1282" formatCode="#,##0.00">
                  <c:v>29555.98</c:v>
                </c:pt>
                <c:pt idx="1283" formatCode="#,##0.00">
                  <c:v>29642.77</c:v>
                </c:pt>
                <c:pt idx="1284" formatCode="#,##0.00">
                  <c:v>29729.96</c:v>
                </c:pt>
                <c:pt idx="1285" formatCode="#,##0.00">
                  <c:v>29817.67</c:v>
                </c:pt>
                <c:pt idx="1286" formatCode="#,##0.00">
                  <c:v>29905.65</c:v>
                </c:pt>
                <c:pt idx="1287" formatCode="#,##0.00">
                  <c:v>29993.919999999998</c:v>
                </c:pt>
                <c:pt idx="1288" formatCode="#,##0.00">
                  <c:v>30082.73</c:v>
                </c:pt>
                <c:pt idx="1289" formatCode="#,##0.00">
                  <c:v>30171.93</c:v>
                </c:pt>
                <c:pt idx="1290" formatCode="#,##0.00">
                  <c:v>30261.47</c:v>
                </c:pt>
                <c:pt idx="1291" formatCode="#,##0.00">
                  <c:v>30351.23</c:v>
                </c:pt>
                <c:pt idx="1292" formatCode="#,##0.00">
                  <c:v>30441.26</c:v>
                </c:pt>
                <c:pt idx="1293" formatCode="#,##0.00">
                  <c:v>30531.73</c:v>
                </c:pt>
                <c:pt idx="1294" formatCode="#,##0.00">
                  <c:v>30622.52</c:v>
                </c:pt>
                <c:pt idx="1295" formatCode="#,##0.00">
                  <c:v>30713.7</c:v>
                </c:pt>
                <c:pt idx="1296" formatCode="#,##0.00">
                  <c:v>30804.880000000001</c:v>
                </c:pt>
                <c:pt idx="1297" formatCode="#,##0.00">
                  <c:v>30896.31</c:v>
                </c:pt>
                <c:pt idx="1298" formatCode="#,##0.00">
                  <c:v>30987.97</c:v>
                </c:pt>
                <c:pt idx="1299" formatCode="#,##0.00">
                  <c:v>31079.89</c:v>
                </c:pt>
                <c:pt idx="1300" formatCode="#,##0.00">
                  <c:v>31171.85</c:v>
                </c:pt>
                <c:pt idx="1301" formatCode="#,##0.00">
                  <c:v>31264.12</c:v>
                </c:pt>
                <c:pt idx="1302" formatCode="#,##0.00">
                  <c:v>31356.62</c:v>
                </c:pt>
                <c:pt idx="1303" formatCode="#,##0.00">
                  <c:v>31449.05</c:v>
                </c:pt>
                <c:pt idx="1304" formatCode="#,##0.00">
                  <c:v>31542.19</c:v>
                </c:pt>
                <c:pt idx="1305" formatCode="#,##0.00">
                  <c:v>31635.87</c:v>
                </c:pt>
                <c:pt idx="1306" formatCode="#,##0.00">
                  <c:v>31729.759999999998</c:v>
                </c:pt>
                <c:pt idx="1307" formatCode="#,##0.00">
                  <c:v>31823.72</c:v>
                </c:pt>
                <c:pt idx="1308" formatCode="#,##0.00">
                  <c:v>31918.09</c:v>
                </c:pt>
                <c:pt idx="1309" formatCode="#,##0.00">
                  <c:v>32013.06</c:v>
                </c:pt>
                <c:pt idx="1310" formatCode="#,##0.00">
                  <c:v>32108.31</c:v>
                </c:pt>
                <c:pt idx="1311" formatCode="#,##0.00">
                  <c:v>32204.06</c:v>
                </c:pt>
                <c:pt idx="1312" formatCode="#,##0.00">
                  <c:v>32299.83</c:v>
                </c:pt>
                <c:pt idx="1313" formatCode="#,##0.00">
                  <c:v>32396.37</c:v>
                </c:pt>
                <c:pt idx="1314" formatCode="#,##0.00">
                  <c:v>32493.06</c:v>
                </c:pt>
                <c:pt idx="1315" formatCode="#,##0.00">
                  <c:v>32590.04</c:v>
                </c:pt>
                <c:pt idx="1316" formatCode="#,##0.00">
                  <c:v>32687.24</c:v>
                </c:pt>
                <c:pt idx="1317" formatCode="#,##0.00">
                  <c:v>32784.75</c:v>
                </c:pt>
                <c:pt idx="1318" formatCode="#,##0.00">
                  <c:v>32882.78</c:v>
                </c:pt>
                <c:pt idx="1319" formatCode="#,##0.00">
                  <c:v>32981.24</c:v>
                </c:pt>
                <c:pt idx="1320" formatCode="#,##0.00">
                  <c:v>33079.81</c:v>
                </c:pt>
                <c:pt idx="1321" formatCode="#,##0.00">
                  <c:v>33178.65</c:v>
                </c:pt>
                <c:pt idx="1322" formatCode="#,##0.00">
                  <c:v>33277.75</c:v>
                </c:pt>
                <c:pt idx="1323" formatCode="#,##0.00">
                  <c:v>33377.19</c:v>
                </c:pt>
                <c:pt idx="1324" formatCode="#,##0.00">
                  <c:v>33477.040000000001</c:v>
                </c:pt>
                <c:pt idx="1325" formatCode="#,##0.00">
                  <c:v>33576.620000000003</c:v>
                </c:pt>
                <c:pt idx="1326" formatCode="#,##0.00">
                  <c:v>33676.53</c:v>
                </c:pt>
                <c:pt idx="1327" formatCode="#,##0.00">
                  <c:v>33777.25</c:v>
                </c:pt>
                <c:pt idx="1328" formatCode="#,##0.00">
                  <c:v>33878.75</c:v>
                </c:pt>
                <c:pt idx="1329" formatCode="#,##0.00">
                  <c:v>33980.730000000003</c:v>
                </c:pt>
                <c:pt idx="1330" formatCode="#,##0.00">
                  <c:v>34083</c:v>
                </c:pt>
                <c:pt idx="1331" formatCode="#,##0.00">
                  <c:v>34185.71</c:v>
                </c:pt>
                <c:pt idx="1332" formatCode="#,##0.00">
                  <c:v>34288.81</c:v>
                </c:pt>
                <c:pt idx="1333" formatCode="#,##0.00">
                  <c:v>34392.58</c:v>
                </c:pt>
                <c:pt idx="1334" formatCode="#,##0.00">
                  <c:v>34496.71</c:v>
                </c:pt>
                <c:pt idx="1335" formatCode="#,##0.00">
                  <c:v>34601.160000000003</c:v>
                </c:pt>
                <c:pt idx="1336" formatCode="#,##0.00">
                  <c:v>34705.96</c:v>
                </c:pt>
                <c:pt idx="1337" formatCode="#,##0.00">
                  <c:v>34810.980000000003</c:v>
                </c:pt>
                <c:pt idx="1338" formatCode="#,##0.00">
                  <c:v>34916.25</c:v>
                </c:pt>
                <c:pt idx="1339" formatCode="#,##0.00">
                  <c:v>35021.82</c:v>
                </c:pt>
                <c:pt idx="1340" formatCode="#,##0.00">
                  <c:v>35127.550000000003</c:v>
                </c:pt>
                <c:pt idx="1341" formatCode="#,##0.00">
                  <c:v>35233.32</c:v>
                </c:pt>
                <c:pt idx="1342" formatCode="#,##0.00">
                  <c:v>35339.5</c:v>
                </c:pt>
                <c:pt idx="1343" formatCode="#,##0.00">
                  <c:v>35446.04</c:v>
                </c:pt>
                <c:pt idx="1344" formatCode="#,##0.00">
                  <c:v>35552.61</c:v>
                </c:pt>
                <c:pt idx="1345" formatCode="#,##0.00">
                  <c:v>35659.33</c:v>
                </c:pt>
                <c:pt idx="1346" formatCode="#,##0.00">
                  <c:v>35766.19</c:v>
                </c:pt>
                <c:pt idx="1347" formatCode="#,##0.00">
                  <c:v>35873.230000000003</c:v>
                </c:pt>
                <c:pt idx="1348" formatCode="#,##0.00">
                  <c:v>35982.050000000003</c:v>
                </c:pt>
                <c:pt idx="1349" formatCode="#,##0.00">
                  <c:v>36091.550000000003</c:v>
                </c:pt>
                <c:pt idx="1350" formatCode="#,##0.00">
                  <c:v>36198.74</c:v>
                </c:pt>
                <c:pt idx="1351" formatCode="#,##0.00">
                  <c:v>36306.15</c:v>
                </c:pt>
                <c:pt idx="1352" formatCode="#,##0.00">
                  <c:v>36413.769999999997</c:v>
                </c:pt>
                <c:pt idx="1353" formatCode="#,##0.00">
                  <c:v>36521.760000000002</c:v>
                </c:pt>
                <c:pt idx="1354" formatCode="#,##0.00">
                  <c:v>36629.949999999997</c:v>
                </c:pt>
                <c:pt idx="1355" formatCode="#,##0.00">
                  <c:v>36739.5</c:v>
                </c:pt>
                <c:pt idx="1356" formatCode="#,##0.00">
                  <c:v>36849.96</c:v>
                </c:pt>
                <c:pt idx="1357" formatCode="#,##0.00">
                  <c:v>36960.9</c:v>
                </c:pt>
                <c:pt idx="1358" formatCode="#,##0.00">
                  <c:v>37071.64</c:v>
                </c:pt>
                <c:pt idx="1359" formatCode="#,##0.00">
                  <c:v>37181.910000000003</c:v>
                </c:pt>
                <c:pt idx="1360" formatCode="#,##0.00">
                  <c:v>37291.67</c:v>
                </c:pt>
                <c:pt idx="1361" formatCode="#,##0.00">
                  <c:v>37398.089999999997</c:v>
                </c:pt>
                <c:pt idx="1362" formatCode="#,##0.00">
                  <c:v>37504.269999999997</c:v>
                </c:pt>
                <c:pt idx="1363" formatCode="#,##0.00">
                  <c:v>37610.78</c:v>
                </c:pt>
                <c:pt idx="1364" formatCode="#,##0.00">
                  <c:v>37717.47</c:v>
                </c:pt>
                <c:pt idx="1365" formatCode="#,##0.00">
                  <c:v>37824.51</c:v>
                </c:pt>
                <c:pt idx="1366" formatCode="#,##0.00">
                  <c:v>37931.78</c:v>
                </c:pt>
                <c:pt idx="1367" formatCode="#,##0.00">
                  <c:v>38039.39</c:v>
                </c:pt>
                <c:pt idx="1368" formatCode="#,##0.00">
                  <c:v>38146.720000000001</c:v>
                </c:pt>
                <c:pt idx="1369" formatCode="#,##0.00">
                  <c:v>38254.31</c:v>
                </c:pt>
                <c:pt idx="1370" formatCode="#,##0.00">
                  <c:v>38361.550000000003</c:v>
                </c:pt>
                <c:pt idx="1371" formatCode="#,##0.00">
                  <c:v>38468.86</c:v>
                </c:pt>
                <c:pt idx="1372" formatCode="#,##0.00">
                  <c:v>38576.239999999998</c:v>
                </c:pt>
                <c:pt idx="1373" formatCode="#,##0.00">
                  <c:v>38684.01</c:v>
                </c:pt>
                <c:pt idx="1374" formatCode="#,##0.00">
                  <c:v>38791.870000000003</c:v>
                </c:pt>
                <c:pt idx="1375" formatCode="#,##0.00">
                  <c:v>38899.730000000003</c:v>
                </c:pt>
                <c:pt idx="1376" formatCode="#,##0.00">
                  <c:v>39007.32</c:v>
                </c:pt>
                <c:pt idx="1377" formatCode="#,##0.00">
                  <c:v>39115</c:v>
                </c:pt>
                <c:pt idx="1378" formatCode="#,##0.00">
                  <c:v>39222.94</c:v>
                </c:pt>
                <c:pt idx="1379" formatCode="#,##0.00">
                  <c:v>39331.019999999997</c:v>
                </c:pt>
                <c:pt idx="1380" formatCode="#,##0.00">
                  <c:v>39439.279999999999</c:v>
                </c:pt>
                <c:pt idx="1381" formatCode="#,##0.00">
                  <c:v>39547.56</c:v>
                </c:pt>
                <c:pt idx="1382" formatCode="#,##0.00">
                  <c:v>39655.42</c:v>
                </c:pt>
                <c:pt idx="1383" formatCode="#,##0.00">
                  <c:v>39763.86</c:v>
                </c:pt>
                <c:pt idx="1384" formatCode="#,##0.00">
                  <c:v>39872.06</c:v>
                </c:pt>
                <c:pt idx="1385" formatCode="#,##0.00">
                  <c:v>39980.550000000003</c:v>
                </c:pt>
                <c:pt idx="1386" formatCode="#,##0.00">
                  <c:v>40089.089999999997</c:v>
                </c:pt>
                <c:pt idx="1387" formatCode="#,##0.00">
                  <c:v>40197.65</c:v>
                </c:pt>
                <c:pt idx="1388" formatCode="#,##0.00">
                  <c:v>40306.199999999997</c:v>
                </c:pt>
                <c:pt idx="1389" formatCode="#,##0.00">
                  <c:v>40415.06</c:v>
                </c:pt>
                <c:pt idx="1390" formatCode="#,##0.00">
                  <c:v>40523.58</c:v>
                </c:pt>
                <c:pt idx="1391" formatCode="#,##0.00">
                  <c:v>40632.17</c:v>
                </c:pt>
                <c:pt idx="1392" formatCode="#,##0.00">
                  <c:v>40740.879999999997</c:v>
                </c:pt>
                <c:pt idx="1393" formatCode="#,##0.00">
                  <c:v>40849.67</c:v>
                </c:pt>
                <c:pt idx="1394" formatCode="#,##0.00">
                  <c:v>40958.32</c:v>
                </c:pt>
                <c:pt idx="1395" formatCode="#,##0.00">
                  <c:v>41067.18</c:v>
                </c:pt>
                <c:pt idx="1396" formatCode="#,##0.00">
                  <c:v>41176.1</c:v>
                </c:pt>
                <c:pt idx="1397" formatCode="#,##0.00">
                  <c:v>41285.160000000003</c:v>
                </c:pt>
                <c:pt idx="1398" formatCode="#,##0.00">
                  <c:v>41393.86</c:v>
                </c:pt>
                <c:pt idx="1399" formatCode="#,##0.00">
                  <c:v>41502.07</c:v>
                </c:pt>
                <c:pt idx="1400" formatCode="#,##0.00">
                  <c:v>41610.82</c:v>
                </c:pt>
                <c:pt idx="1401" formatCode="#,##0.00">
                  <c:v>41719.86</c:v>
                </c:pt>
                <c:pt idx="1402" formatCode="#,##0.00">
                  <c:v>41828.559999999998</c:v>
                </c:pt>
                <c:pt idx="1403" formatCode="#,##0.00">
                  <c:v>41936.559999999998</c:v>
                </c:pt>
                <c:pt idx="1404" formatCode="#,##0.00">
                  <c:v>42045.8</c:v>
                </c:pt>
                <c:pt idx="1405" formatCode="#,##0.00">
                  <c:v>42154.95</c:v>
                </c:pt>
                <c:pt idx="1406" formatCode="#,##0.00">
                  <c:v>42264.07</c:v>
                </c:pt>
                <c:pt idx="1407" formatCode="#,##0.00">
                  <c:v>42373.08</c:v>
                </c:pt>
                <c:pt idx="1408" formatCode="#,##0.00">
                  <c:v>42482.39</c:v>
                </c:pt>
                <c:pt idx="1409" formatCode="#,##0.00">
                  <c:v>42591.38</c:v>
                </c:pt>
                <c:pt idx="1410" formatCode="#,##0.00">
                  <c:v>42700.45</c:v>
                </c:pt>
                <c:pt idx="1411" formatCode="#,##0.00">
                  <c:v>42809.79</c:v>
                </c:pt>
                <c:pt idx="1412" formatCode="#,##0.00">
                  <c:v>42917.05</c:v>
                </c:pt>
                <c:pt idx="1413" formatCode="#,##0.00">
                  <c:v>43027.29</c:v>
                </c:pt>
                <c:pt idx="1414" formatCode="#,##0.00">
                  <c:v>43137.63</c:v>
                </c:pt>
                <c:pt idx="1415" formatCode="#,##0.00">
                  <c:v>43247.61</c:v>
                </c:pt>
                <c:pt idx="1416" formatCode="#,##0.00">
                  <c:v>43357.37</c:v>
                </c:pt>
                <c:pt idx="1417" formatCode="#,##0.00">
                  <c:v>43467.15</c:v>
                </c:pt>
                <c:pt idx="1418" formatCode="#,##0.00">
                  <c:v>43577.11</c:v>
                </c:pt>
                <c:pt idx="1419" formatCode="#,##0.00">
                  <c:v>43686.95</c:v>
                </c:pt>
                <c:pt idx="1420" formatCode="#,##0.00">
                  <c:v>43796.91</c:v>
                </c:pt>
                <c:pt idx="1421" formatCode="#,##0.00">
                  <c:v>43906.97</c:v>
                </c:pt>
                <c:pt idx="1422" formatCode="#,##0.00">
                  <c:v>44016.9</c:v>
                </c:pt>
                <c:pt idx="1423" formatCode="#,##0.00">
                  <c:v>44126.8</c:v>
                </c:pt>
                <c:pt idx="1424" formatCode="#,##0.00">
                  <c:v>44236.93</c:v>
                </c:pt>
                <c:pt idx="1425" formatCode="#,##0.00">
                  <c:v>44347.39</c:v>
                </c:pt>
                <c:pt idx="1426" formatCode="#,##0.00">
                  <c:v>44457.93</c:v>
                </c:pt>
                <c:pt idx="1427" formatCode="#,##0.00">
                  <c:v>44568.52</c:v>
                </c:pt>
                <c:pt idx="1428" formatCode="#,##0.00">
                  <c:v>44679.67</c:v>
                </c:pt>
                <c:pt idx="1429" formatCode="#,##0.00">
                  <c:v>44790.86</c:v>
                </c:pt>
                <c:pt idx="1430" formatCode="#,##0.00">
                  <c:v>44902.38</c:v>
                </c:pt>
                <c:pt idx="1431" formatCode="#,##0.00">
                  <c:v>45013.96</c:v>
                </c:pt>
                <c:pt idx="1432" formatCode="#,##0.00">
                  <c:v>45125.52</c:v>
                </c:pt>
                <c:pt idx="1433" formatCode="#,##0.00">
                  <c:v>45237.57</c:v>
                </c:pt>
                <c:pt idx="1434" formatCode="#,##0.00">
                  <c:v>45349.39</c:v>
                </c:pt>
                <c:pt idx="1435" formatCode="#,##0.00">
                  <c:v>45461.65</c:v>
                </c:pt>
                <c:pt idx="1436" formatCode="#,##0.00">
                  <c:v>45574.28</c:v>
                </c:pt>
                <c:pt idx="1437" formatCode="#,##0.00">
                  <c:v>45687.21</c:v>
                </c:pt>
                <c:pt idx="1438" formatCode="#,##0.00">
                  <c:v>45800.29</c:v>
                </c:pt>
                <c:pt idx="1439" formatCode="#,##0.00">
                  <c:v>45913.55</c:v>
                </c:pt>
                <c:pt idx="1440" formatCode="#,##0.00">
                  <c:v>46026.95</c:v>
                </c:pt>
                <c:pt idx="1441" formatCode="#,##0.00">
                  <c:v>46139.4</c:v>
                </c:pt>
                <c:pt idx="1442" formatCode="#,##0.00">
                  <c:v>46252.05</c:v>
                </c:pt>
                <c:pt idx="1443" formatCode="#,##0.00">
                  <c:v>46364.89</c:v>
                </c:pt>
                <c:pt idx="1444" formatCode="#,##0.00">
                  <c:v>46477.86</c:v>
                </c:pt>
                <c:pt idx="1445" formatCode="#,##0.00">
                  <c:v>46590.76</c:v>
                </c:pt>
                <c:pt idx="1446" formatCode="#,##0.00">
                  <c:v>46703.9</c:v>
                </c:pt>
                <c:pt idx="1447" formatCode="#,##0.00">
                  <c:v>46817.279999999999</c:v>
                </c:pt>
                <c:pt idx="1448" formatCode="#,##0.00">
                  <c:v>46931.85</c:v>
                </c:pt>
                <c:pt idx="1449" formatCode="#,##0.00">
                  <c:v>47046.42</c:v>
                </c:pt>
                <c:pt idx="1450" formatCode="#,##0.00">
                  <c:v>47160.05</c:v>
                </c:pt>
                <c:pt idx="1451" formatCode="#,##0.00">
                  <c:v>47273.8</c:v>
                </c:pt>
                <c:pt idx="1452" formatCode="#,##0.00">
                  <c:v>47387.97</c:v>
                </c:pt>
                <c:pt idx="1453" formatCode="#,##0.00">
                  <c:v>47502.49</c:v>
                </c:pt>
                <c:pt idx="1454" formatCode="#,##0.00">
                  <c:v>47617.39</c:v>
                </c:pt>
                <c:pt idx="1455" formatCode="#,##0.00">
                  <c:v>47732.43</c:v>
                </c:pt>
                <c:pt idx="1456" formatCode="#,##0.00">
                  <c:v>47847.6</c:v>
                </c:pt>
                <c:pt idx="1457" formatCode="#,##0.00">
                  <c:v>47962.96</c:v>
                </c:pt>
                <c:pt idx="1458" formatCode="#,##0.00">
                  <c:v>48078.46</c:v>
                </c:pt>
                <c:pt idx="1459" formatCode="#,##0.00">
                  <c:v>48193.97</c:v>
                </c:pt>
                <c:pt idx="1460" formatCode="#,##0.00">
                  <c:v>48311.25</c:v>
                </c:pt>
                <c:pt idx="1461" formatCode="#,##0.00">
                  <c:v>48426.82</c:v>
                </c:pt>
                <c:pt idx="1462" formatCode="#,##0.00">
                  <c:v>48543.14</c:v>
                </c:pt>
                <c:pt idx="1463" formatCode="#,##0.00">
                  <c:v>48659.91</c:v>
                </c:pt>
                <c:pt idx="1464" formatCode="#,##0.00">
                  <c:v>48777.51</c:v>
                </c:pt>
                <c:pt idx="1465" formatCode="#,##0.00">
                  <c:v>48895.56</c:v>
                </c:pt>
                <c:pt idx="1466" formatCode="#,##0.00">
                  <c:v>49013.45</c:v>
                </c:pt>
                <c:pt idx="1467" formatCode="#,##0.00">
                  <c:v>49131.59</c:v>
                </c:pt>
                <c:pt idx="1468" formatCode="#,##0.00">
                  <c:v>49249.4</c:v>
                </c:pt>
                <c:pt idx="1469" formatCode="#,##0.00">
                  <c:v>49366.78</c:v>
                </c:pt>
                <c:pt idx="1470" formatCode="#,##0.00">
                  <c:v>49484.04</c:v>
                </c:pt>
                <c:pt idx="1471" formatCode="#,##0.00">
                  <c:v>49601.59</c:v>
                </c:pt>
                <c:pt idx="1472" formatCode="#,##0.00">
                  <c:v>49719.38</c:v>
                </c:pt>
                <c:pt idx="1473" formatCode="#,##0.00">
                  <c:v>49837.27</c:v>
                </c:pt>
                <c:pt idx="1474" formatCode="#,##0.00">
                  <c:v>49955.57</c:v>
                </c:pt>
                <c:pt idx="1475" formatCode="#,##0.00">
                  <c:v>50074.33</c:v>
                </c:pt>
                <c:pt idx="1476" formatCode="#,##0.00">
                  <c:v>50193.16</c:v>
                </c:pt>
                <c:pt idx="1477" formatCode="#,##0.00">
                  <c:v>50312.160000000003</c:v>
                </c:pt>
                <c:pt idx="1478" formatCode="#,##0.00">
                  <c:v>50431.11</c:v>
                </c:pt>
                <c:pt idx="1479" formatCode="#,##0.00">
                  <c:v>50549.89</c:v>
                </c:pt>
                <c:pt idx="1480" formatCode="#,##0.00">
                  <c:v>50668.75</c:v>
                </c:pt>
                <c:pt idx="1481" formatCode="#,##0.00">
                  <c:v>50787.77</c:v>
                </c:pt>
                <c:pt idx="1482" formatCode="#,##0.00">
                  <c:v>50907.44</c:v>
                </c:pt>
                <c:pt idx="1483" formatCode="#,##0.00">
                  <c:v>51027.29</c:v>
                </c:pt>
                <c:pt idx="1484" formatCode="#,##0.00">
                  <c:v>51147.199999999997</c:v>
                </c:pt>
                <c:pt idx="1485" formatCode="#,##0.00">
                  <c:v>51267.45</c:v>
                </c:pt>
                <c:pt idx="1486" formatCode="#,##0.00">
                  <c:v>51388.13</c:v>
                </c:pt>
                <c:pt idx="1487" formatCode="#,##0.00">
                  <c:v>51499.32</c:v>
                </c:pt>
                <c:pt idx="1488" formatCode="#,##0.00">
                  <c:v>51626.36</c:v>
                </c:pt>
                <c:pt idx="1489" formatCode="#,##0.00">
                  <c:v>51749.38</c:v>
                </c:pt>
                <c:pt idx="1490" formatCode="#,##0.00">
                  <c:v>51871.93</c:v>
                </c:pt>
                <c:pt idx="1491" formatCode="#,##0.00">
                  <c:v>51994.79</c:v>
                </c:pt>
                <c:pt idx="1492" formatCode="#,##0.00">
                  <c:v>52117.66</c:v>
                </c:pt>
                <c:pt idx="1493" formatCode="#,##0.00">
                  <c:v>52240.639999999999</c:v>
                </c:pt>
                <c:pt idx="1494" formatCode="#,##0.00">
                  <c:v>52364.17</c:v>
                </c:pt>
                <c:pt idx="1495" formatCode="#,##0.00">
                  <c:v>52487.76</c:v>
                </c:pt>
                <c:pt idx="1496" formatCode="#,##0.00">
                  <c:v>52611.32</c:v>
                </c:pt>
                <c:pt idx="1497" formatCode="#,##0.00">
                  <c:v>52735.25</c:v>
                </c:pt>
                <c:pt idx="1498" formatCode="#,##0.00">
                  <c:v>52859.3</c:v>
                </c:pt>
                <c:pt idx="1499" formatCode="#,##0.00">
                  <c:v>52983.8</c:v>
                </c:pt>
                <c:pt idx="1500" formatCode="#,##0.00">
                  <c:v>53108.639999999999</c:v>
                </c:pt>
                <c:pt idx="1501" formatCode="#,##0.00">
                  <c:v>53233.75</c:v>
                </c:pt>
                <c:pt idx="1502" formatCode="#,##0.00">
                  <c:v>53359.23</c:v>
                </c:pt>
                <c:pt idx="1503" formatCode="#,##0.00">
                  <c:v>53484.639999999999</c:v>
                </c:pt>
                <c:pt idx="1504" formatCode="#,##0.00">
                  <c:v>53610.75</c:v>
                </c:pt>
                <c:pt idx="1505" formatCode="#,##0.00">
                  <c:v>53737.15</c:v>
                </c:pt>
                <c:pt idx="1506" formatCode="#,##0.00">
                  <c:v>53863.77</c:v>
                </c:pt>
                <c:pt idx="1507" formatCode="#,##0.00">
                  <c:v>53990.12</c:v>
                </c:pt>
                <c:pt idx="1508" formatCode="#,##0.00">
                  <c:v>54117.07</c:v>
                </c:pt>
                <c:pt idx="1509" formatCode="#,##0.00">
                  <c:v>54244.29</c:v>
                </c:pt>
                <c:pt idx="1510" formatCode="#,##0.00">
                  <c:v>54371.69</c:v>
                </c:pt>
                <c:pt idx="1511" formatCode="#,##0.00">
                  <c:v>54499.18</c:v>
                </c:pt>
                <c:pt idx="1512" formatCode="#,##0.00">
                  <c:v>54626.64</c:v>
                </c:pt>
                <c:pt idx="1513" formatCode="#,##0.00">
                  <c:v>54754.22</c:v>
                </c:pt>
                <c:pt idx="1514" formatCode="#,##0.00">
                  <c:v>54882.05</c:v>
                </c:pt>
                <c:pt idx="1515" formatCode="#,##0.00">
                  <c:v>55010.06</c:v>
                </c:pt>
                <c:pt idx="1516" formatCode="#,##0.00">
                  <c:v>55138.47</c:v>
                </c:pt>
                <c:pt idx="1517" formatCode="#,##0.00">
                  <c:v>55267.27</c:v>
                </c:pt>
                <c:pt idx="1518" formatCode="#,##0.00">
                  <c:v>55396.36</c:v>
                </c:pt>
                <c:pt idx="1519" formatCode="#,##0.00">
                  <c:v>55525.81</c:v>
                </c:pt>
                <c:pt idx="1520" formatCode="#,##0.00">
                  <c:v>55654.91</c:v>
                </c:pt>
                <c:pt idx="1521" formatCode="#,##0.00">
                  <c:v>55784.74</c:v>
                </c:pt>
                <c:pt idx="1522" formatCode="#,##0.00">
                  <c:v>55914.79</c:v>
                </c:pt>
                <c:pt idx="1523" formatCode="#,##0.00">
                  <c:v>56044.98</c:v>
                </c:pt>
                <c:pt idx="1524" formatCode="#,##0.00">
                  <c:v>56175.32</c:v>
                </c:pt>
                <c:pt idx="1525" formatCode="#,##0.00">
                  <c:v>56306.68</c:v>
                </c:pt>
                <c:pt idx="1526" formatCode="#,##0.00">
                  <c:v>56438.3</c:v>
                </c:pt>
                <c:pt idx="1527" formatCode="#,##0.00">
                  <c:v>56570.21</c:v>
                </c:pt>
                <c:pt idx="1528" formatCode="#,##0.00">
                  <c:v>56702</c:v>
                </c:pt>
                <c:pt idx="1529" formatCode="#,##0.00">
                  <c:v>56834.04</c:v>
                </c:pt>
                <c:pt idx="1530" formatCode="#,##0.00">
                  <c:v>56966.84</c:v>
                </c:pt>
                <c:pt idx="1531" formatCode="#,##0.00">
                  <c:v>57100.03</c:v>
                </c:pt>
                <c:pt idx="1532" formatCode="#,##0.00">
                  <c:v>57233.22</c:v>
                </c:pt>
                <c:pt idx="1533" formatCode="#,##0.00">
                  <c:v>57366.2</c:v>
                </c:pt>
                <c:pt idx="1534" formatCode="#,##0.00">
                  <c:v>57499.7</c:v>
                </c:pt>
                <c:pt idx="1535" formatCode="#,##0.00">
                  <c:v>57633.85</c:v>
                </c:pt>
                <c:pt idx="1536" formatCode="#,##0.00">
                  <c:v>57768.28</c:v>
                </c:pt>
                <c:pt idx="1537" formatCode="#,##0.00">
                  <c:v>57902.7</c:v>
                </c:pt>
                <c:pt idx="1538" formatCode="#,##0.00">
                  <c:v>58037.23</c:v>
                </c:pt>
                <c:pt idx="1539" formatCode="#,##0.00">
                  <c:v>58172.18</c:v>
                </c:pt>
                <c:pt idx="1540" formatCode="#,##0.00">
                  <c:v>58307.48</c:v>
                </c:pt>
                <c:pt idx="1541" formatCode="#,##0.00">
                  <c:v>58443.040000000001</c:v>
                </c:pt>
                <c:pt idx="1542" formatCode="#,##0.00">
                  <c:v>58578.65</c:v>
                </c:pt>
                <c:pt idx="1543" formatCode="#,##0.00">
                  <c:v>58714.26</c:v>
                </c:pt>
                <c:pt idx="1544" formatCode="#,##0.00">
                  <c:v>58850.41</c:v>
                </c:pt>
                <c:pt idx="1545" formatCode="#,##0.00">
                  <c:v>58986.95</c:v>
                </c:pt>
                <c:pt idx="1546" formatCode="#,##0.00">
                  <c:v>59123.28</c:v>
                </c:pt>
                <c:pt idx="1547" formatCode="#,##0.00">
                  <c:v>59260.69</c:v>
                </c:pt>
                <c:pt idx="1548" formatCode="#,##0.00">
                  <c:v>59398.720000000001</c:v>
                </c:pt>
                <c:pt idx="1549" formatCode="#,##0.00">
                  <c:v>59536.66</c:v>
                </c:pt>
                <c:pt idx="1550" formatCode="#,##0.00">
                  <c:v>59673.95</c:v>
                </c:pt>
                <c:pt idx="1551" formatCode="#,##0.00">
                  <c:v>59810.7</c:v>
                </c:pt>
                <c:pt idx="1552" formatCode="#,##0.00">
                  <c:v>59947.73</c:v>
                </c:pt>
                <c:pt idx="1553" formatCode="#,##0.00">
                  <c:v>60084.73</c:v>
                </c:pt>
                <c:pt idx="1554" formatCode="#,##0.00">
                  <c:v>60222</c:v>
                </c:pt>
                <c:pt idx="1555" formatCode="#,##0.00">
                  <c:v>60359.56</c:v>
                </c:pt>
                <c:pt idx="1556" formatCode="#,##0.00">
                  <c:v>60497.41</c:v>
                </c:pt>
                <c:pt idx="1557" formatCode="#,##0.00">
                  <c:v>60635.58</c:v>
                </c:pt>
                <c:pt idx="1558" formatCode="#,##0.00">
                  <c:v>60773.9</c:v>
                </c:pt>
                <c:pt idx="1559" formatCode="#,##0.00">
                  <c:v>60912.28</c:v>
                </c:pt>
                <c:pt idx="1560" formatCode="#,##0.00">
                  <c:v>61050.99</c:v>
                </c:pt>
                <c:pt idx="1561" formatCode="#,##0.00">
                  <c:v>61189.84</c:v>
                </c:pt>
                <c:pt idx="1562" formatCode="#,##0.00">
                  <c:v>61328.87</c:v>
                </c:pt>
                <c:pt idx="1563" formatCode="#,##0.00">
                  <c:v>61468.08</c:v>
                </c:pt>
                <c:pt idx="1564" formatCode="#,##0.00">
                  <c:v>61607.37</c:v>
                </c:pt>
                <c:pt idx="1565" formatCode="#,##0.00">
                  <c:v>61746.76</c:v>
                </c:pt>
                <c:pt idx="1566" formatCode="#,##0.00">
                  <c:v>61886.41</c:v>
                </c:pt>
                <c:pt idx="1567" formatCode="#,##0.00">
                  <c:v>62025.9</c:v>
                </c:pt>
                <c:pt idx="1568" formatCode="#,##0.00">
                  <c:v>62165.1</c:v>
                </c:pt>
                <c:pt idx="1569" formatCode="#,##0.00">
                  <c:v>62305.47</c:v>
                </c:pt>
                <c:pt idx="1570" formatCode="#,##0.00">
                  <c:v>62445.7</c:v>
                </c:pt>
                <c:pt idx="1571" formatCode="#,##0.00">
                  <c:v>62586.2</c:v>
                </c:pt>
                <c:pt idx="1572" formatCode="#,##0.00">
                  <c:v>62726.81</c:v>
                </c:pt>
                <c:pt idx="1573" formatCode="#,##0.00">
                  <c:v>62867.5</c:v>
                </c:pt>
                <c:pt idx="1574" formatCode="#,##0.00">
                  <c:v>63008.13</c:v>
                </c:pt>
                <c:pt idx="1575" formatCode="#,##0.00">
                  <c:v>63148.88</c:v>
                </c:pt>
                <c:pt idx="1576" formatCode="#,##0.00">
                  <c:v>63289.78</c:v>
                </c:pt>
                <c:pt idx="1577" formatCode="#,##0.00">
                  <c:v>63430.720000000001</c:v>
                </c:pt>
                <c:pt idx="1578" formatCode="#,##0.00">
                  <c:v>63571.61</c:v>
                </c:pt>
                <c:pt idx="1579" formatCode="#,##0.00">
                  <c:v>63712.72</c:v>
                </c:pt>
                <c:pt idx="1580" formatCode="#,##0.00">
                  <c:v>63853.86</c:v>
                </c:pt>
                <c:pt idx="1581" formatCode="#,##0.00">
                  <c:v>63994.67</c:v>
                </c:pt>
                <c:pt idx="1582" formatCode="#,##0.00">
                  <c:v>64135.9</c:v>
                </c:pt>
                <c:pt idx="1583" formatCode="#,##0.00">
                  <c:v>64277.29</c:v>
                </c:pt>
                <c:pt idx="1584" formatCode="#,##0.00">
                  <c:v>64418.23</c:v>
                </c:pt>
                <c:pt idx="1585" formatCode="#,##0.00">
                  <c:v>64559.43</c:v>
                </c:pt>
                <c:pt idx="1586" formatCode="#,##0.00">
                  <c:v>64700.71</c:v>
                </c:pt>
                <c:pt idx="1587" formatCode="#,##0.00">
                  <c:v>64841.99</c:v>
                </c:pt>
                <c:pt idx="1588" formatCode="#,##0.00">
                  <c:v>64983.41</c:v>
                </c:pt>
                <c:pt idx="1589" formatCode="#,##0.00">
                  <c:v>65124.66</c:v>
                </c:pt>
                <c:pt idx="1590" formatCode="#,##0.00">
                  <c:v>65265.97</c:v>
                </c:pt>
                <c:pt idx="1591" formatCode="#,##0.00">
                  <c:v>65407.14</c:v>
                </c:pt>
                <c:pt idx="1592" formatCode="#,##0.00">
                  <c:v>65547.98</c:v>
                </c:pt>
                <c:pt idx="1593" formatCode="#,##0.00">
                  <c:v>65688.94</c:v>
                </c:pt>
                <c:pt idx="1594" formatCode="#,##0.00">
                  <c:v>65829.98</c:v>
                </c:pt>
                <c:pt idx="1595" formatCode="#,##0.00">
                  <c:v>65970.820000000007</c:v>
                </c:pt>
                <c:pt idx="1596" formatCode="#,##0.00">
                  <c:v>66111.58</c:v>
                </c:pt>
                <c:pt idx="1597" formatCode="#,##0.00">
                  <c:v>66252.27</c:v>
                </c:pt>
                <c:pt idx="1598" formatCode="#,##0.00">
                  <c:v>66392.789999999994</c:v>
                </c:pt>
                <c:pt idx="1599" formatCode="#,##0.00">
                  <c:v>66533.119999999995</c:v>
                </c:pt>
                <c:pt idx="1600" formatCode="#,##0.00">
                  <c:v>66673.08</c:v>
                </c:pt>
                <c:pt idx="1601" formatCode="#,##0.00">
                  <c:v>66812.84</c:v>
                </c:pt>
                <c:pt idx="1602" formatCode="#,##0.00">
                  <c:v>66952.72</c:v>
                </c:pt>
                <c:pt idx="1603" formatCode="#,##0.00">
                  <c:v>67092.679999999993</c:v>
                </c:pt>
                <c:pt idx="1604" formatCode="#,##0.00">
                  <c:v>67232.52</c:v>
                </c:pt>
                <c:pt idx="1605" formatCode="#,##0.00">
                  <c:v>67371.87</c:v>
                </c:pt>
                <c:pt idx="1606" formatCode="#,##0.00">
                  <c:v>67511.839999999997</c:v>
                </c:pt>
                <c:pt idx="1607" formatCode="#,##0.00">
                  <c:v>67651.33</c:v>
                </c:pt>
                <c:pt idx="1608" formatCode="#,##0.00">
                  <c:v>67790.19</c:v>
                </c:pt>
                <c:pt idx="1609" formatCode="#,##0.00">
                  <c:v>67929.2</c:v>
                </c:pt>
                <c:pt idx="1610" formatCode="#,##0.00">
                  <c:v>68067.839999999997</c:v>
                </c:pt>
                <c:pt idx="1611" formatCode="#,##0.00">
                  <c:v>68206.39</c:v>
                </c:pt>
                <c:pt idx="1612" formatCode="#,##0.00">
                  <c:v>68344.84</c:v>
                </c:pt>
                <c:pt idx="1613" formatCode="#,##0.00">
                  <c:v>68483.009999999995</c:v>
                </c:pt>
                <c:pt idx="1614" formatCode="#,##0.00">
                  <c:v>68621.11</c:v>
                </c:pt>
                <c:pt idx="1615" formatCode="#,##0.00">
                  <c:v>68758.820000000007</c:v>
                </c:pt>
                <c:pt idx="1616" formatCode="#,##0.00">
                  <c:v>68896.45</c:v>
                </c:pt>
                <c:pt idx="1617" formatCode="#,##0.00">
                  <c:v>69033.820000000007</c:v>
                </c:pt>
                <c:pt idx="1618" formatCode="#,##0.00">
                  <c:v>69170.679999999993</c:v>
                </c:pt>
                <c:pt idx="1619" formatCode="#,##0.00">
                  <c:v>69307.710000000006</c:v>
                </c:pt>
                <c:pt idx="1620" formatCode="#,##0.00">
                  <c:v>69444.58</c:v>
                </c:pt>
                <c:pt idx="1621" formatCode="#,##0.00">
                  <c:v>69581.279999999999</c:v>
                </c:pt>
                <c:pt idx="1622" formatCode="#,##0.00">
                  <c:v>69717.73</c:v>
                </c:pt>
                <c:pt idx="1623" formatCode="#,##0.00">
                  <c:v>69853.83</c:v>
                </c:pt>
                <c:pt idx="1624" formatCode="#,##0.00">
                  <c:v>69989.91</c:v>
                </c:pt>
                <c:pt idx="1625" formatCode="#,##0.00">
                  <c:v>70125.73</c:v>
                </c:pt>
                <c:pt idx="1626" formatCode="#,##0.00">
                  <c:v>70261.11</c:v>
                </c:pt>
                <c:pt idx="1627" formatCode="#,##0.00">
                  <c:v>70395.98</c:v>
                </c:pt>
                <c:pt idx="1628" formatCode="#,##0.00">
                  <c:v>70530.62</c:v>
                </c:pt>
                <c:pt idx="1629" formatCode="#,##0.00">
                  <c:v>70665.27</c:v>
                </c:pt>
                <c:pt idx="1630" formatCode="#,##0.00">
                  <c:v>70799.62</c:v>
                </c:pt>
                <c:pt idx="1631" formatCode="#,##0.00">
                  <c:v>70933.789999999994</c:v>
                </c:pt>
                <c:pt idx="1632" formatCode="#,##0.00">
                  <c:v>71067.75</c:v>
                </c:pt>
                <c:pt idx="1633" formatCode="#,##0.00">
                  <c:v>71201.27</c:v>
                </c:pt>
                <c:pt idx="1634" formatCode="#,##0.00">
                  <c:v>71334.67</c:v>
                </c:pt>
                <c:pt idx="1635" formatCode="#,##0.00">
                  <c:v>71467.23</c:v>
                </c:pt>
                <c:pt idx="1636" formatCode="#,##0.00">
                  <c:v>71599.86</c:v>
                </c:pt>
                <c:pt idx="1637" formatCode="#,##0.00">
                  <c:v>71732.23</c:v>
                </c:pt>
                <c:pt idx="1638" formatCode="#,##0.00">
                  <c:v>71864.259999999995</c:v>
                </c:pt>
                <c:pt idx="1639" formatCode="#,##0.00">
                  <c:v>71996.070000000007</c:v>
                </c:pt>
                <c:pt idx="1640" formatCode="#,##0.00">
                  <c:v>72127.3</c:v>
                </c:pt>
                <c:pt idx="1641" formatCode="#,##0.00">
                  <c:v>72258.31</c:v>
                </c:pt>
                <c:pt idx="1642" formatCode="#,##0.00">
                  <c:v>72388.929999999993</c:v>
                </c:pt>
                <c:pt idx="1643" formatCode="#,##0.00">
                  <c:v>72519.3</c:v>
                </c:pt>
                <c:pt idx="1644" formatCode="#,##0.00">
                  <c:v>72649.38</c:v>
                </c:pt>
                <c:pt idx="1645" formatCode="#,##0.00">
                  <c:v>72779.12</c:v>
                </c:pt>
                <c:pt idx="1646" formatCode="#,##0.00">
                  <c:v>72908.7</c:v>
                </c:pt>
                <c:pt idx="1647" formatCode="#,##0.00">
                  <c:v>73037.75</c:v>
                </c:pt>
                <c:pt idx="1648" formatCode="#,##0.00">
                  <c:v>73166.55</c:v>
                </c:pt>
                <c:pt idx="1649" formatCode="#,##0.00">
                  <c:v>73294.91</c:v>
                </c:pt>
                <c:pt idx="1650" formatCode="#,##0.00">
                  <c:v>73422.850000000006</c:v>
                </c:pt>
                <c:pt idx="1651" formatCode="#,##0.00">
                  <c:v>73550.38</c:v>
                </c:pt>
                <c:pt idx="1652" formatCode="#,##0.00">
                  <c:v>73677.48</c:v>
                </c:pt>
                <c:pt idx="1653" formatCode="#,##0.00">
                  <c:v>73804.100000000006</c:v>
                </c:pt>
                <c:pt idx="1654" formatCode="#,##0.00">
                  <c:v>73930.5</c:v>
                </c:pt>
                <c:pt idx="1655" formatCode="#,##0.00">
                  <c:v>74056.27</c:v>
                </c:pt>
                <c:pt idx="1656" formatCode="#,##0.00">
                  <c:v>74181.72</c:v>
                </c:pt>
                <c:pt idx="1657" formatCode="#,##0.00">
                  <c:v>74306.559999999998</c:v>
                </c:pt>
                <c:pt idx="1658" formatCode="#,##0.00">
                  <c:v>74430.98</c:v>
                </c:pt>
                <c:pt idx="1659" formatCode="#,##0.00">
                  <c:v>74554.8</c:v>
                </c:pt>
                <c:pt idx="1660" formatCode="#,##0.00">
                  <c:v>74678.179999999993</c:v>
                </c:pt>
                <c:pt idx="1661" formatCode="#,##0.00">
                  <c:v>74801.27</c:v>
                </c:pt>
                <c:pt idx="1662" formatCode="#,##0.00">
                  <c:v>74923.97</c:v>
                </c:pt>
                <c:pt idx="1663" formatCode="#,##0.00">
                  <c:v>75046.289999999994</c:v>
                </c:pt>
                <c:pt idx="1664" formatCode="#,##0.00">
                  <c:v>75168.259999999995</c:v>
                </c:pt>
                <c:pt idx="1665" formatCode="#,##0.00">
                  <c:v>75289.52</c:v>
                </c:pt>
                <c:pt idx="1666" formatCode="#,##0.00">
                  <c:v>75410.33</c:v>
                </c:pt>
                <c:pt idx="1667" formatCode="#,##0.00">
                  <c:v>75530.820000000007</c:v>
                </c:pt>
                <c:pt idx="1668" formatCode="#,##0.00">
                  <c:v>75650.960000000006</c:v>
                </c:pt>
                <c:pt idx="1669" formatCode="#,##0.00">
                  <c:v>75770.5</c:v>
                </c:pt>
                <c:pt idx="1670" formatCode="#,##0.00">
                  <c:v>75889.73</c:v>
                </c:pt>
                <c:pt idx="1671" formatCode="#,##0.00">
                  <c:v>76008.490000000005</c:v>
                </c:pt>
                <c:pt idx="1672" formatCode="#,##0.00">
                  <c:v>76126.92</c:v>
                </c:pt>
                <c:pt idx="1673" formatCode="#,##0.00">
                  <c:v>76245.009999999995</c:v>
                </c:pt>
                <c:pt idx="1674" formatCode="#,##0.00">
                  <c:v>76362.64</c:v>
                </c:pt>
                <c:pt idx="1675" formatCode="#,##0.00">
                  <c:v>76479.91</c:v>
                </c:pt>
                <c:pt idx="1676" formatCode="#,##0.00">
                  <c:v>76596.73</c:v>
                </c:pt>
                <c:pt idx="1677" formatCode="#,##0.00">
                  <c:v>76713.179999999993</c:v>
                </c:pt>
                <c:pt idx="1678" formatCode="#,##0.00">
                  <c:v>76829.06</c:v>
                </c:pt>
                <c:pt idx="1679" formatCode="#,##0.00">
                  <c:v>76944.039999999994</c:v>
                </c:pt>
                <c:pt idx="1680" formatCode="#,##0.00">
                  <c:v>77058.740000000005</c:v>
                </c:pt>
                <c:pt idx="1681" formatCode="#,##0.00">
                  <c:v>77172.899999999994</c:v>
                </c:pt>
                <c:pt idx="1682" formatCode="#,##0.00">
                  <c:v>77286.83</c:v>
                </c:pt>
                <c:pt idx="1683" formatCode="#,##0.00">
                  <c:v>77400.41</c:v>
                </c:pt>
                <c:pt idx="1684" formatCode="#,##0.00">
                  <c:v>77513.509999999995</c:v>
                </c:pt>
                <c:pt idx="1685" formatCode="#,##0.00">
                  <c:v>77626.14</c:v>
                </c:pt>
                <c:pt idx="1686" formatCode="#,##0.00">
                  <c:v>77738.27</c:v>
                </c:pt>
                <c:pt idx="1687" formatCode="#,##0.00">
                  <c:v>77849.929999999993</c:v>
                </c:pt>
                <c:pt idx="1688" formatCode="#,##0.00">
                  <c:v>77961.119999999995</c:v>
                </c:pt>
                <c:pt idx="1689" formatCode="#,##0.00">
                  <c:v>78071.86</c:v>
                </c:pt>
                <c:pt idx="1690" formatCode="#,##0.00">
                  <c:v>78182.149999999994</c:v>
                </c:pt>
                <c:pt idx="1691" formatCode="#,##0.00">
                  <c:v>78292.05</c:v>
                </c:pt>
                <c:pt idx="1692" formatCode="#,##0.00">
                  <c:v>78401.38</c:v>
                </c:pt>
                <c:pt idx="1693" formatCode="#,##0.00">
                  <c:v>78510.23</c:v>
                </c:pt>
                <c:pt idx="1694" formatCode="#,##0.00">
                  <c:v>78618.509999999995</c:v>
                </c:pt>
                <c:pt idx="1695" formatCode="#,##0.00">
                  <c:v>78726.240000000005</c:v>
                </c:pt>
                <c:pt idx="1696" formatCode="#,##0.00">
                  <c:v>78833.62</c:v>
                </c:pt>
                <c:pt idx="1697" formatCode="#,##0.00">
                  <c:v>78940.509999999995</c:v>
                </c:pt>
                <c:pt idx="1698" formatCode="#,##0.00">
                  <c:v>79046.83</c:v>
                </c:pt>
                <c:pt idx="1699" formatCode="#,##0.00">
                  <c:v>79152.73</c:v>
                </c:pt>
                <c:pt idx="1700" formatCode="#,##0.00">
                  <c:v>79258.09</c:v>
                </c:pt>
                <c:pt idx="1701" formatCode="#,##0.00">
                  <c:v>79362.899999999994</c:v>
                </c:pt>
                <c:pt idx="1702" formatCode="#,##0.00">
                  <c:v>79467.199999999997</c:v>
                </c:pt>
                <c:pt idx="1703" formatCode="#,##0.00">
                  <c:v>79524.08</c:v>
                </c:pt>
                <c:pt idx="1704" formatCode="#,##0.00">
                  <c:v>79656.39</c:v>
                </c:pt>
                <c:pt idx="1705" formatCode="#,##0.00">
                  <c:v>79766.48</c:v>
                </c:pt>
                <c:pt idx="1706" formatCode="#,##0.00">
                  <c:v>79872.31</c:v>
                </c:pt>
                <c:pt idx="1707" formatCode="#,##0.00">
                  <c:v>79975.59</c:v>
                </c:pt>
                <c:pt idx="1708" formatCode="#,##0.00">
                  <c:v>80077.66</c:v>
                </c:pt>
                <c:pt idx="1709" formatCode="#,##0.00">
                  <c:v>80178.78</c:v>
                </c:pt>
                <c:pt idx="1710" formatCode="#,##0.00">
                  <c:v>80279.05</c:v>
                </c:pt>
                <c:pt idx="1711" formatCode="#,##0.00">
                  <c:v>80378.95</c:v>
                </c:pt>
                <c:pt idx="1712" formatCode="#,##0.00">
                  <c:v>80478.3</c:v>
                </c:pt>
                <c:pt idx="1713" formatCode="#,##0.00">
                  <c:v>80577.119999999995</c:v>
                </c:pt>
                <c:pt idx="1714" formatCode="#,##0.00">
                  <c:v>80675.47</c:v>
                </c:pt>
                <c:pt idx="1715" formatCode="#,##0.00">
                  <c:v>80773.23</c:v>
                </c:pt>
                <c:pt idx="1716" formatCode="#,##0.00">
                  <c:v>80870.490000000005</c:v>
                </c:pt>
                <c:pt idx="1717" formatCode="#,##0.00">
                  <c:v>80952.77</c:v>
                </c:pt>
                <c:pt idx="1718" formatCode="#,##0.00">
                  <c:v>81059.45</c:v>
                </c:pt>
                <c:pt idx="1719" formatCode="#,##0.00">
                  <c:v>81155.850000000006</c:v>
                </c:pt>
                <c:pt idx="1720" formatCode="#,##0.00">
                  <c:v>81252.42</c:v>
                </c:pt>
                <c:pt idx="1721" formatCode="#,##0.00">
                  <c:v>81347.66</c:v>
                </c:pt>
                <c:pt idx="1722" formatCode="#,##0.00">
                  <c:v>81442.05</c:v>
                </c:pt>
                <c:pt idx="1723" formatCode="#,##0.00">
                  <c:v>81535.91</c:v>
                </c:pt>
                <c:pt idx="1724" formatCode="#,##0.00">
                  <c:v>81629.210000000006</c:v>
                </c:pt>
                <c:pt idx="1725" formatCode="#,##0.00">
                  <c:v>81721.91</c:v>
                </c:pt>
                <c:pt idx="1726" formatCode="#,##0.00">
                  <c:v>81814.039999999994</c:v>
                </c:pt>
                <c:pt idx="1727" formatCode="#,##0.00">
                  <c:v>81905.62</c:v>
                </c:pt>
                <c:pt idx="1728" formatCode="#,##0.00">
                  <c:v>81996.77</c:v>
                </c:pt>
                <c:pt idx="1729" formatCode="#,##0.00">
                  <c:v>82087.31</c:v>
                </c:pt>
                <c:pt idx="1730" formatCode="#,##0.00">
                  <c:v>82177.27</c:v>
                </c:pt>
                <c:pt idx="1731" formatCode="#,##0.00">
                  <c:v>82266.880000000005</c:v>
                </c:pt>
                <c:pt idx="1732" formatCode="#,##0.00">
                  <c:v>82355.91</c:v>
                </c:pt>
                <c:pt idx="1733" formatCode="#,##0.00">
                  <c:v>82444.259999999995</c:v>
                </c:pt>
                <c:pt idx="1734" formatCode="#,##0.00">
                  <c:v>82532.09</c:v>
                </c:pt>
                <c:pt idx="1735" formatCode="#,##0.00">
                  <c:v>82619.3</c:v>
                </c:pt>
                <c:pt idx="1736" formatCode="#,##0.00">
                  <c:v>82706.05</c:v>
                </c:pt>
                <c:pt idx="1737" formatCode="#,##0.00">
                  <c:v>82792.3</c:v>
                </c:pt>
                <c:pt idx="1738" formatCode="#,##0.00">
                  <c:v>82877.740000000005</c:v>
                </c:pt>
                <c:pt idx="1739" formatCode="#,##0.00">
                  <c:v>82961.97</c:v>
                </c:pt>
                <c:pt idx="1740" formatCode="#,##0.00">
                  <c:v>83046.600000000006</c:v>
                </c:pt>
                <c:pt idx="1741" formatCode="#,##0.00">
                  <c:v>83131.05</c:v>
                </c:pt>
                <c:pt idx="1742" formatCode="#,##0.00">
                  <c:v>83214.92</c:v>
                </c:pt>
                <c:pt idx="1743" formatCode="#,##0.00">
                  <c:v>83298.19</c:v>
                </c:pt>
                <c:pt idx="1744" formatCode="#,##0.00">
                  <c:v>83380.91</c:v>
                </c:pt>
                <c:pt idx="1745" formatCode="#,##0.00">
                  <c:v>83463.039999999994</c:v>
                </c:pt>
                <c:pt idx="1746" formatCode="#,##0.00">
                  <c:v>83544.75</c:v>
                </c:pt>
                <c:pt idx="1747" formatCode="#,##0.00">
                  <c:v>83625.850000000006</c:v>
                </c:pt>
                <c:pt idx="1748" formatCode="#,##0.00">
                  <c:v>83706.28</c:v>
                </c:pt>
                <c:pt idx="1749" formatCode="#,##0.00">
                  <c:v>83786.27</c:v>
                </c:pt>
                <c:pt idx="1750" formatCode="#,##0.00">
                  <c:v>83865.53</c:v>
                </c:pt>
                <c:pt idx="1751" formatCode="#,##0.00">
                  <c:v>83944.48</c:v>
                </c:pt>
                <c:pt idx="1752" formatCode="#,##0.00">
                  <c:v>84022.95</c:v>
                </c:pt>
                <c:pt idx="1753" formatCode="#,##0.00">
                  <c:v>84100.86</c:v>
                </c:pt>
                <c:pt idx="1754" formatCode="#,##0.00">
                  <c:v>84178.22</c:v>
                </c:pt>
                <c:pt idx="1755" formatCode="#,##0.00">
                  <c:v>84255.02</c:v>
                </c:pt>
                <c:pt idx="1756" formatCode="#,##0.00">
                  <c:v>84331.3</c:v>
                </c:pt>
                <c:pt idx="1757" formatCode="#,##0.00">
                  <c:v>84405.41</c:v>
                </c:pt>
                <c:pt idx="1758" formatCode="#,##0.00">
                  <c:v>84481.03</c:v>
                </c:pt>
                <c:pt idx="1759" formatCode="#,##0.00">
                  <c:v>84556.26</c:v>
                </c:pt>
                <c:pt idx="1760" formatCode="#,##0.00">
                  <c:v>84630.55</c:v>
                </c:pt>
                <c:pt idx="1761" formatCode="#,##0.00">
                  <c:v>84704.12</c:v>
                </c:pt>
                <c:pt idx="1762" formatCode="#,##0.00">
                  <c:v>84777.09</c:v>
                </c:pt>
                <c:pt idx="1763" formatCode="#,##0.00">
                  <c:v>84849.54</c:v>
                </c:pt>
                <c:pt idx="1764" formatCode="#,##0.00">
                  <c:v>84921.38</c:v>
                </c:pt>
                <c:pt idx="1765" formatCode="#,##0.00">
                  <c:v>84992.62</c:v>
                </c:pt>
                <c:pt idx="1766" formatCode="#,##0.00">
                  <c:v>85063.24</c:v>
                </c:pt>
                <c:pt idx="1767" formatCode="#,##0.00">
                  <c:v>85133.35</c:v>
                </c:pt>
                <c:pt idx="1768" formatCode="#,##0.00">
                  <c:v>85202.92</c:v>
                </c:pt>
                <c:pt idx="1769" formatCode="#,##0.00">
                  <c:v>85271.94</c:v>
                </c:pt>
                <c:pt idx="1770" formatCode="#,##0.00">
                  <c:v>85340.3</c:v>
                </c:pt>
                <c:pt idx="1771" formatCode="#,##0.00">
                  <c:v>85408.13</c:v>
                </c:pt>
                <c:pt idx="1772" formatCode="#,##0.00">
                  <c:v>85475.41</c:v>
                </c:pt>
                <c:pt idx="1773" formatCode="#,##0.00">
                  <c:v>85542.12</c:v>
                </c:pt>
                <c:pt idx="1774" formatCode="#,##0.00">
                  <c:v>85608.22</c:v>
                </c:pt>
                <c:pt idx="1775" formatCode="#,##0.00">
                  <c:v>85673.73</c:v>
                </c:pt>
                <c:pt idx="1776" formatCode="#,##0.00">
                  <c:v>85738.63</c:v>
                </c:pt>
                <c:pt idx="1777" formatCode="#,##0.00">
                  <c:v>85802.98</c:v>
                </c:pt>
                <c:pt idx="1778" formatCode="#,##0.00">
                  <c:v>85866.76</c:v>
                </c:pt>
                <c:pt idx="1779" formatCode="#,##0.00">
                  <c:v>85929.94</c:v>
                </c:pt>
                <c:pt idx="1780" formatCode="#,##0.00">
                  <c:v>85992.55</c:v>
                </c:pt>
                <c:pt idx="1781" formatCode="#,##0.00">
                  <c:v>86054.49</c:v>
                </c:pt>
                <c:pt idx="1782" formatCode="#,##0.00">
                  <c:v>86115.88</c:v>
                </c:pt>
                <c:pt idx="1783" formatCode="#,##0.00">
                  <c:v>86176.67</c:v>
                </c:pt>
                <c:pt idx="1784" formatCode="#,##0.00">
                  <c:v>86236.86</c:v>
                </c:pt>
                <c:pt idx="1785" formatCode="#,##0.00">
                  <c:v>86296.44</c:v>
                </c:pt>
                <c:pt idx="1786" formatCode="#,##0.00">
                  <c:v>86355.41</c:v>
                </c:pt>
                <c:pt idx="1787" formatCode="#,##0.00">
                  <c:v>86413.75</c:v>
                </c:pt>
                <c:pt idx="1788" formatCode="#,##0.00">
                  <c:v>86471.44</c:v>
                </c:pt>
                <c:pt idx="1789" formatCode="#,##0.00">
                  <c:v>86528.58</c:v>
                </c:pt>
                <c:pt idx="1790" formatCode="#,##0.00">
                  <c:v>86585.09</c:v>
                </c:pt>
                <c:pt idx="1791" formatCode="#,##0.00">
                  <c:v>86641.03</c:v>
                </c:pt>
                <c:pt idx="1792" formatCode="#,##0.00">
                  <c:v>86696.320000000007</c:v>
                </c:pt>
                <c:pt idx="1793" formatCode="#,##0.00">
                  <c:v>86751.039999999994</c:v>
                </c:pt>
                <c:pt idx="1794" formatCode="#,##0.00">
                  <c:v>86805.119999999995</c:v>
                </c:pt>
                <c:pt idx="1795" formatCode="#,##0.00">
                  <c:v>86858.66</c:v>
                </c:pt>
                <c:pt idx="1796" formatCode="#,##0.00">
                  <c:v>86911.53</c:v>
                </c:pt>
                <c:pt idx="1797" formatCode="#,##0.00">
                  <c:v>86963.839999999997</c:v>
                </c:pt>
                <c:pt idx="1798" formatCode="#,##0.00">
                  <c:v>87015.57</c:v>
                </c:pt>
                <c:pt idx="1799" formatCode="#,##0.00">
                  <c:v>87066.61</c:v>
                </c:pt>
                <c:pt idx="1800" formatCode="#,##0.00">
                  <c:v>87117.14</c:v>
                </c:pt>
                <c:pt idx="1801" formatCode="#,##0.00">
                  <c:v>87167.02</c:v>
                </c:pt>
                <c:pt idx="1802" formatCode="#,##0.00">
                  <c:v>87216.36</c:v>
                </c:pt>
                <c:pt idx="1803" formatCode="#,##0.00">
                  <c:v>87265.08</c:v>
                </c:pt>
                <c:pt idx="1804" formatCode="#,##0.00">
                  <c:v>87313.23</c:v>
                </c:pt>
                <c:pt idx="1805" formatCode="#,##0.00">
                  <c:v>87360.77</c:v>
                </c:pt>
                <c:pt idx="1806" formatCode="#,##0.00">
                  <c:v>87407.71</c:v>
                </c:pt>
                <c:pt idx="1807" formatCode="#,##0.00">
                  <c:v>87454.05</c:v>
                </c:pt>
                <c:pt idx="1808" formatCode="#,##0.00">
                  <c:v>87499.78</c:v>
                </c:pt>
                <c:pt idx="1809" formatCode="#,##0.00">
                  <c:v>87544.94</c:v>
                </c:pt>
                <c:pt idx="1810" formatCode="#,##0.00">
                  <c:v>87588.21</c:v>
                </c:pt>
                <c:pt idx="1811" formatCode="#,##0.00">
                  <c:v>87632.26</c:v>
                </c:pt>
                <c:pt idx="1812" formatCode="#,##0.00">
                  <c:v>87676.01</c:v>
                </c:pt>
                <c:pt idx="1813" formatCode="#,##0.00">
                  <c:v>87719.01</c:v>
                </c:pt>
                <c:pt idx="1814" formatCode="#,##0.00">
                  <c:v>87761.31</c:v>
                </c:pt>
                <c:pt idx="1815" formatCode="#,##0.00">
                  <c:v>87803</c:v>
                </c:pt>
                <c:pt idx="1816" formatCode="#,##0.00">
                  <c:v>87844.04</c:v>
                </c:pt>
                <c:pt idx="1817" formatCode="#,##0.00">
                  <c:v>87884.46</c:v>
                </c:pt>
                <c:pt idx="1818" formatCode="#,##0.00">
                  <c:v>87924.27</c:v>
                </c:pt>
                <c:pt idx="1819" formatCode="#,##0.00">
                  <c:v>87963.42</c:v>
                </c:pt>
                <c:pt idx="1820" formatCode="#,##0.00">
                  <c:v>88002.06</c:v>
                </c:pt>
                <c:pt idx="1821" formatCode="#,##0.00">
                  <c:v>88040.12</c:v>
                </c:pt>
                <c:pt idx="1822" formatCode="#,##0.00">
                  <c:v>88077.62</c:v>
                </c:pt>
                <c:pt idx="1823" formatCode="#,##0.00">
                  <c:v>88114.57</c:v>
                </c:pt>
                <c:pt idx="1824" formatCode="#,##0.00">
                  <c:v>88150.94</c:v>
                </c:pt>
                <c:pt idx="1825" formatCode="#,##0.00">
                  <c:v>88186.73</c:v>
                </c:pt>
                <c:pt idx="1826" formatCode="#,##0.00">
                  <c:v>88221.98</c:v>
                </c:pt>
                <c:pt idx="1827" formatCode="#,##0.00">
                  <c:v>88256.56</c:v>
                </c:pt>
                <c:pt idx="1828" formatCode="#,##0.00">
                  <c:v>88290.62</c:v>
                </c:pt>
                <c:pt idx="1829" formatCode="#,##0.00">
                  <c:v>88324.09</c:v>
                </c:pt>
                <c:pt idx="1830" formatCode="#,##0.00">
                  <c:v>88356.98</c:v>
                </c:pt>
                <c:pt idx="1831" formatCode="#,##0.00">
                  <c:v>88389.33</c:v>
                </c:pt>
                <c:pt idx="1832" formatCode="#,##0.00">
                  <c:v>88421.08</c:v>
                </c:pt>
                <c:pt idx="1833" formatCode="#,##0.00">
                  <c:v>88452.29</c:v>
                </c:pt>
                <c:pt idx="1834" formatCode="#,##0.00">
                  <c:v>88482.89</c:v>
                </c:pt>
                <c:pt idx="1835" formatCode="#,##0.00">
                  <c:v>88512.95</c:v>
                </c:pt>
                <c:pt idx="1836" formatCode="#,##0.00">
                  <c:v>88542.43</c:v>
                </c:pt>
                <c:pt idx="1837" formatCode="#,##0.00">
                  <c:v>88571.46</c:v>
                </c:pt>
                <c:pt idx="1838" formatCode="#,##0.00">
                  <c:v>88599.91</c:v>
                </c:pt>
                <c:pt idx="1839" formatCode="#,##0.00">
                  <c:v>88627.7</c:v>
                </c:pt>
                <c:pt idx="1840" formatCode="#,##0.00">
                  <c:v>88654.91</c:v>
                </c:pt>
                <c:pt idx="1841" formatCode="#,##0.00">
                  <c:v>88681.48</c:v>
                </c:pt>
                <c:pt idx="1842" formatCode="#,##0.00">
                  <c:v>88707.65</c:v>
                </c:pt>
                <c:pt idx="1843" formatCode="#,##0.00">
                  <c:v>88733.24</c:v>
                </c:pt>
                <c:pt idx="1844" formatCode="#,##0.00">
                  <c:v>88758.3</c:v>
                </c:pt>
                <c:pt idx="1845" formatCode="#,##0.00">
                  <c:v>88782.83</c:v>
                </c:pt>
                <c:pt idx="1846" formatCode="#,##0.00">
                  <c:v>88806.81</c:v>
                </c:pt>
                <c:pt idx="1847" formatCode="#,##0.00">
                  <c:v>88830.26</c:v>
                </c:pt>
                <c:pt idx="1848" formatCode="#,##0.00">
                  <c:v>88853.13</c:v>
                </c:pt>
                <c:pt idx="1849" formatCode="#,##0.00">
                  <c:v>88875.520000000004</c:v>
                </c:pt>
                <c:pt idx="1850" formatCode="#,##0.00">
                  <c:v>88897.34</c:v>
                </c:pt>
                <c:pt idx="1851" formatCode="#,##0.00">
                  <c:v>88918.65</c:v>
                </c:pt>
                <c:pt idx="1852" formatCode="#,##0.00">
                  <c:v>88939.37</c:v>
                </c:pt>
                <c:pt idx="1853" formatCode="#,##0.00">
                  <c:v>88959.59</c:v>
                </c:pt>
                <c:pt idx="1854" formatCode="#,##0.00">
                  <c:v>88979.23</c:v>
                </c:pt>
                <c:pt idx="1855" formatCode="#,##0.00">
                  <c:v>88998.38</c:v>
                </c:pt>
                <c:pt idx="1856" formatCode="#,##0.00">
                  <c:v>89016.91</c:v>
                </c:pt>
                <c:pt idx="1857" formatCode="#,##0.00">
                  <c:v>89035.17</c:v>
                </c:pt>
                <c:pt idx="1858" formatCode="#,##0.00">
                  <c:v>89052.73</c:v>
                </c:pt>
                <c:pt idx="1859" formatCode="#,##0.00">
                  <c:v>89069.74</c:v>
                </c:pt>
                <c:pt idx="1860" formatCode="#,##0.00">
                  <c:v>89086.16</c:v>
                </c:pt>
                <c:pt idx="1861" formatCode="#,##0.00">
                  <c:v>89102.09</c:v>
                </c:pt>
                <c:pt idx="1862" formatCode="#,##0.00">
                  <c:v>89117.51</c:v>
                </c:pt>
                <c:pt idx="1863" formatCode="#,##0.00">
                  <c:v>89132.41</c:v>
                </c:pt>
                <c:pt idx="1864" formatCode="#,##0.00">
                  <c:v>89146.79</c:v>
                </c:pt>
                <c:pt idx="1865" formatCode="#,##0.00">
                  <c:v>89160.65</c:v>
                </c:pt>
                <c:pt idx="1866" formatCode="#,##0.00">
                  <c:v>89174.02</c:v>
                </c:pt>
                <c:pt idx="1867" formatCode="#,##0.00">
                  <c:v>89186.84</c:v>
                </c:pt>
                <c:pt idx="1868" formatCode="#,##0.00">
                  <c:v>89199.16</c:v>
                </c:pt>
                <c:pt idx="1869" formatCode="#,##0.00">
                  <c:v>89210.98</c:v>
                </c:pt>
                <c:pt idx="1870" formatCode="#,##0.00">
                  <c:v>89222.24</c:v>
                </c:pt>
                <c:pt idx="1871" formatCode="#,##0.00">
                  <c:v>89233.03</c:v>
                </c:pt>
                <c:pt idx="1872" formatCode="#,##0.00">
                  <c:v>89243.35</c:v>
                </c:pt>
                <c:pt idx="1873" formatCode="#,##0.00">
                  <c:v>89253.1</c:v>
                </c:pt>
                <c:pt idx="1874" formatCode="#,##0.00">
                  <c:v>89262.38</c:v>
                </c:pt>
                <c:pt idx="1875" formatCode="#,##0.00">
                  <c:v>89271.12</c:v>
                </c:pt>
                <c:pt idx="1876" formatCode="#,##0.00">
                  <c:v>89279.32</c:v>
                </c:pt>
                <c:pt idx="1877" formatCode="#,##0.00">
                  <c:v>89287.02</c:v>
                </c:pt>
                <c:pt idx="1878" formatCode="#,##0.00">
                  <c:v>89294.23</c:v>
                </c:pt>
                <c:pt idx="1879" formatCode="#,##0.00">
                  <c:v>89300.92</c:v>
                </c:pt>
                <c:pt idx="1880" formatCode="#,##0.00">
                  <c:v>89307.09</c:v>
                </c:pt>
                <c:pt idx="1881" formatCode="#,##0.00">
                  <c:v>89312.77</c:v>
                </c:pt>
                <c:pt idx="1882" formatCode="#,##0.00">
                  <c:v>89317.96</c:v>
                </c:pt>
                <c:pt idx="1883" formatCode="#,##0.00">
                  <c:v>89322.66</c:v>
                </c:pt>
                <c:pt idx="1884" formatCode="#,##0.00">
                  <c:v>89326.9</c:v>
                </c:pt>
                <c:pt idx="1885" formatCode="#,##0.00">
                  <c:v>89330.62</c:v>
                </c:pt>
                <c:pt idx="1886" formatCode="#,##0.00">
                  <c:v>89333.86</c:v>
                </c:pt>
                <c:pt idx="1887" formatCode="#,##0.00">
                  <c:v>89336.639999999999</c:v>
                </c:pt>
                <c:pt idx="1888" formatCode="#,##0.00">
                  <c:v>89338.89</c:v>
                </c:pt>
                <c:pt idx="1889" formatCode="#,##0.00">
                  <c:v>89340.7</c:v>
                </c:pt>
                <c:pt idx="1890" formatCode="#,##0.00">
                  <c:v>89341.98</c:v>
                </c:pt>
                <c:pt idx="1891" formatCode="#,##0.00">
                  <c:v>89342.81</c:v>
                </c:pt>
                <c:pt idx="1892" formatCode="#,##0.00">
                  <c:v>89343.16</c:v>
                </c:pt>
                <c:pt idx="1893" formatCode="#,##0.00">
                  <c:v>89343.02</c:v>
                </c:pt>
                <c:pt idx="1894" formatCode="#,##0.00">
                  <c:v>89342.399999999994</c:v>
                </c:pt>
                <c:pt idx="1895" formatCode="#,##0.00">
                  <c:v>89341.27</c:v>
                </c:pt>
                <c:pt idx="1896" formatCode="#,##0.00">
                  <c:v>89339.77</c:v>
                </c:pt>
                <c:pt idx="1897" formatCode="#,##0.00">
                  <c:v>89337.69</c:v>
                </c:pt>
                <c:pt idx="1898" formatCode="#,##0.00">
                  <c:v>89335.18</c:v>
                </c:pt>
                <c:pt idx="1899" formatCode="#,##0.00">
                  <c:v>89332.21</c:v>
                </c:pt>
                <c:pt idx="1900" formatCode="#,##0.00">
                  <c:v>89328.73</c:v>
                </c:pt>
                <c:pt idx="1901" formatCode="#,##0.00">
                  <c:v>89324.800000000003</c:v>
                </c:pt>
                <c:pt idx="1902" formatCode="#,##0.00">
                  <c:v>89320.41</c:v>
                </c:pt>
                <c:pt idx="1903" formatCode="#,##0.00">
                  <c:v>89315.51</c:v>
                </c:pt>
                <c:pt idx="1904" formatCode="#,##0.00">
                  <c:v>89310.23</c:v>
                </c:pt>
                <c:pt idx="1905" formatCode="#,##0.00">
                  <c:v>89304.42</c:v>
                </c:pt>
                <c:pt idx="1906" formatCode="#,##0.00">
                  <c:v>89298.2</c:v>
                </c:pt>
                <c:pt idx="1907" formatCode="#,##0.00">
                  <c:v>89291.46</c:v>
                </c:pt>
                <c:pt idx="1908" formatCode="#,##0.00">
                  <c:v>89284.33</c:v>
                </c:pt>
                <c:pt idx="1909" formatCode="#,##0.00">
                  <c:v>89276.64</c:v>
                </c:pt>
                <c:pt idx="1910" formatCode="#,##0.00">
                  <c:v>89268.62</c:v>
                </c:pt>
                <c:pt idx="1911" formatCode="#,##0.00">
                  <c:v>89260.09</c:v>
                </c:pt>
                <c:pt idx="1912" formatCode="#,##0.00">
                  <c:v>89251.05</c:v>
                </c:pt>
                <c:pt idx="1913" formatCode="#,##0.00">
                  <c:v>89241.600000000006</c:v>
                </c:pt>
                <c:pt idx="1914" formatCode="#,##0.00">
                  <c:v>89231.73</c:v>
                </c:pt>
                <c:pt idx="1915" formatCode="#,##0.00">
                  <c:v>89221.37</c:v>
                </c:pt>
                <c:pt idx="1916" formatCode="#,##0.00">
                  <c:v>89210.55</c:v>
                </c:pt>
                <c:pt idx="1917" formatCode="#,##0.00">
                  <c:v>89199.29</c:v>
                </c:pt>
                <c:pt idx="1918" formatCode="#,##0.00">
                  <c:v>89187.58</c:v>
                </c:pt>
                <c:pt idx="1919" formatCode="#,##0.00">
                  <c:v>89175.42</c:v>
                </c:pt>
                <c:pt idx="1920" formatCode="#,##0.00">
                  <c:v>89162.84</c:v>
                </c:pt>
                <c:pt idx="1921" formatCode="#,##0.00">
                  <c:v>89149.79</c:v>
                </c:pt>
                <c:pt idx="1922" formatCode="#,##0.00">
                  <c:v>89136.33</c:v>
                </c:pt>
                <c:pt idx="1923" formatCode="#,##0.00">
                  <c:v>89122.41</c:v>
                </c:pt>
                <c:pt idx="1924" formatCode="#,##0.00">
                  <c:v>89108.05</c:v>
                </c:pt>
                <c:pt idx="1925" formatCode="#,##0.00">
                  <c:v>89093.27</c:v>
                </c:pt>
                <c:pt idx="1926" formatCode="#,##0.00">
                  <c:v>89078.05</c:v>
                </c:pt>
                <c:pt idx="1927" formatCode="#,##0.00">
                  <c:v>89062.38</c:v>
                </c:pt>
                <c:pt idx="1928" formatCode="#,##0.00">
                  <c:v>89046.29</c:v>
                </c:pt>
                <c:pt idx="1929" formatCode="#,##0.00">
                  <c:v>89029.77</c:v>
                </c:pt>
                <c:pt idx="1930" formatCode="#,##0.00">
                  <c:v>89012.82</c:v>
                </c:pt>
                <c:pt idx="1931" formatCode="#,##0.00">
                  <c:v>88995.41</c:v>
                </c:pt>
                <c:pt idx="1932" formatCode="#,##0.00">
                  <c:v>88977.56</c:v>
                </c:pt>
                <c:pt idx="1933" formatCode="#,##0.00">
                  <c:v>88959.32</c:v>
                </c:pt>
                <c:pt idx="1934" formatCode="#,##0.00">
                  <c:v>88940.65</c:v>
                </c:pt>
                <c:pt idx="1935" formatCode="#,##0.00">
                  <c:v>88921.54</c:v>
                </c:pt>
                <c:pt idx="1936" formatCode="#,##0.00">
                  <c:v>88902.01</c:v>
                </c:pt>
                <c:pt idx="1937" formatCode="#,##0.00">
                  <c:v>88882.08</c:v>
                </c:pt>
                <c:pt idx="1938" formatCode="#,##0.00">
                  <c:v>88861.75</c:v>
                </c:pt>
                <c:pt idx="1939" formatCode="#,##0.00">
                  <c:v>88840.960000000006</c:v>
                </c:pt>
                <c:pt idx="1940" formatCode="#,##0.00">
                  <c:v>88819.79</c:v>
                </c:pt>
                <c:pt idx="1941" formatCode="#,##0.00">
                  <c:v>88798.2</c:v>
                </c:pt>
                <c:pt idx="1942" formatCode="#,##0.00">
                  <c:v>88776.24</c:v>
                </c:pt>
                <c:pt idx="1943" formatCode="#,##0.00">
                  <c:v>88753.8</c:v>
                </c:pt>
                <c:pt idx="1944" formatCode="#,##0.00">
                  <c:v>88731.07</c:v>
                </c:pt>
                <c:pt idx="1945" formatCode="#,##0.00">
                  <c:v>88707.88</c:v>
                </c:pt>
                <c:pt idx="1946" formatCode="#,##0.00">
                  <c:v>88684.34</c:v>
                </c:pt>
                <c:pt idx="1947" formatCode="#,##0.00">
                  <c:v>88660.39</c:v>
                </c:pt>
                <c:pt idx="1948" formatCode="#,##0.00">
                  <c:v>88636.04</c:v>
                </c:pt>
                <c:pt idx="1949" formatCode="#,##0.00">
                  <c:v>88611.3</c:v>
                </c:pt>
                <c:pt idx="1950" formatCode="#,##0.00">
                  <c:v>88586.17</c:v>
                </c:pt>
                <c:pt idx="1951" formatCode="#,##0.00">
                  <c:v>88560.66</c:v>
                </c:pt>
                <c:pt idx="1952" formatCode="#,##0.00">
                  <c:v>88534.76</c:v>
                </c:pt>
                <c:pt idx="1953" formatCode="#,##0.00">
                  <c:v>88508.51</c:v>
                </c:pt>
                <c:pt idx="1954" formatCode="#,##0.00">
                  <c:v>88481.88</c:v>
                </c:pt>
                <c:pt idx="1955" formatCode="#,##0.00">
                  <c:v>88454.89</c:v>
                </c:pt>
                <c:pt idx="1956" formatCode="#,##0.00">
                  <c:v>88427.51</c:v>
                </c:pt>
                <c:pt idx="1957" formatCode="#,##0.00">
                  <c:v>88399.76</c:v>
                </c:pt>
                <c:pt idx="1958" formatCode="#,##0.00">
                  <c:v>88371.68</c:v>
                </c:pt>
                <c:pt idx="1959" formatCode="#,##0.00">
                  <c:v>88343.24</c:v>
                </c:pt>
                <c:pt idx="1960" formatCode="#,##0.00">
                  <c:v>88314.44</c:v>
                </c:pt>
                <c:pt idx="1961" formatCode="#,##0.00">
                  <c:v>88285.25</c:v>
                </c:pt>
                <c:pt idx="1962" formatCode="#,##0.00">
                  <c:v>88255.71</c:v>
                </c:pt>
                <c:pt idx="1963" formatCode="#,##0.00">
                  <c:v>88225.83</c:v>
                </c:pt>
                <c:pt idx="1964" formatCode="#,##0.00">
                  <c:v>88195.64</c:v>
                </c:pt>
                <c:pt idx="1965" formatCode="#,##0.00">
                  <c:v>88165.05</c:v>
                </c:pt>
                <c:pt idx="1966" formatCode="#,##0.00">
                  <c:v>88134.11</c:v>
                </c:pt>
                <c:pt idx="1967" formatCode="#,##0.00">
                  <c:v>88102.82</c:v>
                </c:pt>
                <c:pt idx="1968" formatCode="#,##0.00">
                  <c:v>88071.1</c:v>
                </c:pt>
                <c:pt idx="1969" formatCode="#,##0.00">
                  <c:v>88039.11</c:v>
                </c:pt>
                <c:pt idx="1970" formatCode="#,##0.00">
                  <c:v>88006.76</c:v>
                </c:pt>
                <c:pt idx="1971" formatCode="#,##0.00">
                  <c:v>87974.12</c:v>
                </c:pt>
                <c:pt idx="1972" formatCode="#,##0.00">
                  <c:v>87940.98</c:v>
                </c:pt>
                <c:pt idx="1973" formatCode="#,##0.00">
                  <c:v>87907.71</c:v>
                </c:pt>
                <c:pt idx="1974" formatCode="#,##0.00">
                  <c:v>87874.12</c:v>
                </c:pt>
                <c:pt idx="1975" formatCode="#,##0.00">
                  <c:v>87840.25</c:v>
                </c:pt>
                <c:pt idx="1976" formatCode="#,##0.00">
                  <c:v>87806</c:v>
                </c:pt>
                <c:pt idx="1977" formatCode="#,##0.00">
                  <c:v>87771.46</c:v>
                </c:pt>
                <c:pt idx="1978" formatCode="#,##0.00">
                  <c:v>87736.54</c:v>
                </c:pt>
                <c:pt idx="1979" formatCode="#,##0.00">
                  <c:v>87701.32</c:v>
                </c:pt>
                <c:pt idx="1980" formatCode="#,##0.00">
                  <c:v>87665.83</c:v>
                </c:pt>
                <c:pt idx="1981" formatCode="#,##0.00">
                  <c:v>87630</c:v>
                </c:pt>
                <c:pt idx="1982" formatCode="#,##0.00">
                  <c:v>87593.86</c:v>
                </c:pt>
                <c:pt idx="1983" formatCode="#,##0.00">
                  <c:v>87557.38</c:v>
                </c:pt>
                <c:pt idx="1984" formatCode="#,##0.00">
                  <c:v>87520.69</c:v>
                </c:pt>
                <c:pt idx="1985" formatCode="#,##0.00">
                  <c:v>87483.61</c:v>
                </c:pt>
                <c:pt idx="1986" formatCode="#,##0.00">
                  <c:v>87446.27</c:v>
                </c:pt>
                <c:pt idx="1987" formatCode="#,##0.00">
                  <c:v>87408.6</c:v>
                </c:pt>
                <c:pt idx="1988" formatCode="#,##0.00">
                  <c:v>87370.67</c:v>
                </c:pt>
                <c:pt idx="1989" formatCode="#,##0.00">
                  <c:v>87332.41</c:v>
                </c:pt>
                <c:pt idx="1990" formatCode="#,##0.00">
                  <c:v>87293.84</c:v>
                </c:pt>
                <c:pt idx="1991" formatCode="#,##0.00">
                  <c:v>87255.01</c:v>
                </c:pt>
                <c:pt idx="1992" formatCode="#,##0.00">
                  <c:v>87215.87</c:v>
                </c:pt>
                <c:pt idx="1993" formatCode="#,##0.00">
                  <c:v>87176.45</c:v>
                </c:pt>
                <c:pt idx="1994" formatCode="#,##0.00">
                  <c:v>87136.63</c:v>
                </c:pt>
                <c:pt idx="1995" formatCode="#,##0.00">
                  <c:v>87096.59</c:v>
                </c:pt>
                <c:pt idx="1996" formatCode="#,##0.00">
                  <c:v>87056.34</c:v>
                </c:pt>
                <c:pt idx="1997" formatCode="#,##0.00">
                  <c:v>87015.78</c:v>
                </c:pt>
                <c:pt idx="1998" formatCode="#,##0.00">
                  <c:v>86974.98</c:v>
                </c:pt>
                <c:pt idx="1999" formatCode="#,##0.00">
                  <c:v>86933.86</c:v>
                </c:pt>
                <c:pt idx="2000" formatCode="#,##0.00">
                  <c:v>86892.55</c:v>
                </c:pt>
                <c:pt idx="2001" formatCode="#,##0.00">
                  <c:v>86850.87</c:v>
                </c:pt>
                <c:pt idx="2002" formatCode="#,##0.00">
                  <c:v>86808.92</c:v>
                </c:pt>
                <c:pt idx="2003" formatCode="#,##0.00">
                  <c:v>86766.69</c:v>
                </c:pt>
                <c:pt idx="2004" formatCode="#,##0.00">
                  <c:v>86724.160000000003</c:v>
                </c:pt>
                <c:pt idx="2005" formatCode="#,##0.00">
                  <c:v>86681.35</c:v>
                </c:pt>
                <c:pt idx="2006" formatCode="#,##0.00">
                  <c:v>86638.28</c:v>
                </c:pt>
                <c:pt idx="2007" formatCode="#,##0.00">
                  <c:v>86596.26</c:v>
                </c:pt>
                <c:pt idx="2008" formatCode="#,##0.00">
                  <c:v>86552.52</c:v>
                </c:pt>
                <c:pt idx="2009" formatCode="#,##0.00">
                  <c:v>86508.26</c:v>
                </c:pt>
                <c:pt idx="2010" formatCode="#,##0.00">
                  <c:v>86463.89</c:v>
                </c:pt>
                <c:pt idx="2011" formatCode="#,##0.00">
                  <c:v>86419.39</c:v>
                </c:pt>
                <c:pt idx="2012" formatCode="#,##0.00">
                  <c:v>86374.7</c:v>
                </c:pt>
                <c:pt idx="2013" formatCode="#,##0.00">
                  <c:v>86329.83</c:v>
                </c:pt>
                <c:pt idx="2014" formatCode="#,##0.00">
                  <c:v>86284.77</c:v>
                </c:pt>
                <c:pt idx="2015" formatCode="#,##0.00">
                  <c:v>86239.5</c:v>
                </c:pt>
                <c:pt idx="2016" formatCode="#,##0.00">
                  <c:v>86194.02</c:v>
                </c:pt>
                <c:pt idx="2017" formatCode="#,##0.00">
                  <c:v>86148.25</c:v>
                </c:pt>
                <c:pt idx="2018" formatCode="#,##0.00">
                  <c:v>86102.19</c:v>
                </c:pt>
                <c:pt idx="2019" formatCode="#,##0.00">
                  <c:v>86056.02</c:v>
                </c:pt>
                <c:pt idx="2020" formatCode="#,##0.00">
                  <c:v>86009.58</c:v>
                </c:pt>
                <c:pt idx="2021" formatCode="#,##0.00">
                  <c:v>85962.880000000005</c:v>
                </c:pt>
                <c:pt idx="2022" formatCode="#,##0.00">
                  <c:v>85915.96</c:v>
                </c:pt>
                <c:pt idx="2023" formatCode="#,##0.00">
                  <c:v>85868.84</c:v>
                </c:pt>
                <c:pt idx="2024" formatCode="#,##0.00">
                  <c:v>85821.5</c:v>
                </c:pt>
                <c:pt idx="2025" formatCode="#,##0.00">
                  <c:v>85773.91</c:v>
                </c:pt>
                <c:pt idx="2026" formatCode="#,##0.00">
                  <c:v>85726.07</c:v>
                </c:pt>
                <c:pt idx="2027" formatCode="#,##0.00">
                  <c:v>85678.04</c:v>
                </c:pt>
                <c:pt idx="2028" formatCode="#,##0.00">
                  <c:v>85629.77</c:v>
                </c:pt>
                <c:pt idx="2029" formatCode="#,##0.00">
                  <c:v>85581.26</c:v>
                </c:pt>
                <c:pt idx="2030" formatCode="#,##0.00">
                  <c:v>85532.53</c:v>
                </c:pt>
                <c:pt idx="2031" formatCode="#,##0.00">
                  <c:v>85483.56</c:v>
                </c:pt>
                <c:pt idx="2032" formatCode="#,##0.00">
                  <c:v>85434.38</c:v>
                </c:pt>
                <c:pt idx="2033" formatCode="#,##0.00">
                  <c:v>85385.03</c:v>
                </c:pt>
                <c:pt idx="2034" formatCode="#,##0.00">
                  <c:v>85335.41</c:v>
                </c:pt>
                <c:pt idx="2035" formatCode="#,##0.00">
                  <c:v>85285.53</c:v>
                </c:pt>
                <c:pt idx="2036" formatCode="#,##0.00">
                  <c:v>85235.43</c:v>
                </c:pt>
                <c:pt idx="2037" formatCode="#,##0.00">
                  <c:v>85185.09</c:v>
                </c:pt>
                <c:pt idx="2038" formatCode="#,##0.00">
                  <c:v>85134.55</c:v>
                </c:pt>
                <c:pt idx="2039" formatCode="#,##0.00">
                  <c:v>85083.82</c:v>
                </c:pt>
                <c:pt idx="2040" formatCode="#,##0.00">
                  <c:v>85032.87</c:v>
                </c:pt>
                <c:pt idx="2041" formatCode="#,##0.00">
                  <c:v>84981.67</c:v>
                </c:pt>
                <c:pt idx="2042" formatCode="#,##0.00">
                  <c:v>84930.3</c:v>
                </c:pt>
                <c:pt idx="2043" formatCode="#,##0.00">
                  <c:v>84878.66</c:v>
                </c:pt>
                <c:pt idx="2044" formatCode="#,##0.00">
                  <c:v>84826.87</c:v>
                </c:pt>
                <c:pt idx="2045" formatCode="#,##0.00">
                  <c:v>84774.91</c:v>
                </c:pt>
                <c:pt idx="2046" formatCode="#,##0.00">
                  <c:v>84722.7</c:v>
                </c:pt>
                <c:pt idx="2047" formatCode="#,##0.00">
                  <c:v>84670.3</c:v>
                </c:pt>
                <c:pt idx="2048" formatCode="#,##0.00">
                  <c:v>84617.73</c:v>
                </c:pt>
                <c:pt idx="2049" formatCode="#,##0.00">
                  <c:v>84564.94</c:v>
                </c:pt>
                <c:pt idx="2050" formatCode="#,##0.00">
                  <c:v>84511.96</c:v>
                </c:pt>
                <c:pt idx="2051" formatCode="#,##0.00">
                  <c:v>84458.8</c:v>
                </c:pt>
                <c:pt idx="2052" formatCode="#,##0.00">
                  <c:v>84405.48</c:v>
                </c:pt>
                <c:pt idx="2053" formatCode="#,##0.00">
                  <c:v>84352</c:v>
                </c:pt>
                <c:pt idx="2054" formatCode="#,##0.00">
                  <c:v>84298.29</c:v>
                </c:pt>
                <c:pt idx="2055" formatCode="#,##0.00">
                  <c:v>84244.39</c:v>
                </c:pt>
                <c:pt idx="2056" formatCode="#,##0.00">
                  <c:v>84190.3</c:v>
                </c:pt>
                <c:pt idx="2057" formatCode="#,##0.00">
                  <c:v>84136.13</c:v>
                </c:pt>
                <c:pt idx="2058" formatCode="#,##0.00">
                  <c:v>84081.72</c:v>
                </c:pt>
                <c:pt idx="2059" formatCode="#,##0.00">
                  <c:v>84027.14</c:v>
                </c:pt>
                <c:pt idx="2060" formatCode="#,##0.00">
                  <c:v>83972.41</c:v>
                </c:pt>
                <c:pt idx="2061" formatCode="#,##0.00">
                  <c:v>83917.52</c:v>
                </c:pt>
                <c:pt idx="2062" formatCode="#,##0.00">
                  <c:v>83862.47</c:v>
                </c:pt>
                <c:pt idx="2063" formatCode="#,##0.00">
                  <c:v>83807.19</c:v>
                </c:pt>
                <c:pt idx="2064" formatCode="#,##0.00">
                  <c:v>83751.789999999994</c:v>
                </c:pt>
                <c:pt idx="2065" formatCode="#,##0.00">
                  <c:v>83696.25</c:v>
                </c:pt>
                <c:pt idx="2066" formatCode="#,##0.00">
                  <c:v>83640.539999999994</c:v>
                </c:pt>
                <c:pt idx="2067" formatCode="#,##0.00">
                  <c:v>83584.7</c:v>
                </c:pt>
                <c:pt idx="2068" formatCode="#,##0.00">
                  <c:v>83528.7</c:v>
                </c:pt>
                <c:pt idx="2069" formatCode="#,##0.00">
                  <c:v>83472.56</c:v>
                </c:pt>
                <c:pt idx="2070" formatCode="#,##0.00">
                  <c:v>83416.2</c:v>
                </c:pt>
                <c:pt idx="2071" formatCode="#,##0.00">
                  <c:v>83359.69</c:v>
                </c:pt>
                <c:pt idx="2072" formatCode="#,##0.00">
                  <c:v>83302.98</c:v>
                </c:pt>
                <c:pt idx="2073" formatCode="#,##0.00">
                  <c:v>83246.16</c:v>
                </c:pt>
                <c:pt idx="2074" formatCode="#,##0.00">
                  <c:v>83189.16</c:v>
                </c:pt>
                <c:pt idx="2075" formatCode="#,##0.00">
                  <c:v>83132.070000000007</c:v>
                </c:pt>
                <c:pt idx="2076" formatCode="#,##0.00">
                  <c:v>83074.77</c:v>
                </c:pt>
                <c:pt idx="2077" formatCode="#,##0.00">
                  <c:v>83017.37</c:v>
                </c:pt>
                <c:pt idx="2078" formatCode="#,##0.00">
                  <c:v>82961.23</c:v>
                </c:pt>
                <c:pt idx="2079" formatCode="#,##0.00">
                  <c:v>82902.789999999994</c:v>
                </c:pt>
                <c:pt idx="2080" formatCode="#,##0.00">
                  <c:v>82844.61</c:v>
                </c:pt>
                <c:pt idx="2081" formatCode="#,##0.00">
                  <c:v>82786.490000000005</c:v>
                </c:pt>
                <c:pt idx="2082" formatCode="#,##0.00">
                  <c:v>82728.3</c:v>
                </c:pt>
                <c:pt idx="2083" formatCode="#,##0.00">
                  <c:v>82669.97</c:v>
                </c:pt>
                <c:pt idx="2084" formatCode="#,##0.00">
                  <c:v>82611.520000000004</c:v>
                </c:pt>
                <c:pt idx="2085" formatCode="#,##0.00">
                  <c:v>82552.92</c:v>
                </c:pt>
                <c:pt idx="2086" formatCode="#,##0.00">
                  <c:v>82494.240000000005</c:v>
                </c:pt>
                <c:pt idx="2087" formatCode="#,##0.00">
                  <c:v>82435.39</c:v>
                </c:pt>
                <c:pt idx="2088" formatCode="#,##0.00">
                  <c:v>82376.259999999995</c:v>
                </c:pt>
                <c:pt idx="2089" formatCode="#,##0.00">
                  <c:v>82317.13</c:v>
                </c:pt>
                <c:pt idx="2090" formatCode="#,##0.00">
                  <c:v>82257.81</c:v>
                </c:pt>
                <c:pt idx="2091" formatCode="#,##0.00">
                  <c:v>82198.320000000007</c:v>
                </c:pt>
                <c:pt idx="2092" formatCode="#,##0.00">
                  <c:v>82138.73</c:v>
                </c:pt>
                <c:pt idx="2093" formatCode="#,##0.00">
                  <c:v>82079.070000000007</c:v>
                </c:pt>
                <c:pt idx="2094" formatCode="#,##0.00">
                  <c:v>82019.3</c:v>
                </c:pt>
                <c:pt idx="2095" formatCode="#,##0.00">
                  <c:v>81959.41</c:v>
                </c:pt>
                <c:pt idx="2096" formatCode="#,##0.00">
                  <c:v>81899.45</c:v>
                </c:pt>
                <c:pt idx="2097" formatCode="#,##0.00">
                  <c:v>81839.37</c:v>
                </c:pt>
                <c:pt idx="2098" formatCode="#,##0.00">
                  <c:v>81779.149999999994</c:v>
                </c:pt>
                <c:pt idx="2099" formatCode="#,##0.00">
                  <c:v>81718.8</c:v>
                </c:pt>
                <c:pt idx="2100" formatCode="#,##0.00">
                  <c:v>81658.42</c:v>
                </c:pt>
                <c:pt idx="2101" formatCode="#,##0.00">
                  <c:v>81597.91</c:v>
                </c:pt>
                <c:pt idx="2102" formatCode="#,##0.00">
                  <c:v>81537.88</c:v>
                </c:pt>
                <c:pt idx="2103" formatCode="#,##0.00">
                  <c:v>81477.3</c:v>
                </c:pt>
                <c:pt idx="2104" formatCode="#,##0.00">
                  <c:v>81417.2</c:v>
                </c:pt>
                <c:pt idx="2105" formatCode="#,##0.00">
                  <c:v>81356.259999999995</c:v>
                </c:pt>
                <c:pt idx="2106" formatCode="#,##0.00">
                  <c:v>81294.94</c:v>
                </c:pt>
                <c:pt idx="2107" formatCode="#,##0.00">
                  <c:v>81233.62</c:v>
                </c:pt>
                <c:pt idx="2108" formatCode="#,##0.00">
                  <c:v>81172.240000000005</c:v>
                </c:pt>
                <c:pt idx="2109" formatCode="#,##0.00">
                  <c:v>81110.77</c:v>
                </c:pt>
                <c:pt idx="2110" formatCode="#,##0.00">
                  <c:v>81049.240000000005</c:v>
                </c:pt>
                <c:pt idx="2111" formatCode="#,##0.00">
                  <c:v>80987.63</c:v>
                </c:pt>
                <c:pt idx="2112" formatCode="#,##0.00">
                  <c:v>80926</c:v>
                </c:pt>
                <c:pt idx="2113" formatCode="#,##0.00">
                  <c:v>80864.25</c:v>
                </c:pt>
                <c:pt idx="2114" formatCode="#,##0.00">
                  <c:v>80802.48</c:v>
                </c:pt>
                <c:pt idx="2115" formatCode="#,##0.00">
                  <c:v>80740.600000000006</c:v>
                </c:pt>
                <c:pt idx="2116" formatCode="#,##0.00">
                  <c:v>80678.61</c:v>
                </c:pt>
                <c:pt idx="2117" formatCode="#,##0.00">
                  <c:v>80616.479999999996</c:v>
                </c:pt>
                <c:pt idx="2118" formatCode="#,##0.00">
                  <c:v>80554.3</c:v>
                </c:pt>
                <c:pt idx="2119" formatCode="#,##0.00">
                  <c:v>80492.05</c:v>
                </c:pt>
                <c:pt idx="2120" formatCode="#,##0.00">
                  <c:v>80429.77</c:v>
                </c:pt>
                <c:pt idx="2121" formatCode="#,##0.00">
                  <c:v>80367.38</c:v>
                </c:pt>
                <c:pt idx="2122" formatCode="#,##0.00">
                  <c:v>80304.850000000006</c:v>
                </c:pt>
                <c:pt idx="2123" formatCode="#,##0.00">
                  <c:v>80242.27</c:v>
                </c:pt>
                <c:pt idx="2124" formatCode="#,##0.00">
                  <c:v>80179.55</c:v>
                </c:pt>
                <c:pt idx="2125" formatCode="#,##0.00">
                  <c:v>80116.740000000005</c:v>
                </c:pt>
                <c:pt idx="2126" formatCode="#,##0.00">
                  <c:v>80053.84</c:v>
                </c:pt>
                <c:pt idx="2127" formatCode="#,##0.00">
                  <c:v>79990.820000000007</c:v>
                </c:pt>
                <c:pt idx="2128" formatCode="#,##0.00">
                  <c:v>79927.759999999995</c:v>
                </c:pt>
                <c:pt idx="2129" formatCode="#,##0.00">
                  <c:v>79864.62</c:v>
                </c:pt>
                <c:pt idx="2130" formatCode="#,##0.00">
                  <c:v>79801.37</c:v>
                </c:pt>
                <c:pt idx="2131" formatCode="#,##0.00">
                  <c:v>79738.039999999994</c:v>
                </c:pt>
                <c:pt idx="2132" formatCode="#,##0.00">
                  <c:v>79674.7</c:v>
                </c:pt>
                <c:pt idx="2133" formatCode="#,##0.00">
                  <c:v>79611.28</c:v>
                </c:pt>
                <c:pt idx="2134" formatCode="#,##0.00">
                  <c:v>79549.31</c:v>
                </c:pt>
                <c:pt idx="2135" formatCode="#,##0.00">
                  <c:v>79484.69</c:v>
                </c:pt>
                <c:pt idx="2136" formatCode="#,##0.00">
                  <c:v>79420.850000000006</c:v>
                </c:pt>
                <c:pt idx="2137" formatCode="#,##0.00">
                  <c:v>79360.800000000003</c:v>
                </c:pt>
                <c:pt idx="2138" formatCode="#,##0.00">
                  <c:v>79295.039999999994</c:v>
                </c:pt>
                <c:pt idx="2139" formatCode="#,##0.00">
                  <c:v>79230.41</c:v>
                </c:pt>
                <c:pt idx="2140" formatCode="#,##0.00">
                  <c:v>79166.179999999993</c:v>
                </c:pt>
                <c:pt idx="2141" formatCode="#,##0.00">
                  <c:v>79102.06</c:v>
                </c:pt>
                <c:pt idx="2142" formatCode="#,##0.00">
                  <c:v>79037.97</c:v>
                </c:pt>
                <c:pt idx="2143" formatCode="#,##0.00">
                  <c:v>78973.88</c:v>
                </c:pt>
                <c:pt idx="2144" formatCode="#,##0.00">
                  <c:v>78909.72</c:v>
                </c:pt>
                <c:pt idx="2145" formatCode="#,##0.00">
                  <c:v>78845.58</c:v>
                </c:pt>
                <c:pt idx="2146" formatCode="#,##0.00">
                  <c:v>78781.31</c:v>
                </c:pt>
                <c:pt idx="2147" formatCode="#,##0.00">
                  <c:v>78717.06</c:v>
                </c:pt>
                <c:pt idx="2148" formatCode="#,##0.00">
                  <c:v>78652.740000000005</c:v>
                </c:pt>
                <c:pt idx="2149" formatCode="#,##0.00">
                  <c:v>78588.44</c:v>
                </c:pt>
                <c:pt idx="2150" formatCode="#,##0.00">
                  <c:v>78523.990000000005</c:v>
                </c:pt>
                <c:pt idx="2151" formatCode="#,##0.00">
                  <c:v>78459.520000000004</c:v>
                </c:pt>
                <c:pt idx="2152" formatCode="#,##0.00">
                  <c:v>78395.08</c:v>
                </c:pt>
                <c:pt idx="2153" formatCode="#,##0.00">
                  <c:v>78330.600000000006</c:v>
                </c:pt>
                <c:pt idx="2154" formatCode="#,##0.00">
                  <c:v>78266.100000000006</c:v>
                </c:pt>
                <c:pt idx="2155" formatCode="#,##0.00">
                  <c:v>78201.55</c:v>
                </c:pt>
                <c:pt idx="2156" formatCode="#,##0.00">
                  <c:v>78136.92</c:v>
                </c:pt>
                <c:pt idx="2157" formatCode="#,##0.00">
                  <c:v>78072.2</c:v>
                </c:pt>
                <c:pt idx="2158" formatCode="#,##0.00">
                  <c:v>78007.48</c:v>
                </c:pt>
                <c:pt idx="2159" formatCode="#,##0.00">
                  <c:v>77942.789999999994</c:v>
                </c:pt>
                <c:pt idx="2160" formatCode="#,##0.00">
                  <c:v>77878.070000000007</c:v>
                </c:pt>
                <c:pt idx="2161" formatCode="#,##0.00">
                  <c:v>77847.199999999997</c:v>
                </c:pt>
                <c:pt idx="2162" formatCode="#,##0.00">
                  <c:v>77763.16</c:v>
                </c:pt>
                <c:pt idx="2163" formatCode="#,##0.00">
                  <c:v>77692.240000000005</c:v>
                </c:pt>
                <c:pt idx="2164" formatCode="#,##0.00">
                  <c:v>77624.850000000006</c:v>
                </c:pt>
                <c:pt idx="2165" formatCode="#,##0.00">
                  <c:v>77558.62</c:v>
                </c:pt>
                <c:pt idx="2166" formatCode="#,##0.00">
                  <c:v>77493.06</c:v>
                </c:pt>
                <c:pt idx="2167" formatCode="#,##0.00">
                  <c:v>77427.78</c:v>
                </c:pt>
                <c:pt idx="2168" formatCode="#,##0.00">
                  <c:v>77362.53</c:v>
                </c:pt>
                <c:pt idx="2169" formatCode="#,##0.00">
                  <c:v>77297.399999999994</c:v>
                </c:pt>
                <c:pt idx="2170" formatCode="#,##0.00">
                  <c:v>77232.240000000005</c:v>
                </c:pt>
                <c:pt idx="2171" formatCode="#,##0.00">
                  <c:v>77167.070000000007</c:v>
                </c:pt>
                <c:pt idx="2172" formatCode="#,##0.00">
                  <c:v>77101.89</c:v>
                </c:pt>
                <c:pt idx="2173" formatCode="#,##0.00">
                  <c:v>77036.62</c:v>
                </c:pt>
                <c:pt idx="2174" formatCode="#,##0.00">
                  <c:v>76971.39</c:v>
                </c:pt>
                <c:pt idx="2175" formatCode="#,##0.00">
                  <c:v>76906.06</c:v>
                </c:pt>
                <c:pt idx="2176" formatCode="#,##0.00">
                  <c:v>76840.72</c:v>
                </c:pt>
                <c:pt idx="2177" formatCode="#,##0.00">
                  <c:v>76775.41</c:v>
                </c:pt>
                <c:pt idx="2178" formatCode="#,##0.00">
                  <c:v>76710.09</c:v>
                </c:pt>
                <c:pt idx="2179" formatCode="#,##0.00">
                  <c:v>76644.7</c:v>
                </c:pt>
                <c:pt idx="2180" formatCode="#,##0.00">
                  <c:v>76579.3</c:v>
                </c:pt>
                <c:pt idx="2181" formatCode="#,##0.00">
                  <c:v>76513.84</c:v>
                </c:pt>
                <c:pt idx="2182" formatCode="#,##0.00">
                  <c:v>76448.429999999993</c:v>
                </c:pt>
                <c:pt idx="2183" formatCode="#,##0.00">
                  <c:v>76382.98</c:v>
                </c:pt>
                <c:pt idx="2184" formatCode="#,##0.00">
                  <c:v>76317.460000000006</c:v>
                </c:pt>
                <c:pt idx="2185" formatCode="#,##0.00">
                  <c:v>76251.899999999994</c:v>
                </c:pt>
                <c:pt idx="2186" formatCode="#,##0.00">
                  <c:v>76186.41</c:v>
                </c:pt>
                <c:pt idx="2187" formatCode="#,##0.00">
                  <c:v>76120.95</c:v>
                </c:pt>
                <c:pt idx="2188" formatCode="#,##0.00">
                  <c:v>76055.45</c:v>
                </c:pt>
                <c:pt idx="2189" formatCode="#,##0.00">
                  <c:v>75989.84</c:v>
                </c:pt>
                <c:pt idx="2190" formatCode="#,##0.00">
                  <c:v>75924.25</c:v>
                </c:pt>
                <c:pt idx="2191" formatCode="#,##0.00">
                  <c:v>75858.61</c:v>
                </c:pt>
                <c:pt idx="2192" formatCode="#,##0.00">
                  <c:v>75793.09</c:v>
                </c:pt>
                <c:pt idx="2193" formatCode="#,##0.00">
                  <c:v>75727.48</c:v>
                </c:pt>
                <c:pt idx="2194" formatCode="#,##0.00">
                  <c:v>75661.929999999993</c:v>
                </c:pt>
                <c:pt idx="2195" formatCode="#,##0.00">
                  <c:v>75596.38</c:v>
                </c:pt>
                <c:pt idx="2196" formatCode="#,##0.00">
                  <c:v>75530.78</c:v>
                </c:pt>
                <c:pt idx="2197" formatCode="#,##0.00">
                  <c:v>75465.23</c:v>
                </c:pt>
                <c:pt idx="2198" formatCode="#,##0.00">
                  <c:v>75399.7</c:v>
                </c:pt>
                <c:pt idx="2199" formatCode="#,##0.00">
                  <c:v>75334.11</c:v>
                </c:pt>
                <c:pt idx="2200" formatCode="#,##0.00">
                  <c:v>75268.52</c:v>
                </c:pt>
                <c:pt idx="2201" formatCode="#,##0.00">
                  <c:v>75202.929999999993</c:v>
                </c:pt>
                <c:pt idx="2202" formatCode="#,##0.00">
                  <c:v>75137.34</c:v>
                </c:pt>
                <c:pt idx="2203" formatCode="#,##0.00">
                  <c:v>75071.710000000006</c:v>
                </c:pt>
                <c:pt idx="2204" formatCode="#,##0.00">
                  <c:v>75006.11</c:v>
                </c:pt>
                <c:pt idx="2205" formatCode="#,##0.00">
                  <c:v>74940.41</c:v>
                </c:pt>
                <c:pt idx="2206" formatCode="#,##0.00">
                  <c:v>74874.880000000005</c:v>
                </c:pt>
                <c:pt idx="2207" formatCode="#,##0.00">
                  <c:v>74809.350000000006</c:v>
                </c:pt>
                <c:pt idx="2208" formatCode="#,##0.00">
                  <c:v>74743.839999999997</c:v>
                </c:pt>
                <c:pt idx="2209" formatCode="#,##0.00">
                  <c:v>74678.399999999994</c:v>
                </c:pt>
                <c:pt idx="2210" formatCode="#,##0.00">
                  <c:v>74612.98</c:v>
                </c:pt>
                <c:pt idx="2211" formatCode="#,##0.00">
                  <c:v>74547.55</c:v>
                </c:pt>
                <c:pt idx="2212" formatCode="#,##0.00">
                  <c:v>74482.16</c:v>
                </c:pt>
                <c:pt idx="2213" formatCode="#,##0.00">
                  <c:v>74416.710000000006</c:v>
                </c:pt>
                <c:pt idx="2214" formatCode="#,##0.00">
                  <c:v>74351.34</c:v>
                </c:pt>
                <c:pt idx="2215" formatCode="#,##0.00">
                  <c:v>74285.95</c:v>
                </c:pt>
                <c:pt idx="2216" formatCode="#,##0.00">
                  <c:v>74220.600000000006</c:v>
                </c:pt>
                <c:pt idx="2217" formatCode="#,##0.00">
                  <c:v>74155.25</c:v>
                </c:pt>
                <c:pt idx="2218" formatCode="#,##0.00">
                  <c:v>74090.02</c:v>
                </c:pt>
                <c:pt idx="2219" formatCode="#,##0.00">
                  <c:v>74024.7</c:v>
                </c:pt>
                <c:pt idx="2220" formatCode="#,##0.00">
                  <c:v>73959.41</c:v>
                </c:pt>
                <c:pt idx="2221" formatCode="#,##0.00">
                  <c:v>73894.13</c:v>
                </c:pt>
                <c:pt idx="2222" formatCode="#,##0.00">
                  <c:v>73828.86</c:v>
                </c:pt>
                <c:pt idx="2223" formatCode="#,##0.00">
                  <c:v>73763.66</c:v>
                </c:pt>
                <c:pt idx="2224" formatCode="#,##0.00">
                  <c:v>73698.490000000005</c:v>
                </c:pt>
                <c:pt idx="2225" formatCode="#,##0.00">
                  <c:v>73633.31</c:v>
                </c:pt>
                <c:pt idx="2226" formatCode="#,##0.00">
                  <c:v>73568.23</c:v>
                </c:pt>
                <c:pt idx="2227" formatCode="#,##0.00">
                  <c:v>73503.23</c:v>
                </c:pt>
                <c:pt idx="2228" formatCode="#,##0.00">
                  <c:v>73438.22</c:v>
                </c:pt>
                <c:pt idx="2229" formatCode="#,##0.00">
                  <c:v>73373.009999999995</c:v>
                </c:pt>
                <c:pt idx="2230" formatCode="#,##0.00">
                  <c:v>73307.89</c:v>
                </c:pt>
                <c:pt idx="2231" formatCode="#,##0.00">
                  <c:v>73242.880000000005</c:v>
                </c:pt>
                <c:pt idx="2232" formatCode="#,##0.00">
                  <c:v>73177.98</c:v>
                </c:pt>
                <c:pt idx="2233" formatCode="#,##0.00">
                  <c:v>73113.119999999995</c:v>
                </c:pt>
                <c:pt idx="2234" formatCode="#,##0.00">
                  <c:v>73048.350000000006</c:v>
                </c:pt>
                <c:pt idx="2235" formatCode="#,##0.00">
                  <c:v>72983.62</c:v>
                </c:pt>
                <c:pt idx="2236" formatCode="#,##0.00">
                  <c:v>72918.850000000006</c:v>
                </c:pt>
                <c:pt idx="2237" formatCode="#,##0.00">
                  <c:v>72854.14</c:v>
                </c:pt>
                <c:pt idx="2238" formatCode="#,##0.00">
                  <c:v>72789.490000000005</c:v>
                </c:pt>
                <c:pt idx="2239" formatCode="#,##0.00">
                  <c:v>72724.86</c:v>
                </c:pt>
                <c:pt idx="2240" formatCode="#,##0.00">
                  <c:v>72660.27</c:v>
                </c:pt>
                <c:pt idx="2241" formatCode="#,##0.00">
                  <c:v>72595.679999999993</c:v>
                </c:pt>
                <c:pt idx="2242" formatCode="#,##0.00">
                  <c:v>72531.05</c:v>
                </c:pt>
                <c:pt idx="2243" formatCode="#,##0.00">
                  <c:v>72466.45</c:v>
                </c:pt>
                <c:pt idx="2244" formatCode="#,##0.00">
                  <c:v>72401.960000000006</c:v>
                </c:pt>
                <c:pt idx="2245" formatCode="#,##0.00">
                  <c:v>72337.42</c:v>
                </c:pt>
                <c:pt idx="2246" formatCode="#,##0.00">
                  <c:v>72273.009999999995</c:v>
                </c:pt>
                <c:pt idx="2247" formatCode="#,##0.00">
                  <c:v>72208.62</c:v>
                </c:pt>
                <c:pt idx="2248" formatCode="#,##0.00">
                  <c:v>72144.27</c:v>
                </c:pt>
                <c:pt idx="2249" formatCode="#,##0.00">
                  <c:v>72079.98</c:v>
                </c:pt>
                <c:pt idx="2250" formatCode="#,##0.00">
                  <c:v>72015.75</c:v>
                </c:pt>
                <c:pt idx="2251" formatCode="#,##0.00">
                  <c:v>71951.5</c:v>
                </c:pt>
                <c:pt idx="2252" formatCode="#,##0.00">
                  <c:v>71887.360000000001</c:v>
                </c:pt>
                <c:pt idx="2253" formatCode="#,##0.00">
                  <c:v>71823.320000000007</c:v>
                </c:pt>
                <c:pt idx="2254" formatCode="#,##0.00">
                  <c:v>71759.27</c:v>
                </c:pt>
                <c:pt idx="2255" formatCode="#,##0.00">
                  <c:v>71695.28</c:v>
                </c:pt>
                <c:pt idx="2256" formatCode="#,##0.00">
                  <c:v>71631.41</c:v>
                </c:pt>
                <c:pt idx="2257" formatCode="#,##0.00">
                  <c:v>71567.59</c:v>
                </c:pt>
                <c:pt idx="2258" formatCode="#,##0.00">
                  <c:v>71503.789999999994</c:v>
                </c:pt>
                <c:pt idx="2259" formatCode="#,##0.00">
                  <c:v>71440.039999999994</c:v>
                </c:pt>
                <c:pt idx="2260" formatCode="#,##0.00">
                  <c:v>71376.38</c:v>
                </c:pt>
                <c:pt idx="2261" formatCode="#,##0.00">
                  <c:v>71312.649999999994</c:v>
                </c:pt>
                <c:pt idx="2262" formatCode="#,##0.00">
                  <c:v>71249.05</c:v>
                </c:pt>
                <c:pt idx="2263" formatCode="#,##0.00">
                  <c:v>71185.42</c:v>
                </c:pt>
                <c:pt idx="2264" formatCode="#,##0.00">
                  <c:v>71121.78</c:v>
                </c:pt>
                <c:pt idx="2265" formatCode="#,##0.00">
                  <c:v>71058.22</c:v>
                </c:pt>
                <c:pt idx="2266" formatCode="#,##0.00">
                  <c:v>70994.679999999993</c:v>
                </c:pt>
                <c:pt idx="2267" formatCode="#,##0.00">
                  <c:v>70931.09</c:v>
                </c:pt>
                <c:pt idx="2268" formatCode="#,##0.00">
                  <c:v>70867.600000000006</c:v>
                </c:pt>
                <c:pt idx="2269" formatCode="#,##0.00">
                  <c:v>70804.2</c:v>
                </c:pt>
                <c:pt idx="2270" formatCode="#,##0.00">
                  <c:v>70740.91</c:v>
                </c:pt>
                <c:pt idx="2271" formatCode="#,##0.00">
                  <c:v>70677.59</c:v>
                </c:pt>
                <c:pt idx="2272" formatCode="#,##0.00">
                  <c:v>70614.38</c:v>
                </c:pt>
                <c:pt idx="2273" formatCode="#,##0.00">
                  <c:v>70551.240000000005</c:v>
                </c:pt>
                <c:pt idx="2274" formatCode="#,##0.00">
                  <c:v>70488.179999999993</c:v>
                </c:pt>
                <c:pt idx="2275" formatCode="#,##0.00">
                  <c:v>70425.13</c:v>
                </c:pt>
                <c:pt idx="2276" formatCode="#,##0.00">
                  <c:v>70362.12</c:v>
                </c:pt>
                <c:pt idx="2277" formatCode="#,##0.00">
                  <c:v>70299.16</c:v>
                </c:pt>
                <c:pt idx="2278" formatCode="#,##0.00">
                  <c:v>70236.27</c:v>
                </c:pt>
                <c:pt idx="2279" formatCode="#,##0.00">
                  <c:v>70173.41</c:v>
                </c:pt>
                <c:pt idx="2280" formatCode="#,##0.00">
                  <c:v>70110.62</c:v>
                </c:pt>
                <c:pt idx="2281" formatCode="#,##0.00">
                  <c:v>70047.88</c:v>
                </c:pt>
                <c:pt idx="2282" formatCode="#,##0.00">
                  <c:v>69985.2</c:v>
                </c:pt>
                <c:pt idx="2283" formatCode="#,##0.00">
                  <c:v>69922.59</c:v>
                </c:pt>
                <c:pt idx="2284" formatCode="#,##0.00">
                  <c:v>69860.02</c:v>
                </c:pt>
                <c:pt idx="2285" formatCode="#,##0.00">
                  <c:v>69797.47</c:v>
                </c:pt>
                <c:pt idx="2286" formatCode="#,##0.00">
                  <c:v>69735.05</c:v>
                </c:pt>
                <c:pt idx="2287" formatCode="#,##0.00">
                  <c:v>69672.710000000006</c:v>
                </c:pt>
                <c:pt idx="2288" formatCode="#,##0.00">
                  <c:v>69610.38</c:v>
                </c:pt>
                <c:pt idx="2289" formatCode="#,##0.00">
                  <c:v>69548.13</c:v>
                </c:pt>
                <c:pt idx="2290" formatCode="#,##0.00">
                  <c:v>69485.87</c:v>
                </c:pt>
                <c:pt idx="2291" formatCode="#,##0.00">
                  <c:v>69423.63</c:v>
                </c:pt>
                <c:pt idx="2292" formatCode="#,##0.00">
                  <c:v>69361.45</c:v>
                </c:pt>
                <c:pt idx="2293" formatCode="#,##0.00">
                  <c:v>69299.3</c:v>
                </c:pt>
                <c:pt idx="2294" formatCode="#,##0.00">
                  <c:v>69237.17</c:v>
                </c:pt>
                <c:pt idx="2295" formatCode="#,##0.00">
                  <c:v>69175.14</c:v>
                </c:pt>
                <c:pt idx="2296" formatCode="#,##0.00">
                  <c:v>69113.2</c:v>
                </c:pt>
                <c:pt idx="2297" formatCode="#,##0.00">
                  <c:v>69051.28</c:v>
                </c:pt>
                <c:pt idx="2298" formatCode="#,##0.00">
                  <c:v>68989.460000000006</c:v>
                </c:pt>
                <c:pt idx="2299" formatCode="#,##0.00">
                  <c:v>68927.7</c:v>
                </c:pt>
                <c:pt idx="2300" formatCode="#,##0.00">
                  <c:v>68866.02</c:v>
                </c:pt>
                <c:pt idx="2301" formatCode="#,##0.00">
                  <c:v>68804.41</c:v>
                </c:pt>
                <c:pt idx="2302" formatCode="#,##0.00">
                  <c:v>68742.92</c:v>
                </c:pt>
                <c:pt idx="2303" formatCode="#,##0.00">
                  <c:v>68681.42</c:v>
                </c:pt>
                <c:pt idx="2304" formatCode="#,##0.00">
                  <c:v>68619.95</c:v>
                </c:pt>
                <c:pt idx="2305" formatCode="#,##0.00">
                  <c:v>68558.5</c:v>
                </c:pt>
                <c:pt idx="2306" formatCode="#,##0.00">
                  <c:v>68497.16</c:v>
                </c:pt>
                <c:pt idx="2307" formatCode="#,##0.00">
                  <c:v>68436.05</c:v>
                </c:pt>
                <c:pt idx="2308" formatCode="#,##0.00">
                  <c:v>68374.7</c:v>
                </c:pt>
                <c:pt idx="2309" formatCode="#,##0.00">
                  <c:v>68313.41</c:v>
                </c:pt>
                <c:pt idx="2310" formatCode="#,##0.00">
                  <c:v>68252.23</c:v>
                </c:pt>
                <c:pt idx="2311" formatCode="#,##0.00">
                  <c:v>68191.12</c:v>
                </c:pt>
                <c:pt idx="2312" formatCode="#,##0.00">
                  <c:v>68130.39</c:v>
                </c:pt>
                <c:pt idx="2313" formatCode="#,##0.00">
                  <c:v>68069.36</c:v>
                </c:pt>
                <c:pt idx="2314" formatCode="#,##0.00">
                  <c:v>68008.399999999994</c:v>
                </c:pt>
                <c:pt idx="2315" formatCode="#,##0.00">
                  <c:v>67947.61</c:v>
                </c:pt>
                <c:pt idx="2316" formatCode="#,##0.00">
                  <c:v>67886.86</c:v>
                </c:pt>
                <c:pt idx="2317" formatCode="#,##0.00">
                  <c:v>67826.289999999994</c:v>
                </c:pt>
                <c:pt idx="2318" formatCode="#,##0.00">
                  <c:v>67765.710000000006</c:v>
                </c:pt>
                <c:pt idx="2319" formatCode="#,##0.00">
                  <c:v>67705.27</c:v>
                </c:pt>
                <c:pt idx="2320" formatCode="#,##0.00">
                  <c:v>67644.87</c:v>
                </c:pt>
                <c:pt idx="2321" formatCode="#,##0.00">
                  <c:v>67584.490000000005</c:v>
                </c:pt>
                <c:pt idx="2322" formatCode="#,##0.00">
                  <c:v>67524.2</c:v>
                </c:pt>
                <c:pt idx="2323" formatCode="#,##0.00">
                  <c:v>67463.95</c:v>
                </c:pt>
                <c:pt idx="2324" formatCode="#,##0.00">
                  <c:v>67403.759999999995</c:v>
                </c:pt>
                <c:pt idx="2325" formatCode="#,##0.00">
                  <c:v>67343.600000000006</c:v>
                </c:pt>
                <c:pt idx="2326" formatCode="#,##0.00">
                  <c:v>67283.53</c:v>
                </c:pt>
                <c:pt idx="2327" formatCode="#,##0.00">
                  <c:v>67223.59</c:v>
                </c:pt>
                <c:pt idx="2328" formatCode="#,##0.00">
                  <c:v>67163.679999999993</c:v>
                </c:pt>
                <c:pt idx="2329" formatCode="#,##0.00">
                  <c:v>67103.83</c:v>
                </c:pt>
                <c:pt idx="2330" formatCode="#,##0.00">
                  <c:v>67044.02</c:v>
                </c:pt>
                <c:pt idx="2331" formatCode="#,##0.00">
                  <c:v>66984.12</c:v>
                </c:pt>
                <c:pt idx="2332" formatCode="#,##0.00">
                  <c:v>66924.19</c:v>
                </c:pt>
                <c:pt idx="2333" formatCode="#,##0.00">
                  <c:v>66864.509999999995</c:v>
                </c:pt>
                <c:pt idx="2334" formatCode="#,##0.00">
                  <c:v>66804.97</c:v>
                </c:pt>
                <c:pt idx="2335" formatCode="#,##0.00">
                  <c:v>66745.48</c:v>
                </c:pt>
                <c:pt idx="2336" formatCode="#,##0.00">
                  <c:v>66686.039999999994</c:v>
                </c:pt>
                <c:pt idx="2337" formatCode="#,##0.00">
                  <c:v>66626.63</c:v>
                </c:pt>
                <c:pt idx="2338" formatCode="#,##0.00">
                  <c:v>66567.289999999994</c:v>
                </c:pt>
                <c:pt idx="2339" formatCode="#,##0.00">
                  <c:v>66508.039999999994</c:v>
                </c:pt>
                <c:pt idx="2340" formatCode="#,##0.00">
                  <c:v>66448.81</c:v>
                </c:pt>
                <c:pt idx="2341" formatCode="#,##0.00">
                  <c:v>66389.7</c:v>
                </c:pt>
                <c:pt idx="2342" formatCode="#,##0.00">
                  <c:v>66330.61</c:v>
                </c:pt>
                <c:pt idx="2343" formatCode="#,##0.00">
                  <c:v>66271.539999999994</c:v>
                </c:pt>
                <c:pt idx="2344" formatCode="#,##0.00">
                  <c:v>66212.55</c:v>
                </c:pt>
                <c:pt idx="2345" formatCode="#,##0.00">
                  <c:v>66153.66</c:v>
                </c:pt>
                <c:pt idx="2346" formatCode="#,##0.00">
                  <c:v>66094.850000000006</c:v>
                </c:pt>
                <c:pt idx="2347" formatCode="#,##0.00">
                  <c:v>66036.12</c:v>
                </c:pt>
                <c:pt idx="2348" formatCode="#,##0.00">
                  <c:v>65977.48</c:v>
                </c:pt>
                <c:pt idx="2349" formatCode="#,##0.00">
                  <c:v>65918.899999999994</c:v>
                </c:pt>
                <c:pt idx="2350" formatCode="#,##0.00">
                  <c:v>65860.38</c:v>
                </c:pt>
                <c:pt idx="2351" formatCode="#,##0.00">
                  <c:v>65801.94</c:v>
                </c:pt>
                <c:pt idx="2352" formatCode="#,##0.00">
                  <c:v>65743.55</c:v>
                </c:pt>
                <c:pt idx="2353" formatCode="#,##0.00">
                  <c:v>65685.2</c:v>
                </c:pt>
                <c:pt idx="2354" formatCode="#,##0.00">
                  <c:v>65626.97</c:v>
                </c:pt>
                <c:pt idx="2355" formatCode="#,##0.00">
                  <c:v>65568.820000000007</c:v>
                </c:pt>
                <c:pt idx="2356" formatCode="#,##0.00">
                  <c:v>65510.75</c:v>
                </c:pt>
                <c:pt idx="2357" formatCode="#,##0.00">
                  <c:v>65451.76</c:v>
                </c:pt>
                <c:pt idx="2358" formatCode="#,##0.00">
                  <c:v>65394.17</c:v>
                </c:pt>
                <c:pt idx="2359" formatCode="#,##0.00">
                  <c:v>65336.52</c:v>
                </c:pt>
                <c:pt idx="2360" formatCode="#,##0.00">
                  <c:v>65278.74</c:v>
                </c:pt>
                <c:pt idx="2361" formatCode="#,##0.00">
                  <c:v>65220.99</c:v>
                </c:pt>
                <c:pt idx="2362" formatCode="#,##0.00">
                  <c:v>65163.22</c:v>
                </c:pt>
                <c:pt idx="2363" formatCode="#,##0.00">
                  <c:v>65105.7</c:v>
                </c:pt>
                <c:pt idx="2364" formatCode="#,##0.00">
                  <c:v>65047.89</c:v>
                </c:pt>
                <c:pt idx="2365" formatCode="#,##0.00">
                  <c:v>64990.41</c:v>
                </c:pt>
                <c:pt idx="2366" formatCode="#,##0.00">
                  <c:v>64932.97</c:v>
                </c:pt>
                <c:pt idx="2367" formatCode="#,##0.00">
                  <c:v>64875.62</c:v>
                </c:pt>
                <c:pt idx="2368" formatCode="#,##0.00">
                  <c:v>64818.29</c:v>
                </c:pt>
                <c:pt idx="2369" formatCode="#,##0.00">
                  <c:v>64761.05</c:v>
                </c:pt>
                <c:pt idx="2370" formatCode="#,##0.00">
                  <c:v>64703.93</c:v>
                </c:pt>
                <c:pt idx="2371" formatCode="#,##0.00">
                  <c:v>64646.84</c:v>
                </c:pt>
                <c:pt idx="2372" formatCode="#,##0.00">
                  <c:v>64589.71</c:v>
                </c:pt>
                <c:pt idx="2373" formatCode="#,##0.00">
                  <c:v>64532.66</c:v>
                </c:pt>
                <c:pt idx="2374" formatCode="#,##0.00">
                  <c:v>64475.73</c:v>
                </c:pt>
                <c:pt idx="2375" formatCode="#,##0.00">
                  <c:v>64418.85</c:v>
                </c:pt>
                <c:pt idx="2376" formatCode="#,##0.00">
                  <c:v>64361.99</c:v>
                </c:pt>
                <c:pt idx="2377" formatCode="#,##0.00">
                  <c:v>64305.14</c:v>
                </c:pt>
                <c:pt idx="2378" formatCode="#,##0.00">
                  <c:v>64248.39</c:v>
                </c:pt>
                <c:pt idx="2379" formatCode="#,##0.00">
                  <c:v>64191.7</c:v>
                </c:pt>
                <c:pt idx="2380" formatCode="#,##0.00">
                  <c:v>64135.09</c:v>
                </c:pt>
                <c:pt idx="2381" formatCode="#,##0.00">
                  <c:v>64078.44</c:v>
                </c:pt>
                <c:pt idx="2382" formatCode="#,##0.00">
                  <c:v>64021.91</c:v>
                </c:pt>
                <c:pt idx="2383" formatCode="#,##0.00">
                  <c:v>63965.51</c:v>
                </c:pt>
                <c:pt idx="2384" formatCode="#,##0.00">
                  <c:v>63909.19</c:v>
                </c:pt>
                <c:pt idx="2385" formatCode="#,##0.00">
                  <c:v>63853.02</c:v>
                </c:pt>
                <c:pt idx="2386" formatCode="#,##0.00">
                  <c:v>63796.94</c:v>
                </c:pt>
                <c:pt idx="2387" formatCode="#,##0.00">
                  <c:v>63740.89</c:v>
                </c:pt>
                <c:pt idx="2388" formatCode="#,##0.00">
                  <c:v>63684.89</c:v>
                </c:pt>
                <c:pt idx="2389" formatCode="#,##0.00">
                  <c:v>63628.93</c:v>
                </c:pt>
                <c:pt idx="2390" formatCode="#,##0.00">
                  <c:v>63573.06</c:v>
                </c:pt>
                <c:pt idx="2391" formatCode="#,##0.00">
                  <c:v>63517.25</c:v>
                </c:pt>
                <c:pt idx="2392" formatCode="#,##0.00">
                  <c:v>63461.53</c:v>
                </c:pt>
                <c:pt idx="2393" formatCode="#,##0.00">
                  <c:v>63405.84</c:v>
                </c:pt>
                <c:pt idx="2394" formatCode="#,##0.00">
                  <c:v>63350.17</c:v>
                </c:pt>
                <c:pt idx="2395" formatCode="#,##0.00">
                  <c:v>63294.59</c:v>
                </c:pt>
                <c:pt idx="2396" formatCode="#,##0.00">
                  <c:v>63239.1</c:v>
                </c:pt>
                <c:pt idx="2397" formatCode="#,##0.00">
                  <c:v>63183.65</c:v>
                </c:pt>
                <c:pt idx="2398" formatCode="#,##0.00">
                  <c:v>63128.29</c:v>
                </c:pt>
                <c:pt idx="2399" formatCode="#,##0.00">
                  <c:v>63072.94</c:v>
                </c:pt>
                <c:pt idx="2400" formatCode="#,##0.00">
                  <c:v>63017.67</c:v>
                </c:pt>
                <c:pt idx="2401" formatCode="#,##0.00">
                  <c:v>62962.44</c:v>
                </c:pt>
                <c:pt idx="2402" formatCode="#,##0.00">
                  <c:v>62907.29</c:v>
                </c:pt>
                <c:pt idx="2403" formatCode="#,##0.00">
                  <c:v>62852.22</c:v>
                </c:pt>
                <c:pt idx="2404" formatCode="#,##0.00">
                  <c:v>62797.15</c:v>
                </c:pt>
                <c:pt idx="2405" formatCode="#,##0.00">
                  <c:v>62742.12</c:v>
                </c:pt>
                <c:pt idx="2406" formatCode="#,##0.00">
                  <c:v>62687.14</c:v>
                </c:pt>
                <c:pt idx="2407" formatCode="#,##0.00">
                  <c:v>62632.25</c:v>
                </c:pt>
                <c:pt idx="2408" formatCode="#,##0.00">
                  <c:v>62577.42</c:v>
                </c:pt>
                <c:pt idx="2409" formatCode="#,##0.00">
                  <c:v>62522.68</c:v>
                </c:pt>
                <c:pt idx="2410" formatCode="#,##0.00">
                  <c:v>62467.98</c:v>
                </c:pt>
                <c:pt idx="2411" formatCode="#,##0.00">
                  <c:v>62413.31</c:v>
                </c:pt>
                <c:pt idx="2412" formatCode="#,##0.00">
                  <c:v>62358.7</c:v>
                </c:pt>
                <c:pt idx="2413" formatCode="#,##0.00">
                  <c:v>62304.13</c:v>
                </c:pt>
                <c:pt idx="2414" formatCode="#,##0.00">
                  <c:v>62249.51</c:v>
                </c:pt>
                <c:pt idx="2415" formatCode="#,##0.00">
                  <c:v>62195.03</c:v>
                </c:pt>
                <c:pt idx="2416" formatCode="#,##0.00">
                  <c:v>62140.65</c:v>
                </c:pt>
                <c:pt idx="2417" formatCode="#,##0.00">
                  <c:v>62086.33</c:v>
                </c:pt>
                <c:pt idx="2418" formatCode="#,##0.00">
                  <c:v>62032.01</c:v>
                </c:pt>
                <c:pt idx="2419" formatCode="#,##0.00">
                  <c:v>61977.79</c:v>
                </c:pt>
                <c:pt idx="2420" formatCode="#,##0.00">
                  <c:v>61923.62</c:v>
                </c:pt>
                <c:pt idx="2421" formatCode="#,##0.00">
                  <c:v>61869.5</c:v>
                </c:pt>
                <c:pt idx="2422" formatCode="#,##0.00">
                  <c:v>61815.49</c:v>
                </c:pt>
                <c:pt idx="2423" formatCode="#,##0.00">
                  <c:v>61761.51</c:v>
                </c:pt>
                <c:pt idx="2424" formatCode="#,##0.00">
                  <c:v>61707.44</c:v>
                </c:pt>
                <c:pt idx="2425" formatCode="#,##0.00">
                  <c:v>61653.54</c:v>
                </c:pt>
                <c:pt idx="2426" formatCode="#,##0.00">
                  <c:v>61599.72</c:v>
                </c:pt>
                <c:pt idx="2427" formatCode="#,##0.00">
                  <c:v>61545.93</c:v>
                </c:pt>
                <c:pt idx="2428" formatCode="#,##0.00">
                  <c:v>61492.17</c:v>
                </c:pt>
                <c:pt idx="2429" formatCode="#,##0.00">
                  <c:v>61438.31</c:v>
                </c:pt>
                <c:pt idx="2430" formatCode="#,##0.00">
                  <c:v>61384.54</c:v>
                </c:pt>
                <c:pt idx="2431" formatCode="#,##0.00">
                  <c:v>61330.89</c:v>
                </c:pt>
                <c:pt idx="2432" formatCode="#,##0.00">
                  <c:v>61277.33</c:v>
                </c:pt>
                <c:pt idx="2433" formatCode="#,##0.00">
                  <c:v>61223.839999999997</c:v>
                </c:pt>
                <c:pt idx="2434" formatCode="#,##0.00">
                  <c:v>61170.39</c:v>
                </c:pt>
                <c:pt idx="2435" formatCode="#,##0.00">
                  <c:v>61116.9</c:v>
                </c:pt>
                <c:pt idx="2436" formatCode="#,##0.00">
                  <c:v>61063.46</c:v>
                </c:pt>
                <c:pt idx="2437" formatCode="#,##0.00">
                  <c:v>61010.11</c:v>
                </c:pt>
                <c:pt idx="2438" formatCode="#,##0.00">
                  <c:v>60956.86</c:v>
                </c:pt>
                <c:pt idx="2439" formatCode="#,##0.00">
                  <c:v>60903.68</c:v>
                </c:pt>
                <c:pt idx="2440" formatCode="#,##0.00">
                  <c:v>60850.5</c:v>
                </c:pt>
                <c:pt idx="2441" formatCode="#,##0.00">
                  <c:v>60797.34</c:v>
                </c:pt>
                <c:pt idx="2442" formatCode="#,##0.00">
                  <c:v>60744.21</c:v>
                </c:pt>
                <c:pt idx="2443" formatCode="#,##0.00">
                  <c:v>60691.17</c:v>
                </c:pt>
                <c:pt idx="2444" formatCode="#,##0.00">
                  <c:v>60638.19</c:v>
                </c:pt>
                <c:pt idx="2445" formatCode="#,##0.00">
                  <c:v>60585.29</c:v>
                </c:pt>
                <c:pt idx="2446" formatCode="#,##0.00">
                  <c:v>60532.41</c:v>
                </c:pt>
                <c:pt idx="2447" formatCode="#,##0.00">
                  <c:v>60479.6</c:v>
                </c:pt>
                <c:pt idx="2448" formatCode="#,##0.00">
                  <c:v>60426.81</c:v>
                </c:pt>
                <c:pt idx="2449" formatCode="#,##0.00">
                  <c:v>60374.080000000002</c:v>
                </c:pt>
                <c:pt idx="2450" formatCode="#,##0.00">
                  <c:v>60321.39</c:v>
                </c:pt>
                <c:pt idx="2451" formatCode="#,##0.00">
                  <c:v>60268.62</c:v>
                </c:pt>
                <c:pt idx="2452" formatCode="#,##0.00">
                  <c:v>60215.98</c:v>
                </c:pt>
                <c:pt idx="2453" formatCode="#,##0.00">
                  <c:v>60163.54</c:v>
                </c:pt>
                <c:pt idx="2454" formatCode="#,##0.00">
                  <c:v>60110.91</c:v>
                </c:pt>
                <c:pt idx="2455" formatCode="#,##0.00">
                  <c:v>60058.32</c:v>
                </c:pt>
                <c:pt idx="2456" formatCode="#,##0.00">
                  <c:v>60005.8</c:v>
                </c:pt>
                <c:pt idx="2457" formatCode="#,##0.00">
                  <c:v>59953.15</c:v>
                </c:pt>
                <c:pt idx="2458" formatCode="#,##0.00">
                  <c:v>59900.66</c:v>
                </c:pt>
                <c:pt idx="2459" formatCode="#,##0.00">
                  <c:v>59848.21</c:v>
                </c:pt>
                <c:pt idx="2460" formatCode="#,##0.00">
                  <c:v>59795.88</c:v>
                </c:pt>
                <c:pt idx="2461" formatCode="#,##0.00">
                  <c:v>59743.57</c:v>
                </c:pt>
                <c:pt idx="2462" formatCode="#,##0.00">
                  <c:v>59691.31</c:v>
                </c:pt>
                <c:pt idx="2463" formatCode="#,##0.00">
                  <c:v>59639.040000000001</c:v>
                </c:pt>
                <c:pt idx="2464" formatCode="#,##0.00">
                  <c:v>59586.86</c:v>
                </c:pt>
                <c:pt idx="2465" formatCode="#,##0.00">
                  <c:v>59534.7</c:v>
                </c:pt>
                <c:pt idx="2466" formatCode="#,##0.00">
                  <c:v>59482.559999999998</c:v>
                </c:pt>
                <c:pt idx="2467" formatCode="#,##0.00">
                  <c:v>59430.41</c:v>
                </c:pt>
                <c:pt idx="2468" formatCode="#,##0.00">
                  <c:v>59378.27</c:v>
                </c:pt>
                <c:pt idx="2469" formatCode="#,##0.00">
                  <c:v>59326.15</c:v>
                </c:pt>
                <c:pt idx="2470" formatCode="#,##0.00">
                  <c:v>59274.1</c:v>
                </c:pt>
                <c:pt idx="2471" formatCode="#,##0.00">
                  <c:v>59222.1</c:v>
                </c:pt>
                <c:pt idx="2472" formatCode="#,##0.00">
                  <c:v>59170.12</c:v>
                </c:pt>
                <c:pt idx="2473" formatCode="#,##0.00">
                  <c:v>59118.15</c:v>
                </c:pt>
                <c:pt idx="2474" formatCode="#,##0.00">
                  <c:v>59066.2</c:v>
                </c:pt>
                <c:pt idx="2475" formatCode="#,##0.00">
                  <c:v>59014.25</c:v>
                </c:pt>
                <c:pt idx="2476" formatCode="#,##0.00">
                  <c:v>58962.39</c:v>
                </c:pt>
                <c:pt idx="2477" formatCode="#,##0.00">
                  <c:v>58910.52</c:v>
                </c:pt>
                <c:pt idx="2478" formatCode="#,##0.00">
                  <c:v>58858.7</c:v>
                </c:pt>
                <c:pt idx="2479" formatCode="#,##0.00">
                  <c:v>58806.92</c:v>
                </c:pt>
                <c:pt idx="2480" formatCode="#,##0.00">
                  <c:v>58755.19</c:v>
                </c:pt>
                <c:pt idx="2481" formatCode="#,##0.00">
                  <c:v>58703.46</c:v>
                </c:pt>
                <c:pt idx="2482" formatCode="#,##0.00">
                  <c:v>58651.79</c:v>
                </c:pt>
                <c:pt idx="2483" formatCode="#,##0.00">
                  <c:v>58600.12</c:v>
                </c:pt>
                <c:pt idx="2484" formatCode="#,##0.00">
                  <c:v>58548.49</c:v>
                </c:pt>
                <c:pt idx="2485" formatCode="#,##0.00">
                  <c:v>58496.88</c:v>
                </c:pt>
                <c:pt idx="2486" formatCode="#,##0.00">
                  <c:v>58445.11</c:v>
                </c:pt>
                <c:pt idx="2487" formatCode="#,##0.00">
                  <c:v>58393.46</c:v>
                </c:pt>
                <c:pt idx="2488" formatCode="#,##0.00">
                  <c:v>58341.82</c:v>
                </c:pt>
                <c:pt idx="2489" formatCode="#,##0.00">
                  <c:v>58290.21</c:v>
                </c:pt>
                <c:pt idx="2490" formatCode="#,##0.00">
                  <c:v>58238.65</c:v>
                </c:pt>
                <c:pt idx="2491" formatCode="#,##0.00">
                  <c:v>58187.12</c:v>
                </c:pt>
                <c:pt idx="2492" formatCode="#,##0.00">
                  <c:v>58135.5</c:v>
                </c:pt>
                <c:pt idx="2493" formatCode="#,##0.00">
                  <c:v>58083.91</c:v>
                </c:pt>
                <c:pt idx="2494" formatCode="#,##0.00">
                  <c:v>58032.27</c:v>
                </c:pt>
                <c:pt idx="2495" formatCode="#,##0.00">
                  <c:v>57980.62</c:v>
                </c:pt>
                <c:pt idx="2496" formatCode="#,##0.00">
                  <c:v>57928.98</c:v>
                </c:pt>
                <c:pt idx="2497" formatCode="#,##0.00">
                  <c:v>57877.38</c:v>
                </c:pt>
                <c:pt idx="2498" formatCode="#,##0.00">
                  <c:v>57825.75</c:v>
                </c:pt>
                <c:pt idx="2499" formatCode="#,##0.00">
                  <c:v>57774.1</c:v>
                </c:pt>
                <c:pt idx="2500" formatCode="#,##0.00">
                  <c:v>57722.42</c:v>
                </c:pt>
                <c:pt idx="2501" formatCode="#,##0.00">
                  <c:v>57670.71</c:v>
                </c:pt>
                <c:pt idx="2502" formatCode="#,##0.00">
                  <c:v>57619.01</c:v>
                </c:pt>
                <c:pt idx="2503" formatCode="#,##0.00">
                  <c:v>57567.33</c:v>
                </c:pt>
                <c:pt idx="2504" formatCode="#,##0.00">
                  <c:v>57515.66</c:v>
                </c:pt>
                <c:pt idx="2505" formatCode="#,##0.00">
                  <c:v>57463.96</c:v>
                </c:pt>
                <c:pt idx="2506" formatCode="#,##0.00">
                  <c:v>57412.31</c:v>
                </c:pt>
                <c:pt idx="2507" formatCode="#,##0.00">
                  <c:v>57360.68</c:v>
                </c:pt>
                <c:pt idx="2508" formatCode="#,##0.00">
                  <c:v>57309.04</c:v>
                </c:pt>
                <c:pt idx="2509" formatCode="#,##0.00">
                  <c:v>57257.31</c:v>
                </c:pt>
                <c:pt idx="2510" formatCode="#,##0.00">
                  <c:v>57205.64</c:v>
                </c:pt>
                <c:pt idx="2511" formatCode="#,##0.00">
                  <c:v>57153.93</c:v>
                </c:pt>
                <c:pt idx="2512" formatCode="#,##0.00">
                  <c:v>57102.18</c:v>
                </c:pt>
                <c:pt idx="2513" formatCode="#,##0.00">
                  <c:v>57050.48</c:v>
                </c:pt>
                <c:pt idx="2514" formatCode="#,##0.00">
                  <c:v>56998.74</c:v>
                </c:pt>
                <c:pt idx="2515" formatCode="#,##0.00">
                  <c:v>56946.82</c:v>
                </c:pt>
                <c:pt idx="2516" formatCode="#,##0.00">
                  <c:v>56895.05</c:v>
                </c:pt>
                <c:pt idx="2517" formatCode="#,##0.00">
                  <c:v>56843.31</c:v>
                </c:pt>
                <c:pt idx="2518" formatCode="#,##0.00">
                  <c:v>56791.53</c:v>
                </c:pt>
                <c:pt idx="2519" formatCode="#,##0.00">
                  <c:v>56739.68</c:v>
                </c:pt>
                <c:pt idx="2520" formatCode="#,##0.00">
                  <c:v>56687.8</c:v>
                </c:pt>
                <c:pt idx="2521" formatCode="#,##0.00">
                  <c:v>56635.91</c:v>
                </c:pt>
                <c:pt idx="2522" formatCode="#,##0.00">
                  <c:v>56584.03</c:v>
                </c:pt>
                <c:pt idx="2523" formatCode="#,##0.00">
                  <c:v>56532.17</c:v>
                </c:pt>
                <c:pt idx="2524" formatCode="#,##0.00">
                  <c:v>56480.27</c:v>
                </c:pt>
                <c:pt idx="2525" formatCode="#,##0.00">
                  <c:v>56428.33</c:v>
                </c:pt>
                <c:pt idx="2526" formatCode="#,##0.00">
                  <c:v>56376.4</c:v>
                </c:pt>
                <c:pt idx="2527" formatCode="#,##0.00">
                  <c:v>56324.43</c:v>
                </c:pt>
                <c:pt idx="2528" formatCode="#,##0.00">
                  <c:v>56272.4</c:v>
                </c:pt>
                <c:pt idx="2529" formatCode="#,##0.00">
                  <c:v>56220.4</c:v>
                </c:pt>
                <c:pt idx="2530" formatCode="#,##0.00">
                  <c:v>56168.39</c:v>
                </c:pt>
                <c:pt idx="2531" formatCode="#,##0.00">
                  <c:v>56116.36</c:v>
                </c:pt>
                <c:pt idx="2532" formatCode="#,##0.00">
                  <c:v>56064.33</c:v>
                </c:pt>
                <c:pt idx="2533" formatCode="#,##0.00">
                  <c:v>56012.31</c:v>
                </c:pt>
                <c:pt idx="2534" formatCode="#,##0.00">
                  <c:v>55960.28</c:v>
                </c:pt>
                <c:pt idx="2535" formatCode="#,##0.00">
                  <c:v>55908.160000000003</c:v>
                </c:pt>
                <c:pt idx="2536" formatCode="#,##0.00">
                  <c:v>55856.07</c:v>
                </c:pt>
                <c:pt idx="2537" formatCode="#,##0.00">
                  <c:v>55803.95</c:v>
                </c:pt>
                <c:pt idx="2538" formatCode="#,##0.00">
                  <c:v>55751.81</c:v>
                </c:pt>
                <c:pt idx="2539" formatCode="#,##0.00">
                  <c:v>55699.66</c:v>
                </c:pt>
                <c:pt idx="2540" formatCode="#,##0.00">
                  <c:v>55647.49</c:v>
                </c:pt>
                <c:pt idx="2541" formatCode="#,##0.00">
                  <c:v>55595.23</c:v>
                </c:pt>
                <c:pt idx="2542" formatCode="#,##0.00">
                  <c:v>55542.87</c:v>
                </c:pt>
                <c:pt idx="2543" formatCode="#,##0.00">
                  <c:v>55490.43</c:v>
                </c:pt>
                <c:pt idx="2544" formatCode="#,##0.00">
                  <c:v>55438.03</c:v>
                </c:pt>
                <c:pt idx="2545" formatCode="#,##0.00">
                  <c:v>55385.68</c:v>
                </c:pt>
                <c:pt idx="2546" formatCode="#,##0.00">
                  <c:v>55333.29</c:v>
                </c:pt>
                <c:pt idx="2547" formatCode="#,##0.00">
                  <c:v>55280.82</c:v>
                </c:pt>
                <c:pt idx="2548" formatCode="#,##0.00">
                  <c:v>55228.25</c:v>
                </c:pt>
                <c:pt idx="2549" formatCode="#,##0.00">
                  <c:v>55175.73</c:v>
                </c:pt>
                <c:pt idx="2550" formatCode="#,##0.00">
                  <c:v>55123.11</c:v>
                </c:pt>
                <c:pt idx="2551" formatCode="#,##0.00">
                  <c:v>55070.51</c:v>
                </c:pt>
                <c:pt idx="2552" formatCode="#,##0.00">
                  <c:v>55017.93</c:v>
                </c:pt>
                <c:pt idx="2553" formatCode="#,##0.00">
                  <c:v>54965.32</c:v>
                </c:pt>
                <c:pt idx="2554" formatCode="#,##0.00">
                  <c:v>54912.69</c:v>
                </c:pt>
                <c:pt idx="2555" formatCode="#,##0.00">
                  <c:v>54859.89</c:v>
                </c:pt>
                <c:pt idx="2556" formatCode="#,##0.00">
                  <c:v>54807.12</c:v>
                </c:pt>
                <c:pt idx="2557" formatCode="#,##0.00">
                  <c:v>54754.35</c:v>
                </c:pt>
                <c:pt idx="2558" formatCode="#,##0.00">
                  <c:v>54701.55</c:v>
                </c:pt>
                <c:pt idx="2559" formatCode="#,##0.00">
                  <c:v>54648.6</c:v>
                </c:pt>
                <c:pt idx="2560" formatCode="#,##0.00">
                  <c:v>54595.75</c:v>
                </c:pt>
                <c:pt idx="2561" formatCode="#,##0.00">
                  <c:v>54542.87</c:v>
                </c:pt>
                <c:pt idx="2562" formatCode="#,##0.00">
                  <c:v>54489.96</c:v>
                </c:pt>
                <c:pt idx="2563" formatCode="#,##0.00">
                  <c:v>54437.04</c:v>
                </c:pt>
                <c:pt idx="2564" formatCode="#,##0.00">
                  <c:v>54384.06</c:v>
                </c:pt>
                <c:pt idx="2565" formatCode="#,##0.00">
                  <c:v>54330.95</c:v>
                </c:pt>
                <c:pt idx="2566" formatCode="#,##0.00">
                  <c:v>54277.81</c:v>
                </c:pt>
                <c:pt idx="2567" formatCode="#,##0.00">
                  <c:v>54224.79</c:v>
                </c:pt>
                <c:pt idx="2568" formatCode="#,##0.00">
                  <c:v>54171.48</c:v>
                </c:pt>
                <c:pt idx="2569" formatCode="#,##0.00">
                  <c:v>54118.16</c:v>
                </c:pt>
                <c:pt idx="2570" formatCode="#,##0.00">
                  <c:v>54064.83</c:v>
                </c:pt>
                <c:pt idx="2571" formatCode="#,##0.00">
                  <c:v>54011.44</c:v>
                </c:pt>
                <c:pt idx="2572" formatCode="#,##0.00">
                  <c:v>53957.9</c:v>
                </c:pt>
                <c:pt idx="2573" formatCode="#,##0.00">
                  <c:v>53904.59</c:v>
                </c:pt>
                <c:pt idx="2574" formatCode="#,##0.00">
                  <c:v>53850.9</c:v>
                </c:pt>
                <c:pt idx="2575" formatCode="#,##0.00">
                  <c:v>53797.120000000003</c:v>
                </c:pt>
                <c:pt idx="2576" formatCode="#,##0.00">
                  <c:v>53743.33</c:v>
                </c:pt>
                <c:pt idx="2577" formatCode="#,##0.00">
                  <c:v>53689.49</c:v>
                </c:pt>
                <c:pt idx="2578" formatCode="#,##0.00">
                  <c:v>53635.61</c:v>
                </c:pt>
                <c:pt idx="2579" formatCode="#,##0.00">
                  <c:v>53581.64</c:v>
                </c:pt>
                <c:pt idx="2580" formatCode="#,##0.00">
                  <c:v>53527.64</c:v>
                </c:pt>
                <c:pt idx="2581" formatCode="#,##0.00">
                  <c:v>53473.56</c:v>
                </c:pt>
                <c:pt idx="2582" formatCode="#,##0.00">
                  <c:v>53419.48</c:v>
                </c:pt>
                <c:pt idx="2583" formatCode="#,##0.00">
                  <c:v>53365.29</c:v>
                </c:pt>
                <c:pt idx="2584" formatCode="#,##0.00">
                  <c:v>53311.12</c:v>
                </c:pt>
                <c:pt idx="2585" formatCode="#,##0.00">
                  <c:v>53256.81</c:v>
                </c:pt>
                <c:pt idx="2586" formatCode="#,##0.00">
                  <c:v>53202.43</c:v>
                </c:pt>
                <c:pt idx="2587" formatCode="#,##0.00">
                  <c:v>53147.99</c:v>
                </c:pt>
                <c:pt idx="2588" formatCode="#,##0.00">
                  <c:v>53093.45</c:v>
                </c:pt>
                <c:pt idx="2589" formatCode="#,##0.00">
                  <c:v>53038.87</c:v>
                </c:pt>
                <c:pt idx="2590" formatCode="#,##0.00">
                  <c:v>52984.11</c:v>
                </c:pt>
                <c:pt idx="2591" formatCode="#,##0.00">
                  <c:v>52929.34</c:v>
                </c:pt>
                <c:pt idx="2592" formatCode="#,##0.00">
                  <c:v>52874.36</c:v>
                </c:pt>
                <c:pt idx="2593" formatCode="#,##0.00">
                  <c:v>52819.199999999997</c:v>
                </c:pt>
                <c:pt idx="2594" formatCode="#,##0.00">
                  <c:v>52763.99</c:v>
                </c:pt>
                <c:pt idx="2595" formatCode="#,##0.00">
                  <c:v>52708.65</c:v>
                </c:pt>
                <c:pt idx="2596" formatCode="#,##0.00">
                  <c:v>52653.15</c:v>
                </c:pt>
                <c:pt idx="2597" formatCode="#,##0.00">
                  <c:v>52597.66</c:v>
                </c:pt>
                <c:pt idx="2598" formatCode="#,##0.00">
                  <c:v>52542.12</c:v>
                </c:pt>
                <c:pt idx="2599" formatCode="#,##0.00">
                  <c:v>52486.44</c:v>
                </c:pt>
                <c:pt idx="2600" formatCode="#,##0.00">
                  <c:v>52430.62</c:v>
                </c:pt>
                <c:pt idx="2601" formatCode="#,##0.00">
                  <c:v>52374.720000000001</c:v>
                </c:pt>
                <c:pt idx="2602" formatCode="#,##0.00">
                  <c:v>52318.75</c:v>
                </c:pt>
                <c:pt idx="2603" formatCode="#,##0.00">
                  <c:v>52262.71</c:v>
                </c:pt>
                <c:pt idx="2604" formatCode="#,##0.00">
                  <c:v>52206.55</c:v>
                </c:pt>
                <c:pt idx="2605" formatCode="#,##0.00">
                  <c:v>52150.25</c:v>
                </c:pt>
                <c:pt idx="2606" formatCode="#,##0.00">
                  <c:v>52093.8</c:v>
                </c:pt>
                <c:pt idx="2607" formatCode="#,##0.00">
                  <c:v>52037.27</c:v>
                </c:pt>
                <c:pt idx="2608" formatCode="#,##0.00">
                  <c:v>51980.639999999999</c:v>
                </c:pt>
                <c:pt idx="2609" formatCode="#,##0.00">
                  <c:v>51923.89</c:v>
                </c:pt>
                <c:pt idx="2610" formatCode="#,##0.00">
                  <c:v>51866.89</c:v>
                </c:pt>
                <c:pt idx="2611" formatCode="#,##0.00">
                  <c:v>51809.93</c:v>
                </c:pt>
                <c:pt idx="2612" formatCode="#,##0.00">
                  <c:v>51752.88</c:v>
                </c:pt>
                <c:pt idx="2613" formatCode="#,##0.00">
                  <c:v>51695.65</c:v>
                </c:pt>
                <c:pt idx="2614" formatCode="#,##0.00">
                  <c:v>51638.34</c:v>
                </c:pt>
                <c:pt idx="2615" formatCode="#,##0.00">
                  <c:v>51580.88</c:v>
                </c:pt>
                <c:pt idx="2616" formatCode="#,##0.00">
                  <c:v>51523.26</c:v>
                </c:pt>
                <c:pt idx="2617" formatCode="#,##0.00">
                  <c:v>51465.59</c:v>
                </c:pt>
                <c:pt idx="2618" formatCode="#,##0.00">
                  <c:v>51407.6</c:v>
                </c:pt>
                <c:pt idx="2619" formatCode="#,##0.00">
                  <c:v>51349.62</c:v>
                </c:pt>
                <c:pt idx="2620" formatCode="#,##0.00">
                  <c:v>51291.58</c:v>
                </c:pt>
                <c:pt idx="2621" formatCode="#,##0.00">
                  <c:v>51233.45</c:v>
                </c:pt>
                <c:pt idx="2622" formatCode="#,##0.00">
                  <c:v>51175.21</c:v>
                </c:pt>
                <c:pt idx="2623" formatCode="#,##0.00">
                  <c:v>51116.800000000003</c:v>
                </c:pt>
                <c:pt idx="2624" formatCode="#,##0.00">
                  <c:v>51058.23</c:v>
                </c:pt>
                <c:pt idx="2625" formatCode="#,##0.00">
                  <c:v>50999.57</c:v>
                </c:pt>
                <c:pt idx="2626" formatCode="#,##0.00">
                  <c:v>50940.79</c:v>
                </c:pt>
                <c:pt idx="2627" formatCode="#,##0.00">
                  <c:v>50881.89</c:v>
                </c:pt>
                <c:pt idx="2628" formatCode="#,##0.00">
                  <c:v>50822.82</c:v>
                </c:pt>
                <c:pt idx="2629" formatCode="#,##0.00">
                  <c:v>50763.63</c:v>
                </c:pt>
                <c:pt idx="2630" formatCode="#,##0.00">
                  <c:v>50704.28</c:v>
                </c:pt>
                <c:pt idx="2631" formatCode="#,##0.00">
                  <c:v>50644.76</c:v>
                </c:pt>
                <c:pt idx="2632" formatCode="#,##0.00">
                  <c:v>50585.07</c:v>
                </c:pt>
                <c:pt idx="2633" formatCode="#,##0.00">
                  <c:v>50525.21</c:v>
                </c:pt>
                <c:pt idx="2634" formatCode="#,##0.00">
                  <c:v>50465.31</c:v>
                </c:pt>
                <c:pt idx="2635" formatCode="#,##0.00">
                  <c:v>50405.32</c:v>
                </c:pt>
                <c:pt idx="2636" formatCode="#,##0.00">
                  <c:v>50345.34</c:v>
                </c:pt>
                <c:pt idx="2637" formatCode="#,##0.00">
                  <c:v>50285.21</c:v>
                </c:pt>
                <c:pt idx="2638" formatCode="#,##0.00">
                  <c:v>50224.93</c:v>
                </c:pt>
                <c:pt idx="2639" formatCode="#,##0.00">
                  <c:v>50164.47</c:v>
                </c:pt>
                <c:pt idx="2640" formatCode="#,##0.00">
                  <c:v>50103.74</c:v>
                </c:pt>
                <c:pt idx="2641" formatCode="#,##0.00">
                  <c:v>50043.08</c:v>
                </c:pt>
                <c:pt idx="2642" formatCode="#,##0.00">
                  <c:v>49982.37</c:v>
                </c:pt>
                <c:pt idx="2643" formatCode="#,##0.00">
                  <c:v>49921.53</c:v>
                </c:pt>
                <c:pt idx="2644" formatCode="#,##0.00">
                  <c:v>49860.55</c:v>
                </c:pt>
                <c:pt idx="2645" formatCode="#,##0.00">
                  <c:v>49799.45</c:v>
                </c:pt>
                <c:pt idx="2646" formatCode="#,##0.00">
                  <c:v>49738.27</c:v>
                </c:pt>
                <c:pt idx="2647" formatCode="#,##0.00">
                  <c:v>49677.39</c:v>
                </c:pt>
                <c:pt idx="2648" formatCode="#,##0.00">
                  <c:v>49616.22</c:v>
                </c:pt>
                <c:pt idx="2649" formatCode="#,##0.00">
                  <c:v>49554.63</c:v>
                </c:pt>
                <c:pt idx="2650" formatCode="#,##0.00">
                  <c:v>49502.29</c:v>
                </c:pt>
                <c:pt idx="2651" formatCode="#,##0.00">
                  <c:v>49435.12</c:v>
                </c:pt>
                <c:pt idx="2652" formatCode="#,##0.00">
                  <c:v>49371.54</c:v>
                </c:pt>
                <c:pt idx="2653" formatCode="#,##0.00">
                  <c:v>49308.82</c:v>
                </c:pt>
                <c:pt idx="2654" formatCode="#,##0.00">
                  <c:v>49246.5</c:v>
                </c:pt>
                <c:pt idx="2655" formatCode="#,##0.00">
                  <c:v>49184.07</c:v>
                </c:pt>
                <c:pt idx="2656" formatCode="#,##0.00">
                  <c:v>49121.51</c:v>
                </c:pt>
                <c:pt idx="2657" formatCode="#,##0.00">
                  <c:v>49058.89</c:v>
                </c:pt>
                <c:pt idx="2658" formatCode="#,##0.00">
                  <c:v>48996.27</c:v>
                </c:pt>
                <c:pt idx="2659" formatCode="#,##0.00">
                  <c:v>48933.62</c:v>
                </c:pt>
                <c:pt idx="2660" formatCode="#,##0.00">
                  <c:v>48870.92</c:v>
                </c:pt>
                <c:pt idx="2661" formatCode="#,##0.00">
                  <c:v>48808</c:v>
                </c:pt>
                <c:pt idx="2662" formatCode="#,##0.00">
                  <c:v>48744.92</c:v>
                </c:pt>
                <c:pt idx="2663" formatCode="#,##0.00">
                  <c:v>48681.66</c:v>
                </c:pt>
                <c:pt idx="2664" formatCode="#,##0.00">
                  <c:v>48618.46</c:v>
                </c:pt>
                <c:pt idx="2665" formatCode="#,##0.00">
                  <c:v>48555.17</c:v>
                </c:pt>
                <c:pt idx="2666" formatCode="#,##0.00">
                  <c:v>48491.77</c:v>
                </c:pt>
                <c:pt idx="2667" formatCode="#,##0.00">
                  <c:v>48428.26</c:v>
                </c:pt>
                <c:pt idx="2668" formatCode="#,##0.00">
                  <c:v>48364.639999999999</c:v>
                </c:pt>
                <c:pt idx="2669" formatCode="#,##0.00">
                  <c:v>48300.92</c:v>
                </c:pt>
                <c:pt idx="2670" formatCode="#,##0.00">
                  <c:v>48237.09</c:v>
                </c:pt>
                <c:pt idx="2671" formatCode="#,##0.00">
                  <c:v>48173.14</c:v>
                </c:pt>
                <c:pt idx="2672" formatCode="#,##0.00">
                  <c:v>48109.11</c:v>
                </c:pt>
                <c:pt idx="2673" formatCode="#,##0.00">
                  <c:v>48044.9</c:v>
                </c:pt>
                <c:pt idx="2674" formatCode="#,##0.00">
                  <c:v>47980.65</c:v>
                </c:pt>
                <c:pt idx="2675" formatCode="#,##0.00">
                  <c:v>47916.36</c:v>
                </c:pt>
                <c:pt idx="2676" formatCode="#,##0.00">
                  <c:v>47851.95</c:v>
                </c:pt>
                <c:pt idx="2677" formatCode="#,##0.00">
                  <c:v>47787.48</c:v>
                </c:pt>
                <c:pt idx="2678" formatCode="#,##0.00">
                  <c:v>47722.82</c:v>
                </c:pt>
                <c:pt idx="2679" formatCode="#,##0.00">
                  <c:v>47658.05</c:v>
                </c:pt>
                <c:pt idx="2680" formatCode="#,##0.00">
                  <c:v>47593.27</c:v>
                </c:pt>
                <c:pt idx="2681" formatCode="#,##0.00">
                  <c:v>47528.41</c:v>
                </c:pt>
                <c:pt idx="2682" formatCode="#,##0.00">
                  <c:v>47463.53</c:v>
                </c:pt>
                <c:pt idx="2683" formatCode="#,##0.00">
                  <c:v>47398.57</c:v>
                </c:pt>
                <c:pt idx="2684" formatCode="#,##0.00">
                  <c:v>47333.5</c:v>
                </c:pt>
                <c:pt idx="2685" formatCode="#,##0.00">
                  <c:v>47268.31</c:v>
                </c:pt>
                <c:pt idx="2686" formatCode="#,##0.00">
                  <c:v>47203.06</c:v>
                </c:pt>
                <c:pt idx="2687" formatCode="#,##0.00">
                  <c:v>47137.71</c:v>
                </c:pt>
                <c:pt idx="2688" formatCode="#,##0.00">
                  <c:v>47072.43</c:v>
                </c:pt>
                <c:pt idx="2689" formatCode="#,##0.00">
                  <c:v>47006.99</c:v>
                </c:pt>
                <c:pt idx="2690" formatCode="#,##0.00">
                  <c:v>46941.48</c:v>
                </c:pt>
                <c:pt idx="2691" formatCode="#,##0.00">
                  <c:v>46875.7</c:v>
                </c:pt>
                <c:pt idx="2692" formatCode="#,##0.00">
                  <c:v>46809.84</c:v>
                </c:pt>
                <c:pt idx="2693" formatCode="#,##0.00">
                  <c:v>46744.03</c:v>
                </c:pt>
                <c:pt idx="2694" formatCode="#,##0.00">
                  <c:v>46678.22</c:v>
                </c:pt>
                <c:pt idx="2695" formatCode="#,##0.00">
                  <c:v>46612.43</c:v>
                </c:pt>
                <c:pt idx="2696" formatCode="#,##0.00">
                  <c:v>46546.57</c:v>
                </c:pt>
                <c:pt idx="2697" formatCode="#,##0.00">
                  <c:v>46480.69</c:v>
                </c:pt>
                <c:pt idx="2698" formatCode="#,##0.00">
                  <c:v>46414.75</c:v>
                </c:pt>
                <c:pt idx="2699" formatCode="#,##0.00">
                  <c:v>46348.77</c:v>
                </c:pt>
                <c:pt idx="2700" formatCode="#,##0.00">
                  <c:v>46282.64</c:v>
                </c:pt>
                <c:pt idx="2701" formatCode="#,##0.00">
                  <c:v>46216.44</c:v>
                </c:pt>
                <c:pt idx="2702" formatCode="#,##0.00">
                  <c:v>46150.23</c:v>
                </c:pt>
                <c:pt idx="2703" formatCode="#,##0.00">
                  <c:v>46084</c:v>
                </c:pt>
                <c:pt idx="2704" formatCode="#,##0.00">
                  <c:v>46017.599999999999</c:v>
                </c:pt>
                <c:pt idx="2705" formatCode="#,##0.00">
                  <c:v>45951.3</c:v>
                </c:pt>
                <c:pt idx="2706" formatCode="#,##0.00">
                  <c:v>45884.94</c:v>
                </c:pt>
                <c:pt idx="2707" formatCode="#,##0.00">
                  <c:v>45818.54</c:v>
                </c:pt>
                <c:pt idx="2708" formatCode="#,##0.00">
                  <c:v>45752.07</c:v>
                </c:pt>
                <c:pt idx="2709" formatCode="#,##0.00">
                  <c:v>45685.56</c:v>
                </c:pt>
                <c:pt idx="2710" formatCode="#,##0.00">
                  <c:v>45619.05</c:v>
                </c:pt>
                <c:pt idx="2711" formatCode="#,##0.00">
                  <c:v>45552.47</c:v>
                </c:pt>
                <c:pt idx="2712" formatCode="#,##0.00">
                  <c:v>45485.84</c:v>
                </c:pt>
                <c:pt idx="2713" formatCode="#,##0.00">
                  <c:v>45419.08</c:v>
                </c:pt>
                <c:pt idx="2714" formatCode="#,##0.00">
                  <c:v>45352.33</c:v>
                </c:pt>
                <c:pt idx="2715" formatCode="#,##0.00">
                  <c:v>45285.57</c:v>
                </c:pt>
                <c:pt idx="2716" formatCode="#,##0.00">
                  <c:v>45218.75</c:v>
                </c:pt>
                <c:pt idx="2717" formatCode="#,##0.00">
                  <c:v>45151.83</c:v>
                </c:pt>
                <c:pt idx="2718" formatCode="#,##0.00">
                  <c:v>45084.87</c:v>
                </c:pt>
                <c:pt idx="2719" formatCode="#,##0.00">
                  <c:v>45017.66</c:v>
                </c:pt>
                <c:pt idx="2720" formatCode="#,##0.00">
                  <c:v>44950.39</c:v>
                </c:pt>
                <c:pt idx="2721" formatCode="#,##0.00">
                  <c:v>44883.24</c:v>
                </c:pt>
                <c:pt idx="2722" formatCode="#,##0.00">
                  <c:v>44816.07</c:v>
                </c:pt>
                <c:pt idx="2723" formatCode="#,##0.00">
                  <c:v>44748.93</c:v>
                </c:pt>
                <c:pt idx="2724" formatCode="#,##0.00">
                  <c:v>44681.77</c:v>
                </c:pt>
                <c:pt idx="2725" formatCode="#,##0.00">
                  <c:v>44614.42</c:v>
                </c:pt>
                <c:pt idx="2726" formatCode="#,##0.00">
                  <c:v>44547.01</c:v>
                </c:pt>
                <c:pt idx="2727" formatCode="#,##0.00">
                  <c:v>44479.69</c:v>
                </c:pt>
                <c:pt idx="2728" formatCode="#,##0.00">
                  <c:v>44412.34</c:v>
                </c:pt>
                <c:pt idx="2729" formatCode="#,##0.00">
                  <c:v>44344.98</c:v>
                </c:pt>
                <c:pt idx="2730" formatCode="#,##0.00">
                  <c:v>44277.61</c:v>
                </c:pt>
                <c:pt idx="2731" formatCode="#,##0.00">
                  <c:v>44210.239999999998</c:v>
                </c:pt>
                <c:pt idx="2732" formatCode="#,##0.00">
                  <c:v>44142.879999999997</c:v>
                </c:pt>
                <c:pt idx="2733" formatCode="#,##0.00">
                  <c:v>44075.5</c:v>
                </c:pt>
                <c:pt idx="2734" formatCode="#,##0.00">
                  <c:v>44008.08</c:v>
                </c:pt>
                <c:pt idx="2735" formatCode="#,##0.00">
                  <c:v>43940.57</c:v>
                </c:pt>
                <c:pt idx="2736" formatCode="#,##0.00">
                  <c:v>43873</c:v>
                </c:pt>
                <c:pt idx="2737" formatCode="#,##0.00">
                  <c:v>43805.48</c:v>
                </c:pt>
                <c:pt idx="2738" formatCode="#,##0.00">
                  <c:v>43738.080000000002</c:v>
                </c:pt>
                <c:pt idx="2739" formatCode="#,##0.00">
                  <c:v>43670.64</c:v>
                </c:pt>
                <c:pt idx="2740" formatCode="#,##0.00">
                  <c:v>43603.15</c:v>
                </c:pt>
                <c:pt idx="2741" formatCode="#,##0.00">
                  <c:v>43535.51</c:v>
                </c:pt>
                <c:pt idx="2742" formatCode="#,##0.00">
                  <c:v>43467.839999999997</c:v>
                </c:pt>
                <c:pt idx="2743" formatCode="#,##0.00">
                  <c:v>43400.12</c:v>
                </c:pt>
                <c:pt idx="2744" formatCode="#,##0.00">
                  <c:v>43332.37</c:v>
                </c:pt>
                <c:pt idx="2745" formatCode="#,##0.00">
                  <c:v>43264.51</c:v>
                </c:pt>
                <c:pt idx="2746" formatCode="#,##0.00">
                  <c:v>43196.29</c:v>
                </c:pt>
                <c:pt idx="2747" formatCode="#,##0.00">
                  <c:v>43128.31</c:v>
                </c:pt>
                <c:pt idx="2748" formatCode="#,##0.00">
                  <c:v>43060.22</c:v>
                </c:pt>
                <c:pt idx="2749" formatCode="#,##0.00">
                  <c:v>42992.08</c:v>
                </c:pt>
                <c:pt idx="2750" formatCode="#,##0.00">
                  <c:v>42924.07</c:v>
                </c:pt>
                <c:pt idx="2751" formatCode="#,##0.00">
                  <c:v>42856.08</c:v>
                </c:pt>
                <c:pt idx="2752" formatCode="#,##0.00">
                  <c:v>42788.09</c:v>
                </c:pt>
                <c:pt idx="2753" formatCode="#,##0.00">
                  <c:v>42720.05</c:v>
                </c:pt>
                <c:pt idx="2754" formatCode="#,##0.00">
                  <c:v>42652.08</c:v>
                </c:pt>
                <c:pt idx="2755" formatCode="#,##0.00">
                  <c:v>42584.08</c:v>
                </c:pt>
                <c:pt idx="2756" formatCode="#,##0.00">
                  <c:v>42516.04</c:v>
                </c:pt>
                <c:pt idx="2757" formatCode="#,##0.00">
                  <c:v>42447.71</c:v>
                </c:pt>
                <c:pt idx="2758" formatCode="#,##0.00">
                  <c:v>42379.519999999997</c:v>
                </c:pt>
                <c:pt idx="2759" formatCode="#,##0.00">
                  <c:v>42311.43</c:v>
                </c:pt>
                <c:pt idx="2760" formatCode="#,##0.00">
                  <c:v>42243.38</c:v>
                </c:pt>
                <c:pt idx="2761" formatCode="#,##0.00">
                  <c:v>42175.39</c:v>
                </c:pt>
                <c:pt idx="2762" formatCode="#,##0.00">
                  <c:v>42107.34</c:v>
                </c:pt>
                <c:pt idx="2763" formatCode="#,##0.00">
                  <c:v>42039.33</c:v>
                </c:pt>
                <c:pt idx="2764" formatCode="#,##0.00">
                  <c:v>41971.199999999997</c:v>
                </c:pt>
                <c:pt idx="2765" formatCode="#,##0.00">
                  <c:v>41903.019999999997</c:v>
                </c:pt>
                <c:pt idx="2766" formatCode="#,##0.00">
                  <c:v>41834.86</c:v>
                </c:pt>
                <c:pt idx="2767" formatCode="#,##0.00">
                  <c:v>41766.74</c:v>
                </c:pt>
                <c:pt idx="2768" formatCode="#,##0.00">
                  <c:v>41698.550000000003</c:v>
                </c:pt>
                <c:pt idx="2769" formatCode="#,##0.00">
                  <c:v>41630.410000000003</c:v>
                </c:pt>
                <c:pt idx="2770" formatCode="#,##0.00">
                  <c:v>41562.47</c:v>
                </c:pt>
                <c:pt idx="2771" formatCode="#,##0.00">
                  <c:v>41494.61</c:v>
                </c:pt>
                <c:pt idx="2772" formatCode="#,##0.00">
                  <c:v>41426.870000000003</c:v>
                </c:pt>
                <c:pt idx="2773" formatCode="#,##0.00">
                  <c:v>41359.15</c:v>
                </c:pt>
                <c:pt idx="2774" formatCode="#,##0.00">
                  <c:v>41291.599999999999</c:v>
                </c:pt>
                <c:pt idx="2775" formatCode="#,##0.00">
                  <c:v>41223.69</c:v>
                </c:pt>
                <c:pt idx="2776" formatCode="#,##0.00">
                  <c:v>41156.120000000003</c:v>
                </c:pt>
                <c:pt idx="2777" formatCode="#,##0.00">
                  <c:v>41088.639999999999</c:v>
                </c:pt>
                <c:pt idx="2778" formatCode="#,##0.00">
                  <c:v>41021.839999999997</c:v>
                </c:pt>
                <c:pt idx="2779" formatCode="#,##0.00">
                  <c:v>40953.800000000003</c:v>
                </c:pt>
                <c:pt idx="2780" formatCode="#,##0.00">
                  <c:v>40886.550000000003</c:v>
                </c:pt>
                <c:pt idx="2781" formatCode="#,##0.00">
                  <c:v>40819.160000000003</c:v>
                </c:pt>
                <c:pt idx="2782" formatCode="#,##0.00">
                  <c:v>40751.57</c:v>
                </c:pt>
                <c:pt idx="2783" formatCode="#,##0.00">
                  <c:v>40684.26</c:v>
                </c:pt>
                <c:pt idx="2784" formatCode="#,##0.00">
                  <c:v>40617.160000000003</c:v>
                </c:pt>
                <c:pt idx="2785" formatCode="#,##0.00">
                  <c:v>40550.18</c:v>
                </c:pt>
                <c:pt idx="2786" formatCode="#,##0.00">
                  <c:v>40483.17</c:v>
                </c:pt>
                <c:pt idx="2787" formatCode="#,##0.00">
                  <c:v>40416.07</c:v>
                </c:pt>
                <c:pt idx="2788" formatCode="#,##0.00">
                  <c:v>40349.089999999997</c:v>
                </c:pt>
                <c:pt idx="2789" formatCode="#,##0.00">
                  <c:v>40282.120000000003</c:v>
                </c:pt>
                <c:pt idx="2790" formatCode="#,##0.00">
                  <c:v>40215.21</c:v>
                </c:pt>
                <c:pt idx="2791" formatCode="#,##0.00">
                  <c:v>40148.480000000003</c:v>
                </c:pt>
                <c:pt idx="2792" formatCode="#,##0.00">
                  <c:v>40081.82</c:v>
                </c:pt>
                <c:pt idx="2793" formatCode="#,##0.00">
                  <c:v>40015.21</c:v>
                </c:pt>
                <c:pt idx="2794" formatCode="#,##0.00">
                  <c:v>39948.79</c:v>
                </c:pt>
                <c:pt idx="2795" formatCode="#,##0.00">
                  <c:v>39882.410000000003</c:v>
                </c:pt>
                <c:pt idx="2796" formatCode="#,##0.00">
                  <c:v>39816.14</c:v>
                </c:pt>
                <c:pt idx="2797" formatCode="#,##0.00">
                  <c:v>39750.379999999997</c:v>
                </c:pt>
                <c:pt idx="2798" formatCode="#,##0.00">
                  <c:v>39683.699999999997</c:v>
                </c:pt>
                <c:pt idx="2799" formatCode="#,##0.00">
                  <c:v>39617.589999999997</c:v>
                </c:pt>
                <c:pt idx="2800" formatCode="#,##0.00">
                  <c:v>39551.599999999999</c:v>
                </c:pt>
                <c:pt idx="2801" formatCode="#,##0.00">
                  <c:v>39485.69</c:v>
                </c:pt>
                <c:pt idx="2802" formatCode="#,##0.00">
                  <c:v>39419.980000000003</c:v>
                </c:pt>
                <c:pt idx="2803" formatCode="#,##0.00">
                  <c:v>39354.46</c:v>
                </c:pt>
                <c:pt idx="2804" formatCode="#,##0.00">
                  <c:v>39288.67</c:v>
                </c:pt>
                <c:pt idx="2805" formatCode="#,##0.00">
                  <c:v>39222.839999999997</c:v>
                </c:pt>
                <c:pt idx="2806" formatCode="#,##0.00">
                  <c:v>39157.07</c:v>
                </c:pt>
                <c:pt idx="2807" formatCode="#,##0.00">
                  <c:v>39091.480000000003</c:v>
                </c:pt>
                <c:pt idx="2808" formatCode="#,##0.00">
                  <c:v>39025.96</c:v>
                </c:pt>
                <c:pt idx="2809" formatCode="#,##0.00">
                  <c:v>38960.57</c:v>
                </c:pt>
                <c:pt idx="2810" formatCode="#,##0.00">
                  <c:v>38895.25</c:v>
                </c:pt>
                <c:pt idx="2811" formatCode="#,##0.00">
                  <c:v>38830</c:v>
                </c:pt>
                <c:pt idx="2812" formatCode="#,##0.00">
                  <c:v>38764.800000000003</c:v>
                </c:pt>
                <c:pt idx="2813" formatCode="#,##0.00">
                  <c:v>38699.660000000003</c:v>
                </c:pt>
                <c:pt idx="2814" formatCode="#,##0.00">
                  <c:v>38634.58</c:v>
                </c:pt>
                <c:pt idx="2815" formatCode="#,##0.00">
                  <c:v>38569.519999999997</c:v>
                </c:pt>
                <c:pt idx="2816" formatCode="#,##0.00">
                  <c:v>38504.57</c:v>
                </c:pt>
                <c:pt idx="2817" formatCode="#,##0.00">
                  <c:v>38439.93</c:v>
                </c:pt>
                <c:pt idx="2818" formatCode="#,##0.00">
                  <c:v>38375.01</c:v>
                </c:pt>
                <c:pt idx="2819" formatCode="#,##0.00">
                  <c:v>38310.18</c:v>
                </c:pt>
                <c:pt idx="2820" formatCode="#,##0.00">
                  <c:v>38245.480000000003</c:v>
                </c:pt>
                <c:pt idx="2821" formatCode="#,##0.00">
                  <c:v>38180.870000000003</c:v>
                </c:pt>
                <c:pt idx="2822" formatCode="#,##0.00">
                  <c:v>38116.32</c:v>
                </c:pt>
                <c:pt idx="2823" formatCode="#,##0.00">
                  <c:v>38051.82</c:v>
                </c:pt>
                <c:pt idx="2824" formatCode="#,##0.00">
                  <c:v>37987.39</c:v>
                </c:pt>
                <c:pt idx="2825" formatCode="#,##0.00">
                  <c:v>37922.93</c:v>
                </c:pt>
                <c:pt idx="2826" formatCode="#,##0.00">
                  <c:v>37858.519999999997</c:v>
                </c:pt>
                <c:pt idx="2827" formatCode="#,##0.00">
                  <c:v>37794.160000000003</c:v>
                </c:pt>
                <c:pt idx="2828" formatCode="#,##0.00">
                  <c:v>37729.79</c:v>
                </c:pt>
                <c:pt idx="2829" formatCode="#,##0.00">
                  <c:v>37665.410000000003</c:v>
                </c:pt>
                <c:pt idx="2830" formatCode="#,##0.00">
                  <c:v>37600.99</c:v>
                </c:pt>
                <c:pt idx="2831" formatCode="#,##0.00">
                  <c:v>37536.47</c:v>
                </c:pt>
                <c:pt idx="2832" formatCode="#,##0.00">
                  <c:v>37472.19</c:v>
                </c:pt>
                <c:pt idx="2833" formatCode="#,##0.00">
                  <c:v>37408.050000000003</c:v>
                </c:pt>
                <c:pt idx="2834" formatCode="#,##0.00">
                  <c:v>37343.96</c:v>
                </c:pt>
                <c:pt idx="2835" formatCode="#,##0.00">
                  <c:v>37279.910000000003</c:v>
                </c:pt>
                <c:pt idx="2836" formatCode="#,##0.00">
                  <c:v>37216.01</c:v>
                </c:pt>
                <c:pt idx="2837" formatCode="#,##0.00">
                  <c:v>37151.980000000003</c:v>
                </c:pt>
                <c:pt idx="2838" formatCode="#,##0.00">
                  <c:v>37087.82</c:v>
                </c:pt>
                <c:pt idx="2839" formatCode="#,##0.00">
                  <c:v>37023.53</c:v>
                </c:pt>
                <c:pt idx="2840" formatCode="#,##0.00">
                  <c:v>36959.410000000003</c:v>
                </c:pt>
                <c:pt idx="2841" formatCode="#,##0.00">
                  <c:v>36895.370000000003</c:v>
                </c:pt>
                <c:pt idx="2842" formatCode="#,##0.00">
                  <c:v>36831.410000000003</c:v>
                </c:pt>
                <c:pt idx="2843" formatCode="#,##0.00">
                  <c:v>36767.49</c:v>
                </c:pt>
                <c:pt idx="2844" formatCode="#,##0.00">
                  <c:v>36703.57</c:v>
                </c:pt>
                <c:pt idx="2845" formatCode="#,##0.00">
                  <c:v>36639.620000000003</c:v>
                </c:pt>
                <c:pt idx="2846" formatCode="#,##0.00">
                  <c:v>36575.730000000003</c:v>
                </c:pt>
                <c:pt idx="2847" formatCode="#,##0.00">
                  <c:v>36511.919999999998</c:v>
                </c:pt>
                <c:pt idx="2848" formatCode="#,##0.00">
                  <c:v>36448.199999999997</c:v>
                </c:pt>
                <c:pt idx="2849" formatCode="#,##0.00">
                  <c:v>36384.629999999997</c:v>
                </c:pt>
                <c:pt idx="2850" formatCode="#,##0.00">
                  <c:v>36321.199999999997</c:v>
                </c:pt>
                <c:pt idx="2851" formatCode="#,##0.00">
                  <c:v>36257.93</c:v>
                </c:pt>
                <c:pt idx="2852" formatCode="#,##0.00">
                  <c:v>36194.82</c:v>
                </c:pt>
                <c:pt idx="2853" formatCode="#,##0.00">
                  <c:v>36131.82</c:v>
                </c:pt>
                <c:pt idx="2854" formatCode="#,##0.00">
                  <c:v>36069.040000000001</c:v>
                </c:pt>
                <c:pt idx="2855" formatCode="#,##0.00">
                  <c:v>36006.39</c:v>
                </c:pt>
                <c:pt idx="2856" formatCode="#,##0.00">
                  <c:v>35944.04</c:v>
                </c:pt>
                <c:pt idx="2857" formatCode="#,##0.00">
                  <c:v>35881.56</c:v>
                </c:pt>
                <c:pt idx="2858" formatCode="#,##0.00">
                  <c:v>35819.21</c:v>
                </c:pt>
                <c:pt idx="2859" formatCode="#,##0.00">
                  <c:v>35757.11</c:v>
                </c:pt>
                <c:pt idx="2860" formatCode="#,##0.00">
                  <c:v>35694.85</c:v>
                </c:pt>
                <c:pt idx="2861" formatCode="#,##0.00">
                  <c:v>35632.86</c:v>
                </c:pt>
                <c:pt idx="2862" formatCode="#,##0.00">
                  <c:v>35571.050000000003</c:v>
                </c:pt>
                <c:pt idx="2863" formatCode="#,##0.00">
                  <c:v>35509.379999999997</c:v>
                </c:pt>
                <c:pt idx="2864" formatCode="#,##0.00">
                  <c:v>35447.97</c:v>
                </c:pt>
                <c:pt idx="2865" formatCode="#,##0.00">
                  <c:v>35386.75</c:v>
                </c:pt>
                <c:pt idx="2866" formatCode="#,##0.00">
                  <c:v>35325.75</c:v>
                </c:pt>
                <c:pt idx="2867" formatCode="#,##0.00">
                  <c:v>35264.94</c:v>
                </c:pt>
                <c:pt idx="2868" formatCode="#,##0.00">
                  <c:v>35204.239999999998</c:v>
                </c:pt>
                <c:pt idx="2869" formatCode="#,##0.00">
                  <c:v>35143.75</c:v>
                </c:pt>
                <c:pt idx="2870" formatCode="#,##0.00">
                  <c:v>35083.35</c:v>
                </c:pt>
                <c:pt idx="2871" formatCode="#,##0.00">
                  <c:v>35023.129999999997</c:v>
                </c:pt>
                <c:pt idx="2872" formatCode="#,##0.00">
                  <c:v>34963.120000000003</c:v>
                </c:pt>
                <c:pt idx="2873" formatCode="#,##0.00">
                  <c:v>34903.15</c:v>
                </c:pt>
                <c:pt idx="2874" formatCode="#,##0.00">
                  <c:v>34843.410000000003</c:v>
                </c:pt>
                <c:pt idx="2875" formatCode="#,##0.00">
                  <c:v>34783.72</c:v>
                </c:pt>
                <c:pt idx="2876" formatCode="#,##0.00">
                  <c:v>34724.160000000003</c:v>
                </c:pt>
                <c:pt idx="2877" formatCode="#,##0.00">
                  <c:v>34664.800000000003</c:v>
                </c:pt>
                <c:pt idx="2878" formatCode="#,##0.00">
                  <c:v>34605.589999999997</c:v>
                </c:pt>
                <c:pt idx="2879" formatCode="#,##0.00">
                  <c:v>34546.58</c:v>
                </c:pt>
                <c:pt idx="2880" formatCode="#,##0.00">
                  <c:v>34487.65</c:v>
                </c:pt>
                <c:pt idx="2881" formatCode="#,##0.00">
                  <c:v>34428.699999999997</c:v>
                </c:pt>
                <c:pt idx="2882" formatCode="#,##0.00">
                  <c:v>34369.949999999997</c:v>
                </c:pt>
                <c:pt idx="2883" formatCode="#,##0.00">
                  <c:v>34311.07</c:v>
                </c:pt>
                <c:pt idx="2884" formatCode="#,##0.00">
                  <c:v>34252.42</c:v>
                </c:pt>
                <c:pt idx="2885" formatCode="#,##0.00">
                  <c:v>34193.839999999997</c:v>
                </c:pt>
                <c:pt idx="2886" formatCode="#,##0.00">
                  <c:v>34135.5</c:v>
                </c:pt>
                <c:pt idx="2887" formatCode="#,##0.00">
                  <c:v>34077.480000000003</c:v>
                </c:pt>
                <c:pt idx="2888" formatCode="#,##0.00">
                  <c:v>34019.379999999997</c:v>
                </c:pt>
                <c:pt idx="2889" formatCode="#,##0.00">
                  <c:v>33961.269999999997</c:v>
                </c:pt>
                <c:pt idx="2890" formatCode="#,##0.00">
                  <c:v>33903.21</c:v>
                </c:pt>
                <c:pt idx="2891" formatCode="#,##0.00">
                  <c:v>33845.29</c:v>
                </c:pt>
                <c:pt idx="2892" formatCode="#,##0.00">
                  <c:v>33787.51</c:v>
                </c:pt>
                <c:pt idx="2893" formatCode="#,##0.00">
                  <c:v>33729.699999999997</c:v>
                </c:pt>
                <c:pt idx="2894" formatCode="#,##0.00">
                  <c:v>33671.94</c:v>
                </c:pt>
                <c:pt idx="2895" formatCode="#,##0.00">
                  <c:v>33614.370000000003</c:v>
                </c:pt>
                <c:pt idx="2896" formatCode="#,##0.00">
                  <c:v>33556.959999999999</c:v>
                </c:pt>
                <c:pt idx="2897" formatCode="#,##0.00">
                  <c:v>33499.620000000003</c:v>
                </c:pt>
                <c:pt idx="2898" formatCode="#,##0.00">
                  <c:v>33442.42</c:v>
                </c:pt>
                <c:pt idx="2899" formatCode="#,##0.00">
                  <c:v>33385.39</c:v>
                </c:pt>
                <c:pt idx="2900" formatCode="#,##0.00">
                  <c:v>33328.51</c:v>
                </c:pt>
                <c:pt idx="2901" formatCode="#,##0.00">
                  <c:v>33271.589999999997</c:v>
                </c:pt>
                <c:pt idx="2902" formatCode="#,##0.00">
                  <c:v>33214.75</c:v>
                </c:pt>
                <c:pt idx="2903" formatCode="#,##0.00">
                  <c:v>33158.11</c:v>
                </c:pt>
                <c:pt idx="2904" formatCode="#,##0.00">
                  <c:v>33101.61</c:v>
                </c:pt>
                <c:pt idx="2905" formatCode="#,##0.00">
                  <c:v>33045.19</c:v>
                </c:pt>
                <c:pt idx="2906" formatCode="#,##0.00">
                  <c:v>32988.93</c:v>
                </c:pt>
                <c:pt idx="2907" formatCode="#,##0.00">
                  <c:v>32932.800000000003</c:v>
                </c:pt>
                <c:pt idx="2908" formatCode="#,##0.00">
                  <c:v>32876.82</c:v>
                </c:pt>
                <c:pt idx="2909" formatCode="#,##0.00">
                  <c:v>32821.360000000001</c:v>
                </c:pt>
                <c:pt idx="2910" formatCode="#,##0.00">
                  <c:v>32765.88</c:v>
                </c:pt>
                <c:pt idx="2911" formatCode="#,##0.00">
                  <c:v>32710.63</c:v>
                </c:pt>
                <c:pt idx="2912" formatCode="#,##0.00">
                  <c:v>32655.61</c:v>
                </c:pt>
                <c:pt idx="2913" formatCode="#,##0.00">
                  <c:v>32600.79</c:v>
                </c:pt>
                <c:pt idx="2914" formatCode="#,##0.00">
                  <c:v>32546.16</c:v>
                </c:pt>
                <c:pt idx="2915" formatCode="#,##0.00">
                  <c:v>32491.88</c:v>
                </c:pt>
                <c:pt idx="2916" formatCode="#,##0.00">
                  <c:v>32437.75</c:v>
                </c:pt>
                <c:pt idx="2917" formatCode="#,##0.00">
                  <c:v>32383.77</c:v>
                </c:pt>
                <c:pt idx="2918" formatCode="#,##0.00">
                  <c:v>32329.86</c:v>
                </c:pt>
                <c:pt idx="2919" formatCode="#,##0.00">
                  <c:v>32275.91</c:v>
                </c:pt>
                <c:pt idx="2920" formatCode="#,##0.00">
                  <c:v>32222.22</c:v>
                </c:pt>
                <c:pt idx="2921" formatCode="#,##0.00">
                  <c:v>32168.84</c:v>
                </c:pt>
                <c:pt idx="2922" formatCode="#,##0.00">
                  <c:v>32115.69</c:v>
                </c:pt>
                <c:pt idx="2923" formatCode="#,##0.00">
                  <c:v>32062.720000000001</c:v>
                </c:pt>
                <c:pt idx="2924" formatCode="#,##0.00">
                  <c:v>32009.9</c:v>
                </c:pt>
                <c:pt idx="2925" formatCode="#,##0.00">
                  <c:v>31957.27</c:v>
                </c:pt>
                <c:pt idx="2926" formatCode="#,##0.00">
                  <c:v>31904.93</c:v>
                </c:pt>
                <c:pt idx="2927" formatCode="#,##0.00">
                  <c:v>31852.87</c:v>
                </c:pt>
                <c:pt idx="2928" formatCode="#,##0.00">
                  <c:v>31800.95</c:v>
                </c:pt>
                <c:pt idx="2929" formatCode="#,##0.00">
                  <c:v>31749.19</c:v>
                </c:pt>
                <c:pt idx="2930" formatCode="#,##0.00">
                  <c:v>31697.67</c:v>
                </c:pt>
                <c:pt idx="2931" formatCode="#,##0.00">
                  <c:v>31646.32</c:v>
                </c:pt>
                <c:pt idx="2932" formatCode="#,##0.00">
                  <c:v>31594.880000000001</c:v>
                </c:pt>
                <c:pt idx="2933" formatCode="#,##0.00">
                  <c:v>31543.88</c:v>
                </c:pt>
                <c:pt idx="2934" formatCode="#,##0.00">
                  <c:v>31492.79</c:v>
                </c:pt>
                <c:pt idx="2935" formatCode="#,##0.00">
                  <c:v>31442.34</c:v>
                </c:pt>
                <c:pt idx="2936" formatCode="#,##0.00">
                  <c:v>31391.77</c:v>
                </c:pt>
                <c:pt idx="2937" formatCode="#,##0.00">
                  <c:v>31341.39</c:v>
                </c:pt>
                <c:pt idx="2938" formatCode="#,##0.00">
                  <c:v>31291.15</c:v>
                </c:pt>
                <c:pt idx="2939" formatCode="#,##0.00">
                  <c:v>31241.06</c:v>
                </c:pt>
                <c:pt idx="2940" formatCode="#,##0.00">
                  <c:v>31191.07</c:v>
                </c:pt>
                <c:pt idx="2941" formatCode="#,##0.00">
                  <c:v>31141.19</c:v>
                </c:pt>
                <c:pt idx="2942" formatCode="#,##0.00">
                  <c:v>31091.360000000001</c:v>
                </c:pt>
                <c:pt idx="2943" formatCode="#,##0.00">
                  <c:v>31041.599999999999</c:v>
                </c:pt>
                <c:pt idx="2944" formatCode="#,##0.00">
                  <c:v>30991.89</c:v>
                </c:pt>
                <c:pt idx="2945" formatCode="#,##0.00">
                  <c:v>30942.36</c:v>
                </c:pt>
                <c:pt idx="2946" formatCode="#,##0.00">
                  <c:v>30892.94</c:v>
                </c:pt>
                <c:pt idx="2947" formatCode="#,##0.00">
                  <c:v>30843.69</c:v>
                </c:pt>
                <c:pt idx="2948" formatCode="#,##0.00">
                  <c:v>30794.54</c:v>
                </c:pt>
                <c:pt idx="2949" formatCode="#,##0.00">
                  <c:v>30745.58</c:v>
                </c:pt>
                <c:pt idx="2950" formatCode="#,##0.00">
                  <c:v>30696.89</c:v>
                </c:pt>
                <c:pt idx="2951" formatCode="#,##0.00">
                  <c:v>30648.21</c:v>
                </c:pt>
                <c:pt idx="2952" formatCode="#,##0.00">
                  <c:v>30599.61</c:v>
                </c:pt>
                <c:pt idx="2953" formatCode="#,##0.00">
                  <c:v>30551.07</c:v>
                </c:pt>
                <c:pt idx="2954" formatCode="#,##0.00">
                  <c:v>30502.68</c:v>
                </c:pt>
                <c:pt idx="2955" formatCode="#,##0.00">
                  <c:v>30454.42</c:v>
                </c:pt>
                <c:pt idx="2956" formatCode="#,##0.00">
                  <c:v>30405.96</c:v>
                </c:pt>
                <c:pt idx="2957" formatCode="#,##0.00">
                  <c:v>30357.81</c:v>
                </c:pt>
                <c:pt idx="2958" formatCode="#,##0.00">
                  <c:v>30309.79</c:v>
                </c:pt>
                <c:pt idx="2959" formatCode="#,##0.00">
                  <c:v>30261.87</c:v>
                </c:pt>
                <c:pt idx="2960" formatCode="#,##0.00">
                  <c:v>30214.04</c:v>
                </c:pt>
                <c:pt idx="2961" formatCode="#,##0.00">
                  <c:v>30166.26</c:v>
                </c:pt>
                <c:pt idx="2962" formatCode="#,##0.00">
                  <c:v>30118.48</c:v>
                </c:pt>
                <c:pt idx="2963" formatCode="#,##0.00">
                  <c:v>30070.85</c:v>
                </c:pt>
                <c:pt idx="2964" formatCode="#,##0.00">
                  <c:v>30023.32</c:v>
                </c:pt>
                <c:pt idx="2965" formatCode="#,##0.00">
                  <c:v>29975.88</c:v>
                </c:pt>
                <c:pt idx="2966" formatCode="#,##0.00">
                  <c:v>29928.43</c:v>
                </c:pt>
                <c:pt idx="2967" formatCode="#,##0.00">
                  <c:v>29880.95</c:v>
                </c:pt>
                <c:pt idx="2968" formatCode="#,##0.00">
                  <c:v>29833.57</c:v>
                </c:pt>
                <c:pt idx="2969" formatCode="#,##0.00">
                  <c:v>29786.21</c:v>
                </c:pt>
                <c:pt idx="2970" formatCode="#,##0.00">
                  <c:v>29738.959999999999</c:v>
                </c:pt>
                <c:pt idx="2971" formatCode="#,##0.00">
                  <c:v>29691.74</c:v>
                </c:pt>
                <c:pt idx="2972" formatCode="#,##0.00">
                  <c:v>29644.43</c:v>
                </c:pt>
                <c:pt idx="2973" formatCode="#,##0.00">
                  <c:v>29597.33</c:v>
                </c:pt>
                <c:pt idx="2974" formatCode="#,##0.00">
                  <c:v>29550.34</c:v>
                </c:pt>
                <c:pt idx="2975" formatCode="#,##0.00">
                  <c:v>29503.42</c:v>
                </c:pt>
                <c:pt idx="2976" formatCode="#,##0.00">
                  <c:v>29456.55</c:v>
                </c:pt>
                <c:pt idx="2977" formatCode="#,##0.00">
                  <c:v>29409.79</c:v>
                </c:pt>
                <c:pt idx="2978" formatCode="#,##0.00">
                  <c:v>29363.01</c:v>
                </c:pt>
                <c:pt idx="2979" formatCode="#,##0.00">
                  <c:v>29316.26</c:v>
                </c:pt>
                <c:pt idx="2980" formatCode="#,##0.00">
                  <c:v>29269.71</c:v>
                </c:pt>
                <c:pt idx="2981" formatCode="#,##0.00">
                  <c:v>29222.959999999999</c:v>
                </c:pt>
                <c:pt idx="2982" formatCode="#,##0.00">
                  <c:v>29176.41</c:v>
                </c:pt>
                <c:pt idx="2983" formatCode="#,##0.00">
                  <c:v>29129.96</c:v>
                </c:pt>
                <c:pt idx="2984" formatCode="#,##0.00">
                  <c:v>29083.62</c:v>
                </c:pt>
                <c:pt idx="2985" formatCode="#,##0.00">
                  <c:v>29037.35</c:v>
                </c:pt>
                <c:pt idx="2986" formatCode="#,##0.00">
                  <c:v>28991.15</c:v>
                </c:pt>
                <c:pt idx="2987" formatCode="#,##0.00">
                  <c:v>28945</c:v>
                </c:pt>
                <c:pt idx="2988" formatCode="#,##0.00">
                  <c:v>28898.97</c:v>
                </c:pt>
                <c:pt idx="2989" formatCode="#,##0.00">
                  <c:v>28852.959999999999</c:v>
                </c:pt>
                <c:pt idx="2990" formatCode="#,##0.00">
                  <c:v>28806.92</c:v>
                </c:pt>
                <c:pt idx="2991" formatCode="#,##0.00">
                  <c:v>28760.99</c:v>
                </c:pt>
                <c:pt idx="2992" formatCode="#,##0.00">
                  <c:v>28715.15</c:v>
                </c:pt>
                <c:pt idx="2993" formatCode="#,##0.00">
                  <c:v>28669.39</c:v>
                </c:pt>
                <c:pt idx="2994" formatCode="#,##0.00">
                  <c:v>28623.64</c:v>
                </c:pt>
                <c:pt idx="2995" formatCode="#,##0.00">
                  <c:v>28578.06</c:v>
                </c:pt>
                <c:pt idx="2996" formatCode="#,##0.00">
                  <c:v>28532.58</c:v>
                </c:pt>
                <c:pt idx="2997" formatCode="#,##0.00">
                  <c:v>28487.17</c:v>
                </c:pt>
                <c:pt idx="2998" formatCode="#,##0.00">
                  <c:v>28441.66</c:v>
                </c:pt>
                <c:pt idx="2999" formatCode="#,##0.00">
                  <c:v>28396.28</c:v>
                </c:pt>
                <c:pt idx="3000" formatCode="#,##0.00">
                  <c:v>28350.95</c:v>
                </c:pt>
                <c:pt idx="3001" formatCode="#,##0.00">
                  <c:v>28305.75</c:v>
                </c:pt>
                <c:pt idx="3002" formatCode="#,##0.00">
                  <c:v>28260.73</c:v>
                </c:pt>
                <c:pt idx="3003" formatCode="#,##0.00">
                  <c:v>28215.62</c:v>
                </c:pt>
                <c:pt idx="3004" formatCode="#,##0.00">
                  <c:v>28170.6</c:v>
                </c:pt>
                <c:pt idx="3005" formatCode="#,##0.00">
                  <c:v>28125.59</c:v>
                </c:pt>
                <c:pt idx="3006" formatCode="#,##0.00">
                  <c:v>28080.73</c:v>
                </c:pt>
                <c:pt idx="3007" formatCode="#,##0.00">
                  <c:v>28035.97</c:v>
                </c:pt>
                <c:pt idx="3008" formatCode="#,##0.00">
                  <c:v>27991.25</c:v>
                </c:pt>
                <c:pt idx="3009" formatCode="#,##0.00">
                  <c:v>27946.63</c:v>
                </c:pt>
                <c:pt idx="3010" formatCode="#,##0.00">
                  <c:v>27902.04</c:v>
                </c:pt>
                <c:pt idx="3011" formatCode="#,##0.00">
                  <c:v>27857.53</c:v>
                </c:pt>
                <c:pt idx="3012" formatCode="#,##0.00">
                  <c:v>27813.05</c:v>
                </c:pt>
                <c:pt idx="3013" formatCode="#,##0.00">
                  <c:v>27768.61</c:v>
                </c:pt>
                <c:pt idx="3014" formatCode="#,##0.00">
                  <c:v>27724.16</c:v>
                </c:pt>
                <c:pt idx="3015" formatCode="#,##0.00">
                  <c:v>27679.68</c:v>
                </c:pt>
                <c:pt idx="3016" formatCode="#,##0.00">
                  <c:v>27635.200000000001</c:v>
                </c:pt>
                <c:pt idx="3017" formatCode="#,##0.00">
                  <c:v>27590.84</c:v>
                </c:pt>
                <c:pt idx="3018" formatCode="#,##0.00">
                  <c:v>27546.38</c:v>
                </c:pt>
                <c:pt idx="3019" formatCode="#,##0.00">
                  <c:v>27501.9</c:v>
                </c:pt>
                <c:pt idx="3020" formatCode="#,##0.00">
                  <c:v>27457.32</c:v>
                </c:pt>
                <c:pt idx="3021" formatCode="#,##0.00">
                  <c:v>27412.720000000001</c:v>
                </c:pt>
                <c:pt idx="3022" formatCode="#,##0.00">
                  <c:v>27368.11</c:v>
                </c:pt>
                <c:pt idx="3023" formatCode="#,##0.00">
                  <c:v>27323.48</c:v>
                </c:pt>
                <c:pt idx="3024" formatCode="#,##0.00">
                  <c:v>27278.82</c:v>
                </c:pt>
                <c:pt idx="3025" formatCode="#,##0.00">
                  <c:v>27234.080000000002</c:v>
                </c:pt>
                <c:pt idx="3026" formatCode="#,##0.00">
                  <c:v>27189.4</c:v>
                </c:pt>
                <c:pt idx="3027" formatCode="#,##0.00">
                  <c:v>27144.6</c:v>
                </c:pt>
                <c:pt idx="3028" formatCode="#,##0.00">
                  <c:v>27099.82</c:v>
                </c:pt>
                <c:pt idx="3029" formatCode="#,##0.00">
                  <c:v>27055.01</c:v>
                </c:pt>
                <c:pt idx="3030" formatCode="#,##0.00">
                  <c:v>27010.17</c:v>
                </c:pt>
                <c:pt idx="3031" formatCode="#,##0.00">
                  <c:v>26966.09</c:v>
                </c:pt>
                <c:pt idx="3032" formatCode="#,##0.00">
                  <c:v>26920.84</c:v>
                </c:pt>
                <c:pt idx="3033" formatCode="#,##0.00">
                  <c:v>26876</c:v>
                </c:pt>
                <c:pt idx="3034" formatCode="#,##0.00">
                  <c:v>26831.07</c:v>
                </c:pt>
                <c:pt idx="3035" formatCode="#,##0.00">
                  <c:v>26786.080000000002</c:v>
                </c:pt>
                <c:pt idx="3036" formatCode="#,##0.00">
                  <c:v>26741.040000000001</c:v>
                </c:pt>
                <c:pt idx="3037" formatCode="#,##0.00">
                  <c:v>26695.98</c:v>
                </c:pt>
                <c:pt idx="3038" formatCode="#,##0.00">
                  <c:v>26651.040000000001</c:v>
                </c:pt>
                <c:pt idx="3039" formatCode="#,##0.00">
                  <c:v>26606.44</c:v>
                </c:pt>
                <c:pt idx="3040" formatCode="#,##0.00">
                  <c:v>26561.360000000001</c:v>
                </c:pt>
                <c:pt idx="3041" formatCode="#,##0.00">
                  <c:v>26516.01</c:v>
                </c:pt>
                <c:pt idx="3042" formatCode="#,##0.00">
                  <c:v>26470.61</c:v>
                </c:pt>
                <c:pt idx="3043" formatCode="#,##0.00">
                  <c:v>26425.25</c:v>
                </c:pt>
                <c:pt idx="3044" formatCode="#,##0.00">
                  <c:v>26379.81</c:v>
                </c:pt>
                <c:pt idx="3045" formatCode="#,##0.00">
                  <c:v>26334.31</c:v>
                </c:pt>
                <c:pt idx="3046" formatCode="#,##0.00">
                  <c:v>26288.78</c:v>
                </c:pt>
                <c:pt idx="3047" formatCode="#,##0.00">
                  <c:v>26243.23</c:v>
                </c:pt>
                <c:pt idx="3048" formatCode="#,##0.00">
                  <c:v>26199.759999999998</c:v>
                </c:pt>
                <c:pt idx="3049" formatCode="#,##0.00">
                  <c:v>26154.89</c:v>
                </c:pt>
                <c:pt idx="3050" formatCode="#,##0.00">
                  <c:v>26108.93</c:v>
                </c:pt>
                <c:pt idx="3051" formatCode="#,##0.00">
                  <c:v>26062.62</c:v>
                </c:pt>
                <c:pt idx="3052" formatCode="#,##0.00">
                  <c:v>26016.36</c:v>
                </c:pt>
                <c:pt idx="3053" formatCode="#,##0.00">
                  <c:v>25970.65</c:v>
                </c:pt>
                <c:pt idx="3054" formatCode="#,##0.00">
                  <c:v>25924.47</c:v>
                </c:pt>
                <c:pt idx="3055" formatCode="#,##0.00">
                  <c:v>25878.2</c:v>
                </c:pt>
                <c:pt idx="3056" formatCode="#,##0.00">
                  <c:v>25832.02</c:v>
                </c:pt>
                <c:pt idx="3057" formatCode="#,##0.00">
                  <c:v>25785.7</c:v>
                </c:pt>
                <c:pt idx="3058" formatCode="#,##0.00">
                  <c:v>25739.22</c:v>
                </c:pt>
                <c:pt idx="3059" formatCode="#,##0.00">
                  <c:v>25692.9</c:v>
                </c:pt>
                <c:pt idx="3060" formatCode="#,##0.00">
                  <c:v>25646.59</c:v>
                </c:pt>
                <c:pt idx="3061" formatCode="#,##0.00">
                  <c:v>25600.080000000002</c:v>
                </c:pt>
                <c:pt idx="3062" formatCode="#,##0.00">
                  <c:v>25553.599999999999</c:v>
                </c:pt>
                <c:pt idx="3063" formatCode="#,##0.00">
                  <c:v>25507.119999999999</c:v>
                </c:pt>
                <c:pt idx="3064" formatCode="#,##0.00">
                  <c:v>25460.67</c:v>
                </c:pt>
                <c:pt idx="3065" formatCode="#,##0.00">
                  <c:v>25414.19</c:v>
                </c:pt>
                <c:pt idx="3066" formatCode="#,##0.00">
                  <c:v>25367.73</c:v>
                </c:pt>
                <c:pt idx="3067" formatCode="#,##0.00">
                  <c:v>25322.29</c:v>
                </c:pt>
                <c:pt idx="3068" formatCode="#,##0.00">
                  <c:v>25276.15</c:v>
                </c:pt>
                <c:pt idx="3069" formatCode="#,##0.00">
                  <c:v>25229.47</c:v>
                </c:pt>
                <c:pt idx="3070" formatCode="#,##0.00">
                  <c:v>25182.78</c:v>
                </c:pt>
                <c:pt idx="3071" formatCode="#,##0.00">
                  <c:v>25136.05</c:v>
                </c:pt>
                <c:pt idx="3072" formatCode="#,##0.00">
                  <c:v>25089.31</c:v>
                </c:pt>
                <c:pt idx="3073" formatCode="#,##0.00">
                  <c:v>25042.61</c:v>
                </c:pt>
                <c:pt idx="3074" formatCode="#,##0.00">
                  <c:v>24995.91</c:v>
                </c:pt>
                <c:pt idx="3075" formatCode="#,##0.00">
                  <c:v>24949.18</c:v>
                </c:pt>
                <c:pt idx="3076" formatCode="#,##0.00">
                  <c:v>24902.43</c:v>
                </c:pt>
                <c:pt idx="3077" formatCode="#,##0.00">
                  <c:v>24855.61</c:v>
                </c:pt>
                <c:pt idx="3078" formatCode="#,##0.00">
                  <c:v>24808.9</c:v>
                </c:pt>
                <c:pt idx="3079" formatCode="#,##0.00">
                  <c:v>24762.07</c:v>
                </c:pt>
                <c:pt idx="3080" formatCode="#,##0.00">
                  <c:v>24717.599999999999</c:v>
                </c:pt>
                <c:pt idx="3081" formatCode="#,##0.00">
                  <c:v>24672.02</c:v>
                </c:pt>
                <c:pt idx="3082" formatCode="#,##0.00">
                  <c:v>24624.94</c:v>
                </c:pt>
                <c:pt idx="3083" formatCode="#,##0.00">
                  <c:v>24577.79</c:v>
                </c:pt>
                <c:pt idx="3084" formatCode="#,##0.00">
                  <c:v>24530.76</c:v>
                </c:pt>
                <c:pt idx="3085" formatCode="#,##0.00">
                  <c:v>24483.72</c:v>
                </c:pt>
                <c:pt idx="3086" formatCode="#,##0.00">
                  <c:v>24436.85</c:v>
                </c:pt>
                <c:pt idx="3087" formatCode="#,##0.00">
                  <c:v>24390.11</c:v>
                </c:pt>
                <c:pt idx="3088" formatCode="#,##0.00">
                  <c:v>24343.279999999999</c:v>
                </c:pt>
                <c:pt idx="3089" formatCode="#,##0.00">
                  <c:v>24296.44</c:v>
                </c:pt>
                <c:pt idx="3090" formatCode="#,##0.00">
                  <c:v>24249.64</c:v>
                </c:pt>
                <c:pt idx="3091" formatCode="#,##0.00">
                  <c:v>24202.82</c:v>
                </c:pt>
                <c:pt idx="3092" formatCode="#,##0.00">
                  <c:v>24156.03</c:v>
                </c:pt>
                <c:pt idx="3093" formatCode="#,##0.00">
                  <c:v>24109.26</c:v>
                </c:pt>
                <c:pt idx="3094" formatCode="#,##0.00">
                  <c:v>24062.49</c:v>
                </c:pt>
                <c:pt idx="3095" formatCode="#,##0.00">
                  <c:v>24015.8</c:v>
                </c:pt>
                <c:pt idx="3096" formatCode="#,##0.00">
                  <c:v>23969.08</c:v>
                </c:pt>
                <c:pt idx="3097" formatCode="#,##0.00">
                  <c:v>23924.42</c:v>
                </c:pt>
                <c:pt idx="3098" formatCode="#,##0.00">
                  <c:v>23877.45</c:v>
                </c:pt>
                <c:pt idx="3099" formatCode="#,##0.00">
                  <c:v>23830.48</c:v>
                </c:pt>
                <c:pt idx="3100" formatCode="#,##0.00">
                  <c:v>23783.599999999999</c:v>
                </c:pt>
                <c:pt idx="3101" formatCode="#,##0.00">
                  <c:v>23736.77</c:v>
                </c:pt>
                <c:pt idx="3102" formatCode="#,##0.00">
                  <c:v>23690.1</c:v>
                </c:pt>
                <c:pt idx="3103" formatCode="#,##0.00">
                  <c:v>23643.47</c:v>
                </c:pt>
                <c:pt idx="3104" formatCode="#,##0.00">
                  <c:v>23596.89</c:v>
                </c:pt>
                <c:pt idx="3105" formatCode="#,##0.00">
                  <c:v>23550.26</c:v>
                </c:pt>
                <c:pt idx="3106" formatCode="#,##0.00">
                  <c:v>23503.69</c:v>
                </c:pt>
                <c:pt idx="3107" formatCode="#,##0.00">
                  <c:v>23457.29</c:v>
                </c:pt>
                <c:pt idx="3108" formatCode="#,##0.00">
                  <c:v>23410.71</c:v>
                </c:pt>
                <c:pt idx="3109" formatCode="#,##0.00">
                  <c:v>23364.240000000002</c:v>
                </c:pt>
                <c:pt idx="3110" formatCode="#,##0.00">
                  <c:v>23317.63</c:v>
                </c:pt>
                <c:pt idx="3111" formatCode="#,##0.00">
                  <c:v>23271.27</c:v>
                </c:pt>
                <c:pt idx="3112" formatCode="#,##0.00">
                  <c:v>23224.95</c:v>
                </c:pt>
                <c:pt idx="3113" formatCode="#,##0.00">
                  <c:v>23178.59</c:v>
                </c:pt>
                <c:pt idx="3114" formatCode="#,##0.00">
                  <c:v>23132.31</c:v>
                </c:pt>
                <c:pt idx="3115" formatCode="#,##0.00">
                  <c:v>23086.07</c:v>
                </c:pt>
                <c:pt idx="3116" formatCode="#,##0.00">
                  <c:v>23039.81</c:v>
                </c:pt>
                <c:pt idx="3117" formatCode="#,##0.00">
                  <c:v>22993.62</c:v>
                </c:pt>
                <c:pt idx="3118" formatCode="#,##0.00">
                  <c:v>22947.34</c:v>
                </c:pt>
                <c:pt idx="3119" formatCode="#,##0.00">
                  <c:v>22901.25</c:v>
                </c:pt>
                <c:pt idx="3120" formatCode="#,##0.00">
                  <c:v>22855.26</c:v>
                </c:pt>
                <c:pt idx="3121" formatCode="#,##0.00">
                  <c:v>22809.3</c:v>
                </c:pt>
                <c:pt idx="3122" formatCode="#,##0.00">
                  <c:v>22763.71</c:v>
                </c:pt>
                <c:pt idx="3123" formatCode="#,##0.00">
                  <c:v>22717.93</c:v>
                </c:pt>
                <c:pt idx="3124" formatCode="#,##0.00">
                  <c:v>22672.12</c:v>
                </c:pt>
                <c:pt idx="3125" formatCode="#,##0.00">
                  <c:v>22626.33</c:v>
                </c:pt>
                <c:pt idx="3126" formatCode="#,##0.00">
                  <c:v>22580.560000000001</c:v>
                </c:pt>
                <c:pt idx="3127" formatCode="#,##0.00">
                  <c:v>22534.82</c:v>
                </c:pt>
                <c:pt idx="3128" formatCode="#,##0.00">
                  <c:v>22489.1</c:v>
                </c:pt>
                <c:pt idx="3129" formatCode="#,##0.00">
                  <c:v>22443.45</c:v>
                </c:pt>
                <c:pt idx="3130" formatCode="#,##0.00">
                  <c:v>22397.89</c:v>
                </c:pt>
                <c:pt idx="3131" formatCode="#,##0.00">
                  <c:v>22352.33</c:v>
                </c:pt>
                <c:pt idx="3132" formatCode="#,##0.00">
                  <c:v>22308.81</c:v>
                </c:pt>
                <c:pt idx="3133" formatCode="#,##0.00">
                  <c:v>22262.93</c:v>
                </c:pt>
                <c:pt idx="3134" formatCode="#,##0.00">
                  <c:v>22217.38</c:v>
                </c:pt>
                <c:pt idx="3135" formatCode="#,##0.00">
                  <c:v>22171.94</c:v>
                </c:pt>
                <c:pt idx="3136" formatCode="#,##0.00">
                  <c:v>22126.560000000001</c:v>
                </c:pt>
                <c:pt idx="3137" formatCode="#,##0.00">
                  <c:v>22081.26</c:v>
                </c:pt>
                <c:pt idx="3138" formatCode="#,##0.00">
                  <c:v>22036</c:v>
                </c:pt>
                <c:pt idx="3139" formatCode="#,##0.00">
                  <c:v>21991.29</c:v>
                </c:pt>
                <c:pt idx="3140" formatCode="#,##0.00">
                  <c:v>21946.32</c:v>
                </c:pt>
                <c:pt idx="3141" formatCode="#,##0.00">
                  <c:v>21901.21</c:v>
                </c:pt>
                <c:pt idx="3142" formatCode="#,##0.00">
                  <c:v>21855.75</c:v>
                </c:pt>
                <c:pt idx="3143" formatCode="#,##0.00">
                  <c:v>21810.67</c:v>
                </c:pt>
                <c:pt idx="3144" formatCode="#,##0.00">
                  <c:v>21765.91</c:v>
                </c:pt>
                <c:pt idx="3145" formatCode="#,##0.00">
                  <c:v>21721.279999999999</c:v>
                </c:pt>
                <c:pt idx="3146" formatCode="#,##0.00">
                  <c:v>21676.69</c:v>
                </c:pt>
                <c:pt idx="3147" formatCode="#,##0.00">
                  <c:v>21632.32</c:v>
                </c:pt>
                <c:pt idx="3148" formatCode="#,##0.00">
                  <c:v>21588.1</c:v>
                </c:pt>
                <c:pt idx="3149" formatCode="#,##0.00">
                  <c:v>21543.93</c:v>
                </c:pt>
                <c:pt idx="3150" formatCode="#,##0.00">
                  <c:v>21499.89</c:v>
                </c:pt>
                <c:pt idx="3151" formatCode="#,##0.00">
                  <c:v>21455.91</c:v>
                </c:pt>
                <c:pt idx="3152" formatCode="#,##0.00">
                  <c:v>21412.1</c:v>
                </c:pt>
                <c:pt idx="3153" formatCode="#,##0.00">
                  <c:v>21373.51</c:v>
                </c:pt>
                <c:pt idx="3154" formatCode="#,##0.00">
                  <c:v>21329.07</c:v>
                </c:pt>
                <c:pt idx="3155" formatCode="#,##0.00">
                  <c:v>21284.7</c:v>
                </c:pt>
                <c:pt idx="3156" formatCode="#,##0.00">
                  <c:v>21240.65</c:v>
                </c:pt>
                <c:pt idx="3157" formatCode="#,##0.00">
                  <c:v>21196.79</c:v>
                </c:pt>
                <c:pt idx="3158" formatCode="#,##0.00">
                  <c:v>21153.14</c:v>
                </c:pt>
                <c:pt idx="3159" formatCode="#,##0.00">
                  <c:v>21109.56</c:v>
                </c:pt>
                <c:pt idx="3160" formatCode="#,##0.00">
                  <c:v>21066.16</c:v>
                </c:pt>
                <c:pt idx="3161" formatCode="#,##0.00">
                  <c:v>21023.87</c:v>
                </c:pt>
                <c:pt idx="3162" formatCode="#,##0.00">
                  <c:v>20980.79</c:v>
                </c:pt>
                <c:pt idx="3163" formatCode="#,##0.00">
                  <c:v>20937.990000000002</c:v>
                </c:pt>
                <c:pt idx="3164" formatCode="#,##0.00">
                  <c:v>20895.97</c:v>
                </c:pt>
                <c:pt idx="3165" formatCode="#,##0.00">
                  <c:v>20853.43</c:v>
                </c:pt>
                <c:pt idx="3166" formatCode="#,##0.00">
                  <c:v>20811</c:v>
                </c:pt>
                <c:pt idx="3167" formatCode="#,##0.00">
                  <c:v>20768.689999999999</c:v>
                </c:pt>
                <c:pt idx="3168" formatCode="#,##0.00">
                  <c:v>20726.47</c:v>
                </c:pt>
                <c:pt idx="3169" formatCode="#,##0.00">
                  <c:v>20684.810000000001</c:v>
                </c:pt>
                <c:pt idx="3170" formatCode="#,##0.00">
                  <c:v>20642.75</c:v>
                </c:pt>
                <c:pt idx="3171" formatCode="#,##0.00">
                  <c:v>20600.79</c:v>
                </c:pt>
                <c:pt idx="3172" formatCode="#,##0.00">
                  <c:v>20559.009999999998</c:v>
                </c:pt>
                <c:pt idx="3173" formatCode="#,##0.00">
                  <c:v>20517.43</c:v>
                </c:pt>
                <c:pt idx="3174" formatCode="#,##0.00">
                  <c:v>20476.8</c:v>
                </c:pt>
                <c:pt idx="3175" formatCode="#,##0.00">
                  <c:v>20436.09</c:v>
                </c:pt>
                <c:pt idx="3176" formatCode="#,##0.00">
                  <c:v>20394.740000000002</c:v>
                </c:pt>
                <c:pt idx="3177" formatCode="#,##0.00">
                  <c:v>20353.509999999998</c:v>
                </c:pt>
                <c:pt idx="3178" formatCode="#,##0.00">
                  <c:v>20312.59</c:v>
                </c:pt>
                <c:pt idx="3179" formatCode="#,##0.00">
                  <c:v>20271.78</c:v>
                </c:pt>
                <c:pt idx="3180" formatCode="#,##0.00">
                  <c:v>20231.16</c:v>
                </c:pt>
                <c:pt idx="3181" formatCode="#,##0.00">
                  <c:v>20190.7</c:v>
                </c:pt>
                <c:pt idx="3182" formatCode="#,##0.00">
                  <c:v>20150.38</c:v>
                </c:pt>
                <c:pt idx="3183" formatCode="#,##0.00">
                  <c:v>20110.32</c:v>
                </c:pt>
                <c:pt idx="3184" formatCode="#,##0.00">
                  <c:v>20070.46</c:v>
                </c:pt>
                <c:pt idx="3185" formatCode="#,##0.00">
                  <c:v>20030.759999999998</c:v>
                </c:pt>
                <c:pt idx="3186" formatCode="#,##0.00">
                  <c:v>19991.87</c:v>
                </c:pt>
                <c:pt idx="3187" formatCode="#,##0.00">
                  <c:v>19952.77</c:v>
                </c:pt>
                <c:pt idx="3188" formatCode="#,##0.00">
                  <c:v>19913.650000000001</c:v>
                </c:pt>
                <c:pt idx="3189" formatCode="#,##0.00">
                  <c:v>19874.759999999998</c:v>
                </c:pt>
                <c:pt idx="3190" formatCode="#,##0.00">
                  <c:v>19836.54</c:v>
                </c:pt>
                <c:pt idx="3191" formatCode="#,##0.00">
                  <c:v>19797.849999999999</c:v>
                </c:pt>
                <c:pt idx="3192" formatCode="#,##0.00">
                  <c:v>19759.45</c:v>
                </c:pt>
                <c:pt idx="3193" formatCode="#,##0.00">
                  <c:v>19721.27</c:v>
                </c:pt>
                <c:pt idx="3194" formatCode="#,##0.00">
                  <c:v>19683.13</c:v>
                </c:pt>
                <c:pt idx="3195" formatCode="#,##0.00">
                  <c:v>19645.22</c:v>
                </c:pt>
                <c:pt idx="3196" formatCode="#,##0.00">
                  <c:v>19607.47</c:v>
                </c:pt>
                <c:pt idx="3197" formatCode="#,##0.00">
                  <c:v>19569.97</c:v>
                </c:pt>
                <c:pt idx="3198" formatCode="#,##0.00">
                  <c:v>19532.63</c:v>
                </c:pt>
                <c:pt idx="3199" formatCode="#,##0.00">
                  <c:v>19495.54</c:v>
                </c:pt>
                <c:pt idx="3200" formatCode="#,##0.00">
                  <c:v>19458.560000000001</c:v>
                </c:pt>
                <c:pt idx="3201" formatCode="#,##0.00">
                  <c:v>19421.72</c:v>
                </c:pt>
                <c:pt idx="3202" formatCode="#,##0.00">
                  <c:v>19385.02</c:v>
                </c:pt>
                <c:pt idx="3203" formatCode="#,##0.00">
                  <c:v>19350.64</c:v>
                </c:pt>
                <c:pt idx="3204" formatCode="#,##0.00">
                  <c:v>19313.900000000001</c:v>
                </c:pt>
                <c:pt idx="3205" formatCode="#,##0.00">
                  <c:v>19277.47</c:v>
                </c:pt>
                <c:pt idx="3206" formatCode="#,##0.00">
                  <c:v>19241.28</c:v>
                </c:pt>
                <c:pt idx="3207" formatCode="#,##0.00">
                  <c:v>19205.29</c:v>
                </c:pt>
                <c:pt idx="3208" formatCode="#,##0.00">
                  <c:v>19169.46</c:v>
                </c:pt>
                <c:pt idx="3209" formatCode="#,##0.00">
                  <c:v>19133.97</c:v>
                </c:pt>
                <c:pt idx="3210" formatCode="#,##0.00">
                  <c:v>19098.47</c:v>
                </c:pt>
                <c:pt idx="3211" formatCode="#,##0.00">
                  <c:v>19063.080000000002</c:v>
                </c:pt>
                <c:pt idx="3212" formatCode="#,##0.00">
                  <c:v>19027.82</c:v>
                </c:pt>
                <c:pt idx="3213" formatCode="#,##0.00">
                  <c:v>18992.689999999999</c:v>
                </c:pt>
                <c:pt idx="3214" formatCode="#,##0.00">
                  <c:v>18957.740000000002</c:v>
                </c:pt>
                <c:pt idx="3215" formatCode="#,##0.00">
                  <c:v>18922.939999999999</c:v>
                </c:pt>
                <c:pt idx="3216" formatCode="#,##0.00">
                  <c:v>18888.28</c:v>
                </c:pt>
                <c:pt idx="3217" formatCode="#,##0.00">
                  <c:v>18853.72</c:v>
                </c:pt>
                <c:pt idx="3218" formatCode="#,##0.00">
                  <c:v>18819.23</c:v>
                </c:pt>
                <c:pt idx="3219" formatCode="#,##0.00">
                  <c:v>18784.830000000002</c:v>
                </c:pt>
                <c:pt idx="3220" formatCode="#,##0.00">
                  <c:v>18750.54</c:v>
                </c:pt>
                <c:pt idx="3221" formatCode="#,##0.00">
                  <c:v>18716.36</c:v>
                </c:pt>
                <c:pt idx="3222" formatCode="#,##0.00">
                  <c:v>18682.349999999999</c:v>
                </c:pt>
                <c:pt idx="3223" formatCode="#,##0.00">
                  <c:v>18648.560000000001</c:v>
                </c:pt>
                <c:pt idx="3224" formatCode="#,##0.00">
                  <c:v>18614.82</c:v>
                </c:pt>
                <c:pt idx="3225" formatCode="#,##0.00">
                  <c:v>18581.25</c:v>
                </c:pt>
                <c:pt idx="3226" formatCode="#,##0.00">
                  <c:v>18547.86</c:v>
                </c:pt>
                <c:pt idx="3227" formatCode="#,##0.00">
                  <c:v>18514.52</c:v>
                </c:pt>
                <c:pt idx="3228" formatCode="#,##0.00">
                  <c:v>18481.259999999998</c:v>
                </c:pt>
                <c:pt idx="3229" formatCode="#,##0.00">
                  <c:v>18448.099999999999</c:v>
                </c:pt>
                <c:pt idx="3230" formatCode="#,##0.00">
                  <c:v>18415.099999999999</c:v>
                </c:pt>
                <c:pt idx="3231" formatCode="#,##0.00">
                  <c:v>18382.23</c:v>
                </c:pt>
                <c:pt idx="3232" formatCode="#,##0.00">
                  <c:v>18349.53</c:v>
                </c:pt>
                <c:pt idx="3233" formatCode="#,##0.00">
                  <c:v>18316.91</c:v>
                </c:pt>
                <c:pt idx="3234" formatCode="#,##0.00">
                  <c:v>18284.439999999999</c:v>
                </c:pt>
                <c:pt idx="3235" formatCode="#,##0.00">
                  <c:v>18252.099999999999</c:v>
                </c:pt>
                <c:pt idx="3236" formatCode="#,##0.00">
                  <c:v>18219.900000000001</c:v>
                </c:pt>
                <c:pt idx="3237" formatCode="#,##0.00">
                  <c:v>18187.84</c:v>
                </c:pt>
                <c:pt idx="3238" formatCode="#,##0.00">
                  <c:v>18155.91</c:v>
                </c:pt>
                <c:pt idx="3239" formatCode="#,##0.00">
                  <c:v>18124.099999999999</c:v>
                </c:pt>
                <c:pt idx="3240" formatCode="#,##0.00">
                  <c:v>18092.38</c:v>
                </c:pt>
                <c:pt idx="3241" formatCode="#,##0.00">
                  <c:v>18060.759999999998</c:v>
                </c:pt>
                <c:pt idx="3242" formatCode="#,##0.00">
                  <c:v>18029.27</c:v>
                </c:pt>
                <c:pt idx="3243" formatCode="#,##0.00">
                  <c:v>17998.02</c:v>
                </c:pt>
                <c:pt idx="3244" formatCode="#,##0.00">
                  <c:v>17966.78</c:v>
                </c:pt>
                <c:pt idx="3245" formatCode="#,##0.00">
                  <c:v>17935.52</c:v>
                </c:pt>
                <c:pt idx="3246" formatCode="#,##0.00">
                  <c:v>17904.25</c:v>
                </c:pt>
                <c:pt idx="3247" formatCode="#,##0.00">
                  <c:v>17872.96</c:v>
                </c:pt>
                <c:pt idx="3248" formatCode="#,##0.00">
                  <c:v>17841.77</c:v>
                </c:pt>
                <c:pt idx="3249" formatCode="#,##0.00">
                  <c:v>17810.68</c:v>
                </c:pt>
                <c:pt idx="3250" formatCode="#,##0.00">
                  <c:v>17779.669999999998</c:v>
                </c:pt>
                <c:pt idx="3251" formatCode="#,##0.00">
                  <c:v>17748.79</c:v>
                </c:pt>
                <c:pt idx="3252" formatCode="#,##0.00">
                  <c:v>17718.009999999998</c:v>
                </c:pt>
                <c:pt idx="3253" formatCode="#,##0.00">
                  <c:v>17687.41</c:v>
                </c:pt>
                <c:pt idx="3254" formatCode="#,##0.00">
                  <c:v>17656.86</c:v>
                </c:pt>
                <c:pt idx="3255" formatCode="#,##0.00">
                  <c:v>17626.439999999999</c:v>
                </c:pt>
                <c:pt idx="3256" formatCode="#,##0.00">
                  <c:v>17596.25</c:v>
                </c:pt>
                <c:pt idx="3257" formatCode="#,##0.00">
                  <c:v>17566.13</c:v>
                </c:pt>
                <c:pt idx="3258" formatCode="#,##0.00">
                  <c:v>17536.169999999998</c:v>
                </c:pt>
                <c:pt idx="3259" formatCode="#,##0.00">
                  <c:v>17506.32</c:v>
                </c:pt>
                <c:pt idx="3260" formatCode="#,##0.00">
                  <c:v>17476.560000000001</c:v>
                </c:pt>
                <c:pt idx="3261" formatCode="#,##0.00">
                  <c:v>17446.96</c:v>
                </c:pt>
                <c:pt idx="3262" formatCode="#,##0.00">
                  <c:v>17417.48</c:v>
                </c:pt>
                <c:pt idx="3263" formatCode="#,##0.00">
                  <c:v>17388.23</c:v>
                </c:pt>
                <c:pt idx="3264" formatCode="#,##0.00">
                  <c:v>17359.07</c:v>
                </c:pt>
                <c:pt idx="3265" formatCode="#,##0.00">
                  <c:v>17329.990000000002</c:v>
                </c:pt>
                <c:pt idx="3266" formatCode="#,##0.00">
                  <c:v>17300.919999999998</c:v>
                </c:pt>
                <c:pt idx="3267" formatCode="#,##0.00">
                  <c:v>17272.009999999998</c:v>
                </c:pt>
                <c:pt idx="3268" formatCode="#,##0.00">
                  <c:v>17243.240000000002</c:v>
                </c:pt>
                <c:pt idx="3269" formatCode="#,##0.00">
                  <c:v>17214.57</c:v>
                </c:pt>
                <c:pt idx="3270" formatCode="#,##0.00">
                  <c:v>17186.11</c:v>
                </c:pt>
                <c:pt idx="3271" formatCode="#,##0.00">
                  <c:v>17157.75</c:v>
                </c:pt>
                <c:pt idx="3272" formatCode="#,##0.00">
                  <c:v>17129.439999999999</c:v>
                </c:pt>
                <c:pt idx="3273" formatCode="#,##0.00">
                  <c:v>17101.22</c:v>
                </c:pt>
                <c:pt idx="3274" formatCode="#,##0.00">
                  <c:v>17073.09</c:v>
                </c:pt>
                <c:pt idx="3275" formatCode="#,##0.00">
                  <c:v>17045.060000000001</c:v>
                </c:pt>
                <c:pt idx="3276" formatCode="#,##0.00">
                  <c:v>17017.14</c:v>
                </c:pt>
                <c:pt idx="3277" formatCode="#,##0.00">
                  <c:v>16989.32</c:v>
                </c:pt>
                <c:pt idx="3278" formatCode="#,##0.00">
                  <c:v>16961.62</c:v>
                </c:pt>
                <c:pt idx="3279" formatCode="#,##0.00">
                  <c:v>16934.02</c:v>
                </c:pt>
                <c:pt idx="3280" formatCode="#,##0.00">
                  <c:v>16906.52</c:v>
                </c:pt>
                <c:pt idx="3281" formatCode="#,##0.00">
                  <c:v>16879.080000000002</c:v>
                </c:pt>
                <c:pt idx="3282" formatCode="#,##0.00">
                  <c:v>16851.75</c:v>
                </c:pt>
                <c:pt idx="3283" formatCode="#,##0.00">
                  <c:v>16824.509999999998</c:v>
                </c:pt>
                <c:pt idx="3284" formatCode="#,##0.00">
                  <c:v>16797.39</c:v>
                </c:pt>
                <c:pt idx="3285" formatCode="#,##0.00">
                  <c:v>16770.34</c:v>
                </c:pt>
                <c:pt idx="3286" formatCode="#,##0.00">
                  <c:v>16743.39</c:v>
                </c:pt>
                <c:pt idx="3287" formatCode="#,##0.00">
                  <c:v>16716.53</c:v>
                </c:pt>
                <c:pt idx="3288" formatCode="#,##0.00">
                  <c:v>16689.759999999998</c:v>
                </c:pt>
                <c:pt idx="3289" formatCode="#,##0.00">
                  <c:v>16663.09</c:v>
                </c:pt>
                <c:pt idx="3290" formatCode="#,##0.00">
                  <c:v>16636.490000000002</c:v>
                </c:pt>
                <c:pt idx="3291" formatCode="#,##0.00">
                  <c:v>16609.96</c:v>
                </c:pt>
                <c:pt idx="3292" formatCode="#,##0.00">
                  <c:v>16583.560000000001</c:v>
                </c:pt>
                <c:pt idx="3293" formatCode="#,##0.00">
                  <c:v>16557.23</c:v>
                </c:pt>
                <c:pt idx="3294" formatCode="#,##0.00">
                  <c:v>16530.919999999998</c:v>
                </c:pt>
                <c:pt idx="3295" formatCode="#,##0.00">
                  <c:v>16504.79</c:v>
                </c:pt>
                <c:pt idx="3296" formatCode="#,##0.00">
                  <c:v>16478.82</c:v>
                </c:pt>
                <c:pt idx="3297" formatCode="#,##0.00">
                  <c:v>16452.900000000001</c:v>
                </c:pt>
                <c:pt idx="3298" formatCode="#,##0.00">
                  <c:v>16427.009999999998</c:v>
                </c:pt>
                <c:pt idx="3299" formatCode="#,##0.00">
                  <c:v>16401.21</c:v>
                </c:pt>
                <c:pt idx="3300" formatCode="#,##0.00">
                  <c:v>16375.51</c:v>
                </c:pt>
                <c:pt idx="3301" formatCode="#,##0.00">
                  <c:v>16350.05</c:v>
                </c:pt>
                <c:pt idx="3302" formatCode="#,##0.00">
                  <c:v>16324.7</c:v>
                </c:pt>
                <c:pt idx="3303" formatCode="#,##0.00">
                  <c:v>16299.35</c:v>
                </c:pt>
                <c:pt idx="3304" formatCode="#,##0.00">
                  <c:v>16274.07</c:v>
                </c:pt>
                <c:pt idx="3305" formatCode="#,##0.00">
                  <c:v>16248.84</c:v>
                </c:pt>
                <c:pt idx="3306" formatCode="#,##0.00">
                  <c:v>16223.68</c:v>
                </c:pt>
                <c:pt idx="3307" formatCode="#,##0.00">
                  <c:v>16198.59</c:v>
                </c:pt>
                <c:pt idx="3308" formatCode="#,##0.00">
                  <c:v>16173.65</c:v>
                </c:pt>
                <c:pt idx="3309" formatCode="#,##0.00">
                  <c:v>16148.7</c:v>
                </c:pt>
                <c:pt idx="3310" formatCode="#,##0.00">
                  <c:v>16123.83</c:v>
                </c:pt>
                <c:pt idx="3311" formatCode="#,##0.00">
                  <c:v>16099.04</c:v>
                </c:pt>
                <c:pt idx="3312" formatCode="#,##0.00">
                  <c:v>16074.36</c:v>
                </c:pt>
                <c:pt idx="3313" formatCode="#,##0.00">
                  <c:v>16049.77</c:v>
                </c:pt>
                <c:pt idx="3314" formatCode="#,##0.00">
                  <c:v>16025.25</c:v>
                </c:pt>
                <c:pt idx="3315" formatCode="#,##0.00">
                  <c:v>16000.88</c:v>
                </c:pt>
                <c:pt idx="3316" formatCode="#,##0.00">
                  <c:v>15976.59</c:v>
                </c:pt>
                <c:pt idx="3317" formatCode="#,##0.00">
                  <c:v>15952.39</c:v>
                </c:pt>
                <c:pt idx="3318" formatCode="#,##0.00">
                  <c:v>15928.3</c:v>
                </c:pt>
                <c:pt idx="3319" formatCode="#,##0.00">
                  <c:v>15904.31</c:v>
                </c:pt>
                <c:pt idx="3320" formatCode="#,##0.00">
                  <c:v>15880.42</c:v>
                </c:pt>
                <c:pt idx="3321" formatCode="#,##0.00">
                  <c:v>15856.62</c:v>
                </c:pt>
                <c:pt idx="3322" formatCode="#,##0.00">
                  <c:v>15832.91</c:v>
                </c:pt>
                <c:pt idx="3323" formatCode="#,##0.00">
                  <c:v>15809.29</c:v>
                </c:pt>
                <c:pt idx="3324" formatCode="#,##0.00">
                  <c:v>15785.74</c:v>
                </c:pt>
                <c:pt idx="3325" formatCode="#,##0.00">
                  <c:v>15762.26</c:v>
                </c:pt>
                <c:pt idx="3326" formatCode="#,##0.00">
                  <c:v>15738.9</c:v>
                </c:pt>
                <c:pt idx="3327" formatCode="#,##0.00">
                  <c:v>15715.6</c:v>
                </c:pt>
                <c:pt idx="3328" formatCode="#,##0.00">
                  <c:v>15692.42</c:v>
                </c:pt>
                <c:pt idx="3329" formatCode="#,##0.00">
                  <c:v>15669.31</c:v>
                </c:pt>
                <c:pt idx="3330" formatCode="#,##0.00">
                  <c:v>15646.28</c:v>
                </c:pt>
                <c:pt idx="3331" formatCode="#,##0.00">
                  <c:v>15623.32</c:v>
                </c:pt>
                <c:pt idx="3332" formatCode="#,##0.00">
                  <c:v>15600.44</c:v>
                </c:pt>
                <c:pt idx="3333" formatCode="#,##0.00">
                  <c:v>15577.64</c:v>
                </c:pt>
                <c:pt idx="3334" formatCode="#,##0.00">
                  <c:v>15554.93</c:v>
                </c:pt>
                <c:pt idx="3335" formatCode="#,##0.00">
                  <c:v>15532.31</c:v>
                </c:pt>
                <c:pt idx="3336" formatCode="#,##0.00">
                  <c:v>15509.78</c:v>
                </c:pt>
                <c:pt idx="3337" formatCode="#,##0.00">
                  <c:v>15487.28</c:v>
                </c:pt>
                <c:pt idx="3338" formatCode="#,##0.00">
                  <c:v>15464.87</c:v>
                </c:pt>
                <c:pt idx="3339" formatCode="#,##0.00">
                  <c:v>15442.53</c:v>
                </c:pt>
                <c:pt idx="3340" formatCode="#,##0.00">
                  <c:v>15420.27</c:v>
                </c:pt>
                <c:pt idx="3341" formatCode="#,##0.00">
                  <c:v>15398.07</c:v>
                </c:pt>
                <c:pt idx="3342" formatCode="#,##0.00">
                  <c:v>15375.94</c:v>
                </c:pt>
                <c:pt idx="3343" formatCode="#,##0.00">
                  <c:v>15353.87</c:v>
                </c:pt>
                <c:pt idx="3344" formatCode="#,##0.00">
                  <c:v>15331.86</c:v>
                </c:pt>
                <c:pt idx="3345" formatCode="#,##0.00">
                  <c:v>15309.91</c:v>
                </c:pt>
                <c:pt idx="3346" formatCode="#,##0.00">
                  <c:v>15288.01</c:v>
                </c:pt>
                <c:pt idx="3347" formatCode="#,##0.00">
                  <c:v>15266.18</c:v>
                </c:pt>
                <c:pt idx="3348" formatCode="#,##0.00">
                  <c:v>15244.45</c:v>
                </c:pt>
                <c:pt idx="3349" formatCode="#,##0.00">
                  <c:v>15222.73</c:v>
                </c:pt>
                <c:pt idx="3350" formatCode="#,##0.00">
                  <c:v>15201.03</c:v>
                </c:pt>
                <c:pt idx="3351" formatCode="#,##0.00">
                  <c:v>15179.44</c:v>
                </c:pt>
                <c:pt idx="3352" formatCode="#,##0.00">
                  <c:v>15157.86</c:v>
                </c:pt>
                <c:pt idx="3353" formatCode="#,##0.00">
                  <c:v>15136.38</c:v>
                </c:pt>
                <c:pt idx="3354" formatCode="#,##0.00">
                  <c:v>15114.98</c:v>
                </c:pt>
                <c:pt idx="3355" formatCode="#,##0.00">
                  <c:v>15097.15</c:v>
                </c:pt>
                <c:pt idx="3356" formatCode="#,##0.00">
                  <c:v>15075.8</c:v>
                </c:pt>
                <c:pt idx="3357" formatCode="#,##0.00">
                  <c:v>15054.24</c:v>
                </c:pt>
                <c:pt idx="3358" formatCode="#,##0.00">
                  <c:v>15032.76</c:v>
                </c:pt>
                <c:pt idx="3359" formatCode="#,##0.00">
                  <c:v>15011.36</c:v>
                </c:pt>
                <c:pt idx="3360" formatCode="#,##0.00">
                  <c:v>14990.03</c:v>
                </c:pt>
                <c:pt idx="3361" formatCode="#,##0.00">
                  <c:v>14968.79</c:v>
                </c:pt>
                <c:pt idx="3362" formatCode="#,##0.00">
                  <c:v>14947.68</c:v>
                </c:pt>
                <c:pt idx="3363" formatCode="#,##0.00">
                  <c:v>14926.65</c:v>
                </c:pt>
                <c:pt idx="3364" formatCode="#,##0.00">
                  <c:v>14905.7</c:v>
                </c:pt>
                <c:pt idx="3365" formatCode="#,##0.00">
                  <c:v>14884.83</c:v>
                </c:pt>
                <c:pt idx="3366" formatCode="#,##0.00">
                  <c:v>14864</c:v>
                </c:pt>
                <c:pt idx="3367" formatCode="#,##0.00">
                  <c:v>14843.25</c:v>
                </c:pt>
                <c:pt idx="3368" formatCode="#,##0.00">
                  <c:v>14822.56</c:v>
                </c:pt>
                <c:pt idx="3369" formatCode="#,##0.00">
                  <c:v>14801.92</c:v>
                </c:pt>
                <c:pt idx="3370" formatCode="#,##0.00">
                  <c:v>14781.33</c:v>
                </c:pt>
                <c:pt idx="3371" formatCode="#,##0.00">
                  <c:v>14760.81</c:v>
                </c:pt>
                <c:pt idx="3372" formatCode="#,##0.00">
                  <c:v>14740.33</c:v>
                </c:pt>
                <c:pt idx="3373" formatCode="#,##0.00">
                  <c:v>14719.89</c:v>
                </c:pt>
                <c:pt idx="3374" formatCode="#,##0.00">
                  <c:v>14699.52</c:v>
                </c:pt>
                <c:pt idx="3375" formatCode="#,##0.00">
                  <c:v>14679.19</c:v>
                </c:pt>
                <c:pt idx="3376" formatCode="#,##0.00">
                  <c:v>14658.93</c:v>
                </c:pt>
                <c:pt idx="3377" formatCode="#,##0.00">
                  <c:v>14638.7</c:v>
                </c:pt>
                <c:pt idx="3378" formatCode="#,##0.00">
                  <c:v>14618.53</c:v>
                </c:pt>
                <c:pt idx="3379" formatCode="#,##0.00">
                  <c:v>14600.12</c:v>
                </c:pt>
                <c:pt idx="3380" formatCode="#,##0.00">
                  <c:v>14579.76</c:v>
                </c:pt>
                <c:pt idx="3381" formatCode="#,##0.00">
                  <c:v>14559.75</c:v>
                </c:pt>
                <c:pt idx="3382" formatCode="#,##0.00">
                  <c:v>14539.76</c:v>
                </c:pt>
                <c:pt idx="3383" formatCode="#,##0.00">
                  <c:v>14519.84</c:v>
                </c:pt>
                <c:pt idx="3384" formatCode="#,##0.00">
                  <c:v>14500.07</c:v>
                </c:pt>
                <c:pt idx="3385" formatCode="#,##0.00">
                  <c:v>14480.31</c:v>
                </c:pt>
                <c:pt idx="3386" formatCode="#,##0.00">
                  <c:v>14460.58</c:v>
                </c:pt>
                <c:pt idx="3387" formatCode="#,##0.00">
                  <c:v>14440.88</c:v>
                </c:pt>
                <c:pt idx="3388" formatCode="#,##0.00">
                  <c:v>14421.2</c:v>
                </c:pt>
                <c:pt idx="3389" formatCode="#,##0.00">
                  <c:v>14401.55</c:v>
                </c:pt>
                <c:pt idx="3390" formatCode="#,##0.00">
                  <c:v>14381.99</c:v>
                </c:pt>
                <c:pt idx="3391" formatCode="#,##0.00">
                  <c:v>14362.49</c:v>
                </c:pt>
                <c:pt idx="3392" formatCode="#,##0.00">
                  <c:v>14343.07</c:v>
                </c:pt>
                <c:pt idx="3393" formatCode="#,##0.00">
                  <c:v>14323.69</c:v>
                </c:pt>
                <c:pt idx="3394" formatCode="#,##0.00">
                  <c:v>14311.67</c:v>
                </c:pt>
                <c:pt idx="3395" formatCode="#,##0.00">
                  <c:v>14291.83</c:v>
                </c:pt>
                <c:pt idx="3396" formatCode="#,##0.00">
                  <c:v>14271.32</c:v>
                </c:pt>
                <c:pt idx="3397" formatCode="#,##0.00">
                  <c:v>14251.33</c:v>
                </c:pt>
                <c:pt idx="3398" formatCode="#,##0.00">
                  <c:v>14231.61</c:v>
                </c:pt>
                <c:pt idx="3399" formatCode="#,##0.00">
                  <c:v>14212.07</c:v>
                </c:pt>
                <c:pt idx="3400" formatCode="#,##0.00">
                  <c:v>14192.65</c:v>
                </c:pt>
                <c:pt idx="3401" formatCode="#,##0.00">
                  <c:v>14173.35</c:v>
                </c:pt>
                <c:pt idx="3402" formatCode="#,##0.00">
                  <c:v>14154.14</c:v>
                </c:pt>
                <c:pt idx="3403" formatCode="#,##0.00">
                  <c:v>14135.01</c:v>
                </c:pt>
                <c:pt idx="3404" formatCode="#,##0.00">
                  <c:v>14115.92</c:v>
                </c:pt>
                <c:pt idx="3405" formatCode="#,##0.00">
                  <c:v>14096.92</c:v>
                </c:pt>
                <c:pt idx="3406" formatCode="#,##0.00">
                  <c:v>14078.01</c:v>
                </c:pt>
                <c:pt idx="3407" formatCode="#,##0.00">
                  <c:v>14059.15</c:v>
                </c:pt>
                <c:pt idx="3408" formatCode="#,##0.00">
                  <c:v>14040.33</c:v>
                </c:pt>
                <c:pt idx="3409" formatCode="#,##0.00">
                  <c:v>14021.61</c:v>
                </c:pt>
                <c:pt idx="3410" formatCode="#,##0.00">
                  <c:v>14002.94</c:v>
                </c:pt>
                <c:pt idx="3411" formatCode="#,##0.00">
                  <c:v>13984.37</c:v>
                </c:pt>
                <c:pt idx="3412" formatCode="#,##0.00">
                  <c:v>13965.79</c:v>
                </c:pt>
                <c:pt idx="3413" formatCode="#,##0.00">
                  <c:v>13947.23</c:v>
                </c:pt>
                <c:pt idx="3414" formatCode="#,##0.00">
                  <c:v>13928.69</c:v>
                </c:pt>
                <c:pt idx="3415" formatCode="#,##0.00">
                  <c:v>13910.2</c:v>
                </c:pt>
                <c:pt idx="3416" formatCode="#,##0.00">
                  <c:v>13891.74</c:v>
                </c:pt>
                <c:pt idx="3417" formatCode="#,##0.00">
                  <c:v>13873.33</c:v>
                </c:pt>
                <c:pt idx="3418" formatCode="#,##0.00">
                  <c:v>13854.96</c:v>
                </c:pt>
                <c:pt idx="3419" formatCode="#,##0.00">
                  <c:v>13836.61</c:v>
                </c:pt>
                <c:pt idx="3420" formatCode="#,##0.00">
                  <c:v>13818.31</c:v>
                </c:pt>
                <c:pt idx="3421" formatCode="#,##0.00">
                  <c:v>13800.04</c:v>
                </c:pt>
                <c:pt idx="3422" formatCode="#,##0.00">
                  <c:v>13781.82</c:v>
                </c:pt>
                <c:pt idx="3423" formatCode="#,##0.00">
                  <c:v>13763.63</c:v>
                </c:pt>
                <c:pt idx="3424" formatCode="#,##0.00">
                  <c:v>13745.5</c:v>
                </c:pt>
                <c:pt idx="3425" formatCode="#,##0.00">
                  <c:v>13727.38</c:v>
                </c:pt>
                <c:pt idx="3426" formatCode="#,##0.00">
                  <c:v>13709.32</c:v>
                </c:pt>
                <c:pt idx="3427" formatCode="#,##0.00">
                  <c:v>13691.33</c:v>
                </c:pt>
                <c:pt idx="3428" formatCode="#,##0.00">
                  <c:v>13673.4</c:v>
                </c:pt>
                <c:pt idx="3429" formatCode="#,##0.00">
                  <c:v>13655.51</c:v>
                </c:pt>
                <c:pt idx="3430" formatCode="#,##0.00">
                  <c:v>13637.64</c:v>
                </c:pt>
                <c:pt idx="3431" formatCode="#,##0.00">
                  <c:v>13619.8</c:v>
                </c:pt>
                <c:pt idx="3432" formatCode="#,##0.00">
                  <c:v>13601.96</c:v>
                </c:pt>
                <c:pt idx="3433" formatCode="#,##0.00">
                  <c:v>13584.16</c:v>
                </c:pt>
                <c:pt idx="3434" formatCode="#,##0.00">
                  <c:v>13566.42</c:v>
                </c:pt>
                <c:pt idx="3435" formatCode="#,##0.00">
                  <c:v>13548.66</c:v>
                </c:pt>
                <c:pt idx="3436" formatCode="#,##0.00">
                  <c:v>13531.03</c:v>
                </c:pt>
                <c:pt idx="3437" formatCode="#,##0.00">
                  <c:v>13513.44</c:v>
                </c:pt>
                <c:pt idx="3438" formatCode="#,##0.00">
                  <c:v>13495.88</c:v>
                </c:pt>
                <c:pt idx="3439" formatCode="#,##0.00">
                  <c:v>13478.37</c:v>
                </c:pt>
                <c:pt idx="3440" formatCode="#,##0.00">
                  <c:v>13460.89</c:v>
                </c:pt>
                <c:pt idx="3441" formatCode="#,##0.00">
                  <c:v>13443.44</c:v>
                </c:pt>
                <c:pt idx="3442" formatCode="#,##0.00">
                  <c:v>13426.11</c:v>
                </c:pt>
                <c:pt idx="3443" formatCode="#,##0.00">
                  <c:v>13408.75</c:v>
                </c:pt>
                <c:pt idx="3444" formatCode="#,##0.00">
                  <c:v>13391.38</c:v>
                </c:pt>
                <c:pt idx="3445" formatCode="#,##0.00">
                  <c:v>13374.03</c:v>
                </c:pt>
                <c:pt idx="3446" formatCode="#,##0.00">
                  <c:v>13356.73</c:v>
                </c:pt>
                <c:pt idx="3447" formatCode="#,##0.00">
                  <c:v>13339.6</c:v>
                </c:pt>
                <c:pt idx="3448" formatCode="#,##0.00">
                  <c:v>13322.45</c:v>
                </c:pt>
                <c:pt idx="3449" formatCode="#,##0.00">
                  <c:v>13305.27</c:v>
                </c:pt>
                <c:pt idx="3450" formatCode="#,##0.00">
                  <c:v>13288.39</c:v>
                </c:pt>
                <c:pt idx="3451" formatCode="#,##0.00">
                  <c:v>13271.52</c:v>
                </c:pt>
                <c:pt idx="3452" formatCode="#,##0.00">
                  <c:v>13254.53</c:v>
                </c:pt>
                <c:pt idx="3453" formatCode="#,##0.00">
                  <c:v>13237.43</c:v>
                </c:pt>
                <c:pt idx="3454" formatCode="#,##0.00">
                  <c:v>13220.57</c:v>
                </c:pt>
                <c:pt idx="3455" formatCode="#,##0.00">
                  <c:v>13203.76</c:v>
                </c:pt>
                <c:pt idx="3456" formatCode="#,##0.00">
                  <c:v>13186.97</c:v>
                </c:pt>
                <c:pt idx="3457" formatCode="#,##0.00">
                  <c:v>13170.18</c:v>
                </c:pt>
                <c:pt idx="3458" formatCode="#,##0.00">
                  <c:v>13153.43</c:v>
                </c:pt>
                <c:pt idx="3459" formatCode="#,##0.00">
                  <c:v>13136.7</c:v>
                </c:pt>
                <c:pt idx="3460" formatCode="#,##0.00">
                  <c:v>13120.01</c:v>
                </c:pt>
                <c:pt idx="3461" formatCode="#,##0.00">
                  <c:v>13103.34</c:v>
                </c:pt>
                <c:pt idx="3462" formatCode="#,##0.00">
                  <c:v>13086.71</c:v>
                </c:pt>
                <c:pt idx="3463" formatCode="#,##0.00">
                  <c:v>13070.13</c:v>
                </c:pt>
                <c:pt idx="3464" formatCode="#,##0.00">
                  <c:v>13053.68</c:v>
                </c:pt>
                <c:pt idx="3465" formatCode="#,##0.00">
                  <c:v>13037.19</c:v>
                </c:pt>
                <c:pt idx="3466" formatCode="#,##0.00">
                  <c:v>13020.7</c:v>
                </c:pt>
                <c:pt idx="3467" formatCode="#,##0.00">
                  <c:v>13004.25</c:v>
                </c:pt>
                <c:pt idx="3468" formatCode="#,##0.00">
                  <c:v>12987.86</c:v>
                </c:pt>
                <c:pt idx="3469" formatCode="#,##0.00">
                  <c:v>12971.5</c:v>
                </c:pt>
                <c:pt idx="3470" formatCode="#,##0.00">
                  <c:v>12955.19</c:v>
                </c:pt>
                <c:pt idx="3471" formatCode="#,##0.00">
                  <c:v>12938.93</c:v>
                </c:pt>
                <c:pt idx="3472" formatCode="#,##0.00">
                  <c:v>12923.58</c:v>
                </c:pt>
                <c:pt idx="3473" formatCode="#,##0.00">
                  <c:v>12907.54</c:v>
                </c:pt>
                <c:pt idx="3474" formatCode="#,##0.00">
                  <c:v>12891.18</c:v>
                </c:pt>
                <c:pt idx="3475" formatCode="#,##0.00">
                  <c:v>12874.99</c:v>
                </c:pt>
                <c:pt idx="3476" formatCode="#,##0.00">
                  <c:v>12858.87</c:v>
                </c:pt>
                <c:pt idx="3477" formatCode="#,##0.00">
                  <c:v>12842.83</c:v>
                </c:pt>
                <c:pt idx="3478" formatCode="#,##0.00">
                  <c:v>12826.94</c:v>
                </c:pt>
                <c:pt idx="3479" formatCode="#,##0.00">
                  <c:v>12811.18</c:v>
                </c:pt>
                <c:pt idx="3480" formatCode="#,##0.00">
                  <c:v>12795.44</c:v>
                </c:pt>
                <c:pt idx="3481" formatCode="#,##0.00">
                  <c:v>12779.75</c:v>
                </c:pt>
                <c:pt idx="3482" formatCode="#,##0.00">
                  <c:v>12764.11</c:v>
                </c:pt>
                <c:pt idx="3483" formatCode="#,##0.00">
                  <c:v>12748.51</c:v>
                </c:pt>
                <c:pt idx="3484" formatCode="#,##0.00">
                  <c:v>12732.95</c:v>
                </c:pt>
                <c:pt idx="3485" formatCode="#,##0.00">
                  <c:v>12717.42</c:v>
                </c:pt>
                <c:pt idx="3486" formatCode="#,##0.00">
                  <c:v>12701.93</c:v>
                </c:pt>
                <c:pt idx="3487" formatCode="#,##0.00">
                  <c:v>12686.47</c:v>
                </c:pt>
                <c:pt idx="3488" formatCode="#,##0.00">
                  <c:v>12671.02</c:v>
                </c:pt>
                <c:pt idx="3489" formatCode="#,##0.00">
                  <c:v>12655.66</c:v>
                </c:pt>
                <c:pt idx="3490" formatCode="#,##0.00">
                  <c:v>12640.35</c:v>
                </c:pt>
                <c:pt idx="3491" formatCode="#,##0.00">
                  <c:v>12625.06</c:v>
                </c:pt>
                <c:pt idx="3492" formatCode="#,##0.00">
                  <c:v>12609.83</c:v>
                </c:pt>
                <c:pt idx="3493" formatCode="#,##0.00">
                  <c:v>12594.66</c:v>
                </c:pt>
                <c:pt idx="3494" formatCode="#,##0.00">
                  <c:v>12579.51</c:v>
                </c:pt>
                <c:pt idx="3495" formatCode="#,##0.00">
                  <c:v>12564.41</c:v>
                </c:pt>
                <c:pt idx="3496" formatCode="#,##0.00">
                  <c:v>12549.33</c:v>
                </c:pt>
                <c:pt idx="3497" formatCode="#,##0.00">
                  <c:v>12534.31</c:v>
                </c:pt>
                <c:pt idx="3498" formatCode="#,##0.00">
                  <c:v>12519.33</c:v>
                </c:pt>
                <c:pt idx="3499" formatCode="#,##0.00">
                  <c:v>12504.36</c:v>
                </c:pt>
                <c:pt idx="3500" formatCode="#,##0.00">
                  <c:v>12489.44</c:v>
                </c:pt>
                <c:pt idx="3501" formatCode="#,##0.00">
                  <c:v>12474.61</c:v>
                </c:pt>
                <c:pt idx="3502" formatCode="#,##0.00">
                  <c:v>12459.76</c:v>
                </c:pt>
                <c:pt idx="3503" formatCode="#,##0.00">
                  <c:v>12444.93</c:v>
                </c:pt>
                <c:pt idx="3504" formatCode="#,##0.00">
                  <c:v>12430.18</c:v>
                </c:pt>
                <c:pt idx="3505" formatCode="#,##0.00">
                  <c:v>12415.48</c:v>
                </c:pt>
                <c:pt idx="3506" formatCode="#,##0.00">
                  <c:v>12400.8</c:v>
                </c:pt>
                <c:pt idx="3507" formatCode="#,##0.00">
                  <c:v>12386.17</c:v>
                </c:pt>
                <c:pt idx="3508" formatCode="#,##0.00">
                  <c:v>12371.55</c:v>
                </c:pt>
                <c:pt idx="3509" formatCode="#,##0.00">
                  <c:v>12356.97</c:v>
                </c:pt>
                <c:pt idx="3510" formatCode="#,##0.00">
                  <c:v>12342.42</c:v>
                </c:pt>
                <c:pt idx="3511" formatCode="#,##0.00">
                  <c:v>12327.92</c:v>
                </c:pt>
                <c:pt idx="3512" formatCode="#,##0.00">
                  <c:v>12313.54</c:v>
                </c:pt>
                <c:pt idx="3513" formatCode="#,##0.00">
                  <c:v>12299.05</c:v>
                </c:pt>
                <c:pt idx="3514" formatCode="#,##0.00">
                  <c:v>12284.65</c:v>
                </c:pt>
                <c:pt idx="3515" formatCode="#,##0.00">
                  <c:v>12270.31</c:v>
                </c:pt>
                <c:pt idx="3516" formatCode="#,##0.00">
                  <c:v>12256.01</c:v>
                </c:pt>
                <c:pt idx="3517" formatCode="#,##0.00">
                  <c:v>12241.74</c:v>
                </c:pt>
                <c:pt idx="3518" formatCode="#,##0.00">
                  <c:v>12227.51</c:v>
                </c:pt>
                <c:pt idx="3519" formatCode="#,##0.00">
                  <c:v>12213.58</c:v>
                </c:pt>
                <c:pt idx="3520" formatCode="#,##0.00">
                  <c:v>12199.35</c:v>
                </c:pt>
                <c:pt idx="3521" formatCode="#,##0.00">
                  <c:v>12185.18</c:v>
                </c:pt>
                <c:pt idx="3522" formatCode="#,##0.00">
                  <c:v>12171.07</c:v>
                </c:pt>
                <c:pt idx="3523" formatCode="#,##0.00">
                  <c:v>12157.02</c:v>
                </c:pt>
                <c:pt idx="3524" formatCode="#,##0.00">
                  <c:v>12143.01</c:v>
                </c:pt>
                <c:pt idx="3525" formatCode="#,##0.00">
                  <c:v>12129.06</c:v>
                </c:pt>
                <c:pt idx="3526" formatCode="#,##0.00">
                  <c:v>12115.13</c:v>
                </c:pt>
                <c:pt idx="3527" formatCode="#,##0.00">
                  <c:v>12101.23</c:v>
                </c:pt>
                <c:pt idx="3528" formatCode="#,##0.00">
                  <c:v>12087.36</c:v>
                </c:pt>
                <c:pt idx="3529" formatCode="#,##0.00">
                  <c:v>12073.52</c:v>
                </c:pt>
                <c:pt idx="3530" formatCode="#,##0.00">
                  <c:v>12059.72</c:v>
                </c:pt>
                <c:pt idx="3531" formatCode="#,##0.00">
                  <c:v>12045.92</c:v>
                </c:pt>
                <c:pt idx="3532" formatCode="#,##0.00">
                  <c:v>12032.15</c:v>
                </c:pt>
                <c:pt idx="3533" formatCode="#,##0.00">
                  <c:v>12018.41</c:v>
                </c:pt>
                <c:pt idx="3534" formatCode="#,##0.00">
                  <c:v>12004.67</c:v>
                </c:pt>
                <c:pt idx="3535" formatCode="#,##0.00">
                  <c:v>11990.98</c:v>
                </c:pt>
                <c:pt idx="3536" formatCode="#,##0.00">
                  <c:v>11977.32</c:v>
                </c:pt>
                <c:pt idx="3537" formatCode="#,##0.00">
                  <c:v>11963.69</c:v>
                </c:pt>
                <c:pt idx="3538" formatCode="#,##0.00">
                  <c:v>11950.08</c:v>
                </c:pt>
                <c:pt idx="3539" formatCode="#,##0.00">
                  <c:v>11936.49</c:v>
                </c:pt>
                <c:pt idx="3540" formatCode="#,##0.00">
                  <c:v>11922.92</c:v>
                </c:pt>
                <c:pt idx="3541" formatCode="#,##0.00">
                  <c:v>11909.4</c:v>
                </c:pt>
                <c:pt idx="3542" formatCode="#,##0.00">
                  <c:v>11895.89</c:v>
                </c:pt>
                <c:pt idx="3543" formatCode="#,##0.00">
                  <c:v>11882.43</c:v>
                </c:pt>
                <c:pt idx="3544" formatCode="#,##0.00">
                  <c:v>11868.99</c:v>
                </c:pt>
                <c:pt idx="3545" formatCode="#,##0.00">
                  <c:v>11855.58</c:v>
                </c:pt>
                <c:pt idx="3546" formatCode="#,##0.00">
                  <c:v>11842.19</c:v>
                </c:pt>
                <c:pt idx="3547" formatCode="#,##0.00">
                  <c:v>11828.82</c:v>
                </c:pt>
                <c:pt idx="3548" formatCode="#,##0.00">
                  <c:v>11815.56</c:v>
                </c:pt>
                <c:pt idx="3549" formatCode="#,##0.00">
                  <c:v>11802.19</c:v>
                </c:pt>
                <c:pt idx="3550" formatCode="#,##0.00">
                  <c:v>11788.89</c:v>
                </c:pt>
                <c:pt idx="3551" formatCode="#,##0.00">
                  <c:v>11775.64</c:v>
                </c:pt>
                <c:pt idx="3552" formatCode="#,##0.00">
                  <c:v>11762.41</c:v>
                </c:pt>
                <c:pt idx="3553" formatCode="#,##0.00">
                  <c:v>11749.2</c:v>
                </c:pt>
                <c:pt idx="3554" formatCode="#,##0.00">
                  <c:v>11736.04</c:v>
                </c:pt>
                <c:pt idx="3555" formatCode="#,##0.00">
                  <c:v>11722.9</c:v>
                </c:pt>
                <c:pt idx="3556" formatCode="#,##0.00">
                  <c:v>11709.79</c:v>
                </c:pt>
                <c:pt idx="3557" formatCode="#,##0.00">
                  <c:v>11696.83</c:v>
                </c:pt>
                <c:pt idx="3558" formatCode="#,##0.00">
                  <c:v>11683.98</c:v>
                </c:pt>
                <c:pt idx="3559" formatCode="#,##0.00">
                  <c:v>11671.1</c:v>
                </c:pt>
                <c:pt idx="3560" formatCode="#,##0.00">
                  <c:v>11658.25</c:v>
                </c:pt>
                <c:pt idx="3561" formatCode="#,##0.00">
                  <c:v>11645.55</c:v>
                </c:pt>
                <c:pt idx="3562" formatCode="#,##0.00">
                  <c:v>11632.67</c:v>
                </c:pt>
                <c:pt idx="3563" formatCode="#,##0.00">
                  <c:v>11619.81</c:v>
                </c:pt>
                <c:pt idx="3564" formatCode="#,##0.00">
                  <c:v>11606.97</c:v>
                </c:pt>
                <c:pt idx="3565" formatCode="#,##0.00">
                  <c:v>11594.15</c:v>
                </c:pt>
                <c:pt idx="3566" formatCode="#,##0.00">
                  <c:v>11581.35</c:v>
                </c:pt>
                <c:pt idx="3567" formatCode="#,##0.00">
                  <c:v>11568.56</c:v>
                </c:pt>
                <c:pt idx="3568" formatCode="#,##0.00">
                  <c:v>11555.81</c:v>
                </c:pt>
                <c:pt idx="3569" formatCode="#,##0.00">
                  <c:v>11543.08</c:v>
                </c:pt>
                <c:pt idx="3570" formatCode="#,##0.00">
                  <c:v>11530.36</c:v>
                </c:pt>
                <c:pt idx="3571" formatCode="#,##0.00">
                  <c:v>11517.66</c:v>
                </c:pt>
                <c:pt idx="3572" formatCode="#,##0.00">
                  <c:v>11505.03</c:v>
                </c:pt>
                <c:pt idx="3573" formatCode="#,##0.00">
                  <c:v>11492.41</c:v>
                </c:pt>
                <c:pt idx="3574" formatCode="#,##0.00">
                  <c:v>11479.8</c:v>
                </c:pt>
                <c:pt idx="3575" formatCode="#,##0.00">
                  <c:v>11467.2</c:v>
                </c:pt>
                <c:pt idx="3576" formatCode="#,##0.00">
                  <c:v>11454.55</c:v>
                </c:pt>
                <c:pt idx="3577" formatCode="#,##0.00">
                  <c:v>11442.01</c:v>
                </c:pt>
                <c:pt idx="3578" formatCode="#,##0.00">
                  <c:v>11429.47</c:v>
                </c:pt>
                <c:pt idx="3579" formatCode="#,##0.00">
                  <c:v>11416.93</c:v>
                </c:pt>
                <c:pt idx="3580" formatCode="#,##0.00">
                  <c:v>11404.38</c:v>
                </c:pt>
                <c:pt idx="3581" formatCode="#,##0.00">
                  <c:v>11391.87</c:v>
                </c:pt>
                <c:pt idx="3582" formatCode="#,##0.00">
                  <c:v>11379.37</c:v>
                </c:pt>
                <c:pt idx="3583" formatCode="#,##0.00">
                  <c:v>11366.9</c:v>
                </c:pt>
                <c:pt idx="3584" formatCode="#,##0.00">
                  <c:v>11354.53</c:v>
                </c:pt>
                <c:pt idx="3585" formatCode="#,##0.00">
                  <c:v>11342.12</c:v>
                </c:pt>
                <c:pt idx="3586" formatCode="#,##0.00">
                  <c:v>11329.68</c:v>
                </c:pt>
                <c:pt idx="3587" formatCode="#,##0.00">
                  <c:v>11317.26</c:v>
                </c:pt>
                <c:pt idx="3588" formatCode="#,##0.00">
                  <c:v>11305.25</c:v>
                </c:pt>
                <c:pt idx="3589" formatCode="#,##0.00">
                  <c:v>11292.87</c:v>
                </c:pt>
                <c:pt idx="3590" formatCode="#,##0.00">
                  <c:v>11280.55</c:v>
                </c:pt>
                <c:pt idx="3591" formatCode="#,##0.00">
                  <c:v>11268.24</c:v>
                </c:pt>
                <c:pt idx="3592" formatCode="#,##0.00">
                  <c:v>11255.96</c:v>
                </c:pt>
                <c:pt idx="3593" formatCode="#,##0.00">
                  <c:v>11243.71</c:v>
                </c:pt>
                <c:pt idx="3594" formatCode="#,##0.00">
                  <c:v>11231.44</c:v>
                </c:pt>
                <c:pt idx="3595" formatCode="#,##0.00">
                  <c:v>11219.2</c:v>
                </c:pt>
                <c:pt idx="3596" formatCode="#,##0.00">
                  <c:v>11206.99</c:v>
                </c:pt>
                <c:pt idx="3597" formatCode="#,##0.00">
                  <c:v>11194.72</c:v>
                </c:pt>
                <c:pt idx="3598" formatCode="#,##0.00">
                  <c:v>11182.63</c:v>
                </c:pt>
                <c:pt idx="3599" formatCode="#,##0.00">
                  <c:v>11170.5</c:v>
                </c:pt>
                <c:pt idx="3600" formatCode="#,##0.00">
                  <c:v>11158.41</c:v>
                </c:pt>
                <c:pt idx="3601" formatCode="#,##0.00">
                  <c:v>11146.31</c:v>
                </c:pt>
                <c:pt idx="3602" formatCode="#,##0.00">
                  <c:v>11134.23</c:v>
                </c:pt>
                <c:pt idx="3603" formatCode="#,##0.00">
                  <c:v>11122.15</c:v>
                </c:pt>
                <c:pt idx="3604" formatCode="#,##0.00">
                  <c:v>11110.11</c:v>
                </c:pt>
                <c:pt idx="3605" formatCode="#,##0.00">
                  <c:v>11098.08</c:v>
                </c:pt>
                <c:pt idx="3606" formatCode="#,##0.00">
                  <c:v>11086.07</c:v>
                </c:pt>
                <c:pt idx="3607" formatCode="#,##0.00">
                  <c:v>11074.09</c:v>
                </c:pt>
                <c:pt idx="3608" formatCode="#,##0.00">
                  <c:v>11062.08</c:v>
                </c:pt>
                <c:pt idx="3609" formatCode="#,##0.00">
                  <c:v>11050.12</c:v>
                </c:pt>
                <c:pt idx="3610" formatCode="#,##0.00">
                  <c:v>11038.18</c:v>
                </c:pt>
                <c:pt idx="3611" formatCode="#,##0.00">
                  <c:v>11026.24</c:v>
                </c:pt>
                <c:pt idx="3612" formatCode="#,##0.00">
                  <c:v>11014.34</c:v>
                </c:pt>
                <c:pt idx="3613" formatCode="#,##0.00">
                  <c:v>11002.46</c:v>
                </c:pt>
                <c:pt idx="3614" formatCode="#,##0.00">
                  <c:v>10990.61</c:v>
                </c:pt>
                <c:pt idx="3615" formatCode="#,##0.00">
                  <c:v>10978.8</c:v>
                </c:pt>
                <c:pt idx="3616" formatCode="#,##0.00">
                  <c:v>10967.03</c:v>
                </c:pt>
                <c:pt idx="3617" formatCode="#,##0.00">
                  <c:v>10955.27</c:v>
                </c:pt>
                <c:pt idx="3618" formatCode="#,##0.00">
                  <c:v>10943.5</c:v>
                </c:pt>
                <c:pt idx="3619" formatCode="#,##0.00">
                  <c:v>10931.79</c:v>
                </c:pt>
                <c:pt idx="3620" formatCode="#,##0.00">
                  <c:v>10920.1</c:v>
                </c:pt>
                <c:pt idx="3621" formatCode="#,##0.00">
                  <c:v>10908.4</c:v>
                </c:pt>
                <c:pt idx="3622" formatCode="#,##0.00">
                  <c:v>10896.73</c:v>
                </c:pt>
                <c:pt idx="3623" formatCode="#,##0.00">
                  <c:v>10885.9</c:v>
                </c:pt>
                <c:pt idx="3624" formatCode="#,##0.00">
                  <c:v>10874.26</c:v>
                </c:pt>
                <c:pt idx="3625" formatCode="#,##0.00">
                  <c:v>10862.62</c:v>
                </c:pt>
                <c:pt idx="3626" formatCode="#,##0.00">
                  <c:v>10851</c:v>
                </c:pt>
                <c:pt idx="3627" formatCode="#,##0.00">
                  <c:v>10839.41</c:v>
                </c:pt>
                <c:pt idx="3628" formatCode="#,##0.00">
                  <c:v>10827.83</c:v>
                </c:pt>
                <c:pt idx="3629" formatCode="#,##0.00">
                  <c:v>10816.3</c:v>
                </c:pt>
                <c:pt idx="3630" formatCode="#,##0.00">
                  <c:v>10804.76</c:v>
                </c:pt>
                <c:pt idx="3631" formatCode="#,##0.00">
                  <c:v>10793.19</c:v>
                </c:pt>
                <c:pt idx="3632" formatCode="#,##0.00">
                  <c:v>10781.76</c:v>
                </c:pt>
                <c:pt idx="3633" formatCode="#,##0.00">
                  <c:v>10770.34</c:v>
                </c:pt>
                <c:pt idx="3634" formatCode="#,##0.00">
                  <c:v>10760.27</c:v>
                </c:pt>
                <c:pt idx="3635" formatCode="#,##0.00">
                  <c:v>10748.54</c:v>
                </c:pt>
                <c:pt idx="3636" formatCode="#,##0.00">
                  <c:v>10737.02</c:v>
                </c:pt>
                <c:pt idx="3637" formatCode="#,##0.00">
                  <c:v>10725.59</c:v>
                </c:pt>
                <c:pt idx="3638" formatCode="#,##0.00">
                  <c:v>10714.17</c:v>
                </c:pt>
                <c:pt idx="3639" formatCode="#,##0.00">
                  <c:v>10702.79</c:v>
                </c:pt>
                <c:pt idx="3640" formatCode="#,##0.00">
                  <c:v>10691.42</c:v>
                </c:pt>
                <c:pt idx="3641" formatCode="#,##0.00">
                  <c:v>10680.08</c:v>
                </c:pt>
                <c:pt idx="3642" formatCode="#,##0.00">
                  <c:v>10668.78</c:v>
                </c:pt>
                <c:pt idx="3643" formatCode="#,##0.00">
                  <c:v>10657.5</c:v>
                </c:pt>
                <c:pt idx="3644" formatCode="#,##0.00">
                  <c:v>10646.25</c:v>
                </c:pt>
                <c:pt idx="3645" formatCode="#,##0.00">
                  <c:v>10635.03</c:v>
                </c:pt>
                <c:pt idx="3646" formatCode="#,##0.00">
                  <c:v>10623.86</c:v>
                </c:pt>
                <c:pt idx="3647" formatCode="#,##0.00">
                  <c:v>10612.96</c:v>
                </c:pt>
                <c:pt idx="3648" formatCode="#,##0.00">
                  <c:v>10601.76</c:v>
                </c:pt>
                <c:pt idx="3649" formatCode="#,##0.00">
                  <c:v>10590.63</c:v>
                </c:pt>
                <c:pt idx="3650" formatCode="#,##0.00">
                  <c:v>10579.58</c:v>
                </c:pt>
                <c:pt idx="3651" formatCode="#,##0.00">
                  <c:v>10568.57</c:v>
                </c:pt>
                <c:pt idx="3652" formatCode="#,##0.00">
                  <c:v>10557.54</c:v>
                </c:pt>
                <c:pt idx="3653" formatCode="#,##0.00">
                  <c:v>10546.6</c:v>
                </c:pt>
                <c:pt idx="3654" formatCode="#,##0.00">
                  <c:v>10535.61</c:v>
                </c:pt>
                <c:pt idx="3655" formatCode="#,##0.00">
                  <c:v>10524.63</c:v>
                </c:pt>
                <c:pt idx="3656" formatCode="#,##0.00">
                  <c:v>10513.67</c:v>
                </c:pt>
                <c:pt idx="3657" formatCode="#,##0.00">
                  <c:v>10502.73</c:v>
                </c:pt>
                <c:pt idx="3658" formatCode="#,##0.00">
                  <c:v>10491.79</c:v>
                </c:pt>
                <c:pt idx="3659" formatCode="#,##0.00">
                  <c:v>10480.89</c:v>
                </c:pt>
                <c:pt idx="3660" formatCode="#,##0.00">
                  <c:v>10470</c:v>
                </c:pt>
                <c:pt idx="3661" formatCode="#,##0.00">
                  <c:v>10459.09</c:v>
                </c:pt>
                <c:pt idx="3662" formatCode="#,##0.00">
                  <c:v>10448.219999999999</c:v>
                </c:pt>
                <c:pt idx="3663" formatCode="#,##0.00">
                  <c:v>10437.36</c:v>
                </c:pt>
                <c:pt idx="3664" formatCode="#,##0.00">
                  <c:v>10426.530000000001</c:v>
                </c:pt>
                <c:pt idx="3665" formatCode="#,##0.00">
                  <c:v>10415.709999999999</c:v>
                </c:pt>
                <c:pt idx="3666" formatCode="#,##0.00">
                  <c:v>10404.9</c:v>
                </c:pt>
                <c:pt idx="3667" formatCode="#,##0.00">
                  <c:v>10394.09</c:v>
                </c:pt>
                <c:pt idx="3668" formatCode="#,##0.00">
                  <c:v>10383.32</c:v>
                </c:pt>
                <c:pt idx="3669" formatCode="#,##0.00">
                  <c:v>10372.459999999999</c:v>
                </c:pt>
                <c:pt idx="3670" formatCode="#,##0.00">
                  <c:v>10361.780000000001</c:v>
                </c:pt>
                <c:pt idx="3671" formatCode="#,##0.00">
                  <c:v>10351.08</c:v>
                </c:pt>
                <c:pt idx="3672" formatCode="#,##0.00">
                  <c:v>10340.379999999999</c:v>
                </c:pt>
                <c:pt idx="3673" formatCode="#,##0.00">
                  <c:v>10329.68</c:v>
                </c:pt>
                <c:pt idx="3674" formatCode="#,##0.00">
                  <c:v>10318.959999999999</c:v>
                </c:pt>
                <c:pt idx="3675" formatCode="#,##0.00">
                  <c:v>10308.83</c:v>
                </c:pt>
                <c:pt idx="3676" formatCode="#,##0.00">
                  <c:v>10298</c:v>
                </c:pt>
                <c:pt idx="3677" formatCode="#,##0.00">
                  <c:v>10287.299999999999</c:v>
                </c:pt>
                <c:pt idx="3678" formatCode="#,##0.00">
                  <c:v>10276.64</c:v>
                </c:pt>
                <c:pt idx="3679" formatCode="#,##0.00">
                  <c:v>10266</c:v>
                </c:pt>
                <c:pt idx="3680" formatCode="#,##0.00">
                  <c:v>10255.379999999999</c:v>
                </c:pt>
                <c:pt idx="3681" formatCode="#,##0.00">
                  <c:v>10246.790000000001</c:v>
                </c:pt>
                <c:pt idx="3682" formatCode="#,##0.00">
                  <c:v>10235.77</c:v>
                </c:pt>
                <c:pt idx="3683" formatCode="#,##0.00">
                  <c:v>10225.17</c:v>
                </c:pt>
                <c:pt idx="3684" formatCode="#,##0.00">
                  <c:v>10214.620000000001</c:v>
                </c:pt>
                <c:pt idx="3685" formatCode="#,##0.00">
                  <c:v>10204.09</c:v>
                </c:pt>
                <c:pt idx="3686" formatCode="#,##0.00">
                  <c:v>10193.57</c:v>
                </c:pt>
                <c:pt idx="3687" formatCode="#,##0.00">
                  <c:v>10183.040000000001</c:v>
                </c:pt>
                <c:pt idx="3688" formatCode="#,##0.00">
                  <c:v>10172.530000000001</c:v>
                </c:pt>
                <c:pt idx="3689" formatCode="#,##0.00">
                  <c:v>10162.02</c:v>
                </c:pt>
                <c:pt idx="3690" formatCode="#,##0.00">
                  <c:v>10151.540000000001</c:v>
                </c:pt>
                <c:pt idx="3691" formatCode="#,##0.00">
                  <c:v>10141.08</c:v>
                </c:pt>
                <c:pt idx="3692" formatCode="#,##0.00">
                  <c:v>10130.64</c:v>
                </c:pt>
                <c:pt idx="3693" formatCode="#,##0.00">
                  <c:v>10120.219999999999</c:v>
                </c:pt>
                <c:pt idx="3694" formatCode="#,##0.00">
                  <c:v>10112.08</c:v>
                </c:pt>
                <c:pt idx="3695" formatCode="#,##0.00">
                  <c:v>10100.620000000001</c:v>
                </c:pt>
                <c:pt idx="3696" formatCode="#,##0.00">
                  <c:v>10090.1</c:v>
                </c:pt>
                <c:pt idx="3697" formatCode="#,##0.00">
                  <c:v>10079.66</c:v>
                </c:pt>
                <c:pt idx="3698" formatCode="#,##0.00">
                  <c:v>10069.25</c:v>
                </c:pt>
                <c:pt idx="3699" formatCode="#,##0.00">
                  <c:v>10058.86</c:v>
                </c:pt>
                <c:pt idx="3700" formatCode="#,##0.00">
                  <c:v>10048.469999999999</c:v>
                </c:pt>
                <c:pt idx="3701" formatCode="#,##0.00">
                  <c:v>10038.1</c:v>
                </c:pt>
                <c:pt idx="3702" formatCode="#,##0.00">
                  <c:v>10027.76</c:v>
                </c:pt>
                <c:pt idx="3703" formatCode="#,##0.00">
                  <c:v>10017.44</c:v>
                </c:pt>
                <c:pt idx="3704" formatCode="#,##0.00">
                  <c:v>10007.14</c:v>
                </c:pt>
                <c:pt idx="3705" formatCode="#,##0.00">
                  <c:v>9996.85</c:v>
                </c:pt>
                <c:pt idx="3706" formatCode="#,##0.00">
                  <c:v>9986.57</c:v>
                </c:pt>
                <c:pt idx="3707" formatCode="#,##0.00">
                  <c:v>9976.27</c:v>
                </c:pt>
                <c:pt idx="3708" formatCode="#,##0.00">
                  <c:v>9966</c:v>
                </c:pt>
                <c:pt idx="3709" formatCode="#,##0.00">
                  <c:v>9955.73</c:v>
                </c:pt>
                <c:pt idx="3710" formatCode="#,##0.00">
                  <c:v>9945.6200000000008</c:v>
                </c:pt>
                <c:pt idx="3711" formatCode="#,##0.00">
                  <c:v>9935.39</c:v>
                </c:pt>
                <c:pt idx="3712" formatCode="#,##0.00">
                  <c:v>9925.15</c:v>
                </c:pt>
                <c:pt idx="3713" formatCode="#,##0.00">
                  <c:v>9915.2199999999993</c:v>
                </c:pt>
                <c:pt idx="3714" formatCode="#,##0.00">
                  <c:v>9905.0400000000009</c:v>
                </c:pt>
                <c:pt idx="3715" formatCode="#,##0.00">
                  <c:v>9894.83</c:v>
                </c:pt>
                <c:pt idx="3716" formatCode="#,##0.00">
                  <c:v>9884.6299999999992</c:v>
                </c:pt>
                <c:pt idx="3717" formatCode="#,##0.00">
                  <c:v>9874.44</c:v>
                </c:pt>
                <c:pt idx="3718" formatCode="#,##0.00">
                  <c:v>9864.2900000000009</c:v>
                </c:pt>
                <c:pt idx="3719" formatCode="#,##0.00">
                  <c:v>9854.19</c:v>
                </c:pt>
                <c:pt idx="3720" formatCode="#,##0.00">
                  <c:v>9844.08</c:v>
                </c:pt>
                <c:pt idx="3721" formatCode="#,##0.00">
                  <c:v>9833.98</c:v>
                </c:pt>
                <c:pt idx="3722" formatCode="#,##0.00">
                  <c:v>9823.89</c:v>
                </c:pt>
                <c:pt idx="3723" formatCode="#,##0.00">
                  <c:v>9813.83</c:v>
                </c:pt>
                <c:pt idx="3724" formatCode="#,##0.00">
                  <c:v>9803.7900000000009</c:v>
                </c:pt>
                <c:pt idx="3725" formatCode="#,##0.00">
                  <c:v>9793.77</c:v>
                </c:pt>
                <c:pt idx="3726" formatCode="#,##0.00">
                  <c:v>9783.77</c:v>
                </c:pt>
                <c:pt idx="3727" formatCode="#,##0.00">
                  <c:v>9773.77</c:v>
                </c:pt>
                <c:pt idx="3728" formatCode="#,##0.00">
                  <c:v>9763.7900000000009</c:v>
                </c:pt>
                <c:pt idx="3729" formatCode="#,##0.00">
                  <c:v>9753.81</c:v>
                </c:pt>
                <c:pt idx="3730" formatCode="#,##0.00">
                  <c:v>9743.86</c:v>
                </c:pt>
                <c:pt idx="3731" formatCode="#,##0.00">
                  <c:v>9733.8700000000008</c:v>
                </c:pt>
                <c:pt idx="3732" formatCode="#,##0.00">
                  <c:v>9723.9</c:v>
                </c:pt>
                <c:pt idx="3733" formatCode="#,##0.00">
                  <c:v>9713.9599999999991</c:v>
                </c:pt>
                <c:pt idx="3734" formatCode="#,##0.00">
                  <c:v>9704.0400000000009</c:v>
                </c:pt>
                <c:pt idx="3735" formatCode="#,##0.00">
                  <c:v>9694.15</c:v>
                </c:pt>
                <c:pt idx="3736" formatCode="#,##0.00">
                  <c:v>9684.27</c:v>
                </c:pt>
                <c:pt idx="3737" formatCode="#,##0.00">
                  <c:v>9676.06</c:v>
                </c:pt>
                <c:pt idx="3738" formatCode="#,##0.00">
                  <c:v>9667.01</c:v>
                </c:pt>
                <c:pt idx="3739" formatCode="#,##0.00">
                  <c:v>9656.77</c:v>
                </c:pt>
                <c:pt idx="3740" formatCode="#,##0.00">
                  <c:v>9646.68</c:v>
                </c:pt>
                <c:pt idx="3741" formatCode="#,##0.00">
                  <c:v>9636.7099999999991</c:v>
                </c:pt>
                <c:pt idx="3742" formatCode="#,##0.00">
                  <c:v>9626.7999999999993</c:v>
                </c:pt>
                <c:pt idx="3743" formatCode="#,##0.00">
                  <c:v>9617.0499999999993</c:v>
                </c:pt>
                <c:pt idx="3744" formatCode="#,##0.00">
                  <c:v>9607.16</c:v>
                </c:pt>
                <c:pt idx="3745" formatCode="#,##0.00">
                  <c:v>9597.3799999999992</c:v>
                </c:pt>
                <c:pt idx="3746" formatCode="#,##0.00">
                  <c:v>9587.83</c:v>
                </c:pt>
                <c:pt idx="3747" formatCode="#,##0.00">
                  <c:v>9578.0499999999993</c:v>
                </c:pt>
                <c:pt idx="3748" formatCode="#,##0.00">
                  <c:v>9568.2800000000007</c:v>
                </c:pt>
                <c:pt idx="3749" formatCode="#,##0.00">
                  <c:v>9558.5300000000007</c:v>
                </c:pt>
                <c:pt idx="3750" formatCode="#,##0.00">
                  <c:v>9548.81</c:v>
                </c:pt>
                <c:pt idx="3751" formatCode="#,##0.00">
                  <c:v>9539.1200000000008</c:v>
                </c:pt>
                <c:pt idx="3752" formatCode="#,##0.00">
                  <c:v>9529.4500000000007</c:v>
                </c:pt>
                <c:pt idx="3753" formatCode="#,##0.00">
                  <c:v>9519.81</c:v>
                </c:pt>
                <c:pt idx="3754" formatCode="#,##0.00">
                  <c:v>9510.2000000000007</c:v>
                </c:pt>
                <c:pt idx="3755" formatCode="#,##0.00">
                  <c:v>9500.61</c:v>
                </c:pt>
                <c:pt idx="3756" formatCode="#,##0.00">
                  <c:v>9491.0300000000007</c:v>
                </c:pt>
                <c:pt idx="3757" formatCode="#,##0.00">
                  <c:v>9481.4500000000007</c:v>
                </c:pt>
                <c:pt idx="3758" formatCode="#,##0.00">
                  <c:v>9471.8799999999992</c:v>
                </c:pt>
                <c:pt idx="3759" formatCode="#,##0.00">
                  <c:v>9462.33</c:v>
                </c:pt>
                <c:pt idx="3760" formatCode="#,##0.00">
                  <c:v>9452.7900000000009</c:v>
                </c:pt>
                <c:pt idx="3761" formatCode="#,##0.00">
                  <c:v>9443.25</c:v>
                </c:pt>
                <c:pt idx="3762" formatCode="#,##0.00">
                  <c:v>9433.74</c:v>
                </c:pt>
                <c:pt idx="3763" formatCode="#,##0.00">
                  <c:v>9424.2199999999993</c:v>
                </c:pt>
                <c:pt idx="3764" formatCode="#,##0.00">
                  <c:v>9414.74</c:v>
                </c:pt>
                <c:pt idx="3765" formatCode="#,##0.00">
                  <c:v>9405.33</c:v>
                </c:pt>
                <c:pt idx="3766" formatCode="#,##0.00">
                  <c:v>9395.84</c:v>
                </c:pt>
                <c:pt idx="3767" formatCode="#,##0.00">
                  <c:v>9386.3700000000008</c:v>
                </c:pt>
                <c:pt idx="3768" formatCode="#,##0.00">
                  <c:v>9376.92</c:v>
                </c:pt>
                <c:pt idx="3769" formatCode="#,##0.00">
                  <c:v>9367.49</c:v>
                </c:pt>
                <c:pt idx="3770" formatCode="#,##0.00">
                  <c:v>9362.7000000000007</c:v>
                </c:pt>
                <c:pt idx="3771" formatCode="#,##0.00">
                  <c:v>9352.06</c:v>
                </c:pt>
                <c:pt idx="3772" formatCode="#,##0.00">
                  <c:v>9342.41</c:v>
                </c:pt>
                <c:pt idx="3773" formatCode="#,##0.00">
                  <c:v>9333.06</c:v>
                </c:pt>
                <c:pt idx="3774" formatCode="#,##0.00">
                  <c:v>9323.74</c:v>
                </c:pt>
                <c:pt idx="3775" formatCode="#,##0.00">
                  <c:v>9314.42</c:v>
                </c:pt>
                <c:pt idx="3776" formatCode="#,##0.00">
                  <c:v>9305.08</c:v>
                </c:pt>
                <c:pt idx="3777" formatCode="#,##0.00">
                  <c:v>9295.74</c:v>
                </c:pt>
                <c:pt idx="3778" formatCode="#,##0.00">
                  <c:v>9286.4</c:v>
                </c:pt>
                <c:pt idx="3779" formatCode="#,##0.00">
                  <c:v>9277.07</c:v>
                </c:pt>
                <c:pt idx="3780" formatCode="#,##0.00">
                  <c:v>9267.74</c:v>
                </c:pt>
                <c:pt idx="3781" formatCode="#,##0.00">
                  <c:v>9258.43</c:v>
                </c:pt>
                <c:pt idx="3782" formatCode="#,##0.00">
                  <c:v>9249.1299999999992</c:v>
                </c:pt>
                <c:pt idx="3783" formatCode="#,##0.00">
                  <c:v>9239.86</c:v>
                </c:pt>
                <c:pt idx="3784" formatCode="#,##0.00">
                  <c:v>9230.6</c:v>
                </c:pt>
                <c:pt idx="3785" formatCode="#,##0.00">
                  <c:v>9221.3700000000008</c:v>
                </c:pt>
                <c:pt idx="3786" formatCode="#,##0.00">
                  <c:v>9212.16</c:v>
                </c:pt>
                <c:pt idx="3787" formatCode="#,##0.00">
                  <c:v>9202.9699999999993</c:v>
                </c:pt>
                <c:pt idx="3788" formatCode="#,##0.00">
                  <c:v>9193.7999999999993</c:v>
                </c:pt>
                <c:pt idx="3789" formatCode="#,##0.00">
                  <c:v>9184.67</c:v>
                </c:pt>
                <c:pt idx="3790" formatCode="#,##0.00">
                  <c:v>9175.59</c:v>
                </c:pt>
                <c:pt idx="3791" formatCode="#,##0.00">
                  <c:v>9166.59</c:v>
                </c:pt>
                <c:pt idx="3792" formatCode="#,##0.00">
                  <c:v>9157.5300000000007</c:v>
                </c:pt>
                <c:pt idx="3793" formatCode="#,##0.00">
                  <c:v>9148.49</c:v>
                </c:pt>
                <c:pt idx="3794" formatCode="#,##0.00">
                  <c:v>9139.4699999999993</c:v>
                </c:pt>
                <c:pt idx="3795" formatCode="#,##0.00">
                  <c:v>9130.4599999999991</c:v>
                </c:pt>
                <c:pt idx="3796" formatCode="#,##0.00">
                  <c:v>9121.48</c:v>
                </c:pt>
                <c:pt idx="3797" formatCode="#,##0.00">
                  <c:v>9112.5</c:v>
                </c:pt>
                <c:pt idx="3798" formatCode="#,##0.00">
                  <c:v>9103.5499999999993</c:v>
                </c:pt>
                <c:pt idx="3799" formatCode="#,##0.00">
                  <c:v>9094.6200000000008</c:v>
                </c:pt>
                <c:pt idx="3800" formatCode="#,##0.00">
                  <c:v>9085.7199999999993</c:v>
                </c:pt>
                <c:pt idx="3801" formatCode="#,##0.00">
                  <c:v>9076.83</c:v>
                </c:pt>
                <c:pt idx="3802" formatCode="#,##0.00">
                  <c:v>9067.9699999999993</c:v>
                </c:pt>
                <c:pt idx="3803" formatCode="#,##0.00">
                  <c:v>9059.1200000000008</c:v>
                </c:pt>
                <c:pt idx="3804" formatCode="#,##0.00">
                  <c:v>9050.2999999999993</c:v>
                </c:pt>
                <c:pt idx="3805" formatCode="#,##0.00">
                  <c:v>9041.5</c:v>
                </c:pt>
                <c:pt idx="3806" formatCode="#,##0.00">
                  <c:v>9032.7000000000007</c:v>
                </c:pt>
                <c:pt idx="3807" formatCode="#,##0.00">
                  <c:v>9023.92</c:v>
                </c:pt>
                <c:pt idx="3808" formatCode="#,##0.00">
                  <c:v>9015.16</c:v>
                </c:pt>
                <c:pt idx="3809" formatCode="#,##0.00">
                  <c:v>9006.42</c:v>
                </c:pt>
                <c:pt idx="3810" formatCode="#,##0.00">
                  <c:v>8997.7000000000007</c:v>
                </c:pt>
                <c:pt idx="3811" formatCode="#,##0.00">
                  <c:v>8989.01</c:v>
                </c:pt>
                <c:pt idx="3812" formatCode="#,##0.00">
                  <c:v>8980.33</c:v>
                </c:pt>
                <c:pt idx="3813" formatCode="#,##0.00">
                  <c:v>8971.66</c:v>
                </c:pt>
                <c:pt idx="3814" formatCode="#,##0.00">
                  <c:v>8963</c:v>
                </c:pt>
                <c:pt idx="3815" formatCode="#,##0.00">
                  <c:v>8954.3700000000008</c:v>
                </c:pt>
                <c:pt idx="3816" formatCode="#,##0.00">
                  <c:v>8945.75</c:v>
                </c:pt>
                <c:pt idx="3817" formatCode="#,##0.00">
                  <c:v>8937.1200000000008</c:v>
                </c:pt>
                <c:pt idx="3818" formatCode="#,##0.00">
                  <c:v>8928.52</c:v>
                </c:pt>
                <c:pt idx="3819" formatCode="#,##0.00">
                  <c:v>8919.94</c:v>
                </c:pt>
                <c:pt idx="3820" formatCode="#,##0.00">
                  <c:v>8911.3700000000008</c:v>
                </c:pt>
                <c:pt idx="3821" formatCode="#,##0.00">
                  <c:v>8902.83</c:v>
                </c:pt>
                <c:pt idx="3822" formatCode="#,##0.00">
                  <c:v>8894.2900000000009</c:v>
                </c:pt>
                <c:pt idx="3823" formatCode="#,##0.00">
                  <c:v>8885.7900000000009</c:v>
                </c:pt>
                <c:pt idx="3824" formatCode="#,##0.00">
                  <c:v>8877.31</c:v>
                </c:pt>
                <c:pt idx="3825" formatCode="#,##0.00">
                  <c:v>8868.84</c:v>
                </c:pt>
                <c:pt idx="3826" formatCode="#,##0.00">
                  <c:v>8860.39</c:v>
                </c:pt>
                <c:pt idx="3827" formatCode="#,##0.00">
                  <c:v>8851.9500000000007</c:v>
                </c:pt>
                <c:pt idx="3828" formatCode="#,##0.00">
                  <c:v>8843.5300000000007</c:v>
                </c:pt>
                <c:pt idx="3829" formatCode="#,##0.00">
                  <c:v>8835.1299999999992</c:v>
                </c:pt>
                <c:pt idx="3830" formatCode="#,##0.00">
                  <c:v>8826.74</c:v>
                </c:pt>
                <c:pt idx="3831" formatCode="#,##0.00">
                  <c:v>8818.3700000000008</c:v>
                </c:pt>
                <c:pt idx="3832" formatCode="#,##0.00">
                  <c:v>8810.01</c:v>
                </c:pt>
                <c:pt idx="3833" formatCode="#,##0.00">
                  <c:v>8801.67</c:v>
                </c:pt>
                <c:pt idx="3834" formatCode="#,##0.00">
                  <c:v>8793.34</c:v>
                </c:pt>
                <c:pt idx="3835" formatCode="#,##0.00">
                  <c:v>8785.0400000000009</c:v>
                </c:pt>
                <c:pt idx="3836" formatCode="#,##0.00">
                  <c:v>8776.75</c:v>
                </c:pt>
                <c:pt idx="3837" formatCode="#,##0.00">
                  <c:v>8768.4699999999993</c:v>
                </c:pt>
                <c:pt idx="3838" formatCode="#,##0.00">
                  <c:v>8760.2099999999991</c:v>
                </c:pt>
                <c:pt idx="3839" formatCode="#,##0.00">
                  <c:v>8751.94</c:v>
                </c:pt>
                <c:pt idx="3840" formatCode="#,##0.00">
                  <c:v>8743.7000000000007</c:v>
                </c:pt>
                <c:pt idx="3841" formatCode="#,##0.00">
                  <c:v>8735.4599999999991</c:v>
                </c:pt>
                <c:pt idx="3842" formatCode="#,##0.00">
                  <c:v>8727.24</c:v>
                </c:pt>
                <c:pt idx="3843" formatCode="#,##0.00">
                  <c:v>8719.0400000000009</c:v>
                </c:pt>
                <c:pt idx="3844" formatCode="#,##0.00">
                  <c:v>8710.86</c:v>
                </c:pt>
                <c:pt idx="3845" formatCode="#,##0.00">
                  <c:v>8702.68</c:v>
                </c:pt>
                <c:pt idx="3846" formatCode="#,##0.00">
                  <c:v>8694.52</c:v>
                </c:pt>
                <c:pt idx="3847" formatCode="#,##0.00">
                  <c:v>8686.3700000000008</c:v>
                </c:pt>
                <c:pt idx="3848" formatCode="#,##0.00">
                  <c:v>8678.23</c:v>
                </c:pt>
                <c:pt idx="3849" formatCode="#,##0.00">
                  <c:v>8670.11</c:v>
                </c:pt>
                <c:pt idx="3850" formatCode="#,##0.00">
                  <c:v>8662</c:v>
                </c:pt>
                <c:pt idx="3851" formatCode="#,##0.00">
                  <c:v>8653.9</c:v>
                </c:pt>
                <c:pt idx="3852" formatCode="#,##0.00">
                  <c:v>8645.84</c:v>
                </c:pt>
                <c:pt idx="3853" formatCode="#,##0.00">
                  <c:v>8637.7900000000009</c:v>
                </c:pt>
                <c:pt idx="3854" formatCode="#,##0.00">
                  <c:v>8629.92</c:v>
                </c:pt>
                <c:pt idx="3855" formatCode="#,##0.00">
                  <c:v>8621.93</c:v>
                </c:pt>
                <c:pt idx="3856" formatCode="#,##0.00">
                  <c:v>8613.92</c:v>
                </c:pt>
                <c:pt idx="3857" formatCode="#,##0.00">
                  <c:v>8605.92</c:v>
                </c:pt>
                <c:pt idx="3858" formatCode="#,##0.00">
                  <c:v>8597.93</c:v>
                </c:pt>
                <c:pt idx="3859" formatCode="#,##0.00">
                  <c:v>8589.9500000000007</c:v>
                </c:pt>
                <c:pt idx="3860" formatCode="#,##0.00">
                  <c:v>8581.98</c:v>
                </c:pt>
                <c:pt idx="3861" formatCode="#,##0.00">
                  <c:v>8574.02</c:v>
                </c:pt>
                <c:pt idx="3862" formatCode="#,##0.00">
                  <c:v>8566.07</c:v>
                </c:pt>
                <c:pt idx="3863" formatCode="#,##0.00">
                  <c:v>8558.1200000000008</c:v>
                </c:pt>
                <c:pt idx="3864" formatCode="#,##0.00">
                  <c:v>8550.19</c:v>
                </c:pt>
                <c:pt idx="3865" formatCode="#,##0.00">
                  <c:v>8542.26</c:v>
                </c:pt>
                <c:pt idx="3866" formatCode="#,##0.00">
                  <c:v>8534.36</c:v>
                </c:pt>
                <c:pt idx="3867" formatCode="#,##0.00">
                  <c:v>8526.4599999999991</c:v>
                </c:pt>
                <c:pt idx="3868" formatCode="#,##0.00">
                  <c:v>8518.61</c:v>
                </c:pt>
                <c:pt idx="3869" formatCode="#,##0.00">
                  <c:v>8510.75</c:v>
                </c:pt>
                <c:pt idx="3870" formatCode="#,##0.00">
                  <c:v>8502.89</c:v>
                </c:pt>
                <c:pt idx="3871" formatCode="#,##0.00">
                  <c:v>8495.0300000000007</c:v>
                </c:pt>
                <c:pt idx="3872" formatCode="#,##0.00">
                  <c:v>8488.68</c:v>
                </c:pt>
                <c:pt idx="3873" formatCode="#,##0.00">
                  <c:v>8481.26</c:v>
                </c:pt>
                <c:pt idx="3874" formatCode="#,##0.00">
                  <c:v>8473.19</c:v>
                </c:pt>
                <c:pt idx="3875" formatCode="#,##0.00">
                  <c:v>8465.19</c:v>
                </c:pt>
                <c:pt idx="3876" formatCode="#,##0.00">
                  <c:v>8457.25</c:v>
                </c:pt>
                <c:pt idx="3877" formatCode="#,##0.00">
                  <c:v>8449.36</c:v>
                </c:pt>
                <c:pt idx="3878" formatCode="#,##0.00">
                  <c:v>8441.5400000000009</c:v>
                </c:pt>
                <c:pt idx="3879" formatCode="#,##0.00">
                  <c:v>8433.73</c:v>
                </c:pt>
                <c:pt idx="3880" formatCode="#,##0.00">
                  <c:v>8425.94</c:v>
                </c:pt>
                <c:pt idx="3881" formatCode="#,##0.00">
                  <c:v>8418.18</c:v>
                </c:pt>
                <c:pt idx="3882" formatCode="#,##0.00">
                  <c:v>8412.51</c:v>
                </c:pt>
                <c:pt idx="3883" formatCode="#,##0.00">
                  <c:v>8404.89</c:v>
                </c:pt>
                <c:pt idx="3884" formatCode="#,##0.00">
                  <c:v>8397.0300000000007</c:v>
                </c:pt>
                <c:pt idx="3885" formatCode="#,##0.00">
                  <c:v>8389.25</c:v>
                </c:pt>
                <c:pt idx="3886" formatCode="#,##0.00">
                  <c:v>8381.49</c:v>
                </c:pt>
                <c:pt idx="3887" formatCode="#,##0.00">
                  <c:v>8373.75</c:v>
                </c:pt>
                <c:pt idx="3888" formatCode="#,##0.00">
                  <c:v>8365.2800000000007</c:v>
                </c:pt>
                <c:pt idx="3889" formatCode="#,##0.00">
                  <c:v>8359.51</c:v>
                </c:pt>
                <c:pt idx="3890" formatCode="#,##0.00">
                  <c:v>8351.9599999999991</c:v>
                </c:pt>
                <c:pt idx="3891" formatCode="#,##0.00">
                  <c:v>8344.1299999999992</c:v>
                </c:pt>
                <c:pt idx="3892" formatCode="#,##0.00">
                  <c:v>8336.34</c:v>
                </c:pt>
                <c:pt idx="3893" formatCode="#,##0.00">
                  <c:v>8328.58</c:v>
                </c:pt>
                <c:pt idx="3894" formatCode="#,##0.00">
                  <c:v>8320.86</c:v>
                </c:pt>
                <c:pt idx="3895" formatCode="#,##0.00">
                  <c:v>8313.16</c:v>
                </c:pt>
                <c:pt idx="3896" formatCode="#,##0.00">
                  <c:v>8305.49</c:v>
                </c:pt>
                <c:pt idx="3897" formatCode="#,##0.00">
                  <c:v>8297.86</c:v>
                </c:pt>
                <c:pt idx="3898" formatCode="#,##0.00">
                  <c:v>8290.23</c:v>
                </c:pt>
                <c:pt idx="3899" formatCode="#,##0.00">
                  <c:v>8282.65</c:v>
                </c:pt>
                <c:pt idx="3900" formatCode="#,##0.00">
                  <c:v>8275.01</c:v>
                </c:pt>
                <c:pt idx="3901" formatCode="#,##0.00">
                  <c:v>8267.41</c:v>
                </c:pt>
                <c:pt idx="3902" formatCode="#,##0.00">
                  <c:v>8259.82</c:v>
                </c:pt>
                <c:pt idx="3903" formatCode="#,##0.00">
                  <c:v>8252.25</c:v>
                </c:pt>
                <c:pt idx="3904" formatCode="#,##0.00">
                  <c:v>8244.7000000000007</c:v>
                </c:pt>
                <c:pt idx="3905" formatCode="#,##0.00">
                  <c:v>8237.14</c:v>
                </c:pt>
                <c:pt idx="3906" formatCode="#,##0.00">
                  <c:v>8229.6</c:v>
                </c:pt>
                <c:pt idx="3907" formatCode="#,##0.00">
                  <c:v>8222.07</c:v>
                </c:pt>
                <c:pt idx="3908" formatCode="#,##0.00">
                  <c:v>8214.5400000000009</c:v>
                </c:pt>
                <c:pt idx="3909" formatCode="#,##0.00">
                  <c:v>8207.02</c:v>
                </c:pt>
                <c:pt idx="3910" formatCode="#,##0.00">
                  <c:v>8199.52</c:v>
                </c:pt>
                <c:pt idx="3911" formatCode="#,##0.00">
                  <c:v>8192.02</c:v>
                </c:pt>
                <c:pt idx="3912" formatCode="#,##0.00">
                  <c:v>8184.53</c:v>
                </c:pt>
                <c:pt idx="3913" formatCode="#,##0.00">
                  <c:v>8177.05</c:v>
                </c:pt>
                <c:pt idx="3914" formatCode="#,##0.00">
                  <c:v>8169.58</c:v>
                </c:pt>
                <c:pt idx="3915" formatCode="#,##0.00">
                  <c:v>8162.13</c:v>
                </c:pt>
                <c:pt idx="3916" formatCode="#,##0.00">
                  <c:v>8154.66</c:v>
                </c:pt>
                <c:pt idx="3917" formatCode="#,##0.00">
                  <c:v>8147.19</c:v>
                </c:pt>
                <c:pt idx="3918" formatCode="#,##0.00">
                  <c:v>8139.79</c:v>
                </c:pt>
                <c:pt idx="3919" formatCode="#,##0.00">
                  <c:v>8132.3</c:v>
                </c:pt>
                <c:pt idx="3920" formatCode="#,##0.00">
                  <c:v>8124.87</c:v>
                </c:pt>
                <c:pt idx="3921" formatCode="#,##0.00">
                  <c:v>8117.44</c:v>
                </c:pt>
                <c:pt idx="3922" formatCode="#,##0.00">
                  <c:v>8110.02</c:v>
                </c:pt>
                <c:pt idx="3923" formatCode="#,##0.00">
                  <c:v>8102.6</c:v>
                </c:pt>
                <c:pt idx="3924" formatCode="#,##0.00">
                  <c:v>8095.2</c:v>
                </c:pt>
                <c:pt idx="3925" formatCode="#,##0.00">
                  <c:v>8087.8</c:v>
                </c:pt>
                <c:pt idx="3926" formatCode="#,##0.00">
                  <c:v>8080.4</c:v>
                </c:pt>
                <c:pt idx="3927" formatCode="#,##0.00">
                  <c:v>8073.02</c:v>
                </c:pt>
                <c:pt idx="3928" formatCode="#,##0.00">
                  <c:v>8065.64</c:v>
                </c:pt>
                <c:pt idx="3929" formatCode="#,##0.00">
                  <c:v>8058.29</c:v>
                </c:pt>
                <c:pt idx="3930" formatCode="#,##0.00">
                  <c:v>8050.94</c:v>
                </c:pt>
                <c:pt idx="3931" formatCode="#,##0.00">
                  <c:v>8043.6</c:v>
                </c:pt>
                <c:pt idx="3932" formatCode="#,##0.00">
                  <c:v>8036.28</c:v>
                </c:pt>
                <c:pt idx="3933" formatCode="#,##0.00">
                  <c:v>8028.97</c:v>
                </c:pt>
                <c:pt idx="3934" formatCode="#,##0.00">
                  <c:v>8021.67</c:v>
                </c:pt>
                <c:pt idx="3935" formatCode="#,##0.00">
                  <c:v>8014.38</c:v>
                </c:pt>
                <c:pt idx="3936" formatCode="#,##0.00">
                  <c:v>8007.12</c:v>
                </c:pt>
                <c:pt idx="3937" formatCode="#,##0.00">
                  <c:v>8007.75</c:v>
                </c:pt>
                <c:pt idx="3938" formatCode="#,##0.00">
                  <c:v>7998.6</c:v>
                </c:pt>
                <c:pt idx="3939" formatCode="#,##0.00">
                  <c:v>7990.55</c:v>
                </c:pt>
                <c:pt idx="3940" formatCode="#,##0.00">
                  <c:v>7982.83</c:v>
                </c:pt>
                <c:pt idx="3941" formatCode="#,##0.00">
                  <c:v>7975.27</c:v>
                </c:pt>
                <c:pt idx="3942" formatCode="#,##0.00">
                  <c:v>7967.75</c:v>
                </c:pt>
                <c:pt idx="3943" formatCode="#,##0.00">
                  <c:v>7960.31</c:v>
                </c:pt>
                <c:pt idx="3944" formatCode="#,##0.00">
                  <c:v>7952.92</c:v>
                </c:pt>
                <c:pt idx="3945" formatCode="#,##0.00">
                  <c:v>7945.58</c:v>
                </c:pt>
                <c:pt idx="3946" formatCode="#,##0.00">
                  <c:v>7938.61</c:v>
                </c:pt>
                <c:pt idx="3947" formatCode="#,##0.00">
                  <c:v>7931.48</c:v>
                </c:pt>
                <c:pt idx="3948" formatCode="#,##0.00">
                  <c:v>7924.37</c:v>
                </c:pt>
                <c:pt idx="3949" formatCode="#,##0.00">
                  <c:v>7917.24</c:v>
                </c:pt>
                <c:pt idx="3950" formatCode="#,##0.00">
                  <c:v>7910.11</c:v>
                </c:pt>
                <c:pt idx="3951" formatCode="#,##0.00">
                  <c:v>7902.99</c:v>
                </c:pt>
                <c:pt idx="3952" formatCode="#,##0.00">
                  <c:v>7895.87</c:v>
                </c:pt>
                <c:pt idx="3953" formatCode="#,##0.00">
                  <c:v>7888.78</c:v>
                </c:pt>
                <c:pt idx="3954" formatCode="#,##0.00">
                  <c:v>7881.71</c:v>
                </c:pt>
                <c:pt idx="3955" formatCode="#,##0.00">
                  <c:v>7874.66</c:v>
                </c:pt>
                <c:pt idx="3956" formatCode="#,##0.00">
                  <c:v>7867.67</c:v>
                </c:pt>
                <c:pt idx="3957" formatCode="#,##0.00">
                  <c:v>7860.67</c:v>
                </c:pt>
                <c:pt idx="3958" formatCode="#,##0.00">
                  <c:v>7867.19</c:v>
                </c:pt>
                <c:pt idx="3959" formatCode="#,##0.00">
                  <c:v>7860.03</c:v>
                </c:pt>
                <c:pt idx="3960" formatCode="#,##0.00">
                  <c:v>7851.69</c:v>
                </c:pt>
                <c:pt idx="3961" formatCode="#,##0.00">
                  <c:v>7844.41</c:v>
                </c:pt>
                <c:pt idx="3962" formatCode="#,##0.00">
                  <c:v>7836.45</c:v>
                </c:pt>
                <c:pt idx="3963" formatCode="#,##0.00">
                  <c:v>7828.7</c:v>
                </c:pt>
                <c:pt idx="3964" formatCode="#,##0.00">
                  <c:v>7821.09</c:v>
                </c:pt>
                <c:pt idx="3965" formatCode="#,##0.00">
                  <c:v>7813.59</c:v>
                </c:pt>
                <c:pt idx="3966" formatCode="#,##0.00">
                  <c:v>7806.19</c:v>
                </c:pt>
                <c:pt idx="3967" formatCode="#,##0.00">
                  <c:v>7798.86</c:v>
                </c:pt>
                <c:pt idx="3968" formatCode="#,##0.00">
                  <c:v>7791.6</c:v>
                </c:pt>
                <c:pt idx="3969" formatCode="#,##0.00">
                  <c:v>7784.4</c:v>
                </c:pt>
                <c:pt idx="3970" formatCode="#,##0.00">
                  <c:v>7777.25</c:v>
                </c:pt>
                <c:pt idx="3971" formatCode="#,##0.00">
                  <c:v>7770.13</c:v>
                </c:pt>
                <c:pt idx="3972" formatCode="#,##0.00">
                  <c:v>7763.05</c:v>
                </c:pt>
                <c:pt idx="3973" formatCode="#,##0.00">
                  <c:v>7756.01</c:v>
                </c:pt>
                <c:pt idx="3974" formatCode="#,##0.00">
                  <c:v>7749.01</c:v>
                </c:pt>
                <c:pt idx="3975" formatCode="#,##0.00">
                  <c:v>7742.03</c:v>
                </c:pt>
                <c:pt idx="3976" formatCode="#,##0.00">
                  <c:v>7735.09</c:v>
                </c:pt>
                <c:pt idx="3977" formatCode="#,##0.00">
                  <c:v>7728.16</c:v>
                </c:pt>
                <c:pt idx="3978" formatCode="#,##0.00">
                  <c:v>7721.27</c:v>
                </c:pt>
                <c:pt idx="3979" formatCode="#,##0.00">
                  <c:v>7714.4</c:v>
                </c:pt>
                <c:pt idx="3980" formatCode="#,##0.00">
                  <c:v>7707.54</c:v>
                </c:pt>
                <c:pt idx="3981" formatCode="#,##0.00">
                  <c:v>7700.71</c:v>
                </c:pt>
                <c:pt idx="3982" formatCode="#,##0.00">
                  <c:v>7693.89</c:v>
                </c:pt>
                <c:pt idx="3983" formatCode="#,##0.00">
                  <c:v>7687.08</c:v>
                </c:pt>
                <c:pt idx="3984" formatCode="#,##0.00">
                  <c:v>7680.29</c:v>
                </c:pt>
                <c:pt idx="3985" formatCode="#,##0.00">
                  <c:v>7673.52</c:v>
                </c:pt>
                <c:pt idx="3986" formatCode="#,##0.00">
                  <c:v>7666.75</c:v>
                </c:pt>
                <c:pt idx="3987" formatCode="#,##0.00">
                  <c:v>7660.01</c:v>
                </c:pt>
                <c:pt idx="3988" formatCode="#,##0.00">
                  <c:v>7653.29</c:v>
                </c:pt>
                <c:pt idx="3989" formatCode="#,##0.00">
                  <c:v>7646.61</c:v>
                </c:pt>
                <c:pt idx="3990" formatCode="#,##0.00">
                  <c:v>7639.28</c:v>
                </c:pt>
                <c:pt idx="3991" formatCode="#,##0.00">
                  <c:v>7632.42</c:v>
                </c:pt>
                <c:pt idx="3992" formatCode="#,##0.00">
                  <c:v>7626.29</c:v>
                </c:pt>
                <c:pt idx="3993" formatCode="#,##0.00">
                  <c:v>7618.94</c:v>
                </c:pt>
                <c:pt idx="3994" formatCode="#,##0.00">
                  <c:v>7612.31</c:v>
                </c:pt>
                <c:pt idx="3995" formatCode="#,##0.00">
                  <c:v>7605.71</c:v>
                </c:pt>
                <c:pt idx="3996" formatCode="#,##0.00">
                  <c:v>7599.12</c:v>
                </c:pt>
                <c:pt idx="3997" formatCode="#,##0.00">
                  <c:v>7592.53</c:v>
                </c:pt>
                <c:pt idx="3998" formatCode="#,##0.00">
                  <c:v>7585.95</c:v>
                </c:pt>
                <c:pt idx="3999" formatCode="#,##0.00">
                  <c:v>7579.37</c:v>
                </c:pt>
                <c:pt idx="4000" formatCode="#,##0.00">
                  <c:v>7572.82</c:v>
                </c:pt>
                <c:pt idx="4001" formatCode="#,##0.00">
                  <c:v>7566.24</c:v>
                </c:pt>
                <c:pt idx="4002" formatCode="#,##0.00">
                  <c:v>7559.68</c:v>
                </c:pt>
                <c:pt idx="4003" formatCode="#,##0.00">
                  <c:v>7553.13</c:v>
                </c:pt>
                <c:pt idx="4004" formatCode="#,##0.00">
                  <c:v>7546.59</c:v>
                </c:pt>
                <c:pt idx="4005" formatCode="#,##0.00">
                  <c:v>7540.05</c:v>
                </c:pt>
                <c:pt idx="4006" formatCode="#,##0.00">
                  <c:v>7533.51</c:v>
                </c:pt>
                <c:pt idx="4007" formatCode="#,##0.00">
                  <c:v>7526.98</c:v>
                </c:pt>
                <c:pt idx="4008" formatCode="#,##0.00">
                  <c:v>7520.47</c:v>
                </c:pt>
                <c:pt idx="4009" formatCode="#,##0.00">
                  <c:v>7513.95</c:v>
                </c:pt>
                <c:pt idx="4010" formatCode="#,##0.00">
                  <c:v>7507.44</c:v>
                </c:pt>
                <c:pt idx="4011" formatCode="#,##0.00">
                  <c:v>7500.94</c:v>
                </c:pt>
                <c:pt idx="4012" formatCode="#,##0.00">
                  <c:v>7494.41</c:v>
                </c:pt>
                <c:pt idx="4013" formatCode="#,##0.00">
                  <c:v>7487.9</c:v>
                </c:pt>
                <c:pt idx="4014" formatCode="#,##0.00">
                  <c:v>7481.39</c:v>
                </c:pt>
                <c:pt idx="4015" formatCode="#,##0.00">
                  <c:v>7474.89</c:v>
                </c:pt>
                <c:pt idx="4016" formatCode="#,##0.00">
                  <c:v>7468.4</c:v>
                </c:pt>
                <c:pt idx="4017" formatCode="#,##0.00">
                  <c:v>7461.9</c:v>
                </c:pt>
                <c:pt idx="4018" formatCode="#,##0.00">
                  <c:v>7455.42</c:v>
                </c:pt>
                <c:pt idx="4019" formatCode="#,##0.00">
                  <c:v>7448.92</c:v>
                </c:pt>
                <c:pt idx="4020" formatCode="#,##0.00">
                  <c:v>7442.44</c:v>
                </c:pt>
                <c:pt idx="4021" formatCode="#,##0.00">
                  <c:v>7435.96</c:v>
                </c:pt>
                <c:pt idx="4022" formatCode="#,##0.00">
                  <c:v>7429.49</c:v>
                </c:pt>
                <c:pt idx="4023" formatCode="#,##0.00">
                  <c:v>7423.16</c:v>
                </c:pt>
                <c:pt idx="4024" formatCode="#,##0.00">
                  <c:v>7416.64</c:v>
                </c:pt>
                <c:pt idx="4025" formatCode="#,##0.00">
                  <c:v>7410.18</c:v>
                </c:pt>
                <c:pt idx="4026" formatCode="#,##0.00">
                  <c:v>7403.73</c:v>
                </c:pt>
                <c:pt idx="4027" formatCode="#,##0.00">
                  <c:v>7397.28</c:v>
                </c:pt>
                <c:pt idx="4028" formatCode="#,##0.00">
                  <c:v>7390.83</c:v>
                </c:pt>
                <c:pt idx="4029" formatCode="#,##0.00">
                  <c:v>7384.4</c:v>
                </c:pt>
                <c:pt idx="4030" formatCode="#,##0.00">
                  <c:v>7377.97</c:v>
                </c:pt>
                <c:pt idx="4031" formatCode="#,##0.00">
                  <c:v>7371.54</c:v>
                </c:pt>
                <c:pt idx="4032" formatCode="#,##0.00">
                  <c:v>7365.12</c:v>
                </c:pt>
                <c:pt idx="4033" formatCode="#,##0.00">
                  <c:v>7358.7</c:v>
                </c:pt>
                <c:pt idx="4034" formatCode="#,##0.00">
                  <c:v>7352.27</c:v>
                </c:pt>
                <c:pt idx="4035" formatCode="#,##0.00">
                  <c:v>7345.99</c:v>
                </c:pt>
                <c:pt idx="4036" formatCode="#,##0.00">
                  <c:v>7339.5</c:v>
                </c:pt>
                <c:pt idx="4037" formatCode="#,##0.00">
                  <c:v>7333.08</c:v>
                </c:pt>
                <c:pt idx="4038" formatCode="#,##0.00">
                  <c:v>7326.66</c:v>
                </c:pt>
                <c:pt idx="4039" formatCode="#,##0.00">
                  <c:v>7320.27</c:v>
                </c:pt>
                <c:pt idx="4040" formatCode="#,##0.00">
                  <c:v>7313.88</c:v>
                </c:pt>
                <c:pt idx="4041" formatCode="#,##0.00">
                  <c:v>7307.49</c:v>
                </c:pt>
                <c:pt idx="4042" formatCode="#,##0.00">
                  <c:v>7301.11</c:v>
                </c:pt>
                <c:pt idx="4043" formatCode="#,##0.00">
                  <c:v>7294.73</c:v>
                </c:pt>
                <c:pt idx="4044" formatCode="#,##0.00">
                  <c:v>7288.36</c:v>
                </c:pt>
                <c:pt idx="4045" formatCode="#,##0.00">
                  <c:v>7281.98</c:v>
                </c:pt>
                <c:pt idx="4046" formatCode="#,##0.00">
                  <c:v>7275.62</c:v>
                </c:pt>
                <c:pt idx="4047" formatCode="#,##0.00">
                  <c:v>7269.26</c:v>
                </c:pt>
                <c:pt idx="4048" formatCode="#,##0.00">
                  <c:v>7262.91</c:v>
                </c:pt>
                <c:pt idx="4049" formatCode="#,##0.00">
                  <c:v>7256.55</c:v>
                </c:pt>
                <c:pt idx="4050" formatCode="#,##0.00">
                  <c:v>7250.2</c:v>
                </c:pt>
                <c:pt idx="4051" formatCode="#,##0.00">
                  <c:v>7243.86</c:v>
                </c:pt>
                <c:pt idx="4052" formatCode="#,##0.00">
                  <c:v>7237.52</c:v>
                </c:pt>
                <c:pt idx="4053" formatCode="#,##0.00">
                  <c:v>7231.17</c:v>
                </c:pt>
                <c:pt idx="4054" formatCode="#,##0.00">
                  <c:v>7224.84</c:v>
                </c:pt>
                <c:pt idx="4055" formatCode="#,##0.00">
                  <c:v>7218.52</c:v>
                </c:pt>
                <c:pt idx="4056" formatCode="#,##0.00">
                  <c:v>7212.21</c:v>
                </c:pt>
                <c:pt idx="4057" formatCode="#,##0.00">
                  <c:v>7205.9</c:v>
                </c:pt>
                <c:pt idx="4058" formatCode="#,##0.00">
                  <c:v>7199.59</c:v>
                </c:pt>
                <c:pt idx="4059" formatCode="#,##0.00">
                  <c:v>7193.3</c:v>
                </c:pt>
                <c:pt idx="4060" formatCode="#,##0.00">
                  <c:v>7186.99</c:v>
                </c:pt>
                <c:pt idx="4061" formatCode="#,##0.00">
                  <c:v>7180.71</c:v>
                </c:pt>
                <c:pt idx="4062" formatCode="#,##0.00">
                  <c:v>7174.43</c:v>
                </c:pt>
                <c:pt idx="4063" formatCode="#,##0.00">
                  <c:v>7168.16</c:v>
                </c:pt>
                <c:pt idx="4064" formatCode="#,##0.00">
                  <c:v>7161.88</c:v>
                </c:pt>
                <c:pt idx="4065" formatCode="#,##0.00">
                  <c:v>7155.61</c:v>
                </c:pt>
                <c:pt idx="4066" formatCode="#,##0.00">
                  <c:v>7149.36</c:v>
                </c:pt>
                <c:pt idx="4067" formatCode="#,##0.00">
                  <c:v>7143.13</c:v>
                </c:pt>
                <c:pt idx="4068" formatCode="#,##0.00">
                  <c:v>7136.87</c:v>
                </c:pt>
                <c:pt idx="4069" formatCode="#,##0.00">
                  <c:v>7130.63</c:v>
                </c:pt>
                <c:pt idx="4070" formatCode="#,##0.00">
                  <c:v>7124.42</c:v>
                </c:pt>
                <c:pt idx="4071" formatCode="#,##0.00">
                  <c:v>7118.21</c:v>
                </c:pt>
                <c:pt idx="4072" formatCode="#,##0.00">
                  <c:v>7112.01</c:v>
                </c:pt>
                <c:pt idx="4073" formatCode="#,##0.00">
                  <c:v>7105.81</c:v>
                </c:pt>
                <c:pt idx="4074" formatCode="#,##0.00">
                  <c:v>7099.62</c:v>
                </c:pt>
                <c:pt idx="4075" formatCode="#,##0.00">
                  <c:v>7093.44</c:v>
                </c:pt>
                <c:pt idx="4076" formatCode="#,##0.00">
                  <c:v>7087.27</c:v>
                </c:pt>
                <c:pt idx="4077" formatCode="#,##0.00">
                  <c:v>7081.1</c:v>
                </c:pt>
                <c:pt idx="4078" formatCode="#,##0.00">
                  <c:v>7074.92</c:v>
                </c:pt>
                <c:pt idx="4079" formatCode="#,##0.00">
                  <c:v>7068.75</c:v>
                </c:pt>
                <c:pt idx="4080" formatCode="#,##0.00">
                  <c:v>7062.59</c:v>
                </c:pt>
                <c:pt idx="4081" formatCode="#,##0.00">
                  <c:v>7056.44</c:v>
                </c:pt>
                <c:pt idx="4082" formatCode="#,##0.00">
                  <c:v>7050.3</c:v>
                </c:pt>
                <c:pt idx="4083" formatCode="#,##0.00">
                  <c:v>7044.16</c:v>
                </c:pt>
                <c:pt idx="4084" formatCode="#,##0.00">
                  <c:v>7038.07</c:v>
                </c:pt>
                <c:pt idx="4085" formatCode="#,##0.00">
                  <c:v>7032</c:v>
                </c:pt>
                <c:pt idx="4086" formatCode="#,##0.00">
                  <c:v>7025.87</c:v>
                </c:pt>
                <c:pt idx="4087" formatCode="#,##0.00">
                  <c:v>7019.75</c:v>
                </c:pt>
                <c:pt idx="4088" formatCode="#,##0.00">
                  <c:v>7013.63</c:v>
                </c:pt>
                <c:pt idx="4089" formatCode="#,##0.00">
                  <c:v>7007.52</c:v>
                </c:pt>
                <c:pt idx="4090" formatCode="#,##0.00">
                  <c:v>7001.51</c:v>
                </c:pt>
                <c:pt idx="4091" formatCode="#,##0.00">
                  <c:v>6995.53</c:v>
                </c:pt>
                <c:pt idx="4092" formatCode="#,##0.00">
                  <c:v>6989.46</c:v>
                </c:pt>
                <c:pt idx="4093" formatCode="#,##0.00">
                  <c:v>6983.38</c:v>
                </c:pt>
                <c:pt idx="4094" formatCode="#,##0.00">
                  <c:v>6977.39</c:v>
                </c:pt>
                <c:pt idx="4095" formatCode="#,##0.00">
                  <c:v>6971.37</c:v>
                </c:pt>
                <c:pt idx="4096" formatCode="#,##0.00">
                  <c:v>6965.31</c:v>
                </c:pt>
                <c:pt idx="4097" formatCode="#,##0.00">
                  <c:v>6959.26</c:v>
                </c:pt>
                <c:pt idx="4098" formatCode="#,##0.00">
                  <c:v>6953.21</c:v>
                </c:pt>
                <c:pt idx="4099" formatCode="#,##0.00">
                  <c:v>6947.17</c:v>
                </c:pt>
                <c:pt idx="4100" formatCode="#,##0.00">
                  <c:v>6941.15</c:v>
                </c:pt>
                <c:pt idx="4101" formatCode="#,##0.00">
                  <c:v>6935.13</c:v>
                </c:pt>
                <c:pt idx="4102" formatCode="#,##0.00">
                  <c:v>6929.13</c:v>
                </c:pt>
                <c:pt idx="4103" formatCode="#,##0.00">
                  <c:v>6923.14</c:v>
                </c:pt>
                <c:pt idx="4104" formatCode="#,##0.00">
                  <c:v>6917.16</c:v>
                </c:pt>
                <c:pt idx="4105" formatCode="#,##0.00">
                  <c:v>6912.12</c:v>
                </c:pt>
                <c:pt idx="4106" formatCode="#,##0.00">
                  <c:v>6905.99</c:v>
                </c:pt>
                <c:pt idx="4107" formatCode="#,##0.00">
                  <c:v>6899.96</c:v>
                </c:pt>
                <c:pt idx="4108" formatCode="#,##0.00">
                  <c:v>6893.97</c:v>
                </c:pt>
                <c:pt idx="4109" formatCode="#,##0.00">
                  <c:v>6887.97</c:v>
                </c:pt>
                <c:pt idx="4110" formatCode="#,##0.00">
                  <c:v>6882</c:v>
                </c:pt>
                <c:pt idx="4111" formatCode="#,##0.00">
                  <c:v>6876.04</c:v>
                </c:pt>
                <c:pt idx="4112" formatCode="#,##0.00">
                  <c:v>6870.09</c:v>
                </c:pt>
                <c:pt idx="4113" formatCode="#,##0.00">
                  <c:v>6864.18</c:v>
                </c:pt>
                <c:pt idx="4114" formatCode="#,##0.00">
                  <c:v>6858.31</c:v>
                </c:pt>
                <c:pt idx="4115" formatCode="#,##0.00">
                  <c:v>6852.41</c:v>
                </c:pt>
                <c:pt idx="4116" formatCode="#,##0.00">
                  <c:v>6846.49</c:v>
                </c:pt>
                <c:pt idx="4117" formatCode="#,##0.00">
                  <c:v>6840.58</c:v>
                </c:pt>
                <c:pt idx="4118" formatCode="#,##0.00">
                  <c:v>6834.68</c:v>
                </c:pt>
                <c:pt idx="4119" formatCode="#,##0.00">
                  <c:v>6828.8</c:v>
                </c:pt>
                <c:pt idx="4120" formatCode="#,##0.00">
                  <c:v>6822.92</c:v>
                </c:pt>
                <c:pt idx="4121" formatCode="#,##0.00">
                  <c:v>6817.05</c:v>
                </c:pt>
                <c:pt idx="4122" formatCode="#,##0.00">
                  <c:v>6811.19</c:v>
                </c:pt>
                <c:pt idx="4123" formatCode="#,##0.00">
                  <c:v>6805.35</c:v>
                </c:pt>
                <c:pt idx="4124" formatCode="#,##0.00">
                  <c:v>6799.51</c:v>
                </c:pt>
                <c:pt idx="4125" formatCode="#,##0.00">
                  <c:v>6793.68</c:v>
                </c:pt>
                <c:pt idx="4126" formatCode="#,##0.00">
                  <c:v>6787.86</c:v>
                </c:pt>
                <c:pt idx="4127" formatCode="#,##0.00">
                  <c:v>6782.07</c:v>
                </c:pt>
                <c:pt idx="4128" formatCode="#,##0.00">
                  <c:v>6776.36</c:v>
                </c:pt>
                <c:pt idx="4129" formatCode="#,##0.00">
                  <c:v>6770.61</c:v>
                </c:pt>
                <c:pt idx="4130" formatCode="#,##0.00">
                  <c:v>6764.83</c:v>
                </c:pt>
                <c:pt idx="4131" formatCode="#,##0.00">
                  <c:v>6759.05</c:v>
                </c:pt>
                <c:pt idx="4132" formatCode="#,##0.00">
                  <c:v>6753.27</c:v>
                </c:pt>
                <c:pt idx="4133" formatCode="#,##0.00">
                  <c:v>6747.51</c:v>
                </c:pt>
                <c:pt idx="4134" formatCode="#,##0.00">
                  <c:v>6741.75</c:v>
                </c:pt>
                <c:pt idx="4135" formatCode="#,##0.00">
                  <c:v>6736.01</c:v>
                </c:pt>
                <c:pt idx="4136" formatCode="#,##0.00">
                  <c:v>6729.45</c:v>
                </c:pt>
                <c:pt idx="4137" formatCode="#,##0.00">
                  <c:v>6725.06</c:v>
                </c:pt>
                <c:pt idx="4138" formatCode="#,##0.00">
                  <c:v>6719.25</c:v>
                </c:pt>
                <c:pt idx="4139" formatCode="#,##0.00">
                  <c:v>6713.54</c:v>
                </c:pt>
                <c:pt idx="4140" formatCode="#,##0.00">
                  <c:v>6707.83</c:v>
                </c:pt>
                <c:pt idx="4141" formatCode="#,##0.00">
                  <c:v>6702.13</c:v>
                </c:pt>
                <c:pt idx="4142" formatCode="#,##0.00">
                  <c:v>6696.44</c:v>
                </c:pt>
                <c:pt idx="4143" formatCode="#,##0.00">
                  <c:v>6690.75</c:v>
                </c:pt>
                <c:pt idx="4144" formatCode="#,##0.00">
                  <c:v>6685.07</c:v>
                </c:pt>
                <c:pt idx="4145" formatCode="#,##0.00">
                  <c:v>6679.42</c:v>
                </c:pt>
                <c:pt idx="4146" formatCode="#,##0.00">
                  <c:v>6673.76</c:v>
                </c:pt>
                <c:pt idx="4147" formatCode="#,##0.00">
                  <c:v>6668.1</c:v>
                </c:pt>
                <c:pt idx="4148" formatCode="#,##0.00">
                  <c:v>6662.45</c:v>
                </c:pt>
                <c:pt idx="4149" formatCode="#,##0.00">
                  <c:v>6656.81</c:v>
                </c:pt>
                <c:pt idx="4150" formatCode="#,##0.00">
                  <c:v>6651.17</c:v>
                </c:pt>
                <c:pt idx="4151" formatCode="#,##0.00">
                  <c:v>6645.54</c:v>
                </c:pt>
                <c:pt idx="4152" formatCode="#,##0.00">
                  <c:v>6639.91</c:v>
                </c:pt>
                <c:pt idx="4153" formatCode="#,##0.00">
                  <c:v>6634.29</c:v>
                </c:pt>
                <c:pt idx="4154" formatCode="#,##0.00">
                  <c:v>6628.68</c:v>
                </c:pt>
                <c:pt idx="4155" formatCode="#,##0.00">
                  <c:v>6623.09</c:v>
                </c:pt>
                <c:pt idx="4156" formatCode="#,##0.00">
                  <c:v>6617.49</c:v>
                </c:pt>
                <c:pt idx="4157" formatCode="#,##0.00">
                  <c:v>6611.9</c:v>
                </c:pt>
                <c:pt idx="4158" formatCode="#,##0.00">
                  <c:v>6606.33</c:v>
                </c:pt>
                <c:pt idx="4159" formatCode="#,##0.00">
                  <c:v>6600.76</c:v>
                </c:pt>
                <c:pt idx="4160" formatCode="#,##0.00">
                  <c:v>6595.19</c:v>
                </c:pt>
                <c:pt idx="4161" formatCode="#,##0.00">
                  <c:v>6589.63</c:v>
                </c:pt>
                <c:pt idx="4162" formatCode="#,##0.00">
                  <c:v>6584.07</c:v>
                </c:pt>
                <c:pt idx="4163" formatCode="#,##0.00">
                  <c:v>6578.54</c:v>
                </c:pt>
                <c:pt idx="4164" formatCode="#,##0.00">
                  <c:v>6573</c:v>
                </c:pt>
                <c:pt idx="4165" formatCode="#,##0.00">
                  <c:v>6567.46</c:v>
                </c:pt>
                <c:pt idx="4166" formatCode="#,##0.00">
                  <c:v>6561.92</c:v>
                </c:pt>
                <c:pt idx="4167" formatCode="#,##0.00">
                  <c:v>6556.38</c:v>
                </c:pt>
                <c:pt idx="4168" formatCode="#,##0.00">
                  <c:v>6550.85</c:v>
                </c:pt>
                <c:pt idx="4169" formatCode="#,##0.00">
                  <c:v>6545.34</c:v>
                </c:pt>
                <c:pt idx="4170" formatCode="#,##0.00">
                  <c:v>6539.84</c:v>
                </c:pt>
                <c:pt idx="4171" formatCode="#,##0.00">
                  <c:v>6534.35</c:v>
                </c:pt>
                <c:pt idx="4172" formatCode="#,##0.00">
                  <c:v>6528.87</c:v>
                </c:pt>
                <c:pt idx="4173" formatCode="#,##0.00">
                  <c:v>6523.39</c:v>
                </c:pt>
                <c:pt idx="4174" formatCode="#,##0.00">
                  <c:v>6517.92</c:v>
                </c:pt>
                <c:pt idx="4175" formatCode="#,##0.00">
                  <c:v>6512.46</c:v>
                </c:pt>
                <c:pt idx="4176" formatCode="#,##0.00">
                  <c:v>6507</c:v>
                </c:pt>
                <c:pt idx="4177" formatCode="#,##0.00">
                  <c:v>6501.55</c:v>
                </c:pt>
                <c:pt idx="4178" formatCode="#,##0.00">
                  <c:v>6496.11</c:v>
                </c:pt>
                <c:pt idx="4179" formatCode="#,##0.00">
                  <c:v>6490.68</c:v>
                </c:pt>
                <c:pt idx="4180" formatCode="#,##0.00">
                  <c:v>6485.26</c:v>
                </c:pt>
                <c:pt idx="4181" formatCode="#,##0.00">
                  <c:v>6479.84</c:v>
                </c:pt>
                <c:pt idx="4182" formatCode="#,##0.00">
                  <c:v>6474.43</c:v>
                </c:pt>
                <c:pt idx="4183" formatCode="#,##0.00">
                  <c:v>6469.03</c:v>
                </c:pt>
                <c:pt idx="4184" formatCode="#,##0.00">
                  <c:v>6463.64</c:v>
                </c:pt>
                <c:pt idx="4185" formatCode="#,##0.00">
                  <c:v>6458.27</c:v>
                </c:pt>
                <c:pt idx="4186" formatCode="#,##0.00">
                  <c:v>6452.9</c:v>
                </c:pt>
                <c:pt idx="4187" formatCode="#,##0.00">
                  <c:v>6447.55</c:v>
                </c:pt>
                <c:pt idx="4188" formatCode="#,##0.00">
                  <c:v>6442.2</c:v>
                </c:pt>
                <c:pt idx="4189" formatCode="#,##0.00">
                  <c:v>6436.84</c:v>
                </c:pt>
                <c:pt idx="4190" formatCode="#,##0.00">
                  <c:v>6431.5</c:v>
                </c:pt>
                <c:pt idx="4191" formatCode="#,##0.00">
                  <c:v>6426.16</c:v>
                </c:pt>
                <c:pt idx="4192" formatCode="#,##0.00">
                  <c:v>6420.81</c:v>
                </c:pt>
                <c:pt idx="4193" formatCode="#,##0.00">
                  <c:v>6415.48</c:v>
                </c:pt>
                <c:pt idx="4194" formatCode="#,##0.00">
                  <c:v>6410.16</c:v>
                </c:pt>
                <c:pt idx="4195" formatCode="#,##0.00">
                  <c:v>6404.84</c:v>
                </c:pt>
                <c:pt idx="4196" formatCode="#,##0.00">
                  <c:v>6399.52</c:v>
                </c:pt>
                <c:pt idx="4197" formatCode="#,##0.00">
                  <c:v>6394.2</c:v>
                </c:pt>
                <c:pt idx="4198" formatCode="#,##0.00">
                  <c:v>6388.9</c:v>
                </c:pt>
                <c:pt idx="4199" formatCode="#,##0.00">
                  <c:v>6383.61</c:v>
                </c:pt>
                <c:pt idx="4200" formatCode="#,##0.00">
                  <c:v>6378.32</c:v>
                </c:pt>
                <c:pt idx="4201" formatCode="#,##0.00">
                  <c:v>6373.04</c:v>
                </c:pt>
                <c:pt idx="4202" formatCode="#,##0.00">
                  <c:v>6367.76</c:v>
                </c:pt>
                <c:pt idx="4203" formatCode="#,##0.00">
                  <c:v>6362.48</c:v>
                </c:pt>
                <c:pt idx="4204" formatCode="#,##0.00">
                  <c:v>6357.22</c:v>
                </c:pt>
                <c:pt idx="4205" formatCode="#,##0.00">
                  <c:v>6351.97</c:v>
                </c:pt>
                <c:pt idx="4206" formatCode="#,##0.00">
                  <c:v>6346.71</c:v>
                </c:pt>
                <c:pt idx="4207" formatCode="#,##0.00">
                  <c:v>6341.46</c:v>
                </c:pt>
                <c:pt idx="4208" formatCode="#,##0.00">
                  <c:v>6336.22</c:v>
                </c:pt>
                <c:pt idx="4209" formatCode="#,##0.00">
                  <c:v>6330.98</c:v>
                </c:pt>
                <c:pt idx="4210" formatCode="#,##0.00">
                  <c:v>6325.75</c:v>
                </c:pt>
                <c:pt idx="4211" formatCode="#,##0.00">
                  <c:v>6320.55</c:v>
                </c:pt>
                <c:pt idx="4212" formatCode="#,##0.00">
                  <c:v>6315.35</c:v>
                </c:pt>
                <c:pt idx="4213" formatCode="#,##0.00">
                  <c:v>6310.14</c:v>
                </c:pt>
                <c:pt idx="4214" formatCode="#,##0.00">
                  <c:v>6304.95</c:v>
                </c:pt>
                <c:pt idx="4215" formatCode="#,##0.00">
                  <c:v>6299.75</c:v>
                </c:pt>
                <c:pt idx="4216" formatCode="#,##0.00">
                  <c:v>6294.56</c:v>
                </c:pt>
                <c:pt idx="4217" formatCode="#,##0.00">
                  <c:v>6289.37</c:v>
                </c:pt>
                <c:pt idx="4218" formatCode="#,##0.00">
                  <c:v>6284.19</c:v>
                </c:pt>
                <c:pt idx="4219" formatCode="#,##0.00">
                  <c:v>6279.02</c:v>
                </c:pt>
                <c:pt idx="4220" formatCode="#,##0.00">
                  <c:v>6273.85</c:v>
                </c:pt>
                <c:pt idx="4221" formatCode="#,##0.00">
                  <c:v>6268.69</c:v>
                </c:pt>
                <c:pt idx="4222" formatCode="#,##0.00">
                  <c:v>6263.52</c:v>
                </c:pt>
                <c:pt idx="4223" formatCode="#,##0.00">
                  <c:v>6258.36</c:v>
                </c:pt>
                <c:pt idx="4224" formatCode="#,##0.00">
                  <c:v>6253.2</c:v>
                </c:pt>
                <c:pt idx="4225" formatCode="#,##0.00">
                  <c:v>6248.04</c:v>
                </c:pt>
                <c:pt idx="4226" formatCode="#,##0.00">
                  <c:v>6242.89</c:v>
                </c:pt>
                <c:pt idx="4227" formatCode="#,##0.00">
                  <c:v>6237.74</c:v>
                </c:pt>
                <c:pt idx="4228" formatCode="#,##0.00">
                  <c:v>6232.59</c:v>
                </c:pt>
                <c:pt idx="4229" formatCode="#,##0.00">
                  <c:v>6227.46</c:v>
                </c:pt>
                <c:pt idx="4230" formatCode="#,##0.00">
                  <c:v>6222.36</c:v>
                </c:pt>
                <c:pt idx="4231" formatCode="#,##0.00">
                  <c:v>6217.23</c:v>
                </c:pt>
                <c:pt idx="4232" formatCode="#,##0.00">
                  <c:v>6212.12</c:v>
                </c:pt>
                <c:pt idx="4233" formatCode="#,##0.00">
                  <c:v>6207.01</c:v>
                </c:pt>
                <c:pt idx="4234" formatCode="#,##0.00">
                  <c:v>6201.9</c:v>
                </c:pt>
                <c:pt idx="4235" formatCode="#,##0.00">
                  <c:v>6196.82</c:v>
                </c:pt>
                <c:pt idx="4236" formatCode="#,##0.00">
                  <c:v>6191.72</c:v>
                </c:pt>
                <c:pt idx="4237" formatCode="#,##0.00">
                  <c:v>6186.64</c:v>
                </c:pt>
                <c:pt idx="4238" formatCode="#,##0.00">
                  <c:v>6181.57</c:v>
                </c:pt>
                <c:pt idx="4239" formatCode="#,##0.00">
                  <c:v>6176.5</c:v>
                </c:pt>
                <c:pt idx="4240" formatCode="#,##0.00">
                  <c:v>6171.43</c:v>
                </c:pt>
                <c:pt idx="4241" formatCode="#,##0.00">
                  <c:v>6166.39</c:v>
                </c:pt>
                <c:pt idx="4242" formatCode="#,##0.00">
                  <c:v>6161.35</c:v>
                </c:pt>
                <c:pt idx="4243" formatCode="#,##0.00">
                  <c:v>6156.3</c:v>
                </c:pt>
                <c:pt idx="4244" formatCode="#,##0.00">
                  <c:v>6151.26</c:v>
                </c:pt>
                <c:pt idx="4245" formatCode="#,##0.00">
                  <c:v>6146.22</c:v>
                </c:pt>
                <c:pt idx="4246" formatCode="#,##0.00">
                  <c:v>6141.2</c:v>
                </c:pt>
                <c:pt idx="4247" formatCode="#,##0.00">
                  <c:v>6136.18</c:v>
                </c:pt>
                <c:pt idx="4248" formatCode="#,##0.00">
                  <c:v>6131.17</c:v>
                </c:pt>
                <c:pt idx="4249" formatCode="#,##0.00">
                  <c:v>6126.17</c:v>
                </c:pt>
                <c:pt idx="4250" formatCode="#,##0.00">
                  <c:v>6121.16</c:v>
                </c:pt>
                <c:pt idx="4251" formatCode="#,##0.00">
                  <c:v>6116.17</c:v>
                </c:pt>
                <c:pt idx="4252" formatCode="#,##0.00">
                  <c:v>6111.18</c:v>
                </c:pt>
                <c:pt idx="4253" formatCode="#,##0.00">
                  <c:v>6106.2</c:v>
                </c:pt>
                <c:pt idx="4254" formatCode="#,##0.00">
                  <c:v>6101.22</c:v>
                </c:pt>
                <c:pt idx="4255" formatCode="#,##0.00">
                  <c:v>6096.26</c:v>
                </c:pt>
                <c:pt idx="4256" formatCode="#,##0.00">
                  <c:v>6091.3</c:v>
                </c:pt>
                <c:pt idx="4257" formatCode="#,##0.00">
                  <c:v>6086.34</c:v>
                </c:pt>
                <c:pt idx="4258" formatCode="#,##0.00">
                  <c:v>6081.39</c:v>
                </c:pt>
                <c:pt idx="4259" formatCode="#,##0.00">
                  <c:v>6076.44</c:v>
                </c:pt>
                <c:pt idx="4260" formatCode="#,##0.00">
                  <c:v>6071.46</c:v>
                </c:pt>
                <c:pt idx="4261" formatCode="#,##0.00">
                  <c:v>6066.55</c:v>
                </c:pt>
                <c:pt idx="4262" formatCode="#,##0.00">
                  <c:v>6061.64</c:v>
                </c:pt>
                <c:pt idx="4263" formatCode="#,##0.00">
                  <c:v>6056.76</c:v>
                </c:pt>
                <c:pt idx="4264" formatCode="#,##0.00">
                  <c:v>6051.87</c:v>
                </c:pt>
                <c:pt idx="4265" formatCode="#,##0.00">
                  <c:v>6046.99</c:v>
                </c:pt>
                <c:pt idx="4266" formatCode="#,##0.00">
                  <c:v>6042.11</c:v>
                </c:pt>
                <c:pt idx="4267" formatCode="#,##0.00">
                  <c:v>6037.35</c:v>
                </c:pt>
                <c:pt idx="4268" formatCode="#,##0.00">
                  <c:v>6032.49</c:v>
                </c:pt>
                <c:pt idx="4269" formatCode="#,##0.00">
                  <c:v>6027.63</c:v>
                </c:pt>
                <c:pt idx="4270" formatCode="#,##0.00">
                  <c:v>6022.79</c:v>
                </c:pt>
                <c:pt idx="4271" formatCode="#,##0.00">
                  <c:v>6018.33</c:v>
                </c:pt>
                <c:pt idx="4272" formatCode="#,##0.00">
                  <c:v>6013.45</c:v>
                </c:pt>
                <c:pt idx="4273" formatCode="#,##0.00">
                  <c:v>6008.67</c:v>
                </c:pt>
                <c:pt idx="4274" formatCode="#,##0.00">
                  <c:v>6003.9</c:v>
                </c:pt>
                <c:pt idx="4275" formatCode="#,##0.00">
                  <c:v>5999.12</c:v>
                </c:pt>
                <c:pt idx="4276" formatCode="#,##0.00">
                  <c:v>5994.34</c:v>
                </c:pt>
                <c:pt idx="4277" formatCode="#,##0.00">
                  <c:v>5989.57</c:v>
                </c:pt>
                <c:pt idx="4278" formatCode="#,##0.00">
                  <c:v>5984.79</c:v>
                </c:pt>
                <c:pt idx="4279" formatCode="#,##0.00">
                  <c:v>5980.03</c:v>
                </c:pt>
                <c:pt idx="4280" formatCode="#,##0.00">
                  <c:v>5975.28</c:v>
                </c:pt>
                <c:pt idx="4281" formatCode="#,##0.00">
                  <c:v>5970.52</c:v>
                </c:pt>
                <c:pt idx="4282" formatCode="#,##0.00">
                  <c:v>5965.79</c:v>
                </c:pt>
                <c:pt idx="4283" formatCode="#,##0.00">
                  <c:v>5961.06</c:v>
                </c:pt>
                <c:pt idx="4284" formatCode="#,##0.00">
                  <c:v>5956.33</c:v>
                </c:pt>
                <c:pt idx="4285" formatCode="#,##0.00">
                  <c:v>5951.6</c:v>
                </c:pt>
                <c:pt idx="4286" formatCode="#,##0.00">
                  <c:v>5946.87</c:v>
                </c:pt>
                <c:pt idx="4287" formatCode="#,##0.00">
                  <c:v>5942.13</c:v>
                </c:pt>
                <c:pt idx="4288" formatCode="#,##0.00">
                  <c:v>5937.41</c:v>
                </c:pt>
                <c:pt idx="4289" formatCode="#,##0.00">
                  <c:v>5932.7</c:v>
                </c:pt>
                <c:pt idx="4290" formatCode="#,##0.00">
                  <c:v>5928</c:v>
                </c:pt>
                <c:pt idx="4291" formatCode="#,##0.00">
                  <c:v>5923.3</c:v>
                </c:pt>
                <c:pt idx="4292" formatCode="#,##0.00">
                  <c:v>5918.62</c:v>
                </c:pt>
                <c:pt idx="4293" formatCode="#,##0.00">
                  <c:v>5913.94</c:v>
                </c:pt>
                <c:pt idx="4294" formatCode="#,##0.00">
                  <c:v>5909.28</c:v>
                </c:pt>
                <c:pt idx="4295" formatCode="#,##0.00">
                  <c:v>5904.63</c:v>
                </c:pt>
                <c:pt idx="4296" formatCode="#,##0.00">
                  <c:v>5899.98</c:v>
                </c:pt>
                <c:pt idx="4297" formatCode="#,##0.00">
                  <c:v>5895.33</c:v>
                </c:pt>
                <c:pt idx="4298" formatCode="#,##0.00">
                  <c:v>5890.69</c:v>
                </c:pt>
                <c:pt idx="4299" formatCode="#,##0.00">
                  <c:v>5886.05</c:v>
                </c:pt>
                <c:pt idx="4300" formatCode="#,##0.00">
                  <c:v>5881.41</c:v>
                </c:pt>
                <c:pt idx="4301" formatCode="#,##0.00">
                  <c:v>5876.78</c:v>
                </c:pt>
                <c:pt idx="4302" formatCode="#,##0.00">
                  <c:v>5872.16</c:v>
                </c:pt>
                <c:pt idx="4303" formatCode="#,##0.00">
                  <c:v>5867.53</c:v>
                </c:pt>
                <c:pt idx="4304" formatCode="#,##0.00">
                  <c:v>5862.92</c:v>
                </c:pt>
                <c:pt idx="4305" formatCode="#,##0.00">
                  <c:v>5858.3</c:v>
                </c:pt>
                <c:pt idx="4306" formatCode="#,##0.00">
                  <c:v>5853.74</c:v>
                </c:pt>
                <c:pt idx="4307" formatCode="#,##0.00">
                  <c:v>5849.14</c:v>
                </c:pt>
                <c:pt idx="4308" formatCode="#,##0.00">
                  <c:v>5844.54</c:v>
                </c:pt>
                <c:pt idx="4309" formatCode="#,##0.00">
                  <c:v>5840.22</c:v>
                </c:pt>
                <c:pt idx="4310" formatCode="#,##0.00">
                  <c:v>5835.58</c:v>
                </c:pt>
                <c:pt idx="4311" formatCode="#,##0.00">
                  <c:v>5830.96</c:v>
                </c:pt>
                <c:pt idx="4312" formatCode="#,##0.00">
                  <c:v>5826.36</c:v>
                </c:pt>
                <c:pt idx="4313" formatCode="#,##0.00">
                  <c:v>5821.77</c:v>
                </c:pt>
                <c:pt idx="4314" formatCode="#,##0.00">
                  <c:v>5817.19</c:v>
                </c:pt>
                <c:pt idx="4315" formatCode="#,##0.00">
                  <c:v>5812.61</c:v>
                </c:pt>
                <c:pt idx="4316" formatCode="#,##0.00">
                  <c:v>5808.04</c:v>
                </c:pt>
                <c:pt idx="4317" formatCode="#,##0.00">
                  <c:v>5803.48</c:v>
                </c:pt>
                <c:pt idx="4318" formatCode="#,##0.00">
                  <c:v>5798.92</c:v>
                </c:pt>
                <c:pt idx="4319" formatCode="#,##0.00">
                  <c:v>5794.37</c:v>
                </c:pt>
                <c:pt idx="4320" formatCode="#,##0.00">
                  <c:v>5789.83</c:v>
                </c:pt>
                <c:pt idx="4321" formatCode="#,##0.00">
                  <c:v>5785.28</c:v>
                </c:pt>
                <c:pt idx="4322" formatCode="#,##0.00">
                  <c:v>5780.74</c:v>
                </c:pt>
                <c:pt idx="4323" formatCode="#,##0.00">
                  <c:v>5776.21</c:v>
                </c:pt>
                <c:pt idx="4324" formatCode="#,##0.00">
                  <c:v>5771.69</c:v>
                </c:pt>
                <c:pt idx="4325" formatCode="#,##0.00">
                  <c:v>5767.18</c:v>
                </c:pt>
                <c:pt idx="4326" formatCode="#,##0.00">
                  <c:v>5762.67</c:v>
                </c:pt>
                <c:pt idx="4327" formatCode="#,##0.00">
                  <c:v>5758.19</c:v>
                </c:pt>
                <c:pt idx="4328" formatCode="#,##0.00">
                  <c:v>5753.69</c:v>
                </c:pt>
                <c:pt idx="4329" formatCode="#,##0.00">
                  <c:v>5749.2</c:v>
                </c:pt>
                <c:pt idx="4330" formatCode="#,##0.00">
                  <c:v>5744.71</c:v>
                </c:pt>
                <c:pt idx="4331" formatCode="#,##0.00">
                  <c:v>5740.23</c:v>
                </c:pt>
                <c:pt idx="4332" formatCode="#,##0.00">
                  <c:v>5735.76</c:v>
                </c:pt>
                <c:pt idx="4333" formatCode="#,##0.00">
                  <c:v>5731.29</c:v>
                </c:pt>
                <c:pt idx="4334" formatCode="#,##0.00">
                  <c:v>5726.83</c:v>
                </c:pt>
                <c:pt idx="4335" formatCode="#,##0.00">
                  <c:v>5722.38</c:v>
                </c:pt>
                <c:pt idx="4336" formatCode="#,##0.00">
                  <c:v>5717.94</c:v>
                </c:pt>
                <c:pt idx="4337" formatCode="#,##0.00">
                  <c:v>5713.51</c:v>
                </c:pt>
                <c:pt idx="4338" formatCode="#,##0.00">
                  <c:v>5709.09</c:v>
                </c:pt>
                <c:pt idx="4339" formatCode="#,##0.00">
                  <c:v>5704.65</c:v>
                </c:pt>
                <c:pt idx="4340" formatCode="#,##0.00">
                  <c:v>5700.23</c:v>
                </c:pt>
                <c:pt idx="4341" formatCode="#,##0.00">
                  <c:v>5695.81</c:v>
                </c:pt>
                <c:pt idx="4342" formatCode="#,##0.00">
                  <c:v>5691.4</c:v>
                </c:pt>
                <c:pt idx="4343" formatCode="#,##0.00">
                  <c:v>5686.99</c:v>
                </c:pt>
                <c:pt idx="4344" formatCode="#,##0.00">
                  <c:v>5682.59</c:v>
                </c:pt>
                <c:pt idx="4345" formatCode="#,##0.00">
                  <c:v>5678.18</c:v>
                </c:pt>
                <c:pt idx="4346" formatCode="#,##0.00">
                  <c:v>5673.79</c:v>
                </c:pt>
                <c:pt idx="4347" formatCode="#,##0.00">
                  <c:v>5669.4</c:v>
                </c:pt>
                <c:pt idx="4348" formatCode="#,##0.00">
                  <c:v>5665.03</c:v>
                </c:pt>
                <c:pt idx="4349" formatCode="#,##0.00">
                  <c:v>5660.68</c:v>
                </c:pt>
                <c:pt idx="4350" formatCode="#,##0.00">
                  <c:v>5656.35</c:v>
                </c:pt>
                <c:pt idx="4351" formatCode="#,##0.00">
                  <c:v>5652.02</c:v>
                </c:pt>
                <c:pt idx="4352" formatCode="#,##0.00">
                  <c:v>5647.7</c:v>
                </c:pt>
                <c:pt idx="4353" formatCode="#,##0.00">
                  <c:v>5643.4</c:v>
                </c:pt>
                <c:pt idx="4354" formatCode="#,##0.00">
                  <c:v>5639.09</c:v>
                </c:pt>
                <c:pt idx="4355" formatCode="#,##0.00">
                  <c:v>5634.8</c:v>
                </c:pt>
                <c:pt idx="4356" formatCode="#,##0.00">
                  <c:v>5630.53</c:v>
                </c:pt>
                <c:pt idx="4357" formatCode="#,##0.00">
                  <c:v>5626.26</c:v>
                </c:pt>
                <c:pt idx="4358" formatCode="#,##0.00">
                  <c:v>5622</c:v>
                </c:pt>
                <c:pt idx="4359" formatCode="#,##0.00">
                  <c:v>5617.74</c:v>
                </c:pt>
                <c:pt idx="4360" formatCode="#,##0.00">
                  <c:v>5613.5</c:v>
                </c:pt>
                <c:pt idx="4361" formatCode="#,##0.00">
                  <c:v>5609.27</c:v>
                </c:pt>
                <c:pt idx="4362" formatCode="#,##0.00">
                  <c:v>5605.04</c:v>
                </c:pt>
                <c:pt idx="4363" formatCode="#,##0.00">
                  <c:v>5600.82</c:v>
                </c:pt>
                <c:pt idx="4364" formatCode="#,##0.00">
                  <c:v>5596.61</c:v>
                </c:pt>
                <c:pt idx="4365" formatCode="#,##0.00">
                  <c:v>5592.41</c:v>
                </c:pt>
                <c:pt idx="4366" formatCode="#,##0.00">
                  <c:v>5588.23</c:v>
                </c:pt>
                <c:pt idx="4367" formatCode="#,##0.00">
                  <c:v>5584.07</c:v>
                </c:pt>
                <c:pt idx="4368" formatCode="#,##0.00">
                  <c:v>5579.94</c:v>
                </c:pt>
                <c:pt idx="4369" formatCode="#,##0.00">
                  <c:v>5575.84</c:v>
                </c:pt>
                <c:pt idx="4370" formatCode="#,##0.00">
                  <c:v>5571.78</c:v>
                </c:pt>
                <c:pt idx="4371" formatCode="#,##0.00">
                  <c:v>5567.75</c:v>
                </c:pt>
                <c:pt idx="4372" formatCode="#,##0.00">
                  <c:v>5563.76</c:v>
                </c:pt>
                <c:pt idx="4373" formatCode="#,##0.00">
                  <c:v>5559.8</c:v>
                </c:pt>
                <c:pt idx="4374" formatCode="#,##0.00">
                  <c:v>5555.87</c:v>
                </c:pt>
                <c:pt idx="4375" formatCode="#,##0.00">
                  <c:v>5551.97</c:v>
                </c:pt>
                <c:pt idx="4376" formatCode="#,##0.00">
                  <c:v>5548.09</c:v>
                </c:pt>
                <c:pt idx="4377" formatCode="#,##0.00">
                  <c:v>5544.24</c:v>
                </c:pt>
                <c:pt idx="4378" formatCode="#,##0.00">
                  <c:v>5540.41</c:v>
                </c:pt>
                <c:pt idx="4379" formatCode="#,##0.00">
                  <c:v>5536.6</c:v>
                </c:pt>
                <c:pt idx="4380" formatCode="#,##0.00">
                  <c:v>5532.83</c:v>
                </c:pt>
                <c:pt idx="4381" formatCode="#,##0.00">
                  <c:v>5529.3</c:v>
                </c:pt>
                <c:pt idx="4382" formatCode="#,##0.00">
                  <c:v>5525.56</c:v>
                </c:pt>
                <c:pt idx="4383" formatCode="#,##0.00">
                  <c:v>5521.83</c:v>
                </c:pt>
                <c:pt idx="4384" formatCode="#,##0.00">
                  <c:v>5518.12</c:v>
                </c:pt>
                <c:pt idx="4385" formatCode="#,##0.00">
                  <c:v>5514.44</c:v>
                </c:pt>
                <c:pt idx="4386" formatCode="#,##0.00">
                  <c:v>5510.77</c:v>
                </c:pt>
                <c:pt idx="4387" formatCode="#,##0.00">
                  <c:v>5507.13</c:v>
                </c:pt>
                <c:pt idx="4388" formatCode="#,##0.00">
                  <c:v>5503.5</c:v>
                </c:pt>
                <c:pt idx="4389" formatCode="#,##0.00">
                  <c:v>5499.89</c:v>
                </c:pt>
                <c:pt idx="4390" formatCode="#,##0.00">
                  <c:v>5496.29</c:v>
                </c:pt>
                <c:pt idx="4391" formatCode="#,##0.00">
                  <c:v>5492.72</c:v>
                </c:pt>
                <c:pt idx="4392" formatCode="#,##0.00">
                  <c:v>5489.15</c:v>
                </c:pt>
                <c:pt idx="4393" formatCode="#,##0.00">
                  <c:v>5485.6</c:v>
                </c:pt>
                <c:pt idx="4394" formatCode="#,##0.00">
                  <c:v>5482.04</c:v>
                </c:pt>
                <c:pt idx="4395" formatCode="#,##0.00">
                  <c:v>5478.51</c:v>
                </c:pt>
                <c:pt idx="4396" formatCode="#,##0.00">
                  <c:v>5474.98</c:v>
                </c:pt>
                <c:pt idx="4397" formatCode="#,##0.00">
                  <c:v>5473.64</c:v>
                </c:pt>
                <c:pt idx="4398" formatCode="#,##0.00">
                  <c:v>5469.13</c:v>
                </c:pt>
                <c:pt idx="4399" formatCode="#,##0.00">
                  <c:v>5465.53</c:v>
                </c:pt>
                <c:pt idx="4400" formatCode="#,##0.00">
                  <c:v>5461.98</c:v>
                </c:pt>
                <c:pt idx="4401" formatCode="#,##0.00">
                  <c:v>5458.46</c:v>
                </c:pt>
                <c:pt idx="4402" formatCode="#,##0.00">
                  <c:v>5454.95</c:v>
                </c:pt>
                <c:pt idx="4403" formatCode="#,##0.00">
                  <c:v>5451.45</c:v>
                </c:pt>
                <c:pt idx="4404" formatCode="#,##0.00">
                  <c:v>5447.94</c:v>
                </c:pt>
                <c:pt idx="4405" formatCode="#,##0.00">
                  <c:v>5444.44</c:v>
                </c:pt>
                <c:pt idx="4406" formatCode="#,##0.00">
                  <c:v>5440.95</c:v>
                </c:pt>
                <c:pt idx="4407" formatCode="#,##0.00">
                  <c:v>5437.45</c:v>
                </c:pt>
                <c:pt idx="4408" formatCode="#,##0.00">
                  <c:v>5433.96</c:v>
                </c:pt>
                <c:pt idx="4409" formatCode="#,##0.00">
                  <c:v>5430.48</c:v>
                </c:pt>
                <c:pt idx="4410" formatCode="#,##0.00">
                  <c:v>5426.99</c:v>
                </c:pt>
                <c:pt idx="4411" formatCode="#,##0.00">
                  <c:v>5423.52</c:v>
                </c:pt>
                <c:pt idx="4412" formatCode="#,##0.00">
                  <c:v>5420.04</c:v>
                </c:pt>
                <c:pt idx="4413" formatCode="#,##0.00">
                  <c:v>5416.57</c:v>
                </c:pt>
                <c:pt idx="4414" formatCode="#,##0.00">
                  <c:v>5413.1</c:v>
                </c:pt>
                <c:pt idx="4415" formatCode="#,##0.00">
                  <c:v>5409.63</c:v>
                </c:pt>
                <c:pt idx="4416" formatCode="#,##0.00">
                  <c:v>5406.16</c:v>
                </c:pt>
                <c:pt idx="4417" formatCode="#,##0.00">
                  <c:v>5402.68</c:v>
                </c:pt>
                <c:pt idx="4418" formatCode="#,##0.00">
                  <c:v>5399.21</c:v>
                </c:pt>
                <c:pt idx="4419" formatCode="#,##0.00">
                  <c:v>5395.73</c:v>
                </c:pt>
                <c:pt idx="4420" formatCode="#,##0.00">
                  <c:v>5392.28</c:v>
                </c:pt>
                <c:pt idx="4421" formatCode="#,##0.00">
                  <c:v>5388.79</c:v>
                </c:pt>
                <c:pt idx="4422" formatCode="#,##0.00">
                  <c:v>5385.31</c:v>
                </c:pt>
                <c:pt idx="4423" formatCode="#,##0.00">
                  <c:v>5381.83</c:v>
                </c:pt>
                <c:pt idx="4424" formatCode="#,##0.00">
                  <c:v>5378.35</c:v>
                </c:pt>
                <c:pt idx="4425" formatCode="#,##0.00">
                  <c:v>5374.87</c:v>
                </c:pt>
                <c:pt idx="4426" formatCode="#,##0.00">
                  <c:v>5371.38</c:v>
                </c:pt>
                <c:pt idx="4427" formatCode="#,##0.00">
                  <c:v>5367.9</c:v>
                </c:pt>
                <c:pt idx="4428" formatCode="#,##0.00">
                  <c:v>5364.4</c:v>
                </c:pt>
                <c:pt idx="4429" formatCode="#,##0.00">
                  <c:v>5360.91</c:v>
                </c:pt>
                <c:pt idx="4430" formatCode="#,##0.00">
                  <c:v>5357.4</c:v>
                </c:pt>
                <c:pt idx="4431" formatCode="#,##0.00">
                  <c:v>5353.89</c:v>
                </c:pt>
                <c:pt idx="4432" formatCode="#,##0.00">
                  <c:v>5350.39</c:v>
                </c:pt>
                <c:pt idx="4433" formatCode="#,##0.00">
                  <c:v>5346.88</c:v>
                </c:pt>
                <c:pt idx="4434" formatCode="#,##0.00">
                  <c:v>5343.36</c:v>
                </c:pt>
                <c:pt idx="4435" formatCode="#,##0.00">
                  <c:v>5339.84</c:v>
                </c:pt>
                <c:pt idx="4436" formatCode="#,##0.00">
                  <c:v>5336.31</c:v>
                </c:pt>
                <c:pt idx="4437" formatCode="#,##0.00">
                  <c:v>5332.78</c:v>
                </c:pt>
                <c:pt idx="4438" formatCode="#,##0.00">
                  <c:v>5329.24</c:v>
                </c:pt>
                <c:pt idx="4439" formatCode="#,##0.00">
                  <c:v>5325.69</c:v>
                </c:pt>
                <c:pt idx="4440" formatCode="#,##0.00">
                  <c:v>5322.14</c:v>
                </c:pt>
                <c:pt idx="4441" formatCode="#,##0.00">
                  <c:v>5318.59</c:v>
                </c:pt>
                <c:pt idx="4442" formatCode="#,##0.00">
                  <c:v>5315.04</c:v>
                </c:pt>
                <c:pt idx="4443" formatCode="#,##0.00">
                  <c:v>5311.48</c:v>
                </c:pt>
                <c:pt idx="4444" formatCode="#,##0.00">
                  <c:v>5307.92</c:v>
                </c:pt>
                <c:pt idx="4445" formatCode="#,##0.00">
                  <c:v>5304.35</c:v>
                </c:pt>
                <c:pt idx="4446" formatCode="#,##0.00">
                  <c:v>5300.78</c:v>
                </c:pt>
                <c:pt idx="4447" formatCode="#,##0.00">
                  <c:v>5297.21</c:v>
                </c:pt>
                <c:pt idx="4448" formatCode="#,##0.00">
                  <c:v>5293.63</c:v>
                </c:pt>
                <c:pt idx="4449" formatCode="#,##0.00">
                  <c:v>5290.06</c:v>
                </c:pt>
                <c:pt idx="4450" formatCode="#,##0.00">
                  <c:v>5286.48</c:v>
                </c:pt>
                <c:pt idx="4451" formatCode="#,##0.00">
                  <c:v>5282.9</c:v>
                </c:pt>
                <c:pt idx="4452" formatCode="#,##0.00">
                  <c:v>5279.31</c:v>
                </c:pt>
                <c:pt idx="4453" formatCode="#,##0.00">
                  <c:v>5275.73</c:v>
                </c:pt>
                <c:pt idx="4454" formatCode="#,##0.00">
                  <c:v>5272.14</c:v>
                </c:pt>
                <c:pt idx="4455" formatCode="#,##0.00">
                  <c:v>5268.54</c:v>
                </c:pt>
                <c:pt idx="4456" formatCode="#,##0.00">
                  <c:v>5264.94</c:v>
                </c:pt>
                <c:pt idx="4457" formatCode="#,##0.00">
                  <c:v>5261.33</c:v>
                </c:pt>
                <c:pt idx="4458" formatCode="#,##0.00">
                  <c:v>5257.72</c:v>
                </c:pt>
                <c:pt idx="4459" formatCode="#,##0.00">
                  <c:v>5254.11</c:v>
                </c:pt>
                <c:pt idx="4460" formatCode="#,##0.00">
                  <c:v>5250.5</c:v>
                </c:pt>
                <c:pt idx="4461" formatCode="#,##0.00">
                  <c:v>5246.89</c:v>
                </c:pt>
                <c:pt idx="4462" formatCode="#,##0.00">
                  <c:v>5243.27</c:v>
                </c:pt>
                <c:pt idx="4463" formatCode="#,##0.00">
                  <c:v>5239.66</c:v>
                </c:pt>
                <c:pt idx="4464" formatCode="#,##0.00">
                  <c:v>5236.05</c:v>
                </c:pt>
                <c:pt idx="4465" formatCode="#,##0.00">
                  <c:v>5232.43</c:v>
                </c:pt>
                <c:pt idx="4466" formatCode="#,##0.00">
                  <c:v>5228.82</c:v>
                </c:pt>
                <c:pt idx="4467" formatCode="#,##0.00">
                  <c:v>5225.21</c:v>
                </c:pt>
                <c:pt idx="4468" formatCode="#,##0.00">
                  <c:v>5221.58</c:v>
                </c:pt>
                <c:pt idx="4469" formatCode="#,##0.00">
                  <c:v>5217.95</c:v>
                </c:pt>
                <c:pt idx="4470" formatCode="#,##0.00">
                  <c:v>5214.33</c:v>
                </c:pt>
                <c:pt idx="4471" formatCode="#,##0.00">
                  <c:v>5210.71</c:v>
                </c:pt>
                <c:pt idx="4472" formatCode="#,##0.00">
                  <c:v>5207.1000000000004</c:v>
                </c:pt>
                <c:pt idx="4473" formatCode="#,##0.00">
                  <c:v>5203.49</c:v>
                </c:pt>
                <c:pt idx="4474" formatCode="#,##0.00">
                  <c:v>5199.88</c:v>
                </c:pt>
                <c:pt idx="4475" formatCode="#,##0.00">
                  <c:v>5196.2700000000004</c:v>
                </c:pt>
                <c:pt idx="4476" formatCode="#,##0.00">
                  <c:v>5192.67</c:v>
                </c:pt>
                <c:pt idx="4477" formatCode="#,##0.00">
                  <c:v>5189.0600000000004</c:v>
                </c:pt>
                <c:pt idx="4478" formatCode="#,##0.00">
                  <c:v>5185.45</c:v>
                </c:pt>
                <c:pt idx="4479" formatCode="#,##0.00">
                  <c:v>5181.8999999999996</c:v>
                </c:pt>
                <c:pt idx="4480" formatCode="#,##0.00">
                  <c:v>5178.29</c:v>
                </c:pt>
                <c:pt idx="4481" formatCode="#,##0.00">
                  <c:v>5174.6899999999996</c:v>
                </c:pt>
                <c:pt idx="4482" formatCode="#,##0.00">
                  <c:v>5171.09</c:v>
                </c:pt>
                <c:pt idx="4483" formatCode="#,##0.00">
                  <c:v>5167.49</c:v>
                </c:pt>
                <c:pt idx="4484" formatCode="#,##0.00">
                  <c:v>5163.8999999999996</c:v>
                </c:pt>
                <c:pt idx="4485" formatCode="#,##0.00">
                  <c:v>5160.3100000000004</c:v>
                </c:pt>
                <c:pt idx="4486" formatCode="#,##0.00">
                  <c:v>5156.71</c:v>
                </c:pt>
                <c:pt idx="4487" formatCode="#,##0.00">
                  <c:v>5153.1099999999997</c:v>
                </c:pt>
                <c:pt idx="4488" formatCode="#,##0.00">
                  <c:v>5149.53</c:v>
                </c:pt>
                <c:pt idx="4489" formatCode="#,##0.00">
                  <c:v>5145.95</c:v>
                </c:pt>
                <c:pt idx="4490" formatCode="#,##0.00">
                  <c:v>5142.37</c:v>
                </c:pt>
                <c:pt idx="4491" formatCode="#,##0.00">
                  <c:v>5138.79</c:v>
                </c:pt>
                <c:pt idx="4492" formatCode="#,##0.00">
                  <c:v>5135.2299999999996</c:v>
                </c:pt>
                <c:pt idx="4493" formatCode="#,##0.00">
                  <c:v>5131.67</c:v>
                </c:pt>
                <c:pt idx="4494" formatCode="#,##0.00">
                  <c:v>5128.12</c:v>
                </c:pt>
                <c:pt idx="4495" formatCode="#,##0.00">
                  <c:v>5124.5600000000004</c:v>
                </c:pt>
                <c:pt idx="4496" formatCode="#,##0.00">
                  <c:v>5121.01</c:v>
                </c:pt>
                <c:pt idx="4497" formatCode="#,##0.00">
                  <c:v>5117.46</c:v>
                </c:pt>
                <c:pt idx="4498" formatCode="#,##0.00">
                  <c:v>5113.92</c:v>
                </c:pt>
                <c:pt idx="4499" formatCode="#,##0.00">
                  <c:v>5110.38</c:v>
                </c:pt>
                <c:pt idx="4500" formatCode="#,##0.00">
                  <c:v>5106.84</c:v>
                </c:pt>
                <c:pt idx="4501" formatCode="#,##0.00">
                  <c:v>5103.3</c:v>
                </c:pt>
                <c:pt idx="4502" formatCode="#,##0.00">
                  <c:v>5099.76</c:v>
                </c:pt>
                <c:pt idx="4503" formatCode="#,##0.00">
                  <c:v>5096.2299999999996</c:v>
                </c:pt>
                <c:pt idx="4504" formatCode="#,##0.00">
                  <c:v>5092.6899999999996</c:v>
                </c:pt>
                <c:pt idx="4505" formatCode="#,##0.00">
                  <c:v>5089.16</c:v>
                </c:pt>
                <c:pt idx="4506" formatCode="#,##0.00">
                  <c:v>5085.63</c:v>
                </c:pt>
                <c:pt idx="4507" formatCode="#,##0.00">
                  <c:v>5082.1000000000004</c:v>
                </c:pt>
                <c:pt idx="4508" formatCode="#,##0.00">
                  <c:v>5078.58</c:v>
                </c:pt>
                <c:pt idx="4509" formatCode="#,##0.00">
                  <c:v>5075.0600000000004</c:v>
                </c:pt>
                <c:pt idx="4510" formatCode="#,##0.00">
                  <c:v>5071.54</c:v>
                </c:pt>
                <c:pt idx="4511" formatCode="#,##0.00">
                  <c:v>5068.0200000000004</c:v>
                </c:pt>
                <c:pt idx="4512" formatCode="#,##0.00">
                  <c:v>5064.5200000000004</c:v>
                </c:pt>
                <c:pt idx="4513" formatCode="#,##0.00">
                  <c:v>5061.0200000000004</c:v>
                </c:pt>
                <c:pt idx="4514" formatCode="#,##0.00">
                  <c:v>5057.5200000000004</c:v>
                </c:pt>
                <c:pt idx="4515" formatCode="#,##0.00">
                  <c:v>5054.03</c:v>
                </c:pt>
                <c:pt idx="4516" formatCode="#,##0.00">
                  <c:v>5050.55</c:v>
                </c:pt>
                <c:pt idx="4517" formatCode="#,##0.00">
                  <c:v>5047.08</c:v>
                </c:pt>
                <c:pt idx="4518" formatCode="#,##0.00">
                  <c:v>5043.62</c:v>
                </c:pt>
                <c:pt idx="4519" formatCode="#,##0.00">
                  <c:v>5040.1499999999996</c:v>
                </c:pt>
                <c:pt idx="4520" formatCode="#,##0.00">
                  <c:v>5036.67</c:v>
                </c:pt>
                <c:pt idx="4521" formatCode="#,##0.00">
                  <c:v>5033.22</c:v>
                </c:pt>
                <c:pt idx="4522" formatCode="#,##0.00">
                  <c:v>5029.75</c:v>
                </c:pt>
                <c:pt idx="4523" formatCode="#,##0.00">
                  <c:v>5026.29</c:v>
                </c:pt>
                <c:pt idx="4524" formatCode="#,##0.00">
                  <c:v>5022.8100000000004</c:v>
                </c:pt>
                <c:pt idx="4525" formatCode="#,##0.00">
                  <c:v>5019.3500000000004</c:v>
                </c:pt>
                <c:pt idx="4526" formatCode="#,##0.00">
                  <c:v>5015.8999999999996</c:v>
                </c:pt>
                <c:pt idx="4527" formatCode="#,##0.00">
                  <c:v>5012.45</c:v>
                </c:pt>
                <c:pt idx="4528" formatCode="#,##0.00">
                  <c:v>5009.04</c:v>
                </c:pt>
                <c:pt idx="4529" formatCode="#,##0.00">
                  <c:v>5005.66</c:v>
                </c:pt>
                <c:pt idx="4530" formatCode="#,##0.00">
                  <c:v>5002.25</c:v>
                </c:pt>
                <c:pt idx="4531" formatCode="#,##0.00">
                  <c:v>4998.82</c:v>
                </c:pt>
                <c:pt idx="4532" formatCode="#,##0.00">
                  <c:v>4995.42</c:v>
                </c:pt>
                <c:pt idx="4533" formatCode="#,##0.00">
                  <c:v>4991.99</c:v>
                </c:pt>
                <c:pt idx="4534" formatCode="#,##0.00">
                  <c:v>4988.58</c:v>
                </c:pt>
                <c:pt idx="4535" formatCode="#,##0.00">
                  <c:v>4985.16</c:v>
                </c:pt>
                <c:pt idx="4536" formatCode="#,##0.00">
                  <c:v>4981.75</c:v>
                </c:pt>
                <c:pt idx="4537" formatCode="#,##0.00">
                  <c:v>4978.33</c:v>
                </c:pt>
                <c:pt idx="4538" formatCode="#,##0.00">
                  <c:v>4974.92</c:v>
                </c:pt>
                <c:pt idx="4539" formatCode="#,##0.00">
                  <c:v>4971.5200000000004</c:v>
                </c:pt>
                <c:pt idx="4540" formatCode="#,##0.00">
                  <c:v>4968.12</c:v>
                </c:pt>
                <c:pt idx="4541" formatCode="#,##0.00">
                  <c:v>4964.72</c:v>
                </c:pt>
                <c:pt idx="4542" formatCode="#,##0.00">
                  <c:v>4961.33</c:v>
                </c:pt>
                <c:pt idx="4543" formatCode="#,##0.00">
                  <c:v>4957.93</c:v>
                </c:pt>
                <c:pt idx="4544" formatCode="#,##0.00">
                  <c:v>4954.54</c:v>
                </c:pt>
                <c:pt idx="4545" formatCode="#,##0.00">
                  <c:v>4951.16</c:v>
                </c:pt>
                <c:pt idx="4546" formatCode="#,##0.00">
                  <c:v>4947.78</c:v>
                </c:pt>
                <c:pt idx="4547" formatCode="#,##0.00">
                  <c:v>4944.2299999999996</c:v>
                </c:pt>
                <c:pt idx="4548" formatCode="#,##0.00">
                  <c:v>4941.3100000000004</c:v>
                </c:pt>
                <c:pt idx="4549" formatCode="#,##0.00">
                  <c:v>4937.9799999999996</c:v>
                </c:pt>
                <c:pt idx="4550" formatCode="#,##0.00">
                  <c:v>4934.62</c:v>
                </c:pt>
                <c:pt idx="4551" formatCode="#,##0.00">
                  <c:v>4931.2299999999996</c:v>
                </c:pt>
                <c:pt idx="4552" formatCode="#,##0.00">
                  <c:v>4927.8500000000004</c:v>
                </c:pt>
                <c:pt idx="4553" formatCode="#,##0.00">
                  <c:v>4924.46</c:v>
                </c:pt>
                <c:pt idx="4554" formatCode="#,##0.00">
                  <c:v>4921.08</c:v>
                </c:pt>
                <c:pt idx="4555" formatCode="#,##0.00">
                  <c:v>4917.7</c:v>
                </c:pt>
                <c:pt idx="4556" formatCode="#,##0.00">
                  <c:v>4914.32</c:v>
                </c:pt>
                <c:pt idx="4557" formatCode="#,##0.00">
                  <c:v>4910.95</c:v>
                </c:pt>
                <c:pt idx="4558" formatCode="#,##0.00">
                  <c:v>4907.6000000000004</c:v>
                </c:pt>
                <c:pt idx="4559" formatCode="#,##0.00">
                  <c:v>4904.2700000000004</c:v>
                </c:pt>
                <c:pt idx="4560" formatCode="#,##0.00">
                  <c:v>4900.97</c:v>
                </c:pt>
                <c:pt idx="4561" formatCode="#,##0.00">
                  <c:v>4897.68</c:v>
                </c:pt>
                <c:pt idx="4562" formatCode="#,##0.00">
                  <c:v>4894.41</c:v>
                </c:pt>
                <c:pt idx="4563" formatCode="#,##0.00">
                  <c:v>4891.18</c:v>
                </c:pt>
                <c:pt idx="4564" formatCode="#,##0.00">
                  <c:v>4887.97</c:v>
                </c:pt>
                <c:pt idx="4565" formatCode="#,##0.00">
                  <c:v>4884.75</c:v>
                </c:pt>
                <c:pt idx="4566" formatCode="#,##0.00">
                  <c:v>4881.54</c:v>
                </c:pt>
                <c:pt idx="4567" formatCode="#,##0.00">
                  <c:v>4878.32</c:v>
                </c:pt>
                <c:pt idx="4568" formatCode="#,##0.00">
                  <c:v>4875.1099999999997</c:v>
                </c:pt>
                <c:pt idx="4569" formatCode="#,##0.00">
                  <c:v>4871.88</c:v>
                </c:pt>
                <c:pt idx="4570" formatCode="#,##0.00">
                  <c:v>4868.6400000000003</c:v>
                </c:pt>
                <c:pt idx="4571" formatCode="#,##0.00">
                  <c:v>4865.3999999999996</c:v>
                </c:pt>
                <c:pt idx="4572" formatCode="#,##0.00">
                  <c:v>4862.16</c:v>
                </c:pt>
                <c:pt idx="4573" formatCode="#,##0.00">
                  <c:v>4858.92</c:v>
                </c:pt>
                <c:pt idx="4574" formatCode="#,##0.00">
                  <c:v>4855.68</c:v>
                </c:pt>
                <c:pt idx="4575" formatCode="#,##0.00">
                  <c:v>4852.4399999999996</c:v>
                </c:pt>
                <c:pt idx="4576" formatCode="#,##0.00">
                  <c:v>4849.1899999999996</c:v>
                </c:pt>
                <c:pt idx="4577" formatCode="#,##0.00">
                  <c:v>4845.9399999999996</c:v>
                </c:pt>
                <c:pt idx="4578" formatCode="#,##0.00">
                  <c:v>4842.6899999999996</c:v>
                </c:pt>
                <c:pt idx="4579" formatCode="#,##0.00">
                  <c:v>4839.43</c:v>
                </c:pt>
                <c:pt idx="4580" formatCode="#,##0.00">
                  <c:v>4836.17</c:v>
                </c:pt>
                <c:pt idx="4581" formatCode="#,##0.00">
                  <c:v>4832.91</c:v>
                </c:pt>
                <c:pt idx="4582" formatCode="#,##0.00">
                  <c:v>4829.6400000000003</c:v>
                </c:pt>
                <c:pt idx="4583" formatCode="#,##0.00">
                  <c:v>4826.37</c:v>
                </c:pt>
                <c:pt idx="4584" formatCode="#,##0.00">
                  <c:v>4823.1000000000004</c:v>
                </c:pt>
                <c:pt idx="4585" formatCode="#,##0.00">
                  <c:v>4819.83</c:v>
                </c:pt>
                <c:pt idx="4586" formatCode="#,##0.00">
                  <c:v>4816.5600000000004</c:v>
                </c:pt>
                <c:pt idx="4587" formatCode="#,##0.00">
                  <c:v>4813.29</c:v>
                </c:pt>
                <c:pt idx="4588" formatCode="#,##0.00">
                  <c:v>4810.01</c:v>
                </c:pt>
                <c:pt idx="4589" formatCode="#,##0.00">
                  <c:v>4806.7299999999996</c:v>
                </c:pt>
                <c:pt idx="4590" formatCode="#,##0.00">
                  <c:v>4803.46</c:v>
                </c:pt>
                <c:pt idx="4591" formatCode="#,##0.00">
                  <c:v>4800.2299999999996</c:v>
                </c:pt>
                <c:pt idx="4592" formatCode="#,##0.00">
                  <c:v>4796.99</c:v>
                </c:pt>
                <c:pt idx="4593" formatCode="#,##0.00">
                  <c:v>4793.7299999999996</c:v>
                </c:pt>
                <c:pt idx="4594" formatCode="#,##0.00">
                  <c:v>4790.46</c:v>
                </c:pt>
                <c:pt idx="4595" formatCode="#,##0.00">
                  <c:v>4787.18</c:v>
                </c:pt>
                <c:pt idx="4596" formatCode="#,##0.00">
                  <c:v>4783.8999999999996</c:v>
                </c:pt>
                <c:pt idx="4597" formatCode="#,##0.00">
                  <c:v>4780.62</c:v>
                </c:pt>
                <c:pt idx="4598" formatCode="#,##0.00">
                  <c:v>4777.34</c:v>
                </c:pt>
                <c:pt idx="4599" formatCode="#,##0.00">
                  <c:v>4774.0600000000004</c:v>
                </c:pt>
                <c:pt idx="4600" formatCode="#,##0.00">
                  <c:v>4770.78</c:v>
                </c:pt>
                <c:pt idx="4601" formatCode="#,##0.00">
                  <c:v>4767.5</c:v>
                </c:pt>
                <c:pt idx="4602" formatCode="#,##0.00">
                  <c:v>4764.22</c:v>
                </c:pt>
                <c:pt idx="4603" formatCode="#,##0.00">
                  <c:v>4760.95</c:v>
                </c:pt>
                <c:pt idx="4604" formatCode="#,##0.00">
                  <c:v>4757.6899999999996</c:v>
                </c:pt>
                <c:pt idx="4605" formatCode="#,##0.00">
                  <c:v>4754.4399999999996</c:v>
                </c:pt>
                <c:pt idx="4606" formatCode="#,##0.00">
                  <c:v>4751.1899999999996</c:v>
                </c:pt>
                <c:pt idx="4607" formatCode="#,##0.00">
                  <c:v>4747.93</c:v>
                </c:pt>
                <c:pt idx="4608" formatCode="#,##0.00">
                  <c:v>4744.68</c:v>
                </c:pt>
                <c:pt idx="4609" formatCode="#,##0.00">
                  <c:v>4741.42</c:v>
                </c:pt>
                <c:pt idx="4610" formatCode="#,##0.00">
                  <c:v>4738.17</c:v>
                </c:pt>
                <c:pt idx="4611" formatCode="#,##0.00">
                  <c:v>4734.91</c:v>
                </c:pt>
                <c:pt idx="4612" formatCode="#,##0.00">
                  <c:v>4731.6499999999996</c:v>
                </c:pt>
                <c:pt idx="4613" formatCode="#,##0.00">
                  <c:v>4728.3900000000003</c:v>
                </c:pt>
                <c:pt idx="4614" formatCode="#,##0.00">
                  <c:v>4725.13</c:v>
                </c:pt>
                <c:pt idx="4615" formatCode="#,##0.00">
                  <c:v>4721.87</c:v>
                </c:pt>
                <c:pt idx="4616" formatCode="#,##0.00">
                  <c:v>4718.6099999999997</c:v>
                </c:pt>
                <c:pt idx="4617" formatCode="#,##0.00">
                  <c:v>4715.3599999999997</c:v>
                </c:pt>
                <c:pt idx="4618" formatCode="#,##0.00">
                  <c:v>4712.1000000000004</c:v>
                </c:pt>
                <c:pt idx="4619" formatCode="#,##0.00">
                  <c:v>4708.8500000000004</c:v>
                </c:pt>
                <c:pt idx="4620" formatCode="#,##0.00">
                  <c:v>4705.59</c:v>
                </c:pt>
                <c:pt idx="4621" formatCode="#,##0.00">
                  <c:v>4702.34</c:v>
                </c:pt>
                <c:pt idx="4622" formatCode="#,##0.00">
                  <c:v>4699.08</c:v>
                </c:pt>
                <c:pt idx="4623" formatCode="#,##0.00">
                  <c:v>4695.8100000000004</c:v>
                </c:pt>
                <c:pt idx="4624" formatCode="#,##0.00">
                  <c:v>4692.5600000000004</c:v>
                </c:pt>
                <c:pt idx="4625" formatCode="#,##0.00">
                  <c:v>4689.32</c:v>
                </c:pt>
                <c:pt idx="4626" formatCode="#,##0.00">
                  <c:v>4686.08</c:v>
                </c:pt>
                <c:pt idx="4627" formatCode="#,##0.00">
                  <c:v>4682.8500000000004</c:v>
                </c:pt>
                <c:pt idx="4628" formatCode="#,##0.00">
                  <c:v>4679.6099999999997</c:v>
                </c:pt>
                <c:pt idx="4629" formatCode="#,##0.00">
                  <c:v>4676.37</c:v>
                </c:pt>
                <c:pt idx="4630" formatCode="#,##0.00">
                  <c:v>4673.1499999999996</c:v>
                </c:pt>
                <c:pt idx="4631" formatCode="#,##0.00">
                  <c:v>4670.34</c:v>
                </c:pt>
                <c:pt idx="4632" formatCode="#,##0.00">
                  <c:v>4667.54</c:v>
                </c:pt>
                <c:pt idx="4633" formatCode="#,##0.00">
                  <c:v>4664.43</c:v>
                </c:pt>
                <c:pt idx="4634" formatCode="#,##0.00">
                  <c:v>4661.22</c:v>
                </c:pt>
                <c:pt idx="4635" formatCode="#,##0.00">
                  <c:v>4657.96</c:v>
                </c:pt>
                <c:pt idx="4636" formatCode="#,##0.00">
                  <c:v>4654.71</c:v>
                </c:pt>
                <c:pt idx="4637" formatCode="#,##0.00">
                  <c:v>4651.46</c:v>
                </c:pt>
                <c:pt idx="4638" formatCode="#,##0.00">
                  <c:v>4648.16</c:v>
                </c:pt>
                <c:pt idx="4639" formatCode="#,##0.00">
                  <c:v>4645.2299999999996</c:v>
                </c:pt>
                <c:pt idx="4640" formatCode="#,##0.00">
                  <c:v>4642.6400000000003</c:v>
                </c:pt>
                <c:pt idx="4641" formatCode="#,##0.00">
                  <c:v>4639.51</c:v>
                </c:pt>
                <c:pt idx="4642" formatCode="#,##0.00">
                  <c:v>4636.25</c:v>
                </c:pt>
                <c:pt idx="4643" formatCode="#,##0.00">
                  <c:v>4633.2299999999996</c:v>
                </c:pt>
                <c:pt idx="4644" formatCode="#,##0.00">
                  <c:v>4630.82</c:v>
                </c:pt>
                <c:pt idx="4645" formatCode="#,##0.00">
                  <c:v>4627.74</c:v>
                </c:pt>
                <c:pt idx="4646" formatCode="#,##0.00">
                  <c:v>4624.4799999999996</c:v>
                </c:pt>
                <c:pt idx="4647" formatCode="#,##0.00">
                  <c:v>4621.16</c:v>
                </c:pt>
                <c:pt idx="4648" formatCode="#,##0.00">
                  <c:v>4617.8599999999997</c:v>
                </c:pt>
                <c:pt idx="4649" formatCode="#,##0.00">
                  <c:v>4614.58</c:v>
                </c:pt>
                <c:pt idx="4650" formatCode="#,##0.00">
                  <c:v>4611.32</c:v>
                </c:pt>
                <c:pt idx="4651" formatCode="#,##0.00">
                  <c:v>4608.08</c:v>
                </c:pt>
                <c:pt idx="4652" formatCode="#,##0.00">
                  <c:v>4604.84</c:v>
                </c:pt>
                <c:pt idx="4653" formatCode="#,##0.00">
                  <c:v>4601.62</c:v>
                </c:pt>
                <c:pt idx="4654" formatCode="#,##0.00">
                  <c:v>4598.3999999999996</c:v>
                </c:pt>
                <c:pt idx="4655" formatCode="#,##0.00">
                  <c:v>4595.2</c:v>
                </c:pt>
                <c:pt idx="4656" formatCode="#,##0.00">
                  <c:v>4592.04</c:v>
                </c:pt>
                <c:pt idx="4657" formatCode="#,##0.00">
                  <c:v>4588.8900000000003</c:v>
                </c:pt>
                <c:pt idx="4658" formatCode="#,##0.00">
                  <c:v>4585.7299999999996</c:v>
                </c:pt>
                <c:pt idx="4659" formatCode="#,##0.00">
                  <c:v>4582.58</c:v>
                </c:pt>
                <c:pt idx="4660" formatCode="#,##0.00">
                  <c:v>4579.47</c:v>
                </c:pt>
                <c:pt idx="4661" formatCode="#,##0.00">
                  <c:v>4576.38</c:v>
                </c:pt>
                <c:pt idx="4662" formatCode="#,##0.00">
                  <c:v>4573.25</c:v>
                </c:pt>
                <c:pt idx="4663" formatCode="#,##0.00">
                  <c:v>4570.1099999999997</c:v>
                </c:pt>
                <c:pt idx="4664" formatCode="#,##0.00">
                  <c:v>4566.96</c:v>
                </c:pt>
                <c:pt idx="4665" formatCode="#,##0.00">
                  <c:v>4563.83</c:v>
                </c:pt>
                <c:pt idx="4666" formatCode="#,##0.00">
                  <c:v>4560.71</c:v>
                </c:pt>
                <c:pt idx="4667" formatCode="#,##0.00">
                  <c:v>4557.62</c:v>
                </c:pt>
                <c:pt idx="4668" formatCode="#,##0.00">
                  <c:v>4554.55</c:v>
                </c:pt>
                <c:pt idx="4669" formatCode="#,##0.00">
                  <c:v>4551.4799999999996</c:v>
                </c:pt>
                <c:pt idx="4670" formatCode="#,##0.00">
                  <c:v>4548.41</c:v>
                </c:pt>
                <c:pt idx="4671" formatCode="#,##0.00">
                  <c:v>4545.33</c:v>
                </c:pt>
                <c:pt idx="4672" formatCode="#,##0.00">
                  <c:v>4542.25</c:v>
                </c:pt>
                <c:pt idx="4673" formatCode="#,##0.00">
                  <c:v>4539.17</c:v>
                </c:pt>
                <c:pt idx="4674" formatCode="#,##0.00">
                  <c:v>4536.1000000000004</c:v>
                </c:pt>
                <c:pt idx="4675" formatCode="#,##0.00">
                  <c:v>4533.03</c:v>
                </c:pt>
                <c:pt idx="4676" formatCode="#,##0.00">
                  <c:v>4529.97</c:v>
                </c:pt>
                <c:pt idx="4677" formatCode="#,##0.00">
                  <c:v>4526.8999999999996</c:v>
                </c:pt>
                <c:pt idx="4678" formatCode="#,##0.00">
                  <c:v>4523.84</c:v>
                </c:pt>
                <c:pt idx="4679" formatCode="#,##0.00">
                  <c:v>4520.8</c:v>
                </c:pt>
                <c:pt idx="4680" formatCode="#,##0.00">
                  <c:v>4517.78</c:v>
                </c:pt>
                <c:pt idx="4681" formatCode="#,##0.00">
                  <c:v>4514.6000000000004</c:v>
                </c:pt>
                <c:pt idx="4682" formatCode="#,##0.00">
                  <c:v>4512.3</c:v>
                </c:pt>
                <c:pt idx="4683" formatCode="#,##0.00">
                  <c:v>4509.67</c:v>
                </c:pt>
                <c:pt idx="4684" formatCode="#,##0.00">
                  <c:v>4505.55</c:v>
                </c:pt>
                <c:pt idx="4685" formatCode="#,##0.00">
                  <c:v>4503.3999999999996</c:v>
                </c:pt>
                <c:pt idx="4686" formatCode="#,##0.00">
                  <c:v>4500.17</c:v>
                </c:pt>
                <c:pt idx="4687" formatCode="#,##0.00">
                  <c:v>4497.1099999999997</c:v>
                </c:pt>
                <c:pt idx="4688" formatCode="#,##0.00">
                  <c:v>4494.1000000000004</c:v>
                </c:pt>
                <c:pt idx="4689" formatCode="#,##0.00">
                  <c:v>4491.08</c:v>
                </c:pt>
                <c:pt idx="4690" formatCode="#,##0.00">
                  <c:v>4488.0600000000004</c:v>
                </c:pt>
                <c:pt idx="4691" formatCode="#,##0.00">
                  <c:v>4485.05</c:v>
                </c:pt>
                <c:pt idx="4692" formatCode="#,##0.00">
                  <c:v>4482.04</c:v>
                </c:pt>
                <c:pt idx="4693" formatCode="#,##0.00">
                  <c:v>4479.05</c:v>
                </c:pt>
                <c:pt idx="4694" formatCode="#,##0.00">
                  <c:v>4476.0600000000004</c:v>
                </c:pt>
                <c:pt idx="4695" formatCode="#,##0.00">
                  <c:v>4473.08</c:v>
                </c:pt>
                <c:pt idx="4696" formatCode="#,##0.00">
                  <c:v>4470.09</c:v>
                </c:pt>
                <c:pt idx="4697" formatCode="#,##0.00">
                  <c:v>4467.12</c:v>
                </c:pt>
                <c:pt idx="4698" formatCode="#,##0.00">
                  <c:v>4464.1400000000003</c:v>
                </c:pt>
                <c:pt idx="4699" formatCode="#,##0.00">
                  <c:v>4461.12</c:v>
                </c:pt>
                <c:pt idx="4700" formatCode="#,##0.00">
                  <c:v>4458.13</c:v>
                </c:pt>
                <c:pt idx="4701" formatCode="#,##0.00">
                  <c:v>4455.17</c:v>
                </c:pt>
                <c:pt idx="4702" formatCode="#,##0.00">
                  <c:v>4452.2299999999996</c:v>
                </c:pt>
                <c:pt idx="4703" formatCode="#,##0.00">
                  <c:v>4449.29</c:v>
                </c:pt>
                <c:pt idx="4704" formatCode="#,##0.00">
                  <c:v>4446.3599999999997</c:v>
                </c:pt>
                <c:pt idx="4705" formatCode="#,##0.00">
                  <c:v>4443.4399999999996</c:v>
                </c:pt>
                <c:pt idx="4706" formatCode="#,##0.00">
                  <c:v>4440.51</c:v>
                </c:pt>
                <c:pt idx="4707" formatCode="#,##0.00">
                  <c:v>4437.59</c:v>
                </c:pt>
                <c:pt idx="4708" formatCode="#,##0.00">
                  <c:v>4434.67</c:v>
                </c:pt>
                <c:pt idx="4709" formatCode="#,##0.00">
                  <c:v>4431.75</c:v>
                </c:pt>
                <c:pt idx="4710" formatCode="#,##0.00">
                  <c:v>4428.84</c:v>
                </c:pt>
                <c:pt idx="4711" formatCode="#,##0.00">
                  <c:v>4425.71</c:v>
                </c:pt>
                <c:pt idx="4712" formatCode="#,##0.00">
                  <c:v>4422.9399999999996</c:v>
                </c:pt>
                <c:pt idx="4713" formatCode="#,##0.00">
                  <c:v>4420.09</c:v>
                </c:pt>
                <c:pt idx="4714" formatCode="#,##0.00">
                  <c:v>4417.2</c:v>
                </c:pt>
                <c:pt idx="4715" formatCode="#,##0.00">
                  <c:v>4414.3100000000004</c:v>
                </c:pt>
                <c:pt idx="4716" formatCode="#,##0.00">
                  <c:v>4411.42</c:v>
                </c:pt>
                <c:pt idx="4717" formatCode="#,##0.00">
                  <c:v>4408.53</c:v>
                </c:pt>
                <c:pt idx="4718" formatCode="#,##0.00">
                  <c:v>4405.63</c:v>
                </c:pt>
                <c:pt idx="4719" formatCode="#,##0.00">
                  <c:v>4402.75</c:v>
                </c:pt>
                <c:pt idx="4720" formatCode="#,##0.00">
                  <c:v>4399.88</c:v>
                </c:pt>
                <c:pt idx="4721" formatCode="#,##0.00">
                  <c:v>4397.03</c:v>
                </c:pt>
                <c:pt idx="4722" formatCode="#,##0.00">
                  <c:v>4394.21</c:v>
                </c:pt>
                <c:pt idx="4723" formatCode="#,##0.00">
                  <c:v>4391.3900000000003</c:v>
                </c:pt>
                <c:pt idx="4724" formatCode="#,##0.00">
                  <c:v>4388.58</c:v>
                </c:pt>
                <c:pt idx="4725" formatCode="#,##0.00">
                  <c:v>4385.7700000000004</c:v>
                </c:pt>
                <c:pt idx="4726" formatCode="#,##0.00">
                  <c:v>4382.96</c:v>
                </c:pt>
                <c:pt idx="4727" formatCode="#,##0.00">
                  <c:v>4380.1499999999996</c:v>
                </c:pt>
                <c:pt idx="4728" formatCode="#,##0.00">
                  <c:v>4377.33</c:v>
                </c:pt>
                <c:pt idx="4729" formatCode="#,##0.00">
                  <c:v>4374.5200000000004</c:v>
                </c:pt>
                <c:pt idx="4730" formatCode="#,##0.00">
                  <c:v>4371.96</c:v>
                </c:pt>
                <c:pt idx="4731" formatCode="#,##0.00">
                  <c:v>4369.1099999999997</c:v>
                </c:pt>
                <c:pt idx="4732" formatCode="#,##0.00">
                  <c:v>4366.28</c:v>
                </c:pt>
                <c:pt idx="4733" formatCode="#,##0.00">
                  <c:v>4363.4799999999996</c:v>
                </c:pt>
                <c:pt idx="4734" formatCode="#,##0.00">
                  <c:v>4360.68</c:v>
                </c:pt>
                <c:pt idx="4735" formatCode="#,##0.00">
                  <c:v>4357.8599999999997</c:v>
                </c:pt>
                <c:pt idx="4736" formatCode="#,##0.00">
                  <c:v>4355.04</c:v>
                </c:pt>
                <c:pt idx="4737" formatCode="#,##0.00">
                  <c:v>4352.24</c:v>
                </c:pt>
                <c:pt idx="4738" formatCode="#,##0.00">
                  <c:v>4349.41</c:v>
                </c:pt>
                <c:pt idx="4739" formatCode="#,##0.00">
                  <c:v>4346.6000000000004</c:v>
                </c:pt>
                <c:pt idx="4740" formatCode="#,##0.00">
                  <c:v>4343.79</c:v>
                </c:pt>
                <c:pt idx="4741" formatCode="#,##0.00">
                  <c:v>4340.9799999999996</c:v>
                </c:pt>
                <c:pt idx="4742" formatCode="#,##0.00">
                  <c:v>4338.17</c:v>
                </c:pt>
                <c:pt idx="4743" formatCode="#,##0.00">
                  <c:v>4335.3599999999997</c:v>
                </c:pt>
                <c:pt idx="4744" formatCode="#,##0.00">
                  <c:v>4332.5600000000004</c:v>
                </c:pt>
                <c:pt idx="4745" formatCode="#,##0.00">
                  <c:v>4329.75</c:v>
                </c:pt>
                <c:pt idx="4746" formatCode="#,##0.00">
                  <c:v>4326.95</c:v>
                </c:pt>
                <c:pt idx="4747" formatCode="#,##0.00">
                  <c:v>4324.1400000000003</c:v>
                </c:pt>
                <c:pt idx="4748" formatCode="#,##0.00">
                  <c:v>4321.34</c:v>
                </c:pt>
                <c:pt idx="4749" formatCode="#,##0.00">
                  <c:v>4318.53</c:v>
                </c:pt>
                <c:pt idx="4750" formatCode="#,##0.00">
                  <c:v>4315.72</c:v>
                </c:pt>
                <c:pt idx="4751" formatCode="#,##0.00">
                  <c:v>4312.8999999999996</c:v>
                </c:pt>
                <c:pt idx="4752" formatCode="#,##0.00">
                  <c:v>4310.1099999999997</c:v>
                </c:pt>
                <c:pt idx="4753" formatCode="#,##0.00">
                  <c:v>4307.33</c:v>
                </c:pt>
                <c:pt idx="4754" formatCode="#,##0.00">
                  <c:v>4304.5200000000004</c:v>
                </c:pt>
                <c:pt idx="4755" formatCode="#,##0.00">
                  <c:v>4301.71</c:v>
                </c:pt>
                <c:pt idx="4756" formatCode="#,##0.00">
                  <c:v>4298.8999999999996</c:v>
                </c:pt>
                <c:pt idx="4757" formatCode="#,##0.00">
                  <c:v>4296.09</c:v>
                </c:pt>
                <c:pt idx="4758" formatCode="#,##0.00">
                  <c:v>4293.28</c:v>
                </c:pt>
                <c:pt idx="4759" formatCode="#,##0.00">
                  <c:v>4290.4799999999996</c:v>
                </c:pt>
                <c:pt idx="4760" formatCode="#,##0.00">
                  <c:v>4287.67</c:v>
                </c:pt>
                <c:pt idx="4761" formatCode="#,##0.00">
                  <c:v>4284.87</c:v>
                </c:pt>
                <c:pt idx="4762" formatCode="#,##0.00">
                  <c:v>4282.0600000000004</c:v>
                </c:pt>
                <c:pt idx="4763" formatCode="#,##0.00">
                  <c:v>4279.26</c:v>
                </c:pt>
                <c:pt idx="4764" formatCode="#,##0.00">
                  <c:v>4276.46</c:v>
                </c:pt>
                <c:pt idx="4765" formatCode="#,##0.00">
                  <c:v>4273.66</c:v>
                </c:pt>
                <c:pt idx="4766" formatCode="#,##0.00">
                  <c:v>4270.8599999999997</c:v>
                </c:pt>
                <c:pt idx="4767" formatCode="#,##0.00">
                  <c:v>4268.0600000000004</c:v>
                </c:pt>
                <c:pt idx="4768" formatCode="#,##0.00">
                  <c:v>4265.29</c:v>
                </c:pt>
                <c:pt idx="4769" formatCode="#,##0.00">
                  <c:v>4262.51</c:v>
                </c:pt>
                <c:pt idx="4770" formatCode="#,##0.00">
                  <c:v>4259.72</c:v>
                </c:pt>
                <c:pt idx="4771" formatCode="#,##0.00">
                  <c:v>4256.93</c:v>
                </c:pt>
                <c:pt idx="4772" formatCode="#,##0.00">
                  <c:v>4254.13</c:v>
                </c:pt>
                <c:pt idx="4773" formatCode="#,##0.00">
                  <c:v>4251.34</c:v>
                </c:pt>
                <c:pt idx="4774" formatCode="#,##0.00">
                  <c:v>4248.54</c:v>
                </c:pt>
                <c:pt idx="4775" formatCode="#,##0.00">
                  <c:v>4245.75</c:v>
                </c:pt>
                <c:pt idx="4776" formatCode="#,##0.00">
                  <c:v>4242.96</c:v>
                </c:pt>
                <c:pt idx="4777" formatCode="#,##0.00">
                  <c:v>4240.17</c:v>
                </c:pt>
                <c:pt idx="4778" formatCode="#,##0.00">
                  <c:v>4237.38</c:v>
                </c:pt>
                <c:pt idx="4779" formatCode="#,##0.00">
                  <c:v>4234.59</c:v>
                </c:pt>
                <c:pt idx="4780" formatCode="#,##0.00">
                  <c:v>4231.8</c:v>
                </c:pt>
                <c:pt idx="4781" formatCode="#,##0.00">
                  <c:v>4229.01</c:v>
                </c:pt>
                <c:pt idx="4782" formatCode="#,##0.00">
                  <c:v>4226.22</c:v>
                </c:pt>
                <c:pt idx="4783" formatCode="#,##0.00">
                  <c:v>4223.4399999999996</c:v>
                </c:pt>
                <c:pt idx="4784" formatCode="#,##0.00">
                  <c:v>4220.68</c:v>
                </c:pt>
                <c:pt idx="4785" formatCode="#,##0.00">
                  <c:v>4217.8999999999996</c:v>
                </c:pt>
                <c:pt idx="4786" formatCode="#,##0.00">
                  <c:v>4215.12</c:v>
                </c:pt>
                <c:pt idx="4787" formatCode="#,##0.00">
                  <c:v>4212.3500000000004</c:v>
                </c:pt>
                <c:pt idx="4788" formatCode="#,##0.00">
                  <c:v>4209.58</c:v>
                </c:pt>
                <c:pt idx="4789" formatCode="#,##0.00">
                  <c:v>4206.8100000000004</c:v>
                </c:pt>
                <c:pt idx="4790" formatCode="#,##0.00">
                  <c:v>4204.04</c:v>
                </c:pt>
                <c:pt idx="4791" formatCode="#,##0.00">
                  <c:v>4201.28</c:v>
                </c:pt>
                <c:pt idx="4792" formatCode="#,##0.00">
                  <c:v>4198.51</c:v>
                </c:pt>
                <c:pt idx="4793" formatCode="#,##0.00">
                  <c:v>4195.74</c:v>
                </c:pt>
                <c:pt idx="4794" formatCode="#,##0.00">
                  <c:v>4192.97</c:v>
                </c:pt>
                <c:pt idx="4795" formatCode="#,##0.00">
                  <c:v>4190.21</c:v>
                </c:pt>
                <c:pt idx="4796" formatCode="#,##0.00">
                  <c:v>4187.4399999999996</c:v>
                </c:pt>
                <c:pt idx="4797" formatCode="#,##0.00">
                  <c:v>4184.68</c:v>
                </c:pt>
                <c:pt idx="4798" formatCode="#,##0.00">
                  <c:v>4181.92</c:v>
                </c:pt>
                <c:pt idx="4799" formatCode="#,##0.00">
                  <c:v>4179.16</c:v>
                </c:pt>
                <c:pt idx="4800" formatCode="#,##0.00">
                  <c:v>4176.3999999999996</c:v>
                </c:pt>
                <c:pt idx="4801" formatCode="#,##0.00">
                  <c:v>4173.6400000000003</c:v>
                </c:pt>
                <c:pt idx="4802" formatCode="#,##0.00">
                  <c:v>4170.8900000000003</c:v>
                </c:pt>
                <c:pt idx="4803" formatCode="#,##0.00">
                  <c:v>4168.12</c:v>
                </c:pt>
                <c:pt idx="4804" formatCode="#,##0.00">
                  <c:v>4165.37</c:v>
                </c:pt>
                <c:pt idx="4805" formatCode="#,##0.00">
                  <c:v>4162.62</c:v>
                </c:pt>
                <c:pt idx="4806" formatCode="#,##0.00">
                  <c:v>4159.8599999999997</c:v>
                </c:pt>
                <c:pt idx="4807" formatCode="#,##0.00">
                  <c:v>4157.1099999999997</c:v>
                </c:pt>
                <c:pt idx="4808" formatCode="#,##0.00">
                  <c:v>4154.3599999999997</c:v>
                </c:pt>
                <c:pt idx="4809" formatCode="#,##0.00">
                  <c:v>4151.6099999999997</c:v>
                </c:pt>
                <c:pt idx="4810" formatCode="#,##0.00">
                  <c:v>4148.8599999999997</c:v>
                </c:pt>
                <c:pt idx="4811" formatCode="#,##0.00">
                  <c:v>4146.12</c:v>
                </c:pt>
                <c:pt idx="4812" formatCode="#,##0.00">
                  <c:v>4143.38</c:v>
                </c:pt>
                <c:pt idx="4813" formatCode="#,##0.00">
                  <c:v>4140.6400000000003</c:v>
                </c:pt>
                <c:pt idx="4814" formatCode="#,##0.00">
                  <c:v>4137.8999999999996</c:v>
                </c:pt>
                <c:pt idx="4815" formatCode="#,##0.00">
                  <c:v>4135.17</c:v>
                </c:pt>
                <c:pt idx="4816" formatCode="#,##0.00">
                  <c:v>4132.4399999999996</c:v>
                </c:pt>
                <c:pt idx="4817" formatCode="#,##0.00">
                  <c:v>4129.71</c:v>
                </c:pt>
                <c:pt idx="4818" formatCode="#,##0.00">
                  <c:v>4127</c:v>
                </c:pt>
                <c:pt idx="4819" formatCode="#,##0.00">
                  <c:v>4124.25</c:v>
                </c:pt>
                <c:pt idx="4820" formatCode="#,##0.00">
                  <c:v>4121.54</c:v>
                </c:pt>
                <c:pt idx="4821" formatCode="#,##0.00">
                  <c:v>4118.83</c:v>
                </c:pt>
                <c:pt idx="4822" formatCode="#,##0.00">
                  <c:v>4117.43</c:v>
                </c:pt>
                <c:pt idx="4823" formatCode="#,##0.00">
                  <c:v>4114.59</c:v>
                </c:pt>
                <c:pt idx="4824" formatCode="#,##0.00">
                  <c:v>4111.8999999999996</c:v>
                </c:pt>
                <c:pt idx="4825" formatCode="#,##0.00">
                  <c:v>4109.2299999999996</c:v>
                </c:pt>
                <c:pt idx="4826" formatCode="#,##0.00">
                  <c:v>4106.58</c:v>
                </c:pt>
                <c:pt idx="4827" formatCode="#,##0.00">
                  <c:v>4103.93</c:v>
                </c:pt>
                <c:pt idx="4828" formatCode="#,##0.00">
                  <c:v>4101.28</c:v>
                </c:pt>
                <c:pt idx="4829" formatCode="#,##0.00">
                  <c:v>4098.62</c:v>
                </c:pt>
                <c:pt idx="4830" formatCode="#,##0.00">
                  <c:v>4095.94</c:v>
                </c:pt>
                <c:pt idx="4831" formatCode="#,##0.00">
                  <c:v>4093.26</c:v>
                </c:pt>
                <c:pt idx="4832" formatCode="#,##0.00">
                  <c:v>4090.57</c:v>
                </c:pt>
                <c:pt idx="4833" formatCode="#,##0.00">
                  <c:v>4087.87</c:v>
                </c:pt>
                <c:pt idx="4834" formatCode="#,##0.00">
                  <c:v>4085.18</c:v>
                </c:pt>
                <c:pt idx="4835" formatCode="#,##0.00">
                  <c:v>4082.49</c:v>
                </c:pt>
                <c:pt idx="4836" formatCode="#,##0.00">
                  <c:v>4079.79</c:v>
                </c:pt>
                <c:pt idx="4837" formatCode="#,##0.00">
                  <c:v>4077.1</c:v>
                </c:pt>
                <c:pt idx="4838" formatCode="#,##0.00">
                  <c:v>4074.4</c:v>
                </c:pt>
                <c:pt idx="4839" formatCode="#,##0.00">
                  <c:v>4071.71</c:v>
                </c:pt>
                <c:pt idx="4840" formatCode="#,##0.00">
                  <c:v>4069.02</c:v>
                </c:pt>
                <c:pt idx="4841" formatCode="#,##0.00">
                  <c:v>4066.33</c:v>
                </c:pt>
                <c:pt idx="4842" formatCode="#,##0.00">
                  <c:v>4063.64</c:v>
                </c:pt>
                <c:pt idx="4843" formatCode="#,##0.00">
                  <c:v>4060.95</c:v>
                </c:pt>
                <c:pt idx="4844" formatCode="#,##0.00">
                  <c:v>4058.27</c:v>
                </c:pt>
                <c:pt idx="4845" formatCode="#,##0.00">
                  <c:v>4055.61</c:v>
                </c:pt>
                <c:pt idx="4846" formatCode="#,##0.00">
                  <c:v>4052.95</c:v>
                </c:pt>
                <c:pt idx="4847" formatCode="#,##0.00">
                  <c:v>4050.28</c:v>
                </c:pt>
                <c:pt idx="4848" formatCode="#,##0.00">
                  <c:v>4047.59</c:v>
                </c:pt>
                <c:pt idx="4849" formatCode="#,##0.00">
                  <c:v>4044.91</c:v>
                </c:pt>
                <c:pt idx="4850" formatCode="#,##0.00">
                  <c:v>4042.22</c:v>
                </c:pt>
                <c:pt idx="4851" formatCode="#,##0.00">
                  <c:v>4039.53</c:v>
                </c:pt>
                <c:pt idx="4852" formatCode="#,##0.00">
                  <c:v>4036.84</c:v>
                </c:pt>
                <c:pt idx="4853" formatCode="#,##0.00">
                  <c:v>4034.16</c:v>
                </c:pt>
                <c:pt idx="4854" formatCode="#,##0.00">
                  <c:v>4031.47</c:v>
                </c:pt>
                <c:pt idx="4855" formatCode="#,##0.00">
                  <c:v>4028.79</c:v>
                </c:pt>
                <c:pt idx="4856" formatCode="#,##0.00">
                  <c:v>4026.11</c:v>
                </c:pt>
                <c:pt idx="4857" formatCode="#,##0.00">
                  <c:v>4023.43</c:v>
                </c:pt>
                <c:pt idx="4858" formatCode="#,##0.00">
                  <c:v>4020.75</c:v>
                </c:pt>
                <c:pt idx="4859" formatCode="#,##0.00">
                  <c:v>4018.08</c:v>
                </c:pt>
                <c:pt idx="4860" formatCode="#,##0.00">
                  <c:v>4015.4</c:v>
                </c:pt>
                <c:pt idx="4861" formatCode="#,##0.00">
                  <c:v>4012.72</c:v>
                </c:pt>
                <c:pt idx="4862" formatCode="#,##0.00">
                  <c:v>4010.04</c:v>
                </c:pt>
                <c:pt idx="4863" formatCode="#,##0.00">
                  <c:v>4007.37</c:v>
                </c:pt>
                <c:pt idx="4864" formatCode="#,##0.00">
                  <c:v>4004.7</c:v>
                </c:pt>
                <c:pt idx="4865" formatCode="#,##0.00">
                  <c:v>4002.02</c:v>
                </c:pt>
                <c:pt idx="4866" formatCode="#,##0.00">
                  <c:v>3999.35</c:v>
                </c:pt>
                <c:pt idx="4867" formatCode="#,##0.00">
                  <c:v>3996.67</c:v>
                </c:pt>
                <c:pt idx="4868" formatCode="#,##0.00">
                  <c:v>3994.01</c:v>
                </c:pt>
                <c:pt idx="4869" formatCode="#,##0.00">
                  <c:v>3991.35</c:v>
                </c:pt>
                <c:pt idx="4870" formatCode="#,##0.00">
                  <c:v>3988.69</c:v>
                </c:pt>
                <c:pt idx="4871" formatCode="#,##0.00">
                  <c:v>3986.04</c:v>
                </c:pt>
                <c:pt idx="4872" formatCode="#,##0.00">
                  <c:v>3983.38</c:v>
                </c:pt>
                <c:pt idx="4873" formatCode="#,##0.00">
                  <c:v>3980.72</c:v>
                </c:pt>
                <c:pt idx="4874" formatCode="#,##0.00">
                  <c:v>3978.06</c:v>
                </c:pt>
                <c:pt idx="4875" formatCode="#,##0.00">
                  <c:v>3975.41</c:v>
                </c:pt>
                <c:pt idx="4876" formatCode="#,##0.00">
                  <c:v>3972.76</c:v>
                </c:pt>
                <c:pt idx="4877" formatCode="#,##0.00">
                  <c:v>3970.11</c:v>
                </c:pt>
                <c:pt idx="4878" formatCode="#,##0.00">
                  <c:v>3967.47</c:v>
                </c:pt>
                <c:pt idx="4879" formatCode="#,##0.00">
                  <c:v>3964.82</c:v>
                </c:pt>
                <c:pt idx="4880" formatCode="#,##0.00">
                  <c:v>3962.17</c:v>
                </c:pt>
                <c:pt idx="4881" formatCode="#,##0.00">
                  <c:v>3959.52</c:v>
                </c:pt>
                <c:pt idx="4882" formatCode="#,##0.00">
                  <c:v>3956.88</c:v>
                </c:pt>
                <c:pt idx="4883" formatCode="#,##0.00">
                  <c:v>3954.24</c:v>
                </c:pt>
                <c:pt idx="4884" formatCode="#,##0.00">
                  <c:v>3951.6</c:v>
                </c:pt>
                <c:pt idx="4885" formatCode="#,##0.00">
                  <c:v>3948.96</c:v>
                </c:pt>
                <c:pt idx="4886" formatCode="#,##0.00">
                  <c:v>3946.32</c:v>
                </c:pt>
                <c:pt idx="4887" formatCode="#,##0.00">
                  <c:v>3943.71</c:v>
                </c:pt>
                <c:pt idx="4888" formatCode="#,##0.00">
                  <c:v>3941.08</c:v>
                </c:pt>
                <c:pt idx="4889" formatCode="#,##0.00">
                  <c:v>3938.45</c:v>
                </c:pt>
                <c:pt idx="4890" formatCode="#,##0.00">
                  <c:v>3935.82</c:v>
                </c:pt>
                <c:pt idx="4891" formatCode="#,##0.00">
                  <c:v>3933.19</c:v>
                </c:pt>
                <c:pt idx="4892" formatCode="#,##0.00">
                  <c:v>3930.56</c:v>
                </c:pt>
                <c:pt idx="4893" formatCode="#,##0.00">
                  <c:v>3927.94</c:v>
                </c:pt>
                <c:pt idx="4894" formatCode="#,##0.00">
                  <c:v>3925.32</c:v>
                </c:pt>
                <c:pt idx="4895" formatCode="#,##0.00">
                  <c:v>3922.7</c:v>
                </c:pt>
                <c:pt idx="4896" formatCode="#,##0.00">
                  <c:v>3920.09</c:v>
                </c:pt>
                <c:pt idx="4897" formatCode="#,##0.00">
                  <c:v>3917.46</c:v>
                </c:pt>
                <c:pt idx="4898" formatCode="#,##0.00">
                  <c:v>3914.85</c:v>
                </c:pt>
                <c:pt idx="4899" formatCode="#,##0.00">
                  <c:v>3912.23</c:v>
                </c:pt>
                <c:pt idx="4900" formatCode="#,##0.00">
                  <c:v>3909.62</c:v>
                </c:pt>
                <c:pt idx="4901" formatCode="#,##0.00">
                  <c:v>3907.01</c:v>
                </c:pt>
                <c:pt idx="4902" formatCode="#,##0.00">
                  <c:v>3904.41</c:v>
                </c:pt>
                <c:pt idx="4903" formatCode="#,##0.00">
                  <c:v>3901.8</c:v>
                </c:pt>
                <c:pt idx="4904" formatCode="#,##0.00">
                  <c:v>3899.2</c:v>
                </c:pt>
                <c:pt idx="4905" formatCode="#,##0.00">
                  <c:v>3896.59</c:v>
                </c:pt>
                <c:pt idx="4906" formatCode="#,##0.00">
                  <c:v>3893.99</c:v>
                </c:pt>
                <c:pt idx="4907" formatCode="#,##0.00">
                  <c:v>3891.39</c:v>
                </c:pt>
                <c:pt idx="4908" formatCode="#,##0.00">
                  <c:v>3888.8</c:v>
                </c:pt>
                <c:pt idx="4909" formatCode="#,##0.00">
                  <c:v>3886.2</c:v>
                </c:pt>
                <c:pt idx="4910" formatCode="#,##0.00">
                  <c:v>3883.6</c:v>
                </c:pt>
                <c:pt idx="4911" formatCode="#,##0.00">
                  <c:v>3881.01</c:v>
                </c:pt>
                <c:pt idx="4912" formatCode="#,##0.00">
                  <c:v>3878.43</c:v>
                </c:pt>
                <c:pt idx="4913" formatCode="#,##0.00">
                  <c:v>3875.82</c:v>
                </c:pt>
                <c:pt idx="4914" formatCode="#,##0.00">
                  <c:v>3873.23</c:v>
                </c:pt>
                <c:pt idx="4915" formatCode="#,##0.00">
                  <c:v>3870.7</c:v>
                </c:pt>
                <c:pt idx="4916" formatCode="#,##0.00">
                  <c:v>3868.1</c:v>
                </c:pt>
                <c:pt idx="4917" formatCode="#,##0.00">
                  <c:v>3865.51</c:v>
                </c:pt>
                <c:pt idx="4918" formatCode="#,##0.00">
                  <c:v>3862.92</c:v>
                </c:pt>
                <c:pt idx="4919" formatCode="#,##0.00">
                  <c:v>3860.33</c:v>
                </c:pt>
                <c:pt idx="4920" formatCode="#,##0.00">
                  <c:v>3857.75</c:v>
                </c:pt>
                <c:pt idx="4921" formatCode="#,##0.00">
                  <c:v>3855.19</c:v>
                </c:pt>
                <c:pt idx="4922" formatCode="#,##0.00">
                  <c:v>3852.63</c:v>
                </c:pt>
                <c:pt idx="4923" formatCode="#,##0.00">
                  <c:v>3850.05</c:v>
                </c:pt>
                <c:pt idx="4924" formatCode="#,##0.00">
                  <c:v>3847.49</c:v>
                </c:pt>
                <c:pt idx="4925" formatCode="#,##0.00">
                  <c:v>3844.93</c:v>
                </c:pt>
                <c:pt idx="4926" formatCode="#,##0.00">
                  <c:v>3842.37</c:v>
                </c:pt>
                <c:pt idx="4927" formatCode="#,##0.00">
                  <c:v>3839.81</c:v>
                </c:pt>
                <c:pt idx="4928" formatCode="#,##0.00">
                  <c:v>3837.25</c:v>
                </c:pt>
                <c:pt idx="4929" formatCode="#,##0.00">
                  <c:v>3834.69</c:v>
                </c:pt>
                <c:pt idx="4930" formatCode="#,##0.00">
                  <c:v>3832.14</c:v>
                </c:pt>
                <c:pt idx="4931" formatCode="#,##0.00">
                  <c:v>3829.49</c:v>
                </c:pt>
                <c:pt idx="4932" formatCode="#,##0.00">
                  <c:v>3827.04</c:v>
                </c:pt>
                <c:pt idx="4933" formatCode="#,##0.00">
                  <c:v>3824.51</c:v>
                </c:pt>
                <c:pt idx="4934" formatCode="#,##0.00">
                  <c:v>3821.97</c:v>
                </c:pt>
                <c:pt idx="4935" formatCode="#,##0.00">
                  <c:v>3819.43</c:v>
                </c:pt>
                <c:pt idx="4936" formatCode="#,##0.00">
                  <c:v>3816.9</c:v>
                </c:pt>
                <c:pt idx="4937" formatCode="#,##0.00">
                  <c:v>3814.36</c:v>
                </c:pt>
                <c:pt idx="4938" formatCode="#,##0.00">
                  <c:v>3811.82</c:v>
                </c:pt>
                <c:pt idx="4939" formatCode="#,##0.00">
                  <c:v>3809.29</c:v>
                </c:pt>
                <c:pt idx="4940" formatCode="#,##0.00">
                  <c:v>3806.76</c:v>
                </c:pt>
                <c:pt idx="4941" formatCode="#,##0.00">
                  <c:v>3804.25</c:v>
                </c:pt>
                <c:pt idx="4942" formatCode="#,##0.00">
                  <c:v>3801.73</c:v>
                </c:pt>
                <c:pt idx="4943" formatCode="#,##0.00">
                  <c:v>3799.21</c:v>
                </c:pt>
                <c:pt idx="4944" formatCode="#,##0.00">
                  <c:v>3796.7</c:v>
                </c:pt>
                <c:pt idx="4945" formatCode="#,##0.00">
                  <c:v>3794.2</c:v>
                </c:pt>
                <c:pt idx="4946" formatCode="#,##0.00">
                  <c:v>3791.69</c:v>
                </c:pt>
                <c:pt idx="4947" formatCode="#,##0.00">
                  <c:v>3789.22</c:v>
                </c:pt>
                <c:pt idx="4948" formatCode="#,##0.00">
                  <c:v>3787.38</c:v>
                </c:pt>
                <c:pt idx="4949" formatCode="#,##0.00">
                  <c:v>3784.57</c:v>
                </c:pt>
                <c:pt idx="4950" formatCode="#,##0.00">
                  <c:v>3782.01</c:v>
                </c:pt>
                <c:pt idx="4951" formatCode="#,##0.00">
                  <c:v>3779.53</c:v>
                </c:pt>
                <c:pt idx="4952" formatCode="#,##0.00">
                  <c:v>3777.05</c:v>
                </c:pt>
                <c:pt idx="4953" formatCode="#,##0.00">
                  <c:v>3774.56</c:v>
                </c:pt>
                <c:pt idx="4954" formatCode="#,##0.00">
                  <c:v>3772.08</c:v>
                </c:pt>
                <c:pt idx="4955" formatCode="#,##0.00">
                  <c:v>3769.61</c:v>
                </c:pt>
                <c:pt idx="4956" formatCode="#,##0.00">
                  <c:v>3767.13</c:v>
                </c:pt>
                <c:pt idx="4957" formatCode="#,##0.00">
                  <c:v>3764.66</c:v>
                </c:pt>
                <c:pt idx="4958" formatCode="#,##0.00">
                  <c:v>3762.19</c:v>
                </c:pt>
                <c:pt idx="4959" formatCode="#,##0.00">
                  <c:v>3759.72</c:v>
                </c:pt>
                <c:pt idx="4960" formatCode="#,##0.00">
                  <c:v>3757.26</c:v>
                </c:pt>
                <c:pt idx="4961" formatCode="#,##0.00">
                  <c:v>3754.81</c:v>
                </c:pt>
                <c:pt idx="4962" formatCode="#,##0.00">
                  <c:v>3752.36</c:v>
                </c:pt>
                <c:pt idx="4963" formatCode="#,##0.00">
                  <c:v>3749.92</c:v>
                </c:pt>
                <c:pt idx="4964" formatCode="#,##0.00">
                  <c:v>3747.48</c:v>
                </c:pt>
                <c:pt idx="4965" formatCode="#,##0.00">
                  <c:v>3745.04</c:v>
                </c:pt>
                <c:pt idx="4966" formatCode="#,##0.00">
                  <c:v>3742.61</c:v>
                </c:pt>
                <c:pt idx="4967" formatCode="#,##0.00">
                  <c:v>3740.19</c:v>
                </c:pt>
                <c:pt idx="4968" formatCode="#,##0.00">
                  <c:v>3737.77</c:v>
                </c:pt>
                <c:pt idx="4969" formatCode="#,##0.00">
                  <c:v>3735.36</c:v>
                </c:pt>
                <c:pt idx="4970" formatCode="#,##0.00">
                  <c:v>3732.95</c:v>
                </c:pt>
                <c:pt idx="4971" formatCode="#,##0.00">
                  <c:v>3730.54</c:v>
                </c:pt>
                <c:pt idx="4972" formatCode="#,##0.00">
                  <c:v>3728.14</c:v>
                </c:pt>
                <c:pt idx="4973" formatCode="#,##0.00">
                  <c:v>3725.75</c:v>
                </c:pt>
                <c:pt idx="4974" formatCode="#,##0.00">
                  <c:v>3723.35</c:v>
                </c:pt>
                <c:pt idx="4975" formatCode="#,##0.00">
                  <c:v>3720.96</c:v>
                </c:pt>
                <c:pt idx="4976" formatCode="#,##0.00">
                  <c:v>3718.59</c:v>
                </c:pt>
                <c:pt idx="4977" formatCode="#,##0.00">
                  <c:v>3716.2</c:v>
                </c:pt>
                <c:pt idx="4978" formatCode="#,##0.00">
                  <c:v>3713.83</c:v>
                </c:pt>
                <c:pt idx="4979" formatCode="#,##0.00">
                  <c:v>3711.46</c:v>
                </c:pt>
                <c:pt idx="4980" formatCode="#,##0.00">
                  <c:v>3709.09</c:v>
                </c:pt>
                <c:pt idx="4981" formatCode="#,##0.00">
                  <c:v>3706.73</c:v>
                </c:pt>
                <c:pt idx="4982" formatCode="#,##0.00">
                  <c:v>3704.38</c:v>
                </c:pt>
                <c:pt idx="4983" formatCode="#,##0.00">
                  <c:v>3702.03</c:v>
                </c:pt>
                <c:pt idx="4984" formatCode="#,##0.00">
                  <c:v>3699.68</c:v>
                </c:pt>
                <c:pt idx="4985" formatCode="#,##0.00">
                  <c:v>3697.34</c:v>
                </c:pt>
                <c:pt idx="4986" formatCode="#,##0.00">
                  <c:v>3695</c:v>
                </c:pt>
                <c:pt idx="4987" formatCode="#,##0.00">
                  <c:v>3692.67</c:v>
                </c:pt>
                <c:pt idx="4988" formatCode="#,##0.00">
                  <c:v>3690.35</c:v>
                </c:pt>
                <c:pt idx="4989" formatCode="#,##0.00">
                  <c:v>3688.03</c:v>
                </c:pt>
                <c:pt idx="4990" formatCode="#,##0.00">
                  <c:v>3685.72</c:v>
                </c:pt>
                <c:pt idx="4991" formatCode="#,##0.00">
                  <c:v>3683.4</c:v>
                </c:pt>
                <c:pt idx="4992" formatCode="#,##0.00">
                  <c:v>3681.08</c:v>
                </c:pt>
                <c:pt idx="4993" formatCode="#,##0.00">
                  <c:v>3678.77</c:v>
                </c:pt>
                <c:pt idx="4994" formatCode="#,##0.00">
                  <c:v>3676.46</c:v>
                </c:pt>
                <c:pt idx="4995" formatCode="#,##0.00">
                  <c:v>3674.15</c:v>
                </c:pt>
                <c:pt idx="4996" formatCode="#,##0.00">
                  <c:v>3671.86</c:v>
                </c:pt>
                <c:pt idx="4997" formatCode="#,##0.00">
                  <c:v>3669.57</c:v>
                </c:pt>
                <c:pt idx="4998" formatCode="#,##0.00">
                  <c:v>3667.29</c:v>
                </c:pt>
                <c:pt idx="4999" formatCode="#,##0.00">
                  <c:v>3665.01</c:v>
                </c:pt>
                <c:pt idx="5000" formatCode="#,##0.00">
                  <c:v>3662.73</c:v>
                </c:pt>
                <c:pt idx="5001" formatCode="#,##0.00">
                  <c:v>3660.46</c:v>
                </c:pt>
                <c:pt idx="5002" formatCode="#,##0.00">
                  <c:v>3658.19</c:v>
                </c:pt>
                <c:pt idx="5003" formatCode="#,##0.00">
                  <c:v>3655.93</c:v>
                </c:pt>
                <c:pt idx="5004" formatCode="#,##0.00">
                  <c:v>3653.67</c:v>
                </c:pt>
                <c:pt idx="5005" formatCode="#,##0.00">
                  <c:v>3651.42</c:v>
                </c:pt>
                <c:pt idx="5006" formatCode="#,##0.00">
                  <c:v>3649.17</c:v>
                </c:pt>
                <c:pt idx="5007" formatCode="#,##0.00">
                  <c:v>3646.92</c:v>
                </c:pt>
                <c:pt idx="5008" formatCode="#,##0.00">
                  <c:v>3644.68</c:v>
                </c:pt>
                <c:pt idx="5009" formatCode="#,##0.00">
                  <c:v>3642.45</c:v>
                </c:pt>
                <c:pt idx="5010" formatCode="#,##0.00">
                  <c:v>3640.22</c:v>
                </c:pt>
                <c:pt idx="5011" formatCode="#,##0.00">
                  <c:v>3638.01</c:v>
                </c:pt>
                <c:pt idx="5012" formatCode="#,##0.00">
                  <c:v>3635.8</c:v>
                </c:pt>
                <c:pt idx="5013" formatCode="#,##0.00">
                  <c:v>3633.61</c:v>
                </c:pt>
                <c:pt idx="5014" formatCode="#,##0.00">
                  <c:v>3631.41</c:v>
                </c:pt>
                <c:pt idx="5015" formatCode="#,##0.00">
                  <c:v>3629.23</c:v>
                </c:pt>
                <c:pt idx="5016" formatCode="#,##0.00">
                  <c:v>3627.06</c:v>
                </c:pt>
                <c:pt idx="5017" formatCode="#,##0.00">
                  <c:v>3624.88</c:v>
                </c:pt>
                <c:pt idx="5018" formatCode="#,##0.00">
                  <c:v>3622.71</c:v>
                </c:pt>
                <c:pt idx="5019" formatCode="#,##0.00">
                  <c:v>3620.54</c:v>
                </c:pt>
                <c:pt idx="5020" formatCode="#,##0.00">
                  <c:v>3618.37</c:v>
                </c:pt>
                <c:pt idx="5021" formatCode="#,##0.00">
                  <c:v>3616.2</c:v>
                </c:pt>
                <c:pt idx="5022" formatCode="#,##0.00">
                  <c:v>3614.03</c:v>
                </c:pt>
                <c:pt idx="5023" formatCode="#,##0.00">
                  <c:v>3611.87</c:v>
                </c:pt>
                <c:pt idx="5024" formatCode="#,##0.00">
                  <c:v>3609.71</c:v>
                </c:pt>
                <c:pt idx="5025" formatCode="#,##0.00">
                  <c:v>3607.55</c:v>
                </c:pt>
                <c:pt idx="5026" formatCode="#,##0.00">
                  <c:v>3605.39</c:v>
                </c:pt>
                <c:pt idx="5027" formatCode="#,##0.00">
                  <c:v>3603.23</c:v>
                </c:pt>
                <c:pt idx="5028" formatCode="#,##0.00">
                  <c:v>3601.51</c:v>
                </c:pt>
                <c:pt idx="5029" formatCode="#,##0.00">
                  <c:v>3599.09</c:v>
                </c:pt>
                <c:pt idx="5030" formatCode="#,##0.00">
                  <c:v>3596.88</c:v>
                </c:pt>
                <c:pt idx="5031" formatCode="#,##0.00">
                  <c:v>3594.72</c:v>
                </c:pt>
                <c:pt idx="5032" formatCode="#,##0.00">
                  <c:v>3592.56</c:v>
                </c:pt>
                <c:pt idx="5033" formatCode="#,##0.00">
                  <c:v>3590.41</c:v>
                </c:pt>
                <c:pt idx="5034" formatCode="#,##0.00">
                  <c:v>3588.43</c:v>
                </c:pt>
                <c:pt idx="5035" formatCode="#,##0.00">
                  <c:v>3586.27</c:v>
                </c:pt>
                <c:pt idx="5036" formatCode="#,##0.00">
                  <c:v>3584.08</c:v>
                </c:pt>
                <c:pt idx="5037" formatCode="#,##0.00">
                  <c:v>3581.91</c:v>
                </c:pt>
                <c:pt idx="5038" formatCode="#,##0.00">
                  <c:v>3579.75</c:v>
                </c:pt>
                <c:pt idx="5039" formatCode="#,##0.00">
                  <c:v>3577.6</c:v>
                </c:pt>
                <c:pt idx="5040" formatCode="#,##0.00">
                  <c:v>3575.45</c:v>
                </c:pt>
                <c:pt idx="5041" formatCode="#,##0.00">
                  <c:v>3573.31</c:v>
                </c:pt>
                <c:pt idx="5042" formatCode="#,##0.00">
                  <c:v>3571.18</c:v>
                </c:pt>
                <c:pt idx="5043" formatCode="#,##0.00">
                  <c:v>3569.04</c:v>
                </c:pt>
                <c:pt idx="5044" formatCode="#,##0.00">
                  <c:v>3566.91</c:v>
                </c:pt>
                <c:pt idx="5045" formatCode="#,##0.00">
                  <c:v>3564.77</c:v>
                </c:pt>
                <c:pt idx="5046" formatCode="#,##0.00">
                  <c:v>3562.65</c:v>
                </c:pt>
                <c:pt idx="5047" formatCode="#,##0.00">
                  <c:v>3560.52</c:v>
                </c:pt>
                <c:pt idx="5048" formatCode="#,##0.00">
                  <c:v>3558.39</c:v>
                </c:pt>
                <c:pt idx="5049" formatCode="#,##0.00">
                  <c:v>3556.27</c:v>
                </c:pt>
                <c:pt idx="5050" formatCode="#,##0.00">
                  <c:v>3554.15</c:v>
                </c:pt>
                <c:pt idx="5051" formatCode="#,##0.00">
                  <c:v>3552.03</c:v>
                </c:pt>
                <c:pt idx="5052" formatCode="#,##0.00">
                  <c:v>3549.91</c:v>
                </c:pt>
                <c:pt idx="5053" formatCode="#,##0.00">
                  <c:v>3547.8</c:v>
                </c:pt>
                <c:pt idx="5054" formatCode="#,##0.00">
                  <c:v>3545.68</c:v>
                </c:pt>
                <c:pt idx="5055" formatCode="#,##0.00">
                  <c:v>3543.57</c:v>
                </c:pt>
                <c:pt idx="5056" formatCode="#,##0.00">
                  <c:v>3541.46</c:v>
                </c:pt>
                <c:pt idx="5057" formatCode="#,##0.00">
                  <c:v>3539.36</c:v>
                </c:pt>
                <c:pt idx="5058" formatCode="#,##0.00">
                  <c:v>3537.25</c:v>
                </c:pt>
                <c:pt idx="5059" formatCode="#,##0.00">
                  <c:v>3535.15</c:v>
                </c:pt>
                <c:pt idx="5060" formatCode="#,##0.00">
                  <c:v>3533.04</c:v>
                </c:pt>
                <c:pt idx="5061" formatCode="#,##0.00">
                  <c:v>3530.94</c:v>
                </c:pt>
                <c:pt idx="5062" formatCode="#,##0.00">
                  <c:v>3528.85</c:v>
                </c:pt>
                <c:pt idx="5063" formatCode="#,##0.00">
                  <c:v>3526.76</c:v>
                </c:pt>
                <c:pt idx="5064" formatCode="#,##0.00">
                  <c:v>3524.77</c:v>
                </c:pt>
                <c:pt idx="5065" formatCode="#,##0.00">
                  <c:v>3522.7</c:v>
                </c:pt>
                <c:pt idx="5066" formatCode="#,##0.00">
                  <c:v>3520.58</c:v>
                </c:pt>
                <c:pt idx="5067" formatCode="#,##0.00">
                  <c:v>3518.47</c:v>
                </c:pt>
                <c:pt idx="5068" formatCode="#,##0.00">
                  <c:v>3516.36</c:v>
                </c:pt>
                <c:pt idx="5069" formatCode="#,##0.00">
                  <c:v>3514.26</c:v>
                </c:pt>
                <c:pt idx="5070" formatCode="#,##0.00">
                  <c:v>3512.16</c:v>
                </c:pt>
                <c:pt idx="5071" formatCode="#,##0.00">
                  <c:v>3510.06</c:v>
                </c:pt>
                <c:pt idx="5072" formatCode="#,##0.00">
                  <c:v>3507.97</c:v>
                </c:pt>
                <c:pt idx="5073" formatCode="#,##0.00">
                  <c:v>3505.88</c:v>
                </c:pt>
                <c:pt idx="5074" formatCode="#,##0.00">
                  <c:v>3503.78</c:v>
                </c:pt>
                <c:pt idx="5075" formatCode="#,##0.00">
                  <c:v>3501.69</c:v>
                </c:pt>
                <c:pt idx="5076" formatCode="#,##0.00">
                  <c:v>3499.6</c:v>
                </c:pt>
                <c:pt idx="5077" formatCode="#,##0.00">
                  <c:v>3497.51</c:v>
                </c:pt>
                <c:pt idx="5078" formatCode="#,##0.00">
                  <c:v>3495.42</c:v>
                </c:pt>
                <c:pt idx="5079" formatCode="#,##0.00">
                  <c:v>3493.33</c:v>
                </c:pt>
                <c:pt idx="5080" formatCode="#,##0.00">
                  <c:v>3491.25</c:v>
                </c:pt>
                <c:pt idx="5081" formatCode="#,##0.00">
                  <c:v>3489.16</c:v>
                </c:pt>
                <c:pt idx="5082" formatCode="#,##0.00">
                  <c:v>3487.07</c:v>
                </c:pt>
                <c:pt idx="5083" formatCode="#,##0.00">
                  <c:v>3484.98</c:v>
                </c:pt>
                <c:pt idx="5084" formatCode="#,##0.00">
                  <c:v>3482.9</c:v>
                </c:pt>
                <c:pt idx="5085" formatCode="#,##0.00">
                  <c:v>3480.81</c:v>
                </c:pt>
                <c:pt idx="5086" formatCode="#,##0.00">
                  <c:v>3478.73</c:v>
                </c:pt>
                <c:pt idx="5087" formatCode="#,##0.00">
                  <c:v>3476.64</c:v>
                </c:pt>
                <c:pt idx="5088" formatCode="#,##0.00">
                  <c:v>3474.56</c:v>
                </c:pt>
                <c:pt idx="5089" formatCode="#,##0.00">
                  <c:v>3472.48</c:v>
                </c:pt>
                <c:pt idx="5090" formatCode="#,##0.00">
                  <c:v>3470.4</c:v>
                </c:pt>
                <c:pt idx="5091" formatCode="#,##0.00">
                  <c:v>3468.32</c:v>
                </c:pt>
                <c:pt idx="5092" formatCode="#,##0.00">
                  <c:v>3466.24</c:v>
                </c:pt>
                <c:pt idx="5093" formatCode="#,##0.00">
                  <c:v>3464.16</c:v>
                </c:pt>
                <c:pt idx="5094" formatCode="#,##0.00">
                  <c:v>3462.08</c:v>
                </c:pt>
                <c:pt idx="5095" formatCode="#,##0.00">
                  <c:v>3460</c:v>
                </c:pt>
                <c:pt idx="5096" formatCode="#,##0.00">
                  <c:v>3457.92</c:v>
                </c:pt>
                <c:pt idx="5097" formatCode="#,##0.00">
                  <c:v>3455.85</c:v>
                </c:pt>
                <c:pt idx="5098" formatCode="#,##0.00">
                  <c:v>3453.77</c:v>
                </c:pt>
                <c:pt idx="5099" formatCode="#,##0.00">
                  <c:v>3451.69</c:v>
                </c:pt>
                <c:pt idx="5100" formatCode="#,##0.00">
                  <c:v>3449.62</c:v>
                </c:pt>
                <c:pt idx="5101" formatCode="#,##0.00">
                  <c:v>3447.54</c:v>
                </c:pt>
                <c:pt idx="5102" formatCode="#,##0.00">
                  <c:v>3445.47</c:v>
                </c:pt>
                <c:pt idx="5103" formatCode="#,##0.00">
                  <c:v>3443.39</c:v>
                </c:pt>
                <c:pt idx="5104" formatCode="#,##0.00">
                  <c:v>3441.31</c:v>
                </c:pt>
                <c:pt idx="5105" formatCode="#,##0.00">
                  <c:v>3439.24</c:v>
                </c:pt>
                <c:pt idx="5106" formatCode="#,##0.00">
                  <c:v>3438.85</c:v>
                </c:pt>
                <c:pt idx="5107" formatCode="#,##0.00">
                  <c:v>3434.3</c:v>
                </c:pt>
                <c:pt idx="5108" formatCode="#,##0.00">
                  <c:v>3431.87</c:v>
                </c:pt>
                <c:pt idx="5109" formatCode="#,##0.00">
                  <c:v>3431.38</c:v>
                </c:pt>
                <c:pt idx="5110" formatCode="#,##0.00">
                  <c:v>3429.24</c:v>
                </c:pt>
                <c:pt idx="5111" formatCode="#,##0.00">
                  <c:v>3427.15</c:v>
                </c:pt>
                <c:pt idx="5112" formatCode="#,##0.00">
                  <c:v>3425.11</c:v>
                </c:pt>
                <c:pt idx="5113" formatCode="#,##0.00">
                  <c:v>3423.01</c:v>
                </c:pt>
                <c:pt idx="5114" formatCode="#,##0.00">
                  <c:v>3420.91</c:v>
                </c:pt>
                <c:pt idx="5115" formatCode="#,##0.00">
                  <c:v>3418.81</c:v>
                </c:pt>
                <c:pt idx="5116" formatCode="#,##0.00">
                  <c:v>3416.72</c:v>
                </c:pt>
                <c:pt idx="5117" formatCode="#,##0.00">
                  <c:v>3414.63</c:v>
                </c:pt>
                <c:pt idx="5118" formatCode="#,##0.00">
                  <c:v>3412.54</c:v>
                </c:pt>
                <c:pt idx="5119" formatCode="#,##0.00">
                  <c:v>3410.45</c:v>
                </c:pt>
                <c:pt idx="5120" formatCode="#,##0.00">
                  <c:v>3408.36</c:v>
                </c:pt>
                <c:pt idx="5121" formatCode="#,##0.00">
                  <c:v>3406.27</c:v>
                </c:pt>
                <c:pt idx="5122" formatCode="#,##0.00">
                  <c:v>3404.19</c:v>
                </c:pt>
                <c:pt idx="5123" formatCode="#,##0.00">
                  <c:v>3402.1</c:v>
                </c:pt>
                <c:pt idx="5124" formatCode="#,##0.00">
                  <c:v>3400.02</c:v>
                </c:pt>
                <c:pt idx="5125" formatCode="#,##0.00">
                  <c:v>3397.94</c:v>
                </c:pt>
                <c:pt idx="5126" formatCode="#,##0.00">
                  <c:v>3395.86</c:v>
                </c:pt>
                <c:pt idx="5127" formatCode="#,##0.00">
                  <c:v>3393.79</c:v>
                </c:pt>
                <c:pt idx="5128" formatCode="#,##0.00">
                  <c:v>3391.73</c:v>
                </c:pt>
                <c:pt idx="5129" formatCode="#,##0.00">
                  <c:v>3389.66</c:v>
                </c:pt>
                <c:pt idx="5130" formatCode="#,##0.00">
                  <c:v>3387.59</c:v>
                </c:pt>
                <c:pt idx="5131" formatCode="#,##0.00">
                  <c:v>3385.51</c:v>
                </c:pt>
                <c:pt idx="5132" formatCode="#,##0.00">
                  <c:v>3383.45</c:v>
                </c:pt>
                <c:pt idx="5133" formatCode="#,##0.00">
                  <c:v>3381.38</c:v>
                </c:pt>
                <c:pt idx="5134" formatCode="#,##0.00">
                  <c:v>3379.31</c:v>
                </c:pt>
                <c:pt idx="5135" formatCode="#,##0.00">
                  <c:v>3377.24</c:v>
                </c:pt>
                <c:pt idx="5136" formatCode="#,##0.00">
                  <c:v>3375.17</c:v>
                </c:pt>
                <c:pt idx="5137" formatCode="#,##0.00">
                  <c:v>3373.09</c:v>
                </c:pt>
                <c:pt idx="5138" formatCode="#,##0.00">
                  <c:v>3371.03</c:v>
                </c:pt>
                <c:pt idx="5139" formatCode="#,##0.00">
                  <c:v>3368.94</c:v>
                </c:pt>
                <c:pt idx="5140" formatCode="#,##0.00">
                  <c:v>3366.87</c:v>
                </c:pt>
                <c:pt idx="5141" formatCode="#,##0.00">
                  <c:v>3364.79</c:v>
                </c:pt>
                <c:pt idx="5142" formatCode="#,##0.00">
                  <c:v>3362.72</c:v>
                </c:pt>
                <c:pt idx="5143" formatCode="#,##0.00">
                  <c:v>3360.64</c:v>
                </c:pt>
                <c:pt idx="5144" formatCode="#,##0.00">
                  <c:v>3358.56</c:v>
                </c:pt>
                <c:pt idx="5145" formatCode="#,##0.00">
                  <c:v>3356.48</c:v>
                </c:pt>
                <c:pt idx="5146" formatCode="#,##0.00">
                  <c:v>3354.41</c:v>
                </c:pt>
                <c:pt idx="5147" formatCode="#,##0.00">
                  <c:v>3352.33</c:v>
                </c:pt>
                <c:pt idx="5148" formatCode="#,##0.00">
                  <c:v>3350.24</c:v>
                </c:pt>
                <c:pt idx="5149" formatCode="#,##0.00">
                  <c:v>3348.16</c:v>
                </c:pt>
                <c:pt idx="5150" formatCode="#,##0.00">
                  <c:v>3346.08</c:v>
                </c:pt>
                <c:pt idx="5151" formatCode="#,##0.00">
                  <c:v>3344.01</c:v>
                </c:pt>
                <c:pt idx="5152" formatCode="#,##0.00">
                  <c:v>3341.93</c:v>
                </c:pt>
                <c:pt idx="5153" formatCode="#,##0.00">
                  <c:v>3339.84</c:v>
                </c:pt>
                <c:pt idx="5154" formatCode="#,##0.00">
                  <c:v>3337.76</c:v>
                </c:pt>
                <c:pt idx="5155" formatCode="#,##0.00">
                  <c:v>3335.68</c:v>
                </c:pt>
                <c:pt idx="5156" formatCode="#,##0.00">
                  <c:v>3333.59</c:v>
                </c:pt>
                <c:pt idx="5157" formatCode="#,##0.00">
                  <c:v>3331.51</c:v>
                </c:pt>
                <c:pt idx="5158" formatCode="#,##0.00">
                  <c:v>3329.43</c:v>
                </c:pt>
                <c:pt idx="5159" formatCode="#,##0.00">
                  <c:v>3327.34</c:v>
                </c:pt>
                <c:pt idx="5160" formatCode="#,##0.00">
                  <c:v>3325.26</c:v>
                </c:pt>
                <c:pt idx="5161" formatCode="#,##0.00">
                  <c:v>3323.16</c:v>
                </c:pt>
                <c:pt idx="5162" formatCode="#,##0.00">
                  <c:v>3321.08</c:v>
                </c:pt>
                <c:pt idx="5163" formatCode="#,##0.00">
                  <c:v>3318.99</c:v>
                </c:pt>
                <c:pt idx="5164" formatCode="#,##0.00">
                  <c:v>3316.91</c:v>
                </c:pt>
                <c:pt idx="5165" formatCode="#,##0.00">
                  <c:v>3314.83</c:v>
                </c:pt>
                <c:pt idx="5166" formatCode="#,##0.00">
                  <c:v>3312.75</c:v>
                </c:pt>
                <c:pt idx="5167" formatCode="#,##0.00">
                  <c:v>3310.66</c:v>
                </c:pt>
                <c:pt idx="5168" formatCode="#,##0.00">
                  <c:v>3308.58</c:v>
                </c:pt>
                <c:pt idx="5169" formatCode="#,##0.00">
                  <c:v>3306.5</c:v>
                </c:pt>
                <c:pt idx="5170" formatCode="#,##0.00">
                  <c:v>3304.42</c:v>
                </c:pt>
                <c:pt idx="5171" formatCode="#,##0.00">
                  <c:v>3302.33</c:v>
                </c:pt>
                <c:pt idx="5172" formatCode="#,##0.00">
                  <c:v>3300.25</c:v>
                </c:pt>
                <c:pt idx="5173" formatCode="#,##0.00">
                  <c:v>3298.17</c:v>
                </c:pt>
                <c:pt idx="5174" formatCode="#,##0.00">
                  <c:v>3296.08</c:v>
                </c:pt>
                <c:pt idx="5175" formatCode="#,##0.00">
                  <c:v>3294</c:v>
                </c:pt>
                <c:pt idx="5176" formatCode="#,##0.00">
                  <c:v>3291.91</c:v>
                </c:pt>
                <c:pt idx="5177" formatCode="#,##0.00">
                  <c:v>3289.82</c:v>
                </c:pt>
                <c:pt idx="5178" formatCode="#,##0.00">
                  <c:v>3287.74</c:v>
                </c:pt>
                <c:pt idx="5179" formatCode="#,##0.00">
                  <c:v>3285.65</c:v>
                </c:pt>
                <c:pt idx="5180" formatCode="#,##0.00">
                  <c:v>3283.56</c:v>
                </c:pt>
                <c:pt idx="5181" formatCode="#,##0.00">
                  <c:v>3281.47</c:v>
                </c:pt>
                <c:pt idx="5182" formatCode="#,##0.00">
                  <c:v>3279.39</c:v>
                </c:pt>
                <c:pt idx="5183" formatCode="#,##0.00">
                  <c:v>3277.3</c:v>
                </c:pt>
                <c:pt idx="5184" formatCode="#,##0.00">
                  <c:v>3275.21</c:v>
                </c:pt>
                <c:pt idx="5185" formatCode="#,##0.00">
                  <c:v>3273.13</c:v>
                </c:pt>
                <c:pt idx="5186" formatCode="#,##0.00">
                  <c:v>3271.04</c:v>
                </c:pt>
                <c:pt idx="5187" formatCode="#,##0.00">
                  <c:v>3268.96</c:v>
                </c:pt>
                <c:pt idx="5188" formatCode="#,##0.00">
                  <c:v>3266.87</c:v>
                </c:pt>
                <c:pt idx="5189" formatCode="#,##0.00">
                  <c:v>3264.79</c:v>
                </c:pt>
                <c:pt idx="5190" formatCode="#,##0.00">
                  <c:v>3262.7</c:v>
                </c:pt>
                <c:pt idx="5191" formatCode="#,##0.00">
                  <c:v>3260.62</c:v>
                </c:pt>
                <c:pt idx="5192" formatCode="#,##0.00">
                  <c:v>3258.54</c:v>
                </c:pt>
                <c:pt idx="5193" formatCode="#,##0.00">
                  <c:v>3256.46</c:v>
                </c:pt>
                <c:pt idx="5194" formatCode="#,##0.00">
                  <c:v>3254.38</c:v>
                </c:pt>
                <c:pt idx="5195" formatCode="#,##0.00">
                  <c:v>3252.3</c:v>
                </c:pt>
                <c:pt idx="5196" formatCode="#,##0.00">
                  <c:v>3250.29</c:v>
                </c:pt>
                <c:pt idx="5197" formatCode="#,##0.00">
                  <c:v>3248.19</c:v>
                </c:pt>
                <c:pt idx="5198" formatCode="#,##0.00">
                  <c:v>3246.11</c:v>
                </c:pt>
                <c:pt idx="5199" formatCode="#,##0.00">
                  <c:v>3244.03</c:v>
                </c:pt>
                <c:pt idx="5200" formatCode="#,##0.00">
                  <c:v>3241.95</c:v>
                </c:pt>
                <c:pt idx="5201" formatCode="#,##0.00">
                  <c:v>3239.88</c:v>
                </c:pt>
                <c:pt idx="5202" formatCode="#,##0.00">
                  <c:v>3237.81</c:v>
                </c:pt>
                <c:pt idx="5203" formatCode="#,##0.00">
                  <c:v>3235.74</c:v>
                </c:pt>
                <c:pt idx="5204" formatCode="#,##0.00">
                  <c:v>3233.67</c:v>
                </c:pt>
                <c:pt idx="5205" formatCode="#,##0.00">
                  <c:v>3231.6</c:v>
                </c:pt>
                <c:pt idx="5206" formatCode="#,##0.00">
                  <c:v>3229.54</c:v>
                </c:pt>
                <c:pt idx="5207" formatCode="#,##0.00">
                  <c:v>3227.47</c:v>
                </c:pt>
                <c:pt idx="5208" formatCode="#,##0.00">
                  <c:v>3225.41</c:v>
                </c:pt>
                <c:pt idx="5209" formatCode="#,##0.00">
                  <c:v>3223.34</c:v>
                </c:pt>
                <c:pt idx="5210" formatCode="#,##0.00">
                  <c:v>3221.28</c:v>
                </c:pt>
                <c:pt idx="5211" formatCode="#,##0.00">
                  <c:v>3219.22</c:v>
                </c:pt>
                <c:pt idx="5212" formatCode="#,##0.00">
                  <c:v>3217.16</c:v>
                </c:pt>
                <c:pt idx="5213" formatCode="#,##0.00">
                  <c:v>3215.11</c:v>
                </c:pt>
                <c:pt idx="5214" formatCode="#,##0.00">
                  <c:v>3213.05</c:v>
                </c:pt>
                <c:pt idx="5215" formatCode="#,##0.00">
                  <c:v>3211</c:v>
                </c:pt>
                <c:pt idx="5216" formatCode="#,##0.00">
                  <c:v>3208.95</c:v>
                </c:pt>
                <c:pt idx="5217" formatCode="#,##0.00">
                  <c:v>3206.9</c:v>
                </c:pt>
                <c:pt idx="5218" formatCode="#,##0.00">
                  <c:v>3204.86</c:v>
                </c:pt>
                <c:pt idx="5219" formatCode="#,##0.00">
                  <c:v>3202.81</c:v>
                </c:pt>
                <c:pt idx="5220" formatCode="#,##0.00">
                  <c:v>3200.77</c:v>
                </c:pt>
              </c:numCache>
            </c:numRef>
          </c:yVal>
          <c:smooth val="1"/>
          <c:extLst xmlns:c16r2="http://schemas.microsoft.com/office/drawing/2015/06/chart">
            <c:ext xmlns:c16="http://schemas.microsoft.com/office/drawing/2014/chart" uri="{C3380CC4-5D6E-409C-BE32-E72D297353CC}">
              <c16:uniqueId val="{00000006-E879-4440-8B26-E702DB3F47FD}"/>
            </c:ext>
          </c:extLst>
        </c:ser>
        <c:ser>
          <c:idx val="0"/>
          <c:order val="6"/>
          <c:tx>
            <c:v>10 Percent Annual Chance</c:v>
          </c:tx>
          <c:spPr>
            <a:ln>
              <a:solidFill>
                <a:srgbClr val="33CC33"/>
              </a:solidFill>
            </a:ln>
          </c:spPr>
          <c:marker>
            <c:symbol val="none"/>
          </c:marker>
          <c:xVal>
            <c:numRef>
              <c:f>Inflow_NB2_2!$C$3:$C$5223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Inflow_NB2_2!$D$3:$D$5223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0.01</c:v>
                </c:pt>
                <c:pt idx="350">
                  <c:v>0.01</c:v>
                </c:pt>
                <c:pt idx="351">
                  <c:v>0.01</c:v>
                </c:pt>
                <c:pt idx="352">
                  <c:v>0.01</c:v>
                </c:pt>
                <c:pt idx="353">
                  <c:v>0.01</c:v>
                </c:pt>
                <c:pt idx="354">
                  <c:v>0.01</c:v>
                </c:pt>
                <c:pt idx="355">
                  <c:v>0.01</c:v>
                </c:pt>
                <c:pt idx="356">
                  <c:v>0.01</c:v>
                </c:pt>
                <c:pt idx="357">
                  <c:v>0.01</c:v>
                </c:pt>
                <c:pt idx="358">
                  <c:v>0.01</c:v>
                </c:pt>
                <c:pt idx="359">
                  <c:v>0.01</c:v>
                </c:pt>
                <c:pt idx="360">
                  <c:v>0.01</c:v>
                </c:pt>
                <c:pt idx="361">
                  <c:v>0.02</c:v>
                </c:pt>
                <c:pt idx="362">
                  <c:v>0.02</c:v>
                </c:pt>
                <c:pt idx="363">
                  <c:v>0.02</c:v>
                </c:pt>
                <c:pt idx="364">
                  <c:v>0.02</c:v>
                </c:pt>
                <c:pt idx="365">
                  <c:v>0.02</c:v>
                </c:pt>
                <c:pt idx="366">
                  <c:v>0.02</c:v>
                </c:pt>
                <c:pt idx="367">
                  <c:v>0.02</c:v>
                </c:pt>
                <c:pt idx="368">
                  <c:v>0.02</c:v>
                </c:pt>
                <c:pt idx="369">
                  <c:v>0.02</c:v>
                </c:pt>
                <c:pt idx="370">
                  <c:v>0.02</c:v>
                </c:pt>
                <c:pt idx="371">
                  <c:v>0.02</c:v>
                </c:pt>
                <c:pt idx="372">
                  <c:v>0.02</c:v>
                </c:pt>
                <c:pt idx="373">
                  <c:v>0.02</c:v>
                </c:pt>
                <c:pt idx="374">
                  <c:v>0.02</c:v>
                </c:pt>
                <c:pt idx="375">
                  <c:v>0.02</c:v>
                </c:pt>
                <c:pt idx="376">
                  <c:v>0.02</c:v>
                </c:pt>
                <c:pt idx="377">
                  <c:v>0.02</c:v>
                </c:pt>
                <c:pt idx="378">
                  <c:v>0.02</c:v>
                </c:pt>
                <c:pt idx="379">
                  <c:v>0.02</c:v>
                </c:pt>
                <c:pt idx="380">
                  <c:v>0.02</c:v>
                </c:pt>
                <c:pt idx="381">
                  <c:v>0.03</c:v>
                </c:pt>
                <c:pt idx="382">
                  <c:v>0.03</c:v>
                </c:pt>
                <c:pt idx="383">
                  <c:v>0.03</c:v>
                </c:pt>
                <c:pt idx="384">
                  <c:v>0.03</c:v>
                </c:pt>
                <c:pt idx="385">
                  <c:v>0.03</c:v>
                </c:pt>
                <c:pt idx="386">
                  <c:v>0.03</c:v>
                </c:pt>
                <c:pt idx="387">
                  <c:v>0.03</c:v>
                </c:pt>
                <c:pt idx="388">
                  <c:v>0.03</c:v>
                </c:pt>
                <c:pt idx="389">
                  <c:v>0.03</c:v>
                </c:pt>
                <c:pt idx="390">
                  <c:v>0.03</c:v>
                </c:pt>
                <c:pt idx="391">
                  <c:v>0.03</c:v>
                </c:pt>
                <c:pt idx="392">
                  <c:v>0.04</c:v>
                </c:pt>
                <c:pt idx="393">
                  <c:v>0.04</c:v>
                </c:pt>
                <c:pt idx="394">
                  <c:v>0.04</c:v>
                </c:pt>
                <c:pt idx="395">
                  <c:v>0.04</c:v>
                </c:pt>
                <c:pt idx="396">
                  <c:v>0.04</c:v>
                </c:pt>
                <c:pt idx="397">
                  <c:v>0.04</c:v>
                </c:pt>
                <c:pt idx="398">
                  <c:v>0.04</c:v>
                </c:pt>
                <c:pt idx="399">
                  <c:v>0.04</c:v>
                </c:pt>
                <c:pt idx="400">
                  <c:v>0.04</c:v>
                </c:pt>
                <c:pt idx="401">
                  <c:v>0.04</c:v>
                </c:pt>
                <c:pt idx="402">
                  <c:v>0.05</c:v>
                </c:pt>
                <c:pt idx="403">
                  <c:v>0.05</c:v>
                </c:pt>
                <c:pt idx="404">
                  <c:v>0.05</c:v>
                </c:pt>
                <c:pt idx="405">
                  <c:v>0.05</c:v>
                </c:pt>
                <c:pt idx="406">
                  <c:v>0.05</c:v>
                </c:pt>
                <c:pt idx="407">
                  <c:v>0.05</c:v>
                </c:pt>
                <c:pt idx="408">
                  <c:v>0.05</c:v>
                </c:pt>
                <c:pt idx="409">
                  <c:v>0.05</c:v>
                </c:pt>
                <c:pt idx="410">
                  <c:v>0.06</c:v>
                </c:pt>
                <c:pt idx="411">
                  <c:v>0.06</c:v>
                </c:pt>
                <c:pt idx="412">
                  <c:v>0.06</c:v>
                </c:pt>
                <c:pt idx="413">
                  <c:v>0.06</c:v>
                </c:pt>
                <c:pt idx="414">
                  <c:v>0.06</c:v>
                </c:pt>
                <c:pt idx="415">
                  <c:v>0.06</c:v>
                </c:pt>
                <c:pt idx="416">
                  <c:v>7.0000000000000007E-2</c:v>
                </c:pt>
                <c:pt idx="417">
                  <c:v>7.0000000000000007E-2</c:v>
                </c:pt>
                <c:pt idx="418">
                  <c:v>7.0000000000000007E-2</c:v>
                </c:pt>
                <c:pt idx="419">
                  <c:v>7.0000000000000007E-2</c:v>
                </c:pt>
                <c:pt idx="420">
                  <c:v>7.0000000000000007E-2</c:v>
                </c:pt>
                <c:pt idx="421">
                  <c:v>0.08</c:v>
                </c:pt>
                <c:pt idx="422">
                  <c:v>0.08</c:v>
                </c:pt>
                <c:pt idx="423">
                  <c:v>0.08</c:v>
                </c:pt>
                <c:pt idx="424">
                  <c:v>0.08</c:v>
                </c:pt>
                <c:pt idx="425">
                  <c:v>0.08</c:v>
                </c:pt>
                <c:pt idx="426">
                  <c:v>0.09</c:v>
                </c:pt>
                <c:pt idx="427">
                  <c:v>0.09</c:v>
                </c:pt>
                <c:pt idx="428">
                  <c:v>0.09</c:v>
                </c:pt>
                <c:pt idx="429">
                  <c:v>0.09</c:v>
                </c:pt>
                <c:pt idx="430">
                  <c:v>0.1</c:v>
                </c:pt>
                <c:pt idx="431">
                  <c:v>0.1</c:v>
                </c:pt>
                <c:pt idx="432">
                  <c:v>0.1</c:v>
                </c:pt>
                <c:pt idx="433">
                  <c:v>0.1</c:v>
                </c:pt>
                <c:pt idx="434">
                  <c:v>0.11</c:v>
                </c:pt>
                <c:pt idx="435">
                  <c:v>0.11</c:v>
                </c:pt>
                <c:pt idx="436">
                  <c:v>0.12</c:v>
                </c:pt>
                <c:pt idx="437">
                  <c:v>0.12</c:v>
                </c:pt>
                <c:pt idx="438">
                  <c:v>0.12</c:v>
                </c:pt>
                <c:pt idx="439">
                  <c:v>0.13</c:v>
                </c:pt>
                <c:pt idx="440">
                  <c:v>0.13</c:v>
                </c:pt>
                <c:pt idx="441">
                  <c:v>0.13</c:v>
                </c:pt>
                <c:pt idx="442">
                  <c:v>0.13</c:v>
                </c:pt>
                <c:pt idx="443">
                  <c:v>0.13</c:v>
                </c:pt>
                <c:pt idx="444">
                  <c:v>0.13</c:v>
                </c:pt>
                <c:pt idx="445">
                  <c:v>0.14000000000000001</c:v>
                </c:pt>
                <c:pt idx="446">
                  <c:v>0.14000000000000001</c:v>
                </c:pt>
                <c:pt idx="447">
                  <c:v>0.14000000000000001</c:v>
                </c:pt>
                <c:pt idx="448">
                  <c:v>0.14000000000000001</c:v>
                </c:pt>
                <c:pt idx="449">
                  <c:v>0.14000000000000001</c:v>
                </c:pt>
                <c:pt idx="450">
                  <c:v>0.14000000000000001</c:v>
                </c:pt>
                <c:pt idx="451">
                  <c:v>0.13</c:v>
                </c:pt>
                <c:pt idx="452">
                  <c:v>0.13</c:v>
                </c:pt>
                <c:pt idx="453">
                  <c:v>0.13</c:v>
                </c:pt>
                <c:pt idx="454">
                  <c:v>0.13</c:v>
                </c:pt>
                <c:pt idx="455">
                  <c:v>0.13</c:v>
                </c:pt>
                <c:pt idx="456">
                  <c:v>0.13</c:v>
                </c:pt>
                <c:pt idx="457">
                  <c:v>0.13</c:v>
                </c:pt>
                <c:pt idx="458">
                  <c:v>0.13</c:v>
                </c:pt>
                <c:pt idx="459">
                  <c:v>0.14000000000000001</c:v>
                </c:pt>
                <c:pt idx="460">
                  <c:v>0.14000000000000001</c:v>
                </c:pt>
                <c:pt idx="461">
                  <c:v>0.14000000000000001</c:v>
                </c:pt>
                <c:pt idx="462">
                  <c:v>0.14000000000000001</c:v>
                </c:pt>
                <c:pt idx="463">
                  <c:v>0.14000000000000001</c:v>
                </c:pt>
                <c:pt idx="464">
                  <c:v>0.15</c:v>
                </c:pt>
                <c:pt idx="465">
                  <c:v>0.15</c:v>
                </c:pt>
                <c:pt idx="466">
                  <c:v>0.14000000000000001</c:v>
                </c:pt>
                <c:pt idx="467">
                  <c:v>0.14000000000000001</c:v>
                </c:pt>
                <c:pt idx="468">
                  <c:v>0.15</c:v>
                </c:pt>
                <c:pt idx="469">
                  <c:v>0.15</c:v>
                </c:pt>
                <c:pt idx="470">
                  <c:v>0.15</c:v>
                </c:pt>
                <c:pt idx="471">
                  <c:v>0.15</c:v>
                </c:pt>
                <c:pt idx="472">
                  <c:v>0.15</c:v>
                </c:pt>
                <c:pt idx="473">
                  <c:v>0.15</c:v>
                </c:pt>
                <c:pt idx="474">
                  <c:v>0.15</c:v>
                </c:pt>
                <c:pt idx="475">
                  <c:v>0.15</c:v>
                </c:pt>
                <c:pt idx="476">
                  <c:v>0.15</c:v>
                </c:pt>
                <c:pt idx="477">
                  <c:v>0.15</c:v>
                </c:pt>
                <c:pt idx="478">
                  <c:v>0.15</c:v>
                </c:pt>
                <c:pt idx="479">
                  <c:v>0.14000000000000001</c:v>
                </c:pt>
                <c:pt idx="480">
                  <c:v>0.14000000000000001</c:v>
                </c:pt>
                <c:pt idx="481">
                  <c:v>0.14000000000000001</c:v>
                </c:pt>
                <c:pt idx="482">
                  <c:v>0.14000000000000001</c:v>
                </c:pt>
                <c:pt idx="483">
                  <c:v>0.14000000000000001</c:v>
                </c:pt>
                <c:pt idx="484">
                  <c:v>0.14000000000000001</c:v>
                </c:pt>
                <c:pt idx="485">
                  <c:v>0.15</c:v>
                </c:pt>
                <c:pt idx="486">
                  <c:v>0.15</c:v>
                </c:pt>
                <c:pt idx="487">
                  <c:v>0.15</c:v>
                </c:pt>
                <c:pt idx="488">
                  <c:v>0.15</c:v>
                </c:pt>
                <c:pt idx="489">
                  <c:v>0.15</c:v>
                </c:pt>
                <c:pt idx="490">
                  <c:v>0.15</c:v>
                </c:pt>
                <c:pt idx="491">
                  <c:v>0.14000000000000001</c:v>
                </c:pt>
                <c:pt idx="492">
                  <c:v>0.14000000000000001</c:v>
                </c:pt>
                <c:pt idx="493">
                  <c:v>0.14000000000000001</c:v>
                </c:pt>
                <c:pt idx="494">
                  <c:v>0.14000000000000001</c:v>
                </c:pt>
                <c:pt idx="495">
                  <c:v>0.14000000000000001</c:v>
                </c:pt>
                <c:pt idx="496">
                  <c:v>0.14000000000000001</c:v>
                </c:pt>
                <c:pt idx="497">
                  <c:v>0.14000000000000001</c:v>
                </c:pt>
                <c:pt idx="498">
                  <c:v>0.14000000000000001</c:v>
                </c:pt>
                <c:pt idx="499">
                  <c:v>0.14000000000000001</c:v>
                </c:pt>
                <c:pt idx="500">
                  <c:v>0.14000000000000001</c:v>
                </c:pt>
                <c:pt idx="501">
                  <c:v>0.14000000000000001</c:v>
                </c:pt>
                <c:pt idx="502">
                  <c:v>0.13</c:v>
                </c:pt>
                <c:pt idx="503">
                  <c:v>0.13</c:v>
                </c:pt>
                <c:pt idx="504">
                  <c:v>0.13</c:v>
                </c:pt>
                <c:pt idx="505">
                  <c:v>0.13</c:v>
                </c:pt>
                <c:pt idx="506">
                  <c:v>0.13</c:v>
                </c:pt>
                <c:pt idx="507">
                  <c:v>0.13</c:v>
                </c:pt>
                <c:pt idx="508">
                  <c:v>0.12</c:v>
                </c:pt>
                <c:pt idx="509">
                  <c:v>0.12</c:v>
                </c:pt>
                <c:pt idx="510">
                  <c:v>0.11</c:v>
                </c:pt>
                <c:pt idx="511">
                  <c:v>0.11</c:v>
                </c:pt>
                <c:pt idx="512">
                  <c:v>0.11</c:v>
                </c:pt>
                <c:pt idx="513">
                  <c:v>0.11</c:v>
                </c:pt>
                <c:pt idx="514">
                  <c:v>0.12</c:v>
                </c:pt>
                <c:pt idx="515">
                  <c:v>0.12</c:v>
                </c:pt>
                <c:pt idx="516">
                  <c:v>0.12</c:v>
                </c:pt>
                <c:pt idx="517">
                  <c:v>0.12</c:v>
                </c:pt>
                <c:pt idx="518">
                  <c:v>0.12</c:v>
                </c:pt>
                <c:pt idx="519">
                  <c:v>0.11</c:v>
                </c:pt>
                <c:pt idx="520">
                  <c:v>0.12</c:v>
                </c:pt>
                <c:pt idx="521">
                  <c:v>0.12</c:v>
                </c:pt>
                <c:pt idx="522">
                  <c:v>0.12</c:v>
                </c:pt>
                <c:pt idx="523">
                  <c:v>0.13</c:v>
                </c:pt>
                <c:pt idx="524">
                  <c:v>0.13</c:v>
                </c:pt>
                <c:pt idx="525">
                  <c:v>0.13</c:v>
                </c:pt>
                <c:pt idx="526">
                  <c:v>0.13</c:v>
                </c:pt>
                <c:pt idx="527">
                  <c:v>0.13</c:v>
                </c:pt>
                <c:pt idx="528">
                  <c:v>0.13</c:v>
                </c:pt>
                <c:pt idx="529">
                  <c:v>0.13</c:v>
                </c:pt>
                <c:pt idx="530">
                  <c:v>0.14000000000000001</c:v>
                </c:pt>
                <c:pt idx="531">
                  <c:v>0.14000000000000001</c:v>
                </c:pt>
                <c:pt idx="532">
                  <c:v>0.14000000000000001</c:v>
                </c:pt>
                <c:pt idx="533">
                  <c:v>0.14000000000000001</c:v>
                </c:pt>
                <c:pt idx="534">
                  <c:v>0.15</c:v>
                </c:pt>
                <c:pt idx="535">
                  <c:v>0.15</c:v>
                </c:pt>
                <c:pt idx="536">
                  <c:v>0.15</c:v>
                </c:pt>
                <c:pt idx="537">
                  <c:v>0.15</c:v>
                </c:pt>
                <c:pt idx="538">
                  <c:v>0.15</c:v>
                </c:pt>
                <c:pt idx="539">
                  <c:v>0.15</c:v>
                </c:pt>
                <c:pt idx="540">
                  <c:v>0.15</c:v>
                </c:pt>
                <c:pt idx="541">
                  <c:v>0.15</c:v>
                </c:pt>
                <c:pt idx="542">
                  <c:v>0.15</c:v>
                </c:pt>
                <c:pt idx="543">
                  <c:v>0.15</c:v>
                </c:pt>
                <c:pt idx="544">
                  <c:v>0.15</c:v>
                </c:pt>
                <c:pt idx="545">
                  <c:v>0.16</c:v>
                </c:pt>
                <c:pt idx="546">
                  <c:v>0.16</c:v>
                </c:pt>
                <c:pt idx="547">
                  <c:v>0.16</c:v>
                </c:pt>
                <c:pt idx="548">
                  <c:v>0.16</c:v>
                </c:pt>
                <c:pt idx="549">
                  <c:v>0.17</c:v>
                </c:pt>
                <c:pt idx="550">
                  <c:v>0.17</c:v>
                </c:pt>
                <c:pt idx="551">
                  <c:v>0.17</c:v>
                </c:pt>
                <c:pt idx="552">
                  <c:v>0.18</c:v>
                </c:pt>
                <c:pt idx="553">
                  <c:v>0.18</c:v>
                </c:pt>
                <c:pt idx="554">
                  <c:v>0.18</c:v>
                </c:pt>
                <c:pt idx="555">
                  <c:v>0.19</c:v>
                </c:pt>
                <c:pt idx="556">
                  <c:v>0.19</c:v>
                </c:pt>
                <c:pt idx="557">
                  <c:v>0.2</c:v>
                </c:pt>
                <c:pt idx="558">
                  <c:v>0.2</c:v>
                </c:pt>
                <c:pt idx="559">
                  <c:v>0.21</c:v>
                </c:pt>
                <c:pt idx="560">
                  <c:v>0.21</c:v>
                </c:pt>
                <c:pt idx="561">
                  <c:v>0.21</c:v>
                </c:pt>
                <c:pt idx="562">
                  <c:v>0.22</c:v>
                </c:pt>
                <c:pt idx="563">
                  <c:v>0.22</c:v>
                </c:pt>
                <c:pt idx="564">
                  <c:v>0.23</c:v>
                </c:pt>
                <c:pt idx="565">
                  <c:v>0.23</c:v>
                </c:pt>
                <c:pt idx="566">
                  <c:v>0.24</c:v>
                </c:pt>
                <c:pt idx="567">
                  <c:v>0.24</c:v>
                </c:pt>
                <c:pt idx="568">
                  <c:v>0.24</c:v>
                </c:pt>
                <c:pt idx="569">
                  <c:v>0.25</c:v>
                </c:pt>
                <c:pt idx="570">
                  <c:v>0.25</c:v>
                </c:pt>
                <c:pt idx="571">
                  <c:v>0.26</c:v>
                </c:pt>
                <c:pt idx="572">
                  <c:v>0.26</c:v>
                </c:pt>
                <c:pt idx="573">
                  <c:v>0.27</c:v>
                </c:pt>
                <c:pt idx="574">
                  <c:v>0.27</c:v>
                </c:pt>
                <c:pt idx="575">
                  <c:v>0.28000000000000003</c:v>
                </c:pt>
                <c:pt idx="576">
                  <c:v>0.28999999999999998</c:v>
                </c:pt>
                <c:pt idx="577">
                  <c:v>0.28999999999999998</c:v>
                </c:pt>
                <c:pt idx="578">
                  <c:v>0.3</c:v>
                </c:pt>
                <c:pt idx="579">
                  <c:v>0.3</c:v>
                </c:pt>
                <c:pt idx="580">
                  <c:v>0.3</c:v>
                </c:pt>
                <c:pt idx="581">
                  <c:v>0.3</c:v>
                </c:pt>
                <c:pt idx="582">
                  <c:v>0.31</c:v>
                </c:pt>
                <c:pt idx="583">
                  <c:v>0.32</c:v>
                </c:pt>
                <c:pt idx="584">
                  <c:v>0.32</c:v>
                </c:pt>
                <c:pt idx="585">
                  <c:v>0.33</c:v>
                </c:pt>
                <c:pt idx="586">
                  <c:v>0.33</c:v>
                </c:pt>
                <c:pt idx="587">
                  <c:v>0.34</c:v>
                </c:pt>
                <c:pt idx="588">
                  <c:v>0.17</c:v>
                </c:pt>
                <c:pt idx="589">
                  <c:v>0.23</c:v>
                </c:pt>
                <c:pt idx="590">
                  <c:v>0.28000000000000003</c:v>
                </c:pt>
                <c:pt idx="591">
                  <c:v>0.31</c:v>
                </c:pt>
                <c:pt idx="592">
                  <c:v>0.33</c:v>
                </c:pt>
                <c:pt idx="593">
                  <c:v>0.35</c:v>
                </c:pt>
                <c:pt idx="594">
                  <c:v>0.37</c:v>
                </c:pt>
                <c:pt idx="595">
                  <c:v>0.38</c:v>
                </c:pt>
                <c:pt idx="596">
                  <c:v>0.4</c:v>
                </c:pt>
                <c:pt idx="597">
                  <c:v>0.41</c:v>
                </c:pt>
                <c:pt idx="598">
                  <c:v>0.42</c:v>
                </c:pt>
                <c:pt idx="599">
                  <c:v>0.43</c:v>
                </c:pt>
                <c:pt idx="600">
                  <c:v>0.43</c:v>
                </c:pt>
                <c:pt idx="601">
                  <c:v>0.44</c:v>
                </c:pt>
                <c:pt idx="602">
                  <c:v>0.45</c:v>
                </c:pt>
                <c:pt idx="603">
                  <c:v>0.46</c:v>
                </c:pt>
                <c:pt idx="604">
                  <c:v>0.47</c:v>
                </c:pt>
                <c:pt idx="605">
                  <c:v>0.48</c:v>
                </c:pt>
                <c:pt idx="606">
                  <c:v>0.49</c:v>
                </c:pt>
                <c:pt idx="607">
                  <c:v>0.49</c:v>
                </c:pt>
                <c:pt idx="608">
                  <c:v>0.5</c:v>
                </c:pt>
                <c:pt idx="609">
                  <c:v>0.51</c:v>
                </c:pt>
                <c:pt idx="610">
                  <c:v>0.53</c:v>
                </c:pt>
                <c:pt idx="611">
                  <c:v>0.54</c:v>
                </c:pt>
                <c:pt idx="612">
                  <c:v>0.55000000000000004</c:v>
                </c:pt>
                <c:pt idx="613">
                  <c:v>0.56000000000000005</c:v>
                </c:pt>
                <c:pt idx="614">
                  <c:v>0.56999999999999995</c:v>
                </c:pt>
                <c:pt idx="615">
                  <c:v>0.59</c:v>
                </c:pt>
                <c:pt idx="616">
                  <c:v>0.61</c:v>
                </c:pt>
                <c:pt idx="617">
                  <c:v>0.62</c:v>
                </c:pt>
                <c:pt idx="618">
                  <c:v>0.64</c:v>
                </c:pt>
                <c:pt idx="619">
                  <c:v>0.66</c:v>
                </c:pt>
                <c:pt idx="620">
                  <c:v>0.69</c:v>
                </c:pt>
                <c:pt idx="621">
                  <c:v>0.71</c:v>
                </c:pt>
                <c:pt idx="622">
                  <c:v>0.75</c:v>
                </c:pt>
                <c:pt idx="623">
                  <c:v>0.78</c:v>
                </c:pt>
                <c:pt idx="624">
                  <c:v>0.84</c:v>
                </c:pt>
                <c:pt idx="625">
                  <c:v>1.1200000000000001</c:v>
                </c:pt>
                <c:pt idx="626">
                  <c:v>1.65</c:v>
                </c:pt>
                <c:pt idx="627">
                  <c:v>2.4300000000000002</c:v>
                </c:pt>
                <c:pt idx="628">
                  <c:v>3.42</c:v>
                </c:pt>
                <c:pt idx="629">
                  <c:v>4.58</c:v>
                </c:pt>
                <c:pt idx="630">
                  <c:v>5.84</c:v>
                </c:pt>
                <c:pt idx="631">
                  <c:v>7.2</c:v>
                </c:pt>
                <c:pt idx="632">
                  <c:v>8.6300000000000008</c:v>
                </c:pt>
                <c:pt idx="633">
                  <c:v>10.11</c:v>
                </c:pt>
                <c:pt idx="634">
                  <c:v>11.61</c:v>
                </c:pt>
                <c:pt idx="635">
                  <c:v>13.16</c:v>
                </c:pt>
                <c:pt idx="636">
                  <c:v>14.77</c:v>
                </c:pt>
                <c:pt idx="637">
                  <c:v>16.420000000000002</c:v>
                </c:pt>
                <c:pt idx="638">
                  <c:v>18.09</c:v>
                </c:pt>
                <c:pt idx="639">
                  <c:v>19.78</c:v>
                </c:pt>
                <c:pt idx="640">
                  <c:v>21.49</c:v>
                </c:pt>
                <c:pt idx="641">
                  <c:v>23.18</c:v>
                </c:pt>
                <c:pt idx="642">
                  <c:v>24.88</c:v>
                </c:pt>
                <c:pt idx="643">
                  <c:v>26.64</c:v>
                </c:pt>
                <c:pt idx="644">
                  <c:v>28.43</c:v>
                </c:pt>
                <c:pt idx="645">
                  <c:v>30.27</c:v>
                </c:pt>
                <c:pt idx="646">
                  <c:v>32.1</c:v>
                </c:pt>
                <c:pt idx="647">
                  <c:v>33.950000000000003</c:v>
                </c:pt>
                <c:pt idx="648">
                  <c:v>35.82</c:v>
                </c:pt>
                <c:pt idx="649">
                  <c:v>37.72</c:v>
                </c:pt>
                <c:pt idx="650">
                  <c:v>39.64</c:v>
                </c:pt>
                <c:pt idx="651">
                  <c:v>41.55</c:v>
                </c:pt>
                <c:pt idx="652">
                  <c:v>43.48</c:v>
                </c:pt>
                <c:pt idx="653">
                  <c:v>45.43</c:v>
                </c:pt>
                <c:pt idx="654">
                  <c:v>47.39</c:v>
                </c:pt>
                <c:pt idx="655">
                  <c:v>49.36</c:v>
                </c:pt>
                <c:pt idx="656">
                  <c:v>51.34</c:v>
                </c:pt>
                <c:pt idx="657">
                  <c:v>53.34</c:v>
                </c:pt>
                <c:pt idx="658">
                  <c:v>55.35</c:v>
                </c:pt>
                <c:pt idx="659">
                  <c:v>57.38</c:v>
                </c:pt>
                <c:pt idx="660">
                  <c:v>59.42</c:v>
                </c:pt>
                <c:pt idx="661">
                  <c:v>61.53</c:v>
                </c:pt>
                <c:pt idx="662">
                  <c:v>63.67</c:v>
                </c:pt>
                <c:pt idx="663">
                  <c:v>65.760000000000005</c:v>
                </c:pt>
                <c:pt idx="664">
                  <c:v>67.92</c:v>
                </c:pt>
                <c:pt idx="665">
                  <c:v>70.069999999999993</c:v>
                </c:pt>
                <c:pt idx="666">
                  <c:v>72.180000000000007</c:v>
                </c:pt>
                <c:pt idx="667">
                  <c:v>74.31</c:v>
                </c:pt>
                <c:pt idx="668">
                  <c:v>76.38</c:v>
                </c:pt>
                <c:pt idx="669">
                  <c:v>78.48</c:v>
                </c:pt>
                <c:pt idx="670">
                  <c:v>80.23</c:v>
                </c:pt>
                <c:pt idx="671">
                  <c:v>82.18</c:v>
                </c:pt>
                <c:pt idx="672">
                  <c:v>84.42</c:v>
                </c:pt>
                <c:pt idx="673">
                  <c:v>86.84</c:v>
                </c:pt>
                <c:pt idx="674">
                  <c:v>89.37</c:v>
                </c:pt>
                <c:pt idx="675">
                  <c:v>91.96</c:v>
                </c:pt>
                <c:pt idx="676">
                  <c:v>94.61</c:v>
                </c:pt>
                <c:pt idx="677">
                  <c:v>97.31</c:v>
                </c:pt>
                <c:pt idx="678">
                  <c:v>100.06</c:v>
                </c:pt>
                <c:pt idx="679">
                  <c:v>102.9</c:v>
                </c:pt>
                <c:pt idx="680">
                  <c:v>105.73</c:v>
                </c:pt>
                <c:pt idx="681">
                  <c:v>107.16</c:v>
                </c:pt>
                <c:pt idx="682">
                  <c:v>109.53</c:v>
                </c:pt>
                <c:pt idx="683">
                  <c:v>112.77</c:v>
                </c:pt>
                <c:pt idx="684">
                  <c:v>115.85</c:v>
                </c:pt>
                <c:pt idx="685">
                  <c:v>119.05</c:v>
                </c:pt>
                <c:pt idx="686">
                  <c:v>122.32</c:v>
                </c:pt>
                <c:pt idx="687">
                  <c:v>125.6</c:v>
                </c:pt>
                <c:pt idx="688">
                  <c:v>128.51</c:v>
                </c:pt>
                <c:pt idx="689">
                  <c:v>131.59</c:v>
                </c:pt>
                <c:pt idx="690">
                  <c:v>135.03</c:v>
                </c:pt>
                <c:pt idx="691">
                  <c:v>139.03</c:v>
                </c:pt>
                <c:pt idx="692">
                  <c:v>143.13</c:v>
                </c:pt>
                <c:pt idx="693">
                  <c:v>147.19999999999999</c:v>
                </c:pt>
                <c:pt idx="694">
                  <c:v>151.55000000000001</c:v>
                </c:pt>
                <c:pt idx="695">
                  <c:v>155.9</c:v>
                </c:pt>
                <c:pt idx="696">
                  <c:v>160.26</c:v>
                </c:pt>
                <c:pt idx="697">
                  <c:v>164.8</c:v>
                </c:pt>
                <c:pt idx="698">
                  <c:v>169.34</c:v>
                </c:pt>
                <c:pt idx="699">
                  <c:v>174.19</c:v>
                </c:pt>
                <c:pt idx="700">
                  <c:v>179.28</c:v>
                </c:pt>
                <c:pt idx="701">
                  <c:v>184.53</c:v>
                </c:pt>
                <c:pt idx="702">
                  <c:v>190.1</c:v>
                </c:pt>
                <c:pt idx="703">
                  <c:v>195.83</c:v>
                </c:pt>
                <c:pt idx="704">
                  <c:v>201.54</c:v>
                </c:pt>
                <c:pt idx="705">
                  <c:v>207.5</c:v>
                </c:pt>
                <c:pt idx="706">
                  <c:v>213.58</c:v>
                </c:pt>
                <c:pt idx="707">
                  <c:v>219.82</c:v>
                </c:pt>
                <c:pt idx="708">
                  <c:v>226.22</c:v>
                </c:pt>
                <c:pt idx="709">
                  <c:v>232.69</c:v>
                </c:pt>
                <c:pt idx="710">
                  <c:v>239.4</c:v>
                </c:pt>
                <c:pt idx="711">
                  <c:v>246.31</c:v>
                </c:pt>
                <c:pt idx="712">
                  <c:v>253.42</c:v>
                </c:pt>
                <c:pt idx="713">
                  <c:v>260.69</c:v>
                </c:pt>
                <c:pt idx="714">
                  <c:v>267.95</c:v>
                </c:pt>
                <c:pt idx="715">
                  <c:v>276.55</c:v>
                </c:pt>
                <c:pt idx="716">
                  <c:v>285.37</c:v>
                </c:pt>
                <c:pt idx="717">
                  <c:v>294.44</c:v>
                </c:pt>
                <c:pt idx="718">
                  <c:v>304.3</c:v>
                </c:pt>
                <c:pt idx="719">
                  <c:v>314.18</c:v>
                </c:pt>
                <c:pt idx="720">
                  <c:v>324.38</c:v>
                </c:pt>
                <c:pt idx="721">
                  <c:v>337.79</c:v>
                </c:pt>
                <c:pt idx="722">
                  <c:v>350.18</c:v>
                </c:pt>
                <c:pt idx="723">
                  <c:v>362.63</c:v>
                </c:pt>
                <c:pt idx="724">
                  <c:v>375.72</c:v>
                </c:pt>
                <c:pt idx="725">
                  <c:v>390.8</c:v>
                </c:pt>
                <c:pt idx="726">
                  <c:v>406.01</c:v>
                </c:pt>
                <c:pt idx="727">
                  <c:v>417.85</c:v>
                </c:pt>
                <c:pt idx="728">
                  <c:v>430.92</c:v>
                </c:pt>
                <c:pt idx="729">
                  <c:v>444.39</c:v>
                </c:pt>
                <c:pt idx="730">
                  <c:v>458.23</c:v>
                </c:pt>
                <c:pt idx="731">
                  <c:v>472.45</c:v>
                </c:pt>
                <c:pt idx="732">
                  <c:v>488.25</c:v>
                </c:pt>
                <c:pt idx="733">
                  <c:v>505.2</c:v>
                </c:pt>
                <c:pt idx="734">
                  <c:v>526.5</c:v>
                </c:pt>
                <c:pt idx="735">
                  <c:v>549.20000000000005</c:v>
                </c:pt>
                <c:pt idx="736">
                  <c:v>574.25</c:v>
                </c:pt>
                <c:pt idx="737">
                  <c:v>601.41999999999996</c:v>
                </c:pt>
                <c:pt idx="738">
                  <c:v>627.75</c:v>
                </c:pt>
                <c:pt idx="739">
                  <c:v>653.72</c:v>
                </c:pt>
                <c:pt idx="740">
                  <c:v>678.02</c:v>
                </c:pt>
                <c:pt idx="741">
                  <c:v>700.37</c:v>
                </c:pt>
                <c:pt idx="742">
                  <c:v>725.33</c:v>
                </c:pt>
                <c:pt idx="743">
                  <c:v>753.25</c:v>
                </c:pt>
                <c:pt idx="744">
                  <c:v>789.27</c:v>
                </c:pt>
                <c:pt idx="745">
                  <c:v>829.19</c:v>
                </c:pt>
                <c:pt idx="746">
                  <c:v>872.09</c:v>
                </c:pt>
                <c:pt idx="747">
                  <c:v>918.49</c:v>
                </c:pt>
                <c:pt idx="748">
                  <c:v>964.52</c:v>
                </c:pt>
                <c:pt idx="749" formatCode="#,##0.00">
                  <c:v>1008.36</c:v>
                </c:pt>
                <c:pt idx="750" formatCode="#,##0.00">
                  <c:v>1051.26</c:v>
                </c:pt>
                <c:pt idx="751" formatCode="#,##0.00">
                  <c:v>1092.55</c:v>
                </c:pt>
                <c:pt idx="752" formatCode="#,##0.00">
                  <c:v>1133.6099999999999</c:v>
                </c:pt>
                <c:pt idx="753" formatCode="#,##0.00">
                  <c:v>1173.22</c:v>
                </c:pt>
                <c:pt idx="754" formatCode="#,##0.00">
                  <c:v>1210.6400000000001</c:v>
                </c:pt>
                <c:pt idx="755" formatCode="#,##0.00">
                  <c:v>1247.3499999999999</c:v>
                </c:pt>
                <c:pt idx="756" formatCode="#,##0.00">
                  <c:v>1282.6300000000001</c:v>
                </c:pt>
                <c:pt idx="757" formatCode="#,##0.00">
                  <c:v>1317.36</c:v>
                </c:pt>
                <c:pt idx="758" formatCode="#,##0.00">
                  <c:v>1349.77</c:v>
                </c:pt>
                <c:pt idx="759" formatCode="#,##0.00">
                  <c:v>1381.47</c:v>
                </c:pt>
                <c:pt idx="760" formatCode="#,##0.00">
                  <c:v>1412.65</c:v>
                </c:pt>
                <c:pt idx="761" formatCode="#,##0.00">
                  <c:v>1444.39</c:v>
                </c:pt>
                <c:pt idx="762" formatCode="#,##0.00">
                  <c:v>1473.98</c:v>
                </c:pt>
                <c:pt idx="763" formatCode="#,##0.00">
                  <c:v>1500.89</c:v>
                </c:pt>
                <c:pt idx="764" formatCode="#,##0.00">
                  <c:v>1527.19</c:v>
                </c:pt>
                <c:pt idx="765" formatCode="#,##0.00">
                  <c:v>1552.48</c:v>
                </c:pt>
                <c:pt idx="766" formatCode="#,##0.00">
                  <c:v>1576.2</c:v>
                </c:pt>
                <c:pt idx="767" formatCode="#,##0.00">
                  <c:v>1598.16</c:v>
                </c:pt>
                <c:pt idx="768" formatCode="#,##0.00">
                  <c:v>1619.42</c:v>
                </c:pt>
                <c:pt idx="769" formatCode="#,##0.00">
                  <c:v>1640.06</c:v>
                </c:pt>
                <c:pt idx="770" formatCode="#,##0.00">
                  <c:v>1660.74</c:v>
                </c:pt>
                <c:pt idx="771" formatCode="#,##0.00">
                  <c:v>1679.61</c:v>
                </c:pt>
                <c:pt idx="772" formatCode="#,##0.00">
                  <c:v>1695.25</c:v>
                </c:pt>
                <c:pt idx="773" formatCode="#,##0.00">
                  <c:v>1709.99</c:v>
                </c:pt>
                <c:pt idx="774" formatCode="#,##0.00">
                  <c:v>1723.21</c:v>
                </c:pt>
                <c:pt idx="775" formatCode="#,##0.00">
                  <c:v>1732.57</c:v>
                </c:pt>
                <c:pt idx="776" formatCode="#,##0.00">
                  <c:v>1739.97</c:v>
                </c:pt>
                <c:pt idx="777" formatCode="#,##0.00">
                  <c:v>1745.93</c:v>
                </c:pt>
                <c:pt idx="778" formatCode="#,##0.00">
                  <c:v>1751.15</c:v>
                </c:pt>
                <c:pt idx="779" formatCode="#,##0.00">
                  <c:v>1757.16</c:v>
                </c:pt>
                <c:pt idx="780" formatCode="#,##0.00">
                  <c:v>1759.18</c:v>
                </c:pt>
                <c:pt idx="781" formatCode="#,##0.00">
                  <c:v>1757.24</c:v>
                </c:pt>
                <c:pt idx="782" formatCode="#,##0.00">
                  <c:v>1764.72</c:v>
                </c:pt>
                <c:pt idx="783" formatCode="#,##0.00">
                  <c:v>1768.77</c:v>
                </c:pt>
                <c:pt idx="784" formatCode="#,##0.00">
                  <c:v>1772.76</c:v>
                </c:pt>
                <c:pt idx="785" formatCode="#,##0.00">
                  <c:v>1777.04</c:v>
                </c:pt>
                <c:pt idx="786" formatCode="#,##0.00">
                  <c:v>1779.44</c:v>
                </c:pt>
                <c:pt idx="787" formatCode="#,##0.00">
                  <c:v>1781.28</c:v>
                </c:pt>
                <c:pt idx="788" formatCode="#,##0.00">
                  <c:v>1782.72</c:v>
                </c:pt>
                <c:pt idx="789" formatCode="#,##0.00">
                  <c:v>1784.36</c:v>
                </c:pt>
                <c:pt idx="790" formatCode="#,##0.00">
                  <c:v>1785.8</c:v>
                </c:pt>
                <c:pt idx="791" formatCode="#,##0.00">
                  <c:v>1788.15</c:v>
                </c:pt>
                <c:pt idx="792" formatCode="#,##0.00">
                  <c:v>1790.27</c:v>
                </c:pt>
                <c:pt idx="793" formatCode="#,##0.00">
                  <c:v>1793.57</c:v>
                </c:pt>
                <c:pt idx="794" formatCode="#,##0.00">
                  <c:v>1797.93</c:v>
                </c:pt>
                <c:pt idx="795" formatCode="#,##0.00">
                  <c:v>1803.28</c:v>
                </c:pt>
                <c:pt idx="796" formatCode="#,##0.00">
                  <c:v>1809.72</c:v>
                </c:pt>
                <c:pt idx="797" formatCode="#,##0.00">
                  <c:v>1816.44</c:v>
                </c:pt>
                <c:pt idx="798" formatCode="#,##0.00">
                  <c:v>1823.89</c:v>
                </c:pt>
                <c:pt idx="799" formatCode="#,##0.00">
                  <c:v>1832.03</c:v>
                </c:pt>
                <c:pt idx="800" formatCode="#,##0.00">
                  <c:v>1841.44</c:v>
                </c:pt>
                <c:pt idx="801" formatCode="#,##0.00">
                  <c:v>1852.39</c:v>
                </c:pt>
                <c:pt idx="802" formatCode="#,##0.00">
                  <c:v>1863.95</c:v>
                </c:pt>
                <c:pt idx="803" formatCode="#,##0.00">
                  <c:v>1877.12</c:v>
                </c:pt>
                <c:pt idx="804" formatCode="#,##0.00">
                  <c:v>1893.35</c:v>
                </c:pt>
                <c:pt idx="805" formatCode="#,##0.00">
                  <c:v>1911.38</c:v>
                </c:pt>
                <c:pt idx="806" formatCode="#,##0.00">
                  <c:v>1931.82</c:v>
                </c:pt>
                <c:pt idx="807" formatCode="#,##0.00">
                  <c:v>1954.72</c:v>
                </c:pt>
                <c:pt idx="808" formatCode="#,##0.00">
                  <c:v>1980.26</c:v>
                </c:pt>
                <c:pt idx="809" formatCode="#,##0.00">
                  <c:v>2008.15</c:v>
                </c:pt>
                <c:pt idx="810" formatCode="#,##0.00">
                  <c:v>2035.64</c:v>
                </c:pt>
                <c:pt idx="811" formatCode="#,##0.00">
                  <c:v>2059.63</c:v>
                </c:pt>
                <c:pt idx="812" formatCode="#,##0.00">
                  <c:v>2082.1</c:v>
                </c:pt>
                <c:pt idx="813" formatCode="#,##0.00">
                  <c:v>2103.66</c:v>
                </c:pt>
                <c:pt idx="814" formatCode="#,##0.00">
                  <c:v>2124.8000000000002</c:v>
                </c:pt>
                <c:pt idx="815" formatCode="#,##0.00">
                  <c:v>2145.31</c:v>
                </c:pt>
                <c:pt idx="816" formatCode="#,##0.00">
                  <c:v>2164.5100000000002</c:v>
                </c:pt>
                <c:pt idx="817" formatCode="#,##0.00">
                  <c:v>2184.25</c:v>
                </c:pt>
                <c:pt idx="818" formatCode="#,##0.00">
                  <c:v>2204.11</c:v>
                </c:pt>
                <c:pt idx="819" formatCode="#,##0.00">
                  <c:v>2223.62</c:v>
                </c:pt>
                <c:pt idx="820" formatCode="#,##0.00">
                  <c:v>2242.83</c:v>
                </c:pt>
                <c:pt idx="821" formatCode="#,##0.00">
                  <c:v>2261.71</c:v>
                </c:pt>
                <c:pt idx="822" formatCode="#,##0.00">
                  <c:v>2280.6799999999998</c:v>
                </c:pt>
                <c:pt idx="823" formatCode="#,##0.00">
                  <c:v>2299.5500000000002</c:v>
                </c:pt>
                <c:pt idx="824" formatCode="#,##0.00">
                  <c:v>2318.37</c:v>
                </c:pt>
                <c:pt idx="825" formatCode="#,##0.00">
                  <c:v>2338.0700000000002</c:v>
                </c:pt>
                <c:pt idx="826" formatCode="#,##0.00">
                  <c:v>2356.6999999999998</c:v>
                </c:pt>
                <c:pt idx="827" formatCode="#,##0.00">
                  <c:v>2375.7199999999998</c:v>
                </c:pt>
                <c:pt idx="828" formatCode="#,##0.00">
                  <c:v>2395.02</c:v>
                </c:pt>
                <c:pt idx="829" formatCode="#,##0.00">
                  <c:v>2414.42</c:v>
                </c:pt>
                <c:pt idx="830" formatCode="#,##0.00">
                  <c:v>2433.96</c:v>
                </c:pt>
                <c:pt idx="831" formatCode="#,##0.00">
                  <c:v>2452.96</c:v>
                </c:pt>
                <c:pt idx="832" formatCode="#,##0.00">
                  <c:v>2472.8200000000002</c:v>
                </c:pt>
                <c:pt idx="833" formatCode="#,##0.00">
                  <c:v>2492.7399999999998</c:v>
                </c:pt>
                <c:pt idx="834" formatCode="#,##0.00">
                  <c:v>2512.84</c:v>
                </c:pt>
                <c:pt idx="835" formatCode="#,##0.00">
                  <c:v>2533.11</c:v>
                </c:pt>
                <c:pt idx="836" formatCode="#,##0.00">
                  <c:v>2553.62</c:v>
                </c:pt>
                <c:pt idx="837" formatCode="#,##0.00">
                  <c:v>2574.46</c:v>
                </c:pt>
                <c:pt idx="838" formatCode="#,##0.00">
                  <c:v>2594.9699999999998</c:v>
                </c:pt>
                <c:pt idx="839" formatCode="#,##0.00">
                  <c:v>2615.9</c:v>
                </c:pt>
                <c:pt idx="840" formatCode="#,##0.00">
                  <c:v>2636.92</c:v>
                </c:pt>
                <c:pt idx="841" formatCode="#,##0.00">
                  <c:v>2658.1</c:v>
                </c:pt>
                <c:pt idx="842" formatCode="#,##0.00">
                  <c:v>2679.47</c:v>
                </c:pt>
                <c:pt idx="843" formatCode="#,##0.00">
                  <c:v>2700.43</c:v>
                </c:pt>
                <c:pt idx="844" formatCode="#,##0.00">
                  <c:v>2720.82</c:v>
                </c:pt>
                <c:pt idx="845" formatCode="#,##0.00">
                  <c:v>2740.75</c:v>
                </c:pt>
                <c:pt idx="846" formatCode="#,##0.00">
                  <c:v>2761.13</c:v>
                </c:pt>
                <c:pt idx="847" formatCode="#,##0.00">
                  <c:v>2781.57</c:v>
                </c:pt>
                <c:pt idx="848" formatCode="#,##0.00">
                  <c:v>2801.67</c:v>
                </c:pt>
                <c:pt idx="849" formatCode="#,##0.00">
                  <c:v>2821.9</c:v>
                </c:pt>
                <c:pt idx="850" formatCode="#,##0.00">
                  <c:v>2842.17</c:v>
                </c:pt>
                <c:pt idx="851" formatCode="#,##0.00">
                  <c:v>2862.73</c:v>
                </c:pt>
                <c:pt idx="852" formatCode="#,##0.00">
                  <c:v>2883.6</c:v>
                </c:pt>
                <c:pt idx="853" formatCode="#,##0.00">
                  <c:v>2904.75</c:v>
                </c:pt>
                <c:pt idx="854" formatCode="#,##0.00">
                  <c:v>2926.52</c:v>
                </c:pt>
                <c:pt idx="855" formatCode="#,##0.00">
                  <c:v>2948.98</c:v>
                </c:pt>
                <c:pt idx="856" formatCode="#,##0.00">
                  <c:v>2972.24</c:v>
                </c:pt>
                <c:pt idx="857" formatCode="#,##0.00">
                  <c:v>2997.1</c:v>
                </c:pt>
                <c:pt idx="858" formatCode="#,##0.00">
                  <c:v>3022.78</c:v>
                </c:pt>
                <c:pt idx="859" formatCode="#,##0.00">
                  <c:v>3048.33</c:v>
                </c:pt>
                <c:pt idx="860" formatCode="#,##0.00">
                  <c:v>3074.41</c:v>
                </c:pt>
                <c:pt idx="861" formatCode="#,##0.00">
                  <c:v>3101.67</c:v>
                </c:pt>
                <c:pt idx="862" formatCode="#,##0.00">
                  <c:v>3130.4</c:v>
                </c:pt>
                <c:pt idx="863" formatCode="#,##0.00">
                  <c:v>3159.39</c:v>
                </c:pt>
                <c:pt idx="864" formatCode="#,##0.00">
                  <c:v>3185.4</c:v>
                </c:pt>
                <c:pt idx="865" formatCode="#,##0.00">
                  <c:v>3208.3</c:v>
                </c:pt>
                <c:pt idx="866" formatCode="#,##0.00">
                  <c:v>3230.04</c:v>
                </c:pt>
                <c:pt idx="867" formatCode="#,##0.00">
                  <c:v>3251.46</c:v>
                </c:pt>
                <c:pt idx="868" formatCode="#,##0.00">
                  <c:v>3272.7</c:v>
                </c:pt>
                <c:pt idx="869" formatCode="#,##0.00">
                  <c:v>3293.06</c:v>
                </c:pt>
                <c:pt idx="870" formatCode="#,##0.00">
                  <c:v>3313.17</c:v>
                </c:pt>
                <c:pt idx="871" formatCode="#,##0.00">
                  <c:v>3334.45</c:v>
                </c:pt>
                <c:pt idx="872" formatCode="#,##0.00">
                  <c:v>3355.82</c:v>
                </c:pt>
                <c:pt idx="873" formatCode="#,##0.00">
                  <c:v>3376.4</c:v>
                </c:pt>
                <c:pt idx="874" formatCode="#,##0.00">
                  <c:v>3397.6</c:v>
                </c:pt>
                <c:pt idx="875" formatCode="#,##0.00">
                  <c:v>3417.26</c:v>
                </c:pt>
                <c:pt idx="876" formatCode="#,##0.00">
                  <c:v>3437.18</c:v>
                </c:pt>
                <c:pt idx="877" formatCode="#,##0.00">
                  <c:v>3457.5</c:v>
                </c:pt>
                <c:pt idx="878" formatCode="#,##0.00">
                  <c:v>3478.09</c:v>
                </c:pt>
                <c:pt idx="879" formatCode="#,##0.00">
                  <c:v>3498.74</c:v>
                </c:pt>
                <c:pt idx="880" formatCode="#,##0.00">
                  <c:v>3519.19</c:v>
                </c:pt>
                <c:pt idx="881" formatCode="#,##0.00">
                  <c:v>3539.71</c:v>
                </c:pt>
                <c:pt idx="882" formatCode="#,##0.00">
                  <c:v>3559.7</c:v>
                </c:pt>
                <c:pt idx="883" formatCode="#,##0.00">
                  <c:v>3575.95</c:v>
                </c:pt>
                <c:pt idx="884" formatCode="#,##0.00">
                  <c:v>3593.46</c:v>
                </c:pt>
                <c:pt idx="885" formatCode="#,##0.00">
                  <c:v>3612.54</c:v>
                </c:pt>
                <c:pt idx="886" formatCode="#,##0.00">
                  <c:v>3632.11</c:v>
                </c:pt>
                <c:pt idx="887" formatCode="#,##0.00">
                  <c:v>3652.13</c:v>
                </c:pt>
                <c:pt idx="888" formatCode="#,##0.00">
                  <c:v>3672.09</c:v>
                </c:pt>
                <c:pt idx="889" formatCode="#,##0.00">
                  <c:v>3693.98</c:v>
                </c:pt>
                <c:pt idx="890" formatCode="#,##0.00">
                  <c:v>3714.16</c:v>
                </c:pt>
                <c:pt idx="891" formatCode="#,##0.00">
                  <c:v>3733.92</c:v>
                </c:pt>
                <c:pt idx="892" formatCode="#,##0.00">
                  <c:v>3753.91</c:v>
                </c:pt>
                <c:pt idx="893" formatCode="#,##0.00">
                  <c:v>3773.89</c:v>
                </c:pt>
                <c:pt idx="894" formatCode="#,##0.00">
                  <c:v>3793.66</c:v>
                </c:pt>
                <c:pt idx="895" formatCode="#,##0.00">
                  <c:v>3813.3</c:v>
                </c:pt>
                <c:pt idx="896" formatCode="#,##0.00">
                  <c:v>3832.88</c:v>
                </c:pt>
                <c:pt idx="897" formatCode="#,##0.00">
                  <c:v>3852.44</c:v>
                </c:pt>
                <c:pt idx="898" formatCode="#,##0.00">
                  <c:v>3870.92</c:v>
                </c:pt>
                <c:pt idx="899" formatCode="#,##0.00">
                  <c:v>3890.42</c:v>
                </c:pt>
                <c:pt idx="900" formatCode="#,##0.00">
                  <c:v>3909.5</c:v>
                </c:pt>
                <c:pt idx="901" formatCode="#,##0.00">
                  <c:v>3928.52</c:v>
                </c:pt>
                <c:pt idx="902" formatCode="#,##0.00">
                  <c:v>3947.05</c:v>
                </c:pt>
                <c:pt idx="903" formatCode="#,##0.00">
                  <c:v>3965.39</c:v>
                </c:pt>
                <c:pt idx="904" formatCode="#,##0.00">
                  <c:v>3983.46</c:v>
                </c:pt>
                <c:pt idx="905" formatCode="#,##0.00">
                  <c:v>4001.63</c:v>
                </c:pt>
                <c:pt idx="906" formatCode="#,##0.00">
                  <c:v>4019.72</c:v>
                </c:pt>
                <c:pt idx="907" formatCode="#,##0.00">
                  <c:v>4037.72</c:v>
                </c:pt>
                <c:pt idx="908" formatCode="#,##0.00">
                  <c:v>4055.52</c:v>
                </c:pt>
                <c:pt idx="909" formatCode="#,##0.00">
                  <c:v>4073.22</c:v>
                </c:pt>
                <c:pt idx="910" formatCode="#,##0.00">
                  <c:v>4090.74</c:v>
                </c:pt>
                <c:pt idx="911" formatCode="#,##0.00">
                  <c:v>4107.9799999999996</c:v>
                </c:pt>
                <c:pt idx="912" formatCode="#,##0.00">
                  <c:v>4124.9799999999996</c:v>
                </c:pt>
                <c:pt idx="913" formatCode="#,##0.00">
                  <c:v>4141.8100000000004</c:v>
                </c:pt>
                <c:pt idx="914" formatCode="#,##0.00">
                  <c:v>4158.3900000000003</c:v>
                </c:pt>
                <c:pt idx="915" formatCode="#,##0.00">
                  <c:v>4174.87</c:v>
                </c:pt>
                <c:pt idx="916" formatCode="#,##0.00">
                  <c:v>4191.12</c:v>
                </c:pt>
                <c:pt idx="917" formatCode="#,##0.00">
                  <c:v>4206.9799999999996</c:v>
                </c:pt>
                <c:pt idx="918" formatCode="#,##0.00">
                  <c:v>4222.6899999999996</c:v>
                </c:pt>
                <c:pt idx="919" formatCode="#,##0.00">
                  <c:v>4238.09</c:v>
                </c:pt>
                <c:pt idx="920" formatCode="#,##0.00">
                  <c:v>4253.33</c:v>
                </c:pt>
                <c:pt idx="921" formatCode="#,##0.00">
                  <c:v>4268.72</c:v>
                </c:pt>
                <c:pt idx="922" formatCode="#,##0.00">
                  <c:v>4284.17</c:v>
                </c:pt>
                <c:pt idx="923" formatCode="#,##0.00">
                  <c:v>4299.79</c:v>
                </c:pt>
                <c:pt idx="924" formatCode="#,##0.00">
                  <c:v>4315.76</c:v>
                </c:pt>
                <c:pt idx="925" formatCode="#,##0.00">
                  <c:v>4331.8999999999996</c:v>
                </c:pt>
                <c:pt idx="926" formatCode="#,##0.00">
                  <c:v>4348.2299999999996</c:v>
                </c:pt>
                <c:pt idx="927" formatCode="#,##0.00">
                  <c:v>4365.6000000000004</c:v>
                </c:pt>
                <c:pt idx="928" formatCode="#,##0.00">
                  <c:v>4381.55</c:v>
                </c:pt>
                <c:pt idx="929" formatCode="#,##0.00">
                  <c:v>4397.25</c:v>
                </c:pt>
                <c:pt idx="930" formatCode="#,##0.00">
                  <c:v>4412.8100000000004</c:v>
                </c:pt>
                <c:pt idx="931" formatCode="#,##0.00">
                  <c:v>4428.41</c:v>
                </c:pt>
                <c:pt idx="932" formatCode="#,##0.00">
                  <c:v>4443.6000000000004</c:v>
                </c:pt>
                <c:pt idx="933" formatCode="#,##0.00">
                  <c:v>4459.1000000000004</c:v>
                </c:pt>
                <c:pt idx="934" formatCode="#,##0.00">
                  <c:v>4474.53</c:v>
                </c:pt>
                <c:pt idx="935" formatCode="#,##0.00">
                  <c:v>4490</c:v>
                </c:pt>
                <c:pt idx="936" formatCode="#,##0.00">
                  <c:v>4505.6400000000003</c:v>
                </c:pt>
                <c:pt idx="937" formatCode="#,##0.00">
                  <c:v>4521.46</c:v>
                </c:pt>
                <c:pt idx="938" formatCode="#,##0.00">
                  <c:v>4537.41</c:v>
                </c:pt>
                <c:pt idx="939" formatCode="#,##0.00">
                  <c:v>4553.58</c:v>
                </c:pt>
                <c:pt idx="940" formatCode="#,##0.00">
                  <c:v>4569.88</c:v>
                </c:pt>
                <c:pt idx="941" formatCode="#,##0.00">
                  <c:v>4586.33</c:v>
                </c:pt>
                <c:pt idx="942" formatCode="#,##0.00">
                  <c:v>4603.05</c:v>
                </c:pt>
                <c:pt idx="943" formatCode="#,##0.00">
                  <c:v>4620.03</c:v>
                </c:pt>
                <c:pt idx="944" formatCode="#,##0.00">
                  <c:v>4636.93</c:v>
                </c:pt>
                <c:pt idx="945" formatCode="#,##0.00">
                  <c:v>4653.71</c:v>
                </c:pt>
                <c:pt idx="946" formatCode="#,##0.00">
                  <c:v>4670.3100000000004</c:v>
                </c:pt>
                <c:pt idx="947" formatCode="#,##0.00">
                  <c:v>4687.07</c:v>
                </c:pt>
                <c:pt idx="948" formatCode="#,##0.00">
                  <c:v>4704.57</c:v>
                </c:pt>
                <c:pt idx="949" formatCode="#,##0.00">
                  <c:v>4722.7</c:v>
                </c:pt>
                <c:pt idx="950" formatCode="#,##0.00">
                  <c:v>4740.87</c:v>
                </c:pt>
                <c:pt idx="951" formatCode="#,##0.00">
                  <c:v>4758.93</c:v>
                </c:pt>
                <c:pt idx="952" formatCode="#,##0.00">
                  <c:v>4777</c:v>
                </c:pt>
                <c:pt idx="953" formatCode="#,##0.00">
                  <c:v>4795.08</c:v>
                </c:pt>
                <c:pt idx="954" formatCode="#,##0.00">
                  <c:v>4813.3</c:v>
                </c:pt>
                <c:pt idx="955" formatCode="#,##0.00">
                  <c:v>4829.91</c:v>
                </c:pt>
                <c:pt idx="956" formatCode="#,##0.00">
                  <c:v>4849.0600000000004</c:v>
                </c:pt>
                <c:pt idx="957" formatCode="#,##0.00">
                  <c:v>4868.09</c:v>
                </c:pt>
                <c:pt idx="958" formatCode="#,##0.00">
                  <c:v>4887.5200000000004</c:v>
                </c:pt>
                <c:pt idx="959" formatCode="#,##0.00">
                  <c:v>4907.18</c:v>
                </c:pt>
                <c:pt idx="960" formatCode="#,##0.00">
                  <c:v>4927.1499999999996</c:v>
                </c:pt>
                <c:pt idx="961" formatCode="#,##0.00">
                  <c:v>4947.46</c:v>
                </c:pt>
                <c:pt idx="962" formatCode="#,##0.00">
                  <c:v>4968.09</c:v>
                </c:pt>
                <c:pt idx="963" formatCode="#,##0.00">
                  <c:v>4988.18</c:v>
                </c:pt>
                <c:pt idx="964" formatCode="#,##0.00">
                  <c:v>5007.96</c:v>
                </c:pt>
                <c:pt idx="965" formatCode="#,##0.00">
                  <c:v>5028.83</c:v>
                </c:pt>
                <c:pt idx="966" formatCode="#,##0.00">
                  <c:v>5049.8900000000003</c:v>
                </c:pt>
                <c:pt idx="967" formatCode="#,##0.00">
                  <c:v>5071.13</c:v>
                </c:pt>
                <c:pt idx="968" formatCode="#,##0.00">
                  <c:v>5093.54</c:v>
                </c:pt>
                <c:pt idx="969" formatCode="#,##0.00">
                  <c:v>5116.05</c:v>
                </c:pt>
                <c:pt idx="970" formatCode="#,##0.00">
                  <c:v>5138.8999999999996</c:v>
                </c:pt>
                <c:pt idx="971" formatCode="#,##0.00">
                  <c:v>5162.18</c:v>
                </c:pt>
                <c:pt idx="972" formatCode="#,##0.00">
                  <c:v>5185.99</c:v>
                </c:pt>
                <c:pt idx="973" formatCode="#,##0.00">
                  <c:v>5210.53</c:v>
                </c:pt>
                <c:pt idx="974" formatCode="#,##0.00">
                  <c:v>5235.1899999999996</c:v>
                </c:pt>
                <c:pt idx="975" formatCode="#,##0.00">
                  <c:v>5260.28</c:v>
                </c:pt>
                <c:pt idx="976" formatCode="#,##0.00">
                  <c:v>5286.56</c:v>
                </c:pt>
                <c:pt idx="977" formatCode="#,##0.00">
                  <c:v>5313.25</c:v>
                </c:pt>
                <c:pt idx="978" formatCode="#,##0.00">
                  <c:v>5338.71</c:v>
                </c:pt>
                <c:pt idx="979" formatCode="#,##0.00">
                  <c:v>5365.02</c:v>
                </c:pt>
                <c:pt idx="980" formatCode="#,##0.00">
                  <c:v>5391.62</c:v>
                </c:pt>
                <c:pt idx="981" formatCode="#,##0.00">
                  <c:v>5418.62</c:v>
                </c:pt>
                <c:pt idx="982" formatCode="#,##0.00">
                  <c:v>5446.05</c:v>
                </c:pt>
                <c:pt idx="983" formatCode="#,##0.00">
                  <c:v>5473.86</c:v>
                </c:pt>
                <c:pt idx="984" formatCode="#,##0.00">
                  <c:v>5502.1</c:v>
                </c:pt>
                <c:pt idx="985" formatCode="#,##0.00">
                  <c:v>5530.77</c:v>
                </c:pt>
                <c:pt idx="986" formatCode="#,##0.00">
                  <c:v>5559.92</c:v>
                </c:pt>
                <c:pt idx="987" formatCode="#,##0.00">
                  <c:v>5589.42</c:v>
                </c:pt>
                <c:pt idx="988" formatCode="#,##0.00">
                  <c:v>5619.44</c:v>
                </c:pt>
                <c:pt idx="989" formatCode="#,##0.00">
                  <c:v>5650.18</c:v>
                </c:pt>
                <c:pt idx="990" formatCode="#,##0.00">
                  <c:v>5681.43</c:v>
                </c:pt>
                <c:pt idx="991" formatCode="#,##0.00">
                  <c:v>5713.17</c:v>
                </c:pt>
                <c:pt idx="992" formatCode="#,##0.00">
                  <c:v>5745.47</c:v>
                </c:pt>
                <c:pt idx="993" formatCode="#,##0.00">
                  <c:v>5778.24</c:v>
                </c:pt>
                <c:pt idx="994" formatCode="#,##0.00">
                  <c:v>5811.56</c:v>
                </c:pt>
                <c:pt idx="995" formatCode="#,##0.00">
                  <c:v>5845.34</c:v>
                </c:pt>
                <c:pt idx="996" formatCode="#,##0.00">
                  <c:v>5879.63</c:v>
                </c:pt>
                <c:pt idx="997" formatCode="#,##0.00">
                  <c:v>5914.62</c:v>
                </c:pt>
                <c:pt idx="998" formatCode="#,##0.00">
                  <c:v>5950</c:v>
                </c:pt>
                <c:pt idx="999" formatCode="#,##0.00">
                  <c:v>5986.18</c:v>
                </c:pt>
                <c:pt idx="1000" formatCode="#,##0.00">
                  <c:v>6021.62</c:v>
                </c:pt>
                <c:pt idx="1001" formatCode="#,##0.00">
                  <c:v>6060.34</c:v>
                </c:pt>
                <c:pt idx="1002" formatCode="#,##0.00">
                  <c:v>6099.18</c:v>
                </c:pt>
                <c:pt idx="1003" formatCode="#,##0.00">
                  <c:v>6136.68</c:v>
                </c:pt>
                <c:pt idx="1004" formatCode="#,##0.00">
                  <c:v>6174.69</c:v>
                </c:pt>
                <c:pt idx="1005" formatCode="#,##0.00">
                  <c:v>6213.8</c:v>
                </c:pt>
                <c:pt idx="1006" formatCode="#,##0.00">
                  <c:v>6253.62</c:v>
                </c:pt>
                <c:pt idx="1007" formatCode="#,##0.00">
                  <c:v>6294.31</c:v>
                </c:pt>
                <c:pt idx="1008" formatCode="#,##0.00">
                  <c:v>6335.78</c:v>
                </c:pt>
                <c:pt idx="1009" formatCode="#,##0.00">
                  <c:v>6377.99</c:v>
                </c:pt>
                <c:pt idx="1010" formatCode="#,##0.00">
                  <c:v>6420.89</c:v>
                </c:pt>
                <c:pt idx="1011" formatCode="#,##0.00">
                  <c:v>6464.72</c:v>
                </c:pt>
                <c:pt idx="1012" formatCode="#,##0.00">
                  <c:v>6509.19</c:v>
                </c:pt>
                <c:pt idx="1013" formatCode="#,##0.00">
                  <c:v>6554.63</c:v>
                </c:pt>
                <c:pt idx="1014" formatCode="#,##0.00">
                  <c:v>6600.97</c:v>
                </c:pt>
                <c:pt idx="1015" formatCode="#,##0.00">
                  <c:v>6647.58</c:v>
                </c:pt>
                <c:pt idx="1016" formatCode="#,##0.00">
                  <c:v>6694.68</c:v>
                </c:pt>
                <c:pt idx="1017" formatCode="#,##0.00">
                  <c:v>6742.46</c:v>
                </c:pt>
                <c:pt idx="1018" formatCode="#,##0.00">
                  <c:v>6790.65</c:v>
                </c:pt>
                <c:pt idx="1019" formatCode="#,##0.00">
                  <c:v>6839.52</c:v>
                </c:pt>
                <c:pt idx="1020" formatCode="#,##0.00">
                  <c:v>6889.16</c:v>
                </c:pt>
                <c:pt idx="1021" formatCode="#,##0.00">
                  <c:v>6939.61</c:v>
                </c:pt>
                <c:pt idx="1022" formatCode="#,##0.00">
                  <c:v>6990.84</c:v>
                </c:pt>
                <c:pt idx="1023" formatCode="#,##0.00">
                  <c:v>7042.92</c:v>
                </c:pt>
                <c:pt idx="1024" formatCode="#,##0.00">
                  <c:v>7095.99</c:v>
                </c:pt>
                <c:pt idx="1025" formatCode="#,##0.00">
                  <c:v>7149.59</c:v>
                </c:pt>
                <c:pt idx="1026" formatCode="#,##0.00">
                  <c:v>7203.92</c:v>
                </c:pt>
                <c:pt idx="1027" formatCode="#,##0.00">
                  <c:v>7258.35</c:v>
                </c:pt>
                <c:pt idx="1028" formatCode="#,##0.00">
                  <c:v>7314.48</c:v>
                </c:pt>
                <c:pt idx="1029" formatCode="#,##0.00">
                  <c:v>7371.2</c:v>
                </c:pt>
                <c:pt idx="1030" formatCode="#,##0.00">
                  <c:v>7428.5</c:v>
                </c:pt>
                <c:pt idx="1031" formatCode="#,##0.00">
                  <c:v>7486.82</c:v>
                </c:pt>
                <c:pt idx="1032" formatCode="#,##0.00">
                  <c:v>7545.17</c:v>
                </c:pt>
                <c:pt idx="1033" formatCode="#,##0.00">
                  <c:v>7604.85</c:v>
                </c:pt>
                <c:pt idx="1034" formatCode="#,##0.00">
                  <c:v>7665.46</c:v>
                </c:pt>
                <c:pt idx="1035" formatCode="#,##0.00">
                  <c:v>7726.91</c:v>
                </c:pt>
                <c:pt idx="1036" formatCode="#,##0.00">
                  <c:v>7788.68</c:v>
                </c:pt>
                <c:pt idx="1037" formatCode="#,##0.00">
                  <c:v>7851.43</c:v>
                </c:pt>
                <c:pt idx="1038" formatCode="#,##0.00">
                  <c:v>7915.1</c:v>
                </c:pt>
                <c:pt idx="1039" formatCode="#,##0.00">
                  <c:v>7979.58</c:v>
                </c:pt>
                <c:pt idx="1040" formatCode="#,##0.00">
                  <c:v>8045.13</c:v>
                </c:pt>
                <c:pt idx="1041" formatCode="#,##0.00">
                  <c:v>8111.48</c:v>
                </c:pt>
                <c:pt idx="1042" formatCode="#,##0.00">
                  <c:v>8178.71</c:v>
                </c:pt>
                <c:pt idx="1043" formatCode="#,##0.00">
                  <c:v>8246.2000000000007</c:v>
                </c:pt>
                <c:pt idx="1044" formatCode="#,##0.00">
                  <c:v>8314.2999999999993</c:v>
                </c:pt>
                <c:pt idx="1045" formatCode="#,##0.00">
                  <c:v>8383.5300000000007</c:v>
                </c:pt>
                <c:pt idx="1046" formatCode="#,##0.00">
                  <c:v>8453.01</c:v>
                </c:pt>
                <c:pt idx="1047" formatCode="#,##0.00">
                  <c:v>8520.9599999999991</c:v>
                </c:pt>
                <c:pt idx="1048" formatCode="#,##0.00">
                  <c:v>8591.1299999999992</c:v>
                </c:pt>
                <c:pt idx="1049" formatCode="#,##0.00">
                  <c:v>8661.66</c:v>
                </c:pt>
                <c:pt idx="1050" formatCode="#,##0.00">
                  <c:v>8732.86</c:v>
                </c:pt>
                <c:pt idx="1051" formatCode="#,##0.00">
                  <c:v>8796.16</c:v>
                </c:pt>
                <c:pt idx="1052" formatCode="#,##0.00">
                  <c:v>8854.6299999999992</c:v>
                </c:pt>
                <c:pt idx="1053" formatCode="#,##0.00">
                  <c:v>8930.2900000000009</c:v>
                </c:pt>
                <c:pt idx="1054" formatCode="#,##0.00">
                  <c:v>9006.3700000000008</c:v>
                </c:pt>
                <c:pt idx="1055" formatCode="#,##0.00">
                  <c:v>9083.09</c:v>
                </c:pt>
                <c:pt idx="1056" formatCode="#,##0.00">
                  <c:v>9160.51</c:v>
                </c:pt>
                <c:pt idx="1057" formatCode="#,##0.00">
                  <c:v>9238.35</c:v>
                </c:pt>
                <c:pt idx="1058" formatCode="#,##0.00">
                  <c:v>9314.1299999999992</c:v>
                </c:pt>
                <c:pt idx="1059" formatCode="#,##0.00">
                  <c:v>9390.43</c:v>
                </c:pt>
                <c:pt idx="1060" formatCode="#,##0.00">
                  <c:v>9469.31</c:v>
                </c:pt>
                <c:pt idx="1061" formatCode="#,##0.00">
                  <c:v>9546.9</c:v>
                </c:pt>
                <c:pt idx="1062" formatCode="#,##0.00">
                  <c:v>9620.92</c:v>
                </c:pt>
                <c:pt idx="1063" formatCode="#,##0.00">
                  <c:v>9702.85</c:v>
                </c:pt>
                <c:pt idx="1064" formatCode="#,##0.00">
                  <c:v>9783.4500000000007</c:v>
                </c:pt>
                <c:pt idx="1065" formatCode="#,##0.00">
                  <c:v>9864.11</c:v>
                </c:pt>
                <c:pt idx="1066" formatCode="#,##0.00">
                  <c:v>9944.98</c:v>
                </c:pt>
                <c:pt idx="1067" formatCode="#,##0.00">
                  <c:v>10026.59</c:v>
                </c:pt>
                <c:pt idx="1068" formatCode="#,##0.00">
                  <c:v>10109.19</c:v>
                </c:pt>
                <c:pt idx="1069" formatCode="#,##0.00">
                  <c:v>10191.98</c:v>
                </c:pt>
                <c:pt idx="1070" formatCode="#,##0.00">
                  <c:v>10274.540000000001</c:v>
                </c:pt>
                <c:pt idx="1071" formatCode="#,##0.00">
                  <c:v>10357.129999999999</c:v>
                </c:pt>
                <c:pt idx="1072" formatCode="#,##0.00">
                  <c:v>10439.780000000001</c:v>
                </c:pt>
                <c:pt idx="1073" formatCode="#,##0.00">
                  <c:v>10519.89</c:v>
                </c:pt>
                <c:pt idx="1074" formatCode="#,##0.00">
                  <c:v>10603.11</c:v>
                </c:pt>
                <c:pt idx="1075" formatCode="#,##0.00">
                  <c:v>10683.89</c:v>
                </c:pt>
                <c:pt idx="1076" formatCode="#,##0.00">
                  <c:v>10768.35</c:v>
                </c:pt>
                <c:pt idx="1077" formatCode="#,##0.00">
                  <c:v>10852.25</c:v>
                </c:pt>
                <c:pt idx="1078" formatCode="#,##0.00">
                  <c:v>10936</c:v>
                </c:pt>
                <c:pt idx="1079" formatCode="#,##0.00">
                  <c:v>11020.01</c:v>
                </c:pt>
                <c:pt idx="1080" formatCode="#,##0.00">
                  <c:v>11104.52</c:v>
                </c:pt>
                <c:pt idx="1081" formatCode="#,##0.00">
                  <c:v>11189.08</c:v>
                </c:pt>
                <c:pt idx="1082" formatCode="#,##0.00">
                  <c:v>11273.4</c:v>
                </c:pt>
                <c:pt idx="1083" formatCode="#,##0.00">
                  <c:v>11357.73</c:v>
                </c:pt>
                <c:pt idx="1084" formatCode="#,##0.00">
                  <c:v>11441.45</c:v>
                </c:pt>
                <c:pt idx="1085" formatCode="#,##0.00">
                  <c:v>11525.78</c:v>
                </c:pt>
                <c:pt idx="1086" formatCode="#,##0.00">
                  <c:v>11610.25</c:v>
                </c:pt>
                <c:pt idx="1087" formatCode="#,##0.00">
                  <c:v>11692.43</c:v>
                </c:pt>
                <c:pt idx="1088" formatCode="#,##0.00">
                  <c:v>11777.08</c:v>
                </c:pt>
                <c:pt idx="1089" formatCode="#,##0.00">
                  <c:v>11862.5</c:v>
                </c:pt>
                <c:pt idx="1090" formatCode="#,##0.00">
                  <c:v>11947.89</c:v>
                </c:pt>
                <c:pt idx="1091" formatCode="#,##0.00">
                  <c:v>12032.98</c:v>
                </c:pt>
                <c:pt idx="1092" formatCode="#,##0.00">
                  <c:v>12119.03</c:v>
                </c:pt>
                <c:pt idx="1093" formatCode="#,##0.00">
                  <c:v>12205.57</c:v>
                </c:pt>
                <c:pt idx="1094" formatCode="#,##0.00">
                  <c:v>12292.69</c:v>
                </c:pt>
                <c:pt idx="1095" formatCode="#,##0.00">
                  <c:v>12379.92</c:v>
                </c:pt>
                <c:pt idx="1096" formatCode="#,##0.00">
                  <c:v>12466.18</c:v>
                </c:pt>
                <c:pt idx="1097" formatCode="#,##0.00">
                  <c:v>12559.34</c:v>
                </c:pt>
                <c:pt idx="1098" formatCode="#,##0.00">
                  <c:v>12647.81</c:v>
                </c:pt>
                <c:pt idx="1099" formatCode="#,##0.00">
                  <c:v>12732.16</c:v>
                </c:pt>
                <c:pt idx="1100" formatCode="#,##0.00">
                  <c:v>12816.16</c:v>
                </c:pt>
                <c:pt idx="1101" formatCode="#,##0.00">
                  <c:v>12900.77</c:v>
                </c:pt>
                <c:pt idx="1102" formatCode="#,##0.00">
                  <c:v>12987.11</c:v>
                </c:pt>
                <c:pt idx="1103" formatCode="#,##0.00">
                  <c:v>13073.66</c:v>
                </c:pt>
                <c:pt idx="1104" formatCode="#,##0.00">
                  <c:v>13160.15</c:v>
                </c:pt>
                <c:pt idx="1105" formatCode="#,##0.00">
                  <c:v>13246.82</c:v>
                </c:pt>
                <c:pt idx="1106" formatCode="#,##0.00">
                  <c:v>13333.4</c:v>
                </c:pt>
                <c:pt idx="1107" formatCode="#,##0.00">
                  <c:v>13419.75</c:v>
                </c:pt>
                <c:pt idx="1108" formatCode="#,##0.00">
                  <c:v>13506</c:v>
                </c:pt>
                <c:pt idx="1109" formatCode="#,##0.00">
                  <c:v>13592.48</c:v>
                </c:pt>
                <c:pt idx="1110" formatCode="#,##0.00">
                  <c:v>13678.69</c:v>
                </c:pt>
                <c:pt idx="1111" formatCode="#,##0.00">
                  <c:v>13764.95</c:v>
                </c:pt>
                <c:pt idx="1112" formatCode="#,##0.00">
                  <c:v>13850.98</c:v>
                </c:pt>
                <c:pt idx="1113" formatCode="#,##0.00">
                  <c:v>13937.34</c:v>
                </c:pt>
                <c:pt idx="1114" formatCode="#,##0.00">
                  <c:v>14023.9</c:v>
                </c:pt>
                <c:pt idx="1115" formatCode="#,##0.00">
                  <c:v>14110.66</c:v>
                </c:pt>
                <c:pt idx="1116" formatCode="#,##0.00">
                  <c:v>14197.88</c:v>
                </c:pt>
                <c:pt idx="1117" formatCode="#,##0.00">
                  <c:v>14284.88</c:v>
                </c:pt>
                <c:pt idx="1118" formatCode="#,##0.00">
                  <c:v>14372.19</c:v>
                </c:pt>
                <c:pt idx="1119" formatCode="#,##0.00">
                  <c:v>14459.08</c:v>
                </c:pt>
                <c:pt idx="1120" formatCode="#,##0.00">
                  <c:v>14545.49</c:v>
                </c:pt>
                <c:pt idx="1121" formatCode="#,##0.00">
                  <c:v>14631.48</c:v>
                </c:pt>
                <c:pt idx="1122" formatCode="#,##0.00">
                  <c:v>14717.1</c:v>
                </c:pt>
                <c:pt idx="1123" formatCode="#,##0.00">
                  <c:v>14802.81</c:v>
                </c:pt>
                <c:pt idx="1124" formatCode="#,##0.00">
                  <c:v>14888.61</c:v>
                </c:pt>
                <c:pt idx="1125" formatCode="#,##0.00">
                  <c:v>14974.24</c:v>
                </c:pt>
                <c:pt idx="1126" formatCode="#,##0.00">
                  <c:v>15059.72</c:v>
                </c:pt>
                <c:pt idx="1127" formatCode="#,##0.00">
                  <c:v>15144.82</c:v>
                </c:pt>
                <c:pt idx="1128" formatCode="#,##0.00">
                  <c:v>15227.41</c:v>
                </c:pt>
                <c:pt idx="1129" formatCode="#,##0.00">
                  <c:v>15312.59</c:v>
                </c:pt>
                <c:pt idx="1130" formatCode="#,##0.00">
                  <c:v>15397.2</c:v>
                </c:pt>
                <c:pt idx="1131" formatCode="#,##0.00">
                  <c:v>15473.93</c:v>
                </c:pt>
                <c:pt idx="1132" formatCode="#,##0.00">
                  <c:v>15559.73</c:v>
                </c:pt>
                <c:pt idx="1133" formatCode="#,##0.00">
                  <c:v>15644.54</c:v>
                </c:pt>
                <c:pt idx="1134" formatCode="#,##0.00">
                  <c:v>15728.98</c:v>
                </c:pt>
                <c:pt idx="1135" formatCode="#,##0.00">
                  <c:v>15813.16</c:v>
                </c:pt>
                <c:pt idx="1136" formatCode="#,##0.00">
                  <c:v>15896.97</c:v>
                </c:pt>
                <c:pt idx="1137" formatCode="#,##0.00">
                  <c:v>15980.88</c:v>
                </c:pt>
                <c:pt idx="1138" formatCode="#,##0.00">
                  <c:v>16064.61</c:v>
                </c:pt>
                <c:pt idx="1139" formatCode="#,##0.00">
                  <c:v>16147.84</c:v>
                </c:pt>
                <c:pt idx="1140" formatCode="#,##0.00">
                  <c:v>16230.71</c:v>
                </c:pt>
                <c:pt idx="1141" formatCode="#,##0.00">
                  <c:v>16310.37</c:v>
                </c:pt>
                <c:pt idx="1142" formatCode="#,##0.00">
                  <c:v>16392.04</c:v>
                </c:pt>
                <c:pt idx="1143" formatCode="#,##0.00">
                  <c:v>16474.38</c:v>
                </c:pt>
                <c:pt idx="1144" formatCode="#,##0.00">
                  <c:v>16556.43</c:v>
                </c:pt>
                <c:pt idx="1145" formatCode="#,##0.00">
                  <c:v>16638.72</c:v>
                </c:pt>
                <c:pt idx="1146" formatCode="#,##0.00">
                  <c:v>16720.7</c:v>
                </c:pt>
                <c:pt idx="1147" formatCode="#,##0.00">
                  <c:v>16802.52</c:v>
                </c:pt>
                <c:pt idx="1148" formatCode="#,##0.00">
                  <c:v>16884.36</c:v>
                </c:pt>
                <c:pt idx="1149" formatCode="#,##0.00">
                  <c:v>16965.86</c:v>
                </c:pt>
                <c:pt idx="1150" formatCode="#,##0.00">
                  <c:v>17047.32</c:v>
                </c:pt>
                <c:pt idx="1151" formatCode="#,##0.00">
                  <c:v>17128.48</c:v>
                </c:pt>
                <c:pt idx="1152" formatCode="#,##0.00">
                  <c:v>17209.53</c:v>
                </c:pt>
                <c:pt idx="1153" formatCode="#,##0.00">
                  <c:v>17290.400000000001</c:v>
                </c:pt>
                <c:pt idx="1154" formatCode="#,##0.00">
                  <c:v>17370.990000000002</c:v>
                </c:pt>
                <c:pt idx="1155" formatCode="#,##0.00">
                  <c:v>17451.55</c:v>
                </c:pt>
                <c:pt idx="1156" formatCode="#,##0.00">
                  <c:v>17531.900000000001</c:v>
                </c:pt>
                <c:pt idx="1157" formatCode="#,##0.00">
                  <c:v>17612.150000000001</c:v>
                </c:pt>
                <c:pt idx="1158" formatCode="#,##0.00">
                  <c:v>17692.16</c:v>
                </c:pt>
                <c:pt idx="1159" formatCode="#,##0.00">
                  <c:v>17771.8</c:v>
                </c:pt>
                <c:pt idx="1160" formatCode="#,##0.00">
                  <c:v>17851.560000000001</c:v>
                </c:pt>
                <c:pt idx="1161" formatCode="#,##0.00">
                  <c:v>17930.63</c:v>
                </c:pt>
                <c:pt idx="1162" formatCode="#,##0.00">
                  <c:v>18009.68</c:v>
                </c:pt>
                <c:pt idx="1163" formatCode="#,##0.00">
                  <c:v>18088.59</c:v>
                </c:pt>
                <c:pt idx="1164" formatCode="#,##0.00">
                  <c:v>18167.5</c:v>
                </c:pt>
                <c:pt idx="1165" formatCode="#,##0.00">
                  <c:v>18246.330000000002</c:v>
                </c:pt>
                <c:pt idx="1166" formatCode="#,##0.00">
                  <c:v>18325.13</c:v>
                </c:pt>
                <c:pt idx="1167" formatCode="#,##0.00">
                  <c:v>18403.98</c:v>
                </c:pt>
                <c:pt idx="1168" formatCode="#,##0.00">
                  <c:v>18482.61</c:v>
                </c:pt>
                <c:pt idx="1169" formatCode="#,##0.00">
                  <c:v>18561.16</c:v>
                </c:pt>
                <c:pt idx="1170" formatCode="#,##0.00">
                  <c:v>18639.560000000001</c:v>
                </c:pt>
                <c:pt idx="1171" formatCode="#,##0.00">
                  <c:v>18717.97</c:v>
                </c:pt>
                <c:pt idx="1172" formatCode="#,##0.00">
                  <c:v>18796.330000000002</c:v>
                </c:pt>
                <c:pt idx="1173" formatCode="#,##0.00">
                  <c:v>18874.72</c:v>
                </c:pt>
                <c:pt idx="1174" formatCode="#,##0.00">
                  <c:v>18952.939999999999</c:v>
                </c:pt>
                <c:pt idx="1175" formatCode="#,##0.00">
                  <c:v>19029.3</c:v>
                </c:pt>
                <c:pt idx="1176" formatCode="#,##0.00">
                  <c:v>19108.36</c:v>
                </c:pt>
                <c:pt idx="1177" formatCode="#,##0.00">
                  <c:v>19187</c:v>
                </c:pt>
                <c:pt idx="1178" formatCode="#,##0.00">
                  <c:v>19264.87</c:v>
                </c:pt>
                <c:pt idx="1179" formatCode="#,##0.00">
                  <c:v>19343.05</c:v>
                </c:pt>
                <c:pt idx="1180" formatCode="#,##0.00">
                  <c:v>19421.310000000001</c:v>
                </c:pt>
                <c:pt idx="1181" formatCode="#,##0.00">
                  <c:v>19499.27</c:v>
                </c:pt>
                <c:pt idx="1182" formatCode="#,##0.00">
                  <c:v>19576.759999999998</c:v>
                </c:pt>
                <c:pt idx="1183" formatCode="#,##0.00">
                  <c:v>19653.740000000002</c:v>
                </c:pt>
                <c:pt idx="1184" formatCode="#,##0.00">
                  <c:v>19730.3</c:v>
                </c:pt>
                <c:pt idx="1185" formatCode="#,##0.00">
                  <c:v>19806.240000000002</c:v>
                </c:pt>
                <c:pt idx="1186" formatCode="#,##0.00">
                  <c:v>19881.830000000002</c:v>
                </c:pt>
                <c:pt idx="1187" formatCode="#,##0.00">
                  <c:v>19957.400000000001</c:v>
                </c:pt>
                <c:pt idx="1188" formatCode="#,##0.00">
                  <c:v>20033.060000000001</c:v>
                </c:pt>
                <c:pt idx="1189" formatCode="#,##0.00">
                  <c:v>20106.61</c:v>
                </c:pt>
                <c:pt idx="1190" formatCode="#,##0.00">
                  <c:v>20182.099999999999</c:v>
                </c:pt>
                <c:pt idx="1191" formatCode="#,##0.00">
                  <c:v>20257.5</c:v>
                </c:pt>
                <c:pt idx="1192" formatCode="#,##0.00">
                  <c:v>20332.03</c:v>
                </c:pt>
                <c:pt idx="1193" formatCode="#,##0.00">
                  <c:v>20407.03</c:v>
                </c:pt>
                <c:pt idx="1194" formatCode="#,##0.00">
                  <c:v>20481.849999999999</c:v>
                </c:pt>
                <c:pt idx="1195" formatCode="#,##0.00">
                  <c:v>20556.46</c:v>
                </c:pt>
                <c:pt idx="1196" formatCode="#,##0.00">
                  <c:v>20631</c:v>
                </c:pt>
                <c:pt idx="1197" formatCode="#,##0.00">
                  <c:v>20705.419999999998</c:v>
                </c:pt>
                <c:pt idx="1198" formatCode="#,##0.00">
                  <c:v>20779.03</c:v>
                </c:pt>
                <c:pt idx="1199" formatCode="#,##0.00">
                  <c:v>20855.099999999999</c:v>
                </c:pt>
                <c:pt idx="1200" formatCode="#,##0.00">
                  <c:v>20929.099999999999</c:v>
                </c:pt>
                <c:pt idx="1201" formatCode="#,##0.00">
                  <c:v>21003.49</c:v>
                </c:pt>
                <c:pt idx="1202" formatCode="#,##0.00">
                  <c:v>21077.72</c:v>
                </c:pt>
                <c:pt idx="1203" formatCode="#,##0.00">
                  <c:v>21151.91</c:v>
                </c:pt>
                <c:pt idx="1204" formatCode="#,##0.00">
                  <c:v>21225.46</c:v>
                </c:pt>
                <c:pt idx="1205" formatCode="#,##0.00">
                  <c:v>21298.400000000001</c:v>
                </c:pt>
                <c:pt idx="1206" formatCode="#,##0.00">
                  <c:v>21371.45</c:v>
                </c:pt>
                <c:pt idx="1207" formatCode="#,##0.00">
                  <c:v>21442.31</c:v>
                </c:pt>
                <c:pt idx="1208" formatCode="#,##0.00">
                  <c:v>21513.96</c:v>
                </c:pt>
                <c:pt idx="1209" formatCode="#,##0.00">
                  <c:v>21585.16</c:v>
                </c:pt>
                <c:pt idx="1210" formatCode="#,##0.00">
                  <c:v>21656.27</c:v>
                </c:pt>
                <c:pt idx="1211" formatCode="#,##0.00">
                  <c:v>21727.39</c:v>
                </c:pt>
                <c:pt idx="1212" formatCode="#,##0.00">
                  <c:v>21798.63</c:v>
                </c:pt>
                <c:pt idx="1213" formatCode="#,##0.00">
                  <c:v>21869.85</c:v>
                </c:pt>
                <c:pt idx="1214" formatCode="#,##0.00">
                  <c:v>21939.73</c:v>
                </c:pt>
                <c:pt idx="1215" formatCode="#,##0.00">
                  <c:v>22009.93</c:v>
                </c:pt>
                <c:pt idx="1216" formatCode="#,##0.00">
                  <c:v>22080.41</c:v>
                </c:pt>
                <c:pt idx="1217" formatCode="#,##0.00">
                  <c:v>22150.639999999999</c:v>
                </c:pt>
                <c:pt idx="1218" formatCode="#,##0.00">
                  <c:v>22219.97</c:v>
                </c:pt>
                <c:pt idx="1219" formatCode="#,##0.00">
                  <c:v>22289.66</c:v>
                </c:pt>
                <c:pt idx="1220" formatCode="#,##0.00">
                  <c:v>22359.31</c:v>
                </c:pt>
                <c:pt idx="1221" formatCode="#,##0.00">
                  <c:v>22428.95</c:v>
                </c:pt>
                <c:pt idx="1222" formatCode="#,##0.00">
                  <c:v>22498.16</c:v>
                </c:pt>
                <c:pt idx="1223" formatCode="#,##0.00">
                  <c:v>22562.87</c:v>
                </c:pt>
                <c:pt idx="1224" formatCode="#,##0.00">
                  <c:v>22631.15</c:v>
                </c:pt>
                <c:pt idx="1225" formatCode="#,##0.00">
                  <c:v>22701.14</c:v>
                </c:pt>
                <c:pt idx="1226" formatCode="#,##0.00">
                  <c:v>22770.86</c:v>
                </c:pt>
                <c:pt idx="1227" formatCode="#,##0.00">
                  <c:v>22840.9</c:v>
                </c:pt>
                <c:pt idx="1228" formatCode="#,##0.00">
                  <c:v>22910.54</c:v>
                </c:pt>
                <c:pt idx="1229" formatCode="#,##0.00">
                  <c:v>22979.9</c:v>
                </c:pt>
                <c:pt idx="1230" formatCode="#,##0.00">
                  <c:v>23049.19</c:v>
                </c:pt>
                <c:pt idx="1231" formatCode="#,##0.00">
                  <c:v>23118.01</c:v>
                </c:pt>
                <c:pt idx="1232" formatCode="#,##0.00">
                  <c:v>23187.21</c:v>
                </c:pt>
                <c:pt idx="1233" formatCode="#,##0.00">
                  <c:v>23256.71</c:v>
                </c:pt>
                <c:pt idx="1234" formatCode="#,##0.00">
                  <c:v>23326.1</c:v>
                </c:pt>
                <c:pt idx="1235" formatCode="#,##0.00">
                  <c:v>23395.439999999999</c:v>
                </c:pt>
                <c:pt idx="1236" formatCode="#,##0.00">
                  <c:v>23464.57</c:v>
                </c:pt>
                <c:pt idx="1237" formatCode="#,##0.00">
                  <c:v>23533.74</c:v>
                </c:pt>
                <c:pt idx="1238" formatCode="#,##0.00">
                  <c:v>23602.85</c:v>
                </c:pt>
                <c:pt idx="1239" formatCode="#,##0.00">
                  <c:v>23671.74</c:v>
                </c:pt>
                <c:pt idx="1240" formatCode="#,##0.00">
                  <c:v>23740.21</c:v>
                </c:pt>
                <c:pt idx="1241" formatCode="#,##0.00">
                  <c:v>23808.720000000001</c:v>
                </c:pt>
                <c:pt idx="1242" formatCode="#,##0.00">
                  <c:v>23877.14</c:v>
                </c:pt>
                <c:pt idx="1243" formatCode="#,##0.00">
                  <c:v>23945.53</c:v>
                </c:pt>
                <c:pt idx="1244" formatCode="#,##0.00">
                  <c:v>24013.72</c:v>
                </c:pt>
                <c:pt idx="1245" formatCode="#,##0.00">
                  <c:v>24081.58</c:v>
                </c:pt>
                <c:pt idx="1246" formatCode="#,##0.00">
                  <c:v>24149.38</c:v>
                </c:pt>
                <c:pt idx="1247" formatCode="#,##0.00">
                  <c:v>24216.73</c:v>
                </c:pt>
                <c:pt idx="1248" formatCode="#,##0.00">
                  <c:v>24283.67</c:v>
                </c:pt>
                <c:pt idx="1249" formatCode="#,##0.00">
                  <c:v>24350.49</c:v>
                </c:pt>
                <c:pt idx="1250" formatCode="#,##0.00">
                  <c:v>24417.33</c:v>
                </c:pt>
                <c:pt idx="1251" formatCode="#,##0.00">
                  <c:v>24484.29</c:v>
                </c:pt>
                <c:pt idx="1252" formatCode="#,##0.00">
                  <c:v>24551.58</c:v>
                </c:pt>
                <c:pt idx="1253" formatCode="#,##0.00">
                  <c:v>24618.93</c:v>
                </c:pt>
                <c:pt idx="1254" formatCode="#,##0.00">
                  <c:v>24686.58</c:v>
                </c:pt>
                <c:pt idx="1255" formatCode="#,##0.00">
                  <c:v>24754.560000000001</c:v>
                </c:pt>
                <c:pt idx="1256" formatCode="#,##0.00">
                  <c:v>24822.76</c:v>
                </c:pt>
                <c:pt idx="1257" formatCode="#,##0.00">
                  <c:v>24891.17</c:v>
                </c:pt>
                <c:pt idx="1258" formatCode="#,##0.00">
                  <c:v>24959.72</c:v>
                </c:pt>
                <c:pt idx="1259" formatCode="#,##0.00">
                  <c:v>25028.61</c:v>
                </c:pt>
                <c:pt idx="1260" formatCode="#,##0.00">
                  <c:v>25097.38</c:v>
                </c:pt>
                <c:pt idx="1261" formatCode="#,##0.00">
                  <c:v>25166.34</c:v>
                </c:pt>
                <c:pt idx="1262" formatCode="#,##0.00">
                  <c:v>25235.25</c:v>
                </c:pt>
                <c:pt idx="1263" formatCode="#,##0.00">
                  <c:v>25304.15</c:v>
                </c:pt>
                <c:pt idx="1264" formatCode="#,##0.00">
                  <c:v>25373.26</c:v>
                </c:pt>
                <c:pt idx="1265" formatCode="#,##0.00">
                  <c:v>25440.65</c:v>
                </c:pt>
                <c:pt idx="1266" formatCode="#,##0.00">
                  <c:v>25510.61</c:v>
                </c:pt>
                <c:pt idx="1267" formatCode="#,##0.00">
                  <c:v>25580.73</c:v>
                </c:pt>
                <c:pt idx="1268" formatCode="#,##0.00">
                  <c:v>25649.32</c:v>
                </c:pt>
                <c:pt idx="1269" formatCode="#,##0.00">
                  <c:v>25719.67</c:v>
                </c:pt>
                <c:pt idx="1270" formatCode="#,##0.00">
                  <c:v>25790.22</c:v>
                </c:pt>
                <c:pt idx="1271" formatCode="#,##0.00">
                  <c:v>25860.79</c:v>
                </c:pt>
                <c:pt idx="1272" formatCode="#,##0.00">
                  <c:v>25931.18</c:v>
                </c:pt>
                <c:pt idx="1273" formatCode="#,##0.00">
                  <c:v>26001.65</c:v>
                </c:pt>
                <c:pt idx="1274" formatCode="#,##0.00">
                  <c:v>26072.82</c:v>
                </c:pt>
                <c:pt idx="1275" formatCode="#,##0.00">
                  <c:v>26141.77</c:v>
                </c:pt>
                <c:pt idx="1276" formatCode="#,##0.00">
                  <c:v>26213.43</c:v>
                </c:pt>
                <c:pt idx="1277" formatCode="#,##0.00">
                  <c:v>26286.33</c:v>
                </c:pt>
                <c:pt idx="1278" formatCode="#,##0.00">
                  <c:v>26359.14</c:v>
                </c:pt>
                <c:pt idx="1279" formatCode="#,##0.00">
                  <c:v>26431.63</c:v>
                </c:pt>
                <c:pt idx="1280" formatCode="#,##0.00">
                  <c:v>26503.75</c:v>
                </c:pt>
                <c:pt idx="1281" formatCode="#,##0.00">
                  <c:v>26576.75</c:v>
                </c:pt>
                <c:pt idx="1282" formatCode="#,##0.00">
                  <c:v>26650.31</c:v>
                </c:pt>
                <c:pt idx="1283" formatCode="#,##0.00">
                  <c:v>26724.12</c:v>
                </c:pt>
                <c:pt idx="1284" formatCode="#,##0.00">
                  <c:v>26798.38</c:v>
                </c:pt>
                <c:pt idx="1285" formatCode="#,##0.00">
                  <c:v>26873.17</c:v>
                </c:pt>
                <c:pt idx="1286" formatCode="#,##0.00">
                  <c:v>26948.29</c:v>
                </c:pt>
                <c:pt idx="1287" formatCode="#,##0.00">
                  <c:v>27023.84</c:v>
                </c:pt>
                <c:pt idx="1288" formatCode="#,##0.00">
                  <c:v>27099.71</c:v>
                </c:pt>
                <c:pt idx="1289" formatCode="#,##0.00">
                  <c:v>27175.98</c:v>
                </c:pt>
                <c:pt idx="1290" formatCode="#,##0.00">
                  <c:v>27252.47</c:v>
                </c:pt>
                <c:pt idx="1291" formatCode="#,##0.00">
                  <c:v>27329.51</c:v>
                </c:pt>
                <c:pt idx="1292" formatCode="#,##0.00">
                  <c:v>27406.91</c:v>
                </c:pt>
                <c:pt idx="1293" formatCode="#,##0.00">
                  <c:v>27484.28</c:v>
                </c:pt>
                <c:pt idx="1294" formatCode="#,##0.00">
                  <c:v>27562.43</c:v>
                </c:pt>
                <c:pt idx="1295" formatCode="#,##0.00">
                  <c:v>27640.75</c:v>
                </c:pt>
                <c:pt idx="1296" formatCode="#,##0.00">
                  <c:v>27719.35</c:v>
                </c:pt>
                <c:pt idx="1297" formatCode="#,##0.00">
                  <c:v>27798.2</c:v>
                </c:pt>
                <c:pt idx="1298" formatCode="#,##0.00">
                  <c:v>27877.56</c:v>
                </c:pt>
                <c:pt idx="1299" formatCode="#,##0.00">
                  <c:v>27957.22</c:v>
                </c:pt>
                <c:pt idx="1300" formatCode="#,##0.00">
                  <c:v>28037.14</c:v>
                </c:pt>
                <c:pt idx="1301" formatCode="#,##0.00">
                  <c:v>28117.34</c:v>
                </c:pt>
                <c:pt idx="1302" formatCode="#,##0.00">
                  <c:v>28196.12</c:v>
                </c:pt>
                <c:pt idx="1303" formatCode="#,##0.00">
                  <c:v>28276.12</c:v>
                </c:pt>
                <c:pt idx="1304" formatCode="#,##0.00">
                  <c:v>28357.4</c:v>
                </c:pt>
                <c:pt idx="1305" formatCode="#,##0.00">
                  <c:v>28439.29</c:v>
                </c:pt>
                <c:pt idx="1306" formatCode="#,##0.00">
                  <c:v>28519.94</c:v>
                </c:pt>
                <c:pt idx="1307" formatCode="#,##0.00">
                  <c:v>28602.95</c:v>
                </c:pt>
                <c:pt idx="1308" formatCode="#,##0.00">
                  <c:v>28685.65</c:v>
                </c:pt>
                <c:pt idx="1309" formatCode="#,##0.00">
                  <c:v>28768.27</c:v>
                </c:pt>
                <c:pt idx="1310" formatCode="#,##0.00">
                  <c:v>28851.23</c:v>
                </c:pt>
                <c:pt idx="1311" formatCode="#,##0.00">
                  <c:v>28934.5</c:v>
                </c:pt>
                <c:pt idx="1312" formatCode="#,##0.00">
                  <c:v>29017.759999999998</c:v>
                </c:pt>
                <c:pt idx="1313" formatCode="#,##0.00">
                  <c:v>29100.89</c:v>
                </c:pt>
                <c:pt idx="1314" formatCode="#,##0.00">
                  <c:v>29184.560000000001</c:v>
                </c:pt>
                <c:pt idx="1315" formatCode="#,##0.00">
                  <c:v>29268.26</c:v>
                </c:pt>
                <c:pt idx="1316" formatCode="#,##0.00">
                  <c:v>29352.12</c:v>
                </c:pt>
                <c:pt idx="1317" formatCode="#,##0.00">
                  <c:v>29435.97</c:v>
                </c:pt>
                <c:pt idx="1318" formatCode="#,##0.00">
                  <c:v>29520.07</c:v>
                </c:pt>
                <c:pt idx="1319" formatCode="#,##0.00">
                  <c:v>29604.29</c:v>
                </c:pt>
                <c:pt idx="1320" formatCode="#,##0.00">
                  <c:v>29688.6</c:v>
                </c:pt>
                <c:pt idx="1321" formatCode="#,##0.00">
                  <c:v>29773.360000000001</c:v>
                </c:pt>
                <c:pt idx="1322" formatCode="#,##0.00">
                  <c:v>29858.32</c:v>
                </c:pt>
                <c:pt idx="1323" formatCode="#,##0.00">
                  <c:v>29943.62</c:v>
                </c:pt>
                <c:pt idx="1324" formatCode="#,##0.00">
                  <c:v>30029.4</c:v>
                </c:pt>
                <c:pt idx="1325" formatCode="#,##0.00">
                  <c:v>30115.72</c:v>
                </c:pt>
                <c:pt idx="1326" formatCode="#,##0.00">
                  <c:v>30202.2</c:v>
                </c:pt>
                <c:pt idx="1327" formatCode="#,##0.00">
                  <c:v>30289.19</c:v>
                </c:pt>
                <c:pt idx="1328" formatCode="#,##0.00">
                  <c:v>30376.2</c:v>
                </c:pt>
                <c:pt idx="1329" formatCode="#,##0.00">
                  <c:v>30463.48</c:v>
                </c:pt>
                <c:pt idx="1330" formatCode="#,##0.00">
                  <c:v>30551.040000000001</c:v>
                </c:pt>
                <c:pt idx="1331" formatCode="#,##0.00">
                  <c:v>30638.9</c:v>
                </c:pt>
                <c:pt idx="1332" formatCode="#,##0.00">
                  <c:v>30726.98</c:v>
                </c:pt>
                <c:pt idx="1333" formatCode="#,##0.00">
                  <c:v>30815.040000000001</c:v>
                </c:pt>
                <c:pt idx="1334" formatCode="#,##0.00">
                  <c:v>30903.29</c:v>
                </c:pt>
                <c:pt idx="1335" formatCode="#,##0.00">
                  <c:v>30991.69</c:v>
                </c:pt>
                <c:pt idx="1336" formatCode="#,##0.00">
                  <c:v>31080.3</c:v>
                </c:pt>
                <c:pt idx="1337" formatCode="#,##0.00">
                  <c:v>31168.73</c:v>
                </c:pt>
                <c:pt idx="1338" formatCode="#,##0.00">
                  <c:v>31257.39</c:v>
                </c:pt>
                <c:pt idx="1339" formatCode="#,##0.00">
                  <c:v>31346.49</c:v>
                </c:pt>
                <c:pt idx="1340" formatCode="#,##0.00">
                  <c:v>31435.46</c:v>
                </c:pt>
                <c:pt idx="1341" formatCode="#,##0.00">
                  <c:v>31525.07</c:v>
                </c:pt>
                <c:pt idx="1342" formatCode="#,##0.00">
                  <c:v>31615.05</c:v>
                </c:pt>
                <c:pt idx="1343" formatCode="#,##0.00">
                  <c:v>31705.32</c:v>
                </c:pt>
                <c:pt idx="1344" formatCode="#,##0.00">
                  <c:v>31795.66</c:v>
                </c:pt>
                <c:pt idx="1345" formatCode="#,##0.00">
                  <c:v>31886.6</c:v>
                </c:pt>
                <c:pt idx="1346" formatCode="#,##0.00">
                  <c:v>31978.06</c:v>
                </c:pt>
                <c:pt idx="1347" formatCode="#,##0.00">
                  <c:v>32069.71</c:v>
                </c:pt>
                <c:pt idx="1348" formatCode="#,##0.00">
                  <c:v>32161.63</c:v>
                </c:pt>
                <c:pt idx="1349" formatCode="#,##0.00">
                  <c:v>32253.69</c:v>
                </c:pt>
                <c:pt idx="1350" formatCode="#,##0.00">
                  <c:v>32345.78</c:v>
                </c:pt>
                <c:pt idx="1351" formatCode="#,##0.00">
                  <c:v>32438.44</c:v>
                </c:pt>
                <c:pt idx="1352" formatCode="#,##0.00">
                  <c:v>32531.02</c:v>
                </c:pt>
                <c:pt idx="1353" formatCode="#,##0.00">
                  <c:v>32623.85</c:v>
                </c:pt>
                <c:pt idx="1354" formatCode="#,##0.00">
                  <c:v>32717.01</c:v>
                </c:pt>
                <c:pt idx="1355" formatCode="#,##0.00">
                  <c:v>32810.5</c:v>
                </c:pt>
                <c:pt idx="1356" formatCode="#,##0.00">
                  <c:v>32904.42</c:v>
                </c:pt>
                <c:pt idx="1357" formatCode="#,##0.00">
                  <c:v>32998.480000000003</c:v>
                </c:pt>
                <c:pt idx="1358" formatCode="#,##0.00">
                  <c:v>33092.639999999999</c:v>
                </c:pt>
                <c:pt idx="1359" formatCode="#,##0.00">
                  <c:v>33187</c:v>
                </c:pt>
                <c:pt idx="1360" formatCode="#,##0.00">
                  <c:v>33281.519999999997</c:v>
                </c:pt>
                <c:pt idx="1361" formatCode="#,##0.00">
                  <c:v>33376.33</c:v>
                </c:pt>
                <c:pt idx="1362" formatCode="#,##0.00">
                  <c:v>33471.550000000003</c:v>
                </c:pt>
                <c:pt idx="1363" formatCode="#,##0.00">
                  <c:v>33566.25</c:v>
                </c:pt>
                <c:pt idx="1364" formatCode="#,##0.00">
                  <c:v>33661.18</c:v>
                </c:pt>
                <c:pt idx="1365" formatCode="#,##0.00">
                  <c:v>33757.160000000003</c:v>
                </c:pt>
                <c:pt idx="1366" formatCode="#,##0.00">
                  <c:v>33853.660000000003</c:v>
                </c:pt>
                <c:pt idx="1367" formatCode="#,##0.00">
                  <c:v>33950.639999999999</c:v>
                </c:pt>
                <c:pt idx="1368" formatCode="#,##0.00">
                  <c:v>34047.51</c:v>
                </c:pt>
                <c:pt idx="1369" formatCode="#,##0.00">
                  <c:v>34145.089999999997</c:v>
                </c:pt>
                <c:pt idx="1370" formatCode="#,##0.00">
                  <c:v>34242.949999999997</c:v>
                </c:pt>
                <c:pt idx="1371" formatCode="#,##0.00">
                  <c:v>34340.949999999997</c:v>
                </c:pt>
                <c:pt idx="1372" formatCode="#,##0.00">
                  <c:v>34439.550000000003</c:v>
                </c:pt>
                <c:pt idx="1373" formatCode="#,##0.00">
                  <c:v>34538.22</c:v>
                </c:pt>
                <c:pt idx="1374" formatCode="#,##0.00">
                  <c:v>34637.14</c:v>
                </c:pt>
                <c:pt idx="1375" formatCode="#,##0.00">
                  <c:v>34736.230000000003</c:v>
                </c:pt>
                <c:pt idx="1376" formatCode="#,##0.00">
                  <c:v>34835.4</c:v>
                </c:pt>
                <c:pt idx="1377" formatCode="#,##0.00">
                  <c:v>34934.720000000001</c:v>
                </c:pt>
                <c:pt idx="1378" formatCode="#,##0.00">
                  <c:v>35034.14</c:v>
                </c:pt>
                <c:pt idx="1379" formatCode="#,##0.00">
                  <c:v>35133.54</c:v>
                </c:pt>
                <c:pt idx="1380" formatCode="#,##0.00">
                  <c:v>35232.959999999999</c:v>
                </c:pt>
                <c:pt idx="1381" formatCode="#,##0.00">
                  <c:v>35332.67</c:v>
                </c:pt>
                <c:pt idx="1382" formatCode="#,##0.00">
                  <c:v>35432.519999999997</c:v>
                </c:pt>
                <c:pt idx="1383" formatCode="#,##0.00">
                  <c:v>35532.35</c:v>
                </c:pt>
                <c:pt idx="1384" formatCode="#,##0.00">
                  <c:v>35632.339999999997</c:v>
                </c:pt>
                <c:pt idx="1385" formatCode="#,##0.00">
                  <c:v>35732.400000000001</c:v>
                </c:pt>
                <c:pt idx="1386" formatCode="#,##0.00">
                  <c:v>35832.550000000003</c:v>
                </c:pt>
                <c:pt idx="1387" formatCode="#,##0.00">
                  <c:v>35932.879999999997</c:v>
                </c:pt>
                <c:pt idx="1388" formatCode="#,##0.00">
                  <c:v>36033.25</c:v>
                </c:pt>
                <c:pt idx="1389" formatCode="#,##0.00">
                  <c:v>36133.32</c:v>
                </c:pt>
                <c:pt idx="1390" formatCode="#,##0.00">
                  <c:v>36234.019999999997</c:v>
                </c:pt>
                <c:pt idx="1391" formatCode="#,##0.00">
                  <c:v>36334.85</c:v>
                </c:pt>
                <c:pt idx="1392" formatCode="#,##0.00">
                  <c:v>36435.78</c:v>
                </c:pt>
                <c:pt idx="1393" formatCode="#,##0.00">
                  <c:v>36536.89</c:v>
                </c:pt>
                <c:pt idx="1394" formatCode="#,##0.00">
                  <c:v>36638.660000000003</c:v>
                </c:pt>
                <c:pt idx="1395" formatCode="#,##0.00">
                  <c:v>36743.24</c:v>
                </c:pt>
                <c:pt idx="1396" formatCode="#,##0.00">
                  <c:v>36845.870000000003</c:v>
                </c:pt>
                <c:pt idx="1397" formatCode="#,##0.00">
                  <c:v>36948.589999999997</c:v>
                </c:pt>
                <c:pt idx="1398" formatCode="#,##0.00">
                  <c:v>37050.769999999997</c:v>
                </c:pt>
                <c:pt idx="1399" formatCode="#,##0.00">
                  <c:v>37151.68</c:v>
                </c:pt>
                <c:pt idx="1400" formatCode="#,##0.00">
                  <c:v>37251.54</c:v>
                </c:pt>
                <c:pt idx="1401" formatCode="#,##0.00">
                  <c:v>37350.74</c:v>
                </c:pt>
                <c:pt idx="1402" formatCode="#,##0.00">
                  <c:v>37449.760000000002</c:v>
                </c:pt>
                <c:pt idx="1403" formatCode="#,##0.00">
                  <c:v>37548.83</c:v>
                </c:pt>
                <c:pt idx="1404" formatCode="#,##0.00">
                  <c:v>37648.160000000003</c:v>
                </c:pt>
                <c:pt idx="1405" formatCode="#,##0.00">
                  <c:v>37747.43</c:v>
                </c:pt>
                <c:pt idx="1406" formatCode="#,##0.00">
                  <c:v>37846.699999999997</c:v>
                </c:pt>
                <c:pt idx="1407" formatCode="#,##0.00">
                  <c:v>37945.96</c:v>
                </c:pt>
                <c:pt idx="1408" formatCode="#,##0.00">
                  <c:v>38045.18</c:v>
                </c:pt>
                <c:pt idx="1409" formatCode="#,##0.00">
                  <c:v>38144.81</c:v>
                </c:pt>
                <c:pt idx="1410" formatCode="#,##0.00">
                  <c:v>38244.18</c:v>
                </c:pt>
                <c:pt idx="1411" formatCode="#,##0.00">
                  <c:v>38343.599999999999</c:v>
                </c:pt>
                <c:pt idx="1412" formatCode="#,##0.00">
                  <c:v>38443.14</c:v>
                </c:pt>
                <c:pt idx="1413" formatCode="#,##0.00">
                  <c:v>38542.589999999997</c:v>
                </c:pt>
                <c:pt idx="1414" formatCode="#,##0.00">
                  <c:v>38642.11</c:v>
                </c:pt>
                <c:pt idx="1415" formatCode="#,##0.00">
                  <c:v>38741.699999999997</c:v>
                </c:pt>
                <c:pt idx="1416" formatCode="#,##0.00">
                  <c:v>38841.300000000003</c:v>
                </c:pt>
                <c:pt idx="1417" formatCode="#,##0.00">
                  <c:v>38940.58</c:v>
                </c:pt>
                <c:pt idx="1418" formatCode="#,##0.00">
                  <c:v>39039.949999999997</c:v>
                </c:pt>
                <c:pt idx="1419" formatCode="#,##0.00">
                  <c:v>39139.65</c:v>
                </c:pt>
                <c:pt idx="1420" formatCode="#,##0.00">
                  <c:v>39239.120000000003</c:v>
                </c:pt>
                <c:pt idx="1421" formatCode="#,##0.00">
                  <c:v>39338.82</c:v>
                </c:pt>
                <c:pt idx="1422" formatCode="#,##0.00">
                  <c:v>39438.559999999998</c:v>
                </c:pt>
                <c:pt idx="1423" formatCode="#,##0.00">
                  <c:v>39538.269999999997</c:v>
                </c:pt>
                <c:pt idx="1424" formatCode="#,##0.00">
                  <c:v>39637.589999999997</c:v>
                </c:pt>
                <c:pt idx="1425" formatCode="#,##0.00">
                  <c:v>39737.14</c:v>
                </c:pt>
                <c:pt idx="1426" formatCode="#,##0.00">
                  <c:v>39836.800000000003</c:v>
                </c:pt>
                <c:pt idx="1427" formatCode="#,##0.00">
                  <c:v>39936.589999999997</c:v>
                </c:pt>
                <c:pt idx="1428" formatCode="#,##0.00">
                  <c:v>40036.42</c:v>
                </c:pt>
                <c:pt idx="1429" formatCode="#,##0.00">
                  <c:v>40136.269999999997</c:v>
                </c:pt>
                <c:pt idx="1430" formatCode="#,##0.00">
                  <c:v>40236.160000000003</c:v>
                </c:pt>
                <c:pt idx="1431" formatCode="#,##0.00">
                  <c:v>40336</c:v>
                </c:pt>
                <c:pt idx="1432" formatCode="#,##0.00">
                  <c:v>40435.49</c:v>
                </c:pt>
                <c:pt idx="1433" formatCode="#,##0.00">
                  <c:v>40535.129999999997</c:v>
                </c:pt>
                <c:pt idx="1434" formatCode="#,##0.00">
                  <c:v>40634.82</c:v>
                </c:pt>
                <c:pt idx="1435" formatCode="#,##0.00">
                  <c:v>40734.660000000003</c:v>
                </c:pt>
                <c:pt idx="1436" formatCode="#,##0.00">
                  <c:v>40834.51</c:v>
                </c:pt>
                <c:pt idx="1437" formatCode="#,##0.00">
                  <c:v>40934.25</c:v>
                </c:pt>
                <c:pt idx="1438" formatCode="#,##0.00">
                  <c:v>41034.01</c:v>
                </c:pt>
                <c:pt idx="1439" formatCode="#,##0.00">
                  <c:v>41133.93</c:v>
                </c:pt>
                <c:pt idx="1440" formatCode="#,##0.00">
                  <c:v>41233.839999999997</c:v>
                </c:pt>
                <c:pt idx="1441" formatCode="#,##0.00">
                  <c:v>41332.47</c:v>
                </c:pt>
                <c:pt idx="1442" formatCode="#,##0.00">
                  <c:v>41431.03</c:v>
                </c:pt>
                <c:pt idx="1443" formatCode="#,##0.00">
                  <c:v>41529.980000000003</c:v>
                </c:pt>
                <c:pt idx="1444" formatCode="#,##0.00">
                  <c:v>41629.17</c:v>
                </c:pt>
                <c:pt idx="1445" formatCode="#,##0.00">
                  <c:v>41728.080000000002</c:v>
                </c:pt>
                <c:pt idx="1446" formatCode="#,##0.00">
                  <c:v>41826.17</c:v>
                </c:pt>
                <c:pt idx="1447" formatCode="#,##0.00">
                  <c:v>41925.35</c:v>
                </c:pt>
                <c:pt idx="1448" formatCode="#,##0.00">
                  <c:v>42024.32</c:v>
                </c:pt>
                <c:pt idx="1449" formatCode="#,##0.00">
                  <c:v>42123.13</c:v>
                </c:pt>
                <c:pt idx="1450" formatCode="#,##0.00">
                  <c:v>42222.03</c:v>
                </c:pt>
                <c:pt idx="1451" formatCode="#,##0.00">
                  <c:v>42320.92</c:v>
                </c:pt>
                <c:pt idx="1452" formatCode="#,##0.00">
                  <c:v>42419.55</c:v>
                </c:pt>
                <c:pt idx="1453" formatCode="#,##0.00">
                  <c:v>42518.25</c:v>
                </c:pt>
                <c:pt idx="1454" formatCode="#,##0.00">
                  <c:v>42617.120000000003</c:v>
                </c:pt>
                <c:pt idx="1455" formatCode="#,##0.00">
                  <c:v>42716.06</c:v>
                </c:pt>
                <c:pt idx="1456" formatCode="#,##0.00">
                  <c:v>42812.04</c:v>
                </c:pt>
                <c:pt idx="1457" formatCode="#,##0.00">
                  <c:v>42912.34</c:v>
                </c:pt>
                <c:pt idx="1458" formatCode="#,##0.00">
                  <c:v>43012.23</c:v>
                </c:pt>
                <c:pt idx="1459" formatCode="#,##0.00">
                  <c:v>43111.45</c:v>
                </c:pt>
                <c:pt idx="1460" formatCode="#,##0.00">
                  <c:v>43210.48</c:v>
                </c:pt>
                <c:pt idx="1461" formatCode="#,##0.00">
                  <c:v>43309.43</c:v>
                </c:pt>
                <c:pt idx="1462" formatCode="#,##0.00">
                  <c:v>43408.39</c:v>
                </c:pt>
                <c:pt idx="1463" formatCode="#,##0.00">
                  <c:v>43507.41</c:v>
                </c:pt>
                <c:pt idx="1464" formatCode="#,##0.00">
                  <c:v>43606.559999999998</c:v>
                </c:pt>
                <c:pt idx="1465" formatCode="#,##0.00">
                  <c:v>43705.77</c:v>
                </c:pt>
                <c:pt idx="1466" formatCode="#,##0.00">
                  <c:v>43805.18</c:v>
                </c:pt>
                <c:pt idx="1467" formatCode="#,##0.00">
                  <c:v>43904.55</c:v>
                </c:pt>
                <c:pt idx="1468" formatCode="#,##0.00">
                  <c:v>44003.69</c:v>
                </c:pt>
                <c:pt idx="1469" formatCode="#,##0.00">
                  <c:v>44102.9</c:v>
                </c:pt>
                <c:pt idx="1470" formatCode="#,##0.00">
                  <c:v>44202.23</c:v>
                </c:pt>
                <c:pt idx="1471" formatCode="#,##0.00">
                  <c:v>44301.68</c:v>
                </c:pt>
                <c:pt idx="1472" formatCode="#,##0.00">
                  <c:v>44401.13</c:v>
                </c:pt>
                <c:pt idx="1473" formatCode="#,##0.00">
                  <c:v>44500.63</c:v>
                </c:pt>
                <c:pt idx="1474" formatCode="#,##0.00">
                  <c:v>44600.480000000003</c:v>
                </c:pt>
                <c:pt idx="1475" formatCode="#,##0.00">
                  <c:v>44700.35</c:v>
                </c:pt>
                <c:pt idx="1476" formatCode="#,##0.00">
                  <c:v>44800.31</c:v>
                </c:pt>
                <c:pt idx="1477" formatCode="#,##0.00">
                  <c:v>44900.43</c:v>
                </c:pt>
                <c:pt idx="1478" formatCode="#,##0.00">
                  <c:v>45000.47</c:v>
                </c:pt>
                <c:pt idx="1479" formatCode="#,##0.00">
                  <c:v>45100.69</c:v>
                </c:pt>
                <c:pt idx="1480" formatCode="#,##0.00">
                  <c:v>45201</c:v>
                </c:pt>
                <c:pt idx="1481" formatCode="#,##0.00">
                  <c:v>45302.09</c:v>
                </c:pt>
                <c:pt idx="1482" formatCode="#,##0.00">
                  <c:v>45402.68</c:v>
                </c:pt>
                <c:pt idx="1483" formatCode="#,##0.00">
                  <c:v>45503.31</c:v>
                </c:pt>
                <c:pt idx="1484" formatCode="#,##0.00">
                  <c:v>45604.17</c:v>
                </c:pt>
                <c:pt idx="1485" formatCode="#,##0.00">
                  <c:v>45705.18</c:v>
                </c:pt>
                <c:pt idx="1486" formatCode="#,##0.00">
                  <c:v>45806.34</c:v>
                </c:pt>
                <c:pt idx="1487" formatCode="#,##0.00">
                  <c:v>45907.519999999997</c:v>
                </c:pt>
                <c:pt idx="1488" formatCode="#,##0.00">
                  <c:v>46008.94</c:v>
                </c:pt>
                <c:pt idx="1489" formatCode="#,##0.00">
                  <c:v>46110.18</c:v>
                </c:pt>
                <c:pt idx="1490" formatCode="#,##0.00">
                  <c:v>46211.59</c:v>
                </c:pt>
                <c:pt idx="1491" formatCode="#,##0.00">
                  <c:v>46313.11</c:v>
                </c:pt>
                <c:pt idx="1492" formatCode="#,##0.00">
                  <c:v>46414.77</c:v>
                </c:pt>
                <c:pt idx="1493" formatCode="#,##0.00">
                  <c:v>46516.480000000003</c:v>
                </c:pt>
                <c:pt idx="1494" formatCode="#,##0.00">
                  <c:v>46618.39</c:v>
                </c:pt>
                <c:pt idx="1495" formatCode="#,##0.00">
                  <c:v>46720.41</c:v>
                </c:pt>
                <c:pt idx="1496" formatCode="#,##0.00">
                  <c:v>46822.79</c:v>
                </c:pt>
                <c:pt idx="1497" formatCode="#,##0.00">
                  <c:v>46925.25</c:v>
                </c:pt>
                <c:pt idx="1498" formatCode="#,##0.00">
                  <c:v>47027.55</c:v>
                </c:pt>
                <c:pt idx="1499" formatCode="#,##0.00">
                  <c:v>47129.87</c:v>
                </c:pt>
                <c:pt idx="1500" formatCode="#,##0.00">
                  <c:v>47232.05</c:v>
                </c:pt>
                <c:pt idx="1501" formatCode="#,##0.00">
                  <c:v>47334.69</c:v>
                </c:pt>
                <c:pt idx="1502" formatCode="#,##0.00">
                  <c:v>47437.23</c:v>
                </c:pt>
                <c:pt idx="1503" formatCode="#,##0.00">
                  <c:v>47539.86</c:v>
                </c:pt>
                <c:pt idx="1504" formatCode="#,##0.00">
                  <c:v>47642.68</c:v>
                </c:pt>
                <c:pt idx="1505" formatCode="#,##0.00">
                  <c:v>47745.39</c:v>
                </c:pt>
                <c:pt idx="1506" formatCode="#,##0.00">
                  <c:v>47848.33</c:v>
                </c:pt>
                <c:pt idx="1507" formatCode="#,##0.00">
                  <c:v>47951.41</c:v>
                </c:pt>
                <c:pt idx="1508" formatCode="#,##0.00">
                  <c:v>48054.34</c:v>
                </c:pt>
                <c:pt idx="1509" formatCode="#,##0.00">
                  <c:v>48157.43</c:v>
                </c:pt>
                <c:pt idx="1510" formatCode="#,##0.00">
                  <c:v>48260.44</c:v>
                </c:pt>
                <c:pt idx="1511" formatCode="#,##0.00">
                  <c:v>48363.74</c:v>
                </c:pt>
                <c:pt idx="1512" formatCode="#,##0.00">
                  <c:v>48467.29</c:v>
                </c:pt>
                <c:pt idx="1513" formatCode="#,##0.00">
                  <c:v>48571.41</c:v>
                </c:pt>
                <c:pt idx="1514" formatCode="#,##0.00">
                  <c:v>48675.65</c:v>
                </c:pt>
                <c:pt idx="1515" formatCode="#,##0.00">
                  <c:v>48779.82</c:v>
                </c:pt>
                <c:pt idx="1516" formatCode="#,##0.00">
                  <c:v>48883.72</c:v>
                </c:pt>
                <c:pt idx="1517" formatCode="#,##0.00">
                  <c:v>48987.8</c:v>
                </c:pt>
                <c:pt idx="1518" formatCode="#,##0.00">
                  <c:v>49091.75</c:v>
                </c:pt>
                <c:pt idx="1519" formatCode="#,##0.00">
                  <c:v>49195.69</c:v>
                </c:pt>
                <c:pt idx="1520" formatCode="#,##0.00">
                  <c:v>49299.67</c:v>
                </c:pt>
                <c:pt idx="1521" formatCode="#,##0.00">
                  <c:v>49403.81</c:v>
                </c:pt>
                <c:pt idx="1522" formatCode="#,##0.00">
                  <c:v>49508.07</c:v>
                </c:pt>
                <c:pt idx="1523" formatCode="#,##0.00">
                  <c:v>49612.14</c:v>
                </c:pt>
                <c:pt idx="1524" formatCode="#,##0.00">
                  <c:v>49715.72</c:v>
                </c:pt>
                <c:pt idx="1525" formatCode="#,##0.00">
                  <c:v>49819.32</c:v>
                </c:pt>
                <c:pt idx="1526" formatCode="#,##0.00">
                  <c:v>49923.24</c:v>
                </c:pt>
                <c:pt idx="1527" formatCode="#,##0.00">
                  <c:v>50027.18</c:v>
                </c:pt>
                <c:pt idx="1528" formatCode="#,##0.00">
                  <c:v>50131.31</c:v>
                </c:pt>
                <c:pt idx="1529" formatCode="#,##0.00">
                  <c:v>50235.7</c:v>
                </c:pt>
                <c:pt idx="1530" formatCode="#,##0.00">
                  <c:v>50340.22</c:v>
                </c:pt>
                <c:pt idx="1531" formatCode="#,##0.00">
                  <c:v>50444.79</c:v>
                </c:pt>
                <c:pt idx="1532" formatCode="#,##0.00">
                  <c:v>50549.36</c:v>
                </c:pt>
                <c:pt idx="1533" formatCode="#,##0.00">
                  <c:v>50653.81</c:v>
                </c:pt>
                <c:pt idx="1534" formatCode="#,##0.00">
                  <c:v>50758.58</c:v>
                </c:pt>
                <c:pt idx="1535" formatCode="#,##0.00">
                  <c:v>50863.5</c:v>
                </c:pt>
                <c:pt idx="1536" formatCode="#,##0.00">
                  <c:v>50968.38</c:v>
                </c:pt>
                <c:pt idx="1537" formatCode="#,##0.00">
                  <c:v>51073.24</c:v>
                </c:pt>
                <c:pt idx="1538" formatCode="#,##0.00">
                  <c:v>51178.34</c:v>
                </c:pt>
                <c:pt idx="1539" formatCode="#,##0.00">
                  <c:v>51283.54</c:v>
                </c:pt>
                <c:pt idx="1540" formatCode="#,##0.00">
                  <c:v>51380.44</c:v>
                </c:pt>
                <c:pt idx="1541" formatCode="#,##0.00">
                  <c:v>51490.45</c:v>
                </c:pt>
                <c:pt idx="1542" formatCode="#,##0.00">
                  <c:v>51597.14</c:v>
                </c:pt>
                <c:pt idx="1543" formatCode="#,##0.00">
                  <c:v>51703.39</c:v>
                </c:pt>
                <c:pt idx="1544" formatCode="#,##0.00">
                  <c:v>51809.7</c:v>
                </c:pt>
                <c:pt idx="1545" formatCode="#,##0.00">
                  <c:v>51915.97</c:v>
                </c:pt>
                <c:pt idx="1546" formatCode="#,##0.00">
                  <c:v>52022.12</c:v>
                </c:pt>
                <c:pt idx="1547" formatCode="#,##0.00">
                  <c:v>52128.31</c:v>
                </c:pt>
                <c:pt idx="1548" formatCode="#,##0.00">
                  <c:v>52234.83</c:v>
                </c:pt>
                <c:pt idx="1549" formatCode="#,##0.00">
                  <c:v>52341.37</c:v>
                </c:pt>
                <c:pt idx="1550" formatCode="#,##0.00">
                  <c:v>52448.03</c:v>
                </c:pt>
                <c:pt idx="1551" formatCode="#,##0.00">
                  <c:v>52554.78</c:v>
                </c:pt>
                <c:pt idx="1552" formatCode="#,##0.00">
                  <c:v>52661.25</c:v>
                </c:pt>
                <c:pt idx="1553" formatCode="#,##0.00">
                  <c:v>52767.96</c:v>
                </c:pt>
                <c:pt idx="1554" formatCode="#,##0.00">
                  <c:v>52874.9</c:v>
                </c:pt>
                <c:pt idx="1555" formatCode="#,##0.00">
                  <c:v>52981.95</c:v>
                </c:pt>
                <c:pt idx="1556" formatCode="#,##0.00">
                  <c:v>53089.03</c:v>
                </c:pt>
                <c:pt idx="1557" formatCode="#,##0.00">
                  <c:v>53196.15</c:v>
                </c:pt>
                <c:pt idx="1558" formatCode="#,##0.00">
                  <c:v>53303.14</c:v>
                </c:pt>
                <c:pt idx="1559" formatCode="#,##0.00">
                  <c:v>53410.62</c:v>
                </c:pt>
                <c:pt idx="1560" formatCode="#,##0.00">
                  <c:v>53518.19</c:v>
                </c:pt>
                <c:pt idx="1561" formatCode="#,##0.00">
                  <c:v>53625.79</c:v>
                </c:pt>
                <c:pt idx="1562" formatCode="#,##0.00">
                  <c:v>53733.27</c:v>
                </c:pt>
                <c:pt idx="1563" formatCode="#,##0.00">
                  <c:v>53841</c:v>
                </c:pt>
                <c:pt idx="1564" formatCode="#,##0.00">
                  <c:v>53948.639999999999</c:v>
                </c:pt>
                <c:pt idx="1565" formatCode="#,##0.00">
                  <c:v>54056.38</c:v>
                </c:pt>
                <c:pt idx="1566" formatCode="#,##0.00">
                  <c:v>54164.04</c:v>
                </c:pt>
                <c:pt idx="1567" formatCode="#,##0.00">
                  <c:v>54271.519999999997</c:v>
                </c:pt>
                <c:pt idx="1568" formatCode="#,##0.00">
                  <c:v>54379.18</c:v>
                </c:pt>
                <c:pt idx="1569" formatCode="#,##0.00">
                  <c:v>54486.69</c:v>
                </c:pt>
                <c:pt idx="1570" formatCode="#,##0.00">
                  <c:v>54594.12</c:v>
                </c:pt>
                <c:pt idx="1571" formatCode="#,##0.00">
                  <c:v>54701.64</c:v>
                </c:pt>
                <c:pt idx="1572" formatCode="#,##0.00">
                  <c:v>54809.13</c:v>
                </c:pt>
                <c:pt idx="1573" formatCode="#,##0.00">
                  <c:v>54916.67</c:v>
                </c:pt>
                <c:pt idx="1574" formatCode="#,##0.00">
                  <c:v>55024.41</c:v>
                </c:pt>
                <c:pt idx="1575" formatCode="#,##0.00">
                  <c:v>55132.27</c:v>
                </c:pt>
                <c:pt idx="1576" formatCode="#,##0.00">
                  <c:v>55240.25</c:v>
                </c:pt>
                <c:pt idx="1577" formatCode="#,##0.00">
                  <c:v>55348.29</c:v>
                </c:pt>
                <c:pt idx="1578" formatCode="#,##0.00">
                  <c:v>55456.25</c:v>
                </c:pt>
                <c:pt idx="1579" formatCode="#,##0.00">
                  <c:v>55564.160000000003</c:v>
                </c:pt>
                <c:pt idx="1580" formatCode="#,##0.00">
                  <c:v>55672.08</c:v>
                </c:pt>
                <c:pt idx="1581" formatCode="#,##0.00">
                  <c:v>55780</c:v>
                </c:pt>
                <c:pt idx="1582" formatCode="#,##0.00">
                  <c:v>55887.25</c:v>
                </c:pt>
                <c:pt idx="1583" formatCode="#,##0.00">
                  <c:v>55995.25</c:v>
                </c:pt>
                <c:pt idx="1584" formatCode="#,##0.00">
                  <c:v>56103.83</c:v>
                </c:pt>
                <c:pt idx="1585" formatCode="#,##0.00">
                  <c:v>56212.37</c:v>
                </c:pt>
                <c:pt idx="1586" formatCode="#,##0.00">
                  <c:v>56320.88</c:v>
                </c:pt>
                <c:pt idx="1587" formatCode="#,##0.00">
                  <c:v>56429.47</c:v>
                </c:pt>
                <c:pt idx="1588" formatCode="#,##0.00">
                  <c:v>56537.46</c:v>
                </c:pt>
                <c:pt idx="1589" formatCode="#,##0.00">
                  <c:v>56645.86</c:v>
                </c:pt>
                <c:pt idx="1590" formatCode="#,##0.00">
                  <c:v>56754.51</c:v>
                </c:pt>
                <c:pt idx="1591" formatCode="#,##0.00">
                  <c:v>56863.35</c:v>
                </c:pt>
                <c:pt idx="1592" formatCode="#,##0.00">
                  <c:v>56971.61</c:v>
                </c:pt>
                <c:pt idx="1593" formatCode="#,##0.00">
                  <c:v>57080.08</c:v>
                </c:pt>
                <c:pt idx="1594" formatCode="#,##0.00">
                  <c:v>57188.57</c:v>
                </c:pt>
                <c:pt idx="1595" formatCode="#,##0.00">
                  <c:v>57297.18</c:v>
                </c:pt>
                <c:pt idx="1596" formatCode="#,##0.00">
                  <c:v>57405.89</c:v>
                </c:pt>
                <c:pt idx="1597" formatCode="#,##0.00">
                  <c:v>57514.57</c:v>
                </c:pt>
                <c:pt idx="1598" formatCode="#,##0.00">
                  <c:v>57622.96</c:v>
                </c:pt>
                <c:pt idx="1599" formatCode="#,##0.00">
                  <c:v>57731.31</c:v>
                </c:pt>
                <c:pt idx="1600" formatCode="#,##0.00">
                  <c:v>57839.87</c:v>
                </c:pt>
                <c:pt idx="1601" formatCode="#,##0.00">
                  <c:v>57948.19</c:v>
                </c:pt>
                <c:pt idx="1602" formatCode="#,##0.00">
                  <c:v>58056.56</c:v>
                </c:pt>
                <c:pt idx="1603" formatCode="#,##0.00">
                  <c:v>58165.06</c:v>
                </c:pt>
                <c:pt idx="1604" formatCode="#,##0.00">
                  <c:v>58273.29</c:v>
                </c:pt>
                <c:pt idx="1605" formatCode="#,##0.00">
                  <c:v>58381.48</c:v>
                </c:pt>
                <c:pt idx="1606" formatCode="#,##0.00">
                  <c:v>58489.55</c:v>
                </c:pt>
                <c:pt idx="1607" formatCode="#,##0.00">
                  <c:v>58597.67</c:v>
                </c:pt>
                <c:pt idx="1608" formatCode="#,##0.00">
                  <c:v>58705.77</c:v>
                </c:pt>
                <c:pt idx="1609" formatCode="#,##0.00">
                  <c:v>58813.47</c:v>
                </c:pt>
                <c:pt idx="1610" formatCode="#,##0.00">
                  <c:v>58921.75</c:v>
                </c:pt>
                <c:pt idx="1611" formatCode="#,##0.00">
                  <c:v>59030.239999999998</c:v>
                </c:pt>
                <c:pt idx="1612" formatCode="#,##0.00">
                  <c:v>59138.879999999997</c:v>
                </c:pt>
                <c:pt idx="1613" formatCode="#,##0.00">
                  <c:v>59247.25</c:v>
                </c:pt>
                <c:pt idx="1614" formatCode="#,##0.00">
                  <c:v>59355.1</c:v>
                </c:pt>
                <c:pt idx="1615" formatCode="#,##0.00">
                  <c:v>59462.34</c:v>
                </c:pt>
                <c:pt idx="1616" formatCode="#,##0.00">
                  <c:v>59569.46</c:v>
                </c:pt>
                <c:pt idx="1617" formatCode="#,##0.00">
                  <c:v>59676.51</c:v>
                </c:pt>
                <c:pt idx="1618" formatCode="#,##0.00">
                  <c:v>59783.3</c:v>
                </c:pt>
                <c:pt idx="1619" formatCode="#,##0.00">
                  <c:v>59890.04</c:v>
                </c:pt>
                <c:pt idx="1620" formatCode="#,##0.00">
                  <c:v>59996.78</c:v>
                </c:pt>
                <c:pt idx="1621" formatCode="#,##0.00">
                  <c:v>60103.55</c:v>
                </c:pt>
                <c:pt idx="1622" formatCode="#,##0.00">
                  <c:v>60210.2</c:v>
                </c:pt>
                <c:pt idx="1623" formatCode="#,##0.00">
                  <c:v>60316.88</c:v>
                </c:pt>
                <c:pt idx="1624" formatCode="#,##0.00">
                  <c:v>60423.45</c:v>
                </c:pt>
                <c:pt idx="1625" formatCode="#,##0.00">
                  <c:v>60529.81</c:v>
                </c:pt>
                <c:pt idx="1626" formatCode="#,##0.00">
                  <c:v>60636.14</c:v>
                </c:pt>
                <c:pt idx="1627" formatCode="#,##0.00">
                  <c:v>60742.39</c:v>
                </c:pt>
                <c:pt idx="1628" formatCode="#,##0.00">
                  <c:v>60848.53</c:v>
                </c:pt>
                <c:pt idx="1629" formatCode="#,##0.00">
                  <c:v>60954.55</c:v>
                </c:pt>
                <c:pt idx="1630" formatCode="#,##0.00">
                  <c:v>61060.56</c:v>
                </c:pt>
                <c:pt idx="1631" formatCode="#,##0.00">
                  <c:v>61166.37</c:v>
                </c:pt>
                <c:pt idx="1632" formatCode="#,##0.00">
                  <c:v>61272.01</c:v>
                </c:pt>
                <c:pt idx="1633" formatCode="#,##0.00">
                  <c:v>61377.5</c:v>
                </c:pt>
                <c:pt idx="1634" formatCode="#,##0.00">
                  <c:v>61482.96</c:v>
                </c:pt>
                <c:pt idx="1635" formatCode="#,##0.00">
                  <c:v>61588.13</c:v>
                </c:pt>
                <c:pt idx="1636" formatCode="#,##0.00">
                  <c:v>61692.89</c:v>
                </c:pt>
                <c:pt idx="1637" formatCode="#,##0.00">
                  <c:v>61797.72</c:v>
                </c:pt>
                <c:pt idx="1638" formatCode="#,##0.00">
                  <c:v>61901.96</c:v>
                </c:pt>
                <c:pt idx="1639" formatCode="#,##0.00">
                  <c:v>62006.64</c:v>
                </c:pt>
                <c:pt idx="1640" formatCode="#,##0.00">
                  <c:v>62111.35</c:v>
                </c:pt>
                <c:pt idx="1641" formatCode="#,##0.00">
                  <c:v>62215.88</c:v>
                </c:pt>
                <c:pt idx="1642" formatCode="#,##0.00">
                  <c:v>62320.08</c:v>
                </c:pt>
                <c:pt idx="1643" formatCode="#,##0.00">
                  <c:v>62424.27</c:v>
                </c:pt>
                <c:pt idx="1644" formatCode="#,##0.00">
                  <c:v>62528.09</c:v>
                </c:pt>
                <c:pt idx="1645" formatCode="#,##0.00">
                  <c:v>62631.79</c:v>
                </c:pt>
                <c:pt idx="1646" formatCode="#,##0.00">
                  <c:v>62735.41</c:v>
                </c:pt>
                <c:pt idx="1647" formatCode="#,##0.00">
                  <c:v>62838.71</c:v>
                </c:pt>
                <c:pt idx="1648" formatCode="#,##0.00">
                  <c:v>62941.85</c:v>
                </c:pt>
                <c:pt idx="1649" formatCode="#,##0.00">
                  <c:v>63044.92</c:v>
                </c:pt>
                <c:pt idx="1650" formatCode="#,##0.00">
                  <c:v>63147.55</c:v>
                </c:pt>
                <c:pt idx="1651" formatCode="#,##0.00">
                  <c:v>63250.11</c:v>
                </c:pt>
                <c:pt idx="1652" formatCode="#,##0.00">
                  <c:v>63352.42</c:v>
                </c:pt>
                <c:pt idx="1653" formatCode="#,##0.00">
                  <c:v>63454.53</c:v>
                </c:pt>
                <c:pt idx="1654" formatCode="#,##0.00">
                  <c:v>63556.07</c:v>
                </c:pt>
                <c:pt idx="1655" formatCode="#,##0.00">
                  <c:v>63657.68</c:v>
                </c:pt>
                <c:pt idx="1656" formatCode="#,##0.00">
                  <c:v>63759.03</c:v>
                </c:pt>
                <c:pt idx="1657" formatCode="#,##0.00">
                  <c:v>63860.28</c:v>
                </c:pt>
                <c:pt idx="1658" formatCode="#,##0.00">
                  <c:v>63961.16</c:v>
                </c:pt>
                <c:pt idx="1659" formatCode="#,##0.00">
                  <c:v>64061.64</c:v>
                </c:pt>
                <c:pt idx="1660" formatCode="#,##0.00">
                  <c:v>64162.07</c:v>
                </c:pt>
                <c:pt idx="1661" formatCode="#,##0.00">
                  <c:v>64262.25</c:v>
                </c:pt>
                <c:pt idx="1662" formatCode="#,##0.00">
                  <c:v>64362.18</c:v>
                </c:pt>
                <c:pt idx="1663" formatCode="#,##0.00">
                  <c:v>64461.760000000002</c:v>
                </c:pt>
                <c:pt idx="1664" formatCode="#,##0.00">
                  <c:v>64561.2</c:v>
                </c:pt>
                <c:pt idx="1665" formatCode="#,##0.00">
                  <c:v>64660.3</c:v>
                </c:pt>
                <c:pt idx="1666" formatCode="#,##0.00">
                  <c:v>64759.02</c:v>
                </c:pt>
                <c:pt idx="1667" formatCode="#,##0.00">
                  <c:v>64857.54</c:v>
                </c:pt>
                <c:pt idx="1668" formatCode="#,##0.00">
                  <c:v>64955.73</c:v>
                </c:pt>
                <c:pt idx="1669" formatCode="#,##0.00">
                  <c:v>65053.49</c:v>
                </c:pt>
                <c:pt idx="1670" formatCode="#,##0.00">
                  <c:v>65150.97</c:v>
                </c:pt>
                <c:pt idx="1671" formatCode="#,##0.00">
                  <c:v>65248.25</c:v>
                </c:pt>
                <c:pt idx="1672" formatCode="#,##0.00">
                  <c:v>65345.3</c:v>
                </c:pt>
                <c:pt idx="1673" formatCode="#,##0.00">
                  <c:v>65442.05</c:v>
                </c:pt>
                <c:pt idx="1674" formatCode="#,##0.00">
                  <c:v>65538.5</c:v>
                </c:pt>
                <c:pt idx="1675" formatCode="#,##0.00">
                  <c:v>65634.69</c:v>
                </c:pt>
                <c:pt idx="1676" formatCode="#,##0.00">
                  <c:v>65730.539999999994</c:v>
                </c:pt>
                <c:pt idx="1677" formatCode="#,##0.00">
                  <c:v>65825.91</c:v>
                </c:pt>
                <c:pt idx="1678" formatCode="#,##0.00">
                  <c:v>65920.98</c:v>
                </c:pt>
                <c:pt idx="1679" formatCode="#,##0.00">
                  <c:v>66015.570000000007</c:v>
                </c:pt>
                <c:pt idx="1680" formatCode="#,##0.00">
                  <c:v>66109.77</c:v>
                </c:pt>
                <c:pt idx="1681" formatCode="#,##0.00">
                  <c:v>66203.520000000004</c:v>
                </c:pt>
                <c:pt idx="1682" formatCode="#,##0.00">
                  <c:v>66296.86</c:v>
                </c:pt>
                <c:pt idx="1683" formatCode="#,##0.00">
                  <c:v>66390.09</c:v>
                </c:pt>
                <c:pt idx="1684" formatCode="#,##0.00">
                  <c:v>66483</c:v>
                </c:pt>
                <c:pt idx="1685" formatCode="#,##0.00">
                  <c:v>66575.66</c:v>
                </c:pt>
                <c:pt idx="1686" formatCode="#,##0.00">
                  <c:v>66668.3</c:v>
                </c:pt>
                <c:pt idx="1687" formatCode="#,##0.00">
                  <c:v>66759.8</c:v>
                </c:pt>
                <c:pt idx="1688" formatCode="#,##0.00">
                  <c:v>66851.14</c:v>
                </c:pt>
                <c:pt idx="1689" formatCode="#,##0.00">
                  <c:v>66942.12</c:v>
                </c:pt>
                <c:pt idx="1690" formatCode="#,##0.00">
                  <c:v>67032.84</c:v>
                </c:pt>
                <c:pt idx="1691" formatCode="#,##0.00">
                  <c:v>67123.94</c:v>
                </c:pt>
                <c:pt idx="1692" formatCode="#,##0.00">
                  <c:v>67213.600000000006</c:v>
                </c:pt>
                <c:pt idx="1693" formatCode="#,##0.00">
                  <c:v>67303.05</c:v>
                </c:pt>
                <c:pt idx="1694" formatCode="#,##0.00">
                  <c:v>67392.320000000007</c:v>
                </c:pt>
                <c:pt idx="1695" formatCode="#,##0.00">
                  <c:v>67481.279999999999</c:v>
                </c:pt>
                <c:pt idx="1696" formatCode="#,##0.00">
                  <c:v>67569.91</c:v>
                </c:pt>
                <c:pt idx="1697" formatCode="#,##0.00">
                  <c:v>67658.22</c:v>
                </c:pt>
                <c:pt idx="1698" formatCode="#,##0.00">
                  <c:v>67746.179999999993</c:v>
                </c:pt>
                <c:pt idx="1699" formatCode="#,##0.00">
                  <c:v>67833.77</c:v>
                </c:pt>
                <c:pt idx="1700" formatCode="#,##0.00">
                  <c:v>67920.95</c:v>
                </c:pt>
                <c:pt idx="1701" formatCode="#,##0.00">
                  <c:v>68007.759999999995</c:v>
                </c:pt>
                <c:pt idx="1702" formatCode="#,##0.00">
                  <c:v>68094.23</c:v>
                </c:pt>
                <c:pt idx="1703" formatCode="#,##0.00">
                  <c:v>68180.34</c:v>
                </c:pt>
                <c:pt idx="1704" formatCode="#,##0.00">
                  <c:v>68265.98</c:v>
                </c:pt>
                <c:pt idx="1705" formatCode="#,##0.00">
                  <c:v>68351.23</c:v>
                </c:pt>
                <c:pt idx="1706" formatCode="#,##0.00">
                  <c:v>68436.210000000006</c:v>
                </c:pt>
                <c:pt idx="1707" formatCode="#,##0.00">
                  <c:v>68520.75</c:v>
                </c:pt>
                <c:pt idx="1708" formatCode="#,##0.00">
                  <c:v>68604.78</c:v>
                </c:pt>
                <c:pt idx="1709" formatCode="#,##0.00">
                  <c:v>68688.62</c:v>
                </c:pt>
                <c:pt idx="1710" formatCode="#,##0.00">
                  <c:v>68772.11</c:v>
                </c:pt>
                <c:pt idx="1711" formatCode="#,##0.00">
                  <c:v>68855.289999999994</c:v>
                </c:pt>
                <c:pt idx="1712" formatCode="#,##0.00">
                  <c:v>68938.070000000007</c:v>
                </c:pt>
                <c:pt idx="1713" formatCode="#,##0.00">
                  <c:v>69020.479999999996</c:v>
                </c:pt>
                <c:pt idx="1714" formatCode="#,##0.00">
                  <c:v>69102.55</c:v>
                </c:pt>
                <c:pt idx="1715" formatCode="#,##0.00">
                  <c:v>69184.2</c:v>
                </c:pt>
                <c:pt idx="1716" formatCode="#,##0.00">
                  <c:v>69265.45</c:v>
                </c:pt>
                <c:pt idx="1717" formatCode="#,##0.00">
                  <c:v>69346.27</c:v>
                </c:pt>
                <c:pt idx="1718" formatCode="#,##0.00">
                  <c:v>69426.880000000005</c:v>
                </c:pt>
                <c:pt idx="1719" formatCode="#,##0.00">
                  <c:v>69507.05</c:v>
                </c:pt>
                <c:pt idx="1720" formatCode="#,##0.00">
                  <c:v>69586.7</c:v>
                </c:pt>
                <c:pt idx="1721" formatCode="#,##0.00">
                  <c:v>69665.91</c:v>
                </c:pt>
                <c:pt idx="1722" formatCode="#,##0.00">
                  <c:v>69744.55</c:v>
                </c:pt>
                <c:pt idx="1723" formatCode="#,##0.00">
                  <c:v>69823.02</c:v>
                </c:pt>
                <c:pt idx="1724" formatCode="#,##0.00">
                  <c:v>69900.98</c:v>
                </c:pt>
                <c:pt idx="1725" formatCode="#,##0.00">
                  <c:v>69978.73</c:v>
                </c:pt>
                <c:pt idx="1726" formatCode="#,##0.00">
                  <c:v>70056.13</c:v>
                </c:pt>
                <c:pt idx="1727" formatCode="#,##0.00">
                  <c:v>70133.070000000007</c:v>
                </c:pt>
                <c:pt idx="1728" formatCode="#,##0.00">
                  <c:v>70209.66</c:v>
                </c:pt>
                <c:pt idx="1729" formatCode="#,##0.00">
                  <c:v>70285.88</c:v>
                </c:pt>
                <c:pt idx="1730" formatCode="#,##0.00">
                  <c:v>70361.740000000005</c:v>
                </c:pt>
                <c:pt idx="1731" formatCode="#,##0.00">
                  <c:v>70437.23</c:v>
                </c:pt>
                <c:pt idx="1732" formatCode="#,##0.00">
                  <c:v>70512.350000000006</c:v>
                </c:pt>
                <c:pt idx="1733" formatCode="#,##0.00">
                  <c:v>70587.02</c:v>
                </c:pt>
                <c:pt idx="1734" formatCode="#,##0.00">
                  <c:v>70661.27</c:v>
                </c:pt>
                <c:pt idx="1735" formatCode="#,##0.00">
                  <c:v>70735.08</c:v>
                </c:pt>
                <c:pt idx="1736" formatCode="#,##0.00">
                  <c:v>70808.23</c:v>
                </c:pt>
                <c:pt idx="1737" formatCode="#,##0.00">
                  <c:v>70881.02</c:v>
                </c:pt>
                <c:pt idx="1738" formatCode="#,##0.00">
                  <c:v>70953.679999999993</c:v>
                </c:pt>
                <c:pt idx="1739" formatCode="#,##0.00">
                  <c:v>71025.990000000005</c:v>
                </c:pt>
                <c:pt idx="1740" formatCode="#,##0.00">
                  <c:v>71097.789999999994</c:v>
                </c:pt>
                <c:pt idx="1741" formatCode="#,##0.00">
                  <c:v>71169.16</c:v>
                </c:pt>
                <c:pt idx="1742" formatCode="#,##0.00">
                  <c:v>71240.23</c:v>
                </c:pt>
                <c:pt idx="1743" formatCode="#,##0.00">
                  <c:v>71310.84</c:v>
                </c:pt>
                <c:pt idx="1744" formatCode="#,##0.00">
                  <c:v>71381.02</c:v>
                </c:pt>
                <c:pt idx="1745" formatCode="#,##0.00">
                  <c:v>71450.66</c:v>
                </c:pt>
                <c:pt idx="1746" formatCode="#,##0.00">
                  <c:v>71519.929999999993</c:v>
                </c:pt>
                <c:pt idx="1747" formatCode="#,##0.00">
                  <c:v>71588.78</c:v>
                </c:pt>
                <c:pt idx="1748" formatCode="#,##0.00">
                  <c:v>71657.2</c:v>
                </c:pt>
                <c:pt idx="1749" formatCode="#,##0.00">
                  <c:v>71725.23</c:v>
                </c:pt>
                <c:pt idx="1750" formatCode="#,##0.00">
                  <c:v>71792.800000000003</c:v>
                </c:pt>
                <c:pt idx="1751" formatCode="#,##0.00">
                  <c:v>71859.960000000006</c:v>
                </c:pt>
                <c:pt idx="1752" formatCode="#,##0.00">
                  <c:v>71926.69</c:v>
                </c:pt>
                <c:pt idx="1753" formatCode="#,##0.00">
                  <c:v>71993.09</c:v>
                </c:pt>
                <c:pt idx="1754" formatCode="#,##0.00">
                  <c:v>72059.009999999995</c:v>
                </c:pt>
                <c:pt idx="1755" formatCode="#,##0.00">
                  <c:v>72124.509999999995</c:v>
                </c:pt>
                <c:pt idx="1756" formatCode="#,##0.00">
                  <c:v>72189.59</c:v>
                </c:pt>
                <c:pt idx="1757" formatCode="#,##0.00">
                  <c:v>72254.22</c:v>
                </c:pt>
                <c:pt idx="1758" formatCode="#,##0.00">
                  <c:v>72318.39</c:v>
                </c:pt>
                <c:pt idx="1759" formatCode="#,##0.00">
                  <c:v>72382.13</c:v>
                </c:pt>
                <c:pt idx="1760" formatCode="#,##0.00">
                  <c:v>72445.490000000005</c:v>
                </c:pt>
                <c:pt idx="1761" formatCode="#,##0.00">
                  <c:v>72508.36</c:v>
                </c:pt>
                <c:pt idx="1762" formatCode="#,##0.00">
                  <c:v>72570.86</c:v>
                </c:pt>
                <c:pt idx="1763" formatCode="#,##0.00">
                  <c:v>72632.83</c:v>
                </c:pt>
                <c:pt idx="1764" formatCode="#,##0.00">
                  <c:v>72694.399999999994</c:v>
                </c:pt>
                <c:pt idx="1765" formatCode="#,##0.00">
                  <c:v>72755.53</c:v>
                </c:pt>
                <c:pt idx="1766" formatCode="#,##0.00">
                  <c:v>72816.2</c:v>
                </c:pt>
                <c:pt idx="1767" formatCode="#,##0.00">
                  <c:v>72876.45</c:v>
                </c:pt>
                <c:pt idx="1768" formatCode="#,##0.00">
                  <c:v>72936.22</c:v>
                </c:pt>
                <c:pt idx="1769" formatCode="#,##0.00">
                  <c:v>72995.47</c:v>
                </c:pt>
                <c:pt idx="1770" formatCode="#,##0.00">
                  <c:v>73054.13</c:v>
                </c:pt>
                <c:pt idx="1771" formatCode="#,##0.00">
                  <c:v>73112.34</c:v>
                </c:pt>
                <c:pt idx="1772" formatCode="#,##0.00">
                  <c:v>73170.05</c:v>
                </c:pt>
                <c:pt idx="1773" formatCode="#,##0.00">
                  <c:v>73227.3</c:v>
                </c:pt>
                <c:pt idx="1774" formatCode="#,##0.00">
                  <c:v>73283.990000000005</c:v>
                </c:pt>
                <c:pt idx="1775" formatCode="#,##0.00">
                  <c:v>73340.240000000005</c:v>
                </c:pt>
                <c:pt idx="1776" formatCode="#,##0.00">
                  <c:v>73396.039999999994</c:v>
                </c:pt>
                <c:pt idx="1777" formatCode="#,##0.00">
                  <c:v>73451.37</c:v>
                </c:pt>
                <c:pt idx="1778" formatCode="#,##0.00">
                  <c:v>73506.23</c:v>
                </c:pt>
                <c:pt idx="1779" formatCode="#,##0.00">
                  <c:v>73560.52</c:v>
                </c:pt>
                <c:pt idx="1780" formatCode="#,##0.00">
                  <c:v>73614.41</c:v>
                </c:pt>
                <c:pt idx="1781" formatCode="#,##0.00">
                  <c:v>73667.820000000007</c:v>
                </c:pt>
                <c:pt idx="1782" formatCode="#,##0.00">
                  <c:v>73720.73</c:v>
                </c:pt>
                <c:pt idx="1783" formatCode="#,##0.00">
                  <c:v>73773.23</c:v>
                </c:pt>
                <c:pt idx="1784" formatCode="#,##0.00">
                  <c:v>73825.119999999995</c:v>
                </c:pt>
                <c:pt idx="1785" formatCode="#,##0.00">
                  <c:v>73876.58</c:v>
                </c:pt>
                <c:pt idx="1786" formatCode="#,##0.00">
                  <c:v>73927.62</c:v>
                </c:pt>
                <c:pt idx="1787" formatCode="#,##0.00">
                  <c:v>73978.210000000006</c:v>
                </c:pt>
                <c:pt idx="1788" formatCode="#,##0.00">
                  <c:v>74028.399999999994</c:v>
                </c:pt>
                <c:pt idx="1789" formatCode="#,##0.00">
                  <c:v>74078.12</c:v>
                </c:pt>
                <c:pt idx="1790" formatCode="#,##0.00">
                  <c:v>74127.38</c:v>
                </c:pt>
                <c:pt idx="1791" formatCode="#,##0.00">
                  <c:v>74176.149999999994</c:v>
                </c:pt>
                <c:pt idx="1792" formatCode="#,##0.00">
                  <c:v>74224.52</c:v>
                </c:pt>
                <c:pt idx="1793" formatCode="#,##0.00">
                  <c:v>74272.429999999993</c:v>
                </c:pt>
                <c:pt idx="1794" formatCode="#,##0.00">
                  <c:v>74319.839999999997</c:v>
                </c:pt>
                <c:pt idx="1795" formatCode="#,##0.00">
                  <c:v>74366.8</c:v>
                </c:pt>
                <c:pt idx="1796" formatCode="#,##0.00">
                  <c:v>74413.279999999999</c:v>
                </c:pt>
                <c:pt idx="1797" formatCode="#,##0.00">
                  <c:v>74459.33</c:v>
                </c:pt>
                <c:pt idx="1798" formatCode="#,##0.00">
                  <c:v>74504.83</c:v>
                </c:pt>
                <c:pt idx="1799" formatCode="#,##0.00">
                  <c:v>74549.77</c:v>
                </c:pt>
                <c:pt idx="1800" formatCode="#,##0.00">
                  <c:v>74594.259999999995</c:v>
                </c:pt>
                <c:pt idx="1801" formatCode="#,##0.00">
                  <c:v>74638.289999999994</c:v>
                </c:pt>
                <c:pt idx="1802" formatCode="#,##0.00">
                  <c:v>74681.88</c:v>
                </c:pt>
                <c:pt idx="1803" formatCode="#,##0.00">
                  <c:v>74725.009999999995</c:v>
                </c:pt>
                <c:pt idx="1804" formatCode="#,##0.00">
                  <c:v>74767.7</c:v>
                </c:pt>
                <c:pt idx="1805" formatCode="#,##0.00">
                  <c:v>74809.98</c:v>
                </c:pt>
                <c:pt idx="1806" formatCode="#,##0.00">
                  <c:v>74851.77</c:v>
                </c:pt>
                <c:pt idx="1807" formatCode="#,##0.00">
                  <c:v>74893.09</c:v>
                </c:pt>
                <c:pt idx="1808" formatCode="#,##0.00">
                  <c:v>74933.929999999993</c:v>
                </c:pt>
                <c:pt idx="1809" formatCode="#,##0.00">
                  <c:v>74974.33</c:v>
                </c:pt>
                <c:pt idx="1810" formatCode="#,##0.00">
                  <c:v>75014.25</c:v>
                </c:pt>
                <c:pt idx="1811" formatCode="#,##0.00">
                  <c:v>75053.58</c:v>
                </c:pt>
                <c:pt idx="1812" formatCode="#,##0.00">
                  <c:v>75092.55</c:v>
                </c:pt>
                <c:pt idx="1813" formatCode="#,##0.00">
                  <c:v>75131.070000000007</c:v>
                </c:pt>
                <c:pt idx="1814" formatCode="#,##0.00">
                  <c:v>75169.09</c:v>
                </c:pt>
                <c:pt idx="1815" formatCode="#,##0.00">
                  <c:v>75206.649999999994</c:v>
                </c:pt>
                <c:pt idx="1816" formatCode="#,##0.00">
                  <c:v>75243.75</c:v>
                </c:pt>
                <c:pt idx="1817" formatCode="#,##0.00">
                  <c:v>75280.41</c:v>
                </c:pt>
                <c:pt idx="1818" formatCode="#,##0.00">
                  <c:v>75316.58</c:v>
                </c:pt>
                <c:pt idx="1819" formatCode="#,##0.00">
                  <c:v>75352.36</c:v>
                </c:pt>
                <c:pt idx="1820" formatCode="#,##0.00">
                  <c:v>75387.69</c:v>
                </c:pt>
                <c:pt idx="1821" formatCode="#,##0.00">
                  <c:v>75422.539999999994</c:v>
                </c:pt>
                <c:pt idx="1822" formatCode="#,##0.00">
                  <c:v>75456.92</c:v>
                </c:pt>
                <c:pt idx="1823" formatCode="#,##0.00">
                  <c:v>75490.86</c:v>
                </c:pt>
                <c:pt idx="1824" formatCode="#,##0.00">
                  <c:v>75524.36</c:v>
                </c:pt>
                <c:pt idx="1825" formatCode="#,##0.00">
                  <c:v>75557.38</c:v>
                </c:pt>
                <c:pt idx="1826" formatCode="#,##0.00">
                  <c:v>75589.929999999993</c:v>
                </c:pt>
                <c:pt idx="1827" formatCode="#,##0.00">
                  <c:v>75622.039999999994</c:v>
                </c:pt>
                <c:pt idx="1828" formatCode="#,##0.00">
                  <c:v>75653.66</c:v>
                </c:pt>
                <c:pt idx="1829" formatCode="#,##0.00">
                  <c:v>75684.84</c:v>
                </c:pt>
                <c:pt idx="1830" formatCode="#,##0.00">
                  <c:v>75715.55</c:v>
                </c:pt>
                <c:pt idx="1831" formatCode="#,##0.00">
                  <c:v>75745.84</c:v>
                </c:pt>
                <c:pt idx="1832" formatCode="#,##0.00">
                  <c:v>75775.63</c:v>
                </c:pt>
                <c:pt idx="1833" formatCode="#,##0.00">
                  <c:v>75804.990000000005</c:v>
                </c:pt>
                <c:pt idx="1834" formatCode="#,##0.00">
                  <c:v>75833.89</c:v>
                </c:pt>
                <c:pt idx="1835" formatCode="#,##0.00">
                  <c:v>75862.3</c:v>
                </c:pt>
                <c:pt idx="1836" formatCode="#,##0.00">
                  <c:v>75890.3</c:v>
                </c:pt>
                <c:pt idx="1837" formatCode="#,##0.00">
                  <c:v>75917.820000000007</c:v>
                </c:pt>
                <c:pt idx="1838" formatCode="#,##0.00">
                  <c:v>75944.88</c:v>
                </c:pt>
                <c:pt idx="1839" formatCode="#,##0.00">
                  <c:v>75971.520000000004</c:v>
                </c:pt>
                <c:pt idx="1840" formatCode="#,##0.00">
                  <c:v>75997.62</c:v>
                </c:pt>
                <c:pt idx="1841" formatCode="#,##0.00">
                  <c:v>76023.34</c:v>
                </c:pt>
                <c:pt idx="1842" formatCode="#,##0.00">
                  <c:v>76048.649999999994</c:v>
                </c:pt>
                <c:pt idx="1843" formatCode="#,##0.00">
                  <c:v>76073.490000000005</c:v>
                </c:pt>
                <c:pt idx="1844" formatCode="#,##0.00">
                  <c:v>76097.850000000006</c:v>
                </c:pt>
                <c:pt idx="1845" formatCode="#,##0.00">
                  <c:v>76121.75</c:v>
                </c:pt>
                <c:pt idx="1846" formatCode="#,##0.00">
                  <c:v>76145.23</c:v>
                </c:pt>
                <c:pt idx="1847" formatCode="#,##0.00">
                  <c:v>76168.27</c:v>
                </c:pt>
                <c:pt idx="1848" formatCode="#,##0.00">
                  <c:v>76190.880000000005</c:v>
                </c:pt>
                <c:pt idx="1849" formatCode="#,##0.00">
                  <c:v>76213.039999999994</c:v>
                </c:pt>
                <c:pt idx="1850" formatCode="#,##0.00">
                  <c:v>76234.740000000005</c:v>
                </c:pt>
                <c:pt idx="1851" formatCode="#,##0.00">
                  <c:v>76255.98</c:v>
                </c:pt>
                <c:pt idx="1852" formatCode="#,##0.00">
                  <c:v>76276.84</c:v>
                </c:pt>
                <c:pt idx="1853" formatCode="#,##0.00">
                  <c:v>76297.22</c:v>
                </c:pt>
                <c:pt idx="1854" formatCode="#,##0.00">
                  <c:v>76317.2</c:v>
                </c:pt>
                <c:pt idx="1855" formatCode="#,##0.00">
                  <c:v>76336.72</c:v>
                </c:pt>
                <c:pt idx="1856" formatCode="#,##0.00">
                  <c:v>76355.8</c:v>
                </c:pt>
                <c:pt idx="1857" formatCode="#,##0.00">
                  <c:v>76374.460000000006</c:v>
                </c:pt>
                <c:pt idx="1858" formatCode="#,##0.00">
                  <c:v>76392.639999999999</c:v>
                </c:pt>
                <c:pt idx="1859" formatCode="#,##0.00">
                  <c:v>76410.38</c:v>
                </c:pt>
                <c:pt idx="1860" formatCode="#,##0.00">
                  <c:v>76427.7</c:v>
                </c:pt>
                <c:pt idx="1861" formatCode="#,##0.00">
                  <c:v>76444.570000000007</c:v>
                </c:pt>
                <c:pt idx="1862" formatCode="#,##0.00">
                  <c:v>76461.06</c:v>
                </c:pt>
                <c:pt idx="1863" formatCode="#,##0.00">
                  <c:v>76477.09</c:v>
                </c:pt>
                <c:pt idx="1864" formatCode="#,##0.00">
                  <c:v>76492.679999999993</c:v>
                </c:pt>
                <c:pt idx="1865" formatCode="#,##0.00">
                  <c:v>76507.86</c:v>
                </c:pt>
                <c:pt idx="1866" formatCode="#,##0.00">
                  <c:v>76522.61</c:v>
                </c:pt>
                <c:pt idx="1867" formatCode="#,##0.00">
                  <c:v>76536.92</c:v>
                </c:pt>
                <c:pt idx="1868" formatCode="#,##0.00">
                  <c:v>76550.8</c:v>
                </c:pt>
                <c:pt idx="1869" formatCode="#,##0.00">
                  <c:v>76564.25</c:v>
                </c:pt>
                <c:pt idx="1870" formatCode="#,##0.00">
                  <c:v>76577.289999999994</c:v>
                </c:pt>
                <c:pt idx="1871" formatCode="#,##0.00">
                  <c:v>76589.899999999994</c:v>
                </c:pt>
                <c:pt idx="1872" formatCode="#,##0.00">
                  <c:v>76602.080000000002</c:v>
                </c:pt>
                <c:pt idx="1873" formatCode="#,##0.00">
                  <c:v>76613.84</c:v>
                </c:pt>
                <c:pt idx="1874" formatCode="#,##0.00">
                  <c:v>76625.210000000006</c:v>
                </c:pt>
                <c:pt idx="1875" formatCode="#,##0.00">
                  <c:v>76636.12</c:v>
                </c:pt>
                <c:pt idx="1876" formatCode="#,##0.00">
                  <c:v>76646.649999999994</c:v>
                </c:pt>
                <c:pt idx="1877" formatCode="#,##0.00">
                  <c:v>76656.740000000005</c:v>
                </c:pt>
                <c:pt idx="1878" formatCode="#,##0.00">
                  <c:v>76666.41</c:v>
                </c:pt>
                <c:pt idx="1879" formatCode="#,##0.00">
                  <c:v>76675.66</c:v>
                </c:pt>
                <c:pt idx="1880" formatCode="#,##0.00">
                  <c:v>76684.52</c:v>
                </c:pt>
                <c:pt idx="1881" formatCode="#,##0.00">
                  <c:v>76692.95</c:v>
                </c:pt>
                <c:pt idx="1882" formatCode="#,##0.00">
                  <c:v>76700.98</c:v>
                </c:pt>
                <c:pt idx="1883" formatCode="#,##0.00">
                  <c:v>76708.600000000006</c:v>
                </c:pt>
                <c:pt idx="1884" formatCode="#,##0.00">
                  <c:v>76715.83</c:v>
                </c:pt>
                <c:pt idx="1885" formatCode="#,##0.00">
                  <c:v>76722.62</c:v>
                </c:pt>
                <c:pt idx="1886" formatCode="#,##0.00">
                  <c:v>76729.009999999995</c:v>
                </c:pt>
                <c:pt idx="1887" formatCode="#,##0.00">
                  <c:v>76735</c:v>
                </c:pt>
                <c:pt idx="1888" formatCode="#,##0.00">
                  <c:v>76740.570000000007</c:v>
                </c:pt>
                <c:pt idx="1889" formatCode="#,##0.00">
                  <c:v>76745.759999999995</c:v>
                </c:pt>
                <c:pt idx="1890" formatCode="#,##0.00">
                  <c:v>76750.52</c:v>
                </c:pt>
                <c:pt idx="1891" formatCode="#,##0.00">
                  <c:v>76754.92</c:v>
                </c:pt>
                <c:pt idx="1892" formatCode="#,##0.00">
                  <c:v>76758.91</c:v>
                </c:pt>
                <c:pt idx="1893" formatCode="#,##0.00">
                  <c:v>76762.48</c:v>
                </c:pt>
                <c:pt idx="1894" formatCode="#,##0.00">
                  <c:v>76765.679999999993</c:v>
                </c:pt>
                <c:pt idx="1895" formatCode="#,##0.00">
                  <c:v>76768.47</c:v>
                </c:pt>
                <c:pt idx="1896" formatCode="#,##0.00">
                  <c:v>76770.87</c:v>
                </c:pt>
                <c:pt idx="1897" formatCode="#,##0.00">
                  <c:v>76772.86</c:v>
                </c:pt>
                <c:pt idx="1898" formatCode="#,##0.00">
                  <c:v>76774.48</c:v>
                </c:pt>
                <c:pt idx="1899" formatCode="#,##0.00">
                  <c:v>76775.66</c:v>
                </c:pt>
                <c:pt idx="1900" formatCode="#,##0.00">
                  <c:v>76777.06</c:v>
                </c:pt>
                <c:pt idx="1901" formatCode="#,##0.00">
                  <c:v>76777.55</c:v>
                </c:pt>
                <c:pt idx="1902" formatCode="#,##0.00">
                  <c:v>76777.45</c:v>
                </c:pt>
                <c:pt idx="1903" formatCode="#,##0.00">
                  <c:v>76777.02</c:v>
                </c:pt>
                <c:pt idx="1904" formatCode="#,##0.00">
                  <c:v>76776.2</c:v>
                </c:pt>
                <c:pt idx="1905" formatCode="#,##0.00">
                  <c:v>76774.990000000005</c:v>
                </c:pt>
                <c:pt idx="1906" formatCode="#,##0.00">
                  <c:v>76773.45</c:v>
                </c:pt>
                <c:pt idx="1907" formatCode="#,##0.00">
                  <c:v>76771.509999999995</c:v>
                </c:pt>
                <c:pt idx="1908" formatCode="#,##0.00">
                  <c:v>76769.19</c:v>
                </c:pt>
                <c:pt idx="1909" formatCode="#,##0.00">
                  <c:v>76766.53</c:v>
                </c:pt>
                <c:pt idx="1910" formatCode="#,##0.00">
                  <c:v>76763.490000000005</c:v>
                </c:pt>
                <c:pt idx="1911" formatCode="#,##0.00">
                  <c:v>76760.039999999994</c:v>
                </c:pt>
                <c:pt idx="1912" formatCode="#,##0.00">
                  <c:v>76756.23</c:v>
                </c:pt>
                <c:pt idx="1913" formatCode="#,##0.00">
                  <c:v>76752.02</c:v>
                </c:pt>
                <c:pt idx="1914" formatCode="#,##0.00">
                  <c:v>76747.45</c:v>
                </c:pt>
                <c:pt idx="1915" formatCode="#,##0.00">
                  <c:v>76742.539999999994</c:v>
                </c:pt>
                <c:pt idx="1916" formatCode="#,##0.00">
                  <c:v>76737.22</c:v>
                </c:pt>
                <c:pt idx="1917" formatCode="#,##0.00">
                  <c:v>76731.55</c:v>
                </c:pt>
                <c:pt idx="1918" formatCode="#,##0.00">
                  <c:v>76725.48</c:v>
                </c:pt>
                <c:pt idx="1919" formatCode="#,##0.00">
                  <c:v>76719.100000000006</c:v>
                </c:pt>
                <c:pt idx="1920" formatCode="#,##0.00">
                  <c:v>76712.3</c:v>
                </c:pt>
                <c:pt idx="1921" formatCode="#,##0.00">
                  <c:v>76705.2</c:v>
                </c:pt>
                <c:pt idx="1922" formatCode="#,##0.00">
                  <c:v>76697.679999999993</c:v>
                </c:pt>
                <c:pt idx="1923" formatCode="#,##0.00">
                  <c:v>76689.84</c:v>
                </c:pt>
                <c:pt idx="1924" formatCode="#,##0.00">
                  <c:v>76681.62</c:v>
                </c:pt>
                <c:pt idx="1925" formatCode="#,##0.00">
                  <c:v>76673.039999999994</c:v>
                </c:pt>
                <c:pt idx="1926" formatCode="#,##0.00">
                  <c:v>76664.08</c:v>
                </c:pt>
                <c:pt idx="1927" formatCode="#,##0.00">
                  <c:v>76654.78</c:v>
                </c:pt>
                <c:pt idx="1928" formatCode="#,##0.00">
                  <c:v>76645.119999999995</c:v>
                </c:pt>
                <c:pt idx="1929" formatCode="#,##0.00">
                  <c:v>76635.12</c:v>
                </c:pt>
                <c:pt idx="1930" formatCode="#,##0.00">
                  <c:v>76624.759999999995</c:v>
                </c:pt>
                <c:pt idx="1931" formatCode="#,##0.00">
                  <c:v>76614.03</c:v>
                </c:pt>
                <c:pt idx="1932" formatCode="#,##0.00">
                  <c:v>76602.95</c:v>
                </c:pt>
                <c:pt idx="1933" formatCode="#,##0.00">
                  <c:v>76591.520000000004</c:v>
                </c:pt>
                <c:pt idx="1934" formatCode="#,##0.00">
                  <c:v>76579.740000000005</c:v>
                </c:pt>
                <c:pt idx="1935" formatCode="#,##0.00">
                  <c:v>76567.62</c:v>
                </c:pt>
                <c:pt idx="1936" formatCode="#,##0.00">
                  <c:v>76555.179999999993</c:v>
                </c:pt>
                <c:pt idx="1937" formatCode="#,##0.00">
                  <c:v>76542.37</c:v>
                </c:pt>
                <c:pt idx="1938" formatCode="#,##0.00">
                  <c:v>76529.2</c:v>
                </c:pt>
                <c:pt idx="1939" formatCode="#,##0.00">
                  <c:v>76515.72</c:v>
                </c:pt>
                <c:pt idx="1940" formatCode="#,##0.00">
                  <c:v>76501.88</c:v>
                </c:pt>
                <c:pt idx="1941" formatCode="#,##0.00">
                  <c:v>76487.73</c:v>
                </c:pt>
                <c:pt idx="1942" formatCode="#,##0.00">
                  <c:v>76473.210000000006</c:v>
                </c:pt>
                <c:pt idx="1943" formatCode="#,##0.00">
                  <c:v>76458.38</c:v>
                </c:pt>
                <c:pt idx="1944" formatCode="#,##0.00">
                  <c:v>76443.199999999997</c:v>
                </c:pt>
                <c:pt idx="1945" formatCode="#,##0.00">
                  <c:v>76427.710000000006</c:v>
                </c:pt>
                <c:pt idx="1946" formatCode="#,##0.00">
                  <c:v>76411.899999999994</c:v>
                </c:pt>
                <c:pt idx="1947" formatCode="#,##0.00">
                  <c:v>76395.77</c:v>
                </c:pt>
                <c:pt idx="1948" formatCode="#,##0.00">
                  <c:v>76379.289999999994</c:v>
                </c:pt>
                <c:pt idx="1949" formatCode="#,##0.00">
                  <c:v>76362.52</c:v>
                </c:pt>
                <c:pt idx="1950" formatCode="#,##0.00">
                  <c:v>76345.41</c:v>
                </c:pt>
                <c:pt idx="1951" formatCode="#,##0.00">
                  <c:v>76328.02</c:v>
                </c:pt>
                <c:pt idx="1952" formatCode="#,##0.00">
                  <c:v>76310.27</c:v>
                </c:pt>
                <c:pt idx="1953" formatCode="#,##0.00">
                  <c:v>76292.240000000005</c:v>
                </c:pt>
                <c:pt idx="1954" formatCode="#,##0.00">
                  <c:v>76273.899999999994</c:v>
                </c:pt>
                <c:pt idx="1955" formatCode="#,##0.00">
                  <c:v>76255.240000000005</c:v>
                </c:pt>
                <c:pt idx="1956" formatCode="#,##0.00">
                  <c:v>76236.27</c:v>
                </c:pt>
                <c:pt idx="1957" formatCode="#,##0.00">
                  <c:v>76216.990000000005</c:v>
                </c:pt>
                <c:pt idx="1958" formatCode="#,##0.00">
                  <c:v>76197.45</c:v>
                </c:pt>
                <c:pt idx="1959" formatCode="#,##0.00">
                  <c:v>76177.55</c:v>
                </c:pt>
                <c:pt idx="1960" formatCode="#,##0.00">
                  <c:v>76157.37</c:v>
                </c:pt>
                <c:pt idx="1961" formatCode="#,##0.00">
                  <c:v>76136.88</c:v>
                </c:pt>
                <c:pt idx="1962" formatCode="#,##0.00">
                  <c:v>76116.11</c:v>
                </c:pt>
                <c:pt idx="1963" formatCode="#,##0.00">
                  <c:v>76095.02</c:v>
                </c:pt>
                <c:pt idx="1964" formatCode="#,##0.00">
                  <c:v>76073.62</c:v>
                </c:pt>
                <c:pt idx="1965" formatCode="#,##0.00">
                  <c:v>76051.92</c:v>
                </c:pt>
                <c:pt idx="1966" formatCode="#,##0.00">
                  <c:v>76029.97</c:v>
                </c:pt>
                <c:pt idx="1967" formatCode="#,##0.00">
                  <c:v>76007.710000000006</c:v>
                </c:pt>
                <c:pt idx="1968" formatCode="#,##0.00">
                  <c:v>75985.149999999994</c:v>
                </c:pt>
                <c:pt idx="1969" formatCode="#,##0.00">
                  <c:v>75962.3</c:v>
                </c:pt>
                <c:pt idx="1970" formatCode="#,##0.00">
                  <c:v>75939.14</c:v>
                </c:pt>
                <c:pt idx="1971" formatCode="#,##0.00">
                  <c:v>75915.710000000006</c:v>
                </c:pt>
                <c:pt idx="1972" formatCode="#,##0.00">
                  <c:v>75891.98</c:v>
                </c:pt>
                <c:pt idx="1973" formatCode="#,##0.00">
                  <c:v>75868</c:v>
                </c:pt>
                <c:pt idx="1974" formatCode="#,##0.00">
                  <c:v>75843.75</c:v>
                </c:pt>
                <c:pt idx="1975" formatCode="#,##0.00">
                  <c:v>75819.240000000005</c:v>
                </c:pt>
                <c:pt idx="1976" formatCode="#,##0.00">
                  <c:v>75794.45</c:v>
                </c:pt>
                <c:pt idx="1977" formatCode="#,##0.00">
                  <c:v>75769.38</c:v>
                </c:pt>
                <c:pt idx="1978" formatCode="#,##0.00">
                  <c:v>75744.039999999994</c:v>
                </c:pt>
                <c:pt idx="1979" formatCode="#,##0.00">
                  <c:v>75718.38</c:v>
                </c:pt>
                <c:pt idx="1980" formatCode="#,##0.00">
                  <c:v>75692.5</c:v>
                </c:pt>
                <c:pt idx="1981" formatCode="#,##0.00">
                  <c:v>75666.33</c:v>
                </c:pt>
                <c:pt idx="1982" formatCode="#,##0.00">
                  <c:v>75639.88</c:v>
                </c:pt>
                <c:pt idx="1983" formatCode="#,##0.00">
                  <c:v>75613.149999999994</c:v>
                </c:pt>
                <c:pt idx="1984" formatCode="#,##0.00">
                  <c:v>75586.12</c:v>
                </c:pt>
                <c:pt idx="1985" formatCode="#,##0.00">
                  <c:v>75558.820000000007</c:v>
                </c:pt>
                <c:pt idx="1986" formatCode="#,##0.00">
                  <c:v>75531.28</c:v>
                </c:pt>
                <c:pt idx="1987" formatCode="#,##0.00">
                  <c:v>75503.460000000006</c:v>
                </c:pt>
                <c:pt idx="1988" formatCode="#,##0.00">
                  <c:v>75475.42</c:v>
                </c:pt>
                <c:pt idx="1989" formatCode="#,##0.00">
                  <c:v>75447.08</c:v>
                </c:pt>
                <c:pt idx="1990" formatCode="#,##0.00">
                  <c:v>75418.539999999994</c:v>
                </c:pt>
                <c:pt idx="1991" formatCode="#,##0.00">
                  <c:v>75389.73</c:v>
                </c:pt>
                <c:pt idx="1992" formatCode="#,##0.00">
                  <c:v>75360.69</c:v>
                </c:pt>
                <c:pt idx="1993" formatCode="#,##0.00">
                  <c:v>75331.429999999993</c:v>
                </c:pt>
                <c:pt idx="1994" formatCode="#,##0.00">
                  <c:v>75301.919999999998</c:v>
                </c:pt>
                <c:pt idx="1995" formatCode="#,##0.00">
                  <c:v>75272.160000000003</c:v>
                </c:pt>
                <c:pt idx="1996" formatCode="#,##0.00">
                  <c:v>75242.17</c:v>
                </c:pt>
                <c:pt idx="1997" formatCode="#,##0.00">
                  <c:v>75211.960000000006</c:v>
                </c:pt>
                <c:pt idx="1998" formatCode="#,##0.00">
                  <c:v>75181.490000000005</c:v>
                </c:pt>
                <c:pt idx="1999" formatCode="#,##0.00">
                  <c:v>75150.83</c:v>
                </c:pt>
                <c:pt idx="2000" formatCode="#,##0.00">
                  <c:v>75119.89</c:v>
                </c:pt>
                <c:pt idx="2001" formatCode="#,##0.00">
                  <c:v>75088.759999999995</c:v>
                </c:pt>
                <c:pt idx="2002" formatCode="#,##0.00">
                  <c:v>75057.41</c:v>
                </c:pt>
                <c:pt idx="2003" formatCode="#,##0.00">
                  <c:v>75025.789999999994</c:v>
                </c:pt>
                <c:pt idx="2004" formatCode="#,##0.00">
                  <c:v>74993.919999999998</c:v>
                </c:pt>
                <c:pt idx="2005" formatCode="#,##0.00">
                  <c:v>74961.86</c:v>
                </c:pt>
                <c:pt idx="2006" formatCode="#,##0.00">
                  <c:v>74929.55</c:v>
                </c:pt>
                <c:pt idx="2007" formatCode="#,##0.00">
                  <c:v>74897.039999999994</c:v>
                </c:pt>
                <c:pt idx="2008" formatCode="#,##0.00">
                  <c:v>74864.31</c:v>
                </c:pt>
                <c:pt idx="2009" formatCode="#,##0.00">
                  <c:v>74831.28</c:v>
                </c:pt>
                <c:pt idx="2010" formatCode="#,##0.00">
                  <c:v>74798.06</c:v>
                </c:pt>
                <c:pt idx="2011" formatCode="#,##0.00">
                  <c:v>74764.61</c:v>
                </c:pt>
                <c:pt idx="2012" formatCode="#,##0.00">
                  <c:v>74730.95</c:v>
                </c:pt>
                <c:pt idx="2013" formatCode="#,##0.00">
                  <c:v>74697.06</c:v>
                </c:pt>
                <c:pt idx="2014" formatCode="#,##0.00">
                  <c:v>74662.960000000006</c:v>
                </c:pt>
                <c:pt idx="2015" formatCode="#,##0.00">
                  <c:v>74628.649999999994</c:v>
                </c:pt>
                <c:pt idx="2016" formatCode="#,##0.00">
                  <c:v>74594.070000000007</c:v>
                </c:pt>
                <c:pt idx="2017" formatCode="#,##0.00">
                  <c:v>74559.33</c:v>
                </c:pt>
                <c:pt idx="2018" formatCode="#,##0.00">
                  <c:v>74524.34</c:v>
                </c:pt>
                <c:pt idx="2019" formatCode="#,##0.00">
                  <c:v>74489.2</c:v>
                </c:pt>
                <c:pt idx="2020" formatCode="#,##0.00">
                  <c:v>74453.789999999994</c:v>
                </c:pt>
                <c:pt idx="2021" formatCode="#,##0.00">
                  <c:v>74418.210000000006</c:v>
                </c:pt>
                <c:pt idx="2022" formatCode="#,##0.00">
                  <c:v>74382.44</c:v>
                </c:pt>
                <c:pt idx="2023" formatCode="#,##0.00">
                  <c:v>74346.52</c:v>
                </c:pt>
                <c:pt idx="2024" formatCode="#,##0.00">
                  <c:v>74310.34</c:v>
                </c:pt>
                <c:pt idx="2025" formatCode="#,##0.00">
                  <c:v>74273.97</c:v>
                </c:pt>
                <c:pt idx="2026" formatCode="#,##0.00">
                  <c:v>74237.42</c:v>
                </c:pt>
                <c:pt idx="2027" formatCode="#,##0.00">
                  <c:v>74200.7</c:v>
                </c:pt>
                <c:pt idx="2028" formatCode="#,##0.00">
                  <c:v>74163.8</c:v>
                </c:pt>
                <c:pt idx="2029" formatCode="#,##0.00">
                  <c:v>74126.73</c:v>
                </c:pt>
                <c:pt idx="2030" formatCode="#,##0.00">
                  <c:v>74089.48</c:v>
                </c:pt>
                <c:pt idx="2031" formatCode="#,##0.00">
                  <c:v>74052.06</c:v>
                </c:pt>
                <c:pt idx="2032" formatCode="#,##0.00">
                  <c:v>74014.48</c:v>
                </c:pt>
                <c:pt idx="2033" formatCode="#,##0.00">
                  <c:v>73976.77</c:v>
                </c:pt>
                <c:pt idx="2034" formatCode="#,##0.00">
                  <c:v>73938.86</c:v>
                </c:pt>
                <c:pt idx="2035" formatCode="#,##0.00">
                  <c:v>73900.77</c:v>
                </c:pt>
                <c:pt idx="2036" formatCode="#,##0.00">
                  <c:v>73862.55</c:v>
                </c:pt>
                <c:pt idx="2037" formatCode="#,##0.00">
                  <c:v>73824.14</c:v>
                </c:pt>
                <c:pt idx="2038" formatCode="#,##0.00">
                  <c:v>73785.570000000007</c:v>
                </c:pt>
                <c:pt idx="2039" formatCode="#,##0.00">
                  <c:v>73746.820000000007</c:v>
                </c:pt>
                <c:pt idx="2040" formatCode="#,##0.00">
                  <c:v>73707.87</c:v>
                </c:pt>
                <c:pt idx="2041" formatCode="#,##0.00">
                  <c:v>73668.7</c:v>
                </c:pt>
                <c:pt idx="2042" formatCode="#,##0.00">
                  <c:v>73629.38</c:v>
                </c:pt>
                <c:pt idx="2043" formatCode="#,##0.00">
                  <c:v>73589.91</c:v>
                </c:pt>
                <c:pt idx="2044" formatCode="#,##0.00">
                  <c:v>73550.27</c:v>
                </c:pt>
                <c:pt idx="2045" formatCode="#,##0.00">
                  <c:v>73510.52</c:v>
                </c:pt>
                <c:pt idx="2046" formatCode="#,##0.00">
                  <c:v>73470.61</c:v>
                </c:pt>
                <c:pt idx="2047" formatCode="#,##0.00">
                  <c:v>73430.55</c:v>
                </c:pt>
                <c:pt idx="2048" formatCode="#,##0.00">
                  <c:v>73390.34</c:v>
                </c:pt>
                <c:pt idx="2049" formatCode="#,##0.00">
                  <c:v>73349.960000000006</c:v>
                </c:pt>
                <c:pt idx="2050" formatCode="#,##0.00">
                  <c:v>73309.429999999993</c:v>
                </c:pt>
                <c:pt idx="2051" formatCode="#,##0.00">
                  <c:v>73268.84</c:v>
                </c:pt>
                <c:pt idx="2052" formatCode="#,##0.00">
                  <c:v>73227.929999999993</c:v>
                </c:pt>
                <c:pt idx="2053" formatCode="#,##0.00">
                  <c:v>73186.92</c:v>
                </c:pt>
                <c:pt idx="2054" formatCode="#,##0.00">
                  <c:v>73145.8</c:v>
                </c:pt>
                <c:pt idx="2055" formatCode="#,##0.00">
                  <c:v>73104.509999999995</c:v>
                </c:pt>
                <c:pt idx="2056" formatCode="#,##0.00">
                  <c:v>73063.05</c:v>
                </c:pt>
                <c:pt idx="2057" formatCode="#,##0.00">
                  <c:v>73021.45</c:v>
                </c:pt>
                <c:pt idx="2058" formatCode="#,##0.00">
                  <c:v>72979.72</c:v>
                </c:pt>
                <c:pt idx="2059" formatCode="#,##0.00">
                  <c:v>72937.81</c:v>
                </c:pt>
                <c:pt idx="2060" formatCode="#,##0.00">
                  <c:v>72895.820000000007</c:v>
                </c:pt>
                <c:pt idx="2061" formatCode="#,##0.00">
                  <c:v>72853.61</c:v>
                </c:pt>
                <c:pt idx="2062" formatCode="#,##0.00">
                  <c:v>72811.23</c:v>
                </c:pt>
                <c:pt idx="2063" formatCode="#,##0.00">
                  <c:v>72768.73</c:v>
                </c:pt>
                <c:pt idx="2064" formatCode="#,##0.00">
                  <c:v>72726.11</c:v>
                </c:pt>
                <c:pt idx="2065" formatCode="#,##0.00">
                  <c:v>72683.31</c:v>
                </c:pt>
                <c:pt idx="2066" formatCode="#,##0.00">
                  <c:v>72640.5</c:v>
                </c:pt>
                <c:pt idx="2067" formatCode="#,##0.00">
                  <c:v>72597.509999999995</c:v>
                </c:pt>
                <c:pt idx="2068" formatCode="#,##0.00">
                  <c:v>72554.34</c:v>
                </c:pt>
                <c:pt idx="2069" formatCode="#,##0.00">
                  <c:v>72511.09</c:v>
                </c:pt>
                <c:pt idx="2070" formatCode="#,##0.00">
                  <c:v>72467.759999999995</c:v>
                </c:pt>
                <c:pt idx="2071" formatCode="#,##0.00">
                  <c:v>72424.320000000007</c:v>
                </c:pt>
                <c:pt idx="2072" formatCode="#,##0.00">
                  <c:v>72380.75</c:v>
                </c:pt>
                <c:pt idx="2073" formatCode="#,##0.00">
                  <c:v>72337.05</c:v>
                </c:pt>
                <c:pt idx="2074" formatCode="#,##0.00">
                  <c:v>72293.27</c:v>
                </c:pt>
                <c:pt idx="2075" formatCode="#,##0.00">
                  <c:v>72249.429999999993</c:v>
                </c:pt>
                <c:pt idx="2076" formatCode="#,##0.00">
                  <c:v>72205.440000000002</c:v>
                </c:pt>
                <c:pt idx="2077" formatCode="#,##0.00">
                  <c:v>72161.34</c:v>
                </c:pt>
                <c:pt idx="2078" formatCode="#,##0.00">
                  <c:v>72117.14</c:v>
                </c:pt>
                <c:pt idx="2079" formatCode="#,##0.00">
                  <c:v>72072.91</c:v>
                </c:pt>
                <c:pt idx="2080" formatCode="#,##0.00">
                  <c:v>72028.55</c:v>
                </c:pt>
                <c:pt idx="2081" formatCode="#,##0.00">
                  <c:v>71984.11</c:v>
                </c:pt>
                <c:pt idx="2082" formatCode="#,##0.00">
                  <c:v>71939.490000000005</c:v>
                </c:pt>
                <c:pt idx="2083" formatCode="#,##0.00">
                  <c:v>71894.820000000007</c:v>
                </c:pt>
                <c:pt idx="2084" formatCode="#,##0.00">
                  <c:v>71850.039999999994</c:v>
                </c:pt>
                <c:pt idx="2085" formatCode="#,##0.00">
                  <c:v>71805.17</c:v>
                </c:pt>
                <c:pt idx="2086" formatCode="#,##0.00">
                  <c:v>71760.2</c:v>
                </c:pt>
                <c:pt idx="2087" formatCode="#,##0.00">
                  <c:v>71715.13</c:v>
                </c:pt>
                <c:pt idx="2088" formatCode="#,##0.00">
                  <c:v>71669.98</c:v>
                </c:pt>
                <c:pt idx="2089" formatCode="#,##0.00">
                  <c:v>71624.710000000006</c:v>
                </c:pt>
                <c:pt idx="2090" formatCode="#,##0.00">
                  <c:v>71579.37</c:v>
                </c:pt>
                <c:pt idx="2091" formatCode="#,##0.00">
                  <c:v>71533.83</c:v>
                </c:pt>
                <c:pt idx="2092" formatCode="#,##0.00">
                  <c:v>71488.27</c:v>
                </c:pt>
                <c:pt idx="2093" formatCode="#,##0.00">
                  <c:v>71442.62</c:v>
                </c:pt>
                <c:pt idx="2094" formatCode="#,##0.00">
                  <c:v>71396.89</c:v>
                </c:pt>
                <c:pt idx="2095" formatCode="#,##0.00">
                  <c:v>71351.05</c:v>
                </c:pt>
                <c:pt idx="2096" formatCode="#,##0.00">
                  <c:v>71305.070000000007</c:v>
                </c:pt>
                <c:pt idx="2097" formatCode="#,##0.00">
                  <c:v>71259.02</c:v>
                </c:pt>
                <c:pt idx="2098" formatCode="#,##0.00">
                  <c:v>71212.88</c:v>
                </c:pt>
                <c:pt idx="2099" formatCode="#,##0.00">
                  <c:v>71166.62</c:v>
                </c:pt>
                <c:pt idx="2100" formatCode="#,##0.00">
                  <c:v>71120.19</c:v>
                </c:pt>
                <c:pt idx="2101" formatCode="#,##0.00">
                  <c:v>71073.69</c:v>
                </c:pt>
                <c:pt idx="2102" formatCode="#,##0.00">
                  <c:v>71027.12</c:v>
                </c:pt>
                <c:pt idx="2103" formatCode="#,##0.00">
                  <c:v>70980.52</c:v>
                </c:pt>
                <c:pt idx="2104" formatCode="#,##0.00">
                  <c:v>70933.77</c:v>
                </c:pt>
                <c:pt idx="2105" formatCode="#,##0.00">
                  <c:v>70886.92</c:v>
                </c:pt>
                <c:pt idx="2106" formatCode="#,##0.00">
                  <c:v>70839.98</c:v>
                </c:pt>
                <c:pt idx="2107" formatCode="#,##0.00">
                  <c:v>70793.02</c:v>
                </c:pt>
                <c:pt idx="2108" formatCode="#,##0.00">
                  <c:v>70745.95</c:v>
                </c:pt>
                <c:pt idx="2109" formatCode="#,##0.00">
                  <c:v>70698.83</c:v>
                </c:pt>
                <c:pt idx="2110" formatCode="#,##0.00">
                  <c:v>70651.64</c:v>
                </c:pt>
                <c:pt idx="2111" formatCode="#,##0.00">
                  <c:v>70604.34</c:v>
                </c:pt>
                <c:pt idx="2112" formatCode="#,##0.00">
                  <c:v>70556.97</c:v>
                </c:pt>
                <c:pt idx="2113" formatCode="#,##0.00">
                  <c:v>70509.55</c:v>
                </c:pt>
                <c:pt idx="2114" formatCode="#,##0.00">
                  <c:v>70462.009999999995</c:v>
                </c:pt>
                <c:pt idx="2115" formatCode="#,##0.00">
                  <c:v>70414.44</c:v>
                </c:pt>
                <c:pt idx="2116" formatCode="#,##0.00">
                  <c:v>70366.8</c:v>
                </c:pt>
                <c:pt idx="2117" formatCode="#,##0.00">
                  <c:v>70319.06</c:v>
                </c:pt>
                <c:pt idx="2118" formatCode="#,##0.00">
                  <c:v>70271.3</c:v>
                </c:pt>
                <c:pt idx="2119" formatCode="#,##0.00">
                  <c:v>70223.45</c:v>
                </c:pt>
                <c:pt idx="2120" formatCode="#,##0.00">
                  <c:v>70175.53</c:v>
                </c:pt>
                <c:pt idx="2121" formatCode="#,##0.00">
                  <c:v>70127.55</c:v>
                </c:pt>
                <c:pt idx="2122" formatCode="#,##0.00">
                  <c:v>70079.490000000005</c:v>
                </c:pt>
                <c:pt idx="2123" formatCode="#,##0.00">
                  <c:v>70031.56</c:v>
                </c:pt>
                <c:pt idx="2124" formatCode="#,##0.00">
                  <c:v>69983.45</c:v>
                </c:pt>
                <c:pt idx="2125" formatCode="#,##0.00">
                  <c:v>69935.31</c:v>
                </c:pt>
                <c:pt idx="2126" formatCode="#,##0.00">
                  <c:v>69887.17</c:v>
                </c:pt>
                <c:pt idx="2127" formatCode="#,##0.00">
                  <c:v>69838.95</c:v>
                </c:pt>
                <c:pt idx="2128" formatCode="#,##0.00">
                  <c:v>69790.679999999993</c:v>
                </c:pt>
                <c:pt idx="2129" formatCode="#,##0.00">
                  <c:v>69742.37</c:v>
                </c:pt>
                <c:pt idx="2130" formatCode="#,##0.00">
                  <c:v>69694</c:v>
                </c:pt>
                <c:pt idx="2131" formatCode="#,##0.00">
                  <c:v>69645.64</c:v>
                </c:pt>
                <c:pt idx="2132" formatCode="#,##0.00">
                  <c:v>69597.19</c:v>
                </c:pt>
                <c:pt idx="2133" formatCode="#,##0.00">
                  <c:v>69548.679999999993</c:v>
                </c:pt>
                <c:pt idx="2134" formatCode="#,##0.00">
                  <c:v>69500.14</c:v>
                </c:pt>
                <c:pt idx="2135" formatCode="#,##0.00">
                  <c:v>69451.59</c:v>
                </c:pt>
                <c:pt idx="2136" formatCode="#,##0.00">
                  <c:v>69402.929999999993</c:v>
                </c:pt>
                <c:pt idx="2137" formatCode="#,##0.00">
                  <c:v>69354.27</c:v>
                </c:pt>
                <c:pt idx="2138" formatCode="#,##0.00">
                  <c:v>69305.600000000006</c:v>
                </c:pt>
                <c:pt idx="2139" formatCode="#,##0.00">
                  <c:v>69256.899999999994</c:v>
                </c:pt>
                <c:pt idx="2140" formatCode="#,##0.00">
                  <c:v>69208.12</c:v>
                </c:pt>
                <c:pt idx="2141" formatCode="#,##0.00">
                  <c:v>69159.320000000007</c:v>
                </c:pt>
                <c:pt idx="2142" formatCode="#,##0.00">
                  <c:v>69110.490000000005</c:v>
                </c:pt>
                <c:pt idx="2143" formatCode="#,##0.00">
                  <c:v>69061.66</c:v>
                </c:pt>
                <c:pt idx="2144" formatCode="#,##0.00">
                  <c:v>69012.77</c:v>
                </c:pt>
                <c:pt idx="2145" formatCode="#,##0.00">
                  <c:v>68963.81</c:v>
                </c:pt>
                <c:pt idx="2146" formatCode="#,##0.00">
                  <c:v>68914.880000000005</c:v>
                </c:pt>
                <c:pt idx="2147" formatCode="#,##0.00">
                  <c:v>68865.88</c:v>
                </c:pt>
                <c:pt idx="2148" formatCode="#,##0.00">
                  <c:v>68816.83</c:v>
                </c:pt>
                <c:pt idx="2149" formatCode="#,##0.00">
                  <c:v>68767.740000000005</c:v>
                </c:pt>
                <c:pt idx="2150" formatCode="#,##0.00">
                  <c:v>68718.559999999998</c:v>
                </c:pt>
                <c:pt idx="2151" formatCode="#,##0.00">
                  <c:v>68669.41</c:v>
                </c:pt>
                <c:pt idx="2152" formatCode="#,##0.00">
                  <c:v>68620.17</c:v>
                </c:pt>
                <c:pt idx="2153" formatCode="#,##0.00">
                  <c:v>68571.08</c:v>
                </c:pt>
                <c:pt idx="2154" formatCode="#,##0.00">
                  <c:v>68521.73</c:v>
                </c:pt>
                <c:pt idx="2155" formatCode="#,##0.00">
                  <c:v>68472.320000000007</c:v>
                </c:pt>
                <c:pt idx="2156" formatCode="#,##0.00">
                  <c:v>68422.880000000005</c:v>
                </c:pt>
                <c:pt idx="2157" formatCode="#,##0.00">
                  <c:v>68373.429999999993</c:v>
                </c:pt>
                <c:pt idx="2158" formatCode="#,##0.00">
                  <c:v>68323.98</c:v>
                </c:pt>
                <c:pt idx="2159" formatCode="#,##0.00">
                  <c:v>68274.77</c:v>
                </c:pt>
                <c:pt idx="2160" formatCode="#,##0.00">
                  <c:v>68225.23</c:v>
                </c:pt>
                <c:pt idx="2161" formatCode="#,##0.00">
                  <c:v>68175.600000000006</c:v>
                </c:pt>
                <c:pt idx="2162" formatCode="#,##0.00">
                  <c:v>68126.05</c:v>
                </c:pt>
                <c:pt idx="2163" formatCode="#,##0.00">
                  <c:v>68076.5</c:v>
                </c:pt>
                <c:pt idx="2164" formatCode="#,##0.00">
                  <c:v>68026.91</c:v>
                </c:pt>
                <c:pt idx="2165" formatCode="#,##0.00">
                  <c:v>67977.37</c:v>
                </c:pt>
                <c:pt idx="2166" formatCode="#,##0.00">
                  <c:v>67927.839999999997</c:v>
                </c:pt>
                <c:pt idx="2167" formatCode="#,##0.00">
                  <c:v>67878.22</c:v>
                </c:pt>
                <c:pt idx="2168" formatCode="#,##0.00">
                  <c:v>67828.649999999994</c:v>
                </c:pt>
                <c:pt idx="2169" formatCode="#,##0.00">
                  <c:v>67779.06</c:v>
                </c:pt>
                <c:pt idx="2170" formatCode="#,##0.00">
                  <c:v>67729.41</c:v>
                </c:pt>
                <c:pt idx="2171" formatCode="#,##0.00">
                  <c:v>67679.710000000006</c:v>
                </c:pt>
                <c:pt idx="2172" formatCode="#,##0.00">
                  <c:v>67629.990000000005</c:v>
                </c:pt>
                <c:pt idx="2173" formatCode="#,##0.00">
                  <c:v>67580.289999999994</c:v>
                </c:pt>
                <c:pt idx="2174" formatCode="#,##0.00">
                  <c:v>67530.570000000007</c:v>
                </c:pt>
                <c:pt idx="2175" formatCode="#,##0.00">
                  <c:v>67480.800000000003</c:v>
                </c:pt>
                <c:pt idx="2176" formatCode="#,##0.00">
                  <c:v>67431.039999999994</c:v>
                </c:pt>
                <c:pt idx="2177" formatCode="#,##0.00">
                  <c:v>67381.350000000006</c:v>
                </c:pt>
                <c:pt idx="2178" formatCode="#,##0.00">
                  <c:v>67331.61</c:v>
                </c:pt>
                <c:pt idx="2179" formatCode="#,##0.00">
                  <c:v>67281.87</c:v>
                </c:pt>
                <c:pt idx="2180" formatCode="#,##0.00">
                  <c:v>67232.09</c:v>
                </c:pt>
                <c:pt idx="2181" formatCode="#,##0.00">
                  <c:v>67182.320000000007</c:v>
                </c:pt>
                <c:pt idx="2182" formatCode="#,##0.00">
                  <c:v>67132.460000000006</c:v>
                </c:pt>
                <c:pt idx="2183" formatCode="#,##0.00">
                  <c:v>67082.509999999995</c:v>
                </c:pt>
                <c:pt idx="2184" formatCode="#,##0.00">
                  <c:v>67032.59</c:v>
                </c:pt>
                <c:pt idx="2185" formatCode="#,##0.00">
                  <c:v>66982.78</c:v>
                </c:pt>
                <c:pt idx="2186" formatCode="#,##0.00">
                  <c:v>66932.98</c:v>
                </c:pt>
                <c:pt idx="2187" formatCode="#,##0.00">
                  <c:v>66883.210000000006</c:v>
                </c:pt>
                <c:pt idx="2188" formatCode="#,##0.00">
                  <c:v>66833.48</c:v>
                </c:pt>
                <c:pt idx="2189" formatCode="#,##0.00">
                  <c:v>66783.679999999993</c:v>
                </c:pt>
                <c:pt idx="2190" formatCode="#,##0.00">
                  <c:v>66733.88</c:v>
                </c:pt>
                <c:pt idx="2191" formatCode="#,##0.00">
                  <c:v>66684.11</c:v>
                </c:pt>
                <c:pt idx="2192" formatCode="#,##0.00">
                  <c:v>66634.33</c:v>
                </c:pt>
                <c:pt idx="2193" formatCode="#,##0.00">
                  <c:v>66584.59</c:v>
                </c:pt>
                <c:pt idx="2194" formatCode="#,##0.00">
                  <c:v>66534.83</c:v>
                </c:pt>
                <c:pt idx="2195" formatCode="#,##0.00">
                  <c:v>66485.09</c:v>
                </c:pt>
                <c:pt idx="2196" formatCode="#,##0.00">
                  <c:v>66435.33</c:v>
                </c:pt>
                <c:pt idx="2197" formatCode="#,##0.00">
                  <c:v>66385.61</c:v>
                </c:pt>
                <c:pt idx="2198" formatCode="#,##0.00">
                  <c:v>66335.87</c:v>
                </c:pt>
                <c:pt idx="2199" formatCode="#,##0.00">
                  <c:v>66286.12</c:v>
                </c:pt>
                <c:pt idx="2200" formatCode="#,##0.00">
                  <c:v>66236.460000000006</c:v>
                </c:pt>
                <c:pt idx="2201" formatCode="#,##0.00">
                  <c:v>66186.8</c:v>
                </c:pt>
                <c:pt idx="2202" formatCode="#,##0.00">
                  <c:v>66137.17</c:v>
                </c:pt>
                <c:pt idx="2203" formatCode="#,##0.00">
                  <c:v>66087.58</c:v>
                </c:pt>
                <c:pt idx="2204" formatCode="#,##0.00">
                  <c:v>66037.95</c:v>
                </c:pt>
                <c:pt idx="2205" formatCode="#,##0.00">
                  <c:v>65988.37</c:v>
                </c:pt>
                <c:pt idx="2206" formatCode="#,##0.00">
                  <c:v>65938.8</c:v>
                </c:pt>
                <c:pt idx="2207" formatCode="#,##0.00">
                  <c:v>65889.23</c:v>
                </c:pt>
                <c:pt idx="2208" formatCode="#,##0.00">
                  <c:v>65839.7</c:v>
                </c:pt>
                <c:pt idx="2209" formatCode="#,##0.00">
                  <c:v>65790.16</c:v>
                </c:pt>
                <c:pt idx="2210" formatCode="#,##0.00">
                  <c:v>65740.66</c:v>
                </c:pt>
                <c:pt idx="2211" formatCode="#,##0.00">
                  <c:v>65691.240000000005</c:v>
                </c:pt>
                <c:pt idx="2212" formatCode="#,##0.00">
                  <c:v>65641.81</c:v>
                </c:pt>
                <c:pt idx="2213" formatCode="#,##0.00">
                  <c:v>65592.429999999993</c:v>
                </c:pt>
                <c:pt idx="2214" formatCode="#,##0.00">
                  <c:v>65542.12</c:v>
                </c:pt>
                <c:pt idx="2215" formatCode="#,##0.00">
                  <c:v>65493.17</c:v>
                </c:pt>
                <c:pt idx="2216" formatCode="#,##0.00">
                  <c:v>65444.12</c:v>
                </c:pt>
                <c:pt idx="2217" formatCode="#,##0.00">
                  <c:v>65394.89</c:v>
                </c:pt>
                <c:pt idx="2218" formatCode="#,##0.00">
                  <c:v>65345.63</c:v>
                </c:pt>
                <c:pt idx="2219" formatCode="#,##0.00">
                  <c:v>65296.35</c:v>
                </c:pt>
                <c:pt idx="2220" formatCode="#,##0.00">
                  <c:v>65247.08</c:v>
                </c:pt>
                <c:pt idx="2221" formatCode="#,##0.00">
                  <c:v>65197.96</c:v>
                </c:pt>
                <c:pt idx="2222" formatCode="#,##0.00">
                  <c:v>65148.6</c:v>
                </c:pt>
                <c:pt idx="2223" formatCode="#,##0.00">
                  <c:v>65099.48</c:v>
                </c:pt>
                <c:pt idx="2224" formatCode="#,##0.00">
                  <c:v>65050.37</c:v>
                </c:pt>
                <c:pt idx="2225" formatCode="#,##0.00">
                  <c:v>65001.31</c:v>
                </c:pt>
                <c:pt idx="2226" formatCode="#,##0.00">
                  <c:v>64952.32</c:v>
                </c:pt>
                <c:pt idx="2227" formatCode="#,##0.00">
                  <c:v>64903.29</c:v>
                </c:pt>
                <c:pt idx="2228" formatCode="#,##0.00">
                  <c:v>64854.32</c:v>
                </c:pt>
                <c:pt idx="2229" formatCode="#,##0.00">
                  <c:v>64805.4</c:v>
                </c:pt>
                <c:pt idx="2230" formatCode="#,##0.00">
                  <c:v>64756.53</c:v>
                </c:pt>
                <c:pt idx="2231" formatCode="#,##0.00">
                  <c:v>64707.65</c:v>
                </c:pt>
                <c:pt idx="2232" formatCode="#,##0.00">
                  <c:v>64658.73</c:v>
                </c:pt>
                <c:pt idx="2233" formatCode="#,##0.00">
                  <c:v>64609.89</c:v>
                </c:pt>
                <c:pt idx="2234" formatCode="#,##0.00">
                  <c:v>64561.08</c:v>
                </c:pt>
                <c:pt idx="2235" formatCode="#,##0.00">
                  <c:v>64512.32</c:v>
                </c:pt>
                <c:pt idx="2236" formatCode="#,##0.00">
                  <c:v>64463.54</c:v>
                </c:pt>
                <c:pt idx="2237" formatCode="#,##0.00">
                  <c:v>64414.77</c:v>
                </c:pt>
                <c:pt idx="2238" formatCode="#,##0.00">
                  <c:v>64366.02</c:v>
                </c:pt>
                <c:pt idx="2239" formatCode="#,##0.00">
                  <c:v>64317.32</c:v>
                </c:pt>
                <c:pt idx="2240" formatCode="#,##0.00">
                  <c:v>64268.66</c:v>
                </c:pt>
                <c:pt idx="2241" formatCode="#,##0.00">
                  <c:v>64220.01</c:v>
                </c:pt>
                <c:pt idx="2242" formatCode="#,##0.00">
                  <c:v>64171.38</c:v>
                </c:pt>
                <c:pt idx="2243" formatCode="#,##0.00">
                  <c:v>64122.76</c:v>
                </c:pt>
                <c:pt idx="2244" formatCode="#,##0.00">
                  <c:v>64074.23</c:v>
                </c:pt>
                <c:pt idx="2245" formatCode="#,##0.00">
                  <c:v>64025.77</c:v>
                </c:pt>
                <c:pt idx="2246" formatCode="#,##0.00">
                  <c:v>63977.39</c:v>
                </c:pt>
                <c:pt idx="2247" formatCode="#,##0.00">
                  <c:v>63929.09</c:v>
                </c:pt>
                <c:pt idx="2248" formatCode="#,##0.00">
                  <c:v>63880.79</c:v>
                </c:pt>
                <c:pt idx="2249" formatCode="#,##0.00">
                  <c:v>63832.54</c:v>
                </c:pt>
                <c:pt idx="2250" formatCode="#,##0.00">
                  <c:v>63784.32</c:v>
                </c:pt>
                <c:pt idx="2251" formatCode="#,##0.00">
                  <c:v>63736.11</c:v>
                </c:pt>
                <c:pt idx="2252" formatCode="#,##0.00">
                  <c:v>63687.94</c:v>
                </c:pt>
                <c:pt idx="2253" formatCode="#,##0.00">
                  <c:v>63639.83</c:v>
                </c:pt>
                <c:pt idx="2254" formatCode="#,##0.00">
                  <c:v>63591.78</c:v>
                </c:pt>
                <c:pt idx="2255" formatCode="#,##0.00">
                  <c:v>63543.75</c:v>
                </c:pt>
                <c:pt idx="2256" formatCode="#,##0.00">
                  <c:v>63495.77</c:v>
                </c:pt>
                <c:pt idx="2257" formatCode="#,##0.00">
                  <c:v>63447.82</c:v>
                </c:pt>
                <c:pt idx="2258" formatCode="#,##0.00">
                  <c:v>63399.91</c:v>
                </c:pt>
                <c:pt idx="2259" formatCode="#,##0.00">
                  <c:v>63352.04</c:v>
                </c:pt>
                <c:pt idx="2260" formatCode="#,##0.00">
                  <c:v>63304.24</c:v>
                </c:pt>
                <c:pt idx="2261" formatCode="#,##0.00">
                  <c:v>63256.49</c:v>
                </c:pt>
                <c:pt idx="2262" formatCode="#,##0.00">
                  <c:v>63208.79</c:v>
                </c:pt>
                <c:pt idx="2263" formatCode="#,##0.00">
                  <c:v>63161.09</c:v>
                </c:pt>
                <c:pt idx="2264" formatCode="#,##0.00">
                  <c:v>63113.45</c:v>
                </c:pt>
                <c:pt idx="2265" formatCode="#,##0.00">
                  <c:v>63065.86</c:v>
                </c:pt>
                <c:pt idx="2266" formatCode="#,##0.00">
                  <c:v>63018.32</c:v>
                </c:pt>
                <c:pt idx="2267" formatCode="#,##0.00">
                  <c:v>62970.85</c:v>
                </c:pt>
                <c:pt idx="2268" formatCode="#,##0.00">
                  <c:v>62923.42</c:v>
                </c:pt>
                <c:pt idx="2269" formatCode="#,##0.00">
                  <c:v>62876.04</c:v>
                </c:pt>
                <c:pt idx="2270" formatCode="#,##0.00">
                  <c:v>62828.639999999999</c:v>
                </c:pt>
                <c:pt idx="2271" formatCode="#,##0.00">
                  <c:v>62781.29</c:v>
                </c:pt>
                <c:pt idx="2272" formatCode="#,##0.00">
                  <c:v>62734</c:v>
                </c:pt>
                <c:pt idx="2273" formatCode="#,##0.00">
                  <c:v>62686.75</c:v>
                </c:pt>
                <c:pt idx="2274" formatCode="#,##0.00">
                  <c:v>62639.59</c:v>
                </c:pt>
                <c:pt idx="2275" formatCode="#,##0.00">
                  <c:v>62592.51</c:v>
                </c:pt>
                <c:pt idx="2276" formatCode="#,##0.00">
                  <c:v>62545.45</c:v>
                </c:pt>
                <c:pt idx="2277" formatCode="#,##0.00">
                  <c:v>62498.400000000001</c:v>
                </c:pt>
                <c:pt idx="2278" formatCode="#,##0.00">
                  <c:v>62451.39</c:v>
                </c:pt>
                <c:pt idx="2279" formatCode="#,##0.00">
                  <c:v>62404.4</c:v>
                </c:pt>
                <c:pt idx="2280" formatCode="#,##0.00">
                  <c:v>62357.4</c:v>
                </c:pt>
                <c:pt idx="2281" formatCode="#,##0.00">
                  <c:v>62310.47</c:v>
                </c:pt>
                <c:pt idx="2282" formatCode="#,##0.00">
                  <c:v>62263.66</c:v>
                </c:pt>
                <c:pt idx="2283" formatCode="#,##0.00">
                  <c:v>62216.91</c:v>
                </c:pt>
                <c:pt idx="2284" formatCode="#,##0.00">
                  <c:v>62170.18</c:v>
                </c:pt>
                <c:pt idx="2285" formatCode="#,##0.00">
                  <c:v>62123.54</c:v>
                </c:pt>
                <c:pt idx="2286" formatCode="#,##0.00">
                  <c:v>62076.88</c:v>
                </c:pt>
                <c:pt idx="2287" formatCode="#,##0.00">
                  <c:v>62030.3</c:v>
                </c:pt>
                <c:pt idx="2288" formatCode="#,##0.00">
                  <c:v>61983.78</c:v>
                </c:pt>
                <c:pt idx="2289" formatCode="#,##0.00">
                  <c:v>61937.3</c:v>
                </c:pt>
                <c:pt idx="2290" formatCode="#,##0.00">
                  <c:v>61890.91</c:v>
                </c:pt>
                <c:pt idx="2291" formatCode="#,##0.00">
                  <c:v>61844.57</c:v>
                </c:pt>
                <c:pt idx="2292" formatCode="#,##0.00">
                  <c:v>61798.11</c:v>
                </c:pt>
                <c:pt idx="2293" formatCode="#,##0.00">
                  <c:v>61751.83</c:v>
                </c:pt>
                <c:pt idx="2294" formatCode="#,##0.00">
                  <c:v>61705.64</c:v>
                </c:pt>
                <c:pt idx="2295" formatCode="#,##0.00">
                  <c:v>61659.5</c:v>
                </c:pt>
                <c:pt idx="2296" formatCode="#,##0.00">
                  <c:v>61613.35</c:v>
                </c:pt>
                <c:pt idx="2297" formatCode="#,##0.00">
                  <c:v>61567.25</c:v>
                </c:pt>
                <c:pt idx="2298" formatCode="#,##0.00">
                  <c:v>61521.09</c:v>
                </c:pt>
                <c:pt idx="2299" formatCode="#,##0.00">
                  <c:v>61475.040000000001</c:v>
                </c:pt>
                <c:pt idx="2300" formatCode="#,##0.00">
                  <c:v>61429.07</c:v>
                </c:pt>
                <c:pt idx="2301" formatCode="#,##0.00">
                  <c:v>61383.19</c:v>
                </c:pt>
                <c:pt idx="2302" formatCode="#,##0.00">
                  <c:v>61337.37</c:v>
                </c:pt>
                <c:pt idx="2303" formatCode="#,##0.00">
                  <c:v>61291.59</c:v>
                </c:pt>
                <c:pt idx="2304" formatCode="#,##0.00">
                  <c:v>61245.86</c:v>
                </c:pt>
                <c:pt idx="2305" formatCode="#,##0.00">
                  <c:v>61200.15</c:v>
                </c:pt>
                <c:pt idx="2306" formatCode="#,##0.00">
                  <c:v>61154.44</c:v>
                </c:pt>
                <c:pt idx="2307" formatCode="#,##0.00">
                  <c:v>61108.84</c:v>
                </c:pt>
                <c:pt idx="2308" formatCode="#,##0.00">
                  <c:v>61063.32</c:v>
                </c:pt>
                <c:pt idx="2309" formatCode="#,##0.00">
                  <c:v>61017.9</c:v>
                </c:pt>
                <c:pt idx="2310" formatCode="#,##0.00">
                  <c:v>60972.45</c:v>
                </c:pt>
                <c:pt idx="2311" formatCode="#,##0.00">
                  <c:v>60927.07</c:v>
                </c:pt>
                <c:pt idx="2312" formatCode="#,##0.00">
                  <c:v>60881.71</c:v>
                </c:pt>
                <c:pt idx="2313" formatCode="#,##0.00">
                  <c:v>60836.4</c:v>
                </c:pt>
                <c:pt idx="2314" formatCode="#,##0.00">
                  <c:v>60791.16</c:v>
                </c:pt>
                <c:pt idx="2315" formatCode="#,##0.00">
                  <c:v>60745.98</c:v>
                </c:pt>
                <c:pt idx="2316" formatCode="#,##0.00">
                  <c:v>60700.88</c:v>
                </c:pt>
                <c:pt idx="2317" formatCode="#,##0.00">
                  <c:v>60655.85</c:v>
                </c:pt>
                <c:pt idx="2318" formatCode="#,##0.00">
                  <c:v>60610.87</c:v>
                </c:pt>
                <c:pt idx="2319" formatCode="#,##0.00">
                  <c:v>60565.98</c:v>
                </c:pt>
                <c:pt idx="2320" formatCode="#,##0.00">
                  <c:v>60521.1</c:v>
                </c:pt>
                <c:pt idx="2321" formatCode="#,##0.00">
                  <c:v>60476.28</c:v>
                </c:pt>
                <c:pt idx="2322" formatCode="#,##0.00">
                  <c:v>60431.54</c:v>
                </c:pt>
                <c:pt idx="2323" formatCode="#,##0.00">
                  <c:v>60386.85</c:v>
                </c:pt>
                <c:pt idx="2324" formatCode="#,##0.00">
                  <c:v>60342.1</c:v>
                </c:pt>
                <c:pt idx="2325" formatCode="#,##0.00">
                  <c:v>60297.51</c:v>
                </c:pt>
                <c:pt idx="2326" formatCode="#,##0.00">
                  <c:v>60253.11</c:v>
                </c:pt>
                <c:pt idx="2327" formatCode="#,##0.00">
                  <c:v>60208.58</c:v>
                </c:pt>
                <c:pt idx="2328" formatCode="#,##0.00">
                  <c:v>60164.1</c:v>
                </c:pt>
                <c:pt idx="2329" formatCode="#,##0.00">
                  <c:v>60119.7</c:v>
                </c:pt>
                <c:pt idx="2330" formatCode="#,##0.00">
                  <c:v>60075.34</c:v>
                </c:pt>
                <c:pt idx="2331" formatCode="#,##0.00">
                  <c:v>60030.94</c:v>
                </c:pt>
                <c:pt idx="2332" formatCode="#,##0.00">
                  <c:v>59986.66</c:v>
                </c:pt>
                <c:pt idx="2333" formatCode="#,##0.00">
                  <c:v>59942.48</c:v>
                </c:pt>
                <c:pt idx="2334" formatCode="#,##0.00">
                  <c:v>59898.39</c:v>
                </c:pt>
                <c:pt idx="2335" formatCode="#,##0.00">
                  <c:v>59854.38</c:v>
                </c:pt>
                <c:pt idx="2336" formatCode="#,##0.00">
                  <c:v>59810.43</c:v>
                </c:pt>
                <c:pt idx="2337" formatCode="#,##0.00">
                  <c:v>59766.52</c:v>
                </c:pt>
                <c:pt idx="2338" formatCode="#,##0.00">
                  <c:v>59722.65</c:v>
                </c:pt>
                <c:pt idx="2339" formatCode="#,##0.00">
                  <c:v>59678.879999999997</c:v>
                </c:pt>
                <c:pt idx="2340" formatCode="#,##0.00">
                  <c:v>59635.13</c:v>
                </c:pt>
                <c:pt idx="2341" formatCode="#,##0.00">
                  <c:v>59591.45</c:v>
                </c:pt>
                <c:pt idx="2342" formatCode="#,##0.00">
                  <c:v>59547.8</c:v>
                </c:pt>
                <c:pt idx="2343" formatCode="#,##0.00">
                  <c:v>59504.21</c:v>
                </c:pt>
                <c:pt idx="2344" formatCode="#,##0.00">
                  <c:v>59460.63</c:v>
                </c:pt>
                <c:pt idx="2345" formatCode="#,##0.00">
                  <c:v>59417.14</c:v>
                </c:pt>
                <c:pt idx="2346" formatCode="#,##0.00">
                  <c:v>59373.760000000002</c:v>
                </c:pt>
                <c:pt idx="2347" formatCode="#,##0.00">
                  <c:v>59330.47</c:v>
                </c:pt>
                <c:pt idx="2348" formatCode="#,##0.00">
                  <c:v>59287.17</c:v>
                </c:pt>
                <c:pt idx="2349" formatCode="#,##0.00">
                  <c:v>59243.96</c:v>
                </c:pt>
                <c:pt idx="2350" formatCode="#,##0.00">
                  <c:v>59200.79</c:v>
                </c:pt>
                <c:pt idx="2351" formatCode="#,##0.00">
                  <c:v>59157.67</c:v>
                </c:pt>
                <c:pt idx="2352" formatCode="#,##0.00">
                  <c:v>59114.62</c:v>
                </c:pt>
                <c:pt idx="2353" formatCode="#,##0.00">
                  <c:v>59071.63</c:v>
                </c:pt>
                <c:pt idx="2354" formatCode="#,##0.00">
                  <c:v>59028.72</c:v>
                </c:pt>
                <c:pt idx="2355" formatCode="#,##0.00">
                  <c:v>58985.89</c:v>
                </c:pt>
                <c:pt idx="2356" formatCode="#,##0.00">
                  <c:v>58943.09</c:v>
                </c:pt>
                <c:pt idx="2357" formatCode="#,##0.00">
                  <c:v>58900.36</c:v>
                </c:pt>
                <c:pt idx="2358" formatCode="#,##0.00">
                  <c:v>58857.7</c:v>
                </c:pt>
                <c:pt idx="2359" formatCode="#,##0.00">
                  <c:v>58815.12</c:v>
                </c:pt>
                <c:pt idx="2360" formatCode="#,##0.00">
                  <c:v>58772.6</c:v>
                </c:pt>
                <c:pt idx="2361" formatCode="#,##0.00">
                  <c:v>58730.15</c:v>
                </c:pt>
                <c:pt idx="2362" formatCode="#,##0.00">
                  <c:v>58687.72</c:v>
                </c:pt>
                <c:pt idx="2363" formatCode="#,##0.00">
                  <c:v>58645.41</c:v>
                </c:pt>
                <c:pt idx="2364" formatCode="#,##0.00">
                  <c:v>58603.1</c:v>
                </c:pt>
                <c:pt idx="2365" formatCode="#,##0.00">
                  <c:v>58560.82</c:v>
                </c:pt>
                <c:pt idx="2366" formatCode="#,##0.00">
                  <c:v>58518.559999999998</c:v>
                </c:pt>
                <c:pt idx="2367" formatCode="#,##0.00">
                  <c:v>58476.45</c:v>
                </c:pt>
                <c:pt idx="2368" formatCode="#,##0.00">
                  <c:v>58434.36</c:v>
                </c:pt>
                <c:pt idx="2369" formatCode="#,##0.00">
                  <c:v>58392.35</c:v>
                </c:pt>
                <c:pt idx="2370" formatCode="#,##0.00">
                  <c:v>58350.41</c:v>
                </c:pt>
                <c:pt idx="2371" formatCode="#,##0.00">
                  <c:v>58308.57</c:v>
                </c:pt>
                <c:pt idx="2372" formatCode="#,##0.00">
                  <c:v>58266.73</c:v>
                </c:pt>
                <c:pt idx="2373" formatCode="#,##0.00">
                  <c:v>58224.95</c:v>
                </c:pt>
                <c:pt idx="2374" formatCode="#,##0.00">
                  <c:v>58183.21</c:v>
                </c:pt>
                <c:pt idx="2375" formatCode="#,##0.00">
                  <c:v>58141.51</c:v>
                </c:pt>
                <c:pt idx="2376" formatCode="#,##0.00">
                  <c:v>58099.839999999997</c:v>
                </c:pt>
                <c:pt idx="2377" formatCode="#,##0.00">
                  <c:v>58058.3</c:v>
                </c:pt>
                <c:pt idx="2378" formatCode="#,##0.00">
                  <c:v>58016.77</c:v>
                </c:pt>
                <c:pt idx="2379" formatCode="#,##0.00">
                  <c:v>57975.34</c:v>
                </c:pt>
                <c:pt idx="2380" formatCode="#,##0.00">
                  <c:v>57933.93</c:v>
                </c:pt>
                <c:pt idx="2381" formatCode="#,##0.00">
                  <c:v>57892.57</c:v>
                </c:pt>
                <c:pt idx="2382" formatCode="#,##0.00">
                  <c:v>57851.23</c:v>
                </c:pt>
                <c:pt idx="2383" formatCode="#,##0.00">
                  <c:v>57809.95</c:v>
                </c:pt>
                <c:pt idx="2384" formatCode="#,##0.00">
                  <c:v>57768.7</c:v>
                </c:pt>
                <c:pt idx="2385" formatCode="#,##0.00">
                  <c:v>57727.519999999997</c:v>
                </c:pt>
                <c:pt idx="2386" formatCode="#,##0.00">
                  <c:v>57686.43</c:v>
                </c:pt>
                <c:pt idx="2387" formatCode="#,##0.00">
                  <c:v>57645.38</c:v>
                </c:pt>
                <c:pt idx="2388" formatCode="#,##0.00">
                  <c:v>57604.4</c:v>
                </c:pt>
                <c:pt idx="2389" formatCode="#,##0.00">
                  <c:v>57563.47</c:v>
                </c:pt>
                <c:pt idx="2390" formatCode="#,##0.00">
                  <c:v>57522.64</c:v>
                </c:pt>
                <c:pt idx="2391" formatCode="#,##0.00">
                  <c:v>57481.86</c:v>
                </c:pt>
                <c:pt idx="2392" formatCode="#,##0.00">
                  <c:v>57441.14</c:v>
                </c:pt>
                <c:pt idx="2393" formatCode="#,##0.00">
                  <c:v>57400.47</c:v>
                </c:pt>
                <c:pt idx="2394" formatCode="#,##0.00">
                  <c:v>57359.82</c:v>
                </c:pt>
                <c:pt idx="2395" formatCode="#,##0.00">
                  <c:v>57319.26</c:v>
                </c:pt>
                <c:pt idx="2396" formatCode="#,##0.00">
                  <c:v>57278.71</c:v>
                </c:pt>
                <c:pt idx="2397" formatCode="#,##0.00">
                  <c:v>57238.27</c:v>
                </c:pt>
                <c:pt idx="2398" formatCode="#,##0.00">
                  <c:v>57197.82</c:v>
                </c:pt>
                <c:pt idx="2399" formatCode="#,##0.00">
                  <c:v>57157.47</c:v>
                </c:pt>
                <c:pt idx="2400" formatCode="#,##0.00">
                  <c:v>57117.15</c:v>
                </c:pt>
                <c:pt idx="2401" formatCode="#,##0.00">
                  <c:v>57076.79</c:v>
                </c:pt>
                <c:pt idx="2402" formatCode="#,##0.00">
                  <c:v>57036.56</c:v>
                </c:pt>
                <c:pt idx="2403" formatCode="#,##0.00">
                  <c:v>56996.45</c:v>
                </c:pt>
                <c:pt idx="2404" formatCode="#,##0.00">
                  <c:v>56956.38</c:v>
                </c:pt>
                <c:pt idx="2405" formatCode="#,##0.00">
                  <c:v>56916.35</c:v>
                </c:pt>
                <c:pt idx="2406" formatCode="#,##0.00">
                  <c:v>56876.41</c:v>
                </c:pt>
                <c:pt idx="2407" formatCode="#,##0.00">
                  <c:v>56836.480000000003</c:v>
                </c:pt>
                <c:pt idx="2408" formatCode="#,##0.00">
                  <c:v>56796.58</c:v>
                </c:pt>
                <c:pt idx="2409" formatCode="#,##0.00">
                  <c:v>56756.77</c:v>
                </c:pt>
                <c:pt idx="2410" formatCode="#,##0.00">
                  <c:v>56717.04</c:v>
                </c:pt>
                <c:pt idx="2411" formatCode="#,##0.00">
                  <c:v>56677.36</c:v>
                </c:pt>
                <c:pt idx="2412" formatCode="#,##0.00">
                  <c:v>56637.72</c:v>
                </c:pt>
                <c:pt idx="2413" formatCode="#,##0.00">
                  <c:v>56598.15</c:v>
                </c:pt>
                <c:pt idx="2414" formatCode="#,##0.00">
                  <c:v>56558.63</c:v>
                </c:pt>
                <c:pt idx="2415" formatCode="#,##0.00">
                  <c:v>56519.199999999997</c:v>
                </c:pt>
                <c:pt idx="2416" formatCode="#,##0.00">
                  <c:v>56479.8</c:v>
                </c:pt>
                <c:pt idx="2417" formatCode="#,##0.00">
                  <c:v>56440.43</c:v>
                </c:pt>
                <c:pt idx="2418" formatCode="#,##0.00">
                  <c:v>56401.13</c:v>
                </c:pt>
                <c:pt idx="2419" formatCode="#,##0.00">
                  <c:v>56361.91</c:v>
                </c:pt>
                <c:pt idx="2420" formatCode="#,##0.00">
                  <c:v>56322.73</c:v>
                </c:pt>
                <c:pt idx="2421" formatCode="#,##0.00">
                  <c:v>56283.66</c:v>
                </c:pt>
                <c:pt idx="2422" formatCode="#,##0.00">
                  <c:v>56244.63</c:v>
                </c:pt>
                <c:pt idx="2423" formatCode="#,##0.00">
                  <c:v>56205.67</c:v>
                </c:pt>
                <c:pt idx="2424" formatCode="#,##0.00">
                  <c:v>56166.77</c:v>
                </c:pt>
                <c:pt idx="2425" formatCode="#,##0.00">
                  <c:v>56127.96</c:v>
                </c:pt>
                <c:pt idx="2426" formatCode="#,##0.00">
                  <c:v>56089.2</c:v>
                </c:pt>
                <c:pt idx="2427" formatCode="#,##0.00">
                  <c:v>56050.45</c:v>
                </c:pt>
                <c:pt idx="2428" formatCode="#,##0.00">
                  <c:v>56011.8</c:v>
                </c:pt>
                <c:pt idx="2429" formatCode="#,##0.00">
                  <c:v>55973.23</c:v>
                </c:pt>
                <c:pt idx="2430" formatCode="#,##0.00">
                  <c:v>55934.720000000001</c:v>
                </c:pt>
                <c:pt idx="2431" formatCode="#,##0.00">
                  <c:v>55896.26</c:v>
                </c:pt>
                <c:pt idx="2432" formatCode="#,##0.00">
                  <c:v>55857.88</c:v>
                </c:pt>
                <c:pt idx="2433" formatCode="#,##0.00">
                  <c:v>55819.53</c:v>
                </c:pt>
                <c:pt idx="2434" formatCode="#,##0.00">
                  <c:v>55781.3</c:v>
                </c:pt>
                <c:pt idx="2435" formatCode="#,##0.00">
                  <c:v>55743.03</c:v>
                </c:pt>
                <c:pt idx="2436" formatCode="#,##0.00">
                  <c:v>55704.75</c:v>
                </c:pt>
                <c:pt idx="2437" formatCode="#,##0.00">
                  <c:v>55666.59</c:v>
                </c:pt>
                <c:pt idx="2438" formatCode="#,##0.00">
                  <c:v>55628.46</c:v>
                </c:pt>
                <c:pt idx="2439" formatCode="#,##0.00">
                  <c:v>55590.43</c:v>
                </c:pt>
                <c:pt idx="2440" formatCode="#,##0.00">
                  <c:v>55552.49</c:v>
                </c:pt>
                <c:pt idx="2441" formatCode="#,##0.00">
                  <c:v>55514.58</c:v>
                </c:pt>
                <c:pt idx="2442" formatCode="#,##0.00">
                  <c:v>55476.75</c:v>
                </c:pt>
                <c:pt idx="2443" formatCode="#,##0.00">
                  <c:v>55438.98</c:v>
                </c:pt>
                <c:pt idx="2444" formatCode="#,##0.00">
                  <c:v>55401.17</c:v>
                </c:pt>
                <c:pt idx="2445" formatCode="#,##0.00">
                  <c:v>55363.45</c:v>
                </c:pt>
                <c:pt idx="2446" formatCode="#,##0.00">
                  <c:v>55325.88</c:v>
                </c:pt>
                <c:pt idx="2447" formatCode="#,##0.00">
                  <c:v>55288.28</c:v>
                </c:pt>
                <c:pt idx="2448" formatCode="#,##0.00">
                  <c:v>55250.8</c:v>
                </c:pt>
                <c:pt idx="2449" formatCode="#,##0.00">
                  <c:v>55213.39</c:v>
                </c:pt>
                <c:pt idx="2450" formatCode="#,##0.00">
                  <c:v>55176.07</c:v>
                </c:pt>
                <c:pt idx="2451" formatCode="#,##0.00">
                  <c:v>55138.77</c:v>
                </c:pt>
                <c:pt idx="2452" formatCode="#,##0.00">
                  <c:v>55101.57</c:v>
                </c:pt>
                <c:pt idx="2453" formatCode="#,##0.00">
                  <c:v>55064.42</c:v>
                </c:pt>
                <c:pt idx="2454" formatCode="#,##0.00">
                  <c:v>55027.29</c:v>
                </c:pt>
                <c:pt idx="2455" formatCode="#,##0.00">
                  <c:v>54990.15</c:v>
                </c:pt>
                <c:pt idx="2456" formatCode="#,##0.00">
                  <c:v>54953.13</c:v>
                </c:pt>
                <c:pt idx="2457" formatCode="#,##0.00">
                  <c:v>54916.160000000003</c:v>
                </c:pt>
                <c:pt idx="2458" formatCode="#,##0.00">
                  <c:v>54879.29</c:v>
                </c:pt>
                <c:pt idx="2459" formatCode="#,##0.00">
                  <c:v>54842.35</c:v>
                </c:pt>
                <c:pt idx="2460" formatCode="#,##0.00">
                  <c:v>54805.64</c:v>
                </c:pt>
                <c:pt idx="2461" formatCode="#,##0.00">
                  <c:v>54768.95</c:v>
                </c:pt>
                <c:pt idx="2462" formatCode="#,##0.00">
                  <c:v>54732.38</c:v>
                </c:pt>
                <c:pt idx="2463" formatCode="#,##0.00">
                  <c:v>54695.839999999997</c:v>
                </c:pt>
                <c:pt idx="2464" formatCode="#,##0.00">
                  <c:v>54659.38</c:v>
                </c:pt>
                <c:pt idx="2465" formatCode="#,##0.00">
                  <c:v>54622.96</c:v>
                </c:pt>
                <c:pt idx="2466" formatCode="#,##0.00">
                  <c:v>54586.61</c:v>
                </c:pt>
                <c:pt idx="2467" formatCode="#,##0.00">
                  <c:v>54550.31</c:v>
                </c:pt>
                <c:pt idx="2468" formatCode="#,##0.00">
                  <c:v>54514.05</c:v>
                </c:pt>
                <c:pt idx="2469" formatCode="#,##0.00">
                  <c:v>54477.84</c:v>
                </c:pt>
                <c:pt idx="2470" formatCode="#,##0.00">
                  <c:v>54441.9</c:v>
                </c:pt>
                <c:pt idx="2471" formatCode="#,##0.00">
                  <c:v>54405.75</c:v>
                </c:pt>
                <c:pt idx="2472" formatCode="#,##0.00">
                  <c:v>54369.62</c:v>
                </c:pt>
                <c:pt idx="2473" formatCode="#,##0.00">
                  <c:v>54333.58</c:v>
                </c:pt>
                <c:pt idx="2474" formatCode="#,##0.00">
                  <c:v>54297.61</c:v>
                </c:pt>
                <c:pt idx="2475" formatCode="#,##0.00">
                  <c:v>54261.75</c:v>
                </c:pt>
                <c:pt idx="2476" formatCode="#,##0.00">
                  <c:v>54225.91</c:v>
                </c:pt>
                <c:pt idx="2477" formatCode="#,##0.00">
                  <c:v>54190.13</c:v>
                </c:pt>
                <c:pt idx="2478" formatCode="#,##0.00">
                  <c:v>54154.34</c:v>
                </c:pt>
                <c:pt idx="2479" formatCode="#,##0.00">
                  <c:v>54118.67</c:v>
                </c:pt>
                <c:pt idx="2480" formatCode="#,##0.00">
                  <c:v>54083.05</c:v>
                </c:pt>
                <c:pt idx="2481" formatCode="#,##0.00">
                  <c:v>54047.42</c:v>
                </c:pt>
                <c:pt idx="2482" formatCode="#,##0.00">
                  <c:v>54011.89</c:v>
                </c:pt>
                <c:pt idx="2483" formatCode="#,##0.00">
                  <c:v>53976.52</c:v>
                </c:pt>
                <c:pt idx="2484" formatCode="#,##0.00">
                  <c:v>53940.99</c:v>
                </c:pt>
                <c:pt idx="2485" formatCode="#,##0.00">
                  <c:v>53905.55</c:v>
                </c:pt>
                <c:pt idx="2486" formatCode="#,##0.00">
                  <c:v>53870.18</c:v>
                </c:pt>
                <c:pt idx="2487" formatCode="#,##0.00">
                  <c:v>53834.84</c:v>
                </c:pt>
                <c:pt idx="2488" formatCode="#,##0.00">
                  <c:v>53799.53</c:v>
                </c:pt>
                <c:pt idx="2489" formatCode="#,##0.00">
                  <c:v>53764.32</c:v>
                </c:pt>
                <c:pt idx="2490" formatCode="#,##0.00">
                  <c:v>53729.16</c:v>
                </c:pt>
                <c:pt idx="2491" formatCode="#,##0.00">
                  <c:v>53694.09</c:v>
                </c:pt>
                <c:pt idx="2492" formatCode="#,##0.00">
                  <c:v>53659.02</c:v>
                </c:pt>
                <c:pt idx="2493" formatCode="#,##0.00">
                  <c:v>53624</c:v>
                </c:pt>
                <c:pt idx="2494" formatCode="#,##0.00">
                  <c:v>53589.04</c:v>
                </c:pt>
                <c:pt idx="2495" formatCode="#,##0.00">
                  <c:v>53554.13</c:v>
                </c:pt>
                <c:pt idx="2496" formatCode="#,##0.00">
                  <c:v>53519.26</c:v>
                </c:pt>
                <c:pt idx="2497" formatCode="#,##0.00">
                  <c:v>53484.41</c:v>
                </c:pt>
                <c:pt idx="2498" formatCode="#,##0.00">
                  <c:v>53449.599999999999</c:v>
                </c:pt>
                <c:pt idx="2499" formatCode="#,##0.00">
                  <c:v>53414.84</c:v>
                </c:pt>
                <c:pt idx="2500" formatCode="#,##0.00">
                  <c:v>53380.12</c:v>
                </c:pt>
                <c:pt idx="2501" formatCode="#,##0.00">
                  <c:v>53345.58</c:v>
                </c:pt>
                <c:pt idx="2502" formatCode="#,##0.00">
                  <c:v>53310.95</c:v>
                </c:pt>
                <c:pt idx="2503" formatCode="#,##0.00">
                  <c:v>53276.35</c:v>
                </c:pt>
                <c:pt idx="2504" formatCode="#,##0.00">
                  <c:v>53241.8</c:v>
                </c:pt>
                <c:pt idx="2505" formatCode="#,##0.00">
                  <c:v>53207.28</c:v>
                </c:pt>
                <c:pt idx="2506" formatCode="#,##0.00">
                  <c:v>53172.76</c:v>
                </c:pt>
                <c:pt idx="2507" formatCode="#,##0.00">
                  <c:v>53138.3</c:v>
                </c:pt>
                <c:pt idx="2508" formatCode="#,##0.00">
                  <c:v>53103.91</c:v>
                </c:pt>
                <c:pt idx="2509" formatCode="#,##0.00">
                  <c:v>53069.55</c:v>
                </c:pt>
                <c:pt idx="2510" formatCode="#,##0.00">
                  <c:v>53035.21</c:v>
                </c:pt>
                <c:pt idx="2511" formatCode="#,##0.00">
                  <c:v>53000.89</c:v>
                </c:pt>
                <c:pt idx="2512" formatCode="#,##0.00">
                  <c:v>52966.61</c:v>
                </c:pt>
                <c:pt idx="2513" formatCode="#,##0.00">
                  <c:v>52932.31</c:v>
                </c:pt>
                <c:pt idx="2514" formatCode="#,##0.00">
                  <c:v>52898.05</c:v>
                </c:pt>
                <c:pt idx="2515" formatCode="#,##0.00">
                  <c:v>52863.88</c:v>
                </c:pt>
                <c:pt idx="2516" formatCode="#,##0.00">
                  <c:v>52829.77</c:v>
                </c:pt>
                <c:pt idx="2517" formatCode="#,##0.00">
                  <c:v>52795.72</c:v>
                </c:pt>
                <c:pt idx="2518" formatCode="#,##0.00">
                  <c:v>52761.67</c:v>
                </c:pt>
                <c:pt idx="2519" formatCode="#,##0.00">
                  <c:v>52727.7</c:v>
                </c:pt>
                <c:pt idx="2520" formatCode="#,##0.00">
                  <c:v>52693.73</c:v>
                </c:pt>
                <c:pt idx="2521" formatCode="#,##0.00">
                  <c:v>52659.76</c:v>
                </c:pt>
                <c:pt idx="2522" formatCode="#,##0.00">
                  <c:v>52625.88</c:v>
                </c:pt>
                <c:pt idx="2523" formatCode="#,##0.00">
                  <c:v>52592.04</c:v>
                </c:pt>
                <c:pt idx="2524" formatCode="#,##0.00">
                  <c:v>52558.21</c:v>
                </c:pt>
                <c:pt idx="2525" formatCode="#,##0.00">
                  <c:v>52524.43</c:v>
                </c:pt>
                <c:pt idx="2526" formatCode="#,##0.00">
                  <c:v>52490.69</c:v>
                </c:pt>
                <c:pt idx="2527" formatCode="#,##0.00">
                  <c:v>52456.99</c:v>
                </c:pt>
                <c:pt idx="2528" formatCode="#,##0.00">
                  <c:v>52423.31</c:v>
                </c:pt>
                <c:pt idx="2529" formatCode="#,##0.00">
                  <c:v>52389.64</c:v>
                </c:pt>
                <c:pt idx="2530" formatCode="#,##0.00">
                  <c:v>52355.98</c:v>
                </c:pt>
                <c:pt idx="2531" formatCode="#,##0.00">
                  <c:v>52322.39</c:v>
                </c:pt>
                <c:pt idx="2532" formatCode="#,##0.00">
                  <c:v>52288.79</c:v>
                </c:pt>
                <c:pt idx="2533" formatCode="#,##0.00">
                  <c:v>52255.199999999997</c:v>
                </c:pt>
                <c:pt idx="2534" formatCode="#,##0.00">
                  <c:v>52221.61</c:v>
                </c:pt>
                <c:pt idx="2535" formatCode="#,##0.00">
                  <c:v>52188.04</c:v>
                </c:pt>
                <c:pt idx="2536" formatCode="#,##0.00">
                  <c:v>52154.43</c:v>
                </c:pt>
                <c:pt idx="2537" formatCode="#,##0.00">
                  <c:v>52120.89</c:v>
                </c:pt>
                <c:pt idx="2538" formatCode="#,##0.00">
                  <c:v>52087.34</c:v>
                </c:pt>
                <c:pt idx="2539" formatCode="#,##0.00">
                  <c:v>52053.86</c:v>
                </c:pt>
                <c:pt idx="2540" formatCode="#,##0.00">
                  <c:v>52020.34</c:v>
                </c:pt>
                <c:pt idx="2541" formatCode="#,##0.00">
                  <c:v>51986.81</c:v>
                </c:pt>
                <c:pt idx="2542" formatCode="#,##0.00">
                  <c:v>51953.27</c:v>
                </c:pt>
                <c:pt idx="2543" formatCode="#,##0.00">
                  <c:v>51919.76</c:v>
                </c:pt>
                <c:pt idx="2544" formatCode="#,##0.00">
                  <c:v>51886.239999999998</c:v>
                </c:pt>
                <c:pt idx="2545" formatCode="#,##0.00">
                  <c:v>51852.73</c:v>
                </c:pt>
                <c:pt idx="2546" formatCode="#,##0.00">
                  <c:v>51819.23</c:v>
                </c:pt>
                <c:pt idx="2547" formatCode="#,##0.00">
                  <c:v>51785.71</c:v>
                </c:pt>
                <c:pt idx="2548" formatCode="#,##0.00">
                  <c:v>51752.21</c:v>
                </c:pt>
                <c:pt idx="2549" formatCode="#,##0.00">
                  <c:v>51718.67</c:v>
                </c:pt>
                <c:pt idx="2550" formatCode="#,##0.00">
                  <c:v>51685.03</c:v>
                </c:pt>
                <c:pt idx="2551" formatCode="#,##0.00">
                  <c:v>51651.48</c:v>
                </c:pt>
                <c:pt idx="2552" formatCode="#,##0.00">
                  <c:v>51617.88</c:v>
                </c:pt>
                <c:pt idx="2553" formatCode="#,##0.00">
                  <c:v>51584.31</c:v>
                </c:pt>
                <c:pt idx="2554" formatCode="#,##0.00">
                  <c:v>51550.74</c:v>
                </c:pt>
                <c:pt idx="2555" formatCode="#,##0.00">
                  <c:v>51517.18</c:v>
                </c:pt>
                <c:pt idx="2556" formatCode="#,##0.00">
                  <c:v>51483.57</c:v>
                </c:pt>
                <c:pt idx="2557" formatCode="#,##0.00">
                  <c:v>51449.96</c:v>
                </c:pt>
                <c:pt idx="2558" formatCode="#,##0.00">
                  <c:v>51416.32</c:v>
                </c:pt>
                <c:pt idx="2559" formatCode="#,##0.00">
                  <c:v>51382.66</c:v>
                </c:pt>
                <c:pt idx="2560" formatCode="#,##0.00">
                  <c:v>51348.97</c:v>
                </c:pt>
                <c:pt idx="2561" formatCode="#,##0.00">
                  <c:v>51315.26</c:v>
                </c:pt>
                <c:pt idx="2562" formatCode="#,##0.00">
                  <c:v>51281.55</c:v>
                </c:pt>
                <c:pt idx="2563" formatCode="#,##0.00">
                  <c:v>51247.81</c:v>
                </c:pt>
                <c:pt idx="2564" formatCode="#,##0.00">
                  <c:v>51214.05</c:v>
                </c:pt>
                <c:pt idx="2565" formatCode="#,##0.00">
                  <c:v>51180.28</c:v>
                </c:pt>
                <c:pt idx="2566" formatCode="#,##0.00">
                  <c:v>51146.46</c:v>
                </c:pt>
                <c:pt idx="2567" formatCode="#,##0.00">
                  <c:v>51112.61</c:v>
                </c:pt>
                <c:pt idx="2568" formatCode="#,##0.00">
                  <c:v>51078.7</c:v>
                </c:pt>
                <c:pt idx="2569" formatCode="#,##0.00">
                  <c:v>51044.72</c:v>
                </c:pt>
                <c:pt idx="2570" formatCode="#,##0.00">
                  <c:v>51010.74</c:v>
                </c:pt>
                <c:pt idx="2571" formatCode="#,##0.00">
                  <c:v>50976.76</c:v>
                </c:pt>
                <c:pt idx="2572" formatCode="#,##0.00">
                  <c:v>50942.76</c:v>
                </c:pt>
                <c:pt idx="2573" formatCode="#,##0.00">
                  <c:v>50908.7</c:v>
                </c:pt>
                <c:pt idx="2574" formatCode="#,##0.00">
                  <c:v>50874.63</c:v>
                </c:pt>
                <c:pt idx="2575" formatCode="#,##0.00">
                  <c:v>50840.52</c:v>
                </c:pt>
                <c:pt idx="2576" formatCode="#,##0.00">
                  <c:v>50806.34</c:v>
                </c:pt>
                <c:pt idx="2577" formatCode="#,##0.00">
                  <c:v>50772.19</c:v>
                </c:pt>
                <c:pt idx="2578" formatCode="#,##0.00">
                  <c:v>50737.99</c:v>
                </c:pt>
                <c:pt idx="2579" formatCode="#,##0.00">
                  <c:v>50703.78</c:v>
                </c:pt>
                <c:pt idx="2580" formatCode="#,##0.00">
                  <c:v>50669.57</c:v>
                </c:pt>
                <c:pt idx="2581" formatCode="#,##0.00">
                  <c:v>50635.24</c:v>
                </c:pt>
                <c:pt idx="2582" formatCode="#,##0.00">
                  <c:v>50600.92</c:v>
                </c:pt>
                <c:pt idx="2583" formatCode="#,##0.00">
                  <c:v>50566.52</c:v>
                </c:pt>
                <c:pt idx="2584" formatCode="#,##0.00">
                  <c:v>50532.13</c:v>
                </c:pt>
                <c:pt idx="2585" formatCode="#,##0.00">
                  <c:v>50497.599999999999</c:v>
                </c:pt>
                <c:pt idx="2586" formatCode="#,##0.00">
                  <c:v>50463.07</c:v>
                </c:pt>
                <c:pt idx="2587" formatCode="#,##0.00">
                  <c:v>50428.45</c:v>
                </c:pt>
                <c:pt idx="2588" formatCode="#,##0.00">
                  <c:v>50393.82</c:v>
                </c:pt>
                <c:pt idx="2589" formatCode="#,##0.00">
                  <c:v>50359.14</c:v>
                </c:pt>
                <c:pt idx="2590" formatCode="#,##0.00">
                  <c:v>50324.44</c:v>
                </c:pt>
                <c:pt idx="2591" formatCode="#,##0.00">
                  <c:v>50289.71</c:v>
                </c:pt>
                <c:pt idx="2592" formatCode="#,##0.00">
                  <c:v>50254.93</c:v>
                </c:pt>
                <c:pt idx="2593" formatCode="#,##0.00">
                  <c:v>50220.11</c:v>
                </c:pt>
                <c:pt idx="2594" formatCode="#,##0.00">
                  <c:v>50185.21</c:v>
                </c:pt>
                <c:pt idx="2595" formatCode="#,##0.00">
                  <c:v>50150.27</c:v>
                </c:pt>
                <c:pt idx="2596" formatCode="#,##0.00">
                  <c:v>50115.26</c:v>
                </c:pt>
                <c:pt idx="2597" formatCode="#,##0.00">
                  <c:v>50080.23</c:v>
                </c:pt>
                <c:pt idx="2598" formatCode="#,##0.00">
                  <c:v>50045.14</c:v>
                </c:pt>
                <c:pt idx="2599" formatCode="#,##0.00">
                  <c:v>50010.01</c:v>
                </c:pt>
                <c:pt idx="2600" formatCode="#,##0.00">
                  <c:v>49974.81</c:v>
                </c:pt>
                <c:pt idx="2601" formatCode="#,##0.00">
                  <c:v>49940.18</c:v>
                </c:pt>
                <c:pt idx="2602" formatCode="#,##0.00">
                  <c:v>49904.800000000003</c:v>
                </c:pt>
                <c:pt idx="2603" formatCode="#,##0.00">
                  <c:v>49869.34</c:v>
                </c:pt>
                <c:pt idx="2604" formatCode="#,##0.00">
                  <c:v>49833.89</c:v>
                </c:pt>
                <c:pt idx="2605" formatCode="#,##0.00">
                  <c:v>49812.37</c:v>
                </c:pt>
                <c:pt idx="2606" formatCode="#,##0.00">
                  <c:v>49768.11</c:v>
                </c:pt>
                <c:pt idx="2607" formatCode="#,##0.00">
                  <c:v>49729.97</c:v>
                </c:pt>
                <c:pt idx="2608" formatCode="#,##0.00">
                  <c:v>49693.31</c:v>
                </c:pt>
                <c:pt idx="2609" formatCode="#,##0.00">
                  <c:v>49657.1</c:v>
                </c:pt>
                <c:pt idx="2610" formatCode="#,##0.00">
                  <c:v>49621.05</c:v>
                </c:pt>
                <c:pt idx="2611" formatCode="#,##0.00">
                  <c:v>49585.18</c:v>
                </c:pt>
                <c:pt idx="2612" formatCode="#,##0.00">
                  <c:v>49549.16</c:v>
                </c:pt>
                <c:pt idx="2613" formatCode="#,##0.00">
                  <c:v>49513.09</c:v>
                </c:pt>
                <c:pt idx="2614" formatCode="#,##0.00">
                  <c:v>49477</c:v>
                </c:pt>
                <c:pt idx="2615" formatCode="#,##0.00">
                  <c:v>49440.800000000003</c:v>
                </c:pt>
                <c:pt idx="2616" formatCode="#,##0.00">
                  <c:v>49404.52</c:v>
                </c:pt>
                <c:pt idx="2617" formatCode="#,##0.00">
                  <c:v>49368.23</c:v>
                </c:pt>
                <c:pt idx="2618" formatCode="#,##0.00">
                  <c:v>49331.86</c:v>
                </c:pt>
                <c:pt idx="2619" formatCode="#,##0.00">
                  <c:v>49295.43</c:v>
                </c:pt>
                <c:pt idx="2620" formatCode="#,##0.00">
                  <c:v>49258.94</c:v>
                </c:pt>
                <c:pt idx="2621" formatCode="#,##0.00">
                  <c:v>49222.39</c:v>
                </c:pt>
                <c:pt idx="2622" formatCode="#,##0.00">
                  <c:v>49185.81</c:v>
                </c:pt>
                <c:pt idx="2623" formatCode="#,##0.00">
                  <c:v>49149.120000000003</c:v>
                </c:pt>
                <c:pt idx="2624" formatCode="#,##0.00">
                  <c:v>49112.31</c:v>
                </c:pt>
                <c:pt idx="2625" formatCode="#,##0.00">
                  <c:v>49075.47</c:v>
                </c:pt>
                <c:pt idx="2626" formatCode="#,##0.00">
                  <c:v>49038.5</c:v>
                </c:pt>
                <c:pt idx="2627" formatCode="#,##0.00">
                  <c:v>49001.38</c:v>
                </c:pt>
                <c:pt idx="2628" formatCode="#,##0.00">
                  <c:v>48964.25</c:v>
                </c:pt>
                <c:pt idx="2629" formatCode="#,##0.00">
                  <c:v>48927.06</c:v>
                </c:pt>
                <c:pt idx="2630" formatCode="#,##0.00">
                  <c:v>48889.83</c:v>
                </c:pt>
                <c:pt idx="2631" formatCode="#,##0.00">
                  <c:v>48852.49</c:v>
                </c:pt>
                <c:pt idx="2632" formatCode="#,##0.00">
                  <c:v>48815.1</c:v>
                </c:pt>
                <c:pt idx="2633" formatCode="#,##0.00">
                  <c:v>48777.63</c:v>
                </c:pt>
                <c:pt idx="2634" formatCode="#,##0.00">
                  <c:v>48740.11</c:v>
                </c:pt>
                <c:pt idx="2635" formatCode="#,##0.00">
                  <c:v>48702.46</c:v>
                </c:pt>
                <c:pt idx="2636" formatCode="#,##0.00">
                  <c:v>48664.75</c:v>
                </c:pt>
                <c:pt idx="2637" formatCode="#,##0.00">
                  <c:v>48626.95</c:v>
                </c:pt>
                <c:pt idx="2638" formatCode="#,##0.00">
                  <c:v>48589.07</c:v>
                </c:pt>
                <c:pt idx="2639" formatCode="#,##0.00">
                  <c:v>48551.06</c:v>
                </c:pt>
                <c:pt idx="2640" formatCode="#,##0.00">
                  <c:v>48512.99</c:v>
                </c:pt>
                <c:pt idx="2641" formatCode="#,##0.00">
                  <c:v>48474.83</c:v>
                </c:pt>
                <c:pt idx="2642" formatCode="#,##0.00">
                  <c:v>48436.55</c:v>
                </c:pt>
                <c:pt idx="2643" formatCode="#,##0.00">
                  <c:v>48398.22</c:v>
                </c:pt>
                <c:pt idx="2644" formatCode="#,##0.00">
                  <c:v>48359.82</c:v>
                </c:pt>
                <c:pt idx="2645" formatCode="#,##0.00">
                  <c:v>48321.24</c:v>
                </c:pt>
                <c:pt idx="2646" formatCode="#,##0.00">
                  <c:v>48282.61</c:v>
                </c:pt>
                <c:pt idx="2647" formatCode="#,##0.00">
                  <c:v>48243.92</c:v>
                </c:pt>
                <c:pt idx="2648" formatCode="#,##0.00">
                  <c:v>48205.120000000003</c:v>
                </c:pt>
                <c:pt idx="2649" formatCode="#,##0.00">
                  <c:v>48166.23</c:v>
                </c:pt>
                <c:pt idx="2650" formatCode="#,##0.00">
                  <c:v>48127.23</c:v>
                </c:pt>
                <c:pt idx="2651" formatCode="#,##0.00">
                  <c:v>48088.14</c:v>
                </c:pt>
                <c:pt idx="2652" formatCode="#,##0.00">
                  <c:v>48048.95</c:v>
                </c:pt>
                <c:pt idx="2653" formatCode="#,##0.00">
                  <c:v>48009.63</c:v>
                </c:pt>
                <c:pt idx="2654" formatCode="#,##0.00">
                  <c:v>47970.23</c:v>
                </c:pt>
                <c:pt idx="2655" formatCode="#,##0.00">
                  <c:v>47930.76</c:v>
                </c:pt>
                <c:pt idx="2656" formatCode="#,##0.00">
                  <c:v>47891.22</c:v>
                </c:pt>
                <c:pt idx="2657" formatCode="#,##0.00">
                  <c:v>47851.56</c:v>
                </c:pt>
                <c:pt idx="2658" formatCode="#,##0.00">
                  <c:v>47811.86</c:v>
                </c:pt>
                <c:pt idx="2659" formatCode="#,##0.00">
                  <c:v>47772.09</c:v>
                </c:pt>
                <c:pt idx="2660" formatCode="#,##0.00">
                  <c:v>47732.19</c:v>
                </c:pt>
                <c:pt idx="2661" formatCode="#,##0.00">
                  <c:v>47692.19</c:v>
                </c:pt>
                <c:pt idx="2662" formatCode="#,##0.00">
                  <c:v>47652.12</c:v>
                </c:pt>
                <c:pt idx="2663" formatCode="#,##0.00">
                  <c:v>47612.09</c:v>
                </c:pt>
                <c:pt idx="2664" formatCode="#,##0.00">
                  <c:v>47571.839999999997</c:v>
                </c:pt>
                <c:pt idx="2665" formatCode="#,##0.00">
                  <c:v>47531.37</c:v>
                </c:pt>
                <c:pt idx="2666" formatCode="#,##0.00">
                  <c:v>47490.82</c:v>
                </c:pt>
                <c:pt idx="2667" formatCode="#,##0.00">
                  <c:v>47450.17</c:v>
                </c:pt>
                <c:pt idx="2668" formatCode="#,##0.00">
                  <c:v>47409.42</c:v>
                </c:pt>
                <c:pt idx="2669" formatCode="#,##0.00">
                  <c:v>47368.61</c:v>
                </c:pt>
                <c:pt idx="2670" formatCode="#,##0.00">
                  <c:v>47327.68</c:v>
                </c:pt>
                <c:pt idx="2671" formatCode="#,##0.00">
                  <c:v>47286.66</c:v>
                </c:pt>
                <c:pt idx="2672" formatCode="#,##0.00">
                  <c:v>47245.59</c:v>
                </c:pt>
                <c:pt idx="2673" formatCode="#,##0.00">
                  <c:v>47204.38</c:v>
                </c:pt>
                <c:pt idx="2674" formatCode="#,##0.00">
                  <c:v>47162.95</c:v>
                </c:pt>
                <c:pt idx="2675" formatCode="#,##0.00">
                  <c:v>47121.45</c:v>
                </c:pt>
                <c:pt idx="2676" formatCode="#,##0.00">
                  <c:v>47079.82</c:v>
                </c:pt>
                <c:pt idx="2677" formatCode="#,##0.00">
                  <c:v>47038.16</c:v>
                </c:pt>
                <c:pt idx="2678" formatCode="#,##0.00">
                  <c:v>46996.36</c:v>
                </c:pt>
                <c:pt idx="2679" formatCode="#,##0.00">
                  <c:v>46954.52</c:v>
                </c:pt>
                <c:pt idx="2680" formatCode="#,##0.00">
                  <c:v>46912.61</c:v>
                </c:pt>
                <c:pt idx="2681" formatCode="#,##0.00">
                  <c:v>46870.62</c:v>
                </c:pt>
                <c:pt idx="2682" formatCode="#,##0.00">
                  <c:v>46828.5</c:v>
                </c:pt>
                <c:pt idx="2683" formatCode="#,##0.00">
                  <c:v>46786.29</c:v>
                </c:pt>
                <c:pt idx="2684" formatCode="#,##0.00">
                  <c:v>46744</c:v>
                </c:pt>
                <c:pt idx="2685" formatCode="#,##0.00">
                  <c:v>46701.57</c:v>
                </c:pt>
                <c:pt idx="2686" formatCode="#,##0.00">
                  <c:v>46659.06</c:v>
                </c:pt>
                <c:pt idx="2687" formatCode="#,##0.00">
                  <c:v>46616.42</c:v>
                </c:pt>
                <c:pt idx="2688" formatCode="#,##0.00">
                  <c:v>46573.63</c:v>
                </c:pt>
                <c:pt idx="2689" formatCode="#,##0.00">
                  <c:v>46530.76</c:v>
                </c:pt>
                <c:pt idx="2690" formatCode="#,##0.00">
                  <c:v>46487.79</c:v>
                </c:pt>
                <c:pt idx="2691" formatCode="#,##0.00">
                  <c:v>46444.7</c:v>
                </c:pt>
                <c:pt idx="2692" formatCode="#,##0.00">
                  <c:v>46401.54</c:v>
                </c:pt>
                <c:pt idx="2693" formatCode="#,##0.00">
                  <c:v>46358.27</c:v>
                </c:pt>
                <c:pt idx="2694" formatCode="#,##0.00">
                  <c:v>46314.82</c:v>
                </c:pt>
                <c:pt idx="2695" formatCode="#,##0.00">
                  <c:v>46271.3</c:v>
                </c:pt>
                <c:pt idx="2696" formatCode="#,##0.00">
                  <c:v>46227.71</c:v>
                </c:pt>
                <c:pt idx="2697" formatCode="#,##0.00">
                  <c:v>46184.02</c:v>
                </c:pt>
                <c:pt idx="2698" formatCode="#,##0.00">
                  <c:v>46140.21</c:v>
                </c:pt>
                <c:pt idx="2699" formatCode="#,##0.00">
                  <c:v>46096.35</c:v>
                </c:pt>
                <c:pt idx="2700" formatCode="#,##0.00">
                  <c:v>46052.38</c:v>
                </c:pt>
                <c:pt idx="2701" formatCode="#,##0.00">
                  <c:v>46008.28</c:v>
                </c:pt>
                <c:pt idx="2702" formatCode="#,##0.00">
                  <c:v>45964.09</c:v>
                </c:pt>
                <c:pt idx="2703" formatCode="#,##0.00">
                  <c:v>45919.79</c:v>
                </c:pt>
                <c:pt idx="2704" formatCode="#,##0.00">
                  <c:v>45875.43</c:v>
                </c:pt>
                <c:pt idx="2705" formatCode="#,##0.00">
                  <c:v>45830.93</c:v>
                </c:pt>
                <c:pt idx="2706" formatCode="#,##0.00">
                  <c:v>45786.32</c:v>
                </c:pt>
                <c:pt idx="2707" formatCode="#,##0.00">
                  <c:v>45741.63</c:v>
                </c:pt>
                <c:pt idx="2708" formatCode="#,##0.00">
                  <c:v>45696.800000000003</c:v>
                </c:pt>
                <c:pt idx="2709" formatCode="#,##0.00">
                  <c:v>45651.86</c:v>
                </c:pt>
                <c:pt idx="2710" formatCode="#,##0.00">
                  <c:v>45606.84</c:v>
                </c:pt>
                <c:pt idx="2711" formatCode="#,##0.00">
                  <c:v>45561.69</c:v>
                </c:pt>
                <c:pt idx="2712" formatCode="#,##0.00">
                  <c:v>45516.44</c:v>
                </c:pt>
                <c:pt idx="2713" formatCode="#,##0.00">
                  <c:v>45471.11</c:v>
                </c:pt>
                <c:pt idx="2714" formatCode="#,##0.00">
                  <c:v>45425.63</c:v>
                </c:pt>
                <c:pt idx="2715" formatCode="#,##0.00">
                  <c:v>45380.08</c:v>
                </c:pt>
                <c:pt idx="2716" formatCode="#,##0.00">
                  <c:v>45334.41</c:v>
                </c:pt>
                <c:pt idx="2717" formatCode="#,##0.00">
                  <c:v>45288.54</c:v>
                </c:pt>
                <c:pt idx="2718" formatCode="#,##0.00">
                  <c:v>45242.48</c:v>
                </c:pt>
                <c:pt idx="2719" formatCode="#,##0.00">
                  <c:v>45196.42</c:v>
                </c:pt>
                <c:pt idx="2720" formatCode="#,##0.00">
                  <c:v>45150.32</c:v>
                </c:pt>
                <c:pt idx="2721" formatCode="#,##0.00">
                  <c:v>45104.160000000003</c:v>
                </c:pt>
                <c:pt idx="2722" formatCode="#,##0.00">
                  <c:v>45057.9</c:v>
                </c:pt>
                <c:pt idx="2723" formatCode="#,##0.00">
                  <c:v>45011.58</c:v>
                </c:pt>
                <c:pt idx="2724" formatCode="#,##0.00">
                  <c:v>44965.2</c:v>
                </c:pt>
                <c:pt idx="2725" formatCode="#,##0.00">
                  <c:v>44918.68</c:v>
                </c:pt>
                <c:pt idx="2726" formatCode="#,##0.00">
                  <c:v>44872.02</c:v>
                </c:pt>
                <c:pt idx="2727" formatCode="#,##0.00">
                  <c:v>44825.3</c:v>
                </c:pt>
                <c:pt idx="2728" formatCode="#,##0.00">
                  <c:v>44778.52</c:v>
                </c:pt>
                <c:pt idx="2729" formatCode="#,##0.00">
                  <c:v>44731.64</c:v>
                </c:pt>
                <c:pt idx="2730" formatCode="#,##0.00">
                  <c:v>44684.69</c:v>
                </c:pt>
                <c:pt idx="2731" formatCode="#,##0.00">
                  <c:v>44637.66</c:v>
                </c:pt>
                <c:pt idx="2732" formatCode="#,##0.00">
                  <c:v>44590.6</c:v>
                </c:pt>
                <c:pt idx="2733" formatCode="#,##0.00">
                  <c:v>44543.43</c:v>
                </c:pt>
                <c:pt idx="2734" formatCode="#,##0.00">
                  <c:v>44496.17</c:v>
                </c:pt>
                <c:pt idx="2735" formatCode="#,##0.00">
                  <c:v>44448.84</c:v>
                </c:pt>
                <c:pt idx="2736" formatCode="#,##0.00">
                  <c:v>44401.43</c:v>
                </c:pt>
                <c:pt idx="2737" formatCode="#,##0.00">
                  <c:v>44353.919999999998</c:v>
                </c:pt>
                <c:pt idx="2738" formatCode="#,##0.00">
                  <c:v>44306.39</c:v>
                </c:pt>
                <c:pt idx="2739" formatCode="#,##0.00">
                  <c:v>44258.8</c:v>
                </c:pt>
                <c:pt idx="2740" formatCode="#,##0.00">
                  <c:v>44211.08</c:v>
                </c:pt>
                <c:pt idx="2741" formatCode="#,##0.00">
                  <c:v>44163.35</c:v>
                </c:pt>
                <c:pt idx="2742" formatCode="#,##0.00">
                  <c:v>44115.5</c:v>
                </c:pt>
                <c:pt idx="2743" formatCode="#,##0.00">
                  <c:v>44067.55</c:v>
                </c:pt>
                <c:pt idx="2744" formatCode="#,##0.00">
                  <c:v>44019.53</c:v>
                </c:pt>
                <c:pt idx="2745" formatCode="#,##0.00">
                  <c:v>43971.46</c:v>
                </c:pt>
                <c:pt idx="2746" formatCode="#,##0.00">
                  <c:v>43923.34</c:v>
                </c:pt>
                <c:pt idx="2747" formatCode="#,##0.00">
                  <c:v>43875.17</c:v>
                </c:pt>
                <c:pt idx="2748" formatCode="#,##0.00">
                  <c:v>43827</c:v>
                </c:pt>
                <c:pt idx="2749" formatCode="#,##0.00">
                  <c:v>43778.83</c:v>
                </c:pt>
                <c:pt idx="2750" formatCode="#,##0.00">
                  <c:v>43730.57</c:v>
                </c:pt>
                <c:pt idx="2751" formatCode="#,##0.00">
                  <c:v>43682.15</c:v>
                </c:pt>
                <c:pt idx="2752" formatCode="#,##0.00">
                  <c:v>43633.67</c:v>
                </c:pt>
                <c:pt idx="2753" formatCode="#,##0.00">
                  <c:v>43585.06</c:v>
                </c:pt>
                <c:pt idx="2754" formatCode="#,##0.00">
                  <c:v>43536.34</c:v>
                </c:pt>
                <c:pt idx="2755" formatCode="#,##0.00">
                  <c:v>43487.51</c:v>
                </c:pt>
                <c:pt idx="2756" formatCode="#,##0.00">
                  <c:v>43438.37</c:v>
                </c:pt>
                <c:pt idx="2757" formatCode="#,##0.00">
                  <c:v>43389.32</c:v>
                </c:pt>
                <c:pt idx="2758" formatCode="#,##0.00">
                  <c:v>43340.2</c:v>
                </c:pt>
                <c:pt idx="2759" formatCode="#,##0.00">
                  <c:v>43290.89</c:v>
                </c:pt>
                <c:pt idx="2760" formatCode="#,##0.00">
                  <c:v>43241.59</c:v>
                </c:pt>
                <c:pt idx="2761" formatCode="#,##0.00">
                  <c:v>43192.14</c:v>
                </c:pt>
                <c:pt idx="2762" formatCode="#,##0.00">
                  <c:v>43142.74</c:v>
                </c:pt>
                <c:pt idx="2763" formatCode="#,##0.00">
                  <c:v>43093.23</c:v>
                </c:pt>
                <c:pt idx="2764" formatCode="#,##0.00">
                  <c:v>43043.73</c:v>
                </c:pt>
                <c:pt idx="2765" formatCode="#,##0.00">
                  <c:v>42994.080000000002</c:v>
                </c:pt>
                <c:pt idx="2766" formatCode="#,##0.00">
                  <c:v>42944.43</c:v>
                </c:pt>
                <c:pt idx="2767" formatCode="#,##0.00">
                  <c:v>42894.71</c:v>
                </c:pt>
                <c:pt idx="2768" formatCode="#,##0.00">
                  <c:v>42844.92</c:v>
                </c:pt>
                <c:pt idx="2769" formatCode="#,##0.00">
                  <c:v>42795.07</c:v>
                </c:pt>
                <c:pt idx="2770" formatCode="#,##0.00">
                  <c:v>42745.16</c:v>
                </c:pt>
                <c:pt idx="2771" formatCode="#,##0.00">
                  <c:v>42695.14</c:v>
                </c:pt>
                <c:pt idx="2772" formatCode="#,##0.00">
                  <c:v>42644.87</c:v>
                </c:pt>
                <c:pt idx="2773" formatCode="#,##0.00">
                  <c:v>42594.63</c:v>
                </c:pt>
                <c:pt idx="2774" formatCode="#,##0.00">
                  <c:v>42544.4</c:v>
                </c:pt>
                <c:pt idx="2775" formatCode="#,##0.00">
                  <c:v>42494.14</c:v>
                </c:pt>
                <c:pt idx="2776" formatCode="#,##0.00">
                  <c:v>42443.8</c:v>
                </c:pt>
                <c:pt idx="2777" formatCode="#,##0.00">
                  <c:v>42393.41</c:v>
                </c:pt>
                <c:pt idx="2778" formatCode="#,##0.00">
                  <c:v>42342.98</c:v>
                </c:pt>
                <c:pt idx="2779" formatCode="#,##0.00">
                  <c:v>42292.43</c:v>
                </c:pt>
                <c:pt idx="2780" formatCode="#,##0.00">
                  <c:v>42241.86</c:v>
                </c:pt>
                <c:pt idx="2781" formatCode="#,##0.00">
                  <c:v>42191.11</c:v>
                </c:pt>
                <c:pt idx="2782" formatCode="#,##0.00">
                  <c:v>42140.25</c:v>
                </c:pt>
                <c:pt idx="2783" formatCode="#,##0.00">
                  <c:v>42089.32</c:v>
                </c:pt>
                <c:pt idx="2784" formatCode="#,##0.00">
                  <c:v>42038.34</c:v>
                </c:pt>
                <c:pt idx="2785" formatCode="#,##0.00">
                  <c:v>41987.28</c:v>
                </c:pt>
                <c:pt idx="2786" formatCode="#,##0.00">
                  <c:v>41936.120000000003</c:v>
                </c:pt>
                <c:pt idx="2787" formatCode="#,##0.00">
                  <c:v>41884.79</c:v>
                </c:pt>
                <c:pt idx="2788" formatCode="#,##0.00">
                  <c:v>41833.440000000002</c:v>
                </c:pt>
                <c:pt idx="2789" formatCode="#,##0.00">
                  <c:v>41782.19</c:v>
                </c:pt>
                <c:pt idx="2790" formatCode="#,##0.00">
                  <c:v>41730.92</c:v>
                </c:pt>
                <c:pt idx="2791" formatCode="#,##0.00">
                  <c:v>41679.56</c:v>
                </c:pt>
                <c:pt idx="2792" formatCode="#,##0.00">
                  <c:v>41628.18</c:v>
                </c:pt>
                <c:pt idx="2793" formatCode="#,##0.00">
                  <c:v>41576.800000000003</c:v>
                </c:pt>
                <c:pt idx="2794" formatCode="#,##0.00">
                  <c:v>41525.379999999997</c:v>
                </c:pt>
                <c:pt idx="2795" formatCode="#,##0.00">
                  <c:v>41473.71</c:v>
                </c:pt>
                <c:pt idx="2796" formatCode="#,##0.00">
                  <c:v>41422.5</c:v>
                </c:pt>
                <c:pt idx="2797" formatCode="#,##0.00">
                  <c:v>41370.839999999997</c:v>
                </c:pt>
                <c:pt idx="2798" formatCode="#,##0.00">
                  <c:v>41319.230000000003</c:v>
                </c:pt>
                <c:pt idx="2799" formatCode="#,##0.00">
                  <c:v>41267.660000000003</c:v>
                </c:pt>
                <c:pt idx="2800" formatCode="#,##0.00">
                  <c:v>41216.83</c:v>
                </c:pt>
                <c:pt idx="2801" formatCode="#,##0.00">
                  <c:v>41164.870000000003</c:v>
                </c:pt>
                <c:pt idx="2802" formatCode="#,##0.00">
                  <c:v>41113.870000000003</c:v>
                </c:pt>
                <c:pt idx="2803" formatCode="#,##0.00">
                  <c:v>41061.599999999999</c:v>
                </c:pt>
                <c:pt idx="2804" formatCode="#,##0.00">
                  <c:v>41009.760000000002</c:v>
                </c:pt>
                <c:pt idx="2805" formatCode="#,##0.00">
                  <c:v>40957.769999999997</c:v>
                </c:pt>
                <c:pt idx="2806" formatCode="#,##0.00">
                  <c:v>40905.800000000003</c:v>
                </c:pt>
                <c:pt idx="2807" formatCode="#,##0.00">
                  <c:v>40854.01</c:v>
                </c:pt>
                <c:pt idx="2808" formatCode="#,##0.00">
                  <c:v>40802.21</c:v>
                </c:pt>
                <c:pt idx="2809" formatCode="#,##0.00">
                  <c:v>40750.46</c:v>
                </c:pt>
                <c:pt idx="2810" formatCode="#,##0.00">
                  <c:v>40698.71</c:v>
                </c:pt>
                <c:pt idx="2811" formatCode="#,##0.00">
                  <c:v>40646.800000000003</c:v>
                </c:pt>
                <c:pt idx="2812" formatCode="#,##0.00">
                  <c:v>40594.879999999997</c:v>
                </c:pt>
                <c:pt idx="2813" formatCode="#,##0.00">
                  <c:v>40542.99</c:v>
                </c:pt>
                <c:pt idx="2814" formatCode="#,##0.00">
                  <c:v>40491.040000000001</c:v>
                </c:pt>
                <c:pt idx="2815" formatCode="#,##0.00">
                  <c:v>40439.019999999997</c:v>
                </c:pt>
                <c:pt idx="2816" formatCode="#,##0.00">
                  <c:v>40387.129999999997</c:v>
                </c:pt>
                <c:pt idx="2817" formatCode="#,##0.00">
                  <c:v>40335.21</c:v>
                </c:pt>
                <c:pt idx="2818" formatCode="#,##0.00">
                  <c:v>40283.339999999997</c:v>
                </c:pt>
                <c:pt idx="2819" formatCode="#,##0.00">
                  <c:v>40231.51</c:v>
                </c:pt>
                <c:pt idx="2820" formatCode="#,##0.00">
                  <c:v>40179.620000000003</c:v>
                </c:pt>
                <c:pt idx="2821" formatCode="#,##0.00">
                  <c:v>40127.839999999997</c:v>
                </c:pt>
                <c:pt idx="2822" formatCode="#,##0.00">
                  <c:v>40076.080000000002</c:v>
                </c:pt>
                <c:pt idx="2823" formatCode="#,##0.00">
                  <c:v>40024.35</c:v>
                </c:pt>
                <c:pt idx="2824" formatCode="#,##0.00">
                  <c:v>39972.97</c:v>
                </c:pt>
                <c:pt idx="2825" formatCode="#,##0.00">
                  <c:v>39921.129999999997</c:v>
                </c:pt>
                <c:pt idx="2826" formatCode="#,##0.00">
                  <c:v>39869.18</c:v>
                </c:pt>
                <c:pt idx="2827" formatCode="#,##0.00">
                  <c:v>39817.47</c:v>
                </c:pt>
                <c:pt idx="2828" formatCode="#,##0.00">
                  <c:v>39765.82</c:v>
                </c:pt>
                <c:pt idx="2829" formatCode="#,##0.00">
                  <c:v>39714.19</c:v>
                </c:pt>
                <c:pt idx="2830" formatCode="#,##0.00">
                  <c:v>39662.620000000003</c:v>
                </c:pt>
                <c:pt idx="2831" formatCode="#,##0.00">
                  <c:v>39611.07</c:v>
                </c:pt>
                <c:pt idx="2832" formatCode="#,##0.00">
                  <c:v>39559.699999999997</c:v>
                </c:pt>
                <c:pt idx="2833" formatCode="#,##0.00">
                  <c:v>39508.339999999997</c:v>
                </c:pt>
                <c:pt idx="2834" formatCode="#,##0.00">
                  <c:v>39456.79</c:v>
                </c:pt>
                <c:pt idx="2835" formatCode="#,##0.00">
                  <c:v>39405.339999999997</c:v>
                </c:pt>
                <c:pt idx="2836" formatCode="#,##0.00">
                  <c:v>39353.89</c:v>
                </c:pt>
                <c:pt idx="2837" formatCode="#,##0.00">
                  <c:v>39302.51</c:v>
                </c:pt>
                <c:pt idx="2838" formatCode="#,##0.00">
                  <c:v>39251.279999999999</c:v>
                </c:pt>
                <c:pt idx="2839" formatCode="#,##0.00">
                  <c:v>39200.06</c:v>
                </c:pt>
                <c:pt idx="2840" formatCode="#,##0.00">
                  <c:v>39148.879999999997</c:v>
                </c:pt>
                <c:pt idx="2841" formatCode="#,##0.00">
                  <c:v>39097.75</c:v>
                </c:pt>
                <c:pt idx="2842" formatCode="#,##0.00">
                  <c:v>39046.660000000003</c:v>
                </c:pt>
                <c:pt idx="2843" formatCode="#,##0.00">
                  <c:v>38995.64</c:v>
                </c:pt>
                <c:pt idx="2844" formatCode="#,##0.00">
                  <c:v>38944.68</c:v>
                </c:pt>
                <c:pt idx="2845" formatCode="#,##0.00">
                  <c:v>38893.769999999997</c:v>
                </c:pt>
                <c:pt idx="2846" formatCode="#,##0.00">
                  <c:v>38842.879999999997</c:v>
                </c:pt>
                <c:pt idx="2847" formatCode="#,##0.00">
                  <c:v>38792.04</c:v>
                </c:pt>
                <c:pt idx="2848" formatCode="#,##0.00">
                  <c:v>38741.29</c:v>
                </c:pt>
                <c:pt idx="2849" formatCode="#,##0.00">
                  <c:v>38690.6</c:v>
                </c:pt>
                <c:pt idx="2850" formatCode="#,##0.00">
                  <c:v>38640.089999999997</c:v>
                </c:pt>
                <c:pt idx="2851" formatCode="#,##0.00">
                  <c:v>38589.51</c:v>
                </c:pt>
                <c:pt idx="2852" formatCode="#,##0.00">
                  <c:v>38538.879999999997</c:v>
                </c:pt>
                <c:pt idx="2853" formatCode="#,##0.00">
                  <c:v>38488.370000000003</c:v>
                </c:pt>
                <c:pt idx="2854" formatCode="#,##0.00">
                  <c:v>38437.93</c:v>
                </c:pt>
                <c:pt idx="2855" formatCode="#,##0.00">
                  <c:v>38387.54</c:v>
                </c:pt>
                <c:pt idx="2856" formatCode="#,##0.00">
                  <c:v>38337.18</c:v>
                </c:pt>
                <c:pt idx="2857" formatCode="#,##0.00">
                  <c:v>38286.85</c:v>
                </c:pt>
                <c:pt idx="2858" formatCode="#,##0.00">
                  <c:v>38236.559999999998</c:v>
                </c:pt>
                <c:pt idx="2859" formatCode="#,##0.00">
                  <c:v>38186.410000000003</c:v>
                </c:pt>
                <c:pt idx="2860" formatCode="#,##0.00">
                  <c:v>38136.29</c:v>
                </c:pt>
                <c:pt idx="2861" formatCode="#,##0.00">
                  <c:v>38086.160000000003</c:v>
                </c:pt>
                <c:pt idx="2862" formatCode="#,##0.00">
                  <c:v>38036.089999999997</c:v>
                </c:pt>
                <c:pt idx="2863" formatCode="#,##0.00">
                  <c:v>37986.06</c:v>
                </c:pt>
                <c:pt idx="2864" formatCode="#,##0.00">
                  <c:v>37935.980000000003</c:v>
                </c:pt>
                <c:pt idx="2865" formatCode="#,##0.00">
                  <c:v>37885.910000000003</c:v>
                </c:pt>
                <c:pt idx="2866" formatCode="#,##0.00">
                  <c:v>37835.79</c:v>
                </c:pt>
                <c:pt idx="2867" formatCode="#,##0.00">
                  <c:v>37785.660000000003</c:v>
                </c:pt>
                <c:pt idx="2868" formatCode="#,##0.00">
                  <c:v>37735.599999999999</c:v>
                </c:pt>
                <c:pt idx="2869" formatCode="#,##0.00">
                  <c:v>37685.370000000003</c:v>
                </c:pt>
                <c:pt idx="2870" formatCode="#,##0.00">
                  <c:v>37635.360000000001</c:v>
                </c:pt>
                <c:pt idx="2871" formatCode="#,##0.00">
                  <c:v>37585.360000000001</c:v>
                </c:pt>
                <c:pt idx="2872" formatCode="#,##0.00">
                  <c:v>37535.339999999997</c:v>
                </c:pt>
                <c:pt idx="2873" formatCode="#,##0.00">
                  <c:v>37485.33</c:v>
                </c:pt>
                <c:pt idx="2874" formatCode="#,##0.00">
                  <c:v>37435.39</c:v>
                </c:pt>
                <c:pt idx="2875" formatCode="#,##0.00">
                  <c:v>37385.56</c:v>
                </c:pt>
                <c:pt idx="2876" formatCode="#,##0.00">
                  <c:v>37335.43</c:v>
                </c:pt>
                <c:pt idx="2877" formatCode="#,##0.00">
                  <c:v>37285.29</c:v>
                </c:pt>
                <c:pt idx="2878" formatCode="#,##0.00">
                  <c:v>37235.089999999997</c:v>
                </c:pt>
                <c:pt idx="2879" formatCode="#,##0.00">
                  <c:v>37184.879999999997</c:v>
                </c:pt>
                <c:pt idx="2880" formatCode="#,##0.00">
                  <c:v>37134.74</c:v>
                </c:pt>
                <c:pt idx="2881" formatCode="#,##0.00">
                  <c:v>37084.839999999997</c:v>
                </c:pt>
                <c:pt idx="2882" formatCode="#,##0.00">
                  <c:v>37034.730000000003</c:v>
                </c:pt>
                <c:pt idx="2883" formatCode="#,##0.00">
                  <c:v>36984.54</c:v>
                </c:pt>
                <c:pt idx="2884" formatCode="#,##0.00">
                  <c:v>36934.339999999997</c:v>
                </c:pt>
                <c:pt idx="2885" formatCode="#,##0.00">
                  <c:v>36884.01</c:v>
                </c:pt>
                <c:pt idx="2886" formatCode="#,##0.00">
                  <c:v>36833.699999999997</c:v>
                </c:pt>
                <c:pt idx="2887" formatCode="#,##0.00">
                  <c:v>36783.300000000003</c:v>
                </c:pt>
                <c:pt idx="2888" formatCode="#,##0.00">
                  <c:v>36732.959999999999</c:v>
                </c:pt>
                <c:pt idx="2889" formatCode="#,##0.00">
                  <c:v>36682.57</c:v>
                </c:pt>
                <c:pt idx="2890" formatCode="#,##0.00">
                  <c:v>36632.120000000003</c:v>
                </c:pt>
                <c:pt idx="2891" formatCode="#,##0.00">
                  <c:v>36581.72</c:v>
                </c:pt>
                <c:pt idx="2892" formatCode="#,##0.00">
                  <c:v>36531.29</c:v>
                </c:pt>
                <c:pt idx="2893" formatCode="#,##0.00">
                  <c:v>36480.910000000003</c:v>
                </c:pt>
                <c:pt idx="2894" formatCode="#,##0.00">
                  <c:v>36430.58</c:v>
                </c:pt>
                <c:pt idx="2895" formatCode="#,##0.00">
                  <c:v>36380.28</c:v>
                </c:pt>
                <c:pt idx="2896" formatCode="#,##0.00">
                  <c:v>36330.01</c:v>
                </c:pt>
                <c:pt idx="2897" formatCode="#,##0.00">
                  <c:v>36279.82</c:v>
                </c:pt>
                <c:pt idx="2898" formatCode="#,##0.00">
                  <c:v>36229.65</c:v>
                </c:pt>
                <c:pt idx="2899" formatCode="#,##0.00">
                  <c:v>36179.660000000003</c:v>
                </c:pt>
                <c:pt idx="2900" formatCode="#,##0.00">
                  <c:v>36129.379999999997</c:v>
                </c:pt>
                <c:pt idx="2901" formatCode="#,##0.00">
                  <c:v>36079.160000000003</c:v>
                </c:pt>
                <c:pt idx="2902" formatCode="#,##0.00">
                  <c:v>36028.949999999997</c:v>
                </c:pt>
                <c:pt idx="2903" formatCode="#,##0.00">
                  <c:v>35978.93</c:v>
                </c:pt>
                <c:pt idx="2904" formatCode="#,##0.00">
                  <c:v>35928.699999999997</c:v>
                </c:pt>
                <c:pt idx="2905" formatCode="#,##0.00">
                  <c:v>35878.449999999997</c:v>
                </c:pt>
                <c:pt idx="2906" formatCode="#,##0.00">
                  <c:v>35828.230000000003</c:v>
                </c:pt>
                <c:pt idx="2907" formatCode="#,##0.00">
                  <c:v>35778.07</c:v>
                </c:pt>
                <c:pt idx="2908" formatCode="#,##0.00">
                  <c:v>35727.980000000003</c:v>
                </c:pt>
                <c:pt idx="2909" formatCode="#,##0.00">
                  <c:v>35677.879999999997</c:v>
                </c:pt>
                <c:pt idx="2910" formatCode="#,##0.00">
                  <c:v>35627.86</c:v>
                </c:pt>
                <c:pt idx="2911" formatCode="#,##0.00">
                  <c:v>35577.86</c:v>
                </c:pt>
                <c:pt idx="2912" formatCode="#,##0.00">
                  <c:v>35527.94</c:v>
                </c:pt>
                <c:pt idx="2913" formatCode="#,##0.00">
                  <c:v>35478.089999999997</c:v>
                </c:pt>
                <c:pt idx="2914" formatCode="#,##0.00">
                  <c:v>35428.32</c:v>
                </c:pt>
                <c:pt idx="2915" formatCode="#,##0.00">
                  <c:v>35378.54</c:v>
                </c:pt>
                <c:pt idx="2916" formatCode="#,##0.00">
                  <c:v>35328.870000000003</c:v>
                </c:pt>
                <c:pt idx="2917" formatCode="#,##0.00">
                  <c:v>35279.279999999999</c:v>
                </c:pt>
                <c:pt idx="2918" formatCode="#,##0.00">
                  <c:v>35229.699999999997</c:v>
                </c:pt>
                <c:pt idx="2919" formatCode="#,##0.00">
                  <c:v>35180.18</c:v>
                </c:pt>
                <c:pt idx="2920" formatCode="#,##0.00">
                  <c:v>35130.78</c:v>
                </c:pt>
                <c:pt idx="2921" formatCode="#,##0.00">
                  <c:v>35081.379999999997</c:v>
                </c:pt>
                <c:pt idx="2922" formatCode="#,##0.00">
                  <c:v>35032.129999999997</c:v>
                </c:pt>
                <c:pt idx="2923" formatCode="#,##0.00">
                  <c:v>34982.949999999997</c:v>
                </c:pt>
                <c:pt idx="2924" formatCode="#,##0.00">
                  <c:v>34933.78</c:v>
                </c:pt>
                <c:pt idx="2925" formatCode="#,##0.00">
                  <c:v>34884.67</c:v>
                </c:pt>
                <c:pt idx="2926" formatCode="#,##0.00">
                  <c:v>34835.71</c:v>
                </c:pt>
                <c:pt idx="2927" formatCode="#,##0.00">
                  <c:v>34786.910000000003</c:v>
                </c:pt>
                <c:pt idx="2928" formatCode="#,##0.00">
                  <c:v>34738.230000000003</c:v>
                </c:pt>
                <c:pt idx="2929" formatCode="#,##0.00">
                  <c:v>34689.699999999997</c:v>
                </c:pt>
                <c:pt idx="2930" formatCode="#,##0.00">
                  <c:v>34641.26</c:v>
                </c:pt>
                <c:pt idx="2931" formatCode="#,##0.00">
                  <c:v>34592.83</c:v>
                </c:pt>
                <c:pt idx="2932" formatCode="#,##0.00">
                  <c:v>34544.58</c:v>
                </c:pt>
                <c:pt idx="2933" formatCode="#,##0.00">
                  <c:v>34496.44</c:v>
                </c:pt>
                <c:pt idx="2934" formatCode="#,##0.00">
                  <c:v>34448.36</c:v>
                </c:pt>
                <c:pt idx="2935" formatCode="#,##0.00">
                  <c:v>34400.379999999997</c:v>
                </c:pt>
                <c:pt idx="2936" formatCode="#,##0.00">
                  <c:v>34352.42</c:v>
                </c:pt>
                <c:pt idx="2937" formatCode="#,##0.00">
                  <c:v>34304.51</c:v>
                </c:pt>
                <c:pt idx="2938" formatCode="#,##0.00">
                  <c:v>34256.83</c:v>
                </c:pt>
                <c:pt idx="2939" formatCode="#,##0.00">
                  <c:v>34209</c:v>
                </c:pt>
                <c:pt idx="2940" formatCode="#,##0.00">
                  <c:v>34161.379999999997</c:v>
                </c:pt>
                <c:pt idx="2941" formatCode="#,##0.00">
                  <c:v>34113.839999999997</c:v>
                </c:pt>
                <c:pt idx="2942" formatCode="#,##0.00">
                  <c:v>34066.68</c:v>
                </c:pt>
                <c:pt idx="2943" formatCode="#,##0.00">
                  <c:v>34019.61</c:v>
                </c:pt>
                <c:pt idx="2944" formatCode="#,##0.00">
                  <c:v>33972.29</c:v>
                </c:pt>
                <c:pt idx="2945" formatCode="#,##0.00">
                  <c:v>33924.980000000003</c:v>
                </c:pt>
                <c:pt idx="2946" formatCode="#,##0.00">
                  <c:v>33877.68</c:v>
                </c:pt>
                <c:pt idx="2947" formatCode="#,##0.00">
                  <c:v>33830.44</c:v>
                </c:pt>
                <c:pt idx="2948" formatCode="#,##0.00">
                  <c:v>33783.18</c:v>
                </c:pt>
                <c:pt idx="2949" formatCode="#,##0.00">
                  <c:v>33736.11</c:v>
                </c:pt>
                <c:pt idx="2950" formatCode="#,##0.00">
                  <c:v>33689.11</c:v>
                </c:pt>
                <c:pt idx="2951" formatCode="#,##0.00">
                  <c:v>33642.160000000003</c:v>
                </c:pt>
                <c:pt idx="2952" formatCode="#,##0.00">
                  <c:v>33595.279999999999</c:v>
                </c:pt>
                <c:pt idx="2953" formatCode="#,##0.00">
                  <c:v>33548.47</c:v>
                </c:pt>
                <c:pt idx="2954" formatCode="#,##0.00">
                  <c:v>33501.82</c:v>
                </c:pt>
                <c:pt idx="2955" formatCode="#,##0.00">
                  <c:v>33455.199999999997</c:v>
                </c:pt>
                <c:pt idx="2956" formatCode="#,##0.00">
                  <c:v>33408.519999999997</c:v>
                </c:pt>
                <c:pt idx="2957" formatCode="#,##0.00">
                  <c:v>33361.9</c:v>
                </c:pt>
                <c:pt idx="2958" formatCode="#,##0.00">
                  <c:v>33315.39</c:v>
                </c:pt>
                <c:pt idx="2959" formatCode="#,##0.00">
                  <c:v>33268.949999999997</c:v>
                </c:pt>
                <c:pt idx="2960" formatCode="#,##0.00">
                  <c:v>33222.57</c:v>
                </c:pt>
                <c:pt idx="2961" formatCode="#,##0.00">
                  <c:v>33176.199999999997</c:v>
                </c:pt>
                <c:pt idx="2962" formatCode="#,##0.00">
                  <c:v>33129.89</c:v>
                </c:pt>
                <c:pt idx="2963" formatCode="#,##0.00">
                  <c:v>33083.589999999997</c:v>
                </c:pt>
                <c:pt idx="2964" formatCode="#,##0.00">
                  <c:v>33037.300000000003</c:v>
                </c:pt>
                <c:pt idx="2965" formatCode="#,##0.00">
                  <c:v>32991.120000000003</c:v>
                </c:pt>
                <c:pt idx="2966" formatCode="#,##0.00">
                  <c:v>32945.019999999997</c:v>
                </c:pt>
                <c:pt idx="2967" formatCode="#,##0.00">
                  <c:v>32899.279999999999</c:v>
                </c:pt>
                <c:pt idx="2968" formatCode="#,##0.00">
                  <c:v>32853.31</c:v>
                </c:pt>
                <c:pt idx="2969" formatCode="#,##0.00">
                  <c:v>32807.4</c:v>
                </c:pt>
                <c:pt idx="2970" formatCode="#,##0.00">
                  <c:v>32761.57</c:v>
                </c:pt>
                <c:pt idx="2971" formatCode="#,##0.00">
                  <c:v>32715.78</c:v>
                </c:pt>
                <c:pt idx="2972" formatCode="#,##0.00">
                  <c:v>32670.07</c:v>
                </c:pt>
                <c:pt idx="2973" formatCode="#,##0.00">
                  <c:v>32624.46</c:v>
                </c:pt>
                <c:pt idx="2974" formatCode="#,##0.00">
                  <c:v>32578.92</c:v>
                </c:pt>
                <c:pt idx="2975" formatCode="#,##0.00">
                  <c:v>32533.46</c:v>
                </c:pt>
                <c:pt idx="2976" formatCode="#,##0.00">
                  <c:v>32488.05</c:v>
                </c:pt>
                <c:pt idx="2977" formatCode="#,##0.00">
                  <c:v>32442.63</c:v>
                </c:pt>
                <c:pt idx="2978" formatCode="#,##0.00">
                  <c:v>32397.11</c:v>
                </c:pt>
                <c:pt idx="2979" formatCode="#,##0.00">
                  <c:v>32351.81</c:v>
                </c:pt>
                <c:pt idx="2980" formatCode="#,##0.00">
                  <c:v>32306.7</c:v>
                </c:pt>
                <c:pt idx="2981" formatCode="#,##0.00">
                  <c:v>32261.69</c:v>
                </c:pt>
                <c:pt idx="2982" formatCode="#,##0.00">
                  <c:v>32216.85</c:v>
                </c:pt>
                <c:pt idx="2983" formatCode="#,##0.00">
                  <c:v>32172.13</c:v>
                </c:pt>
                <c:pt idx="2984" formatCode="#,##0.00">
                  <c:v>32127.55</c:v>
                </c:pt>
                <c:pt idx="2985" formatCode="#,##0.00">
                  <c:v>32083.19</c:v>
                </c:pt>
                <c:pt idx="2986" formatCode="#,##0.00">
                  <c:v>32039.05</c:v>
                </c:pt>
                <c:pt idx="2987" formatCode="#,##0.00">
                  <c:v>31995.15</c:v>
                </c:pt>
                <c:pt idx="2988" formatCode="#,##0.00">
                  <c:v>31951.41</c:v>
                </c:pt>
                <c:pt idx="2989" formatCode="#,##0.00">
                  <c:v>31907.8</c:v>
                </c:pt>
                <c:pt idx="2990" formatCode="#,##0.00">
                  <c:v>31864.31</c:v>
                </c:pt>
                <c:pt idx="2991" formatCode="#,##0.00">
                  <c:v>31821.01</c:v>
                </c:pt>
                <c:pt idx="2992" formatCode="#,##0.00">
                  <c:v>31777.87</c:v>
                </c:pt>
                <c:pt idx="2993" formatCode="#,##0.00">
                  <c:v>31734.71</c:v>
                </c:pt>
                <c:pt idx="2994" formatCode="#,##0.00">
                  <c:v>31691.96</c:v>
                </c:pt>
                <c:pt idx="2995" formatCode="#,##0.00">
                  <c:v>31649.33</c:v>
                </c:pt>
                <c:pt idx="2996" formatCode="#,##0.00">
                  <c:v>31606.89</c:v>
                </c:pt>
                <c:pt idx="2997" formatCode="#,##0.00">
                  <c:v>31564.55</c:v>
                </c:pt>
                <c:pt idx="2998" formatCode="#,##0.00">
                  <c:v>31522.2</c:v>
                </c:pt>
                <c:pt idx="2999" formatCode="#,##0.00">
                  <c:v>31480.27</c:v>
                </c:pt>
                <c:pt idx="3000" formatCode="#,##0.00">
                  <c:v>31438.31</c:v>
                </c:pt>
                <c:pt idx="3001" formatCode="#,##0.00">
                  <c:v>31396.54</c:v>
                </c:pt>
                <c:pt idx="3002" formatCode="#,##0.00">
                  <c:v>31354.92</c:v>
                </c:pt>
                <c:pt idx="3003" formatCode="#,##0.00">
                  <c:v>31313.41</c:v>
                </c:pt>
                <c:pt idx="3004" formatCode="#,##0.00">
                  <c:v>31272.04</c:v>
                </c:pt>
                <c:pt idx="3005" formatCode="#,##0.00">
                  <c:v>31230.74</c:v>
                </c:pt>
                <c:pt idx="3006" formatCode="#,##0.00">
                  <c:v>31189.38</c:v>
                </c:pt>
                <c:pt idx="3007" formatCode="#,##0.00">
                  <c:v>31148.31</c:v>
                </c:pt>
                <c:pt idx="3008" formatCode="#,##0.00">
                  <c:v>31107.3</c:v>
                </c:pt>
                <c:pt idx="3009" formatCode="#,##0.00">
                  <c:v>31066.38</c:v>
                </c:pt>
                <c:pt idx="3010" formatCode="#,##0.00">
                  <c:v>31025.51</c:v>
                </c:pt>
                <c:pt idx="3011" formatCode="#,##0.00">
                  <c:v>30984.74</c:v>
                </c:pt>
                <c:pt idx="3012" formatCode="#,##0.00">
                  <c:v>30944.06</c:v>
                </c:pt>
                <c:pt idx="3013" formatCode="#,##0.00">
                  <c:v>30903.439999999999</c:v>
                </c:pt>
                <c:pt idx="3014" formatCode="#,##0.00">
                  <c:v>30862.959999999999</c:v>
                </c:pt>
                <c:pt idx="3015" formatCode="#,##0.00">
                  <c:v>30822.54</c:v>
                </c:pt>
                <c:pt idx="3016" formatCode="#,##0.00">
                  <c:v>30782.21</c:v>
                </c:pt>
                <c:pt idx="3017" formatCode="#,##0.00">
                  <c:v>30742.12</c:v>
                </c:pt>
                <c:pt idx="3018" formatCode="#,##0.00">
                  <c:v>30701.86</c:v>
                </c:pt>
                <c:pt idx="3019" formatCode="#,##0.00">
                  <c:v>30661.66</c:v>
                </c:pt>
                <c:pt idx="3020" formatCode="#,##0.00">
                  <c:v>30621.52</c:v>
                </c:pt>
                <c:pt idx="3021" formatCode="#,##0.00">
                  <c:v>30581.41</c:v>
                </c:pt>
                <c:pt idx="3022" formatCode="#,##0.00">
                  <c:v>30541.1</c:v>
                </c:pt>
                <c:pt idx="3023" formatCode="#,##0.00">
                  <c:v>30501.05</c:v>
                </c:pt>
                <c:pt idx="3024" formatCode="#,##0.00">
                  <c:v>30461.07</c:v>
                </c:pt>
                <c:pt idx="3025" formatCode="#,##0.00">
                  <c:v>30421.14</c:v>
                </c:pt>
                <c:pt idx="3026" formatCode="#,##0.00">
                  <c:v>30381.279999999999</c:v>
                </c:pt>
                <c:pt idx="3027" formatCode="#,##0.00">
                  <c:v>30341.51</c:v>
                </c:pt>
                <c:pt idx="3028" formatCode="#,##0.00">
                  <c:v>30301.84</c:v>
                </c:pt>
                <c:pt idx="3029" formatCode="#,##0.00">
                  <c:v>30262.18</c:v>
                </c:pt>
                <c:pt idx="3030" formatCode="#,##0.00">
                  <c:v>30222.61</c:v>
                </c:pt>
                <c:pt idx="3031" formatCode="#,##0.00">
                  <c:v>30183.14</c:v>
                </c:pt>
                <c:pt idx="3032" formatCode="#,##0.00">
                  <c:v>30143.79</c:v>
                </c:pt>
                <c:pt idx="3033" formatCode="#,##0.00">
                  <c:v>30104.53</c:v>
                </c:pt>
                <c:pt idx="3034" formatCode="#,##0.00">
                  <c:v>30065.32</c:v>
                </c:pt>
                <c:pt idx="3035" formatCode="#,##0.00">
                  <c:v>30026.06</c:v>
                </c:pt>
                <c:pt idx="3036" formatCode="#,##0.00">
                  <c:v>29986.880000000001</c:v>
                </c:pt>
                <c:pt idx="3037" formatCode="#,##0.00">
                  <c:v>29947.75</c:v>
                </c:pt>
                <c:pt idx="3038" formatCode="#,##0.00">
                  <c:v>29908.62</c:v>
                </c:pt>
                <c:pt idx="3039" formatCode="#,##0.00">
                  <c:v>29869.54</c:v>
                </c:pt>
                <c:pt idx="3040" formatCode="#,##0.00">
                  <c:v>29830.48</c:v>
                </c:pt>
                <c:pt idx="3041" formatCode="#,##0.00">
                  <c:v>29791.42</c:v>
                </c:pt>
                <c:pt idx="3042" formatCode="#,##0.00">
                  <c:v>29752.21</c:v>
                </c:pt>
                <c:pt idx="3043" formatCode="#,##0.00">
                  <c:v>29713.21</c:v>
                </c:pt>
                <c:pt idx="3044" formatCode="#,##0.00">
                  <c:v>29674.21</c:v>
                </c:pt>
                <c:pt idx="3045" formatCode="#,##0.00">
                  <c:v>29635.23</c:v>
                </c:pt>
                <c:pt idx="3046" formatCode="#,##0.00">
                  <c:v>29596.14</c:v>
                </c:pt>
                <c:pt idx="3047" formatCode="#,##0.00">
                  <c:v>29557.14</c:v>
                </c:pt>
                <c:pt idx="3048" formatCode="#,##0.00">
                  <c:v>29518.17</c:v>
                </c:pt>
                <c:pt idx="3049" formatCode="#,##0.00">
                  <c:v>29479.08</c:v>
                </c:pt>
                <c:pt idx="3050" formatCode="#,##0.00">
                  <c:v>29440.03</c:v>
                </c:pt>
                <c:pt idx="3051" formatCode="#,##0.00">
                  <c:v>29401.11</c:v>
                </c:pt>
                <c:pt idx="3052" formatCode="#,##0.00">
                  <c:v>29361.84</c:v>
                </c:pt>
                <c:pt idx="3053" formatCode="#,##0.00">
                  <c:v>29322.74</c:v>
                </c:pt>
                <c:pt idx="3054" formatCode="#,##0.00">
                  <c:v>29283.69</c:v>
                </c:pt>
                <c:pt idx="3055" formatCode="#,##0.00">
                  <c:v>29244.6</c:v>
                </c:pt>
                <c:pt idx="3056" formatCode="#,##0.00">
                  <c:v>29205.55</c:v>
                </c:pt>
                <c:pt idx="3057" formatCode="#,##0.00">
                  <c:v>29166.54</c:v>
                </c:pt>
                <c:pt idx="3058" formatCode="#,##0.00">
                  <c:v>29127.55</c:v>
                </c:pt>
                <c:pt idx="3059" formatCode="#,##0.00">
                  <c:v>29088.560000000001</c:v>
                </c:pt>
                <c:pt idx="3060" formatCode="#,##0.00">
                  <c:v>29049.58</c:v>
                </c:pt>
                <c:pt idx="3061" formatCode="#,##0.00">
                  <c:v>29010.71</c:v>
                </c:pt>
                <c:pt idx="3062" formatCode="#,##0.00">
                  <c:v>28971.8</c:v>
                </c:pt>
                <c:pt idx="3063" formatCode="#,##0.00">
                  <c:v>28932.89</c:v>
                </c:pt>
                <c:pt idx="3064" formatCode="#,##0.00">
                  <c:v>28894.03</c:v>
                </c:pt>
                <c:pt idx="3065" formatCode="#,##0.00">
                  <c:v>28855.21</c:v>
                </c:pt>
                <c:pt idx="3066" formatCode="#,##0.00">
                  <c:v>28816.400000000001</c:v>
                </c:pt>
                <c:pt idx="3067" formatCode="#,##0.00">
                  <c:v>28777.65</c:v>
                </c:pt>
                <c:pt idx="3068" formatCode="#,##0.00">
                  <c:v>28738.87</c:v>
                </c:pt>
                <c:pt idx="3069" formatCode="#,##0.00">
                  <c:v>28700.18</c:v>
                </c:pt>
                <c:pt idx="3070" formatCode="#,##0.00">
                  <c:v>28661.55</c:v>
                </c:pt>
                <c:pt idx="3071" formatCode="#,##0.00">
                  <c:v>28622.99</c:v>
                </c:pt>
                <c:pt idx="3072" formatCode="#,##0.00">
                  <c:v>28584.400000000001</c:v>
                </c:pt>
                <c:pt idx="3073" formatCode="#,##0.00">
                  <c:v>28545.73</c:v>
                </c:pt>
                <c:pt idx="3074" formatCode="#,##0.00">
                  <c:v>28507.14</c:v>
                </c:pt>
                <c:pt idx="3075" formatCode="#,##0.00">
                  <c:v>28468.57</c:v>
                </c:pt>
                <c:pt idx="3076" formatCode="#,##0.00">
                  <c:v>28430.04</c:v>
                </c:pt>
                <c:pt idx="3077" formatCode="#,##0.00">
                  <c:v>28391.599999999999</c:v>
                </c:pt>
                <c:pt idx="3078" formatCode="#,##0.00">
                  <c:v>28353.19</c:v>
                </c:pt>
                <c:pt idx="3079" formatCode="#,##0.00">
                  <c:v>28314.87</c:v>
                </c:pt>
                <c:pt idx="3080" formatCode="#,##0.00">
                  <c:v>28276.5</c:v>
                </c:pt>
                <c:pt idx="3081" formatCode="#,##0.00">
                  <c:v>28238.2</c:v>
                </c:pt>
                <c:pt idx="3082" formatCode="#,##0.00">
                  <c:v>28199.94</c:v>
                </c:pt>
                <c:pt idx="3083" formatCode="#,##0.00">
                  <c:v>28161.78</c:v>
                </c:pt>
                <c:pt idx="3084" formatCode="#,##0.00">
                  <c:v>28123.68</c:v>
                </c:pt>
                <c:pt idx="3085" formatCode="#,##0.00">
                  <c:v>28085.56</c:v>
                </c:pt>
                <c:pt idx="3086" formatCode="#,##0.00">
                  <c:v>28047.5</c:v>
                </c:pt>
                <c:pt idx="3087" formatCode="#,##0.00">
                  <c:v>28009.46</c:v>
                </c:pt>
                <c:pt idx="3088" formatCode="#,##0.00">
                  <c:v>27971.46</c:v>
                </c:pt>
                <c:pt idx="3089" formatCode="#,##0.00">
                  <c:v>27933.49</c:v>
                </c:pt>
                <c:pt idx="3090" formatCode="#,##0.00">
                  <c:v>27895.53</c:v>
                </c:pt>
                <c:pt idx="3091" formatCode="#,##0.00">
                  <c:v>27857.61</c:v>
                </c:pt>
                <c:pt idx="3092" formatCode="#,##0.00">
                  <c:v>27819.74</c:v>
                </c:pt>
                <c:pt idx="3093" formatCode="#,##0.00">
                  <c:v>27781.89</c:v>
                </c:pt>
                <c:pt idx="3094" formatCode="#,##0.00">
                  <c:v>27744.1</c:v>
                </c:pt>
                <c:pt idx="3095" formatCode="#,##0.00">
                  <c:v>27706.36</c:v>
                </c:pt>
                <c:pt idx="3096" formatCode="#,##0.00">
                  <c:v>27668.720000000001</c:v>
                </c:pt>
                <c:pt idx="3097" formatCode="#,##0.00">
                  <c:v>27631.14</c:v>
                </c:pt>
                <c:pt idx="3098" formatCode="#,##0.00">
                  <c:v>27593.71</c:v>
                </c:pt>
                <c:pt idx="3099" formatCode="#,##0.00">
                  <c:v>27556.19</c:v>
                </c:pt>
                <c:pt idx="3100" formatCode="#,##0.00">
                  <c:v>27518.67</c:v>
                </c:pt>
                <c:pt idx="3101" formatCode="#,##0.00">
                  <c:v>27481.18</c:v>
                </c:pt>
                <c:pt idx="3102" formatCode="#,##0.00">
                  <c:v>27443.72</c:v>
                </c:pt>
                <c:pt idx="3103" formatCode="#,##0.00">
                  <c:v>27406.31</c:v>
                </c:pt>
                <c:pt idx="3104" formatCode="#,##0.00">
                  <c:v>27368.89</c:v>
                </c:pt>
                <c:pt idx="3105" formatCode="#,##0.00">
                  <c:v>27331.41</c:v>
                </c:pt>
                <c:pt idx="3106" formatCode="#,##0.00">
                  <c:v>27293.97</c:v>
                </c:pt>
                <c:pt idx="3107" formatCode="#,##0.00">
                  <c:v>27256.49</c:v>
                </c:pt>
                <c:pt idx="3108" formatCode="#,##0.00">
                  <c:v>27218.92</c:v>
                </c:pt>
                <c:pt idx="3109" formatCode="#,##0.00">
                  <c:v>27181.34</c:v>
                </c:pt>
                <c:pt idx="3110" formatCode="#,##0.00">
                  <c:v>27143.73</c:v>
                </c:pt>
                <c:pt idx="3111" formatCode="#,##0.00">
                  <c:v>27106.06</c:v>
                </c:pt>
                <c:pt idx="3112" formatCode="#,##0.00">
                  <c:v>27068.41</c:v>
                </c:pt>
                <c:pt idx="3113" formatCode="#,##0.00">
                  <c:v>27030.59</c:v>
                </c:pt>
                <c:pt idx="3114" formatCode="#,##0.00">
                  <c:v>26992.78</c:v>
                </c:pt>
                <c:pt idx="3115" formatCode="#,##0.00">
                  <c:v>26955.25</c:v>
                </c:pt>
                <c:pt idx="3116" formatCode="#,##0.00">
                  <c:v>26917.21</c:v>
                </c:pt>
                <c:pt idx="3117" formatCode="#,##0.00">
                  <c:v>26879.21</c:v>
                </c:pt>
                <c:pt idx="3118" formatCode="#,##0.00">
                  <c:v>26841.23</c:v>
                </c:pt>
                <c:pt idx="3119" formatCode="#,##0.00">
                  <c:v>26803.07</c:v>
                </c:pt>
                <c:pt idx="3120" formatCode="#,##0.00">
                  <c:v>26765.03</c:v>
                </c:pt>
                <c:pt idx="3121" formatCode="#,##0.00">
                  <c:v>26727.279999999999</c:v>
                </c:pt>
                <c:pt idx="3122" formatCode="#,##0.00">
                  <c:v>26689.1</c:v>
                </c:pt>
                <c:pt idx="3123" formatCode="#,##0.00">
                  <c:v>26650.66</c:v>
                </c:pt>
                <c:pt idx="3124" formatCode="#,##0.00">
                  <c:v>26612.13</c:v>
                </c:pt>
                <c:pt idx="3125" formatCode="#,##0.00">
                  <c:v>26573.57</c:v>
                </c:pt>
                <c:pt idx="3126" formatCode="#,##0.00">
                  <c:v>26534.99</c:v>
                </c:pt>
                <c:pt idx="3127" formatCode="#,##0.00">
                  <c:v>26496.38</c:v>
                </c:pt>
                <c:pt idx="3128" formatCode="#,##0.00">
                  <c:v>26457.77</c:v>
                </c:pt>
                <c:pt idx="3129" formatCode="#,##0.00">
                  <c:v>26419.08</c:v>
                </c:pt>
                <c:pt idx="3130" formatCode="#,##0.00">
                  <c:v>26380.33</c:v>
                </c:pt>
                <c:pt idx="3131" formatCode="#,##0.00">
                  <c:v>26341.55</c:v>
                </c:pt>
                <c:pt idx="3132" formatCode="#,##0.00">
                  <c:v>26305.07</c:v>
                </c:pt>
                <c:pt idx="3133" formatCode="#,##0.00">
                  <c:v>26266.74</c:v>
                </c:pt>
                <c:pt idx="3134" formatCode="#,##0.00">
                  <c:v>26227.46</c:v>
                </c:pt>
                <c:pt idx="3135" formatCode="#,##0.00">
                  <c:v>26187.91</c:v>
                </c:pt>
                <c:pt idx="3136" formatCode="#,##0.00">
                  <c:v>26148.42</c:v>
                </c:pt>
                <c:pt idx="3137" formatCode="#,##0.00">
                  <c:v>26108.83</c:v>
                </c:pt>
                <c:pt idx="3138" formatCode="#,##0.00">
                  <c:v>26069.32</c:v>
                </c:pt>
                <c:pt idx="3139" formatCode="#,##0.00">
                  <c:v>26029.759999999998</c:v>
                </c:pt>
                <c:pt idx="3140" formatCode="#,##0.00">
                  <c:v>25990.19</c:v>
                </c:pt>
                <c:pt idx="3141" formatCode="#,##0.00">
                  <c:v>25951.119999999999</c:v>
                </c:pt>
                <c:pt idx="3142" formatCode="#,##0.00">
                  <c:v>25911.54</c:v>
                </c:pt>
                <c:pt idx="3143" formatCode="#,##0.00">
                  <c:v>25871.58</c:v>
                </c:pt>
                <c:pt idx="3144" formatCode="#,##0.00">
                  <c:v>25831.599999999999</c:v>
                </c:pt>
                <c:pt idx="3145" formatCode="#,##0.00">
                  <c:v>25791.58</c:v>
                </c:pt>
                <c:pt idx="3146" formatCode="#,##0.00">
                  <c:v>25751.52</c:v>
                </c:pt>
                <c:pt idx="3147" formatCode="#,##0.00">
                  <c:v>25711.37</c:v>
                </c:pt>
                <c:pt idx="3148" formatCode="#,##0.00">
                  <c:v>25671.21</c:v>
                </c:pt>
                <c:pt idx="3149" formatCode="#,##0.00">
                  <c:v>25631.01</c:v>
                </c:pt>
                <c:pt idx="3150" formatCode="#,##0.00">
                  <c:v>25590.68</c:v>
                </c:pt>
                <c:pt idx="3151" formatCode="#,##0.00">
                  <c:v>25550.23</c:v>
                </c:pt>
                <c:pt idx="3152" formatCode="#,##0.00">
                  <c:v>25509.72</c:v>
                </c:pt>
                <c:pt idx="3153" formatCode="#,##0.00">
                  <c:v>25469.16</c:v>
                </c:pt>
                <c:pt idx="3154" formatCode="#,##0.00">
                  <c:v>25428.57</c:v>
                </c:pt>
                <c:pt idx="3155" formatCode="#,##0.00">
                  <c:v>25387.919999999998</c:v>
                </c:pt>
                <c:pt idx="3156" formatCode="#,##0.00">
                  <c:v>25348.62</c:v>
                </c:pt>
                <c:pt idx="3157" formatCode="#,##0.00">
                  <c:v>25308.06</c:v>
                </c:pt>
                <c:pt idx="3158" formatCode="#,##0.00">
                  <c:v>25266.86</c:v>
                </c:pt>
                <c:pt idx="3159" formatCode="#,##0.00">
                  <c:v>25225.77</c:v>
                </c:pt>
                <c:pt idx="3160" formatCode="#,##0.00">
                  <c:v>25184.62</c:v>
                </c:pt>
                <c:pt idx="3161" formatCode="#,##0.00">
                  <c:v>25143.47</c:v>
                </c:pt>
                <c:pt idx="3162" formatCode="#,##0.00">
                  <c:v>25102.28</c:v>
                </c:pt>
                <c:pt idx="3163" formatCode="#,##0.00">
                  <c:v>25061.03</c:v>
                </c:pt>
                <c:pt idx="3164" formatCode="#,##0.00">
                  <c:v>25019.73</c:v>
                </c:pt>
                <c:pt idx="3165" formatCode="#,##0.00">
                  <c:v>24978.28</c:v>
                </c:pt>
                <c:pt idx="3166" formatCode="#,##0.00">
                  <c:v>24936.86</c:v>
                </c:pt>
                <c:pt idx="3167" formatCode="#,##0.00">
                  <c:v>24895.42</c:v>
                </c:pt>
                <c:pt idx="3168" formatCode="#,##0.00">
                  <c:v>24853.9</c:v>
                </c:pt>
                <c:pt idx="3169" formatCode="#,##0.00">
                  <c:v>24812.26</c:v>
                </c:pt>
                <c:pt idx="3170" formatCode="#,##0.00">
                  <c:v>24771.39</c:v>
                </c:pt>
                <c:pt idx="3171" formatCode="#,##0.00">
                  <c:v>24732.37</c:v>
                </c:pt>
                <c:pt idx="3172" formatCode="#,##0.00">
                  <c:v>24690.2</c:v>
                </c:pt>
                <c:pt idx="3173" formatCode="#,##0.00">
                  <c:v>24648.2</c:v>
                </c:pt>
                <c:pt idx="3174" formatCode="#,##0.00">
                  <c:v>24606.25</c:v>
                </c:pt>
                <c:pt idx="3175" formatCode="#,##0.00">
                  <c:v>24564.38</c:v>
                </c:pt>
                <c:pt idx="3176" formatCode="#,##0.00">
                  <c:v>24522.54</c:v>
                </c:pt>
                <c:pt idx="3177" formatCode="#,##0.00">
                  <c:v>24480.18</c:v>
                </c:pt>
                <c:pt idx="3178" formatCode="#,##0.00">
                  <c:v>24438.7</c:v>
                </c:pt>
                <c:pt idx="3179" formatCode="#,##0.00">
                  <c:v>24396.85</c:v>
                </c:pt>
                <c:pt idx="3180" formatCode="#,##0.00">
                  <c:v>24354.95</c:v>
                </c:pt>
                <c:pt idx="3181" formatCode="#,##0.00">
                  <c:v>24313.03</c:v>
                </c:pt>
                <c:pt idx="3182" formatCode="#,##0.00">
                  <c:v>24271.06</c:v>
                </c:pt>
                <c:pt idx="3183" formatCode="#,##0.00">
                  <c:v>24229.11</c:v>
                </c:pt>
                <c:pt idx="3184" formatCode="#,##0.00">
                  <c:v>24187.17</c:v>
                </c:pt>
                <c:pt idx="3185" formatCode="#,##0.00">
                  <c:v>24145.18</c:v>
                </c:pt>
                <c:pt idx="3186" formatCode="#,##0.00">
                  <c:v>24103.16</c:v>
                </c:pt>
                <c:pt idx="3187" formatCode="#,##0.00">
                  <c:v>24061.18</c:v>
                </c:pt>
                <c:pt idx="3188" formatCode="#,##0.00">
                  <c:v>24019.13</c:v>
                </c:pt>
                <c:pt idx="3189" formatCode="#,##0.00">
                  <c:v>23979.16</c:v>
                </c:pt>
                <c:pt idx="3190" formatCode="#,##0.00">
                  <c:v>23936.76</c:v>
                </c:pt>
                <c:pt idx="3191" formatCode="#,##0.00">
                  <c:v>23894.36</c:v>
                </c:pt>
                <c:pt idx="3192" formatCode="#,##0.00">
                  <c:v>23852.05</c:v>
                </c:pt>
                <c:pt idx="3193" formatCode="#,##0.00">
                  <c:v>23809.759999999998</c:v>
                </c:pt>
                <c:pt idx="3194" formatCode="#,##0.00">
                  <c:v>23767.65</c:v>
                </c:pt>
                <c:pt idx="3195" formatCode="#,##0.00">
                  <c:v>23725.439999999999</c:v>
                </c:pt>
                <c:pt idx="3196" formatCode="#,##0.00">
                  <c:v>23683.23</c:v>
                </c:pt>
                <c:pt idx="3197" formatCode="#,##0.00">
                  <c:v>23641.040000000001</c:v>
                </c:pt>
                <c:pt idx="3198" formatCode="#,##0.00">
                  <c:v>23598.799999999999</c:v>
                </c:pt>
                <c:pt idx="3199" formatCode="#,##0.00">
                  <c:v>23556.59</c:v>
                </c:pt>
                <c:pt idx="3200" formatCode="#,##0.00">
                  <c:v>23514.49</c:v>
                </c:pt>
                <c:pt idx="3201" formatCode="#,##0.00">
                  <c:v>23472.23</c:v>
                </c:pt>
                <c:pt idx="3202" formatCode="#,##0.00">
                  <c:v>23430.04</c:v>
                </c:pt>
                <c:pt idx="3203" formatCode="#,##0.00">
                  <c:v>23387.72</c:v>
                </c:pt>
                <c:pt idx="3204" formatCode="#,##0.00">
                  <c:v>23345.59</c:v>
                </c:pt>
                <c:pt idx="3205" formatCode="#,##0.00">
                  <c:v>23303.47</c:v>
                </c:pt>
                <c:pt idx="3206" formatCode="#,##0.00">
                  <c:v>23261.360000000001</c:v>
                </c:pt>
                <c:pt idx="3207" formatCode="#,##0.00">
                  <c:v>23219.23</c:v>
                </c:pt>
                <c:pt idx="3208" formatCode="#,##0.00">
                  <c:v>23177.13</c:v>
                </c:pt>
                <c:pt idx="3209" formatCode="#,##0.00">
                  <c:v>23135.08</c:v>
                </c:pt>
                <c:pt idx="3210" formatCode="#,##0.00">
                  <c:v>23092.959999999999</c:v>
                </c:pt>
                <c:pt idx="3211" formatCode="#,##0.00">
                  <c:v>23050.880000000001</c:v>
                </c:pt>
                <c:pt idx="3212" formatCode="#,##0.00">
                  <c:v>23008.81</c:v>
                </c:pt>
                <c:pt idx="3213" formatCode="#,##0.00">
                  <c:v>22966.71</c:v>
                </c:pt>
                <c:pt idx="3214" formatCode="#,##0.00">
                  <c:v>22924.75</c:v>
                </c:pt>
                <c:pt idx="3215" formatCode="#,##0.00">
                  <c:v>22882.84</c:v>
                </c:pt>
                <c:pt idx="3216" formatCode="#,##0.00">
                  <c:v>22840.91</c:v>
                </c:pt>
                <c:pt idx="3217" formatCode="#,##0.00">
                  <c:v>22799</c:v>
                </c:pt>
                <c:pt idx="3218" formatCode="#,##0.00">
                  <c:v>22757.29</c:v>
                </c:pt>
                <c:pt idx="3219" formatCode="#,##0.00">
                  <c:v>22715.62</c:v>
                </c:pt>
                <c:pt idx="3220" formatCode="#,##0.00">
                  <c:v>22673.81</c:v>
                </c:pt>
                <c:pt idx="3221" formatCode="#,##0.00">
                  <c:v>22631.99</c:v>
                </c:pt>
                <c:pt idx="3222" formatCode="#,##0.00">
                  <c:v>22590.1</c:v>
                </c:pt>
                <c:pt idx="3223" formatCode="#,##0.00">
                  <c:v>22548.27</c:v>
                </c:pt>
                <c:pt idx="3224" formatCode="#,##0.00">
                  <c:v>22506.400000000001</c:v>
                </c:pt>
                <c:pt idx="3225" formatCode="#,##0.00">
                  <c:v>22464.58</c:v>
                </c:pt>
                <c:pt idx="3226" formatCode="#,##0.00">
                  <c:v>22422.75</c:v>
                </c:pt>
                <c:pt idx="3227" formatCode="#,##0.00">
                  <c:v>22380.89</c:v>
                </c:pt>
                <c:pt idx="3228" formatCode="#,##0.00">
                  <c:v>22339.05</c:v>
                </c:pt>
                <c:pt idx="3229" formatCode="#,##0.00">
                  <c:v>22299.040000000001</c:v>
                </c:pt>
                <c:pt idx="3230" formatCode="#,##0.00">
                  <c:v>22256.95</c:v>
                </c:pt>
                <c:pt idx="3231" formatCode="#,##0.00">
                  <c:v>22215.02</c:v>
                </c:pt>
                <c:pt idx="3232" formatCode="#,##0.00">
                  <c:v>22173.15</c:v>
                </c:pt>
                <c:pt idx="3233" formatCode="#,##0.00">
                  <c:v>22131.29</c:v>
                </c:pt>
                <c:pt idx="3234" formatCode="#,##0.00">
                  <c:v>22089.53</c:v>
                </c:pt>
                <c:pt idx="3235" formatCode="#,##0.00">
                  <c:v>22048.17</c:v>
                </c:pt>
                <c:pt idx="3236" formatCode="#,##0.00">
                  <c:v>22006.44</c:v>
                </c:pt>
                <c:pt idx="3237" formatCode="#,##0.00">
                  <c:v>21964.57</c:v>
                </c:pt>
                <c:pt idx="3238" formatCode="#,##0.00">
                  <c:v>21922.69</c:v>
                </c:pt>
                <c:pt idx="3239" formatCode="#,##0.00">
                  <c:v>21880.47</c:v>
                </c:pt>
                <c:pt idx="3240" formatCode="#,##0.00">
                  <c:v>21838.7</c:v>
                </c:pt>
                <c:pt idx="3241" formatCode="#,##0.00">
                  <c:v>21797.05</c:v>
                </c:pt>
                <c:pt idx="3242" formatCode="#,##0.00">
                  <c:v>21755.48</c:v>
                </c:pt>
                <c:pt idx="3243" formatCode="#,##0.00">
                  <c:v>21713.9</c:v>
                </c:pt>
                <c:pt idx="3244" formatCode="#,##0.00">
                  <c:v>21672.45</c:v>
                </c:pt>
                <c:pt idx="3245" formatCode="#,##0.00">
                  <c:v>21631.09</c:v>
                </c:pt>
                <c:pt idx="3246" formatCode="#,##0.00">
                  <c:v>21589.759999999998</c:v>
                </c:pt>
                <c:pt idx="3247" formatCode="#,##0.00">
                  <c:v>21548.46</c:v>
                </c:pt>
                <c:pt idx="3248" formatCode="#,##0.00">
                  <c:v>21507.17</c:v>
                </c:pt>
                <c:pt idx="3249" formatCode="#,##0.00">
                  <c:v>21465.97</c:v>
                </c:pt>
                <c:pt idx="3250" formatCode="#,##0.00">
                  <c:v>21425.07</c:v>
                </c:pt>
                <c:pt idx="3251" formatCode="#,##0.00">
                  <c:v>21389.09</c:v>
                </c:pt>
                <c:pt idx="3252" formatCode="#,##0.00">
                  <c:v>21346.68</c:v>
                </c:pt>
                <c:pt idx="3253" formatCode="#,##0.00">
                  <c:v>21304.82</c:v>
                </c:pt>
                <c:pt idx="3254" formatCode="#,##0.00">
                  <c:v>21263.19</c:v>
                </c:pt>
                <c:pt idx="3255" formatCode="#,##0.00">
                  <c:v>21221.74</c:v>
                </c:pt>
                <c:pt idx="3256" formatCode="#,##0.00">
                  <c:v>21180.43</c:v>
                </c:pt>
                <c:pt idx="3257" formatCode="#,##0.00">
                  <c:v>21139.14</c:v>
                </c:pt>
                <c:pt idx="3258" formatCode="#,##0.00">
                  <c:v>21097.919999999998</c:v>
                </c:pt>
                <c:pt idx="3259" formatCode="#,##0.00">
                  <c:v>21058.45</c:v>
                </c:pt>
                <c:pt idx="3260" formatCode="#,##0.00">
                  <c:v>21016.83</c:v>
                </c:pt>
                <c:pt idx="3261" formatCode="#,##0.00">
                  <c:v>20976.04</c:v>
                </c:pt>
                <c:pt idx="3262" formatCode="#,##0.00">
                  <c:v>20935.39</c:v>
                </c:pt>
                <c:pt idx="3263" formatCode="#,##0.00">
                  <c:v>20894.77</c:v>
                </c:pt>
                <c:pt idx="3264" formatCode="#,##0.00">
                  <c:v>20854.84</c:v>
                </c:pt>
                <c:pt idx="3265" formatCode="#,##0.00">
                  <c:v>20814.28</c:v>
                </c:pt>
                <c:pt idx="3266" formatCode="#,##0.00">
                  <c:v>20773.75</c:v>
                </c:pt>
                <c:pt idx="3267" formatCode="#,##0.00">
                  <c:v>20733.66</c:v>
                </c:pt>
                <c:pt idx="3268" formatCode="#,##0.00">
                  <c:v>20693.29</c:v>
                </c:pt>
                <c:pt idx="3269" formatCode="#,##0.00">
                  <c:v>20652.919999999998</c:v>
                </c:pt>
                <c:pt idx="3270" formatCode="#,##0.00">
                  <c:v>20612.669999999998</c:v>
                </c:pt>
                <c:pt idx="3271" formatCode="#,##0.00">
                  <c:v>20572.54</c:v>
                </c:pt>
                <c:pt idx="3272" formatCode="#,##0.00">
                  <c:v>20532.54</c:v>
                </c:pt>
                <c:pt idx="3273" formatCode="#,##0.00">
                  <c:v>20493.689999999999</c:v>
                </c:pt>
                <c:pt idx="3274" formatCode="#,##0.00">
                  <c:v>20454.189999999999</c:v>
                </c:pt>
                <c:pt idx="3275" formatCode="#,##0.00">
                  <c:v>20414.28</c:v>
                </c:pt>
                <c:pt idx="3276" formatCode="#,##0.00">
                  <c:v>20374.419999999998</c:v>
                </c:pt>
                <c:pt idx="3277" formatCode="#,##0.00">
                  <c:v>20334.810000000001</c:v>
                </c:pt>
                <c:pt idx="3278" formatCode="#,##0.00">
                  <c:v>20295.27</c:v>
                </c:pt>
                <c:pt idx="3279" formatCode="#,##0.00">
                  <c:v>20255.89</c:v>
                </c:pt>
                <c:pt idx="3280" formatCode="#,##0.00">
                  <c:v>20216.650000000001</c:v>
                </c:pt>
                <c:pt idx="3281" formatCode="#,##0.00">
                  <c:v>20177.48</c:v>
                </c:pt>
                <c:pt idx="3282" formatCode="#,##0.00">
                  <c:v>20138.53</c:v>
                </c:pt>
                <c:pt idx="3283" formatCode="#,##0.00">
                  <c:v>20099.72</c:v>
                </c:pt>
                <c:pt idx="3284" formatCode="#,##0.00">
                  <c:v>20060.990000000002</c:v>
                </c:pt>
                <c:pt idx="3285" formatCode="#,##0.00">
                  <c:v>20022.650000000001</c:v>
                </c:pt>
                <c:pt idx="3286" formatCode="#,##0.00">
                  <c:v>19984.87</c:v>
                </c:pt>
                <c:pt idx="3287" formatCode="#,##0.00">
                  <c:v>19946.62</c:v>
                </c:pt>
                <c:pt idx="3288" formatCode="#,##0.00">
                  <c:v>19908.5</c:v>
                </c:pt>
                <c:pt idx="3289" formatCode="#,##0.00">
                  <c:v>19871.599999999999</c:v>
                </c:pt>
                <c:pt idx="3290" formatCode="#,##0.00">
                  <c:v>19833.16</c:v>
                </c:pt>
                <c:pt idx="3291" formatCode="#,##0.00">
                  <c:v>19795.38</c:v>
                </c:pt>
                <c:pt idx="3292" formatCode="#,##0.00">
                  <c:v>19757.830000000002</c:v>
                </c:pt>
                <c:pt idx="3293" formatCode="#,##0.00">
                  <c:v>19720.419999999998</c:v>
                </c:pt>
                <c:pt idx="3294" formatCode="#,##0.00">
                  <c:v>19682.97</c:v>
                </c:pt>
                <c:pt idx="3295" formatCode="#,##0.00">
                  <c:v>19645.77</c:v>
                </c:pt>
                <c:pt idx="3296" formatCode="#,##0.00">
                  <c:v>19608.72</c:v>
                </c:pt>
                <c:pt idx="3297" formatCode="#,##0.00">
                  <c:v>19571.84</c:v>
                </c:pt>
                <c:pt idx="3298" formatCode="#,##0.00">
                  <c:v>19535.150000000001</c:v>
                </c:pt>
                <c:pt idx="3299" formatCode="#,##0.00">
                  <c:v>19498.63</c:v>
                </c:pt>
                <c:pt idx="3300" formatCode="#,##0.00">
                  <c:v>19462.150000000001</c:v>
                </c:pt>
                <c:pt idx="3301" formatCode="#,##0.00">
                  <c:v>19425.79</c:v>
                </c:pt>
                <c:pt idx="3302" formatCode="#,##0.00">
                  <c:v>19389.509999999998</c:v>
                </c:pt>
                <c:pt idx="3303" formatCode="#,##0.00">
                  <c:v>19355.560000000001</c:v>
                </c:pt>
                <c:pt idx="3304" formatCode="#,##0.00">
                  <c:v>19319.240000000002</c:v>
                </c:pt>
                <c:pt idx="3305" formatCode="#,##0.00">
                  <c:v>19283.18</c:v>
                </c:pt>
                <c:pt idx="3306" formatCode="#,##0.00">
                  <c:v>19247.32</c:v>
                </c:pt>
                <c:pt idx="3307" formatCode="#,##0.00">
                  <c:v>19211.64</c:v>
                </c:pt>
                <c:pt idx="3308" formatCode="#,##0.00">
                  <c:v>19176.080000000002</c:v>
                </c:pt>
                <c:pt idx="3309" formatCode="#,##0.00">
                  <c:v>19140.84</c:v>
                </c:pt>
                <c:pt idx="3310" formatCode="#,##0.00">
                  <c:v>19105.55</c:v>
                </c:pt>
                <c:pt idx="3311" formatCode="#,##0.00">
                  <c:v>19070.330000000002</c:v>
                </c:pt>
                <c:pt idx="3312" formatCode="#,##0.00">
                  <c:v>19035.25</c:v>
                </c:pt>
                <c:pt idx="3313" formatCode="#,##0.00">
                  <c:v>19000.259999999998</c:v>
                </c:pt>
                <c:pt idx="3314" formatCode="#,##0.00">
                  <c:v>18965.419999999998</c:v>
                </c:pt>
                <c:pt idx="3315" formatCode="#,##0.00">
                  <c:v>18930.68</c:v>
                </c:pt>
                <c:pt idx="3316" formatCode="#,##0.00">
                  <c:v>18896.04</c:v>
                </c:pt>
                <c:pt idx="3317" formatCode="#,##0.00">
                  <c:v>18861.57</c:v>
                </c:pt>
                <c:pt idx="3318" formatCode="#,##0.00">
                  <c:v>18827.07</c:v>
                </c:pt>
                <c:pt idx="3319" formatCode="#,##0.00">
                  <c:v>18792.66</c:v>
                </c:pt>
                <c:pt idx="3320" formatCode="#,##0.00">
                  <c:v>18758.310000000001</c:v>
                </c:pt>
                <c:pt idx="3321" formatCode="#,##0.00">
                  <c:v>18724.07</c:v>
                </c:pt>
                <c:pt idx="3322" formatCode="#,##0.00">
                  <c:v>18689.91</c:v>
                </c:pt>
                <c:pt idx="3323" formatCode="#,##0.00">
                  <c:v>18655.990000000002</c:v>
                </c:pt>
                <c:pt idx="3324" formatCode="#,##0.00">
                  <c:v>18622.12</c:v>
                </c:pt>
                <c:pt idx="3325" formatCode="#,##0.00">
                  <c:v>18588.400000000001</c:v>
                </c:pt>
                <c:pt idx="3326" formatCode="#,##0.00">
                  <c:v>18554.79</c:v>
                </c:pt>
                <c:pt idx="3327" formatCode="#,##0.00">
                  <c:v>18521.22</c:v>
                </c:pt>
                <c:pt idx="3328" formatCode="#,##0.00">
                  <c:v>18487.75</c:v>
                </c:pt>
                <c:pt idx="3329" formatCode="#,##0.00">
                  <c:v>18454.34</c:v>
                </c:pt>
                <c:pt idx="3330" formatCode="#,##0.00">
                  <c:v>18421.060000000001</c:v>
                </c:pt>
                <c:pt idx="3331" formatCode="#,##0.00">
                  <c:v>18387.87</c:v>
                </c:pt>
                <c:pt idx="3332" formatCode="#,##0.00">
                  <c:v>18354.8</c:v>
                </c:pt>
                <c:pt idx="3333" formatCode="#,##0.00">
                  <c:v>18321.740000000002</c:v>
                </c:pt>
                <c:pt idx="3334" formatCode="#,##0.00">
                  <c:v>18288.75</c:v>
                </c:pt>
                <c:pt idx="3335" formatCode="#,##0.00">
                  <c:v>18255.77</c:v>
                </c:pt>
                <c:pt idx="3336" formatCode="#,##0.00">
                  <c:v>18222.810000000001</c:v>
                </c:pt>
                <c:pt idx="3337" formatCode="#,##0.00">
                  <c:v>18189.990000000002</c:v>
                </c:pt>
                <c:pt idx="3338" formatCode="#,##0.00">
                  <c:v>18157.240000000002</c:v>
                </c:pt>
                <c:pt idx="3339" formatCode="#,##0.00">
                  <c:v>18124.63</c:v>
                </c:pt>
                <c:pt idx="3340" formatCode="#,##0.00">
                  <c:v>18092.11</c:v>
                </c:pt>
                <c:pt idx="3341" formatCode="#,##0.00">
                  <c:v>18059.71</c:v>
                </c:pt>
                <c:pt idx="3342" formatCode="#,##0.00">
                  <c:v>18027.47</c:v>
                </c:pt>
                <c:pt idx="3343" formatCode="#,##0.00">
                  <c:v>17995.509999999998</c:v>
                </c:pt>
                <c:pt idx="3344" formatCode="#,##0.00">
                  <c:v>17963.63</c:v>
                </c:pt>
                <c:pt idx="3345" formatCode="#,##0.00">
                  <c:v>17931.86</c:v>
                </c:pt>
                <c:pt idx="3346" formatCode="#,##0.00">
                  <c:v>17900.18</c:v>
                </c:pt>
                <c:pt idx="3347" formatCode="#,##0.00">
                  <c:v>17868.55</c:v>
                </c:pt>
                <c:pt idx="3348" formatCode="#,##0.00">
                  <c:v>17837.07</c:v>
                </c:pt>
                <c:pt idx="3349" formatCode="#,##0.00">
                  <c:v>17805.7</c:v>
                </c:pt>
                <c:pt idx="3350" formatCode="#,##0.00">
                  <c:v>17774.43</c:v>
                </c:pt>
                <c:pt idx="3351" formatCode="#,##0.00">
                  <c:v>17743.28</c:v>
                </c:pt>
                <c:pt idx="3352" formatCode="#,##0.00">
                  <c:v>17712.23</c:v>
                </c:pt>
                <c:pt idx="3353" formatCode="#,##0.00">
                  <c:v>17681.32</c:v>
                </c:pt>
                <c:pt idx="3354" formatCode="#,##0.00">
                  <c:v>17650.439999999999</c:v>
                </c:pt>
                <c:pt idx="3355" formatCode="#,##0.00">
                  <c:v>17619.7</c:v>
                </c:pt>
                <c:pt idx="3356" formatCode="#,##0.00">
                  <c:v>17589.11</c:v>
                </c:pt>
                <c:pt idx="3357" formatCode="#,##0.00">
                  <c:v>17558.580000000002</c:v>
                </c:pt>
                <c:pt idx="3358" formatCode="#,##0.00">
                  <c:v>17528.2</c:v>
                </c:pt>
                <c:pt idx="3359" formatCode="#,##0.00">
                  <c:v>17497.89</c:v>
                </c:pt>
                <c:pt idx="3360" formatCode="#,##0.00">
                  <c:v>17467.669999999998</c:v>
                </c:pt>
                <c:pt idx="3361" formatCode="#,##0.00">
                  <c:v>17437.580000000002</c:v>
                </c:pt>
                <c:pt idx="3362" formatCode="#,##0.00">
                  <c:v>17407.59</c:v>
                </c:pt>
                <c:pt idx="3363" formatCode="#,##0.00">
                  <c:v>17377.810000000001</c:v>
                </c:pt>
                <c:pt idx="3364" formatCode="#,##0.00">
                  <c:v>17348.080000000002</c:v>
                </c:pt>
                <c:pt idx="3365" formatCode="#,##0.00">
                  <c:v>17318.37</c:v>
                </c:pt>
                <c:pt idx="3366" formatCode="#,##0.00">
                  <c:v>17288.73</c:v>
                </c:pt>
                <c:pt idx="3367" formatCode="#,##0.00">
                  <c:v>17259.189999999999</c:v>
                </c:pt>
                <c:pt idx="3368" formatCode="#,##0.00">
                  <c:v>17229.79</c:v>
                </c:pt>
                <c:pt idx="3369" formatCode="#,##0.00">
                  <c:v>17200.439999999999</c:v>
                </c:pt>
                <c:pt idx="3370" formatCode="#,##0.00">
                  <c:v>17171.34</c:v>
                </c:pt>
                <c:pt idx="3371" formatCode="#,##0.00">
                  <c:v>17142.240000000002</c:v>
                </c:pt>
                <c:pt idx="3372" formatCode="#,##0.00">
                  <c:v>17113.189999999999</c:v>
                </c:pt>
                <c:pt idx="3373" formatCode="#,##0.00">
                  <c:v>17084.21</c:v>
                </c:pt>
                <c:pt idx="3374" formatCode="#,##0.00">
                  <c:v>17055.310000000001</c:v>
                </c:pt>
                <c:pt idx="3375" formatCode="#,##0.00">
                  <c:v>17026.5</c:v>
                </c:pt>
                <c:pt idx="3376" formatCode="#,##0.00">
                  <c:v>16997.759999999998</c:v>
                </c:pt>
                <c:pt idx="3377" formatCode="#,##0.00">
                  <c:v>16969.12</c:v>
                </c:pt>
                <c:pt idx="3378" formatCode="#,##0.00">
                  <c:v>16940.57</c:v>
                </c:pt>
                <c:pt idx="3379" formatCode="#,##0.00">
                  <c:v>16912.099999999999</c:v>
                </c:pt>
                <c:pt idx="3380" formatCode="#,##0.00">
                  <c:v>16883.7</c:v>
                </c:pt>
                <c:pt idx="3381" formatCode="#,##0.00">
                  <c:v>16855.36</c:v>
                </c:pt>
                <c:pt idx="3382" formatCode="#,##0.00">
                  <c:v>16827.12</c:v>
                </c:pt>
                <c:pt idx="3383" formatCode="#,##0.00">
                  <c:v>16798.96</c:v>
                </c:pt>
                <c:pt idx="3384" formatCode="#,##0.00">
                  <c:v>16770.88</c:v>
                </c:pt>
                <c:pt idx="3385" formatCode="#,##0.00">
                  <c:v>16742.86</c:v>
                </c:pt>
                <c:pt idx="3386" formatCode="#,##0.00">
                  <c:v>16714.93</c:v>
                </c:pt>
                <c:pt idx="3387" formatCode="#,##0.00">
                  <c:v>16687.07</c:v>
                </c:pt>
                <c:pt idx="3388" formatCode="#,##0.00">
                  <c:v>16659.3</c:v>
                </c:pt>
                <c:pt idx="3389" formatCode="#,##0.00">
                  <c:v>16631.61</c:v>
                </c:pt>
                <c:pt idx="3390" formatCode="#,##0.00">
                  <c:v>16603.96</c:v>
                </c:pt>
                <c:pt idx="3391" formatCode="#,##0.00">
                  <c:v>16576.419999999998</c:v>
                </c:pt>
                <c:pt idx="3392" formatCode="#,##0.00">
                  <c:v>16548.95</c:v>
                </c:pt>
                <c:pt idx="3393" formatCode="#,##0.00">
                  <c:v>16521.47</c:v>
                </c:pt>
                <c:pt idx="3394" formatCode="#,##0.00">
                  <c:v>16494.23</c:v>
                </c:pt>
                <c:pt idx="3395" formatCode="#,##0.00">
                  <c:v>16467.05</c:v>
                </c:pt>
                <c:pt idx="3396" formatCode="#,##0.00">
                  <c:v>16439.939999999999</c:v>
                </c:pt>
                <c:pt idx="3397" formatCode="#,##0.00">
                  <c:v>16412.86</c:v>
                </c:pt>
                <c:pt idx="3398" formatCode="#,##0.00">
                  <c:v>16385.82</c:v>
                </c:pt>
                <c:pt idx="3399" formatCode="#,##0.00">
                  <c:v>16359.09</c:v>
                </c:pt>
                <c:pt idx="3400" formatCode="#,##0.00">
                  <c:v>16332.36</c:v>
                </c:pt>
                <c:pt idx="3401" formatCode="#,##0.00">
                  <c:v>16305.69</c:v>
                </c:pt>
                <c:pt idx="3402" formatCode="#,##0.00">
                  <c:v>16279.07</c:v>
                </c:pt>
                <c:pt idx="3403" formatCode="#,##0.00">
                  <c:v>16252.51</c:v>
                </c:pt>
                <c:pt idx="3404" formatCode="#,##0.00">
                  <c:v>16225.99</c:v>
                </c:pt>
                <c:pt idx="3405" formatCode="#,##0.00">
                  <c:v>16199.51</c:v>
                </c:pt>
                <c:pt idx="3406" formatCode="#,##0.00">
                  <c:v>16173.19</c:v>
                </c:pt>
                <c:pt idx="3407" formatCode="#,##0.00">
                  <c:v>16146.83</c:v>
                </c:pt>
                <c:pt idx="3408" formatCode="#,##0.00">
                  <c:v>16120.54</c:v>
                </c:pt>
                <c:pt idx="3409" formatCode="#,##0.00">
                  <c:v>16094.31</c:v>
                </c:pt>
                <c:pt idx="3410" formatCode="#,##0.00">
                  <c:v>16068.16</c:v>
                </c:pt>
                <c:pt idx="3411" formatCode="#,##0.00">
                  <c:v>16042.1</c:v>
                </c:pt>
                <c:pt idx="3412" formatCode="#,##0.00">
                  <c:v>16016.1</c:v>
                </c:pt>
                <c:pt idx="3413" formatCode="#,##0.00">
                  <c:v>15990.2</c:v>
                </c:pt>
                <c:pt idx="3414" formatCode="#,##0.00">
                  <c:v>15964.38</c:v>
                </c:pt>
                <c:pt idx="3415" formatCode="#,##0.00">
                  <c:v>15938.62</c:v>
                </c:pt>
                <c:pt idx="3416" formatCode="#,##0.00">
                  <c:v>15912.96</c:v>
                </c:pt>
                <c:pt idx="3417" formatCode="#,##0.00">
                  <c:v>15887.37</c:v>
                </c:pt>
                <c:pt idx="3418" formatCode="#,##0.00">
                  <c:v>15861.85</c:v>
                </c:pt>
                <c:pt idx="3419" formatCode="#,##0.00">
                  <c:v>15836.41</c:v>
                </c:pt>
                <c:pt idx="3420" formatCode="#,##0.00">
                  <c:v>15811.03</c:v>
                </c:pt>
                <c:pt idx="3421" formatCode="#,##0.00">
                  <c:v>15785.69</c:v>
                </c:pt>
                <c:pt idx="3422" formatCode="#,##0.00">
                  <c:v>15760.42</c:v>
                </c:pt>
                <c:pt idx="3423" formatCode="#,##0.00">
                  <c:v>15735.18</c:v>
                </c:pt>
                <c:pt idx="3424" formatCode="#,##0.00">
                  <c:v>15710.02</c:v>
                </c:pt>
                <c:pt idx="3425" formatCode="#,##0.00">
                  <c:v>15684.93</c:v>
                </c:pt>
                <c:pt idx="3426" formatCode="#,##0.00">
                  <c:v>15659.91</c:v>
                </c:pt>
                <c:pt idx="3427" formatCode="#,##0.00">
                  <c:v>15634.93</c:v>
                </c:pt>
                <c:pt idx="3428" formatCode="#,##0.00">
                  <c:v>15610.01</c:v>
                </c:pt>
                <c:pt idx="3429" formatCode="#,##0.00">
                  <c:v>15585.14</c:v>
                </c:pt>
                <c:pt idx="3430" formatCode="#,##0.00">
                  <c:v>15560.34</c:v>
                </c:pt>
                <c:pt idx="3431" formatCode="#,##0.00">
                  <c:v>15535.6</c:v>
                </c:pt>
                <c:pt idx="3432" formatCode="#,##0.00">
                  <c:v>15510.94</c:v>
                </c:pt>
                <c:pt idx="3433" formatCode="#,##0.00">
                  <c:v>15486.36</c:v>
                </c:pt>
                <c:pt idx="3434" formatCode="#,##0.00">
                  <c:v>15461.79</c:v>
                </c:pt>
                <c:pt idx="3435" formatCode="#,##0.00">
                  <c:v>15437.28</c:v>
                </c:pt>
                <c:pt idx="3436" formatCode="#,##0.00">
                  <c:v>15412.85</c:v>
                </c:pt>
                <c:pt idx="3437" formatCode="#,##0.00">
                  <c:v>15388.47</c:v>
                </c:pt>
                <c:pt idx="3438" formatCode="#,##0.00">
                  <c:v>15364.13</c:v>
                </c:pt>
                <c:pt idx="3439" formatCode="#,##0.00">
                  <c:v>15339.87</c:v>
                </c:pt>
                <c:pt idx="3440" formatCode="#,##0.00">
                  <c:v>15315.63</c:v>
                </c:pt>
                <c:pt idx="3441" formatCode="#,##0.00">
                  <c:v>15291.46</c:v>
                </c:pt>
                <c:pt idx="3442" formatCode="#,##0.00">
                  <c:v>15267.33</c:v>
                </c:pt>
                <c:pt idx="3443" formatCode="#,##0.00">
                  <c:v>15243.24</c:v>
                </c:pt>
                <c:pt idx="3444" formatCode="#,##0.00">
                  <c:v>15219.27</c:v>
                </c:pt>
                <c:pt idx="3445" formatCode="#,##0.00">
                  <c:v>15195.28</c:v>
                </c:pt>
                <c:pt idx="3446" formatCode="#,##0.00">
                  <c:v>15171.31</c:v>
                </c:pt>
                <c:pt idx="3447" formatCode="#,##0.00">
                  <c:v>15147.43</c:v>
                </c:pt>
                <c:pt idx="3448" formatCode="#,##0.00">
                  <c:v>15123.58</c:v>
                </c:pt>
                <c:pt idx="3449" formatCode="#,##0.00">
                  <c:v>15099.83</c:v>
                </c:pt>
                <c:pt idx="3450" formatCode="#,##0.00">
                  <c:v>15079.28</c:v>
                </c:pt>
                <c:pt idx="3451" formatCode="#,##0.00">
                  <c:v>15056.06</c:v>
                </c:pt>
                <c:pt idx="3452" formatCode="#,##0.00">
                  <c:v>15032.2</c:v>
                </c:pt>
                <c:pt idx="3453" formatCode="#,##0.00">
                  <c:v>15008.33</c:v>
                </c:pt>
                <c:pt idx="3454" formatCode="#,##0.00">
                  <c:v>14984.51</c:v>
                </c:pt>
                <c:pt idx="3455" formatCode="#,##0.00">
                  <c:v>14960.79</c:v>
                </c:pt>
                <c:pt idx="3456" formatCode="#,##0.00">
                  <c:v>14937.17</c:v>
                </c:pt>
                <c:pt idx="3457" formatCode="#,##0.00">
                  <c:v>14913.66</c:v>
                </c:pt>
                <c:pt idx="3458" formatCode="#,##0.00">
                  <c:v>14890.24</c:v>
                </c:pt>
                <c:pt idx="3459" formatCode="#,##0.00">
                  <c:v>14866.9</c:v>
                </c:pt>
                <c:pt idx="3460" formatCode="#,##0.00">
                  <c:v>14843.62</c:v>
                </c:pt>
                <c:pt idx="3461" formatCode="#,##0.00">
                  <c:v>14820.41</c:v>
                </c:pt>
                <c:pt idx="3462" formatCode="#,##0.00">
                  <c:v>14797.24</c:v>
                </c:pt>
                <c:pt idx="3463" formatCode="#,##0.00">
                  <c:v>14774.15</c:v>
                </c:pt>
                <c:pt idx="3464" formatCode="#,##0.00">
                  <c:v>14751.1</c:v>
                </c:pt>
                <c:pt idx="3465" formatCode="#,##0.00">
                  <c:v>14728.11</c:v>
                </c:pt>
                <c:pt idx="3466" formatCode="#,##0.00">
                  <c:v>14705.83</c:v>
                </c:pt>
                <c:pt idx="3467" formatCode="#,##0.00">
                  <c:v>14682.74</c:v>
                </c:pt>
                <c:pt idx="3468" formatCode="#,##0.00">
                  <c:v>14659.85</c:v>
                </c:pt>
                <c:pt idx="3469" formatCode="#,##0.00">
                  <c:v>14637.04</c:v>
                </c:pt>
                <c:pt idx="3470" formatCode="#,##0.00">
                  <c:v>14614.29</c:v>
                </c:pt>
                <c:pt idx="3471" formatCode="#,##0.00">
                  <c:v>14593.28</c:v>
                </c:pt>
                <c:pt idx="3472" formatCode="#,##0.00">
                  <c:v>14570.41</c:v>
                </c:pt>
                <c:pt idx="3473" formatCode="#,##0.00">
                  <c:v>14547.8</c:v>
                </c:pt>
                <c:pt idx="3474" formatCode="#,##0.00">
                  <c:v>14525.32</c:v>
                </c:pt>
                <c:pt idx="3475" formatCode="#,##0.00">
                  <c:v>14502.96</c:v>
                </c:pt>
                <c:pt idx="3476" formatCode="#,##0.00">
                  <c:v>14480.57</c:v>
                </c:pt>
                <c:pt idx="3477" formatCode="#,##0.00">
                  <c:v>14458.25</c:v>
                </c:pt>
                <c:pt idx="3478" formatCode="#,##0.00">
                  <c:v>14436.03</c:v>
                </c:pt>
                <c:pt idx="3479" formatCode="#,##0.00">
                  <c:v>14413.83</c:v>
                </c:pt>
                <c:pt idx="3480" formatCode="#,##0.00">
                  <c:v>14391.65</c:v>
                </c:pt>
                <c:pt idx="3481" formatCode="#,##0.00">
                  <c:v>14369.48</c:v>
                </c:pt>
                <c:pt idx="3482" formatCode="#,##0.00">
                  <c:v>14347.42</c:v>
                </c:pt>
                <c:pt idx="3483" formatCode="#,##0.00">
                  <c:v>14325.44</c:v>
                </c:pt>
                <c:pt idx="3484" formatCode="#,##0.00">
                  <c:v>14303.52</c:v>
                </c:pt>
                <c:pt idx="3485" formatCode="#,##0.00">
                  <c:v>14287.7</c:v>
                </c:pt>
                <c:pt idx="3486" formatCode="#,##0.00">
                  <c:v>14266.84</c:v>
                </c:pt>
                <c:pt idx="3487" formatCode="#,##0.00">
                  <c:v>14243.73</c:v>
                </c:pt>
                <c:pt idx="3488" formatCode="#,##0.00">
                  <c:v>14221.19</c:v>
                </c:pt>
                <c:pt idx="3489" formatCode="#,##0.00">
                  <c:v>14198.96</c:v>
                </c:pt>
                <c:pt idx="3490" formatCode="#,##0.00">
                  <c:v>14176.93</c:v>
                </c:pt>
                <c:pt idx="3491" formatCode="#,##0.00">
                  <c:v>14155.02</c:v>
                </c:pt>
                <c:pt idx="3492" formatCode="#,##0.00">
                  <c:v>14133.25</c:v>
                </c:pt>
                <c:pt idx="3493" formatCode="#,##0.00">
                  <c:v>14111.58</c:v>
                </c:pt>
                <c:pt idx="3494" formatCode="#,##0.00">
                  <c:v>14089.97</c:v>
                </c:pt>
                <c:pt idx="3495" formatCode="#,##0.00">
                  <c:v>14068.48</c:v>
                </c:pt>
                <c:pt idx="3496" formatCode="#,##0.00">
                  <c:v>14047.07</c:v>
                </c:pt>
                <c:pt idx="3497" formatCode="#,##0.00">
                  <c:v>14025.8</c:v>
                </c:pt>
                <c:pt idx="3498" formatCode="#,##0.00">
                  <c:v>14004.6</c:v>
                </c:pt>
                <c:pt idx="3499" formatCode="#,##0.00">
                  <c:v>13983.43</c:v>
                </c:pt>
                <c:pt idx="3500" formatCode="#,##0.00">
                  <c:v>13962.32</c:v>
                </c:pt>
                <c:pt idx="3501" formatCode="#,##0.00">
                  <c:v>13941.31</c:v>
                </c:pt>
                <c:pt idx="3502" formatCode="#,##0.00">
                  <c:v>13920.32</c:v>
                </c:pt>
                <c:pt idx="3503" formatCode="#,##0.00">
                  <c:v>13899.35</c:v>
                </c:pt>
                <c:pt idx="3504" formatCode="#,##0.00">
                  <c:v>13878.44</c:v>
                </c:pt>
                <c:pt idx="3505" formatCode="#,##0.00">
                  <c:v>13857.57</c:v>
                </c:pt>
                <c:pt idx="3506" formatCode="#,##0.00">
                  <c:v>13836.76</c:v>
                </c:pt>
                <c:pt idx="3507" formatCode="#,##0.00">
                  <c:v>13815.98</c:v>
                </c:pt>
                <c:pt idx="3508" formatCode="#,##0.00">
                  <c:v>13795.26</c:v>
                </c:pt>
                <c:pt idx="3509" formatCode="#,##0.00">
                  <c:v>13774.59</c:v>
                </c:pt>
                <c:pt idx="3510" formatCode="#,##0.00">
                  <c:v>13753.98</c:v>
                </c:pt>
                <c:pt idx="3511" formatCode="#,##0.00">
                  <c:v>13733.4</c:v>
                </c:pt>
                <c:pt idx="3512" formatCode="#,##0.00">
                  <c:v>13712.89</c:v>
                </c:pt>
                <c:pt idx="3513" formatCode="#,##0.00">
                  <c:v>13692.4</c:v>
                </c:pt>
                <c:pt idx="3514" formatCode="#,##0.00">
                  <c:v>13671.99</c:v>
                </c:pt>
                <c:pt idx="3515" formatCode="#,##0.00">
                  <c:v>13651.63</c:v>
                </c:pt>
                <c:pt idx="3516" formatCode="#,##0.00">
                  <c:v>13631.38</c:v>
                </c:pt>
                <c:pt idx="3517" formatCode="#,##0.00">
                  <c:v>13611.18</c:v>
                </c:pt>
                <c:pt idx="3518" formatCode="#,##0.00">
                  <c:v>13590.99</c:v>
                </c:pt>
                <c:pt idx="3519" formatCode="#,##0.00">
                  <c:v>13570.82</c:v>
                </c:pt>
                <c:pt idx="3520" formatCode="#,##0.00">
                  <c:v>13550.67</c:v>
                </c:pt>
                <c:pt idx="3521" formatCode="#,##0.00">
                  <c:v>13530.56</c:v>
                </c:pt>
                <c:pt idx="3522" formatCode="#,##0.00">
                  <c:v>13510.51</c:v>
                </c:pt>
                <c:pt idx="3523" formatCode="#,##0.00">
                  <c:v>13490.57</c:v>
                </c:pt>
                <c:pt idx="3524" formatCode="#,##0.00">
                  <c:v>13470.67</c:v>
                </c:pt>
                <c:pt idx="3525" formatCode="#,##0.00">
                  <c:v>13450.83</c:v>
                </c:pt>
                <c:pt idx="3526" formatCode="#,##0.00">
                  <c:v>13431.04</c:v>
                </c:pt>
                <c:pt idx="3527" formatCode="#,##0.00">
                  <c:v>13411.29</c:v>
                </c:pt>
                <c:pt idx="3528" formatCode="#,##0.00">
                  <c:v>13391.71</c:v>
                </c:pt>
                <c:pt idx="3529" formatCode="#,##0.00">
                  <c:v>13372.05</c:v>
                </c:pt>
                <c:pt idx="3530" formatCode="#,##0.00">
                  <c:v>13352.42</c:v>
                </c:pt>
                <c:pt idx="3531" formatCode="#,##0.00">
                  <c:v>13332.84</c:v>
                </c:pt>
                <c:pt idx="3532" formatCode="#,##0.00">
                  <c:v>13313.33</c:v>
                </c:pt>
                <c:pt idx="3533" formatCode="#,##0.00">
                  <c:v>13294.06</c:v>
                </c:pt>
                <c:pt idx="3534" formatCode="#,##0.00">
                  <c:v>13274.62</c:v>
                </c:pt>
                <c:pt idx="3535" formatCode="#,##0.00">
                  <c:v>13255.51</c:v>
                </c:pt>
                <c:pt idx="3536" formatCode="#,##0.00">
                  <c:v>13236.43</c:v>
                </c:pt>
                <c:pt idx="3537" formatCode="#,##0.00">
                  <c:v>13217.2</c:v>
                </c:pt>
                <c:pt idx="3538" formatCode="#,##0.00">
                  <c:v>13197.93</c:v>
                </c:pt>
                <c:pt idx="3539" formatCode="#,##0.00">
                  <c:v>13178.92</c:v>
                </c:pt>
                <c:pt idx="3540" formatCode="#,##0.00">
                  <c:v>13159.93</c:v>
                </c:pt>
                <c:pt idx="3541" formatCode="#,##0.00">
                  <c:v>13140.95</c:v>
                </c:pt>
                <c:pt idx="3542" formatCode="#,##0.00">
                  <c:v>13122.01</c:v>
                </c:pt>
                <c:pt idx="3543" formatCode="#,##0.00">
                  <c:v>13103.11</c:v>
                </c:pt>
                <c:pt idx="3544" formatCode="#,##0.00">
                  <c:v>13084.3</c:v>
                </c:pt>
                <c:pt idx="3545" formatCode="#,##0.00">
                  <c:v>13065.56</c:v>
                </c:pt>
                <c:pt idx="3546" formatCode="#,##0.00">
                  <c:v>13046.97</c:v>
                </c:pt>
                <c:pt idx="3547" formatCode="#,##0.00">
                  <c:v>13028.16</c:v>
                </c:pt>
                <c:pt idx="3548" formatCode="#,##0.00">
                  <c:v>13009.44</c:v>
                </c:pt>
                <c:pt idx="3549" formatCode="#,##0.00">
                  <c:v>12990.76</c:v>
                </c:pt>
                <c:pt idx="3550" formatCode="#,##0.00">
                  <c:v>12972.19</c:v>
                </c:pt>
                <c:pt idx="3551" formatCode="#,##0.00">
                  <c:v>12953.63</c:v>
                </c:pt>
                <c:pt idx="3552" formatCode="#,##0.00">
                  <c:v>12935.15</c:v>
                </c:pt>
                <c:pt idx="3553" formatCode="#,##0.00">
                  <c:v>12916.73</c:v>
                </c:pt>
                <c:pt idx="3554" formatCode="#,##0.00">
                  <c:v>12898.36</c:v>
                </c:pt>
                <c:pt idx="3555" formatCode="#,##0.00">
                  <c:v>12880.45</c:v>
                </c:pt>
                <c:pt idx="3556" formatCode="#,##0.00">
                  <c:v>12862.1</c:v>
                </c:pt>
                <c:pt idx="3557" formatCode="#,##0.00">
                  <c:v>12843.84</c:v>
                </c:pt>
                <c:pt idx="3558" formatCode="#,##0.00">
                  <c:v>12825.63</c:v>
                </c:pt>
                <c:pt idx="3559" formatCode="#,##0.00">
                  <c:v>12807.53</c:v>
                </c:pt>
                <c:pt idx="3560" formatCode="#,##0.00">
                  <c:v>12789.62</c:v>
                </c:pt>
                <c:pt idx="3561" formatCode="#,##0.00">
                  <c:v>12771.79</c:v>
                </c:pt>
                <c:pt idx="3562" formatCode="#,##0.00">
                  <c:v>12753.99</c:v>
                </c:pt>
                <c:pt idx="3563" formatCode="#,##0.00">
                  <c:v>12736.25</c:v>
                </c:pt>
                <c:pt idx="3564" formatCode="#,##0.00">
                  <c:v>12718.53</c:v>
                </c:pt>
                <c:pt idx="3565" formatCode="#,##0.00">
                  <c:v>12700.86</c:v>
                </c:pt>
                <c:pt idx="3566" formatCode="#,##0.00">
                  <c:v>12683.21</c:v>
                </c:pt>
                <c:pt idx="3567" formatCode="#,##0.00">
                  <c:v>12665.61</c:v>
                </c:pt>
                <c:pt idx="3568" formatCode="#,##0.00">
                  <c:v>12648.04</c:v>
                </c:pt>
                <c:pt idx="3569" formatCode="#,##0.00">
                  <c:v>12630.51</c:v>
                </c:pt>
                <c:pt idx="3570" formatCode="#,##0.00">
                  <c:v>12613.06</c:v>
                </c:pt>
                <c:pt idx="3571" formatCode="#,##0.00">
                  <c:v>12595.66</c:v>
                </c:pt>
                <c:pt idx="3572" formatCode="#,##0.00">
                  <c:v>12578.29</c:v>
                </c:pt>
                <c:pt idx="3573" formatCode="#,##0.00">
                  <c:v>12560.99</c:v>
                </c:pt>
                <c:pt idx="3574" formatCode="#,##0.00">
                  <c:v>12543.72</c:v>
                </c:pt>
                <c:pt idx="3575" formatCode="#,##0.00">
                  <c:v>12526.51</c:v>
                </c:pt>
                <c:pt idx="3576" formatCode="#,##0.00">
                  <c:v>12509.33</c:v>
                </c:pt>
                <c:pt idx="3577" formatCode="#,##0.00">
                  <c:v>12492.22</c:v>
                </c:pt>
                <c:pt idx="3578" formatCode="#,##0.00">
                  <c:v>12475.14</c:v>
                </c:pt>
                <c:pt idx="3579" formatCode="#,##0.00">
                  <c:v>12458.2</c:v>
                </c:pt>
                <c:pt idx="3580" formatCode="#,##0.00">
                  <c:v>12441.21</c:v>
                </c:pt>
                <c:pt idx="3581" formatCode="#,##0.00">
                  <c:v>12424.28</c:v>
                </c:pt>
                <c:pt idx="3582" formatCode="#,##0.00">
                  <c:v>12407.42</c:v>
                </c:pt>
                <c:pt idx="3583" formatCode="#,##0.00">
                  <c:v>12390.66</c:v>
                </c:pt>
                <c:pt idx="3584" formatCode="#,##0.00">
                  <c:v>12373.93</c:v>
                </c:pt>
                <c:pt idx="3585" formatCode="#,##0.00">
                  <c:v>12357.25</c:v>
                </c:pt>
                <c:pt idx="3586" formatCode="#,##0.00">
                  <c:v>12340.61</c:v>
                </c:pt>
                <c:pt idx="3587" formatCode="#,##0.00">
                  <c:v>12324</c:v>
                </c:pt>
                <c:pt idx="3588" formatCode="#,##0.00">
                  <c:v>12307.44</c:v>
                </c:pt>
                <c:pt idx="3589" formatCode="#,##0.00">
                  <c:v>12290.97</c:v>
                </c:pt>
                <c:pt idx="3590" formatCode="#,##0.00">
                  <c:v>12274.51</c:v>
                </c:pt>
                <c:pt idx="3591" formatCode="#,##0.00">
                  <c:v>12258.25</c:v>
                </c:pt>
                <c:pt idx="3592" formatCode="#,##0.00">
                  <c:v>12241.89</c:v>
                </c:pt>
                <c:pt idx="3593" formatCode="#,##0.00">
                  <c:v>12225.63</c:v>
                </c:pt>
                <c:pt idx="3594" formatCode="#,##0.00">
                  <c:v>12209.59</c:v>
                </c:pt>
                <c:pt idx="3595" formatCode="#,##0.00">
                  <c:v>12193.42</c:v>
                </c:pt>
                <c:pt idx="3596" formatCode="#,##0.00">
                  <c:v>12177.31</c:v>
                </c:pt>
                <c:pt idx="3597" formatCode="#,##0.00">
                  <c:v>12161.27</c:v>
                </c:pt>
                <c:pt idx="3598" formatCode="#,##0.00">
                  <c:v>12145.38</c:v>
                </c:pt>
                <c:pt idx="3599" formatCode="#,##0.00">
                  <c:v>12129.42</c:v>
                </c:pt>
                <c:pt idx="3600" formatCode="#,##0.00">
                  <c:v>12113.55</c:v>
                </c:pt>
                <c:pt idx="3601" formatCode="#,##0.00">
                  <c:v>12097.75</c:v>
                </c:pt>
                <c:pt idx="3602" formatCode="#,##0.00">
                  <c:v>12082</c:v>
                </c:pt>
                <c:pt idx="3603" formatCode="#,##0.00">
                  <c:v>12066.29</c:v>
                </c:pt>
                <c:pt idx="3604" formatCode="#,##0.00">
                  <c:v>12050.61</c:v>
                </c:pt>
                <c:pt idx="3605" formatCode="#,##0.00">
                  <c:v>12035</c:v>
                </c:pt>
                <c:pt idx="3606" formatCode="#,##0.00">
                  <c:v>12019.42</c:v>
                </c:pt>
                <c:pt idx="3607" formatCode="#,##0.00">
                  <c:v>12003.86</c:v>
                </c:pt>
                <c:pt idx="3608" formatCode="#,##0.00">
                  <c:v>11988.33</c:v>
                </c:pt>
                <c:pt idx="3609" formatCode="#,##0.00">
                  <c:v>11972.87</c:v>
                </c:pt>
                <c:pt idx="3610" formatCode="#,##0.00">
                  <c:v>11957.46</c:v>
                </c:pt>
                <c:pt idx="3611" formatCode="#,##0.00">
                  <c:v>11942.11</c:v>
                </c:pt>
                <c:pt idx="3612" formatCode="#,##0.00">
                  <c:v>11926.82</c:v>
                </c:pt>
                <c:pt idx="3613" formatCode="#,##0.00">
                  <c:v>11911.54</c:v>
                </c:pt>
                <c:pt idx="3614" formatCode="#,##0.00">
                  <c:v>11896.31</c:v>
                </c:pt>
                <c:pt idx="3615" formatCode="#,##0.00">
                  <c:v>11881.12</c:v>
                </c:pt>
                <c:pt idx="3616" formatCode="#,##0.00">
                  <c:v>11865.98</c:v>
                </c:pt>
                <c:pt idx="3617" formatCode="#,##0.00">
                  <c:v>11850.89</c:v>
                </c:pt>
                <c:pt idx="3618" formatCode="#,##0.00">
                  <c:v>11835.84</c:v>
                </c:pt>
                <c:pt idx="3619" formatCode="#,##0.00">
                  <c:v>11820.84</c:v>
                </c:pt>
                <c:pt idx="3620" formatCode="#,##0.00">
                  <c:v>11805.87</c:v>
                </c:pt>
                <c:pt idx="3621" formatCode="#,##0.00">
                  <c:v>11790.95</c:v>
                </c:pt>
                <c:pt idx="3622" formatCode="#,##0.00">
                  <c:v>11776.08</c:v>
                </c:pt>
                <c:pt idx="3623" formatCode="#,##0.00">
                  <c:v>11761.34</c:v>
                </c:pt>
                <c:pt idx="3624" formatCode="#,##0.00">
                  <c:v>11746.49</c:v>
                </c:pt>
                <c:pt idx="3625" formatCode="#,##0.00">
                  <c:v>11731.74</c:v>
                </c:pt>
                <c:pt idx="3626" formatCode="#,##0.00">
                  <c:v>11717.05</c:v>
                </c:pt>
                <c:pt idx="3627" formatCode="#,##0.00">
                  <c:v>11702.4</c:v>
                </c:pt>
                <c:pt idx="3628" formatCode="#,##0.00">
                  <c:v>11687.79</c:v>
                </c:pt>
                <c:pt idx="3629" formatCode="#,##0.00">
                  <c:v>11673.43</c:v>
                </c:pt>
                <c:pt idx="3630" formatCode="#,##0.00">
                  <c:v>11659.11</c:v>
                </c:pt>
                <c:pt idx="3631" formatCode="#,##0.00">
                  <c:v>11644.79</c:v>
                </c:pt>
                <c:pt idx="3632" formatCode="#,##0.00">
                  <c:v>11630.62</c:v>
                </c:pt>
                <c:pt idx="3633" formatCode="#,##0.00">
                  <c:v>11616.3</c:v>
                </c:pt>
                <c:pt idx="3634" formatCode="#,##0.00">
                  <c:v>11602.03</c:v>
                </c:pt>
                <c:pt idx="3635" formatCode="#,##0.00">
                  <c:v>11587.79</c:v>
                </c:pt>
                <c:pt idx="3636" formatCode="#,##0.00">
                  <c:v>11573.58</c:v>
                </c:pt>
                <c:pt idx="3637" formatCode="#,##0.00">
                  <c:v>11559.41</c:v>
                </c:pt>
                <c:pt idx="3638" formatCode="#,##0.00">
                  <c:v>11545.25</c:v>
                </c:pt>
                <c:pt idx="3639" formatCode="#,##0.00">
                  <c:v>11531.14</c:v>
                </c:pt>
                <c:pt idx="3640" formatCode="#,##0.00">
                  <c:v>11517.04</c:v>
                </c:pt>
                <c:pt idx="3641" formatCode="#,##0.00">
                  <c:v>11503.01</c:v>
                </c:pt>
                <c:pt idx="3642" formatCode="#,##0.00">
                  <c:v>11489.01</c:v>
                </c:pt>
                <c:pt idx="3643" formatCode="#,##0.00">
                  <c:v>11475.05</c:v>
                </c:pt>
                <c:pt idx="3644" formatCode="#,##0.00">
                  <c:v>11461.09</c:v>
                </c:pt>
                <c:pt idx="3645" formatCode="#,##0.00">
                  <c:v>11447.16</c:v>
                </c:pt>
                <c:pt idx="3646" formatCode="#,##0.00">
                  <c:v>11433.18</c:v>
                </c:pt>
                <c:pt idx="3647" formatCode="#,##0.00">
                  <c:v>11419.34</c:v>
                </c:pt>
                <c:pt idx="3648" formatCode="#,##0.00">
                  <c:v>11405.49</c:v>
                </c:pt>
                <c:pt idx="3649" formatCode="#,##0.00">
                  <c:v>11391.64</c:v>
                </c:pt>
                <c:pt idx="3650" formatCode="#,##0.00">
                  <c:v>11377.82</c:v>
                </c:pt>
                <c:pt idx="3651" formatCode="#,##0.00">
                  <c:v>11364.03</c:v>
                </c:pt>
                <c:pt idx="3652" formatCode="#,##0.00">
                  <c:v>11350.35</c:v>
                </c:pt>
                <c:pt idx="3653" formatCode="#,##0.00">
                  <c:v>11336.64</c:v>
                </c:pt>
                <c:pt idx="3654" formatCode="#,##0.00">
                  <c:v>11322.92</c:v>
                </c:pt>
                <c:pt idx="3655" formatCode="#,##0.00">
                  <c:v>11309.89</c:v>
                </c:pt>
                <c:pt idx="3656" formatCode="#,##0.00">
                  <c:v>11296</c:v>
                </c:pt>
                <c:pt idx="3657" formatCode="#,##0.00">
                  <c:v>11282.38</c:v>
                </c:pt>
                <c:pt idx="3658" formatCode="#,##0.00">
                  <c:v>11268.79</c:v>
                </c:pt>
                <c:pt idx="3659" formatCode="#,##0.00">
                  <c:v>11255.22</c:v>
                </c:pt>
                <c:pt idx="3660" formatCode="#,##0.00">
                  <c:v>11241.69</c:v>
                </c:pt>
                <c:pt idx="3661" formatCode="#,##0.00">
                  <c:v>11228.21</c:v>
                </c:pt>
                <c:pt idx="3662" formatCode="#,##0.00">
                  <c:v>11214.74</c:v>
                </c:pt>
                <c:pt idx="3663" formatCode="#,##0.00">
                  <c:v>11201.29</c:v>
                </c:pt>
                <c:pt idx="3664" formatCode="#,##0.00">
                  <c:v>11187.85</c:v>
                </c:pt>
                <c:pt idx="3665" formatCode="#,##0.00">
                  <c:v>11174.44</c:v>
                </c:pt>
                <c:pt idx="3666" formatCode="#,##0.00">
                  <c:v>11161.2</c:v>
                </c:pt>
                <c:pt idx="3667" formatCode="#,##0.00">
                  <c:v>11147.91</c:v>
                </c:pt>
                <c:pt idx="3668" formatCode="#,##0.00">
                  <c:v>11134.64</c:v>
                </c:pt>
                <c:pt idx="3669" formatCode="#,##0.00">
                  <c:v>11121.4</c:v>
                </c:pt>
                <c:pt idx="3670" formatCode="#,##0.00">
                  <c:v>11108.17</c:v>
                </c:pt>
                <c:pt idx="3671" formatCode="#,##0.00">
                  <c:v>11094.96</c:v>
                </c:pt>
                <c:pt idx="3672" formatCode="#,##0.00">
                  <c:v>11081.79</c:v>
                </c:pt>
                <c:pt idx="3673" formatCode="#,##0.00">
                  <c:v>11068.65</c:v>
                </c:pt>
                <c:pt idx="3674" formatCode="#,##0.00">
                  <c:v>11055.54</c:v>
                </c:pt>
                <c:pt idx="3675" formatCode="#,##0.00">
                  <c:v>11042.41</c:v>
                </c:pt>
                <c:pt idx="3676" formatCode="#,##0.00">
                  <c:v>11029.33</c:v>
                </c:pt>
                <c:pt idx="3677" formatCode="#,##0.00">
                  <c:v>11016.31</c:v>
                </c:pt>
                <c:pt idx="3678" formatCode="#,##0.00">
                  <c:v>11003.28</c:v>
                </c:pt>
                <c:pt idx="3679" formatCode="#,##0.00">
                  <c:v>10990.29</c:v>
                </c:pt>
                <c:pt idx="3680" formatCode="#,##0.00">
                  <c:v>10977.35</c:v>
                </c:pt>
                <c:pt idx="3681" formatCode="#,##0.00">
                  <c:v>10964.45</c:v>
                </c:pt>
                <c:pt idx="3682" formatCode="#,##0.00">
                  <c:v>10951.61</c:v>
                </c:pt>
                <c:pt idx="3683" formatCode="#,##0.00">
                  <c:v>10938.77</c:v>
                </c:pt>
                <c:pt idx="3684" formatCode="#,##0.00">
                  <c:v>10925.93</c:v>
                </c:pt>
                <c:pt idx="3685" formatCode="#,##0.00">
                  <c:v>10913.16</c:v>
                </c:pt>
                <c:pt idx="3686" formatCode="#,##0.00">
                  <c:v>10900.38</c:v>
                </c:pt>
                <c:pt idx="3687" formatCode="#,##0.00">
                  <c:v>10887.78</c:v>
                </c:pt>
                <c:pt idx="3688" formatCode="#,##0.00">
                  <c:v>10875.72</c:v>
                </c:pt>
                <c:pt idx="3689" formatCode="#,##0.00">
                  <c:v>10862.99</c:v>
                </c:pt>
                <c:pt idx="3690" formatCode="#,##0.00">
                  <c:v>10850.29</c:v>
                </c:pt>
                <c:pt idx="3691" formatCode="#,##0.00">
                  <c:v>10837.61</c:v>
                </c:pt>
                <c:pt idx="3692" formatCode="#,##0.00">
                  <c:v>10824.98</c:v>
                </c:pt>
                <c:pt idx="3693" formatCode="#,##0.00">
                  <c:v>10812.38</c:v>
                </c:pt>
                <c:pt idx="3694" formatCode="#,##0.00">
                  <c:v>10799.81</c:v>
                </c:pt>
                <c:pt idx="3695" formatCode="#,##0.00">
                  <c:v>10787.26</c:v>
                </c:pt>
                <c:pt idx="3696" formatCode="#,##0.00">
                  <c:v>10774.68</c:v>
                </c:pt>
                <c:pt idx="3697" formatCode="#,##0.00">
                  <c:v>10762.23</c:v>
                </c:pt>
                <c:pt idx="3698" formatCode="#,##0.00">
                  <c:v>10751.2</c:v>
                </c:pt>
                <c:pt idx="3699" formatCode="#,##0.00">
                  <c:v>10738.43</c:v>
                </c:pt>
                <c:pt idx="3700" formatCode="#,##0.00">
                  <c:v>10725.89</c:v>
                </c:pt>
                <c:pt idx="3701" formatCode="#,##0.00">
                  <c:v>10713.45</c:v>
                </c:pt>
                <c:pt idx="3702" formatCode="#,##0.00">
                  <c:v>10701.03</c:v>
                </c:pt>
                <c:pt idx="3703" formatCode="#,##0.00">
                  <c:v>10688.67</c:v>
                </c:pt>
                <c:pt idx="3704" formatCode="#,##0.00">
                  <c:v>10676.31</c:v>
                </c:pt>
                <c:pt idx="3705" formatCode="#,##0.00">
                  <c:v>10664</c:v>
                </c:pt>
                <c:pt idx="3706" formatCode="#,##0.00">
                  <c:v>10651.73</c:v>
                </c:pt>
                <c:pt idx="3707" formatCode="#,##0.00">
                  <c:v>10639.49</c:v>
                </c:pt>
                <c:pt idx="3708" formatCode="#,##0.00">
                  <c:v>10627.29</c:v>
                </c:pt>
                <c:pt idx="3709" formatCode="#,##0.00">
                  <c:v>10615.6</c:v>
                </c:pt>
                <c:pt idx="3710" formatCode="#,##0.00">
                  <c:v>10603.27</c:v>
                </c:pt>
                <c:pt idx="3711" formatCode="#,##0.00">
                  <c:v>10591.15</c:v>
                </c:pt>
                <c:pt idx="3712" formatCode="#,##0.00">
                  <c:v>10579.15</c:v>
                </c:pt>
                <c:pt idx="3713" formatCode="#,##0.00">
                  <c:v>10567.17</c:v>
                </c:pt>
                <c:pt idx="3714" formatCode="#,##0.00">
                  <c:v>10555.26</c:v>
                </c:pt>
                <c:pt idx="3715" formatCode="#,##0.00">
                  <c:v>10543.35</c:v>
                </c:pt>
                <c:pt idx="3716" formatCode="#,##0.00">
                  <c:v>10531.41</c:v>
                </c:pt>
                <c:pt idx="3717" formatCode="#,##0.00">
                  <c:v>10519.49</c:v>
                </c:pt>
                <c:pt idx="3718" formatCode="#,##0.00">
                  <c:v>10507.6</c:v>
                </c:pt>
                <c:pt idx="3719" formatCode="#,##0.00">
                  <c:v>10495.74</c:v>
                </c:pt>
                <c:pt idx="3720" formatCode="#,##0.00">
                  <c:v>10483.91</c:v>
                </c:pt>
                <c:pt idx="3721" formatCode="#,##0.00">
                  <c:v>10472.11</c:v>
                </c:pt>
                <c:pt idx="3722" formatCode="#,##0.00">
                  <c:v>10460.31</c:v>
                </c:pt>
                <c:pt idx="3723" formatCode="#,##0.00">
                  <c:v>10448.540000000001</c:v>
                </c:pt>
                <c:pt idx="3724" formatCode="#,##0.00">
                  <c:v>10436.799999999999</c:v>
                </c:pt>
                <c:pt idx="3725" formatCode="#,##0.00">
                  <c:v>10425.08</c:v>
                </c:pt>
                <c:pt idx="3726" formatCode="#,##0.00">
                  <c:v>10413.39</c:v>
                </c:pt>
                <c:pt idx="3727" formatCode="#,##0.00">
                  <c:v>10401.73</c:v>
                </c:pt>
                <c:pt idx="3728" formatCode="#,##0.00">
                  <c:v>10390.08</c:v>
                </c:pt>
                <c:pt idx="3729" formatCode="#,##0.00">
                  <c:v>10378.43</c:v>
                </c:pt>
                <c:pt idx="3730" formatCode="#,##0.00">
                  <c:v>10366.83</c:v>
                </c:pt>
                <c:pt idx="3731" formatCode="#,##0.00">
                  <c:v>10355.16</c:v>
                </c:pt>
                <c:pt idx="3732" formatCode="#,##0.00">
                  <c:v>10343.66</c:v>
                </c:pt>
                <c:pt idx="3733" formatCode="#,##0.00">
                  <c:v>10332.14</c:v>
                </c:pt>
                <c:pt idx="3734" formatCode="#,##0.00">
                  <c:v>10320.620000000001</c:v>
                </c:pt>
                <c:pt idx="3735" formatCode="#,##0.00">
                  <c:v>10309.09</c:v>
                </c:pt>
                <c:pt idx="3736" formatCode="#,##0.00">
                  <c:v>10297.620000000001</c:v>
                </c:pt>
                <c:pt idx="3737" formatCode="#,##0.00">
                  <c:v>10286.17</c:v>
                </c:pt>
                <c:pt idx="3738" formatCode="#,##0.00">
                  <c:v>10274.74</c:v>
                </c:pt>
                <c:pt idx="3739" formatCode="#,##0.00">
                  <c:v>10263.31</c:v>
                </c:pt>
                <c:pt idx="3740" formatCode="#,##0.00">
                  <c:v>10251.92</c:v>
                </c:pt>
                <c:pt idx="3741" formatCode="#,##0.00">
                  <c:v>10242.27</c:v>
                </c:pt>
                <c:pt idx="3742" formatCode="#,##0.00">
                  <c:v>10230.76</c:v>
                </c:pt>
                <c:pt idx="3743" formatCode="#,##0.00">
                  <c:v>10221.5</c:v>
                </c:pt>
                <c:pt idx="3744" formatCode="#,##0.00">
                  <c:v>10208.58</c:v>
                </c:pt>
                <c:pt idx="3745" formatCode="#,##0.00">
                  <c:v>10197.18</c:v>
                </c:pt>
                <c:pt idx="3746" formatCode="#,##0.00">
                  <c:v>10185.85</c:v>
                </c:pt>
                <c:pt idx="3747" formatCode="#,##0.00">
                  <c:v>10174.58</c:v>
                </c:pt>
                <c:pt idx="3748" formatCode="#,##0.00">
                  <c:v>10163.33</c:v>
                </c:pt>
                <c:pt idx="3749" formatCode="#,##0.00">
                  <c:v>10152.120000000001</c:v>
                </c:pt>
                <c:pt idx="3750" formatCode="#,##0.00">
                  <c:v>10140.93</c:v>
                </c:pt>
                <c:pt idx="3751" formatCode="#,##0.00">
                  <c:v>10129.74</c:v>
                </c:pt>
                <c:pt idx="3752" formatCode="#,##0.00">
                  <c:v>10118.58</c:v>
                </c:pt>
                <c:pt idx="3753" formatCode="#,##0.00">
                  <c:v>10109.27</c:v>
                </c:pt>
                <c:pt idx="3754" formatCode="#,##0.00">
                  <c:v>10097.540000000001</c:v>
                </c:pt>
                <c:pt idx="3755" formatCode="#,##0.00">
                  <c:v>10086.33</c:v>
                </c:pt>
                <c:pt idx="3756" formatCode="#,##0.00">
                  <c:v>10075.18</c:v>
                </c:pt>
                <c:pt idx="3757" formatCode="#,##0.00">
                  <c:v>10064.08</c:v>
                </c:pt>
                <c:pt idx="3758" formatCode="#,##0.00">
                  <c:v>10053</c:v>
                </c:pt>
                <c:pt idx="3759" formatCode="#,##0.00">
                  <c:v>10041.950000000001</c:v>
                </c:pt>
                <c:pt idx="3760" formatCode="#,##0.00">
                  <c:v>10030.92</c:v>
                </c:pt>
                <c:pt idx="3761" formatCode="#,##0.00">
                  <c:v>10019.9</c:v>
                </c:pt>
                <c:pt idx="3762" formatCode="#,##0.00">
                  <c:v>10008.91</c:v>
                </c:pt>
                <c:pt idx="3763" formatCode="#,##0.00">
                  <c:v>9997.9500000000007</c:v>
                </c:pt>
                <c:pt idx="3764" formatCode="#,##0.00">
                  <c:v>9987.0300000000007</c:v>
                </c:pt>
                <c:pt idx="3765" formatCode="#,##0.00">
                  <c:v>9976.1</c:v>
                </c:pt>
                <c:pt idx="3766" formatCode="#,##0.00">
                  <c:v>9965.18</c:v>
                </c:pt>
                <c:pt idx="3767" formatCode="#,##0.00">
                  <c:v>9954.2900000000009</c:v>
                </c:pt>
                <c:pt idx="3768" formatCode="#,##0.00">
                  <c:v>9943.4</c:v>
                </c:pt>
                <c:pt idx="3769" formatCode="#,##0.00">
                  <c:v>9932.68</c:v>
                </c:pt>
                <c:pt idx="3770" formatCode="#,##0.00">
                  <c:v>9921.82</c:v>
                </c:pt>
                <c:pt idx="3771" formatCode="#,##0.00">
                  <c:v>9911.16</c:v>
                </c:pt>
                <c:pt idx="3772" formatCode="#,##0.00">
                  <c:v>9900.49</c:v>
                </c:pt>
                <c:pt idx="3773" formatCode="#,##0.00">
                  <c:v>9889.67</c:v>
                </c:pt>
                <c:pt idx="3774" formatCode="#,##0.00">
                  <c:v>9878.8700000000008</c:v>
                </c:pt>
                <c:pt idx="3775" formatCode="#,##0.00">
                  <c:v>9868.08</c:v>
                </c:pt>
                <c:pt idx="3776" formatCode="#,##0.00">
                  <c:v>9857.32</c:v>
                </c:pt>
                <c:pt idx="3777" formatCode="#,##0.00">
                  <c:v>9846.6</c:v>
                </c:pt>
                <c:pt idx="3778" formatCode="#,##0.00">
                  <c:v>9835.93</c:v>
                </c:pt>
                <c:pt idx="3779" formatCode="#,##0.00">
                  <c:v>9825.24</c:v>
                </c:pt>
                <c:pt idx="3780" formatCode="#,##0.00">
                  <c:v>9814.57</c:v>
                </c:pt>
                <c:pt idx="3781" formatCode="#,##0.00">
                  <c:v>9803.93</c:v>
                </c:pt>
                <c:pt idx="3782" formatCode="#,##0.00">
                  <c:v>9793.32</c:v>
                </c:pt>
                <c:pt idx="3783" formatCode="#,##0.00">
                  <c:v>9782.73</c:v>
                </c:pt>
                <c:pt idx="3784" formatCode="#,##0.00">
                  <c:v>9772.14</c:v>
                </c:pt>
                <c:pt idx="3785" formatCode="#,##0.00">
                  <c:v>9761.57</c:v>
                </c:pt>
                <c:pt idx="3786" formatCode="#,##0.00">
                  <c:v>9751.02</c:v>
                </c:pt>
                <c:pt idx="3787" formatCode="#,##0.00">
                  <c:v>9740.49</c:v>
                </c:pt>
                <c:pt idx="3788" formatCode="#,##0.00">
                  <c:v>9729.98</c:v>
                </c:pt>
                <c:pt idx="3789" formatCode="#,##0.00">
                  <c:v>9719.42</c:v>
                </c:pt>
                <c:pt idx="3790" formatCode="#,##0.00">
                  <c:v>9708.89</c:v>
                </c:pt>
                <c:pt idx="3791" formatCode="#,##0.00">
                  <c:v>9698.42</c:v>
                </c:pt>
                <c:pt idx="3792" formatCode="#,##0.00">
                  <c:v>9687.93</c:v>
                </c:pt>
                <c:pt idx="3793" formatCode="#,##0.00">
                  <c:v>9677.48</c:v>
                </c:pt>
                <c:pt idx="3794" formatCode="#,##0.00">
                  <c:v>9668.66</c:v>
                </c:pt>
                <c:pt idx="3795" formatCode="#,##0.00">
                  <c:v>9659.02</c:v>
                </c:pt>
                <c:pt idx="3796" formatCode="#,##0.00">
                  <c:v>9648.23</c:v>
                </c:pt>
                <c:pt idx="3797" formatCode="#,##0.00">
                  <c:v>9637.59</c:v>
                </c:pt>
                <c:pt idx="3798" formatCode="#,##0.00">
                  <c:v>9627.08</c:v>
                </c:pt>
                <c:pt idx="3799" formatCode="#,##0.00">
                  <c:v>9616.73</c:v>
                </c:pt>
                <c:pt idx="3800" formatCode="#,##0.00">
                  <c:v>9606.2900000000009</c:v>
                </c:pt>
                <c:pt idx="3801" formatCode="#,##0.00">
                  <c:v>9595.9</c:v>
                </c:pt>
                <c:pt idx="3802" formatCode="#,##0.00">
                  <c:v>9585.7199999999993</c:v>
                </c:pt>
                <c:pt idx="3803" formatCode="#,##0.00">
                  <c:v>9575.49</c:v>
                </c:pt>
                <c:pt idx="3804" formatCode="#,##0.00">
                  <c:v>9565.17</c:v>
                </c:pt>
                <c:pt idx="3805" formatCode="#,##0.00">
                  <c:v>9554.8700000000008</c:v>
                </c:pt>
                <c:pt idx="3806" formatCode="#,##0.00">
                  <c:v>9544.6</c:v>
                </c:pt>
                <c:pt idx="3807" formatCode="#,##0.00">
                  <c:v>9534.36</c:v>
                </c:pt>
                <c:pt idx="3808" formatCode="#,##0.00">
                  <c:v>9524.16</c:v>
                </c:pt>
                <c:pt idx="3809" formatCode="#,##0.00">
                  <c:v>9513.99</c:v>
                </c:pt>
                <c:pt idx="3810" formatCode="#,##0.00">
                  <c:v>9503.83</c:v>
                </c:pt>
                <c:pt idx="3811" formatCode="#,##0.00">
                  <c:v>9493.7099999999991</c:v>
                </c:pt>
                <c:pt idx="3812" formatCode="#,##0.00">
                  <c:v>9483.6</c:v>
                </c:pt>
                <c:pt idx="3813" formatCode="#,##0.00">
                  <c:v>9473.49</c:v>
                </c:pt>
                <c:pt idx="3814" formatCode="#,##0.00">
                  <c:v>9463.4</c:v>
                </c:pt>
                <c:pt idx="3815" formatCode="#,##0.00">
                  <c:v>9453.33</c:v>
                </c:pt>
                <c:pt idx="3816" formatCode="#,##0.00">
                  <c:v>9443.27</c:v>
                </c:pt>
                <c:pt idx="3817" formatCode="#,##0.00">
                  <c:v>9433.2199999999993</c:v>
                </c:pt>
                <c:pt idx="3818" formatCode="#,##0.00">
                  <c:v>9423.19</c:v>
                </c:pt>
                <c:pt idx="3819" formatCode="#,##0.00">
                  <c:v>9413.18</c:v>
                </c:pt>
                <c:pt idx="3820" formatCode="#,##0.00">
                  <c:v>9403.25</c:v>
                </c:pt>
                <c:pt idx="3821" formatCode="#,##0.00">
                  <c:v>9393.25</c:v>
                </c:pt>
                <c:pt idx="3822" formatCode="#,##0.00">
                  <c:v>9383.2800000000007</c:v>
                </c:pt>
                <c:pt idx="3823" formatCode="#,##0.00">
                  <c:v>9373.33</c:v>
                </c:pt>
                <c:pt idx="3824" formatCode="#,##0.00">
                  <c:v>9363.3700000000008</c:v>
                </c:pt>
                <c:pt idx="3825" formatCode="#,##0.00">
                  <c:v>9357.2099999999991</c:v>
                </c:pt>
                <c:pt idx="3826" formatCode="#,##0.00">
                  <c:v>9346.7199999999993</c:v>
                </c:pt>
                <c:pt idx="3827" formatCode="#,##0.00">
                  <c:v>9336.7900000000009</c:v>
                </c:pt>
                <c:pt idx="3828" formatCode="#,##0.00">
                  <c:v>9326.9699999999993</c:v>
                </c:pt>
                <c:pt idx="3829" formatCode="#,##0.00">
                  <c:v>9317.15</c:v>
                </c:pt>
                <c:pt idx="3830" formatCode="#,##0.00">
                  <c:v>9307.32</c:v>
                </c:pt>
                <c:pt idx="3831" formatCode="#,##0.00">
                  <c:v>9297.49</c:v>
                </c:pt>
                <c:pt idx="3832" formatCode="#,##0.00">
                  <c:v>9287.66</c:v>
                </c:pt>
                <c:pt idx="3833" formatCode="#,##0.00">
                  <c:v>9277.83</c:v>
                </c:pt>
                <c:pt idx="3834" formatCode="#,##0.00">
                  <c:v>9268.0300000000007</c:v>
                </c:pt>
                <c:pt idx="3835" formatCode="#,##0.00">
                  <c:v>9258.25</c:v>
                </c:pt>
                <c:pt idx="3836" formatCode="#,##0.00">
                  <c:v>9248.49</c:v>
                </c:pt>
                <c:pt idx="3837" formatCode="#,##0.00">
                  <c:v>9238.75</c:v>
                </c:pt>
                <c:pt idx="3838" formatCode="#,##0.00">
                  <c:v>9229.0400000000009</c:v>
                </c:pt>
                <c:pt idx="3839" formatCode="#,##0.00">
                  <c:v>9219.34</c:v>
                </c:pt>
                <c:pt idx="3840" formatCode="#,##0.00">
                  <c:v>9209.67</c:v>
                </c:pt>
                <c:pt idx="3841" formatCode="#,##0.00">
                  <c:v>9200.02</c:v>
                </c:pt>
                <c:pt idx="3842" formatCode="#,##0.00">
                  <c:v>9190.4</c:v>
                </c:pt>
                <c:pt idx="3843" formatCode="#,##0.00">
                  <c:v>9180.7900000000009</c:v>
                </c:pt>
                <c:pt idx="3844" formatCode="#,##0.00">
                  <c:v>9171.2199999999993</c:v>
                </c:pt>
                <c:pt idx="3845" formatCode="#,##0.00">
                  <c:v>9161.67</c:v>
                </c:pt>
                <c:pt idx="3846" formatCode="#,##0.00">
                  <c:v>9152.15</c:v>
                </c:pt>
                <c:pt idx="3847" formatCode="#,##0.00">
                  <c:v>9142.76</c:v>
                </c:pt>
                <c:pt idx="3848" formatCode="#,##0.00">
                  <c:v>9133.2999999999993</c:v>
                </c:pt>
                <c:pt idx="3849" formatCode="#,##0.00">
                  <c:v>9123.82</c:v>
                </c:pt>
                <c:pt idx="3850" formatCode="#,##0.00">
                  <c:v>9114.36</c:v>
                </c:pt>
                <c:pt idx="3851" formatCode="#,##0.00">
                  <c:v>9104.9</c:v>
                </c:pt>
                <c:pt idx="3852" formatCode="#,##0.00">
                  <c:v>9095.4699999999993</c:v>
                </c:pt>
                <c:pt idx="3853" formatCode="#,##0.00">
                  <c:v>9086.07</c:v>
                </c:pt>
                <c:pt idx="3854" formatCode="#,##0.00">
                  <c:v>9076.68</c:v>
                </c:pt>
                <c:pt idx="3855" formatCode="#,##0.00">
                  <c:v>9067.32</c:v>
                </c:pt>
                <c:pt idx="3856" formatCode="#,##0.00">
                  <c:v>9057.9699999999993</c:v>
                </c:pt>
                <c:pt idx="3857" formatCode="#,##0.00">
                  <c:v>9048.65</c:v>
                </c:pt>
                <c:pt idx="3858" formatCode="#,##0.00">
                  <c:v>9039.34</c:v>
                </c:pt>
                <c:pt idx="3859" formatCode="#,##0.00">
                  <c:v>9030.0499999999993</c:v>
                </c:pt>
                <c:pt idx="3860" formatCode="#,##0.00">
                  <c:v>9020.77</c:v>
                </c:pt>
                <c:pt idx="3861" formatCode="#,##0.00">
                  <c:v>9011.51</c:v>
                </c:pt>
                <c:pt idx="3862" formatCode="#,##0.00">
                  <c:v>9002.26</c:v>
                </c:pt>
                <c:pt idx="3863" formatCode="#,##0.00">
                  <c:v>8993.0400000000009</c:v>
                </c:pt>
                <c:pt idx="3864" formatCode="#,##0.00">
                  <c:v>8983.84</c:v>
                </c:pt>
                <c:pt idx="3865" formatCode="#,##0.00">
                  <c:v>8974.66</c:v>
                </c:pt>
                <c:pt idx="3866" formatCode="#,##0.00">
                  <c:v>8965.49</c:v>
                </c:pt>
                <c:pt idx="3867" formatCode="#,##0.00">
                  <c:v>8956.34</c:v>
                </c:pt>
                <c:pt idx="3868" formatCode="#,##0.00">
                  <c:v>8947.2000000000007</c:v>
                </c:pt>
                <c:pt idx="3869" formatCode="#,##0.00">
                  <c:v>8938.08</c:v>
                </c:pt>
                <c:pt idx="3870" formatCode="#,##0.00">
                  <c:v>8928.9500000000007</c:v>
                </c:pt>
                <c:pt idx="3871" formatCode="#,##0.00">
                  <c:v>8919.86</c:v>
                </c:pt>
                <c:pt idx="3872" formatCode="#,##0.00">
                  <c:v>8910.7800000000007</c:v>
                </c:pt>
                <c:pt idx="3873" formatCode="#,##0.00">
                  <c:v>8901.7199999999993</c:v>
                </c:pt>
                <c:pt idx="3874" formatCode="#,##0.00">
                  <c:v>8892.66</c:v>
                </c:pt>
                <c:pt idx="3875" formatCode="#,##0.00">
                  <c:v>8883.66</c:v>
                </c:pt>
                <c:pt idx="3876" formatCode="#,##0.00">
                  <c:v>8874.66</c:v>
                </c:pt>
                <c:pt idx="3877" formatCode="#,##0.00">
                  <c:v>8865.68</c:v>
                </c:pt>
                <c:pt idx="3878" formatCode="#,##0.00">
                  <c:v>8856.7199999999993</c:v>
                </c:pt>
                <c:pt idx="3879" formatCode="#,##0.00">
                  <c:v>8847.77</c:v>
                </c:pt>
                <c:pt idx="3880" formatCode="#,##0.00">
                  <c:v>8838.85</c:v>
                </c:pt>
                <c:pt idx="3881" formatCode="#,##0.00">
                  <c:v>8829.94</c:v>
                </c:pt>
                <c:pt idx="3882" formatCode="#,##0.00">
                  <c:v>8821.0499999999993</c:v>
                </c:pt>
                <c:pt idx="3883" formatCode="#,##0.00">
                  <c:v>8812.17</c:v>
                </c:pt>
                <c:pt idx="3884" formatCode="#,##0.00">
                  <c:v>8803.32</c:v>
                </c:pt>
                <c:pt idx="3885" formatCode="#,##0.00">
                  <c:v>8794.48</c:v>
                </c:pt>
                <c:pt idx="3886" formatCode="#,##0.00">
                  <c:v>8785.66</c:v>
                </c:pt>
                <c:pt idx="3887" formatCode="#,##0.00">
                  <c:v>8776.8799999999992</c:v>
                </c:pt>
                <c:pt idx="3888" formatCode="#,##0.00">
                  <c:v>8768.11</c:v>
                </c:pt>
                <c:pt idx="3889" formatCode="#,##0.00">
                  <c:v>8759.34</c:v>
                </c:pt>
                <c:pt idx="3890" formatCode="#,##0.00">
                  <c:v>8750.6</c:v>
                </c:pt>
                <c:pt idx="3891" formatCode="#,##0.00">
                  <c:v>8741.8799999999992</c:v>
                </c:pt>
                <c:pt idx="3892" formatCode="#,##0.00">
                  <c:v>8733.16</c:v>
                </c:pt>
                <c:pt idx="3893" formatCode="#,##0.00">
                  <c:v>8724.4500000000007</c:v>
                </c:pt>
                <c:pt idx="3894" formatCode="#,##0.00">
                  <c:v>8715.77</c:v>
                </c:pt>
                <c:pt idx="3895" formatCode="#,##0.00">
                  <c:v>8707.11</c:v>
                </c:pt>
                <c:pt idx="3896" formatCode="#,##0.00">
                  <c:v>8698.4599999999991</c:v>
                </c:pt>
                <c:pt idx="3897" formatCode="#,##0.00">
                  <c:v>8689.83</c:v>
                </c:pt>
                <c:pt idx="3898" formatCode="#,##0.00">
                  <c:v>8681.2199999999993</c:v>
                </c:pt>
                <c:pt idx="3899" formatCode="#,##0.00">
                  <c:v>8672.6299999999992</c:v>
                </c:pt>
                <c:pt idx="3900" formatCode="#,##0.00">
                  <c:v>8664.06</c:v>
                </c:pt>
                <c:pt idx="3901" formatCode="#,##0.00">
                  <c:v>8655.52</c:v>
                </c:pt>
                <c:pt idx="3902" formatCode="#,##0.00">
                  <c:v>8647.01</c:v>
                </c:pt>
                <c:pt idx="3903" formatCode="#,##0.00">
                  <c:v>8638.5300000000007</c:v>
                </c:pt>
                <c:pt idx="3904" formatCode="#,##0.00">
                  <c:v>8630.19</c:v>
                </c:pt>
                <c:pt idx="3905" formatCode="#,##0.00">
                  <c:v>8621.7999999999993</c:v>
                </c:pt>
                <c:pt idx="3906" formatCode="#,##0.00">
                  <c:v>8613.36</c:v>
                </c:pt>
                <c:pt idx="3907" formatCode="#,##0.00">
                  <c:v>8604.94</c:v>
                </c:pt>
                <c:pt idx="3908" formatCode="#,##0.00">
                  <c:v>8596.52</c:v>
                </c:pt>
                <c:pt idx="3909" formatCode="#,##0.00">
                  <c:v>8588.1200000000008</c:v>
                </c:pt>
                <c:pt idx="3910" formatCode="#,##0.00">
                  <c:v>8579.75</c:v>
                </c:pt>
                <c:pt idx="3911" formatCode="#,##0.00">
                  <c:v>8571.3700000000008</c:v>
                </c:pt>
                <c:pt idx="3912" formatCode="#,##0.00">
                  <c:v>8563.01</c:v>
                </c:pt>
                <c:pt idx="3913" formatCode="#,##0.00">
                  <c:v>8554.65</c:v>
                </c:pt>
                <c:pt idx="3914" formatCode="#,##0.00">
                  <c:v>8546.32</c:v>
                </c:pt>
                <c:pt idx="3915" formatCode="#,##0.00">
                  <c:v>8538</c:v>
                </c:pt>
                <c:pt idx="3916" formatCode="#,##0.00">
                  <c:v>8529.7099999999991</c:v>
                </c:pt>
                <c:pt idx="3917" formatCode="#,##0.00">
                  <c:v>8521.42</c:v>
                </c:pt>
                <c:pt idx="3918" formatCode="#,##0.00">
                  <c:v>8513.18</c:v>
                </c:pt>
                <c:pt idx="3919" formatCode="#,##0.00">
                  <c:v>8504.9500000000007</c:v>
                </c:pt>
                <c:pt idx="3920" formatCode="#,##0.00">
                  <c:v>8496.7099999999991</c:v>
                </c:pt>
                <c:pt idx="3921" formatCode="#,##0.00">
                  <c:v>8488.48</c:v>
                </c:pt>
                <c:pt idx="3922" formatCode="#,##0.00">
                  <c:v>8481.9500000000007</c:v>
                </c:pt>
                <c:pt idx="3923" formatCode="#,##0.00">
                  <c:v>8473.92</c:v>
                </c:pt>
                <c:pt idx="3924" formatCode="#,##0.00">
                  <c:v>8465.4699999999993</c:v>
                </c:pt>
                <c:pt idx="3925" formatCode="#,##0.00">
                  <c:v>8457.09</c:v>
                </c:pt>
                <c:pt idx="3926" formatCode="#,##0.00">
                  <c:v>8448.7800000000007</c:v>
                </c:pt>
                <c:pt idx="3927" formatCode="#,##0.00">
                  <c:v>8440.5400000000009</c:v>
                </c:pt>
                <c:pt idx="3928" formatCode="#,##0.00">
                  <c:v>8432.33</c:v>
                </c:pt>
                <c:pt idx="3929" formatCode="#,##0.00">
                  <c:v>8424.14</c:v>
                </c:pt>
                <c:pt idx="3930" formatCode="#,##0.00">
                  <c:v>8415.98</c:v>
                </c:pt>
                <c:pt idx="3931" formatCode="#,##0.00">
                  <c:v>8408.2800000000007</c:v>
                </c:pt>
                <c:pt idx="3932" formatCode="#,##0.00">
                  <c:v>8400.86</c:v>
                </c:pt>
                <c:pt idx="3933" formatCode="#,##0.00">
                  <c:v>8392.65</c:v>
                </c:pt>
                <c:pt idx="3934" formatCode="#,##0.00">
                  <c:v>8384.48</c:v>
                </c:pt>
                <c:pt idx="3935" formatCode="#,##0.00">
                  <c:v>8376.2999999999993</c:v>
                </c:pt>
                <c:pt idx="3936" formatCode="#,##0.00">
                  <c:v>8368.18</c:v>
                </c:pt>
                <c:pt idx="3937" formatCode="#,##0.00">
                  <c:v>8361.67</c:v>
                </c:pt>
                <c:pt idx="3938" formatCode="#,##0.00">
                  <c:v>8354.19</c:v>
                </c:pt>
                <c:pt idx="3939" formatCode="#,##0.00">
                  <c:v>8346.3799999999992</c:v>
                </c:pt>
                <c:pt idx="3940" formatCode="#,##0.00">
                  <c:v>8338.19</c:v>
                </c:pt>
                <c:pt idx="3941" formatCode="#,##0.00">
                  <c:v>8330.02</c:v>
                </c:pt>
                <c:pt idx="3942" formatCode="#,##0.00">
                  <c:v>8321.89</c:v>
                </c:pt>
                <c:pt idx="3943" formatCode="#,##0.00">
                  <c:v>8313.81</c:v>
                </c:pt>
                <c:pt idx="3944" formatCode="#,##0.00">
                  <c:v>8305.76</c:v>
                </c:pt>
                <c:pt idx="3945" formatCode="#,##0.00">
                  <c:v>8297.76</c:v>
                </c:pt>
                <c:pt idx="3946" formatCode="#,##0.00">
                  <c:v>8289.7800000000007</c:v>
                </c:pt>
                <c:pt idx="3947" formatCode="#,##0.00">
                  <c:v>8281.83</c:v>
                </c:pt>
                <c:pt idx="3948" formatCode="#,##0.00">
                  <c:v>8273.8799999999992</c:v>
                </c:pt>
                <c:pt idx="3949" formatCode="#,##0.00">
                  <c:v>8265.9500000000007</c:v>
                </c:pt>
                <c:pt idx="3950" formatCode="#,##0.00">
                  <c:v>8258.0400000000009</c:v>
                </c:pt>
                <c:pt idx="3951" formatCode="#,##0.00">
                  <c:v>8250.15</c:v>
                </c:pt>
                <c:pt idx="3952" formatCode="#,##0.00">
                  <c:v>8242.2900000000009</c:v>
                </c:pt>
                <c:pt idx="3953" formatCode="#,##0.00">
                  <c:v>8234.44</c:v>
                </c:pt>
                <c:pt idx="3954" formatCode="#,##0.00">
                  <c:v>8226.6</c:v>
                </c:pt>
                <c:pt idx="3955" formatCode="#,##0.00">
                  <c:v>8218.7900000000009</c:v>
                </c:pt>
                <c:pt idx="3956" formatCode="#,##0.00">
                  <c:v>8210.98</c:v>
                </c:pt>
                <c:pt idx="3957" formatCode="#,##0.00">
                  <c:v>8203.19</c:v>
                </c:pt>
                <c:pt idx="3958" formatCode="#,##0.00">
                  <c:v>8195.41</c:v>
                </c:pt>
                <c:pt idx="3959" formatCode="#,##0.00">
                  <c:v>8187.65</c:v>
                </c:pt>
                <c:pt idx="3960" formatCode="#,##0.00">
                  <c:v>8179.9</c:v>
                </c:pt>
                <c:pt idx="3961" formatCode="#,##0.00">
                  <c:v>8172.17</c:v>
                </c:pt>
                <c:pt idx="3962" formatCode="#,##0.00">
                  <c:v>8164.46</c:v>
                </c:pt>
                <c:pt idx="3963" formatCode="#,##0.00">
                  <c:v>8156.76</c:v>
                </c:pt>
                <c:pt idx="3964" formatCode="#,##0.00">
                  <c:v>8149.04</c:v>
                </c:pt>
                <c:pt idx="3965" formatCode="#,##0.00">
                  <c:v>8141.33</c:v>
                </c:pt>
                <c:pt idx="3966" formatCode="#,##0.00">
                  <c:v>8133.67</c:v>
                </c:pt>
                <c:pt idx="3967" formatCode="#,##0.00">
                  <c:v>8125.96</c:v>
                </c:pt>
                <c:pt idx="3968" formatCode="#,##0.00">
                  <c:v>8118.31</c:v>
                </c:pt>
                <c:pt idx="3969" formatCode="#,##0.00">
                  <c:v>8110.66</c:v>
                </c:pt>
                <c:pt idx="3970" formatCode="#,##0.00">
                  <c:v>8103.02</c:v>
                </c:pt>
                <c:pt idx="3971" formatCode="#,##0.00">
                  <c:v>8095.39</c:v>
                </c:pt>
                <c:pt idx="3972" formatCode="#,##0.00">
                  <c:v>8087.76</c:v>
                </c:pt>
                <c:pt idx="3973" formatCode="#,##0.00">
                  <c:v>8080.12</c:v>
                </c:pt>
                <c:pt idx="3974" formatCode="#,##0.00">
                  <c:v>8072.51</c:v>
                </c:pt>
                <c:pt idx="3975" formatCode="#,##0.00">
                  <c:v>8064.91</c:v>
                </c:pt>
                <c:pt idx="3976" formatCode="#,##0.00">
                  <c:v>8057.32</c:v>
                </c:pt>
                <c:pt idx="3977" formatCode="#,##0.00">
                  <c:v>8049.75</c:v>
                </c:pt>
                <c:pt idx="3978" formatCode="#,##0.00">
                  <c:v>8042.18</c:v>
                </c:pt>
                <c:pt idx="3979" formatCode="#,##0.00">
                  <c:v>8034.63</c:v>
                </c:pt>
                <c:pt idx="3980" formatCode="#,##0.00">
                  <c:v>8027.09</c:v>
                </c:pt>
                <c:pt idx="3981" formatCode="#,##0.00">
                  <c:v>8019.57</c:v>
                </c:pt>
                <c:pt idx="3982" formatCode="#,##0.00">
                  <c:v>8012.04</c:v>
                </c:pt>
                <c:pt idx="3983" formatCode="#,##0.00">
                  <c:v>8004.54</c:v>
                </c:pt>
                <c:pt idx="3984" formatCode="#,##0.00">
                  <c:v>8004.59</c:v>
                </c:pt>
                <c:pt idx="3985" formatCode="#,##0.00">
                  <c:v>7995.41</c:v>
                </c:pt>
                <c:pt idx="3986" formatCode="#,##0.00">
                  <c:v>7987.17</c:v>
                </c:pt>
                <c:pt idx="3987" formatCode="#,##0.00">
                  <c:v>7979.23</c:v>
                </c:pt>
                <c:pt idx="3988" formatCode="#,##0.00">
                  <c:v>7971.42</c:v>
                </c:pt>
                <c:pt idx="3989" formatCode="#,##0.00">
                  <c:v>7963.67</c:v>
                </c:pt>
                <c:pt idx="3990" formatCode="#,##0.00">
                  <c:v>7955.98</c:v>
                </c:pt>
                <c:pt idx="3991" formatCode="#,##0.00">
                  <c:v>7948.34</c:v>
                </c:pt>
                <c:pt idx="3992" formatCode="#,##0.00">
                  <c:v>7941.2</c:v>
                </c:pt>
                <c:pt idx="3993" formatCode="#,##0.00">
                  <c:v>7933.62</c:v>
                </c:pt>
                <c:pt idx="3994" formatCode="#,##0.00">
                  <c:v>7926.22</c:v>
                </c:pt>
                <c:pt idx="3995" formatCode="#,##0.00">
                  <c:v>7918.79</c:v>
                </c:pt>
                <c:pt idx="3996" formatCode="#,##0.00">
                  <c:v>7911.35</c:v>
                </c:pt>
                <c:pt idx="3997" formatCode="#,##0.00">
                  <c:v>7903.92</c:v>
                </c:pt>
                <c:pt idx="3998" formatCode="#,##0.00">
                  <c:v>7896.49</c:v>
                </c:pt>
                <c:pt idx="3999" formatCode="#,##0.00">
                  <c:v>7889.09</c:v>
                </c:pt>
                <c:pt idx="4000" formatCode="#,##0.00">
                  <c:v>7881.69</c:v>
                </c:pt>
                <c:pt idx="4001" formatCode="#,##0.00">
                  <c:v>7874.31</c:v>
                </c:pt>
                <c:pt idx="4002" formatCode="#,##0.00">
                  <c:v>7867</c:v>
                </c:pt>
                <c:pt idx="4003" formatCode="#,##0.00">
                  <c:v>7859.67</c:v>
                </c:pt>
                <c:pt idx="4004" formatCode="#,##0.00">
                  <c:v>7864.63</c:v>
                </c:pt>
                <c:pt idx="4005" formatCode="#,##0.00">
                  <c:v>7858.69</c:v>
                </c:pt>
                <c:pt idx="4006" formatCode="#,##0.00">
                  <c:v>7851.71</c:v>
                </c:pt>
                <c:pt idx="4007" formatCode="#,##0.00">
                  <c:v>7842.32</c:v>
                </c:pt>
                <c:pt idx="4008" formatCode="#,##0.00">
                  <c:v>7833.97</c:v>
                </c:pt>
                <c:pt idx="4009" formatCode="#,##0.00">
                  <c:v>7825.84</c:v>
                </c:pt>
                <c:pt idx="4010" formatCode="#,##0.00">
                  <c:v>7817.85</c:v>
                </c:pt>
                <c:pt idx="4011" formatCode="#,##0.00">
                  <c:v>7809.98</c:v>
                </c:pt>
                <c:pt idx="4012" formatCode="#,##0.00">
                  <c:v>7802.2</c:v>
                </c:pt>
                <c:pt idx="4013" formatCode="#,##0.00">
                  <c:v>7794.51</c:v>
                </c:pt>
                <c:pt idx="4014" formatCode="#,##0.00">
                  <c:v>7786.87</c:v>
                </c:pt>
                <c:pt idx="4015" formatCode="#,##0.00">
                  <c:v>7779.29</c:v>
                </c:pt>
                <c:pt idx="4016" formatCode="#,##0.00">
                  <c:v>7771.77</c:v>
                </c:pt>
                <c:pt idx="4017" formatCode="#,##0.00">
                  <c:v>7764.27</c:v>
                </c:pt>
                <c:pt idx="4018" formatCode="#,##0.00">
                  <c:v>7756.82</c:v>
                </c:pt>
                <c:pt idx="4019" formatCode="#,##0.00">
                  <c:v>7749.4</c:v>
                </c:pt>
                <c:pt idx="4020" formatCode="#,##0.00">
                  <c:v>7742.02</c:v>
                </c:pt>
                <c:pt idx="4021" formatCode="#,##0.00">
                  <c:v>7734.67</c:v>
                </c:pt>
                <c:pt idx="4022" formatCode="#,##0.00">
                  <c:v>7727.35</c:v>
                </c:pt>
                <c:pt idx="4023" formatCode="#,##0.00">
                  <c:v>7720.06</c:v>
                </c:pt>
                <c:pt idx="4024" formatCode="#,##0.00">
                  <c:v>7712.79</c:v>
                </c:pt>
                <c:pt idx="4025" formatCode="#,##0.00">
                  <c:v>7705.54</c:v>
                </c:pt>
                <c:pt idx="4026" formatCode="#,##0.00">
                  <c:v>7698.31</c:v>
                </c:pt>
                <c:pt idx="4027" formatCode="#,##0.00">
                  <c:v>7691.09</c:v>
                </c:pt>
                <c:pt idx="4028" formatCode="#,##0.00">
                  <c:v>7683.88</c:v>
                </c:pt>
                <c:pt idx="4029" formatCode="#,##0.00">
                  <c:v>7676.69</c:v>
                </c:pt>
                <c:pt idx="4030" formatCode="#,##0.00">
                  <c:v>7669.53</c:v>
                </c:pt>
                <c:pt idx="4031" formatCode="#,##0.00">
                  <c:v>7662.37</c:v>
                </c:pt>
                <c:pt idx="4032" formatCode="#,##0.00">
                  <c:v>7655.23</c:v>
                </c:pt>
                <c:pt idx="4033" formatCode="#,##0.00">
                  <c:v>7648.15</c:v>
                </c:pt>
                <c:pt idx="4034" formatCode="#,##0.00">
                  <c:v>7641.08</c:v>
                </c:pt>
                <c:pt idx="4035" formatCode="#,##0.00">
                  <c:v>7633.25</c:v>
                </c:pt>
                <c:pt idx="4036" formatCode="#,##0.00">
                  <c:v>7626.13</c:v>
                </c:pt>
                <c:pt idx="4037" formatCode="#,##0.00">
                  <c:v>7619.01</c:v>
                </c:pt>
                <c:pt idx="4038" formatCode="#,##0.00">
                  <c:v>7611.93</c:v>
                </c:pt>
                <c:pt idx="4039" formatCode="#,##0.00">
                  <c:v>7604.96</c:v>
                </c:pt>
                <c:pt idx="4040" formatCode="#,##0.00">
                  <c:v>7598</c:v>
                </c:pt>
                <c:pt idx="4041" formatCode="#,##0.00">
                  <c:v>7591.05</c:v>
                </c:pt>
                <c:pt idx="4042" formatCode="#,##0.00">
                  <c:v>7584.12</c:v>
                </c:pt>
                <c:pt idx="4043" formatCode="#,##0.00">
                  <c:v>7577.2</c:v>
                </c:pt>
                <c:pt idx="4044" formatCode="#,##0.00">
                  <c:v>7570.28</c:v>
                </c:pt>
                <c:pt idx="4045" formatCode="#,##0.00">
                  <c:v>7563.37</c:v>
                </c:pt>
                <c:pt idx="4046" formatCode="#,##0.00">
                  <c:v>7556.48</c:v>
                </c:pt>
                <c:pt idx="4047" formatCode="#,##0.00">
                  <c:v>7549.6</c:v>
                </c:pt>
                <c:pt idx="4048" formatCode="#,##0.00">
                  <c:v>7542.73</c:v>
                </c:pt>
                <c:pt idx="4049" formatCode="#,##0.00">
                  <c:v>7535.88</c:v>
                </c:pt>
                <c:pt idx="4050" formatCode="#,##0.00">
                  <c:v>7529.03</c:v>
                </c:pt>
                <c:pt idx="4051" formatCode="#,##0.00">
                  <c:v>7522.2</c:v>
                </c:pt>
                <c:pt idx="4052" formatCode="#,##0.00">
                  <c:v>7515.39</c:v>
                </c:pt>
                <c:pt idx="4053" formatCode="#,##0.00">
                  <c:v>7508.58</c:v>
                </c:pt>
                <c:pt idx="4054" formatCode="#,##0.00">
                  <c:v>7501.8</c:v>
                </c:pt>
                <c:pt idx="4055" formatCode="#,##0.00">
                  <c:v>7495.03</c:v>
                </c:pt>
                <c:pt idx="4056" formatCode="#,##0.00">
                  <c:v>7488.24</c:v>
                </c:pt>
                <c:pt idx="4057" formatCode="#,##0.00">
                  <c:v>7481.46</c:v>
                </c:pt>
                <c:pt idx="4058" formatCode="#,##0.00">
                  <c:v>7474.69</c:v>
                </c:pt>
                <c:pt idx="4059" formatCode="#,##0.00">
                  <c:v>7467.95</c:v>
                </c:pt>
                <c:pt idx="4060" formatCode="#,##0.00">
                  <c:v>7461.21</c:v>
                </c:pt>
                <c:pt idx="4061" formatCode="#,##0.00">
                  <c:v>7454.48</c:v>
                </c:pt>
                <c:pt idx="4062" formatCode="#,##0.00">
                  <c:v>7447.75</c:v>
                </c:pt>
                <c:pt idx="4063" formatCode="#,##0.00">
                  <c:v>7441.04</c:v>
                </c:pt>
                <c:pt idx="4064" formatCode="#,##0.00">
                  <c:v>7434.34</c:v>
                </c:pt>
                <c:pt idx="4065" formatCode="#,##0.00">
                  <c:v>7427.67</c:v>
                </c:pt>
                <c:pt idx="4066" formatCode="#,##0.00">
                  <c:v>7421.11</c:v>
                </c:pt>
                <c:pt idx="4067" formatCode="#,##0.00">
                  <c:v>7414.4</c:v>
                </c:pt>
                <c:pt idx="4068" formatCode="#,##0.00">
                  <c:v>7407.74</c:v>
                </c:pt>
                <c:pt idx="4069" formatCode="#,##0.00">
                  <c:v>7401.09</c:v>
                </c:pt>
                <c:pt idx="4070" formatCode="#,##0.00">
                  <c:v>7394.45</c:v>
                </c:pt>
                <c:pt idx="4071" formatCode="#,##0.00">
                  <c:v>7387.81</c:v>
                </c:pt>
                <c:pt idx="4072" formatCode="#,##0.00">
                  <c:v>7381.18</c:v>
                </c:pt>
                <c:pt idx="4073" formatCode="#,##0.00">
                  <c:v>7374.57</c:v>
                </c:pt>
                <c:pt idx="4074" formatCode="#,##0.00">
                  <c:v>7367.96</c:v>
                </c:pt>
                <c:pt idx="4075" formatCode="#,##0.00">
                  <c:v>7361.36</c:v>
                </c:pt>
                <c:pt idx="4076" formatCode="#,##0.00">
                  <c:v>7354.77</c:v>
                </c:pt>
                <c:pt idx="4077" formatCode="#,##0.00">
                  <c:v>7348.17</c:v>
                </c:pt>
                <c:pt idx="4078" formatCode="#,##0.00">
                  <c:v>7341.68</c:v>
                </c:pt>
                <c:pt idx="4079" formatCode="#,##0.00">
                  <c:v>7335.06</c:v>
                </c:pt>
                <c:pt idx="4080" formatCode="#,##0.00">
                  <c:v>7328.48</c:v>
                </c:pt>
                <c:pt idx="4081" formatCode="#,##0.00">
                  <c:v>7321.91</c:v>
                </c:pt>
                <c:pt idx="4082" formatCode="#,##0.00">
                  <c:v>7315.36</c:v>
                </c:pt>
                <c:pt idx="4083" formatCode="#,##0.00">
                  <c:v>7308.82</c:v>
                </c:pt>
                <c:pt idx="4084" formatCode="#,##0.00">
                  <c:v>7302.28</c:v>
                </c:pt>
                <c:pt idx="4085" formatCode="#,##0.00">
                  <c:v>7295.74</c:v>
                </c:pt>
                <c:pt idx="4086" formatCode="#,##0.00">
                  <c:v>7289.22</c:v>
                </c:pt>
                <c:pt idx="4087" formatCode="#,##0.00">
                  <c:v>7282.7</c:v>
                </c:pt>
                <c:pt idx="4088" formatCode="#,##0.00">
                  <c:v>7276.18</c:v>
                </c:pt>
                <c:pt idx="4089" formatCode="#,##0.00">
                  <c:v>7269.68</c:v>
                </c:pt>
                <c:pt idx="4090" formatCode="#,##0.00">
                  <c:v>7263.18</c:v>
                </c:pt>
                <c:pt idx="4091" formatCode="#,##0.00">
                  <c:v>7256.68</c:v>
                </c:pt>
                <c:pt idx="4092" formatCode="#,##0.00">
                  <c:v>7250.19</c:v>
                </c:pt>
                <c:pt idx="4093" formatCode="#,##0.00">
                  <c:v>7243.71</c:v>
                </c:pt>
                <c:pt idx="4094" formatCode="#,##0.00">
                  <c:v>7237.23</c:v>
                </c:pt>
                <c:pt idx="4095" formatCode="#,##0.00">
                  <c:v>7230.75</c:v>
                </c:pt>
                <c:pt idx="4096" formatCode="#,##0.00">
                  <c:v>7224.29</c:v>
                </c:pt>
                <c:pt idx="4097" formatCode="#,##0.00">
                  <c:v>7217.83</c:v>
                </c:pt>
                <c:pt idx="4098" formatCode="#,##0.00">
                  <c:v>7211.39</c:v>
                </c:pt>
                <c:pt idx="4099" formatCode="#,##0.00">
                  <c:v>7204.95</c:v>
                </c:pt>
                <c:pt idx="4100" formatCode="#,##0.00">
                  <c:v>7198.52</c:v>
                </c:pt>
                <c:pt idx="4101" formatCode="#,##0.00">
                  <c:v>7192.09</c:v>
                </c:pt>
                <c:pt idx="4102" formatCode="#,##0.00">
                  <c:v>7185.68</c:v>
                </c:pt>
                <c:pt idx="4103" formatCode="#,##0.00">
                  <c:v>7179.27</c:v>
                </c:pt>
                <c:pt idx="4104" formatCode="#,##0.00">
                  <c:v>7172.85</c:v>
                </c:pt>
                <c:pt idx="4105" formatCode="#,##0.00">
                  <c:v>7166.44</c:v>
                </c:pt>
                <c:pt idx="4106" formatCode="#,##0.00">
                  <c:v>7160.03</c:v>
                </c:pt>
                <c:pt idx="4107" formatCode="#,##0.00">
                  <c:v>7153.64</c:v>
                </c:pt>
                <c:pt idx="4108" formatCode="#,##0.00">
                  <c:v>7147.26</c:v>
                </c:pt>
                <c:pt idx="4109" formatCode="#,##0.00">
                  <c:v>7140.9</c:v>
                </c:pt>
                <c:pt idx="4110" formatCode="#,##0.00">
                  <c:v>7134.52</c:v>
                </c:pt>
                <c:pt idx="4111" formatCode="#,##0.00">
                  <c:v>7128.16</c:v>
                </c:pt>
                <c:pt idx="4112" formatCode="#,##0.00">
                  <c:v>7121.82</c:v>
                </c:pt>
                <c:pt idx="4113" formatCode="#,##0.00">
                  <c:v>7115.48</c:v>
                </c:pt>
                <c:pt idx="4114" formatCode="#,##0.00">
                  <c:v>7109.16</c:v>
                </c:pt>
                <c:pt idx="4115" formatCode="#,##0.00">
                  <c:v>7102.83</c:v>
                </c:pt>
                <c:pt idx="4116" formatCode="#,##0.00">
                  <c:v>7096.51</c:v>
                </c:pt>
                <c:pt idx="4117" formatCode="#,##0.00">
                  <c:v>7090.22</c:v>
                </c:pt>
                <c:pt idx="4118" formatCode="#,##0.00">
                  <c:v>7083.91</c:v>
                </c:pt>
                <c:pt idx="4119" formatCode="#,##0.00">
                  <c:v>7077.6</c:v>
                </c:pt>
                <c:pt idx="4120" formatCode="#,##0.00">
                  <c:v>7071.29</c:v>
                </c:pt>
                <c:pt idx="4121" formatCode="#,##0.00">
                  <c:v>7064.99</c:v>
                </c:pt>
                <c:pt idx="4122" formatCode="#,##0.00">
                  <c:v>7058.7</c:v>
                </c:pt>
                <c:pt idx="4123" formatCode="#,##0.00">
                  <c:v>7052.41</c:v>
                </c:pt>
                <c:pt idx="4124" formatCode="#,##0.00">
                  <c:v>7046.14</c:v>
                </c:pt>
                <c:pt idx="4125" formatCode="#,##0.00">
                  <c:v>7039.87</c:v>
                </c:pt>
                <c:pt idx="4126" formatCode="#,##0.00">
                  <c:v>7033.68</c:v>
                </c:pt>
                <c:pt idx="4127" formatCode="#,##0.00">
                  <c:v>7027.43</c:v>
                </c:pt>
                <c:pt idx="4128" formatCode="#,##0.00">
                  <c:v>7021.16</c:v>
                </c:pt>
                <c:pt idx="4129" formatCode="#,##0.00">
                  <c:v>7014.9</c:v>
                </c:pt>
                <c:pt idx="4130" formatCode="#,##0.00">
                  <c:v>7008.64</c:v>
                </c:pt>
                <c:pt idx="4131" formatCode="#,##0.00">
                  <c:v>7002.39</c:v>
                </c:pt>
                <c:pt idx="4132" formatCode="#,##0.00">
                  <c:v>6996.33</c:v>
                </c:pt>
                <c:pt idx="4133" formatCode="#,##0.00">
                  <c:v>6990.14</c:v>
                </c:pt>
                <c:pt idx="4134" formatCode="#,##0.00">
                  <c:v>6983.9</c:v>
                </c:pt>
                <c:pt idx="4135" formatCode="#,##0.00">
                  <c:v>6977.76</c:v>
                </c:pt>
                <c:pt idx="4136" formatCode="#,##0.00">
                  <c:v>6971.58</c:v>
                </c:pt>
                <c:pt idx="4137" formatCode="#,##0.00">
                  <c:v>6965.37</c:v>
                </c:pt>
                <c:pt idx="4138" formatCode="#,##0.00">
                  <c:v>6959.16</c:v>
                </c:pt>
                <c:pt idx="4139" formatCode="#,##0.00">
                  <c:v>6952.95</c:v>
                </c:pt>
                <c:pt idx="4140" formatCode="#,##0.00">
                  <c:v>6946.75</c:v>
                </c:pt>
                <c:pt idx="4141" formatCode="#,##0.00">
                  <c:v>6940.56</c:v>
                </c:pt>
                <c:pt idx="4142" formatCode="#,##0.00">
                  <c:v>6934.39</c:v>
                </c:pt>
                <c:pt idx="4143" formatCode="#,##0.00">
                  <c:v>6928.22</c:v>
                </c:pt>
                <c:pt idx="4144" formatCode="#,##0.00">
                  <c:v>6922.07</c:v>
                </c:pt>
                <c:pt idx="4145" formatCode="#,##0.00">
                  <c:v>6915.92</c:v>
                </c:pt>
                <c:pt idx="4146" formatCode="#,##0.00">
                  <c:v>6910.67</c:v>
                </c:pt>
                <c:pt idx="4147" formatCode="#,##0.00">
                  <c:v>6904.4</c:v>
                </c:pt>
                <c:pt idx="4148" formatCode="#,##0.00">
                  <c:v>6898.2</c:v>
                </c:pt>
                <c:pt idx="4149" formatCode="#,##0.00">
                  <c:v>6892.03</c:v>
                </c:pt>
                <c:pt idx="4150" formatCode="#,##0.00">
                  <c:v>6885.87</c:v>
                </c:pt>
                <c:pt idx="4151" formatCode="#,##0.00">
                  <c:v>6879.71</c:v>
                </c:pt>
                <c:pt idx="4152" formatCode="#,##0.00">
                  <c:v>6873.58</c:v>
                </c:pt>
                <c:pt idx="4153" formatCode="#,##0.00">
                  <c:v>6867.44</c:v>
                </c:pt>
                <c:pt idx="4154" formatCode="#,##0.00">
                  <c:v>6861.31</c:v>
                </c:pt>
                <c:pt idx="4155" formatCode="#,##0.00">
                  <c:v>6855.25</c:v>
                </c:pt>
                <c:pt idx="4156" formatCode="#,##0.00">
                  <c:v>6849.21</c:v>
                </c:pt>
                <c:pt idx="4157" formatCode="#,##0.00">
                  <c:v>6843.11</c:v>
                </c:pt>
                <c:pt idx="4158" formatCode="#,##0.00">
                  <c:v>6837.02</c:v>
                </c:pt>
                <c:pt idx="4159" formatCode="#,##0.00">
                  <c:v>6830.94</c:v>
                </c:pt>
                <c:pt idx="4160" formatCode="#,##0.00">
                  <c:v>6824.86</c:v>
                </c:pt>
                <c:pt idx="4161" formatCode="#,##0.00">
                  <c:v>6818.78</c:v>
                </c:pt>
                <c:pt idx="4162" formatCode="#,##0.00">
                  <c:v>6812.72</c:v>
                </c:pt>
                <c:pt idx="4163" formatCode="#,##0.00">
                  <c:v>6806.67</c:v>
                </c:pt>
                <c:pt idx="4164" formatCode="#,##0.00">
                  <c:v>6800.63</c:v>
                </c:pt>
                <c:pt idx="4165" formatCode="#,##0.00">
                  <c:v>6794.59</c:v>
                </c:pt>
                <c:pt idx="4166" formatCode="#,##0.00">
                  <c:v>6788.56</c:v>
                </c:pt>
                <c:pt idx="4167" formatCode="#,##0.00">
                  <c:v>6782.59</c:v>
                </c:pt>
                <c:pt idx="4168" formatCode="#,##0.00">
                  <c:v>6776.67</c:v>
                </c:pt>
                <c:pt idx="4169" formatCode="#,##0.00">
                  <c:v>6770.69</c:v>
                </c:pt>
                <c:pt idx="4170" formatCode="#,##0.00">
                  <c:v>6764.7</c:v>
                </c:pt>
                <c:pt idx="4171" formatCode="#,##0.00">
                  <c:v>6758.7</c:v>
                </c:pt>
                <c:pt idx="4172" formatCode="#,##0.00">
                  <c:v>6752.71</c:v>
                </c:pt>
                <c:pt idx="4173" formatCode="#,##0.00">
                  <c:v>6746.74</c:v>
                </c:pt>
                <c:pt idx="4174" formatCode="#,##0.00">
                  <c:v>6740.76</c:v>
                </c:pt>
                <c:pt idx="4175" formatCode="#,##0.00">
                  <c:v>6734.79</c:v>
                </c:pt>
                <c:pt idx="4176" formatCode="#,##0.00">
                  <c:v>6730.11</c:v>
                </c:pt>
                <c:pt idx="4177" formatCode="#,##0.00">
                  <c:v>6723.33</c:v>
                </c:pt>
                <c:pt idx="4178" formatCode="#,##0.00">
                  <c:v>6717.38</c:v>
                </c:pt>
                <c:pt idx="4179" formatCode="#,##0.00">
                  <c:v>6711.46</c:v>
                </c:pt>
                <c:pt idx="4180" formatCode="#,##0.00">
                  <c:v>6705.53</c:v>
                </c:pt>
                <c:pt idx="4181" formatCode="#,##0.00">
                  <c:v>6699.61</c:v>
                </c:pt>
                <c:pt idx="4182" formatCode="#,##0.00">
                  <c:v>6693.7</c:v>
                </c:pt>
                <c:pt idx="4183" formatCode="#,##0.00">
                  <c:v>6687.81</c:v>
                </c:pt>
                <c:pt idx="4184" formatCode="#,##0.00">
                  <c:v>6681.92</c:v>
                </c:pt>
                <c:pt idx="4185" formatCode="#,##0.00">
                  <c:v>6676.05</c:v>
                </c:pt>
                <c:pt idx="4186" formatCode="#,##0.00">
                  <c:v>6670.17</c:v>
                </c:pt>
                <c:pt idx="4187" formatCode="#,##0.00">
                  <c:v>6664.28</c:v>
                </c:pt>
                <c:pt idx="4188" formatCode="#,##0.00">
                  <c:v>6658.41</c:v>
                </c:pt>
                <c:pt idx="4189" formatCode="#,##0.00">
                  <c:v>6652.54</c:v>
                </c:pt>
                <c:pt idx="4190" formatCode="#,##0.00">
                  <c:v>6646.67</c:v>
                </c:pt>
                <c:pt idx="4191" formatCode="#,##0.00">
                  <c:v>6640.81</c:v>
                </c:pt>
                <c:pt idx="4192" formatCode="#,##0.00">
                  <c:v>6634.96</c:v>
                </c:pt>
                <c:pt idx="4193" formatCode="#,##0.00">
                  <c:v>6629.11</c:v>
                </c:pt>
                <c:pt idx="4194" formatCode="#,##0.00">
                  <c:v>6623.28</c:v>
                </c:pt>
                <c:pt idx="4195" formatCode="#,##0.00">
                  <c:v>6617.45</c:v>
                </c:pt>
                <c:pt idx="4196" formatCode="#,##0.00">
                  <c:v>6611.62</c:v>
                </c:pt>
                <c:pt idx="4197" formatCode="#,##0.00">
                  <c:v>6605.81</c:v>
                </c:pt>
                <c:pt idx="4198" formatCode="#,##0.00">
                  <c:v>6600</c:v>
                </c:pt>
                <c:pt idx="4199" formatCode="#,##0.00">
                  <c:v>6594.19</c:v>
                </c:pt>
                <c:pt idx="4200" formatCode="#,##0.00">
                  <c:v>6588.39</c:v>
                </c:pt>
                <c:pt idx="4201" formatCode="#,##0.00">
                  <c:v>6582.6</c:v>
                </c:pt>
                <c:pt idx="4202" formatCode="#,##0.00">
                  <c:v>6576.81</c:v>
                </c:pt>
                <c:pt idx="4203" formatCode="#,##0.00">
                  <c:v>6571.03</c:v>
                </c:pt>
                <c:pt idx="4204" formatCode="#,##0.00">
                  <c:v>6565.27</c:v>
                </c:pt>
                <c:pt idx="4205" formatCode="#,##0.00">
                  <c:v>6559.47</c:v>
                </c:pt>
                <c:pt idx="4206" formatCode="#,##0.00">
                  <c:v>6553.69</c:v>
                </c:pt>
                <c:pt idx="4207" formatCode="#,##0.00">
                  <c:v>6547.92</c:v>
                </c:pt>
                <c:pt idx="4208" formatCode="#,##0.00">
                  <c:v>6542.15</c:v>
                </c:pt>
                <c:pt idx="4209" formatCode="#,##0.00">
                  <c:v>6536.4</c:v>
                </c:pt>
                <c:pt idx="4210" formatCode="#,##0.00">
                  <c:v>6530.66</c:v>
                </c:pt>
                <c:pt idx="4211" formatCode="#,##0.00">
                  <c:v>6524.93</c:v>
                </c:pt>
                <c:pt idx="4212" formatCode="#,##0.00">
                  <c:v>6519.19</c:v>
                </c:pt>
                <c:pt idx="4213" formatCode="#,##0.00">
                  <c:v>6513.47</c:v>
                </c:pt>
                <c:pt idx="4214" formatCode="#,##0.00">
                  <c:v>6507.76</c:v>
                </c:pt>
                <c:pt idx="4215" formatCode="#,##0.00">
                  <c:v>6502.04</c:v>
                </c:pt>
                <c:pt idx="4216" formatCode="#,##0.00">
                  <c:v>6496.34</c:v>
                </c:pt>
                <c:pt idx="4217" formatCode="#,##0.00">
                  <c:v>6490.64</c:v>
                </c:pt>
                <c:pt idx="4218" formatCode="#,##0.00">
                  <c:v>6484.95</c:v>
                </c:pt>
                <c:pt idx="4219" formatCode="#,##0.00">
                  <c:v>6479.26</c:v>
                </c:pt>
                <c:pt idx="4220" formatCode="#,##0.00">
                  <c:v>6473.58</c:v>
                </c:pt>
                <c:pt idx="4221" formatCode="#,##0.00">
                  <c:v>6467.91</c:v>
                </c:pt>
                <c:pt idx="4222" formatCode="#,##0.00">
                  <c:v>6462.26</c:v>
                </c:pt>
                <c:pt idx="4223" formatCode="#,##0.00">
                  <c:v>6456.61</c:v>
                </c:pt>
                <c:pt idx="4224" formatCode="#,##0.00">
                  <c:v>6450.97</c:v>
                </c:pt>
                <c:pt idx="4225" formatCode="#,##0.00">
                  <c:v>6445.35</c:v>
                </c:pt>
                <c:pt idx="4226" formatCode="#,##0.00">
                  <c:v>6439.72</c:v>
                </c:pt>
                <c:pt idx="4227" formatCode="#,##0.00">
                  <c:v>6434.09</c:v>
                </c:pt>
                <c:pt idx="4228" formatCode="#,##0.00">
                  <c:v>6428.47</c:v>
                </c:pt>
                <c:pt idx="4229" formatCode="#,##0.00">
                  <c:v>6422.85</c:v>
                </c:pt>
                <c:pt idx="4230" formatCode="#,##0.00">
                  <c:v>6417.23</c:v>
                </c:pt>
                <c:pt idx="4231" formatCode="#,##0.00">
                  <c:v>6411.61</c:v>
                </c:pt>
                <c:pt idx="4232" formatCode="#,##0.00">
                  <c:v>6406.01</c:v>
                </c:pt>
                <c:pt idx="4233" formatCode="#,##0.00">
                  <c:v>6400.41</c:v>
                </c:pt>
                <c:pt idx="4234" formatCode="#,##0.00">
                  <c:v>6394.81</c:v>
                </c:pt>
                <c:pt idx="4235" formatCode="#,##0.00">
                  <c:v>6389.21</c:v>
                </c:pt>
                <c:pt idx="4236" formatCode="#,##0.00">
                  <c:v>6383.62</c:v>
                </c:pt>
                <c:pt idx="4237" formatCode="#,##0.00">
                  <c:v>6378.05</c:v>
                </c:pt>
                <c:pt idx="4238" formatCode="#,##0.00">
                  <c:v>6372.48</c:v>
                </c:pt>
                <c:pt idx="4239" formatCode="#,##0.00">
                  <c:v>6366.91</c:v>
                </c:pt>
                <c:pt idx="4240" formatCode="#,##0.00">
                  <c:v>6361.34</c:v>
                </c:pt>
                <c:pt idx="4241" formatCode="#,##0.00">
                  <c:v>6355.78</c:v>
                </c:pt>
                <c:pt idx="4242" formatCode="#,##0.00">
                  <c:v>6350.24</c:v>
                </c:pt>
                <c:pt idx="4243" formatCode="#,##0.00">
                  <c:v>6344.69</c:v>
                </c:pt>
                <c:pt idx="4244" formatCode="#,##0.00">
                  <c:v>6339.14</c:v>
                </c:pt>
                <c:pt idx="4245" formatCode="#,##0.00">
                  <c:v>6333.61</c:v>
                </c:pt>
                <c:pt idx="4246" formatCode="#,##0.00">
                  <c:v>6328.08</c:v>
                </c:pt>
                <c:pt idx="4247" formatCode="#,##0.00">
                  <c:v>6322.56</c:v>
                </c:pt>
                <c:pt idx="4248" formatCode="#,##0.00">
                  <c:v>6317.06</c:v>
                </c:pt>
                <c:pt idx="4249" formatCode="#,##0.00">
                  <c:v>6311.56</c:v>
                </c:pt>
                <c:pt idx="4250" formatCode="#,##0.00">
                  <c:v>6306.06</c:v>
                </c:pt>
                <c:pt idx="4251" formatCode="#,##0.00">
                  <c:v>6300.56</c:v>
                </c:pt>
                <c:pt idx="4252" formatCode="#,##0.00">
                  <c:v>6295.07</c:v>
                </c:pt>
                <c:pt idx="4253" formatCode="#,##0.00">
                  <c:v>6289.57</c:v>
                </c:pt>
                <c:pt idx="4254" formatCode="#,##0.00">
                  <c:v>6284.09</c:v>
                </c:pt>
                <c:pt idx="4255" formatCode="#,##0.00">
                  <c:v>6278.61</c:v>
                </c:pt>
                <c:pt idx="4256" formatCode="#,##0.00">
                  <c:v>6273.13</c:v>
                </c:pt>
                <c:pt idx="4257" formatCode="#,##0.00">
                  <c:v>6267.66</c:v>
                </c:pt>
                <c:pt idx="4258" formatCode="#,##0.00">
                  <c:v>6262.19</c:v>
                </c:pt>
                <c:pt idx="4259" formatCode="#,##0.00">
                  <c:v>6256.72</c:v>
                </c:pt>
                <c:pt idx="4260" formatCode="#,##0.00">
                  <c:v>6251.26</c:v>
                </c:pt>
                <c:pt idx="4261" formatCode="#,##0.00">
                  <c:v>6245.79</c:v>
                </c:pt>
                <c:pt idx="4262" formatCode="#,##0.00">
                  <c:v>6240.34</c:v>
                </c:pt>
                <c:pt idx="4263" formatCode="#,##0.00">
                  <c:v>6234.89</c:v>
                </c:pt>
                <c:pt idx="4264" formatCode="#,##0.00">
                  <c:v>6229.43</c:v>
                </c:pt>
                <c:pt idx="4265" formatCode="#,##0.00">
                  <c:v>6223.98</c:v>
                </c:pt>
                <c:pt idx="4266" formatCode="#,##0.00">
                  <c:v>6218.55</c:v>
                </c:pt>
                <c:pt idx="4267" formatCode="#,##0.00">
                  <c:v>6213.11</c:v>
                </c:pt>
                <c:pt idx="4268" formatCode="#,##0.00">
                  <c:v>6207.71</c:v>
                </c:pt>
                <c:pt idx="4269" formatCode="#,##0.00">
                  <c:v>6202.28</c:v>
                </c:pt>
                <c:pt idx="4270" formatCode="#,##0.00">
                  <c:v>6196.87</c:v>
                </c:pt>
                <c:pt idx="4271" formatCode="#,##0.00">
                  <c:v>6191.46</c:v>
                </c:pt>
                <c:pt idx="4272" formatCode="#,##0.00">
                  <c:v>6186.06</c:v>
                </c:pt>
                <c:pt idx="4273" formatCode="#,##0.00">
                  <c:v>6180.67</c:v>
                </c:pt>
                <c:pt idx="4274" formatCode="#,##0.00">
                  <c:v>6175.28</c:v>
                </c:pt>
                <c:pt idx="4275" formatCode="#,##0.00">
                  <c:v>6169.91</c:v>
                </c:pt>
                <c:pt idx="4276" formatCode="#,##0.00">
                  <c:v>6164.55</c:v>
                </c:pt>
                <c:pt idx="4277" formatCode="#,##0.00">
                  <c:v>6159.19</c:v>
                </c:pt>
                <c:pt idx="4278" formatCode="#,##0.00">
                  <c:v>6153.83</c:v>
                </c:pt>
                <c:pt idx="4279" formatCode="#,##0.00">
                  <c:v>6148.48</c:v>
                </c:pt>
                <c:pt idx="4280" formatCode="#,##0.00">
                  <c:v>6143.13</c:v>
                </c:pt>
                <c:pt idx="4281" formatCode="#,##0.00">
                  <c:v>6137.79</c:v>
                </c:pt>
                <c:pt idx="4282" formatCode="#,##0.00">
                  <c:v>6132.46</c:v>
                </c:pt>
                <c:pt idx="4283" formatCode="#,##0.00">
                  <c:v>6127.14</c:v>
                </c:pt>
                <c:pt idx="4284" formatCode="#,##0.00">
                  <c:v>6121.82</c:v>
                </c:pt>
                <c:pt idx="4285" formatCode="#,##0.00">
                  <c:v>6116.51</c:v>
                </c:pt>
                <c:pt idx="4286" formatCode="#,##0.00">
                  <c:v>6111.2</c:v>
                </c:pt>
                <c:pt idx="4287" formatCode="#,##0.00">
                  <c:v>6105.9</c:v>
                </c:pt>
                <c:pt idx="4288" formatCode="#,##0.00">
                  <c:v>6100.61</c:v>
                </c:pt>
                <c:pt idx="4289" formatCode="#,##0.00">
                  <c:v>6095.33</c:v>
                </c:pt>
                <c:pt idx="4290" formatCode="#,##0.00">
                  <c:v>6090.05</c:v>
                </c:pt>
                <c:pt idx="4291" formatCode="#,##0.00">
                  <c:v>6084.78</c:v>
                </c:pt>
                <c:pt idx="4292" formatCode="#,##0.00">
                  <c:v>6079.52</c:v>
                </c:pt>
                <c:pt idx="4293" formatCode="#,##0.00">
                  <c:v>6074.26</c:v>
                </c:pt>
                <c:pt idx="4294" formatCode="#,##0.00">
                  <c:v>6068.96</c:v>
                </c:pt>
                <c:pt idx="4295" formatCode="#,##0.00">
                  <c:v>6063.75</c:v>
                </c:pt>
                <c:pt idx="4296" formatCode="#,##0.00">
                  <c:v>6058.56</c:v>
                </c:pt>
                <c:pt idx="4297" formatCode="#,##0.00">
                  <c:v>6053.37</c:v>
                </c:pt>
                <c:pt idx="4298" formatCode="#,##0.00">
                  <c:v>6048.17</c:v>
                </c:pt>
                <c:pt idx="4299" formatCode="#,##0.00">
                  <c:v>6043.07</c:v>
                </c:pt>
                <c:pt idx="4300" formatCode="#,##0.00">
                  <c:v>6037.91</c:v>
                </c:pt>
                <c:pt idx="4301" formatCode="#,##0.00">
                  <c:v>6032.74</c:v>
                </c:pt>
                <c:pt idx="4302" formatCode="#,##0.00">
                  <c:v>6027.58</c:v>
                </c:pt>
                <c:pt idx="4303" formatCode="#,##0.00">
                  <c:v>6022.44</c:v>
                </c:pt>
                <c:pt idx="4304" formatCode="#,##0.00">
                  <c:v>6017.61</c:v>
                </c:pt>
                <c:pt idx="4305" formatCode="#,##0.00">
                  <c:v>6012.5</c:v>
                </c:pt>
                <c:pt idx="4306" formatCode="#,##0.00">
                  <c:v>6007.41</c:v>
                </c:pt>
                <c:pt idx="4307" formatCode="#,##0.00">
                  <c:v>6002.32</c:v>
                </c:pt>
                <c:pt idx="4308" formatCode="#,##0.00">
                  <c:v>5997.23</c:v>
                </c:pt>
                <c:pt idx="4309" formatCode="#,##0.00">
                  <c:v>5992.14</c:v>
                </c:pt>
                <c:pt idx="4310" formatCode="#,##0.00">
                  <c:v>5987.06</c:v>
                </c:pt>
                <c:pt idx="4311" formatCode="#,##0.00">
                  <c:v>5981.98</c:v>
                </c:pt>
                <c:pt idx="4312" formatCode="#,##0.00">
                  <c:v>5976.91</c:v>
                </c:pt>
                <c:pt idx="4313" formatCode="#,##0.00">
                  <c:v>5971.85</c:v>
                </c:pt>
                <c:pt idx="4314" formatCode="#,##0.00">
                  <c:v>5966.79</c:v>
                </c:pt>
                <c:pt idx="4315" formatCode="#,##0.00">
                  <c:v>5961.75</c:v>
                </c:pt>
                <c:pt idx="4316" formatCode="#,##0.00">
                  <c:v>5956.71</c:v>
                </c:pt>
                <c:pt idx="4317" formatCode="#,##0.00">
                  <c:v>5951.67</c:v>
                </c:pt>
                <c:pt idx="4318" formatCode="#,##0.00">
                  <c:v>5946.63</c:v>
                </c:pt>
                <c:pt idx="4319" formatCode="#,##0.00">
                  <c:v>5941.6</c:v>
                </c:pt>
                <c:pt idx="4320" formatCode="#,##0.00">
                  <c:v>5936.55</c:v>
                </c:pt>
                <c:pt idx="4321" formatCode="#,##0.00">
                  <c:v>5931.53</c:v>
                </c:pt>
                <c:pt idx="4322" formatCode="#,##0.00">
                  <c:v>5926.51</c:v>
                </c:pt>
                <c:pt idx="4323" formatCode="#,##0.00">
                  <c:v>5921.52</c:v>
                </c:pt>
                <c:pt idx="4324" formatCode="#,##0.00">
                  <c:v>5916.52</c:v>
                </c:pt>
                <c:pt idx="4325" formatCode="#,##0.00">
                  <c:v>5911.53</c:v>
                </c:pt>
                <c:pt idx="4326" formatCode="#,##0.00">
                  <c:v>5906.56</c:v>
                </c:pt>
                <c:pt idx="4327" formatCode="#,##0.00">
                  <c:v>5901.59</c:v>
                </c:pt>
                <c:pt idx="4328" formatCode="#,##0.00">
                  <c:v>5896.64</c:v>
                </c:pt>
                <c:pt idx="4329" formatCode="#,##0.00">
                  <c:v>5891.68</c:v>
                </c:pt>
                <c:pt idx="4330" formatCode="#,##0.00">
                  <c:v>5886.73</c:v>
                </c:pt>
                <c:pt idx="4331" formatCode="#,##0.00">
                  <c:v>5881.78</c:v>
                </c:pt>
                <c:pt idx="4332" formatCode="#,##0.00">
                  <c:v>5876.83</c:v>
                </c:pt>
                <c:pt idx="4333" formatCode="#,##0.00">
                  <c:v>5871.89</c:v>
                </c:pt>
                <c:pt idx="4334" formatCode="#,##0.00">
                  <c:v>5866.95</c:v>
                </c:pt>
                <c:pt idx="4335" formatCode="#,##0.00">
                  <c:v>5862.02</c:v>
                </c:pt>
                <c:pt idx="4336" formatCode="#,##0.00">
                  <c:v>5857.1</c:v>
                </c:pt>
                <c:pt idx="4337" formatCode="#,##0.00">
                  <c:v>5852.22</c:v>
                </c:pt>
                <c:pt idx="4338" formatCode="#,##0.00">
                  <c:v>5847.3</c:v>
                </c:pt>
                <c:pt idx="4339" formatCode="#,##0.00">
                  <c:v>5842.39</c:v>
                </c:pt>
                <c:pt idx="4340" formatCode="#,##0.00">
                  <c:v>5837.75</c:v>
                </c:pt>
                <c:pt idx="4341" formatCode="#,##0.00">
                  <c:v>5832.8</c:v>
                </c:pt>
                <c:pt idx="4342" formatCode="#,##0.00">
                  <c:v>5827.88</c:v>
                </c:pt>
                <c:pt idx="4343" formatCode="#,##0.00">
                  <c:v>5822.98</c:v>
                </c:pt>
                <c:pt idx="4344" formatCode="#,##0.00">
                  <c:v>5818.08</c:v>
                </c:pt>
                <c:pt idx="4345" formatCode="#,##0.00">
                  <c:v>5813.19</c:v>
                </c:pt>
                <c:pt idx="4346" formatCode="#,##0.00">
                  <c:v>5808.31</c:v>
                </c:pt>
                <c:pt idx="4347" formatCode="#,##0.00">
                  <c:v>5803.44</c:v>
                </c:pt>
                <c:pt idx="4348" formatCode="#,##0.00">
                  <c:v>5798.57</c:v>
                </c:pt>
                <c:pt idx="4349" formatCode="#,##0.00">
                  <c:v>5793.71</c:v>
                </c:pt>
                <c:pt idx="4350" formatCode="#,##0.00">
                  <c:v>5788.86</c:v>
                </c:pt>
                <c:pt idx="4351" formatCode="#,##0.00">
                  <c:v>5784.01</c:v>
                </c:pt>
                <c:pt idx="4352" formatCode="#,##0.00">
                  <c:v>5779.15</c:v>
                </c:pt>
                <c:pt idx="4353" formatCode="#,##0.00">
                  <c:v>5774.32</c:v>
                </c:pt>
                <c:pt idx="4354" formatCode="#,##0.00">
                  <c:v>5769.5</c:v>
                </c:pt>
                <c:pt idx="4355" formatCode="#,##0.00">
                  <c:v>5764.69</c:v>
                </c:pt>
                <c:pt idx="4356" formatCode="#,##0.00">
                  <c:v>5759.88</c:v>
                </c:pt>
                <c:pt idx="4357" formatCode="#,##0.00">
                  <c:v>5755.11</c:v>
                </c:pt>
                <c:pt idx="4358" formatCode="#,##0.00">
                  <c:v>5750.31</c:v>
                </c:pt>
                <c:pt idx="4359" formatCode="#,##0.00">
                  <c:v>5745.51</c:v>
                </c:pt>
                <c:pt idx="4360" formatCode="#,##0.00">
                  <c:v>5740.74</c:v>
                </c:pt>
                <c:pt idx="4361" formatCode="#,##0.00">
                  <c:v>5735.97</c:v>
                </c:pt>
                <c:pt idx="4362" formatCode="#,##0.00">
                  <c:v>5731.21</c:v>
                </c:pt>
                <c:pt idx="4363" formatCode="#,##0.00">
                  <c:v>5726.46</c:v>
                </c:pt>
                <c:pt idx="4364" formatCode="#,##0.00">
                  <c:v>5721.71</c:v>
                </c:pt>
                <c:pt idx="4365" formatCode="#,##0.00">
                  <c:v>5716.98</c:v>
                </c:pt>
                <c:pt idx="4366" formatCode="#,##0.00">
                  <c:v>5712.25</c:v>
                </c:pt>
                <c:pt idx="4367" formatCode="#,##0.00">
                  <c:v>5707.54</c:v>
                </c:pt>
                <c:pt idx="4368" formatCode="#,##0.00">
                  <c:v>5702.82</c:v>
                </c:pt>
                <c:pt idx="4369" formatCode="#,##0.00">
                  <c:v>5698.1</c:v>
                </c:pt>
                <c:pt idx="4370" formatCode="#,##0.00">
                  <c:v>5693.4</c:v>
                </c:pt>
                <c:pt idx="4371" formatCode="#,##0.00">
                  <c:v>5688.7</c:v>
                </c:pt>
                <c:pt idx="4372" formatCode="#,##0.00">
                  <c:v>5684.01</c:v>
                </c:pt>
                <c:pt idx="4373" formatCode="#,##0.00">
                  <c:v>5679.32</c:v>
                </c:pt>
                <c:pt idx="4374" formatCode="#,##0.00">
                  <c:v>5674.64</c:v>
                </c:pt>
                <c:pt idx="4375" formatCode="#,##0.00">
                  <c:v>5669.96</c:v>
                </c:pt>
                <c:pt idx="4376" formatCode="#,##0.00">
                  <c:v>5665.3</c:v>
                </c:pt>
                <c:pt idx="4377" formatCode="#,##0.00">
                  <c:v>5660.67</c:v>
                </c:pt>
                <c:pt idx="4378" formatCode="#,##0.00">
                  <c:v>5656.05</c:v>
                </c:pt>
                <c:pt idx="4379" formatCode="#,##0.00">
                  <c:v>5651.44</c:v>
                </c:pt>
                <c:pt idx="4380" formatCode="#,##0.00">
                  <c:v>5646.83</c:v>
                </c:pt>
                <c:pt idx="4381" formatCode="#,##0.00">
                  <c:v>5642.24</c:v>
                </c:pt>
                <c:pt idx="4382" formatCode="#,##0.00">
                  <c:v>5637.66</c:v>
                </c:pt>
                <c:pt idx="4383" formatCode="#,##0.00">
                  <c:v>5633.1</c:v>
                </c:pt>
                <c:pt idx="4384" formatCode="#,##0.00">
                  <c:v>5628.55</c:v>
                </c:pt>
                <c:pt idx="4385" formatCode="#,##0.00">
                  <c:v>5624.01</c:v>
                </c:pt>
                <c:pt idx="4386" formatCode="#,##0.00">
                  <c:v>5619.47</c:v>
                </c:pt>
                <c:pt idx="4387" formatCode="#,##0.00">
                  <c:v>5614.93</c:v>
                </c:pt>
                <c:pt idx="4388" formatCode="#,##0.00">
                  <c:v>5610.39</c:v>
                </c:pt>
                <c:pt idx="4389" formatCode="#,##0.00">
                  <c:v>5605.87</c:v>
                </c:pt>
                <c:pt idx="4390" formatCode="#,##0.00">
                  <c:v>5601.36</c:v>
                </c:pt>
                <c:pt idx="4391" formatCode="#,##0.00">
                  <c:v>5596.84</c:v>
                </c:pt>
                <c:pt idx="4392" formatCode="#,##0.00">
                  <c:v>5592.35</c:v>
                </c:pt>
                <c:pt idx="4393" formatCode="#,##0.00">
                  <c:v>5587.87</c:v>
                </c:pt>
                <c:pt idx="4394" formatCode="#,##0.00">
                  <c:v>5583.42</c:v>
                </c:pt>
                <c:pt idx="4395" formatCode="#,##0.00">
                  <c:v>5578.99</c:v>
                </c:pt>
                <c:pt idx="4396" formatCode="#,##0.00">
                  <c:v>5574.57</c:v>
                </c:pt>
                <c:pt idx="4397" formatCode="#,##0.00">
                  <c:v>5570.17</c:v>
                </c:pt>
                <c:pt idx="4398" formatCode="#,##0.00">
                  <c:v>5565.79</c:v>
                </c:pt>
                <c:pt idx="4399" formatCode="#,##0.00">
                  <c:v>5561.41</c:v>
                </c:pt>
                <c:pt idx="4400" formatCode="#,##0.00">
                  <c:v>5557.04</c:v>
                </c:pt>
                <c:pt idx="4401" formatCode="#,##0.00">
                  <c:v>5552.68</c:v>
                </c:pt>
                <c:pt idx="4402" formatCode="#,##0.00">
                  <c:v>5548.32</c:v>
                </c:pt>
                <c:pt idx="4403" formatCode="#,##0.00">
                  <c:v>5543.96</c:v>
                </c:pt>
                <c:pt idx="4404" formatCode="#,##0.00">
                  <c:v>5539.6</c:v>
                </c:pt>
                <c:pt idx="4405" formatCode="#,##0.00">
                  <c:v>5535.25</c:v>
                </c:pt>
                <c:pt idx="4406" formatCode="#,##0.00">
                  <c:v>5530.9</c:v>
                </c:pt>
                <c:pt idx="4407" formatCode="#,##0.00">
                  <c:v>5526.71</c:v>
                </c:pt>
                <c:pt idx="4408" formatCode="#,##0.00">
                  <c:v>5522.48</c:v>
                </c:pt>
                <c:pt idx="4409" formatCode="#,##0.00">
                  <c:v>5518.14</c:v>
                </c:pt>
                <c:pt idx="4410" formatCode="#,##0.00">
                  <c:v>5513.82</c:v>
                </c:pt>
                <c:pt idx="4411" formatCode="#,##0.00">
                  <c:v>5509.52</c:v>
                </c:pt>
                <c:pt idx="4412" formatCode="#,##0.00">
                  <c:v>5505.22</c:v>
                </c:pt>
                <c:pt idx="4413" formatCode="#,##0.00">
                  <c:v>5500.93</c:v>
                </c:pt>
                <c:pt idx="4414" formatCode="#,##0.00">
                  <c:v>5496.65</c:v>
                </c:pt>
                <c:pt idx="4415" formatCode="#,##0.00">
                  <c:v>5492.37</c:v>
                </c:pt>
                <c:pt idx="4416" formatCode="#,##0.00">
                  <c:v>5488.11</c:v>
                </c:pt>
                <c:pt idx="4417" formatCode="#,##0.00">
                  <c:v>5483.87</c:v>
                </c:pt>
                <c:pt idx="4418" formatCode="#,##0.00">
                  <c:v>5479.63</c:v>
                </c:pt>
                <c:pt idx="4419" formatCode="#,##0.00">
                  <c:v>5475.37</c:v>
                </c:pt>
                <c:pt idx="4420" formatCode="#,##0.00">
                  <c:v>5472.96</c:v>
                </c:pt>
                <c:pt idx="4421" formatCode="#,##0.00">
                  <c:v>5468.06</c:v>
                </c:pt>
                <c:pt idx="4422" formatCode="#,##0.00">
                  <c:v>5463.75</c:v>
                </c:pt>
                <c:pt idx="4423" formatCode="#,##0.00">
                  <c:v>5459.51</c:v>
                </c:pt>
                <c:pt idx="4424" formatCode="#,##0.00">
                  <c:v>5455.29</c:v>
                </c:pt>
                <c:pt idx="4425" formatCode="#,##0.00">
                  <c:v>5451.08</c:v>
                </c:pt>
                <c:pt idx="4426" formatCode="#,##0.00">
                  <c:v>5446.89</c:v>
                </c:pt>
                <c:pt idx="4427" formatCode="#,##0.00">
                  <c:v>5442.71</c:v>
                </c:pt>
                <c:pt idx="4428" formatCode="#,##0.00">
                  <c:v>5438.54</c:v>
                </c:pt>
                <c:pt idx="4429" formatCode="#,##0.00">
                  <c:v>5434.39</c:v>
                </c:pt>
                <c:pt idx="4430" formatCode="#,##0.00">
                  <c:v>5430.25</c:v>
                </c:pt>
                <c:pt idx="4431" formatCode="#,##0.00">
                  <c:v>5426.12</c:v>
                </c:pt>
                <c:pt idx="4432" formatCode="#,##0.00">
                  <c:v>5422.01</c:v>
                </c:pt>
                <c:pt idx="4433" formatCode="#,##0.00">
                  <c:v>5417.9</c:v>
                </c:pt>
                <c:pt idx="4434" formatCode="#,##0.00">
                  <c:v>5413.81</c:v>
                </c:pt>
                <c:pt idx="4435" formatCode="#,##0.00">
                  <c:v>5409.73</c:v>
                </c:pt>
                <c:pt idx="4436" formatCode="#,##0.00">
                  <c:v>5405.67</c:v>
                </c:pt>
                <c:pt idx="4437" formatCode="#,##0.00">
                  <c:v>5401.62</c:v>
                </c:pt>
                <c:pt idx="4438" formatCode="#,##0.00">
                  <c:v>5397.59</c:v>
                </c:pt>
                <c:pt idx="4439" formatCode="#,##0.00">
                  <c:v>5393.58</c:v>
                </c:pt>
                <c:pt idx="4440" formatCode="#,##0.00">
                  <c:v>5389.6</c:v>
                </c:pt>
                <c:pt idx="4441" formatCode="#,##0.00">
                  <c:v>5385.64</c:v>
                </c:pt>
                <c:pt idx="4442" formatCode="#,##0.00">
                  <c:v>5381.72</c:v>
                </c:pt>
                <c:pt idx="4443" formatCode="#,##0.00">
                  <c:v>5377.81</c:v>
                </c:pt>
                <c:pt idx="4444" formatCode="#,##0.00">
                  <c:v>5373.92</c:v>
                </c:pt>
                <c:pt idx="4445" formatCode="#,##0.00">
                  <c:v>5370.07</c:v>
                </c:pt>
                <c:pt idx="4446" formatCode="#,##0.00">
                  <c:v>5366.24</c:v>
                </c:pt>
                <c:pt idx="4447" formatCode="#,##0.00">
                  <c:v>5362.44</c:v>
                </c:pt>
                <c:pt idx="4448" formatCode="#,##0.00">
                  <c:v>5358.66</c:v>
                </c:pt>
                <c:pt idx="4449" formatCode="#,##0.00">
                  <c:v>5354.89</c:v>
                </c:pt>
                <c:pt idx="4450" formatCode="#,##0.00">
                  <c:v>5351.15</c:v>
                </c:pt>
                <c:pt idx="4451" formatCode="#,##0.00">
                  <c:v>5347.42</c:v>
                </c:pt>
                <c:pt idx="4452" formatCode="#,##0.00">
                  <c:v>5343.72</c:v>
                </c:pt>
                <c:pt idx="4453" formatCode="#,##0.00">
                  <c:v>5340.04</c:v>
                </c:pt>
                <c:pt idx="4454" formatCode="#,##0.00">
                  <c:v>5336.38</c:v>
                </c:pt>
                <c:pt idx="4455" formatCode="#,##0.00">
                  <c:v>5332.73</c:v>
                </c:pt>
                <c:pt idx="4456" formatCode="#,##0.00">
                  <c:v>5329.09</c:v>
                </c:pt>
                <c:pt idx="4457" formatCode="#,##0.00">
                  <c:v>5325.46</c:v>
                </c:pt>
                <c:pt idx="4458" formatCode="#,##0.00">
                  <c:v>5321.84</c:v>
                </c:pt>
                <c:pt idx="4459" formatCode="#,##0.00">
                  <c:v>5318.23</c:v>
                </c:pt>
                <c:pt idx="4460" formatCode="#,##0.00">
                  <c:v>5314.63</c:v>
                </c:pt>
                <c:pt idx="4461" formatCode="#,##0.00">
                  <c:v>5311.04</c:v>
                </c:pt>
                <c:pt idx="4462" formatCode="#,##0.00">
                  <c:v>5307.46</c:v>
                </c:pt>
                <c:pt idx="4463" formatCode="#,##0.00">
                  <c:v>5303.88</c:v>
                </c:pt>
                <c:pt idx="4464" formatCode="#,##0.00">
                  <c:v>5300.32</c:v>
                </c:pt>
                <c:pt idx="4465" formatCode="#,##0.00">
                  <c:v>5296.75</c:v>
                </c:pt>
                <c:pt idx="4466" formatCode="#,##0.00">
                  <c:v>5293.2</c:v>
                </c:pt>
                <c:pt idx="4467" formatCode="#,##0.00">
                  <c:v>5289.65</c:v>
                </c:pt>
                <c:pt idx="4468" formatCode="#,##0.00">
                  <c:v>5286.11</c:v>
                </c:pt>
                <c:pt idx="4469" formatCode="#,##0.00">
                  <c:v>5282.57</c:v>
                </c:pt>
                <c:pt idx="4470" formatCode="#,##0.00">
                  <c:v>5279.03</c:v>
                </c:pt>
                <c:pt idx="4471" formatCode="#,##0.00">
                  <c:v>5275.5</c:v>
                </c:pt>
                <c:pt idx="4472" formatCode="#,##0.00">
                  <c:v>5271.97</c:v>
                </c:pt>
                <c:pt idx="4473" formatCode="#,##0.00">
                  <c:v>5268.43</c:v>
                </c:pt>
                <c:pt idx="4474" formatCode="#,##0.00">
                  <c:v>5264.9</c:v>
                </c:pt>
                <c:pt idx="4475" formatCode="#,##0.00">
                  <c:v>5261.37</c:v>
                </c:pt>
                <c:pt idx="4476" formatCode="#,##0.00">
                  <c:v>5257.83</c:v>
                </c:pt>
                <c:pt idx="4477" formatCode="#,##0.00">
                  <c:v>5254.28</c:v>
                </c:pt>
                <c:pt idx="4478" formatCode="#,##0.00">
                  <c:v>5250.75</c:v>
                </c:pt>
                <c:pt idx="4479" formatCode="#,##0.00">
                  <c:v>5247.21</c:v>
                </c:pt>
                <c:pt idx="4480" formatCode="#,##0.00">
                  <c:v>5243.67</c:v>
                </c:pt>
                <c:pt idx="4481" formatCode="#,##0.00">
                  <c:v>5240.13</c:v>
                </c:pt>
                <c:pt idx="4482" formatCode="#,##0.00">
                  <c:v>5236.6000000000004</c:v>
                </c:pt>
                <c:pt idx="4483" formatCode="#,##0.00">
                  <c:v>5233.0600000000004</c:v>
                </c:pt>
                <c:pt idx="4484" formatCode="#,##0.00">
                  <c:v>5229.5200000000004</c:v>
                </c:pt>
                <c:pt idx="4485" formatCode="#,##0.00">
                  <c:v>5225.9799999999996</c:v>
                </c:pt>
                <c:pt idx="4486" formatCode="#,##0.00">
                  <c:v>5222.4399999999996</c:v>
                </c:pt>
                <c:pt idx="4487" formatCode="#,##0.00">
                  <c:v>5218.88</c:v>
                </c:pt>
                <c:pt idx="4488" formatCode="#,##0.00">
                  <c:v>5215.32</c:v>
                </c:pt>
                <c:pt idx="4489" formatCode="#,##0.00">
                  <c:v>5211.78</c:v>
                </c:pt>
                <c:pt idx="4490" formatCode="#,##0.00">
                  <c:v>5208.2299999999996</c:v>
                </c:pt>
                <c:pt idx="4491" formatCode="#,##0.00">
                  <c:v>5204.6899999999996</c:v>
                </c:pt>
                <c:pt idx="4492" formatCode="#,##0.00">
                  <c:v>5201.1400000000003</c:v>
                </c:pt>
                <c:pt idx="4493" formatCode="#,##0.00">
                  <c:v>5197.59</c:v>
                </c:pt>
                <c:pt idx="4494" formatCode="#,##0.00">
                  <c:v>5194.04</c:v>
                </c:pt>
                <c:pt idx="4495" formatCode="#,##0.00">
                  <c:v>5190.49</c:v>
                </c:pt>
                <c:pt idx="4496" formatCode="#,##0.00">
                  <c:v>5186.93</c:v>
                </c:pt>
                <c:pt idx="4497" formatCode="#,##0.00">
                  <c:v>5183.43</c:v>
                </c:pt>
                <c:pt idx="4498" formatCode="#,##0.00">
                  <c:v>5179.87</c:v>
                </c:pt>
                <c:pt idx="4499" formatCode="#,##0.00">
                  <c:v>5176.3</c:v>
                </c:pt>
                <c:pt idx="4500" formatCode="#,##0.00">
                  <c:v>5172.74</c:v>
                </c:pt>
                <c:pt idx="4501" formatCode="#,##0.00">
                  <c:v>5169.18</c:v>
                </c:pt>
                <c:pt idx="4502" formatCode="#,##0.00">
                  <c:v>5165.6099999999997</c:v>
                </c:pt>
                <c:pt idx="4503" formatCode="#,##0.00">
                  <c:v>5162.05</c:v>
                </c:pt>
                <c:pt idx="4504" formatCode="#,##0.00">
                  <c:v>5158.4799999999996</c:v>
                </c:pt>
                <c:pt idx="4505" formatCode="#,##0.00">
                  <c:v>5154.8999999999996</c:v>
                </c:pt>
                <c:pt idx="4506" formatCode="#,##0.00">
                  <c:v>5151.33</c:v>
                </c:pt>
                <c:pt idx="4507" formatCode="#,##0.00">
                  <c:v>5147.76</c:v>
                </c:pt>
                <c:pt idx="4508" formatCode="#,##0.00">
                  <c:v>5144.18</c:v>
                </c:pt>
                <c:pt idx="4509" formatCode="#,##0.00">
                  <c:v>5140.6099999999997</c:v>
                </c:pt>
                <c:pt idx="4510" formatCode="#,##0.00">
                  <c:v>5137.04</c:v>
                </c:pt>
                <c:pt idx="4511" formatCode="#,##0.00">
                  <c:v>5133.4799999999996</c:v>
                </c:pt>
                <c:pt idx="4512" formatCode="#,##0.00">
                  <c:v>5129.92</c:v>
                </c:pt>
                <c:pt idx="4513" formatCode="#,##0.00">
                  <c:v>5126.3500000000004</c:v>
                </c:pt>
                <c:pt idx="4514" formatCode="#,##0.00">
                  <c:v>5122.78</c:v>
                </c:pt>
                <c:pt idx="4515" formatCode="#,##0.00">
                  <c:v>5119.21</c:v>
                </c:pt>
                <c:pt idx="4516" formatCode="#,##0.00">
                  <c:v>5115.6400000000003</c:v>
                </c:pt>
                <c:pt idx="4517" formatCode="#,##0.00">
                  <c:v>5112.08</c:v>
                </c:pt>
                <c:pt idx="4518" formatCode="#,##0.00">
                  <c:v>5108.5</c:v>
                </c:pt>
                <c:pt idx="4519" formatCode="#,##0.00">
                  <c:v>5104.93</c:v>
                </c:pt>
                <c:pt idx="4520" formatCode="#,##0.00">
                  <c:v>5101.34</c:v>
                </c:pt>
                <c:pt idx="4521" formatCode="#,##0.00">
                  <c:v>5097.7700000000004</c:v>
                </c:pt>
                <c:pt idx="4522" formatCode="#,##0.00">
                  <c:v>5094.1899999999996</c:v>
                </c:pt>
                <c:pt idx="4523" formatCode="#,##0.00">
                  <c:v>5090.6099999999997</c:v>
                </c:pt>
                <c:pt idx="4524" formatCode="#,##0.00">
                  <c:v>5087.0200000000004</c:v>
                </c:pt>
                <c:pt idx="4525" formatCode="#,##0.00">
                  <c:v>5083.43</c:v>
                </c:pt>
                <c:pt idx="4526" formatCode="#,##0.00">
                  <c:v>5079.8500000000004</c:v>
                </c:pt>
                <c:pt idx="4527" formatCode="#,##0.00">
                  <c:v>5076.26</c:v>
                </c:pt>
                <c:pt idx="4528" formatCode="#,##0.00">
                  <c:v>5072.66</c:v>
                </c:pt>
                <c:pt idx="4529" formatCode="#,##0.00">
                  <c:v>5069.07</c:v>
                </c:pt>
                <c:pt idx="4530" formatCode="#,##0.00">
                  <c:v>5065.49</c:v>
                </c:pt>
                <c:pt idx="4531" formatCode="#,##0.00">
                  <c:v>5061.8999999999996</c:v>
                </c:pt>
                <c:pt idx="4532" formatCode="#,##0.00">
                  <c:v>5058.33</c:v>
                </c:pt>
                <c:pt idx="4533" formatCode="#,##0.00">
                  <c:v>5054.75</c:v>
                </c:pt>
                <c:pt idx="4534" formatCode="#,##0.00">
                  <c:v>5051.17</c:v>
                </c:pt>
                <c:pt idx="4535" formatCode="#,##0.00">
                  <c:v>5047.6000000000004</c:v>
                </c:pt>
                <c:pt idx="4536" formatCode="#,##0.00">
                  <c:v>5044.04</c:v>
                </c:pt>
                <c:pt idx="4537" formatCode="#,##0.00">
                  <c:v>5040.47</c:v>
                </c:pt>
                <c:pt idx="4538" formatCode="#,##0.00">
                  <c:v>5036.8900000000003</c:v>
                </c:pt>
                <c:pt idx="4539" formatCode="#,##0.00">
                  <c:v>5033.32</c:v>
                </c:pt>
                <c:pt idx="4540" formatCode="#,##0.00">
                  <c:v>5029.74</c:v>
                </c:pt>
                <c:pt idx="4541" formatCode="#,##0.00">
                  <c:v>5026.16</c:v>
                </c:pt>
                <c:pt idx="4542" formatCode="#,##0.00">
                  <c:v>5022.58</c:v>
                </c:pt>
                <c:pt idx="4543" formatCode="#,##0.00">
                  <c:v>5018.99</c:v>
                </c:pt>
                <c:pt idx="4544" formatCode="#,##0.00">
                  <c:v>5015.41</c:v>
                </c:pt>
                <c:pt idx="4545" formatCode="#,##0.00">
                  <c:v>5011.8599999999997</c:v>
                </c:pt>
                <c:pt idx="4546" formatCode="#,##0.00">
                  <c:v>5008.3599999999997</c:v>
                </c:pt>
                <c:pt idx="4547" formatCode="#,##0.00">
                  <c:v>5004.82</c:v>
                </c:pt>
                <c:pt idx="4548" formatCode="#,##0.00">
                  <c:v>5001.2700000000004</c:v>
                </c:pt>
                <c:pt idx="4549" formatCode="#,##0.00">
                  <c:v>4997.7299999999996</c:v>
                </c:pt>
                <c:pt idx="4550" formatCode="#,##0.00">
                  <c:v>4994.17</c:v>
                </c:pt>
                <c:pt idx="4551" formatCode="#,##0.00">
                  <c:v>4990.6000000000004</c:v>
                </c:pt>
                <c:pt idx="4552" formatCode="#,##0.00">
                  <c:v>4987.04</c:v>
                </c:pt>
                <c:pt idx="4553" formatCode="#,##0.00">
                  <c:v>4983.4799999999996</c:v>
                </c:pt>
                <c:pt idx="4554" formatCode="#,##0.00">
                  <c:v>4979.92</c:v>
                </c:pt>
                <c:pt idx="4555" formatCode="#,##0.00">
                  <c:v>4976.3599999999997</c:v>
                </c:pt>
                <c:pt idx="4556" formatCode="#,##0.00">
                  <c:v>4972.8</c:v>
                </c:pt>
                <c:pt idx="4557" formatCode="#,##0.00">
                  <c:v>4969.25</c:v>
                </c:pt>
                <c:pt idx="4558" formatCode="#,##0.00">
                  <c:v>4965.7</c:v>
                </c:pt>
                <c:pt idx="4559" formatCode="#,##0.00">
                  <c:v>4962.1499999999996</c:v>
                </c:pt>
                <c:pt idx="4560" formatCode="#,##0.00">
                  <c:v>4958.6000000000004</c:v>
                </c:pt>
                <c:pt idx="4561" formatCode="#,##0.00">
                  <c:v>4955.0600000000004</c:v>
                </c:pt>
                <c:pt idx="4562" formatCode="#,##0.00">
                  <c:v>4951.5200000000004</c:v>
                </c:pt>
                <c:pt idx="4563" formatCode="#,##0.00">
                  <c:v>4947.9799999999996</c:v>
                </c:pt>
                <c:pt idx="4564" formatCode="#,##0.00">
                  <c:v>4944.45</c:v>
                </c:pt>
                <c:pt idx="4565" formatCode="#,##0.00">
                  <c:v>4941.41</c:v>
                </c:pt>
                <c:pt idx="4566" formatCode="#,##0.00">
                  <c:v>4937.68</c:v>
                </c:pt>
                <c:pt idx="4567" formatCode="#,##0.00">
                  <c:v>4934.18</c:v>
                </c:pt>
                <c:pt idx="4568" formatCode="#,##0.00">
                  <c:v>4930.6400000000003</c:v>
                </c:pt>
                <c:pt idx="4569" formatCode="#,##0.00">
                  <c:v>4927.09</c:v>
                </c:pt>
                <c:pt idx="4570" formatCode="#,##0.00">
                  <c:v>4923.54</c:v>
                </c:pt>
                <c:pt idx="4571" formatCode="#,##0.00">
                  <c:v>4919.99</c:v>
                </c:pt>
                <c:pt idx="4572" formatCode="#,##0.00">
                  <c:v>4916.46</c:v>
                </c:pt>
                <c:pt idx="4573" formatCode="#,##0.00">
                  <c:v>4912.93</c:v>
                </c:pt>
                <c:pt idx="4574" formatCode="#,##0.00">
                  <c:v>4909.43</c:v>
                </c:pt>
                <c:pt idx="4575" formatCode="#,##0.00">
                  <c:v>4905.95</c:v>
                </c:pt>
                <c:pt idx="4576" formatCode="#,##0.00">
                  <c:v>4902.49</c:v>
                </c:pt>
                <c:pt idx="4577" formatCode="#,##0.00">
                  <c:v>4899.07</c:v>
                </c:pt>
                <c:pt idx="4578" formatCode="#,##0.00">
                  <c:v>4895.67</c:v>
                </c:pt>
                <c:pt idx="4579" formatCode="#,##0.00">
                  <c:v>4892.29</c:v>
                </c:pt>
                <c:pt idx="4580" formatCode="#,##0.00">
                  <c:v>4888.91</c:v>
                </c:pt>
                <c:pt idx="4581" formatCode="#,##0.00">
                  <c:v>4885.53</c:v>
                </c:pt>
                <c:pt idx="4582" formatCode="#,##0.00">
                  <c:v>4882.1400000000003</c:v>
                </c:pt>
                <c:pt idx="4583" formatCode="#,##0.00">
                  <c:v>4878.75</c:v>
                </c:pt>
                <c:pt idx="4584" formatCode="#,##0.00">
                  <c:v>4875.3599999999997</c:v>
                </c:pt>
                <c:pt idx="4585" formatCode="#,##0.00">
                  <c:v>4871.96</c:v>
                </c:pt>
                <c:pt idx="4586" formatCode="#,##0.00">
                  <c:v>4868.5600000000004</c:v>
                </c:pt>
                <c:pt idx="4587" formatCode="#,##0.00">
                  <c:v>4865.1499999999996</c:v>
                </c:pt>
                <c:pt idx="4588" formatCode="#,##0.00">
                  <c:v>4861.74</c:v>
                </c:pt>
                <c:pt idx="4589" formatCode="#,##0.00">
                  <c:v>4858.34</c:v>
                </c:pt>
                <c:pt idx="4590" formatCode="#,##0.00">
                  <c:v>4854.9399999999996</c:v>
                </c:pt>
                <c:pt idx="4591" formatCode="#,##0.00">
                  <c:v>4851.54</c:v>
                </c:pt>
                <c:pt idx="4592" formatCode="#,##0.00">
                  <c:v>4848.13</c:v>
                </c:pt>
                <c:pt idx="4593" formatCode="#,##0.00">
                  <c:v>4844.7299999999996</c:v>
                </c:pt>
                <c:pt idx="4594" formatCode="#,##0.00">
                  <c:v>4841.3100000000004</c:v>
                </c:pt>
                <c:pt idx="4595" formatCode="#,##0.00">
                  <c:v>4837.8999999999996</c:v>
                </c:pt>
                <c:pt idx="4596" formatCode="#,##0.00">
                  <c:v>4834.4799999999996</c:v>
                </c:pt>
                <c:pt idx="4597" formatCode="#,##0.00">
                  <c:v>4831.07</c:v>
                </c:pt>
                <c:pt idx="4598" formatCode="#,##0.00">
                  <c:v>4827.6499999999996</c:v>
                </c:pt>
                <c:pt idx="4599" formatCode="#,##0.00">
                  <c:v>4824.2299999999996</c:v>
                </c:pt>
                <c:pt idx="4600" formatCode="#,##0.00">
                  <c:v>4820.8100000000004</c:v>
                </c:pt>
                <c:pt idx="4601" formatCode="#,##0.00">
                  <c:v>4817.3900000000003</c:v>
                </c:pt>
                <c:pt idx="4602" formatCode="#,##0.00">
                  <c:v>4813.9799999999996</c:v>
                </c:pt>
                <c:pt idx="4603" formatCode="#,##0.00">
                  <c:v>4810.5600000000004</c:v>
                </c:pt>
                <c:pt idx="4604" formatCode="#,##0.00">
                  <c:v>4807.1400000000003</c:v>
                </c:pt>
                <c:pt idx="4605" formatCode="#,##0.00">
                  <c:v>4803.7299999999996</c:v>
                </c:pt>
                <c:pt idx="4606" formatCode="#,##0.00">
                  <c:v>4800.3599999999997</c:v>
                </c:pt>
                <c:pt idx="4607" formatCode="#,##0.00">
                  <c:v>4796.99</c:v>
                </c:pt>
                <c:pt idx="4608" formatCode="#,##0.00">
                  <c:v>4793.59</c:v>
                </c:pt>
                <c:pt idx="4609" formatCode="#,##0.00">
                  <c:v>4790.18</c:v>
                </c:pt>
                <c:pt idx="4610" formatCode="#,##0.00">
                  <c:v>4786.7700000000004</c:v>
                </c:pt>
                <c:pt idx="4611" formatCode="#,##0.00">
                  <c:v>4783.3599999999997</c:v>
                </c:pt>
                <c:pt idx="4612" formatCode="#,##0.00">
                  <c:v>4779.95</c:v>
                </c:pt>
                <c:pt idx="4613" formatCode="#,##0.00">
                  <c:v>4776.54</c:v>
                </c:pt>
                <c:pt idx="4614" formatCode="#,##0.00">
                  <c:v>4773.13</c:v>
                </c:pt>
                <c:pt idx="4615" formatCode="#,##0.00">
                  <c:v>4769.7299999999996</c:v>
                </c:pt>
                <c:pt idx="4616" formatCode="#,##0.00">
                  <c:v>4766.32</c:v>
                </c:pt>
                <c:pt idx="4617" formatCode="#,##0.00">
                  <c:v>4762.92</c:v>
                </c:pt>
                <c:pt idx="4618" formatCode="#,##0.00">
                  <c:v>4759.53</c:v>
                </c:pt>
                <c:pt idx="4619" formatCode="#,##0.00">
                  <c:v>4756.17</c:v>
                </c:pt>
                <c:pt idx="4620" formatCode="#,##0.00">
                  <c:v>4752.8</c:v>
                </c:pt>
                <c:pt idx="4621" formatCode="#,##0.00">
                  <c:v>4749.43</c:v>
                </c:pt>
                <c:pt idx="4622" formatCode="#,##0.00">
                  <c:v>4746.0600000000004</c:v>
                </c:pt>
                <c:pt idx="4623" formatCode="#,##0.00">
                  <c:v>4742.68</c:v>
                </c:pt>
                <c:pt idx="4624" formatCode="#,##0.00">
                  <c:v>4739.3100000000004</c:v>
                </c:pt>
                <c:pt idx="4625" formatCode="#,##0.00">
                  <c:v>4735.9399999999996</c:v>
                </c:pt>
                <c:pt idx="4626" formatCode="#,##0.00">
                  <c:v>4732.57</c:v>
                </c:pt>
                <c:pt idx="4627" formatCode="#,##0.00">
                  <c:v>4729.2</c:v>
                </c:pt>
                <c:pt idx="4628" formatCode="#,##0.00">
                  <c:v>4725.83</c:v>
                </c:pt>
                <c:pt idx="4629" formatCode="#,##0.00">
                  <c:v>4722.46</c:v>
                </c:pt>
                <c:pt idx="4630" formatCode="#,##0.00">
                  <c:v>4719.1000000000004</c:v>
                </c:pt>
                <c:pt idx="4631" formatCode="#,##0.00">
                  <c:v>4715.7299999999996</c:v>
                </c:pt>
                <c:pt idx="4632" formatCode="#,##0.00">
                  <c:v>4712.38</c:v>
                </c:pt>
                <c:pt idx="4633" formatCode="#,##0.00">
                  <c:v>4709.0200000000004</c:v>
                </c:pt>
                <c:pt idx="4634" formatCode="#,##0.00">
                  <c:v>4705.67</c:v>
                </c:pt>
                <c:pt idx="4635" formatCode="#,##0.00">
                  <c:v>4702.3100000000004</c:v>
                </c:pt>
                <c:pt idx="4636" formatCode="#,##0.00">
                  <c:v>4698.95</c:v>
                </c:pt>
                <c:pt idx="4637" formatCode="#,##0.00">
                  <c:v>4695.6099999999997</c:v>
                </c:pt>
                <c:pt idx="4638" formatCode="#,##0.00">
                  <c:v>4692.26</c:v>
                </c:pt>
                <c:pt idx="4639" formatCode="#,##0.00">
                  <c:v>4688.92</c:v>
                </c:pt>
                <c:pt idx="4640" formatCode="#,##0.00">
                  <c:v>4685.59</c:v>
                </c:pt>
                <c:pt idx="4641" formatCode="#,##0.00">
                  <c:v>4682.2299999999996</c:v>
                </c:pt>
                <c:pt idx="4642" formatCode="#,##0.00">
                  <c:v>4678.8900000000003</c:v>
                </c:pt>
                <c:pt idx="4643" formatCode="#,##0.00">
                  <c:v>4675.57</c:v>
                </c:pt>
                <c:pt idx="4644" formatCode="#,##0.00">
                  <c:v>4672.25</c:v>
                </c:pt>
                <c:pt idx="4645" formatCode="#,##0.00">
                  <c:v>4669.17</c:v>
                </c:pt>
                <c:pt idx="4646" formatCode="#,##0.00">
                  <c:v>4666.41</c:v>
                </c:pt>
                <c:pt idx="4647" formatCode="#,##0.00">
                  <c:v>4663.26</c:v>
                </c:pt>
                <c:pt idx="4648" formatCode="#,##0.00">
                  <c:v>4659.97</c:v>
                </c:pt>
                <c:pt idx="4649" formatCode="#,##0.00">
                  <c:v>4656.6400000000003</c:v>
                </c:pt>
                <c:pt idx="4650" formatCode="#,##0.00">
                  <c:v>4653.3</c:v>
                </c:pt>
                <c:pt idx="4651" formatCode="#,##0.00">
                  <c:v>4649.96</c:v>
                </c:pt>
                <c:pt idx="4652" formatCode="#,##0.00">
                  <c:v>4646.59</c:v>
                </c:pt>
                <c:pt idx="4653" formatCode="#,##0.00">
                  <c:v>4643.5600000000004</c:v>
                </c:pt>
                <c:pt idx="4654" formatCode="#,##0.00">
                  <c:v>4640.88</c:v>
                </c:pt>
                <c:pt idx="4655" formatCode="#,##0.00">
                  <c:v>4637.67</c:v>
                </c:pt>
                <c:pt idx="4656" formatCode="#,##0.00">
                  <c:v>4634.32</c:v>
                </c:pt>
                <c:pt idx="4657" formatCode="#,##0.00">
                  <c:v>4631.6000000000004</c:v>
                </c:pt>
                <c:pt idx="4658" formatCode="#,##0.00">
                  <c:v>4628.82</c:v>
                </c:pt>
                <c:pt idx="4659" formatCode="#,##0.00">
                  <c:v>4625.5600000000004</c:v>
                </c:pt>
                <c:pt idx="4660" formatCode="#,##0.00">
                  <c:v>4622.18</c:v>
                </c:pt>
                <c:pt idx="4661" formatCode="#,##0.00">
                  <c:v>4618.7700000000004</c:v>
                </c:pt>
                <c:pt idx="4662" formatCode="#,##0.00">
                  <c:v>4615.38</c:v>
                </c:pt>
                <c:pt idx="4663" formatCode="#,##0.00">
                  <c:v>4612.01</c:v>
                </c:pt>
                <c:pt idx="4664" formatCode="#,##0.00">
                  <c:v>4608.66</c:v>
                </c:pt>
                <c:pt idx="4665" formatCode="#,##0.00">
                  <c:v>4605.32</c:v>
                </c:pt>
                <c:pt idx="4666" formatCode="#,##0.00">
                  <c:v>4602</c:v>
                </c:pt>
                <c:pt idx="4667" formatCode="#,##0.00">
                  <c:v>4598.68</c:v>
                </c:pt>
                <c:pt idx="4668" formatCode="#,##0.00">
                  <c:v>4595.38</c:v>
                </c:pt>
                <c:pt idx="4669" formatCode="#,##0.00">
                  <c:v>4592.13</c:v>
                </c:pt>
                <c:pt idx="4670" formatCode="#,##0.00">
                  <c:v>4588.87</c:v>
                </c:pt>
                <c:pt idx="4671" formatCode="#,##0.00">
                  <c:v>4585.6000000000004</c:v>
                </c:pt>
                <c:pt idx="4672" formatCode="#,##0.00">
                  <c:v>4582.34</c:v>
                </c:pt>
                <c:pt idx="4673" formatCode="#,##0.00">
                  <c:v>4579.12</c:v>
                </c:pt>
                <c:pt idx="4674" formatCode="#,##0.00">
                  <c:v>4575.92</c:v>
                </c:pt>
                <c:pt idx="4675" formatCode="#,##0.00">
                  <c:v>4572.6899999999996</c:v>
                </c:pt>
                <c:pt idx="4676" formatCode="#,##0.00">
                  <c:v>4569.43</c:v>
                </c:pt>
                <c:pt idx="4677" formatCode="#,##0.00">
                  <c:v>4566.17</c:v>
                </c:pt>
                <c:pt idx="4678" formatCode="#,##0.00">
                  <c:v>4562.93</c:v>
                </c:pt>
                <c:pt idx="4679" formatCode="#,##0.00">
                  <c:v>4559.7299999999996</c:v>
                </c:pt>
                <c:pt idx="4680" formatCode="#,##0.00">
                  <c:v>4556.54</c:v>
                </c:pt>
                <c:pt idx="4681" formatCode="#,##0.00">
                  <c:v>4553.34</c:v>
                </c:pt>
                <c:pt idx="4682" formatCode="#,##0.00">
                  <c:v>4550.1499999999996</c:v>
                </c:pt>
                <c:pt idx="4683" formatCode="#,##0.00">
                  <c:v>4546.9399999999996</c:v>
                </c:pt>
                <c:pt idx="4684" formatCode="#,##0.00">
                  <c:v>4543.74</c:v>
                </c:pt>
                <c:pt idx="4685" formatCode="#,##0.00">
                  <c:v>4540.54</c:v>
                </c:pt>
                <c:pt idx="4686" formatCode="#,##0.00">
                  <c:v>4537.33</c:v>
                </c:pt>
                <c:pt idx="4687" formatCode="#,##0.00">
                  <c:v>4534.1400000000003</c:v>
                </c:pt>
                <c:pt idx="4688" formatCode="#,##0.00">
                  <c:v>4530.9399999999996</c:v>
                </c:pt>
                <c:pt idx="4689" formatCode="#,##0.00">
                  <c:v>4527.75</c:v>
                </c:pt>
                <c:pt idx="4690" formatCode="#,##0.00">
                  <c:v>4524.55</c:v>
                </c:pt>
                <c:pt idx="4691" formatCode="#,##0.00">
                  <c:v>4521.37</c:v>
                </c:pt>
                <c:pt idx="4692" formatCode="#,##0.00">
                  <c:v>4518.21</c:v>
                </c:pt>
                <c:pt idx="4693" formatCode="#,##0.00">
                  <c:v>4515.05</c:v>
                </c:pt>
                <c:pt idx="4694" formatCode="#,##0.00">
                  <c:v>4511.75</c:v>
                </c:pt>
                <c:pt idx="4695" formatCode="#,##0.00">
                  <c:v>4508.91</c:v>
                </c:pt>
                <c:pt idx="4696" formatCode="#,##0.00">
                  <c:v>4505.58</c:v>
                </c:pt>
                <c:pt idx="4697" formatCode="#,##0.00">
                  <c:v>4503.1499999999996</c:v>
                </c:pt>
                <c:pt idx="4698" formatCode="#,##0.00">
                  <c:v>4499.93</c:v>
                </c:pt>
                <c:pt idx="4699" formatCode="#,##0.00">
                  <c:v>4496.58</c:v>
                </c:pt>
                <c:pt idx="4700" formatCode="#,##0.00">
                  <c:v>4493.43</c:v>
                </c:pt>
                <c:pt idx="4701" formatCode="#,##0.00">
                  <c:v>4490.2700000000004</c:v>
                </c:pt>
                <c:pt idx="4702" formatCode="#,##0.00">
                  <c:v>4487.1099999999997</c:v>
                </c:pt>
                <c:pt idx="4703" formatCode="#,##0.00">
                  <c:v>4483.95</c:v>
                </c:pt>
                <c:pt idx="4704" formatCode="#,##0.00">
                  <c:v>4480.8100000000004</c:v>
                </c:pt>
                <c:pt idx="4705" formatCode="#,##0.00">
                  <c:v>4477.67</c:v>
                </c:pt>
                <c:pt idx="4706" formatCode="#,##0.00">
                  <c:v>4474.54</c:v>
                </c:pt>
                <c:pt idx="4707" formatCode="#,##0.00">
                  <c:v>4471.41</c:v>
                </c:pt>
                <c:pt idx="4708" formatCode="#,##0.00">
                  <c:v>4468.29</c:v>
                </c:pt>
                <c:pt idx="4709" formatCode="#,##0.00">
                  <c:v>4465.18</c:v>
                </c:pt>
                <c:pt idx="4710" formatCode="#,##0.00">
                  <c:v>4462.0600000000004</c:v>
                </c:pt>
                <c:pt idx="4711" formatCode="#,##0.00">
                  <c:v>4458.95</c:v>
                </c:pt>
                <c:pt idx="4712" formatCode="#,##0.00">
                  <c:v>4455.8500000000004</c:v>
                </c:pt>
                <c:pt idx="4713" formatCode="#,##0.00">
                  <c:v>4452.74</c:v>
                </c:pt>
                <c:pt idx="4714" formatCode="#,##0.00">
                  <c:v>4449.66</c:v>
                </c:pt>
                <c:pt idx="4715" formatCode="#,##0.00">
                  <c:v>4446.58</c:v>
                </c:pt>
                <c:pt idx="4716" formatCode="#,##0.00">
                  <c:v>4443.5</c:v>
                </c:pt>
                <c:pt idx="4717" formatCode="#,##0.00">
                  <c:v>4440.3999999999996</c:v>
                </c:pt>
                <c:pt idx="4718" formatCode="#,##0.00">
                  <c:v>4437.28</c:v>
                </c:pt>
                <c:pt idx="4719" formatCode="#,##0.00">
                  <c:v>4434.21</c:v>
                </c:pt>
                <c:pt idx="4720" formatCode="#,##0.00">
                  <c:v>4431.1499999999996</c:v>
                </c:pt>
                <c:pt idx="4721" formatCode="#,##0.00">
                  <c:v>4428.1000000000004</c:v>
                </c:pt>
                <c:pt idx="4722" formatCode="#,##0.00">
                  <c:v>4425.05</c:v>
                </c:pt>
                <c:pt idx="4723" formatCode="#,##0.00">
                  <c:v>4421.8599999999997</c:v>
                </c:pt>
                <c:pt idx="4724" formatCode="#,##0.00">
                  <c:v>4418.92</c:v>
                </c:pt>
                <c:pt idx="4725" formatCode="#,##0.00">
                  <c:v>4415.91</c:v>
                </c:pt>
                <c:pt idx="4726" formatCode="#,##0.00">
                  <c:v>4412.88</c:v>
                </c:pt>
                <c:pt idx="4727" formatCode="#,##0.00">
                  <c:v>4409.8500000000004</c:v>
                </c:pt>
                <c:pt idx="4728" formatCode="#,##0.00">
                  <c:v>4406.83</c:v>
                </c:pt>
                <c:pt idx="4729" formatCode="#,##0.00">
                  <c:v>4403.8100000000004</c:v>
                </c:pt>
                <c:pt idx="4730" formatCode="#,##0.00">
                  <c:v>4400.83</c:v>
                </c:pt>
                <c:pt idx="4731" formatCode="#,##0.00">
                  <c:v>4397.8599999999997</c:v>
                </c:pt>
                <c:pt idx="4732" formatCode="#,##0.00">
                  <c:v>4394.8999999999996</c:v>
                </c:pt>
                <c:pt idx="4733" formatCode="#,##0.00">
                  <c:v>4391.96</c:v>
                </c:pt>
                <c:pt idx="4734" formatCode="#,##0.00">
                  <c:v>4389</c:v>
                </c:pt>
                <c:pt idx="4735" formatCode="#,##0.00">
                  <c:v>4386.0600000000004</c:v>
                </c:pt>
                <c:pt idx="4736" formatCode="#,##0.00">
                  <c:v>4383.1000000000004</c:v>
                </c:pt>
                <c:pt idx="4737" formatCode="#,##0.00">
                  <c:v>4380.1499999999996</c:v>
                </c:pt>
                <c:pt idx="4738" formatCode="#,##0.00">
                  <c:v>4377.21</c:v>
                </c:pt>
                <c:pt idx="4739" formatCode="#,##0.00">
                  <c:v>4374.26</c:v>
                </c:pt>
                <c:pt idx="4740" formatCode="#,##0.00">
                  <c:v>4371.58</c:v>
                </c:pt>
                <c:pt idx="4741" formatCode="#,##0.00">
                  <c:v>4368.58</c:v>
                </c:pt>
                <c:pt idx="4742" formatCode="#,##0.00">
                  <c:v>4365.63</c:v>
                </c:pt>
                <c:pt idx="4743" formatCode="#,##0.00">
                  <c:v>4362.71</c:v>
                </c:pt>
                <c:pt idx="4744" formatCode="#,##0.00">
                  <c:v>4359.7700000000004</c:v>
                </c:pt>
                <c:pt idx="4745" formatCode="#,##0.00">
                  <c:v>4356.83</c:v>
                </c:pt>
                <c:pt idx="4746" formatCode="#,##0.00">
                  <c:v>4353.88</c:v>
                </c:pt>
                <c:pt idx="4747" formatCode="#,##0.00">
                  <c:v>4350.9399999999996</c:v>
                </c:pt>
                <c:pt idx="4748" formatCode="#,##0.00">
                  <c:v>4348</c:v>
                </c:pt>
                <c:pt idx="4749" formatCode="#,##0.00">
                  <c:v>4345.07</c:v>
                </c:pt>
                <c:pt idx="4750" formatCode="#,##0.00">
                  <c:v>4342.1400000000003</c:v>
                </c:pt>
                <c:pt idx="4751" formatCode="#,##0.00">
                  <c:v>4339.21</c:v>
                </c:pt>
                <c:pt idx="4752" formatCode="#,##0.00">
                  <c:v>4336.29</c:v>
                </c:pt>
                <c:pt idx="4753" formatCode="#,##0.00">
                  <c:v>4333.3599999999997</c:v>
                </c:pt>
                <c:pt idx="4754" formatCode="#,##0.00">
                  <c:v>4330.4399999999996</c:v>
                </c:pt>
                <c:pt idx="4755" formatCode="#,##0.00">
                  <c:v>4327.5200000000004</c:v>
                </c:pt>
                <c:pt idx="4756" formatCode="#,##0.00">
                  <c:v>4324.6000000000004</c:v>
                </c:pt>
                <c:pt idx="4757" formatCode="#,##0.00">
                  <c:v>4321.67</c:v>
                </c:pt>
                <c:pt idx="4758" formatCode="#,##0.00">
                  <c:v>4318.76</c:v>
                </c:pt>
                <c:pt idx="4759" formatCode="#,##0.00">
                  <c:v>4315.84</c:v>
                </c:pt>
                <c:pt idx="4760" formatCode="#,##0.00">
                  <c:v>4312.92</c:v>
                </c:pt>
                <c:pt idx="4761" formatCode="#,##0.00">
                  <c:v>4310.01</c:v>
                </c:pt>
                <c:pt idx="4762" formatCode="#,##0.00">
                  <c:v>4307.12</c:v>
                </c:pt>
                <c:pt idx="4763" formatCode="#,##0.00">
                  <c:v>4304.21</c:v>
                </c:pt>
                <c:pt idx="4764" formatCode="#,##0.00">
                  <c:v>4301.29</c:v>
                </c:pt>
                <c:pt idx="4765" formatCode="#,##0.00">
                  <c:v>4298.38</c:v>
                </c:pt>
                <c:pt idx="4766" formatCode="#,##0.00">
                  <c:v>4295.47</c:v>
                </c:pt>
                <c:pt idx="4767" formatCode="#,##0.00">
                  <c:v>4292.57</c:v>
                </c:pt>
                <c:pt idx="4768" formatCode="#,##0.00">
                  <c:v>4289.67</c:v>
                </c:pt>
                <c:pt idx="4769" formatCode="#,##0.00">
                  <c:v>4286.7700000000004</c:v>
                </c:pt>
                <c:pt idx="4770" formatCode="#,##0.00">
                  <c:v>4283.87</c:v>
                </c:pt>
                <c:pt idx="4771" formatCode="#,##0.00">
                  <c:v>4280.9799999999996</c:v>
                </c:pt>
                <c:pt idx="4772" formatCode="#,##0.00">
                  <c:v>4278.08</c:v>
                </c:pt>
                <c:pt idx="4773" formatCode="#,##0.00">
                  <c:v>4275.1899999999996</c:v>
                </c:pt>
                <c:pt idx="4774" formatCode="#,##0.00">
                  <c:v>4272.3</c:v>
                </c:pt>
                <c:pt idx="4775" formatCode="#,##0.00">
                  <c:v>4269.43</c:v>
                </c:pt>
                <c:pt idx="4776" formatCode="#,##0.00">
                  <c:v>4266.5600000000004</c:v>
                </c:pt>
                <c:pt idx="4777" formatCode="#,##0.00">
                  <c:v>4263.71</c:v>
                </c:pt>
                <c:pt idx="4778" formatCode="#,##0.00">
                  <c:v>4260.84</c:v>
                </c:pt>
                <c:pt idx="4779" formatCode="#,##0.00">
                  <c:v>4257.9799999999996</c:v>
                </c:pt>
                <c:pt idx="4780" formatCode="#,##0.00">
                  <c:v>4255.1099999999997</c:v>
                </c:pt>
                <c:pt idx="4781" formatCode="#,##0.00">
                  <c:v>4252.25</c:v>
                </c:pt>
                <c:pt idx="4782" formatCode="#,##0.00">
                  <c:v>4249.3900000000003</c:v>
                </c:pt>
                <c:pt idx="4783" formatCode="#,##0.00">
                  <c:v>4246.53</c:v>
                </c:pt>
                <c:pt idx="4784" formatCode="#,##0.00">
                  <c:v>4243.68</c:v>
                </c:pt>
                <c:pt idx="4785" formatCode="#,##0.00">
                  <c:v>4240.83</c:v>
                </c:pt>
                <c:pt idx="4786" formatCode="#,##0.00">
                  <c:v>4237.97</c:v>
                </c:pt>
                <c:pt idx="4787" formatCode="#,##0.00">
                  <c:v>4235.13</c:v>
                </c:pt>
                <c:pt idx="4788" formatCode="#,##0.00">
                  <c:v>4232.29</c:v>
                </c:pt>
                <c:pt idx="4789" formatCode="#,##0.00">
                  <c:v>4229.45</c:v>
                </c:pt>
                <c:pt idx="4790" formatCode="#,##0.00">
                  <c:v>4226.62</c:v>
                </c:pt>
                <c:pt idx="4791" formatCode="#,##0.00">
                  <c:v>4223.79</c:v>
                </c:pt>
                <c:pt idx="4792" formatCode="#,##0.00">
                  <c:v>4220.9799999999996</c:v>
                </c:pt>
                <c:pt idx="4793" formatCode="#,##0.00">
                  <c:v>4218.18</c:v>
                </c:pt>
                <c:pt idx="4794" formatCode="#,##0.00">
                  <c:v>4215.3599999999997</c:v>
                </c:pt>
                <c:pt idx="4795" formatCode="#,##0.00">
                  <c:v>4212.5600000000004</c:v>
                </c:pt>
                <c:pt idx="4796" formatCode="#,##0.00">
                  <c:v>4209.76</c:v>
                </c:pt>
                <c:pt idx="4797" formatCode="#,##0.00">
                  <c:v>4206.96</c:v>
                </c:pt>
                <c:pt idx="4798" formatCode="#,##0.00">
                  <c:v>4204.16</c:v>
                </c:pt>
                <c:pt idx="4799" formatCode="#,##0.00">
                  <c:v>4201.37</c:v>
                </c:pt>
                <c:pt idx="4800" formatCode="#,##0.00">
                  <c:v>4198.59</c:v>
                </c:pt>
                <c:pt idx="4801" formatCode="#,##0.00">
                  <c:v>4195.8</c:v>
                </c:pt>
                <c:pt idx="4802" formatCode="#,##0.00">
                  <c:v>4193.0200000000004</c:v>
                </c:pt>
                <c:pt idx="4803" formatCode="#,##0.00">
                  <c:v>4190.24</c:v>
                </c:pt>
                <c:pt idx="4804" formatCode="#,##0.00">
                  <c:v>4187.46</c:v>
                </c:pt>
                <c:pt idx="4805" formatCode="#,##0.00">
                  <c:v>4184.6899999999996</c:v>
                </c:pt>
                <c:pt idx="4806" formatCode="#,##0.00">
                  <c:v>4181.92</c:v>
                </c:pt>
                <c:pt idx="4807" formatCode="#,##0.00">
                  <c:v>4179.16</c:v>
                </c:pt>
                <c:pt idx="4808" formatCode="#,##0.00">
                  <c:v>4176.41</c:v>
                </c:pt>
                <c:pt idx="4809" formatCode="#,##0.00">
                  <c:v>4173.6499999999996</c:v>
                </c:pt>
                <c:pt idx="4810" formatCode="#,##0.00">
                  <c:v>4170.8999999999996</c:v>
                </c:pt>
                <c:pt idx="4811" formatCode="#,##0.00">
                  <c:v>4168.1400000000003</c:v>
                </c:pt>
                <c:pt idx="4812" formatCode="#,##0.00">
                  <c:v>4165.3999999999996</c:v>
                </c:pt>
                <c:pt idx="4813" formatCode="#,##0.00">
                  <c:v>4162.66</c:v>
                </c:pt>
                <c:pt idx="4814" formatCode="#,##0.00">
                  <c:v>4159.91</c:v>
                </c:pt>
                <c:pt idx="4815" formatCode="#,##0.00">
                  <c:v>4157.18</c:v>
                </c:pt>
                <c:pt idx="4816" formatCode="#,##0.00">
                  <c:v>4154.4399999999996</c:v>
                </c:pt>
                <c:pt idx="4817" formatCode="#,##0.00">
                  <c:v>4151.71</c:v>
                </c:pt>
                <c:pt idx="4818" formatCode="#,##0.00">
                  <c:v>4148.99</c:v>
                </c:pt>
                <c:pt idx="4819" formatCode="#,##0.00">
                  <c:v>4146.2700000000004</c:v>
                </c:pt>
                <c:pt idx="4820" formatCode="#,##0.00">
                  <c:v>4143.55</c:v>
                </c:pt>
                <c:pt idx="4821" formatCode="#,##0.00">
                  <c:v>4140.84</c:v>
                </c:pt>
                <c:pt idx="4822" formatCode="#,##0.00">
                  <c:v>4138.13</c:v>
                </c:pt>
                <c:pt idx="4823" formatCode="#,##0.00">
                  <c:v>4135.42</c:v>
                </c:pt>
                <c:pt idx="4824" formatCode="#,##0.00">
                  <c:v>4132.7299999999996</c:v>
                </c:pt>
                <c:pt idx="4825" formatCode="#,##0.00">
                  <c:v>4130.04</c:v>
                </c:pt>
                <c:pt idx="4826" formatCode="#,##0.00">
                  <c:v>4127.3500000000004</c:v>
                </c:pt>
                <c:pt idx="4827" formatCode="#,##0.00">
                  <c:v>4124.6400000000003</c:v>
                </c:pt>
                <c:pt idx="4828" formatCode="#,##0.00">
                  <c:v>4121.97</c:v>
                </c:pt>
                <c:pt idx="4829" formatCode="#,##0.00">
                  <c:v>4119.3</c:v>
                </c:pt>
                <c:pt idx="4830" formatCode="#,##0.00">
                  <c:v>4118.05</c:v>
                </c:pt>
                <c:pt idx="4831" formatCode="#,##0.00">
                  <c:v>4115.1499999999996</c:v>
                </c:pt>
                <c:pt idx="4832" formatCode="#,##0.00">
                  <c:v>4112.49</c:v>
                </c:pt>
                <c:pt idx="4833" formatCode="#,##0.00">
                  <c:v>4109.87</c:v>
                </c:pt>
                <c:pt idx="4834" formatCode="#,##0.00">
                  <c:v>4107.26</c:v>
                </c:pt>
                <c:pt idx="4835" formatCode="#,##0.00">
                  <c:v>4104.66</c:v>
                </c:pt>
                <c:pt idx="4836" formatCode="#,##0.00">
                  <c:v>4102.0600000000004</c:v>
                </c:pt>
                <c:pt idx="4837" formatCode="#,##0.00">
                  <c:v>4099.46</c:v>
                </c:pt>
                <c:pt idx="4838" formatCode="#,##0.00">
                  <c:v>4096.83</c:v>
                </c:pt>
                <c:pt idx="4839" formatCode="#,##0.00">
                  <c:v>4094.2</c:v>
                </c:pt>
                <c:pt idx="4840" formatCode="#,##0.00">
                  <c:v>4091.57</c:v>
                </c:pt>
                <c:pt idx="4841" formatCode="#,##0.00">
                  <c:v>4088.93</c:v>
                </c:pt>
                <c:pt idx="4842" formatCode="#,##0.00">
                  <c:v>4086.29</c:v>
                </c:pt>
                <c:pt idx="4843" formatCode="#,##0.00">
                  <c:v>4083.66</c:v>
                </c:pt>
                <c:pt idx="4844" formatCode="#,##0.00">
                  <c:v>4081.02</c:v>
                </c:pt>
                <c:pt idx="4845" formatCode="#,##0.00">
                  <c:v>4078.39</c:v>
                </c:pt>
                <c:pt idx="4846" formatCode="#,##0.00">
                  <c:v>4075.75</c:v>
                </c:pt>
                <c:pt idx="4847" formatCode="#,##0.00">
                  <c:v>4073.12</c:v>
                </c:pt>
                <c:pt idx="4848" formatCode="#,##0.00">
                  <c:v>4070.49</c:v>
                </c:pt>
                <c:pt idx="4849" formatCode="#,##0.00">
                  <c:v>4067.86</c:v>
                </c:pt>
                <c:pt idx="4850" formatCode="#,##0.00">
                  <c:v>4065.23</c:v>
                </c:pt>
                <c:pt idx="4851" formatCode="#,##0.00">
                  <c:v>4062.6</c:v>
                </c:pt>
                <c:pt idx="4852" formatCode="#,##0.00">
                  <c:v>4059.98</c:v>
                </c:pt>
                <c:pt idx="4853" formatCode="#,##0.00">
                  <c:v>4057.38</c:v>
                </c:pt>
                <c:pt idx="4854" formatCode="#,##0.00">
                  <c:v>4054.78</c:v>
                </c:pt>
                <c:pt idx="4855" formatCode="#,##0.00">
                  <c:v>4052.19</c:v>
                </c:pt>
                <c:pt idx="4856" formatCode="#,##0.00">
                  <c:v>4049.58</c:v>
                </c:pt>
                <c:pt idx="4857" formatCode="#,##0.00">
                  <c:v>4046.96</c:v>
                </c:pt>
                <c:pt idx="4858" formatCode="#,##0.00">
                  <c:v>4044.34</c:v>
                </c:pt>
                <c:pt idx="4859" formatCode="#,##0.00">
                  <c:v>4041.72</c:v>
                </c:pt>
                <c:pt idx="4860" formatCode="#,##0.00">
                  <c:v>4039.1</c:v>
                </c:pt>
                <c:pt idx="4861" formatCode="#,##0.00">
                  <c:v>4036.48</c:v>
                </c:pt>
                <c:pt idx="4862" formatCode="#,##0.00">
                  <c:v>4033.87</c:v>
                </c:pt>
                <c:pt idx="4863" formatCode="#,##0.00">
                  <c:v>4031.25</c:v>
                </c:pt>
                <c:pt idx="4864" formatCode="#,##0.00">
                  <c:v>4028.64</c:v>
                </c:pt>
                <c:pt idx="4865" formatCode="#,##0.00">
                  <c:v>4026.04</c:v>
                </c:pt>
                <c:pt idx="4866" formatCode="#,##0.00">
                  <c:v>4023.43</c:v>
                </c:pt>
                <c:pt idx="4867" formatCode="#,##0.00">
                  <c:v>4020.83</c:v>
                </c:pt>
                <c:pt idx="4868" formatCode="#,##0.00">
                  <c:v>4018.22</c:v>
                </c:pt>
                <c:pt idx="4869" formatCode="#,##0.00">
                  <c:v>4015.62</c:v>
                </c:pt>
                <c:pt idx="4870" formatCode="#,##0.00">
                  <c:v>4013.01</c:v>
                </c:pt>
                <c:pt idx="4871" formatCode="#,##0.00">
                  <c:v>4010.41</c:v>
                </c:pt>
                <c:pt idx="4872" formatCode="#,##0.00">
                  <c:v>4007.81</c:v>
                </c:pt>
                <c:pt idx="4873" formatCode="#,##0.00">
                  <c:v>4005.21</c:v>
                </c:pt>
                <c:pt idx="4874" formatCode="#,##0.00">
                  <c:v>4002.61</c:v>
                </c:pt>
                <c:pt idx="4875" formatCode="#,##0.00">
                  <c:v>4000.02</c:v>
                </c:pt>
                <c:pt idx="4876" formatCode="#,##0.00">
                  <c:v>3997.42</c:v>
                </c:pt>
                <c:pt idx="4877" formatCode="#,##0.00">
                  <c:v>3994.83</c:v>
                </c:pt>
                <c:pt idx="4878" formatCode="#,##0.00">
                  <c:v>3992.24</c:v>
                </c:pt>
                <c:pt idx="4879" formatCode="#,##0.00">
                  <c:v>3989.65</c:v>
                </c:pt>
                <c:pt idx="4880" formatCode="#,##0.00">
                  <c:v>3987.08</c:v>
                </c:pt>
                <c:pt idx="4881" formatCode="#,##0.00">
                  <c:v>3984.49</c:v>
                </c:pt>
                <c:pt idx="4882" formatCode="#,##0.00">
                  <c:v>3981.91</c:v>
                </c:pt>
                <c:pt idx="4883" formatCode="#,##0.00">
                  <c:v>3979.33</c:v>
                </c:pt>
                <c:pt idx="4884" formatCode="#,##0.00">
                  <c:v>3976.76</c:v>
                </c:pt>
                <c:pt idx="4885" formatCode="#,##0.00">
                  <c:v>3974.18</c:v>
                </c:pt>
                <c:pt idx="4886" formatCode="#,##0.00">
                  <c:v>3971.61</c:v>
                </c:pt>
                <c:pt idx="4887" formatCode="#,##0.00">
                  <c:v>3969.04</c:v>
                </c:pt>
                <c:pt idx="4888" formatCode="#,##0.00">
                  <c:v>3966.47</c:v>
                </c:pt>
                <c:pt idx="4889" formatCode="#,##0.00">
                  <c:v>3963.9</c:v>
                </c:pt>
                <c:pt idx="4890" formatCode="#,##0.00">
                  <c:v>3961.33</c:v>
                </c:pt>
                <c:pt idx="4891" formatCode="#,##0.00">
                  <c:v>3958.76</c:v>
                </c:pt>
                <c:pt idx="4892" formatCode="#,##0.00">
                  <c:v>3956.2</c:v>
                </c:pt>
                <c:pt idx="4893" formatCode="#,##0.00">
                  <c:v>3953.63</c:v>
                </c:pt>
                <c:pt idx="4894" formatCode="#,##0.00">
                  <c:v>3951.07</c:v>
                </c:pt>
                <c:pt idx="4895" formatCode="#,##0.00">
                  <c:v>3948.51</c:v>
                </c:pt>
                <c:pt idx="4896" formatCode="#,##0.00">
                  <c:v>3945.95</c:v>
                </c:pt>
                <c:pt idx="4897" formatCode="#,##0.00">
                  <c:v>3943.42</c:v>
                </c:pt>
                <c:pt idx="4898" formatCode="#,##0.00">
                  <c:v>3940.87</c:v>
                </c:pt>
                <c:pt idx="4899" formatCode="#,##0.00">
                  <c:v>3938.31</c:v>
                </c:pt>
                <c:pt idx="4900" formatCode="#,##0.00">
                  <c:v>3935.76</c:v>
                </c:pt>
                <c:pt idx="4901" formatCode="#,##0.00">
                  <c:v>3933.2</c:v>
                </c:pt>
                <c:pt idx="4902" formatCode="#,##0.00">
                  <c:v>3930.65</c:v>
                </c:pt>
                <c:pt idx="4903" formatCode="#,##0.00">
                  <c:v>3928.1</c:v>
                </c:pt>
                <c:pt idx="4904" formatCode="#,##0.00">
                  <c:v>3925.56</c:v>
                </c:pt>
                <c:pt idx="4905" formatCode="#,##0.00">
                  <c:v>3923.01</c:v>
                </c:pt>
                <c:pt idx="4906" formatCode="#,##0.00">
                  <c:v>3920.46</c:v>
                </c:pt>
                <c:pt idx="4907" formatCode="#,##0.00">
                  <c:v>3917.91</c:v>
                </c:pt>
                <c:pt idx="4908" formatCode="#,##0.00">
                  <c:v>3915.37</c:v>
                </c:pt>
                <c:pt idx="4909" formatCode="#,##0.00">
                  <c:v>3912.83</c:v>
                </c:pt>
                <c:pt idx="4910" formatCode="#,##0.00">
                  <c:v>3910.29</c:v>
                </c:pt>
                <c:pt idx="4911" formatCode="#,##0.00">
                  <c:v>3907.76</c:v>
                </c:pt>
                <c:pt idx="4912" formatCode="#,##0.00">
                  <c:v>3905.22</c:v>
                </c:pt>
                <c:pt idx="4913" formatCode="#,##0.00">
                  <c:v>3902.69</c:v>
                </c:pt>
                <c:pt idx="4914" formatCode="#,##0.00">
                  <c:v>3900.16</c:v>
                </c:pt>
                <c:pt idx="4915" formatCode="#,##0.00">
                  <c:v>3897.62</c:v>
                </c:pt>
                <c:pt idx="4916" formatCode="#,##0.00">
                  <c:v>3895.09</c:v>
                </c:pt>
                <c:pt idx="4917" formatCode="#,##0.00">
                  <c:v>3892.56</c:v>
                </c:pt>
                <c:pt idx="4918" formatCode="#,##0.00">
                  <c:v>3890.04</c:v>
                </c:pt>
                <c:pt idx="4919" formatCode="#,##0.00">
                  <c:v>3887.51</c:v>
                </c:pt>
                <c:pt idx="4920" formatCode="#,##0.00">
                  <c:v>3884.99</c:v>
                </c:pt>
                <c:pt idx="4921" formatCode="#,##0.00">
                  <c:v>3882.46</c:v>
                </c:pt>
                <c:pt idx="4922" formatCode="#,##0.00">
                  <c:v>3879.94</c:v>
                </c:pt>
                <c:pt idx="4923" formatCode="#,##0.00">
                  <c:v>3877.41</c:v>
                </c:pt>
                <c:pt idx="4924" formatCode="#,##0.00">
                  <c:v>3874.88</c:v>
                </c:pt>
                <c:pt idx="4925" formatCode="#,##0.00">
                  <c:v>3872.42</c:v>
                </c:pt>
                <c:pt idx="4926" formatCode="#,##0.00">
                  <c:v>3869.89</c:v>
                </c:pt>
                <c:pt idx="4927" formatCode="#,##0.00">
                  <c:v>3867.36</c:v>
                </c:pt>
                <c:pt idx="4928" formatCode="#,##0.00">
                  <c:v>3864.84</c:v>
                </c:pt>
                <c:pt idx="4929" formatCode="#,##0.00">
                  <c:v>3862.31</c:v>
                </c:pt>
                <c:pt idx="4930" formatCode="#,##0.00">
                  <c:v>3859.79</c:v>
                </c:pt>
                <c:pt idx="4931" formatCode="#,##0.00">
                  <c:v>3857.27</c:v>
                </c:pt>
                <c:pt idx="4932" formatCode="#,##0.00">
                  <c:v>3854.78</c:v>
                </c:pt>
                <c:pt idx="4933" formatCode="#,##0.00">
                  <c:v>3852.27</c:v>
                </c:pt>
                <c:pt idx="4934" formatCode="#,##0.00">
                  <c:v>3849.75</c:v>
                </c:pt>
                <c:pt idx="4935" formatCode="#,##0.00">
                  <c:v>3847.23</c:v>
                </c:pt>
                <c:pt idx="4936" formatCode="#,##0.00">
                  <c:v>3844.73</c:v>
                </c:pt>
                <c:pt idx="4937" formatCode="#,##0.00">
                  <c:v>3842.22</c:v>
                </c:pt>
                <c:pt idx="4938" formatCode="#,##0.00">
                  <c:v>3839.72</c:v>
                </c:pt>
                <c:pt idx="4939" formatCode="#,##0.00">
                  <c:v>3837.21</c:v>
                </c:pt>
                <c:pt idx="4940" formatCode="#,##0.00">
                  <c:v>3834.7</c:v>
                </c:pt>
                <c:pt idx="4941" formatCode="#,##0.00">
                  <c:v>3832.2</c:v>
                </c:pt>
                <c:pt idx="4942" formatCode="#,##0.00">
                  <c:v>3829.64</c:v>
                </c:pt>
                <c:pt idx="4943" formatCode="#,##0.00">
                  <c:v>3827.2</c:v>
                </c:pt>
                <c:pt idx="4944" formatCode="#,##0.00">
                  <c:v>3824.71</c:v>
                </c:pt>
                <c:pt idx="4945" formatCode="#,##0.00">
                  <c:v>3822.21</c:v>
                </c:pt>
                <c:pt idx="4946" formatCode="#,##0.00">
                  <c:v>3819.71</c:v>
                </c:pt>
                <c:pt idx="4947" formatCode="#,##0.00">
                  <c:v>3817.21</c:v>
                </c:pt>
                <c:pt idx="4948" formatCode="#,##0.00">
                  <c:v>3814.71</c:v>
                </c:pt>
                <c:pt idx="4949" formatCode="#,##0.00">
                  <c:v>3812.22</c:v>
                </c:pt>
                <c:pt idx="4950" formatCode="#,##0.00">
                  <c:v>3809.72</c:v>
                </c:pt>
                <c:pt idx="4951" formatCode="#,##0.00">
                  <c:v>3807.23</c:v>
                </c:pt>
                <c:pt idx="4952" formatCode="#,##0.00">
                  <c:v>3804.74</c:v>
                </c:pt>
                <c:pt idx="4953" formatCode="#,##0.00">
                  <c:v>3802.25</c:v>
                </c:pt>
                <c:pt idx="4954" formatCode="#,##0.00">
                  <c:v>3799.76</c:v>
                </c:pt>
                <c:pt idx="4955" formatCode="#,##0.00">
                  <c:v>3797.28</c:v>
                </c:pt>
                <c:pt idx="4956" formatCode="#,##0.00">
                  <c:v>3794.8</c:v>
                </c:pt>
                <c:pt idx="4957" formatCode="#,##0.00">
                  <c:v>3792.32</c:v>
                </c:pt>
                <c:pt idx="4958" formatCode="#,##0.00">
                  <c:v>3789.86</c:v>
                </c:pt>
                <c:pt idx="4959" formatCode="#,##0.00">
                  <c:v>3788.07</c:v>
                </c:pt>
                <c:pt idx="4960" formatCode="#,##0.00">
                  <c:v>3785.26</c:v>
                </c:pt>
                <c:pt idx="4961" formatCode="#,##0.00">
                  <c:v>3782.68</c:v>
                </c:pt>
                <c:pt idx="4962" formatCode="#,##0.00">
                  <c:v>3780.22</c:v>
                </c:pt>
                <c:pt idx="4963" formatCode="#,##0.00">
                  <c:v>3777.75</c:v>
                </c:pt>
                <c:pt idx="4964" formatCode="#,##0.00">
                  <c:v>3775.28</c:v>
                </c:pt>
                <c:pt idx="4965" formatCode="#,##0.00">
                  <c:v>3772.81</c:v>
                </c:pt>
                <c:pt idx="4966" formatCode="#,##0.00">
                  <c:v>3770.33</c:v>
                </c:pt>
                <c:pt idx="4967" formatCode="#,##0.00">
                  <c:v>3767.86</c:v>
                </c:pt>
                <c:pt idx="4968" formatCode="#,##0.00">
                  <c:v>3765.39</c:v>
                </c:pt>
                <c:pt idx="4969" formatCode="#,##0.00">
                  <c:v>3762.91</c:v>
                </c:pt>
                <c:pt idx="4970" formatCode="#,##0.00">
                  <c:v>3760.44</c:v>
                </c:pt>
                <c:pt idx="4971" formatCode="#,##0.00">
                  <c:v>3757.98</c:v>
                </c:pt>
                <c:pt idx="4972" formatCode="#,##0.00">
                  <c:v>3755.51</c:v>
                </c:pt>
                <c:pt idx="4973" formatCode="#,##0.00">
                  <c:v>3753.05</c:v>
                </c:pt>
                <c:pt idx="4974" formatCode="#,##0.00">
                  <c:v>3750.59</c:v>
                </c:pt>
                <c:pt idx="4975" formatCode="#,##0.00">
                  <c:v>3748.13</c:v>
                </c:pt>
                <c:pt idx="4976" formatCode="#,##0.00">
                  <c:v>3745.68</c:v>
                </c:pt>
                <c:pt idx="4977" formatCode="#,##0.00">
                  <c:v>3743.23</c:v>
                </c:pt>
                <c:pt idx="4978" formatCode="#,##0.00">
                  <c:v>3740.78</c:v>
                </c:pt>
                <c:pt idx="4979" formatCode="#,##0.00">
                  <c:v>3738.33</c:v>
                </c:pt>
                <c:pt idx="4980" formatCode="#,##0.00">
                  <c:v>3735.89</c:v>
                </c:pt>
                <c:pt idx="4981" formatCode="#,##0.00">
                  <c:v>3733.44</c:v>
                </c:pt>
                <c:pt idx="4982" formatCode="#,##0.00">
                  <c:v>3731.01</c:v>
                </c:pt>
                <c:pt idx="4983" formatCode="#,##0.00">
                  <c:v>3728.56</c:v>
                </c:pt>
                <c:pt idx="4984" formatCode="#,##0.00">
                  <c:v>3726.13</c:v>
                </c:pt>
                <c:pt idx="4985" formatCode="#,##0.00">
                  <c:v>3723.69</c:v>
                </c:pt>
                <c:pt idx="4986" formatCode="#,##0.00">
                  <c:v>3721.25</c:v>
                </c:pt>
                <c:pt idx="4987" formatCode="#,##0.00">
                  <c:v>3718.83</c:v>
                </c:pt>
                <c:pt idx="4988" formatCode="#,##0.00">
                  <c:v>3716.4</c:v>
                </c:pt>
                <c:pt idx="4989" formatCode="#,##0.00">
                  <c:v>3713.97</c:v>
                </c:pt>
                <c:pt idx="4990" formatCode="#,##0.00">
                  <c:v>3711.54</c:v>
                </c:pt>
                <c:pt idx="4991" formatCode="#,##0.00">
                  <c:v>3709.12</c:v>
                </c:pt>
                <c:pt idx="4992" formatCode="#,##0.00">
                  <c:v>3706.7</c:v>
                </c:pt>
                <c:pt idx="4993" formatCode="#,##0.00">
                  <c:v>3704.28</c:v>
                </c:pt>
                <c:pt idx="4994" formatCode="#,##0.00">
                  <c:v>3701.86</c:v>
                </c:pt>
                <c:pt idx="4995" formatCode="#,##0.00">
                  <c:v>3699.45</c:v>
                </c:pt>
                <c:pt idx="4996" formatCode="#,##0.00">
                  <c:v>3697.03</c:v>
                </c:pt>
                <c:pt idx="4997" formatCode="#,##0.00">
                  <c:v>3694.62</c:v>
                </c:pt>
                <c:pt idx="4998" formatCode="#,##0.00">
                  <c:v>3692.22</c:v>
                </c:pt>
                <c:pt idx="4999" formatCode="#,##0.00">
                  <c:v>3689.82</c:v>
                </c:pt>
                <c:pt idx="5000" formatCode="#,##0.00">
                  <c:v>3687.42</c:v>
                </c:pt>
                <c:pt idx="5001" formatCode="#,##0.00">
                  <c:v>3685.02</c:v>
                </c:pt>
                <c:pt idx="5002" formatCode="#,##0.00">
                  <c:v>3682.62</c:v>
                </c:pt>
                <c:pt idx="5003" formatCode="#,##0.00">
                  <c:v>3680.22</c:v>
                </c:pt>
                <c:pt idx="5004" formatCode="#,##0.00">
                  <c:v>3677.82</c:v>
                </c:pt>
                <c:pt idx="5005" formatCode="#,##0.00">
                  <c:v>3675.42</c:v>
                </c:pt>
                <c:pt idx="5006" formatCode="#,##0.00">
                  <c:v>3673.03</c:v>
                </c:pt>
                <c:pt idx="5007" formatCode="#,##0.00">
                  <c:v>3670.64</c:v>
                </c:pt>
                <c:pt idx="5008" formatCode="#,##0.00">
                  <c:v>3668.25</c:v>
                </c:pt>
                <c:pt idx="5009" formatCode="#,##0.00">
                  <c:v>3665.86</c:v>
                </c:pt>
                <c:pt idx="5010" formatCode="#,##0.00">
                  <c:v>3663.48</c:v>
                </c:pt>
                <c:pt idx="5011" formatCode="#,##0.00">
                  <c:v>3661.11</c:v>
                </c:pt>
                <c:pt idx="5012" formatCode="#,##0.00">
                  <c:v>3658.73</c:v>
                </c:pt>
                <c:pt idx="5013" formatCode="#,##0.00">
                  <c:v>3656.37</c:v>
                </c:pt>
                <c:pt idx="5014" formatCode="#,##0.00">
                  <c:v>3654</c:v>
                </c:pt>
                <c:pt idx="5015" formatCode="#,##0.00">
                  <c:v>3651.63</c:v>
                </c:pt>
                <c:pt idx="5016" formatCode="#,##0.00">
                  <c:v>3649.27</c:v>
                </c:pt>
                <c:pt idx="5017" formatCode="#,##0.00">
                  <c:v>3646.91</c:v>
                </c:pt>
                <c:pt idx="5018" formatCode="#,##0.00">
                  <c:v>3644.56</c:v>
                </c:pt>
                <c:pt idx="5019" formatCode="#,##0.00">
                  <c:v>3642.22</c:v>
                </c:pt>
                <c:pt idx="5020" formatCode="#,##0.00">
                  <c:v>3639.89</c:v>
                </c:pt>
                <c:pt idx="5021" formatCode="#,##0.00">
                  <c:v>3637.56</c:v>
                </c:pt>
                <c:pt idx="5022" formatCode="#,##0.00">
                  <c:v>3635.26</c:v>
                </c:pt>
                <c:pt idx="5023" formatCode="#,##0.00">
                  <c:v>3632.95</c:v>
                </c:pt>
                <c:pt idx="5024" formatCode="#,##0.00">
                  <c:v>3630.64</c:v>
                </c:pt>
                <c:pt idx="5025" formatCode="#,##0.00">
                  <c:v>3628.34</c:v>
                </c:pt>
                <c:pt idx="5026" formatCode="#,##0.00">
                  <c:v>3626.04</c:v>
                </c:pt>
                <c:pt idx="5027" formatCode="#,##0.00">
                  <c:v>3623.74</c:v>
                </c:pt>
                <c:pt idx="5028" formatCode="#,##0.00">
                  <c:v>3621.44</c:v>
                </c:pt>
                <c:pt idx="5029" formatCode="#,##0.00">
                  <c:v>3619.15</c:v>
                </c:pt>
                <c:pt idx="5030" formatCode="#,##0.00">
                  <c:v>3616.85</c:v>
                </c:pt>
                <c:pt idx="5031" formatCode="#,##0.00">
                  <c:v>3614.55</c:v>
                </c:pt>
                <c:pt idx="5032" formatCode="#,##0.00">
                  <c:v>3612.25</c:v>
                </c:pt>
                <c:pt idx="5033" formatCode="#,##0.00">
                  <c:v>3609.96</c:v>
                </c:pt>
                <c:pt idx="5034" formatCode="#,##0.00">
                  <c:v>3607.67</c:v>
                </c:pt>
                <c:pt idx="5035" formatCode="#,##0.00">
                  <c:v>3605.38</c:v>
                </c:pt>
                <c:pt idx="5036" formatCode="#,##0.00">
                  <c:v>3603.09</c:v>
                </c:pt>
                <c:pt idx="5037" formatCode="#,##0.00">
                  <c:v>3600.81</c:v>
                </c:pt>
                <c:pt idx="5038" formatCode="#,##0.00">
                  <c:v>3598.8</c:v>
                </c:pt>
                <c:pt idx="5039" formatCode="#,##0.00">
                  <c:v>3596.37</c:v>
                </c:pt>
                <c:pt idx="5040" formatCode="#,##0.00">
                  <c:v>3594.07</c:v>
                </c:pt>
                <c:pt idx="5041" formatCode="#,##0.00">
                  <c:v>3591.79</c:v>
                </c:pt>
                <c:pt idx="5042" formatCode="#,##0.00">
                  <c:v>3589.52</c:v>
                </c:pt>
                <c:pt idx="5043" formatCode="#,##0.00">
                  <c:v>3587.27</c:v>
                </c:pt>
                <c:pt idx="5044" formatCode="#,##0.00">
                  <c:v>3585.16</c:v>
                </c:pt>
                <c:pt idx="5045" formatCode="#,##0.00">
                  <c:v>3582.82</c:v>
                </c:pt>
                <c:pt idx="5046" formatCode="#,##0.00">
                  <c:v>3580.52</c:v>
                </c:pt>
                <c:pt idx="5047" formatCode="#,##0.00">
                  <c:v>3578.23</c:v>
                </c:pt>
                <c:pt idx="5048" formatCode="#,##0.00">
                  <c:v>3575.96</c:v>
                </c:pt>
                <c:pt idx="5049" formatCode="#,##0.00">
                  <c:v>3573.7</c:v>
                </c:pt>
                <c:pt idx="5050" formatCode="#,##0.00">
                  <c:v>3571.43</c:v>
                </c:pt>
                <c:pt idx="5051" formatCode="#,##0.00">
                  <c:v>3569.18</c:v>
                </c:pt>
                <c:pt idx="5052" formatCode="#,##0.00">
                  <c:v>3566.93</c:v>
                </c:pt>
                <c:pt idx="5053" formatCode="#,##0.00">
                  <c:v>3564.68</c:v>
                </c:pt>
                <c:pt idx="5054" formatCode="#,##0.00">
                  <c:v>3562.44</c:v>
                </c:pt>
                <c:pt idx="5055" formatCode="#,##0.00">
                  <c:v>3560.2</c:v>
                </c:pt>
                <c:pt idx="5056" formatCode="#,##0.00">
                  <c:v>3557.96</c:v>
                </c:pt>
                <c:pt idx="5057" formatCode="#,##0.00">
                  <c:v>3555.73</c:v>
                </c:pt>
                <c:pt idx="5058" formatCode="#,##0.00">
                  <c:v>3553.5</c:v>
                </c:pt>
                <c:pt idx="5059" formatCode="#,##0.00">
                  <c:v>3551.28</c:v>
                </c:pt>
                <c:pt idx="5060" formatCode="#,##0.00">
                  <c:v>3549.06</c:v>
                </c:pt>
                <c:pt idx="5061" formatCode="#,##0.00">
                  <c:v>3546.84</c:v>
                </c:pt>
                <c:pt idx="5062" formatCode="#,##0.00">
                  <c:v>3544.63</c:v>
                </c:pt>
                <c:pt idx="5063" formatCode="#,##0.00">
                  <c:v>3542.42</c:v>
                </c:pt>
                <c:pt idx="5064" formatCode="#,##0.00">
                  <c:v>3540.21</c:v>
                </c:pt>
                <c:pt idx="5065" formatCode="#,##0.00">
                  <c:v>3538.01</c:v>
                </c:pt>
                <c:pt idx="5066" formatCode="#,##0.00">
                  <c:v>3535.82</c:v>
                </c:pt>
                <c:pt idx="5067" formatCode="#,##0.00">
                  <c:v>3533.62</c:v>
                </c:pt>
                <c:pt idx="5068" formatCode="#,##0.00">
                  <c:v>3531.44</c:v>
                </c:pt>
                <c:pt idx="5069" formatCode="#,##0.00">
                  <c:v>3529.25</c:v>
                </c:pt>
                <c:pt idx="5070" formatCode="#,##0.00">
                  <c:v>3527.08</c:v>
                </c:pt>
                <c:pt idx="5071" formatCode="#,##0.00">
                  <c:v>3524.91</c:v>
                </c:pt>
                <c:pt idx="5072" formatCode="#,##0.00">
                  <c:v>3522.84</c:v>
                </c:pt>
                <c:pt idx="5073" formatCode="#,##0.00">
                  <c:v>3520.68</c:v>
                </c:pt>
                <c:pt idx="5074" formatCode="#,##0.00">
                  <c:v>3518.49</c:v>
                </c:pt>
                <c:pt idx="5075" formatCode="#,##0.00">
                  <c:v>3516.31</c:v>
                </c:pt>
                <c:pt idx="5076" formatCode="#,##0.00">
                  <c:v>3514.13</c:v>
                </c:pt>
                <c:pt idx="5077" formatCode="#,##0.00">
                  <c:v>3511.96</c:v>
                </c:pt>
                <c:pt idx="5078" formatCode="#,##0.00">
                  <c:v>3509.8</c:v>
                </c:pt>
                <c:pt idx="5079" formatCode="#,##0.00">
                  <c:v>3507.64</c:v>
                </c:pt>
                <c:pt idx="5080" formatCode="#,##0.00">
                  <c:v>3505.48</c:v>
                </c:pt>
                <c:pt idx="5081" formatCode="#,##0.00">
                  <c:v>3503.33</c:v>
                </c:pt>
                <c:pt idx="5082" formatCode="#,##0.00">
                  <c:v>3501.19</c:v>
                </c:pt>
                <c:pt idx="5083" formatCode="#,##0.00">
                  <c:v>3499.04</c:v>
                </c:pt>
                <c:pt idx="5084" formatCode="#,##0.00">
                  <c:v>3496.91</c:v>
                </c:pt>
                <c:pt idx="5085" formatCode="#,##0.00">
                  <c:v>3494.77</c:v>
                </c:pt>
                <c:pt idx="5086" formatCode="#,##0.00">
                  <c:v>3492.63</c:v>
                </c:pt>
                <c:pt idx="5087" formatCode="#,##0.00">
                  <c:v>3490.5</c:v>
                </c:pt>
                <c:pt idx="5088" formatCode="#,##0.00">
                  <c:v>3488.37</c:v>
                </c:pt>
                <c:pt idx="5089" formatCode="#,##0.00">
                  <c:v>3486.25</c:v>
                </c:pt>
                <c:pt idx="5090" formatCode="#,##0.00">
                  <c:v>3484.13</c:v>
                </c:pt>
                <c:pt idx="5091" formatCode="#,##0.00">
                  <c:v>3482.01</c:v>
                </c:pt>
                <c:pt idx="5092" formatCode="#,##0.00">
                  <c:v>3479.9</c:v>
                </c:pt>
                <c:pt idx="5093" formatCode="#,##0.00">
                  <c:v>3477.79</c:v>
                </c:pt>
                <c:pt idx="5094" formatCode="#,##0.00">
                  <c:v>3475.68</c:v>
                </c:pt>
                <c:pt idx="5095" formatCode="#,##0.00">
                  <c:v>3473.58</c:v>
                </c:pt>
                <c:pt idx="5096" formatCode="#,##0.00">
                  <c:v>3471.48</c:v>
                </c:pt>
                <c:pt idx="5097" formatCode="#,##0.00">
                  <c:v>3469.38</c:v>
                </c:pt>
                <c:pt idx="5098" formatCode="#,##0.00">
                  <c:v>3467.29</c:v>
                </c:pt>
                <c:pt idx="5099" formatCode="#,##0.00">
                  <c:v>3465.2</c:v>
                </c:pt>
                <c:pt idx="5100" formatCode="#,##0.00">
                  <c:v>3463.11</c:v>
                </c:pt>
                <c:pt idx="5101" formatCode="#,##0.00">
                  <c:v>3461.03</c:v>
                </c:pt>
                <c:pt idx="5102" formatCode="#,##0.00">
                  <c:v>3458.95</c:v>
                </c:pt>
                <c:pt idx="5103" formatCode="#,##0.00">
                  <c:v>3456.87</c:v>
                </c:pt>
                <c:pt idx="5104" formatCode="#,##0.00">
                  <c:v>3454.8</c:v>
                </c:pt>
                <c:pt idx="5105" formatCode="#,##0.00">
                  <c:v>3452.73</c:v>
                </c:pt>
                <c:pt idx="5106" formatCode="#,##0.00">
                  <c:v>3450.67</c:v>
                </c:pt>
                <c:pt idx="5107" formatCode="#,##0.00">
                  <c:v>3448.6</c:v>
                </c:pt>
                <c:pt idx="5108" formatCode="#,##0.00">
                  <c:v>3446.54</c:v>
                </c:pt>
                <c:pt idx="5109" formatCode="#,##0.00">
                  <c:v>3444.48</c:v>
                </c:pt>
                <c:pt idx="5110" formatCode="#,##0.00">
                  <c:v>3442.42</c:v>
                </c:pt>
                <c:pt idx="5111" formatCode="#,##0.00">
                  <c:v>3440.37</c:v>
                </c:pt>
                <c:pt idx="5112" formatCode="#,##0.00">
                  <c:v>3438.32</c:v>
                </c:pt>
                <c:pt idx="5113" formatCode="#,##0.00">
                  <c:v>3437.83</c:v>
                </c:pt>
                <c:pt idx="5114" formatCode="#,##0.00">
                  <c:v>3435.44</c:v>
                </c:pt>
                <c:pt idx="5115" formatCode="#,##0.00">
                  <c:v>3433.01</c:v>
                </c:pt>
                <c:pt idx="5116" formatCode="#,##0.00">
                  <c:v>3430.55</c:v>
                </c:pt>
                <c:pt idx="5117" formatCode="#,##0.00">
                  <c:v>3428.48</c:v>
                </c:pt>
                <c:pt idx="5118" formatCode="#,##0.00">
                  <c:v>3426.43</c:v>
                </c:pt>
                <c:pt idx="5119" formatCode="#,##0.00">
                  <c:v>3424.43</c:v>
                </c:pt>
                <c:pt idx="5120" formatCode="#,##0.00">
                  <c:v>3422.37</c:v>
                </c:pt>
                <c:pt idx="5121" formatCode="#,##0.00">
                  <c:v>3420.32</c:v>
                </c:pt>
                <c:pt idx="5122" formatCode="#,##0.00">
                  <c:v>3418.28</c:v>
                </c:pt>
                <c:pt idx="5123" formatCode="#,##0.00">
                  <c:v>3416.24</c:v>
                </c:pt>
                <c:pt idx="5124" formatCode="#,##0.00">
                  <c:v>3414.2</c:v>
                </c:pt>
                <c:pt idx="5125" formatCode="#,##0.00">
                  <c:v>3412.17</c:v>
                </c:pt>
                <c:pt idx="5126" formatCode="#,##0.00">
                  <c:v>3410.13</c:v>
                </c:pt>
                <c:pt idx="5127" formatCode="#,##0.00">
                  <c:v>3408.11</c:v>
                </c:pt>
                <c:pt idx="5128" formatCode="#,##0.00">
                  <c:v>3406.08</c:v>
                </c:pt>
                <c:pt idx="5129" formatCode="#,##0.00">
                  <c:v>3404.06</c:v>
                </c:pt>
                <c:pt idx="5130" formatCode="#,##0.00">
                  <c:v>3402.05</c:v>
                </c:pt>
                <c:pt idx="5131" formatCode="#,##0.00">
                  <c:v>3400.03</c:v>
                </c:pt>
                <c:pt idx="5132" formatCode="#,##0.00">
                  <c:v>3398.02</c:v>
                </c:pt>
                <c:pt idx="5133" formatCode="#,##0.00">
                  <c:v>3396.01</c:v>
                </c:pt>
                <c:pt idx="5134" formatCode="#,##0.00">
                  <c:v>3394.01</c:v>
                </c:pt>
                <c:pt idx="5135" formatCode="#,##0.00">
                  <c:v>3392.03</c:v>
                </c:pt>
                <c:pt idx="5136" formatCode="#,##0.00">
                  <c:v>3390.04</c:v>
                </c:pt>
                <c:pt idx="5137" formatCode="#,##0.00">
                  <c:v>3388.05</c:v>
                </c:pt>
                <c:pt idx="5138" formatCode="#,##0.00">
                  <c:v>3386.06</c:v>
                </c:pt>
                <c:pt idx="5139" formatCode="#,##0.00">
                  <c:v>3384.07</c:v>
                </c:pt>
                <c:pt idx="5140" formatCode="#,##0.00">
                  <c:v>3382.09</c:v>
                </c:pt>
                <c:pt idx="5141" formatCode="#,##0.00">
                  <c:v>3380.11</c:v>
                </c:pt>
                <c:pt idx="5142" formatCode="#,##0.00">
                  <c:v>3378.13</c:v>
                </c:pt>
                <c:pt idx="5143" formatCode="#,##0.00">
                  <c:v>3376.14</c:v>
                </c:pt>
                <c:pt idx="5144" formatCode="#,##0.00">
                  <c:v>3374.16</c:v>
                </c:pt>
                <c:pt idx="5145" formatCode="#,##0.00">
                  <c:v>3372.19</c:v>
                </c:pt>
                <c:pt idx="5146" formatCode="#,##0.00">
                  <c:v>3370.21</c:v>
                </c:pt>
                <c:pt idx="5147" formatCode="#,##0.00">
                  <c:v>3368.23</c:v>
                </c:pt>
                <c:pt idx="5148" formatCode="#,##0.00">
                  <c:v>3366.25</c:v>
                </c:pt>
                <c:pt idx="5149" formatCode="#,##0.00">
                  <c:v>3364.28</c:v>
                </c:pt>
                <c:pt idx="5150" formatCode="#,##0.00">
                  <c:v>3362.3</c:v>
                </c:pt>
                <c:pt idx="5151" formatCode="#,##0.00">
                  <c:v>3360.33</c:v>
                </c:pt>
                <c:pt idx="5152" formatCode="#,##0.00">
                  <c:v>3358.36</c:v>
                </c:pt>
                <c:pt idx="5153" formatCode="#,##0.00">
                  <c:v>3356.38</c:v>
                </c:pt>
                <c:pt idx="5154" formatCode="#,##0.00">
                  <c:v>3354.41</c:v>
                </c:pt>
                <c:pt idx="5155" formatCode="#,##0.00">
                  <c:v>3352.44</c:v>
                </c:pt>
                <c:pt idx="5156" formatCode="#,##0.00">
                  <c:v>3350.46</c:v>
                </c:pt>
                <c:pt idx="5157" formatCode="#,##0.00">
                  <c:v>3348.49</c:v>
                </c:pt>
                <c:pt idx="5158" formatCode="#,##0.00">
                  <c:v>3346.52</c:v>
                </c:pt>
                <c:pt idx="5159" formatCode="#,##0.00">
                  <c:v>3344.56</c:v>
                </c:pt>
                <c:pt idx="5160" formatCode="#,##0.00">
                  <c:v>3342.59</c:v>
                </c:pt>
                <c:pt idx="5161" formatCode="#,##0.00">
                  <c:v>3340.62</c:v>
                </c:pt>
                <c:pt idx="5162" formatCode="#,##0.00">
                  <c:v>3338.65</c:v>
                </c:pt>
                <c:pt idx="5163" formatCode="#,##0.00">
                  <c:v>3336.68</c:v>
                </c:pt>
                <c:pt idx="5164" formatCode="#,##0.00">
                  <c:v>3334.71</c:v>
                </c:pt>
                <c:pt idx="5165" formatCode="#,##0.00">
                  <c:v>3332.75</c:v>
                </c:pt>
                <c:pt idx="5166" formatCode="#,##0.00">
                  <c:v>3330.78</c:v>
                </c:pt>
                <c:pt idx="5167" formatCode="#,##0.00">
                  <c:v>3328.81</c:v>
                </c:pt>
                <c:pt idx="5168" formatCode="#,##0.00">
                  <c:v>3326.84</c:v>
                </c:pt>
                <c:pt idx="5169" formatCode="#,##0.00">
                  <c:v>3324.86</c:v>
                </c:pt>
                <c:pt idx="5170" formatCode="#,##0.00">
                  <c:v>3322.9</c:v>
                </c:pt>
                <c:pt idx="5171" formatCode="#,##0.00">
                  <c:v>3320.94</c:v>
                </c:pt>
                <c:pt idx="5172" formatCode="#,##0.00">
                  <c:v>3318.98</c:v>
                </c:pt>
                <c:pt idx="5173" formatCode="#,##0.00">
                  <c:v>3317.01</c:v>
                </c:pt>
                <c:pt idx="5174" formatCode="#,##0.00">
                  <c:v>3315.05</c:v>
                </c:pt>
                <c:pt idx="5175" formatCode="#,##0.00">
                  <c:v>3313.1</c:v>
                </c:pt>
                <c:pt idx="5176" formatCode="#,##0.00">
                  <c:v>3311.14</c:v>
                </c:pt>
                <c:pt idx="5177" formatCode="#,##0.00">
                  <c:v>3309.18</c:v>
                </c:pt>
                <c:pt idx="5178" formatCode="#,##0.00">
                  <c:v>3307.22</c:v>
                </c:pt>
                <c:pt idx="5179" formatCode="#,##0.00">
                  <c:v>3305.26</c:v>
                </c:pt>
                <c:pt idx="5180" formatCode="#,##0.00">
                  <c:v>3303.3</c:v>
                </c:pt>
                <c:pt idx="5181" formatCode="#,##0.00">
                  <c:v>3301.34</c:v>
                </c:pt>
                <c:pt idx="5182" formatCode="#,##0.00">
                  <c:v>3299.38</c:v>
                </c:pt>
                <c:pt idx="5183" formatCode="#,##0.00">
                  <c:v>3297.42</c:v>
                </c:pt>
                <c:pt idx="5184" formatCode="#,##0.00">
                  <c:v>3295.46</c:v>
                </c:pt>
                <c:pt idx="5185" formatCode="#,##0.00">
                  <c:v>3293.5</c:v>
                </c:pt>
                <c:pt idx="5186" formatCode="#,##0.00">
                  <c:v>3291.54</c:v>
                </c:pt>
                <c:pt idx="5187" formatCode="#,##0.00">
                  <c:v>3289.58</c:v>
                </c:pt>
                <c:pt idx="5188" formatCode="#,##0.00">
                  <c:v>3287.62</c:v>
                </c:pt>
                <c:pt idx="5189" formatCode="#,##0.00">
                  <c:v>3285.65</c:v>
                </c:pt>
                <c:pt idx="5190" formatCode="#,##0.00">
                  <c:v>3283.69</c:v>
                </c:pt>
                <c:pt idx="5191" formatCode="#,##0.00">
                  <c:v>3281.73</c:v>
                </c:pt>
                <c:pt idx="5192" formatCode="#,##0.00">
                  <c:v>3279.77</c:v>
                </c:pt>
                <c:pt idx="5193" formatCode="#,##0.00">
                  <c:v>3277.81</c:v>
                </c:pt>
                <c:pt idx="5194" formatCode="#,##0.00">
                  <c:v>3275.84</c:v>
                </c:pt>
                <c:pt idx="5195" formatCode="#,##0.00">
                  <c:v>3273.88</c:v>
                </c:pt>
                <c:pt idx="5196" formatCode="#,##0.00">
                  <c:v>3271.92</c:v>
                </c:pt>
                <c:pt idx="5197" formatCode="#,##0.00">
                  <c:v>3269.96</c:v>
                </c:pt>
                <c:pt idx="5198" formatCode="#,##0.00">
                  <c:v>3268</c:v>
                </c:pt>
                <c:pt idx="5199" formatCode="#,##0.00">
                  <c:v>3266.04</c:v>
                </c:pt>
                <c:pt idx="5200" formatCode="#,##0.00">
                  <c:v>3264.08</c:v>
                </c:pt>
                <c:pt idx="5201" formatCode="#,##0.00">
                  <c:v>3262.11</c:v>
                </c:pt>
                <c:pt idx="5202" formatCode="#,##0.00">
                  <c:v>3260.15</c:v>
                </c:pt>
                <c:pt idx="5203" formatCode="#,##0.00">
                  <c:v>3258.19</c:v>
                </c:pt>
                <c:pt idx="5204" formatCode="#,##0.00">
                  <c:v>3256.23</c:v>
                </c:pt>
                <c:pt idx="5205" formatCode="#,##0.00">
                  <c:v>3254.36</c:v>
                </c:pt>
                <c:pt idx="5206" formatCode="#,##0.00">
                  <c:v>3252.38</c:v>
                </c:pt>
                <c:pt idx="5207" formatCode="#,##0.00">
                  <c:v>3250.4</c:v>
                </c:pt>
                <c:pt idx="5208" formatCode="#,##0.00">
                  <c:v>3248.43</c:v>
                </c:pt>
                <c:pt idx="5209" formatCode="#,##0.00">
                  <c:v>3246.47</c:v>
                </c:pt>
                <c:pt idx="5210" formatCode="#,##0.00">
                  <c:v>3244.51</c:v>
                </c:pt>
                <c:pt idx="5211" formatCode="#,##0.00">
                  <c:v>3242.55</c:v>
                </c:pt>
                <c:pt idx="5212" formatCode="#,##0.00">
                  <c:v>3240.59</c:v>
                </c:pt>
                <c:pt idx="5213" formatCode="#,##0.00">
                  <c:v>3238.64</c:v>
                </c:pt>
                <c:pt idx="5214" formatCode="#,##0.00">
                  <c:v>3236.68</c:v>
                </c:pt>
                <c:pt idx="5215" formatCode="#,##0.00">
                  <c:v>3234.72</c:v>
                </c:pt>
                <c:pt idx="5216" formatCode="#,##0.00">
                  <c:v>3232.77</c:v>
                </c:pt>
                <c:pt idx="5217" formatCode="#,##0.00">
                  <c:v>3230.82</c:v>
                </c:pt>
                <c:pt idx="5218" formatCode="#,##0.00">
                  <c:v>3228.86</c:v>
                </c:pt>
                <c:pt idx="5219" formatCode="#,##0.00">
                  <c:v>3226.9</c:v>
                </c:pt>
                <c:pt idx="5220" formatCode="#,##0.00">
                  <c:v>3224.94</c:v>
                </c:pt>
              </c:numCache>
            </c:numRef>
          </c:yVal>
          <c:smooth val="1"/>
          <c:extLst xmlns:c16r2="http://schemas.microsoft.com/office/drawing/2015/06/chart">
            <c:ext xmlns:c16="http://schemas.microsoft.com/office/drawing/2014/chart" uri="{C3380CC4-5D6E-409C-BE32-E72D297353CC}">
              <c16:uniqueId val="{00000004-E879-4440-8B26-E702DB3F47FD}"/>
            </c:ext>
          </c:extLst>
        </c:ser>
        <c:dLbls>
          <c:showLegendKey val="0"/>
          <c:showVal val="0"/>
          <c:showCatName val="0"/>
          <c:showSerName val="0"/>
          <c:showPercent val="0"/>
          <c:showBubbleSize val="0"/>
        </c:dLbls>
        <c:axId val="145301888"/>
        <c:axId val="145303808"/>
      </c:scatterChart>
      <c:valAx>
        <c:axId val="145301888"/>
        <c:scaling>
          <c:orientation val="minMax"/>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45303808"/>
        <c:crosses val="autoZero"/>
        <c:crossBetween val="midCat"/>
        <c:majorUnit val="12"/>
        <c:minorUnit val="0.5"/>
      </c:valAx>
      <c:valAx>
        <c:axId val="145303808"/>
        <c:scaling>
          <c:orientation val="minMax"/>
        </c:scaling>
        <c:delete val="0"/>
        <c:axPos val="l"/>
        <c:majorGridlines/>
        <c:title>
          <c:tx>
            <c:rich>
              <a:bodyPr rot="-5400000" vert="horz"/>
              <a:lstStyle/>
              <a:p>
                <a:pPr>
                  <a:defRPr/>
                </a:pPr>
                <a:r>
                  <a:rPr lang="en-US"/>
                  <a:t>Discharge (cfs)</a:t>
                </a:r>
              </a:p>
            </c:rich>
          </c:tx>
          <c:layout>
            <c:manualLayout>
              <c:xMode val="edge"/>
              <c:yMode val="edge"/>
              <c:x val="1.6497165056840864E-4"/>
              <c:y val="0.34462166588150839"/>
            </c:manualLayout>
          </c:layout>
          <c:overlay val="0"/>
        </c:title>
        <c:numFmt formatCode="#,##0" sourceLinked="0"/>
        <c:majorTickMark val="out"/>
        <c:minorTickMark val="none"/>
        <c:tickLblPos val="nextTo"/>
        <c:crossAx val="145301888"/>
        <c:crosses val="autoZero"/>
        <c:crossBetween val="midCat"/>
      </c:valAx>
      <c:spPr>
        <a:ln>
          <a:solidFill>
            <a:schemeClr val="tx1"/>
          </a:solidFill>
        </a:ln>
      </c:spPr>
    </c:plotArea>
    <c:legend>
      <c:legendPos val="r"/>
      <c:layout>
        <c:manualLayout>
          <c:xMode val="edge"/>
          <c:yMode val="edge"/>
          <c:x val="0.60050871245261006"/>
          <c:y val="3.1880790542207868E-2"/>
          <c:w val="0.37307414698162727"/>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215466497908785E-2"/>
          <c:y val="3.1631110213787381E-2"/>
          <c:w val="0.87842035587900813"/>
          <c:h val="0.83658343989052653"/>
        </c:manualLayout>
      </c:layout>
      <c:scatterChart>
        <c:scatterStyle val="smoothMarker"/>
        <c:varyColors val="0"/>
        <c:ser>
          <c:idx val="4"/>
          <c:order val="0"/>
          <c:tx>
            <c:v>0.2 Percent Annual Chance</c:v>
          </c:tx>
          <c:spPr>
            <a:ln>
              <a:solidFill>
                <a:schemeClr val="accent2"/>
              </a:solidFill>
            </a:ln>
          </c:spPr>
          <c:marker>
            <c:symbol val="none"/>
          </c:marker>
          <c:xVal>
            <c:numRef>
              <c:f>Inflow_NB2_4!$C$3:$C$5223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Inflow_NB2_4!$H$3:$H$5223</c:f>
              <c:numCache>
                <c:formatCode>General</c:formatCode>
                <c:ptCount val="5221"/>
                <c:pt idx="0">
                  <c:v>565.30999999999995</c:v>
                </c:pt>
                <c:pt idx="1">
                  <c:v>565.30999999999995</c:v>
                </c:pt>
                <c:pt idx="2">
                  <c:v>565.30999999999995</c:v>
                </c:pt>
                <c:pt idx="3">
                  <c:v>565.30999999999995</c:v>
                </c:pt>
                <c:pt idx="4">
                  <c:v>565.30999999999995</c:v>
                </c:pt>
                <c:pt idx="5">
                  <c:v>565.30999999999995</c:v>
                </c:pt>
                <c:pt idx="6">
                  <c:v>565.30999999999995</c:v>
                </c:pt>
                <c:pt idx="7">
                  <c:v>565.30999999999995</c:v>
                </c:pt>
                <c:pt idx="8">
                  <c:v>565.30999999999995</c:v>
                </c:pt>
                <c:pt idx="9">
                  <c:v>565.30999999999995</c:v>
                </c:pt>
                <c:pt idx="10">
                  <c:v>565.30999999999995</c:v>
                </c:pt>
                <c:pt idx="11">
                  <c:v>565.30999999999995</c:v>
                </c:pt>
                <c:pt idx="12">
                  <c:v>565.30999999999995</c:v>
                </c:pt>
                <c:pt idx="13">
                  <c:v>565.30999999999995</c:v>
                </c:pt>
                <c:pt idx="14">
                  <c:v>565.30999999999995</c:v>
                </c:pt>
                <c:pt idx="15">
                  <c:v>565.30999999999995</c:v>
                </c:pt>
                <c:pt idx="16">
                  <c:v>565.30999999999995</c:v>
                </c:pt>
                <c:pt idx="17">
                  <c:v>565.30999999999995</c:v>
                </c:pt>
                <c:pt idx="18">
                  <c:v>565.30999999999995</c:v>
                </c:pt>
                <c:pt idx="19">
                  <c:v>565.30999999999995</c:v>
                </c:pt>
                <c:pt idx="20">
                  <c:v>565.30999999999995</c:v>
                </c:pt>
                <c:pt idx="21">
                  <c:v>565.30999999999995</c:v>
                </c:pt>
                <c:pt idx="22">
                  <c:v>565.30999999999995</c:v>
                </c:pt>
                <c:pt idx="23">
                  <c:v>565.30999999999995</c:v>
                </c:pt>
                <c:pt idx="24">
                  <c:v>565.30999999999995</c:v>
                </c:pt>
                <c:pt idx="25">
                  <c:v>565.30999999999995</c:v>
                </c:pt>
                <c:pt idx="26">
                  <c:v>565.30999999999995</c:v>
                </c:pt>
                <c:pt idx="27">
                  <c:v>565.30999999999995</c:v>
                </c:pt>
                <c:pt idx="28">
                  <c:v>565.30999999999995</c:v>
                </c:pt>
                <c:pt idx="29">
                  <c:v>565.30999999999995</c:v>
                </c:pt>
                <c:pt idx="30">
                  <c:v>565.30999999999995</c:v>
                </c:pt>
                <c:pt idx="31">
                  <c:v>565.30999999999995</c:v>
                </c:pt>
                <c:pt idx="32">
                  <c:v>565.30999999999995</c:v>
                </c:pt>
                <c:pt idx="33">
                  <c:v>565.30999999999995</c:v>
                </c:pt>
                <c:pt idx="34">
                  <c:v>565.30999999999995</c:v>
                </c:pt>
                <c:pt idx="35">
                  <c:v>565.30999999999995</c:v>
                </c:pt>
                <c:pt idx="36">
                  <c:v>565.30999999999995</c:v>
                </c:pt>
                <c:pt idx="37">
                  <c:v>565.30999999999995</c:v>
                </c:pt>
                <c:pt idx="38">
                  <c:v>565.30999999999995</c:v>
                </c:pt>
                <c:pt idx="39">
                  <c:v>565.30999999999995</c:v>
                </c:pt>
                <c:pt idx="40">
                  <c:v>565.30999999999995</c:v>
                </c:pt>
                <c:pt idx="41">
                  <c:v>565.30999999999995</c:v>
                </c:pt>
                <c:pt idx="42">
                  <c:v>565.30999999999995</c:v>
                </c:pt>
                <c:pt idx="43">
                  <c:v>565.30999999999995</c:v>
                </c:pt>
                <c:pt idx="44">
                  <c:v>565.30999999999995</c:v>
                </c:pt>
                <c:pt idx="45">
                  <c:v>565.30999999999995</c:v>
                </c:pt>
                <c:pt idx="46">
                  <c:v>565.30999999999995</c:v>
                </c:pt>
                <c:pt idx="47">
                  <c:v>565.30999999999995</c:v>
                </c:pt>
                <c:pt idx="48">
                  <c:v>565.30999999999995</c:v>
                </c:pt>
                <c:pt idx="49">
                  <c:v>565.30999999999995</c:v>
                </c:pt>
                <c:pt idx="50">
                  <c:v>565.30999999999995</c:v>
                </c:pt>
                <c:pt idx="51">
                  <c:v>565.30999999999995</c:v>
                </c:pt>
                <c:pt idx="52">
                  <c:v>565.30999999999995</c:v>
                </c:pt>
                <c:pt idx="53">
                  <c:v>565.30999999999995</c:v>
                </c:pt>
                <c:pt idx="54">
                  <c:v>565.30999999999995</c:v>
                </c:pt>
                <c:pt idx="55">
                  <c:v>565.30999999999995</c:v>
                </c:pt>
                <c:pt idx="56">
                  <c:v>565.30999999999995</c:v>
                </c:pt>
                <c:pt idx="57">
                  <c:v>565.30999999999995</c:v>
                </c:pt>
                <c:pt idx="58">
                  <c:v>565.30999999999995</c:v>
                </c:pt>
                <c:pt idx="59">
                  <c:v>565.30999999999995</c:v>
                </c:pt>
                <c:pt idx="60">
                  <c:v>565.30999999999995</c:v>
                </c:pt>
                <c:pt idx="61">
                  <c:v>565.30999999999995</c:v>
                </c:pt>
                <c:pt idx="62">
                  <c:v>565.30999999999995</c:v>
                </c:pt>
                <c:pt idx="63">
                  <c:v>565.30999999999995</c:v>
                </c:pt>
                <c:pt idx="64">
                  <c:v>565.30999999999995</c:v>
                </c:pt>
                <c:pt idx="65">
                  <c:v>565.30999999999995</c:v>
                </c:pt>
                <c:pt idx="66">
                  <c:v>565.30999999999995</c:v>
                </c:pt>
                <c:pt idx="67">
                  <c:v>565.30999999999995</c:v>
                </c:pt>
                <c:pt idx="68">
                  <c:v>565.30999999999995</c:v>
                </c:pt>
                <c:pt idx="69">
                  <c:v>565.30999999999995</c:v>
                </c:pt>
                <c:pt idx="70">
                  <c:v>565.30999999999995</c:v>
                </c:pt>
                <c:pt idx="71">
                  <c:v>565.30999999999995</c:v>
                </c:pt>
                <c:pt idx="72">
                  <c:v>565.30999999999995</c:v>
                </c:pt>
                <c:pt idx="73">
                  <c:v>565.30999999999995</c:v>
                </c:pt>
                <c:pt idx="74">
                  <c:v>565.30999999999995</c:v>
                </c:pt>
                <c:pt idx="75">
                  <c:v>565.30999999999995</c:v>
                </c:pt>
                <c:pt idx="76">
                  <c:v>565.30999999999995</c:v>
                </c:pt>
                <c:pt idx="77">
                  <c:v>565.30999999999995</c:v>
                </c:pt>
                <c:pt idx="78">
                  <c:v>565.30999999999995</c:v>
                </c:pt>
                <c:pt idx="79">
                  <c:v>565.30999999999995</c:v>
                </c:pt>
                <c:pt idx="80">
                  <c:v>565.30999999999995</c:v>
                </c:pt>
                <c:pt idx="81">
                  <c:v>565.30999999999995</c:v>
                </c:pt>
                <c:pt idx="82">
                  <c:v>565.30999999999995</c:v>
                </c:pt>
                <c:pt idx="83">
                  <c:v>565.30999999999995</c:v>
                </c:pt>
                <c:pt idx="84">
                  <c:v>565.30999999999995</c:v>
                </c:pt>
                <c:pt idx="85">
                  <c:v>565.30999999999995</c:v>
                </c:pt>
                <c:pt idx="86">
                  <c:v>565.30999999999995</c:v>
                </c:pt>
                <c:pt idx="87">
                  <c:v>565.30999999999995</c:v>
                </c:pt>
                <c:pt idx="88">
                  <c:v>565.30999999999995</c:v>
                </c:pt>
                <c:pt idx="89">
                  <c:v>565.30999999999995</c:v>
                </c:pt>
                <c:pt idx="90">
                  <c:v>565.30999999999995</c:v>
                </c:pt>
                <c:pt idx="91">
                  <c:v>565.30999999999995</c:v>
                </c:pt>
                <c:pt idx="92">
                  <c:v>565.30999999999995</c:v>
                </c:pt>
                <c:pt idx="93">
                  <c:v>565.30999999999995</c:v>
                </c:pt>
                <c:pt idx="94">
                  <c:v>565.30999999999995</c:v>
                </c:pt>
                <c:pt idx="95">
                  <c:v>565.30999999999995</c:v>
                </c:pt>
                <c:pt idx="96">
                  <c:v>565.30999999999995</c:v>
                </c:pt>
                <c:pt idx="97">
                  <c:v>565.30999999999995</c:v>
                </c:pt>
                <c:pt idx="98">
                  <c:v>565.30999999999995</c:v>
                </c:pt>
                <c:pt idx="99">
                  <c:v>565.30999999999995</c:v>
                </c:pt>
                <c:pt idx="100">
                  <c:v>565.30999999999995</c:v>
                </c:pt>
                <c:pt idx="101">
                  <c:v>565.30999999999995</c:v>
                </c:pt>
                <c:pt idx="102">
                  <c:v>565.30999999999995</c:v>
                </c:pt>
                <c:pt idx="103">
                  <c:v>565.30999999999995</c:v>
                </c:pt>
                <c:pt idx="104">
                  <c:v>565.30999999999995</c:v>
                </c:pt>
                <c:pt idx="105">
                  <c:v>565.30999999999995</c:v>
                </c:pt>
                <c:pt idx="106">
                  <c:v>565.30999999999995</c:v>
                </c:pt>
                <c:pt idx="107">
                  <c:v>565.30999999999995</c:v>
                </c:pt>
                <c:pt idx="108">
                  <c:v>565.30999999999995</c:v>
                </c:pt>
                <c:pt idx="109">
                  <c:v>565.30999999999995</c:v>
                </c:pt>
                <c:pt idx="110">
                  <c:v>565.30999999999995</c:v>
                </c:pt>
                <c:pt idx="111">
                  <c:v>565.30999999999995</c:v>
                </c:pt>
                <c:pt idx="112">
                  <c:v>565.30999999999995</c:v>
                </c:pt>
                <c:pt idx="113">
                  <c:v>565.30999999999995</c:v>
                </c:pt>
                <c:pt idx="114">
                  <c:v>565.30999999999995</c:v>
                </c:pt>
                <c:pt idx="115">
                  <c:v>565.30999999999995</c:v>
                </c:pt>
                <c:pt idx="116">
                  <c:v>565.30999999999995</c:v>
                </c:pt>
                <c:pt idx="117">
                  <c:v>565.30999999999995</c:v>
                </c:pt>
                <c:pt idx="118">
                  <c:v>565.30999999999995</c:v>
                </c:pt>
                <c:pt idx="119">
                  <c:v>565.30999999999995</c:v>
                </c:pt>
                <c:pt idx="120">
                  <c:v>565.30999999999995</c:v>
                </c:pt>
                <c:pt idx="121">
                  <c:v>565.30999999999995</c:v>
                </c:pt>
                <c:pt idx="122">
                  <c:v>565.30999999999995</c:v>
                </c:pt>
                <c:pt idx="123">
                  <c:v>565.30999999999995</c:v>
                </c:pt>
                <c:pt idx="124">
                  <c:v>565.30999999999995</c:v>
                </c:pt>
                <c:pt idx="125">
                  <c:v>565.30999999999995</c:v>
                </c:pt>
                <c:pt idx="126">
                  <c:v>565.30999999999995</c:v>
                </c:pt>
                <c:pt idx="127">
                  <c:v>565.30999999999995</c:v>
                </c:pt>
                <c:pt idx="128">
                  <c:v>565.30999999999995</c:v>
                </c:pt>
                <c:pt idx="129">
                  <c:v>565.30999999999995</c:v>
                </c:pt>
                <c:pt idx="130">
                  <c:v>565.30999999999995</c:v>
                </c:pt>
                <c:pt idx="131">
                  <c:v>565.32000000000005</c:v>
                </c:pt>
                <c:pt idx="132">
                  <c:v>565.32000000000005</c:v>
                </c:pt>
                <c:pt idx="133">
                  <c:v>565.32000000000005</c:v>
                </c:pt>
                <c:pt idx="134">
                  <c:v>565.32000000000005</c:v>
                </c:pt>
                <c:pt idx="135">
                  <c:v>565.32000000000005</c:v>
                </c:pt>
                <c:pt idx="136">
                  <c:v>565.32000000000005</c:v>
                </c:pt>
                <c:pt idx="137">
                  <c:v>565.32000000000005</c:v>
                </c:pt>
                <c:pt idx="138">
                  <c:v>565.32000000000005</c:v>
                </c:pt>
                <c:pt idx="139">
                  <c:v>565.33000000000004</c:v>
                </c:pt>
                <c:pt idx="140">
                  <c:v>565.33000000000004</c:v>
                </c:pt>
                <c:pt idx="141">
                  <c:v>565.33000000000004</c:v>
                </c:pt>
                <c:pt idx="142">
                  <c:v>565.33000000000004</c:v>
                </c:pt>
                <c:pt idx="143">
                  <c:v>565.33000000000004</c:v>
                </c:pt>
                <c:pt idx="144">
                  <c:v>565.34</c:v>
                </c:pt>
                <c:pt idx="145">
                  <c:v>565.34</c:v>
                </c:pt>
                <c:pt idx="146">
                  <c:v>565.34</c:v>
                </c:pt>
                <c:pt idx="147">
                  <c:v>565.34</c:v>
                </c:pt>
                <c:pt idx="148">
                  <c:v>565.35</c:v>
                </c:pt>
                <c:pt idx="149">
                  <c:v>565.35</c:v>
                </c:pt>
                <c:pt idx="150">
                  <c:v>565.35</c:v>
                </c:pt>
                <c:pt idx="151">
                  <c:v>565.35</c:v>
                </c:pt>
                <c:pt idx="152">
                  <c:v>565.36</c:v>
                </c:pt>
                <c:pt idx="153">
                  <c:v>565.36</c:v>
                </c:pt>
                <c:pt idx="154">
                  <c:v>565.36</c:v>
                </c:pt>
                <c:pt idx="155">
                  <c:v>565.36</c:v>
                </c:pt>
                <c:pt idx="156">
                  <c:v>565.37</c:v>
                </c:pt>
                <c:pt idx="157">
                  <c:v>565.37</c:v>
                </c:pt>
                <c:pt idx="158">
                  <c:v>565.37</c:v>
                </c:pt>
                <c:pt idx="159">
                  <c:v>565.38</c:v>
                </c:pt>
                <c:pt idx="160">
                  <c:v>565.38</c:v>
                </c:pt>
                <c:pt idx="161">
                  <c:v>565.38</c:v>
                </c:pt>
                <c:pt idx="162">
                  <c:v>565.39</c:v>
                </c:pt>
                <c:pt idx="163">
                  <c:v>565.39</c:v>
                </c:pt>
                <c:pt idx="164">
                  <c:v>565.39</c:v>
                </c:pt>
                <c:pt idx="165">
                  <c:v>565.4</c:v>
                </c:pt>
                <c:pt idx="166">
                  <c:v>565.4</c:v>
                </c:pt>
                <c:pt idx="167">
                  <c:v>565.4</c:v>
                </c:pt>
                <c:pt idx="168">
                  <c:v>565.41</c:v>
                </c:pt>
                <c:pt idx="169">
                  <c:v>565.41</c:v>
                </c:pt>
                <c:pt idx="170">
                  <c:v>565.41999999999996</c:v>
                </c:pt>
                <c:pt idx="171">
                  <c:v>565.41999999999996</c:v>
                </c:pt>
                <c:pt idx="172">
                  <c:v>565.42999999999995</c:v>
                </c:pt>
                <c:pt idx="173">
                  <c:v>565.42999999999995</c:v>
                </c:pt>
                <c:pt idx="174">
                  <c:v>565.42999999999995</c:v>
                </c:pt>
                <c:pt idx="175">
                  <c:v>565.44000000000005</c:v>
                </c:pt>
                <c:pt idx="176">
                  <c:v>565.44000000000005</c:v>
                </c:pt>
                <c:pt idx="177">
                  <c:v>565.45000000000005</c:v>
                </c:pt>
                <c:pt idx="178">
                  <c:v>565.45000000000005</c:v>
                </c:pt>
                <c:pt idx="179">
                  <c:v>565.46</c:v>
                </c:pt>
                <c:pt idx="180">
                  <c:v>565.46</c:v>
                </c:pt>
                <c:pt idx="181">
                  <c:v>565.47</c:v>
                </c:pt>
                <c:pt idx="182">
                  <c:v>565.47</c:v>
                </c:pt>
                <c:pt idx="183">
                  <c:v>565.48</c:v>
                </c:pt>
                <c:pt idx="184">
                  <c:v>565.48</c:v>
                </c:pt>
                <c:pt idx="185">
                  <c:v>565.49</c:v>
                </c:pt>
                <c:pt idx="186">
                  <c:v>565.49</c:v>
                </c:pt>
                <c:pt idx="187">
                  <c:v>565.5</c:v>
                </c:pt>
                <c:pt idx="188">
                  <c:v>565.51</c:v>
                </c:pt>
                <c:pt idx="189">
                  <c:v>565.51</c:v>
                </c:pt>
                <c:pt idx="190">
                  <c:v>565.52</c:v>
                </c:pt>
                <c:pt idx="191">
                  <c:v>565.52</c:v>
                </c:pt>
                <c:pt idx="192">
                  <c:v>565.53</c:v>
                </c:pt>
                <c:pt idx="193">
                  <c:v>565.53</c:v>
                </c:pt>
                <c:pt idx="194">
                  <c:v>565.54</c:v>
                </c:pt>
                <c:pt idx="195">
                  <c:v>565.54999999999995</c:v>
                </c:pt>
                <c:pt idx="196">
                  <c:v>565.55999999999995</c:v>
                </c:pt>
                <c:pt idx="197">
                  <c:v>565.55999999999995</c:v>
                </c:pt>
                <c:pt idx="198">
                  <c:v>565.57000000000005</c:v>
                </c:pt>
                <c:pt idx="199">
                  <c:v>565.58000000000004</c:v>
                </c:pt>
                <c:pt idx="200">
                  <c:v>565.59</c:v>
                </c:pt>
                <c:pt idx="201">
                  <c:v>565.6</c:v>
                </c:pt>
                <c:pt idx="202">
                  <c:v>565.61</c:v>
                </c:pt>
                <c:pt idx="203">
                  <c:v>565.62</c:v>
                </c:pt>
                <c:pt idx="204">
                  <c:v>565.63</c:v>
                </c:pt>
                <c:pt idx="205">
                  <c:v>565.64</c:v>
                </c:pt>
                <c:pt idx="206">
                  <c:v>565.66</c:v>
                </c:pt>
                <c:pt idx="207">
                  <c:v>565.66999999999996</c:v>
                </c:pt>
                <c:pt idx="208">
                  <c:v>565.67999999999995</c:v>
                </c:pt>
                <c:pt idx="209">
                  <c:v>565.69000000000005</c:v>
                </c:pt>
                <c:pt idx="210">
                  <c:v>565.70000000000005</c:v>
                </c:pt>
                <c:pt idx="211">
                  <c:v>565.72</c:v>
                </c:pt>
                <c:pt idx="212">
                  <c:v>565.73</c:v>
                </c:pt>
                <c:pt idx="213">
                  <c:v>565.74</c:v>
                </c:pt>
                <c:pt idx="214">
                  <c:v>565.75</c:v>
                </c:pt>
                <c:pt idx="215">
                  <c:v>565.76</c:v>
                </c:pt>
                <c:pt idx="216">
                  <c:v>565.77</c:v>
                </c:pt>
                <c:pt idx="217">
                  <c:v>565.78</c:v>
                </c:pt>
                <c:pt idx="218">
                  <c:v>565.79999999999995</c:v>
                </c:pt>
                <c:pt idx="219">
                  <c:v>565.80999999999995</c:v>
                </c:pt>
                <c:pt idx="220">
                  <c:v>565.80999999999995</c:v>
                </c:pt>
                <c:pt idx="221">
                  <c:v>565.80999999999995</c:v>
                </c:pt>
                <c:pt idx="222">
                  <c:v>565.79999999999995</c:v>
                </c:pt>
                <c:pt idx="223">
                  <c:v>565.79</c:v>
                </c:pt>
                <c:pt idx="224">
                  <c:v>565.78</c:v>
                </c:pt>
                <c:pt idx="225">
                  <c:v>565.77</c:v>
                </c:pt>
                <c:pt idx="226">
                  <c:v>565.77</c:v>
                </c:pt>
                <c:pt idx="227">
                  <c:v>565.76</c:v>
                </c:pt>
                <c:pt idx="228">
                  <c:v>565.76</c:v>
                </c:pt>
                <c:pt idx="229">
                  <c:v>565.76</c:v>
                </c:pt>
                <c:pt idx="230">
                  <c:v>565.76</c:v>
                </c:pt>
                <c:pt idx="231">
                  <c:v>565.76</c:v>
                </c:pt>
                <c:pt idx="232">
                  <c:v>565.76</c:v>
                </c:pt>
                <c:pt idx="233">
                  <c:v>565.77</c:v>
                </c:pt>
                <c:pt idx="234">
                  <c:v>565.77</c:v>
                </c:pt>
                <c:pt idx="235">
                  <c:v>565.77</c:v>
                </c:pt>
                <c:pt idx="236">
                  <c:v>565.78</c:v>
                </c:pt>
                <c:pt idx="237">
                  <c:v>565.78</c:v>
                </c:pt>
                <c:pt idx="238">
                  <c:v>565.79</c:v>
                </c:pt>
                <c:pt idx="239">
                  <c:v>565.79</c:v>
                </c:pt>
                <c:pt idx="240">
                  <c:v>565.79999999999995</c:v>
                </c:pt>
                <c:pt idx="241">
                  <c:v>565.79999999999995</c:v>
                </c:pt>
                <c:pt idx="242">
                  <c:v>565.80999999999995</c:v>
                </c:pt>
                <c:pt idx="243">
                  <c:v>565.80999999999995</c:v>
                </c:pt>
                <c:pt idx="244">
                  <c:v>565.82000000000005</c:v>
                </c:pt>
                <c:pt idx="245">
                  <c:v>565.83000000000004</c:v>
                </c:pt>
                <c:pt idx="246">
                  <c:v>565.84</c:v>
                </c:pt>
                <c:pt idx="247">
                  <c:v>565.85</c:v>
                </c:pt>
                <c:pt idx="248">
                  <c:v>565.86</c:v>
                </c:pt>
                <c:pt idx="249">
                  <c:v>565.87</c:v>
                </c:pt>
                <c:pt idx="250">
                  <c:v>565.89</c:v>
                </c:pt>
                <c:pt idx="251">
                  <c:v>565.9</c:v>
                </c:pt>
                <c:pt idx="252">
                  <c:v>565.91</c:v>
                </c:pt>
                <c:pt idx="253">
                  <c:v>565.91999999999996</c:v>
                </c:pt>
                <c:pt idx="254">
                  <c:v>565.92999999999995</c:v>
                </c:pt>
                <c:pt idx="255">
                  <c:v>565.95000000000005</c:v>
                </c:pt>
                <c:pt idx="256">
                  <c:v>565.97</c:v>
                </c:pt>
                <c:pt idx="257">
                  <c:v>565.98</c:v>
                </c:pt>
                <c:pt idx="258">
                  <c:v>566.01</c:v>
                </c:pt>
                <c:pt idx="259">
                  <c:v>566.03</c:v>
                </c:pt>
                <c:pt idx="260">
                  <c:v>566.04999999999995</c:v>
                </c:pt>
                <c:pt idx="261">
                  <c:v>566.08000000000004</c:v>
                </c:pt>
                <c:pt idx="262">
                  <c:v>566.1</c:v>
                </c:pt>
                <c:pt idx="263">
                  <c:v>566.12</c:v>
                </c:pt>
                <c:pt idx="264">
                  <c:v>566.14</c:v>
                </c:pt>
                <c:pt idx="265">
                  <c:v>566.15</c:v>
                </c:pt>
                <c:pt idx="266">
                  <c:v>566.16</c:v>
                </c:pt>
                <c:pt idx="267">
                  <c:v>566.16999999999996</c:v>
                </c:pt>
                <c:pt idx="268">
                  <c:v>566.17999999999995</c:v>
                </c:pt>
                <c:pt idx="269">
                  <c:v>566.19000000000005</c:v>
                </c:pt>
                <c:pt idx="270">
                  <c:v>566.19000000000005</c:v>
                </c:pt>
                <c:pt idx="271">
                  <c:v>566.20000000000005</c:v>
                </c:pt>
                <c:pt idx="272">
                  <c:v>566.21</c:v>
                </c:pt>
                <c:pt idx="273">
                  <c:v>566.21</c:v>
                </c:pt>
                <c:pt idx="274">
                  <c:v>566.22</c:v>
                </c:pt>
                <c:pt idx="275">
                  <c:v>566.23</c:v>
                </c:pt>
                <c:pt idx="276">
                  <c:v>566.23</c:v>
                </c:pt>
                <c:pt idx="277">
                  <c:v>566.24</c:v>
                </c:pt>
                <c:pt idx="278">
                  <c:v>566.24</c:v>
                </c:pt>
                <c:pt idx="279">
                  <c:v>566.25</c:v>
                </c:pt>
                <c:pt idx="280">
                  <c:v>566.26</c:v>
                </c:pt>
                <c:pt idx="281">
                  <c:v>566.26</c:v>
                </c:pt>
                <c:pt idx="282">
                  <c:v>566.27</c:v>
                </c:pt>
                <c:pt idx="283">
                  <c:v>566.27</c:v>
                </c:pt>
                <c:pt idx="284">
                  <c:v>566.28</c:v>
                </c:pt>
                <c:pt idx="285">
                  <c:v>566.28</c:v>
                </c:pt>
                <c:pt idx="286">
                  <c:v>566.29</c:v>
                </c:pt>
                <c:pt idx="287">
                  <c:v>566.29</c:v>
                </c:pt>
                <c:pt idx="288">
                  <c:v>566.29999999999995</c:v>
                </c:pt>
                <c:pt idx="289">
                  <c:v>566.29999999999995</c:v>
                </c:pt>
                <c:pt idx="290">
                  <c:v>566.30999999999995</c:v>
                </c:pt>
                <c:pt idx="291">
                  <c:v>566.30999999999995</c:v>
                </c:pt>
                <c:pt idx="292">
                  <c:v>566.32000000000005</c:v>
                </c:pt>
                <c:pt idx="293">
                  <c:v>566.32000000000005</c:v>
                </c:pt>
                <c:pt idx="294">
                  <c:v>566.33000000000004</c:v>
                </c:pt>
                <c:pt idx="295">
                  <c:v>566.33000000000004</c:v>
                </c:pt>
                <c:pt idx="296">
                  <c:v>566.34</c:v>
                </c:pt>
                <c:pt idx="297">
                  <c:v>566.35</c:v>
                </c:pt>
                <c:pt idx="298">
                  <c:v>566.35</c:v>
                </c:pt>
                <c:pt idx="299">
                  <c:v>566.36</c:v>
                </c:pt>
                <c:pt idx="300">
                  <c:v>566.36</c:v>
                </c:pt>
                <c:pt idx="301">
                  <c:v>566.37</c:v>
                </c:pt>
                <c:pt idx="302">
                  <c:v>566.37</c:v>
                </c:pt>
                <c:pt idx="303">
                  <c:v>566.38</c:v>
                </c:pt>
                <c:pt idx="304">
                  <c:v>566.38</c:v>
                </c:pt>
                <c:pt idx="305">
                  <c:v>566.39</c:v>
                </c:pt>
                <c:pt idx="306">
                  <c:v>566.4</c:v>
                </c:pt>
                <c:pt idx="307">
                  <c:v>566.4</c:v>
                </c:pt>
                <c:pt idx="308">
                  <c:v>566.41</c:v>
                </c:pt>
                <c:pt idx="309">
                  <c:v>566.41999999999996</c:v>
                </c:pt>
                <c:pt idx="310">
                  <c:v>566.41999999999996</c:v>
                </c:pt>
                <c:pt idx="311">
                  <c:v>566.42999999999995</c:v>
                </c:pt>
                <c:pt idx="312">
                  <c:v>566.42999999999995</c:v>
                </c:pt>
                <c:pt idx="313">
                  <c:v>566.44000000000005</c:v>
                </c:pt>
                <c:pt idx="314">
                  <c:v>566.44000000000005</c:v>
                </c:pt>
                <c:pt idx="315">
                  <c:v>566.44000000000005</c:v>
                </c:pt>
                <c:pt idx="316">
                  <c:v>566.45000000000005</c:v>
                </c:pt>
                <c:pt idx="317">
                  <c:v>566.45000000000005</c:v>
                </c:pt>
                <c:pt idx="318">
                  <c:v>566.46</c:v>
                </c:pt>
                <c:pt idx="319">
                  <c:v>566.46</c:v>
                </c:pt>
                <c:pt idx="320">
                  <c:v>566.47</c:v>
                </c:pt>
                <c:pt idx="321">
                  <c:v>566.47</c:v>
                </c:pt>
                <c:pt idx="322">
                  <c:v>566.47</c:v>
                </c:pt>
                <c:pt idx="323">
                  <c:v>566.48</c:v>
                </c:pt>
                <c:pt idx="324">
                  <c:v>566.48</c:v>
                </c:pt>
                <c:pt idx="325">
                  <c:v>566.48</c:v>
                </c:pt>
                <c:pt idx="326">
                  <c:v>566.49</c:v>
                </c:pt>
                <c:pt idx="327">
                  <c:v>566.49</c:v>
                </c:pt>
                <c:pt idx="328">
                  <c:v>566.49</c:v>
                </c:pt>
                <c:pt idx="329">
                  <c:v>566.49</c:v>
                </c:pt>
                <c:pt idx="330">
                  <c:v>566.49</c:v>
                </c:pt>
                <c:pt idx="331">
                  <c:v>566.49</c:v>
                </c:pt>
                <c:pt idx="332">
                  <c:v>566.49</c:v>
                </c:pt>
                <c:pt idx="333">
                  <c:v>566.49</c:v>
                </c:pt>
                <c:pt idx="334">
                  <c:v>566.49</c:v>
                </c:pt>
                <c:pt idx="335">
                  <c:v>566.5</c:v>
                </c:pt>
                <c:pt idx="336">
                  <c:v>566.5</c:v>
                </c:pt>
                <c:pt idx="337">
                  <c:v>566.5</c:v>
                </c:pt>
                <c:pt idx="338">
                  <c:v>566.5</c:v>
                </c:pt>
                <c:pt idx="339">
                  <c:v>566.5</c:v>
                </c:pt>
                <c:pt idx="340">
                  <c:v>566.5</c:v>
                </c:pt>
                <c:pt idx="341">
                  <c:v>566.5</c:v>
                </c:pt>
                <c:pt idx="342">
                  <c:v>566.5</c:v>
                </c:pt>
                <c:pt idx="343">
                  <c:v>566.5</c:v>
                </c:pt>
                <c:pt idx="344">
                  <c:v>566.5</c:v>
                </c:pt>
                <c:pt idx="345">
                  <c:v>566.5</c:v>
                </c:pt>
                <c:pt idx="346">
                  <c:v>566.5</c:v>
                </c:pt>
                <c:pt idx="347">
                  <c:v>566.51</c:v>
                </c:pt>
                <c:pt idx="348">
                  <c:v>566.51</c:v>
                </c:pt>
                <c:pt idx="349">
                  <c:v>566.51</c:v>
                </c:pt>
                <c:pt idx="350">
                  <c:v>566.51</c:v>
                </c:pt>
                <c:pt idx="351">
                  <c:v>566.51</c:v>
                </c:pt>
                <c:pt idx="352">
                  <c:v>566.51</c:v>
                </c:pt>
                <c:pt idx="353">
                  <c:v>566.51</c:v>
                </c:pt>
                <c:pt idx="354">
                  <c:v>566.51</c:v>
                </c:pt>
                <c:pt idx="355">
                  <c:v>566.51</c:v>
                </c:pt>
                <c:pt idx="356">
                  <c:v>566.51</c:v>
                </c:pt>
                <c:pt idx="357">
                  <c:v>566.52</c:v>
                </c:pt>
                <c:pt idx="358">
                  <c:v>566.52</c:v>
                </c:pt>
                <c:pt idx="359">
                  <c:v>566.52</c:v>
                </c:pt>
                <c:pt idx="360">
                  <c:v>566.52</c:v>
                </c:pt>
                <c:pt idx="361">
                  <c:v>566.52</c:v>
                </c:pt>
                <c:pt idx="362">
                  <c:v>566.52</c:v>
                </c:pt>
                <c:pt idx="363">
                  <c:v>566.52</c:v>
                </c:pt>
                <c:pt idx="364">
                  <c:v>566.52</c:v>
                </c:pt>
                <c:pt idx="365">
                  <c:v>566.52</c:v>
                </c:pt>
                <c:pt idx="366">
                  <c:v>566.53</c:v>
                </c:pt>
                <c:pt idx="367">
                  <c:v>566.53</c:v>
                </c:pt>
                <c:pt idx="368">
                  <c:v>566.53</c:v>
                </c:pt>
                <c:pt idx="369">
                  <c:v>566.53</c:v>
                </c:pt>
                <c:pt idx="370">
                  <c:v>566.53</c:v>
                </c:pt>
                <c:pt idx="371">
                  <c:v>566.53</c:v>
                </c:pt>
                <c:pt idx="372">
                  <c:v>566.53</c:v>
                </c:pt>
                <c:pt idx="373">
                  <c:v>566.54</c:v>
                </c:pt>
                <c:pt idx="374">
                  <c:v>566.54</c:v>
                </c:pt>
                <c:pt idx="375">
                  <c:v>566.54</c:v>
                </c:pt>
                <c:pt idx="376">
                  <c:v>566.54</c:v>
                </c:pt>
                <c:pt idx="377">
                  <c:v>566.54</c:v>
                </c:pt>
                <c:pt idx="378">
                  <c:v>566.54</c:v>
                </c:pt>
                <c:pt idx="379">
                  <c:v>566.54999999999995</c:v>
                </c:pt>
                <c:pt idx="380">
                  <c:v>566.54999999999995</c:v>
                </c:pt>
                <c:pt idx="381">
                  <c:v>566.54999999999995</c:v>
                </c:pt>
                <c:pt idx="382">
                  <c:v>566.54999999999995</c:v>
                </c:pt>
                <c:pt idx="383">
                  <c:v>566.54999999999995</c:v>
                </c:pt>
                <c:pt idx="384">
                  <c:v>566.54999999999995</c:v>
                </c:pt>
                <c:pt idx="385">
                  <c:v>566.55999999999995</c:v>
                </c:pt>
                <c:pt idx="386">
                  <c:v>566.55999999999995</c:v>
                </c:pt>
                <c:pt idx="387">
                  <c:v>566.55999999999995</c:v>
                </c:pt>
                <c:pt idx="388">
                  <c:v>566.55999999999995</c:v>
                </c:pt>
                <c:pt idx="389">
                  <c:v>566.57000000000005</c:v>
                </c:pt>
                <c:pt idx="390">
                  <c:v>566.57000000000005</c:v>
                </c:pt>
                <c:pt idx="391">
                  <c:v>566.57000000000005</c:v>
                </c:pt>
                <c:pt idx="392">
                  <c:v>566.57000000000005</c:v>
                </c:pt>
                <c:pt idx="393">
                  <c:v>566.57000000000005</c:v>
                </c:pt>
                <c:pt idx="394">
                  <c:v>566.58000000000004</c:v>
                </c:pt>
                <c:pt idx="395">
                  <c:v>566.58000000000004</c:v>
                </c:pt>
                <c:pt idx="396">
                  <c:v>566.58000000000004</c:v>
                </c:pt>
                <c:pt idx="397">
                  <c:v>566.58000000000004</c:v>
                </c:pt>
                <c:pt idx="398">
                  <c:v>566.59</c:v>
                </c:pt>
                <c:pt idx="399">
                  <c:v>566.59</c:v>
                </c:pt>
                <c:pt idx="400">
                  <c:v>566.59</c:v>
                </c:pt>
                <c:pt idx="401">
                  <c:v>566.59</c:v>
                </c:pt>
                <c:pt idx="402">
                  <c:v>566.6</c:v>
                </c:pt>
                <c:pt idx="403">
                  <c:v>566.6</c:v>
                </c:pt>
                <c:pt idx="404">
                  <c:v>566.61</c:v>
                </c:pt>
                <c:pt idx="405">
                  <c:v>566.61</c:v>
                </c:pt>
                <c:pt idx="406">
                  <c:v>566.62</c:v>
                </c:pt>
                <c:pt idx="407">
                  <c:v>566.62</c:v>
                </c:pt>
                <c:pt idx="408">
                  <c:v>566.63</c:v>
                </c:pt>
                <c:pt idx="409">
                  <c:v>566.63</c:v>
                </c:pt>
                <c:pt idx="410">
                  <c:v>566.64</c:v>
                </c:pt>
                <c:pt idx="411">
                  <c:v>566.64</c:v>
                </c:pt>
                <c:pt idx="412">
                  <c:v>566.65</c:v>
                </c:pt>
                <c:pt idx="413">
                  <c:v>566.66</c:v>
                </c:pt>
                <c:pt idx="414">
                  <c:v>566.66</c:v>
                </c:pt>
                <c:pt idx="415">
                  <c:v>566.66999999999996</c:v>
                </c:pt>
                <c:pt idx="416">
                  <c:v>566.67999999999995</c:v>
                </c:pt>
                <c:pt idx="417">
                  <c:v>566.69000000000005</c:v>
                </c:pt>
                <c:pt idx="418">
                  <c:v>566.70000000000005</c:v>
                </c:pt>
                <c:pt idx="419">
                  <c:v>566.70000000000005</c:v>
                </c:pt>
                <c:pt idx="420">
                  <c:v>566.71</c:v>
                </c:pt>
                <c:pt idx="421">
                  <c:v>566.72</c:v>
                </c:pt>
                <c:pt idx="422">
                  <c:v>566.73</c:v>
                </c:pt>
                <c:pt idx="423">
                  <c:v>566.74</c:v>
                </c:pt>
                <c:pt idx="424">
                  <c:v>566.75</c:v>
                </c:pt>
                <c:pt idx="425">
                  <c:v>566.76</c:v>
                </c:pt>
                <c:pt idx="426">
                  <c:v>566.76</c:v>
                </c:pt>
                <c:pt idx="427">
                  <c:v>566.77</c:v>
                </c:pt>
                <c:pt idx="428">
                  <c:v>566.78</c:v>
                </c:pt>
                <c:pt idx="429">
                  <c:v>566.79</c:v>
                </c:pt>
                <c:pt idx="430">
                  <c:v>566.79999999999995</c:v>
                </c:pt>
                <c:pt idx="431">
                  <c:v>566.79999999999995</c:v>
                </c:pt>
                <c:pt idx="432">
                  <c:v>566.80999999999995</c:v>
                </c:pt>
                <c:pt idx="433">
                  <c:v>566.83000000000004</c:v>
                </c:pt>
                <c:pt idx="434">
                  <c:v>566.84</c:v>
                </c:pt>
                <c:pt idx="435">
                  <c:v>566.84</c:v>
                </c:pt>
                <c:pt idx="436">
                  <c:v>566.85</c:v>
                </c:pt>
                <c:pt idx="437">
                  <c:v>566.86</c:v>
                </c:pt>
                <c:pt idx="438">
                  <c:v>566.86</c:v>
                </c:pt>
                <c:pt idx="439">
                  <c:v>566.87</c:v>
                </c:pt>
                <c:pt idx="440">
                  <c:v>566.88</c:v>
                </c:pt>
                <c:pt idx="441">
                  <c:v>566.88</c:v>
                </c:pt>
                <c:pt idx="442">
                  <c:v>566.89</c:v>
                </c:pt>
                <c:pt idx="443">
                  <c:v>566.9</c:v>
                </c:pt>
                <c:pt idx="444">
                  <c:v>566.91</c:v>
                </c:pt>
                <c:pt idx="445">
                  <c:v>566.91</c:v>
                </c:pt>
                <c:pt idx="446">
                  <c:v>566.91999999999996</c:v>
                </c:pt>
                <c:pt idx="447">
                  <c:v>566.92999999999995</c:v>
                </c:pt>
                <c:pt idx="448">
                  <c:v>566.94000000000005</c:v>
                </c:pt>
                <c:pt idx="449">
                  <c:v>566.94000000000005</c:v>
                </c:pt>
                <c:pt idx="450">
                  <c:v>566.95000000000005</c:v>
                </c:pt>
                <c:pt idx="451">
                  <c:v>566.96</c:v>
                </c:pt>
                <c:pt idx="452">
                  <c:v>566.96</c:v>
                </c:pt>
                <c:pt idx="453">
                  <c:v>566.97</c:v>
                </c:pt>
                <c:pt idx="454">
                  <c:v>566.98</c:v>
                </c:pt>
                <c:pt idx="455">
                  <c:v>566.98</c:v>
                </c:pt>
                <c:pt idx="456">
                  <c:v>566.99</c:v>
                </c:pt>
                <c:pt idx="457">
                  <c:v>567</c:v>
                </c:pt>
                <c:pt idx="458">
                  <c:v>567</c:v>
                </c:pt>
                <c:pt idx="459">
                  <c:v>567.01</c:v>
                </c:pt>
                <c:pt idx="460">
                  <c:v>567.02</c:v>
                </c:pt>
                <c:pt idx="461">
                  <c:v>567.02</c:v>
                </c:pt>
                <c:pt idx="462">
                  <c:v>567.03</c:v>
                </c:pt>
                <c:pt idx="463">
                  <c:v>567.04</c:v>
                </c:pt>
                <c:pt idx="464">
                  <c:v>567.04</c:v>
                </c:pt>
                <c:pt idx="465">
                  <c:v>567.04999999999995</c:v>
                </c:pt>
                <c:pt idx="466">
                  <c:v>567.05999999999995</c:v>
                </c:pt>
                <c:pt idx="467">
                  <c:v>567.05999999999995</c:v>
                </c:pt>
                <c:pt idx="468">
                  <c:v>567.07000000000005</c:v>
                </c:pt>
                <c:pt idx="469">
                  <c:v>567.08000000000004</c:v>
                </c:pt>
                <c:pt idx="470">
                  <c:v>567.08000000000004</c:v>
                </c:pt>
                <c:pt idx="471">
                  <c:v>567.09</c:v>
                </c:pt>
                <c:pt idx="472">
                  <c:v>567.1</c:v>
                </c:pt>
                <c:pt idx="473">
                  <c:v>567.11</c:v>
                </c:pt>
                <c:pt idx="474">
                  <c:v>567.11</c:v>
                </c:pt>
                <c:pt idx="475">
                  <c:v>567.12</c:v>
                </c:pt>
                <c:pt idx="476">
                  <c:v>567.13</c:v>
                </c:pt>
                <c:pt idx="477">
                  <c:v>567.13</c:v>
                </c:pt>
                <c:pt idx="478">
                  <c:v>567.14</c:v>
                </c:pt>
                <c:pt idx="479">
                  <c:v>567.15</c:v>
                </c:pt>
                <c:pt idx="480">
                  <c:v>567.16</c:v>
                </c:pt>
                <c:pt idx="481">
                  <c:v>567.16999999999996</c:v>
                </c:pt>
                <c:pt idx="482">
                  <c:v>567.16999999999996</c:v>
                </c:pt>
                <c:pt idx="483">
                  <c:v>567.17999999999995</c:v>
                </c:pt>
                <c:pt idx="484">
                  <c:v>567.19000000000005</c:v>
                </c:pt>
                <c:pt idx="485">
                  <c:v>567.20000000000005</c:v>
                </c:pt>
                <c:pt idx="486">
                  <c:v>567.21</c:v>
                </c:pt>
                <c:pt idx="487">
                  <c:v>567.21</c:v>
                </c:pt>
                <c:pt idx="488">
                  <c:v>567.22</c:v>
                </c:pt>
                <c:pt idx="489">
                  <c:v>567.23</c:v>
                </c:pt>
                <c:pt idx="490">
                  <c:v>567.24</c:v>
                </c:pt>
                <c:pt idx="491">
                  <c:v>567.25</c:v>
                </c:pt>
                <c:pt idx="492">
                  <c:v>567.26</c:v>
                </c:pt>
                <c:pt idx="493">
                  <c:v>567.26</c:v>
                </c:pt>
                <c:pt idx="494">
                  <c:v>567.27</c:v>
                </c:pt>
                <c:pt idx="495">
                  <c:v>567.28</c:v>
                </c:pt>
                <c:pt idx="496">
                  <c:v>567.29</c:v>
                </c:pt>
                <c:pt idx="497">
                  <c:v>567.29999999999995</c:v>
                </c:pt>
                <c:pt idx="498">
                  <c:v>567.30999999999995</c:v>
                </c:pt>
                <c:pt idx="499">
                  <c:v>567.30999999999995</c:v>
                </c:pt>
                <c:pt idx="500">
                  <c:v>567.32000000000005</c:v>
                </c:pt>
                <c:pt idx="501">
                  <c:v>567.33000000000004</c:v>
                </c:pt>
                <c:pt idx="502">
                  <c:v>567.33000000000004</c:v>
                </c:pt>
                <c:pt idx="503">
                  <c:v>567.34</c:v>
                </c:pt>
                <c:pt idx="504">
                  <c:v>567.34</c:v>
                </c:pt>
                <c:pt idx="505">
                  <c:v>567.35</c:v>
                </c:pt>
                <c:pt idx="506">
                  <c:v>567.35</c:v>
                </c:pt>
                <c:pt idx="507">
                  <c:v>567.36</c:v>
                </c:pt>
                <c:pt idx="508">
                  <c:v>567.36</c:v>
                </c:pt>
                <c:pt idx="509">
                  <c:v>567.37</c:v>
                </c:pt>
                <c:pt idx="510">
                  <c:v>567.37</c:v>
                </c:pt>
                <c:pt idx="511">
                  <c:v>567.38</c:v>
                </c:pt>
                <c:pt idx="512">
                  <c:v>567.38</c:v>
                </c:pt>
                <c:pt idx="513">
                  <c:v>567.39</c:v>
                </c:pt>
                <c:pt idx="514">
                  <c:v>567.39</c:v>
                </c:pt>
                <c:pt idx="515">
                  <c:v>567.4</c:v>
                </c:pt>
                <c:pt idx="516">
                  <c:v>567.41</c:v>
                </c:pt>
                <c:pt idx="517">
                  <c:v>567.41</c:v>
                </c:pt>
                <c:pt idx="518">
                  <c:v>567.41999999999996</c:v>
                </c:pt>
                <c:pt idx="519">
                  <c:v>567.41999999999996</c:v>
                </c:pt>
                <c:pt idx="520">
                  <c:v>567.42999999999995</c:v>
                </c:pt>
                <c:pt idx="521">
                  <c:v>567.44000000000005</c:v>
                </c:pt>
                <c:pt idx="522">
                  <c:v>567.44000000000005</c:v>
                </c:pt>
                <c:pt idx="523">
                  <c:v>567.45000000000005</c:v>
                </c:pt>
                <c:pt idx="524">
                  <c:v>567.45000000000005</c:v>
                </c:pt>
                <c:pt idx="525">
                  <c:v>567.46</c:v>
                </c:pt>
                <c:pt idx="526">
                  <c:v>567.47</c:v>
                </c:pt>
                <c:pt idx="527">
                  <c:v>567.48</c:v>
                </c:pt>
                <c:pt idx="528">
                  <c:v>567.48</c:v>
                </c:pt>
                <c:pt idx="529">
                  <c:v>567.49</c:v>
                </c:pt>
                <c:pt idx="530">
                  <c:v>567.5</c:v>
                </c:pt>
                <c:pt idx="531">
                  <c:v>567.51</c:v>
                </c:pt>
                <c:pt idx="532">
                  <c:v>567.52</c:v>
                </c:pt>
                <c:pt idx="533">
                  <c:v>567.53</c:v>
                </c:pt>
                <c:pt idx="534">
                  <c:v>567.54</c:v>
                </c:pt>
                <c:pt idx="535">
                  <c:v>567.54999999999995</c:v>
                </c:pt>
                <c:pt idx="536">
                  <c:v>567.55999999999995</c:v>
                </c:pt>
                <c:pt idx="537">
                  <c:v>567.57000000000005</c:v>
                </c:pt>
                <c:pt idx="538">
                  <c:v>567.58000000000004</c:v>
                </c:pt>
                <c:pt idx="539">
                  <c:v>567.59</c:v>
                </c:pt>
                <c:pt idx="540">
                  <c:v>567.6</c:v>
                </c:pt>
                <c:pt idx="541">
                  <c:v>567.61</c:v>
                </c:pt>
                <c:pt idx="542">
                  <c:v>567.62</c:v>
                </c:pt>
                <c:pt idx="543">
                  <c:v>567.64</c:v>
                </c:pt>
                <c:pt idx="544">
                  <c:v>567.65</c:v>
                </c:pt>
                <c:pt idx="545">
                  <c:v>567.66</c:v>
                </c:pt>
                <c:pt idx="546">
                  <c:v>567.66999999999996</c:v>
                </c:pt>
                <c:pt idx="547">
                  <c:v>567.67999999999995</c:v>
                </c:pt>
                <c:pt idx="548">
                  <c:v>567.69000000000005</c:v>
                </c:pt>
                <c:pt idx="549">
                  <c:v>567.70000000000005</c:v>
                </c:pt>
                <c:pt idx="550">
                  <c:v>567.71</c:v>
                </c:pt>
                <c:pt idx="551">
                  <c:v>567.72</c:v>
                </c:pt>
                <c:pt idx="552">
                  <c:v>567.73</c:v>
                </c:pt>
                <c:pt idx="553">
                  <c:v>567.74</c:v>
                </c:pt>
                <c:pt idx="554">
                  <c:v>567.75</c:v>
                </c:pt>
                <c:pt idx="555">
                  <c:v>567.76</c:v>
                </c:pt>
                <c:pt idx="556">
                  <c:v>567.78</c:v>
                </c:pt>
                <c:pt idx="557">
                  <c:v>567.79</c:v>
                </c:pt>
                <c:pt idx="558">
                  <c:v>567.79999999999995</c:v>
                </c:pt>
                <c:pt idx="559">
                  <c:v>567.80999999999995</c:v>
                </c:pt>
                <c:pt idx="560">
                  <c:v>567.82000000000005</c:v>
                </c:pt>
                <c:pt idx="561">
                  <c:v>567.83000000000004</c:v>
                </c:pt>
                <c:pt idx="562">
                  <c:v>567.84</c:v>
                </c:pt>
                <c:pt idx="563">
                  <c:v>567.85</c:v>
                </c:pt>
                <c:pt idx="564">
                  <c:v>567.86</c:v>
                </c:pt>
                <c:pt idx="565">
                  <c:v>567.87</c:v>
                </c:pt>
                <c:pt idx="566">
                  <c:v>567.88</c:v>
                </c:pt>
                <c:pt idx="567">
                  <c:v>567.89</c:v>
                </c:pt>
                <c:pt idx="568">
                  <c:v>567.9</c:v>
                </c:pt>
                <c:pt idx="569">
                  <c:v>567.91</c:v>
                </c:pt>
                <c:pt idx="570">
                  <c:v>567.91999999999996</c:v>
                </c:pt>
                <c:pt idx="571">
                  <c:v>567.92999999999995</c:v>
                </c:pt>
                <c:pt idx="572">
                  <c:v>567.94000000000005</c:v>
                </c:pt>
                <c:pt idx="573">
                  <c:v>567.95000000000005</c:v>
                </c:pt>
                <c:pt idx="574">
                  <c:v>567.97</c:v>
                </c:pt>
                <c:pt idx="575">
                  <c:v>567.98</c:v>
                </c:pt>
                <c:pt idx="576">
                  <c:v>567.99</c:v>
                </c:pt>
                <c:pt idx="577">
                  <c:v>568.01</c:v>
                </c:pt>
                <c:pt idx="578">
                  <c:v>568.02</c:v>
                </c:pt>
                <c:pt idx="579">
                  <c:v>568.03</c:v>
                </c:pt>
                <c:pt idx="580">
                  <c:v>568.04999999999995</c:v>
                </c:pt>
                <c:pt idx="581">
                  <c:v>568.05999999999995</c:v>
                </c:pt>
                <c:pt idx="582">
                  <c:v>568.08000000000004</c:v>
                </c:pt>
                <c:pt idx="583">
                  <c:v>568.09</c:v>
                </c:pt>
                <c:pt idx="584">
                  <c:v>568.11</c:v>
                </c:pt>
                <c:pt idx="585">
                  <c:v>568.12</c:v>
                </c:pt>
                <c:pt idx="586">
                  <c:v>568.14</c:v>
                </c:pt>
                <c:pt idx="587">
                  <c:v>568.15</c:v>
                </c:pt>
                <c:pt idx="588">
                  <c:v>568.16999999999996</c:v>
                </c:pt>
                <c:pt idx="589">
                  <c:v>568.17999999999995</c:v>
                </c:pt>
                <c:pt idx="590">
                  <c:v>568.20000000000005</c:v>
                </c:pt>
                <c:pt idx="591">
                  <c:v>568.22</c:v>
                </c:pt>
                <c:pt idx="592">
                  <c:v>568.23</c:v>
                </c:pt>
                <c:pt idx="593">
                  <c:v>568.25</c:v>
                </c:pt>
                <c:pt idx="594">
                  <c:v>568.26</c:v>
                </c:pt>
                <c:pt idx="595">
                  <c:v>568.28</c:v>
                </c:pt>
                <c:pt idx="596">
                  <c:v>568.29</c:v>
                </c:pt>
                <c:pt idx="597">
                  <c:v>568.29999999999995</c:v>
                </c:pt>
                <c:pt idx="598">
                  <c:v>568.32000000000005</c:v>
                </c:pt>
                <c:pt idx="599">
                  <c:v>568.33000000000004</c:v>
                </c:pt>
                <c:pt idx="600">
                  <c:v>568.34</c:v>
                </c:pt>
                <c:pt idx="601">
                  <c:v>568.36</c:v>
                </c:pt>
                <c:pt idx="602">
                  <c:v>568.37</c:v>
                </c:pt>
                <c:pt idx="603">
                  <c:v>568.38</c:v>
                </c:pt>
                <c:pt idx="604">
                  <c:v>568.39</c:v>
                </c:pt>
                <c:pt idx="605">
                  <c:v>568.41</c:v>
                </c:pt>
                <c:pt idx="606">
                  <c:v>568.41999999999996</c:v>
                </c:pt>
                <c:pt idx="607">
                  <c:v>568.42999999999995</c:v>
                </c:pt>
                <c:pt idx="608">
                  <c:v>568.44000000000005</c:v>
                </c:pt>
                <c:pt idx="609">
                  <c:v>568.45000000000005</c:v>
                </c:pt>
                <c:pt idx="610">
                  <c:v>568.47</c:v>
                </c:pt>
                <c:pt idx="611">
                  <c:v>568.48</c:v>
                </c:pt>
                <c:pt idx="612">
                  <c:v>568.49</c:v>
                </c:pt>
                <c:pt idx="613">
                  <c:v>568.5</c:v>
                </c:pt>
                <c:pt idx="614">
                  <c:v>568.51</c:v>
                </c:pt>
                <c:pt idx="615">
                  <c:v>568.52</c:v>
                </c:pt>
                <c:pt idx="616">
                  <c:v>568.53</c:v>
                </c:pt>
                <c:pt idx="617">
                  <c:v>568.54999999999995</c:v>
                </c:pt>
                <c:pt idx="618">
                  <c:v>568.55999999999995</c:v>
                </c:pt>
                <c:pt idx="619">
                  <c:v>568.57000000000005</c:v>
                </c:pt>
                <c:pt idx="620">
                  <c:v>568.58000000000004</c:v>
                </c:pt>
                <c:pt idx="621">
                  <c:v>568.59</c:v>
                </c:pt>
                <c:pt idx="622">
                  <c:v>568.6</c:v>
                </c:pt>
                <c:pt idx="623">
                  <c:v>568.61</c:v>
                </c:pt>
                <c:pt idx="624">
                  <c:v>568.62</c:v>
                </c:pt>
                <c:pt idx="625">
                  <c:v>568.63</c:v>
                </c:pt>
                <c:pt idx="626">
                  <c:v>568.64</c:v>
                </c:pt>
                <c:pt idx="627">
                  <c:v>568.65</c:v>
                </c:pt>
                <c:pt idx="628">
                  <c:v>568.66999999999996</c:v>
                </c:pt>
                <c:pt idx="629">
                  <c:v>568.67999999999995</c:v>
                </c:pt>
                <c:pt idx="630">
                  <c:v>568.69000000000005</c:v>
                </c:pt>
                <c:pt idx="631">
                  <c:v>568.70000000000005</c:v>
                </c:pt>
                <c:pt idx="632">
                  <c:v>568.71</c:v>
                </c:pt>
                <c:pt idx="633">
                  <c:v>568.72</c:v>
                </c:pt>
                <c:pt idx="634">
                  <c:v>568.74</c:v>
                </c:pt>
                <c:pt idx="635">
                  <c:v>568.75</c:v>
                </c:pt>
                <c:pt idx="636">
                  <c:v>568.76</c:v>
                </c:pt>
                <c:pt idx="637">
                  <c:v>568.77</c:v>
                </c:pt>
                <c:pt idx="638">
                  <c:v>568.79</c:v>
                </c:pt>
                <c:pt idx="639">
                  <c:v>568.79999999999995</c:v>
                </c:pt>
                <c:pt idx="640">
                  <c:v>568.80999999999995</c:v>
                </c:pt>
                <c:pt idx="641">
                  <c:v>568.82000000000005</c:v>
                </c:pt>
                <c:pt idx="642">
                  <c:v>568.84</c:v>
                </c:pt>
                <c:pt idx="643">
                  <c:v>568.85</c:v>
                </c:pt>
                <c:pt idx="644">
                  <c:v>568.86</c:v>
                </c:pt>
                <c:pt idx="645">
                  <c:v>568.88</c:v>
                </c:pt>
                <c:pt idx="646">
                  <c:v>568.89</c:v>
                </c:pt>
                <c:pt idx="647">
                  <c:v>568.9</c:v>
                </c:pt>
                <c:pt idx="648">
                  <c:v>568.91999999999996</c:v>
                </c:pt>
                <c:pt idx="649">
                  <c:v>568.92999999999995</c:v>
                </c:pt>
                <c:pt idx="650">
                  <c:v>568.94000000000005</c:v>
                </c:pt>
                <c:pt idx="651">
                  <c:v>568.96</c:v>
                </c:pt>
                <c:pt idx="652">
                  <c:v>568.97</c:v>
                </c:pt>
                <c:pt idx="653">
                  <c:v>568.98</c:v>
                </c:pt>
                <c:pt idx="654">
                  <c:v>569</c:v>
                </c:pt>
                <c:pt idx="655">
                  <c:v>569.01</c:v>
                </c:pt>
                <c:pt idx="656">
                  <c:v>569.03</c:v>
                </c:pt>
                <c:pt idx="657">
                  <c:v>569.04</c:v>
                </c:pt>
                <c:pt idx="658">
                  <c:v>569.05999999999995</c:v>
                </c:pt>
                <c:pt idx="659">
                  <c:v>569.07000000000005</c:v>
                </c:pt>
                <c:pt idx="660">
                  <c:v>569.09</c:v>
                </c:pt>
                <c:pt idx="661">
                  <c:v>569.11</c:v>
                </c:pt>
                <c:pt idx="662">
                  <c:v>569.13</c:v>
                </c:pt>
                <c:pt idx="663">
                  <c:v>569.15</c:v>
                </c:pt>
                <c:pt idx="664">
                  <c:v>569.16999999999996</c:v>
                </c:pt>
                <c:pt idx="665">
                  <c:v>569.19000000000005</c:v>
                </c:pt>
                <c:pt idx="666">
                  <c:v>569.21</c:v>
                </c:pt>
                <c:pt idx="667">
                  <c:v>569.23</c:v>
                </c:pt>
                <c:pt idx="668">
                  <c:v>569.26</c:v>
                </c:pt>
                <c:pt idx="669">
                  <c:v>569.28</c:v>
                </c:pt>
                <c:pt idx="670">
                  <c:v>569.29999999999995</c:v>
                </c:pt>
                <c:pt idx="671">
                  <c:v>569.32000000000005</c:v>
                </c:pt>
                <c:pt idx="672">
                  <c:v>569.34</c:v>
                </c:pt>
                <c:pt idx="673">
                  <c:v>569.36</c:v>
                </c:pt>
                <c:pt idx="674">
                  <c:v>569.38</c:v>
                </c:pt>
                <c:pt idx="675">
                  <c:v>569.4</c:v>
                </c:pt>
                <c:pt idx="676">
                  <c:v>569.41999999999996</c:v>
                </c:pt>
                <c:pt idx="677">
                  <c:v>569.44000000000005</c:v>
                </c:pt>
                <c:pt idx="678">
                  <c:v>569.46</c:v>
                </c:pt>
                <c:pt idx="679">
                  <c:v>569.48</c:v>
                </c:pt>
                <c:pt idx="680">
                  <c:v>569.5</c:v>
                </c:pt>
                <c:pt idx="681">
                  <c:v>569.52</c:v>
                </c:pt>
                <c:pt idx="682">
                  <c:v>569.54</c:v>
                </c:pt>
                <c:pt idx="683">
                  <c:v>569.55999999999995</c:v>
                </c:pt>
                <c:pt idx="684">
                  <c:v>569.58000000000004</c:v>
                </c:pt>
                <c:pt idx="685">
                  <c:v>569.59</c:v>
                </c:pt>
                <c:pt idx="686">
                  <c:v>569.61</c:v>
                </c:pt>
                <c:pt idx="687">
                  <c:v>569.63</c:v>
                </c:pt>
                <c:pt idx="688">
                  <c:v>569.65</c:v>
                </c:pt>
                <c:pt idx="689">
                  <c:v>569.66999999999996</c:v>
                </c:pt>
                <c:pt idx="690">
                  <c:v>569.69000000000005</c:v>
                </c:pt>
                <c:pt idx="691">
                  <c:v>569.71</c:v>
                </c:pt>
                <c:pt idx="692">
                  <c:v>569.73</c:v>
                </c:pt>
                <c:pt idx="693">
                  <c:v>569.76</c:v>
                </c:pt>
                <c:pt idx="694">
                  <c:v>569.78</c:v>
                </c:pt>
                <c:pt idx="695">
                  <c:v>569.79999999999995</c:v>
                </c:pt>
                <c:pt idx="696">
                  <c:v>569.83000000000004</c:v>
                </c:pt>
                <c:pt idx="697">
                  <c:v>569.85</c:v>
                </c:pt>
                <c:pt idx="698">
                  <c:v>569.87</c:v>
                </c:pt>
                <c:pt idx="699">
                  <c:v>569.9</c:v>
                </c:pt>
                <c:pt idx="700">
                  <c:v>569.91999999999996</c:v>
                </c:pt>
                <c:pt idx="701">
                  <c:v>569.95000000000005</c:v>
                </c:pt>
                <c:pt idx="702">
                  <c:v>569.97</c:v>
                </c:pt>
                <c:pt idx="703">
                  <c:v>570</c:v>
                </c:pt>
                <c:pt idx="704">
                  <c:v>570.03</c:v>
                </c:pt>
                <c:pt idx="705">
                  <c:v>570.04999999999995</c:v>
                </c:pt>
                <c:pt idx="706">
                  <c:v>570.08000000000004</c:v>
                </c:pt>
                <c:pt idx="707">
                  <c:v>570.11</c:v>
                </c:pt>
                <c:pt idx="708">
                  <c:v>570.14</c:v>
                </c:pt>
                <c:pt idx="709">
                  <c:v>570.16999999999996</c:v>
                </c:pt>
                <c:pt idx="710">
                  <c:v>570.19000000000005</c:v>
                </c:pt>
                <c:pt idx="711">
                  <c:v>570.22</c:v>
                </c:pt>
                <c:pt idx="712">
                  <c:v>570.25</c:v>
                </c:pt>
                <c:pt idx="713">
                  <c:v>570.28</c:v>
                </c:pt>
                <c:pt idx="714">
                  <c:v>570.29999999999995</c:v>
                </c:pt>
                <c:pt idx="715">
                  <c:v>570.34</c:v>
                </c:pt>
                <c:pt idx="716">
                  <c:v>570.37</c:v>
                </c:pt>
                <c:pt idx="717">
                  <c:v>570.41</c:v>
                </c:pt>
                <c:pt idx="718">
                  <c:v>570.45000000000005</c:v>
                </c:pt>
                <c:pt idx="719">
                  <c:v>570.49</c:v>
                </c:pt>
                <c:pt idx="720">
                  <c:v>570.53</c:v>
                </c:pt>
                <c:pt idx="721">
                  <c:v>570.58000000000004</c:v>
                </c:pt>
                <c:pt idx="722">
                  <c:v>570.63</c:v>
                </c:pt>
                <c:pt idx="723">
                  <c:v>570.67999999999995</c:v>
                </c:pt>
                <c:pt idx="724">
                  <c:v>570.74</c:v>
                </c:pt>
                <c:pt idx="725">
                  <c:v>570.79999999999995</c:v>
                </c:pt>
                <c:pt idx="726">
                  <c:v>570.86</c:v>
                </c:pt>
                <c:pt idx="727">
                  <c:v>570.91</c:v>
                </c:pt>
                <c:pt idx="728">
                  <c:v>570.96</c:v>
                </c:pt>
                <c:pt idx="729">
                  <c:v>571.01</c:v>
                </c:pt>
                <c:pt idx="730">
                  <c:v>571.07000000000005</c:v>
                </c:pt>
                <c:pt idx="731">
                  <c:v>571.12</c:v>
                </c:pt>
                <c:pt idx="732">
                  <c:v>571.17999999999995</c:v>
                </c:pt>
                <c:pt idx="733">
                  <c:v>571.23</c:v>
                </c:pt>
                <c:pt idx="734">
                  <c:v>571.28</c:v>
                </c:pt>
                <c:pt idx="735">
                  <c:v>571.33000000000004</c:v>
                </c:pt>
                <c:pt idx="736">
                  <c:v>571.38</c:v>
                </c:pt>
                <c:pt idx="737">
                  <c:v>571.41999999999996</c:v>
                </c:pt>
                <c:pt idx="738">
                  <c:v>571.47</c:v>
                </c:pt>
                <c:pt idx="739">
                  <c:v>571.51</c:v>
                </c:pt>
                <c:pt idx="740">
                  <c:v>571.54999999999995</c:v>
                </c:pt>
                <c:pt idx="741">
                  <c:v>571.59</c:v>
                </c:pt>
                <c:pt idx="742">
                  <c:v>571.63</c:v>
                </c:pt>
                <c:pt idx="743">
                  <c:v>571.66999999999996</c:v>
                </c:pt>
                <c:pt idx="744">
                  <c:v>571.70000000000005</c:v>
                </c:pt>
                <c:pt idx="745">
                  <c:v>571.74</c:v>
                </c:pt>
                <c:pt idx="746">
                  <c:v>571.77</c:v>
                </c:pt>
                <c:pt idx="747">
                  <c:v>571.79999999999995</c:v>
                </c:pt>
                <c:pt idx="748">
                  <c:v>571.83000000000004</c:v>
                </c:pt>
                <c:pt idx="749">
                  <c:v>571.86</c:v>
                </c:pt>
                <c:pt idx="750">
                  <c:v>571.88</c:v>
                </c:pt>
                <c:pt idx="751">
                  <c:v>571.91</c:v>
                </c:pt>
                <c:pt idx="752">
                  <c:v>571.92999999999995</c:v>
                </c:pt>
                <c:pt idx="753">
                  <c:v>571.95000000000005</c:v>
                </c:pt>
                <c:pt idx="754">
                  <c:v>571.97</c:v>
                </c:pt>
                <c:pt idx="755">
                  <c:v>571.98</c:v>
                </c:pt>
                <c:pt idx="756">
                  <c:v>572</c:v>
                </c:pt>
                <c:pt idx="757">
                  <c:v>572.01</c:v>
                </c:pt>
                <c:pt idx="758">
                  <c:v>572.03</c:v>
                </c:pt>
                <c:pt idx="759">
                  <c:v>572.04</c:v>
                </c:pt>
                <c:pt idx="760">
                  <c:v>572.04999999999995</c:v>
                </c:pt>
                <c:pt idx="761">
                  <c:v>572.05999999999995</c:v>
                </c:pt>
                <c:pt idx="762">
                  <c:v>572.07000000000005</c:v>
                </c:pt>
                <c:pt idx="763">
                  <c:v>572.08000000000004</c:v>
                </c:pt>
                <c:pt idx="764">
                  <c:v>572.09</c:v>
                </c:pt>
                <c:pt idx="765">
                  <c:v>572.09</c:v>
                </c:pt>
                <c:pt idx="766">
                  <c:v>572.1</c:v>
                </c:pt>
                <c:pt idx="767">
                  <c:v>572.11</c:v>
                </c:pt>
                <c:pt idx="768">
                  <c:v>572.11</c:v>
                </c:pt>
                <c:pt idx="769">
                  <c:v>572.12</c:v>
                </c:pt>
                <c:pt idx="770">
                  <c:v>572.12</c:v>
                </c:pt>
                <c:pt idx="771">
                  <c:v>572.13</c:v>
                </c:pt>
                <c:pt idx="772">
                  <c:v>572.13</c:v>
                </c:pt>
                <c:pt idx="773">
                  <c:v>572.13</c:v>
                </c:pt>
                <c:pt idx="774">
                  <c:v>572.14</c:v>
                </c:pt>
                <c:pt idx="775">
                  <c:v>572.14</c:v>
                </c:pt>
                <c:pt idx="776">
                  <c:v>572.14</c:v>
                </c:pt>
                <c:pt idx="777">
                  <c:v>572.14</c:v>
                </c:pt>
                <c:pt idx="778">
                  <c:v>572.14</c:v>
                </c:pt>
                <c:pt idx="779">
                  <c:v>572.14</c:v>
                </c:pt>
                <c:pt idx="780">
                  <c:v>572.14</c:v>
                </c:pt>
                <c:pt idx="781">
                  <c:v>572.14</c:v>
                </c:pt>
                <c:pt idx="782">
                  <c:v>572.14</c:v>
                </c:pt>
                <c:pt idx="783">
                  <c:v>572.14</c:v>
                </c:pt>
                <c:pt idx="784">
                  <c:v>572.14</c:v>
                </c:pt>
                <c:pt idx="785">
                  <c:v>572.13</c:v>
                </c:pt>
                <c:pt idx="786">
                  <c:v>572.13</c:v>
                </c:pt>
                <c:pt idx="787">
                  <c:v>572.13</c:v>
                </c:pt>
                <c:pt idx="788">
                  <c:v>572.12</c:v>
                </c:pt>
                <c:pt idx="789">
                  <c:v>572.12</c:v>
                </c:pt>
                <c:pt idx="790">
                  <c:v>572.11</c:v>
                </c:pt>
                <c:pt idx="791">
                  <c:v>572.1</c:v>
                </c:pt>
                <c:pt idx="792">
                  <c:v>572.1</c:v>
                </c:pt>
                <c:pt idx="793">
                  <c:v>572.09</c:v>
                </c:pt>
                <c:pt idx="794">
                  <c:v>572.08000000000004</c:v>
                </c:pt>
                <c:pt idx="795">
                  <c:v>572.07000000000005</c:v>
                </c:pt>
                <c:pt idx="796">
                  <c:v>572.05999999999995</c:v>
                </c:pt>
                <c:pt idx="797">
                  <c:v>572.04999999999995</c:v>
                </c:pt>
                <c:pt idx="798">
                  <c:v>572.04</c:v>
                </c:pt>
                <c:pt idx="799">
                  <c:v>572.03</c:v>
                </c:pt>
                <c:pt idx="800">
                  <c:v>572.02</c:v>
                </c:pt>
                <c:pt idx="801">
                  <c:v>572.01</c:v>
                </c:pt>
                <c:pt idx="802">
                  <c:v>571.99</c:v>
                </c:pt>
                <c:pt idx="803">
                  <c:v>571.98</c:v>
                </c:pt>
                <c:pt idx="804">
                  <c:v>571.96</c:v>
                </c:pt>
                <c:pt idx="805">
                  <c:v>571.95000000000005</c:v>
                </c:pt>
                <c:pt idx="806">
                  <c:v>571.94000000000005</c:v>
                </c:pt>
                <c:pt idx="807">
                  <c:v>571.91999999999996</c:v>
                </c:pt>
                <c:pt idx="808">
                  <c:v>571.9</c:v>
                </c:pt>
                <c:pt idx="809">
                  <c:v>571.89</c:v>
                </c:pt>
                <c:pt idx="810">
                  <c:v>571.87</c:v>
                </c:pt>
                <c:pt idx="811">
                  <c:v>571.85</c:v>
                </c:pt>
                <c:pt idx="812">
                  <c:v>571.84</c:v>
                </c:pt>
                <c:pt idx="813">
                  <c:v>571.82000000000005</c:v>
                </c:pt>
                <c:pt idx="814">
                  <c:v>571.79999999999995</c:v>
                </c:pt>
                <c:pt idx="815">
                  <c:v>571.78</c:v>
                </c:pt>
                <c:pt idx="816">
                  <c:v>571.76</c:v>
                </c:pt>
                <c:pt idx="817">
                  <c:v>571.74</c:v>
                </c:pt>
                <c:pt idx="818">
                  <c:v>571.72</c:v>
                </c:pt>
                <c:pt idx="819">
                  <c:v>571.70000000000005</c:v>
                </c:pt>
                <c:pt idx="820">
                  <c:v>571.67999999999995</c:v>
                </c:pt>
                <c:pt idx="821">
                  <c:v>571.66999999999996</c:v>
                </c:pt>
                <c:pt idx="822">
                  <c:v>571.65</c:v>
                </c:pt>
                <c:pt idx="823">
                  <c:v>571.63</c:v>
                </c:pt>
                <c:pt idx="824">
                  <c:v>571.61</c:v>
                </c:pt>
                <c:pt idx="825">
                  <c:v>571.58000000000004</c:v>
                </c:pt>
                <c:pt idx="826">
                  <c:v>571.55999999999995</c:v>
                </c:pt>
                <c:pt idx="827">
                  <c:v>571.54</c:v>
                </c:pt>
                <c:pt idx="828">
                  <c:v>571.52</c:v>
                </c:pt>
                <c:pt idx="829">
                  <c:v>571.5</c:v>
                </c:pt>
                <c:pt idx="830">
                  <c:v>571.48</c:v>
                </c:pt>
                <c:pt idx="831">
                  <c:v>571.45000000000005</c:v>
                </c:pt>
                <c:pt idx="832">
                  <c:v>571.42999999999995</c:v>
                </c:pt>
                <c:pt idx="833">
                  <c:v>571.41</c:v>
                </c:pt>
                <c:pt idx="834">
                  <c:v>571.39</c:v>
                </c:pt>
                <c:pt idx="835">
                  <c:v>571.37</c:v>
                </c:pt>
                <c:pt idx="836">
                  <c:v>571.35</c:v>
                </c:pt>
                <c:pt idx="837">
                  <c:v>571.33000000000004</c:v>
                </c:pt>
                <c:pt idx="838">
                  <c:v>571.30999999999995</c:v>
                </c:pt>
                <c:pt idx="839">
                  <c:v>571.29</c:v>
                </c:pt>
                <c:pt idx="840">
                  <c:v>571.27</c:v>
                </c:pt>
                <c:pt idx="841">
                  <c:v>571.25</c:v>
                </c:pt>
                <c:pt idx="842">
                  <c:v>571.23</c:v>
                </c:pt>
                <c:pt idx="843">
                  <c:v>571.21</c:v>
                </c:pt>
                <c:pt idx="844">
                  <c:v>571.19000000000005</c:v>
                </c:pt>
                <c:pt idx="845">
                  <c:v>571.16999999999996</c:v>
                </c:pt>
                <c:pt idx="846">
                  <c:v>571.15</c:v>
                </c:pt>
                <c:pt idx="847">
                  <c:v>571.13</c:v>
                </c:pt>
                <c:pt idx="848">
                  <c:v>571.11</c:v>
                </c:pt>
                <c:pt idx="849">
                  <c:v>571.09</c:v>
                </c:pt>
                <c:pt idx="850">
                  <c:v>571.07000000000005</c:v>
                </c:pt>
                <c:pt idx="851">
                  <c:v>571.04999999999995</c:v>
                </c:pt>
                <c:pt idx="852">
                  <c:v>571.03</c:v>
                </c:pt>
                <c:pt idx="853">
                  <c:v>571.01</c:v>
                </c:pt>
                <c:pt idx="854">
                  <c:v>570.99</c:v>
                </c:pt>
                <c:pt idx="855">
                  <c:v>570.97</c:v>
                </c:pt>
                <c:pt idx="856">
                  <c:v>570.95000000000005</c:v>
                </c:pt>
                <c:pt idx="857">
                  <c:v>570.92999999999995</c:v>
                </c:pt>
                <c:pt idx="858">
                  <c:v>570.91999999999996</c:v>
                </c:pt>
                <c:pt idx="859">
                  <c:v>570.9</c:v>
                </c:pt>
                <c:pt idx="860">
                  <c:v>570.88</c:v>
                </c:pt>
                <c:pt idx="861">
                  <c:v>570.86</c:v>
                </c:pt>
                <c:pt idx="862">
                  <c:v>570.85</c:v>
                </c:pt>
                <c:pt idx="863">
                  <c:v>570.83000000000004</c:v>
                </c:pt>
                <c:pt idx="864">
                  <c:v>570.80999999999995</c:v>
                </c:pt>
                <c:pt idx="865">
                  <c:v>570.79</c:v>
                </c:pt>
                <c:pt idx="866">
                  <c:v>570.78</c:v>
                </c:pt>
                <c:pt idx="867">
                  <c:v>570.76</c:v>
                </c:pt>
                <c:pt idx="868">
                  <c:v>570.75</c:v>
                </c:pt>
                <c:pt idx="869">
                  <c:v>570.73</c:v>
                </c:pt>
                <c:pt idx="870">
                  <c:v>570.72</c:v>
                </c:pt>
                <c:pt idx="871">
                  <c:v>570.70000000000005</c:v>
                </c:pt>
                <c:pt idx="872">
                  <c:v>570.69000000000005</c:v>
                </c:pt>
                <c:pt idx="873">
                  <c:v>570.66999999999996</c:v>
                </c:pt>
                <c:pt idx="874">
                  <c:v>570.66</c:v>
                </c:pt>
                <c:pt idx="875">
                  <c:v>570.64</c:v>
                </c:pt>
                <c:pt idx="876">
                  <c:v>570.62</c:v>
                </c:pt>
                <c:pt idx="877">
                  <c:v>570.61</c:v>
                </c:pt>
                <c:pt idx="878">
                  <c:v>570.59</c:v>
                </c:pt>
                <c:pt idx="879">
                  <c:v>570.58000000000004</c:v>
                </c:pt>
                <c:pt idx="880">
                  <c:v>570.55999999999995</c:v>
                </c:pt>
                <c:pt idx="881">
                  <c:v>570.54999999999995</c:v>
                </c:pt>
                <c:pt idx="882">
                  <c:v>570.53</c:v>
                </c:pt>
                <c:pt idx="883">
                  <c:v>570.52</c:v>
                </c:pt>
                <c:pt idx="884">
                  <c:v>570.5</c:v>
                </c:pt>
                <c:pt idx="885">
                  <c:v>570.49</c:v>
                </c:pt>
                <c:pt idx="886">
                  <c:v>570.47</c:v>
                </c:pt>
                <c:pt idx="887">
                  <c:v>570.46</c:v>
                </c:pt>
                <c:pt idx="888">
                  <c:v>570.44000000000005</c:v>
                </c:pt>
                <c:pt idx="889">
                  <c:v>570.42999999999995</c:v>
                </c:pt>
                <c:pt idx="890">
                  <c:v>570.41</c:v>
                </c:pt>
                <c:pt idx="891">
                  <c:v>570.4</c:v>
                </c:pt>
                <c:pt idx="892">
                  <c:v>570.39</c:v>
                </c:pt>
                <c:pt idx="893">
                  <c:v>570.37</c:v>
                </c:pt>
                <c:pt idx="894">
                  <c:v>570.36</c:v>
                </c:pt>
                <c:pt idx="895">
                  <c:v>570.34</c:v>
                </c:pt>
                <c:pt idx="896">
                  <c:v>570.33000000000004</c:v>
                </c:pt>
                <c:pt idx="897">
                  <c:v>570.32000000000005</c:v>
                </c:pt>
                <c:pt idx="898">
                  <c:v>570.30999999999995</c:v>
                </c:pt>
                <c:pt idx="899">
                  <c:v>570.29</c:v>
                </c:pt>
                <c:pt idx="900">
                  <c:v>570.28</c:v>
                </c:pt>
                <c:pt idx="901">
                  <c:v>570.27</c:v>
                </c:pt>
                <c:pt idx="902">
                  <c:v>570.26</c:v>
                </c:pt>
                <c:pt idx="903">
                  <c:v>570.24</c:v>
                </c:pt>
                <c:pt idx="904">
                  <c:v>570.23</c:v>
                </c:pt>
                <c:pt idx="905">
                  <c:v>570.22</c:v>
                </c:pt>
                <c:pt idx="906">
                  <c:v>570.21</c:v>
                </c:pt>
                <c:pt idx="907">
                  <c:v>570.20000000000005</c:v>
                </c:pt>
                <c:pt idx="908">
                  <c:v>570.19000000000005</c:v>
                </c:pt>
                <c:pt idx="909">
                  <c:v>570.16999999999996</c:v>
                </c:pt>
                <c:pt idx="910">
                  <c:v>570.16</c:v>
                </c:pt>
                <c:pt idx="911">
                  <c:v>570.15</c:v>
                </c:pt>
                <c:pt idx="912">
                  <c:v>570.14</c:v>
                </c:pt>
                <c:pt idx="913">
                  <c:v>570.13</c:v>
                </c:pt>
                <c:pt idx="914">
                  <c:v>570.12</c:v>
                </c:pt>
                <c:pt idx="915">
                  <c:v>570.1</c:v>
                </c:pt>
                <c:pt idx="916">
                  <c:v>570.09</c:v>
                </c:pt>
                <c:pt idx="917">
                  <c:v>570.08000000000004</c:v>
                </c:pt>
                <c:pt idx="918">
                  <c:v>570.07000000000005</c:v>
                </c:pt>
                <c:pt idx="919">
                  <c:v>570.05999999999995</c:v>
                </c:pt>
                <c:pt idx="920">
                  <c:v>570.04999999999995</c:v>
                </c:pt>
                <c:pt idx="921">
                  <c:v>570.04</c:v>
                </c:pt>
                <c:pt idx="922">
                  <c:v>570.03</c:v>
                </c:pt>
                <c:pt idx="923">
                  <c:v>570.02</c:v>
                </c:pt>
                <c:pt idx="924">
                  <c:v>570.01</c:v>
                </c:pt>
                <c:pt idx="925">
                  <c:v>570</c:v>
                </c:pt>
                <c:pt idx="926">
                  <c:v>569.99</c:v>
                </c:pt>
                <c:pt idx="927">
                  <c:v>569.98</c:v>
                </c:pt>
                <c:pt idx="928">
                  <c:v>569.97</c:v>
                </c:pt>
                <c:pt idx="929">
                  <c:v>569.96</c:v>
                </c:pt>
                <c:pt idx="930">
                  <c:v>569.95000000000005</c:v>
                </c:pt>
                <c:pt idx="931">
                  <c:v>569.94000000000005</c:v>
                </c:pt>
                <c:pt idx="932">
                  <c:v>569.92999999999995</c:v>
                </c:pt>
                <c:pt idx="933">
                  <c:v>569.91999999999996</c:v>
                </c:pt>
                <c:pt idx="934">
                  <c:v>569.91</c:v>
                </c:pt>
                <c:pt idx="935">
                  <c:v>569.9</c:v>
                </c:pt>
                <c:pt idx="936">
                  <c:v>569.89</c:v>
                </c:pt>
                <c:pt idx="937">
                  <c:v>569.88</c:v>
                </c:pt>
                <c:pt idx="938">
                  <c:v>569.87</c:v>
                </c:pt>
                <c:pt idx="939">
                  <c:v>569.86</c:v>
                </c:pt>
                <c:pt idx="940">
                  <c:v>569.85</c:v>
                </c:pt>
                <c:pt idx="941">
                  <c:v>569.84</c:v>
                </c:pt>
                <c:pt idx="942">
                  <c:v>569.84</c:v>
                </c:pt>
                <c:pt idx="943">
                  <c:v>569.83000000000004</c:v>
                </c:pt>
                <c:pt idx="944">
                  <c:v>569.82000000000005</c:v>
                </c:pt>
                <c:pt idx="945">
                  <c:v>569.80999999999995</c:v>
                </c:pt>
                <c:pt idx="946">
                  <c:v>569.79999999999995</c:v>
                </c:pt>
                <c:pt idx="947">
                  <c:v>569.79</c:v>
                </c:pt>
                <c:pt idx="948">
                  <c:v>569.78</c:v>
                </c:pt>
                <c:pt idx="949">
                  <c:v>569.78</c:v>
                </c:pt>
                <c:pt idx="950">
                  <c:v>569.77</c:v>
                </c:pt>
                <c:pt idx="951">
                  <c:v>569.76</c:v>
                </c:pt>
                <c:pt idx="952">
                  <c:v>569.75</c:v>
                </c:pt>
                <c:pt idx="953">
                  <c:v>569.74</c:v>
                </c:pt>
                <c:pt idx="954">
                  <c:v>569.74</c:v>
                </c:pt>
                <c:pt idx="955">
                  <c:v>569.73</c:v>
                </c:pt>
                <c:pt idx="956">
                  <c:v>569.72</c:v>
                </c:pt>
                <c:pt idx="957">
                  <c:v>569.71</c:v>
                </c:pt>
                <c:pt idx="958">
                  <c:v>569.70000000000005</c:v>
                </c:pt>
                <c:pt idx="959">
                  <c:v>569.70000000000005</c:v>
                </c:pt>
                <c:pt idx="960">
                  <c:v>569.69000000000005</c:v>
                </c:pt>
                <c:pt idx="961">
                  <c:v>569.67999999999995</c:v>
                </c:pt>
                <c:pt idx="962">
                  <c:v>569.66999999999996</c:v>
                </c:pt>
                <c:pt idx="963">
                  <c:v>569.66999999999996</c:v>
                </c:pt>
                <c:pt idx="964">
                  <c:v>569.66</c:v>
                </c:pt>
                <c:pt idx="965">
                  <c:v>569.65</c:v>
                </c:pt>
                <c:pt idx="966">
                  <c:v>569.65</c:v>
                </c:pt>
                <c:pt idx="967">
                  <c:v>569.64</c:v>
                </c:pt>
                <c:pt idx="968">
                  <c:v>569.63</c:v>
                </c:pt>
                <c:pt idx="969">
                  <c:v>569.62</c:v>
                </c:pt>
                <c:pt idx="970">
                  <c:v>569.62</c:v>
                </c:pt>
                <c:pt idx="971">
                  <c:v>569.61</c:v>
                </c:pt>
                <c:pt idx="972">
                  <c:v>569.6</c:v>
                </c:pt>
                <c:pt idx="973">
                  <c:v>569.6</c:v>
                </c:pt>
                <c:pt idx="974">
                  <c:v>569.59</c:v>
                </c:pt>
                <c:pt idx="975">
                  <c:v>569.58000000000004</c:v>
                </c:pt>
                <c:pt idx="976">
                  <c:v>569.58000000000004</c:v>
                </c:pt>
                <c:pt idx="977">
                  <c:v>569.57000000000005</c:v>
                </c:pt>
                <c:pt idx="978">
                  <c:v>569.55999999999995</c:v>
                </c:pt>
                <c:pt idx="979">
                  <c:v>569.54999999999995</c:v>
                </c:pt>
                <c:pt idx="980">
                  <c:v>569.54999999999995</c:v>
                </c:pt>
                <c:pt idx="981">
                  <c:v>569.54</c:v>
                </c:pt>
                <c:pt idx="982">
                  <c:v>569.53</c:v>
                </c:pt>
                <c:pt idx="983">
                  <c:v>569.53</c:v>
                </c:pt>
                <c:pt idx="984">
                  <c:v>569.52</c:v>
                </c:pt>
                <c:pt idx="985">
                  <c:v>569.52</c:v>
                </c:pt>
                <c:pt idx="986">
                  <c:v>569.51</c:v>
                </c:pt>
                <c:pt idx="987">
                  <c:v>569.5</c:v>
                </c:pt>
                <c:pt idx="988">
                  <c:v>569.5</c:v>
                </c:pt>
                <c:pt idx="989">
                  <c:v>569.49</c:v>
                </c:pt>
                <c:pt idx="990">
                  <c:v>569.48</c:v>
                </c:pt>
                <c:pt idx="991">
                  <c:v>569.48</c:v>
                </c:pt>
                <c:pt idx="992">
                  <c:v>569.47</c:v>
                </c:pt>
                <c:pt idx="993">
                  <c:v>569.46</c:v>
                </c:pt>
                <c:pt idx="994">
                  <c:v>569.46</c:v>
                </c:pt>
                <c:pt idx="995">
                  <c:v>569.45000000000005</c:v>
                </c:pt>
                <c:pt idx="996">
                  <c:v>569.44000000000005</c:v>
                </c:pt>
                <c:pt idx="997">
                  <c:v>569.44000000000005</c:v>
                </c:pt>
                <c:pt idx="998">
                  <c:v>569.42999999999995</c:v>
                </c:pt>
                <c:pt idx="999">
                  <c:v>569.41999999999996</c:v>
                </c:pt>
                <c:pt idx="1000">
                  <c:v>569.41999999999996</c:v>
                </c:pt>
                <c:pt idx="1001">
                  <c:v>569.41</c:v>
                </c:pt>
                <c:pt idx="1002">
                  <c:v>569.4</c:v>
                </c:pt>
                <c:pt idx="1003">
                  <c:v>569.4</c:v>
                </c:pt>
                <c:pt idx="1004">
                  <c:v>569.39</c:v>
                </c:pt>
                <c:pt idx="1005">
                  <c:v>569.38</c:v>
                </c:pt>
                <c:pt idx="1006">
                  <c:v>569.38</c:v>
                </c:pt>
                <c:pt idx="1007">
                  <c:v>569.37</c:v>
                </c:pt>
                <c:pt idx="1008">
                  <c:v>569.37</c:v>
                </c:pt>
                <c:pt idx="1009">
                  <c:v>569.36</c:v>
                </c:pt>
                <c:pt idx="1010">
                  <c:v>569.35</c:v>
                </c:pt>
                <c:pt idx="1011">
                  <c:v>569.35</c:v>
                </c:pt>
                <c:pt idx="1012">
                  <c:v>569.34</c:v>
                </c:pt>
                <c:pt idx="1013">
                  <c:v>569.34</c:v>
                </c:pt>
                <c:pt idx="1014">
                  <c:v>569.33000000000004</c:v>
                </c:pt>
                <c:pt idx="1015">
                  <c:v>569.32000000000005</c:v>
                </c:pt>
                <c:pt idx="1016">
                  <c:v>569.32000000000005</c:v>
                </c:pt>
                <c:pt idx="1017">
                  <c:v>569.30999999999995</c:v>
                </c:pt>
                <c:pt idx="1018">
                  <c:v>569.30999999999995</c:v>
                </c:pt>
                <c:pt idx="1019">
                  <c:v>569.29999999999995</c:v>
                </c:pt>
                <c:pt idx="1020">
                  <c:v>569.29999999999995</c:v>
                </c:pt>
                <c:pt idx="1021">
                  <c:v>569.29</c:v>
                </c:pt>
                <c:pt idx="1022">
                  <c:v>569.28</c:v>
                </c:pt>
                <c:pt idx="1023">
                  <c:v>569.28</c:v>
                </c:pt>
                <c:pt idx="1024">
                  <c:v>569.27</c:v>
                </c:pt>
                <c:pt idx="1025">
                  <c:v>569.27</c:v>
                </c:pt>
                <c:pt idx="1026">
                  <c:v>569.26</c:v>
                </c:pt>
                <c:pt idx="1027">
                  <c:v>569.26</c:v>
                </c:pt>
                <c:pt idx="1028">
                  <c:v>569.25</c:v>
                </c:pt>
                <c:pt idx="1029">
                  <c:v>569.24</c:v>
                </c:pt>
                <c:pt idx="1030">
                  <c:v>569.24</c:v>
                </c:pt>
                <c:pt idx="1031">
                  <c:v>569.23</c:v>
                </c:pt>
                <c:pt idx="1032">
                  <c:v>569.23</c:v>
                </c:pt>
                <c:pt idx="1033">
                  <c:v>569.22</c:v>
                </c:pt>
                <c:pt idx="1034">
                  <c:v>569.22</c:v>
                </c:pt>
                <c:pt idx="1035">
                  <c:v>569.21</c:v>
                </c:pt>
                <c:pt idx="1036">
                  <c:v>569.21</c:v>
                </c:pt>
                <c:pt idx="1037">
                  <c:v>569.20000000000005</c:v>
                </c:pt>
                <c:pt idx="1038">
                  <c:v>569.20000000000005</c:v>
                </c:pt>
                <c:pt idx="1039">
                  <c:v>569.19000000000005</c:v>
                </c:pt>
                <c:pt idx="1040">
                  <c:v>569.17999999999995</c:v>
                </c:pt>
                <c:pt idx="1041">
                  <c:v>569.17999999999995</c:v>
                </c:pt>
                <c:pt idx="1042">
                  <c:v>569.16999999999996</c:v>
                </c:pt>
                <c:pt idx="1043">
                  <c:v>569.16999999999996</c:v>
                </c:pt>
                <c:pt idx="1044">
                  <c:v>569.16</c:v>
                </c:pt>
                <c:pt idx="1045">
                  <c:v>569.16</c:v>
                </c:pt>
                <c:pt idx="1046">
                  <c:v>569.15</c:v>
                </c:pt>
                <c:pt idx="1047">
                  <c:v>569.15</c:v>
                </c:pt>
                <c:pt idx="1048">
                  <c:v>569.14</c:v>
                </c:pt>
                <c:pt idx="1049">
                  <c:v>569.14</c:v>
                </c:pt>
                <c:pt idx="1050">
                  <c:v>569.13</c:v>
                </c:pt>
                <c:pt idx="1051">
                  <c:v>569.13</c:v>
                </c:pt>
                <c:pt idx="1052">
                  <c:v>569.12</c:v>
                </c:pt>
                <c:pt idx="1053">
                  <c:v>569.12</c:v>
                </c:pt>
                <c:pt idx="1054">
                  <c:v>569.12</c:v>
                </c:pt>
                <c:pt idx="1055">
                  <c:v>569.11</c:v>
                </c:pt>
                <c:pt idx="1056">
                  <c:v>569.11</c:v>
                </c:pt>
                <c:pt idx="1057">
                  <c:v>569.1</c:v>
                </c:pt>
                <c:pt idx="1058">
                  <c:v>569.1</c:v>
                </c:pt>
                <c:pt idx="1059">
                  <c:v>569.09</c:v>
                </c:pt>
                <c:pt idx="1060">
                  <c:v>569.09</c:v>
                </c:pt>
                <c:pt idx="1061">
                  <c:v>569.08000000000004</c:v>
                </c:pt>
                <c:pt idx="1062">
                  <c:v>569.08000000000004</c:v>
                </c:pt>
                <c:pt idx="1063">
                  <c:v>569.08000000000004</c:v>
                </c:pt>
                <c:pt idx="1064">
                  <c:v>569.07000000000005</c:v>
                </c:pt>
                <c:pt idx="1065">
                  <c:v>569.07000000000005</c:v>
                </c:pt>
                <c:pt idx="1066">
                  <c:v>569.05999999999995</c:v>
                </c:pt>
                <c:pt idx="1067">
                  <c:v>569.05999999999995</c:v>
                </c:pt>
                <c:pt idx="1068">
                  <c:v>569.05999999999995</c:v>
                </c:pt>
                <c:pt idx="1069">
                  <c:v>569.04999999999995</c:v>
                </c:pt>
                <c:pt idx="1070">
                  <c:v>569.04999999999995</c:v>
                </c:pt>
                <c:pt idx="1071">
                  <c:v>569.04</c:v>
                </c:pt>
                <c:pt idx="1072">
                  <c:v>569.04</c:v>
                </c:pt>
                <c:pt idx="1073">
                  <c:v>569.04</c:v>
                </c:pt>
                <c:pt idx="1074">
                  <c:v>569.03</c:v>
                </c:pt>
                <c:pt idx="1075">
                  <c:v>569.03</c:v>
                </c:pt>
                <c:pt idx="1076">
                  <c:v>569.03</c:v>
                </c:pt>
                <c:pt idx="1077">
                  <c:v>569.02</c:v>
                </c:pt>
                <c:pt idx="1078">
                  <c:v>569.02</c:v>
                </c:pt>
                <c:pt idx="1079">
                  <c:v>569.01</c:v>
                </c:pt>
                <c:pt idx="1080">
                  <c:v>569.01</c:v>
                </c:pt>
                <c:pt idx="1081">
                  <c:v>569.01</c:v>
                </c:pt>
                <c:pt idx="1082">
                  <c:v>569</c:v>
                </c:pt>
                <c:pt idx="1083">
                  <c:v>569</c:v>
                </c:pt>
                <c:pt idx="1084">
                  <c:v>568.99</c:v>
                </c:pt>
                <c:pt idx="1085">
                  <c:v>568.99</c:v>
                </c:pt>
                <c:pt idx="1086">
                  <c:v>568.98</c:v>
                </c:pt>
                <c:pt idx="1087">
                  <c:v>568.98</c:v>
                </c:pt>
                <c:pt idx="1088">
                  <c:v>568.98</c:v>
                </c:pt>
                <c:pt idx="1089">
                  <c:v>568.97</c:v>
                </c:pt>
                <c:pt idx="1090">
                  <c:v>568.97</c:v>
                </c:pt>
                <c:pt idx="1091">
                  <c:v>568.96</c:v>
                </c:pt>
                <c:pt idx="1092">
                  <c:v>568.96</c:v>
                </c:pt>
                <c:pt idx="1093">
                  <c:v>568.95000000000005</c:v>
                </c:pt>
                <c:pt idx="1094">
                  <c:v>568.95000000000005</c:v>
                </c:pt>
                <c:pt idx="1095">
                  <c:v>568.95000000000005</c:v>
                </c:pt>
                <c:pt idx="1096">
                  <c:v>568.94000000000005</c:v>
                </c:pt>
                <c:pt idx="1097">
                  <c:v>568.94000000000005</c:v>
                </c:pt>
                <c:pt idx="1098">
                  <c:v>568.92999999999995</c:v>
                </c:pt>
                <c:pt idx="1099">
                  <c:v>568.92999999999995</c:v>
                </c:pt>
                <c:pt idx="1100">
                  <c:v>568.91999999999996</c:v>
                </c:pt>
                <c:pt idx="1101">
                  <c:v>568.91999999999996</c:v>
                </c:pt>
                <c:pt idx="1102">
                  <c:v>568.91999999999996</c:v>
                </c:pt>
                <c:pt idx="1103">
                  <c:v>568.91</c:v>
                </c:pt>
                <c:pt idx="1104">
                  <c:v>568.91</c:v>
                </c:pt>
                <c:pt idx="1105">
                  <c:v>568.9</c:v>
                </c:pt>
                <c:pt idx="1106">
                  <c:v>568.9</c:v>
                </c:pt>
                <c:pt idx="1107">
                  <c:v>568.89</c:v>
                </c:pt>
                <c:pt idx="1108">
                  <c:v>568.89</c:v>
                </c:pt>
                <c:pt idx="1109">
                  <c:v>568.89</c:v>
                </c:pt>
                <c:pt idx="1110">
                  <c:v>568.88</c:v>
                </c:pt>
                <c:pt idx="1111">
                  <c:v>568.88</c:v>
                </c:pt>
                <c:pt idx="1112">
                  <c:v>568.87</c:v>
                </c:pt>
                <c:pt idx="1113">
                  <c:v>568.87</c:v>
                </c:pt>
                <c:pt idx="1114">
                  <c:v>568.87</c:v>
                </c:pt>
                <c:pt idx="1115">
                  <c:v>568.86</c:v>
                </c:pt>
                <c:pt idx="1116">
                  <c:v>568.86</c:v>
                </c:pt>
                <c:pt idx="1117">
                  <c:v>568.85</c:v>
                </c:pt>
                <c:pt idx="1118">
                  <c:v>568.85</c:v>
                </c:pt>
                <c:pt idx="1119">
                  <c:v>568.85</c:v>
                </c:pt>
                <c:pt idx="1120">
                  <c:v>568.84</c:v>
                </c:pt>
                <c:pt idx="1121">
                  <c:v>568.84</c:v>
                </c:pt>
                <c:pt idx="1122">
                  <c:v>568.83000000000004</c:v>
                </c:pt>
                <c:pt idx="1123">
                  <c:v>568.83000000000004</c:v>
                </c:pt>
                <c:pt idx="1124">
                  <c:v>568.83000000000004</c:v>
                </c:pt>
                <c:pt idx="1125">
                  <c:v>568.82000000000005</c:v>
                </c:pt>
                <c:pt idx="1126">
                  <c:v>568.82000000000005</c:v>
                </c:pt>
                <c:pt idx="1127">
                  <c:v>568.80999999999995</c:v>
                </c:pt>
                <c:pt idx="1128">
                  <c:v>568.80999999999995</c:v>
                </c:pt>
                <c:pt idx="1129">
                  <c:v>568.80999999999995</c:v>
                </c:pt>
                <c:pt idx="1130">
                  <c:v>568.79999999999995</c:v>
                </c:pt>
                <c:pt idx="1131">
                  <c:v>568.79999999999995</c:v>
                </c:pt>
                <c:pt idx="1132">
                  <c:v>568.79</c:v>
                </c:pt>
                <c:pt idx="1133">
                  <c:v>568.79</c:v>
                </c:pt>
                <c:pt idx="1134">
                  <c:v>568.78</c:v>
                </c:pt>
                <c:pt idx="1135">
                  <c:v>568.78</c:v>
                </c:pt>
                <c:pt idx="1136">
                  <c:v>568.78</c:v>
                </c:pt>
                <c:pt idx="1137">
                  <c:v>568.77</c:v>
                </c:pt>
                <c:pt idx="1138">
                  <c:v>568.77</c:v>
                </c:pt>
                <c:pt idx="1139">
                  <c:v>568.76</c:v>
                </c:pt>
                <c:pt idx="1140">
                  <c:v>568.76</c:v>
                </c:pt>
                <c:pt idx="1141">
                  <c:v>568.75</c:v>
                </c:pt>
                <c:pt idx="1142">
                  <c:v>568.75</c:v>
                </c:pt>
                <c:pt idx="1143">
                  <c:v>568.75</c:v>
                </c:pt>
                <c:pt idx="1144">
                  <c:v>568.74</c:v>
                </c:pt>
                <c:pt idx="1145">
                  <c:v>568.74</c:v>
                </c:pt>
                <c:pt idx="1146">
                  <c:v>568.73</c:v>
                </c:pt>
                <c:pt idx="1147">
                  <c:v>568.73</c:v>
                </c:pt>
                <c:pt idx="1148">
                  <c:v>568.72</c:v>
                </c:pt>
                <c:pt idx="1149">
                  <c:v>568.72</c:v>
                </c:pt>
                <c:pt idx="1150">
                  <c:v>568.71</c:v>
                </c:pt>
                <c:pt idx="1151">
                  <c:v>568.71</c:v>
                </c:pt>
                <c:pt idx="1152">
                  <c:v>568.71</c:v>
                </c:pt>
                <c:pt idx="1153">
                  <c:v>568.70000000000005</c:v>
                </c:pt>
                <c:pt idx="1154">
                  <c:v>568.70000000000005</c:v>
                </c:pt>
                <c:pt idx="1155">
                  <c:v>568.69000000000005</c:v>
                </c:pt>
                <c:pt idx="1156">
                  <c:v>568.69000000000005</c:v>
                </c:pt>
                <c:pt idx="1157">
                  <c:v>568.69000000000005</c:v>
                </c:pt>
                <c:pt idx="1158">
                  <c:v>568.67999999999995</c:v>
                </c:pt>
                <c:pt idx="1159">
                  <c:v>568.67999999999995</c:v>
                </c:pt>
                <c:pt idx="1160">
                  <c:v>568.66999999999996</c:v>
                </c:pt>
                <c:pt idx="1161">
                  <c:v>568.66999999999996</c:v>
                </c:pt>
                <c:pt idx="1162">
                  <c:v>568.66999999999996</c:v>
                </c:pt>
                <c:pt idx="1163">
                  <c:v>568.66</c:v>
                </c:pt>
                <c:pt idx="1164">
                  <c:v>568.66</c:v>
                </c:pt>
                <c:pt idx="1165">
                  <c:v>568.66</c:v>
                </c:pt>
                <c:pt idx="1166">
                  <c:v>568.65</c:v>
                </c:pt>
                <c:pt idx="1167">
                  <c:v>568.65</c:v>
                </c:pt>
                <c:pt idx="1168">
                  <c:v>568.64</c:v>
                </c:pt>
                <c:pt idx="1169">
                  <c:v>568.64</c:v>
                </c:pt>
                <c:pt idx="1170">
                  <c:v>568.64</c:v>
                </c:pt>
                <c:pt idx="1171">
                  <c:v>568.63</c:v>
                </c:pt>
                <c:pt idx="1172">
                  <c:v>568.63</c:v>
                </c:pt>
                <c:pt idx="1173">
                  <c:v>568.63</c:v>
                </c:pt>
                <c:pt idx="1174">
                  <c:v>568.62</c:v>
                </c:pt>
                <c:pt idx="1175">
                  <c:v>568.62</c:v>
                </c:pt>
                <c:pt idx="1176">
                  <c:v>568.62</c:v>
                </c:pt>
                <c:pt idx="1177">
                  <c:v>568.61</c:v>
                </c:pt>
                <c:pt idx="1178">
                  <c:v>568.61</c:v>
                </c:pt>
                <c:pt idx="1179">
                  <c:v>568.61</c:v>
                </c:pt>
                <c:pt idx="1180">
                  <c:v>568.6</c:v>
                </c:pt>
                <c:pt idx="1181">
                  <c:v>568.6</c:v>
                </c:pt>
                <c:pt idx="1182">
                  <c:v>568.6</c:v>
                </c:pt>
                <c:pt idx="1183">
                  <c:v>568.59</c:v>
                </c:pt>
                <c:pt idx="1184">
                  <c:v>568.59</c:v>
                </c:pt>
                <c:pt idx="1185">
                  <c:v>568.59</c:v>
                </c:pt>
                <c:pt idx="1186">
                  <c:v>568.58000000000004</c:v>
                </c:pt>
                <c:pt idx="1187">
                  <c:v>568.58000000000004</c:v>
                </c:pt>
                <c:pt idx="1188">
                  <c:v>568.58000000000004</c:v>
                </c:pt>
                <c:pt idx="1189">
                  <c:v>568.57000000000005</c:v>
                </c:pt>
                <c:pt idx="1190">
                  <c:v>568.57000000000005</c:v>
                </c:pt>
                <c:pt idx="1191">
                  <c:v>568.57000000000005</c:v>
                </c:pt>
                <c:pt idx="1192">
                  <c:v>568.55999999999995</c:v>
                </c:pt>
                <c:pt idx="1193">
                  <c:v>568.55999999999995</c:v>
                </c:pt>
                <c:pt idx="1194">
                  <c:v>568.55999999999995</c:v>
                </c:pt>
                <c:pt idx="1195">
                  <c:v>568.54999999999995</c:v>
                </c:pt>
                <c:pt idx="1196">
                  <c:v>568.54999999999995</c:v>
                </c:pt>
                <c:pt idx="1197">
                  <c:v>568.54999999999995</c:v>
                </c:pt>
                <c:pt idx="1198">
                  <c:v>568.54</c:v>
                </c:pt>
                <c:pt idx="1199">
                  <c:v>568.54</c:v>
                </c:pt>
                <c:pt idx="1200">
                  <c:v>568.54</c:v>
                </c:pt>
                <c:pt idx="1201">
                  <c:v>568.53</c:v>
                </c:pt>
                <c:pt idx="1202">
                  <c:v>568.53</c:v>
                </c:pt>
                <c:pt idx="1203">
                  <c:v>568.53</c:v>
                </c:pt>
                <c:pt idx="1204">
                  <c:v>568.52</c:v>
                </c:pt>
                <c:pt idx="1205">
                  <c:v>568.52</c:v>
                </c:pt>
                <c:pt idx="1206">
                  <c:v>568.52</c:v>
                </c:pt>
                <c:pt idx="1207">
                  <c:v>568.51</c:v>
                </c:pt>
                <c:pt idx="1208">
                  <c:v>568.51</c:v>
                </c:pt>
                <c:pt idx="1209">
                  <c:v>568.51</c:v>
                </c:pt>
                <c:pt idx="1210">
                  <c:v>568.5</c:v>
                </c:pt>
                <c:pt idx="1211">
                  <c:v>568.5</c:v>
                </c:pt>
                <c:pt idx="1212">
                  <c:v>568.5</c:v>
                </c:pt>
                <c:pt idx="1213">
                  <c:v>568.49</c:v>
                </c:pt>
                <c:pt idx="1214">
                  <c:v>568.49</c:v>
                </c:pt>
                <c:pt idx="1215">
                  <c:v>568.49</c:v>
                </c:pt>
                <c:pt idx="1216">
                  <c:v>568.49</c:v>
                </c:pt>
                <c:pt idx="1217">
                  <c:v>568.48</c:v>
                </c:pt>
                <c:pt idx="1218">
                  <c:v>568.48</c:v>
                </c:pt>
                <c:pt idx="1219">
                  <c:v>568.48</c:v>
                </c:pt>
                <c:pt idx="1220">
                  <c:v>568.47</c:v>
                </c:pt>
                <c:pt idx="1221">
                  <c:v>568.47</c:v>
                </c:pt>
                <c:pt idx="1222">
                  <c:v>568.47</c:v>
                </c:pt>
                <c:pt idx="1223">
                  <c:v>568.46</c:v>
                </c:pt>
                <c:pt idx="1224">
                  <c:v>568.46</c:v>
                </c:pt>
                <c:pt idx="1225">
                  <c:v>568.46</c:v>
                </c:pt>
                <c:pt idx="1226">
                  <c:v>568.45000000000005</c:v>
                </c:pt>
                <c:pt idx="1227">
                  <c:v>568.45000000000005</c:v>
                </c:pt>
                <c:pt idx="1228">
                  <c:v>568.45000000000005</c:v>
                </c:pt>
                <c:pt idx="1229">
                  <c:v>568.45000000000005</c:v>
                </c:pt>
                <c:pt idx="1230">
                  <c:v>568.44000000000005</c:v>
                </c:pt>
                <c:pt idx="1231">
                  <c:v>568.44000000000005</c:v>
                </c:pt>
                <c:pt idx="1232">
                  <c:v>568.44000000000005</c:v>
                </c:pt>
                <c:pt idx="1233">
                  <c:v>568.42999999999995</c:v>
                </c:pt>
                <c:pt idx="1234">
                  <c:v>568.42999999999995</c:v>
                </c:pt>
                <c:pt idx="1235">
                  <c:v>568.42999999999995</c:v>
                </c:pt>
                <c:pt idx="1236">
                  <c:v>568.42999999999995</c:v>
                </c:pt>
                <c:pt idx="1237">
                  <c:v>568.41999999999996</c:v>
                </c:pt>
                <c:pt idx="1238">
                  <c:v>568.41999999999996</c:v>
                </c:pt>
                <c:pt idx="1239">
                  <c:v>568.41999999999996</c:v>
                </c:pt>
                <c:pt idx="1240">
                  <c:v>568.41</c:v>
                </c:pt>
                <c:pt idx="1241">
                  <c:v>568.41</c:v>
                </c:pt>
                <c:pt idx="1242">
                  <c:v>568.41</c:v>
                </c:pt>
                <c:pt idx="1243">
                  <c:v>568.41</c:v>
                </c:pt>
                <c:pt idx="1244">
                  <c:v>568.4</c:v>
                </c:pt>
                <c:pt idx="1245">
                  <c:v>568.4</c:v>
                </c:pt>
                <c:pt idx="1246">
                  <c:v>568.4</c:v>
                </c:pt>
                <c:pt idx="1247">
                  <c:v>568.4</c:v>
                </c:pt>
                <c:pt idx="1248">
                  <c:v>568.39</c:v>
                </c:pt>
                <c:pt idx="1249">
                  <c:v>568.39</c:v>
                </c:pt>
                <c:pt idx="1250">
                  <c:v>568.39</c:v>
                </c:pt>
                <c:pt idx="1251">
                  <c:v>568.39</c:v>
                </c:pt>
                <c:pt idx="1252">
                  <c:v>568.38</c:v>
                </c:pt>
                <c:pt idx="1253">
                  <c:v>568.38</c:v>
                </c:pt>
                <c:pt idx="1254">
                  <c:v>568.38</c:v>
                </c:pt>
                <c:pt idx="1255">
                  <c:v>568.37</c:v>
                </c:pt>
                <c:pt idx="1256">
                  <c:v>568.37</c:v>
                </c:pt>
                <c:pt idx="1257">
                  <c:v>568.37</c:v>
                </c:pt>
                <c:pt idx="1258">
                  <c:v>568.37</c:v>
                </c:pt>
                <c:pt idx="1259">
                  <c:v>568.36</c:v>
                </c:pt>
                <c:pt idx="1260">
                  <c:v>568.36</c:v>
                </c:pt>
                <c:pt idx="1261">
                  <c:v>568.36</c:v>
                </c:pt>
                <c:pt idx="1262">
                  <c:v>568.36</c:v>
                </c:pt>
                <c:pt idx="1263">
                  <c:v>568.35</c:v>
                </c:pt>
                <c:pt idx="1264">
                  <c:v>568.35</c:v>
                </c:pt>
                <c:pt idx="1265">
                  <c:v>568.35</c:v>
                </c:pt>
                <c:pt idx="1266">
                  <c:v>568.35</c:v>
                </c:pt>
                <c:pt idx="1267">
                  <c:v>568.34</c:v>
                </c:pt>
                <c:pt idx="1268">
                  <c:v>568.34</c:v>
                </c:pt>
                <c:pt idx="1269">
                  <c:v>568.34</c:v>
                </c:pt>
                <c:pt idx="1270">
                  <c:v>568.34</c:v>
                </c:pt>
                <c:pt idx="1271">
                  <c:v>568.33000000000004</c:v>
                </c:pt>
                <c:pt idx="1272">
                  <c:v>568.33000000000004</c:v>
                </c:pt>
                <c:pt idx="1273">
                  <c:v>568.33000000000004</c:v>
                </c:pt>
                <c:pt idx="1274">
                  <c:v>568.33000000000004</c:v>
                </c:pt>
                <c:pt idx="1275">
                  <c:v>568.33000000000004</c:v>
                </c:pt>
                <c:pt idx="1276">
                  <c:v>568.32000000000005</c:v>
                </c:pt>
                <c:pt idx="1277">
                  <c:v>568.32000000000005</c:v>
                </c:pt>
                <c:pt idx="1278">
                  <c:v>568.32000000000005</c:v>
                </c:pt>
                <c:pt idx="1279">
                  <c:v>568.32000000000005</c:v>
                </c:pt>
                <c:pt idx="1280">
                  <c:v>568.30999999999995</c:v>
                </c:pt>
                <c:pt idx="1281">
                  <c:v>568.30999999999995</c:v>
                </c:pt>
                <c:pt idx="1282">
                  <c:v>568.30999999999995</c:v>
                </c:pt>
                <c:pt idx="1283">
                  <c:v>568.30999999999995</c:v>
                </c:pt>
                <c:pt idx="1284">
                  <c:v>568.29999999999995</c:v>
                </c:pt>
                <c:pt idx="1285">
                  <c:v>568.29999999999995</c:v>
                </c:pt>
                <c:pt idx="1286">
                  <c:v>568.29999999999995</c:v>
                </c:pt>
                <c:pt idx="1287">
                  <c:v>568.29999999999995</c:v>
                </c:pt>
                <c:pt idx="1288">
                  <c:v>568.29999999999995</c:v>
                </c:pt>
                <c:pt idx="1289">
                  <c:v>568.29</c:v>
                </c:pt>
                <c:pt idx="1290">
                  <c:v>568.29</c:v>
                </c:pt>
                <c:pt idx="1291">
                  <c:v>568.29</c:v>
                </c:pt>
                <c:pt idx="1292">
                  <c:v>568.29</c:v>
                </c:pt>
                <c:pt idx="1293">
                  <c:v>568.29</c:v>
                </c:pt>
                <c:pt idx="1294">
                  <c:v>568.28</c:v>
                </c:pt>
                <c:pt idx="1295">
                  <c:v>568.28</c:v>
                </c:pt>
                <c:pt idx="1296">
                  <c:v>568.28</c:v>
                </c:pt>
                <c:pt idx="1297">
                  <c:v>568.28</c:v>
                </c:pt>
                <c:pt idx="1298">
                  <c:v>568.28</c:v>
                </c:pt>
                <c:pt idx="1299">
                  <c:v>568.27</c:v>
                </c:pt>
                <c:pt idx="1300">
                  <c:v>568.27</c:v>
                </c:pt>
                <c:pt idx="1301">
                  <c:v>568.27</c:v>
                </c:pt>
                <c:pt idx="1302">
                  <c:v>568.27</c:v>
                </c:pt>
                <c:pt idx="1303">
                  <c:v>568.27</c:v>
                </c:pt>
                <c:pt idx="1304">
                  <c:v>568.26</c:v>
                </c:pt>
                <c:pt idx="1305">
                  <c:v>568.26</c:v>
                </c:pt>
                <c:pt idx="1306">
                  <c:v>568.26</c:v>
                </c:pt>
                <c:pt idx="1307">
                  <c:v>568.26</c:v>
                </c:pt>
                <c:pt idx="1308">
                  <c:v>568.26</c:v>
                </c:pt>
                <c:pt idx="1309">
                  <c:v>568.25</c:v>
                </c:pt>
                <c:pt idx="1310">
                  <c:v>568.25</c:v>
                </c:pt>
                <c:pt idx="1311">
                  <c:v>568.25</c:v>
                </c:pt>
                <c:pt idx="1312">
                  <c:v>568.25</c:v>
                </c:pt>
                <c:pt idx="1313">
                  <c:v>568.25</c:v>
                </c:pt>
                <c:pt idx="1314">
                  <c:v>568.24</c:v>
                </c:pt>
                <c:pt idx="1315">
                  <c:v>568.24</c:v>
                </c:pt>
                <c:pt idx="1316">
                  <c:v>568.24</c:v>
                </c:pt>
                <c:pt idx="1317">
                  <c:v>568.24</c:v>
                </c:pt>
                <c:pt idx="1318">
                  <c:v>568.24</c:v>
                </c:pt>
                <c:pt idx="1319">
                  <c:v>568.23</c:v>
                </c:pt>
                <c:pt idx="1320">
                  <c:v>568.23</c:v>
                </c:pt>
                <c:pt idx="1321">
                  <c:v>568.23</c:v>
                </c:pt>
                <c:pt idx="1322">
                  <c:v>568.23</c:v>
                </c:pt>
                <c:pt idx="1323">
                  <c:v>568.23</c:v>
                </c:pt>
                <c:pt idx="1324">
                  <c:v>568.23</c:v>
                </c:pt>
                <c:pt idx="1325">
                  <c:v>568.22</c:v>
                </c:pt>
                <c:pt idx="1326">
                  <c:v>568.22</c:v>
                </c:pt>
                <c:pt idx="1327">
                  <c:v>568.22</c:v>
                </c:pt>
                <c:pt idx="1328">
                  <c:v>568.22</c:v>
                </c:pt>
                <c:pt idx="1329">
                  <c:v>568.22</c:v>
                </c:pt>
                <c:pt idx="1330">
                  <c:v>568.22</c:v>
                </c:pt>
                <c:pt idx="1331">
                  <c:v>568.21</c:v>
                </c:pt>
                <c:pt idx="1332">
                  <c:v>568.21</c:v>
                </c:pt>
                <c:pt idx="1333">
                  <c:v>568.21</c:v>
                </c:pt>
                <c:pt idx="1334">
                  <c:v>568.21</c:v>
                </c:pt>
                <c:pt idx="1335">
                  <c:v>568.21</c:v>
                </c:pt>
                <c:pt idx="1336">
                  <c:v>568.20000000000005</c:v>
                </c:pt>
                <c:pt idx="1337">
                  <c:v>568.20000000000005</c:v>
                </c:pt>
                <c:pt idx="1338">
                  <c:v>568.20000000000005</c:v>
                </c:pt>
                <c:pt idx="1339">
                  <c:v>568.20000000000005</c:v>
                </c:pt>
                <c:pt idx="1340">
                  <c:v>568.20000000000005</c:v>
                </c:pt>
                <c:pt idx="1341">
                  <c:v>568.20000000000005</c:v>
                </c:pt>
                <c:pt idx="1342">
                  <c:v>568.19000000000005</c:v>
                </c:pt>
                <c:pt idx="1343">
                  <c:v>568.19000000000005</c:v>
                </c:pt>
                <c:pt idx="1344">
                  <c:v>568.19000000000005</c:v>
                </c:pt>
                <c:pt idx="1345">
                  <c:v>568.19000000000005</c:v>
                </c:pt>
                <c:pt idx="1346">
                  <c:v>568.19000000000005</c:v>
                </c:pt>
                <c:pt idx="1347">
                  <c:v>568.19000000000005</c:v>
                </c:pt>
                <c:pt idx="1348">
                  <c:v>568.17999999999995</c:v>
                </c:pt>
                <c:pt idx="1349">
                  <c:v>568.17999999999995</c:v>
                </c:pt>
                <c:pt idx="1350">
                  <c:v>568.17999999999995</c:v>
                </c:pt>
                <c:pt idx="1351">
                  <c:v>568.17999999999995</c:v>
                </c:pt>
                <c:pt idx="1352">
                  <c:v>568.17999999999995</c:v>
                </c:pt>
                <c:pt idx="1353">
                  <c:v>568.17999999999995</c:v>
                </c:pt>
                <c:pt idx="1354">
                  <c:v>568.17999999999995</c:v>
                </c:pt>
                <c:pt idx="1355">
                  <c:v>568.16999999999996</c:v>
                </c:pt>
                <c:pt idx="1356">
                  <c:v>568.16999999999996</c:v>
                </c:pt>
                <c:pt idx="1357">
                  <c:v>568.16999999999996</c:v>
                </c:pt>
                <c:pt idx="1358">
                  <c:v>568.16999999999996</c:v>
                </c:pt>
                <c:pt idx="1359">
                  <c:v>568.16999999999996</c:v>
                </c:pt>
                <c:pt idx="1360">
                  <c:v>568.16999999999996</c:v>
                </c:pt>
                <c:pt idx="1361">
                  <c:v>568.16</c:v>
                </c:pt>
                <c:pt idx="1362">
                  <c:v>568.16</c:v>
                </c:pt>
                <c:pt idx="1363">
                  <c:v>568.16</c:v>
                </c:pt>
                <c:pt idx="1364">
                  <c:v>568.16</c:v>
                </c:pt>
                <c:pt idx="1365">
                  <c:v>568.16</c:v>
                </c:pt>
                <c:pt idx="1366">
                  <c:v>568.16</c:v>
                </c:pt>
                <c:pt idx="1367">
                  <c:v>568.16</c:v>
                </c:pt>
                <c:pt idx="1368">
                  <c:v>568.15</c:v>
                </c:pt>
                <c:pt idx="1369">
                  <c:v>568.15</c:v>
                </c:pt>
                <c:pt idx="1370">
                  <c:v>568.15</c:v>
                </c:pt>
                <c:pt idx="1371">
                  <c:v>568.15</c:v>
                </c:pt>
                <c:pt idx="1372">
                  <c:v>568.15</c:v>
                </c:pt>
                <c:pt idx="1373">
                  <c:v>568.15</c:v>
                </c:pt>
                <c:pt idx="1374">
                  <c:v>568.15</c:v>
                </c:pt>
                <c:pt idx="1375">
                  <c:v>568.14</c:v>
                </c:pt>
                <c:pt idx="1376">
                  <c:v>568.14</c:v>
                </c:pt>
                <c:pt idx="1377">
                  <c:v>568.14</c:v>
                </c:pt>
                <c:pt idx="1378">
                  <c:v>568.14</c:v>
                </c:pt>
                <c:pt idx="1379">
                  <c:v>568.14</c:v>
                </c:pt>
                <c:pt idx="1380">
                  <c:v>568.14</c:v>
                </c:pt>
                <c:pt idx="1381">
                  <c:v>568.14</c:v>
                </c:pt>
                <c:pt idx="1382">
                  <c:v>568.13</c:v>
                </c:pt>
                <c:pt idx="1383">
                  <c:v>568.13</c:v>
                </c:pt>
                <c:pt idx="1384">
                  <c:v>568.13</c:v>
                </c:pt>
                <c:pt idx="1385">
                  <c:v>568.13</c:v>
                </c:pt>
                <c:pt idx="1386">
                  <c:v>568.13</c:v>
                </c:pt>
                <c:pt idx="1387">
                  <c:v>568.13</c:v>
                </c:pt>
                <c:pt idx="1388">
                  <c:v>568.13</c:v>
                </c:pt>
                <c:pt idx="1389">
                  <c:v>568.12</c:v>
                </c:pt>
                <c:pt idx="1390">
                  <c:v>568.12</c:v>
                </c:pt>
                <c:pt idx="1391">
                  <c:v>568.12</c:v>
                </c:pt>
                <c:pt idx="1392">
                  <c:v>568.12</c:v>
                </c:pt>
                <c:pt idx="1393">
                  <c:v>568.12</c:v>
                </c:pt>
                <c:pt idx="1394">
                  <c:v>568.12</c:v>
                </c:pt>
                <c:pt idx="1395">
                  <c:v>568.12</c:v>
                </c:pt>
                <c:pt idx="1396">
                  <c:v>568.12</c:v>
                </c:pt>
                <c:pt idx="1397">
                  <c:v>568.11</c:v>
                </c:pt>
                <c:pt idx="1398">
                  <c:v>568.11</c:v>
                </c:pt>
                <c:pt idx="1399">
                  <c:v>568.11</c:v>
                </c:pt>
                <c:pt idx="1400">
                  <c:v>568.11</c:v>
                </c:pt>
                <c:pt idx="1401">
                  <c:v>568.11</c:v>
                </c:pt>
                <c:pt idx="1402">
                  <c:v>568.11</c:v>
                </c:pt>
                <c:pt idx="1403">
                  <c:v>568.11</c:v>
                </c:pt>
                <c:pt idx="1404">
                  <c:v>568.11</c:v>
                </c:pt>
                <c:pt idx="1405">
                  <c:v>568.1</c:v>
                </c:pt>
                <c:pt idx="1406">
                  <c:v>568.1</c:v>
                </c:pt>
                <c:pt idx="1407">
                  <c:v>568.1</c:v>
                </c:pt>
                <c:pt idx="1408">
                  <c:v>568.1</c:v>
                </c:pt>
                <c:pt idx="1409">
                  <c:v>568.1</c:v>
                </c:pt>
                <c:pt idx="1410">
                  <c:v>568.1</c:v>
                </c:pt>
                <c:pt idx="1411">
                  <c:v>568.1</c:v>
                </c:pt>
                <c:pt idx="1412">
                  <c:v>568.1</c:v>
                </c:pt>
                <c:pt idx="1413">
                  <c:v>568.09</c:v>
                </c:pt>
                <c:pt idx="1414">
                  <c:v>568.09</c:v>
                </c:pt>
                <c:pt idx="1415">
                  <c:v>568.09</c:v>
                </c:pt>
                <c:pt idx="1416">
                  <c:v>568.09</c:v>
                </c:pt>
                <c:pt idx="1417">
                  <c:v>568.09</c:v>
                </c:pt>
                <c:pt idx="1418">
                  <c:v>568.09</c:v>
                </c:pt>
                <c:pt idx="1419">
                  <c:v>568.09</c:v>
                </c:pt>
                <c:pt idx="1420">
                  <c:v>568.09</c:v>
                </c:pt>
                <c:pt idx="1421">
                  <c:v>568.08000000000004</c:v>
                </c:pt>
                <c:pt idx="1422">
                  <c:v>568.08000000000004</c:v>
                </c:pt>
                <c:pt idx="1423">
                  <c:v>568.08000000000004</c:v>
                </c:pt>
                <c:pt idx="1424">
                  <c:v>568.08000000000004</c:v>
                </c:pt>
                <c:pt idx="1425">
                  <c:v>568.08000000000004</c:v>
                </c:pt>
                <c:pt idx="1426">
                  <c:v>568.08000000000004</c:v>
                </c:pt>
                <c:pt idx="1427">
                  <c:v>568.08000000000004</c:v>
                </c:pt>
                <c:pt idx="1428">
                  <c:v>568.08000000000004</c:v>
                </c:pt>
                <c:pt idx="1429">
                  <c:v>568.08000000000004</c:v>
                </c:pt>
                <c:pt idx="1430">
                  <c:v>568.07000000000005</c:v>
                </c:pt>
                <c:pt idx="1431">
                  <c:v>568.07000000000005</c:v>
                </c:pt>
                <c:pt idx="1432">
                  <c:v>568.07000000000005</c:v>
                </c:pt>
                <c:pt idx="1433">
                  <c:v>568.07000000000005</c:v>
                </c:pt>
                <c:pt idx="1434">
                  <c:v>568.07000000000005</c:v>
                </c:pt>
                <c:pt idx="1435">
                  <c:v>568.07000000000005</c:v>
                </c:pt>
                <c:pt idx="1436">
                  <c:v>568.07000000000005</c:v>
                </c:pt>
                <c:pt idx="1437">
                  <c:v>568.07000000000005</c:v>
                </c:pt>
                <c:pt idx="1438">
                  <c:v>568.05999999999995</c:v>
                </c:pt>
                <c:pt idx="1439">
                  <c:v>568.05999999999995</c:v>
                </c:pt>
                <c:pt idx="1440">
                  <c:v>568.05999999999995</c:v>
                </c:pt>
                <c:pt idx="1441">
                  <c:v>568.05999999999995</c:v>
                </c:pt>
                <c:pt idx="1442">
                  <c:v>568.05999999999995</c:v>
                </c:pt>
                <c:pt idx="1443">
                  <c:v>568.05999999999995</c:v>
                </c:pt>
                <c:pt idx="1444">
                  <c:v>568.05999999999995</c:v>
                </c:pt>
                <c:pt idx="1445">
                  <c:v>568.04999999999995</c:v>
                </c:pt>
                <c:pt idx="1446">
                  <c:v>568.04999999999995</c:v>
                </c:pt>
                <c:pt idx="1447">
                  <c:v>568.04999999999995</c:v>
                </c:pt>
                <c:pt idx="1448">
                  <c:v>568.04999999999995</c:v>
                </c:pt>
                <c:pt idx="1449">
                  <c:v>568.04999999999995</c:v>
                </c:pt>
                <c:pt idx="1450">
                  <c:v>568.04</c:v>
                </c:pt>
                <c:pt idx="1451">
                  <c:v>568.04</c:v>
                </c:pt>
                <c:pt idx="1452">
                  <c:v>568.04</c:v>
                </c:pt>
                <c:pt idx="1453">
                  <c:v>568.04</c:v>
                </c:pt>
                <c:pt idx="1454">
                  <c:v>568.04</c:v>
                </c:pt>
                <c:pt idx="1455">
                  <c:v>568.03</c:v>
                </c:pt>
                <c:pt idx="1456">
                  <c:v>568.03</c:v>
                </c:pt>
                <c:pt idx="1457">
                  <c:v>568.03</c:v>
                </c:pt>
                <c:pt idx="1458">
                  <c:v>568.03</c:v>
                </c:pt>
                <c:pt idx="1459">
                  <c:v>568.02</c:v>
                </c:pt>
                <c:pt idx="1460">
                  <c:v>568.02</c:v>
                </c:pt>
                <c:pt idx="1461">
                  <c:v>568.02</c:v>
                </c:pt>
                <c:pt idx="1462">
                  <c:v>568.02</c:v>
                </c:pt>
                <c:pt idx="1463">
                  <c:v>568.02</c:v>
                </c:pt>
                <c:pt idx="1464">
                  <c:v>568.01</c:v>
                </c:pt>
                <c:pt idx="1465">
                  <c:v>568.01</c:v>
                </c:pt>
                <c:pt idx="1466">
                  <c:v>568.01</c:v>
                </c:pt>
                <c:pt idx="1467">
                  <c:v>568.01</c:v>
                </c:pt>
                <c:pt idx="1468">
                  <c:v>568</c:v>
                </c:pt>
                <c:pt idx="1469">
                  <c:v>568</c:v>
                </c:pt>
                <c:pt idx="1470">
                  <c:v>568</c:v>
                </c:pt>
                <c:pt idx="1471">
                  <c:v>568</c:v>
                </c:pt>
                <c:pt idx="1472">
                  <c:v>567.99</c:v>
                </c:pt>
                <c:pt idx="1473">
                  <c:v>567.99</c:v>
                </c:pt>
                <c:pt idx="1474">
                  <c:v>567.99</c:v>
                </c:pt>
                <c:pt idx="1475">
                  <c:v>567.99</c:v>
                </c:pt>
                <c:pt idx="1476">
                  <c:v>567.98</c:v>
                </c:pt>
                <c:pt idx="1477">
                  <c:v>567.98</c:v>
                </c:pt>
                <c:pt idx="1478">
                  <c:v>567.98</c:v>
                </c:pt>
                <c:pt idx="1479">
                  <c:v>567.97</c:v>
                </c:pt>
                <c:pt idx="1480">
                  <c:v>567.97</c:v>
                </c:pt>
                <c:pt idx="1481">
                  <c:v>567.97</c:v>
                </c:pt>
                <c:pt idx="1482">
                  <c:v>567.97</c:v>
                </c:pt>
                <c:pt idx="1483">
                  <c:v>567.96</c:v>
                </c:pt>
                <c:pt idx="1484">
                  <c:v>567.96</c:v>
                </c:pt>
                <c:pt idx="1485">
                  <c:v>567.96</c:v>
                </c:pt>
                <c:pt idx="1486">
                  <c:v>567.95000000000005</c:v>
                </c:pt>
                <c:pt idx="1487">
                  <c:v>567.95000000000005</c:v>
                </c:pt>
                <c:pt idx="1488">
                  <c:v>567.95000000000005</c:v>
                </c:pt>
                <c:pt idx="1489">
                  <c:v>567.95000000000005</c:v>
                </c:pt>
                <c:pt idx="1490">
                  <c:v>567.94000000000005</c:v>
                </c:pt>
                <c:pt idx="1491">
                  <c:v>567.94000000000005</c:v>
                </c:pt>
                <c:pt idx="1492">
                  <c:v>567.94000000000005</c:v>
                </c:pt>
                <c:pt idx="1493">
                  <c:v>567.92999999999995</c:v>
                </c:pt>
                <c:pt idx="1494">
                  <c:v>567.92999999999995</c:v>
                </c:pt>
                <c:pt idx="1495">
                  <c:v>567.92999999999995</c:v>
                </c:pt>
                <c:pt idx="1496">
                  <c:v>567.92999999999995</c:v>
                </c:pt>
                <c:pt idx="1497">
                  <c:v>567.91999999999996</c:v>
                </c:pt>
                <c:pt idx="1498">
                  <c:v>567.91999999999996</c:v>
                </c:pt>
                <c:pt idx="1499">
                  <c:v>567.91999999999996</c:v>
                </c:pt>
                <c:pt idx="1500">
                  <c:v>567.91999999999996</c:v>
                </c:pt>
                <c:pt idx="1501">
                  <c:v>567.91</c:v>
                </c:pt>
                <c:pt idx="1502">
                  <c:v>567.91</c:v>
                </c:pt>
                <c:pt idx="1503">
                  <c:v>567.91</c:v>
                </c:pt>
                <c:pt idx="1504">
                  <c:v>567.91</c:v>
                </c:pt>
                <c:pt idx="1505">
                  <c:v>567.9</c:v>
                </c:pt>
                <c:pt idx="1506">
                  <c:v>567.9</c:v>
                </c:pt>
                <c:pt idx="1507">
                  <c:v>567.9</c:v>
                </c:pt>
                <c:pt idx="1508">
                  <c:v>567.89</c:v>
                </c:pt>
                <c:pt idx="1509">
                  <c:v>567.89</c:v>
                </c:pt>
                <c:pt idx="1510">
                  <c:v>567.89</c:v>
                </c:pt>
                <c:pt idx="1511">
                  <c:v>567.89</c:v>
                </c:pt>
                <c:pt idx="1512">
                  <c:v>567.88</c:v>
                </c:pt>
                <c:pt idx="1513">
                  <c:v>567.88</c:v>
                </c:pt>
                <c:pt idx="1514">
                  <c:v>567.88</c:v>
                </c:pt>
                <c:pt idx="1515">
                  <c:v>567.88</c:v>
                </c:pt>
                <c:pt idx="1516">
                  <c:v>567.87</c:v>
                </c:pt>
                <c:pt idx="1517">
                  <c:v>567.87</c:v>
                </c:pt>
                <c:pt idx="1518">
                  <c:v>567.87</c:v>
                </c:pt>
                <c:pt idx="1519">
                  <c:v>567.87</c:v>
                </c:pt>
                <c:pt idx="1520">
                  <c:v>567.86</c:v>
                </c:pt>
                <c:pt idx="1521">
                  <c:v>567.86</c:v>
                </c:pt>
                <c:pt idx="1522">
                  <c:v>567.86</c:v>
                </c:pt>
                <c:pt idx="1523">
                  <c:v>567.86</c:v>
                </c:pt>
                <c:pt idx="1524">
                  <c:v>567.85</c:v>
                </c:pt>
                <c:pt idx="1525">
                  <c:v>567.85</c:v>
                </c:pt>
                <c:pt idx="1526">
                  <c:v>567.85</c:v>
                </c:pt>
                <c:pt idx="1527">
                  <c:v>567.85</c:v>
                </c:pt>
                <c:pt idx="1528">
                  <c:v>567.84</c:v>
                </c:pt>
                <c:pt idx="1529">
                  <c:v>567.84</c:v>
                </c:pt>
                <c:pt idx="1530">
                  <c:v>567.84</c:v>
                </c:pt>
                <c:pt idx="1531">
                  <c:v>567.84</c:v>
                </c:pt>
                <c:pt idx="1532">
                  <c:v>567.83000000000004</c:v>
                </c:pt>
                <c:pt idx="1533">
                  <c:v>567.83000000000004</c:v>
                </c:pt>
                <c:pt idx="1534">
                  <c:v>567.83000000000004</c:v>
                </c:pt>
                <c:pt idx="1535">
                  <c:v>567.83000000000004</c:v>
                </c:pt>
                <c:pt idx="1536">
                  <c:v>567.82000000000005</c:v>
                </c:pt>
                <c:pt idx="1537">
                  <c:v>567.82000000000005</c:v>
                </c:pt>
                <c:pt idx="1538">
                  <c:v>567.82000000000005</c:v>
                </c:pt>
                <c:pt idx="1539">
                  <c:v>567.82000000000005</c:v>
                </c:pt>
                <c:pt idx="1540">
                  <c:v>567.80999999999995</c:v>
                </c:pt>
                <c:pt idx="1541">
                  <c:v>567.80999999999995</c:v>
                </c:pt>
                <c:pt idx="1542">
                  <c:v>567.80999999999995</c:v>
                </c:pt>
                <c:pt idx="1543">
                  <c:v>567.80999999999995</c:v>
                </c:pt>
                <c:pt idx="1544">
                  <c:v>567.79999999999995</c:v>
                </c:pt>
                <c:pt idx="1545">
                  <c:v>567.79999999999995</c:v>
                </c:pt>
                <c:pt idx="1546">
                  <c:v>567.79999999999995</c:v>
                </c:pt>
                <c:pt idx="1547">
                  <c:v>567.79</c:v>
                </c:pt>
                <c:pt idx="1548">
                  <c:v>567.79</c:v>
                </c:pt>
                <c:pt idx="1549">
                  <c:v>567.79</c:v>
                </c:pt>
                <c:pt idx="1550">
                  <c:v>567.79</c:v>
                </c:pt>
                <c:pt idx="1551">
                  <c:v>567.78</c:v>
                </c:pt>
                <c:pt idx="1552">
                  <c:v>567.78</c:v>
                </c:pt>
                <c:pt idx="1553">
                  <c:v>567.78</c:v>
                </c:pt>
                <c:pt idx="1554">
                  <c:v>567.78</c:v>
                </c:pt>
                <c:pt idx="1555">
                  <c:v>567.77</c:v>
                </c:pt>
                <c:pt idx="1556">
                  <c:v>567.77</c:v>
                </c:pt>
                <c:pt idx="1557">
                  <c:v>567.77</c:v>
                </c:pt>
                <c:pt idx="1558">
                  <c:v>567.76</c:v>
                </c:pt>
                <c:pt idx="1559">
                  <c:v>567.76</c:v>
                </c:pt>
                <c:pt idx="1560">
                  <c:v>567.76</c:v>
                </c:pt>
                <c:pt idx="1561">
                  <c:v>567.76</c:v>
                </c:pt>
                <c:pt idx="1562">
                  <c:v>567.75</c:v>
                </c:pt>
                <c:pt idx="1563">
                  <c:v>567.75</c:v>
                </c:pt>
                <c:pt idx="1564">
                  <c:v>567.75</c:v>
                </c:pt>
                <c:pt idx="1565">
                  <c:v>567.74</c:v>
                </c:pt>
                <c:pt idx="1566">
                  <c:v>567.74</c:v>
                </c:pt>
                <c:pt idx="1567">
                  <c:v>567.74</c:v>
                </c:pt>
                <c:pt idx="1568">
                  <c:v>567.74</c:v>
                </c:pt>
                <c:pt idx="1569">
                  <c:v>567.73</c:v>
                </c:pt>
                <c:pt idx="1570">
                  <c:v>567.73</c:v>
                </c:pt>
                <c:pt idx="1571">
                  <c:v>567.73</c:v>
                </c:pt>
                <c:pt idx="1572">
                  <c:v>567.73</c:v>
                </c:pt>
                <c:pt idx="1573">
                  <c:v>567.72</c:v>
                </c:pt>
                <c:pt idx="1574">
                  <c:v>567.72</c:v>
                </c:pt>
                <c:pt idx="1575">
                  <c:v>567.72</c:v>
                </c:pt>
                <c:pt idx="1576">
                  <c:v>567.72</c:v>
                </c:pt>
                <c:pt idx="1577">
                  <c:v>567.71</c:v>
                </c:pt>
                <c:pt idx="1578">
                  <c:v>567.71</c:v>
                </c:pt>
                <c:pt idx="1579">
                  <c:v>567.71</c:v>
                </c:pt>
                <c:pt idx="1580">
                  <c:v>567.71</c:v>
                </c:pt>
                <c:pt idx="1581">
                  <c:v>567.70000000000005</c:v>
                </c:pt>
                <c:pt idx="1582">
                  <c:v>567.70000000000005</c:v>
                </c:pt>
                <c:pt idx="1583">
                  <c:v>567.70000000000005</c:v>
                </c:pt>
                <c:pt idx="1584">
                  <c:v>567.70000000000005</c:v>
                </c:pt>
                <c:pt idx="1585">
                  <c:v>567.69000000000005</c:v>
                </c:pt>
                <c:pt idx="1586">
                  <c:v>567.69000000000005</c:v>
                </c:pt>
                <c:pt idx="1587">
                  <c:v>567.69000000000005</c:v>
                </c:pt>
                <c:pt idx="1588">
                  <c:v>567.69000000000005</c:v>
                </c:pt>
                <c:pt idx="1589">
                  <c:v>567.67999999999995</c:v>
                </c:pt>
                <c:pt idx="1590">
                  <c:v>567.67999999999995</c:v>
                </c:pt>
                <c:pt idx="1591">
                  <c:v>567.67999999999995</c:v>
                </c:pt>
                <c:pt idx="1592">
                  <c:v>567.66999999999996</c:v>
                </c:pt>
                <c:pt idx="1593">
                  <c:v>567.66999999999996</c:v>
                </c:pt>
                <c:pt idx="1594">
                  <c:v>567.66999999999996</c:v>
                </c:pt>
                <c:pt idx="1595">
                  <c:v>567.66999999999996</c:v>
                </c:pt>
                <c:pt idx="1596">
                  <c:v>567.66</c:v>
                </c:pt>
                <c:pt idx="1597">
                  <c:v>567.66</c:v>
                </c:pt>
                <c:pt idx="1598">
                  <c:v>567.66</c:v>
                </c:pt>
                <c:pt idx="1599">
                  <c:v>567.66</c:v>
                </c:pt>
                <c:pt idx="1600">
                  <c:v>567.65</c:v>
                </c:pt>
                <c:pt idx="1601">
                  <c:v>567.65</c:v>
                </c:pt>
                <c:pt idx="1602">
                  <c:v>567.65</c:v>
                </c:pt>
                <c:pt idx="1603">
                  <c:v>567.65</c:v>
                </c:pt>
                <c:pt idx="1604">
                  <c:v>567.64</c:v>
                </c:pt>
                <c:pt idx="1605">
                  <c:v>567.64</c:v>
                </c:pt>
                <c:pt idx="1606">
                  <c:v>567.64</c:v>
                </c:pt>
                <c:pt idx="1607">
                  <c:v>567.64</c:v>
                </c:pt>
                <c:pt idx="1608">
                  <c:v>567.63</c:v>
                </c:pt>
                <c:pt idx="1609">
                  <c:v>567.63</c:v>
                </c:pt>
                <c:pt idx="1610">
                  <c:v>567.63</c:v>
                </c:pt>
                <c:pt idx="1611">
                  <c:v>567.62</c:v>
                </c:pt>
                <c:pt idx="1612">
                  <c:v>567.62</c:v>
                </c:pt>
                <c:pt idx="1613">
                  <c:v>567.62</c:v>
                </c:pt>
                <c:pt idx="1614">
                  <c:v>567.62</c:v>
                </c:pt>
                <c:pt idx="1615">
                  <c:v>567.61</c:v>
                </c:pt>
                <c:pt idx="1616">
                  <c:v>567.61</c:v>
                </c:pt>
                <c:pt idx="1617">
                  <c:v>567.61</c:v>
                </c:pt>
                <c:pt idx="1618">
                  <c:v>567.61</c:v>
                </c:pt>
                <c:pt idx="1619">
                  <c:v>567.61</c:v>
                </c:pt>
                <c:pt idx="1620">
                  <c:v>567.6</c:v>
                </c:pt>
                <c:pt idx="1621">
                  <c:v>567.6</c:v>
                </c:pt>
                <c:pt idx="1622">
                  <c:v>567.6</c:v>
                </c:pt>
                <c:pt idx="1623">
                  <c:v>567.6</c:v>
                </c:pt>
                <c:pt idx="1624">
                  <c:v>567.59</c:v>
                </c:pt>
                <c:pt idx="1625">
                  <c:v>567.59</c:v>
                </c:pt>
                <c:pt idx="1626">
                  <c:v>567.59</c:v>
                </c:pt>
                <c:pt idx="1627">
                  <c:v>567.59</c:v>
                </c:pt>
                <c:pt idx="1628">
                  <c:v>567.58000000000004</c:v>
                </c:pt>
                <c:pt idx="1629">
                  <c:v>567.58000000000004</c:v>
                </c:pt>
                <c:pt idx="1630">
                  <c:v>567.58000000000004</c:v>
                </c:pt>
                <c:pt idx="1631">
                  <c:v>567.58000000000004</c:v>
                </c:pt>
                <c:pt idx="1632">
                  <c:v>567.57000000000005</c:v>
                </c:pt>
                <c:pt idx="1633">
                  <c:v>567.57000000000005</c:v>
                </c:pt>
                <c:pt idx="1634">
                  <c:v>567.57000000000005</c:v>
                </c:pt>
                <c:pt idx="1635">
                  <c:v>567.57000000000005</c:v>
                </c:pt>
                <c:pt idx="1636">
                  <c:v>567.57000000000005</c:v>
                </c:pt>
                <c:pt idx="1637">
                  <c:v>567.55999999999995</c:v>
                </c:pt>
                <c:pt idx="1638">
                  <c:v>567.55999999999995</c:v>
                </c:pt>
                <c:pt idx="1639">
                  <c:v>567.55999999999995</c:v>
                </c:pt>
                <c:pt idx="1640">
                  <c:v>567.55999999999995</c:v>
                </c:pt>
                <c:pt idx="1641">
                  <c:v>567.54999999999995</c:v>
                </c:pt>
                <c:pt idx="1642">
                  <c:v>567.54999999999995</c:v>
                </c:pt>
                <c:pt idx="1643">
                  <c:v>567.54999999999995</c:v>
                </c:pt>
                <c:pt idx="1644">
                  <c:v>567.54999999999995</c:v>
                </c:pt>
                <c:pt idx="1645">
                  <c:v>567.54999999999995</c:v>
                </c:pt>
                <c:pt idx="1646">
                  <c:v>567.54</c:v>
                </c:pt>
                <c:pt idx="1647">
                  <c:v>567.54</c:v>
                </c:pt>
                <c:pt idx="1648">
                  <c:v>567.54</c:v>
                </c:pt>
                <c:pt idx="1649">
                  <c:v>567.54</c:v>
                </c:pt>
                <c:pt idx="1650">
                  <c:v>567.54</c:v>
                </c:pt>
                <c:pt idx="1651">
                  <c:v>567.53</c:v>
                </c:pt>
                <c:pt idx="1652">
                  <c:v>567.53</c:v>
                </c:pt>
                <c:pt idx="1653">
                  <c:v>567.53</c:v>
                </c:pt>
                <c:pt idx="1654">
                  <c:v>567.53</c:v>
                </c:pt>
                <c:pt idx="1655">
                  <c:v>567.52</c:v>
                </c:pt>
                <c:pt idx="1656">
                  <c:v>567.52</c:v>
                </c:pt>
                <c:pt idx="1657">
                  <c:v>567.52</c:v>
                </c:pt>
                <c:pt idx="1658">
                  <c:v>567.52</c:v>
                </c:pt>
                <c:pt idx="1659">
                  <c:v>567.52</c:v>
                </c:pt>
                <c:pt idx="1660">
                  <c:v>567.51</c:v>
                </c:pt>
                <c:pt idx="1661">
                  <c:v>567.51</c:v>
                </c:pt>
                <c:pt idx="1662">
                  <c:v>567.51</c:v>
                </c:pt>
                <c:pt idx="1663">
                  <c:v>567.51</c:v>
                </c:pt>
                <c:pt idx="1664">
                  <c:v>567.51</c:v>
                </c:pt>
                <c:pt idx="1665">
                  <c:v>567.5</c:v>
                </c:pt>
                <c:pt idx="1666">
                  <c:v>567.5</c:v>
                </c:pt>
                <c:pt idx="1667">
                  <c:v>567.5</c:v>
                </c:pt>
                <c:pt idx="1668">
                  <c:v>567.5</c:v>
                </c:pt>
                <c:pt idx="1669">
                  <c:v>567.49</c:v>
                </c:pt>
                <c:pt idx="1670">
                  <c:v>567.49</c:v>
                </c:pt>
                <c:pt idx="1671">
                  <c:v>567.49</c:v>
                </c:pt>
                <c:pt idx="1672">
                  <c:v>567.49</c:v>
                </c:pt>
                <c:pt idx="1673">
                  <c:v>567.48</c:v>
                </c:pt>
                <c:pt idx="1674">
                  <c:v>567.48</c:v>
                </c:pt>
                <c:pt idx="1675">
                  <c:v>567.48</c:v>
                </c:pt>
                <c:pt idx="1676">
                  <c:v>567.48</c:v>
                </c:pt>
                <c:pt idx="1677">
                  <c:v>567.48</c:v>
                </c:pt>
                <c:pt idx="1678">
                  <c:v>567.47</c:v>
                </c:pt>
                <c:pt idx="1679">
                  <c:v>567.47</c:v>
                </c:pt>
                <c:pt idx="1680">
                  <c:v>567.47</c:v>
                </c:pt>
                <c:pt idx="1681">
                  <c:v>567.47</c:v>
                </c:pt>
                <c:pt idx="1682">
                  <c:v>567.46</c:v>
                </c:pt>
                <c:pt idx="1683">
                  <c:v>567.46</c:v>
                </c:pt>
                <c:pt idx="1684">
                  <c:v>567.46</c:v>
                </c:pt>
                <c:pt idx="1685">
                  <c:v>567.46</c:v>
                </c:pt>
                <c:pt idx="1686">
                  <c:v>567.46</c:v>
                </c:pt>
                <c:pt idx="1687">
                  <c:v>567.45000000000005</c:v>
                </c:pt>
                <c:pt idx="1688">
                  <c:v>567.45000000000005</c:v>
                </c:pt>
                <c:pt idx="1689">
                  <c:v>567.45000000000005</c:v>
                </c:pt>
                <c:pt idx="1690">
                  <c:v>567.45000000000005</c:v>
                </c:pt>
                <c:pt idx="1691">
                  <c:v>567.45000000000005</c:v>
                </c:pt>
                <c:pt idx="1692">
                  <c:v>567.44000000000005</c:v>
                </c:pt>
                <c:pt idx="1693">
                  <c:v>567.44000000000005</c:v>
                </c:pt>
                <c:pt idx="1694">
                  <c:v>567.44000000000005</c:v>
                </c:pt>
                <c:pt idx="1695">
                  <c:v>567.44000000000005</c:v>
                </c:pt>
                <c:pt idx="1696">
                  <c:v>567.44000000000005</c:v>
                </c:pt>
                <c:pt idx="1697">
                  <c:v>567.42999999999995</c:v>
                </c:pt>
                <c:pt idx="1698">
                  <c:v>567.42999999999995</c:v>
                </c:pt>
                <c:pt idx="1699">
                  <c:v>567.42999999999995</c:v>
                </c:pt>
                <c:pt idx="1700">
                  <c:v>567.42999999999995</c:v>
                </c:pt>
                <c:pt idx="1701">
                  <c:v>567.42999999999995</c:v>
                </c:pt>
                <c:pt idx="1702">
                  <c:v>567.41999999999996</c:v>
                </c:pt>
                <c:pt idx="1703">
                  <c:v>567.41999999999996</c:v>
                </c:pt>
                <c:pt idx="1704">
                  <c:v>567.41999999999996</c:v>
                </c:pt>
                <c:pt idx="1705">
                  <c:v>567.41999999999996</c:v>
                </c:pt>
                <c:pt idx="1706">
                  <c:v>567.41999999999996</c:v>
                </c:pt>
                <c:pt idx="1707">
                  <c:v>567.41</c:v>
                </c:pt>
                <c:pt idx="1708">
                  <c:v>567.41</c:v>
                </c:pt>
                <c:pt idx="1709">
                  <c:v>567.41</c:v>
                </c:pt>
                <c:pt idx="1710">
                  <c:v>567.41</c:v>
                </c:pt>
                <c:pt idx="1711">
                  <c:v>567.41</c:v>
                </c:pt>
                <c:pt idx="1712">
                  <c:v>567.4</c:v>
                </c:pt>
                <c:pt idx="1713">
                  <c:v>567.4</c:v>
                </c:pt>
                <c:pt idx="1714">
                  <c:v>567.4</c:v>
                </c:pt>
                <c:pt idx="1715">
                  <c:v>567.4</c:v>
                </c:pt>
                <c:pt idx="1716">
                  <c:v>567.4</c:v>
                </c:pt>
                <c:pt idx="1717">
                  <c:v>567.4</c:v>
                </c:pt>
                <c:pt idx="1718">
                  <c:v>567.39</c:v>
                </c:pt>
                <c:pt idx="1719">
                  <c:v>567.39</c:v>
                </c:pt>
                <c:pt idx="1720">
                  <c:v>567.39</c:v>
                </c:pt>
                <c:pt idx="1721">
                  <c:v>567.39</c:v>
                </c:pt>
                <c:pt idx="1722">
                  <c:v>567.38</c:v>
                </c:pt>
                <c:pt idx="1723">
                  <c:v>567.38</c:v>
                </c:pt>
                <c:pt idx="1724">
                  <c:v>567.38</c:v>
                </c:pt>
                <c:pt idx="1725">
                  <c:v>567.38</c:v>
                </c:pt>
                <c:pt idx="1726">
                  <c:v>567.37</c:v>
                </c:pt>
                <c:pt idx="1727">
                  <c:v>567.37</c:v>
                </c:pt>
                <c:pt idx="1728">
                  <c:v>567.37</c:v>
                </c:pt>
                <c:pt idx="1729">
                  <c:v>567.37</c:v>
                </c:pt>
                <c:pt idx="1730">
                  <c:v>567.37</c:v>
                </c:pt>
                <c:pt idx="1731">
                  <c:v>567.36</c:v>
                </c:pt>
                <c:pt idx="1732">
                  <c:v>567.36</c:v>
                </c:pt>
                <c:pt idx="1733">
                  <c:v>567.36</c:v>
                </c:pt>
                <c:pt idx="1734">
                  <c:v>567.36</c:v>
                </c:pt>
                <c:pt idx="1735">
                  <c:v>567.36</c:v>
                </c:pt>
                <c:pt idx="1736">
                  <c:v>567.35</c:v>
                </c:pt>
                <c:pt idx="1737">
                  <c:v>567.35</c:v>
                </c:pt>
                <c:pt idx="1738">
                  <c:v>567.35</c:v>
                </c:pt>
                <c:pt idx="1739">
                  <c:v>567.35</c:v>
                </c:pt>
                <c:pt idx="1740">
                  <c:v>567.34</c:v>
                </c:pt>
                <c:pt idx="1741">
                  <c:v>567.34</c:v>
                </c:pt>
                <c:pt idx="1742">
                  <c:v>567.34</c:v>
                </c:pt>
                <c:pt idx="1743">
                  <c:v>567.34</c:v>
                </c:pt>
                <c:pt idx="1744">
                  <c:v>567.34</c:v>
                </c:pt>
                <c:pt idx="1745">
                  <c:v>567.34</c:v>
                </c:pt>
                <c:pt idx="1746">
                  <c:v>567.33000000000004</c:v>
                </c:pt>
                <c:pt idx="1747">
                  <c:v>567.33000000000004</c:v>
                </c:pt>
                <c:pt idx="1748">
                  <c:v>567.33000000000004</c:v>
                </c:pt>
                <c:pt idx="1749">
                  <c:v>567.33000000000004</c:v>
                </c:pt>
                <c:pt idx="1750">
                  <c:v>567.33000000000004</c:v>
                </c:pt>
                <c:pt idx="1751">
                  <c:v>567.33000000000004</c:v>
                </c:pt>
                <c:pt idx="1752">
                  <c:v>567.32000000000005</c:v>
                </c:pt>
                <c:pt idx="1753">
                  <c:v>567.32000000000005</c:v>
                </c:pt>
                <c:pt idx="1754">
                  <c:v>567.32000000000005</c:v>
                </c:pt>
                <c:pt idx="1755">
                  <c:v>567.32000000000005</c:v>
                </c:pt>
                <c:pt idx="1756">
                  <c:v>567.32000000000005</c:v>
                </c:pt>
                <c:pt idx="1757">
                  <c:v>567.32000000000005</c:v>
                </c:pt>
                <c:pt idx="1758">
                  <c:v>567.32000000000005</c:v>
                </c:pt>
                <c:pt idx="1759">
                  <c:v>567.30999999999995</c:v>
                </c:pt>
                <c:pt idx="1760">
                  <c:v>567.30999999999995</c:v>
                </c:pt>
                <c:pt idx="1761">
                  <c:v>567.30999999999995</c:v>
                </c:pt>
                <c:pt idx="1762">
                  <c:v>567.30999999999995</c:v>
                </c:pt>
                <c:pt idx="1763">
                  <c:v>567.30999999999995</c:v>
                </c:pt>
                <c:pt idx="1764">
                  <c:v>567.30999999999995</c:v>
                </c:pt>
                <c:pt idx="1765">
                  <c:v>567.29999999999995</c:v>
                </c:pt>
                <c:pt idx="1766">
                  <c:v>567.29999999999995</c:v>
                </c:pt>
                <c:pt idx="1767">
                  <c:v>567.29999999999995</c:v>
                </c:pt>
                <c:pt idx="1768">
                  <c:v>567.29999999999995</c:v>
                </c:pt>
                <c:pt idx="1769">
                  <c:v>567.29999999999995</c:v>
                </c:pt>
                <c:pt idx="1770">
                  <c:v>567.29</c:v>
                </c:pt>
                <c:pt idx="1771">
                  <c:v>567.29</c:v>
                </c:pt>
                <c:pt idx="1772">
                  <c:v>567.29</c:v>
                </c:pt>
                <c:pt idx="1773">
                  <c:v>567.29</c:v>
                </c:pt>
                <c:pt idx="1774">
                  <c:v>567.28</c:v>
                </c:pt>
                <c:pt idx="1775">
                  <c:v>567.28</c:v>
                </c:pt>
                <c:pt idx="1776">
                  <c:v>567.28</c:v>
                </c:pt>
                <c:pt idx="1777">
                  <c:v>567.28</c:v>
                </c:pt>
                <c:pt idx="1778">
                  <c:v>567.28</c:v>
                </c:pt>
                <c:pt idx="1779">
                  <c:v>567.27</c:v>
                </c:pt>
                <c:pt idx="1780">
                  <c:v>567.27</c:v>
                </c:pt>
                <c:pt idx="1781">
                  <c:v>567.27</c:v>
                </c:pt>
                <c:pt idx="1782">
                  <c:v>567.27</c:v>
                </c:pt>
                <c:pt idx="1783">
                  <c:v>567.27</c:v>
                </c:pt>
                <c:pt idx="1784">
                  <c:v>567.26</c:v>
                </c:pt>
                <c:pt idx="1785">
                  <c:v>567.26</c:v>
                </c:pt>
                <c:pt idx="1786">
                  <c:v>567.26</c:v>
                </c:pt>
                <c:pt idx="1787">
                  <c:v>567.26</c:v>
                </c:pt>
                <c:pt idx="1788">
                  <c:v>567.26</c:v>
                </c:pt>
                <c:pt idx="1789">
                  <c:v>567.26</c:v>
                </c:pt>
                <c:pt idx="1790">
                  <c:v>567.25</c:v>
                </c:pt>
                <c:pt idx="1791">
                  <c:v>567.25</c:v>
                </c:pt>
                <c:pt idx="1792">
                  <c:v>567.25</c:v>
                </c:pt>
                <c:pt idx="1793">
                  <c:v>567.25</c:v>
                </c:pt>
                <c:pt idx="1794">
                  <c:v>567.25</c:v>
                </c:pt>
                <c:pt idx="1795">
                  <c:v>567.24</c:v>
                </c:pt>
                <c:pt idx="1796">
                  <c:v>567.24</c:v>
                </c:pt>
                <c:pt idx="1797">
                  <c:v>567.24</c:v>
                </c:pt>
                <c:pt idx="1798">
                  <c:v>567.24</c:v>
                </c:pt>
                <c:pt idx="1799">
                  <c:v>567.24</c:v>
                </c:pt>
                <c:pt idx="1800">
                  <c:v>567.24</c:v>
                </c:pt>
                <c:pt idx="1801">
                  <c:v>567.23</c:v>
                </c:pt>
                <c:pt idx="1802">
                  <c:v>567.23</c:v>
                </c:pt>
                <c:pt idx="1803">
                  <c:v>567.23</c:v>
                </c:pt>
                <c:pt idx="1804">
                  <c:v>567.23</c:v>
                </c:pt>
                <c:pt idx="1805">
                  <c:v>567.23</c:v>
                </c:pt>
                <c:pt idx="1806">
                  <c:v>567.22</c:v>
                </c:pt>
                <c:pt idx="1807">
                  <c:v>567.22</c:v>
                </c:pt>
                <c:pt idx="1808">
                  <c:v>567.22</c:v>
                </c:pt>
                <c:pt idx="1809">
                  <c:v>567.22</c:v>
                </c:pt>
                <c:pt idx="1810">
                  <c:v>567.22</c:v>
                </c:pt>
                <c:pt idx="1811">
                  <c:v>567.21</c:v>
                </c:pt>
                <c:pt idx="1812">
                  <c:v>567.21</c:v>
                </c:pt>
                <c:pt idx="1813">
                  <c:v>567.21</c:v>
                </c:pt>
                <c:pt idx="1814">
                  <c:v>567.21</c:v>
                </c:pt>
                <c:pt idx="1815">
                  <c:v>567.20000000000005</c:v>
                </c:pt>
                <c:pt idx="1816">
                  <c:v>567.20000000000005</c:v>
                </c:pt>
                <c:pt idx="1817">
                  <c:v>567.20000000000005</c:v>
                </c:pt>
                <c:pt idx="1818">
                  <c:v>567.20000000000005</c:v>
                </c:pt>
                <c:pt idx="1819">
                  <c:v>567.20000000000005</c:v>
                </c:pt>
                <c:pt idx="1820">
                  <c:v>567.19000000000005</c:v>
                </c:pt>
                <c:pt idx="1821">
                  <c:v>567.19000000000005</c:v>
                </c:pt>
                <c:pt idx="1822">
                  <c:v>567.19000000000005</c:v>
                </c:pt>
                <c:pt idx="1823">
                  <c:v>567.19000000000005</c:v>
                </c:pt>
                <c:pt idx="1824">
                  <c:v>567.19000000000005</c:v>
                </c:pt>
                <c:pt idx="1825">
                  <c:v>567.17999999999995</c:v>
                </c:pt>
                <c:pt idx="1826">
                  <c:v>567.17999999999995</c:v>
                </c:pt>
                <c:pt idx="1827">
                  <c:v>567.17999999999995</c:v>
                </c:pt>
                <c:pt idx="1828">
                  <c:v>567.17999999999995</c:v>
                </c:pt>
                <c:pt idx="1829">
                  <c:v>567.16999999999996</c:v>
                </c:pt>
                <c:pt idx="1830">
                  <c:v>567.16999999999996</c:v>
                </c:pt>
                <c:pt idx="1831">
                  <c:v>567.16999999999996</c:v>
                </c:pt>
                <c:pt idx="1832">
                  <c:v>567.16999999999996</c:v>
                </c:pt>
                <c:pt idx="1833">
                  <c:v>567.16999999999996</c:v>
                </c:pt>
                <c:pt idx="1834">
                  <c:v>567.16</c:v>
                </c:pt>
                <c:pt idx="1835">
                  <c:v>567.16</c:v>
                </c:pt>
                <c:pt idx="1836">
                  <c:v>567.16</c:v>
                </c:pt>
                <c:pt idx="1837">
                  <c:v>567.16</c:v>
                </c:pt>
                <c:pt idx="1838">
                  <c:v>567.15</c:v>
                </c:pt>
                <c:pt idx="1839">
                  <c:v>567.15</c:v>
                </c:pt>
                <c:pt idx="1840">
                  <c:v>567.15</c:v>
                </c:pt>
                <c:pt idx="1841">
                  <c:v>567.15</c:v>
                </c:pt>
                <c:pt idx="1842">
                  <c:v>567.14</c:v>
                </c:pt>
                <c:pt idx="1843">
                  <c:v>567.14</c:v>
                </c:pt>
                <c:pt idx="1844">
                  <c:v>567.14</c:v>
                </c:pt>
                <c:pt idx="1845">
                  <c:v>567.14</c:v>
                </c:pt>
                <c:pt idx="1846">
                  <c:v>567.13</c:v>
                </c:pt>
                <c:pt idx="1847">
                  <c:v>567.13</c:v>
                </c:pt>
                <c:pt idx="1848">
                  <c:v>567.13</c:v>
                </c:pt>
                <c:pt idx="1849">
                  <c:v>567.13</c:v>
                </c:pt>
                <c:pt idx="1850">
                  <c:v>567.12</c:v>
                </c:pt>
                <c:pt idx="1851">
                  <c:v>567.12</c:v>
                </c:pt>
                <c:pt idx="1852">
                  <c:v>567.12</c:v>
                </c:pt>
                <c:pt idx="1853">
                  <c:v>567.12</c:v>
                </c:pt>
                <c:pt idx="1854">
                  <c:v>567.11</c:v>
                </c:pt>
                <c:pt idx="1855">
                  <c:v>567.11</c:v>
                </c:pt>
                <c:pt idx="1856">
                  <c:v>567.11</c:v>
                </c:pt>
                <c:pt idx="1857">
                  <c:v>567.11</c:v>
                </c:pt>
                <c:pt idx="1858">
                  <c:v>567.1</c:v>
                </c:pt>
                <c:pt idx="1859">
                  <c:v>567.1</c:v>
                </c:pt>
                <c:pt idx="1860">
                  <c:v>567.1</c:v>
                </c:pt>
                <c:pt idx="1861">
                  <c:v>567.1</c:v>
                </c:pt>
                <c:pt idx="1862">
                  <c:v>567.09</c:v>
                </c:pt>
                <c:pt idx="1863">
                  <c:v>567.09</c:v>
                </c:pt>
                <c:pt idx="1864">
                  <c:v>567.09</c:v>
                </c:pt>
                <c:pt idx="1865">
                  <c:v>567.09</c:v>
                </c:pt>
                <c:pt idx="1866">
                  <c:v>567.09</c:v>
                </c:pt>
                <c:pt idx="1867">
                  <c:v>567.08000000000004</c:v>
                </c:pt>
                <c:pt idx="1868">
                  <c:v>567.08000000000004</c:v>
                </c:pt>
                <c:pt idx="1869">
                  <c:v>567.08000000000004</c:v>
                </c:pt>
                <c:pt idx="1870">
                  <c:v>567.08000000000004</c:v>
                </c:pt>
                <c:pt idx="1871">
                  <c:v>567.07000000000005</c:v>
                </c:pt>
                <c:pt idx="1872">
                  <c:v>567.07000000000005</c:v>
                </c:pt>
                <c:pt idx="1873">
                  <c:v>567.07000000000005</c:v>
                </c:pt>
                <c:pt idx="1874">
                  <c:v>567.07000000000005</c:v>
                </c:pt>
                <c:pt idx="1875">
                  <c:v>567.05999999999995</c:v>
                </c:pt>
                <c:pt idx="1876">
                  <c:v>567.05999999999995</c:v>
                </c:pt>
                <c:pt idx="1877">
                  <c:v>567.05999999999995</c:v>
                </c:pt>
                <c:pt idx="1878">
                  <c:v>567.05999999999995</c:v>
                </c:pt>
                <c:pt idx="1879">
                  <c:v>567.04999999999995</c:v>
                </c:pt>
                <c:pt idx="1880">
                  <c:v>567.04999999999995</c:v>
                </c:pt>
                <c:pt idx="1881">
                  <c:v>567.04999999999995</c:v>
                </c:pt>
                <c:pt idx="1882">
                  <c:v>567.04999999999995</c:v>
                </c:pt>
                <c:pt idx="1883">
                  <c:v>567.04</c:v>
                </c:pt>
                <c:pt idx="1884">
                  <c:v>567.04</c:v>
                </c:pt>
                <c:pt idx="1885">
                  <c:v>567.04</c:v>
                </c:pt>
                <c:pt idx="1886">
                  <c:v>567.04</c:v>
                </c:pt>
                <c:pt idx="1887">
                  <c:v>567.03</c:v>
                </c:pt>
                <c:pt idx="1888">
                  <c:v>567.03</c:v>
                </c:pt>
                <c:pt idx="1889">
                  <c:v>567.03</c:v>
                </c:pt>
                <c:pt idx="1890">
                  <c:v>567.03</c:v>
                </c:pt>
                <c:pt idx="1891">
                  <c:v>567.03</c:v>
                </c:pt>
                <c:pt idx="1892">
                  <c:v>567.02</c:v>
                </c:pt>
                <c:pt idx="1893">
                  <c:v>567.02</c:v>
                </c:pt>
                <c:pt idx="1894">
                  <c:v>567.02</c:v>
                </c:pt>
                <c:pt idx="1895">
                  <c:v>567.02</c:v>
                </c:pt>
                <c:pt idx="1896">
                  <c:v>567.01</c:v>
                </c:pt>
                <c:pt idx="1897">
                  <c:v>567.01</c:v>
                </c:pt>
                <c:pt idx="1898">
                  <c:v>567.01</c:v>
                </c:pt>
                <c:pt idx="1899">
                  <c:v>567.01</c:v>
                </c:pt>
                <c:pt idx="1900">
                  <c:v>567.01</c:v>
                </c:pt>
                <c:pt idx="1901">
                  <c:v>567</c:v>
                </c:pt>
                <c:pt idx="1902">
                  <c:v>567</c:v>
                </c:pt>
                <c:pt idx="1903">
                  <c:v>567</c:v>
                </c:pt>
                <c:pt idx="1904">
                  <c:v>567</c:v>
                </c:pt>
                <c:pt idx="1905">
                  <c:v>566.99</c:v>
                </c:pt>
                <c:pt idx="1906">
                  <c:v>566.99</c:v>
                </c:pt>
                <c:pt idx="1907">
                  <c:v>566.99</c:v>
                </c:pt>
                <c:pt idx="1908">
                  <c:v>566.99</c:v>
                </c:pt>
                <c:pt idx="1909">
                  <c:v>566.99</c:v>
                </c:pt>
                <c:pt idx="1910">
                  <c:v>566.98</c:v>
                </c:pt>
                <c:pt idx="1911">
                  <c:v>566.98</c:v>
                </c:pt>
                <c:pt idx="1912">
                  <c:v>566.98</c:v>
                </c:pt>
                <c:pt idx="1913">
                  <c:v>566.98</c:v>
                </c:pt>
                <c:pt idx="1914">
                  <c:v>566.97</c:v>
                </c:pt>
                <c:pt idx="1915">
                  <c:v>566.97</c:v>
                </c:pt>
                <c:pt idx="1916">
                  <c:v>566.97</c:v>
                </c:pt>
                <c:pt idx="1917">
                  <c:v>566.97</c:v>
                </c:pt>
                <c:pt idx="1918">
                  <c:v>566.96</c:v>
                </c:pt>
                <c:pt idx="1919">
                  <c:v>566.96</c:v>
                </c:pt>
                <c:pt idx="1920">
                  <c:v>566.96</c:v>
                </c:pt>
                <c:pt idx="1921">
                  <c:v>566.96</c:v>
                </c:pt>
                <c:pt idx="1922">
                  <c:v>566.95000000000005</c:v>
                </c:pt>
                <c:pt idx="1923">
                  <c:v>566.95000000000005</c:v>
                </c:pt>
                <c:pt idx="1924">
                  <c:v>566.95000000000005</c:v>
                </c:pt>
                <c:pt idx="1925">
                  <c:v>566.95000000000005</c:v>
                </c:pt>
                <c:pt idx="1926">
                  <c:v>566.95000000000005</c:v>
                </c:pt>
                <c:pt idx="1927">
                  <c:v>566.94000000000005</c:v>
                </c:pt>
                <c:pt idx="1928">
                  <c:v>566.94000000000005</c:v>
                </c:pt>
                <c:pt idx="1929">
                  <c:v>566.94000000000005</c:v>
                </c:pt>
                <c:pt idx="1930">
                  <c:v>566.94000000000005</c:v>
                </c:pt>
                <c:pt idx="1931">
                  <c:v>566.94000000000005</c:v>
                </c:pt>
                <c:pt idx="1932">
                  <c:v>566.92999999999995</c:v>
                </c:pt>
                <c:pt idx="1933">
                  <c:v>566.92999999999995</c:v>
                </c:pt>
                <c:pt idx="1934">
                  <c:v>566.92999999999995</c:v>
                </c:pt>
                <c:pt idx="1935">
                  <c:v>566.92999999999995</c:v>
                </c:pt>
                <c:pt idx="1936">
                  <c:v>566.92999999999995</c:v>
                </c:pt>
                <c:pt idx="1937">
                  <c:v>566.91999999999996</c:v>
                </c:pt>
                <c:pt idx="1938">
                  <c:v>566.91999999999996</c:v>
                </c:pt>
                <c:pt idx="1939">
                  <c:v>566.91999999999996</c:v>
                </c:pt>
                <c:pt idx="1940">
                  <c:v>566.91999999999996</c:v>
                </c:pt>
                <c:pt idx="1941">
                  <c:v>566.91999999999996</c:v>
                </c:pt>
                <c:pt idx="1942">
                  <c:v>566.91999999999996</c:v>
                </c:pt>
                <c:pt idx="1943">
                  <c:v>566.91</c:v>
                </c:pt>
                <c:pt idx="1944">
                  <c:v>566.91</c:v>
                </c:pt>
                <c:pt idx="1945">
                  <c:v>566.91</c:v>
                </c:pt>
                <c:pt idx="1946">
                  <c:v>566.91</c:v>
                </c:pt>
                <c:pt idx="1947">
                  <c:v>566.91</c:v>
                </c:pt>
                <c:pt idx="1948">
                  <c:v>566.91</c:v>
                </c:pt>
                <c:pt idx="1949">
                  <c:v>566.9</c:v>
                </c:pt>
                <c:pt idx="1950">
                  <c:v>566.9</c:v>
                </c:pt>
                <c:pt idx="1951">
                  <c:v>566.9</c:v>
                </c:pt>
                <c:pt idx="1952">
                  <c:v>566.9</c:v>
                </c:pt>
                <c:pt idx="1953">
                  <c:v>566.9</c:v>
                </c:pt>
                <c:pt idx="1954">
                  <c:v>566.9</c:v>
                </c:pt>
                <c:pt idx="1955">
                  <c:v>566.9</c:v>
                </c:pt>
                <c:pt idx="1956">
                  <c:v>566.89</c:v>
                </c:pt>
                <c:pt idx="1957">
                  <c:v>566.89</c:v>
                </c:pt>
                <c:pt idx="1958">
                  <c:v>566.89</c:v>
                </c:pt>
                <c:pt idx="1959">
                  <c:v>566.89</c:v>
                </c:pt>
                <c:pt idx="1960">
                  <c:v>566.89</c:v>
                </c:pt>
                <c:pt idx="1961">
                  <c:v>566.89</c:v>
                </c:pt>
                <c:pt idx="1962">
                  <c:v>566.89</c:v>
                </c:pt>
                <c:pt idx="1963">
                  <c:v>566.89</c:v>
                </c:pt>
                <c:pt idx="1964">
                  <c:v>566.88</c:v>
                </c:pt>
                <c:pt idx="1965">
                  <c:v>566.88</c:v>
                </c:pt>
                <c:pt idx="1966">
                  <c:v>566.88</c:v>
                </c:pt>
                <c:pt idx="1967">
                  <c:v>566.88</c:v>
                </c:pt>
                <c:pt idx="1968">
                  <c:v>566.88</c:v>
                </c:pt>
                <c:pt idx="1969">
                  <c:v>566.88</c:v>
                </c:pt>
                <c:pt idx="1970">
                  <c:v>566.88</c:v>
                </c:pt>
                <c:pt idx="1971">
                  <c:v>566.88</c:v>
                </c:pt>
                <c:pt idx="1972">
                  <c:v>566.87</c:v>
                </c:pt>
                <c:pt idx="1973">
                  <c:v>566.87</c:v>
                </c:pt>
                <c:pt idx="1974">
                  <c:v>566.87</c:v>
                </c:pt>
                <c:pt idx="1975">
                  <c:v>566.87</c:v>
                </c:pt>
                <c:pt idx="1976">
                  <c:v>566.87</c:v>
                </c:pt>
                <c:pt idx="1977">
                  <c:v>566.87</c:v>
                </c:pt>
                <c:pt idx="1978">
                  <c:v>566.87</c:v>
                </c:pt>
                <c:pt idx="1979">
                  <c:v>566.87</c:v>
                </c:pt>
                <c:pt idx="1980">
                  <c:v>566.87</c:v>
                </c:pt>
                <c:pt idx="1981">
                  <c:v>566.86</c:v>
                </c:pt>
                <c:pt idx="1982">
                  <c:v>566.86</c:v>
                </c:pt>
                <c:pt idx="1983">
                  <c:v>566.86</c:v>
                </c:pt>
                <c:pt idx="1984">
                  <c:v>566.86</c:v>
                </c:pt>
                <c:pt idx="1985">
                  <c:v>566.86</c:v>
                </c:pt>
                <c:pt idx="1986">
                  <c:v>566.86</c:v>
                </c:pt>
                <c:pt idx="1987">
                  <c:v>566.86</c:v>
                </c:pt>
                <c:pt idx="1988">
                  <c:v>566.86</c:v>
                </c:pt>
                <c:pt idx="1989">
                  <c:v>566.85</c:v>
                </c:pt>
                <c:pt idx="1990">
                  <c:v>566.85</c:v>
                </c:pt>
                <c:pt idx="1991">
                  <c:v>566.85</c:v>
                </c:pt>
                <c:pt idx="1992">
                  <c:v>566.85</c:v>
                </c:pt>
                <c:pt idx="1993">
                  <c:v>566.85</c:v>
                </c:pt>
                <c:pt idx="1994">
                  <c:v>566.85</c:v>
                </c:pt>
                <c:pt idx="1995">
                  <c:v>566.85</c:v>
                </c:pt>
                <c:pt idx="1996">
                  <c:v>566.85</c:v>
                </c:pt>
                <c:pt idx="1997">
                  <c:v>566.84</c:v>
                </c:pt>
                <c:pt idx="1998">
                  <c:v>566.84</c:v>
                </c:pt>
                <c:pt idx="1999">
                  <c:v>566.84</c:v>
                </c:pt>
                <c:pt idx="2000">
                  <c:v>566.84</c:v>
                </c:pt>
                <c:pt idx="2001">
                  <c:v>566.84</c:v>
                </c:pt>
                <c:pt idx="2002">
                  <c:v>566.84</c:v>
                </c:pt>
                <c:pt idx="2003">
                  <c:v>566.84</c:v>
                </c:pt>
                <c:pt idx="2004">
                  <c:v>566.83000000000004</c:v>
                </c:pt>
                <c:pt idx="2005">
                  <c:v>566.83000000000004</c:v>
                </c:pt>
                <c:pt idx="2006">
                  <c:v>566.83000000000004</c:v>
                </c:pt>
                <c:pt idx="2007">
                  <c:v>566.83000000000004</c:v>
                </c:pt>
                <c:pt idx="2008">
                  <c:v>566.83000000000004</c:v>
                </c:pt>
                <c:pt idx="2009">
                  <c:v>566.83000000000004</c:v>
                </c:pt>
                <c:pt idx="2010">
                  <c:v>566.83000000000004</c:v>
                </c:pt>
                <c:pt idx="2011">
                  <c:v>566.83000000000004</c:v>
                </c:pt>
                <c:pt idx="2012">
                  <c:v>566.82000000000005</c:v>
                </c:pt>
                <c:pt idx="2013">
                  <c:v>566.82000000000005</c:v>
                </c:pt>
                <c:pt idx="2014">
                  <c:v>566.82000000000005</c:v>
                </c:pt>
                <c:pt idx="2015">
                  <c:v>566.82000000000005</c:v>
                </c:pt>
                <c:pt idx="2016">
                  <c:v>566.82000000000005</c:v>
                </c:pt>
                <c:pt idx="2017">
                  <c:v>566.82000000000005</c:v>
                </c:pt>
                <c:pt idx="2018">
                  <c:v>566.82000000000005</c:v>
                </c:pt>
                <c:pt idx="2019">
                  <c:v>566.79999999999995</c:v>
                </c:pt>
                <c:pt idx="2020">
                  <c:v>566.79999999999995</c:v>
                </c:pt>
                <c:pt idx="2021">
                  <c:v>566.79999999999995</c:v>
                </c:pt>
                <c:pt idx="2022">
                  <c:v>566.79999999999995</c:v>
                </c:pt>
                <c:pt idx="2023">
                  <c:v>566.79999999999995</c:v>
                </c:pt>
                <c:pt idx="2024">
                  <c:v>566.79999999999995</c:v>
                </c:pt>
                <c:pt idx="2025">
                  <c:v>566.79999999999995</c:v>
                </c:pt>
                <c:pt idx="2026">
                  <c:v>566.79</c:v>
                </c:pt>
                <c:pt idx="2027">
                  <c:v>566.79</c:v>
                </c:pt>
                <c:pt idx="2028">
                  <c:v>566.79</c:v>
                </c:pt>
                <c:pt idx="2029">
                  <c:v>566.79</c:v>
                </c:pt>
                <c:pt idx="2030">
                  <c:v>566.79</c:v>
                </c:pt>
                <c:pt idx="2031">
                  <c:v>566.79</c:v>
                </c:pt>
                <c:pt idx="2032">
                  <c:v>566.79</c:v>
                </c:pt>
                <c:pt idx="2033">
                  <c:v>566.78</c:v>
                </c:pt>
                <c:pt idx="2034">
                  <c:v>566.78</c:v>
                </c:pt>
                <c:pt idx="2035">
                  <c:v>566.78</c:v>
                </c:pt>
                <c:pt idx="2036">
                  <c:v>566.78</c:v>
                </c:pt>
                <c:pt idx="2037">
                  <c:v>566.78</c:v>
                </c:pt>
                <c:pt idx="2038">
                  <c:v>566.78</c:v>
                </c:pt>
                <c:pt idx="2039">
                  <c:v>566.78</c:v>
                </c:pt>
                <c:pt idx="2040">
                  <c:v>566.77</c:v>
                </c:pt>
                <c:pt idx="2041">
                  <c:v>566.77</c:v>
                </c:pt>
                <c:pt idx="2042">
                  <c:v>566.77</c:v>
                </c:pt>
                <c:pt idx="2043">
                  <c:v>566.77</c:v>
                </c:pt>
                <c:pt idx="2044">
                  <c:v>566.77</c:v>
                </c:pt>
                <c:pt idx="2045">
                  <c:v>566.77</c:v>
                </c:pt>
                <c:pt idx="2046">
                  <c:v>566.77</c:v>
                </c:pt>
                <c:pt idx="2047">
                  <c:v>566.77</c:v>
                </c:pt>
                <c:pt idx="2048">
                  <c:v>566.76</c:v>
                </c:pt>
                <c:pt idx="2049">
                  <c:v>566.76</c:v>
                </c:pt>
                <c:pt idx="2050">
                  <c:v>566.76</c:v>
                </c:pt>
                <c:pt idx="2051">
                  <c:v>566.76</c:v>
                </c:pt>
                <c:pt idx="2052">
                  <c:v>566.76</c:v>
                </c:pt>
                <c:pt idx="2053">
                  <c:v>566.76</c:v>
                </c:pt>
                <c:pt idx="2054">
                  <c:v>566.76</c:v>
                </c:pt>
                <c:pt idx="2055">
                  <c:v>566.76</c:v>
                </c:pt>
                <c:pt idx="2056">
                  <c:v>566.76</c:v>
                </c:pt>
                <c:pt idx="2057">
                  <c:v>566.75</c:v>
                </c:pt>
                <c:pt idx="2058">
                  <c:v>566.75</c:v>
                </c:pt>
                <c:pt idx="2059">
                  <c:v>566.75</c:v>
                </c:pt>
                <c:pt idx="2060">
                  <c:v>566.75</c:v>
                </c:pt>
                <c:pt idx="2061">
                  <c:v>566.75</c:v>
                </c:pt>
                <c:pt idx="2062">
                  <c:v>566.75</c:v>
                </c:pt>
                <c:pt idx="2063">
                  <c:v>566.75</c:v>
                </c:pt>
                <c:pt idx="2064">
                  <c:v>566.75</c:v>
                </c:pt>
                <c:pt idx="2065">
                  <c:v>566.75</c:v>
                </c:pt>
                <c:pt idx="2066">
                  <c:v>566.75</c:v>
                </c:pt>
                <c:pt idx="2067">
                  <c:v>566.74</c:v>
                </c:pt>
                <c:pt idx="2068">
                  <c:v>566.74</c:v>
                </c:pt>
                <c:pt idx="2069">
                  <c:v>566.74</c:v>
                </c:pt>
                <c:pt idx="2070">
                  <c:v>566.74</c:v>
                </c:pt>
                <c:pt idx="2071">
                  <c:v>566.74</c:v>
                </c:pt>
                <c:pt idx="2072">
                  <c:v>566.74</c:v>
                </c:pt>
                <c:pt idx="2073">
                  <c:v>566.74</c:v>
                </c:pt>
                <c:pt idx="2074">
                  <c:v>566.74</c:v>
                </c:pt>
                <c:pt idx="2075">
                  <c:v>566.74</c:v>
                </c:pt>
                <c:pt idx="2076">
                  <c:v>566.74</c:v>
                </c:pt>
                <c:pt idx="2077">
                  <c:v>566.74</c:v>
                </c:pt>
                <c:pt idx="2078">
                  <c:v>566.73</c:v>
                </c:pt>
                <c:pt idx="2079">
                  <c:v>566.73</c:v>
                </c:pt>
                <c:pt idx="2080">
                  <c:v>566.73</c:v>
                </c:pt>
                <c:pt idx="2081">
                  <c:v>566.73</c:v>
                </c:pt>
                <c:pt idx="2082">
                  <c:v>566.73</c:v>
                </c:pt>
                <c:pt idx="2083">
                  <c:v>566.73</c:v>
                </c:pt>
                <c:pt idx="2084">
                  <c:v>566.73</c:v>
                </c:pt>
                <c:pt idx="2085">
                  <c:v>566.73</c:v>
                </c:pt>
                <c:pt idx="2086">
                  <c:v>566.73</c:v>
                </c:pt>
                <c:pt idx="2087">
                  <c:v>566.73</c:v>
                </c:pt>
                <c:pt idx="2088">
                  <c:v>566.73</c:v>
                </c:pt>
                <c:pt idx="2089">
                  <c:v>566.73</c:v>
                </c:pt>
                <c:pt idx="2090">
                  <c:v>566.72</c:v>
                </c:pt>
                <c:pt idx="2091">
                  <c:v>566.72</c:v>
                </c:pt>
                <c:pt idx="2092">
                  <c:v>566.72</c:v>
                </c:pt>
                <c:pt idx="2093">
                  <c:v>566.72</c:v>
                </c:pt>
                <c:pt idx="2094">
                  <c:v>566.72</c:v>
                </c:pt>
                <c:pt idx="2095">
                  <c:v>566.72</c:v>
                </c:pt>
                <c:pt idx="2096">
                  <c:v>566.72</c:v>
                </c:pt>
                <c:pt idx="2097">
                  <c:v>566.72</c:v>
                </c:pt>
                <c:pt idx="2098">
                  <c:v>566.72</c:v>
                </c:pt>
                <c:pt idx="2099">
                  <c:v>566.72</c:v>
                </c:pt>
                <c:pt idx="2100">
                  <c:v>566.72</c:v>
                </c:pt>
                <c:pt idx="2101">
                  <c:v>566.72</c:v>
                </c:pt>
                <c:pt idx="2102">
                  <c:v>566.72</c:v>
                </c:pt>
                <c:pt idx="2103">
                  <c:v>566.71</c:v>
                </c:pt>
                <c:pt idx="2104">
                  <c:v>566.71</c:v>
                </c:pt>
                <c:pt idx="2105">
                  <c:v>566.71</c:v>
                </c:pt>
                <c:pt idx="2106">
                  <c:v>566.71</c:v>
                </c:pt>
                <c:pt idx="2107">
                  <c:v>566.71</c:v>
                </c:pt>
                <c:pt idx="2108">
                  <c:v>566.71</c:v>
                </c:pt>
                <c:pt idx="2109">
                  <c:v>566.71</c:v>
                </c:pt>
                <c:pt idx="2110">
                  <c:v>566.71</c:v>
                </c:pt>
                <c:pt idx="2111">
                  <c:v>566.71</c:v>
                </c:pt>
                <c:pt idx="2112">
                  <c:v>566.71</c:v>
                </c:pt>
                <c:pt idx="2113">
                  <c:v>566.71</c:v>
                </c:pt>
                <c:pt idx="2114">
                  <c:v>566.71</c:v>
                </c:pt>
                <c:pt idx="2115">
                  <c:v>566.71</c:v>
                </c:pt>
                <c:pt idx="2116">
                  <c:v>566.71</c:v>
                </c:pt>
                <c:pt idx="2117">
                  <c:v>566.70000000000005</c:v>
                </c:pt>
                <c:pt idx="2118">
                  <c:v>566.70000000000005</c:v>
                </c:pt>
                <c:pt idx="2119">
                  <c:v>566.70000000000005</c:v>
                </c:pt>
                <c:pt idx="2120">
                  <c:v>566.70000000000005</c:v>
                </c:pt>
                <c:pt idx="2121">
                  <c:v>566.70000000000005</c:v>
                </c:pt>
                <c:pt idx="2122">
                  <c:v>566.70000000000005</c:v>
                </c:pt>
                <c:pt idx="2123">
                  <c:v>566.70000000000005</c:v>
                </c:pt>
                <c:pt idx="2124">
                  <c:v>566.70000000000005</c:v>
                </c:pt>
                <c:pt idx="2125">
                  <c:v>566.70000000000005</c:v>
                </c:pt>
                <c:pt idx="2126">
                  <c:v>566.70000000000005</c:v>
                </c:pt>
                <c:pt idx="2127">
                  <c:v>566.70000000000005</c:v>
                </c:pt>
                <c:pt idx="2128">
                  <c:v>566.70000000000005</c:v>
                </c:pt>
                <c:pt idx="2129">
                  <c:v>566.69000000000005</c:v>
                </c:pt>
                <c:pt idx="2130">
                  <c:v>566.69000000000005</c:v>
                </c:pt>
                <c:pt idx="2131">
                  <c:v>566.69000000000005</c:v>
                </c:pt>
                <c:pt idx="2132">
                  <c:v>566.69000000000005</c:v>
                </c:pt>
                <c:pt idx="2133">
                  <c:v>566.69000000000005</c:v>
                </c:pt>
                <c:pt idx="2134">
                  <c:v>566.69000000000005</c:v>
                </c:pt>
                <c:pt idx="2135">
                  <c:v>566.69000000000005</c:v>
                </c:pt>
                <c:pt idx="2136">
                  <c:v>566.69000000000005</c:v>
                </c:pt>
                <c:pt idx="2137">
                  <c:v>566.69000000000005</c:v>
                </c:pt>
                <c:pt idx="2138">
                  <c:v>566.69000000000005</c:v>
                </c:pt>
                <c:pt idx="2139">
                  <c:v>566.69000000000005</c:v>
                </c:pt>
                <c:pt idx="2140">
                  <c:v>566.69000000000005</c:v>
                </c:pt>
                <c:pt idx="2141">
                  <c:v>566.67999999999995</c:v>
                </c:pt>
                <c:pt idx="2142">
                  <c:v>566.67999999999995</c:v>
                </c:pt>
                <c:pt idx="2143">
                  <c:v>566.67999999999995</c:v>
                </c:pt>
                <c:pt idx="2144">
                  <c:v>566.67999999999995</c:v>
                </c:pt>
                <c:pt idx="2145">
                  <c:v>566.67999999999995</c:v>
                </c:pt>
                <c:pt idx="2146">
                  <c:v>566.67999999999995</c:v>
                </c:pt>
                <c:pt idx="2147">
                  <c:v>566.67999999999995</c:v>
                </c:pt>
                <c:pt idx="2148">
                  <c:v>566.67999999999995</c:v>
                </c:pt>
                <c:pt idx="2149">
                  <c:v>566.67999999999995</c:v>
                </c:pt>
                <c:pt idx="2150">
                  <c:v>566.67999999999995</c:v>
                </c:pt>
                <c:pt idx="2151">
                  <c:v>566.67999999999995</c:v>
                </c:pt>
                <c:pt idx="2152">
                  <c:v>566.67999999999995</c:v>
                </c:pt>
                <c:pt idx="2153">
                  <c:v>566.67999999999995</c:v>
                </c:pt>
                <c:pt idx="2154">
                  <c:v>566.66999999999996</c:v>
                </c:pt>
                <c:pt idx="2155">
                  <c:v>566.66999999999996</c:v>
                </c:pt>
                <c:pt idx="2156">
                  <c:v>566.66999999999996</c:v>
                </c:pt>
                <c:pt idx="2157">
                  <c:v>566.66999999999996</c:v>
                </c:pt>
                <c:pt idx="2158">
                  <c:v>566.66999999999996</c:v>
                </c:pt>
                <c:pt idx="2159">
                  <c:v>566.66999999999996</c:v>
                </c:pt>
                <c:pt idx="2160">
                  <c:v>566.66999999999996</c:v>
                </c:pt>
                <c:pt idx="2161">
                  <c:v>566.66999999999996</c:v>
                </c:pt>
                <c:pt idx="2162">
                  <c:v>566.66999999999996</c:v>
                </c:pt>
                <c:pt idx="2163">
                  <c:v>566.66999999999996</c:v>
                </c:pt>
                <c:pt idx="2164">
                  <c:v>566.66999999999996</c:v>
                </c:pt>
                <c:pt idx="2165">
                  <c:v>566.66999999999996</c:v>
                </c:pt>
                <c:pt idx="2166">
                  <c:v>566.66999999999996</c:v>
                </c:pt>
                <c:pt idx="2167">
                  <c:v>566.66999999999996</c:v>
                </c:pt>
                <c:pt idx="2168">
                  <c:v>566.66</c:v>
                </c:pt>
                <c:pt idx="2169">
                  <c:v>566.66</c:v>
                </c:pt>
                <c:pt idx="2170">
                  <c:v>566.66</c:v>
                </c:pt>
                <c:pt idx="2171">
                  <c:v>566.66</c:v>
                </c:pt>
                <c:pt idx="2172">
                  <c:v>566.66</c:v>
                </c:pt>
                <c:pt idx="2173">
                  <c:v>566.66</c:v>
                </c:pt>
                <c:pt idx="2174">
                  <c:v>566.66</c:v>
                </c:pt>
                <c:pt idx="2175">
                  <c:v>566.66</c:v>
                </c:pt>
                <c:pt idx="2176">
                  <c:v>566.66</c:v>
                </c:pt>
                <c:pt idx="2177">
                  <c:v>566.66</c:v>
                </c:pt>
                <c:pt idx="2178">
                  <c:v>566.66</c:v>
                </c:pt>
                <c:pt idx="2179">
                  <c:v>566.66</c:v>
                </c:pt>
                <c:pt idx="2180">
                  <c:v>566.66</c:v>
                </c:pt>
                <c:pt idx="2181">
                  <c:v>566.66</c:v>
                </c:pt>
                <c:pt idx="2182">
                  <c:v>566.65</c:v>
                </c:pt>
                <c:pt idx="2183">
                  <c:v>566.65</c:v>
                </c:pt>
                <c:pt idx="2184">
                  <c:v>566.65</c:v>
                </c:pt>
                <c:pt idx="2185">
                  <c:v>566.65</c:v>
                </c:pt>
                <c:pt idx="2186">
                  <c:v>566.65</c:v>
                </c:pt>
                <c:pt idx="2187">
                  <c:v>566.65</c:v>
                </c:pt>
                <c:pt idx="2188">
                  <c:v>566.65</c:v>
                </c:pt>
                <c:pt idx="2189">
                  <c:v>566.65</c:v>
                </c:pt>
                <c:pt idx="2190">
                  <c:v>566.65</c:v>
                </c:pt>
                <c:pt idx="2191">
                  <c:v>566.65</c:v>
                </c:pt>
                <c:pt idx="2192">
                  <c:v>566.65</c:v>
                </c:pt>
                <c:pt idx="2193">
                  <c:v>566.65</c:v>
                </c:pt>
                <c:pt idx="2194">
                  <c:v>566.65</c:v>
                </c:pt>
                <c:pt idx="2195">
                  <c:v>566.65</c:v>
                </c:pt>
                <c:pt idx="2196">
                  <c:v>566.64</c:v>
                </c:pt>
                <c:pt idx="2197">
                  <c:v>566.64</c:v>
                </c:pt>
                <c:pt idx="2198">
                  <c:v>566.64</c:v>
                </c:pt>
                <c:pt idx="2199">
                  <c:v>566.64</c:v>
                </c:pt>
                <c:pt idx="2200">
                  <c:v>566.64</c:v>
                </c:pt>
                <c:pt idx="2201">
                  <c:v>566.64</c:v>
                </c:pt>
                <c:pt idx="2202">
                  <c:v>566.64</c:v>
                </c:pt>
                <c:pt idx="2203">
                  <c:v>566.64</c:v>
                </c:pt>
                <c:pt idx="2204">
                  <c:v>566.64</c:v>
                </c:pt>
                <c:pt idx="2205">
                  <c:v>566.64</c:v>
                </c:pt>
                <c:pt idx="2206">
                  <c:v>566.64</c:v>
                </c:pt>
                <c:pt idx="2207">
                  <c:v>566.64</c:v>
                </c:pt>
                <c:pt idx="2208">
                  <c:v>566.64</c:v>
                </c:pt>
                <c:pt idx="2209">
                  <c:v>566.64</c:v>
                </c:pt>
                <c:pt idx="2210">
                  <c:v>566.64</c:v>
                </c:pt>
                <c:pt idx="2211">
                  <c:v>566.63</c:v>
                </c:pt>
                <c:pt idx="2212">
                  <c:v>566.63</c:v>
                </c:pt>
                <c:pt idx="2213">
                  <c:v>566.63</c:v>
                </c:pt>
                <c:pt idx="2214">
                  <c:v>566.63</c:v>
                </c:pt>
                <c:pt idx="2215">
                  <c:v>566.63</c:v>
                </c:pt>
                <c:pt idx="2216">
                  <c:v>566.63</c:v>
                </c:pt>
                <c:pt idx="2217">
                  <c:v>566.63</c:v>
                </c:pt>
                <c:pt idx="2218">
                  <c:v>566.63</c:v>
                </c:pt>
                <c:pt idx="2219">
                  <c:v>566.63</c:v>
                </c:pt>
                <c:pt idx="2220">
                  <c:v>566.63</c:v>
                </c:pt>
                <c:pt idx="2221">
                  <c:v>566.63</c:v>
                </c:pt>
                <c:pt idx="2222">
                  <c:v>566.63</c:v>
                </c:pt>
                <c:pt idx="2223">
                  <c:v>566.63</c:v>
                </c:pt>
                <c:pt idx="2224">
                  <c:v>566.63</c:v>
                </c:pt>
                <c:pt idx="2225">
                  <c:v>566.63</c:v>
                </c:pt>
                <c:pt idx="2226">
                  <c:v>566.62</c:v>
                </c:pt>
                <c:pt idx="2227">
                  <c:v>566.62</c:v>
                </c:pt>
                <c:pt idx="2228">
                  <c:v>566.62</c:v>
                </c:pt>
                <c:pt idx="2229">
                  <c:v>566.62</c:v>
                </c:pt>
                <c:pt idx="2230">
                  <c:v>566.62</c:v>
                </c:pt>
                <c:pt idx="2231">
                  <c:v>566.62</c:v>
                </c:pt>
                <c:pt idx="2232">
                  <c:v>566.62</c:v>
                </c:pt>
                <c:pt idx="2233">
                  <c:v>566.62</c:v>
                </c:pt>
                <c:pt idx="2234">
                  <c:v>566.62</c:v>
                </c:pt>
                <c:pt idx="2235">
                  <c:v>566.62</c:v>
                </c:pt>
                <c:pt idx="2236">
                  <c:v>566.62</c:v>
                </c:pt>
                <c:pt idx="2237">
                  <c:v>566.62</c:v>
                </c:pt>
                <c:pt idx="2238">
                  <c:v>566.62</c:v>
                </c:pt>
                <c:pt idx="2239">
                  <c:v>566.62</c:v>
                </c:pt>
                <c:pt idx="2240">
                  <c:v>566.62</c:v>
                </c:pt>
                <c:pt idx="2241">
                  <c:v>566.62</c:v>
                </c:pt>
                <c:pt idx="2242">
                  <c:v>566.61</c:v>
                </c:pt>
                <c:pt idx="2243">
                  <c:v>566.61</c:v>
                </c:pt>
                <c:pt idx="2244">
                  <c:v>566.61</c:v>
                </c:pt>
                <c:pt idx="2245">
                  <c:v>566.61</c:v>
                </c:pt>
                <c:pt idx="2246">
                  <c:v>566.61</c:v>
                </c:pt>
                <c:pt idx="2247">
                  <c:v>566.61</c:v>
                </c:pt>
                <c:pt idx="2248">
                  <c:v>566.61</c:v>
                </c:pt>
                <c:pt idx="2249">
                  <c:v>566.61</c:v>
                </c:pt>
                <c:pt idx="2250">
                  <c:v>566.61</c:v>
                </c:pt>
                <c:pt idx="2251">
                  <c:v>566.61</c:v>
                </c:pt>
                <c:pt idx="2252">
                  <c:v>566.61</c:v>
                </c:pt>
                <c:pt idx="2253">
                  <c:v>566.61</c:v>
                </c:pt>
                <c:pt idx="2254">
                  <c:v>566.61</c:v>
                </c:pt>
                <c:pt idx="2255">
                  <c:v>566.61</c:v>
                </c:pt>
                <c:pt idx="2256">
                  <c:v>566.61</c:v>
                </c:pt>
                <c:pt idx="2257">
                  <c:v>566.61</c:v>
                </c:pt>
                <c:pt idx="2258">
                  <c:v>566.61</c:v>
                </c:pt>
                <c:pt idx="2259">
                  <c:v>566.61</c:v>
                </c:pt>
                <c:pt idx="2260">
                  <c:v>566.6</c:v>
                </c:pt>
                <c:pt idx="2261">
                  <c:v>566.6</c:v>
                </c:pt>
                <c:pt idx="2262">
                  <c:v>566.6</c:v>
                </c:pt>
                <c:pt idx="2263">
                  <c:v>566.6</c:v>
                </c:pt>
                <c:pt idx="2264">
                  <c:v>566.6</c:v>
                </c:pt>
                <c:pt idx="2265">
                  <c:v>566.6</c:v>
                </c:pt>
                <c:pt idx="2266">
                  <c:v>566.6</c:v>
                </c:pt>
                <c:pt idx="2267">
                  <c:v>566.6</c:v>
                </c:pt>
                <c:pt idx="2268">
                  <c:v>566.6</c:v>
                </c:pt>
                <c:pt idx="2269">
                  <c:v>566.6</c:v>
                </c:pt>
                <c:pt idx="2270">
                  <c:v>566.6</c:v>
                </c:pt>
                <c:pt idx="2271">
                  <c:v>566.6</c:v>
                </c:pt>
                <c:pt idx="2272">
                  <c:v>566.6</c:v>
                </c:pt>
                <c:pt idx="2273">
                  <c:v>566.6</c:v>
                </c:pt>
                <c:pt idx="2274">
                  <c:v>566.6</c:v>
                </c:pt>
                <c:pt idx="2275">
                  <c:v>566.6</c:v>
                </c:pt>
                <c:pt idx="2276">
                  <c:v>566.6</c:v>
                </c:pt>
                <c:pt idx="2277">
                  <c:v>566.6</c:v>
                </c:pt>
                <c:pt idx="2278">
                  <c:v>566.6</c:v>
                </c:pt>
                <c:pt idx="2279">
                  <c:v>566.6</c:v>
                </c:pt>
                <c:pt idx="2280">
                  <c:v>566.59</c:v>
                </c:pt>
                <c:pt idx="2281">
                  <c:v>566.59</c:v>
                </c:pt>
                <c:pt idx="2282">
                  <c:v>566.59</c:v>
                </c:pt>
                <c:pt idx="2283">
                  <c:v>566.59</c:v>
                </c:pt>
                <c:pt idx="2284">
                  <c:v>566.59</c:v>
                </c:pt>
                <c:pt idx="2285">
                  <c:v>566.59</c:v>
                </c:pt>
                <c:pt idx="2286">
                  <c:v>566.59</c:v>
                </c:pt>
                <c:pt idx="2287">
                  <c:v>566.59</c:v>
                </c:pt>
                <c:pt idx="2288">
                  <c:v>566.59</c:v>
                </c:pt>
                <c:pt idx="2289">
                  <c:v>566.59</c:v>
                </c:pt>
                <c:pt idx="2290">
                  <c:v>566.59</c:v>
                </c:pt>
                <c:pt idx="2291">
                  <c:v>566.59</c:v>
                </c:pt>
                <c:pt idx="2292">
                  <c:v>566.59</c:v>
                </c:pt>
                <c:pt idx="2293">
                  <c:v>566.59</c:v>
                </c:pt>
                <c:pt idx="2294">
                  <c:v>566.59</c:v>
                </c:pt>
                <c:pt idx="2295">
                  <c:v>566.59</c:v>
                </c:pt>
                <c:pt idx="2296">
                  <c:v>566.59</c:v>
                </c:pt>
                <c:pt idx="2297">
                  <c:v>566.59</c:v>
                </c:pt>
                <c:pt idx="2298">
                  <c:v>566.59</c:v>
                </c:pt>
                <c:pt idx="2299">
                  <c:v>566.59</c:v>
                </c:pt>
                <c:pt idx="2300">
                  <c:v>566.59</c:v>
                </c:pt>
                <c:pt idx="2301">
                  <c:v>566.59</c:v>
                </c:pt>
                <c:pt idx="2302">
                  <c:v>566.59</c:v>
                </c:pt>
                <c:pt idx="2303">
                  <c:v>566.59</c:v>
                </c:pt>
                <c:pt idx="2304">
                  <c:v>566.58000000000004</c:v>
                </c:pt>
                <c:pt idx="2305">
                  <c:v>566.58000000000004</c:v>
                </c:pt>
                <c:pt idx="2306">
                  <c:v>566.58000000000004</c:v>
                </c:pt>
                <c:pt idx="2307">
                  <c:v>566.58000000000004</c:v>
                </c:pt>
                <c:pt idx="2308">
                  <c:v>566.58000000000004</c:v>
                </c:pt>
                <c:pt idx="2309">
                  <c:v>566.58000000000004</c:v>
                </c:pt>
                <c:pt idx="2310">
                  <c:v>566.58000000000004</c:v>
                </c:pt>
                <c:pt idx="2311">
                  <c:v>566.58000000000004</c:v>
                </c:pt>
                <c:pt idx="2312">
                  <c:v>566.58000000000004</c:v>
                </c:pt>
                <c:pt idx="2313">
                  <c:v>566.58000000000004</c:v>
                </c:pt>
                <c:pt idx="2314">
                  <c:v>566.58000000000004</c:v>
                </c:pt>
                <c:pt idx="2315">
                  <c:v>566.58000000000004</c:v>
                </c:pt>
                <c:pt idx="2316">
                  <c:v>566.58000000000004</c:v>
                </c:pt>
                <c:pt idx="2317">
                  <c:v>566.58000000000004</c:v>
                </c:pt>
                <c:pt idx="2318">
                  <c:v>566.58000000000004</c:v>
                </c:pt>
                <c:pt idx="2319">
                  <c:v>566.58000000000004</c:v>
                </c:pt>
                <c:pt idx="2320">
                  <c:v>566.58000000000004</c:v>
                </c:pt>
                <c:pt idx="2321">
                  <c:v>566.58000000000004</c:v>
                </c:pt>
                <c:pt idx="2322">
                  <c:v>566.58000000000004</c:v>
                </c:pt>
                <c:pt idx="2323">
                  <c:v>566.58000000000004</c:v>
                </c:pt>
                <c:pt idx="2324">
                  <c:v>566.58000000000004</c:v>
                </c:pt>
                <c:pt idx="2325">
                  <c:v>566.58000000000004</c:v>
                </c:pt>
                <c:pt idx="2326">
                  <c:v>566.58000000000004</c:v>
                </c:pt>
                <c:pt idx="2327">
                  <c:v>566.58000000000004</c:v>
                </c:pt>
                <c:pt idx="2328">
                  <c:v>566.57000000000005</c:v>
                </c:pt>
                <c:pt idx="2329">
                  <c:v>566.57000000000005</c:v>
                </c:pt>
                <c:pt idx="2330">
                  <c:v>566.57000000000005</c:v>
                </c:pt>
                <c:pt idx="2331">
                  <c:v>566.57000000000005</c:v>
                </c:pt>
                <c:pt idx="2332">
                  <c:v>566.57000000000005</c:v>
                </c:pt>
                <c:pt idx="2333">
                  <c:v>566.57000000000005</c:v>
                </c:pt>
                <c:pt idx="2334">
                  <c:v>566.57000000000005</c:v>
                </c:pt>
                <c:pt idx="2335">
                  <c:v>566.57000000000005</c:v>
                </c:pt>
                <c:pt idx="2336">
                  <c:v>566.57000000000005</c:v>
                </c:pt>
                <c:pt idx="2337">
                  <c:v>566.57000000000005</c:v>
                </c:pt>
                <c:pt idx="2338">
                  <c:v>566.57000000000005</c:v>
                </c:pt>
                <c:pt idx="2339">
                  <c:v>566.57000000000005</c:v>
                </c:pt>
                <c:pt idx="2340">
                  <c:v>566.57000000000005</c:v>
                </c:pt>
                <c:pt idx="2341">
                  <c:v>566.57000000000005</c:v>
                </c:pt>
                <c:pt idx="2342">
                  <c:v>566.57000000000005</c:v>
                </c:pt>
                <c:pt idx="2343">
                  <c:v>566.57000000000005</c:v>
                </c:pt>
                <c:pt idx="2344">
                  <c:v>566.55999999999995</c:v>
                </c:pt>
                <c:pt idx="2345">
                  <c:v>566.55999999999995</c:v>
                </c:pt>
                <c:pt idx="2346">
                  <c:v>566.55999999999995</c:v>
                </c:pt>
                <c:pt idx="2347">
                  <c:v>566.55999999999995</c:v>
                </c:pt>
                <c:pt idx="2348">
                  <c:v>566.55999999999995</c:v>
                </c:pt>
                <c:pt idx="2349">
                  <c:v>566.55999999999995</c:v>
                </c:pt>
                <c:pt idx="2350">
                  <c:v>566.55999999999995</c:v>
                </c:pt>
                <c:pt idx="2351">
                  <c:v>566.55999999999995</c:v>
                </c:pt>
                <c:pt idx="2352">
                  <c:v>566.55999999999995</c:v>
                </c:pt>
                <c:pt idx="2353">
                  <c:v>566.55999999999995</c:v>
                </c:pt>
                <c:pt idx="2354">
                  <c:v>566.55999999999995</c:v>
                </c:pt>
                <c:pt idx="2355">
                  <c:v>566.55999999999995</c:v>
                </c:pt>
                <c:pt idx="2356">
                  <c:v>566.55999999999995</c:v>
                </c:pt>
                <c:pt idx="2357">
                  <c:v>566.55999999999995</c:v>
                </c:pt>
                <c:pt idx="2358">
                  <c:v>566.55999999999995</c:v>
                </c:pt>
                <c:pt idx="2359">
                  <c:v>566.55999999999995</c:v>
                </c:pt>
                <c:pt idx="2360">
                  <c:v>566.55999999999995</c:v>
                </c:pt>
                <c:pt idx="2361">
                  <c:v>566.55999999999995</c:v>
                </c:pt>
                <c:pt idx="2362">
                  <c:v>566.55999999999995</c:v>
                </c:pt>
                <c:pt idx="2363">
                  <c:v>566.55999999999995</c:v>
                </c:pt>
                <c:pt idx="2364">
                  <c:v>566.55999999999995</c:v>
                </c:pt>
                <c:pt idx="2365">
                  <c:v>566.55999999999995</c:v>
                </c:pt>
                <c:pt idx="2366">
                  <c:v>566.54999999999995</c:v>
                </c:pt>
                <c:pt idx="2367">
                  <c:v>566.54999999999995</c:v>
                </c:pt>
                <c:pt idx="2368">
                  <c:v>566.54999999999995</c:v>
                </c:pt>
                <c:pt idx="2369">
                  <c:v>566.54999999999995</c:v>
                </c:pt>
                <c:pt idx="2370">
                  <c:v>566.54999999999995</c:v>
                </c:pt>
                <c:pt idx="2371">
                  <c:v>566.54999999999995</c:v>
                </c:pt>
                <c:pt idx="2372">
                  <c:v>566.54999999999995</c:v>
                </c:pt>
                <c:pt idx="2373">
                  <c:v>566.54999999999995</c:v>
                </c:pt>
                <c:pt idx="2374">
                  <c:v>566.54999999999995</c:v>
                </c:pt>
                <c:pt idx="2375">
                  <c:v>566.54999999999995</c:v>
                </c:pt>
                <c:pt idx="2376">
                  <c:v>566.54999999999995</c:v>
                </c:pt>
                <c:pt idx="2377">
                  <c:v>566.54999999999995</c:v>
                </c:pt>
                <c:pt idx="2378">
                  <c:v>566.54999999999995</c:v>
                </c:pt>
                <c:pt idx="2379">
                  <c:v>566.54999999999995</c:v>
                </c:pt>
                <c:pt idx="2380">
                  <c:v>566.54999999999995</c:v>
                </c:pt>
                <c:pt idx="2381">
                  <c:v>566.54999999999995</c:v>
                </c:pt>
                <c:pt idx="2382">
                  <c:v>566.54999999999995</c:v>
                </c:pt>
                <c:pt idx="2383">
                  <c:v>566.54999999999995</c:v>
                </c:pt>
                <c:pt idx="2384">
                  <c:v>566.54999999999995</c:v>
                </c:pt>
                <c:pt idx="2385">
                  <c:v>566.54999999999995</c:v>
                </c:pt>
                <c:pt idx="2386">
                  <c:v>566.54999999999995</c:v>
                </c:pt>
                <c:pt idx="2387">
                  <c:v>566.54999999999995</c:v>
                </c:pt>
                <c:pt idx="2388">
                  <c:v>566.54999999999995</c:v>
                </c:pt>
                <c:pt idx="2389">
                  <c:v>566.54999999999995</c:v>
                </c:pt>
                <c:pt idx="2390">
                  <c:v>566.54999999999995</c:v>
                </c:pt>
                <c:pt idx="2391">
                  <c:v>566.54999999999995</c:v>
                </c:pt>
                <c:pt idx="2392">
                  <c:v>566.54999999999995</c:v>
                </c:pt>
                <c:pt idx="2393">
                  <c:v>566.54999999999995</c:v>
                </c:pt>
                <c:pt idx="2394">
                  <c:v>566.54999999999995</c:v>
                </c:pt>
                <c:pt idx="2395">
                  <c:v>566.54999999999995</c:v>
                </c:pt>
                <c:pt idx="2396">
                  <c:v>566.54999999999995</c:v>
                </c:pt>
                <c:pt idx="2397">
                  <c:v>566.54</c:v>
                </c:pt>
                <c:pt idx="2398">
                  <c:v>566.54</c:v>
                </c:pt>
                <c:pt idx="2399">
                  <c:v>566.54</c:v>
                </c:pt>
                <c:pt idx="2400">
                  <c:v>566.54</c:v>
                </c:pt>
                <c:pt idx="2401">
                  <c:v>566.54</c:v>
                </c:pt>
                <c:pt idx="2402">
                  <c:v>566.54</c:v>
                </c:pt>
                <c:pt idx="2403">
                  <c:v>566.54</c:v>
                </c:pt>
                <c:pt idx="2404">
                  <c:v>566.54</c:v>
                </c:pt>
                <c:pt idx="2405">
                  <c:v>566.54</c:v>
                </c:pt>
                <c:pt idx="2406">
                  <c:v>566.54</c:v>
                </c:pt>
                <c:pt idx="2407">
                  <c:v>566.54</c:v>
                </c:pt>
                <c:pt idx="2408">
                  <c:v>566.54</c:v>
                </c:pt>
                <c:pt idx="2409">
                  <c:v>566.54</c:v>
                </c:pt>
                <c:pt idx="2410">
                  <c:v>566.54</c:v>
                </c:pt>
                <c:pt idx="2411">
                  <c:v>566.54</c:v>
                </c:pt>
                <c:pt idx="2412">
                  <c:v>566.54</c:v>
                </c:pt>
                <c:pt idx="2413">
                  <c:v>566.54</c:v>
                </c:pt>
                <c:pt idx="2414">
                  <c:v>566.54</c:v>
                </c:pt>
                <c:pt idx="2415">
                  <c:v>566.54</c:v>
                </c:pt>
                <c:pt idx="2416">
                  <c:v>566.54</c:v>
                </c:pt>
                <c:pt idx="2417">
                  <c:v>566.54</c:v>
                </c:pt>
                <c:pt idx="2418">
                  <c:v>566.54</c:v>
                </c:pt>
                <c:pt idx="2419">
                  <c:v>566.54</c:v>
                </c:pt>
                <c:pt idx="2420">
                  <c:v>566.54</c:v>
                </c:pt>
                <c:pt idx="2421">
                  <c:v>566.54</c:v>
                </c:pt>
                <c:pt idx="2422">
                  <c:v>566.54</c:v>
                </c:pt>
                <c:pt idx="2423">
                  <c:v>566.54</c:v>
                </c:pt>
                <c:pt idx="2424">
                  <c:v>566.54</c:v>
                </c:pt>
                <c:pt idx="2425">
                  <c:v>566.53</c:v>
                </c:pt>
                <c:pt idx="2426">
                  <c:v>566.53</c:v>
                </c:pt>
                <c:pt idx="2427">
                  <c:v>566.53</c:v>
                </c:pt>
                <c:pt idx="2428">
                  <c:v>566.53</c:v>
                </c:pt>
                <c:pt idx="2429">
                  <c:v>566.53</c:v>
                </c:pt>
                <c:pt idx="2430">
                  <c:v>566.53</c:v>
                </c:pt>
                <c:pt idx="2431">
                  <c:v>566.53</c:v>
                </c:pt>
                <c:pt idx="2432">
                  <c:v>566.53</c:v>
                </c:pt>
                <c:pt idx="2433">
                  <c:v>566.53</c:v>
                </c:pt>
                <c:pt idx="2434">
                  <c:v>566.53</c:v>
                </c:pt>
                <c:pt idx="2435">
                  <c:v>566.53</c:v>
                </c:pt>
                <c:pt idx="2436">
                  <c:v>566.53</c:v>
                </c:pt>
                <c:pt idx="2437">
                  <c:v>566.53</c:v>
                </c:pt>
                <c:pt idx="2438">
                  <c:v>566.53</c:v>
                </c:pt>
                <c:pt idx="2439">
                  <c:v>566.53</c:v>
                </c:pt>
                <c:pt idx="2440">
                  <c:v>566.53</c:v>
                </c:pt>
                <c:pt idx="2441">
                  <c:v>566.53</c:v>
                </c:pt>
                <c:pt idx="2442">
                  <c:v>566.53</c:v>
                </c:pt>
                <c:pt idx="2443">
                  <c:v>566.53</c:v>
                </c:pt>
                <c:pt idx="2444">
                  <c:v>566.53</c:v>
                </c:pt>
                <c:pt idx="2445">
                  <c:v>566.53</c:v>
                </c:pt>
                <c:pt idx="2446">
                  <c:v>566.53</c:v>
                </c:pt>
                <c:pt idx="2447">
                  <c:v>566.53</c:v>
                </c:pt>
                <c:pt idx="2448">
                  <c:v>566.53</c:v>
                </c:pt>
                <c:pt idx="2449">
                  <c:v>566.53</c:v>
                </c:pt>
                <c:pt idx="2450">
                  <c:v>566.53</c:v>
                </c:pt>
                <c:pt idx="2451">
                  <c:v>566.53</c:v>
                </c:pt>
                <c:pt idx="2452">
                  <c:v>566.53</c:v>
                </c:pt>
                <c:pt idx="2453">
                  <c:v>566.52</c:v>
                </c:pt>
                <c:pt idx="2454">
                  <c:v>566.52</c:v>
                </c:pt>
                <c:pt idx="2455">
                  <c:v>566.52</c:v>
                </c:pt>
                <c:pt idx="2456">
                  <c:v>566.52</c:v>
                </c:pt>
                <c:pt idx="2457">
                  <c:v>566.52</c:v>
                </c:pt>
                <c:pt idx="2458">
                  <c:v>566.52</c:v>
                </c:pt>
                <c:pt idx="2459">
                  <c:v>566.52</c:v>
                </c:pt>
                <c:pt idx="2460">
                  <c:v>566.52</c:v>
                </c:pt>
                <c:pt idx="2461">
                  <c:v>566.52</c:v>
                </c:pt>
                <c:pt idx="2462">
                  <c:v>566.52</c:v>
                </c:pt>
                <c:pt idx="2463">
                  <c:v>566.52</c:v>
                </c:pt>
                <c:pt idx="2464">
                  <c:v>566.52</c:v>
                </c:pt>
                <c:pt idx="2465">
                  <c:v>566.52</c:v>
                </c:pt>
                <c:pt idx="2466">
                  <c:v>566.52</c:v>
                </c:pt>
                <c:pt idx="2467">
                  <c:v>566.52</c:v>
                </c:pt>
                <c:pt idx="2468">
                  <c:v>566.52</c:v>
                </c:pt>
                <c:pt idx="2469">
                  <c:v>566.52</c:v>
                </c:pt>
                <c:pt idx="2470">
                  <c:v>566.52</c:v>
                </c:pt>
                <c:pt idx="2471">
                  <c:v>566.52</c:v>
                </c:pt>
                <c:pt idx="2472">
                  <c:v>566.52</c:v>
                </c:pt>
                <c:pt idx="2473">
                  <c:v>566.52</c:v>
                </c:pt>
                <c:pt idx="2474">
                  <c:v>566.52</c:v>
                </c:pt>
                <c:pt idx="2475">
                  <c:v>566.52</c:v>
                </c:pt>
                <c:pt idx="2476">
                  <c:v>566.52</c:v>
                </c:pt>
                <c:pt idx="2477">
                  <c:v>566.52</c:v>
                </c:pt>
                <c:pt idx="2478">
                  <c:v>566.52</c:v>
                </c:pt>
                <c:pt idx="2479">
                  <c:v>566.52</c:v>
                </c:pt>
                <c:pt idx="2480">
                  <c:v>566.52</c:v>
                </c:pt>
                <c:pt idx="2481">
                  <c:v>566.52</c:v>
                </c:pt>
                <c:pt idx="2482">
                  <c:v>566.52</c:v>
                </c:pt>
                <c:pt idx="2483">
                  <c:v>566.52</c:v>
                </c:pt>
                <c:pt idx="2484">
                  <c:v>566.52</c:v>
                </c:pt>
                <c:pt idx="2485">
                  <c:v>566.52</c:v>
                </c:pt>
                <c:pt idx="2486">
                  <c:v>566.52</c:v>
                </c:pt>
                <c:pt idx="2487">
                  <c:v>566.52</c:v>
                </c:pt>
                <c:pt idx="2488">
                  <c:v>566.52</c:v>
                </c:pt>
                <c:pt idx="2489">
                  <c:v>566.52</c:v>
                </c:pt>
                <c:pt idx="2490">
                  <c:v>566.52</c:v>
                </c:pt>
                <c:pt idx="2491">
                  <c:v>566.52</c:v>
                </c:pt>
                <c:pt idx="2492">
                  <c:v>566.52</c:v>
                </c:pt>
                <c:pt idx="2493">
                  <c:v>566.52</c:v>
                </c:pt>
                <c:pt idx="2494">
                  <c:v>566.52</c:v>
                </c:pt>
                <c:pt idx="2495">
                  <c:v>566.52</c:v>
                </c:pt>
                <c:pt idx="2496">
                  <c:v>566.52</c:v>
                </c:pt>
                <c:pt idx="2497">
                  <c:v>566.51</c:v>
                </c:pt>
                <c:pt idx="2498">
                  <c:v>566.51</c:v>
                </c:pt>
                <c:pt idx="2499">
                  <c:v>566.51</c:v>
                </c:pt>
                <c:pt idx="2500">
                  <c:v>566.51</c:v>
                </c:pt>
                <c:pt idx="2501">
                  <c:v>566.51</c:v>
                </c:pt>
                <c:pt idx="2502">
                  <c:v>566.51</c:v>
                </c:pt>
                <c:pt idx="2503">
                  <c:v>566.51</c:v>
                </c:pt>
                <c:pt idx="2504">
                  <c:v>566.51</c:v>
                </c:pt>
                <c:pt idx="2505">
                  <c:v>566.51</c:v>
                </c:pt>
                <c:pt idx="2506">
                  <c:v>566.51</c:v>
                </c:pt>
                <c:pt idx="2507">
                  <c:v>566.51</c:v>
                </c:pt>
                <c:pt idx="2508">
                  <c:v>566.51</c:v>
                </c:pt>
                <c:pt idx="2509">
                  <c:v>566.51</c:v>
                </c:pt>
                <c:pt idx="2510">
                  <c:v>566.51</c:v>
                </c:pt>
                <c:pt idx="2511">
                  <c:v>566.51</c:v>
                </c:pt>
                <c:pt idx="2512">
                  <c:v>566.51</c:v>
                </c:pt>
                <c:pt idx="2513">
                  <c:v>566.51</c:v>
                </c:pt>
                <c:pt idx="2514">
                  <c:v>566.51</c:v>
                </c:pt>
                <c:pt idx="2515">
                  <c:v>566.51</c:v>
                </c:pt>
                <c:pt idx="2516">
                  <c:v>566.51</c:v>
                </c:pt>
                <c:pt idx="2517">
                  <c:v>566.51</c:v>
                </c:pt>
                <c:pt idx="2518">
                  <c:v>566.51</c:v>
                </c:pt>
                <c:pt idx="2519">
                  <c:v>566.51</c:v>
                </c:pt>
                <c:pt idx="2520">
                  <c:v>566.5</c:v>
                </c:pt>
                <c:pt idx="2521">
                  <c:v>566.5</c:v>
                </c:pt>
                <c:pt idx="2522">
                  <c:v>566.5</c:v>
                </c:pt>
                <c:pt idx="2523">
                  <c:v>566.5</c:v>
                </c:pt>
                <c:pt idx="2524">
                  <c:v>566.5</c:v>
                </c:pt>
                <c:pt idx="2525">
                  <c:v>566.5</c:v>
                </c:pt>
                <c:pt idx="2526">
                  <c:v>566.5</c:v>
                </c:pt>
                <c:pt idx="2527">
                  <c:v>566.5</c:v>
                </c:pt>
                <c:pt idx="2528">
                  <c:v>566.5</c:v>
                </c:pt>
                <c:pt idx="2529">
                  <c:v>566.5</c:v>
                </c:pt>
                <c:pt idx="2530">
                  <c:v>566.5</c:v>
                </c:pt>
                <c:pt idx="2531">
                  <c:v>566.5</c:v>
                </c:pt>
                <c:pt idx="2532">
                  <c:v>566.5</c:v>
                </c:pt>
                <c:pt idx="2533">
                  <c:v>566.5</c:v>
                </c:pt>
                <c:pt idx="2534">
                  <c:v>566.5</c:v>
                </c:pt>
                <c:pt idx="2535">
                  <c:v>566.5</c:v>
                </c:pt>
                <c:pt idx="2536">
                  <c:v>566.5</c:v>
                </c:pt>
                <c:pt idx="2537">
                  <c:v>566.5</c:v>
                </c:pt>
                <c:pt idx="2538">
                  <c:v>566.5</c:v>
                </c:pt>
                <c:pt idx="2539">
                  <c:v>566.5</c:v>
                </c:pt>
                <c:pt idx="2540">
                  <c:v>566.5</c:v>
                </c:pt>
                <c:pt idx="2541">
                  <c:v>566.5</c:v>
                </c:pt>
                <c:pt idx="2542">
                  <c:v>566.5</c:v>
                </c:pt>
                <c:pt idx="2543">
                  <c:v>566.5</c:v>
                </c:pt>
                <c:pt idx="2544">
                  <c:v>566.5</c:v>
                </c:pt>
                <c:pt idx="2545">
                  <c:v>566.5</c:v>
                </c:pt>
                <c:pt idx="2546">
                  <c:v>566.5</c:v>
                </c:pt>
                <c:pt idx="2547">
                  <c:v>566.5</c:v>
                </c:pt>
                <c:pt idx="2548">
                  <c:v>566.5</c:v>
                </c:pt>
                <c:pt idx="2549">
                  <c:v>566.5</c:v>
                </c:pt>
                <c:pt idx="2550">
                  <c:v>566.5</c:v>
                </c:pt>
                <c:pt idx="2551">
                  <c:v>566.5</c:v>
                </c:pt>
                <c:pt idx="2552">
                  <c:v>566.5</c:v>
                </c:pt>
                <c:pt idx="2553">
                  <c:v>566.5</c:v>
                </c:pt>
                <c:pt idx="2554">
                  <c:v>566.5</c:v>
                </c:pt>
                <c:pt idx="2555">
                  <c:v>566.5</c:v>
                </c:pt>
                <c:pt idx="2556">
                  <c:v>566.5</c:v>
                </c:pt>
                <c:pt idx="2557">
                  <c:v>566.5</c:v>
                </c:pt>
                <c:pt idx="2558">
                  <c:v>566.5</c:v>
                </c:pt>
                <c:pt idx="2559">
                  <c:v>566.5</c:v>
                </c:pt>
                <c:pt idx="2560">
                  <c:v>566.5</c:v>
                </c:pt>
                <c:pt idx="2561">
                  <c:v>566.5</c:v>
                </c:pt>
                <c:pt idx="2562">
                  <c:v>566.5</c:v>
                </c:pt>
                <c:pt idx="2563">
                  <c:v>566.5</c:v>
                </c:pt>
                <c:pt idx="2564">
                  <c:v>566.5</c:v>
                </c:pt>
                <c:pt idx="2565">
                  <c:v>566.5</c:v>
                </c:pt>
                <c:pt idx="2566">
                  <c:v>566.5</c:v>
                </c:pt>
                <c:pt idx="2567">
                  <c:v>566.5</c:v>
                </c:pt>
                <c:pt idx="2568">
                  <c:v>566.5</c:v>
                </c:pt>
                <c:pt idx="2569">
                  <c:v>566.5</c:v>
                </c:pt>
                <c:pt idx="2570">
                  <c:v>566.5</c:v>
                </c:pt>
                <c:pt idx="2571">
                  <c:v>566.5</c:v>
                </c:pt>
                <c:pt idx="2572">
                  <c:v>566.5</c:v>
                </c:pt>
                <c:pt idx="2573">
                  <c:v>566.5</c:v>
                </c:pt>
                <c:pt idx="2574">
                  <c:v>566.5</c:v>
                </c:pt>
                <c:pt idx="2575">
                  <c:v>566.49</c:v>
                </c:pt>
                <c:pt idx="2576">
                  <c:v>566.49</c:v>
                </c:pt>
                <c:pt idx="2577">
                  <c:v>566.49</c:v>
                </c:pt>
                <c:pt idx="2578">
                  <c:v>566.49</c:v>
                </c:pt>
                <c:pt idx="2579">
                  <c:v>566.49</c:v>
                </c:pt>
                <c:pt idx="2580">
                  <c:v>566.49</c:v>
                </c:pt>
                <c:pt idx="2581">
                  <c:v>566.49</c:v>
                </c:pt>
                <c:pt idx="2582">
                  <c:v>566.49</c:v>
                </c:pt>
                <c:pt idx="2583">
                  <c:v>566.49</c:v>
                </c:pt>
                <c:pt idx="2584">
                  <c:v>566.49</c:v>
                </c:pt>
                <c:pt idx="2585">
                  <c:v>566.49</c:v>
                </c:pt>
                <c:pt idx="2586">
                  <c:v>566.49</c:v>
                </c:pt>
                <c:pt idx="2587">
                  <c:v>566.49</c:v>
                </c:pt>
                <c:pt idx="2588">
                  <c:v>566.49</c:v>
                </c:pt>
                <c:pt idx="2589">
                  <c:v>566.49</c:v>
                </c:pt>
                <c:pt idx="2590">
                  <c:v>566.49</c:v>
                </c:pt>
                <c:pt idx="2591">
                  <c:v>566.49</c:v>
                </c:pt>
                <c:pt idx="2592">
                  <c:v>566.49</c:v>
                </c:pt>
                <c:pt idx="2593">
                  <c:v>566.49</c:v>
                </c:pt>
                <c:pt idx="2594">
                  <c:v>566.49</c:v>
                </c:pt>
                <c:pt idx="2595">
                  <c:v>566.49</c:v>
                </c:pt>
                <c:pt idx="2596">
                  <c:v>566.49</c:v>
                </c:pt>
                <c:pt idx="2597">
                  <c:v>566.49</c:v>
                </c:pt>
                <c:pt idx="2598">
                  <c:v>566.49</c:v>
                </c:pt>
                <c:pt idx="2599">
                  <c:v>566.49</c:v>
                </c:pt>
                <c:pt idx="2600">
                  <c:v>566.49</c:v>
                </c:pt>
                <c:pt idx="2601">
                  <c:v>566.49</c:v>
                </c:pt>
                <c:pt idx="2602">
                  <c:v>566.49</c:v>
                </c:pt>
                <c:pt idx="2603">
                  <c:v>566.49</c:v>
                </c:pt>
                <c:pt idx="2604">
                  <c:v>566.49</c:v>
                </c:pt>
                <c:pt idx="2605">
                  <c:v>566.49</c:v>
                </c:pt>
                <c:pt idx="2606">
                  <c:v>566.49</c:v>
                </c:pt>
                <c:pt idx="2607">
                  <c:v>566.49</c:v>
                </c:pt>
                <c:pt idx="2608">
                  <c:v>566.49</c:v>
                </c:pt>
                <c:pt idx="2609">
                  <c:v>566.49</c:v>
                </c:pt>
                <c:pt idx="2610">
                  <c:v>566.49</c:v>
                </c:pt>
                <c:pt idx="2611">
                  <c:v>566.49</c:v>
                </c:pt>
                <c:pt idx="2612">
                  <c:v>566.49</c:v>
                </c:pt>
                <c:pt idx="2613">
                  <c:v>566.49</c:v>
                </c:pt>
                <c:pt idx="2614">
                  <c:v>566.49</c:v>
                </c:pt>
                <c:pt idx="2615">
                  <c:v>566.49</c:v>
                </c:pt>
                <c:pt idx="2616">
                  <c:v>566.49</c:v>
                </c:pt>
                <c:pt idx="2617">
                  <c:v>566.49</c:v>
                </c:pt>
                <c:pt idx="2618">
                  <c:v>566.49</c:v>
                </c:pt>
                <c:pt idx="2619">
                  <c:v>566.49</c:v>
                </c:pt>
                <c:pt idx="2620">
                  <c:v>566.49</c:v>
                </c:pt>
                <c:pt idx="2621">
                  <c:v>566.49</c:v>
                </c:pt>
                <c:pt idx="2622">
                  <c:v>566.49</c:v>
                </c:pt>
                <c:pt idx="2623">
                  <c:v>566.49</c:v>
                </c:pt>
                <c:pt idx="2624">
                  <c:v>566.49</c:v>
                </c:pt>
                <c:pt idx="2625">
                  <c:v>566.49</c:v>
                </c:pt>
                <c:pt idx="2626">
                  <c:v>566.48</c:v>
                </c:pt>
                <c:pt idx="2627">
                  <c:v>566.48</c:v>
                </c:pt>
                <c:pt idx="2628">
                  <c:v>566.48</c:v>
                </c:pt>
                <c:pt idx="2629">
                  <c:v>566.48</c:v>
                </c:pt>
                <c:pt idx="2630">
                  <c:v>566.48</c:v>
                </c:pt>
                <c:pt idx="2631">
                  <c:v>566.48</c:v>
                </c:pt>
                <c:pt idx="2632">
                  <c:v>566.48</c:v>
                </c:pt>
                <c:pt idx="2633">
                  <c:v>566.48</c:v>
                </c:pt>
                <c:pt idx="2634">
                  <c:v>566.48</c:v>
                </c:pt>
                <c:pt idx="2635">
                  <c:v>566.48</c:v>
                </c:pt>
                <c:pt idx="2636">
                  <c:v>566.48</c:v>
                </c:pt>
                <c:pt idx="2637">
                  <c:v>566.48</c:v>
                </c:pt>
                <c:pt idx="2638">
                  <c:v>566.48</c:v>
                </c:pt>
                <c:pt idx="2639">
                  <c:v>566.48</c:v>
                </c:pt>
                <c:pt idx="2640">
                  <c:v>566.48</c:v>
                </c:pt>
                <c:pt idx="2641">
                  <c:v>566.48</c:v>
                </c:pt>
                <c:pt idx="2642">
                  <c:v>566.48</c:v>
                </c:pt>
                <c:pt idx="2643">
                  <c:v>566.48</c:v>
                </c:pt>
                <c:pt idx="2644">
                  <c:v>566.48</c:v>
                </c:pt>
                <c:pt idx="2645">
                  <c:v>566.48</c:v>
                </c:pt>
                <c:pt idx="2646">
                  <c:v>566.48</c:v>
                </c:pt>
                <c:pt idx="2647">
                  <c:v>566.48</c:v>
                </c:pt>
                <c:pt idx="2648">
                  <c:v>566.48</c:v>
                </c:pt>
                <c:pt idx="2649">
                  <c:v>566.48</c:v>
                </c:pt>
                <c:pt idx="2650">
                  <c:v>566.48</c:v>
                </c:pt>
                <c:pt idx="2651">
                  <c:v>566.48</c:v>
                </c:pt>
                <c:pt idx="2652">
                  <c:v>566.48</c:v>
                </c:pt>
                <c:pt idx="2653">
                  <c:v>566.48</c:v>
                </c:pt>
                <c:pt idx="2654">
                  <c:v>566.48</c:v>
                </c:pt>
                <c:pt idx="2655">
                  <c:v>566.48</c:v>
                </c:pt>
                <c:pt idx="2656">
                  <c:v>566.48</c:v>
                </c:pt>
                <c:pt idx="2657">
                  <c:v>566.48</c:v>
                </c:pt>
                <c:pt idx="2658">
                  <c:v>566.48</c:v>
                </c:pt>
                <c:pt idx="2659">
                  <c:v>566.48</c:v>
                </c:pt>
                <c:pt idx="2660">
                  <c:v>566.48</c:v>
                </c:pt>
                <c:pt idx="2661">
                  <c:v>566.48</c:v>
                </c:pt>
                <c:pt idx="2662">
                  <c:v>566.48</c:v>
                </c:pt>
                <c:pt idx="2663">
                  <c:v>566.48</c:v>
                </c:pt>
                <c:pt idx="2664">
                  <c:v>566.48</c:v>
                </c:pt>
                <c:pt idx="2665">
                  <c:v>566.48</c:v>
                </c:pt>
                <c:pt idx="2666">
                  <c:v>566.48</c:v>
                </c:pt>
                <c:pt idx="2667">
                  <c:v>566.48</c:v>
                </c:pt>
                <c:pt idx="2668">
                  <c:v>566.48</c:v>
                </c:pt>
                <c:pt idx="2669">
                  <c:v>566.48</c:v>
                </c:pt>
                <c:pt idx="2670">
                  <c:v>566.48</c:v>
                </c:pt>
                <c:pt idx="2671">
                  <c:v>566.48</c:v>
                </c:pt>
                <c:pt idx="2672">
                  <c:v>566.48</c:v>
                </c:pt>
                <c:pt idx="2673">
                  <c:v>566.48</c:v>
                </c:pt>
                <c:pt idx="2674">
                  <c:v>566.48</c:v>
                </c:pt>
                <c:pt idx="2675">
                  <c:v>566.47</c:v>
                </c:pt>
                <c:pt idx="2676">
                  <c:v>566.47</c:v>
                </c:pt>
                <c:pt idx="2677">
                  <c:v>566.47</c:v>
                </c:pt>
                <c:pt idx="2678">
                  <c:v>566.47</c:v>
                </c:pt>
                <c:pt idx="2679">
                  <c:v>566.47</c:v>
                </c:pt>
                <c:pt idx="2680">
                  <c:v>566.47</c:v>
                </c:pt>
                <c:pt idx="2681">
                  <c:v>566.47</c:v>
                </c:pt>
                <c:pt idx="2682">
                  <c:v>566.47</c:v>
                </c:pt>
                <c:pt idx="2683">
                  <c:v>566.47</c:v>
                </c:pt>
                <c:pt idx="2684">
                  <c:v>566.47</c:v>
                </c:pt>
                <c:pt idx="2685">
                  <c:v>566.47</c:v>
                </c:pt>
                <c:pt idx="2686">
                  <c:v>566.47</c:v>
                </c:pt>
                <c:pt idx="2687">
                  <c:v>566.47</c:v>
                </c:pt>
                <c:pt idx="2688">
                  <c:v>566.47</c:v>
                </c:pt>
                <c:pt idx="2689">
                  <c:v>566.47</c:v>
                </c:pt>
                <c:pt idx="2690">
                  <c:v>566.47</c:v>
                </c:pt>
                <c:pt idx="2691">
                  <c:v>566.47</c:v>
                </c:pt>
                <c:pt idx="2692">
                  <c:v>566.47</c:v>
                </c:pt>
                <c:pt idx="2693">
                  <c:v>566.47</c:v>
                </c:pt>
                <c:pt idx="2694">
                  <c:v>566.47</c:v>
                </c:pt>
                <c:pt idx="2695">
                  <c:v>566.47</c:v>
                </c:pt>
                <c:pt idx="2696">
                  <c:v>566.47</c:v>
                </c:pt>
                <c:pt idx="2697">
                  <c:v>566.47</c:v>
                </c:pt>
                <c:pt idx="2698">
                  <c:v>566.47</c:v>
                </c:pt>
                <c:pt idx="2699">
                  <c:v>566.47</c:v>
                </c:pt>
                <c:pt idx="2700">
                  <c:v>566.47</c:v>
                </c:pt>
                <c:pt idx="2701">
                  <c:v>566.47</c:v>
                </c:pt>
                <c:pt idx="2702">
                  <c:v>566.46</c:v>
                </c:pt>
                <c:pt idx="2703">
                  <c:v>566.46</c:v>
                </c:pt>
                <c:pt idx="2704">
                  <c:v>566.46</c:v>
                </c:pt>
                <c:pt idx="2705">
                  <c:v>566.46</c:v>
                </c:pt>
                <c:pt idx="2706">
                  <c:v>566.46</c:v>
                </c:pt>
                <c:pt idx="2707">
                  <c:v>566.46</c:v>
                </c:pt>
                <c:pt idx="2708">
                  <c:v>566.46</c:v>
                </c:pt>
                <c:pt idx="2709">
                  <c:v>566.46</c:v>
                </c:pt>
                <c:pt idx="2710">
                  <c:v>566.46</c:v>
                </c:pt>
                <c:pt idx="2711">
                  <c:v>566.46</c:v>
                </c:pt>
                <c:pt idx="2712">
                  <c:v>566.46</c:v>
                </c:pt>
                <c:pt idx="2713">
                  <c:v>566.46</c:v>
                </c:pt>
                <c:pt idx="2714">
                  <c:v>566.46</c:v>
                </c:pt>
                <c:pt idx="2715">
                  <c:v>566.46</c:v>
                </c:pt>
                <c:pt idx="2716">
                  <c:v>566.46</c:v>
                </c:pt>
                <c:pt idx="2717">
                  <c:v>566.46</c:v>
                </c:pt>
                <c:pt idx="2718">
                  <c:v>566.46</c:v>
                </c:pt>
                <c:pt idx="2719">
                  <c:v>566.46</c:v>
                </c:pt>
                <c:pt idx="2720">
                  <c:v>566.46</c:v>
                </c:pt>
                <c:pt idx="2721">
                  <c:v>566.45000000000005</c:v>
                </c:pt>
                <c:pt idx="2722">
                  <c:v>566.45000000000005</c:v>
                </c:pt>
                <c:pt idx="2723">
                  <c:v>566.45000000000005</c:v>
                </c:pt>
                <c:pt idx="2724">
                  <c:v>566.45000000000005</c:v>
                </c:pt>
                <c:pt idx="2725">
                  <c:v>566.45000000000005</c:v>
                </c:pt>
                <c:pt idx="2726">
                  <c:v>566.45000000000005</c:v>
                </c:pt>
                <c:pt idx="2727">
                  <c:v>566.45000000000005</c:v>
                </c:pt>
                <c:pt idx="2728">
                  <c:v>566.45000000000005</c:v>
                </c:pt>
                <c:pt idx="2729">
                  <c:v>566.45000000000005</c:v>
                </c:pt>
                <c:pt idx="2730">
                  <c:v>566.45000000000005</c:v>
                </c:pt>
                <c:pt idx="2731">
                  <c:v>566.45000000000005</c:v>
                </c:pt>
                <c:pt idx="2732">
                  <c:v>566.45000000000005</c:v>
                </c:pt>
                <c:pt idx="2733">
                  <c:v>566.45000000000005</c:v>
                </c:pt>
                <c:pt idx="2734">
                  <c:v>566.45000000000005</c:v>
                </c:pt>
                <c:pt idx="2735">
                  <c:v>566.45000000000005</c:v>
                </c:pt>
                <c:pt idx="2736">
                  <c:v>566.45000000000005</c:v>
                </c:pt>
                <c:pt idx="2737">
                  <c:v>566.45000000000005</c:v>
                </c:pt>
                <c:pt idx="2738">
                  <c:v>566.45000000000005</c:v>
                </c:pt>
                <c:pt idx="2739">
                  <c:v>566.45000000000005</c:v>
                </c:pt>
                <c:pt idx="2740">
                  <c:v>566.44000000000005</c:v>
                </c:pt>
                <c:pt idx="2741">
                  <c:v>566.44000000000005</c:v>
                </c:pt>
                <c:pt idx="2742">
                  <c:v>566.44000000000005</c:v>
                </c:pt>
                <c:pt idx="2743">
                  <c:v>566.44000000000005</c:v>
                </c:pt>
                <c:pt idx="2744">
                  <c:v>566.44000000000005</c:v>
                </c:pt>
                <c:pt idx="2745">
                  <c:v>566.44000000000005</c:v>
                </c:pt>
                <c:pt idx="2746">
                  <c:v>566.44000000000005</c:v>
                </c:pt>
                <c:pt idx="2747">
                  <c:v>566.44000000000005</c:v>
                </c:pt>
                <c:pt idx="2748">
                  <c:v>566.44000000000005</c:v>
                </c:pt>
                <c:pt idx="2749">
                  <c:v>566.44000000000005</c:v>
                </c:pt>
                <c:pt idx="2750">
                  <c:v>566.44000000000005</c:v>
                </c:pt>
                <c:pt idx="2751">
                  <c:v>566.44000000000005</c:v>
                </c:pt>
                <c:pt idx="2752">
                  <c:v>566.44000000000005</c:v>
                </c:pt>
                <c:pt idx="2753">
                  <c:v>566.44000000000005</c:v>
                </c:pt>
                <c:pt idx="2754">
                  <c:v>566.44000000000005</c:v>
                </c:pt>
                <c:pt idx="2755">
                  <c:v>566.44000000000005</c:v>
                </c:pt>
                <c:pt idx="2756">
                  <c:v>566.44000000000005</c:v>
                </c:pt>
                <c:pt idx="2757">
                  <c:v>566.44000000000005</c:v>
                </c:pt>
                <c:pt idx="2758">
                  <c:v>566.44000000000005</c:v>
                </c:pt>
                <c:pt idx="2759">
                  <c:v>566.44000000000005</c:v>
                </c:pt>
                <c:pt idx="2760">
                  <c:v>566.44000000000005</c:v>
                </c:pt>
                <c:pt idx="2761">
                  <c:v>566.44000000000005</c:v>
                </c:pt>
                <c:pt idx="2762">
                  <c:v>566.44000000000005</c:v>
                </c:pt>
                <c:pt idx="2763">
                  <c:v>566.44000000000005</c:v>
                </c:pt>
                <c:pt idx="2764">
                  <c:v>566.44000000000005</c:v>
                </c:pt>
                <c:pt idx="2765">
                  <c:v>566.44000000000005</c:v>
                </c:pt>
                <c:pt idx="2766">
                  <c:v>566.42999999999995</c:v>
                </c:pt>
                <c:pt idx="2767">
                  <c:v>566.42999999999995</c:v>
                </c:pt>
                <c:pt idx="2768">
                  <c:v>566.42999999999995</c:v>
                </c:pt>
                <c:pt idx="2769">
                  <c:v>566.42999999999995</c:v>
                </c:pt>
                <c:pt idx="2770">
                  <c:v>566.42999999999995</c:v>
                </c:pt>
                <c:pt idx="2771">
                  <c:v>566.42999999999995</c:v>
                </c:pt>
                <c:pt idx="2772">
                  <c:v>566.42999999999995</c:v>
                </c:pt>
                <c:pt idx="2773">
                  <c:v>566.42999999999995</c:v>
                </c:pt>
                <c:pt idx="2774">
                  <c:v>566.42999999999995</c:v>
                </c:pt>
                <c:pt idx="2775">
                  <c:v>566.42999999999995</c:v>
                </c:pt>
                <c:pt idx="2776">
                  <c:v>566.42999999999995</c:v>
                </c:pt>
                <c:pt idx="2777">
                  <c:v>566.42999999999995</c:v>
                </c:pt>
                <c:pt idx="2778">
                  <c:v>566.42999999999995</c:v>
                </c:pt>
                <c:pt idx="2779">
                  <c:v>566.42999999999995</c:v>
                </c:pt>
                <c:pt idx="2780">
                  <c:v>566.42999999999995</c:v>
                </c:pt>
                <c:pt idx="2781">
                  <c:v>566.42999999999995</c:v>
                </c:pt>
                <c:pt idx="2782">
                  <c:v>566.42999999999995</c:v>
                </c:pt>
                <c:pt idx="2783">
                  <c:v>566.42999999999995</c:v>
                </c:pt>
                <c:pt idx="2784">
                  <c:v>566.42999999999995</c:v>
                </c:pt>
                <c:pt idx="2785">
                  <c:v>566.41999999999996</c:v>
                </c:pt>
                <c:pt idx="2786">
                  <c:v>566.41999999999996</c:v>
                </c:pt>
                <c:pt idx="2787">
                  <c:v>566.41999999999996</c:v>
                </c:pt>
                <c:pt idx="2788">
                  <c:v>566.41999999999996</c:v>
                </c:pt>
                <c:pt idx="2789">
                  <c:v>566.41999999999996</c:v>
                </c:pt>
                <c:pt idx="2790">
                  <c:v>566.41999999999996</c:v>
                </c:pt>
                <c:pt idx="2791">
                  <c:v>566.41999999999996</c:v>
                </c:pt>
                <c:pt idx="2792">
                  <c:v>566.41999999999996</c:v>
                </c:pt>
                <c:pt idx="2793">
                  <c:v>566.41999999999996</c:v>
                </c:pt>
                <c:pt idx="2794">
                  <c:v>566.41999999999996</c:v>
                </c:pt>
                <c:pt idx="2795">
                  <c:v>566.41999999999996</c:v>
                </c:pt>
                <c:pt idx="2796">
                  <c:v>566.41999999999996</c:v>
                </c:pt>
                <c:pt idx="2797">
                  <c:v>566.41999999999996</c:v>
                </c:pt>
                <c:pt idx="2798">
                  <c:v>566.41999999999996</c:v>
                </c:pt>
                <c:pt idx="2799">
                  <c:v>566.41999999999996</c:v>
                </c:pt>
                <c:pt idx="2800">
                  <c:v>566.41999999999996</c:v>
                </c:pt>
                <c:pt idx="2801">
                  <c:v>566.41</c:v>
                </c:pt>
                <c:pt idx="2802">
                  <c:v>566.41</c:v>
                </c:pt>
                <c:pt idx="2803">
                  <c:v>566.41</c:v>
                </c:pt>
                <c:pt idx="2804">
                  <c:v>566.41</c:v>
                </c:pt>
                <c:pt idx="2805">
                  <c:v>566.41</c:v>
                </c:pt>
                <c:pt idx="2806">
                  <c:v>566.41</c:v>
                </c:pt>
                <c:pt idx="2807">
                  <c:v>566.41</c:v>
                </c:pt>
                <c:pt idx="2808">
                  <c:v>566.41</c:v>
                </c:pt>
                <c:pt idx="2809">
                  <c:v>566.41</c:v>
                </c:pt>
                <c:pt idx="2810">
                  <c:v>566.41</c:v>
                </c:pt>
                <c:pt idx="2811">
                  <c:v>566.41</c:v>
                </c:pt>
                <c:pt idx="2812">
                  <c:v>566.41</c:v>
                </c:pt>
                <c:pt idx="2813">
                  <c:v>566.4</c:v>
                </c:pt>
                <c:pt idx="2814">
                  <c:v>566.4</c:v>
                </c:pt>
                <c:pt idx="2815">
                  <c:v>566.4</c:v>
                </c:pt>
                <c:pt idx="2816">
                  <c:v>566.4</c:v>
                </c:pt>
                <c:pt idx="2817">
                  <c:v>566.4</c:v>
                </c:pt>
                <c:pt idx="2818">
                  <c:v>566.4</c:v>
                </c:pt>
                <c:pt idx="2819">
                  <c:v>566.4</c:v>
                </c:pt>
                <c:pt idx="2820">
                  <c:v>566.4</c:v>
                </c:pt>
                <c:pt idx="2821">
                  <c:v>566.4</c:v>
                </c:pt>
                <c:pt idx="2822">
                  <c:v>566.4</c:v>
                </c:pt>
                <c:pt idx="2823">
                  <c:v>566.4</c:v>
                </c:pt>
                <c:pt idx="2824">
                  <c:v>566.4</c:v>
                </c:pt>
                <c:pt idx="2825">
                  <c:v>566.4</c:v>
                </c:pt>
                <c:pt idx="2826">
                  <c:v>566.39</c:v>
                </c:pt>
                <c:pt idx="2827">
                  <c:v>566.39</c:v>
                </c:pt>
                <c:pt idx="2828">
                  <c:v>566.39</c:v>
                </c:pt>
                <c:pt idx="2829">
                  <c:v>566.39</c:v>
                </c:pt>
                <c:pt idx="2830">
                  <c:v>566.39</c:v>
                </c:pt>
                <c:pt idx="2831">
                  <c:v>566.39</c:v>
                </c:pt>
                <c:pt idx="2832">
                  <c:v>566.39</c:v>
                </c:pt>
                <c:pt idx="2833">
                  <c:v>566.39</c:v>
                </c:pt>
                <c:pt idx="2834">
                  <c:v>566.39</c:v>
                </c:pt>
                <c:pt idx="2835">
                  <c:v>566.39</c:v>
                </c:pt>
                <c:pt idx="2836">
                  <c:v>566.39</c:v>
                </c:pt>
                <c:pt idx="2837">
                  <c:v>566.39</c:v>
                </c:pt>
                <c:pt idx="2838">
                  <c:v>566.39</c:v>
                </c:pt>
                <c:pt idx="2839">
                  <c:v>566.39</c:v>
                </c:pt>
                <c:pt idx="2840">
                  <c:v>566.38</c:v>
                </c:pt>
                <c:pt idx="2841">
                  <c:v>566.38</c:v>
                </c:pt>
                <c:pt idx="2842">
                  <c:v>566.38</c:v>
                </c:pt>
                <c:pt idx="2843">
                  <c:v>566.38</c:v>
                </c:pt>
                <c:pt idx="2844">
                  <c:v>566.38</c:v>
                </c:pt>
                <c:pt idx="2845">
                  <c:v>566.38</c:v>
                </c:pt>
                <c:pt idx="2846">
                  <c:v>566.38</c:v>
                </c:pt>
                <c:pt idx="2847">
                  <c:v>566.38</c:v>
                </c:pt>
                <c:pt idx="2848">
                  <c:v>566.38</c:v>
                </c:pt>
                <c:pt idx="2849">
                  <c:v>566.38</c:v>
                </c:pt>
                <c:pt idx="2850">
                  <c:v>566.38</c:v>
                </c:pt>
                <c:pt idx="2851">
                  <c:v>566.38</c:v>
                </c:pt>
                <c:pt idx="2852">
                  <c:v>566.38</c:v>
                </c:pt>
                <c:pt idx="2853">
                  <c:v>566.38</c:v>
                </c:pt>
                <c:pt idx="2854">
                  <c:v>566.37</c:v>
                </c:pt>
                <c:pt idx="2855">
                  <c:v>566.37</c:v>
                </c:pt>
                <c:pt idx="2856">
                  <c:v>566.37</c:v>
                </c:pt>
                <c:pt idx="2857">
                  <c:v>566.37</c:v>
                </c:pt>
                <c:pt idx="2858">
                  <c:v>566.37</c:v>
                </c:pt>
                <c:pt idx="2859">
                  <c:v>566.37</c:v>
                </c:pt>
                <c:pt idx="2860">
                  <c:v>566.37</c:v>
                </c:pt>
                <c:pt idx="2861">
                  <c:v>566.37</c:v>
                </c:pt>
                <c:pt idx="2862">
                  <c:v>566.37</c:v>
                </c:pt>
                <c:pt idx="2863">
                  <c:v>566.37</c:v>
                </c:pt>
                <c:pt idx="2864">
                  <c:v>566.37</c:v>
                </c:pt>
                <c:pt idx="2865">
                  <c:v>566.37</c:v>
                </c:pt>
                <c:pt idx="2866">
                  <c:v>566.37</c:v>
                </c:pt>
                <c:pt idx="2867">
                  <c:v>566.37</c:v>
                </c:pt>
                <c:pt idx="2868">
                  <c:v>566.37</c:v>
                </c:pt>
                <c:pt idx="2869">
                  <c:v>566.37</c:v>
                </c:pt>
                <c:pt idx="2870">
                  <c:v>566.36</c:v>
                </c:pt>
                <c:pt idx="2871">
                  <c:v>566.36</c:v>
                </c:pt>
                <c:pt idx="2872">
                  <c:v>566.36</c:v>
                </c:pt>
                <c:pt idx="2873">
                  <c:v>566.36</c:v>
                </c:pt>
                <c:pt idx="2874">
                  <c:v>566.36</c:v>
                </c:pt>
                <c:pt idx="2875">
                  <c:v>566.36</c:v>
                </c:pt>
                <c:pt idx="2876">
                  <c:v>566.36</c:v>
                </c:pt>
                <c:pt idx="2877">
                  <c:v>566.36</c:v>
                </c:pt>
                <c:pt idx="2878">
                  <c:v>566.36</c:v>
                </c:pt>
                <c:pt idx="2879">
                  <c:v>566.36</c:v>
                </c:pt>
                <c:pt idx="2880">
                  <c:v>566.36</c:v>
                </c:pt>
                <c:pt idx="2881">
                  <c:v>566.36</c:v>
                </c:pt>
                <c:pt idx="2882">
                  <c:v>566.36</c:v>
                </c:pt>
                <c:pt idx="2883">
                  <c:v>566.36</c:v>
                </c:pt>
                <c:pt idx="2884">
                  <c:v>566.36</c:v>
                </c:pt>
                <c:pt idx="2885">
                  <c:v>566.36</c:v>
                </c:pt>
                <c:pt idx="2886">
                  <c:v>566.35</c:v>
                </c:pt>
                <c:pt idx="2887">
                  <c:v>566.35</c:v>
                </c:pt>
                <c:pt idx="2888">
                  <c:v>566.35</c:v>
                </c:pt>
                <c:pt idx="2889">
                  <c:v>566.35</c:v>
                </c:pt>
                <c:pt idx="2890">
                  <c:v>566.35</c:v>
                </c:pt>
                <c:pt idx="2891">
                  <c:v>566.35</c:v>
                </c:pt>
                <c:pt idx="2892">
                  <c:v>566.35</c:v>
                </c:pt>
                <c:pt idx="2893">
                  <c:v>566.35</c:v>
                </c:pt>
                <c:pt idx="2894">
                  <c:v>566.35</c:v>
                </c:pt>
                <c:pt idx="2895">
                  <c:v>566.35</c:v>
                </c:pt>
                <c:pt idx="2896">
                  <c:v>566.35</c:v>
                </c:pt>
                <c:pt idx="2897">
                  <c:v>566.35</c:v>
                </c:pt>
                <c:pt idx="2898">
                  <c:v>566.35</c:v>
                </c:pt>
                <c:pt idx="2899">
                  <c:v>566.35</c:v>
                </c:pt>
                <c:pt idx="2900">
                  <c:v>566.35</c:v>
                </c:pt>
                <c:pt idx="2901">
                  <c:v>566.34</c:v>
                </c:pt>
                <c:pt idx="2902">
                  <c:v>566.34</c:v>
                </c:pt>
                <c:pt idx="2903">
                  <c:v>566.34</c:v>
                </c:pt>
                <c:pt idx="2904">
                  <c:v>566.34</c:v>
                </c:pt>
                <c:pt idx="2905">
                  <c:v>566.34</c:v>
                </c:pt>
                <c:pt idx="2906">
                  <c:v>566.34</c:v>
                </c:pt>
                <c:pt idx="2907">
                  <c:v>566.34</c:v>
                </c:pt>
                <c:pt idx="2908">
                  <c:v>566.34</c:v>
                </c:pt>
                <c:pt idx="2909">
                  <c:v>566.34</c:v>
                </c:pt>
                <c:pt idx="2910">
                  <c:v>566.34</c:v>
                </c:pt>
                <c:pt idx="2911">
                  <c:v>566.34</c:v>
                </c:pt>
                <c:pt idx="2912">
                  <c:v>566.34</c:v>
                </c:pt>
                <c:pt idx="2913">
                  <c:v>566.34</c:v>
                </c:pt>
                <c:pt idx="2914">
                  <c:v>566.34</c:v>
                </c:pt>
                <c:pt idx="2915">
                  <c:v>566.34</c:v>
                </c:pt>
                <c:pt idx="2916">
                  <c:v>566.34</c:v>
                </c:pt>
                <c:pt idx="2917">
                  <c:v>566.34</c:v>
                </c:pt>
                <c:pt idx="2918">
                  <c:v>566.34</c:v>
                </c:pt>
                <c:pt idx="2919">
                  <c:v>566.33000000000004</c:v>
                </c:pt>
                <c:pt idx="2920">
                  <c:v>566.33000000000004</c:v>
                </c:pt>
                <c:pt idx="2921">
                  <c:v>566.33000000000004</c:v>
                </c:pt>
                <c:pt idx="2922">
                  <c:v>566.33000000000004</c:v>
                </c:pt>
                <c:pt idx="2923">
                  <c:v>566.33000000000004</c:v>
                </c:pt>
                <c:pt idx="2924">
                  <c:v>566.33000000000004</c:v>
                </c:pt>
                <c:pt idx="2925">
                  <c:v>566.33000000000004</c:v>
                </c:pt>
                <c:pt idx="2926">
                  <c:v>566.33000000000004</c:v>
                </c:pt>
                <c:pt idx="2927">
                  <c:v>566.33000000000004</c:v>
                </c:pt>
                <c:pt idx="2928">
                  <c:v>566.33000000000004</c:v>
                </c:pt>
                <c:pt idx="2929">
                  <c:v>566.33000000000004</c:v>
                </c:pt>
                <c:pt idx="2930">
                  <c:v>566.33000000000004</c:v>
                </c:pt>
                <c:pt idx="2931">
                  <c:v>566.33000000000004</c:v>
                </c:pt>
                <c:pt idx="2932">
                  <c:v>566.33000000000004</c:v>
                </c:pt>
                <c:pt idx="2933">
                  <c:v>566.33000000000004</c:v>
                </c:pt>
                <c:pt idx="2934">
                  <c:v>566.33000000000004</c:v>
                </c:pt>
                <c:pt idx="2935">
                  <c:v>566.33000000000004</c:v>
                </c:pt>
                <c:pt idx="2936">
                  <c:v>566.32000000000005</c:v>
                </c:pt>
                <c:pt idx="2937">
                  <c:v>566.32000000000005</c:v>
                </c:pt>
                <c:pt idx="2938">
                  <c:v>566.32000000000005</c:v>
                </c:pt>
                <c:pt idx="2939">
                  <c:v>566.32000000000005</c:v>
                </c:pt>
                <c:pt idx="2940">
                  <c:v>566.32000000000005</c:v>
                </c:pt>
                <c:pt idx="2941">
                  <c:v>566.32000000000005</c:v>
                </c:pt>
                <c:pt idx="2942">
                  <c:v>566.32000000000005</c:v>
                </c:pt>
                <c:pt idx="2943">
                  <c:v>566.32000000000005</c:v>
                </c:pt>
                <c:pt idx="2944">
                  <c:v>566.32000000000005</c:v>
                </c:pt>
                <c:pt idx="2945">
                  <c:v>566.32000000000005</c:v>
                </c:pt>
                <c:pt idx="2946">
                  <c:v>566.32000000000005</c:v>
                </c:pt>
                <c:pt idx="2947">
                  <c:v>566.32000000000005</c:v>
                </c:pt>
                <c:pt idx="2948">
                  <c:v>566.32000000000005</c:v>
                </c:pt>
                <c:pt idx="2949">
                  <c:v>566.32000000000005</c:v>
                </c:pt>
                <c:pt idx="2950">
                  <c:v>566.32000000000005</c:v>
                </c:pt>
                <c:pt idx="2951">
                  <c:v>566.32000000000005</c:v>
                </c:pt>
                <c:pt idx="2952">
                  <c:v>566.32000000000005</c:v>
                </c:pt>
                <c:pt idx="2953">
                  <c:v>566.30999999999995</c:v>
                </c:pt>
                <c:pt idx="2954">
                  <c:v>566.30999999999995</c:v>
                </c:pt>
                <c:pt idx="2955">
                  <c:v>566.30999999999995</c:v>
                </c:pt>
                <c:pt idx="2956">
                  <c:v>566.30999999999995</c:v>
                </c:pt>
                <c:pt idx="2957">
                  <c:v>566.30999999999995</c:v>
                </c:pt>
                <c:pt idx="2958">
                  <c:v>566.30999999999995</c:v>
                </c:pt>
                <c:pt idx="2959">
                  <c:v>566.30999999999995</c:v>
                </c:pt>
                <c:pt idx="2960">
                  <c:v>566.30999999999995</c:v>
                </c:pt>
                <c:pt idx="2961">
                  <c:v>566.30999999999995</c:v>
                </c:pt>
                <c:pt idx="2962">
                  <c:v>566.30999999999995</c:v>
                </c:pt>
                <c:pt idx="2963">
                  <c:v>566.30999999999995</c:v>
                </c:pt>
                <c:pt idx="2964">
                  <c:v>566.30999999999995</c:v>
                </c:pt>
                <c:pt idx="2965">
                  <c:v>566.30999999999995</c:v>
                </c:pt>
                <c:pt idx="2966">
                  <c:v>566.30999999999995</c:v>
                </c:pt>
                <c:pt idx="2967">
                  <c:v>566.30999999999995</c:v>
                </c:pt>
                <c:pt idx="2968">
                  <c:v>566.30999999999995</c:v>
                </c:pt>
                <c:pt idx="2969">
                  <c:v>566.30999999999995</c:v>
                </c:pt>
                <c:pt idx="2970">
                  <c:v>566.29999999999995</c:v>
                </c:pt>
                <c:pt idx="2971">
                  <c:v>566.29999999999995</c:v>
                </c:pt>
                <c:pt idx="2972">
                  <c:v>566.29999999999995</c:v>
                </c:pt>
                <c:pt idx="2973">
                  <c:v>566.29999999999995</c:v>
                </c:pt>
                <c:pt idx="2974">
                  <c:v>566.29999999999995</c:v>
                </c:pt>
                <c:pt idx="2975">
                  <c:v>566.29999999999995</c:v>
                </c:pt>
                <c:pt idx="2976">
                  <c:v>566.29999999999995</c:v>
                </c:pt>
                <c:pt idx="2977">
                  <c:v>566.29999999999995</c:v>
                </c:pt>
                <c:pt idx="2978">
                  <c:v>566.29999999999995</c:v>
                </c:pt>
                <c:pt idx="2979">
                  <c:v>566.29999999999995</c:v>
                </c:pt>
                <c:pt idx="2980">
                  <c:v>566.29999999999995</c:v>
                </c:pt>
                <c:pt idx="2981">
                  <c:v>566.29999999999995</c:v>
                </c:pt>
                <c:pt idx="2982">
                  <c:v>566.29999999999995</c:v>
                </c:pt>
                <c:pt idx="2983">
                  <c:v>566.29999999999995</c:v>
                </c:pt>
                <c:pt idx="2984">
                  <c:v>566.29999999999995</c:v>
                </c:pt>
                <c:pt idx="2985">
                  <c:v>566.29999999999995</c:v>
                </c:pt>
                <c:pt idx="2986">
                  <c:v>566.29999999999995</c:v>
                </c:pt>
                <c:pt idx="2987">
                  <c:v>566.29999999999995</c:v>
                </c:pt>
                <c:pt idx="2988">
                  <c:v>566.29</c:v>
                </c:pt>
                <c:pt idx="2989">
                  <c:v>566.29</c:v>
                </c:pt>
                <c:pt idx="2990">
                  <c:v>566.29</c:v>
                </c:pt>
                <c:pt idx="2991">
                  <c:v>566.29</c:v>
                </c:pt>
                <c:pt idx="2992">
                  <c:v>566.29</c:v>
                </c:pt>
                <c:pt idx="2993">
                  <c:v>566.29</c:v>
                </c:pt>
                <c:pt idx="2994">
                  <c:v>566.29</c:v>
                </c:pt>
                <c:pt idx="2995">
                  <c:v>566.29</c:v>
                </c:pt>
                <c:pt idx="2996">
                  <c:v>566.29</c:v>
                </c:pt>
                <c:pt idx="2997">
                  <c:v>566.29</c:v>
                </c:pt>
                <c:pt idx="2998">
                  <c:v>566.29</c:v>
                </c:pt>
                <c:pt idx="2999">
                  <c:v>566.29</c:v>
                </c:pt>
                <c:pt idx="3000">
                  <c:v>566.29</c:v>
                </c:pt>
                <c:pt idx="3001">
                  <c:v>566.29</c:v>
                </c:pt>
                <c:pt idx="3002">
                  <c:v>566.29</c:v>
                </c:pt>
                <c:pt idx="3003">
                  <c:v>566.29</c:v>
                </c:pt>
                <c:pt idx="3004">
                  <c:v>566.29</c:v>
                </c:pt>
                <c:pt idx="3005">
                  <c:v>566.29</c:v>
                </c:pt>
                <c:pt idx="3006">
                  <c:v>566.28</c:v>
                </c:pt>
                <c:pt idx="3007">
                  <c:v>566.28</c:v>
                </c:pt>
                <c:pt idx="3008">
                  <c:v>566.28</c:v>
                </c:pt>
                <c:pt idx="3009">
                  <c:v>566.28</c:v>
                </c:pt>
                <c:pt idx="3010">
                  <c:v>566.28</c:v>
                </c:pt>
                <c:pt idx="3011">
                  <c:v>566.28</c:v>
                </c:pt>
                <c:pt idx="3012">
                  <c:v>566.28</c:v>
                </c:pt>
                <c:pt idx="3013">
                  <c:v>566.28</c:v>
                </c:pt>
                <c:pt idx="3014">
                  <c:v>566.28</c:v>
                </c:pt>
                <c:pt idx="3015">
                  <c:v>566.28</c:v>
                </c:pt>
                <c:pt idx="3016">
                  <c:v>566.28</c:v>
                </c:pt>
                <c:pt idx="3017">
                  <c:v>566.28</c:v>
                </c:pt>
                <c:pt idx="3018">
                  <c:v>566.28</c:v>
                </c:pt>
                <c:pt idx="3019">
                  <c:v>566.28</c:v>
                </c:pt>
                <c:pt idx="3020">
                  <c:v>566.28</c:v>
                </c:pt>
                <c:pt idx="3021">
                  <c:v>566.28</c:v>
                </c:pt>
                <c:pt idx="3022">
                  <c:v>566.27</c:v>
                </c:pt>
                <c:pt idx="3023">
                  <c:v>566.27</c:v>
                </c:pt>
                <c:pt idx="3024">
                  <c:v>566.27</c:v>
                </c:pt>
                <c:pt idx="3025">
                  <c:v>566.27</c:v>
                </c:pt>
                <c:pt idx="3026">
                  <c:v>566.27</c:v>
                </c:pt>
                <c:pt idx="3027">
                  <c:v>566.27</c:v>
                </c:pt>
                <c:pt idx="3028">
                  <c:v>566.27</c:v>
                </c:pt>
                <c:pt idx="3029">
                  <c:v>566.27</c:v>
                </c:pt>
                <c:pt idx="3030">
                  <c:v>566.27</c:v>
                </c:pt>
                <c:pt idx="3031">
                  <c:v>566.27</c:v>
                </c:pt>
                <c:pt idx="3032">
                  <c:v>566.27</c:v>
                </c:pt>
                <c:pt idx="3033">
                  <c:v>566.27</c:v>
                </c:pt>
                <c:pt idx="3034">
                  <c:v>566.27</c:v>
                </c:pt>
                <c:pt idx="3035">
                  <c:v>566.27</c:v>
                </c:pt>
                <c:pt idx="3036">
                  <c:v>566.27</c:v>
                </c:pt>
                <c:pt idx="3037">
                  <c:v>566.27</c:v>
                </c:pt>
                <c:pt idx="3038">
                  <c:v>566.27</c:v>
                </c:pt>
                <c:pt idx="3039">
                  <c:v>566.26</c:v>
                </c:pt>
                <c:pt idx="3040">
                  <c:v>566.26</c:v>
                </c:pt>
                <c:pt idx="3041">
                  <c:v>566.26</c:v>
                </c:pt>
                <c:pt idx="3042">
                  <c:v>566.26</c:v>
                </c:pt>
                <c:pt idx="3043">
                  <c:v>566.26</c:v>
                </c:pt>
                <c:pt idx="3044">
                  <c:v>566.26</c:v>
                </c:pt>
                <c:pt idx="3045">
                  <c:v>566.26</c:v>
                </c:pt>
                <c:pt idx="3046">
                  <c:v>566.26</c:v>
                </c:pt>
                <c:pt idx="3047">
                  <c:v>566.26</c:v>
                </c:pt>
                <c:pt idx="3048">
                  <c:v>566.26</c:v>
                </c:pt>
                <c:pt idx="3049">
                  <c:v>566.26</c:v>
                </c:pt>
                <c:pt idx="3050">
                  <c:v>566.26</c:v>
                </c:pt>
                <c:pt idx="3051">
                  <c:v>566.26</c:v>
                </c:pt>
                <c:pt idx="3052">
                  <c:v>566.26</c:v>
                </c:pt>
                <c:pt idx="3053">
                  <c:v>566.26</c:v>
                </c:pt>
                <c:pt idx="3054">
                  <c:v>566.26</c:v>
                </c:pt>
                <c:pt idx="3055">
                  <c:v>566.26</c:v>
                </c:pt>
                <c:pt idx="3056">
                  <c:v>566.25</c:v>
                </c:pt>
                <c:pt idx="3057">
                  <c:v>566.25</c:v>
                </c:pt>
                <c:pt idx="3058">
                  <c:v>566.25</c:v>
                </c:pt>
                <c:pt idx="3059">
                  <c:v>566.25</c:v>
                </c:pt>
                <c:pt idx="3060">
                  <c:v>566.25</c:v>
                </c:pt>
                <c:pt idx="3061">
                  <c:v>566.25</c:v>
                </c:pt>
                <c:pt idx="3062">
                  <c:v>566.25</c:v>
                </c:pt>
                <c:pt idx="3063">
                  <c:v>566.25</c:v>
                </c:pt>
                <c:pt idx="3064">
                  <c:v>566.25</c:v>
                </c:pt>
                <c:pt idx="3065">
                  <c:v>566.25</c:v>
                </c:pt>
                <c:pt idx="3066">
                  <c:v>566.25</c:v>
                </c:pt>
                <c:pt idx="3067">
                  <c:v>566.25</c:v>
                </c:pt>
                <c:pt idx="3068">
                  <c:v>566.25</c:v>
                </c:pt>
                <c:pt idx="3069">
                  <c:v>566.25</c:v>
                </c:pt>
                <c:pt idx="3070">
                  <c:v>566.25</c:v>
                </c:pt>
                <c:pt idx="3071">
                  <c:v>566.25</c:v>
                </c:pt>
                <c:pt idx="3072">
                  <c:v>566.25</c:v>
                </c:pt>
                <c:pt idx="3073">
                  <c:v>566.25</c:v>
                </c:pt>
                <c:pt idx="3074">
                  <c:v>566.25</c:v>
                </c:pt>
                <c:pt idx="3075">
                  <c:v>566.24</c:v>
                </c:pt>
                <c:pt idx="3076">
                  <c:v>566.24</c:v>
                </c:pt>
                <c:pt idx="3077">
                  <c:v>566.24</c:v>
                </c:pt>
                <c:pt idx="3078">
                  <c:v>566.24</c:v>
                </c:pt>
                <c:pt idx="3079">
                  <c:v>566.24</c:v>
                </c:pt>
                <c:pt idx="3080">
                  <c:v>566.24</c:v>
                </c:pt>
                <c:pt idx="3081">
                  <c:v>566.24</c:v>
                </c:pt>
                <c:pt idx="3082">
                  <c:v>566.24</c:v>
                </c:pt>
                <c:pt idx="3083">
                  <c:v>566.24</c:v>
                </c:pt>
                <c:pt idx="3084">
                  <c:v>566.24</c:v>
                </c:pt>
                <c:pt idx="3085">
                  <c:v>566.24</c:v>
                </c:pt>
                <c:pt idx="3086">
                  <c:v>566.24</c:v>
                </c:pt>
                <c:pt idx="3087">
                  <c:v>566.24</c:v>
                </c:pt>
                <c:pt idx="3088">
                  <c:v>566.24</c:v>
                </c:pt>
                <c:pt idx="3089">
                  <c:v>566.24</c:v>
                </c:pt>
                <c:pt idx="3090">
                  <c:v>566.24</c:v>
                </c:pt>
                <c:pt idx="3091">
                  <c:v>566.24</c:v>
                </c:pt>
                <c:pt idx="3092">
                  <c:v>566.24</c:v>
                </c:pt>
                <c:pt idx="3093">
                  <c:v>566.24</c:v>
                </c:pt>
                <c:pt idx="3094">
                  <c:v>566.23</c:v>
                </c:pt>
                <c:pt idx="3095">
                  <c:v>566.23</c:v>
                </c:pt>
                <c:pt idx="3096">
                  <c:v>566.23</c:v>
                </c:pt>
                <c:pt idx="3097">
                  <c:v>566.23</c:v>
                </c:pt>
                <c:pt idx="3098">
                  <c:v>566.23</c:v>
                </c:pt>
                <c:pt idx="3099">
                  <c:v>566.23</c:v>
                </c:pt>
                <c:pt idx="3100">
                  <c:v>566.23</c:v>
                </c:pt>
                <c:pt idx="3101">
                  <c:v>566.23</c:v>
                </c:pt>
                <c:pt idx="3102">
                  <c:v>566.23</c:v>
                </c:pt>
                <c:pt idx="3103">
                  <c:v>566.23</c:v>
                </c:pt>
                <c:pt idx="3104">
                  <c:v>566.23</c:v>
                </c:pt>
                <c:pt idx="3105">
                  <c:v>566.23</c:v>
                </c:pt>
                <c:pt idx="3106">
                  <c:v>566.23</c:v>
                </c:pt>
                <c:pt idx="3107">
                  <c:v>566.23</c:v>
                </c:pt>
                <c:pt idx="3108">
                  <c:v>566.23</c:v>
                </c:pt>
                <c:pt idx="3109">
                  <c:v>566.23</c:v>
                </c:pt>
                <c:pt idx="3110">
                  <c:v>566.23</c:v>
                </c:pt>
                <c:pt idx="3111">
                  <c:v>566.22</c:v>
                </c:pt>
                <c:pt idx="3112">
                  <c:v>566.22</c:v>
                </c:pt>
                <c:pt idx="3113">
                  <c:v>566.22</c:v>
                </c:pt>
                <c:pt idx="3114">
                  <c:v>566.22</c:v>
                </c:pt>
                <c:pt idx="3115">
                  <c:v>566.22</c:v>
                </c:pt>
                <c:pt idx="3116">
                  <c:v>566.22</c:v>
                </c:pt>
                <c:pt idx="3117">
                  <c:v>566.22</c:v>
                </c:pt>
                <c:pt idx="3118">
                  <c:v>566.22</c:v>
                </c:pt>
                <c:pt idx="3119">
                  <c:v>566.22</c:v>
                </c:pt>
                <c:pt idx="3120">
                  <c:v>566.22</c:v>
                </c:pt>
                <c:pt idx="3121">
                  <c:v>566.22</c:v>
                </c:pt>
                <c:pt idx="3122">
                  <c:v>566.22</c:v>
                </c:pt>
                <c:pt idx="3123">
                  <c:v>566.22</c:v>
                </c:pt>
                <c:pt idx="3124">
                  <c:v>566.22</c:v>
                </c:pt>
                <c:pt idx="3125">
                  <c:v>566.22</c:v>
                </c:pt>
                <c:pt idx="3126">
                  <c:v>566.22</c:v>
                </c:pt>
                <c:pt idx="3127">
                  <c:v>566.22</c:v>
                </c:pt>
                <c:pt idx="3128">
                  <c:v>566.22</c:v>
                </c:pt>
                <c:pt idx="3129">
                  <c:v>566.22</c:v>
                </c:pt>
                <c:pt idx="3130">
                  <c:v>566.22</c:v>
                </c:pt>
                <c:pt idx="3131">
                  <c:v>566.21</c:v>
                </c:pt>
                <c:pt idx="3132">
                  <c:v>566.21</c:v>
                </c:pt>
                <c:pt idx="3133">
                  <c:v>566.21</c:v>
                </c:pt>
                <c:pt idx="3134">
                  <c:v>566.21</c:v>
                </c:pt>
                <c:pt idx="3135">
                  <c:v>566.21</c:v>
                </c:pt>
                <c:pt idx="3136">
                  <c:v>566.21</c:v>
                </c:pt>
                <c:pt idx="3137">
                  <c:v>566.21</c:v>
                </c:pt>
                <c:pt idx="3138">
                  <c:v>566.21</c:v>
                </c:pt>
                <c:pt idx="3139">
                  <c:v>566.21</c:v>
                </c:pt>
                <c:pt idx="3140">
                  <c:v>566.21</c:v>
                </c:pt>
                <c:pt idx="3141">
                  <c:v>566.21</c:v>
                </c:pt>
                <c:pt idx="3142">
                  <c:v>566.21</c:v>
                </c:pt>
                <c:pt idx="3143">
                  <c:v>566.21</c:v>
                </c:pt>
                <c:pt idx="3144">
                  <c:v>566.21</c:v>
                </c:pt>
                <c:pt idx="3145">
                  <c:v>566.21</c:v>
                </c:pt>
                <c:pt idx="3146">
                  <c:v>566.21</c:v>
                </c:pt>
                <c:pt idx="3147">
                  <c:v>566.21</c:v>
                </c:pt>
                <c:pt idx="3148">
                  <c:v>566.21</c:v>
                </c:pt>
                <c:pt idx="3149">
                  <c:v>566.21</c:v>
                </c:pt>
                <c:pt idx="3150">
                  <c:v>566.21</c:v>
                </c:pt>
                <c:pt idx="3151">
                  <c:v>566.21</c:v>
                </c:pt>
                <c:pt idx="3152">
                  <c:v>566.21</c:v>
                </c:pt>
                <c:pt idx="3153">
                  <c:v>566.20000000000005</c:v>
                </c:pt>
                <c:pt idx="3154">
                  <c:v>566.20000000000005</c:v>
                </c:pt>
                <c:pt idx="3155">
                  <c:v>566.20000000000005</c:v>
                </c:pt>
                <c:pt idx="3156">
                  <c:v>566.20000000000005</c:v>
                </c:pt>
                <c:pt idx="3157">
                  <c:v>566.20000000000005</c:v>
                </c:pt>
                <c:pt idx="3158">
                  <c:v>566.20000000000005</c:v>
                </c:pt>
                <c:pt idx="3159">
                  <c:v>566.20000000000005</c:v>
                </c:pt>
                <c:pt idx="3160">
                  <c:v>566.20000000000005</c:v>
                </c:pt>
                <c:pt idx="3161">
                  <c:v>566.20000000000005</c:v>
                </c:pt>
                <c:pt idx="3162">
                  <c:v>566.20000000000005</c:v>
                </c:pt>
                <c:pt idx="3163">
                  <c:v>566.20000000000005</c:v>
                </c:pt>
                <c:pt idx="3164">
                  <c:v>566.20000000000005</c:v>
                </c:pt>
                <c:pt idx="3165">
                  <c:v>566.20000000000005</c:v>
                </c:pt>
                <c:pt idx="3166">
                  <c:v>566.20000000000005</c:v>
                </c:pt>
                <c:pt idx="3167">
                  <c:v>566.20000000000005</c:v>
                </c:pt>
                <c:pt idx="3168">
                  <c:v>566.20000000000005</c:v>
                </c:pt>
                <c:pt idx="3169">
                  <c:v>566.20000000000005</c:v>
                </c:pt>
                <c:pt idx="3170">
                  <c:v>566.20000000000005</c:v>
                </c:pt>
                <c:pt idx="3171">
                  <c:v>566.20000000000005</c:v>
                </c:pt>
                <c:pt idx="3172">
                  <c:v>566.20000000000005</c:v>
                </c:pt>
                <c:pt idx="3173">
                  <c:v>566.20000000000005</c:v>
                </c:pt>
                <c:pt idx="3174">
                  <c:v>566.19000000000005</c:v>
                </c:pt>
                <c:pt idx="3175">
                  <c:v>566.19000000000005</c:v>
                </c:pt>
                <c:pt idx="3176">
                  <c:v>566.19000000000005</c:v>
                </c:pt>
                <c:pt idx="3177">
                  <c:v>566.19000000000005</c:v>
                </c:pt>
                <c:pt idx="3178">
                  <c:v>566.19000000000005</c:v>
                </c:pt>
                <c:pt idx="3179">
                  <c:v>566.19000000000005</c:v>
                </c:pt>
                <c:pt idx="3180">
                  <c:v>566.19000000000005</c:v>
                </c:pt>
                <c:pt idx="3181">
                  <c:v>566.19000000000005</c:v>
                </c:pt>
                <c:pt idx="3182">
                  <c:v>566.19000000000005</c:v>
                </c:pt>
                <c:pt idx="3183">
                  <c:v>566.19000000000005</c:v>
                </c:pt>
                <c:pt idx="3184">
                  <c:v>566.19000000000005</c:v>
                </c:pt>
                <c:pt idx="3185">
                  <c:v>566.19000000000005</c:v>
                </c:pt>
                <c:pt idx="3186">
                  <c:v>566.19000000000005</c:v>
                </c:pt>
                <c:pt idx="3187">
                  <c:v>566.19000000000005</c:v>
                </c:pt>
                <c:pt idx="3188">
                  <c:v>566.19000000000005</c:v>
                </c:pt>
                <c:pt idx="3189">
                  <c:v>566.19000000000005</c:v>
                </c:pt>
                <c:pt idx="3190">
                  <c:v>566.19000000000005</c:v>
                </c:pt>
                <c:pt idx="3191">
                  <c:v>566.19000000000005</c:v>
                </c:pt>
                <c:pt idx="3192">
                  <c:v>566.19000000000005</c:v>
                </c:pt>
                <c:pt idx="3193">
                  <c:v>566.19000000000005</c:v>
                </c:pt>
                <c:pt idx="3194">
                  <c:v>566.19000000000005</c:v>
                </c:pt>
                <c:pt idx="3195">
                  <c:v>566.19000000000005</c:v>
                </c:pt>
                <c:pt idx="3196">
                  <c:v>566.17999999999995</c:v>
                </c:pt>
                <c:pt idx="3197">
                  <c:v>566.17999999999995</c:v>
                </c:pt>
                <c:pt idx="3198">
                  <c:v>566.17999999999995</c:v>
                </c:pt>
                <c:pt idx="3199">
                  <c:v>566.17999999999995</c:v>
                </c:pt>
                <c:pt idx="3200">
                  <c:v>566.17999999999995</c:v>
                </c:pt>
                <c:pt idx="3201">
                  <c:v>566.17999999999995</c:v>
                </c:pt>
                <c:pt idx="3202">
                  <c:v>566.17999999999995</c:v>
                </c:pt>
                <c:pt idx="3203">
                  <c:v>566.17999999999995</c:v>
                </c:pt>
                <c:pt idx="3204">
                  <c:v>566.17999999999995</c:v>
                </c:pt>
                <c:pt idx="3205">
                  <c:v>566.17999999999995</c:v>
                </c:pt>
                <c:pt idx="3206">
                  <c:v>566.17999999999995</c:v>
                </c:pt>
                <c:pt idx="3207">
                  <c:v>566.17999999999995</c:v>
                </c:pt>
                <c:pt idx="3208">
                  <c:v>566.17999999999995</c:v>
                </c:pt>
                <c:pt idx="3209">
                  <c:v>566.17999999999995</c:v>
                </c:pt>
                <c:pt idx="3210">
                  <c:v>566.17999999999995</c:v>
                </c:pt>
                <c:pt idx="3211">
                  <c:v>566.17999999999995</c:v>
                </c:pt>
                <c:pt idx="3212">
                  <c:v>566.17999999999995</c:v>
                </c:pt>
                <c:pt idx="3213">
                  <c:v>566.17999999999995</c:v>
                </c:pt>
                <c:pt idx="3214">
                  <c:v>566.17999999999995</c:v>
                </c:pt>
                <c:pt idx="3215">
                  <c:v>566.17999999999995</c:v>
                </c:pt>
                <c:pt idx="3216">
                  <c:v>566.17999999999995</c:v>
                </c:pt>
                <c:pt idx="3217">
                  <c:v>566.17999999999995</c:v>
                </c:pt>
                <c:pt idx="3218">
                  <c:v>566.17999999999995</c:v>
                </c:pt>
                <c:pt idx="3219">
                  <c:v>566.16999999999996</c:v>
                </c:pt>
                <c:pt idx="3220">
                  <c:v>566.16999999999996</c:v>
                </c:pt>
                <c:pt idx="3221">
                  <c:v>566.16999999999996</c:v>
                </c:pt>
                <c:pt idx="3222">
                  <c:v>566.16999999999996</c:v>
                </c:pt>
                <c:pt idx="3223">
                  <c:v>566.16999999999996</c:v>
                </c:pt>
                <c:pt idx="3224">
                  <c:v>566.16999999999996</c:v>
                </c:pt>
                <c:pt idx="3225">
                  <c:v>566.16999999999996</c:v>
                </c:pt>
                <c:pt idx="3226">
                  <c:v>566.16999999999996</c:v>
                </c:pt>
                <c:pt idx="3227">
                  <c:v>566.16999999999996</c:v>
                </c:pt>
                <c:pt idx="3228">
                  <c:v>566.16999999999996</c:v>
                </c:pt>
                <c:pt idx="3229">
                  <c:v>566.16999999999996</c:v>
                </c:pt>
                <c:pt idx="3230">
                  <c:v>566.16999999999996</c:v>
                </c:pt>
                <c:pt idx="3231">
                  <c:v>566.16999999999996</c:v>
                </c:pt>
                <c:pt idx="3232">
                  <c:v>566.16999999999996</c:v>
                </c:pt>
                <c:pt idx="3233">
                  <c:v>566.16999999999996</c:v>
                </c:pt>
                <c:pt idx="3234">
                  <c:v>566.16999999999996</c:v>
                </c:pt>
                <c:pt idx="3235">
                  <c:v>566.16999999999996</c:v>
                </c:pt>
                <c:pt idx="3236">
                  <c:v>566.16999999999996</c:v>
                </c:pt>
                <c:pt idx="3237">
                  <c:v>566.16999999999996</c:v>
                </c:pt>
                <c:pt idx="3238">
                  <c:v>566.16999999999996</c:v>
                </c:pt>
                <c:pt idx="3239">
                  <c:v>566.16999999999996</c:v>
                </c:pt>
                <c:pt idx="3240">
                  <c:v>566.16999999999996</c:v>
                </c:pt>
                <c:pt idx="3241">
                  <c:v>566.16999999999996</c:v>
                </c:pt>
                <c:pt idx="3242">
                  <c:v>566.16999999999996</c:v>
                </c:pt>
                <c:pt idx="3243">
                  <c:v>566.16999999999996</c:v>
                </c:pt>
                <c:pt idx="3244">
                  <c:v>566.16</c:v>
                </c:pt>
                <c:pt idx="3245">
                  <c:v>566.16</c:v>
                </c:pt>
                <c:pt idx="3246">
                  <c:v>566.16</c:v>
                </c:pt>
                <c:pt idx="3247">
                  <c:v>566.16</c:v>
                </c:pt>
                <c:pt idx="3248">
                  <c:v>566.16</c:v>
                </c:pt>
                <c:pt idx="3249">
                  <c:v>566.16</c:v>
                </c:pt>
                <c:pt idx="3250">
                  <c:v>566.16</c:v>
                </c:pt>
                <c:pt idx="3251">
                  <c:v>566.16</c:v>
                </c:pt>
                <c:pt idx="3252">
                  <c:v>566.16</c:v>
                </c:pt>
                <c:pt idx="3253">
                  <c:v>566.16</c:v>
                </c:pt>
                <c:pt idx="3254">
                  <c:v>566.16</c:v>
                </c:pt>
                <c:pt idx="3255">
                  <c:v>566.16</c:v>
                </c:pt>
                <c:pt idx="3256">
                  <c:v>566.16</c:v>
                </c:pt>
                <c:pt idx="3257">
                  <c:v>566.16</c:v>
                </c:pt>
                <c:pt idx="3258">
                  <c:v>566.16</c:v>
                </c:pt>
                <c:pt idx="3259">
                  <c:v>566.16</c:v>
                </c:pt>
                <c:pt idx="3260">
                  <c:v>566.16</c:v>
                </c:pt>
                <c:pt idx="3261">
                  <c:v>566.16</c:v>
                </c:pt>
                <c:pt idx="3262">
                  <c:v>566.16</c:v>
                </c:pt>
                <c:pt idx="3263">
                  <c:v>566.16</c:v>
                </c:pt>
                <c:pt idx="3264">
                  <c:v>566.16</c:v>
                </c:pt>
                <c:pt idx="3265">
                  <c:v>566.16</c:v>
                </c:pt>
                <c:pt idx="3266">
                  <c:v>566.16</c:v>
                </c:pt>
                <c:pt idx="3267">
                  <c:v>566.16</c:v>
                </c:pt>
                <c:pt idx="3268">
                  <c:v>566.15</c:v>
                </c:pt>
                <c:pt idx="3269">
                  <c:v>566.15</c:v>
                </c:pt>
                <c:pt idx="3270">
                  <c:v>566.15</c:v>
                </c:pt>
                <c:pt idx="3271">
                  <c:v>566.15</c:v>
                </c:pt>
                <c:pt idx="3272">
                  <c:v>566.15</c:v>
                </c:pt>
                <c:pt idx="3273">
                  <c:v>566.15</c:v>
                </c:pt>
                <c:pt idx="3274">
                  <c:v>566.15</c:v>
                </c:pt>
                <c:pt idx="3275">
                  <c:v>566.15</c:v>
                </c:pt>
                <c:pt idx="3276">
                  <c:v>566.15</c:v>
                </c:pt>
                <c:pt idx="3277">
                  <c:v>566.15</c:v>
                </c:pt>
                <c:pt idx="3278">
                  <c:v>566.15</c:v>
                </c:pt>
                <c:pt idx="3279">
                  <c:v>566.15</c:v>
                </c:pt>
                <c:pt idx="3280">
                  <c:v>566.15</c:v>
                </c:pt>
                <c:pt idx="3281">
                  <c:v>566.15</c:v>
                </c:pt>
                <c:pt idx="3282">
                  <c:v>566.15</c:v>
                </c:pt>
                <c:pt idx="3283">
                  <c:v>566.15</c:v>
                </c:pt>
                <c:pt idx="3284">
                  <c:v>566.15</c:v>
                </c:pt>
                <c:pt idx="3285">
                  <c:v>566.15</c:v>
                </c:pt>
                <c:pt idx="3286">
                  <c:v>566.15</c:v>
                </c:pt>
                <c:pt idx="3287">
                  <c:v>566.15</c:v>
                </c:pt>
                <c:pt idx="3288">
                  <c:v>566.15</c:v>
                </c:pt>
                <c:pt idx="3289">
                  <c:v>566.15</c:v>
                </c:pt>
                <c:pt idx="3290">
                  <c:v>566.15</c:v>
                </c:pt>
                <c:pt idx="3291">
                  <c:v>566.14</c:v>
                </c:pt>
                <c:pt idx="3292">
                  <c:v>566.14</c:v>
                </c:pt>
                <c:pt idx="3293">
                  <c:v>566.14</c:v>
                </c:pt>
                <c:pt idx="3294">
                  <c:v>566.14</c:v>
                </c:pt>
                <c:pt idx="3295">
                  <c:v>566.14</c:v>
                </c:pt>
                <c:pt idx="3296">
                  <c:v>566.14</c:v>
                </c:pt>
                <c:pt idx="3297">
                  <c:v>566.14</c:v>
                </c:pt>
                <c:pt idx="3298">
                  <c:v>566.14</c:v>
                </c:pt>
                <c:pt idx="3299">
                  <c:v>566.14</c:v>
                </c:pt>
                <c:pt idx="3300">
                  <c:v>566.14</c:v>
                </c:pt>
                <c:pt idx="3301">
                  <c:v>566.14</c:v>
                </c:pt>
                <c:pt idx="3302">
                  <c:v>566.14</c:v>
                </c:pt>
                <c:pt idx="3303">
                  <c:v>566.14</c:v>
                </c:pt>
                <c:pt idx="3304">
                  <c:v>566.14</c:v>
                </c:pt>
                <c:pt idx="3305">
                  <c:v>566.14</c:v>
                </c:pt>
                <c:pt idx="3306">
                  <c:v>566.14</c:v>
                </c:pt>
                <c:pt idx="3307">
                  <c:v>566.14</c:v>
                </c:pt>
                <c:pt idx="3308">
                  <c:v>566.14</c:v>
                </c:pt>
                <c:pt idx="3309">
                  <c:v>566.14</c:v>
                </c:pt>
                <c:pt idx="3310">
                  <c:v>566.14</c:v>
                </c:pt>
                <c:pt idx="3311">
                  <c:v>566.14</c:v>
                </c:pt>
                <c:pt idx="3312">
                  <c:v>566.14</c:v>
                </c:pt>
                <c:pt idx="3313">
                  <c:v>566.14</c:v>
                </c:pt>
                <c:pt idx="3314">
                  <c:v>566.14</c:v>
                </c:pt>
                <c:pt idx="3315">
                  <c:v>566.14</c:v>
                </c:pt>
                <c:pt idx="3316">
                  <c:v>566.14</c:v>
                </c:pt>
                <c:pt idx="3317">
                  <c:v>566.14</c:v>
                </c:pt>
                <c:pt idx="3318">
                  <c:v>566.13</c:v>
                </c:pt>
                <c:pt idx="3319">
                  <c:v>566.13</c:v>
                </c:pt>
                <c:pt idx="3320">
                  <c:v>566.13</c:v>
                </c:pt>
                <c:pt idx="3321">
                  <c:v>566.13</c:v>
                </c:pt>
                <c:pt idx="3322">
                  <c:v>566.13</c:v>
                </c:pt>
                <c:pt idx="3323">
                  <c:v>566.13</c:v>
                </c:pt>
                <c:pt idx="3324">
                  <c:v>566.13</c:v>
                </c:pt>
                <c:pt idx="3325">
                  <c:v>566.13</c:v>
                </c:pt>
                <c:pt idx="3326">
                  <c:v>566.13</c:v>
                </c:pt>
                <c:pt idx="3327">
                  <c:v>566.13</c:v>
                </c:pt>
                <c:pt idx="3328">
                  <c:v>566.13</c:v>
                </c:pt>
                <c:pt idx="3329">
                  <c:v>566.13</c:v>
                </c:pt>
                <c:pt idx="3330">
                  <c:v>566.13</c:v>
                </c:pt>
                <c:pt idx="3331">
                  <c:v>566.13</c:v>
                </c:pt>
                <c:pt idx="3332">
                  <c:v>566.13</c:v>
                </c:pt>
                <c:pt idx="3333">
                  <c:v>566.13</c:v>
                </c:pt>
                <c:pt idx="3334">
                  <c:v>566.13</c:v>
                </c:pt>
                <c:pt idx="3335">
                  <c:v>566.13</c:v>
                </c:pt>
                <c:pt idx="3336">
                  <c:v>566.13</c:v>
                </c:pt>
                <c:pt idx="3337">
                  <c:v>566.13</c:v>
                </c:pt>
                <c:pt idx="3338">
                  <c:v>566.13</c:v>
                </c:pt>
                <c:pt idx="3339">
                  <c:v>566.13</c:v>
                </c:pt>
                <c:pt idx="3340">
                  <c:v>566.13</c:v>
                </c:pt>
                <c:pt idx="3341">
                  <c:v>566.13</c:v>
                </c:pt>
                <c:pt idx="3342">
                  <c:v>566.13</c:v>
                </c:pt>
                <c:pt idx="3343">
                  <c:v>566.13</c:v>
                </c:pt>
                <c:pt idx="3344">
                  <c:v>566.13</c:v>
                </c:pt>
                <c:pt idx="3345">
                  <c:v>566.13</c:v>
                </c:pt>
                <c:pt idx="3346">
                  <c:v>566.13</c:v>
                </c:pt>
                <c:pt idx="3347">
                  <c:v>566.13</c:v>
                </c:pt>
                <c:pt idx="3348">
                  <c:v>566.12</c:v>
                </c:pt>
                <c:pt idx="3349">
                  <c:v>566.12</c:v>
                </c:pt>
                <c:pt idx="3350">
                  <c:v>566.12</c:v>
                </c:pt>
                <c:pt idx="3351">
                  <c:v>566.12</c:v>
                </c:pt>
                <c:pt idx="3352">
                  <c:v>566.12</c:v>
                </c:pt>
                <c:pt idx="3353">
                  <c:v>566.12</c:v>
                </c:pt>
                <c:pt idx="3354">
                  <c:v>566.12</c:v>
                </c:pt>
                <c:pt idx="3355">
                  <c:v>566.12</c:v>
                </c:pt>
                <c:pt idx="3356">
                  <c:v>566.12</c:v>
                </c:pt>
                <c:pt idx="3357">
                  <c:v>566.12</c:v>
                </c:pt>
                <c:pt idx="3358">
                  <c:v>566.12</c:v>
                </c:pt>
                <c:pt idx="3359">
                  <c:v>566.12</c:v>
                </c:pt>
                <c:pt idx="3360">
                  <c:v>566.12</c:v>
                </c:pt>
                <c:pt idx="3361">
                  <c:v>566.12</c:v>
                </c:pt>
                <c:pt idx="3362">
                  <c:v>566.12</c:v>
                </c:pt>
                <c:pt idx="3363">
                  <c:v>566.12</c:v>
                </c:pt>
                <c:pt idx="3364">
                  <c:v>566.12</c:v>
                </c:pt>
                <c:pt idx="3365">
                  <c:v>566.12</c:v>
                </c:pt>
                <c:pt idx="3366">
                  <c:v>566.12</c:v>
                </c:pt>
                <c:pt idx="3367">
                  <c:v>566.12</c:v>
                </c:pt>
                <c:pt idx="3368">
                  <c:v>566.12</c:v>
                </c:pt>
                <c:pt idx="3369">
                  <c:v>566.12</c:v>
                </c:pt>
                <c:pt idx="3370">
                  <c:v>566.12</c:v>
                </c:pt>
                <c:pt idx="3371">
                  <c:v>566.12</c:v>
                </c:pt>
                <c:pt idx="3372">
                  <c:v>566.12</c:v>
                </c:pt>
                <c:pt idx="3373">
                  <c:v>566.13</c:v>
                </c:pt>
                <c:pt idx="3374">
                  <c:v>566.13</c:v>
                </c:pt>
                <c:pt idx="3375">
                  <c:v>566.13</c:v>
                </c:pt>
                <c:pt idx="3376">
                  <c:v>566.13</c:v>
                </c:pt>
                <c:pt idx="3377">
                  <c:v>566.12</c:v>
                </c:pt>
                <c:pt idx="3378">
                  <c:v>566.12</c:v>
                </c:pt>
                <c:pt idx="3379">
                  <c:v>566.12</c:v>
                </c:pt>
                <c:pt idx="3380">
                  <c:v>566.12</c:v>
                </c:pt>
                <c:pt idx="3381">
                  <c:v>566.11</c:v>
                </c:pt>
                <c:pt idx="3382">
                  <c:v>566.11</c:v>
                </c:pt>
                <c:pt idx="3383">
                  <c:v>566.11</c:v>
                </c:pt>
                <c:pt idx="3384">
                  <c:v>566.11</c:v>
                </c:pt>
                <c:pt idx="3385">
                  <c:v>566.11</c:v>
                </c:pt>
                <c:pt idx="3386">
                  <c:v>566.11</c:v>
                </c:pt>
                <c:pt idx="3387">
                  <c:v>566.11</c:v>
                </c:pt>
                <c:pt idx="3388">
                  <c:v>566.11</c:v>
                </c:pt>
                <c:pt idx="3389">
                  <c:v>566.11</c:v>
                </c:pt>
                <c:pt idx="3390">
                  <c:v>566.11</c:v>
                </c:pt>
                <c:pt idx="3391">
                  <c:v>566.11</c:v>
                </c:pt>
                <c:pt idx="3392">
                  <c:v>566.11</c:v>
                </c:pt>
                <c:pt idx="3393">
                  <c:v>566.11</c:v>
                </c:pt>
                <c:pt idx="3394">
                  <c:v>566.11</c:v>
                </c:pt>
                <c:pt idx="3395">
                  <c:v>566.11</c:v>
                </c:pt>
                <c:pt idx="3396">
                  <c:v>566.11</c:v>
                </c:pt>
                <c:pt idx="3397">
                  <c:v>566.11</c:v>
                </c:pt>
                <c:pt idx="3398">
                  <c:v>566.11</c:v>
                </c:pt>
                <c:pt idx="3399">
                  <c:v>566.11</c:v>
                </c:pt>
                <c:pt idx="3400">
                  <c:v>566.11</c:v>
                </c:pt>
                <c:pt idx="3401">
                  <c:v>566.11</c:v>
                </c:pt>
                <c:pt idx="3402">
                  <c:v>566.11</c:v>
                </c:pt>
                <c:pt idx="3403">
                  <c:v>566.11</c:v>
                </c:pt>
                <c:pt idx="3404">
                  <c:v>566.11</c:v>
                </c:pt>
                <c:pt idx="3405">
                  <c:v>566.11</c:v>
                </c:pt>
                <c:pt idx="3406">
                  <c:v>566.1</c:v>
                </c:pt>
                <c:pt idx="3407">
                  <c:v>566.1</c:v>
                </c:pt>
                <c:pt idx="3408">
                  <c:v>566.1</c:v>
                </c:pt>
                <c:pt idx="3409">
                  <c:v>566.1</c:v>
                </c:pt>
                <c:pt idx="3410">
                  <c:v>566.1</c:v>
                </c:pt>
                <c:pt idx="3411">
                  <c:v>566.1</c:v>
                </c:pt>
                <c:pt idx="3412">
                  <c:v>566.1</c:v>
                </c:pt>
                <c:pt idx="3413">
                  <c:v>566.1</c:v>
                </c:pt>
                <c:pt idx="3414">
                  <c:v>566.1</c:v>
                </c:pt>
                <c:pt idx="3415">
                  <c:v>566.1</c:v>
                </c:pt>
                <c:pt idx="3416">
                  <c:v>566.1</c:v>
                </c:pt>
                <c:pt idx="3417">
                  <c:v>566.1</c:v>
                </c:pt>
                <c:pt idx="3418">
                  <c:v>566.1</c:v>
                </c:pt>
                <c:pt idx="3419">
                  <c:v>566.1</c:v>
                </c:pt>
                <c:pt idx="3420">
                  <c:v>566.1</c:v>
                </c:pt>
                <c:pt idx="3421">
                  <c:v>566.1</c:v>
                </c:pt>
                <c:pt idx="3422">
                  <c:v>566.1</c:v>
                </c:pt>
                <c:pt idx="3423">
                  <c:v>566.1</c:v>
                </c:pt>
                <c:pt idx="3424">
                  <c:v>566.1</c:v>
                </c:pt>
                <c:pt idx="3425">
                  <c:v>566.1</c:v>
                </c:pt>
                <c:pt idx="3426">
                  <c:v>566.1</c:v>
                </c:pt>
                <c:pt idx="3427">
                  <c:v>566.1</c:v>
                </c:pt>
                <c:pt idx="3428">
                  <c:v>566.1</c:v>
                </c:pt>
                <c:pt idx="3429">
                  <c:v>566.1</c:v>
                </c:pt>
                <c:pt idx="3430">
                  <c:v>566.1</c:v>
                </c:pt>
                <c:pt idx="3431">
                  <c:v>566.1</c:v>
                </c:pt>
                <c:pt idx="3432">
                  <c:v>566.1</c:v>
                </c:pt>
                <c:pt idx="3433">
                  <c:v>566.1</c:v>
                </c:pt>
                <c:pt idx="3434">
                  <c:v>566.1</c:v>
                </c:pt>
                <c:pt idx="3435">
                  <c:v>566.09</c:v>
                </c:pt>
                <c:pt idx="3436">
                  <c:v>566.09</c:v>
                </c:pt>
                <c:pt idx="3437">
                  <c:v>566.09</c:v>
                </c:pt>
                <c:pt idx="3438">
                  <c:v>566.09</c:v>
                </c:pt>
                <c:pt idx="3439">
                  <c:v>566.09</c:v>
                </c:pt>
                <c:pt idx="3440">
                  <c:v>566.09</c:v>
                </c:pt>
                <c:pt idx="3441">
                  <c:v>566.09</c:v>
                </c:pt>
                <c:pt idx="3442">
                  <c:v>566.09</c:v>
                </c:pt>
                <c:pt idx="3443">
                  <c:v>566.09</c:v>
                </c:pt>
                <c:pt idx="3444">
                  <c:v>566.09</c:v>
                </c:pt>
                <c:pt idx="3445">
                  <c:v>566.09</c:v>
                </c:pt>
                <c:pt idx="3446">
                  <c:v>566.09</c:v>
                </c:pt>
                <c:pt idx="3447">
                  <c:v>566.09</c:v>
                </c:pt>
                <c:pt idx="3448">
                  <c:v>566.09</c:v>
                </c:pt>
                <c:pt idx="3449">
                  <c:v>566.09</c:v>
                </c:pt>
                <c:pt idx="3450">
                  <c:v>566.09</c:v>
                </c:pt>
                <c:pt idx="3451">
                  <c:v>566.09</c:v>
                </c:pt>
                <c:pt idx="3452">
                  <c:v>566.09</c:v>
                </c:pt>
                <c:pt idx="3453">
                  <c:v>566.09</c:v>
                </c:pt>
                <c:pt idx="3454">
                  <c:v>566.09</c:v>
                </c:pt>
                <c:pt idx="3455">
                  <c:v>566.09</c:v>
                </c:pt>
                <c:pt idx="3456">
                  <c:v>566.09</c:v>
                </c:pt>
                <c:pt idx="3457">
                  <c:v>566.09</c:v>
                </c:pt>
                <c:pt idx="3458">
                  <c:v>566.09</c:v>
                </c:pt>
                <c:pt idx="3459">
                  <c:v>566.09</c:v>
                </c:pt>
                <c:pt idx="3460">
                  <c:v>566.09</c:v>
                </c:pt>
                <c:pt idx="3461">
                  <c:v>566.09</c:v>
                </c:pt>
                <c:pt idx="3462">
                  <c:v>566.09</c:v>
                </c:pt>
                <c:pt idx="3463">
                  <c:v>566.09</c:v>
                </c:pt>
                <c:pt idx="3464">
                  <c:v>566.09</c:v>
                </c:pt>
                <c:pt idx="3465">
                  <c:v>566.09</c:v>
                </c:pt>
                <c:pt idx="3466">
                  <c:v>566.08000000000004</c:v>
                </c:pt>
                <c:pt idx="3467">
                  <c:v>566.08000000000004</c:v>
                </c:pt>
                <c:pt idx="3468">
                  <c:v>566.08000000000004</c:v>
                </c:pt>
                <c:pt idx="3469">
                  <c:v>566.08000000000004</c:v>
                </c:pt>
                <c:pt idx="3470">
                  <c:v>566.08000000000004</c:v>
                </c:pt>
                <c:pt idx="3471">
                  <c:v>566.08000000000004</c:v>
                </c:pt>
                <c:pt idx="3472">
                  <c:v>566.08000000000004</c:v>
                </c:pt>
                <c:pt idx="3473">
                  <c:v>566.08000000000004</c:v>
                </c:pt>
                <c:pt idx="3474">
                  <c:v>566.08000000000004</c:v>
                </c:pt>
                <c:pt idx="3475">
                  <c:v>566.08000000000004</c:v>
                </c:pt>
                <c:pt idx="3476">
                  <c:v>566.08000000000004</c:v>
                </c:pt>
                <c:pt idx="3477">
                  <c:v>566.08000000000004</c:v>
                </c:pt>
                <c:pt idx="3478">
                  <c:v>566.08000000000004</c:v>
                </c:pt>
                <c:pt idx="3479">
                  <c:v>566.08000000000004</c:v>
                </c:pt>
                <c:pt idx="3480">
                  <c:v>566.08000000000004</c:v>
                </c:pt>
                <c:pt idx="3481">
                  <c:v>566.08000000000004</c:v>
                </c:pt>
                <c:pt idx="3482">
                  <c:v>566.08000000000004</c:v>
                </c:pt>
                <c:pt idx="3483">
                  <c:v>566.08000000000004</c:v>
                </c:pt>
                <c:pt idx="3484">
                  <c:v>566.08000000000004</c:v>
                </c:pt>
                <c:pt idx="3485">
                  <c:v>566.08000000000004</c:v>
                </c:pt>
                <c:pt idx="3486">
                  <c:v>566.08000000000004</c:v>
                </c:pt>
                <c:pt idx="3487">
                  <c:v>566.08000000000004</c:v>
                </c:pt>
                <c:pt idx="3488">
                  <c:v>566.08000000000004</c:v>
                </c:pt>
                <c:pt idx="3489">
                  <c:v>566.08000000000004</c:v>
                </c:pt>
                <c:pt idx="3490">
                  <c:v>566.08000000000004</c:v>
                </c:pt>
                <c:pt idx="3491">
                  <c:v>566.08000000000004</c:v>
                </c:pt>
                <c:pt idx="3492">
                  <c:v>566.08000000000004</c:v>
                </c:pt>
                <c:pt idx="3493">
                  <c:v>566.08000000000004</c:v>
                </c:pt>
                <c:pt idx="3494">
                  <c:v>566.08000000000004</c:v>
                </c:pt>
                <c:pt idx="3495">
                  <c:v>566.08000000000004</c:v>
                </c:pt>
                <c:pt idx="3496">
                  <c:v>566.08000000000004</c:v>
                </c:pt>
                <c:pt idx="3497">
                  <c:v>566.08000000000004</c:v>
                </c:pt>
                <c:pt idx="3498">
                  <c:v>566.07000000000005</c:v>
                </c:pt>
                <c:pt idx="3499">
                  <c:v>566.07000000000005</c:v>
                </c:pt>
                <c:pt idx="3500">
                  <c:v>566.07000000000005</c:v>
                </c:pt>
                <c:pt idx="3501">
                  <c:v>566.07000000000005</c:v>
                </c:pt>
                <c:pt idx="3502">
                  <c:v>566.07000000000005</c:v>
                </c:pt>
                <c:pt idx="3503">
                  <c:v>566.07000000000005</c:v>
                </c:pt>
                <c:pt idx="3504">
                  <c:v>566.07000000000005</c:v>
                </c:pt>
                <c:pt idx="3505">
                  <c:v>566.07000000000005</c:v>
                </c:pt>
                <c:pt idx="3506">
                  <c:v>566.07000000000005</c:v>
                </c:pt>
                <c:pt idx="3507">
                  <c:v>566.07000000000005</c:v>
                </c:pt>
                <c:pt idx="3508">
                  <c:v>566.07000000000005</c:v>
                </c:pt>
                <c:pt idx="3509">
                  <c:v>566.07000000000005</c:v>
                </c:pt>
                <c:pt idx="3510">
                  <c:v>566.07000000000005</c:v>
                </c:pt>
                <c:pt idx="3511">
                  <c:v>566.07000000000005</c:v>
                </c:pt>
                <c:pt idx="3512">
                  <c:v>566.07000000000005</c:v>
                </c:pt>
                <c:pt idx="3513">
                  <c:v>566.07000000000005</c:v>
                </c:pt>
                <c:pt idx="3514">
                  <c:v>566.07000000000005</c:v>
                </c:pt>
                <c:pt idx="3515">
                  <c:v>566.07000000000005</c:v>
                </c:pt>
                <c:pt idx="3516">
                  <c:v>566.07000000000005</c:v>
                </c:pt>
                <c:pt idx="3517">
                  <c:v>566.07000000000005</c:v>
                </c:pt>
                <c:pt idx="3518">
                  <c:v>566.07000000000005</c:v>
                </c:pt>
                <c:pt idx="3519">
                  <c:v>566.07000000000005</c:v>
                </c:pt>
                <c:pt idx="3520">
                  <c:v>566.07000000000005</c:v>
                </c:pt>
                <c:pt idx="3521">
                  <c:v>566.07000000000005</c:v>
                </c:pt>
                <c:pt idx="3522">
                  <c:v>566.07000000000005</c:v>
                </c:pt>
                <c:pt idx="3523">
                  <c:v>566.07000000000005</c:v>
                </c:pt>
                <c:pt idx="3524">
                  <c:v>566.07000000000005</c:v>
                </c:pt>
                <c:pt idx="3525">
                  <c:v>566.07000000000005</c:v>
                </c:pt>
                <c:pt idx="3526">
                  <c:v>566.07000000000005</c:v>
                </c:pt>
                <c:pt idx="3527">
                  <c:v>566.07000000000005</c:v>
                </c:pt>
                <c:pt idx="3528">
                  <c:v>566.07000000000005</c:v>
                </c:pt>
                <c:pt idx="3529">
                  <c:v>566.07000000000005</c:v>
                </c:pt>
                <c:pt idx="3530">
                  <c:v>566.07000000000005</c:v>
                </c:pt>
                <c:pt idx="3531">
                  <c:v>566.07000000000005</c:v>
                </c:pt>
                <c:pt idx="3532">
                  <c:v>566.07000000000005</c:v>
                </c:pt>
                <c:pt idx="3533">
                  <c:v>566.05999999999995</c:v>
                </c:pt>
                <c:pt idx="3534">
                  <c:v>566.05999999999995</c:v>
                </c:pt>
                <c:pt idx="3535">
                  <c:v>566.05999999999995</c:v>
                </c:pt>
                <c:pt idx="3536">
                  <c:v>566.05999999999995</c:v>
                </c:pt>
                <c:pt idx="3537">
                  <c:v>566.05999999999995</c:v>
                </c:pt>
                <c:pt idx="3538">
                  <c:v>566.05999999999995</c:v>
                </c:pt>
                <c:pt idx="3539">
                  <c:v>566.05999999999995</c:v>
                </c:pt>
                <c:pt idx="3540">
                  <c:v>566.05999999999995</c:v>
                </c:pt>
                <c:pt idx="3541">
                  <c:v>566.05999999999995</c:v>
                </c:pt>
                <c:pt idx="3542">
                  <c:v>566.05999999999995</c:v>
                </c:pt>
                <c:pt idx="3543">
                  <c:v>566.05999999999995</c:v>
                </c:pt>
                <c:pt idx="3544">
                  <c:v>566.05999999999995</c:v>
                </c:pt>
                <c:pt idx="3545">
                  <c:v>566.05999999999995</c:v>
                </c:pt>
                <c:pt idx="3546">
                  <c:v>566.05999999999995</c:v>
                </c:pt>
                <c:pt idx="3547">
                  <c:v>566.05999999999995</c:v>
                </c:pt>
                <c:pt idx="3548">
                  <c:v>566.05999999999995</c:v>
                </c:pt>
                <c:pt idx="3549">
                  <c:v>566.05999999999995</c:v>
                </c:pt>
                <c:pt idx="3550">
                  <c:v>566.05999999999995</c:v>
                </c:pt>
                <c:pt idx="3551">
                  <c:v>566.05999999999995</c:v>
                </c:pt>
                <c:pt idx="3552">
                  <c:v>566.05999999999995</c:v>
                </c:pt>
                <c:pt idx="3553">
                  <c:v>566.05999999999995</c:v>
                </c:pt>
                <c:pt idx="3554">
                  <c:v>566.05999999999995</c:v>
                </c:pt>
                <c:pt idx="3555">
                  <c:v>566.05999999999995</c:v>
                </c:pt>
                <c:pt idx="3556">
                  <c:v>566.05999999999995</c:v>
                </c:pt>
                <c:pt idx="3557">
                  <c:v>566.05999999999995</c:v>
                </c:pt>
                <c:pt idx="3558">
                  <c:v>566.05999999999995</c:v>
                </c:pt>
                <c:pt idx="3559">
                  <c:v>566.05999999999995</c:v>
                </c:pt>
                <c:pt idx="3560">
                  <c:v>566.05999999999995</c:v>
                </c:pt>
                <c:pt idx="3561">
                  <c:v>566.05999999999995</c:v>
                </c:pt>
                <c:pt idx="3562">
                  <c:v>566.05999999999995</c:v>
                </c:pt>
                <c:pt idx="3563">
                  <c:v>566.05999999999995</c:v>
                </c:pt>
                <c:pt idx="3564">
                  <c:v>566.05999999999995</c:v>
                </c:pt>
                <c:pt idx="3565">
                  <c:v>566.05999999999995</c:v>
                </c:pt>
                <c:pt idx="3566">
                  <c:v>566.05999999999995</c:v>
                </c:pt>
                <c:pt idx="3567">
                  <c:v>566.05999999999995</c:v>
                </c:pt>
                <c:pt idx="3568">
                  <c:v>566.05999999999995</c:v>
                </c:pt>
                <c:pt idx="3569">
                  <c:v>566.05999999999995</c:v>
                </c:pt>
                <c:pt idx="3570">
                  <c:v>566.04999999999995</c:v>
                </c:pt>
                <c:pt idx="3571">
                  <c:v>566.04999999999995</c:v>
                </c:pt>
                <c:pt idx="3572">
                  <c:v>566.04999999999995</c:v>
                </c:pt>
                <c:pt idx="3573">
                  <c:v>566.04999999999995</c:v>
                </c:pt>
                <c:pt idx="3574">
                  <c:v>566.04999999999995</c:v>
                </c:pt>
                <c:pt idx="3575">
                  <c:v>566.04999999999995</c:v>
                </c:pt>
                <c:pt idx="3576">
                  <c:v>566.04999999999995</c:v>
                </c:pt>
                <c:pt idx="3577">
                  <c:v>566.04999999999995</c:v>
                </c:pt>
                <c:pt idx="3578">
                  <c:v>566.04999999999995</c:v>
                </c:pt>
                <c:pt idx="3579">
                  <c:v>566.04999999999995</c:v>
                </c:pt>
                <c:pt idx="3580">
                  <c:v>566.04999999999995</c:v>
                </c:pt>
                <c:pt idx="3581">
                  <c:v>566.04999999999995</c:v>
                </c:pt>
                <c:pt idx="3582">
                  <c:v>566.04999999999995</c:v>
                </c:pt>
                <c:pt idx="3583">
                  <c:v>566.04999999999995</c:v>
                </c:pt>
                <c:pt idx="3584">
                  <c:v>566.04999999999995</c:v>
                </c:pt>
                <c:pt idx="3585">
                  <c:v>566.04999999999995</c:v>
                </c:pt>
                <c:pt idx="3586">
                  <c:v>566.04999999999995</c:v>
                </c:pt>
                <c:pt idx="3587">
                  <c:v>566.04999999999995</c:v>
                </c:pt>
                <c:pt idx="3588">
                  <c:v>566.04999999999995</c:v>
                </c:pt>
                <c:pt idx="3589">
                  <c:v>566.04999999999995</c:v>
                </c:pt>
                <c:pt idx="3590">
                  <c:v>566.04999999999995</c:v>
                </c:pt>
                <c:pt idx="3591">
                  <c:v>566.04999999999995</c:v>
                </c:pt>
                <c:pt idx="3592">
                  <c:v>566.04999999999995</c:v>
                </c:pt>
                <c:pt idx="3593">
                  <c:v>566.04999999999995</c:v>
                </c:pt>
                <c:pt idx="3594">
                  <c:v>566.04999999999995</c:v>
                </c:pt>
                <c:pt idx="3595">
                  <c:v>566.04999999999995</c:v>
                </c:pt>
                <c:pt idx="3596">
                  <c:v>566.04999999999995</c:v>
                </c:pt>
                <c:pt idx="3597">
                  <c:v>566.04999999999995</c:v>
                </c:pt>
                <c:pt idx="3598">
                  <c:v>566.04999999999995</c:v>
                </c:pt>
                <c:pt idx="3599">
                  <c:v>566.04999999999995</c:v>
                </c:pt>
                <c:pt idx="3600">
                  <c:v>566.04999999999995</c:v>
                </c:pt>
                <c:pt idx="3601">
                  <c:v>566.04999999999995</c:v>
                </c:pt>
                <c:pt idx="3602">
                  <c:v>566.04999999999995</c:v>
                </c:pt>
                <c:pt idx="3603">
                  <c:v>566.04</c:v>
                </c:pt>
                <c:pt idx="3604">
                  <c:v>566.04</c:v>
                </c:pt>
                <c:pt idx="3605">
                  <c:v>566.04</c:v>
                </c:pt>
                <c:pt idx="3606">
                  <c:v>566.04</c:v>
                </c:pt>
                <c:pt idx="3607">
                  <c:v>566.03</c:v>
                </c:pt>
                <c:pt idx="3608">
                  <c:v>566.03</c:v>
                </c:pt>
                <c:pt idx="3609">
                  <c:v>566.03</c:v>
                </c:pt>
                <c:pt idx="3610">
                  <c:v>566.03</c:v>
                </c:pt>
                <c:pt idx="3611">
                  <c:v>566.02</c:v>
                </c:pt>
                <c:pt idx="3612">
                  <c:v>566.02</c:v>
                </c:pt>
                <c:pt idx="3613">
                  <c:v>566.02</c:v>
                </c:pt>
                <c:pt idx="3614">
                  <c:v>566.02</c:v>
                </c:pt>
                <c:pt idx="3615">
                  <c:v>566.02</c:v>
                </c:pt>
                <c:pt idx="3616">
                  <c:v>566.02</c:v>
                </c:pt>
                <c:pt idx="3617">
                  <c:v>566.02</c:v>
                </c:pt>
                <c:pt idx="3618">
                  <c:v>566.02</c:v>
                </c:pt>
                <c:pt idx="3619">
                  <c:v>566.02</c:v>
                </c:pt>
                <c:pt idx="3620">
                  <c:v>566.02</c:v>
                </c:pt>
                <c:pt idx="3621">
                  <c:v>566.02</c:v>
                </c:pt>
                <c:pt idx="3622">
                  <c:v>566.02</c:v>
                </c:pt>
                <c:pt idx="3623">
                  <c:v>566.02</c:v>
                </c:pt>
                <c:pt idx="3624">
                  <c:v>566.02</c:v>
                </c:pt>
                <c:pt idx="3625">
                  <c:v>566.02</c:v>
                </c:pt>
                <c:pt idx="3626">
                  <c:v>566.02</c:v>
                </c:pt>
                <c:pt idx="3627">
                  <c:v>566.02</c:v>
                </c:pt>
                <c:pt idx="3628">
                  <c:v>566.02</c:v>
                </c:pt>
                <c:pt idx="3629">
                  <c:v>566.02</c:v>
                </c:pt>
                <c:pt idx="3630">
                  <c:v>566.02</c:v>
                </c:pt>
                <c:pt idx="3631">
                  <c:v>566.02</c:v>
                </c:pt>
                <c:pt idx="3632">
                  <c:v>566.02</c:v>
                </c:pt>
                <c:pt idx="3633">
                  <c:v>566.02</c:v>
                </c:pt>
                <c:pt idx="3634">
                  <c:v>566.02</c:v>
                </c:pt>
                <c:pt idx="3635">
                  <c:v>566.02</c:v>
                </c:pt>
                <c:pt idx="3636">
                  <c:v>566.02</c:v>
                </c:pt>
                <c:pt idx="3637">
                  <c:v>566.02</c:v>
                </c:pt>
                <c:pt idx="3638">
                  <c:v>566.02</c:v>
                </c:pt>
                <c:pt idx="3639">
                  <c:v>566.02</c:v>
                </c:pt>
                <c:pt idx="3640">
                  <c:v>566.02</c:v>
                </c:pt>
                <c:pt idx="3641">
                  <c:v>566.02</c:v>
                </c:pt>
                <c:pt idx="3642">
                  <c:v>566.02</c:v>
                </c:pt>
                <c:pt idx="3643">
                  <c:v>566.02</c:v>
                </c:pt>
                <c:pt idx="3644">
                  <c:v>566.02</c:v>
                </c:pt>
                <c:pt idx="3645">
                  <c:v>566.02</c:v>
                </c:pt>
                <c:pt idx="3646">
                  <c:v>566.02</c:v>
                </c:pt>
                <c:pt idx="3647">
                  <c:v>566.01</c:v>
                </c:pt>
                <c:pt idx="3648">
                  <c:v>566.01</c:v>
                </c:pt>
                <c:pt idx="3649">
                  <c:v>566.01</c:v>
                </c:pt>
                <c:pt idx="3650">
                  <c:v>566.01</c:v>
                </c:pt>
                <c:pt idx="3651">
                  <c:v>566.01</c:v>
                </c:pt>
                <c:pt idx="3652">
                  <c:v>566.01</c:v>
                </c:pt>
                <c:pt idx="3653">
                  <c:v>566.01</c:v>
                </c:pt>
                <c:pt idx="3654">
                  <c:v>566.01</c:v>
                </c:pt>
                <c:pt idx="3655">
                  <c:v>566.01</c:v>
                </c:pt>
                <c:pt idx="3656">
                  <c:v>566.01</c:v>
                </c:pt>
                <c:pt idx="3657">
                  <c:v>566.01</c:v>
                </c:pt>
                <c:pt idx="3658">
                  <c:v>566.01</c:v>
                </c:pt>
                <c:pt idx="3659">
                  <c:v>566.01</c:v>
                </c:pt>
                <c:pt idx="3660">
                  <c:v>566.01</c:v>
                </c:pt>
                <c:pt idx="3661">
                  <c:v>566.01</c:v>
                </c:pt>
                <c:pt idx="3662">
                  <c:v>566.01</c:v>
                </c:pt>
                <c:pt idx="3663">
                  <c:v>566.01</c:v>
                </c:pt>
                <c:pt idx="3664">
                  <c:v>566.01</c:v>
                </c:pt>
                <c:pt idx="3665">
                  <c:v>566.01</c:v>
                </c:pt>
                <c:pt idx="3666">
                  <c:v>566.01</c:v>
                </c:pt>
                <c:pt idx="3667">
                  <c:v>566.01</c:v>
                </c:pt>
                <c:pt idx="3668">
                  <c:v>566.01</c:v>
                </c:pt>
                <c:pt idx="3669">
                  <c:v>566.01</c:v>
                </c:pt>
                <c:pt idx="3670">
                  <c:v>566.01</c:v>
                </c:pt>
                <c:pt idx="3671">
                  <c:v>566.01</c:v>
                </c:pt>
                <c:pt idx="3672">
                  <c:v>566.01</c:v>
                </c:pt>
                <c:pt idx="3673">
                  <c:v>566.01</c:v>
                </c:pt>
                <c:pt idx="3674">
                  <c:v>566.01</c:v>
                </c:pt>
                <c:pt idx="3675">
                  <c:v>566.01</c:v>
                </c:pt>
                <c:pt idx="3676">
                  <c:v>566.01</c:v>
                </c:pt>
                <c:pt idx="3677">
                  <c:v>566.01</c:v>
                </c:pt>
                <c:pt idx="3678">
                  <c:v>566.01</c:v>
                </c:pt>
                <c:pt idx="3679">
                  <c:v>566.01</c:v>
                </c:pt>
                <c:pt idx="3680">
                  <c:v>566</c:v>
                </c:pt>
                <c:pt idx="3681">
                  <c:v>566</c:v>
                </c:pt>
                <c:pt idx="3682">
                  <c:v>566</c:v>
                </c:pt>
                <c:pt idx="3683">
                  <c:v>566</c:v>
                </c:pt>
                <c:pt idx="3684">
                  <c:v>566</c:v>
                </c:pt>
                <c:pt idx="3685">
                  <c:v>566</c:v>
                </c:pt>
                <c:pt idx="3686">
                  <c:v>566</c:v>
                </c:pt>
                <c:pt idx="3687">
                  <c:v>566</c:v>
                </c:pt>
                <c:pt idx="3688">
                  <c:v>566</c:v>
                </c:pt>
                <c:pt idx="3689">
                  <c:v>566</c:v>
                </c:pt>
                <c:pt idx="3690">
                  <c:v>566</c:v>
                </c:pt>
                <c:pt idx="3691">
                  <c:v>566</c:v>
                </c:pt>
                <c:pt idx="3692">
                  <c:v>566</c:v>
                </c:pt>
                <c:pt idx="3693">
                  <c:v>566</c:v>
                </c:pt>
                <c:pt idx="3694">
                  <c:v>566</c:v>
                </c:pt>
                <c:pt idx="3695">
                  <c:v>566</c:v>
                </c:pt>
                <c:pt idx="3696">
                  <c:v>566</c:v>
                </c:pt>
                <c:pt idx="3697">
                  <c:v>566</c:v>
                </c:pt>
                <c:pt idx="3698">
                  <c:v>566</c:v>
                </c:pt>
                <c:pt idx="3699">
                  <c:v>566</c:v>
                </c:pt>
                <c:pt idx="3700">
                  <c:v>566</c:v>
                </c:pt>
                <c:pt idx="3701">
                  <c:v>566</c:v>
                </c:pt>
                <c:pt idx="3702">
                  <c:v>566</c:v>
                </c:pt>
                <c:pt idx="3703">
                  <c:v>566</c:v>
                </c:pt>
                <c:pt idx="3704">
                  <c:v>566</c:v>
                </c:pt>
                <c:pt idx="3705">
                  <c:v>566</c:v>
                </c:pt>
                <c:pt idx="3706">
                  <c:v>566</c:v>
                </c:pt>
                <c:pt idx="3707">
                  <c:v>566</c:v>
                </c:pt>
                <c:pt idx="3708">
                  <c:v>566</c:v>
                </c:pt>
                <c:pt idx="3709">
                  <c:v>566</c:v>
                </c:pt>
                <c:pt idx="3710">
                  <c:v>566</c:v>
                </c:pt>
                <c:pt idx="3711">
                  <c:v>566</c:v>
                </c:pt>
                <c:pt idx="3712">
                  <c:v>566</c:v>
                </c:pt>
                <c:pt idx="3713">
                  <c:v>566</c:v>
                </c:pt>
                <c:pt idx="3714">
                  <c:v>566</c:v>
                </c:pt>
                <c:pt idx="3715">
                  <c:v>566</c:v>
                </c:pt>
                <c:pt idx="3716">
                  <c:v>566</c:v>
                </c:pt>
                <c:pt idx="3717">
                  <c:v>566</c:v>
                </c:pt>
                <c:pt idx="3718">
                  <c:v>566</c:v>
                </c:pt>
                <c:pt idx="3719">
                  <c:v>565.99</c:v>
                </c:pt>
                <c:pt idx="3720">
                  <c:v>565.99</c:v>
                </c:pt>
                <c:pt idx="3721">
                  <c:v>565.99</c:v>
                </c:pt>
                <c:pt idx="3722">
                  <c:v>565.99</c:v>
                </c:pt>
                <c:pt idx="3723">
                  <c:v>565.99</c:v>
                </c:pt>
                <c:pt idx="3724">
                  <c:v>565.99</c:v>
                </c:pt>
                <c:pt idx="3725">
                  <c:v>565.99</c:v>
                </c:pt>
                <c:pt idx="3726">
                  <c:v>565.99</c:v>
                </c:pt>
                <c:pt idx="3727">
                  <c:v>565.99</c:v>
                </c:pt>
                <c:pt idx="3728">
                  <c:v>565.99</c:v>
                </c:pt>
                <c:pt idx="3729">
                  <c:v>565.99</c:v>
                </c:pt>
                <c:pt idx="3730">
                  <c:v>565.99</c:v>
                </c:pt>
                <c:pt idx="3731">
                  <c:v>565.99</c:v>
                </c:pt>
                <c:pt idx="3732">
                  <c:v>565.99</c:v>
                </c:pt>
                <c:pt idx="3733">
                  <c:v>565.99</c:v>
                </c:pt>
                <c:pt idx="3734">
                  <c:v>565.99</c:v>
                </c:pt>
                <c:pt idx="3735">
                  <c:v>565.99</c:v>
                </c:pt>
                <c:pt idx="3736">
                  <c:v>565.99</c:v>
                </c:pt>
                <c:pt idx="3737">
                  <c:v>565.99</c:v>
                </c:pt>
                <c:pt idx="3738">
                  <c:v>565.99</c:v>
                </c:pt>
                <c:pt idx="3739">
                  <c:v>565.99</c:v>
                </c:pt>
                <c:pt idx="3740">
                  <c:v>565.99</c:v>
                </c:pt>
                <c:pt idx="3741">
                  <c:v>565.99</c:v>
                </c:pt>
                <c:pt idx="3742">
                  <c:v>565.99</c:v>
                </c:pt>
                <c:pt idx="3743">
                  <c:v>565.99</c:v>
                </c:pt>
                <c:pt idx="3744">
                  <c:v>565.99</c:v>
                </c:pt>
                <c:pt idx="3745">
                  <c:v>565.99</c:v>
                </c:pt>
                <c:pt idx="3746">
                  <c:v>565.99</c:v>
                </c:pt>
                <c:pt idx="3747">
                  <c:v>565.99</c:v>
                </c:pt>
                <c:pt idx="3748">
                  <c:v>565.99</c:v>
                </c:pt>
                <c:pt idx="3749">
                  <c:v>565.99</c:v>
                </c:pt>
                <c:pt idx="3750">
                  <c:v>565.99</c:v>
                </c:pt>
                <c:pt idx="3751">
                  <c:v>565.99</c:v>
                </c:pt>
                <c:pt idx="3752">
                  <c:v>565.99</c:v>
                </c:pt>
                <c:pt idx="3753">
                  <c:v>565.99</c:v>
                </c:pt>
                <c:pt idx="3754">
                  <c:v>565.99</c:v>
                </c:pt>
                <c:pt idx="3755">
                  <c:v>565.99</c:v>
                </c:pt>
                <c:pt idx="3756">
                  <c:v>565.99</c:v>
                </c:pt>
                <c:pt idx="3757">
                  <c:v>565.98</c:v>
                </c:pt>
                <c:pt idx="3758">
                  <c:v>565.98</c:v>
                </c:pt>
                <c:pt idx="3759">
                  <c:v>565.98</c:v>
                </c:pt>
                <c:pt idx="3760">
                  <c:v>565.98</c:v>
                </c:pt>
                <c:pt idx="3761">
                  <c:v>565.98</c:v>
                </c:pt>
                <c:pt idx="3762">
                  <c:v>565.98</c:v>
                </c:pt>
                <c:pt idx="3763">
                  <c:v>565.98</c:v>
                </c:pt>
                <c:pt idx="3764">
                  <c:v>565.98</c:v>
                </c:pt>
                <c:pt idx="3765">
                  <c:v>565.98</c:v>
                </c:pt>
                <c:pt idx="3766">
                  <c:v>565.98</c:v>
                </c:pt>
                <c:pt idx="3767">
                  <c:v>565.98</c:v>
                </c:pt>
                <c:pt idx="3768">
                  <c:v>565.98</c:v>
                </c:pt>
                <c:pt idx="3769">
                  <c:v>565.98</c:v>
                </c:pt>
                <c:pt idx="3770">
                  <c:v>565.98</c:v>
                </c:pt>
                <c:pt idx="3771">
                  <c:v>565.98</c:v>
                </c:pt>
                <c:pt idx="3772">
                  <c:v>565.98</c:v>
                </c:pt>
                <c:pt idx="3773">
                  <c:v>565.98</c:v>
                </c:pt>
                <c:pt idx="3774">
                  <c:v>565.98</c:v>
                </c:pt>
                <c:pt idx="3775">
                  <c:v>565.98</c:v>
                </c:pt>
                <c:pt idx="3776">
                  <c:v>565.98</c:v>
                </c:pt>
                <c:pt idx="3777">
                  <c:v>565.98</c:v>
                </c:pt>
                <c:pt idx="3778">
                  <c:v>565.98</c:v>
                </c:pt>
                <c:pt idx="3779">
                  <c:v>565.98</c:v>
                </c:pt>
                <c:pt idx="3780">
                  <c:v>565.98</c:v>
                </c:pt>
                <c:pt idx="3781">
                  <c:v>565.98</c:v>
                </c:pt>
                <c:pt idx="3782">
                  <c:v>565.98</c:v>
                </c:pt>
                <c:pt idx="3783">
                  <c:v>565.98</c:v>
                </c:pt>
                <c:pt idx="3784">
                  <c:v>565.98</c:v>
                </c:pt>
                <c:pt idx="3785">
                  <c:v>565.98</c:v>
                </c:pt>
                <c:pt idx="3786">
                  <c:v>565.98</c:v>
                </c:pt>
                <c:pt idx="3787">
                  <c:v>565.98</c:v>
                </c:pt>
                <c:pt idx="3788">
                  <c:v>565.98</c:v>
                </c:pt>
                <c:pt idx="3789">
                  <c:v>565.98</c:v>
                </c:pt>
                <c:pt idx="3790">
                  <c:v>565.98</c:v>
                </c:pt>
                <c:pt idx="3791">
                  <c:v>565.98</c:v>
                </c:pt>
                <c:pt idx="3792">
                  <c:v>565.98</c:v>
                </c:pt>
                <c:pt idx="3793">
                  <c:v>565.98</c:v>
                </c:pt>
                <c:pt idx="3794">
                  <c:v>565.98</c:v>
                </c:pt>
                <c:pt idx="3795">
                  <c:v>565.98</c:v>
                </c:pt>
                <c:pt idx="3796">
                  <c:v>565.98</c:v>
                </c:pt>
                <c:pt idx="3797">
                  <c:v>565.98</c:v>
                </c:pt>
                <c:pt idx="3798">
                  <c:v>565.98</c:v>
                </c:pt>
                <c:pt idx="3799">
                  <c:v>565.97</c:v>
                </c:pt>
                <c:pt idx="3800">
                  <c:v>565.97</c:v>
                </c:pt>
                <c:pt idx="3801">
                  <c:v>565.97</c:v>
                </c:pt>
                <c:pt idx="3802">
                  <c:v>565.97</c:v>
                </c:pt>
                <c:pt idx="3803">
                  <c:v>565.97</c:v>
                </c:pt>
                <c:pt idx="3804">
                  <c:v>565.97</c:v>
                </c:pt>
                <c:pt idx="3805">
                  <c:v>565.97</c:v>
                </c:pt>
                <c:pt idx="3806">
                  <c:v>565.97</c:v>
                </c:pt>
                <c:pt idx="3807">
                  <c:v>565.97</c:v>
                </c:pt>
                <c:pt idx="3808">
                  <c:v>565.97</c:v>
                </c:pt>
                <c:pt idx="3809">
                  <c:v>565.97</c:v>
                </c:pt>
                <c:pt idx="3810">
                  <c:v>565.97</c:v>
                </c:pt>
                <c:pt idx="3811">
                  <c:v>565.97</c:v>
                </c:pt>
                <c:pt idx="3812">
                  <c:v>565.97</c:v>
                </c:pt>
                <c:pt idx="3813">
                  <c:v>565.97</c:v>
                </c:pt>
                <c:pt idx="3814">
                  <c:v>565.97</c:v>
                </c:pt>
                <c:pt idx="3815">
                  <c:v>565.97</c:v>
                </c:pt>
                <c:pt idx="3816">
                  <c:v>565.97</c:v>
                </c:pt>
                <c:pt idx="3817">
                  <c:v>565.97</c:v>
                </c:pt>
                <c:pt idx="3818">
                  <c:v>565.97</c:v>
                </c:pt>
                <c:pt idx="3819">
                  <c:v>565.97</c:v>
                </c:pt>
                <c:pt idx="3820">
                  <c:v>565.97</c:v>
                </c:pt>
                <c:pt idx="3821">
                  <c:v>565.97</c:v>
                </c:pt>
                <c:pt idx="3822">
                  <c:v>565.97</c:v>
                </c:pt>
                <c:pt idx="3823">
                  <c:v>565.97</c:v>
                </c:pt>
                <c:pt idx="3824">
                  <c:v>565.97</c:v>
                </c:pt>
                <c:pt idx="3825">
                  <c:v>565.97</c:v>
                </c:pt>
                <c:pt idx="3826">
                  <c:v>565.97</c:v>
                </c:pt>
                <c:pt idx="3827">
                  <c:v>565.97</c:v>
                </c:pt>
                <c:pt idx="3828">
                  <c:v>565.97</c:v>
                </c:pt>
                <c:pt idx="3829">
                  <c:v>565.97</c:v>
                </c:pt>
                <c:pt idx="3830">
                  <c:v>565.97</c:v>
                </c:pt>
                <c:pt idx="3831">
                  <c:v>565.97</c:v>
                </c:pt>
                <c:pt idx="3832">
                  <c:v>565.97</c:v>
                </c:pt>
                <c:pt idx="3833">
                  <c:v>565.97</c:v>
                </c:pt>
                <c:pt idx="3834">
                  <c:v>565.97</c:v>
                </c:pt>
                <c:pt idx="3835">
                  <c:v>565.97</c:v>
                </c:pt>
                <c:pt idx="3836">
                  <c:v>565.97</c:v>
                </c:pt>
                <c:pt idx="3837">
                  <c:v>565.97</c:v>
                </c:pt>
                <c:pt idx="3838">
                  <c:v>565.97</c:v>
                </c:pt>
                <c:pt idx="3839">
                  <c:v>565.97</c:v>
                </c:pt>
                <c:pt idx="3840">
                  <c:v>565.97</c:v>
                </c:pt>
                <c:pt idx="3841">
                  <c:v>565.97</c:v>
                </c:pt>
                <c:pt idx="3842">
                  <c:v>565.97</c:v>
                </c:pt>
                <c:pt idx="3843">
                  <c:v>565.97</c:v>
                </c:pt>
                <c:pt idx="3844">
                  <c:v>565.97</c:v>
                </c:pt>
                <c:pt idx="3845">
                  <c:v>565.97</c:v>
                </c:pt>
                <c:pt idx="3846">
                  <c:v>565.97</c:v>
                </c:pt>
                <c:pt idx="3847">
                  <c:v>565.97</c:v>
                </c:pt>
                <c:pt idx="3848">
                  <c:v>565.96</c:v>
                </c:pt>
                <c:pt idx="3849">
                  <c:v>565.96</c:v>
                </c:pt>
                <c:pt idx="3850">
                  <c:v>565.96</c:v>
                </c:pt>
                <c:pt idx="3851">
                  <c:v>565.96</c:v>
                </c:pt>
                <c:pt idx="3852">
                  <c:v>565.96</c:v>
                </c:pt>
                <c:pt idx="3853">
                  <c:v>565.96</c:v>
                </c:pt>
                <c:pt idx="3854">
                  <c:v>565.96</c:v>
                </c:pt>
                <c:pt idx="3855">
                  <c:v>565.96</c:v>
                </c:pt>
                <c:pt idx="3856">
                  <c:v>565.96</c:v>
                </c:pt>
                <c:pt idx="3857">
                  <c:v>565.96</c:v>
                </c:pt>
                <c:pt idx="3858">
                  <c:v>565.96</c:v>
                </c:pt>
                <c:pt idx="3859">
                  <c:v>565.96</c:v>
                </c:pt>
                <c:pt idx="3860">
                  <c:v>565.96</c:v>
                </c:pt>
                <c:pt idx="3861">
                  <c:v>565.96</c:v>
                </c:pt>
                <c:pt idx="3862">
                  <c:v>565.96</c:v>
                </c:pt>
                <c:pt idx="3863">
                  <c:v>565.96</c:v>
                </c:pt>
                <c:pt idx="3864">
                  <c:v>565.96</c:v>
                </c:pt>
                <c:pt idx="3865">
                  <c:v>565.96</c:v>
                </c:pt>
                <c:pt idx="3866">
                  <c:v>565.96</c:v>
                </c:pt>
                <c:pt idx="3867">
                  <c:v>565.96</c:v>
                </c:pt>
                <c:pt idx="3868">
                  <c:v>565.96</c:v>
                </c:pt>
                <c:pt idx="3869">
                  <c:v>565.96</c:v>
                </c:pt>
                <c:pt idx="3870">
                  <c:v>565.96</c:v>
                </c:pt>
                <c:pt idx="3871">
                  <c:v>565.96</c:v>
                </c:pt>
                <c:pt idx="3872">
                  <c:v>565.96</c:v>
                </c:pt>
                <c:pt idx="3873">
                  <c:v>565.96</c:v>
                </c:pt>
                <c:pt idx="3874">
                  <c:v>565.96</c:v>
                </c:pt>
                <c:pt idx="3875">
                  <c:v>565.96</c:v>
                </c:pt>
                <c:pt idx="3876">
                  <c:v>565.96</c:v>
                </c:pt>
                <c:pt idx="3877">
                  <c:v>565.96</c:v>
                </c:pt>
                <c:pt idx="3878">
                  <c:v>565.96</c:v>
                </c:pt>
                <c:pt idx="3879">
                  <c:v>565.96</c:v>
                </c:pt>
                <c:pt idx="3880">
                  <c:v>565.96</c:v>
                </c:pt>
                <c:pt idx="3881">
                  <c:v>565.96</c:v>
                </c:pt>
                <c:pt idx="3882">
                  <c:v>565.96</c:v>
                </c:pt>
                <c:pt idx="3883">
                  <c:v>565.96</c:v>
                </c:pt>
                <c:pt idx="3884">
                  <c:v>565.96</c:v>
                </c:pt>
                <c:pt idx="3885">
                  <c:v>565.96</c:v>
                </c:pt>
                <c:pt idx="3886">
                  <c:v>565.96</c:v>
                </c:pt>
                <c:pt idx="3887">
                  <c:v>565.96</c:v>
                </c:pt>
                <c:pt idx="3888">
                  <c:v>565.96</c:v>
                </c:pt>
                <c:pt idx="3889">
                  <c:v>565.96</c:v>
                </c:pt>
                <c:pt idx="3890">
                  <c:v>565.96</c:v>
                </c:pt>
                <c:pt idx="3891">
                  <c:v>565.96</c:v>
                </c:pt>
                <c:pt idx="3892">
                  <c:v>565.96</c:v>
                </c:pt>
                <c:pt idx="3893">
                  <c:v>565.96</c:v>
                </c:pt>
                <c:pt idx="3894">
                  <c:v>565.96</c:v>
                </c:pt>
                <c:pt idx="3895">
                  <c:v>565.96</c:v>
                </c:pt>
                <c:pt idx="3896">
                  <c:v>565.96</c:v>
                </c:pt>
                <c:pt idx="3897">
                  <c:v>565.96</c:v>
                </c:pt>
                <c:pt idx="3898">
                  <c:v>565.96</c:v>
                </c:pt>
                <c:pt idx="3899">
                  <c:v>565.96</c:v>
                </c:pt>
                <c:pt idx="3900">
                  <c:v>565.96</c:v>
                </c:pt>
                <c:pt idx="3901">
                  <c:v>565.96</c:v>
                </c:pt>
                <c:pt idx="3902">
                  <c:v>565.96</c:v>
                </c:pt>
                <c:pt idx="3903">
                  <c:v>565.95000000000005</c:v>
                </c:pt>
                <c:pt idx="3904">
                  <c:v>565.95000000000005</c:v>
                </c:pt>
                <c:pt idx="3905">
                  <c:v>565.95000000000005</c:v>
                </c:pt>
                <c:pt idx="3906">
                  <c:v>565.95000000000005</c:v>
                </c:pt>
                <c:pt idx="3907">
                  <c:v>565.95000000000005</c:v>
                </c:pt>
                <c:pt idx="3908">
                  <c:v>565.95000000000005</c:v>
                </c:pt>
                <c:pt idx="3909">
                  <c:v>565.95000000000005</c:v>
                </c:pt>
                <c:pt idx="3910">
                  <c:v>565.95000000000005</c:v>
                </c:pt>
                <c:pt idx="3911">
                  <c:v>565.95000000000005</c:v>
                </c:pt>
                <c:pt idx="3912">
                  <c:v>565.95000000000005</c:v>
                </c:pt>
                <c:pt idx="3913">
                  <c:v>565.95000000000005</c:v>
                </c:pt>
                <c:pt idx="3914">
                  <c:v>565.95000000000005</c:v>
                </c:pt>
                <c:pt idx="3915">
                  <c:v>565.95000000000005</c:v>
                </c:pt>
                <c:pt idx="3916">
                  <c:v>565.95000000000005</c:v>
                </c:pt>
                <c:pt idx="3917">
                  <c:v>565.95000000000005</c:v>
                </c:pt>
                <c:pt idx="3918">
                  <c:v>565.95000000000005</c:v>
                </c:pt>
                <c:pt idx="3919">
                  <c:v>565.95000000000005</c:v>
                </c:pt>
                <c:pt idx="3920">
                  <c:v>565.95000000000005</c:v>
                </c:pt>
                <c:pt idx="3921">
                  <c:v>565.95000000000005</c:v>
                </c:pt>
                <c:pt idx="3922">
                  <c:v>565.95000000000005</c:v>
                </c:pt>
                <c:pt idx="3923">
                  <c:v>565.95000000000005</c:v>
                </c:pt>
                <c:pt idx="3924">
                  <c:v>565.95000000000005</c:v>
                </c:pt>
                <c:pt idx="3925">
                  <c:v>565.95000000000005</c:v>
                </c:pt>
                <c:pt idx="3926">
                  <c:v>565.95000000000005</c:v>
                </c:pt>
                <c:pt idx="3927">
                  <c:v>565.95000000000005</c:v>
                </c:pt>
                <c:pt idx="3928">
                  <c:v>565.95000000000005</c:v>
                </c:pt>
                <c:pt idx="3929">
                  <c:v>565.95000000000005</c:v>
                </c:pt>
                <c:pt idx="3930">
                  <c:v>565.95000000000005</c:v>
                </c:pt>
                <c:pt idx="3931">
                  <c:v>565.95000000000005</c:v>
                </c:pt>
                <c:pt idx="3932">
                  <c:v>565.95000000000005</c:v>
                </c:pt>
                <c:pt idx="3933">
                  <c:v>565.95000000000005</c:v>
                </c:pt>
                <c:pt idx="3934">
                  <c:v>565.95000000000005</c:v>
                </c:pt>
                <c:pt idx="3935">
                  <c:v>565.95000000000005</c:v>
                </c:pt>
                <c:pt idx="3936">
                  <c:v>565.95000000000005</c:v>
                </c:pt>
                <c:pt idx="3937">
                  <c:v>565.95000000000005</c:v>
                </c:pt>
                <c:pt idx="3938">
                  <c:v>565.95000000000005</c:v>
                </c:pt>
                <c:pt idx="3939">
                  <c:v>565.95000000000005</c:v>
                </c:pt>
                <c:pt idx="3940">
                  <c:v>565.95000000000005</c:v>
                </c:pt>
                <c:pt idx="3941">
                  <c:v>565.95000000000005</c:v>
                </c:pt>
                <c:pt idx="3942">
                  <c:v>565.95000000000005</c:v>
                </c:pt>
                <c:pt idx="3943">
                  <c:v>565.95000000000005</c:v>
                </c:pt>
                <c:pt idx="3944">
                  <c:v>565.95000000000005</c:v>
                </c:pt>
                <c:pt idx="3945">
                  <c:v>565.95000000000005</c:v>
                </c:pt>
                <c:pt idx="3946">
                  <c:v>565.95000000000005</c:v>
                </c:pt>
                <c:pt idx="3947">
                  <c:v>565.95000000000005</c:v>
                </c:pt>
                <c:pt idx="3948">
                  <c:v>565.95000000000005</c:v>
                </c:pt>
                <c:pt idx="3949">
                  <c:v>565.95000000000005</c:v>
                </c:pt>
                <c:pt idx="3950">
                  <c:v>565.95000000000005</c:v>
                </c:pt>
                <c:pt idx="3951">
                  <c:v>565.95000000000005</c:v>
                </c:pt>
                <c:pt idx="3952">
                  <c:v>565.95000000000005</c:v>
                </c:pt>
                <c:pt idx="3953">
                  <c:v>565.95000000000005</c:v>
                </c:pt>
                <c:pt idx="3954">
                  <c:v>565.95000000000005</c:v>
                </c:pt>
                <c:pt idx="3955">
                  <c:v>565.95000000000005</c:v>
                </c:pt>
                <c:pt idx="3956">
                  <c:v>565.95000000000005</c:v>
                </c:pt>
                <c:pt idx="3957">
                  <c:v>565.95000000000005</c:v>
                </c:pt>
                <c:pt idx="3958">
                  <c:v>565.95000000000005</c:v>
                </c:pt>
                <c:pt idx="3959">
                  <c:v>565.95000000000005</c:v>
                </c:pt>
                <c:pt idx="3960">
                  <c:v>565.95000000000005</c:v>
                </c:pt>
                <c:pt idx="3961">
                  <c:v>565.95000000000005</c:v>
                </c:pt>
                <c:pt idx="3962">
                  <c:v>565.94000000000005</c:v>
                </c:pt>
                <c:pt idx="3963">
                  <c:v>565.94000000000005</c:v>
                </c:pt>
                <c:pt idx="3964">
                  <c:v>565.94000000000005</c:v>
                </c:pt>
                <c:pt idx="3965">
                  <c:v>565.94000000000005</c:v>
                </c:pt>
                <c:pt idx="3966">
                  <c:v>565.94000000000005</c:v>
                </c:pt>
                <c:pt idx="3967">
                  <c:v>565.94000000000005</c:v>
                </c:pt>
                <c:pt idx="3968">
                  <c:v>565.94000000000005</c:v>
                </c:pt>
                <c:pt idx="3969">
                  <c:v>565.94000000000005</c:v>
                </c:pt>
                <c:pt idx="3970">
                  <c:v>565.94000000000005</c:v>
                </c:pt>
                <c:pt idx="3971">
                  <c:v>565.94000000000005</c:v>
                </c:pt>
                <c:pt idx="3972">
                  <c:v>565.94000000000005</c:v>
                </c:pt>
                <c:pt idx="3973">
                  <c:v>565.94000000000005</c:v>
                </c:pt>
                <c:pt idx="3974">
                  <c:v>565.94000000000005</c:v>
                </c:pt>
                <c:pt idx="3975">
                  <c:v>565.94000000000005</c:v>
                </c:pt>
                <c:pt idx="3976">
                  <c:v>565.94000000000005</c:v>
                </c:pt>
                <c:pt idx="3977">
                  <c:v>565.94000000000005</c:v>
                </c:pt>
                <c:pt idx="3978">
                  <c:v>565.94000000000005</c:v>
                </c:pt>
                <c:pt idx="3979">
                  <c:v>565.94000000000005</c:v>
                </c:pt>
                <c:pt idx="3980">
                  <c:v>565.94000000000005</c:v>
                </c:pt>
                <c:pt idx="3981">
                  <c:v>565.94000000000005</c:v>
                </c:pt>
                <c:pt idx="3982">
                  <c:v>565.94000000000005</c:v>
                </c:pt>
                <c:pt idx="3983">
                  <c:v>565.94000000000005</c:v>
                </c:pt>
                <c:pt idx="3984">
                  <c:v>565.94000000000005</c:v>
                </c:pt>
                <c:pt idx="3985">
                  <c:v>565.94000000000005</c:v>
                </c:pt>
                <c:pt idx="3986">
                  <c:v>565.94000000000005</c:v>
                </c:pt>
                <c:pt idx="3987">
                  <c:v>565.94000000000005</c:v>
                </c:pt>
                <c:pt idx="3988">
                  <c:v>565.94000000000005</c:v>
                </c:pt>
                <c:pt idx="3989">
                  <c:v>565.94000000000005</c:v>
                </c:pt>
                <c:pt idx="3990">
                  <c:v>565.94000000000005</c:v>
                </c:pt>
                <c:pt idx="3991">
                  <c:v>565.94000000000005</c:v>
                </c:pt>
                <c:pt idx="3992">
                  <c:v>565.94000000000005</c:v>
                </c:pt>
                <c:pt idx="3993">
                  <c:v>565.94000000000005</c:v>
                </c:pt>
                <c:pt idx="3994">
                  <c:v>565.94000000000005</c:v>
                </c:pt>
                <c:pt idx="3995">
                  <c:v>565.94000000000005</c:v>
                </c:pt>
                <c:pt idx="3996">
                  <c:v>565.94000000000005</c:v>
                </c:pt>
                <c:pt idx="3997">
                  <c:v>565.94000000000005</c:v>
                </c:pt>
                <c:pt idx="3998">
                  <c:v>565.94000000000005</c:v>
                </c:pt>
                <c:pt idx="3999">
                  <c:v>565.94000000000005</c:v>
                </c:pt>
                <c:pt idx="4000">
                  <c:v>565.94000000000005</c:v>
                </c:pt>
                <c:pt idx="4001">
                  <c:v>565.94000000000005</c:v>
                </c:pt>
                <c:pt idx="4002">
                  <c:v>565.94000000000005</c:v>
                </c:pt>
                <c:pt idx="4003">
                  <c:v>565.94000000000005</c:v>
                </c:pt>
                <c:pt idx="4004">
                  <c:v>565.94000000000005</c:v>
                </c:pt>
                <c:pt idx="4005">
                  <c:v>565.94000000000005</c:v>
                </c:pt>
                <c:pt idx="4006">
                  <c:v>565.94000000000005</c:v>
                </c:pt>
                <c:pt idx="4007">
                  <c:v>565.94000000000005</c:v>
                </c:pt>
                <c:pt idx="4008">
                  <c:v>565.94000000000005</c:v>
                </c:pt>
                <c:pt idx="4009">
                  <c:v>565.94000000000005</c:v>
                </c:pt>
                <c:pt idx="4010">
                  <c:v>565.94000000000005</c:v>
                </c:pt>
                <c:pt idx="4011">
                  <c:v>565.94000000000005</c:v>
                </c:pt>
                <c:pt idx="4012">
                  <c:v>565.94000000000005</c:v>
                </c:pt>
                <c:pt idx="4013">
                  <c:v>565.94000000000005</c:v>
                </c:pt>
                <c:pt idx="4014">
                  <c:v>565.94000000000005</c:v>
                </c:pt>
                <c:pt idx="4015">
                  <c:v>565.94000000000005</c:v>
                </c:pt>
                <c:pt idx="4016">
                  <c:v>565.94000000000005</c:v>
                </c:pt>
                <c:pt idx="4017">
                  <c:v>565.94000000000005</c:v>
                </c:pt>
                <c:pt idx="4018">
                  <c:v>565.94000000000005</c:v>
                </c:pt>
                <c:pt idx="4019">
                  <c:v>565.94000000000005</c:v>
                </c:pt>
                <c:pt idx="4020">
                  <c:v>565.94000000000005</c:v>
                </c:pt>
                <c:pt idx="4021">
                  <c:v>565.94000000000005</c:v>
                </c:pt>
                <c:pt idx="4022">
                  <c:v>565.94000000000005</c:v>
                </c:pt>
                <c:pt idx="4023">
                  <c:v>565.94000000000005</c:v>
                </c:pt>
                <c:pt idx="4024">
                  <c:v>565.92999999999995</c:v>
                </c:pt>
                <c:pt idx="4025">
                  <c:v>565.92999999999995</c:v>
                </c:pt>
                <c:pt idx="4026">
                  <c:v>565.92999999999995</c:v>
                </c:pt>
                <c:pt idx="4027">
                  <c:v>565.92999999999995</c:v>
                </c:pt>
                <c:pt idx="4028">
                  <c:v>565.92999999999995</c:v>
                </c:pt>
                <c:pt idx="4029">
                  <c:v>565.92999999999995</c:v>
                </c:pt>
                <c:pt idx="4030">
                  <c:v>565.92999999999995</c:v>
                </c:pt>
                <c:pt idx="4031">
                  <c:v>565.92999999999995</c:v>
                </c:pt>
                <c:pt idx="4032">
                  <c:v>565.92999999999995</c:v>
                </c:pt>
                <c:pt idx="4033">
                  <c:v>565.92999999999995</c:v>
                </c:pt>
                <c:pt idx="4034">
                  <c:v>565.92999999999995</c:v>
                </c:pt>
                <c:pt idx="4035">
                  <c:v>565.92999999999995</c:v>
                </c:pt>
                <c:pt idx="4036">
                  <c:v>565.92999999999995</c:v>
                </c:pt>
                <c:pt idx="4037">
                  <c:v>565.92999999999995</c:v>
                </c:pt>
                <c:pt idx="4038">
                  <c:v>565.92999999999995</c:v>
                </c:pt>
                <c:pt idx="4039">
                  <c:v>565.92999999999995</c:v>
                </c:pt>
                <c:pt idx="4040">
                  <c:v>565.92999999999995</c:v>
                </c:pt>
                <c:pt idx="4041">
                  <c:v>565.92999999999995</c:v>
                </c:pt>
                <c:pt idx="4042">
                  <c:v>565.92999999999995</c:v>
                </c:pt>
                <c:pt idx="4043">
                  <c:v>565.92999999999995</c:v>
                </c:pt>
                <c:pt idx="4044">
                  <c:v>565.92999999999995</c:v>
                </c:pt>
                <c:pt idx="4045">
                  <c:v>565.92999999999995</c:v>
                </c:pt>
                <c:pt idx="4046">
                  <c:v>565.92999999999995</c:v>
                </c:pt>
                <c:pt idx="4047">
                  <c:v>565.92999999999995</c:v>
                </c:pt>
                <c:pt idx="4048">
                  <c:v>565.92999999999995</c:v>
                </c:pt>
                <c:pt idx="4049">
                  <c:v>565.92999999999995</c:v>
                </c:pt>
                <c:pt idx="4050">
                  <c:v>565.92999999999995</c:v>
                </c:pt>
                <c:pt idx="4051">
                  <c:v>565.92999999999995</c:v>
                </c:pt>
                <c:pt idx="4052">
                  <c:v>565.92999999999995</c:v>
                </c:pt>
                <c:pt idx="4053">
                  <c:v>565.92999999999995</c:v>
                </c:pt>
                <c:pt idx="4054">
                  <c:v>565.92999999999995</c:v>
                </c:pt>
                <c:pt idx="4055">
                  <c:v>565.92999999999995</c:v>
                </c:pt>
                <c:pt idx="4056">
                  <c:v>565.92999999999995</c:v>
                </c:pt>
                <c:pt idx="4057">
                  <c:v>565.92999999999995</c:v>
                </c:pt>
                <c:pt idx="4058">
                  <c:v>565.92999999999995</c:v>
                </c:pt>
                <c:pt idx="4059">
                  <c:v>565.92999999999995</c:v>
                </c:pt>
                <c:pt idx="4060">
                  <c:v>565.92999999999995</c:v>
                </c:pt>
                <c:pt idx="4061">
                  <c:v>565.92999999999995</c:v>
                </c:pt>
                <c:pt idx="4062">
                  <c:v>565.92999999999995</c:v>
                </c:pt>
                <c:pt idx="4063">
                  <c:v>565.92999999999995</c:v>
                </c:pt>
                <c:pt idx="4064">
                  <c:v>565.92999999999995</c:v>
                </c:pt>
                <c:pt idx="4065">
                  <c:v>565.92999999999995</c:v>
                </c:pt>
                <c:pt idx="4066">
                  <c:v>565.92999999999995</c:v>
                </c:pt>
                <c:pt idx="4067">
                  <c:v>565.92999999999995</c:v>
                </c:pt>
                <c:pt idx="4068">
                  <c:v>565.92999999999995</c:v>
                </c:pt>
                <c:pt idx="4069">
                  <c:v>565.92999999999995</c:v>
                </c:pt>
                <c:pt idx="4070">
                  <c:v>565.92999999999995</c:v>
                </c:pt>
                <c:pt idx="4071">
                  <c:v>565.92999999999995</c:v>
                </c:pt>
                <c:pt idx="4072">
                  <c:v>565.92999999999995</c:v>
                </c:pt>
                <c:pt idx="4073">
                  <c:v>565.92999999999995</c:v>
                </c:pt>
                <c:pt idx="4074">
                  <c:v>565.92999999999995</c:v>
                </c:pt>
                <c:pt idx="4075">
                  <c:v>565.92999999999995</c:v>
                </c:pt>
                <c:pt idx="4076">
                  <c:v>565.92999999999995</c:v>
                </c:pt>
                <c:pt idx="4077">
                  <c:v>565.92999999999995</c:v>
                </c:pt>
                <c:pt idx="4078">
                  <c:v>565.92999999999995</c:v>
                </c:pt>
                <c:pt idx="4079">
                  <c:v>565.91999999999996</c:v>
                </c:pt>
                <c:pt idx="4080">
                  <c:v>565.91999999999996</c:v>
                </c:pt>
                <c:pt idx="4081">
                  <c:v>565.91999999999996</c:v>
                </c:pt>
                <c:pt idx="4082">
                  <c:v>565.91999999999996</c:v>
                </c:pt>
                <c:pt idx="4083">
                  <c:v>565.91999999999996</c:v>
                </c:pt>
                <c:pt idx="4084">
                  <c:v>565.91999999999996</c:v>
                </c:pt>
                <c:pt idx="4085">
                  <c:v>565.91999999999996</c:v>
                </c:pt>
                <c:pt idx="4086">
                  <c:v>565.91999999999996</c:v>
                </c:pt>
                <c:pt idx="4087">
                  <c:v>565.91999999999996</c:v>
                </c:pt>
                <c:pt idx="4088">
                  <c:v>565.91999999999996</c:v>
                </c:pt>
                <c:pt idx="4089">
                  <c:v>565.91999999999996</c:v>
                </c:pt>
                <c:pt idx="4090">
                  <c:v>565.91999999999996</c:v>
                </c:pt>
                <c:pt idx="4091">
                  <c:v>565.91999999999996</c:v>
                </c:pt>
                <c:pt idx="4092">
                  <c:v>565.91999999999996</c:v>
                </c:pt>
                <c:pt idx="4093">
                  <c:v>565.91999999999996</c:v>
                </c:pt>
                <c:pt idx="4094">
                  <c:v>565.91999999999996</c:v>
                </c:pt>
                <c:pt idx="4095">
                  <c:v>565.91999999999996</c:v>
                </c:pt>
                <c:pt idx="4096">
                  <c:v>565.91999999999996</c:v>
                </c:pt>
                <c:pt idx="4097">
                  <c:v>565.91999999999996</c:v>
                </c:pt>
                <c:pt idx="4098">
                  <c:v>565.91999999999996</c:v>
                </c:pt>
                <c:pt idx="4099">
                  <c:v>565.91999999999996</c:v>
                </c:pt>
                <c:pt idx="4100">
                  <c:v>565.91999999999996</c:v>
                </c:pt>
                <c:pt idx="4101">
                  <c:v>565.91999999999996</c:v>
                </c:pt>
                <c:pt idx="4102">
                  <c:v>565.91999999999996</c:v>
                </c:pt>
                <c:pt idx="4103">
                  <c:v>565.91999999999996</c:v>
                </c:pt>
                <c:pt idx="4104">
                  <c:v>565.91999999999996</c:v>
                </c:pt>
                <c:pt idx="4105">
                  <c:v>565.91999999999996</c:v>
                </c:pt>
                <c:pt idx="4106">
                  <c:v>565.91999999999996</c:v>
                </c:pt>
                <c:pt idx="4107">
                  <c:v>565.91999999999996</c:v>
                </c:pt>
                <c:pt idx="4108">
                  <c:v>565.91999999999996</c:v>
                </c:pt>
                <c:pt idx="4109">
                  <c:v>565.91999999999996</c:v>
                </c:pt>
                <c:pt idx="4110">
                  <c:v>565.91999999999996</c:v>
                </c:pt>
                <c:pt idx="4111">
                  <c:v>565.91999999999996</c:v>
                </c:pt>
                <c:pt idx="4112">
                  <c:v>565.91999999999996</c:v>
                </c:pt>
                <c:pt idx="4113">
                  <c:v>565.91999999999996</c:v>
                </c:pt>
                <c:pt idx="4114">
                  <c:v>565.91999999999996</c:v>
                </c:pt>
                <c:pt idx="4115">
                  <c:v>565.91999999999996</c:v>
                </c:pt>
                <c:pt idx="4116">
                  <c:v>565.91999999999996</c:v>
                </c:pt>
                <c:pt idx="4117">
                  <c:v>565.91999999999996</c:v>
                </c:pt>
                <c:pt idx="4118">
                  <c:v>565.91999999999996</c:v>
                </c:pt>
                <c:pt idx="4119">
                  <c:v>565.91999999999996</c:v>
                </c:pt>
                <c:pt idx="4120">
                  <c:v>565.91999999999996</c:v>
                </c:pt>
                <c:pt idx="4121">
                  <c:v>565.91999999999996</c:v>
                </c:pt>
                <c:pt idx="4122">
                  <c:v>565.91999999999996</c:v>
                </c:pt>
                <c:pt idx="4123">
                  <c:v>565.91999999999996</c:v>
                </c:pt>
                <c:pt idx="4124">
                  <c:v>565.91999999999996</c:v>
                </c:pt>
                <c:pt idx="4125">
                  <c:v>565.91999999999996</c:v>
                </c:pt>
                <c:pt idx="4126">
                  <c:v>565.91999999999996</c:v>
                </c:pt>
                <c:pt idx="4127">
                  <c:v>565.91999999999996</c:v>
                </c:pt>
                <c:pt idx="4128">
                  <c:v>565.91</c:v>
                </c:pt>
                <c:pt idx="4129">
                  <c:v>565.91</c:v>
                </c:pt>
                <c:pt idx="4130">
                  <c:v>565.91</c:v>
                </c:pt>
                <c:pt idx="4131">
                  <c:v>565.91</c:v>
                </c:pt>
                <c:pt idx="4132">
                  <c:v>565.91</c:v>
                </c:pt>
                <c:pt idx="4133">
                  <c:v>565.91</c:v>
                </c:pt>
                <c:pt idx="4134">
                  <c:v>565.91</c:v>
                </c:pt>
                <c:pt idx="4135">
                  <c:v>565.91</c:v>
                </c:pt>
                <c:pt idx="4136">
                  <c:v>565.91</c:v>
                </c:pt>
                <c:pt idx="4137">
                  <c:v>565.91</c:v>
                </c:pt>
                <c:pt idx="4138">
                  <c:v>565.91</c:v>
                </c:pt>
                <c:pt idx="4139">
                  <c:v>565.91</c:v>
                </c:pt>
                <c:pt idx="4140">
                  <c:v>565.91</c:v>
                </c:pt>
                <c:pt idx="4141">
                  <c:v>565.91</c:v>
                </c:pt>
                <c:pt idx="4142">
                  <c:v>565.91</c:v>
                </c:pt>
                <c:pt idx="4143">
                  <c:v>565.91</c:v>
                </c:pt>
                <c:pt idx="4144">
                  <c:v>565.91</c:v>
                </c:pt>
                <c:pt idx="4145">
                  <c:v>565.91</c:v>
                </c:pt>
                <c:pt idx="4146">
                  <c:v>565.91</c:v>
                </c:pt>
                <c:pt idx="4147">
                  <c:v>565.91</c:v>
                </c:pt>
                <c:pt idx="4148">
                  <c:v>565.91</c:v>
                </c:pt>
                <c:pt idx="4149">
                  <c:v>565.91</c:v>
                </c:pt>
                <c:pt idx="4150">
                  <c:v>565.91</c:v>
                </c:pt>
                <c:pt idx="4151">
                  <c:v>565.91</c:v>
                </c:pt>
                <c:pt idx="4152">
                  <c:v>565.91</c:v>
                </c:pt>
                <c:pt idx="4153">
                  <c:v>565.91</c:v>
                </c:pt>
                <c:pt idx="4154">
                  <c:v>565.91</c:v>
                </c:pt>
                <c:pt idx="4155">
                  <c:v>565.91</c:v>
                </c:pt>
                <c:pt idx="4156">
                  <c:v>565.91</c:v>
                </c:pt>
                <c:pt idx="4157">
                  <c:v>565.91</c:v>
                </c:pt>
                <c:pt idx="4158">
                  <c:v>565.91</c:v>
                </c:pt>
                <c:pt idx="4159">
                  <c:v>565.91</c:v>
                </c:pt>
                <c:pt idx="4160">
                  <c:v>565.91</c:v>
                </c:pt>
                <c:pt idx="4161">
                  <c:v>565.91</c:v>
                </c:pt>
                <c:pt idx="4162">
                  <c:v>565.91</c:v>
                </c:pt>
                <c:pt idx="4163">
                  <c:v>565.91</c:v>
                </c:pt>
                <c:pt idx="4164">
                  <c:v>565.91</c:v>
                </c:pt>
                <c:pt idx="4165">
                  <c:v>565.91</c:v>
                </c:pt>
                <c:pt idx="4166">
                  <c:v>565.91</c:v>
                </c:pt>
                <c:pt idx="4167">
                  <c:v>565.91</c:v>
                </c:pt>
                <c:pt idx="4168">
                  <c:v>565.91</c:v>
                </c:pt>
                <c:pt idx="4169">
                  <c:v>565.91</c:v>
                </c:pt>
                <c:pt idx="4170">
                  <c:v>565.91</c:v>
                </c:pt>
                <c:pt idx="4171">
                  <c:v>565.91</c:v>
                </c:pt>
                <c:pt idx="4172">
                  <c:v>565.91</c:v>
                </c:pt>
                <c:pt idx="4173">
                  <c:v>565.91</c:v>
                </c:pt>
                <c:pt idx="4174">
                  <c:v>565.91</c:v>
                </c:pt>
                <c:pt idx="4175">
                  <c:v>565.91</c:v>
                </c:pt>
                <c:pt idx="4176">
                  <c:v>565.91</c:v>
                </c:pt>
                <c:pt idx="4177">
                  <c:v>565.91</c:v>
                </c:pt>
                <c:pt idx="4178">
                  <c:v>565.91</c:v>
                </c:pt>
                <c:pt idx="4179">
                  <c:v>565.91</c:v>
                </c:pt>
                <c:pt idx="4180">
                  <c:v>565.91</c:v>
                </c:pt>
                <c:pt idx="4181">
                  <c:v>565.9</c:v>
                </c:pt>
                <c:pt idx="4182">
                  <c:v>565.9</c:v>
                </c:pt>
                <c:pt idx="4183">
                  <c:v>565.9</c:v>
                </c:pt>
                <c:pt idx="4184">
                  <c:v>565.9</c:v>
                </c:pt>
                <c:pt idx="4185">
                  <c:v>565.9</c:v>
                </c:pt>
                <c:pt idx="4186">
                  <c:v>565.9</c:v>
                </c:pt>
                <c:pt idx="4187">
                  <c:v>565.9</c:v>
                </c:pt>
                <c:pt idx="4188">
                  <c:v>565.9</c:v>
                </c:pt>
                <c:pt idx="4189">
                  <c:v>565.9</c:v>
                </c:pt>
                <c:pt idx="4190">
                  <c:v>565.9</c:v>
                </c:pt>
                <c:pt idx="4191">
                  <c:v>565.9</c:v>
                </c:pt>
                <c:pt idx="4192">
                  <c:v>565.9</c:v>
                </c:pt>
                <c:pt idx="4193">
                  <c:v>565.9</c:v>
                </c:pt>
                <c:pt idx="4194">
                  <c:v>565.9</c:v>
                </c:pt>
                <c:pt idx="4195">
                  <c:v>565.9</c:v>
                </c:pt>
                <c:pt idx="4196">
                  <c:v>565.9</c:v>
                </c:pt>
                <c:pt idx="4197">
                  <c:v>565.9</c:v>
                </c:pt>
                <c:pt idx="4198">
                  <c:v>565.9</c:v>
                </c:pt>
                <c:pt idx="4199">
                  <c:v>565.9</c:v>
                </c:pt>
                <c:pt idx="4200">
                  <c:v>565.9</c:v>
                </c:pt>
                <c:pt idx="4201">
                  <c:v>565.9</c:v>
                </c:pt>
                <c:pt idx="4202">
                  <c:v>565.9</c:v>
                </c:pt>
                <c:pt idx="4203">
                  <c:v>565.9</c:v>
                </c:pt>
                <c:pt idx="4204">
                  <c:v>565.9</c:v>
                </c:pt>
                <c:pt idx="4205">
                  <c:v>565.89</c:v>
                </c:pt>
                <c:pt idx="4206">
                  <c:v>565.89</c:v>
                </c:pt>
                <c:pt idx="4207">
                  <c:v>565.89</c:v>
                </c:pt>
                <c:pt idx="4208">
                  <c:v>565.89</c:v>
                </c:pt>
                <c:pt idx="4209">
                  <c:v>565.89</c:v>
                </c:pt>
                <c:pt idx="4210">
                  <c:v>565.89</c:v>
                </c:pt>
                <c:pt idx="4211">
                  <c:v>565.89</c:v>
                </c:pt>
                <c:pt idx="4212">
                  <c:v>565.89</c:v>
                </c:pt>
                <c:pt idx="4213">
                  <c:v>565.89</c:v>
                </c:pt>
                <c:pt idx="4214">
                  <c:v>565.89</c:v>
                </c:pt>
                <c:pt idx="4215">
                  <c:v>565.89</c:v>
                </c:pt>
                <c:pt idx="4216">
                  <c:v>565.89</c:v>
                </c:pt>
                <c:pt idx="4217">
                  <c:v>565.89</c:v>
                </c:pt>
                <c:pt idx="4218">
                  <c:v>565.89</c:v>
                </c:pt>
                <c:pt idx="4219">
                  <c:v>565.9</c:v>
                </c:pt>
                <c:pt idx="4220">
                  <c:v>565.9</c:v>
                </c:pt>
                <c:pt idx="4221">
                  <c:v>565.9</c:v>
                </c:pt>
                <c:pt idx="4222">
                  <c:v>565.9</c:v>
                </c:pt>
                <c:pt idx="4223">
                  <c:v>565.9</c:v>
                </c:pt>
                <c:pt idx="4224">
                  <c:v>565.9</c:v>
                </c:pt>
                <c:pt idx="4225">
                  <c:v>565.9</c:v>
                </c:pt>
                <c:pt idx="4226">
                  <c:v>565.9</c:v>
                </c:pt>
                <c:pt idx="4227">
                  <c:v>565.91</c:v>
                </c:pt>
                <c:pt idx="4228">
                  <c:v>565.91</c:v>
                </c:pt>
                <c:pt idx="4229">
                  <c:v>565.91</c:v>
                </c:pt>
                <c:pt idx="4230">
                  <c:v>565.91</c:v>
                </c:pt>
                <c:pt idx="4231">
                  <c:v>565.91</c:v>
                </c:pt>
                <c:pt idx="4232">
                  <c:v>565.91</c:v>
                </c:pt>
                <c:pt idx="4233">
                  <c:v>565.91</c:v>
                </c:pt>
                <c:pt idx="4234">
                  <c:v>565.91</c:v>
                </c:pt>
                <c:pt idx="4235">
                  <c:v>565.91</c:v>
                </c:pt>
                <c:pt idx="4236">
                  <c:v>565.91</c:v>
                </c:pt>
                <c:pt idx="4237">
                  <c:v>565.91</c:v>
                </c:pt>
                <c:pt idx="4238">
                  <c:v>565.91</c:v>
                </c:pt>
                <c:pt idx="4239">
                  <c:v>565.91</c:v>
                </c:pt>
                <c:pt idx="4240">
                  <c:v>565.91</c:v>
                </c:pt>
                <c:pt idx="4241">
                  <c:v>565.9</c:v>
                </c:pt>
                <c:pt idx="4242">
                  <c:v>565.9</c:v>
                </c:pt>
                <c:pt idx="4243">
                  <c:v>565.9</c:v>
                </c:pt>
                <c:pt idx="4244">
                  <c:v>565.9</c:v>
                </c:pt>
                <c:pt idx="4245">
                  <c:v>565.9</c:v>
                </c:pt>
                <c:pt idx="4246">
                  <c:v>565.89</c:v>
                </c:pt>
                <c:pt idx="4247">
                  <c:v>565.89</c:v>
                </c:pt>
                <c:pt idx="4248">
                  <c:v>565.89</c:v>
                </c:pt>
                <c:pt idx="4249">
                  <c:v>565.89</c:v>
                </c:pt>
                <c:pt idx="4250">
                  <c:v>565.89</c:v>
                </c:pt>
                <c:pt idx="4251">
                  <c:v>565.89</c:v>
                </c:pt>
                <c:pt idx="4252">
                  <c:v>565.89</c:v>
                </c:pt>
                <c:pt idx="4253">
                  <c:v>565.89</c:v>
                </c:pt>
                <c:pt idx="4254">
                  <c:v>565.89</c:v>
                </c:pt>
                <c:pt idx="4255">
                  <c:v>565.88</c:v>
                </c:pt>
                <c:pt idx="4256">
                  <c:v>565.88</c:v>
                </c:pt>
                <c:pt idx="4257">
                  <c:v>565.88</c:v>
                </c:pt>
                <c:pt idx="4258">
                  <c:v>565.88</c:v>
                </c:pt>
                <c:pt idx="4259">
                  <c:v>565.88</c:v>
                </c:pt>
                <c:pt idx="4260">
                  <c:v>565.88</c:v>
                </c:pt>
                <c:pt idx="4261">
                  <c:v>565.88</c:v>
                </c:pt>
                <c:pt idx="4262">
                  <c:v>565.88</c:v>
                </c:pt>
                <c:pt idx="4263">
                  <c:v>565.88</c:v>
                </c:pt>
                <c:pt idx="4264">
                  <c:v>565.89</c:v>
                </c:pt>
                <c:pt idx="4265">
                  <c:v>565.89</c:v>
                </c:pt>
                <c:pt idx="4266">
                  <c:v>565.89</c:v>
                </c:pt>
                <c:pt idx="4267">
                  <c:v>565.89</c:v>
                </c:pt>
                <c:pt idx="4268">
                  <c:v>565.89</c:v>
                </c:pt>
                <c:pt idx="4269">
                  <c:v>565.89</c:v>
                </c:pt>
                <c:pt idx="4270">
                  <c:v>565.89</c:v>
                </c:pt>
                <c:pt idx="4271">
                  <c:v>565.89</c:v>
                </c:pt>
                <c:pt idx="4272">
                  <c:v>565.89</c:v>
                </c:pt>
                <c:pt idx="4273">
                  <c:v>565.89</c:v>
                </c:pt>
                <c:pt idx="4274">
                  <c:v>565.89</c:v>
                </c:pt>
                <c:pt idx="4275">
                  <c:v>565.89</c:v>
                </c:pt>
                <c:pt idx="4276">
                  <c:v>565.89</c:v>
                </c:pt>
                <c:pt idx="4277">
                  <c:v>565.89</c:v>
                </c:pt>
                <c:pt idx="4278">
                  <c:v>565.89</c:v>
                </c:pt>
                <c:pt idx="4279">
                  <c:v>565.89</c:v>
                </c:pt>
                <c:pt idx="4280">
                  <c:v>565.89</c:v>
                </c:pt>
                <c:pt idx="4281">
                  <c:v>565.89</c:v>
                </c:pt>
                <c:pt idx="4282">
                  <c:v>565.89</c:v>
                </c:pt>
                <c:pt idx="4283">
                  <c:v>565.89</c:v>
                </c:pt>
                <c:pt idx="4284">
                  <c:v>565.89</c:v>
                </c:pt>
                <c:pt idx="4285">
                  <c:v>565.89</c:v>
                </c:pt>
                <c:pt idx="4286">
                  <c:v>565.89</c:v>
                </c:pt>
                <c:pt idx="4287">
                  <c:v>565.89</c:v>
                </c:pt>
                <c:pt idx="4288">
                  <c:v>565.89</c:v>
                </c:pt>
                <c:pt idx="4289">
                  <c:v>565.89</c:v>
                </c:pt>
                <c:pt idx="4290">
                  <c:v>565.89</c:v>
                </c:pt>
                <c:pt idx="4291">
                  <c:v>565.89</c:v>
                </c:pt>
                <c:pt idx="4292">
                  <c:v>565.89</c:v>
                </c:pt>
                <c:pt idx="4293">
                  <c:v>565.89</c:v>
                </c:pt>
                <c:pt idx="4294">
                  <c:v>565.89</c:v>
                </c:pt>
                <c:pt idx="4295">
                  <c:v>565.89</c:v>
                </c:pt>
                <c:pt idx="4296">
                  <c:v>565.89</c:v>
                </c:pt>
                <c:pt idx="4297">
                  <c:v>565.89</c:v>
                </c:pt>
                <c:pt idx="4298">
                  <c:v>565.89</c:v>
                </c:pt>
                <c:pt idx="4299">
                  <c:v>565.89</c:v>
                </c:pt>
                <c:pt idx="4300">
                  <c:v>565.89</c:v>
                </c:pt>
                <c:pt idx="4301">
                  <c:v>565.89</c:v>
                </c:pt>
                <c:pt idx="4302">
                  <c:v>565.89</c:v>
                </c:pt>
                <c:pt idx="4303">
                  <c:v>565.89</c:v>
                </c:pt>
                <c:pt idx="4304">
                  <c:v>565.89</c:v>
                </c:pt>
                <c:pt idx="4305">
                  <c:v>565.89</c:v>
                </c:pt>
                <c:pt idx="4306">
                  <c:v>565.89</c:v>
                </c:pt>
                <c:pt idx="4307">
                  <c:v>565.89</c:v>
                </c:pt>
                <c:pt idx="4308">
                  <c:v>565.89</c:v>
                </c:pt>
                <c:pt idx="4309">
                  <c:v>565.89</c:v>
                </c:pt>
                <c:pt idx="4310">
                  <c:v>565.89</c:v>
                </c:pt>
                <c:pt idx="4311">
                  <c:v>565.89</c:v>
                </c:pt>
                <c:pt idx="4312">
                  <c:v>565.89</c:v>
                </c:pt>
                <c:pt idx="4313">
                  <c:v>565.88</c:v>
                </c:pt>
                <c:pt idx="4314">
                  <c:v>565.88</c:v>
                </c:pt>
                <c:pt idx="4315">
                  <c:v>565.88</c:v>
                </c:pt>
                <c:pt idx="4316">
                  <c:v>565.88</c:v>
                </c:pt>
                <c:pt idx="4317">
                  <c:v>565.88</c:v>
                </c:pt>
                <c:pt idx="4318">
                  <c:v>565.88</c:v>
                </c:pt>
                <c:pt idx="4319">
                  <c:v>565.88</c:v>
                </c:pt>
                <c:pt idx="4320">
                  <c:v>565.88</c:v>
                </c:pt>
                <c:pt idx="4321">
                  <c:v>565.88</c:v>
                </c:pt>
                <c:pt idx="4322">
                  <c:v>565.88</c:v>
                </c:pt>
                <c:pt idx="4323">
                  <c:v>565.88</c:v>
                </c:pt>
                <c:pt idx="4324">
                  <c:v>565.88</c:v>
                </c:pt>
                <c:pt idx="4325">
                  <c:v>565.88</c:v>
                </c:pt>
                <c:pt idx="4326">
                  <c:v>565.88</c:v>
                </c:pt>
                <c:pt idx="4327">
                  <c:v>565.88</c:v>
                </c:pt>
                <c:pt idx="4328">
                  <c:v>565.88</c:v>
                </c:pt>
                <c:pt idx="4329">
                  <c:v>565.88</c:v>
                </c:pt>
                <c:pt idx="4330">
                  <c:v>565.88</c:v>
                </c:pt>
                <c:pt idx="4331">
                  <c:v>565.88</c:v>
                </c:pt>
                <c:pt idx="4332">
                  <c:v>565.88</c:v>
                </c:pt>
                <c:pt idx="4333">
                  <c:v>565.88</c:v>
                </c:pt>
                <c:pt idx="4334">
                  <c:v>565.88</c:v>
                </c:pt>
                <c:pt idx="4335">
                  <c:v>565.88</c:v>
                </c:pt>
                <c:pt idx="4336">
                  <c:v>565.88</c:v>
                </c:pt>
                <c:pt idx="4337">
                  <c:v>565.88</c:v>
                </c:pt>
                <c:pt idx="4338">
                  <c:v>565.88</c:v>
                </c:pt>
                <c:pt idx="4339">
                  <c:v>565.88</c:v>
                </c:pt>
                <c:pt idx="4340">
                  <c:v>565.88</c:v>
                </c:pt>
                <c:pt idx="4341">
                  <c:v>565.88</c:v>
                </c:pt>
                <c:pt idx="4342">
                  <c:v>565.88</c:v>
                </c:pt>
                <c:pt idx="4343">
                  <c:v>565.88</c:v>
                </c:pt>
                <c:pt idx="4344">
                  <c:v>565.88</c:v>
                </c:pt>
                <c:pt idx="4345">
                  <c:v>565.88</c:v>
                </c:pt>
                <c:pt idx="4346">
                  <c:v>565.88</c:v>
                </c:pt>
                <c:pt idx="4347">
                  <c:v>565.88</c:v>
                </c:pt>
                <c:pt idx="4348">
                  <c:v>565.88</c:v>
                </c:pt>
                <c:pt idx="4349">
                  <c:v>565.88</c:v>
                </c:pt>
                <c:pt idx="4350">
                  <c:v>565.88</c:v>
                </c:pt>
                <c:pt idx="4351">
                  <c:v>565.88</c:v>
                </c:pt>
                <c:pt idx="4352">
                  <c:v>565.88</c:v>
                </c:pt>
                <c:pt idx="4353">
                  <c:v>565.88</c:v>
                </c:pt>
                <c:pt idx="4354">
                  <c:v>565.88</c:v>
                </c:pt>
                <c:pt idx="4355">
                  <c:v>565.88</c:v>
                </c:pt>
                <c:pt idx="4356">
                  <c:v>565.88</c:v>
                </c:pt>
                <c:pt idx="4357">
                  <c:v>565.88</c:v>
                </c:pt>
                <c:pt idx="4358">
                  <c:v>565.88</c:v>
                </c:pt>
                <c:pt idx="4359">
                  <c:v>565.88</c:v>
                </c:pt>
                <c:pt idx="4360">
                  <c:v>565.88</c:v>
                </c:pt>
                <c:pt idx="4361">
                  <c:v>565.88</c:v>
                </c:pt>
                <c:pt idx="4362">
                  <c:v>565.88</c:v>
                </c:pt>
                <c:pt idx="4363">
                  <c:v>565.88</c:v>
                </c:pt>
                <c:pt idx="4364">
                  <c:v>565.88</c:v>
                </c:pt>
                <c:pt idx="4365">
                  <c:v>565.88</c:v>
                </c:pt>
                <c:pt idx="4366">
                  <c:v>565.88</c:v>
                </c:pt>
                <c:pt idx="4367">
                  <c:v>565.88</c:v>
                </c:pt>
                <c:pt idx="4368">
                  <c:v>565.88</c:v>
                </c:pt>
                <c:pt idx="4369">
                  <c:v>565.88</c:v>
                </c:pt>
                <c:pt idx="4370">
                  <c:v>565.88</c:v>
                </c:pt>
                <c:pt idx="4371">
                  <c:v>565.88</c:v>
                </c:pt>
                <c:pt idx="4372">
                  <c:v>565.88</c:v>
                </c:pt>
                <c:pt idx="4373">
                  <c:v>565.88</c:v>
                </c:pt>
                <c:pt idx="4374">
                  <c:v>565.88</c:v>
                </c:pt>
                <c:pt idx="4375">
                  <c:v>565.88</c:v>
                </c:pt>
                <c:pt idx="4376">
                  <c:v>565.88</c:v>
                </c:pt>
                <c:pt idx="4377">
                  <c:v>565.88</c:v>
                </c:pt>
                <c:pt idx="4378">
                  <c:v>565.88</c:v>
                </c:pt>
                <c:pt idx="4379">
                  <c:v>565.88</c:v>
                </c:pt>
                <c:pt idx="4380">
                  <c:v>565.88</c:v>
                </c:pt>
                <c:pt idx="4381">
                  <c:v>565.88</c:v>
                </c:pt>
                <c:pt idx="4382">
                  <c:v>565.87</c:v>
                </c:pt>
                <c:pt idx="4383">
                  <c:v>565.87</c:v>
                </c:pt>
                <c:pt idx="4384">
                  <c:v>565.87</c:v>
                </c:pt>
                <c:pt idx="4385">
                  <c:v>565.87</c:v>
                </c:pt>
                <c:pt idx="4386">
                  <c:v>565.87</c:v>
                </c:pt>
                <c:pt idx="4387">
                  <c:v>565.87</c:v>
                </c:pt>
                <c:pt idx="4388">
                  <c:v>565.87</c:v>
                </c:pt>
                <c:pt idx="4389">
                  <c:v>565.87</c:v>
                </c:pt>
                <c:pt idx="4390">
                  <c:v>565.87</c:v>
                </c:pt>
                <c:pt idx="4391">
                  <c:v>565.87</c:v>
                </c:pt>
                <c:pt idx="4392">
                  <c:v>565.87</c:v>
                </c:pt>
                <c:pt idx="4393">
                  <c:v>565.87</c:v>
                </c:pt>
                <c:pt idx="4394">
                  <c:v>565.87</c:v>
                </c:pt>
                <c:pt idx="4395">
                  <c:v>565.87</c:v>
                </c:pt>
                <c:pt idx="4396">
                  <c:v>565.87</c:v>
                </c:pt>
                <c:pt idx="4397">
                  <c:v>565.87</c:v>
                </c:pt>
                <c:pt idx="4398">
                  <c:v>565.87</c:v>
                </c:pt>
                <c:pt idx="4399">
                  <c:v>565.87</c:v>
                </c:pt>
                <c:pt idx="4400">
                  <c:v>565.87</c:v>
                </c:pt>
                <c:pt idx="4401">
                  <c:v>565.87</c:v>
                </c:pt>
                <c:pt idx="4402">
                  <c:v>565.87</c:v>
                </c:pt>
                <c:pt idx="4403">
                  <c:v>565.87</c:v>
                </c:pt>
                <c:pt idx="4404">
                  <c:v>565.87</c:v>
                </c:pt>
                <c:pt idx="4405">
                  <c:v>565.87</c:v>
                </c:pt>
                <c:pt idx="4406">
                  <c:v>565.87</c:v>
                </c:pt>
                <c:pt idx="4407">
                  <c:v>565.87</c:v>
                </c:pt>
                <c:pt idx="4408">
                  <c:v>565.87</c:v>
                </c:pt>
                <c:pt idx="4409">
                  <c:v>565.87</c:v>
                </c:pt>
                <c:pt idx="4410">
                  <c:v>565.87</c:v>
                </c:pt>
                <c:pt idx="4411">
                  <c:v>565.87</c:v>
                </c:pt>
                <c:pt idx="4412">
                  <c:v>565.87</c:v>
                </c:pt>
                <c:pt idx="4413">
                  <c:v>565.87</c:v>
                </c:pt>
                <c:pt idx="4414">
                  <c:v>565.87</c:v>
                </c:pt>
                <c:pt idx="4415">
                  <c:v>565.87</c:v>
                </c:pt>
                <c:pt idx="4416">
                  <c:v>565.87</c:v>
                </c:pt>
                <c:pt idx="4417">
                  <c:v>565.87</c:v>
                </c:pt>
                <c:pt idx="4418">
                  <c:v>565.87</c:v>
                </c:pt>
                <c:pt idx="4419">
                  <c:v>565.87</c:v>
                </c:pt>
                <c:pt idx="4420">
                  <c:v>565.87</c:v>
                </c:pt>
                <c:pt idx="4421">
                  <c:v>565.87</c:v>
                </c:pt>
                <c:pt idx="4422">
                  <c:v>565.87</c:v>
                </c:pt>
                <c:pt idx="4423">
                  <c:v>565.87</c:v>
                </c:pt>
                <c:pt idx="4424">
                  <c:v>565.87</c:v>
                </c:pt>
                <c:pt idx="4425">
                  <c:v>565.87</c:v>
                </c:pt>
                <c:pt idx="4426">
                  <c:v>565.87</c:v>
                </c:pt>
                <c:pt idx="4427">
                  <c:v>565.87</c:v>
                </c:pt>
                <c:pt idx="4428">
                  <c:v>565.87</c:v>
                </c:pt>
                <c:pt idx="4429">
                  <c:v>565.87</c:v>
                </c:pt>
                <c:pt idx="4430">
                  <c:v>565.87</c:v>
                </c:pt>
                <c:pt idx="4431">
                  <c:v>565.87</c:v>
                </c:pt>
                <c:pt idx="4432">
                  <c:v>565.87</c:v>
                </c:pt>
                <c:pt idx="4433">
                  <c:v>565.87</c:v>
                </c:pt>
                <c:pt idx="4434">
                  <c:v>565.87</c:v>
                </c:pt>
                <c:pt idx="4435">
                  <c:v>565.87</c:v>
                </c:pt>
                <c:pt idx="4436">
                  <c:v>565.87</c:v>
                </c:pt>
                <c:pt idx="4437">
                  <c:v>565.87</c:v>
                </c:pt>
                <c:pt idx="4438">
                  <c:v>565.87</c:v>
                </c:pt>
                <c:pt idx="4439">
                  <c:v>565.86</c:v>
                </c:pt>
                <c:pt idx="4440">
                  <c:v>565.86</c:v>
                </c:pt>
                <c:pt idx="4441">
                  <c:v>565.86</c:v>
                </c:pt>
                <c:pt idx="4442">
                  <c:v>565.86</c:v>
                </c:pt>
                <c:pt idx="4443">
                  <c:v>565.86</c:v>
                </c:pt>
                <c:pt idx="4444">
                  <c:v>565.86</c:v>
                </c:pt>
                <c:pt idx="4445">
                  <c:v>565.86</c:v>
                </c:pt>
                <c:pt idx="4446">
                  <c:v>565.86</c:v>
                </c:pt>
                <c:pt idx="4447">
                  <c:v>565.86</c:v>
                </c:pt>
                <c:pt idx="4448">
                  <c:v>565.86</c:v>
                </c:pt>
                <c:pt idx="4449">
                  <c:v>565.86</c:v>
                </c:pt>
                <c:pt idx="4450">
                  <c:v>565.86</c:v>
                </c:pt>
                <c:pt idx="4451">
                  <c:v>565.86</c:v>
                </c:pt>
                <c:pt idx="4452">
                  <c:v>565.86</c:v>
                </c:pt>
                <c:pt idx="4453">
                  <c:v>565.86</c:v>
                </c:pt>
                <c:pt idx="4454">
                  <c:v>565.86</c:v>
                </c:pt>
                <c:pt idx="4455">
                  <c:v>565.86</c:v>
                </c:pt>
                <c:pt idx="4456">
                  <c:v>565.86</c:v>
                </c:pt>
                <c:pt idx="4457">
                  <c:v>565.86</c:v>
                </c:pt>
                <c:pt idx="4458">
                  <c:v>565.86</c:v>
                </c:pt>
                <c:pt idx="4459">
                  <c:v>565.86</c:v>
                </c:pt>
                <c:pt idx="4460">
                  <c:v>565.86</c:v>
                </c:pt>
                <c:pt idx="4461">
                  <c:v>565.86</c:v>
                </c:pt>
                <c:pt idx="4462">
                  <c:v>565.86</c:v>
                </c:pt>
                <c:pt idx="4463">
                  <c:v>565.86</c:v>
                </c:pt>
                <c:pt idx="4464">
                  <c:v>565.86</c:v>
                </c:pt>
                <c:pt idx="4465">
                  <c:v>565.86</c:v>
                </c:pt>
                <c:pt idx="4466">
                  <c:v>565.86</c:v>
                </c:pt>
                <c:pt idx="4467">
                  <c:v>565.86</c:v>
                </c:pt>
                <c:pt idx="4468">
                  <c:v>565.86</c:v>
                </c:pt>
                <c:pt idx="4469">
                  <c:v>565.86</c:v>
                </c:pt>
                <c:pt idx="4470">
                  <c:v>565.86</c:v>
                </c:pt>
                <c:pt idx="4471">
                  <c:v>565.86</c:v>
                </c:pt>
                <c:pt idx="4472">
                  <c:v>565.86</c:v>
                </c:pt>
                <c:pt idx="4473">
                  <c:v>565.86</c:v>
                </c:pt>
                <c:pt idx="4474">
                  <c:v>565.86</c:v>
                </c:pt>
                <c:pt idx="4475">
                  <c:v>565.86</c:v>
                </c:pt>
                <c:pt idx="4476">
                  <c:v>565.86</c:v>
                </c:pt>
                <c:pt idx="4477">
                  <c:v>565.86</c:v>
                </c:pt>
                <c:pt idx="4478">
                  <c:v>565.86</c:v>
                </c:pt>
                <c:pt idx="4479">
                  <c:v>565.86</c:v>
                </c:pt>
                <c:pt idx="4480">
                  <c:v>565.86</c:v>
                </c:pt>
                <c:pt idx="4481">
                  <c:v>565.86</c:v>
                </c:pt>
                <c:pt idx="4482">
                  <c:v>565.86</c:v>
                </c:pt>
                <c:pt idx="4483">
                  <c:v>565.86</c:v>
                </c:pt>
                <c:pt idx="4484">
                  <c:v>565.86</c:v>
                </c:pt>
                <c:pt idx="4485">
                  <c:v>565.86</c:v>
                </c:pt>
                <c:pt idx="4486">
                  <c:v>565.86</c:v>
                </c:pt>
                <c:pt idx="4487">
                  <c:v>565.86</c:v>
                </c:pt>
                <c:pt idx="4488">
                  <c:v>565.86</c:v>
                </c:pt>
                <c:pt idx="4489">
                  <c:v>565.86</c:v>
                </c:pt>
                <c:pt idx="4490">
                  <c:v>565.86</c:v>
                </c:pt>
                <c:pt idx="4491">
                  <c:v>565.86</c:v>
                </c:pt>
                <c:pt idx="4492">
                  <c:v>565.86</c:v>
                </c:pt>
                <c:pt idx="4493">
                  <c:v>565.86</c:v>
                </c:pt>
                <c:pt idx="4494">
                  <c:v>565.86</c:v>
                </c:pt>
                <c:pt idx="4495">
                  <c:v>565.86</c:v>
                </c:pt>
                <c:pt idx="4496">
                  <c:v>565.86</c:v>
                </c:pt>
                <c:pt idx="4497">
                  <c:v>565.86</c:v>
                </c:pt>
                <c:pt idx="4498">
                  <c:v>565.86</c:v>
                </c:pt>
                <c:pt idx="4499">
                  <c:v>565.86</c:v>
                </c:pt>
                <c:pt idx="4500">
                  <c:v>565.86</c:v>
                </c:pt>
                <c:pt idx="4501">
                  <c:v>565.86</c:v>
                </c:pt>
                <c:pt idx="4502">
                  <c:v>565.86</c:v>
                </c:pt>
                <c:pt idx="4503">
                  <c:v>565.86</c:v>
                </c:pt>
                <c:pt idx="4504">
                  <c:v>565.86</c:v>
                </c:pt>
                <c:pt idx="4505">
                  <c:v>565.86</c:v>
                </c:pt>
                <c:pt idx="4506">
                  <c:v>565.86</c:v>
                </c:pt>
                <c:pt idx="4507">
                  <c:v>565.86</c:v>
                </c:pt>
                <c:pt idx="4508">
                  <c:v>565.86</c:v>
                </c:pt>
                <c:pt idx="4509">
                  <c:v>565.86</c:v>
                </c:pt>
                <c:pt idx="4510">
                  <c:v>565.85</c:v>
                </c:pt>
                <c:pt idx="4511">
                  <c:v>565.85</c:v>
                </c:pt>
                <c:pt idx="4512">
                  <c:v>565.85</c:v>
                </c:pt>
                <c:pt idx="4513">
                  <c:v>565.85</c:v>
                </c:pt>
                <c:pt idx="4514">
                  <c:v>565.85</c:v>
                </c:pt>
                <c:pt idx="4515">
                  <c:v>565.85</c:v>
                </c:pt>
                <c:pt idx="4516">
                  <c:v>565.85</c:v>
                </c:pt>
                <c:pt idx="4517">
                  <c:v>565.85</c:v>
                </c:pt>
                <c:pt idx="4518">
                  <c:v>565.85</c:v>
                </c:pt>
                <c:pt idx="4519">
                  <c:v>565.85</c:v>
                </c:pt>
                <c:pt idx="4520">
                  <c:v>565.85</c:v>
                </c:pt>
                <c:pt idx="4521">
                  <c:v>565.85</c:v>
                </c:pt>
                <c:pt idx="4522">
                  <c:v>565.85</c:v>
                </c:pt>
                <c:pt idx="4523">
                  <c:v>565.85</c:v>
                </c:pt>
                <c:pt idx="4524">
                  <c:v>565.85</c:v>
                </c:pt>
                <c:pt idx="4525">
                  <c:v>565.85</c:v>
                </c:pt>
                <c:pt idx="4526">
                  <c:v>565.85</c:v>
                </c:pt>
                <c:pt idx="4527">
                  <c:v>565.85</c:v>
                </c:pt>
                <c:pt idx="4528">
                  <c:v>565.85</c:v>
                </c:pt>
                <c:pt idx="4529">
                  <c:v>565.85</c:v>
                </c:pt>
                <c:pt idx="4530">
                  <c:v>565.85</c:v>
                </c:pt>
                <c:pt idx="4531">
                  <c:v>565.85</c:v>
                </c:pt>
                <c:pt idx="4532">
                  <c:v>565.85</c:v>
                </c:pt>
                <c:pt idx="4533">
                  <c:v>565.85</c:v>
                </c:pt>
                <c:pt idx="4534">
                  <c:v>565.85</c:v>
                </c:pt>
                <c:pt idx="4535">
                  <c:v>565.85</c:v>
                </c:pt>
                <c:pt idx="4536">
                  <c:v>565.85</c:v>
                </c:pt>
                <c:pt idx="4537">
                  <c:v>565.85</c:v>
                </c:pt>
                <c:pt idx="4538">
                  <c:v>565.85</c:v>
                </c:pt>
                <c:pt idx="4539">
                  <c:v>565.85</c:v>
                </c:pt>
                <c:pt idx="4540">
                  <c:v>565.85</c:v>
                </c:pt>
                <c:pt idx="4541">
                  <c:v>565.85</c:v>
                </c:pt>
                <c:pt idx="4542">
                  <c:v>565.85</c:v>
                </c:pt>
                <c:pt idx="4543">
                  <c:v>565.85</c:v>
                </c:pt>
                <c:pt idx="4544">
                  <c:v>565.85</c:v>
                </c:pt>
                <c:pt idx="4545">
                  <c:v>565.85</c:v>
                </c:pt>
                <c:pt idx="4546">
                  <c:v>565.85</c:v>
                </c:pt>
                <c:pt idx="4547">
                  <c:v>565.85</c:v>
                </c:pt>
                <c:pt idx="4548">
                  <c:v>565.85</c:v>
                </c:pt>
                <c:pt idx="4549">
                  <c:v>565.85</c:v>
                </c:pt>
                <c:pt idx="4550">
                  <c:v>565.85</c:v>
                </c:pt>
                <c:pt idx="4551">
                  <c:v>565.85</c:v>
                </c:pt>
                <c:pt idx="4552">
                  <c:v>565.85</c:v>
                </c:pt>
                <c:pt idx="4553">
                  <c:v>565.85</c:v>
                </c:pt>
                <c:pt idx="4554">
                  <c:v>565.85</c:v>
                </c:pt>
                <c:pt idx="4555">
                  <c:v>565.85</c:v>
                </c:pt>
                <c:pt idx="4556">
                  <c:v>565.85</c:v>
                </c:pt>
                <c:pt idx="4557">
                  <c:v>565.85</c:v>
                </c:pt>
                <c:pt idx="4558">
                  <c:v>565.85</c:v>
                </c:pt>
                <c:pt idx="4559">
                  <c:v>565.85</c:v>
                </c:pt>
                <c:pt idx="4560">
                  <c:v>565.85</c:v>
                </c:pt>
                <c:pt idx="4561">
                  <c:v>565.85</c:v>
                </c:pt>
                <c:pt idx="4562">
                  <c:v>565.85</c:v>
                </c:pt>
                <c:pt idx="4563">
                  <c:v>565.85</c:v>
                </c:pt>
                <c:pt idx="4564">
                  <c:v>565.85</c:v>
                </c:pt>
                <c:pt idx="4565">
                  <c:v>565.85</c:v>
                </c:pt>
                <c:pt idx="4566">
                  <c:v>565.85</c:v>
                </c:pt>
                <c:pt idx="4567">
                  <c:v>565.85</c:v>
                </c:pt>
                <c:pt idx="4568">
                  <c:v>565.85</c:v>
                </c:pt>
                <c:pt idx="4569">
                  <c:v>565.85</c:v>
                </c:pt>
                <c:pt idx="4570">
                  <c:v>565.85</c:v>
                </c:pt>
                <c:pt idx="4571">
                  <c:v>565.85</c:v>
                </c:pt>
                <c:pt idx="4572">
                  <c:v>565.85</c:v>
                </c:pt>
                <c:pt idx="4573">
                  <c:v>565.85</c:v>
                </c:pt>
                <c:pt idx="4574">
                  <c:v>565.85</c:v>
                </c:pt>
                <c:pt idx="4575">
                  <c:v>565.85</c:v>
                </c:pt>
                <c:pt idx="4576">
                  <c:v>565.85</c:v>
                </c:pt>
                <c:pt idx="4577">
                  <c:v>565.85</c:v>
                </c:pt>
                <c:pt idx="4578">
                  <c:v>565.85</c:v>
                </c:pt>
                <c:pt idx="4579">
                  <c:v>565.84</c:v>
                </c:pt>
                <c:pt idx="4580">
                  <c:v>565.84</c:v>
                </c:pt>
                <c:pt idx="4581">
                  <c:v>565.84</c:v>
                </c:pt>
                <c:pt idx="4582">
                  <c:v>565.84</c:v>
                </c:pt>
                <c:pt idx="4583">
                  <c:v>565.84</c:v>
                </c:pt>
                <c:pt idx="4584">
                  <c:v>565.84</c:v>
                </c:pt>
                <c:pt idx="4585">
                  <c:v>565.84</c:v>
                </c:pt>
                <c:pt idx="4586">
                  <c:v>565.84</c:v>
                </c:pt>
                <c:pt idx="4587">
                  <c:v>565.84</c:v>
                </c:pt>
                <c:pt idx="4588">
                  <c:v>565.84</c:v>
                </c:pt>
                <c:pt idx="4589">
                  <c:v>565.84</c:v>
                </c:pt>
                <c:pt idx="4590">
                  <c:v>565.84</c:v>
                </c:pt>
                <c:pt idx="4591">
                  <c:v>565.84</c:v>
                </c:pt>
                <c:pt idx="4592">
                  <c:v>565.84</c:v>
                </c:pt>
                <c:pt idx="4593">
                  <c:v>565.84</c:v>
                </c:pt>
                <c:pt idx="4594">
                  <c:v>565.84</c:v>
                </c:pt>
                <c:pt idx="4595">
                  <c:v>565.84</c:v>
                </c:pt>
                <c:pt idx="4596">
                  <c:v>565.84</c:v>
                </c:pt>
                <c:pt idx="4597">
                  <c:v>565.84</c:v>
                </c:pt>
                <c:pt idx="4598">
                  <c:v>565.84</c:v>
                </c:pt>
                <c:pt idx="4599">
                  <c:v>565.84</c:v>
                </c:pt>
                <c:pt idx="4600">
                  <c:v>565.84</c:v>
                </c:pt>
                <c:pt idx="4601">
                  <c:v>565.84</c:v>
                </c:pt>
                <c:pt idx="4602">
                  <c:v>565.84</c:v>
                </c:pt>
                <c:pt idx="4603">
                  <c:v>565.84</c:v>
                </c:pt>
                <c:pt idx="4604">
                  <c:v>565.84</c:v>
                </c:pt>
                <c:pt idx="4605">
                  <c:v>565.84</c:v>
                </c:pt>
                <c:pt idx="4606">
                  <c:v>565.84</c:v>
                </c:pt>
                <c:pt idx="4607">
                  <c:v>565.84</c:v>
                </c:pt>
                <c:pt idx="4608">
                  <c:v>565.84</c:v>
                </c:pt>
                <c:pt idx="4609">
                  <c:v>565.84</c:v>
                </c:pt>
                <c:pt idx="4610">
                  <c:v>565.84</c:v>
                </c:pt>
                <c:pt idx="4611">
                  <c:v>565.84</c:v>
                </c:pt>
                <c:pt idx="4612">
                  <c:v>565.84</c:v>
                </c:pt>
                <c:pt idx="4613">
                  <c:v>565.84</c:v>
                </c:pt>
                <c:pt idx="4614">
                  <c:v>565.84</c:v>
                </c:pt>
                <c:pt idx="4615">
                  <c:v>565.84</c:v>
                </c:pt>
                <c:pt idx="4616">
                  <c:v>565.84</c:v>
                </c:pt>
                <c:pt idx="4617">
                  <c:v>565.84</c:v>
                </c:pt>
                <c:pt idx="4618">
                  <c:v>565.84</c:v>
                </c:pt>
                <c:pt idx="4619">
                  <c:v>565.84</c:v>
                </c:pt>
                <c:pt idx="4620">
                  <c:v>565.84</c:v>
                </c:pt>
                <c:pt idx="4621">
                  <c:v>565.84</c:v>
                </c:pt>
                <c:pt idx="4622">
                  <c:v>565.84</c:v>
                </c:pt>
                <c:pt idx="4623">
                  <c:v>565.84</c:v>
                </c:pt>
                <c:pt idx="4624">
                  <c:v>565.84</c:v>
                </c:pt>
                <c:pt idx="4625">
                  <c:v>565.84</c:v>
                </c:pt>
                <c:pt idx="4626">
                  <c:v>565.84</c:v>
                </c:pt>
                <c:pt idx="4627">
                  <c:v>565.84</c:v>
                </c:pt>
                <c:pt idx="4628">
                  <c:v>565.84</c:v>
                </c:pt>
                <c:pt idx="4629">
                  <c:v>565.84</c:v>
                </c:pt>
                <c:pt idx="4630">
                  <c:v>565.84</c:v>
                </c:pt>
                <c:pt idx="4631">
                  <c:v>565.84</c:v>
                </c:pt>
                <c:pt idx="4632">
                  <c:v>565.84</c:v>
                </c:pt>
                <c:pt idx="4633">
                  <c:v>565.84</c:v>
                </c:pt>
                <c:pt idx="4634">
                  <c:v>565.84</c:v>
                </c:pt>
                <c:pt idx="4635">
                  <c:v>565.84</c:v>
                </c:pt>
                <c:pt idx="4636">
                  <c:v>565.84</c:v>
                </c:pt>
                <c:pt idx="4637">
                  <c:v>565.84</c:v>
                </c:pt>
                <c:pt idx="4638">
                  <c:v>565.84</c:v>
                </c:pt>
                <c:pt idx="4639">
                  <c:v>565.84</c:v>
                </c:pt>
                <c:pt idx="4640">
                  <c:v>565.84</c:v>
                </c:pt>
                <c:pt idx="4641">
                  <c:v>565.84</c:v>
                </c:pt>
                <c:pt idx="4642">
                  <c:v>565.84</c:v>
                </c:pt>
                <c:pt idx="4643">
                  <c:v>565.84</c:v>
                </c:pt>
                <c:pt idx="4644">
                  <c:v>565.84</c:v>
                </c:pt>
                <c:pt idx="4645">
                  <c:v>565.84</c:v>
                </c:pt>
                <c:pt idx="4646">
                  <c:v>565.84</c:v>
                </c:pt>
                <c:pt idx="4647">
                  <c:v>565.84</c:v>
                </c:pt>
                <c:pt idx="4648">
                  <c:v>565.84</c:v>
                </c:pt>
                <c:pt idx="4649">
                  <c:v>565.84</c:v>
                </c:pt>
                <c:pt idx="4650">
                  <c:v>565.83000000000004</c:v>
                </c:pt>
                <c:pt idx="4651">
                  <c:v>565.83000000000004</c:v>
                </c:pt>
                <c:pt idx="4652">
                  <c:v>565.83000000000004</c:v>
                </c:pt>
                <c:pt idx="4653">
                  <c:v>565.83000000000004</c:v>
                </c:pt>
                <c:pt idx="4654">
                  <c:v>565.83000000000004</c:v>
                </c:pt>
                <c:pt idx="4655">
                  <c:v>565.83000000000004</c:v>
                </c:pt>
                <c:pt idx="4656">
                  <c:v>565.83000000000004</c:v>
                </c:pt>
                <c:pt idx="4657">
                  <c:v>565.83000000000004</c:v>
                </c:pt>
                <c:pt idx="4658">
                  <c:v>565.83000000000004</c:v>
                </c:pt>
                <c:pt idx="4659">
                  <c:v>565.83000000000004</c:v>
                </c:pt>
                <c:pt idx="4660">
                  <c:v>565.83000000000004</c:v>
                </c:pt>
                <c:pt idx="4661">
                  <c:v>565.83000000000004</c:v>
                </c:pt>
                <c:pt idx="4662">
                  <c:v>565.83000000000004</c:v>
                </c:pt>
                <c:pt idx="4663">
                  <c:v>565.83000000000004</c:v>
                </c:pt>
                <c:pt idx="4664">
                  <c:v>565.83000000000004</c:v>
                </c:pt>
                <c:pt idx="4665">
                  <c:v>565.83000000000004</c:v>
                </c:pt>
                <c:pt idx="4666">
                  <c:v>565.83000000000004</c:v>
                </c:pt>
                <c:pt idx="4667">
                  <c:v>565.83000000000004</c:v>
                </c:pt>
                <c:pt idx="4668">
                  <c:v>565.83000000000004</c:v>
                </c:pt>
                <c:pt idx="4669">
                  <c:v>565.83000000000004</c:v>
                </c:pt>
                <c:pt idx="4670">
                  <c:v>565.83000000000004</c:v>
                </c:pt>
                <c:pt idx="4671">
                  <c:v>565.83000000000004</c:v>
                </c:pt>
                <c:pt idx="4672">
                  <c:v>565.83000000000004</c:v>
                </c:pt>
                <c:pt idx="4673">
                  <c:v>565.83000000000004</c:v>
                </c:pt>
                <c:pt idx="4674">
                  <c:v>565.83000000000004</c:v>
                </c:pt>
                <c:pt idx="4675">
                  <c:v>565.83000000000004</c:v>
                </c:pt>
                <c:pt idx="4676">
                  <c:v>565.83000000000004</c:v>
                </c:pt>
                <c:pt idx="4677">
                  <c:v>565.83000000000004</c:v>
                </c:pt>
                <c:pt idx="4678">
                  <c:v>565.83000000000004</c:v>
                </c:pt>
                <c:pt idx="4679">
                  <c:v>565.83000000000004</c:v>
                </c:pt>
                <c:pt idx="4680">
                  <c:v>565.83000000000004</c:v>
                </c:pt>
                <c:pt idx="4681">
                  <c:v>565.83000000000004</c:v>
                </c:pt>
                <c:pt idx="4682">
                  <c:v>565.83000000000004</c:v>
                </c:pt>
                <c:pt idx="4683">
                  <c:v>565.83000000000004</c:v>
                </c:pt>
                <c:pt idx="4684">
                  <c:v>565.83000000000004</c:v>
                </c:pt>
                <c:pt idx="4685">
                  <c:v>565.83000000000004</c:v>
                </c:pt>
                <c:pt idx="4686">
                  <c:v>565.83000000000004</c:v>
                </c:pt>
                <c:pt idx="4687">
                  <c:v>565.83000000000004</c:v>
                </c:pt>
                <c:pt idx="4688">
                  <c:v>565.83000000000004</c:v>
                </c:pt>
                <c:pt idx="4689">
                  <c:v>565.83000000000004</c:v>
                </c:pt>
                <c:pt idx="4690">
                  <c:v>565.83000000000004</c:v>
                </c:pt>
                <c:pt idx="4691">
                  <c:v>565.83000000000004</c:v>
                </c:pt>
                <c:pt idx="4692">
                  <c:v>565.83000000000004</c:v>
                </c:pt>
                <c:pt idx="4693">
                  <c:v>565.83000000000004</c:v>
                </c:pt>
                <c:pt idx="4694">
                  <c:v>565.83000000000004</c:v>
                </c:pt>
                <c:pt idx="4695">
                  <c:v>565.83000000000004</c:v>
                </c:pt>
                <c:pt idx="4696">
                  <c:v>565.83000000000004</c:v>
                </c:pt>
                <c:pt idx="4697">
                  <c:v>565.83000000000004</c:v>
                </c:pt>
                <c:pt idx="4698">
                  <c:v>565.83000000000004</c:v>
                </c:pt>
                <c:pt idx="4699">
                  <c:v>565.83000000000004</c:v>
                </c:pt>
                <c:pt idx="4700">
                  <c:v>565.83000000000004</c:v>
                </c:pt>
                <c:pt idx="4701">
                  <c:v>565.83000000000004</c:v>
                </c:pt>
                <c:pt idx="4702">
                  <c:v>565.83000000000004</c:v>
                </c:pt>
                <c:pt idx="4703">
                  <c:v>565.83000000000004</c:v>
                </c:pt>
                <c:pt idx="4704">
                  <c:v>565.83000000000004</c:v>
                </c:pt>
                <c:pt idx="4705">
                  <c:v>565.83000000000004</c:v>
                </c:pt>
                <c:pt idx="4706">
                  <c:v>565.83000000000004</c:v>
                </c:pt>
                <c:pt idx="4707">
                  <c:v>565.83000000000004</c:v>
                </c:pt>
                <c:pt idx="4708">
                  <c:v>565.83000000000004</c:v>
                </c:pt>
                <c:pt idx="4709">
                  <c:v>565.83000000000004</c:v>
                </c:pt>
                <c:pt idx="4710">
                  <c:v>565.83000000000004</c:v>
                </c:pt>
                <c:pt idx="4711">
                  <c:v>565.83000000000004</c:v>
                </c:pt>
                <c:pt idx="4712">
                  <c:v>565.83000000000004</c:v>
                </c:pt>
                <c:pt idx="4713">
                  <c:v>565.83000000000004</c:v>
                </c:pt>
                <c:pt idx="4714">
                  <c:v>565.83000000000004</c:v>
                </c:pt>
                <c:pt idx="4715">
                  <c:v>565.83000000000004</c:v>
                </c:pt>
                <c:pt idx="4716">
                  <c:v>565.83000000000004</c:v>
                </c:pt>
                <c:pt idx="4717">
                  <c:v>565.83000000000004</c:v>
                </c:pt>
                <c:pt idx="4718">
                  <c:v>565.83000000000004</c:v>
                </c:pt>
                <c:pt idx="4719">
                  <c:v>565.83000000000004</c:v>
                </c:pt>
                <c:pt idx="4720">
                  <c:v>565.83000000000004</c:v>
                </c:pt>
                <c:pt idx="4721">
                  <c:v>565.83000000000004</c:v>
                </c:pt>
                <c:pt idx="4722">
                  <c:v>565.83000000000004</c:v>
                </c:pt>
                <c:pt idx="4723">
                  <c:v>565.83000000000004</c:v>
                </c:pt>
                <c:pt idx="4724">
                  <c:v>565.83000000000004</c:v>
                </c:pt>
                <c:pt idx="4725">
                  <c:v>565.83000000000004</c:v>
                </c:pt>
                <c:pt idx="4726">
                  <c:v>565.83000000000004</c:v>
                </c:pt>
                <c:pt idx="4727">
                  <c:v>565.83000000000004</c:v>
                </c:pt>
                <c:pt idx="4728">
                  <c:v>565.83000000000004</c:v>
                </c:pt>
                <c:pt idx="4729">
                  <c:v>565.83000000000004</c:v>
                </c:pt>
                <c:pt idx="4730">
                  <c:v>565.82000000000005</c:v>
                </c:pt>
                <c:pt idx="4731">
                  <c:v>565.82000000000005</c:v>
                </c:pt>
                <c:pt idx="4732">
                  <c:v>565.82000000000005</c:v>
                </c:pt>
                <c:pt idx="4733">
                  <c:v>565.82000000000005</c:v>
                </c:pt>
                <c:pt idx="4734">
                  <c:v>565.82000000000005</c:v>
                </c:pt>
                <c:pt idx="4735">
                  <c:v>565.82000000000005</c:v>
                </c:pt>
                <c:pt idx="4736">
                  <c:v>565.82000000000005</c:v>
                </c:pt>
                <c:pt idx="4737">
                  <c:v>565.82000000000005</c:v>
                </c:pt>
                <c:pt idx="4738">
                  <c:v>565.82000000000005</c:v>
                </c:pt>
                <c:pt idx="4739">
                  <c:v>565.82000000000005</c:v>
                </c:pt>
                <c:pt idx="4740">
                  <c:v>565.82000000000005</c:v>
                </c:pt>
                <c:pt idx="4741">
                  <c:v>565.82000000000005</c:v>
                </c:pt>
                <c:pt idx="4742">
                  <c:v>565.82000000000005</c:v>
                </c:pt>
                <c:pt idx="4743">
                  <c:v>565.82000000000005</c:v>
                </c:pt>
                <c:pt idx="4744">
                  <c:v>565.82000000000005</c:v>
                </c:pt>
                <c:pt idx="4745">
                  <c:v>565.82000000000005</c:v>
                </c:pt>
                <c:pt idx="4746">
                  <c:v>565.82000000000005</c:v>
                </c:pt>
                <c:pt idx="4747">
                  <c:v>565.82000000000005</c:v>
                </c:pt>
                <c:pt idx="4748">
                  <c:v>565.82000000000005</c:v>
                </c:pt>
                <c:pt idx="4749">
                  <c:v>565.82000000000005</c:v>
                </c:pt>
                <c:pt idx="4750">
                  <c:v>565.82000000000005</c:v>
                </c:pt>
                <c:pt idx="4751">
                  <c:v>565.82000000000005</c:v>
                </c:pt>
                <c:pt idx="4752">
                  <c:v>565.82000000000005</c:v>
                </c:pt>
                <c:pt idx="4753">
                  <c:v>565.82000000000005</c:v>
                </c:pt>
                <c:pt idx="4754">
                  <c:v>565.82000000000005</c:v>
                </c:pt>
                <c:pt idx="4755">
                  <c:v>565.82000000000005</c:v>
                </c:pt>
                <c:pt idx="4756">
                  <c:v>565.82000000000005</c:v>
                </c:pt>
                <c:pt idx="4757">
                  <c:v>565.82000000000005</c:v>
                </c:pt>
                <c:pt idx="4758">
                  <c:v>565.82000000000005</c:v>
                </c:pt>
                <c:pt idx="4759">
                  <c:v>565.82000000000005</c:v>
                </c:pt>
                <c:pt idx="4760">
                  <c:v>565.82000000000005</c:v>
                </c:pt>
                <c:pt idx="4761">
                  <c:v>565.82000000000005</c:v>
                </c:pt>
                <c:pt idx="4762">
                  <c:v>565.82000000000005</c:v>
                </c:pt>
                <c:pt idx="4763">
                  <c:v>565.82000000000005</c:v>
                </c:pt>
                <c:pt idx="4764">
                  <c:v>565.82000000000005</c:v>
                </c:pt>
                <c:pt idx="4765">
                  <c:v>565.82000000000005</c:v>
                </c:pt>
                <c:pt idx="4766">
                  <c:v>565.82000000000005</c:v>
                </c:pt>
                <c:pt idx="4767">
                  <c:v>565.82000000000005</c:v>
                </c:pt>
                <c:pt idx="4768">
                  <c:v>565.82000000000005</c:v>
                </c:pt>
                <c:pt idx="4769">
                  <c:v>565.82000000000005</c:v>
                </c:pt>
                <c:pt idx="4770">
                  <c:v>565.82000000000005</c:v>
                </c:pt>
                <c:pt idx="4771">
                  <c:v>565.82000000000005</c:v>
                </c:pt>
                <c:pt idx="4772">
                  <c:v>565.82000000000005</c:v>
                </c:pt>
                <c:pt idx="4773">
                  <c:v>565.82000000000005</c:v>
                </c:pt>
                <c:pt idx="4774">
                  <c:v>565.82000000000005</c:v>
                </c:pt>
                <c:pt idx="4775">
                  <c:v>565.82000000000005</c:v>
                </c:pt>
                <c:pt idx="4776">
                  <c:v>565.82000000000005</c:v>
                </c:pt>
                <c:pt idx="4777">
                  <c:v>565.82000000000005</c:v>
                </c:pt>
                <c:pt idx="4778">
                  <c:v>565.82000000000005</c:v>
                </c:pt>
                <c:pt idx="4779">
                  <c:v>565.82000000000005</c:v>
                </c:pt>
                <c:pt idx="4780">
                  <c:v>565.82000000000005</c:v>
                </c:pt>
                <c:pt idx="4781">
                  <c:v>565.82000000000005</c:v>
                </c:pt>
                <c:pt idx="4782">
                  <c:v>565.82000000000005</c:v>
                </c:pt>
                <c:pt idx="4783">
                  <c:v>565.82000000000005</c:v>
                </c:pt>
                <c:pt idx="4784">
                  <c:v>565.82000000000005</c:v>
                </c:pt>
                <c:pt idx="4785">
                  <c:v>565.82000000000005</c:v>
                </c:pt>
                <c:pt idx="4786">
                  <c:v>565.82000000000005</c:v>
                </c:pt>
                <c:pt idx="4787">
                  <c:v>565.82000000000005</c:v>
                </c:pt>
                <c:pt idx="4788">
                  <c:v>565.82000000000005</c:v>
                </c:pt>
                <c:pt idx="4789">
                  <c:v>565.82000000000005</c:v>
                </c:pt>
                <c:pt idx="4790">
                  <c:v>565.82000000000005</c:v>
                </c:pt>
                <c:pt idx="4791">
                  <c:v>565.82000000000005</c:v>
                </c:pt>
                <c:pt idx="4792">
                  <c:v>565.82000000000005</c:v>
                </c:pt>
                <c:pt idx="4793">
                  <c:v>565.82000000000005</c:v>
                </c:pt>
                <c:pt idx="4794">
                  <c:v>565.82000000000005</c:v>
                </c:pt>
                <c:pt idx="4795">
                  <c:v>565.82000000000005</c:v>
                </c:pt>
                <c:pt idx="4796">
                  <c:v>565.82000000000005</c:v>
                </c:pt>
                <c:pt idx="4797">
                  <c:v>565.82000000000005</c:v>
                </c:pt>
                <c:pt idx="4798">
                  <c:v>565.82000000000005</c:v>
                </c:pt>
                <c:pt idx="4799">
                  <c:v>565.82000000000005</c:v>
                </c:pt>
                <c:pt idx="4800">
                  <c:v>565.82000000000005</c:v>
                </c:pt>
                <c:pt idx="4801">
                  <c:v>565.82000000000005</c:v>
                </c:pt>
                <c:pt idx="4802">
                  <c:v>565.82000000000005</c:v>
                </c:pt>
                <c:pt idx="4803">
                  <c:v>565.82000000000005</c:v>
                </c:pt>
                <c:pt idx="4804">
                  <c:v>565.82000000000005</c:v>
                </c:pt>
                <c:pt idx="4805">
                  <c:v>565.82000000000005</c:v>
                </c:pt>
                <c:pt idx="4806">
                  <c:v>565.82000000000005</c:v>
                </c:pt>
                <c:pt idx="4807">
                  <c:v>565.82000000000005</c:v>
                </c:pt>
                <c:pt idx="4808">
                  <c:v>565.82000000000005</c:v>
                </c:pt>
                <c:pt idx="4809">
                  <c:v>565.82000000000005</c:v>
                </c:pt>
                <c:pt idx="4810">
                  <c:v>565.82000000000005</c:v>
                </c:pt>
                <c:pt idx="4811">
                  <c:v>565.82000000000005</c:v>
                </c:pt>
                <c:pt idx="4812">
                  <c:v>565.82000000000005</c:v>
                </c:pt>
                <c:pt idx="4813">
                  <c:v>565.82000000000005</c:v>
                </c:pt>
                <c:pt idx="4814">
                  <c:v>565.82000000000005</c:v>
                </c:pt>
                <c:pt idx="4815">
                  <c:v>565.82000000000005</c:v>
                </c:pt>
                <c:pt idx="4816">
                  <c:v>565.82000000000005</c:v>
                </c:pt>
                <c:pt idx="4817">
                  <c:v>565.82000000000005</c:v>
                </c:pt>
                <c:pt idx="4818">
                  <c:v>565.82000000000005</c:v>
                </c:pt>
                <c:pt idx="4819">
                  <c:v>565.82000000000005</c:v>
                </c:pt>
                <c:pt idx="4820">
                  <c:v>565.82000000000005</c:v>
                </c:pt>
                <c:pt idx="4821">
                  <c:v>565.82000000000005</c:v>
                </c:pt>
                <c:pt idx="4822">
                  <c:v>565.82000000000005</c:v>
                </c:pt>
                <c:pt idx="4823">
                  <c:v>565.82000000000005</c:v>
                </c:pt>
                <c:pt idx="4824">
                  <c:v>565.80999999999995</c:v>
                </c:pt>
                <c:pt idx="4825">
                  <c:v>565.80999999999995</c:v>
                </c:pt>
                <c:pt idx="4826">
                  <c:v>565.80999999999995</c:v>
                </c:pt>
                <c:pt idx="4827">
                  <c:v>565.80999999999995</c:v>
                </c:pt>
                <c:pt idx="4828">
                  <c:v>565.80999999999995</c:v>
                </c:pt>
                <c:pt idx="4829">
                  <c:v>565.80999999999995</c:v>
                </c:pt>
                <c:pt idx="4830">
                  <c:v>565.80999999999995</c:v>
                </c:pt>
                <c:pt idx="4831">
                  <c:v>565.80999999999995</c:v>
                </c:pt>
                <c:pt idx="4832">
                  <c:v>565.80999999999995</c:v>
                </c:pt>
                <c:pt idx="4833">
                  <c:v>565.80999999999995</c:v>
                </c:pt>
                <c:pt idx="4834">
                  <c:v>565.80999999999995</c:v>
                </c:pt>
                <c:pt idx="4835">
                  <c:v>565.80999999999995</c:v>
                </c:pt>
                <c:pt idx="4836">
                  <c:v>565.80999999999995</c:v>
                </c:pt>
                <c:pt idx="4837">
                  <c:v>565.80999999999995</c:v>
                </c:pt>
                <c:pt idx="4838">
                  <c:v>565.80999999999995</c:v>
                </c:pt>
                <c:pt idx="4839">
                  <c:v>565.80999999999995</c:v>
                </c:pt>
                <c:pt idx="4840">
                  <c:v>565.80999999999995</c:v>
                </c:pt>
                <c:pt idx="4841">
                  <c:v>565.80999999999995</c:v>
                </c:pt>
                <c:pt idx="4842">
                  <c:v>565.80999999999995</c:v>
                </c:pt>
                <c:pt idx="4843">
                  <c:v>565.80999999999995</c:v>
                </c:pt>
                <c:pt idx="4844">
                  <c:v>565.80999999999995</c:v>
                </c:pt>
                <c:pt idx="4845">
                  <c:v>565.80999999999995</c:v>
                </c:pt>
                <c:pt idx="4846">
                  <c:v>565.80999999999995</c:v>
                </c:pt>
                <c:pt idx="4847">
                  <c:v>565.80999999999995</c:v>
                </c:pt>
                <c:pt idx="4848">
                  <c:v>565.80999999999995</c:v>
                </c:pt>
                <c:pt idx="4849">
                  <c:v>565.80999999999995</c:v>
                </c:pt>
                <c:pt idx="4850">
                  <c:v>565.80999999999995</c:v>
                </c:pt>
                <c:pt idx="4851">
                  <c:v>565.80999999999995</c:v>
                </c:pt>
                <c:pt idx="4852">
                  <c:v>565.80999999999995</c:v>
                </c:pt>
                <c:pt idx="4853">
                  <c:v>565.80999999999995</c:v>
                </c:pt>
                <c:pt idx="4854">
                  <c:v>565.80999999999995</c:v>
                </c:pt>
                <c:pt idx="4855">
                  <c:v>565.80999999999995</c:v>
                </c:pt>
                <c:pt idx="4856">
                  <c:v>565.80999999999995</c:v>
                </c:pt>
                <c:pt idx="4857">
                  <c:v>565.80999999999995</c:v>
                </c:pt>
                <c:pt idx="4858">
                  <c:v>565.80999999999995</c:v>
                </c:pt>
                <c:pt idx="4859">
                  <c:v>565.80999999999995</c:v>
                </c:pt>
                <c:pt idx="4860">
                  <c:v>565.80999999999995</c:v>
                </c:pt>
                <c:pt idx="4861">
                  <c:v>565.80999999999995</c:v>
                </c:pt>
                <c:pt idx="4862">
                  <c:v>565.80999999999995</c:v>
                </c:pt>
                <c:pt idx="4863">
                  <c:v>565.80999999999995</c:v>
                </c:pt>
                <c:pt idx="4864">
                  <c:v>565.80999999999995</c:v>
                </c:pt>
                <c:pt idx="4865">
                  <c:v>565.80999999999995</c:v>
                </c:pt>
                <c:pt idx="4866">
                  <c:v>565.80999999999995</c:v>
                </c:pt>
                <c:pt idx="4867">
                  <c:v>565.80999999999995</c:v>
                </c:pt>
                <c:pt idx="4868">
                  <c:v>565.80999999999995</c:v>
                </c:pt>
                <c:pt idx="4869">
                  <c:v>565.80999999999995</c:v>
                </c:pt>
                <c:pt idx="4870">
                  <c:v>565.80999999999995</c:v>
                </c:pt>
                <c:pt idx="4871">
                  <c:v>565.80999999999995</c:v>
                </c:pt>
                <c:pt idx="4872">
                  <c:v>565.80999999999995</c:v>
                </c:pt>
                <c:pt idx="4873">
                  <c:v>565.80999999999995</c:v>
                </c:pt>
                <c:pt idx="4874">
                  <c:v>565.80999999999995</c:v>
                </c:pt>
                <c:pt idx="4875">
                  <c:v>565.80999999999995</c:v>
                </c:pt>
                <c:pt idx="4876">
                  <c:v>565.80999999999995</c:v>
                </c:pt>
                <c:pt idx="4877">
                  <c:v>565.80999999999995</c:v>
                </c:pt>
                <c:pt idx="4878">
                  <c:v>565.80999999999995</c:v>
                </c:pt>
                <c:pt idx="4879">
                  <c:v>565.80999999999995</c:v>
                </c:pt>
                <c:pt idx="4880">
                  <c:v>565.80999999999995</c:v>
                </c:pt>
                <c:pt idx="4881">
                  <c:v>565.80999999999995</c:v>
                </c:pt>
                <c:pt idx="4882">
                  <c:v>565.80999999999995</c:v>
                </c:pt>
                <c:pt idx="4883">
                  <c:v>565.80999999999995</c:v>
                </c:pt>
                <c:pt idx="4884">
                  <c:v>565.80999999999995</c:v>
                </c:pt>
                <c:pt idx="4885">
                  <c:v>565.80999999999995</c:v>
                </c:pt>
                <c:pt idx="4886">
                  <c:v>565.80999999999995</c:v>
                </c:pt>
                <c:pt idx="4887">
                  <c:v>565.80999999999995</c:v>
                </c:pt>
                <c:pt idx="4888">
                  <c:v>565.80999999999995</c:v>
                </c:pt>
                <c:pt idx="4889">
                  <c:v>565.80999999999995</c:v>
                </c:pt>
                <c:pt idx="4890">
                  <c:v>565.80999999999995</c:v>
                </c:pt>
                <c:pt idx="4891">
                  <c:v>565.80999999999995</c:v>
                </c:pt>
                <c:pt idx="4892">
                  <c:v>565.80999999999995</c:v>
                </c:pt>
                <c:pt idx="4893">
                  <c:v>565.80999999999995</c:v>
                </c:pt>
                <c:pt idx="4894">
                  <c:v>565.80999999999995</c:v>
                </c:pt>
                <c:pt idx="4895">
                  <c:v>565.80999999999995</c:v>
                </c:pt>
                <c:pt idx="4896">
                  <c:v>565.80999999999995</c:v>
                </c:pt>
                <c:pt idx="4897">
                  <c:v>565.80999999999995</c:v>
                </c:pt>
                <c:pt idx="4898">
                  <c:v>565.80999999999995</c:v>
                </c:pt>
                <c:pt idx="4899">
                  <c:v>565.80999999999995</c:v>
                </c:pt>
                <c:pt idx="4900">
                  <c:v>565.80999999999995</c:v>
                </c:pt>
                <c:pt idx="4901">
                  <c:v>565.80999999999995</c:v>
                </c:pt>
                <c:pt idx="4902">
                  <c:v>565.80999999999995</c:v>
                </c:pt>
                <c:pt idx="4903">
                  <c:v>565.80999999999995</c:v>
                </c:pt>
                <c:pt idx="4904">
                  <c:v>565.80999999999995</c:v>
                </c:pt>
                <c:pt idx="4905">
                  <c:v>565.80999999999995</c:v>
                </c:pt>
                <c:pt idx="4906">
                  <c:v>565.80999999999995</c:v>
                </c:pt>
                <c:pt idx="4907">
                  <c:v>565.80999999999995</c:v>
                </c:pt>
                <c:pt idx="4908">
                  <c:v>565.80999999999995</c:v>
                </c:pt>
                <c:pt idx="4909">
                  <c:v>565.80999999999995</c:v>
                </c:pt>
                <c:pt idx="4910">
                  <c:v>565.80999999999995</c:v>
                </c:pt>
                <c:pt idx="4911">
                  <c:v>565.80999999999995</c:v>
                </c:pt>
                <c:pt idx="4912">
                  <c:v>565.80999999999995</c:v>
                </c:pt>
                <c:pt idx="4913">
                  <c:v>565.80999999999995</c:v>
                </c:pt>
                <c:pt idx="4914">
                  <c:v>565.80999999999995</c:v>
                </c:pt>
                <c:pt idx="4915">
                  <c:v>565.80999999999995</c:v>
                </c:pt>
                <c:pt idx="4916">
                  <c:v>565.80999999999995</c:v>
                </c:pt>
                <c:pt idx="4917">
                  <c:v>565.80999999999995</c:v>
                </c:pt>
                <c:pt idx="4918">
                  <c:v>565.80999999999995</c:v>
                </c:pt>
                <c:pt idx="4919">
                  <c:v>565.80999999999995</c:v>
                </c:pt>
                <c:pt idx="4920">
                  <c:v>565.80999999999995</c:v>
                </c:pt>
                <c:pt idx="4921">
                  <c:v>565.80999999999995</c:v>
                </c:pt>
                <c:pt idx="4922">
                  <c:v>565.80999999999995</c:v>
                </c:pt>
                <c:pt idx="4923">
                  <c:v>565.80999999999995</c:v>
                </c:pt>
                <c:pt idx="4924">
                  <c:v>565.80999999999995</c:v>
                </c:pt>
                <c:pt idx="4925">
                  <c:v>565.80999999999995</c:v>
                </c:pt>
                <c:pt idx="4926">
                  <c:v>565.80999999999995</c:v>
                </c:pt>
                <c:pt idx="4927">
                  <c:v>565.80999999999995</c:v>
                </c:pt>
                <c:pt idx="4928">
                  <c:v>565.79999999999995</c:v>
                </c:pt>
                <c:pt idx="4929">
                  <c:v>565.79999999999995</c:v>
                </c:pt>
                <c:pt idx="4930">
                  <c:v>565.79999999999995</c:v>
                </c:pt>
                <c:pt idx="4931">
                  <c:v>565.79999999999995</c:v>
                </c:pt>
                <c:pt idx="4932">
                  <c:v>565.79999999999995</c:v>
                </c:pt>
                <c:pt idx="4933">
                  <c:v>565.79999999999995</c:v>
                </c:pt>
                <c:pt idx="4934">
                  <c:v>565.79999999999995</c:v>
                </c:pt>
                <c:pt idx="4935">
                  <c:v>565.79999999999995</c:v>
                </c:pt>
                <c:pt idx="4936">
                  <c:v>565.79999999999995</c:v>
                </c:pt>
                <c:pt idx="4937">
                  <c:v>565.79999999999995</c:v>
                </c:pt>
                <c:pt idx="4938">
                  <c:v>565.79999999999995</c:v>
                </c:pt>
                <c:pt idx="4939">
                  <c:v>565.79999999999995</c:v>
                </c:pt>
                <c:pt idx="4940">
                  <c:v>565.79999999999995</c:v>
                </c:pt>
                <c:pt idx="4941">
                  <c:v>565.79999999999995</c:v>
                </c:pt>
                <c:pt idx="4942">
                  <c:v>565.79999999999995</c:v>
                </c:pt>
                <c:pt idx="4943">
                  <c:v>565.79999999999995</c:v>
                </c:pt>
                <c:pt idx="4944">
                  <c:v>565.79999999999995</c:v>
                </c:pt>
                <c:pt idx="4945">
                  <c:v>565.79999999999995</c:v>
                </c:pt>
                <c:pt idx="4946">
                  <c:v>565.79999999999995</c:v>
                </c:pt>
                <c:pt idx="4947">
                  <c:v>565.79999999999995</c:v>
                </c:pt>
                <c:pt idx="4948">
                  <c:v>565.79999999999995</c:v>
                </c:pt>
                <c:pt idx="4949">
                  <c:v>565.79999999999995</c:v>
                </c:pt>
                <c:pt idx="4950">
                  <c:v>565.79999999999995</c:v>
                </c:pt>
                <c:pt idx="4951">
                  <c:v>565.79999999999995</c:v>
                </c:pt>
                <c:pt idx="4952">
                  <c:v>565.79999999999995</c:v>
                </c:pt>
                <c:pt idx="4953">
                  <c:v>565.79999999999995</c:v>
                </c:pt>
                <c:pt idx="4954">
                  <c:v>565.79999999999995</c:v>
                </c:pt>
                <c:pt idx="4955">
                  <c:v>565.79999999999995</c:v>
                </c:pt>
                <c:pt idx="4956">
                  <c:v>565.79999999999995</c:v>
                </c:pt>
                <c:pt idx="4957">
                  <c:v>565.79999999999995</c:v>
                </c:pt>
                <c:pt idx="4958">
                  <c:v>565.79999999999995</c:v>
                </c:pt>
                <c:pt idx="4959">
                  <c:v>565.79999999999995</c:v>
                </c:pt>
                <c:pt idx="4960">
                  <c:v>565.79999999999995</c:v>
                </c:pt>
                <c:pt idx="4961">
                  <c:v>565.79999999999995</c:v>
                </c:pt>
                <c:pt idx="4962">
                  <c:v>565.79999999999995</c:v>
                </c:pt>
                <c:pt idx="4963">
                  <c:v>565.79999999999995</c:v>
                </c:pt>
                <c:pt idx="4964">
                  <c:v>565.79999999999995</c:v>
                </c:pt>
                <c:pt idx="4965">
                  <c:v>565.79999999999995</c:v>
                </c:pt>
                <c:pt idx="4966">
                  <c:v>565.79999999999995</c:v>
                </c:pt>
                <c:pt idx="4967">
                  <c:v>565.79999999999995</c:v>
                </c:pt>
                <c:pt idx="4968">
                  <c:v>565.79999999999995</c:v>
                </c:pt>
                <c:pt idx="4969">
                  <c:v>565.79999999999995</c:v>
                </c:pt>
                <c:pt idx="4970">
                  <c:v>565.79999999999995</c:v>
                </c:pt>
                <c:pt idx="4971">
                  <c:v>565.79999999999995</c:v>
                </c:pt>
                <c:pt idx="4972">
                  <c:v>565.79999999999995</c:v>
                </c:pt>
                <c:pt idx="4973">
                  <c:v>565.79999999999995</c:v>
                </c:pt>
                <c:pt idx="4974">
                  <c:v>565.79999999999995</c:v>
                </c:pt>
                <c:pt idx="4975">
                  <c:v>565.79999999999995</c:v>
                </c:pt>
                <c:pt idx="4976">
                  <c:v>565.79999999999995</c:v>
                </c:pt>
                <c:pt idx="4977">
                  <c:v>565.79999999999995</c:v>
                </c:pt>
                <c:pt idx="4978">
                  <c:v>565.79999999999995</c:v>
                </c:pt>
                <c:pt idx="4979">
                  <c:v>565.79999999999995</c:v>
                </c:pt>
                <c:pt idx="4980">
                  <c:v>565.79999999999995</c:v>
                </c:pt>
                <c:pt idx="4981">
                  <c:v>565.79999999999995</c:v>
                </c:pt>
                <c:pt idx="4982">
                  <c:v>565.79999999999995</c:v>
                </c:pt>
                <c:pt idx="4983">
                  <c:v>565.79999999999995</c:v>
                </c:pt>
                <c:pt idx="4984">
                  <c:v>565.79999999999995</c:v>
                </c:pt>
                <c:pt idx="4985">
                  <c:v>565.79999999999995</c:v>
                </c:pt>
                <c:pt idx="4986">
                  <c:v>565.79999999999995</c:v>
                </c:pt>
                <c:pt idx="4987">
                  <c:v>565.79999999999995</c:v>
                </c:pt>
                <c:pt idx="4988">
                  <c:v>565.79999999999995</c:v>
                </c:pt>
                <c:pt idx="4989">
                  <c:v>565.79999999999995</c:v>
                </c:pt>
                <c:pt idx="4990">
                  <c:v>565.79999999999995</c:v>
                </c:pt>
                <c:pt idx="4991">
                  <c:v>565.79999999999995</c:v>
                </c:pt>
                <c:pt idx="4992">
                  <c:v>565.79999999999995</c:v>
                </c:pt>
                <c:pt idx="4993">
                  <c:v>565.79999999999995</c:v>
                </c:pt>
                <c:pt idx="4994">
                  <c:v>565.79999999999995</c:v>
                </c:pt>
                <c:pt idx="4995">
                  <c:v>565.79999999999995</c:v>
                </c:pt>
                <c:pt idx="4996">
                  <c:v>565.79999999999995</c:v>
                </c:pt>
                <c:pt idx="4997">
                  <c:v>565.79999999999995</c:v>
                </c:pt>
                <c:pt idx="4998">
                  <c:v>565.79999999999995</c:v>
                </c:pt>
                <c:pt idx="4999">
                  <c:v>565.79999999999995</c:v>
                </c:pt>
                <c:pt idx="5000">
                  <c:v>565.79999999999995</c:v>
                </c:pt>
                <c:pt idx="5001">
                  <c:v>565.79999999999995</c:v>
                </c:pt>
                <c:pt idx="5002">
                  <c:v>565.79999999999995</c:v>
                </c:pt>
                <c:pt idx="5003">
                  <c:v>565.79999999999995</c:v>
                </c:pt>
                <c:pt idx="5004">
                  <c:v>565.79999999999995</c:v>
                </c:pt>
                <c:pt idx="5005">
                  <c:v>565.79999999999995</c:v>
                </c:pt>
                <c:pt idx="5006">
                  <c:v>565.79999999999995</c:v>
                </c:pt>
                <c:pt idx="5007">
                  <c:v>565.79999999999995</c:v>
                </c:pt>
                <c:pt idx="5008">
                  <c:v>565.79999999999995</c:v>
                </c:pt>
                <c:pt idx="5009">
                  <c:v>565.79999999999995</c:v>
                </c:pt>
                <c:pt idx="5010">
                  <c:v>565.79999999999995</c:v>
                </c:pt>
                <c:pt idx="5011">
                  <c:v>565.79999999999995</c:v>
                </c:pt>
                <c:pt idx="5012">
                  <c:v>565.79999999999995</c:v>
                </c:pt>
                <c:pt idx="5013">
                  <c:v>565.79999999999995</c:v>
                </c:pt>
                <c:pt idx="5014">
                  <c:v>565.79999999999995</c:v>
                </c:pt>
                <c:pt idx="5015">
                  <c:v>565.79999999999995</c:v>
                </c:pt>
                <c:pt idx="5016">
                  <c:v>565.79999999999995</c:v>
                </c:pt>
                <c:pt idx="5017">
                  <c:v>565.79999999999995</c:v>
                </c:pt>
                <c:pt idx="5018">
                  <c:v>565.79999999999995</c:v>
                </c:pt>
                <c:pt idx="5019">
                  <c:v>565.79999999999995</c:v>
                </c:pt>
                <c:pt idx="5020">
                  <c:v>565.79999999999995</c:v>
                </c:pt>
                <c:pt idx="5021">
                  <c:v>565.79999999999995</c:v>
                </c:pt>
                <c:pt idx="5022">
                  <c:v>565.79999999999995</c:v>
                </c:pt>
                <c:pt idx="5023">
                  <c:v>565.79999999999995</c:v>
                </c:pt>
                <c:pt idx="5024">
                  <c:v>565.79999999999995</c:v>
                </c:pt>
                <c:pt idx="5025">
                  <c:v>565.79999999999995</c:v>
                </c:pt>
                <c:pt idx="5026">
                  <c:v>565.79999999999995</c:v>
                </c:pt>
                <c:pt idx="5027">
                  <c:v>565.79999999999995</c:v>
                </c:pt>
                <c:pt idx="5028">
                  <c:v>565.79999999999995</c:v>
                </c:pt>
                <c:pt idx="5029">
                  <c:v>565.79999999999995</c:v>
                </c:pt>
                <c:pt idx="5030">
                  <c:v>565.79999999999995</c:v>
                </c:pt>
                <c:pt idx="5031">
                  <c:v>565.79999999999995</c:v>
                </c:pt>
                <c:pt idx="5032">
                  <c:v>565.79999999999995</c:v>
                </c:pt>
                <c:pt idx="5033">
                  <c:v>565.79999999999995</c:v>
                </c:pt>
                <c:pt idx="5034">
                  <c:v>565.79999999999995</c:v>
                </c:pt>
                <c:pt idx="5035">
                  <c:v>565.79999999999995</c:v>
                </c:pt>
                <c:pt idx="5036">
                  <c:v>565.79999999999995</c:v>
                </c:pt>
                <c:pt idx="5037">
                  <c:v>565.79999999999995</c:v>
                </c:pt>
                <c:pt idx="5038">
                  <c:v>565.79999999999995</c:v>
                </c:pt>
                <c:pt idx="5039">
                  <c:v>565.79999999999995</c:v>
                </c:pt>
                <c:pt idx="5040">
                  <c:v>565.79</c:v>
                </c:pt>
                <c:pt idx="5041">
                  <c:v>565.79</c:v>
                </c:pt>
                <c:pt idx="5042">
                  <c:v>565.79</c:v>
                </c:pt>
                <c:pt idx="5043">
                  <c:v>565.79</c:v>
                </c:pt>
                <c:pt idx="5044">
                  <c:v>565.79</c:v>
                </c:pt>
                <c:pt idx="5045">
                  <c:v>565.79</c:v>
                </c:pt>
                <c:pt idx="5046">
                  <c:v>565.79</c:v>
                </c:pt>
                <c:pt idx="5047">
                  <c:v>565.79</c:v>
                </c:pt>
                <c:pt idx="5048">
                  <c:v>565.79</c:v>
                </c:pt>
                <c:pt idx="5049">
                  <c:v>565.79</c:v>
                </c:pt>
                <c:pt idx="5050">
                  <c:v>565.79</c:v>
                </c:pt>
                <c:pt idx="5051">
                  <c:v>565.79</c:v>
                </c:pt>
                <c:pt idx="5052">
                  <c:v>565.79</c:v>
                </c:pt>
                <c:pt idx="5053">
                  <c:v>565.79</c:v>
                </c:pt>
                <c:pt idx="5054">
                  <c:v>565.79</c:v>
                </c:pt>
                <c:pt idx="5055">
                  <c:v>565.79</c:v>
                </c:pt>
                <c:pt idx="5056">
                  <c:v>565.79</c:v>
                </c:pt>
                <c:pt idx="5057">
                  <c:v>565.79</c:v>
                </c:pt>
                <c:pt idx="5058">
                  <c:v>565.79</c:v>
                </c:pt>
                <c:pt idx="5059">
                  <c:v>565.79</c:v>
                </c:pt>
                <c:pt idx="5060">
                  <c:v>565.79</c:v>
                </c:pt>
                <c:pt idx="5061">
                  <c:v>565.79</c:v>
                </c:pt>
                <c:pt idx="5062">
                  <c:v>565.79</c:v>
                </c:pt>
                <c:pt idx="5063">
                  <c:v>565.79</c:v>
                </c:pt>
                <c:pt idx="5064">
                  <c:v>565.79</c:v>
                </c:pt>
                <c:pt idx="5065">
                  <c:v>565.79</c:v>
                </c:pt>
                <c:pt idx="5066">
                  <c:v>565.79</c:v>
                </c:pt>
                <c:pt idx="5067">
                  <c:v>565.79</c:v>
                </c:pt>
                <c:pt idx="5068">
                  <c:v>565.79</c:v>
                </c:pt>
                <c:pt idx="5069">
                  <c:v>565.79</c:v>
                </c:pt>
                <c:pt idx="5070">
                  <c:v>565.79</c:v>
                </c:pt>
                <c:pt idx="5071">
                  <c:v>565.79</c:v>
                </c:pt>
                <c:pt idx="5072">
                  <c:v>565.79</c:v>
                </c:pt>
                <c:pt idx="5073">
                  <c:v>565.79</c:v>
                </c:pt>
                <c:pt idx="5074">
                  <c:v>565.79</c:v>
                </c:pt>
                <c:pt idx="5075">
                  <c:v>565.79</c:v>
                </c:pt>
                <c:pt idx="5076">
                  <c:v>565.79</c:v>
                </c:pt>
                <c:pt idx="5077">
                  <c:v>565.79</c:v>
                </c:pt>
                <c:pt idx="5078">
                  <c:v>565.79</c:v>
                </c:pt>
                <c:pt idx="5079">
                  <c:v>565.79</c:v>
                </c:pt>
                <c:pt idx="5080">
                  <c:v>565.79</c:v>
                </c:pt>
                <c:pt idx="5081">
                  <c:v>565.79</c:v>
                </c:pt>
                <c:pt idx="5082">
                  <c:v>565.79</c:v>
                </c:pt>
                <c:pt idx="5083">
                  <c:v>565.79</c:v>
                </c:pt>
                <c:pt idx="5084">
                  <c:v>565.79</c:v>
                </c:pt>
                <c:pt idx="5085">
                  <c:v>565.79</c:v>
                </c:pt>
                <c:pt idx="5086">
                  <c:v>565.79</c:v>
                </c:pt>
                <c:pt idx="5087">
                  <c:v>565.79</c:v>
                </c:pt>
                <c:pt idx="5088">
                  <c:v>565.79</c:v>
                </c:pt>
                <c:pt idx="5089">
                  <c:v>565.79</c:v>
                </c:pt>
                <c:pt idx="5090">
                  <c:v>565.79</c:v>
                </c:pt>
                <c:pt idx="5091">
                  <c:v>565.79</c:v>
                </c:pt>
                <c:pt idx="5092">
                  <c:v>565.79</c:v>
                </c:pt>
                <c:pt idx="5093">
                  <c:v>565.79</c:v>
                </c:pt>
                <c:pt idx="5094">
                  <c:v>565.79</c:v>
                </c:pt>
                <c:pt idx="5095">
                  <c:v>565.79</c:v>
                </c:pt>
                <c:pt idx="5096">
                  <c:v>565.79</c:v>
                </c:pt>
                <c:pt idx="5097">
                  <c:v>565.79</c:v>
                </c:pt>
                <c:pt idx="5098">
                  <c:v>565.79</c:v>
                </c:pt>
                <c:pt idx="5099">
                  <c:v>565.79</c:v>
                </c:pt>
                <c:pt idx="5100">
                  <c:v>565.79</c:v>
                </c:pt>
                <c:pt idx="5101">
                  <c:v>565.79</c:v>
                </c:pt>
                <c:pt idx="5102">
                  <c:v>565.79</c:v>
                </c:pt>
                <c:pt idx="5103">
                  <c:v>565.79</c:v>
                </c:pt>
                <c:pt idx="5104">
                  <c:v>565.79</c:v>
                </c:pt>
                <c:pt idx="5105">
                  <c:v>565.79</c:v>
                </c:pt>
                <c:pt idx="5106">
                  <c:v>565.79</c:v>
                </c:pt>
                <c:pt idx="5107">
                  <c:v>565.79</c:v>
                </c:pt>
                <c:pt idx="5108">
                  <c:v>565.79</c:v>
                </c:pt>
                <c:pt idx="5109">
                  <c:v>565.79</c:v>
                </c:pt>
                <c:pt idx="5110">
                  <c:v>565.79</c:v>
                </c:pt>
                <c:pt idx="5111">
                  <c:v>565.79</c:v>
                </c:pt>
                <c:pt idx="5112">
                  <c:v>565.79</c:v>
                </c:pt>
                <c:pt idx="5113">
                  <c:v>565.79</c:v>
                </c:pt>
                <c:pt idx="5114">
                  <c:v>565.79</c:v>
                </c:pt>
                <c:pt idx="5115">
                  <c:v>565.79</c:v>
                </c:pt>
                <c:pt idx="5116">
                  <c:v>565.79</c:v>
                </c:pt>
                <c:pt idx="5117">
                  <c:v>565.79</c:v>
                </c:pt>
                <c:pt idx="5118">
                  <c:v>565.79</c:v>
                </c:pt>
                <c:pt idx="5119">
                  <c:v>565.79</c:v>
                </c:pt>
                <c:pt idx="5120">
                  <c:v>565.79</c:v>
                </c:pt>
                <c:pt idx="5121">
                  <c:v>565.79</c:v>
                </c:pt>
                <c:pt idx="5122">
                  <c:v>565.79</c:v>
                </c:pt>
                <c:pt idx="5123">
                  <c:v>565.79</c:v>
                </c:pt>
                <c:pt idx="5124">
                  <c:v>565.79</c:v>
                </c:pt>
                <c:pt idx="5125">
                  <c:v>565.79</c:v>
                </c:pt>
                <c:pt idx="5126">
                  <c:v>565.79</c:v>
                </c:pt>
                <c:pt idx="5127">
                  <c:v>565.79</c:v>
                </c:pt>
                <c:pt idx="5128">
                  <c:v>565.79</c:v>
                </c:pt>
                <c:pt idx="5129">
                  <c:v>565.79</c:v>
                </c:pt>
                <c:pt idx="5130">
                  <c:v>565.79</c:v>
                </c:pt>
                <c:pt idx="5131">
                  <c:v>565.79</c:v>
                </c:pt>
                <c:pt idx="5132">
                  <c:v>565.79</c:v>
                </c:pt>
                <c:pt idx="5133">
                  <c:v>565.79</c:v>
                </c:pt>
                <c:pt idx="5134">
                  <c:v>565.79</c:v>
                </c:pt>
                <c:pt idx="5135">
                  <c:v>565.79</c:v>
                </c:pt>
                <c:pt idx="5136">
                  <c:v>565.79</c:v>
                </c:pt>
                <c:pt idx="5137">
                  <c:v>565.79</c:v>
                </c:pt>
                <c:pt idx="5138">
                  <c:v>565.79</c:v>
                </c:pt>
                <c:pt idx="5139">
                  <c:v>565.79</c:v>
                </c:pt>
                <c:pt idx="5140">
                  <c:v>565.79</c:v>
                </c:pt>
                <c:pt idx="5141">
                  <c:v>565.79</c:v>
                </c:pt>
                <c:pt idx="5142">
                  <c:v>565.79</c:v>
                </c:pt>
                <c:pt idx="5143">
                  <c:v>565.79</c:v>
                </c:pt>
                <c:pt idx="5144">
                  <c:v>565.79</c:v>
                </c:pt>
                <c:pt idx="5145">
                  <c:v>565.79</c:v>
                </c:pt>
                <c:pt idx="5146">
                  <c:v>565.79</c:v>
                </c:pt>
                <c:pt idx="5147">
                  <c:v>565.79</c:v>
                </c:pt>
                <c:pt idx="5148">
                  <c:v>565.79</c:v>
                </c:pt>
                <c:pt idx="5149">
                  <c:v>565.79</c:v>
                </c:pt>
                <c:pt idx="5150">
                  <c:v>565.79</c:v>
                </c:pt>
                <c:pt idx="5151">
                  <c:v>565.79</c:v>
                </c:pt>
                <c:pt idx="5152">
                  <c:v>565.79</c:v>
                </c:pt>
                <c:pt idx="5153">
                  <c:v>565.79</c:v>
                </c:pt>
                <c:pt idx="5154">
                  <c:v>565.79</c:v>
                </c:pt>
                <c:pt idx="5155">
                  <c:v>565.79</c:v>
                </c:pt>
                <c:pt idx="5156">
                  <c:v>565.79</c:v>
                </c:pt>
                <c:pt idx="5157">
                  <c:v>565.79</c:v>
                </c:pt>
                <c:pt idx="5158">
                  <c:v>565.79</c:v>
                </c:pt>
                <c:pt idx="5159">
                  <c:v>565.79</c:v>
                </c:pt>
                <c:pt idx="5160">
                  <c:v>565.79</c:v>
                </c:pt>
                <c:pt idx="5161">
                  <c:v>565.79</c:v>
                </c:pt>
                <c:pt idx="5162">
                  <c:v>565.79</c:v>
                </c:pt>
                <c:pt idx="5163">
                  <c:v>565.79</c:v>
                </c:pt>
                <c:pt idx="5164">
                  <c:v>565.79</c:v>
                </c:pt>
                <c:pt idx="5165">
                  <c:v>565.79</c:v>
                </c:pt>
                <c:pt idx="5166">
                  <c:v>565.79</c:v>
                </c:pt>
                <c:pt idx="5167">
                  <c:v>565.79</c:v>
                </c:pt>
                <c:pt idx="5168">
                  <c:v>565.79</c:v>
                </c:pt>
                <c:pt idx="5169">
                  <c:v>565.79</c:v>
                </c:pt>
                <c:pt idx="5170">
                  <c:v>565.79</c:v>
                </c:pt>
                <c:pt idx="5171">
                  <c:v>565.79</c:v>
                </c:pt>
                <c:pt idx="5172">
                  <c:v>565.79</c:v>
                </c:pt>
                <c:pt idx="5173">
                  <c:v>565.79</c:v>
                </c:pt>
                <c:pt idx="5174">
                  <c:v>565.79</c:v>
                </c:pt>
                <c:pt idx="5175">
                  <c:v>565.79</c:v>
                </c:pt>
                <c:pt idx="5176">
                  <c:v>565.79</c:v>
                </c:pt>
                <c:pt idx="5177">
                  <c:v>565.78</c:v>
                </c:pt>
                <c:pt idx="5178">
                  <c:v>565.78</c:v>
                </c:pt>
                <c:pt idx="5179">
                  <c:v>565.78</c:v>
                </c:pt>
                <c:pt idx="5180">
                  <c:v>565.78</c:v>
                </c:pt>
                <c:pt idx="5181">
                  <c:v>565.78</c:v>
                </c:pt>
                <c:pt idx="5182">
                  <c:v>565.78</c:v>
                </c:pt>
                <c:pt idx="5183">
                  <c:v>565.78</c:v>
                </c:pt>
                <c:pt idx="5184">
                  <c:v>565.78</c:v>
                </c:pt>
                <c:pt idx="5185">
                  <c:v>565.78</c:v>
                </c:pt>
                <c:pt idx="5186">
                  <c:v>565.78</c:v>
                </c:pt>
                <c:pt idx="5187">
                  <c:v>565.78</c:v>
                </c:pt>
                <c:pt idx="5188">
                  <c:v>565.78</c:v>
                </c:pt>
                <c:pt idx="5189">
                  <c:v>565.78</c:v>
                </c:pt>
                <c:pt idx="5190">
                  <c:v>565.78</c:v>
                </c:pt>
                <c:pt idx="5191">
                  <c:v>565.78</c:v>
                </c:pt>
                <c:pt idx="5192">
                  <c:v>565.78</c:v>
                </c:pt>
                <c:pt idx="5193">
                  <c:v>565.78</c:v>
                </c:pt>
                <c:pt idx="5194">
                  <c:v>565.78</c:v>
                </c:pt>
                <c:pt idx="5195">
                  <c:v>565.78</c:v>
                </c:pt>
                <c:pt idx="5196">
                  <c:v>565.78</c:v>
                </c:pt>
                <c:pt idx="5197">
                  <c:v>565.78</c:v>
                </c:pt>
                <c:pt idx="5198">
                  <c:v>565.78</c:v>
                </c:pt>
                <c:pt idx="5199">
                  <c:v>565.78</c:v>
                </c:pt>
                <c:pt idx="5200">
                  <c:v>565.78</c:v>
                </c:pt>
                <c:pt idx="5201">
                  <c:v>565.78</c:v>
                </c:pt>
                <c:pt idx="5202">
                  <c:v>565.78</c:v>
                </c:pt>
                <c:pt idx="5203">
                  <c:v>565.78</c:v>
                </c:pt>
                <c:pt idx="5204">
                  <c:v>565.78</c:v>
                </c:pt>
                <c:pt idx="5205">
                  <c:v>565.78</c:v>
                </c:pt>
                <c:pt idx="5206">
                  <c:v>565.78</c:v>
                </c:pt>
                <c:pt idx="5207">
                  <c:v>565.78</c:v>
                </c:pt>
                <c:pt idx="5208">
                  <c:v>565.78</c:v>
                </c:pt>
                <c:pt idx="5209">
                  <c:v>565.78</c:v>
                </c:pt>
                <c:pt idx="5210">
                  <c:v>565.78</c:v>
                </c:pt>
                <c:pt idx="5211">
                  <c:v>565.78</c:v>
                </c:pt>
                <c:pt idx="5212">
                  <c:v>565.78</c:v>
                </c:pt>
                <c:pt idx="5213">
                  <c:v>565.78</c:v>
                </c:pt>
                <c:pt idx="5214">
                  <c:v>565.78</c:v>
                </c:pt>
                <c:pt idx="5215">
                  <c:v>565.78</c:v>
                </c:pt>
                <c:pt idx="5216">
                  <c:v>565.78</c:v>
                </c:pt>
                <c:pt idx="5217">
                  <c:v>565.78</c:v>
                </c:pt>
                <c:pt idx="5218">
                  <c:v>565.78</c:v>
                </c:pt>
                <c:pt idx="5219">
                  <c:v>565.78</c:v>
                </c:pt>
                <c:pt idx="5220">
                  <c:v>565.78</c:v>
                </c:pt>
              </c:numCache>
            </c:numRef>
          </c:yVal>
          <c:smooth val="1"/>
          <c:extLst xmlns:c16r2="http://schemas.microsoft.com/office/drawing/2015/06/chart">
            <c:ext xmlns:c16="http://schemas.microsoft.com/office/drawing/2014/chart" uri="{C3380CC4-5D6E-409C-BE32-E72D297353CC}">
              <c16:uniqueId val="{00000000-02F4-4DED-BBC1-C005B6100F7F}"/>
            </c:ext>
          </c:extLst>
        </c:ser>
        <c:ser>
          <c:idx val="5"/>
          <c:order val="1"/>
          <c:tx>
            <c:v>1 Percent Plus Annual Chance</c:v>
          </c:tx>
          <c:marker>
            <c:symbol val="none"/>
          </c:marker>
          <c:xVal>
            <c:numRef>
              <c:f>Inflow_NB2_4!$C$3:$C$5223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Inflow_NB2_4!$I$3:$I$5223</c:f>
              <c:numCache>
                <c:formatCode>General</c:formatCode>
                <c:ptCount val="5221"/>
                <c:pt idx="0">
                  <c:v>565.30999999999995</c:v>
                </c:pt>
                <c:pt idx="1">
                  <c:v>565.30999999999995</c:v>
                </c:pt>
                <c:pt idx="2">
                  <c:v>565.30999999999995</c:v>
                </c:pt>
                <c:pt idx="3">
                  <c:v>565.30999999999995</c:v>
                </c:pt>
                <c:pt idx="4">
                  <c:v>565.30999999999995</c:v>
                </c:pt>
                <c:pt idx="5">
                  <c:v>565.30999999999995</c:v>
                </c:pt>
                <c:pt idx="6">
                  <c:v>565.30999999999995</c:v>
                </c:pt>
                <c:pt idx="7">
                  <c:v>565.30999999999995</c:v>
                </c:pt>
                <c:pt idx="8">
                  <c:v>565.30999999999995</c:v>
                </c:pt>
                <c:pt idx="9">
                  <c:v>565.30999999999995</c:v>
                </c:pt>
                <c:pt idx="10">
                  <c:v>565.30999999999995</c:v>
                </c:pt>
                <c:pt idx="11">
                  <c:v>565.30999999999995</c:v>
                </c:pt>
                <c:pt idx="12">
                  <c:v>565.30999999999995</c:v>
                </c:pt>
                <c:pt idx="13">
                  <c:v>565.30999999999995</c:v>
                </c:pt>
                <c:pt idx="14">
                  <c:v>565.30999999999995</c:v>
                </c:pt>
                <c:pt idx="15">
                  <c:v>565.30999999999995</c:v>
                </c:pt>
                <c:pt idx="16">
                  <c:v>565.30999999999995</c:v>
                </c:pt>
                <c:pt idx="17">
                  <c:v>565.30999999999995</c:v>
                </c:pt>
                <c:pt idx="18">
                  <c:v>565.30999999999995</c:v>
                </c:pt>
                <c:pt idx="19">
                  <c:v>565.30999999999995</c:v>
                </c:pt>
                <c:pt idx="20">
                  <c:v>565.30999999999995</c:v>
                </c:pt>
                <c:pt idx="21">
                  <c:v>565.30999999999995</c:v>
                </c:pt>
                <c:pt idx="22">
                  <c:v>565.30999999999995</c:v>
                </c:pt>
                <c:pt idx="23">
                  <c:v>565.30999999999995</c:v>
                </c:pt>
                <c:pt idx="24">
                  <c:v>565.30999999999995</c:v>
                </c:pt>
                <c:pt idx="25">
                  <c:v>565.30999999999995</c:v>
                </c:pt>
                <c:pt idx="26">
                  <c:v>565.30999999999995</c:v>
                </c:pt>
                <c:pt idx="27">
                  <c:v>565.30999999999995</c:v>
                </c:pt>
                <c:pt idx="28">
                  <c:v>565.30999999999995</c:v>
                </c:pt>
                <c:pt idx="29">
                  <c:v>565.30999999999995</c:v>
                </c:pt>
                <c:pt idx="30">
                  <c:v>565.30999999999995</c:v>
                </c:pt>
                <c:pt idx="31">
                  <c:v>565.30999999999995</c:v>
                </c:pt>
                <c:pt idx="32">
                  <c:v>565.30999999999995</c:v>
                </c:pt>
                <c:pt idx="33">
                  <c:v>565.30999999999995</c:v>
                </c:pt>
                <c:pt idx="34">
                  <c:v>565.30999999999995</c:v>
                </c:pt>
                <c:pt idx="35">
                  <c:v>565.30999999999995</c:v>
                </c:pt>
                <c:pt idx="36">
                  <c:v>565.30999999999995</c:v>
                </c:pt>
                <c:pt idx="37">
                  <c:v>565.30999999999995</c:v>
                </c:pt>
                <c:pt idx="38">
                  <c:v>565.30999999999995</c:v>
                </c:pt>
                <c:pt idx="39">
                  <c:v>565.30999999999995</c:v>
                </c:pt>
                <c:pt idx="40">
                  <c:v>565.30999999999995</c:v>
                </c:pt>
                <c:pt idx="41">
                  <c:v>565.30999999999995</c:v>
                </c:pt>
                <c:pt idx="42">
                  <c:v>565.30999999999995</c:v>
                </c:pt>
                <c:pt idx="43">
                  <c:v>565.30999999999995</c:v>
                </c:pt>
                <c:pt idx="44">
                  <c:v>565.30999999999995</c:v>
                </c:pt>
                <c:pt idx="45">
                  <c:v>565.30999999999995</c:v>
                </c:pt>
                <c:pt idx="46">
                  <c:v>565.30999999999995</c:v>
                </c:pt>
                <c:pt idx="47">
                  <c:v>565.30999999999995</c:v>
                </c:pt>
                <c:pt idx="48">
                  <c:v>565.30999999999995</c:v>
                </c:pt>
                <c:pt idx="49">
                  <c:v>565.30999999999995</c:v>
                </c:pt>
                <c:pt idx="50">
                  <c:v>565.30999999999995</c:v>
                </c:pt>
                <c:pt idx="51">
                  <c:v>565.30999999999995</c:v>
                </c:pt>
                <c:pt idx="52">
                  <c:v>565.30999999999995</c:v>
                </c:pt>
                <c:pt idx="53">
                  <c:v>565.30999999999995</c:v>
                </c:pt>
                <c:pt idx="54">
                  <c:v>565.30999999999995</c:v>
                </c:pt>
                <c:pt idx="55">
                  <c:v>565.30999999999995</c:v>
                </c:pt>
                <c:pt idx="56">
                  <c:v>565.30999999999995</c:v>
                </c:pt>
                <c:pt idx="57">
                  <c:v>565.30999999999995</c:v>
                </c:pt>
                <c:pt idx="58">
                  <c:v>565.30999999999995</c:v>
                </c:pt>
                <c:pt idx="59">
                  <c:v>565.30999999999995</c:v>
                </c:pt>
                <c:pt idx="60">
                  <c:v>565.30999999999995</c:v>
                </c:pt>
                <c:pt idx="61">
                  <c:v>565.30999999999995</c:v>
                </c:pt>
                <c:pt idx="62">
                  <c:v>565.30999999999995</c:v>
                </c:pt>
                <c:pt idx="63">
                  <c:v>565.30999999999995</c:v>
                </c:pt>
                <c:pt idx="64">
                  <c:v>565.30999999999995</c:v>
                </c:pt>
                <c:pt idx="65">
                  <c:v>565.30999999999995</c:v>
                </c:pt>
                <c:pt idx="66">
                  <c:v>565.30999999999995</c:v>
                </c:pt>
                <c:pt idx="67">
                  <c:v>565.30999999999995</c:v>
                </c:pt>
                <c:pt idx="68">
                  <c:v>565.30999999999995</c:v>
                </c:pt>
                <c:pt idx="69">
                  <c:v>565.30999999999995</c:v>
                </c:pt>
                <c:pt idx="70">
                  <c:v>565.30999999999995</c:v>
                </c:pt>
                <c:pt idx="71">
                  <c:v>565.30999999999995</c:v>
                </c:pt>
                <c:pt idx="72">
                  <c:v>565.30999999999995</c:v>
                </c:pt>
                <c:pt idx="73">
                  <c:v>565.30999999999995</c:v>
                </c:pt>
                <c:pt idx="74">
                  <c:v>565.30999999999995</c:v>
                </c:pt>
                <c:pt idx="75">
                  <c:v>565.30999999999995</c:v>
                </c:pt>
                <c:pt idx="76">
                  <c:v>565.30999999999995</c:v>
                </c:pt>
                <c:pt idx="77">
                  <c:v>565.30999999999995</c:v>
                </c:pt>
                <c:pt idx="78">
                  <c:v>565.30999999999995</c:v>
                </c:pt>
                <c:pt idx="79">
                  <c:v>565.30999999999995</c:v>
                </c:pt>
                <c:pt idx="80">
                  <c:v>565.30999999999995</c:v>
                </c:pt>
                <c:pt idx="81">
                  <c:v>565.30999999999995</c:v>
                </c:pt>
                <c:pt idx="82">
                  <c:v>565.30999999999995</c:v>
                </c:pt>
                <c:pt idx="83">
                  <c:v>565.30999999999995</c:v>
                </c:pt>
                <c:pt idx="84">
                  <c:v>565.30999999999995</c:v>
                </c:pt>
                <c:pt idx="85">
                  <c:v>565.30999999999995</c:v>
                </c:pt>
                <c:pt idx="86">
                  <c:v>565.30999999999995</c:v>
                </c:pt>
                <c:pt idx="87">
                  <c:v>565.32000000000005</c:v>
                </c:pt>
                <c:pt idx="88">
                  <c:v>565.32000000000005</c:v>
                </c:pt>
                <c:pt idx="89">
                  <c:v>565.32000000000005</c:v>
                </c:pt>
                <c:pt idx="90">
                  <c:v>565.32000000000005</c:v>
                </c:pt>
                <c:pt idx="91">
                  <c:v>565.32000000000005</c:v>
                </c:pt>
                <c:pt idx="92">
                  <c:v>565.32000000000005</c:v>
                </c:pt>
                <c:pt idx="93">
                  <c:v>565.32000000000005</c:v>
                </c:pt>
                <c:pt idx="94">
                  <c:v>565.33000000000004</c:v>
                </c:pt>
                <c:pt idx="95">
                  <c:v>565.33000000000004</c:v>
                </c:pt>
                <c:pt idx="96">
                  <c:v>565.33000000000004</c:v>
                </c:pt>
                <c:pt idx="97">
                  <c:v>565.33000000000004</c:v>
                </c:pt>
                <c:pt idx="98">
                  <c:v>565.33000000000004</c:v>
                </c:pt>
                <c:pt idx="99">
                  <c:v>565.34</c:v>
                </c:pt>
                <c:pt idx="100">
                  <c:v>565.34</c:v>
                </c:pt>
                <c:pt idx="101">
                  <c:v>565.34</c:v>
                </c:pt>
                <c:pt idx="102">
                  <c:v>565.34</c:v>
                </c:pt>
                <c:pt idx="103">
                  <c:v>565.34</c:v>
                </c:pt>
                <c:pt idx="104">
                  <c:v>565.35</c:v>
                </c:pt>
                <c:pt idx="105">
                  <c:v>565.35</c:v>
                </c:pt>
                <c:pt idx="106">
                  <c:v>565.35</c:v>
                </c:pt>
                <c:pt idx="107">
                  <c:v>565.36</c:v>
                </c:pt>
                <c:pt idx="108">
                  <c:v>565.36</c:v>
                </c:pt>
                <c:pt idx="109">
                  <c:v>565.36</c:v>
                </c:pt>
                <c:pt idx="110">
                  <c:v>565.36</c:v>
                </c:pt>
                <c:pt idx="111">
                  <c:v>565.37</c:v>
                </c:pt>
                <c:pt idx="112">
                  <c:v>565.37</c:v>
                </c:pt>
                <c:pt idx="113">
                  <c:v>565.37</c:v>
                </c:pt>
                <c:pt idx="114">
                  <c:v>565.38</c:v>
                </c:pt>
                <c:pt idx="115">
                  <c:v>565.38</c:v>
                </c:pt>
                <c:pt idx="116">
                  <c:v>565.39</c:v>
                </c:pt>
                <c:pt idx="117">
                  <c:v>565.39</c:v>
                </c:pt>
                <c:pt idx="118">
                  <c:v>565.39</c:v>
                </c:pt>
                <c:pt idx="119">
                  <c:v>565.4</c:v>
                </c:pt>
                <c:pt idx="120">
                  <c:v>565.4</c:v>
                </c:pt>
                <c:pt idx="121">
                  <c:v>565.4</c:v>
                </c:pt>
                <c:pt idx="122">
                  <c:v>565.41</c:v>
                </c:pt>
                <c:pt idx="123">
                  <c:v>565.41</c:v>
                </c:pt>
                <c:pt idx="124">
                  <c:v>565.41999999999996</c:v>
                </c:pt>
                <c:pt idx="125">
                  <c:v>565.41999999999996</c:v>
                </c:pt>
                <c:pt idx="126">
                  <c:v>565.42999999999995</c:v>
                </c:pt>
                <c:pt idx="127">
                  <c:v>565.42999999999995</c:v>
                </c:pt>
                <c:pt idx="128">
                  <c:v>565.44000000000005</c:v>
                </c:pt>
                <c:pt idx="129">
                  <c:v>565.44000000000005</c:v>
                </c:pt>
                <c:pt idx="130">
                  <c:v>565.45000000000005</c:v>
                </c:pt>
                <c:pt idx="131">
                  <c:v>565.45000000000005</c:v>
                </c:pt>
                <c:pt idx="132">
                  <c:v>565.45000000000005</c:v>
                </c:pt>
                <c:pt idx="133">
                  <c:v>565.46</c:v>
                </c:pt>
                <c:pt idx="134">
                  <c:v>565.47</c:v>
                </c:pt>
                <c:pt idx="135">
                  <c:v>565.47</c:v>
                </c:pt>
                <c:pt idx="136">
                  <c:v>565.48</c:v>
                </c:pt>
                <c:pt idx="137">
                  <c:v>565.48</c:v>
                </c:pt>
                <c:pt idx="138">
                  <c:v>565.49</c:v>
                </c:pt>
                <c:pt idx="139">
                  <c:v>565.49</c:v>
                </c:pt>
                <c:pt idx="140">
                  <c:v>565.5</c:v>
                </c:pt>
                <c:pt idx="141">
                  <c:v>565.5</c:v>
                </c:pt>
                <c:pt idx="142">
                  <c:v>565.51</c:v>
                </c:pt>
                <c:pt idx="143">
                  <c:v>565.52</c:v>
                </c:pt>
                <c:pt idx="144">
                  <c:v>565.52</c:v>
                </c:pt>
                <c:pt idx="145">
                  <c:v>565.53</c:v>
                </c:pt>
                <c:pt idx="146">
                  <c:v>565.54</c:v>
                </c:pt>
                <c:pt idx="147">
                  <c:v>565.54</c:v>
                </c:pt>
                <c:pt idx="148">
                  <c:v>565.54999999999995</c:v>
                </c:pt>
                <c:pt idx="149">
                  <c:v>565.55999999999995</c:v>
                </c:pt>
                <c:pt idx="150">
                  <c:v>565.55999999999995</c:v>
                </c:pt>
                <c:pt idx="151">
                  <c:v>565.57000000000005</c:v>
                </c:pt>
                <c:pt idx="152">
                  <c:v>565.58000000000004</c:v>
                </c:pt>
                <c:pt idx="153">
                  <c:v>565.59</c:v>
                </c:pt>
                <c:pt idx="154">
                  <c:v>565.6</c:v>
                </c:pt>
                <c:pt idx="155">
                  <c:v>565.61</c:v>
                </c:pt>
                <c:pt idx="156">
                  <c:v>565.62</c:v>
                </c:pt>
                <c:pt idx="157">
                  <c:v>565.64</c:v>
                </c:pt>
                <c:pt idx="158">
                  <c:v>565.65</c:v>
                </c:pt>
                <c:pt idx="159">
                  <c:v>565.66</c:v>
                </c:pt>
                <c:pt idx="160">
                  <c:v>565.66999999999996</c:v>
                </c:pt>
                <c:pt idx="161">
                  <c:v>565.67999999999995</c:v>
                </c:pt>
                <c:pt idx="162">
                  <c:v>565.70000000000005</c:v>
                </c:pt>
                <c:pt idx="163">
                  <c:v>565.71</c:v>
                </c:pt>
                <c:pt idx="164">
                  <c:v>565.72</c:v>
                </c:pt>
                <c:pt idx="165">
                  <c:v>565.73</c:v>
                </c:pt>
                <c:pt idx="166">
                  <c:v>565.75</c:v>
                </c:pt>
                <c:pt idx="167">
                  <c:v>565.76</c:v>
                </c:pt>
                <c:pt idx="168">
                  <c:v>565.77</c:v>
                </c:pt>
                <c:pt idx="169">
                  <c:v>565.78</c:v>
                </c:pt>
                <c:pt idx="170">
                  <c:v>565.79</c:v>
                </c:pt>
                <c:pt idx="171">
                  <c:v>565.79999999999995</c:v>
                </c:pt>
                <c:pt idx="172">
                  <c:v>565.80999999999995</c:v>
                </c:pt>
                <c:pt idx="173">
                  <c:v>565.80999999999995</c:v>
                </c:pt>
                <c:pt idx="174">
                  <c:v>565.80999999999995</c:v>
                </c:pt>
                <c:pt idx="175">
                  <c:v>565.79999999999995</c:v>
                </c:pt>
                <c:pt idx="176">
                  <c:v>565.79</c:v>
                </c:pt>
                <c:pt idx="177">
                  <c:v>565.78</c:v>
                </c:pt>
                <c:pt idx="178">
                  <c:v>565.77</c:v>
                </c:pt>
                <c:pt idx="179">
                  <c:v>565.76</c:v>
                </c:pt>
                <c:pt idx="180">
                  <c:v>565.76</c:v>
                </c:pt>
                <c:pt idx="181">
                  <c:v>565.76</c:v>
                </c:pt>
                <c:pt idx="182">
                  <c:v>565.76</c:v>
                </c:pt>
                <c:pt idx="183">
                  <c:v>565.76</c:v>
                </c:pt>
                <c:pt idx="184">
                  <c:v>565.76</c:v>
                </c:pt>
                <c:pt idx="185">
                  <c:v>565.77</c:v>
                </c:pt>
                <c:pt idx="186">
                  <c:v>565.77</c:v>
                </c:pt>
                <c:pt idx="187">
                  <c:v>565.77</c:v>
                </c:pt>
                <c:pt idx="188">
                  <c:v>565.78</c:v>
                </c:pt>
                <c:pt idx="189">
                  <c:v>565.78</c:v>
                </c:pt>
                <c:pt idx="190">
                  <c:v>565.79</c:v>
                </c:pt>
                <c:pt idx="191">
                  <c:v>565.79</c:v>
                </c:pt>
                <c:pt idx="192">
                  <c:v>565.79999999999995</c:v>
                </c:pt>
                <c:pt idx="193">
                  <c:v>565.79999999999995</c:v>
                </c:pt>
                <c:pt idx="194">
                  <c:v>565.80999999999995</c:v>
                </c:pt>
                <c:pt idx="195">
                  <c:v>565.80999999999995</c:v>
                </c:pt>
                <c:pt idx="196">
                  <c:v>565.82000000000005</c:v>
                </c:pt>
                <c:pt idx="197">
                  <c:v>565.83000000000004</c:v>
                </c:pt>
                <c:pt idx="198">
                  <c:v>565.84</c:v>
                </c:pt>
                <c:pt idx="199">
                  <c:v>565.85</c:v>
                </c:pt>
                <c:pt idx="200">
                  <c:v>565.86</c:v>
                </c:pt>
                <c:pt idx="201">
                  <c:v>565.87</c:v>
                </c:pt>
                <c:pt idx="202">
                  <c:v>565.89</c:v>
                </c:pt>
                <c:pt idx="203">
                  <c:v>565.9</c:v>
                </c:pt>
                <c:pt idx="204">
                  <c:v>565.91</c:v>
                </c:pt>
                <c:pt idx="205">
                  <c:v>565.91999999999996</c:v>
                </c:pt>
                <c:pt idx="206">
                  <c:v>565.92999999999995</c:v>
                </c:pt>
                <c:pt idx="207">
                  <c:v>565.95000000000005</c:v>
                </c:pt>
                <c:pt idx="208">
                  <c:v>565.97</c:v>
                </c:pt>
                <c:pt idx="209">
                  <c:v>565.98</c:v>
                </c:pt>
                <c:pt idx="210">
                  <c:v>566.01</c:v>
                </c:pt>
                <c:pt idx="211">
                  <c:v>566.03</c:v>
                </c:pt>
                <c:pt idx="212">
                  <c:v>566.04999999999995</c:v>
                </c:pt>
                <c:pt idx="213">
                  <c:v>566.08000000000004</c:v>
                </c:pt>
                <c:pt idx="214">
                  <c:v>566.1</c:v>
                </c:pt>
                <c:pt idx="215">
                  <c:v>566.12</c:v>
                </c:pt>
                <c:pt idx="216">
                  <c:v>566.13</c:v>
                </c:pt>
                <c:pt idx="217">
                  <c:v>566.15</c:v>
                </c:pt>
                <c:pt idx="218">
                  <c:v>566.16</c:v>
                </c:pt>
                <c:pt idx="219">
                  <c:v>566.16999999999996</c:v>
                </c:pt>
                <c:pt idx="220">
                  <c:v>566.17999999999995</c:v>
                </c:pt>
                <c:pt idx="221">
                  <c:v>566.17999999999995</c:v>
                </c:pt>
                <c:pt idx="222">
                  <c:v>566.19000000000005</c:v>
                </c:pt>
                <c:pt idx="223">
                  <c:v>566.20000000000005</c:v>
                </c:pt>
                <c:pt idx="224">
                  <c:v>566.20000000000005</c:v>
                </c:pt>
                <c:pt idx="225">
                  <c:v>566.21</c:v>
                </c:pt>
                <c:pt idx="226">
                  <c:v>566.22</c:v>
                </c:pt>
                <c:pt idx="227">
                  <c:v>566.22</c:v>
                </c:pt>
                <c:pt idx="228">
                  <c:v>566.23</c:v>
                </c:pt>
                <c:pt idx="229">
                  <c:v>566.24</c:v>
                </c:pt>
                <c:pt idx="230">
                  <c:v>566.24</c:v>
                </c:pt>
                <c:pt idx="231">
                  <c:v>566.25</c:v>
                </c:pt>
                <c:pt idx="232">
                  <c:v>566.25</c:v>
                </c:pt>
                <c:pt idx="233">
                  <c:v>566.26</c:v>
                </c:pt>
                <c:pt idx="234">
                  <c:v>566.26</c:v>
                </c:pt>
                <c:pt idx="235">
                  <c:v>566.27</c:v>
                </c:pt>
                <c:pt idx="236">
                  <c:v>566.27</c:v>
                </c:pt>
                <c:pt idx="237">
                  <c:v>566.28</c:v>
                </c:pt>
                <c:pt idx="238">
                  <c:v>566.28</c:v>
                </c:pt>
                <c:pt idx="239">
                  <c:v>566.29</c:v>
                </c:pt>
                <c:pt idx="240">
                  <c:v>566.29</c:v>
                </c:pt>
                <c:pt idx="241">
                  <c:v>566.29999999999995</c:v>
                </c:pt>
                <c:pt idx="242">
                  <c:v>566.29999999999995</c:v>
                </c:pt>
                <c:pt idx="243">
                  <c:v>566.30999999999995</c:v>
                </c:pt>
                <c:pt idx="244">
                  <c:v>566.30999999999995</c:v>
                </c:pt>
                <c:pt idx="245">
                  <c:v>566.32000000000005</c:v>
                </c:pt>
                <c:pt idx="246">
                  <c:v>566.32000000000005</c:v>
                </c:pt>
                <c:pt idx="247">
                  <c:v>566.33000000000004</c:v>
                </c:pt>
                <c:pt idx="248">
                  <c:v>566.33000000000004</c:v>
                </c:pt>
                <c:pt idx="249">
                  <c:v>566.34</c:v>
                </c:pt>
                <c:pt idx="250">
                  <c:v>566.35</c:v>
                </c:pt>
                <c:pt idx="251">
                  <c:v>566.35</c:v>
                </c:pt>
                <c:pt idx="252">
                  <c:v>566.36</c:v>
                </c:pt>
                <c:pt idx="253">
                  <c:v>566.36</c:v>
                </c:pt>
                <c:pt idx="254">
                  <c:v>566.37</c:v>
                </c:pt>
                <c:pt idx="255">
                  <c:v>566.37</c:v>
                </c:pt>
                <c:pt idx="256">
                  <c:v>566.38</c:v>
                </c:pt>
                <c:pt idx="257">
                  <c:v>566.38</c:v>
                </c:pt>
                <c:pt idx="258">
                  <c:v>566.39</c:v>
                </c:pt>
                <c:pt idx="259">
                  <c:v>566.4</c:v>
                </c:pt>
                <c:pt idx="260">
                  <c:v>566.4</c:v>
                </c:pt>
                <c:pt idx="261">
                  <c:v>566.41</c:v>
                </c:pt>
                <c:pt idx="262">
                  <c:v>566.41</c:v>
                </c:pt>
                <c:pt idx="263">
                  <c:v>566.41999999999996</c:v>
                </c:pt>
                <c:pt idx="264">
                  <c:v>566.41999999999996</c:v>
                </c:pt>
                <c:pt idx="265">
                  <c:v>566.42999999999995</c:v>
                </c:pt>
                <c:pt idx="266">
                  <c:v>566.42999999999995</c:v>
                </c:pt>
                <c:pt idx="267">
                  <c:v>566.44000000000005</c:v>
                </c:pt>
                <c:pt idx="268">
                  <c:v>566.44000000000005</c:v>
                </c:pt>
                <c:pt idx="269">
                  <c:v>566.45000000000005</c:v>
                </c:pt>
                <c:pt idx="270">
                  <c:v>566.45000000000005</c:v>
                </c:pt>
                <c:pt idx="271">
                  <c:v>566.45000000000005</c:v>
                </c:pt>
                <c:pt idx="272">
                  <c:v>566.46</c:v>
                </c:pt>
                <c:pt idx="273">
                  <c:v>566.46</c:v>
                </c:pt>
                <c:pt idx="274">
                  <c:v>566.47</c:v>
                </c:pt>
                <c:pt idx="275">
                  <c:v>566.47</c:v>
                </c:pt>
                <c:pt idx="276">
                  <c:v>566.47</c:v>
                </c:pt>
                <c:pt idx="277">
                  <c:v>566.48</c:v>
                </c:pt>
                <c:pt idx="278">
                  <c:v>566.48</c:v>
                </c:pt>
                <c:pt idx="279">
                  <c:v>566.48</c:v>
                </c:pt>
                <c:pt idx="280">
                  <c:v>566.49</c:v>
                </c:pt>
                <c:pt idx="281">
                  <c:v>566.49</c:v>
                </c:pt>
                <c:pt idx="282">
                  <c:v>566.49</c:v>
                </c:pt>
                <c:pt idx="283">
                  <c:v>566.49</c:v>
                </c:pt>
                <c:pt idx="284">
                  <c:v>566.49</c:v>
                </c:pt>
                <c:pt idx="285">
                  <c:v>566.49</c:v>
                </c:pt>
                <c:pt idx="286">
                  <c:v>566.49</c:v>
                </c:pt>
                <c:pt idx="287">
                  <c:v>566.49</c:v>
                </c:pt>
                <c:pt idx="288">
                  <c:v>566.49</c:v>
                </c:pt>
                <c:pt idx="289">
                  <c:v>566.49</c:v>
                </c:pt>
                <c:pt idx="290">
                  <c:v>566.49</c:v>
                </c:pt>
                <c:pt idx="291">
                  <c:v>566.49</c:v>
                </c:pt>
                <c:pt idx="292">
                  <c:v>566.49</c:v>
                </c:pt>
                <c:pt idx="293">
                  <c:v>566.5</c:v>
                </c:pt>
                <c:pt idx="294">
                  <c:v>566.5</c:v>
                </c:pt>
                <c:pt idx="295">
                  <c:v>566.5</c:v>
                </c:pt>
                <c:pt idx="296">
                  <c:v>566.5</c:v>
                </c:pt>
                <c:pt idx="297">
                  <c:v>566.5</c:v>
                </c:pt>
                <c:pt idx="298">
                  <c:v>566.5</c:v>
                </c:pt>
                <c:pt idx="299">
                  <c:v>566.5</c:v>
                </c:pt>
                <c:pt idx="300">
                  <c:v>566.5</c:v>
                </c:pt>
                <c:pt idx="301">
                  <c:v>566.5</c:v>
                </c:pt>
                <c:pt idx="302">
                  <c:v>566.5</c:v>
                </c:pt>
                <c:pt idx="303">
                  <c:v>566.5</c:v>
                </c:pt>
                <c:pt idx="304">
                  <c:v>566.51</c:v>
                </c:pt>
                <c:pt idx="305">
                  <c:v>566.51</c:v>
                </c:pt>
                <c:pt idx="306">
                  <c:v>566.51</c:v>
                </c:pt>
                <c:pt idx="307">
                  <c:v>566.51</c:v>
                </c:pt>
                <c:pt idx="308">
                  <c:v>566.51</c:v>
                </c:pt>
                <c:pt idx="309">
                  <c:v>566.51</c:v>
                </c:pt>
                <c:pt idx="310">
                  <c:v>566.51</c:v>
                </c:pt>
                <c:pt idx="311">
                  <c:v>566.51</c:v>
                </c:pt>
                <c:pt idx="312">
                  <c:v>566.51</c:v>
                </c:pt>
                <c:pt idx="313">
                  <c:v>566.51</c:v>
                </c:pt>
                <c:pt idx="314">
                  <c:v>566.51</c:v>
                </c:pt>
                <c:pt idx="315">
                  <c:v>566.52</c:v>
                </c:pt>
                <c:pt idx="316">
                  <c:v>566.52</c:v>
                </c:pt>
                <c:pt idx="317">
                  <c:v>566.52</c:v>
                </c:pt>
                <c:pt idx="318">
                  <c:v>566.52</c:v>
                </c:pt>
                <c:pt idx="319">
                  <c:v>566.52</c:v>
                </c:pt>
                <c:pt idx="320">
                  <c:v>566.52</c:v>
                </c:pt>
                <c:pt idx="321">
                  <c:v>566.52</c:v>
                </c:pt>
                <c:pt idx="322">
                  <c:v>566.52</c:v>
                </c:pt>
                <c:pt idx="323">
                  <c:v>566.52</c:v>
                </c:pt>
                <c:pt idx="324">
                  <c:v>566.52</c:v>
                </c:pt>
                <c:pt idx="325">
                  <c:v>566.52</c:v>
                </c:pt>
                <c:pt idx="326">
                  <c:v>566.52</c:v>
                </c:pt>
                <c:pt idx="327">
                  <c:v>566.53</c:v>
                </c:pt>
                <c:pt idx="328">
                  <c:v>566.53</c:v>
                </c:pt>
                <c:pt idx="329">
                  <c:v>566.53</c:v>
                </c:pt>
                <c:pt idx="330">
                  <c:v>566.53</c:v>
                </c:pt>
                <c:pt idx="331">
                  <c:v>566.53</c:v>
                </c:pt>
                <c:pt idx="332">
                  <c:v>566.53</c:v>
                </c:pt>
                <c:pt idx="333">
                  <c:v>566.53</c:v>
                </c:pt>
                <c:pt idx="334">
                  <c:v>566.53</c:v>
                </c:pt>
                <c:pt idx="335">
                  <c:v>566.53</c:v>
                </c:pt>
                <c:pt idx="336">
                  <c:v>566.53</c:v>
                </c:pt>
                <c:pt idx="337">
                  <c:v>566.54</c:v>
                </c:pt>
                <c:pt idx="338">
                  <c:v>566.54</c:v>
                </c:pt>
                <c:pt idx="339">
                  <c:v>566.54</c:v>
                </c:pt>
                <c:pt idx="340">
                  <c:v>566.54</c:v>
                </c:pt>
                <c:pt idx="341">
                  <c:v>566.54</c:v>
                </c:pt>
                <c:pt idx="342">
                  <c:v>566.54</c:v>
                </c:pt>
                <c:pt idx="343">
                  <c:v>566.54</c:v>
                </c:pt>
                <c:pt idx="344">
                  <c:v>566.54</c:v>
                </c:pt>
                <c:pt idx="345">
                  <c:v>566.54</c:v>
                </c:pt>
                <c:pt idx="346">
                  <c:v>566.54999999999995</c:v>
                </c:pt>
                <c:pt idx="347">
                  <c:v>566.54999999999995</c:v>
                </c:pt>
                <c:pt idx="348">
                  <c:v>566.54999999999995</c:v>
                </c:pt>
                <c:pt idx="349">
                  <c:v>566.54999999999995</c:v>
                </c:pt>
                <c:pt idx="350">
                  <c:v>566.54999999999995</c:v>
                </c:pt>
                <c:pt idx="351">
                  <c:v>566.54999999999995</c:v>
                </c:pt>
                <c:pt idx="352">
                  <c:v>566.54999999999995</c:v>
                </c:pt>
                <c:pt idx="353">
                  <c:v>566.55999999999995</c:v>
                </c:pt>
                <c:pt idx="354">
                  <c:v>566.55999999999995</c:v>
                </c:pt>
                <c:pt idx="355">
                  <c:v>566.55999999999995</c:v>
                </c:pt>
                <c:pt idx="356">
                  <c:v>566.55999999999995</c:v>
                </c:pt>
                <c:pt idx="357">
                  <c:v>566.55999999999995</c:v>
                </c:pt>
                <c:pt idx="358">
                  <c:v>566.57000000000005</c:v>
                </c:pt>
                <c:pt idx="359">
                  <c:v>566.57000000000005</c:v>
                </c:pt>
                <c:pt idx="360">
                  <c:v>566.57000000000005</c:v>
                </c:pt>
                <c:pt idx="361">
                  <c:v>566.58000000000004</c:v>
                </c:pt>
                <c:pt idx="362">
                  <c:v>566.58000000000004</c:v>
                </c:pt>
                <c:pt idx="363">
                  <c:v>566.58000000000004</c:v>
                </c:pt>
                <c:pt idx="364">
                  <c:v>566.59</c:v>
                </c:pt>
                <c:pt idx="365">
                  <c:v>566.59</c:v>
                </c:pt>
                <c:pt idx="366">
                  <c:v>566.6</c:v>
                </c:pt>
                <c:pt idx="367">
                  <c:v>566.6</c:v>
                </c:pt>
                <c:pt idx="368">
                  <c:v>566.61</c:v>
                </c:pt>
                <c:pt idx="369">
                  <c:v>566.62</c:v>
                </c:pt>
                <c:pt idx="370">
                  <c:v>566.62</c:v>
                </c:pt>
                <c:pt idx="371">
                  <c:v>566.63</c:v>
                </c:pt>
                <c:pt idx="372">
                  <c:v>566.64</c:v>
                </c:pt>
                <c:pt idx="373">
                  <c:v>566.64</c:v>
                </c:pt>
                <c:pt idx="374">
                  <c:v>566.65</c:v>
                </c:pt>
                <c:pt idx="375">
                  <c:v>566.66</c:v>
                </c:pt>
                <c:pt idx="376">
                  <c:v>566.66</c:v>
                </c:pt>
                <c:pt idx="377">
                  <c:v>566.66999999999996</c:v>
                </c:pt>
                <c:pt idx="378">
                  <c:v>566.67999999999995</c:v>
                </c:pt>
                <c:pt idx="379">
                  <c:v>566.69000000000005</c:v>
                </c:pt>
                <c:pt idx="380">
                  <c:v>566.70000000000005</c:v>
                </c:pt>
                <c:pt idx="381">
                  <c:v>566.71</c:v>
                </c:pt>
                <c:pt idx="382">
                  <c:v>566.72</c:v>
                </c:pt>
                <c:pt idx="383">
                  <c:v>566.73</c:v>
                </c:pt>
                <c:pt idx="384">
                  <c:v>566.73</c:v>
                </c:pt>
                <c:pt idx="385">
                  <c:v>566.74</c:v>
                </c:pt>
                <c:pt idx="386">
                  <c:v>566.75</c:v>
                </c:pt>
                <c:pt idx="387">
                  <c:v>566.76</c:v>
                </c:pt>
                <c:pt idx="388">
                  <c:v>566.76</c:v>
                </c:pt>
                <c:pt idx="389">
                  <c:v>566.77</c:v>
                </c:pt>
                <c:pt idx="390">
                  <c:v>566.78</c:v>
                </c:pt>
                <c:pt idx="391">
                  <c:v>566.78</c:v>
                </c:pt>
                <c:pt idx="392">
                  <c:v>566.79</c:v>
                </c:pt>
                <c:pt idx="393">
                  <c:v>566.79999999999995</c:v>
                </c:pt>
                <c:pt idx="394">
                  <c:v>566.79999999999995</c:v>
                </c:pt>
                <c:pt idx="395">
                  <c:v>566.80999999999995</c:v>
                </c:pt>
                <c:pt idx="396">
                  <c:v>566.82000000000005</c:v>
                </c:pt>
                <c:pt idx="397">
                  <c:v>566.84</c:v>
                </c:pt>
                <c:pt idx="398">
                  <c:v>566.84</c:v>
                </c:pt>
                <c:pt idx="399">
                  <c:v>566.85</c:v>
                </c:pt>
                <c:pt idx="400">
                  <c:v>566.85</c:v>
                </c:pt>
                <c:pt idx="401">
                  <c:v>566.86</c:v>
                </c:pt>
                <c:pt idx="402">
                  <c:v>566.86</c:v>
                </c:pt>
                <c:pt idx="403">
                  <c:v>566.87</c:v>
                </c:pt>
                <c:pt idx="404">
                  <c:v>566.87</c:v>
                </c:pt>
                <c:pt idx="405">
                  <c:v>566.88</c:v>
                </c:pt>
                <c:pt idx="406">
                  <c:v>566.88</c:v>
                </c:pt>
                <c:pt idx="407">
                  <c:v>566.89</c:v>
                </c:pt>
                <c:pt idx="408">
                  <c:v>566.9</c:v>
                </c:pt>
                <c:pt idx="409">
                  <c:v>566.9</c:v>
                </c:pt>
                <c:pt idx="410">
                  <c:v>566.91</c:v>
                </c:pt>
                <c:pt idx="411">
                  <c:v>566.91</c:v>
                </c:pt>
                <c:pt idx="412">
                  <c:v>566.91999999999996</c:v>
                </c:pt>
                <c:pt idx="413">
                  <c:v>566.91999999999996</c:v>
                </c:pt>
                <c:pt idx="414">
                  <c:v>566.92999999999995</c:v>
                </c:pt>
                <c:pt idx="415">
                  <c:v>566.94000000000005</c:v>
                </c:pt>
                <c:pt idx="416">
                  <c:v>566.94000000000005</c:v>
                </c:pt>
                <c:pt idx="417">
                  <c:v>566.95000000000005</c:v>
                </c:pt>
                <c:pt idx="418">
                  <c:v>566.95000000000005</c:v>
                </c:pt>
                <c:pt idx="419">
                  <c:v>566.96</c:v>
                </c:pt>
                <c:pt idx="420">
                  <c:v>566.96</c:v>
                </c:pt>
                <c:pt idx="421">
                  <c:v>566.97</c:v>
                </c:pt>
                <c:pt idx="422">
                  <c:v>566.97</c:v>
                </c:pt>
                <c:pt idx="423">
                  <c:v>566.98</c:v>
                </c:pt>
                <c:pt idx="424">
                  <c:v>566.98</c:v>
                </c:pt>
                <c:pt idx="425">
                  <c:v>566.99</c:v>
                </c:pt>
                <c:pt idx="426">
                  <c:v>567</c:v>
                </c:pt>
                <c:pt idx="427">
                  <c:v>567</c:v>
                </c:pt>
                <c:pt idx="428">
                  <c:v>567.01</c:v>
                </c:pt>
                <c:pt idx="429">
                  <c:v>567.01</c:v>
                </c:pt>
                <c:pt idx="430">
                  <c:v>567.02</c:v>
                </c:pt>
                <c:pt idx="431">
                  <c:v>567.02</c:v>
                </c:pt>
                <c:pt idx="432">
                  <c:v>567.03</c:v>
                </c:pt>
                <c:pt idx="433">
                  <c:v>567.04</c:v>
                </c:pt>
                <c:pt idx="434">
                  <c:v>567.04</c:v>
                </c:pt>
                <c:pt idx="435">
                  <c:v>567.04999999999995</c:v>
                </c:pt>
                <c:pt idx="436">
                  <c:v>567.04999999999995</c:v>
                </c:pt>
                <c:pt idx="437">
                  <c:v>567.05999999999995</c:v>
                </c:pt>
                <c:pt idx="438">
                  <c:v>567.07000000000005</c:v>
                </c:pt>
                <c:pt idx="439">
                  <c:v>567.07000000000005</c:v>
                </c:pt>
                <c:pt idx="440">
                  <c:v>567.08000000000004</c:v>
                </c:pt>
                <c:pt idx="441">
                  <c:v>567.08000000000004</c:v>
                </c:pt>
                <c:pt idx="442">
                  <c:v>567.09</c:v>
                </c:pt>
                <c:pt idx="443">
                  <c:v>567.1</c:v>
                </c:pt>
                <c:pt idx="444">
                  <c:v>567.1</c:v>
                </c:pt>
                <c:pt idx="445">
                  <c:v>567.11</c:v>
                </c:pt>
                <c:pt idx="446">
                  <c:v>567.12</c:v>
                </c:pt>
                <c:pt idx="447">
                  <c:v>567.12</c:v>
                </c:pt>
                <c:pt idx="448">
                  <c:v>567.13</c:v>
                </c:pt>
                <c:pt idx="449">
                  <c:v>567.13</c:v>
                </c:pt>
                <c:pt idx="450">
                  <c:v>567.14</c:v>
                </c:pt>
                <c:pt idx="451">
                  <c:v>567.15</c:v>
                </c:pt>
                <c:pt idx="452">
                  <c:v>567.15</c:v>
                </c:pt>
                <c:pt idx="453">
                  <c:v>567.16</c:v>
                </c:pt>
                <c:pt idx="454">
                  <c:v>567.16999999999996</c:v>
                </c:pt>
                <c:pt idx="455">
                  <c:v>567.16999999999996</c:v>
                </c:pt>
                <c:pt idx="456">
                  <c:v>567.17999999999995</c:v>
                </c:pt>
                <c:pt idx="457">
                  <c:v>567.19000000000005</c:v>
                </c:pt>
                <c:pt idx="458">
                  <c:v>567.19000000000005</c:v>
                </c:pt>
                <c:pt idx="459">
                  <c:v>567.20000000000005</c:v>
                </c:pt>
                <c:pt idx="460">
                  <c:v>567.21</c:v>
                </c:pt>
                <c:pt idx="461">
                  <c:v>567.22</c:v>
                </c:pt>
                <c:pt idx="462">
                  <c:v>567.22</c:v>
                </c:pt>
                <c:pt idx="463">
                  <c:v>567.23</c:v>
                </c:pt>
                <c:pt idx="464">
                  <c:v>567.24</c:v>
                </c:pt>
                <c:pt idx="465">
                  <c:v>567.25</c:v>
                </c:pt>
                <c:pt idx="466">
                  <c:v>567.25</c:v>
                </c:pt>
                <c:pt idx="467">
                  <c:v>567.26</c:v>
                </c:pt>
                <c:pt idx="468">
                  <c:v>567.27</c:v>
                </c:pt>
                <c:pt idx="469">
                  <c:v>567.28</c:v>
                </c:pt>
                <c:pt idx="470">
                  <c:v>567.28</c:v>
                </c:pt>
                <c:pt idx="471">
                  <c:v>567.29</c:v>
                </c:pt>
                <c:pt idx="472">
                  <c:v>567.29999999999995</c:v>
                </c:pt>
                <c:pt idx="473">
                  <c:v>567.30999999999995</c:v>
                </c:pt>
                <c:pt idx="474">
                  <c:v>567.30999999999995</c:v>
                </c:pt>
                <c:pt idx="475">
                  <c:v>567.32000000000005</c:v>
                </c:pt>
                <c:pt idx="476">
                  <c:v>567.32000000000005</c:v>
                </c:pt>
                <c:pt idx="477">
                  <c:v>567.33000000000004</c:v>
                </c:pt>
                <c:pt idx="478">
                  <c:v>567.33000000000004</c:v>
                </c:pt>
                <c:pt idx="479">
                  <c:v>567.34</c:v>
                </c:pt>
                <c:pt idx="480">
                  <c:v>567.34</c:v>
                </c:pt>
                <c:pt idx="481">
                  <c:v>567.35</c:v>
                </c:pt>
                <c:pt idx="482">
                  <c:v>567.36</c:v>
                </c:pt>
                <c:pt idx="483">
                  <c:v>567.36</c:v>
                </c:pt>
                <c:pt idx="484">
                  <c:v>567.37</c:v>
                </c:pt>
                <c:pt idx="485">
                  <c:v>567.37</c:v>
                </c:pt>
                <c:pt idx="486">
                  <c:v>567.38</c:v>
                </c:pt>
                <c:pt idx="487">
                  <c:v>567.38</c:v>
                </c:pt>
                <c:pt idx="488">
                  <c:v>567.39</c:v>
                </c:pt>
                <c:pt idx="489">
                  <c:v>567.4</c:v>
                </c:pt>
                <c:pt idx="490">
                  <c:v>567.4</c:v>
                </c:pt>
                <c:pt idx="491">
                  <c:v>567.41</c:v>
                </c:pt>
                <c:pt idx="492">
                  <c:v>567.41999999999996</c:v>
                </c:pt>
                <c:pt idx="493">
                  <c:v>567.42999999999995</c:v>
                </c:pt>
                <c:pt idx="494">
                  <c:v>567.42999999999995</c:v>
                </c:pt>
                <c:pt idx="495">
                  <c:v>567.44000000000005</c:v>
                </c:pt>
                <c:pt idx="496">
                  <c:v>567.45000000000005</c:v>
                </c:pt>
                <c:pt idx="497">
                  <c:v>567.46</c:v>
                </c:pt>
                <c:pt idx="498">
                  <c:v>567.47</c:v>
                </c:pt>
                <c:pt idx="499">
                  <c:v>567.48</c:v>
                </c:pt>
                <c:pt idx="500">
                  <c:v>567.49</c:v>
                </c:pt>
                <c:pt idx="501">
                  <c:v>567.5</c:v>
                </c:pt>
                <c:pt idx="502">
                  <c:v>567.51</c:v>
                </c:pt>
                <c:pt idx="503">
                  <c:v>567.51</c:v>
                </c:pt>
                <c:pt idx="504">
                  <c:v>567.52</c:v>
                </c:pt>
                <c:pt idx="505">
                  <c:v>567.53</c:v>
                </c:pt>
                <c:pt idx="506">
                  <c:v>567.54</c:v>
                </c:pt>
                <c:pt idx="507">
                  <c:v>567.54999999999995</c:v>
                </c:pt>
                <c:pt idx="508">
                  <c:v>567.55999999999995</c:v>
                </c:pt>
                <c:pt idx="509">
                  <c:v>567.57000000000005</c:v>
                </c:pt>
                <c:pt idx="510">
                  <c:v>567.58000000000004</c:v>
                </c:pt>
                <c:pt idx="511">
                  <c:v>567.59</c:v>
                </c:pt>
                <c:pt idx="512">
                  <c:v>567.6</c:v>
                </c:pt>
                <c:pt idx="513">
                  <c:v>567.61</c:v>
                </c:pt>
                <c:pt idx="514">
                  <c:v>567.62</c:v>
                </c:pt>
                <c:pt idx="515">
                  <c:v>567.63</c:v>
                </c:pt>
                <c:pt idx="516">
                  <c:v>567.64</c:v>
                </c:pt>
                <c:pt idx="517">
                  <c:v>567.65</c:v>
                </c:pt>
                <c:pt idx="518">
                  <c:v>567.66</c:v>
                </c:pt>
                <c:pt idx="519">
                  <c:v>567.66999999999996</c:v>
                </c:pt>
                <c:pt idx="520">
                  <c:v>567.66999999999996</c:v>
                </c:pt>
                <c:pt idx="521">
                  <c:v>567.67999999999995</c:v>
                </c:pt>
                <c:pt idx="522">
                  <c:v>567.69000000000005</c:v>
                </c:pt>
                <c:pt idx="523">
                  <c:v>567.70000000000005</c:v>
                </c:pt>
                <c:pt idx="524">
                  <c:v>567.71</c:v>
                </c:pt>
                <c:pt idx="525">
                  <c:v>567.72</c:v>
                </c:pt>
                <c:pt idx="526">
                  <c:v>567.73</c:v>
                </c:pt>
                <c:pt idx="527">
                  <c:v>567.73</c:v>
                </c:pt>
                <c:pt idx="528">
                  <c:v>567.74</c:v>
                </c:pt>
                <c:pt idx="529">
                  <c:v>567.75</c:v>
                </c:pt>
                <c:pt idx="530">
                  <c:v>567.76</c:v>
                </c:pt>
                <c:pt idx="531">
                  <c:v>567.77</c:v>
                </c:pt>
                <c:pt idx="532">
                  <c:v>567.78</c:v>
                </c:pt>
                <c:pt idx="533">
                  <c:v>567.79</c:v>
                </c:pt>
                <c:pt idx="534">
                  <c:v>567.79999999999995</c:v>
                </c:pt>
                <c:pt idx="535">
                  <c:v>567.79999999999995</c:v>
                </c:pt>
                <c:pt idx="536">
                  <c:v>567.80999999999995</c:v>
                </c:pt>
                <c:pt idx="537">
                  <c:v>567.82000000000005</c:v>
                </c:pt>
                <c:pt idx="538">
                  <c:v>567.83000000000004</c:v>
                </c:pt>
                <c:pt idx="539">
                  <c:v>567.84</c:v>
                </c:pt>
                <c:pt idx="540">
                  <c:v>567.84</c:v>
                </c:pt>
                <c:pt idx="541">
                  <c:v>567.85</c:v>
                </c:pt>
                <c:pt idx="542">
                  <c:v>567.86</c:v>
                </c:pt>
                <c:pt idx="543">
                  <c:v>567.87</c:v>
                </c:pt>
                <c:pt idx="544">
                  <c:v>567.88</c:v>
                </c:pt>
                <c:pt idx="545">
                  <c:v>567.88</c:v>
                </c:pt>
                <c:pt idx="546">
                  <c:v>567.89</c:v>
                </c:pt>
                <c:pt idx="547">
                  <c:v>567.9</c:v>
                </c:pt>
                <c:pt idx="548">
                  <c:v>567.91</c:v>
                </c:pt>
                <c:pt idx="549">
                  <c:v>567.91999999999996</c:v>
                </c:pt>
                <c:pt idx="550">
                  <c:v>567.92999999999995</c:v>
                </c:pt>
                <c:pt idx="551">
                  <c:v>567.94000000000005</c:v>
                </c:pt>
                <c:pt idx="552">
                  <c:v>567.95000000000005</c:v>
                </c:pt>
                <c:pt idx="553">
                  <c:v>567.95000000000005</c:v>
                </c:pt>
                <c:pt idx="554">
                  <c:v>567.96</c:v>
                </c:pt>
                <c:pt idx="555">
                  <c:v>567.98</c:v>
                </c:pt>
                <c:pt idx="556">
                  <c:v>567.99</c:v>
                </c:pt>
                <c:pt idx="557">
                  <c:v>568</c:v>
                </c:pt>
                <c:pt idx="558">
                  <c:v>568.01</c:v>
                </c:pt>
                <c:pt idx="559">
                  <c:v>568.02</c:v>
                </c:pt>
                <c:pt idx="560">
                  <c:v>568.03</c:v>
                </c:pt>
                <c:pt idx="561">
                  <c:v>568.04</c:v>
                </c:pt>
                <c:pt idx="562">
                  <c:v>568.04999999999995</c:v>
                </c:pt>
                <c:pt idx="563">
                  <c:v>568.05999999999995</c:v>
                </c:pt>
                <c:pt idx="564">
                  <c:v>568.08000000000004</c:v>
                </c:pt>
                <c:pt idx="565">
                  <c:v>568.09</c:v>
                </c:pt>
                <c:pt idx="566">
                  <c:v>568.1</c:v>
                </c:pt>
                <c:pt idx="567">
                  <c:v>568.11</c:v>
                </c:pt>
                <c:pt idx="568">
                  <c:v>568.12</c:v>
                </c:pt>
                <c:pt idx="569">
                  <c:v>568.13</c:v>
                </c:pt>
                <c:pt idx="570">
                  <c:v>568.15</c:v>
                </c:pt>
                <c:pt idx="571">
                  <c:v>568.16</c:v>
                </c:pt>
                <c:pt idx="572">
                  <c:v>568.16999999999996</c:v>
                </c:pt>
                <c:pt idx="573">
                  <c:v>568.17999999999995</c:v>
                </c:pt>
                <c:pt idx="574">
                  <c:v>568.19000000000005</c:v>
                </c:pt>
                <c:pt idx="575">
                  <c:v>568.21</c:v>
                </c:pt>
                <c:pt idx="576">
                  <c:v>568.22</c:v>
                </c:pt>
                <c:pt idx="577">
                  <c:v>568.23</c:v>
                </c:pt>
                <c:pt idx="578">
                  <c:v>568.24</c:v>
                </c:pt>
                <c:pt idx="579">
                  <c:v>568.25</c:v>
                </c:pt>
                <c:pt idx="580">
                  <c:v>568.26</c:v>
                </c:pt>
                <c:pt idx="581">
                  <c:v>568.27</c:v>
                </c:pt>
                <c:pt idx="582">
                  <c:v>568.28</c:v>
                </c:pt>
                <c:pt idx="583">
                  <c:v>568.29</c:v>
                </c:pt>
                <c:pt idx="584">
                  <c:v>568.29999999999995</c:v>
                </c:pt>
                <c:pt idx="585">
                  <c:v>568.30999999999995</c:v>
                </c:pt>
                <c:pt idx="586">
                  <c:v>568.32000000000005</c:v>
                </c:pt>
                <c:pt idx="587">
                  <c:v>568.33000000000004</c:v>
                </c:pt>
                <c:pt idx="588">
                  <c:v>568.34</c:v>
                </c:pt>
                <c:pt idx="589">
                  <c:v>568.35</c:v>
                </c:pt>
                <c:pt idx="590">
                  <c:v>568.36</c:v>
                </c:pt>
                <c:pt idx="591">
                  <c:v>568.37</c:v>
                </c:pt>
                <c:pt idx="592">
                  <c:v>568.38</c:v>
                </c:pt>
                <c:pt idx="593">
                  <c:v>568.39</c:v>
                </c:pt>
                <c:pt idx="594">
                  <c:v>568.4</c:v>
                </c:pt>
                <c:pt idx="595">
                  <c:v>568.4</c:v>
                </c:pt>
                <c:pt idx="596">
                  <c:v>568.41</c:v>
                </c:pt>
                <c:pt idx="597">
                  <c:v>568.41999999999996</c:v>
                </c:pt>
                <c:pt idx="598">
                  <c:v>568.42999999999995</c:v>
                </c:pt>
                <c:pt idx="599">
                  <c:v>568.44000000000005</c:v>
                </c:pt>
                <c:pt idx="600">
                  <c:v>568.45000000000005</c:v>
                </c:pt>
                <c:pt idx="601">
                  <c:v>568.46</c:v>
                </c:pt>
                <c:pt idx="602">
                  <c:v>568.47</c:v>
                </c:pt>
                <c:pt idx="603">
                  <c:v>568.48</c:v>
                </c:pt>
                <c:pt idx="604">
                  <c:v>568.49</c:v>
                </c:pt>
                <c:pt idx="605">
                  <c:v>568.5</c:v>
                </c:pt>
                <c:pt idx="606">
                  <c:v>568.51</c:v>
                </c:pt>
                <c:pt idx="607">
                  <c:v>568.51</c:v>
                </c:pt>
                <c:pt idx="608">
                  <c:v>568.52</c:v>
                </c:pt>
                <c:pt idx="609">
                  <c:v>568.53</c:v>
                </c:pt>
                <c:pt idx="610">
                  <c:v>568.54</c:v>
                </c:pt>
                <c:pt idx="611">
                  <c:v>568.54999999999995</c:v>
                </c:pt>
                <c:pt idx="612">
                  <c:v>568.55999999999995</c:v>
                </c:pt>
                <c:pt idx="613">
                  <c:v>568.57000000000005</c:v>
                </c:pt>
                <c:pt idx="614">
                  <c:v>568.58000000000004</c:v>
                </c:pt>
                <c:pt idx="615">
                  <c:v>568.59</c:v>
                </c:pt>
                <c:pt idx="616">
                  <c:v>568.6</c:v>
                </c:pt>
                <c:pt idx="617">
                  <c:v>568.61</c:v>
                </c:pt>
                <c:pt idx="618">
                  <c:v>568.62</c:v>
                </c:pt>
                <c:pt idx="619">
                  <c:v>568.63</c:v>
                </c:pt>
                <c:pt idx="620">
                  <c:v>568.64</c:v>
                </c:pt>
                <c:pt idx="621">
                  <c:v>568.65</c:v>
                </c:pt>
                <c:pt idx="622">
                  <c:v>568.66</c:v>
                </c:pt>
                <c:pt idx="623">
                  <c:v>568.66999999999996</c:v>
                </c:pt>
                <c:pt idx="624">
                  <c:v>568.67999999999995</c:v>
                </c:pt>
                <c:pt idx="625">
                  <c:v>568.69000000000005</c:v>
                </c:pt>
                <c:pt idx="626">
                  <c:v>568.70000000000005</c:v>
                </c:pt>
                <c:pt idx="627">
                  <c:v>568.71</c:v>
                </c:pt>
                <c:pt idx="628">
                  <c:v>568.72</c:v>
                </c:pt>
                <c:pt idx="629">
                  <c:v>568.73</c:v>
                </c:pt>
                <c:pt idx="630">
                  <c:v>568.74</c:v>
                </c:pt>
                <c:pt idx="631">
                  <c:v>568.75</c:v>
                </c:pt>
                <c:pt idx="632">
                  <c:v>568.76</c:v>
                </c:pt>
                <c:pt idx="633">
                  <c:v>568.77</c:v>
                </c:pt>
                <c:pt idx="634">
                  <c:v>568.78</c:v>
                </c:pt>
                <c:pt idx="635">
                  <c:v>568.79999999999995</c:v>
                </c:pt>
                <c:pt idx="636">
                  <c:v>568.80999999999995</c:v>
                </c:pt>
                <c:pt idx="637">
                  <c:v>568.82000000000005</c:v>
                </c:pt>
                <c:pt idx="638">
                  <c:v>568.83000000000004</c:v>
                </c:pt>
                <c:pt idx="639">
                  <c:v>568.84</c:v>
                </c:pt>
                <c:pt idx="640">
                  <c:v>568.85</c:v>
                </c:pt>
                <c:pt idx="641">
                  <c:v>568.87</c:v>
                </c:pt>
                <c:pt idx="642">
                  <c:v>568.88</c:v>
                </c:pt>
                <c:pt idx="643">
                  <c:v>568.89</c:v>
                </c:pt>
                <c:pt idx="644">
                  <c:v>568.9</c:v>
                </c:pt>
                <c:pt idx="645">
                  <c:v>568.91999999999996</c:v>
                </c:pt>
                <c:pt idx="646">
                  <c:v>568.92999999999995</c:v>
                </c:pt>
                <c:pt idx="647">
                  <c:v>568.94000000000005</c:v>
                </c:pt>
                <c:pt idx="648">
                  <c:v>568.96</c:v>
                </c:pt>
                <c:pt idx="649">
                  <c:v>568.97</c:v>
                </c:pt>
                <c:pt idx="650">
                  <c:v>568.98</c:v>
                </c:pt>
                <c:pt idx="651">
                  <c:v>568.99</c:v>
                </c:pt>
                <c:pt idx="652">
                  <c:v>569.01</c:v>
                </c:pt>
                <c:pt idx="653">
                  <c:v>569.02</c:v>
                </c:pt>
                <c:pt idx="654">
                  <c:v>569.04</c:v>
                </c:pt>
                <c:pt idx="655">
                  <c:v>569.04999999999995</c:v>
                </c:pt>
                <c:pt idx="656">
                  <c:v>569.05999999999995</c:v>
                </c:pt>
                <c:pt idx="657">
                  <c:v>569.08000000000004</c:v>
                </c:pt>
                <c:pt idx="658">
                  <c:v>569.1</c:v>
                </c:pt>
                <c:pt idx="659">
                  <c:v>569.12</c:v>
                </c:pt>
                <c:pt idx="660">
                  <c:v>569.13</c:v>
                </c:pt>
                <c:pt idx="661">
                  <c:v>569.15</c:v>
                </c:pt>
                <c:pt idx="662">
                  <c:v>569.16999999999996</c:v>
                </c:pt>
                <c:pt idx="663">
                  <c:v>569.19000000000005</c:v>
                </c:pt>
                <c:pt idx="664">
                  <c:v>569.21</c:v>
                </c:pt>
                <c:pt idx="665">
                  <c:v>569.23</c:v>
                </c:pt>
                <c:pt idx="666">
                  <c:v>569.25</c:v>
                </c:pt>
                <c:pt idx="667">
                  <c:v>569.27</c:v>
                </c:pt>
                <c:pt idx="668">
                  <c:v>569.29</c:v>
                </c:pt>
                <c:pt idx="669">
                  <c:v>569.30999999999995</c:v>
                </c:pt>
                <c:pt idx="670">
                  <c:v>569.33000000000004</c:v>
                </c:pt>
                <c:pt idx="671">
                  <c:v>569.35</c:v>
                </c:pt>
                <c:pt idx="672">
                  <c:v>569.37</c:v>
                </c:pt>
                <c:pt idx="673">
                  <c:v>569.39</c:v>
                </c:pt>
                <c:pt idx="674">
                  <c:v>569.41</c:v>
                </c:pt>
                <c:pt idx="675">
                  <c:v>569.42999999999995</c:v>
                </c:pt>
                <c:pt idx="676">
                  <c:v>569.44000000000005</c:v>
                </c:pt>
                <c:pt idx="677">
                  <c:v>569.46</c:v>
                </c:pt>
                <c:pt idx="678">
                  <c:v>569.48</c:v>
                </c:pt>
                <c:pt idx="679">
                  <c:v>569.5</c:v>
                </c:pt>
                <c:pt idx="680">
                  <c:v>569.52</c:v>
                </c:pt>
                <c:pt idx="681">
                  <c:v>569.54</c:v>
                </c:pt>
                <c:pt idx="682">
                  <c:v>569.54999999999995</c:v>
                </c:pt>
                <c:pt idx="683">
                  <c:v>569.57000000000005</c:v>
                </c:pt>
                <c:pt idx="684">
                  <c:v>569.59</c:v>
                </c:pt>
                <c:pt idx="685">
                  <c:v>569.61</c:v>
                </c:pt>
                <c:pt idx="686">
                  <c:v>569.63</c:v>
                </c:pt>
                <c:pt idx="687">
                  <c:v>569.65</c:v>
                </c:pt>
                <c:pt idx="688">
                  <c:v>569.66999999999996</c:v>
                </c:pt>
                <c:pt idx="689">
                  <c:v>569.67999999999995</c:v>
                </c:pt>
                <c:pt idx="690">
                  <c:v>569.70000000000005</c:v>
                </c:pt>
                <c:pt idx="691">
                  <c:v>569.72</c:v>
                </c:pt>
                <c:pt idx="692">
                  <c:v>569.74</c:v>
                </c:pt>
                <c:pt idx="693">
                  <c:v>569.76</c:v>
                </c:pt>
                <c:pt idx="694">
                  <c:v>569.78</c:v>
                </c:pt>
                <c:pt idx="695">
                  <c:v>569.79999999999995</c:v>
                </c:pt>
                <c:pt idx="696">
                  <c:v>569.83000000000004</c:v>
                </c:pt>
                <c:pt idx="697">
                  <c:v>569.85</c:v>
                </c:pt>
                <c:pt idx="698">
                  <c:v>569.87</c:v>
                </c:pt>
                <c:pt idx="699">
                  <c:v>569.89</c:v>
                </c:pt>
                <c:pt idx="700">
                  <c:v>569.91999999999996</c:v>
                </c:pt>
                <c:pt idx="701">
                  <c:v>569.94000000000005</c:v>
                </c:pt>
                <c:pt idx="702">
                  <c:v>569.96</c:v>
                </c:pt>
                <c:pt idx="703">
                  <c:v>569.99</c:v>
                </c:pt>
                <c:pt idx="704">
                  <c:v>570.01</c:v>
                </c:pt>
                <c:pt idx="705">
                  <c:v>570.04</c:v>
                </c:pt>
                <c:pt idx="706">
                  <c:v>570.05999999999995</c:v>
                </c:pt>
                <c:pt idx="707">
                  <c:v>570.09</c:v>
                </c:pt>
                <c:pt idx="708">
                  <c:v>570.12</c:v>
                </c:pt>
                <c:pt idx="709">
                  <c:v>570.14</c:v>
                </c:pt>
                <c:pt idx="710">
                  <c:v>570.16999999999996</c:v>
                </c:pt>
                <c:pt idx="711">
                  <c:v>570.19000000000005</c:v>
                </c:pt>
                <c:pt idx="712">
                  <c:v>570.22</c:v>
                </c:pt>
                <c:pt idx="713">
                  <c:v>570.24</c:v>
                </c:pt>
                <c:pt idx="714">
                  <c:v>570.27</c:v>
                </c:pt>
                <c:pt idx="715">
                  <c:v>570.29999999999995</c:v>
                </c:pt>
                <c:pt idx="716">
                  <c:v>570.33000000000004</c:v>
                </c:pt>
                <c:pt idx="717">
                  <c:v>570.36</c:v>
                </c:pt>
                <c:pt idx="718">
                  <c:v>570.4</c:v>
                </c:pt>
                <c:pt idx="719">
                  <c:v>570.44000000000005</c:v>
                </c:pt>
                <c:pt idx="720">
                  <c:v>570.47</c:v>
                </c:pt>
                <c:pt idx="721">
                  <c:v>570.52</c:v>
                </c:pt>
                <c:pt idx="722">
                  <c:v>570.57000000000005</c:v>
                </c:pt>
                <c:pt idx="723">
                  <c:v>570.62</c:v>
                </c:pt>
                <c:pt idx="724">
                  <c:v>570.66999999999996</c:v>
                </c:pt>
                <c:pt idx="725">
                  <c:v>570.72</c:v>
                </c:pt>
                <c:pt idx="726">
                  <c:v>570.78</c:v>
                </c:pt>
                <c:pt idx="727">
                  <c:v>570.83000000000004</c:v>
                </c:pt>
                <c:pt idx="728">
                  <c:v>570.88</c:v>
                </c:pt>
                <c:pt idx="729">
                  <c:v>570.91999999999996</c:v>
                </c:pt>
                <c:pt idx="730">
                  <c:v>570.97</c:v>
                </c:pt>
                <c:pt idx="731">
                  <c:v>571.02</c:v>
                </c:pt>
                <c:pt idx="732">
                  <c:v>571.07000000000005</c:v>
                </c:pt>
                <c:pt idx="733">
                  <c:v>571.12</c:v>
                </c:pt>
                <c:pt idx="734">
                  <c:v>571.16</c:v>
                </c:pt>
                <c:pt idx="735">
                  <c:v>571.21</c:v>
                </c:pt>
                <c:pt idx="736">
                  <c:v>571.25</c:v>
                </c:pt>
                <c:pt idx="737">
                  <c:v>571.29</c:v>
                </c:pt>
                <c:pt idx="738">
                  <c:v>571.33000000000004</c:v>
                </c:pt>
                <c:pt idx="739">
                  <c:v>571.38</c:v>
                </c:pt>
                <c:pt idx="740">
                  <c:v>571.41999999999996</c:v>
                </c:pt>
                <c:pt idx="741">
                  <c:v>571.45000000000005</c:v>
                </c:pt>
                <c:pt idx="742">
                  <c:v>571.49</c:v>
                </c:pt>
                <c:pt idx="743">
                  <c:v>571.53</c:v>
                </c:pt>
                <c:pt idx="744">
                  <c:v>571.55999999999995</c:v>
                </c:pt>
                <c:pt idx="745">
                  <c:v>571.6</c:v>
                </c:pt>
                <c:pt idx="746">
                  <c:v>571.63</c:v>
                </c:pt>
                <c:pt idx="747">
                  <c:v>571.66</c:v>
                </c:pt>
                <c:pt idx="748">
                  <c:v>571.69000000000005</c:v>
                </c:pt>
                <c:pt idx="749">
                  <c:v>571.72</c:v>
                </c:pt>
                <c:pt idx="750">
                  <c:v>571.74</c:v>
                </c:pt>
                <c:pt idx="751">
                  <c:v>571.77</c:v>
                </c:pt>
                <c:pt idx="752">
                  <c:v>571.79</c:v>
                </c:pt>
                <c:pt idx="753">
                  <c:v>571.80999999999995</c:v>
                </c:pt>
                <c:pt idx="754">
                  <c:v>571.83000000000004</c:v>
                </c:pt>
                <c:pt idx="755">
                  <c:v>571.85</c:v>
                </c:pt>
                <c:pt idx="756">
                  <c:v>571.86</c:v>
                </c:pt>
                <c:pt idx="757">
                  <c:v>571.88</c:v>
                </c:pt>
                <c:pt idx="758">
                  <c:v>571.89</c:v>
                </c:pt>
                <c:pt idx="759">
                  <c:v>571.9</c:v>
                </c:pt>
                <c:pt idx="760">
                  <c:v>571.91</c:v>
                </c:pt>
                <c:pt idx="761">
                  <c:v>571.91999999999996</c:v>
                </c:pt>
                <c:pt idx="762">
                  <c:v>571.92999999999995</c:v>
                </c:pt>
                <c:pt idx="763">
                  <c:v>571.94000000000005</c:v>
                </c:pt>
                <c:pt idx="764">
                  <c:v>571.94000000000005</c:v>
                </c:pt>
                <c:pt idx="765">
                  <c:v>571.95000000000005</c:v>
                </c:pt>
                <c:pt idx="766">
                  <c:v>571.96</c:v>
                </c:pt>
                <c:pt idx="767">
                  <c:v>571.96</c:v>
                </c:pt>
                <c:pt idx="768">
                  <c:v>571.97</c:v>
                </c:pt>
                <c:pt idx="769">
                  <c:v>571.97</c:v>
                </c:pt>
                <c:pt idx="770">
                  <c:v>571.98</c:v>
                </c:pt>
                <c:pt idx="771">
                  <c:v>571.98</c:v>
                </c:pt>
                <c:pt idx="772">
                  <c:v>571.98</c:v>
                </c:pt>
                <c:pt idx="773">
                  <c:v>571.99</c:v>
                </c:pt>
                <c:pt idx="774">
                  <c:v>571.99</c:v>
                </c:pt>
                <c:pt idx="775">
                  <c:v>571.99</c:v>
                </c:pt>
                <c:pt idx="776">
                  <c:v>571.99</c:v>
                </c:pt>
                <c:pt idx="777">
                  <c:v>571.99</c:v>
                </c:pt>
                <c:pt idx="778">
                  <c:v>571.99</c:v>
                </c:pt>
                <c:pt idx="779">
                  <c:v>572</c:v>
                </c:pt>
                <c:pt idx="780">
                  <c:v>572</c:v>
                </c:pt>
                <c:pt idx="781">
                  <c:v>571.99</c:v>
                </c:pt>
                <c:pt idx="782">
                  <c:v>571.99</c:v>
                </c:pt>
                <c:pt idx="783">
                  <c:v>571.99</c:v>
                </c:pt>
                <c:pt idx="784">
                  <c:v>571.99</c:v>
                </c:pt>
                <c:pt idx="785">
                  <c:v>571.99</c:v>
                </c:pt>
                <c:pt idx="786">
                  <c:v>571.98</c:v>
                </c:pt>
                <c:pt idx="787">
                  <c:v>571.98</c:v>
                </c:pt>
                <c:pt idx="788">
                  <c:v>571.98</c:v>
                </c:pt>
                <c:pt idx="789">
                  <c:v>571.97</c:v>
                </c:pt>
                <c:pt idx="790">
                  <c:v>571.97</c:v>
                </c:pt>
                <c:pt idx="791">
                  <c:v>571.96</c:v>
                </c:pt>
                <c:pt idx="792">
                  <c:v>571.95000000000005</c:v>
                </c:pt>
                <c:pt idx="793">
                  <c:v>571.95000000000005</c:v>
                </c:pt>
                <c:pt idx="794">
                  <c:v>571.94000000000005</c:v>
                </c:pt>
                <c:pt idx="795">
                  <c:v>571.92999999999995</c:v>
                </c:pt>
                <c:pt idx="796">
                  <c:v>571.91999999999996</c:v>
                </c:pt>
                <c:pt idx="797">
                  <c:v>571.91</c:v>
                </c:pt>
                <c:pt idx="798">
                  <c:v>571.9</c:v>
                </c:pt>
                <c:pt idx="799">
                  <c:v>571.89</c:v>
                </c:pt>
                <c:pt idx="800">
                  <c:v>571.88</c:v>
                </c:pt>
                <c:pt idx="801">
                  <c:v>571.87</c:v>
                </c:pt>
                <c:pt idx="802">
                  <c:v>571.86</c:v>
                </c:pt>
                <c:pt idx="803">
                  <c:v>571.85</c:v>
                </c:pt>
                <c:pt idx="804">
                  <c:v>571.83000000000004</c:v>
                </c:pt>
                <c:pt idx="805">
                  <c:v>571.82000000000005</c:v>
                </c:pt>
                <c:pt idx="806">
                  <c:v>571.80999999999995</c:v>
                </c:pt>
                <c:pt idx="807">
                  <c:v>571.79</c:v>
                </c:pt>
                <c:pt idx="808">
                  <c:v>571.78</c:v>
                </c:pt>
                <c:pt idx="809">
                  <c:v>571.76</c:v>
                </c:pt>
                <c:pt idx="810">
                  <c:v>571.75</c:v>
                </c:pt>
                <c:pt idx="811">
                  <c:v>571.73</c:v>
                </c:pt>
                <c:pt idx="812">
                  <c:v>571.71</c:v>
                </c:pt>
                <c:pt idx="813">
                  <c:v>571.70000000000005</c:v>
                </c:pt>
                <c:pt idx="814">
                  <c:v>571.67999999999995</c:v>
                </c:pt>
                <c:pt idx="815">
                  <c:v>571.66</c:v>
                </c:pt>
                <c:pt idx="816">
                  <c:v>571.65</c:v>
                </c:pt>
                <c:pt idx="817">
                  <c:v>571.63</c:v>
                </c:pt>
                <c:pt idx="818">
                  <c:v>571.61</c:v>
                </c:pt>
                <c:pt idx="819">
                  <c:v>571.59</c:v>
                </c:pt>
                <c:pt idx="820">
                  <c:v>571.57000000000005</c:v>
                </c:pt>
                <c:pt idx="821">
                  <c:v>571.54999999999995</c:v>
                </c:pt>
                <c:pt idx="822">
                  <c:v>571.53</c:v>
                </c:pt>
                <c:pt idx="823">
                  <c:v>571.51</c:v>
                </c:pt>
                <c:pt idx="824">
                  <c:v>571.49</c:v>
                </c:pt>
                <c:pt idx="825">
                  <c:v>571.47</c:v>
                </c:pt>
                <c:pt idx="826">
                  <c:v>571.45000000000005</c:v>
                </c:pt>
                <c:pt idx="827">
                  <c:v>571.42999999999995</c:v>
                </c:pt>
                <c:pt idx="828">
                  <c:v>571.41</c:v>
                </c:pt>
                <c:pt idx="829">
                  <c:v>571.39</c:v>
                </c:pt>
                <c:pt idx="830">
                  <c:v>571.37</c:v>
                </c:pt>
                <c:pt idx="831">
                  <c:v>571.35</c:v>
                </c:pt>
                <c:pt idx="832">
                  <c:v>571.33000000000004</c:v>
                </c:pt>
                <c:pt idx="833">
                  <c:v>571.30999999999995</c:v>
                </c:pt>
                <c:pt idx="834">
                  <c:v>571.29</c:v>
                </c:pt>
                <c:pt idx="835">
                  <c:v>571.27</c:v>
                </c:pt>
                <c:pt idx="836">
                  <c:v>571.25</c:v>
                </c:pt>
                <c:pt idx="837">
                  <c:v>571.23</c:v>
                </c:pt>
                <c:pt idx="838">
                  <c:v>571.21</c:v>
                </c:pt>
                <c:pt idx="839">
                  <c:v>571.19000000000005</c:v>
                </c:pt>
                <c:pt idx="840">
                  <c:v>571.17999999999995</c:v>
                </c:pt>
                <c:pt idx="841">
                  <c:v>571.16</c:v>
                </c:pt>
                <c:pt idx="842">
                  <c:v>571.14</c:v>
                </c:pt>
                <c:pt idx="843">
                  <c:v>571.12</c:v>
                </c:pt>
                <c:pt idx="844">
                  <c:v>571.1</c:v>
                </c:pt>
                <c:pt idx="845">
                  <c:v>571.08000000000004</c:v>
                </c:pt>
                <c:pt idx="846">
                  <c:v>571.05999999999995</c:v>
                </c:pt>
                <c:pt idx="847">
                  <c:v>571.04</c:v>
                </c:pt>
                <c:pt idx="848">
                  <c:v>571.02</c:v>
                </c:pt>
                <c:pt idx="849">
                  <c:v>571</c:v>
                </c:pt>
                <c:pt idx="850">
                  <c:v>570.98</c:v>
                </c:pt>
                <c:pt idx="851">
                  <c:v>570.96</c:v>
                </c:pt>
                <c:pt idx="852">
                  <c:v>570.94000000000005</c:v>
                </c:pt>
                <c:pt idx="853">
                  <c:v>570.91999999999996</c:v>
                </c:pt>
                <c:pt idx="854">
                  <c:v>570.91</c:v>
                </c:pt>
                <c:pt idx="855">
                  <c:v>570.89</c:v>
                </c:pt>
                <c:pt idx="856">
                  <c:v>570.87</c:v>
                </c:pt>
                <c:pt idx="857">
                  <c:v>570.85</c:v>
                </c:pt>
                <c:pt idx="858">
                  <c:v>570.84</c:v>
                </c:pt>
                <c:pt idx="859">
                  <c:v>570.82000000000005</c:v>
                </c:pt>
                <c:pt idx="860">
                  <c:v>570.79999999999995</c:v>
                </c:pt>
                <c:pt idx="861">
                  <c:v>570.78</c:v>
                </c:pt>
                <c:pt idx="862">
                  <c:v>570.77</c:v>
                </c:pt>
                <c:pt idx="863">
                  <c:v>570.75</c:v>
                </c:pt>
                <c:pt idx="864">
                  <c:v>570.74</c:v>
                </c:pt>
                <c:pt idx="865">
                  <c:v>570.72</c:v>
                </c:pt>
                <c:pt idx="866">
                  <c:v>570.70000000000005</c:v>
                </c:pt>
                <c:pt idx="867">
                  <c:v>570.69000000000005</c:v>
                </c:pt>
                <c:pt idx="868">
                  <c:v>570.66999999999996</c:v>
                </c:pt>
                <c:pt idx="869">
                  <c:v>570.66</c:v>
                </c:pt>
                <c:pt idx="870">
                  <c:v>570.64</c:v>
                </c:pt>
                <c:pt idx="871">
                  <c:v>570.63</c:v>
                </c:pt>
                <c:pt idx="872">
                  <c:v>570.61</c:v>
                </c:pt>
                <c:pt idx="873">
                  <c:v>570.6</c:v>
                </c:pt>
                <c:pt idx="874">
                  <c:v>570.58000000000004</c:v>
                </c:pt>
                <c:pt idx="875">
                  <c:v>570.55999999999995</c:v>
                </c:pt>
                <c:pt idx="876">
                  <c:v>570.54999999999995</c:v>
                </c:pt>
                <c:pt idx="877">
                  <c:v>570.53</c:v>
                </c:pt>
                <c:pt idx="878">
                  <c:v>570.52</c:v>
                </c:pt>
                <c:pt idx="879">
                  <c:v>570.5</c:v>
                </c:pt>
                <c:pt idx="880">
                  <c:v>570.49</c:v>
                </c:pt>
                <c:pt idx="881">
                  <c:v>570.47</c:v>
                </c:pt>
                <c:pt idx="882">
                  <c:v>570.46</c:v>
                </c:pt>
                <c:pt idx="883">
                  <c:v>570.44000000000005</c:v>
                </c:pt>
                <c:pt idx="884">
                  <c:v>570.41999999999996</c:v>
                </c:pt>
                <c:pt idx="885">
                  <c:v>570.41</c:v>
                </c:pt>
                <c:pt idx="886">
                  <c:v>570.39</c:v>
                </c:pt>
                <c:pt idx="887">
                  <c:v>570.38</c:v>
                </c:pt>
                <c:pt idx="888">
                  <c:v>570.36</c:v>
                </c:pt>
                <c:pt idx="889">
                  <c:v>570.35</c:v>
                </c:pt>
                <c:pt idx="890">
                  <c:v>570.34</c:v>
                </c:pt>
                <c:pt idx="891">
                  <c:v>570.32000000000005</c:v>
                </c:pt>
                <c:pt idx="892">
                  <c:v>570.30999999999995</c:v>
                </c:pt>
                <c:pt idx="893">
                  <c:v>570.29999999999995</c:v>
                </c:pt>
                <c:pt idx="894">
                  <c:v>570.28</c:v>
                </c:pt>
                <c:pt idx="895">
                  <c:v>570.27</c:v>
                </c:pt>
                <c:pt idx="896">
                  <c:v>570.26</c:v>
                </c:pt>
                <c:pt idx="897">
                  <c:v>570.24</c:v>
                </c:pt>
                <c:pt idx="898">
                  <c:v>570.23</c:v>
                </c:pt>
                <c:pt idx="899">
                  <c:v>570.22</c:v>
                </c:pt>
                <c:pt idx="900">
                  <c:v>570.21</c:v>
                </c:pt>
                <c:pt idx="901">
                  <c:v>570.20000000000005</c:v>
                </c:pt>
                <c:pt idx="902">
                  <c:v>570.17999999999995</c:v>
                </c:pt>
                <c:pt idx="903">
                  <c:v>570.16999999999996</c:v>
                </c:pt>
                <c:pt idx="904">
                  <c:v>570.16</c:v>
                </c:pt>
                <c:pt idx="905">
                  <c:v>570.15</c:v>
                </c:pt>
                <c:pt idx="906">
                  <c:v>570.13</c:v>
                </c:pt>
                <c:pt idx="907">
                  <c:v>570.12</c:v>
                </c:pt>
                <c:pt idx="908">
                  <c:v>570.11</c:v>
                </c:pt>
                <c:pt idx="909">
                  <c:v>570.1</c:v>
                </c:pt>
                <c:pt idx="910">
                  <c:v>570.09</c:v>
                </c:pt>
                <c:pt idx="911">
                  <c:v>570.07000000000005</c:v>
                </c:pt>
                <c:pt idx="912">
                  <c:v>570.05999999999995</c:v>
                </c:pt>
                <c:pt idx="913">
                  <c:v>570.04999999999995</c:v>
                </c:pt>
                <c:pt idx="914">
                  <c:v>570.04</c:v>
                </c:pt>
                <c:pt idx="915">
                  <c:v>570.03</c:v>
                </c:pt>
                <c:pt idx="916">
                  <c:v>570.02</c:v>
                </c:pt>
                <c:pt idx="917">
                  <c:v>570.01</c:v>
                </c:pt>
                <c:pt idx="918">
                  <c:v>569.99</c:v>
                </c:pt>
                <c:pt idx="919">
                  <c:v>569.98</c:v>
                </c:pt>
                <c:pt idx="920">
                  <c:v>569.97</c:v>
                </c:pt>
                <c:pt idx="921">
                  <c:v>569.96</c:v>
                </c:pt>
                <c:pt idx="922">
                  <c:v>569.95000000000005</c:v>
                </c:pt>
                <c:pt idx="923">
                  <c:v>569.94000000000005</c:v>
                </c:pt>
                <c:pt idx="924">
                  <c:v>569.92999999999995</c:v>
                </c:pt>
                <c:pt idx="925">
                  <c:v>569.91999999999996</c:v>
                </c:pt>
                <c:pt idx="926">
                  <c:v>569.91</c:v>
                </c:pt>
                <c:pt idx="927">
                  <c:v>569.9</c:v>
                </c:pt>
                <c:pt idx="928">
                  <c:v>569.89</c:v>
                </c:pt>
                <c:pt idx="929">
                  <c:v>569.88</c:v>
                </c:pt>
                <c:pt idx="930">
                  <c:v>569.87</c:v>
                </c:pt>
                <c:pt idx="931">
                  <c:v>569.86</c:v>
                </c:pt>
                <c:pt idx="932">
                  <c:v>569.85</c:v>
                </c:pt>
                <c:pt idx="933">
                  <c:v>569.84</c:v>
                </c:pt>
                <c:pt idx="934">
                  <c:v>569.83000000000004</c:v>
                </c:pt>
                <c:pt idx="935">
                  <c:v>569.82000000000005</c:v>
                </c:pt>
                <c:pt idx="936">
                  <c:v>569.80999999999995</c:v>
                </c:pt>
                <c:pt idx="937">
                  <c:v>569.79999999999995</c:v>
                </c:pt>
                <c:pt idx="938">
                  <c:v>569.79</c:v>
                </c:pt>
                <c:pt idx="939">
                  <c:v>569.78</c:v>
                </c:pt>
                <c:pt idx="940">
                  <c:v>569.77</c:v>
                </c:pt>
                <c:pt idx="941">
                  <c:v>569.77</c:v>
                </c:pt>
                <c:pt idx="942">
                  <c:v>569.76</c:v>
                </c:pt>
                <c:pt idx="943">
                  <c:v>569.75</c:v>
                </c:pt>
                <c:pt idx="944">
                  <c:v>569.74</c:v>
                </c:pt>
                <c:pt idx="945">
                  <c:v>569.73</c:v>
                </c:pt>
                <c:pt idx="946">
                  <c:v>569.72</c:v>
                </c:pt>
                <c:pt idx="947">
                  <c:v>569.71</c:v>
                </c:pt>
                <c:pt idx="948">
                  <c:v>569.70000000000005</c:v>
                </c:pt>
                <c:pt idx="949">
                  <c:v>569.70000000000005</c:v>
                </c:pt>
                <c:pt idx="950">
                  <c:v>569.69000000000005</c:v>
                </c:pt>
                <c:pt idx="951">
                  <c:v>569.67999999999995</c:v>
                </c:pt>
                <c:pt idx="952">
                  <c:v>569.66999999999996</c:v>
                </c:pt>
                <c:pt idx="953">
                  <c:v>569.66</c:v>
                </c:pt>
                <c:pt idx="954">
                  <c:v>569.65</c:v>
                </c:pt>
                <c:pt idx="955">
                  <c:v>569.64</c:v>
                </c:pt>
                <c:pt idx="956">
                  <c:v>569.64</c:v>
                </c:pt>
                <c:pt idx="957">
                  <c:v>569.63</c:v>
                </c:pt>
                <c:pt idx="958">
                  <c:v>569.62</c:v>
                </c:pt>
                <c:pt idx="959">
                  <c:v>569.61</c:v>
                </c:pt>
                <c:pt idx="960">
                  <c:v>569.6</c:v>
                </c:pt>
                <c:pt idx="961">
                  <c:v>569.6</c:v>
                </c:pt>
                <c:pt idx="962">
                  <c:v>569.59</c:v>
                </c:pt>
                <c:pt idx="963">
                  <c:v>569.58000000000004</c:v>
                </c:pt>
                <c:pt idx="964">
                  <c:v>569.57000000000005</c:v>
                </c:pt>
                <c:pt idx="965">
                  <c:v>569.55999999999995</c:v>
                </c:pt>
                <c:pt idx="966">
                  <c:v>569.55999999999995</c:v>
                </c:pt>
                <c:pt idx="967">
                  <c:v>569.54999999999995</c:v>
                </c:pt>
                <c:pt idx="968">
                  <c:v>569.54</c:v>
                </c:pt>
                <c:pt idx="969">
                  <c:v>569.53</c:v>
                </c:pt>
                <c:pt idx="970">
                  <c:v>569.52</c:v>
                </c:pt>
                <c:pt idx="971">
                  <c:v>569.52</c:v>
                </c:pt>
                <c:pt idx="972">
                  <c:v>569.51</c:v>
                </c:pt>
                <c:pt idx="973">
                  <c:v>569.5</c:v>
                </c:pt>
                <c:pt idx="974">
                  <c:v>569.49</c:v>
                </c:pt>
                <c:pt idx="975">
                  <c:v>569.49</c:v>
                </c:pt>
                <c:pt idx="976">
                  <c:v>569.48</c:v>
                </c:pt>
                <c:pt idx="977">
                  <c:v>569.47</c:v>
                </c:pt>
                <c:pt idx="978">
                  <c:v>569.46</c:v>
                </c:pt>
                <c:pt idx="979">
                  <c:v>569.45000000000005</c:v>
                </c:pt>
                <c:pt idx="980">
                  <c:v>569.45000000000005</c:v>
                </c:pt>
                <c:pt idx="981">
                  <c:v>569.44000000000005</c:v>
                </c:pt>
                <c:pt idx="982">
                  <c:v>569.42999999999995</c:v>
                </c:pt>
                <c:pt idx="983">
                  <c:v>569.41999999999996</c:v>
                </c:pt>
                <c:pt idx="984">
                  <c:v>569.41</c:v>
                </c:pt>
                <c:pt idx="985">
                  <c:v>569.41</c:v>
                </c:pt>
                <c:pt idx="986">
                  <c:v>569.4</c:v>
                </c:pt>
                <c:pt idx="987">
                  <c:v>569.39</c:v>
                </c:pt>
                <c:pt idx="988">
                  <c:v>569.38</c:v>
                </c:pt>
                <c:pt idx="989">
                  <c:v>569.38</c:v>
                </c:pt>
                <c:pt idx="990">
                  <c:v>569.37</c:v>
                </c:pt>
                <c:pt idx="991">
                  <c:v>569.36</c:v>
                </c:pt>
                <c:pt idx="992">
                  <c:v>569.35</c:v>
                </c:pt>
                <c:pt idx="993">
                  <c:v>569.35</c:v>
                </c:pt>
                <c:pt idx="994">
                  <c:v>569.34</c:v>
                </c:pt>
                <c:pt idx="995">
                  <c:v>569.33000000000004</c:v>
                </c:pt>
                <c:pt idx="996">
                  <c:v>569.32000000000005</c:v>
                </c:pt>
                <c:pt idx="997">
                  <c:v>569.32000000000005</c:v>
                </c:pt>
                <c:pt idx="998">
                  <c:v>569.30999999999995</c:v>
                </c:pt>
                <c:pt idx="999">
                  <c:v>569.29999999999995</c:v>
                </c:pt>
                <c:pt idx="1000">
                  <c:v>569.29999999999995</c:v>
                </c:pt>
                <c:pt idx="1001">
                  <c:v>569.29</c:v>
                </c:pt>
                <c:pt idx="1002">
                  <c:v>569.28</c:v>
                </c:pt>
                <c:pt idx="1003">
                  <c:v>569.27</c:v>
                </c:pt>
                <c:pt idx="1004">
                  <c:v>569.27</c:v>
                </c:pt>
                <c:pt idx="1005">
                  <c:v>569.26</c:v>
                </c:pt>
                <c:pt idx="1006">
                  <c:v>569.25</c:v>
                </c:pt>
                <c:pt idx="1007">
                  <c:v>569.25</c:v>
                </c:pt>
                <c:pt idx="1008">
                  <c:v>569.24</c:v>
                </c:pt>
                <c:pt idx="1009">
                  <c:v>569.23</c:v>
                </c:pt>
                <c:pt idx="1010">
                  <c:v>569.23</c:v>
                </c:pt>
                <c:pt idx="1011">
                  <c:v>569.22</c:v>
                </c:pt>
                <c:pt idx="1012">
                  <c:v>569.21</c:v>
                </c:pt>
                <c:pt idx="1013">
                  <c:v>569.21</c:v>
                </c:pt>
                <c:pt idx="1014">
                  <c:v>569.20000000000005</c:v>
                </c:pt>
                <c:pt idx="1015">
                  <c:v>569.19000000000005</c:v>
                </c:pt>
                <c:pt idx="1016">
                  <c:v>569.19000000000005</c:v>
                </c:pt>
                <c:pt idx="1017">
                  <c:v>569.17999999999995</c:v>
                </c:pt>
                <c:pt idx="1018">
                  <c:v>569.16999999999996</c:v>
                </c:pt>
                <c:pt idx="1019">
                  <c:v>569.16999999999996</c:v>
                </c:pt>
                <c:pt idx="1020">
                  <c:v>569.16</c:v>
                </c:pt>
                <c:pt idx="1021">
                  <c:v>569.15</c:v>
                </c:pt>
                <c:pt idx="1022">
                  <c:v>569.15</c:v>
                </c:pt>
                <c:pt idx="1023">
                  <c:v>569.14</c:v>
                </c:pt>
                <c:pt idx="1024">
                  <c:v>569.13</c:v>
                </c:pt>
                <c:pt idx="1025">
                  <c:v>569.13</c:v>
                </c:pt>
                <c:pt idx="1026">
                  <c:v>569.12</c:v>
                </c:pt>
                <c:pt idx="1027">
                  <c:v>569.12</c:v>
                </c:pt>
                <c:pt idx="1028">
                  <c:v>569.11</c:v>
                </c:pt>
                <c:pt idx="1029">
                  <c:v>569.1</c:v>
                </c:pt>
                <c:pt idx="1030">
                  <c:v>569.1</c:v>
                </c:pt>
                <c:pt idx="1031">
                  <c:v>569.09</c:v>
                </c:pt>
                <c:pt idx="1032">
                  <c:v>569.09</c:v>
                </c:pt>
                <c:pt idx="1033">
                  <c:v>569.08000000000004</c:v>
                </c:pt>
                <c:pt idx="1034">
                  <c:v>569.08000000000004</c:v>
                </c:pt>
                <c:pt idx="1035">
                  <c:v>569.07000000000005</c:v>
                </c:pt>
                <c:pt idx="1036">
                  <c:v>569.05999999999995</c:v>
                </c:pt>
                <c:pt idx="1037">
                  <c:v>569.05999999999995</c:v>
                </c:pt>
                <c:pt idx="1038">
                  <c:v>569.04999999999995</c:v>
                </c:pt>
                <c:pt idx="1039">
                  <c:v>569.04999999999995</c:v>
                </c:pt>
                <c:pt idx="1040">
                  <c:v>569.04</c:v>
                </c:pt>
                <c:pt idx="1041">
                  <c:v>569.04</c:v>
                </c:pt>
                <c:pt idx="1042">
                  <c:v>569.04</c:v>
                </c:pt>
                <c:pt idx="1043">
                  <c:v>569.03</c:v>
                </c:pt>
                <c:pt idx="1044">
                  <c:v>569.03</c:v>
                </c:pt>
                <c:pt idx="1045">
                  <c:v>569.02</c:v>
                </c:pt>
                <c:pt idx="1046">
                  <c:v>569.02</c:v>
                </c:pt>
                <c:pt idx="1047">
                  <c:v>569.01</c:v>
                </c:pt>
                <c:pt idx="1048">
                  <c:v>569.01</c:v>
                </c:pt>
                <c:pt idx="1049">
                  <c:v>569</c:v>
                </c:pt>
                <c:pt idx="1050">
                  <c:v>569</c:v>
                </c:pt>
                <c:pt idx="1051">
                  <c:v>568.99</c:v>
                </c:pt>
                <c:pt idx="1052">
                  <c:v>568.99</c:v>
                </c:pt>
                <c:pt idx="1053">
                  <c:v>568.98</c:v>
                </c:pt>
                <c:pt idx="1054">
                  <c:v>568.98</c:v>
                </c:pt>
                <c:pt idx="1055">
                  <c:v>568.97</c:v>
                </c:pt>
                <c:pt idx="1056">
                  <c:v>568.97</c:v>
                </c:pt>
                <c:pt idx="1057">
                  <c:v>568.96</c:v>
                </c:pt>
                <c:pt idx="1058">
                  <c:v>568.96</c:v>
                </c:pt>
                <c:pt idx="1059">
                  <c:v>568.95000000000005</c:v>
                </c:pt>
                <c:pt idx="1060">
                  <c:v>568.95000000000005</c:v>
                </c:pt>
                <c:pt idx="1061">
                  <c:v>568.94000000000005</c:v>
                </c:pt>
                <c:pt idx="1062">
                  <c:v>568.94000000000005</c:v>
                </c:pt>
                <c:pt idx="1063">
                  <c:v>568.92999999999995</c:v>
                </c:pt>
                <c:pt idx="1064">
                  <c:v>568.92999999999995</c:v>
                </c:pt>
                <c:pt idx="1065">
                  <c:v>568.91999999999996</c:v>
                </c:pt>
                <c:pt idx="1066">
                  <c:v>568.91999999999996</c:v>
                </c:pt>
                <c:pt idx="1067">
                  <c:v>568.91</c:v>
                </c:pt>
                <c:pt idx="1068">
                  <c:v>568.91</c:v>
                </c:pt>
                <c:pt idx="1069">
                  <c:v>568.9</c:v>
                </c:pt>
                <c:pt idx="1070">
                  <c:v>568.9</c:v>
                </c:pt>
                <c:pt idx="1071">
                  <c:v>568.89</c:v>
                </c:pt>
                <c:pt idx="1072">
                  <c:v>568.89</c:v>
                </c:pt>
                <c:pt idx="1073">
                  <c:v>568.89</c:v>
                </c:pt>
                <c:pt idx="1074">
                  <c:v>568.88</c:v>
                </c:pt>
                <c:pt idx="1075">
                  <c:v>568.88</c:v>
                </c:pt>
                <c:pt idx="1076">
                  <c:v>568.87</c:v>
                </c:pt>
                <c:pt idx="1077">
                  <c:v>568.87</c:v>
                </c:pt>
                <c:pt idx="1078">
                  <c:v>568.87</c:v>
                </c:pt>
                <c:pt idx="1079">
                  <c:v>568.86</c:v>
                </c:pt>
                <c:pt idx="1080">
                  <c:v>568.86</c:v>
                </c:pt>
                <c:pt idx="1081">
                  <c:v>568.85</c:v>
                </c:pt>
                <c:pt idx="1082">
                  <c:v>568.85</c:v>
                </c:pt>
                <c:pt idx="1083">
                  <c:v>568.84</c:v>
                </c:pt>
                <c:pt idx="1084">
                  <c:v>568.84</c:v>
                </c:pt>
                <c:pt idx="1085">
                  <c:v>568.84</c:v>
                </c:pt>
                <c:pt idx="1086">
                  <c:v>568.83000000000004</c:v>
                </c:pt>
                <c:pt idx="1087">
                  <c:v>568.83000000000004</c:v>
                </c:pt>
                <c:pt idx="1088">
                  <c:v>568.82000000000005</c:v>
                </c:pt>
                <c:pt idx="1089">
                  <c:v>568.82000000000005</c:v>
                </c:pt>
                <c:pt idx="1090">
                  <c:v>568.82000000000005</c:v>
                </c:pt>
                <c:pt idx="1091">
                  <c:v>568.80999999999995</c:v>
                </c:pt>
                <c:pt idx="1092">
                  <c:v>568.80999999999995</c:v>
                </c:pt>
                <c:pt idx="1093">
                  <c:v>568.79999999999995</c:v>
                </c:pt>
                <c:pt idx="1094">
                  <c:v>568.79999999999995</c:v>
                </c:pt>
                <c:pt idx="1095">
                  <c:v>568.79999999999995</c:v>
                </c:pt>
                <c:pt idx="1096">
                  <c:v>568.79</c:v>
                </c:pt>
                <c:pt idx="1097">
                  <c:v>568.79</c:v>
                </c:pt>
                <c:pt idx="1098">
                  <c:v>568.78</c:v>
                </c:pt>
                <c:pt idx="1099">
                  <c:v>568.78</c:v>
                </c:pt>
                <c:pt idx="1100">
                  <c:v>568.77</c:v>
                </c:pt>
                <c:pt idx="1101">
                  <c:v>568.77</c:v>
                </c:pt>
                <c:pt idx="1102">
                  <c:v>568.77</c:v>
                </c:pt>
                <c:pt idx="1103">
                  <c:v>568.76</c:v>
                </c:pt>
                <c:pt idx="1104">
                  <c:v>568.76</c:v>
                </c:pt>
                <c:pt idx="1105">
                  <c:v>568.75</c:v>
                </c:pt>
                <c:pt idx="1106">
                  <c:v>568.75</c:v>
                </c:pt>
                <c:pt idx="1107">
                  <c:v>568.74</c:v>
                </c:pt>
                <c:pt idx="1108">
                  <c:v>568.74</c:v>
                </c:pt>
                <c:pt idx="1109">
                  <c:v>568.73</c:v>
                </c:pt>
                <c:pt idx="1110">
                  <c:v>568.73</c:v>
                </c:pt>
                <c:pt idx="1111">
                  <c:v>568.73</c:v>
                </c:pt>
                <c:pt idx="1112">
                  <c:v>568.72</c:v>
                </c:pt>
                <c:pt idx="1113">
                  <c:v>568.72</c:v>
                </c:pt>
                <c:pt idx="1114">
                  <c:v>568.71</c:v>
                </c:pt>
                <c:pt idx="1115">
                  <c:v>568.71</c:v>
                </c:pt>
                <c:pt idx="1116">
                  <c:v>568.70000000000005</c:v>
                </c:pt>
                <c:pt idx="1117">
                  <c:v>568.70000000000005</c:v>
                </c:pt>
                <c:pt idx="1118">
                  <c:v>568.69000000000005</c:v>
                </c:pt>
                <c:pt idx="1119">
                  <c:v>568.69000000000005</c:v>
                </c:pt>
                <c:pt idx="1120">
                  <c:v>568.69000000000005</c:v>
                </c:pt>
                <c:pt idx="1121">
                  <c:v>568.67999999999995</c:v>
                </c:pt>
                <c:pt idx="1122">
                  <c:v>568.67999999999995</c:v>
                </c:pt>
                <c:pt idx="1123">
                  <c:v>568.66999999999996</c:v>
                </c:pt>
                <c:pt idx="1124">
                  <c:v>568.66999999999996</c:v>
                </c:pt>
                <c:pt idx="1125">
                  <c:v>568.66999999999996</c:v>
                </c:pt>
                <c:pt idx="1126">
                  <c:v>568.66</c:v>
                </c:pt>
                <c:pt idx="1127">
                  <c:v>568.66</c:v>
                </c:pt>
                <c:pt idx="1128">
                  <c:v>568.65</c:v>
                </c:pt>
                <c:pt idx="1129">
                  <c:v>568.65</c:v>
                </c:pt>
                <c:pt idx="1130">
                  <c:v>568.65</c:v>
                </c:pt>
                <c:pt idx="1131">
                  <c:v>568.64</c:v>
                </c:pt>
                <c:pt idx="1132">
                  <c:v>568.64</c:v>
                </c:pt>
                <c:pt idx="1133">
                  <c:v>568.63</c:v>
                </c:pt>
                <c:pt idx="1134">
                  <c:v>568.63</c:v>
                </c:pt>
                <c:pt idx="1135">
                  <c:v>568.63</c:v>
                </c:pt>
                <c:pt idx="1136">
                  <c:v>568.62</c:v>
                </c:pt>
                <c:pt idx="1137">
                  <c:v>568.62</c:v>
                </c:pt>
                <c:pt idx="1138">
                  <c:v>568.62</c:v>
                </c:pt>
                <c:pt idx="1139">
                  <c:v>568.61</c:v>
                </c:pt>
                <c:pt idx="1140">
                  <c:v>568.61</c:v>
                </c:pt>
                <c:pt idx="1141">
                  <c:v>568.6</c:v>
                </c:pt>
                <c:pt idx="1142">
                  <c:v>568.6</c:v>
                </c:pt>
                <c:pt idx="1143">
                  <c:v>568.6</c:v>
                </c:pt>
                <c:pt idx="1144">
                  <c:v>568.59</c:v>
                </c:pt>
                <c:pt idx="1145">
                  <c:v>568.59</c:v>
                </c:pt>
                <c:pt idx="1146">
                  <c:v>568.59</c:v>
                </c:pt>
                <c:pt idx="1147">
                  <c:v>568.58000000000004</c:v>
                </c:pt>
                <c:pt idx="1148">
                  <c:v>568.58000000000004</c:v>
                </c:pt>
                <c:pt idx="1149">
                  <c:v>568.57000000000005</c:v>
                </c:pt>
                <c:pt idx="1150">
                  <c:v>568.57000000000005</c:v>
                </c:pt>
                <c:pt idx="1151">
                  <c:v>568.57000000000005</c:v>
                </c:pt>
                <c:pt idx="1152">
                  <c:v>568.55999999999995</c:v>
                </c:pt>
                <c:pt idx="1153">
                  <c:v>568.55999999999995</c:v>
                </c:pt>
                <c:pt idx="1154">
                  <c:v>568.55999999999995</c:v>
                </c:pt>
                <c:pt idx="1155">
                  <c:v>568.54999999999995</c:v>
                </c:pt>
                <c:pt idx="1156">
                  <c:v>568.54999999999995</c:v>
                </c:pt>
                <c:pt idx="1157">
                  <c:v>568.54999999999995</c:v>
                </c:pt>
                <c:pt idx="1158">
                  <c:v>568.54</c:v>
                </c:pt>
                <c:pt idx="1159">
                  <c:v>568.54</c:v>
                </c:pt>
                <c:pt idx="1160">
                  <c:v>568.53</c:v>
                </c:pt>
                <c:pt idx="1161">
                  <c:v>568.53</c:v>
                </c:pt>
                <c:pt idx="1162">
                  <c:v>568.53</c:v>
                </c:pt>
                <c:pt idx="1163">
                  <c:v>568.52</c:v>
                </c:pt>
                <c:pt idx="1164">
                  <c:v>568.52</c:v>
                </c:pt>
                <c:pt idx="1165">
                  <c:v>568.52</c:v>
                </c:pt>
                <c:pt idx="1166">
                  <c:v>568.51</c:v>
                </c:pt>
                <c:pt idx="1167">
                  <c:v>568.51</c:v>
                </c:pt>
                <c:pt idx="1168">
                  <c:v>568.51</c:v>
                </c:pt>
                <c:pt idx="1169">
                  <c:v>568.5</c:v>
                </c:pt>
                <c:pt idx="1170">
                  <c:v>568.5</c:v>
                </c:pt>
                <c:pt idx="1171">
                  <c:v>568.49</c:v>
                </c:pt>
                <c:pt idx="1172">
                  <c:v>568.49</c:v>
                </c:pt>
                <c:pt idx="1173">
                  <c:v>568.49</c:v>
                </c:pt>
                <c:pt idx="1174">
                  <c:v>568.48</c:v>
                </c:pt>
                <c:pt idx="1175">
                  <c:v>568.48</c:v>
                </c:pt>
                <c:pt idx="1176">
                  <c:v>568.48</c:v>
                </c:pt>
                <c:pt idx="1177">
                  <c:v>568.47</c:v>
                </c:pt>
                <c:pt idx="1178">
                  <c:v>568.47</c:v>
                </c:pt>
                <c:pt idx="1179">
                  <c:v>568.47</c:v>
                </c:pt>
                <c:pt idx="1180">
                  <c:v>568.46</c:v>
                </c:pt>
                <c:pt idx="1181">
                  <c:v>568.46</c:v>
                </c:pt>
                <c:pt idx="1182">
                  <c:v>568.46</c:v>
                </c:pt>
                <c:pt idx="1183">
                  <c:v>568.45000000000005</c:v>
                </c:pt>
                <c:pt idx="1184">
                  <c:v>568.45000000000005</c:v>
                </c:pt>
                <c:pt idx="1185">
                  <c:v>568.45000000000005</c:v>
                </c:pt>
                <c:pt idx="1186">
                  <c:v>568.44000000000005</c:v>
                </c:pt>
                <c:pt idx="1187">
                  <c:v>568.44000000000005</c:v>
                </c:pt>
                <c:pt idx="1188">
                  <c:v>568.44000000000005</c:v>
                </c:pt>
                <c:pt idx="1189">
                  <c:v>568.42999999999995</c:v>
                </c:pt>
                <c:pt idx="1190">
                  <c:v>568.42999999999995</c:v>
                </c:pt>
                <c:pt idx="1191">
                  <c:v>568.42999999999995</c:v>
                </c:pt>
                <c:pt idx="1192">
                  <c:v>568.41999999999996</c:v>
                </c:pt>
                <c:pt idx="1193">
                  <c:v>568.41999999999996</c:v>
                </c:pt>
                <c:pt idx="1194">
                  <c:v>568.41999999999996</c:v>
                </c:pt>
                <c:pt idx="1195">
                  <c:v>568.41</c:v>
                </c:pt>
                <c:pt idx="1196">
                  <c:v>568.41</c:v>
                </c:pt>
                <c:pt idx="1197">
                  <c:v>568.41</c:v>
                </c:pt>
                <c:pt idx="1198">
                  <c:v>568.4</c:v>
                </c:pt>
                <c:pt idx="1199">
                  <c:v>568.4</c:v>
                </c:pt>
                <c:pt idx="1200">
                  <c:v>568.4</c:v>
                </c:pt>
                <c:pt idx="1201">
                  <c:v>568.39</c:v>
                </c:pt>
                <c:pt idx="1202">
                  <c:v>568.39</c:v>
                </c:pt>
                <c:pt idx="1203">
                  <c:v>568.39</c:v>
                </c:pt>
                <c:pt idx="1204">
                  <c:v>568.38</c:v>
                </c:pt>
                <c:pt idx="1205">
                  <c:v>568.38</c:v>
                </c:pt>
                <c:pt idx="1206">
                  <c:v>568.38</c:v>
                </c:pt>
                <c:pt idx="1207">
                  <c:v>568.38</c:v>
                </c:pt>
                <c:pt idx="1208">
                  <c:v>568.37</c:v>
                </c:pt>
                <c:pt idx="1209">
                  <c:v>568.37</c:v>
                </c:pt>
                <c:pt idx="1210">
                  <c:v>568.37</c:v>
                </c:pt>
                <c:pt idx="1211">
                  <c:v>568.36</c:v>
                </c:pt>
                <c:pt idx="1212">
                  <c:v>568.36</c:v>
                </c:pt>
                <c:pt idx="1213">
                  <c:v>568.36</c:v>
                </c:pt>
                <c:pt idx="1214">
                  <c:v>568.35</c:v>
                </c:pt>
                <c:pt idx="1215">
                  <c:v>568.35</c:v>
                </c:pt>
                <c:pt idx="1216">
                  <c:v>568.35</c:v>
                </c:pt>
                <c:pt idx="1217">
                  <c:v>568.34</c:v>
                </c:pt>
                <c:pt idx="1218">
                  <c:v>568.34</c:v>
                </c:pt>
                <c:pt idx="1219">
                  <c:v>568.34</c:v>
                </c:pt>
                <c:pt idx="1220">
                  <c:v>568.34</c:v>
                </c:pt>
                <c:pt idx="1221">
                  <c:v>568.33000000000004</c:v>
                </c:pt>
                <c:pt idx="1222">
                  <c:v>568.33000000000004</c:v>
                </c:pt>
                <c:pt idx="1223">
                  <c:v>568.33000000000004</c:v>
                </c:pt>
                <c:pt idx="1224">
                  <c:v>568.32000000000005</c:v>
                </c:pt>
                <c:pt idx="1225">
                  <c:v>568.32000000000005</c:v>
                </c:pt>
                <c:pt idx="1226">
                  <c:v>568.32000000000005</c:v>
                </c:pt>
                <c:pt idx="1227">
                  <c:v>568.30999999999995</c:v>
                </c:pt>
                <c:pt idx="1228">
                  <c:v>568.30999999999995</c:v>
                </c:pt>
                <c:pt idx="1229">
                  <c:v>568.30999999999995</c:v>
                </c:pt>
                <c:pt idx="1230">
                  <c:v>568.30999999999995</c:v>
                </c:pt>
                <c:pt idx="1231">
                  <c:v>568.29999999999995</c:v>
                </c:pt>
                <c:pt idx="1232">
                  <c:v>568.29999999999995</c:v>
                </c:pt>
                <c:pt idx="1233">
                  <c:v>568.29999999999995</c:v>
                </c:pt>
                <c:pt idx="1234">
                  <c:v>568.29999999999995</c:v>
                </c:pt>
                <c:pt idx="1235">
                  <c:v>568.29</c:v>
                </c:pt>
                <c:pt idx="1236">
                  <c:v>568.29</c:v>
                </c:pt>
                <c:pt idx="1237">
                  <c:v>568.29</c:v>
                </c:pt>
                <c:pt idx="1238">
                  <c:v>568.28</c:v>
                </c:pt>
                <c:pt idx="1239">
                  <c:v>568.28</c:v>
                </c:pt>
                <c:pt idx="1240">
                  <c:v>568.28</c:v>
                </c:pt>
                <c:pt idx="1241">
                  <c:v>568.28</c:v>
                </c:pt>
                <c:pt idx="1242">
                  <c:v>568.27</c:v>
                </c:pt>
                <c:pt idx="1243">
                  <c:v>568.27</c:v>
                </c:pt>
                <c:pt idx="1244">
                  <c:v>568.27</c:v>
                </c:pt>
                <c:pt idx="1245">
                  <c:v>568.27</c:v>
                </c:pt>
                <c:pt idx="1246">
                  <c:v>568.26</c:v>
                </c:pt>
                <c:pt idx="1247">
                  <c:v>568.26</c:v>
                </c:pt>
                <c:pt idx="1248">
                  <c:v>568.26</c:v>
                </c:pt>
                <c:pt idx="1249">
                  <c:v>568.26</c:v>
                </c:pt>
                <c:pt idx="1250">
                  <c:v>568.25</c:v>
                </c:pt>
                <c:pt idx="1251">
                  <c:v>568.25</c:v>
                </c:pt>
                <c:pt idx="1252">
                  <c:v>568.25</c:v>
                </c:pt>
                <c:pt idx="1253">
                  <c:v>568.25</c:v>
                </c:pt>
                <c:pt idx="1254">
                  <c:v>568.24</c:v>
                </c:pt>
                <c:pt idx="1255">
                  <c:v>568.24</c:v>
                </c:pt>
                <c:pt idx="1256">
                  <c:v>568.24</c:v>
                </c:pt>
                <c:pt idx="1257">
                  <c:v>568.24</c:v>
                </c:pt>
                <c:pt idx="1258">
                  <c:v>568.23</c:v>
                </c:pt>
                <c:pt idx="1259">
                  <c:v>568.23</c:v>
                </c:pt>
                <c:pt idx="1260">
                  <c:v>568.23</c:v>
                </c:pt>
                <c:pt idx="1261">
                  <c:v>568.23</c:v>
                </c:pt>
                <c:pt idx="1262">
                  <c:v>568.22</c:v>
                </c:pt>
                <c:pt idx="1263">
                  <c:v>568.22</c:v>
                </c:pt>
                <c:pt idx="1264">
                  <c:v>568.22</c:v>
                </c:pt>
                <c:pt idx="1265">
                  <c:v>568.22</c:v>
                </c:pt>
                <c:pt idx="1266">
                  <c:v>568.21</c:v>
                </c:pt>
                <c:pt idx="1267">
                  <c:v>568.21</c:v>
                </c:pt>
                <c:pt idx="1268">
                  <c:v>568.21</c:v>
                </c:pt>
                <c:pt idx="1269">
                  <c:v>568.21</c:v>
                </c:pt>
                <c:pt idx="1270">
                  <c:v>568.21</c:v>
                </c:pt>
                <c:pt idx="1271">
                  <c:v>568.20000000000005</c:v>
                </c:pt>
                <c:pt idx="1272">
                  <c:v>568.20000000000005</c:v>
                </c:pt>
                <c:pt idx="1273">
                  <c:v>568.20000000000005</c:v>
                </c:pt>
                <c:pt idx="1274">
                  <c:v>568.20000000000005</c:v>
                </c:pt>
                <c:pt idx="1275">
                  <c:v>568.19000000000005</c:v>
                </c:pt>
                <c:pt idx="1276">
                  <c:v>568.19000000000005</c:v>
                </c:pt>
                <c:pt idx="1277">
                  <c:v>568.19000000000005</c:v>
                </c:pt>
                <c:pt idx="1278">
                  <c:v>568.19000000000005</c:v>
                </c:pt>
                <c:pt idx="1279">
                  <c:v>568.19000000000005</c:v>
                </c:pt>
                <c:pt idx="1280">
                  <c:v>568.17999999999995</c:v>
                </c:pt>
                <c:pt idx="1281">
                  <c:v>568.17999999999995</c:v>
                </c:pt>
                <c:pt idx="1282">
                  <c:v>568.17999999999995</c:v>
                </c:pt>
                <c:pt idx="1283">
                  <c:v>568.17999999999995</c:v>
                </c:pt>
                <c:pt idx="1284">
                  <c:v>568.16999999999996</c:v>
                </c:pt>
                <c:pt idx="1285">
                  <c:v>568.16999999999996</c:v>
                </c:pt>
                <c:pt idx="1286">
                  <c:v>568.16999999999996</c:v>
                </c:pt>
                <c:pt idx="1287">
                  <c:v>568.16999999999996</c:v>
                </c:pt>
                <c:pt idx="1288">
                  <c:v>568.16999999999996</c:v>
                </c:pt>
                <c:pt idx="1289">
                  <c:v>568.16</c:v>
                </c:pt>
                <c:pt idx="1290">
                  <c:v>568.16</c:v>
                </c:pt>
                <c:pt idx="1291">
                  <c:v>568.16</c:v>
                </c:pt>
                <c:pt idx="1292">
                  <c:v>568.16</c:v>
                </c:pt>
                <c:pt idx="1293">
                  <c:v>568.16</c:v>
                </c:pt>
                <c:pt idx="1294">
                  <c:v>568.15</c:v>
                </c:pt>
                <c:pt idx="1295">
                  <c:v>568.15</c:v>
                </c:pt>
                <c:pt idx="1296">
                  <c:v>568.15</c:v>
                </c:pt>
                <c:pt idx="1297">
                  <c:v>568.15</c:v>
                </c:pt>
                <c:pt idx="1298">
                  <c:v>568.15</c:v>
                </c:pt>
                <c:pt idx="1299">
                  <c:v>568.15</c:v>
                </c:pt>
                <c:pt idx="1300">
                  <c:v>568.14</c:v>
                </c:pt>
                <c:pt idx="1301">
                  <c:v>568.14</c:v>
                </c:pt>
                <c:pt idx="1302">
                  <c:v>568.14</c:v>
                </c:pt>
                <c:pt idx="1303">
                  <c:v>568.14</c:v>
                </c:pt>
                <c:pt idx="1304">
                  <c:v>568.14</c:v>
                </c:pt>
                <c:pt idx="1305">
                  <c:v>568.13</c:v>
                </c:pt>
                <c:pt idx="1306">
                  <c:v>568.13</c:v>
                </c:pt>
                <c:pt idx="1307">
                  <c:v>568.13</c:v>
                </c:pt>
                <c:pt idx="1308">
                  <c:v>568.13</c:v>
                </c:pt>
                <c:pt idx="1309">
                  <c:v>568.13</c:v>
                </c:pt>
                <c:pt idx="1310">
                  <c:v>568.12</c:v>
                </c:pt>
                <c:pt idx="1311">
                  <c:v>568.12</c:v>
                </c:pt>
                <c:pt idx="1312">
                  <c:v>568.12</c:v>
                </c:pt>
                <c:pt idx="1313">
                  <c:v>568.12</c:v>
                </c:pt>
                <c:pt idx="1314">
                  <c:v>568.12</c:v>
                </c:pt>
                <c:pt idx="1315">
                  <c:v>568.12</c:v>
                </c:pt>
                <c:pt idx="1316">
                  <c:v>568.11</c:v>
                </c:pt>
                <c:pt idx="1317">
                  <c:v>568.11</c:v>
                </c:pt>
                <c:pt idx="1318">
                  <c:v>568.11</c:v>
                </c:pt>
                <c:pt idx="1319">
                  <c:v>568.11</c:v>
                </c:pt>
                <c:pt idx="1320">
                  <c:v>568.11</c:v>
                </c:pt>
                <c:pt idx="1321">
                  <c:v>568.1</c:v>
                </c:pt>
                <c:pt idx="1322">
                  <c:v>568.1</c:v>
                </c:pt>
                <c:pt idx="1323">
                  <c:v>568.1</c:v>
                </c:pt>
                <c:pt idx="1324">
                  <c:v>568.1</c:v>
                </c:pt>
                <c:pt idx="1325">
                  <c:v>568.1</c:v>
                </c:pt>
                <c:pt idx="1326">
                  <c:v>568.1</c:v>
                </c:pt>
                <c:pt idx="1327">
                  <c:v>568.09</c:v>
                </c:pt>
                <c:pt idx="1328">
                  <c:v>568.09</c:v>
                </c:pt>
                <c:pt idx="1329">
                  <c:v>568.09</c:v>
                </c:pt>
                <c:pt idx="1330">
                  <c:v>568.09</c:v>
                </c:pt>
                <c:pt idx="1331">
                  <c:v>568.09</c:v>
                </c:pt>
                <c:pt idx="1332">
                  <c:v>568.09</c:v>
                </c:pt>
                <c:pt idx="1333">
                  <c:v>568.08000000000004</c:v>
                </c:pt>
                <c:pt idx="1334">
                  <c:v>568.08000000000004</c:v>
                </c:pt>
                <c:pt idx="1335">
                  <c:v>568.08000000000004</c:v>
                </c:pt>
                <c:pt idx="1336">
                  <c:v>568.08000000000004</c:v>
                </c:pt>
                <c:pt idx="1337">
                  <c:v>568.08000000000004</c:v>
                </c:pt>
                <c:pt idx="1338">
                  <c:v>568.08000000000004</c:v>
                </c:pt>
                <c:pt idx="1339">
                  <c:v>568.08000000000004</c:v>
                </c:pt>
                <c:pt idx="1340">
                  <c:v>568.07000000000005</c:v>
                </c:pt>
                <c:pt idx="1341">
                  <c:v>568.07000000000005</c:v>
                </c:pt>
                <c:pt idx="1342">
                  <c:v>568.07000000000005</c:v>
                </c:pt>
                <c:pt idx="1343">
                  <c:v>568.07000000000005</c:v>
                </c:pt>
                <c:pt idx="1344">
                  <c:v>568.07000000000005</c:v>
                </c:pt>
                <c:pt idx="1345">
                  <c:v>568.07000000000005</c:v>
                </c:pt>
                <c:pt idx="1346">
                  <c:v>568.05999999999995</c:v>
                </c:pt>
                <c:pt idx="1347">
                  <c:v>568.05999999999995</c:v>
                </c:pt>
                <c:pt idx="1348">
                  <c:v>568.05999999999995</c:v>
                </c:pt>
                <c:pt idx="1349">
                  <c:v>568.05999999999995</c:v>
                </c:pt>
                <c:pt idx="1350">
                  <c:v>568.05999999999995</c:v>
                </c:pt>
                <c:pt idx="1351">
                  <c:v>568.05999999999995</c:v>
                </c:pt>
                <c:pt idx="1352">
                  <c:v>568.05999999999995</c:v>
                </c:pt>
                <c:pt idx="1353">
                  <c:v>568.04999999999995</c:v>
                </c:pt>
                <c:pt idx="1354">
                  <c:v>568.04999999999995</c:v>
                </c:pt>
                <c:pt idx="1355">
                  <c:v>568.04999999999995</c:v>
                </c:pt>
                <c:pt idx="1356">
                  <c:v>568.04999999999995</c:v>
                </c:pt>
                <c:pt idx="1357">
                  <c:v>568.04999999999995</c:v>
                </c:pt>
                <c:pt idx="1358">
                  <c:v>568.04999999999995</c:v>
                </c:pt>
                <c:pt idx="1359">
                  <c:v>568.04999999999995</c:v>
                </c:pt>
                <c:pt idx="1360">
                  <c:v>568.04</c:v>
                </c:pt>
                <c:pt idx="1361">
                  <c:v>568.04</c:v>
                </c:pt>
                <c:pt idx="1362">
                  <c:v>568.04</c:v>
                </c:pt>
                <c:pt idx="1363">
                  <c:v>568.04</c:v>
                </c:pt>
                <c:pt idx="1364">
                  <c:v>568.04</c:v>
                </c:pt>
                <c:pt idx="1365">
                  <c:v>568.04</c:v>
                </c:pt>
                <c:pt idx="1366">
                  <c:v>568.04</c:v>
                </c:pt>
                <c:pt idx="1367">
                  <c:v>568.03</c:v>
                </c:pt>
                <c:pt idx="1368">
                  <c:v>568.03</c:v>
                </c:pt>
                <c:pt idx="1369">
                  <c:v>568.03</c:v>
                </c:pt>
                <c:pt idx="1370">
                  <c:v>568.03</c:v>
                </c:pt>
                <c:pt idx="1371">
                  <c:v>568.03</c:v>
                </c:pt>
                <c:pt idx="1372">
                  <c:v>568.03</c:v>
                </c:pt>
                <c:pt idx="1373">
                  <c:v>568.03</c:v>
                </c:pt>
                <c:pt idx="1374">
                  <c:v>568.02</c:v>
                </c:pt>
                <c:pt idx="1375">
                  <c:v>568.02</c:v>
                </c:pt>
                <c:pt idx="1376">
                  <c:v>568.02</c:v>
                </c:pt>
                <c:pt idx="1377">
                  <c:v>568.02</c:v>
                </c:pt>
                <c:pt idx="1378">
                  <c:v>568.02</c:v>
                </c:pt>
                <c:pt idx="1379">
                  <c:v>568.02</c:v>
                </c:pt>
                <c:pt idx="1380">
                  <c:v>568.02</c:v>
                </c:pt>
                <c:pt idx="1381">
                  <c:v>568.02</c:v>
                </c:pt>
                <c:pt idx="1382">
                  <c:v>568.01</c:v>
                </c:pt>
                <c:pt idx="1383">
                  <c:v>568.01</c:v>
                </c:pt>
                <c:pt idx="1384">
                  <c:v>568.01</c:v>
                </c:pt>
                <c:pt idx="1385">
                  <c:v>568.01</c:v>
                </c:pt>
                <c:pt idx="1386">
                  <c:v>568.01</c:v>
                </c:pt>
                <c:pt idx="1387">
                  <c:v>568.01</c:v>
                </c:pt>
                <c:pt idx="1388">
                  <c:v>568.01</c:v>
                </c:pt>
                <c:pt idx="1389">
                  <c:v>568.01</c:v>
                </c:pt>
                <c:pt idx="1390">
                  <c:v>568</c:v>
                </c:pt>
                <c:pt idx="1391">
                  <c:v>568</c:v>
                </c:pt>
                <c:pt idx="1392">
                  <c:v>568</c:v>
                </c:pt>
                <c:pt idx="1393">
                  <c:v>568</c:v>
                </c:pt>
                <c:pt idx="1394">
                  <c:v>568</c:v>
                </c:pt>
                <c:pt idx="1395">
                  <c:v>568</c:v>
                </c:pt>
                <c:pt idx="1396">
                  <c:v>568</c:v>
                </c:pt>
                <c:pt idx="1397">
                  <c:v>568</c:v>
                </c:pt>
                <c:pt idx="1398">
                  <c:v>567.99</c:v>
                </c:pt>
                <c:pt idx="1399">
                  <c:v>567.99</c:v>
                </c:pt>
                <c:pt idx="1400">
                  <c:v>567.99</c:v>
                </c:pt>
                <c:pt idx="1401">
                  <c:v>567.99</c:v>
                </c:pt>
                <c:pt idx="1402">
                  <c:v>567.99</c:v>
                </c:pt>
                <c:pt idx="1403">
                  <c:v>567.99</c:v>
                </c:pt>
                <c:pt idx="1404">
                  <c:v>567.99</c:v>
                </c:pt>
                <c:pt idx="1405">
                  <c:v>567.99</c:v>
                </c:pt>
                <c:pt idx="1406">
                  <c:v>567.98</c:v>
                </c:pt>
                <c:pt idx="1407">
                  <c:v>567.98</c:v>
                </c:pt>
                <c:pt idx="1408">
                  <c:v>567.98</c:v>
                </c:pt>
                <c:pt idx="1409">
                  <c:v>567.98</c:v>
                </c:pt>
                <c:pt idx="1410">
                  <c:v>567.98</c:v>
                </c:pt>
                <c:pt idx="1411">
                  <c:v>567.98</c:v>
                </c:pt>
                <c:pt idx="1412">
                  <c:v>567.98</c:v>
                </c:pt>
                <c:pt idx="1413">
                  <c:v>567.98</c:v>
                </c:pt>
                <c:pt idx="1414">
                  <c:v>567.98</c:v>
                </c:pt>
                <c:pt idx="1415">
                  <c:v>567.97</c:v>
                </c:pt>
                <c:pt idx="1416">
                  <c:v>567.97</c:v>
                </c:pt>
                <c:pt idx="1417">
                  <c:v>567.97</c:v>
                </c:pt>
                <c:pt idx="1418">
                  <c:v>567.97</c:v>
                </c:pt>
                <c:pt idx="1419">
                  <c:v>567.97</c:v>
                </c:pt>
                <c:pt idx="1420">
                  <c:v>567.97</c:v>
                </c:pt>
                <c:pt idx="1421">
                  <c:v>567.97</c:v>
                </c:pt>
                <c:pt idx="1422">
                  <c:v>567.97</c:v>
                </c:pt>
                <c:pt idx="1423">
                  <c:v>567.97</c:v>
                </c:pt>
                <c:pt idx="1424">
                  <c:v>567.96</c:v>
                </c:pt>
                <c:pt idx="1425">
                  <c:v>567.96</c:v>
                </c:pt>
                <c:pt idx="1426">
                  <c:v>567.96</c:v>
                </c:pt>
                <c:pt idx="1427">
                  <c:v>567.96</c:v>
                </c:pt>
                <c:pt idx="1428">
                  <c:v>567.96</c:v>
                </c:pt>
                <c:pt idx="1429">
                  <c:v>567.96</c:v>
                </c:pt>
                <c:pt idx="1430">
                  <c:v>567.96</c:v>
                </c:pt>
                <c:pt idx="1431">
                  <c:v>567.96</c:v>
                </c:pt>
                <c:pt idx="1432">
                  <c:v>567.96</c:v>
                </c:pt>
                <c:pt idx="1433">
                  <c:v>567.95000000000005</c:v>
                </c:pt>
                <c:pt idx="1434">
                  <c:v>567.95000000000005</c:v>
                </c:pt>
                <c:pt idx="1435">
                  <c:v>567.95000000000005</c:v>
                </c:pt>
                <c:pt idx="1436">
                  <c:v>567.95000000000005</c:v>
                </c:pt>
                <c:pt idx="1437">
                  <c:v>567.95000000000005</c:v>
                </c:pt>
                <c:pt idx="1438">
                  <c:v>567.95000000000005</c:v>
                </c:pt>
                <c:pt idx="1439">
                  <c:v>567.95000000000005</c:v>
                </c:pt>
                <c:pt idx="1440">
                  <c:v>567.95000000000005</c:v>
                </c:pt>
                <c:pt idx="1441">
                  <c:v>567.95000000000005</c:v>
                </c:pt>
                <c:pt idx="1442">
                  <c:v>567.94000000000005</c:v>
                </c:pt>
                <c:pt idx="1443">
                  <c:v>567.94000000000005</c:v>
                </c:pt>
                <c:pt idx="1444">
                  <c:v>567.94000000000005</c:v>
                </c:pt>
                <c:pt idx="1445">
                  <c:v>567.94000000000005</c:v>
                </c:pt>
                <c:pt idx="1446">
                  <c:v>567.94000000000005</c:v>
                </c:pt>
                <c:pt idx="1447">
                  <c:v>567.94000000000005</c:v>
                </c:pt>
                <c:pt idx="1448">
                  <c:v>567.92999999999995</c:v>
                </c:pt>
                <c:pt idx="1449">
                  <c:v>567.92999999999995</c:v>
                </c:pt>
                <c:pt idx="1450">
                  <c:v>567.92999999999995</c:v>
                </c:pt>
                <c:pt idx="1451">
                  <c:v>567.92999999999995</c:v>
                </c:pt>
                <c:pt idx="1452">
                  <c:v>567.92999999999995</c:v>
                </c:pt>
                <c:pt idx="1453">
                  <c:v>567.92999999999995</c:v>
                </c:pt>
                <c:pt idx="1454">
                  <c:v>567.91999999999996</c:v>
                </c:pt>
                <c:pt idx="1455">
                  <c:v>567.91999999999996</c:v>
                </c:pt>
                <c:pt idx="1456">
                  <c:v>567.91999999999996</c:v>
                </c:pt>
                <c:pt idx="1457">
                  <c:v>567.91999999999996</c:v>
                </c:pt>
                <c:pt idx="1458">
                  <c:v>567.91999999999996</c:v>
                </c:pt>
                <c:pt idx="1459">
                  <c:v>567.91</c:v>
                </c:pt>
                <c:pt idx="1460">
                  <c:v>567.91</c:v>
                </c:pt>
                <c:pt idx="1461">
                  <c:v>567.91</c:v>
                </c:pt>
                <c:pt idx="1462">
                  <c:v>567.91</c:v>
                </c:pt>
                <c:pt idx="1463">
                  <c:v>567.91</c:v>
                </c:pt>
                <c:pt idx="1464">
                  <c:v>567.9</c:v>
                </c:pt>
                <c:pt idx="1465">
                  <c:v>567.9</c:v>
                </c:pt>
                <c:pt idx="1466">
                  <c:v>567.9</c:v>
                </c:pt>
                <c:pt idx="1467">
                  <c:v>567.9</c:v>
                </c:pt>
                <c:pt idx="1468">
                  <c:v>567.9</c:v>
                </c:pt>
                <c:pt idx="1469">
                  <c:v>567.89</c:v>
                </c:pt>
                <c:pt idx="1470">
                  <c:v>567.89</c:v>
                </c:pt>
                <c:pt idx="1471">
                  <c:v>567.89</c:v>
                </c:pt>
                <c:pt idx="1472">
                  <c:v>567.89</c:v>
                </c:pt>
                <c:pt idx="1473">
                  <c:v>567.89</c:v>
                </c:pt>
                <c:pt idx="1474">
                  <c:v>567.88</c:v>
                </c:pt>
                <c:pt idx="1475">
                  <c:v>567.88</c:v>
                </c:pt>
                <c:pt idx="1476">
                  <c:v>567.88</c:v>
                </c:pt>
                <c:pt idx="1477">
                  <c:v>567.88</c:v>
                </c:pt>
                <c:pt idx="1478">
                  <c:v>567.87</c:v>
                </c:pt>
                <c:pt idx="1479">
                  <c:v>567.87</c:v>
                </c:pt>
                <c:pt idx="1480">
                  <c:v>567.87</c:v>
                </c:pt>
                <c:pt idx="1481">
                  <c:v>567.87</c:v>
                </c:pt>
                <c:pt idx="1482">
                  <c:v>567.87</c:v>
                </c:pt>
                <c:pt idx="1483">
                  <c:v>567.86</c:v>
                </c:pt>
                <c:pt idx="1484">
                  <c:v>567.86</c:v>
                </c:pt>
                <c:pt idx="1485">
                  <c:v>567.86</c:v>
                </c:pt>
                <c:pt idx="1486">
                  <c:v>567.86</c:v>
                </c:pt>
                <c:pt idx="1487">
                  <c:v>567.86</c:v>
                </c:pt>
                <c:pt idx="1488">
                  <c:v>567.86</c:v>
                </c:pt>
                <c:pt idx="1489">
                  <c:v>567.85</c:v>
                </c:pt>
                <c:pt idx="1490">
                  <c:v>567.85</c:v>
                </c:pt>
                <c:pt idx="1491">
                  <c:v>567.85</c:v>
                </c:pt>
                <c:pt idx="1492">
                  <c:v>567.85</c:v>
                </c:pt>
                <c:pt idx="1493">
                  <c:v>567.85</c:v>
                </c:pt>
                <c:pt idx="1494">
                  <c:v>567.84</c:v>
                </c:pt>
                <c:pt idx="1495">
                  <c:v>567.84</c:v>
                </c:pt>
                <c:pt idx="1496">
                  <c:v>567.84</c:v>
                </c:pt>
                <c:pt idx="1497">
                  <c:v>567.84</c:v>
                </c:pt>
                <c:pt idx="1498">
                  <c:v>567.84</c:v>
                </c:pt>
                <c:pt idx="1499">
                  <c:v>567.83000000000004</c:v>
                </c:pt>
                <c:pt idx="1500">
                  <c:v>567.83000000000004</c:v>
                </c:pt>
                <c:pt idx="1501">
                  <c:v>567.83000000000004</c:v>
                </c:pt>
                <c:pt idx="1502">
                  <c:v>567.83000000000004</c:v>
                </c:pt>
                <c:pt idx="1503">
                  <c:v>567.82000000000005</c:v>
                </c:pt>
                <c:pt idx="1504">
                  <c:v>567.82000000000005</c:v>
                </c:pt>
                <c:pt idx="1505">
                  <c:v>567.82000000000005</c:v>
                </c:pt>
                <c:pt idx="1506">
                  <c:v>567.82000000000005</c:v>
                </c:pt>
                <c:pt idx="1507">
                  <c:v>567.82000000000005</c:v>
                </c:pt>
                <c:pt idx="1508">
                  <c:v>567.80999999999995</c:v>
                </c:pt>
                <c:pt idx="1509">
                  <c:v>567.80999999999995</c:v>
                </c:pt>
                <c:pt idx="1510">
                  <c:v>567.80999999999995</c:v>
                </c:pt>
                <c:pt idx="1511">
                  <c:v>567.80999999999995</c:v>
                </c:pt>
                <c:pt idx="1512">
                  <c:v>567.79999999999995</c:v>
                </c:pt>
                <c:pt idx="1513">
                  <c:v>567.79999999999995</c:v>
                </c:pt>
                <c:pt idx="1514">
                  <c:v>567.79999999999995</c:v>
                </c:pt>
                <c:pt idx="1515">
                  <c:v>567.79999999999995</c:v>
                </c:pt>
                <c:pt idx="1516">
                  <c:v>567.79</c:v>
                </c:pt>
                <c:pt idx="1517">
                  <c:v>567.79</c:v>
                </c:pt>
                <c:pt idx="1518">
                  <c:v>567.79</c:v>
                </c:pt>
                <c:pt idx="1519">
                  <c:v>567.79</c:v>
                </c:pt>
                <c:pt idx="1520">
                  <c:v>567.78</c:v>
                </c:pt>
                <c:pt idx="1521">
                  <c:v>567.78</c:v>
                </c:pt>
                <c:pt idx="1522">
                  <c:v>567.78</c:v>
                </c:pt>
                <c:pt idx="1523">
                  <c:v>567.78</c:v>
                </c:pt>
                <c:pt idx="1524">
                  <c:v>567.77</c:v>
                </c:pt>
                <c:pt idx="1525">
                  <c:v>567.77</c:v>
                </c:pt>
                <c:pt idx="1526">
                  <c:v>567.77</c:v>
                </c:pt>
                <c:pt idx="1527">
                  <c:v>567.77</c:v>
                </c:pt>
                <c:pt idx="1528">
                  <c:v>567.76</c:v>
                </c:pt>
                <c:pt idx="1529">
                  <c:v>567.76</c:v>
                </c:pt>
                <c:pt idx="1530">
                  <c:v>567.76</c:v>
                </c:pt>
                <c:pt idx="1531">
                  <c:v>567.76</c:v>
                </c:pt>
                <c:pt idx="1532">
                  <c:v>567.75</c:v>
                </c:pt>
                <c:pt idx="1533">
                  <c:v>567.75</c:v>
                </c:pt>
                <c:pt idx="1534">
                  <c:v>567.75</c:v>
                </c:pt>
                <c:pt idx="1535">
                  <c:v>567.75</c:v>
                </c:pt>
                <c:pt idx="1536">
                  <c:v>567.74</c:v>
                </c:pt>
                <c:pt idx="1537">
                  <c:v>567.74</c:v>
                </c:pt>
                <c:pt idx="1538">
                  <c:v>567.74</c:v>
                </c:pt>
                <c:pt idx="1539">
                  <c:v>567.74</c:v>
                </c:pt>
                <c:pt idx="1540">
                  <c:v>567.74</c:v>
                </c:pt>
                <c:pt idx="1541">
                  <c:v>567.73</c:v>
                </c:pt>
                <c:pt idx="1542">
                  <c:v>567.73</c:v>
                </c:pt>
                <c:pt idx="1543">
                  <c:v>567.73</c:v>
                </c:pt>
                <c:pt idx="1544">
                  <c:v>567.73</c:v>
                </c:pt>
                <c:pt idx="1545">
                  <c:v>567.72</c:v>
                </c:pt>
                <c:pt idx="1546">
                  <c:v>567.72</c:v>
                </c:pt>
                <c:pt idx="1547">
                  <c:v>567.72</c:v>
                </c:pt>
                <c:pt idx="1548">
                  <c:v>567.72</c:v>
                </c:pt>
                <c:pt idx="1549">
                  <c:v>567.72</c:v>
                </c:pt>
                <c:pt idx="1550">
                  <c:v>567.71</c:v>
                </c:pt>
                <c:pt idx="1551">
                  <c:v>567.71</c:v>
                </c:pt>
                <c:pt idx="1552">
                  <c:v>567.71</c:v>
                </c:pt>
                <c:pt idx="1553">
                  <c:v>567.71</c:v>
                </c:pt>
                <c:pt idx="1554">
                  <c:v>567.70000000000005</c:v>
                </c:pt>
                <c:pt idx="1555">
                  <c:v>567.70000000000005</c:v>
                </c:pt>
                <c:pt idx="1556">
                  <c:v>567.70000000000005</c:v>
                </c:pt>
                <c:pt idx="1557">
                  <c:v>567.70000000000005</c:v>
                </c:pt>
                <c:pt idx="1558">
                  <c:v>567.70000000000005</c:v>
                </c:pt>
                <c:pt idx="1559">
                  <c:v>567.69000000000005</c:v>
                </c:pt>
                <c:pt idx="1560">
                  <c:v>567.69000000000005</c:v>
                </c:pt>
                <c:pt idx="1561">
                  <c:v>567.69000000000005</c:v>
                </c:pt>
                <c:pt idx="1562">
                  <c:v>567.69000000000005</c:v>
                </c:pt>
                <c:pt idx="1563">
                  <c:v>567.67999999999995</c:v>
                </c:pt>
                <c:pt idx="1564">
                  <c:v>567.67999999999995</c:v>
                </c:pt>
                <c:pt idx="1565">
                  <c:v>567.67999999999995</c:v>
                </c:pt>
                <c:pt idx="1566">
                  <c:v>567.67999999999995</c:v>
                </c:pt>
                <c:pt idx="1567">
                  <c:v>567.66999999999996</c:v>
                </c:pt>
                <c:pt idx="1568">
                  <c:v>567.66999999999996</c:v>
                </c:pt>
                <c:pt idx="1569">
                  <c:v>567.66999999999996</c:v>
                </c:pt>
                <c:pt idx="1570">
                  <c:v>567.66999999999996</c:v>
                </c:pt>
                <c:pt idx="1571">
                  <c:v>567.66</c:v>
                </c:pt>
                <c:pt idx="1572">
                  <c:v>567.66</c:v>
                </c:pt>
                <c:pt idx="1573">
                  <c:v>567.66</c:v>
                </c:pt>
                <c:pt idx="1574">
                  <c:v>567.66</c:v>
                </c:pt>
                <c:pt idx="1575">
                  <c:v>567.65</c:v>
                </c:pt>
                <c:pt idx="1576">
                  <c:v>567.65</c:v>
                </c:pt>
                <c:pt idx="1577">
                  <c:v>567.65</c:v>
                </c:pt>
                <c:pt idx="1578">
                  <c:v>567.65</c:v>
                </c:pt>
                <c:pt idx="1579">
                  <c:v>567.65</c:v>
                </c:pt>
                <c:pt idx="1580">
                  <c:v>567.64</c:v>
                </c:pt>
                <c:pt idx="1581">
                  <c:v>567.64</c:v>
                </c:pt>
                <c:pt idx="1582">
                  <c:v>567.64</c:v>
                </c:pt>
                <c:pt idx="1583">
                  <c:v>567.64</c:v>
                </c:pt>
                <c:pt idx="1584">
                  <c:v>567.63</c:v>
                </c:pt>
                <c:pt idx="1585">
                  <c:v>567.63</c:v>
                </c:pt>
                <c:pt idx="1586">
                  <c:v>567.63</c:v>
                </c:pt>
                <c:pt idx="1587">
                  <c:v>567.63</c:v>
                </c:pt>
                <c:pt idx="1588">
                  <c:v>567.62</c:v>
                </c:pt>
                <c:pt idx="1589">
                  <c:v>567.62</c:v>
                </c:pt>
                <c:pt idx="1590">
                  <c:v>567.62</c:v>
                </c:pt>
                <c:pt idx="1591">
                  <c:v>567.62</c:v>
                </c:pt>
                <c:pt idx="1592">
                  <c:v>567.62</c:v>
                </c:pt>
                <c:pt idx="1593">
                  <c:v>567.61</c:v>
                </c:pt>
                <c:pt idx="1594">
                  <c:v>567.61</c:v>
                </c:pt>
                <c:pt idx="1595">
                  <c:v>567.61</c:v>
                </c:pt>
                <c:pt idx="1596">
                  <c:v>567.61</c:v>
                </c:pt>
                <c:pt idx="1597">
                  <c:v>567.6</c:v>
                </c:pt>
                <c:pt idx="1598">
                  <c:v>567.6</c:v>
                </c:pt>
                <c:pt idx="1599">
                  <c:v>567.6</c:v>
                </c:pt>
                <c:pt idx="1600">
                  <c:v>567.6</c:v>
                </c:pt>
                <c:pt idx="1601">
                  <c:v>567.6</c:v>
                </c:pt>
                <c:pt idx="1602">
                  <c:v>567.59</c:v>
                </c:pt>
                <c:pt idx="1603">
                  <c:v>567.59</c:v>
                </c:pt>
                <c:pt idx="1604">
                  <c:v>567.59</c:v>
                </c:pt>
                <c:pt idx="1605">
                  <c:v>567.59</c:v>
                </c:pt>
                <c:pt idx="1606">
                  <c:v>567.58000000000004</c:v>
                </c:pt>
                <c:pt idx="1607">
                  <c:v>567.58000000000004</c:v>
                </c:pt>
                <c:pt idx="1608">
                  <c:v>567.58000000000004</c:v>
                </c:pt>
                <c:pt idx="1609">
                  <c:v>567.58000000000004</c:v>
                </c:pt>
                <c:pt idx="1610">
                  <c:v>567.58000000000004</c:v>
                </c:pt>
                <c:pt idx="1611">
                  <c:v>567.57000000000005</c:v>
                </c:pt>
                <c:pt idx="1612">
                  <c:v>567.57000000000005</c:v>
                </c:pt>
                <c:pt idx="1613">
                  <c:v>567.57000000000005</c:v>
                </c:pt>
                <c:pt idx="1614">
                  <c:v>567.57000000000005</c:v>
                </c:pt>
                <c:pt idx="1615">
                  <c:v>567.55999999999995</c:v>
                </c:pt>
                <c:pt idx="1616">
                  <c:v>567.55999999999995</c:v>
                </c:pt>
                <c:pt idx="1617">
                  <c:v>567.55999999999995</c:v>
                </c:pt>
                <c:pt idx="1618">
                  <c:v>567.55999999999995</c:v>
                </c:pt>
                <c:pt idx="1619">
                  <c:v>567.55999999999995</c:v>
                </c:pt>
                <c:pt idx="1620">
                  <c:v>567.54999999999995</c:v>
                </c:pt>
                <c:pt idx="1621">
                  <c:v>567.54999999999995</c:v>
                </c:pt>
                <c:pt idx="1622">
                  <c:v>567.54999999999995</c:v>
                </c:pt>
                <c:pt idx="1623">
                  <c:v>567.54999999999995</c:v>
                </c:pt>
                <c:pt idx="1624">
                  <c:v>567.54999999999995</c:v>
                </c:pt>
                <c:pt idx="1625">
                  <c:v>567.54</c:v>
                </c:pt>
                <c:pt idx="1626">
                  <c:v>567.54</c:v>
                </c:pt>
                <c:pt idx="1627">
                  <c:v>567.54</c:v>
                </c:pt>
                <c:pt idx="1628">
                  <c:v>567.54</c:v>
                </c:pt>
                <c:pt idx="1629">
                  <c:v>567.54</c:v>
                </c:pt>
                <c:pt idx="1630">
                  <c:v>567.53</c:v>
                </c:pt>
                <c:pt idx="1631">
                  <c:v>567.53</c:v>
                </c:pt>
                <c:pt idx="1632">
                  <c:v>567.53</c:v>
                </c:pt>
                <c:pt idx="1633">
                  <c:v>567.53</c:v>
                </c:pt>
                <c:pt idx="1634">
                  <c:v>567.53</c:v>
                </c:pt>
                <c:pt idx="1635">
                  <c:v>567.52</c:v>
                </c:pt>
                <c:pt idx="1636">
                  <c:v>567.52</c:v>
                </c:pt>
                <c:pt idx="1637">
                  <c:v>567.52</c:v>
                </c:pt>
                <c:pt idx="1638">
                  <c:v>567.52</c:v>
                </c:pt>
                <c:pt idx="1639">
                  <c:v>567.52</c:v>
                </c:pt>
                <c:pt idx="1640">
                  <c:v>567.51</c:v>
                </c:pt>
                <c:pt idx="1641">
                  <c:v>567.51</c:v>
                </c:pt>
                <c:pt idx="1642">
                  <c:v>567.51</c:v>
                </c:pt>
                <c:pt idx="1643">
                  <c:v>567.51</c:v>
                </c:pt>
                <c:pt idx="1644">
                  <c:v>567.5</c:v>
                </c:pt>
                <c:pt idx="1645">
                  <c:v>567.5</c:v>
                </c:pt>
                <c:pt idx="1646">
                  <c:v>567.5</c:v>
                </c:pt>
                <c:pt idx="1647">
                  <c:v>567.5</c:v>
                </c:pt>
                <c:pt idx="1648">
                  <c:v>567.5</c:v>
                </c:pt>
                <c:pt idx="1649">
                  <c:v>567.49</c:v>
                </c:pt>
                <c:pt idx="1650">
                  <c:v>567.49</c:v>
                </c:pt>
                <c:pt idx="1651">
                  <c:v>567.49</c:v>
                </c:pt>
                <c:pt idx="1652">
                  <c:v>567.49</c:v>
                </c:pt>
                <c:pt idx="1653">
                  <c:v>567.48</c:v>
                </c:pt>
                <c:pt idx="1654">
                  <c:v>567.48</c:v>
                </c:pt>
                <c:pt idx="1655">
                  <c:v>567.48</c:v>
                </c:pt>
                <c:pt idx="1656">
                  <c:v>567.48</c:v>
                </c:pt>
                <c:pt idx="1657">
                  <c:v>567.48</c:v>
                </c:pt>
                <c:pt idx="1658">
                  <c:v>567.47</c:v>
                </c:pt>
                <c:pt idx="1659">
                  <c:v>567.47</c:v>
                </c:pt>
                <c:pt idx="1660">
                  <c:v>567.47</c:v>
                </c:pt>
                <c:pt idx="1661">
                  <c:v>567.47</c:v>
                </c:pt>
                <c:pt idx="1662">
                  <c:v>567.47</c:v>
                </c:pt>
                <c:pt idx="1663">
                  <c:v>567.46</c:v>
                </c:pt>
                <c:pt idx="1664">
                  <c:v>567.46</c:v>
                </c:pt>
                <c:pt idx="1665">
                  <c:v>567.46</c:v>
                </c:pt>
                <c:pt idx="1666">
                  <c:v>567.46</c:v>
                </c:pt>
                <c:pt idx="1667">
                  <c:v>567.46</c:v>
                </c:pt>
                <c:pt idx="1668">
                  <c:v>567.45000000000005</c:v>
                </c:pt>
                <c:pt idx="1669">
                  <c:v>567.45000000000005</c:v>
                </c:pt>
                <c:pt idx="1670">
                  <c:v>567.45000000000005</c:v>
                </c:pt>
                <c:pt idx="1671">
                  <c:v>567.45000000000005</c:v>
                </c:pt>
                <c:pt idx="1672">
                  <c:v>567.45000000000005</c:v>
                </c:pt>
                <c:pt idx="1673">
                  <c:v>567.44000000000005</c:v>
                </c:pt>
                <c:pt idx="1674">
                  <c:v>567.44000000000005</c:v>
                </c:pt>
                <c:pt idx="1675">
                  <c:v>567.44000000000005</c:v>
                </c:pt>
                <c:pt idx="1676">
                  <c:v>567.44000000000005</c:v>
                </c:pt>
                <c:pt idx="1677">
                  <c:v>567.44000000000005</c:v>
                </c:pt>
                <c:pt idx="1678">
                  <c:v>567.42999999999995</c:v>
                </c:pt>
                <c:pt idx="1679">
                  <c:v>567.42999999999995</c:v>
                </c:pt>
                <c:pt idx="1680">
                  <c:v>567.42999999999995</c:v>
                </c:pt>
                <c:pt idx="1681">
                  <c:v>567.42999999999995</c:v>
                </c:pt>
                <c:pt idx="1682">
                  <c:v>567.42999999999995</c:v>
                </c:pt>
                <c:pt idx="1683">
                  <c:v>567.41999999999996</c:v>
                </c:pt>
                <c:pt idx="1684">
                  <c:v>567.41999999999996</c:v>
                </c:pt>
                <c:pt idx="1685">
                  <c:v>567.41999999999996</c:v>
                </c:pt>
                <c:pt idx="1686">
                  <c:v>567.41999999999996</c:v>
                </c:pt>
                <c:pt idx="1687">
                  <c:v>567.41999999999996</c:v>
                </c:pt>
                <c:pt idx="1688">
                  <c:v>567.41</c:v>
                </c:pt>
                <c:pt idx="1689">
                  <c:v>567.41</c:v>
                </c:pt>
                <c:pt idx="1690">
                  <c:v>567.41</c:v>
                </c:pt>
                <c:pt idx="1691">
                  <c:v>567.41</c:v>
                </c:pt>
                <c:pt idx="1692">
                  <c:v>567.41</c:v>
                </c:pt>
                <c:pt idx="1693">
                  <c:v>567.41</c:v>
                </c:pt>
                <c:pt idx="1694">
                  <c:v>567.4</c:v>
                </c:pt>
                <c:pt idx="1695">
                  <c:v>567.4</c:v>
                </c:pt>
                <c:pt idx="1696">
                  <c:v>567.4</c:v>
                </c:pt>
                <c:pt idx="1697">
                  <c:v>567.4</c:v>
                </c:pt>
                <c:pt idx="1698">
                  <c:v>567.4</c:v>
                </c:pt>
                <c:pt idx="1699">
                  <c:v>567.39</c:v>
                </c:pt>
                <c:pt idx="1700">
                  <c:v>567.39</c:v>
                </c:pt>
                <c:pt idx="1701">
                  <c:v>567.39</c:v>
                </c:pt>
                <c:pt idx="1702">
                  <c:v>567.39</c:v>
                </c:pt>
                <c:pt idx="1703">
                  <c:v>567.38</c:v>
                </c:pt>
                <c:pt idx="1704">
                  <c:v>567.38</c:v>
                </c:pt>
                <c:pt idx="1705">
                  <c:v>567.38</c:v>
                </c:pt>
                <c:pt idx="1706">
                  <c:v>567.38</c:v>
                </c:pt>
                <c:pt idx="1707">
                  <c:v>567.38</c:v>
                </c:pt>
                <c:pt idx="1708">
                  <c:v>567.37</c:v>
                </c:pt>
                <c:pt idx="1709">
                  <c:v>567.37</c:v>
                </c:pt>
                <c:pt idx="1710">
                  <c:v>567.37</c:v>
                </c:pt>
                <c:pt idx="1711">
                  <c:v>567.37</c:v>
                </c:pt>
                <c:pt idx="1712">
                  <c:v>567.36</c:v>
                </c:pt>
                <c:pt idx="1713">
                  <c:v>567.36</c:v>
                </c:pt>
                <c:pt idx="1714">
                  <c:v>567.36</c:v>
                </c:pt>
                <c:pt idx="1715">
                  <c:v>567.36</c:v>
                </c:pt>
                <c:pt idx="1716">
                  <c:v>567.36</c:v>
                </c:pt>
                <c:pt idx="1717">
                  <c:v>567.35</c:v>
                </c:pt>
                <c:pt idx="1718">
                  <c:v>567.35</c:v>
                </c:pt>
                <c:pt idx="1719">
                  <c:v>567.35</c:v>
                </c:pt>
                <c:pt idx="1720">
                  <c:v>567.35</c:v>
                </c:pt>
                <c:pt idx="1721">
                  <c:v>567.35</c:v>
                </c:pt>
                <c:pt idx="1722">
                  <c:v>567.34</c:v>
                </c:pt>
                <c:pt idx="1723">
                  <c:v>567.34</c:v>
                </c:pt>
                <c:pt idx="1724">
                  <c:v>567.34</c:v>
                </c:pt>
                <c:pt idx="1725">
                  <c:v>567.34</c:v>
                </c:pt>
                <c:pt idx="1726">
                  <c:v>567.34</c:v>
                </c:pt>
                <c:pt idx="1727">
                  <c:v>567.34</c:v>
                </c:pt>
                <c:pt idx="1728">
                  <c:v>567.33000000000004</c:v>
                </c:pt>
                <c:pt idx="1729">
                  <c:v>567.33000000000004</c:v>
                </c:pt>
                <c:pt idx="1730">
                  <c:v>567.33000000000004</c:v>
                </c:pt>
                <c:pt idx="1731">
                  <c:v>567.33000000000004</c:v>
                </c:pt>
                <c:pt idx="1732">
                  <c:v>567.33000000000004</c:v>
                </c:pt>
                <c:pt idx="1733">
                  <c:v>567.33000000000004</c:v>
                </c:pt>
                <c:pt idx="1734">
                  <c:v>567.32000000000005</c:v>
                </c:pt>
                <c:pt idx="1735">
                  <c:v>567.32000000000005</c:v>
                </c:pt>
                <c:pt idx="1736">
                  <c:v>567.32000000000005</c:v>
                </c:pt>
                <c:pt idx="1737">
                  <c:v>567.32000000000005</c:v>
                </c:pt>
                <c:pt idx="1738">
                  <c:v>567.32000000000005</c:v>
                </c:pt>
                <c:pt idx="1739">
                  <c:v>567.32000000000005</c:v>
                </c:pt>
                <c:pt idx="1740">
                  <c:v>567.32000000000005</c:v>
                </c:pt>
                <c:pt idx="1741">
                  <c:v>567.30999999999995</c:v>
                </c:pt>
                <c:pt idx="1742">
                  <c:v>567.30999999999995</c:v>
                </c:pt>
                <c:pt idx="1743">
                  <c:v>567.30999999999995</c:v>
                </c:pt>
                <c:pt idx="1744">
                  <c:v>567.30999999999995</c:v>
                </c:pt>
                <c:pt idx="1745">
                  <c:v>567.30999999999995</c:v>
                </c:pt>
                <c:pt idx="1746">
                  <c:v>567.30999999999995</c:v>
                </c:pt>
                <c:pt idx="1747">
                  <c:v>567.29999999999995</c:v>
                </c:pt>
                <c:pt idx="1748">
                  <c:v>567.29999999999995</c:v>
                </c:pt>
                <c:pt idx="1749">
                  <c:v>567.29999999999995</c:v>
                </c:pt>
                <c:pt idx="1750">
                  <c:v>567.29999999999995</c:v>
                </c:pt>
                <c:pt idx="1751">
                  <c:v>567.29999999999995</c:v>
                </c:pt>
                <c:pt idx="1752">
                  <c:v>567.29</c:v>
                </c:pt>
                <c:pt idx="1753">
                  <c:v>567.29</c:v>
                </c:pt>
                <c:pt idx="1754">
                  <c:v>567.29</c:v>
                </c:pt>
                <c:pt idx="1755">
                  <c:v>567.29</c:v>
                </c:pt>
                <c:pt idx="1756">
                  <c:v>567.28</c:v>
                </c:pt>
                <c:pt idx="1757">
                  <c:v>567.28</c:v>
                </c:pt>
                <c:pt idx="1758">
                  <c:v>567.28</c:v>
                </c:pt>
                <c:pt idx="1759">
                  <c:v>567.28</c:v>
                </c:pt>
                <c:pt idx="1760">
                  <c:v>567.28</c:v>
                </c:pt>
                <c:pt idx="1761">
                  <c:v>567.27</c:v>
                </c:pt>
                <c:pt idx="1762">
                  <c:v>567.27</c:v>
                </c:pt>
                <c:pt idx="1763">
                  <c:v>567.27</c:v>
                </c:pt>
                <c:pt idx="1764">
                  <c:v>567.27</c:v>
                </c:pt>
                <c:pt idx="1765">
                  <c:v>567.27</c:v>
                </c:pt>
                <c:pt idx="1766">
                  <c:v>567.27</c:v>
                </c:pt>
                <c:pt idx="1767">
                  <c:v>567.26</c:v>
                </c:pt>
                <c:pt idx="1768">
                  <c:v>567.26</c:v>
                </c:pt>
                <c:pt idx="1769">
                  <c:v>567.26</c:v>
                </c:pt>
                <c:pt idx="1770">
                  <c:v>567.26</c:v>
                </c:pt>
                <c:pt idx="1771">
                  <c:v>567.26</c:v>
                </c:pt>
                <c:pt idx="1772">
                  <c:v>567.26</c:v>
                </c:pt>
                <c:pt idx="1773">
                  <c:v>567.25</c:v>
                </c:pt>
                <c:pt idx="1774">
                  <c:v>567.25</c:v>
                </c:pt>
                <c:pt idx="1775">
                  <c:v>567.25</c:v>
                </c:pt>
                <c:pt idx="1776">
                  <c:v>567.25</c:v>
                </c:pt>
                <c:pt idx="1777">
                  <c:v>567.25</c:v>
                </c:pt>
                <c:pt idx="1778">
                  <c:v>567.24</c:v>
                </c:pt>
                <c:pt idx="1779">
                  <c:v>567.24</c:v>
                </c:pt>
                <c:pt idx="1780">
                  <c:v>567.24</c:v>
                </c:pt>
                <c:pt idx="1781">
                  <c:v>567.24</c:v>
                </c:pt>
                <c:pt idx="1782">
                  <c:v>567.24</c:v>
                </c:pt>
                <c:pt idx="1783">
                  <c:v>567.23</c:v>
                </c:pt>
                <c:pt idx="1784">
                  <c:v>567.23</c:v>
                </c:pt>
                <c:pt idx="1785">
                  <c:v>567.23</c:v>
                </c:pt>
                <c:pt idx="1786">
                  <c:v>567.23</c:v>
                </c:pt>
                <c:pt idx="1787">
                  <c:v>567.23</c:v>
                </c:pt>
                <c:pt idx="1788">
                  <c:v>567.22</c:v>
                </c:pt>
                <c:pt idx="1789">
                  <c:v>567.22</c:v>
                </c:pt>
                <c:pt idx="1790">
                  <c:v>567.22</c:v>
                </c:pt>
                <c:pt idx="1791">
                  <c:v>567.22</c:v>
                </c:pt>
                <c:pt idx="1792">
                  <c:v>567.22</c:v>
                </c:pt>
                <c:pt idx="1793">
                  <c:v>567.21</c:v>
                </c:pt>
                <c:pt idx="1794">
                  <c:v>567.21</c:v>
                </c:pt>
                <c:pt idx="1795">
                  <c:v>567.21</c:v>
                </c:pt>
                <c:pt idx="1796">
                  <c:v>567.21</c:v>
                </c:pt>
                <c:pt idx="1797">
                  <c:v>567.21</c:v>
                </c:pt>
                <c:pt idx="1798">
                  <c:v>567.20000000000005</c:v>
                </c:pt>
                <c:pt idx="1799">
                  <c:v>567.20000000000005</c:v>
                </c:pt>
                <c:pt idx="1800">
                  <c:v>567.20000000000005</c:v>
                </c:pt>
                <c:pt idx="1801">
                  <c:v>567.20000000000005</c:v>
                </c:pt>
                <c:pt idx="1802">
                  <c:v>567.20000000000005</c:v>
                </c:pt>
                <c:pt idx="1803">
                  <c:v>567.19000000000005</c:v>
                </c:pt>
                <c:pt idx="1804">
                  <c:v>567.19000000000005</c:v>
                </c:pt>
                <c:pt idx="1805">
                  <c:v>567.19000000000005</c:v>
                </c:pt>
                <c:pt idx="1806">
                  <c:v>567.19000000000005</c:v>
                </c:pt>
                <c:pt idx="1807">
                  <c:v>567.19000000000005</c:v>
                </c:pt>
                <c:pt idx="1808">
                  <c:v>567.17999999999995</c:v>
                </c:pt>
                <c:pt idx="1809">
                  <c:v>567.17999999999995</c:v>
                </c:pt>
                <c:pt idx="1810">
                  <c:v>567.17999999999995</c:v>
                </c:pt>
                <c:pt idx="1811">
                  <c:v>567.17999999999995</c:v>
                </c:pt>
                <c:pt idx="1812">
                  <c:v>567.16999999999996</c:v>
                </c:pt>
                <c:pt idx="1813">
                  <c:v>567.16999999999996</c:v>
                </c:pt>
                <c:pt idx="1814">
                  <c:v>567.16999999999996</c:v>
                </c:pt>
                <c:pt idx="1815">
                  <c:v>567.16999999999996</c:v>
                </c:pt>
                <c:pt idx="1816">
                  <c:v>567.16999999999996</c:v>
                </c:pt>
                <c:pt idx="1817">
                  <c:v>567.16</c:v>
                </c:pt>
                <c:pt idx="1818">
                  <c:v>567.16</c:v>
                </c:pt>
                <c:pt idx="1819">
                  <c:v>567.16</c:v>
                </c:pt>
                <c:pt idx="1820">
                  <c:v>567.16</c:v>
                </c:pt>
                <c:pt idx="1821">
                  <c:v>567.15</c:v>
                </c:pt>
                <c:pt idx="1822">
                  <c:v>567.15</c:v>
                </c:pt>
                <c:pt idx="1823">
                  <c:v>567.15</c:v>
                </c:pt>
                <c:pt idx="1824">
                  <c:v>567.15</c:v>
                </c:pt>
                <c:pt idx="1825">
                  <c:v>567.14</c:v>
                </c:pt>
                <c:pt idx="1826">
                  <c:v>567.14</c:v>
                </c:pt>
                <c:pt idx="1827">
                  <c:v>567.14</c:v>
                </c:pt>
                <c:pt idx="1828">
                  <c:v>567.14</c:v>
                </c:pt>
                <c:pt idx="1829">
                  <c:v>567.13</c:v>
                </c:pt>
                <c:pt idx="1830">
                  <c:v>567.13</c:v>
                </c:pt>
                <c:pt idx="1831">
                  <c:v>567.13</c:v>
                </c:pt>
                <c:pt idx="1832">
                  <c:v>567.13</c:v>
                </c:pt>
                <c:pt idx="1833">
                  <c:v>567.12</c:v>
                </c:pt>
                <c:pt idx="1834">
                  <c:v>567.12</c:v>
                </c:pt>
                <c:pt idx="1835">
                  <c:v>567.12</c:v>
                </c:pt>
                <c:pt idx="1836">
                  <c:v>567.12</c:v>
                </c:pt>
                <c:pt idx="1837">
                  <c:v>567.11</c:v>
                </c:pt>
                <c:pt idx="1838">
                  <c:v>567.11</c:v>
                </c:pt>
                <c:pt idx="1839">
                  <c:v>567.11</c:v>
                </c:pt>
                <c:pt idx="1840">
                  <c:v>567.11</c:v>
                </c:pt>
                <c:pt idx="1841">
                  <c:v>567.1</c:v>
                </c:pt>
                <c:pt idx="1842">
                  <c:v>567.1</c:v>
                </c:pt>
                <c:pt idx="1843">
                  <c:v>567.1</c:v>
                </c:pt>
                <c:pt idx="1844">
                  <c:v>567.1</c:v>
                </c:pt>
                <c:pt idx="1845">
                  <c:v>567.1</c:v>
                </c:pt>
                <c:pt idx="1846">
                  <c:v>567.09</c:v>
                </c:pt>
                <c:pt idx="1847">
                  <c:v>567.09</c:v>
                </c:pt>
                <c:pt idx="1848">
                  <c:v>567.09</c:v>
                </c:pt>
                <c:pt idx="1849">
                  <c:v>567.09</c:v>
                </c:pt>
                <c:pt idx="1850">
                  <c:v>567.08000000000004</c:v>
                </c:pt>
                <c:pt idx="1851">
                  <c:v>567.08000000000004</c:v>
                </c:pt>
                <c:pt idx="1852">
                  <c:v>567.08000000000004</c:v>
                </c:pt>
                <c:pt idx="1853">
                  <c:v>567.08000000000004</c:v>
                </c:pt>
                <c:pt idx="1854">
                  <c:v>567.07000000000005</c:v>
                </c:pt>
                <c:pt idx="1855">
                  <c:v>567.07000000000005</c:v>
                </c:pt>
                <c:pt idx="1856">
                  <c:v>567.07000000000005</c:v>
                </c:pt>
                <c:pt idx="1857">
                  <c:v>567.07000000000005</c:v>
                </c:pt>
                <c:pt idx="1858">
                  <c:v>567.05999999999995</c:v>
                </c:pt>
                <c:pt idx="1859">
                  <c:v>567.05999999999995</c:v>
                </c:pt>
                <c:pt idx="1860">
                  <c:v>567.05999999999995</c:v>
                </c:pt>
                <c:pt idx="1861">
                  <c:v>567.05999999999995</c:v>
                </c:pt>
                <c:pt idx="1862">
                  <c:v>567.04999999999995</c:v>
                </c:pt>
                <c:pt idx="1863">
                  <c:v>567.04999999999995</c:v>
                </c:pt>
                <c:pt idx="1864">
                  <c:v>567.04999999999995</c:v>
                </c:pt>
                <c:pt idx="1865">
                  <c:v>567.04999999999995</c:v>
                </c:pt>
                <c:pt idx="1866">
                  <c:v>567.04</c:v>
                </c:pt>
                <c:pt idx="1867">
                  <c:v>567.04</c:v>
                </c:pt>
                <c:pt idx="1868">
                  <c:v>567.04</c:v>
                </c:pt>
                <c:pt idx="1869">
                  <c:v>567.04</c:v>
                </c:pt>
                <c:pt idx="1870">
                  <c:v>567.03</c:v>
                </c:pt>
                <c:pt idx="1871">
                  <c:v>567.03</c:v>
                </c:pt>
                <c:pt idx="1872">
                  <c:v>567.03</c:v>
                </c:pt>
                <c:pt idx="1873">
                  <c:v>567.03</c:v>
                </c:pt>
                <c:pt idx="1874">
                  <c:v>567.03</c:v>
                </c:pt>
                <c:pt idx="1875">
                  <c:v>567.02</c:v>
                </c:pt>
                <c:pt idx="1876">
                  <c:v>567.02</c:v>
                </c:pt>
                <c:pt idx="1877">
                  <c:v>567.02</c:v>
                </c:pt>
                <c:pt idx="1878">
                  <c:v>567.02</c:v>
                </c:pt>
                <c:pt idx="1879">
                  <c:v>567.02</c:v>
                </c:pt>
                <c:pt idx="1880">
                  <c:v>567.01</c:v>
                </c:pt>
                <c:pt idx="1881">
                  <c:v>567.01</c:v>
                </c:pt>
                <c:pt idx="1882">
                  <c:v>567.01</c:v>
                </c:pt>
                <c:pt idx="1883">
                  <c:v>567.01</c:v>
                </c:pt>
                <c:pt idx="1884">
                  <c:v>567</c:v>
                </c:pt>
                <c:pt idx="1885">
                  <c:v>567</c:v>
                </c:pt>
                <c:pt idx="1886">
                  <c:v>567</c:v>
                </c:pt>
                <c:pt idx="1887">
                  <c:v>567</c:v>
                </c:pt>
                <c:pt idx="1888">
                  <c:v>567</c:v>
                </c:pt>
                <c:pt idx="1889">
                  <c:v>566.99</c:v>
                </c:pt>
                <c:pt idx="1890">
                  <c:v>566.99</c:v>
                </c:pt>
                <c:pt idx="1891">
                  <c:v>566.99</c:v>
                </c:pt>
                <c:pt idx="1892">
                  <c:v>566.99</c:v>
                </c:pt>
                <c:pt idx="1893">
                  <c:v>566.98</c:v>
                </c:pt>
                <c:pt idx="1894">
                  <c:v>566.98</c:v>
                </c:pt>
                <c:pt idx="1895">
                  <c:v>566.98</c:v>
                </c:pt>
                <c:pt idx="1896">
                  <c:v>566.98</c:v>
                </c:pt>
                <c:pt idx="1897">
                  <c:v>566.97</c:v>
                </c:pt>
                <c:pt idx="1898">
                  <c:v>566.97</c:v>
                </c:pt>
                <c:pt idx="1899">
                  <c:v>566.97</c:v>
                </c:pt>
                <c:pt idx="1900">
                  <c:v>566.97</c:v>
                </c:pt>
                <c:pt idx="1901">
                  <c:v>566.97</c:v>
                </c:pt>
                <c:pt idx="1902">
                  <c:v>566.96</c:v>
                </c:pt>
                <c:pt idx="1903">
                  <c:v>566.96</c:v>
                </c:pt>
                <c:pt idx="1904">
                  <c:v>566.96</c:v>
                </c:pt>
                <c:pt idx="1905">
                  <c:v>566.96</c:v>
                </c:pt>
                <c:pt idx="1906">
                  <c:v>566.95000000000005</c:v>
                </c:pt>
                <c:pt idx="1907">
                  <c:v>566.95000000000005</c:v>
                </c:pt>
                <c:pt idx="1908">
                  <c:v>566.95000000000005</c:v>
                </c:pt>
                <c:pt idx="1909">
                  <c:v>566.95000000000005</c:v>
                </c:pt>
                <c:pt idx="1910">
                  <c:v>566.94000000000005</c:v>
                </c:pt>
                <c:pt idx="1911">
                  <c:v>566.94000000000005</c:v>
                </c:pt>
                <c:pt idx="1912">
                  <c:v>566.94000000000005</c:v>
                </c:pt>
                <c:pt idx="1913">
                  <c:v>566.94000000000005</c:v>
                </c:pt>
                <c:pt idx="1914">
                  <c:v>566.94000000000005</c:v>
                </c:pt>
                <c:pt idx="1915">
                  <c:v>566.92999999999995</c:v>
                </c:pt>
                <c:pt idx="1916">
                  <c:v>566.92999999999995</c:v>
                </c:pt>
                <c:pt idx="1917">
                  <c:v>566.92999999999995</c:v>
                </c:pt>
                <c:pt idx="1918">
                  <c:v>566.92999999999995</c:v>
                </c:pt>
                <c:pt idx="1919">
                  <c:v>566.92999999999995</c:v>
                </c:pt>
                <c:pt idx="1920">
                  <c:v>566.92999999999995</c:v>
                </c:pt>
                <c:pt idx="1921">
                  <c:v>566.91999999999996</c:v>
                </c:pt>
                <c:pt idx="1922">
                  <c:v>566.91999999999996</c:v>
                </c:pt>
                <c:pt idx="1923">
                  <c:v>566.91999999999996</c:v>
                </c:pt>
                <c:pt idx="1924">
                  <c:v>566.91999999999996</c:v>
                </c:pt>
                <c:pt idx="1925">
                  <c:v>566.91999999999996</c:v>
                </c:pt>
                <c:pt idx="1926">
                  <c:v>566.91</c:v>
                </c:pt>
                <c:pt idx="1927">
                  <c:v>566.91</c:v>
                </c:pt>
                <c:pt idx="1928">
                  <c:v>566.91</c:v>
                </c:pt>
                <c:pt idx="1929">
                  <c:v>566.91</c:v>
                </c:pt>
                <c:pt idx="1930">
                  <c:v>566.91</c:v>
                </c:pt>
                <c:pt idx="1931">
                  <c:v>566.91</c:v>
                </c:pt>
                <c:pt idx="1932">
                  <c:v>566.91</c:v>
                </c:pt>
                <c:pt idx="1933">
                  <c:v>566.9</c:v>
                </c:pt>
                <c:pt idx="1934">
                  <c:v>566.9</c:v>
                </c:pt>
                <c:pt idx="1935">
                  <c:v>566.9</c:v>
                </c:pt>
                <c:pt idx="1936">
                  <c:v>566.9</c:v>
                </c:pt>
                <c:pt idx="1937">
                  <c:v>566.9</c:v>
                </c:pt>
                <c:pt idx="1938">
                  <c:v>566.9</c:v>
                </c:pt>
                <c:pt idx="1939">
                  <c:v>566.9</c:v>
                </c:pt>
                <c:pt idx="1940">
                  <c:v>566.89</c:v>
                </c:pt>
                <c:pt idx="1941">
                  <c:v>566.89</c:v>
                </c:pt>
                <c:pt idx="1942">
                  <c:v>566.89</c:v>
                </c:pt>
                <c:pt idx="1943">
                  <c:v>566.89</c:v>
                </c:pt>
                <c:pt idx="1944">
                  <c:v>566.89</c:v>
                </c:pt>
                <c:pt idx="1945">
                  <c:v>566.89</c:v>
                </c:pt>
                <c:pt idx="1946">
                  <c:v>566.89</c:v>
                </c:pt>
                <c:pt idx="1947">
                  <c:v>566.89</c:v>
                </c:pt>
                <c:pt idx="1948">
                  <c:v>566.88</c:v>
                </c:pt>
                <c:pt idx="1949">
                  <c:v>566.88</c:v>
                </c:pt>
                <c:pt idx="1950">
                  <c:v>566.88</c:v>
                </c:pt>
                <c:pt idx="1951">
                  <c:v>566.88</c:v>
                </c:pt>
                <c:pt idx="1952">
                  <c:v>566.88</c:v>
                </c:pt>
                <c:pt idx="1953">
                  <c:v>566.88</c:v>
                </c:pt>
                <c:pt idx="1954">
                  <c:v>566.88</c:v>
                </c:pt>
                <c:pt idx="1955">
                  <c:v>566.88</c:v>
                </c:pt>
                <c:pt idx="1956">
                  <c:v>566.87</c:v>
                </c:pt>
                <c:pt idx="1957">
                  <c:v>566.87</c:v>
                </c:pt>
                <c:pt idx="1958">
                  <c:v>566.87</c:v>
                </c:pt>
                <c:pt idx="1959">
                  <c:v>566.87</c:v>
                </c:pt>
                <c:pt idx="1960">
                  <c:v>566.87</c:v>
                </c:pt>
                <c:pt idx="1961">
                  <c:v>566.87</c:v>
                </c:pt>
                <c:pt idx="1962">
                  <c:v>566.87</c:v>
                </c:pt>
                <c:pt idx="1963">
                  <c:v>566.87</c:v>
                </c:pt>
                <c:pt idx="1964">
                  <c:v>566.86</c:v>
                </c:pt>
                <c:pt idx="1965">
                  <c:v>566.86</c:v>
                </c:pt>
                <c:pt idx="1966">
                  <c:v>566.86</c:v>
                </c:pt>
                <c:pt idx="1967">
                  <c:v>566.86</c:v>
                </c:pt>
                <c:pt idx="1968">
                  <c:v>566.86</c:v>
                </c:pt>
                <c:pt idx="1969">
                  <c:v>566.86</c:v>
                </c:pt>
                <c:pt idx="1970">
                  <c:v>566.86</c:v>
                </c:pt>
                <c:pt idx="1971">
                  <c:v>566.86</c:v>
                </c:pt>
                <c:pt idx="1972">
                  <c:v>566.86</c:v>
                </c:pt>
                <c:pt idx="1973">
                  <c:v>566.85</c:v>
                </c:pt>
                <c:pt idx="1974">
                  <c:v>566.85</c:v>
                </c:pt>
                <c:pt idx="1975">
                  <c:v>566.85</c:v>
                </c:pt>
                <c:pt idx="1976">
                  <c:v>566.85</c:v>
                </c:pt>
                <c:pt idx="1977">
                  <c:v>566.85</c:v>
                </c:pt>
                <c:pt idx="1978">
                  <c:v>566.85</c:v>
                </c:pt>
                <c:pt idx="1979">
                  <c:v>566.85</c:v>
                </c:pt>
                <c:pt idx="1980">
                  <c:v>566.85</c:v>
                </c:pt>
                <c:pt idx="1981">
                  <c:v>566.84</c:v>
                </c:pt>
                <c:pt idx="1982">
                  <c:v>566.84</c:v>
                </c:pt>
                <c:pt idx="1983">
                  <c:v>566.84</c:v>
                </c:pt>
                <c:pt idx="1984">
                  <c:v>566.84</c:v>
                </c:pt>
                <c:pt idx="1985">
                  <c:v>566.84</c:v>
                </c:pt>
                <c:pt idx="1986">
                  <c:v>566.84</c:v>
                </c:pt>
                <c:pt idx="1987">
                  <c:v>566.84</c:v>
                </c:pt>
                <c:pt idx="1988">
                  <c:v>566.83000000000004</c:v>
                </c:pt>
                <c:pt idx="1989">
                  <c:v>566.83000000000004</c:v>
                </c:pt>
                <c:pt idx="1990">
                  <c:v>566.83000000000004</c:v>
                </c:pt>
                <c:pt idx="1991">
                  <c:v>566.83000000000004</c:v>
                </c:pt>
                <c:pt idx="1992">
                  <c:v>566.83000000000004</c:v>
                </c:pt>
                <c:pt idx="1993">
                  <c:v>566.83000000000004</c:v>
                </c:pt>
                <c:pt idx="1994">
                  <c:v>566.83000000000004</c:v>
                </c:pt>
                <c:pt idx="1995">
                  <c:v>566.83000000000004</c:v>
                </c:pt>
                <c:pt idx="1996">
                  <c:v>566.82000000000005</c:v>
                </c:pt>
                <c:pt idx="1997">
                  <c:v>566.82000000000005</c:v>
                </c:pt>
                <c:pt idx="1998">
                  <c:v>566.82000000000005</c:v>
                </c:pt>
                <c:pt idx="1999">
                  <c:v>566.82000000000005</c:v>
                </c:pt>
                <c:pt idx="2000">
                  <c:v>566.82000000000005</c:v>
                </c:pt>
                <c:pt idx="2001">
                  <c:v>566.82000000000005</c:v>
                </c:pt>
                <c:pt idx="2002">
                  <c:v>566.80999999999995</c:v>
                </c:pt>
                <c:pt idx="2003">
                  <c:v>566.79999999999995</c:v>
                </c:pt>
                <c:pt idx="2004">
                  <c:v>566.79999999999995</c:v>
                </c:pt>
                <c:pt idx="2005">
                  <c:v>566.79999999999995</c:v>
                </c:pt>
                <c:pt idx="2006">
                  <c:v>566.79999999999995</c:v>
                </c:pt>
                <c:pt idx="2007">
                  <c:v>566.79999999999995</c:v>
                </c:pt>
                <c:pt idx="2008">
                  <c:v>566.79999999999995</c:v>
                </c:pt>
                <c:pt idx="2009">
                  <c:v>566.79</c:v>
                </c:pt>
                <c:pt idx="2010">
                  <c:v>566.79</c:v>
                </c:pt>
                <c:pt idx="2011">
                  <c:v>566.79</c:v>
                </c:pt>
                <c:pt idx="2012">
                  <c:v>566.79</c:v>
                </c:pt>
                <c:pt idx="2013">
                  <c:v>566.79</c:v>
                </c:pt>
                <c:pt idx="2014">
                  <c:v>566.79</c:v>
                </c:pt>
                <c:pt idx="2015">
                  <c:v>566.79</c:v>
                </c:pt>
                <c:pt idx="2016">
                  <c:v>566.78</c:v>
                </c:pt>
                <c:pt idx="2017">
                  <c:v>566.78</c:v>
                </c:pt>
                <c:pt idx="2018">
                  <c:v>566.78</c:v>
                </c:pt>
                <c:pt idx="2019">
                  <c:v>566.78</c:v>
                </c:pt>
                <c:pt idx="2020">
                  <c:v>566.78</c:v>
                </c:pt>
                <c:pt idx="2021">
                  <c:v>566.78</c:v>
                </c:pt>
                <c:pt idx="2022">
                  <c:v>566.78</c:v>
                </c:pt>
                <c:pt idx="2023">
                  <c:v>566.78</c:v>
                </c:pt>
                <c:pt idx="2024">
                  <c:v>566.77</c:v>
                </c:pt>
                <c:pt idx="2025">
                  <c:v>566.77</c:v>
                </c:pt>
                <c:pt idx="2026">
                  <c:v>566.77</c:v>
                </c:pt>
                <c:pt idx="2027">
                  <c:v>566.77</c:v>
                </c:pt>
                <c:pt idx="2028">
                  <c:v>566.77</c:v>
                </c:pt>
                <c:pt idx="2029">
                  <c:v>566.77</c:v>
                </c:pt>
                <c:pt idx="2030">
                  <c:v>566.77</c:v>
                </c:pt>
                <c:pt idx="2031">
                  <c:v>566.77</c:v>
                </c:pt>
                <c:pt idx="2032">
                  <c:v>566.76</c:v>
                </c:pt>
                <c:pt idx="2033">
                  <c:v>566.76</c:v>
                </c:pt>
                <c:pt idx="2034">
                  <c:v>566.76</c:v>
                </c:pt>
                <c:pt idx="2035">
                  <c:v>566.76</c:v>
                </c:pt>
                <c:pt idx="2036">
                  <c:v>566.76</c:v>
                </c:pt>
                <c:pt idx="2037">
                  <c:v>566.76</c:v>
                </c:pt>
                <c:pt idx="2038">
                  <c:v>566.76</c:v>
                </c:pt>
                <c:pt idx="2039">
                  <c:v>566.76</c:v>
                </c:pt>
                <c:pt idx="2040">
                  <c:v>566.76</c:v>
                </c:pt>
                <c:pt idx="2041">
                  <c:v>566.75</c:v>
                </c:pt>
                <c:pt idx="2042">
                  <c:v>566.75</c:v>
                </c:pt>
                <c:pt idx="2043">
                  <c:v>566.75</c:v>
                </c:pt>
                <c:pt idx="2044">
                  <c:v>566.75</c:v>
                </c:pt>
                <c:pt idx="2045">
                  <c:v>566.75</c:v>
                </c:pt>
                <c:pt idx="2046">
                  <c:v>566.75</c:v>
                </c:pt>
                <c:pt idx="2047">
                  <c:v>566.75</c:v>
                </c:pt>
                <c:pt idx="2048">
                  <c:v>566.75</c:v>
                </c:pt>
                <c:pt idx="2049">
                  <c:v>566.75</c:v>
                </c:pt>
                <c:pt idx="2050">
                  <c:v>566.75</c:v>
                </c:pt>
                <c:pt idx="2051">
                  <c:v>566.74</c:v>
                </c:pt>
                <c:pt idx="2052">
                  <c:v>566.74</c:v>
                </c:pt>
                <c:pt idx="2053">
                  <c:v>566.74</c:v>
                </c:pt>
                <c:pt idx="2054">
                  <c:v>566.74</c:v>
                </c:pt>
                <c:pt idx="2055">
                  <c:v>566.74</c:v>
                </c:pt>
                <c:pt idx="2056">
                  <c:v>566.74</c:v>
                </c:pt>
                <c:pt idx="2057">
                  <c:v>566.74</c:v>
                </c:pt>
                <c:pt idx="2058">
                  <c:v>566.74</c:v>
                </c:pt>
                <c:pt idx="2059">
                  <c:v>566.74</c:v>
                </c:pt>
                <c:pt idx="2060">
                  <c:v>566.74</c:v>
                </c:pt>
                <c:pt idx="2061">
                  <c:v>566.74</c:v>
                </c:pt>
                <c:pt idx="2062">
                  <c:v>566.73</c:v>
                </c:pt>
                <c:pt idx="2063">
                  <c:v>566.73</c:v>
                </c:pt>
                <c:pt idx="2064">
                  <c:v>566.73</c:v>
                </c:pt>
                <c:pt idx="2065">
                  <c:v>566.73</c:v>
                </c:pt>
                <c:pt idx="2066">
                  <c:v>566.73</c:v>
                </c:pt>
                <c:pt idx="2067">
                  <c:v>566.73</c:v>
                </c:pt>
                <c:pt idx="2068">
                  <c:v>566.73</c:v>
                </c:pt>
                <c:pt idx="2069">
                  <c:v>566.73</c:v>
                </c:pt>
                <c:pt idx="2070">
                  <c:v>566.73</c:v>
                </c:pt>
                <c:pt idx="2071">
                  <c:v>566.73</c:v>
                </c:pt>
                <c:pt idx="2072">
                  <c:v>566.73</c:v>
                </c:pt>
                <c:pt idx="2073">
                  <c:v>566.73</c:v>
                </c:pt>
                <c:pt idx="2074">
                  <c:v>566.72</c:v>
                </c:pt>
                <c:pt idx="2075">
                  <c:v>566.72</c:v>
                </c:pt>
                <c:pt idx="2076">
                  <c:v>566.72</c:v>
                </c:pt>
                <c:pt idx="2077">
                  <c:v>566.72</c:v>
                </c:pt>
                <c:pt idx="2078">
                  <c:v>566.72</c:v>
                </c:pt>
                <c:pt idx="2079">
                  <c:v>566.72</c:v>
                </c:pt>
                <c:pt idx="2080">
                  <c:v>566.72</c:v>
                </c:pt>
                <c:pt idx="2081">
                  <c:v>566.72</c:v>
                </c:pt>
                <c:pt idx="2082">
                  <c:v>566.72</c:v>
                </c:pt>
                <c:pt idx="2083">
                  <c:v>566.72</c:v>
                </c:pt>
                <c:pt idx="2084">
                  <c:v>566.72</c:v>
                </c:pt>
                <c:pt idx="2085">
                  <c:v>566.72</c:v>
                </c:pt>
                <c:pt idx="2086">
                  <c:v>566.72</c:v>
                </c:pt>
                <c:pt idx="2087">
                  <c:v>566.71</c:v>
                </c:pt>
                <c:pt idx="2088">
                  <c:v>566.71</c:v>
                </c:pt>
                <c:pt idx="2089">
                  <c:v>566.71</c:v>
                </c:pt>
                <c:pt idx="2090">
                  <c:v>566.71</c:v>
                </c:pt>
                <c:pt idx="2091">
                  <c:v>566.71</c:v>
                </c:pt>
                <c:pt idx="2092">
                  <c:v>566.71</c:v>
                </c:pt>
                <c:pt idx="2093">
                  <c:v>566.71</c:v>
                </c:pt>
                <c:pt idx="2094">
                  <c:v>566.71</c:v>
                </c:pt>
                <c:pt idx="2095">
                  <c:v>566.71</c:v>
                </c:pt>
                <c:pt idx="2096">
                  <c:v>566.71</c:v>
                </c:pt>
                <c:pt idx="2097">
                  <c:v>566.71</c:v>
                </c:pt>
                <c:pt idx="2098">
                  <c:v>566.71</c:v>
                </c:pt>
                <c:pt idx="2099">
                  <c:v>566.71</c:v>
                </c:pt>
                <c:pt idx="2100">
                  <c:v>566.71</c:v>
                </c:pt>
                <c:pt idx="2101">
                  <c:v>566.70000000000005</c:v>
                </c:pt>
                <c:pt idx="2102">
                  <c:v>566.70000000000005</c:v>
                </c:pt>
                <c:pt idx="2103">
                  <c:v>566.70000000000005</c:v>
                </c:pt>
                <c:pt idx="2104">
                  <c:v>566.70000000000005</c:v>
                </c:pt>
                <c:pt idx="2105">
                  <c:v>566.70000000000005</c:v>
                </c:pt>
                <c:pt idx="2106">
                  <c:v>566.70000000000005</c:v>
                </c:pt>
                <c:pt idx="2107">
                  <c:v>566.70000000000005</c:v>
                </c:pt>
                <c:pt idx="2108">
                  <c:v>566.70000000000005</c:v>
                </c:pt>
                <c:pt idx="2109">
                  <c:v>566.70000000000005</c:v>
                </c:pt>
                <c:pt idx="2110">
                  <c:v>566.70000000000005</c:v>
                </c:pt>
                <c:pt idx="2111">
                  <c:v>566.70000000000005</c:v>
                </c:pt>
                <c:pt idx="2112">
                  <c:v>566.70000000000005</c:v>
                </c:pt>
                <c:pt idx="2113">
                  <c:v>566.69000000000005</c:v>
                </c:pt>
                <c:pt idx="2114">
                  <c:v>566.69000000000005</c:v>
                </c:pt>
                <c:pt idx="2115">
                  <c:v>566.69000000000005</c:v>
                </c:pt>
                <c:pt idx="2116">
                  <c:v>566.69000000000005</c:v>
                </c:pt>
                <c:pt idx="2117">
                  <c:v>566.69000000000005</c:v>
                </c:pt>
                <c:pt idx="2118">
                  <c:v>566.69000000000005</c:v>
                </c:pt>
                <c:pt idx="2119">
                  <c:v>566.69000000000005</c:v>
                </c:pt>
                <c:pt idx="2120">
                  <c:v>566.69000000000005</c:v>
                </c:pt>
                <c:pt idx="2121">
                  <c:v>566.69000000000005</c:v>
                </c:pt>
                <c:pt idx="2122">
                  <c:v>566.69000000000005</c:v>
                </c:pt>
                <c:pt idx="2123">
                  <c:v>566.69000000000005</c:v>
                </c:pt>
                <c:pt idx="2124">
                  <c:v>566.69000000000005</c:v>
                </c:pt>
                <c:pt idx="2125">
                  <c:v>566.67999999999995</c:v>
                </c:pt>
                <c:pt idx="2126">
                  <c:v>566.67999999999995</c:v>
                </c:pt>
                <c:pt idx="2127">
                  <c:v>566.67999999999995</c:v>
                </c:pt>
                <c:pt idx="2128">
                  <c:v>566.67999999999995</c:v>
                </c:pt>
                <c:pt idx="2129">
                  <c:v>566.67999999999995</c:v>
                </c:pt>
                <c:pt idx="2130">
                  <c:v>566.67999999999995</c:v>
                </c:pt>
                <c:pt idx="2131">
                  <c:v>566.67999999999995</c:v>
                </c:pt>
                <c:pt idx="2132">
                  <c:v>566.67999999999995</c:v>
                </c:pt>
                <c:pt idx="2133">
                  <c:v>566.67999999999995</c:v>
                </c:pt>
                <c:pt idx="2134">
                  <c:v>566.67999999999995</c:v>
                </c:pt>
                <c:pt idx="2135">
                  <c:v>566.67999999999995</c:v>
                </c:pt>
                <c:pt idx="2136">
                  <c:v>566.67999999999995</c:v>
                </c:pt>
                <c:pt idx="2137">
                  <c:v>566.67999999999995</c:v>
                </c:pt>
                <c:pt idx="2138">
                  <c:v>566.66999999999996</c:v>
                </c:pt>
                <c:pt idx="2139">
                  <c:v>566.66999999999996</c:v>
                </c:pt>
                <c:pt idx="2140">
                  <c:v>566.66999999999996</c:v>
                </c:pt>
                <c:pt idx="2141">
                  <c:v>566.66999999999996</c:v>
                </c:pt>
                <c:pt idx="2142">
                  <c:v>566.66999999999996</c:v>
                </c:pt>
                <c:pt idx="2143">
                  <c:v>566.66999999999996</c:v>
                </c:pt>
                <c:pt idx="2144">
                  <c:v>566.66999999999996</c:v>
                </c:pt>
                <c:pt idx="2145">
                  <c:v>566.66999999999996</c:v>
                </c:pt>
                <c:pt idx="2146">
                  <c:v>566.66999999999996</c:v>
                </c:pt>
                <c:pt idx="2147">
                  <c:v>566.66999999999996</c:v>
                </c:pt>
                <c:pt idx="2148">
                  <c:v>566.66999999999996</c:v>
                </c:pt>
                <c:pt idx="2149">
                  <c:v>566.66999999999996</c:v>
                </c:pt>
                <c:pt idx="2150">
                  <c:v>566.66999999999996</c:v>
                </c:pt>
                <c:pt idx="2151">
                  <c:v>566.66999999999996</c:v>
                </c:pt>
                <c:pt idx="2152">
                  <c:v>566.66</c:v>
                </c:pt>
                <c:pt idx="2153">
                  <c:v>566.66</c:v>
                </c:pt>
                <c:pt idx="2154">
                  <c:v>566.66</c:v>
                </c:pt>
                <c:pt idx="2155">
                  <c:v>566.66</c:v>
                </c:pt>
                <c:pt idx="2156">
                  <c:v>566.66</c:v>
                </c:pt>
                <c:pt idx="2157">
                  <c:v>566.66</c:v>
                </c:pt>
                <c:pt idx="2158">
                  <c:v>566.66</c:v>
                </c:pt>
                <c:pt idx="2159">
                  <c:v>566.66</c:v>
                </c:pt>
                <c:pt idx="2160">
                  <c:v>566.66</c:v>
                </c:pt>
                <c:pt idx="2161">
                  <c:v>566.66</c:v>
                </c:pt>
                <c:pt idx="2162">
                  <c:v>566.66</c:v>
                </c:pt>
                <c:pt idx="2163">
                  <c:v>566.66</c:v>
                </c:pt>
                <c:pt idx="2164">
                  <c:v>566.66</c:v>
                </c:pt>
                <c:pt idx="2165">
                  <c:v>566.66</c:v>
                </c:pt>
                <c:pt idx="2166">
                  <c:v>566.65</c:v>
                </c:pt>
                <c:pt idx="2167">
                  <c:v>566.65</c:v>
                </c:pt>
                <c:pt idx="2168">
                  <c:v>566.65</c:v>
                </c:pt>
                <c:pt idx="2169">
                  <c:v>566.65</c:v>
                </c:pt>
                <c:pt idx="2170">
                  <c:v>566.65</c:v>
                </c:pt>
                <c:pt idx="2171">
                  <c:v>566.65</c:v>
                </c:pt>
                <c:pt idx="2172">
                  <c:v>566.65</c:v>
                </c:pt>
                <c:pt idx="2173">
                  <c:v>566.65</c:v>
                </c:pt>
                <c:pt idx="2174">
                  <c:v>566.65</c:v>
                </c:pt>
                <c:pt idx="2175">
                  <c:v>566.65</c:v>
                </c:pt>
                <c:pt idx="2176">
                  <c:v>566.65</c:v>
                </c:pt>
                <c:pt idx="2177">
                  <c:v>566.65</c:v>
                </c:pt>
                <c:pt idx="2178">
                  <c:v>566.65</c:v>
                </c:pt>
                <c:pt idx="2179">
                  <c:v>566.65</c:v>
                </c:pt>
                <c:pt idx="2180">
                  <c:v>566.64</c:v>
                </c:pt>
                <c:pt idx="2181">
                  <c:v>566.64</c:v>
                </c:pt>
                <c:pt idx="2182">
                  <c:v>566.64</c:v>
                </c:pt>
                <c:pt idx="2183">
                  <c:v>566.64</c:v>
                </c:pt>
                <c:pt idx="2184">
                  <c:v>566.64</c:v>
                </c:pt>
                <c:pt idx="2185">
                  <c:v>566.64</c:v>
                </c:pt>
                <c:pt idx="2186">
                  <c:v>566.64</c:v>
                </c:pt>
                <c:pt idx="2187">
                  <c:v>566.64</c:v>
                </c:pt>
                <c:pt idx="2188">
                  <c:v>566.64</c:v>
                </c:pt>
                <c:pt idx="2189">
                  <c:v>566.64</c:v>
                </c:pt>
                <c:pt idx="2190">
                  <c:v>566.64</c:v>
                </c:pt>
                <c:pt idx="2191">
                  <c:v>566.64</c:v>
                </c:pt>
                <c:pt idx="2192">
                  <c:v>566.64</c:v>
                </c:pt>
                <c:pt idx="2193">
                  <c:v>566.64</c:v>
                </c:pt>
                <c:pt idx="2194">
                  <c:v>566.64</c:v>
                </c:pt>
                <c:pt idx="2195">
                  <c:v>566.63</c:v>
                </c:pt>
                <c:pt idx="2196">
                  <c:v>566.63</c:v>
                </c:pt>
                <c:pt idx="2197">
                  <c:v>566.63</c:v>
                </c:pt>
                <c:pt idx="2198">
                  <c:v>566.63</c:v>
                </c:pt>
                <c:pt idx="2199">
                  <c:v>566.63</c:v>
                </c:pt>
                <c:pt idx="2200">
                  <c:v>566.63</c:v>
                </c:pt>
                <c:pt idx="2201">
                  <c:v>566.63</c:v>
                </c:pt>
                <c:pt idx="2202">
                  <c:v>566.63</c:v>
                </c:pt>
                <c:pt idx="2203">
                  <c:v>566.63</c:v>
                </c:pt>
                <c:pt idx="2204">
                  <c:v>566.63</c:v>
                </c:pt>
                <c:pt idx="2205">
                  <c:v>566.63</c:v>
                </c:pt>
                <c:pt idx="2206">
                  <c:v>566.63</c:v>
                </c:pt>
                <c:pt idx="2207">
                  <c:v>566.63</c:v>
                </c:pt>
                <c:pt idx="2208">
                  <c:v>566.63</c:v>
                </c:pt>
                <c:pt idx="2209">
                  <c:v>566.63</c:v>
                </c:pt>
                <c:pt idx="2210">
                  <c:v>566.62</c:v>
                </c:pt>
                <c:pt idx="2211">
                  <c:v>566.62</c:v>
                </c:pt>
                <c:pt idx="2212">
                  <c:v>566.62</c:v>
                </c:pt>
                <c:pt idx="2213">
                  <c:v>566.62</c:v>
                </c:pt>
                <c:pt idx="2214">
                  <c:v>566.62</c:v>
                </c:pt>
                <c:pt idx="2215">
                  <c:v>566.62</c:v>
                </c:pt>
                <c:pt idx="2216">
                  <c:v>566.62</c:v>
                </c:pt>
                <c:pt idx="2217">
                  <c:v>566.62</c:v>
                </c:pt>
                <c:pt idx="2218">
                  <c:v>566.62</c:v>
                </c:pt>
                <c:pt idx="2219">
                  <c:v>566.62</c:v>
                </c:pt>
                <c:pt idx="2220">
                  <c:v>566.62</c:v>
                </c:pt>
                <c:pt idx="2221">
                  <c:v>566.62</c:v>
                </c:pt>
                <c:pt idx="2222">
                  <c:v>566.62</c:v>
                </c:pt>
                <c:pt idx="2223">
                  <c:v>566.62</c:v>
                </c:pt>
                <c:pt idx="2224">
                  <c:v>566.62</c:v>
                </c:pt>
                <c:pt idx="2225">
                  <c:v>566.62</c:v>
                </c:pt>
                <c:pt idx="2226">
                  <c:v>566.61</c:v>
                </c:pt>
                <c:pt idx="2227">
                  <c:v>566.61</c:v>
                </c:pt>
                <c:pt idx="2228">
                  <c:v>566.61</c:v>
                </c:pt>
                <c:pt idx="2229">
                  <c:v>566.61</c:v>
                </c:pt>
                <c:pt idx="2230">
                  <c:v>566.61</c:v>
                </c:pt>
                <c:pt idx="2231">
                  <c:v>566.61</c:v>
                </c:pt>
                <c:pt idx="2232">
                  <c:v>566.61</c:v>
                </c:pt>
                <c:pt idx="2233">
                  <c:v>566.61</c:v>
                </c:pt>
                <c:pt idx="2234">
                  <c:v>566.61</c:v>
                </c:pt>
                <c:pt idx="2235">
                  <c:v>566.61</c:v>
                </c:pt>
                <c:pt idx="2236">
                  <c:v>566.61</c:v>
                </c:pt>
                <c:pt idx="2237">
                  <c:v>566.61</c:v>
                </c:pt>
                <c:pt idx="2238">
                  <c:v>566.61</c:v>
                </c:pt>
                <c:pt idx="2239">
                  <c:v>566.61</c:v>
                </c:pt>
                <c:pt idx="2240">
                  <c:v>566.61</c:v>
                </c:pt>
                <c:pt idx="2241">
                  <c:v>566.61</c:v>
                </c:pt>
                <c:pt idx="2242">
                  <c:v>566.61</c:v>
                </c:pt>
                <c:pt idx="2243">
                  <c:v>566.61</c:v>
                </c:pt>
                <c:pt idx="2244">
                  <c:v>566.6</c:v>
                </c:pt>
                <c:pt idx="2245">
                  <c:v>566.6</c:v>
                </c:pt>
                <c:pt idx="2246">
                  <c:v>566.6</c:v>
                </c:pt>
                <c:pt idx="2247">
                  <c:v>566.6</c:v>
                </c:pt>
                <c:pt idx="2248">
                  <c:v>566.6</c:v>
                </c:pt>
                <c:pt idx="2249">
                  <c:v>566.6</c:v>
                </c:pt>
                <c:pt idx="2250">
                  <c:v>566.6</c:v>
                </c:pt>
                <c:pt idx="2251">
                  <c:v>566.6</c:v>
                </c:pt>
                <c:pt idx="2252">
                  <c:v>566.6</c:v>
                </c:pt>
                <c:pt idx="2253">
                  <c:v>566.6</c:v>
                </c:pt>
                <c:pt idx="2254">
                  <c:v>566.6</c:v>
                </c:pt>
                <c:pt idx="2255">
                  <c:v>566.6</c:v>
                </c:pt>
                <c:pt idx="2256">
                  <c:v>566.6</c:v>
                </c:pt>
                <c:pt idx="2257">
                  <c:v>566.6</c:v>
                </c:pt>
                <c:pt idx="2258">
                  <c:v>566.6</c:v>
                </c:pt>
                <c:pt idx="2259">
                  <c:v>566.6</c:v>
                </c:pt>
                <c:pt idx="2260">
                  <c:v>566.6</c:v>
                </c:pt>
                <c:pt idx="2261">
                  <c:v>566.6</c:v>
                </c:pt>
                <c:pt idx="2262">
                  <c:v>566.6</c:v>
                </c:pt>
                <c:pt idx="2263">
                  <c:v>566.6</c:v>
                </c:pt>
                <c:pt idx="2264">
                  <c:v>566.59</c:v>
                </c:pt>
                <c:pt idx="2265">
                  <c:v>566.59</c:v>
                </c:pt>
                <c:pt idx="2266">
                  <c:v>566.59</c:v>
                </c:pt>
                <c:pt idx="2267">
                  <c:v>566.59</c:v>
                </c:pt>
                <c:pt idx="2268">
                  <c:v>566.59</c:v>
                </c:pt>
                <c:pt idx="2269">
                  <c:v>566.59</c:v>
                </c:pt>
                <c:pt idx="2270">
                  <c:v>566.59</c:v>
                </c:pt>
                <c:pt idx="2271">
                  <c:v>566.59</c:v>
                </c:pt>
                <c:pt idx="2272">
                  <c:v>566.59</c:v>
                </c:pt>
                <c:pt idx="2273">
                  <c:v>566.59</c:v>
                </c:pt>
                <c:pt idx="2274">
                  <c:v>566.59</c:v>
                </c:pt>
                <c:pt idx="2275">
                  <c:v>566.59</c:v>
                </c:pt>
                <c:pt idx="2276">
                  <c:v>566.59</c:v>
                </c:pt>
                <c:pt idx="2277">
                  <c:v>566.59</c:v>
                </c:pt>
                <c:pt idx="2278">
                  <c:v>566.59</c:v>
                </c:pt>
                <c:pt idx="2279">
                  <c:v>566.59</c:v>
                </c:pt>
                <c:pt idx="2280">
                  <c:v>566.59</c:v>
                </c:pt>
                <c:pt idx="2281">
                  <c:v>566.59</c:v>
                </c:pt>
                <c:pt idx="2282">
                  <c:v>566.59</c:v>
                </c:pt>
                <c:pt idx="2283">
                  <c:v>566.59</c:v>
                </c:pt>
                <c:pt idx="2284">
                  <c:v>566.59</c:v>
                </c:pt>
                <c:pt idx="2285">
                  <c:v>566.59</c:v>
                </c:pt>
                <c:pt idx="2286">
                  <c:v>566.59</c:v>
                </c:pt>
                <c:pt idx="2287">
                  <c:v>566.59</c:v>
                </c:pt>
                <c:pt idx="2288">
                  <c:v>566.58000000000004</c:v>
                </c:pt>
                <c:pt idx="2289">
                  <c:v>566.58000000000004</c:v>
                </c:pt>
                <c:pt idx="2290">
                  <c:v>566.58000000000004</c:v>
                </c:pt>
                <c:pt idx="2291">
                  <c:v>566.58000000000004</c:v>
                </c:pt>
                <c:pt idx="2292">
                  <c:v>566.58000000000004</c:v>
                </c:pt>
                <c:pt idx="2293">
                  <c:v>566.58000000000004</c:v>
                </c:pt>
                <c:pt idx="2294">
                  <c:v>566.58000000000004</c:v>
                </c:pt>
                <c:pt idx="2295">
                  <c:v>566.58000000000004</c:v>
                </c:pt>
                <c:pt idx="2296">
                  <c:v>566.58000000000004</c:v>
                </c:pt>
                <c:pt idx="2297">
                  <c:v>566.58000000000004</c:v>
                </c:pt>
                <c:pt idx="2298">
                  <c:v>566.58000000000004</c:v>
                </c:pt>
                <c:pt idx="2299">
                  <c:v>566.58000000000004</c:v>
                </c:pt>
                <c:pt idx="2300">
                  <c:v>566.58000000000004</c:v>
                </c:pt>
                <c:pt idx="2301">
                  <c:v>566.58000000000004</c:v>
                </c:pt>
                <c:pt idx="2302">
                  <c:v>566.58000000000004</c:v>
                </c:pt>
                <c:pt idx="2303">
                  <c:v>566.58000000000004</c:v>
                </c:pt>
                <c:pt idx="2304">
                  <c:v>566.58000000000004</c:v>
                </c:pt>
                <c:pt idx="2305">
                  <c:v>566.58000000000004</c:v>
                </c:pt>
                <c:pt idx="2306">
                  <c:v>566.58000000000004</c:v>
                </c:pt>
                <c:pt idx="2307">
                  <c:v>566.58000000000004</c:v>
                </c:pt>
                <c:pt idx="2308">
                  <c:v>566.58000000000004</c:v>
                </c:pt>
                <c:pt idx="2309">
                  <c:v>566.58000000000004</c:v>
                </c:pt>
                <c:pt idx="2310">
                  <c:v>566.58000000000004</c:v>
                </c:pt>
                <c:pt idx="2311">
                  <c:v>566.58000000000004</c:v>
                </c:pt>
                <c:pt idx="2312">
                  <c:v>566.57000000000005</c:v>
                </c:pt>
                <c:pt idx="2313">
                  <c:v>566.57000000000005</c:v>
                </c:pt>
                <c:pt idx="2314">
                  <c:v>566.57000000000005</c:v>
                </c:pt>
                <c:pt idx="2315">
                  <c:v>566.57000000000005</c:v>
                </c:pt>
                <c:pt idx="2316">
                  <c:v>566.57000000000005</c:v>
                </c:pt>
                <c:pt idx="2317">
                  <c:v>566.57000000000005</c:v>
                </c:pt>
                <c:pt idx="2318">
                  <c:v>566.57000000000005</c:v>
                </c:pt>
                <c:pt idx="2319">
                  <c:v>566.57000000000005</c:v>
                </c:pt>
                <c:pt idx="2320">
                  <c:v>566.57000000000005</c:v>
                </c:pt>
                <c:pt idx="2321">
                  <c:v>566.57000000000005</c:v>
                </c:pt>
                <c:pt idx="2322">
                  <c:v>566.57000000000005</c:v>
                </c:pt>
                <c:pt idx="2323">
                  <c:v>566.57000000000005</c:v>
                </c:pt>
                <c:pt idx="2324">
                  <c:v>566.57000000000005</c:v>
                </c:pt>
                <c:pt idx="2325">
                  <c:v>566.57000000000005</c:v>
                </c:pt>
                <c:pt idx="2326">
                  <c:v>566.57000000000005</c:v>
                </c:pt>
                <c:pt idx="2327">
                  <c:v>566.55999999999995</c:v>
                </c:pt>
                <c:pt idx="2328">
                  <c:v>566.55999999999995</c:v>
                </c:pt>
                <c:pt idx="2329">
                  <c:v>566.55999999999995</c:v>
                </c:pt>
                <c:pt idx="2330">
                  <c:v>566.55999999999995</c:v>
                </c:pt>
                <c:pt idx="2331">
                  <c:v>566.55999999999995</c:v>
                </c:pt>
                <c:pt idx="2332">
                  <c:v>566.55999999999995</c:v>
                </c:pt>
                <c:pt idx="2333">
                  <c:v>566.55999999999995</c:v>
                </c:pt>
                <c:pt idx="2334">
                  <c:v>566.55999999999995</c:v>
                </c:pt>
                <c:pt idx="2335">
                  <c:v>566.55999999999995</c:v>
                </c:pt>
                <c:pt idx="2336">
                  <c:v>566.55999999999995</c:v>
                </c:pt>
                <c:pt idx="2337">
                  <c:v>566.55999999999995</c:v>
                </c:pt>
                <c:pt idx="2338">
                  <c:v>566.55999999999995</c:v>
                </c:pt>
                <c:pt idx="2339">
                  <c:v>566.55999999999995</c:v>
                </c:pt>
                <c:pt idx="2340">
                  <c:v>566.55999999999995</c:v>
                </c:pt>
                <c:pt idx="2341">
                  <c:v>566.55999999999995</c:v>
                </c:pt>
                <c:pt idx="2342">
                  <c:v>566.55999999999995</c:v>
                </c:pt>
                <c:pt idx="2343">
                  <c:v>566.55999999999995</c:v>
                </c:pt>
                <c:pt idx="2344">
                  <c:v>566.55999999999995</c:v>
                </c:pt>
                <c:pt idx="2345">
                  <c:v>566.55999999999995</c:v>
                </c:pt>
                <c:pt idx="2346">
                  <c:v>566.55999999999995</c:v>
                </c:pt>
                <c:pt idx="2347">
                  <c:v>566.55999999999995</c:v>
                </c:pt>
                <c:pt idx="2348">
                  <c:v>566.55999999999995</c:v>
                </c:pt>
                <c:pt idx="2349">
                  <c:v>566.55999999999995</c:v>
                </c:pt>
                <c:pt idx="2350">
                  <c:v>566.54999999999995</c:v>
                </c:pt>
                <c:pt idx="2351">
                  <c:v>566.54999999999995</c:v>
                </c:pt>
                <c:pt idx="2352">
                  <c:v>566.54999999999995</c:v>
                </c:pt>
                <c:pt idx="2353">
                  <c:v>566.54999999999995</c:v>
                </c:pt>
                <c:pt idx="2354">
                  <c:v>566.54999999999995</c:v>
                </c:pt>
                <c:pt idx="2355">
                  <c:v>566.54999999999995</c:v>
                </c:pt>
                <c:pt idx="2356">
                  <c:v>566.54999999999995</c:v>
                </c:pt>
                <c:pt idx="2357">
                  <c:v>566.54999999999995</c:v>
                </c:pt>
                <c:pt idx="2358">
                  <c:v>566.54999999999995</c:v>
                </c:pt>
                <c:pt idx="2359">
                  <c:v>566.54999999999995</c:v>
                </c:pt>
                <c:pt idx="2360">
                  <c:v>566.54999999999995</c:v>
                </c:pt>
                <c:pt idx="2361">
                  <c:v>566.54999999999995</c:v>
                </c:pt>
                <c:pt idx="2362">
                  <c:v>566.54999999999995</c:v>
                </c:pt>
                <c:pt idx="2363">
                  <c:v>566.54999999999995</c:v>
                </c:pt>
                <c:pt idx="2364">
                  <c:v>566.54999999999995</c:v>
                </c:pt>
                <c:pt idx="2365">
                  <c:v>566.54999999999995</c:v>
                </c:pt>
                <c:pt idx="2366">
                  <c:v>566.54999999999995</c:v>
                </c:pt>
                <c:pt idx="2367">
                  <c:v>566.54999999999995</c:v>
                </c:pt>
                <c:pt idx="2368">
                  <c:v>566.54999999999995</c:v>
                </c:pt>
                <c:pt idx="2369">
                  <c:v>566.54999999999995</c:v>
                </c:pt>
                <c:pt idx="2370">
                  <c:v>566.54999999999995</c:v>
                </c:pt>
                <c:pt idx="2371">
                  <c:v>566.54999999999995</c:v>
                </c:pt>
                <c:pt idx="2372">
                  <c:v>566.54999999999995</c:v>
                </c:pt>
                <c:pt idx="2373">
                  <c:v>566.54999999999995</c:v>
                </c:pt>
                <c:pt idx="2374">
                  <c:v>566.54999999999995</c:v>
                </c:pt>
                <c:pt idx="2375">
                  <c:v>566.54999999999995</c:v>
                </c:pt>
                <c:pt idx="2376">
                  <c:v>566.54999999999995</c:v>
                </c:pt>
                <c:pt idx="2377">
                  <c:v>566.54999999999995</c:v>
                </c:pt>
                <c:pt idx="2378">
                  <c:v>566.54999999999995</c:v>
                </c:pt>
                <c:pt idx="2379">
                  <c:v>566.54999999999995</c:v>
                </c:pt>
                <c:pt idx="2380">
                  <c:v>566.54999999999995</c:v>
                </c:pt>
                <c:pt idx="2381">
                  <c:v>566.54</c:v>
                </c:pt>
                <c:pt idx="2382">
                  <c:v>566.54</c:v>
                </c:pt>
                <c:pt idx="2383">
                  <c:v>566.54</c:v>
                </c:pt>
                <c:pt idx="2384">
                  <c:v>566.54</c:v>
                </c:pt>
                <c:pt idx="2385">
                  <c:v>566.54</c:v>
                </c:pt>
                <c:pt idx="2386">
                  <c:v>566.54</c:v>
                </c:pt>
                <c:pt idx="2387">
                  <c:v>566.54</c:v>
                </c:pt>
                <c:pt idx="2388">
                  <c:v>566.54</c:v>
                </c:pt>
                <c:pt idx="2389">
                  <c:v>566.54</c:v>
                </c:pt>
                <c:pt idx="2390">
                  <c:v>566.54</c:v>
                </c:pt>
                <c:pt idx="2391">
                  <c:v>566.54</c:v>
                </c:pt>
                <c:pt idx="2392">
                  <c:v>566.54</c:v>
                </c:pt>
                <c:pt idx="2393">
                  <c:v>566.54</c:v>
                </c:pt>
                <c:pt idx="2394">
                  <c:v>566.54</c:v>
                </c:pt>
                <c:pt idx="2395">
                  <c:v>566.54</c:v>
                </c:pt>
                <c:pt idx="2396">
                  <c:v>566.54</c:v>
                </c:pt>
                <c:pt idx="2397">
                  <c:v>566.54</c:v>
                </c:pt>
                <c:pt idx="2398">
                  <c:v>566.54</c:v>
                </c:pt>
                <c:pt idx="2399">
                  <c:v>566.54</c:v>
                </c:pt>
                <c:pt idx="2400">
                  <c:v>566.54</c:v>
                </c:pt>
                <c:pt idx="2401">
                  <c:v>566.54</c:v>
                </c:pt>
                <c:pt idx="2402">
                  <c:v>566.54</c:v>
                </c:pt>
                <c:pt idx="2403">
                  <c:v>566.54</c:v>
                </c:pt>
                <c:pt idx="2404">
                  <c:v>566.54</c:v>
                </c:pt>
                <c:pt idx="2405">
                  <c:v>566.54</c:v>
                </c:pt>
                <c:pt idx="2406">
                  <c:v>566.54</c:v>
                </c:pt>
                <c:pt idx="2407">
                  <c:v>566.54</c:v>
                </c:pt>
                <c:pt idx="2408">
                  <c:v>566.54</c:v>
                </c:pt>
                <c:pt idx="2409">
                  <c:v>566.53</c:v>
                </c:pt>
                <c:pt idx="2410">
                  <c:v>566.53</c:v>
                </c:pt>
                <c:pt idx="2411">
                  <c:v>566.53</c:v>
                </c:pt>
                <c:pt idx="2412">
                  <c:v>566.53</c:v>
                </c:pt>
                <c:pt idx="2413">
                  <c:v>566.53</c:v>
                </c:pt>
                <c:pt idx="2414">
                  <c:v>566.53</c:v>
                </c:pt>
                <c:pt idx="2415">
                  <c:v>566.53</c:v>
                </c:pt>
                <c:pt idx="2416">
                  <c:v>566.53</c:v>
                </c:pt>
                <c:pt idx="2417">
                  <c:v>566.53</c:v>
                </c:pt>
                <c:pt idx="2418">
                  <c:v>566.53</c:v>
                </c:pt>
                <c:pt idx="2419">
                  <c:v>566.53</c:v>
                </c:pt>
                <c:pt idx="2420">
                  <c:v>566.53</c:v>
                </c:pt>
                <c:pt idx="2421">
                  <c:v>566.53</c:v>
                </c:pt>
                <c:pt idx="2422">
                  <c:v>566.53</c:v>
                </c:pt>
                <c:pt idx="2423">
                  <c:v>566.53</c:v>
                </c:pt>
                <c:pt idx="2424">
                  <c:v>566.53</c:v>
                </c:pt>
                <c:pt idx="2425">
                  <c:v>566.53</c:v>
                </c:pt>
                <c:pt idx="2426">
                  <c:v>566.53</c:v>
                </c:pt>
                <c:pt idx="2427">
                  <c:v>566.53</c:v>
                </c:pt>
                <c:pt idx="2428">
                  <c:v>566.53</c:v>
                </c:pt>
                <c:pt idx="2429">
                  <c:v>566.53</c:v>
                </c:pt>
                <c:pt idx="2430">
                  <c:v>566.53</c:v>
                </c:pt>
                <c:pt idx="2431">
                  <c:v>566.53</c:v>
                </c:pt>
                <c:pt idx="2432">
                  <c:v>566.53</c:v>
                </c:pt>
                <c:pt idx="2433">
                  <c:v>566.53</c:v>
                </c:pt>
                <c:pt idx="2434">
                  <c:v>566.53</c:v>
                </c:pt>
                <c:pt idx="2435">
                  <c:v>566.53</c:v>
                </c:pt>
                <c:pt idx="2436">
                  <c:v>566.53</c:v>
                </c:pt>
                <c:pt idx="2437">
                  <c:v>566.52</c:v>
                </c:pt>
                <c:pt idx="2438">
                  <c:v>566.52</c:v>
                </c:pt>
                <c:pt idx="2439">
                  <c:v>566.52</c:v>
                </c:pt>
                <c:pt idx="2440">
                  <c:v>566.52</c:v>
                </c:pt>
                <c:pt idx="2441">
                  <c:v>566.52</c:v>
                </c:pt>
                <c:pt idx="2442">
                  <c:v>566.52</c:v>
                </c:pt>
                <c:pt idx="2443">
                  <c:v>566.52</c:v>
                </c:pt>
                <c:pt idx="2444">
                  <c:v>566.52</c:v>
                </c:pt>
                <c:pt idx="2445">
                  <c:v>566.52</c:v>
                </c:pt>
                <c:pt idx="2446">
                  <c:v>566.52</c:v>
                </c:pt>
                <c:pt idx="2447">
                  <c:v>566.52</c:v>
                </c:pt>
                <c:pt idx="2448">
                  <c:v>566.52</c:v>
                </c:pt>
                <c:pt idx="2449">
                  <c:v>566.52</c:v>
                </c:pt>
                <c:pt idx="2450">
                  <c:v>566.52</c:v>
                </c:pt>
                <c:pt idx="2451">
                  <c:v>566.52</c:v>
                </c:pt>
                <c:pt idx="2452">
                  <c:v>566.52</c:v>
                </c:pt>
                <c:pt idx="2453">
                  <c:v>566.52</c:v>
                </c:pt>
                <c:pt idx="2454">
                  <c:v>566.52</c:v>
                </c:pt>
                <c:pt idx="2455">
                  <c:v>566.52</c:v>
                </c:pt>
                <c:pt idx="2456">
                  <c:v>566.52</c:v>
                </c:pt>
                <c:pt idx="2457">
                  <c:v>566.52</c:v>
                </c:pt>
                <c:pt idx="2458">
                  <c:v>566.52</c:v>
                </c:pt>
                <c:pt idx="2459">
                  <c:v>566.52</c:v>
                </c:pt>
                <c:pt idx="2460">
                  <c:v>566.52</c:v>
                </c:pt>
                <c:pt idx="2461">
                  <c:v>566.52</c:v>
                </c:pt>
                <c:pt idx="2462">
                  <c:v>566.52</c:v>
                </c:pt>
                <c:pt idx="2463">
                  <c:v>566.52</c:v>
                </c:pt>
                <c:pt idx="2464">
                  <c:v>566.52</c:v>
                </c:pt>
                <c:pt idx="2465">
                  <c:v>566.52</c:v>
                </c:pt>
                <c:pt idx="2466">
                  <c:v>566.52</c:v>
                </c:pt>
                <c:pt idx="2467">
                  <c:v>566.51</c:v>
                </c:pt>
                <c:pt idx="2468">
                  <c:v>566.51</c:v>
                </c:pt>
                <c:pt idx="2469">
                  <c:v>566.52</c:v>
                </c:pt>
                <c:pt idx="2470">
                  <c:v>566.52</c:v>
                </c:pt>
                <c:pt idx="2471">
                  <c:v>566.52</c:v>
                </c:pt>
                <c:pt idx="2472">
                  <c:v>566.52</c:v>
                </c:pt>
                <c:pt idx="2473">
                  <c:v>566.52</c:v>
                </c:pt>
                <c:pt idx="2474">
                  <c:v>566.52</c:v>
                </c:pt>
                <c:pt idx="2475">
                  <c:v>566.52</c:v>
                </c:pt>
                <c:pt idx="2476">
                  <c:v>566.52</c:v>
                </c:pt>
                <c:pt idx="2477">
                  <c:v>566.52</c:v>
                </c:pt>
                <c:pt idx="2478">
                  <c:v>566.52</c:v>
                </c:pt>
                <c:pt idx="2479">
                  <c:v>566.52</c:v>
                </c:pt>
                <c:pt idx="2480">
                  <c:v>566.52</c:v>
                </c:pt>
                <c:pt idx="2481">
                  <c:v>566.52</c:v>
                </c:pt>
                <c:pt idx="2482">
                  <c:v>566.52</c:v>
                </c:pt>
                <c:pt idx="2483">
                  <c:v>566.51</c:v>
                </c:pt>
                <c:pt idx="2484">
                  <c:v>566.51</c:v>
                </c:pt>
                <c:pt idx="2485">
                  <c:v>566.51</c:v>
                </c:pt>
                <c:pt idx="2486">
                  <c:v>566.51</c:v>
                </c:pt>
                <c:pt idx="2487">
                  <c:v>566.51</c:v>
                </c:pt>
                <c:pt idx="2488">
                  <c:v>566.51</c:v>
                </c:pt>
                <c:pt idx="2489">
                  <c:v>566.51</c:v>
                </c:pt>
                <c:pt idx="2490">
                  <c:v>566.51</c:v>
                </c:pt>
                <c:pt idx="2491">
                  <c:v>566.51</c:v>
                </c:pt>
                <c:pt idx="2492">
                  <c:v>566.51</c:v>
                </c:pt>
                <c:pt idx="2493">
                  <c:v>566.51</c:v>
                </c:pt>
                <c:pt idx="2494">
                  <c:v>566.51</c:v>
                </c:pt>
                <c:pt idx="2495">
                  <c:v>566.51</c:v>
                </c:pt>
                <c:pt idx="2496">
                  <c:v>566.51</c:v>
                </c:pt>
                <c:pt idx="2497">
                  <c:v>566.51</c:v>
                </c:pt>
                <c:pt idx="2498">
                  <c:v>566.51</c:v>
                </c:pt>
                <c:pt idx="2499">
                  <c:v>566.51</c:v>
                </c:pt>
                <c:pt idx="2500">
                  <c:v>566.51</c:v>
                </c:pt>
                <c:pt idx="2501">
                  <c:v>566.51</c:v>
                </c:pt>
                <c:pt idx="2502">
                  <c:v>566.51</c:v>
                </c:pt>
                <c:pt idx="2503">
                  <c:v>566.51</c:v>
                </c:pt>
                <c:pt idx="2504">
                  <c:v>566.51</c:v>
                </c:pt>
                <c:pt idx="2505">
                  <c:v>566.5</c:v>
                </c:pt>
                <c:pt idx="2506">
                  <c:v>566.5</c:v>
                </c:pt>
                <c:pt idx="2507">
                  <c:v>566.5</c:v>
                </c:pt>
                <c:pt idx="2508">
                  <c:v>566.5</c:v>
                </c:pt>
                <c:pt idx="2509">
                  <c:v>566.5</c:v>
                </c:pt>
                <c:pt idx="2510">
                  <c:v>566.5</c:v>
                </c:pt>
                <c:pt idx="2511">
                  <c:v>566.5</c:v>
                </c:pt>
                <c:pt idx="2512">
                  <c:v>566.5</c:v>
                </c:pt>
                <c:pt idx="2513">
                  <c:v>566.5</c:v>
                </c:pt>
                <c:pt idx="2514">
                  <c:v>566.5</c:v>
                </c:pt>
                <c:pt idx="2515">
                  <c:v>566.5</c:v>
                </c:pt>
                <c:pt idx="2516">
                  <c:v>566.5</c:v>
                </c:pt>
                <c:pt idx="2517">
                  <c:v>566.5</c:v>
                </c:pt>
                <c:pt idx="2518">
                  <c:v>566.5</c:v>
                </c:pt>
                <c:pt idx="2519">
                  <c:v>566.5</c:v>
                </c:pt>
                <c:pt idx="2520">
                  <c:v>566.5</c:v>
                </c:pt>
                <c:pt idx="2521">
                  <c:v>566.5</c:v>
                </c:pt>
                <c:pt idx="2522">
                  <c:v>566.5</c:v>
                </c:pt>
                <c:pt idx="2523">
                  <c:v>566.5</c:v>
                </c:pt>
                <c:pt idx="2524">
                  <c:v>566.5</c:v>
                </c:pt>
                <c:pt idx="2525">
                  <c:v>566.5</c:v>
                </c:pt>
                <c:pt idx="2526">
                  <c:v>566.5</c:v>
                </c:pt>
                <c:pt idx="2527">
                  <c:v>566.5</c:v>
                </c:pt>
                <c:pt idx="2528">
                  <c:v>566.5</c:v>
                </c:pt>
                <c:pt idx="2529">
                  <c:v>566.5</c:v>
                </c:pt>
                <c:pt idx="2530">
                  <c:v>566.5</c:v>
                </c:pt>
                <c:pt idx="2531">
                  <c:v>566.5</c:v>
                </c:pt>
                <c:pt idx="2532">
                  <c:v>566.5</c:v>
                </c:pt>
                <c:pt idx="2533">
                  <c:v>566.5</c:v>
                </c:pt>
                <c:pt idx="2534">
                  <c:v>566.5</c:v>
                </c:pt>
                <c:pt idx="2535">
                  <c:v>566.5</c:v>
                </c:pt>
                <c:pt idx="2536">
                  <c:v>566.5</c:v>
                </c:pt>
                <c:pt idx="2537">
                  <c:v>566.5</c:v>
                </c:pt>
                <c:pt idx="2538">
                  <c:v>566.5</c:v>
                </c:pt>
                <c:pt idx="2539">
                  <c:v>566.5</c:v>
                </c:pt>
                <c:pt idx="2540">
                  <c:v>566.5</c:v>
                </c:pt>
                <c:pt idx="2541">
                  <c:v>566.5</c:v>
                </c:pt>
                <c:pt idx="2542">
                  <c:v>566.5</c:v>
                </c:pt>
                <c:pt idx="2543">
                  <c:v>566.5</c:v>
                </c:pt>
                <c:pt idx="2544">
                  <c:v>566.5</c:v>
                </c:pt>
                <c:pt idx="2545">
                  <c:v>566.5</c:v>
                </c:pt>
                <c:pt idx="2546">
                  <c:v>566.5</c:v>
                </c:pt>
                <c:pt idx="2547">
                  <c:v>566.5</c:v>
                </c:pt>
                <c:pt idx="2548">
                  <c:v>566.5</c:v>
                </c:pt>
                <c:pt idx="2549">
                  <c:v>566.5</c:v>
                </c:pt>
                <c:pt idx="2550">
                  <c:v>566.5</c:v>
                </c:pt>
                <c:pt idx="2551">
                  <c:v>566.5</c:v>
                </c:pt>
                <c:pt idx="2552">
                  <c:v>566.5</c:v>
                </c:pt>
                <c:pt idx="2553">
                  <c:v>566.5</c:v>
                </c:pt>
                <c:pt idx="2554">
                  <c:v>566.5</c:v>
                </c:pt>
                <c:pt idx="2555">
                  <c:v>566.5</c:v>
                </c:pt>
                <c:pt idx="2556">
                  <c:v>566.5</c:v>
                </c:pt>
                <c:pt idx="2557">
                  <c:v>566.5</c:v>
                </c:pt>
                <c:pt idx="2558">
                  <c:v>566.5</c:v>
                </c:pt>
                <c:pt idx="2559">
                  <c:v>566.49</c:v>
                </c:pt>
                <c:pt idx="2560">
                  <c:v>566.49</c:v>
                </c:pt>
                <c:pt idx="2561">
                  <c:v>566.49</c:v>
                </c:pt>
                <c:pt idx="2562">
                  <c:v>566.49</c:v>
                </c:pt>
                <c:pt idx="2563">
                  <c:v>566.49</c:v>
                </c:pt>
                <c:pt idx="2564">
                  <c:v>566.49</c:v>
                </c:pt>
                <c:pt idx="2565">
                  <c:v>566.49</c:v>
                </c:pt>
                <c:pt idx="2566">
                  <c:v>566.49</c:v>
                </c:pt>
                <c:pt idx="2567">
                  <c:v>566.49</c:v>
                </c:pt>
                <c:pt idx="2568">
                  <c:v>566.49</c:v>
                </c:pt>
                <c:pt idx="2569">
                  <c:v>566.49</c:v>
                </c:pt>
                <c:pt idx="2570">
                  <c:v>566.49</c:v>
                </c:pt>
                <c:pt idx="2571">
                  <c:v>566.49</c:v>
                </c:pt>
                <c:pt idx="2572">
                  <c:v>566.49</c:v>
                </c:pt>
                <c:pt idx="2573">
                  <c:v>566.49</c:v>
                </c:pt>
                <c:pt idx="2574">
                  <c:v>566.49</c:v>
                </c:pt>
                <c:pt idx="2575">
                  <c:v>566.49</c:v>
                </c:pt>
                <c:pt idx="2576">
                  <c:v>566.49</c:v>
                </c:pt>
                <c:pt idx="2577">
                  <c:v>566.49</c:v>
                </c:pt>
                <c:pt idx="2578">
                  <c:v>566.49</c:v>
                </c:pt>
                <c:pt idx="2579">
                  <c:v>566.49</c:v>
                </c:pt>
                <c:pt idx="2580">
                  <c:v>566.49</c:v>
                </c:pt>
                <c:pt idx="2581">
                  <c:v>566.49</c:v>
                </c:pt>
                <c:pt idx="2582">
                  <c:v>566.49</c:v>
                </c:pt>
                <c:pt idx="2583">
                  <c:v>566.49</c:v>
                </c:pt>
                <c:pt idx="2584">
                  <c:v>566.49</c:v>
                </c:pt>
                <c:pt idx="2585">
                  <c:v>566.49</c:v>
                </c:pt>
                <c:pt idx="2586">
                  <c:v>566.49</c:v>
                </c:pt>
                <c:pt idx="2587">
                  <c:v>566.49</c:v>
                </c:pt>
                <c:pt idx="2588">
                  <c:v>566.49</c:v>
                </c:pt>
                <c:pt idx="2589">
                  <c:v>566.49</c:v>
                </c:pt>
                <c:pt idx="2590">
                  <c:v>566.49</c:v>
                </c:pt>
                <c:pt idx="2591">
                  <c:v>566.49</c:v>
                </c:pt>
                <c:pt idx="2592">
                  <c:v>566.49</c:v>
                </c:pt>
                <c:pt idx="2593">
                  <c:v>566.49</c:v>
                </c:pt>
                <c:pt idx="2594">
                  <c:v>566.49</c:v>
                </c:pt>
                <c:pt idx="2595">
                  <c:v>566.49</c:v>
                </c:pt>
                <c:pt idx="2596">
                  <c:v>566.49</c:v>
                </c:pt>
                <c:pt idx="2597">
                  <c:v>566.49</c:v>
                </c:pt>
                <c:pt idx="2598">
                  <c:v>566.49</c:v>
                </c:pt>
                <c:pt idx="2599">
                  <c:v>566.49</c:v>
                </c:pt>
                <c:pt idx="2600">
                  <c:v>566.49</c:v>
                </c:pt>
                <c:pt idx="2601">
                  <c:v>566.49</c:v>
                </c:pt>
                <c:pt idx="2602">
                  <c:v>566.49</c:v>
                </c:pt>
                <c:pt idx="2603">
                  <c:v>566.49</c:v>
                </c:pt>
                <c:pt idx="2604">
                  <c:v>566.49</c:v>
                </c:pt>
                <c:pt idx="2605">
                  <c:v>566.49</c:v>
                </c:pt>
                <c:pt idx="2606">
                  <c:v>566.49</c:v>
                </c:pt>
                <c:pt idx="2607">
                  <c:v>566.49</c:v>
                </c:pt>
                <c:pt idx="2608">
                  <c:v>566.49</c:v>
                </c:pt>
                <c:pt idx="2609">
                  <c:v>566.49</c:v>
                </c:pt>
                <c:pt idx="2610">
                  <c:v>566.48</c:v>
                </c:pt>
                <c:pt idx="2611">
                  <c:v>566.48</c:v>
                </c:pt>
                <c:pt idx="2612">
                  <c:v>566.48</c:v>
                </c:pt>
                <c:pt idx="2613">
                  <c:v>566.48</c:v>
                </c:pt>
                <c:pt idx="2614">
                  <c:v>566.48</c:v>
                </c:pt>
                <c:pt idx="2615">
                  <c:v>566.48</c:v>
                </c:pt>
                <c:pt idx="2616">
                  <c:v>566.48</c:v>
                </c:pt>
                <c:pt idx="2617">
                  <c:v>566.48</c:v>
                </c:pt>
                <c:pt idx="2618">
                  <c:v>566.48</c:v>
                </c:pt>
                <c:pt idx="2619">
                  <c:v>566.48</c:v>
                </c:pt>
                <c:pt idx="2620">
                  <c:v>566.48</c:v>
                </c:pt>
                <c:pt idx="2621">
                  <c:v>566.48</c:v>
                </c:pt>
                <c:pt idx="2622">
                  <c:v>566.48</c:v>
                </c:pt>
                <c:pt idx="2623">
                  <c:v>566.48</c:v>
                </c:pt>
                <c:pt idx="2624">
                  <c:v>566.48</c:v>
                </c:pt>
                <c:pt idx="2625">
                  <c:v>566.48</c:v>
                </c:pt>
                <c:pt idx="2626">
                  <c:v>566.48</c:v>
                </c:pt>
                <c:pt idx="2627">
                  <c:v>566.48</c:v>
                </c:pt>
                <c:pt idx="2628">
                  <c:v>566.48</c:v>
                </c:pt>
                <c:pt idx="2629">
                  <c:v>566.48</c:v>
                </c:pt>
                <c:pt idx="2630">
                  <c:v>566.48</c:v>
                </c:pt>
                <c:pt idx="2631">
                  <c:v>566.48</c:v>
                </c:pt>
                <c:pt idx="2632">
                  <c:v>566.48</c:v>
                </c:pt>
                <c:pt idx="2633">
                  <c:v>566.48</c:v>
                </c:pt>
                <c:pt idx="2634">
                  <c:v>566.48</c:v>
                </c:pt>
                <c:pt idx="2635">
                  <c:v>566.48</c:v>
                </c:pt>
                <c:pt idx="2636">
                  <c:v>566.48</c:v>
                </c:pt>
                <c:pt idx="2637">
                  <c:v>566.48</c:v>
                </c:pt>
                <c:pt idx="2638">
                  <c:v>566.48</c:v>
                </c:pt>
                <c:pt idx="2639">
                  <c:v>566.48</c:v>
                </c:pt>
                <c:pt idx="2640">
                  <c:v>566.48</c:v>
                </c:pt>
                <c:pt idx="2641">
                  <c:v>566.48</c:v>
                </c:pt>
                <c:pt idx="2642">
                  <c:v>566.48</c:v>
                </c:pt>
                <c:pt idx="2643">
                  <c:v>566.48</c:v>
                </c:pt>
                <c:pt idx="2644">
                  <c:v>566.48</c:v>
                </c:pt>
                <c:pt idx="2645">
                  <c:v>566.48</c:v>
                </c:pt>
                <c:pt idx="2646">
                  <c:v>566.48</c:v>
                </c:pt>
                <c:pt idx="2647">
                  <c:v>566.48</c:v>
                </c:pt>
                <c:pt idx="2648">
                  <c:v>566.48</c:v>
                </c:pt>
                <c:pt idx="2649">
                  <c:v>566.48</c:v>
                </c:pt>
                <c:pt idx="2650">
                  <c:v>566.48</c:v>
                </c:pt>
                <c:pt idx="2651">
                  <c:v>566.48</c:v>
                </c:pt>
                <c:pt idx="2652">
                  <c:v>566.48</c:v>
                </c:pt>
                <c:pt idx="2653">
                  <c:v>566.48</c:v>
                </c:pt>
                <c:pt idx="2654">
                  <c:v>566.48</c:v>
                </c:pt>
                <c:pt idx="2655">
                  <c:v>566.48</c:v>
                </c:pt>
                <c:pt idx="2656">
                  <c:v>566.48</c:v>
                </c:pt>
                <c:pt idx="2657">
                  <c:v>566.48</c:v>
                </c:pt>
                <c:pt idx="2658">
                  <c:v>566.48</c:v>
                </c:pt>
                <c:pt idx="2659">
                  <c:v>566.47</c:v>
                </c:pt>
                <c:pt idx="2660">
                  <c:v>566.47</c:v>
                </c:pt>
                <c:pt idx="2661">
                  <c:v>566.47</c:v>
                </c:pt>
                <c:pt idx="2662">
                  <c:v>566.47</c:v>
                </c:pt>
                <c:pt idx="2663">
                  <c:v>566.47</c:v>
                </c:pt>
                <c:pt idx="2664">
                  <c:v>566.47</c:v>
                </c:pt>
                <c:pt idx="2665">
                  <c:v>566.47</c:v>
                </c:pt>
                <c:pt idx="2666">
                  <c:v>566.47</c:v>
                </c:pt>
                <c:pt idx="2667">
                  <c:v>566.47</c:v>
                </c:pt>
                <c:pt idx="2668">
                  <c:v>566.47</c:v>
                </c:pt>
                <c:pt idx="2669">
                  <c:v>566.47</c:v>
                </c:pt>
                <c:pt idx="2670">
                  <c:v>566.47</c:v>
                </c:pt>
                <c:pt idx="2671">
                  <c:v>566.47</c:v>
                </c:pt>
                <c:pt idx="2672">
                  <c:v>566.47</c:v>
                </c:pt>
                <c:pt idx="2673">
                  <c:v>566.47</c:v>
                </c:pt>
                <c:pt idx="2674">
                  <c:v>566.47</c:v>
                </c:pt>
                <c:pt idx="2675">
                  <c:v>566.47</c:v>
                </c:pt>
                <c:pt idx="2676">
                  <c:v>566.47</c:v>
                </c:pt>
                <c:pt idx="2677">
                  <c:v>566.47</c:v>
                </c:pt>
                <c:pt idx="2678">
                  <c:v>566.47</c:v>
                </c:pt>
                <c:pt idx="2679">
                  <c:v>566.47</c:v>
                </c:pt>
                <c:pt idx="2680">
                  <c:v>566.47</c:v>
                </c:pt>
                <c:pt idx="2681">
                  <c:v>566.47</c:v>
                </c:pt>
                <c:pt idx="2682">
                  <c:v>566.47</c:v>
                </c:pt>
                <c:pt idx="2683">
                  <c:v>566.47</c:v>
                </c:pt>
                <c:pt idx="2684">
                  <c:v>566.47</c:v>
                </c:pt>
                <c:pt idx="2685">
                  <c:v>566.47</c:v>
                </c:pt>
                <c:pt idx="2686">
                  <c:v>566.46</c:v>
                </c:pt>
                <c:pt idx="2687">
                  <c:v>566.46</c:v>
                </c:pt>
                <c:pt idx="2688">
                  <c:v>566.46</c:v>
                </c:pt>
                <c:pt idx="2689">
                  <c:v>566.46</c:v>
                </c:pt>
                <c:pt idx="2690">
                  <c:v>566.46</c:v>
                </c:pt>
                <c:pt idx="2691">
                  <c:v>566.46</c:v>
                </c:pt>
                <c:pt idx="2692">
                  <c:v>566.46</c:v>
                </c:pt>
                <c:pt idx="2693">
                  <c:v>566.46</c:v>
                </c:pt>
                <c:pt idx="2694">
                  <c:v>566.46</c:v>
                </c:pt>
                <c:pt idx="2695">
                  <c:v>566.46</c:v>
                </c:pt>
                <c:pt idx="2696">
                  <c:v>566.46</c:v>
                </c:pt>
                <c:pt idx="2697">
                  <c:v>566.46</c:v>
                </c:pt>
                <c:pt idx="2698">
                  <c:v>566.46</c:v>
                </c:pt>
                <c:pt idx="2699">
                  <c:v>566.46</c:v>
                </c:pt>
                <c:pt idx="2700">
                  <c:v>566.46</c:v>
                </c:pt>
                <c:pt idx="2701">
                  <c:v>566.46</c:v>
                </c:pt>
                <c:pt idx="2702">
                  <c:v>566.46</c:v>
                </c:pt>
                <c:pt idx="2703">
                  <c:v>566.46</c:v>
                </c:pt>
                <c:pt idx="2704">
                  <c:v>566.46</c:v>
                </c:pt>
                <c:pt idx="2705">
                  <c:v>566.45000000000005</c:v>
                </c:pt>
                <c:pt idx="2706">
                  <c:v>566.45000000000005</c:v>
                </c:pt>
                <c:pt idx="2707">
                  <c:v>566.45000000000005</c:v>
                </c:pt>
                <c:pt idx="2708">
                  <c:v>566.45000000000005</c:v>
                </c:pt>
                <c:pt idx="2709">
                  <c:v>566.45000000000005</c:v>
                </c:pt>
                <c:pt idx="2710">
                  <c:v>566.45000000000005</c:v>
                </c:pt>
                <c:pt idx="2711">
                  <c:v>566.45000000000005</c:v>
                </c:pt>
                <c:pt idx="2712">
                  <c:v>566.45000000000005</c:v>
                </c:pt>
                <c:pt idx="2713">
                  <c:v>566.45000000000005</c:v>
                </c:pt>
                <c:pt idx="2714">
                  <c:v>566.45000000000005</c:v>
                </c:pt>
                <c:pt idx="2715">
                  <c:v>566.45000000000005</c:v>
                </c:pt>
                <c:pt idx="2716">
                  <c:v>566.45000000000005</c:v>
                </c:pt>
                <c:pt idx="2717">
                  <c:v>566.45000000000005</c:v>
                </c:pt>
                <c:pt idx="2718">
                  <c:v>566.45000000000005</c:v>
                </c:pt>
                <c:pt idx="2719">
                  <c:v>566.45000000000005</c:v>
                </c:pt>
                <c:pt idx="2720">
                  <c:v>566.45000000000005</c:v>
                </c:pt>
                <c:pt idx="2721">
                  <c:v>566.45000000000005</c:v>
                </c:pt>
                <c:pt idx="2722">
                  <c:v>566.45000000000005</c:v>
                </c:pt>
                <c:pt idx="2723">
                  <c:v>566.45000000000005</c:v>
                </c:pt>
                <c:pt idx="2724">
                  <c:v>566.44000000000005</c:v>
                </c:pt>
                <c:pt idx="2725">
                  <c:v>566.44000000000005</c:v>
                </c:pt>
                <c:pt idx="2726">
                  <c:v>566.44000000000005</c:v>
                </c:pt>
                <c:pt idx="2727">
                  <c:v>566.44000000000005</c:v>
                </c:pt>
                <c:pt idx="2728">
                  <c:v>566.44000000000005</c:v>
                </c:pt>
                <c:pt idx="2729">
                  <c:v>566.44000000000005</c:v>
                </c:pt>
                <c:pt idx="2730">
                  <c:v>566.44000000000005</c:v>
                </c:pt>
                <c:pt idx="2731">
                  <c:v>566.44000000000005</c:v>
                </c:pt>
                <c:pt idx="2732">
                  <c:v>566.44000000000005</c:v>
                </c:pt>
                <c:pt idx="2733">
                  <c:v>566.44000000000005</c:v>
                </c:pt>
                <c:pt idx="2734">
                  <c:v>566.44000000000005</c:v>
                </c:pt>
                <c:pt idx="2735">
                  <c:v>566.44000000000005</c:v>
                </c:pt>
                <c:pt idx="2736">
                  <c:v>566.44000000000005</c:v>
                </c:pt>
                <c:pt idx="2737">
                  <c:v>566.44000000000005</c:v>
                </c:pt>
                <c:pt idx="2738">
                  <c:v>566.44000000000005</c:v>
                </c:pt>
                <c:pt idx="2739">
                  <c:v>566.44000000000005</c:v>
                </c:pt>
                <c:pt idx="2740">
                  <c:v>566.44000000000005</c:v>
                </c:pt>
                <c:pt idx="2741">
                  <c:v>566.44000000000005</c:v>
                </c:pt>
                <c:pt idx="2742">
                  <c:v>566.44000000000005</c:v>
                </c:pt>
                <c:pt idx="2743">
                  <c:v>566.44000000000005</c:v>
                </c:pt>
                <c:pt idx="2744">
                  <c:v>566.44000000000005</c:v>
                </c:pt>
                <c:pt idx="2745">
                  <c:v>566.44000000000005</c:v>
                </c:pt>
                <c:pt idx="2746">
                  <c:v>566.44000000000005</c:v>
                </c:pt>
                <c:pt idx="2747">
                  <c:v>566.44000000000005</c:v>
                </c:pt>
                <c:pt idx="2748">
                  <c:v>566.44000000000005</c:v>
                </c:pt>
                <c:pt idx="2749">
                  <c:v>566.42999999999995</c:v>
                </c:pt>
                <c:pt idx="2750">
                  <c:v>566.42999999999995</c:v>
                </c:pt>
                <c:pt idx="2751">
                  <c:v>566.42999999999995</c:v>
                </c:pt>
                <c:pt idx="2752">
                  <c:v>566.42999999999995</c:v>
                </c:pt>
                <c:pt idx="2753">
                  <c:v>566.42999999999995</c:v>
                </c:pt>
                <c:pt idx="2754">
                  <c:v>566.42999999999995</c:v>
                </c:pt>
                <c:pt idx="2755">
                  <c:v>566.42999999999995</c:v>
                </c:pt>
                <c:pt idx="2756">
                  <c:v>566.42999999999995</c:v>
                </c:pt>
                <c:pt idx="2757">
                  <c:v>566.42999999999995</c:v>
                </c:pt>
                <c:pt idx="2758">
                  <c:v>566.42999999999995</c:v>
                </c:pt>
                <c:pt idx="2759">
                  <c:v>566.42999999999995</c:v>
                </c:pt>
                <c:pt idx="2760">
                  <c:v>566.42999999999995</c:v>
                </c:pt>
                <c:pt idx="2761">
                  <c:v>566.42999999999995</c:v>
                </c:pt>
                <c:pt idx="2762">
                  <c:v>566.42999999999995</c:v>
                </c:pt>
                <c:pt idx="2763">
                  <c:v>566.42999999999995</c:v>
                </c:pt>
                <c:pt idx="2764">
                  <c:v>566.42999999999995</c:v>
                </c:pt>
                <c:pt idx="2765">
                  <c:v>566.42999999999995</c:v>
                </c:pt>
                <c:pt idx="2766">
                  <c:v>566.42999999999995</c:v>
                </c:pt>
                <c:pt idx="2767">
                  <c:v>566.42999999999995</c:v>
                </c:pt>
                <c:pt idx="2768">
                  <c:v>566.42999999999995</c:v>
                </c:pt>
                <c:pt idx="2769">
                  <c:v>566.41999999999996</c:v>
                </c:pt>
                <c:pt idx="2770">
                  <c:v>566.41999999999996</c:v>
                </c:pt>
                <c:pt idx="2771">
                  <c:v>566.41999999999996</c:v>
                </c:pt>
                <c:pt idx="2772">
                  <c:v>566.41999999999996</c:v>
                </c:pt>
                <c:pt idx="2773">
                  <c:v>566.41999999999996</c:v>
                </c:pt>
                <c:pt idx="2774">
                  <c:v>566.41999999999996</c:v>
                </c:pt>
                <c:pt idx="2775">
                  <c:v>566.41999999999996</c:v>
                </c:pt>
                <c:pt idx="2776">
                  <c:v>566.41999999999996</c:v>
                </c:pt>
                <c:pt idx="2777">
                  <c:v>566.41999999999996</c:v>
                </c:pt>
                <c:pt idx="2778">
                  <c:v>566.41999999999996</c:v>
                </c:pt>
                <c:pt idx="2779">
                  <c:v>566.41999999999996</c:v>
                </c:pt>
                <c:pt idx="2780">
                  <c:v>566.41999999999996</c:v>
                </c:pt>
                <c:pt idx="2781">
                  <c:v>566.41999999999996</c:v>
                </c:pt>
                <c:pt idx="2782">
                  <c:v>566.41999999999996</c:v>
                </c:pt>
                <c:pt idx="2783">
                  <c:v>566.41999999999996</c:v>
                </c:pt>
                <c:pt idx="2784">
                  <c:v>566.41999999999996</c:v>
                </c:pt>
                <c:pt idx="2785">
                  <c:v>566.41</c:v>
                </c:pt>
                <c:pt idx="2786">
                  <c:v>566.41</c:v>
                </c:pt>
                <c:pt idx="2787">
                  <c:v>566.41</c:v>
                </c:pt>
                <c:pt idx="2788">
                  <c:v>566.41</c:v>
                </c:pt>
                <c:pt idx="2789">
                  <c:v>566.41</c:v>
                </c:pt>
                <c:pt idx="2790">
                  <c:v>566.41</c:v>
                </c:pt>
                <c:pt idx="2791">
                  <c:v>566.41</c:v>
                </c:pt>
                <c:pt idx="2792">
                  <c:v>566.41</c:v>
                </c:pt>
                <c:pt idx="2793">
                  <c:v>566.41</c:v>
                </c:pt>
                <c:pt idx="2794">
                  <c:v>566.41</c:v>
                </c:pt>
                <c:pt idx="2795">
                  <c:v>566.41</c:v>
                </c:pt>
                <c:pt idx="2796">
                  <c:v>566.41</c:v>
                </c:pt>
                <c:pt idx="2797">
                  <c:v>566.4</c:v>
                </c:pt>
                <c:pt idx="2798">
                  <c:v>566.4</c:v>
                </c:pt>
                <c:pt idx="2799">
                  <c:v>566.4</c:v>
                </c:pt>
                <c:pt idx="2800">
                  <c:v>566.4</c:v>
                </c:pt>
                <c:pt idx="2801">
                  <c:v>566.4</c:v>
                </c:pt>
                <c:pt idx="2802">
                  <c:v>566.4</c:v>
                </c:pt>
                <c:pt idx="2803">
                  <c:v>566.4</c:v>
                </c:pt>
                <c:pt idx="2804">
                  <c:v>566.4</c:v>
                </c:pt>
                <c:pt idx="2805">
                  <c:v>566.4</c:v>
                </c:pt>
                <c:pt idx="2806">
                  <c:v>566.4</c:v>
                </c:pt>
                <c:pt idx="2807">
                  <c:v>566.4</c:v>
                </c:pt>
                <c:pt idx="2808">
                  <c:v>566.4</c:v>
                </c:pt>
                <c:pt idx="2809">
                  <c:v>566.4</c:v>
                </c:pt>
                <c:pt idx="2810">
                  <c:v>566.39</c:v>
                </c:pt>
                <c:pt idx="2811">
                  <c:v>566.39</c:v>
                </c:pt>
                <c:pt idx="2812">
                  <c:v>566.39</c:v>
                </c:pt>
                <c:pt idx="2813">
                  <c:v>566.39</c:v>
                </c:pt>
                <c:pt idx="2814">
                  <c:v>566.39</c:v>
                </c:pt>
                <c:pt idx="2815">
                  <c:v>566.39</c:v>
                </c:pt>
                <c:pt idx="2816">
                  <c:v>566.39</c:v>
                </c:pt>
                <c:pt idx="2817">
                  <c:v>566.39</c:v>
                </c:pt>
                <c:pt idx="2818">
                  <c:v>566.39</c:v>
                </c:pt>
                <c:pt idx="2819">
                  <c:v>566.39</c:v>
                </c:pt>
                <c:pt idx="2820">
                  <c:v>566.39</c:v>
                </c:pt>
                <c:pt idx="2821">
                  <c:v>566.39</c:v>
                </c:pt>
                <c:pt idx="2822">
                  <c:v>566.39</c:v>
                </c:pt>
                <c:pt idx="2823">
                  <c:v>566.38</c:v>
                </c:pt>
                <c:pt idx="2824">
                  <c:v>566.38</c:v>
                </c:pt>
                <c:pt idx="2825">
                  <c:v>566.38</c:v>
                </c:pt>
                <c:pt idx="2826">
                  <c:v>566.38</c:v>
                </c:pt>
                <c:pt idx="2827">
                  <c:v>566.38</c:v>
                </c:pt>
                <c:pt idx="2828">
                  <c:v>566.38</c:v>
                </c:pt>
                <c:pt idx="2829">
                  <c:v>566.38</c:v>
                </c:pt>
                <c:pt idx="2830">
                  <c:v>566.38</c:v>
                </c:pt>
                <c:pt idx="2831">
                  <c:v>566.38</c:v>
                </c:pt>
                <c:pt idx="2832">
                  <c:v>566.38</c:v>
                </c:pt>
                <c:pt idx="2833">
                  <c:v>566.38</c:v>
                </c:pt>
                <c:pt idx="2834">
                  <c:v>566.38</c:v>
                </c:pt>
                <c:pt idx="2835">
                  <c:v>566.38</c:v>
                </c:pt>
                <c:pt idx="2836">
                  <c:v>566.38</c:v>
                </c:pt>
                <c:pt idx="2837">
                  <c:v>566.38</c:v>
                </c:pt>
                <c:pt idx="2838">
                  <c:v>566.37</c:v>
                </c:pt>
                <c:pt idx="2839">
                  <c:v>566.37</c:v>
                </c:pt>
                <c:pt idx="2840">
                  <c:v>566.37</c:v>
                </c:pt>
                <c:pt idx="2841">
                  <c:v>566.37</c:v>
                </c:pt>
                <c:pt idx="2842">
                  <c:v>566.37</c:v>
                </c:pt>
                <c:pt idx="2843">
                  <c:v>566.37</c:v>
                </c:pt>
                <c:pt idx="2844">
                  <c:v>566.37</c:v>
                </c:pt>
                <c:pt idx="2845">
                  <c:v>566.37</c:v>
                </c:pt>
                <c:pt idx="2846">
                  <c:v>566.37</c:v>
                </c:pt>
                <c:pt idx="2847">
                  <c:v>566.37</c:v>
                </c:pt>
                <c:pt idx="2848">
                  <c:v>566.37</c:v>
                </c:pt>
                <c:pt idx="2849">
                  <c:v>566.37</c:v>
                </c:pt>
                <c:pt idx="2850">
                  <c:v>566.37</c:v>
                </c:pt>
                <c:pt idx="2851">
                  <c:v>566.37</c:v>
                </c:pt>
                <c:pt idx="2852">
                  <c:v>566.37</c:v>
                </c:pt>
                <c:pt idx="2853">
                  <c:v>566.36</c:v>
                </c:pt>
                <c:pt idx="2854">
                  <c:v>566.36</c:v>
                </c:pt>
                <c:pt idx="2855">
                  <c:v>566.36</c:v>
                </c:pt>
                <c:pt idx="2856">
                  <c:v>566.36</c:v>
                </c:pt>
                <c:pt idx="2857">
                  <c:v>566.36</c:v>
                </c:pt>
                <c:pt idx="2858">
                  <c:v>566.36</c:v>
                </c:pt>
                <c:pt idx="2859">
                  <c:v>566.36</c:v>
                </c:pt>
                <c:pt idx="2860">
                  <c:v>566.36</c:v>
                </c:pt>
                <c:pt idx="2861">
                  <c:v>566.36</c:v>
                </c:pt>
                <c:pt idx="2862">
                  <c:v>566.36</c:v>
                </c:pt>
                <c:pt idx="2863">
                  <c:v>566.36</c:v>
                </c:pt>
                <c:pt idx="2864">
                  <c:v>566.36</c:v>
                </c:pt>
                <c:pt idx="2865">
                  <c:v>566.36</c:v>
                </c:pt>
                <c:pt idx="2866">
                  <c:v>566.36</c:v>
                </c:pt>
                <c:pt idx="2867">
                  <c:v>566.36</c:v>
                </c:pt>
                <c:pt idx="2868">
                  <c:v>566.36</c:v>
                </c:pt>
                <c:pt idx="2869">
                  <c:v>566.36</c:v>
                </c:pt>
                <c:pt idx="2870">
                  <c:v>566.35</c:v>
                </c:pt>
                <c:pt idx="2871">
                  <c:v>566.35</c:v>
                </c:pt>
                <c:pt idx="2872">
                  <c:v>566.35</c:v>
                </c:pt>
                <c:pt idx="2873">
                  <c:v>566.35</c:v>
                </c:pt>
                <c:pt idx="2874">
                  <c:v>566.35</c:v>
                </c:pt>
                <c:pt idx="2875">
                  <c:v>566.35</c:v>
                </c:pt>
                <c:pt idx="2876">
                  <c:v>566.35</c:v>
                </c:pt>
                <c:pt idx="2877">
                  <c:v>566.35</c:v>
                </c:pt>
                <c:pt idx="2878">
                  <c:v>566.35</c:v>
                </c:pt>
                <c:pt idx="2879">
                  <c:v>566.35</c:v>
                </c:pt>
                <c:pt idx="2880">
                  <c:v>566.35</c:v>
                </c:pt>
                <c:pt idx="2881">
                  <c:v>566.35</c:v>
                </c:pt>
                <c:pt idx="2882">
                  <c:v>566.35</c:v>
                </c:pt>
                <c:pt idx="2883">
                  <c:v>566.35</c:v>
                </c:pt>
                <c:pt idx="2884">
                  <c:v>566.35</c:v>
                </c:pt>
                <c:pt idx="2885">
                  <c:v>566.34</c:v>
                </c:pt>
                <c:pt idx="2886">
                  <c:v>566.34</c:v>
                </c:pt>
                <c:pt idx="2887">
                  <c:v>566.34</c:v>
                </c:pt>
                <c:pt idx="2888">
                  <c:v>566.34</c:v>
                </c:pt>
                <c:pt idx="2889">
                  <c:v>566.34</c:v>
                </c:pt>
                <c:pt idx="2890">
                  <c:v>566.34</c:v>
                </c:pt>
                <c:pt idx="2891">
                  <c:v>566.34</c:v>
                </c:pt>
                <c:pt idx="2892">
                  <c:v>566.34</c:v>
                </c:pt>
                <c:pt idx="2893">
                  <c:v>566.34</c:v>
                </c:pt>
                <c:pt idx="2894">
                  <c:v>566.34</c:v>
                </c:pt>
                <c:pt idx="2895">
                  <c:v>566.34</c:v>
                </c:pt>
                <c:pt idx="2896">
                  <c:v>566.34</c:v>
                </c:pt>
                <c:pt idx="2897">
                  <c:v>566.34</c:v>
                </c:pt>
                <c:pt idx="2898">
                  <c:v>566.34</c:v>
                </c:pt>
                <c:pt idx="2899">
                  <c:v>566.34</c:v>
                </c:pt>
                <c:pt idx="2900">
                  <c:v>566.34</c:v>
                </c:pt>
                <c:pt idx="2901">
                  <c:v>566.34</c:v>
                </c:pt>
                <c:pt idx="2902">
                  <c:v>566.34</c:v>
                </c:pt>
                <c:pt idx="2903">
                  <c:v>566.33000000000004</c:v>
                </c:pt>
                <c:pt idx="2904">
                  <c:v>566.33000000000004</c:v>
                </c:pt>
                <c:pt idx="2905">
                  <c:v>566.33000000000004</c:v>
                </c:pt>
                <c:pt idx="2906">
                  <c:v>566.33000000000004</c:v>
                </c:pt>
                <c:pt idx="2907">
                  <c:v>566.33000000000004</c:v>
                </c:pt>
                <c:pt idx="2908">
                  <c:v>566.33000000000004</c:v>
                </c:pt>
                <c:pt idx="2909">
                  <c:v>566.33000000000004</c:v>
                </c:pt>
                <c:pt idx="2910">
                  <c:v>566.33000000000004</c:v>
                </c:pt>
                <c:pt idx="2911">
                  <c:v>566.33000000000004</c:v>
                </c:pt>
                <c:pt idx="2912">
                  <c:v>566.33000000000004</c:v>
                </c:pt>
                <c:pt idx="2913">
                  <c:v>566.33000000000004</c:v>
                </c:pt>
                <c:pt idx="2914">
                  <c:v>566.33000000000004</c:v>
                </c:pt>
                <c:pt idx="2915">
                  <c:v>566.33000000000004</c:v>
                </c:pt>
                <c:pt idx="2916">
                  <c:v>566.33000000000004</c:v>
                </c:pt>
                <c:pt idx="2917">
                  <c:v>566.33000000000004</c:v>
                </c:pt>
                <c:pt idx="2918">
                  <c:v>566.33000000000004</c:v>
                </c:pt>
                <c:pt idx="2919">
                  <c:v>566.33000000000004</c:v>
                </c:pt>
                <c:pt idx="2920">
                  <c:v>566.32000000000005</c:v>
                </c:pt>
                <c:pt idx="2921">
                  <c:v>566.32000000000005</c:v>
                </c:pt>
                <c:pt idx="2922">
                  <c:v>566.32000000000005</c:v>
                </c:pt>
                <c:pt idx="2923">
                  <c:v>566.32000000000005</c:v>
                </c:pt>
                <c:pt idx="2924">
                  <c:v>566.32000000000005</c:v>
                </c:pt>
                <c:pt idx="2925">
                  <c:v>566.32000000000005</c:v>
                </c:pt>
                <c:pt idx="2926">
                  <c:v>566.32000000000005</c:v>
                </c:pt>
                <c:pt idx="2927">
                  <c:v>566.32000000000005</c:v>
                </c:pt>
                <c:pt idx="2928">
                  <c:v>566.32000000000005</c:v>
                </c:pt>
                <c:pt idx="2929">
                  <c:v>566.32000000000005</c:v>
                </c:pt>
                <c:pt idx="2930">
                  <c:v>566.32000000000005</c:v>
                </c:pt>
                <c:pt idx="2931">
                  <c:v>566.32000000000005</c:v>
                </c:pt>
                <c:pt idx="2932">
                  <c:v>566.32000000000005</c:v>
                </c:pt>
                <c:pt idx="2933">
                  <c:v>566.32000000000005</c:v>
                </c:pt>
                <c:pt idx="2934">
                  <c:v>566.32000000000005</c:v>
                </c:pt>
                <c:pt idx="2935">
                  <c:v>566.32000000000005</c:v>
                </c:pt>
                <c:pt idx="2936">
                  <c:v>566.32000000000005</c:v>
                </c:pt>
                <c:pt idx="2937">
                  <c:v>566.30999999999995</c:v>
                </c:pt>
                <c:pt idx="2938">
                  <c:v>566.30999999999995</c:v>
                </c:pt>
                <c:pt idx="2939">
                  <c:v>566.30999999999995</c:v>
                </c:pt>
                <c:pt idx="2940">
                  <c:v>566.30999999999995</c:v>
                </c:pt>
                <c:pt idx="2941">
                  <c:v>566.30999999999995</c:v>
                </c:pt>
                <c:pt idx="2942">
                  <c:v>566.30999999999995</c:v>
                </c:pt>
                <c:pt idx="2943">
                  <c:v>566.30999999999995</c:v>
                </c:pt>
                <c:pt idx="2944">
                  <c:v>566.30999999999995</c:v>
                </c:pt>
                <c:pt idx="2945">
                  <c:v>566.30999999999995</c:v>
                </c:pt>
                <c:pt idx="2946">
                  <c:v>566.30999999999995</c:v>
                </c:pt>
                <c:pt idx="2947">
                  <c:v>566.30999999999995</c:v>
                </c:pt>
                <c:pt idx="2948">
                  <c:v>566.30999999999995</c:v>
                </c:pt>
                <c:pt idx="2949">
                  <c:v>566.30999999999995</c:v>
                </c:pt>
                <c:pt idx="2950">
                  <c:v>566.30999999999995</c:v>
                </c:pt>
                <c:pt idx="2951">
                  <c:v>566.30999999999995</c:v>
                </c:pt>
                <c:pt idx="2952">
                  <c:v>566.30999999999995</c:v>
                </c:pt>
                <c:pt idx="2953">
                  <c:v>566.30999999999995</c:v>
                </c:pt>
                <c:pt idx="2954">
                  <c:v>566.29999999999995</c:v>
                </c:pt>
                <c:pt idx="2955">
                  <c:v>566.29999999999995</c:v>
                </c:pt>
                <c:pt idx="2956">
                  <c:v>566.29999999999995</c:v>
                </c:pt>
                <c:pt idx="2957">
                  <c:v>566.29999999999995</c:v>
                </c:pt>
                <c:pt idx="2958">
                  <c:v>566.29999999999995</c:v>
                </c:pt>
                <c:pt idx="2959">
                  <c:v>566.29999999999995</c:v>
                </c:pt>
                <c:pt idx="2960">
                  <c:v>566.29999999999995</c:v>
                </c:pt>
                <c:pt idx="2961">
                  <c:v>566.29999999999995</c:v>
                </c:pt>
                <c:pt idx="2962">
                  <c:v>566.29999999999995</c:v>
                </c:pt>
                <c:pt idx="2963">
                  <c:v>566.29999999999995</c:v>
                </c:pt>
                <c:pt idx="2964">
                  <c:v>566.29999999999995</c:v>
                </c:pt>
                <c:pt idx="2965">
                  <c:v>566.29999999999995</c:v>
                </c:pt>
                <c:pt idx="2966">
                  <c:v>566.29999999999995</c:v>
                </c:pt>
                <c:pt idx="2967">
                  <c:v>566.29999999999995</c:v>
                </c:pt>
                <c:pt idx="2968">
                  <c:v>566.29999999999995</c:v>
                </c:pt>
                <c:pt idx="2969">
                  <c:v>566.29999999999995</c:v>
                </c:pt>
                <c:pt idx="2970">
                  <c:v>566.29999999999995</c:v>
                </c:pt>
                <c:pt idx="2971">
                  <c:v>566.29999999999995</c:v>
                </c:pt>
                <c:pt idx="2972">
                  <c:v>566.29</c:v>
                </c:pt>
                <c:pt idx="2973">
                  <c:v>566.29</c:v>
                </c:pt>
                <c:pt idx="2974">
                  <c:v>566.29</c:v>
                </c:pt>
                <c:pt idx="2975">
                  <c:v>566.29</c:v>
                </c:pt>
                <c:pt idx="2976">
                  <c:v>566.29</c:v>
                </c:pt>
                <c:pt idx="2977">
                  <c:v>566.29</c:v>
                </c:pt>
                <c:pt idx="2978">
                  <c:v>566.29</c:v>
                </c:pt>
                <c:pt idx="2979">
                  <c:v>566.29</c:v>
                </c:pt>
                <c:pt idx="2980">
                  <c:v>566.29</c:v>
                </c:pt>
                <c:pt idx="2981">
                  <c:v>566.29</c:v>
                </c:pt>
                <c:pt idx="2982">
                  <c:v>566.29</c:v>
                </c:pt>
                <c:pt idx="2983">
                  <c:v>566.29</c:v>
                </c:pt>
                <c:pt idx="2984">
                  <c:v>566.29</c:v>
                </c:pt>
                <c:pt idx="2985">
                  <c:v>566.29</c:v>
                </c:pt>
                <c:pt idx="2986">
                  <c:v>566.29</c:v>
                </c:pt>
                <c:pt idx="2987">
                  <c:v>566.29</c:v>
                </c:pt>
                <c:pt idx="2988">
                  <c:v>566.29</c:v>
                </c:pt>
                <c:pt idx="2989">
                  <c:v>566.29</c:v>
                </c:pt>
                <c:pt idx="2990">
                  <c:v>566.28</c:v>
                </c:pt>
                <c:pt idx="2991">
                  <c:v>566.28</c:v>
                </c:pt>
                <c:pt idx="2992">
                  <c:v>566.28</c:v>
                </c:pt>
                <c:pt idx="2993">
                  <c:v>566.28</c:v>
                </c:pt>
                <c:pt idx="2994">
                  <c:v>566.28</c:v>
                </c:pt>
                <c:pt idx="2995">
                  <c:v>566.28</c:v>
                </c:pt>
                <c:pt idx="2996">
                  <c:v>566.28</c:v>
                </c:pt>
                <c:pt idx="2997">
                  <c:v>566.28</c:v>
                </c:pt>
                <c:pt idx="2998">
                  <c:v>566.28</c:v>
                </c:pt>
                <c:pt idx="2999">
                  <c:v>566.28</c:v>
                </c:pt>
                <c:pt idx="3000">
                  <c:v>566.28</c:v>
                </c:pt>
                <c:pt idx="3001">
                  <c:v>566.28</c:v>
                </c:pt>
                <c:pt idx="3002">
                  <c:v>566.28</c:v>
                </c:pt>
                <c:pt idx="3003">
                  <c:v>566.28</c:v>
                </c:pt>
                <c:pt idx="3004">
                  <c:v>566.28</c:v>
                </c:pt>
                <c:pt idx="3005">
                  <c:v>566.28</c:v>
                </c:pt>
                <c:pt idx="3006">
                  <c:v>566.27</c:v>
                </c:pt>
                <c:pt idx="3007">
                  <c:v>566.27</c:v>
                </c:pt>
                <c:pt idx="3008">
                  <c:v>566.27</c:v>
                </c:pt>
                <c:pt idx="3009">
                  <c:v>566.27</c:v>
                </c:pt>
                <c:pt idx="3010">
                  <c:v>566.27</c:v>
                </c:pt>
                <c:pt idx="3011">
                  <c:v>566.27</c:v>
                </c:pt>
                <c:pt idx="3012">
                  <c:v>566.27</c:v>
                </c:pt>
                <c:pt idx="3013">
                  <c:v>566.27</c:v>
                </c:pt>
                <c:pt idx="3014">
                  <c:v>566.27</c:v>
                </c:pt>
                <c:pt idx="3015">
                  <c:v>566.27</c:v>
                </c:pt>
                <c:pt idx="3016">
                  <c:v>566.27</c:v>
                </c:pt>
                <c:pt idx="3017">
                  <c:v>566.27</c:v>
                </c:pt>
                <c:pt idx="3018">
                  <c:v>566.27</c:v>
                </c:pt>
                <c:pt idx="3019">
                  <c:v>566.27</c:v>
                </c:pt>
                <c:pt idx="3020">
                  <c:v>566.27</c:v>
                </c:pt>
                <c:pt idx="3021">
                  <c:v>566.27</c:v>
                </c:pt>
                <c:pt idx="3022">
                  <c:v>566.26</c:v>
                </c:pt>
                <c:pt idx="3023">
                  <c:v>566.26</c:v>
                </c:pt>
                <c:pt idx="3024">
                  <c:v>566.26</c:v>
                </c:pt>
                <c:pt idx="3025">
                  <c:v>566.26</c:v>
                </c:pt>
                <c:pt idx="3026">
                  <c:v>566.26</c:v>
                </c:pt>
                <c:pt idx="3027">
                  <c:v>566.26</c:v>
                </c:pt>
                <c:pt idx="3028">
                  <c:v>566.26</c:v>
                </c:pt>
                <c:pt idx="3029">
                  <c:v>566.26</c:v>
                </c:pt>
                <c:pt idx="3030">
                  <c:v>566.26</c:v>
                </c:pt>
                <c:pt idx="3031">
                  <c:v>566.26</c:v>
                </c:pt>
                <c:pt idx="3032">
                  <c:v>566.26</c:v>
                </c:pt>
                <c:pt idx="3033">
                  <c:v>566.26</c:v>
                </c:pt>
                <c:pt idx="3034">
                  <c:v>566.26</c:v>
                </c:pt>
                <c:pt idx="3035">
                  <c:v>566.26</c:v>
                </c:pt>
                <c:pt idx="3036">
                  <c:v>566.26</c:v>
                </c:pt>
                <c:pt idx="3037">
                  <c:v>566.26</c:v>
                </c:pt>
                <c:pt idx="3038">
                  <c:v>566.26</c:v>
                </c:pt>
                <c:pt idx="3039">
                  <c:v>566.26</c:v>
                </c:pt>
                <c:pt idx="3040">
                  <c:v>566.25</c:v>
                </c:pt>
                <c:pt idx="3041">
                  <c:v>566.25</c:v>
                </c:pt>
                <c:pt idx="3042">
                  <c:v>566.25</c:v>
                </c:pt>
                <c:pt idx="3043">
                  <c:v>566.25</c:v>
                </c:pt>
                <c:pt idx="3044">
                  <c:v>566.25</c:v>
                </c:pt>
                <c:pt idx="3045">
                  <c:v>566.25</c:v>
                </c:pt>
                <c:pt idx="3046">
                  <c:v>566.25</c:v>
                </c:pt>
                <c:pt idx="3047">
                  <c:v>566.25</c:v>
                </c:pt>
                <c:pt idx="3048">
                  <c:v>566.25</c:v>
                </c:pt>
                <c:pt idx="3049">
                  <c:v>566.25</c:v>
                </c:pt>
                <c:pt idx="3050">
                  <c:v>566.25</c:v>
                </c:pt>
                <c:pt idx="3051">
                  <c:v>566.25</c:v>
                </c:pt>
                <c:pt idx="3052">
                  <c:v>566.25</c:v>
                </c:pt>
                <c:pt idx="3053">
                  <c:v>566.25</c:v>
                </c:pt>
                <c:pt idx="3054">
                  <c:v>566.25</c:v>
                </c:pt>
                <c:pt idx="3055">
                  <c:v>566.25</c:v>
                </c:pt>
                <c:pt idx="3056">
                  <c:v>566.25</c:v>
                </c:pt>
                <c:pt idx="3057">
                  <c:v>566.25</c:v>
                </c:pt>
                <c:pt idx="3058">
                  <c:v>566.24</c:v>
                </c:pt>
                <c:pt idx="3059">
                  <c:v>566.24</c:v>
                </c:pt>
                <c:pt idx="3060">
                  <c:v>566.24</c:v>
                </c:pt>
                <c:pt idx="3061">
                  <c:v>566.24</c:v>
                </c:pt>
                <c:pt idx="3062">
                  <c:v>566.24</c:v>
                </c:pt>
                <c:pt idx="3063">
                  <c:v>566.24</c:v>
                </c:pt>
                <c:pt idx="3064">
                  <c:v>566.24</c:v>
                </c:pt>
                <c:pt idx="3065">
                  <c:v>566.24</c:v>
                </c:pt>
                <c:pt idx="3066">
                  <c:v>566.24</c:v>
                </c:pt>
                <c:pt idx="3067">
                  <c:v>566.24</c:v>
                </c:pt>
                <c:pt idx="3068">
                  <c:v>566.24</c:v>
                </c:pt>
                <c:pt idx="3069">
                  <c:v>566.24</c:v>
                </c:pt>
                <c:pt idx="3070">
                  <c:v>566.24</c:v>
                </c:pt>
                <c:pt idx="3071">
                  <c:v>566.24</c:v>
                </c:pt>
                <c:pt idx="3072">
                  <c:v>566.24</c:v>
                </c:pt>
                <c:pt idx="3073">
                  <c:v>566.24</c:v>
                </c:pt>
                <c:pt idx="3074">
                  <c:v>566.24</c:v>
                </c:pt>
                <c:pt idx="3075">
                  <c:v>566.24</c:v>
                </c:pt>
                <c:pt idx="3076">
                  <c:v>566.24</c:v>
                </c:pt>
                <c:pt idx="3077">
                  <c:v>566.23</c:v>
                </c:pt>
                <c:pt idx="3078">
                  <c:v>566.23</c:v>
                </c:pt>
                <c:pt idx="3079">
                  <c:v>566.23</c:v>
                </c:pt>
                <c:pt idx="3080">
                  <c:v>566.23</c:v>
                </c:pt>
                <c:pt idx="3081">
                  <c:v>566.23</c:v>
                </c:pt>
                <c:pt idx="3082">
                  <c:v>566.23</c:v>
                </c:pt>
                <c:pt idx="3083">
                  <c:v>566.23</c:v>
                </c:pt>
                <c:pt idx="3084">
                  <c:v>566.23</c:v>
                </c:pt>
                <c:pt idx="3085">
                  <c:v>566.23</c:v>
                </c:pt>
                <c:pt idx="3086">
                  <c:v>566.23</c:v>
                </c:pt>
                <c:pt idx="3087">
                  <c:v>566.23</c:v>
                </c:pt>
                <c:pt idx="3088">
                  <c:v>566.23</c:v>
                </c:pt>
                <c:pt idx="3089">
                  <c:v>566.23</c:v>
                </c:pt>
                <c:pt idx="3090">
                  <c:v>566.23</c:v>
                </c:pt>
                <c:pt idx="3091">
                  <c:v>566.23</c:v>
                </c:pt>
                <c:pt idx="3092">
                  <c:v>566.23</c:v>
                </c:pt>
                <c:pt idx="3093">
                  <c:v>566.23</c:v>
                </c:pt>
                <c:pt idx="3094">
                  <c:v>566.23</c:v>
                </c:pt>
                <c:pt idx="3095">
                  <c:v>566.22</c:v>
                </c:pt>
                <c:pt idx="3096">
                  <c:v>566.22</c:v>
                </c:pt>
                <c:pt idx="3097">
                  <c:v>566.22</c:v>
                </c:pt>
                <c:pt idx="3098">
                  <c:v>566.22</c:v>
                </c:pt>
                <c:pt idx="3099">
                  <c:v>566.22</c:v>
                </c:pt>
                <c:pt idx="3100">
                  <c:v>566.22</c:v>
                </c:pt>
                <c:pt idx="3101">
                  <c:v>566.22</c:v>
                </c:pt>
                <c:pt idx="3102">
                  <c:v>566.22</c:v>
                </c:pt>
                <c:pt idx="3103">
                  <c:v>566.22</c:v>
                </c:pt>
                <c:pt idx="3104">
                  <c:v>566.22</c:v>
                </c:pt>
                <c:pt idx="3105">
                  <c:v>566.22</c:v>
                </c:pt>
                <c:pt idx="3106">
                  <c:v>566.22</c:v>
                </c:pt>
                <c:pt idx="3107">
                  <c:v>566.22</c:v>
                </c:pt>
                <c:pt idx="3108">
                  <c:v>566.22</c:v>
                </c:pt>
                <c:pt idx="3109">
                  <c:v>566.22</c:v>
                </c:pt>
                <c:pt idx="3110">
                  <c:v>566.22</c:v>
                </c:pt>
                <c:pt idx="3111">
                  <c:v>566.22</c:v>
                </c:pt>
                <c:pt idx="3112">
                  <c:v>566.22</c:v>
                </c:pt>
                <c:pt idx="3113">
                  <c:v>566.22</c:v>
                </c:pt>
                <c:pt idx="3114">
                  <c:v>566.22</c:v>
                </c:pt>
                <c:pt idx="3115">
                  <c:v>566.21</c:v>
                </c:pt>
                <c:pt idx="3116">
                  <c:v>566.21</c:v>
                </c:pt>
                <c:pt idx="3117">
                  <c:v>566.21</c:v>
                </c:pt>
                <c:pt idx="3118">
                  <c:v>566.21</c:v>
                </c:pt>
                <c:pt idx="3119">
                  <c:v>566.21</c:v>
                </c:pt>
                <c:pt idx="3120">
                  <c:v>566.21</c:v>
                </c:pt>
                <c:pt idx="3121">
                  <c:v>566.21</c:v>
                </c:pt>
                <c:pt idx="3122">
                  <c:v>566.21</c:v>
                </c:pt>
                <c:pt idx="3123">
                  <c:v>566.21</c:v>
                </c:pt>
                <c:pt idx="3124">
                  <c:v>566.21</c:v>
                </c:pt>
                <c:pt idx="3125">
                  <c:v>566.21</c:v>
                </c:pt>
                <c:pt idx="3126">
                  <c:v>566.21</c:v>
                </c:pt>
                <c:pt idx="3127">
                  <c:v>566.21</c:v>
                </c:pt>
                <c:pt idx="3128">
                  <c:v>566.21</c:v>
                </c:pt>
                <c:pt idx="3129">
                  <c:v>566.21</c:v>
                </c:pt>
                <c:pt idx="3130">
                  <c:v>566.21</c:v>
                </c:pt>
                <c:pt idx="3131">
                  <c:v>566.21</c:v>
                </c:pt>
                <c:pt idx="3132">
                  <c:v>566.21</c:v>
                </c:pt>
                <c:pt idx="3133">
                  <c:v>566.21</c:v>
                </c:pt>
                <c:pt idx="3134">
                  <c:v>566.21</c:v>
                </c:pt>
                <c:pt idx="3135">
                  <c:v>566.21</c:v>
                </c:pt>
                <c:pt idx="3136">
                  <c:v>566.20000000000005</c:v>
                </c:pt>
                <c:pt idx="3137">
                  <c:v>566.20000000000005</c:v>
                </c:pt>
                <c:pt idx="3138">
                  <c:v>566.20000000000005</c:v>
                </c:pt>
                <c:pt idx="3139">
                  <c:v>566.20000000000005</c:v>
                </c:pt>
                <c:pt idx="3140">
                  <c:v>566.20000000000005</c:v>
                </c:pt>
                <c:pt idx="3141">
                  <c:v>566.20000000000005</c:v>
                </c:pt>
                <c:pt idx="3142">
                  <c:v>566.20000000000005</c:v>
                </c:pt>
                <c:pt idx="3143">
                  <c:v>566.20000000000005</c:v>
                </c:pt>
                <c:pt idx="3144">
                  <c:v>566.20000000000005</c:v>
                </c:pt>
                <c:pt idx="3145">
                  <c:v>566.20000000000005</c:v>
                </c:pt>
                <c:pt idx="3146">
                  <c:v>566.20000000000005</c:v>
                </c:pt>
                <c:pt idx="3147">
                  <c:v>566.20000000000005</c:v>
                </c:pt>
                <c:pt idx="3148">
                  <c:v>566.20000000000005</c:v>
                </c:pt>
                <c:pt idx="3149">
                  <c:v>566.20000000000005</c:v>
                </c:pt>
                <c:pt idx="3150">
                  <c:v>566.20000000000005</c:v>
                </c:pt>
                <c:pt idx="3151">
                  <c:v>566.20000000000005</c:v>
                </c:pt>
                <c:pt idx="3152">
                  <c:v>566.20000000000005</c:v>
                </c:pt>
                <c:pt idx="3153">
                  <c:v>566.20000000000005</c:v>
                </c:pt>
                <c:pt idx="3154">
                  <c:v>566.20000000000005</c:v>
                </c:pt>
                <c:pt idx="3155">
                  <c:v>566.20000000000005</c:v>
                </c:pt>
                <c:pt idx="3156">
                  <c:v>566.20000000000005</c:v>
                </c:pt>
                <c:pt idx="3157">
                  <c:v>566.19000000000005</c:v>
                </c:pt>
                <c:pt idx="3158">
                  <c:v>566.19000000000005</c:v>
                </c:pt>
                <c:pt idx="3159">
                  <c:v>566.19000000000005</c:v>
                </c:pt>
                <c:pt idx="3160">
                  <c:v>566.19000000000005</c:v>
                </c:pt>
                <c:pt idx="3161">
                  <c:v>566.19000000000005</c:v>
                </c:pt>
                <c:pt idx="3162">
                  <c:v>566.19000000000005</c:v>
                </c:pt>
                <c:pt idx="3163">
                  <c:v>566.19000000000005</c:v>
                </c:pt>
                <c:pt idx="3164">
                  <c:v>566.19000000000005</c:v>
                </c:pt>
                <c:pt idx="3165">
                  <c:v>566.19000000000005</c:v>
                </c:pt>
                <c:pt idx="3166">
                  <c:v>566.19000000000005</c:v>
                </c:pt>
                <c:pt idx="3167">
                  <c:v>566.19000000000005</c:v>
                </c:pt>
                <c:pt idx="3168">
                  <c:v>566.19000000000005</c:v>
                </c:pt>
                <c:pt idx="3169">
                  <c:v>566.19000000000005</c:v>
                </c:pt>
                <c:pt idx="3170">
                  <c:v>566.19000000000005</c:v>
                </c:pt>
                <c:pt idx="3171">
                  <c:v>566.19000000000005</c:v>
                </c:pt>
                <c:pt idx="3172">
                  <c:v>566.19000000000005</c:v>
                </c:pt>
                <c:pt idx="3173">
                  <c:v>566.19000000000005</c:v>
                </c:pt>
                <c:pt idx="3174">
                  <c:v>566.19000000000005</c:v>
                </c:pt>
                <c:pt idx="3175">
                  <c:v>566.19000000000005</c:v>
                </c:pt>
                <c:pt idx="3176">
                  <c:v>566.19000000000005</c:v>
                </c:pt>
                <c:pt idx="3177">
                  <c:v>566.19000000000005</c:v>
                </c:pt>
                <c:pt idx="3178">
                  <c:v>566.19000000000005</c:v>
                </c:pt>
                <c:pt idx="3179">
                  <c:v>566.17999999999995</c:v>
                </c:pt>
                <c:pt idx="3180">
                  <c:v>566.17999999999995</c:v>
                </c:pt>
                <c:pt idx="3181">
                  <c:v>566.17999999999995</c:v>
                </c:pt>
                <c:pt idx="3182">
                  <c:v>566.17999999999995</c:v>
                </c:pt>
                <c:pt idx="3183">
                  <c:v>566.17999999999995</c:v>
                </c:pt>
                <c:pt idx="3184">
                  <c:v>566.17999999999995</c:v>
                </c:pt>
                <c:pt idx="3185">
                  <c:v>566.17999999999995</c:v>
                </c:pt>
                <c:pt idx="3186">
                  <c:v>566.17999999999995</c:v>
                </c:pt>
                <c:pt idx="3187">
                  <c:v>566.17999999999995</c:v>
                </c:pt>
                <c:pt idx="3188">
                  <c:v>566.17999999999995</c:v>
                </c:pt>
                <c:pt idx="3189">
                  <c:v>566.17999999999995</c:v>
                </c:pt>
                <c:pt idx="3190">
                  <c:v>566.17999999999995</c:v>
                </c:pt>
                <c:pt idx="3191">
                  <c:v>566.17999999999995</c:v>
                </c:pt>
                <c:pt idx="3192">
                  <c:v>566.17999999999995</c:v>
                </c:pt>
                <c:pt idx="3193">
                  <c:v>566.17999999999995</c:v>
                </c:pt>
                <c:pt idx="3194">
                  <c:v>566.17999999999995</c:v>
                </c:pt>
                <c:pt idx="3195">
                  <c:v>566.17999999999995</c:v>
                </c:pt>
                <c:pt idx="3196">
                  <c:v>566.17999999999995</c:v>
                </c:pt>
                <c:pt idx="3197">
                  <c:v>566.17999999999995</c:v>
                </c:pt>
                <c:pt idx="3198">
                  <c:v>566.17999999999995</c:v>
                </c:pt>
                <c:pt idx="3199">
                  <c:v>566.17999999999995</c:v>
                </c:pt>
                <c:pt idx="3200">
                  <c:v>566.17999999999995</c:v>
                </c:pt>
                <c:pt idx="3201">
                  <c:v>566.17999999999995</c:v>
                </c:pt>
                <c:pt idx="3202">
                  <c:v>566.16999999999996</c:v>
                </c:pt>
                <c:pt idx="3203">
                  <c:v>566.16999999999996</c:v>
                </c:pt>
                <c:pt idx="3204">
                  <c:v>566.16999999999996</c:v>
                </c:pt>
                <c:pt idx="3205">
                  <c:v>566.16999999999996</c:v>
                </c:pt>
                <c:pt idx="3206">
                  <c:v>566.16999999999996</c:v>
                </c:pt>
                <c:pt idx="3207">
                  <c:v>566.16999999999996</c:v>
                </c:pt>
                <c:pt idx="3208">
                  <c:v>566.16999999999996</c:v>
                </c:pt>
                <c:pt idx="3209">
                  <c:v>566.16999999999996</c:v>
                </c:pt>
                <c:pt idx="3210">
                  <c:v>566.16999999999996</c:v>
                </c:pt>
                <c:pt idx="3211">
                  <c:v>566.16999999999996</c:v>
                </c:pt>
                <c:pt idx="3212">
                  <c:v>566.16999999999996</c:v>
                </c:pt>
                <c:pt idx="3213">
                  <c:v>566.16999999999996</c:v>
                </c:pt>
                <c:pt idx="3214">
                  <c:v>566.16999999999996</c:v>
                </c:pt>
                <c:pt idx="3215">
                  <c:v>566.16999999999996</c:v>
                </c:pt>
                <c:pt idx="3216">
                  <c:v>566.16999999999996</c:v>
                </c:pt>
                <c:pt idx="3217">
                  <c:v>566.16999999999996</c:v>
                </c:pt>
                <c:pt idx="3218">
                  <c:v>566.16999999999996</c:v>
                </c:pt>
                <c:pt idx="3219">
                  <c:v>566.16999999999996</c:v>
                </c:pt>
                <c:pt idx="3220">
                  <c:v>566.16999999999996</c:v>
                </c:pt>
                <c:pt idx="3221">
                  <c:v>566.16999999999996</c:v>
                </c:pt>
                <c:pt idx="3222">
                  <c:v>566.16999999999996</c:v>
                </c:pt>
                <c:pt idx="3223">
                  <c:v>566.16999999999996</c:v>
                </c:pt>
                <c:pt idx="3224">
                  <c:v>566.16999999999996</c:v>
                </c:pt>
                <c:pt idx="3225">
                  <c:v>566.16999999999996</c:v>
                </c:pt>
                <c:pt idx="3226">
                  <c:v>566.16999999999996</c:v>
                </c:pt>
                <c:pt idx="3227">
                  <c:v>566.16</c:v>
                </c:pt>
                <c:pt idx="3228">
                  <c:v>566.16</c:v>
                </c:pt>
                <c:pt idx="3229">
                  <c:v>566.16</c:v>
                </c:pt>
                <c:pt idx="3230">
                  <c:v>566.16</c:v>
                </c:pt>
                <c:pt idx="3231">
                  <c:v>566.16</c:v>
                </c:pt>
                <c:pt idx="3232">
                  <c:v>566.16</c:v>
                </c:pt>
                <c:pt idx="3233">
                  <c:v>566.16</c:v>
                </c:pt>
                <c:pt idx="3234">
                  <c:v>566.16</c:v>
                </c:pt>
                <c:pt idx="3235">
                  <c:v>566.16</c:v>
                </c:pt>
                <c:pt idx="3236">
                  <c:v>566.16</c:v>
                </c:pt>
                <c:pt idx="3237">
                  <c:v>566.16</c:v>
                </c:pt>
                <c:pt idx="3238">
                  <c:v>566.16</c:v>
                </c:pt>
                <c:pt idx="3239">
                  <c:v>566.16</c:v>
                </c:pt>
                <c:pt idx="3240">
                  <c:v>566.16</c:v>
                </c:pt>
                <c:pt idx="3241">
                  <c:v>566.16</c:v>
                </c:pt>
                <c:pt idx="3242">
                  <c:v>566.16</c:v>
                </c:pt>
                <c:pt idx="3243">
                  <c:v>566.16</c:v>
                </c:pt>
                <c:pt idx="3244">
                  <c:v>566.16</c:v>
                </c:pt>
                <c:pt idx="3245">
                  <c:v>566.16</c:v>
                </c:pt>
                <c:pt idx="3246">
                  <c:v>566.16</c:v>
                </c:pt>
                <c:pt idx="3247">
                  <c:v>566.16</c:v>
                </c:pt>
                <c:pt idx="3248">
                  <c:v>566.16</c:v>
                </c:pt>
                <c:pt idx="3249">
                  <c:v>566.16</c:v>
                </c:pt>
                <c:pt idx="3250">
                  <c:v>566.16</c:v>
                </c:pt>
                <c:pt idx="3251">
                  <c:v>566.16</c:v>
                </c:pt>
                <c:pt idx="3252">
                  <c:v>566.15</c:v>
                </c:pt>
                <c:pt idx="3253">
                  <c:v>566.15</c:v>
                </c:pt>
                <c:pt idx="3254">
                  <c:v>566.15</c:v>
                </c:pt>
                <c:pt idx="3255">
                  <c:v>566.15</c:v>
                </c:pt>
                <c:pt idx="3256">
                  <c:v>566.15</c:v>
                </c:pt>
                <c:pt idx="3257">
                  <c:v>566.15</c:v>
                </c:pt>
                <c:pt idx="3258">
                  <c:v>566.15</c:v>
                </c:pt>
                <c:pt idx="3259">
                  <c:v>566.15</c:v>
                </c:pt>
                <c:pt idx="3260">
                  <c:v>566.15</c:v>
                </c:pt>
                <c:pt idx="3261">
                  <c:v>566.15</c:v>
                </c:pt>
                <c:pt idx="3262">
                  <c:v>566.15</c:v>
                </c:pt>
                <c:pt idx="3263">
                  <c:v>566.15</c:v>
                </c:pt>
                <c:pt idx="3264">
                  <c:v>566.15</c:v>
                </c:pt>
                <c:pt idx="3265">
                  <c:v>566.15</c:v>
                </c:pt>
                <c:pt idx="3266">
                  <c:v>566.15</c:v>
                </c:pt>
                <c:pt idx="3267">
                  <c:v>566.15</c:v>
                </c:pt>
                <c:pt idx="3268">
                  <c:v>566.15</c:v>
                </c:pt>
                <c:pt idx="3269">
                  <c:v>566.15</c:v>
                </c:pt>
                <c:pt idx="3270">
                  <c:v>566.15</c:v>
                </c:pt>
                <c:pt idx="3271">
                  <c:v>566.15</c:v>
                </c:pt>
                <c:pt idx="3272">
                  <c:v>566.15</c:v>
                </c:pt>
                <c:pt idx="3273">
                  <c:v>566.15</c:v>
                </c:pt>
                <c:pt idx="3274">
                  <c:v>566.15</c:v>
                </c:pt>
                <c:pt idx="3275">
                  <c:v>566.14</c:v>
                </c:pt>
                <c:pt idx="3276">
                  <c:v>566.14</c:v>
                </c:pt>
                <c:pt idx="3277">
                  <c:v>566.14</c:v>
                </c:pt>
                <c:pt idx="3278">
                  <c:v>566.14</c:v>
                </c:pt>
                <c:pt idx="3279">
                  <c:v>566.14</c:v>
                </c:pt>
                <c:pt idx="3280">
                  <c:v>566.14</c:v>
                </c:pt>
                <c:pt idx="3281">
                  <c:v>566.14</c:v>
                </c:pt>
                <c:pt idx="3282">
                  <c:v>566.14</c:v>
                </c:pt>
                <c:pt idx="3283">
                  <c:v>566.14</c:v>
                </c:pt>
                <c:pt idx="3284">
                  <c:v>566.14</c:v>
                </c:pt>
                <c:pt idx="3285">
                  <c:v>566.14</c:v>
                </c:pt>
                <c:pt idx="3286">
                  <c:v>566.14</c:v>
                </c:pt>
                <c:pt idx="3287">
                  <c:v>566.14</c:v>
                </c:pt>
                <c:pt idx="3288">
                  <c:v>566.14</c:v>
                </c:pt>
                <c:pt idx="3289">
                  <c:v>566.14</c:v>
                </c:pt>
                <c:pt idx="3290">
                  <c:v>566.14</c:v>
                </c:pt>
                <c:pt idx="3291">
                  <c:v>566.14</c:v>
                </c:pt>
                <c:pt idx="3292">
                  <c:v>566.14</c:v>
                </c:pt>
                <c:pt idx="3293">
                  <c:v>566.14</c:v>
                </c:pt>
                <c:pt idx="3294">
                  <c:v>566.14</c:v>
                </c:pt>
                <c:pt idx="3295">
                  <c:v>566.14</c:v>
                </c:pt>
                <c:pt idx="3296">
                  <c:v>566.14</c:v>
                </c:pt>
                <c:pt idx="3297">
                  <c:v>566.14</c:v>
                </c:pt>
                <c:pt idx="3298">
                  <c:v>566.14</c:v>
                </c:pt>
                <c:pt idx="3299">
                  <c:v>566.14</c:v>
                </c:pt>
                <c:pt idx="3300">
                  <c:v>566.14</c:v>
                </c:pt>
                <c:pt idx="3301">
                  <c:v>566.14</c:v>
                </c:pt>
                <c:pt idx="3302">
                  <c:v>566.13</c:v>
                </c:pt>
                <c:pt idx="3303">
                  <c:v>566.13</c:v>
                </c:pt>
                <c:pt idx="3304">
                  <c:v>566.13</c:v>
                </c:pt>
                <c:pt idx="3305">
                  <c:v>566.13</c:v>
                </c:pt>
                <c:pt idx="3306">
                  <c:v>566.13</c:v>
                </c:pt>
                <c:pt idx="3307">
                  <c:v>566.13</c:v>
                </c:pt>
                <c:pt idx="3308">
                  <c:v>566.13</c:v>
                </c:pt>
                <c:pt idx="3309">
                  <c:v>566.13</c:v>
                </c:pt>
                <c:pt idx="3310">
                  <c:v>566.13</c:v>
                </c:pt>
                <c:pt idx="3311">
                  <c:v>566.13</c:v>
                </c:pt>
                <c:pt idx="3312">
                  <c:v>566.13</c:v>
                </c:pt>
                <c:pt idx="3313">
                  <c:v>566.13</c:v>
                </c:pt>
                <c:pt idx="3314">
                  <c:v>566.13</c:v>
                </c:pt>
                <c:pt idx="3315">
                  <c:v>566.13</c:v>
                </c:pt>
                <c:pt idx="3316">
                  <c:v>566.13</c:v>
                </c:pt>
                <c:pt idx="3317">
                  <c:v>566.13</c:v>
                </c:pt>
                <c:pt idx="3318">
                  <c:v>566.13</c:v>
                </c:pt>
                <c:pt idx="3319">
                  <c:v>566.13</c:v>
                </c:pt>
                <c:pt idx="3320">
                  <c:v>566.13</c:v>
                </c:pt>
                <c:pt idx="3321">
                  <c:v>566.13</c:v>
                </c:pt>
                <c:pt idx="3322">
                  <c:v>566.13</c:v>
                </c:pt>
                <c:pt idx="3323">
                  <c:v>566.13</c:v>
                </c:pt>
                <c:pt idx="3324">
                  <c:v>566.13</c:v>
                </c:pt>
                <c:pt idx="3325">
                  <c:v>566.13</c:v>
                </c:pt>
                <c:pt idx="3326">
                  <c:v>566.13</c:v>
                </c:pt>
                <c:pt idx="3327">
                  <c:v>566.13</c:v>
                </c:pt>
                <c:pt idx="3328">
                  <c:v>566.13</c:v>
                </c:pt>
                <c:pt idx="3329">
                  <c:v>566.13</c:v>
                </c:pt>
                <c:pt idx="3330">
                  <c:v>566.13</c:v>
                </c:pt>
                <c:pt idx="3331">
                  <c:v>566.13</c:v>
                </c:pt>
                <c:pt idx="3332">
                  <c:v>566.12</c:v>
                </c:pt>
                <c:pt idx="3333">
                  <c:v>566.12</c:v>
                </c:pt>
                <c:pt idx="3334">
                  <c:v>566.12</c:v>
                </c:pt>
                <c:pt idx="3335">
                  <c:v>566.12</c:v>
                </c:pt>
                <c:pt idx="3336">
                  <c:v>566.12</c:v>
                </c:pt>
                <c:pt idx="3337">
                  <c:v>566.12</c:v>
                </c:pt>
                <c:pt idx="3338">
                  <c:v>566.12</c:v>
                </c:pt>
                <c:pt idx="3339">
                  <c:v>566.12</c:v>
                </c:pt>
                <c:pt idx="3340">
                  <c:v>566.12</c:v>
                </c:pt>
                <c:pt idx="3341">
                  <c:v>566.12</c:v>
                </c:pt>
                <c:pt idx="3342">
                  <c:v>566.12</c:v>
                </c:pt>
                <c:pt idx="3343">
                  <c:v>566.12</c:v>
                </c:pt>
                <c:pt idx="3344">
                  <c:v>566.12</c:v>
                </c:pt>
                <c:pt idx="3345">
                  <c:v>566.12</c:v>
                </c:pt>
                <c:pt idx="3346">
                  <c:v>566.12</c:v>
                </c:pt>
                <c:pt idx="3347">
                  <c:v>566.12</c:v>
                </c:pt>
                <c:pt idx="3348">
                  <c:v>566.12</c:v>
                </c:pt>
                <c:pt idx="3349">
                  <c:v>566.12</c:v>
                </c:pt>
                <c:pt idx="3350">
                  <c:v>566.12</c:v>
                </c:pt>
                <c:pt idx="3351">
                  <c:v>566.12</c:v>
                </c:pt>
                <c:pt idx="3352">
                  <c:v>566.12</c:v>
                </c:pt>
                <c:pt idx="3353">
                  <c:v>566.12</c:v>
                </c:pt>
                <c:pt idx="3354">
                  <c:v>566.12</c:v>
                </c:pt>
                <c:pt idx="3355">
                  <c:v>566.12</c:v>
                </c:pt>
                <c:pt idx="3356">
                  <c:v>566.12</c:v>
                </c:pt>
                <c:pt idx="3357">
                  <c:v>566.12</c:v>
                </c:pt>
                <c:pt idx="3358">
                  <c:v>566.12</c:v>
                </c:pt>
                <c:pt idx="3359">
                  <c:v>566.12</c:v>
                </c:pt>
                <c:pt idx="3360">
                  <c:v>566.13</c:v>
                </c:pt>
                <c:pt idx="3361">
                  <c:v>566.13</c:v>
                </c:pt>
                <c:pt idx="3362">
                  <c:v>566.13</c:v>
                </c:pt>
                <c:pt idx="3363">
                  <c:v>566.13</c:v>
                </c:pt>
                <c:pt idx="3364">
                  <c:v>566.12</c:v>
                </c:pt>
                <c:pt idx="3365">
                  <c:v>566.12</c:v>
                </c:pt>
                <c:pt idx="3366">
                  <c:v>566.12</c:v>
                </c:pt>
                <c:pt idx="3367">
                  <c:v>566.11</c:v>
                </c:pt>
                <c:pt idx="3368">
                  <c:v>566.11</c:v>
                </c:pt>
                <c:pt idx="3369">
                  <c:v>566.11</c:v>
                </c:pt>
                <c:pt idx="3370">
                  <c:v>566.11</c:v>
                </c:pt>
                <c:pt idx="3371">
                  <c:v>566.11</c:v>
                </c:pt>
                <c:pt idx="3372">
                  <c:v>566.11</c:v>
                </c:pt>
                <c:pt idx="3373">
                  <c:v>566.11</c:v>
                </c:pt>
                <c:pt idx="3374">
                  <c:v>566.11</c:v>
                </c:pt>
                <c:pt idx="3375">
                  <c:v>566.11</c:v>
                </c:pt>
                <c:pt idx="3376">
                  <c:v>566.11</c:v>
                </c:pt>
                <c:pt idx="3377">
                  <c:v>566.11</c:v>
                </c:pt>
                <c:pt idx="3378">
                  <c:v>566.11</c:v>
                </c:pt>
                <c:pt idx="3379">
                  <c:v>566.11</c:v>
                </c:pt>
                <c:pt idx="3380">
                  <c:v>566.11</c:v>
                </c:pt>
                <c:pt idx="3381">
                  <c:v>566.11</c:v>
                </c:pt>
                <c:pt idx="3382">
                  <c:v>566.11</c:v>
                </c:pt>
                <c:pt idx="3383">
                  <c:v>566.11</c:v>
                </c:pt>
                <c:pt idx="3384">
                  <c:v>566.11</c:v>
                </c:pt>
                <c:pt idx="3385">
                  <c:v>566.11</c:v>
                </c:pt>
                <c:pt idx="3386">
                  <c:v>566.11</c:v>
                </c:pt>
                <c:pt idx="3387">
                  <c:v>566.11</c:v>
                </c:pt>
                <c:pt idx="3388">
                  <c:v>566.11</c:v>
                </c:pt>
                <c:pt idx="3389">
                  <c:v>566.1</c:v>
                </c:pt>
                <c:pt idx="3390">
                  <c:v>566.1</c:v>
                </c:pt>
                <c:pt idx="3391">
                  <c:v>566.1</c:v>
                </c:pt>
                <c:pt idx="3392">
                  <c:v>566.1</c:v>
                </c:pt>
                <c:pt idx="3393">
                  <c:v>566.1</c:v>
                </c:pt>
                <c:pt idx="3394">
                  <c:v>566.1</c:v>
                </c:pt>
                <c:pt idx="3395">
                  <c:v>566.1</c:v>
                </c:pt>
                <c:pt idx="3396">
                  <c:v>566.1</c:v>
                </c:pt>
                <c:pt idx="3397">
                  <c:v>566.1</c:v>
                </c:pt>
                <c:pt idx="3398">
                  <c:v>566.1</c:v>
                </c:pt>
                <c:pt idx="3399">
                  <c:v>566.1</c:v>
                </c:pt>
                <c:pt idx="3400">
                  <c:v>566.1</c:v>
                </c:pt>
                <c:pt idx="3401">
                  <c:v>566.1</c:v>
                </c:pt>
                <c:pt idx="3402">
                  <c:v>566.1</c:v>
                </c:pt>
                <c:pt idx="3403">
                  <c:v>566.1</c:v>
                </c:pt>
                <c:pt idx="3404">
                  <c:v>566.1</c:v>
                </c:pt>
                <c:pt idx="3405">
                  <c:v>566.1</c:v>
                </c:pt>
                <c:pt idx="3406">
                  <c:v>566.1</c:v>
                </c:pt>
                <c:pt idx="3407">
                  <c:v>566.1</c:v>
                </c:pt>
                <c:pt idx="3408">
                  <c:v>566.1</c:v>
                </c:pt>
                <c:pt idx="3409">
                  <c:v>566.1</c:v>
                </c:pt>
                <c:pt idx="3410">
                  <c:v>566.1</c:v>
                </c:pt>
                <c:pt idx="3411">
                  <c:v>566.1</c:v>
                </c:pt>
                <c:pt idx="3412">
                  <c:v>566.1</c:v>
                </c:pt>
                <c:pt idx="3413">
                  <c:v>566.1</c:v>
                </c:pt>
                <c:pt idx="3414">
                  <c:v>566.1</c:v>
                </c:pt>
                <c:pt idx="3415">
                  <c:v>566.1</c:v>
                </c:pt>
                <c:pt idx="3416">
                  <c:v>566.1</c:v>
                </c:pt>
                <c:pt idx="3417">
                  <c:v>566.1</c:v>
                </c:pt>
                <c:pt idx="3418">
                  <c:v>566.1</c:v>
                </c:pt>
                <c:pt idx="3419">
                  <c:v>566.09</c:v>
                </c:pt>
                <c:pt idx="3420">
                  <c:v>566.09</c:v>
                </c:pt>
                <c:pt idx="3421">
                  <c:v>566.09</c:v>
                </c:pt>
                <c:pt idx="3422">
                  <c:v>566.09</c:v>
                </c:pt>
                <c:pt idx="3423">
                  <c:v>566.09</c:v>
                </c:pt>
                <c:pt idx="3424">
                  <c:v>566.09</c:v>
                </c:pt>
                <c:pt idx="3425">
                  <c:v>566.09</c:v>
                </c:pt>
                <c:pt idx="3426">
                  <c:v>566.09</c:v>
                </c:pt>
                <c:pt idx="3427">
                  <c:v>566.09</c:v>
                </c:pt>
                <c:pt idx="3428">
                  <c:v>566.09</c:v>
                </c:pt>
                <c:pt idx="3429">
                  <c:v>566.09</c:v>
                </c:pt>
                <c:pt idx="3430">
                  <c:v>566.09</c:v>
                </c:pt>
                <c:pt idx="3431">
                  <c:v>566.09</c:v>
                </c:pt>
                <c:pt idx="3432">
                  <c:v>566.09</c:v>
                </c:pt>
                <c:pt idx="3433">
                  <c:v>566.09</c:v>
                </c:pt>
                <c:pt idx="3434">
                  <c:v>566.09</c:v>
                </c:pt>
                <c:pt idx="3435">
                  <c:v>566.09</c:v>
                </c:pt>
                <c:pt idx="3436">
                  <c:v>566.09</c:v>
                </c:pt>
                <c:pt idx="3437">
                  <c:v>566.09</c:v>
                </c:pt>
                <c:pt idx="3438">
                  <c:v>566.09</c:v>
                </c:pt>
                <c:pt idx="3439">
                  <c:v>566.09</c:v>
                </c:pt>
                <c:pt idx="3440">
                  <c:v>566.09</c:v>
                </c:pt>
                <c:pt idx="3441">
                  <c:v>566.09</c:v>
                </c:pt>
                <c:pt idx="3442">
                  <c:v>566.09</c:v>
                </c:pt>
                <c:pt idx="3443">
                  <c:v>566.09</c:v>
                </c:pt>
                <c:pt idx="3444">
                  <c:v>566.09</c:v>
                </c:pt>
                <c:pt idx="3445">
                  <c:v>566.09</c:v>
                </c:pt>
                <c:pt idx="3446">
                  <c:v>566.09</c:v>
                </c:pt>
                <c:pt idx="3447">
                  <c:v>566.09</c:v>
                </c:pt>
                <c:pt idx="3448">
                  <c:v>566.09</c:v>
                </c:pt>
                <c:pt idx="3449">
                  <c:v>566.09</c:v>
                </c:pt>
                <c:pt idx="3450">
                  <c:v>566.08000000000004</c:v>
                </c:pt>
                <c:pt idx="3451">
                  <c:v>566.08000000000004</c:v>
                </c:pt>
                <c:pt idx="3452">
                  <c:v>566.08000000000004</c:v>
                </c:pt>
                <c:pt idx="3453">
                  <c:v>566.08000000000004</c:v>
                </c:pt>
                <c:pt idx="3454">
                  <c:v>566.08000000000004</c:v>
                </c:pt>
                <c:pt idx="3455">
                  <c:v>566.08000000000004</c:v>
                </c:pt>
                <c:pt idx="3456">
                  <c:v>566.08000000000004</c:v>
                </c:pt>
                <c:pt idx="3457">
                  <c:v>566.08000000000004</c:v>
                </c:pt>
                <c:pt idx="3458">
                  <c:v>566.08000000000004</c:v>
                </c:pt>
                <c:pt idx="3459">
                  <c:v>566.08000000000004</c:v>
                </c:pt>
                <c:pt idx="3460">
                  <c:v>566.08000000000004</c:v>
                </c:pt>
                <c:pt idx="3461">
                  <c:v>566.08000000000004</c:v>
                </c:pt>
                <c:pt idx="3462">
                  <c:v>566.08000000000004</c:v>
                </c:pt>
                <c:pt idx="3463">
                  <c:v>566.08000000000004</c:v>
                </c:pt>
                <c:pt idx="3464">
                  <c:v>566.08000000000004</c:v>
                </c:pt>
                <c:pt idx="3465">
                  <c:v>566.08000000000004</c:v>
                </c:pt>
                <c:pt idx="3466">
                  <c:v>566.08000000000004</c:v>
                </c:pt>
                <c:pt idx="3467">
                  <c:v>566.08000000000004</c:v>
                </c:pt>
                <c:pt idx="3468">
                  <c:v>566.08000000000004</c:v>
                </c:pt>
                <c:pt idx="3469">
                  <c:v>566.08000000000004</c:v>
                </c:pt>
                <c:pt idx="3470">
                  <c:v>566.08000000000004</c:v>
                </c:pt>
                <c:pt idx="3471">
                  <c:v>566.08000000000004</c:v>
                </c:pt>
                <c:pt idx="3472">
                  <c:v>566.08000000000004</c:v>
                </c:pt>
                <c:pt idx="3473">
                  <c:v>566.08000000000004</c:v>
                </c:pt>
                <c:pt idx="3474">
                  <c:v>566.08000000000004</c:v>
                </c:pt>
                <c:pt idx="3475">
                  <c:v>566.08000000000004</c:v>
                </c:pt>
                <c:pt idx="3476">
                  <c:v>566.08000000000004</c:v>
                </c:pt>
                <c:pt idx="3477">
                  <c:v>566.08000000000004</c:v>
                </c:pt>
                <c:pt idx="3478">
                  <c:v>566.08000000000004</c:v>
                </c:pt>
                <c:pt idx="3479">
                  <c:v>566.08000000000004</c:v>
                </c:pt>
                <c:pt idx="3480">
                  <c:v>566.08000000000004</c:v>
                </c:pt>
                <c:pt idx="3481">
                  <c:v>566.08000000000004</c:v>
                </c:pt>
                <c:pt idx="3482">
                  <c:v>566.07000000000005</c:v>
                </c:pt>
                <c:pt idx="3483">
                  <c:v>566.07000000000005</c:v>
                </c:pt>
                <c:pt idx="3484">
                  <c:v>566.07000000000005</c:v>
                </c:pt>
                <c:pt idx="3485">
                  <c:v>566.07000000000005</c:v>
                </c:pt>
                <c:pt idx="3486">
                  <c:v>566.07000000000005</c:v>
                </c:pt>
                <c:pt idx="3487">
                  <c:v>566.07000000000005</c:v>
                </c:pt>
                <c:pt idx="3488">
                  <c:v>566.07000000000005</c:v>
                </c:pt>
                <c:pt idx="3489">
                  <c:v>566.07000000000005</c:v>
                </c:pt>
                <c:pt idx="3490">
                  <c:v>566.07000000000005</c:v>
                </c:pt>
                <c:pt idx="3491">
                  <c:v>566.07000000000005</c:v>
                </c:pt>
                <c:pt idx="3492">
                  <c:v>566.07000000000005</c:v>
                </c:pt>
                <c:pt idx="3493">
                  <c:v>566.07000000000005</c:v>
                </c:pt>
                <c:pt idx="3494">
                  <c:v>566.07000000000005</c:v>
                </c:pt>
                <c:pt idx="3495">
                  <c:v>566.07000000000005</c:v>
                </c:pt>
                <c:pt idx="3496">
                  <c:v>566.07000000000005</c:v>
                </c:pt>
                <c:pt idx="3497">
                  <c:v>566.07000000000005</c:v>
                </c:pt>
                <c:pt idx="3498">
                  <c:v>566.07000000000005</c:v>
                </c:pt>
                <c:pt idx="3499">
                  <c:v>566.07000000000005</c:v>
                </c:pt>
                <c:pt idx="3500">
                  <c:v>566.07000000000005</c:v>
                </c:pt>
                <c:pt idx="3501">
                  <c:v>566.07000000000005</c:v>
                </c:pt>
                <c:pt idx="3502">
                  <c:v>566.07000000000005</c:v>
                </c:pt>
                <c:pt idx="3503">
                  <c:v>566.07000000000005</c:v>
                </c:pt>
                <c:pt idx="3504">
                  <c:v>566.07000000000005</c:v>
                </c:pt>
                <c:pt idx="3505">
                  <c:v>566.07000000000005</c:v>
                </c:pt>
                <c:pt idx="3506">
                  <c:v>566.07000000000005</c:v>
                </c:pt>
                <c:pt idx="3507">
                  <c:v>566.07000000000005</c:v>
                </c:pt>
                <c:pt idx="3508">
                  <c:v>566.07000000000005</c:v>
                </c:pt>
                <c:pt idx="3509">
                  <c:v>566.07000000000005</c:v>
                </c:pt>
                <c:pt idx="3510">
                  <c:v>566.07000000000005</c:v>
                </c:pt>
                <c:pt idx="3511">
                  <c:v>566.07000000000005</c:v>
                </c:pt>
                <c:pt idx="3512">
                  <c:v>566.07000000000005</c:v>
                </c:pt>
                <c:pt idx="3513">
                  <c:v>566.07000000000005</c:v>
                </c:pt>
                <c:pt idx="3514">
                  <c:v>566.07000000000005</c:v>
                </c:pt>
                <c:pt idx="3515">
                  <c:v>566.07000000000005</c:v>
                </c:pt>
                <c:pt idx="3516">
                  <c:v>566.07000000000005</c:v>
                </c:pt>
                <c:pt idx="3517">
                  <c:v>566.05999999999995</c:v>
                </c:pt>
                <c:pt idx="3518">
                  <c:v>566.05999999999995</c:v>
                </c:pt>
                <c:pt idx="3519">
                  <c:v>566.05999999999995</c:v>
                </c:pt>
                <c:pt idx="3520">
                  <c:v>566.05999999999995</c:v>
                </c:pt>
                <c:pt idx="3521">
                  <c:v>566.05999999999995</c:v>
                </c:pt>
                <c:pt idx="3522">
                  <c:v>566.05999999999995</c:v>
                </c:pt>
                <c:pt idx="3523">
                  <c:v>566.05999999999995</c:v>
                </c:pt>
                <c:pt idx="3524">
                  <c:v>566.05999999999995</c:v>
                </c:pt>
                <c:pt idx="3525">
                  <c:v>566.05999999999995</c:v>
                </c:pt>
                <c:pt idx="3526">
                  <c:v>566.05999999999995</c:v>
                </c:pt>
                <c:pt idx="3527">
                  <c:v>566.05999999999995</c:v>
                </c:pt>
                <c:pt idx="3528">
                  <c:v>566.05999999999995</c:v>
                </c:pt>
                <c:pt idx="3529">
                  <c:v>566.05999999999995</c:v>
                </c:pt>
                <c:pt idx="3530">
                  <c:v>566.05999999999995</c:v>
                </c:pt>
                <c:pt idx="3531">
                  <c:v>566.05999999999995</c:v>
                </c:pt>
                <c:pt idx="3532">
                  <c:v>566.05999999999995</c:v>
                </c:pt>
                <c:pt idx="3533">
                  <c:v>566.05999999999995</c:v>
                </c:pt>
                <c:pt idx="3534">
                  <c:v>566.05999999999995</c:v>
                </c:pt>
                <c:pt idx="3535">
                  <c:v>566.05999999999995</c:v>
                </c:pt>
                <c:pt idx="3536">
                  <c:v>566.05999999999995</c:v>
                </c:pt>
                <c:pt idx="3537">
                  <c:v>566.05999999999995</c:v>
                </c:pt>
                <c:pt idx="3538">
                  <c:v>566.05999999999995</c:v>
                </c:pt>
                <c:pt idx="3539">
                  <c:v>566.05999999999995</c:v>
                </c:pt>
                <c:pt idx="3540">
                  <c:v>566.05999999999995</c:v>
                </c:pt>
                <c:pt idx="3541">
                  <c:v>566.05999999999995</c:v>
                </c:pt>
                <c:pt idx="3542">
                  <c:v>566.05999999999995</c:v>
                </c:pt>
                <c:pt idx="3543">
                  <c:v>566.05999999999995</c:v>
                </c:pt>
                <c:pt idx="3544">
                  <c:v>566.05999999999995</c:v>
                </c:pt>
                <c:pt idx="3545">
                  <c:v>566.05999999999995</c:v>
                </c:pt>
                <c:pt idx="3546">
                  <c:v>566.05999999999995</c:v>
                </c:pt>
                <c:pt idx="3547">
                  <c:v>566.05999999999995</c:v>
                </c:pt>
                <c:pt idx="3548">
                  <c:v>566.05999999999995</c:v>
                </c:pt>
                <c:pt idx="3549">
                  <c:v>566.05999999999995</c:v>
                </c:pt>
                <c:pt idx="3550">
                  <c:v>566.05999999999995</c:v>
                </c:pt>
                <c:pt idx="3551">
                  <c:v>566.05999999999995</c:v>
                </c:pt>
                <c:pt idx="3552">
                  <c:v>566.05999999999995</c:v>
                </c:pt>
                <c:pt idx="3553">
                  <c:v>566.05999999999995</c:v>
                </c:pt>
                <c:pt idx="3554">
                  <c:v>566.04999999999995</c:v>
                </c:pt>
                <c:pt idx="3555">
                  <c:v>566.04999999999995</c:v>
                </c:pt>
                <c:pt idx="3556">
                  <c:v>566.04999999999995</c:v>
                </c:pt>
                <c:pt idx="3557">
                  <c:v>566.04999999999995</c:v>
                </c:pt>
                <c:pt idx="3558">
                  <c:v>566.04999999999995</c:v>
                </c:pt>
                <c:pt idx="3559">
                  <c:v>566.04999999999995</c:v>
                </c:pt>
                <c:pt idx="3560">
                  <c:v>566.04999999999995</c:v>
                </c:pt>
                <c:pt idx="3561">
                  <c:v>566.04999999999995</c:v>
                </c:pt>
                <c:pt idx="3562">
                  <c:v>566.04999999999995</c:v>
                </c:pt>
                <c:pt idx="3563">
                  <c:v>566.04999999999995</c:v>
                </c:pt>
                <c:pt idx="3564">
                  <c:v>566.04999999999995</c:v>
                </c:pt>
                <c:pt idx="3565">
                  <c:v>566.04999999999995</c:v>
                </c:pt>
                <c:pt idx="3566">
                  <c:v>566.04999999999995</c:v>
                </c:pt>
                <c:pt idx="3567">
                  <c:v>566.04999999999995</c:v>
                </c:pt>
                <c:pt idx="3568">
                  <c:v>566.04999999999995</c:v>
                </c:pt>
                <c:pt idx="3569">
                  <c:v>566.04999999999995</c:v>
                </c:pt>
                <c:pt idx="3570">
                  <c:v>566.04999999999995</c:v>
                </c:pt>
                <c:pt idx="3571">
                  <c:v>566.04999999999995</c:v>
                </c:pt>
                <c:pt idx="3572">
                  <c:v>566.04999999999995</c:v>
                </c:pt>
                <c:pt idx="3573">
                  <c:v>566.04999999999995</c:v>
                </c:pt>
                <c:pt idx="3574">
                  <c:v>566.04999999999995</c:v>
                </c:pt>
                <c:pt idx="3575">
                  <c:v>566.04999999999995</c:v>
                </c:pt>
                <c:pt idx="3576">
                  <c:v>566.04999999999995</c:v>
                </c:pt>
                <c:pt idx="3577">
                  <c:v>566.04999999999995</c:v>
                </c:pt>
                <c:pt idx="3578">
                  <c:v>566.04999999999995</c:v>
                </c:pt>
                <c:pt idx="3579">
                  <c:v>566.04999999999995</c:v>
                </c:pt>
                <c:pt idx="3580">
                  <c:v>566.04999999999995</c:v>
                </c:pt>
                <c:pt idx="3581">
                  <c:v>566.04999999999995</c:v>
                </c:pt>
                <c:pt idx="3582">
                  <c:v>566.04999999999995</c:v>
                </c:pt>
                <c:pt idx="3583">
                  <c:v>566.04999999999995</c:v>
                </c:pt>
                <c:pt idx="3584">
                  <c:v>566.04999999999995</c:v>
                </c:pt>
                <c:pt idx="3585">
                  <c:v>566.04999999999995</c:v>
                </c:pt>
                <c:pt idx="3586">
                  <c:v>566.04999999999995</c:v>
                </c:pt>
                <c:pt idx="3587">
                  <c:v>566.04</c:v>
                </c:pt>
                <c:pt idx="3588">
                  <c:v>566.04</c:v>
                </c:pt>
                <c:pt idx="3589">
                  <c:v>566.04</c:v>
                </c:pt>
                <c:pt idx="3590">
                  <c:v>566.04</c:v>
                </c:pt>
                <c:pt idx="3591">
                  <c:v>566.03</c:v>
                </c:pt>
                <c:pt idx="3592">
                  <c:v>566.03</c:v>
                </c:pt>
                <c:pt idx="3593">
                  <c:v>566.03</c:v>
                </c:pt>
                <c:pt idx="3594">
                  <c:v>566.03</c:v>
                </c:pt>
                <c:pt idx="3595">
                  <c:v>566.02</c:v>
                </c:pt>
                <c:pt idx="3596">
                  <c:v>566.02</c:v>
                </c:pt>
                <c:pt idx="3597">
                  <c:v>566.02</c:v>
                </c:pt>
                <c:pt idx="3598">
                  <c:v>566.02</c:v>
                </c:pt>
                <c:pt idx="3599">
                  <c:v>566.02</c:v>
                </c:pt>
                <c:pt idx="3600">
                  <c:v>566.02</c:v>
                </c:pt>
                <c:pt idx="3601">
                  <c:v>566.02</c:v>
                </c:pt>
                <c:pt idx="3602">
                  <c:v>566.02</c:v>
                </c:pt>
                <c:pt idx="3603">
                  <c:v>566.02</c:v>
                </c:pt>
                <c:pt idx="3604">
                  <c:v>566.02</c:v>
                </c:pt>
                <c:pt idx="3605">
                  <c:v>566.02</c:v>
                </c:pt>
                <c:pt idx="3606">
                  <c:v>566.02</c:v>
                </c:pt>
                <c:pt idx="3607">
                  <c:v>566.02</c:v>
                </c:pt>
                <c:pt idx="3608">
                  <c:v>566.02</c:v>
                </c:pt>
                <c:pt idx="3609">
                  <c:v>566.02</c:v>
                </c:pt>
                <c:pt idx="3610">
                  <c:v>566.02</c:v>
                </c:pt>
                <c:pt idx="3611">
                  <c:v>566.02</c:v>
                </c:pt>
                <c:pt idx="3612">
                  <c:v>566.02</c:v>
                </c:pt>
                <c:pt idx="3613">
                  <c:v>566.02</c:v>
                </c:pt>
                <c:pt idx="3614">
                  <c:v>566.02</c:v>
                </c:pt>
                <c:pt idx="3615">
                  <c:v>566.02</c:v>
                </c:pt>
                <c:pt idx="3616">
                  <c:v>566.02</c:v>
                </c:pt>
                <c:pt idx="3617">
                  <c:v>566.02</c:v>
                </c:pt>
                <c:pt idx="3618">
                  <c:v>566.02</c:v>
                </c:pt>
                <c:pt idx="3619">
                  <c:v>566.02</c:v>
                </c:pt>
                <c:pt idx="3620">
                  <c:v>566.02</c:v>
                </c:pt>
                <c:pt idx="3621">
                  <c:v>566.02</c:v>
                </c:pt>
                <c:pt idx="3622">
                  <c:v>566.02</c:v>
                </c:pt>
                <c:pt idx="3623">
                  <c:v>566.02</c:v>
                </c:pt>
                <c:pt idx="3624">
                  <c:v>566.02</c:v>
                </c:pt>
                <c:pt idx="3625">
                  <c:v>566.02</c:v>
                </c:pt>
                <c:pt idx="3626">
                  <c:v>566.02</c:v>
                </c:pt>
                <c:pt idx="3627">
                  <c:v>566.02</c:v>
                </c:pt>
                <c:pt idx="3628">
                  <c:v>566.02</c:v>
                </c:pt>
                <c:pt idx="3629">
                  <c:v>566.02</c:v>
                </c:pt>
                <c:pt idx="3630">
                  <c:v>566.02</c:v>
                </c:pt>
                <c:pt idx="3631">
                  <c:v>566.01</c:v>
                </c:pt>
                <c:pt idx="3632">
                  <c:v>566.01</c:v>
                </c:pt>
                <c:pt idx="3633">
                  <c:v>566.01</c:v>
                </c:pt>
                <c:pt idx="3634">
                  <c:v>566.01</c:v>
                </c:pt>
                <c:pt idx="3635">
                  <c:v>566.01</c:v>
                </c:pt>
                <c:pt idx="3636">
                  <c:v>566.01</c:v>
                </c:pt>
                <c:pt idx="3637">
                  <c:v>566.01</c:v>
                </c:pt>
                <c:pt idx="3638">
                  <c:v>566.01</c:v>
                </c:pt>
                <c:pt idx="3639">
                  <c:v>566.01</c:v>
                </c:pt>
                <c:pt idx="3640">
                  <c:v>566.01</c:v>
                </c:pt>
                <c:pt idx="3641">
                  <c:v>566.01</c:v>
                </c:pt>
                <c:pt idx="3642">
                  <c:v>566.01</c:v>
                </c:pt>
                <c:pt idx="3643">
                  <c:v>566.01</c:v>
                </c:pt>
                <c:pt idx="3644">
                  <c:v>566.01</c:v>
                </c:pt>
                <c:pt idx="3645">
                  <c:v>566.01</c:v>
                </c:pt>
                <c:pt idx="3646">
                  <c:v>566.01</c:v>
                </c:pt>
                <c:pt idx="3647">
                  <c:v>566.01</c:v>
                </c:pt>
                <c:pt idx="3648">
                  <c:v>566.01</c:v>
                </c:pt>
                <c:pt idx="3649">
                  <c:v>566.01</c:v>
                </c:pt>
                <c:pt idx="3650">
                  <c:v>566.01</c:v>
                </c:pt>
                <c:pt idx="3651">
                  <c:v>566.01</c:v>
                </c:pt>
                <c:pt idx="3652">
                  <c:v>566.01</c:v>
                </c:pt>
                <c:pt idx="3653">
                  <c:v>566.01</c:v>
                </c:pt>
                <c:pt idx="3654">
                  <c:v>566.01</c:v>
                </c:pt>
                <c:pt idx="3655">
                  <c:v>566.01</c:v>
                </c:pt>
                <c:pt idx="3656">
                  <c:v>566.01</c:v>
                </c:pt>
                <c:pt idx="3657">
                  <c:v>566.01</c:v>
                </c:pt>
                <c:pt idx="3658">
                  <c:v>566.01</c:v>
                </c:pt>
                <c:pt idx="3659">
                  <c:v>566.01</c:v>
                </c:pt>
                <c:pt idx="3660">
                  <c:v>566.01</c:v>
                </c:pt>
                <c:pt idx="3661">
                  <c:v>566.01</c:v>
                </c:pt>
                <c:pt idx="3662">
                  <c:v>566.01</c:v>
                </c:pt>
                <c:pt idx="3663">
                  <c:v>566.01</c:v>
                </c:pt>
                <c:pt idx="3664">
                  <c:v>566</c:v>
                </c:pt>
                <c:pt idx="3665">
                  <c:v>566</c:v>
                </c:pt>
                <c:pt idx="3666">
                  <c:v>566</c:v>
                </c:pt>
                <c:pt idx="3667">
                  <c:v>566</c:v>
                </c:pt>
                <c:pt idx="3668">
                  <c:v>566</c:v>
                </c:pt>
                <c:pt idx="3669">
                  <c:v>566</c:v>
                </c:pt>
                <c:pt idx="3670">
                  <c:v>566</c:v>
                </c:pt>
                <c:pt idx="3671">
                  <c:v>566</c:v>
                </c:pt>
                <c:pt idx="3672">
                  <c:v>566</c:v>
                </c:pt>
                <c:pt idx="3673">
                  <c:v>566</c:v>
                </c:pt>
                <c:pt idx="3674">
                  <c:v>566</c:v>
                </c:pt>
                <c:pt idx="3675">
                  <c:v>566</c:v>
                </c:pt>
                <c:pt idx="3676">
                  <c:v>566</c:v>
                </c:pt>
                <c:pt idx="3677">
                  <c:v>566</c:v>
                </c:pt>
                <c:pt idx="3678">
                  <c:v>566</c:v>
                </c:pt>
                <c:pt idx="3679">
                  <c:v>566</c:v>
                </c:pt>
                <c:pt idx="3680">
                  <c:v>566</c:v>
                </c:pt>
                <c:pt idx="3681">
                  <c:v>566</c:v>
                </c:pt>
                <c:pt idx="3682">
                  <c:v>566</c:v>
                </c:pt>
                <c:pt idx="3683">
                  <c:v>566</c:v>
                </c:pt>
                <c:pt idx="3684">
                  <c:v>566</c:v>
                </c:pt>
                <c:pt idx="3685">
                  <c:v>566</c:v>
                </c:pt>
                <c:pt idx="3686">
                  <c:v>566</c:v>
                </c:pt>
                <c:pt idx="3687">
                  <c:v>566</c:v>
                </c:pt>
                <c:pt idx="3688">
                  <c:v>566</c:v>
                </c:pt>
                <c:pt idx="3689">
                  <c:v>566</c:v>
                </c:pt>
                <c:pt idx="3690">
                  <c:v>566</c:v>
                </c:pt>
                <c:pt idx="3691">
                  <c:v>566</c:v>
                </c:pt>
                <c:pt idx="3692">
                  <c:v>566</c:v>
                </c:pt>
                <c:pt idx="3693">
                  <c:v>566</c:v>
                </c:pt>
                <c:pt idx="3694">
                  <c:v>566</c:v>
                </c:pt>
                <c:pt idx="3695">
                  <c:v>566</c:v>
                </c:pt>
                <c:pt idx="3696">
                  <c:v>566</c:v>
                </c:pt>
                <c:pt idx="3697">
                  <c:v>566</c:v>
                </c:pt>
                <c:pt idx="3698">
                  <c:v>566</c:v>
                </c:pt>
                <c:pt idx="3699">
                  <c:v>566</c:v>
                </c:pt>
                <c:pt idx="3700">
                  <c:v>566</c:v>
                </c:pt>
                <c:pt idx="3701">
                  <c:v>566</c:v>
                </c:pt>
                <c:pt idx="3702">
                  <c:v>566</c:v>
                </c:pt>
                <c:pt idx="3703">
                  <c:v>565.99</c:v>
                </c:pt>
                <c:pt idx="3704">
                  <c:v>565.99</c:v>
                </c:pt>
                <c:pt idx="3705">
                  <c:v>565.99</c:v>
                </c:pt>
                <c:pt idx="3706">
                  <c:v>565.99</c:v>
                </c:pt>
                <c:pt idx="3707">
                  <c:v>565.99</c:v>
                </c:pt>
                <c:pt idx="3708">
                  <c:v>565.99</c:v>
                </c:pt>
                <c:pt idx="3709">
                  <c:v>565.99</c:v>
                </c:pt>
                <c:pt idx="3710">
                  <c:v>565.99</c:v>
                </c:pt>
                <c:pt idx="3711">
                  <c:v>565.99</c:v>
                </c:pt>
                <c:pt idx="3712">
                  <c:v>565.99</c:v>
                </c:pt>
                <c:pt idx="3713">
                  <c:v>565.99</c:v>
                </c:pt>
                <c:pt idx="3714">
                  <c:v>565.99</c:v>
                </c:pt>
                <c:pt idx="3715">
                  <c:v>565.99</c:v>
                </c:pt>
                <c:pt idx="3716">
                  <c:v>565.99</c:v>
                </c:pt>
                <c:pt idx="3717">
                  <c:v>565.99</c:v>
                </c:pt>
                <c:pt idx="3718">
                  <c:v>565.99</c:v>
                </c:pt>
                <c:pt idx="3719">
                  <c:v>565.99</c:v>
                </c:pt>
                <c:pt idx="3720">
                  <c:v>565.99</c:v>
                </c:pt>
                <c:pt idx="3721">
                  <c:v>565.99</c:v>
                </c:pt>
                <c:pt idx="3722">
                  <c:v>565.99</c:v>
                </c:pt>
                <c:pt idx="3723">
                  <c:v>565.99</c:v>
                </c:pt>
                <c:pt idx="3724">
                  <c:v>565.99</c:v>
                </c:pt>
                <c:pt idx="3725">
                  <c:v>565.99</c:v>
                </c:pt>
                <c:pt idx="3726">
                  <c:v>565.99</c:v>
                </c:pt>
                <c:pt idx="3727">
                  <c:v>565.99</c:v>
                </c:pt>
                <c:pt idx="3728">
                  <c:v>565.99</c:v>
                </c:pt>
                <c:pt idx="3729">
                  <c:v>565.99</c:v>
                </c:pt>
                <c:pt idx="3730">
                  <c:v>565.99</c:v>
                </c:pt>
                <c:pt idx="3731">
                  <c:v>565.99</c:v>
                </c:pt>
                <c:pt idx="3732">
                  <c:v>565.99</c:v>
                </c:pt>
                <c:pt idx="3733">
                  <c:v>565.99</c:v>
                </c:pt>
                <c:pt idx="3734">
                  <c:v>565.99</c:v>
                </c:pt>
                <c:pt idx="3735">
                  <c:v>565.99</c:v>
                </c:pt>
                <c:pt idx="3736">
                  <c:v>565.99</c:v>
                </c:pt>
                <c:pt idx="3737">
                  <c:v>565.99</c:v>
                </c:pt>
                <c:pt idx="3738">
                  <c:v>565.99</c:v>
                </c:pt>
                <c:pt idx="3739">
                  <c:v>565.99</c:v>
                </c:pt>
                <c:pt idx="3740">
                  <c:v>565.99</c:v>
                </c:pt>
                <c:pt idx="3741">
                  <c:v>565.98</c:v>
                </c:pt>
                <c:pt idx="3742">
                  <c:v>565.98</c:v>
                </c:pt>
                <c:pt idx="3743">
                  <c:v>565.98</c:v>
                </c:pt>
                <c:pt idx="3744">
                  <c:v>565.98</c:v>
                </c:pt>
                <c:pt idx="3745">
                  <c:v>565.98</c:v>
                </c:pt>
                <c:pt idx="3746">
                  <c:v>565.98</c:v>
                </c:pt>
                <c:pt idx="3747">
                  <c:v>565.98</c:v>
                </c:pt>
                <c:pt idx="3748">
                  <c:v>565.98</c:v>
                </c:pt>
                <c:pt idx="3749">
                  <c:v>565.98</c:v>
                </c:pt>
                <c:pt idx="3750">
                  <c:v>565.98</c:v>
                </c:pt>
                <c:pt idx="3751">
                  <c:v>565.98</c:v>
                </c:pt>
                <c:pt idx="3752">
                  <c:v>565.98</c:v>
                </c:pt>
                <c:pt idx="3753">
                  <c:v>565.98</c:v>
                </c:pt>
                <c:pt idx="3754">
                  <c:v>565.98</c:v>
                </c:pt>
                <c:pt idx="3755">
                  <c:v>565.98</c:v>
                </c:pt>
                <c:pt idx="3756">
                  <c:v>565.98</c:v>
                </c:pt>
                <c:pt idx="3757">
                  <c:v>565.98</c:v>
                </c:pt>
                <c:pt idx="3758">
                  <c:v>565.98</c:v>
                </c:pt>
                <c:pt idx="3759">
                  <c:v>565.98</c:v>
                </c:pt>
                <c:pt idx="3760">
                  <c:v>565.98</c:v>
                </c:pt>
                <c:pt idx="3761">
                  <c:v>565.98</c:v>
                </c:pt>
                <c:pt idx="3762">
                  <c:v>565.98</c:v>
                </c:pt>
                <c:pt idx="3763">
                  <c:v>565.98</c:v>
                </c:pt>
                <c:pt idx="3764">
                  <c:v>565.98</c:v>
                </c:pt>
                <c:pt idx="3765">
                  <c:v>565.98</c:v>
                </c:pt>
                <c:pt idx="3766">
                  <c:v>565.98</c:v>
                </c:pt>
                <c:pt idx="3767">
                  <c:v>565.98</c:v>
                </c:pt>
                <c:pt idx="3768">
                  <c:v>565.98</c:v>
                </c:pt>
                <c:pt idx="3769">
                  <c:v>565.98</c:v>
                </c:pt>
                <c:pt idx="3770">
                  <c:v>565.98</c:v>
                </c:pt>
                <c:pt idx="3771">
                  <c:v>565.98</c:v>
                </c:pt>
                <c:pt idx="3772">
                  <c:v>565.98</c:v>
                </c:pt>
                <c:pt idx="3773">
                  <c:v>565.98</c:v>
                </c:pt>
                <c:pt idx="3774">
                  <c:v>565.98</c:v>
                </c:pt>
                <c:pt idx="3775">
                  <c:v>565.98</c:v>
                </c:pt>
                <c:pt idx="3776">
                  <c:v>565.98</c:v>
                </c:pt>
                <c:pt idx="3777">
                  <c:v>565.98</c:v>
                </c:pt>
                <c:pt idx="3778">
                  <c:v>565.98</c:v>
                </c:pt>
                <c:pt idx="3779">
                  <c:v>565.98</c:v>
                </c:pt>
                <c:pt idx="3780">
                  <c:v>565.98</c:v>
                </c:pt>
                <c:pt idx="3781">
                  <c:v>565.98</c:v>
                </c:pt>
                <c:pt idx="3782">
                  <c:v>565.98</c:v>
                </c:pt>
                <c:pt idx="3783">
                  <c:v>565.97</c:v>
                </c:pt>
                <c:pt idx="3784">
                  <c:v>565.97</c:v>
                </c:pt>
                <c:pt idx="3785">
                  <c:v>565.97</c:v>
                </c:pt>
                <c:pt idx="3786">
                  <c:v>565.97</c:v>
                </c:pt>
                <c:pt idx="3787">
                  <c:v>565.97</c:v>
                </c:pt>
                <c:pt idx="3788">
                  <c:v>565.97</c:v>
                </c:pt>
                <c:pt idx="3789">
                  <c:v>565.97</c:v>
                </c:pt>
                <c:pt idx="3790">
                  <c:v>565.97</c:v>
                </c:pt>
                <c:pt idx="3791">
                  <c:v>565.97</c:v>
                </c:pt>
                <c:pt idx="3792">
                  <c:v>565.97</c:v>
                </c:pt>
                <c:pt idx="3793">
                  <c:v>565.97</c:v>
                </c:pt>
                <c:pt idx="3794">
                  <c:v>565.97</c:v>
                </c:pt>
                <c:pt idx="3795">
                  <c:v>565.97</c:v>
                </c:pt>
                <c:pt idx="3796">
                  <c:v>565.97</c:v>
                </c:pt>
                <c:pt idx="3797">
                  <c:v>565.97</c:v>
                </c:pt>
                <c:pt idx="3798">
                  <c:v>565.97</c:v>
                </c:pt>
                <c:pt idx="3799">
                  <c:v>565.97</c:v>
                </c:pt>
                <c:pt idx="3800">
                  <c:v>565.97</c:v>
                </c:pt>
                <c:pt idx="3801">
                  <c:v>565.97</c:v>
                </c:pt>
                <c:pt idx="3802">
                  <c:v>565.97</c:v>
                </c:pt>
                <c:pt idx="3803">
                  <c:v>565.97</c:v>
                </c:pt>
                <c:pt idx="3804">
                  <c:v>565.97</c:v>
                </c:pt>
                <c:pt idx="3805">
                  <c:v>565.97</c:v>
                </c:pt>
                <c:pt idx="3806">
                  <c:v>565.97</c:v>
                </c:pt>
                <c:pt idx="3807">
                  <c:v>565.97</c:v>
                </c:pt>
                <c:pt idx="3808">
                  <c:v>565.97</c:v>
                </c:pt>
                <c:pt idx="3809">
                  <c:v>565.97</c:v>
                </c:pt>
                <c:pt idx="3810">
                  <c:v>565.97</c:v>
                </c:pt>
                <c:pt idx="3811">
                  <c:v>565.97</c:v>
                </c:pt>
                <c:pt idx="3812">
                  <c:v>565.97</c:v>
                </c:pt>
                <c:pt idx="3813">
                  <c:v>565.97</c:v>
                </c:pt>
                <c:pt idx="3814">
                  <c:v>565.97</c:v>
                </c:pt>
                <c:pt idx="3815">
                  <c:v>565.97</c:v>
                </c:pt>
                <c:pt idx="3816">
                  <c:v>565.97</c:v>
                </c:pt>
                <c:pt idx="3817">
                  <c:v>565.97</c:v>
                </c:pt>
                <c:pt idx="3818">
                  <c:v>565.97</c:v>
                </c:pt>
                <c:pt idx="3819">
                  <c:v>565.97</c:v>
                </c:pt>
                <c:pt idx="3820">
                  <c:v>565.97</c:v>
                </c:pt>
                <c:pt idx="3821">
                  <c:v>565.97</c:v>
                </c:pt>
                <c:pt idx="3822">
                  <c:v>565.97</c:v>
                </c:pt>
                <c:pt idx="3823">
                  <c:v>565.97</c:v>
                </c:pt>
                <c:pt idx="3824">
                  <c:v>565.97</c:v>
                </c:pt>
                <c:pt idx="3825">
                  <c:v>565.97</c:v>
                </c:pt>
                <c:pt idx="3826">
                  <c:v>565.97</c:v>
                </c:pt>
                <c:pt idx="3827">
                  <c:v>565.97</c:v>
                </c:pt>
                <c:pt idx="3828">
                  <c:v>565.97</c:v>
                </c:pt>
                <c:pt idx="3829">
                  <c:v>565.97</c:v>
                </c:pt>
                <c:pt idx="3830">
                  <c:v>565.97</c:v>
                </c:pt>
                <c:pt idx="3831">
                  <c:v>565.97</c:v>
                </c:pt>
                <c:pt idx="3832">
                  <c:v>565.96</c:v>
                </c:pt>
                <c:pt idx="3833">
                  <c:v>565.96</c:v>
                </c:pt>
                <c:pt idx="3834">
                  <c:v>565.96</c:v>
                </c:pt>
                <c:pt idx="3835">
                  <c:v>565.96</c:v>
                </c:pt>
                <c:pt idx="3836">
                  <c:v>565.96</c:v>
                </c:pt>
                <c:pt idx="3837">
                  <c:v>565.96</c:v>
                </c:pt>
                <c:pt idx="3838">
                  <c:v>565.96</c:v>
                </c:pt>
                <c:pt idx="3839">
                  <c:v>565.96</c:v>
                </c:pt>
                <c:pt idx="3840">
                  <c:v>565.96</c:v>
                </c:pt>
                <c:pt idx="3841">
                  <c:v>565.96</c:v>
                </c:pt>
                <c:pt idx="3842">
                  <c:v>565.96</c:v>
                </c:pt>
                <c:pt idx="3843">
                  <c:v>565.96</c:v>
                </c:pt>
                <c:pt idx="3844">
                  <c:v>565.96</c:v>
                </c:pt>
                <c:pt idx="3845">
                  <c:v>565.96</c:v>
                </c:pt>
                <c:pt idx="3846">
                  <c:v>565.96</c:v>
                </c:pt>
                <c:pt idx="3847">
                  <c:v>565.96</c:v>
                </c:pt>
                <c:pt idx="3848">
                  <c:v>565.96</c:v>
                </c:pt>
                <c:pt idx="3849">
                  <c:v>565.96</c:v>
                </c:pt>
                <c:pt idx="3850">
                  <c:v>565.96</c:v>
                </c:pt>
                <c:pt idx="3851">
                  <c:v>565.96</c:v>
                </c:pt>
                <c:pt idx="3852">
                  <c:v>565.96</c:v>
                </c:pt>
                <c:pt idx="3853">
                  <c:v>565.96</c:v>
                </c:pt>
                <c:pt idx="3854">
                  <c:v>565.96</c:v>
                </c:pt>
                <c:pt idx="3855">
                  <c:v>565.96</c:v>
                </c:pt>
                <c:pt idx="3856">
                  <c:v>565.96</c:v>
                </c:pt>
                <c:pt idx="3857">
                  <c:v>565.96</c:v>
                </c:pt>
                <c:pt idx="3858">
                  <c:v>565.96</c:v>
                </c:pt>
                <c:pt idx="3859">
                  <c:v>565.96</c:v>
                </c:pt>
                <c:pt idx="3860">
                  <c:v>565.96</c:v>
                </c:pt>
                <c:pt idx="3861">
                  <c:v>565.96</c:v>
                </c:pt>
                <c:pt idx="3862">
                  <c:v>565.96</c:v>
                </c:pt>
                <c:pt idx="3863">
                  <c:v>565.96</c:v>
                </c:pt>
                <c:pt idx="3864">
                  <c:v>565.96</c:v>
                </c:pt>
                <c:pt idx="3865">
                  <c:v>565.96</c:v>
                </c:pt>
                <c:pt idx="3866">
                  <c:v>565.96</c:v>
                </c:pt>
                <c:pt idx="3867">
                  <c:v>565.96</c:v>
                </c:pt>
                <c:pt idx="3868">
                  <c:v>565.96</c:v>
                </c:pt>
                <c:pt idx="3869">
                  <c:v>565.96</c:v>
                </c:pt>
                <c:pt idx="3870">
                  <c:v>565.96</c:v>
                </c:pt>
                <c:pt idx="3871">
                  <c:v>565.96</c:v>
                </c:pt>
                <c:pt idx="3872">
                  <c:v>565.96</c:v>
                </c:pt>
                <c:pt idx="3873">
                  <c:v>565.96</c:v>
                </c:pt>
                <c:pt idx="3874">
                  <c:v>565.96</c:v>
                </c:pt>
                <c:pt idx="3875">
                  <c:v>565.96</c:v>
                </c:pt>
                <c:pt idx="3876">
                  <c:v>565.96</c:v>
                </c:pt>
                <c:pt idx="3877">
                  <c:v>565.96</c:v>
                </c:pt>
                <c:pt idx="3878">
                  <c:v>565.96</c:v>
                </c:pt>
                <c:pt idx="3879">
                  <c:v>565.96</c:v>
                </c:pt>
                <c:pt idx="3880">
                  <c:v>565.96</c:v>
                </c:pt>
                <c:pt idx="3881">
                  <c:v>565.96</c:v>
                </c:pt>
                <c:pt idx="3882">
                  <c:v>565.96</c:v>
                </c:pt>
                <c:pt idx="3883">
                  <c:v>565.96</c:v>
                </c:pt>
                <c:pt idx="3884">
                  <c:v>565.96</c:v>
                </c:pt>
                <c:pt idx="3885">
                  <c:v>565.96</c:v>
                </c:pt>
                <c:pt idx="3886">
                  <c:v>565.96</c:v>
                </c:pt>
                <c:pt idx="3887">
                  <c:v>565.95000000000005</c:v>
                </c:pt>
                <c:pt idx="3888">
                  <c:v>565.95000000000005</c:v>
                </c:pt>
                <c:pt idx="3889">
                  <c:v>565.95000000000005</c:v>
                </c:pt>
                <c:pt idx="3890">
                  <c:v>565.95000000000005</c:v>
                </c:pt>
                <c:pt idx="3891">
                  <c:v>565.95000000000005</c:v>
                </c:pt>
                <c:pt idx="3892">
                  <c:v>565.95000000000005</c:v>
                </c:pt>
                <c:pt idx="3893">
                  <c:v>565.95000000000005</c:v>
                </c:pt>
                <c:pt idx="3894">
                  <c:v>565.95000000000005</c:v>
                </c:pt>
                <c:pt idx="3895">
                  <c:v>565.95000000000005</c:v>
                </c:pt>
                <c:pt idx="3896">
                  <c:v>565.95000000000005</c:v>
                </c:pt>
                <c:pt idx="3897">
                  <c:v>565.95000000000005</c:v>
                </c:pt>
                <c:pt idx="3898">
                  <c:v>565.95000000000005</c:v>
                </c:pt>
                <c:pt idx="3899">
                  <c:v>565.95000000000005</c:v>
                </c:pt>
                <c:pt idx="3900">
                  <c:v>565.95000000000005</c:v>
                </c:pt>
                <c:pt idx="3901">
                  <c:v>565.95000000000005</c:v>
                </c:pt>
                <c:pt idx="3902">
                  <c:v>565.95000000000005</c:v>
                </c:pt>
                <c:pt idx="3903">
                  <c:v>565.95000000000005</c:v>
                </c:pt>
                <c:pt idx="3904">
                  <c:v>565.95000000000005</c:v>
                </c:pt>
                <c:pt idx="3905">
                  <c:v>565.95000000000005</c:v>
                </c:pt>
                <c:pt idx="3906">
                  <c:v>565.95000000000005</c:v>
                </c:pt>
                <c:pt idx="3907">
                  <c:v>565.95000000000005</c:v>
                </c:pt>
                <c:pt idx="3908">
                  <c:v>565.95000000000005</c:v>
                </c:pt>
                <c:pt idx="3909">
                  <c:v>565.95000000000005</c:v>
                </c:pt>
                <c:pt idx="3910">
                  <c:v>565.95000000000005</c:v>
                </c:pt>
                <c:pt idx="3911">
                  <c:v>565.95000000000005</c:v>
                </c:pt>
                <c:pt idx="3912">
                  <c:v>565.95000000000005</c:v>
                </c:pt>
                <c:pt idx="3913">
                  <c:v>565.95000000000005</c:v>
                </c:pt>
                <c:pt idx="3914">
                  <c:v>565.95000000000005</c:v>
                </c:pt>
                <c:pt idx="3915">
                  <c:v>565.95000000000005</c:v>
                </c:pt>
                <c:pt idx="3916">
                  <c:v>565.95000000000005</c:v>
                </c:pt>
                <c:pt idx="3917">
                  <c:v>565.95000000000005</c:v>
                </c:pt>
                <c:pt idx="3918">
                  <c:v>565.95000000000005</c:v>
                </c:pt>
                <c:pt idx="3919">
                  <c:v>565.95000000000005</c:v>
                </c:pt>
                <c:pt idx="3920">
                  <c:v>565.95000000000005</c:v>
                </c:pt>
                <c:pt idx="3921">
                  <c:v>565.95000000000005</c:v>
                </c:pt>
                <c:pt idx="3922">
                  <c:v>565.95000000000005</c:v>
                </c:pt>
                <c:pt idx="3923">
                  <c:v>565.95000000000005</c:v>
                </c:pt>
                <c:pt idx="3924">
                  <c:v>565.95000000000005</c:v>
                </c:pt>
                <c:pt idx="3925">
                  <c:v>565.95000000000005</c:v>
                </c:pt>
                <c:pt idx="3926">
                  <c:v>565.95000000000005</c:v>
                </c:pt>
                <c:pt idx="3927">
                  <c:v>565.95000000000005</c:v>
                </c:pt>
                <c:pt idx="3928">
                  <c:v>565.95000000000005</c:v>
                </c:pt>
                <c:pt idx="3929">
                  <c:v>565.95000000000005</c:v>
                </c:pt>
                <c:pt idx="3930">
                  <c:v>565.95000000000005</c:v>
                </c:pt>
                <c:pt idx="3931">
                  <c:v>565.95000000000005</c:v>
                </c:pt>
                <c:pt idx="3932">
                  <c:v>565.95000000000005</c:v>
                </c:pt>
                <c:pt idx="3933">
                  <c:v>565.95000000000005</c:v>
                </c:pt>
                <c:pt idx="3934">
                  <c:v>565.95000000000005</c:v>
                </c:pt>
                <c:pt idx="3935">
                  <c:v>565.95000000000005</c:v>
                </c:pt>
                <c:pt idx="3936">
                  <c:v>565.95000000000005</c:v>
                </c:pt>
                <c:pt idx="3937">
                  <c:v>565.95000000000005</c:v>
                </c:pt>
                <c:pt idx="3938">
                  <c:v>565.95000000000005</c:v>
                </c:pt>
                <c:pt idx="3939">
                  <c:v>565.95000000000005</c:v>
                </c:pt>
                <c:pt idx="3940">
                  <c:v>565.95000000000005</c:v>
                </c:pt>
                <c:pt idx="3941">
                  <c:v>565.95000000000005</c:v>
                </c:pt>
                <c:pt idx="3942">
                  <c:v>565.95000000000005</c:v>
                </c:pt>
                <c:pt idx="3943">
                  <c:v>565.95000000000005</c:v>
                </c:pt>
                <c:pt idx="3944">
                  <c:v>565.95000000000005</c:v>
                </c:pt>
                <c:pt idx="3945">
                  <c:v>565.95000000000005</c:v>
                </c:pt>
                <c:pt idx="3946">
                  <c:v>565.94000000000005</c:v>
                </c:pt>
                <c:pt idx="3947">
                  <c:v>565.94000000000005</c:v>
                </c:pt>
                <c:pt idx="3948">
                  <c:v>565.94000000000005</c:v>
                </c:pt>
                <c:pt idx="3949">
                  <c:v>565.94000000000005</c:v>
                </c:pt>
                <c:pt idx="3950">
                  <c:v>565.94000000000005</c:v>
                </c:pt>
                <c:pt idx="3951">
                  <c:v>565.94000000000005</c:v>
                </c:pt>
                <c:pt idx="3952">
                  <c:v>565.94000000000005</c:v>
                </c:pt>
                <c:pt idx="3953">
                  <c:v>565.94000000000005</c:v>
                </c:pt>
                <c:pt idx="3954">
                  <c:v>565.94000000000005</c:v>
                </c:pt>
                <c:pt idx="3955">
                  <c:v>565.94000000000005</c:v>
                </c:pt>
                <c:pt idx="3956">
                  <c:v>565.94000000000005</c:v>
                </c:pt>
                <c:pt idx="3957">
                  <c:v>565.94000000000005</c:v>
                </c:pt>
                <c:pt idx="3958">
                  <c:v>565.94000000000005</c:v>
                </c:pt>
                <c:pt idx="3959">
                  <c:v>565.94000000000005</c:v>
                </c:pt>
                <c:pt idx="3960">
                  <c:v>565.94000000000005</c:v>
                </c:pt>
                <c:pt idx="3961">
                  <c:v>565.94000000000005</c:v>
                </c:pt>
                <c:pt idx="3962">
                  <c:v>565.94000000000005</c:v>
                </c:pt>
                <c:pt idx="3963">
                  <c:v>565.94000000000005</c:v>
                </c:pt>
                <c:pt idx="3964">
                  <c:v>565.94000000000005</c:v>
                </c:pt>
                <c:pt idx="3965">
                  <c:v>565.94000000000005</c:v>
                </c:pt>
                <c:pt idx="3966">
                  <c:v>565.94000000000005</c:v>
                </c:pt>
                <c:pt idx="3967">
                  <c:v>565.94000000000005</c:v>
                </c:pt>
                <c:pt idx="3968">
                  <c:v>565.94000000000005</c:v>
                </c:pt>
                <c:pt idx="3969">
                  <c:v>565.94000000000005</c:v>
                </c:pt>
                <c:pt idx="3970">
                  <c:v>565.94000000000005</c:v>
                </c:pt>
                <c:pt idx="3971">
                  <c:v>565.94000000000005</c:v>
                </c:pt>
                <c:pt idx="3972">
                  <c:v>565.94000000000005</c:v>
                </c:pt>
                <c:pt idx="3973">
                  <c:v>565.94000000000005</c:v>
                </c:pt>
                <c:pt idx="3974">
                  <c:v>565.94000000000005</c:v>
                </c:pt>
                <c:pt idx="3975">
                  <c:v>565.94000000000005</c:v>
                </c:pt>
                <c:pt idx="3976">
                  <c:v>565.94000000000005</c:v>
                </c:pt>
                <c:pt idx="3977">
                  <c:v>565.94000000000005</c:v>
                </c:pt>
                <c:pt idx="3978">
                  <c:v>565.94000000000005</c:v>
                </c:pt>
                <c:pt idx="3979">
                  <c:v>565.94000000000005</c:v>
                </c:pt>
                <c:pt idx="3980">
                  <c:v>565.94000000000005</c:v>
                </c:pt>
                <c:pt idx="3981">
                  <c:v>565.94000000000005</c:v>
                </c:pt>
                <c:pt idx="3982">
                  <c:v>565.94000000000005</c:v>
                </c:pt>
                <c:pt idx="3983">
                  <c:v>565.94000000000005</c:v>
                </c:pt>
                <c:pt idx="3984">
                  <c:v>565.94000000000005</c:v>
                </c:pt>
                <c:pt idx="3985">
                  <c:v>565.94000000000005</c:v>
                </c:pt>
                <c:pt idx="3986">
                  <c:v>565.94000000000005</c:v>
                </c:pt>
                <c:pt idx="3987">
                  <c:v>565.94000000000005</c:v>
                </c:pt>
                <c:pt idx="3988">
                  <c:v>565.94000000000005</c:v>
                </c:pt>
                <c:pt idx="3989">
                  <c:v>565.94000000000005</c:v>
                </c:pt>
                <c:pt idx="3990">
                  <c:v>565.94000000000005</c:v>
                </c:pt>
                <c:pt idx="3991">
                  <c:v>565.94000000000005</c:v>
                </c:pt>
                <c:pt idx="3992">
                  <c:v>565.94000000000005</c:v>
                </c:pt>
                <c:pt idx="3993">
                  <c:v>565.94000000000005</c:v>
                </c:pt>
                <c:pt idx="3994">
                  <c:v>565.94000000000005</c:v>
                </c:pt>
                <c:pt idx="3995">
                  <c:v>565.94000000000005</c:v>
                </c:pt>
                <c:pt idx="3996">
                  <c:v>565.94000000000005</c:v>
                </c:pt>
                <c:pt idx="3997">
                  <c:v>565.94000000000005</c:v>
                </c:pt>
                <c:pt idx="3998">
                  <c:v>565.94000000000005</c:v>
                </c:pt>
                <c:pt idx="3999">
                  <c:v>565.94000000000005</c:v>
                </c:pt>
                <c:pt idx="4000">
                  <c:v>565.94000000000005</c:v>
                </c:pt>
                <c:pt idx="4001">
                  <c:v>565.94000000000005</c:v>
                </c:pt>
                <c:pt idx="4002">
                  <c:v>565.94000000000005</c:v>
                </c:pt>
                <c:pt idx="4003">
                  <c:v>565.94000000000005</c:v>
                </c:pt>
                <c:pt idx="4004">
                  <c:v>565.94000000000005</c:v>
                </c:pt>
                <c:pt idx="4005">
                  <c:v>565.94000000000005</c:v>
                </c:pt>
                <c:pt idx="4006">
                  <c:v>565.94000000000005</c:v>
                </c:pt>
                <c:pt idx="4007">
                  <c:v>565.94000000000005</c:v>
                </c:pt>
                <c:pt idx="4008">
                  <c:v>565.92999999999995</c:v>
                </c:pt>
                <c:pt idx="4009">
                  <c:v>565.92999999999995</c:v>
                </c:pt>
                <c:pt idx="4010">
                  <c:v>565.92999999999995</c:v>
                </c:pt>
                <c:pt idx="4011">
                  <c:v>565.92999999999995</c:v>
                </c:pt>
                <c:pt idx="4012">
                  <c:v>565.92999999999995</c:v>
                </c:pt>
                <c:pt idx="4013">
                  <c:v>565.92999999999995</c:v>
                </c:pt>
                <c:pt idx="4014">
                  <c:v>565.92999999999995</c:v>
                </c:pt>
                <c:pt idx="4015">
                  <c:v>565.92999999999995</c:v>
                </c:pt>
                <c:pt idx="4016">
                  <c:v>565.92999999999995</c:v>
                </c:pt>
                <c:pt idx="4017">
                  <c:v>565.92999999999995</c:v>
                </c:pt>
                <c:pt idx="4018">
                  <c:v>565.92999999999995</c:v>
                </c:pt>
                <c:pt idx="4019">
                  <c:v>565.92999999999995</c:v>
                </c:pt>
                <c:pt idx="4020">
                  <c:v>565.92999999999995</c:v>
                </c:pt>
                <c:pt idx="4021">
                  <c:v>565.92999999999995</c:v>
                </c:pt>
                <c:pt idx="4022">
                  <c:v>565.92999999999995</c:v>
                </c:pt>
                <c:pt idx="4023">
                  <c:v>565.92999999999995</c:v>
                </c:pt>
                <c:pt idx="4024">
                  <c:v>565.92999999999995</c:v>
                </c:pt>
                <c:pt idx="4025">
                  <c:v>565.92999999999995</c:v>
                </c:pt>
                <c:pt idx="4026">
                  <c:v>565.92999999999995</c:v>
                </c:pt>
                <c:pt idx="4027">
                  <c:v>565.92999999999995</c:v>
                </c:pt>
                <c:pt idx="4028">
                  <c:v>565.92999999999995</c:v>
                </c:pt>
                <c:pt idx="4029">
                  <c:v>565.92999999999995</c:v>
                </c:pt>
                <c:pt idx="4030">
                  <c:v>565.92999999999995</c:v>
                </c:pt>
                <c:pt idx="4031">
                  <c:v>565.92999999999995</c:v>
                </c:pt>
                <c:pt idx="4032">
                  <c:v>565.92999999999995</c:v>
                </c:pt>
                <c:pt idx="4033">
                  <c:v>565.92999999999995</c:v>
                </c:pt>
                <c:pt idx="4034">
                  <c:v>565.92999999999995</c:v>
                </c:pt>
                <c:pt idx="4035">
                  <c:v>565.92999999999995</c:v>
                </c:pt>
                <c:pt idx="4036">
                  <c:v>565.92999999999995</c:v>
                </c:pt>
                <c:pt idx="4037">
                  <c:v>565.92999999999995</c:v>
                </c:pt>
                <c:pt idx="4038">
                  <c:v>565.92999999999995</c:v>
                </c:pt>
                <c:pt idx="4039">
                  <c:v>565.92999999999995</c:v>
                </c:pt>
                <c:pt idx="4040">
                  <c:v>565.92999999999995</c:v>
                </c:pt>
                <c:pt idx="4041">
                  <c:v>565.92999999999995</c:v>
                </c:pt>
                <c:pt idx="4042">
                  <c:v>565.92999999999995</c:v>
                </c:pt>
                <c:pt idx="4043">
                  <c:v>565.92999999999995</c:v>
                </c:pt>
                <c:pt idx="4044">
                  <c:v>565.92999999999995</c:v>
                </c:pt>
                <c:pt idx="4045">
                  <c:v>565.92999999999995</c:v>
                </c:pt>
                <c:pt idx="4046">
                  <c:v>565.92999999999995</c:v>
                </c:pt>
                <c:pt idx="4047">
                  <c:v>565.92999999999995</c:v>
                </c:pt>
                <c:pt idx="4048">
                  <c:v>565.92999999999995</c:v>
                </c:pt>
                <c:pt idx="4049">
                  <c:v>565.92999999999995</c:v>
                </c:pt>
                <c:pt idx="4050">
                  <c:v>565.92999999999995</c:v>
                </c:pt>
                <c:pt idx="4051">
                  <c:v>565.92999999999995</c:v>
                </c:pt>
                <c:pt idx="4052">
                  <c:v>565.92999999999995</c:v>
                </c:pt>
                <c:pt idx="4053">
                  <c:v>565.92999999999995</c:v>
                </c:pt>
                <c:pt idx="4054">
                  <c:v>565.92999999999995</c:v>
                </c:pt>
                <c:pt idx="4055">
                  <c:v>565.92999999999995</c:v>
                </c:pt>
                <c:pt idx="4056">
                  <c:v>565.92999999999995</c:v>
                </c:pt>
                <c:pt idx="4057">
                  <c:v>565.92999999999995</c:v>
                </c:pt>
                <c:pt idx="4058">
                  <c:v>565.92999999999995</c:v>
                </c:pt>
                <c:pt idx="4059">
                  <c:v>565.92999999999995</c:v>
                </c:pt>
                <c:pt idx="4060">
                  <c:v>565.92999999999995</c:v>
                </c:pt>
                <c:pt idx="4061">
                  <c:v>565.92999999999995</c:v>
                </c:pt>
                <c:pt idx="4062">
                  <c:v>565.92999999999995</c:v>
                </c:pt>
                <c:pt idx="4063">
                  <c:v>565.91999999999996</c:v>
                </c:pt>
                <c:pt idx="4064">
                  <c:v>565.91999999999996</c:v>
                </c:pt>
                <c:pt idx="4065">
                  <c:v>565.91999999999996</c:v>
                </c:pt>
                <c:pt idx="4066">
                  <c:v>565.91999999999996</c:v>
                </c:pt>
                <c:pt idx="4067">
                  <c:v>565.91999999999996</c:v>
                </c:pt>
                <c:pt idx="4068">
                  <c:v>565.91999999999996</c:v>
                </c:pt>
                <c:pt idx="4069">
                  <c:v>565.91999999999996</c:v>
                </c:pt>
                <c:pt idx="4070">
                  <c:v>565.91999999999996</c:v>
                </c:pt>
                <c:pt idx="4071">
                  <c:v>565.91999999999996</c:v>
                </c:pt>
                <c:pt idx="4072">
                  <c:v>565.91999999999996</c:v>
                </c:pt>
                <c:pt idx="4073">
                  <c:v>565.91999999999996</c:v>
                </c:pt>
                <c:pt idx="4074">
                  <c:v>565.91999999999996</c:v>
                </c:pt>
                <c:pt idx="4075">
                  <c:v>565.91999999999996</c:v>
                </c:pt>
                <c:pt idx="4076">
                  <c:v>565.91999999999996</c:v>
                </c:pt>
                <c:pt idx="4077">
                  <c:v>565.91999999999996</c:v>
                </c:pt>
                <c:pt idx="4078">
                  <c:v>565.91999999999996</c:v>
                </c:pt>
                <c:pt idx="4079">
                  <c:v>565.91999999999996</c:v>
                </c:pt>
                <c:pt idx="4080">
                  <c:v>565.91999999999996</c:v>
                </c:pt>
                <c:pt idx="4081">
                  <c:v>565.91999999999996</c:v>
                </c:pt>
                <c:pt idx="4082">
                  <c:v>565.91999999999996</c:v>
                </c:pt>
                <c:pt idx="4083">
                  <c:v>565.91999999999996</c:v>
                </c:pt>
                <c:pt idx="4084">
                  <c:v>565.91999999999996</c:v>
                </c:pt>
                <c:pt idx="4085">
                  <c:v>565.91999999999996</c:v>
                </c:pt>
                <c:pt idx="4086">
                  <c:v>565.91999999999996</c:v>
                </c:pt>
                <c:pt idx="4087">
                  <c:v>565.91999999999996</c:v>
                </c:pt>
                <c:pt idx="4088">
                  <c:v>565.91999999999996</c:v>
                </c:pt>
                <c:pt idx="4089">
                  <c:v>565.91999999999996</c:v>
                </c:pt>
                <c:pt idx="4090">
                  <c:v>565.91999999999996</c:v>
                </c:pt>
                <c:pt idx="4091">
                  <c:v>565.91999999999996</c:v>
                </c:pt>
                <c:pt idx="4092">
                  <c:v>565.91999999999996</c:v>
                </c:pt>
                <c:pt idx="4093">
                  <c:v>565.91999999999996</c:v>
                </c:pt>
                <c:pt idx="4094">
                  <c:v>565.91999999999996</c:v>
                </c:pt>
                <c:pt idx="4095">
                  <c:v>565.91999999999996</c:v>
                </c:pt>
                <c:pt idx="4096">
                  <c:v>565.91999999999996</c:v>
                </c:pt>
                <c:pt idx="4097">
                  <c:v>565.91999999999996</c:v>
                </c:pt>
                <c:pt idx="4098">
                  <c:v>565.91999999999996</c:v>
                </c:pt>
                <c:pt idx="4099">
                  <c:v>565.91999999999996</c:v>
                </c:pt>
                <c:pt idx="4100">
                  <c:v>565.91999999999996</c:v>
                </c:pt>
                <c:pt idx="4101">
                  <c:v>565.91999999999996</c:v>
                </c:pt>
                <c:pt idx="4102">
                  <c:v>565.91999999999996</c:v>
                </c:pt>
                <c:pt idx="4103">
                  <c:v>565.91999999999996</c:v>
                </c:pt>
                <c:pt idx="4104">
                  <c:v>565.91999999999996</c:v>
                </c:pt>
                <c:pt idx="4105">
                  <c:v>565.91999999999996</c:v>
                </c:pt>
                <c:pt idx="4106">
                  <c:v>565.91999999999996</c:v>
                </c:pt>
                <c:pt idx="4107">
                  <c:v>565.91999999999996</c:v>
                </c:pt>
                <c:pt idx="4108">
                  <c:v>565.91999999999996</c:v>
                </c:pt>
                <c:pt idx="4109">
                  <c:v>565.91999999999996</c:v>
                </c:pt>
                <c:pt idx="4110">
                  <c:v>565.91999999999996</c:v>
                </c:pt>
                <c:pt idx="4111">
                  <c:v>565.91999999999996</c:v>
                </c:pt>
                <c:pt idx="4112">
                  <c:v>565.91</c:v>
                </c:pt>
                <c:pt idx="4113">
                  <c:v>565.91</c:v>
                </c:pt>
                <c:pt idx="4114">
                  <c:v>565.91</c:v>
                </c:pt>
                <c:pt idx="4115">
                  <c:v>565.91</c:v>
                </c:pt>
                <c:pt idx="4116">
                  <c:v>565.91</c:v>
                </c:pt>
                <c:pt idx="4117">
                  <c:v>565.91</c:v>
                </c:pt>
                <c:pt idx="4118">
                  <c:v>565.91</c:v>
                </c:pt>
                <c:pt idx="4119">
                  <c:v>565.91</c:v>
                </c:pt>
                <c:pt idx="4120">
                  <c:v>565.91</c:v>
                </c:pt>
                <c:pt idx="4121">
                  <c:v>565.91</c:v>
                </c:pt>
                <c:pt idx="4122">
                  <c:v>565.91</c:v>
                </c:pt>
                <c:pt idx="4123">
                  <c:v>565.91</c:v>
                </c:pt>
                <c:pt idx="4124">
                  <c:v>565.91</c:v>
                </c:pt>
                <c:pt idx="4125">
                  <c:v>565.91</c:v>
                </c:pt>
                <c:pt idx="4126">
                  <c:v>565.91</c:v>
                </c:pt>
                <c:pt idx="4127">
                  <c:v>565.91</c:v>
                </c:pt>
                <c:pt idx="4128">
                  <c:v>565.91</c:v>
                </c:pt>
                <c:pt idx="4129">
                  <c:v>565.91</c:v>
                </c:pt>
                <c:pt idx="4130">
                  <c:v>565.91</c:v>
                </c:pt>
                <c:pt idx="4131">
                  <c:v>565.91</c:v>
                </c:pt>
                <c:pt idx="4132">
                  <c:v>565.91</c:v>
                </c:pt>
                <c:pt idx="4133">
                  <c:v>565.91</c:v>
                </c:pt>
                <c:pt idx="4134">
                  <c:v>565.91</c:v>
                </c:pt>
                <c:pt idx="4135">
                  <c:v>565.91</c:v>
                </c:pt>
                <c:pt idx="4136">
                  <c:v>565.91</c:v>
                </c:pt>
                <c:pt idx="4137">
                  <c:v>565.91</c:v>
                </c:pt>
                <c:pt idx="4138">
                  <c:v>565.91</c:v>
                </c:pt>
                <c:pt idx="4139">
                  <c:v>565.91</c:v>
                </c:pt>
                <c:pt idx="4140">
                  <c:v>565.91</c:v>
                </c:pt>
                <c:pt idx="4141">
                  <c:v>565.91</c:v>
                </c:pt>
                <c:pt idx="4142">
                  <c:v>565.91</c:v>
                </c:pt>
                <c:pt idx="4143">
                  <c:v>565.91</c:v>
                </c:pt>
                <c:pt idx="4144">
                  <c:v>565.91</c:v>
                </c:pt>
                <c:pt idx="4145">
                  <c:v>565.91</c:v>
                </c:pt>
                <c:pt idx="4146">
                  <c:v>565.91</c:v>
                </c:pt>
                <c:pt idx="4147">
                  <c:v>565.91</c:v>
                </c:pt>
                <c:pt idx="4148">
                  <c:v>565.91</c:v>
                </c:pt>
                <c:pt idx="4149">
                  <c:v>565.91</c:v>
                </c:pt>
                <c:pt idx="4150">
                  <c:v>565.91</c:v>
                </c:pt>
                <c:pt idx="4151">
                  <c:v>565.91</c:v>
                </c:pt>
                <c:pt idx="4152">
                  <c:v>565.91</c:v>
                </c:pt>
                <c:pt idx="4153">
                  <c:v>565.91</c:v>
                </c:pt>
                <c:pt idx="4154">
                  <c:v>565.91</c:v>
                </c:pt>
                <c:pt idx="4155">
                  <c:v>565.91</c:v>
                </c:pt>
                <c:pt idx="4156">
                  <c:v>565.91</c:v>
                </c:pt>
                <c:pt idx="4157">
                  <c:v>565.91</c:v>
                </c:pt>
                <c:pt idx="4158">
                  <c:v>565.91</c:v>
                </c:pt>
                <c:pt idx="4159">
                  <c:v>565.91</c:v>
                </c:pt>
                <c:pt idx="4160">
                  <c:v>565.91</c:v>
                </c:pt>
                <c:pt idx="4161">
                  <c:v>565.91</c:v>
                </c:pt>
                <c:pt idx="4162">
                  <c:v>565.91</c:v>
                </c:pt>
                <c:pt idx="4163">
                  <c:v>565.91</c:v>
                </c:pt>
                <c:pt idx="4164">
                  <c:v>565.91</c:v>
                </c:pt>
                <c:pt idx="4165">
                  <c:v>565.9</c:v>
                </c:pt>
                <c:pt idx="4166">
                  <c:v>565.9</c:v>
                </c:pt>
                <c:pt idx="4167">
                  <c:v>565.9</c:v>
                </c:pt>
                <c:pt idx="4168">
                  <c:v>565.9</c:v>
                </c:pt>
                <c:pt idx="4169">
                  <c:v>565.9</c:v>
                </c:pt>
                <c:pt idx="4170">
                  <c:v>565.9</c:v>
                </c:pt>
                <c:pt idx="4171">
                  <c:v>565.9</c:v>
                </c:pt>
                <c:pt idx="4172">
                  <c:v>565.9</c:v>
                </c:pt>
                <c:pt idx="4173">
                  <c:v>565.9</c:v>
                </c:pt>
                <c:pt idx="4174">
                  <c:v>565.9</c:v>
                </c:pt>
                <c:pt idx="4175">
                  <c:v>565.9</c:v>
                </c:pt>
                <c:pt idx="4176">
                  <c:v>565.9</c:v>
                </c:pt>
                <c:pt idx="4177">
                  <c:v>565.9</c:v>
                </c:pt>
                <c:pt idx="4178">
                  <c:v>565.9</c:v>
                </c:pt>
                <c:pt idx="4179">
                  <c:v>565.9</c:v>
                </c:pt>
                <c:pt idx="4180">
                  <c:v>565.9</c:v>
                </c:pt>
                <c:pt idx="4181">
                  <c:v>565.9</c:v>
                </c:pt>
                <c:pt idx="4182">
                  <c:v>565.9</c:v>
                </c:pt>
                <c:pt idx="4183">
                  <c:v>565.9</c:v>
                </c:pt>
                <c:pt idx="4184">
                  <c:v>565.9</c:v>
                </c:pt>
                <c:pt idx="4185">
                  <c:v>565.9</c:v>
                </c:pt>
                <c:pt idx="4186">
                  <c:v>565.9</c:v>
                </c:pt>
                <c:pt idx="4187">
                  <c:v>565.9</c:v>
                </c:pt>
                <c:pt idx="4188">
                  <c:v>565.9</c:v>
                </c:pt>
                <c:pt idx="4189">
                  <c:v>565.89</c:v>
                </c:pt>
                <c:pt idx="4190">
                  <c:v>565.89</c:v>
                </c:pt>
                <c:pt idx="4191">
                  <c:v>565.89</c:v>
                </c:pt>
                <c:pt idx="4192">
                  <c:v>565.89</c:v>
                </c:pt>
                <c:pt idx="4193">
                  <c:v>565.89</c:v>
                </c:pt>
                <c:pt idx="4194">
                  <c:v>565.89</c:v>
                </c:pt>
                <c:pt idx="4195">
                  <c:v>565.89</c:v>
                </c:pt>
                <c:pt idx="4196">
                  <c:v>565.89</c:v>
                </c:pt>
                <c:pt idx="4197">
                  <c:v>565.89</c:v>
                </c:pt>
                <c:pt idx="4198">
                  <c:v>565.89</c:v>
                </c:pt>
                <c:pt idx="4199">
                  <c:v>565.89</c:v>
                </c:pt>
                <c:pt idx="4200">
                  <c:v>565.89</c:v>
                </c:pt>
                <c:pt idx="4201">
                  <c:v>565.89</c:v>
                </c:pt>
                <c:pt idx="4202">
                  <c:v>565.89</c:v>
                </c:pt>
                <c:pt idx="4203">
                  <c:v>565.9</c:v>
                </c:pt>
                <c:pt idx="4204">
                  <c:v>565.9</c:v>
                </c:pt>
                <c:pt idx="4205">
                  <c:v>565.9</c:v>
                </c:pt>
                <c:pt idx="4206">
                  <c:v>565.9</c:v>
                </c:pt>
                <c:pt idx="4207">
                  <c:v>565.9</c:v>
                </c:pt>
                <c:pt idx="4208">
                  <c:v>565.9</c:v>
                </c:pt>
                <c:pt idx="4209">
                  <c:v>565.9</c:v>
                </c:pt>
                <c:pt idx="4210">
                  <c:v>565.9</c:v>
                </c:pt>
                <c:pt idx="4211">
                  <c:v>565.9</c:v>
                </c:pt>
                <c:pt idx="4212">
                  <c:v>565.91</c:v>
                </c:pt>
                <c:pt idx="4213">
                  <c:v>565.91</c:v>
                </c:pt>
                <c:pt idx="4214">
                  <c:v>565.91</c:v>
                </c:pt>
                <c:pt idx="4215">
                  <c:v>565.91</c:v>
                </c:pt>
                <c:pt idx="4216">
                  <c:v>565.91</c:v>
                </c:pt>
                <c:pt idx="4217">
                  <c:v>565.91</c:v>
                </c:pt>
                <c:pt idx="4218">
                  <c:v>565.91</c:v>
                </c:pt>
                <c:pt idx="4219">
                  <c:v>565.91</c:v>
                </c:pt>
                <c:pt idx="4220">
                  <c:v>565.91</c:v>
                </c:pt>
                <c:pt idx="4221">
                  <c:v>565.91</c:v>
                </c:pt>
                <c:pt idx="4222">
                  <c:v>565.91</c:v>
                </c:pt>
                <c:pt idx="4223">
                  <c:v>565.91</c:v>
                </c:pt>
                <c:pt idx="4224">
                  <c:v>565.91</c:v>
                </c:pt>
                <c:pt idx="4225">
                  <c:v>565.9</c:v>
                </c:pt>
                <c:pt idx="4226">
                  <c:v>565.9</c:v>
                </c:pt>
                <c:pt idx="4227">
                  <c:v>565.9</c:v>
                </c:pt>
                <c:pt idx="4228">
                  <c:v>565.9</c:v>
                </c:pt>
                <c:pt idx="4229">
                  <c:v>565.9</c:v>
                </c:pt>
                <c:pt idx="4230">
                  <c:v>565.89</c:v>
                </c:pt>
                <c:pt idx="4231">
                  <c:v>565.89</c:v>
                </c:pt>
                <c:pt idx="4232">
                  <c:v>565.89</c:v>
                </c:pt>
                <c:pt idx="4233">
                  <c:v>565.89</c:v>
                </c:pt>
                <c:pt idx="4234">
                  <c:v>565.89</c:v>
                </c:pt>
                <c:pt idx="4235">
                  <c:v>565.89</c:v>
                </c:pt>
                <c:pt idx="4236">
                  <c:v>565.89</c:v>
                </c:pt>
                <c:pt idx="4237">
                  <c:v>565.89</c:v>
                </c:pt>
                <c:pt idx="4238">
                  <c:v>565.89</c:v>
                </c:pt>
                <c:pt idx="4239">
                  <c:v>565.89</c:v>
                </c:pt>
                <c:pt idx="4240">
                  <c:v>565.88</c:v>
                </c:pt>
                <c:pt idx="4241">
                  <c:v>565.88</c:v>
                </c:pt>
                <c:pt idx="4242">
                  <c:v>565.88</c:v>
                </c:pt>
                <c:pt idx="4243">
                  <c:v>565.88</c:v>
                </c:pt>
                <c:pt idx="4244">
                  <c:v>565.88</c:v>
                </c:pt>
                <c:pt idx="4245">
                  <c:v>565.88</c:v>
                </c:pt>
                <c:pt idx="4246">
                  <c:v>565.88</c:v>
                </c:pt>
                <c:pt idx="4247">
                  <c:v>565.88</c:v>
                </c:pt>
                <c:pt idx="4248">
                  <c:v>565.89</c:v>
                </c:pt>
                <c:pt idx="4249">
                  <c:v>565.89</c:v>
                </c:pt>
                <c:pt idx="4250">
                  <c:v>565.89</c:v>
                </c:pt>
                <c:pt idx="4251">
                  <c:v>565.89</c:v>
                </c:pt>
                <c:pt idx="4252">
                  <c:v>565.89</c:v>
                </c:pt>
                <c:pt idx="4253">
                  <c:v>565.89</c:v>
                </c:pt>
                <c:pt idx="4254">
                  <c:v>565.89</c:v>
                </c:pt>
                <c:pt idx="4255">
                  <c:v>565.89</c:v>
                </c:pt>
                <c:pt idx="4256">
                  <c:v>565.89</c:v>
                </c:pt>
                <c:pt idx="4257">
                  <c:v>565.89</c:v>
                </c:pt>
                <c:pt idx="4258">
                  <c:v>565.89</c:v>
                </c:pt>
                <c:pt idx="4259">
                  <c:v>565.89</c:v>
                </c:pt>
                <c:pt idx="4260">
                  <c:v>565.89</c:v>
                </c:pt>
                <c:pt idx="4261">
                  <c:v>565.89</c:v>
                </c:pt>
                <c:pt idx="4262">
                  <c:v>565.89</c:v>
                </c:pt>
                <c:pt idx="4263">
                  <c:v>565.89</c:v>
                </c:pt>
                <c:pt idx="4264">
                  <c:v>565.89</c:v>
                </c:pt>
                <c:pt idx="4265">
                  <c:v>565.89</c:v>
                </c:pt>
                <c:pt idx="4266">
                  <c:v>565.89</c:v>
                </c:pt>
                <c:pt idx="4267">
                  <c:v>565.89</c:v>
                </c:pt>
                <c:pt idx="4268">
                  <c:v>565.89</c:v>
                </c:pt>
                <c:pt idx="4269">
                  <c:v>565.89</c:v>
                </c:pt>
                <c:pt idx="4270">
                  <c:v>565.89</c:v>
                </c:pt>
                <c:pt idx="4271">
                  <c:v>565.89</c:v>
                </c:pt>
                <c:pt idx="4272">
                  <c:v>565.89</c:v>
                </c:pt>
                <c:pt idx="4273">
                  <c:v>565.89</c:v>
                </c:pt>
                <c:pt idx="4274">
                  <c:v>565.89</c:v>
                </c:pt>
                <c:pt idx="4275">
                  <c:v>565.89</c:v>
                </c:pt>
                <c:pt idx="4276">
                  <c:v>565.89</c:v>
                </c:pt>
                <c:pt idx="4277">
                  <c:v>565.89</c:v>
                </c:pt>
                <c:pt idx="4278">
                  <c:v>565.89</c:v>
                </c:pt>
                <c:pt idx="4279">
                  <c:v>565.89</c:v>
                </c:pt>
                <c:pt idx="4280">
                  <c:v>565.89</c:v>
                </c:pt>
                <c:pt idx="4281">
                  <c:v>565.89</c:v>
                </c:pt>
                <c:pt idx="4282">
                  <c:v>565.89</c:v>
                </c:pt>
                <c:pt idx="4283">
                  <c:v>565.89</c:v>
                </c:pt>
                <c:pt idx="4284">
                  <c:v>565.89</c:v>
                </c:pt>
                <c:pt idx="4285">
                  <c:v>565.89</c:v>
                </c:pt>
                <c:pt idx="4286">
                  <c:v>565.89</c:v>
                </c:pt>
                <c:pt idx="4287">
                  <c:v>565.89</c:v>
                </c:pt>
                <c:pt idx="4288">
                  <c:v>565.89</c:v>
                </c:pt>
                <c:pt idx="4289">
                  <c:v>565.89</c:v>
                </c:pt>
                <c:pt idx="4290">
                  <c:v>565.89</c:v>
                </c:pt>
                <c:pt idx="4291">
                  <c:v>565.89</c:v>
                </c:pt>
                <c:pt idx="4292">
                  <c:v>565.89</c:v>
                </c:pt>
                <c:pt idx="4293">
                  <c:v>565.89</c:v>
                </c:pt>
                <c:pt idx="4294">
                  <c:v>565.89</c:v>
                </c:pt>
                <c:pt idx="4295">
                  <c:v>565.89</c:v>
                </c:pt>
                <c:pt idx="4296">
                  <c:v>565.89</c:v>
                </c:pt>
                <c:pt idx="4297">
                  <c:v>565.88</c:v>
                </c:pt>
                <c:pt idx="4298">
                  <c:v>565.88</c:v>
                </c:pt>
                <c:pt idx="4299">
                  <c:v>565.88</c:v>
                </c:pt>
                <c:pt idx="4300">
                  <c:v>565.88</c:v>
                </c:pt>
                <c:pt idx="4301">
                  <c:v>565.88</c:v>
                </c:pt>
                <c:pt idx="4302">
                  <c:v>565.88</c:v>
                </c:pt>
                <c:pt idx="4303">
                  <c:v>565.88</c:v>
                </c:pt>
                <c:pt idx="4304">
                  <c:v>565.88</c:v>
                </c:pt>
                <c:pt idx="4305">
                  <c:v>565.88</c:v>
                </c:pt>
                <c:pt idx="4306">
                  <c:v>565.88</c:v>
                </c:pt>
                <c:pt idx="4307">
                  <c:v>565.88</c:v>
                </c:pt>
                <c:pt idx="4308">
                  <c:v>565.88</c:v>
                </c:pt>
                <c:pt idx="4309">
                  <c:v>565.88</c:v>
                </c:pt>
                <c:pt idx="4310">
                  <c:v>565.88</c:v>
                </c:pt>
                <c:pt idx="4311">
                  <c:v>565.88</c:v>
                </c:pt>
                <c:pt idx="4312">
                  <c:v>565.88</c:v>
                </c:pt>
                <c:pt idx="4313">
                  <c:v>565.88</c:v>
                </c:pt>
                <c:pt idx="4314">
                  <c:v>565.88</c:v>
                </c:pt>
                <c:pt idx="4315">
                  <c:v>565.88</c:v>
                </c:pt>
                <c:pt idx="4316">
                  <c:v>565.88</c:v>
                </c:pt>
                <c:pt idx="4317">
                  <c:v>565.88</c:v>
                </c:pt>
                <c:pt idx="4318">
                  <c:v>565.88</c:v>
                </c:pt>
                <c:pt idx="4319">
                  <c:v>565.88</c:v>
                </c:pt>
                <c:pt idx="4320">
                  <c:v>565.88</c:v>
                </c:pt>
                <c:pt idx="4321">
                  <c:v>565.88</c:v>
                </c:pt>
                <c:pt idx="4322">
                  <c:v>565.88</c:v>
                </c:pt>
                <c:pt idx="4323">
                  <c:v>565.88</c:v>
                </c:pt>
                <c:pt idx="4324">
                  <c:v>565.88</c:v>
                </c:pt>
                <c:pt idx="4325">
                  <c:v>565.88</c:v>
                </c:pt>
                <c:pt idx="4326">
                  <c:v>565.88</c:v>
                </c:pt>
                <c:pt idx="4327">
                  <c:v>565.88</c:v>
                </c:pt>
                <c:pt idx="4328">
                  <c:v>565.88</c:v>
                </c:pt>
                <c:pt idx="4329">
                  <c:v>565.88</c:v>
                </c:pt>
                <c:pt idx="4330">
                  <c:v>565.88</c:v>
                </c:pt>
                <c:pt idx="4331">
                  <c:v>565.88</c:v>
                </c:pt>
                <c:pt idx="4332">
                  <c:v>565.88</c:v>
                </c:pt>
                <c:pt idx="4333">
                  <c:v>565.88</c:v>
                </c:pt>
                <c:pt idx="4334">
                  <c:v>565.88</c:v>
                </c:pt>
                <c:pt idx="4335">
                  <c:v>565.88</c:v>
                </c:pt>
                <c:pt idx="4336">
                  <c:v>565.88</c:v>
                </c:pt>
                <c:pt idx="4337">
                  <c:v>565.88</c:v>
                </c:pt>
                <c:pt idx="4338">
                  <c:v>565.88</c:v>
                </c:pt>
                <c:pt idx="4339">
                  <c:v>565.88</c:v>
                </c:pt>
                <c:pt idx="4340">
                  <c:v>565.88</c:v>
                </c:pt>
                <c:pt idx="4341">
                  <c:v>565.88</c:v>
                </c:pt>
                <c:pt idx="4342">
                  <c:v>565.88</c:v>
                </c:pt>
                <c:pt idx="4343">
                  <c:v>565.88</c:v>
                </c:pt>
                <c:pt idx="4344">
                  <c:v>565.88</c:v>
                </c:pt>
                <c:pt idx="4345">
                  <c:v>565.88</c:v>
                </c:pt>
                <c:pt idx="4346">
                  <c:v>565.88</c:v>
                </c:pt>
                <c:pt idx="4347">
                  <c:v>565.88</c:v>
                </c:pt>
                <c:pt idx="4348">
                  <c:v>565.88</c:v>
                </c:pt>
                <c:pt idx="4349">
                  <c:v>565.88</c:v>
                </c:pt>
                <c:pt idx="4350">
                  <c:v>565.88</c:v>
                </c:pt>
                <c:pt idx="4351">
                  <c:v>565.88</c:v>
                </c:pt>
                <c:pt idx="4352">
                  <c:v>565.88</c:v>
                </c:pt>
                <c:pt idx="4353">
                  <c:v>565.88</c:v>
                </c:pt>
                <c:pt idx="4354">
                  <c:v>565.88</c:v>
                </c:pt>
                <c:pt idx="4355">
                  <c:v>565.88</c:v>
                </c:pt>
                <c:pt idx="4356">
                  <c:v>565.88</c:v>
                </c:pt>
                <c:pt idx="4357">
                  <c:v>565.88</c:v>
                </c:pt>
                <c:pt idx="4358">
                  <c:v>565.88</c:v>
                </c:pt>
                <c:pt idx="4359">
                  <c:v>565.88</c:v>
                </c:pt>
                <c:pt idx="4360">
                  <c:v>565.88</c:v>
                </c:pt>
                <c:pt idx="4361">
                  <c:v>565.88</c:v>
                </c:pt>
                <c:pt idx="4362">
                  <c:v>565.88</c:v>
                </c:pt>
                <c:pt idx="4363">
                  <c:v>565.88</c:v>
                </c:pt>
                <c:pt idx="4364">
                  <c:v>565.88</c:v>
                </c:pt>
                <c:pt idx="4365">
                  <c:v>565.88</c:v>
                </c:pt>
                <c:pt idx="4366">
                  <c:v>565.87</c:v>
                </c:pt>
                <c:pt idx="4367">
                  <c:v>565.87</c:v>
                </c:pt>
                <c:pt idx="4368">
                  <c:v>565.87</c:v>
                </c:pt>
                <c:pt idx="4369">
                  <c:v>565.87</c:v>
                </c:pt>
                <c:pt idx="4370">
                  <c:v>565.87</c:v>
                </c:pt>
                <c:pt idx="4371">
                  <c:v>565.87</c:v>
                </c:pt>
                <c:pt idx="4372">
                  <c:v>565.87</c:v>
                </c:pt>
                <c:pt idx="4373">
                  <c:v>565.87</c:v>
                </c:pt>
                <c:pt idx="4374">
                  <c:v>565.87</c:v>
                </c:pt>
                <c:pt idx="4375">
                  <c:v>565.87</c:v>
                </c:pt>
                <c:pt idx="4376">
                  <c:v>565.87</c:v>
                </c:pt>
                <c:pt idx="4377">
                  <c:v>565.87</c:v>
                </c:pt>
                <c:pt idx="4378">
                  <c:v>565.87</c:v>
                </c:pt>
                <c:pt idx="4379">
                  <c:v>565.87</c:v>
                </c:pt>
                <c:pt idx="4380">
                  <c:v>565.87</c:v>
                </c:pt>
                <c:pt idx="4381">
                  <c:v>565.87</c:v>
                </c:pt>
                <c:pt idx="4382">
                  <c:v>565.87</c:v>
                </c:pt>
                <c:pt idx="4383">
                  <c:v>565.87</c:v>
                </c:pt>
                <c:pt idx="4384">
                  <c:v>565.87</c:v>
                </c:pt>
                <c:pt idx="4385">
                  <c:v>565.87</c:v>
                </c:pt>
                <c:pt idx="4386">
                  <c:v>565.87</c:v>
                </c:pt>
                <c:pt idx="4387">
                  <c:v>565.87</c:v>
                </c:pt>
                <c:pt idx="4388">
                  <c:v>565.87</c:v>
                </c:pt>
                <c:pt idx="4389">
                  <c:v>565.87</c:v>
                </c:pt>
                <c:pt idx="4390">
                  <c:v>565.87</c:v>
                </c:pt>
                <c:pt idx="4391">
                  <c:v>565.87</c:v>
                </c:pt>
                <c:pt idx="4392">
                  <c:v>565.87</c:v>
                </c:pt>
                <c:pt idx="4393">
                  <c:v>565.87</c:v>
                </c:pt>
                <c:pt idx="4394">
                  <c:v>565.87</c:v>
                </c:pt>
                <c:pt idx="4395">
                  <c:v>565.87</c:v>
                </c:pt>
                <c:pt idx="4396">
                  <c:v>565.87</c:v>
                </c:pt>
                <c:pt idx="4397">
                  <c:v>565.87</c:v>
                </c:pt>
                <c:pt idx="4398">
                  <c:v>565.87</c:v>
                </c:pt>
                <c:pt idx="4399">
                  <c:v>565.87</c:v>
                </c:pt>
                <c:pt idx="4400">
                  <c:v>565.87</c:v>
                </c:pt>
                <c:pt idx="4401">
                  <c:v>565.87</c:v>
                </c:pt>
                <c:pt idx="4402">
                  <c:v>565.87</c:v>
                </c:pt>
                <c:pt idx="4403">
                  <c:v>565.87</c:v>
                </c:pt>
                <c:pt idx="4404">
                  <c:v>565.87</c:v>
                </c:pt>
                <c:pt idx="4405">
                  <c:v>565.87</c:v>
                </c:pt>
                <c:pt idx="4406">
                  <c:v>565.87</c:v>
                </c:pt>
                <c:pt idx="4407">
                  <c:v>565.87</c:v>
                </c:pt>
                <c:pt idx="4408">
                  <c:v>565.87</c:v>
                </c:pt>
                <c:pt idx="4409">
                  <c:v>565.87</c:v>
                </c:pt>
                <c:pt idx="4410">
                  <c:v>565.87</c:v>
                </c:pt>
                <c:pt idx="4411">
                  <c:v>565.87</c:v>
                </c:pt>
                <c:pt idx="4412">
                  <c:v>565.87</c:v>
                </c:pt>
                <c:pt idx="4413">
                  <c:v>565.87</c:v>
                </c:pt>
                <c:pt idx="4414">
                  <c:v>565.87</c:v>
                </c:pt>
                <c:pt idx="4415">
                  <c:v>565.87</c:v>
                </c:pt>
                <c:pt idx="4416">
                  <c:v>565.87</c:v>
                </c:pt>
                <c:pt idx="4417">
                  <c:v>565.87</c:v>
                </c:pt>
                <c:pt idx="4418">
                  <c:v>565.87</c:v>
                </c:pt>
                <c:pt idx="4419">
                  <c:v>565.87</c:v>
                </c:pt>
                <c:pt idx="4420">
                  <c:v>565.87</c:v>
                </c:pt>
                <c:pt idx="4421">
                  <c:v>565.87</c:v>
                </c:pt>
                <c:pt idx="4422">
                  <c:v>565.87</c:v>
                </c:pt>
                <c:pt idx="4423">
                  <c:v>565.86</c:v>
                </c:pt>
                <c:pt idx="4424">
                  <c:v>565.86</c:v>
                </c:pt>
                <c:pt idx="4425">
                  <c:v>565.86</c:v>
                </c:pt>
                <c:pt idx="4426">
                  <c:v>565.86</c:v>
                </c:pt>
                <c:pt idx="4427">
                  <c:v>565.86</c:v>
                </c:pt>
                <c:pt idx="4428">
                  <c:v>565.86</c:v>
                </c:pt>
                <c:pt idx="4429">
                  <c:v>565.86</c:v>
                </c:pt>
                <c:pt idx="4430">
                  <c:v>565.86</c:v>
                </c:pt>
                <c:pt idx="4431">
                  <c:v>565.86</c:v>
                </c:pt>
                <c:pt idx="4432">
                  <c:v>565.86</c:v>
                </c:pt>
                <c:pt idx="4433">
                  <c:v>565.86</c:v>
                </c:pt>
                <c:pt idx="4434">
                  <c:v>565.86</c:v>
                </c:pt>
                <c:pt idx="4435">
                  <c:v>565.86</c:v>
                </c:pt>
                <c:pt idx="4436">
                  <c:v>565.86</c:v>
                </c:pt>
                <c:pt idx="4437">
                  <c:v>565.86</c:v>
                </c:pt>
                <c:pt idx="4438">
                  <c:v>565.86</c:v>
                </c:pt>
                <c:pt idx="4439">
                  <c:v>565.86</c:v>
                </c:pt>
                <c:pt idx="4440">
                  <c:v>565.86</c:v>
                </c:pt>
                <c:pt idx="4441">
                  <c:v>565.86</c:v>
                </c:pt>
                <c:pt idx="4442">
                  <c:v>565.86</c:v>
                </c:pt>
                <c:pt idx="4443">
                  <c:v>565.86</c:v>
                </c:pt>
                <c:pt idx="4444">
                  <c:v>565.86</c:v>
                </c:pt>
                <c:pt idx="4445">
                  <c:v>565.86</c:v>
                </c:pt>
                <c:pt idx="4446">
                  <c:v>565.86</c:v>
                </c:pt>
                <c:pt idx="4447">
                  <c:v>565.86</c:v>
                </c:pt>
                <c:pt idx="4448">
                  <c:v>565.86</c:v>
                </c:pt>
                <c:pt idx="4449">
                  <c:v>565.86</c:v>
                </c:pt>
                <c:pt idx="4450">
                  <c:v>565.86</c:v>
                </c:pt>
                <c:pt idx="4451">
                  <c:v>565.86</c:v>
                </c:pt>
                <c:pt idx="4452">
                  <c:v>565.86</c:v>
                </c:pt>
                <c:pt idx="4453">
                  <c:v>565.86</c:v>
                </c:pt>
                <c:pt idx="4454">
                  <c:v>565.86</c:v>
                </c:pt>
                <c:pt idx="4455">
                  <c:v>565.86</c:v>
                </c:pt>
                <c:pt idx="4456">
                  <c:v>565.86</c:v>
                </c:pt>
                <c:pt idx="4457">
                  <c:v>565.86</c:v>
                </c:pt>
                <c:pt idx="4458">
                  <c:v>565.86</c:v>
                </c:pt>
                <c:pt idx="4459">
                  <c:v>565.86</c:v>
                </c:pt>
                <c:pt idx="4460">
                  <c:v>565.86</c:v>
                </c:pt>
                <c:pt idx="4461">
                  <c:v>565.86</c:v>
                </c:pt>
                <c:pt idx="4462">
                  <c:v>565.86</c:v>
                </c:pt>
                <c:pt idx="4463">
                  <c:v>565.86</c:v>
                </c:pt>
                <c:pt idx="4464">
                  <c:v>565.86</c:v>
                </c:pt>
                <c:pt idx="4465">
                  <c:v>565.86</c:v>
                </c:pt>
                <c:pt idx="4466">
                  <c:v>565.86</c:v>
                </c:pt>
                <c:pt idx="4467">
                  <c:v>565.86</c:v>
                </c:pt>
                <c:pt idx="4468">
                  <c:v>565.86</c:v>
                </c:pt>
                <c:pt idx="4469">
                  <c:v>565.86</c:v>
                </c:pt>
                <c:pt idx="4470">
                  <c:v>565.86</c:v>
                </c:pt>
                <c:pt idx="4471">
                  <c:v>565.86</c:v>
                </c:pt>
                <c:pt idx="4472">
                  <c:v>565.86</c:v>
                </c:pt>
                <c:pt idx="4473">
                  <c:v>565.86</c:v>
                </c:pt>
                <c:pt idx="4474">
                  <c:v>565.86</c:v>
                </c:pt>
                <c:pt idx="4475">
                  <c:v>565.86</c:v>
                </c:pt>
                <c:pt idx="4476">
                  <c:v>565.86</c:v>
                </c:pt>
                <c:pt idx="4477">
                  <c:v>565.86</c:v>
                </c:pt>
                <c:pt idx="4478">
                  <c:v>565.86</c:v>
                </c:pt>
                <c:pt idx="4479">
                  <c:v>565.86</c:v>
                </c:pt>
                <c:pt idx="4480">
                  <c:v>565.86</c:v>
                </c:pt>
                <c:pt idx="4481">
                  <c:v>565.86</c:v>
                </c:pt>
                <c:pt idx="4482">
                  <c:v>565.86</c:v>
                </c:pt>
                <c:pt idx="4483">
                  <c:v>565.86</c:v>
                </c:pt>
                <c:pt idx="4484">
                  <c:v>565.86</c:v>
                </c:pt>
                <c:pt idx="4485">
                  <c:v>565.86</c:v>
                </c:pt>
                <c:pt idx="4486">
                  <c:v>565.86</c:v>
                </c:pt>
                <c:pt idx="4487">
                  <c:v>565.86</c:v>
                </c:pt>
                <c:pt idx="4488">
                  <c:v>565.86</c:v>
                </c:pt>
                <c:pt idx="4489">
                  <c:v>565.86</c:v>
                </c:pt>
                <c:pt idx="4490">
                  <c:v>565.86</c:v>
                </c:pt>
                <c:pt idx="4491">
                  <c:v>565.86</c:v>
                </c:pt>
                <c:pt idx="4492">
                  <c:v>565.86</c:v>
                </c:pt>
                <c:pt idx="4493">
                  <c:v>565.86</c:v>
                </c:pt>
                <c:pt idx="4494">
                  <c:v>565.86</c:v>
                </c:pt>
                <c:pt idx="4495">
                  <c:v>565.85</c:v>
                </c:pt>
                <c:pt idx="4496">
                  <c:v>565.85</c:v>
                </c:pt>
                <c:pt idx="4497">
                  <c:v>565.85</c:v>
                </c:pt>
                <c:pt idx="4498">
                  <c:v>565.85</c:v>
                </c:pt>
                <c:pt idx="4499">
                  <c:v>565.85</c:v>
                </c:pt>
                <c:pt idx="4500">
                  <c:v>565.85</c:v>
                </c:pt>
                <c:pt idx="4501">
                  <c:v>565.85</c:v>
                </c:pt>
                <c:pt idx="4502">
                  <c:v>565.85</c:v>
                </c:pt>
                <c:pt idx="4503">
                  <c:v>565.85</c:v>
                </c:pt>
                <c:pt idx="4504">
                  <c:v>565.85</c:v>
                </c:pt>
                <c:pt idx="4505">
                  <c:v>565.85</c:v>
                </c:pt>
                <c:pt idx="4506">
                  <c:v>565.85</c:v>
                </c:pt>
                <c:pt idx="4507">
                  <c:v>565.85</c:v>
                </c:pt>
                <c:pt idx="4508">
                  <c:v>565.85</c:v>
                </c:pt>
                <c:pt idx="4509">
                  <c:v>565.85</c:v>
                </c:pt>
                <c:pt idx="4510">
                  <c:v>565.85</c:v>
                </c:pt>
                <c:pt idx="4511">
                  <c:v>565.85</c:v>
                </c:pt>
                <c:pt idx="4512">
                  <c:v>565.85</c:v>
                </c:pt>
                <c:pt idx="4513">
                  <c:v>565.85</c:v>
                </c:pt>
                <c:pt idx="4514">
                  <c:v>565.85</c:v>
                </c:pt>
                <c:pt idx="4515">
                  <c:v>565.85</c:v>
                </c:pt>
                <c:pt idx="4516">
                  <c:v>565.85</c:v>
                </c:pt>
                <c:pt idx="4517">
                  <c:v>565.85</c:v>
                </c:pt>
                <c:pt idx="4518">
                  <c:v>565.85</c:v>
                </c:pt>
                <c:pt idx="4519">
                  <c:v>565.85</c:v>
                </c:pt>
                <c:pt idx="4520">
                  <c:v>565.85</c:v>
                </c:pt>
                <c:pt idx="4521">
                  <c:v>565.85</c:v>
                </c:pt>
                <c:pt idx="4522">
                  <c:v>565.85</c:v>
                </c:pt>
                <c:pt idx="4523">
                  <c:v>565.85</c:v>
                </c:pt>
                <c:pt idx="4524">
                  <c:v>565.85</c:v>
                </c:pt>
                <c:pt idx="4525">
                  <c:v>565.85</c:v>
                </c:pt>
                <c:pt idx="4526">
                  <c:v>565.85</c:v>
                </c:pt>
                <c:pt idx="4527">
                  <c:v>565.85</c:v>
                </c:pt>
                <c:pt idx="4528">
                  <c:v>565.85</c:v>
                </c:pt>
                <c:pt idx="4529">
                  <c:v>565.85</c:v>
                </c:pt>
                <c:pt idx="4530">
                  <c:v>565.85</c:v>
                </c:pt>
                <c:pt idx="4531">
                  <c:v>565.85</c:v>
                </c:pt>
                <c:pt idx="4532">
                  <c:v>565.85</c:v>
                </c:pt>
                <c:pt idx="4533">
                  <c:v>565.85</c:v>
                </c:pt>
                <c:pt idx="4534">
                  <c:v>565.85</c:v>
                </c:pt>
                <c:pt idx="4535">
                  <c:v>565.85</c:v>
                </c:pt>
                <c:pt idx="4536">
                  <c:v>565.85</c:v>
                </c:pt>
                <c:pt idx="4537">
                  <c:v>565.85</c:v>
                </c:pt>
                <c:pt idx="4538">
                  <c:v>565.85</c:v>
                </c:pt>
                <c:pt idx="4539">
                  <c:v>565.85</c:v>
                </c:pt>
                <c:pt idx="4540">
                  <c:v>565.85</c:v>
                </c:pt>
                <c:pt idx="4541">
                  <c:v>565.85</c:v>
                </c:pt>
                <c:pt idx="4542">
                  <c:v>565.85</c:v>
                </c:pt>
                <c:pt idx="4543">
                  <c:v>565.85</c:v>
                </c:pt>
                <c:pt idx="4544">
                  <c:v>565.85</c:v>
                </c:pt>
                <c:pt idx="4545">
                  <c:v>565.85</c:v>
                </c:pt>
                <c:pt idx="4546">
                  <c:v>565.85</c:v>
                </c:pt>
                <c:pt idx="4547">
                  <c:v>565.85</c:v>
                </c:pt>
                <c:pt idx="4548">
                  <c:v>565.85</c:v>
                </c:pt>
                <c:pt idx="4549">
                  <c:v>565.85</c:v>
                </c:pt>
                <c:pt idx="4550">
                  <c:v>565.85</c:v>
                </c:pt>
                <c:pt idx="4551">
                  <c:v>565.85</c:v>
                </c:pt>
                <c:pt idx="4552">
                  <c:v>565.85</c:v>
                </c:pt>
                <c:pt idx="4553">
                  <c:v>565.85</c:v>
                </c:pt>
                <c:pt idx="4554">
                  <c:v>565.85</c:v>
                </c:pt>
                <c:pt idx="4555">
                  <c:v>565.85</c:v>
                </c:pt>
                <c:pt idx="4556">
                  <c:v>565.85</c:v>
                </c:pt>
                <c:pt idx="4557">
                  <c:v>565.85</c:v>
                </c:pt>
                <c:pt idx="4558">
                  <c:v>565.85</c:v>
                </c:pt>
                <c:pt idx="4559">
                  <c:v>565.85</c:v>
                </c:pt>
                <c:pt idx="4560">
                  <c:v>565.85</c:v>
                </c:pt>
                <c:pt idx="4561">
                  <c:v>565.85</c:v>
                </c:pt>
                <c:pt idx="4562">
                  <c:v>565.85</c:v>
                </c:pt>
                <c:pt idx="4563">
                  <c:v>565.85</c:v>
                </c:pt>
                <c:pt idx="4564">
                  <c:v>565.84</c:v>
                </c:pt>
                <c:pt idx="4565">
                  <c:v>565.84</c:v>
                </c:pt>
                <c:pt idx="4566">
                  <c:v>565.84</c:v>
                </c:pt>
                <c:pt idx="4567">
                  <c:v>565.84</c:v>
                </c:pt>
                <c:pt idx="4568">
                  <c:v>565.84</c:v>
                </c:pt>
                <c:pt idx="4569">
                  <c:v>565.84</c:v>
                </c:pt>
                <c:pt idx="4570">
                  <c:v>565.84</c:v>
                </c:pt>
                <c:pt idx="4571">
                  <c:v>565.84</c:v>
                </c:pt>
                <c:pt idx="4572">
                  <c:v>565.84</c:v>
                </c:pt>
                <c:pt idx="4573">
                  <c:v>565.84</c:v>
                </c:pt>
                <c:pt idx="4574">
                  <c:v>565.84</c:v>
                </c:pt>
                <c:pt idx="4575">
                  <c:v>565.84</c:v>
                </c:pt>
                <c:pt idx="4576">
                  <c:v>565.84</c:v>
                </c:pt>
                <c:pt idx="4577">
                  <c:v>565.84</c:v>
                </c:pt>
                <c:pt idx="4578">
                  <c:v>565.84</c:v>
                </c:pt>
                <c:pt idx="4579">
                  <c:v>565.84</c:v>
                </c:pt>
                <c:pt idx="4580">
                  <c:v>565.84</c:v>
                </c:pt>
                <c:pt idx="4581">
                  <c:v>565.84</c:v>
                </c:pt>
                <c:pt idx="4582">
                  <c:v>565.84</c:v>
                </c:pt>
                <c:pt idx="4583">
                  <c:v>565.84</c:v>
                </c:pt>
                <c:pt idx="4584">
                  <c:v>565.84</c:v>
                </c:pt>
                <c:pt idx="4585">
                  <c:v>565.84</c:v>
                </c:pt>
                <c:pt idx="4586">
                  <c:v>565.84</c:v>
                </c:pt>
                <c:pt idx="4587">
                  <c:v>565.84</c:v>
                </c:pt>
                <c:pt idx="4588">
                  <c:v>565.84</c:v>
                </c:pt>
                <c:pt idx="4589">
                  <c:v>565.84</c:v>
                </c:pt>
                <c:pt idx="4590">
                  <c:v>565.84</c:v>
                </c:pt>
                <c:pt idx="4591">
                  <c:v>565.84</c:v>
                </c:pt>
                <c:pt idx="4592">
                  <c:v>565.84</c:v>
                </c:pt>
                <c:pt idx="4593">
                  <c:v>565.84</c:v>
                </c:pt>
                <c:pt idx="4594">
                  <c:v>565.84</c:v>
                </c:pt>
                <c:pt idx="4595">
                  <c:v>565.84</c:v>
                </c:pt>
                <c:pt idx="4596">
                  <c:v>565.84</c:v>
                </c:pt>
                <c:pt idx="4597">
                  <c:v>565.84</c:v>
                </c:pt>
                <c:pt idx="4598">
                  <c:v>565.84</c:v>
                </c:pt>
                <c:pt idx="4599">
                  <c:v>565.84</c:v>
                </c:pt>
                <c:pt idx="4600">
                  <c:v>565.84</c:v>
                </c:pt>
                <c:pt idx="4601">
                  <c:v>565.84</c:v>
                </c:pt>
                <c:pt idx="4602">
                  <c:v>565.84</c:v>
                </c:pt>
                <c:pt idx="4603">
                  <c:v>565.84</c:v>
                </c:pt>
                <c:pt idx="4604">
                  <c:v>565.84</c:v>
                </c:pt>
                <c:pt idx="4605">
                  <c:v>565.84</c:v>
                </c:pt>
                <c:pt idx="4606">
                  <c:v>565.84</c:v>
                </c:pt>
                <c:pt idx="4607">
                  <c:v>565.84</c:v>
                </c:pt>
                <c:pt idx="4608">
                  <c:v>565.84</c:v>
                </c:pt>
                <c:pt idx="4609">
                  <c:v>565.84</c:v>
                </c:pt>
                <c:pt idx="4610">
                  <c:v>565.84</c:v>
                </c:pt>
                <c:pt idx="4611">
                  <c:v>565.84</c:v>
                </c:pt>
                <c:pt idx="4612">
                  <c:v>565.84</c:v>
                </c:pt>
                <c:pt idx="4613">
                  <c:v>565.84</c:v>
                </c:pt>
                <c:pt idx="4614">
                  <c:v>565.84</c:v>
                </c:pt>
                <c:pt idx="4615">
                  <c:v>565.84</c:v>
                </c:pt>
                <c:pt idx="4616">
                  <c:v>565.84</c:v>
                </c:pt>
                <c:pt idx="4617">
                  <c:v>565.84</c:v>
                </c:pt>
                <c:pt idx="4618">
                  <c:v>565.84</c:v>
                </c:pt>
                <c:pt idx="4619">
                  <c:v>565.84</c:v>
                </c:pt>
                <c:pt idx="4620">
                  <c:v>565.84</c:v>
                </c:pt>
                <c:pt idx="4621">
                  <c:v>565.84</c:v>
                </c:pt>
                <c:pt idx="4622">
                  <c:v>565.84</c:v>
                </c:pt>
                <c:pt idx="4623">
                  <c:v>565.84</c:v>
                </c:pt>
                <c:pt idx="4624">
                  <c:v>565.84</c:v>
                </c:pt>
                <c:pt idx="4625">
                  <c:v>565.84</c:v>
                </c:pt>
                <c:pt idx="4626">
                  <c:v>565.84</c:v>
                </c:pt>
                <c:pt idx="4627">
                  <c:v>565.84</c:v>
                </c:pt>
                <c:pt idx="4628">
                  <c:v>565.84</c:v>
                </c:pt>
                <c:pt idx="4629">
                  <c:v>565.84</c:v>
                </c:pt>
                <c:pt idx="4630">
                  <c:v>565.84</c:v>
                </c:pt>
                <c:pt idx="4631">
                  <c:v>565.84</c:v>
                </c:pt>
                <c:pt idx="4632">
                  <c:v>565.84</c:v>
                </c:pt>
                <c:pt idx="4633">
                  <c:v>565.84</c:v>
                </c:pt>
                <c:pt idx="4634">
                  <c:v>565.84</c:v>
                </c:pt>
                <c:pt idx="4635">
                  <c:v>565.83000000000004</c:v>
                </c:pt>
                <c:pt idx="4636">
                  <c:v>565.83000000000004</c:v>
                </c:pt>
                <c:pt idx="4637">
                  <c:v>565.83000000000004</c:v>
                </c:pt>
                <c:pt idx="4638">
                  <c:v>565.83000000000004</c:v>
                </c:pt>
                <c:pt idx="4639">
                  <c:v>565.83000000000004</c:v>
                </c:pt>
                <c:pt idx="4640">
                  <c:v>565.83000000000004</c:v>
                </c:pt>
                <c:pt idx="4641">
                  <c:v>565.83000000000004</c:v>
                </c:pt>
                <c:pt idx="4642">
                  <c:v>565.83000000000004</c:v>
                </c:pt>
                <c:pt idx="4643">
                  <c:v>565.83000000000004</c:v>
                </c:pt>
                <c:pt idx="4644">
                  <c:v>565.83000000000004</c:v>
                </c:pt>
                <c:pt idx="4645">
                  <c:v>565.83000000000004</c:v>
                </c:pt>
                <c:pt idx="4646">
                  <c:v>565.83000000000004</c:v>
                </c:pt>
                <c:pt idx="4647">
                  <c:v>565.83000000000004</c:v>
                </c:pt>
                <c:pt idx="4648">
                  <c:v>565.83000000000004</c:v>
                </c:pt>
                <c:pt idx="4649">
                  <c:v>565.83000000000004</c:v>
                </c:pt>
                <c:pt idx="4650">
                  <c:v>565.83000000000004</c:v>
                </c:pt>
                <c:pt idx="4651">
                  <c:v>565.83000000000004</c:v>
                </c:pt>
                <c:pt idx="4652">
                  <c:v>565.83000000000004</c:v>
                </c:pt>
                <c:pt idx="4653">
                  <c:v>565.83000000000004</c:v>
                </c:pt>
                <c:pt idx="4654">
                  <c:v>565.83000000000004</c:v>
                </c:pt>
                <c:pt idx="4655">
                  <c:v>565.83000000000004</c:v>
                </c:pt>
                <c:pt idx="4656">
                  <c:v>565.83000000000004</c:v>
                </c:pt>
                <c:pt idx="4657">
                  <c:v>565.83000000000004</c:v>
                </c:pt>
                <c:pt idx="4658">
                  <c:v>565.83000000000004</c:v>
                </c:pt>
                <c:pt idx="4659">
                  <c:v>565.83000000000004</c:v>
                </c:pt>
                <c:pt idx="4660">
                  <c:v>565.83000000000004</c:v>
                </c:pt>
                <c:pt idx="4661">
                  <c:v>565.83000000000004</c:v>
                </c:pt>
                <c:pt idx="4662">
                  <c:v>565.83000000000004</c:v>
                </c:pt>
                <c:pt idx="4663">
                  <c:v>565.83000000000004</c:v>
                </c:pt>
                <c:pt idx="4664">
                  <c:v>565.83000000000004</c:v>
                </c:pt>
                <c:pt idx="4665">
                  <c:v>565.83000000000004</c:v>
                </c:pt>
                <c:pt idx="4666">
                  <c:v>565.83000000000004</c:v>
                </c:pt>
                <c:pt idx="4667">
                  <c:v>565.83000000000004</c:v>
                </c:pt>
                <c:pt idx="4668">
                  <c:v>565.83000000000004</c:v>
                </c:pt>
                <c:pt idx="4669">
                  <c:v>565.83000000000004</c:v>
                </c:pt>
                <c:pt idx="4670">
                  <c:v>565.83000000000004</c:v>
                </c:pt>
                <c:pt idx="4671">
                  <c:v>565.83000000000004</c:v>
                </c:pt>
                <c:pt idx="4672">
                  <c:v>565.83000000000004</c:v>
                </c:pt>
                <c:pt idx="4673">
                  <c:v>565.83000000000004</c:v>
                </c:pt>
                <c:pt idx="4674">
                  <c:v>565.83000000000004</c:v>
                </c:pt>
                <c:pt idx="4675">
                  <c:v>565.83000000000004</c:v>
                </c:pt>
                <c:pt idx="4676">
                  <c:v>565.83000000000004</c:v>
                </c:pt>
                <c:pt idx="4677">
                  <c:v>565.83000000000004</c:v>
                </c:pt>
                <c:pt idx="4678">
                  <c:v>565.83000000000004</c:v>
                </c:pt>
                <c:pt idx="4679">
                  <c:v>565.83000000000004</c:v>
                </c:pt>
                <c:pt idx="4680">
                  <c:v>565.83000000000004</c:v>
                </c:pt>
                <c:pt idx="4681">
                  <c:v>565.83000000000004</c:v>
                </c:pt>
                <c:pt idx="4682">
                  <c:v>565.83000000000004</c:v>
                </c:pt>
                <c:pt idx="4683">
                  <c:v>565.83000000000004</c:v>
                </c:pt>
                <c:pt idx="4684">
                  <c:v>565.83000000000004</c:v>
                </c:pt>
                <c:pt idx="4685">
                  <c:v>565.83000000000004</c:v>
                </c:pt>
                <c:pt idx="4686">
                  <c:v>565.83000000000004</c:v>
                </c:pt>
                <c:pt idx="4687">
                  <c:v>565.83000000000004</c:v>
                </c:pt>
                <c:pt idx="4688">
                  <c:v>565.83000000000004</c:v>
                </c:pt>
                <c:pt idx="4689">
                  <c:v>565.83000000000004</c:v>
                </c:pt>
                <c:pt idx="4690">
                  <c:v>565.83000000000004</c:v>
                </c:pt>
                <c:pt idx="4691">
                  <c:v>565.83000000000004</c:v>
                </c:pt>
                <c:pt idx="4692">
                  <c:v>565.83000000000004</c:v>
                </c:pt>
                <c:pt idx="4693">
                  <c:v>565.83000000000004</c:v>
                </c:pt>
                <c:pt idx="4694">
                  <c:v>565.83000000000004</c:v>
                </c:pt>
                <c:pt idx="4695">
                  <c:v>565.83000000000004</c:v>
                </c:pt>
                <c:pt idx="4696">
                  <c:v>565.83000000000004</c:v>
                </c:pt>
                <c:pt idx="4697">
                  <c:v>565.83000000000004</c:v>
                </c:pt>
                <c:pt idx="4698">
                  <c:v>565.83000000000004</c:v>
                </c:pt>
                <c:pt idx="4699">
                  <c:v>565.83000000000004</c:v>
                </c:pt>
                <c:pt idx="4700">
                  <c:v>565.83000000000004</c:v>
                </c:pt>
                <c:pt idx="4701">
                  <c:v>565.83000000000004</c:v>
                </c:pt>
                <c:pt idx="4702">
                  <c:v>565.83000000000004</c:v>
                </c:pt>
                <c:pt idx="4703">
                  <c:v>565.83000000000004</c:v>
                </c:pt>
                <c:pt idx="4704">
                  <c:v>565.83000000000004</c:v>
                </c:pt>
                <c:pt idx="4705">
                  <c:v>565.83000000000004</c:v>
                </c:pt>
                <c:pt idx="4706">
                  <c:v>565.83000000000004</c:v>
                </c:pt>
                <c:pt idx="4707">
                  <c:v>565.83000000000004</c:v>
                </c:pt>
                <c:pt idx="4708">
                  <c:v>565.83000000000004</c:v>
                </c:pt>
                <c:pt idx="4709">
                  <c:v>565.83000000000004</c:v>
                </c:pt>
                <c:pt idx="4710">
                  <c:v>565.83000000000004</c:v>
                </c:pt>
                <c:pt idx="4711">
                  <c:v>565.83000000000004</c:v>
                </c:pt>
                <c:pt idx="4712">
                  <c:v>565.83000000000004</c:v>
                </c:pt>
                <c:pt idx="4713">
                  <c:v>565.83000000000004</c:v>
                </c:pt>
                <c:pt idx="4714">
                  <c:v>565.83000000000004</c:v>
                </c:pt>
                <c:pt idx="4715">
                  <c:v>565.82000000000005</c:v>
                </c:pt>
                <c:pt idx="4716">
                  <c:v>565.82000000000005</c:v>
                </c:pt>
                <c:pt idx="4717">
                  <c:v>565.82000000000005</c:v>
                </c:pt>
                <c:pt idx="4718">
                  <c:v>565.82000000000005</c:v>
                </c:pt>
                <c:pt idx="4719">
                  <c:v>565.82000000000005</c:v>
                </c:pt>
                <c:pt idx="4720">
                  <c:v>565.82000000000005</c:v>
                </c:pt>
                <c:pt idx="4721">
                  <c:v>565.82000000000005</c:v>
                </c:pt>
                <c:pt idx="4722">
                  <c:v>565.82000000000005</c:v>
                </c:pt>
                <c:pt idx="4723">
                  <c:v>565.82000000000005</c:v>
                </c:pt>
                <c:pt idx="4724">
                  <c:v>565.82000000000005</c:v>
                </c:pt>
                <c:pt idx="4725">
                  <c:v>565.82000000000005</c:v>
                </c:pt>
                <c:pt idx="4726">
                  <c:v>565.82000000000005</c:v>
                </c:pt>
                <c:pt idx="4727">
                  <c:v>565.82000000000005</c:v>
                </c:pt>
                <c:pt idx="4728">
                  <c:v>565.82000000000005</c:v>
                </c:pt>
                <c:pt idx="4729">
                  <c:v>565.82000000000005</c:v>
                </c:pt>
                <c:pt idx="4730">
                  <c:v>565.82000000000005</c:v>
                </c:pt>
                <c:pt idx="4731">
                  <c:v>565.82000000000005</c:v>
                </c:pt>
                <c:pt idx="4732">
                  <c:v>565.82000000000005</c:v>
                </c:pt>
                <c:pt idx="4733">
                  <c:v>565.82000000000005</c:v>
                </c:pt>
                <c:pt idx="4734">
                  <c:v>565.82000000000005</c:v>
                </c:pt>
                <c:pt idx="4735">
                  <c:v>565.82000000000005</c:v>
                </c:pt>
                <c:pt idx="4736">
                  <c:v>565.82000000000005</c:v>
                </c:pt>
                <c:pt idx="4737">
                  <c:v>565.82000000000005</c:v>
                </c:pt>
                <c:pt idx="4738">
                  <c:v>565.82000000000005</c:v>
                </c:pt>
                <c:pt idx="4739">
                  <c:v>565.82000000000005</c:v>
                </c:pt>
                <c:pt idx="4740">
                  <c:v>565.82000000000005</c:v>
                </c:pt>
                <c:pt idx="4741">
                  <c:v>565.82000000000005</c:v>
                </c:pt>
                <c:pt idx="4742">
                  <c:v>565.82000000000005</c:v>
                </c:pt>
                <c:pt idx="4743">
                  <c:v>565.82000000000005</c:v>
                </c:pt>
                <c:pt idx="4744">
                  <c:v>565.82000000000005</c:v>
                </c:pt>
                <c:pt idx="4745">
                  <c:v>565.82000000000005</c:v>
                </c:pt>
                <c:pt idx="4746">
                  <c:v>565.82000000000005</c:v>
                </c:pt>
                <c:pt idx="4747">
                  <c:v>565.82000000000005</c:v>
                </c:pt>
                <c:pt idx="4748">
                  <c:v>565.82000000000005</c:v>
                </c:pt>
                <c:pt idx="4749">
                  <c:v>565.82000000000005</c:v>
                </c:pt>
                <c:pt idx="4750">
                  <c:v>565.82000000000005</c:v>
                </c:pt>
                <c:pt idx="4751">
                  <c:v>565.82000000000005</c:v>
                </c:pt>
                <c:pt idx="4752">
                  <c:v>565.82000000000005</c:v>
                </c:pt>
                <c:pt idx="4753">
                  <c:v>565.82000000000005</c:v>
                </c:pt>
                <c:pt idx="4754">
                  <c:v>565.82000000000005</c:v>
                </c:pt>
                <c:pt idx="4755">
                  <c:v>565.82000000000005</c:v>
                </c:pt>
                <c:pt idx="4756">
                  <c:v>565.82000000000005</c:v>
                </c:pt>
                <c:pt idx="4757">
                  <c:v>565.82000000000005</c:v>
                </c:pt>
                <c:pt idx="4758">
                  <c:v>565.82000000000005</c:v>
                </c:pt>
                <c:pt idx="4759">
                  <c:v>565.82000000000005</c:v>
                </c:pt>
                <c:pt idx="4760">
                  <c:v>565.82000000000005</c:v>
                </c:pt>
                <c:pt idx="4761">
                  <c:v>565.82000000000005</c:v>
                </c:pt>
                <c:pt idx="4762">
                  <c:v>565.82000000000005</c:v>
                </c:pt>
                <c:pt idx="4763">
                  <c:v>565.82000000000005</c:v>
                </c:pt>
                <c:pt idx="4764">
                  <c:v>565.82000000000005</c:v>
                </c:pt>
                <c:pt idx="4765">
                  <c:v>565.82000000000005</c:v>
                </c:pt>
                <c:pt idx="4766">
                  <c:v>565.82000000000005</c:v>
                </c:pt>
                <c:pt idx="4767">
                  <c:v>565.82000000000005</c:v>
                </c:pt>
                <c:pt idx="4768">
                  <c:v>565.82000000000005</c:v>
                </c:pt>
                <c:pt idx="4769">
                  <c:v>565.82000000000005</c:v>
                </c:pt>
                <c:pt idx="4770">
                  <c:v>565.82000000000005</c:v>
                </c:pt>
                <c:pt idx="4771">
                  <c:v>565.82000000000005</c:v>
                </c:pt>
                <c:pt idx="4772">
                  <c:v>565.82000000000005</c:v>
                </c:pt>
                <c:pt idx="4773">
                  <c:v>565.82000000000005</c:v>
                </c:pt>
                <c:pt idx="4774">
                  <c:v>565.82000000000005</c:v>
                </c:pt>
                <c:pt idx="4775">
                  <c:v>565.82000000000005</c:v>
                </c:pt>
                <c:pt idx="4776">
                  <c:v>565.82000000000005</c:v>
                </c:pt>
                <c:pt idx="4777">
                  <c:v>565.82000000000005</c:v>
                </c:pt>
                <c:pt idx="4778">
                  <c:v>565.82000000000005</c:v>
                </c:pt>
                <c:pt idx="4779">
                  <c:v>565.82000000000005</c:v>
                </c:pt>
                <c:pt idx="4780">
                  <c:v>565.82000000000005</c:v>
                </c:pt>
                <c:pt idx="4781">
                  <c:v>565.82000000000005</c:v>
                </c:pt>
                <c:pt idx="4782">
                  <c:v>565.82000000000005</c:v>
                </c:pt>
                <c:pt idx="4783">
                  <c:v>565.82000000000005</c:v>
                </c:pt>
                <c:pt idx="4784">
                  <c:v>565.82000000000005</c:v>
                </c:pt>
                <c:pt idx="4785">
                  <c:v>565.82000000000005</c:v>
                </c:pt>
                <c:pt idx="4786">
                  <c:v>565.82000000000005</c:v>
                </c:pt>
                <c:pt idx="4787">
                  <c:v>565.82000000000005</c:v>
                </c:pt>
                <c:pt idx="4788">
                  <c:v>565.82000000000005</c:v>
                </c:pt>
                <c:pt idx="4789">
                  <c:v>565.82000000000005</c:v>
                </c:pt>
                <c:pt idx="4790">
                  <c:v>565.82000000000005</c:v>
                </c:pt>
                <c:pt idx="4791">
                  <c:v>565.82000000000005</c:v>
                </c:pt>
                <c:pt idx="4792">
                  <c:v>565.82000000000005</c:v>
                </c:pt>
                <c:pt idx="4793">
                  <c:v>565.82000000000005</c:v>
                </c:pt>
                <c:pt idx="4794">
                  <c:v>565.82000000000005</c:v>
                </c:pt>
                <c:pt idx="4795">
                  <c:v>565.82000000000005</c:v>
                </c:pt>
                <c:pt idx="4796">
                  <c:v>565.82000000000005</c:v>
                </c:pt>
                <c:pt idx="4797">
                  <c:v>565.82000000000005</c:v>
                </c:pt>
                <c:pt idx="4798">
                  <c:v>565.82000000000005</c:v>
                </c:pt>
                <c:pt idx="4799">
                  <c:v>565.82000000000005</c:v>
                </c:pt>
                <c:pt idx="4800">
                  <c:v>565.82000000000005</c:v>
                </c:pt>
                <c:pt idx="4801">
                  <c:v>565.82000000000005</c:v>
                </c:pt>
                <c:pt idx="4802">
                  <c:v>565.82000000000005</c:v>
                </c:pt>
                <c:pt idx="4803">
                  <c:v>565.82000000000005</c:v>
                </c:pt>
                <c:pt idx="4804">
                  <c:v>565.82000000000005</c:v>
                </c:pt>
                <c:pt idx="4805">
                  <c:v>565.82000000000005</c:v>
                </c:pt>
                <c:pt idx="4806">
                  <c:v>565.82000000000005</c:v>
                </c:pt>
                <c:pt idx="4807">
                  <c:v>565.82000000000005</c:v>
                </c:pt>
                <c:pt idx="4808">
                  <c:v>565.82000000000005</c:v>
                </c:pt>
                <c:pt idx="4809">
                  <c:v>565.80999999999995</c:v>
                </c:pt>
                <c:pt idx="4810">
                  <c:v>565.80999999999995</c:v>
                </c:pt>
                <c:pt idx="4811">
                  <c:v>565.80999999999995</c:v>
                </c:pt>
                <c:pt idx="4812">
                  <c:v>565.80999999999995</c:v>
                </c:pt>
                <c:pt idx="4813">
                  <c:v>565.80999999999995</c:v>
                </c:pt>
                <c:pt idx="4814">
                  <c:v>565.80999999999995</c:v>
                </c:pt>
                <c:pt idx="4815">
                  <c:v>565.80999999999995</c:v>
                </c:pt>
                <c:pt idx="4816">
                  <c:v>565.80999999999995</c:v>
                </c:pt>
                <c:pt idx="4817">
                  <c:v>565.80999999999995</c:v>
                </c:pt>
                <c:pt idx="4818">
                  <c:v>565.80999999999995</c:v>
                </c:pt>
                <c:pt idx="4819">
                  <c:v>565.80999999999995</c:v>
                </c:pt>
                <c:pt idx="4820">
                  <c:v>565.80999999999995</c:v>
                </c:pt>
                <c:pt idx="4821">
                  <c:v>565.80999999999995</c:v>
                </c:pt>
                <c:pt idx="4822">
                  <c:v>565.80999999999995</c:v>
                </c:pt>
                <c:pt idx="4823">
                  <c:v>565.80999999999995</c:v>
                </c:pt>
                <c:pt idx="4824">
                  <c:v>565.80999999999995</c:v>
                </c:pt>
                <c:pt idx="4825">
                  <c:v>565.80999999999995</c:v>
                </c:pt>
                <c:pt idx="4826">
                  <c:v>565.80999999999995</c:v>
                </c:pt>
                <c:pt idx="4827">
                  <c:v>565.80999999999995</c:v>
                </c:pt>
                <c:pt idx="4828">
                  <c:v>565.80999999999995</c:v>
                </c:pt>
                <c:pt idx="4829">
                  <c:v>565.80999999999995</c:v>
                </c:pt>
                <c:pt idx="4830">
                  <c:v>565.80999999999995</c:v>
                </c:pt>
                <c:pt idx="4831">
                  <c:v>565.80999999999995</c:v>
                </c:pt>
                <c:pt idx="4832">
                  <c:v>565.80999999999995</c:v>
                </c:pt>
                <c:pt idx="4833">
                  <c:v>565.80999999999995</c:v>
                </c:pt>
                <c:pt idx="4834">
                  <c:v>565.80999999999995</c:v>
                </c:pt>
                <c:pt idx="4835">
                  <c:v>565.80999999999995</c:v>
                </c:pt>
                <c:pt idx="4836">
                  <c:v>565.80999999999995</c:v>
                </c:pt>
                <c:pt idx="4837">
                  <c:v>565.80999999999995</c:v>
                </c:pt>
                <c:pt idx="4838">
                  <c:v>565.80999999999995</c:v>
                </c:pt>
                <c:pt idx="4839">
                  <c:v>565.80999999999995</c:v>
                </c:pt>
                <c:pt idx="4840">
                  <c:v>565.80999999999995</c:v>
                </c:pt>
                <c:pt idx="4841">
                  <c:v>565.80999999999995</c:v>
                </c:pt>
                <c:pt idx="4842">
                  <c:v>565.80999999999995</c:v>
                </c:pt>
                <c:pt idx="4843">
                  <c:v>565.80999999999995</c:v>
                </c:pt>
                <c:pt idx="4844">
                  <c:v>565.80999999999995</c:v>
                </c:pt>
                <c:pt idx="4845">
                  <c:v>565.80999999999995</c:v>
                </c:pt>
                <c:pt idx="4846">
                  <c:v>565.80999999999995</c:v>
                </c:pt>
                <c:pt idx="4847">
                  <c:v>565.80999999999995</c:v>
                </c:pt>
                <c:pt idx="4848">
                  <c:v>565.80999999999995</c:v>
                </c:pt>
                <c:pt idx="4849">
                  <c:v>565.80999999999995</c:v>
                </c:pt>
                <c:pt idx="4850">
                  <c:v>565.80999999999995</c:v>
                </c:pt>
                <c:pt idx="4851">
                  <c:v>565.80999999999995</c:v>
                </c:pt>
                <c:pt idx="4852">
                  <c:v>565.80999999999995</c:v>
                </c:pt>
                <c:pt idx="4853">
                  <c:v>565.80999999999995</c:v>
                </c:pt>
                <c:pt idx="4854">
                  <c:v>565.80999999999995</c:v>
                </c:pt>
                <c:pt idx="4855">
                  <c:v>565.80999999999995</c:v>
                </c:pt>
                <c:pt idx="4856">
                  <c:v>565.80999999999995</c:v>
                </c:pt>
                <c:pt idx="4857">
                  <c:v>565.80999999999995</c:v>
                </c:pt>
                <c:pt idx="4858">
                  <c:v>565.80999999999995</c:v>
                </c:pt>
                <c:pt idx="4859">
                  <c:v>565.80999999999995</c:v>
                </c:pt>
                <c:pt idx="4860">
                  <c:v>565.80999999999995</c:v>
                </c:pt>
                <c:pt idx="4861">
                  <c:v>565.80999999999995</c:v>
                </c:pt>
                <c:pt idx="4862">
                  <c:v>565.80999999999995</c:v>
                </c:pt>
                <c:pt idx="4863">
                  <c:v>565.80999999999995</c:v>
                </c:pt>
                <c:pt idx="4864">
                  <c:v>565.80999999999995</c:v>
                </c:pt>
                <c:pt idx="4865">
                  <c:v>565.80999999999995</c:v>
                </c:pt>
                <c:pt idx="4866">
                  <c:v>565.80999999999995</c:v>
                </c:pt>
                <c:pt idx="4867">
                  <c:v>565.80999999999995</c:v>
                </c:pt>
                <c:pt idx="4868">
                  <c:v>565.80999999999995</c:v>
                </c:pt>
                <c:pt idx="4869">
                  <c:v>565.80999999999995</c:v>
                </c:pt>
                <c:pt idx="4870">
                  <c:v>565.80999999999995</c:v>
                </c:pt>
                <c:pt idx="4871">
                  <c:v>565.80999999999995</c:v>
                </c:pt>
                <c:pt idx="4872">
                  <c:v>565.80999999999995</c:v>
                </c:pt>
                <c:pt idx="4873">
                  <c:v>565.80999999999995</c:v>
                </c:pt>
                <c:pt idx="4874">
                  <c:v>565.80999999999995</c:v>
                </c:pt>
                <c:pt idx="4875">
                  <c:v>565.80999999999995</c:v>
                </c:pt>
                <c:pt idx="4876">
                  <c:v>565.80999999999995</c:v>
                </c:pt>
                <c:pt idx="4877">
                  <c:v>565.80999999999995</c:v>
                </c:pt>
                <c:pt idx="4878">
                  <c:v>565.80999999999995</c:v>
                </c:pt>
                <c:pt idx="4879">
                  <c:v>565.80999999999995</c:v>
                </c:pt>
                <c:pt idx="4880">
                  <c:v>565.80999999999995</c:v>
                </c:pt>
                <c:pt idx="4881">
                  <c:v>565.80999999999995</c:v>
                </c:pt>
                <c:pt idx="4882">
                  <c:v>565.80999999999995</c:v>
                </c:pt>
                <c:pt idx="4883">
                  <c:v>565.80999999999995</c:v>
                </c:pt>
                <c:pt idx="4884">
                  <c:v>565.80999999999995</c:v>
                </c:pt>
                <c:pt idx="4885">
                  <c:v>565.80999999999995</c:v>
                </c:pt>
                <c:pt idx="4886">
                  <c:v>565.80999999999995</c:v>
                </c:pt>
                <c:pt idx="4887">
                  <c:v>565.80999999999995</c:v>
                </c:pt>
                <c:pt idx="4888">
                  <c:v>565.80999999999995</c:v>
                </c:pt>
                <c:pt idx="4889">
                  <c:v>565.80999999999995</c:v>
                </c:pt>
                <c:pt idx="4890">
                  <c:v>565.80999999999995</c:v>
                </c:pt>
                <c:pt idx="4891">
                  <c:v>565.80999999999995</c:v>
                </c:pt>
                <c:pt idx="4892">
                  <c:v>565.80999999999995</c:v>
                </c:pt>
                <c:pt idx="4893">
                  <c:v>565.80999999999995</c:v>
                </c:pt>
                <c:pt idx="4894">
                  <c:v>565.80999999999995</c:v>
                </c:pt>
                <c:pt idx="4895">
                  <c:v>565.80999999999995</c:v>
                </c:pt>
                <c:pt idx="4896">
                  <c:v>565.80999999999995</c:v>
                </c:pt>
                <c:pt idx="4897">
                  <c:v>565.80999999999995</c:v>
                </c:pt>
                <c:pt idx="4898">
                  <c:v>565.80999999999995</c:v>
                </c:pt>
                <c:pt idx="4899">
                  <c:v>565.80999999999995</c:v>
                </c:pt>
                <c:pt idx="4900">
                  <c:v>565.80999999999995</c:v>
                </c:pt>
                <c:pt idx="4901">
                  <c:v>565.80999999999995</c:v>
                </c:pt>
                <c:pt idx="4902">
                  <c:v>565.80999999999995</c:v>
                </c:pt>
                <c:pt idx="4903">
                  <c:v>565.80999999999995</c:v>
                </c:pt>
                <c:pt idx="4904">
                  <c:v>565.80999999999995</c:v>
                </c:pt>
                <c:pt idx="4905">
                  <c:v>565.80999999999995</c:v>
                </c:pt>
                <c:pt idx="4906">
                  <c:v>565.80999999999995</c:v>
                </c:pt>
                <c:pt idx="4907">
                  <c:v>565.80999999999995</c:v>
                </c:pt>
                <c:pt idx="4908">
                  <c:v>565.80999999999995</c:v>
                </c:pt>
                <c:pt idx="4909">
                  <c:v>565.80999999999995</c:v>
                </c:pt>
                <c:pt idx="4910">
                  <c:v>565.80999999999995</c:v>
                </c:pt>
                <c:pt idx="4911">
                  <c:v>565.80999999999995</c:v>
                </c:pt>
                <c:pt idx="4912">
                  <c:v>565.80999999999995</c:v>
                </c:pt>
                <c:pt idx="4913">
                  <c:v>565.79999999999995</c:v>
                </c:pt>
                <c:pt idx="4914">
                  <c:v>565.79999999999995</c:v>
                </c:pt>
                <c:pt idx="4915">
                  <c:v>565.79999999999995</c:v>
                </c:pt>
                <c:pt idx="4916">
                  <c:v>565.79999999999995</c:v>
                </c:pt>
                <c:pt idx="4917">
                  <c:v>565.79999999999995</c:v>
                </c:pt>
                <c:pt idx="4918">
                  <c:v>565.79999999999995</c:v>
                </c:pt>
                <c:pt idx="4919">
                  <c:v>565.79999999999995</c:v>
                </c:pt>
                <c:pt idx="4920">
                  <c:v>565.79999999999995</c:v>
                </c:pt>
                <c:pt idx="4921">
                  <c:v>565.79999999999995</c:v>
                </c:pt>
                <c:pt idx="4922">
                  <c:v>565.79999999999995</c:v>
                </c:pt>
                <c:pt idx="4923">
                  <c:v>565.79999999999995</c:v>
                </c:pt>
                <c:pt idx="4924">
                  <c:v>565.79999999999995</c:v>
                </c:pt>
                <c:pt idx="4925">
                  <c:v>565.79999999999995</c:v>
                </c:pt>
                <c:pt idx="4926">
                  <c:v>565.79999999999995</c:v>
                </c:pt>
                <c:pt idx="4927">
                  <c:v>565.79999999999995</c:v>
                </c:pt>
                <c:pt idx="4928">
                  <c:v>565.79999999999995</c:v>
                </c:pt>
                <c:pt idx="4929">
                  <c:v>565.79999999999995</c:v>
                </c:pt>
                <c:pt idx="4930">
                  <c:v>565.79999999999995</c:v>
                </c:pt>
                <c:pt idx="4931">
                  <c:v>565.79999999999995</c:v>
                </c:pt>
                <c:pt idx="4932">
                  <c:v>565.79999999999995</c:v>
                </c:pt>
                <c:pt idx="4933">
                  <c:v>565.79999999999995</c:v>
                </c:pt>
                <c:pt idx="4934">
                  <c:v>565.79999999999995</c:v>
                </c:pt>
                <c:pt idx="4935">
                  <c:v>565.79999999999995</c:v>
                </c:pt>
                <c:pt idx="4936">
                  <c:v>565.79999999999995</c:v>
                </c:pt>
                <c:pt idx="4937">
                  <c:v>565.79999999999995</c:v>
                </c:pt>
                <c:pt idx="4938">
                  <c:v>565.79999999999995</c:v>
                </c:pt>
                <c:pt idx="4939">
                  <c:v>565.79999999999995</c:v>
                </c:pt>
                <c:pt idx="4940">
                  <c:v>565.79999999999995</c:v>
                </c:pt>
                <c:pt idx="4941">
                  <c:v>565.79999999999995</c:v>
                </c:pt>
                <c:pt idx="4942">
                  <c:v>565.79999999999995</c:v>
                </c:pt>
                <c:pt idx="4943">
                  <c:v>565.79999999999995</c:v>
                </c:pt>
                <c:pt idx="4944">
                  <c:v>565.79999999999995</c:v>
                </c:pt>
                <c:pt idx="4945">
                  <c:v>565.79999999999995</c:v>
                </c:pt>
                <c:pt idx="4946">
                  <c:v>565.79999999999995</c:v>
                </c:pt>
                <c:pt idx="4947">
                  <c:v>565.79999999999995</c:v>
                </c:pt>
                <c:pt idx="4948">
                  <c:v>565.79999999999995</c:v>
                </c:pt>
                <c:pt idx="4949">
                  <c:v>565.79999999999995</c:v>
                </c:pt>
                <c:pt idx="4950">
                  <c:v>565.79999999999995</c:v>
                </c:pt>
                <c:pt idx="4951">
                  <c:v>565.79999999999995</c:v>
                </c:pt>
                <c:pt idx="4952">
                  <c:v>565.79999999999995</c:v>
                </c:pt>
                <c:pt idx="4953">
                  <c:v>565.79999999999995</c:v>
                </c:pt>
                <c:pt idx="4954">
                  <c:v>565.79999999999995</c:v>
                </c:pt>
                <c:pt idx="4955">
                  <c:v>565.79999999999995</c:v>
                </c:pt>
                <c:pt idx="4956">
                  <c:v>565.79999999999995</c:v>
                </c:pt>
                <c:pt idx="4957">
                  <c:v>565.79999999999995</c:v>
                </c:pt>
                <c:pt idx="4958">
                  <c:v>565.79999999999995</c:v>
                </c:pt>
                <c:pt idx="4959">
                  <c:v>565.79999999999995</c:v>
                </c:pt>
                <c:pt idx="4960">
                  <c:v>565.79999999999995</c:v>
                </c:pt>
                <c:pt idx="4961">
                  <c:v>565.79999999999995</c:v>
                </c:pt>
                <c:pt idx="4962">
                  <c:v>565.79999999999995</c:v>
                </c:pt>
                <c:pt idx="4963">
                  <c:v>565.79999999999995</c:v>
                </c:pt>
                <c:pt idx="4964">
                  <c:v>565.79999999999995</c:v>
                </c:pt>
                <c:pt idx="4965">
                  <c:v>565.79999999999995</c:v>
                </c:pt>
                <c:pt idx="4966">
                  <c:v>565.79999999999995</c:v>
                </c:pt>
                <c:pt idx="4967">
                  <c:v>565.79999999999995</c:v>
                </c:pt>
                <c:pt idx="4968">
                  <c:v>565.79999999999995</c:v>
                </c:pt>
                <c:pt idx="4969">
                  <c:v>565.79999999999995</c:v>
                </c:pt>
                <c:pt idx="4970">
                  <c:v>565.79999999999995</c:v>
                </c:pt>
                <c:pt idx="4971">
                  <c:v>565.79999999999995</c:v>
                </c:pt>
                <c:pt idx="4972">
                  <c:v>565.79999999999995</c:v>
                </c:pt>
                <c:pt idx="4973">
                  <c:v>565.79999999999995</c:v>
                </c:pt>
                <c:pt idx="4974">
                  <c:v>565.79999999999995</c:v>
                </c:pt>
                <c:pt idx="4975">
                  <c:v>565.79999999999995</c:v>
                </c:pt>
                <c:pt idx="4976">
                  <c:v>565.79999999999995</c:v>
                </c:pt>
                <c:pt idx="4977">
                  <c:v>565.79999999999995</c:v>
                </c:pt>
                <c:pt idx="4978">
                  <c:v>565.79999999999995</c:v>
                </c:pt>
                <c:pt idx="4979">
                  <c:v>565.79999999999995</c:v>
                </c:pt>
                <c:pt idx="4980">
                  <c:v>565.79999999999995</c:v>
                </c:pt>
                <c:pt idx="4981">
                  <c:v>565.79999999999995</c:v>
                </c:pt>
                <c:pt idx="4982">
                  <c:v>565.79999999999995</c:v>
                </c:pt>
                <c:pt idx="4983">
                  <c:v>565.79999999999995</c:v>
                </c:pt>
                <c:pt idx="4984">
                  <c:v>565.79999999999995</c:v>
                </c:pt>
                <c:pt idx="4985">
                  <c:v>565.79999999999995</c:v>
                </c:pt>
                <c:pt idx="4986">
                  <c:v>565.79999999999995</c:v>
                </c:pt>
                <c:pt idx="4987">
                  <c:v>565.79999999999995</c:v>
                </c:pt>
                <c:pt idx="4988">
                  <c:v>565.79999999999995</c:v>
                </c:pt>
                <c:pt idx="4989">
                  <c:v>565.79999999999995</c:v>
                </c:pt>
                <c:pt idx="4990">
                  <c:v>565.79999999999995</c:v>
                </c:pt>
                <c:pt idx="4991">
                  <c:v>565.79999999999995</c:v>
                </c:pt>
                <c:pt idx="4992">
                  <c:v>565.79999999999995</c:v>
                </c:pt>
                <c:pt idx="4993">
                  <c:v>565.79999999999995</c:v>
                </c:pt>
                <c:pt idx="4994">
                  <c:v>565.79999999999995</c:v>
                </c:pt>
                <c:pt idx="4995">
                  <c:v>565.79999999999995</c:v>
                </c:pt>
                <c:pt idx="4996">
                  <c:v>565.79999999999995</c:v>
                </c:pt>
                <c:pt idx="4997">
                  <c:v>565.79999999999995</c:v>
                </c:pt>
                <c:pt idx="4998">
                  <c:v>565.79999999999995</c:v>
                </c:pt>
                <c:pt idx="4999">
                  <c:v>565.79999999999995</c:v>
                </c:pt>
                <c:pt idx="5000">
                  <c:v>565.79999999999995</c:v>
                </c:pt>
                <c:pt idx="5001">
                  <c:v>565.79999999999995</c:v>
                </c:pt>
                <c:pt idx="5002">
                  <c:v>565.79999999999995</c:v>
                </c:pt>
                <c:pt idx="5003">
                  <c:v>565.79999999999995</c:v>
                </c:pt>
                <c:pt idx="5004">
                  <c:v>565.79999999999995</c:v>
                </c:pt>
                <c:pt idx="5005">
                  <c:v>565.79999999999995</c:v>
                </c:pt>
                <c:pt idx="5006">
                  <c:v>565.79999999999995</c:v>
                </c:pt>
                <c:pt idx="5007">
                  <c:v>565.79999999999995</c:v>
                </c:pt>
                <c:pt idx="5008">
                  <c:v>565.79999999999995</c:v>
                </c:pt>
                <c:pt idx="5009">
                  <c:v>565.79999999999995</c:v>
                </c:pt>
                <c:pt idx="5010">
                  <c:v>565.79999999999995</c:v>
                </c:pt>
                <c:pt idx="5011">
                  <c:v>565.79999999999995</c:v>
                </c:pt>
                <c:pt idx="5012">
                  <c:v>565.79999999999995</c:v>
                </c:pt>
                <c:pt idx="5013">
                  <c:v>565.79999999999995</c:v>
                </c:pt>
                <c:pt idx="5014">
                  <c:v>565.79999999999995</c:v>
                </c:pt>
                <c:pt idx="5015">
                  <c:v>565.79999999999995</c:v>
                </c:pt>
                <c:pt idx="5016">
                  <c:v>565.79999999999995</c:v>
                </c:pt>
                <c:pt idx="5017">
                  <c:v>565.79999999999995</c:v>
                </c:pt>
                <c:pt idx="5018">
                  <c:v>565.79999999999995</c:v>
                </c:pt>
                <c:pt idx="5019">
                  <c:v>565.79999999999995</c:v>
                </c:pt>
                <c:pt idx="5020">
                  <c:v>565.79999999999995</c:v>
                </c:pt>
                <c:pt idx="5021">
                  <c:v>565.79999999999995</c:v>
                </c:pt>
                <c:pt idx="5022">
                  <c:v>565.79999999999995</c:v>
                </c:pt>
                <c:pt idx="5023">
                  <c:v>565.79999999999995</c:v>
                </c:pt>
                <c:pt idx="5024">
                  <c:v>565.79999999999995</c:v>
                </c:pt>
                <c:pt idx="5025">
                  <c:v>565.79</c:v>
                </c:pt>
                <c:pt idx="5026">
                  <c:v>565.79</c:v>
                </c:pt>
                <c:pt idx="5027">
                  <c:v>565.79</c:v>
                </c:pt>
                <c:pt idx="5028">
                  <c:v>565.79</c:v>
                </c:pt>
                <c:pt idx="5029">
                  <c:v>565.79</c:v>
                </c:pt>
                <c:pt idx="5030">
                  <c:v>565.79</c:v>
                </c:pt>
                <c:pt idx="5031">
                  <c:v>565.79</c:v>
                </c:pt>
                <c:pt idx="5032">
                  <c:v>565.79</c:v>
                </c:pt>
                <c:pt idx="5033">
                  <c:v>565.79</c:v>
                </c:pt>
                <c:pt idx="5034">
                  <c:v>565.79</c:v>
                </c:pt>
                <c:pt idx="5035">
                  <c:v>565.79</c:v>
                </c:pt>
                <c:pt idx="5036">
                  <c:v>565.79</c:v>
                </c:pt>
                <c:pt idx="5037">
                  <c:v>565.79</c:v>
                </c:pt>
                <c:pt idx="5038">
                  <c:v>565.79</c:v>
                </c:pt>
                <c:pt idx="5039">
                  <c:v>565.79</c:v>
                </c:pt>
                <c:pt idx="5040">
                  <c:v>565.79</c:v>
                </c:pt>
                <c:pt idx="5041">
                  <c:v>565.79</c:v>
                </c:pt>
                <c:pt idx="5042">
                  <c:v>565.79</c:v>
                </c:pt>
                <c:pt idx="5043">
                  <c:v>565.79</c:v>
                </c:pt>
                <c:pt idx="5044">
                  <c:v>565.79</c:v>
                </c:pt>
                <c:pt idx="5045">
                  <c:v>565.79</c:v>
                </c:pt>
                <c:pt idx="5046">
                  <c:v>565.79</c:v>
                </c:pt>
                <c:pt idx="5047">
                  <c:v>565.79</c:v>
                </c:pt>
                <c:pt idx="5048">
                  <c:v>565.79</c:v>
                </c:pt>
                <c:pt idx="5049">
                  <c:v>565.79</c:v>
                </c:pt>
                <c:pt idx="5050">
                  <c:v>565.79</c:v>
                </c:pt>
                <c:pt idx="5051">
                  <c:v>565.79</c:v>
                </c:pt>
                <c:pt idx="5052">
                  <c:v>565.79</c:v>
                </c:pt>
                <c:pt idx="5053">
                  <c:v>565.79</c:v>
                </c:pt>
                <c:pt idx="5054">
                  <c:v>565.79</c:v>
                </c:pt>
                <c:pt idx="5055">
                  <c:v>565.79</c:v>
                </c:pt>
                <c:pt idx="5056">
                  <c:v>565.79</c:v>
                </c:pt>
                <c:pt idx="5057">
                  <c:v>565.79</c:v>
                </c:pt>
                <c:pt idx="5058">
                  <c:v>565.79</c:v>
                </c:pt>
                <c:pt idx="5059">
                  <c:v>565.79</c:v>
                </c:pt>
                <c:pt idx="5060">
                  <c:v>565.79</c:v>
                </c:pt>
                <c:pt idx="5061">
                  <c:v>565.79</c:v>
                </c:pt>
                <c:pt idx="5062">
                  <c:v>565.79</c:v>
                </c:pt>
                <c:pt idx="5063">
                  <c:v>565.79</c:v>
                </c:pt>
                <c:pt idx="5064">
                  <c:v>565.79</c:v>
                </c:pt>
                <c:pt idx="5065">
                  <c:v>565.79</c:v>
                </c:pt>
                <c:pt idx="5066">
                  <c:v>565.79</c:v>
                </c:pt>
                <c:pt idx="5067">
                  <c:v>565.79</c:v>
                </c:pt>
                <c:pt idx="5068">
                  <c:v>565.79</c:v>
                </c:pt>
                <c:pt idx="5069">
                  <c:v>565.79</c:v>
                </c:pt>
                <c:pt idx="5070">
                  <c:v>565.79</c:v>
                </c:pt>
                <c:pt idx="5071">
                  <c:v>565.79</c:v>
                </c:pt>
                <c:pt idx="5072">
                  <c:v>565.79</c:v>
                </c:pt>
                <c:pt idx="5073">
                  <c:v>565.79</c:v>
                </c:pt>
                <c:pt idx="5074">
                  <c:v>565.79</c:v>
                </c:pt>
                <c:pt idx="5075">
                  <c:v>565.79</c:v>
                </c:pt>
                <c:pt idx="5076">
                  <c:v>565.79</c:v>
                </c:pt>
                <c:pt idx="5077">
                  <c:v>565.79</c:v>
                </c:pt>
                <c:pt idx="5078">
                  <c:v>565.79</c:v>
                </c:pt>
                <c:pt idx="5079">
                  <c:v>565.79</c:v>
                </c:pt>
                <c:pt idx="5080">
                  <c:v>565.79</c:v>
                </c:pt>
                <c:pt idx="5081">
                  <c:v>565.79</c:v>
                </c:pt>
                <c:pt idx="5082">
                  <c:v>565.79</c:v>
                </c:pt>
                <c:pt idx="5083">
                  <c:v>565.79</c:v>
                </c:pt>
                <c:pt idx="5084">
                  <c:v>565.79</c:v>
                </c:pt>
                <c:pt idx="5085">
                  <c:v>565.79</c:v>
                </c:pt>
                <c:pt idx="5086">
                  <c:v>565.79</c:v>
                </c:pt>
                <c:pt idx="5087">
                  <c:v>565.79</c:v>
                </c:pt>
                <c:pt idx="5088">
                  <c:v>565.79</c:v>
                </c:pt>
                <c:pt idx="5089">
                  <c:v>565.79</c:v>
                </c:pt>
                <c:pt idx="5090">
                  <c:v>565.79</c:v>
                </c:pt>
                <c:pt idx="5091">
                  <c:v>565.79</c:v>
                </c:pt>
                <c:pt idx="5092">
                  <c:v>565.79</c:v>
                </c:pt>
                <c:pt idx="5093">
                  <c:v>565.79</c:v>
                </c:pt>
                <c:pt idx="5094">
                  <c:v>565.79</c:v>
                </c:pt>
                <c:pt idx="5095">
                  <c:v>565.79</c:v>
                </c:pt>
                <c:pt idx="5096">
                  <c:v>565.79</c:v>
                </c:pt>
                <c:pt idx="5097">
                  <c:v>565.79</c:v>
                </c:pt>
                <c:pt idx="5098">
                  <c:v>565.79</c:v>
                </c:pt>
                <c:pt idx="5099">
                  <c:v>565.79</c:v>
                </c:pt>
                <c:pt idx="5100">
                  <c:v>565.79</c:v>
                </c:pt>
                <c:pt idx="5101">
                  <c:v>565.79</c:v>
                </c:pt>
                <c:pt idx="5102">
                  <c:v>565.79</c:v>
                </c:pt>
                <c:pt idx="5103">
                  <c:v>565.79</c:v>
                </c:pt>
                <c:pt idx="5104">
                  <c:v>565.79</c:v>
                </c:pt>
                <c:pt idx="5105">
                  <c:v>565.79</c:v>
                </c:pt>
                <c:pt idx="5106">
                  <c:v>565.79</c:v>
                </c:pt>
                <c:pt idx="5107">
                  <c:v>565.79</c:v>
                </c:pt>
                <c:pt idx="5108">
                  <c:v>565.79</c:v>
                </c:pt>
                <c:pt idx="5109">
                  <c:v>565.79</c:v>
                </c:pt>
                <c:pt idx="5110">
                  <c:v>565.79</c:v>
                </c:pt>
                <c:pt idx="5111">
                  <c:v>565.79</c:v>
                </c:pt>
                <c:pt idx="5112">
                  <c:v>565.79</c:v>
                </c:pt>
                <c:pt idx="5113">
                  <c:v>565.79</c:v>
                </c:pt>
                <c:pt idx="5114">
                  <c:v>565.79</c:v>
                </c:pt>
                <c:pt idx="5115">
                  <c:v>565.79</c:v>
                </c:pt>
                <c:pt idx="5116">
                  <c:v>565.79</c:v>
                </c:pt>
                <c:pt idx="5117">
                  <c:v>565.79</c:v>
                </c:pt>
                <c:pt idx="5118">
                  <c:v>565.79</c:v>
                </c:pt>
                <c:pt idx="5119">
                  <c:v>565.79</c:v>
                </c:pt>
                <c:pt idx="5120">
                  <c:v>565.79</c:v>
                </c:pt>
                <c:pt idx="5121">
                  <c:v>565.79</c:v>
                </c:pt>
                <c:pt idx="5122">
                  <c:v>565.79</c:v>
                </c:pt>
                <c:pt idx="5123">
                  <c:v>565.79</c:v>
                </c:pt>
                <c:pt idx="5124">
                  <c:v>565.79</c:v>
                </c:pt>
                <c:pt idx="5125">
                  <c:v>565.79</c:v>
                </c:pt>
                <c:pt idx="5126">
                  <c:v>565.79</c:v>
                </c:pt>
                <c:pt idx="5127">
                  <c:v>565.79</c:v>
                </c:pt>
                <c:pt idx="5128">
                  <c:v>565.79</c:v>
                </c:pt>
                <c:pt idx="5129">
                  <c:v>565.79</c:v>
                </c:pt>
                <c:pt idx="5130">
                  <c:v>565.79</c:v>
                </c:pt>
                <c:pt idx="5131">
                  <c:v>565.79</c:v>
                </c:pt>
                <c:pt idx="5132">
                  <c:v>565.79</c:v>
                </c:pt>
                <c:pt idx="5133">
                  <c:v>565.79</c:v>
                </c:pt>
                <c:pt idx="5134">
                  <c:v>565.79</c:v>
                </c:pt>
                <c:pt idx="5135">
                  <c:v>565.79</c:v>
                </c:pt>
                <c:pt idx="5136">
                  <c:v>565.79</c:v>
                </c:pt>
                <c:pt idx="5137">
                  <c:v>565.79</c:v>
                </c:pt>
                <c:pt idx="5138">
                  <c:v>565.79</c:v>
                </c:pt>
                <c:pt idx="5139">
                  <c:v>565.79</c:v>
                </c:pt>
                <c:pt idx="5140">
                  <c:v>565.79</c:v>
                </c:pt>
                <c:pt idx="5141">
                  <c:v>565.79</c:v>
                </c:pt>
                <c:pt idx="5142">
                  <c:v>565.79</c:v>
                </c:pt>
                <c:pt idx="5143">
                  <c:v>565.79</c:v>
                </c:pt>
                <c:pt idx="5144">
                  <c:v>565.79</c:v>
                </c:pt>
                <c:pt idx="5145">
                  <c:v>565.79</c:v>
                </c:pt>
                <c:pt idx="5146">
                  <c:v>565.79</c:v>
                </c:pt>
                <c:pt idx="5147">
                  <c:v>565.79</c:v>
                </c:pt>
                <c:pt idx="5148">
                  <c:v>565.79</c:v>
                </c:pt>
                <c:pt idx="5149">
                  <c:v>565.79</c:v>
                </c:pt>
                <c:pt idx="5150">
                  <c:v>565.79</c:v>
                </c:pt>
                <c:pt idx="5151">
                  <c:v>565.79</c:v>
                </c:pt>
                <c:pt idx="5152">
                  <c:v>565.79</c:v>
                </c:pt>
                <c:pt idx="5153">
                  <c:v>565.79</c:v>
                </c:pt>
                <c:pt idx="5154">
                  <c:v>565.79</c:v>
                </c:pt>
                <c:pt idx="5155">
                  <c:v>565.79</c:v>
                </c:pt>
                <c:pt idx="5156">
                  <c:v>565.79</c:v>
                </c:pt>
                <c:pt idx="5157">
                  <c:v>565.79</c:v>
                </c:pt>
                <c:pt idx="5158">
                  <c:v>565.79</c:v>
                </c:pt>
                <c:pt idx="5159">
                  <c:v>565.79</c:v>
                </c:pt>
                <c:pt idx="5160">
                  <c:v>565.79</c:v>
                </c:pt>
                <c:pt idx="5161">
                  <c:v>565.79</c:v>
                </c:pt>
                <c:pt idx="5162">
                  <c:v>565.78</c:v>
                </c:pt>
                <c:pt idx="5163">
                  <c:v>565.78</c:v>
                </c:pt>
                <c:pt idx="5164">
                  <c:v>565.78</c:v>
                </c:pt>
                <c:pt idx="5165">
                  <c:v>565.78</c:v>
                </c:pt>
                <c:pt idx="5166">
                  <c:v>565.78</c:v>
                </c:pt>
                <c:pt idx="5167">
                  <c:v>565.78</c:v>
                </c:pt>
                <c:pt idx="5168">
                  <c:v>565.78</c:v>
                </c:pt>
                <c:pt idx="5169">
                  <c:v>565.78</c:v>
                </c:pt>
                <c:pt idx="5170">
                  <c:v>565.78</c:v>
                </c:pt>
                <c:pt idx="5171">
                  <c:v>565.78</c:v>
                </c:pt>
                <c:pt idx="5172">
                  <c:v>565.78</c:v>
                </c:pt>
                <c:pt idx="5173">
                  <c:v>565.78</c:v>
                </c:pt>
                <c:pt idx="5174">
                  <c:v>565.78</c:v>
                </c:pt>
                <c:pt idx="5175">
                  <c:v>565.78</c:v>
                </c:pt>
                <c:pt idx="5176">
                  <c:v>565.78</c:v>
                </c:pt>
                <c:pt idx="5177">
                  <c:v>565.78</c:v>
                </c:pt>
                <c:pt idx="5178">
                  <c:v>565.78</c:v>
                </c:pt>
                <c:pt idx="5179">
                  <c:v>565.78</c:v>
                </c:pt>
                <c:pt idx="5180">
                  <c:v>565.78</c:v>
                </c:pt>
                <c:pt idx="5181">
                  <c:v>565.78</c:v>
                </c:pt>
                <c:pt idx="5182">
                  <c:v>565.78</c:v>
                </c:pt>
                <c:pt idx="5183">
                  <c:v>565.78</c:v>
                </c:pt>
                <c:pt idx="5184">
                  <c:v>565.78</c:v>
                </c:pt>
                <c:pt idx="5185">
                  <c:v>565.78</c:v>
                </c:pt>
                <c:pt idx="5186">
                  <c:v>565.78</c:v>
                </c:pt>
                <c:pt idx="5187">
                  <c:v>565.78</c:v>
                </c:pt>
                <c:pt idx="5188">
                  <c:v>565.78</c:v>
                </c:pt>
                <c:pt idx="5189">
                  <c:v>565.78</c:v>
                </c:pt>
                <c:pt idx="5190">
                  <c:v>565.78</c:v>
                </c:pt>
                <c:pt idx="5191">
                  <c:v>565.78</c:v>
                </c:pt>
                <c:pt idx="5192">
                  <c:v>565.78</c:v>
                </c:pt>
                <c:pt idx="5193">
                  <c:v>565.78</c:v>
                </c:pt>
                <c:pt idx="5194">
                  <c:v>565.78</c:v>
                </c:pt>
                <c:pt idx="5195">
                  <c:v>565.78</c:v>
                </c:pt>
                <c:pt idx="5196">
                  <c:v>565.78</c:v>
                </c:pt>
                <c:pt idx="5197">
                  <c:v>565.78</c:v>
                </c:pt>
                <c:pt idx="5198">
                  <c:v>565.78</c:v>
                </c:pt>
                <c:pt idx="5199">
                  <c:v>565.78</c:v>
                </c:pt>
                <c:pt idx="5200">
                  <c:v>565.78</c:v>
                </c:pt>
                <c:pt idx="5201">
                  <c:v>565.78</c:v>
                </c:pt>
                <c:pt idx="5202">
                  <c:v>565.78</c:v>
                </c:pt>
                <c:pt idx="5203">
                  <c:v>565.78</c:v>
                </c:pt>
                <c:pt idx="5204">
                  <c:v>565.78</c:v>
                </c:pt>
                <c:pt idx="5205">
                  <c:v>565.78</c:v>
                </c:pt>
                <c:pt idx="5206">
                  <c:v>565.78</c:v>
                </c:pt>
                <c:pt idx="5207">
                  <c:v>565.78</c:v>
                </c:pt>
                <c:pt idx="5208">
                  <c:v>565.78</c:v>
                </c:pt>
                <c:pt idx="5209">
                  <c:v>565.78</c:v>
                </c:pt>
                <c:pt idx="5210">
                  <c:v>565.78</c:v>
                </c:pt>
                <c:pt idx="5211">
                  <c:v>565.78</c:v>
                </c:pt>
                <c:pt idx="5212">
                  <c:v>565.78</c:v>
                </c:pt>
                <c:pt idx="5213">
                  <c:v>565.78</c:v>
                </c:pt>
                <c:pt idx="5214">
                  <c:v>565.78</c:v>
                </c:pt>
                <c:pt idx="5215">
                  <c:v>565.78</c:v>
                </c:pt>
                <c:pt idx="5216">
                  <c:v>565.78</c:v>
                </c:pt>
                <c:pt idx="5217">
                  <c:v>565.78</c:v>
                </c:pt>
                <c:pt idx="5218">
                  <c:v>565.78</c:v>
                </c:pt>
                <c:pt idx="5219">
                  <c:v>565.78</c:v>
                </c:pt>
                <c:pt idx="5220">
                  <c:v>565.78</c:v>
                </c:pt>
              </c:numCache>
            </c:numRef>
          </c:yVal>
          <c:smooth val="1"/>
          <c:extLst xmlns:c16r2="http://schemas.microsoft.com/office/drawing/2015/06/chart">
            <c:ext xmlns:c16="http://schemas.microsoft.com/office/drawing/2014/chart" uri="{C3380CC4-5D6E-409C-BE32-E72D297353CC}">
              <c16:uniqueId val="{00000005-02F4-4DED-BBC1-C005B6100F7F}"/>
            </c:ext>
          </c:extLst>
        </c:ser>
        <c:ser>
          <c:idx val="3"/>
          <c:order val="2"/>
          <c:tx>
            <c:v>1 Percent Annual Chance</c:v>
          </c:tx>
          <c:spPr>
            <a:ln>
              <a:solidFill>
                <a:schemeClr val="tx1"/>
              </a:solidFill>
            </a:ln>
          </c:spPr>
          <c:marker>
            <c:symbol val="none"/>
          </c:marker>
          <c:xVal>
            <c:numRef>
              <c:f>Inflow_NB2_4!$C$3:$C$5223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Inflow_NB2_4!$G$3:$G$5223</c:f>
              <c:numCache>
                <c:formatCode>General</c:formatCode>
                <c:ptCount val="5221"/>
                <c:pt idx="0">
                  <c:v>565.30999999999995</c:v>
                </c:pt>
                <c:pt idx="1">
                  <c:v>565.30999999999995</c:v>
                </c:pt>
                <c:pt idx="2">
                  <c:v>565.30999999999995</c:v>
                </c:pt>
                <c:pt idx="3">
                  <c:v>565.30999999999995</c:v>
                </c:pt>
                <c:pt idx="4">
                  <c:v>565.30999999999995</c:v>
                </c:pt>
                <c:pt idx="5">
                  <c:v>565.30999999999995</c:v>
                </c:pt>
                <c:pt idx="6">
                  <c:v>565.30999999999995</c:v>
                </c:pt>
                <c:pt idx="7">
                  <c:v>565.30999999999995</c:v>
                </c:pt>
                <c:pt idx="8">
                  <c:v>565.30999999999995</c:v>
                </c:pt>
                <c:pt idx="9">
                  <c:v>565.30999999999995</c:v>
                </c:pt>
                <c:pt idx="10">
                  <c:v>565.30999999999995</c:v>
                </c:pt>
                <c:pt idx="11">
                  <c:v>565.30999999999995</c:v>
                </c:pt>
                <c:pt idx="12">
                  <c:v>565.30999999999995</c:v>
                </c:pt>
                <c:pt idx="13">
                  <c:v>565.30999999999995</c:v>
                </c:pt>
                <c:pt idx="14">
                  <c:v>565.30999999999995</c:v>
                </c:pt>
                <c:pt idx="15">
                  <c:v>565.30999999999995</c:v>
                </c:pt>
                <c:pt idx="16">
                  <c:v>565.30999999999995</c:v>
                </c:pt>
                <c:pt idx="17">
                  <c:v>565.30999999999995</c:v>
                </c:pt>
                <c:pt idx="18">
                  <c:v>565.30999999999995</c:v>
                </c:pt>
                <c:pt idx="19">
                  <c:v>565.30999999999995</c:v>
                </c:pt>
                <c:pt idx="20">
                  <c:v>565.30999999999995</c:v>
                </c:pt>
                <c:pt idx="21">
                  <c:v>565.30999999999995</c:v>
                </c:pt>
                <c:pt idx="22">
                  <c:v>565.30999999999995</c:v>
                </c:pt>
                <c:pt idx="23">
                  <c:v>565.30999999999995</c:v>
                </c:pt>
                <c:pt idx="24">
                  <c:v>565.30999999999995</c:v>
                </c:pt>
                <c:pt idx="25">
                  <c:v>565.30999999999995</c:v>
                </c:pt>
                <c:pt idx="26">
                  <c:v>565.30999999999995</c:v>
                </c:pt>
                <c:pt idx="27">
                  <c:v>565.30999999999995</c:v>
                </c:pt>
                <c:pt idx="28">
                  <c:v>565.30999999999995</c:v>
                </c:pt>
                <c:pt idx="29">
                  <c:v>565.30999999999995</c:v>
                </c:pt>
                <c:pt idx="30">
                  <c:v>565.30999999999995</c:v>
                </c:pt>
                <c:pt idx="31">
                  <c:v>565.30999999999995</c:v>
                </c:pt>
                <c:pt idx="32">
                  <c:v>565.30999999999995</c:v>
                </c:pt>
                <c:pt idx="33">
                  <c:v>565.30999999999995</c:v>
                </c:pt>
                <c:pt idx="34">
                  <c:v>565.30999999999995</c:v>
                </c:pt>
                <c:pt idx="35">
                  <c:v>565.30999999999995</c:v>
                </c:pt>
                <c:pt idx="36">
                  <c:v>565.30999999999995</c:v>
                </c:pt>
                <c:pt idx="37">
                  <c:v>565.30999999999995</c:v>
                </c:pt>
                <c:pt idx="38">
                  <c:v>565.30999999999995</c:v>
                </c:pt>
                <c:pt idx="39">
                  <c:v>565.30999999999995</c:v>
                </c:pt>
                <c:pt idx="40">
                  <c:v>565.30999999999995</c:v>
                </c:pt>
                <c:pt idx="41">
                  <c:v>565.30999999999995</c:v>
                </c:pt>
                <c:pt idx="42">
                  <c:v>565.30999999999995</c:v>
                </c:pt>
                <c:pt idx="43">
                  <c:v>565.30999999999995</c:v>
                </c:pt>
                <c:pt idx="44">
                  <c:v>565.30999999999995</c:v>
                </c:pt>
                <c:pt idx="45">
                  <c:v>565.30999999999995</c:v>
                </c:pt>
                <c:pt idx="46">
                  <c:v>565.30999999999995</c:v>
                </c:pt>
                <c:pt idx="47">
                  <c:v>565.30999999999995</c:v>
                </c:pt>
                <c:pt idx="48">
                  <c:v>565.30999999999995</c:v>
                </c:pt>
                <c:pt idx="49">
                  <c:v>565.30999999999995</c:v>
                </c:pt>
                <c:pt idx="50">
                  <c:v>565.30999999999995</c:v>
                </c:pt>
                <c:pt idx="51">
                  <c:v>565.30999999999995</c:v>
                </c:pt>
                <c:pt idx="52">
                  <c:v>565.30999999999995</c:v>
                </c:pt>
                <c:pt idx="53">
                  <c:v>565.30999999999995</c:v>
                </c:pt>
                <c:pt idx="54">
                  <c:v>565.30999999999995</c:v>
                </c:pt>
                <c:pt idx="55">
                  <c:v>565.30999999999995</c:v>
                </c:pt>
                <c:pt idx="56">
                  <c:v>565.30999999999995</c:v>
                </c:pt>
                <c:pt idx="57">
                  <c:v>565.30999999999995</c:v>
                </c:pt>
                <c:pt idx="58">
                  <c:v>565.30999999999995</c:v>
                </c:pt>
                <c:pt idx="59">
                  <c:v>565.30999999999995</c:v>
                </c:pt>
                <c:pt idx="60">
                  <c:v>565.30999999999995</c:v>
                </c:pt>
                <c:pt idx="61">
                  <c:v>565.30999999999995</c:v>
                </c:pt>
                <c:pt idx="62">
                  <c:v>565.30999999999995</c:v>
                </c:pt>
                <c:pt idx="63">
                  <c:v>565.30999999999995</c:v>
                </c:pt>
                <c:pt idx="64">
                  <c:v>565.30999999999995</c:v>
                </c:pt>
                <c:pt idx="65">
                  <c:v>565.30999999999995</c:v>
                </c:pt>
                <c:pt idx="66">
                  <c:v>565.30999999999995</c:v>
                </c:pt>
                <c:pt idx="67">
                  <c:v>565.30999999999995</c:v>
                </c:pt>
                <c:pt idx="68">
                  <c:v>565.30999999999995</c:v>
                </c:pt>
                <c:pt idx="69">
                  <c:v>565.30999999999995</c:v>
                </c:pt>
                <c:pt idx="70">
                  <c:v>565.30999999999995</c:v>
                </c:pt>
                <c:pt idx="71">
                  <c:v>565.30999999999995</c:v>
                </c:pt>
                <c:pt idx="72">
                  <c:v>565.30999999999995</c:v>
                </c:pt>
                <c:pt idx="73">
                  <c:v>565.30999999999995</c:v>
                </c:pt>
                <c:pt idx="74">
                  <c:v>565.30999999999995</c:v>
                </c:pt>
                <c:pt idx="75">
                  <c:v>565.30999999999995</c:v>
                </c:pt>
                <c:pt idx="76">
                  <c:v>565.30999999999995</c:v>
                </c:pt>
                <c:pt idx="77">
                  <c:v>565.30999999999995</c:v>
                </c:pt>
                <c:pt idx="78">
                  <c:v>565.30999999999995</c:v>
                </c:pt>
                <c:pt idx="79">
                  <c:v>565.30999999999995</c:v>
                </c:pt>
                <c:pt idx="80">
                  <c:v>565.30999999999995</c:v>
                </c:pt>
                <c:pt idx="81">
                  <c:v>565.30999999999995</c:v>
                </c:pt>
                <c:pt idx="82">
                  <c:v>565.30999999999995</c:v>
                </c:pt>
                <c:pt idx="83">
                  <c:v>565.30999999999995</c:v>
                </c:pt>
                <c:pt idx="84">
                  <c:v>565.30999999999995</c:v>
                </c:pt>
                <c:pt idx="85">
                  <c:v>565.30999999999995</c:v>
                </c:pt>
                <c:pt idx="86">
                  <c:v>565.30999999999995</c:v>
                </c:pt>
                <c:pt idx="87">
                  <c:v>565.30999999999995</c:v>
                </c:pt>
                <c:pt idx="88">
                  <c:v>565.30999999999995</c:v>
                </c:pt>
                <c:pt idx="89">
                  <c:v>565.30999999999995</c:v>
                </c:pt>
                <c:pt idx="90">
                  <c:v>565.30999999999995</c:v>
                </c:pt>
                <c:pt idx="91">
                  <c:v>565.30999999999995</c:v>
                </c:pt>
                <c:pt idx="92">
                  <c:v>565.30999999999995</c:v>
                </c:pt>
                <c:pt idx="93">
                  <c:v>565.30999999999995</c:v>
                </c:pt>
                <c:pt idx="94">
                  <c:v>565.30999999999995</c:v>
                </c:pt>
                <c:pt idx="95">
                  <c:v>565.30999999999995</c:v>
                </c:pt>
                <c:pt idx="96">
                  <c:v>565.30999999999995</c:v>
                </c:pt>
                <c:pt idx="97">
                  <c:v>565.30999999999995</c:v>
                </c:pt>
                <c:pt idx="98">
                  <c:v>565.30999999999995</c:v>
                </c:pt>
                <c:pt idx="99">
                  <c:v>565.30999999999995</c:v>
                </c:pt>
                <c:pt idx="100">
                  <c:v>565.30999999999995</c:v>
                </c:pt>
                <c:pt idx="101">
                  <c:v>565.30999999999995</c:v>
                </c:pt>
                <c:pt idx="102">
                  <c:v>565.30999999999995</c:v>
                </c:pt>
                <c:pt idx="103">
                  <c:v>565.30999999999995</c:v>
                </c:pt>
                <c:pt idx="104">
                  <c:v>565.30999999999995</c:v>
                </c:pt>
                <c:pt idx="105">
                  <c:v>565.30999999999995</c:v>
                </c:pt>
                <c:pt idx="106">
                  <c:v>565.30999999999995</c:v>
                </c:pt>
                <c:pt idx="107">
                  <c:v>565.30999999999995</c:v>
                </c:pt>
                <c:pt idx="108">
                  <c:v>565.30999999999995</c:v>
                </c:pt>
                <c:pt idx="109">
                  <c:v>565.30999999999995</c:v>
                </c:pt>
                <c:pt idx="110">
                  <c:v>565.30999999999995</c:v>
                </c:pt>
                <c:pt idx="111">
                  <c:v>565.30999999999995</c:v>
                </c:pt>
                <c:pt idx="112">
                  <c:v>565.30999999999995</c:v>
                </c:pt>
                <c:pt idx="113">
                  <c:v>565.30999999999995</c:v>
                </c:pt>
                <c:pt idx="114">
                  <c:v>565.30999999999995</c:v>
                </c:pt>
                <c:pt idx="115">
                  <c:v>565.30999999999995</c:v>
                </c:pt>
                <c:pt idx="116">
                  <c:v>565.30999999999995</c:v>
                </c:pt>
                <c:pt idx="117">
                  <c:v>565.30999999999995</c:v>
                </c:pt>
                <c:pt idx="118">
                  <c:v>565.30999999999995</c:v>
                </c:pt>
                <c:pt idx="119">
                  <c:v>565.30999999999995</c:v>
                </c:pt>
                <c:pt idx="120">
                  <c:v>565.30999999999995</c:v>
                </c:pt>
                <c:pt idx="121">
                  <c:v>565.30999999999995</c:v>
                </c:pt>
                <c:pt idx="122">
                  <c:v>565.30999999999995</c:v>
                </c:pt>
                <c:pt idx="123">
                  <c:v>565.30999999999995</c:v>
                </c:pt>
                <c:pt idx="124">
                  <c:v>565.30999999999995</c:v>
                </c:pt>
                <c:pt idx="125">
                  <c:v>565.30999999999995</c:v>
                </c:pt>
                <c:pt idx="126">
                  <c:v>565.30999999999995</c:v>
                </c:pt>
                <c:pt idx="127">
                  <c:v>565.30999999999995</c:v>
                </c:pt>
                <c:pt idx="128">
                  <c:v>565.30999999999995</c:v>
                </c:pt>
                <c:pt idx="129">
                  <c:v>565.30999999999995</c:v>
                </c:pt>
                <c:pt idx="130">
                  <c:v>565.30999999999995</c:v>
                </c:pt>
                <c:pt idx="131">
                  <c:v>565.30999999999995</c:v>
                </c:pt>
                <c:pt idx="132">
                  <c:v>565.30999999999995</c:v>
                </c:pt>
                <c:pt idx="133">
                  <c:v>565.30999999999995</c:v>
                </c:pt>
                <c:pt idx="134">
                  <c:v>565.30999999999995</c:v>
                </c:pt>
                <c:pt idx="135">
                  <c:v>565.30999999999995</c:v>
                </c:pt>
                <c:pt idx="136">
                  <c:v>565.30999999999995</c:v>
                </c:pt>
                <c:pt idx="137">
                  <c:v>565.30999999999995</c:v>
                </c:pt>
                <c:pt idx="138">
                  <c:v>565.30999999999995</c:v>
                </c:pt>
                <c:pt idx="139">
                  <c:v>565.30999999999995</c:v>
                </c:pt>
                <c:pt idx="140">
                  <c:v>565.30999999999995</c:v>
                </c:pt>
                <c:pt idx="141">
                  <c:v>565.30999999999995</c:v>
                </c:pt>
                <c:pt idx="142">
                  <c:v>565.30999999999995</c:v>
                </c:pt>
                <c:pt idx="143">
                  <c:v>565.30999999999995</c:v>
                </c:pt>
                <c:pt idx="144">
                  <c:v>565.30999999999995</c:v>
                </c:pt>
                <c:pt idx="145">
                  <c:v>565.30999999999995</c:v>
                </c:pt>
                <c:pt idx="146">
                  <c:v>565.30999999999995</c:v>
                </c:pt>
                <c:pt idx="147">
                  <c:v>565.30999999999995</c:v>
                </c:pt>
                <c:pt idx="148">
                  <c:v>565.30999999999995</c:v>
                </c:pt>
                <c:pt idx="149">
                  <c:v>565.30999999999995</c:v>
                </c:pt>
                <c:pt idx="150">
                  <c:v>565.30999999999995</c:v>
                </c:pt>
                <c:pt idx="151">
                  <c:v>565.30999999999995</c:v>
                </c:pt>
                <c:pt idx="152">
                  <c:v>565.30999999999995</c:v>
                </c:pt>
                <c:pt idx="153">
                  <c:v>565.30999999999995</c:v>
                </c:pt>
                <c:pt idx="154">
                  <c:v>565.30999999999995</c:v>
                </c:pt>
                <c:pt idx="155">
                  <c:v>565.30999999999995</c:v>
                </c:pt>
                <c:pt idx="156">
                  <c:v>565.30999999999995</c:v>
                </c:pt>
                <c:pt idx="157">
                  <c:v>565.30999999999995</c:v>
                </c:pt>
                <c:pt idx="158">
                  <c:v>565.30999999999995</c:v>
                </c:pt>
                <c:pt idx="159">
                  <c:v>565.30999999999995</c:v>
                </c:pt>
                <c:pt idx="160">
                  <c:v>565.30999999999995</c:v>
                </c:pt>
                <c:pt idx="161">
                  <c:v>565.30999999999995</c:v>
                </c:pt>
                <c:pt idx="162">
                  <c:v>565.30999999999995</c:v>
                </c:pt>
                <c:pt idx="163">
                  <c:v>565.30999999999995</c:v>
                </c:pt>
                <c:pt idx="164">
                  <c:v>565.30999999999995</c:v>
                </c:pt>
                <c:pt idx="165">
                  <c:v>565.30999999999995</c:v>
                </c:pt>
                <c:pt idx="166">
                  <c:v>565.30999999999995</c:v>
                </c:pt>
                <c:pt idx="167">
                  <c:v>565.30999999999995</c:v>
                </c:pt>
                <c:pt idx="168">
                  <c:v>565.30999999999995</c:v>
                </c:pt>
                <c:pt idx="169">
                  <c:v>565.30999999999995</c:v>
                </c:pt>
                <c:pt idx="170">
                  <c:v>565.30999999999995</c:v>
                </c:pt>
                <c:pt idx="171">
                  <c:v>565.30999999999995</c:v>
                </c:pt>
                <c:pt idx="172">
                  <c:v>565.30999999999995</c:v>
                </c:pt>
                <c:pt idx="173">
                  <c:v>565.32000000000005</c:v>
                </c:pt>
                <c:pt idx="174">
                  <c:v>565.32000000000005</c:v>
                </c:pt>
                <c:pt idx="175">
                  <c:v>565.32000000000005</c:v>
                </c:pt>
                <c:pt idx="176">
                  <c:v>565.32000000000005</c:v>
                </c:pt>
                <c:pt idx="177">
                  <c:v>565.32000000000005</c:v>
                </c:pt>
                <c:pt idx="178">
                  <c:v>565.32000000000005</c:v>
                </c:pt>
                <c:pt idx="179">
                  <c:v>565.32000000000005</c:v>
                </c:pt>
                <c:pt idx="180">
                  <c:v>565.32000000000005</c:v>
                </c:pt>
                <c:pt idx="181">
                  <c:v>565.32000000000005</c:v>
                </c:pt>
                <c:pt idx="182">
                  <c:v>565.33000000000004</c:v>
                </c:pt>
                <c:pt idx="183">
                  <c:v>565.33000000000004</c:v>
                </c:pt>
                <c:pt idx="184">
                  <c:v>565.33000000000004</c:v>
                </c:pt>
                <c:pt idx="185">
                  <c:v>565.33000000000004</c:v>
                </c:pt>
                <c:pt idx="186">
                  <c:v>565.33000000000004</c:v>
                </c:pt>
                <c:pt idx="187">
                  <c:v>565.33000000000004</c:v>
                </c:pt>
                <c:pt idx="188">
                  <c:v>565.33000000000004</c:v>
                </c:pt>
                <c:pt idx="189">
                  <c:v>565.34</c:v>
                </c:pt>
                <c:pt idx="190">
                  <c:v>565.34</c:v>
                </c:pt>
                <c:pt idx="191">
                  <c:v>565.34</c:v>
                </c:pt>
                <c:pt idx="192">
                  <c:v>565.34</c:v>
                </c:pt>
                <c:pt idx="193">
                  <c:v>565.34</c:v>
                </c:pt>
                <c:pt idx="194">
                  <c:v>565.34</c:v>
                </c:pt>
                <c:pt idx="195">
                  <c:v>565.35</c:v>
                </c:pt>
                <c:pt idx="196">
                  <c:v>565.35</c:v>
                </c:pt>
                <c:pt idx="197">
                  <c:v>565.35</c:v>
                </c:pt>
                <c:pt idx="198">
                  <c:v>565.35</c:v>
                </c:pt>
                <c:pt idx="199">
                  <c:v>565.35</c:v>
                </c:pt>
                <c:pt idx="200">
                  <c:v>565.36</c:v>
                </c:pt>
                <c:pt idx="201">
                  <c:v>565.36</c:v>
                </c:pt>
                <c:pt idx="202">
                  <c:v>565.36</c:v>
                </c:pt>
                <c:pt idx="203">
                  <c:v>565.36</c:v>
                </c:pt>
                <c:pt idx="204">
                  <c:v>565.37</c:v>
                </c:pt>
                <c:pt idx="205">
                  <c:v>565.37</c:v>
                </c:pt>
                <c:pt idx="206">
                  <c:v>565.37</c:v>
                </c:pt>
                <c:pt idx="207">
                  <c:v>565.37</c:v>
                </c:pt>
                <c:pt idx="208">
                  <c:v>565.38</c:v>
                </c:pt>
                <c:pt idx="209">
                  <c:v>565.38</c:v>
                </c:pt>
                <c:pt idx="210">
                  <c:v>565.38</c:v>
                </c:pt>
                <c:pt idx="211">
                  <c:v>565.38</c:v>
                </c:pt>
                <c:pt idx="212">
                  <c:v>565.39</c:v>
                </c:pt>
                <c:pt idx="213">
                  <c:v>565.39</c:v>
                </c:pt>
                <c:pt idx="214">
                  <c:v>565.39</c:v>
                </c:pt>
                <c:pt idx="215">
                  <c:v>565.39</c:v>
                </c:pt>
                <c:pt idx="216">
                  <c:v>565.4</c:v>
                </c:pt>
                <c:pt idx="217">
                  <c:v>565.4</c:v>
                </c:pt>
                <c:pt idx="218">
                  <c:v>565.4</c:v>
                </c:pt>
                <c:pt idx="219">
                  <c:v>565.41</c:v>
                </c:pt>
                <c:pt idx="220">
                  <c:v>565.41</c:v>
                </c:pt>
                <c:pt idx="221">
                  <c:v>565.41</c:v>
                </c:pt>
                <c:pt idx="222">
                  <c:v>565.41999999999996</c:v>
                </c:pt>
                <c:pt idx="223">
                  <c:v>565.41999999999996</c:v>
                </c:pt>
                <c:pt idx="224">
                  <c:v>565.41999999999996</c:v>
                </c:pt>
                <c:pt idx="225">
                  <c:v>565.42999999999995</c:v>
                </c:pt>
                <c:pt idx="226">
                  <c:v>565.42999999999995</c:v>
                </c:pt>
                <c:pt idx="227">
                  <c:v>565.42999999999995</c:v>
                </c:pt>
                <c:pt idx="228">
                  <c:v>565.44000000000005</c:v>
                </c:pt>
                <c:pt idx="229">
                  <c:v>565.44000000000005</c:v>
                </c:pt>
                <c:pt idx="230">
                  <c:v>565.44000000000005</c:v>
                </c:pt>
                <c:pt idx="231">
                  <c:v>565.45000000000005</c:v>
                </c:pt>
                <c:pt idx="232">
                  <c:v>565.45000000000005</c:v>
                </c:pt>
                <c:pt idx="233">
                  <c:v>565.46</c:v>
                </c:pt>
                <c:pt idx="234">
                  <c:v>565.46</c:v>
                </c:pt>
                <c:pt idx="235">
                  <c:v>565.46</c:v>
                </c:pt>
                <c:pt idx="236">
                  <c:v>565.47</c:v>
                </c:pt>
                <c:pt idx="237">
                  <c:v>565.47</c:v>
                </c:pt>
                <c:pt idx="238">
                  <c:v>565.48</c:v>
                </c:pt>
                <c:pt idx="239">
                  <c:v>565.48</c:v>
                </c:pt>
                <c:pt idx="240">
                  <c:v>565.48</c:v>
                </c:pt>
                <c:pt idx="241">
                  <c:v>565.49</c:v>
                </c:pt>
                <c:pt idx="242">
                  <c:v>565.49</c:v>
                </c:pt>
                <c:pt idx="243">
                  <c:v>565.5</c:v>
                </c:pt>
                <c:pt idx="244">
                  <c:v>565.5</c:v>
                </c:pt>
                <c:pt idx="245">
                  <c:v>565.51</c:v>
                </c:pt>
                <c:pt idx="246">
                  <c:v>565.51</c:v>
                </c:pt>
                <c:pt idx="247">
                  <c:v>565.52</c:v>
                </c:pt>
                <c:pt idx="248">
                  <c:v>565.52</c:v>
                </c:pt>
                <c:pt idx="249">
                  <c:v>565.53</c:v>
                </c:pt>
                <c:pt idx="250">
                  <c:v>565.53</c:v>
                </c:pt>
                <c:pt idx="251">
                  <c:v>565.54</c:v>
                </c:pt>
                <c:pt idx="252">
                  <c:v>565.54</c:v>
                </c:pt>
                <c:pt idx="253">
                  <c:v>565.54999999999995</c:v>
                </c:pt>
                <c:pt idx="254">
                  <c:v>565.55999999999995</c:v>
                </c:pt>
                <c:pt idx="255">
                  <c:v>565.55999999999995</c:v>
                </c:pt>
                <c:pt idx="256">
                  <c:v>565.57000000000005</c:v>
                </c:pt>
                <c:pt idx="257">
                  <c:v>565.58000000000004</c:v>
                </c:pt>
                <c:pt idx="258">
                  <c:v>565.58000000000004</c:v>
                </c:pt>
                <c:pt idx="259">
                  <c:v>565.59</c:v>
                </c:pt>
                <c:pt idx="260">
                  <c:v>565.6</c:v>
                </c:pt>
                <c:pt idx="261">
                  <c:v>565.61</c:v>
                </c:pt>
                <c:pt idx="262">
                  <c:v>565.62</c:v>
                </c:pt>
                <c:pt idx="263">
                  <c:v>565.63</c:v>
                </c:pt>
                <c:pt idx="264">
                  <c:v>565.64</c:v>
                </c:pt>
                <c:pt idx="265">
                  <c:v>565.65</c:v>
                </c:pt>
                <c:pt idx="266">
                  <c:v>565.66</c:v>
                </c:pt>
                <c:pt idx="267">
                  <c:v>565.66999999999996</c:v>
                </c:pt>
                <c:pt idx="268">
                  <c:v>565.67999999999995</c:v>
                </c:pt>
                <c:pt idx="269">
                  <c:v>565.69000000000005</c:v>
                </c:pt>
                <c:pt idx="270">
                  <c:v>565.70000000000005</c:v>
                </c:pt>
                <c:pt idx="271">
                  <c:v>565.71</c:v>
                </c:pt>
                <c:pt idx="272">
                  <c:v>565.72</c:v>
                </c:pt>
                <c:pt idx="273">
                  <c:v>565.73</c:v>
                </c:pt>
                <c:pt idx="274">
                  <c:v>565.74</c:v>
                </c:pt>
                <c:pt idx="275">
                  <c:v>565.74</c:v>
                </c:pt>
                <c:pt idx="276">
                  <c:v>565.75</c:v>
                </c:pt>
                <c:pt idx="277">
                  <c:v>565.76</c:v>
                </c:pt>
                <c:pt idx="278">
                  <c:v>565.77</c:v>
                </c:pt>
                <c:pt idx="279">
                  <c:v>565.78</c:v>
                </c:pt>
                <c:pt idx="280">
                  <c:v>565.79</c:v>
                </c:pt>
                <c:pt idx="281">
                  <c:v>565.79999999999995</c:v>
                </c:pt>
                <c:pt idx="282">
                  <c:v>565.79999999999995</c:v>
                </c:pt>
                <c:pt idx="283">
                  <c:v>565.79999999999995</c:v>
                </c:pt>
                <c:pt idx="284">
                  <c:v>565.79999999999995</c:v>
                </c:pt>
                <c:pt idx="285">
                  <c:v>565.79</c:v>
                </c:pt>
                <c:pt idx="286">
                  <c:v>565.78</c:v>
                </c:pt>
                <c:pt idx="287">
                  <c:v>565.77</c:v>
                </c:pt>
                <c:pt idx="288">
                  <c:v>565.76</c:v>
                </c:pt>
                <c:pt idx="289">
                  <c:v>565.76</c:v>
                </c:pt>
                <c:pt idx="290">
                  <c:v>565.75</c:v>
                </c:pt>
                <c:pt idx="291">
                  <c:v>565.75</c:v>
                </c:pt>
                <c:pt idx="292">
                  <c:v>565.75</c:v>
                </c:pt>
                <c:pt idx="293">
                  <c:v>565.75</c:v>
                </c:pt>
                <c:pt idx="294">
                  <c:v>565.75</c:v>
                </c:pt>
                <c:pt idx="295">
                  <c:v>565.75</c:v>
                </c:pt>
                <c:pt idx="296">
                  <c:v>565.75</c:v>
                </c:pt>
                <c:pt idx="297">
                  <c:v>565.76</c:v>
                </c:pt>
                <c:pt idx="298">
                  <c:v>565.76</c:v>
                </c:pt>
                <c:pt idx="299">
                  <c:v>565.76</c:v>
                </c:pt>
                <c:pt idx="300">
                  <c:v>565.76</c:v>
                </c:pt>
                <c:pt idx="301">
                  <c:v>565.77</c:v>
                </c:pt>
                <c:pt idx="302">
                  <c:v>565.77</c:v>
                </c:pt>
                <c:pt idx="303">
                  <c:v>565.77</c:v>
                </c:pt>
                <c:pt idx="304">
                  <c:v>565.78</c:v>
                </c:pt>
                <c:pt idx="305">
                  <c:v>565.78</c:v>
                </c:pt>
                <c:pt idx="306">
                  <c:v>565.79</c:v>
                </c:pt>
                <c:pt idx="307">
                  <c:v>565.79</c:v>
                </c:pt>
                <c:pt idx="308">
                  <c:v>565.79999999999995</c:v>
                </c:pt>
                <c:pt idx="309">
                  <c:v>565.79999999999995</c:v>
                </c:pt>
                <c:pt idx="310">
                  <c:v>565.80999999999995</c:v>
                </c:pt>
                <c:pt idx="311">
                  <c:v>565.80999999999995</c:v>
                </c:pt>
                <c:pt idx="312">
                  <c:v>565.82000000000005</c:v>
                </c:pt>
                <c:pt idx="313">
                  <c:v>565.83000000000004</c:v>
                </c:pt>
                <c:pt idx="314">
                  <c:v>565.84</c:v>
                </c:pt>
                <c:pt idx="315">
                  <c:v>565.85</c:v>
                </c:pt>
                <c:pt idx="316">
                  <c:v>565.86</c:v>
                </c:pt>
                <c:pt idx="317">
                  <c:v>565.87</c:v>
                </c:pt>
                <c:pt idx="318">
                  <c:v>565.88</c:v>
                </c:pt>
                <c:pt idx="319">
                  <c:v>565.89</c:v>
                </c:pt>
                <c:pt idx="320">
                  <c:v>565.9</c:v>
                </c:pt>
                <c:pt idx="321">
                  <c:v>565.91</c:v>
                </c:pt>
                <c:pt idx="322">
                  <c:v>565.92999999999995</c:v>
                </c:pt>
                <c:pt idx="323">
                  <c:v>565.94000000000005</c:v>
                </c:pt>
                <c:pt idx="324">
                  <c:v>565.95000000000005</c:v>
                </c:pt>
                <c:pt idx="325">
                  <c:v>565.97</c:v>
                </c:pt>
                <c:pt idx="326">
                  <c:v>565.98</c:v>
                </c:pt>
                <c:pt idx="327">
                  <c:v>566</c:v>
                </c:pt>
                <c:pt idx="328">
                  <c:v>566.02</c:v>
                </c:pt>
                <c:pt idx="329">
                  <c:v>566.04</c:v>
                </c:pt>
                <c:pt idx="330">
                  <c:v>566.05999999999995</c:v>
                </c:pt>
                <c:pt idx="331">
                  <c:v>566.08000000000004</c:v>
                </c:pt>
                <c:pt idx="332">
                  <c:v>566.1</c:v>
                </c:pt>
                <c:pt idx="333">
                  <c:v>566.11</c:v>
                </c:pt>
                <c:pt idx="334">
                  <c:v>566.12</c:v>
                </c:pt>
                <c:pt idx="335">
                  <c:v>566.14</c:v>
                </c:pt>
                <c:pt idx="336">
                  <c:v>566.14</c:v>
                </c:pt>
                <c:pt idx="337">
                  <c:v>566.15</c:v>
                </c:pt>
                <c:pt idx="338">
                  <c:v>566.16</c:v>
                </c:pt>
                <c:pt idx="339">
                  <c:v>566.16</c:v>
                </c:pt>
                <c:pt idx="340">
                  <c:v>566.16999999999996</c:v>
                </c:pt>
                <c:pt idx="341">
                  <c:v>566.16999999999996</c:v>
                </c:pt>
                <c:pt idx="342">
                  <c:v>566.16999999999996</c:v>
                </c:pt>
                <c:pt idx="343">
                  <c:v>566.17999999999995</c:v>
                </c:pt>
                <c:pt idx="344">
                  <c:v>566.17999999999995</c:v>
                </c:pt>
                <c:pt idx="345">
                  <c:v>566.19000000000005</c:v>
                </c:pt>
                <c:pt idx="346">
                  <c:v>566.19000000000005</c:v>
                </c:pt>
                <c:pt idx="347">
                  <c:v>566.20000000000005</c:v>
                </c:pt>
                <c:pt idx="348">
                  <c:v>566.20000000000005</c:v>
                </c:pt>
                <c:pt idx="349">
                  <c:v>566.21</c:v>
                </c:pt>
                <c:pt idx="350">
                  <c:v>566.21</c:v>
                </c:pt>
                <c:pt idx="351">
                  <c:v>566.22</c:v>
                </c:pt>
                <c:pt idx="352">
                  <c:v>566.22</c:v>
                </c:pt>
                <c:pt idx="353">
                  <c:v>566.23</c:v>
                </c:pt>
                <c:pt idx="354">
                  <c:v>566.24</c:v>
                </c:pt>
                <c:pt idx="355">
                  <c:v>566.24</c:v>
                </c:pt>
                <c:pt idx="356">
                  <c:v>566.25</c:v>
                </c:pt>
                <c:pt idx="357">
                  <c:v>566.25</c:v>
                </c:pt>
                <c:pt idx="358">
                  <c:v>566.26</c:v>
                </c:pt>
                <c:pt idx="359">
                  <c:v>566.26</c:v>
                </c:pt>
                <c:pt idx="360">
                  <c:v>566.27</c:v>
                </c:pt>
                <c:pt idx="361">
                  <c:v>566.27</c:v>
                </c:pt>
                <c:pt idx="362">
                  <c:v>566.28</c:v>
                </c:pt>
                <c:pt idx="363">
                  <c:v>566.28</c:v>
                </c:pt>
                <c:pt idx="364">
                  <c:v>566.29</c:v>
                </c:pt>
                <c:pt idx="365">
                  <c:v>566.29</c:v>
                </c:pt>
                <c:pt idx="366">
                  <c:v>566.29999999999995</c:v>
                </c:pt>
                <c:pt idx="367">
                  <c:v>566.29999999999995</c:v>
                </c:pt>
                <c:pt idx="368">
                  <c:v>566.30999999999995</c:v>
                </c:pt>
                <c:pt idx="369">
                  <c:v>566.32000000000005</c:v>
                </c:pt>
                <c:pt idx="370">
                  <c:v>566.32000000000005</c:v>
                </c:pt>
                <c:pt idx="371">
                  <c:v>566.33000000000004</c:v>
                </c:pt>
                <c:pt idx="372">
                  <c:v>566.33000000000004</c:v>
                </c:pt>
                <c:pt idx="373">
                  <c:v>566.34</c:v>
                </c:pt>
                <c:pt idx="374">
                  <c:v>566.34</c:v>
                </c:pt>
                <c:pt idx="375">
                  <c:v>566.35</c:v>
                </c:pt>
                <c:pt idx="376">
                  <c:v>566.36</c:v>
                </c:pt>
                <c:pt idx="377">
                  <c:v>566.36</c:v>
                </c:pt>
                <c:pt idx="378">
                  <c:v>566.37</c:v>
                </c:pt>
                <c:pt idx="379">
                  <c:v>566.37</c:v>
                </c:pt>
                <c:pt idx="380">
                  <c:v>566.38</c:v>
                </c:pt>
                <c:pt idx="381">
                  <c:v>566.39</c:v>
                </c:pt>
                <c:pt idx="382">
                  <c:v>566.39</c:v>
                </c:pt>
                <c:pt idx="383">
                  <c:v>566.4</c:v>
                </c:pt>
                <c:pt idx="384">
                  <c:v>566.41</c:v>
                </c:pt>
                <c:pt idx="385">
                  <c:v>566.41</c:v>
                </c:pt>
                <c:pt idx="386">
                  <c:v>566.41999999999996</c:v>
                </c:pt>
                <c:pt idx="387">
                  <c:v>566.42999999999995</c:v>
                </c:pt>
                <c:pt idx="388">
                  <c:v>566.42999999999995</c:v>
                </c:pt>
                <c:pt idx="389">
                  <c:v>566.44000000000005</c:v>
                </c:pt>
                <c:pt idx="390">
                  <c:v>566.44000000000005</c:v>
                </c:pt>
                <c:pt idx="391">
                  <c:v>566.45000000000005</c:v>
                </c:pt>
                <c:pt idx="392">
                  <c:v>566.45000000000005</c:v>
                </c:pt>
                <c:pt idx="393">
                  <c:v>566.45000000000005</c:v>
                </c:pt>
                <c:pt idx="394">
                  <c:v>566.46</c:v>
                </c:pt>
                <c:pt idx="395">
                  <c:v>566.46</c:v>
                </c:pt>
                <c:pt idx="396">
                  <c:v>566.47</c:v>
                </c:pt>
                <c:pt idx="397">
                  <c:v>566.47</c:v>
                </c:pt>
                <c:pt idx="398">
                  <c:v>566.48</c:v>
                </c:pt>
                <c:pt idx="399">
                  <c:v>566.48</c:v>
                </c:pt>
                <c:pt idx="400">
                  <c:v>566.48</c:v>
                </c:pt>
                <c:pt idx="401">
                  <c:v>566.48</c:v>
                </c:pt>
                <c:pt idx="402">
                  <c:v>566.49</c:v>
                </c:pt>
                <c:pt idx="403">
                  <c:v>566.49</c:v>
                </c:pt>
                <c:pt idx="404">
                  <c:v>566.49</c:v>
                </c:pt>
                <c:pt idx="405">
                  <c:v>566.49</c:v>
                </c:pt>
                <c:pt idx="406">
                  <c:v>566.49</c:v>
                </c:pt>
                <c:pt idx="407">
                  <c:v>566.49</c:v>
                </c:pt>
                <c:pt idx="408">
                  <c:v>566.49</c:v>
                </c:pt>
                <c:pt idx="409">
                  <c:v>566.49</c:v>
                </c:pt>
                <c:pt idx="410">
                  <c:v>566.49</c:v>
                </c:pt>
                <c:pt idx="411">
                  <c:v>566.5</c:v>
                </c:pt>
                <c:pt idx="412">
                  <c:v>566.5</c:v>
                </c:pt>
                <c:pt idx="413">
                  <c:v>566.5</c:v>
                </c:pt>
                <c:pt idx="414">
                  <c:v>566.5</c:v>
                </c:pt>
                <c:pt idx="415">
                  <c:v>566.5</c:v>
                </c:pt>
                <c:pt idx="416">
                  <c:v>566.5</c:v>
                </c:pt>
                <c:pt idx="417">
                  <c:v>566.5</c:v>
                </c:pt>
                <c:pt idx="418">
                  <c:v>566.5</c:v>
                </c:pt>
                <c:pt idx="419">
                  <c:v>566.5</c:v>
                </c:pt>
                <c:pt idx="420">
                  <c:v>566.5</c:v>
                </c:pt>
                <c:pt idx="421">
                  <c:v>566.5</c:v>
                </c:pt>
                <c:pt idx="422">
                  <c:v>566.5</c:v>
                </c:pt>
                <c:pt idx="423">
                  <c:v>566.51</c:v>
                </c:pt>
                <c:pt idx="424">
                  <c:v>566.51</c:v>
                </c:pt>
                <c:pt idx="425">
                  <c:v>566.51</c:v>
                </c:pt>
                <c:pt idx="426">
                  <c:v>566.51</c:v>
                </c:pt>
                <c:pt idx="427">
                  <c:v>566.51</c:v>
                </c:pt>
                <c:pt idx="428">
                  <c:v>566.51</c:v>
                </c:pt>
                <c:pt idx="429">
                  <c:v>566.51</c:v>
                </c:pt>
                <c:pt idx="430">
                  <c:v>566.51</c:v>
                </c:pt>
                <c:pt idx="431">
                  <c:v>566.51</c:v>
                </c:pt>
                <c:pt idx="432">
                  <c:v>566.51</c:v>
                </c:pt>
                <c:pt idx="433">
                  <c:v>566.52</c:v>
                </c:pt>
                <c:pt idx="434">
                  <c:v>566.52</c:v>
                </c:pt>
                <c:pt idx="435">
                  <c:v>566.52</c:v>
                </c:pt>
                <c:pt idx="436">
                  <c:v>566.52</c:v>
                </c:pt>
                <c:pt idx="437">
                  <c:v>566.52</c:v>
                </c:pt>
                <c:pt idx="438">
                  <c:v>566.52</c:v>
                </c:pt>
                <c:pt idx="439">
                  <c:v>566.52</c:v>
                </c:pt>
                <c:pt idx="440">
                  <c:v>566.52</c:v>
                </c:pt>
                <c:pt idx="441">
                  <c:v>566.52</c:v>
                </c:pt>
                <c:pt idx="442">
                  <c:v>566.52</c:v>
                </c:pt>
                <c:pt idx="443">
                  <c:v>566.53</c:v>
                </c:pt>
                <c:pt idx="444">
                  <c:v>566.53</c:v>
                </c:pt>
                <c:pt idx="445">
                  <c:v>566.53</c:v>
                </c:pt>
                <c:pt idx="446">
                  <c:v>566.53</c:v>
                </c:pt>
                <c:pt idx="447">
                  <c:v>566.53</c:v>
                </c:pt>
                <c:pt idx="448">
                  <c:v>566.53</c:v>
                </c:pt>
                <c:pt idx="449">
                  <c:v>566.53</c:v>
                </c:pt>
                <c:pt idx="450">
                  <c:v>566.53</c:v>
                </c:pt>
                <c:pt idx="451">
                  <c:v>566.53</c:v>
                </c:pt>
                <c:pt idx="452">
                  <c:v>566.54</c:v>
                </c:pt>
                <c:pt idx="453">
                  <c:v>566.54</c:v>
                </c:pt>
                <c:pt idx="454">
                  <c:v>566.54</c:v>
                </c:pt>
                <c:pt idx="455">
                  <c:v>566.54</c:v>
                </c:pt>
                <c:pt idx="456">
                  <c:v>566.54</c:v>
                </c:pt>
                <c:pt idx="457">
                  <c:v>566.54</c:v>
                </c:pt>
                <c:pt idx="458">
                  <c:v>566.54</c:v>
                </c:pt>
                <c:pt idx="459">
                  <c:v>566.54</c:v>
                </c:pt>
                <c:pt idx="460">
                  <c:v>566.54</c:v>
                </c:pt>
                <c:pt idx="461">
                  <c:v>566.54999999999995</c:v>
                </c:pt>
                <c:pt idx="462">
                  <c:v>566.54999999999995</c:v>
                </c:pt>
                <c:pt idx="463">
                  <c:v>566.54999999999995</c:v>
                </c:pt>
                <c:pt idx="464">
                  <c:v>566.54999999999995</c:v>
                </c:pt>
                <c:pt idx="465">
                  <c:v>566.54999999999995</c:v>
                </c:pt>
                <c:pt idx="466">
                  <c:v>566.54999999999995</c:v>
                </c:pt>
                <c:pt idx="467">
                  <c:v>566.55999999999995</c:v>
                </c:pt>
                <c:pt idx="468">
                  <c:v>566.55999999999995</c:v>
                </c:pt>
                <c:pt idx="469">
                  <c:v>566.55999999999995</c:v>
                </c:pt>
                <c:pt idx="470">
                  <c:v>566.55999999999995</c:v>
                </c:pt>
                <c:pt idx="471">
                  <c:v>566.55999999999995</c:v>
                </c:pt>
                <c:pt idx="472">
                  <c:v>566.57000000000005</c:v>
                </c:pt>
                <c:pt idx="473">
                  <c:v>566.57000000000005</c:v>
                </c:pt>
                <c:pt idx="474">
                  <c:v>566.57000000000005</c:v>
                </c:pt>
                <c:pt idx="475">
                  <c:v>566.57000000000005</c:v>
                </c:pt>
                <c:pt idx="476">
                  <c:v>566.57000000000005</c:v>
                </c:pt>
                <c:pt idx="477">
                  <c:v>566.58000000000004</c:v>
                </c:pt>
                <c:pt idx="478">
                  <c:v>566.58000000000004</c:v>
                </c:pt>
                <c:pt idx="479">
                  <c:v>566.58000000000004</c:v>
                </c:pt>
                <c:pt idx="480">
                  <c:v>566.59</c:v>
                </c:pt>
                <c:pt idx="481">
                  <c:v>566.59</c:v>
                </c:pt>
                <c:pt idx="482">
                  <c:v>566.59</c:v>
                </c:pt>
                <c:pt idx="483">
                  <c:v>566.6</c:v>
                </c:pt>
                <c:pt idx="484">
                  <c:v>566.6</c:v>
                </c:pt>
                <c:pt idx="485">
                  <c:v>566.61</c:v>
                </c:pt>
                <c:pt idx="486">
                  <c:v>566.61</c:v>
                </c:pt>
                <c:pt idx="487">
                  <c:v>566.62</c:v>
                </c:pt>
                <c:pt idx="488">
                  <c:v>566.63</c:v>
                </c:pt>
                <c:pt idx="489">
                  <c:v>566.63</c:v>
                </c:pt>
                <c:pt idx="490">
                  <c:v>566.64</c:v>
                </c:pt>
                <c:pt idx="491">
                  <c:v>566.64</c:v>
                </c:pt>
                <c:pt idx="492">
                  <c:v>566.65</c:v>
                </c:pt>
                <c:pt idx="493">
                  <c:v>566.66</c:v>
                </c:pt>
                <c:pt idx="494">
                  <c:v>566.66999999999996</c:v>
                </c:pt>
                <c:pt idx="495">
                  <c:v>566.66999999999996</c:v>
                </c:pt>
                <c:pt idx="496">
                  <c:v>566.67999999999995</c:v>
                </c:pt>
                <c:pt idx="497">
                  <c:v>566.69000000000005</c:v>
                </c:pt>
                <c:pt idx="498">
                  <c:v>566.70000000000005</c:v>
                </c:pt>
                <c:pt idx="499">
                  <c:v>566.71</c:v>
                </c:pt>
                <c:pt idx="500">
                  <c:v>566.72</c:v>
                </c:pt>
                <c:pt idx="501">
                  <c:v>566.73</c:v>
                </c:pt>
                <c:pt idx="502">
                  <c:v>566.73</c:v>
                </c:pt>
                <c:pt idx="503">
                  <c:v>566.74</c:v>
                </c:pt>
                <c:pt idx="504">
                  <c:v>566.75</c:v>
                </c:pt>
                <c:pt idx="505">
                  <c:v>566.76</c:v>
                </c:pt>
                <c:pt idx="506">
                  <c:v>566.76</c:v>
                </c:pt>
                <c:pt idx="507">
                  <c:v>566.77</c:v>
                </c:pt>
                <c:pt idx="508">
                  <c:v>566.78</c:v>
                </c:pt>
                <c:pt idx="509">
                  <c:v>566.78</c:v>
                </c:pt>
                <c:pt idx="510">
                  <c:v>566.79</c:v>
                </c:pt>
                <c:pt idx="511">
                  <c:v>566.79999999999995</c:v>
                </c:pt>
                <c:pt idx="512">
                  <c:v>566.79999999999995</c:v>
                </c:pt>
                <c:pt idx="513">
                  <c:v>566.80999999999995</c:v>
                </c:pt>
                <c:pt idx="514">
                  <c:v>566.83000000000004</c:v>
                </c:pt>
                <c:pt idx="515">
                  <c:v>566.84</c:v>
                </c:pt>
                <c:pt idx="516">
                  <c:v>566.84</c:v>
                </c:pt>
                <c:pt idx="517">
                  <c:v>566.85</c:v>
                </c:pt>
                <c:pt idx="518">
                  <c:v>566.85</c:v>
                </c:pt>
                <c:pt idx="519">
                  <c:v>566.86</c:v>
                </c:pt>
                <c:pt idx="520">
                  <c:v>566.86</c:v>
                </c:pt>
                <c:pt idx="521">
                  <c:v>566.87</c:v>
                </c:pt>
                <c:pt idx="522">
                  <c:v>566.87</c:v>
                </c:pt>
                <c:pt idx="523">
                  <c:v>566.88</c:v>
                </c:pt>
                <c:pt idx="524">
                  <c:v>566.89</c:v>
                </c:pt>
                <c:pt idx="525">
                  <c:v>566.89</c:v>
                </c:pt>
                <c:pt idx="526">
                  <c:v>566.9</c:v>
                </c:pt>
                <c:pt idx="527">
                  <c:v>566.9</c:v>
                </c:pt>
                <c:pt idx="528">
                  <c:v>566.91</c:v>
                </c:pt>
                <c:pt idx="529">
                  <c:v>566.91999999999996</c:v>
                </c:pt>
                <c:pt idx="530">
                  <c:v>566.91999999999996</c:v>
                </c:pt>
                <c:pt idx="531">
                  <c:v>566.92999999999995</c:v>
                </c:pt>
                <c:pt idx="532">
                  <c:v>566.92999999999995</c:v>
                </c:pt>
                <c:pt idx="533">
                  <c:v>566.94000000000005</c:v>
                </c:pt>
                <c:pt idx="534">
                  <c:v>566.94000000000005</c:v>
                </c:pt>
                <c:pt idx="535">
                  <c:v>566.95000000000005</c:v>
                </c:pt>
                <c:pt idx="536">
                  <c:v>566.96</c:v>
                </c:pt>
                <c:pt idx="537">
                  <c:v>566.96</c:v>
                </c:pt>
                <c:pt idx="538">
                  <c:v>566.97</c:v>
                </c:pt>
                <c:pt idx="539">
                  <c:v>566.97</c:v>
                </c:pt>
                <c:pt idx="540">
                  <c:v>566.98</c:v>
                </c:pt>
                <c:pt idx="541">
                  <c:v>566.98</c:v>
                </c:pt>
                <c:pt idx="542">
                  <c:v>566.99</c:v>
                </c:pt>
                <c:pt idx="543">
                  <c:v>566.99</c:v>
                </c:pt>
                <c:pt idx="544">
                  <c:v>567</c:v>
                </c:pt>
                <c:pt idx="545">
                  <c:v>567.01</c:v>
                </c:pt>
                <c:pt idx="546">
                  <c:v>567.01</c:v>
                </c:pt>
                <c:pt idx="547">
                  <c:v>567.02</c:v>
                </c:pt>
                <c:pt idx="548">
                  <c:v>567.03</c:v>
                </c:pt>
                <c:pt idx="549">
                  <c:v>567.03</c:v>
                </c:pt>
                <c:pt idx="550">
                  <c:v>567.04</c:v>
                </c:pt>
                <c:pt idx="551">
                  <c:v>567.04</c:v>
                </c:pt>
                <c:pt idx="552">
                  <c:v>567.04999999999995</c:v>
                </c:pt>
                <c:pt idx="553">
                  <c:v>567.05999999999995</c:v>
                </c:pt>
                <c:pt idx="554">
                  <c:v>567.05999999999995</c:v>
                </c:pt>
                <c:pt idx="555">
                  <c:v>567.07000000000005</c:v>
                </c:pt>
                <c:pt idx="556">
                  <c:v>567.08000000000004</c:v>
                </c:pt>
                <c:pt idx="557">
                  <c:v>567.08000000000004</c:v>
                </c:pt>
                <c:pt idx="558">
                  <c:v>567.09</c:v>
                </c:pt>
                <c:pt idx="559">
                  <c:v>567.1</c:v>
                </c:pt>
                <c:pt idx="560">
                  <c:v>567.1</c:v>
                </c:pt>
                <c:pt idx="561">
                  <c:v>567.11</c:v>
                </c:pt>
                <c:pt idx="562">
                  <c:v>567.12</c:v>
                </c:pt>
                <c:pt idx="563">
                  <c:v>567.12</c:v>
                </c:pt>
                <c:pt idx="564">
                  <c:v>567.13</c:v>
                </c:pt>
                <c:pt idx="565">
                  <c:v>567.14</c:v>
                </c:pt>
                <c:pt idx="566">
                  <c:v>567.14</c:v>
                </c:pt>
                <c:pt idx="567">
                  <c:v>567.15</c:v>
                </c:pt>
                <c:pt idx="568">
                  <c:v>567.16</c:v>
                </c:pt>
                <c:pt idx="569">
                  <c:v>567.16999999999996</c:v>
                </c:pt>
                <c:pt idx="570">
                  <c:v>567.16999999999996</c:v>
                </c:pt>
                <c:pt idx="571">
                  <c:v>567.17999999999995</c:v>
                </c:pt>
                <c:pt idx="572">
                  <c:v>567.19000000000005</c:v>
                </c:pt>
                <c:pt idx="573">
                  <c:v>567.20000000000005</c:v>
                </c:pt>
                <c:pt idx="574">
                  <c:v>567.21</c:v>
                </c:pt>
                <c:pt idx="575">
                  <c:v>567.21</c:v>
                </c:pt>
                <c:pt idx="576">
                  <c:v>567.22</c:v>
                </c:pt>
                <c:pt idx="577">
                  <c:v>567.23</c:v>
                </c:pt>
                <c:pt idx="578">
                  <c:v>567.24</c:v>
                </c:pt>
                <c:pt idx="579">
                  <c:v>567.25</c:v>
                </c:pt>
                <c:pt idx="580">
                  <c:v>567.26</c:v>
                </c:pt>
                <c:pt idx="581">
                  <c:v>567.26</c:v>
                </c:pt>
                <c:pt idx="582">
                  <c:v>567.27</c:v>
                </c:pt>
                <c:pt idx="583">
                  <c:v>567.28</c:v>
                </c:pt>
                <c:pt idx="584">
                  <c:v>567.29</c:v>
                </c:pt>
                <c:pt idx="585">
                  <c:v>567.29999999999995</c:v>
                </c:pt>
                <c:pt idx="586">
                  <c:v>567.30999999999995</c:v>
                </c:pt>
                <c:pt idx="587">
                  <c:v>567.30999999999995</c:v>
                </c:pt>
                <c:pt idx="588">
                  <c:v>567.32000000000005</c:v>
                </c:pt>
                <c:pt idx="589">
                  <c:v>567.33000000000004</c:v>
                </c:pt>
                <c:pt idx="590">
                  <c:v>567.33000000000004</c:v>
                </c:pt>
                <c:pt idx="591">
                  <c:v>567.34</c:v>
                </c:pt>
                <c:pt idx="592">
                  <c:v>567.34</c:v>
                </c:pt>
                <c:pt idx="593">
                  <c:v>567.35</c:v>
                </c:pt>
                <c:pt idx="594">
                  <c:v>567.36</c:v>
                </c:pt>
                <c:pt idx="595">
                  <c:v>567.36</c:v>
                </c:pt>
                <c:pt idx="596">
                  <c:v>567.37</c:v>
                </c:pt>
                <c:pt idx="597">
                  <c:v>567.37</c:v>
                </c:pt>
                <c:pt idx="598">
                  <c:v>567.38</c:v>
                </c:pt>
                <c:pt idx="599">
                  <c:v>567.39</c:v>
                </c:pt>
                <c:pt idx="600">
                  <c:v>567.39</c:v>
                </c:pt>
                <c:pt idx="601">
                  <c:v>567.4</c:v>
                </c:pt>
                <c:pt idx="602">
                  <c:v>567.41</c:v>
                </c:pt>
                <c:pt idx="603">
                  <c:v>567.41</c:v>
                </c:pt>
                <c:pt idx="604">
                  <c:v>567.41999999999996</c:v>
                </c:pt>
                <c:pt idx="605">
                  <c:v>567.42999999999995</c:v>
                </c:pt>
                <c:pt idx="606">
                  <c:v>567.44000000000005</c:v>
                </c:pt>
                <c:pt idx="607">
                  <c:v>567.44000000000005</c:v>
                </c:pt>
                <c:pt idx="608">
                  <c:v>567.45000000000005</c:v>
                </c:pt>
                <c:pt idx="609">
                  <c:v>567.46</c:v>
                </c:pt>
                <c:pt idx="610">
                  <c:v>567.47</c:v>
                </c:pt>
                <c:pt idx="611">
                  <c:v>567.48</c:v>
                </c:pt>
                <c:pt idx="612">
                  <c:v>567.48</c:v>
                </c:pt>
                <c:pt idx="613">
                  <c:v>567.49</c:v>
                </c:pt>
                <c:pt idx="614">
                  <c:v>567.5</c:v>
                </c:pt>
                <c:pt idx="615">
                  <c:v>567.51</c:v>
                </c:pt>
                <c:pt idx="616">
                  <c:v>567.53</c:v>
                </c:pt>
                <c:pt idx="617">
                  <c:v>567.54</c:v>
                </c:pt>
                <c:pt idx="618">
                  <c:v>567.54999999999995</c:v>
                </c:pt>
                <c:pt idx="619">
                  <c:v>567.55999999999995</c:v>
                </c:pt>
                <c:pt idx="620">
                  <c:v>567.57000000000005</c:v>
                </c:pt>
                <c:pt idx="621">
                  <c:v>567.58000000000004</c:v>
                </c:pt>
                <c:pt idx="622">
                  <c:v>567.59</c:v>
                </c:pt>
                <c:pt idx="623">
                  <c:v>567.6</c:v>
                </c:pt>
                <c:pt idx="624">
                  <c:v>567.62</c:v>
                </c:pt>
                <c:pt idx="625">
                  <c:v>567.63</c:v>
                </c:pt>
                <c:pt idx="626">
                  <c:v>567.64</c:v>
                </c:pt>
                <c:pt idx="627">
                  <c:v>567.65</c:v>
                </c:pt>
                <c:pt idx="628">
                  <c:v>567.66</c:v>
                </c:pt>
                <c:pt idx="629">
                  <c:v>567.66999999999996</c:v>
                </c:pt>
                <c:pt idx="630">
                  <c:v>567.67999999999995</c:v>
                </c:pt>
                <c:pt idx="631">
                  <c:v>567.69000000000005</c:v>
                </c:pt>
                <c:pt idx="632">
                  <c:v>567.71</c:v>
                </c:pt>
                <c:pt idx="633">
                  <c:v>567.72</c:v>
                </c:pt>
                <c:pt idx="634">
                  <c:v>567.73</c:v>
                </c:pt>
                <c:pt idx="635">
                  <c:v>567.74</c:v>
                </c:pt>
                <c:pt idx="636">
                  <c:v>567.75</c:v>
                </c:pt>
                <c:pt idx="637">
                  <c:v>567.76</c:v>
                </c:pt>
                <c:pt idx="638">
                  <c:v>567.78</c:v>
                </c:pt>
                <c:pt idx="639">
                  <c:v>567.79</c:v>
                </c:pt>
                <c:pt idx="640">
                  <c:v>567.79999999999995</c:v>
                </c:pt>
                <c:pt idx="641">
                  <c:v>567.80999999999995</c:v>
                </c:pt>
                <c:pt idx="642">
                  <c:v>567.83000000000004</c:v>
                </c:pt>
                <c:pt idx="643">
                  <c:v>567.84</c:v>
                </c:pt>
                <c:pt idx="644">
                  <c:v>567.85</c:v>
                </c:pt>
                <c:pt idx="645">
                  <c:v>567.86</c:v>
                </c:pt>
                <c:pt idx="646">
                  <c:v>567.87</c:v>
                </c:pt>
                <c:pt idx="647">
                  <c:v>567.88</c:v>
                </c:pt>
                <c:pt idx="648">
                  <c:v>567.89</c:v>
                </c:pt>
                <c:pt idx="649">
                  <c:v>567.9</c:v>
                </c:pt>
                <c:pt idx="650">
                  <c:v>567.91999999999996</c:v>
                </c:pt>
                <c:pt idx="651">
                  <c:v>567.92999999999995</c:v>
                </c:pt>
                <c:pt idx="652">
                  <c:v>567.94000000000005</c:v>
                </c:pt>
                <c:pt idx="653">
                  <c:v>567.95000000000005</c:v>
                </c:pt>
                <c:pt idx="654">
                  <c:v>567.96</c:v>
                </c:pt>
                <c:pt idx="655">
                  <c:v>567.98</c:v>
                </c:pt>
                <c:pt idx="656">
                  <c:v>567.99</c:v>
                </c:pt>
                <c:pt idx="657">
                  <c:v>568.01</c:v>
                </c:pt>
                <c:pt idx="658">
                  <c:v>568.02</c:v>
                </c:pt>
                <c:pt idx="659">
                  <c:v>568.04</c:v>
                </c:pt>
                <c:pt idx="660">
                  <c:v>568.04999999999995</c:v>
                </c:pt>
                <c:pt idx="661">
                  <c:v>568.07000000000005</c:v>
                </c:pt>
                <c:pt idx="662">
                  <c:v>568.09</c:v>
                </c:pt>
                <c:pt idx="663">
                  <c:v>568.1</c:v>
                </c:pt>
                <c:pt idx="664">
                  <c:v>568.12</c:v>
                </c:pt>
                <c:pt idx="665">
                  <c:v>568.14</c:v>
                </c:pt>
                <c:pt idx="666">
                  <c:v>568.16</c:v>
                </c:pt>
                <c:pt idx="667">
                  <c:v>568.17999999999995</c:v>
                </c:pt>
                <c:pt idx="668">
                  <c:v>568.20000000000005</c:v>
                </c:pt>
                <c:pt idx="669">
                  <c:v>568.22</c:v>
                </c:pt>
                <c:pt idx="670">
                  <c:v>568.25</c:v>
                </c:pt>
                <c:pt idx="671">
                  <c:v>568.27</c:v>
                </c:pt>
                <c:pt idx="672">
                  <c:v>568.29</c:v>
                </c:pt>
                <c:pt idx="673">
                  <c:v>568.30999999999995</c:v>
                </c:pt>
                <c:pt idx="674">
                  <c:v>568.33000000000004</c:v>
                </c:pt>
                <c:pt idx="675">
                  <c:v>568.35</c:v>
                </c:pt>
                <c:pt idx="676">
                  <c:v>568.37</c:v>
                </c:pt>
                <c:pt idx="677">
                  <c:v>568.39</c:v>
                </c:pt>
                <c:pt idx="678">
                  <c:v>568.41</c:v>
                </c:pt>
                <c:pt idx="679">
                  <c:v>568.44000000000005</c:v>
                </c:pt>
                <c:pt idx="680">
                  <c:v>568.46</c:v>
                </c:pt>
                <c:pt idx="681">
                  <c:v>568.48</c:v>
                </c:pt>
                <c:pt idx="682">
                  <c:v>568.5</c:v>
                </c:pt>
                <c:pt idx="683">
                  <c:v>568.52</c:v>
                </c:pt>
                <c:pt idx="684">
                  <c:v>568.54999999999995</c:v>
                </c:pt>
                <c:pt idx="685">
                  <c:v>568.57000000000005</c:v>
                </c:pt>
                <c:pt idx="686">
                  <c:v>568.59</c:v>
                </c:pt>
                <c:pt idx="687">
                  <c:v>568.62</c:v>
                </c:pt>
                <c:pt idx="688">
                  <c:v>568.64</c:v>
                </c:pt>
                <c:pt idx="689">
                  <c:v>568.66</c:v>
                </c:pt>
                <c:pt idx="690">
                  <c:v>568.69000000000005</c:v>
                </c:pt>
                <c:pt idx="691">
                  <c:v>568.71</c:v>
                </c:pt>
                <c:pt idx="692">
                  <c:v>568.74</c:v>
                </c:pt>
                <c:pt idx="693">
                  <c:v>568.77</c:v>
                </c:pt>
                <c:pt idx="694">
                  <c:v>568.79</c:v>
                </c:pt>
                <c:pt idx="695">
                  <c:v>568.82000000000005</c:v>
                </c:pt>
                <c:pt idx="696">
                  <c:v>568.85</c:v>
                </c:pt>
                <c:pt idx="697">
                  <c:v>568.88</c:v>
                </c:pt>
                <c:pt idx="698">
                  <c:v>568.91</c:v>
                </c:pt>
                <c:pt idx="699">
                  <c:v>568.94000000000005</c:v>
                </c:pt>
                <c:pt idx="700">
                  <c:v>568.97</c:v>
                </c:pt>
                <c:pt idx="701">
                  <c:v>568.99</c:v>
                </c:pt>
                <c:pt idx="702">
                  <c:v>569.02</c:v>
                </c:pt>
                <c:pt idx="703">
                  <c:v>569.04999999999995</c:v>
                </c:pt>
                <c:pt idx="704">
                  <c:v>569.08000000000004</c:v>
                </c:pt>
                <c:pt idx="705">
                  <c:v>569.12</c:v>
                </c:pt>
                <c:pt idx="706">
                  <c:v>569.16</c:v>
                </c:pt>
                <c:pt idx="707">
                  <c:v>569.19000000000005</c:v>
                </c:pt>
                <c:pt idx="708">
                  <c:v>569.23</c:v>
                </c:pt>
                <c:pt idx="709">
                  <c:v>569.27</c:v>
                </c:pt>
                <c:pt idx="710">
                  <c:v>569.30999999999995</c:v>
                </c:pt>
                <c:pt idx="711">
                  <c:v>569.34</c:v>
                </c:pt>
                <c:pt idx="712">
                  <c:v>569.38</c:v>
                </c:pt>
                <c:pt idx="713">
                  <c:v>569.41</c:v>
                </c:pt>
                <c:pt idx="714">
                  <c:v>569.45000000000005</c:v>
                </c:pt>
                <c:pt idx="715">
                  <c:v>569.48</c:v>
                </c:pt>
                <c:pt idx="716">
                  <c:v>569.52</c:v>
                </c:pt>
                <c:pt idx="717">
                  <c:v>569.55999999999995</c:v>
                </c:pt>
                <c:pt idx="718">
                  <c:v>569.6</c:v>
                </c:pt>
                <c:pt idx="719">
                  <c:v>569.65</c:v>
                </c:pt>
                <c:pt idx="720">
                  <c:v>569.69000000000005</c:v>
                </c:pt>
                <c:pt idx="721">
                  <c:v>569.74</c:v>
                </c:pt>
                <c:pt idx="722">
                  <c:v>569.79</c:v>
                </c:pt>
                <c:pt idx="723">
                  <c:v>569.85</c:v>
                </c:pt>
                <c:pt idx="724">
                  <c:v>569.9</c:v>
                </c:pt>
                <c:pt idx="725">
                  <c:v>569.96</c:v>
                </c:pt>
                <c:pt idx="726">
                  <c:v>570.02</c:v>
                </c:pt>
                <c:pt idx="727">
                  <c:v>570.07000000000005</c:v>
                </c:pt>
                <c:pt idx="728">
                  <c:v>570.12</c:v>
                </c:pt>
                <c:pt idx="729">
                  <c:v>570.16999999999996</c:v>
                </c:pt>
                <c:pt idx="730">
                  <c:v>570.21</c:v>
                </c:pt>
                <c:pt idx="731">
                  <c:v>570.25</c:v>
                </c:pt>
                <c:pt idx="732">
                  <c:v>570.29999999999995</c:v>
                </c:pt>
                <c:pt idx="733">
                  <c:v>570.34</c:v>
                </c:pt>
                <c:pt idx="734">
                  <c:v>570.38</c:v>
                </c:pt>
                <c:pt idx="735">
                  <c:v>570.41999999999996</c:v>
                </c:pt>
                <c:pt idx="736">
                  <c:v>570.46</c:v>
                </c:pt>
                <c:pt idx="737">
                  <c:v>570.49</c:v>
                </c:pt>
                <c:pt idx="738">
                  <c:v>570.53</c:v>
                </c:pt>
                <c:pt idx="739">
                  <c:v>570.57000000000005</c:v>
                </c:pt>
                <c:pt idx="740">
                  <c:v>570.61</c:v>
                </c:pt>
                <c:pt idx="741">
                  <c:v>570.64</c:v>
                </c:pt>
                <c:pt idx="742">
                  <c:v>570.67999999999995</c:v>
                </c:pt>
                <c:pt idx="743">
                  <c:v>570.72</c:v>
                </c:pt>
                <c:pt idx="744">
                  <c:v>570.75</c:v>
                </c:pt>
                <c:pt idx="745">
                  <c:v>570.79</c:v>
                </c:pt>
                <c:pt idx="746">
                  <c:v>570.82000000000005</c:v>
                </c:pt>
                <c:pt idx="747">
                  <c:v>570.86</c:v>
                </c:pt>
                <c:pt idx="748">
                  <c:v>570.89</c:v>
                </c:pt>
                <c:pt idx="749">
                  <c:v>570.92999999999995</c:v>
                </c:pt>
                <c:pt idx="750">
                  <c:v>570.96</c:v>
                </c:pt>
                <c:pt idx="751">
                  <c:v>571</c:v>
                </c:pt>
                <c:pt idx="752">
                  <c:v>571.03</c:v>
                </c:pt>
                <c:pt idx="753">
                  <c:v>571.05999999999995</c:v>
                </c:pt>
                <c:pt idx="754">
                  <c:v>571.1</c:v>
                </c:pt>
                <c:pt idx="755">
                  <c:v>571.13</c:v>
                </c:pt>
                <c:pt idx="756">
                  <c:v>571.15</c:v>
                </c:pt>
                <c:pt idx="757">
                  <c:v>571.17999999999995</c:v>
                </c:pt>
                <c:pt idx="758">
                  <c:v>571.20000000000005</c:v>
                </c:pt>
                <c:pt idx="759">
                  <c:v>571.23</c:v>
                </c:pt>
                <c:pt idx="760">
                  <c:v>571.25</c:v>
                </c:pt>
                <c:pt idx="761">
                  <c:v>571.27</c:v>
                </c:pt>
                <c:pt idx="762">
                  <c:v>571.29</c:v>
                </c:pt>
                <c:pt idx="763">
                  <c:v>571.30999999999995</c:v>
                </c:pt>
                <c:pt idx="764">
                  <c:v>571.32000000000005</c:v>
                </c:pt>
                <c:pt idx="765">
                  <c:v>571.34</c:v>
                </c:pt>
                <c:pt idx="766">
                  <c:v>571.35</c:v>
                </c:pt>
                <c:pt idx="767">
                  <c:v>571.37</c:v>
                </c:pt>
                <c:pt idx="768">
                  <c:v>571.38</c:v>
                </c:pt>
                <c:pt idx="769">
                  <c:v>571.39</c:v>
                </c:pt>
                <c:pt idx="770">
                  <c:v>571.4</c:v>
                </c:pt>
                <c:pt idx="771">
                  <c:v>571.41</c:v>
                </c:pt>
                <c:pt idx="772">
                  <c:v>571.41999999999996</c:v>
                </c:pt>
                <c:pt idx="773">
                  <c:v>571.42999999999995</c:v>
                </c:pt>
                <c:pt idx="774">
                  <c:v>571.44000000000005</c:v>
                </c:pt>
                <c:pt idx="775">
                  <c:v>571.44000000000005</c:v>
                </c:pt>
                <c:pt idx="776">
                  <c:v>571.45000000000005</c:v>
                </c:pt>
                <c:pt idx="777">
                  <c:v>571.46</c:v>
                </c:pt>
                <c:pt idx="778">
                  <c:v>571.46</c:v>
                </c:pt>
                <c:pt idx="779">
                  <c:v>571.47</c:v>
                </c:pt>
                <c:pt idx="780">
                  <c:v>571.47</c:v>
                </c:pt>
                <c:pt idx="781">
                  <c:v>571.48</c:v>
                </c:pt>
                <c:pt idx="782">
                  <c:v>571.48</c:v>
                </c:pt>
                <c:pt idx="783">
                  <c:v>571.48</c:v>
                </c:pt>
                <c:pt idx="784">
                  <c:v>571.48</c:v>
                </c:pt>
                <c:pt idx="785">
                  <c:v>571.48</c:v>
                </c:pt>
                <c:pt idx="786">
                  <c:v>571.48</c:v>
                </c:pt>
                <c:pt idx="787">
                  <c:v>571.48</c:v>
                </c:pt>
                <c:pt idx="788">
                  <c:v>571.48</c:v>
                </c:pt>
                <c:pt idx="789">
                  <c:v>571.48</c:v>
                </c:pt>
                <c:pt idx="790">
                  <c:v>571.48</c:v>
                </c:pt>
                <c:pt idx="791">
                  <c:v>571.48</c:v>
                </c:pt>
                <c:pt idx="792">
                  <c:v>571.47</c:v>
                </c:pt>
                <c:pt idx="793">
                  <c:v>571.47</c:v>
                </c:pt>
                <c:pt idx="794">
                  <c:v>571.46</c:v>
                </c:pt>
                <c:pt idx="795">
                  <c:v>571.46</c:v>
                </c:pt>
                <c:pt idx="796">
                  <c:v>571.45000000000005</c:v>
                </c:pt>
                <c:pt idx="797">
                  <c:v>571.45000000000005</c:v>
                </c:pt>
                <c:pt idx="798">
                  <c:v>571.44000000000005</c:v>
                </c:pt>
                <c:pt idx="799">
                  <c:v>571.42999999999995</c:v>
                </c:pt>
                <c:pt idx="800">
                  <c:v>571.42999999999995</c:v>
                </c:pt>
                <c:pt idx="801">
                  <c:v>571.41999999999996</c:v>
                </c:pt>
                <c:pt idx="802">
                  <c:v>571.41</c:v>
                </c:pt>
                <c:pt idx="803">
                  <c:v>571.4</c:v>
                </c:pt>
                <c:pt idx="804">
                  <c:v>571.39</c:v>
                </c:pt>
                <c:pt idx="805">
                  <c:v>571.38</c:v>
                </c:pt>
                <c:pt idx="806">
                  <c:v>571.37</c:v>
                </c:pt>
                <c:pt idx="807">
                  <c:v>571.36</c:v>
                </c:pt>
                <c:pt idx="808">
                  <c:v>571.35</c:v>
                </c:pt>
                <c:pt idx="809">
                  <c:v>571.34</c:v>
                </c:pt>
                <c:pt idx="810">
                  <c:v>571.33000000000004</c:v>
                </c:pt>
                <c:pt idx="811">
                  <c:v>571.32000000000005</c:v>
                </c:pt>
                <c:pt idx="812">
                  <c:v>571.29999999999995</c:v>
                </c:pt>
                <c:pt idx="813">
                  <c:v>571.29</c:v>
                </c:pt>
                <c:pt idx="814">
                  <c:v>571.28</c:v>
                </c:pt>
                <c:pt idx="815">
                  <c:v>571.26</c:v>
                </c:pt>
                <c:pt idx="816">
                  <c:v>571.25</c:v>
                </c:pt>
                <c:pt idx="817">
                  <c:v>571.24</c:v>
                </c:pt>
                <c:pt idx="818">
                  <c:v>571.22</c:v>
                </c:pt>
                <c:pt idx="819">
                  <c:v>571.21</c:v>
                </c:pt>
                <c:pt idx="820">
                  <c:v>571.19000000000005</c:v>
                </c:pt>
                <c:pt idx="821">
                  <c:v>571.17999999999995</c:v>
                </c:pt>
                <c:pt idx="822">
                  <c:v>571.16</c:v>
                </c:pt>
                <c:pt idx="823">
                  <c:v>571.14</c:v>
                </c:pt>
                <c:pt idx="824">
                  <c:v>571.13</c:v>
                </c:pt>
                <c:pt idx="825">
                  <c:v>571.11</c:v>
                </c:pt>
                <c:pt idx="826">
                  <c:v>571.1</c:v>
                </c:pt>
                <c:pt idx="827">
                  <c:v>571.08000000000004</c:v>
                </c:pt>
                <c:pt idx="828">
                  <c:v>571.05999999999995</c:v>
                </c:pt>
                <c:pt idx="829">
                  <c:v>571.04</c:v>
                </c:pt>
                <c:pt idx="830">
                  <c:v>571.03</c:v>
                </c:pt>
                <c:pt idx="831">
                  <c:v>571.01</c:v>
                </c:pt>
                <c:pt idx="832">
                  <c:v>570.99</c:v>
                </c:pt>
                <c:pt idx="833">
                  <c:v>570.97</c:v>
                </c:pt>
                <c:pt idx="834">
                  <c:v>570.95000000000005</c:v>
                </c:pt>
                <c:pt idx="835">
                  <c:v>570.94000000000005</c:v>
                </c:pt>
                <c:pt idx="836">
                  <c:v>570.91999999999996</c:v>
                </c:pt>
                <c:pt idx="837">
                  <c:v>570.9</c:v>
                </c:pt>
                <c:pt idx="838">
                  <c:v>570.88</c:v>
                </c:pt>
                <c:pt idx="839">
                  <c:v>570.86</c:v>
                </c:pt>
                <c:pt idx="840">
                  <c:v>570.85</c:v>
                </c:pt>
                <c:pt idx="841">
                  <c:v>570.83000000000004</c:v>
                </c:pt>
                <c:pt idx="842">
                  <c:v>570.80999999999995</c:v>
                </c:pt>
                <c:pt idx="843">
                  <c:v>570.79</c:v>
                </c:pt>
                <c:pt idx="844">
                  <c:v>570.77</c:v>
                </c:pt>
                <c:pt idx="845">
                  <c:v>570.76</c:v>
                </c:pt>
                <c:pt idx="846">
                  <c:v>570.74</c:v>
                </c:pt>
                <c:pt idx="847">
                  <c:v>570.72</c:v>
                </c:pt>
                <c:pt idx="848">
                  <c:v>570.71</c:v>
                </c:pt>
                <c:pt idx="849">
                  <c:v>570.69000000000005</c:v>
                </c:pt>
                <c:pt idx="850">
                  <c:v>570.66999999999996</c:v>
                </c:pt>
                <c:pt idx="851">
                  <c:v>570.66</c:v>
                </c:pt>
                <c:pt idx="852">
                  <c:v>570.64</c:v>
                </c:pt>
                <c:pt idx="853">
                  <c:v>570.62</c:v>
                </c:pt>
                <c:pt idx="854">
                  <c:v>570.6</c:v>
                </c:pt>
                <c:pt idx="855">
                  <c:v>570.59</c:v>
                </c:pt>
                <c:pt idx="856">
                  <c:v>570.57000000000005</c:v>
                </c:pt>
                <c:pt idx="857">
                  <c:v>570.54999999999995</c:v>
                </c:pt>
                <c:pt idx="858">
                  <c:v>570.53</c:v>
                </c:pt>
                <c:pt idx="859">
                  <c:v>570.52</c:v>
                </c:pt>
                <c:pt idx="860">
                  <c:v>570.5</c:v>
                </c:pt>
                <c:pt idx="861">
                  <c:v>570.48</c:v>
                </c:pt>
                <c:pt idx="862">
                  <c:v>570.46</c:v>
                </c:pt>
                <c:pt idx="863">
                  <c:v>570.44000000000005</c:v>
                </c:pt>
                <c:pt idx="864">
                  <c:v>570.42999999999995</c:v>
                </c:pt>
                <c:pt idx="865">
                  <c:v>570.41</c:v>
                </c:pt>
                <c:pt idx="866">
                  <c:v>570.39</c:v>
                </c:pt>
                <c:pt idx="867">
                  <c:v>570.37</c:v>
                </c:pt>
                <c:pt idx="868">
                  <c:v>570.36</c:v>
                </c:pt>
                <c:pt idx="869">
                  <c:v>570.34</c:v>
                </c:pt>
                <c:pt idx="870">
                  <c:v>570.32000000000005</c:v>
                </c:pt>
                <c:pt idx="871">
                  <c:v>570.30999999999995</c:v>
                </c:pt>
                <c:pt idx="872">
                  <c:v>570.29</c:v>
                </c:pt>
                <c:pt idx="873">
                  <c:v>570.28</c:v>
                </c:pt>
                <c:pt idx="874">
                  <c:v>570.26</c:v>
                </c:pt>
                <c:pt idx="875">
                  <c:v>570.25</c:v>
                </c:pt>
                <c:pt idx="876">
                  <c:v>570.23</c:v>
                </c:pt>
                <c:pt idx="877">
                  <c:v>570.22</c:v>
                </c:pt>
                <c:pt idx="878">
                  <c:v>570.20000000000005</c:v>
                </c:pt>
                <c:pt idx="879">
                  <c:v>570.19000000000005</c:v>
                </c:pt>
                <c:pt idx="880">
                  <c:v>570.16999999999996</c:v>
                </c:pt>
                <c:pt idx="881">
                  <c:v>570.16</c:v>
                </c:pt>
                <c:pt idx="882">
                  <c:v>570.14</c:v>
                </c:pt>
                <c:pt idx="883">
                  <c:v>570.13</c:v>
                </c:pt>
                <c:pt idx="884">
                  <c:v>570.11</c:v>
                </c:pt>
                <c:pt idx="885">
                  <c:v>570.1</c:v>
                </c:pt>
                <c:pt idx="886">
                  <c:v>570.09</c:v>
                </c:pt>
                <c:pt idx="887">
                  <c:v>570.07000000000005</c:v>
                </c:pt>
                <c:pt idx="888">
                  <c:v>570.05999999999995</c:v>
                </c:pt>
                <c:pt idx="889">
                  <c:v>570.04999999999995</c:v>
                </c:pt>
                <c:pt idx="890">
                  <c:v>570.03</c:v>
                </c:pt>
                <c:pt idx="891">
                  <c:v>570.02</c:v>
                </c:pt>
                <c:pt idx="892">
                  <c:v>570.01</c:v>
                </c:pt>
                <c:pt idx="893">
                  <c:v>569.99</c:v>
                </c:pt>
                <c:pt idx="894">
                  <c:v>569.98</c:v>
                </c:pt>
                <c:pt idx="895">
                  <c:v>569.97</c:v>
                </c:pt>
                <c:pt idx="896">
                  <c:v>569.96</c:v>
                </c:pt>
                <c:pt idx="897">
                  <c:v>569.95000000000005</c:v>
                </c:pt>
                <c:pt idx="898">
                  <c:v>569.92999999999995</c:v>
                </c:pt>
                <c:pt idx="899">
                  <c:v>569.91999999999996</c:v>
                </c:pt>
                <c:pt idx="900">
                  <c:v>569.91</c:v>
                </c:pt>
                <c:pt idx="901">
                  <c:v>569.9</c:v>
                </c:pt>
                <c:pt idx="902">
                  <c:v>569.89</c:v>
                </c:pt>
                <c:pt idx="903">
                  <c:v>569.88</c:v>
                </c:pt>
                <c:pt idx="904">
                  <c:v>569.86</c:v>
                </c:pt>
                <c:pt idx="905">
                  <c:v>569.85</c:v>
                </c:pt>
                <c:pt idx="906">
                  <c:v>569.84</c:v>
                </c:pt>
                <c:pt idx="907">
                  <c:v>569.83000000000004</c:v>
                </c:pt>
                <c:pt idx="908">
                  <c:v>569.82000000000005</c:v>
                </c:pt>
                <c:pt idx="909">
                  <c:v>569.80999999999995</c:v>
                </c:pt>
                <c:pt idx="910">
                  <c:v>569.79999999999995</c:v>
                </c:pt>
                <c:pt idx="911">
                  <c:v>569.79</c:v>
                </c:pt>
                <c:pt idx="912">
                  <c:v>569.78</c:v>
                </c:pt>
                <c:pt idx="913">
                  <c:v>569.77</c:v>
                </c:pt>
                <c:pt idx="914">
                  <c:v>569.76</c:v>
                </c:pt>
                <c:pt idx="915">
                  <c:v>569.74</c:v>
                </c:pt>
                <c:pt idx="916">
                  <c:v>569.73</c:v>
                </c:pt>
                <c:pt idx="917">
                  <c:v>569.72</c:v>
                </c:pt>
                <c:pt idx="918">
                  <c:v>569.71</c:v>
                </c:pt>
                <c:pt idx="919">
                  <c:v>569.70000000000005</c:v>
                </c:pt>
                <c:pt idx="920">
                  <c:v>569.69000000000005</c:v>
                </c:pt>
                <c:pt idx="921">
                  <c:v>569.67999999999995</c:v>
                </c:pt>
                <c:pt idx="922">
                  <c:v>569.66999999999996</c:v>
                </c:pt>
                <c:pt idx="923">
                  <c:v>569.66</c:v>
                </c:pt>
                <c:pt idx="924">
                  <c:v>569.65</c:v>
                </c:pt>
                <c:pt idx="925">
                  <c:v>569.64</c:v>
                </c:pt>
                <c:pt idx="926">
                  <c:v>569.64</c:v>
                </c:pt>
                <c:pt idx="927">
                  <c:v>569.63</c:v>
                </c:pt>
                <c:pt idx="928">
                  <c:v>569.62</c:v>
                </c:pt>
                <c:pt idx="929">
                  <c:v>569.61</c:v>
                </c:pt>
                <c:pt idx="930">
                  <c:v>569.6</c:v>
                </c:pt>
                <c:pt idx="931">
                  <c:v>569.59</c:v>
                </c:pt>
                <c:pt idx="932">
                  <c:v>569.58000000000004</c:v>
                </c:pt>
                <c:pt idx="933">
                  <c:v>569.57000000000005</c:v>
                </c:pt>
                <c:pt idx="934">
                  <c:v>569.55999999999995</c:v>
                </c:pt>
                <c:pt idx="935">
                  <c:v>569.54999999999995</c:v>
                </c:pt>
                <c:pt idx="936">
                  <c:v>569.54</c:v>
                </c:pt>
                <c:pt idx="937">
                  <c:v>569.53</c:v>
                </c:pt>
                <c:pt idx="938">
                  <c:v>569.52</c:v>
                </c:pt>
                <c:pt idx="939">
                  <c:v>569.51</c:v>
                </c:pt>
                <c:pt idx="940">
                  <c:v>569.5</c:v>
                </c:pt>
                <c:pt idx="941">
                  <c:v>569.49</c:v>
                </c:pt>
                <c:pt idx="942">
                  <c:v>569.48</c:v>
                </c:pt>
                <c:pt idx="943">
                  <c:v>569.47</c:v>
                </c:pt>
                <c:pt idx="944">
                  <c:v>569.46</c:v>
                </c:pt>
                <c:pt idx="945">
                  <c:v>569.45000000000005</c:v>
                </c:pt>
                <c:pt idx="946">
                  <c:v>569.44000000000005</c:v>
                </c:pt>
                <c:pt idx="947">
                  <c:v>569.44000000000005</c:v>
                </c:pt>
                <c:pt idx="948">
                  <c:v>569.42999999999995</c:v>
                </c:pt>
                <c:pt idx="949">
                  <c:v>569.41999999999996</c:v>
                </c:pt>
                <c:pt idx="950">
                  <c:v>569.41</c:v>
                </c:pt>
                <c:pt idx="951">
                  <c:v>569.4</c:v>
                </c:pt>
                <c:pt idx="952">
                  <c:v>569.39</c:v>
                </c:pt>
                <c:pt idx="953">
                  <c:v>569.38</c:v>
                </c:pt>
                <c:pt idx="954">
                  <c:v>569.37</c:v>
                </c:pt>
                <c:pt idx="955">
                  <c:v>569.36</c:v>
                </c:pt>
                <c:pt idx="956">
                  <c:v>569.35</c:v>
                </c:pt>
                <c:pt idx="957">
                  <c:v>569.34</c:v>
                </c:pt>
                <c:pt idx="958">
                  <c:v>569.33000000000004</c:v>
                </c:pt>
                <c:pt idx="959">
                  <c:v>569.33000000000004</c:v>
                </c:pt>
                <c:pt idx="960">
                  <c:v>569.32000000000005</c:v>
                </c:pt>
                <c:pt idx="961">
                  <c:v>569.30999999999995</c:v>
                </c:pt>
                <c:pt idx="962">
                  <c:v>569.29999999999995</c:v>
                </c:pt>
                <c:pt idx="963">
                  <c:v>569.29</c:v>
                </c:pt>
                <c:pt idx="964">
                  <c:v>569.28</c:v>
                </c:pt>
                <c:pt idx="965">
                  <c:v>569.27</c:v>
                </c:pt>
                <c:pt idx="966">
                  <c:v>569.27</c:v>
                </c:pt>
                <c:pt idx="967">
                  <c:v>569.26</c:v>
                </c:pt>
                <c:pt idx="968">
                  <c:v>569.25</c:v>
                </c:pt>
                <c:pt idx="969">
                  <c:v>569.24</c:v>
                </c:pt>
                <c:pt idx="970">
                  <c:v>569.23</c:v>
                </c:pt>
                <c:pt idx="971">
                  <c:v>569.23</c:v>
                </c:pt>
                <c:pt idx="972">
                  <c:v>569.22</c:v>
                </c:pt>
                <c:pt idx="973">
                  <c:v>569.21</c:v>
                </c:pt>
                <c:pt idx="974">
                  <c:v>569.20000000000005</c:v>
                </c:pt>
                <c:pt idx="975">
                  <c:v>569.19000000000005</c:v>
                </c:pt>
                <c:pt idx="976">
                  <c:v>569.17999999999995</c:v>
                </c:pt>
                <c:pt idx="977">
                  <c:v>569.17999999999995</c:v>
                </c:pt>
                <c:pt idx="978">
                  <c:v>569.16999999999996</c:v>
                </c:pt>
                <c:pt idx="979">
                  <c:v>569.16</c:v>
                </c:pt>
                <c:pt idx="980">
                  <c:v>569.15</c:v>
                </c:pt>
                <c:pt idx="981">
                  <c:v>569.15</c:v>
                </c:pt>
                <c:pt idx="982">
                  <c:v>569.14</c:v>
                </c:pt>
                <c:pt idx="983">
                  <c:v>569.13</c:v>
                </c:pt>
                <c:pt idx="984">
                  <c:v>569.12</c:v>
                </c:pt>
                <c:pt idx="985">
                  <c:v>569.12</c:v>
                </c:pt>
                <c:pt idx="986">
                  <c:v>569.11</c:v>
                </c:pt>
                <c:pt idx="987">
                  <c:v>569.1</c:v>
                </c:pt>
                <c:pt idx="988">
                  <c:v>569.09</c:v>
                </c:pt>
                <c:pt idx="989">
                  <c:v>569.09</c:v>
                </c:pt>
                <c:pt idx="990">
                  <c:v>569.08000000000004</c:v>
                </c:pt>
                <c:pt idx="991">
                  <c:v>569.07000000000005</c:v>
                </c:pt>
                <c:pt idx="992">
                  <c:v>569.07000000000005</c:v>
                </c:pt>
                <c:pt idx="993">
                  <c:v>569.05999999999995</c:v>
                </c:pt>
                <c:pt idx="994">
                  <c:v>569.04999999999995</c:v>
                </c:pt>
                <c:pt idx="995">
                  <c:v>569.04999999999995</c:v>
                </c:pt>
                <c:pt idx="996">
                  <c:v>569.04</c:v>
                </c:pt>
                <c:pt idx="997">
                  <c:v>569.04</c:v>
                </c:pt>
                <c:pt idx="998">
                  <c:v>569.03</c:v>
                </c:pt>
                <c:pt idx="999">
                  <c:v>569.03</c:v>
                </c:pt>
                <c:pt idx="1000">
                  <c:v>569.02</c:v>
                </c:pt>
                <c:pt idx="1001">
                  <c:v>569.01</c:v>
                </c:pt>
                <c:pt idx="1002">
                  <c:v>569.01</c:v>
                </c:pt>
                <c:pt idx="1003">
                  <c:v>569</c:v>
                </c:pt>
                <c:pt idx="1004">
                  <c:v>569</c:v>
                </c:pt>
                <c:pt idx="1005">
                  <c:v>568.99</c:v>
                </c:pt>
                <c:pt idx="1006">
                  <c:v>568.99</c:v>
                </c:pt>
                <c:pt idx="1007">
                  <c:v>568.98</c:v>
                </c:pt>
                <c:pt idx="1008">
                  <c:v>568.97</c:v>
                </c:pt>
                <c:pt idx="1009">
                  <c:v>568.97</c:v>
                </c:pt>
                <c:pt idx="1010">
                  <c:v>568.96</c:v>
                </c:pt>
                <c:pt idx="1011">
                  <c:v>568.95000000000005</c:v>
                </c:pt>
                <c:pt idx="1012">
                  <c:v>568.95000000000005</c:v>
                </c:pt>
                <c:pt idx="1013">
                  <c:v>568.94000000000005</c:v>
                </c:pt>
                <c:pt idx="1014">
                  <c:v>568.94000000000005</c:v>
                </c:pt>
                <c:pt idx="1015">
                  <c:v>568.92999999999995</c:v>
                </c:pt>
                <c:pt idx="1016">
                  <c:v>568.91999999999996</c:v>
                </c:pt>
                <c:pt idx="1017">
                  <c:v>568.91999999999996</c:v>
                </c:pt>
                <c:pt idx="1018">
                  <c:v>568.91</c:v>
                </c:pt>
                <c:pt idx="1019">
                  <c:v>568.91</c:v>
                </c:pt>
                <c:pt idx="1020">
                  <c:v>568.9</c:v>
                </c:pt>
                <c:pt idx="1021">
                  <c:v>568.9</c:v>
                </c:pt>
                <c:pt idx="1022">
                  <c:v>568.89</c:v>
                </c:pt>
                <c:pt idx="1023">
                  <c:v>568.88</c:v>
                </c:pt>
                <c:pt idx="1024">
                  <c:v>568.88</c:v>
                </c:pt>
                <c:pt idx="1025">
                  <c:v>568.87</c:v>
                </c:pt>
                <c:pt idx="1026">
                  <c:v>568.87</c:v>
                </c:pt>
                <c:pt idx="1027">
                  <c:v>568.86</c:v>
                </c:pt>
                <c:pt idx="1028">
                  <c:v>568.86</c:v>
                </c:pt>
                <c:pt idx="1029">
                  <c:v>568.85</c:v>
                </c:pt>
                <c:pt idx="1030">
                  <c:v>568.85</c:v>
                </c:pt>
                <c:pt idx="1031">
                  <c:v>568.84</c:v>
                </c:pt>
                <c:pt idx="1032">
                  <c:v>568.84</c:v>
                </c:pt>
                <c:pt idx="1033">
                  <c:v>568.83000000000004</c:v>
                </c:pt>
                <c:pt idx="1034">
                  <c:v>568.83000000000004</c:v>
                </c:pt>
                <c:pt idx="1035">
                  <c:v>568.82000000000005</c:v>
                </c:pt>
                <c:pt idx="1036">
                  <c:v>568.82000000000005</c:v>
                </c:pt>
                <c:pt idx="1037">
                  <c:v>568.80999999999995</c:v>
                </c:pt>
                <c:pt idx="1038">
                  <c:v>568.80999999999995</c:v>
                </c:pt>
                <c:pt idx="1039">
                  <c:v>568.80999999999995</c:v>
                </c:pt>
                <c:pt idx="1040">
                  <c:v>568.79999999999995</c:v>
                </c:pt>
                <c:pt idx="1041">
                  <c:v>568.79999999999995</c:v>
                </c:pt>
                <c:pt idx="1042">
                  <c:v>568.79</c:v>
                </c:pt>
                <c:pt idx="1043">
                  <c:v>568.79</c:v>
                </c:pt>
                <c:pt idx="1044">
                  <c:v>568.78</c:v>
                </c:pt>
                <c:pt idx="1045">
                  <c:v>568.78</c:v>
                </c:pt>
                <c:pt idx="1046">
                  <c:v>568.77</c:v>
                </c:pt>
                <c:pt idx="1047">
                  <c:v>568.77</c:v>
                </c:pt>
                <c:pt idx="1048">
                  <c:v>568.76</c:v>
                </c:pt>
                <c:pt idx="1049">
                  <c:v>568.76</c:v>
                </c:pt>
                <c:pt idx="1050">
                  <c:v>568.75</c:v>
                </c:pt>
                <c:pt idx="1051">
                  <c:v>568.75</c:v>
                </c:pt>
                <c:pt idx="1052">
                  <c:v>568.74</c:v>
                </c:pt>
                <c:pt idx="1053">
                  <c:v>568.74</c:v>
                </c:pt>
                <c:pt idx="1054">
                  <c:v>568.73</c:v>
                </c:pt>
                <c:pt idx="1055">
                  <c:v>568.73</c:v>
                </c:pt>
                <c:pt idx="1056">
                  <c:v>568.72</c:v>
                </c:pt>
                <c:pt idx="1057">
                  <c:v>568.72</c:v>
                </c:pt>
                <c:pt idx="1058">
                  <c:v>568.71</c:v>
                </c:pt>
                <c:pt idx="1059">
                  <c:v>568.71</c:v>
                </c:pt>
                <c:pt idx="1060">
                  <c:v>568.71</c:v>
                </c:pt>
                <c:pt idx="1061">
                  <c:v>568.70000000000005</c:v>
                </c:pt>
                <c:pt idx="1062">
                  <c:v>568.70000000000005</c:v>
                </c:pt>
                <c:pt idx="1063">
                  <c:v>568.69000000000005</c:v>
                </c:pt>
                <c:pt idx="1064">
                  <c:v>568.69000000000005</c:v>
                </c:pt>
                <c:pt idx="1065">
                  <c:v>568.67999999999995</c:v>
                </c:pt>
                <c:pt idx="1066">
                  <c:v>568.67999999999995</c:v>
                </c:pt>
                <c:pt idx="1067">
                  <c:v>568.67999999999995</c:v>
                </c:pt>
                <c:pt idx="1068">
                  <c:v>568.66999999999996</c:v>
                </c:pt>
                <c:pt idx="1069">
                  <c:v>568.66999999999996</c:v>
                </c:pt>
                <c:pt idx="1070">
                  <c:v>568.66</c:v>
                </c:pt>
                <c:pt idx="1071">
                  <c:v>568.66</c:v>
                </c:pt>
                <c:pt idx="1072">
                  <c:v>568.66</c:v>
                </c:pt>
                <c:pt idx="1073">
                  <c:v>568.65</c:v>
                </c:pt>
                <c:pt idx="1074">
                  <c:v>568.65</c:v>
                </c:pt>
                <c:pt idx="1075">
                  <c:v>568.65</c:v>
                </c:pt>
                <c:pt idx="1076">
                  <c:v>568.64</c:v>
                </c:pt>
                <c:pt idx="1077">
                  <c:v>568.64</c:v>
                </c:pt>
                <c:pt idx="1078">
                  <c:v>568.64</c:v>
                </c:pt>
                <c:pt idx="1079">
                  <c:v>568.63</c:v>
                </c:pt>
                <c:pt idx="1080">
                  <c:v>568.63</c:v>
                </c:pt>
                <c:pt idx="1081">
                  <c:v>568.62</c:v>
                </c:pt>
                <c:pt idx="1082">
                  <c:v>568.62</c:v>
                </c:pt>
                <c:pt idx="1083">
                  <c:v>568.62</c:v>
                </c:pt>
                <c:pt idx="1084">
                  <c:v>568.61</c:v>
                </c:pt>
                <c:pt idx="1085">
                  <c:v>568.61</c:v>
                </c:pt>
                <c:pt idx="1086">
                  <c:v>568.61</c:v>
                </c:pt>
                <c:pt idx="1087">
                  <c:v>568.6</c:v>
                </c:pt>
                <c:pt idx="1088">
                  <c:v>568.6</c:v>
                </c:pt>
                <c:pt idx="1089">
                  <c:v>568.6</c:v>
                </c:pt>
                <c:pt idx="1090">
                  <c:v>568.59</c:v>
                </c:pt>
                <c:pt idx="1091">
                  <c:v>568.59</c:v>
                </c:pt>
                <c:pt idx="1092">
                  <c:v>568.59</c:v>
                </c:pt>
                <c:pt idx="1093">
                  <c:v>568.58000000000004</c:v>
                </c:pt>
                <c:pt idx="1094">
                  <c:v>568.58000000000004</c:v>
                </c:pt>
                <c:pt idx="1095">
                  <c:v>568.57000000000005</c:v>
                </c:pt>
                <c:pt idx="1096">
                  <c:v>568.57000000000005</c:v>
                </c:pt>
                <c:pt idx="1097">
                  <c:v>568.57000000000005</c:v>
                </c:pt>
                <c:pt idx="1098">
                  <c:v>568.55999999999995</c:v>
                </c:pt>
                <c:pt idx="1099">
                  <c:v>568.55999999999995</c:v>
                </c:pt>
                <c:pt idx="1100">
                  <c:v>568.55999999999995</c:v>
                </c:pt>
                <c:pt idx="1101">
                  <c:v>568.54999999999995</c:v>
                </c:pt>
                <c:pt idx="1102">
                  <c:v>568.54999999999995</c:v>
                </c:pt>
                <c:pt idx="1103">
                  <c:v>568.54</c:v>
                </c:pt>
                <c:pt idx="1104">
                  <c:v>568.54</c:v>
                </c:pt>
                <c:pt idx="1105">
                  <c:v>568.54</c:v>
                </c:pt>
                <c:pt idx="1106">
                  <c:v>568.53</c:v>
                </c:pt>
                <c:pt idx="1107">
                  <c:v>568.53</c:v>
                </c:pt>
                <c:pt idx="1108">
                  <c:v>568.53</c:v>
                </c:pt>
                <c:pt idx="1109">
                  <c:v>568.52</c:v>
                </c:pt>
                <c:pt idx="1110">
                  <c:v>568.52</c:v>
                </c:pt>
                <c:pt idx="1111">
                  <c:v>568.52</c:v>
                </c:pt>
                <c:pt idx="1112">
                  <c:v>568.51</c:v>
                </c:pt>
                <c:pt idx="1113">
                  <c:v>568.51</c:v>
                </c:pt>
                <c:pt idx="1114">
                  <c:v>568.51</c:v>
                </c:pt>
                <c:pt idx="1115">
                  <c:v>568.5</c:v>
                </c:pt>
                <c:pt idx="1116">
                  <c:v>568.5</c:v>
                </c:pt>
                <c:pt idx="1117">
                  <c:v>568.49</c:v>
                </c:pt>
                <c:pt idx="1118">
                  <c:v>568.49</c:v>
                </c:pt>
                <c:pt idx="1119">
                  <c:v>568.49</c:v>
                </c:pt>
                <c:pt idx="1120">
                  <c:v>568.48</c:v>
                </c:pt>
                <c:pt idx="1121">
                  <c:v>568.48</c:v>
                </c:pt>
                <c:pt idx="1122">
                  <c:v>568.48</c:v>
                </c:pt>
                <c:pt idx="1123">
                  <c:v>568.47</c:v>
                </c:pt>
                <c:pt idx="1124">
                  <c:v>568.47</c:v>
                </c:pt>
                <c:pt idx="1125">
                  <c:v>568.47</c:v>
                </c:pt>
                <c:pt idx="1126">
                  <c:v>568.46</c:v>
                </c:pt>
                <c:pt idx="1127">
                  <c:v>568.46</c:v>
                </c:pt>
                <c:pt idx="1128">
                  <c:v>568.46</c:v>
                </c:pt>
                <c:pt idx="1129">
                  <c:v>568.45000000000005</c:v>
                </c:pt>
                <c:pt idx="1130">
                  <c:v>568.45000000000005</c:v>
                </c:pt>
                <c:pt idx="1131">
                  <c:v>568.45000000000005</c:v>
                </c:pt>
                <c:pt idx="1132">
                  <c:v>568.44000000000005</c:v>
                </c:pt>
                <c:pt idx="1133">
                  <c:v>568.44000000000005</c:v>
                </c:pt>
                <c:pt idx="1134">
                  <c:v>568.44000000000005</c:v>
                </c:pt>
                <c:pt idx="1135">
                  <c:v>568.42999999999995</c:v>
                </c:pt>
                <c:pt idx="1136">
                  <c:v>568.42999999999995</c:v>
                </c:pt>
                <c:pt idx="1137">
                  <c:v>568.42999999999995</c:v>
                </c:pt>
                <c:pt idx="1138">
                  <c:v>568.41999999999996</c:v>
                </c:pt>
                <c:pt idx="1139">
                  <c:v>568.41999999999996</c:v>
                </c:pt>
                <c:pt idx="1140">
                  <c:v>568.41999999999996</c:v>
                </c:pt>
                <c:pt idx="1141">
                  <c:v>568.41</c:v>
                </c:pt>
                <c:pt idx="1142">
                  <c:v>568.41</c:v>
                </c:pt>
                <c:pt idx="1143">
                  <c:v>568.41</c:v>
                </c:pt>
                <c:pt idx="1144">
                  <c:v>568.4</c:v>
                </c:pt>
                <c:pt idx="1145">
                  <c:v>568.4</c:v>
                </c:pt>
                <c:pt idx="1146">
                  <c:v>568.4</c:v>
                </c:pt>
                <c:pt idx="1147">
                  <c:v>568.39</c:v>
                </c:pt>
                <c:pt idx="1148">
                  <c:v>568.39</c:v>
                </c:pt>
                <c:pt idx="1149">
                  <c:v>568.39</c:v>
                </c:pt>
                <c:pt idx="1150">
                  <c:v>568.38</c:v>
                </c:pt>
                <c:pt idx="1151">
                  <c:v>568.38</c:v>
                </c:pt>
                <c:pt idx="1152">
                  <c:v>568.38</c:v>
                </c:pt>
                <c:pt idx="1153">
                  <c:v>568.37</c:v>
                </c:pt>
                <c:pt idx="1154">
                  <c:v>568.37</c:v>
                </c:pt>
                <c:pt idx="1155">
                  <c:v>568.37</c:v>
                </c:pt>
                <c:pt idx="1156">
                  <c:v>568.36</c:v>
                </c:pt>
                <c:pt idx="1157">
                  <c:v>568.36</c:v>
                </c:pt>
                <c:pt idx="1158">
                  <c:v>568.36</c:v>
                </c:pt>
                <c:pt idx="1159">
                  <c:v>568.36</c:v>
                </c:pt>
                <c:pt idx="1160">
                  <c:v>568.35</c:v>
                </c:pt>
                <c:pt idx="1161">
                  <c:v>568.35</c:v>
                </c:pt>
                <c:pt idx="1162">
                  <c:v>568.35</c:v>
                </c:pt>
                <c:pt idx="1163">
                  <c:v>568.34</c:v>
                </c:pt>
                <c:pt idx="1164">
                  <c:v>568.34</c:v>
                </c:pt>
                <c:pt idx="1165">
                  <c:v>568.34</c:v>
                </c:pt>
                <c:pt idx="1166">
                  <c:v>568.33000000000004</c:v>
                </c:pt>
                <c:pt idx="1167">
                  <c:v>568.33000000000004</c:v>
                </c:pt>
                <c:pt idx="1168">
                  <c:v>568.33000000000004</c:v>
                </c:pt>
                <c:pt idx="1169">
                  <c:v>568.32000000000005</c:v>
                </c:pt>
                <c:pt idx="1170">
                  <c:v>568.32000000000005</c:v>
                </c:pt>
                <c:pt idx="1171">
                  <c:v>568.32000000000005</c:v>
                </c:pt>
                <c:pt idx="1172">
                  <c:v>568.32000000000005</c:v>
                </c:pt>
                <c:pt idx="1173">
                  <c:v>568.30999999999995</c:v>
                </c:pt>
                <c:pt idx="1174">
                  <c:v>568.30999999999995</c:v>
                </c:pt>
                <c:pt idx="1175">
                  <c:v>568.30999999999995</c:v>
                </c:pt>
                <c:pt idx="1176">
                  <c:v>568.29999999999995</c:v>
                </c:pt>
                <c:pt idx="1177">
                  <c:v>568.29999999999995</c:v>
                </c:pt>
                <c:pt idx="1178">
                  <c:v>568.29999999999995</c:v>
                </c:pt>
                <c:pt idx="1179">
                  <c:v>568.29</c:v>
                </c:pt>
                <c:pt idx="1180">
                  <c:v>568.29</c:v>
                </c:pt>
                <c:pt idx="1181">
                  <c:v>568.29</c:v>
                </c:pt>
                <c:pt idx="1182">
                  <c:v>568.29</c:v>
                </c:pt>
                <c:pt idx="1183">
                  <c:v>568.28</c:v>
                </c:pt>
                <c:pt idx="1184">
                  <c:v>568.28</c:v>
                </c:pt>
                <c:pt idx="1185">
                  <c:v>568.28</c:v>
                </c:pt>
                <c:pt idx="1186">
                  <c:v>568.27</c:v>
                </c:pt>
                <c:pt idx="1187">
                  <c:v>568.27</c:v>
                </c:pt>
                <c:pt idx="1188">
                  <c:v>568.27</c:v>
                </c:pt>
                <c:pt idx="1189">
                  <c:v>568.27</c:v>
                </c:pt>
                <c:pt idx="1190">
                  <c:v>568.26</c:v>
                </c:pt>
                <c:pt idx="1191">
                  <c:v>568.26</c:v>
                </c:pt>
                <c:pt idx="1192">
                  <c:v>568.26</c:v>
                </c:pt>
                <c:pt idx="1193">
                  <c:v>568.26</c:v>
                </c:pt>
                <c:pt idx="1194">
                  <c:v>568.25</c:v>
                </c:pt>
                <c:pt idx="1195">
                  <c:v>568.25</c:v>
                </c:pt>
                <c:pt idx="1196">
                  <c:v>568.25</c:v>
                </c:pt>
                <c:pt idx="1197">
                  <c:v>568.24</c:v>
                </c:pt>
                <c:pt idx="1198">
                  <c:v>568.24</c:v>
                </c:pt>
                <c:pt idx="1199">
                  <c:v>568.24</c:v>
                </c:pt>
                <c:pt idx="1200">
                  <c:v>568.24</c:v>
                </c:pt>
                <c:pt idx="1201">
                  <c:v>568.23</c:v>
                </c:pt>
                <c:pt idx="1202">
                  <c:v>568.23</c:v>
                </c:pt>
                <c:pt idx="1203">
                  <c:v>568.23</c:v>
                </c:pt>
                <c:pt idx="1204">
                  <c:v>568.23</c:v>
                </c:pt>
                <c:pt idx="1205">
                  <c:v>568.22</c:v>
                </c:pt>
                <c:pt idx="1206">
                  <c:v>568.22</c:v>
                </c:pt>
                <c:pt idx="1207">
                  <c:v>568.22</c:v>
                </c:pt>
                <c:pt idx="1208">
                  <c:v>568.22</c:v>
                </c:pt>
                <c:pt idx="1209">
                  <c:v>568.21</c:v>
                </c:pt>
                <c:pt idx="1210">
                  <c:v>568.21</c:v>
                </c:pt>
                <c:pt idx="1211">
                  <c:v>568.21</c:v>
                </c:pt>
                <c:pt idx="1212">
                  <c:v>568.21</c:v>
                </c:pt>
                <c:pt idx="1213">
                  <c:v>568.20000000000005</c:v>
                </c:pt>
                <c:pt idx="1214">
                  <c:v>568.20000000000005</c:v>
                </c:pt>
                <c:pt idx="1215">
                  <c:v>568.20000000000005</c:v>
                </c:pt>
                <c:pt idx="1216">
                  <c:v>568.20000000000005</c:v>
                </c:pt>
                <c:pt idx="1217">
                  <c:v>568.19000000000005</c:v>
                </c:pt>
                <c:pt idx="1218">
                  <c:v>568.19000000000005</c:v>
                </c:pt>
                <c:pt idx="1219">
                  <c:v>568.19000000000005</c:v>
                </c:pt>
                <c:pt idx="1220">
                  <c:v>568.19000000000005</c:v>
                </c:pt>
                <c:pt idx="1221">
                  <c:v>568.17999999999995</c:v>
                </c:pt>
                <c:pt idx="1222">
                  <c:v>568.17999999999995</c:v>
                </c:pt>
                <c:pt idx="1223">
                  <c:v>568.17999999999995</c:v>
                </c:pt>
                <c:pt idx="1224">
                  <c:v>568.17999999999995</c:v>
                </c:pt>
                <c:pt idx="1225">
                  <c:v>568.17999999999995</c:v>
                </c:pt>
                <c:pt idx="1226">
                  <c:v>568.16999999999996</c:v>
                </c:pt>
                <c:pt idx="1227">
                  <c:v>568.16999999999996</c:v>
                </c:pt>
                <c:pt idx="1228">
                  <c:v>568.16999999999996</c:v>
                </c:pt>
                <c:pt idx="1229">
                  <c:v>568.16999999999996</c:v>
                </c:pt>
                <c:pt idx="1230">
                  <c:v>568.16</c:v>
                </c:pt>
                <c:pt idx="1231">
                  <c:v>568.16</c:v>
                </c:pt>
                <c:pt idx="1232">
                  <c:v>568.16</c:v>
                </c:pt>
                <c:pt idx="1233">
                  <c:v>568.16</c:v>
                </c:pt>
                <c:pt idx="1234">
                  <c:v>568.16</c:v>
                </c:pt>
                <c:pt idx="1235">
                  <c:v>568.15</c:v>
                </c:pt>
                <c:pt idx="1236">
                  <c:v>568.15</c:v>
                </c:pt>
                <c:pt idx="1237">
                  <c:v>568.15</c:v>
                </c:pt>
                <c:pt idx="1238">
                  <c:v>568.15</c:v>
                </c:pt>
                <c:pt idx="1239">
                  <c:v>568.14</c:v>
                </c:pt>
                <c:pt idx="1240">
                  <c:v>568.14</c:v>
                </c:pt>
                <c:pt idx="1241">
                  <c:v>568.14</c:v>
                </c:pt>
                <c:pt idx="1242">
                  <c:v>568.14</c:v>
                </c:pt>
                <c:pt idx="1243">
                  <c:v>568.14</c:v>
                </c:pt>
                <c:pt idx="1244">
                  <c:v>568.13</c:v>
                </c:pt>
                <c:pt idx="1245">
                  <c:v>568.13</c:v>
                </c:pt>
                <c:pt idx="1246">
                  <c:v>568.13</c:v>
                </c:pt>
                <c:pt idx="1247">
                  <c:v>568.13</c:v>
                </c:pt>
                <c:pt idx="1248">
                  <c:v>568.13</c:v>
                </c:pt>
                <c:pt idx="1249">
                  <c:v>568.12</c:v>
                </c:pt>
                <c:pt idx="1250">
                  <c:v>568.12</c:v>
                </c:pt>
                <c:pt idx="1251">
                  <c:v>568.12</c:v>
                </c:pt>
                <c:pt idx="1252">
                  <c:v>568.12</c:v>
                </c:pt>
                <c:pt idx="1253">
                  <c:v>568.12</c:v>
                </c:pt>
                <c:pt idx="1254">
                  <c:v>568.11</c:v>
                </c:pt>
                <c:pt idx="1255">
                  <c:v>568.11</c:v>
                </c:pt>
                <c:pt idx="1256">
                  <c:v>568.11</c:v>
                </c:pt>
                <c:pt idx="1257">
                  <c:v>568.11</c:v>
                </c:pt>
                <c:pt idx="1258">
                  <c:v>568.1</c:v>
                </c:pt>
                <c:pt idx="1259">
                  <c:v>568.1</c:v>
                </c:pt>
                <c:pt idx="1260">
                  <c:v>568.1</c:v>
                </c:pt>
                <c:pt idx="1261">
                  <c:v>568.1</c:v>
                </c:pt>
                <c:pt idx="1262">
                  <c:v>568.1</c:v>
                </c:pt>
                <c:pt idx="1263">
                  <c:v>568.1</c:v>
                </c:pt>
                <c:pt idx="1264">
                  <c:v>568.09</c:v>
                </c:pt>
                <c:pt idx="1265">
                  <c:v>568.09</c:v>
                </c:pt>
                <c:pt idx="1266">
                  <c:v>568.09</c:v>
                </c:pt>
                <c:pt idx="1267">
                  <c:v>568.09</c:v>
                </c:pt>
                <c:pt idx="1268">
                  <c:v>568.09</c:v>
                </c:pt>
                <c:pt idx="1269">
                  <c:v>568.08000000000004</c:v>
                </c:pt>
                <c:pt idx="1270">
                  <c:v>568.08000000000004</c:v>
                </c:pt>
                <c:pt idx="1271">
                  <c:v>568.08000000000004</c:v>
                </c:pt>
                <c:pt idx="1272">
                  <c:v>568.08000000000004</c:v>
                </c:pt>
                <c:pt idx="1273">
                  <c:v>568.08000000000004</c:v>
                </c:pt>
                <c:pt idx="1274">
                  <c:v>568.07000000000005</c:v>
                </c:pt>
                <c:pt idx="1275">
                  <c:v>568.07000000000005</c:v>
                </c:pt>
                <c:pt idx="1276">
                  <c:v>568.07000000000005</c:v>
                </c:pt>
                <c:pt idx="1277">
                  <c:v>568.07000000000005</c:v>
                </c:pt>
                <c:pt idx="1278">
                  <c:v>568.07000000000005</c:v>
                </c:pt>
                <c:pt idx="1279">
                  <c:v>568.07000000000005</c:v>
                </c:pt>
                <c:pt idx="1280">
                  <c:v>568.05999999999995</c:v>
                </c:pt>
                <c:pt idx="1281">
                  <c:v>568.05999999999995</c:v>
                </c:pt>
                <c:pt idx="1282">
                  <c:v>568.05999999999995</c:v>
                </c:pt>
                <c:pt idx="1283">
                  <c:v>568.05999999999995</c:v>
                </c:pt>
                <c:pt idx="1284">
                  <c:v>568.05999999999995</c:v>
                </c:pt>
                <c:pt idx="1285">
                  <c:v>568.05999999999995</c:v>
                </c:pt>
                <c:pt idx="1286">
                  <c:v>568.04999999999995</c:v>
                </c:pt>
                <c:pt idx="1287">
                  <c:v>568.04999999999995</c:v>
                </c:pt>
                <c:pt idx="1288">
                  <c:v>568.04999999999995</c:v>
                </c:pt>
                <c:pt idx="1289">
                  <c:v>568.04999999999995</c:v>
                </c:pt>
                <c:pt idx="1290">
                  <c:v>568.04999999999995</c:v>
                </c:pt>
                <c:pt idx="1291">
                  <c:v>568.04</c:v>
                </c:pt>
                <c:pt idx="1292">
                  <c:v>568.04</c:v>
                </c:pt>
                <c:pt idx="1293">
                  <c:v>568.04</c:v>
                </c:pt>
                <c:pt idx="1294">
                  <c:v>568.04</c:v>
                </c:pt>
                <c:pt idx="1295">
                  <c:v>568.04</c:v>
                </c:pt>
                <c:pt idx="1296">
                  <c:v>568.04</c:v>
                </c:pt>
                <c:pt idx="1297">
                  <c:v>568.03</c:v>
                </c:pt>
                <c:pt idx="1298">
                  <c:v>568.03</c:v>
                </c:pt>
                <c:pt idx="1299">
                  <c:v>568.03</c:v>
                </c:pt>
                <c:pt idx="1300">
                  <c:v>568.03</c:v>
                </c:pt>
                <c:pt idx="1301">
                  <c:v>568.03</c:v>
                </c:pt>
                <c:pt idx="1302">
                  <c:v>568.03</c:v>
                </c:pt>
                <c:pt idx="1303">
                  <c:v>568.03</c:v>
                </c:pt>
                <c:pt idx="1304">
                  <c:v>568.02</c:v>
                </c:pt>
                <c:pt idx="1305">
                  <c:v>568.02</c:v>
                </c:pt>
                <c:pt idx="1306">
                  <c:v>568.02</c:v>
                </c:pt>
                <c:pt idx="1307">
                  <c:v>568.02</c:v>
                </c:pt>
                <c:pt idx="1308">
                  <c:v>568.02</c:v>
                </c:pt>
                <c:pt idx="1309">
                  <c:v>568.02</c:v>
                </c:pt>
                <c:pt idx="1310">
                  <c:v>568.01</c:v>
                </c:pt>
                <c:pt idx="1311">
                  <c:v>568.01</c:v>
                </c:pt>
                <c:pt idx="1312">
                  <c:v>568.01</c:v>
                </c:pt>
                <c:pt idx="1313">
                  <c:v>568.01</c:v>
                </c:pt>
                <c:pt idx="1314">
                  <c:v>568.01</c:v>
                </c:pt>
                <c:pt idx="1315">
                  <c:v>568.01</c:v>
                </c:pt>
                <c:pt idx="1316">
                  <c:v>568.01</c:v>
                </c:pt>
                <c:pt idx="1317">
                  <c:v>568</c:v>
                </c:pt>
                <c:pt idx="1318">
                  <c:v>568</c:v>
                </c:pt>
                <c:pt idx="1319">
                  <c:v>568</c:v>
                </c:pt>
                <c:pt idx="1320">
                  <c:v>568</c:v>
                </c:pt>
                <c:pt idx="1321">
                  <c:v>568</c:v>
                </c:pt>
                <c:pt idx="1322">
                  <c:v>568</c:v>
                </c:pt>
                <c:pt idx="1323">
                  <c:v>567.99</c:v>
                </c:pt>
                <c:pt idx="1324">
                  <c:v>567.99</c:v>
                </c:pt>
                <c:pt idx="1325">
                  <c:v>567.99</c:v>
                </c:pt>
                <c:pt idx="1326">
                  <c:v>567.99</c:v>
                </c:pt>
                <c:pt idx="1327">
                  <c:v>567.99</c:v>
                </c:pt>
                <c:pt idx="1328">
                  <c:v>567.99</c:v>
                </c:pt>
                <c:pt idx="1329">
                  <c:v>567.99</c:v>
                </c:pt>
                <c:pt idx="1330">
                  <c:v>567.98</c:v>
                </c:pt>
                <c:pt idx="1331">
                  <c:v>567.98</c:v>
                </c:pt>
                <c:pt idx="1332">
                  <c:v>567.98</c:v>
                </c:pt>
                <c:pt idx="1333">
                  <c:v>567.98</c:v>
                </c:pt>
                <c:pt idx="1334">
                  <c:v>567.98</c:v>
                </c:pt>
                <c:pt idx="1335">
                  <c:v>567.98</c:v>
                </c:pt>
                <c:pt idx="1336">
                  <c:v>567.98</c:v>
                </c:pt>
                <c:pt idx="1337">
                  <c:v>567.98</c:v>
                </c:pt>
                <c:pt idx="1338">
                  <c:v>567.97</c:v>
                </c:pt>
                <c:pt idx="1339">
                  <c:v>567.97</c:v>
                </c:pt>
                <c:pt idx="1340">
                  <c:v>567.97</c:v>
                </c:pt>
                <c:pt idx="1341">
                  <c:v>567.97</c:v>
                </c:pt>
                <c:pt idx="1342">
                  <c:v>567.97</c:v>
                </c:pt>
                <c:pt idx="1343">
                  <c:v>567.97</c:v>
                </c:pt>
                <c:pt idx="1344">
                  <c:v>567.97</c:v>
                </c:pt>
                <c:pt idx="1345">
                  <c:v>567.96</c:v>
                </c:pt>
                <c:pt idx="1346">
                  <c:v>567.96</c:v>
                </c:pt>
                <c:pt idx="1347">
                  <c:v>567.96</c:v>
                </c:pt>
                <c:pt idx="1348">
                  <c:v>567.96</c:v>
                </c:pt>
                <c:pt idx="1349">
                  <c:v>567.96</c:v>
                </c:pt>
                <c:pt idx="1350">
                  <c:v>567.96</c:v>
                </c:pt>
                <c:pt idx="1351">
                  <c:v>567.96</c:v>
                </c:pt>
                <c:pt idx="1352">
                  <c:v>567.96</c:v>
                </c:pt>
                <c:pt idx="1353">
                  <c:v>567.95000000000005</c:v>
                </c:pt>
                <c:pt idx="1354">
                  <c:v>567.95000000000005</c:v>
                </c:pt>
                <c:pt idx="1355">
                  <c:v>567.95000000000005</c:v>
                </c:pt>
                <c:pt idx="1356">
                  <c:v>567.95000000000005</c:v>
                </c:pt>
                <c:pt idx="1357">
                  <c:v>567.95000000000005</c:v>
                </c:pt>
                <c:pt idx="1358">
                  <c:v>567.95000000000005</c:v>
                </c:pt>
                <c:pt idx="1359">
                  <c:v>567.95000000000005</c:v>
                </c:pt>
                <c:pt idx="1360">
                  <c:v>567.95000000000005</c:v>
                </c:pt>
                <c:pt idx="1361">
                  <c:v>567.95000000000005</c:v>
                </c:pt>
                <c:pt idx="1362">
                  <c:v>567.94000000000005</c:v>
                </c:pt>
                <c:pt idx="1363">
                  <c:v>567.94000000000005</c:v>
                </c:pt>
                <c:pt idx="1364">
                  <c:v>567.94000000000005</c:v>
                </c:pt>
                <c:pt idx="1365">
                  <c:v>567.94000000000005</c:v>
                </c:pt>
                <c:pt idx="1366">
                  <c:v>567.94000000000005</c:v>
                </c:pt>
                <c:pt idx="1367">
                  <c:v>567.94000000000005</c:v>
                </c:pt>
                <c:pt idx="1368">
                  <c:v>567.94000000000005</c:v>
                </c:pt>
                <c:pt idx="1369">
                  <c:v>567.94000000000005</c:v>
                </c:pt>
                <c:pt idx="1370">
                  <c:v>567.92999999999995</c:v>
                </c:pt>
                <c:pt idx="1371">
                  <c:v>567.92999999999995</c:v>
                </c:pt>
                <c:pt idx="1372">
                  <c:v>567.92999999999995</c:v>
                </c:pt>
                <c:pt idx="1373">
                  <c:v>567.92999999999995</c:v>
                </c:pt>
                <c:pt idx="1374">
                  <c:v>567.92999999999995</c:v>
                </c:pt>
                <c:pt idx="1375">
                  <c:v>567.92999999999995</c:v>
                </c:pt>
                <c:pt idx="1376">
                  <c:v>567.92999999999995</c:v>
                </c:pt>
                <c:pt idx="1377">
                  <c:v>567.92999999999995</c:v>
                </c:pt>
                <c:pt idx="1378">
                  <c:v>567.92999999999995</c:v>
                </c:pt>
                <c:pt idx="1379">
                  <c:v>567.91999999999996</c:v>
                </c:pt>
                <c:pt idx="1380">
                  <c:v>567.91999999999996</c:v>
                </c:pt>
                <c:pt idx="1381">
                  <c:v>567.91999999999996</c:v>
                </c:pt>
                <c:pt idx="1382">
                  <c:v>567.91999999999996</c:v>
                </c:pt>
                <c:pt idx="1383">
                  <c:v>567.91999999999996</c:v>
                </c:pt>
                <c:pt idx="1384">
                  <c:v>567.91999999999996</c:v>
                </c:pt>
                <c:pt idx="1385">
                  <c:v>567.91999999999996</c:v>
                </c:pt>
                <c:pt idx="1386">
                  <c:v>567.91999999999996</c:v>
                </c:pt>
                <c:pt idx="1387">
                  <c:v>567.91999999999996</c:v>
                </c:pt>
                <c:pt idx="1388">
                  <c:v>567.91</c:v>
                </c:pt>
                <c:pt idx="1389">
                  <c:v>567.91</c:v>
                </c:pt>
                <c:pt idx="1390">
                  <c:v>567.91</c:v>
                </c:pt>
                <c:pt idx="1391">
                  <c:v>567.91</c:v>
                </c:pt>
                <c:pt idx="1392">
                  <c:v>567.91</c:v>
                </c:pt>
                <c:pt idx="1393">
                  <c:v>567.91</c:v>
                </c:pt>
                <c:pt idx="1394">
                  <c:v>567.91</c:v>
                </c:pt>
                <c:pt idx="1395">
                  <c:v>567.91</c:v>
                </c:pt>
                <c:pt idx="1396">
                  <c:v>567.91</c:v>
                </c:pt>
                <c:pt idx="1397">
                  <c:v>567.9</c:v>
                </c:pt>
                <c:pt idx="1398">
                  <c:v>567.9</c:v>
                </c:pt>
                <c:pt idx="1399">
                  <c:v>567.9</c:v>
                </c:pt>
                <c:pt idx="1400">
                  <c:v>567.9</c:v>
                </c:pt>
                <c:pt idx="1401">
                  <c:v>567.9</c:v>
                </c:pt>
                <c:pt idx="1402">
                  <c:v>567.9</c:v>
                </c:pt>
                <c:pt idx="1403">
                  <c:v>567.9</c:v>
                </c:pt>
                <c:pt idx="1404">
                  <c:v>567.9</c:v>
                </c:pt>
                <c:pt idx="1405">
                  <c:v>567.9</c:v>
                </c:pt>
                <c:pt idx="1406">
                  <c:v>567.89</c:v>
                </c:pt>
                <c:pt idx="1407">
                  <c:v>567.89</c:v>
                </c:pt>
                <c:pt idx="1408">
                  <c:v>567.89</c:v>
                </c:pt>
                <c:pt idx="1409">
                  <c:v>567.89</c:v>
                </c:pt>
                <c:pt idx="1410">
                  <c:v>567.89</c:v>
                </c:pt>
                <c:pt idx="1411">
                  <c:v>567.89</c:v>
                </c:pt>
                <c:pt idx="1412">
                  <c:v>567.89</c:v>
                </c:pt>
                <c:pt idx="1413">
                  <c:v>567.89</c:v>
                </c:pt>
                <c:pt idx="1414">
                  <c:v>567.89</c:v>
                </c:pt>
                <c:pt idx="1415">
                  <c:v>567.88</c:v>
                </c:pt>
                <c:pt idx="1416">
                  <c:v>567.88</c:v>
                </c:pt>
                <c:pt idx="1417">
                  <c:v>567.88</c:v>
                </c:pt>
                <c:pt idx="1418">
                  <c:v>567.88</c:v>
                </c:pt>
                <c:pt idx="1419">
                  <c:v>567.88</c:v>
                </c:pt>
                <c:pt idx="1420">
                  <c:v>567.88</c:v>
                </c:pt>
                <c:pt idx="1421">
                  <c:v>567.88</c:v>
                </c:pt>
                <c:pt idx="1422">
                  <c:v>567.88</c:v>
                </c:pt>
                <c:pt idx="1423">
                  <c:v>567.88</c:v>
                </c:pt>
                <c:pt idx="1424">
                  <c:v>567.88</c:v>
                </c:pt>
                <c:pt idx="1425">
                  <c:v>567.87</c:v>
                </c:pt>
                <c:pt idx="1426">
                  <c:v>567.87</c:v>
                </c:pt>
                <c:pt idx="1427">
                  <c:v>567.87</c:v>
                </c:pt>
                <c:pt idx="1428">
                  <c:v>567.87</c:v>
                </c:pt>
                <c:pt idx="1429">
                  <c:v>567.87</c:v>
                </c:pt>
                <c:pt idx="1430">
                  <c:v>567.87</c:v>
                </c:pt>
                <c:pt idx="1431">
                  <c:v>567.87</c:v>
                </c:pt>
                <c:pt idx="1432">
                  <c:v>567.87</c:v>
                </c:pt>
                <c:pt idx="1433">
                  <c:v>567.87</c:v>
                </c:pt>
                <c:pt idx="1434">
                  <c:v>567.87</c:v>
                </c:pt>
                <c:pt idx="1435">
                  <c:v>567.87</c:v>
                </c:pt>
                <c:pt idx="1436">
                  <c:v>567.87</c:v>
                </c:pt>
                <c:pt idx="1437">
                  <c:v>567.86</c:v>
                </c:pt>
                <c:pt idx="1438">
                  <c:v>567.86</c:v>
                </c:pt>
                <c:pt idx="1439">
                  <c:v>567.86</c:v>
                </c:pt>
                <c:pt idx="1440">
                  <c:v>567.86</c:v>
                </c:pt>
                <c:pt idx="1441">
                  <c:v>567.86</c:v>
                </c:pt>
                <c:pt idx="1442">
                  <c:v>567.86</c:v>
                </c:pt>
                <c:pt idx="1443">
                  <c:v>567.86</c:v>
                </c:pt>
                <c:pt idx="1444">
                  <c:v>567.86</c:v>
                </c:pt>
                <c:pt idx="1445">
                  <c:v>567.86</c:v>
                </c:pt>
                <c:pt idx="1446">
                  <c:v>567.85</c:v>
                </c:pt>
                <c:pt idx="1447">
                  <c:v>567.85</c:v>
                </c:pt>
                <c:pt idx="1448">
                  <c:v>567.85</c:v>
                </c:pt>
                <c:pt idx="1449">
                  <c:v>567.85</c:v>
                </c:pt>
                <c:pt idx="1450">
                  <c:v>567.85</c:v>
                </c:pt>
                <c:pt idx="1451">
                  <c:v>567.85</c:v>
                </c:pt>
                <c:pt idx="1452">
                  <c:v>567.84</c:v>
                </c:pt>
                <c:pt idx="1453">
                  <c:v>567.84</c:v>
                </c:pt>
                <c:pt idx="1454">
                  <c:v>567.84</c:v>
                </c:pt>
                <c:pt idx="1455">
                  <c:v>567.84</c:v>
                </c:pt>
                <c:pt idx="1456">
                  <c:v>567.84</c:v>
                </c:pt>
                <c:pt idx="1457">
                  <c:v>567.84</c:v>
                </c:pt>
                <c:pt idx="1458">
                  <c:v>567.84</c:v>
                </c:pt>
                <c:pt idx="1459">
                  <c:v>567.84</c:v>
                </c:pt>
                <c:pt idx="1460">
                  <c:v>567.83000000000004</c:v>
                </c:pt>
                <c:pt idx="1461">
                  <c:v>567.83000000000004</c:v>
                </c:pt>
                <c:pt idx="1462">
                  <c:v>567.83000000000004</c:v>
                </c:pt>
                <c:pt idx="1463">
                  <c:v>567.83000000000004</c:v>
                </c:pt>
                <c:pt idx="1464">
                  <c:v>567.83000000000004</c:v>
                </c:pt>
                <c:pt idx="1465">
                  <c:v>567.83000000000004</c:v>
                </c:pt>
                <c:pt idx="1466">
                  <c:v>567.83000000000004</c:v>
                </c:pt>
                <c:pt idx="1467">
                  <c:v>567.82000000000005</c:v>
                </c:pt>
                <c:pt idx="1468">
                  <c:v>567.82000000000005</c:v>
                </c:pt>
                <c:pt idx="1469">
                  <c:v>567.82000000000005</c:v>
                </c:pt>
                <c:pt idx="1470">
                  <c:v>567.82000000000005</c:v>
                </c:pt>
                <c:pt idx="1471">
                  <c:v>567.82000000000005</c:v>
                </c:pt>
                <c:pt idx="1472">
                  <c:v>567.82000000000005</c:v>
                </c:pt>
                <c:pt idx="1473">
                  <c:v>567.80999999999995</c:v>
                </c:pt>
                <c:pt idx="1474">
                  <c:v>567.80999999999995</c:v>
                </c:pt>
                <c:pt idx="1475">
                  <c:v>567.80999999999995</c:v>
                </c:pt>
                <c:pt idx="1476">
                  <c:v>567.80999999999995</c:v>
                </c:pt>
                <c:pt idx="1477">
                  <c:v>567.80999999999995</c:v>
                </c:pt>
                <c:pt idx="1478">
                  <c:v>567.79999999999995</c:v>
                </c:pt>
                <c:pt idx="1479">
                  <c:v>567.79999999999995</c:v>
                </c:pt>
                <c:pt idx="1480">
                  <c:v>567.79999999999995</c:v>
                </c:pt>
                <c:pt idx="1481">
                  <c:v>567.79999999999995</c:v>
                </c:pt>
                <c:pt idx="1482">
                  <c:v>567.79999999999995</c:v>
                </c:pt>
                <c:pt idx="1483">
                  <c:v>567.79</c:v>
                </c:pt>
                <c:pt idx="1484">
                  <c:v>567.79</c:v>
                </c:pt>
                <c:pt idx="1485">
                  <c:v>567.79</c:v>
                </c:pt>
                <c:pt idx="1486">
                  <c:v>567.79</c:v>
                </c:pt>
                <c:pt idx="1487">
                  <c:v>567.79</c:v>
                </c:pt>
                <c:pt idx="1488">
                  <c:v>567.78</c:v>
                </c:pt>
                <c:pt idx="1489">
                  <c:v>567.78</c:v>
                </c:pt>
                <c:pt idx="1490">
                  <c:v>567.78</c:v>
                </c:pt>
                <c:pt idx="1491">
                  <c:v>567.78</c:v>
                </c:pt>
                <c:pt idx="1492">
                  <c:v>567.78</c:v>
                </c:pt>
                <c:pt idx="1493">
                  <c:v>567.77</c:v>
                </c:pt>
                <c:pt idx="1494">
                  <c:v>567.77</c:v>
                </c:pt>
                <c:pt idx="1495">
                  <c:v>567.77</c:v>
                </c:pt>
                <c:pt idx="1496">
                  <c:v>567.77</c:v>
                </c:pt>
                <c:pt idx="1497">
                  <c:v>567.77</c:v>
                </c:pt>
                <c:pt idx="1498">
                  <c:v>567.76</c:v>
                </c:pt>
                <c:pt idx="1499">
                  <c:v>567.76</c:v>
                </c:pt>
                <c:pt idx="1500">
                  <c:v>567.76</c:v>
                </c:pt>
                <c:pt idx="1501">
                  <c:v>567.76</c:v>
                </c:pt>
                <c:pt idx="1502">
                  <c:v>567.76</c:v>
                </c:pt>
                <c:pt idx="1503">
                  <c:v>567.75</c:v>
                </c:pt>
                <c:pt idx="1504">
                  <c:v>567.75</c:v>
                </c:pt>
                <c:pt idx="1505">
                  <c:v>567.75</c:v>
                </c:pt>
                <c:pt idx="1506">
                  <c:v>567.75</c:v>
                </c:pt>
                <c:pt idx="1507">
                  <c:v>567.75</c:v>
                </c:pt>
                <c:pt idx="1508">
                  <c:v>567.74</c:v>
                </c:pt>
                <c:pt idx="1509">
                  <c:v>567.74</c:v>
                </c:pt>
                <c:pt idx="1510">
                  <c:v>567.74</c:v>
                </c:pt>
                <c:pt idx="1511">
                  <c:v>567.74</c:v>
                </c:pt>
                <c:pt idx="1512">
                  <c:v>567.74</c:v>
                </c:pt>
                <c:pt idx="1513">
                  <c:v>567.73</c:v>
                </c:pt>
                <c:pt idx="1514">
                  <c:v>567.73</c:v>
                </c:pt>
                <c:pt idx="1515">
                  <c:v>567.73</c:v>
                </c:pt>
                <c:pt idx="1516">
                  <c:v>567.73</c:v>
                </c:pt>
                <c:pt idx="1517">
                  <c:v>567.73</c:v>
                </c:pt>
                <c:pt idx="1518">
                  <c:v>567.72</c:v>
                </c:pt>
                <c:pt idx="1519">
                  <c:v>567.72</c:v>
                </c:pt>
                <c:pt idx="1520">
                  <c:v>567.72</c:v>
                </c:pt>
                <c:pt idx="1521">
                  <c:v>567.72</c:v>
                </c:pt>
                <c:pt idx="1522">
                  <c:v>567.72</c:v>
                </c:pt>
                <c:pt idx="1523">
                  <c:v>567.71</c:v>
                </c:pt>
                <c:pt idx="1524">
                  <c:v>567.71</c:v>
                </c:pt>
                <c:pt idx="1525">
                  <c:v>567.71</c:v>
                </c:pt>
                <c:pt idx="1526">
                  <c:v>567.71</c:v>
                </c:pt>
                <c:pt idx="1527">
                  <c:v>567.71</c:v>
                </c:pt>
                <c:pt idx="1528">
                  <c:v>567.70000000000005</c:v>
                </c:pt>
                <c:pt idx="1529">
                  <c:v>567.70000000000005</c:v>
                </c:pt>
                <c:pt idx="1530">
                  <c:v>567.70000000000005</c:v>
                </c:pt>
                <c:pt idx="1531">
                  <c:v>567.70000000000005</c:v>
                </c:pt>
                <c:pt idx="1532">
                  <c:v>567.70000000000005</c:v>
                </c:pt>
                <c:pt idx="1533">
                  <c:v>567.69000000000005</c:v>
                </c:pt>
                <c:pt idx="1534">
                  <c:v>567.69000000000005</c:v>
                </c:pt>
                <c:pt idx="1535">
                  <c:v>567.69000000000005</c:v>
                </c:pt>
                <c:pt idx="1536">
                  <c:v>567.69000000000005</c:v>
                </c:pt>
                <c:pt idx="1537">
                  <c:v>567.67999999999995</c:v>
                </c:pt>
                <c:pt idx="1538">
                  <c:v>567.67999999999995</c:v>
                </c:pt>
                <c:pt idx="1539">
                  <c:v>567.67999999999995</c:v>
                </c:pt>
                <c:pt idx="1540">
                  <c:v>567.67999999999995</c:v>
                </c:pt>
                <c:pt idx="1541">
                  <c:v>567.67999999999995</c:v>
                </c:pt>
                <c:pt idx="1542">
                  <c:v>567.66999999999996</c:v>
                </c:pt>
                <c:pt idx="1543">
                  <c:v>567.66999999999996</c:v>
                </c:pt>
                <c:pt idx="1544">
                  <c:v>567.66999999999996</c:v>
                </c:pt>
                <c:pt idx="1545">
                  <c:v>567.66999999999996</c:v>
                </c:pt>
                <c:pt idx="1546">
                  <c:v>567.66</c:v>
                </c:pt>
                <c:pt idx="1547">
                  <c:v>567.66</c:v>
                </c:pt>
                <c:pt idx="1548">
                  <c:v>567.66</c:v>
                </c:pt>
                <c:pt idx="1549">
                  <c:v>567.66</c:v>
                </c:pt>
                <c:pt idx="1550">
                  <c:v>567.66</c:v>
                </c:pt>
                <c:pt idx="1551">
                  <c:v>567.65</c:v>
                </c:pt>
                <c:pt idx="1552">
                  <c:v>567.65</c:v>
                </c:pt>
                <c:pt idx="1553">
                  <c:v>567.65</c:v>
                </c:pt>
                <c:pt idx="1554">
                  <c:v>567.65</c:v>
                </c:pt>
                <c:pt idx="1555">
                  <c:v>567.65</c:v>
                </c:pt>
                <c:pt idx="1556">
                  <c:v>567.64</c:v>
                </c:pt>
                <c:pt idx="1557">
                  <c:v>567.64</c:v>
                </c:pt>
                <c:pt idx="1558">
                  <c:v>567.64</c:v>
                </c:pt>
                <c:pt idx="1559">
                  <c:v>567.64</c:v>
                </c:pt>
                <c:pt idx="1560">
                  <c:v>567.64</c:v>
                </c:pt>
                <c:pt idx="1561">
                  <c:v>567.63</c:v>
                </c:pt>
                <c:pt idx="1562">
                  <c:v>567.63</c:v>
                </c:pt>
                <c:pt idx="1563">
                  <c:v>567.63</c:v>
                </c:pt>
                <c:pt idx="1564">
                  <c:v>567.63</c:v>
                </c:pt>
                <c:pt idx="1565">
                  <c:v>567.62</c:v>
                </c:pt>
                <c:pt idx="1566">
                  <c:v>567.62</c:v>
                </c:pt>
                <c:pt idx="1567">
                  <c:v>567.62</c:v>
                </c:pt>
                <c:pt idx="1568">
                  <c:v>567.62</c:v>
                </c:pt>
                <c:pt idx="1569">
                  <c:v>567.62</c:v>
                </c:pt>
                <c:pt idx="1570">
                  <c:v>567.61</c:v>
                </c:pt>
                <c:pt idx="1571">
                  <c:v>567.61</c:v>
                </c:pt>
                <c:pt idx="1572">
                  <c:v>567.61</c:v>
                </c:pt>
                <c:pt idx="1573">
                  <c:v>567.61</c:v>
                </c:pt>
                <c:pt idx="1574">
                  <c:v>567.61</c:v>
                </c:pt>
                <c:pt idx="1575">
                  <c:v>567.6</c:v>
                </c:pt>
                <c:pt idx="1576">
                  <c:v>567.6</c:v>
                </c:pt>
                <c:pt idx="1577">
                  <c:v>567.6</c:v>
                </c:pt>
                <c:pt idx="1578">
                  <c:v>567.6</c:v>
                </c:pt>
                <c:pt idx="1579">
                  <c:v>567.6</c:v>
                </c:pt>
                <c:pt idx="1580">
                  <c:v>567.59</c:v>
                </c:pt>
                <c:pt idx="1581">
                  <c:v>567.59</c:v>
                </c:pt>
                <c:pt idx="1582">
                  <c:v>567.59</c:v>
                </c:pt>
                <c:pt idx="1583">
                  <c:v>567.59</c:v>
                </c:pt>
                <c:pt idx="1584">
                  <c:v>567.59</c:v>
                </c:pt>
                <c:pt idx="1585">
                  <c:v>567.58000000000004</c:v>
                </c:pt>
                <c:pt idx="1586">
                  <c:v>567.58000000000004</c:v>
                </c:pt>
                <c:pt idx="1587">
                  <c:v>567.58000000000004</c:v>
                </c:pt>
                <c:pt idx="1588">
                  <c:v>567.58000000000004</c:v>
                </c:pt>
                <c:pt idx="1589">
                  <c:v>567.58000000000004</c:v>
                </c:pt>
                <c:pt idx="1590">
                  <c:v>567.57000000000005</c:v>
                </c:pt>
                <c:pt idx="1591">
                  <c:v>567.57000000000005</c:v>
                </c:pt>
                <c:pt idx="1592">
                  <c:v>567.57000000000005</c:v>
                </c:pt>
                <c:pt idx="1593">
                  <c:v>567.57000000000005</c:v>
                </c:pt>
                <c:pt idx="1594">
                  <c:v>567.57000000000005</c:v>
                </c:pt>
                <c:pt idx="1595">
                  <c:v>567.55999999999995</c:v>
                </c:pt>
                <c:pt idx="1596">
                  <c:v>567.55999999999995</c:v>
                </c:pt>
                <c:pt idx="1597">
                  <c:v>567.55999999999995</c:v>
                </c:pt>
                <c:pt idx="1598">
                  <c:v>567.55999999999995</c:v>
                </c:pt>
                <c:pt idx="1599">
                  <c:v>567.55999999999995</c:v>
                </c:pt>
                <c:pt idx="1600">
                  <c:v>567.54999999999995</c:v>
                </c:pt>
                <c:pt idx="1601">
                  <c:v>567.54999999999995</c:v>
                </c:pt>
                <c:pt idx="1602">
                  <c:v>567.54999999999995</c:v>
                </c:pt>
                <c:pt idx="1603">
                  <c:v>567.54999999999995</c:v>
                </c:pt>
                <c:pt idx="1604">
                  <c:v>567.54999999999995</c:v>
                </c:pt>
                <c:pt idx="1605">
                  <c:v>567.54</c:v>
                </c:pt>
                <c:pt idx="1606">
                  <c:v>567.54</c:v>
                </c:pt>
                <c:pt idx="1607">
                  <c:v>567.54</c:v>
                </c:pt>
                <c:pt idx="1608">
                  <c:v>567.54</c:v>
                </c:pt>
                <c:pt idx="1609">
                  <c:v>567.54</c:v>
                </c:pt>
                <c:pt idx="1610">
                  <c:v>567.54</c:v>
                </c:pt>
                <c:pt idx="1611">
                  <c:v>567.53</c:v>
                </c:pt>
                <c:pt idx="1612">
                  <c:v>567.53</c:v>
                </c:pt>
                <c:pt idx="1613">
                  <c:v>567.53</c:v>
                </c:pt>
                <c:pt idx="1614">
                  <c:v>567.53</c:v>
                </c:pt>
                <c:pt idx="1615">
                  <c:v>567.53</c:v>
                </c:pt>
                <c:pt idx="1616">
                  <c:v>567.52</c:v>
                </c:pt>
                <c:pt idx="1617">
                  <c:v>567.52</c:v>
                </c:pt>
                <c:pt idx="1618">
                  <c:v>567.52</c:v>
                </c:pt>
                <c:pt idx="1619">
                  <c:v>567.52</c:v>
                </c:pt>
                <c:pt idx="1620">
                  <c:v>567.52</c:v>
                </c:pt>
                <c:pt idx="1621">
                  <c:v>567.51</c:v>
                </c:pt>
                <c:pt idx="1622">
                  <c:v>567.51</c:v>
                </c:pt>
                <c:pt idx="1623">
                  <c:v>567.51</c:v>
                </c:pt>
                <c:pt idx="1624">
                  <c:v>567.51</c:v>
                </c:pt>
                <c:pt idx="1625">
                  <c:v>567.51</c:v>
                </c:pt>
                <c:pt idx="1626">
                  <c:v>567.5</c:v>
                </c:pt>
                <c:pt idx="1627">
                  <c:v>567.5</c:v>
                </c:pt>
                <c:pt idx="1628">
                  <c:v>567.5</c:v>
                </c:pt>
                <c:pt idx="1629">
                  <c:v>567.5</c:v>
                </c:pt>
                <c:pt idx="1630">
                  <c:v>567.49</c:v>
                </c:pt>
                <c:pt idx="1631">
                  <c:v>567.49</c:v>
                </c:pt>
                <c:pt idx="1632">
                  <c:v>567.49</c:v>
                </c:pt>
                <c:pt idx="1633">
                  <c:v>567.49</c:v>
                </c:pt>
                <c:pt idx="1634">
                  <c:v>567.49</c:v>
                </c:pt>
                <c:pt idx="1635">
                  <c:v>567.48</c:v>
                </c:pt>
                <c:pt idx="1636">
                  <c:v>567.48</c:v>
                </c:pt>
                <c:pt idx="1637">
                  <c:v>567.48</c:v>
                </c:pt>
                <c:pt idx="1638">
                  <c:v>567.48</c:v>
                </c:pt>
                <c:pt idx="1639">
                  <c:v>567.48</c:v>
                </c:pt>
                <c:pt idx="1640">
                  <c:v>567.47</c:v>
                </c:pt>
                <c:pt idx="1641">
                  <c:v>567.47</c:v>
                </c:pt>
                <c:pt idx="1642">
                  <c:v>567.47</c:v>
                </c:pt>
                <c:pt idx="1643">
                  <c:v>567.47</c:v>
                </c:pt>
                <c:pt idx="1644">
                  <c:v>567.47</c:v>
                </c:pt>
                <c:pt idx="1645">
                  <c:v>567.46</c:v>
                </c:pt>
                <c:pt idx="1646">
                  <c:v>567.46</c:v>
                </c:pt>
                <c:pt idx="1647">
                  <c:v>567.46</c:v>
                </c:pt>
                <c:pt idx="1648">
                  <c:v>567.46</c:v>
                </c:pt>
                <c:pt idx="1649">
                  <c:v>567.46</c:v>
                </c:pt>
                <c:pt idx="1650">
                  <c:v>567.45000000000005</c:v>
                </c:pt>
                <c:pt idx="1651">
                  <c:v>567.45000000000005</c:v>
                </c:pt>
                <c:pt idx="1652">
                  <c:v>567.45000000000005</c:v>
                </c:pt>
                <c:pt idx="1653">
                  <c:v>567.45000000000005</c:v>
                </c:pt>
                <c:pt idx="1654">
                  <c:v>567.45000000000005</c:v>
                </c:pt>
                <c:pt idx="1655">
                  <c:v>567.44000000000005</c:v>
                </c:pt>
                <c:pt idx="1656">
                  <c:v>567.44000000000005</c:v>
                </c:pt>
                <c:pt idx="1657">
                  <c:v>567.44000000000005</c:v>
                </c:pt>
                <c:pt idx="1658">
                  <c:v>567.44000000000005</c:v>
                </c:pt>
                <c:pt idx="1659">
                  <c:v>567.44000000000005</c:v>
                </c:pt>
                <c:pt idx="1660">
                  <c:v>567.42999999999995</c:v>
                </c:pt>
                <c:pt idx="1661">
                  <c:v>567.42999999999995</c:v>
                </c:pt>
                <c:pt idx="1662">
                  <c:v>567.42999999999995</c:v>
                </c:pt>
                <c:pt idx="1663">
                  <c:v>567.42999999999995</c:v>
                </c:pt>
                <c:pt idx="1664">
                  <c:v>567.42999999999995</c:v>
                </c:pt>
                <c:pt idx="1665">
                  <c:v>567.41999999999996</c:v>
                </c:pt>
                <c:pt idx="1666">
                  <c:v>567.41999999999996</c:v>
                </c:pt>
                <c:pt idx="1667">
                  <c:v>567.41999999999996</c:v>
                </c:pt>
                <c:pt idx="1668">
                  <c:v>567.41999999999996</c:v>
                </c:pt>
                <c:pt idx="1669">
                  <c:v>567.41999999999996</c:v>
                </c:pt>
                <c:pt idx="1670">
                  <c:v>567.41999999999996</c:v>
                </c:pt>
                <c:pt idx="1671">
                  <c:v>567.41</c:v>
                </c:pt>
                <c:pt idx="1672">
                  <c:v>567.41</c:v>
                </c:pt>
                <c:pt idx="1673">
                  <c:v>567.41</c:v>
                </c:pt>
                <c:pt idx="1674">
                  <c:v>567.41</c:v>
                </c:pt>
                <c:pt idx="1675">
                  <c:v>567.41</c:v>
                </c:pt>
                <c:pt idx="1676">
                  <c:v>567.4</c:v>
                </c:pt>
                <c:pt idx="1677">
                  <c:v>567.4</c:v>
                </c:pt>
                <c:pt idx="1678">
                  <c:v>567.4</c:v>
                </c:pt>
                <c:pt idx="1679">
                  <c:v>567.4</c:v>
                </c:pt>
                <c:pt idx="1680">
                  <c:v>567.4</c:v>
                </c:pt>
                <c:pt idx="1681">
                  <c:v>567.4</c:v>
                </c:pt>
                <c:pt idx="1682">
                  <c:v>567.39</c:v>
                </c:pt>
                <c:pt idx="1683">
                  <c:v>567.39</c:v>
                </c:pt>
                <c:pt idx="1684">
                  <c:v>567.39</c:v>
                </c:pt>
                <c:pt idx="1685">
                  <c:v>567.39</c:v>
                </c:pt>
                <c:pt idx="1686">
                  <c:v>567.38</c:v>
                </c:pt>
                <c:pt idx="1687">
                  <c:v>567.38</c:v>
                </c:pt>
                <c:pt idx="1688">
                  <c:v>567.38</c:v>
                </c:pt>
                <c:pt idx="1689">
                  <c:v>567.38</c:v>
                </c:pt>
                <c:pt idx="1690">
                  <c:v>567.38</c:v>
                </c:pt>
                <c:pt idx="1691">
                  <c:v>567.37</c:v>
                </c:pt>
                <c:pt idx="1692">
                  <c:v>567.37</c:v>
                </c:pt>
                <c:pt idx="1693">
                  <c:v>567.37</c:v>
                </c:pt>
                <c:pt idx="1694">
                  <c:v>567.37</c:v>
                </c:pt>
                <c:pt idx="1695">
                  <c:v>567.36</c:v>
                </c:pt>
                <c:pt idx="1696">
                  <c:v>567.36</c:v>
                </c:pt>
                <c:pt idx="1697">
                  <c:v>567.36</c:v>
                </c:pt>
                <c:pt idx="1698">
                  <c:v>567.36</c:v>
                </c:pt>
                <c:pt idx="1699">
                  <c:v>567.36</c:v>
                </c:pt>
                <c:pt idx="1700">
                  <c:v>567.35</c:v>
                </c:pt>
                <c:pt idx="1701">
                  <c:v>567.35</c:v>
                </c:pt>
                <c:pt idx="1702">
                  <c:v>567.35</c:v>
                </c:pt>
                <c:pt idx="1703">
                  <c:v>567.35</c:v>
                </c:pt>
                <c:pt idx="1704">
                  <c:v>567.35</c:v>
                </c:pt>
                <c:pt idx="1705">
                  <c:v>567.34</c:v>
                </c:pt>
                <c:pt idx="1706">
                  <c:v>567.34</c:v>
                </c:pt>
                <c:pt idx="1707">
                  <c:v>567.34</c:v>
                </c:pt>
                <c:pt idx="1708">
                  <c:v>567.34</c:v>
                </c:pt>
                <c:pt idx="1709">
                  <c:v>567.34</c:v>
                </c:pt>
                <c:pt idx="1710">
                  <c:v>567.34</c:v>
                </c:pt>
                <c:pt idx="1711">
                  <c:v>567.33000000000004</c:v>
                </c:pt>
                <c:pt idx="1712">
                  <c:v>567.33000000000004</c:v>
                </c:pt>
                <c:pt idx="1713">
                  <c:v>567.33000000000004</c:v>
                </c:pt>
                <c:pt idx="1714">
                  <c:v>567.33000000000004</c:v>
                </c:pt>
                <c:pt idx="1715">
                  <c:v>567.33000000000004</c:v>
                </c:pt>
                <c:pt idx="1716">
                  <c:v>567.33000000000004</c:v>
                </c:pt>
                <c:pt idx="1717">
                  <c:v>567.33000000000004</c:v>
                </c:pt>
                <c:pt idx="1718">
                  <c:v>567.32000000000005</c:v>
                </c:pt>
                <c:pt idx="1719">
                  <c:v>567.32000000000005</c:v>
                </c:pt>
                <c:pt idx="1720">
                  <c:v>567.32000000000005</c:v>
                </c:pt>
                <c:pt idx="1721">
                  <c:v>567.32000000000005</c:v>
                </c:pt>
                <c:pt idx="1722">
                  <c:v>567.32000000000005</c:v>
                </c:pt>
                <c:pt idx="1723">
                  <c:v>567.32000000000005</c:v>
                </c:pt>
                <c:pt idx="1724">
                  <c:v>567.32000000000005</c:v>
                </c:pt>
                <c:pt idx="1725">
                  <c:v>567.30999999999995</c:v>
                </c:pt>
                <c:pt idx="1726">
                  <c:v>567.30999999999995</c:v>
                </c:pt>
                <c:pt idx="1727">
                  <c:v>567.30999999999995</c:v>
                </c:pt>
                <c:pt idx="1728">
                  <c:v>567.30999999999995</c:v>
                </c:pt>
                <c:pt idx="1729">
                  <c:v>567.30999999999995</c:v>
                </c:pt>
                <c:pt idx="1730">
                  <c:v>567.30999999999995</c:v>
                </c:pt>
                <c:pt idx="1731">
                  <c:v>567.29999999999995</c:v>
                </c:pt>
                <c:pt idx="1732">
                  <c:v>567.29999999999995</c:v>
                </c:pt>
                <c:pt idx="1733">
                  <c:v>567.29999999999995</c:v>
                </c:pt>
                <c:pt idx="1734">
                  <c:v>567.29999999999995</c:v>
                </c:pt>
                <c:pt idx="1735">
                  <c:v>567.29999999999995</c:v>
                </c:pt>
                <c:pt idx="1736">
                  <c:v>567.29</c:v>
                </c:pt>
                <c:pt idx="1737">
                  <c:v>567.29</c:v>
                </c:pt>
                <c:pt idx="1738">
                  <c:v>567.29</c:v>
                </c:pt>
                <c:pt idx="1739">
                  <c:v>567.29</c:v>
                </c:pt>
                <c:pt idx="1740">
                  <c:v>567.28</c:v>
                </c:pt>
                <c:pt idx="1741">
                  <c:v>567.28</c:v>
                </c:pt>
                <c:pt idx="1742">
                  <c:v>567.28</c:v>
                </c:pt>
                <c:pt idx="1743">
                  <c:v>567.28</c:v>
                </c:pt>
                <c:pt idx="1744">
                  <c:v>567.28</c:v>
                </c:pt>
                <c:pt idx="1745">
                  <c:v>567.28</c:v>
                </c:pt>
                <c:pt idx="1746">
                  <c:v>567.27</c:v>
                </c:pt>
                <c:pt idx="1747">
                  <c:v>567.27</c:v>
                </c:pt>
                <c:pt idx="1748">
                  <c:v>567.27</c:v>
                </c:pt>
                <c:pt idx="1749">
                  <c:v>567.27</c:v>
                </c:pt>
                <c:pt idx="1750">
                  <c:v>567.27</c:v>
                </c:pt>
                <c:pt idx="1751">
                  <c:v>567.26</c:v>
                </c:pt>
                <c:pt idx="1752">
                  <c:v>567.26</c:v>
                </c:pt>
                <c:pt idx="1753">
                  <c:v>567.26</c:v>
                </c:pt>
                <c:pt idx="1754">
                  <c:v>567.26</c:v>
                </c:pt>
                <c:pt idx="1755">
                  <c:v>567.26</c:v>
                </c:pt>
                <c:pt idx="1756">
                  <c:v>567.26</c:v>
                </c:pt>
                <c:pt idx="1757">
                  <c:v>567.25</c:v>
                </c:pt>
                <c:pt idx="1758">
                  <c:v>567.25</c:v>
                </c:pt>
                <c:pt idx="1759">
                  <c:v>567.25</c:v>
                </c:pt>
                <c:pt idx="1760">
                  <c:v>567.25</c:v>
                </c:pt>
                <c:pt idx="1761">
                  <c:v>567.25</c:v>
                </c:pt>
                <c:pt idx="1762">
                  <c:v>567.24</c:v>
                </c:pt>
                <c:pt idx="1763">
                  <c:v>567.24</c:v>
                </c:pt>
                <c:pt idx="1764">
                  <c:v>567.24</c:v>
                </c:pt>
                <c:pt idx="1765">
                  <c:v>567.24</c:v>
                </c:pt>
                <c:pt idx="1766">
                  <c:v>567.24</c:v>
                </c:pt>
                <c:pt idx="1767">
                  <c:v>567.24</c:v>
                </c:pt>
                <c:pt idx="1768">
                  <c:v>567.23</c:v>
                </c:pt>
                <c:pt idx="1769">
                  <c:v>567.23</c:v>
                </c:pt>
                <c:pt idx="1770">
                  <c:v>567.23</c:v>
                </c:pt>
                <c:pt idx="1771">
                  <c:v>567.23</c:v>
                </c:pt>
                <c:pt idx="1772">
                  <c:v>567.23</c:v>
                </c:pt>
                <c:pt idx="1773">
                  <c:v>567.22</c:v>
                </c:pt>
                <c:pt idx="1774">
                  <c:v>567.22</c:v>
                </c:pt>
                <c:pt idx="1775">
                  <c:v>567.22</c:v>
                </c:pt>
                <c:pt idx="1776">
                  <c:v>567.22</c:v>
                </c:pt>
                <c:pt idx="1777">
                  <c:v>567.22</c:v>
                </c:pt>
                <c:pt idx="1778">
                  <c:v>567.21</c:v>
                </c:pt>
                <c:pt idx="1779">
                  <c:v>567.21</c:v>
                </c:pt>
                <c:pt idx="1780">
                  <c:v>567.21</c:v>
                </c:pt>
                <c:pt idx="1781">
                  <c:v>567.21</c:v>
                </c:pt>
                <c:pt idx="1782">
                  <c:v>567.21</c:v>
                </c:pt>
                <c:pt idx="1783">
                  <c:v>567.20000000000005</c:v>
                </c:pt>
                <c:pt idx="1784">
                  <c:v>567.20000000000005</c:v>
                </c:pt>
                <c:pt idx="1785">
                  <c:v>567.20000000000005</c:v>
                </c:pt>
                <c:pt idx="1786">
                  <c:v>567.20000000000005</c:v>
                </c:pt>
                <c:pt idx="1787">
                  <c:v>567.20000000000005</c:v>
                </c:pt>
                <c:pt idx="1788">
                  <c:v>567.19000000000005</c:v>
                </c:pt>
                <c:pt idx="1789">
                  <c:v>567.19000000000005</c:v>
                </c:pt>
                <c:pt idx="1790">
                  <c:v>567.19000000000005</c:v>
                </c:pt>
                <c:pt idx="1791">
                  <c:v>567.19000000000005</c:v>
                </c:pt>
                <c:pt idx="1792">
                  <c:v>567.19000000000005</c:v>
                </c:pt>
                <c:pt idx="1793">
                  <c:v>567.17999999999995</c:v>
                </c:pt>
                <c:pt idx="1794">
                  <c:v>567.17999999999995</c:v>
                </c:pt>
                <c:pt idx="1795">
                  <c:v>567.17999999999995</c:v>
                </c:pt>
                <c:pt idx="1796">
                  <c:v>567.17999999999995</c:v>
                </c:pt>
                <c:pt idx="1797">
                  <c:v>567.16999999999996</c:v>
                </c:pt>
                <c:pt idx="1798">
                  <c:v>567.16999999999996</c:v>
                </c:pt>
                <c:pt idx="1799">
                  <c:v>567.16999999999996</c:v>
                </c:pt>
                <c:pt idx="1800">
                  <c:v>567.16999999999996</c:v>
                </c:pt>
                <c:pt idx="1801">
                  <c:v>567.16999999999996</c:v>
                </c:pt>
                <c:pt idx="1802">
                  <c:v>567.16</c:v>
                </c:pt>
                <c:pt idx="1803">
                  <c:v>567.16</c:v>
                </c:pt>
                <c:pt idx="1804">
                  <c:v>567.16</c:v>
                </c:pt>
                <c:pt idx="1805">
                  <c:v>567.16</c:v>
                </c:pt>
                <c:pt idx="1806">
                  <c:v>567.15</c:v>
                </c:pt>
                <c:pt idx="1807">
                  <c:v>567.15</c:v>
                </c:pt>
                <c:pt idx="1808">
                  <c:v>567.15</c:v>
                </c:pt>
                <c:pt idx="1809">
                  <c:v>567.15</c:v>
                </c:pt>
                <c:pt idx="1810">
                  <c:v>567.14</c:v>
                </c:pt>
                <c:pt idx="1811">
                  <c:v>567.14</c:v>
                </c:pt>
                <c:pt idx="1812">
                  <c:v>567.14</c:v>
                </c:pt>
                <c:pt idx="1813">
                  <c:v>567.14</c:v>
                </c:pt>
                <c:pt idx="1814">
                  <c:v>567.13</c:v>
                </c:pt>
                <c:pt idx="1815">
                  <c:v>567.13</c:v>
                </c:pt>
                <c:pt idx="1816">
                  <c:v>567.13</c:v>
                </c:pt>
                <c:pt idx="1817">
                  <c:v>567.13</c:v>
                </c:pt>
                <c:pt idx="1818">
                  <c:v>567.12</c:v>
                </c:pt>
                <c:pt idx="1819">
                  <c:v>567.12</c:v>
                </c:pt>
                <c:pt idx="1820">
                  <c:v>567.12</c:v>
                </c:pt>
                <c:pt idx="1821">
                  <c:v>567.12</c:v>
                </c:pt>
                <c:pt idx="1822">
                  <c:v>567.11</c:v>
                </c:pt>
                <c:pt idx="1823">
                  <c:v>567.11</c:v>
                </c:pt>
                <c:pt idx="1824">
                  <c:v>567.11</c:v>
                </c:pt>
                <c:pt idx="1825">
                  <c:v>567.11</c:v>
                </c:pt>
                <c:pt idx="1826">
                  <c:v>567.11</c:v>
                </c:pt>
                <c:pt idx="1827">
                  <c:v>567.1</c:v>
                </c:pt>
                <c:pt idx="1828">
                  <c:v>567.1</c:v>
                </c:pt>
                <c:pt idx="1829">
                  <c:v>567.1</c:v>
                </c:pt>
                <c:pt idx="1830">
                  <c:v>567.1</c:v>
                </c:pt>
                <c:pt idx="1831">
                  <c:v>567.09</c:v>
                </c:pt>
                <c:pt idx="1832">
                  <c:v>567.09</c:v>
                </c:pt>
                <c:pt idx="1833">
                  <c:v>567.09</c:v>
                </c:pt>
                <c:pt idx="1834">
                  <c:v>567.09</c:v>
                </c:pt>
                <c:pt idx="1835">
                  <c:v>567.08000000000004</c:v>
                </c:pt>
                <c:pt idx="1836">
                  <c:v>567.08000000000004</c:v>
                </c:pt>
                <c:pt idx="1837">
                  <c:v>567.08000000000004</c:v>
                </c:pt>
                <c:pt idx="1838">
                  <c:v>567.08000000000004</c:v>
                </c:pt>
                <c:pt idx="1839">
                  <c:v>567.07000000000005</c:v>
                </c:pt>
                <c:pt idx="1840">
                  <c:v>567.07000000000005</c:v>
                </c:pt>
                <c:pt idx="1841">
                  <c:v>567.07000000000005</c:v>
                </c:pt>
                <c:pt idx="1842">
                  <c:v>567.07000000000005</c:v>
                </c:pt>
                <c:pt idx="1843">
                  <c:v>567.05999999999995</c:v>
                </c:pt>
                <c:pt idx="1844">
                  <c:v>567.05999999999995</c:v>
                </c:pt>
                <c:pt idx="1845">
                  <c:v>567.05999999999995</c:v>
                </c:pt>
                <c:pt idx="1846">
                  <c:v>567.05999999999995</c:v>
                </c:pt>
                <c:pt idx="1847">
                  <c:v>567.05999999999995</c:v>
                </c:pt>
                <c:pt idx="1848">
                  <c:v>567.04999999999995</c:v>
                </c:pt>
                <c:pt idx="1849">
                  <c:v>567.04999999999995</c:v>
                </c:pt>
                <c:pt idx="1850">
                  <c:v>567.04999999999995</c:v>
                </c:pt>
                <c:pt idx="1851">
                  <c:v>567.04999999999995</c:v>
                </c:pt>
                <c:pt idx="1852">
                  <c:v>567.04</c:v>
                </c:pt>
                <c:pt idx="1853">
                  <c:v>567.04</c:v>
                </c:pt>
                <c:pt idx="1854">
                  <c:v>567.04</c:v>
                </c:pt>
                <c:pt idx="1855">
                  <c:v>567.04</c:v>
                </c:pt>
                <c:pt idx="1856">
                  <c:v>567.03</c:v>
                </c:pt>
                <c:pt idx="1857">
                  <c:v>567.03</c:v>
                </c:pt>
                <c:pt idx="1858">
                  <c:v>567.03</c:v>
                </c:pt>
                <c:pt idx="1859">
                  <c:v>567.03</c:v>
                </c:pt>
                <c:pt idx="1860">
                  <c:v>567.03</c:v>
                </c:pt>
                <c:pt idx="1861">
                  <c:v>567.02</c:v>
                </c:pt>
                <c:pt idx="1862">
                  <c:v>567.02</c:v>
                </c:pt>
                <c:pt idx="1863">
                  <c:v>567.02</c:v>
                </c:pt>
                <c:pt idx="1864">
                  <c:v>567.02</c:v>
                </c:pt>
                <c:pt idx="1865">
                  <c:v>567.01</c:v>
                </c:pt>
                <c:pt idx="1866">
                  <c:v>567.01</c:v>
                </c:pt>
                <c:pt idx="1867">
                  <c:v>567.01</c:v>
                </c:pt>
                <c:pt idx="1868">
                  <c:v>567.01</c:v>
                </c:pt>
                <c:pt idx="1869">
                  <c:v>567.01</c:v>
                </c:pt>
                <c:pt idx="1870">
                  <c:v>567</c:v>
                </c:pt>
                <c:pt idx="1871">
                  <c:v>567</c:v>
                </c:pt>
                <c:pt idx="1872">
                  <c:v>567</c:v>
                </c:pt>
                <c:pt idx="1873">
                  <c:v>567</c:v>
                </c:pt>
                <c:pt idx="1874">
                  <c:v>566.99</c:v>
                </c:pt>
                <c:pt idx="1875">
                  <c:v>566.99</c:v>
                </c:pt>
                <c:pt idx="1876">
                  <c:v>566.99</c:v>
                </c:pt>
                <c:pt idx="1877">
                  <c:v>566.99</c:v>
                </c:pt>
                <c:pt idx="1878">
                  <c:v>566.99</c:v>
                </c:pt>
                <c:pt idx="1879">
                  <c:v>566.98</c:v>
                </c:pt>
                <c:pt idx="1880">
                  <c:v>566.98</c:v>
                </c:pt>
                <c:pt idx="1881">
                  <c:v>566.98</c:v>
                </c:pt>
                <c:pt idx="1882">
                  <c:v>566.98</c:v>
                </c:pt>
                <c:pt idx="1883">
                  <c:v>566.97</c:v>
                </c:pt>
                <c:pt idx="1884">
                  <c:v>566.97</c:v>
                </c:pt>
                <c:pt idx="1885">
                  <c:v>566.97</c:v>
                </c:pt>
                <c:pt idx="1886">
                  <c:v>566.97</c:v>
                </c:pt>
                <c:pt idx="1887">
                  <c:v>566.96</c:v>
                </c:pt>
                <c:pt idx="1888">
                  <c:v>566.96</c:v>
                </c:pt>
                <c:pt idx="1889">
                  <c:v>566.96</c:v>
                </c:pt>
                <c:pt idx="1890">
                  <c:v>566.96</c:v>
                </c:pt>
                <c:pt idx="1891">
                  <c:v>566.96</c:v>
                </c:pt>
                <c:pt idx="1892">
                  <c:v>566.95000000000005</c:v>
                </c:pt>
                <c:pt idx="1893">
                  <c:v>566.95000000000005</c:v>
                </c:pt>
                <c:pt idx="1894">
                  <c:v>566.95000000000005</c:v>
                </c:pt>
                <c:pt idx="1895">
                  <c:v>566.95000000000005</c:v>
                </c:pt>
                <c:pt idx="1896">
                  <c:v>566.94000000000005</c:v>
                </c:pt>
                <c:pt idx="1897">
                  <c:v>566.94000000000005</c:v>
                </c:pt>
                <c:pt idx="1898">
                  <c:v>566.94000000000005</c:v>
                </c:pt>
                <c:pt idx="1899">
                  <c:v>566.94000000000005</c:v>
                </c:pt>
                <c:pt idx="1900">
                  <c:v>566.94000000000005</c:v>
                </c:pt>
                <c:pt idx="1901">
                  <c:v>566.92999999999995</c:v>
                </c:pt>
                <c:pt idx="1902">
                  <c:v>566.92999999999995</c:v>
                </c:pt>
                <c:pt idx="1903">
                  <c:v>566.92999999999995</c:v>
                </c:pt>
                <c:pt idx="1904">
                  <c:v>566.92999999999995</c:v>
                </c:pt>
                <c:pt idx="1905">
                  <c:v>566.92999999999995</c:v>
                </c:pt>
                <c:pt idx="1906">
                  <c:v>566.91999999999996</c:v>
                </c:pt>
                <c:pt idx="1907">
                  <c:v>566.91999999999996</c:v>
                </c:pt>
                <c:pt idx="1908">
                  <c:v>566.91999999999996</c:v>
                </c:pt>
                <c:pt idx="1909">
                  <c:v>566.91999999999996</c:v>
                </c:pt>
                <c:pt idx="1910">
                  <c:v>566.91999999999996</c:v>
                </c:pt>
                <c:pt idx="1911">
                  <c:v>566.91999999999996</c:v>
                </c:pt>
                <c:pt idx="1912">
                  <c:v>566.91</c:v>
                </c:pt>
                <c:pt idx="1913">
                  <c:v>566.91</c:v>
                </c:pt>
                <c:pt idx="1914">
                  <c:v>566.91</c:v>
                </c:pt>
                <c:pt idx="1915">
                  <c:v>566.91</c:v>
                </c:pt>
                <c:pt idx="1916">
                  <c:v>566.91</c:v>
                </c:pt>
                <c:pt idx="1917">
                  <c:v>566.91</c:v>
                </c:pt>
                <c:pt idx="1918">
                  <c:v>566.91</c:v>
                </c:pt>
                <c:pt idx="1919">
                  <c:v>566.9</c:v>
                </c:pt>
                <c:pt idx="1920">
                  <c:v>566.9</c:v>
                </c:pt>
                <c:pt idx="1921">
                  <c:v>566.9</c:v>
                </c:pt>
                <c:pt idx="1922">
                  <c:v>566.9</c:v>
                </c:pt>
                <c:pt idx="1923">
                  <c:v>566.9</c:v>
                </c:pt>
                <c:pt idx="1924">
                  <c:v>566.9</c:v>
                </c:pt>
                <c:pt idx="1925">
                  <c:v>566.9</c:v>
                </c:pt>
                <c:pt idx="1926">
                  <c:v>566.89</c:v>
                </c:pt>
                <c:pt idx="1927">
                  <c:v>566.89</c:v>
                </c:pt>
                <c:pt idx="1928">
                  <c:v>566.89</c:v>
                </c:pt>
                <c:pt idx="1929">
                  <c:v>566.89</c:v>
                </c:pt>
                <c:pt idx="1930">
                  <c:v>566.89</c:v>
                </c:pt>
                <c:pt idx="1931">
                  <c:v>566.89</c:v>
                </c:pt>
                <c:pt idx="1932">
                  <c:v>566.89</c:v>
                </c:pt>
                <c:pt idx="1933">
                  <c:v>566.89</c:v>
                </c:pt>
                <c:pt idx="1934">
                  <c:v>566.88</c:v>
                </c:pt>
                <c:pt idx="1935">
                  <c:v>566.88</c:v>
                </c:pt>
                <c:pt idx="1936">
                  <c:v>566.88</c:v>
                </c:pt>
                <c:pt idx="1937">
                  <c:v>566.88</c:v>
                </c:pt>
                <c:pt idx="1938">
                  <c:v>566.88</c:v>
                </c:pt>
                <c:pt idx="1939">
                  <c:v>566.88</c:v>
                </c:pt>
                <c:pt idx="1940">
                  <c:v>566.88</c:v>
                </c:pt>
                <c:pt idx="1941">
                  <c:v>566.88</c:v>
                </c:pt>
                <c:pt idx="1942">
                  <c:v>566.87</c:v>
                </c:pt>
                <c:pt idx="1943">
                  <c:v>566.87</c:v>
                </c:pt>
                <c:pt idx="1944">
                  <c:v>566.87</c:v>
                </c:pt>
                <c:pt idx="1945">
                  <c:v>566.87</c:v>
                </c:pt>
                <c:pt idx="1946">
                  <c:v>566.87</c:v>
                </c:pt>
                <c:pt idx="1947">
                  <c:v>566.87</c:v>
                </c:pt>
                <c:pt idx="1948">
                  <c:v>566.87</c:v>
                </c:pt>
                <c:pt idx="1949">
                  <c:v>566.87</c:v>
                </c:pt>
                <c:pt idx="1950">
                  <c:v>566.86</c:v>
                </c:pt>
                <c:pt idx="1951">
                  <c:v>566.86</c:v>
                </c:pt>
                <c:pt idx="1952">
                  <c:v>566.86</c:v>
                </c:pt>
                <c:pt idx="1953">
                  <c:v>566.86</c:v>
                </c:pt>
                <c:pt idx="1954">
                  <c:v>566.86</c:v>
                </c:pt>
                <c:pt idx="1955">
                  <c:v>566.86</c:v>
                </c:pt>
                <c:pt idx="1956">
                  <c:v>566.86</c:v>
                </c:pt>
                <c:pt idx="1957">
                  <c:v>566.86</c:v>
                </c:pt>
                <c:pt idx="1958">
                  <c:v>566.86</c:v>
                </c:pt>
                <c:pt idx="1959">
                  <c:v>566.85</c:v>
                </c:pt>
                <c:pt idx="1960">
                  <c:v>566.85</c:v>
                </c:pt>
                <c:pt idx="1961">
                  <c:v>566.85</c:v>
                </c:pt>
                <c:pt idx="1962">
                  <c:v>566.85</c:v>
                </c:pt>
                <c:pt idx="1963">
                  <c:v>566.85</c:v>
                </c:pt>
                <c:pt idx="1964">
                  <c:v>566.85</c:v>
                </c:pt>
                <c:pt idx="1965">
                  <c:v>566.85</c:v>
                </c:pt>
                <c:pt idx="1966">
                  <c:v>566.85</c:v>
                </c:pt>
                <c:pt idx="1967">
                  <c:v>566.84</c:v>
                </c:pt>
                <c:pt idx="1968">
                  <c:v>566.84</c:v>
                </c:pt>
                <c:pt idx="1969">
                  <c:v>566.84</c:v>
                </c:pt>
                <c:pt idx="1970">
                  <c:v>566.84</c:v>
                </c:pt>
                <c:pt idx="1971">
                  <c:v>566.84</c:v>
                </c:pt>
                <c:pt idx="1972">
                  <c:v>566.84</c:v>
                </c:pt>
                <c:pt idx="1973">
                  <c:v>566.84</c:v>
                </c:pt>
                <c:pt idx="1974">
                  <c:v>566.83000000000004</c:v>
                </c:pt>
                <c:pt idx="1975">
                  <c:v>566.83000000000004</c:v>
                </c:pt>
                <c:pt idx="1976">
                  <c:v>566.83000000000004</c:v>
                </c:pt>
                <c:pt idx="1977">
                  <c:v>566.83000000000004</c:v>
                </c:pt>
                <c:pt idx="1978">
                  <c:v>566.83000000000004</c:v>
                </c:pt>
                <c:pt idx="1979">
                  <c:v>566.83000000000004</c:v>
                </c:pt>
                <c:pt idx="1980">
                  <c:v>566.83000000000004</c:v>
                </c:pt>
                <c:pt idx="1981">
                  <c:v>566.83000000000004</c:v>
                </c:pt>
                <c:pt idx="1982">
                  <c:v>566.82000000000005</c:v>
                </c:pt>
                <c:pt idx="1983">
                  <c:v>566.82000000000005</c:v>
                </c:pt>
                <c:pt idx="1984">
                  <c:v>566.82000000000005</c:v>
                </c:pt>
                <c:pt idx="1985">
                  <c:v>566.82000000000005</c:v>
                </c:pt>
                <c:pt idx="1986">
                  <c:v>566.82000000000005</c:v>
                </c:pt>
                <c:pt idx="1987">
                  <c:v>566.82000000000005</c:v>
                </c:pt>
                <c:pt idx="1988">
                  <c:v>566.80999999999995</c:v>
                </c:pt>
                <c:pt idx="1989">
                  <c:v>566.79999999999995</c:v>
                </c:pt>
                <c:pt idx="1990">
                  <c:v>566.79999999999995</c:v>
                </c:pt>
                <c:pt idx="1991">
                  <c:v>566.79999999999995</c:v>
                </c:pt>
                <c:pt idx="1992">
                  <c:v>566.79999999999995</c:v>
                </c:pt>
                <c:pt idx="1993">
                  <c:v>566.79999999999995</c:v>
                </c:pt>
                <c:pt idx="1994">
                  <c:v>566.79999999999995</c:v>
                </c:pt>
                <c:pt idx="1995">
                  <c:v>566.79</c:v>
                </c:pt>
                <c:pt idx="1996">
                  <c:v>566.79</c:v>
                </c:pt>
                <c:pt idx="1997">
                  <c:v>566.79</c:v>
                </c:pt>
                <c:pt idx="1998">
                  <c:v>566.79</c:v>
                </c:pt>
                <c:pt idx="1999">
                  <c:v>566.79</c:v>
                </c:pt>
                <c:pt idx="2000">
                  <c:v>566.79</c:v>
                </c:pt>
                <c:pt idx="2001">
                  <c:v>566.79</c:v>
                </c:pt>
                <c:pt idx="2002">
                  <c:v>566.78</c:v>
                </c:pt>
                <c:pt idx="2003">
                  <c:v>566.78</c:v>
                </c:pt>
                <c:pt idx="2004">
                  <c:v>566.78</c:v>
                </c:pt>
                <c:pt idx="2005">
                  <c:v>566.78</c:v>
                </c:pt>
                <c:pt idx="2006">
                  <c:v>566.78</c:v>
                </c:pt>
                <c:pt idx="2007">
                  <c:v>566.78</c:v>
                </c:pt>
                <c:pt idx="2008">
                  <c:v>566.78</c:v>
                </c:pt>
                <c:pt idx="2009">
                  <c:v>566.78</c:v>
                </c:pt>
                <c:pt idx="2010">
                  <c:v>566.77</c:v>
                </c:pt>
                <c:pt idx="2011">
                  <c:v>566.77</c:v>
                </c:pt>
                <c:pt idx="2012">
                  <c:v>566.77</c:v>
                </c:pt>
                <c:pt idx="2013">
                  <c:v>566.77</c:v>
                </c:pt>
                <c:pt idx="2014">
                  <c:v>566.77</c:v>
                </c:pt>
                <c:pt idx="2015">
                  <c:v>566.77</c:v>
                </c:pt>
                <c:pt idx="2016">
                  <c:v>566.77</c:v>
                </c:pt>
                <c:pt idx="2017">
                  <c:v>566.77</c:v>
                </c:pt>
                <c:pt idx="2018">
                  <c:v>566.76</c:v>
                </c:pt>
                <c:pt idx="2019">
                  <c:v>566.76</c:v>
                </c:pt>
                <c:pt idx="2020">
                  <c:v>566.76</c:v>
                </c:pt>
                <c:pt idx="2021">
                  <c:v>566.76</c:v>
                </c:pt>
                <c:pt idx="2022">
                  <c:v>566.76</c:v>
                </c:pt>
                <c:pt idx="2023">
                  <c:v>566.76</c:v>
                </c:pt>
                <c:pt idx="2024">
                  <c:v>566.76</c:v>
                </c:pt>
                <c:pt idx="2025">
                  <c:v>566.76</c:v>
                </c:pt>
                <c:pt idx="2026">
                  <c:v>566.76</c:v>
                </c:pt>
                <c:pt idx="2027">
                  <c:v>566.75</c:v>
                </c:pt>
                <c:pt idx="2028">
                  <c:v>566.75</c:v>
                </c:pt>
                <c:pt idx="2029">
                  <c:v>566.75</c:v>
                </c:pt>
                <c:pt idx="2030">
                  <c:v>566.75</c:v>
                </c:pt>
                <c:pt idx="2031">
                  <c:v>566.75</c:v>
                </c:pt>
                <c:pt idx="2032">
                  <c:v>566.75</c:v>
                </c:pt>
                <c:pt idx="2033">
                  <c:v>566.75</c:v>
                </c:pt>
                <c:pt idx="2034">
                  <c:v>566.75</c:v>
                </c:pt>
                <c:pt idx="2035">
                  <c:v>566.75</c:v>
                </c:pt>
                <c:pt idx="2036">
                  <c:v>566.75</c:v>
                </c:pt>
                <c:pt idx="2037">
                  <c:v>566.74</c:v>
                </c:pt>
                <c:pt idx="2038">
                  <c:v>566.74</c:v>
                </c:pt>
                <c:pt idx="2039">
                  <c:v>566.74</c:v>
                </c:pt>
                <c:pt idx="2040">
                  <c:v>566.74</c:v>
                </c:pt>
                <c:pt idx="2041">
                  <c:v>566.74</c:v>
                </c:pt>
                <c:pt idx="2042">
                  <c:v>566.74</c:v>
                </c:pt>
                <c:pt idx="2043">
                  <c:v>566.74</c:v>
                </c:pt>
                <c:pt idx="2044">
                  <c:v>566.74</c:v>
                </c:pt>
                <c:pt idx="2045">
                  <c:v>566.74</c:v>
                </c:pt>
                <c:pt idx="2046">
                  <c:v>566.74</c:v>
                </c:pt>
                <c:pt idx="2047">
                  <c:v>566.74</c:v>
                </c:pt>
                <c:pt idx="2048">
                  <c:v>566.73</c:v>
                </c:pt>
                <c:pt idx="2049">
                  <c:v>566.73</c:v>
                </c:pt>
                <c:pt idx="2050">
                  <c:v>566.73</c:v>
                </c:pt>
                <c:pt idx="2051">
                  <c:v>566.73</c:v>
                </c:pt>
                <c:pt idx="2052">
                  <c:v>566.73</c:v>
                </c:pt>
                <c:pt idx="2053">
                  <c:v>566.73</c:v>
                </c:pt>
                <c:pt idx="2054">
                  <c:v>566.73</c:v>
                </c:pt>
                <c:pt idx="2055">
                  <c:v>566.73</c:v>
                </c:pt>
                <c:pt idx="2056">
                  <c:v>566.73</c:v>
                </c:pt>
                <c:pt idx="2057">
                  <c:v>566.73</c:v>
                </c:pt>
                <c:pt idx="2058">
                  <c:v>566.73</c:v>
                </c:pt>
                <c:pt idx="2059">
                  <c:v>566.73</c:v>
                </c:pt>
                <c:pt idx="2060">
                  <c:v>566.72</c:v>
                </c:pt>
                <c:pt idx="2061">
                  <c:v>566.72</c:v>
                </c:pt>
                <c:pt idx="2062">
                  <c:v>566.72</c:v>
                </c:pt>
                <c:pt idx="2063">
                  <c:v>566.72</c:v>
                </c:pt>
                <c:pt idx="2064">
                  <c:v>566.72</c:v>
                </c:pt>
                <c:pt idx="2065">
                  <c:v>566.72</c:v>
                </c:pt>
                <c:pt idx="2066">
                  <c:v>566.72</c:v>
                </c:pt>
                <c:pt idx="2067">
                  <c:v>566.72</c:v>
                </c:pt>
                <c:pt idx="2068">
                  <c:v>566.72</c:v>
                </c:pt>
                <c:pt idx="2069">
                  <c:v>566.72</c:v>
                </c:pt>
                <c:pt idx="2070">
                  <c:v>566.72</c:v>
                </c:pt>
                <c:pt idx="2071">
                  <c:v>566.72</c:v>
                </c:pt>
                <c:pt idx="2072">
                  <c:v>566.72</c:v>
                </c:pt>
                <c:pt idx="2073">
                  <c:v>566.71</c:v>
                </c:pt>
                <c:pt idx="2074">
                  <c:v>566.71</c:v>
                </c:pt>
                <c:pt idx="2075">
                  <c:v>566.71</c:v>
                </c:pt>
                <c:pt idx="2076">
                  <c:v>566.71</c:v>
                </c:pt>
                <c:pt idx="2077">
                  <c:v>566.71</c:v>
                </c:pt>
                <c:pt idx="2078">
                  <c:v>566.71</c:v>
                </c:pt>
                <c:pt idx="2079">
                  <c:v>566.71</c:v>
                </c:pt>
                <c:pt idx="2080">
                  <c:v>566.71</c:v>
                </c:pt>
                <c:pt idx="2081">
                  <c:v>566.71</c:v>
                </c:pt>
                <c:pt idx="2082">
                  <c:v>566.71</c:v>
                </c:pt>
                <c:pt idx="2083">
                  <c:v>566.71</c:v>
                </c:pt>
                <c:pt idx="2084">
                  <c:v>566.71</c:v>
                </c:pt>
                <c:pt idx="2085">
                  <c:v>566.71</c:v>
                </c:pt>
                <c:pt idx="2086">
                  <c:v>566.71</c:v>
                </c:pt>
                <c:pt idx="2087">
                  <c:v>566.70000000000005</c:v>
                </c:pt>
                <c:pt idx="2088">
                  <c:v>566.70000000000005</c:v>
                </c:pt>
                <c:pt idx="2089">
                  <c:v>566.70000000000005</c:v>
                </c:pt>
                <c:pt idx="2090">
                  <c:v>566.70000000000005</c:v>
                </c:pt>
                <c:pt idx="2091">
                  <c:v>566.70000000000005</c:v>
                </c:pt>
                <c:pt idx="2092">
                  <c:v>566.70000000000005</c:v>
                </c:pt>
                <c:pt idx="2093">
                  <c:v>566.70000000000005</c:v>
                </c:pt>
                <c:pt idx="2094">
                  <c:v>566.70000000000005</c:v>
                </c:pt>
                <c:pt idx="2095">
                  <c:v>566.70000000000005</c:v>
                </c:pt>
                <c:pt idx="2096">
                  <c:v>566.70000000000005</c:v>
                </c:pt>
                <c:pt idx="2097">
                  <c:v>566.70000000000005</c:v>
                </c:pt>
                <c:pt idx="2098">
                  <c:v>566.70000000000005</c:v>
                </c:pt>
                <c:pt idx="2099">
                  <c:v>566.69000000000005</c:v>
                </c:pt>
                <c:pt idx="2100">
                  <c:v>566.69000000000005</c:v>
                </c:pt>
                <c:pt idx="2101">
                  <c:v>566.69000000000005</c:v>
                </c:pt>
                <c:pt idx="2102">
                  <c:v>566.69000000000005</c:v>
                </c:pt>
                <c:pt idx="2103">
                  <c:v>566.69000000000005</c:v>
                </c:pt>
                <c:pt idx="2104">
                  <c:v>566.69000000000005</c:v>
                </c:pt>
                <c:pt idx="2105">
                  <c:v>566.69000000000005</c:v>
                </c:pt>
                <c:pt idx="2106">
                  <c:v>566.69000000000005</c:v>
                </c:pt>
                <c:pt idx="2107">
                  <c:v>566.69000000000005</c:v>
                </c:pt>
                <c:pt idx="2108">
                  <c:v>566.69000000000005</c:v>
                </c:pt>
                <c:pt idx="2109">
                  <c:v>566.69000000000005</c:v>
                </c:pt>
                <c:pt idx="2110">
                  <c:v>566.69000000000005</c:v>
                </c:pt>
                <c:pt idx="2111">
                  <c:v>566.67999999999995</c:v>
                </c:pt>
                <c:pt idx="2112">
                  <c:v>566.67999999999995</c:v>
                </c:pt>
                <c:pt idx="2113">
                  <c:v>566.67999999999995</c:v>
                </c:pt>
                <c:pt idx="2114">
                  <c:v>566.67999999999995</c:v>
                </c:pt>
                <c:pt idx="2115">
                  <c:v>566.67999999999995</c:v>
                </c:pt>
                <c:pt idx="2116">
                  <c:v>566.67999999999995</c:v>
                </c:pt>
                <c:pt idx="2117">
                  <c:v>566.67999999999995</c:v>
                </c:pt>
                <c:pt idx="2118">
                  <c:v>566.67999999999995</c:v>
                </c:pt>
                <c:pt idx="2119">
                  <c:v>566.67999999999995</c:v>
                </c:pt>
                <c:pt idx="2120">
                  <c:v>566.67999999999995</c:v>
                </c:pt>
                <c:pt idx="2121">
                  <c:v>566.67999999999995</c:v>
                </c:pt>
                <c:pt idx="2122">
                  <c:v>566.67999999999995</c:v>
                </c:pt>
                <c:pt idx="2123">
                  <c:v>566.67999999999995</c:v>
                </c:pt>
                <c:pt idx="2124">
                  <c:v>566.66999999999996</c:v>
                </c:pt>
                <c:pt idx="2125">
                  <c:v>566.66999999999996</c:v>
                </c:pt>
                <c:pt idx="2126">
                  <c:v>566.66999999999996</c:v>
                </c:pt>
                <c:pt idx="2127">
                  <c:v>566.66999999999996</c:v>
                </c:pt>
                <c:pt idx="2128">
                  <c:v>566.66999999999996</c:v>
                </c:pt>
                <c:pt idx="2129">
                  <c:v>566.66999999999996</c:v>
                </c:pt>
                <c:pt idx="2130">
                  <c:v>566.66999999999996</c:v>
                </c:pt>
                <c:pt idx="2131">
                  <c:v>566.66999999999996</c:v>
                </c:pt>
                <c:pt idx="2132">
                  <c:v>566.66999999999996</c:v>
                </c:pt>
                <c:pt idx="2133">
                  <c:v>566.66999999999996</c:v>
                </c:pt>
                <c:pt idx="2134">
                  <c:v>566.66999999999996</c:v>
                </c:pt>
                <c:pt idx="2135">
                  <c:v>566.66999999999996</c:v>
                </c:pt>
                <c:pt idx="2136">
                  <c:v>566.66999999999996</c:v>
                </c:pt>
                <c:pt idx="2137">
                  <c:v>566.66999999999996</c:v>
                </c:pt>
                <c:pt idx="2138">
                  <c:v>566.66999999999996</c:v>
                </c:pt>
                <c:pt idx="2139">
                  <c:v>566.66</c:v>
                </c:pt>
                <c:pt idx="2140">
                  <c:v>566.66</c:v>
                </c:pt>
                <c:pt idx="2141">
                  <c:v>566.66</c:v>
                </c:pt>
                <c:pt idx="2142">
                  <c:v>566.66</c:v>
                </c:pt>
                <c:pt idx="2143">
                  <c:v>566.66</c:v>
                </c:pt>
                <c:pt idx="2144">
                  <c:v>566.66</c:v>
                </c:pt>
                <c:pt idx="2145">
                  <c:v>566.66</c:v>
                </c:pt>
                <c:pt idx="2146">
                  <c:v>566.66</c:v>
                </c:pt>
                <c:pt idx="2147">
                  <c:v>566.66</c:v>
                </c:pt>
                <c:pt idx="2148">
                  <c:v>566.66</c:v>
                </c:pt>
                <c:pt idx="2149">
                  <c:v>566.66</c:v>
                </c:pt>
                <c:pt idx="2150">
                  <c:v>566.66</c:v>
                </c:pt>
                <c:pt idx="2151">
                  <c:v>566.66</c:v>
                </c:pt>
                <c:pt idx="2152">
                  <c:v>566.66</c:v>
                </c:pt>
                <c:pt idx="2153">
                  <c:v>566.65</c:v>
                </c:pt>
                <c:pt idx="2154">
                  <c:v>566.65</c:v>
                </c:pt>
                <c:pt idx="2155">
                  <c:v>566.65</c:v>
                </c:pt>
                <c:pt idx="2156">
                  <c:v>566.65</c:v>
                </c:pt>
                <c:pt idx="2157">
                  <c:v>566.65</c:v>
                </c:pt>
                <c:pt idx="2158">
                  <c:v>566.65</c:v>
                </c:pt>
                <c:pt idx="2159">
                  <c:v>566.65</c:v>
                </c:pt>
                <c:pt idx="2160">
                  <c:v>566.65</c:v>
                </c:pt>
                <c:pt idx="2161">
                  <c:v>566.65</c:v>
                </c:pt>
                <c:pt idx="2162">
                  <c:v>566.65</c:v>
                </c:pt>
                <c:pt idx="2163">
                  <c:v>566.65</c:v>
                </c:pt>
                <c:pt idx="2164">
                  <c:v>566.65</c:v>
                </c:pt>
                <c:pt idx="2165">
                  <c:v>566.65</c:v>
                </c:pt>
                <c:pt idx="2166">
                  <c:v>566.64</c:v>
                </c:pt>
                <c:pt idx="2167">
                  <c:v>566.64</c:v>
                </c:pt>
                <c:pt idx="2168">
                  <c:v>566.64</c:v>
                </c:pt>
                <c:pt idx="2169">
                  <c:v>566.64</c:v>
                </c:pt>
                <c:pt idx="2170">
                  <c:v>566.64</c:v>
                </c:pt>
                <c:pt idx="2171">
                  <c:v>566.64</c:v>
                </c:pt>
                <c:pt idx="2172">
                  <c:v>566.64</c:v>
                </c:pt>
                <c:pt idx="2173">
                  <c:v>566.64</c:v>
                </c:pt>
                <c:pt idx="2174">
                  <c:v>566.64</c:v>
                </c:pt>
                <c:pt idx="2175">
                  <c:v>566.64</c:v>
                </c:pt>
                <c:pt idx="2176">
                  <c:v>566.64</c:v>
                </c:pt>
                <c:pt idx="2177">
                  <c:v>566.64</c:v>
                </c:pt>
                <c:pt idx="2178">
                  <c:v>566.64</c:v>
                </c:pt>
                <c:pt idx="2179">
                  <c:v>566.64</c:v>
                </c:pt>
                <c:pt idx="2180">
                  <c:v>566.64</c:v>
                </c:pt>
                <c:pt idx="2181">
                  <c:v>566.63</c:v>
                </c:pt>
                <c:pt idx="2182">
                  <c:v>566.63</c:v>
                </c:pt>
                <c:pt idx="2183">
                  <c:v>566.63</c:v>
                </c:pt>
                <c:pt idx="2184">
                  <c:v>566.63</c:v>
                </c:pt>
                <c:pt idx="2185">
                  <c:v>566.63</c:v>
                </c:pt>
                <c:pt idx="2186">
                  <c:v>566.63</c:v>
                </c:pt>
                <c:pt idx="2187">
                  <c:v>566.63</c:v>
                </c:pt>
                <c:pt idx="2188">
                  <c:v>566.63</c:v>
                </c:pt>
                <c:pt idx="2189">
                  <c:v>566.63</c:v>
                </c:pt>
                <c:pt idx="2190">
                  <c:v>566.63</c:v>
                </c:pt>
                <c:pt idx="2191">
                  <c:v>566.63</c:v>
                </c:pt>
                <c:pt idx="2192">
                  <c:v>566.63</c:v>
                </c:pt>
                <c:pt idx="2193">
                  <c:v>566.63</c:v>
                </c:pt>
                <c:pt idx="2194">
                  <c:v>566.63</c:v>
                </c:pt>
                <c:pt idx="2195">
                  <c:v>566.63</c:v>
                </c:pt>
                <c:pt idx="2196">
                  <c:v>566.62</c:v>
                </c:pt>
                <c:pt idx="2197">
                  <c:v>566.62</c:v>
                </c:pt>
                <c:pt idx="2198">
                  <c:v>566.62</c:v>
                </c:pt>
                <c:pt idx="2199">
                  <c:v>566.62</c:v>
                </c:pt>
                <c:pt idx="2200">
                  <c:v>566.62</c:v>
                </c:pt>
                <c:pt idx="2201">
                  <c:v>566.62</c:v>
                </c:pt>
                <c:pt idx="2202">
                  <c:v>566.62</c:v>
                </c:pt>
                <c:pt idx="2203">
                  <c:v>566.62</c:v>
                </c:pt>
                <c:pt idx="2204">
                  <c:v>566.62</c:v>
                </c:pt>
                <c:pt idx="2205">
                  <c:v>566.62</c:v>
                </c:pt>
                <c:pt idx="2206">
                  <c:v>566.62</c:v>
                </c:pt>
                <c:pt idx="2207">
                  <c:v>566.62</c:v>
                </c:pt>
                <c:pt idx="2208">
                  <c:v>566.62</c:v>
                </c:pt>
                <c:pt idx="2209">
                  <c:v>566.62</c:v>
                </c:pt>
                <c:pt idx="2210">
                  <c:v>566.62</c:v>
                </c:pt>
                <c:pt idx="2211">
                  <c:v>566.62</c:v>
                </c:pt>
                <c:pt idx="2212">
                  <c:v>566.61</c:v>
                </c:pt>
                <c:pt idx="2213">
                  <c:v>566.61</c:v>
                </c:pt>
                <c:pt idx="2214">
                  <c:v>566.61</c:v>
                </c:pt>
                <c:pt idx="2215">
                  <c:v>566.61</c:v>
                </c:pt>
                <c:pt idx="2216">
                  <c:v>566.61</c:v>
                </c:pt>
                <c:pt idx="2217">
                  <c:v>566.61</c:v>
                </c:pt>
                <c:pt idx="2218">
                  <c:v>566.61</c:v>
                </c:pt>
                <c:pt idx="2219">
                  <c:v>566.61</c:v>
                </c:pt>
                <c:pt idx="2220">
                  <c:v>566.61</c:v>
                </c:pt>
                <c:pt idx="2221">
                  <c:v>566.61</c:v>
                </c:pt>
                <c:pt idx="2222">
                  <c:v>566.61</c:v>
                </c:pt>
                <c:pt idx="2223">
                  <c:v>566.61</c:v>
                </c:pt>
                <c:pt idx="2224">
                  <c:v>566.61</c:v>
                </c:pt>
                <c:pt idx="2225">
                  <c:v>566.61</c:v>
                </c:pt>
                <c:pt idx="2226">
                  <c:v>566.61</c:v>
                </c:pt>
                <c:pt idx="2227">
                  <c:v>566.61</c:v>
                </c:pt>
                <c:pt idx="2228">
                  <c:v>566.61</c:v>
                </c:pt>
                <c:pt idx="2229">
                  <c:v>566.61</c:v>
                </c:pt>
                <c:pt idx="2230">
                  <c:v>566.6</c:v>
                </c:pt>
                <c:pt idx="2231">
                  <c:v>566.6</c:v>
                </c:pt>
                <c:pt idx="2232">
                  <c:v>566.6</c:v>
                </c:pt>
                <c:pt idx="2233">
                  <c:v>566.6</c:v>
                </c:pt>
                <c:pt idx="2234">
                  <c:v>566.6</c:v>
                </c:pt>
                <c:pt idx="2235">
                  <c:v>566.6</c:v>
                </c:pt>
                <c:pt idx="2236">
                  <c:v>566.6</c:v>
                </c:pt>
                <c:pt idx="2237">
                  <c:v>566.6</c:v>
                </c:pt>
                <c:pt idx="2238">
                  <c:v>566.6</c:v>
                </c:pt>
                <c:pt idx="2239">
                  <c:v>566.6</c:v>
                </c:pt>
                <c:pt idx="2240">
                  <c:v>566.6</c:v>
                </c:pt>
                <c:pt idx="2241">
                  <c:v>566.6</c:v>
                </c:pt>
                <c:pt idx="2242">
                  <c:v>566.6</c:v>
                </c:pt>
                <c:pt idx="2243">
                  <c:v>566.6</c:v>
                </c:pt>
                <c:pt idx="2244">
                  <c:v>566.6</c:v>
                </c:pt>
                <c:pt idx="2245">
                  <c:v>566.6</c:v>
                </c:pt>
                <c:pt idx="2246">
                  <c:v>566.6</c:v>
                </c:pt>
                <c:pt idx="2247">
                  <c:v>566.6</c:v>
                </c:pt>
                <c:pt idx="2248">
                  <c:v>566.6</c:v>
                </c:pt>
                <c:pt idx="2249">
                  <c:v>566.6</c:v>
                </c:pt>
                <c:pt idx="2250">
                  <c:v>566.6</c:v>
                </c:pt>
                <c:pt idx="2251">
                  <c:v>566.59</c:v>
                </c:pt>
                <c:pt idx="2252">
                  <c:v>566.59</c:v>
                </c:pt>
                <c:pt idx="2253">
                  <c:v>566.59</c:v>
                </c:pt>
                <c:pt idx="2254">
                  <c:v>566.59</c:v>
                </c:pt>
                <c:pt idx="2255">
                  <c:v>566.59</c:v>
                </c:pt>
                <c:pt idx="2256">
                  <c:v>566.59</c:v>
                </c:pt>
                <c:pt idx="2257">
                  <c:v>566.59</c:v>
                </c:pt>
                <c:pt idx="2258">
                  <c:v>566.59</c:v>
                </c:pt>
                <c:pt idx="2259">
                  <c:v>566.59</c:v>
                </c:pt>
                <c:pt idx="2260">
                  <c:v>566.59</c:v>
                </c:pt>
                <c:pt idx="2261">
                  <c:v>566.59</c:v>
                </c:pt>
                <c:pt idx="2262">
                  <c:v>566.59</c:v>
                </c:pt>
                <c:pt idx="2263">
                  <c:v>566.59</c:v>
                </c:pt>
                <c:pt idx="2264">
                  <c:v>566.59</c:v>
                </c:pt>
                <c:pt idx="2265">
                  <c:v>566.59</c:v>
                </c:pt>
                <c:pt idx="2266">
                  <c:v>566.59</c:v>
                </c:pt>
                <c:pt idx="2267">
                  <c:v>566.59</c:v>
                </c:pt>
                <c:pt idx="2268">
                  <c:v>566.59</c:v>
                </c:pt>
                <c:pt idx="2269">
                  <c:v>566.59</c:v>
                </c:pt>
                <c:pt idx="2270">
                  <c:v>566.59</c:v>
                </c:pt>
                <c:pt idx="2271">
                  <c:v>566.59</c:v>
                </c:pt>
                <c:pt idx="2272">
                  <c:v>566.59</c:v>
                </c:pt>
                <c:pt idx="2273">
                  <c:v>566.59</c:v>
                </c:pt>
                <c:pt idx="2274">
                  <c:v>566.58000000000004</c:v>
                </c:pt>
                <c:pt idx="2275">
                  <c:v>566.58000000000004</c:v>
                </c:pt>
                <c:pt idx="2276">
                  <c:v>566.58000000000004</c:v>
                </c:pt>
                <c:pt idx="2277">
                  <c:v>566.58000000000004</c:v>
                </c:pt>
                <c:pt idx="2278">
                  <c:v>566.58000000000004</c:v>
                </c:pt>
                <c:pt idx="2279">
                  <c:v>566.58000000000004</c:v>
                </c:pt>
                <c:pt idx="2280">
                  <c:v>566.58000000000004</c:v>
                </c:pt>
                <c:pt idx="2281">
                  <c:v>566.58000000000004</c:v>
                </c:pt>
                <c:pt idx="2282">
                  <c:v>566.58000000000004</c:v>
                </c:pt>
                <c:pt idx="2283">
                  <c:v>566.58000000000004</c:v>
                </c:pt>
                <c:pt idx="2284">
                  <c:v>566.58000000000004</c:v>
                </c:pt>
                <c:pt idx="2285">
                  <c:v>566.58000000000004</c:v>
                </c:pt>
                <c:pt idx="2286">
                  <c:v>566.58000000000004</c:v>
                </c:pt>
                <c:pt idx="2287">
                  <c:v>566.58000000000004</c:v>
                </c:pt>
                <c:pt idx="2288">
                  <c:v>566.58000000000004</c:v>
                </c:pt>
                <c:pt idx="2289">
                  <c:v>566.58000000000004</c:v>
                </c:pt>
                <c:pt idx="2290">
                  <c:v>566.58000000000004</c:v>
                </c:pt>
                <c:pt idx="2291">
                  <c:v>566.58000000000004</c:v>
                </c:pt>
                <c:pt idx="2292">
                  <c:v>566.58000000000004</c:v>
                </c:pt>
                <c:pt idx="2293">
                  <c:v>566.58000000000004</c:v>
                </c:pt>
                <c:pt idx="2294">
                  <c:v>566.58000000000004</c:v>
                </c:pt>
                <c:pt idx="2295">
                  <c:v>566.58000000000004</c:v>
                </c:pt>
                <c:pt idx="2296">
                  <c:v>566.58000000000004</c:v>
                </c:pt>
                <c:pt idx="2297">
                  <c:v>566.58000000000004</c:v>
                </c:pt>
                <c:pt idx="2298">
                  <c:v>566.57000000000005</c:v>
                </c:pt>
                <c:pt idx="2299">
                  <c:v>566.57000000000005</c:v>
                </c:pt>
                <c:pt idx="2300">
                  <c:v>566.57000000000005</c:v>
                </c:pt>
                <c:pt idx="2301">
                  <c:v>566.57000000000005</c:v>
                </c:pt>
                <c:pt idx="2302">
                  <c:v>566.57000000000005</c:v>
                </c:pt>
                <c:pt idx="2303">
                  <c:v>566.57000000000005</c:v>
                </c:pt>
                <c:pt idx="2304">
                  <c:v>566.57000000000005</c:v>
                </c:pt>
                <c:pt idx="2305">
                  <c:v>566.57000000000005</c:v>
                </c:pt>
                <c:pt idx="2306">
                  <c:v>566.57000000000005</c:v>
                </c:pt>
                <c:pt idx="2307">
                  <c:v>566.57000000000005</c:v>
                </c:pt>
                <c:pt idx="2308">
                  <c:v>566.57000000000005</c:v>
                </c:pt>
                <c:pt idx="2309">
                  <c:v>566.57000000000005</c:v>
                </c:pt>
                <c:pt idx="2310">
                  <c:v>566.57000000000005</c:v>
                </c:pt>
                <c:pt idx="2311">
                  <c:v>566.57000000000005</c:v>
                </c:pt>
                <c:pt idx="2312">
                  <c:v>566.57000000000005</c:v>
                </c:pt>
                <c:pt idx="2313">
                  <c:v>566.55999999999995</c:v>
                </c:pt>
                <c:pt idx="2314">
                  <c:v>566.55999999999995</c:v>
                </c:pt>
                <c:pt idx="2315">
                  <c:v>566.55999999999995</c:v>
                </c:pt>
                <c:pt idx="2316">
                  <c:v>566.55999999999995</c:v>
                </c:pt>
                <c:pt idx="2317">
                  <c:v>566.55999999999995</c:v>
                </c:pt>
                <c:pt idx="2318">
                  <c:v>566.55999999999995</c:v>
                </c:pt>
                <c:pt idx="2319">
                  <c:v>566.55999999999995</c:v>
                </c:pt>
                <c:pt idx="2320">
                  <c:v>566.55999999999995</c:v>
                </c:pt>
                <c:pt idx="2321">
                  <c:v>566.55999999999995</c:v>
                </c:pt>
                <c:pt idx="2322">
                  <c:v>566.55999999999995</c:v>
                </c:pt>
                <c:pt idx="2323">
                  <c:v>566.55999999999995</c:v>
                </c:pt>
                <c:pt idx="2324">
                  <c:v>566.55999999999995</c:v>
                </c:pt>
                <c:pt idx="2325">
                  <c:v>566.55999999999995</c:v>
                </c:pt>
                <c:pt idx="2326">
                  <c:v>566.55999999999995</c:v>
                </c:pt>
                <c:pt idx="2327">
                  <c:v>566.55999999999995</c:v>
                </c:pt>
                <c:pt idx="2328">
                  <c:v>566.55999999999995</c:v>
                </c:pt>
                <c:pt idx="2329">
                  <c:v>566.55999999999995</c:v>
                </c:pt>
                <c:pt idx="2330">
                  <c:v>566.55999999999995</c:v>
                </c:pt>
                <c:pt idx="2331">
                  <c:v>566.55999999999995</c:v>
                </c:pt>
                <c:pt idx="2332">
                  <c:v>566.55999999999995</c:v>
                </c:pt>
                <c:pt idx="2333">
                  <c:v>566.55999999999995</c:v>
                </c:pt>
                <c:pt idx="2334">
                  <c:v>566.55999999999995</c:v>
                </c:pt>
                <c:pt idx="2335">
                  <c:v>566.55999999999995</c:v>
                </c:pt>
                <c:pt idx="2336">
                  <c:v>566.54999999999995</c:v>
                </c:pt>
                <c:pt idx="2337">
                  <c:v>566.54999999999995</c:v>
                </c:pt>
                <c:pt idx="2338">
                  <c:v>566.54999999999995</c:v>
                </c:pt>
                <c:pt idx="2339">
                  <c:v>566.54999999999995</c:v>
                </c:pt>
                <c:pt idx="2340">
                  <c:v>566.54999999999995</c:v>
                </c:pt>
                <c:pt idx="2341">
                  <c:v>566.54999999999995</c:v>
                </c:pt>
                <c:pt idx="2342">
                  <c:v>566.54999999999995</c:v>
                </c:pt>
                <c:pt idx="2343">
                  <c:v>566.54999999999995</c:v>
                </c:pt>
                <c:pt idx="2344">
                  <c:v>566.54999999999995</c:v>
                </c:pt>
                <c:pt idx="2345">
                  <c:v>566.54999999999995</c:v>
                </c:pt>
                <c:pt idx="2346">
                  <c:v>566.54999999999995</c:v>
                </c:pt>
                <c:pt idx="2347">
                  <c:v>566.54999999999995</c:v>
                </c:pt>
                <c:pt idx="2348">
                  <c:v>566.54999999999995</c:v>
                </c:pt>
                <c:pt idx="2349">
                  <c:v>566.54999999999995</c:v>
                </c:pt>
                <c:pt idx="2350">
                  <c:v>566.54999999999995</c:v>
                </c:pt>
                <c:pt idx="2351">
                  <c:v>566.54999999999995</c:v>
                </c:pt>
                <c:pt idx="2352">
                  <c:v>566.54999999999995</c:v>
                </c:pt>
                <c:pt idx="2353">
                  <c:v>566.54999999999995</c:v>
                </c:pt>
                <c:pt idx="2354">
                  <c:v>566.54999999999995</c:v>
                </c:pt>
                <c:pt idx="2355">
                  <c:v>566.54999999999995</c:v>
                </c:pt>
                <c:pt idx="2356">
                  <c:v>566.54999999999995</c:v>
                </c:pt>
                <c:pt idx="2357">
                  <c:v>566.54999999999995</c:v>
                </c:pt>
                <c:pt idx="2358">
                  <c:v>566.54999999999995</c:v>
                </c:pt>
                <c:pt idx="2359">
                  <c:v>566.54999999999995</c:v>
                </c:pt>
                <c:pt idx="2360">
                  <c:v>566.54999999999995</c:v>
                </c:pt>
                <c:pt idx="2361">
                  <c:v>566.54999999999995</c:v>
                </c:pt>
                <c:pt idx="2362">
                  <c:v>566.54999999999995</c:v>
                </c:pt>
                <c:pt idx="2363">
                  <c:v>566.54999999999995</c:v>
                </c:pt>
                <c:pt idx="2364">
                  <c:v>566.54999999999995</c:v>
                </c:pt>
                <c:pt idx="2365">
                  <c:v>566.54999999999995</c:v>
                </c:pt>
                <c:pt idx="2366">
                  <c:v>566.54999999999995</c:v>
                </c:pt>
                <c:pt idx="2367">
                  <c:v>566.54</c:v>
                </c:pt>
                <c:pt idx="2368">
                  <c:v>566.54</c:v>
                </c:pt>
                <c:pt idx="2369">
                  <c:v>566.54</c:v>
                </c:pt>
                <c:pt idx="2370">
                  <c:v>566.54</c:v>
                </c:pt>
                <c:pt idx="2371">
                  <c:v>566.54</c:v>
                </c:pt>
                <c:pt idx="2372">
                  <c:v>566.54</c:v>
                </c:pt>
                <c:pt idx="2373">
                  <c:v>566.54</c:v>
                </c:pt>
                <c:pt idx="2374">
                  <c:v>566.54</c:v>
                </c:pt>
                <c:pt idx="2375">
                  <c:v>566.54</c:v>
                </c:pt>
                <c:pt idx="2376">
                  <c:v>566.54</c:v>
                </c:pt>
                <c:pt idx="2377">
                  <c:v>566.54</c:v>
                </c:pt>
                <c:pt idx="2378">
                  <c:v>566.54</c:v>
                </c:pt>
                <c:pt idx="2379">
                  <c:v>566.54</c:v>
                </c:pt>
                <c:pt idx="2380">
                  <c:v>566.54</c:v>
                </c:pt>
                <c:pt idx="2381">
                  <c:v>566.54</c:v>
                </c:pt>
                <c:pt idx="2382">
                  <c:v>566.54</c:v>
                </c:pt>
                <c:pt idx="2383">
                  <c:v>566.54</c:v>
                </c:pt>
                <c:pt idx="2384">
                  <c:v>566.54</c:v>
                </c:pt>
                <c:pt idx="2385">
                  <c:v>566.54</c:v>
                </c:pt>
                <c:pt idx="2386">
                  <c:v>566.54</c:v>
                </c:pt>
                <c:pt idx="2387">
                  <c:v>566.54</c:v>
                </c:pt>
                <c:pt idx="2388">
                  <c:v>566.54</c:v>
                </c:pt>
                <c:pt idx="2389">
                  <c:v>566.54</c:v>
                </c:pt>
                <c:pt idx="2390">
                  <c:v>566.54</c:v>
                </c:pt>
                <c:pt idx="2391">
                  <c:v>566.54</c:v>
                </c:pt>
                <c:pt idx="2392">
                  <c:v>566.54</c:v>
                </c:pt>
                <c:pt idx="2393">
                  <c:v>566.54</c:v>
                </c:pt>
                <c:pt idx="2394">
                  <c:v>566.54</c:v>
                </c:pt>
                <c:pt idx="2395">
                  <c:v>566.53</c:v>
                </c:pt>
                <c:pt idx="2396">
                  <c:v>566.53</c:v>
                </c:pt>
                <c:pt idx="2397">
                  <c:v>566.53</c:v>
                </c:pt>
                <c:pt idx="2398">
                  <c:v>566.53</c:v>
                </c:pt>
                <c:pt idx="2399">
                  <c:v>566.53</c:v>
                </c:pt>
                <c:pt idx="2400">
                  <c:v>566.53</c:v>
                </c:pt>
                <c:pt idx="2401">
                  <c:v>566.53</c:v>
                </c:pt>
                <c:pt idx="2402">
                  <c:v>566.53</c:v>
                </c:pt>
                <c:pt idx="2403">
                  <c:v>566.53</c:v>
                </c:pt>
                <c:pt idx="2404">
                  <c:v>566.53</c:v>
                </c:pt>
                <c:pt idx="2405">
                  <c:v>566.53</c:v>
                </c:pt>
                <c:pt idx="2406">
                  <c:v>566.53</c:v>
                </c:pt>
                <c:pt idx="2407">
                  <c:v>566.53</c:v>
                </c:pt>
                <c:pt idx="2408">
                  <c:v>566.53</c:v>
                </c:pt>
                <c:pt idx="2409">
                  <c:v>566.53</c:v>
                </c:pt>
                <c:pt idx="2410">
                  <c:v>566.53</c:v>
                </c:pt>
                <c:pt idx="2411">
                  <c:v>566.53</c:v>
                </c:pt>
                <c:pt idx="2412">
                  <c:v>566.53</c:v>
                </c:pt>
                <c:pt idx="2413">
                  <c:v>566.53</c:v>
                </c:pt>
                <c:pt idx="2414">
                  <c:v>566.53</c:v>
                </c:pt>
                <c:pt idx="2415">
                  <c:v>566.53</c:v>
                </c:pt>
                <c:pt idx="2416">
                  <c:v>566.53</c:v>
                </c:pt>
                <c:pt idx="2417">
                  <c:v>566.53</c:v>
                </c:pt>
                <c:pt idx="2418">
                  <c:v>566.53</c:v>
                </c:pt>
                <c:pt idx="2419">
                  <c:v>566.53</c:v>
                </c:pt>
                <c:pt idx="2420">
                  <c:v>566.53</c:v>
                </c:pt>
                <c:pt idx="2421">
                  <c:v>566.53</c:v>
                </c:pt>
                <c:pt idx="2422">
                  <c:v>566.53</c:v>
                </c:pt>
                <c:pt idx="2423">
                  <c:v>566.52</c:v>
                </c:pt>
                <c:pt idx="2424">
                  <c:v>566.52</c:v>
                </c:pt>
                <c:pt idx="2425">
                  <c:v>566.52</c:v>
                </c:pt>
                <c:pt idx="2426">
                  <c:v>566.52</c:v>
                </c:pt>
                <c:pt idx="2427">
                  <c:v>566.52</c:v>
                </c:pt>
                <c:pt idx="2428">
                  <c:v>566.52</c:v>
                </c:pt>
                <c:pt idx="2429">
                  <c:v>566.52</c:v>
                </c:pt>
                <c:pt idx="2430">
                  <c:v>566.52</c:v>
                </c:pt>
                <c:pt idx="2431">
                  <c:v>566.52</c:v>
                </c:pt>
                <c:pt idx="2432">
                  <c:v>566.52</c:v>
                </c:pt>
                <c:pt idx="2433">
                  <c:v>566.52</c:v>
                </c:pt>
                <c:pt idx="2434">
                  <c:v>566.52</c:v>
                </c:pt>
                <c:pt idx="2435">
                  <c:v>566.52</c:v>
                </c:pt>
                <c:pt idx="2436">
                  <c:v>566.52</c:v>
                </c:pt>
                <c:pt idx="2437">
                  <c:v>566.52</c:v>
                </c:pt>
                <c:pt idx="2438">
                  <c:v>566.52</c:v>
                </c:pt>
                <c:pt idx="2439">
                  <c:v>566.52</c:v>
                </c:pt>
                <c:pt idx="2440">
                  <c:v>566.52</c:v>
                </c:pt>
                <c:pt idx="2441">
                  <c:v>566.52</c:v>
                </c:pt>
                <c:pt idx="2442">
                  <c:v>566.52</c:v>
                </c:pt>
                <c:pt idx="2443">
                  <c:v>566.52</c:v>
                </c:pt>
                <c:pt idx="2444">
                  <c:v>566.52</c:v>
                </c:pt>
                <c:pt idx="2445">
                  <c:v>566.52</c:v>
                </c:pt>
                <c:pt idx="2446">
                  <c:v>566.52</c:v>
                </c:pt>
                <c:pt idx="2447">
                  <c:v>566.52</c:v>
                </c:pt>
                <c:pt idx="2448">
                  <c:v>566.52</c:v>
                </c:pt>
                <c:pt idx="2449">
                  <c:v>566.52</c:v>
                </c:pt>
                <c:pt idx="2450">
                  <c:v>566.52</c:v>
                </c:pt>
                <c:pt idx="2451">
                  <c:v>566.52</c:v>
                </c:pt>
                <c:pt idx="2452">
                  <c:v>566.52</c:v>
                </c:pt>
                <c:pt idx="2453">
                  <c:v>566.51</c:v>
                </c:pt>
                <c:pt idx="2454">
                  <c:v>566.51</c:v>
                </c:pt>
                <c:pt idx="2455">
                  <c:v>566.51</c:v>
                </c:pt>
                <c:pt idx="2456">
                  <c:v>566.51</c:v>
                </c:pt>
                <c:pt idx="2457">
                  <c:v>566.51</c:v>
                </c:pt>
                <c:pt idx="2458">
                  <c:v>566.51</c:v>
                </c:pt>
                <c:pt idx="2459">
                  <c:v>566.51</c:v>
                </c:pt>
                <c:pt idx="2460">
                  <c:v>566.51</c:v>
                </c:pt>
                <c:pt idx="2461">
                  <c:v>566.52</c:v>
                </c:pt>
                <c:pt idx="2462">
                  <c:v>566.52</c:v>
                </c:pt>
                <c:pt idx="2463">
                  <c:v>566.52</c:v>
                </c:pt>
                <c:pt idx="2464">
                  <c:v>566.52</c:v>
                </c:pt>
                <c:pt idx="2465">
                  <c:v>566.52</c:v>
                </c:pt>
                <c:pt idx="2466">
                  <c:v>566.52</c:v>
                </c:pt>
                <c:pt idx="2467">
                  <c:v>566.52</c:v>
                </c:pt>
                <c:pt idx="2468">
                  <c:v>566.52</c:v>
                </c:pt>
                <c:pt idx="2469">
                  <c:v>566.52</c:v>
                </c:pt>
                <c:pt idx="2470">
                  <c:v>566.51</c:v>
                </c:pt>
                <c:pt idx="2471">
                  <c:v>566.51</c:v>
                </c:pt>
                <c:pt idx="2472">
                  <c:v>566.51</c:v>
                </c:pt>
                <c:pt idx="2473">
                  <c:v>566.51</c:v>
                </c:pt>
                <c:pt idx="2474">
                  <c:v>566.51</c:v>
                </c:pt>
                <c:pt idx="2475">
                  <c:v>566.51</c:v>
                </c:pt>
                <c:pt idx="2476">
                  <c:v>566.51</c:v>
                </c:pt>
                <c:pt idx="2477">
                  <c:v>566.51</c:v>
                </c:pt>
                <c:pt idx="2478">
                  <c:v>566.51</c:v>
                </c:pt>
                <c:pt idx="2479">
                  <c:v>566.51</c:v>
                </c:pt>
                <c:pt idx="2480">
                  <c:v>566.51</c:v>
                </c:pt>
                <c:pt idx="2481">
                  <c:v>566.51</c:v>
                </c:pt>
                <c:pt idx="2482">
                  <c:v>566.51</c:v>
                </c:pt>
                <c:pt idx="2483">
                  <c:v>566.51</c:v>
                </c:pt>
                <c:pt idx="2484">
                  <c:v>566.51</c:v>
                </c:pt>
                <c:pt idx="2485">
                  <c:v>566.51</c:v>
                </c:pt>
                <c:pt idx="2486">
                  <c:v>566.51</c:v>
                </c:pt>
                <c:pt idx="2487">
                  <c:v>566.51</c:v>
                </c:pt>
                <c:pt idx="2488">
                  <c:v>566.51</c:v>
                </c:pt>
                <c:pt idx="2489">
                  <c:v>566.51</c:v>
                </c:pt>
                <c:pt idx="2490">
                  <c:v>566.51</c:v>
                </c:pt>
                <c:pt idx="2491">
                  <c:v>566.51</c:v>
                </c:pt>
                <c:pt idx="2492">
                  <c:v>566.5</c:v>
                </c:pt>
                <c:pt idx="2493">
                  <c:v>566.5</c:v>
                </c:pt>
                <c:pt idx="2494">
                  <c:v>566.5</c:v>
                </c:pt>
                <c:pt idx="2495">
                  <c:v>566.5</c:v>
                </c:pt>
                <c:pt idx="2496">
                  <c:v>566.5</c:v>
                </c:pt>
                <c:pt idx="2497">
                  <c:v>566.5</c:v>
                </c:pt>
                <c:pt idx="2498">
                  <c:v>566.5</c:v>
                </c:pt>
                <c:pt idx="2499">
                  <c:v>566.5</c:v>
                </c:pt>
                <c:pt idx="2500">
                  <c:v>566.5</c:v>
                </c:pt>
                <c:pt idx="2501">
                  <c:v>566.5</c:v>
                </c:pt>
                <c:pt idx="2502">
                  <c:v>566.5</c:v>
                </c:pt>
                <c:pt idx="2503">
                  <c:v>566.5</c:v>
                </c:pt>
                <c:pt idx="2504">
                  <c:v>566.5</c:v>
                </c:pt>
                <c:pt idx="2505">
                  <c:v>566.5</c:v>
                </c:pt>
                <c:pt idx="2506">
                  <c:v>566.5</c:v>
                </c:pt>
                <c:pt idx="2507">
                  <c:v>566.5</c:v>
                </c:pt>
                <c:pt idx="2508">
                  <c:v>566.5</c:v>
                </c:pt>
                <c:pt idx="2509">
                  <c:v>566.5</c:v>
                </c:pt>
                <c:pt idx="2510">
                  <c:v>566.5</c:v>
                </c:pt>
                <c:pt idx="2511">
                  <c:v>566.5</c:v>
                </c:pt>
                <c:pt idx="2512">
                  <c:v>566.5</c:v>
                </c:pt>
                <c:pt idx="2513">
                  <c:v>566.5</c:v>
                </c:pt>
                <c:pt idx="2514">
                  <c:v>566.5</c:v>
                </c:pt>
                <c:pt idx="2515">
                  <c:v>566.5</c:v>
                </c:pt>
                <c:pt idx="2516">
                  <c:v>566.5</c:v>
                </c:pt>
                <c:pt idx="2517">
                  <c:v>566.5</c:v>
                </c:pt>
                <c:pt idx="2518">
                  <c:v>566.5</c:v>
                </c:pt>
                <c:pt idx="2519">
                  <c:v>566.5</c:v>
                </c:pt>
                <c:pt idx="2520">
                  <c:v>566.5</c:v>
                </c:pt>
                <c:pt idx="2521">
                  <c:v>566.5</c:v>
                </c:pt>
                <c:pt idx="2522">
                  <c:v>566.5</c:v>
                </c:pt>
                <c:pt idx="2523">
                  <c:v>566.5</c:v>
                </c:pt>
                <c:pt idx="2524">
                  <c:v>566.5</c:v>
                </c:pt>
                <c:pt idx="2525">
                  <c:v>566.5</c:v>
                </c:pt>
                <c:pt idx="2526">
                  <c:v>566.5</c:v>
                </c:pt>
                <c:pt idx="2527">
                  <c:v>566.5</c:v>
                </c:pt>
                <c:pt idx="2528">
                  <c:v>566.5</c:v>
                </c:pt>
                <c:pt idx="2529">
                  <c:v>566.5</c:v>
                </c:pt>
                <c:pt idx="2530">
                  <c:v>566.5</c:v>
                </c:pt>
                <c:pt idx="2531">
                  <c:v>566.5</c:v>
                </c:pt>
                <c:pt idx="2532">
                  <c:v>566.5</c:v>
                </c:pt>
                <c:pt idx="2533">
                  <c:v>566.5</c:v>
                </c:pt>
                <c:pt idx="2534">
                  <c:v>566.5</c:v>
                </c:pt>
                <c:pt idx="2535">
                  <c:v>566.5</c:v>
                </c:pt>
                <c:pt idx="2536">
                  <c:v>566.5</c:v>
                </c:pt>
                <c:pt idx="2537">
                  <c:v>566.5</c:v>
                </c:pt>
                <c:pt idx="2538">
                  <c:v>566.5</c:v>
                </c:pt>
                <c:pt idx="2539">
                  <c:v>566.5</c:v>
                </c:pt>
                <c:pt idx="2540">
                  <c:v>566.5</c:v>
                </c:pt>
                <c:pt idx="2541">
                  <c:v>566.5</c:v>
                </c:pt>
                <c:pt idx="2542">
                  <c:v>566.5</c:v>
                </c:pt>
                <c:pt idx="2543">
                  <c:v>566.5</c:v>
                </c:pt>
                <c:pt idx="2544">
                  <c:v>566.5</c:v>
                </c:pt>
                <c:pt idx="2545">
                  <c:v>566.49</c:v>
                </c:pt>
                <c:pt idx="2546">
                  <c:v>566.49</c:v>
                </c:pt>
                <c:pt idx="2547">
                  <c:v>566.49</c:v>
                </c:pt>
                <c:pt idx="2548">
                  <c:v>566.49</c:v>
                </c:pt>
                <c:pt idx="2549">
                  <c:v>566.49</c:v>
                </c:pt>
                <c:pt idx="2550">
                  <c:v>566.49</c:v>
                </c:pt>
                <c:pt idx="2551">
                  <c:v>566.49</c:v>
                </c:pt>
                <c:pt idx="2552">
                  <c:v>566.49</c:v>
                </c:pt>
                <c:pt idx="2553">
                  <c:v>566.49</c:v>
                </c:pt>
                <c:pt idx="2554">
                  <c:v>566.49</c:v>
                </c:pt>
                <c:pt idx="2555">
                  <c:v>566.49</c:v>
                </c:pt>
                <c:pt idx="2556">
                  <c:v>566.49</c:v>
                </c:pt>
                <c:pt idx="2557">
                  <c:v>566.49</c:v>
                </c:pt>
                <c:pt idx="2558">
                  <c:v>566.49</c:v>
                </c:pt>
                <c:pt idx="2559">
                  <c:v>566.49</c:v>
                </c:pt>
                <c:pt idx="2560">
                  <c:v>566.49</c:v>
                </c:pt>
                <c:pt idx="2561">
                  <c:v>566.49</c:v>
                </c:pt>
                <c:pt idx="2562">
                  <c:v>566.49</c:v>
                </c:pt>
                <c:pt idx="2563">
                  <c:v>566.49</c:v>
                </c:pt>
                <c:pt idx="2564">
                  <c:v>566.49</c:v>
                </c:pt>
                <c:pt idx="2565">
                  <c:v>566.49</c:v>
                </c:pt>
                <c:pt idx="2566">
                  <c:v>566.49</c:v>
                </c:pt>
                <c:pt idx="2567">
                  <c:v>566.49</c:v>
                </c:pt>
                <c:pt idx="2568">
                  <c:v>566.49</c:v>
                </c:pt>
                <c:pt idx="2569">
                  <c:v>566.49</c:v>
                </c:pt>
                <c:pt idx="2570">
                  <c:v>566.49</c:v>
                </c:pt>
                <c:pt idx="2571">
                  <c:v>566.49</c:v>
                </c:pt>
                <c:pt idx="2572">
                  <c:v>566.49</c:v>
                </c:pt>
                <c:pt idx="2573">
                  <c:v>566.49</c:v>
                </c:pt>
                <c:pt idx="2574">
                  <c:v>566.49</c:v>
                </c:pt>
                <c:pt idx="2575">
                  <c:v>566.49</c:v>
                </c:pt>
                <c:pt idx="2576">
                  <c:v>566.49</c:v>
                </c:pt>
                <c:pt idx="2577">
                  <c:v>566.49</c:v>
                </c:pt>
                <c:pt idx="2578">
                  <c:v>566.49</c:v>
                </c:pt>
                <c:pt idx="2579">
                  <c:v>566.49</c:v>
                </c:pt>
                <c:pt idx="2580">
                  <c:v>566.49</c:v>
                </c:pt>
                <c:pt idx="2581">
                  <c:v>566.49</c:v>
                </c:pt>
                <c:pt idx="2582">
                  <c:v>566.49</c:v>
                </c:pt>
                <c:pt idx="2583">
                  <c:v>566.49</c:v>
                </c:pt>
                <c:pt idx="2584">
                  <c:v>566.49</c:v>
                </c:pt>
                <c:pt idx="2585">
                  <c:v>566.49</c:v>
                </c:pt>
                <c:pt idx="2586">
                  <c:v>566.49</c:v>
                </c:pt>
                <c:pt idx="2587">
                  <c:v>566.49</c:v>
                </c:pt>
                <c:pt idx="2588">
                  <c:v>566.49</c:v>
                </c:pt>
                <c:pt idx="2589">
                  <c:v>566.49</c:v>
                </c:pt>
                <c:pt idx="2590">
                  <c:v>566.49</c:v>
                </c:pt>
                <c:pt idx="2591">
                  <c:v>566.49</c:v>
                </c:pt>
                <c:pt idx="2592">
                  <c:v>566.49</c:v>
                </c:pt>
                <c:pt idx="2593">
                  <c:v>566.49</c:v>
                </c:pt>
                <c:pt idx="2594">
                  <c:v>566.49</c:v>
                </c:pt>
                <c:pt idx="2595">
                  <c:v>566.49</c:v>
                </c:pt>
                <c:pt idx="2596">
                  <c:v>566.48</c:v>
                </c:pt>
                <c:pt idx="2597">
                  <c:v>566.48</c:v>
                </c:pt>
                <c:pt idx="2598">
                  <c:v>566.48</c:v>
                </c:pt>
                <c:pt idx="2599">
                  <c:v>566.48</c:v>
                </c:pt>
                <c:pt idx="2600">
                  <c:v>566.48</c:v>
                </c:pt>
                <c:pt idx="2601">
                  <c:v>566.48</c:v>
                </c:pt>
                <c:pt idx="2602">
                  <c:v>566.48</c:v>
                </c:pt>
                <c:pt idx="2603">
                  <c:v>566.48</c:v>
                </c:pt>
                <c:pt idx="2604">
                  <c:v>566.48</c:v>
                </c:pt>
                <c:pt idx="2605">
                  <c:v>566.48</c:v>
                </c:pt>
                <c:pt idx="2606">
                  <c:v>566.48</c:v>
                </c:pt>
                <c:pt idx="2607">
                  <c:v>566.48</c:v>
                </c:pt>
                <c:pt idx="2608">
                  <c:v>566.48</c:v>
                </c:pt>
                <c:pt idx="2609">
                  <c:v>566.48</c:v>
                </c:pt>
                <c:pt idx="2610">
                  <c:v>566.48</c:v>
                </c:pt>
                <c:pt idx="2611">
                  <c:v>566.48</c:v>
                </c:pt>
                <c:pt idx="2612">
                  <c:v>566.48</c:v>
                </c:pt>
                <c:pt idx="2613">
                  <c:v>566.48</c:v>
                </c:pt>
                <c:pt idx="2614">
                  <c:v>566.48</c:v>
                </c:pt>
                <c:pt idx="2615">
                  <c:v>566.48</c:v>
                </c:pt>
                <c:pt idx="2616">
                  <c:v>566.48</c:v>
                </c:pt>
                <c:pt idx="2617">
                  <c:v>566.48</c:v>
                </c:pt>
                <c:pt idx="2618">
                  <c:v>566.48</c:v>
                </c:pt>
                <c:pt idx="2619">
                  <c:v>566.48</c:v>
                </c:pt>
                <c:pt idx="2620">
                  <c:v>566.48</c:v>
                </c:pt>
                <c:pt idx="2621">
                  <c:v>566.48</c:v>
                </c:pt>
                <c:pt idx="2622">
                  <c:v>566.48</c:v>
                </c:pt>
                <c:pt idx="2623">
                  <c:v>566.48</c:v>
                </c:pt>
                <c:pt idx="2624">
                  <c:v>566.48</c:v>
                </c:pt>
                <c:pt idx="2625">
                  <c:v>566.48</c:v>
                </c:pt>
                <c:pt idx="2626">
                  <c:v>566.48</c:v>
                </c:pt>
                <c:pt idx="2627">
                  <c:v>566.48</c:v>
                </c:pt>
                <c:pt idx="2628">
                  <c:v>566.48</c:v>
                </c:pt>
                <c:pt idx="2629">
                  <c:v>566.48</c:v>
                </c:pt>
                <c:pt idx="2630">
                  <c:v>566.48</c:v>
                </c:pt>
                <c:pt idx="2631">
                  <c:v>566.48</c:v>
                </c:pt>
                <c:pt idx="2632">
                  <c:v>566.48</c:v>
                </c:pt>
                <c:pt idx="2633">
                  <c:v>566.48</c:v>
                </c:pt>
                <c:pt idx="2634">
                  <c:v>566.48</c:v>
                </c:pt>
                <c:pt idx="2635">
                  <c:v>566.48</c:v>
                </c:pt>
                <c:pt idx="2636">
                  <c:v>566.48</c:v>
                </c:pt>
                <c:pt idx="2637">
                  <c:v>566.48</c:v>
                </c:pt>
                <c:pt idx="2638">
                  <c:v>566.48</c:v>
                </c:pt>
                <c:pt idx="2639">
                  <c:v>566.48</c:v>
                </c:pt>
                <c:pt idx="2640">
                  <c:v>566.48</c:v>
                </c:pt>
                <c:pt idx="2641">
                  <c:v>566.48</c:v>
                </c:pt>
                <c:pt idx="2642">
                  <c:v>566.48</c:v>
                </c:pt>
                <c:pt idx="2643">
                  <c:v>566.48</c:v>
                </c:pt>
                <c:pt idx="2644">
                  <c:v>566.48</c:v>
                </c:pt>
                <c:pt idx="2645">
                  <c:v>566.47</c:v>
                </c:pt>
                <c:pt idx="2646">
                  <c:v>566.47</c:v>
                </c:pt>
                <c:pt idx="2647">
                  <c:v>566.47</c:v>
                </c:pt>
                <c:pt idx="2648">
                  <c:v>566.47</c:v>
                </c:pt>
                <c:pt idx="2649">
                  <c:v>566.47</c:v>
                </c:pt>
                <c:pt idx="2650">
                  <c:v>566.47</c:v>
                </c:pt>
                <c:pt idx="2651">
                  <c:v>566.47</c:v>
                </c:pt>
                <c:pt idx="2652">
                  <c:v>566.47</c:v>
                </c:pt>
                <c:pt idx="2653">
                  <c:v>566.47</c:v>
                </c:pt>
                <c:pt idx="2654">
                  <c:v>566.47</c:v>
                </c:pt>
                <c:pt idx="2655">
                  <c:v>566.47</c:v>
                </c:pt>
                <c:pt idx="2656">
                  <c:v>566.47</c:v>
                </c:pt>
                <c:pt idx="2657">
                  <c:v>566.47</c:v>
                </c:pt>
                <c:pt idx="2658">
                  <c:v>566.47</c:v>
                </c:pt>
                <c:pt idx="2659">
                  <c:v>566.47</c:v>
                </c:pt>
                <c:pt idx="2660">
                  <c:v>566.47</c:v>
                </c:pt>
                <c:pt idx="2661">
                  <c:v>566.47</c:v>
                </c:pt>
                <c:pt idx="2662">
                  <c:v>566.47</c:v>
                </c:pt>
                <c:pt idx="2663">
                  <c:v>566.47</c:v>
                </c:pt>
                <c:pt idx="2664">
                  <c:v>566.47</c:v>
                </c:pt>
                <c:pt idx="2665">
                  <c:v>566.47</c:v>
                </c:pt>
                <c:pt idx="2666">
                  <c:v>566.47</c:v>
                </c:pt>
                <c:pt idx="2667">
                  <c:v>566.47</c:v>
                </c:pt>
                <c:pt idx="2668">
                  <c:v>566.47</c:v>
                </c:pt>
                <c:pt idx="2669">
                  <c:v>566.47</c:v>
                </c:pt>
                <c:pt idx="2670">
                  <c:v>566.47</c:v>
                </c:pt>
                <c:pt idx="2671">
                  <c:v>566.47</c:v>
                </c:pt>
                <c:pt idx="2672">
                  <c:v>566.46</c:v>
                </c:pt>
                <c:pt idx="2673">
                  <c:v>566.46</c:v>
                </c:pt>
                <c:pt idx="2674">
                  <c:v>566.46</c:v>
                </c:pt>
                <c:pt idx="2675">
                  <c:v>566.46</c:v>
                </c:pt>
                <c:pt idx="2676">
                  <c:v>566.46</c:v>
                </c:pt>
                <c:pt idx="2677">
                  <c:v>566.46</c:v>
                </c:pt>
                <c:pt idx="2678">
                  <c:v>566.46</c:v>
                </c:pt>
                <c:pt idx="2679">
                  <c:v>566.46</c:v>
                </c:pt>
                <c:pt idx="2680">
                  <c:v>566.46</c:v>
                </c:pt>
                <c:pt idx="2681">
                  <c:v>566.46</c:v>
                </c:pt>
                <c:pt idx="2682">
                  <c:v>566.46</c:v>
                </c:pt>
                <c:pt idx="2683">
                  <c:v>566.46</c:v>
                </c:pt>
                <c:pt idx="2684">
                  <c:v>566.46</c:v>
                </c:pt>
                <c:pt idx="2685">
                  <c:v>566.46</c:v>
                </c:pt>
                <c:pt idx="2686">
                  <c:v>566.46</c:v>
                </c:pt>
                <c:pt idx="2687">
                  <c:v>566.46</c:v>
                </c:pt>
                <c:pt idx="2688">
                  <c:v>566.46</c:v>
                </c:pt>
                <c:pt idx="2689">
                  <c:v>566.46</c:v>
                </c:pt>
                <c:pt idx="2690">
                  <c:v>566.45000000000005</c:v>
                </c:pt>
                <c:pt idx="2691">
                  <c:v>566.45000000000005</c:v>
                </c:pt>
                <c:pt idx="2692">
                  <c:v>566.45000000000005</c:v>
                </c:pt>
                <c:pt idx="2693">
                  <c:v>566.45000000000005</c:v>
                </c:pt>
                <c:pt idx="2694">
                  <c:v>566.45000000000005</c:v>
                </c:pt>
                <c:pt idx="2695">
                  <c:v>566.45000000000005</c:v>
                </c:pt>
                <c:pt idx="2696">
                  <c:v>566.45000000000005</c:v>
                </c:pt>
                <c:pt idx="2697">
                  <c:v>566.45000000000005</c:v>
                </c:pt>
                <c:pt idx="2698">
                  <c:v>566.45000000000005</c:v>
                </c:pt>
                <c:pt idx="2699">
                  <c:v>566.45000000000005</c:v>
                </c:pt>
                <c:pt idx="2700">
                  <c:v>566.45000000000005</c:v>
                </c:pt>
                <c:pt idx="2701">
                  <c:v>566.45000000000005</c:v>
                </c:pt>
                <c:pt idx="2702">
                  <c:v>566.45000000000005</c:v>
                </c:pt>
                <c:pt idx="2703">
                  <c:v>566.45000000000005</c:v>
                </c:pt>
                <c:pt idx="2704">
                  <c:v>566.45000000000005</c:v>
                </c:pt>
                <c:pt idx="2705">
                  <c:v>566.45000000000005</c:v>
                </c:pt>
                <c:pt idx="2706">
                  <c:v>566.45000000000005</c:v>
                </c:pt>
                <c:pt idx="2707">
                  <c:v>566.45000000000005</c:v>
                </c:pt>
                <c:pt idx="2708">
                  <c:v>566.45000000000005</c:v>
                </c:pt>
                <c:pt idx="2709">
                  <c:v>566.45000000000005</c:v>
                </c:pt>
                <c:pt idx="2710">
                  <c:v>566.44000000000005</c:v>
                </c:pt>
                <c:pt idx="2711">
                  <c:v>566.44000000000005</c:v>
                </c:pt>
                <c:pt idx="2712">
                  <c:v>566.44000000000005</c:v>
                </c:pt>
                <c:pt idx="2713">
                  <c:v>566.44000000000005</c:v>
                </c:pt>
                <c:pt idx="2714">
                  <c:v>566.44000000000005</c:v>
                </c:pt>
                <c:pt idx="2715">
                  <c:v>566.44000000000005</c:v>
                </c:pt>
                <c:pt idx="2716">
                  <c:v>566.44000000000005</c:v>
                </c:pt>
                <c:pt idx="2717">
                  <c:v>566.44000000000005</c:v>
                </c:pt>
                <c:pt idx="2718">
                  <c:v>566.44000000000005</c:v>
                </c:pt>
                <c:pt idx="2719">
                  <c:v>566.44000000000005</c:v>
                </c:pt>
                <c:pt idx="2720">
                  <c:v>566.44000000000005</c:v>
                </c:pt>
                <c:pt idx="2721">
                  <c:v>566.44000000000005</c:v>
                </c:pt>
                <c:pt idx="2722">
                  <c:v>566.44000000000005</c:v>
                </c:pt>
                <c:pt idx="2723">
                  <c:v>566.44000000000005</c:v>
                </c:pt>
                <c:pt idx="2724">
                  <c:v>566.44000000000005</c:v>
                </c:pt>
                <c:pt idx="2725">
                  <c:v>566.44000000000005</c:v>
                </c:pt>
                <c:pt idx="2726">
                  <c:v>566.44000000000005</c:v>
                </c:pt>
                <c:pt idx="2727">
                  <c:v>566.44000000000005</c:v>
                </c:pt>
                <c:pt idx="2728">
                  <c:v>566.44000000000005</c:v>
                </c:pt>
                <c:pt idx="2729">
                  <c:v>566.44000000000005</c:v>
                </c:pt>
                <c:pt idx="2730">
                  <c:v>566.44000000000005</c:v>
                </c:pt>
                <c:pt idx="2731">
                  <c:v>566.44000000000005</c:v>
                </c:pt>
                <c:pt idx="2732">
                  <c:v>566.44000000000005</c:v>
                </c:pt>
                <c:pt idx="2733">
                  <c:v>566.44000000000005</c:v>
                </c:pt>
                <c:pt idx="2734">
                  <c:v>566.44000000000005</c:v>
                </c:pt>
                <c:pt idx="2735">
                  <c:v>566.42999999999995</c:v>
                </c:pt>
                <c:pt idx="2736">
                  <c:v>566.42999999999995</c:v>
                </c:pt>
                <c:pt idx="2737">
                  <c:v>566.42999999999995</c:v>
                </c:pt>
                <c:pt idx="2738">
                  <c:v>566.42999999999995</c:v>
                </c:pt>
                <c:pt idx="2739">
                  <c:v>566.42999999999995</c:v>
                </c:pt>
                <c:pt idx="2740">
                  <c:v>566.42999999999995</c:v>
                </c:pt>
                <c:pt idx="2741">
                  <c:v>566.42999999999995</c:v>
                </c:pt>
                <c:pt idx="2742">
                  <c:v>566.42999999999995</c:v>
                </c:pt>
                <c:pt idx="2743">
                  <c:v>566.42999999999995</c:v>
                </c:pt>
                <c:pt idx="2744">
                  <c:v>566.42999999999995</c:v>
                </c:pt>
                <c:pt idx="2745">
                  <c:v>566.42999999999995</c:v>
                </c:pt>
                <c:pt idx="2746">
                  <c:v>566.42999999999995</c:v>
                </c:pt>
                <c:pt idx="2747">
                  <c:v>566.42999999999995</c:v>
                </c:pt>
                <c:pt idx="2748">
                  <c:v>566.42999999999995</c:v>
                </c:pt>
                <c:pt idx="2749">
                  <c:v>566.42999999999995</c:v>
                </c:pt>
                <c:pt idx="2750">
                  <c:v>566.42999999999995</c:v>
                </c:pt>
                <c:pt idx="2751">
                  <c:v>566.42999999999995</c:v>
                </c:pt>
                <c:pt idx="2752">
                  <c:v>566.42999999999995</c:v>
                </c:pt>
                <c:pt idx="2753">
                  <c:v>566.42999999999995</c:v>
                </c:pt>
                <c:pt idx="2754">
                  <c:v>566.42999999999995</c:v>
                </c:pt>
                <c:pt idx="2755">
                  <c:v>566.41999999999996</c:v>
                </c:pt>
                <c:pt idx="2756">
                  <c:v>566.41999999999996</c:v>
                </c:pt>
                <c:pt idx="2757">
                  <c:v>566.41999999999996</c:v>
                </c:pt>
                <c:pt idx="2758">
                  <c:v>566.41999999999996</c:v>
                </c:pt>
                <c:pt idx="2759">
                  <c:v>566.41999999999996</c:v>
                </c:pt>
                <c:pt idx="2760">
                  <c:v>566.41999999999996</c:v>
                </c:pt>
                <c:pt idx="2761">
                  <c:v>566.41999999999996</c:v>
                </c:pt>
                <c:pt idx="2762">
                  <c:v>566.41999999999996</c:v>
                </c:pt>
                <c:pt idx="2763">
                  <c:v>566.41999999999996</c:v>
                </c:pt>
                <c:pt idx="2764">
                  <c:v>566.41999999999996</c:v>
                </c:pt>
                <c:pt idx="2765">
                  <c:v>566.41999999999996</c:v>
                </c:pt>
                <c:pt idx="2766">
                  <c:v>566.41999999999996</c:v>
                </c:pt>
                <c:pt idx="2767">
                  <c:v>566.41999999999996</c:v>
                </c:pt>
                <c:pt idx="2768">
                  <c:v>566.41999999999996</c:v>
                </c:pt>
                <c:pt idx="2769">
                  <c:v>566.41999999999996</c:v>
                </c:pt>
                <c:pt idx="2770">
                  <c:v>566.41999999999996</c:v>
                </c:pt>
                <c:pt idx="2771">
                  <c:v>566.41</c:v>
                </c:pt>
                <c:pt idx="2772">
                  <c:v>566.41</c:v>
                </c:pt>
                <c:pt idx="2773">
                  <c:v>566.41</c:v>
                </c:pt>
                <c:pt idx="2774">
                  <c:v>566.41</c:v>
                </c:pt>
                <c:pt idx="2775">
                  <c:v>566.41</c:v>
                </c:pt>
                <c:pt idx="2776">
                  <c:v>566.41</c:v>
                </c:pt>
                <c:pt idx="2777">
                  <c:v>566.41</c:v>
                </c:pt>
                <c:pt idx="2778">
                  <c:v>566.41</c:v>
                </c:pt>
                <c:pt idx="2779">
                  <c:v>566.41</c:v>
                </c:pt>
                <c:pt idx="2780">
                  <c:v>566.41</c:v>
                </c:pt>
                <c:pt idx="2781">
                  <c:v>566.41</c:v>
                </c:pt>
                <c:pt idx="2782">
                  <c:v>566.41</c:v>
                </c:pt>
                <c:pt idx="2783">
                  <c:v>566.4</c:v>
                </c:pt>
                <c:pt idx="2784">
                  <c:v>566.4</c:v>
                </c:pt>
                <c:pt idx="2785">
                  <c:v>566.4</c:v>
                </c:pt>
                <c:pt idx="2786">
                  <c:v>566.4</c:v>
                </c:pt>
                <c:pt idx="2787">
                  <c:v>566.4</c:v>
                </c:pt>
                <c:pt idx="2788">
                  <c:v>566.4</c:v>
                </c:pt>
                <c:pt idx="2789">
                  <c:v>566.4</c:v>
                </c:pt>
                <c:pt idx="2790">
                  <c:v>566.4</c:v>
                </c:pt>
                <c:pt idx="2791">
                  <c:v>566.4</c:v>
                </c:pt>
                <c:pt idx="2792">
                  <c:v>566.4</c:v>
                </c:pt>
                <c:pt idx="2793">
                  <c:v>566.4</c:v>
                </c:pt>
                <c:pt idx="2794">
                  <c:v>566.4</c:v>
                </c:pt>
                <c:pt idx="2795">
                  <c:v>566.4</c:v>
                </c:pt>
                <c:pt idx="2796">
                  <c:v>566.39</c:v>
                </c:pt>
                <c:pt idx="2797">
                  <c:v>566.39</c:v>
                </c:pt>
                <c:pt idx="2798">
                  <c:v>566.39</c:v>
                </c:pt>
                <c:pt idx="2799">
                  <c:v>566.39</c:v>
                </c:pt>
                <c:pt idx="2800">
                  <c:v>566.39</c:v>
                </c:pt>
                <c:pt idx="2801">
                  <c:v>566.39</c:v>
                </c:pt>
                <c:pt idx="2802">
                  <c:v>566.39</c:v>
                </c:pt>
                <c:pt idx="2803">
                  <c:v>566.39</c:v>
                </c:pt>
                <c:pt idx="2804">
                  <c:v>566.39</c:v>
                </c:pt>
                <c:pt idx="2805">
                  <c:v>566.39</c:v>
                </c:pt>
                <c:pt idx="2806">
                  <c:v>566.39</c:v>
                </c:pt>
                <c:pt idx="2807">
                  <c:v>566.39</c:v>
                </c:pt>
                <c:pt idx="2808">
                  <c:v>566.39</c:v>
                </c:pt>
                <c:pt idx="2809">
                  <c:v>566.38</c:v>
                </c:pt>
                <c:pt idx="2810">
                  <c:v>566.38</c:v>
                </c:pt>
                <c:pt idx="2811">
                  <c:v>566.38</c:v>
                </c:pt>
                <c:pt idx="2812">
                  <c:v>566.38</c:v>
                </c:pt>
                <c:pt idx="2813">
                  <c:v>566.38</c:v>
                </c:pt>
                <c:pt idx="2814">
                  <c:v>566.38</c:v>
                </c:pt>
                <c:pt idx="2815">
                  <c:v>566.38</c:v>
                </c:pt>
                <c:pt idx="2816">
                  <c:v>566.38</c:v>
                </c:pt>
                <c:pt idx="2817">
                  <c:v>566.38</c:v>
                </c:pt>
                <c:pt idx="2818">
                  <c:v>566.38</c:v>
                </c:pt>
                <c:pt idx="2819">
                  <c:v>566.38</c:v>
                </c:pt>
                <c:pt idx="2820">
                  <c:v>566.38</c:v>
                </c:pt>
                <c:pt idx="2821">
                  <c:v>566.38</c:v>
                </c:pt>
                <c:pt idx="2822">
                  <c:v>566.38</c:v>
                </c:pt>
                <c:pt idx="2823">
                  <c:v>566.38</c:v>
                </c:pt>
                <c:pt idx="2824">
                  <c:v>566.37</c:v>
                </c:pt>
                <c:pt idx="2825">
                  <c:v>566.37</c:v>
                </c:pt>
                <c:pt idx="2826">
                  <c:v>566.37</c:v>
                </c:pt>
                <c:pt idx="2827">
                  <c:v>566.37</c:v>
                </c:pt>
                <c:pt idx="2828">
                  <c:v>566.37</c:v>
                </c:pt>
                <c:pt idx="2829">
                  <c:v>566.37</c:v>
                </c:pt>
                <c:pt idx="2830">
                  <c:v>566.37</c:v>
                </c:pt>
                <c:pt idx="2831">
                  <c:v>566.37</c:v>
                </c:pt>
                <c:pt idx="2832">
                  <c:v>566.37</c:v>
                </c:pt>
                <c:pt idx="2833">
                  <c:v>566.37</c:v>
                </c:pt>
                <c:pt idx="2834">
                  <c:v>566.37</c:v>
                </c:pt>
                <c:pt idx="2835">
                  <c:v>566.37</c:v>
                </c:pt>
                <c:pt idx="2836">
                  <c:v>566.37</c:v>
                </c:pt>
                <c:pt idx="2837">
                  <c:v>566.37</c:v>
                </c:pt>
                <c:pt idx="2838">
                  <c:v>566.37</c:v>
                </c:pt>
                <c:pt idx="2839">
                  <c:v>566.36</c:v>
                </c:pt>
                <c:pt idx="2840">
                  <c:v>566.36</c:v>
                </c:pt>
                <c:pt idx="2841">
                  <c:v>566.36</c:v>
                </c:pt>
                <c:pt idx="2842">
                  <c:v>566.36</c:v>
                </c:pt>
                <c:pt idx="2843">
                  <c:v>566.36</c:v>
                </c:pt>
                <c:pt idx="2844">
                  <c:v>566.36</c:v>
                </c:pt>
                <c:pt idx="2845">
                  <c:v>566.36</c:v>
                </c:pt>
                <c:pt idx="2846">
                  <c:v>566.36</c:v>
                </c:pt>
                <c:pt idx="2847">
                  <c:v>566.36</c:v>
                </c:pt>
                <c:pt idx="2848">
                  <c:v>566.36</c:v>
                </c:pt>
                <c:pt idx="2849">
                  <c:v>566.36</c:v>
                </c:pt>
                <c:pt idx="2850">
                  <c:v>566.36</c:v>
                </c:pt>
                <c:pt idx="2851">
                  <c:v>566.36</c:v>
                </c:pt>
                <c:pt idx="2852">
                  <c:v>566.36</c:v>
                </c:pt>
                <c:pt idx="2853">
                  <c:v>566.36</c:v>
                </c:pt>
                <c:pt idx="2854">
                  <c:v>566.36</c:v>
                </c:pt>
                <c:pt idx="2855">
                  <c:v>566.35</c:v>
                </c:pt>
                <c:pt idx="2856">
                  <c:v>566.35</c:v>
                </c:pt>
                <c:pt idx="2857">
                  <c:v>566.35</c:v>
                </c:pt>
                <c:pt idx="2858">
                  <c:v>566.35</c:v>
                </c:pt>
                <c:pt idx="2859">
                  <c:v>566.35</c:v>
                </c:pt>
                <c:pt idx="2860">
                  <c:v>566.35</c:v>
                </c:pt>
                <c:pt idx="2861">
                  <c:v>566.35</c:v>
                </c:pt>
                <c:pt idx="2862">
                  <c:v>566.35</c:v>
                </c:pt>
                <c:pt idx="2863">
                  <c:v>566.35</c:v>
                </c:pt>
                <c:pt idx="2864">
                  <c:v>566.35</c:v>
                </c:pt>
                <c:pt idx="2865">
                  <c:v>566.35</c:v>
                </c:pt>
                <c:pt idx="2866">
                  <c:v>566.35</c:v>
                </c:pt>
                <c:pt idx="2867">
                  <c:v>566.35</c:v>
                </c:pt>
                <c:pt idx="2868">
                  <c:v>566.35</c:v>
                </c:pt>
                <c:pt idx="2869">
                  <c:v>566.35</c:v>
                </c:pt>
                <c:pt idx="2870">
                  <c:v>566.35</c:v>
                </c:pt>
                <c:pt idx="2871">
                  <c:v>566.34</c:v>
                </c:pt>
                <c:pt idx="2872">
                  <c:v>566.34</c:v>
                </c:pt>
                <c:pt idx="2873">
                  <c:v>566.34</c:v>
                </c:pt>
                <c:pt idx="2874">
                  <c:v>566.34</c:v>
                </c:pt>
                <c:pt idx="2875">
                  <c:v>566.34</c:v>
                </c:pt>
                <c:pt idx="2876">
                  <c:v>566.34</c:v>
                </c:pt>
                <c:pt idx="2877">
                  <c:v>566.34</c:v>
                </c:pt>
                <c:pt idx="2878">
                  <c:v>566.34</c:v>
                </c:pt>
                <c:pt idx="2879">
                  <c:v>566.34</c:v>
                </c:pt>
                <c:pt idx="2880">
                  <c:v>566.34</c:v>
                </c:pt>
                <c:pt idx="2881">
                  <c:v>566.34</c:v>
                </c:pt>
                <c:pt idx="2882">
                  <c:v>566.34</c:v>
                </c:pt>
                <c:pt idx="2883">
                  <c:v>566.34</c:v>
                </c:pt>
                <c:pt idx="2884">
                  <c:v>566.34</c:v>
                </c:pt>
                <c:pt idx="2885">
                  <c:v>566.34</c:v>
                </c:pt>
                <c:pt idx="2886">
                  <c:v>566.34</c:v>
                </c:pt>
                <c:pt idx="2887">
                  <c:v>566.34</c:v>
                </c:pt>
                <c:pt idx="2888">
                  <c:v>566.33000000000004</c:v>
                </c:pt>
                <c:pt idx="2889">
                  <c:v>566.33000000000004</c:v>
                </c:pt>
                <c:pt idx="2890">
                  <c:v>566.33000000000004</c:v>
                </c:pt>
                <c:pt idx="2891">
                  <c:v>566.33000000000004</c:v>
                </c:pt>
                <c:pt idx="2892">
                  <c:v>566.33000000000004</c:v>
                </c:pt>
                <c:pt idx="2893">
                  <c:v>566.33000000000004</c:v>
                </c:pt>
                <c:pt idx="2894">
                  <c:v>566.33000000000004</c:v>
                </c:pt>
                <c:pt idx="2895">
                  <c:v>566.33000000000004</c:v>
                </c:pt>
                <c:pt idx="2896">
                  <c:v>566.33000000000004</c:v>
                </c:pt>
                <c:pt idx="2897">
                  <c:v>566.33000000000004</c:v>
                </c:pt>
                <c:pt idx="2898">
                  <c:v>566.33000000000004</c:v>
                </c:pt>
                <c:pt idx="2899">
                  <c:v>566.33000000000004</c:v>
                </c:pt>
                <c:pt idx="2900">
                  <c:v>566.33000000000004</c:v>
                </c:pt>
                <c:pt idx="2901">
                  <c:v>566.33000000000004</c:v>
                </c:pt>
                <c:pt idx="2902">
                  <c:v>566.33000000000004</c:v>
                </c:pt>
                <c:pt idx="2903">
                  <c:v>566.33000000000004</c:v>
                </c:pt>
                <c:pt idx="2904">
                  <c:v>566.33000000000004</c:v>
                </c:pt>
                <c:pt idx="2905">
                  <c:v>566.33000000000004</c:v>
                </c:pt>
                <c:pt idx="2906">
                  <c:v>566.32000000000005</c:v>
                </c:pt>
                <c:pt idx="2907">
                  <c:v>566.32000000000005</c:v>
                </c:pt>
                <c:pt idx="2908">
                  <c:v>566.32000000000005</c:v>
                </c:pt>
                <c:pt idx="2909">
                  <c:v>566.32000000000005</c:v>
                </c:pt>
                <c:pt idx="2910">
                  <c:v>566.32000000000005</c:v>
                </c:pt>
                <c:pt idx="2911">
                  <c:v>566.32000000000005</c:v>
                </c:pt>
                <c:pt idx="2912">
                  <c:v>566.32000000000005</c:v>
                </c:pt>
                <c:pt idx="2913">
                  <c:v>566.32000000000005</c:v>
                </c:pt>
                <c:pt idx="2914">
                  <c:v>566.32000000000005</c:v>
                </c:pt>
                <c:pt idx="2915">
                  <c:v>566.32000000000005</c:v>
                </c:pt>
                <c:pt idx="2916">
                  <c:v>566.32000000000005</c:v>
                </c:pt>
                <c:pt idx="2917">
                  <c:v>566.32000000000005</c:v>
                </c:pt>
                <c:pt idx="2918">
                  <c:v>566.32000000000005</c:v>
                </c:pt>
                <c:pt idx="2919">
                  <c:v>566.32000000000005</c:v>
                </c:pt>
                <c:pt idx="2920">
                  <c:v>566.32000000000005</c:v>
                </c:pt>
                <c:pt idx="2921">
                  <c:v>566.32000000000005</c:v>
                </c:pt>
                <c:pt idx="2922">
                  <c:v>566.32000000000005</c:v>
                </c:pt>
                <c:pt idx="2923">
                  <c:v>566.30999999999995</c:v>
                </c:pt>
                <c:pt idx="2924">
                  <c:v>566.30999999999995</c:v>
                </c:pt>
                <c:pt idx="2925">
                  <c:v>566.30999999999995</c:v>
                </c:pt>
                <c:pt idx="2926">
                  <c:v>566.30999999999995</c:v>
                </c:pt>
                <c:pt idx="2927">
                  <c:v>566.30999999999995</c:v>
                </c:pt>
                <c:pt idx="2928">
                  <c:v>566.30999999999995</c:v>
                </c:pt>
                <c:pt idx="2929">
                  <c:v>566.30999999999995</c:v>
                </c:pt>
                <c:pt idx="2930">
                  <c:v>566.30999999999995</c:v>
                </c:pt>
                <c:pt idx="2931">
                  <c:v>566.30999999999995</c:v>
                </c:pt>
                <c:pt idx="2932">
                  <c:v>566.30999999999995</c:v>
                </c:pt>
                <c:pt idx="2933">
                  <c:v>566.30999999999995</c:v>
                </c:pt>
                <c:pt idx="2934">
                  <c:v>566.30999999999995</c:v>
                </c:pt>
                <c:pt idx="2935">
                  <c:v>566.30999999999995</c:v>
                </c:pt>
                <c:pt idx="2936">
                  <c:v>566.30999999999995</c:v>
                </c:pt>
                <c:pt idx="2937">
                  <c:v>566.30999999999995</c:v>
                </c:pt>
                <c:pt idx="2938">
                  <c:v>566.30999999999995</c:v>
                </c:pt>
                <c:pt idx="2939">
                  <c:v>566.30999999999995</c:v>
                </c:pt>
                <c:pt idx="2940">
                  <c:v>566.29999999999995</c:v>
                </c:pt>
                <c:pt idx="2941">
                  <c:v>566.29999999999995</c:v>
                </c:pt>
                <c:pt idx="2942">
                  <c:v>566.29999999999995</c:v>
                </c:pt>
                <c:pt idx="2943">
                  <c:v>566.29999999999995</c:v>
                </c:pt>
                <c:pt idx="2944">
                  <c:v>566.29999999999995</c:v>
                </c:pt>
                <c:pt idx="2945">
                  <c:v>566.29999999999995</c:v>
                </c:pt>
                <c:pt idx="2946">
                  <c:v>566.29999999999995</c:v>
                </c:pt>
                <c:pt idx="2947">
                  <c:v>566.29999999999995</c:v>
                </c:pt>
                <c:pt idx="2948">
                  <c:v>566.29999999999995</c:v>
                </c:pt>
                <c:pt idx="2949">
                  <c:v>566.29999999999995</c:v>
                </c:pt>
                <c:pt idx="2950">
                  <c:v>566.29999999999995</c:v>
                </c:pt>
                <c:pt idx="2951">
                  <c:v>566.29999999999995</c:v>
                </c:pt>
                <c:pt idx="2952">
                  <c:v>566.29999999999995</c:v>
                </c:pt>
                <c:pt idx="2953">
                  <c:v>566.29999999999995</c:v>
                </c:pt>
                <c:pt idx="2954">
                  <c:v>566.29999999999995</c:v>
                </c:pt>
                <c:pt idx="2955">
                  <c:v>566.29999999999995</c:v>
                </c:pt>
                <c:pt idx="2956">
                  <c:v>566.29999999999995</c:v>
                </c:pt>
                <c:pt idx="2957">
                  <c:v>566.29999999999995</c:v>
                </c:pt>
                <c:pt idx="2958">
                  <c:v>566.29</c:v>
                </c:pt>
                <c:pt idx="2959">
                  <c:v>566.29</c:v>
                </c:pt>
                <c:pt idx="2960">
                  <c:v>566.29</c:v>
                </c:pt>
                <c:pt idx="2961">
                  <c:v>566.29</c:v>
                </c:pt>
                <c:pt idx="2962">
                  <c:v>566.29</c:v>
                </c:pt>
                <c:pt idx="2963">
                  <c:v>566.29</c:v>
                </c:pt>
                <c:pt idx="2964">
                  <c:v>566.29</c:v>
                </c:pt>
                <c:pt idx="2965">
                  <c:v>566.29</c:v>
                </c:pt>
                <c:pt idx="2966">
                  <c:v>566.29</c:v>
                </c:pt>
                <c:pt idx="2967">
                  <c:v>566.29</c:v>
                </c:pt>
                <c:pt idx="2968">
                  <c:v>566.29</c:v>
                </c:pt>
                <c:pt idx="2969">
                  <c:v>566.29</c:v>
                </c:pt>
                <c:pt idx="2970">
                  <c:v>566.29</c:v>
                </c:pt>
                <c:pt idx="2971">
                  <c:v>566.29</c:v>
                </c:pt>
                <c:pt idx="2972">
                  <c:v>566.29</c:v>
                </c:pt>
                <c:pt idx="2973">
                  <c:v>566.29</c:v>
                </c:pt>
                <c:pt idx="2974">
                  <c:v>566.29</c:v>
                </c:pt>
                <c:pt idx="2975">
                  <c:v>566.29</c:v>
                </c:pt>
                <c:pt idx="2976">
                  <c:v>566.28</c:v>
                </c:pt>
                <c:pt idx="2977">
                  <c:v>566.28</c:v>
                </c:pt>
                <c:pt idx="2978">
                  <c:v>566.28</c:v>
                </c:pt>
                <c:pt idx="2979">
                  <c:v>566.28</c:v>
                </c:pt>
                <c:pt idx="2980">
                  <c:v>566.28</c:v>
                </c:pt>
                <c:pt idx="2981">
                  <c:v>566.28</c:v>
                </c:pt>
                <c:pt idx="2982">
                  <c:v>566.28</c:v>
                </c:pt>
                <c:pt idx="2983">
                  <c:v>566.28</c:v>
                </c:pt>
                <c:pt idx="2984">
                  <c:v>566.28</c:v>
                </c:pt>
                <c:pt idx="2985">
                  <c:v>566.28</c:v>
                </c:pt>
                <c:pt idx="2986">
                  <c:v>566.28</c:v>
                </c:pt>
                <c:pt idx="2987">
                  <c:v>566.28</c:v>
                </c:pt>
                <c:pt idx="2988">
                  <c:v>566.28</c:v>
                </c:pt>
                <c:pt idx="2989">
                  <c:v>566.28</c:v>
                </c:pt>
                <c:pt idx="2990">
                  <c:v>566.28</c:v>
                </c:pt>
                <c:pt idx="2991">
                  <c:v>566.28</c:v>
                </c:pt>
                <c:pt idx="2992">
                  <c:v>566.27</c:v>
                </c:pt>
                <c:pt idx="2993">
                  <c:v>566.27</c:v>
                </c:pt>
                <c:pt idx="2994">
                  <c:v>566.27</c:v>
                </c:pt>
                <c:pt idx="2995">
                  <c:v>566.27</c:v>
                </c:pt>
                <c:pt idx="2996">
                  <c:v>566.27</c:v>
                </c:pt>
                <c:pt idx="2997">
                  <c:v>566.27</c:v>
                </c:pt>
                <c:pt idx="2998">
                  <c:v>566.27</c:v>
                </c:pt>
                <c:pt idx="2999">
                  <c:v>566.27</c:v>
                </c:pt>
                <c:pt idx="3000">
                  <c:v>566.27</c:v>
                </c:pt>
                <c:pt idx="3001">
                  <c:v>566.27</c:v>
                </c:pt>
                <c:pt idx="3002">
                  <c:v>566.27</c:v>
                </c:pt>
                <c:pt idx="3003">
                  <c:v>566.27</c:v>
                </c:pt>
                <c:pt idx="3004">
                  <c:v>566.27</c:v>
                </c:pt>
                <c:pt idx="3005">
                  <c:v>566.27</c:v>
                </c:pt>
                <c:pt idx="3006">
                  <c:v>566.27</c:v>
                </c:pt>
                <c:pt idx="3007">
                  <c:v>566.27</c:v>
                </c:pt>
                <c:pt idx="3008">
                  <c:v>566.26</c:v>
                </c:pt>
                <c:pt idx="3009">
                  <c:v>566.26</c:v>
                </c:pt>
                <c:pt idx="3010">
                  <c:v>566.26</c:v>
                </c:pt>
                <c:pt idx="3011">
                  <c:v>566.26</c:v>
                </c:pt>
                <c:pt idx="3012">
                  <c:v>566.26</c:v>
                </c:pt>
                <c:pt idx="3013">
                  <c:v>566.26</c:v>
                </c:pt>
                <c:pt idx="3014">
                  <c:v>566.26</c:v>
                </c:pt>
                <c:pt idx="3015">
                  <c:v>566.26</c:v>
                </c:pt>
                <c:pt idx="3016">
                  <c:v>566.26</c:v>
                </c:pt>
                <c:pt idx="3017">
                  <c:v>566.26</c:v>
                </c:pt>
                <c:pt idx="3018">
                  <c:v>566.26</c:v>
                </c:pt>
                <c:pt idx="3019">
                  <c:v>566.26</c:v>
                </c:pt>
                <c:pt idx="3020">
                  <c:v>566.26</c:v>
                </c:pt>
                <c:pt idx="3021">
                  <c:v>566.26</c:v>
                </c:pt>
                <c:pt idx="3022">
                  <c:v>566.26</c:v>
                </c:pt>
                <c:pt idx="3023">
                  <c:v>566.26</c:v>
                </c:pt>
                <c:pt idx="3024">
                  <c:v>566.26</c:v>
                </c:pt>
                <c:pt idx="3025">
                  <c:v>566.26</c:v>
                </c:pt>
                <c:pt idx="3026">
                  <c:v>566.25</c:v>
                </c:pt>
                <c:pt idx="3027">
                  <c:v>566.25</c:v>
                </c:pt>
                <c:pt idx="3028">
                  <c:v>566.25</c:v>
                </c:pt>
                <c:pt idx="3029">
                  <c:v>566.25</c:v>
                </c:pt>
                <c:pt idx="3030">
                  <c:v>566.25</c:v>
                </c:pt>
                <c:pt idx="3031">
                  <c:v>566.25</c:v>
                </c:pt>
                <c:pt idx="3032">
                  <c:v>566.25</c:v>
                </c:pt>
                <c:pt idx="3033">
                  <c:v>566.25</c:v>
                </c:pt>
                <c:pt idx="3034">
                  <c:v>566.25</c:v>
                </c:pt>
                <c:pt idx="3035">
                  <c:v>566.25</c:v>
                </c:pt>
                <c:pt idx="3036">
                  <c:v>566.25</c:v>
                </c:pt>
                <c:pt idx="3037">
                  <c:v>566.25</c:v>
                </c:pt>
                <c:pt idx="3038">
                  <c:v>566.25</c:v>
                </c:pt>
                <c:pt idx="3039">
                  <c:v>566.25</c:v>
                </c:pt>
                <c:pt idx="3040">
                  <c:v>566.25</c:v>
                </c:pt>
                <c:pt idx="3041">
                  <c:v>566.25</c:v>
                </c:pt>
                <c:pt idx="3042">
                  <c:v>566.25</c:v>
                </c:pt>
                <c:pt idx="3043">
                  <c:v>566.25</c:v>
                </c:pt>
                <c:pt idx="3044">
                  <c:v>566.24</c:v>
                </c:pt>
                <c:pt idx="3045">
                  <c:v>566.24</c:v>
                </c:pt>
                <c:pt idx="3046">
                  <c:v>566.24</c:v>
                </c:pt>
                <c:pt idx="3047">
                  <c:v>566.24</c:v>
                </c:pt>
                <c:pt idx="3048">
                  <c:v>566.24</c:v>
                </c:pt>
                <c:pt idx="3049">
                  <c:v>566.24</c:v>
                </c:pt>
                <c:pt idx="3050">
                  <c:v>566.24</c:v>
                </c:pt>
                <c:pt idx="3051">
                  <c:v>566.24</c:v>
                </c:pt>
                <c:pt idx="3052">
                  <c:v>566.24</c:v>
                </c:pt>
                <c:pt idx="3053">
                  <c:v>566.24</c:v>
                </c:pt>
                <c:pt idx="3054">
                  <c:v>566.24</c:v>
                </c:pt>
                <c:pt idx="3055">
                  <c:v>566.24</c:v>
                </c:pt>
                <c:pt idx="3056">
                  <c:v>566.24</c:v>
                </c:pt>
                <c:pt idx="3057">
                  <c:v>566.24</c:v>
                </c:pt>
                <c:pt idx="3058">
                  <c:v>566.24</c:v>
                </c:pt>
                <c:pt idx="3059">
                  <c:v>566.24</c:v>
                </c:pt>
                <c:pt idx="3060">
                  <c:v>566.24</c:v>
                </c:pt>
                <c:pt idx="3061">
                  <c:v>566.24</c:v>
                </c:pt>
                <c:pt idx="3062">
                  <c:v>566.24</c:v>
                </c:pt>
                <c:pt idx="3063">
                  <c:v>566.23</c:v>
                </c:pt>
                <c:pt idx="3064">
                  <c:v>566.23</c:v>
                </c:pt>
                <c:pt idx="3065">
                  <c:v>566.23</c:v>
                </c:pt>
                <c:pt idx="3066">
                  <c:v>566.23</c:v>
                </c:pt>
                <c:pt idx="3067">
                  <c:v>566.23</c:v>
                </c:pt>
                <c:pt idx="3068">
                  <c:v>566.23</c:v>
                </c:pt>
                <c:pt idx="3069">
                  <c:v>566.23</c:v>
                </c:pt>
                <c:pt idx="3070">
                  <c:v>566.23</c:v>
                </c:pt>
                <c:pt idx="3071">
                  <c:v>566.23</c:v>
                </c:pt>
                <c:pt idx="3072">
                  <c:v>566.23</c:v>
                </c:pt>
                <c:pt idx="3073">
                  <c:v>566.23</c:v>
                </c:pt>
                <c:pt idx="3074">
                  <c:v>566.23</c:v>
                </c:pt>
                <c:pt idx="3075">
                  <c:v>566.23</c:v>
                </c:pt>
                <c:pt idx="3076">
                  <c:v>566.23</c:v>
                </c:pt>
                <c:pt idx="3077">
                  <c:v>566.23</c:v>
                </c:pt>
                <c:pt idx="3078">
                  <c:v>566.23</c:v>
                </c:pt>
                <c:pt idx="3079">
                  <c:v>566.23</c:v>
                </c:pt>
                <c:pt idx="3080">
                  <c:v>566.23</c:v>
                </c:pt>
                <c:pt idx="3081">
                  <c:v>566.22</c:v>
                </c:pt>
                <c:pt idx="3082">
                  <c:v>566.22</c:v>
                </c:pt>
                <c:pt idx="3083">
                  <c:v>566.22</c:v>
                </c:pt>
                <c:pt idx="3084">
                  <c:v>566.22</c:v>
                </c:pt>
                <c:pt idx="3085">
                  <c:v>566.22</c:v>
                </c:pt>
                <c:pt idx="3086">
                  <c:v>566.22</c:v>
                </c:pt>
                <c:pt idx="3087">
                  <c:v>566.22</c:v>
                </c:pt>
                <c:pt idx="3088">
                  <c:v>566.22</c:v>
                </c:pt>
                <c:pt idx="3089">
                  <c:v>566.22</c:v>
                </c:pt>
                <c:pt idx="3090">
                  <c:v>566.22</c:v>
                </c:pt>
                <c:pt idx="3091">
                  <c:v>566.22</c:v>
                </c:pt>
                <c:pt idx="3092">
                  <c:v>566.22</c:v>
                </c:pt>
                <c:pt idx="3093">
                  <c:v>566.22</c:v>
                </c:pt>
                <c:pt idx="3094">
                  <c:v>566.22</c:v>
                </c:pt>
                <c:pt idx="3095">
                  <c:v>566.22</c:v>
                </c:pt>
                <c:pt idx="3096">
                  <c:v>566.22</c:v>
                </c:pt>
                <c:pt idx="3097">
                  <c:v>566.22</c:v>
                </c:pt>
                <c:pt idx="3098">
                  <c:v>566.22</c:v>
                </c:pt>
                <c:pt idx="3099">
                  <c:v>566.22</c:v>
                </c:pt>
                <c:pt idx="3100">
                  <c:v>566.22</c:v>
                </c:pt>
                <c:pt idx="3101">
                  <c:v>566.21</c:v>
                </c:pt>
                <c:pt idx="3102">
                  <c:v>566.21</c:v>
                </c:pt>
                <c:pt idx="3103">
                  <c:v>566.21</c:v>
                </c:pt>
                <c:pt idx="3104">
                  <c:v>566.21</c:v>
                </c:pt>
                <c:pt idx="3105">
                  <c:v>566.21</c:v>
                </c:pt>
                <c:pt idx="3106">
                  <c:v>566.21</c:v>
                </c:pt>
                <c:pt idx="3107">
                  <c:v>566.21</c:v>
                </c:pt>
                <c:pt idx="3108">
                  <c:v>566.21</c:v>
                </c:pt>
                <c:pt idx="3109">
                  <c:v>566.21</c:v>
                </c:pt>
                <c:pt idx="3110">
                  <c:v>566.21</c:v>
                </c:pt>
                <c:pt idx="3111">
                  <c:v>566.21</c:v>
                </c:pt>
                <c:pt idx="3112">
                  <c:v>566.21</c:v>
                </c:pt>
                <c:pt idx="3113">
                  <c:v>566.21</c:v>
                </c:pt>
                <c:pt idx="3114">
                  <c:v>566.21</c:v>
                </c:pt>
                <c:pt idx="3115">
                  <c:v>566.21</c:v>
                </c:pt>
                <c:pt idx="3116">
                  <c:v>566.21</c:v>
                </c:pt>
                <c:pt idx="3117">
                  <c:v>566.21</c:v>
                </c:pt>
                <c:pt idx="3118">
                  <c:v>566.21</c:v>
                </c:pt>
                <c:pt idx="3119">
                  <c:v>566.21</c:v>
                </c:pt>
                <c:pt idx="3120">
                  <c:v>566.21</c:v>
                </c:pt>
                <c:pt idx="3121">
                  <c:v>566.21</c:v>
                </c:pt>
                <c:pt idx="3122">
                  <c:v>566.20000000000005</c:v>
                </c:pt>
                <c:pt idx="3123">
                  <c:v>566.20000000000005</c:v>
                </c:pt>
                <c:pt idx="3124">
                  <c:v>566.20000000000005</c:v>
                </c:pt>
                <c:pt idx="3125">
                  <c:v>566.20000000000005</c:v>
                </c:pt>
                <c:pt idx="3126">
                  <c:v>566.20000000000005</c:v>
                </c:pt>
                <c:pt idx="3127">
                  <c:v>566.20000000000005</c:v>
                </c:pt>
                <c:pt idx="3128">
                  <c:v>566.20000000000005</c:v>
                </c:pt>
                <c:pt idx="3129">
                  <c:v>566.20000000000005</c:v>
                </c:pt>
                <c:pt idx="3130">
                  <c:v>566.20000000000005</c:v>
                </c:pt>
                <c:pt idx="3131">
                  <c:v>566.20000000000005</c:v>
                </c:pt>
                <c:pt idx="3132">
                  <c:v>566.20000000000005</c:v>
                </c:pt>
                <c:pt idx="3133">
                  <c:v>566.20000000000005</c:v>
                </c:pt>
                <c:pt idx="3134">
                  <c:v>566.20000000000005</c:v>
                </c:pt>
                <c:pt idx="3135">
                  <c:v>566.20000000000005</c:v>
                </c:pt>
                <c:pt idx="3136">
                  <c:v>566.20000000000005</c:v>
                </c:pt>
                <c:pt idx="3137">
                  <c:v>566.20000000000005</c:v>
                </c:pt>
                <c:pt idx="3138">
                  <c:v>566.20000000000005</c:v>
                </c:pt>
                <c:pt idx="3139">
                  <c:v>566.20000000000005</c:v>
                </c:pt>
                <c:pt idx="3140">
                  <c:v>566.20000000000005</c:v>
                </c:pt>
                <c:pt idx="3141">
                  <c:v>566.20000000000005</c:v>
                </c:pt>
                <c:pt idx="3142">
                  <c:v>566.20000000000005</c:v>
                </c:pt>
                <c:pt idx="3143">
                  <c:v>566.19000000000005</c:v>
                </c:pt>
                <c:pt idx="3144">
                  <c:v>566.19000000000005</c:v>
                </c:pt>
                <c:pt idx="3145">
                  <c:v>566.19000000000005</c:v>
                </c:pt>
                <c:pt idx="3146">
                  <c:v>566.19000000000005</c:v>
                </c:pt>
                <c:pt idx="3147">
                  <c:v>566.19000000000005</c:v>
                </c:pt>
                <c:pt idx="3148">
                  <c:v>566.19000000000005</c:v>
                </c:pt>
                <c:pt idx="3149">
                  <c:v>566.19000000000005</c:v>
                </c:pt>
                <c:pt idx="3150">
                  <c:v>566.19000000000005</c:v>
                </c:pt>
                <c:pt idx="3151">
                  <c:v>566.19000000000005</c:v>
                </c:pt>
                <c:pt idx="3152">
                  <c:v>566.19000000000005</c:v>
                </c:pt>
                <c:pt idx="3153">
                  <c:v>566.19000000000005</c:v>
                </c:pt>
                <c:pt idx="3154">
                  <c:v>566.19000000000005</c:v>
                </c:pt>
                <c:pt idx="3155">
                  <c:v>566.19000000000005</c:v>
                </c:pt>
                <c:pt idx="3156">
                  <c:v>566.19000000000005</c:v>
                </c:pt>
                <c:pt idx="3157">
                  <c:v>566.19000000000005</c:v>
                </c:pt>
                <c:pt idx="3158">
                  <c:v>566.19000000000005</c:v>
                </c:pt>
                <c:pt idx="3159">
                  <c:v>566.19000000000005</c:v>
                </c:pt>
                <c:pt idx="3160">
                  <c:v>566.19000000000005</c:v>
                </c:pt>
                <c:pt idx="3161">
                  <c:v>566.19000000000005</c:v>
                </c:pt>
                <c:pt idx="3162">
                  <c:v>566.19000000000005</c:v>
                </c:pt>
                <c:pt idx="3163">
                  <c:v>566.19000000000005</c:v>
                </c:pt>
                <c:pt idx="3164">
                  <c:v>566.19000000000005</c:v>
                </c:pt>
                <c:pt idx="3165">
                  <c:v>566.17999999999995</c:v>
                </c:pt>
                <c:pt idx="3166">
                  <c:v>566.17999999999995</c:v>
                </c:pt>
                <c:pt idx="3167">
                  <c:v>566.17999999999995</c:v>
                </c:pt>
                <c:pt idx="3168">
                  <c:v>566.17999999999995</c:v>
                </c:pt>
                <c:pt idx="3169">
                  <c:v>566.17999999999995</c:v>
                </c:pt>
                <c:pt idx="3170">
                  <c:v>566.17999999999995</c:v>
                </c:pt>
                <c:pt idx="3171">
                  <c:v>566.17999999999995</c:v>
                </c:pt>
                <c:pt idx="3172">
                  <c:v>566.17999999999995</c:v>
                </c:pt>
                <c:pt idx="3173">
                  <c:v>566.17999999999995</c:v>
                </c:pt>
                <c:pt idx="3174">
                  <c:v>566.17999999999995</c:v>
                </c:pt>
                <c:pt idx="3175">
                  <c:v>566.17999999999995</c:v>
                </c:pt>
                <c:pt idx="3176">
                  <c:v>566.17999999999995</c:v>
                </c:pt>
                <c:pt idx="3177">
                  <c:v>566.17999999999995</c:v>
                </c:pt>
                <c:pt idx="3178">
                  <c:v>566.17999999999995</c:v>
                </c:pt>
                <c:pt idx="3179">
                  <c:v>566.17999999999995</c:v>
                </c:pt>
                <c:pt idx="3180">
                  <c:v>566.17999999999995</c:v>
                </c:pt>
                <c:pt idx="3181">
                  <c:v>566.17999999999995</c:v>
                </c:pt>
                <c:pt idx="3182">
                  <c:v>566.17999999999995</c:v>
                </c:pt>
                <c:pt idx="3183">
                  <c:v>566.17999999999995</c:v>
                </c:pt>
                <c:pt idx="3184">
                  <c:v>566.17999999999995</c:v>
                </c:pt>
                <c:pt idx="3185">
                  <c:v>566.17999999999995</c:v>
                </c:pt>
                <c:pt idx="3186">
                  <c:v>566.17999999999995</c:v>
                </c:pt>
                <c:pt idx="3187">
                  <c:v>566.17999999999995</c:v>
                </c:pt>
                <c:pt idx="3188">
                  <c:v>566.16999999999996</c:v>
                </c:pt>
                <c:pt idx="3189">
                  <c:v>566.16999999999996</c:v>
                </c:pt>
                <c:pt idx="3190">
                  <c:v>566.16999999999996</c:v>
                </c:pt>
                <c:pt idx="3191">
                  <c:v>566.16999999999996</c:v>
                </c:pt>
                <c:pt idx="3192">
                  <c:v>566.16999999999996</c:v>
                </c:pt>
                <c:pt idx="3193">
                  <c:v>566.16999999999996</c:v>
                </c:pt>
                <c:pt idx="3194">
                  <c:v>566.16999999999996</c:v>
                </c:pt>
                <c:pt idx="3195">
                  <c:v>566.16999999999996</c:v>
                </c:pt>
                <c:pt idx="3196">
                  <c:v>566.16999999999996</c:v>
                </c:pt>
                <c:pt idx="3197">
                  <c:v>566.16999999999996</c:v>
                </c:pt>
                <c:pt idx="3198">
                  <c:v>566.16999999999996</c:v>
                </c:pt>
                <c:pt idx="3199">
                  <c:v>566.16999999999996</c:v>
                </c:pt>
                <c:pt idx="3200">
                  <c:v>566.16999999999996</c:v>
                </c:pt>
                <c:pt idx="3201">
                  <c:v>566.16999999999996</c:v>
                </c:pt>
                <c:pt idx="3202">
                  <c:v>566.16999999999996</c:v>
                </c:pt>
                <c:pt idx="3203">
                  <c:v>566.16999999999996</c:v>
                </c:pt>
                <c:pt idx="3204">
                  <c:v>566.16999999999996</c:v>
                </c:pt>
                <c:pt idx="3205">
                  <c:v>566.16999999999996</c:v>
                </c:pt>
                <c:pt idx="3206">
                  <c:v>566.16999999999996</c:v>
                </c:pt>
                <c:pt idx="3207">
                  <c:v>566.16999999999996</c:v>
                </c:pt>
                <c:pt idx="3208">
                  <c:v>566.16999999999996</c:v>
                </c:pt>
                <c:pt idx="3209">
                  <c:v>566.16999999999996</c:v>
                </c:pt>
                <c:pt idx="3210">
                  <c:v>566.16999999999996</c:v>
                </c:pt>
                <c:pt idx="3211">
                  <c:v>566.16999999999996</c:v>
                </c:pt>
                <c:pt idx="3212">
                  <c:v>566.16999999999996</c:v>
                </c:pt>
                <c:pt idx="3213">
                  <c:v>566.16</c:v>
                </c:pt>
                <c:pt idx="3214">
                  <c:v>566.16</c:v>
                </c:pt>
                <c:pt idx="3215">
                  <c:v>566.16</c:v>
                </c:pt>
                <c:pt idx="3216">
                  <c:v>566.16</c:v>
                </c:pt>
                <c:pt idx="3217">
                  <c:v>566.16</c:v>
                </c:pt>
                <c:pt idx="3218">
                  <c:v>566.16</c:v>
                </c:pt>
                <c:pt idx="3219">
                  <c:v>566.16</c:v>
                </c:pt>
                <c:pt idx="3220">
                  <c:v>566.16</c:v>
                </c:pt>
                <c:pt idx="3221">
                  <c:v>566.16</c:v>
                </c:pt>
                <c:pt idx="3222">
                  <c:v>566.16</c:v>
                </c:pt>
                <c:pt idx="3223">
                  <c:v>566.16</c:v>
                </c:pt>
                <c:pt idx="3224">
                  <c:v>566.16</c:v>
                </c:pt>
                <c:pt idx="3225">
                  <c:v>566.16</c:v>
                </c:pt>
                <c:pt idx="3226">
                  <c:v>566.16</c:v>
                </c:pt>
                <c:pt idx="3227">
                  <c:v>566.16</c:v>
                </c:pt>
                <c:pt idx="3228">
                  <c:v>566.16</c:v>
                </c:pt>
                <c:pt idx="3229">
                  <c:v>566.16</c:v>
                </c:pt>
                <c:pt idx="3230">
                  <c:v>566.16</c:v>
                </c:pt>
                <c:pt idx="3231">
                  <c:v>566.16</c:v>
                </c:pt>
                <c:pt idx="3232">
                  <c:v>566.16</c:v>
                </c:pt>
                <c:pt idx="3233">
                  <c:v>566.16</c:v>
                </c:pt>
                <c:pt idx="3234">
                  <c:v>566.16</c:v>
                </c:pt>
                <c:pt idx="3235">
                  <c:v>566.16</c:v>
                </c:pt>
                <c:pt idx="3236">
                  <c:v>566.16</c:v>
                </c:pt>
                <c:pt idx="3237">
                  <c:v>566.16</c:v>
                </c:pt>
                <c:pt idx="3238">
                  <c:v>566.15</c:v>
                </c:pt>
                <c:pt idx="3239">
                  <c:v>566.15</c:v>
                </c:pt>
                <c:pt idx="3240">
                  <c:v>566.15</c:v>
                </c:pt>
                <c:pt idx="3241">
                  <c:v>566.15</c:v>
                </c:pt>
                <c:pt idx="3242">
                  <c:v>566.15</c:v>
                </c:pt>
                <c:pt idx="3243">
                  <c:v>566.15</c:v>
                </c:pt>
                <c:pt idx="3244">
                  <c:v>566.15</c:v>
                </c:pt>
                <c:pt idx="3245">
                  <c:v>566.15</c:v>
                </c:pt>
                <c:pt idx="3246">
                  <c:v>566.15</c:v>
                </c:pt>
                <c:pt idx="3247">
                  <c:v>566.15</c:v>
                </c:pt>
                <c:pt idx="3248">
                  <c:v>566.15</c:v>
                </c:pt>
                <c:pt idx="3249">
                  <c:v>566.15</c:v>
                </c:pt>
                <c:pt idx="3250">
                  <c:v>566.15</c:v>
                </c:pt>
                <c:pt idx="3251">
                  <c:v>566.15</c:v>
                </c:pt>
                <c:pt idx="3252">
                  <c:v>566.15</c:v>
                </c:pt>
                <c:pt idx="3253">
                  <c:v>566.15</c:v>
                </c:pt>
                <c:pt idx="3254">
                  <c:v>566.15</c:v>
                </c:pt>
                <c:pt idx="3255">
                  <c:v>566.15</c:v>
                </c:pt>
                <c:pt idx="3256">
                  <c:v>566.15</c:v>
                </c:pt>
                <c:pt idx="3257">
                  <c:v>566.15</c:v>
                </c:pt>
                <c:pt idx="3258">
                  <c:v>566.15</c:v>
                </c:pt>
                <c:pt idx="3259">
                  <c:v>566.15</c:v>
                </c:pt>
                <c:pt idx="3260">
                  <c:v>566.15</c:v>
                </c:pt>
                <c:pt idx="3261">
                  <c:v>566.14</c:v>
                </c:pt>
                <c:pt idx="3262">
                  <c:v>566.14</c:v>
                </c:pt>
                <c:pt idx="3263">
                  <c:v>566.14</c:v>
                </c:pt>
                <c:pt idx="3264">
                  <c:v>566.14</c:v>
                </c:pt>
                <c:pt idx="3265">
                  <c:v>566.14</c:v>
                </c:pt>
                <c:pt idx="3266">
                  <c:v>566.14</c:v>
                </c:pt>
                <c:pt idx="3267">
                  <c:v>566.14</c:v>
                </c:pt>
                <c:pt idx="3268">
                  <c:v>566.14</c:v>
                </c:pt>
                <c:pt idx="3269">
                  <c:v>566.14</c:v>
                </c:pt>
                <c:pt idx="3270">
                  <c:v>566.14</c:v>
                </c:pt>
                <c:pt idx="3271">
                  <c:v>566.14</c:v>
                </c:pt>
                <c:pt idx="3272">
                  <c:v>566.14</c:v>
                </c:pt>
                <c:pt idx="3273">
                  <c:v>566.14</c:v>
                </c:pt>
                <c:pt idx="3274">
                  <c:v>566.14</c:v>
                </c:pt>
                <c:pt idx="3275">
                  <c:v>566.14</c:v>
                </c:pt>
                <c:pt idx="3276">
                  <c:v>566.14</c:v>
                </c:pt>
                <c:pt idx="3277">
                  <c:v>566.14</c:v>
                </c:pt>
                <c:pt idx="3278">
                  <c:v>566.14</c:v>
                </c:pt>
                <c:pt idx="3279">
                  <c:v>566.14</c:v>
                </c:pt>
                <c:pt idx="3280">
                  <c:v>566.14</c:v>
                </c:pt>
                <c:pt idx="3281">
                  <c:v>566.14</c:v>
                </c:pt>
                <c:pt idx="3282">
                  <c:v>566.14</c:v>
                </c:pt>
                <c:pt idx="3283">
                  <c:v>566.14</c:v>
                </c:pt>
                <c:pt idx="3284">
                  <c:v>566.14</c:v>
                </c:pt>
                <c:pt idx="3285">
                  <c:v>566.14</c:v>
                </c:pt>
                <c:pt idx="3286">
                  <c:v>566.14</c:v>
                </c:pt>
                <c:pt idx="3287">
                  <c:v>566.14</c:v>
                </c:pt>
                <c:pt idx="3288">
                  <c:v>566.13</c:v>
                </c:pt>
                <c:pt idx="3289">
                  <c:v>566.13</c:v>
                </c:pt>
                <c:pt idx="3290">
                  <c:v>566.13</c:v>
                </c:pt>
                <c:pt idx="3291">
                  <c:v>566.13</c:v>
                </c:pt>
                <c:pt idx="3292">
                  <c:v>566.13</c:v>
                </c:pt>
                <c:pt idx="3293">
                  <c:v>566.13</c:v>
                </c:pt>
                <c:pt idx="3294">
                  <c:v>566.13</c:v>
                </c:pt>
                <c:pt idx="3295">
                  <c:v>566.13</c:v>
                </c:pt>
                <c:pt idx="3296">
                  <c:v>566.13</c:v>
                </c:pt>
                <c:pt idx="3297">
                  <c:v>566.13</c:v>
                </c:pt>
                <c:pt idx="3298">
                  <c:v>566.13</c:v>
                </c:pt>
                <c:pt idx="3299">
                  <c:v>566.13</c:v>
                </c:pt>
                <c:pt idx="3300">
                  <c:v>566.13</c:v>
                </c:pt>
                <c:pt idx="3301">
                  <c:v>566.13</c:v>
                </c:pt>
                <c:pt idx="3302">
                  <c:v>566.13</c:v>
                </c:pt>
                <c:pt idx="3303">
                  <c:v>566.13</c:v>
                </c:pt>
                <c:pt idx="3304">
                  <c:v>566.13</c:v>
                </c:pt>
                <c:pt idx="3305">
                  <c:v>566.13</c:v>
                </c:pt>
                <c:pt idx="3306">
                  <c:v>566.13</c:v>
                </c:pt>
                <c:pt idx="3307">
                  <c:v>566.13</c:v>
                </c:pt>
                <c:pt idx="3308">
                  <c:v>566.13</c:v>
                </c:pt>
                <c:pt idx="3309">
                  <c:v>566.13</c:v>
                </c:pt>
                <c:pt idx="3310">
                  <c:v>566.13</c:v>
                </c:pt>
                <c:pt idx="3311">
                  <c:v>566.13</c:v>
                </c:pt>
                <c:pt idx="3312">
                  <c:v>566.13</c:v>
                </c:pt>
                <c:pt idx="3313">
                  <c:v>566.13</c:v>
                </c:pt>
                <c:pt idx="3314">
                  <c:v>566.13</c:v>
                </c:pt>
                <c:pt idx="3315">
                  <c:v>566.13</c:v>
                </c:pt>
                <c:pt idx="3316">
                  <c:v>566.13</c:v>
                </c:pt>
                <c:pt idx="3317">
                  <c:v>566.13</c:v>
                </c:pt>
                <c:pt idx="3318">
                  <c:v>566.12</c:v>
                </c:pt>
                <c:pt idx="3319">
                  <c:v>566.12</c:v>
                </c:pt>
                <c:pt idx="3320">
                  <c:v>566.12</c:v>
                </c:pt>
                <c:pt idx="3321">
                  <c:v>566.12</c:v>
                </c:pt>
                <c:pt idx="3322">
                  <c:v>566.12</c:v>
                </c:pt>
                <c:pt idx="3323">
                  <c:v>566.12</c:v>
                </c:pt>
                <c:pt idx="3324">
                  <c:v>566.12</c:v>
                </c:pt>
                <c:pt idx="3325">
                  <c:v>566.12</c:v>
                </c:pt>
                <c:pt idx="3326">
                  <c:v>566.12</c:v>
                </c:pt>
                <c:pt idx="3327">
                  <c:v>566.12</c:v>
                </c:pt>
                <c:pt idx="3328">
                  <c:v>566.12</c:v>
                </c:pt>
                <c:pt idx="3329">
                  <c:v>566.12</c:v>
                </c:pt>
                <c:pt idx="3330">
                  <c:v>566.12</c:v>
                </c:pt>
                <c:pt idx="3331">
                  <c:v>566.12</c:v>
                </c:pt>
                <c:pt idx="3332">
                  <c:v>566.12</c:v>
                </c:pt>
                <c:pt idx="3333">
                  <c:v>566.12</c:v>
                </c:pt>
                <c:pt idx="3334">
                  <c:v>566.12</c:v>
                </c:pt>
                <c:pt idx="3335">
                  <c:v>566.12</c:v>
                </c:pt>
                <c:pt idx="3336">
                  <c:v>566.12</c:v>
                </c:pt>
                <c:pt idx="3337">
                  <c:v>566.12</c:v>
                </c:pt>
                <c:pt idx="3338">
                  <c:v>566.12</c:v>
                </c:pt>
                <c:pt idx="3339">
                  <c:v>566.12</c:v>
                </c:pt>
                <c:pt idx="3340">
                  <c:v>566.12</c:v>
                </c:pt>
                <c:pt idx="3341">
                  <c:v>566.12</c:v>
                </c:pt>
                <c:pt idx="3342">
                  <c:v>566.12</c:v>
                </c:pt>
                <c:pt idx="3343">
                  <c:v>566.12</c:v>
                </c:pt>
                <c:pt idx="3344">
                  <c:v>566.12</c:v>
                </c:pt>
                <c:pt idx="3345">
                  <c:v>566.12</c:v>
                </c:pt>
                <c:pt idx="3346">
                  <c:v>566.12</c:v>
                </c:pt>
                <c:pt idx="3347">
                  <c:v>566.12</c:v>
                </c:pt>
                <c:pt idx="3348">
                  <c:v>566.12</c:v>
                </c:pt>
                <c:pt idx="3349">
                  <c:v>566.13</c:v>
                </c:pt>
                <c:pt idx="3350">
                  <c:v>566.13</c:v>
                </c:pt>
                <c:pt idx="3351">
                  <c:v>566.13</c:v>
                </c:pt>
                <c:pt idx="3352">
                  <c:v>566.13</c:v>
                </c:pt>
                <c:pt idx="3353">
                  <c:v>566.12</c:v>
                </c:pt>
                <c:pt idx="3354">
                  <c:v>566.12</c:v>
                </c:pt>
                <c:pt idx="3355">
                  <c:v>566.12</c:v>
                </c:pt>
                <c:pt idx="3356">
                  <c:v>566.11</c:v>
                </c:pt>
                <c:pt idx="3357">
                  <c:v>566.11</c:v>
                </c:pt>
                <c:pt idx="3358">
                  <c:v>566.11</c:v>
                </c:pt>
                <c:pt idx="3359">
                  <c:v>566.11</c:v>
                </c:pt>
                <c:pt idx="3360">
                  <c:v>566.11</c:v>
                </c:pt>
                <c:pt idx="3361">
                  <c:v>566.11</c:v>
                </c:pt>
                <c:pt idx="3362">
                  <c:v>566.11</c:v>
                </c:pt>
                <c:pt idx="3363">
                  <c:v>566.11</c:v>
                </c:pt>
                <c:pt idx="3364">
                  <c:v>566.11</c:v>
                </c:pt>
                <c:pt idx="3365">
                  <c:v>566.1</c:v>
                </c:pt>
                <c:pt idx="3366">
                  <c:v>566.1</c:v>
                </c:pt>
                <c:pt idx="3367">
                  <c:v>566.11</c:v>
                </c:pt>
                <c:pt idx="3368">
                  <c:v>566.11</c:v>
                </c:pt>
                <c:pt idx="3369">
                  <c:v>566.11</c:v>
                </c:pt>
                <c:pt idx="3370">
                  <c:v>566.11</c:v>
                </c:pt>
                <c:pt idx="3371">
                  <c:v>566.11</c:v>
                </c:pt>
                <c:pt idx="3372">
                  <c:v>566.11</c:v>
                </c:pt>
                <c:pt idx="3373">
                  <c:v>566.11</c:v>
                </c:pt>
                <c:pt idx="3374">
                  <c:v>566.1</c:v>
                </c:pt>
                <c:pt idx="3375">
                  <c:v>566.1</c:v>
                </c:pt>
                <c:pt idx="3376">
                  <c:v>566.1</c:v>
                </c:pt>
                <c:pt idx="3377">
                  <c:v>566.1</c:v>
                </c:pt>
                <c:pt idx="3378">
                  <c:v>566.1</c:v>
                </c:pt>
                <c:pt idx="3379">
                  <c:v>566.1</c:v>
                </c:pt>
                <c:pt idx="3380">
                  <c:v>566.1</c:v>
                </c:pt>
                <c:pt idx="3381">
                  <c:v>566.1</c:v>
                </c:pt>
                <c:pt idx="3382">
                  <c:v>566.1</c:v>
                </c:pt>
                <c:pt idx="3383">
                  <c:v>566.1</c:v>
                </c:pt>
                <c:pt idx="3384">
                  <c:v>566.1</c:v>
                </c:pt>
                <c:pt idx="3385">
                  <c:v>566.1</c:v>
                </c:pt>
                <c:pt idx="3386">
                  <c:v>566.1</c:v>
                </c:pt>
                <c:pt idx="3387">
                  <c:v>566.1</c:v>
                </c:pt>
                <c:pt idx="3388">
                  <c:v>566.1</c:v>
                </c:pt>
                <c:pt idx="3389">
                  <c:v>566.1</c:v>
                </c:pt>
                <c:pt idx="3390">
                  <c:v>566.1</c:v>
                </c:pt>
                <c:pt idx="3391">
                  <c:v>566.1</c:v>
                </c:pt>
                <c:pt idx="3392">
                  <c:v>566.1</c:v>
                </c:pt>
                <c:pt idx="3393">
                  <c:v>566.1</c:v>
                </c:pt>
                <c:pt idx="3394">
                  <c:v>566.1</c:v>
                </c:pt>
                <c:pt idx="3395">
                  <c:v>566.1</c:v>
                </c:pt>
                <c:pt idx="3396">
                  <c:v>566.1</c:v>
                </c:pt>
                <c:pt idx="3397">
                  <c:v>566.1</c:v>
                </c:pt>
                <c:pt idx="3398">
                  <c:v>566.1</c:v>
                </c:pt>
                <c:pt idx="3399">
                  <c:v>566.1</c:v>
                </c:pt>
                <c:pt idx="3400">
                  <c:v>566.1</c:v>
                </c:pt>
                <c:pt idx="3401">
                  <c:v>566.1</c:v>
                </c:pt>
                <c:pt idx="3402">
                  <c:v>566.1</c:v>
                </c:pt>
                <c:pt idx="3403">
                  <c:v>566.1</c:v>
                </c:pt>
                <c:pt idx="3404">
                  <c:v>566.1</c:v>
                </c:pt>
                <c:pt idx="3405">
                  <c:v>566.09</c:v>
                </c:pt>
                <c:pt idx="3406">
                  <c:v>566.09</c:v>
                </c:pt>
                <c:pt idx="3407">
                  <c:v>566.09</c:v>
                </c:pt>
                <c:pt idx="3408">
                  <c:v>566.09</c:v>
                </c:pt>
                <c:pt idx="3409">
                  <c:v>566.09</c:v>
                </c:pt>
                <c:pt idx="3410">
                  <c:v>566.09</c:v>
                </c:pt>
                <c:pt idx="3411">
                  <c:v>566.09</c:v>
                </c:pt>
                <c:pt idx="3412">
                  <c:v>566.09</c:v>
                </c:pt>
                <c:pt idx="3413">
                  <c:v>566.09</c:v>
                </c:pt>
                <c:pt idx="3414">
                  <c:v>566.09</c:v>
                </c:pt>
                <c:pt idx="3415">
                  <c:v>566.09</c:v>
                </c:pt>
                <c:pt idx="3416">
                  <c:v>566.09</c:v>
                </c:pt>
                <c:pt idx="3417">
                  <c:v>566.09</c:v>
                </c:pt>
                <c:pt idx="3418">
                  <c:v>566.09</c:v>
                </c:pt>
                <c:pt idx="3419">
                  <c:v>566.09</c:v>
                </c:pt>
                <c:pt idx="3420">
                  <c:v>566.09</c:v>
                </c:pt>
                <c:pt idx="3421">
                  <c:v>566.09</c:v>
                </c:pt>
                <c:pt idx="3422">
                  <c:v>566.09</c:v>
                </c:pt>
                <c:pt idx="3423">
                  <c:v>566.09</c:v>
                </c:pt>
                <c:pt idx="3424">
                  <c:v>566.09</c:v>
                </c:pt>
                <c:pt idx="3425">
                  <c:v>566.09</c:v>
                </c:pt>
                <c:pt idx="3426">
                  <c:v>566.09</c:v>
                </c:pt>
                <c:pt idx="3427">
                  <c:v>566.09</c:v>
                </c:pt>
                <c:pt idx="3428">
                  <c:v>566.09</c:v>
                </c:pt>
                <c:pt idx="3429">
                  <c:v>566.09</c:v>
                </c:pt>
                <c:pt idx="3430">
                  <c:v>566.09</c:v>
                </c:pt>
                <c:pt idx="3431">
                  <c:v>566.09</c:v>
                </c:pt>
                <c:pt idx="3432">
                  <c:v>566.09</c:v>
                </c:pt>
                <c:pt idx="3433">
                  <c:v>566.09</c:v>
                </c:pt>
                <c:pt idx="3434">
                  <c:v>566.09</c:v>
                </c:pt>
                <c:pt idx="3435">
                  <c:v>566.09</c:v>
                </c:pt>
                <c:pt idx="3436">
                  <c:v>566.08000000000004</c:v>
                </c:pt>
                <c:pt idx="3437">
                  <c:v>566.08000000000004</c:v>
                </c:pt>
                <c:pt idx="3438">
                  <c:v>566.08000000000004</c:v>
                </c:pt>
                <c:pt idx="3439">
                  <c:v>566.08000000000004</c:v>
                </c:pt>
                <c:pt idx="3440">
                  <c:v>566.08000000000004</c:v>
                </c:pt>
                <c:pt idx="3441">
                  <c:v>566.08000000000004</c:v>
                </c:pt>
                <c:pt idx="3442">
                  <c:v>566.08000000000004</c:v>
                </c:pt>
                <c:pt idx="3443">
                  <c:v>566.08000000000004</c:v>
                </c:pt>
                <c:pt idx="3444">
                  <c:v>566.08000000000004</c:v>
                </c:pt>
                <c:pt idx="3445">
                  <c:v>566.08000000000004</c:v>
                </c:pt>
                <c:pt idx="3446">
                  <c:v>566.08000000000004</c:v>
                </c:pt>
                <c:pt idx="3447">
                  <c:v>566.08000000000004</c:v>
                </c:pt>
                <c:pt idx="3448">
                  <c:v>566.08000000000004</c:v>
                </c:pt>
                <c:pt idx="3449">
                  <c:v>566.08000000000004</c:v>
                </c:pt>
                <c:pt idx="3450">
                  <c:v>566.08000000000004</c:v>
                </c:pt>
                <c:pt idx="3451">
                  <c:v>566.08000000000004</c:v>
                </c:pt>
                <c:pt idx="3452">
                  <c:v>566.08000000000004</c:v>
                </c:pt>
                <c:pt idx="3453">
                  <c:v>566.08000000000004</c:v>
                </c:pt>
                <c:pt idx="3454">
                  <c:v>566.08000000000004</c:v>
                </c:pt>
                <c:pt idx="3455">
                  <c:v>566.08000000000004</c:v>
                </c:pt>
                <c:pt idx="3456">
                  <c:v>566.08000000000004</c:v>
                </c:pt>
                <c:pt idx="3457">
                  <c:v>566.08000000000004</c:v>
                </c:pt>
                <c:pt idx="3458">
                  <c:v>566.08000000000004</c:v>
                </c:pt>
                <c:pt idx="3459">
                  <c:v>566.08000000000004</c:v>
                </c:pt>
                <c:pt idx="3460">
                  <c:v>566.08000000000004</c:v>
                </c:pt>
                <c:pt idx="3461">
                  <c:v>566.08000000000004</c:v>
                </c:pt>
                <c:pt idx="3462">
                  <c:v>566.08000000000004</c:v>
                </c:pt>
                <c:pt idx="3463">
                  <c:v>566.08000000000004</c:v>
                </c:pt>
                <c:pt idx="3464">
                  <c:v>566.08000000000004</c:v>
                </c:pt>
                <c:pt idx="3465">
                  <c:v>566.08000000000004</c:v>
                </c:pt>
                <c:pt idx="3466">
                  <c:v>566.08000000000004</c:v>
                </c:pt>
                <c:pt idx="3467">
                  <c:v>566.08000000000004</c:v>
                </c:pt>
                <c:pt idx="3468">
                  <c:v>566.07000000000005</c:v>
                </c:pt>
                <c:pt idx="3469">
                  <c:v>566.07000000000005</c:v>
                </c:pt>
                <c:pt idx="3470">
                  <c:v>566.07000000000005</c:v>
                </c:pt>
                <c:pt idx="3471">
                  <c:v>566.07000000000005</c:v>
                </c:pt>
                <c:pt idx="3472">
                  <c:v>566.07000000000005</c:v>
                </c:pt>
                <c:pt idx="3473">
                  <c:v>566.07000000000005</c:v>
                </c:pt>
                <c:pt idx="3474">
                  <c:v>566.07000000000005</c:v>
                </c:pt>
                <c:pt idx="3475">
                  <c:v>566.07000000000005</c:v>
                </c:pt>
                <c:pt idx="3476">
                  <c:v>566.07000000000005</c:v>
                </c:pt>
                <c:pt idx="3477">
                  <c:v>566.07000000000005</c:v>
                </c:pt>
                <c:pt idx="3478">
                  <c:v>566.07000000000005</c:v>
                </c:pt>
                <c:pt idx="3479">
                  <c:v>566.07000000000005</c:v>
                </c:pt>
                <c:pt idx="3480">
                  <c:v>566.07000000000005</c:v>
                </c:pt>
                <c:pt idx="3481">
                  <c:v>566.07000000000005</c:v>
                </c:pt>
                <c:pt idx="3482">
                  <c:v>566.07000000000005</c:v>
                </c:pt>
                <c:pt idx="3483">
                  <c:v>566.07000000000005</c:v>
                </c:pt>
                <c:pt idx="3484">
                  <c:v>566.07000000000005</c:v>
                </c:pt>
                <c:pt idx="3485">
                  <c:v>566.07000000000005</c:v>
                </c:pt>
                <c:pt idx="3486">
                  <c:v>566.07000000000005</c:v>
                </c:pt>
                <c:pt idx="3487">
                  <c:v>566.07000000000005</c:v>
                </c:pt>
                <c:pt idx="3488">
                  <c:v>566.07000000000005</c:v>
                </c:pt>
                <c:pt idx="3489">
                  <c:v>566.07000000000005</c:v>
                </c:pt>
                <c:pt idx="3490">
                  <c:v>566.07000000000005</c:v>
                </c:pt>
                <c:pt idx="3491">
                  <c:v>566.07000000000005</c:v>
                </c:pt>
                <c:pt idx="3492">
                  <c:v>566.07000000000005</c:v>
                </c:pt>
                <c:pt idx="3493">
                  <c:v>566.07000000000005</c:v>
                </c:pt>
                <c:pt idx="3494">
                  <c:v>566.07000000000005</c:v>
                </c:pt>
                <c:pt idx="3495">
                  <c:v>566.07000000000005</c:v>
                </c:pt>
                <c:pt idx="3496">
                  <c:v>566.07000000000005</c:v>
                </c:pt>
                <c:pt idx="3497">
                  <c:v>566.07000000000005</c:v>
                </c:pt>
                <c:pt idx="3498">
                  <c:v>566.07000000000005</c:v>
                </c:pt>
                <c:pt idx="3499">
                  <c:v>566.07000000000005</c:v>
                </c:pt>
                <c:pt idx="3500">
                  <c:v>566.07000000000005</c:v>
                </c:pt>
                <c:pt idx="3501">
                  <c:v>566.07000000000005</c:v>
                </c:pt>
                <c:pt idx="3502">
                  <c:v>566.07000000000005</c:v>
                </c:pt>
                <c:pt idx="3503">
                  <c:v>566.05999999999995</c:v>
                </c:pt>
                <c:pt idx="3504">
                  <c:v>566.05999999999995</c:v>
                </c:pt>
                <c:pt idx="3505">
                  <c:v>566.05999999999995</c:v>
                </c:pt>
                <c:pt idx="3506">
                  <c:v>566.05999999999995</c:v>
                </c:pt>
                <c:pt idx="3507">
                  <c:v>566.05999999999995</c:v>
                </c:pt>
                <c:pt idx="3508">
                  <c:v>566.05999999999995</c:v>
                </c:pt>
                <c:pt idx="3509">
                  <c:v>566.05999999999995</c:v>
                </c:pt>
                <c:pt idx="3510">
                  <c:v>566.05999999999995</c:v>
                </c:pt>
                <c:pt idx="3511">
                  <c:v>566.05999999999995</c:v>
                </c:pt>
                <c:pt idx="3512">
                  <c:v>566.05999999999995</c:v>
                </c:pt>
                <c:pt idx="3513">
                  <c:v>566.05999999999995</c:v>
                </c:pt>
                <c:pt idx="3514">
                  <c:v>566.05999999999995</c:v>
                </c:pt>
                <c:pt idx="3515">
                  <c:v>566.05999999999995</c:v>
                </c:pt>
                <c:pt idx="3516">
                  <c:v>566.05999999999995</c:v>
                </c:pt>
                <c:pt idx="3517">
                  <c:v>566.05999999999995</c:v>
                </c:pt>
                <c:pt idx="3518">
                  <c:v>566.05999999999995</c:v>
                </c:pt>
                <c:pt idx="3519">
                  <c:v>566.05999999999995</c:v>
                </c:pt>
                <c:pt idx="3520">
                  <c:v>566.05999999999995</c:v>
                </c:pt>
                <c:pt idx="3521">
                  <c:v>566.05999999999995</c:v>
                </c:pt>
                <c:pt idx="3522">
                  <c:v>566.05999999999995</c:v>
                </c:pt>
                <c:pt idx="3523">
                  <c:v>566.05999999999995</c:v>
                </c:pt>
                <c:pt idx="3524">
                  <c:v>566.05999999999995</c:v>
                </c:pt>
                <c:pt idx="3525">
                  <c:v>566.05999999999995</c:v>
                </c:pt>
                <c:pt idx="3526">
                  <c:v>566.05999999999995</c:v>
                </c:pt>
                <c:pt idx="3527">
                  <c:v>566.05999999999995</c:v>
                </c:pt>
                <c:pt idx="3528">
                  <c:v>566.05999999999995</c:v>
                </c:pt>
                <c:pt idx="3529">
                  <c:v>566.05999999999995</c:v>
                </c:pt>
                <c:pt idx="3530">
                  <c:v>566.05999999999995</c:v>
                </c:pt>
                <c:pt idx="3531">
                  <c:v>566.05999999999995</c:v>
                </c:pt>
                <c:pt idx="3532">
                  <c:v>566.05999999999995</c:v>
                </c:pt>
                <c:pt idx="3533">
                  <c:v>566.05999999999995</c:v>
                </c:pt>
                <c:pt idx="3534">
                  <c:v>566.05999999999995</c:v>
                </c:pt>
                <c:pt idx="3535">
                  <c:v>566.05999999999995</c:v>
                </c:pt>
                <c:pt idx="3536">
                  <c:v>566.05999999999995</c:v>
                </c:pt>
                <c:pt idx="3537">
                  <c:v>566.05999999999995</c:v>
                </c:pt>
                <c:pt idx="3538">
                  <c:v>566.05999999999995</c:v>
                </c:pt>
                <c:pt idx="3539">
                  <c:v>566.05999999999995</c:v>
                </c:pt>
                <c:pt idx="3540">
                  <c:v>566.04999999999995</c:v>
                </c:pt>
                <c:pt idx="3541">
                  <c:v>566.04999999999995</c:v>
                </c:pt>
                <c:pt idx="3542">
                  <c:v>566.04999999999995</c:v>
                </c:pt>
                <c:pt idx="3543">
                  <c:v>566.04999999999995</c:v>
                </c:pt>
                <c:pt idx="3544">
                  <c:v>566.04999999999995</c:v>
                </c:pt>
                <c:pt idx="3545">
                  <c:v>566.04999999999995</c:v>
                </c:pt>
                <c:pt idx="3546">
                  <c:v>566.04999999999995</c:v>
                </c:pt>
                <c:pt idx="3547">
                  <c:v>566.04999999999995</c:v>
                </c:pt>
                <c:pt idx="3548">
                  <c:v>566.04999999999995</c:v>
                </c:pt>
                <c:pt idx="3549">
                  <c:v>566.04999999999995</c:v>
                </c:pt>
                <c:pt idx="3550">
                  <c:v>566.04999999999995</c:v>
                </c:pt>
                <c:pt idx="3551">
                  <c:v>566.04999999999995</c:v>
                </c:pt>
                <c:pt idx="3552">
                  <c:v>566.04999999999995</c:v>
                </c:pt>
                <c:pt idx="3553">
                  <c:v>566.04999999999995</c:v>
                </c:pt>
                <c:pt idx="3554">
                  <c:v>566.04999999999995</c:v>
                </c:pt>
                <c:pt idx="3555">
                  <c:v>566.04999999999995</c:v>
                </c:pt>
                <c:pt idx="3556">
                  <c:v>566.04999999999995</c:v>
                </c:pt>
                <c:pt idx="3557">
                  <c:v>566.04999999999995</c:v>
                </c:pt>
                <c:pt idx="3558">
                  <c:v>566.04999999999995</c:v>
                </c:pt>
                <c:pt idx="3559">
                  <c:v>566.04999999999995</c:v>
                </c:pt>
                <c:pt idx="3560">
                  <c:v>566.04999999999995</c:v>
                </c:pt>
                <c:pt idx="3561">
                  <c:v>566.04999999999995</c:v>
                </c:pt>
                <c:pt idx="3562">
                  <c:v>566.04999999999995</c:v>
                </c:pt>
                <c:pt idx="3563">
                  <c:v>566.04999999999995</c:v>
                </c:pt>
                <c:pt idx="3564">
                  <c:v>566.04999999999995</c:v>
                </c:pt>
                <c:pt idx="3565">
                  <c:v>566.04999999999995</c:v>
                </c:pt>
                <c:pt idx="3566">
                  <c:v>566.04999999999995</c:v>
                </c:pt>
                <c:pt idx="3567">
                  <c:v>566.04999999999995</c:v>
                </c:pt>
                <c:pt idx="3568">
                  <c:v>566.04999999999995</c:v>
                </c:pt>
                <c:pt idx="3569">
                  <c:v>566.04999999999995</c:v>
                </c:pt>
                <c:pt idx="3570">
                  <c:v>566.04999999999995</c:v>
                </c:pt>
                <c:pt idx="3571">
                  <c:v>566.04999999999995</c:v>
                </c:pt>
                <c:pt idx="3572">
                  <c:v>566.04999999999995</c:v>
                </c:pt>
                <c:pt idx="3573">
                  <c:v>566.04</c:v>
                </c:pt>
                <c:pt idx="3574">
                  <c:v>566.04</c:v>
                </c:pt>
                <c:pt idx="3575">
                  <c:v>566.04</c:v>
                </c:pt>
                <c:pt idx="3576">
                  <c:v>566.04</c:v>
                </c:pt>
                <c:pt idx="3577">
                  <c:v>566.03</c:v>
                </c:pt>
                <c:pt idx="3578">
                  <c:v>566.03</c:v>
                </c:pt>
                <c:pt idx="3579">
                  <c:v>566.03</c:v>
                </c:pt>
                <c:pt idx="3580">
                  <c:v>566.03</c:v>
                </c:pt>
                <c:pt idx="3581">
                  <c:v>566.02</c:v>
                </c:pt>
                <c:pt idx="3582">
                  <c:v>566.02</c:v>
                </c:pt>
                <c:pt idx="3583">
                  <c:v>566.02</c:v>
                </c:pt>
                <c:pt idx="3584">
                  <c:v>566.02</c:v>
                </c:pt>
                <c:pt idx="3585">
                  <c:v>566.02</c:v>
                </c:pt>
                <c:pt idx="3586">
                  <c:v>566.02</c:v>
                </c:pt>
                <c:pt idx="3587">
                  <c:v>566.02</c:v>
                </c:pt>
                <c:pt idx="3588">
                  <c:v>566.02</c:v>
                </c:pt>
                <c:pt idx="3589">
                  <c:v>566.02</c:v>
                </c:pt>
                <c:pt idx="3590">
                  <c:v>566.02</c:v>
                </c:pt>
                <c:pt idx="3591">
                  <c:v>566.02</c:v>
                </c:pt>
                <c:pt idx="3592">
                  <c:v>566.02</c:v>
                </c:pt>
                <c:pt idx="3593">
                  <c:v>566.02</c:v>
                </c:pt>
                <c:pt idx="3594">
                  <c:v>566.02</c:v>
                </c:pt>
                <c:pt idx="3595">
                  <c:v>566.02</c:v>
                </c:pt>
                <c:pt idx="3596">
                  <c:v>566.02</c:v>
                </c:pt>
                <c:pt idx="3597">
                  <c:v>566.02</c:v>
                </c:pt>
                <c:pt idx="3598">
                  <c:v>566.02</c:v>
                </c:pt>
                <c:pt idx="3599">
                  <c:v>566.02</c:v>
                </c:pt>
                <c:pt idx="3600">
                  <c:v>566.02</c:v>
                </c:pt>
                <c:pt idx="3601">
                  <c:v>566.02</c:v>
                </c:pt>
                <c:pt idx="3602">
                  <c:v>566.02</c:v>
                </c:pt>
                <c:pt idx="3603">
                  <c:v>566.02</c:v>
                </c:pt>
                <c:pt idx="3604">
                  <c:v>566.02</c:v>
                </c:pt>
                <c:pt idx="3605">
                  <c:v>566.02</c:v>
                </c:pt>
                <c:pt idx="3606">
                  <c:v>566.02</c:v>
                </c:pt>
                <c:pt idx="3607">
                  <c:v>566.02</c:v>
                </c:pt>
                <c:pt idx="3608">
                  <c:v>566.02</c:v>
                </c:pt>
                <c:pt idx="3609">
                  <c:v>566.02</c:v>
                </c:pt>
                <c:pt idx="3610">
                  <c:v>566.02</c:v>
                </c:pt>
                <c:pt idx="3611">
                  <c:v>566.02</c:v>
                </c:pt>
                <c:pt idx="3612">
                  <c:v>566.02</c:v>
                </c:pt>
                <c:pt idx="3613">
                  <c:v>566.02</c:v>
                </c:pt>
                <c:pt idx="3614">
                  <c:v>566.02</c:v>
                </c:pt>
                <c:pt idx="3615">
                  <c:v>566.02</c:v>
                </c:pt>
                <c:pt idx="3616">
                  <c:v>566.02</c:v>
                </c:pt>
                <c:pt idx="3617">
                  <c:v>566.01</c:v>
                </c:pt>
                <c:pt idx="3618">
                  <c:v>566.01</c:v>
                </c:pt>
                <c:pt idx="3619">
                  <c:v>566.01</c:v>
                </c:pt>
                <c:pt idx="3620">
                  <c:v>566.01</c:v>
                </c:pt>
                <c:pt idx="3621">
                  <c:v>566.01</c:v>
                </c:pt>
                <c:pt idx="3622">
                  <c:v>566.01</c:v>
                </c:pt>
                <c:pt idx="3623">
                  <c:v>566.01</c:v>
                </c:pt>
                <c:pt idx="3624">
                  <c:v>566.01</c:v>
                </c:pt>
                <c:pt idx="3625">
                  <c:v>566.01</c:v>
                </c:pt>
                <c:pt idx="3626">
                  <c:v>566.01</c:v>
                </c:pt>
                <c:pt idx="3627">
                  <c:v>566.01</c:v>
                </c:pt>
                <c:pt idx="3628">
                  <c:v>566.01</c:v>
                </c:pt>
                <c:pt idx="3629">
                  <c:v>566.01</c:v>
                </c:pt>
                <c:pt idx="3630">
                  <c:v>566.01</c:v>
                </c:pt>
                <c:pt idx="3631">
                  <c:v>566.01</c:v>
                </c:pt>
                <c:pt idx="3632">
                  <c:v>566.01</c:v>
                </c:pt>
                <c:pt idx="3633">
                  <c:v>566.01</c:v>
                </c:pt>
                <c:pt idx="3634">
                  <c:v>566.01</c:v>
                </c:pt>
                <c:pt idx="3635">
                  <c:v>566.01</c:v>
                </c:pt>
                <c:pt idx="3636">
                  <c:v>566.01</c:v>
                </c:pt>
                <c:pt idx="3637">
                  <c:v>566.01</c:v>
                </c:pt>
                <c:pt idx="3638">
                  <c:v>566.01</c:v>
                </c:pt>
                <c:pt idx="3639">
                  <c:v>566.01</c:v>
                </c:pt>
                <c:pt idx="3640">
                  <c:v>566.01</c:v>
                </c:pt>
                <c:pt idx="3641">
                  <c:v>566.01</c:v>
                </c:pt>
                <c:pt idx="3642">
                  <c:v>566.01</c:v>
                </c:pt>
                <c:pt idx="3643">
                  <c:v>566.01</c:v>
                </c:pt>
                <c:pt idx="3644">
                  <c:v>566.01</c:v>
                </c:pt>
                <c:pt idx="3645">
                  <c:v>566.01</c:v>
                </c:pt>
                <c:pt idx="3646">
                  <c:v>566.01</c:v>
                </c:pt>
                <c:pt idx="3647">
                  <c:v>566.01</c:v>
                </c:pt>
                <c:pt idx="3648">
                  <c:v>566.01</c:v>
                </c:pt>
                <c:pt idx="3649">
                  <c:v>566.01</c:v>
                </c:pt>
                <c:pt idx="3650">
                  <c:v>566</c:v>
                </c:pt>
                <c:pt idx="3651">
                  <c:v>566</c:v>
                </c:pt>
                <c:pt idx="3652">
                  <c:v>566</c:v>
                </c:pt>
                <c:pt idx="3653">
                  <c:v>566</c:v>
                </c:pt>
                <c:pt idx="3654">
                  <c:v>566</c:v>
                </c:pt>
                <c:pt idx="3655">
                  <c:v>566</c:v>
                </c:pt>
                <c:pt idx="3656">
                  <c:v>566</c:v>
                </c:pt>
                <c:pt idx="3657">
                  <c:v>566</c:v>
                </c:pt>
                <c:pt idx="3658">
                  <c:v>566</c:v>
                </c:pt>
                <c:pt idx="3659">
                  <c:v>566</c:v>
                </c:pt>
                <c:pt idx="3660">
                  <c:v>566</c:v>
                </c:pt>
                <c:pt idx="3661">
                  <c:v>566</c:v>
                </c:pt>
                <c:pt idx="3662">
                  <c:v>566</c:v>
                </c:pt>
                <c:pt idx="3663">
                  <c:v>566</c:v>
                </c:pt>
                <c:pt idx="3664">
                  <c:v>566</c:v>
                </c:pt>
                <c:pt idx="3665">
                  <c:v>566</c:v>
                </c:pt>
                <c:pt idx="3666">
                  <c:v>566</c:v>
                </c:pt>
                <c:pt idx="3667">
                  <c:v>566</c:v>
                </c:pt>
                <c:pt idx="3668">
                  <c:v>566</c:v>
                </c:pt>
                <c:pt idx="3669">
                  <c:v>566</c:v>
                </c:pt>
                <c:pt idx="3670">
                  <c:v>566</c:v>
                </c:pt>
                <c:pt idx="3671">
                  <c:v>566</c:v>
                </c:pt>
                <c:pt idx="3672">
                  <c:v>566</c:v>
                </c:pt>
                <c:pt idx="3673">
                  <c:v>566</c:v>
                </c:pt>
                <c:pt idx="3674">
                  <c:v>566</c:v>
                </c:pt>
                <c:pt idx="3675">
                  <c:v>566</c:v>
                </c:pt>
                <c:pt idx="3676">
                  <c:v>566</c:v>
                </c:pt>
                <c:pt idx="3677">
                  <c:v>566</c:v>
                </c:pt>
                <c:pt idx="3678">
                  <c:v>566</c:v>
                </c:pt>
                <c:pt idx="3679">
                  <c:v>566</c:v>
                </c:pt>
                <c:pt idx="3680">
                  <c:v>566</c:v>
                </c:pt>
                <c:pt idx="3681">
                  <c:v>566</c:v>
                </c:pt>
                <c:pt idx="3682">
                  <c:v>566</c:v>
                </c:pt>
                <c:pt idx="3683">
                  <c:v>566</c:v>
                </c:pt>
                <c:pt idx="3684">
                  <c:v>566</c:v>
                </c:pt>
                <c:pt idx="3685">
                  <c:v>566</c:v>
                </c:pt>
                <c:pt idx="3686">
                  <c:v>566</c:v>
                </c:pt>
                <c:pt idx="3687">
                  <c:v>566</c:v>
                </c:pt>
                <c:pt idx="3688">
                  <c:v>566</c:v>
                </c:pt>
                <c:pt idx="3689">
                  <c:v>565.99</c:v>
                </c:pt>
                <c:pt idx="3690">
                  <c:v>565.99</c:v>
                </c:pt>
                <c:pt idx="3691">
                  <c:v>565.99</c:v>
                </c:pt>
                <c:pt idx="3692">
                  <c:v>565.99</c:v>
                </c:pt>
                <c:pt idx="3693">
                  <c:v>565.99</c:v>
                </c:pt>
                <c:pt idx="3694">
                  <c:v>565.99</c:v>
                </c:pt>
                <c:pt idx="3695">
                  <c:v>565.99</c:v>
                </c:pt>
                <c:pt idx="3696">
                  <c:v>565.99</c:v>
                </c:pt>
                <c:pt idx="3697">
                  <c:v>565.99</c:v>
                </c:pt>
                <c:pt idx="3698">
                  <c:v>565.99</c:v>
                </c:pt>
                <c:pt idx="3699">
                  <c:v>565.99</c:v>
                </c:pt>
                <c:pt idx="3700">
                  <c:v>565.99</c:v>
                </c:pt>
                <c:pt idx="3701">
                  <c:v>565.99</c:v>
                </c:pt>
                <c:pt idx="3702">
                  <c:v>565.99</c:v>
                </c:pt>
                <c:pt idx="3703">
                  <c:v>565.99</c:v>
                </c:pt>
                <c:pt idx="3704">
                  <c:v>565.99</c:v>
                </c:pt>
                <c:pt idx="3705">
                  <c:v>565.99</c:v>
                </c:pt>
                <c:pt idx="3706">
                  <c:v>565.99</c:v>
                </c:pt>
                <c:pt idx="3707">
                  <c:v>565.99</c:v>
                </c:pt>
                <c:pt idx="3708">
                  <c:v>565.99</c:v>
                </c:pt>
                <c:pt idx="3709">
                  <c:v>565.99</c:v>
                </c:pt>
                <c:pt idx="3710">
                  <c:v>565.99</c:v>
                </c:pt>
                <c:pt idx="3711">
                  <c:v>565.99</c:v>
                </c:pt>
                <c:pt idx="3712">
                  <c:v>565.99</c:v>
                </c:pt>
                <c:pt idx="3713">
                  <c:v>565.99</c:v>
                </c:pt>
                <c:pt idx="3714">
                  <c:v>565.99</c:v>
                </c:pt>
                <c:pt idx="3715">
                  <c:v>565.99</c:v>
                </c:pt>
                <c:pt idx="3716">
                  <c:v>565.99</c:v>
                </c:pt>
                <c:pt idx="3717">
                  <c:v>565.99</c:v>
                </c:pt>
                <c:pt idx="3718">
                  <c:v>565.99</c:v>
                </c:pt>
                <c:pt idx="3719">
                  <c:v>565.99</c:v>
                </c:pt>
                <c:pt idx="3720">
                  <c:v>565.99</c:v>
                </c:pt>
                <c:pt idx="3721">
                  <c:v>565.99</c:v>
                </c:pt>
                <c:pt idx="3722">
                  <c:v>565.99</c:v>
                </c:pt>
                <c:pt idx="3723">
                  <c:v>565.99</c:v>
                </c:pt>
                <c:pt idx="3724">
                  <c:v>565.99</c:v>
                </c:pt>
                <c:pt idx="3725">
                  <c:v>565.99</c:v>
                </c:pt>
                <c:pt idx="3726">
                  <c:v>565.99</c:v>
                </c:pt>
                <c:pt idx="3727">
                  <c:v>565.98</c:v>
                </c:pt>
                <c:pt idx="3728">
                  <c:v>565.98</c:v>
                </c:pt>
                <c:pt idx="3729">
                  <c:v>565.98</c:v>
                </c:pt>
                <c:pt idx="3730">
                  <c:v>565.98</c:v>
                </c:pt>
                <c:pt idx="3731">
                  <c:v>565.98</c:v>
                </c:pt>
                <c:pt idx="3732">
                  <c:v>565.98</c:v>
                </c:pt>
                <c:pt idx="3733">
                  <c:v>565.98</c:v>
                </c:pt>
                <c:pt idx="3734">
                  <c:v>565.98</c:v>
                </c:pt>
                <c:pt idx="3735">
                  <c:v>565.98</c:v>
                </c:pt>
                <c:pt idx="3736">
                  <c:v>565.98</c:v>
                </c:pt>
                <c:pt idx="3737">
                  <c:v>565.98</c:v>
                </c:pt>
                <c:pt idx="3738">
                  <c:v>565.98</c:v>
                </c:pt>
                <c:pt idx="3739">
                  <c:v>565.98</c:v>
                </c:pt>
                <c:pt idx="3740">
                  <c:v>565.98</c:v>
                </c:pt>
                <c:pt idx="3741">
                  <c:v>565.98</c:v>
                </c:pt>
                <c:pt idx="3742">
                  <c:v>565.98</c:v>
                </c:pt>
                <c:pt idx="3743">
                  <c:v>565.98</c:v>
                </c:pt>
                <c:pt idx="3744">
                  <c:v>565.98</c:v>
                </c:pt>
                <c:pt idx="3745">
                  <c:v>565.98</c:v>
                </c:pt>
                <c:pt idx="3746">
                  <c:v>565.98</c:v>
                </c:pt>
                <c:pt idx="3747">
                  <c:v>565.98</c:v>
                </c:pt>
                <c:pt idx="3748">
                  <c:v>565.98</c:v>
                </c:pt>
                <c:pt idx="3749">
                  <c:v>565.98</c:v>
                </c:pt>
                <c:pt idx="3750">
                  <c:v>565.98</c:v>
                </c:pt>
                <c:pt idx="3751">
                  <c:v>565.98</c:v>
                </c:pt>
                <c:pt idx="3752">
                  <c:v>565.98</c:v>
                </c:pt>
                <c:pt idx="3753">
                  <c:v>565.98</c:v>
                </c:pt>
                <c:pt idx="3754">
                  <c:v>565.98</c:v>
                </c:pt>
                <c:pt idx="3755">
                  <c:v>565.98</c:v>
                </c:pt>
                <c:pt idx="3756">
                  <c:v>565.98</c:v>
                </c:pt>
                <c:pt idx="3757">
                  <c:v>565.98</c:v>
                </c:pt>
                <c:pt idx="3758">
                  <c:v>565.98</c:v>
                </c:pt>
                <c:pt idx="3759">
                  <c:v>565.98</c:v>
                </c:pt>
                <c:pt idx="3760">
                  <c:v>565.98</c:v>
                </c:pt>
                <c:pt idx="3761">
                  <c:v>565.98</c:v>
                </c:pt>
                <c:pt idx="3762">
                  <c:v>565.98</c:v>
                </c:pt>
                <c:pt idx="3763">
                  <c:v>565.98</c:v>
                </c:pt>
                <c:pt idx="3764">
                  <c:v>565.98</c:v>
                </c:pt>
                <c:pt idx="3765">
                  <c:v>565.98</c:v>
                </c:pt>
                <c:pt idx="3766">
                  <c:v>565.98</c:v>
                </c:pt>
                <c:pt idx="3767">
                  <c:v>565.98</c:v>
                </c:pt>
                <c:pt idx="3768">
                  <c:v>565.98</c:v>
                </c:pt>
                <c:pt idx="3769">
                  <c:v>565.97</c:v>
                </c:pt>
                <c:pt idx="3770">
                  <c:v>565.97</c:v>
                </c:pt>
                <c:pt idx="3771">
                  <c:v>565.97</c:v>
                </c:pt>
                <c:pt idx="3772">
                  <c:v>565.97</c:v>
                </c:pt>
                <c:pt idx="3773">
                  <c:v>565.97</c:v>
                </c:pt>
                <c:pt idx="3774">
                  <c:v>565.97</c:v>
                </c:pt>
                <c:pt idx="3775">
                  <c:v>565.97</c:v>
                </c:pt>
                <c:pt idx="3776">
                  <c:v>565.97</c:v>
                </c:pt>
                <c:pt idx="3777">
                  <c:v>565.97</c:v>
                </c:pt>
                <c:pt idx="3778">
                  <c:v>565.97</c:v>
                </c:pt>
                <c:pt idx="3779">
                  <c:v>565.97</c:v>
                </c:pt>
                <c:pt idx="3780">
                  <c:v>565.97</c:v>
                </c:pt>
                <c:pt idx="3781">
                  <c:v>565.97</c:v>
                </c:pt>
                <c:pt idx="3782">
                  <c:v>565.97</c:v>
                </c:pt>
                <c:pt idx="3783">
                  <c:v>565.97</c:v>
                </c:pt>
                <c:pt idx="3784">
                  <c:v>565.97</c:v>
                </c:pt>
                <c:pt idx="3785">
                  <c:v>565.97</c:v>
                </c:pt>
                <c:pt idx="3786">
                  <c:v>565.97</c:v>
                </c:pt>
                <c:pt idx="3787">
                  <c:v>565.97</c:v>
                </c:pt>
                <c:pt idx="3788">
                  <c:v>565.97</c:v>
                </c:pt>
                <c:pt idx="3789">
                  <c:v>565.97</c:v>
                </c:pt>
                <c:pt idx="3790">
                  <c:v>565.97</c:v>
                </c:pt>
                <c:pt idx="3791">
                  <c:v>565.97</c:v>
                </c:pt>
                <c:pt idx="3792">
                  <c:v>565.97</c:v>
                </c:pt>
                <c:pt idx="3793">
                  <c:v>565.97</c:v>
                </c:pt>
                <c:pt idx="3794">
                  <c:v>565.97</c:v>
                </c:pt>
                <c:pt idx="3795">
                  <c:v>565.97</c:v>
                </c:pt>
                <c:pt idx="3796">
                  <c:v>565.97</c:v>
                </c:pt>
                <c:pt idx="3797">
                  <c:v>565.97</c:v>
                </c:pt>
                <c:pt idx="3798">
                  <c:v>565.97</c:v>
                </c:pt>
                <c:pt idx="3799">
                  <c:v>565.97</c:v>
                </c:pt>
                <c:pt idx="3800">
                  <c:v>565.97</c:v>
                </c:pt>
                <c:pt idx="3801">
                  <c:v>565.97</c:v>
                </c:pt>
                <c:pt idx="3802">
                  <c:v>565.97</c:v>
                </c:pt>
                <c:pt idx="3803">
                  <c:v>565.97</c:v>
                </c:pt>
                <c:pt idx="3804">
                  <c:v>565.97</c:v>
                </c:pt>
                <c:pt idx="3805">
                  <c:v>565.97</c:v>
                </c:pt>
                <c:pt idx="3806">
                  <c:v>565.97</c:v>
                </c:pt>
                <c:pt idx="3807">
                  <c:v>565.97</c:v>
                </c:pt>
                <c:pt idx="3808">
                  <c:v>565.97</c:v>
                </c:pt>
                <c:pt idx="3809">
                  <c:v>565.97</c:v>
                </c:pt>
                <c:pt idx="3810">
                  <c:v>565.97</c:v>
                </c:pt>
                <c:pt idx="3811">
                  <c:v>565.97</c:v>
                </c:pt>
                <c:pt idx="3812">
                  <c:v>565.97</c:v>
                </c:pt>
                <c:pt idx="3813">
                  <c:v>565.97</c:v>
                </c:pt>
                <c:pt idx="3814">
                  <c:v>565.97</c:v>
                </c:pt>
                <c:pt idx="3815">
                  <c:v>565.97</c:v>
                </c:pt>
                <c:pt idx="3816">
                  <c:v>565.97</c:v>
                </c:pt>
                <c:pt idx="3817">
                  <c:v>565.97</c:v>
                </c:pt>
                <c:pt idx="3818">
                  <c:v>565.97</c:v>
                </c:pt>
                <c:pt idx="3819">
                  <c:v>565.96</c:v>
                </c:pt>
                <c:pt idx="3820">
                  <c:v>565.96</c:v>
                </c:pt>
                <c:pt idx="3821">
                  <c:v>565.96</c:v>
                </c:pt>
                <c:pt idx="3822">
                  <c:v>565.96</c:v>
                </c:pt>
                <c:pt idx="3823">
                  <c:v>565.96</c:v>
                </c:pt>
                <c:pt idx="3824">
                  <c:v>565.96</c:v>
                </c:pt>
                <c:pt idx="3825">
                  <c:v>565.96</c:v>
                </c:pt>
                <c:pt idx="3826">
                  <c:v>565.96</c:v>
                </c:pt>
                <c:pt idx="3827">
                  <c:v>565.96</c:v>
                </c:pt>
                <c:pt idx="3828">
                  <c:v>565.96</c:v>
                </c:pt>
                <c:pt idx="3829">
                  <c:v>565.96</c:v>
                </c:pt>
                <c:pt idx="3830">
                  <c:v>565.96</c:v>
                </c:pt>
                <c:pt idx="3831">
                  <c:v>565.96</c:v>
                </c:pt>
                <c:pt idx="3832">
                  <c:v>565.96</c:v>
                </c:pt>
                <c:pt idx="3833">
                  <c:v>565.96</c:v>
                </c:pt>
                <c:pt idx="3834">
                  <c:v>565.96</c:v>
                </c:pt>
                <c:pt idx="3835">
                  <c:v>565.96</c:v>
                </c:pt>
                <c:pt idx="3836">
                  <c:v>565.96</c:v>
                </c:pt>
                <c:pt idx="3837">
                  <c:v>565.96</c:v>
                </c:pt>
                <c:pt idx="3838">
                  <c:v>565.96</c:v>
                </c:pt>
                <c:pt idx="3839">
                  <c:v>565.96</c:v>
                </c:pt>
                <c:pt idx="3840">
                  <c:v>565.96</c:v>
                </c:pt>
                <c:pt idx="3841">
                  <c:v>565.96</c:v>
                </c:pt>
                <c:pt idx="3842">
                  <c:v>565.96</c:v>
                </c:pt>
                <c:pt idx="3843">
                  <c:v>565.96</c:v>
                </c:pt>
                <c:pt idx="3844">
                  <c:v>565.96</c:v>
                </c:pt>
                <c:pt idx="3845">
                  <c:v>565.96</c:v>
                </c:pt>
                <c:pt idx="3846">
                  <c:v>565.96</c:v>
                </c:pt>
                <c:pt idx="3847">
                  <c:v>565.96</c:v>
                </c:pt>
                <c:pt idx="3848">
                  <c:v>565.96</c:v>
                </c:pt>
                <c:pt idx="3849">
                  <c:v>565.96</c:v>
                </c:pt>
                <c:pt idx="3850">
                  <c:v>565.96</c:v>
                </c:pt>
                <c:pt idx="3851">
                  <c:v>565.96</c:v>
                </c:pt>
                <c:pt idx="3852">
                  <c:v>565.96</c:v>
                </c:pt>
                <c:pt idx="3853">
                  <c:v>565.96</c:v>
                </c:pt>
                <c:pt idx="3854">
                  <c:v>565.96</c:v>
                </c:pt>
                <c:pt idx="3855">
                  <c:v>565.96</c:v>
                </c:pt>
                <c:pt idx="3856">
                  <c:v>565.96</c:v>
                </c:pt>
                <c:pt idx="3857">
                  <c:v>565.96</c:v>
                </c:pt>
                <c:pt idx="3858">
                  <c:v>565.96</c:v>
                </c:pt>
                <c:pt idx="3859">
                  <c:v>565.96</c:v>
                </c:pt>
                <c:pt idx="3860">
                  <c:v>565.96</c:v>
                </c:pt>
                <c:pt idx="3861">
                  <c:v>565.96</c:v>
                </c:pt>
                <c:pt idx="3862">
                  <c:v>565.96</c:v>
                </c:pt>
                <c:pt idx="3863">
                  <c:v>565.96</c:v>
                </c:pt>
                <c:pt idx="3864">
                  <c:v>565.96</c:v>
                </c:pt>
                <c:pt idx="3865">
                  <c:v>565.96</c:v>
                </c:pt>
                <c:pt idx="3866">
                  <c:v>565.96</c:v>
                </c:pt>
                <c:pt idx="3867">
                  <c:v>565.96</c:v>
                </c:pt>
                <c:pt idx="3868">
                  <c:v>565.96</c:v>
                </c:pt>
                <c:pt idx="3869">
                  <c:v>565.96</c:v>
                </c:pt>
                <c:pt idx="3870">
                  <c:v>565.96</c:v>
                </c:pt>
                <c:pt idx="3871">
                  <c:v>565.96</c:v>
                </c:pt>
                <c:pt idx="3872">
                  <c:v>565.96</c:v>
                </c:pt>
                <c:pt idx="3873">
                  <c:v>565.95000000000005</c:v>
                </c:pt>
                <c:pt idx="3874">
                  <c:v>565.95000000000005</c:v>
                </c:pt>
                <c:pt idx="3875">
                  <c:v>565.95000000000005</c:v>
                </c:pt>
                <c:pt idx="3876">
                  <c:v>565.95000000000005</c:v>
                </c:pt>
                <c:pt idx="3877">
                  <c:v>565.95000000000005</c:v>
                </c:pt>
                <c:pt idx="3878">
                  <c:v>565.95000000000005</c:v>
                </c:pt>
                <c:pt idx="3879">
                  <c:v>565.95000000000005</c:v>
                </c:pt>
                <c:pt idx="3880">
                  <c:v>565.95000000000005</c:v>
                </c:pt>
                <c:pt idx="3881">
                  <c:v>565.95000000000005</c:v>
                </c:pt>
                <c:pt idx="3882">
                  <c:v>565.95000000000005</c:v>
                </c:pt>
                <c:pt idx="3883">
                  <c:v>565.95000000000005</c:v>
                </c:pt>
                <c:pt idx="3884">
                  <c:v>565.95000000000005</c:v>
                </c:pt>
                <c:pt idx="3885">
                  <c:v>565.95000000000005</c:v>
                </c:pt>
                <c:pt idx="3886">
                  <c:v>565.95000000000005</c:v>
                </c:pt>
                <c:pt idx="3887">
                  <c:v>565.95000000000005</c:v>
                </c:pt>
                <c:pt idx="3888">
                  <c:v>565.95000000000005</c:v>
                </c:pt>
                <c:pt idx="3889">
                  <c:v>565.95000000000005</c:v>
                </c:pt>
                <c:pt idx="3890">
                  <c:v>565.95000000000005</c:v>
                </c:pt>
                <c:pt idx="3891">
                  <c:v>565.95000000000005</c:v>
                </c:pt>
                <c:pt idx="3892">
                  <c:v>565.95000000000005</c:v>
                </c:pt>
                <c:pt idx="3893">
                  <c:v>565.95000000000005</c:v>
                </c:pt>
                <c:pt idx="3894">
                  <c:v>565.95000000000005</c:v>
                </c:pt>
                <c:pt idx="3895">
                  <c:v>565.95000000000005</c:v>
                </c:pt>
                <c:pt idx="3896">
                  <c:v>565.95000000000005</c:v>
                </c:pt>
                <c:pt idx="3897">
                  <c:v>565.95000000000005</c:v>
                </c:pt>
                <c:pt idx="3898">
                  <c:v>565.95000000000005</c:v>
                </c:pt>
                <c:pt idx="3899">
                  <c:v>565.95000000000005</c:v>
                </c:pt>
                <c:pt idx="3900">
                  <c:v>565.95000000000005</c:v>
                </c:pt>
                <c:pt idx="3901">
                  <c:v>565.95000000000005</c:v>
                </c:pt>
                <c:pt idx="3902">
                  <c:v>565.95000000000005</c:v>
                </c:pt>
                <c:pt idx="3903">
                  <c:v>565.95000000000005</c:v>
                </c:pt>
                <c:pt idx="3904">
                  <c:v>565.95000000000005</c:v>
                </c:pt>
                <c:pt idx="3905">
                  <c:v>565.95000000000005</c:v>
                </c:pt>
                <c:pt idx="3906">
                  <c:v>565.95000000000005</c:v>
                </c:pt>
                <c:pt idx="3907">
                  <c:v>565.95000000000005</c:v>
                </c:pt>
                <c:pt idx="3908">
                  <c:v>565.95000000000005</c:v>
                </c:pt>
                <c:pt idx="3909">
                  <c:v>565.95000000000005</c:v>
                </c:pt>
                <c:pt idx="3910">
                  <c:v>565.95000000000005</c:v>
                </c:pt>
                <c:pt idx="3911">
                  <c:v>565.95000000000005</c:v>
                </c:pt>
                <c:pt idx="3912">
                  <c:v>565.95000000000005</c:v>
                </c:pt>
                <c:pt idx="3913">
                  <c:v>565.95000000000005</c:v>
                </c:pt>
                <c:pt idx="3914">
                  <c:v>565.95000000000005</c:v>
                </c:pt>
                <c:pt idx="3915">
                  <c:v>565.95000000000005</c:v>
                </c:pt>
                <c:pt idx="3916">
                  <c:v>565.95000000000005</c:v>
                </c:pt>
                <c:pt idx="3917">
                  <c:v>565.95000000000005</c:v>
                </c:pt>
                <c:pt idx="3918">
                  <c:v>565.95000000000005</c:v>
                </c:pt>
                <c:pt idx="3919">
                  <c:v>565.95000000000005</c:v>
                </c:pt>
                <c:pt idx="3920">
                  <c:v>565.95000000000005</c:v>
                </c:pt>
                <c:pt idx="3921">
                  <c:v>565.95000000000005</c:v>
                </c:pt>
                <c:pt idx="3922">
                  <c:v>565.95000000000005</c:v>
                </c:pt>
                <c:pt idx="3923">
                  <c:v>565.95000000000005</c:v>
                </c:pt>
                <c:pt idx="3924">
                  <c:v>565.95000000000005</c:v>
                </c:pt>
                <c:pt idx="3925">
                  <c:v>565.95000000000005</c:v>
                </c:pt>
                <c:pt idx="3926">
                  <c:v>565.95000000000005</c:v>
                </c:pt>
                <c:pt idx="3927">
                  <c:v>565.95000000000005</c:v>
                </c:pt>
                <c:pt idx="3928">
                  <c:v>565.95000000000005</c:v>
                </c:pt>
                <c:pt idx="3929">
                  <c:v>565.95000000000005</c:v>
                </c:pt>
                <c:pt idx="3930">
                  <c:v>565.95000000000005</c:v>
                </c:pt>
                <c:pt idx="3931">
                  <c:v>565.95000000000005</c:v>
                </c:pt>
                <c:pt idx="3932">
                  <c:v>565.94000000000005</c:v>
                </c:pt>
                <c:pt idx="3933">
                  <c:v>565.94000000000005</c:v>
                </c:pt>
                <c:pt idx="3934">
                  <c:v>565.94000000000005</c:v>
                </c:pt>
                <c:pt idx="3935">
                  <c:v>565.94000000000005</c:v>
                </c:pt>
                <c:pt idx="3936">
                  <c:v>565.94000000000005</c:v>
                </c:pt>
                <c:pt idx="3937">
                  <c:v>565.94000000000005</c:v>
                </c:pt>
                <c:pt idx="3938">
                  <c:v>565.94000000000005</c:v>
                </c:pt>
                <c:pt idx="3939">
                  <c:v>565.94000000000005</c:v>
                </c:pt>
                <c:pt idx="3940">
                  <c:v>565.94000000000005</c:v>
                </c:pt>
                <c:pt idx="3941">
                  <c:v>565.94000000000005</c:v>
                </c:pt>
                <c:pt idx="3942">
                  <c:v>565.94000000000005</c:v>
                </c:pt>
                <c:pt idx="3943">
                  <c:v>565.94000000000005</c:v>
                </c:pt>
                <c:pt idx="3944">
                  <c:v>565.94000000000005</c:v>
                </c:pt>
                <c:pt idx="3945">
                  <c:v>565.94000000000005</c:v>
                </c:pt>
                <c:pt idx="3946">
                  <c:v>565.94000000000005</c:v>
                </c:pt>
                <c:pt idx="3947">
                  <c:v>565.94000000000005</c:v>
                </c:pt>
                <c:pt idx="3948">
                  <c:v>565.94000000000005</c:v>
                </c:pt>
                <c:pt idx="3949">
                  <c:v>565.94000000000005</c:v>
                </c:pt>
                <c:pt idx="3950">
                  <c:v>565.94000000000005</c:v>
                </c:pt>
                <c:pt idx="3951">
                  <c:v>565.94000000000005</c:v>
                </c:pt>
                <c:pt idx="3952">
                  <c:v>565.94000000000005</c:v>
                </c:pt>
                <c:pt idx="3953">
                  <c:v>565.94000000000005</c:v>
                </c:pt>
                <c:pt idx="3954">
                  <c:v>565.94000000000005</c:v>
                </c:pt>
                <c:pt idx="3955">
                  <c:v>565.94000000000005</c:v>
                </c:pt>
                <c:pt idx="3956">
                  <c:v>565.94000000000005</c:v>
                </c:pt>
                <c:pt idx="3957">
                  <c:v>565.94000000000005</c:v>
                </c:pt>
                <c:pt idx="3958">
                  <c:v>565.94000000000005</c:v>
                </c:pt>
                <c:pt idx="3959">
                  <c:v>565.94000000000005</c:v>
                </c:pt>
                <c:pt idx="3960">
                  <c:v>565.94000000000005</c:v>
                </c:pt>
                <c:pt idx="3961">
                  <c:v>565.94000000000005</c:v>
                </c:pt>
                <c:pt idx="3962">
                  <c:v>565.94000000000005</c:v>
                </c:pt>
                <c:pt idx="3963">
                  <c:v>565.94000000000005</c:v>
                </c:pt>
                <c:pt idx="3964">
                  <c:v>565.94000000000005</c:v>
                </c:pt>
                <c:pt idx="3965">
                  <c:v>565.94000000000005</c:v>
                </c:pt>
                <c:pt idx="3966">
                  <c:v>565.94000000000005</c:v>
                </c:pt>
                <c:pt idx="3967">
                  <c:v>565.94000000000005</c:v>
                </c:pt>
                <c:pt idx="3968">
                  <c:v>565.94000000000005</c:v>
                </c:pt>
                <c:pt idx="3969">
                  <c:v>565.94000000000005</c:v>
                </c:pt>
                <c:pt idx="3970">
                  <c:v>565.94000000000005</c:v>
                </c:pt>
                <c:pt idx="3971">
                  <c:v>565.94000000000005</c:v>
                </c:pt>
                <c:pt idx="3972">
                  <c:v>565.94000000000005</c:v>
                </c:pt>
                <c:pt idx="3973">
                  <c:v>565.94000000000005</c:v>
                </c:pt>
                <c:pt idx="3974">
                  <c:v>565.94000000000005</c:v>
                </c:pt>
                <c:pt idx="3975">
                  <c:v>565.94000000000005</c:v>
                </c:pt>
                <c:pt idx="3976">
                  <c:v>565.94000000000005</c:v>
                </c:pt>
                <c:pt idx="3977">
                  <c:v>565.94000000000005</c:v>
                </c:pt>
                <c:pt idx="3978">
                  <c:v>565.94000000000005</c:v>
                </c:pt>
                <c:pt idx="3979">
                  <c:v>565.94000000000005</c:v>
                </c:pt>
                <c:pt idx="3980">
                  <c:v>565.94000000000005</c:v>
                </c:pt>
                <c:pt idx="3981">
                  <c:v>565.94000000000005</c:v>
                </c:pt>
                <c:pt idx="3982">
                  <c:v>565.94000000000005</c:v>
                </c:pt>
                <c:pt idx="3983">
                  <c:v>565.94000000000005</c:v>
                </c:pt>
                <c:pt idx="3984">
                  <c:v>565.94000000000005</c:v>
                </c:pt>
                <c:pt idx="3985">
                  <c:v>565.94000000000005</c:v>
                </c:pt>
                <c:pt idx="3986">
                  <c:v>565.94000000000005</c:v>
                </c:pt>
                <c:pt idx="3987">
                  <c:v>565.94000000000005</c:v>
                </c:pt>
                <c:pt idx="3988">
                  <c:v>565.94000000000005</c:v>
                </c:pt>
                <c:pt idx="3989">
                  <c:v>565.94000000000005</c:v>
                </c:pt>
                <c:pt idx="3990">
                  <c:v>565.94000000000005</c:v>
                </c:pt>
                <c:pt idx="3991">
                  <c:v>565.94000000000005</c:v>
                </c:pt>
                <c:pt idx="3992">
                  <c:v>565.94000000000005</c:v>
                </c:pt>
                <c:pt idx="3993">
                  <c:v>565.94000000000005</c:v>
                </c:pt>
                <c:pt idx="3994">
                  <c:v>565.92999999999995</c:v>
                </c:pt>
                <c:pt idx="3995">
                  <c:v>565.92999999999995</c:v>
                </c:pt>
                <c:pt idx="3996">
                  <c:v>565.92999999999995</c:v>
                </c:pt>
                <c:pt idx="3997">
                  <c:v>565.92999999999995</c:v>
                </c:pt>
                <c:pt idx="3998">
                  <c:v>565.92999999999995</c:v>
                </c:pt>
                <c:pt idx="3999">
                  <c:v>565.92999999999995</c:v>
                </c:pt>
                <c:pt idx="4000">
                  <c:v>565.92999999999995</c:v>
                </c:pt>
                <c:pt idx="4001">
                  <c:v>565.92999999999995</c:v>
                </c:pt>
                <c:pt idx="4002">
                  <c:v>565.92999999999995</c:v>
                </c:pt>
                <c:pt idx="4003">
                  <c:v>565.92999999999995</c:v>
                </c:pt>
                <c:pt idx="4004">
                  <c:v>565.92999999999995</c:v>
                </c:pt>
                <c:pt idx="4005">
                  <c:v>565.92999999999995</c:v>
                </c:pt>
                <c:pt idx="4006">
                  <c:v>565.92999999999995</c:v>
                </c:pt>
                <c:pt idx="4007">
                  <c:v>565.92999999999995</c:v>
                </c:pt>
                <c:pt idx="4008">
                  <c:v>565.92999999999995</c:v>
                </c:pt>
                <c:pt idx="4009">
                  <c:v>565.92999999999995</c:v>
                </c:pt>
                <c:pt idx="4010">
                  <c:v>565.92999999999995</c:v>
                </c:pt>
                <c:pt idx="4011">
                  <c:v>565.92999999999995</c:v>
                </c:pt>
                <c:pt idx="4012">
                  <c:v>565.92999999999995</c:v>
                </c:pt>
                <c:pt idx="4013">
                  <c:v>565.92999999999995</c:v>
                </c:pt>
                <c:pt idx="4014">
                  <c:v>565.92999999999995</c:v>
                </c:pt>
                <c:pt idx="4015">
                  <c:v>565.92999999999995</c:v>
                </c:pt>
                <c:pt idx="4016">
                  <c:v>565.92999999999995</c:v>
                </c:pt>
                <c:pt idx="4017">
                  <c:v>565.92999999999995</c:v>
                </c:pt>
                <c:pt idx="4018">
                  <c:v>565.92999999999995</c:v>
                </c:pt>
                <c:pt idx="4019">
                  <c:v>565.92999999999995</c:v>
                </c:pt>
                <c:pt idx="4020">
                  <c:v>565.92999999999995</c:v>
                </c:pt>
                <c:pt idx="4021">
                  <c:v>565.92999999999995</c:v>
                </c:pt>
                <c:pt idx="4022">
                  <c:v>565.92999999999995</c:v>
                </c:pt>
                <c:pt idx="4023">
                  <c:v>565.92999999999995</c:v>
                </c:pt>
                <c:pt idx="4024">
                  <c:v>565.92999999999995</c:v>
                </c:pt>
                <c:pt idx="4025">
                  <c:v>565.92999999999995</c:v>
                </c:pt>
                <c:pt idx="4026">
                  <c:v>565.92999999999995</c:v>
                </c:pt>
                <c:pt idx="4027">
                  <c:v>565.92999999999995</c:v>
                </c:pt>
                <c:pt idx="4028">
                  <c:v>565.92999999999995</c:v>
                </c:pt>
                <c:pt idx="4029">
                  <c:v>565.92999999999995</c:v>
                </c:pt>
                <c:pt idx="4030">
                  <c:v>565.92999999999995</c:v>
                </c:pt>
                <c:pt idx="4031">
                  <c:v>565.92999999999995</c:v>
                </c:pt>
                <c:pt idx="4032">
                  <c:v>565.92999999999995</c:v>
                </c:pt>
                <c:pt idx="4033">
                  <c:v>565.92999999999995</c:v>
                </c:pt>
                <c:pt idx="4034">
                  <c:v>565.92999999999995</c:v>
                </c:pt>
                <c:pt idx="4035">
                  <c:v>565.92999999999995</c:v>
                </c:pt>
                <c:pt idx="4036">
                  <c:v>565.92999999999995</c:v>
                </c:pt>
                <c:pt idx="4037">
                  <c:v>565.92999999999995</c:v>
                </c:pt>
                <c:pt idx="4038">
                  <c:v>565.92999999999995</c:v>
                </c:pt>
                <c:pt idx="4039">
                  <c:v>565.92999999999995</c:v>
                </c:pt>
                <c:pt idx="4040">
                  <c:v>565.92999999999995</c:v>
                </c:pt>
                <c:pt idx="4041">
                  <c:v>565.92999999999995</c:v>
                </c:pt>
                <c:pt idx="4042">
                  <c:v>565.92999999999995</c:v>
                </c:pt>
                <c:pt idx="4043">
                  <c:v>565.92999999999995</c:v>
                </c:pt>
                <c:pt idx="4044">
                  <c:v>565.92999999999995</c:v>
                </c:pt>
                <c:pt idx="4045">
                  <c:v>565.92999999999995</c:v>
                </c:pt>
                <c:pt idx="4046">
                  <c:v>565.92999999999995</c:v>
                </c:pt>
                <c:pt idx="4047">
                  <c:v>565.92999999999995</c:v>
                </c:pt>
                <c:pt idx="4048">
                  <c:v>565.92999999999995</c:v>
                </c:pt>
                <c:pt idx="4049">
                  <c:v>565.91999999999996</c:v>
                </c:pt>
                <c:pt idx="4050">
                  <c:v>565.91999999999996</c:v>
                </c:pt>
                <c:pt idx="4051">
                  <c:v>565.91999999999996</c:v>
                </c:pt>
                <c:pt idx="4052">
                  <c:v>565.91999999999996</c:v>
                </c:pt>
                <c:pt idx="4053">
                  <c:v>565.91999999999996</c:v>
                </c:pt>
                <c:pt idx="4054">
                  <c:v>565.91999999999996</c:v>
                </c:pt>
                <c:pt idx="4055">
                  <c:v>565.91999999999996</c:v>
                </c:pt>
                <c:pt idx="4056">
                  <c:v>565.91999999999996</c:v>
                </c:pt>
                <c:pt idx="4057">
                  <c:v>565.91999999999996</c:v>
                </c:pt>
                <c:pt idx="4058">
                  <c:v>565.91999999999996</c:v>
                </c:pt>
                <c:pt idx="4059">
                  <c:v>565.91999999999996</c:v>
                </c:pt>
                <c:pt idx="4060">
                  <c:v>565.91999999999996</c:v>
                </c:pt>
                <c:pt idx="4061">
                  <c:v>565.91999999999996</c:v>
                </c:pt>
                <c:pt idx="4062">
                  <c:v>565.91999999999996</c:v>
                </c:pt>
                <c:pt idx="4063">
                  <c:v>565.91999999999996</c:v>
                </c:pt>
                <c:pt idx="4064">
                  <c:v>565.91999999999996</c:v>
                </c:pt>
                <c:pt idx="4065">
                  <c:v>565.91999999999996</c:v>
                </c:pt>
                <c:pt idx="4066">
                  <c:v>565.91999999999996</c:v>
                </c:pt>
                <c:pt idx="4067">
                  <c:v>565.91999999999996</c:v>
                </c:pt>
                <c:pt idx="4068">
                  <c:v>565.91999999999996</c:v>
                </c:pt>
                <c:pt idx="4069">
                  <c:v>565.91999999999996</c:v>
                </c:pt>
                <c:pt idx="4070">
                  <c:v>565.91999999999996</c:v>
                </c:pt>
                <c:pt idx="4071">
                  <c:v>565.91999999999996</c:v>
                </c:pt>
                <c:pt idx="4072">
                  <c:v>565.91999999999996</c:v>
                </c:pt>
                <c:pt idx="4073">
                  <c:v>565.91999999999996</c:v>
                </c:pt>
                <c:pt idx="4074">
                  <c:v>565.91999999999996</c:v>
                </c:pt>
                <c:pt idx="4075">
                  <c:v>565.91999999999996</c:v>
                </c:pt>
                <c:pt idx="4076">
                  <c:v>565.91999999999996</c:v>
                </c:pt>
                <c:pt idx="4077">
                  <c:v>565.91999999999996</c:v>
                </c:pt>
                <c:pt idx="4078">
                  <c:v>565.91999999999996</c:v>
                </c:pt>
                <c:pt idx="4079">
                  <c:v>565.91999999999996</c:v>
                </c:pt>
                <c:pt idx="4080">
                  <c:v>565.91999999999996</c:v>
                </c:pt>
                <c:pt idx="4081">
                  <c:v>565.91999999999996</c:v>
                </c:pt>
                <c:pt idx="4082">
                  <c:v>565.91999999999996</c:v>
                </c:pt>
                <c:pt idx="4083">
                  <c:v>565.91999999999996</c:v>
                </c:pt>
                <c:pt idx="4084">
                  <c:v>565.91999999999996</c:v>
                </c:pt>
                <c:pt idx="4085">
                  <c:v>565.91999999999996</c:v>
                </c:pt>
                <c:pt idx="4086">
                  <c:v>565.91999999999996</c:v>
                </c:pt>
                <c:pt idx="4087">
                  <c:v>565.91999999999996</c:v>
                </c:pt>
                <c:pt idx="4088">
                  <c:v>565.91999999999996</c:v>
                </c:pt>
                <c:pt idx="4089">
                  <c:v>565.91999999999996</c:v>
                </c:pt>
                <c:pt idx="4090">
                  <c:v>565.91999999999996</c:v>
                </c:pt>
                <c:pt idx="4091">
                  <c:v>565.91999999999996</c:v>
                </c:pt>
                <c:pt idx="4092">
                  <c:v>565.91999999999996</c:v>
                </c:pt>
                <c:pt idx="4093">
                  <c:v>565.91999999999996</c:v>
                </c:pt>
                <c:pt idx="4094">
                  <c:v>565.91999999999996</c:v>
                </c:pt>
                <c:pt idx="4095">
                  <c:v>565.91999999999996</c:v>
                </c:pt>
                <c:pt idx="4096">
                  <c:v>565.91999999999996</c:v>
                </c:pt>
                <c:pt idx="4097">
                  <c:v>565.91999999999996</c:v>
                </c:pt>
                <c:pt idx="4098">
                  <c:v>565.91</c:v>
                </c:pt>
                <c:pt idx="4099">
                  <c:v>565.91</c:v>
                </c:pt>
                <c:pt idx="4100">
                  <c:v>565.91</c:v>
                </c:pt>
                <c:pt idx="4101">
                  <c:v>565.91</c:v>
                </c:pt>
                <c:pt idx="4102">
                  <c:v>565.91</c:v>
                </c:pt>
                <c:pt idx="4103">
                  <c:v>565.91</c:v>
                </c:pt>
                <c:pt idx="4104">
                  <c:v>565.91</c:v>
                </c:pt>
                <c:pt idx="4105">
                  <c:v>565.91</c:v>
                </c:pt>
                <c:pt idx="4106">
                  <c:v>565.91</c:v>
                </c:pt>
                <c:pt idx="4107">
                  <c:v>565.91</c:v>
                </c:pt>
                <c:pt idx="4108">
                  <c:v>565.91</c:v>
                </c:pt>
                <c:pt idx="4109">
                  <c:v>565.91</c:v>
                </c:pt>
                <c:pt idx="4110">
                  <c:v>565.91</c:v>
                </c:pt>
                <c:pt idx="4111">
                  <c:v>565.91</c:v>
                </c:pt>
                <c:pt idx="4112">
                  <c:v>565.91</c:v>
                </c:pt>
                <c:pt idx="4113">
                  <c:v>565.91</c:v>
                </c:pt>
                <c:pt idx="4114">
                  <c:v>565.91</c:v>
                </c:pt>
                <c:pt idx="4115">
                  <c:v>565.91</c:v>
                </c:pt>
                <c:pt idx="4116">
                  <c:v>565.91</c:v>
                </c:pt>
                <c:pt idx="4117">
                  <c:v>565.91</c:v>
                </c:pt>
                <c:pt idx="4118">
                  <c:v>565.91</c:v>
                </c:pt>
                <c:pt idx="4119">
                  <c:v>565.91</c:v>
                </c:pt>
                <c:pt idx="4120">
                  <c:v>565.91</c:v>
                </c:pt>
                <c:pt idx="4121">
                  <c:v>565.91</c:v>
                </c:pt>
                <c:pt idx="4122">
                  <c:v>565.91</c:v>
                </c:pt>
                <c:pt idx="4123">
                  <c:v>565.91</c:v>
                </c:pt>
                <c:pt idx="4124">
                  <c:v>565.91</c:v>
                </c:pt>
                <c:pt idx="4125">
                  <c:v>565.91</c:v>
                </c:pt>
                <c:pt idx="4126">
                  <c:v>565.91</c:v>
                </c:pt>
                <c:pt idx="4127">
                  <c:v>565.91</c:v>
                </c:pt>
                <c:pt idx="4128">
                  <c:v>565.91</c:v>
                </c:pt>
                <c:pt idx="4129">
                  <c:v>565.91</c:v>
                </c:pt>
                <c:pt idx="4130">
                  <c:v>565.91</c:v>
                </c:pt>
                <c:pt idx="4131">
                  <c:v>565.91</c:v>
                </c:pt>
                <c:pt idx="4132">
                  <c:v>565.91</c:v>
                </c:pt>
                <c:pt idx="4133">
                  <c:v>565.91</c:v>
                </c:pt>
                <c:pt idx="4134">
                  <c:v>565.91</c:v>
                </c:pt>
                <c:pt idx="4135">
                  <c:v>565.91</c:v>
                </c:pt>
                <c:pt idx="4136">
                  <c:v>565.91</c:v>
                </c:pt>
                <c:pt idx="4137">
                  <c:v>565.91</c:v>
                </c:pt>
                <c:pt idx="4138">
                  <c:v>565.91</c:v>
                </c:pt>
                <c:pt idx="4139">
                  <c:v>565.91</c:v>
                </c:pt>
                <c:pt idx="4140">
                  <c:v>565.91</c:v>
                </c:pt>
                <c:pt idx="4141">
                  <c:v>565.91</c:v>
                </c:pt>
                <c:pt idx="4142">
                  <c:v>565.91</c:v>
                </c:pt>
                <c:pt idx="4143">
                  <c:v>565.91</c:v>
                </c:pt>
                <c:pt idx="4144">
                  <c:v>565.91</c:v>
                </c:pt>
                <c:pt idx="4145">
                  <c:v>565.91</c:v>
                </c:pt>
                <c:pt idx="4146">
                  <c:v>565.91</c:v>
                </c:pt>
                <c:pt idx="4147">
                  <c:v>565.91</c:v>
                </c:pt>
                <c:pt idx="4148">
                  <c:v>565.91</c:v>
                </c:pt>
                <c:pt idx="4149">
                  <c:v>565.91</c:v>
                </c:pt>
                <c:pt idx="4150">
                  <c:v>565.91</c:v>
                </c:pt>
                <c:pt idx="4151">
                  <c:v>565.91</c:v>
                </c:pt>
                <c:pt idx="4152">
                  <c:v>565.9</c:v>
                </c:pt>
                <c:pt idx="4153">
                  <c:v>565.9</c:v>
                </c:pt>
                <c:pt idx="4154">
                  <c:v>565.9</c:v>
                </c:pt>
                <c:pt idx="4155">
                  <c:v>565.9</c:v>
                </c:pt>
                <c:pt idx="4156">
                  <c:v>565.9</c:v>
                </c:pt>
                <c:pt idx="4157">
                  <c:v>565.9</c:v>
                </c:pt>
                <c:pt idx="4158">
                  <c:v>565.9</c:v>
                </c:pt>
                <c:pt idx="4159">
                  <c:v>565.9</c:v>
                </c:pt>
                <c:pt idx="4160">
                  <c:v>565.9</c:v>
                </c:pt>
                <c:pt idx="4161">
                  <c:v>565.9</c:v>
                </c:pt>
                <c:pt idx="4162">
                  <c:v>565.9</c:v>
                </c:pt>
                <c:pt idx="4163">
                  <c:v>565.9</c:v>
                </c:pt>
                <c:pt idx="4164">
                  <c:v>565.9</c:v>
                </c:pt>
                <c:pt idx="4165">
                  <c:v>565.9</c:v>
                </c:pt>
                <c:pt idx="4166">
                  <c:v>565.9</c:v>
                </c:pt>
                <c:pt idx="4167">
                  <c:v>565.9</c:v>
                </c:pt>
                <c:pt idx="4168">
                  <c:v>565.9</c:v>
                </c:pt>
                <c:pt idx="4169">
                  <c:v>565.9</c:v>
                </c:pt>
                <c:pt idx="4170">
                  <c:v>565.9</c:v>
                </c:pt>
                <c:pt idx="4171">
                  <c:v>565.9</c:v>
                </c:pt>
                <c:pt idx="4172">
                  <c:v>565.9</c:v>
                </c:pt>
                <c:pt idx="4173">
                  <c:v>565.9</c:v>
                </c:pt>
                <c:pt idx="4174">
                  <c:v>565.9</c:v>
                </c:pt>
                <c:pt idx="4175">
                  <c:v>565.89</c:v>
                </c:pt>
                <c:pt idx="4176">
                  <c:v>565.89</c:v>
                </c:pt>
                <c:pt idx="4177">
                  <c:v>565.89</c:v>
                </c:pt>
                <c:pt idx="4178">
                  <c:v>565.89</c:v>
                </c:pt>
                <c:pt idx="4179">
                  <c:v>565.89</c:v>
                </c:pt>
                <c:pt idx="4180">
                  <c:v>565.89</c:v>
                </c:pt>
                <c:pt idx="4181">
                  <c:v>565.89</c:v>
                </c:pt>
                <c:pt idx="4182">
                  <c:v>565.89</c:v>
                </c:pt>
                <c:pt idx="4183">
                  <c:v>565.89</c:v>
                </c:pt>
                <c:pt idx="4184">
                  <c:v>565.89</c:v>
                </c:pt>
                <c:pt idx="4185">
                  <c:v>565.89</c:v>
                </c:pt>
                <c:pt idx="4186">
                  <c:v>565.89</c:v>
                </c:pt>
                <c:pt idx="4187">
                  <c:v>565.89</c:v>
                </c:pt>
                <c:pt idx="4188">
                  <c:v>565.89</c:v>
                </c:pt>
                <c:pt idx="4189">
                  <c:v>565.9</c:v>
                </c:pt>
                <c:pt idx="4190">
                  <c:v>565.9</c:v>
                </c:pt>
                <c:pt idx="4191">
                  <c:v>565.9</c:v>
                </c:pt>
                <c:pt idx="4192">
                  <c:v>565.9</c:v>
                </c:pt>
                <c:pt idx="4193">
                  <c:v>565.9</c:v>
                </c:pt>
                <c:pt idx="4194">
                  <c:v>565.9</c:v>
                </c:pt>
                <c:pt idx="4195">
                  <c:v>565.9</c:v>
                </c:pt>
                <c:pt idx="4196">
                  <c:v>565.9</c:v>
                </c:pt>
                <c:pt idx="4197">
                  <c:v>565.9</c:v>
                </c:pt>
                <c:pt idx="4198">
                  <c:v>565.91</c:v>
                </c:pt>
                <c:pt idx="4199">
                  <c:v>565.91</c:v>
                </c:pt>
                <c:pt idx="4200">
                  <c:v>565.91</c:v>
                </c:pt>
                <c:pt idx="4201">
                  <c:v>565.91</c:v>
                </c:pt>
                <c:pt idx="4202">
                  <c:v>565.91</c:v>
                </c:pt>
                <c:pt idx="4203">
                  <c:v>565.91</c:v>
                </c:pt>
                <c:pt idx="4204">
                  <c:v>565.91</c:v>
                </c:pt>
                <c:pt idx="4205">
                  <c:v>565.91</c:v>
                </c:pt>
                <c:pt idx="4206">
                  <c:v>565.91</c:v>
                </c:pt>
                <c:pt idx="4207">
                  <c:v>565.91</c:v>
                </c:pt>
                <c:pt idx="4208">
                  <c:v>565.91</c:v>
                </c:pt>
                <c:pt idx="4209">
                  <c:v>565.91</c:v>
                </c:pt>
                <c:pt idx="4210">
                  <c:v>565.91</c:v>
                </c:pt>
                <c:pt idx="4211">
                  <c:v>565.9</c:v>
                </c:pt>
                <c:pt idx="4212">
                  <c:v>565.9</c:v>
                </c:pt>
                <c:pt idx="4213">
                  <c:v>565.9</c:v>
                </c:pt>
                <c:pt idx="4214">
                  <c:v>565.9</c:v>
                </c:pt>
                <c:pt idx="4215">
                  <c:v>565.9</c:v>
                </c:pt>
                <c:pt idx="4216">
                  <c:v>565.9</c:v>
                </c:pt>
                <c:pt idx="4217">
                  <c:v>565.89</c:v>
                </c:pt>
                <c:pt idx="4218">
                  <c:v>565.89</c:v>
                </c:pt>
                <c:pt idx="4219">
                  <c:v>565.89</c:v>
                </c:pt>
                <c:pt idx="4220">
                  <c:v>565.89</c:v>
                </c:pt>
                <c:pt idx="4221">
                  <c:v>565.89</c:v>
                </c:pt>
                <c:pt idx="4222">
                  <c:v>565.89</c:v>
                </c:pt>
                <c:pt idx="4223">
                  <c:v>565.89</c:v>
                </c:pt>
                <c:pt idx="4224">
                  <c:v>565.89</c:v>
                </c:pt>
                <c:pt idx="4225">
                  <c:v>565.89</c:v>
                </c:pt>
                <c:pt idx="4226">
                  <c:v>565.88</c:v>
                </c:pt>
                <c:pt idx="4227">
                  <c:v>565.88</c:v>
                </c:pt>
                <c:pt idx="4228">
                  <c:v>565.88</c:v>
                </c:pt>
                <c:pt idx="4229">
                  <c:v>565.88</c:v>
                </c:pt>
                <c:pt idx="4230">
                  <c:v>565.88</c:v>
                </c:pt>
                <c:pt idx="4231">
                  <c:v>565.88</c:v>
                </c:pt>
                <c:pt idx="4232">
                  <c:v>565.88</c:v>
                </c:pt>
                <c:pt idx="4233">
                  <c:v>565.88</c:v>
                </c:pt>
                <c:pt idx="4234">
                  <c:v>565.89</c:v>
                </c:pt>
                <c:pt idx="4235">
                  <c:v>565.89</c:v>
                </c:pt>
                <c:pt idx="4236">
                  <c:v>565.89</c:v>
                </c:pt>
                <c:pt idx="4237">
                  <c:v>565.89</c:v>
                </c:pt>
                <c:pt idx="4238">
                  <c:v>565.89</c:v>
                </c:pt>
                <c:pt idx="4239">
                  <c:v>565.89</c:v>
                </c:pt>
                <c:pt idx="4240">
                  <c:v>565.89</c:v>
                </c:pt>
                <c:pt idx="4241">
                  <c:v>565.89</c:v>
                </c:pt>
                <c:pt idx="4242">
                  <c:v>565.89</c:v>
                </c:pt>
                <c:pt idx="4243">
                  <c:v>565.89</c:v>
                </c:pt>
                <c:pt idx="4244">
                  <c:v>565.89</c:v>
                </c:pt>
                <c:pt idx="4245">
                  <c:v>565.89</c:v>
                </c:pt>
                <c:pt idx="4246">
                  <c:v>565.89</c:v>
                </c:pt>
                <c:pt idx="4247">
                  <c:v>565.89</c:v>
                </c:pt>
                <c:pt idx="4248">
                  <c:v>565.89</c:v>
                </c:pt>
                <c:pt idx="4249">
                  <c:v>565.89</c:v>
                </c:pt>
                <c:pt idx="4250">
                  <c:v>565.89</c:v>
                </c:pt>
                <c:pt idx="4251">
                  <c:v>565.89</c:v>
                </c:pt>
                <c:pt idx="4252">
                  <c:v>565.89</c:v>
                </c:pt>
                <c:pt idx="4253">
                  <c:v>565.89</c:v>
                </c:pt>
                <c:pt idx="4254">
                  <c:v>565.89</c:v>
                </c:pt>
                <c:pt idx="4255">
                  <c:v>565.89</c:v>
                </c:pt>
                <c:pt idx="4256">
                  <c:v>565.89</c:v>
                </c:pt>
                <c:pt idx="4257">
                  <c:v>565.89</c:v>
                </c:pt>
                <c:pt idx="4258">
                  <c:v>565.89</c:v>
                </c:pt>
                <c:pt idx="4259">
                  <c:v>565.89</c:v>
                </c:pt>
                <c:pt idx="4260">
                  <c:v>565.89</c:v>
                </c:pt>
                <c:pt idx="4261">
                  <c:v>565.89</c:v>
                </c:pt>
                <c:pt idx="4262">
                  <c:v>565.89</c:v>
                </c:pt>
                <c:pt idx="4263">
                  <c:v>565.89</c:v>
                </c:pt>
                <c:pt idx="4264">
                  <c:v>565.89</c:v>
                </c:pt>
                <c:pt idx="4265">
                  <c:v>565.89</c:v>
                </c:pt>
                <c:pt idx="4266">
                  <c:v>565.89</c:v>
                </c:pt>
                <c:pt idx="4267">
                  <c:v>565.89</c:v>
                </c:pt>
                <c:pt idx="4268">
                  <c:v>565.89</c:v>
                </c:pt>
                <c:pt idx="4269">
                  <c:v>565.89</c:v>
                </c:pt>
                <c:pt idx="4270">
                  <c:v>565.89</c:v>
                </c:pt>
                <c:pt idx="4271">
                  <c:v>565.89</c:v>
                </c:pt>
                <c:pt idx="4272">
                  <c:v>565.89</c:v>
                </c:pt>
                <c:pt idx="4273">
                  <c:v>565.89</c:v>
                </c:pt>
                <c:pt idx="4274">
                  <c:v>565.89</c:v>
                </c:pt>
                <c:pt idx="4275">
                  <c:v>565.89</c:v>
                </c:pt>
                <c:pt idx="4276">
                  <c:v>565.89</c:v>
                </c:pt>
                <c:pt idx="4277">
                  <c:v>565.89</c:v>
                </c:pt>
                <c:pt idx="4278">
                  <c:v>565.89</c:v>
                </c:pt>
                <c:pt idx="4279">
                  <c:v>565.89</c:v>
                </c:pt>
                <c:pt idx="4280">
                  <c:v>565.89</c:v>
                </c:pt>
                <c:pt idx="4281">
                  <c:v>565.89</c:v>
                </c:pt>
                <c:pt idx="4282">
                  <c:v>565.89</c:v>
                </c:pt>
                <c:pt idx="4283">
                  <c:v>565.89</c:v>
                </c:pt>
                <c:pt idx="4284">
                  <c:v>565.88</c:v>
                </c:pt>
                <c:pt idx="4285">
                  <c:v>565.88</c:v>
                </c:pt>
                <c:pt idx="4286">
                  <c:v>565.88</c:v>
                </c:pt>
                <c:pt idx="4287">
                  <c:v>565.88</c:v>
                </c:pt>
                <c:pt idx="4288">
                  <c:v>565.88</c:v>
                </c:pt>
                <c:pt idx="4289">
                  <c:v>565.88</c:v>
                </c:pt>
                <c:pt idx="4290">
                  <c:v>565.88</c:v>
                </c:pt>
                <c:pt idx="4291">
                  <c:v>565.88</c:v>
                </c:pt>
                <c:pt idx="4292">
                  <c:v>565.88</c:v>
                </c:pt>
                <c:pt idx="4293">
                  <c:v>565.88</c:v>
                </c:pt>
                <c:pt idx="4294">
                  <c:v>565.88</c:v>
                </c:pt>
                <c:pt idx="4295">
                  <c:v>565.88</c:v>
                </c:pt>
                <c:pt idx="4296">
                  <c:v>565.88</c:v>
                </c:pt>
                <c:pt idx="4297">
                  <c:v>565.88</c:v>
                </c:pt>
                <c:pt idx="4298">
                  <c:v>565.88</c:v>
                </c:pt>
                <c:pt idx="4299">
                  <c:v>565.88</c:v>
                </c:pt>
                <c:pt idx="4300">
                  <c:v>565.88</c:v>
                </c:pt>
                <c:pt idx="4301">
                  <c:v>565.88</c:v>
                </c:pt>
                <c:pt idx="4302">
                  <c:v>565.88</c:v>
                </c:pt>
                <c:pt idx="4303">
                  <c:v>565.88</c:v>
                </c:pt>
                <c:pt idx="4304">
                  <c:v>565.88</c:v>
                </c:pt>
                <c:pt idx="4305">
                  <c:v>565.88</c:v>
                </c:pt>
                <c:pt idx="4306">
                  <c:v>565.88</c:v>
                </c:pt>
                <c:pt idx="4307">
                  <c:v>565.88</c:v>
                </c:pt>
                <c:pt idx="4308">
                  <c:v>565.88</c:v>
                </c:pt>
                <c:pt idx="4309">
                  <c:v>565.88</c:v>
                </c:pt>
                <c:pt idx="4310">
                  <c:v>565.88</c:v>
                </c:pt>
                <c:pt idx="4311">
                  <c:v>565.88</c:v>
                </c:pt>
                <c:pt idx="4312">
                  <c:v>565.88</c:v>
                </c:pt>
                <c:pt idx="4313">
                  <c:v>565.88</c:v>
                </c:pt>
                <c:pt idx="4314">
                  <c:v>565.88</c:v>
                </c:pt>
                <c:pt idx="4315">
                  <c:v>565.88</c:v>
                </c:pt>
                <c:pt idx="4316">
                  <c:v>565.88</c:v>
                </c:pt>
                <c:pt idx="4317">
                  <c:v>565.88</c:v>
                </c:pt>
                <c:pt idx="4318">
                  <c:v>565.88</c:v>
                </c:pt>
                <c:pt idx="4319">
                  <c:v>565.88</c:v>
                </c:pt>
                <c:pt idx="4320">
                  <c:v>565.88</c:v>
                </c:pt>
                <c:pt idx="4321">
                  <c:v>565.88</c:v>
                </c:pt>
                <c:pt idx="4322">
                  <c:v>565.88</c:v>
                </c:pt>
                <c:pt idx="4323">
                  <c:v>565.88</c:v>
                </c:pt>
                <c:pt idx="4324">
                  <c:v>565.88</c:v>
                </c:pt>
                <c:pt idx="4325">
                  <c:v>565.88</c:v>
                </c:pt>
                <c:pt idx="4326">
                  <c:v>565.88</c:v>
                </c:pt>
                <c:pt idx="4327">
                  <c:v>565.88</c:v>
                </c:pt>
                <c:pt idx="4328">
                  <c:v>565.88</c:v>
                </c:pt>
                <c:pt idx="4329">
                  <c:v>565.88</c:v>
                </c:pt>
                <c:pt idx="4330">
                  <c:v>565.88</c:v>
                </c:pt>
                <c:pt idx="4331">
                  <c:v>565.88</c:v>
                </c:pt>
                <c:pt idx="4332">
                  <c:v>565.88</c:v>
                </c:pt>
                <c:pt idx="4333">
                  <c:v>565.88</c:v>
                </c:pt>
                <c:pt idx="4334">
                  <c:v>565.88</c:v>
                </c:pt>
                <c:pt idx="4335">
                  <c:v>565.88</c:v>
                </c:pt>
                <c:pt idx="4336">
                  <c:v>565.88</c:v>
                </c:pt>
                <c:pt idx="4337">
                  <c:v>565.88</c:v>
                </c:pt>
                <c:pt idx="4338">
                  <c:v>565.88</c:v>
                </c:pt>
                <c:pt idx="4339">
                  <c:v>565.88</c:v>
                </c:pt>
                <c:pt idx="4340">
                  <c:v>565.88</c:v>
                </c:pt>
                <c:pt idx="4341">
                  <c:v>565.88</c:v>
                </c:pt>
                <c:pt idx="4342">
                  <c:v>565.88</c:v>
                </c:pt>
                <c:pt idx="4343">
                  <c:v>565.88</c:v>
                </c:pt>
                <c:pt idx="4344">
                  <c:v>565.88</c:v>
                </c:pt>
                <c:pt idx="4345">
                  <c:v>565.88</c:v>
                </c:pt>
                <c:pt idx="4346">
                  <c:v>565.88</c:v>
                </c:pt>
                <c:pt idx="4347">
                  <c:v>565.88</c:v>
                </c:pt>
                <c:pt idx="4348">
                  <c:v>565.88</c:v>
                </c:pt>
                <c:pt idx="4349">
                  <c:v>565.88</c:v>
                </c:pt>
                <c:pt idx="4350">
                  <c:v>565.88</c:v>
                </c:pt>
                <c:pt idx="4351">
                  <c:v>565.88</c:v>
                </c:pt>
                <c:pt idx="4352">
                  <c:v>565.88</c:v>
                </c:pt>
                <c:pt idx="4353">
                  <c:v>565.87</c:v>
                </c:pt>
                <c:pt idx="4354">
                  <c:v>565.87</c:v>
                </c:pt>
                <c:pt idx="4355">
                  <c:v>565.87</c:v>
                </c:pt>
                <c:pt idx="4356">
                  <c:v>565.87</c:v>
                </c:pt>
                <c:pt idx="4357">
                  <c:v>565.87</c:v>
                </c:pt>
                <c:pt idx="4358">
                  <c:v>565.87</c:v>
                </c:pt>
                <c:pt idx="4359">
                  <c:v>565.87</c:v>
                </c:pt>
                <c:pt idx="4360">
                  <c:v>565.87</c:v>
                </c:pt>
                <c:pt idx="4361">
                  <c:v>565.87</c:v>
                </c:pt>
                <c:pt idx="4362">
                  <c:v>565.87</c:v>
                </c:pt>
                <c:pt idx="4363">
                  <c:v>565.87</c:v>
                </c:pt>
                <c:pt idx="4364">
                  <c:v>565.87</c:v>
                </c:pt>
                <c:pt idx="4365">
                  <c:v>565.87</c:v>
                </c:pt>
                <c:pt idx="4366">
                  <c:v>565.87</c:v>
                </c:pt>
                <c:pt idx="4367">
                  <c:v>565.87</c:v>
                </c:pt>
                <c:pt idx="4368">
                  <c:v>565.87</c:v>
                </c:pt>
                <c:pt idx="4369">
                  <c:v>565.87</c:v>
                </c:pt>
                <c:pt idx="4370">
                  <c:v>565.87</c:v>
                </c:pt>
                <c:pt idx="4371">
                  <c:v>565.87</c:v>
                </c:pt>
                <c:pt idx="4372">
                  <c:v>565.87</c:v>
                </c:pt>
                <c:pt idx="4373">
                  <c:v>565.87</c:v>
                </c:pt>
                <c:pt idx="4374">
                  <c:v>565.87</c:v>
                </c:pt>
                <c:pt idx="4375">
                  <c:v>565.87</c:v>
                </c:pt>
                <c:pt idx="4376">
                  <c:v>565.87</c:v>
                </c:pt>
                <c:pt idx="4377">
                  <c:v>565.87</c:v>
                </c:pt>
                <c:pt idx="4378">
                  <c:v>565.87</c:v>
                </c:pt>
                <c:pt idx="4379">
                  <c:v>565.87</c:v>
                </c:pt>
                <c:pt idx="4380">
                  <c:v>565.87</c:v>
                </c:pt>
                <c:pt idx="4381">
                  <c:v>565.87</c:v>
                </c:pt>
                <c:pt idx="4382">
                  <c:v>565.87</c:v>
                </c:pt>
                <c:pt idx="4383">
                  <c:v>565.87</c:v>
                </c:pt>
                <c:pt idx="4384">
                  <c:v>565.87</c:v>
                </c:pt>
                <c:pt idx="4385">
                  <c:v>565.87</c:v>
                </c:pt>
                <c:pt idx="4386">
                  <c:v>565.87</c:v>
                </c:pt>
                <c:pt idx="4387">
                  <c:v>565.87</c:v>
                </c:pt>
                <c:pt idx="4388">
                  <c:v>565.87</c:v>
                </c:pt>
                <c:pt idx="4389">
                  <c:v>565.87</c:v>
                </c:pt>
                <c:pt idx="4390">
                  <c:v>565.87</c:v>
                </c:pt>
                <c:pt idx="4391">
                  <c:v>565.87</c:v>
                </c:pt>
                <c:pt idx="4392">
                  <c:v>565.87</c:v>
                </c:pt>
                <c:pt idx="4393">
                  <c:v>565.87</c:v>
                </c:pt>
                <c:pt idx="4394">
                  <c:v>565.87</c:v>
                </c:pt>
                <c:pt idx="4395">
                  <c:v>565.87</c:v>
                </c:pt>
                <c:pt idx="4396">
                  <c:v>565.87</c:v>
                </c:pt>
                <c:pt idx="4397">
                  <c:v>565.87</c:v>
                </c:pt>
                <c:pt idx="4398">
                  <c:v>565.87</c:v>
                </c:pt>
                <c:pt idx="4399">
                  <c:v>565.87</c:v>
                </c:pt>
                <c:pt idx="4400">
                  <c:v>565.87</c:v>
                </c:pt>
                <c:pt idx="4401">
                  <c:v>565.87</c:v>
                </c:pt>
                <c:pt idx="4402">
                  <c:v>565.87</c:v>
                </c:pt>
                <c:pt idx="4403">
                  <c:v>565.87</c:v>
                </c:pt>
                <c:pt idx="4404">
                  <c:v>565.87</c:v>
                </c:pt>
                <c:pt idx="4405">
                  <c:v>565.87</c:v>
                </c:pt>
                <c:pt idx="4406">
                  <c:v>565.87</c:v>
                </c:pt>
                <c:pt idx="4407">
                  <c:v>565.87</c:v>
                </c:pt>
                <c:pt idx="4408">
                  <c:v>565.87</c:v>
                </c:pt>
                <c:pt idx="4409">
                  <c:v>565.87</c:v>
                </c:pt>
                <c:pt idx="4410">
                  <c:v>565.86</c:v>
                </c:pt>
                <c:pt idx="4411">
                  <c:v>565.86</c:v>
                </c:pt>
                <c:pt idx="4412">
                  <c:v>565.86</c:v>
                </c:pt>
                <c:pt idx="4413">
                  <c:v>565.86</c:v>
                </c:pt>
                <c:pt idx="4414">
                  <c:v>565.86</c:v>
                </c:pt>
                <c:pt idx="4415">
                  <c:v>565.86</c:v>
                </c:pt>
                <c:pt idx="4416">
                  <c:v>565.86</c:v>
                </c:pt>
                <c:pt idx="4417">
                  <c:v>565.86</c:v>
                </c:pt>
                <c:pt idx="4418">
                  <c:v>565.86</c:v>
                </c:pt>
                <c:pt idx="4419">
                  <c:v>565.86</c:v>
                </c:pt>
                <c:pt idx="4420">
                  <c:v>565.86</c:v>
                </c:pt>
                <c:pt idx="4421">
                  <c:v>565.86</c:v>
                </c:pt>
                <c:pt idx="4422">
                  <c:v>565.86</c:v>
                </c:pt>
                <c:pt idx="4423">
                  <c:v>565.86</c:v>
                </c:pt>
                <c:pt idx="4424">
                  <c:v>565.86</c:v>
                </c:pt>
                <c:pt idx="4425">
                  <c:v>565.86</c:v>
                </c:pt>
                <c:pt idx="4426">
                  <c:v>565.86</c:v>
                </c:pt>
                <c:pt idx="4427">
                  <c:v>565.86</c:v>
                </c:pt>
                <c:pt idx="4428">
                  <c:v>565.86</c:v>
                </c:pt>
                <c:pt idx="4429">
                  <c:v>565.86</c:v>
                </c:pt>
                <c:pt idx="4430">
                  <c:v>565.86</c:v>
                </c:pt>
                <c:pt idx="4431">
                  <c:v>565.86</c:v>
                </c:pt>
                <c:pt idx="4432">
                  <c:v>565.86</c:v>
                </c:pt>
                <c:pt idx="4433">
                  <c:v>565.86</c:v>
                </c:pt>
                <c:pt idx="4434">
                  <c:v>565.86</c:v>
                </c:pt>
                <c:pt idx="4435">
                  <c:v>565.86</c:v>
                </c:pt>
                <c:pt idx="4436">
                  <c:v>565.86</c:v>
                </c:pt>
                <c:pt idx="4437">
                  <c:v>565.86</c:v>
                </c:pt>
                <c:pt idx="4438">
                  <c:v>565.86</c:v>
                </c:pt>
                <c:pt idx="4439">
                  <c:v>565.86</c:v>
                </c:pt>
                <c:pt idx="4440">
                  <c:v>565.86</c:v>
                </c:pt>
                <c:pt idx="4441">
                  <c:v>565.86</c:v>
                </c:pt>
                <c:pt idx="4442">
                  <c:v>565.86</c:v>
                </c:pt>
                <c:pt idx="4443">
                  <c:v>565.86</c:v>
                </c:pt>
                <c:pt idx="4444">
                  <c:v>565.86</c:v>
                </c:pt>
                <c:pt idx="4445">
                  <c:v>565.86</c:v>
                </c:pt>
                <c:pt idx="4446">
                  <c:v>565.86</c:v>
                </c:pt>
                <c:pt idx="4447">
                  <c:v>565.86</c:v>
                </c:pt>
                <c:pt idx="4448">
                  <c:v>565.86</c:v>
                </c:pt>
                <c:pt idx="4449">
                  <c:v>565.86</c:v>
                </c:pt>
                <c:pt idx="4450">
                  <c:v>565.86</c:v>
                </c:pt>
                <c:pt idx="4451">
                  <c:v>565.86</c:v>
                </c:pt>
                <c:pt idx="4452">
                  <c:v>565.86</c:v>
                </c:pt>
                <c:pt idx="4453">
                  <c:v>565.86</c:v>
                </c:pt>
                <c:pt idx="4454">
                  <c:v>565.86</c:v>
                </c:pt>
                <c:pt idx="4455">
                  <c:v>565.86</c:v>
                </c:pt>
                <c:pt idx="4456">
                  <c:v>565.86</c:v>
                </c:pt>
                <c:pt idx="4457">
                  <c:v>565.86</c:v>
                </c:pt>
                <c:pt idx="4458">
                  <c:v>565.86</c:v>
                </c:pt>
                <c:pt idx="4459">
                  <c:v>565.86</c:v>
                </c:pt>
                <c:pt idx="4460">
                  <c:v>565.86</c:v>
                </c:pt>
                <c:pt idx="4461">
                  <c:v>565.86</c:v>
                </c:pt>
                <c:pt idx="4462">
                  <c:v>565.86</c:v>
                </c:pt>
                <c:pt idx="4463">
                  <c:v>565.86</c:v>
                </c:pt>
                <c:pt idx="4464">
                  <c:v>565.86</c:v>
                </c:pt>
                <c:pt idx="4465">
                  <c:v>565.86</c:v>
                </c:pt>
                <c:pt idx="4466">
                  <c:v>565.86</c:v>
                </c:pt>
                <c:pt idx="4467">
                  <c:v>565.86</c:v>
                </c:pt>
                <c:pt idx="4468">
                  <c:v>565.86</c:v>
                </c:pt>
                <c:pt idx="4469">
                  <c:v>565.86</c:v>
                </c:pt>
                <c:pt idx="4470">
                  <c:v>565.86</c:v>
                </c:pt>
                <c:pt idx="4471">
                  <c:v>565.86</c:v>
                </c:pt>
                <c:pt idx="4472">
                  <c:v>565.86</c:v>
                </c:pt>
                <c:pt idx="4473">
                  <c:v>565.86</c:v>
                </c:pt>
                <c:pt idx="4474">
                  <c:v>565.86</c:v>
                </c:pt>
                <c:pt idx="4475">
                  <c:v>565.86</c:v>
                </c:pt>
                <c:pt idx="4476">
                  <c:v>565.86</c:v>
                </c:pt>
                <c:pt idx="4477">
                  <c:v>565.86</c:v>
                </c:pt>
                <c:pt idx="4478">
                  <c:v>565.86</c:v>
                </c:pt>
                <c:pt idx="4479">
                  <c:v>565.86</c:v>
                </c:pt>
                <c:pt idx="4480">
                  <c:v>565.86</c:v>
                </c:pt>
                <c:pt idx="4481">
                  <c:v>565.85</c:v>
                </c:pt>
                <c:pt idx="4482">
                  <c:v>565.85</c:v>
                </c:pt>
                <c:pt idx="4483">
                  <c:v>565.85</c:v>
                </c:pt>
                <c:pt idx="4484">
                  <c:v>565.85</c:v>
                </c:pt>
                <c:pt idx="4485">
                  <c:v>565.85</c:v>
                </c:pt>
                <c:pt idx="4486">
                  <c:v>565.85</c:v>
                </c:pt>
                <c:pt idx="4487">
                  <c:v>565.85</c:v>
                </c:pt>
                <c:pt idx="4488">
                  <c:v>565.85</c:v>
                </c:pt>
                <c:pt idx="4489">
                  <c:v>565.85</c:v>
                </c:pt>
                <c:pt idx="4490">
                  <c:v>565.85</c:v>
                </c:pt>
                <c:pt idx="4491">
                  <c:v>565.85</c:v>
                </c:pt>
                <c:pt idx="4492">
                  <c:v>565.85</c:v>
                </c:pt>
                <c:pt idx="4493">
                  <c:v>565.85</c:v>
                </c:pt>
                <c:pt idx="4494">
                  <c:v>565.85</c:v>
                </c:pt>
                <c:pt idx="4495">
                  <c:v>565.85</c:v>
                </c:pt>
                <c:pt idx="4496">
                  <c:v>565.85</c:v>
                </c:pt>
                <c:pt idx="4497">
                  <c:v>565.85</c:v>
                </c:pt>
                <c:pt idx="4498">
                  <c:v>565.85</c:v>
                </c:pt>
                <c:pt idx="4499">
                  <c:v>565.85</c:v>
                </c:pt>
                <c:pt idx="4500">
                  <c:v>565.85</c:v>
                </c:pt>
                <c:pt idx="4501">
                  <c:v>565.85</c:v>
                </c:pt>
                <c:pt idx="4502">
                  <c:v>565.85</c:v>
                </c:pt>
                <c:pt idx="4503">
                  <c:v>565.85</c:v>
                </c:pt>
                <c:pt idx="4504">
                  <c:v>565.85</c:v>
                </c:pt>
                <c:pt idx="4505">
                  <c:v>565.85</c:v>
                </c:pt>
                <c:pt idx="4506">
                  <c:v>565.85</c:v>
                </c:pt>
                <c:pt idx="4507">
                  <c:v>565.85</c:v>
                </c:pt>
                <c:pt idx="4508">
                  <c:v>565.85</c:v>
                </c:pt>
                <c:pt idx="4509">
                  <c:v>565.85</c:v>
                </c:pt>
                <c:pt idx="4510">
                  <c:v>565.85</c:v>
                </c:pt>
                <c:pt idx="4511">
                  <c:v>565.85</c:v>
                </c:pt>
                <c:pt idx="4512">
                  <c:v>565.85</c:v>
                </c:pt>
                <c:pt idx="4513">
                  <c:v>565.85</c:v>
                </c:pt>
                <c:pt idx="4514">
                  <c:v>565.85</c:v>
                </c:pt>
                <c:pt idx="4515">
                  <c:v>565.85</c:v>
                </c:pt>
                <c:pt idx="4516">
                  <c:v>565.85</c:v>
                </c:pt>
                <c:pt idx="4517">
                  <c:v>565.85</c:v>
                </c:pt>
                <c:pt idx="4518">
                  <c:v>565.85</c:v>
                </c:pt>
                <c:pt idx="4519">
                  <c:v>565.85</c:v>
                </c:pt>
                <c:pt idx="4520">
                  <c:v>565.85</c:v>
                </c:pt>
                <c:pt idx="4521">
                  <c:v>565.85</c:v>
                </c:pt>
                <c:pt idx="4522">
                  <c:v>565.85</c:v>
                </c:pt>
                <c:pt idx="4523">
                  <c:v>565.85</c:v>
                </c:pt>
                <c:pt idx="4524">
                  <c:v>565.85</c:v>
                </c:pt>
                <c:pt idx="4525">
                  <c:v>565.85</c:v>
                </c:pt>
                <c:pt idx="4526">
                  <c:v>565.85</c:v>
                </c:pt>
                <c:pt idx="4527">
                  <c:v>565.85</c:v>
                </c:pt>
                <c:pt idx="4528">
                  <c:v>565.85</c:v>
                </c:pt>
                <c:pt idx="4529">
                  <c:v>565.85</c:v>
                </c:pt>
                <c:pt idx="4530">
                  <c:v>565.85</c:v>
                </c:pt>
                <c:pt idx="4531">
                  <c:v>565.85</c:v>
                </c:pt>
                <c:pt idx="4532">
                  <c:v>565.85</c:v>
                </c:pt>
                <c:pt idx="4533">
                  <c:v>565.85</c:v>
                </c:pt>
                <c:pt idx="4534">
                  <c:v>565.85</c:v>
                </c:pt>
                <c:pt idx="4535">
                  <c:v>565.85</c:v>
                </c:pt>
                <c:pt idx="4536">
                  <c:v>565.85</c:v>
                </c:pt>
                <c:pt idx="4537">
                  <c:v>565.85</c:v>
                </c:pt>
                <c:pt idx="4538">
                  <c:v>565.85</c:v>
                </c:pt>
                <c:pt idx="4539">
                  <c:v>565.85</c:v>
                </c:pt>
                <c:pt idx="4540">
                  <c:v>565.85</c:v>
                </c:pt>
                <c:pt idx="4541">
                  <c:v>565.85</c:v>
                </c:pt>
                <c:pt idx="4542">
                  <c:v>565.85</c:v>
                </c:pt>
                <c:pt idx="4543">
                  <c:v>565.85</c:v>
                </c:pt>
                <c:pt idx="4544">
                  <c:v>565.85</c:v>
                </c:pt>
                <c:pt idx="4545">
                  <c:v>565.85</c:v>
                </c:pt>
                <c:pt idx="4546">
                  <c:v>565.85</c:v>
                </c:pt>
                <c:pt idx="4547">
                  <c:v>565.85</c:v>
                </c:pt>
                <c:pt idx="4548">
                  <c:v>565.85</c:v>
                </c:pt>
                <c:pt idx="4549">
                  <c:v>565.85</c:v>
                </c:pt>
                <c:pt idx="4550">
                  <c:v>565.84</c:v>
                </c:pt>
                <c:pt idx="4551">
                  <c:v>565.84</c:v>
                </c:pt>
                <c:pt idx="4552">
                  <c:v>565.84</c:v>
                </c:pt>
                <c:pt idx="4553">
                  <c:v>565.84</c:v>
                </c:pt>
                <c:pt idx="4554">
                  <c:v>565.84</c:v>
                </c:pt>
                <c:pt idx="4555">
                  <c:v>565.84</c:v>
                </c:pt>
                <c:pt idx="4556">
                  <c:v>565.84</c:v>
                </c:pt>
                <c:pt idx="4557">
                  <c:v>565.84</c:v>
                </c:pt>
                <c:pt idx="4558">
                  <c:v>565.84</c:v>
                </c:pt>
                <c:pt idx="4559">
                  <c:v>565.84</c:v>
                </c:pt>
                <c:pt idx="4560">
                  <c:v>565.84</c:v>
                </c:pt>
                <c:pt idx="4561">
                  <c:v>565.84</c:v>
                </c:pt>
                <c:pt idx="4562">
                  <c:v>565.84</c:v>
                </c:pt>
                <c:pt idx="4563">
                  <c:v>565.84</c:v>
                </c:pt>
                <c:pt idx="4564">
                  <c:v>565.84</c:v>
                </c:pt>
                <c:pt idx="4565">
                  <c:v>565.84</c:v>
                </c:pt>
                <c:pt idx="4566">
                  <c:v>565.84</c:v>
                </c:pt>
                <c:pt idx="4567">
                  <c:v>565.84</c:v>
                </c:pt>
                <c:pt idx="4568">
                  <c:v>565.84</c:v>
                </c:pt>
                <c:pt idx="4569">
                  <c:v>565.84</c:v>
                </c:pt>
                <c:pt idx="4570">
                  <c:v>565.84</c:v>
                </c:pt>
                <c:pt idx="4571">
                  <c:v>565.84</c:v>
                </c:pt>
                <c:pt idx="4572">
                  <c:v>565.84</c:v>
                </c:pt>
                <c:pt idx="4573">
                  <c:v>565.84</c:v>
                </c:pt>
                <c:pt idx="4574">
                  <c:v>565.84</c:v>
                </c:pt>
                <c:pt idx="4575">
                  <c:v>565.84</c:v>
                </c:pt>
                <c:pt idx="4576">
                  <c:v>565.84</c:v>
                </c:pt>
                <c:pt idx="4577">
                  <c:v>565.84</c:v>
                </c:pt>
                <c:pt idx="4578">
                  <c:v>565.84</c:v>
                </c:pt>
                <c:pt idx="4579">
                  <c:v>565.84</c:v>
                </c:pt>
                <c:pt idx="4580">
                  <c:v>565.84</c:v>
                </c:pt>
                <c:pt idx="4581">
                  <c:v>565.84</c:v>
                </c:pt>
                <c:pt idx="4582">
                  <c:v>565.84</c:v>
                </c:pt>
                <c:pt idx="4583">
                  <c:v>565.84</c:v>
                </c:pt>
                <c:pt idx="4584">
                  <c:v>565.84</c:v>
                </c:pt>
                <c:pt idx="4585">
                  <c:v>565.84</c:v>
                </c:pt>
                <c:pt idx="4586">
                  <c:v>565.84</c:v>
                </c:pt>
                <c:pt idx="4587">
                  <c:v>565.84</c:v>
                </c:pt>
                <c:pt idx="4588">
                  <c:v>565.84</c:v>
                </c:pt>
                <c:pt idx="4589">
                  <c:v>565.84</c:v>
                </c:pt>
                <c:pt idx="4590">
                  <c:v>565.84</c:v>
                </c:pt>
                <c:pt idx="4591">
                  <c:v>565.84</c:v>
                </c:pt>
                <c:pt idx="4592">
                  <c:v>565.84</c:v>
                </c:pt>
                <c:pt idx="4593">
                  <c:v>565.84</c:v>
                </c:pt>
                <c:pt idx="4594">
                  <c:v>565.84</c:v>
                </c:pt>
                <c:pt idx="4595">
                  <c:v>565.84</c:v>
                </c:pt>
                <c:pt idx="4596">
                  <c:v>565.84</c:v>
                </c:pt>
                <c:pt idx="4597">
                  <c:v>565.84</c:v>
                </c:pt>
                <c:pt idx="4598">
                  <c:v>565.84</c:v>
                </c:pt>
                <c:pt idx="4599">
                  <c:v>565.84</c:v>
                </c:pt>
                <c:pt idx="4600">
                  <c:v>565.84</c:v>
                </c:pt>
                <c:pt idx="4601">
                  <c:v>565.84</c:v>
                </c:pt>
                <c:pt idx="4602">
                  <c:v>565.84</c:v>
                </c:pt>
                <c:pt idx="4603">
                  <c:v>565.84</c:v>
                </c:pt>
                <c:pt idx="4604">
                  <c:v>565.84</c:v>
                </c:pt>
                <c:pt idx="4605">
                  <c:v>565.84</c:v>
                </c:pt>
                <c:pt idx="4606">
                  <c:v>565.84</c:v>
                </c:pt>
                <c:pt idx="4607">
                  <c:v>565.84</c:v>
                </c:pt>
                <c:pt idx="4608">
                  <c:v>565.84</c:v>
                </c:pt>
                <c:pt idx="4609">
                  <c:v>565.84</c:v>
                </c:pt>
                <c:pt idx="4610">
                  <c:v>565.84</c:v>
                </c:pt>
                <c:pt idx="4611">
                  <c:v>565.84</c:v>
                </c:pt>
                <c:pt idx="4612">
                  <c:v>565.84</c:v>
                </c:pt>
                <c:pt idx="4613">
                  <c:v>565.84</c:v>
                </c:pt>
                <c:pt idx="4614">
                  <c:v>565.84</c:v>
                </c:pt>
                <c:pt idx="4615">
                  <c:v>565.84</c:v>
                </c:pt>
                <c:pt idx="4616">
                  <c:v>565.84</c:v>
                </c:pt>
                <c:pt idx="4617">
                  <c:v>565.84</c:v>
                </c:pt>
                <c:pt idx="4618">
                  <c:v>565.84</c:v>
                </c:pt>
                <c:pt idx="4619">
                  <c:v>565.84</c:v>
                </c:pt>
                <c:pt idx="4620">
                  <c:v>565.84</c:v>
                </c:pt>
                <c:pt idx="4621">
                  <c:v>565.83000000000004</c:v>
                </c:pt>
                <c:pt idx="4622">
                  <c:v>565.83000000000004</c:v>
                </c:pt>
                <c:pt idx="4623">
                  <c:v>565.83000000000004</c:v>
                </c:pt>
                <c:pt idx="4624">
                  <c:v>565.83000000000004</c:v>
                </c:pt>
                <c:pt idx="4625">
                  <c:v>565.83000000000004</c:v>
                </c:pt>
                <c:pt idx="4626">
                  <c:v>565.83000000000004</c:v>
                </c:pt>
                <c:pt idx="4627">
                  <c:v>565.83000000000004</c:v>
                </c:pt>
                <c:pt idx="4628">
                  <c:v>565.83000000000004</c:v>
                </c:pt>
                <c:pt idx="4629">
                  <c:v>565.83000000000004</c:v>
                </c:pt>
                <c:pt idx="4630">
                  <c:v>565.83000000000004</c:v>
                </c:pt>
                <c:pt idx="4631">
                  <c:v>565.83000000000004</c:v>
                </c:pt>
                <c:pt idx="4632">
                  <c:v>565.83000000000004</c:v>
                </c:pt>
                <c:pt idx="4633">
                  <c:v>565.83000000000004</c:v>
                </c:pt>
                <c:pt idx="4634">
                  <c:v>565.83000000000004</c:v>
                </c:pt>
                <c:pt idx="4635">
                  <c:v>565.83000000000004</c:v>
                </c:pt>
                <c:pt idx="4636">
                  <c:v>565.83000000000004</c:v>
                </c:pt>
                <c:pt idx="4637">
                  <c:v>565.83000000000004</c:v>
                </c:pt>
                <c:pt idx="4638">
                  <c:v>565.83000000000004</c:v>
                </c:pt>
                <c:pt idx="4639">
                  <c:v>565.83000000000004</c:v>
                </c:pt>
                <c:pt idx="4640">
                  <c:v>565.83000000000004</c:v>
                </c:pt>
                <c:pt idx="4641">
                  <c:v>565.83000000000004</c:v>
                </c:pt>
                <c:pt idx="4642">
                  <c:v>565.83000000000004</c:v>
                </c:pt>
                <c:pt idx="4643">
                  <c:v>565.83000000000004</c:v>
                </c:pt>
                <c:pt idx="4644">
                  <c:v>565.83000000000004</c:v>
                </c:pt>
                <c:pt idx="4645">
                  <c:v>565.83000000000004</c:v>
                </c:pt>
                <c:pt idx="4646">
                  <c:v>565.83000000000004</c:v>
                </c:pt>
                <c:pt idx="4647">
                  <c:v>565.83000000000004</c:v>
                </c:pt>
                <c:pt idx="4648">
                  <c:v>565.83000000000004</c:v>
                </c:pt>
                <c:pt idx="4649">
                  <c:v>565.83000000000004</c:v>
                </c:pt>
                <c:pt idx="4650">
                  <c:v>565.83000000000004</c:v>
                </c:pt>
                <c:pt idx="4651">
                  <c:v>565.83000000000004</c:v>
                </c:pt>
                <c:pt idx="4652">
                  <c:v>565.83000000000004</c:v>
                </c:pt>
                <c:pt idx="4653">
                  <c:v>565.83000000000004</c:v>
                </c:pt>
                <c:pt idx="4654">
                  <c:v>565.83000000000004</c:v>
                </c:pt>
                <c:pt idx="4655">
                  <c:v>565.83000000000004</c:v>
                </c:pt>
                <c:pt idx="4656">
                  <c:v>565.83000000000004</c:v>
                </c:pt>
                <c:pt idx="4657">
                  <c:v>565.83000000000004</c:v>
                </c:pt>
                <c:pt idx="4658">
                  <c:v>565.83000000000004</c:v>
                </c:pt>
                <c:pt idx="4659">
                  <c:v>565.83000000000004</c:v>
                </c:pt>
                <c:pt idx="4660">
                  <c:v>565.83000000000004</c:v>
                </c:pt>
                <c:pt idx="4661">
                  <c:v>565.83000000000004</c:v>
                </c:pt>
                <c:pt idx="4662">
                  <c:v>565.83000000000004</c:v>
                </c:pt>
                <c:pt idx="4663">
                  <c:v>565.83000000000004</c:v>
                </c:pt>
                <c:pt idx="4664">
                  <c:v>565.83000000000004</c:v>
                </c:pt>
                <c:pt idx="4665">
                  <c:v>565.83000000000004</c:v>
                </c:pt>
                <c:pt idx="4666">
                  <c:v>565.83000000000004</c:v>
                </c:pt>
                <c:pt idx="4667">
                  <c:v>565.83000000000004</c:v>
                </c:pt>
                <c:pt idx="4668">
                  <c:v>565.83000000000004</c:v>
                </c:pt>
                <c:pt idx="4669">
                  <c:v>565.83000000000004</c:v>
                </c:pt>
                <c:pt idx="4670">
                  <c:v>565.83000000000004</c:v>
                </c:pt>
                <c:pt idx="4671">
                  <c:v>565.83000000000004</c:v>
                </c:pt>
                <c:pt idx="4672">
                  <c:v>565.83000000000004</c:v>
                </c:pt>
                <c:pt idx="4673">
                  <c:v>565.83000000000004</c:v>
                </c:pt>
                <c:pt idx="4674">
                  <c:v>565.83000000000004</c:v>
                </c:pt>
                <c:pt idx="4675">
                  <c:v>565.83000000000004</c:v>
                </c:pt>
                <c:pt idx="4676">
                  <c:v>565.83000000000004</c:v>
                </c:pt>
                <c:pt idx="4677">
                  <c:v>565.83000000000004</c:v>
                </c:pt>
                <c:pt idx="4678">
                  <c:v>565.83000000000004</c:v>
                </c:pt>
                <c:pt idx="4679">
                  <c:v>565.83000000000004</c:v>
                </c:pt>
                <c:pt idx="4680">
                  <c:v>565.83000000000004</c:v>
                </c:pt>
                <c:pt idx="4681">
                  <c:v>565.83000000000004</c:v>
                </c:pt>
                <c:pt idx="4682">
                  <c:v>565.83000000000004</c:v>
                </c:pt>
                <c:pt idx="4683">
                  <c:v>565.83000000000004</c:v>
                </c:pt>
                <c:pt idx="4684">
                  <c:v>565.83000000000004</c:v>
                </c:pt>
                <c:pt idx="4685">
                  <c:v>565.83000000000004</c:v>
                </c:pt>
                <c:pt idx="4686">
                  <c:v>565.83000000000004</c:v>
                </c:pt>
                <c:pt idx="4687">
                  <c:v>565.83000000000004</c:v>
                </c:pt>
                <c:pt idx="4688">
                  <c:v>565.83000000000004</c:v>
                </c:pt>
                <c:pt idx="4689">
                  <c:v>565.83000000000004</c:v>
                </c:pt>
                <c:pt idx="4690">
                  <c:v>565.83000000000004</c:v>
                </c:pt>
                <c:pt idx="4691">
                  <c:v>565.83000000000004</c:v>
                </c:pt>
                <c:pt idx="4692">
                  <c:v>565.83000000000004</c:v>
                </c:pt>
                <c:pt idx="4693">
                  <c:v>565.83000000000004</c:v>
                </c:pt>
                <c:pt idx="4694">
                  <c:v>565.83000000000004</c:v>
                </c:pt>
                <c:pt idx="4695">
                  <c:v>565.83000000000004</c:v>
                </c:pt>
                <c:pt idx="4696">
                  <c:v>565.83000000000004</c:v>
                </c:pt>
                <c:pt idx="4697">
                  <c:v>565.83000000000004</c:v>
                </c:pt>
                <c:pt idx="4698">
                  <c:v>565.83000000000004</c:v>
                </c:pt>
                <c:pt idx="4699">
                  <c:v>565.83000000000004</c:v>
                </c:pt>
                <c:pt idx="4700">
                  <c:v>565.83000000000004</c:v>
                </c:pt>
                <c:pt idx="4701">
                  <c:v>565.82000000000005</c:v>
                </c:pt>
                <c:pt idx="4702">
                  <c:v>565.82000000000005</c:v>
                </c:pt>
                <c:pt idx="4703">
                  <c:v>565.82000000000005</c:v>
                </c:pt>
                <c:pt idx="4704">
                  <c:v>565.82000000000005</c:v>
                </c:pt>
                <c:pt idx="4705">
                  <c:v>565.82000000000005</c:v>
                </c:pt>
                <c:pt idx="4706">
                  <c:v>565.82000000000005</c:v>
                </c:pt>
                <c:pt idx="4707">
                  <c:v>565.82000000000005</c:v>
                </c:pt>
                <c:pt idx="4708">
                  <c:v>565.82000000000005</c:v>
                </c:pt>
                <c:pt idx="4709">
                  <c:v>565.82000000000005</c:v>
                </c:pt>
                <c:pt idx="4710">
                  <c:v>565.82000000000005</c:v>
                </c:pt>
                <c:pt idx="4711">
                  <c:v>565.82000000000005</c:v>
                </c:pt>
                <c:pt idx="4712">
                  <c:v>565.82000000000005</c:v>
                </c:pt>
                <c:pt idx="4713">
                  <c:v>565.82000000000005</c:v>
                </c:pt>
                <c:pt idx="4714">
                  <c:v>565.82000000000005</c:v>
                </c:pt>
                <c:pt idx="4715">
                  <c:v>565.82000000000005</c:v>
                </c:pt>
                <c:pt idx="4716">
                  <c:v>565.82000000000005</c:v>
                </c:pt>
                <c:pt idx="4717">
                  <c:v>565.82000000000005</c:v>
                </c:pt>
                <c:pt idx="4718">
                  <c:v>565.82000000000005</c:v>
                </c:pt>
                <c:pt idx="4719">
                  <c:v>565.82000000000005</c:v>
                </c:pt>
                <c:pt idx="4720">
                  <c:v>565.82000000000005</c:v>
                </c:pt>
                <c:pt idx="4721">
                  <c:v>565.82000000000005</c:v>
                </c:pt>
                <c:pt idx="4722">
                  <c:v>565.82000000000005</c:v>
                </c:pt>
                <c:pt idx="4723">
                  <c:v>565.82000000000005</c:v>
                </c:pt>
                <c:pt idx="4724">
                  <c:v>565.82000000000005</c:v>
                </c:pt>
                <c:pt idx="4725">
                  <c:v>565.82000000000005</c:v>
                </c:pt>
                <c:pt idx="4726">
                  <c:v>565.82000000000005</c:v>
                </c:pt>
                <c:pt idx="4727">
                  <c:v>565.82000000000005</c:v>
                </c:pt>
                <c:pt idx="4728">
                  <c:v>565.82000000000005</c:v>
                </c:pt>
                <c:pt idx="4729">
                  <c:v>565.82000000000005</c:v>
                </c:pt>
                <c:pt idx="4730">
                  <c:v>565.82000000000005</c:v>
                </c:pt>
                <c:pt idx="4731">
                  <c:v>565.82000000000005</c:v>
                </c:pt>
                <c:pt idx="4732">
                  <c:v>565.82000000000005</c:v>
                </c:pt>
                <c:pt idx="4733">
                  <c:v>565.82000000000005</c:v>
                </c:pt>
                <c:pt idx="4734">
                  <c:v>565.82000000000005</c:v>
                </c:pt>
                <c:pt idx="4735">
                  <c:v>565.82000000000005</c:v>
                </c:pt>
                <c:pt idx="4736">
                  <c:v>565.82000000000005</c:v>
                </c:pt>
                <c:pt idx="4737">
                  <c:v>565.82000000000005</c:v>
                </c:pt>
                <c:pt idx="4738">
                  <c:v>565.82000000000005</c:v>
                </c:pt>
                <c:pt idx="4739">
                  <c:v>565.82000000000005</c:v>
                </c:pt>
                <c:pt idx="4740">
                  <c:v>565.82000000000005</c:v>
                </c:pt>
                <c:pt idx="4741">
                  <c:v>565.82000000000005</c:v>
                </c:pt>
                <c:pt idx="4742">
                  <c:v>565.82000000000005</c:v>
                </c:pt>
                <c:pt idx="4743">
                  <c:v>565.82000000000005</c:v>
                </c:pt>
                <c:pt idx="4744">
                  <c:v>565.82000000000005</c:v>
                </c:pt>
                <c:pt idx="4745">
                  <c:v>565.82000000000005</c:v>
                </c:pt>
                <c:pt idx="4746">
                  <c:v>565.82000000000005</c:v>
                </c:pt>
                <c:pt idx="4747">
                  <c:v>565.82000000000005</c:v>
                </c:pt>
                <c:pt idx="4748">
                  <c:v>565.82000000000005</c:v>
                </c:pt>
                <c:pt idx="4749">
                  <c:v>565.82000000000005</c:v>
                </c:pt>
                <c:pt idx="4750">
                  <c:v>565.82000000000005</c:v>
                </c:pt>
                <c:pt idx="4751">
                  <c:v>565.82000000000005</c:v>
                </c:pt>
                <c:pt idx="4752">
                  <c:v>565.82000000000005</c:v>
                </c:pt>
                <c:pt idx="4753">
                  <c:v>565.82000000000005</c:v>
                </c:pt>
                <c:pt idx="4754">
                  <c:v>565.82000000000005</c:v>
                </c:pt>
                <c:pt idx="4755">
                  <c:v>565.82000000000005</c:v>
                </c:pt>
                <c:pt idx="4756">
                  <c:v>565.82000000000005</c:v>
                </c:pt>
                <c:pt idx="4757">
                  <c:v>565.82000000000005</c:v>
                </c:pt>
                <c:pt idx="4758">
                  <c:v>565.82000000000005</c:v>
                </c:pt>
                <c:pt idx="4759">
                  <c:v>565.82000000000005</c:v>
                </c:pt>
                <c:pt idx="4760">
                  <c:v>565.82000000000005</c:v>
                </c:pt>
                <c:pt idx="4761">
                  <c:v>565.82000000000005</c:v>
                </c:pt>
                <c:pt idx="4762">
                  <c:v>565.82000000000005</c:v>
                </c:pt>
                <c:pt idx="4763">
                  <c:v>565.82000000000005</c:v>
                </c:pt>
                <c:pt idx="4764">
                  <c:v>565.82000000000005</c:v>
                </c:pt>
                <c:pt idx="4765">
                  <c:v>565.82000000000005</c:v>
                </c:pt>
                <c:pt idx="4766">
                  <c:v>565.82000000000005</c:v>
                </c:pt>
                <c:pt idx="4767">
                  <c:v>565.82000000000005</c:v>
                </c:pt>
                <c:pt idx="4768">
                  <c:v>565.82000000000005</c:v>
                </c:pt>
                <c:pt idx="4769">
                  <c:v>565.82000000000005</c:v>
                </c:pt>
                <c:pt idx="4770">
                  <c:v>565.82000000000005</c:v>
                </c:pt>
                <c:pt idx="4771">
                  <c:v>565.82000000000005</c:v>
                </c:pt>
                <c:pt idx="4772">
                  <c:v>565.82000000000005</c:v>
                </c:pt>
                <c:pt idx="4773">
                  <c:v>565.82000000000005</c:v>
                </c:pt>
                <c:pt idx="4774">
                  <c:v>565.82000000000005</c:v>
                </c:pt>
                <c:pt idx="4775">
                  <c:v>565.82000000000005</c:v>
                </c:pt>
                <c:pt idx="4776">
                  <c:v>565.82000000000005</c:v>
                </c:pt>
                <c:pt idx="4777">
                  <c:v>565.82000000000005</c:v>
                </c:pt>
                <c:pt idx="4778">
                  <c:v>565.82000000000005</c:v>
                </c:pt>
                <c:pt idx="4779">
                  <c:v>565.82000000000005</c:v>
                </c:pt>
                <c:pt idx="4780">
                  <c:v>565.82000000000005</c:v>
                </c:pt>
                <c:pt idx="4781">
                  <c:v>565.82000000000005</c:v>
                </c:pt>
                <c:pt idx="4782">
                  <c:v>565.82000000000005</c:v>
                </c:pt>
                <c:pt idx="4783">
                  <c:v>565.82000000000005</c:v>
                </c:pt>
                <c:pt idx="4784">
                  <c:v>565.82000000000005</c:v>
                </c:pt>
                <c:pt idx="4785">
                  <c:v>565.82000000000005</c:v>
                </c:pt>
                <c:pt idx="4786">
                  <c:v>565.82000000000005</c:v>
                </c:pt>
                <c:pt idx="4787">
                  <c:v>565.82000000000005</c:v>
                </c:pt>
                <c:pt idx="4788">
                  <c:v>565.82000000000005</c:v>
                </c:pt>
                <c:pt idx="4789">
                  <c:v>565.82000000000005</c:v>
                </c:pt>
                <c:pt idx="4790">
                  <c:v>565.82000000000005</c:v>
                </c:pt>
                <c:pt idx="4791">
                  <c:v>565.82000000000005</c:v>
                </c:pt>
                <c:pt idx="4792">
                  <c:v>565.82000000000005</c:v>
                </c:pt>
                <c:pt idx="4793">
                  <c:v>565.82000000000005</c:v>
                </c:pt>
                <c:pt idx="4794">
                  <c:v>565.82000000000005</c:v>
                </c:pt>
                <c:pt idx="4795">
                  <c:v>565.80999999999995</c:v>
                </c:pt>
                <c:pt idx="4796">
                  <c:v>565.80999999999995</c:v>
                </c:pt>
                <c:pt idx="4797">
                  <c:v>565.80999999999995</c:v>
                </c:pt>
                <c:pt idx="4798">
                  <c:v>565.80999999999995</c:v>
                </c:pt>
                <c:pt idx="4799">
                  <c:v>565.80999999999995</c:v>
                </c:pt>
                <c:pt idx="4800">
                  <c:v>565.80999999999995</c:v>
                </c:pt>
                <c:pt idx="4801">
                  <c:v>565.80999999999995</c:v>
                </c:pt>
                <c:pt idx="4802">
                  <c:v>565.80999999999995</c:v>
                </c:pt>
                <c:pt idx="4803">
                  <c:v>565.80999999999995</c:v>
                </c:pt>
                <c:pt idx="4804">
                  <c:v>565.80999999999995</c:v>
                </c:pt>
                <c:pt idx="4805">
                  <c:v>565.80999999999995</c:v>
                </c:pt>
                <c:pt idx="4806">
                  <c:v>565.80999999999995</c:v>
                </c:pt>
                <c:pt idx="4807">
                  <c:v>565.80999999999995</c:v>
                </c:pt>
                <c:pt idx="4808">
                  <c:v>565.80999999999995</c:v>
                </c:pt>
                <c:pt idx="4809">
                  <c:v>565.80999999999995</c:v>
                </c:pt>
                <c:pt idx="4810">
                  <c:v>565.80999999999995</c:v>
                </c:pt>
                <c:pt idx="4811">
                  <c:v>565.80999999999995</c:v>
                </c:pt>
                <c:pt idx="4812">
                  <c:v>565.80999999999995</c:v>
                </c:pt>
                <c:pt idx="4813">
                  <c:v>565.80999999999995</c:v>
                </c:pt>
                <c:pt idx="4814">
                  <c:v>565.80999999999995</c:v>
                </c:pt>
                <c:pt idx="4815">
                  <c:v>565.80999999999995</c:v>
                </c:pt>
                <c:pt idx="4816">
                  <c:v>565.80999999999995</c:v>
                </c:pt>
                <c:pt idx="4817">
                  <c:v>565.80999999999995</c:v>
                </c:pt>
                <c:pt idx="4818">
                  <c:v>565.80999999999995</c:v>
                </c:pt>
                <c:pt idx="4819">
                  <c:v>565.80999999999995</c:v>
                </c:pt>
                <c:pt idx="4820">
                  <c:v>565.80999999999995</c:v>
                </c:pt>
                <c:pt idx="4821">
                  <c:v>565.80999999999995</c:v>
                </c:pt>
                <c:pt idx="4822">
                  <c:v>565.80999999999995</c:v>
                </c:pt>
                <c:pt idx="4823">
                  <c:v>565.80999999999995</c:v>
                </c:pt>
                <c:pt idx="4824">
                  <c:v>565.80999999999995</c:v>
                </c:pt>
                <c:pt idx="4825">
                  <c:v>565.80999999999995</c:v>
                </c:pt>
                <c:pt idx="4826">
                  <c:v>565.80999999999995</c:v>
                </c:pt>
                <c:pt idx="4827">
                  <c:v>565.80999999999995</c:v>
                </c:pt>
                <c:pt idx="4828">
                  <c:v>565.80999999999995</c:v>
                </c:pt>
                <c:pt idx="4829">
                  <c:v>565.80999999999995</c:v>
                </c:pt>
                <c:pt idx="4830">
                  <c:v>565.80999999999995</c:v>
                </c:pt>
                <c:pt idx="4831">
                  <c:v>565.80999999999995</c:v>
                </c:pt>
                <c:pt idx="4832">
                  <c:v>565.80999999999995</c:v>
                </c:pt>
                <c:pt idx="4833">
                  <c:v>565.80999999999995</c:v>
                </c:pt>
                <c:pt idx="4834">
                  <c:v>565.80999999999995</c:v>
                </c:pt>
                <c:pt idx="4835">
                  <c:v>565.80999999999995</c:v>
                </c:pt>
                <c:pt idx="4836">
                  <c:v>565.80999999999995</c:v>
                </c:pt>
                <c:pt idx="4837">
                  <c:v>565.80999999999995</c:v>
                </c:pt>
                <c:pt idx="4838">
                  <c:v>565.80999999999995</c:v>
                </c:pt>
                <c:pt idx="4839">
                  <c:v>565.80999999999995</c:v>
                </c:pt>
                <c:pt idx="4840">
                  <c:v>565.80999999999995</c:v>
                </c:pt>
                <c:pt idx="4841">
                  <c:v>565.80999999999995</c:v>
                </c:pt>
                <c:pt idx="4842">
                  <c:v>565.80999999999995</c:v>
                </c:pt>
                <c:pt idx="4843">
                  <c:v>565.80999999999995</c:v>
                </c:pt>
                <c:pt idx="4844">
                  <c:v>565.80999999999995</c:v>
                </c:pt>
                <c:pt idx="4845">
                  <c:v>565.80999999999995</c:v>
                </c:pt>
                <c:pt idx="4846">
                  <c:v>565.80999999999995</c:v>
                </c:pt>
                <c:pt idx="4847">
                  <c:v>565.80999999999995</c:v>
                </c:pt>
                <c:pt idx="4848">
                  <c:v>565.80999999999995</c:v>
                </c:pt>
                <c:pt idx="4849">
                  <c:v>565.80999999999995</c:v>
                </c:pt>
                <c:pt idx="4850">
                  <c:v>565.80999999999995</c:v>
                </c:pt>
                <c:pt idx="4851">
                  <c:v>565.80999999999995</c:v>
                </c:pt>
                <c:pt idx="4852">
                  <c:v>565.80999999999995</c:v>
                </c:pt>
                <c:pt idx="4853">
                  <c:v>565.80999999999995</c:v>
                </c:pt>
                <c:pt idx="4854">
                  <c:v>565.80999999999995</c:v>
                </c:pt>
                <c:pt idx="4855">
                  <c:v>565.80999999999995</c:v>
                </c:pt>
                <c:pt idx="4856">
                  <c:v>565.80999999999995</c:v>
                </c:pt>
                <c:pt idx="4857">
                  <c:v>565.80999999999995</c:v>
                </c:pt>
                <c:pt idx="4858">
                  <c:v>565.80999999999995</c:v>
                </c:pt>
                <c:pt idx="4859">
                  <c:v>565.80999999999995</c:v>
                </c:pt>
                <c:pt idx="4860">
                  <c:v>565.80999999999995</c:v>
                </c:pt>
                <c:pt idx="4861">
                  <c:v>565.80999999999995</c:v>
                </c:pt>
                <c:pt idx="4862">
                  <c:v>565.80999999999995</c:v>
                </c:pt>
                <c:pt idx="4863">
                  <c:v>565.80999999999995</c:v>
                </c:pt>
                <c:pt idx="4864">
                  <c:v>565.80999999999995</c:v>
                </c:pt>
                <c:pt idx="4865">
                  <c:v>565.80999999999995</c:v>
                </c:pt>
                <c:pt idx="4866">
                  <c:v>565.80999999999995</c:v>
                </c:pt>
                <c:pt idx="4867">
                  <c:v>565.80999999999995</c:v>
                </c:pt>
                <c:pt idx="4868">
                  <c:v>565.80999999999995</c:v>
                </c:pt>
                <c:pt idx="4869">
                  <c:v>565.80999999999995</c:v>
                </c:pt>
                <c:pt idx="4870">
                  <c:v>565.80999999999995</c:v>
                </c:pt>
                <c:pt idx="4871">
                  <c:v>565.80999999999995</c:v>
                </c:pt>
                <c:pt idx="4872">
                  <c:v>565.80999999999995</c:v>
                </c:pt>
                <c:pt idx="4873">
                  <c:v>565.80999999999995</c:v>
                </c:pt>
                <c:pt idx="4874">
                  <c:v>565.80999999999995</c:v>
                </c:pt>
                <c:pt idx="4875">
                  <c:v>565.80999999999995</c:v>
                </c:pt>
                <c:pt idx="4876">
                  <c:v>565.80999999999995</c:v>
                </c:pt>
                <c:pt idx="4877">
                  <c:v>565.80999999999995</c:v>
                </c:pt>
                <c:pt idx="4878">
                  <c:v>565.80999999999995</c:v>
                </c:pt>
                <c:pt idx="4879">
                  <c:v>565.80999999999995</c:v>
                </c:pt>
                <c:pt idx="4880">
                  <c:v>565.80999999999995</c:v>
                </c:pt>
                <c:pt idx="4881">
                  <c:v>565.80999999999995</c:v>
                </c:pt>
                <c:pt idx="4882">
                  <c:v>565.80999999999995</c:v>
                </c:pt>
                <c:pt idx="4883">
                  <c:v>565.80999999999995</c:v>
                </c:pt>
                <c:pt idx="4884">
                  <c:v>565.80999999999995</c:v>
                </c:pt>
                <c:pt idx="4885">
                  <c:v>565.80999999999995</c:v>
                </c:pt>
                <c:pt idx="4886">
                  <c:v>565.80999999999995</c:v>
                </c:pt>
                <c:pt idx="4887">
                  <c:v>565.80999999999995</c:v>
                </c:pt>
                <c:pt idx="4888">
                  <c:v>565.80999999999995</c:v>
                </c:pt>
                <c:pt idx="4889">
                  <c:v>565.80999999999995</c:v>
                </c:pt>
                <c:pt idx="4890">
                  <c:v>565.80999999999995</c:v>
                </c:pt>
                <c:pt idx="4891">
                  <c:v>565.80999999999995</c:v>
                </c:pt>
                <c:pt idx="4892">
                  <c:v>565.80999999999995</c:v>
                </c:pt>
                <c:pt idx="4893">
                  <c:v>565.80999999999995</c:v>
                </c:pt>
                <c:pt idx="4894">
                  <c:v>565.80999999999995</c:v>
                </c:pt>
                <c:pt idx="4895">
                  <c:v>565.80999999999995</c:v>
                </c:pt>
                <c:pt idx="4896">
                  <c:v>565.80999999999995</c:v>
                </c:pt>
                <c:pt idx="4897">
                  <c:v>565.80999999999995</c:v>
                </c:pt>
                <c:pt idx="4898">
                  <c:v>565.80999999999995</c:v>
                </c:pt>
                <c:pt idx="4899">
                  <c:v>565.79999999999995</c:v>
                </c:pt>
                <c:pt idx="4900">
                  <c:v>565.79999999999995</c:v>
                </c:pt>
                <c:pt idx="4901">
                  <c:v>565.79999999999995</c:v>
                </c:pt>
                <c:pt idx="4902">
                  <c:v>565.79999999999995</c:v>
                </c:pt>
                <c:pt idx="4903">
                  <c:v>565.79999999999995</c:v>
                </c:pt>
                <c:pt idx="4904">
                  <c:v>565.79999999999995</c:v>
                </c:pt>
                <c:pt idx="4905">
                  <c:v>565.79999999999995</c:v>
                </c:pt>
                <c:pt idx="4906">
                  <c:v>565.79999999999995</c:v>
                </c:pt>
                <c:pt idx="4907">
                  <c:v>565.79999999999995</c:v>
                </c:pt>
                <c:pt idx="4908">
                  <c:v>565.79999999999995</c:v>
                </c:pt>
                <c:pt idx="4909">
                  <c:v>565.79999999999995</c:v>
                </c:pt>
                <c:pt idx="4910">
                  <c:v>565.79999999999995</c:v>
                </c:pt>
                <c:pt idx="4911">
                  <c:v>565.79999999999995</c:v>
                </c:pt>
                <c:pt idx="4912">
                  <c:v>565.79999999999995</c:v>
                </c:pt>
                <c:pt idx="4913">
                  <c:v>565.79999999999995</c:v>
                </c:pt>
                <c:pt idx="4914">
                  <c:v>565.79999999999995</c:v>
                </c:pt>
                <c:pt idx="4915">
                  <c:v>565.79999999999995</c:v>
                </c:pt>
                <c:pt idx="4916">
                  <c:v>565.79999999999995</c:v>
                </c:pt>
                <c:pt idx="4917">
                  <c:v>565.79999999999995</c:v>
                </c:pt>
                <c:pt idx="4918">
                  <c:v>565.79999999999995</c:v>
                </c:pt>
                <c:pt idx="4919">
                  <c:v>565.79999999999995</c:v>
                </c:pt>
                <c:pt idx="4920">
                  <c:v>565.79999999999995</c:v>
                </c:pt>
                <c:pt idx="4921">
                  <c:v>565.79999999999995</c:v>
                </c:pt>
                <c:pt idx="4922">
                  <c:v>565.79999999999995</c:v>
                </c:pt>
                <c:pt idx="4923">
                  <c:v>565.79999999999995</c:v>
                </c:pt>
                <c:pt idx="4924">
                  <c:v>565.79999999999995</c:v>
                </c:pt>
                <c:pt idx="4925">
                  <c:v>565.79999999999995</c:v>
                </c:pt>
                <c:pt idx="4926">
                  <c:v>565.79999999999995</c:v>
                </c:pt>
                <c:pt idx="4927">
                  <c:v>565.79999999999995</c:v>
                </c:pt>
                <c:pt idx="4928">
                  <c:v>565.79999999999995</c:v>
                </c:pt>
                <c:pt idx="4929">
                  <c:v>565.79999999999995</c:v>
                </c:pt>
                <c:pt idx="4930">
                  <c:v>565.79999999999995</c:v>
                </c:pt>
                <c:pt idx="4931">
                  <c:v>565.79999999999995</c:v>
                </c:pt>
                <c:pt idx="4932">
                  <c:v>565.79999999999995</c:v>
                </c:pt>
                <c:pt idx="4933">
                  <c:v>565.79999999999995</c:v>
                </c:pt>
                <c:pt idx="4934">
                  <c:v>565.79999999999995</c:v>
                </c:pt>
                <c:pt idx="4935">
                  <c:v>565.79999999999995</c:v>
                </c:pt>
                <c:pt idx="4936">
                  <c:v>565.79999999999995</c:v>
                </c:pt>
                <c:pt idx="4937">
                  <c:v>565.79999999999995</c:v>
                </c:pt>
                <c:pt idx="4938">
                  <c:v>565.79999999999995</c:v>
                </c:pt>
                <c:pt idx="4939">
                  <c:v>565.79999999999995</c:v>
                </c:pt>
                <c:pt idx="4940">
                  <c:v>565.79999999999995</c:v>
                </c:pt>
                <c:pt idx="4941">
                  <c:v>565.79999999999995</c:v>
                </c:pt>
                <c:pt idx="4942">
                  <c:v>565.79999999999995</c:v>
                </c:pt>
                <c:pt idx="4943">
                  <c:v>565.79999999999995</c:v>
                </c:pt>
                <c:pt idx="4944">
                  <c:v>565.79999999999995</c:v>
                </c:pt>
                <c:pt idx="4945">
                  <c:v>565.79999999999995</c:v>
                </c:pt>
                <c:pt idx="4946">
                  <c:v>565.79999999999995</c:v>
                </c:pt>
                <c:pt idx="4947">
                  <c:v>565.79999999999995</c:v>
                </c:pt>
                <c:pt idx="4948">
                  <c:v>565.79999999999995</c:v>
                </c:pt>
                <c:pt idx="4949">
                  <c:v>565.79999999999995</c:v>
                </c:pt>
                <c:pt idx="4950">
                  <c:v>565.79999999999995</c:v>
                </c:pt>
                <c:pt idx="4951">
                  <c:v>565.79999999999995</c:v>
                </c:pt>
                <c:pt idx="4952">
                  <c:v>565.79999999999995</c:v>
                </c:pt>
                <c:pt idx="4953">
                  <c:v>565.79999999999995</c:v>
                </c:pt>
                <c:pt idx="4954">
                  <c:v>565.79999999999995</c:v>
                </c:pt>
                <c:pt idx="4955">
                  <c:v>565.79999999999995</c:v>
                </c:pt>
                <c:pt idx="4956">
                  <c:v>565.79999999999995</c:v>
                </c:pt>
                <c:pt idx="4957">
                  <c:v>565.79999999999995</c:v>
                </c:pt>
                <c:pt idx="4958">
                  <c:v>565.79999999999995</c:v>
                </c:pt>
                <c:pt idx="4959">
                  <c:v>565.79999999999995</c:v>
                </c:pt>
                <c:pt idx="4960">
                  <c:v>565.79999999999995</c:v>
                </c:pt>
                <c:pt idx="4961">
                  <c:v>565.79999999999995</c:v>
                </c:pt>
                <c:pt idx="4962">
                  <c:v>565.79999999999995</c:v>
                </c:pt>
                <c:pt idx="4963">
                  <c:v>565.79999999999995</c:v>
                </c:pt>
                <c:pt idx="4964">
                  <c:v>565.79999999999995</c:v>
                </c:pt>
                <c:pt idx="4965">
                  <c:v>565.79999999999995</c:v>
                </c:pt>
                <c:pt idx="4966">
                  <c:v>565.79999999999995</c:v>
                </c:pt>
                <c:pt idx="4967">
                  <c:v>565.79999999999995</c:v>
                </c:pt>
                <c:pt idx="4968">
                  <c:v>565.79999999999995</c:v>
                </c:pt>
                <c:pt idx="4969">
                  <c:v>565.79999999999995</c:v>
                </c:pt>
                <c:pt idx="4970">
                  <c:v>565.79999999999995</c:v>
                </c:pt>
                <c:pt idx="4971">
                  <c:v>565.79999999999995</c:v>
                </c:pt>
                <c:pt idx="4972">
                  <c:v>565.79999999999995</c:v>
                </c:pt>
                <c:pt idx="4973">
                  <c:v>565.79999999999995</c:v>
                </c:pt>
                <c:pt idx="4974">
                  <c:v>565.79999999999995</c:v>
                </c:pt>
                <c:pt idx="4975">
                  <c:v>565.79999999999995</c:v>
                </c:pt>
                <c:pt idx="4976">
                  <c:v>565.79999999999995</c:v>
                </c:pt>
                <c:pt idx="4977">
                  <c:v>565.79999999999995</c:v>
                </c:pt>
                <c:pt idx="4978">
                  <c:v>565.79999999999995</c:v>
                </c:pt>
                <c:pt idx="4979">
                  <c:v>565.79999999999995</c:v>
                </c:pt>
                <c:pt idx="4980">
                  <c:v>565.79999999999995</c:v>
                </c:pt>
                <c:pt idx="4981">
                  <c:v>565.79999999999995</c:v>
                </c:pt>
                <c:pt idx="4982">
                  <c:v>565.79999999999995</c:v>
                </c:pt>
                <c:pt idx="4983">
                  <c:v>565.79999999999995</c:v>
                </c:pt>
                <c:pt idx="4984">
                  <c:v>565.79999999999995</c:v>
                </c:pt>
                <c:pt idx="4985">
                  <c:v>565.79999999999995</c:v>
                </c:pt>
                <c:pt idx="4986">
                  <c:v>565.79999999999995</c:v>
                </c:pt>
                <c:pt idx="4987">
                  <c:v>565.79999999999995</c:v>
                </c:pt>
                <c:pt idx="4988">
                  <c:v>565.79999999999995</c:v>
                </c:pt>
                <c:pt idx="4989">
                  <c:v>565.79999999999995</c:v>
                </c:pt>
                <c:pt idx="4990">
                  <c:v>565.79999999999995</c:v>
                </c:pt>
                <c:pt idx="4991">
                  <c:v>565.79999999999995</c:v>
                </c:pt>
                <c:pt idx="4992">
                  <c:v>565.79999999999995</c:v>
                </c:pt>
                <c:pt idx="4993">
                  <c:v>565.79999999999995</c:v>
                </c:pt>
                <c:pt idx="4994">
                  <c:v>565.79999999999995</c:v>
                </c:pt>
                <c:pt idx="4995">
                  <c:v>565.79999999999995</c:v>
                </c:pt>
                <c:pt idx="4996">
                  <c:v>565.79999999999995</c:v>
                </c:pt>
                <c:pt idx="4997">
                  <c:v>565.79999999999995</c:v>
                </c:pt>
                <c:pt idx="4998">
                  <c:v>565.79999999999995</c:v>
                </c:pt>
                <c:pt idx="4999">
                  <c:v>565.79999999999995</c:v>
                </c:pt>
                <c:pt idx="5000">
                  <c:v>565.79999999999995</c:v>
                </c:pt>
                <c:pt idx="5001">
                  <c:v>565.79999999999995</c:v>
                </c:pt>
                <c:pt idx="5002">
                  <c:v>565.79999999999995</c:v>
                </c:pt>
                <c:pt idx="5003">
                  <c:v>565.79999999999995</c:v>
                </c:pt>
                <c:pt idx="5004">
                  <c:v>565.79999999999995</c:v>
                </c:pt>
                <c:pt idx="5005">
                  <c:v>565.79999999999995</c:v>
                </c:pt>
                <c:pt idx="5006">
                  <c:v>565.79999999999995</c:v>
                </c:pt>
                <c:pt idx="5007">
                  <c:v>565.79999999999995</c:v>
                </c:pt>
                <c:pt idx="5008">
                  <c:v>565.79999999999995</c:v>
                </c:pt>
                <c:pt idx="5009">
                  <c:v>565.79999999999995</c:v>
                </c:pt>
                <c:pt idx="5010">
                  <c:v>565.79999999999995</c:v>
                </c:pt>
                <c:pt idx="5011">
                  <c:v>565.79999999999995</c:v>
                </c:pt>
                <c:pt idx="5012">
                  <c:v>565.79</c:v>
                </c:pt>
                <c:pt idx="5013">
                  <c:v>565.79</c:v>
                </c:pt>
                <c:pt idx="5014">
                  <c:v>565.79</c:v>
                </c:pt>
                <c:pt idx="5015">
                  <c:v>565.79</c:v>
                </c:pt>
                <c:pt idx="5016">
                  <c:v>565.79</c:v>
                </c:pt>
                <c:pt idx="5017">
                  <c:v>565.79</c:v>
                </c:pt>
                <c:pt idx="5018">
                  <c:v>565.79</c:v>
                </c:pt>
                <c:pt idx="5019">
                  <c:v>565.79</c:v>
                </c:pt>
                <c:pt idx="5020">
                  <c:v>565.79</c:v>
                </c:pt>
                <c:pt idx="5021">
                  <c:v>565.79</c:v>
                </c:pt>
                <c:pt idx="5022">
                  <c:v>565.79</c:v>
                </c:pt>
                <c:pt idx="5023">
                  <c:v>565.79</c:v>
                </c:pt>
                <c:pt idx="5024">
                  <c:v>565.79</c:v>
                </c:pt>
                <c:pt idx="5025">
                  <c:v>565.79</c:v>
                </c:pt>
                <c:pt idx="5026">
                  <c:v>565.79</c:v>
                </c:pt>
                <c:pt idx="5027">
                  <c:v>565.79</c:v>
                </c:pt>
                <c:pt idx="5028">
                  <c:v>565.79</c:v>
                </c:pt>
                <c:pt idx="5029">
                  <c:v>565.79</c:v>
                </c:pt>
                <c:pt idx="5030">
                  <c:v>565.79</c:v>
                </c:pt>
                <c:pt idx="5031">
                  <c:v>565.79</c:v>
                </c:pt>
                <c:pt idx="5032">
                  <c:v>565.79</c:v>
                </c:pt>
                <c:pt idx="5033">
                  <c:v>565.79</c:v>
                </c:pt>
                <c:pt idx="5034">
                  <c:v>565.79</c:v>
                </c:pt>
                <c:pt idx="5035">
                  <c:v>565.79</c:v>
                </c:pt>
                <c:pt idx="5036">
                  <c:v>565.79</c:v>
                </c:pt>
                <c:pt idx="5037">
                  <c:v>565.79</c:v>
                </c:pt>
                <c:pt idx="5038">
                  <c:v>565.79</c:v>
                </c:pt>
                <c:pt idx="5039">
                  <c:v>565.79</c:v>
                </c:pt>
                <c:pt idx="5040">
                  <c:v>565.79</c:v>
                </c:pt>
                <c:pt idx="5041">
                  <c:v>565.79</c:v>
                </c:pt>
                <c:pt idx="5042">
                  <c:v>565.79</c:v>
                </c:pt>
                <c:pt idx="5043">
                  <c:v>565.79</c:v>
                </c:pt>
                <c:pt idx="5044">
                  <c:v>565.79</c:v>
                </c:pt>
                <c:pt idx="5045">
                  <c:v>565.79</c:v>
                </c:pt>
                <c:pt idx="5046">
                  <c:v>565.79</c:v>
                </c:pt>
                <c:pt idx="5047">
                  <c:v>565.79</c:v>
                </c:pt>
                <c:pt idx="5048">
                  <c:v>565.79</c:v>
                </c:pt>
                <c:pt idx="5049">
                  <c:v>565.79</c:v>
                </c:pt>
                <c:pt idx="5050">
                  <c:v>565.79</c:v>
                </c:pt>
                <c:pt idx="5051">
                  <c:v>565.79</c:v>
                </c:pt>
                <c:pt idx="5052">
                  <c:v>565.79</c:v>
                </c:pt>
                <c:pt idx="5053">
                  <c:v>565.79</c:v>
                </c:pt>
                <c:pt idx="5054">
                  <c:v>565.79</c:v>
                </c:pt>
                <c:pt idx="5055">
                  <c:v>565.79</c:v>
                </c:pt>
                <c:pt idx="5056">
                  <c:v>565.79</c:v>
                </c:pt>
                <c:pt idx="5057">
                  <c:v>565.79</c:v>
                </c:pt>
                <c:pt idx="5058">
                  <c:v>565.79</c:v>
                </c:pt>
                <c:pt idx="5059">
                  <c:v>565.79</c:v>
                </c:pt>
                <c:pt idx="5060">
                  <c:v>565.79</c:v>
                </c:pt>
                <c:pt idx="5061">
                  <c:v>565.79</c:v>
                </c:pt>
                <c:pt idx="5062">
                  <c:v>565.79</c:v>
                </c:pt>
                <c:pt idx="5063">
                  <c:v>565.79</c:v>
                </c:pt>
                <c:pt idx="5064">
                  <c:v>565.79</c:v>
                </c:pt>
                <c:pt idx="5065">
                  <c:v>565.79</c:v>
                </c:pt>
                <c:pt idx="5066">
                  <c:v>565.79</c:v>
                </c:pt>
                <c:pt idx="5067">
                  <c:v>565.79</c:v>
                </c:pt>
                <c:pt idx="5068">
                  <c:v>565.79</c:v>
                </c:pt>
                <c:pt idx="5069">
                  <c:v>565.79</c:v>
                </c:pt>
                <c:pt idx="5070">
                  <c:v>565.79</c:v>
                </c:pt>
                <c:pt idx="5071">
                  <c:v>565.79</c:v>
                </c:pt>
                <c:pt idx="5072">
                  <c:v>565.79</c:v>
                </c:pt>
                <c:pt idx="5073">
                  <c:v>565.79</c:v>
                </c:pt>
                <c:pt idx="5074">
                  <c:v>565.79</c:v>
                </c:pt>
                <c:pt idx="5075">
                  <c:v>565.79</c:v>
                </c:pt>
                <c:pt idx="5076">
                  <c:v>565.79</c:v>
                </c:pt>
                <c:pt idx="5077">
                  <c:v>565.79</c:v>
                </c:pt>
                <c:pt idx="5078">
                  <c:v>565.79</c:v>
                </c:pt>
                <c:pt idx="5079">
                  <c:v>565.79</c:v>
                </c:pt>
                <c:pt idx="5080">
                  <c:v>565.79</c:v>
                </c:pt>
                <c:pt idx="5081">
                  <c:v>565.79</c:v>
                </c:pt>
                <c:pt idx="5082">
                  <c:v>565.79</c:v>
                </c:pt>
                <c:pt idx="5083">
                  <c:v>565.79</c:v>
                </c:pt>
                <c:pt idx="5084">
                  <c:v>565.79</c:v>
                </c:pt>
                <c:pt idx="5085">
                  <c:v>565.79</c:v>
                </c:pt>
                <c:pt idx="5086">
                  <c:v>565.79</c:v>
                </c:pt>
                <c:pt idx="5087">
                  <c:v>565.79</c:v>
                </c:pt>
                <c:pt idx="5088">
                  <c:v>565.79</c:v>
                </c:pt>
                <c:pt idx="5089">
                  <c:v>565.79</c:v>
                </c:pt>
                <c:pt idx="5090">
                  <c:v>565.79</c:v>
                </c:pt>
                <c:pt idx="5091">
                  <c:v>565.79</c:v>
                </c:pt>
                <c:pt idx="5092">
                  <c:v>565.79</c:v>
                </c:pt>
                <c:pt idx="5093">
                  <c:v>565.79</c:v>
                </c:pt>
                <c:pt idx="5094">
                  <c:v>565.79</c:v>
                </c:pt>
                <c:pt idx="5095">
                  <c:v>565.79</c:v>
                </c:pt>
                <c:pt idx="5096">
                  <c:v>565.79</c:v>
                </c:pt>
                <c:pt idx="5097">
                  <c:v>565.79</c:v>
                </c:pt>
                <c:pt idx="5098">
                  <c:v>565.79</c:v>
                </c:pt>
                <c:pt idx="5099">
                  <c:v>565.79</c:v>
                </c:pt>
                <c:pt idx="5100">
                  <c:v>565.79</c:v>
                </c:pt>
                <c:pt idx="5101">
                  <c:v>565.79</c:v>
                </c:pt>
                <c:pt idx="5102">
                  <c:v>565.79</c:v>
                </c:pt>
                <c:pt idx="5103">
                  <c:v>565.79</c:v>
                </c:pt>
                <c:pt idx="5104">
                  <c:v>565.79</c:v>
                </c:pt>
                <c:pt idx="5105">
                  <c:v>565.79</c:v>
                </c:pt>
                <c:pt idx="5106">
                  <c:v>565.79</c:v>
                </c:pt>
                <c:pt idx="5107">
                  <c:v>565.79</c:v>
                </c:pt>
                <c:pt idx="5108">
                  <c:v>565.79</c:v>
                </c:pt>
                <c:pt idx="5109">
                  <c:v>565.79</c:v>
                </c:pt>
                <c:pt idx="5110">
                  <c:v>565.79</c:v>
                </c:pt>
                <c:pt idx="5111">
                  <c:v>565.79</c:v>
                </c:pt>
                <c:pt idx="5112">
                  <c:v>565.79</c:v>
                </c:pt>
                <c:pt idx="5113">
                  <c:v>565.79</c:v>
                </c:pt>
                <c:pt idx="5114">
                  <c:v>565.79</c:v>
                </c:pt>
                <c:pt idx="5115">
                  <c:v>565.79</c:v>
                </c:pt>
                <c:pt idx="5116">
                  <c:v>565.79</c:v>
                </c:pt>
                <c:pt idx="5117">
                  <c:v>565.79</c:v>
                </c:pt>
                <c:pt idx="5118">
                  <c:v>565.79</c:v>
                </c:pt>
                <c:pt idx="5119">
                  <c:v>565.79</c:v>
                </c:pt>
                <c:pt idx="5120">
                  <c:v>565.79</c:v>
                </c:pt>
                <c:pt idx="5121">
                  <c:v>565.79</c:v>
                </c:pt>
                <c:pt idx="5122">
                  <c:v>565.79</c:v>
                </c:pt>
                <c:pt idx="5123">
                  <c:v>565.79</c:v>
                </c:pt>
                <c:pt idx="5124">
                  <c:v>565.79</c:v>
                </c:pt>
                <c:pt idx="5125">
                  <c:v>565.79</c:v>
                </c:pt>
                <c:pt idx="5126">
                  <c:v>565.79</c:v>
                </c:pt>
                <c:pt idx="5127">
                  <c:v>565.79</c:v>
                </c:pt>
                <c:pt idx="5128">
                  <c:v>565.79</c:v>
                </c:pt>
                <c:pt idx="5129">
                  <c:v>565.79</c:v>
                </c:pt>
                <c:pt idx="5130">
                  <c:v>565.79</c:v>
                </c:pt>
                <c:pt idx="5131">
                  <c:v>565.79</c:v>
                </c:pt>
                <c:pt idx="5132">
                  <c:v>565.79</c:v>
                </c:pt>
                <c:pt idx="5133">
                  <c:v>565.79</c:v>
                </c:pt>
                <c:pt idx="5134">
                  <c:v>565.79</c:v>
                </c:pt>
                <c:pt idx="5135">
                  <c:v>565.79</c:v>
                </c:pt>
                <c:pt idx="5136">
                  <c:v>565.79</c:v>
                </c:pt>
                <c:pt idx="5137">
                  <c:v>565.79</c:v>
                </c:pt>
                <c:pt idx="5138">
                  <c:v>565.79</c:v>
                </c:pt>
                <c:pt idx="5139">
                  <c:v>565.79</c:v>
                </c:pt>
                <c:pt idx="5140">
                  <c:v>565.79</c:v>
                </c:pt>
                <c:pt idx="5141">
                  <c:v>565.79</c:v>
                </c:pt>
                <c:pt idx="5142">
                  <c:v>565.79</c:v>
                </c:pt>
                <c:pt idx="5143">
                  <c:v>565.79</c:v>
                </c:pt>
                <c:pt idx="5144">
                  <c:v>565.79</c:v>
                </c:pt>
                <c:pt idx="5145">
                  <c:v>565.79</c:v>
                </c:pt>
                <c:pt idx="5146">
                  <c:v>565.79</c:v>
                </c:pt>
                <c:pt idx="5147">
                  <c:v>565.79</c:v>
                </c:pt>
                <c:pt idx="5148">
                  <c:v>565.79</c:v>
                </c:pt>
                <c:pt idx="5149">
                  <c:v>565.78</c:v>
                </c:pt>
                <c:pt idx="5150">
                  <c:v>565.78</c:v>
                </c:pt>
                <c:pt idx="5151">
                  <c:v>565.78</c:v>
                </c:pt>
                <c:pt idx="5152">
                  <c:v>565.78</c:v>
                </c:pt>
                <c:pt idx="5153">
                  <c:v>565.78</c:v>
                </c:pt>
                <c:pt idx="5154">
                  <c:v>565.78</c:v>
                </c:pt>
                <c:pt idx="5155">
                  <c:v>565.78</c:v>
                </c:pt>
                <c:pt idx="5156">
                  <c:v>565.78</c:v>
                </c:pt>
                <c:pt idx="5157">
                  <c:v>565.78</c:v>
                </c:pt>
                <c:pt idx="5158">
                  <c:v>565.78</c:v>
                </c:pt>
                <c:pt idx="5159">
                  <c:v>565.78</c:v>
                </c:pt>
                <c:pt idx="5160">
                  <c:v>565.78</c:v>
                </c:pt>
                <c:pt idx="5161">
                  <c:v>565.78</c:v>
                </c:pt>
                <c:pt idx="5162">
                  <c:v>565.78</c:v>
                </c:pt>
                <c:pt idx="5163">
                  <c:v>565.78</c:v>
                </c:pt>
                <c:pt idx="5164">
                  <c:v>565.78</c:v>
                </c:pt>
                <c:pt idx="5165">
                  <c:v>565.78</c:v>
                </c:pt>
                <c:pt idx="5166">
                  <c:v>565.78</c:v>
                </c:pt>
                <c:pt idx="5167">
                  <c:v>565.78</c:v>
                </c:pt>
                <c:pt idx="5168">
                  <c:v>565.78</c:v>
                </c:pt>
                <c:pt idx="5169">
                  <c:v>565.78</c:v>
                </c:pt>
                <c:pt idx="5170">
                  <c:v>565.78</c:v>
                </c:pt>
                <c:pt idx="5171">
                  <c:v>565.78</c:v>
                </c:pt>
                <c:pt idx="5172">
                  <c:v>565.78</c:v>
                </c:pt>
                <c:pt idx="5173">
                  <c:v>565.78</c:v>
                </c:pt>
                <c:pt idx="5174">
                  <c:v>565.78</c:v>
                </c:pt>
                <c:pt idx="5175">
                  <c:v>565.78</c:v>
                </c:pt>
                <c:pt idx="5176">
                  <c:v>565.78</c:v>
                </c:pt>
                <c:pt idx="5177">
                  <c:v>565.78</c:v>
                </c:pt>
                <c:pt idx="5178">
                  <c:v>565.78</c:v>
                </c:pt>
                <c:pt idx="5179">
                  <c:v>565.78</c:v>
                </c:pt>
                <c:pt idx="5180">
                  <c:v>565.78</c:v>
                </c:pt>
                <c:pt idx="5181">
                  <c:v>565.78</c:v>
                </c:pt>
                <c:pt idx="5182">
                  <c:v>565.78</c:v>
                </c:pt>
                <c:pt idx="5183">
                  <c:v>565.78</c:v>
                </c:pt>
                <c:pt idx="5184">
                  <c:v>565.78</c:v>
                </c:pt>
                <c:pt idx="5185">
                  <c:v>565.78</c:v>
                </c:pt>
                <c:pt idx="5186">
                  <c:v>565.78</c:v>
                </c:pt>
                <c:pt idx="5187">
                  <c:v>565.78</c:v>
                </c:pt>
                <c:pt idx="5188">
                  <c:v>565.78</c:v>
                </c:pt>
                <c:pt idx="5189">
                  <c:v>565.78</c:v>
                </c:pt>
                <c:pt idx="5190">
                  <c:v>565.78</c:v>
                </c:pt>
                <c:pt idx="5191">
                  <c:v>565.78</c:v>
                </c:pt>
                <c:pt idx="5192">
                  <c:v>565.78</c:v>
                </c:pt>
                <c:pt idx="5193">
                  <c:v>565.78</c:v>
                </c:pt>
                <c:pt idx="5194">
                  <c:v>565.78</c:v>
                </c:pt>
                <c:pt idx="5195">
                  <c:v>565.78</c:v>
                </c:pt>
                <c:pt idx="5196">
                  <c:v>565.78</c:v>
                </c:pt>
                <c:pt idx="5197">
                  <c:v>565.78</c:v>
                </c:pt>
                <c:pt idx="5198">
                  <c:v>565.78</c:v>
                </c:pt>
                <c:pt idx="5199">
                  <c:v>565.78</c:v>
                </c:pt>
                <c:pt idx="5200">
                  <c:v>565.78</c:v>
                </c:pt>
                <c:pt idx="5201">
                  <c:v>565.78</c:v>
                </c:pt>
                <c:pt idx="5202">
                  <c:v>565.78</c:v>
                </c:pt>
                <c:pt idx="5203">
                  <c:v>565.78</c:v>
                </c:pt>
                <c:pt idx="5204">
                  <c:v>565.78</c:v>
                </c:pt>
                <c:pt idx="5205">
                  <c:v>565.78</c:v>
                </c:pt>
                <c:pt idx="5206">
                  <c:v>565.78</c:v>
                </c:pt>
                <c:pt idx="5207">
                  <c:v>565.78</c:v>
                </c:pt>
                <c:pt idx="5208">
                  <c:v>565.78</c:v>
                </c:pt>
                <c:pt idx="5209">
                  <c:v>565.78</c:v>
                </c:pt>
                <c:pt idx="5210">
                  <c:v>565.78</c:v>
                </c:pt>
                <c:pt idx="5211">
                  <c:v>565.78</c:v>
                </c:pt>
                <c:pt idx="5212">
                  <c:v>565.78</c:v>
                </c:pt>
                <c:pt idx="5213">
                  <c:v>565.78</c:v>
                </c:pt>
                <c:pt idx="5214">
                  <c:v>565.78</c:v>
                </c:pt>
                <c:pt idx="5215">
                  <c:v>565.78</c:v>
                </c:pt>
                <c:pt idx="5216">
                  <c:v>565.78</c:v>
                </c:pt>
                <c:pt idx="5217">
                  <c:v>565.78</c:v>
                </c:pt>
                <c:pt idx="5218">
                  <c:v>565.78</c:v>
                </c:pt>
                <c:pt idx="5219">
                  <c:v>565.78</c:v>
                </c:pt>
                <c:pt idx="5220">
                  <c:v>565.78</c:v>
                </c:pt>
              </c:numCache>
            </c:numRef>
          </c:yVal>
          <c:smooth val="1"/>
          <c:extLst xmlns:c16r2="http://schemas.microsoft.com/office/drawing/2015/06/chart">
            <c:ext xmlns:c16="http://schemas.microsoft.com/office/drawing/2014/chart" uri="{C3380CC4-5D6E-409C-BE32-E72D297353CC}">
              <c16:uniqueId val="{00000001-02F4-4DED-BBC1-C005B6100F7F}"/>
            </c:ext>
          </c:extLst>
        </c:ser>
        <c:ser>
          <c:idx val="2"/>
          <c:order val="3"/>
          <c:tx>
            <c:v>2 Percent Annual Chance</c:v>
          </c:tx>
          <c:spPr>
            <a:ln>
              <a:solidFill>
                <a:schemeClr val="tx2">
                  <a:lumMod val="60000"/>
                  <a:lumOff val="40000"/>
                </a:schemeClr>
              </a:solidFill>
            </a:ln>
          </c:spPr>
          <c:marker>
            <c:symbol val="none"/>
          </c:marker>
          <c:xVal>
            <c:numRef>
              <c:f>Inflow_NB2_4!$C$3:$C$5223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Inflow_NB2_4!$F$3:$F$5223</c:f>
              <c:numCache>
                <c:formatCode>General</c:formatCode>
                <c:ptCount val="5221"/>
                <c:pt idx="0">
                  <c:v>565.30999999999995</c:v>
                </c:pt>
                <c:pt idx="1">
                  <c:v>565.30999999999995</c:v>
                </c:pt>
                <c:pt idx="2">
                  <c:v>565.30999999999995</c:v>
                </c:pt>
                <c:pt idx="3">
                  <c:v>565.30999999999995</c:v>
                </c:pt>
                <c:pt idx="4">
                  <c:v>565.30999999999995</c:v>
                </c:pt>
                <c:pt idx="5">
                  <c:v>565.30999999999995</c:v>
                </c:pt>
                <c:pt idx="6">
                  <c:v>565.30999999999995</c:v>
                </c:pt>
                <c:pt idx="7">
                  <c:v>565.30999999999995</c:v>
                </c:pt>
                <c:pt idx="8">
                  <c:v>565.30999999999995</c:v>
                </c:pt>
                <c:pt idx="9">
                  <c:v>565.30999999999995</c:v>
                </c:pt>
                <c:pt idx="10">
                  <c:v>565.30999999999995</c:v>
                </c:pt>
                <c:pt idx="11">
                  <c:v>565.30999999999995</c:v>
                </c:pt>
                <c:pt idx="12">
                  <c:v>565.30999999999995</c:v>
                </c:pt>
                <c:pt idx="13">
                  <c:v>565.30999999999995</c:v>
                </c:pt>
                <c:pt idx="14">
                  <c:v>565.30999999999995</c:v>
                </c:pt>
                <c:pt idx="15">
                  <c:v>565.30999999999995</c:v>
                </c:pt>
                <c:pt idx="16">
                  <c:v>565.30999999999995</c:v>
                </c:pt>
                <c:pt idx="17">
                  <c:v>565.30999999999995</c:v>
                </c:pt>
                <c:pt idx="18">
                  <c:v>565.30999999999995</c:v>
                </c:pt>
                <c:pt idx="19">
                  <c:v>565.30999999999995</c:v>
                </c:pt>
                <c:pt idx="20">
                  <c:v>565.30999999999995</c:v>
                </c:pt>
                <c:pt idx="21">
                  <c:v>565.30999999999995</c:v>
                </c:pt>
                <c:pt idx="22">
                  <c:v>565.30999999999995</c:v>
                </c:pt>
                <c:pt idx="23">
                  <c:v>565.30999999999995</c:v>
                </c:pt>
                <c:pt idx="24">
                  <c:v>565.30999999999995</c:v>
                </c:pt>
                <c:pt idx="25">
                  <c:v>565.30999999999995</c:v>
                </c:pt>
                <c:pt idx="26">
                  <c:v>565.30999999999995</c:v>
                </c:pt>
                <c:pt idx="27">
                  <c:v>565.30999999999995</c:v>
                </c:pt>
                <c:pt idx="28">
                  <c:v>565.30999999999995</c:v>
                </c:pt>
                <c:pt idx="29">
                  <c:v>565.30999999999995</c:v>
                </c:pt>
                <c:pt idx="30">
                  <c:v>565.30999999999995</c:v>
                </c:pt>
                <c:pt idx="31">
                  <c:v>565.30999999999995</c:v>
                </c:pt>
                <c:pt idx="32">
                  <c:v>565.30999999999995</c:v>
                </c:pt>
                <c:pt idx="33">
                  <c:v>565.30999999999995</c:v>
                </c:pt>
                <c:pt idx="34">
                  <c:v>565.30999999999995</c:v>
                </c:pt>
                <c:pt idx="35">
                  <c:v>565.30999999999995</c:v>
                </c:pt>
                <c:pt idx="36">
                  <c:v>565.30999999999995</c:v>
                </c:pt>
                <c:pt idx="37">
                  <c:v>565.30999999999995</c:v>
                </c:pt>
                <c:pt idx="38">
                  <c:v>565.30999999999995</c:v>
                </c:pt>
                <c:pt idx="39">
                  <c:v>565.30999999999995</c:v>
                </c:pt>
                <c:pt idx="40">
                  <c:v>565.30999999999995</c:v>
                </c:pt>
                <c:pt idx="41">
                  <c:v>565.30999999999995</c:v>
                </c:pt>
                <c:pt idx="42">
                  <c:v>565.30999999999995</c:v>
                </c:pt>
                <c:pt idx="43">
                  <c:v>565.30999999999995</c:v>
                </c:pt>
                <c:pt idx="44">
                  <c:v>565.30999999999995</c:v>
                </c:pt>
                <c:pt idx="45">
                  <c:v>565.30999999999995</c:v>
                </c:pt>
                <c:pt idx="46">
                  <c:v>565.30999999999995</c:v>
                </c:pt>
                <c:pt idx="47">
                  <c:v>565.30999999999995</c:v>
                </c:pt>
                <c:pt idx="48">
                  <c:v>565.30999999999995</c:v>
                </c:pt>
                <c:pt idx="49">
                  <c:v>565.30999999999995</c:v>
                </c:pt>
                <c:pt idx="50">
                  <c:v>565.30999999999995</c:v>
                </c:pt>
                <c:pt idx="51">
                  <c:v>565.30999999999995</c:v>
                </c:pt>
                <c:pt idx="52">
                  <c:v>565.30999999999995</c:v>
                </c:pt>
                <c:pt idx="53">
                  <c:v>565.30999999999995</c:v>
                </c:pt>
                <c:pt idx="54">
                  <c:v>565.30999999999995</c:v>
                </c:pt>
                <c:pt idx="55">
                  <c:v>565.30999999999995</c:v>
                </c:pt>
                <c:pt idx="56">
                  <c:v>565.30999999999995</c:v>
                </c:pt>
                <c:pt idx="57">
                  <c:v>565.30999999999995</c:v>
                </c:pt>
                <c:pt idx="58">
                  <c:v>565.30999999999995</c:v>
                </c:pt>
                <c:pt idx="59">
                  <c:v>565.30999999999995</c:v>
                </c:pt>
                <c:pt idx="60">
                  <c:v>565.30999999999995</c:v>
                </c:pt>
                <c:pt idx="61">
                  <c:v>565.30999999999995</c:v>
                </c:pt>
                <c:pt idx="62">
                  <c:v>565.30999999999995</c:v>
                </c:pt>
                <c:pt idx="63">
                  <c:v>565.30999999999995</c:v>
                </c:pt>
                <c:pt idx="64">
                  <c:v>565.30999999999995</c:v>
                </c:pt>
                <c:pt idx="65">
                  <c:v>565.30999999999995</c:v>
                </c:pt>
                <c:pt idx="66">
                  <c:v>565.30999999999995</c:v>
                </c:pt>
                <c:pt idx="67">
                  <c:v>565.30999999999995</c:v>
                </c:pt>
                <c:pt idx="68">
                  <c:v>565.30999999999995</c:v>
                </c:pt>
                <c:pt idx="69">
                  <c:v>565.30999999999995</c:v>
                </c:pt>
                <c:pt idx="70">
                  <c:v>565.30999999999995</c:v>
                </c:pt>
                <c:pt idx="71">
                  <c:v>565.30999999999995</c:v>
                </c:pt>
                <c:pt idx="72">
                  <c:v>565.30999999999995</c:v>
                </c:pt>
                <c:pt idx="73">
                  <c:v>565.30999999999995</c:v>
                </c:pt>
                <c:pt idx="74">
                  <c:v>565.30999999999995</c:v>
                </c:pt>
                <c:pt idx="75">
                  <c:v>565.30999999999995</c:v>
                </c:pt>
                <c:pt idx="76">
                  <c:v>565.30999999999995</c:v>
                </c:pt>
                <c:pt idx="77">
                  <c:v>565.30999999999995</c:v>
                </c:pt>
                <c:pt idx="78">
                  <c:v>565.30999999999995</c:v>
                </c:pt>
                <c:pt idx="79">
                  <c:v>565.30999999999995</c:v>
                </c:pt>
                <c:pt idx="80">
                  <c:v>565.30999999999995</c:v>
                </c:pt>
                <c:pt idx="81">
                  <c:v>565.30999999999995</c:v>
                </c:pt>
                <c:pt idx="82">
                  <c:v>565.30999999999995</c:v>
                </c:pt>
                <c:pt idx="83">
                  <c:v>565.30999999999995</c:v>
                </c:pt>
                <c:pt idx="84">
                  <c:v>565.30999999999995</c:v>
                </c:pt>
                <c:pt idx="85">
                  <c:v>565.30999999999995</c:v>
                </c:pt>
                <c:pt idx="86">
                  <c:v>565.30999999999995</c:v>
                </c:pt>
                <c:pt idx="87">
                  <c:v>565.30999999999995</c:v>
                </c:pt>
                <c:pt idx="88">
                  <c:v>565.30999999999995</c:v>
                </c:pt>
                <c:pt idx="89">
                  <c:v>565.30999999999995</c:v>
                </c:pt>
                <c:pt idx="90">
                  <c:v>565.30999999999995</c:v>
                </c:pt>
                <c:pt idx="91">
                  <c:v>565.30999999999995</c:v>
                </c:pt>
                <c:pt idx="92">
                  <c:v>565.30999999999995</c:v>
                </c:pt>
                <c:pt idx="93">
                  <c:v>565.30999999999995</c:v>
                </c:pt>
                <c:pt idx="94">
                  <c:v>565.30999999999995</c:v>
                </c:pt>
                <c:pt idx="95">
                  <c:v>565.30999999999995</c:v>
                </c:pt>
                <c:pt idx="96">
                  <c:v>565.30999999999995</c:v>
                </c:pt>
                <c:pt idx="97">
                  <c:v>565.30999999999995</c:v>
                </c:pt>
                <c:pt idx="98">
                  <c:v>565.30999999999995</c:v>
                </c:pt>
                <c:pt idx="99">
                  <c:v>565.30999999999995</c:v>
                </c:pt>
                <c:pt idx="100">
                  <c:v>565.30999999999995</c:v>
                </c:pt>
                <c:pt idx="101">
                  <c:v>565.30999999999995</c:v>
                </c:pt>
                <c:pt idx="102">
                  <c:v>565.30999999999995</c:v>
                </c:pt>
                <c:pt idx="103">
                  <c:v>565.30999999999995</c:v>
                </c:pt>
                <c:pt idx="104">
                  <c:v>565.30999999999995</c:v>
                </c:pt>
                <c:pt idx="105">
                  <c:v>565.30999999999995</c:v>
                </c:pt>
                <c:pt idx="106">
                  <c:v>565.30999999999995</c:v>
                </c:pt>
                <c:pt idx="107">
                  <c:v>565.30999999999995</c:v>
                </c:pt>
                <c:pt idx="108">
                  <c:v>565.30999999999995</c:v>
                </c:pt>
                <c:pt idx="109">
                  <c:v>565.30999999999995</c:v>
                </c:pt>
                <c:pt idx="110">
                  <c:v>565.30999999999995</c:v>
                </c:pt>
                <c:pt idx="111">
                  <c:v>565.30999999999995</c:v>
                </c:pt>
                <c:pt idx="112">
                  <c:v>565.30999999999995</c:v>
                </c:pt>
                <c:pt idx="113">
                  <c:v>565.30999999999995</c:v>
                </c:pt>
                <c:pt idx="114">
                  <c:v>565.30999999999995</c:v>
                </c:pt>
                <c:pt idx="115">
                  <c:v>565.30999999999995</c:v>
                </c:pt>
                <c:pt idx="116">
                  <c:v>565.30999999999995</c:v>
                </c:pt>
                <c:pt idx="117">
                  <c:v>565.30999999999995</c:v>
                </c:pt>
                <c:pt idx="118">
                  <c:v>565.30999999999995</c:v>
                </c:pt>
                <c:pt idx="119">
                  <c:v>565.30999999999995</c:v>
                </c:pt>
                <c:pt idx="120">
                  <c:v>565.30999999999995</c:v>
                </c:pt>
                <c:pt idx="121">
                  <c:v>565.30999999999995</c:v>
                </c:pt>
                <c:pt idx="122">
                  <c:v>565.30999999999995</c:v>
                </c:pt>
                <c:pt idx="123">
                  <c:v>565.30999999999995</c:v>
                </c:pt>
                <c:pt idx="124">
                  <c:v>565.30999999999995</c:v>
                </c:pt>
                <c:pt idx="125">
                  <c:v>565.30999999999995</c:v>
                </c:pt>
                <c:pt idx="126">
                  <c:v>565.30999999999995</c:v>
                </c:pt>
                <c:pt idx="127">
                  <c:v>565.30999999999995</c:v>
                </c:pt>
                <c:pt idx="128">
                  <c:v>565.30999999999995</c:v>
                </c:pt>
                <c:pt idx="129">
                  <c:v>565.30999999999995</c:v>
                </c:pt>
                <c:pt idx="130">
                  <c:v>565.30999999999995</c:v>
                </c:pt>
                <c:pt idx="131">
                  <c:v>565.30999999999995</c:v>
                </c:pt>
                <c:pt idx="132">
                  <c:v>565.30999999999995</c:v>
                </c:pt>
                <c:pt idx="133">
                  <c:v>565.30999999999995</c:v>
                </c:pt>
                <c:pt idx="134">
                  <c:v>565.30999999999995</c:v>
                </c:pt>
                <c:pt idx="135">
                  <c:v>565.30999999999995</c:v>
                </c:pt>
                <c:pt idx="136">
                  <c:v>565.30999999999995</c:v>
                </c:pt>
                <c:pt idx="137">
                  <c:v>565.30999999999995</c:v>
                </c:pt>
                <c:pt idx="138">
                  <c:v>565.30999999999995</c:v>
                </c:pt>
                <c:pt idx="139">
                  <c:v>565.30999999999995</c:v>
                </c:pt>
                <c:pt idx="140">
                  <c:v>565.30999999999995</c:v>
                </c:pt>
                <c:pt idx="141">
                  <c:v>565.30999999999995</c:v>
                </c:pt>
                <c:pt idx="142">
                  <c:v>565.30999999999995</c:v>
                </c:pt>
                <c:pt idx="143">
                  <c:v>565.30999999999995</c:v>
                </c:pt>
                <c:pt idx="144">
                  <c:v>565.30999999999995</c:v>
                </c:pt>
                <c:pt idx="145">
                  <c:v>565.30999999999995</c:v>
                </c:pt>
                <c:pt idx="146">
                  <c:v>565.30999999999995</c:v>
                </c:pt>
                <c:pt idx="147">
                  <c:v>565.30999999999995</c:v>
                </c:pt>
                <c:pt idx="148">
                  <c:v>565.30999999999995</c:v>
                </c:pt>
                <c:pt idx="149">
                  <c:v>565.30999999999995</c:v>
                </c:pt>
                <c:pt idx="150">
                  <c:v>565.30999999999995</c:v>
                </c:pt>
                <c:pt idx="151">
                  <c:v>565.30999999999995</c:v>
                </c:pt>
                <c:pt idx="152">
                  <c:v>565.30999999999995</c:v>
                </c:pt>
                <c:pt idx="153">
                  <c:v>565.30999999999995</c:v>
                </c:pt>
                <c:pt idx="154">
                  <c:v>565.30999999999995</c:v>
                </c:pt>
                <c:pt idx="155">
                  <c:v>565.30999999999995</c:v>
                </c:pt>
                <c:pt idx="156">
                  <c:v>565.30999999999995</c:v>
                </c:pt>
                <c:pt idx="157">
                  <c:v>565.30999999999995</c:v>
                </c:pt>
                <c:pt idx="158">
                  <c:v>565.30999999999995</c:v>
                </c:pt>
                <c:pt idx="159">
                  <c:v>565.30999999999995</c:v>
                </c:pt>
                <c:pt idx="160">
                  <c:v>565.30999999999995</c:v>
                </c:pt>
                <c:pt idx="161">
                  <c:v>565.30999999999995</c:v>
                </c:pt>
                <c:pt idx="162">
                  <c:v>565.30999999999995</c:v>
                </c:pt>
                <c:pt idx="163">
                  <c:v>565.30999999999995</c:v>
                </c:pt>
                <c:pt idx="164">
                  <c:v>565.30999999999995</c:v>
                </c:pt>
                <c:pt idx="165">
                  <c:v>565.30999999999995</c:v>
                </c:pt>
                <c:pt idx="166">
                  <c:v>565.30999999999995</c:v>
                </c:pt>
                <c:pt idx="167">
                  <c:v>565.30999999999995</c:v>
                </c:pt>
                <c:pt idx="168">
                  <c:v>565.30999999999995</c:v>
                </c:pt>
                <c:pt idx="169">
                  <c:v>565.30999999999995</c:v>
                </c:pt>
                <c:pt idx="170">
                  <c:v>565.30999999999995</c:v>
                </c:pt>
                <c:pt idx="171">
                  <c:v>565.30999999999995</c:v>
                </c:pt>
                <c:pt idx="172">
                  <c:v>565.30999999999995</c:v>
                </c:pt>
                <c:pt idx="173">
                  <c:v>565.30999999999995</c:v>
                </c:pt>
                <c:pt idx="174">
                  <c:v>565.30999999999995</c:v>
                </c:pt>
                <c:pt idx="175">
                  <c:v>565.30999999999995</c:v>
                </c:pt>
                <c:pt idx="176">
                  <c:v>565.30999999999995</c:v>
                </c:pt>
                <c:pt idx="177">
                  <c:v>565.30999999999995</c:v>
                </c:pt>
                <c:pt idx="178">
                  <c:v>565.30999999999995</c:v>
                </c:pt>
                <c:pt idx="179">
                  <c:v>565.30999999999995</c:v>
                </c:pt>
                <c:pt idx="180">
                  <c:v>565.30999999999995</c:v>
                </c:pt>
                <c:pt idx="181">
                  <c:v>565.30999999999995</c:v>
                </c:pt>
                <c:pt idx="182">
                  <c:v>565.30999999999995</c:v>
                </c:pt>
                <c:pt idx="183">
                  <c:v>565.30999999999995</c:v>
                </c:pt>
                <c:pt idx="184">
                  <c:v>565.30999999999995</c:v>
                </c:pt>
                <c:pt idx="185">
                  <c:v>565.30999999999995</c:v>
                </c:pt>
                <c:pt idx="186">
                  <c:v>565.30999999999995</c:v>
                </c:pt>
                <c:pt idx="187">
                  <c:v>565.30999999999995</c:v>
                </c:pt>
                <c:pt idx="188">
                  <c:v>565.30999999999995</c:v>
                </c:pt>
                <c:pt idx="189">
                  <c:v>565.30999999999995</c:v>
                </c:pt>
                <c:pt idx="190">
                  <c:v>565.30999999999995</c:v>
                </c:pt>
                <c:pt idx="191">
                  <c:v>565.30999999999995</c:v>
                </c:pt>
                <c:pt idx="192">
                  <c:v>565.30999999999995</c:v>
                </c:pt>
                <c:pt idx="193">
                  <c:v>565.30999999999995</c:v>
                </c:pt>
                <c:pt idx="194">
                  <c:v>565.30999999999995</c:v>
                </c:pt>
                <c:pt idx="195">
                  <c:v>565.30999999999995</c:v>
                </c:pt>
                <c:pt idx="196">
                  <c:v>565.32000000000005</c:v>
                </c:pt>
                <c:pt idx="197">
                  <c:v>565.32000000000005</c:v>
                </c:pt>
                <c:pt idx="198">
                  <c:v>565.32000000000005</c:v>
                </c:pt>
                <c:pt idx="199">
                  <c:v>565.32000000000005</c:v>
                </c:pt>
                <c:pt idx="200">
                  <c:v>565.32000000000005</c:v>
                </c:pt>
                <c:pt idx="201">
                  <c:v>565.32000000000005</c:v>
                </c:pt>
                <c:pt idx="202">
                  <c:v>565.32000000000005</c:v>
                </c:pt>
                <c:pt idx="203">
                  <c:v>565.32000000000005</c:v>
                </c:pt>
                <c:pt idx="204">
                  <c:v>565.32000000000005</c:v>
                </c:pt>
                <c:pt idx="205">
                  <c:v>565.32000000000005</c:v>
                </c:pt>
                <c:pt idx="206">
                  <c:v>565.32000000000005</c:v>
                </c:pt>
                <c:pt idx="207">
                  <c:v>565.33000000000004</c:v>
                </c:pt>
                <c:pt idx="208">
                  <c:v>565.33000000000004</c:v>
                </c:pt>
                <c:pt idx="209">
                  <c:v>565.33000000000004</c:v>
                </c:pt>
                <c:pt idx="210">
                  <c:v>565.33000000000004</c:v>
                </c:pt>
                <c:pt idx="211">
                  <c:v>565.33000000000004</c:v>
                </c:pt>
                <c:pt idx="212">
                  <c:v>565.33000000000004</c:v>
                </c:pt>
                <c:pt idx="213">
                  <c:v>565.33000000000004</c:v>
                </c:pt>
                <c:pt idx="214">
                  <c:v>565.33000000000004</c:v>
                </c:pt>
                <c:pt idx="215">
                  <c:v>565.34</c:v>
                </c:pt>
                <c:pt idx="216">
                  <c:v>565.34</c:v>
                </c:pt>
                <c:pt idx="217">
                  <c:v>565.34</c:v>
                </c:pt>
                <c:pt idx="218">
                  <c:v>565.34</c:v>
                </c:pt>
                <c:pt idx="219">
                  <c:v>565.34</c:v>
                </c:pt>
                <c:pt idx="220">
                  <c:v>565.34</c:v>
                </c:pt>
                <c:pt idx="221">
                  <c:v>565.35</c:v>
                </c:pt>
                <c:pt idx="222">
                  <c:v>565.35</c:v>
                </c:pt>
                <c:pt idx="223">
                  <c:v>565.35</c:v>
                </c:pt>
                <c:pt idx="224">
                  <c:v>565.35</c:v>
                </c:pt>
                <c:pt idx="225">
                  <c:v>565.35</c:v>
                </c:pt>
                <c:pt idx="226">
                  <c:v>565.36</c:v>
                </c:pt>
                <c:pt idx="227">
                  <c:v>565.36</c:v>
                </c:pt>
                <c:pt idx="228">
                  <c:v>565.36</c:v>
                </c:pt>
                <c:pt idx="229">
                  <c:v>565.36</c:v>
                </c:pt>
                <c:pt idx="230">
                  <c:v>565.36</c:v>
                </c:pt>
                <c:pt idx="231">
                  <c:v>565.37</c:v>
                </c:pt>
                <c:pt idx="232">
                  <c:v>565.37</c:v>
                </c:pt>
                <c:pt idx="233">
                  <c:v>565.37</c:v>
                </c:pt>
                <c:pt idx="234">
                  <c:v>565.37</c:v>
                </c:pt>
                <c:pt idx="235">
                  <c:v>565.37</c:v>
                </c:pt>
                <c:pt idx="236">
                  <c:v>565.38</c:v>
                </c:pt>
                <c:pt idx="237">
                  <c:v>565.38</c:v>
                </c:pt>
                <c:pt idx="238">
                  <c:v>565.38</c:v>
                </c:pt>
                <c:pt idx="239">
                  <c:v>565.38</c:v>
                </c:pt>
                <c:pt idx="240">
                  <c:v>565.39</c:v>
                </c:pt>
                <c:pt idx="241">
                  <c:v>565.39</c:v>
                </c:pt>
                <c:pt idx="242">
                  <c:v>565.39</c:v>
                </c:pt>
                <c:pt idx="243">
                  <c:v>565.39</c:v>
                </c:pt>
                <c:pt idx="244">
                  <c:v>565.4</c:v>
                </c:pt>
                <c:pt idx="245">
                  <c:v>565.4</c:v>
                </c:pt>
                <c:pt idx="246">
                  <c:v>565.4</c:v>
                </c:pt>
                <c:pt idx="247">
                  <c:v>565.4</c:v>
                </c:pt>
                <c:pt idx="248">
                  <c:v>565.41</c:v>
                </c:pt>
                <c:pt idx="249">
                  <c:v>565.41</c:v>
                </c:pt>
                <c:pt idx="250">
                  <c:v>565.41</c:v>
                </c:pt>
                <c:pt idx="251">
                  <c:v>565.41999999999996</c:v>
                </c:pt>
                <c:pt idx="252">
                  <c:v>565.41999999999996</c:v>
                </c:pt>
                <c:pt idx="253">
                  <c:v>565.41999999999996</c:v>
                </c:pt>
                <c:pt idx="254">
                  <c:v>565.42999999999995</c:v>
                </c:pt>
                <c:pt idx="255">
                  <c:v>565.42999999999995</c:v>
                </c:pt>
                <c:pt idx="256">
                  <c:v>565.42999999999995</c:v>
                </c:pt>
                <c:pt idx="257">
                  <c:v>565.42999999999995</c:v>
                </c:pt>
                <c:pt idx="258">
                  <c:v>565.44000000000005</c:v>
                </c:pt>
                <c:pt idx="259">
                  <c:v>565.44000000000005</c:v>
                </c:pt>
                <c:pt idx="260">
                  <c:v>565.44000000000005</c:v>
                </c:pt>
                <c:pt idx="261">
                  <c:v>565.45000000000005</c:v>
                </c:pt>
                <c:pt idx="262">
                  <c:v>565.45000000000005</c:v>
                </c:pt>
                <c:pt idx="263">
                  <c:v>565.46</c:v>
                </c:pt>
                <c:pt idx="264">
                  <c:v>565.46</c:v>
                </c:pt>
                <c:pt idx="265">
                  <c:v>565.46</c:v>
                </c:pt>
                <c:pt idx="266">
                  <c:v>565.47</c:v>
                </c:pt>
                <c:pt idx="267">
                  <c:v>565.47</c:v>
                </c:pt>
                <c:pt idx="268">
                  <c:v>565.47</c:v>
                </c:pt>
                <c:pt idx="269">
                  <c:v>565.48</c:v>
                </c:pt>
                <c:pt idx="270">
                  <c:v>565.48</c:v>
                </c:pt>
                <c:pt idx="271">
                  <c:v>565.49</c:v>
                </c:pt>
                <c:pt idx="272">
                  <c:v>565.49</c:v>
                </c:pt>
                <c:pt idx="273">
                  <c:v>565.49</c:v>
                </c:pt>
                <c:pt idx="274">
                  <c:v>565.5</c:v>
                </c:pt>
                <c:pt idx="275">
                  <c:v>565.5</c:v>
                </c:pt>
                <c:pt idx="276">
                  <c:v>565.51</c:v>
                </c:pt>
                <c:pt idx="277">
                  <c:v>565.51</c:v>
                </c:pt>
                <c:pt idx="278">
                  <c:v>565.52</c:v>
                </c:pt>
                <c:pt idx="279">
                  <c:v>565.52</c:v>
                </c:pt>
                <c:pt idx="280">
                  <c:v>565.52</c:v>
                </c:pt>
                <c:pt idx="281">
                  <c:v>565.53</c:v>
                </c:pt>
                <c:pt idx="282">
                  <c:v>565.53</c:v>
                </c:pt>
                <c:pt idx="283">
                  <c:v>565.54</c:v>
                </c:pt>
                <c:pt idx="284">
                  <c:v>565.54</c:v>
                </c:pt>
                <c:pt idx="285">
                  <c:v>565.54999999999995</c:v>
                </c:pt>
                <c:pt idx="286">
                  <c:v>565.55999999999995</c:v>
                </c:pt>
                <c:pt idx="287">
                  <c:v>565.55999999999995</c:v>
                </c:pt>
                <c:pt idx="288">
                  <c:v>565.57000000000005</c:v>
                </c:pt>
                <c:pt idx="289">
                  <c:v>565.57000000000005</c:v>
                </c:pt>
                <c:pt idx="290">
                  <c:v>565.58000000000004</c:v>
                </c:pt>
                <c:pt idx="291">
                  <c:v>565.59</c:v>
                </c:pt>
                <c:pt idx="292">
                  <c:v>565.6</c:v>
                </c:pt>
                <c:pt idx="293">
                  <c:v>565.6</c:v>
                </c:pt>
                <c:pt idx="294">
                  <c:v>565.61</c:v>
                </c:pt>
                <c:pt idx="295">
                  <c:v>565.62</c:v>
                </c:pt>
                <c:pt idx="296">
                  <c:v>565.63</c:v>
                </c:pt>
                <c:pt idx="297">
                  <c:v>565.64</c:v>
                </c:pt>
                <c:pt idx="298">
                  <c:v>565.65</c:v>
                </c:pt>
                <c:pt idx="299">
                  <c:v>565.66</c:v>
                </c:pt>
                <c:pt idx="300">
                  <c:v>565.66999999999996</c:v>
                </c:pt>
                <c:pt idx="301">
                  <c:v>565.67999999999995</c:v>
                </c:pt>
                <c:pt idx="302">
                  <c:v>565.69000000000005</c:v>
                </c:pt>
                <c:pt idx="303">
                  <c:v>565.70000000000005</c:v>
                </c:pt>
                <c:pt idx="304">
                  <c:v>565.70000000000005</c:v>
                </c:pt>
                <c:pt idx="305">
                  <c:v>565.71</c:v>
                </c:pt>
                <c:pt idx="306">
                  <c:v>565.72</c:v>
                </c:pt>
                <c:pt idx="307">
                  <c:v>565.73</c:v>
                </c:pt>
                <c:pt idx="308">
                  <c:v>565.74</c:v>
                </c:pt>
                <c:pt idx="309">
                  <c:v>565.75</c:v>
                </c:pt>
                <c:pt idx="310">
                  <c:v>565.75</c:v>
                </c:pt>
                <c:pt idx="311">
                  <c:v>565.76</c:v>
                </c:pt>
                <c:pt idx="312">
                  <c:v>565.77</c:v>
                </c:pt>
                <c:pt idx="313">
                  <c:v>565.78</c:v>
                </c:pt>
                <c:pt idx="314">
                  <c:v>565.79</c:v>
                </c:pt>
                <c:pt idx="315">
                  <c:v>565.79</c:v>
                </c:pt>
                <c:pt idx="316">
                  <c:v>565.79999999999995</c:v>
                </c:pt>
                <c:pt idx="317">
                  <c:v>565.79999999999995</c:v>
                </c:pt>
                <c:pt idx="318">
                  <c:v>565.79999999999995</c:v>
                </c:pt>
                <c:pt idx="319">
                  <c:v>565.79</c:v>
                </c:pt>
                <c:pt idx="320">
                  <c:v>565.78</c:v>
                </c:pt>
                <c:pt idx="321">
                  <c:v>565.77</c:v>
                </c:pt>
                <c:pt idx="322">
                  <c:v>565.76</c:v>
                </c:pt>
                <c:pt idx="323">
                  <c:v>565.76</c:v>
                </c:pt>
                <c:pt idx="324">
                  <c:v>565.75</c:v>
                </c:pt>
                <c:pt idx="325">
                  <c:v>565.75</c:v>
                </c:pt>
                <c:pt idx="326">
                  <c:v>565.75</c:v>
                </c:pt>
                <c:pt idx="327">
                  <c:v>565.75</c:v>
                </c:pt>
                <c:pt idx="328">
                  <c:v>565.75</c:v>
                </c:pt>
                <c:pt idx="329">
                  <c:v>565.75</c:v>
                </c:pt>
                <c:pt idx="330">
                  <c:v>565.75</c:v>
                </c:pt>
                <c:pt idx="331">
                  <c:v>565.75</c:v>
                </c:pt>
                <c:pt idx="332">
                  <c:v>565.75</c:v>
                </c:pt>
                <c:pt idx="333">
                  <c:v>565.75</c:v>
                </c:pt>
                <c:pt idx="334">
                  <c:v>565.76</c:v>
                </c:pt>
                <c:pt idx="335">
                  <c:v>565.76</c:v>
                </c:pt>
                <c:pt idx="336">
                  <c:v>565.76</c:v>
                </c:pt>
                <c:pt idx="337">
                  <c:v>565.77</c:v>
                </c:pt>
                <c:pt idx="338">
                  <c:v>565.77</c:v>
                </c:pt>
                <c:pt idx="339">
                  <c:v>565.77</c:v>
                </c:pt>
                <c:pt idx="340">
                  <c:v>565.78</c:v>
                </c:pt>
                <c:pt idx="341">
                  <c:v>565.78</c:v>
                </c:pt>
                <c:pt idx="342">
                  <c:v>565.78</c:v>
                </c:pt>
                <c:pt idx="343">
                  <c:v>565.79</c:v>
                </c:pt>
                <c:pt idx="344">
                  <c:v>565.79</c:v>
                </c:pt>
                <c:pt idx="345">
                  <c:v>565.79999999999995</c:v>
                </c:pt>
                <c:pt idx="346">
                  <c:v>565.79999999999995</c:v>
                </c:pt>
                <c:pt idx="347">
                  <c:v>565.80999999999995</c:v>
                </c:pt>
                <c:pt idx="348">
                  <c:v>565.82000000000005</c:v>
                </c:pt>
                <c:pt idx="349">
                  <c:v>565.82000000000005</c:v>
                </c:pt>
                <c:pt idx="350">
                  <c:v>565.83000000000004</c:v>
                </c:pt>
                <c:pt idx="351">
                  <c:v>565.84</c:v>
                </c:pt>
                <c:pt idx="352">
                  <c:v>565.85</c:v>
                </c:pt>
                <c:pt idx="353">
                  <c:v>565.86</c:v>
                </c:pt>
                <c:pt idx="354">
                  <c:v>565.87</c:v>
                </c:pt>
                <c:pt idx="355">
                  <c:v>565.89</c:v>
                </c:pt>
                <c:pt idx="356">
                  <c:v>565.9</c:v>
                </c:pt>
                <c:pt idx="357">
                  <c:v>565.91</c:v>
                </c:pt>
                <c:pt idx="358">
                  <c:v>565.91999999999996</c:v>
                </c:pt>
                <c:pt idx="359">
                  <c:v>565.92999999999995</c:v>
                </c:pt>
                <c:pt idx="360">
                  <c:v>565.94000000000005</c:v>
                </c:pt>
                <c:pt idx="361">
                  <c:v>565.95000000000005</c:v>
                </c:pt>
                <c:pt idx="362">
                  <c:v>565.97</c:v>
                </c:pt>
                <c:pt idx="363">
                  <c:v>565.98</c:v>
                </c:pt>
                <c:pt idx="364">
                  <c:v>566</c:v>
                </c:pt>
                <c:pt idx="365">
                  <c:v>566.02</c:v>
                </c:pt>
                <c:pt idx="366">
                  <c:v>566.04</c:v>
                </c:pt>
                <c:pt idx="367">
                  <c:v>566.05999999999995</c:v>
                </c:pt>
                <c:pt idx="368">
                  <c:v>566.08000000000004</c:v>
                </c:pt>
                <c:pt idx="369">
                  <c:v>566.1</c:v>
                </c:pt>
                <c:pt idx="370">
                  <c:v>566.11</c:v>
                </c:pt>
                <c:pt idx="371">
                  <c:v>566.12</c:v>
                </c:pt>
                <c:pt idx="372">
                  <c:v>566.14</c:v>
                </c:pt>
                <c:pt idx="373">
                  <c:v>566.14</c:v>
                </c:pt>
                <c:pt idx="374">
                  <c:v>566.15</c:v>
                </c:pt>
                <c:pt idx="375">
                  <c:v>566.16</c:v>
                </c:pt>
                <c:pt idx="376">
                  <c:v>566.16</c:v>
                </c:pt>
                <c:pt idx="377">
                  <c:v>566.16999999999996</c:v>
                </c:pt>
                <c:pt idx="378">
                  <c:v>566.16999999999996</c:v>
                </c:pt>
                <c:pt idx="379">
                  <c:v>566.17999999999995</c:v>
                </c:pt>
                <c:pt idx="380">
                  <c:v>566.17999999999995</c:v>
                </c:pt>
                <c:pt idx="381">
                  <c:v>566.19000000000005</c:v>
                </c:pt>
                <c:pt idx="382">
                  <c:v>566.19000000000005</c:v>
                </c:pt>
                <c:pt idx="383">
                  <c:v>566.20000000000005</c:v>
                </c:pt>
                <c:pt idx="384">
                  <c:v>566.21</c:v>
                </c:pt>
                <c:pt idx="385">
                  <c:v>566.21</c:v>
                </c:pt>
                <c:pt idx="386">
                  <c:v>566.22</c:v>
                </c:pt>
                <c:pt idx="387">
                  <c:v>566.22</c:v>
                </c:pt>
                <c:pt idx="388">
                  <c:v>566.23</c:v>
                </c:pt>
                <c:pt idx="389">
                  <c:v>566.24</c:v>
                </c:pt>
                <c:pt idx="390">
                  <c:v>566.24</c:v>
                </c:pt>
                <c:pt idx="391">
                  <c:v>566.25</c:v>
                </c:pt>
                <c:pt idx="392">
                  <c:v>566.26</c:v>
                </c:pt>
                <c:pt idx="393">
                  <c:v>566.26</c:v>
                </c:pt>
                <c:pt idx="394">
                  <c:v>566.27</c:v>
                </c:pt>
                <c:pt idx="395">
                  <c:v>566.27</c:v>
                </c:pt>
                <c:pt idx="396">
                  <c:v>566.28</c:v>
                </c:pt>
                <c:pt idx="397">
                  <c:v>566.28</c:v>
                </c:pt>
                <c:pt idx="398">
                  <c:v>566.29</c:v>
                </c:pt>
                <c:pt idx="399">
                  <c:v>566.29</c:v>
                </c:pt>
                <c:pt idx="400">
                  <c:v>566.29999999999995</c:v>
                </c:pt>
                <c:pt idx="401">
                  <c:v>566.29999999999995</c:v>
                </c:pt>
                <c:pt idx="402">
                  <c:v>566.30999999999995</c:v>
                </c:pt>
                <c:pt idx="403">
                  <c:v>566.30999999999995</c:v>
                </c:pt>
                <c:pt idx="404">
                  <c:v>566.32000000000005</c:v>
                </c:pt>
                <c:pt idx="405">
                  <c:v>566.32000000000005</c:v>
                </c:pt>
                <c:pt idx="406">
                  <c:v>566.33000000000004</c:v>
                </c:pt>
                <c:pt idx="407">
                  <c:v>566.33000000000004</c:v>
                </c:pt>
                <c:pt idx="408">
                  <c:v>566.34</c:v>
                </c:pt>
                <c:pt idx="409">
                  <c:v>566.34</c:v>
                </c:pt>
                <c:pt idx="410">
                  <c:v>566.35</c:v>
                </c:pt>
                <c:pt idx="411">
                  <c:v>566.35</c:v>
                </c:pt>
                <c:pt idx="412">
                  <c:v>566.36</c:v>
                </c:pt>
                <c:pt idx="413">
                  <c:v>566.36</c:v>
                </c:pt>
                <c:pt idx="414">
                  <c:v>566.37</c:v>
                </c:pt>
                <c:pt idx="415">
                  <c:v>566.37</c:v>
                </c:pt>
                <c:pt idx="416">
                  <c:v>566.38</c:v>
                </c:pt>
                <c:pt idx="417">
                  <c:v>566.38</c:v>
                </c:pt>
                <c:pt idx="418">
                  <c:v>566.39</c:v>
                </c:pt>
                <c:pt idx="419">
                  <c:v>566.4</c:v>
                </c:pt>
                <c:pt idx="420">
                  <c:v>566.4</c:v>
                </c:pt>
                <c:pt idx="421">
                  <c:v>566.41</c:v>
                </c:pt>
                <c:pt idx="422">
                  <c:v>566.41</c:v>
                </c:pt>
                <c:pt idx="423">
                  <c:v>566.41999999999996</c:v>
                </c:pt>
                <c:pt idx="424">
                  <c:v>566.41999999999996</c:v>
                </c:pt>
                <c:pt idx="425">
                  <c:v>566.42999999999995</c:v>
                </c:pt>
                <c:pt idx="426">
                  <c:v>566.42999999999995</c:v>
                </c:pt>
                <c:pt idx="427">
                  <c:v>566.44000000000005</c:v>
                </c:pt>
                <c:pt idx="428">
                  <c:v>566.44000000000005</c:v>
                </c:pt>
                <c:pt idx="429">
                  <c:v>566.45000000000005</c:v>
                </c:pt>
                <c:pt idx="430">
                  <c:v>566.45000000000005</c:v>
                </c:pt>
                <c:pt idx="431">
                  <c:v>566.45000000000005</c:v>
                </c:pt>
                <c:pt idx="432">
                  <c:v>566.46</c:v>
                </c:pt>
                <c:pt idx="433">
                  <c:v>566.46</c:v>
                </c:pt>
                <c:pt idx="434">
                  <c:v>566.47</c:v>
                </c:pt>
                <c:pt idx="435">
                  <c:v>566.47</c:v>
                </c:pt>
                <c:pt idx="436">
                  <c:v>566.47</c:v>
                </c:pt>
                <c:pt idx="437">
                  <c:v>566.48</c:v>
                </c:pt>
                <c:pt idx="438">
                  <c:v>566.48</c:v>
                </c:pt>
                <c:pt idx="439">
                  <c:v>566.48</c:v>
                </c:pt>
                <c:pt idx="440">
                  <c:v>566.48</c:v>
                </c:pt>
                <c:pt idx="441">
                  <c:v>566.49</c:v>
                </c:pt>
                <c:pt idx="442">
                  <c:v>566.49</c:v>
                </c:pt>
                <c:pt idx="443">
                  <c:v>566.49</c:v>
                </c:pt>
                <c:pt idx="444">
                  <c:v>566.49</c:v>
                </c:pt>
                <c:pt idx="445">
                  <c:v>566.49</c:v>
                </c:pt>
                <c:pt idx="446">
                  <c:v>566.49</c:v>
                </c:pt>
                <c:pt idx="447">
                  <c:v>566.49</c:v>
                </c:pt>
                <c:pt idx="448">
                  <c:v>566.49</c:v>
                </c:pt>
                <c:pt idx="449">
                  <c:v>566.49</c:v>
                </c:pt>
                <c:pt idx="450">
                  <c:v>566.49</c:v>
                </c:pt>
                <c:pt idx="451">
                  <c:v>566.49</c:v>
                </c:pt>
                <c:pt idx="452">
                  <c:v>566.49</c:v>
                </c:pt>
                <c:pt idx="453">
                  <c:v>566.49</c:v>
                </c:pt>
                <c:pt idx="454">
                  <c:v>566.5</c:v>
                </c:pt>
                <c:pt idx="455">
                  <c:v>566.5</c:v>
                </c:pt>
                <c:pt idx="456">
                  <c:v>566.5</c:v>
                </c:pt>
                <c:pt idx="457">
                  <c:v>566.5</c:v>
                </c:pt>
                <c:pt idx="458">
                  <c:v>566.5</c:v>
                </c:pt>
                <c:pt idx="459">
                  <c:v>566.5</c:v>
                </c:pt>
                <c:pt idx="460">
                  <c:v>566.5</c:v>
                </c:pt>
                <c:pt idx="461">
                  <c:v>566.5</c:v>
                </c:pt>
                <c:pt idx="462">
                  <c:v>566.5</c:v>
                </c:pt>
                <c:pt idx="463">
                  <c:v>566.5</c:v>
                </c:pt>
                <c:pt idx="464">
                  <c:v>566.5</c:v>
                </c:pt>
                <c:pt idx="465">
                  <c:v>566.51</c:v>
                </c:pt>
                <c:pt idx="466">
                  <c:v>566.51</c:v>
                </c:pt>
                <c:pt idx="467">
                  <c:v>566.51</c:v>
                </c:pt>
                <c:pt idx="468">
                  <c:v>566.51</c:v>
                </c:pt>
                <c:pt idx="469">
                  <c:v>566.51</c:v>
                </c:pt>
                <c:pt idx="470">
                  <c:v>566.51</c:v>
                </c:pt>
                <c:pt idx="471">
                  <c:v>566.51</c:v>
                </c:pt>
                <c:pt idx="472">
                  <c:v>566.51</c:v>
                </c:pt>
                <c:pt idx="473">
                  <c:v>566.51</c:v>
                </c:pt>
                <c:pt idx="474">
                  <c:v>566.51</c:v>
                </c:pt>
                <c:pt idx="475">
                  <c:v>566.52</c:v>
                </c:pt>
                <c:pt idx="476">
                  <c:v>566.52</c:v>
                </c:pt>
                <c:pt idx="477">
                  <c:v>566.52</c:v>
                </c:pt>
                <c:pt idx="478">
                  <c:v>566.52</c:v>
                </c:pt>
                <c:pt idx="479">
                  <c:v>566.52</c:v>
                </c:pt>
                <c:pt idx="480">
                  <c:v>566.52</c:v>
                </c:pt>
                <c:pt idx="481">
                  <c:v>566.52</c:v>
                </c:pt>
                <c:pt idx="482">
                  <c:v>566.52</c:v>
                </c:pt>
                <c:pt idx="483">
                  <c:v>566.52</c:v>
                </c:pt>
                <c:pt idx="484">
                  <c:v>566.52</c:v>
                </c:pt>
                <c:pt idx="485">
                  <c:v>566.52</c:v>
                </c:pt>
                <c:pt idx="486">
                  <c:v>566.53</c:v>
                </c:pt>
                <c:pt idx="487">
                  <c:v>566.53</c:v>
                </c:pt>
                <c:pt idx="488">
                  <c:v>566.53</c:v>
                </c:pt>
                <c:pt idx="489">
                  <c:v>566.53</c:v>
                </c:pt>
                <c:pt idx="490">
                  <c:v>566.53</c:v>
                </c:pt>
                <c:pt idx="491">
                  <c:v>566.53</c:v>
                </c:pt>
                <c:pt idx="492">
                  <c:v>566.53</c:v>
                </c:pt>
                <c:pt idx="493">
                  <c:v>566.53</c:v>
                </c:pt>
                <c:pt idx="494">
                  <c:v>566.53</c:v>
                </c:pt>
                <c:pt idx="495">
                  <c:v>566.54</c:v>
                </c:pt>
                <c:pt idx="496">
                  <c:v>566.54</c:v>
                </c:pt>
                <c:pt idx="497">
                  <c:v>566.54</c:v>
                </c:pt>
                <c:pt idx="498">
                  <c:v>566.54</c:v>
                </c:pt>
                <c:pt idx="499">
                  <c:v>566.54</c:v>
                </c:pt>
                <c:pt idx="500">
                  <c:v>566.54</c:v>
                </c:pt>
                <c:pt idx="501">
                  <c:v>566.54</c:v>
                </c:pt>
                <c:pt idx="502">
                  <c:v>566.54</c:v>
                </c:pt>
                <c:pt idx="503">
                  <c:v>566.54999999999995</c:v>
                </c:pt>
                <c:pt idx="504">
                  <c:v>566.54999999999995</c:v>
                </c:pt>
                <c:pt idx="505">
                  <c:v>566.54999999999995</c:v>
                </c:pt>
                <c:pt idx="506">
                  <c:v>566.54999999999995</c:v>
                </c:pt>
                <c:pt idx="507">
                  <c:v>566.54999999999995</c:v>
                </c:pt>
                <c:pt idx="508">
                  <c:v>566.54999999999995</c:v>
                </c:pt>
                <c:pt idx="509">
                  <c:v>566.55999999999995</c:v>
                </c:pt>
                <c:pt idx="510">
                  <c:v>566.55999999999995</c:v>
                </c:pt>
                <c:pt idx="511">
                  <c:v>566.55999999999995</c:v>
                </c:pt>
                <c:pt idx="512">
                  <c:v>566.55999999999995</c:v>
                </c:pt>
                <c:pt idx="513">
                  <c:v>566.55999999999995</c:v>
                </c:pt>
                <c:pt idx="514">
                  <c:v>566.57000000000005</c:v>
                </c:pt>
                <c:pt idx="515">
                  <c:v>566.57000000000005</c:v>
                </c:pt>
                <c:pt idx="516">
                  <c:v>566.57000000000005</c:v>
                </c:pt>
                <c:pt idx="517">
                  <c:v>566.57000000000005</c:v>
                </c:pt>
                <c:pt idx="518">
                  <c:v>566.58000000000004</c:v>
                </c:pt>
                <c:pt idx="519">
                  <c:v>566.58000000000004</c:v>
                </c:pt>
                <c:pt idx="520">
                  <c:v>566.58000000000004</c:v>
                </c:pt>
                <c:pt idx="521">
                  <c:v>566.59</c:v>
                </c:pt>
                <c:pt idx="522">
                  <c:v>566.59</c:v>
                </c:pt>
                <c:pt idx="523">
                  <c:v>566.6</c:v>
                </c:pt>
                <c:pt idx="524">
                  <c:v>566.6</c:v>
                </c:pt>
                <c:pt idx="525">
                  <c:v>566.61</c:v>
                </c:pt>
                <c:pt idx="526">
                  <c:v>566.61</c:v>
                </c:pt>
                <c:pt idx="527">
                  <c:v>566.62</c:v>
                </c:pt>
                <c:pt idx="528">
                  <c:v>566.63</c:v>
                </c:pt>
                <c:pt idx="529">
                  <c:v>566.63</c:v>
                </c:pt>
                <c:pt idx="530">
                  <c:v>566.64</c:v>
                </c:pt>
                <c:pt idx="531">
                  <c:v>566.64</c:v>
                </c:pt>
                <c:pt idx="532">
                  <c:v>566.65</c:v>
                </c:pt>
                <c:pt idx="533">
                  <c:v>566.66</c:v>
                </c:pt>
                <c:pt idx="534">
                  <c:v>566.66999999999996</c:v>
                </c:pt>
                <c:pt idx="535">
                  <c:v>566.66999999999996</c:v>
                </c:pt>
                <c:pt idx="536">
                  <c:v>566.67999999999995</c:v>
                </c:pt>
                <c:pt idx="537">
                  <c:v>566.69000000000005</c:v>
                </c:pt>
                <c:pt idx="538">
                  <c:v>566.70000000000005</c:v>
                </c:pt>
                <c:pt idx="539">
                  <c:v>566.71</c:v>
                </c:pt>
                <c:pt idx="540">
                  <c:v>566.72</c:v>
                </c:pt>
                <c:pt idx="541">
                  <c:v>566.73</c:v>
                </c:pt>
                <c:pt idx="542">
                  <c:v>566.73</c:v>
                </c:pt>
                <c:pt idx="543">
                  <c:v>566.74</c:v>
                </c:pt>
                <c:pt idx="544">
                  <c:v>566.75</c:v>
                </c:pt>
                <c:pt idx="545">
                  <c:v>566.76</c:v>
                </c:pt>
                <c:pt idx="546">
                  <c:v>566.76</c:v>
                </c:pt>
                <c:pt idx="547">
                  <c:v>566.77</c:v>
                </c:pt>
                <c:pt idx="548">
                  <c:v>566.78</c:v>
                </c:pt>
                <c:pt idx="549">
                  <c:v>566.78</c:v>
                </c:pt>
                <c:pt idx="550">
                  <c:v>566.79</c:v>
                </c:pt>
                <c:pt idx="551">
                  <c:v>566.79999999999995</c:v>
                </c:pt>
                <c:pt idx="552">
                  <c:v>566.79999999999995</c:v>
                </c:pt>
                <c:pt idx="553">
                  <c:v>566.80999999999995</c:v>
                </c:pt>
                <c:pt idx="554">
                  <c:v>566.83000000000004</c:v>
                </c:pt>
                <c:pt idx="555">
                  <c:v>566.84</c:v>
                </c:pt>
                <c:pt idx="556">
                  <c:v>566.84</c:v>
                </c:pt>
                <c:pt idx="557">
                  <c:v>566.85</c:v>
                </c:pt>
                <c:pt idx="558">
                  <c:v>566.85</c:v>
                </c:pt>
                <c:pt idx="559">
                  <c:v>566.86</c:v>
                </c:pt>
                <c:pt idx="560">
                  <c:v>566.86</c:v>
                </c:pt>
                <c:pt idx="561">
                  <c:v>566.87</c:v>
                </c:pt>
                <c:pt idx="562">
                  <c:v>566.88</c:v>
                </c:pt>
                <c:pt idx="563">
                  <c:v>566.88</c:v>
                </c:pt>
                <c:pt idx="564">
                  <c:v>566.89</c:v>
                </c:pt>
                <c:pt idx="565">
                  <c:v>566.89</c:v>
                </c:pt>
                <c:pt idx="566">
                  <c:v>566.9</c:v>
                </c:pt>
                <c:pt idx="567">
                  <c:v>566.91</c:v>
                </c:pt>
                <c:pt idx="568">
                  <c:v>566.91</c:v>
                </c:pt>
                <c:pt idx="569">
                  <c:v>566.91999999999996</c:v>
                </c:pt>
                <c:pt idx="570">
                  <c:v>566.91999999999996</c:v>
                </c:pt>
                <c:pt idx="571">
                  <c:v>566.92999999999995</c:v>
                </c:pt>
                <c:pt idx="572">
                  <c:v>566.94000000000005</c:v>
                </c:pt>
                <c:pt idx="573">
                  <c:v>566.94000000000005</c:v>
                </c:pt>
                <c:pt idx="574">
                  <c:v>566.95000000000005</c:v>
                </c:pt>
                <c:pt idx="575">
                  <c:v>566.95000000000005</c:v>
                </c:pt>
                <c:pt idx="576">
                  <c:v>566.96</c:v>
                </c:pt>
                <c:pt idx="577">
                  <c:v>566.96</c:v>
                </c:pt>
                <c:pt idx="578">
                  <c:v>566.97</c:v>
                </c:pt>
                <c:pt idx="579">
                  <c:v>566.98</c:v>
                </c:pt>
                <c:pt idx="580">
                  <c:v>566.98</c:v>
                </c:pt>
                <c:pt idx="581">
                  <c:v>566.99</c:v>
                </c:pt>
                <c:pt idx="582">
                  <c:v>566.99</c:v>
                </c:pt>
                <c:pt idx="583">
                  <c:v>567</c:v>
                </c:pt>
                <c:pt idx="584">
                  <c:v>567.01</c:v>
                </c:pt>
                <c:pt idx="585">
                  <c:v>567.01</c:v>
                </c:pt>
                <c:pt idx="586">
                  <c:v>567.02</c:v>
                </c:pt>
                <c:pt idx="587">
                  <c:v>567.02</c:v>
                </c:pt>
                <c:pt idx="588">
                  <c:v>567.03</c:v>
                </c:pt>
                <c:pt idx="589">
                  <c:v>567.04</c:v>
                </c:pt>
                <c:pt idx="590">
                  <c:v>567.04</c:v>
                </c:pt>
                <c:pt idx="591">
                  <c:v>567.04999999999995</c:v>
                </c:pt>
                <c:pt idx="592">
                  <c:v>567.05999999999995</c:v>
                </c:pt>
                <c:pt idx="593">
                  <c:v>567.05999999999995</c:v>
                </c:pt>
                <c:pt idx="594">
                  <c:v>567.07000000000005</c:v>
                </c:pt>
                <c:pt idx="595">
                  <c:v>567.08000000000004</c:v>
                </c:pt>
                <c:pt idx="596">
                  <c:v>567.08000000000004</c:v>
                </c:pt>
                <c:pt idx="597">
                  <c:v>567.09</c:v>
                </c:pt>
                <c:pt idx="598">
                  <c:v>567.1</c:v>
                </c:pt>
                <c:pt idx="599">
                  <c:v>567.1</c:v>
                </c:pt>
                <c:pt idx="600">
                  <c:v>567.11</c:v>
                </c:pt>
                <c:pt idx="601">
                  <c:v>567.12</c:v>
                </c:pt>
                <c:pt idx="602">
                  <c:v>567.12</c:v>
                </c:pt>
                <c:pt idx="603">
                  <c:v>567.13</c:v>
                </c:pt>
                <c:pt idx="604">
                  <c:v>567.14</c:v>
                </c:pt>
                <c:pt idx="605">
                  <c:v>567.15</c:v>
                </c:pt>
                <c:pt idx="606">
                  <c:v>567.15</c:v>
                </c:pt>
                <c:pt idx="607">
                  <c:v>567.16</c:v>
                </c:pt>
                <c:pt idx="608">
                  <c:v>567.16999999999996</c:v>
                </c:pt>
                <c:pt idx="609">
                  <c:v>567.17999999999995</c:v>
                </c:pt>
                <c:pt idx="610">
                  <c:v>567.19000000000005</c:v>
                </c:pt>
                <c:pt idx="611">
                  <c:v>567.20000000000005</c:v>
                </c:pt>
                <c:pt idx="612">
                  <c:v>567.20000000000005</c:v>
                </c:pt>
                <c:pt idx="613">
                  <c:v>567.21</c:v>
                </c:pt>
                <c:pt idx="614">
                  <c:v>567.22</c:v>
                </c:pt>
                <c:pt idx="615">
                  <c:v>567.23</c:v>
                </c:pt>
                <c:pt idx="616">
                  <c:v>567.24</c:v>
                </c:pt>
                <c:pt idx="617">
                  <c:v>567.25</c:v>
                </c:pt>
                <c:pt idx="618">
                  <c:v>567.25</c:v>
                </c:pt>
                <c:pt idx="619">
                  <c:v>567.26</c:v>
                </c:pt>
                <c:pt idx="620">
                  <c:v>567.27</c:v>
                </c:pt>
                <c:pt idx="621">
                  <c:v>567.28</c:v>
                </c:pt>
                <c:pt idx="622">
                  <c:v>567.29</c:v>
                </c:pt>
                <c:pt idx="623">
                  <c:v>567.29999999999995</c:v>
                </c:pt>
                <c:pt idx="624">
                  <c:v>567.30999999999995</c:v>
                </c:pt>
                <c:pt idx="625">
                  <c:v>567.32000000000005</c:v>
                </c:pt>
                <c:pt idx="626">
                  <c:v>567.32000000000005</c:v>
                </c:pt>
                <c:pt idx="627">
                  <c:v>567.33000000000004</c:v>
                </c:pt>
                <c:pt idx="628">
                  <c:v>567.33000000000004</c:v>
                </c:pt>
                <c:pt idx="629">
                  <c:v>567.34</c:v>
                </c:pt>
                <c:pt idx="630">
                  <c:v>567.35</c:v>
                </c:pt>
                <c:pt idx="631">
                  <c:v>567.35</c:v>
                </c:pt>
                <c:pt idx="632">
                  <c:v>567.36</c:v>
                </c:pt>
                <c:pt idx="633">
                  <c:v>567.37</c:v>
                </c:pt>
                <c:pt idx="634">
                  <c:v>567.37</c:v>
                </c:pt>
                <c:pt idx="635">
                  <c:v>567.38</c:v>
                </c:pt>
                <c:pt idx="636">
                  <c:v>567.39</c:v>
                </c:pt>
                <c:pt idx="637">
                  <c:v>567.4</c:v>
                </c:pt>
                <c:pt idx="638">
                  <c:v>567.4</c:v>
                </c:pt>
                <c:pt idx="639">
                  <c:v>567.41</c:v>
                </c:pt>
                <c:pt idx="640">
                  <c:v>567.41999999999996</c:v>
                </c:pt>
                <c:pt idx="641">
                  <c:v>567.42999999999995</c:v>
                </c:pt>
                <c:pt idx="642">
                  <c:v>567.42999999999995</c:v>
                </c:pt>
                <c:pt idx="643">
                  <c:v>567.44000000000005</c:v>
                </c:pt>
                <c:pt idx="644">
                  <c:v>567.45000000000005</c:v>
                </c:pt>
                <c:pt idx="645">
                  <c:v>567.46</c:v>
                </c:pt>
                <c:pt idx="646">
                  <c:v>567.47</c:v>
                </c:pt>
                <c:pt idx="647">
                  <c:v>567.47</c:v>
                </c:pt>
                <c:pt idx="648">
                  <c:v>567.48</c:v>
                </c:pt>
                <c:pt idx="649">
                  <c:v>567.49</c:v>
                </c:pt>
                <c:pt idx="650">
                  <c:v>567.5</c:v>
                </c:pt>
                <c:pt idx="651">
                  <c:v>567.52</c:v>
                </c:pt>
                <c:pt idx="652">
                  <c:v>567.53</c:v>
                </c:pt>
                <c:pt idx="653">
                  <c:v>567.54</c:v>
                </c:pt>
                <c:pt idx="654">
                  <c:v>567.54999999999995</c:v>
                </c:pt>
                <c:pt idx="655">
                  <c:v>567.55999999999995</c:v>
                </c:pt>
                <c:pt idx="656">
                  <c:v>567.57000000000005</c:v>
                </c:pt>
                <c:pt idx="657">
                  <c:v>567.59</c:v>
                </c:pt>
                <c:pt idx="658">
                  <c:v>567.6</c:v>
                </c:pt>
                <c:pt idx="659">
                  <c:v>567.61</c:v>
                </c:pt>
                <c:pt idx="660">
                  <c:v>567.63</c:v>
                </c:pt>
                <c:pt idx="661">
                  <c:v>567.64</c:v>
                </c:pt>
                <c:pt idx="662">
                  <c:v>567.65</c:v>
                </c:pt>
                <c:pt idx="663">
                  <c:v>567.66999999999996</c:v>
                </c:pt>
                <c:pt idx="664">
                  <c:v>567.67999999999995</c:v>
                </c:pt>
                <c:pt idx="665">
                  <c:v>567.69000000000005</c:v>
                </c:pt>
                <c:pt idx="666">
                  <c:v>567.71</c:v>
                </c:pt>
                <c:pt idx="667">
                  <c:v>567.72</c:v>
                </c:pt>
                <c:pt idx="668">
                  <c:v>567.74</c:v>
                </c:pt>
                <c:pt idx="669">
                  <c:v>567.75</c:v>
                </c:pt>
                <c:pt idx="670">
                  <c:v>567.77</c:v>
                </c:pt>
                <c:pt idx="671">
                  <c:v>567.78</c:v>
                </c:pt>
                <c:pt idx="672">
                  <c:v>567.79999999999995</c:v>
                </c:pt>
                <c:pt idx="673">
                  <c:v>567.80999999999995</c:v>
                </c:pt>
                <c:pt idx="674">
                  <c:v>567.83000000000004</c:v>
                </c:pt>
                <c:pt idx="675">
                  <c:v>567.84</c:v>
                </c:pt>
                <c:pt idx="676">
                  <c:v>567.86</c:v>
                </c:pt>
                <c:pt idx="677">
                  <c:v>567.87</c:v>
                </c:pt>
                <c:pt idx="678">
                  <c:v>567.89</c:v>
                </c:pt>
                <c:pt idx="679">
                  <c:v>567.9</c:v>
                </c:pt>
                <c:pt idx="680">
                  <c:v>567.91999999999996</c:v>
                </c:pt>
                <c:pt idx="681">
                  <c:v>567.92999999999995</c:v>
                </c:pt>
                <c:pt idx="682">
                  <c:v>567.95000000000005</c:v>
                </c:pt>
                <c:pt idx="683">
                  <c:v>567.96</c:v>
                </c:pt>
                <c:pt idx="684">
                  <c:v>567.98</c:v>
                </c:pt>
                <c:pt idx="685">
                  <c:v>568</c:v>
                </c:pt>
                <c:pt idx="686">
                  <c:v>568.01</c:v>
                </c:pt>
                <c:pt idx="687">
                  <c:v>568.03</c:v>
                </c:pt>
                <c:pt idx="688">
                  <c:v>568.04999999999995</c:v>
                </c:pt>
                <c:pt idx="689">
                  <c:v>568.07000000000005</c:v>
                </c:pt>
                <c:pt idx="690">
                  <c:v>568.09</c:v>
                </c:pt>
                <c:pt idx="691">
                  <c:v>568.11</c:v>
                </c:pt>
                <c:pt idx="692">
                  <c:v>568.14</c:v>
                </c:pt>
                <c:pt idx="693">
                  <c:v>568.16</c:v>
                </c:pt>
                <c:pt idx="694">
                  <c:v>568.19000000000005</c:v>
                </c:pt>
                <c:pt idx="695">
                  <c:v>568.22</c:v>
                </c:pt>
                <c:pt idx="696">
                  <c:v>568.25</c:v>
                </c:pt>
                <c:pt idx="697">
                  <c:v>568.28</c:v>
                </c:pt>
                <c:pt idx="698">
                  <c:v>568.30999999999995</c:v>
                </c:pt>
                <c:pt idx="699">
                  <c:v>568.34</c:v>
                </c:pt>
                <c:pt idx="700">
                  <c:v>568.37</c:v>
                </c:pt>
                <c:pt idx="701">
                  <c:v>568.4</c:v>
                </c:pt>
                <c:pt idx="702">
                  <c:v>568.42999999999995</c:v>
                </c:pt>
                <c:pt idx="703">
                  <c:v>568.46</c:v>
                </c:pt>
                <c:pt idx="704">
                  <c:v>568.49</c:v>
                </c:pt>
                <c:pt idx="705">
                  <c:v>568.53</c:v>
                </c:pt>
                <c:pt idx="706">
                  <c:v>568.55999999999995</c:v>
                </c:pt>
                <c:pt idx="707">
                  <c:v>568.6</c:v>
                </c:pt>
                <c:pt idx="708">
                  <c:v>568.63</c:v>
                </c:pt>
                <c:pt idx="709">
                  <c:v>568.66999999999996</c:v>
                </c:pt>
                <c:pt idx="710">
                  <c:v>568.70000000000005</c:v>
                </c:pt>
                <c:pt idx="711">
                  <c:v>568.74</c:v>
                </c:pt>
                <c:pt idx="712">
                  <c:v>568.78</c:v>
                </c:pt>
                <c:pt idx="713">
                  <c:v>568.82000000000005</c:v>
                </c:pt>
                <c:pt idx="714">
                  <c:v>568.86</c:v>
                </c:pt>
                <c:pt idx="715">
                  <c:v>568.91</c:v>
                </c:pt>
                <c:pt idx="716">
                  <c:v>568.95000000000005</c:v>
                </c:pt>
                <c:pt idx="717">
                  <c:v>569</c:v>
                </c:pt>
                <c:pt idx="718">
                  <c:v>569.04</c:v>
                </c:pt>
                <c:pt idx="719">
                  <c:v>569.09</c:v>
                </c:pt>
                <c:pt idx="720">
                  <c:v>569.14</c:v>
                </c:pt>
                <c:pt idx="721">
                  <c:v>569.21</c:v>
                </c:pt>
                <c:pt idx="722">
                  <c:v>569.28</c:v>
                </c:pt>
                <c:pt idx="723">
                  <c:v>569.35</c:v>
                </c:pt>
                <c:pt idx="724">
                  <c:v>569.41999999999996</c:v>
                </c:pt>
                <c:pt idx="725">
                  <c:v>569.49</c:v>
                </c:pt>
                <c:pt idx="726">
                  <c:v>569.55999999999995</c:v>
                </c:pt>
                <c:pt idx="727">
                  <c:v>569.63</c:v>
                </c:pt>
                <c:pt idx="728">
                  <c:v>569.69000000000005</c:v>
                </c:pt>
                <c:pt idx="729">
                  <c:v>569.75</c:v>
                </c:pt>
                <c:pt idx="730">
                  <c:v>569.79999999999995</c:v>
                </c:pt>
                <c:pt idx="731">
                  <c:v>569.85</c:v>
                </c:pt>
                <c:pt idx="732">
                  <c:v>569.9</c:v>
                </c:pt>
                <c:pt idx="733">
                  <c:v>569.94000000000005</c:v>
                </c:pt>
                <c:pt idx="734">
                  <c:v>569.98</c:v>
                </c:pt>
                <c:pt idx="735">
                  <c:v>570.02</c:v>
                </c:pt>
                <c:pt idx="736">
                  <c:v>570.05999999999995</c:v>
                </c:pt>
                <c:pt idx="737">
                  <c:v>570.1</c:v>
                </c:pt>
                <c:pt idx="738">
                  <c:v>570.13</c:v>
                </c:pt>
                <c:pt idx="739">
                  <c:v>570.16999999999996</c:v>
                </c:pt>
                <c:pt idx="740">
                  <c:v>570.20000000000005</c:v>
                </c:pt>
                <c:pt idx="741">
                  <c:v>570.23</c:v>
                </c:pt>
                <c:pt idx="742">
                  <c:v>570.27</c:v>
                </c:pt>
                <c:pt idx="743">
                  <c:v>570.29999999999995</c:v>
                </c:pt>
                <c:pt idx="744">
                  <c:v>570.33000000000004</c:v>
                </c:pt>
                <c:pt idx="745">
                  <c:v>570.37</c:v>
                </c:pt>
                <c:pt idx="746">
                  <c:v>570.4</c:v>
                </c:pt>
                <c:pt idx="747">
                  <c:v>570.42999999999995</c:v>
                </c:pt>
                <c:pt idx="748">
                  <c:v>570.47</c:v>
                </c:pt>
                <c:pt idx="749">
                  <c:v>570.5</c:v>
                </c:pt>
                <c:pt idx="750">
                  <c:v>570.53</c:v>
                </c:pt>
                <c:pt idx="751">
                  <c:v>570.57000000000005</c:v>
                </c:pt>
                <c:pt idx="752">
                  <c:v>570.6</c:v>
                </c:pt>
                <c:pt idx="753">
                  <c:v>570.63</c:v>
                </c:pt>
                <c:pt idx="754">
                  <c:v>570.65</c:v>
                </c:pt>
                <c:pt idx="755">
                  <c:v>570.67999999999995</c:v>
                </c:pt>
                <c:pt idx="756">
                  <c:v>570.71</c:v>
                </c:pt>
                <c:pt idx="757">
                  <c:v>570.74</c:v>
                </c:pt>
                <c:pt idx="758">
                  <c:v>570.76</c:v>
                </c:pt>
                <c:pt idx="759">
                  <c:v>570.79</c:v>
                </c:pt>
                <c:pt idx="760">
                  <c:v>570.80999999999995</c:v>
                </c:pt>
                <c:pt idx="761">
                  <c:v>570.83000000000004</c:v>
                </c:pt>
                <c:pt idx="762">
                  <c:v>570.85</c:v>
                </c:pt>
                <c:pt idx="763">
                  <c:v>570.87</c:v>
                </c:pt>
                <c:pt idx="764">
                  <c:v>570.89</c:v>
                </c:pt>
                <c:pt idx="765">
                  <c:v>570.91</c:v>
                </c:pt>
                <c:pt idx="766">
                  <c:v>570.92999999999995</c:v>
                </c:pt>
                <c:pt idx="767">
                  <c:v>570.95000000000005</c:v>
                </c:pt>
                <c:pt idx="768">
                  <c:v>570.97</c:v>
                </c:pt>
                <c:pt idx="769">
                  <c:v>570.98</c:v>
                </c:pt>
                <c:pt idx="770">
                  <c:v>571</c:v>
                </c:pt>
                <c:pt idx="771">
                  <c:v>571.01</c:v>
                </c:pt>
                <c:pt idx="772">
                  <c:v>571.03</c:v>
                </c:pt>
                <c:pt idx="773">
                  <c:v>571.04</c:v>
                </c:pt>
                <c:pt idx="774">
                  <c:v>571.04999999999995</c:v>
                </c:pt>
                <c:pt idx="775">
                  <c:v>571.05999999999995</c:v>
                </c:pt>
                <c:pt idx="776">
                  <c:v>571.08000000000004</c:v>
                </c:pt>
                <c:pt idx="777">
                  <c:v>571.09</c:v>
                </c:pt>
                <c:pt idx="778">
                  <c:v>571.1</c:v>
                </c:pt>
                <c:pt idx="779">
                  <c:v>571.1</c:v>
                </c:pt>
                <c:pt idx="780">
                  <c:v>571.11</c:v>
                </c:pt>
                <c:pt idx="781">
                  <c:v>571.12</c:v>
                </c:pt>
                <c:pt idx="782">
                  <c:v>571.13</c:v>
                </c:pt>
                <c:pt idx="783">
                  <c:v>571.13</c:v>
                </c:pt>
                <c:pt idx="784">
                  <c:v>571.14</c:v>
                </c:pt>
                <c:pt idx="785">
                  <c:v>571.14</c:v>
                </c:pt>
                <c:pt idx="786">
                  <c:v>571.15</c:v>
                </c:pt>
                <c:pt idx="787">
                  <c:v>571.15</c:v>
                </c:pt>
                <c:pt idx="788">
                  <c:v>571.15</c:v>
                </c:pt>
                <c:pt idx="789">
                  <c:v>571.16</c:v>
                </c:pt>
                <c:pt idx="790">
                  <c:v>571.16</c:v>
                </c:pt>
                <c:pt idx="791">
                  <c:v>571.16</c:v>
                </c:pt>
                <c:pt idx="792">
                  <c:v>571.16</c:v>
                </c:pt>
                <c:pt idx="793">
                  <c:v>571.16</c:v>
                </c:pt>
                <c:pt idx="794">
                  <c:v>571.16</c:v>
                </c:pt>
                <c:pt idx="795">
                  <c:v>571.16</c:v>
                </c:pt>
                <c:pt idx="796">
                  <c:v>571.15</c:v>
                </c:pt>
                <c:pt idx="797">
                  <c:v>571.15</c:v>
                </c:pt>
                <c:pt idx="798">
                  <c:v>571.15</c:v>
                </c:pt>
                <c:pt idx="799">
                  <c:v>571.14</c:v>
                </c:pt>
                <c:pt idx="800">
                  <c:v>571.14</c:v>
                </c:pt>
                <c:pt idx="801">
                  <c:v>571.14</c:v>
                </c:pt>
                <c:pt idx="802">
                  <c:v>571.13</c:v>
                </c:pt>
                <c:pt idx="803">
                  <c:v>571.12</c:v>
                </c:pt>
                <c:pt idx="804">
                  <c:v>571.12</c:v>
                </c:pt>
                <c:pt idx="805">
                  <c:v>571.11</c:v>
                </c:pt>
                <c:pt idx="806">
                  <c:v>571.1</c:v>
                </c:pt>
                <c:pt idx="807">
                  <c:v>571.1</c:v>
                </c:pt>
                <c:pt idx="808">
                  <c:v>571.09</c:v>
                </c:pt>
                <c:pt idx="809">
                  <c:v>571.08000000000004</c:v>
                </c:pt>
                <c:pt idx="810">
                  <c:v>571.07000000000005</c:v>
                </c:pt>
                <c:pt idx="811">
                  <c:v>571.05999999999995</c:v>
                </c:pt>
                <c:pt idx="812">
                  <c:v>571.04999999999995</c:v>
                </c:pt>
                <c:pt idx="813">
                  <c:v>571.04</c:v>
                </c:pt>
                <c:pt idx="814">
                  <c:v>571.03</c:v>
                </c:pt>
                <c:pt idx="815">
                  <c:v>571.02</c:v>
                </c:pt>
                <c:pt idx="816">
                  <c:v>571.01</c:v>
                </c:pt>
                <c:pt idx="817">
                  <c:v>570.99</c:v>
                </c:pt>
                <c:pt idx="818">
                  <c:v>570.98</c:v>
                </c:pt>
                <c:pt idx="819">
                  <c:v>570.97</c:v>
                </c:pt>
                <c:pt idx="820">
                  <c:v>570.96</c:v>
                </c:pt>
                <c:pt idx="821">
                  <c:v>570.94000000000005</c:v>
                </c:pt>
                <c:pt idx="822">
                  <c:v>570.92999999999995</c:v>
                </c:pt>
                <c:pt idx="823">
                  <c:v>570.91999999999996</c:v>
                </c:pt>
                <c:pt idx="824">
                  <c:v>570.9</c:v>
                </c:pt>
                <c:pt idx="825">
                  <c:v>570.89</c:v>
                </c:pt>
                <c:pt idx="826">
                  <c:v>570.87</c:v>
                </c:pt>
                <c:pt idx="827">
                  <c:v>570.86</c:v>
                </c:pt>
                <c:pt idx="828">
                  <c:v>570.84</c:v>
                </c:pt>
                <c:pt idx="829">
                  <c:v>570.83000000000004</c:v>
                </c:pt>
                <c:pt idx="830">
                  <c:v>570.80999999999995</c:v>
                </c:pt>
                <c:pt idx="831">
                  <c:v>570.79999999999995</c:v>
                </c:pt>
                <c:pt idx="832">
                  <c:v>570.78</c:v>
                </c:pt>
                <c:pt idx="833">
                  <c:v>570.77</c:v>
                </c:pt>
                <c:pt idx="834">
                  <c:v>570.75</c:v>
                </c:pt>
                <c:pt idx="835">
                  <c:v>570.74</c:v>
                </c:pt>
                <c:pt idx="836">
                  <c:v>570.72</c:v>
                </c:pt>
                <c:pt idx="837">
                  <c:v>570.71</c:v>
                </c:pt>
                <c:pt idx="838">
                  <c:v>570.69000000000005</c:v>
                </c:pt>
                <c:pt idx="839">
                  <c:v>570.67999999999995</c:v>
                </c:pt>
                <c:pt idx="840">
                  <c:v>570.66</c:v>
                </c:pt>
                <c:pt idx="841">
                  <c:v>570.64</c:v>
                </c:pt>
                <c:pt idx="842">
                  <c:v>570.63</c:v>
                </c:pt>
                <c:pt idx="843">
                  <c:v>570.61</c:v>
                </c:pt>
                <c:pt idx="844">
                  <c:v>570.59</c:v>
                </c:pt>
                <c:pt idx="845">
                  <c:v>570.58000000000004</c:v>
                </c:pt>
                <c:pt idx="846">
                  <c:v>570.55999999999995</c:v>
                </c:pt>
                <c:pt idx="847">
                  <c:v>570.54</c:v>
                </c:pt>
                <c:pt idx="848">
                  <c:v>570.52</c:v>
                </c:pt>
                <c:pt idx="849">
                  <c:v>570.51</c:v>
                </c:pt>
                <c:pt idx="850">
                  <c:v>570.49</c:v>
                </c:pt>
                <c:pt idx="851">
                  <c:v>570.47</c:v>
                </c:pt>
                <c:pt idx="852">
                  <c:v>570.45000000000005</c:v>
                </c:pt>
                <c:pt idx="853">
                  <c:v>570.44000000000005</c:v>
                </c:pt>
                <c:pt idx="854">
                  <c:v>570.41999999999996</c:v>
                </c:pt>
                <c:pt idx="855">
                  <c:v>570.4</c:v>
                </c:pt>
                <c:pt idx="856">
                  <c:v>570.38</c:v>
                </c:pt>
                <c:pt idx="857">
                  <c:v>570.36</c:v>
                </c:pt>
                <c:pt idx="858">
                  <c:v>570.35</c:v>
                </c:pt>
                <c:pt idx="859">
                  <c:v>570.33000000000004</c:v>
                </c:pt>
                <c:pt idx="860">
                  <c:v>570.30999999999995</c:v>
                </c:pt>
                <c:pt idx="861">
                  <c:v>570.29</c:v>
                </c:pt>
                <c:pt idx="862">
                  <c:v>570.28</c:v>
                </c:pt>
                <c:pt idx="863">
                  <c:v>570.26</c:v>
                </c:pt>
                <c:pt idx="864">
                  <c:v>570.25</c:v>
                </c:pt>
                <c:pt idx="865">
                  <c:v>570.23</c:v>
                </c:pt>
                <c:pt idx="866">
                  <c:v>570.21</c:v>
                </c:pt>
                <c:pt idx="867">
                  <c:v>570.20000000000005</c:v>
                </c:pt>
                <c:pt idx="868">
                  <c:v>570.17999999999995</c:v>
                </c:pt>
                <c:pt idx="869">
                  <c:v>570.16999999999996</c:v>
                </c:pt>
                <c:pt idx="870">
                  <c:v>570.15</c:v>
                </c:pt>
                <c:pt idx="871">
                  <c:v>570.14</c:v>
                </c:pt>
                <c:pt idx="872">
                  <c:v>570.12</c:v>
                </c:pt>
                <c:pt idx="873">
                  <c:v>570.11</c:v>
                </c:pt>
                <c:pt idx="874">
                  <c:v>570.09</c:v>
                </c:pt>
                <c:pt idx="875">
                  <c:v>570.08000000000004</c:v>
                </c:pt>
                <c:pt idx="876">
                  <c:v>570.05999999999995</c:v>
                </c:pt>
                <c:pt idx="877">
                  <c:v>570.04999999999995</c:v>
                </c:pt>
                <c:pt idx="878">
                  <c:v>570.03</c:v>
                </c:pt>
                <c:pt idx="879">
                  <c:v>570.02</c:v>
                </c:pt>
                <c:pt idx="880">
                  <c:v>570.01</c:v>
                </c:pt>
                <c:pt idx="881">
                  <c:v>569.99</c:v>
                </c:pt>
                <c:pt idx="882">
                  <c:v>569.98</c:v>
                </c:pt>
                <c:pt idx="883">
                  <c:v>569.97</c:v>
                </c:pt>
                <c:pt idx="884">
                  <c:v>569.95000000000005</c:v>
                </c:pt>
                <c:pt idx="885">
                  <c:v>569.94000000000005</c:v>
                </c:pt>
                <c:pt idx="886">
                  <c:v>569.92999999999995</c:v>
                </c:pt>
                <c:pt idx="887">
                  <c:v>569.91999999999996</c:v>
                </c:pt>
                <c:pt idx="888">
                  <c:v>569.9</c:v>
                </c:pt>
                <c:pt idx="889">
                  <c:v>569.89</c:v>
                </c:pt>
                <c:pt idx="890">
                  <c:v>569.88</c:v>
                </c:pt>
                <c:pt idx="891">
                  <c:v>569.86</c:v>
                </c:pt>
                <c:pt idx="892">
                  <c:v>569.85</c:v>
                </c:pt>
                <c:pt idx="893">
                  <c:v>569.84</c:v>
                </c:pt>
                <c:pt idx="894">
                  <c:v>569.83000000000004</c:v>
                </c:pt>
                <c:pt idx="895">
                  <c:v>569.82000000000005</c:v>
                </c:pt>
                <c:pt idx="896">
                  <c:v>569.80999999999995</c:v>
                </c:pt>
                <c:pt idx="897">
                  <c:v>569.79</c:v>
                </c:pt>
                <c:pt idx="898">
                  <c:v>569.78</c:v>
                </c:pt>
                <c:pt idx="899">
                  <c:v>569.77</c:v>
                </c:pt>
                <c:pt idx="900">
                  <c:v>569.76</c:v>
                </c:pt>
                <c:pt idx="901">
                  <c:v>569.75</c:v>
                </c:pt>
                <c:pt idx="902">
                  <c:v>569.74</c:v>
                </c:pt>
                <c:pt idx="903">
                  <c:v>569.73</c:v>
                </c:pt>
                <c:pt idx="904">
                  <c:v>569.71</c:v>
                </c:pt>
                <c:pt idx="905">
                  <c:v>569.70000000000005</c:v>
                </c:pt>
                <c:pt idx="906">
                  <c:v>569.69000000000005</c:v>
                </c:pt>
                <c:pt idx="907">
                  <c:v>569.67999999999995</c:v>
                </c:pt>
                <c:pt idx="908">
                  <c:v>569.66999999999996</c:v>
                </c:pt>
                <c:pt idx="909">
                  <c:v>569.66</c:v>
                </c:pt>
                <c:pt idx="910">
                  <c:v>569.65</c:v>
                </c:pt>
                <c:pt idx="911">
                  <c:v>569.64</c:v>
                </c:pt>
                <c:pt idx="912">
                  <c:v>569.63</c:v>
                </c:pt>
                <c:pt idx="913">
                  <c:v>569.62</c:v>
                </c:pt>
                <c:pt idx="914">
                  <c:v>569.61</c:v>
                </c:pt>
                <c:pt idx="915">
                  <c:v>569.59</c:v>
                </c:pt>
                <c:pt idx="916">
                  <c:v>569.58000000000004</c:v>
                </c:pt>
                <c:pt idx="917">
                  <c:v>569.57000000000005</c:v>
                </c:pt>
                <c:pt idx="918">
                  <c:v>569.55999999999995</c:v>
                </c:pt>
                <c:pt idx="919">
                  <c:v>569.54999999999995</c:v>
                </c:pt>
                <c:pt idx="920">
                  <c:v>569.54</c:v>
                </c:pt>
                <c:pt idx="921">
                  <c:v>569.53</c:v>
                </c:pt>
                <c:pt idx="922">
                  <c:v>569.52</c:v>
                </c:pt>
                <c:pt idx="923">
                  <c:v>569.51</c:v>
                </c:pt>
                <c:pt idx="924">
                  <c:v>569.5</c:v>
                </c:pt>
                <c:pt idx="925">
                  <c:v>569.49</c:v>
                </c:pt>
                <c:pt idx="926">
                  <c:v>569.48</c:v>
                </c:pt>
                <c:pt idx="927">
                  <c:v>569.47</c:v>
                </c:pt>
                <c:pt idx="928">
                  <c:v>569.46</c:v>
                </c:pt>
                <c:pt idx="929">
                  <c:v>569.45000000000005</c:v>
                </c:pt>
                <c:pt idx="930">
                  <c:v>569.44000000000005</c:v>
                </c:pt>
                <c:pt idx="931">
                  <c:v>569.41999999999996</c:v>
                </c:pt>
                <c:pt idx="932">
                  <c:v>569.41</c:v>
                </c:pt>
                <c:pt idx="933">
                  <c:v>569.4</c:v>
                </c:pt>
                <c:pt idx="934">
                  <c:v>569.39</c:v>
                </c:pt>
                <c:pt idx="935">
                  <c:v>569.38</c:v>
                </c:pt>
                <c:pt idx="936">
                  <c:v>569.37</c:v>
                </c:pt>
                <c:pt idx="937">
                  <c:v>569.36</c:v>
                </c:pt>
                <c:pt idx="938">
                  <c:v>569.35</c:v>
                </c:pt>
                <c:pt idx="939">
                  <c:v>569.34</c:v>
                </c:pt>
                <c:pt idx="940">
                  <c:v>569.33000000000004</c:v>
                </c:pt>
                <c:pt idx="941">
                  <c:v>569.32000000000005</c:v>
                </c:pt>
                <c:pt idx="942">
                  <c:v>569.30999999999995</c:v>
                </c:pt>
                <c:pt idx="943">
                  <c:v>569.29999999999995</c:v>
                </c:pt>
                <c:pt idx="944">
                  <c:v>569.29</c:v>
                </c:pt>
                <c:pt idx="945">
                  <c:v>569.28</c:v>
                </c:pt>
                <c:pt idx="946">
                  <c:v>569.27</c:v>
                </c:pt>
                <c:pt idx="947">
                  <c:v>569.26</c:v>
                </c:pt>
                <c:pt idx="948">
                  <c:v>569.25</c:v>
                </c:pt>
                <c:pt idx="949">
                  <c:v>569.24</c:v>
                </c:pt>
                <c:pt idx="950">
                  <c:v>569.23</c:v>
                </c:pt>
                <c:pt idx="951">
                  <c:v>569.22</c:v>
                </c:pt>
                <c:pt idx="952">
                  <c:v>569.21</c:v>
                </c:pt>
                <c:pt idx="953">
                  <c:v>569.20000000000005</c:v>
                </c:pt>
                <c:pt idx="954">
                  <c:v>569.19000000000005</c:v>
                </c:pt>
                <c:pt idx="955">
                  <c:v>569.19000000000005</c:v>
                </c:pt>
                <c:pt idx="956">
                  <c:v>569.17999999999995</c:v>
                </c:pt>
                <c:pt idx="957">
                  <c:v>569.16999999999996</c:v>
                </c:pt>
                <c:pt idx="958">
                  <c:v>569.16</c:v>
                </c:pt>
                <c:pt idx="959">
                  <c:v>569.15</c:v>
                </c:pt>
                <c:pt idx="960">
                  <c:v>569.14</c:v>
                </c:pt>
                <c:pt idx="961">
                  <c:v>569.13</c:v>
                </c:pt>
                <c:pt idx="962">
                  <c:v>569.12</c:v>
                </c:pt>
                <c:pt idx="963">
                  <c:v>569.11</c:v>
                </c:pt>
                <c:pt idx="964">
                  <c:v>569.11</c:v>
                </c:pt>
                <c:pt idx="965">
                  <c:v>569.1</c:v>
                </c:pt>
                <c:pt idx="966">
                  <c:v>569.09</c:v>
                </c:pt>
                <c:pt idx="967">
                  <c:v>569.08000000000004</c:v>
                </c:pt>
                <c:pt idx="968">
                  <c:v>569.07000000000005</c:v>
                </c:pt>
                <c:pt idx="969">
                  <c:v>569.07000000000005</c:v>
                </c:pt>
                <c:pt idx="970">
                  <c:v>569.05999999999995</c:v>
                </c:pt>
                <c:pt idx="971">
                  <c:v>569.04999999999995</c:v>
                </c:pt>
                <c:pt idx="972">
                  <c:v>569.04999999999995</c:v>
                </c:pt>
                <c:pt idx="973">
                  <c:v>569.04</c:v>
                </c:pt>
                <c:pt idx="974">
                  <c:v>569.03</c:v>
                </c:pt>
                <c:pt idx="975">
                  <c:v>569.03</c:v>
                </c:pt>
                <c:pt idx="976">
                  <c:v>569.02</c:v>
                </c:pt>
                <c:pt idx="977">
                  <c:v>569.01</c:v>
                </c:pt>
                <c:pt idx="978">
                  <c:v>569.01</c:v>
                </c:pt>
                <c:pt idx="979">
                  <c:v>569</c:v>
                </c:pt>
                <c:pt idx="980">
                  <c:v>568.99</c:v>
                </c:pt>
                <c:pt idx="981">
                  <c:v>568.99</c:v>
                </c:pt>
                <c:pt idx="982">
                  <c:v>568.98</c:v>
                </c:pt>
                <c:pt idx="983">
                  <c:v>568.97</c:v>
                </c:pt>
                <c:pt idx="984">
                  <c:v>568.97</c:v>
                </c:pt>
                <c:pt idx="985">
                  <c:v>568.96</c:v>
                </c:pt>
                <c:pt idx="986">
                  <c:v>568.95000000000005</c:v>
                </c:pt>
                <c:pt idx="987">
                  <c:v>568.94000000000005</c:v>
                </c:pt>
                <c:pt idx="988">
                  <c:v>568.94000000000005</c:v>
                </c:pt>
                <c:pt idx="989">
                  <c:v>568.92999999999995</c:v>
                </c:pt>
                <c:pt idx="990">
                  <c:v>568.91999999999996</c:v>
                </c:pt>
                <c:pt idx="991">
                  <c:v>568.91999999999996</c:v>
                </c:pt>
                <c:pt idx="992">
                  <c:v>568.91</c:v>
                </c:pt>
                <c:pt idx="993">
                  <c:v>568.9</c:v>
                </c:pt>
                <c:pt idx="994">
                  <c:v>568.9</c:v>
                </c:pt>
                <c:pt idx="995">
                  <c:v>568.89</c:v>
                </c:pt>
                <c:pt idx="996">
                  <c:v>568.88</c:v>
                </c:pt>
                <c:pt idx="997">
                  <c:v>568.88</c:v>
                </c:pt>
                <c:pt idx="998">
                  <c:v>568.87</c:v>
                </c:pt>
                <c:pt idx="999">
                  <c:v>568.86</c:v>
                </c:pt>
                <c:pt idx="1000">
                  <c:v>568.86</c:v>
                </c:pt>
                <c:pt idx="1001">
                  <c:v>568.85</c:v>
                </c:pt>
                <c:pt idx="1002">
                  <c:v>568.85</c:v>
                </c:pt>
                <c:pt idx="1003">
                  <c:v>568.84</c:v>
                </c:pt>
                <c:pt idx="1004">
                  <c:v>568.84</c:v>
                </c:pt>
                <c:pt idx="1005">
                  <c:v>568.83000000000004</c:v>
                </c:pt>
                <c:pt idx="1006">
                  <c:v>568.82000000000005</c:v>
                </c:pt>
                <c:pt idx="1007">
                  <c:v>568.82000000000005</c:v>
                </c:pt>
                <c:pt idx="1008">
                  <c:v>568.80999999999995</c:v>
                </c:pt>
                <c:pt idx="1009">
                  <c:v>568.80999999999995</c:v>
                </c:pt>
                <c:pt idx="1010">
                  <c:v>568.79999999999995</c:v>
                </c:pt>
                <c:pt idx="1011">
                  <c:v>568.79999999999995</c:v>
                </c:pt>
                <c:pt idx="1012">
                  <c:v>568.79</c:v>
                </c:pt>
                <c:pt idx="1013">
                  <c:v>568.79</c:v>
                </c:pt>
                <c:pt idx="1014">
                  <c:v>568.78</c:v>
                </c:pt>
                <c:pt idx="1015">
                  <c:v>568.77</c:v>
                </c:pt>
                <c:pt idx="1016">
                  <c:v>568.77</c:v>
                </c:pt>
                <c:pt idx="1017">
                  <c:v>568.76</c:v>
                </c:pt>
                <c:pt idx="1018">
                  <c:v>568.76</c:v>
                </c:pt>
                <c:pt idx="1019">
                  <c:v>568.75</c:v>
                </c:pt>
                <c:pt idx="1020">
                  <c:v>568.75</c:v>
                </c:pt>
                <c:pt idx="1021">
                  <c:v>568.74</c:v>
                </c:pt>
                <c:pt idx="1022">
                  <c:v>568.73</c:v>
                </c:pt>
                <c:pt idx="1023">
                  <c:v>568.73</c:v>
                </c:pt>
                <c:pt idx="1024">
                  <c:v>568.72</c:v>
                </c:pt>
                <c:pt idx="1025">
                  <c:v>568.72</c:v>
                </c:pt>
                <c:pt idx="1026">
                  <c:v>568.71</c:v>
                </c:pt>
                <c:pt idx="1027">
                  <c:v>568.71</c:v>
                </c:pt>
                <c:pt idx="1028">
                  <c:v>568.70000000000005</c:v>
                </c:pt>
                <c:pt idx="1029">
                  <c:v>568.70000000000005</c:v>
                </c:pt>
                <c:pt idx="1030">
                  <c:v>568.69000000000005</c:v>
                </c:pt>
                <c:pt idx="1031">
                  <c:v>568.69000000000005</c:v>
                </c:pt>
                <c:pt idx="1032">
                  <c:v>568.67999999999995</c:v>
                </c:pt>
                <c:pt idx="1033">
                  <c:v>568.67999999999995</c:v>
                </c:pt>
                <c:pt idx="1034">
                  <c:v>568.66999999999996</c:v>
                </c:pt>
                <c:pt idx="1035">
                  <c:v>568.66999999999996</c:v>
                </c:pt>
                <c:pt idx="1036">
                  <c:v>568.66</c:v>
                </c:pt>
                <c:pt idx="1037">
                  <c:v>568.66</c:v>
                </c:pt>
                <c:pt idx="1038">
                  <c:v>568.65</c:v>
                </c:pt>
                <c:pt idx="1039">
                  <c:v>568.65</c:v>
                </c:pt>
                <c:pt idx="1040">
                  <c:v>568.64</c:v>
                </c:pt>
                <c:pt idx="1041">
                  <c:v>568.64</c:v>
                </c:pt>
                <c:pt idx="1042">
                  <c:v>568.64</c:v>
                </c:pt>
                <c:pt idx="1043">
                  <c:v>568.63</c:v>
                </c:pt>
                <c:pt idx="1044">
                  <c:v>568.63</c:v>
                </c:pt>
                <c:pt idx="1045">
                  <c:v>568.62</c:v>
                </c:pt>
                <c:pt idx="1046">
                  <c:v>568.62</c:v>
                </c:pt>
                <c:pt idx="1047">
                  <c:v>568.62</c:v>
                </c:pt>
                <c:pt idx="1048">
                  <c:v>568.61</c:v>
                </c:pt>
                <c:pt idx="1049">
                  <c:v>568.61</c:v>
                </c:pt>
                <c:pt idx="1050">
                  <c:v>568.6</c:v>
                </c:pt>
                <c:pt idx="1051">
                  <c:v>568.6</c:v>
                </c:pt>
                <c:pt idx="1052">
                  <c:v>568.59</c:v>
                </c:pt>
                <c:pt idx="1053">
                  <c:v>568.59</c:v>
                </c:pt>
                <c:pt idx="1054">
                  <c:v>568.59</c:v>
                </c:pt>
                <c:pt idx="1055">
                  <c:v>568.58000000000004</c:v>
                </c:pt>
                <c:pt idx="1056">
                  <c:v>568.58000000000004</c:v>
                </c:pt>
                <c:pt idx="1057">
                  <c:v>568.57000000000005</c:v>
                </c:pt>
                <c:pt idx="1058">
                  <c:v>568.57000000000005</c:v>
                </c:pt>
                <c:pt idx="1059">
                  <c:v>568.57000000000005</c:v>
                </c:pt>
                <c:pt idx="1060">
                  <c:v>568.55999999999995</c:v>
                </c:pt>
                <c:pt idx="1061">
                  <c:v>568.55999999999995</c:v>
                </c:pt>
                <c:pt idx="1062">
                  <c:v>568.54999999999995</c:v>
                </c:pt>
                <c:pt idx="1063">
                  <c:v>568.54999999999995</c:v>
                </c:pt>
                <c:pt idx="1064">
                  <c:v>568.54999999999995</c:v>
                </c:pt>
                <c:pt idx="1065">
                  <c:v>568.54</c:v>
                </c:pt>
                <c:pt idx="1066">
                  <c:v>568.54</c:v>
                </c:pt>
                <c:pt idx="1067">
                  <c:v>568.54</c:v>
                </c:pt>
                <c:pt idx="1068">
                  <c:v>568.53</c:v>
                </c:pt>
                <c:pt idx="1069">
                  <c:v>568.53</c:v>
                </c:pt>
                <c:pt idx="1070">
                  <c:v>568.52</c:v>
                </c:pt>
                <c:pt idx="1071">
                  <c:v>568.52</c:v>
                </c:pt>
                <c:pt idx="1072">
                  <c:v>568.52</c:v>
                </c:pt>
                <c:pt idx="1073">
                  <c:v>568.51</c:v>
                </c:pt>
                <c:pt idx="1074">
                  <c:v>568.51</c:v>
                </c:pt>
                <c:pt idx="1075">
                  <c:v>568.51</c:v>
                </c:pt>
                <c:pt idx="1076">
                  <c:v>568.5</c:v>
                </c:pt>
                <c:pt idx="1077">
                  <c:v>568.5</c:v>
                </c:pt>
                <c:pt idx="1078">
                  <c:v>568.49</c:v>
                </c:pt>
                <c:pt idx="1079">
                  <c:v>568.49</c:v>
                </c:pt>
                <c:pt idx="1080">
                  <c:v>568.49</c:v>
                </c:pt>
                <c:pt idx="1081">
                  <c:v>568.48</c:v>
                </c:pt>
                <c:pt idx="1082">
                  <c:v>568.48</c:v>
                </c:pt>
                <c:pt idx="1083">
                  <c:v>568.48</c:v>
                </c:pt>
                <c:pt idx="1084">
                  <c:v>568.47</c:v>
                </c:pt>
                <c:pt idx="1085">
                  <c:v>568.47</c:v>
                </c:pt>
                <c:pt idx="1086">
                  <c:v>568.46</c:v>
                </c:pt>
                <c:pt idx="1087">
                  <c:v>568.46</c:v>
                </c:pt>
                <c:pt idx="1088">
                  <c:v>568.46</c:v>
                </c:pt>
                <c:pt idx="1089">
                  <c:v>568.45000000000005</c:v>
                </c:pt>
                <c:pt idx="1090">
                  <c:v>568.45000000000005</c:v>
                </c:pt>
                <c:pt idx="1091">
                  <c:v>568.45000000000005</c:v>
                </c:pt>
                <c:pt idx="1092">
                  <c:v>568.44000000000005</c:v>
                </c:pt>
                <c:pt idx="1093">
                  <c:v>568.44000000000005</c:v>
                </c:pt>
                <c:pt idx="1094">
                  <c:v>568.44000000000005</c:v>
                </c:pt>
                <c:pt idx="1095">
                  <c:v>568.42999999999995</c:v>
                </c:pt>
                <c:pt idx="1096">
                  <c:v>568.42999999999995</c:v>
                </c:pt>
                <c:pt idx="1097">
                  <c:v>568.41999999999996</c:v>
                </c:pt>
                <c:pt idx="1098">
                  <c:v>568.41999999999996</c:v>
                </c:pt>
                <c:pt idx="1099">
                  <c:v>568.41999999999996</c:v>
                </c:pt>
                <c:pt idx="1100">
                  <c:v>568.41</c:v>
                </c:pt>
                <c:pt idx="1101">
                  <c:v>568.41</c:v>
                </c:pt>
                <c:pt idx="1102">
                  <c:v>568.41</c:v>
                </c:pt>
                <c:pt idx="1103">
                  <c:v>568.4</c:v>
                </c:pt>
                <c:pt idx="1104">
                  <c:v>568.4</c:v>
                </c:pt>
                <c:pt idx="1105">
                  <c:v>568.4</c:v>
                </c:pt>
                <c:pt idx="1106">
                  <c:v>568.39</c:v>
                </c:pt>
                <c:pt idx="1107">
                  <c:v>568.39</c:v>
                </c:pt>
                <c:pt idx="1108">
                  <c:v>568.39</c:v>
                </c:pt>
                <c:pt idx="1109">
                  <c:v>568.38</c:v>
                </c:pt>
                <c:pt idx="1110">
                  <c:v>568.38</c:v>
                </c:pt>
                <c:pt idx="1111">
                  <c:v>568.38</c:v>
                </c:pt>
                <c:pt idx="1112">
                  <c:v>568.37</c:v>
                </c:pt>
                <c:pt idx="1113">
                  <c:v>568.37</c:v>
                </c:pt>
                <c:pt idx="1114">
                  <c:v>568.37</c:v>
                </c:pt>
                <c:pt idx="1115">
                  <c:v>568.36</c:v>
                </c:pt>
                <c:pt idx="1116">
                  <c:v>568.36</c:v>
                </c:pt>
                <c:pt idx="1117">
                  <c:v>568.36</c:v>
                </c:pt>
                <c:pt idx="1118">
                  <c:v>568.35</c:v>
                </c:pt>
                <c:pt idx="1119">
                  <c:v>568.35</c:v>
                </c:pt>
                <c:pt idx="1120">
                  <c:v>568.35</c:v>
                </c:pt>
                <c:pt idx="1121">
                  <c:v>568.34</c:v>
                </c:pt>
                <c:pt idx="1122">
                  <c:v>568.34</c:v>
                </c:pt>
                <c:pt idx="1123">
                  <c:v>568.34</c:v>
                </c:pt>
                <c:pt idx="1124">
                  <c:v>568.33000000000004</c:v>
                </c:pt>
                <c:pt idx="1125">
                  <c:v>568.33000000000004</c:v>
                </c:pt>
                <c:pt idx="1126">
                  <c:v>568.33000000000004</c:v>
                </c:pt>
                <c:pt idx="1127">
                  <c:v>568.32000000000005</c:v>
                </c:pt>
                <c:pt idx="1128">
                  <c:v>568.32000000000005</c:v>
                </c:pt>
                <c:pt idx="1129">
                  <c:v>568.32000000000005</c:v>
                </c:pt>
                <c:pt idx="1130">
                  <c:v>568.30999999999995</c:v>
                </c:pt>
                <c:pt idx="1131">
                  <c:v>568.30999999999995</c:v>
                </c:pt>
                <c:pt idx="1132">
                  <c:v>568.30999999999995</c:v>
                </c:pt>
                <c:pt idx="1133">
                  <c:v>568.29999999999995</c:v>
                </c:pt>
                <c:pt idx="1134">
                  <c:v>568.29999999999995</c:v>
                </c:pt>
                <c:pt idx="1135">
                  <c:v>568.29999999999995</c:v>
                </c:pt>
                <c:pt idx="1136">
                  <c:v>568.29</c:v>
                </c:pt>
                <c:pt idx="1137">
                  <c:v>568.29</c:v>
                </c:pt>
                <c:pt idx="1138">
                  <c:v>568.29</c:v>
                </c:pt>
                <c:pt idx="1139">
                  <c:v>568.29</c:v>
                </c:pt>
                <c:pt idx="1140">
                  <c:v>568.28</c:v>
                </c:pt>
                <c:pt idx="1141">
                  <c:v>568.28</c:v>
                </c:pt>
                <c:pt idx="1142">
                  <c:v>568.28</c:v>
                </c:pt>
                <c:pt idx="1143">
                  <c:v>568.27</c:v>
                </c:pt>
                <c:pt idx="1144">
                  <c:v>568.27</c:v>
                </c:pt>
                <c:pt idx="1145">
                  <c:v>568.27</c:v>
                </c:pt>
                <c:pt idx="1146">
                  <c:v>568.26</c:v>
                </c:pt>
                <c:pt idx="1147">
                  <c:v>568.26</c:v>
                </c:pt>
                <c:pt idx="1148">
                  <c:v>568.26</c:v>
                </c:pt>
                <c:pt idx="1149">
                  <c:v>568.25</c:v>
                </c:pt>
                <c:pt idx="1150">
                  <c:v>568.25</c:v>
                </c:pt>
                <c:pt idx="1151">
                  <c:v>568.25</c:v>
                </c:pt>
                <c:pt idx="1152">
                  <c:v>568.25</c:v>
                </c:pt>
                <c:pt idx="1153">
                  <c:v>568.24</c:v>
                </c:pt>
                <c:pt idx="1154">
                  <c:v>568.24</c:v>
                </c:pt>
                <c:pt idx="1155">
                  <c:v>568.24</c:v>
                </c:pt>
                <c:pt idx="1156">
                  <c:v>568.23</c:v>
                </c:pt>
                <c:pt idx="1157">
                  <c:v>568.23</c:v>
                </c:pt>
                <c:pt idx="1158">
                  <c:v>568.23</c:v>
                </c:pt>
                <c:pt idx="1159">
                  <c:v>568.23</c:v>
                </c:pt>
                <c:pt idx="1160">
                  <c:v>568.22</c:v>
                </c:pt>
                <c:pt idx="1161">
                  <c:v>568.22</c:v>
                </c:pt>
                <c:pt idx="1162">
                  <c:v>568.22</c:v>
                </c:pt>
                <c:pt idx="1163">
                  <c:v>568.21</c:v>
                </c:pt>
                <c:pt idx="1164">
                  <c:v>568.21</c:v>
                </c:pt>
                <c:pt idx="1165">
                  <c:v>568.21</c:v>
                </c:pt>
                <c:pt idx="1166">
                  <c:v>568.21</c:v>
                </c:pt>
                <c:pt idx="1167">
                  <c:v>568.20000000000005</c:v>
                </c:pt>
                <c:pt idx="1168">
                  <c:v>568.20000000000005</c:v>
                </c:pt>
                <c:pt idx="1169">
                  <c:v>568.20000000000005</c:v>
                </c:pt>
                <c:pt idx="1170">
                  <c:v>568.20000000000005</c:v>
                </c:pt>
                <c:pt idx="1171">
                  <c:v>568.19000000000005</c:v>
                </c:pt>
                <c:pt idx="1172">
                  <c:v>568.19000000000005</c:v>
                </c:pt>
                <c:pt idx="1173">
                  <c:v>568.19000000000005</c:v>
                </c:pt>
                <c:pt idx="1174">
                  <c:v>568.19000000000005</c:v>
                </c:pt>
                <c:pt idx="1175">
                  <c:v>568.17999999999995</c:v>
                </c:pt>
                <c:pt idx="1176">
                  <c:v>568.17999999999995</c:v>
                </c:pt>
                <c:pt idx="1177">
                  <c:v>568.17999999999995</c:v>
                </c:pt>
                <c:pt idx="1178">
                  <c:v>568.16999999999996</c:v>
                </c:pt>
                <c:pt idx="1179">
                  <c:v>568.16999999999996</c:v>
                </c:pt>
                <c:pt idx="1180">
                  <c:v>568.16999999999996</c:v>
                </c:pt>
                <c:pt idx="1181">
                  <c:v>568.16999999999996</c:v>
                </c:pt>
                <c:pt idx="1182">
                  <c:v>568.16</c:v>
                </c:pt>
                <c:pt idx="1183">
                  <c:v>568.16</c:v>
                </c:pt>
                <c:pt idx="1184">
                  <c:v>568.16</c:v>
                </c:pt>
                <c:pt idx="1185">
                  <c:v>568.16</c:v>
                </c:pt>
                <c:pt idx="1186">
                  <c:v>568.15</c:v>
                </c:pt>
                <c:pt idx="1187">
                  <c:v>568.15</c:v>
                </c:pt>
                <c:pt idx="1188">
                  <c:v>568.15</c:v>
                </c:pt>
                <c:pt idx="1189">
                  <c:v>568.15</c:v>
                </c:pt>
                <c:pt idx="1190">
                  <c:v>568.15</c:v>
                </c:pt>
                <c:pt idx="1191">
                  <c:v>568.14</c:v>
                </c:pt>
                <c:pt idx="1192">
                  <c:v>568.14</c:v>
                </c:pt>
                <c:pt idx="1193">
                  <c:v>568.14</c:v>
                </c:pt>
                <c:pt idx="1194">
                  <c:v>568.14</c:v>
                </c:pt>
                <c:pt idx="1195">
                  <c:v>568.13</c:v>
                </c:pt>
                <c:pt idx="1196">
                  <c:v>568.13</c:v>
                </c:pt>
                <c:pt idx="1197">
                  <c:v>568.13</c:v>
                </c:pt>
                <c:pt idx="1198">
                  <c:v>568.13</c:v>
                </c:pt>
                <c:pt idx="1199">
                  <c:v>568.12</c:v>
                </c:pt>
                <c:pt idx="1200">
                  <c:v>568.12</c:v>
                </c:pt>
                <c:pt idx="1201">
                  <c:v>568.12</c:v>
                </c:pt>
                <c:pt idx="1202">
                  <c:v>568.12</c:v>
                </c:pt>
                <c:pt idx="1203">
                  <c:v>568.11</c:v>
                </c:pt>
                <c:pt idx="1204">
                  <c:v>568.11</c:v>
                </c:pt>
                <c:pt idx="1205">
                  <c:v>568.11</c:v>
                </c:pt>
                <c:pt idx="1206">
                  <c:v>568.11</c:v>
                </c:pt>
                <c:pt idx="1207">
                  <c:v>568.11</c:v>
                </c:pt>
                <c:pt idx="1208">
                  <c:v>568.1</c:v>
                </c:pt>
                <c:pt idx="1209">
                  <c:v>568.1</c:v>
                </c:pt>
                <c:pt idx="1210">
                  <c:v>568.1</c:v>
                </c:pt>
                <c:pt idx="1211">
                  <c:v>568.1</c:v>
                </c:pt>
                <c:pt idx="1212">
                  <c:v>568.09</c:v>
                </c:pt>
                <c:pt idx="1213">
                  <c:v>568.09</c:v>
                </c:pt>
                <c:pt idx="1214">
                  <c:v>568.09</c:v>
                </c:pt>
                <c:pt idx="1215">
                  <c:v>568.09</c:v>
                </c:pt>
                <c:pt idx="1216">
                  <c:v>568.09</c:v>
                </c:pt>
                <c:pt idx="1217">
                  <c:v>568.08000000000004</c:v>
                </c:pt>
                <c:pt idx="1218">
                  <c:v>568.08000000000004</c:v>
                </c:pt>
                <c:pt idx="1219">
                  <c:v>568.08000000000004</c:v>
                </c:pt>
                <c:pt idx="1220">
                  <c:v>568.08000000000004</c:v>
                </c:pt>
                <c:pt idx="1221">
                  <c:v>568.08000000000004</c:v>
                </c:pt>
                <c:pt idx="1222">
                  <c:v>568.07000000000005</c:v>
                </c:pt>
                <c:pt idx="1223">
                  <c:v>568.07000000000005</c:v>
                </c:pt>
                <c:pt idx="1224">
                  <c:v>568.07000000000005</c:v>
                </c:pt>
                <c:pt idx="1225">
                  <c:v>568.07000000000005</c:v>
                </c:pt>
                <c:pt idx="1226">
                  <c:v>568.05999999999995</c:v>
                </c:pt>
                <c:pt idx="1227">
                  <c:v>568.05999999999995</c:v>
                </c:pt>
                <c:pt idx="1228">
                  <c:v>568.05999999999995</c:v>
                </c:pt>
                <c:pt idx="1229">
                  <c:v>568.05999999999995</c:v>
                </c:pt>
                <c:pt idx="1230">
                  <c:v>568.05999999999995</c:v>
                </c:pt>
                <c:pt idx="1231">
                  <c:v>568.04999999999995</c:v>
                </c:pt>
                <c:pt idx="1232">
                  <c:v>568.04999999999995</c:v>
                </c:pt>
                <c:pt idx="1233">
                  <c:v>568.04999999999995</c:v>
                </c:pt>
                <c:pt idx="1234">
                  <c:v>568.04999999999995</c:v>
                </c:pt>
                <c:pt idx="1235">
                  <c:v>568.04999999999995</c:v>
                </c:pt>
                <c:pt idx="1236">
                  <c:v>568.04</c:v>
                </c:pt>
                <c:pt idx="1237">
                  <c:v>568.04</c:v>
                </c:pt>
                <c:pt idx="1238">
                  <c:v>568.04</c:v>
                </c:pt>
                <c:pt idx="1239">
                  <c:v>568.04</c:v>
                </c:pt>
                <c:pt idx="1240">
                  <c:v>568.04</c:v>
                </c:pt>
                <c:pt idx="1241">
                  <c:v>568.03</c:v>
                </c:pt>
                <c:pt idx="1242">
                  <c:v>568.03</c:v>
                </c:pt>
                <c:pt idx="1243">
                  <c:v>568.03</c:v>
                </c:pt>
                <c:pt idx="1244">
                  <c:v>568.03</c:v>
                </c:pt>
                <c:pt idx="1245">
                  <c:v>568.03</c:v>
                </c:pt>
                <c:pt idx="1246">
                  <c:v>568.03</c:v>
                </c:pt>
                <c:pt idx="1247">
                  <c:v>568.02</c:v>
                </c:pt>
                <c:pt idx="1248">
                  <c:v>568.02</c:v>
                </c:pt>
                <c:pt idx="1249">
                  <c:v>568.02</c:v>
                </c:pt>
                <c:pt idx="1250">
                  <c:v>568.02</c:v>
                </c:pt>
                <c:pt idx="1251">
                  <c:v>568.02</c:v>
                </c:pt>
                <c:pt idx="1252">
                  <c:v>568.01</c:v>
                </c:pt>
                <c:pt idx="1253">
                  <c:v>568.01</c:v>
                </c:pt>
                <c:pt idx="1254">
                  <c:v>568.01</c:v>
                </c:pt>
                <c:pt idx="1255">
                  <c:v>568.01</c:v>
                </c:pt>
                <c:pt idx="1256">
                  <c:v>568.01</c:v>
                </c:pt>
                <c:pt idx="1257">
                  <c:v>568.01</c:v>
                </c:pt>
                <c:pt idx="1258">
                  <c:v>568</c:v>
                </c:pt>
                <c:pt idx="1259">
                  <c:v>568</c:v>
                </c:pt>
                <c:pt idx="1260">
                  <c:v>568</c:v>
                </c:pt>
                <c:pt idx="1261">
                  <c:v>568</c:v>
                </c:pt>
                <c:pt idx="1262">
                  <c:v>568</c:v>
                </c:pt>
                <c:pt idx="1263">
                  <c:v>567.99</c:v>
                </c:pt>
                <c:pt idx="1264">
                  <c:v>567.99</c:v>
                </c:pt>
                <c:pt idx="1265">
                  <c:v>567.99</c:v>
                </c:pt>
                <c:pt idx="1266">
                  <c:v>567.99</c:v>
                </c:pt>
                <c:pt idx="1267">
                  <c:v>567.99</c:v>
                </c:pt>
                <c:pt idx="1268">
                  <c:v>567.99</c:v>
                </c:pt>
                <c:pt idx="1269">
                  <c:v>567.98</c:v>
                </c:pt>
                <c:pt idx="1270">
                  <c:v>567.98</c:v>
                </c:pt>
                <c:pt idx="1271">
                  <c:v>567.98</c:v>
                </c:pt>
                <c:pt idx="1272">
                  <c:v>567.98</c:v>
                </c:pt>
                <c:pt idx="1273">
                  <c:v>567.98</c:v>
                </c:pt>
                <c:pt idx="1274">
                  <c:v>567.98</c:v>
                </c:pt>
                <c:pt idx="1275">
                  <c:v>567.97</c:v>
                </c:pt>
                <c:pt idx="1276">
                  <c:v>567.97</c:v>
                </c:pt>
                <c:pt idx="1277">
                  <c:v>567.97</c:v>
                </c:pt>
                <c:pt idx="1278">
                  <c:v>567.97</c:v>
                </c:pt>
                <c:pt idx="1279">
                  <c:v>567.97</c:v>
                </c:pt>
                <c:pt idx="1280">
                  <c:v>567.97</c:v>
                </c:pt>
                <c:pt idx="1281">
                  <c:v>567.96</c:v>
                </c:pt>
                <c:pt idx="1282">
                  <c:v>567.96</c:v>
                </c:pt>
                <c:pt idx="1283">
                  <c:v>567.96</c:v>
                </c:pt>
                <c:pt idx="1284">
                  <c:v>567.96</c:v>
                </c:pt>
                <c:pt idx="1285">
                  <c:v>567.96</c:v>
                </c:pt>
                <c:pt idx="1286">
                  <c:v>567.96</c:v>
                </c:pt>
                <c:pt idx="1287">
                  <c:v>567.96</c:v>
                </c:pt>
                <c:pt idx="1288">
                  <c:v>567.95000000000005</c:v>
                </c:pt>
                <c:pt idx="1289">
                  <c:v>567.95000000000005</c:v>
                </c:pt>
                <c:pt idx="1290">
                  <c:v>567.95000000000005</c:v>
                </c:pt>
                <c:pt idx="1291">
                  <c:v>567.95000000000005</c:v>
                </c:pt>
                <c:pt idx="1292">
                  <c:v>567.95000000000005</c:v>
                </c:pt>
                <c:pt idx="1293">
                  <c:v>567.95000000000005</c:v>
                </c:pt>
                <c:pt idx="1294">
                  <c:v>567.95000000000005</c:v>
                </c:pt>
                <c:pt idx="1295">
                  <c:v>567.94000000000005</c:v>
                </c:pt>
                <c:pt idx="1296">
                  <c:v>567.94000000000005</c:v>
                </c:pt>
                <c:pt idx="1297">
                  <c:v>567.94000000000005</c:v>
                </c:pt>
                <c:pt idx="1298">
                  <c:v>567.94000000000005</c:v>
                </c:pt>
                <c:pt idx="1299">
                  <c:v>567.94000000000005</c:v>
                </c:pt>
                <c:pt idx="1300">
                  <c:v>567.94000000000005</c:v>
                </c:pt>
                <c:pt idx="1301">
                  <c:v>567.94000000000005</c:v>
                </c:pt>
                <c:pt idx="1302">
                  <c:v>567.92999999999995</c:v>
                </c:pt>
                <c:pt idx="1303">
                  <c:v>567.92999999999995</c:v>
                </c:pt>
                <c:pt idx="1304">
                  <c:v>567.92999999999995</c:v>
                </c:pt>
                <c:pt idx="1305">
                  <c:v>567.92999999999995</c:v>
                </c:pt>
                <c:pt idx="1306">
                  <c:v>567.92999999999995</c:v>
                </c:pt>
                <c:pt idx="1307">
                  <c:v>567.92999999999995</c:v>
                </c:pt>
                <c:pt idx="1308">
                  <c:v>567.92999999999995</c:v>
                </c:pt>
                <c:pt idx="1309">
                  <c:v>567.91999999999996</c:v>
                </c:pt>
                <c:pt idx="1310">
                  <c:v>567.91999999999996</c:v>
                </c:pt>
                <c:pt idx="1311">
                  <c:v>567.91999999999996</c:v>
                </c:pt>
                <c:pt idx="1312">
                  <c:v>567.91999999999996</c:v>
                </c:pt>
                <c:pt idx="1313">
                  <c:v>567.91999999999996</c:v>
                </c:pt>
                <c:pt idx="1314">
                  <c:v>567.91999999999996</c:v>
                </c:pt>
                <c:pt idx="1315">
                  <c:v>567.91999999999996</c:v>
                </c:pt>
                <c:pt idx="1316">
                  <c:v>567.91999999999996</c:v>
                </c:pt>
                <c:pt idx="1317">
                  <c:v>567.91</c:v>
                </c:pt>
                <c:pt idx="1318">
                  <c:v>567.91</c:v>
                </c:pt>
                <c:pt idx="1319">
                  <c:v>567.91</c:v>
                </c:pt>
                <c:pt idx="1320">
                  <c:v>567.91</c:v>
                </c:pt>
                <c:pt idx="1321">
                  <c:v>567.91</c:v>
                </c:pt>
                <c:pt idx="1322">
                  <c:v>567.91</c:v>
                </c:pt>
                <c:pt idx="1323">
                  <c:v>567.91</c:v>
                </c:pt>
                <c:pt idx="1324">
                  <c:v>567.9</c:v>
                </c:pt>
                <c:pt idx="1325">
                  <c:v>567.9</c:v>
                </c:pt>
                <c:pt idx="1326">
                  <c:v>567.9</c:v>
                </c:pt>
                <c:pt idx="1327">
                  <c:v>567.9</c:v>
                </c:pt>
                <c:pt idx="1328">
                  <c:v>567.9</c:v>
                </c:pt>
                <c:pt idx="1329">
                  <c:v>567.9</c:v>
                </c:pt>
                <c:pt idx="1330">
                  <c:v>567.9</c:v>
                </c:pt>
                <c:pt idx="1331">
                  <c:v>567.9</c:v>
                </c:pt>
                <c:pt idx="1332">
                  <c:v>567.89</c:v>
                </c:pt>
                <c:pt idx="1333">
                  <c:v>567.89</c:v>
                </c:pt>
                <c:pt idx="1334">
                  <c:v>567.89</c:v>
                </c:pt>
                <c:pt idx="1335">
                  <c:v>567.89</c:v>
                </c:pt>
                <c:pt idx="1336">
                  <c:v>567.89</c:v>
                </c:pt>
                <c:pt idx="1337">
                  <c:v>567.89</c:v>
                </c:pt>
                <c:pt idx="1338">
                  <c:v>567.89</c:v>
                </c:pt>
                <c:pt idx="1339">
                  <c:v>567.88</c:v>
                </c:pt>
                <c:pt idx="1340">
                  <c:v>567.88</c:v>
                </c:pt>
                <c:pt idx="1341">
                  <c:v>567.88</c:v>
                </c:pt>
                <c:pt idx="1342">
                  <c:v>567.88</c:v>
                </c:pt>
                <c:pt idx="1343">
                  <c:v>567.88</c:v>
                </c:pt>
                <c:pt idx="1344">
                  <c:v>567.88</c:v>
                </c:pt>
                <c:pt idx="1345">
                  <c:v>567.88</c:v>
                </c:pt>
                <c:pt idx="1346">
                  <c:v>567.88</c:v>
                </c:pt>
                <c:pt idx="1347">
                  <c:v>567.88</c:v>
                </c:pt>
                <c:pt idx="1348">
                  <c:v>567.87</c:v>
                </c:pt>
                <c:pt idx="1349">
                  <c:v>567.87</c:v>
                </c:pt>
                <c:pt idx="1350">
                  <c:v>567.87</c:v>
                </c:pt>
                <c:pt idx="1351">
                  <c:v>567.87</c:v>
                </c:pt>
                <c:pt idx="1352">
                  <c:v>567.87</c:v>
                </c:pt>
                <c:pt idx="1353">
                  <c:v>567.87</c:v>
                </c:pt>
                <c:pt idx="1354">
                  <c:v>567.87</c:v>
                </c:pt>
                <c:pt idx="1355">
                  <c:v>567.87</c:v>
                </c:pt>
                <c:pt idx="1356">
                  <c:v>567.87</c:v>
                </c:pt>
                <c:pt idx="1357">
                  <c:v>567.86</c:v>
                </c:pt>
                <c:pt idx="1358">
                  <c:v>567.86</c:v>
                </c:pt>
                <c:pt idx="1359">
                  <c:v>567.86</c:v>
                </c:pt>
                <c:pt idx="1360">
                  <c:v>567.86</c:v>
                </c:pt>
                <c:pt idx="1361">
                  <c:v>567.86</c:v>
                </c:pt>
                <c:pt idx="1362">
                  <c:v>567.86</c:v>
                </c:pt>
                <c:pt idx="1363">
                  <c:v>567.86</c:v>
                </c:pt>
                <c:pt idx="1364">
                  <c:v>567.86</c:v>
                </c:pt>
                <c:pt idx="1365">
                  <c:v>567.86</c:v>
                </c:pt>
                <c:pt idx="1366">
                  <c:v>567.86</c:v>
                </c:pt>
                <c:pt idx="1367">
                  <c:v>567.85</c:v>
                </c:pt>
                <c:pt idx="1368">
                  <c:v>567.85</c:v>
                </c:pt>
                <c:pt idx="1369">
                  <c:v>567.85</c:v>
                </c:pt>
                <c:pt idx="1370">
                  <c:v>567.85</c:v>
                </c:pt>
                <c:pt idx="1371">
                  <c:v>567.85</c:v>
                </c:pt>
                <c:pt idx="1372">
                  <c:v>567.85</c:v>
                </c:pt>
                <c:pt idx="1373">
                  <c:v>567.85</c:v>
                </c:pt>
                <c:pt idx="1374">
                  <c:v>567.85</c:v>
                </c:pt>
                <c:pt idx="1375">
                  <c:v>567.85</c:v>
                </c:pt>
                <c:pt idx="1376">
                  <c:v>567.84</c:v>
                </c:pt>
                <c:pt idx="1377">
                  <c:v>567.84</c:v>
                </c:pt>
                <c:pt idx="1378">
                  <c:v>567.84</c:v>
                </c:pt>
                <c:pt idx="1379">
                  <c:v>567.84</c:v>
                </c:pt>
                <c:pt idx="1380">
                  <c:v>567.84</c:v>
                </c:pt>
                <c:pt idx="1381">
                  <c:v>567.84</c:v>
                </c:pt>
                <c:pt idx="1382">
                  <c:v>567.84</c:v>
                </c:pt>
                <c:pt idx="1383">
                  <c:v>567.84</c:v>
                </c:pt>
                <c:pt idx="1384">
                  <c:v>567.84</c:v>
                </c:pt>
                <c:pt idx="1385">
                  <c:v>567.84</c:v>
                </c:pt>
                <c:pt idx="1386">
                  <c:v>567.84</c:v>
                </c:pt>
                <c:pt idx="1387">
                  <c:v>567.83000000000004</c:v>
                </c:pt>
                <c:pt idx="1388">
                  <c:v>567.83000000000004</c:v>
                </c:pt>
                <c:pt idx="1389">
                  <c:v>567.83000000000004</c:v>
                </c:pt>
                <c:pt idx="1390">
                  <c:v>567.83000000000004</c:v>
                </c:pt>
                <c:pt idx="1391">
                  <c:v>567.83000000000004</c:v>
                </c:pt>
                <c:pt idx="1392">
                  <c:v>567.83000000000004</c:v>
                </c:pt>
                <c:pt idx="1393">
                  <c:v>567.83000000000004</c:v>
                </c:pt>
                <c:pt idx="1394">
                  <c:v>567.83000000000004</c:v>
                </c:pt>
                <c:pt idx="1395">
                  <c:v>567.83000000000004</c:v>
                </c:pt>
                <c:pt idx="1396">
                  <c:v>567.83000000000004</c:v>
                </c:pt>
                <c:pt idx="1397">
                  <c:v>567.83000000000004</c:v>
                </c:pt>
                <c:pt idx="1398">
                  <c:v>567.82000000000005</c:v>
                </c:pt>
                <c:pt idx="1399">
                  <c:v>567.82000000000005</c:v>
                </c:pt>
                <c:pt idx="1400">
                  <c:v>567.82000000000005</c:v>
                </c:pt>
                <c:pt idx="1401">
                  <c:v>567.82000000000005</c:v>
                </c:pt>
                <c:pt idx="1402">
                  <c:v>567.82000000000005</c:v>
                </c:pt>
                <c:pt idx="1403">
                  <c:v>567.82000000000005</c:v>
                </c:pt>
                <c:pt idx="1404">
                  <c:v>567.82000000000005</c:v>
                </c:pt>
                <c:pt idx="1405">
                  <c:v>567.82000000000005</c:v>
                </c:pt>
                <c:pt idx="1406">
                  <c:v>567.82000000000005</c:v>
                </c:pt>
                <c:pt idx="1407">
                  <c:v>567.82000000000005</c:v>
                </c:pt>
                <c:pt idx="1408">
                  <c:v>567.82000000000005</c:v>
                </c:pt>
                <c:pt idx="1409">
                  <c:v>567.80999999999995</c:v>
                </c:pt>
                <c:pt idx="1410">
                  <c:v>567.80999999999995</c:v>
                </c:pt>
                <c:pt idx="1411">
                  <c:v>567.80999999999995</c:v>
                </c:pt>
                <c:pt idx="1412">
                  <c:v>567.80999999999995</c:v>
                </c:pt>
                <c:pt idx="1413">
                  <c:v>567.80999999999995</c:v>
                </c:pt>
                <c:pt idx="1414">
                  <c:v>567.80999999999995</c:v>
                </c:pt>
                <c:pt idx="1415">
                  <c:v>567.80999999999995</c:v>
                </c:pt>
                <c:pt idx="1416">
                  <c:v>567.80999999999995</c:v>
                </c:pt>
                <c:pt idx="1417">
                  <c:v>567.80999999999995</c:v>
                </c:pt>
                <c:pt idx="1418">
                  <c:v>567.80999999999995</c:v>
                </c:pt>
                <c:pt idx="1419">
                  <c:v>567.79999999999995</c:v>
                </c:pt>
                <c:pt idx="1420">
                  <c:v>567.79999999999995</c:v>
                </c:pt>
                <c:pt idx="1421">
                  <c:v>567.79999999999995</c:v>
                </c:pt>
                <c:pt idx="1422">
                  <c:v>567.79999999999995</c:v>
                </c:pt>
                <c:pt idx="1423">
                  <c:v>567.79999999999995</c:v>
                </c:pt>
                <c:pt idx="1424">
                  <c:v>567.79999999999995</c:v>
                </c:pt>
                <c:pt idx="1425">
                  <c:v>567.79999999999995</c:v>
                </c:pt>
                <c:pt idx="1426">
                  <c:v>567.79999999999995</c:v>
                </c:pt>
                <c:pt idx="1427">
                  <c:v>567.79999999999995</c:v>
                </c:pt>
                <c:pt idx="1428">
                  <c:v>567.79999999999995</c:v>
                </c:pt>
                <c:pt idx="1429">
                  <c:v>567.79999999999995</c:v>
                </c:pt>
                <c:pt idx="1430">
                  <c:v>567.79</c:v>
                </c:pt>
                <c:pt idx="1431">
                  <c:v>567.79</c:v>
                </c:pt>
                <c:pt idx="1432">
                  <c:v>567.79</c:v>
                </c:pt>
                <c:pt idx="1433">
                  <c:v>567.79</c:v>
                </c:pt>
                <c:pt idx="1434">
                  <c:v>567.79</c:v>
                </c:pt>
                <c:pt idx="1435">
                  <c:v>567.79</c:v>
                </c:pt>
                <c:pt idx="1436">
                  <c:v>567.79</c:v>
                </c:pt>
                <c:pt idx="1437">
                  <c:v>567.79</c:v>
                </c:pt>
                <c:pt idx="1438">
                  <c:v>567.79</c:v>
                </c:pt>
                <c:pt idx="1439">
                  <c:v>567.79</c:v>
                </c:pt>
                <c:pt idx="1440">
                  <c:v>567.79</c:v>
                </c:pt>
                <c:pt idx="1441">
                  <c:v>567.78</c:v>
                </c:pt>
                <c:pt idx="1442">
                  <c:v>567.78</c:v>
                </c:pt>
                <c:pt idx="1443">
                  <c:v>567.78</c:v>
                </c:pt>
                <c:pt idx="1444">
                  <c:v>567.78</c:v>
                </c:pt>
                <c:pt idx="1445">
                  <c:v>567.78</c:v>
                </c:pt>
                <c:pt idx="1446">
                  <c:v>567.78</c:v>
                </c:pt>
                <c:pt idx="1447">
                  <c:v>567.78</c:v>
                </c:pt>
                <c:pt idx="1448">
                  <c:v>567.77</c:v>
                </c:pt>
                <c:pt idx="1449">
                  <c:v>567.77</c:v>
                </c:pt>
                <c:pt idx="1450">
                  <c:v>567.77</c:v>
                </c:pt>
                <c:pt idx="1451">
                  <c:v>567.77</c:v>
                </c:pt>
                <c:pt idx="1452">
                  <c:v>567.77</c:v>
                </c:pt>
                <c:pt idx="1453">
                  <c:v>567.77</c:v>
                </c:pt>
                <c:pt idx="1454">
                  <c:v>567.77</c:v>
                </c:pt>
                <c:pt idx="1455">
                  <c:v>567.76</c:v>
                </c:pt>
                <c:pt idx="1456">
                  <c:v>567.76</c:v>
                </c:pt>
                <c:pt idx="1457">
                  <c:v>567.76</c:v>
                </c:pt>
                <c:pt idx="1458">
                  <c:v>567.76</c:v>
                </c:pt>
                <c:pt idx="1459">
                  <c:v>567.76</c:v>
                </c:pt>
                <c:pt idx="1460">
                  <c:v>567.76</c:v>
                </c:pt>
                <c:pt idx="1461">
                  <c:v>567.75</c:v>
                </c:pt>
                <c:pt idx="1462">
                  <c:v>567.75</c:v>
                </c:pt>
                <c:pt idx="1463">
                  <c:v>567.75</c:v>
                </c:pt>
                <c:pt idx="1464">
                  <c:v>567.75</c:v>
                </c:pt>
                <c:pt idx="1465">
                  <c:v>567.75</c:v>
                </c:pt>
                <c:pt idx="1466">
                  <c:v>567.75</c:v>
                </c:pt>
                <c:pt idx="1467">
                  <c:v>567.74</c:v>
                </c:pt>
                <c:pt idx="1468">
                  <c:v>567.74</c:v>
                </c:pt>
                <c:pt idx="1469">
                  <c:v>567.74</c:v>
                </c:pt>
                <c:pt idx="1470">
                  <c:v>567.74</c:v>
                </c:pt>
                <c:pt idx="1471">
                  <c:v>567.74</c:v>
                </c:pt>
                <c:pt idx="1472">
                  <c:v>567.74</c:v>
                </c:pt>
                <c:pt idx="1473">
                  <c:v>567.74</c:v>
                </c:pt>
                <c:pt idx="1474">
                  <c:v>567.73</c:v>
                </c:pt>
                <c:pt idx="1475">
                  <c:v>567.73</c:v>
                </c:pt>
                <c:pt idx="1476">
                  <c:v>567.73</c:v>
                </c:pt>
                <c:pt idx="1477">
                  <c:v>567.73</c:v>
                </c:pt>
                <c:pt idx="1478">
                  <c:v>567.73</c:v>
                </c:pt>
                <c:pt idx="1479">
                  <c:v>567.73</c:v>
                </c:pt>
                <c:pt idx="1480">
                  <c:v>567.72</c:v>
                </c:pt>
                <c:pt idx="1481">
                  <c:v>567.72</c:v>
                </c:pt>
                <c:pt idx="1482">
                  <c:v>567.72</c:v>
                </c:pt>
                <c:pt idx="1483">
                  <c:v>567.72</c:v>
                </c:pt>
                <c:pt idx="1484">
                  <c:v>567.72</c:v>
                </c:pt>
                <c:pt idx="1485">
                  <c:v>567.72</c:v>
                </c:pt>
                <c:pt idx="1486">
                  <c:v>567.71</c:v>
                </c:pt>
                <c:pt idx="1487">
                  <c:v>567.71</c:v>
                </c:pt>
                <c:pt idx="1488">
                  <c:v>567.71</c:v>
                </c:pt>
                <c:pt idx="1489">
                  <c:v>567.71</c:v>
                </c:pt>
                <c:pt idx="1490">
                  <c:v>567.71</c:v>
                </c:pt>
                <c:pt idx="1491">
                  <c:v>567.71</c:v>
                </c:pt>
                <c:pt idx="1492">
                  <c:v>567.70000000000005</c:v>
                </c:pt>
                <c:pt idx="1493">
                  <c:v>567.70000000000005</c:v>
                </c:pt>
                <c:pt idx="1494">
                  <c:v>567.70000000000005</c:v>
                </c:pt>
                <c:pt idx="1495">
                  <c:v>567.70000000000005</c:v>
                </c:pt>
                <c:pt idx="1496">
                  <c:v>567.70000000000005</c:v>
                </c:pt>
                <c:pt idx="1497">
                  <c:v>567.70000000000005</c:v>
                </c:pt>
                <c:pt idx="1498">
                  <c:v>567.69000000000005</c:v>
                </c:pt>
                <c:pt idx="1499">
                  <c:v>567.69000000000005</c:v>
                </c:pt>
                <c:pt idx="1500">
                  <c:v>567.69000000000005</c:v>
                </c:pt>
                <c:pt idx="1501">
                  <c:v>567.69000000000005</c:v>
                </c:pt>
                <c:pt idx="1502">
                  <c:v>567.69000000000005</c:v>
                </c:pt>
                <c:pt idx="1503">
                  <c:v>567.69000000000005</c:v>
                </c:pt>
                <c:pt idx="1504">
                  <c:v>567.67999999999995</c:v>
                </c:pt>
                <c:pt idx="1505">
                  <c:v>567.67999999999995</c:v>
                </c:pt>
                <c:pt idx="1506">
                  <c:v>567.67999999999995</c:v>
                </c:pt>
                <c:pt idx="1507">
                  <c:v>567.67999999999995</c:v>
                </c:pt>
                <c:pt idx="1508">
                  <c:v>567.67999999999995</c:v>
                </c:pt>
                <c:pt idx="1509">
                  <c:v>567.66999999999996</c:v>
                </c:pt>
                <c:pt idx="1510">
                  <c:v>567.66999999999996</c:v>
                </c:pt>
                <c:pt idx="1511">
                  <c:v>567.66999999999996</c:v>
                </c:pt>
                <c:pt idx="1512">
                  <c:v>567.66999999999996</c:v>
                </c:pt>
                <c:pt idx="1513">
                  <c:v>567.66999999999996</c:v>
                </c:pt>
                <c:pt idx="1514">
                  <c:v>567.66999999999996</c:v>
                </c:pt>
                <c:pt idx="1515">
                  <c:v>567.66</c:v>
                </c:pt>
                <c:pt idx="1516">
                  <c:v>567.66</c:v>
                </c:pt>
                <c:pt idx="1517">
                  <c:v>567.66</c:v>
                </c:pt>
                <c:pt idx="1518">
                  <c:v>567.66</c:v>
                </c:pt>
                <c:pt idx="1519">
                  <c:v>567.66</c:v>
                </c:pt>
                <c:pt idx="1520">
                  <c:v>567.65</c:v>
                </c:pt>
                <c:pt idx="1521">
                  <c:v>567.65</c:v>
                </c:pt>
                <c:pt idx="1522">
                  <c:v>567.65</c:v>
                </c:pt>
                <c:pt idx="1523">
                  <c:v>567.65</c:v>
                </c:pt>
                <c:pt idx="1524">
                  <c:v>567.65</c:v>
                </c:pt>
                <c:pt idx="1525">
                  <c:v>567.65</c:v>
                </c:pt>
                <c:pt idx="1526">
                  <c:v>567.64</c:v>
                </c:pt>
                <c:pt idx="1527">
                  <c:v>567.64</c:v>
                </c:pt>
                <c:pt idx="1528">
                  <c:v>567.64</c:v>
                </c:pt>
                <c:pt idx="1529">
                  <c:v>567.64</c:v>
                </c:pt>
                <c:pt idx="1530">
                  <c:v>567.64</c:v>
                </c:pt>
                <c:pt idx="1531">
                  <c:v>567.63</c:v>
                </c:pt>
                <c:pt idx="1532">
                  <c:v>567.63</c:v>
                </c:pt>
                <c:pt idx="1533">
                  <c:v>567.63</c:v>
                </c:pt>
                <c:pt idx="1534">
                  <c:v>567.63</c:v>
                </c:pt>
                <c:pt idx="1535">
                  <c:v>567.63</c:v>
                </c:pt>
                <c:pt idx="1536">
                  <c:v>567.63</c:v>
                </c:pt>
                <c:pt idx="1537">
                  <c:v>567.62</c:v>
                </c:pt>
                <c:pt idx="1538">
                  <c:v>567.62</c:v>
                </c:pt>
                <c:pt idx="1539">
                  <c:v>567.62</c:v>
                </c:pt>
                <c:pt idx="1540">
                  <c:v>567.62</c:v>
                </c:pt>
                <c:pt idx="1541">
                  <c:v>567.62</c:v>
                </c:pt>
                <c:pt idx="1542">
                  <c:v>567.61</c:v>
                </c:pt>
                <c:pt idx="1543">
                  <c:v>567.61</c:v>
                </c:pt>
                <c:pt idx="1544">
                  <c:v>567.61</c:v>
                </c:pt>
                <c:pt idx="1545">
                  <c:v>567.61</c:v>
                </c:pt>
                <c:pt idx="1546">
                  <c:v>567.61</c:v>
                </c:pt>
                <c:pt idx="1547">
                  <c:v>567.61</c:v>
                </c:pt>
                <c:pt idx="1548">
                  <c:v>567.6</c:v>
                </c:pt>
                <c:pt idx="1549">
                  <c:v>567.6</c:v>
                </c:pt>
                <c:pt idx="1550">
                  <c:v>567.6</c:v>
                </c:pt>
                <c:pt idx="1551">
                  <c:v>567.6</c:v>
                </c:pt>
                <c:pt idx="1552">
                  <c:v>567.6</c:v>
                </c:pt>
                <c:pt idx="1553">
                  <c:v>567.59</c:v>
                </c:pt>
                <c:pt idx="1554">
                  <c:v>567.59</c:v>
                </c:pt>
                <c:pt idx="1555">
                  <c:v>567.59</c:v>
                </c:pt>
                <c:pt idx="1556">
                  <c:v>567.59</c:v>
                </c:pt>
                <c:pt idx="1557">
                  <c:v>567.59</c:v>
                </c:pt>
                <c:pt idx="1558">
                  <c:v>567.58000000000004</c:v>
                </c:pt>
                <c:pt idx="1559">
                  <c:v>567.58000000000004</c:v>
                </c:pt>
                <c:pt idx="1560">
                  <c:v>567.58000000000004</c:v>
                </c:pt>
                <c:pt idx="1561">
                  <c:v>567.58000000000004</c:v>
                </c:pt>
                <c:pt idx="1562">
                  <c:v>567.58000000000004</c:v>
                </c:pt>
                <c:pt idx="1563">
                  <c:v>567.58000000000004</c:v>
                </c:pt>
                <c:pt idx="1564">
                  <c:v>567.57000000000005</c:v>
                </c:pt>
                <c:pt idx="1565">
                  <c:v>567.57000000000005</c:v>
                </c:pt>
                <c:pt idx="1566">
                  <c:v>567.57000000000005</c:v>
                </c:pt>
                <c:pt idx="1567">
                  <c:v>567.57000000000005</c:v>
                </c:pt>
                <c:pt idx="1568">
                  <c:v>567.57000000000005</c:v>
                </c:pt>
                <c:pt idx="1569">
                  <c:v>567.55999999999995</c:v>
                </c:pt>
                <c:pt idx="1570">
                  <c:v>567.55999999999995</c:v>
                </c:pt>
                <c:pt idx="1571">
                  <c:v>567.55999999999995</c:v>
                </c:pt>
                <c:pt idx="1572">
                  <c:v>567.55999999999995</c:v>
                </c:pt>
                <c:pt idx="1573">
                  <c:v>567.55999999999995</c:v>
                </c:pt>
                <c:pt idx="1574">
                  <c:v>567.55999999999995</c:v>
                </c:pt>
                <c:pt idx="1575">
                  <c:v>567.54999999999995</c:v>
                </c:pt>
                <c:pt idx="1576">
                  <c:v>567.54999999999995</c:v>
                </c:pt>
                <c:pt idx="1577">
                  <c:v>567.54999999999995</c:v>
                </c:pt>
                <c:pt idx="1578">
                  <c:v>567.54999999999995</c:v>
                </c:pt>
                <c:pt idx="1579">
                  <c:v>567.54999999999995</c:v>
                </c:pt>
                <c:pt idx="1580">
                  <c:v>567.54</c:v>
                </c:pt>
                <c:pt idx="1581">
                  <c:v>567.54</c:v>
                </c:pt>
                <c:pt idx="1582">
                  <c:v>567.54</c:v>
                </c:pt>
                <c:pt idx="1583">
                  <c:v>567.54</c:v>
                </c:pt>
                <c:pt idx="1584">
                  <c:v>567.54</c:v>
                </c:pt>
                <c:pt idx="1585">
                  <c:v>567.54</c:v>
                </c:pt>
                <c:pt idx="1586">
                  <c:v>567.53</c:v>
                </c:pt>
                <c:pt idx="1587">
                  <c:v>567.53</c:v>
                </c:pt>
                <c:pt idx="1588">
                  <c:v>567.53</c:v>
                </c:pt>
                <c:pt idx="1589">
                  <c:v>567.53</c:v>
                </c:pt>
                <c:pt idx="1590">
                  <c:v>567.53</c:v>
                </c:pt>
                <c:pt idx="1591">
                  <c:v>567.52</c:v>
                </c:pt>
                <c:pt idx="1592">
                  <c:v>567.52</c:v>
                </c:pt>
                <c:pt idx="1593">
                  <c:v>567.52</c:v>
                </c:pt>
                <c:pt idx="1594">
                  <c:v>567.52</c:v>
                </c:pt>
                <c:pt idx="1595">
                  <c:v>567.52</c:v>
                </c:pt>
                <c:pt idx="1596">
                  <c:v>567.52</c:v>
                </c:pt>
                <c:pt idx="1597">
                  <c:v>567.51</c:v>
                </c:pt>
                <c:pt idx="1598">
                  <c:v>567.51</c:v>
                </c:pt>
                <c:pt idx="1599">
                  <c:v>567.51</c:v>
                </c:pt>
                <c:pt idx="1600">
                  <c:v>567.51</c:v>
                </c:pt>
                <c:pt idx="1601">
                  <c:v>567.51</c:v>
                </c:pt>
                <c:pt idx="1602">
                  <c:v>567.5</c:v>
                </c:pt>
                <c:pt idx="1603">
                  <c:v>567.5</c:v>
                </c:pt>
                <c:pt idx="1604">
                  <c:v>567.5</c:v>
                </c:pt>
                <c:pt idx="1605">
                  <c:v>567.5</c:v>
                </c:pt>
                <c:pt idx="1606">
                  <c:v>567.5</c:v>
                </c:pt>
                <c:pt idx="1607">
                  <c:v>567.49</c:v>
                </c:pt>
                <c:pt idx="1608">
                  <c:v>567.49</c:v>
                </c:pt>
                <c:pt idx="1609">
                  <c:v>567.49</c:v>
                </c:pt>
                <c:pt idx="1610">
                  <c:v>567.49</c:v>
                </c:pt>
                <c:pt idx="1611">
                  <c:v>567.49</c:v>
                </c:pt>
                <c:pt idx="1612">
                  <c:v>567.48</c:v>
                </c:pt>
                <c:pt idx="1613">
                  <c:v>567.48</c:v>
                </c:pt>
                <c:pt idx="1614">
                  <c:v>567.48</c:v>
                </c:pt>
                <c:pt idx="1615">
                  <c:v>567.48</c:v>
                </c:pt>
                <c:pt idx="1616">
                  <c:v>567.48</c:v>
                </c:pt>
                <c:pt idx="1617">
                  <c:v>567.47</c:v>
                </c:pt>
                <c:pt idx="1618">
                  <c:v>567.47</c:v>
                </c:pt>
                <c:pt idx="1619">
                  <c:v>567.47</c:v>
                </c:pt>
                <c:pt idx="1620">
                  <c:v>567.47</c:v>
                </c:pt>
                <c:pt idx="1621">
                  <c:v>567.47</c:v>
                </c:pt>
                <c:pt idx="1622">
                  <c:v>567.46</c:v>
                </c:pt>
                <c:pt idx="1623">
                  <c:v>567.46</c:v>
                </c:pt>
                <c:pt idx="1624">
                  <c:v>567.46</c:v>
                </c:pt>
                <c:pt idx="1625">
                  <c:v>567.46</c:v>
                </c:pt>
                <c:pt idx="1626">
                  <c:v>567.46</c:v>
                </c:pt>
                <c:pt idx="1627">
                  <c:v>567.45000000000005</c:v>
                </c:pt>
                <c:pt idx="1628">
                  <c:v>567.45000000000005</c:v>
                </c:pt>
                <c:pt idx="1629">
                  <c:v>567.45000000000005</c:v>
                </c:pt>
                <c:pt idx="1630">
                  <c:v>567.45000000000005</c:v>
                </c:pt>
                <c:pt idx="1631">
                  <c:v>567.45000000000005</c:v>
                </c:pt>
                <c:pt idx="1632">
                  <c:v>567.45000000000005</c:v>
                </c:pt>
                <c:pt idx="1633">
                  <c:v>567.44000000000005</c:v>
                </c:pt>
                <c:pt idx="1634">
                  <c:v>567.44000000000005</c:v>
                </c:pt>
                <c:pt idx="1635">
                  <c:v>567.44000000000005</c:v>
                </c:pt>
                <c:pt idx="1636">
                  <c:v>567.44000000000005</c:v>
                </c:pt>
                <c:pt idx="1637">
                  <c:v>567.44000000000005</c:v>
                </c:pt>
                <c:pt idx="1638">
                  <c:v>567.42999999999995</c:v>
                </c:pt>
                <c:pt idx="1639">
                  <c:v>567.42999999999995</c:v>
                </c:pt>
                <c:pt idx="1640">
                  <c:v>567.42999999999995</c:v>
                </c:pt>
                <c:pt idx="1641">
                  <c:v>567.42999999999995</c:v>
                </c:pt>
                <c:pt idx="1642">
                  <c:v>567.42999999999995</c:v>
                </c:pt>
                <c:pt idx="1643">
                  <c:v>567.42999999999995</c:v>
                </c:pt>
                <c:pt idx="1644">
                  <c:v>567.41999999999996</c:v>
                </c:pt>
                <c:pt idx="1645">
                  <c:v>567.41999999999996</c:v>
                </c:pt>
                <c:pt idx="1646">
                  <c:v>567.41999999999996</c:v>
                </c:pt>
                <c:pt idx="1647">
                  <c:v>567.41999999999996</c:v>
                </c:pt>
                <c:pt idx="1648">
                  <c:v>567.41999999999996</c:v>
                </c:pt>
                <c:pt idx="1649">
                  <c:v>567.41999999999996</c:v>
                </c:pt>
                <c:pt idx="1650">
                  <c:v>567.41</c:v>
                </c:pt>
                <c:pt idx="1651">
                  <c:v>567.41</c:v>
                </c:pt>
                <c:pt idx="1652">
                  <c:v>567.41</c:v>
                </c:pt>
                <c:pt idx="1653">
                  <c:v>567.41</c:v>
                </c:pt>
                <c:pt idx="1654">
                  <c:v>567.41</c:v>
                </c:pt>
                <c:pt idx="1655">
                  <c:v>567.4</c:v>
                </c:pt>
                <c:pt idx="1656">
                  <c:v>567.4</c:v>
                </c:pt>
                <c:pt idx="1657">
                  <c:v>567.4</c:v>
                </c:pt>
                <c:pt idx="1658">
                  <c:v>567.4</c:v>
                </c:pt>
                <c:pt idx="1659">
                  <c:v>567.4</c:v>
                </c:pt>
                <c:pt idx="1660">
                  <c:v>567.4</c:v>
                </c:pt>
                <c:pt idx="1661">
                  <c:v>567.39</c:v>
                </c:pt>
                <c:pt idx="1662">
                  <c:v>567.39</c:v>
                </c:pt>
                <c:pt idx="1663">
                  <c:v>567.39</c:v>
                </c:pt>
                <c:pt idx="1664">
                  <c:v>567.39</c:v>
                </c:pt>
                <c:pt idx="1665">
                  <c:v>567.39</c:v>
                </c:pt>
                <c:pt idx="1666">
                  <c:v>567.38</c:v>
                </c:pt>
                <c:pt idx="1667">
                  <c:v>567.38</c:v>
                </c:pt>
                <c:pt idx="1668">
                  <c:v>567.38</c:v>
                </c:pt>
                <c:pt idx="1669">
                  <c:v>567.38</c:v>
                </c:pt>
                <c:pt idx="1670">
                  <c:v>567.37</c:v>
                </c:pt>
                <c:pt idx="1671">
                  <c:v>567.37</c:v>
                </c:pt>
                <c:pt idx="1672">
                  <c:v>567.37</c:v>
                </c:pt>
                <c:pt idx="1673">
                  <c:v>567.37</c:v>
                </c:pt>
                <c:pt idx="1674">
                  <c:v>567.37</c:v>
                </c:pt>
                <c:pt idx="1675">
                  <c:v>567.36</c:v>
                </c:pt>
                <c:pt idx="1676">
                  <c:v>567.36</c:v>
                </c:pt>
                <c:pt idx="1677">
                  <c:v>567.36</c:v>
                </c:pt>
                <c:pt idx="1678">
                  <c:v>567.36</c:v>
                </c:pt>
                <c:pt idx="1679">
                  <c:v>567.36</c:v>
                </c:pt>
                <c:pt idx="1680">
                  <c:v>567.35</c:v>
                </c:pt>
                <c:pt idx="1681">
                  <c:v>567.35</c:v>
                </c:pt>
                <c:pt idx="1682">
                  <c:v>567.35</c:v>
                </c:pt>
                <c:pt idx="1683">
                  <c:v>567.35</c:v>
                </c:pt>
                <c:pt idx="1684">
                  <c:v>567.35</c:v>
                </c:pt>
                <c:pt idx="1685">
                  <c:v>567.35</c:v>
                </c:pt>
                <c:pt idx="1686">
                  <c:v>567.34</c:v>
                </c:pt>
                <c:pt idx="1687">
                  <c:v>567.34</c:v>
                </c:pt>
                <c:pt idx="1688">
                  <c:v>567.34</c:v>
                </c:pt>
                <c:pt idx="1689">
                  <c:v>567.34</c:v>
                </c:pt>
                <c:pt idx="1690">
                  <c:v>567.34</c:v>
                </c:pt>
                <c:pt idx="1691">
                  <c:v>567.34</c:v>
                </c:pt>
                <c:pt idx="1692">
                  <c:v>567.33000000000004</c:v>
                </c:pt>
                <c:pt idx="1693">
                  <c:v>567.33000000000004</c:v>
                </c:pt>
                <c:pt idx="1694">
                  <c:v>567.33000000000004</c:v>
                </c:pt>
                <c:pt idx="1695">
                  <c:v>567.33000000000004</c:v>
                </c:pt>
                <c:pt idx="1696">
                  <c:v>567.33000000000004</c:v>
                </c:pt>
                <c:pt idx="1697">
                  <c:v>567.33000000000004</c:v>
                </c:pt>
                <c:pt idx="1698">
                  <c:v>567.32000000000005</c:v>
                </c:pt>
                <c:pt idx="1699">
                  <c:v>567.32000000000005</c:v>
                </c:pt>
                <c:pt idx="1700">
                  <c:v>567.32000000000005</c:v>
                </c:pt>
                <c:pt idx="1701">
                  <c:v>567.32000000000005</c:v>
                </c:pt>
                <c:pt idx="1702">
                  <c:v>567.32000000000005</c:v>
                </c:pt>
                <c:pt idx="1703">
                  <c:v>567.32000000000005</c:v>
                </c:pt>
                <c:pt idx="1704">
                  <c:v>567.32000000000005</c:v>
                </c:pt>
                <c:pt idx="1705">
                  <c:v>567.30999999999995</c:v>
                </c:pt>
                <c:pt idx="1706">
                  <c:v>567.30999999999995</c:v>
                </c:pt>
                <c:pt idx="1707">
                  <c:v>567.30999999999995</c:v>
                </c:pt>
                <c:pt idx="1708">
                  <c:v>567.30999999999995</c:v>
                </c:pt>
                <c:pt idx="1709">
                  <c:v>567.30999999999995</c:v>
                </c:pt>
                <c:pt idx="1710">
                  <c:v>567.30999999999995</c:v>
                </c:pt>
                <c:pt idx="1711">
                  <c:v>567.30999999999995</c:v>
                </c:pt>
                <c:pt idx="1712">
                  <c:v>567.29999999999995</c:v>
                </c:pt>
                <c:pt idx="1713">
                  <c:v>567.29999999999995</c:v>
                </c:pt>
                <c:pt idx="1714">
                  <c:v>567.29999999999995</c:v>
                </c:pt>
                <c:pt idx="1715">
                  <c:v>567.29999999999995</c:v>
                </c:pt>
                <c:pt idx="1716">
                  <c:v>567.29999999999995</c:v>
                </c:pt>
                <c:pt idx="1717">
                  <c:v>567.29</c:v>
                </c:pt>
                <c:pt idx="1718">
                  <c:v>567.29</c:v>
                </c:pt>
                <c:pt idx="1719">
                  <c:v>567.29</c:v>
                </c:pt>
                <c:pt idx="1720">
                  <c:v>567.29</c:v>
                </c:pt>
                <c:pt idx="1721">
                  <c:v>567.29</c:v>
                </c:pt>
                <c:pt idx="1722">
                  <c:v>567.28</c:v>
                </c:pt>
                <c:pt idx="1723">
                  <c:v>567.28</c:v>
                </c:pt>
                <c:pt idx="1724">
                  <c:v>567.28</c:v>
                </c:pt>
                <c:pt idx="1725">
                  <c:v>567.28</c:v>
                </c:pt>
                <c:pt idx="1726">
                  <c:v>567.28</c:v>
                </c:pt>
                <c:pt idx="1727">
                  <c:v>567.27</c:v>
                </c:pt>
                <c:pt idx="1728">
                  <c:v>567.27</c:v>
                </c:pt>
                <c:pt idx="1729">
                  <c:v>567.27</c:v>
                </c:pt>
                <c:pt idx="1730">
                  <c:v>567.27</c:v>
                </c:pt>
                <c:pt idx="1731">
                  <c:v>567.27</c:v>
                </c:pt>
                <c:pt idx="1732">
                  <c:v>567.27</c:v>
                </c:pt>
                <c:pt idx="1733">
                  <c:v>567.26</c:v>
                </c:pt>
                <c:pt idx="1734">
                  <c:v>567.26</c:v>
                </c:pt>
                <c:pt idx="1735">
                  <c:v>567.26</c:v>
                </c:pt>
                <c:pt idx="1736">
                  <c:v>567.26</c:v>
                </c:pt>
                <c:pt idx="1737">
                  <c:v>567.26</c:v>
                </c:pt>
                <c:pt idx="1738">
                  <c:v>567.25</c:v>
                </c:pt>
                <c:pt idx="1739">
                  <c:v>567.25</c:v>
                </c:pt>
                <c:pt idx="1740">
                  <c:v>567.25</c:v>
                </c:pt>
                <c:pt idx="1741">
                  <c:v>567.25</c:v>
                </c:pt>
                <c:pt idx="1742">
                  <c:v>567.25</c:v>
                </c:pt>
                <c:pt idx="1743">
                  <c:v>567.25</c:v>
                </c:pt>
                <c:pt idx="1744">
                  <c:v>567.24</c:v>
                </c:pt>
                <c:pt idx="1745">
                  <c:v>567.24</c:v>
                </c:pt>
                <c:pt idx="1746">
                  <c:v>567.24</c:v>
                </c:pt>
                <c:pt idx="1747">
                  <c:v>567.24</c:v>
                </c:pt>
                <c:pt idx="1748">
                  <c:v>567.24</c:v>
                </c:pt>
                <c:pt idx="1749">
                  <c:v>567.24</c:v>
                </c:pt>
                <c:pt idx="1750">
                  <c:v>567.23</c:v>
                </c:pt>
                <c:pt idx="1751">
                  <c:v>567.23</c:v>
                </c:pt>
                <c:pt idx="1752">
                  <c:v>567.23</c:v>
                </c:pt>
                <c:pt idx="1753">
                  <c:v>567.23</c:v>
                </c:pt>
                <c:pt idx="1754">
                  <c:v>567.23</c:v>
                </c:pt>
                <c:pt idx="1755">
                  <c:v>567.22</c:v>
                </c:pt>
                <c:pt idx="1756">
                  <c:v>567.22</c:v>
                </c:pt>
                <c:pt idx="1757">
                  <c:v>567.22</c:v>
                </c:pt>
                <c:pt idx="1758">
                  <c:v>567.22</c:v>
                </c:pt>
                <c:pt idx="1759">
                  <c:v>567.22</c:v>
                </c:pt>
                <c:pt idx="1760">
                  <c:v>567.21</c:v>
                </c:pt>
                <c:pt idx="1761">
                  <c:v>567.21</c:v>
                </c:pt>
                <c:pt idx="1762">
                  <c:v>567.21</c:v>
                </c:pt>
                <c:pt idx="1763">
                  <c:v>567.21</c:v>
                </c:pt>
                <c:pt idx="1764">
                  <c:v>567.21</c:v>
                </c:pt>
                <c:pt idx="1765">
                  <c:v>567.20000000000005</c:v>
                </c:pt>
                <c:pt idx="1766">
                  <c:v>567.20000000000005</c:v>
                </c:pt>
                <c:pt idx="1767">
                  <c:v>567.20000000000005</c:v>
                </c:pt>
                <c:pt idx="1768">
                  <c:v>567.20000000000005</c:v>
                </c:pt>
                <c:pt idx="1769">
                  <c:v>567.20000000000005</c:v>
                </c:pt>
                <c:pt idx="1770">
                  <c:v>567.19000000000005</c:v>
                </c:pt>
                <c:pt idx="1771">
                  <c:v>567.19000000000005</c:v>
                </c:pt>
                <c:pt idx="1772">
                  <c:v>567.19000000000005</c:v>
                </c:pt>
                <c:pt idx="1773">
                  <c:v>567.19000000000005</c:v>
                </c:pt>
                <c:pt idx="1774">
                  <c:v>567.19000000000005</c:v>
                </c:pt>
                <c:pt idx="1775">
                  <c:v>567.17999999999995</c:v>
                </c:pt>
                <c:pt idx="1776">
                  <c:v>567.17999999999995</c:v>
                </c:pt>
                <c:pt idx="1777">
                  <c:v>567.17999999999995</c:v>
                </c:pt>
                <c:pt idx="1778">
                  <c:v>567.17999999999995</c:v>
                </c:pt>
                <c:pt idx="1779">
                  <c:v>567.17999999999995</c:v>
                </c:pt>
                <c:pt idx="1780">
                  <c:v>567.16999999999996</c:v>
                </c:pt>
                <c:pt idx="1781">
                  <c:v>567.16999999999996</c:v>
                </c:pt>
                <c:pt idx="1782">
                  <c:v>567.16999999999996</c:v>
                </c:pt>
                <c:pt idx="1783">
                  <c:v>567.16999999999996</c:v>
                </c:pt>
                <c:pt idx="1784">
                  <c:v>567.16</c:v>
                </c:pt>
                <c:pt idx="1785">
                  <c:v>567.16</c:v>
                </c:pt>
                <c:pt idx="1786">
                  <c:v>567.16</c:v>
                </c:pt>
                <c:pt idx="1787">
                  <c:v>567.16</c:v>
                </c:pt>
                <c:pt idx="1788">
                  <c:v>567.16</c:v>
                </c:pt>
                <c:pt idx="1789">
                  <c:v>567.15</c:v>
                </c:pt>
                <c:pt idx="1790">
                  <c:v>567.15</c:v>
                </c:pt>
                <c:pt idx="1791">
                  <c:v>567.15</c:v>
                </c:pt>
                <c:pt idx="1792">
                  <c:v>567.15</c:v>
                </c:pt>
                <c:pt idx="1793">
                  <c:v>567.14</c:v>
                </c:pt>
                <c:pt idx="1794">
                  <c:v>567.14</c:v>
                </c:pt>
                <c:pt idx="1795">
                  <c:v>567.14</c:v>
                </c:pt>
                <c:pt idx="1796">
                  <c:v>567.14</c:v>
                </c:pt>
                <c:pt idx="1797">
                  <c:v>567.13</c:v>
                </c:pt>
                <c:pt idx="1798">
                  <c:v>567.13</c:v>
                </c:pt>
                <c:pt idx="1799">
                  <c:v>567.13</c:v>
                </c:pt>
                <c:pt idx="1800">
                  <c:v>567.13</c:v>
                </c:pt>
                <c:pt idx="1801">
                  <c:v>567.12</c:v>
                </c:pt>
                <c:pt idx="1802">
                  <c:v>567.12</c:v>
                </c:pt>
                <c:pt idx="1803">
                  <c:v>567.12</c:v>
                </c:pt>
                <c:pt idx="1804">
                  <c:v>567.12</c:v>
                </c:pt>
                <c:pt idx="1805">
                  <c:v>567.11</c:v>
                </c:pt>
                <c:pt idx="1806">
                  <c:v>567.11</c:v>
                </c:pt>
                <c:pt idx="1807">
                  <c:v>567.11</c:v>
                </c:pt>
                <c:pt idx="1808">
                  <c:v>567.11</c:v>
                </c:pt>
                <c:pt idx="1809">
                  <c:v>567.11</c:v>
                </c:pt>
                <c:pt idx="1810">
                  <c:v>567.1</c:v>
                </c:pt>
                <c:pt idx="1811">
                  <c:v>567.1</c:v>
                </c:pt>
                <c:pt idx="1812">
                  <c:v>567.1</c:v>
                </c:pt>
                <c:pt idx="1813">
                  <c:v>567.1</c:v>
                </c:pt>
                <c:pt idx="1814">
                  <c:v>567.09</c:v>
                </c:pt>
                <c:pt idx="1815">
                  <c:v>567.09</c:v>
                </c:pt>
                <c:pt idx="1816">
                  <c:v>567.09</c:v>
                </c:pt>
                <c:pt idx="1817">
                  <c:v>567.09</c:v>
                </c:pt>
                <c:pt idx="1818">
                  <c:v>567.08000000000004</c:v>
                </c:pt>
                <c:pt idx="1819">
                  <c:v>567.08000000000004</c:v>
                </c:pt>
                <c:pt idx="1820">
                  <c:v>567.08000000000004</c:v>
                </c:pt>
                <c:pt idx="1821">
                  <c:v>567.08000000000004</c:v>
                </c:pt>
                <c:pt idx="1822">
                  <c:v>567.08000000000004</c:v>
                </c:pt>
                <c:pt idx="1823">
                  <c:v>567.07000000000005</c:v>
                </c:pt>
                <c:pt idx="1824">
                  <c:v>567.07000000000005</c:v>
                </c:pt>
                <c:pt idx="1825">
                  <c:v>567.07000000000005</c:v>
                </c:pt>
                <c:pt idx="1826">
                  <c:v>567.07000000000005</c:v>
                </c:pt>
                <c:pt idx="1827">
                  <c:v>567.05999999999995</c:v>
                </c:pt>
                <c:pt idx="1828">
                  <c:v>567.05999999999995</c:v>
                </c:pt>
                <c:pt idx="1829">
                  <c:v>567.05999999999995</c:v>
                </c:pt>
                <c:pt idx="1830">
                  <c:v>567.05999999999995</c:v>
                </c:pt>
                <c:pt idx="1831">
                  <c:v>567.04999999999995</c:v>
                </c:pt>
                <c:pt idx="1832">
                  <c:v>567.04999999999995</c:v>
                </c:pt>
                <c:pt idx="1833">
                  <c:v>567.04999999999995</c:v>
                </c:pt>
                <c:pt idx="1834">
                  <c:v>567.04999999999995</c:v>
                </c:pt>
                <c:pt idx="1835">
                  <c:v>567.04</c:v>
                </c:pt>
                <c:pt idx="1836">
                  <c:v>567.04</c:v>
                </c:pt>
                <c:pt idx="1837">
                  <c:v>567.04</c:v>
                </c:pt>
                <c:pt idx="1838">
                  <c:v>567.04</c:v>
                </c:pt>
                <c:pt idx="1839">
                  <c:v>567.03</c:v>
                </c:pt>
                <c:pt idx="1840">
                  <c:v>567.03</c:v>
                </c:pt>
                <c:pt idx="1841">
                  <c:v>567.03</c:v>
                </c:pt>
                <c:pt idx="1842">
                  <c:v>567.03</c:v>
                </c:pt>
                <c:pt idx="1843">
                  <c:v>567.03</c:v>
                </c:pt>
                <c:pt idx="1844">
                  <c:v>567.02</c:v>
                </c:pt>
                <c:pt idx="1845">
                  <c:v>567.02</c:v>
                </c:pt>
                <c:pt idx="1846">
                  <c:v>567.02</c:v>
                </c:pt>
                <c:pt idx="1847">
                  <c:v>567.02</c:v>
                </c:pt>
                <c:pt idx="1848">
                  <c:v>567.02</c:v>
                </c:pt>
                <c:pt idx="1849">
                  <c:v>567.01</c:v>
                </c:pt>
                <c:pt idx="1850">
                  <c:v>567.01</c:v>
                </c:pt>
                <c:pt idx="1851">
                  <c:v>567.01</c:v>
                </c:pt>
                <c:pt idx="1852">
                  <c:v>567.01</c:v>
                </c:pt>
                <c:pt idx="1853">
                  <c:v>567</c:v>
                </c:pt>
                <c:pt idx="1854">
                  <c:v>567</c:v>
                </c:pt>
                <c:pt idx="1855">
                  <c:v>567</c:v>
                </c:pt>
                <c:pt idx="1856">
                  <c:v>567</c:v>
                </c:pt>
                <c:pt idx="1857">
                  <c:v>567</c:v>
                </c:pt>
                <c:pt idx="1858">
                  <c:v>566.99</c:v>
                </c:pt>
                <c:pt idx="1859">
                  <c:v>566.99</c:v>
                </c:pt>
                <c:pt idx="1860">
                  <c:v>566.99</c:v>
                </c:pt>
                <c:pt idx="1861">
                  <c:v>566.99</c:v>
                </c:pt>
                <c:pt idx="1862">
                  <c:v>566.98</c:v>
                </c:pt>
                <c:pt idx="1863">
                  <c:v>566.98</c:v>
                </c:pt>
                <c:pt idx="1864">
                  <c:v>566.98</c:v>
                </c:pt>
                <c:pt idx="1865">
                  <c:v>566.98</c:v>
                </c:pt>
                <c:pt idx="1866">
                  <c:v>566.98</c:v>
                </c:pt>
                <c:pt idx="1867">
                  <c:v>566.97</c:v>
                </c:pt>
                <c:pt idx="1868">
                  <c:v>566.97</c:v>
                </c:pt>
                <c:pt idx="1869">
                  <c:v>566.97</c:v>
                </c:pt>
                <c:pt idx="1870">
                  <c:v>566.97</c:v>
                </c:pt>
                <c:pt idx="1871">
                  <c:v>566.96</c:v>
                </c:pt>
                <c:pt idx="1872">
                  <c:v>566.96</c:v>
                </c:pt>
                <c:pt idx="1873">
                  <c:v>566.96</c:v>
                </c:pt>
                <c:pt idx="1874">
                  <c:v>566.96</c:v>
                </c:pt>
                <c:pt idx="1875">
                  <c:v>566.95000000000005</c:v>
                </c:pt>
                <c:pt idx="1876">
                  <c:v>566.95000000000005</c:v>
                </c:pt>
                <c:pt idx="1877">
                  <c:v>566.95000000000005</c:v>
                </c:pt>
                <c:pt idx="1878">
                  <c:v>566.95000000000005</c:v>
                </c:pt>
                <c:pt idx="1879">
                  <c:v>566.95000000000005</c:v>
                </c:pt>
                <c:pt idx="1880">
                  <c:v>566.94000000000005</c:v>
                </c:pt>
                <c:pt idx="1881">
                  <c:v>566.94000000000005</c:v>
                </c:pt>
                <c:pt idx="1882">
                  <c:v>566.94000000000005</c:v>
                </c:pt>
                <c:pt idx="1883">
                  <c:v>566.94000000000005</c:v>
                </c:pt>
                <c:pt idx="1884">
                  <c:v>566.94000000000005</c:v>
                </c:pt>
                <c:pt idx="1885">
                  <c:v>566.92999999999995</c:v>
                </c:pt>
                <c:pt idx="1886">
                  <c:v>566.92999999999995</c:v>
                </c:pt>
                <c:pt idx="1887">
                  <c:v>566.92999999999995</c:v>
                </c:pt>
                <c:pt idx="1888">
                  <c:v>566.92999999999995</c:v>
                </c:pt>
                <c:pt idx="1889">
                  <c:v>566.92999999999995</c:v>
                </c:pt>
                <c:pt idx="1890">
                  <c:v>566.91999999999996</c:v>
                </c:pt>
                <c:pt idx="1891">
                  <c:v>566.91999999999996</c:v>
                </c:pt>
                <c:pt idx="1892">
                  <c:v>566.91999999999996</c:v>
                </c:pt>
                <c:pt idx="1893">
                  <c:v>566.91999999999996</c:v>
                </c:pt>
                <c:pt idx="1894">
                  <c:v>566.91999999999996</c:v>
                </c:pt>
                <c:pt idx="1895">
                  <c:v>566.91999999999996</c:v>
                </c:pt>
                <c:pt idx="1896">
                  <c:v>566.91</c:v>
                </c:pt>
                <c:pt idx="1897">
                  <c:v>566.91</c:v>
                </c:pt>
                <c:pt idx="1898">
                  <c:v>566.91</c:v>
                </c:pt>
                <c:pt idx="1899">
                  <c:v>566.91</c:v>
                </c:pt>
                <c:pt idx="1900">
                  <c:v>566.91</c:v>
                </c:pt>
                <c:pt idx="1901">
                  <c:v>566.91</c:v>
                </c:pt>
                <c:pt idx="1902">
                  <c:v>566.9</c:v>
                </c:pt>
                <c:pt idx="1903">
                  <c:v>566.9</c:v>
                </c:pt>
                <c:pt idx="1904">
                  <c:v>566.9</c:v>
                </c:pt>
                <c:pt idx="1905">
                  <c:v>566.9</c:v>
                </c:pt>
                <c:pt idx="1906">
                  <c:v>566.9</c:v>
                </c:pt>
                <c:pt idx="1907">
                  <c:v>566.9</c:v>
                </c:pt>
                <c:pt idx="1908">
                  <c:v>566.9</c:v>
                </c:pt>
                <c:pt idx="1909">
                  <c:v>566.9</c:v>
                </c:pt>
                <c:pt idx="1910">
                  <c:v>566.89</c:v>
                </c:pt>
                <c:pt idx="1911">
                  <c:v>566.89</c:v>
                </c:pt>
                <c:pt idx="1912">
                  <c:v>566.89</c:v>
                </c:pt>
                <c:pt idx="1913">
                  <c:v>566.89</c:v>
                </c:pt>
                <c:pt idx="1914">
                  <c:v>566.89</c:v>
                </c:pt>
                <c:pt idx="1915">
                  <c:v>566.89</c:v>
                </c:pt>
                <c:pt idx="1916">
                  <c:v>566.89</c:v>
                </c:pt>
                <c:pt idx="1917">
                  <c:v>566.89</c:v>
                </c:pt>
                <c:pt idx="1918">
                  <c:v>566.88</c:v>
                </c:pt>
                <c:pt idx="1919">
                  <c:v>566.88</c:v>
                </c:pt>
                <c:pt idx="1920">
                  <c:v>566.88</c:v>
                </c:pt>
                <c:pt idx="1921">
                  <c:v>566.88</c:v>
                </c:pt>
                <c:pt idx="1922">
                  <c:v>566.88</c:v>
                </c:pt>
                <c:pt idx="1923">
                  <c:v>566.88</c:v>
                </c:pt>
                <c:pt idx="1924">
                  <c:v>566.88</c:v>
                </c:pt>
                <c:pt idx="1925">
                  <c:v>566.88</c:v>
                </c:pt>
                <c:pt idx="1926">
                  <c:v>566.87</c:v>
                </c:pt>
                <c:pt idx="1927">
                  <c:v>566.87</c:v>
                </c:pt>
                <c:pt idx="1928">
                  <c:v>566.87</c:v>
                </c:pt>
                <c:pt idx="1929">
                  <c:v>566.87</c:v>
                </c:pt>
                <c:pt idx="1930">
                  <c:v>566.87</c:v>
                </c:pt>
                <c:pt idx="1931">
                  <c:v>566.87</c:v>
                </c:pt>
                <c:pt idx="1932">
                  <c:v>566.87</c:v>
                </c:pt>
                <c:pt idx="1933">
                  <c:v>566.87</c:v>
                </c:pt>
                <c:pt idx="1934">
                  <c:v>566.86</c:v>
                </c:pt>
                <c:pt idx="1935">
                  <c:v>566.86</c:v>
                </c:pt>
                <c:pt idx="1936">
                  <c:v>566.86</c:v>
                </c:pt>
                <c:pt idx="1937">
                  <c:v>566.86</c:v>
                </c:pt>
                <c:pt idx="1938">
                  <c:v>566.86</c:v>
                </c:pt>
                <c:pt idx="1939">
                  <c:v>566.86</c:v>
                </c:pt>
                <c:pt idx="1940">
                  <c:v>566.86</c:v>
                </c:pt>
                <c:pt idx="1941">
                  <c:v>566.86</c:v>
                </c:pt>
                <c:pt idx="1942">
                  <c:v>566.86</c:v>
                </c:pt>
                <c:pt idx="1943">
                  <c:v>566.85</c:v>
                </c:pt>
                <c:pt idx="1944">
                  <c:v>566.85</c:v>
                </c:pt>
                <c:pt idx="1945">
                  <c:v>566.85</c:v>
                </c:pt>
                <c:pt idx="1946">
                  <c:v>566.85</c:v>
                </c:pt>
                <c:pt idx="1947">
                  <c:v>566.85</c:v>
                </c:pt>
                <c:pt idx="1948">
                  <c:v>566.85</c:v>
                </c:pt>
                <c:pt idx="1949">
                  <c:v>566.85</c:v>
                </c:pt>
                <c:pt idx="1950">
                  <c:v>566.85</c:v>
                </c:pt>
                <c:pt idx="1951">
                  <c:v>566.84</c:v>
                </c:pt>
                <c:pt idx="1952">
                  <c:v>566.84</c:v>
                </c:pt>
                <c:pt idx="1953">
                  <c:v>566.84</c:v>
                </c:pt>
                <c:pt idx="1954">
                  <c:v>566.84</c:v>
                </c:pt>
                <c:pt idx="1955">
                  <c:v>566.84</c:v>
                </c:pt>
                <c:pt idx="1956">
                  <c:v>566.84</c:v>
                </c:pt>
                <c:pt idx="1957">
                  <c:v>566.84</c:v>
                </c:pt>
                <c:pt idx="1958">
                  <c:v>566.83000000000004</c:v>
                </c:pt>
                <c:pt idx="1959">
                  <c:v>566.83000000000004</c:v>
                </c:pt>
                <c:pt idx="1960">
                  <c:v>566.83000000000004</c:v>
                </c:pt>
                <c:pt idx="1961">
                  <c:v>566.83000000000004</c:v>
                </c:pt>
                <c:pt idx="1962">
                  <c:v>566.83000000000004</c:v>
                </c:pt>
                <c:pt idx="1963">
                  <c:v>566.83000000000004</c:v>
                </c:pt>
                <c:pt idx="1964">
                  <c:v>566.83000000000004</c:v>
                </c:pt>
                <c:pt idx="1965">
                  <c:v>566.83000000000004</c:v>
                </c:pt>
                <c:pt idx="1966">
                  <c:v>566.82000000000005</c:v>
                </c:pt>
                <c:pt idx="1967">
                  <c:v>566.82000000000005</c:v>
                </c:pt>
                <c:pt idx="1968">
                  <c:v>566.82000000000005</c:v>
                </c:pt>
                <c:pt idx="1969">
                  <c:v>566.82000000000005</c:v>
                </c:pt>
                <c:pt idx="1970">
                  <c:v>566.82000000000005</c:v>
                </c:pt>
                <c:pt idx="1971">
                  <c:v>566.82000000000005</c:v>
                </c:pt>
                <c:pt idx="1972">
                  <c:v>566.80999999999995</c:v>
                </c:pt>
                <c:pt idx="1973">
                  <c:v>566.79999999999995</c:v>
                </c:pt>
                <c:pt idx="1974">
                  <c:v>566.79999999999995</c:v>
                </c:pt>
                <c:pt idx="1975">
                  <c:v>566.79999999999995</c:v>
                </c:pt>
                <c:pt idx="1976">
                  <c:v>566.79999999999995</c:v>
                </c:pt>
                <c:pt idx="1977">
                  <c:v>566.79999999999995</c:v>
                </c:pt>
                <c:pt idx="1978">
                  <c:v>566.79999999999995</c:v>
                </c:pt>
                <c:pt idx="1979">
                  <c:v>566.79999999999995</c:v>
                </c:pt>
                <c:pt idx="1980">
                  <c:v>566.79</c:v>
                </c:pt>
                <c:pt idx="1981">
                  <c:v>566.79</c:v>
                </c:pt>
                <c:pt idx="1982">
                  <c:v>566.79</c:v>
                </c:pt>
                <c:pt idx="1983">
                  <c:v>566.79</c:v>
                </c:pt>
                <c:pt idx="1984">
                  <c:v>566.79</c:v>
                </c:pt>
                <c:pt idx="1985">
                  <c:v>566.79</c:v>
                </c:pt>
                <c:pt idx="1986">
                  <c:v>566.78</c:v>
                </c:pt>
                <c:pt idx="1987">
                  <c:v>566.78</c:v>
                </c:pt>
                <c:pt idx="1988">
                  <c:v>566.78</c:v>
                </c:pt>
                <c:pt idx="1989">
                  <c:v>566.78</c:v>
                </c:pt>
                <c:pt idx="1990">
                  <c:v>566.78</c:v>
                </c:pt>
                <c:pt idx="1991">
                  <c:v>566.78</c:v>
                </c:pt>
                <c:pt idx="1992">
                  <c:v>566.78</c:v>
                </c:pt>
                <c:pt idx="1993">
                  <c:v>566.78</c:v>
                </c:pt>
                <c:pt idx="1994">
                  <c:v>566.77</c:v>
                </c:pt>
                <c:pt idx="1995">
                  <c:v>566.77</c:v>
                </c:pt>
                <c:pt idx="1996">
                  <c:v>566.77</c:v>
                </c:pt>
                <c:pt idx="1997">
                  <c:v>566.77</c:v>
                </c:pt>
                <c:pt idx="1998">
                  <c:v>566.77</c:v>
                </c:pt>
                <c:pt idx="1999">
                  <c:v>566.77</c:v>
                </c:pt>
                <c:pt idx="2000">
                  <c:v>566.77</c:v>
                </c:pt>
                <c:pt idx="2001">
                  <c:v>566.77</c:v>
                </c:pt>
                <c:pt idx="2002">
                  <c:v>566.76</c:v>
                </c:pt>
                <c:pt idx="2003">
                  <c:v>566.76</c:v>
                </c:pt>
                <c:pt idx="2004">
                  <c:v>566.76</c:v>
                </c:pt>
                <c:pt idx="2005">
                  <c:v>566.76</c:v>
                </c:pt>
                <c:pt idx="2006">
                  <c:v>566.76</c:v>
                </c:pt>
                <c:pt idx="2007">
                  <c:v>566.76</c:v>
                </c:pt>
                <c:pt idx="2008">
                  <c:v>566.76</c:v>
                </c:pt>
                <c:pt idx="2009">
                  <c:v>566.76</c:v>
                </c:pt>
                <c:pt idx="2010">
                  <c:v>566.76</c:v>
                </c:pt>
                <c:pt idx="2011">
                  <c:v>566.75</c:v>
                </c:pt>
                <c:pt idx="2012">
                  <c:v>566.75</c:v>
                </c:pt>
                <c:pt idx="2013">
                  <c:v>566.75</c:v>
                </c:pt>
                <c:pt idx="2014">
                  <c:v>566.75</c:v>
                </c:pt>
                <c:pt idx="2015">
                  <c:v>566.75</c:v>
                </c:pt>
                <c:pt idx="2016">
                  <c:v>566.75</c:v>
                </c:pt>
                <c:pt idx="2017">
                  <c:v>566.75</c:v>
                </c:pt>
                <c:pt idx="2018">
                  <c:v>566.75</c:v>
                </c:pt>
                <c:pt idx="2019">
                  <c:v>566.75</c:v>
                </c:pt>
                <c:pt idx="2020">
                  <c:v>566.75</c:v>
                </c:pt>
                <c:pt idx="2021">
                  <c:v>566.74</c:v>
                </c:pt>
                <c:pt idx="2022">
                  <c:v>566.74</c:v>
                </c:pt>
                <c:pt idx="2023">
                  <c:v>566.74</c:v>
                </c:pt>
                <c:pt idx="2024">
                  <c:v>566.74</c:v>
                </c:pt>
                <c:pt idx="2025">
                  <c:v>566.74</c:v>
                </c:pt>
                <c:pt idx="2026">
                  <c:v>566.74</c:v>
                </c:pt>
                <c:pt idx="2027">
                  <c:v>566.74</c:v>
                </c:pt>
                <c:pt idx="2028">
                  <c:v>566.74</c:v>
                </c:pt>
                <c:pt idx="2029">
                  <c:v>566.74</c:v>
                </c:pt>
                <c:pt idx="2030">
                  <c:v>566.74</c:v>
                </c:pt>
                <c:pt idx="2031">
                  <c:v>566.74</c:v>
                </c:pt>
                <c:pt idx="2032">
                  <c:v>566.73</c:v>
                </c:pt>
                <c:pt idx="2033">
                  <c:v>566.73</c:v>
                </c:pt>
                <c:pt idx="2034">
                  <c:v>566.73</c:v>
                </c:pt>
                <c:pt idx="2035">
                  <c:v>566.73</c:v>
                </c:pt>
                <c:pt idx="2036">
                  <c:v>566.73</c:v>
                </c:pt>
                <c:pt idx="2037">
                  <c:v>566.73</c:v>
                </c:pt>
                <c:pt idx="2038">
                  <c:v>566.73</c:v>
                </c:pt>
                <c:pt idx="2039">
                  <c:v>566.73</c:v>
                </c:pt>
                <c:pt idx="2040">
                  <c:v>566.73</c:v>
                </c:pt>
                <c:pt idx="2041">
                  <c:v>566.73</c:v>
                </c:pt>
                <c:pt idx="2042">
                  <c:v>566.73</c:v>
                </c:pt>
                <c:pt idx="2043">
                  <c:v>566.73</c:v>
                </c:pt>
                <c:pt idx="2044">
                  <c:v>566.72</c:v>
                </c:pt>
                <c:pt idx="2045">
                  <c:v>566.72</c:v>
                </c:pt>
                <c:pt idx="2046">
                  <c:v>566.72</c:v>
                </c:pt>
                <c:pt idx="2047">
                  <c:v>566.72</c:v>
                </c:pt>
                <c:pt idx="2048">
                  <c:v>566.72</c:v>
                </c:pt>
                <c:pt idx="2049">
                  <c:v>566.72</c:v>
                </c:pt>
                <c:pt idx="2050">
                  <c:v>566.72</c:v>
                </c:pt>
                <c:pt idx="2051">
                  <c:v>566.72</c:v>
                </c:pt>
                <c:pt idx="2052">
                  <c:v>566.72</c:v>
                </c:pt>
                <c:pt idx="2053">
                  <c:v>566.72</c:v>
                </c:pt>
                <c:pt idx="2054">
                  <c:v>566.72</c:v>
                </c:pt>
                <c:pt idx="2055">
                  <c:v>566.72</c:v>
                </c:pt>
                <c:pt idx="2056">
                  <c:v>566.72</c:v>
                </c:pt>
                <c:pt idx="2057">
                  <c:v>566.72</c:v>
                </c:pt>
                <c:pt idx="2058">
                  <c:v>566.71</c:v>
                </c:pt>
                <c:pt idx="2059">
                  <c:v>566.71</c:v>
                </c:pt>
                <c:pt idx="2060">
                  <c:v>566.71</c:v>
                </c:pt>
                <c:pt idx="2061">
                  <c:v>566.71</c:v>
                </c:pt>
                <c:pt idx="2062">
                  <c:v>566.71</c:v>
                </c:pt>
                <c:pt idx="2063">
                  <c:v>566.71</c:v>
                </c:pt>
                <c:pt idx="2064">
                  <c:v>566.71</c:v>
                </c:pt>
                <c:pt idx="2065">
                  <c:v>566.71</c:v>
                </c:pt>
                <c:pt idx="2066">
                  <c:v>566.71</c:v>
                </c:pt>
                <c:pt idx="2067">
                  <c:v>566.71</c:v>
                </c:pt>
                <c:pt idx="2068">
                  <c:v>566.71</c:v>
                </c:pt>
                <c:pt idx="2069">
                  <c:v>566.71</c:v>
                </c:pt>
                <c:pt idx="2070">
                  <c:v>566.71</c:v>
                </c:pt>
                <c:pt idx="2071">
                  <c:v>566.70000000000005</c:v>
                </c:pt>
                <c:pt idx="2072">
                  <c:v>566.70000000000005</c:v>
                </c:pt>
                <c:pt idx="2073">
                  <c:v>566.70000000000005</c:v>
                </c:pt>
                <c:pt idx="2074">
                  <c:v>566.70000000000005</c:v>
                </c:pt>
                <c:pt idx="2075">
                  <c:v>566.70000000000005</c:v>
                </c:pt>
                <c:pt idx="2076">
                  <c:v>566.70000000000005</c:v>
                </c:pt>
                <c:pt idx="2077">
                  <c:v>566.70000000000005</c:v>
                </c:pt>
                <c:pt idx="2078">
                  <c:v>566.70000000000005</c:v>
                </c:pt>
                <c:pt idx="2079">
                  <c:v>566.70000000000005</c:v>
                </c:pt>
                <c:pt idx="2080">
                  <c:v>566.70000000000005</c:v>
                </c:pt>
                <c:pt idx="2081">
                  <c:v>566.70000000000005</c:v>
                </c:pt>
                <c:pt idx="2082">
                  <c:v>566.70000000000005</c:v>
                </c:pt>
                <c:pt idx="2083">
                  <c:v>566.69000000000005</c:v>
                </c:pt>
                <c:pt idx="2084">
                  <c:v>566.69000000000005</c:v>
                </c:pt>
                <c:pt idx="2085">
                  <c:v>566.69000000000005</c:v>
                </c:pt>
                <c:pt idx="2086">
                  <c:v>566.69000000000005</c:v>
                </c:pt>
                <c:pt idx="2087">
                  <c:v>566.69000000000005</c:v>
                </c:pt>
                <c:pt idx="2088">
                  <c:v>566.69000000000005</c:v>
                </c:pt>
                <c:pt idx="2089">
                  <c:v>566.69000000000005</c:v>
                </c:pt>
                <c:pt idx="2090">
                  <c:v>566.69000000000005</c:v>
                </c:pt>
                <c:pt idx="2091">
                  <c:v>566.69000000000005</c:v>
                </c:pt>
                <c:pt idx="2092">
                  <c:v>566.69000000000005</c:v>
                </c:pt>
                <c:pt idx="2093">
                  <c:v>566.69000000000005</c:v>
                </c:pt>
                <c:pt idx="2094">
                  <c:v>566.69000000000005</c:v>
                </c:pt>
                <c:pt idx="2095">
                  <c:v>566.67999999999995</c:v>
                </c:pt>
                <c:pt idx="2096">
                  <c:v>566.67999999999995</c:v>
                </c:pt>
                <c:pt idx="2097">
                  <c:v>566.67999999999995</c:v>
                </c:pt>
                <c:pt idx="2098">
                  <c:v>566.67999999999995</c:v>
                </c:pt>
                <c:pt idx="2099">
                  <c:v>566.67999999999995</c:v>
                </c:pt>
                <c:pt idx="2100">
                  <c:v>566.67999999999995</c:v>
                </c:pt>
                <c:pt idx="2101">
                  <c:v>566.67999999999995</c:v>
                </c:pt>
                <c:pt idx="2102">
                  <c:v>566.67999999999995</c:v>
                </c:pt>
                <c:pt idx="2103">
                  <c:v>566.67999999999995</c:v>
                </c:pt>
                <c:pt idx="2104">
                  <c:v>566.67999999999995</c:v>
                </c:pt>
                <c:pt idx="2105">
                  <c:v>566.67999999999995</c:v>
                </c:pt>
                <c:pt idx="2106">
                  <c:v>566.67999999999995</c:v>
                </c:pt>
                <c:pt idx="2107">
                  <c:v>566.67999999999995</c:v>
                </c:pt>
                <c:pt idx="2108">
                  <c:v>566.67999999999995</c:v>
                </c:pt>
                <c:pt idx="2109">
                  <c:v>566.66999999999996</c:v>
                </c:pt>
                <c:pt idx="2110">
                  <c:v>566.66999999999996</c:v>
                </c:pt>
                <c:pt idx="2111">
                  <c:v>566.66999999999996</c:v>
                </c:pt>
                <c:pt idx="2112">
                  <c:v>566.66999999999996</c:v>
                </c:pt>
                <c:pt idx="2113">
                  <c:v>566.66999999999996</c:v>
                </c:pt>
                <c:pt idx="2114">
                  <c:v>566.66999999999996</c:v>
                </c:pt>
                <c:pt idx="2115">
                  <c:v>566.66999999999996</c:v>
                </c:pt>
                <c:pt idx="2116">
                  <c:v>566.66999999999996</c:v>
                </c:pt>
                <c:pt idx="2117">
                  <c:v>566.66999999999996</c:v>
                </c:pt>
                <c:pt idx="2118">
                  <c:v>566.66999999999996</c:v>
                </c:pt>
                <c:pt idx="2119">
                  <c:v>566.66999999999996</c:v>
                </c:pt>
                <c:pt idx="2120">
                  <c:v>566.66999999999996</c:v>
                </c:pt>
                <c:pt idx="2121">
                  <c:v>566.66999999999996</c:v>
                </c:pt>
                <c:pt idx="2122">
                  <c:v>566.66999999999996</c:v>
                </c:pt>
                <c:pt idx="2123">
                  <c:v>566.66</c:v>
                </c:pt>
                <c:pt idx="2124">
                  <c:v>566.66</c:v>
                </c:pt>
                <c:pt idx="2125">
                  <c:v>566.66</c:v>
                </c:pt>
                <c:pt idx="2126">
                  <c:v>566.66</c:v>
                </c:pt>
                <c:pt idx="2127">
                  <c:v>566.66</c:v>
                </c:pt>
                <c:pt idx="2128">
                  <c:v>566.66</c:v>
                </c:pt>
                <c:pt idx="2129">
                  <c:v>566.66</c:v>
                </c:pt>
                <c:pt idx="2130">
                  <c:v>566.66</c:v>
                </c:pt>
                <c:pt idx="2131">
                  <c:v>566.66</c:v>
                </c:pt>
                <c:pt idx="2132">
                  <c:v>566.66</c:v>
                </c:pt>
                <c:pt idx="2133">
                  <c:v>566.66</c:v>
                </c:pt>
                <c:pt idx="2134">
                  <c:v>566.66</c:v>
                </c:pt>
                <c:pt idx="2135">
                  <c:v>566.66</c:v>
                </c:pt>
                <c:pt idx="2136">
                  <c:v>566.66</c:v>
                </c:pt>
                <c:pt idx="2137">
                  <c:v>566.65</c:v>
                </c:pt>
                <c:pt idx="2138">
                  <c:v>566.65</c:v>
                </c:pt>
                <c:pt idx="2139">
                  <c:v>566.65</c:v>
                </c:pt>
                <c:pt idx="2140">
                  <c:v>566.65</c:v>
                </c:pt>
                <c:pt idx="2141">
                  <c:v>566.65</c:v>
                </c:pt>
                <c:pt idx="2142">
                  <c:v>566.65</c:v>
                </c:pt>
                <c:pt idx="2143">
                  <c:v>566.65</c:v>
                </c:pt>
                <c:pt idx="2144">
                  <c:v>566.65</c:v>
                </c:pt>
                <c:pt idx="2145">
                  <c:v>566.65</c:v>
                </c:pt>
                <c:pt idx="2146">
                  <c:v>566.65</c:v>
                </c:pt>
                <c:pt idx="2147">
                  <c:v>566.65</c:v>
                </c:pt>
                <c:pt idx="2148">
                  <c:v>566.65</c:v>
                </c:pt>
                <c:pt idx="2149">
                  <c:v>566.65</c:v>
                </c:pt>
                <c:pt idx="2150">
                  <c:v>566.65</c:v>
                </c:pt>
                <c:pt idx="2151">
                  <c:v>566.64</c:v>
                </c:pt>
                <c:pt idx="2152">
                  <c:v>566.64</c:v>
                </c:pt>
                <c:pt idx="2153">
                  <c:v>566.64</c:v>
                </c:pt>
                <c:pt idx="2154">
                  <c:v>566.64</c:v>
                </c:pt>
                <c:pt idx="2155">
                  <c:v>566.64</c:v>
                </c:pt>
                <c:pt idx="2156">
                  <c:v>566.64</c:v>
                </c:pt>
                <c:pt idx="2157">
                  <c:v>566.64</c:v>
                </c:pt>
                <c:pt idx="2158">
                  <c:v>566.64</c:v>
                </c:pt>
                <c:pt idx="2159">
                  <c:v>566.64</c:v>
                </c:pt>
                <c:pt idx="2160">
                  <c:v>566.64</c:v>
                </c:pt>
                <c:pt idx="2161">
                  <c:v>566.64</c:v>
                </c:pt>
                <c:pt idx="2162">
                  <c:v>566.64</c:v>
                </c:pt>
                <c:pt idx="2163">
                  <c:v>566.64</c:v>
                </c:pt>
                <c:pt idx="2164">
                  <c:v>566.64</c:v>
                </c:pt>
                <c:pt idx="2165">
                  <c:v>566.63</c:v>
                </c:pt>
                <c:pt idx="2166">
                  <c:v>566.63</c:v>
                </c:pt>
                <c:pt idx="2167">
                  <c:v>566.63</c:v>
                </c:pt>
                <c:pt idx="2168">
                  <c:v>566.63</c:v>
                </c:pt>
                <c:pt idx="2169">
                  <c:v>566.63</c:v>
                </c:pt>
                <c:pt idx="2170">
                  <c:v>566.63</c:v>
                </c:pt>
                <c:pt idx="2171">
                  <c:v>566.63</c:v>
                </c:pt>
                <c:pt idx="2172">
                  <c:v>566.63</c:v>
                </c:pt>
                <c:pt idx="2173">
                  <c:v>566.63</c:v>
                </c:pt>
                <c:pt idx="2174">
                  <c:v>566.63</c:v>
                </c:pt>
                <c:pt idx="2175">
                  <c:v>566.63</c:v>
                </c:pt>
                <c:pt idx="2176">
                  <c:v>566.63</c:v>
                </c:pt>
                <c:pt idx="2177">
                  <c:v>566.63</c:v>
                </c:pt>
                <c:pt idx="2178">
                  <c:v>566.63</c:v>
                </c:pt>
                <c:pt idx="2179">
                  <c:v>566.63</c:v>
                </c:pt>
                <c:pt idx="2180">
                  <c:v>566.62</c:v>
                </c:pt>
                <c:pt idx="2181">
                  <c:v>566.62</c:v>
                </c:pt>
                <c:pt idx="2182">
                  <c:v>566.62</c:v>
                </c:pt>
                <c:pt idx="2183">
                  <c:v>566.62</c:v>
                </c:pt>
                <c:pt idx="2184">
                  <c:v>566.62</c:v>
                </c:pt>
                <c:pt idx="2185">
                  <c:v>566.62</c:v>
                </c:pt>
                <c:pt idx="2186">
                  <c:v>566.62</c:v>
                </c:pt>
                <c:pt idx="2187">
                  <c:v>566.62</c:v>
                </c:pt>
                <c:pt idx="2188">
                  <c:v>566.62</c:v>
                </c:pt>
                <c:pt idx="2189">
                  <c:v>566.62</c:v>
                </c:pt>
                <c:pt idx="2190">
                  <c:v>566.62</c:v>
                </c:pt>
                <c:pt idx="2191">
                  <c:v>566.62</c:v>
                </c:pt>
                <c:pt idx="2192">
                  <c:v>566.62</c:v>
                </c:pt>
                <c:pt idx="2193">
                  <c:v>566.62</c:v>
                </c:pt>
                <c:pt idx="2194">
                  <c:v>566.62</c:v>
                </c:pt>
                <c:pt idx="2195">
                  <c:v>566.62</c:v>
                </c:pt>
                <c:pt idx="2196">
                  <c:v>566.61</c:v>
                </c:pt>
                <c:pt idx="2197">
                  <c:v>566.61</c:v>
                </c:pt>
                <c:pt idx="2198">
                  <c:v>566.61</c:v>
                </c:pt>
                <c:pt idx="2199">
                  <c:v>566.61</c:v>
                </c:pt>
                <c:pt idx="2200">
                  <c:v>566.61</c:v>
                </c:pt>
                <c:pt idx="2201">
                  <c:v>566.61</c:v>
                </c:pt>
                <c:pt idx="2202">
                  <c:v>566.61</c:v>
                </c:pt>
                <c:pt idx="2203">
                  <c:v>566.61</c:v>
                </c:pt>
                <c:pt idx="2204">
                  <c:v>566.61</c:v>
                </c:pt>
                <c:pt idx="2205">
                  <c:v>566.61</c:v>
                </c:pt>
                <c:pt idx="2206">
                  <c:v>566.61</c:v>
                </c:pt>
                <c:pt idx="2207">
                  <c:v>566.61</c:v>
                </c:pt>
                <c:pt idx="2208">
                  <c:v>566.61</c:v>
                </c:pt>
                <c:pt idx="2209">
                  <c:v>566.61</c:v>
                </c:pt>
                <c:pt idx="2210">
                  <c:v>566.61</c:v>
                </c:pt>
                <c:pt idx="2211">
                  <c:v>566.61</c:v>
                </c:pt>
                <c:pt idx="2212">
                  <c:v>566.61</c:v>
                </c:pt>
                <c:pt idx="2213">
                  <c:v>566.61</c:v>
                </c:pt>
                <c:pt idx="2214">
                  <c:v>566.6</c:v>
                </c:pt>
                <c:pt idx="2215">
                  <c:v>566.6</c:v>
                </c:pt>
                <c:pt idx="2216">
                  <c:v>566.6</c:v>
                </c:pt>
                <c:pt idx="2217">
                  <c:v>566.6</c:v>
                </c:pt>
                <c:pt idx="2218">
                  <c:v>566.6</c:v>
                </c:pt>
                <c:pt idx="2219">
                  <c:v>566.6</c:v>
                </c:pt>
                <c:pt idx="2220">
                  <c:v>566.6</c:v>
                </c:pt>
                <c:pt idx="2221">
                  <c:v>566.6</c:v>
                </c:pt>
                <c:pt idx="2222">
                  <c:v>566.6</c:v>
                </c:pt>
                <c:pt idx="2223">
                  <c:v>566.6</c:v>
                </c:pt>
                <c:pt idx="2224">
                  <c:v>566.6</c:v>
                </c:pt>
                <c:pt idx="2225">
                  <c:v>566.6</c:v>
                </c:pt>
                <c:pt idx="2226">
                  <c:v>566.6</c:v>
                </c:pt>
                <c:pt idx="2227">
                  <c:v>566.6</c:v>
                </c:pt>
                <c:pt idx="2228">
                  <c:v>566.6</c:v>
                </c:pt>
                <c:pt idx="2229">
                  <c:v>566.6</c:v>
                </c:pt>
                <c:pt idx="2230">
                  <c:v>566.6</c:v>
                </c:pt>
                <c:pt idx="2231">
                  <c:v>566.6</c:v>
                </c:pt>
                <c:pt idx="2232">
                  <c:v>566.6</c:v>
                </c:pt>
                <c:pt idx="2233">
                  <c:v>566.6</c:v>
                </c:pt>
                <c:pt idx="2234">
                  <c:v>566.6</c:v>
                </c:pt>
                <c:pt idx="2235">
                  <c:v>566.59</c:v>
                </c:pt>
                <c:pt idx="2236">
                  <c:v>566.59</c:v>
                </c:pt>
                <c:pt idx="2237">
                  <c:v>566.59</c:v>
                </c:pt>
                <c:pt idx="2238">
                  <c:v>566.59</c:v>
                </c:pt>
                <c:pt idx="2239">
                  <c:v>566.59</c:v>
                </c:pt>
                <c:pt idx="2240">
                  <c:v>566.59</c:v>
                </c:pt>
                <c:pt idx="2241">
                  <c:v>566.59</c:v>
                </c:pt>
                <c:pt idx="2242">
                  <c:v>566.59</c:v>
                </c:pt>
                <c:pt idx="2243">
                  <c:v>566.59</c:v>
                </c:pt>
                <c:pt idx="2244">
                  <c:v>566.59</c:v>
                </c:pt>
                <c:pt idx="2245">
                  <c:v>566.59</c:v>
                </c:pt>
                <c:pt idx="2246">
                  <c:v>566.59</c:v>
                </c:pt>
                <c:pt idx="2247">
                  <c:v>566.59</c:v>
                </c:pt>
                <c:pt idx="2248">
                  <c:v>566.59</c:v>
                </c:pt>
                <c:pt idx="2249">
                  <c:v>566.59</c:v>
                </c:pt>
                <c:pt idx="2250">
                  <c:v>566.59</c:v>
                </c:pt>
                <c:pt idx="2251">
                  <c:v>566.59</c:v>
                </c:pt>
                <c:pt idx="2252">
                  <c:v>566.59</c:v>
                </c:pt>
                <c:pt idx="2253">
                  <c:v>566.59</c:v>
                </c:pt>
                <c:pt idx="2254">
                  <c:v>566.59</c:v>
                </c:pt>
                <c:pt idx="2255">
                  <c:v>566.59</c:v>
                </c:pt>
                <c:pt idx="2256">
                  <c:v>566.59</c:v>
                </c:pt>
                <c:pt idx="2257">
                  <c:v>566.59</c:v>
                </c:pt>
                <c:pt idx="2258">
                  <c:v>566.58000000000004</c:v>
                </c:pt>
                <c:pt idx="2259">
                  <c:v>566.58000000000004</c:v>
                </c:pt>
                <c:pt idx="2260">
                  <c:v>566.58000000000004</c:v>
                </c:pt>
                <c:pt idx="2261">
                  <c:v>566.58000000000004</c:v>
                </c:pt>
                <c:pt idx="2262">
                  <c:v>566.58000000000004</c:v>
                </c:pt>
                <c:pt idx="2263">
                  <c:v>566.58000000000004</c:v>
                </c:pt>
                <c:pt idx="2264">
                  <c:v>566.58000000000004</c:v>
                </c:pt>
                <c:pt idx="2265">
                  <c:v>566.58000000000004</c:v>
                </c:pt>
                <c:pt idx="2266">
                  <c:v>566.58000000000004</c:v>
                </c:pt>
                <c:pt idx="2267">
                  <c:v>566.58000000000004</c:v>
                </c:pt>
                <c:pt idx="2268">
                  <c:v>566.58000000000004</c:v>
                </c:pt>
                <c:pt idx="2269">
                  <c:v>566.58000000000004</c:v>
                </c:pt>
                <c:pt idx="2270">
                  <c:v>566.58000000000004</c:v>
                </c:pt>
                <c:pt idx="2271">
                  <c:v>566.58000000000004</c:v>
                </c:pt>
                <c:pt idx="2272">
                  <c:v>566.58000000000004</c:v>
                </c:pt>
                <c:pt idx="2273">
                  <c:v>566.58000000000004</c:v>
                </c:pt>
                <c:pt idx="2274">
                  <c:v>566.58000000000004</c:v>
                </c:pt>
                <c:pt idx="2275">
                  <c:v>566.58000000000004</c:v>
                </c:pt>
                <c:pt idx="2276">
                  <c:v>566.58000000000004</c:v>
                </c:pt>
                <c:pt idx="2277">
                  <c:v>566.58000000000004</c:v>
                </c:pt>
                <c:pt idx="2278">
                  <c:v>566.58000000000004</c:v>
                </c:pt>
                <c:pt idx="2279">
                  <c:v>566.58000000000004</c:v>
                </c:pt>
                <c:pt idx="2280">
                  <c:v>566.58000000000004</c:v>
                </c:pt>
                <c:pt idx="2281">
                  <c:v>566.58000000000004</c:v>
                </c:pt>
                <c:pt idx="2282">
                  <c:v>566.57000000000005</c:v>
                </c:pt>
                <c:pt idx="2283">
                  <c:v>566.57000000000005</c:v>
                </c:pt>
                <c:pt idx="2284">
                  <c:v>566.57000000000005</c:v>
                </c:pt>
                <c:pt idx="2285">
                  <c:v>566.57000000000005</c:v>
                </c:pt>
                <c:pt idx="2286">
                  <c:v>566.57000000000005</c:v>
                </c:pt>
                <c:pt idx="2287">
                  <c:v>566.57000000000005</c:v>
                </c:pt>
                <c:pt idx="2288">
                  <c:v>566.57000000000005</c:v>
                </c:pt>
                <c:pt idx="2289">
                  <c:v>566.57000000000005</c:v>
                </c:pt>
                <c:pt idx="2290">
                  <c:v>566.57000000000005</c:v>
                </c:pt>
                <c:pt idx="2291">
                  <c:v>566.57000000000005</c:v>
                </c:pt>
                <c:pt idx="2292">
                  <c:v>566.57000000000005</c:v>
                </c:pt>
                <c:pt idx="2293">
                  <c:v>566.57000000000005</c:v>
                </c:pt>
                <c:pt idx="2294">
                  <c:v>566.57000000000005</c:v>
                </c:pt>
                <c:pt idx="2295">
                  <c:v>566.57000000000005</c:v>
                </c:pt>
                <c:pt idx="2296">
                  <c:v>566.57000000000005</c:v>
                </c:pt>
                <c:pt idx="2297">
                  <c:v>566.57000000000005</c:v>
                </c:pt>
                <c:pt idx="2298">
                  <c:v>566.55999999999995</c:v>
                </c:pt>
                <c:pt idx="2299">
                  <c:v>566.55999999999995</c:v>
                </c:pt>
                <c:pt idx="2300">
                  <c:v>566.55999999999995</c:v>
                </c:pt>
                <c:pt idx="2301">
                  <c:v>566.55999999999995</c:v>
                </c:pt>
                <c:pt idx="2302">
                  <c:v>566.55999999999995</c:v>
                </c:pt>
                <c:pt idx="2303">
                  <c:v>566.55999999999995</c:v>
                </c:pt>
                <c:pt idx="2304">
                  <c:v>566.55999999999995</c:v>
                </c:pt>
                <c:pt idx="2305">
                  <c:v>566.55999999999995</c:v>
                </c:pt>
                <c:pt idx="2306">
                  <c:v>566.55999999999995</c:v>
                </c:pt>
                <c:pt idx="2307">
                  <c:v>566.55999999999995</c:v>
                </c:pt>
                <c:pt idx="2308">
                  <c:v>566.55999999999995</c:v>
                </c:pt>
                <c:pt idx="2309">
                  <c:v>566.55999999999995</c:v>
                </c:pt>
                <c:pt idx="2310">
                  <c:v>566.55999999999995</c:v>
                </c:pt>
                <c:pt idx="2311">
                  <c:v>566.55999999999995</c:v>
                </c:pt>
                <c:pt idx="2312">
                  <c:v>566.55999999999995</c:v>
                </c:pt>
                <c:pt idx="2313">
                  <c:v>566.55999999999995</c:v>
                </c:pt>
                <c:pt idx="2314">
                  <c:v>566.55999999999995</c:v>
                </c:pt>
                <c:pt idx="2315">
                  <c:v>566.55999999999995</c:v>
                </c:pt>
                <c:pt idx="2316">
                  <c:v>566.55999999999995</c:v>
                </c:pt>
                <c:pt idx="2317">
                  <c:v>566.55999999999995</c:v>
                </c:pt>
                <c:pt idx="2318">
                  <c:v>566.55999999999995</c:v>
                </c:pt>
                <c:pt idx="2319">
                  <c:v>566.55999999999995</c:v>
                </c:pt>
                <c:pt idx="2320">
                  <c:v>566.55999999999995</c:v>
                </c:pt>
                <c:pt idx="2321">
                  <c:v>566.54999999999995</c:v>
                </c:pt>
                <c:pt idx="2322">
                  <c:v>566.54999999999995</c:v>
                </c:pt>
                <c:pt idx="2323">
                  <c:v>566.54999999999995</c:v>
                </c:pt>
                <c:pt idx="2324">
                  <c:v>566.54999999999995</c:v>
                </c:pt>
                <c:pt idx="2325">
                  <c:v>566.54999999999995</c:v>
                </c:pt>
                <c:pt idx="2326">
                  <c:v>566.54999999999995</c:v>
                </c:pt>
                <c:pt idx="2327">
                  <c:v>566.54999999999995</c:v>
                </c:pt>
                <c:pt idx="2328">
                  <c:v>566.54999999999995</c:v>
                </c:pt>
                <c:pt idx="2329">
                  <c:v>566.54999999999995</c:v>
                </c:pt>
                <c:pt idx="2330">
                  <c:v>566.54999999999995</c:v>
                </c:pt>
                <c:pt idx="2331">
                  <c:v>566.54999999999995</c:v>
                </c:pt>
                <c:pt idx="2332">
                  <c:v>566.54999999999995</c:v>
                </c:pt>
                <c:pt idx="2333">
                  <c:v>566.54999999999995</c:v>
                </c:pt>
                <c:pt idx="2334">
                  <c:v>566.54999999999995</c:v>
                </c:pt>
                <c:pt idx="2335">
                  <c:v>566.54999999999995</c:v>
                </c:pt>
                <c:pt idx="2336">
                  <c:v>566.54999999999995</c:v>
                </c:pt>
                <c:pt idx="2337">
                  <c:v>566.54999999999995</c:v>
                </c:pt>
                <c:pt idx="2338">
                  <c:v>566.54999999999995</c:v>
                </c:pt>
                <c:pt idx="2339">
                  <c:v>566.54999999999995</c:v>
                </c:pt>
                <c:pt idx="2340">
                  <c:v>566.54999999999995</c:v>
                </c:pt>
                <c:pt idx="2341">
                  <c:v>566.54999999999995</c:v>
                </c:pt>
                <c:pt idx="2342">
                  <c:v>566.54999999999995</c:v>
                </c:pt>
                <c:pt idx="2343">
                  <c:v>566.54999999999995</c:v>
                </c:pt>
                <c:pt idx="2344">
                  <c:v>566.54999999999995</c:v>
                </c:pt>
                <c:pt idx="2345">
                  <c:v>566.54999999999995</c:v>
                </c:pt>
                <c:pt idx="2346">
                  <c:v>566.54999999999995</c:v>
                </c:pt>
                <c:pt idx="2347">
                  <c:v>566.54999999999995</c:v>
                </c:pt>
                <c:pt idx="2348">
                  <c:v>566.54999999999995</c:v>
                </c:pt>
                <c:pt idx="2349">
                  <c:v>566.54999999999995</c:v>
                </c:pt>
                <c:pt idx="2350">
                  <c:v>566.54999999999995</c:v>
                </c:pt>
                <c:pt idx="2351">
                  <c:v>566.54</c:v>
                </c:pt>
                <c:pt idx="2352">
                  <c:v>566.54</c:v>
                </c:pt>
                <c:pt idx="2353">
                  <c:v>566.54</c:v>
                </c:pt>
                <c:pt idx="2354">
                  <c:v>566.54</c:v>
                </c:pt>
                <c:pt idx="2355">
                  <c:v>566.54</c:v>
                </c:pt>
                <c:pt idx="2356">
                  <c:v>566.54</c:v>
                </c:pt>
                <c:pt idx="2357">
                  <c:v>566.54</c:v>
                </c:pt>
                <c:pt idx="2358">
                  <c:v>566.54</c:v>
                </c:pt>
                <c:pt idx="2359">
                  <c:v>566.54</c:v>
                </c:pt>
                <c:pt idx="2360">
                  <c:v>566.54</c:v>
                </c:pt>
                <c:pt idx="2361">
                  <c:v>566.54</c:v>
                </c:pt>
                <c:pt idx="2362">
                  <c:v>566.54</c:v>
                </c:pt>
                <c:pt idx="2363">
                  <c:v>566.54</c:v>
                </c:pt>
                <c:pt idx="2364">
                  <c:v>566.54</c:v>
                </c:pt>
                <c:pt idx="2365">
                  <c:v>566.54</c:v>
                </c:pt>
                <c:pt idx="2366">
                  <c:v>566.54</c:v>
                </c:pt>
                <c:pt idx="2367">
                  <c:v>566.54</c:v>
                </c:pt>
                <c:pt idx="2368">
                  <c:v>566.54</c:v>
                </c:pt>
                <c:pt idx="2369">
                  <c:v>566.54</c:v>
                </c:pt>
                <c:pt idx="2370">
                  <c:v>566.54</c:v>
                </c:pt>
                <c:pt idx="2371">
                  <c:v>566.54</c:v>
                </c:pt>
                <c:pt idx="2372">
                  <c:v>566.54</c:v>
                </c:pt>
                <c:pt idx="2373">
                  <c:v>566.54</c:v>
                </c:pt>
                <c:pt idx="2374">
                  <c:v>566.54</c:v>
                </c:pt>
                <c:pt idx="2375">
                  <c:v>566.54</c:v>
                </c:pt>
                <c:pt idx="2376">
                  <c:v>566.54</c:v>
                </c:pt>
                <c:pt idx="2377">
                  <c:v>566.54</c:v>
                </c:pt>
                <c:pt idx="2378">
                  <c:v>566.54</c:v>
                </c:pt>
                <c:pt idx="2379">
                  <c:v>566.53</c:v>
                </c:pt>
                <c:pt idx="2380">
                  <c:v>566.53</c:v>
                </c:pt>
                <c:pt idx="2381">
                  <c:v>566.53</c:v>
                </c:pt>
                <c:pt idx="2382">
                  <c:v>566.53</c:v>
                </c:pt>
                <c:pt idx="2383">
                  <c:v>566.53</c:v>
                </c:pt>
                <c:pt idx="2384">
                  <c:v>566.53</c:v>
                </c:pt>
                <c:pt idx="2385">
                  <c:v>566.53</c:v>
                </c:pt>
                <c:pt idx="2386">
                  <c:v>566.53</c:v>
                </c:pt>
                <c:pt idx="2387">
                  <c:v>566.53</c:v>
                </c:pt>
                <c:pt idx="2388">
                  <c:v>566.53</c:v>
                </c:pt>
                <c:pt idx="2389">
                  <c:v>566.53</c:v>
                </c:pt>
                <c:pt idx="2390">
                  <c:v>566.53</c:v>
                </c:pt>
                <c:pt idx="2391">
                  <c:v>566.53</c:v>
                </c:pt>
                <c:pt idx="2392">
                  <c:v>566.53</c:v>
                </c:pt>
                <c:pt idx="2393">
                  <c:v>566.53</c:v>
                </c:pt>
                <c:pt idx="2394">
                  <c:v>566.53</c:v>
                </c:pt>
                <c:pt idx="2395">
                  <c:v>566.53</c:v>
                </c:pt>
                <c:pt idx="2396">
                  <c:v>566.53</c:v>
                </c:pt>
                <c:pt idx="2397">
                  <c:v>566.53</c:v>
                </c:pt>
                <c:pt idx="2398">
                  <c:v>566.53</c:v>
                </c:pt>
                <c:pt idx="2399">
                  <c:v>566.53</c:v>
                </c:pt>
                <c:pt idx="2400">
                  <c:v>566.53</c:v>
                </c:pt>
                <c:pt idx="2401">
                  <c:v>566.53</c:v>
                </c:pt>
                <c:pt idx="2402">
                  <c:v>566.53</c:v>
                </c:pt>
                <c:pt idx="2403">
                  <c:v>566.53</c:v>
                </c:pt>
                <c:pt idx="2404">
                  <c:v>566.53</c:v>
                </c:pt>
                <c:pt idx="2405">
                  <c:v>566.53</c:v>
                </c:pt>
                <c:pt idx="2406">
                  <c:v>566.53</c:v>
                </c:pt>
                <c:pt idx="2407">
                  <c:v>566.53</c:v>
                </c:pt>
                <c:pt idx="2408">
                  <c:v>566.52</c:v>
                </c:pt>
                <c:pt idx="2409">
                  <c:v>566.52</c:v>
                </c:pt>
                <c:pt idx="2410">
                  <c:v>566.52</c:v>
                </c:pt>
                <c:pt idx="2411">
                  <c:v>566.52</c:v>
                </c:pt>
                <c:pt idx="2412">
                  <c:v>566.52</c:v>
                </c:pt>
                <c:pt idx="2413">
                  <c:v>566.52</c:v>
                </c:pt>
                <c:pt idx="2414">
                  <c:v>566.52</c:v>
                </c:pt>
                <c:pt idx="2415">
                  <c:v>566.52</c:v>
                </c:pt>
                <c:pt idx="2416">
                  <c:v>566.52</c:v>
                </c:pt>
                <c:pt idx="2417">
                  <c:v>566.52</c:v>
                </c:pt>
                <c:pt idx="2418">
                  <c:v>566.52</c:v>
                </c:pt>
                <c:pt idx="2419">
                  <c:v>566.52</c:v>
                </c:pt>
                <c:pt idx="2420">
                  <c:v>566.52</c:v>
                </c:pt>
                <c:pt idx="2421">
                  <c:v>566.52</c:v>
                </c:pt>
                <c:pt idx="2422">
                  <c:v>566.52</c:v>
                </c:pt>
                <c:pt idx="2423">
                  <c:v>566.52</c:v>
                </c:pt>
                <c:pt idx="2424">
                  <c:v>566.52</c:v>
                </c:pt>
                <c:pt idx="2425">
                  <c:v>566.52</c:v>
                </c:pt>
                <c:pt idx="2426">
                  <c:v>566.52</c:v>
                </c:pt>
                <c:pt idx="2427">
                  <c:v>566.52</c:v>
                </c:pt>
                <c:pt idx="2428">
                  <c:v>566.52</c:v>
                </c:pt>
                <c:pt idx="2429">
                  <c:v>566.52</c:v>
                </c:pt>
                <c:pt idx="2430">
                  <c:v>566.52</c:v>
                </c:pt>
                <c:pt idx="2431">
                  <c:v>566.52</c:v>
                </c:pt>
                <c:pt idx="2432">
                  <c:v>566.52</c:v>
                </c:pt>
                <c:pt idx="2433">
                  <c:v>566.52</c:v>
                </c:pt>
                <c:pt idx="2434">
                  <c:v>566.52</c:v>
                </c:pt>
                <c:pt idx="2435">
                  <c:v>566.52</c:v>
                </c:pt>
                <c:pt idx="2436">
                  <c:v>566.52</c:v>
                </c:pt>
                <c:pt idx="2437">
                  <c:v>566.51</c:v>
                </c:pt>
                <c:pt idx="2438">
                  <c:v>566.51</c:v>
                </c:pt>
                <c:pt idx="2439">
                  <c:v>566.51</c:v>
                </c:pt>
                <c:pt idx="2440">
                  <c:v>566.51</c:v>
                </c:pt>
                <c:pt idx="2441">
                  <c:v>566.51</c:v>
                </c:pt>
                <c:pt idx="2442">
                  <c:v>566.51</c:v>
                </c:pt>
                <c:pt idx="2443">
                  <c:v>566.51</c:v>
                </c:pt>
                <c:pt idx="2444">
                  <c:v>566.51</c:v>
                </c:pt>
                <c:pt idx="2445">
                  <c:v>566.51</c:v>
                </c:pt>
                <c:pt idx="2446">
                  <c:v>566.51</c:v>
                </c:pt>
                <c:pt idx="2447">
                  <c:v>566.51</c:v>
                </c:pt>
                <c:pt idx="2448">
                  <c:v>566.51</c:v>
                </c:pt>
                <c:pt idx="2449">
                  <c:v>566.51</c:v>
                </c:pt>
                <c:pt idx="2450">
                  <c:v>566.51</c:v>
                </c:pt>
                <c:pt idx="2451">
                  <c:v>566.51</c:v>
                </c:pt>
                <c:pt idx="2452">
                  <c:v>566.52</c:v>
                </c:pt>
                <c:pt idx="2453">
                  <c:v>566.52</c:v>
                </c:pt>
                <c:pt idx="2454">
                  <c:v>566.52</c:v>
                </c:pt>
                <c:pt idx="2455">
                  <c:v>566.52</c:v>
                </c:pt>
                <c:pt idx="2456">
                  <c:v>566.51</c:v>
                </c:pt>
                <c:pt idx="2457">
                  <c:v>566.51</c:v>
                </c:pt>
                <c:pt idx="2458">
                  <c:v>566.51</c:v>
                </c:pt>
                <c:pt idx="2459">
                  <c:v>566.51</c:v>
                </c:pt>
                <c:pt idx="2460">
                  <c:v>566.51</c:v>
                </c:pt>
                <c:pt idx="2461">
                  <c:v>566.51</c:v>
                </c:pt>
                <c:pt idx="2462">
                  <c:v>566.51</c:v>
                </c:pt>
                <c:pt idx="2463">
                  <c:v>566.51</c:v>
                </c:pt>
                <c:pt idx="2464">
                  <c:v>566.51</c:v>
                </c:pt>
                <c:pt idx="2465">
                  <c:v>566.51</c:v>
                </c:pt>
                <c:pt idx="2466">
                  <c:v>566.51</c:v>
                </c:pt>
                <c:pt idx="2467">
                  <c:v>566.51</c:v>
                </c:pt>
                <c:pt idx="2468">
                  <c:v>566.51</c:v>
                </c:pt>
                <c:pt idx="2469">
                  <c:v>566.51</c:v>
                </c:pt>
                <c:pt idx="2470">
                  <c:v>566.51</c:v>
                </c:pt>
                <c:pt idx="2471">
                  <c:v>566.51</c:v>
                </c:pt>
                <c:pt idx="2472">
                  <c:v>566.51</c:v>
                </c:pt>
                <c:pt idx="2473">
                  <c:v>566.51</c:v>
                </c:pt>
                <c:pt idx="2474">
                  <c:v>566.51</c:v>
                </c:pt>
                <c:pt idx="2475">
                  <c:v>566.51</c:v>
                </c:pt>
                <c:pt idx="2476">
                  <c:v>566.51</c:v>
                </c:pt>
                <c:pt idx="2477">
                  <c:v>566.5</c:v>
                </c:pt>
                <c:pt idx="2478">
                  <c:v>566.5</c:v>
                </c:pt>
                <c:pt idx="2479">
                  <c:v>566.5</c:v>
                </c:pt>
                <c:pt idx="2480">
                  <c:v>566.5</c:v>
                </c:pt>
                <c:pt idx="2481">
                  <c:v>566.5</c:v>
                </c:pt>
                <c:pt idx="2482">
                  <c:v>566.5</c:v>
                </c:pt>
                <c:pt idx="2483">
                  <c:v>566.5</c:v>
                </c:pt>
                <c:pt idx="2484">
                  <c:v>566.5</c:v>
                </c:pt>
                <c:pt idx="2485">
                  <c:v>566.5</c:v>
                </c:pt>
                <c:pt idx="2486">
                  <c:v>566.5</c:v>
                </c:pt>
                <c:pt idx="2487">
                  <c:v>566.5</c:v>
                </c:pt>
                <c:pt idx="2488">
                  <c:v>566.5</c:v>
                </c:pt>
                <c:pt idx="2489">
                  <c:v>566.5</c:v>
                </c:pt>
                <c:pt idx="2490">
                  <c:v>566.5</c:v>
                </c:pt>
                <c:pt idx="2491">
                  <c:v>566.5</c:v>
                </c:pt>
                <c:pt idx="2492">
                  <c:v>566.5</c:v>
                </c:pt>
                <c:pt idx="2493">
                  <c:v>566.5</c:v>
                </c:pt>
                <c:pt idx="2494">
                  <c:v>566.5</c:v>
                </c:pt>
                <c:pt idx="2495">
                  <c:v>566.5</c:v>
                </c:pt>
                <c:pt idx="2496">
                  <c:v>566.5</c:v>
                </c:pt>
                <c:pt idx="2497">
                  <c:v>566.5</c:v>
                </c:pt>
                <c:pt idx="2498">
                  <c:v>566.5</c:v>
                </c:pt>
                <c:pt idx="2499">
                  <c:v>566.5</c:v>
                </c:pt>
                <c:pt idx="2500">
                  <c:v>566.5</c:v>
                </c:pt>
                <c:pt idx="2501">
                  <c:v>566.5</c:v>
                </c:pt>
                <c:pt idx="2502">
                  <c:v>566.5</c:v>
                </c:pt>
                <c:pt idx="2503">
                  <c:v>566.5</c:v>
                </c:pt>
                <c:pt idx="2504">
                  <c:v>566.5</c:v>
                </c:pt>
                <c:pt idx="2505">
                  <c:v>566.5</c:v>
                </c:pt>
                <c:pt idx="2506">
                  <c:v>566.5</c:v>
                </c:pt>
                <c:pt idx="2507">
                  <c:v>566.5</c:v>
                </c:pt>
                <c:pt idx="2508">
                  <c:v>566.5</c:v>
                </c:pt>
                <c:pt idx="2509">
                  <c:v>566.5</c:v>
                </c:pt>
                <c:pt idx="2510">
                  <c:v>566.5</c:v>
                </c:pt>
                <c:pt idx="2511">
                  <c:v>566.5</c:v>
                </c:pt>
                <c:pt idx="2512">
                  <c:v>566.5</c:v>
                </c:pt>
                <c:pt idx="2513">
                  <c:v>566.5</c:v>
                </c:pt>
                <c:pt idx="2514">
                  <c:v>566.5</c:v>
                </c:pt>
                <c:pt idx="2515">
                  <c:v>566.5</c:v>
                </c:pt>
                <c:pt idx="2516">
                  <c:v>566.5</c:v>
                </c:pt>
                <c:pt idx="2517">
                  <c:v>566.5</c:v>
                </c:pt>
                <c:pt idx="2518">
                  <c:v>566.5</c:v>
                </c:pt>
                <c:pt idx="2519">
                  <c:v>566.5</c:v>
                </c:pt>
                <c:pt idx="2520">
                  <c:v>566.5</c:v>
                </c:pt>
                <c:pt idx="2521">
                  <c:v>566.5</c:v>
                </c:pt>
                <c:pt idx="2522">
                  <c:v>566.5</c:v>
                </c:pt>
                <c:pt idx="2523">
                  <c:v>566.5</c:v>
                </c:pt>
                <c:pt idx="2524">
                  <c:v>566.5</c:v>
                </c:pt>
                <c:pt idx="2525">
                  <c:v>566.5</c:v>
                </c:pt>
                <c:pt idx="2526">
                  <c:v>566.5</c:v>
                </c:pt>
                <c:pt idx="2527">
                  <c:v>566.5</c:v>
                </c:pt>
                <c:pt idx="2528">
                  <c:v>566.5</c:v>
                </c:pt>
                <c:pt idx="2529">
                  <c:v>566.49</c:v>
                </c:pt>
                <c:pt idx="2530">
                  <c:v>566.49</c:v>
                </c:pt>
                <c:pt idx="2531">
                  <c:v>566.49</c:v>
                </c:pt>
                <c:pt idx="2532">
                  <c:v>566.49</c:v>
                </c:pt>
                <c:pt idx="2533">
                  <c:v>566.49</c:v>
                </c:pt>
                <c:pt idx="2534">
                  <c:v>566.49</c:v>
                </c:pt>
                <c:pt idx="2535">
                  <c:v>566.49</c:v>
                </c:pt>
                <c:pt idx="2536">
                  <c:v>566.49</c:v>
                </c:pt>
                <c:pt idx="2537">
                  <c:v>566.49</c:v>
                </c:pt>
                <c:pt idx="2538">
                  <c:v>566.49</c:v>
                </c:pt>
                <c:pt idx="2539">
                  <c:v>566.49</c:v>
                </c:pt>
                <c:pt idx="2540">
                  <c:v>566.49</c:v>
                </c:pt>
                <c:pt idx="2541">
                  <c:v>566.49</c:v>
                </c:pt>
                <c:pt idx="2542">
                  <c:v>566.49</c:v>
                </c:pt>
                <c:pt idx="2543">
                  <c:v>566.49</c:v>
                </c:pt>
                <c:pt idx="2544">
                  <c:v>566.49</c:v>
                </c:pt>
                <c:pt idx="2545">
                  <c:v>566.49</c:v>
                </c:pt>
                <c:pt idx="2546">
                  <c:v>566.49</c:v>
                </c:pt>
                <c:pt idx="2547">
                  <c:v>566.49</c:v>
                </c:pt>
                <c:pt idx="2548">
                  <c:v>566.49</c:v>
                </c:pt>
                <c:pt idx="2549">
                  <c:v>566.49</c:v>
                </c:pt>
                <c:pt idx="2550">
                  <c:v>566.49</c:v>
                </c:pt>
                <c:pt idx="2551">
                  <c:v>566.49</c:v>
                </c:pt>
                <c:pt idx="2552">
                  <c:v>566.49</c:v>
                </c:pt>
                <c:pt idx="2553">
                  <c:v>566.49</c:v>
                </c:pt>
                <c:pt idx="2554">
                  <c:v>566.49</c:v>
                </c:pt>
                <c:pt idx="2555">
                  <c:v>566.49</c:v>
                </c:pt>
                <c:pt idx="2556">
                  <c:v>566.49</c:v>
                </c:pt>
                <c:pt idx="2557">
                  <c:v>566.49</c:v>
                </c:pt>
                <c:pt idx="2558">
                  <c:v>566.49</c:v>
                </c:pt>
                <c:pt idx="2559">
                  <c:v>566.49</c:v>
                </c:pt>
                <c:pt idx="2560">
                  <c:v>566.49</c:v>
                </c:pt>
                <c:pt idx="2561">
                  <c:v>566.49</c:v>
                </c:pt>
                <c:pt idx="2562">
                  <c:v>566.49</c:v>
                </c:pt>
                <c:pt idx="2563">
                  <c:v>566.49</c:v>
                </c:pt>
                <c:pt idx="2564">
                  <c:v>566.49</c:v>
                </c:pt>
                <c:pt idx="2565">
                  <c:v>566.49</c:v>
                </c:pt>
                <c:pt idx="2566">
                  <c:v>566.49</c:v>
                </c:pt>
                <c:pt idx="2567">
                  <c:v>566.49</c:v>
                </c:pt>
                <c:pt idx="2568">
                  <c:v>566.49</c:v>
                </c:pt>
                <c:pt idx="2569">
                  <c:v>566.49</c:v>
                </c:pt>
                <c:pt idx="2570">
                  <c:v>566.49</c:v>
                </c:pt>
                <c:pt idx="2571">
                  <c:v>566.49</c:v>
                </c:pt>
                <c:pt idx="2572">
                  <c:v>566.49</c:v>
                </c:pt>
                <c:pt idx="2573">
                  <c:v>566.49</c:v>
                </c:pt>
                <c:pt idx="2574">
                  <c:v>566.49</c:v>
                </c:pt>
                <c:pt idx="2575">
                  <c:v>566.49</c:v>
                </c:pt>
                <c:pt idx="2576">
                  <c:v>566.49</c:v>
                </c:pt>
                <c:pt idx="2577">
                  <c:v>566.49</c:v>
                </c:pt>
                <c:pt idx="2578">
                  <c:v>566.49</c:v>
                </c:pt>
                <c:pt idx="2579">
                  <c:v>566.49</c:v>
                </c:pt>
                <c:pt idx="2580">
                  <c:v>566.48</c:v>
                </c:pt>
                <c:pt idx="2581">
                  <c:v>566.48</c:v>
                </c:pt>
                <c:pt idx="2582">
                  <c:v>566.48</c:v>
                </c:pt>
                <c:pt idx="2583">
                  <c:v>566.48</c:v>
                </c:pt>
                <c:pt idx="2584">
                  <c:v>566.48</c:v>
                </c:pt>
                <c:pt idx="2585">
                  <c:v>566.48</c:v>
                </c:pt>
                <c:pt idx="2586">
                  <c:v>566.48</c:v>
                </c:pt>
                <c:pt idx="2587">
                  <c:v>566.48</c:v>
                </c:pt>
                <c:pt idx="2588">
                  <c:v>566.48</c:v>
                </c:pt>
                <c:pt idx="2589">
                  <c:v>566.48</c:v>
                </c:pt>
                <c:pt idx="2590">
                  <c:v>566.48</c:v>
                </c:pt>
                <c:pt idx="2591">
                  <c:v>566.48</c:v>
                </c:pt>
                <c:pt idx="2592">
                  <c:v>566.48</c:v>
                </c:pt>
                <c:pt idx="2593">
                  <c:v>566.48</c:v>
                </c:pt>
                <c:pt idx="2594">
                  <c:v>566.48</c:v>
                </c:pt>
                <c:pt idx="2595">
                  <c:v>566.48</c:v>
                </c:pt>
                <c:pt idx="2596">
                  <c:v>566.48</c:v>
                </c:pt>
                <c:pt idx="2597">
                  <c:v>566.48</c:v>
                </c:pt>
                <c:pt idx="2598">
                  <c:v>566.48</c:v>
                </c:pt>
                <c:pt idx="2599">
                  <c:v>566.48</c:v>
                </c:pt>
                <c:pt idx="2600">
                  <c:v>566.48</c:v>
                </c:pt>
                <c:pt idx="2601">
                  <c:v>566.48</c:v>
                </c:pt>
                <c:pt idx="2602">
                  <c:v>566.48</c:v>
                </c:pt>
                <c:pt idx="2603">
                  <c:v>566.48</c:v>
                </c:pt>
                <c:pt idx="2604">
                  <c:v>566.48</c:v>
                </c:pt>
                <c:pt idx="2605">
                  <c:v>566.48</c:v>
                </c:pt>
                <c:pt idx="2606">
                  <c:v>566.48</c:v>
                </c:pt>
                <c:pt idx="2607">
                  <c:v>566.48</c:v>
                </c:pt>
                <c:pt idx="2608">
                  <c:v>566.48</c:v>
                </c:pt>
                <c:pt idx="2609">
                  <c:v>566.48</c:v>
                </c:pt>
                <c:pt idx="2610">
                  <c:v>566.48</c:v>
                </c:pt>
                <c:pt idx="2611">
                  <c:v>566.48</c:v>
                </c:pt>
                <c:pt idx="2612">
                  <c:v>566.48</c:v>
                </c:pt>
                <c:pt idx="2613">
                  <c:v>566.48</c:v>
                </c:pt>
                <c:pt idx="2614">
                  <c:v>566.48</c:v>
                </c:pt>
                <c:pt idx="2615">
                  <c:v>566.48</c:v>
                </c:pt>
                <c:pt idx="2616">
                  <c:v>566.48</c:v>
                </c:pt>
                <c:pt idx="2617">
                  <c:v>566.48</c:v>
                </c:pt>
                <c:pt idx="2618">
                  <c:v>566.48</c:v>
                </c:pt>
                <c:pt idx="2619">
                  <c:v>566.48</c:v>
                </c:pt>
                <c:pt idx="2620">
                  <c:v>566.48</c:v>
                </c:pt>
                <c:pt idx="2621">
                  <c:v>566.48</c:v>
                </c:pt>
                <c:pt idx="2622">
                  <c:v>566.48</c:v>
                </c:pt>
                <c:pt idx="2623">
                  <c:v>566.48</c:v>
                </c:pt>
                <c:pt idx="2624">
                  <c:v>566.48</c:v>
                </c:pt>
                <c:pt idx="2625">
                  <c:v>566.48</c:v>
                </c:pt>
                <c:pt idx="2626">
                  <c:v>566.48</c:v>
                </c:pt>
                <c:pt idx="2627">
                  <c:v>566.48</c:v>
                </c:pt>
                <c:pt idx="2628">
                  <c:v>566.48</c:v>
                </c:pt>
                <c:pt idx="2629">
                  <c:v>566.47</c:v>
                </c:pt>
                <c:pt idx="2630">
                  <c:v>566.47</c:v>
                </c:pt>
                <c:pt idx="2631">
                  <c:v>566.47</c:v>
                </c:pt>
                <c:pt idx="2632">
                  <c:v>566.47</c:v>
                </c:pt>
                <c:pt idx="2633">
                  <c:v>566.47</c:v>
                </c:pt>
                <c:pt idx="2634">
                  <c:v>566.47</c:v>
                </c:pt>
                <c:pt idx="2635">
                  <c:v>566.47</c:v>
                </c:pt>
                <c:pt idx="2636">
                  <c:v>566.47</c:v>
                </c:pt>
                <c:pt idx="2637">
                  <c:v>566.47</c:v>
                </c:pt>
                <c:pt idx="2638">
                  <c:v>566.47</c:v>
                </c:pt>
                <c:pt idx="2639">
                  <c:v>566.47</c:v>
                </c:pt>
                <c:pt idx="2640">
                  <c:v>566.47</c:v>
                </c:pt>
                <c:pt idx="2641">
                  <c:v>566.47</c:v>
                </c:pt>
                <c:pt idx="2642">
                  <c:v>566.47</c:v>
                </c:pt>
                <c:pt idx="2643">
                  <c:v>566.47</c:v>
                </c:pt>
                <c:pt idx="2644">
                  <c:v>566.47</c:v>
                </c:pt>
                <c:pt idx="2645">
                  <c:v>566.47</c:v>
                </c:pt>
                <c:pt idx="2646">
                  <c:v>566.47</c:v>
                </c:pt>
                <c:pt idx="2647">
                  <c:v>566.47</c:v>
                </c:pt>
                <c:pt idx="2648">
                  <c:v>566.47</c:v>
                </c:pt>
                <c:pt idx="2649">
                  <c:v>566.47</c:v>
                </c:pt>
                <c:pt idx="2650">
                  <c:v>566.47</c:v>
                </c:pt>
                <c:pt idx="2651">
                  <c:v>566.47</c:v>
                </c:pt>
                <c:pt idx="2652">
                  <c:v>566.47</c:v>
                </c:pt>
                <c:pt idx="2653">
                  <c:v>566.47</c:v>
                </c:pt>
                <c:pt idx="2654">
                  <c:v>566.47</c:v>
                </c:pt>
                <c:pt idx="2655">
                  <c:v>566.47</c:v>
                </c:pt>
                <c:pt idx="2656">
                  <c:v>566.46</c:v>
                </c:pt>
                <c:pt idx="2657">
                  <c:v>566.46</c:v>
                </c:pt>
                <c:pt idx="2658">
                  <c:v>566.46</c:v>
                </c:pt>
                <c:pt idx="2659">
                  <c:v>566.46</c:v>
                </c:pt>
                <c:pt idx="2660">
                  <c:v>566.46</c:v>
                </c:pt>
                <c:pt idx="2661">
                  <c:v>566.46</c:v>
                </c:pt>
                <c:pt idx="2662">
                  <c:v>566.46</c:v>
                </c:pt>
                <c:pt idx="2663">
                  <c:v>566.46</c:v>
                </c:pt>
                <c:pt idx="2664">
                  <c:v>566.46</c:v>
                </c:pt>
                <c:pt idx="2665">
                  <c:v>566.46</c:v>
                </c:pt>
                <c:pt idx="2666">
                  <c:v>566.46</c:v>
                </c:pt>
                <c:pt idx="2667">
                  <c:v>566.46</c:v>
                </c:pt>
                <c:pt idx="2668">
                  <c:v>566.46</c:v>
                </c:pt>
                <c:pt idx="2669">
                  <c:v>566.46</c:v>
                </c:pt>
                <c:pt idx="2670">
                  <c:v>566.46</c:v>
                </c:pt>
                <c:pt idx="2671">
                  <c:v>566.46</c:v>
                </c:pt>
                <c:pt idx="2672">
                  <c:v>566.46</c:v>
                </c:pt>
                <c:pt idx="2673">
                  <c:v>566.46</c:v>
                </c:pt>
                <c:pt idx="2674">
                  <c:v>566.45000000000005</c:v>
                </c:pt>
                <c:pt idx="2675">
                  <c:v>566.45000000000005</c:v>
                </c:pt>
                <c:pt idx="2676">
                  <c:v>566.45000000000005</c:v>
                </c:pt>
                <c:pt idx="2677">
                  <c:v>566.45000000000005</c:v>
                </c:pt>
                <c:pt idx="2678">
                  <c:v>566.45000000000005</c:v>
                </c:pt>
                <c:pt idx="2679">
                  <c:v>566.45000000000005</c:v>
                </c:pt>
                <c:pt idx="2680">
                  <c:v>566.45000000000005</c:v>
                </c:pt>
                <c:pt idx="2681">
                  <c:v>566.45000000000005</c:v>
                </c:pt>
                <c:pt idx="2682">
                  <c:v>566.45000000000005</c:v>
                </c:pt>
                <c:pt idx="2683">
                  <c:v>566.45000000000005</c:v>
                </c:pt>
                <c:pt idx="2684">
                  <c:v>566.45000000000005</c:v>
                </c:pt>
                <c:pt idx="2685">
                  <c:v>566.45000000000005</c:v>
                </c:pt>
                <c:pt idx="2686">
                  <c:v>566.45000000000005</c:v>
                </c:pt>
                <c:pt idx="2687">
                  <c:v>566.45000000000005</c:v>
                </c:pt>
                <c:pt idx="2688">
                  <c:v>566.45000000000005</c:v>
                </c:pt>
                <c:pt idx="2689">
                  <c:v>566.45000000000005</c:v>
                </c:pt>
                <c:pt idx="2690">
                  <c:v>566.45000000000005</c:v>
                </c:pt>
                <c:pt idx="2691">
                  <c:v>566.45000000000005</c:v>
                </c:pt>
                <c:pt idx="2692">
                  <c:v>566.45000000000005</c:v>
                </c:pt>
                <c:pt idx="2693">
                  <c:v>566.45000000000005</c:v>
                </c:pt>
                <c:pt idx="2694">
                  <c:v>566.44000000000005</c:v>
                </c:pt>
                <c:pt idx="2695">
                  <c:v>566.44000000000005</c:v>
                </c:pt>
                <c:pt idx="2696">
                  <c:v>566.44000000000005</c:v>
                </c:pt>
                <c:pt idx="2697">
                  <c:v>566.44000000000005</c:v>
                </c:pt>
                <c:pt idx="2698">
                  <c:v>566.44000000000005</c:v>
                </c:pt>
                <c:pt idx="2699">
                  <c:v>566.44000000000005</c:v>
                </c:pt>
                <c:pt idx="2700">
                  <c:v>566.44000000000005</c:v>
                </c:pt>
                <c:pt idx="2701">
                  <c:v>566.44000000000005</c:v>
                </c:pt>
                <c:pt idx="2702">
                  <c:v>566.44000000000005</c:v>
                </c:pt>
                <c:pt idx="2703">
                  <c:v>566.44000000000005</c:v>
                </c:pt>
                <c:pt idx="2704">
                  <c:v>566.44000000000005</c:v>
                </c:pt>
                <c:pt idx="2705">
                  <c:v>566.44000000000005</c:v>
                </c:pt>
                <c:pt idx="2706">
                  <c:v>566.44000000000005</c:v>
                </c:pt>
                <c:pt idx="2707">
                  <c:v>566.44000000000005</c:v>
                </c:pt>
                <c:pt idx="2708">
                  <c:v>566.44000000000005</c:v>
                </c:pt>
                <c:pt idx="2709">
                  <c:v>566.44000000000005</c:v>
                </c:pt>
                <c:pt idx="2710">
                  <c:v>566.44000000000005</c:v>
                </c:pt>
                <c:pt idx="2711">
                  <c:v>566.44000000000005</c:v>
                </c:pt>
                <c:pt idx="2712">
                  <c:v>566.44000000000005</c:v>
                </c:pt>
                <c:pt idx="2713">
                  <c:v>566.44000000000005</c:v>
                </c:pt>
                <c:pt idx="2714">
                  <c:v>566.44000000000005</c:v>
                </c:pt>
                <c:pt idx="2715">
                  <c:v>566.44000000000005</c:v>
                </c:pt>
                <c:pt idx="2716">
                  <c:v>566.44000000000005</c:v>
                </c:pt>
                <c:pt idx="2717">
                  <c:v>566.44000000000005</c:v>
                </c:pt>
                <c:pt idx="2718">
                  <c:v>566.42999999999995</c:v>
                </c:pt>
                <c:pt idx="2719">
                  <c:v>566.42999999999995</c:v>
                </c:pt>
                <c:pt idx="2720">
                  <c:v>566.42999999999995</c:v>
                </c:pt>
                <c:pt idx="2721">
                  <c:v>566.42999999999995</c:v>
                </c:pt>
                <c:pt idx="2722">
                  <c:v>566.42999999999995</c:v>
                </c:pt>
                <c:pt idx="2723">
                  <c:v>566.42999999999995</c:v>
                </c:pt>
                <c:pt idx="2724">
                  <c:v>566.42999999999995</c:v>
                </c:pt>
                <c:pt idx="2725">
                  <c:v>566.42999999999995</c:v>
                </c:pt>
                <c:pt idx="2726">
                  <c:v>566.42999999999995</c:v>
                </c:pt>
                <c:pt idx="2727">
                  <c:v>566.42999999999995</c:v>
                </c:pt>
                <c:pt idx="2728">
                  <c:v>566.42999999999995</c:v>
                </c:pt>
                <c:pt idx="2729">
                  <c:v>566.42999999999995</c:v>
                </c:pt>
                <c:pt idx="2730">
                  <c:v>566.42999999999995</c:v>
                </c:pt>
                <c:pt idx="2731">
                  <c:v>566.42999999999995</c:v>
                </c:pt>
                <c:pt idx="2732">
                  <c:v>566.42999999999995</c:v>
                </c:pt>
                <c:pt idx="2733">
                  <c:v>566.42999999999995</c:v>
                </c:pt>
                <c:pt idx="2734">
                  <c:v>566.42999999999995</c:v>
                </c:pt>
                <c:pt idx="2735">
                  <c:v>566.42999999999995</c:v>
                </c:pt>
                <c:pt idx="2736">
                  <c:v>566.42999999999995</c:v>
                </c:pt>
                <c:pt idx="2737">
                  <c:v>566.42999999999995</c:v>
                </c:pt>
                <c:pt idx="2738">
                  <c:v>566.42999999999995</c:v>
                </c:pt>
                <c:pt idx="2739">
                  <c:v>566.41999999999996</c:v>
                </c:pt>
                <c:pt idx="2740">
                  <c:v>566.41999999999996</c:v>
                </c:pt>
                <c:pt idx="2741">
                  <c:v>566.41999999999996</c:v>
                </c:pt>
                <c:pt idx="2742">
                  <c:v>566.41999999999996</c:v>
                </c:pt>
                <c:pt idx="2743">
                  <c:v>566.41999999999996</c:v>
                </c:pt>
                <c:pt idx="2744">
                  <c:v>566.41999999999996</c:v>
                </c:pt>
                <c:pt idx="2745">
                  <c:v>566.41999999999996</c:v>
                </c:pt>
                <c:pt idx="2746">
                  <c:v>566.41999999999996</c:v>
                </c:pt>
                <c:pt idx="2747">
                  <c:v>566.41999999999996</c:v>
                </c:pt>
                <c:pt idx="2748">
                  <c:v>566.41999999999996</c:v>
                </c:pt>
                <c:pt idx="2749">
                  <c:v>566.41999999999996</c:v>
                </c:pt>
                <c:pt idx="2750">
                  <c:v>566.41999999999996</c:v>
                </c:pt>
                <c:pt idx="2751">
                  <c:v>566.41999999999996</c:v>
                </c:pt>
                <c:pt idx="2752">
                  <c:v>566.41999999999996</c:v>
                </c:pt>
                <c:pt idx="2753">
                  <c:v>566.41999999999996</c:v>
                </c:pt>
                <c:pt idx="2754">
                  <c:v>566.41999999999996</c:v>
                </c:pt>
                <c:pt idx="2755">
                  <c:v>566.41</c:v>
                </c:pt>
                <c:pt idx="2756">
                  <c:v>566.41</c:v>
                </c:pt>
                <c:pt idx="2757">
                  <c:v>566.41</c:v>
                </c:pt>
                <c:pt idx="2758">
                  <c:v>566.41</c:v>
                </c:pt>
                <c:pt idx="2759">
                  <c:v>566.41</c:v>
                </c:pt>
                <c:pt idx="2760">
                  <c:v>566.41</c:v>
                </c:pt>
                <c:pt idx="2761">
                  <c:v>566.41</c:v>
                </c:pt>
                <c:pt idx="2762">
                  <c:v>566.41</c:v>
                </c:pt>
                <c:pt idx="2763">
                  <c:v>566.41</c:v>
                </c:pt>
                <c:pt idx="2764">
                  <c:v>566.41</c:v>
                </c:pt>
                <c:pt idx="2765">
                  <c:v>566.41</c:v>
                </c:pt>
                <c:pt idx="2766">
                  <c:v>566.41</c:v>
                </c:pt>
                <c:pt idx="2767">
                  <c:v>566.4</c:v>
                </c:pt>
                <c:pt idx="2768">
                  <c:v>566.4</c:v>
                </c:pt>
                <c:pt idx="2769">
                  <c:v>566.4</c:v>
                </c:pt>
                <c:pt idx="2770">
                  <c:v>566.4</c:v>
                </c:pt>
                <c:pt idx="2771">
                  <c:v>566.4</c:v>
                </c:pt>
                <c:pt idx="2772">
                  <c:v>566.4</c:v>
                </c:pt>
                <c:pt idx="2773">
                  <c:v>566.4</c:v>
                </c:pt>
                <c:pt idx="2774">
                  <c:v>566.4</c:v>
                </c:pt>
                <c:pt idx="2775">
                  <c:v>566.4</c:v>
                </c:pt>
                <c:pt idx="2776">
                  <c:v>566.4</c:v>
                </c:pt>
                <c:pt idx="2777">
                  <c:v>566.4</c:v>
                </c:pt>
                <c:pt idx="2778">
                  <c:v>566.4</c:v>
                </c:pt>
                <c:pt idx="2779">
                  <c:v>566.4</c:v>
                </c:pt>
                <c:pt idx="2780">
                  <c:v>566.39</c:v>
                </c:pt>
                <c:pt idx="2781">
                  <c:v>566.39</c:v>
                </c:pt>
                <c:pt idx="2782">
                  <c:v>566.39</c:v>
                </c:pt>
                <c:pt idx="2783">
                  <c:v>566.39</c:v>
                </c:pt>
                <c:pt idx="2784">
                  <c:v>566.39</c:v>
                </c:pt>
                <c:pt idx="2785">
                  <c:v>566.39</c:v>
                </c:pt>
                <c:pt idx="2786">
                  <c:v>566.39</c:v>
                </c:pt>
                <c:pt idx="2787">
                  <c:v>566.39</c:v>
                </c:pt>
                <c:pt idx="2788">
                  <c:v>566.39</c:v>
                </c:pt>
                <c:pt idx="2789">
                  <c:v>566.39</c:v>
                </c:pt>
                <c:pt idx="2790">
                  <c:v>566.39</c:v>
                </c:pt>
                <c:pt idx="2791">
                  <c:v>566.39</c:v>
                </c:pt>
                <c:pt idx="2792">
                  <c:v>566.39</c:v>
                </c:pt>
                <c:pt idx="2793">
                  <c:v>566.38</c:v>
                </c:pt>
                <c:pt idx="2794">
                  <c:v>566.38</c:v>
                </c:pt>
                <c:pt idx="2795">
                  <c:v>566.38</c:v>
                </c:pt>
                <c:pt idx="2796">
                  <c:v>566.38</c:v>
                </c:pt>
                <c:pt idx="2797">
                  <c:v>566.38</c:v>
                </c:pt>
                <c:pt idx="2798">
                  <c:v>566.38</c:v>
                </c:pt>
                <c:pt idx="2799">
                  <c:v>566.38</c:v>
                </c:pt>
                <c:pt idx="2800">
                  <c:v>566.38</c:v>
                </c:pt>
                <c:pt idx="2801">
                  <c:v>566.38</c:v>
                </c:pt>
                <c:pt idx="2802">
                  <c:v>566.38</c:v>
                </c:pt>
                <c:pt idx="2803">
                  <c:v>566.38</c:v>
                </c:pt>
                <c:pt idx="2804">
                  <c:v>566.38</c:v>
                </c:pt>
                <c:pt idx="2805">
                  <c:v>566.38</c:v>
                </c:pt>
                <c:pt idx="2806">
                  <c:v>566.38</c:v>
                </c:pt>
                <c:pt idx="2807">
                  <c:v>566.38</c:v>
                </c:pt>
                <c:pt idx="2808">
                  <c:v>566.37</c:v>
                </c:pt>
                <c:pt idx="2809">
                  <c:v>566.37</c:v>
                </c:pt>
                <c:pt idx="2810">
                  <c:v>566.37</c:v>
                </c:pt>
                <c:pt idx="2811">
                  <c:v>566.37</c:v>
                </c:pt>
                <c:pt idx="2812">
                  <c:v>566.37</c:v>
                </c:pt>
                <c:pt idx="2813">
                  <c:v>566.37</c:v>
                </c:pt>
                <c:pt idx="2814">
                  <c:v>566.37</c:v>
                </c:pt>
                <c:pt idx="2815">
                  <c:v>566.37</c:v>
                </c:pt>
                <c:pt idx="2816">
                  <c:v>566.37</c:v>
                </c:pt>
                <c:pt idx="2817">
                  <c:v>566.37</c:v>
                </c:pt>
                <c:pt idx="2818">
                  <c:v>566.37</c:v>
                </c:pt>
                <c:pt idx="2819">
                  <c:v>566.37</c:v>
                </c:pt>
                <c:pt idx="2820">
                  <c:v>566.37</c:v>
                </c:pt>
                <c:pt idx="2821">
                  <c:v>566.37</c:v>
                </c:pt>
                <c:pt idx="2822">
                  <c:v>566.37</c:v>
                </c:pt>
                <c:pt idx="2823">
                  <c:v>566.36</c:v>
                </c:pt>
                <c:pt idx="2824">
                  <c:v>566.36</c:v>
                </c:pt>
                <c:pt idx="2825">
                  <c:v>566.36</c:v>
                </c:pt>
                <c:pt idx="2826">
                  <c:v>566.36</c:v>
                </c:pt>
                <c:pt idx="2827">
                  <c:v>566.36</c:v>
                </c:pt>
                <c:pt idx="2828">
                  <c:v>566.36</c:v>
                </c:pt>
                <c:pt idx="2829">
                  <c:v>566.36</c:v>
                </c:pt>
                <c:pt idx="2830">
                  <c:v>566.36</c:v>
                </c:pt>
                <c:pt idx="2831">
                  <c:v>566.36</c:v>
                </c:pt>
                <c:pt idx="2832">
                  <c:v>566.36</c:v>
                </c:pt>
                <c:pt idx="2833">
                  <c:v>566.36</c:v>
                </c:pt>
                <c:pt idx="2834">
                  <c:v>566.36</c:v>
                </c:pt>
                <c:pt idx="2835">
                  <c:v>566.36</c:v>
                </c:pt>
                <c:pt idx="2836">
                  <c:v>566.36</c:v>
                </c:pt>
                <c:pt idx="2837">
                  <c:v>566.36</c:v>
                </c:pt>
                <c:pt idx="2838">
                  <c:v>566.36</c:v>
                </c:pt>
                <c:pt idx="2839">
                  <c:v>566.36</c:v>
                </c:pt>
                <c:pt idx="2840">
                  <c:v>566.35</c:v>
                </c:pt>
                <c:pt idx="2841">
                  <c:v>566.35</c:v>
                </c:pt>
                <c:pt idx="2842">
                  <c:v>566.35</c:v>
                </c:pt>
                <c:pt idx="2843">
                  <c:v>566.35</c:v>
                </c:pt>
                <c:pt idx="2844">
                  <c:v>566.35</c:v>
                </c:pt>
                <c:pt idx="2845">
                  <c:v>566.35</c:v>
                </c:pt>
                <c:pt idx="2846">
                  <c:v>566.35</c:v>
                </c:pt>
                <c:pt idx="2847">
                  <c:v>566.35</c:v>
                </c:pt>
                <c:pt idx="2848">
                  <c:v>566.35</c:v>
                </c:pt>
                <c:pt idx="2849">
                  <c:v>566.35</c:v>
                </c:pt>
                <c:pt idx="2850">
                  <c:v>566.35</c:v>
                </c:pt>
                <c:pt idx="2851">
                  <c:v>566.35</c:v>
                </c:pt>
                <c:pt idx="2852">
                  <c:v>566.35</c:v>
                </c:pt>
                <c:pt idx="2853">
                  <c:v>566.35</c:v>
                </c:pt>
                <c:pt idx="2854">
                  <c:v>566.35</c:v>
                </c:pt>
                <c:pt idx="2855">
                  <c:v>566.34</c:v>
                </c:pt>
                <c:pt idx="2856">
                  <c:v>566.34</c:v>
                </c:pt>
                <c:pt idx="2857">
                  <c:v>566.34</c:v>
                </c:pt>
                <c:pt idx="2858">
                  <c:v>566.34</c:v>
                </c:pt>
                <c:pt idx="2859">
                  <c:v>566.34</c:v>
                </c:pt>
                <c:pt idx="2860">
                  <c:v>566.34</c:v>
                </c:pt>
                <c:pt idx="2861">
                  <c:v>566.34</c:v>
                </c:pt>
                <c:pt idx="2862">
                  <c:v>566.34</c:v>
                </c:pt>
                <c:pt idx="2863">
                  <c:v>566.34</c:v>
                </c:pt>
                <c:pt idx="2864">
                  <c:v>566.34</c:v>
                </c:pt>
                <c:pt idx="2865">
                  <c:v>566.34</c:v>
                </c:pt>
                <c:pt idx="2866">
                  <c:v>566.34</c:v>
                </c:pt>
                <c:pt idx="2867">
                  <c:v>566.34</c:v>
                </c:pt>
                <c:pt idx="2868">
                  <c:v>566.34</c:v>
                </c:pt>
                <c:pt idx="2869">
                  <c:v>566.34</c:v>
                </c:pt>
                <c:pt idx="2870">
                  <c:v>566.34</c:v>
                </c:pt>
                <c:pt idx="2871">
                  <c:v>566.34</c:v>
                </c:pt>
                <c:pt idx="2872">
                  <c:v>566.33000000000004</c:v>
                </c:pt>
                <c:pt idx="2873">
                  <c:v>566.33000000000004</c:v>
                </c:pt>
                <c:pt idx="2874">
                  <c:v>566.33000000000004</c:v>
                </c:pt>
                <c:pt idx="2875">
                  <c:v>566.33000000000004</c:v>
                </c:pt>
                <c:pt idx="2876">
                  <c:v>566.33000000000004</c:v>
                </c:pt>
                <c:pt idx="2877">
                  <c:v>566.33000000000004</c:v>
                </c:pt>
                <c:pt idx="2878">
                  <c:v>566.33000000000004</c:v>
                </c:pt>
                <c:pt idx="2879">
                  <c:v>566.33000000000004</c:v>
                </c:pt>
                <c:pt idx="2880">
                  <c:v>566.33000000000004</c:v>
                </c:pt>
                <c:pt idx="2881">
                  <c:v>566.33000000000004</c:v>
                </c:pt>
                <c:pt idx="2882">
                  <c:v>566.33000000000004</c:v>
                </c:pt>
                <c:pt idx="2883">
                  <c:v>566.33000000000004</c:v>
                </c:pt>
                <c:pt idx="2884">
                  <c:v>566.33000000000004</c:v>
                </c:pt>
                <c:pt idx="2885">
                  <c:v>566.33000000000004</c:v>
                </c:pt>
                <c:pt idx="2886">
                  <c:v>566.33000000000004</c:v>
                </c:pt>
                <c:pt idx="2887">
                  <c:v>566.33000000000004</c:v>
                </c:pt>
                <c:pt idx="2888">
                  <c:v>566.33000000000004</c:v>
                </c:pt>
                <c:pt idx="2889">
                  <c:v>566.33000000000004</c:v>
                </c:pt>
                <c:pt idx="2890">
                  <c:v>566.32000000000005</c:v>
                </c:pt>
                <c:pt idx="2891">
                  <c:v>566.32000000000005</c:v>
                </c:pt>
                <c:pt idx="2892">
                  <c:v>566.32000000000005</c:v>
                </c:pt>
                <c:pt idx="2893">
                  <c:v>566.32000000000005</c:v>
                </c:pt>
                <c:pt idx="2894">
                  <c:v>566.32000000000005</c:v>
                </c:pt>
                <c:pt idx="2895">
                  <c:v>566.32000000000005</c:v>
                </c:pt>
                <c:pt idx="2896">
                  <c:v>566.32000000000005</c:v>
                </c:pt>
                <c:pt idx="2897">
                  <c:v>566.32000000000005</c:v>
                </c:pt>
                <c:pt idx="2898">
                  <c:v>566.32000000000005</c:v>
                </c:pt>
                <c:pt idx="2899">
                  <c:v>566.32000000000005</c:v>
                </c:pt>
                <c:pt idx="2900">
                  <c:v>566.32000000000005</c:v>
                </c:pt>
                <c:pt idx="2901">
                  <c:v>566.32000000000005</c:v>
                </c:pt>
                <c:pt idx="2902">
                  <c:v>566.32000000000005</c:v>
                </c:pt>
                <c:pt idx="2903">
                  <c:v>566.32000000000005</c:v>
                </c:pt>
                <c:pt idx="2904">
                  <c:v>566.32000000000005</c:v>
                </c:pt>
                <c:pt idx="2905">
                  <c:v>566.32000000000005</c:v>
                </c:pt>
                <c:pt idx="2906">
                  <c:v>566.32000000000005</c:v>
                </c:pt>
                <c:pt idx="2907">
                  <c:v>566.30999999999995</c:v>
                </c:pt>
                <c:pt idx="2908">
                  <c:v>566.30999999999995</c:v>
                </c:pt>
                <c:pt idx="2909">
                  <c:v>566.30999999999995</c:v>
                </c:pt>
                <c:pt idx="2910">
                  <c:v>566.30999999999995</c:v>
                </c:pt>
                <c:pt idx="2911">
                  <c:v>566.30999999999995</c:v>
                </c:pt>
                <c:pt idx="2912">
                  <c:v>566.30999999999995</c:v>
                </c:pt>
                <c:pt idx="2913">
                  <c:v>566.30999999999995</c:v>
                </c:pt>
                <c:pt idx="2914">
                  <c:v>566.30999999999995</c:v>
                </c:pt>
                <c:pt idx="2915">
                  <c:v>566.30999999999995</c:v>
                </c:pt>
                <c:pt idx="2916">
                  <c:v>566.30999999999995</c:v>
                </c:pt>
                <c:pt idx="2917">
                  <c:v>566.30999999999995</c:v>
                </c:pt>
                <c:pt idx="2918">
                  <c:v>566.30999999999995</c:v>
                </c:pt>
                <c:pt idx="2919">
                  <c:v>566.30999999999995</c:v>
                </c:pt>
                <c:pt idx="2920">
                  <c:v>566.30999999999995</c:v>
                </c:pt>
                <c:pt idx="2921">
                  <c:v>566.30999999999995</c:v>
                </c:pt>
                <c:pt idx="2922">
                  <c:v>566.30999999999995</c:v>
                </c:pt>
                <c:pt idx="2923">
                  <c:v>566.30999999999995</c:v>
                </c:pt>
                <c:pt idx="2924">
                  <c:v>566.29999999999995</c:v>
                </c:pt>
                <c:pt idx="2925">
                  <c:v>566.29999999999995</c:v>
                </c:pt>
                <c:pt idx="2926">
                  <c:v>566.29999999999995</c:v>
                </c:pt>
                <c:pt idx="2927">
                  <c:v>566.29999999999995</c:v>
                </c:pt>
                <c:pt idx="2928">
                  <c:v>566.29999999999995</c:v>
                </c:pt>
                <c:pt idx="2929">
                  <c:v>566.29999999999995</c:v>
                </c:pt>
                <c:pt idx="2930">
                  <c:v>566.29999999999995</c:v>
                </c:pt>
                <c:pt idx="2931">
                  <c:v>566.29999999999995</c:v>
                </c:pt>
                <c:pt idx="2932">
                  <c:v>566.29999999999995</c:v>
                </c:pt>
                <c:pt idx="2933">
                  <c:v>566.29999999999995</c:v>
                </c:pt>
                <c:pt idx="2934">
                  <c:v>566.29999999999995</c:v>
                </c:pt>
                <c:pt idx="2935">
                  <c:v>566.29999999999995</c:v>
                </c:pt>
                <c:pt idx="2936">
                  <c:v>566.29999999999995</c:v>
                </c:pt>
                <c:pt idx="2937">
                  <c:v>566.29999999999995</c:v>
                </c:pt>
                <c:pt idx="2938">
                  <c:v>566.29999999999995</c:v>
                </c:pt>
                <c:pt idx="2939">
                  <c:v>566.29999999999995</c:v>
                </c:pt>
                <c:pt idx="2940">
                  <c:v>566.29999999999995</c:v>
                </c:pt>
                <c:pt idx="2941">
                  <c:v>566.29999999999995</c:v>
                </c:pt>
                <c:pt idx="2942">
                  <c:v>566.29</c:v>
                </c:pt>
                <c:pt idx="2943">
                  <c:v>566.29</c:v>
                </c:pt>
                <c:pt idx="2944">
                  <c:v>566.29</c:v>
                </c:pt>
                <c:pt idx="2945">
                  <c:v>566.29</c:v>
                </c:pt>
                <c:pt idx="2946">
                  <c:v>566.29</c:v>
                </c:pt>
                <c:pt idx="2947">
                  <c:v>566.29</c:v>
                </c:pt>
                <c:pt idx="2948">
                  <c:v>566.29</c:v>
                </c:pt>
                <c:pt idx="2949">
                  <c:v>566.29</c:v>
                </c:pt>
                <c:pt idx="2950">
                  <c:v>566.29</c:v>
                </c:pt>
                <c:pt idx="2951">
                  <c:v>566.29</c:v>
                </c:pt>
                <c:pt idx="2952">
                  <c:v>566.29</c:v>
                </c:pt>
                <c:pt idx="2953">
                  <c:v>566.29</c:v>
                </c:pt>
                <c:pt idx="2954">
                  <c:v>566.29</c:v>
                </c:pt>
                <c:pt idx="2955">
                  <c:v>566.29</c:v>
                </c:pt>
                <c:pt idx="2956">
                  <c:v>566.29</c:v>
                </c:pt>
                <c:pt idx="2957">
                  <c:v>566.29</c:v>
                </c:pt>
                <c:pt idx="2958">
                  <c:v>566.29</c:v>
                </c:pt>
                <c:pt idx="2959">
                  <c:v>566.29</c:v>
                </c:pt>
                <c:pt idx="2960">
                  <c:v>566.28</c:v>
                </c:pt>
                <c:pt idx="2961">
                  <c:v>566.28</c:v>
                </c:pt>
                <c:pt idx="2962">
                  <c:v>566.28</c:v>
                </c:pt>
                <c:pt idx="2963">
                  <c:v>566.28</c:v>
                </c:pt>
                <c:pt idx="2964">
                  <c:v>566.28</c:v>
                </c:pt>
                <c:pt idx="2965">
                  <c:v>566.28</c:v>
                </c:pt>
                <c:pt idx="2966">
                  <c:v>566.28</c:v>
                </c:pt>
                <c:pt idx="2967">
                  <c:v>566.28</c:v>
                </c:pt>
                <c:pt idx="2968">
                  <c:v>566.28</c:v>
                </c:pt>
                <c:pt idx="2969">
                  <c:v>566.28</c:v>
                </c:pt>
                <c:pt idx="2970">
                  <c:v>566.28</c:v>
                </c:pt>
                <c:pt idx="2971">
                  <c:v>566.28</c:v>
                </c:pt>
                <c:pt idx="2972">
                  <c:v>566.28</c:v>
                </c:pt>
                <c:pt idx="2973">
                  <c:v>566.28</c:v>
                </c:pt>
                <c:pt idx="2974">
                  <c:v>566.28</c:v>
                </c:pt>
                <c:pt idx="2975">
                  <c:v>566.28</c:v>
                </c:pt>
                <c:pt idx="2976">
                  <c:v>566.27</c:v>
                </c:pt>
                <c:pt idx="2977">
                  <c:v>566.27</c:v>
                </c:pt>
                <c:pt idx="2978">
                  <c:v>566.27</c:v>
                </c:pt>
                <c:pt idx="2979">
                  <c:v>566.27</c:v>
                </c:pt>
                <c:pt idx="2980">
                  <c:v>566.27</c:v>
                </c:pt>
                <c:pt idx="2981">
                  <c:v>566.27</c:v>
                </c:pt>
                <c:pt idx="2982">
                  <c:v>566.27</c:v>
                </c:pt>
                <c:pt idx="2983">
                  <c:v>566.27</c:v>
                </c:pt>
                <c:pt idx="2984">
                  <c:v>566.27</c:v>
                </c:pt>
                <c:pt idx="2985">
                  <c:v>566.27</c:v>
                </c:pt>
                <c:pt idx="2986">
                  <c:v>566.27</c:v>
                </c:pt>
                <c:pt idx="2987">
                  <c:v>566.27</c:v>
                </c:pt>
                <c:pt idx="2988">
                  <c:v>566.27</c:v>
                </c:pt>
                <c:pt idx="2989">
                  <c:v>566.27</c:v>
                </c:pt>
                <c:pt idx="2990">
                  <c:v>566.27</c:v>
                </c:pt>
                <c:pt idx="2991">
                  <c:v>566.27</c:v>
                </c:pt>
                <c:pt idx="2992">
                  <c:v>566.26</c:v>
                </c:pt>
                <c:pt idx="2993">
                  <c:v>566.26</c:v>
                </c:pt>
                <c:pt idx="2994">
                  <c:v>566.26</c:v>
                </c:pt>
                <c:pt idx="2995">
                  <c:v>566.26</c:v>
                </c:pt>
                <c:pt idx="2996">
                  <c:v>566.26</c:v>
                </c:pt>
                <c:pt idx="2997">
                  <c:v>566.26</c:v>
                </c:pt>
                <c:pt idx="2998">
                  <c:v>566.26</c:v>
                </c:pt>
                <c:pt idx="2999">
                  <c:v>566.26</c:v>
                </c:pt>
                <c:pt idx="3000">
                  <c:v>566.26</c:v>
                </c:pt>
                <c:pt idx="3001">
                  <c:v>566.26</c:v>
                </c:pt>
                <c:pt idx="3002">
                  <c:v>566.26</c:v>
                </c:pt>
                <c:pt idx="3003">
                  <c:v>566.26</c:v>
                </c:pt>
                <c:pt idx="3004">
                  <c:v>566.26</c:v>
                </c:pt>
                <c:pt idx="3005">
                  <c:v>566.26</c:v>
                </c:pt>
                <c:pt idx="3006">
                  <c:v>566.26</c:v>
                </c:pt>
                <c:pt idx="3007">
                  <c:v>566.26</c:v>
                </c:pt>
                <c:pt idx="3008">
                  <c:v>566.26</c:v>
                </c:pt>
                <c:pt idx="3009">
                  <c:v>566.26</c:v>
                </c:pt>
                <c:pt idx="3010">
                  <c:v>566.25</c:v>
                </c:pt>
                <c:pt idx="3011">
                  <c:v>566.25</c:v>
                </c:pt>
                <c:pt idx="3012">
                  <c:v>566.25</c:v>
                </c:pt>
                <c:pt idx="3013">
                  <c:v>566.25</c:v>
                </c:pt>
                <c:pt idx="3014">
                  <c:v>566.25</c:v>
                </c:pt>
                <c:pt idx="3015">
                  <c:v>566.25</c:v>
                </c:pt>
                <c:pt idx="3016">
                  <c:v>566.25</c:v>
                </c:pt>
                <c:pt idx="3017">
                  <c:v>566.25</c:v>
                </c:pt>
                <c:pt idx="3018">
                  <c:v>566.25</c:v>
                </c:pt>
                <c:pt idx="3019">
                  <c:v>566.25</c:v>
                </c:pt>
                <c:pt idx="3020">
                  <c:v>566.25</c:v>
                </c:pt>
                <c:pt idx="3021">
                  <c:v>566.25</c:v>
                </c:pt>
                <c:pt idx="3022">
                  <c:v>566.25</c:v>
                </c:pt>
                <c:pt idx="3023">
                  <c:v>566.25</c:v>
                </c:pt>
                <c:pt idx="3024">
                  <c:v>566.25</c:v>
                </c:pt>
                <c:pt idx="3025">
                  <c:v>566.25</c:v>
                </c:pt>
                <c:pt idx="3026">
                  <c:v>566.25</c:v>
                </c:pt>
                <c:pt idx="3027">
                  <c:v>566.25</c:v>
                </c:pt>
                <c:pt idx="3028">
                  <c:v>566.24</c:v>
                </c:pt>
                <c:pt idx="3029">
                  <c:v>566.24</c:v>
                </c:pt>
                <c:pt idx="3030">
                  <c:v>566.24</c:v>
                </c:pt>
                <c:pt idx="3031">
                  <c:v>566.24</c:v>
                </c:pt>
                <c:pt idx="3032">
                  <c:v>566.24</c:v>
                </c:pt>
                <c:pt idx="3033">
                  <c:v>566.24</c:v>
                </c:pt>
                <c:pt idx="3034">
                  <c:v>566.24</c:v>
                </c:pt>
                <c:pt idx="3035">
                  <c:v>566.24</c:v>
                </c:pt>
                <c:pt idx="3036">
                  <c:v>566.24</c:v>
                </c:pt>
                <c:pt idx="3037">
                  <c:v>566.24</c:v>
                </c:pt>
                <c:pt idx="3038">
                  <c:v>566.24</c:v>
                </c:pt>
                <c:pt idx="3039">
                  <c:v>566.24</c:v>
                </c:pt>
                <c:pt idx="3040">
                  <c:v>566.24</c:v>
                </c:pt>
                <c:pt idx="3041">
                  <c:v>566.24</c:v>
                </c:pt>
                <c:pt idx="3042">
                  <c:v>566.24</c:v>
                </c:pt>
                <c:pt idx="3043">
                  <c:v>566.24</c:v>
                </c:pt>
                <c:pt idx="3044">
                  <c:v>566.24</c:v>
                </c:pt>
                <c:pt idx="3045">
                  <c:v>566.24</c:v>
                </c:pt>
                <c:pt idx="3046">
                  <c:v>566.24</c:v>
                </c:pt>
                <c:pt idx="3047">
                  <c:v>566.23</c:v>
                </c:pt>
                <c:pt idx="3048">
                  <c:v>566.23</c:v>
                </c:pt>
                <c:pt idx="3049">
                  <c:v>566.23</c:v>
                </c:pt>
                <c:pt idx="3050">
                  <c:v>566.23</c:v>
                </c:pt>
                <c:pt idx="3051">
                  <c:v>566.23</c:v>
                </c:pt>
                <c:pt idx="3052">
                  <c:v>566.23</c:v>
                </c:pt>
                <c:pt idx="3053">
                  <c:v>566.23</c:v>
                </c:pt>
                <c:pt idx="3054">
                  <c:v>566.23</c:v>
                </c:pt>
                <c:pt idx="3055">
                  <c:v>566.23</c:v>
                </c:pt>
                <c:pt idx="3056">
                  <c:v>566.23</c:v>
                </c:pt>
                <c:pt idx="3057">
                  <c:v>566.23</c:v>
                </c:pt>
                <c:pt idx="3058">
                  <c:v>566.23</c:v>
                </c:pt>
                <c:pt idx="3059">
                  <c:v>566.23</c:v>
                </c:pt>
                <c:pt idx="3060">
                  <c:v>566.23</c:v>
                </c:pt>
                <c:pt idx="3061">
                  <c:v>566.23</c:v>
                </c:pt>
                <c:pt idx="3062">
                  <c:v>566.23</c:v>
                </c:pt>
                <c:pt idx="3063">
                  <c:v>566.23</c:v>
                </c:pt>
                <c:pt idx="3064">
                  <c:v>566.23</c:v>
                </c:pt>
                <c:pt idx="3065">
                  <c:v>566.22</c:v>
                </c:pt>
                <c:pt idx="3066">
                  <c:v>566.22</c:v>
                </c:pt>
                <c:pt idx="3067">
                  <c:v>566.22</c:v>
                </c:pt>
                <c:pt idx="3068">
                  <c:v>566.22</c:v>
                </c:pt>
                <c:pt idx="3069">
                  <c:v>566.22</c:v>
                </c:pt>
                <c:pt idx="3070">
                  <c:v>566.22</c:v>
                </c:pt>
                <c:pt idx="3071">
                  <c:v>566.22</c:v>
                </c:pt>
                <c:pt idx="3072">
                  <c:v>566.22</c:v>
                </c:pt>
                <c:pt idx="3073">
                  <c:v>566.22</c:v>
                </c:pt>
                <c:pt idx="3074">
                  <c:v>566.22</c:v>
                </c:pt>
                <c:pt idx="3075">
                  <c:v>566.22</c:v>
                </c:pt>
                <c:pt idx="3076">
                  <c:v>566.22</c:v>
                </c:pt>
                <c:pt idx="3077">
                  <c:v>566.22</c:v>
                </c:pt>
                <c:pt idx="3078">
                  <c:v>566.22</c:v>
                </c:pt>
                <c:pt idx="3079">
                  <c:v>566.22</c:v>
                </c:pt>
                <c:pt idx="3080">
                  <c:v>566.22</c:v>
                </c:pt>
                <c:pt idx="3081">
                  <c:v>566.22</c:v>
                </c:pt>
                <c:pt idx="3082">
                  <c:v>566.22</c:v>
                </c:pt>
                <c:pt idx="3083">
                  <c:v>566.22</c:v>
                </c:pt>
                <c:pt idx="3084">
                  <c:v>566.22</c:v>
                </c:pt>
                <c:pt idx="3085">
                  <c:v>566.21</c:v>
                </c:pt>
                <c:pt idx="3086">
                  <c:v>566.21</c:v>
                </c:pt>
                <c:pt idx="3087">
                  <c:v>566.21</c:v>
                </c:pt>
                <c:pt idx="3088">
                  <c:v>566.21</c:v>
                </c:pt>
                <c:pt idx="3089">
                  <c:v>566.21</c:v>
                </c:pt>
                <c:pt idx="3090">
                  <c:v>566.21</c:v>
                </c:pt>
                <c:pt idx="3091">
                  <c:v>566.21</c:v>
                </c:pt>
                <c:pt idx="3092">
                  <c:v>566.21</c:v>
                </c:pt>
                <c:pt idx="3093">
                  <c:v>566.21</c:v>
                </c:pt>
                <c:pt idx="3094">
                  <c:v>566.21</c:v>
                </c:pt>
                <c:pt idx="3095">
                  <c:v>566.21</c:v>
                </c:pt>
                <c:pt idx="3096">
                  <c:v>566.21</c:v>
                </c:pt>
                <c:pt idx="3097">
                  <c:v>566.21</c:v>
                </c:pt>
                <c:pt idx="3098">
                  <c:v>566.21</c:v>
                </c:pt>
                <c:pt idx="3099">
                  <c:v>566.21</c:v>
                </c:pt>
                <c:pt idx="3100">
                  <c:v>566.21</c:v>
                </c:pt>
                <c:pt idx="3101">
                  <c:v>566.21</c:v>
                </c:pt>
                <c:pt idx="3102">
                  <c:v>566.21</c:v>
                </c:pt>
                <c:pt idx="3103">
                  <c:v>566.21</c:v>
                </c:pt>
                <c:pt idx="3104">
                  <c:v>566.21</c:v>
                </c:pt>
                <c:pt idx="3105">
                  <c:v>566.20000000000005</c:v>
                </c:pt>
                <c:pt idx="3106">
                  <c:v>566.20000000000005</c:v>
                </c:pt>
                <c:pt idx="3107">
                  <c:v>566.20000000000005</c:v>
                </c:pt>
                <c:pt idx="3108">
                  <c:v>566.20000000000005</c:v>
                </c:pt>
                <c:pt idx="3109">
                  <c:v>566.20000000000005</c:v>
                </c:pt>
                <c:pt idx="3110">
                  <c:v>566.20000000000005</c:v>
                </c:pt>
                <c:pt idx="3111">
                  <c:v>566.20000000000005</c:v>
                </c:pt>
                <c:pt idx="3112">
                  <c:v>566.20000000000005</c:v>
                </c:pt>
                <c:pt idx="3113">
                  <c:v>566.20000000000005</c:v>
                </c:pt>
                <c:pt idx="3114">
                  <c:v>566.20000000000005</c:v>
                </c:pt>
                <c:pt idx="3115">
                  <c:v>566.20000000000005</c:v>
                </c:pt>
                <c:pt idx="3116">
                  <c:v>566.20000000000005</c:v>
                </c:pt>
                <c:pt idx="3117">
                  <c:v>566.20000000000005</c:v>
                </c:pt>
                <c:pt idx="3118">
                  <c:v>566.20000000000005</c:v>
                </c:pt>
                <c:pt idx="3119">
                  <c:v>566.20000000000005</c:v>
                </c:pt>
                <c:pt idx="3120">
                  <c:v>566.20000000000005</c:v>
                </c:pt>
                <c:pt idx="3121">
                  <c:v>566.20000000000005</c:v>
                </c:pt>
                <c:pt idx="3122">
                  <c:v>566.20000000000005</c:v>
                </c:pt>
                <c:pt idx="3123">
                  <c:v>566.20000000000005</c:v>
                </c:pt>
                <c:pt idx="3124">
                  <c:v>566.20000000000005</c:v>
                </c:pt>
                <c:pt idx="3125">
                  <c:v>566.20000000000005</c:v>
                </c:pt>
                <c:pt idx="3126">
                  <c:v>566.19000000000005</c:v>
                </c:pt>
                <c:pt idx="3127">
                  <c:v>566.19000000000005</c:v>
                </c:pt>
                <c:pt idx="3128">
                  <c:v>566.19000000000005</c:v>
                </c:pt>
                <c:pt idx="3129">
                  <c:v>566.19000000000005</c:v>
                </c:pt>
                <c:pt idx="3130">
                  <c:v>566.19000000000005</c:v>
                </c:pt>
                <c:pt idx="3131">
                  <c:v>566.19000000000005</c:v>
                </c:pt>
                <c:pt idx="3132">
                  <c:v>566.19000000000005</c:v>
                </c:pt>
                <c:pt idx="3133">
                  <c:v>566.19000000000005</c:v>
                </c:pt>
                <c:pt idx="3134">
                  <c:v>566.19000000000005</c:v>
                </c:pt>
                <c:pt idx="3135">
                  <c:v>566.19000000000005</c:v>
                </c:pt>
                <c:pt idx="3136">
                  <c:v>566.19000000000005</c:v>
                </c:pt>
                <c:pt idx="3137">
                  <c:v>566.19000000000005</c:v>
                </c:pt>
                <c:pt idx="3138">
                  <c:v>566.19000000000005</c:v>
                </c:pt>
                <c:pt idx="3139">
                  <c:v>566.19000000000005</c:v>
                </c:pt>
                <c:pt idx="3140">
                  <c:v>566.19000000000005</c:v>
                </c:pt>
                <c:pt idx="3141">
                  <c:v>566.19000000000005</c:v>
                </c:pt>
                <c:pt idx="3142">
                  <c:v>566.19000000000005</c:v>
                </c:pt>
                <c:pt idx="3143">
                  <c:v>566.19000000000005</c:v>
                </c:pt>
                <c:pt idx="3144">
                  <c:v>566.19000000000005</c:v>
                </c:pt>
                <c:pt idx="3145">
                  <c:v>566.19000000000005</c:v>
                </c:pt>
                <c:pt idx="3146">
                  <c:v>566.19000000000005</c:v>
                </c:pt>
                <c:pt idx="3147">
                  <c:v>566.19000000000005</c:v>
                </c:pt>
                <c:pt idx="3148">
                  <c:v>566.19000000000005</c:v>
                </c:pt>
                <c:pt idx="3149">
                  <c:v>566.17999999999995</c:v>
                </c:pt>
                <c:pt idx="3150">
                  <c:v>566.17999999999995</c:v>
                </c:pt>
                <c:pt idx="3151">
                  <c:v>566.17999999999995</c:v>
                </c:pt>
                <c:pt idx="3152">
                  <c:v>566.17999999999995</c:v>
                </c:pt>
                <c:pt idx="3153">
                  <c:v>566.17999999999995</c:v>
                </c:pt>
                <c:pt idx="3154">
                  <c:v>566.17999999999995</c:v>
                </c:pt>
                <c:pt idx="3155">
                  <c:v>566.17999999999995</c:v>
                </c:pt>
                <c:pt idx="3156">
                  <c:v>566.17999999999995</c:v>
                </c:pt>
                <c:pt idx="3157">
                  <c:v>566.17999999999995</c:v>
                </c:pt>
                <c:pt idx="3158">
                  <c:v>566.17999999999995</c:v>
                </c:pt>
                <c:pt idx="3159">
                  <c:v>566.17999999999995</c:v>
                </c:pt>
                <c:pt idx="3160">
                  <c:v>566.17999999999995</c:v>
                </c:pt>
                <c:pt idx="3161">
                  <c:v>566.17999999999995</c:v>
                </c:pt>
                <c:pt idx="3162">
                  <c:v>566.17999999999995</c:v>
                </c:pt>
                <c:pt idx="3163">
                  <c:v>566.17999999999995</c:v>
                </c:pt>
                <c:pt idx="3164">
                  <c:v>566.17999999999995</c:v>
                </c:pt>
                <c:pt idx="3165">
                  <c:v>566.17999999999995</c:v>
                </c:pt>
                <c:pt idx="3166">
                  <c:v>566.17999999999995</c:v>
                </c:pt>
                <c:pt idx="3167">
                  <c:v>566.17999999999995</c:v>
                </c:pt>
                <c:pt idx="3168">
                  <c:v>566.17999999999995</c:v>
                </c:pt>
                <c:pt idx="3169">
                  <c:v>566.17999999999995</c:v>
                </c:pt>
                <c:pt idx="3170">
                  <c:v>566.17999999999995</c:v>
                </c:pt>
                <c:pt idx="3171">
                  <c:v>566.17999999999995</c:v>
                </c:pt>
                <c:pt idx="3172">
                  <c:v>566.16999999999996</c:v>
                </c:pt>
                <c:pt idx="3173">
                  <c:v>566.16999999999996</c:v>
                </c:pt>
                <c:pt idx="3174">
                  <c:v>566.16999999999996</c:v>
                </c:pt>
                <c:pt idx="3175">
                  <c:v>566.16999999999996</c:v>
                </c:pt>
                <c:pt idx="3176">
                  <c:v>566.16999999999996</c:v>
                </c:pt>
                <c:pt idx="3177">
                  <c:v>566.16999999999996</c:v>
                </c:pt>
                <c:pt idx="3178">
                  <c:v>566.16999999999996</c:v>
                </c:pt>
                <c:pt idx="3179">
                  <c:v>566.16999999999996</c:v>
                </c:pt>
                <c:pt idx="3180">
                  <c:v>566.16999999999996</c:v>
                </c:pt>
                <c:pt idx="3181">
                  <c:v>566.16999999999996</c:v>
                </c:pt>
                <c:pt idx="3182">
                  <c:v>566.16999999999996</c:v>
                </c:pt>
                <c:pt idx="3183">
                  <c:v>566.16999999999996</c:v>
                </c:pt>
                <c:pt idx="3184">
                  <c:v>566.16999999999996</c:v>
                </c:pt>
                <c:pt idx="3185">
                  <c:v>566.16999999999996</c:v>
                </c:pt>
                <c:pt idx="3186">
                  <c:v>566.16999999999996</c:v>
                </c:pt>
                <c:pt idx="3187">
                  <c:v>566.16999999999996</c:v>
                </c:pt>
                <c:pt idx="3188">
                  <c:v>566.16999999999996</c:v>
                </c:pt>
                <c:pt idx="3189">
                  <c:v>566.16999999999996</c:v>
                </c:pt>
                <c:pt idx="3190">
                  <c:v>566.16999999999996</c:v>
                </c:pt>
                <c:pt idx="3191">
                  <c:v>566.16999999999996</c:v>
                </c:pt>
                <c:pt idx="3192">
                  <c:v>566.16999999999996</c:v>
                </c:pt>
                <c:pt idx="3193">
                  <c:v>566.16999999999996</c:v>
                </c:pt>
                <c:pt idx="3194">
                  <c:v>566.16999999999996</c:v>
                </c:pt>
                <c:pt idx="3195">
                  <c:v>566.16999999999996</c:v>
                </c:pt>
                <c:pt idx="3196">
                  <c:v>566.16999999999996</c:v>
                </c:pt>
                <c:pt idx="3197">
                  <c:v>566.16999999999996</c:v>
                </c:pt>
                <c:pt idx="3198">
                  <c:v>566.16</c:v>
                </c:pt>
                <c:pt idx="3199">
                  <c:v>566.16</c:v>
                </c:pt>
                <c:pt idx="3200">
                  <c:v>566.16</c:v>
                </c:pt>
                <c:pt idx="3201">
                  <c:v>566.16</c:v>
                </c:pt>
                <c:pt idx="3202">
                  <c:v>566.16</c:v>
                </c:pt>
                <c:pt idx="3203">
                  <c:v>566.16</c:v>
                </c:pt>
                <c:pt idx="3204">
                  <c:v>566.16</c:v>
                </c:pt>
                <c:pt idx="3205">
                  <c:v>566.16</c:v>
                </c:pt>
                <c:pt idx="3206">
                  <c:v>566.16</c:v>
                </c:pt>
                <c:pt idx="3207">
                  <c:v>566.16</c:v>
                </c:pt>
                <c:pt idx="3208">
                  <c:v>566.16</c:v>
                </c:pt>
                <c:pt idx="3209">
                  <c:v>566.16</c:v>
                </c:pt>
                <c:pt idx="3210">
                  <c:v>566.16</c:v>
                </c:pt>
                <c:pt idx="3211">
                  <c:v>566.16</c:v>
                </c:pt>
                <c:pt idx="3212">
                  <c:v>566.16</c:v>
                </c:pt>
                <c:pt idx="3213">
                  <c:v>566.16</c:v>
                </c:pt>
                <c:pt idx="3214">
                  <c:v>566.16</c:v>
                </c:pt>
                <c:pt idx="3215">
                  <c:v>566.16</c:v>
                </c:pt>
                <c:pt idx="3216">
                  <c:v>566.16</c:v>
                </c:pt>
                <c:pt idx="3217">
                  <c:v>566.16</c:v>
                </c:pt>
                <c:pt idx="3218">
                  <c:v>566.16</c:v>
                </c:pt>
                <c:pt idx="3219">
                  <c:v>566.16</c:v>
                </c:pt>
                <c:pt idx="3220">
                  <c:v>566.16</c:v>
                </c:pt>
                <c:pt idx="3221">
                  <c:v>566.16</c:v>
                </c:pt>
                <c:pt idx="3222">
                  <c:v>566.15</c:v>
                </c:pt>
                <c:pt idx="3223">
                  <c:v>566.15</c:v>
                </c:pt>
                <c:pt idx="3224">
                  <c:v>566.15</c:v>
                </c:pt>
                <c:pt idx="3225">
                  <c:v>566.15</c:v>
                </c:pt>
                <c:pt idx="3226">
                  <c:v>566.15</c:v>
                </c:pt>
                <c:pt idx="3227">
                  <c:v>566.15</c:v>
                </c:pt>
                <c:pt idx="3228">
                  <c:v>566.15</c:v>
                </c:pt>
                <c:pt idx="3229">
                  <c:v>566.15</c:v>
                </c:pt>
                <c:pt idx="3230">
                  <c:v>566.15</c:v>
                </c:pt>
                <c:pt idx="3231">
                  <c:v>566.15</c:v>
                </c:pt>
                <c:pt idx="3232">
                  <c:v>566.15</c:v>
                </c:pt>
                <c:pt idx="3233">
                  <c:v>566.15</c:v>
                </c:pt>
                <c:pt idx="3234">
                  <c:v>566.15</c:v>
                </c:pt>
                <c:pt idx="3235">
                  <c:v>566.15</c:v>
                </c:pt>
                <c:pt idx="3236">
                  <c:v>566.15</c:v>
                </c:pt>
                <c:pt idx="3237">
                  <c:v>566.15</c:v>
                </c:pt>
                <c:pt idx="3238">
                  <c:v>566.15</c:v>
                </c:pt>
                <c:pt idx="3239">
                  <c:v>566.15</c:v>
                </c:pt>
                <c:pt idx="3240">
                  <c:v>566.15</c:v>
                </c:pt>
                <c:pt idx="3241">
                  <c:v>566.15</c:v>
                </c:pt>
                <c:pt idx="3242">
                  <c:v>566.15</c:v>
                </c:pt>
                <c:pt idx="3243">
                  <c:v>566.15</c:v>
                </c:pt>
                <c:pt idx="3244">
                  <c:v>566.15</c:v>
                </c:pt>
                <c:pt idx="3245">
                  <c:v>566.14</c:v>
                </c:pt>
                <c:pt idx="3246">
                  <c:v>566.14</c:v>
                </c:pt>
                <c:pt idx="3247">
                  <c:v>566.14</c:v>
                </c:pt>
                <c:pt idx="3248">
                  <c:v>566.14</c:v>
                </c:pt>
                <c:pt idx="3249">
                  <c:v>566.14</c:v>
                </c:pt>
                <c:pt idx="3250">
                  <c:v>566.14</c:v>
                </c:pt>
                <c:pt idx="3251">
                  <c:v>566.14</c:v>
                </c:pt>
                <c:pt idx="3252">
                  <c:v>566.14</c:v>
                </c:pt>
                <c:pt idx="3253">
                  <c:v>566.14</c:v>
                </c:pt>
                <c:pt idx="3254">
                  <c:v>566.14</c:v>
                </c:pt>
                <c:pt idx="3255">
                  <c:v>566.14</c:v>
                </c:pt>
                <c:pt idx="3256">
                  <c:v>566.14</c:v>
                </c:pt>
                <c:pt idx="3257">
                  <c:v>566.14</c:v>
                </c:pt>
                <c:pt idx="3258">
                  <c:v>566.14</c:v>
                </c:pt>
                <c:pt idx="3259">
                  <c:v>566.14</c:v>
                </c:pt>
                <c:pt idx="3260">
                  <c:v>566.14</c:v>
                </c:pt>
                <c:pt idx="3261">
                  <c:v>566.14</c:v>
                </c:pt>
                <c:pt idx="3262">
                  <c:v>566.14</c:v>
                </c:pt>
                <c:pt idx="3263">
                  <c:v>566.14</c:v>
                </c:pt>
                <c:pt idx="3264">
                  <c:v>566.14</c:v>
                </c:pt>
                <c:pt idx="3265">
                  <c:v>566.14</c:v>
                </c:pt>
                <c:pt idx="3266">
                  <c:v>566.14</c:v>
                </c:pt>
                <c:pt idx="3267">
                  <c:v>566.14</c:v>
                </c:pt>
                <c:pt idx="3268">
                  <c:v>566.14</c:v>
                </c:pt>
                <c:pt idx="3269">
                  <c:v>566.14</c:v>
                </c:pt>
                <c:pt idx="3270">
                  <c:v>566.14</c:v>
                </c:pt>
                <c:pt idx="3271">
                  <c:v>566.14</c:v>
                </c:pt>
                <c:pt idx="3272">
                  <c:v>566.13</c:v>
                </c:pt>
                <c:pt idx="3273">
                  <c:v>566.13</c:v>
                </c:pt>
                <c:pt idx="3274">
                  <c:v>566.13</c:v>
                </c:pt>
                <c:pt idx="3275">
                  <c:v>566.13</c:v>
                </c:pt>
                <c:pt idx="3276">
                  <c:v>566.13</c:v>
                </c:pt>
                <c:pt idx="3277">
                  <c:v>566.13</c:v>
                </c:pt>
                <c:pt idx="3278">
                  <c:v>566.13</c:v>
                </c:pt>
                <c:pt idx="3279">
                  <c:v>566.13</c:v>
                </c:pt>
                <c:pt idx="3280">
                  <c:v>566.13</c:v>
                </c:pt>
                <c:pt idx="3281">
                  <c:v>566.13</c:v>
                </c:pt>
                <c:pt idx="3282">
                  <c:v>566.13</c:v>
                </c:pt>
                <c:pt idx="3283">
                  <c:v>566.13</c:v>
                </c:pt>
                <c:pt idx="3284">
                  <c:v>566.13</c:v>
                </c:pt>
                <c:pt idx="3285">
                  <c:v>566.13</c:v>
                </c:pt>
                <c:pt idx="3286">
                  <c:v>566.13</c:v>
                </c:pt>
                <c:pt idx="3287">
                  <c:v>566.13</c:v>
                </c:pt>
                <c:pt idx="3288">
                  <c:v>566.13</c:v>
                </c:pt>
                <c:pt idx="3289">
                  <c:v>566.13</c:v>
                </c:pt>
                <c:pt idx="3290">
                  <c:v>566.13</c:v>
                </c:pt>
                <c:pt idx="3291">
                  <c:v>566.13</c:v>
                </c:pt>
                <c:pt idx="3292">
                  <c:v>566.13</c:v>
                </c:pt>
                <c:pt idx="3293">
                  <c:v>566.13</c:v>
                </c:pt>
                <c:pt idx="3294">
                  <c:v>566.13</c:v>
                </c:pt>
                <c:pt idx="3295">
                  <c:v>566.13</c:v>
                </c:pt>
                <c:pt idx="3296">
                  <c:v>566.13</c:v>
                </c:pt>
                <c:pt idx="3297">
                  <c:v>566.13</c:v>
                </c:pt>
                <c:pt idx="3298">
                  <c:v>566.13</c:v>
                </c:pt>
                <c:pt idx="3299">
                  <c:v>566.13</c:v>
                </c:pt>
                <c:pt idx="3300">
                  <c:v>566.13</c:v>
                </c:pt>
                <c:pt idx="3301">
                  <c:v>566.13</c:v>
                </c:pt>
                <c:pt idx="3302">
                  <c:v>566.13</c:v>
                </c:pt>
                <c:pt idx="3303">
                  <c:v>566.12</c:v>
                </c:pt>
                <c:pt idx="3304">
                  <c:v>566.12</c:v>
                </c:pt>
                <c:pt idx="3305">
                  <c:v>566.12</c:v>
                </c:pt>
                <c:pt idx="3306">
                  <c:v>566.12</c:v>
                </c:pt>
                <c:pt idx="3307">
                  <c:v>566.12</c:v>
                </c:pt>
                <c:pt idx="3308">
                  <c:v>566.12</c:v>
                </c:pt>
                <c:pt idx="3309">
                  <c:v>566.12</c:v>
                </c:pt>
                <c:pt idx="3310">
                  <c:v>566.12</c:v>
                </c:pt>
                <c:pt idx="3311">
                  <c:v>566.12</c:v>
                </c:pt>
                <c:pt idx="3312">
                  <c:v>566.12</c:v>
                </c:pt>
                <c:pt idx="3313">
                  <c:v>566.12</c:v>
                </c:pt>
                <c:pt idx="3314">
                  <c:v>566.12</c:v>
                </c:pt>
                <c:pt idx="3315">
                  <c:v>566.12</c:v>
                </c:pt>
                <c:pt idx="3316">
                  <c:v>566.12</c:v>
                </c:pt>
                <c:pt idx="3317">
                  <c:v>566.12</c:v>
                </c:pt>
                <c:pt idx="3318">
                  <c:v>566.12</c:v>
                </c:pt>
                <c:pt idx="3319">
                  <c:v>566.12</c:v>
                </c:pt>
                <c:pt idx="3320">
                  <c:v>566.12</c:v>
                </c:pt>
                <c:pt idx="3321">
                  <c:v>566.12</c:v>
                </c:pt>
                <c:pt idx="3322">
                  <c:v>566.12</c:v>
                </c:pt>
                <c:pt idx="3323">
                  <c:v>566.12</c:v>
                </c:pt>
                <c:pt idx="3324">
                  <c:v>566.12</c:v>
                </c:pt>
                <c:pt idx="3325">
                  <c:v>566.12</c:v>
                </c:pt>
                <c:pt idx="3326">
                  <c:v>566.12</c:v>
                </c:pt>
                <c:pt idx="3327">
                  <c:v>566.12</c:v>
                </c:pt>
                <c:pt idx="3328">
                  <c:v>566.12</c:v>
                </c:pt>
                <c:pt idx="3329">
                  <c:v>566.12</c:v>
                </c:pt>
                <c:pt idx="3330">
                  <c:v>566.12</c:v>
                </c:pt>
                <c:pt idx="3331">
                  <c:v>566.12</c:v>
                </c:pt>
                <c:pt idx="3332">
                  <c:v>566.12</c:v>
                </c:pt>
                <c:pt idx="3333">
                  <c:v>566.12</c:v>
                </c:pt>
                <c:pt idx="3334">
                  <c:v>566.11</c:v>
                </c:pt>
                <c:pt idx="3335">
                  <c:v>566.11</c:v>
                </c:pt>
                <c:pt idx="3336">
                  <c:v>566.11</c:v>
                </c:pt>
                <c:pt idx="3337">
                  <c:v>566.13</c:v>
                </c:pt>
                <c:pt idx="3338">
                  <c:v>566.13</c:v>
                </c:pt>
                <c:pt idx="3339">
                  <c:v>566.13</c:v>
                </c:pt>
                <c:pt idx="3340">
                  <c:v>566.12</c:v>
                </c:pt>
                <c:pt idx="3341">
                  <c:v>566.12</c:v>
                </c:pt>
                <c:pt idx="3342">
                  <c:v>566.12</c:v>
                </c:pt>
                <c:pt idx="3343">
                  <c:v>566.11</c:v>
                </c:pt>
                <c:pt idx="3344">
                  <c:v>566.11</c:v>
                </c:pt>
                <c:pt idx="3345">
                  <c:v>566.11</c:v>
                </c:pt>
                <c:pt idx="3346">
                  <c:v>566.11</c:v>
                </c:pt>
                <c:pt idx="3347">
                  <c:v>566.11</c:v>
                </c:pt>
                <c:pt idx="3348">
                  <c:v>566.11</c:v>
                </c:pt>
                <c:pt idx="3349">
                  <c:v>566.1</c:v>
                </c:pt>
                <c:pt idx="3350">
                  <c:v>566.1</c:v>
                </c:pt>
                <c:pt idx="3351">
                  <c:v>566.1</c:v>
                </c:pt>
                <c:pt idx="3352">
                  <c:v>566.1</c:v>
                </c:pt>
                <c:pt idx="3353">
                  <c:v>566.1</c:v>
                </c:pt>
                <c:pt idx="3354">
                  <c:v>566.1</c:v>
                </c:pt>
                <c:pt idx="3355">
                  <c:v>566.1</c:v>
                </c:pt>
                <c:pt idx="3356">
                  <c:v>566.1</c:v>
                </c:pt>
                <c:pt idx="3357">
                  <c:v>566.1</c:v>
                </c:pt>
                <c:pt idx="3358">
                  <c:v>566.1</c:v>
                </c:pt>
                <c:pt idx="3359">
                  <c:v>566.1</c:v>
                </c:pt>
                <c:pt idx="3360">
                  <c:v>566.1</c:v>
                </c:pt>
                <c:pt idx="3361">
                  <c:v>566.1</c:v>
                </c:pt>
                <c:pt idx="3362">
                  <c:v>566.1</c:v>
                </c:pt>
                <c:pt idx="3363">
                  <c:v>566.1</c:v>
                </c:pt>
                <c:pt idx="3364">
                  <c:v>566.1</c:v>
                </c:pt>
                <c:pt idx="3365">
                  <c:v>566.1</c:v>
                </c:pt>
                <c:pt idx="3366">
                  <c:v>566.1</c:v>
                </c:pt>
                <c:pt idx="3367">
                  <c:v>566.1</c:v>
                </c:pt>
                <c:pt idx="3368">
                  <c:v>566.1</c:v>
                </c:pt>
                <c:pt idx="3369">
                  <c:v>566.1</c:v>
                </c:pt>
                <c:pt idx="3370">
                  <c:v>566.1</c:v>
                </c:pt>
                <c:pt idx="3371">
                  <c:v>566.1</c:v>
                </c:pt>
                <c:pt idx="3372">
                  <c:v>566.1</c:v>
                </c:pt>
                <c:pt idx="3373">
                  <c:v>566.1</c:v>
                </c:pt>
                <c:pt idx="3374">
                  <c:v>566.1</c:v>
                </c:pt>
                <c:pt idx="3375">
                  <c:v>566.1</c:v>
                </c:pt>
                <c:pt idx="3376">
                  <c:v>566.1</c:v>
                </c:pt>
                <c:pt idx="3377">
                  <c:v>566.1</c:v>
                </c:pt>
                <c:pt idx="3378">
                  <c:v>566.1</c:v>
                </c:pt>
                <c:pt idx="3379">
                  <c:v>566.1</c:v>
                </c:pt>
                <c:pt idx="3380">
                  <c:v>566.1</c:v>
                </c:pt>
                <c:pt idx="3381">
                  <c:v>566.1</c:v>
                </c:pt>
                <c:pt idx="3382">
                  <c:v>566.1</c:v>
                </c:pt>
                <c:pt idx="3383">
                  <c:v>566.1</c:v>
                </c:pt>
                <c:pt idx="3384">
                  <c:v>566.1</c:v>
                </c:pt>
                <c:pt idx="3385">
                  <c:v>566.1</c:v>
                </c:pt>
                <c:pt idx="3386">
                  <c:v>566.1</c:v>
                </c:pt>
                <c:pt idx="3387">
                  <c:v>566.1</c:v>
                </c:pt>
                <c:pt idx="3388">
                  <c:v>566.1</c:v>
                </c:pt>
                <c:pt idx="3389">
                  <c:v>566.09</c:v>
                </c:pt>
                <c:pt idx="3390">
                  <c:v>566.09</c:v>
                </c:pt>
                <c:pt idx="3391">
                  <c:v>566.09</c:v>
                </c:pt>
                <c:pt idx="3392">
                  <c:v>566.09</c:v>
                </c:pt>
                <c:pt idx="3393">
                  <c:v>566.09</c:v>
                </c:pt>
                <c:pt idx="3394">
                  <c:v>566.09</c:v>
                </c:pt>
                <c:pt idx="3395">
                  <c:v>566.09</c:v>
                </c:pt>
                <c:pt idx="3396">
                  <c:v>566.09</c:v>
                </c:pt>
                <c:pt idx="3397">
                  <c:v>566.09</c:v>
                </c:pt>
                <c:pt idx="3398">
                  <c:v>566.09</c:v>
                </c:pt>
                <c:pt idx="3399">
                  <c:v>566.09</c:v>
                </c:pt>
                <c:pt idx="3400">
                  <c:v>566.09</c:v>
                </c:pt>
                <c:pt idx="3401">
                  <c:v>566.09</c:v>
                </c:pt>
                <c:pt idx="3402">
                  <c:v>566.09</c:v>
                </c:pt>
                <c:pt idx="3403">
                  <c:v>566.09</c:v>
                </c:pt>
                <c:pt idx="3404">
                  <c:v>566.09</c:v>
                </c:pt>
                <c:pt idx="3405">
                  <c:v>566.09</c:v>
                </c:pt>
                <c:pt idx="3406">
                  <c:v>566.09</c:v>
                </c:pt>
                <c:pt idx="3407">
                  <c:v>566.09</c:v>
                </c:pt>
                <c:pt idx="3408">
                  <c:v>566.09</c:v>
                </c:pt>
                <c:pt idx="3409">
                  <c:v>566.09</c:v>
                </c:pt>
                <c:pt idx="3410">
                  <c:v>566.09</c:v>
                </c:pt>
                <c:pt idx="3411">
                  <c:v>566.09</c:v>
                </c:pt>
                <c:pt idx="3412">
                  <c:v>566.09</c:v>
                </c:pt>
                <c:pt idx="3413">
                  <c:v>566.09</c:v>
                </c:pt>
                <c:pt idx="3414">
                  <c:v>566.09</c:v>
                </c:pt>
                <c:pt idx="3415">
                  <c:v>566.09</c:v>
                </c:pt>
                <c:pt idx="3416">
                  <c:v>566.09</c:v>
                </c:pt>
                <c:pt idx="3417">
                  <c:v>566.09</c:v>
                </c:pt>
                <c:pt idx="3418">
                  <c:v>566.09</c:v>
                </c:pt>
                <c:pt idx="3419">
                  <c:v>566.09</c:v>
                </c:pt>
                <c:pt idx="3420">
                  <c:v>566.08000000000004</c:v>
                </c:pt>
                <c:pt idx="3421">
                  <c:v>566.08000000000004</c:v>
                </c:pt>
                <c:pt idx="3422">
                  <c:v>566.08000000000004</c:v>
                </c:pt>
                <c:pt idx="3423">
                  <c:v>566.08000000000004</c:v>
                </c:pt>
                <c:pt idx="3424">
                  <c:v>566.08000000000004</c:v>
                </c:pt>
                <c:pt idx="3425">
                  <c:v>566.08000000000004</c:v>
                </c:pt>
                <c:pt idx="3426">
                  <c:v>566.08000000000004</c:v>
                </c:pt>
                <c:pt idx="3427">
                  <c:v>566.08000000000004</c:v>
                </c:pt>
                <c:pt idx="3428">
                  <c:v>566.08000000000004</c:v>
                </c:pt>
                <c:pt idx="3429">
                  <c:v>566.08000000000004</c:v>
                </c:pt>
                <c:pt idx="3430">
                  <c:v>566.08000000000004</c:v>
                </c:pt>
                <c:pt idx="3431">
                  <c:v>566.08000000000004</c:v>
                </c:pt>
                <c:pt idx="3432">
                  <c:v>566.08000000000004</c:v>
                </c:pt>
                <c:pt idx="3433">
                  <c:v>566.08000000000004</c:v>
                </c:pt>
                <c:pt idx="3434">
                  <c:v>566.08000000000004</c:v>
                </c:pt>
                <c:pt idx="3435">
                  <c:v>566.08000000000004</c:v>
                </c:pt>
                <c:pt idx="3436">
                  <c:v>566.08000000000004</c:v>
                </c:pt>
                <c:pt idx="3437">
                  <c:v>566.08000000000004</c:v>
                </c:pt>
                <c:pt idx="3438">
                  <c:v>566.08000000000004</c:v>
                </c:pt>
                <c:pt idx="3439">
                  <c:v>566.08000000000004</c:v>
                </c:pt>
                <c:pt idx="3440">
                  <c:v>566.08000000000004</c:v>
                </c:pt>
                <c:pt idx="3441">
                  <c:v>566.08000000000004</c:v>
                </c:pt>
                <c:pt idx="3442">
                  <c:v>566.08000000000004</c:v>
                </c:pt>
                <c:pt idx="3443">
                  <c:v>566.08000000000004</c:v>
                </c:pt>
                <c:pt idx="3444">
                  <c:v>566.08000000000004</c:v>
                </c:pt>
                <c:pt idx="3445">
                  <c:v>566.08000000000004</c:v>
                </c:pt>
                <c:pt idx="3446">
                  <c:v>566.08000000000004</c:v>
                </c:pt>
                <c:pt idx="3447">
                  <c:v>566.08000000000004</c:v>
                </c:pt>
                <c:pt idx="3448">
                  <c:v>566.08000000000004</c:v>
                </c:pt>
                <c:pt idx="3449">
                  <c:v>566.08000000000004</c:v>
                </c:pt>
                <c:pt idx="3450">
                  <c:v>566.08000000000004</c:v>
                </c:pt>
                <c:pt idx="3451">
                  <c:v>566.08000000000004</c:v>
                </c:pt>
                <c:pt idx="3452">
                  <c:v>566.08000000000004</c:v>
                </c:pt>
                <c:pt idx="3453">
                  <c:v>566.07000000000005</c:v>
                </c:pt>
                <c:pt idx="3454">
                  <c:v>566.07000000000005</c:v>
                </c:pt>
                <c:pt idx="3455">
                  <c:v>566.07000000000005</c:v>
                </c:pt>
                <c:pt idx="3456">
                  <c:v>566.07000000000005</c:v>
                </c:pt>
                <c:pt idx="3457">
                  <c:v>566.07000000000005</c:v>
                </c:pt>
                <c:pt idx="3458">
                  <c:v>566.07000000000005</c:v>
                </c:pt>
                <c:pt idx="3459">
                  <c:v>566.07000000000005</c:v>
                </c:pt>
                <c:pt idx="3460">
                  <c:v>566.07000000000005</c:v>
                </c:pt>
                <c:pt idx="3461">
                  <c:v>566.07000000000005</c:v>
                </c:pt>
                <c:pt idx="3462">
                  <c:v>566.07000000000005</c:v>
                </c:pt>
                <c:pt idx="3463">
                  <c:v>566.07000000000005</c:v>
                </c:pt>
                <c:pt idx="3464">
                  <c:v>566.07000000000005</c:v>
                </c:pt>
                <c:pt idx="3465">
                  <c:v>566.07000000000005</c:v>
                </c:pt>
                <c:pt idx="3466">
                  <c:v>566.07000000000005</c:v>
                </c:pt>
                <c:pt idx="3467">
                  <c:v>566.07000000000005</c:v>
                </c:pt>
                <c:pt idx="3468">
                  <c:v>566.07000000000005</c:v>
                </c:pt>
                <c:pt idx="3469">
                  <c:v>566.07000000000005</c:v>
                </c:pt>
                <c:pt idx="3470">
                  <c:v>566.07000000000005</c:v>
                </c:pt>
                <c:pt idx="3471">
                  <c:v>566.07000000000005</c:v>
                </c:pt>
                <c:pt idx="3472">
                  <c:v>566.07000000000005</c:v>
                </c:pt>
                <c:pt idx="3473">
                  <c:v>566.07000000000005</c:v>
                </c:pt>
                <c:pt idx="3474">
                  <c:v>566.07000000000005</c:v>
                </c:pt>
                <c:pt idx="3475">
                  <c:v>566.07000000000005</c:v>
                </c:pt>
                <c:pt idx="3476">
                  <c:v>566.07000000000005</c:v>
                </c:pt>
                <c:pt idx="3477">
                  <c:v>566.07000000000005</c:v>
                </c:pt>
                <c:pt idx="3478">
                  <c:v>566.07000000000005</c:v>
                </c:pt>
                <c:pt idx="3479">
                  <c:v>566.07000000000005</c:v>
                </c:pt>
                <c:pt idx="3480">
                  <c:v>566.07000000000005</c:v>
                </c:pt>
                <c:pt idx="3481">
                  <c:v>566.07000000000005</c:v>
                </c:pt>
                <c:pt idx="3482">
                  <c:v>566.07000000000005</c:v>
                </c:pt>
                <c:pt idx="3483">
                  <c:v>566.07000000000005</c:v>
                </c:pt>
                <c:pt idx="3484">
                  <c:v>566.07000000000005</c:v>
                </c:pt>
                <c:pt idx="3485">
                  <c:v>566.07000000000005</c:v>
                </c:pt>
                <c:pt idx="3486">
                  <c:v>566.07000000000005</c:v>
                </c:pt>
                <c:pt idx="3487">
                  <c:v>566.05999999999995</c:v>
                </c:pt>
                <c:pt idx="3488">
                  <c:v>566.05999999999995</c:v>
                </c:pt>
                <c:pt idx="3489">
                  <c:v>566.05999999999995</c:v>
                </c:pt>
                <c:pt idx="3490">
                  <c:v>566.05999999999995</c:v>
                </c:pt>
                <c:pt idx="3491">
                  <c:v>566.05999999999995</c:v>
                </c:pt>
                <c:pt idx="3492">
                  <c:v>566.05999999999995</c:v>
                </c:pt>
                <c:pt idx="3493">
                  <c:v>566.05999999999995</c:v>
                </c:pt>
                <c:pt idx="3494">
                  <c:v>566.05999999999995</c:v>
                </c:pt>
                <c:pt idx="3495">
                  <c:v>566.05999999999995</c:v>
                </c:pt>
                <c:pt idx="3496">
                  <c:v>566.05999999999995</c:v>
                </c:pt>
                <c:pt idx="3497">
                  <c:v>566.05999999999995</c:v>
                </c:pt>
                <c:pt idx="3498">
                  <c:v>566.05999999999995</c:v>
                </c:pt>
                <c:pt idx="3499">
                  <c:v>566.05999999999995</c:v>
                </c:pt>
                <c:pt idx="3500">
                  <c:v>566.05999999999995</c:v>
                </c:pt>
                <c:pt idx="3501">
                  <c:v>566.05999999999995</c:v>
                </c:pt>
                <c:pt idx="3502">
                  <c:v>566.05999999999995</c:v>
                </c:pt>
                <c:pt idx="3503">
                  <c:v>566.05999999999995</c:v>
                </c:pt>
                <c:pt idx="3504">
                  <c:v>566.05999999999995</c:v>
                </c:pt>
                <c:pt idx="3505">
                  <c:v>566.05999999999995</c:v>
                </c:pt>
                <c:pt idx="3506">
                  <c:v>566.05999999999995</c:v>
                </c:pt>
                <c:pt idx="3507">
                  <c:v>566.05999999999995</c:v>
                </c:pt>
                <c:pt idx="3508">
                  <c:v>566.05999999999995</c:v>
                </c:pt>
                <c:pt idx="3509">
                  <c:v>566.05999999999995</c:v>
                </c:pt>
                <c:pt idx="3510">
                  <c:v>566.05999999999995</c:v>
                </c:pt>
                <c:pt idx="3511">
                  <c:v>566.05999999999995</c:v>
                </c:pt>
                <c:pt idx="3512">
                  <c:v>566.05999999999995</c:v>
                </c:pt>
                <c:pt idx="3513">
                  <c:v>566.05999999999995</c:v>
                </c:pt>
                <c:pt idx="3514">
                  <c:v>566.05999999999995</c:v>
                </c:pt>
                <c:pt idx="3515">
                  <c:v>566.05999999999995</c:v>
                </c:pt>
                <c:pt idx="3516">
                  <c:v>566.05999999999995</c:v>
                </c:pt>
                <c:pt idx="3517">
                  <c:v>566.05999999999995</c:v>
                </c:pt>
                <c:pt idx="3518">
                  <c:v>566.05999999999995</c:v>
                </c:pt>
                <c:pt idx="3519">
                  <c:v>566.05999999999995</c:v>
                </c:pt>
                <c:pt idx="3520">
                  <c:v>566.05999999999995</c:v>
                </c:pt>
                <c:pt idx="3521">
                  <c:v>566.05999999999995</c:v>
                </c:pt>
                <c:pt idx="3522">
                  <c:v>566.05999999999995</c:v>
                </c:pt>
                <c:pt idx="3523">
                  <c:v>566.05999999999995</c:v>
                </c:pt>
                <c:pt idx="3524">
                  <c:v>566.04999999999995</c:v>
                </c:pt>
                <c:pt idx="3525">
                  <c:v>566.04999999999995</c:v>
                </c:pt>
                <c:pt idx="3526">
                  <c:v>566.04999999999995</c:v>
                </c:pt>
                <c:pt idx="3527">
                  <c:v>566.04999999999995</c:v>
                </c:pt>
                <c:pt idx="3528">
                  <c:v>566.04999999999995</c:v>
                </c:pt>
                <c:pt idx="3529">
                  <c:v>566.04999999999995</c:v>
                </c:pt>
                <c:pt idx="3530">
                  <c:v>566.04999999999995</c:v>
                </c:pt>
                <c:pt idx="3531">
                  <c:v>566.04999999999995</c:v>
                </c:pt>
                <c:pt idx="3532">
                  <c:v>566.04999999999995</c:v>
                </c:pt>
                <c:pt idx="3533">
                  <c:v>566.04999999999995</c:v>
                </c:pt>
                <c:pt idx="3534">
                  <c:v>566.04999999999995</c:v>
                </c:pt>
                <c:pt idx="3535">
                  <c:v>566.04999999999995</c:v>
                </c:pt>
                <c:pt idx="3536">
                  <c:v>566.04999999999995</c:v>
                </c:pt>
                <c:pt idx="3537">
                  <c:v>566.04999999999995</c:v>
                </c:pt>
                <c:pt idx="3538">
                  <c:v>566.04999999999995</c:v>
                </c:pt>
                <c:pt idx="3539">
                  <c:v>566.04999999999995</c:v>
                </c:pt>
                <c:pt idx="3540">
                  <c:v>566.04999999999995</c:v>
                </c:pt>
                <c:pt idx="3541">
                  <c:v>566.04999999999995</c:v>
                </c:pt>
                <c:pt idx="3542">
                  <c:v>566.04999999999995</c:v>
                </c:pt>
                <c:pt idx="3543">
                  <c:v>566.04999999999995</c:v>
                </c:pt>
                <c:pt idx="3544">
                  <c:v>566.04999999999995</c:v>
                </c:pt>
                <c:pt idx="3545">
                  <c:v>566.04999999999995</c:v>
                </c:pt>
                <c:pt idx="3546">
                  <c:v>566.04999999999995</c:v>
                </c:pt>
                <c:pt idx="3547">
                  <c:v>566.04999999999995</c:v>
                </c:pt>
                <c:pt idx="3548">
                  <c:v>566.04999999999995</c:v>
                </c:pt>
                <c:pt idx="3549">
                  <c:v>566.04999999999995</c:v>
                </c:pt>
                <c:pt idx="3550">
                  <c:v>566.04999999999995</c:v>
                </c:pt>
                <c:pt idx="3551">
                  <c:v>566.04999999999995</c:v>
                </c:pt>
                <c:pt idx="3552">
                  <c:v>566.04999999999995</c:v>
                </c:pt>
                <c:pt idx="3553">
                  <c:v>566.04999999999995</c:v>
                </c:pt>
                <c:pt idx="3554">
                  <c:v>566.04999999999995</c:v>
                </c:pt>
                <c:pt idx="3555">
                  <c:v>566.04999999999995</c:v>
                </c:pt>
                <c:pt idx="3556">
                  <c:v>566.04999999999995</c:v>
                </c:pt>
                <c:pt idx="3557">
                  <c:v>566.04</c:v>
                </c:pt>
                <c:pt idx="3558">
                  <c:v>566.04</c:v>
                </c:pt>
                <c:pt idx="3559">
                  <c:v>566.04</c:v>
                </c:pt>
                <c:pt idx="3560">
                  <c:v>566.04</c:v>
                </c:pt>
                <c:pt idx="3561">
                  <c:v>566.03</c:v>
                </c:pt>
                <c:pt idx="3562">
                  <c:v>566.03</c:v>
                </c:pt>
                <c:pt idx="3563">
                  <c:v>566.03</c:v>
                </c:pt>
                <c:pt idx="3564">
                  <c:v>566.03</c:v>
                </c:pt>
                <c:pt idx="3565">
                  <c:v>566.03</c:v>
                </c:pt>
                <c:pt idx="3566">
                  <c:v>566.02</c:v>
                </c:pt>
                <c:pt idx="3567">
                  <c:v>566.02</c:v>
                </c:pt>
                <c:pt idx="3568">
                  <c:v>566.02</c:v>
                </c:pt>
                <c:pt idx="3569">
                  <c:v>566.02</c:v>
                </c:pt>
                <c:pt idx="3570">
                  <c:v>566.02</c:v>
                </c:pt>
                <c:pt idx="3571">
                  <c:v>566.02</c:v>
                </c:pt>
                <c:pt idx="3572">
                  <c:v>566.02</c:v>
                </c:pt>
                <c:pt idx="3573">
                  <c:v>566.02</c:v>
                </c:pt>
                <c:pt idx="3574">
                  <c:v>566.02</c:v>
                </c:pt>
                <c:pt idx="3575">
                  <c:v>566.02</c:v>
                </c:pt>
                <c:pt idx="3576">
                  <c:v>566.02</c:v>
                </c:pt>
                <c:pt idx="3577">
                  <c:v>566.02</c:v>
                </c:pt>
                <c:pt idx="3578">
                  <c:v>566.02</c:v>
                </c:pt>
                <c:pt idx="3579">
                  <c:v>566.02</c:v>
                </c:pt>
                <c:pt idx="3580">
                  <c:v>566.02</c:v>
                </c:pt>
                <c:pt idx="3581">
                  <c:v>566.02</c:v>
                </c:pt>
                <c:pt idx="3582">
                  <c:v>566.02</c:v>
                </c:pt>
                <c:pt idx="3583">
                  <c:v>566.02</c:v>
                </c:pt>
                <c:pt idx="3584">
                  <c:v>566.02</c:v>
                </c:pt>
                <c:pt idx="3585">
                  <c:v>566.02</c:v>
                </c:pt>
                <c:pt idx="3586">
                  <c:v>566.02</c:v>
                </c:pt>
                <c:pt idx="3587">
                  <c:v>566.02</c:v>
                </c:pt>
                <c:pt idx="3588">
                  <c:v>566.02</c:v>
                </c:pt>
                <c:pt idx="3589">
                  <c:v>566.02</c:v>
                </c:pt>
                <c:pt idx="3590">
                  <c:v>566.02</c:v>
                </c:pt>
                <c:pt idx="3591">
                  <c:v>566.02</c:v>
                </c:pt>
                <c:pt idx="3592">
                  <c:v>566.02</c:v>
                </c:pt>
                <c:pt idx="3593">
                  <c:v>566.02</c:v>
                </c:pt>
                <c:pt idx="3594">
                  <c:v>566.02</c:v>
                </c:pt>
                <c:pt idx="3595">
                  <c:v>566.02</c:v>
                </c:pt>
                <c:pt idx="3596">
                  <c:v>566.02</c:v>
                </c:pt>
                <c:pt idx="3597">
                  <c:v>566.02</c:v>
                </c:pt>
                <c:pt idx="3598">
                  <c:v>566.02</c:v>
                </c:pt>
                <c:pt idx="3599">
                  <c:v>566.02</c:v>
                </c:pt>
                <c:pt idx="3600">
                  <c:v>566.02</c:v>
                </c:pt>
                <c:pt idx="3601">
                  <c:v>566.01</c:v>
                </c:pt>
                <c:pt idx="3602">
                  <c:v>566.01</c:v>
                </c:pt>
                <c:pt idx="3603">
                  <c:v>566.01</c:v>
                </c:pt>
                <c:pt idx="3604">
                  <c:v>566.01</c:v>
                </c:pt>
                <c:pt idx="3605">
                  <c:v>566.01</c:v>
                </c:pt>
                <c:pt idx="3606">
                  <c:v>566.01</c:v>
                </c:pt>
                <c:pt idx="3607">
                  <c:v>566.01</c:v>
                </c:pt>
                <c:pt idx="3608">
                  <c:v>566.01</c:v>
                </c:pt>
                <c:pt idx="3609">
                  <c:v>566.01</c:v>
                </c:pt>
                <c:pt idx="3610">
                  <c:v>566.01</c:v>
                </c:pt>
                <c:pt idx="3611">
                  <c:v>566.01</c:v>
                </c:pt>
                <c:pt idx="3612">
                  <c:v>566.01</c:v>
                </c:pt>
                <c:pt idx="3613">
                  <c:v>566.01</c:v>
                </c:pt>
                <c:pt idx="3614">
                  <c:v>566.01</c:v>
                </c:pt>
                <c:pt idx="3615">
                  <c:v>566.01</c:v>
                </c:pt>
                <c:pt idx="3616">
                  <c:v>566.01</c:v>
                </c:pt>
                <c:pt idx="3617">
                  <c:v>566.01</c:v>
                </c:pt>
                <c:pt idx="3618">
                  <c:v>566.01</c:v>
                </c:pt>
                <c:pt idx="3619">
                  <c:v>566.01</c:v>
                </c:pt>
                <c:pt idx="3620">
                  <c:v>566.01</c:v>
                </c:pt>
                <c:pt idx="3621">
                  <c:v>566.01</c:v>
                </c:pt>
                <c:pt idx="3622">
                  <c:v>566.01</c:v>
                </c:pt>
                <c:pt idx="3623">
                  <c:v>566.01</c:v>
                </c:pt>
                <c:pt idx="3624">
                  <c:v>566.01</c:v>
                </c:pt>
                <c:pt idx="3625">
                  <c:v>566.01</c:v>
                </c:pt>
                <c:pt idx="3626">
                  <c:v>566.01</c:v>
                </c:pt>
                <c:pt idx="3627">
                  <c:v>566.01</c:v>
                </c:pt>
                <c:pt idx="3628">
                  <c:v>566.01</c:v>
                </c:pt>
                <c:pt idx="3629">
                  <c:v>566.01</c:v>
                </c:pt>
                <c:pt idx="3630">
                  <c:v>566.01</c:v>
                </c:pt>
                <c:pt idx="3631">
                  <c:v>566.01</c:v>
                </c:pt>
                <c:pt idx="3632">
                  <c:v>566.01</c:v>
                </c:pt>
                <c:pt idx="3633">
                  <c:v>566.01</c:v>
                </c:pt>
                <c:pt idx="3634">
                  <c:v>566</c:v>
                </c:pt>
                <c:pt idx="3635">
                  <c:v>566</c:v>
                </c:pt>
                <c:pt idx="3636">
                  <c:v>566</c:v>
                </c:pt>
                <c:pt idx="3637">
                  <c:v>566</c:v>
                </c:pt>
                <c:pt idx="3638">
                  <c:v>566</c:v>
                </c:pt>
                <c:pt idx="3639">
                  <c:v>566</c:v>
                </c:pt>
                <c:pt idx="3640">
                  <c:v>566</c:v>
                </c:pt>
                <c:pt idx="3641">
                  <c:v>566</c:v>
                </c:pt>
                <c:pt idx="3642">
                  <c:v>566</c:v>
                </c:pt>
                <c:pt idx="3643">
                  <c:v>566</c:v>
                </c:pt>
                <c:pt idx="3644">
                  <c:v>566</c:v>
                </c:pt>
                <c:pt idx="3645">
                  <c:v>566</c:v>
                </c:pt>
                <c:pt idx="3646">
                  <c:v>566</c:v>
                </c:pt>
                <c:pt idx="3647">
                  <c:v>566</c:v>
                </c:pt>
                <c:pt idx="3648">
                  <c:v>566</c:v>
                </c:pt>
                <c:pt idx="3649">
                  <c:v>566</c:v>
                </c:pt>
                <c:pt idx="3650">
                  <c:v>566</c:v>
                </c:pt>
                <c:pt idx="3651">
                  <c:v>566</c:v>
                </c:pt>
                <c:pt idx="3652">
                  <c:v>566</c:v>
                </c:pt>
                <c:pt idx="3653">
                  <c:v>566</c:v>
                </c:pt>
                <c:pt idx="3654">
                  <c:v>566</c:v>
                </c:pt>
                <c:pt idx="3655">
                  <c:v>566</c:v>
                </c:pt>
                <c:pt idx="3656">
                  <c:v>566</c:v>
                </c:pt>
                <c:pt idx="3657">
                  <c:v>566</c:v>
                </c:pt>
                <c:pt idx="3658">
                  <c:v>566</c:v>
                </c:pt>
                <c:pt idx="3659">
                  <c:v>566</c:v>
                </c:pt>
                <c:pt idx="3660">
                  <c:v>566</c:v>
                </c:pt>
                <c:pt idx="3661">
                  <c:v>566</c:v>
                </c:pt>
                <c:pt idx="3662">
                  <c:v>566</c:v>
                </c:pt>
                <c:pt idx="3663">
                  <c:v>566</c:v>
                </c:pt>
                <c:pt idx="3664">
                  <c:v>566</c:v>
                </c:pt>
                <c:pt idx="3665">
                  <c:v>566</c:v>
                </c:pt>
                <c:pt idx="3666">
                  <c:v>566</c:v>
                </c:pt>
                <c:pt idx="3667">
                  <c:v>566</c:v>
                </c:pt>
                <c:pt idx="3668">
                  <c:v>566</c:v>
                </c:pt>
                <c:pt idx="3669">
                  <c:v>566</c:v>
                </c:pt>
                <c:pt idx="3670">
                  <c:v>566</c:v>
                </c:pt>
                <c:pt idx="3671">
                  <c:v>566</c:v>
                </c:pt>
                <c:pt idx="3672">
                  <c:v>566</c:v>
                </c:pt>
                <c:pt idx="3673">
                  <c:v>565.99</c:v>
                </c:pt>
                <c:pt idx="3674">
                  <c:v>565.99</c:v>
                </c:pt>
                <c:pt idx="3675">
                  <c:v>565.99</c:v>
                </c:pt>
                <c:pt idx="3676">
                  <c:v>565.99</c:v>
                </c:pt>
                <c:pt idx="3677">
                  <c:v>565.99</c:v>
                </c:pt>
                <c:pt idx="3678">
                  <c:v>565.99</c:v>
                </c:pt>
                <c:pt idx="3679">
                  <c:v>565.99</c:v>
                </c:pt>
                <c:pt idx="3680">
                  <c:v>565.99</c:v>
                </c:pt>
                <c:pt idx="3681">
                  <c:v>565.99</c:v>
                </c:pt>
                <c:pt idx="3682">
                  <c:v>565.99</c:v>
                </c:pt>
                <c:pt idx="3683">
                  <c:v>565.99</c:v>
                </c:pt>
                <c:pt idx="3684">
                  <c:v>565.99</c:v>
                </c:pt>
                <c:pt idx="3685">
                  <c:v>565.99</c:v>
                </c:pt>
                <c:pt idx="3686">
                  <c:v>565.99</c:v>
                </c:pt>
                <c:pt idx="3687">
                  <c:v>565.99</c:v>
                </c:pt>
                <c:pt idx="3688">
                  <c:v>565.99</c:v>
                </c:pt>
                <c:pt idx="3689">
                  <c:v>565.99</c:v>
                </c:pt>
                <c:pt idx="3690">
                  <c:v>565.99</c:v>
                </c:pt>
                <c:pt idx="3691">
                  <c:v>565.99</c:v>
                </c:pt>
                <c:pt idx="3692">
                  <c:v>565.99</c:v>
                </c:pt>
                <c:pt idx="3693">
                  <c:v>565.99</c:v>
                </c:pt>
                <c:pt idx="3694">
                  <c:v>565.99</c:v>
                </c:pt>
                <c:pt idx="3695">
                  <c:v>565.99</c:v>
                </c:pt>
                <c:pt idx="3696">
                  <c:v>565.99</c:v>
                </c:pt>
                <c:pt idx="3697">
                  <c:v>565.99</c:v>
                </c:pt>
                <c:pt idx="3698">
                  <c:v>565.99</c:v>
                </c:pt>
                <c:pt idx="3699">
                  <c:v>565.99</c:v>
                </c:pt>
                <c:pt idx="3700">
                  <c:v>565.99</c:v>
                </c:pt>
                <c:pt idx="3701">
                  <c:v>565.99</c:v>
                </c:pt>
                <c:pt idx="3702">
                  <c:v>565.99</c:v>
                </c:pt>
                <c:pt idx="3703">
                  <c:v>565.99</c:v>
                </c:pt>
                <c:pt idx="3704">
                  <c:v>565.99</c:v>
                </c:pt>
                <c:pt idx="3705">
                  <c:v>565.99</c:v>
                </c:pt>
                <c:pt idx="3706">
                  <c:v>565.99</c:v>
                </c:pt>
                <c:pt idx="3707">
                  <c:v>565.99</c:v>
                </c:pt>
                <c:pt idx="3708">
                  <c:v>565.99</c:v>
                </c:pt>
                <c:pt idx="3709">
                  <c:v>565.99</c:v>
                </c:pt>
                <c:pt idx="3710">
                  <c:v>565.99</c:v>
                </c:pt>
                <c:pt idx="3711">
                  <c:v>565.99</c:v>
                </c:pt>
                <c:pt idx="3712">
                  <c:v>565.98</c:v>
                </c:pt>
                <c:pt idx="3713">
                  <c:v>565.98</c:v>
                </c:pt>
                <c:pt idx="3714">
                  <c:v>565.98</c:v>
                </c:pt>
                <c:pt idx="3715">
                  <c:v>565.98</c:v>
                </c:pt>
                <c:pt idx="3716">
                  <c:v>565.98</c:v>
                </c:pt>
                <c:pt idx="3717">
                  <c:v>565.98</c:v>
                </c:pt>
                <c:pt idx="3718">
                  <c:v>565.98</c:v>
                </c:pt>
                <c:pt idx="3719">
                  <c:v>565.98</c:v>
                </c:pt>
                <c:pt idx="3720">
                  <c:v>565.98</c:v>
                </c:pt>
                <c:pt idx="3721">
                  <c:v>565.98</c:v>
                </c:pt>
                <c:pt idx="3722">
                  <c:v>565.98</c:v>
                </c:pt>
                <c:pt idx="3723">
                  <c:v>565.98</c:v>
                </c:pt>
                <c:pt idx="3724">
                  <c:v>565.98</c:v>
                </c:pt>
                <c:pt idx="3725">
                  <c:v>565.98</c:v>
                </c:pt>
                <c:pt idx="3726">
                  <c:v>565.98</c:v>
                </c:pt>
                <c:pt idx="3727">
                  <c:v>565.98</c:v>
                </c:pt>
                <c:pt idx="3728">
                  <c:v>565.98</c:v>
                </c:pt>
                <c:pt idx="3729">
                  <c:v>565.98</c:v>
                </c:pt>
                <c:pt idx="3730">
                  <c:v>565.98</c:v>
                </c:pt>
                <c:pt idx="3731">
                  <c:v>565.98</c:v>
                </c:pt>
                <c:pt idx="3732">
                  <c:v>565.98</c:v>
                </c:pt>
                <c:pt idx="3733">
                  <c:v>565.98</c:v>
                </c:pt>
                <c:pt idx="3734">
                  <c:v>565.98</c:v>
                </c:pt>
                <c:pt idx="3735">
                  <c:v>565.98</c:v>
                </c:pt>
                <c:pt idx="3736">
                  <c:v>565.98</c:v>
                </c:pt>
                <c:pt idx="3737">
                  <c:v>565.98</c:v>
                </c:pt>
                <c:pt idx="3738">
                  <c:v>565.98</c:v>
                </c:pt>
                <c:pt idx="3739">
                  <c:v>565.98</c:v>
                </c:pt>
                <c:pt idx="3740">
                  <c:v>565.98</c:v>
                </c:pt>
                <c:pt idx="3741">
                  <c:v>565.98</c:v>
                </c:pt>
                <c:pt idx="3742">
                  <c:v>565.98</c:v>
                </c:pt>
                <c:pt idx="3743">
                  <c:v>565.98</c:v>
                </c:pt>
                <c:pt idx="3744">
                  <c:v>565.98</c:v>
                </c:pt>
                <c:pt idx="3745">
                  <c:v>565.98</c:v>
                </c:pt>
                <c:pt idx="3746">
                  <c:v>565.98</c:v>
                </c:pt>
                <c:pt idx="3747">
                  <c:v>565.98</c:v>
                </c:pt>
                <c:pt idx="3748">
                  <c:v>565.98</c:v>
                </c:pt>
                <c:pt idx="3749">
                  <c:v>565.98</c:v>
                </c:pt>
                <c:pt idx="3750">
                  <c:v>565.98</c:v>
                </c:pt>
                <c:pt idx="3751">
                  <c:v>565.98</c:v>
                </c:pt>
                <c:pt idx="3752">
                  <c:v>565.98</c:v>
                </c:pt>
                <c:pt idx="3753">
                  <c:v>565.97</c:v>
                </c:pt>
                <c:pt idx="3754">
                  <c:v>565.97</c:v>
                </c:pt>
                <c:pt idx="3755">
                  <c:v>565.97</c:v>
                </c:pt>
                <c:pt idx="3756">
                  <c:v>565.97</c:v>
                </c:pt>
                <c:pt idx="3757">
                  <c:v>565.97</c:v>
                </c:pt>
                <c:pt idx="3758">
                  <c:v>565.97</c:v>
                </c:pt>
                <c:pt idx="3759">
                  <c:v>565.97</c:v>
                </c:pt>
                <c:pt idx="3760">
                  <c:v>565.97</c:v>
                </c:pt>
                <c:pt idx="3761">
                  <c:v>565.97</c:v>
                </c:pt>
                <c:pt idx="3762">
                  <c:v>565.97</c:v>
                </c:pt>
                <c:pt idx="3763">
                  <c:v>565.97</c:v>
                </c:pt>
                <c:pt idx="3764">
                  <c:v>565.97</c:v>
                </c:pt>
                <c:pt idx="3765">
                  <c:v>565.97</c:v>
                </c:pt>
                <c:pt idx="3766">
                  <c:v>565.97</c:v>
                </c:pt>
                <c:pt idx="3767">
                  <c:v>565.97</c:v>
                </c:pt>
                <c:pt idx="3768">
                  <c:v>565.97</c:v>
                </c:pt>
                <c:pt idx="3769">
                  <c:v>565.97</c:v>
                </c:pt>
                <c:pt idx="3770">
                  <c:v>565.97</c:v>
                </c:pt>
                <c:pt idx="3771">
                  <c:v>565.97</c:v>
                </c:pt>
                <c:pt idx="3772">
                  <c:v>565.97</c:v>
                </c:pt>
                <c:pt idx="3773">
                  <c:v>565.97</c:v>
                </c:pt>
                <c:pt idx="3774">
                  <c:v>565.97</c:v>
                </c:pt>
                <c:pt idx="3775">
                  <c:v>565.97</c:v>
                </c:pt>
                <c:pt idx="3776">
                  <c:v>565.97</c:v>
                </c:pt>
                <c:pt idx="3777">
                  <c:v>565.97</c:v>
                </c:pt>
                <c:pt idx="3778">
                  <c:v>565.97</c:v>
                </c:pt>
                <c:pt idx="3779">
                  <c:v>565.97</c:v>
                </c:pt>
                <c:pt idx="3780">
                  <c:v>565.97</c:v>
                </c:pt>
                <c:pt idx="3781">
                  <c:v>565.97</c:v>
                </c:pt>
                <c:pt idx="3782">
                  <c:v>565.97</c:v>
                </c:pt>
                <c:pt idx="3783">
                  <c:v>565.97</c:v>
                </c:pt>
                <c:pt idx="3784">
                  <c:v>565.97</c:v>
                </c:pt>
                <c:pt idx="3785">
                  <c:v>565.97</c:v>
                </c:pt>
                <c:pt idx="3786">
                  <c:v>565.97</c:v>
                </c:pt>
                <c:pt idx="3787">
                  <c:v>565.97</c:v>
                </c:pt>
                <c:pt idx="3788">
                  <c:v>565.97</c:v>
                </c:pt>
                <c:pt idx="3789">
                  <c:v>565.97</c:v>
                </c:pt>
                <c:pt idx="3790">
                  <c:v>565.97</c:v>
                </c:pt>
                <c:pt idx="3791">
                  <c:v>565.97</c:v>
                </c:pt>
                <c:pt idx="3792">
                  <c:v>565.97</c:v>
                </c:pt>
                <c:pt idx="3793">
                  <c:v>565.97</c:v>
                </c:pt>
                <c:pt idx="3794">
                  <c:v>565.97</c:v>
                </c:pt>
                <c:pt idx="3795">
                  <c:v>565.97</c:v>
                </c:pt>
                <c:pt idx="3796">
                  <c:v>565.97</c:v>
                </c:pt>
                <c:pt idx="3797">
                  <c:v>565.97</c:v>
                </c:pt>
                <c:pt idx="3798">
                  <c:v>565.97</c:v>
                </c:pt>
                <c:pt idx="3799">
                  <c:v>565.97</c:v>
                </c:pt>
                <c:pt idx="3800">
                  <c:v>565.97</c:v>
                </c:pt>
                <c:pt idx="3801">
                  <c:v>565.97</c:v>
                </c:pt>
                <c:pt idx="3802">
                  <c:v>565.97</c:v>
                </c:pt>
                <c:pt idx="3803">
                  <c:v>565.96</c:v>
                </c:pt>
                <c:pt idx="3804">
                  <c:v>565.96</c:v>
                </c:pt>
                <c:pt idx="3805">
                  <c:v>565.96</c:v>
                </c:pt>
                <c:pt idx="3806">
                  <c:v>565.96</c:v>
                </c:pt>
                <c:pt idx="3807">
                  <c:v>565.96</c:v>
                </c:pt>
                <c:pt idx="3808">
                  <c:v>565.96</c:v>
                </c:pt>
                <c:pt idx="3809">
                  <c:v>565.96</c:v>
                </c:pt>
                <c:pt idx="3810">
                  <c:v>565.96</c:v>
                </c:pt>
                <c:pt idx="3811">
                  <c:v>565.96</c:v>
                </c:pt>
                <c:pt idx="3812">
                  <c:v>565.96</c:v>
                </c:pt>
                <c:pt idx="3813">
                  <c:v>565.96</c:v>
                </c:pt>
                <c:pt idx="3814">
                  <c:v>565.96</c:v>
                </c:pt>
                <c:pt idx="3815">
                  <c:v>565.96</c:v>
                </c:pt>
                <c:pt idx="3816">
                  <c:v>565.96</c:v>
                </c:pt>
                <c:pt idx="3817">
                  <c:v>565.96</c:v>
                </c:pt>
                <c:pt idx="3818">
                  <c:v>565.96</c:v>
                </c:pt>
                <c:pt idx="3819">
                  <c:v>565.96</c:v>
                </c:pt>
                <c:pt idx="3820">
                  <c:v>565.96</c:v>
                </c:pt>
                <c:pt idx="3821">
                  <c:v>565.96</c:v>
                </c:pt>
                <c:pt idx="3822">
                  <c:v>565.96</c:v>
                </c:pt>
                <c:pt idx="3823">
                  <c:v>565.96</c:v>
                </c:pt>
                <c:pt idx="3824">
                  <c:v>565.96</c:v>
                </c:pt>
                <c:pt idx="3825">
                  <c:v>565.96</c:v>
                </c:pt>
                <c:pt idx="3826">
                  <c:v>565.96</c:v>
                </c:pt>
                <c:pt idx="3827">
                  <c:v>565.96</c:v>
                </c:pt>
                <c:pt idx="3828">
                  <c:v>565.96</c:v>
                </c:pt>
                <c:pt idx="3829">
                  <c:v>565.96</c:v>
                </c:pt>
                <c:pt idx="3830">
                  <c:v>565.96</c:v>
                </c:pt>
                <c:pt idx="3831">
                  <c:v>565.96</c:v>
                </c:pt>
                <c:pt idx="3832">
                  <c:v>565.96</c:v>
                </c:pt>
                <c:pt idx="3833">
                  <c:v>565.96</c:v>
                </c:pt>
                <c:pt idx="3834">
                  <c:v>565.96</c:v>
                </c:pt>
                <c:pt idx="3835">
                  <c:v>565.96</c:v>
                </c:pt>
                <c:pt idx="3836">
                  <c:v>565.96</c:v>
                </c:pt>
                <c:pt idx="3837">
                  <c:v>565.96</c:v>
                </c:pt>
                <c:pt idx="3838">
                  <c:v>565.96</c:v>
                </c:pt>
                <c:pt idx="3839">
                  <c:v>565.96</c:v>
                </c:pt>
                <c:pt idx="3840">
                  <c:v>565.96</c:v>
                </c:pt>
                <c:pt idx="3841">
                  <c:v>565.96</c:v>
                </c:pt>
                <c:pt idx="3842">
                  <c:v>565.96</c:v>
                </c:pt>
                <c:pt idx="3843">
                  <c:v>565.96</c:v>
                </c:pt>
                <c:pt idx="3844">
                  <c:v>565.96</c:v>
                </c:pt>
                <c:pt idx="3845">
                  <c:v>565.96</c:v>
                </c:pt>
                <c:pt idx="3846">
                  <c:v>565.96</c:v>
                </c:pt>
                <c:pt idx="3847">
                  <c:v>565.96</c:v>
                </c:pt>
                <c:pt idx="3848">
                  <c:v>565.96</c:v>
                </c:pt>
                <c:pt idx="3849">
                  <c:v>565.96</c:v>
                </c:pt>
                <c:pt idx="3850">
                  <c:v>565.96</c:v>
                </c:pt>
                <c:pt idx="3851">
                  <c:v>565.96</c:v>
                </c:pt>
                <c:pt idx="3852">
                  <c:v>565.96</c:v>
                </c:pt>
                <c:pt idx="3853">
                  <c:v>565.96</c:v>
                </c:pt>
                <c:pt idx="3854">
                  <c:v>565.96</c:v>
                </c:pt>
                <c:pt idx="3855">
                  <c:v>565.96</c:v>
                </c:pt>
                <c:pt idx="3856">
                  <c:v>565.96</c:v>
                </c:pt>
                <c:pt idx="3857">
                  <c:v>565.96</c:v>
                </c:pt>
                <c:pt idx="3858">
                  <c:v>565.95000000000005</c:v>
                </c:pt>
                <c:pt idx="3859">
                  <c:v>565.95000000000005</c:v>
                </c:pt>
                <c:pt idx="3860">
                  <c:v>565.95000000000005</c:v>
                </c:pt>
                <c:pt idx="3861">
                  <c:v>565.95000000000005</c:v>
                </c:pt>
                <c:pt idx="3862">
                  <c:v>565.95000000000005</c:v>
                </c:pt>
                <c:pt idx="3863">
                  <c:v>565.95000000000005</c:v>
                </c:pt>
                <c:pt idx="3864">
                  <c:v>565.95000000000005</c:v>
                </c:pt>
                <c:pt idx="3865">
                  <c:v>565.95000000000005</c:v>
                </c:pt>
                <c:pt idx="3866">
                  <c:v>565.95000000000005</c:v>
                </c:pt>
                <c:pt idx="3867">
                  <c:v>565.95000000000005</c:v>
                </c:pt>
                <c:pt idx="3868">
                  <c:v>565.95000000000005</c:v>
                </c:pt>
                <c:pt idx="3869">
                  <c:v>565.95000000000005</c:v>
                </c:pt>
                <c:pt idx="3870">
                  <c:v>565.95000000000005</c:v>
                </c:pt>
                <c:pt idx="3871">
                  <c:v>565.95000000000005</c:v>
                </c:pt>
                <c:pt idx="3872">
                  <c:v>565.95000000000005</c:v>
                </c:pt>
                <c:pt idx="3873">
                  <c:v>565.95000000000005</c:v>
                </c:pt>
                <c:pt idx="3874">
                  <c:v>565.95000000000005</c:v>
                </c:pt>
                <c:pt idx="3875">
                  <c:v>565.95000000000005</c:v>
                </c:pt>
                <c:pt idx="3876">
                  <c:v>565.95000000000005</c:v>
                </c:pt>
                <c:pt idx="3877">
                  <c:v>565.95000000000005</c:v>
                </c:pt>
                <c:pt idx="3878">
                  <c:v>565.95000000000005</c:v>
                </c:pt>
                <c:pt idx="3879">
                  <c:v>565.95000000000005</c:v>
                </c:pt>
                <c:pt idx="3880">
                  <c:v>565.95000000000005</c:v>
                </c:pt>
                <c:pt idx="3881">
                  <c:v>565.95000000000005</c:v>
                </c:pt>
                <c:pt idx="3882">
                  <c:v>565.95000000000005</c:v>
                </c:pt>
                <c:pt idx="3883">
                  <c:v>565.95000000000005</c:v>
                </c:pt>
                <c:pt idx="3884">
                  <c:v>565.95000000000005</c:v>
                </c:pt>
                <c:pt idx="3885">
                  <c:v>565.95000000000005</c:v>
                </c:pt>
                <c:pt idx="3886">
                  <c:v>565.95000000000005</c:v>
                </c:pt>
                <c:pt idx="3887">
                  <c:v>565.95000000000005</c:v>
                </c:pt>
                <c:pt idx="3888">
                  <c:v>565.95000000000005</c:v>
                </c:pt>
                <c:pt idx="3889">
                  <c:v>565.95000000000005</c:v>
                </c:pt>
                <c:pt idx="3890">
                  <c:v>565.95000000000005</c:v>
                </c:pt>
                <c:pt idx="3891">
                  <c:v>565.95000000000005</c:v>
                </c:pt>
                <c:pt idx="3892">
                  <c:v>565.95000000000005</c:v>
                </c:pt>
                <c:pt idx="3893">
                  <c:v>565.95000000000005</c:v>
                </c:pt>
                <c:pt idx="3894">
                  <c:v>565.95000000000005</c:v>
                </c:pt>
                <c:pt idx="3895">
                  <c:v>565.95000000000005</c:v>
                </c:pt>
                <c:pt idx="3896">
                  <c:v>565.95000000000005</c:v>
                </c:pt>
                <c:pt idx="3897">
                  <c:v>565.95000000000005</c:v>
                </c:pt>
                <c:pt idx="3898">
                  <c:v>565.95000000000005</c:v>
                </c:pt>
                <c:pt idx="3899">
                  <c:v>565.95000000000005</c:v>
                </c:pt>
                <c:pt idx="3900">
                  <c:v>565.95000000000005</c:v>
                </c:pt>
                <c:pt idx="3901">
                  <c:v>565.95000000000005</c:v>
                </c:pt>
                <c:pt idx="3902">
                  <c:v>565.95000000000005</c:v>
                </c:pt>
                <c:pt idx="3903">
                  <c:v>565.95000000000005</c:v>
                </c:pt>
                <c:pt idx="3904">
                  <c:v>565.95000000000005</c:v>
                </c:pt>
                <c:pt idx="3905">
                  <c:v>565.95000000000005</c:v>
                </c:pt>
                <c:pt idx="3906">
                  <c:v>565.95000000000005</c:v>
                </c:pt>
                <c:pt idx="3907">
                  <c:v>565.95000000000005</c:v>
                </c:pt>
                <c:pt idx="3908">
                  <c:v>565.95000000000005</c:v>
                </c:pt>
                <c:pt idx="3909">
                  <c:v>565.95000000000005</c:v>
                </c:pt>
                <c:pt idx="3910">
                  <c:v>565.95000000000005</c:v>
                </c:pt>
                <c:pt idx="3911">
                  <c:v>565.95000000000005</c:v>
                </c:pt>
                <c:pt idx="3912">
                  <c:v>565.95000000000005</c:v>
                </c:pt>
                <c:pt idx="3913">
                  <c:v>565.95000000000005</c:v>
                </c:pt>
                <c:pt idx="3914">
                  <c:v>565.95000000000005</c:v>
                </c:pt>
                <c:pt idx="3915">
                  <c:v>565.95000000000005</c:v>
                </c:pt>
                <c:pt idx="3916">
                  <c:v>565.95000000000005</c:v>
                </c:pt>
                <c:pt idx="3917">
                  <c:v>565.94000000000005</c:v>
                </c:pt>
                <c:pt idx="3918">
                  <c:v>565.94000000000005</c:v>
                </c:pt>
                <c:pt idx="3919">
                  <c:v>565.94000000000005</c:v>
                </c:pt>
                <c:pt idx="3920">
                  <c:v>565.94000000000005</c:v>
                </c:pt>
                <c:pt idx="3921">
                  <c:v>565.94000000000005</c:v>
                </c:pt>
                <c:pt idx="3922">
                  <c:v>565.94000000000005</c:v>
                </c:pt>
                <c:pt idx="3923">
                  <c:v>565.94000000000005</c:v>
                </c:pt>
                <c:pt idx="3924">
                  <c:v>565.94000000000005</c:v>
                </c:pt>
                <c:pt idx="3925">
                  <c:v>565.94000000000005</c:v>
                </c:pt>
                <c:pt idx="3926">
                  <c:v>565.94000000000005</c:v>
                </c:pt>
                <c:pt idx="3927">
                  <c:v>565.94000000000005</c:v>
                </c:pt>
                <c:pt idx="3928">
                  <c:v>565.94000000000005</c:v>
                </c:pt>
                <c:pt idx="3929">
                  <c:v>565.94000000000005</c:v>
                </c:pt>
                <c:pt idx="3930">
                  <c:v>565.94000000000005</c:v>
                </c:pt>
                <c:pt idx="3931">
                  <c:v>565.94000000000005</c:v>
                </c:pt>
                <c:pt idx="3932">
                  <c:v>565.94000000000005</c:v>
                </c:pt>
                <c:pt idx="3933">
                  <c:v>565.94000000000005</c:v>
                </c:pt>
                <c:pt idx="3934">
                  <c:v>565.94000000000005</c:v>
                </c:pt>
                <c:pt idx="3935">
                  <c:v>565.94000000000005</c:v>
                </c:pt>
                <c:pt idx="3936">
                  <c:v>565.94000000000005</c:v>
                </c:pt>
                <c:pt idx="3937">
                  <c:v>565.94000000000005</c:v>
                </c:pt>
                <c:pt idx="3938">
                  <c:v>565.94000000000005</c:v>
                </c:pt>
                <c:pt idx="3939">
                  <c:v>565.94000000000005</c:v>
                </c:pt>
                <c:pt idx="3940">
                  <c:v>565.94000000000005</c:v>
                </c:pt>
                <c:pt idx="3941">
                  <c:v>565.94000000000005</c:v>
                </c:pt>
                <c:pt idx="3942">
                  <c:v>565.94000000000005</c:v>
                </c:pt>
                <c:pt idx="3943">
                  <c:v>565.94000000000005</c:v>
                </c:pt>
                <c:pt idx="3944">
                  <c:v>565.94000000000005</c:v>
                </c:pt>
                <c:pt idx="3945">
                  <c:v>565.94000000000005</c:v>
                </c:pt>
                <c:pt idx="3946">
                  <c:v>565.94000000000005</c:v>
                </c:pt>
                <c:pt idx="3947">
                  <c:v>565.94000000000005</c:v>
                </c:pt>
                <c:pt idx="3948">
                  <c:v>565.94000000000005</c:v>
                </c:pt>
                <c:pt idx="3949">
                  <c:v>565.94000000000005</c:v>
                </c:pt>
                <c:pt idx="3950">
                  <c:v>565.94000000000005</c:v>
                </c:pt>
                <c:pt idx="3951">
                  <c:v>565.94000000000005</c:v>
                </c:pt>
                <c:pt idx="3952">
                  <c:v>565.94000000000005</c:v>
                </c:pt>
                <c:pt idx="3953">
                  <c:v>565.94000000000005</c:v>
                </c:pt>
                <c:pt idx="3954">
                  <c:v>565.94000000000005</c:v>
                </c:pt>
                <c:pt idx="3955">
                  <c:v>565.94000000000005</c:v>
                </c:pt>
                <c:pt idx="3956">
                  <c:v>565.94000000000005</c:v>
                </c:pt>
                <c:pt idx="3957">
                  <c:v>565.94000000000005</c:v>
                </c:pt>
                <c:pt idx="3958">
                  <c:v>565.94000000000005</c:v>
                </c:pt>
                <c:pt idx="3959">
                  <c:v>565.94000000000005</c:v>
                </c:pt>
                <c:pt idx="3960">
                  <c:v>565.94000000000005</c:v>
                </c:pt>
                <c:pt idx="3961">
                  <c:v>565.94000000000005</c:v>
                </c:pt>
                <c:pt idx="3962">
                  <c:v>565.94000000000005</c:v>
                </c:pt>
                <c:pt idx="3963">
                  <c:v>565.94000000000005</c:v>
                </c:pt>
                <c:pt idx="3964">
                  <c:v>565.94000000000005</c:v>
                </c:pt>
                <c:pt idx="3965">
                  <c:v>565.94000000000005</c:v>
                </c:pt>
                <c:pt idx="3966">
                  <c:v>565.94000000000005</c:v>
                </c:pt>
                <c:pt idx="3967">
                  <c:v>565.94000000000005</c:v>
                </c:pt>
                <c:pt idx="3968">
                  <c:v>565.94000000000005</c:v>
                </c:pt>
                <c:pt idx="3969">
                  <c:v>565.94000000000005</c:v>
                </c:pt>
                <c:pt idx="3970">
                  <c:v>565.94000000000005</c:v>
                </c:pt>
                <c:pt idx="3971">
                  <c:v>565.94000000000005</c:v>
                </c:pt>
                <c:pt idx="3972">
                  <c:v>565.94000000000005</c:v>
                </c:pt>
                <c:pt idx="3973">
                  <c:v>565.94000000000005</c:v>
                </c:pt>
                <c:pt idx="3974">
                  <c:v>565.94000000000005</c:v>
                </c:pt>
                <c:pt idx="3975">
                  <c:v>565.94000000000005</c:v>
                </c:pt>
                <c:pt idx="3976">
                  <c:v>565.94000000000005</c:v>
                </c:pt>
                <c:pt idx="3977">
                  <c:v>565.94000000000005</c:v>
                </c:pt>
                <c:pt idx="3978">
                  <c:v>565.94000000000005</c:v>
                </c:pt>
                <c:pt idx="3979">
                  <c:v>565.92999999999995</c:v>
                </c:pt>
                <c:pt idx="3980">
                  <c:v>565.92999999999995</c:v>
                </c:pt>
                <c:pt idx="3981">
                  <c:v>565.92999999999995</c:v>
                </c:pt>
                <c:pt idx="3982">
                  <c:v>565.92999999999995</c:v>
                </c:pt>
                <c:pt idx="3983">
                  <c:v>565.92999999999995</c:v>
                </c:pt>
                <c:pt idx="3984">
                  <c:v>565.92999999999995</c:v>
                </c:pt>
                <c:pt idx="3985">
                  <c:v>565.92999999999995</c:v>
                </c:pt>
                <c:pt idx="3986">
                  <c:v>565.92999999999995</c:v>
                </c:pt>
                <c:pt idx="3987">
                  <c:v>565.92999999999995</c:v>
                </c:pt>
                <c:pt idx="3988">
                  <c:v>565.92999999999995</c:v>
                </c:pt>
                <c:pt idx="3989">
                  <c:v>565.92999999999995</c:v>
                </c:pt>
                <c:pt idx="3990">
                  <c:v>565.92999999999995</c:v>
                </c:pt>
                <c:pt idx="3991">
                  <c:v>565.92999999999995</c:v>
                </c:pt>
                <c:pt idx="3992">
                  <c:v>565.92999999999995</c:v>
                </c:pt>
                <c:pt idx="3993">
                  <c:v>565.92999999999995</c:v>
                </c:pt>
                <c:pt idx="3994">
                  <c:v>565.92999999999995</c:v>
                </c:pt>
                <c:pt idx="3995">
                  <c:v>565.92999999999995</c:v>
                </c:pt>
                <c:pt idx="3996">
                  <c:v>565.92999999999995</c:v>
                </c:pt>
                <c:pt idx="3997">
                  <c:v>565.92999999999995</c:v>
                </c:pt>
                <c:pt idx="3998">
                  <c:v>565.92999999999995</c:v>
                </c:pt>
                <c:pt idx="3999">
                  <c:v>565.92999999999995</c:v>
                </c:pt>
                <c:pt idx="4000">
                  <c:v>565.92999999999995</c:v>
                </c:pt>
                <c:pt idx="4001">
                  <c:v>565.92999999999995</c:v>
                </c:pt>
                <c:pt idx="4002">
                  <c:v>565.92999999999995</c:v>
                </c:pt>
                <c:pt idx="4003">
                  <c:v>565.92999999999995</c:v>
                </c:pt>
                <c:pt idx="4004">
                  <c:v>565.92999999999995</c:v>
                </c:pt>
                <c:pt idx="4005">
                  <c:v>565.92999999999995</c:v>
                </c:pt>
                <c:pt idx="4006">
                  <c:v>565.92999999999995</c:v>
                </c:pt>
                <c:pt idx="4007">
                  <c:v>565.92999999999995</c:v>
                </c:pt>
                <c:pt idx="4008">
                  <c:v>565.92999999999995</c:v>
                </c:pt>
                <c:pt idx="4009">
                  <c:v>565.92999999999995</c:v>
                </c:pt>
                <c:pt idx="4010">
                  <c:v>565.92999999999995</c:v>
                </c:pt>
                <c:pt idx="4011">
                  <c:v>565.92999999999995</c:v>
                </c:pt>
                <c:pt idx="4012">
                  <c:v>565.92999999999995</c:v>
                </c:pt>
                <c:pt idx="4013">
                  <c:v>565.92999999999995</c:v>
                </c:pt>
                <c:pt idx="4014">
                  <c:v>565.92999999999995</c:v>
                </c:pt>
                <c:pt idx="4015">
                  <c:v>565.92999999999995</c:v>
                </c:pt>
                <c:pt idx="4016">
                  <c:v>565.92999999999995</c:v>
                </c:pt>
                <c:pt idx="4017">
                  <c:v>565.92999999999995</c:v>
                </c:pt>
                <c:pt idx="4018">
                  <c:v>565.92999999999995</c:v>
                </c:pt>
                <c:pt idx="4019">
                  <c:v>565.92999999999995</c:v>
                </c:pt>
                <c:pt idx="4020">
                  <c:v>565.92999999999995</c:v>
                </c:pt>
                <c:pt idx="4021">
                  <c:v>565.92999999999995</c:v>
                </c:pt>
                <c:pt idx="4022">
                  <c:v>565.92999999999995</c:v>
                </c:pt>
                <c:pt idx="4023">
                  <c:v>565.92999999999995</c:v>
                </c:pt>
                <c:pt idx="4024">
                  <c:v>565.92999999999995</c:v>
                </c:pt>
                <c:pt idx="4025">
                  <c:v>565.92999999999995</c:v>
                </c:pt>
                <c:pt idx="4026">
                  <c:v>565.92999999999995</c:v>
                </c:pt>
                <c:pt idx="4027">
                  <c:v>565.92999999999995</c:v>
                </c:pt>
                <c:pt idx="4028">
                  <c:v>565.92999999999995</c:v>
                </c:pt>
                <c:pt idx="4029">
                  <c:v>565.92999999999995</c:v>
                </c:pt>
                <c:pt idx="4030">
                  <c:v>565.92999999999995</c:v>
                </c:pt>
                <c:pt idx="4031">
                  <c:v>565.92999999999995</c:v>
                </c:pt>
                <c:pt idx="4032">
                  <c:v>565.92999999999995</c:v>
                </c:pt>
                <c:pt idx="4033">
                  <c:v>565.92999999999995</c:v>
                </c:pt>
                <c:pt idx="4034">
                  <c:v>565.91999999999996</c:v>
                </c:pt>
                <c:pt idx="4035">
                  <c:v>565.91999999999996</c:v>
                </c:pt>
                <c:pt idx="4036">
                  <c:v>565.91999999999996</c:v>
                </c:pt>
                <c:pt idx="4037">
                  <c:v>565.91999999999996</c:v>
                </c:pt>
                <c:pt idx="4038">
                  <c:v>565.91999999999996</c:v>
                </c:pt>
                <c:pt idx="4039">
                  <c:v>565.91999999999996</c:v>
                </c:pt>
                <c:pt idx="4040">
                  <c:v>565.91999999999996</c:v>
                </c:pt>
                <c:pt idx="4041">
                  <c:v>565.91999999999996</c:v>
                </c:pt>
                <c:pt idx="4042">
                  <c:v>565.91999999999996</c:v>
                </c:pt>
                <c:pt idx="4043">
                  <c:v>565.91999999999996</c:v>
                </c:pt>
                <c:pt idx="4044">
                  <c:v>565.91999999999996</c:v>
                </c:pt>
                <c:pt idx="4045">
                  <c:v>565.91999999999996</c:v>
                </c:pt>
                <c:pt idx="4046">
                  <c:v>565.91999999999996</c:v>
                </c:pt>
                <c:pt idx="4047">
                  <c:v>565.91999999999996</c:v>
                </c:pt>
                <c:pt idx="4048">
                  <c:v>565.91999999999996</c:v>
                </c:pt>
                <c:pt idx="4049">
                  <c:v>565.91999999999996</c:v>
                </c:pt>
                <c:pt idx="4050">
                  <c:v>565.91999999999996</c:v>
                </c:pt>
                <c:pt idx="4051">
                  <c:v>565.91999999999996</c:v>
                </c:pt>
                <c:pt idx="4052">
                  <c:v>565.91999999999996</c:v>
                </c:pt>
                <c:pt idx="4053">
                  <c:v>565.91999999999996</c:v>
                </c:pt>
                <c:pt idx="4054">
                  <c:v>565.91999999999996</c:v>
                </c:pt>
                <c:pt idx="4055">
                  <c:v>565.91999999999996</c:v>
                </c:pt>
                <c:pt idx="4056">
                  <c:v>565.91999999999996</c:v>
                </c:pt>
                <c:pt idx="4057">
                  <c:v>565.91999999999996</c:v>
                </c:pt>
                <c:pt idx="4058">
                  <c:v>565.91999999999996</c:v>
                </c:pt>
                <c:pt idx="4059">
                  <c:v>565.91999999999996</c:v>
                </c:pt>
                <c:pt idx="4060">
                  <c:v>565.91999999999996</c:v>
                </c:pt>
                <c:pt idx="4061">
                  <c:v>565.91999999999996</c:v>
                </c:pt>
                <c:pt idx="4062">
                  <c:v>565.91999999999996</c:v>
                </c:pt>
                <c:pt idx="4063">
                  <c:v>565.91999999999996</c:v>
                </c:pt>
                <c:pt idx="4064">
                  <c:v>565.91999999999996</c:v>
                </c:pt>
                <c:pt idx="4065">
                  <c:v>565.91999999999996</c:v>
                </c:pt>
                <c:pt idx="4066">
                  <c:v>565.91999999999996</c:v>
                </c:pt>
                <c:pt idx="4067">
                  <c:v>565.91999999999996</c:v>
                </c:pt>
                <c:pt idx="4068">
                  <c:v>565.91999999999996</c:v>
                </c:pt>
                <c:pt idx="4069">
                  <c:v>565.91999999999996</c:v>
                </c:pt>
                <c:pt idx="4070">
                  <c:v>565.91999999999996</c:v>
                </c:pt>
                <c:pt idx="4071">
                  <c:v>565.91999999999996</c:v>
                </c:pt>
                <c:pt idx="4072">
                  <c:v>565.91999999999996</c:v>
                </c:pt>
                <c:pt idx="4073">
                  <c:v>565.91999999999996</c:v>
                </c:pt>
                <c:pt idx="4074">
                  <c:v>565.91999999999996</c:v>
                </c:pt>
                <c:pt idx="4075">
                  <c:v>565.91999999999996</c:v>
                </c:pt>
                <c:pt idx="4076">
                  <c:v>565.91999999999996</c:v>
                </c:pt>
                <c:pt idx="4077">
                  <c:v>565.91999999999996</c:v>
                </c:pt>
                <c:pt idx="4078">
                  <c:v>565.91999999999996</c:v>
                </c:pt>
                <c:pt idx="4079">
                  <c:v>565.91999999999996</c:v>
                </c:pt>
                <c:pt idx="4080">
                  <c:v>565.91999999999996</c:v>
                </c:pt>
                <c:pt idx="4081">
                  <c:v>565.91999999999996</c:v>
                </c:pt>
                <c:pt idx="4082">
                  <c:v>565.91999999999996</c:v>
                </c:pt>
                <c:pt idx="4083">
                  <c:v>565.91</c:v>
                </c:pt>
                <c:pt idx="4084">
                  <c:v>565.91</c:v>
                </c:pt>
                <c:pt idx="4085">
                  <c:v>565.91</c:v>
                </c:pt>
                <c:pt idx="4086">
                  <c:v>565.91</c:v>
                </c:pt>
                <c:pt idx="4087">
                  <c:v>565.91</c:v>
                </c:pt>
                <c:pt idx="4088">
                  <c:v>565.91</c:v>
                </c:pt>
                <c:pt idx="4089">
                  <c:v>565.91</c:v>
                </c:pt>
                <c:pt idx="4090">
                  <c:v>565.91</c:v>
                </c:pt>
                <c:pt idx="4091">
                  <c:v>565.91</c:v>
                </c:pt>
                <c:pt idx="4092">
                  <c:v>565.91</c:v>
                </c:pt>
                <c:pt idx="4093">
                  <c:v>565.91</c:v>
                </c:pt>
                <c:pt idx="4094">
                  <c:v>565.91</c:v>
                </c:pt>
                <c:pt idx="4095">
                  <c:v>565.91</c:v>
                </c:pt>
                <c:pt idx="4096">
                  <c:v>565.91</c:v>
                </c:pt>
                <c:pt idx="4097">
                  <c:v>565.91</c:v>
                </c:pt>
                <c:pt idx="4098">
                  <c:v>565.91</c:v>
                </c:pt>
                <c:pt idx="4099">
                  <c:v>565.91</c:v>
                </c:pt>
                <c:pt idx="4100">
                  <c:v>565.91</c:v>
                </c:pt>
                <c:pt idx="4101">
                  <c:v>565.91</c:v>
                </c:pt>
                <c:pt idx="4102">
                  <c:v>565.91</c:v>
                </c:pt>
                <c:pt idx="4103">
                  <c:v>565.91</c:v>
                </c:pt>
                <c:pt idx="4104">
                  <c:v>565.91</c:v>
                </c:pt>
                <c:pt idx="4105">
                  <c:v>565.91</c:v>
                </c:pt>
                <c:pt idx="4106">
                  <c:v>565.91</c:v>
                </c:pt>
                <c:pt idx="4107">
                  <c:v>565.91</c:v>
                </c:pt>
                <c:pt idx="4108">
                  <c:v>565.91</c:v>
                </c:pt>
                <c:pt idx="4109">
                  <c:v>565.91</c:v>
                </c:pt>
                <c:pt idx="4110">
                  <c:v>565.91</c:v>
                </c:pt>
                <c:pt idx="4111">
                  <c:v>565.91</c:v>
                </c:pt>
                <c:pt idx="4112">
                  <c:v>565.91</c:v>
                </c:pt>
                <c:pt idx="4113">
                  <c:v>565.91</c:v>
                </c:pt>
                <c:pt idx="4114">
                  <c:v>565.91</c:v>
                </c:pt>
                <c:pt idx="4115">
                  <c:v>565.91</c:v>
                </c:pt>
                <c:pt idx="4116">
                  <c:v>565.91</c:v>
                </c:pt>
                <c:pt idx="4117">
                  <c:v>565.91</c:v>
                </c:pt>
                <c:pt idx="4118">
                  <c:v>565.91</c:v>
                </c:pt>
                <c:pt idx="4119">
                  <c:v>565.91</c:v>
                </c:pt>
                <c:pt idx="4120">
                  <c:v>565.91</c:v>
                </c:pt>
                <c:pt idx="4121">
                  <c:v>565.91</c:v>
                </c:pt>
                <c:pt idx="4122">
                  <c:v>565.91</c:v>
                </c:pt>
                <c:pt idx="4123">
                  <c:v>565.91</c:v>
                </c:pt>
                <c:pt idx="4124">
                  <c:v>565.91</c:v>
                </c:pt>
                <c:pt idx="4125">
                  <c:v>565.91</c:v>
                </c:pt>
                <c:pt idx="4126">
                  <c:v>565.91</c:v>
                </c:pt>
                <c:pt idx="4127">
                  <c:v>565.91</c:v>
                </c:pt>
                <c:pt idx="4128">
                  <c:v>565.91</c:v>
                </c:pt>
                <c:pt idx="4129">
                  <c:v>565.91</c:v>
                </c:pt>
                <c:pt idx="4130">
                  <c:v>565.91</c:v>
                </c:pt>
                <c:pt idx="4131">
                  <c:v>565.91</c:v>
                </c:pt>
                <c:pt idx="4132">
                  <c:v>565.91</c:v>
                </c:pt>
                <c:pt idx="4133">
                  <c:v>565.91</c:v>
                </c:pt>
                <c:pt idx="4134">
                  <c:v>565.91</c:v>
                </c:pt>
                <c:pt idx="4135">
                  <c:v>565.91</c:v>
                </c:pt>
                <c:pt idx="4136">
                  <c:v>565.9</c:v>
                </c:pt>
                <c:pt idx="4137">
                  <c:v>565.9</c:v>
                </c:pt>
                <c:pt idx="4138">
                  <c:v>565.9</c:v>
                </c:pt>
                <c:pt idx="4139">
                  <c:v>565.9</c:v>
                </c:pt>
                <c:pt idx="4140">
                  <c:v>565.9</c:v>
                </c:pt>
                <c:pt idx="4141">
                  <c:v>565.9</c:v>
                </c:pt>
                <c:pt idx="4142">
                  <c:v>565.9</c:v>
                </c:pt>
                <c:pt idx="4143">
                  <c:v>565.9</c:v>
                </c:pt>
                <c:pt idx="4144">
                  <c:v>565.9</c:v>
                </c:pt>
                <c:pt idx="4145">
                  <c:v>565.9</c:v>
                </c:pt>
                <c:pt idx="4146">
                  <c:v>565.9</c:v>
                </c:pt>
                <c:pt idx="4147">
                  <c:v>565.9</c:v>
                </c:pt>
                <c:pt idx="4148">
                  <c:v>565.9</c:v>
                </c:pt>
                <c:pt idx="4149">
                  <c:v>565.9</c:v>
                </c:pt>
                <c:pt idx="4150">
                  <c:v>565.9</c:v>
                </c:pt>
                <c:pt idx="4151">
                  <c:v>565.9</c:v>
                </c:pt>
                <c:pt idx="4152">
                  <c:v>565.9</c:v>
                </c:pt>
                <c:pt idx="4153">
                  <c:v>565.9</c:v>
                </c:pt>
                <c:pt idx="4154">
                  <c:v>565.9</c:v>
                </c:pt>
                <c:pt idx="4155">
                  <c:v>565.9</c:v>
                </c:pt>
                <c:pt idx="4156">
                  <c:v>565.9</c:v>
                </c:pt>
                <c:pt idx="4157">
                  <c:v>565.9</c:v>
                </c:pt>
                <c:pt idx="4158">
                  <c:v>565.9</c:v>
                </c:pt>
                <c:pt idx="4159">
                  <c:v>565.9</c:v>
                </c:pt>
                <c:pt idx="4160">
                  <c:v>565.89</c:v>
                </c:pt>
                <c:pt idx="4161">
                  <c:v>565.89</c:v>
                </c:pt>
                <c:pt idx="4162">
                  <c:v>565.89</c:v>
                </c:pt>
                <c:pt idx="4163">
                  <c:v>565.89</c:v>
                </c:pt>
                <c:pt idx="4164">
                  <c:v>565.89</c:v>
                </c:pt>
                <c:pt idx="4165">
                  <c:v>565.89</c:v>
                </c:pt>
                <c:pt idx="4166">
                  <c:v>565.89</c:v>
                </c:pt>
                <c:pt idx="4167">
                  <c:v>565.89</c:v>
                </c:pt>
                <c:pt idx="4168">
                  <c:v>565.89</c:v>
                </c:pt>
                <c:pt idx="4169">
                  <c:v>565.89</c:v>
                </c:pt>
                <c:pt idx="4170">
                  <c:v>565.89</c:v>
                </c:pt>
                <c:pt idx="4171">
                  <c:v>565.89</c:v>
                </c:pt>
                <c:pt idx="4172">
                  <c:v>565.89</c:v>
                </c:pt>
                <c:pt idx="4173">
                  <c:v>565.89</c:v>
                </c:pt>
                <c:pt idx="4174">
                  <c:v>565.9</c:v>
                </c:pt>
                <c:pt idx="4175">
                  <c:v>565.9</c:v>
                </c:pt>
                <c:pt idx="4176">
                  <c:v>565.9</c:v>
                </c:pt>
                <c:pt idx="4177">
                  <c:v>565.9</c:v>
                </c:pt>
                <c:pt idx="4178">
                  <c:v>565.9</c:v>
                </c:pt>
                <c:pt idx="4179">
                  <c:v>565.9</c:v>
                </c:pt>
                <c:pt idx="4180">
                  <c:v>565.9</c:v>
                </c:pt>
                <c:pt idx="4181">
                  <c:v>565.9</c:v>
                </c:pt>
                <c:pt idx="4182">
                  <c:v>565.9</c:v>
                </c:pt>
                <c:pt idx="4183">
                  <c:v>565.91</c:v>
                </c:pt>
                <c:pt idx="4184">
                  <c:v>565.91</c:v>
                </c:pt>
                <c:pt idx="4185">
                  <c:v>565.91</c:v>
                </c:pt>
                <c:pt idx="4186">
                  <c:v>565.91</c:v>
                </c:pt>
                <c:pt idx="4187">
                  <c:v>565.91</c:v>
                </c:pt>
                <c:pt idx="4188">
                  <c:v>565.91</c:v>
                </c:pt>
                <c:pt idx="4189">
                  <c:v>565.91</c:v>
                </c:pt>
                <c:pt idx="4190">
                  <c:v>565.91</c:v>
                </c:pt>
                <c:pt idx="4191">
                  <c:v>565.91</c:v>
                </c:pt>
                <c:pt idx="4192">
                  <c:v>565.91</c:v>
                </c:pt>
                <c:pt idx="4193">
                  <c:v>565.91</c:v>
                </c:pt>
                <c:pt idx="4194">
                  <c:v>565.91</c:v>
                </c:pt>
                <c:pt idx="4195">
                  <c:v>565.91</c:v>
                </c:pt>
                <c:pt idx="4196">
                  <c:v>565.9</c:v>
                </c:pt>
                <c:pt idx="4197">
                  <c:v>565.9</c:v>
                </c:pt>
                <c:pt idx="4198">
                  <c:v>565.9</c:v>
                </c:pt>
                <c:pt idx="4199">
                  <c:v>565.9</c:v>
                </c:pt>
                <c:pt idx="4200">
                  <c:v>565.9</c:v>
                </c:pt>
                <c:pt idx="4201">
                  <c:v>565.89</c:v>
                </c:pt>
                <c:pt idx="4202">
                  <c:v>565.89</c:v>
                </c:pt>
                <c:pt idx="4203">
                  <c:v>565.89</c:v>
                </c:pt>
                <c:pt idx="4204">
                  <c:v>565.89</c:v>
                </c:pt>
                <c:pt idx="4205">
                  <c:v>565.89</c:v>
                </c:pt>
                <c:pt idx="4206">
                  <c:v>565.89</c:v>
                </c:pt>
                <c:pt idx="4207">
                  <c:v>565.89</c:v>
                </c:pt>
                <c:pt idx="4208">
                  <c:v>565.89</c:v>
                </c:pt>
                <c:pt idx="4209">
                  <c:v>565.89</c:v>
                </c:pt>
                <c:pt idx="4210">
                  <c:v>565.89</c:v>
                </c:pt>
                <c:pt idx="4211">
                  <c:v>565.88</c:v>
                </c:pt>
                <c:pt idx="4212">
                  <c:v>565.88</c:v>
                </c:pt>
                <c:pt idx="4213">
                  <c:v>565.88</c:v>
                </c:pt>
                <c:pt idx="4214">
                  <c:v>565.88</c:v>
                </c:pt>
                <c:pt idx="4215">
                  <c:v>565.88</c:v>
                </c:pt>
                <c:pt idx="4216">
                  <c:v>565.88</c:v>
                </c:pt>
                <c:pt idx="4217">
                  <c:v>565.88</c:v>
                </c:pt>
                <c:pt idx="4218">
                  <c:v>565.89</c:v>
                </c:pt>
                <c:pt idx="4219">
                  <c:v>565.89</c:v>
                </c:pt>
                <c:pt idx="4220">
                  <c:v>565.89</c:v>
                </c:pt>
                <c:pt idx="4221">
                  <c:v>565.89</c:v>
                </c:pt>
                <c:pt idx="4222">
                  <c:v>565.89</c:v>
                </c:pt>
                <c:pt idx="4223">
                  <c:v>565.89</c:v>
                </c:pt>
                <c:pt idx="4224">
                  <c:v>565.89</c:v>
                </c:pt>
                <c:pt idx="4225">
                  <c:v>565.89</c:v>
                </c:pt>
                <c:pt idx="4226">
                  <c:v>565.89</c:v>
                </c:pt>
                <c:pt idx="4227">
                  <c:v>565.89</c:v>
                </c:pt>
                <c:pt idx="4228">
                  <c:v>565.89</c:v>
                </c:pt>
                <c:pt idx="4229">
                  <c:v>565.89</c:v>
                </c:pt>
                <c:pt idx="4230">
                  <c:v>565.89</c:v>
                </c:pt>
                <c:pt idx="4231">
                  <c:v>565.89</c:v>
                </c:pt>
                <c:pt idx="4232">
                  <c:v>565.89</c:v>
                </c:pt>
                <c:pt idx="4233">
                  <c:v>565.89</c:v>
                </c:pt>
                <c:pt idx="4234">
                  <c:v>565.89</c:v>
                </c:pt>
                <c:pt idx="4235">
                  <c:v>565.89</c:v>
                </c:pt>
                <c:pt idx="4236">
                  <c:v>565.89</c:v>
                </c:pt>
                <c:pt idx="4237">
                  <c:v>565.89</c:v>
                </c:pt>
                <c:pt idx="4238">
                  <c:v>565.89</c:v>
                </c:pt>
                <c:pt idx="4239">
                  <c:v>565.89</c:v>
                </c:pt>
                <c:pt idx="4240">
                  <c:v>565.89</c:v>
                </c:pt>
                <c:pt idx="4241">
                  <c:v>565.89</c:v>
                </c:pt>
                <c:pt idx="4242">
                  <c:v>565.89</c:v>
                </c:pt>
                <c:pt idx="4243">
                  <c:v>565.89</c:v>
                </c:pt>
                <c:pt idx="4244">
                  <c:v>565.89</c:v>
                </c:pt>
                <c:pt idx="4245">
                  <c:v>565.89</c:v>
                </c:pt>
                <c:pt idx="4246">
                  <c:v>565.89</c:v>
                </c:pt>
                <c:pt idx="4247">
                  <c:v>565.89</c:v>
                </c:pt>
                <c:pt idx="4248">
                  <c:v>565.89</c:v>
                </c:pt>
                <c:pt idx="4249">
                  <c:v>565.89</c:v>
                </c:pt>
                <c:pt idx="4250">
                  <c:v>565.89</c:v>
                </c:pt>
                <c:pt idx="4251">
                  <c:v>565.89</c:v>
                </c:pt>
                <c:pt idx="4252">
                  <c:v>565.89</c:v>
                </c:pt>
                <c:pt idx="4253">
                  <c:v>565.89</c:v>
                </c:pt>
                <c:pt idx="4254">
                  <c:v>565.89</c:v>
                </c:pt>
                <c:pt idx="4255">
                  <c:v>565.89</c:v>
                </c:pt>
                <c:pt idx="4256">
                  <c:v>565.89</c:v>
                </c:pt>
                <c:pt idx="4257">
                  <c:v>565.89</c:v>
                </c:pt>
                <c:pt idx="4258">
                  <c:v>565.89</c:v>
                </c:pt>
                <c:pt idx="4259">
                  <c:v>565.89</c:v>
                </c:pt>
                <c:pt idx="4260">
                  <c:v>565.89</c:v>
                </c:pt>
                <c:pt idx="4261">
                  <c:v>565.89</c:v>
                </c:pt>
                <c:pt idx="4262">
                  <c:v>565.89</c:v>
                </c:pt>
                <c:pt idx="4263">
                  <c:v>565.89</c:v>
                </c:pt>
                <c:pt idx="4264">
                  <c:v>565.89</c:v>
                </c:pt>
                <c:pt idx="4265">
                  <c:v>565.89</c:v>
                </c:pt>
                <c:pt idx="4266">
                  <c:v>565.89</c:v>
                </c:pt>
                <c:pt idx="4267">
                  <c:v>565.89</c:v>
                </c:pt>
                <c:pt idx="4268">
                  <c:v>565.88</c:v>
                </c:pt>
                <c:pt idx="4269">
                  <c:v>565.88</c:v>
                </c:pt>
                <c:pt idx="4270">
                  <c:v>565.88</c:v>
                </c:pt>
                <c:pt idx="4271">
                  <c:v>565.88</c:v>
                </c:pt>
                <c:pt idx="4272">
                  <c:v>565.88</c:v>
                </c:pt>
                <c:pt idx="4273">
                  <c:v>565.88</c:v>
                </c:pt>
                <c:pt idx="4274">
                  <c:v>565.88</c:v>
                </c:pt>
                <c:pt idx="4275">
                  <c:v>565.88</c:v>
                </c:pt>
                <c:pt idx="4276">
                  <c:v>565.88</c:v>
                </c:pt>
                <c:pt idx="4277">
                  <c:v>565.88</c:v>
                </c:pt>
                <c:pt idx="4278">
                  <c:v>565.88</c:v>
                </c:pt>
                <c:pt idx="4279">
                  <c:v>565.88</c:v>
                </c:pt>
                <c:pt idx="4280">
                  <c:v>565.88</c:v>
                </c:pt>
                <c:pt idx="4281">
                  <c:v>565.88</c:v>
                </c:pt>
                <c:pt idx="4282">
                  <c:v>565.88</c:v>
                </c:pt>
                <c:pt idx="4283">
                  <c:v>565.88</c:v>
                </c:pt>
                <c:pt idx="4284">
                  <c:v>565.88</c:v>
                </c:pt>
                <c:pt idx="4285">
                  <c:v>565.88</c:v>
                </c:pt>
                <c:pt idx="4286">
                  <c:v>565.88</c:v>
                </c:pt>
                <c:pt idx="4287">
                  <c:v>565.88</c:v>
                </c:pt>
                <c:pt idx="4288">
                  <c:v>565.88</c:v>
                </c:pt>
                <c:pt idx="4289">
                  <c:v>565.88</c:v>
                </c:pt>
                <c:pt idx="4290">
                  <c:v>565.88</c:v>
                </c:pt>
                <c:pt idx="4291">
                  <c:v>565.88</c:v>
                </c:pt>
                <c:pt idx="4292">
                  <c:v>565.88</c:v>
                </c:pt>
                <c:pt idx="4293">
                  <c:v>565.88</c:v>
                </c:pt>
                <c:pt idx="4294">
                  <c:v>565.88</c:v>
                </c:pt>
                <c:pt idx="4295">
                  <c:v>565.88</c:v>
                </c:pt>
                <c:pt idx="4296">
                  <c:v>565.88</c:v>
                </c:pt>
                <c:pt idx="4297">
                  <c:v>565.88</c:v>
                </c:pt>
                <c:pt idx="4298">
                  <c:v>565.88</c:v>
                </c:pt>
                <c:pt idx="4299">
                  <c:v>565.88</c:v>
                </c:pt>
                <c:pt idx="4300">
                  <c:v>565.88</c:v>
                </c:pt>
                <c:pt idx="4301">
                  <c:v>565.88</c:v>
                </c:pt>
                <c:pt idx="4302">
                  <c:v>565.88</c:v>
                </c:pt>
                <c:pt idx="4303">
                  <c:v>565.88</c:v>
                </c:pt>
                <c:pt idx="4304">
                  <c:v>565.88</c:v>
                </c:pt>
                <c:pt idx="4305">
                  <c:v>565.88</c:v>
                </c:pt>
                <c:pt idx="4306">
                  <c:v>565.88</c:v>
                </c:pt>
                <c:pt idx="4307">
                  <c:v>565.88</c:v>
                </c:pt>
                <c:pt idx="4308">
                  <c:v>565.88</c:v>
                </c:pt>
                <c:pt idx="4309">
                  <c:v>565.88</c:v>
                </c:pt>
                <c:pt idx="4310">
                  <c:v>565.88</c:v>
                </c:pt>
                <c:pt idx="4311">
                  <c:v>565.88</c:v>
                </c:pt>
                <c:pt idx="4312">
                  <c:v>565.88</c:v>
                </c:pt>
                <c:pt idx="4313">
                  <c:v>565.88</c:v>
                </c:pt>
                <c:pt idx="4314">
                  <c:v>565.88</c:v>
                </c:pt>
                <c:pt idx="4315">
                  <c:v>565.88</c:v>
                </c:pt>
                <c:pt idx="4316">
                  <c:v>565.88</c:v>
                </c:pt>
                <c:pt idx="4317">
                  <c:v>565.88</c:v>
                </c:pt>
                <c:pt idx="4318">
                  <c:v>565.88</c:v>
                </c:pt>
                <c:pt idx="4319">
                  <c:v>565.88</c:v>
                </c:pt>
                <c:pt idx="4320">
                  <c:v>565.88</c:v>
                </c:pt>
                <c:pt idx="4321">
                  <c:v>565.88</c:v>
                </c:pt>
                <c:pt idx="4322">
                  <c:v>565.88</c:v>
                </c:pt>
                <c:pt idx="4323">
                  <c:v>565.88</c:v>
                </c:pt>
                <c:pt idx="4324">
                  <c:v>565.88</c:v>
                </c:pt>
                <c:pt idx="4325">
                  <c:v>565.88</c:v>
                </c:pt>
                <c:pt idx="4326">
                  <c:v>565.88</c:v>
                </c:pt>
                <c:pt idx="4327">
                  <c:v>565.88</c:v>
                </c:pt>
                <c:pt idx="4328">
                  <c:v>565.88</c:v>
                </c:pt>
                <c:pt idx="4329">
                  <c:v>565.88</c:v>
                </c:pt>
                <c:pt idx="4330">
                  <c:v>565.88</c:v>
                </c:pt>
                <c:pt idx="4331">
                  <c:v>565.88</c:v>
                </c:pt>
                <c:pt idx="4332">
                  <c:v>565.88</c:v>
                </c:pt>
                <c:pt idx="4333">
                  <c:v>565.88</c:v>
                </c:pt>
                <c:pt idx="4334">
                  <c:v>565.88</c:v>
                </c:pt>
                <c:pt idx="4335">
                  <c:v>565.88</c:v>
                </c:pt>
                <c:pt idx="4336">
                  <c:v>565.88</c:v>
                </c:pt>
                <c:pt idx="4337">
                  <c:v>565.88</c:v>
                </c:pt>
                <c:pt idx="4338">
                  <c:v>565.87</c:v>
                </c:pt>
                <c:pt idx="4339">
                  <c:v>565.87</c:v>
                </c:pt>
                <c:pt idx="4340">
                  <c:v>565.87</c:v>
                </c:pt>
                <c:pt idx="4341">
                  <c:v>565.87</c:v>
                </c:pt>
                <c:pt idx="4342">
                  <c:v>565.87</c:v>
                </c:pt>
                <c:pt idx="4343">
                  <c:v>565.87</c:v>
                </c:pt>
                <c:pt idx="4344">
                  <c:v>565.87</c:v>
                </c:pt>
                <c:pt idx="4345">
                  <c:v>565.87</c:v>
                </c:pt>
                <c:pt idx="4346">
                  <c:v>565.87</c:v>
                </c:pt>
                <c:pt idx="4347">
                  <c:v>565.87</c:v>
                </c:pt>
                <c:pt idx="4348">
                  <c:v>565.87</c:v>
                </c:pt>
                <c:pt idx="4349">
                  <c:v>565.87</c:v>
                </c:pt>
                <c:pt idx="4350">
                  <c:v>565.87</c:v>
                </c:pt>
                <c:pt idx="4351">
                  <c:v>565.87</c:v>
                </c:pt>
                <c:pt idx="4352">
                  <c:v>565.87</c:v>
                </c:pt>
                <c:pt idx="4353">
                  <c:v>565.87</c:v>
                </c:pt>
                <c:pt idx="4354">
                  <c:v>565.87</c:v>
                </c:pt>
                <c:pt idx="4355">
                  <c:v>565.87</c:v>
                </c:pt>
                <c:pt idx="4356">
                  <c:v>565.87</c:v>
                </c:pt>
                <c:pt idx="4357">
                  <c:v>565.87</c:v>
                </c:pt>
                <c:pt idx="4358">
                  <c:v>565.87</c:v>
                </c:pt>
                <c:pt idx="4359">
                  <c:v>565.87</c:v>
                </c:pt>
                <c:pt idx="4360">
                  <c:v>565.87</c:v>
                </c:pt>
                <c:pt idx="4361">
                  <c:v>565.87</c:v>
                </c:pt>
                <c:pt idx="4362">
                  <c:v>565.87</c:v>
                </c:pt>
                <c:pt idx="4363">
                  <c:v>565.87</c:v>
                </c:pt>
                <c:pt idx="4364">
                  <c:v>565.87</c:v>
                </c:pt>
                <c:pt idx="4365">
                  <c:v>565.87</c:v>
                </c:pt>
                <c:pt idx="4366">
                  <c:v>565.87</c:v>
                </c:pt>
                <c:pt idx="4367">
                  <c:v>565.87</c:v>
                </c:pt>
                <c:pt idx="4368">
                  <c:v>565.87</c:v>
                </c:pt>
                <c:pt idx="4369">
                  <c:v>565.87</c:v>
                </c:pt>
                <c:pt idx="4370">
                  <c:v>565.87</c:v>
                </c:pt>
                <c:pt idx="4371">
                  <c:v>565.87</c:v>
                </c:pt>
                <c:pt idx="4372">
                  <c:v>565.87</c:v>
                </c:pt>
                <c:pt idx="4373">
                  <c:v>565.87</c:v>
                </c:pt>
                <c:pt idx="4374">
                  <c:v>565.87</c:v>
                </c:pt>
                <c:pt idx="4375">
                  <c:v>565.87</c:v>
                </c:pt>
                <c:pt idx="4376">
                  <c:v>565.87</c:v>
                </c:pt>
                <c:pt idx="4377">
                  <c:v>565.87</c:v>
                </c:pt>
                <c:pt idx="4378">
                  <c:v>565.87</c:v>
                </c:pt>
                <c:pt idx="4379">
                  <c:v>565.87</c:v>
                </c:pt>
                <c:pt idx="4380">
                  <c:v>565.87</c:v>
                </c:pt>
                <c:pt idx="4381">
                  <c:v>565.87</c:v>
                </c:pt>
                <c:pt idx="4382">
                  <c:v>565.87</c:v>
                </c:pt>
                <c:pt idx="4383">
                  <c:v>565.87</c:v>
                </c:pt>
                <c:pt idx="4384">
                  <c:v>565.87</c:v>
                </c:pt>
                <c:pt idx="4385">
                  <c:v>565.87</c:v>
                </c:pt>
                <c:pt idx="4386">
                  <c:v>565.87</c:v>
                </c:pt>
                <c:pt idx="4387">
                  <c:v>565.87</c:v>
                </c:pt>
                <c:pt idx="4388">
                  <c:v>565.87</c:v>
                </c:pt>
                <c:pt idx="4389">
                  <c:v>565.87</c:v>
                </c:pt>
                <c:pt idx="4390">
                  <c:v>565.87</c:v>
                </c:pt>
                <c:pt idx="4391">
                  <c:v>565.87</c:v>
                </c:pt>
                <c:pt idx="4392">
                  <c:v>565.87</c:v>
                </c:pt>
                <c:pt idx="4393">
                  <c:v>565.87</c:v>
                </c:pt>
                <c:pt idx="4394">
                  <c:v>565.87</c:v>
                </c:pt>
                <c:pt idx="4395">
                  <c:v>565.86</c:v>
                </c:pt>
                <c:pt idx="4396">
                  <c:v>565.86</c:v>
                </c:pt>
                <c:pt idx="4397">
                  <c:v>565.86</c:v>
                </c:pt>
                <c:pt idx="4398">
                  <c:v>565.86</c:v>
                </c:pt>
                <c:pt idx="4399">
                  <c:v>565.86</c:v>
                </c:pt>
                <c:pt idx="4400">
                  <c:v>565.86</c:v>
                </c:pt>
                <c:pt idx="4401">
                  <c:v>565.86</c:v>
                </c:pt>
                <c:pt idx="4402">
                  <c:v>565.86</c:v>
                </c:pt>
                <c:pt idx="4403">
                  <c:v>565.86</c:v>
                </c:pt>
                <c:pt idx="4404">
                  <c:v>565.86</c:v>
                </c:pt>
                <c:pt idx="4405">
                  <c:v>565.86</c:v>
                </c:pt>
                <c:pt idx="4406">
                  <c:v>565.86</c:v>
                </c:pt>
                <c:pt idx="4407">
                  <c:v>565.86</c:v>
                </c:pt>
                <c:pt idx="4408">
                  <c:v>565.86</c:v>
                </c:pt>
                <c:pt idx="4409">
                  <c:v>565.86</c:v>
                </c:pt>
                <c:pt idx="4410">
                  <c:v>565.86</c:v>
                </c:pt>
                <c:pt idx="4411">
                  <c:v>565.86</c:v>
                </c:pt>
                <c:pt idx="4412">
                  <c:v>565.86</c:v>
                </c:pt>
                <c:pt idx="4413">
                  <c:v>565.86</c:v>
                </c:pt>
                <c:pt idx="4414">
                  <c:v>565.86</c:v>
                </c:pt>
                <c:pt idx="4415">
                  <c:v>565.86</c:v>
                </c:pt>
                <c:pt idx="4416">
                  <c:v>565.86</c:v>
                </c:pt>
                <c:pt idx="4417">
                  <c:v>565.86</c:v>
                </c:pt>
                <c:pt idx="4418">
                  <c:v>565.86</c:v>
                </c:pt>
                <c:pt idx="4419">
                  <c:v>565.86</c:v>
                </c:pt>
                <c:pt idx="4420">
                  <c:v>565.86</c:v>
                </c:pt>
                <c:pt idx="4421">
                  <c:v>565.86</c:v>
                </c:pt>
                <c:pt idx="4422">
                  <c:v>565.86</c:v>
                </c:pt>
                <c:pt idx="4423">
                  <c:v>565.86</c:v>
                </c:pt>
                <c:pt idx="4424">
                  <c:v>565.86</c:v>
                </c:pt>
                <c:pt idx="4425">
                  <c:v>565.86</c:v>
                </c:pt>
                <c:pt idx="4426">
                  <c:v>565.86</c:v>
                </c:pt>
                <c:pt idx="4427">
                  <c:v>565.86</c:v>
                </c:pt>
                <c:pt idx="4428">
                  <c:v>565.86</c:v>
                </c:pt>
                <c:pt idx="4429">
                  <c:v>565.86</c:v>
                </c:pt>
                <c:pt idx="4430">
                  <c:v>565.86</c:v>
                </c:pt>
                <c:pt idx="4431">
                  <c:v>565.86</c:v>
                </c:pt>
                <c:pt idx="4432">
                  <c:v>565.86</c:v>
                </c:pt>
                <c:pt idx="4433">
                  <c:v>565.86</c:v>
                </c:pt>
                <c:pt idx="4434">
                  <c:v>565.86</c:v>
                </c:pt>
                <c:pt idx="4435">
                  <c:v>565.86</c:v>
                </c:pt>
                <c:pt idx="4436">
                  <c:v>565.86</c:v>
                </c:pt>
                <c:pt idx="4437">
                  <c:v>565.86</c:v>
                </c:pt>
                <c:pt idx="4438">
                  <c:v>565.86</c:v>
                </c:pt>
                <c:pt idx="4439">
                  <c:v>565.86</c:v>
                </c:pt>
                <c:pt idx="4440">
                  <c:v>565.86</c:v>
                </c:pt>
                <c:pt idx="4441">
                  <c:v>565.86</c:v>
                </c:pt>
                <c:pt idx="4442">
                  <c:v>565.86</c:v>
                </c:pt>
                <c:pt idx="4443">
                  <c:v>565.86</c:v>
                </c:pt>
                <c:pt idx="4444">
                  <c:v>565.86</c:v>
                </c:pt>
                <c:pt idx="4445">
                  <c:v>565.86</c:v>
                </c:pt>
                <c:pt idx="4446">
                  <c:v>565.86</c:v>
                </c:pt>
                <c:pt idx="4447">
                  <c:v>565.86</c:v>
                </c:pt>
                <c:pt idx="4448">
                  <c:v>565.86</c:v>
                </c:pt>
                <c:pt idx="4449">
                  <c:v>565.86</c:v>
                </c:pt>
                <c:pt idx="4450">
                  <c:v>565.86</c:v>
                </c:pt>
                <c:pt idx="4451">
                  <c:v>565.86</c:v>
                </c:pt>
                <c:pt idx="4452">
                  <c:v>565.86</c:v>
                </c:pt>
                <c:pt idx="4453">
                  <c:v>565.86</c:v>
                </c:pt>
                <c:pt idx="4454">
                  <c:v>565.86</c:v>
                </c:pt>
                <c:pt idx="4455">
                  <c:v>565.86</c:v>
                </c:pt>
                <c:pt idx="4456">
                  <c:v>565.86</c:v>
                </c:pt>
                <c:pt idx="4457">
                  <c:v>565.86</c:v>
                </c:pt>
                <c:pt idx="4458">
                  <c:v>565.86</c:v>
                </c:pt>
                <c:pt idx="4459">
                  <c:v>565.86</c:v>
                </c:pt>
                <c:pt idx="4460">
                  <c:v>565.86</c:v>
                </c:pt>
                <c:pt idx="4461">
                  <c:v>565.86</c:v>
                </c:pt>
                <c:pt idx="4462">
                  <c:v>565.86</c:v>
                </c:pt>
                <c:pt idx="4463">
                  <c:v>565.86</c:v>
                </c:pt>
                <c:pt idx="4464">
                  <c:v>565.86</c:v>
                </c:pt>
                <c:pt idx="4465">
                  <c:v>565.86</c:v>
                </c:pt>
                <c:pt idx="4466">
                  <c:v>565.85</c:v>
                </c:pt>
                <c:pt idx="4467">
                  <c:v>565.85</c:v>
                </c:pt>
                <c:pt idx="4468">
                  <c:v>565.85</c:v>
                </c:pt>
                <c:pt idx="4469">
                  <c:v>565.85</c:v>
                </c:pt>
                <c:pt idx="4470">
                  <c:v>565.85</c:v>
                </c:pt>
                <c:pt idx="4471">
                  <c:v>565.85</c:v>
                </c:pt>
                <c:pt idx="4472">
                  <c:v>565.85</c:v>
                </c:pt>
                <c:pt idx="4473">
                  <c:v>565.85</c:v>
                </c:pt>
                <c:pt idx="4474">
                  <c:v>565.85</c:v>
                </c:pt>
                <c:pt idx="4475">
                  <c:v>565.85</c:v>
                </c:pt>
                <c:pt idx="4476">
                  <c:v>565.85</c:v>
                </c:pt>
                <c:pt idx="4477">
                  <c:v>565.85</c:v>
                </c:pt>
                <c:pt idx="4478">
                  <c:v>565.85</c:v>
                </c:pt>
                <c:pt idx="4479">
                  <c:v>565.85</c:v>
                </c:pt>
                <c:pt idx="4480">
                  <c:v>565.85</c:v>
                </c:pt>
                <c:pt idx="4481">
                  <c:v>565.85</c:v>
                </c:pt>
                <c:pt idx="4482">
                  <c:v>565.85</c:v>
                </c:pt>
                <c:pt idx="4483">
                  <c:v>565.85</c:v>
                </c:pt>
                <c:pt idx="4484">
                  <c:v>565.85</c:v>
                </c:pt>
                <c:pt idx="4485">
                  <c:v>565.85</c:v>
                </c:pt>
                <c:pt idx="4486">
                  <c:v>565.85</c:v>
                </c:pt>
                <c:pt idx="4487">
                  <c:v>565.85</c:v>
                </c:pt>
                <c:pt idx="4488">
                  <c:v>565.85</c:v>
                </c:pt>
                <c:pt idx="4489">
                  <c:v>565.85</c:v>
                </c:pt>
                <c:pt idx="4490">
                  <c:v>565.85</c:v>
                </c:pt>
                <c:pt idx="4491">
                  <c:v>565.85</c:v>
                </c:pt>
                <c:pt idx="4492">
                  <c:v>565.85</c:v>
                </c:pt>
                <c:pt idx="4493">
                  <c:v>565.85</c:v>
                </c:pt>
                <c:pt idx="4494">
                  <c:v>565.85</c:v>
                </c:pt>
                <c:pt idx="4495">
                  <c:v>565.85</c:v>
                </c:pt>
                <c:pt idx="4496">
                  <c:v>565.85</c:v>
                </c:pt>
                <c:pt idx="4497">
                  <c:v>565.85</c:v>
                </c:pt>
                <c:pt idx="4498">
                  <c:v>565.85</c:v>
                </c:pt>
                <c:pt idx="4499">
                  <c:v>565.85</c:v>
                </c:pt>
                <c:pt idx="4500">
                  <c:v>565.85</c:v>
                </c:pt>
                <c:pt idx="4501">
                  <c:v>565.85</c:v>
                </c:pt>
                <c:pt idx="4502">
                  <c:v>565.85</c:v>
                </c:pt>
                <c:pt idx="4503">
                  <c:v>565.85</c:v>
                </c:pt>
                <c:pt idx="4504">
                  <c:v>565.85</c:v>
                </c:pt>
                <c:pt idx="4505">
                  <c:v>565.85</c:v>
                </c:pt>
                <c:pt idx="4506">
                  <c:v>565.85</c:v>
                </c:pt>
                <c:pt idx="4507">
                  <c:v>565.85</c:v>
                </c:pt>
                <c:pt idx="4508">
                  <c:v>565.85</c:v>
                </c:pt>
                <c:pt idx="4509">
                  <c:v>565.85</c:v>
                </c:pt>
                <c:pt idx="4510">
                  <c:v>565.85</c:v>
                </c:pt>
                <c:pt idx="4511">
                  <c:v>565.85</c:v>
                </c:pt>
                <c:pt idx="4512">
                  <c:v>565.85</c:v>
                </c:pt>
                <c:pt idx="4513">
                  <c:v>565.85</c:v>
                </c:pt>
                <c:pt idx="4514">
                  <c:v>565.85</c:v>
                </c:pt>
                <c:pt idx="4515">
                  <c:v>565.85</c:v>
                </c:pt>
                <c:pt idx="4516">
                  <c:v>565.85</c:v>
                </c:pt>
                <c:pt idx="4517">
                  <c:v>565.85</c:v>
                </c:pt>
                <c:pt idx="4518">
                  <c:v>565.85</c:v>
                </c:pt>
                <c:pt idx="4519">
                  <c:v>565.85</c:v>
                </c:pt>
                <c:pt idx="4520">
                  <c:v>565.85</c:v>
                </c:pt>
                <c:pt idx="4521">
                  <c:v>565.85</c:v>
                </c:pt>
                <c:pt idx="4522">
                  <c:v>565.85</c:v>
                </c:pt>
                <c:pt idx="4523">
                  <c:v>565.85</c:v>
                </c:pt>
                <c:pt idx="4524">
                  <c:v>565.85</c:v>
                </c:pt>
                <c:pt idx="4525">
                  <c:v>565.85</c:v>
                </c:pt>
                <c:pt idx="4526">
                  <c:v>565.85</c:v>
                </c:pt>
                <c:pt idx="4527">
                  <c:v>565.85</c:v>
                </c:pt>
                <c:pt idx="4528">
                  <c:v>565.85</c:v>
                </c:pt>
                <c:pt idx="4529">
                  <c:v>565.85</c:v>
                </c:pt>
                <c:pt idx="4530">
                  <c:v>565.85</c:v>
                </c:pt>
                <c:pt idx="4531">
                  <c:v>565.85</c:v>
                </c:pt>
                <c:pt idx="4532">
                  <c:v>565.85</c:v>
                </c:pt>
                <c:pt idx="4533">
                  <c:v>565.85</c:v>
                </c:pt>
                <c:pt idx="4534">
                  <c:v>565.85</c:v>
                </c:pt>
                <c:pt idx="4535">
                  <c:v>565.84</c:v>
                </c:pt>
                <c:pt idx="4536">
                  <c:v>565.84</c:v>
                </c:pt>
                <c:pt idx="4537">
                  <c:v>565.84</c:v>
                </c:pt>
                <c:pt idx="4538">
                  <c:v>565.84</c:v>
                </c:pt>
                <c:pt idx="4539">
                  <c:v>565.84</c:v>
                </c:pt>
                <c:pt idx="4540">
                  <c:v>565.84</c:v>
                </c:pt>
                <c:pt idx="4541">
                  <c:v>565.84</c:v>
                </c:pt>
                <c:pt idx="4542">
                  <c:v>565.84</c:v>
                </c:pt>
                <c:pt idx="4543">
                  <c:v>565.84</c:v>
                </c:pt>
                <c:pt idx="4544">
                  <c:v>565.84</c:v>
                </c:pt>
                <c:pt idx="4545">
                  <c:v>565.84</c:v>
                </c:pt>
                <c:pt idx="4546">
                  <c:v>565.84</c:v>
                </c:pt>
                <c:pt idx="4547">
                  <c:v>565.84</c:v>
                </c:pt>
                <c:pt idx="4548">
                  <c:v>565.84</c:v>
                </c:pt>
                <c:pt idx="4549">
                  <c:v>565.84</c:v>
                </c:pt>
                <c:pt idx="4550">
                  <c:v>565.84</c:v>
                </c:pt>
                <c:pt idx="4551">
                  <c:v>565.84</c:v>
                </c:pt>
                <c:pt idx="4552">
                  <c:v>565.84</c:v>
                </c:pt>
                <c:pt idx="4553">
                  <c:v>565.84</c:v>
                </c:pt>
                <c:pt idx="4554">
                  <c:v>565.84</c:v>
                </c:pt>
                <c:pt idx="4555">
                  <c:v>565.84</c:v>
                </c:pt>
                <c:pt idx="4556">
                  <c:v>565.84</c:v>
                </c:pt>
                <c:pt idx="4557">
                  <c:v>565.84</c:v>
                </c:pt>
                <c:pt idx="4558">
                  <c:v>565.84</c:v>
                </c:pt>
                <c:pt idx="4559">
                  <c:v>565.84</c:v>
                </c:pt>
                <c:pt idx="4560">
                  <c:v>565.84</c:v>
                </c:pt>
                <c:pt idx="4561">
                  <c:v>565.84</c:v>
                </c:pt>
                <c:pt idx="4562">
                  <c:v>565.84</c:v>
                </c:pt>
                <c:pt idx="4563">
                  <c:v>565.84</c:v>
                </c:pt>
                <c:pt idx="4564">
                  <c:v>565.84</c:v>
                </c:pt>
                <c:pt idx="4565">
                  <c:v>565.84</c:v>
                </c:pt>
                <c:pt idx="4566">
                  <c:v>565.84</c:v>
                </c:pt>
                <c:pt idx="4567">
                  <c:v>565.84</c:v>
                </c:pt>
                <c:pt idx="4568">
                  <c:v>565.84</c:v>
                </c:pt>
                <c:pt idx="4569">
                  <c:v>565.84</c:v>
                </c:pt>
                <c:pt idx="4570">
                  <c:v>565.84</c:v>
                </c:pt>
                <c:pt idx="4571">
                  <c:v>565.84</c:v>
                </c:pt>
                <c:pt idx="4572">
                  <c:v>565.84</c:v>
                </c:pt>
                <c:pt idx="4573">
                  <c:v>565.84</c:v>
                </c:pt>
                <c:pt idx="4574">
                  <c:v>565.84</c:v>
                </c:pt>
                <c:pt idx="4575">
                  <c:v>565.84</c:v>
                </c:pt>
                <c:pt idx="4576">
                  <c:v>565.84</c:v>
                </c:pt>
                <c:pt idx="4577">
                  <c:v>565.84</c:v>
                </c:pt>
                <c:pt idx="4578">
                  <c:v>565.84</c:v>
                </c:pt>
                <c:pt idx="4579">
                  <c:v>565.84</c:v>
                </c:pt>
                <c:pt idx="4580">
                  <c:v>565.84</c:v>
                </c:pt>
                <c:pt idx="4581">
                  <c:v>565.84</c:v>
                </c:pt>
                <c:pt idx="4582">
                  <c:v>565.84</c:v>
                </c:pt>
                <c:pt idx="4583">
                  <c:v>565.84</c:v>
                </c:pt>
                <c:pt idx="4584">
                  <c:v>565.84</c:v>
                </c:pt>
                <c:pt idx="4585">
                  <c:v>565.84</c:v>
                </c:pt>
                <c:pt idx="4586">
                  <c:v>565.84</c:v>
                </c:pt>
                <c:pt idx="4587">
                  <c:v>565.84</c:v>
                </c:pt>
                <c:pt idx="4588">
                  <c:v>565.84</c:v>
                </c:pt>
                <c:pt idx="4589">
                  <c:v>565.84</c:v>
                </c:pt>
                <c:pt idx="4590">
                  <c:v>565.84</c:v>
                </c:pt>
                <c:pt idx="4591">
                  <c:v>565.84</c:v>
                </c:pt>
                <c:pt idx="4592">
                  <c:v>565.84</c:v>
                </c:pt>
                <c:pt idx="4593">
                  <c:v>565.84</c:v>
                </c:pt>
                <c:pt idx="4594">
                  <c:v>565.84</c:v>
                </c:pt>
                <c:pt idx="4595">
                  <c:v>565.84</c:v>
                </c:pt>
                <c:pt idx="4596">
                  <c:v>565.84</c:v>
                </c:pt>
                <c:pt idx="4597">
                  <c:v>565.84</c:v>
                </c:pt>
                <c:pt idx="4598">
                  <c:v>565.84</c:v>
                </c:pt>
                <c:pt idx="4599">
                  <c:v>565.84</c:v>
                </c:pt>
                <c:pt idx="4600">
                  <c:v>565.84</c:v>
                </c:pt>
                <c:pt idx="4601">
                  <c:v>565.84</c:v>
                </c:pt>
                <c:pt idx="4602">
                  <c:v>565.84</c:v>
                </c:pt>
                <c:pt idx="4603">
                  <c:v>565.84</c:v>
                </c:pt>
                <c:pt idx="4604">
                  <c:v>565.84</c:v>
                </c:pt>
                <c:pt idx="4605">
                  <c:v>565.84</c:v>
                </c:pt>
                <c:pt idx="4606">
                  <c:v>565.83000000000004</c:v>
                </c:pt>
                <c:pt idx="4607">
                  <c:v>565.83000000000004</c:v>
                </c:pt>
                <c:pt idx="4608">
                  <c:v>565.83000000000004</c:v>
                </c:pt>
                <c:pt idx="4609">
                  <c:v>565.83000000000004</c:v>
                </c:pt>
                <c:pt idx="4610">
                  <c:v>565.83000000000004</c:v>
                </c:pt>
                <c:pt idx="4611">
                  <c:v>565.83000000000004</c:v>
                </c:pt>
                <c:pt idx="4612">
                  <c:v>565.83000000000004</c:v>
                </c:pt>
                <c:pt idx="4613">
                  <c:v>565.83000000000004</c:v>
                </c:pt>
                <c:pt idx="4614">
                  <c:v>565.83000000000004</c:v>
                </c:pt>
                <c:pt idx="4615">
                  <c:v>565.83000000000004</c:v>
                </c:pt>
                <c:pt idx="4616">
                  <c:v>565.83000000000004</c:v>
                </c:pt>
                <c:pt idx="4617">
                  <c:v>565.83000000000004</c:v>
                </c:pt>
                <c:pt idx="4618">
                  <c:v>565.83000000000004</c:v>
                </c:pt>
                <c:pt idx="4619">
                  <c:v>565.83000000000004</c:v>
                </c:pt>
                <c:pt idx="4620">
                  <c:v>565.83000000000004</c:v>
                </c:pt>
                <c:pt idx="4621">
                  <c:v>565.83000000000004</c:v>
                </c:pt>
                <c:pt idx="4622">
                  <c:v>565.83000000000004</c:v>
                </c:pt>
                <c:pt idx="4623">
                  <c:v>565.83000000000004</c:v>
                </c:pt>
                <c:pt idx="4624">
                  <c:v>565.83000000000004</c:v>
                </c:pt>
                <c:pt idx="4625">
                  <c:v>565.83000000000004</c:v>
                </c:pt>
                <c:pt idx="4626">
                  <c:v>565.83000000000004</c:v>
                </c:pt>
                <c:pt idx="4627">
                  <c:v>565.83000000000004</c:v>
                </c:pt>
                <c:pt idx="4628">
                  <c:v>565.83000000000004</c:v>
                </c:pt>
                <c:pt idx="4629">
                  <c:v>565.83000000000004</c:v>
                </c:pt>
                <c:pt idx="4630">
                  <c:v>565.83000000000004</c:v>
                </c:pt>
                <c:pt idx="4631">
                  <c:v>565.83000000000004</c:v>
                </c:pt>
                <c:pt idx="4632">
                  <c:v>565.83000000000004</c:v>
                </c:pt>
                <c:pt idx="4633">
                  <c:v>565.83000000000004</c:v>
                </c:pt>
                <c:pt idx="4634">
                  <c:v>565.83000000000004</c:v>
                </c:pt>
                <c:pt idx="4635">
                  <c:v>565.83000000000004</c:v>
                </c:pt>
                <c:pt idx="4636">
                  <c:v>565.83000000000004</c:v>
                </c:pt>
                <c:pt idx="4637">
                  <c:v>565.83000000000004</c:v>
                </c:pt>
                <c:pt idx="4638">
                  <c:v>565.83000000000004</c:v>
                </c:pt>
                <c:pt idx="4639">
                  <c:v>565.83000000000004</c:v>
                </c:pt>
                <c:pt idx="4640">
                  <c:v>565.83000000000004</c:v>
                </c:pt>
                <c:pt idx="4641">
                  <c:v>565.83000000000004</c:v>
                </c:pt>
                <c:pt idx="4642">
                  <c:v>565.83000000000004</c:v>
                </c:pt>
                <c:pt idx="4643">
                  <c:v>565.83000000000004</c:v>
                </c:pt>
                <c:pt idx="4644">
                  <c:v>565.83000000000004</c:v>
                </c:pt>
                <c:pt idx="4645">
                  <c:v>565.83000000000004</c:v>
                </c:pt>
                <c:pt idx="4646">
                  <c:v>565.83000000000004</c:v>
                </c:pt>
                <c:pt idx="4647">
                  <c:v>565.83000000000004</c:v>
                </c:pt>
                <c:pt idx="4648">
                  <c:v>565.83000000000004</c:v>
                </c:pt>
                <c:pt idx="4649">
                  <c:v>565.83000000000004</c:v>
                </c:pt>
                <c:pt idx="4650">
                  <c:v>565.83000000000004</c:v>
                </c:pt>
                <c:pt idx="4651">
                  <c:v>565.83000000000004</c:v>
                </c:pt>
                <c:pt idx="4652">
                  <c:v>565.83000000000004</c:v>
                </c:pt>
                <c:pt idx="4653">
                  <c:v>565.83000000000004</c:v>
                </c:pt>
                <c:pt idx="4654">
                  <c:v>565.83000000000004</c:v>
                </c:pt>
                <c:pt idx="4655">
                  <c:v>565.83000000000004</c:v>
                </c:pt>
                <c:pt idx="4656">
                  <c:v>565.83000000000004</c:v>
                </c:pt>
                <c:pt idx="4657">
                  <c:v>565.83000000000004</c:v>
                </c:pt>
                <c:pt idx="4658">
                  <c:v>565.83000000000004</c:v>
                </c:pt>
                <c:pt idx="4659">
                  <c:v>565.83000000000004</c:v>
                </c:pt>
                <c:pt idx="4660">
                  <c:v>565.83000000000004</c:v>
                </c:pt>
                <c:pt idx="4661">
                  <c:v>565.83000000000004</c:v>
                </c:pt>
                <c:pt idx="4662">
                  <c:v>565.83000000000004</c:v>
                </c:pt>
                <c:pt idx="4663">
                  <c:v>565.83000000000004</c:v>
                </c:pt>
                <c:pt idx="4664">
                  <c:v>565.83000000000004</c:v>
                </c:pt>
                <c:pt idx="4665">
                  <c:v>565.83000000000004</c:v>
                </c:pt>
                <c:pt idx="4666">
                  <c:v>565.83000000000004</c:v>
                </c:pt>
                <c:pt idx="4667">
                  <c:v>565.83000000000004</c:v>
                </c:pt>
                <c:pt idx="4668">
                  <c:v>565.83000000000004</c:v>
                </c:pt>
                <c:pt idx="4669">
                  <c:v>565.83000000000004</c:v>
                </c:pt>
                <c:pt idx="4670">
                  <c:v>565.83000000000004</c:v>
                </c:pt>
                <c:pt idx="4671">
                  <c:v>565.83000000000004</c:v>
                </c:pt>
                <c:pt idx="4672">
                  <c:v>565.83000000000004</c:v>
                </c:pt>
                <c:pt idx="4673">
                  <c:v>565.83000000000004</c:v>
                </c:pt>
                <c:pt idx="4674">
                  <c:v>565.83000000000004</c:v>
                </c:pt>
                <c:pt idx="4675">
                  <c:v>565.83000000000004</c:v>
                </c:pt>
                <c:pt idx="4676">
                  <c:v>565.83000000000004</c:v>
                </c:pt>
                <c:pt idx="4677">
                  <c:v>565.83000000000004</c:v>
                </c:pt>
                <c:pt idx="4678">
                  <c:v>565.83000000000004</c:v>
                </c:pt>
                <c:pt idx="4679">
                  <c:v>565.83000000000004</c:v>
                </c:pt>
                <c:pt idx="4680">
                  <c:v>565.83000000000004</c:v>
                </c:pt>
                <c:pt idx="4681">
                  <c:v>565.83000000000004</c:v>
                </c:pt>
                <c:pt idx="4682">
                  <c:v>565.83000000000004</c:v>
                </c:pt>
                <c:pt idx="4683">
                  <c:v>565.83000000000004</c:v>
                </c:pt>
                <c:pt idx="4684">
                  <c:v>565.83000000000004</c:v>
                </c:pt>
                <c:pt idx="4685">
                  <c:v>565.83000000000004</c:v>
                </c:pt>
                <c:pt idx="4686">
                  <c:v>565.82000000000005</c:v>
                </c:pt>
                <c:pt idx="4687">
                  <c:v>565.82000000000005</c:v>
                </c:pt>
                <c:pt idx="4688">
                  <c:v>565.82000000000005</c:v>
                </c:pt>
                <c:pt idx="4689">
                  <c:v>565.82000000000005</c:v>
                </c:pt>
                <c:pt idx="4690">
                  <c:v>565.82000000000005</c:v>
                </c:pt>
                <c:pt idx="4691">
                  <c:v>565.82000000000005</c:v>
                </c:pt>
                <c:pt idx="4692">
                  <c:v>565.82000000000005</c:v>
                </c:pt>
                <c:pt idx="4693">
                  <c:v>565.82000000000005</c:v>
                </c:pt>
                <c:pt idx="4694">
                  <c:v>565.82000000000005</c:v>
                </c:pt>
                <c:pt idx="4695">
                  <c:v>565.82000000000005</c:v>
                </c:pt>
                <c:pt idx="4696">
                  <c:v>565.82000000000005</c:v>
                </c:pt>
                <c:pt idx="4697">
                  <c:v>565.82000000000005</c:v>
                </c:pt>
                <c:pt idx="4698">
                  <c:v>565.82000000000005</c:v>
                </c:pt>
                <c:pt idx="4699">
                  <c:v>565.82000000000005</c:v>
                </c:pt>
                <c:pt idx="4700">
                  <c:v>565.82000000000005</c:v>
                </c:pt>
                <c:pt idx="4701">
                  <c:v>565.82000000000005</c:v>
                </c:pt>
                <c:pt idx="4702">
                  <c:v>565.82000000000005</c:v>
                </c:pt>
                <c:pt idx="4703">
                  <c:v>565.82000000000005</c:v>
                </c:pt>
                <c:pt idx="4704">
                  <c:v>565.82000000000005</c:v>
                </c:pt>
                <c:pt idx="4705">
                  <c:v>565.82000000000005</c:v>
                </c:pt>
                <c:pt idx="4706">
                  <c:v>565.82000000000005</c:v>
                </c:pt>
                <c:pt idx="4707">
                  <c:v>565.82000000000005</c:v>
                </c:pt>
                <c:pt idx="4708">
                  <c:v>565.82000000000005</c:v>
                </c:pt>
                <c:pt idx="4709">
                  <c:v>565.82000000000005</c:v>
                </c:pt>
                <c:pt idx="4710">
                  <c:v>565.82000000000005</c:v>
                </c:pt>
                <c:pt idx="4711">
                  <c:v>565.82000000000005</c:v>
                </c:pt>
                <c:pt idx="4712">
                  <c:v>565.82000000000005</c:v>
                </c:pt>
                <c:pt idx="4713">
                  <c:v>565.82000000000005</c:v>
                </c:pt>
                <c:pt idx="4714">
                  <c:v>565.82000000000005</c:v>
                </c:pt>
                <c:pt idx="4715">
                  <c:v>565.82000000000005</c:v>
                </c:pt>
                <c:pt idx="4716">
                  <c:v>565.82000000000005</c:v>
                </c:pt>
                <c:pt idx="4717">
                  <c:v>565.82000000000005</c:v>
                </c:pt>
                <c:pt idx="4718">
                  <c:v>565.82000000000005</c:v>
                </c:pt>
                <c:pt idx="4719">
                  <c:v>565.82000000000005</c:v>
                </c:pt>
                <c:pt idx="4720">
                  <c:v>565.82000000000005</c:v>
                </c:pt>
                <c:pt idx="4721">
                  <c:v>565.82000000000005</c:v>
                </c:pt>
                <c:pt idx="4722">
                  <c:v>565.82000000000005</c:v>
                </c:pt>
                <c:pt idx="4723">
                  <c:v>565.82000000000005</c:v>
                </c:pt>
                <c:pt idx="4724">
                  <c:v>565.82000000000005</c:v>
                </c:pt>
                <c:pt idx="4725">
                  <c:v>565.82000000000005</c:v>
                </c:pt>
                <c:pt idx="4726">
                  <c:v>565.82000000000005</c:v>
                </c:pt>
                <c:pt idx="4727">
                  <c:v>565.82000000000005</c:v>
                </c:pt>
                <c:pt idx="4728">
                  <c:v>565.82000000000005</c:v>
                </c:pt>
                <c:pt idx="4729">
                  <c:v>565.82000000000005</c:v>
                </c:pt>
                <c:pt idx="4730">
                  <c:v>565.82000000000005</c:v>
                </c:pt>
                <c:pt idx="4731">
                  <c:v>565.82000000000005</c:v>
                </c:pt>
                <c:pt idx="4732">
                  <c:v>565.82000000000005</c:v>
                </c:pt>
                <c:pt idx="4733">
                  <c:v>565.82000000000005</c:v>
                </c:pt>
                <c:pt idx="4734">
                  <c:v>565.82000000000005</c:v>
                </c:pt>
                <c:pt idx="4735">
                  <c:v>565.82000000000005</c:v>
                </c:pt>
                <c:pt idx="4736">
                  <c:v>565.82000000000005</c:v>
                </c:pt>
                <c:pt idx="4737">
                  <c:v>565.82000000000005</c:v>
                </c:pt>
                <c:pt idx="4738">
                  <c:v>565.82000000000005</c:v>
                </c:pt>
                <c:pt idx="4739">
                  <c:v>565.82000000000005</c:v>
                </c:pt>
                <c:pt idx="4740">
                  <c:v>565.82000000000005</c:v>
                </c:pt>
                <c:pt idx="4741">
                  <c:v>565.82000000000005</c:v>
                </c:pt>
                <c:pt idx="4742">
                  <c:v>565.82000000000005</c:v>
                </c:pt>
                <c:pt idx="4743">
                  <c:v>565.82000000000005</c:v>
                </c:pt>
                <c:pt idx="4744">
                  <c:v>565.82000000000005</c:v>
                </c:pt>
                <c:pt idx="4745">
                  <c:v>565.82000000000005</c:v>
                </c:pt>
                <c:pt idx="4746">
                  <c:v>565.82000000000005</c:v>
                </c:pt>
                <c:pt idx="4747">
                  <c:v>565.82000000000005</c:v>
                </c:pt>
                <c:pt idx="4748">
                  <c:v>565.82000000000005</c:v>
                </c:pt>
                <c:pt idx="4749">
                  <c:v>565.82000000000005</c:v>
                </c:pt>
                <c:pt idx="4750">
                  <c:v>565.82000000000005</c:v>
                </c:pt>
                <c:pt idx="4751">
                  <c:v>565.82000000000005</c:v>
                </c:pt>
                <c:pt idx="4752">
                  <c:v>565.82000000000005</c:v>
                </c:pt>
                <c:pt idx="4753">
                  <c:v>565.82000000000005</c:v>
                </c:pt>
                <c:pt idx="4754">
                  <c:v>565.82000000000005</c:v>
                </c:pt>
                <c:pt idx="4755">
                  <c:v>565.82000000000005</c:v>
                </c:pt>
                <c:pt idx="4756">
                  <c:v>565.82000000000005</c:v>
                </c:pt>
                <c:pt idx="4757">
                  <c:v>565.82000000000005</c:v>
                </c:pt>
                <c:pt idx="4758">
                  <c:v>565.82000000000005</c:v>
                </c:pt>
                <c:pt idx="4759">
                  <c:v>565.82000000000005</c:v>
                </c:pt>
                <c:pt idx="4760">
                  <c:v>565.82000000000005</c:v>
                </c:pt>
                <c:pt idx="4761">
                  <c:v>565.82000000000005</c:v>
                </c:pt>
                <c:pt idx="4762">
                  <c:v>565.82000000000005</c:v>
                </c:pt>
                <c:pt idx="4763">
                  <c:v>565.82000000000005</c:v>
                </c:pt>
                <c:pt idx="4764">
                  <c:v>565.82000000000005</c:v>
                </c:pt>
                <c:pt idx="4765">
                  <c:v>565.82000000000005</c:v>
                </c:pt>
                <c:pt idx="4766">
                  <c:v>565.82000000000005</c:v>
                </c:pt>
                <c:pt idx="4767">
                  <c:v>565.82000000000005</c:v>
                </c:pt>
                <c:pt idx="4768">
                  <c:v>565.82000000000005</c:v>
                </c:pt>
                <c:pt idx="4769">
                  <c:v>565.82000000000005</c:v>
                </c:pt>
                <c:pt idx="4770">
                  <c:v>565.82000000000005</c:v>
                </c:pt>
                <c:pt idx="4771">
                  <c:v>565.82000000000005</c:v>
                </c:pt>
                <c:pt idx="4772">
                  <c:v>565.82000000000005</c:v>
                </c:pt>
                <c:pt idx="4773">
                  <c:v>565.82000000000005</c:v>
                </c:pt>
                <c:pt idx="4774">
                  <c:v>565.82000000000005</c:v>
                </c:pt>
                <c:pt idx="4775">
                  <c:v>565.82000000000005</c:v>
                </c:pt>
                <c:pt idx="4776">
                  <c:v>565.82000000000005</c:v>
                </c:pt>
                <c:pt idx="4777">
                  <c:v>565.82000000000005</c:v>
                </c:pt>
                <c:pt idx="4778">
                  <c:v>565.82000000000005</c:v>
                </c:pt>
                <c:pt idx="4779">
                  <c:v>565.82000000000005</c:v>
                </c:pt>
                <c:pt idx="4780">
                  <c:v>565.80999999999995</c:v>
                </c:pt>
                <c:pt idx="4781">
                  <c:v>565.80999999999995</c:v>
                </c:pt>
                <c:pt idx="4782">
                  <c:v>565.80999999999995</c:v>
                </c:pt>
                <c:pt idx="4783">
                  <c:v>565.80999999999995</c:v>
                </c:pt>
                <c:pt idx="4784">
                  <c:v>565.80999999999995</c:v>
                </c:pt>
                <c:pt idx="4785">
                  <c:v>565.80999999999995</c:v>
                </c:pt>
                <c:pt idx="4786">
                  <c:v>565.80999999999995</c:v>
                </c:pt>
                <c:pt idx="4787">
                  <c:v>565.80999999999995</c:v>
                </c:pt>
                <c:pt idx="4788">
                  <c:v>565.80999999999995</c:v>
                </c:pt>
                <c:pt idx="4789">
                  <c:v>565.80999999999995</c:v>
                </c:pt>
                <c:pt idx="4790">
                  <c:v>565.80999999999995</c:v>
                </c:pt>
                <c:pt idx="4791">
                  <c:v>565.80999999999995</c:v>
                </c:pt>
                <c:pt idx="4792">
                  <c:v>565.80999999999995</c:v>
                </c:pt>
                <c:pt idx="4793">
                  <c:v>565.80999999999995</c:v>
                </c:pt>
                <c:pt idx="4794">
                  <c:v>565.80999999999995</c:v>
                </c:pt>
                <c:pt idx="4795">
                  <c:v>565.80999999999995</c:v>
                </c:pt>
                <c:pt idx="4796">
                  <c:v>565.80999999999995</c:v>
                </c:pt>
                <c:pt idx="4797">
                  <c:v>565.80999999999995</c:v>
                </c:pt>
                <c:pt idx="4798">
                  <c:v>565.80999999999995</c:v>
                </c:pt>
                <c:pt idx="4799">
                  <c:v>565.80999999999995</c:v>
                </c:pt>
                <c:pt idx="4800">
                  <c:v>565.80999999999995</c:v>
                </c:pt>
                <c:pt idx="4801">
                  <c:v>565.80999999999995</c:v>
                </c:pt>
                <c:pt idx="4802">
                  <c:v>565.80999999999995</c:v>
                </c:pt>
                <c:pt idx="4803">
                  <c:v>565.80999999999995</c:v>
                </c:pt>
                <c:pt idx="4804">
                  <c:v>565.80999999999995</c:v>
                </c:pt>
                <c:pt idx="4805">
                  <c:v>565.80999999999995</c:v>
                </c:pt>
                <c:pt idx="4806">
                  <c:v>565.80999999999995</c:v>
                </c:pt>
                <c:pt idx="4807">
                  <c:v>565.80999999999995</c:v>
                </c:pt>
                <c:pt idx="4808">
                  <c:v>565.80999999999995</c:v>
                </c:pt>
                <c:pt idx="4809">
                  <c:v>565.80999999999995</c:v>
                </c:pt>
                <c:pt idx="4810">
                  <c:v>565.80999999999995</c:v>
                </c:pt>
                <c:pt idx="4811">
                  <c:v>565.80999999999995</c:v>
                </c:pt>
                <c:pt idx="4812">
                  <c:v>565.80999999999995</c:v>
                </c:pt>
                <c:pt idx="4813">
                  <c:v>565.80999999999995</c:v>
                </c:pt>
                <c:pt idx="4814">
                  <c:v>565.80999999999995</c:v>
                </c:pt>
                <c:pt idx="4815">
                  <c:v>565.80999999999995</c:v>
                </c:pt>
                <c:pt idx="4816">
                  <c:v>565.80999999999995</c:v>
                </c:pt>
                <c:pt idx="4817">
                  <c:v>565.80999999999995</c:v>
                </c:pt>
                <c:pt idx="4818">
                  <c:v>565.80999999999995</c:v>
                </c:pt>
                <c:pt idx="4819">
                  <c:v>565.80999999999995</c:v>
                </c:pt>
                <c:pt idx="4820">
                  <c:v>565.80999999999995</c:v>
                </c:pt>
                <c:pt idx="4821">
                  <c:v>565.80999999999995</c:v>
                </c:pt>
                <c:pt idx="4822">
                  <c:v>565.80999999999995</c:v>
                </c:pt>
                <c:pt idx="4823">
                  <c:v>565.80999999999995</c:v>
                </c:pt>
                <c:pt idx="4824">
                  <c:v>565.80999999999995</c:v>
                </c:pt>
                <c:pt idx="4825">
                  <c:v>565.80999999999995</c:v>
                </c:pt>
                <c:pt idx="4826">
                  <c:v>565.80999999999995</c:v>
                </c:pt>
                <c:pt idx="4827">
                  <c:v>565.80999999999995</c:v>
                </c:pt>
                <c:pt idx="4828">
                  <c:v>565.80999999999995</c:v>
                </c:pt>
                <c:pt idx="4829">
                  <c:v>565.80999999999995</c:v>
                </c:pt>
                <c:pt idx="4830">
                  <c:v>565.80999999999995</c:v>
                </c:pt>
                <c:pt idx="4831">
                  <c:v>565.80999999999995</c:v>
                </c:pt>
                <c:pt idx="4832">
                  <c:v>565.80999999999995</c:v>
                </c:pt>
                <c:pt idx="4833">
                  <c:v>565.80999999999995</c:v>
                </c:pt>
                <c:pt idx="4834">
                  <c:v>565.80999999999995</c:v>
                </c:pt>
                <c:pt idx="4835">
                  <c:v>565.80999999999995</c:v>
                </c:pt>
                <c:pt idx="4836">
                  <c:v>565.80999999999995</c:v>
                </c:pt>
                <c:pt idx="4837">
                  <c:v>565.80999999999995</c:v>
                </c:pt>
                <c:pt idx="4838">
                  <c:v>565.80999999999995</c:v>
                </c:pt>
                <c:pt idx="4839">
                  <c:v>565.80999999999995</c:v>
                </c:pt>
                <c:pt idx="4840">
                  <c:v>565.80999999999995</c:v>
                </c:pt>
                <c:pt idx="4841">
                  <c:v>565.80999999999995</c:v>
                </c:pt>
                <c:pt idx="4842">
                  <c:v>565.80999999999995</c:v>
                </c:pt>
                <c:pt idx="4843">
                  <c:v>565.80999999999995</c:v>
                </c:pt>
                <c:pt idx="4844">
                  <c:v>565.80999999999995</c:v>
                </c:pt>
                <c:pt idx="4845">
                  <c:v>565.80999999999995</c:v>
                </c:pt>
                <c:pt idx="4846">
                  <c:v>565.80999999999995</c:v>
                </c:pt>
                <c:pt idx="4847">
                  <c:v>565.80999999999995</c:v>
                </c:pt>
                <c:pt idx="4848">
                  <c:v>565.80999999999995</c:v>
                </c:pt>
                <c:pt idx="4849">
                  <c:v>565.80999999999995</c:v>
                </c:pt>
                <c:pt idx="4850">
                  <c:v>565.80999999999995</c:v>
                </c:pt>
                <c:pt idx="4851">
                  <c:v>565.80999999999995</c:v>
                </c:pt>
                <c:pt idx="4852">
                  <c:v>565.80999999999995</c:v>
                </c:pt>
                <c:pt idx="4853">
                  <c:v>565.80999999999995</c:v>
                </c:pt>
                <c:pt idx="4854">
                  <c:v>565.80999999999995</c:v>
                </c:pt>
                <c:pt idx="4855">
                  <c:v>565.80999999999995</c:v>
                </c:pt>
                <c:pt idx="4856">
                  <c:v>565.80999999999995</c:v>
                </c:pt>
                <c:pt idx="4857">
                  <c:v>565.80999999999995</c:v>
                </c:pt>
                <c:pt idx="4858">
                  <c:v>565.80999999999995</c:v>
                </c:pt>
                <c:pt idx="4859">
                  <c:v>565.80999999999995</c:v>
                </c:pt>
                <c:pt idx="4860">
                  <c:v>565.80999999999995</c:v>
                </c:pt>
                <c:pt idx="4861">
                  <c:v>565.80999999999995</c:v>
                </c:pt>
                <c:pt idx="4862">
                  <c:v>565.80999999999995</c:v>
                </c:pt>
                <c:pt idx="4863">
                  <c:v>565.80999999999995</c:v>
                </c:pt>
                <c:pt idx="4864">
                  <c:v>565.80999999999995</c:v>
                </c:pt>
                <c:pt idx="4865">
                  <c:v>565.80999999999995</c:v>
                </c:pt>
                <c:pt idx="4866">
                  <c:v>565.80999999999995</c:v>
                </c:pt>
                <c:pt idx="4867">
                  <c:v>565.80999999999995</c:v>
                </c:pt>
                <c:pt idx="4868">
                  <c:v>565.80999999999995</c:v>
                </c:pt>
                <c:pt idx="4869">
                  <c:v>565.80999999999995</c:v>
                </c:pt>
                <c:pt idx="4870">
                  <c:v>565.80999999999995</c:v>
                </c:pt>
                <c:pt idx="4871">
                  <c:v>565.80999999999995</c:v>
                </c:pt>
                <c:pt idx="4872">
                  <c:v>565.80999999999995</c:v>
                </c:pt>
                <c:pt idx="4873">
                  <c:v>565.80999999999995</c:v>
                </c:pt>
                <c:pt idx="4874">
                  <c:v>565.80999999999995</c:v>
                </c:pt>
                <c:pt idx="4875">
                  <c:v>565.80999999999995</c:v>
                </c:pt>
                <c:pt idx="4876">
                  <c:v>565.80999999999995</c:v>
                </c:pt>
                <c:pt idx="4877">
                  <c:v>565.80999999999995</c:v>
                </c:pt>
                <c:pt idx="4878">
                  <c:v>565.80999999999995</c:v>
                </c:pt>
                <c:pt idx="4879">
                  <c:v>565.80999999999995</c:v>
                </c:pt>
                <c:pt idx="4880">
                  <c:v>565.80999999999995</c:v>
                </c:pt>
                <c:pt idx="4881">
                  <c:v>565.80999999999995</c:v>
                </c:pt>
                <c:pt idx="4882">
                  <c:v>565.80999999999995</c:v>
                </c:pt>
                <c:pt idx="4883">
                  <c:v>565.80999999999995</c:v>
                </c:pt>
                <c:pt idx="4884">
                  <c:v>565.79999999999995</c:v>
                </c:pt>
                <c:pt idx="4885">
                  <c:v>565.79999999999995</c:v>
                </c:pt>
                <c:pt idx="4886">
                  <c:v>565.79999999999995</c:v>
                </c:pt>
                <c:pt idx="4887">
                  <c:v>565.79999999999995</c:v>
                </c:pt>
                <c:pt idx="4888">
                  <c:v>565.79999999999995</c:v>
                </c:pt>
                <c:pt idx="4889">
                  <c:v>565.79999999999995</c:v>
                </c:pt>
                <c:pt idx="4890">
                  <c:v>565.79999999999995</c:v>
                </c:pt>
                <c:pt idx="4891">
                  <c:v>565.79999999999995</c:v>
                </c:pt>
                <c:pt idx="4892">
                  <c:v>565.79999999999995</c:v>
                </c:pt>
                <c:pt idx="4893">
                  <c:v>565.79999999999995</c:v>
                </c:pt>
                <c:pt idx="4894">
                  <c:v>565.79999999999995</c:v>
                </c:pt>
                <c:pt idx="4895">
                  <c:v>565.79999999999995</c:v>
                </c:pt>
                <c:pt idx="4896">
                  <c:v>565.79999999999995</c:v>
                </c:pt>
                <c:pt idx="4897">
                  <c:v>565.79999999999995</c:v>
                </c:pt>
                <c:pt idx="4898">
                  <c:v>565.79999999999995</c:v>
                </c:pt>
                <c:pt idx="4899">
                  <c:v>565.79999999999995</c:v>
                </c:pt>
                <c:pt idx="4900">
                  <c:v>565.79999999999995</c:v>
                </c:pt>
                <c:pt idx="4901">
                  <c:v>565.79999999999995</c:v>
                </c:pt>
                <c:pt idx="4902">
                  <c:v>565.79999999999995</c:v>
                </c:pt>
                <c:pt idx="4903">
                  <c:v>565.79999999999995</c:v>
                </c:pt>
                <c:pt idx="4904">
                  <c:v>565.79999999999995</c:v>
                </c:pt>
                <c:pt idx="4905">
                  <c:v>565.79999999999995</c:v>
                </c:pt>
                <c:pt idx="4906">
                  <c:v>565.79999999999995</c:v>
                </c:pt>
                <c:pt idx="4907">
                  <c:v>565.79999999999995</c:v>
                </c:pt>
                <c:pt idx="4908">
                  <c:v>565.79999999999995</c:v>
                </c:pt>
                <c:pt idx="4909">
                  <c:v>565.79999999999995</c:v>
                </c:pt>
                <c:pt idx="4910">
                  <c:v>565.79999999999995</c:v>
                </c:pt>
                <c:pt idx="4911">
                  <c:v>565.79999999999995</c:v>
                </c:pt>
                <c:pt idx="4912">
                  <c:v>565.79999999999995</c:v>
                </c:pt>
                <c:pt idx="4913">
                  <c:v>565.79999999999995</c:v>
                </c:pt>
                <c:pt idx="4914">
                  <c:v>565.79999999999995</c:v>
                </c:pt>
                <c:pt idx="4915">
                  <c:v>565.79999999999995</c:v>
                </c:pt>
                <c:pt idx="4916">
                  <c:v>565.79999999999995</c:v>
                </c:pt>
                <c:pt idx="4917">
                  <c:v>565.79999999999995</c:v>
                </c:pt>
                <c:pt idx="4918">
                  <c:v>565.79999999999995</c:v>
                </c:pt>
                <c:pt idx="4919">
                  <c:v>565.79999999999995</c:v>
                </c:pt>
                <c:pt idx="4920">
                  <c:v>565.79999999999995</c:v>
                </c:pt>
                <c:pt idx="4921">
                  <c:v>565.79999999999995</c:v>
                </c:pt>
                <c:pt idx="4922">
                  <c:v>565.79999999999995</c:v>
                </c:pt>
                <c:pt idx="4923">
                  <c:v>565.79999999999995</c:v>
                </c:pt>
                <c:pt idx="4924">
                  <c:v>565.79999999999995</c:v>
                </c:pt>
                <c:pt idx="4925">
                  <c:v>565.79999999999995</c:v>
                </c:pt>
                <c:pt idx="4926">
                  <c:v>565.79999999999995</c:v>
                </c:pt>
                <c:pt idx="4927">
                  <c:v>565.79999999999995</c:v>
                </c:pt>
                <c:pt idx="4928">
                  <c:v>565.79999999999995</c:v>
                </c:pt>
                <c:pt idx="4929">
                  <c:v>565.79999999999995</c:v>
                </c:pt>
                <c:pt idx="4930">
                  <c:v>565.79999999999995</c:v>
                </c:pt>
                <c:pt idx="4931">
                  <c:v>565.79999999999995</c:v>
                </c:pt>
                <c:pt idx="4932">
                  <c:v>565.79999999999995</c:v>
                </c:pt>
                <c:pt idx="4933">
                  <c:v>565.79999999999995</c:v>
                </c:pt>
                <c:pt idx="4934">
                  <c:v>565.79999999999995</c:v>
                </c:pt>
                <c:pt idx="4935">
                  <c:v>565.79999999999995</c:v>
                </c:pt>
                <c:pt idx="4936">
                  <c:v>565.79999999999995</c:v>
                </c:pt>
                <c:pt idx="4937">
                  <c:v>565.79999999999995</c:v>
                </c:pt>
                <c:pt idx="4938">
                  <c:v>565.79999999999995</c:v>
                </c:pt>
                <c:pt idx="4939">
                  <c:v>565.79999999999995</c:v>
                </c:pt>
                <c:pt idx="4940">
                  <c:v>565.79999999999995</c:v>
                </c:pt>
                <c:pt idx="4941">
                  <c:v>565.79999999999995</c:v>
                </c:pt>
                <c:pt idx="4942">
                  <c:v>565.79999999999995</c:v>
                </c:pt>
                <c:pt idx="4943">
                  <c:v>565.79999999999995</c:v>
                </c:pt>
                <c:pt idx="4944">
                  <c:v>565.79999999999995</c:v>
                </c:pt>
                <c:pt idx="4945">
                  <c:v>565.79999999999995</c:v>
                </c:pt>
                <c:pt idx="4946">
                  <c:v>565.79999999999995</c:v>
                </c:pt>
                <c:pt idx="4947">
                  <c:v>565.79999999999995</c:v>
                </c:pt>
                <c:pt idx="4948">
                  <c:v>565.79999999999995</c:v>
                </c:pt>
                <c:pt idx="4949">
                  <c:v>565.79999999999995</c:v>
                </c:pt>
                <c:pt idx="4950">
                  <c:v>565.79999999999995</c:v>
                </c:pt>
                <c:pt idx="4951">
                  <c:v>565.79999999999995</c:v>
                </c:pt>
                <c:pt idx="4952">
                  <c:v>565.79999999999995</c:v>
                </c:pt>
                <c:pt idx="4953">
                  <c:v>565.79999999999995</c:v>
                </c:pt>
                <c:pt idx="4954">
                  <c:v>565.79999999999995</c:v>
                </c:pt>
                <c:pt idx="4955">
                  <c:v>565.79999999999995</c:v>
                </c:pt>
                <c:pt idx="4956">
                  <c:v>565.79999999999995</c:v>
                </c:pt>
                <c:pt idx="4957">
                  <c:v>565.79999999999995</c:v>
                </c:pt>
                <c:pt idx="4958">
                  <c:v>565.79999999999995</c:v>
                </c:pt>
                <c:pt idx="4959">
                  <c:v>565.79999999999995</c:v>
                </c:pt>
                <c:pt idx="4960">
                  <c:v>565.79999999999995</c:v>
                </c:pt>
                <c:pt idx="4961">
                  <c:v>565.79999999999995</c:v>
                </c:pt>
                <c:pt idx="4962">
                  <c:v>565.79999999999995</c:v>
                </c:pt>
                <c:pt idx="4963">
                  <c:v>565.79999999999995</c:v>
                </c:pt>
                <c:pt idx="4964">
                  <c:v>565.79999999999995</c:v>
                </c:pt>
                <c:pt idx="4965">
                  <c:v>565.79999999999995</c:v>
                </c:pt>
                <c:pt idx="4966">
                  <c:v>565.79999999999995</c:v>
                </c:pt>
                <c:pt idx="4967">
                  <c:v>565.79999999999995</c:v>
                </c:pt>
                <c:pt idx="4968">
                  <c:v>565.79999999999995</c:v>
                </c:pt>
                <c:pt idx="4969">
                  <c:v>565.79999999999995</c:v>
                </c:pt>
                <c:pt idx="4970">
                  <c:v>565.79999999999995</c:v>
                </c:pt>
                <c:pt idx="4971">
                  <c:v>565.79999999999995</c:v>
                </c:pt>
                <c:pt idx="4972">
                  <c:v>565.79999999999995</c:v>
                </c:pt>
                <c:pt idx="4973">
                  <c:v>565.79999999999995</c:v>
                </c:pt>
                <c:pt idx="4974">
                  <c:v>565.79999999999995</c:v>
                </c:pt>
                <c:pt idx="4975">
                  <c:v>565.79999999999995</c:v>
                </c:pt>
                <c:pt idx="4976">
                  <c:v>565.79999999999995</c:v>
                </c:pt>
                <c:pt idx="4977">
                  <c:v>565.79999999999995</c:v>
                </c:pt>
                <c:pt idx="4978">
                  <c:v>565.79999999999995</c:v>
                </c:pt>
                <c:pt idx="4979">
                  <c:v>565.79999999999995</c:v>
                </c:pt>
                <c:pt idx="4980">
                  <c:v>565.79999999999995</c:v>
                </c:pt>
                <c:pt idx="4981">
                  <c:v>565.79999999999995</c:v>
                </c:pt>
                <c:pt idx="4982">
                  <c:v>565.79999999999995</c:v>
                </c:pt>
                <c:pt idx="4983">
                  <c:v>565.79999999999995</c:v>
                </c:pt>
                <c:pt idx="4984">
                  <c:v>565.79999999999995</c:v>
                </c:pt>
                <c:pt idx="4985">
                  <c:v>565.79999999999995</c:v>
                </c:pt>
                <c:pt idx="4986">
                  <c:v>565.79999999999995</c:v>
                </c:pt>
                <c:pt idx="4987">
                  <c:v>565.79999999999995</c:v>
                </c:pt>
                <c:pt idx="4988">
                  <c:v>565.79999999999995</c:v>
                </c:pt>
                <c:pt idx="4989">
                  <c:v>565.79999999999995</c:v>
                </c:pt>
                <c:pt idx="4990">
                  <c:v>565.79999999999995</c:v>
                </c:pt>
                <c:pt idx="4991">
                  <c:v>565.79999999999995</c:v>
                </c:pt>
                <c:pt idx="4992">
                  <c:v>565.79999999999995</c:v>
                </c:pt>
                <c:pt idx="4993">
                  <c:v>565.79999999999995</c:v>
                </c:pt>
                <c:pt idx="4994">
                  <c:v>565.79999999999995</c:v>
                </c:pt>
                <c:pt idx="4995">
                  <c:v>565.79999999999995</c:v>
                </c:pt>
                <c:pt idx="4996">
                  <c:v>565.79999999999995</c:v>
                </c:pt>
                <c:pt idx="4997">
                  <c:v>565.79</c:v>
                </c:pt>
                <c:pt idx="4998">
                  <c:v>565.79</c:v>
                </c:pt>
                <c:pt idx="4999">
                  <c:v>565.79</c:v>
                </c:pt>
                <c:pt idx="5000">
                  <c:v>565.79</c:v>
                </c:pt>
                <c:pt idx="5001">
                  <c:v>565.79</c:v>
                </c:pt>
                <c:pt idx="5002">
                  <c:v>565.79</c:v>
                </c:pt>
                <c:pt idx="5003">
                  <c:v>565.79</c:v>
                </c:pt>
                <c:pt idx="5004">
                  <c:v>565.79</c:v>
                </c:pt>
                <c:pt idx="5005">
                  <c:v>565.79</c:v>
                </c:pt>
                <c:pt idx="5006">
                  <c:v>565.79</c:v>
                </c:pt>
                <c:pt idx="5007">
                  <c:v>565.79</c:v>
                </c:pt>
                <c:pt idx="5008">
                  <c:v>565.79</c:v>
                </c:pt>
                <c:pt idx="5009">
                  <c:v>565.79</c:v>
                </c:pt>
                <c:pt idx="5010">
                  <c:v>565.79</c:v>
                </c:pt>
                <c:pt idx="5011">
                  <c:v>565.79</c:v>
                </c:pt>
                <c:pt idx="5012">
                  <c:v>565.79</c:v>
                </c:pt>
                <c:pt idx="5013">
                  <c:v>565.79</c:v>
                </c:pt>
                <c:pt idx="5014">
                  <c:v>565.79</c:v>
                </c:pt>
                <c:pt idx="5015">
                  <c:v>565.79</c:v>
                </c:pt>
                <c:pt idx="5016">
                  <c:v>565.79</c:v>
                </c:pt>
                <c:pt idx="5017">
                  <c:v>565.79</c:v>
                </c:pt>
                <c:pt idx="5018">
                  <c:v>565.79</c:v>
                </c:pt>
                <c:pt idx="5019">
                  <c:v>565.79</c:v>
                </c:pt>
                <c:pt idx="5020">
                  <c:v>565.79</c:v>
                </c:pt>
                <c:pt idx="5021">
                  <c:v>565.79</c:v>
                </c:pt>
                <c:pt idx="5022">
                  <c:v>565.79</c:v>
                </c:pt>
                <c:pt idx="5023">
                  <c:v>565.79</c:v>
                </c:pt>
                <c:pt idx="5024">
                  <c:v>565.79</c:v>
                </c:pt>
                <c:pt idx="5025">
                  <c:v>565.79</c:v>
                </c:pt>
                <c:pt idx="5026">
                  <c:v>565.79</c:v>
                </c:pt>
                <c:pt idx="5027">
                  <c:v>565.79</c:v>
                </c:pt>
                <c:pt idx="5028">
                  <c:v>565.79</c:v>
                </c:pt>
                <c:pt idx="5029">
                  <c:v>565.79</c:v>
                </c:pt>
                <c:pt idx="5030">
                  <c:v>565.79</c:v>
                </c:pt>
                <c:pt idx="5031">
                  <c:v>565.79</c:v>
                </c:pt>
                <c:pt idx="5032">
                  <c:v>565.79</c:v>
                </c:pt>
                <c:pt idx="5033">
                  <c:v>565.79</c:v>
                </c:pt>
                <c:pt idx="5034">
                  <c:v>565.79</c:v>
                </c:pt>
                <c:pt idx="5035">
                  <c:v>565.79</c:v>
                </c:pt>
                <c:pt idx="5036">
                  <c:v>565.79</c:v>
                </c:pt>
                <c:pt idx="5037">
                  <c:v>565.79</c:v>
                </c:pt>
                <c:pt idx="5038">
                  <c:v>565.79</c:v>
                </c:pt>
                <c:pt idx="5039">
                  <c:v>565.79</c:v>
                </c:pt>
                <c:pt idx="5040">
                  <c:v>565.79</c:v>
                </c:pt>
                <c:pt idx="5041">
                  <c:v>565.79</c:v>
                </c:pt>
                <c:pt idx="5042">
                  <c:v>565.79</c:v>
                </c:pt>
                <c:pt idx="5043">
                  <c:v>565.79</c:v>
                </c:pt>
                <c:pt idx="5044">
                  <c:v>565.79</c:v>
                </c:pt>
                <c:pt idx="5045">
                  <c:v>565.79</c:v>
                </c:pt>
                <c:pt idx="5046">
                  <c:v>565.79</c:v>
                </c:pt>
                <c:pt idx="5047">
                  <c:v>565.79</c:v>
                </c:pt>
                <c:pt idx="5048">
                  <c:v>565.79</c:v>
                </c:pt>
                <c:pt idx="5049">
                  <c:v>565.79</c:v>
                </c:pt>
                <c:pt idx="5050">
                  <c:v>565.79</c:v>
                </c:pt>
                <c:pt idx="5051">
                  <c:v>565.79</c:v>
                </c:pt>
                <c:pt idx="5052">
                  <c:v>565.79</c:v>
                </c:pt>
                <c:pt idx="5053">
                  <c:v>565.79</c:v>
                </c:pt>
                <c:pt idx="5054">
                  <c:v>565.79</c:v>
                </c:pt>
                <c:pt idx="5055">
                  <c:v>565.79</c:v>
                </c:pt>
                <c:pt idx="5056">
                  <c:v>565.79</c:v>
                </c:pt>
                <c:pt idx="5057">
                  <c:v>565.79</c:v>
                </c:pt>
                <c:pt idx="5058">
                  <c:v>565.79</c:v>
                </c:pt>
                <c:pt idx="5059">
                  <c:v>565.79</c:v>
                </c:pt>
                <c:pt idx="5060">
                  <c:v>565.79</c:v>
                </c:pt>
                <c:pt idx="5061">
                  <c:v>565.79</c:v>
                </c:pt>
                <c:pt idx="5062">
                  <c:v>565.79</c:v>
                </c:pt>
                <c:pt idx="5063">
                  <c:v>565.79</c:v>
                </c:pt>
                <c:pt idx="5064">
                  <c:v>565.79</c:v>
                </c:pt>
                <c:pt idx="5065">
                  <c:v>565.79</c:v>
                </c:pt>
                <c:pt idx="5066">
                  <c:v>565.79</c:v>
                </c:pt>
                <c:pt idx="5067">
                  <c:v>565.79</c:v>
                </c:pt>
                <c:pt idx="5068">
                  <c:v>565.79</c:v>
                </c:pt>
                <c:pt idx="5069">
                  <c:v>565.79</c:v>
                </c:pt>
                <c:pt idx="5070">
                  <c:v>565.79</c:v>
                </c:pt>
                <c:pt idx="5071">
                  <c:v>565.79</c:v>
                </c:pt>
                <c:pt idx="5072">
                  <c:v>565.79</c:v>
                </c:pt>
                <c:pt idx="5073">
                  <c:v>565.79</c:v>
                </c:pt>
                <c:pt idx="5074">
                  <c:v>565.79</c:v>
                </c:pt>
                <c:pt idx="5075">
                  <c:v>565.79</c:v>
                </c:pt>
                <c:pt idx="5076">
                  <c:v>565.79</c:v>
                </c:pt>
                <c:pt idx="5077">
                  <c:v>565.79</c:v>
                </c:pt>
                <c:pt idx="5078">
                  <c:v>565.79</c:v>
                </c:pt>
                <c:pt idx="5079">
                  <c:v>565.79</c:v>
                </c:pt>
                <c:pt idx="5080">
                  <c:v>565.79</c:v>
                </c:pt>
                <c:pt idx="5081">
                  <c:v>565.79</c:v>
                </c:pt>
                <c:pt idx="5082">
                  <c:v>565.79</c:v>
                </c:pt>
                <c:pt idx="5083">
                  <c:v>565.79</c:v>
                </c:pt>
                <c:pt idx="5084">
                  <c:v>565.79</c:v>
                </c:pt>
                <c:pt idx="5085">
                  <c:v>565.79</c:v>
                </c:pt>
                <c:pt idx="5086">
                  <c:v>565.79</c:v>
                </c:pt>
                <c:pt idx="5087">
                  <c:v>565.79</c:v>
                </c:pt>
                <c:pt idx="5088">
                  <c:v>565.79</c:v>
                </c:pt>
                <c:pt idx="5089">
                  <c:v>565.79</c:v>
                </c:pt>
                <c:pt idx="5090">
                  <c:v>565.79</c:v>
                </c:pt>
                <c:pt idx="5091">
                  <c:v>565.79</c:v>
                </c:pt>
                <c:pt idx="5092">
                  <c:v>565.79</c:v>
                </c:pt>
                <c:pt idx="5093">
                  <c:v>565.79</c:v>
                </c:pt>
                <c:pt idx="5094">
                  <c:v>565.79</c:v>
                </c:pt>
                <c:pt idx="5095">
                  <c:v>565.79</c:v>
                </c:pt>
                <c:pt idx="5096">
                  <c:v>565.79</c:v>
                </c:pt>
                <c:pt idx="5097">
                  <c:v>565.79</c:v>
                </c:pt>
                <c:pt idx="5098">
                  <c:v>565.79</c:v>
                </c:pt>
                <c:pt idx="5099">
                  <c:v>565.79</c:v>
                </c:pt>
                <c:pt idx="5100">
                  <c:v>565.79</c:v>
                </c:pt>
                <c:pt idx="5101">
                  <c:v>565.79</c:v>
                </c:pt>
                <c:pt idx="5102">
                  <c:v>565.79</c:v>
                </c:pt>
                <c:pt idx="5103">
                  <c:v>565.79</c:v>
                </c:pt>
                <c:pt idx="5104">
                  <c:v>565.79</c:v>
                </c:pt>
                <c:pt idx="5105">
                  <c:v>565.79</c:v>
                </c:pt>
                <c:pt idx="5106">
                  <c:v>565.79</c:v>
                </c:pt>
                <c:pt idx="5107">
                  <c:v>565.79</c:v>
                </c:pt>
                <c:pt idx="5108">
                  <c:v>565.79</c:v>
                </c:pt>
                <c:pt idx="5109">
                  <c:v>565.79</c:v>
                </c:pt>
                <c:pt idx="5110">
                  <c:v>565.79</c:v>
                </c:pt>
                <c:pt idx="5111">
                  <c:v>565.79</c:v>
                </c:pt>
                <c:pt idx="5112">
                  <c:v>565.79</c:v>
                </c:pt>
                <c:pt idx="5113">
                  <c:v>565.79</c:v>
                </c:pt>
                <c:pt idx="5114">
                  <c:v>565.79</c:v>
                </c:pt>
                <c:pt idx="5115">
                  <c:v>565.79</c:v>
                </c:pt>
                <c:pt idx="5116">
                  <c:v>565.79</c:v>
                </c:pt>
                <c:pt idx="5117">
                  <c:v>565.79</c:v>
                </c:pt>
                <c:pt idx="5118">
                  <c:v>565.79</c:v>
                </c:pt>
                <c:pt idx="5119">
                  <c:v>565.79</c:v>
                </c:pt>
                <c:pt idx="5120">
                  <c:v>565.79</c:v>
                </c:pt>
                <c:pt idx="5121">
                  <c:v>565.79</c:v>
                </c:pt>
                <c:pt idx="5122">
                  <c:v>565.79</c:v>
                </c:pt>
                <c:pt idx="5123">
                  <c:v>565.79</c:v>
                </c:pt>
                <c:pt idx="5124">
                  <c:v>565.79</c:v>
                </c:pt>
                <c:pt idx="5125">
                  <c:v>565.79</c:v>
                </c:pt>
                <c:pt idx="5126">
                  <c:v>565.79</c:v>
                </c:pt>
                <c:pt idx="5127">
                  <c:v>565.79</c:v>
                </c:pt>
                <c:pt idx="5128">
                  <c:v>565.79</c:v>
                </c:pt>
                <c:pt idx="5129">
                  <c:v>565.79</c:v>
                </c:pt>
                <c:pt idx="5130">
                  <c:v>565.79</c:v>
                </c:pt>
                <c:pt idx="5131">
                  <c:v>565.79</c:v>
                </c:pt>
                <c:pt idx="5132">
                  <c:v>565.79</c:v>
                </c:pt>
                <c:pt idx="5133">
                  <c:v>565.79</c:v>
                </c:pt>
                <c:pt idx="5134">
                  <c:v>565.78</c:v>
                </c:pt>
                <c:pt idx="5135">
                  <c:v>565.78</c:v>
                </c:pt>
                <c:pt idx="5136">
                  <c:v>565.78</c:v>
                </c:pt>
                <c:pt idx="5137">
                  <c:v>565.78</c:v>
                </c:pt>
                <c:pt idx="5138">
                  <c:v>565.78</c:v>
                </c:pt>
                <c:pt idx="5139">
                  <c:v>565.78</c:v>
                </c:pt>
                <c:pt idx="5140">
                  <c:v>565.78</c:v>
                </c:pt>
                <c:pt idx="5141">
                  <c:v>565.78</c:v>
                </c:pt>
                <c:pt idx="5142">
                  <c:v>565.78</c:v>
                </c:pt>
                <c:pt idx="5143">
                  <c:v>565.78</c:v>
                </c:pt>
                <c:pt idx="5144">
                  <c:v>565.78</c:v>
                </c:pt>
                <c:pt idx="5145">
                  <c:v>565.78</c:v>
                </c:pt>
                <c:pt idx="5146">
                  <c:v>565.78</c:v>
                </c:pt>
                <c:pt idx="5147">
                  <c:v>565.78</c:v>
                </c:pt>
                <c:pt idx="5148">
                  <c:v>565.78</c:v>
                </c:pt>
                <c:pt idx="5149">
                  <c:v>565.78</c:v>
                </c:pt>
                <c:pt idx="5150">
                  <c:v>565.78</c:v>
                </c:pt>
                <c:pt idx="5151">
                  <c:v>565.78</c:v>
                </c:pt>
                <c:pt idx="5152">
                  <c:v>565.78</c:v>
                </c:pt>
                <c:pt idx="5153">
                  <c:v>565.78</c:v>
                </c:pt>
                <c:pt idx="5154">
                  <c:v>565.78</c:v>
                </c:pt>
                <c:pt idx="5155">
                  <c:v>565.78</c:v>
                </c:pt>
                <c:pt idx="5156">
                  <c:v>565.78</c:v>
                </c:pt>
                <c:pt idx="5157">
                  <c:v>565.78</c:v>
                </c:pt>
                <c:pt idx="5158">
                  <c:v>565.78</c:v>
                </c:pt>
                <c:pt idx="5159">
                  <c:v>565.78</c:v>
                </c:pt>
                <c:pt idx="5160">
                  <c:v>565.78</c:v>
                </c:pt>
                <c:pt idx="5161">
                  <c:v>565.78</c:v>
                </c:pt>
                <c:pt idx="5162">
                  <c:v>565.78</c:v>
                </c:pt>
                <c:pt idx="5163">
                  <c:v>565.78</c:v>
                </c:pt>
                <c:pt idx="5164">
                  <c:v>565.78</c:v>
                </c:pt>
                <c:pt idx="5165">
                  <c:v>565.78</c:v>
                </c:pt>
                <c:pt idx="5166">
                  <c:v>565.78</c:v>
                </c:pt>
                <c:pt idx="5167">
                  <c:v>565.78</c:v>
                </c:pt>
                <c:pt idx="5168">
                  <c:v>565.78</c:v>
                </c:pt>
                <c:pt idx="5169">
                  <c:v>565.78</c:v>
                </c:pt>
                <c:pt idx="5170">
                  <c:v>565.78</c:v>
                </c:pt>
                <c:pt idx="5171">
                  <c:v>565.78</c:v>
                </c:pt>
                <c:pt idx="5172">
                  <c:v>565.78</c:v>
                </c:pt>
                <c:pt idx="5173">
                  <c:v>565.78</c:v>
                </c:pt>
                <c:pt idx="5174">
                  <c:v>565.78</c:v>
                </c:pt>
                <c:pt idx="5175">
                  <c:v>565.78</c:v>
                </c:pt>
                <c:pt idx="5176">
                  <c:v>565.78</c:v>
                </c:pt>
                <c:pt idx="5177">
                  <c:v>565.78</c:v>
                </c:pt>
                <c:pt idx="5178">
                  <c:v>565.78</c:v>
                </c:pt>
                <c:pt idx="5179">
                  <c:v>565.78</c:v>
                </c:pt>
                <c:pt idx="5180">
                  <c:v>565.78</c:v>
                </c:pt>
                <c:pt idx="5181">
                  <c:v>565.78</c:v>
                </c:pt>
                <c:pt idx="5182">
                  <c:v>565.78</c:v>
                </c:pt>
                <c:pt idx="5183">
                  <c:v>565.78</c:v>
                </c:pt>
                <c:pt idx="5184">
                  <c:v>565.78</c:v>
                </c:pt>
                <c:pt idx="5185">
                  <c:v>565.78</c:v>
                </c:pt>
                <c:pt idx="5186">
                  <c:v>565.78</c:v>
                </c:pt>
                <c:pt idx="5187">
                  <c:v>565.78</c:v>
                </c:pt>
                <c:pt idx="5188">
                  <c:v>565.78</c:v>
                </c:pt>
                <c:pt idx="5189">
                  <c:v>565.78</c:v>
                </c:pt>
                <c:pt idx="5190">
                  <c:v>565.78</c:v>
                </c:pt>
                <c:pt idx="5191">
                  <c:v>565.78</c:v>
                </c:pt>
                <c:pt idx="5192">
                  <c:v>565.78</c:v>
                </c:pt>
                <c:pt idx="5193">
                  <c:v>565.78</c:v>
                </c:pt>
                <c:pt idx="5194">
                  <c:v>565.78</c:v>
                </c:pt>
                <c:pt idx="5195">
                  <c:v>565.78</c:v>
                </c:pt>
                <c:pt idx="5196">
                  <c:v>565.78</c:v>
                </c:pt>
                <c:pt idx="5197">
                  <c:v>565.78</c:v>
                </c:pt>
                <c:pt idx="5198">
                  <c:v>565.78</c:v>
                </c:pt>
                <c:pt idx="5199">
                  <c:v>565.78</c:v>
                </c:pt>
                <c:pt idx="5200">
                  <c:v>565.78</c:v>
                </c:pt>
                <c:pt idx="5201">
                  <c:v>565.78</c:v>
                </c:pt>
                <c:pt idx="5202">
                  <c:v>565.78</c:v>
                </c:pt>
                <c:pt idx="5203">
                  <c:v>565.78</c:v>
                </c:pt>
                <c:pt idx="5204">
                  <c:v>565.78</c:v>
                </c:pt>
                <c:pt idx="5205">
                  <c:v>565.78</c:v>
                </c:pt>
                <c:pt idx="5206">
                  <c:v>565.78</c:v>
                </c:pt>
                <c:pt idx="5207">
                  <c:v>565.78</c:v>
                </c:pt>
                <c:pt idx="5208">
                  <c:v>565.78</c:v>
                </c:pt>
                <c:pt idx="5209">
                  <c:v>565.78</c:v>
                </c:pt>
                <c:pt idx="5210">
                  <c:v>565.78</c:v>
                </c:pt>
                <c:pt idx="5211">
                  <c:v>565.78</c:v>
                </c:pt>
                <c:pt idx="5212">
                  <c:v>565.78</c:v>
                </c:pt>
                <c:pt idx="5213">
                  <c:v>565.78</c:v>
                </c:pt>
                <c:pt idx="5214">
                  <c:v>565.78</c:v>
                </c:pt>
                <c:pt idx="5215">
                  <c:v>565.78</c:v>
                </c:pt>
                <c:pt idx="5216">
                  <c:v>565.78</c:v>
                </c:pt>
                <c:pt idx="5217">
                  <c:v>565.78</c:v>
                </c:pt>
                <c:pt idx="5218">
                  <c:v>565.78</c:v>
                </c:pt>
                <c:pt idx="5219">
                  <c:v>565.78</c:v>
                </c:pt>
                <c:pt idx="5220">
                  <c:v>565.78</c:v>
                </c:pt>
              </c:numCache>
            </c:numRef>
          </c:yVal>
          <c:smooth val="1"/>
          <c:extLst xmlns:c16r2="http://schemas.microsoft.com/office/drawing/2015/06/chart">
            <c:ext xmlns:c16="http://schemas.microsoft.com/office/drawing/2014/chart" uri="{C3380CC4-5D6E-409C-BE32-E72D297353CC}">
              <c16:uniqueId val="{00000002-02F4-4DED-BBC1-C005B6100F7F}"/>
            </c:ext>
          </c:extLst>
        </c:ser>
        <c:ser>
          <c:idx val="1"/>
          <c:order val="4"/>
          <c:tx>
            <c:v>4 Percent Annual Chance</c:v>
          </c:tx>
          <c:spPr>
            <a:ln>
              <a:solidFill>
                <a:srgbClr val="FFCC00"/>
              </a:solidFill>
            </a:ln>
          </c:spPr>
          <c:marker>
            <c:symbol val="none"/>
          </c:marker>
          <c:xVal>
            <c:numRef>
              <c:f>Inflow_NB2_4!$C$3:$C$5223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Inflow_NB2_4!$E$3:$E$5223</c:f>
              <c:numCache>
                <c:formatCode>General</c:formatCode>
                <c:ptCount val="5221"/>
                <c:pt idx="0">
                  <c:v>565.30999999999995</c:v>
                </c:pt>
                <c:pt idx="1">
                  <c:v>565.30999999999995</c:v>
                </c:pt>
                <c:pt idx="2">
                  <c:v>565.30999999999995</c:v>
                </c:pt>
                <c:pt idx="3">
                  <c:v>565.30999999999995</c:v>
                </c:pt>
                <c:pt idx="4">
                  <c:v>565.30999999999995</c:v>
                </c:pt>
                <c:pt idx="5">
                  <c:v>565.30999999999995</c:v>
                </c:pt>
                <c:pt idx="6">
                  <c:v>565.30999999999995</c:v>
                </c:pt>
                <c:pt idx="7">
                  <c:v>565.30999999999995</c:v>
                </c:pt>
                <c:pt idx="8">
                  <c:v>565.30999999999995</c:v>
                </c:pt>
                <c:pt idx="9">
                  <c:v>565.30999999999995</c:v>
                </c:pt>
                <c:pt idx="10">
                  <c:v>565.30999999999995</c:v>
                </c:pt>
                <c:pt idx="11">
                  <c:v>565.30999999999995</c:v>
                </c:pt>
                <c:pt idx="12">
                  <c:v>565.30999999999995</c:v>
                </c:pt>
                <c:pt idx="13">
                  <c:v>565.30999999999995</c:v>
                </c:pt>
                <c:pt idx="14">
                  <c:v>565.30999999999995</c:v>
                </c:pt>
                <c:pt idx="15">
                  <c:v>565.30999999999995</c:v>
                </c:pt>
                <c:pt idx="16">
                  <c:v>565.30999999999995</c:v>
                </c:pt>
                <c:pt idx="17">
                  <c:v>565.30999999999995</c:v>
                </c:pt>
                <c:pt idx="18">
                  <c:v>565.30999999999995</c:v>
                </c:pt>
                <c:pt idx="19">
                  <c:v>565.30999999999995</c:v>
                </c:pt>
                <c:pt idx="20">
                  <c:v>565.30999999999995</c:v>
                </c:pt>
                <c:pt idx="21">
                  <c:v>565.30999999999995</c:v>
                </c:pt>
                <c:pt idx="22">
                  <c:v>565.30999999999995</c:v>
                </c:pt>
                <c:pt idx="23">
                  <c:v>565.30999999999995</c:v>
                </c:pt>
                <c:pt idx="24">
                  <c:v>565.30999999999995</c:v>
                </c:pt>
                <c:pt idx="25">
                  <c:v>565.30999999999995</c:v>
                </c:pt>
                <c:pt idx="26">
                  <c:v>565.30999999999995</c:v>
                </c:pt>
                <c:pt idx="27">
                  <c:v>565.30999999999995</c:v>
                </c:pt>
                <c:pt idx="28">
                  <c:v>565.30999999999995</c:v>
                </c:pt>
                <c:pt idx="29">
                  <c:v>565.30999999999995</c:v>
                </c:pt>
                <c:pt idx="30">
                  <c:v>565.30999999999995</c:v>
                </c:pt>
                <c:pt idx="31">
                  <c:v>565.30999999999995</c:v>
                </c:pt>
                <c:pt idx="32">
                  <c:v>565.30999999999995</c:v>
                </c:pt>
                <c:pt idx="33">
                  <c:v>565.30999999999995</c:v>
                </c:pt>
                <c:pt idx="34">
                  <c:v>565.30999999999995</c:v>
                </c:pt>
                <c:pt idx="35">
                  <c:v>565.30999999999995</c:v>
                </c:pt>
                <c:pt idx="36">
                  <c:v>565.30999999999995</c:v>
                </c:pt>
                <c:pt idx="37">
                  <c:v>565.30999999999995</c:v>
                </c:pt>
                <c:pt idx="38">
                  <c:v>565.30999999999995</c:v>
                </c:pt>
                <c:pt idx="39">
                  <c:v>565.30999999999995</c:v>
                </c:pt>
                <c:pt idx="40">
                  <c:v>565.30999999999995</c:v>
                </c:pt>
                <c:pt idx="41">
                  <c:v>565.30999999999995</c:v>
                </c:pt>
                <c:pt idx="42">
                  <c:v>565.30999999999995</c:v>
                </c:pt>
                <c:pt idx="43">
                  <c:v>565.30999999999995</c:v>
                </c:pt>
                <c:pt idx="44">
                  <c:v>565.30999999999995</c:v>
                </c:pt>
                <c:pt idx="45">
                  <c:v>565.30999999999995</c:v>
                </c:pt>
                <c:pt idx="46">
                  <c:v>565.30999999999995</c:v>
                </c:pt>
                <c:pt idx="47">
                  <c:v>565.30999999999995</c:v>
                </c:pt>
                <c:pt idx="48">
                  <c:v>565.30999999999995</c:v>
                </c:pt>
                <c:pt idx="49">
                  <c:v>565.30999999999995</c:v>
                </c:pt>
                <c:pt idx="50">
                  <c:v>565.30999999999995</c:v>
                </c:pt>
                <c:pt idx="51">
                  <c:v>565.30999999999995</c:v>
                </c:pt>
                <c:pt idx="52">
                  <c:v>565.30999999999995</c:v>
                </c:pt>
                <c:pt idx="53">
                  <c:v>565.30999999999995</c:v>
                </c:pt>
                <c:pt idx="54">
                  <c:v>565.30999999999995</c:v>
                </c:pt>
                <c:pt idx="55">
                  <c:v>565.30999999999995</c:v>
                </c:pt>
                <c:pt idx="56">
                  <c:v>565.30999999999995</c:v>
                </c:pt>
                <c:pt idx="57">
                  <c:v>565.30999999999995</c:v>
                </c:pt>
                <c:pt idx="58">
                  <c:v>565.30999999999995</c:v>
                </c:pt>
                <c:pt idx="59">
                  <c:v>565.30999999999995</c:v>
                </c:pt>
                <c:pt idx="60">
                  <c:v>565.30999999999995</c:v>
                </c:pt>
                <c:pt idx="61">
                  <c:v>565.30999999999995</c:v>
                </c:pt>
                <c:pt idx="62">
                  <c:v>565.30999999999995</c:v>
                </c:pt>
                <c:pt idx="63">
                  <c:v>565.30999999999995</c:v>
                </c:pt>
                <c:pt idx="64">
                  <c:v>565.30999999999995</c:v>
                </c:pt>
                <c:pt idx="65">
                  <c:v>565.30999999999995</c:v>
                </c:pt>
                <c:pt idx="66">
                  <c:v>565.30999999999995</c:v>
                </c:pt>
                <c:pt idx="67">
                  <c:v>565.30999999999995</c:v>
                </c:pt>
                <c:pt idx="68">
                  <c:v>565.30999999999995</c:v>
                </c:pt>
                <c:pt idx="69">
                  <c:v>565.30999999999995</c:v>
                </c:pt>
                <c:pt idx="70">
                  <c:v>565.30999999999995</c:v>
                </c:pt>
                <c:pt idx="71">
                  <c:v>565.30999999999995</c:v>
                </c:pt>
                <c:pt idx="72">
                  <c:v>565.30999999999995</c:v>
                </c:pt>
                <c:pt idx="73">
                  <c:v>565.30999999999995</c:v>
                </c:pt>
                <c:pt idx="74">
                  <c:v>565.30999999999995</c:v>
                </c:pt>
                <c:pt idx="75">
                  <c:v>565.30999999999995</c:v>
                </c:pt>
                <c:pt idx="76">
                  <c:v>565.30999999999995</c:v>
                </c:pt>
                <c:pt idx="77">
                  <c:v>565.30999999999995</c:v>
                </c:pt>
                <c:pt idx="78">
                  <c:v>565.30999999999995</c:v>
                </c:pt>
                <c:pt idx="79">
                  <c:v>565.30999999999995</c:v>
                </c:pt>
                <c:pt idx="80">
                  <c:v>565.30999999999995</c:v>
                </c:pt>
                <c:pt idx="81">
                  <c:v>565.30999999999995</c:v>
                </c:pt>
                <c:pt idx="82">
                  <c:v>565.30999999999995</c:v>
                </c:pt>
                <c:pt idx="83">
                  <c:v>565.30999999999995</c:v>
                </c:pt>
                <c:pt idx="84">
                  <c:v>565.30999999999995</c:v>
                </c:pt>
                <c:pt idx="85">
                  <c:v>565.30999999999995</c:v>
                </c:pt>
                <c:pt idx="86">
                  <c:v>565.30999999999995</c:v>
                </c:pt>
                <c:pt idx="87">
                  <c:v>565.30999999999995</c:v>
                </c:pt>
                <c:pt idx="88">
                  <c:v>565.30999999999995</c:v>
                </c:pt>
                <c:pt idx="89">
                  <c:v>565.30999999999995</c:v>
                </c:pt>
                <c:pt idx="90">
                  <c:v>565.30999999999995</c:v>
                </c:pt>
                <c:pt idx="91">
                  <c:v>565.30999999999995</c:v>
                </c:pt>
                <c:pt idx="92">
                  <c:v>565.30999999999995</c:v>
                </c:pt>
                <c:pt idx="93">
                  <c:v>565.30999999999995</c:v>
                </c:pt>
                <c:pt idx="94">
                  <c:v>565.30999999999995</c:v>
                </c:pt>
                <c:pt idx="95">
                  <c:v>565.30999999999995</c:v>
                </c:pt>
                <c:pt idx="96">
                  <c:v>565.30999999999995</c:v>
                </c:pt>
                <c:pt idx="97">
                  <c:v>565.30999999999995</c:v>
                </c:pt>
                <c:pt idx="98">
                  <c:v>565.30999999999995</c:v>
                </c:pt>
                <c:pt idx="99">
                  <c:v>565.30999999999995</c:v>
                </c:pt>
                <c:pt idx="100">
                  <c:v>565.30999999999995</c:v>
                </c:pt>
                <c:pt idx="101">
                  <c:v>565.30999999999995</c:v>
                </c:pt>
                <c:pt idx="102">
                  <c:v>565.30999999999995</c:v>
                </c:pt>
                <c:pt idx="103">
                  <c:v>565.30999999999995</c:v>
                </c:pt>
                <c:pt idx="104">
                  <c:v>565.30999999999995</c:v>
                </c:pt>
                <c:pt idx="105">
                  <c:v>565.30999999999995</c:v>
                </c:pt>
                <c:pt idx="106">
                  <c:v>565.30999999999995</c:v>
                </c:pt>
                <c:pt idx="107">
                  <c:v>565.30999999999995</c:v>
                </c:pt>
                <c:pt idx="108">
                  <c:v>565.30999999999995</c:v>
                </c:pt>
                <c:pt idx="109">
                  <c:v>565.30999999999995</c:v>
                </c:pt>
                <c:pt idx="110">
                  <c:v>565.30999999999995</c:v>
                </c:pt>
                <c:pt idx="111">
                  <c:v>565.30999999999995</c:v>
                </c:pt>
                <c:pt idx="112">
                  <c:v>565.30999999999995</c:v>
                </c:pt>
                <c:pt idx="113">
                  <c:v>565.30999999999995</c:v>
                </c:pt>
                <c:pt idx="114">
                  <c:v>565.30999999999995</c:v>
                </c:pt>
                <c:pt idx="115">
                  <c:v>565.30999999999995</c:v>
                </c:pt>
                <c:pt idx="116">
                  <c:v>565.30999999999995</c:v>
                </c:pt>
                <c:pt idx="117">
                  <c:v>565.30999999999995</c:v>
                </c:pt>
                <c:pt idx="118">
                  <c:v>565.30999999999995</c:v>
                </c:pt>
                <c:pt idx="119">
                  <c:v>565.30999999999995</c:v>
                </c:pt>
                <c:pt idx="120">
                  <c:v>565.30999999999995</c:v>
                </c:pt>
                <c:pt idx="121">
                  <c:v>565.30999999999995</c:v>
                </c:pt>
                <c:pt idx="122">
                  <c:v>565.30999999999995</c:v>
                </c:pt>
                <c:pt idx="123">
                  <c:v>565.30999999999995</c:v>
                </c:pt>
                <c:pt idx="124">
                  <c:v>565.30999999999995</c:v>
                </c:pt>
                <c:pt idx="125">
                  <c:v>565.30999999999995</c:v>
                </c:pt>
                <c:pt idx="126">
                  <c:v>565.30999999999995</c:v>
                </c:pt>
                <c:pt idx="127">
                  <c:v>565.30999999999995</c:v>
                </c:pt>
                <c:pt idx="128">
                  <c:v>565.30999999999995</c:v>
                </c:pt>
                <c:pt idx="129">
                  <c:v>565.30999999999995</c:v>
                </c:pt>
                <c:pt idx="130">
                  <c:v>565.30999999999995</c:v>
                </c:pt>
                <c:pt idx="131">
                  <c:v>565.30999999999995</c:v>
                </c:pt>
                <c:pt idx="132">
                  <c:v>565.30999999999995</c:v>
                </c:pt>
                <c:pt idx="133">
                  <c:v>565.30999999999995</c:v>
                </c:pt>
                <c:pt idx="134">
                  <c:v>565.30999999999995</c:v>
                </c:pt>
                <c:pt idx="135">
                  <c:v>565.30999999999995</c:v>
                </c:pt>
                <c:pt idx="136">
                  <c:v>565.30999999999995</c:v>
                </c:pt>
                <c:pt idx="137">
                  <c:v>565.30999999999995</c:v>
                </c:pt>
                <c:pt idx="138">
                  <c:v>565.30999999999995</c:v>
                </c:pt>
                <c:pt idx="139">
                  <c:v>565.30999999999995</c:v>
                </c:pt>
                <c:pt idx="140">
                  <c:v>565.30999999999995</c:v>
                </c:pt>
                <c:pt idx="141">
                  <c:v>565.30999999999995</c:v>
                </c:pt>
                <c:pt idx="142">
                  <c:v>565.30999999999995</c:v>
                </c:pt>
                <c:pt idx="143">
                  <c:v>565.30999999999995</c:v>
                </c:pt>
                <c:pt idx="144">
                  <c:v>565.30999999999995</c:v>
                </c:pt>
                <c:pt idx="145">
                  <c:v>565.30999999999995</c:v>
                </c:pt>
                <c:pt idx="146">
                  <c:v>565.30999999999995</c:v>
                </c:pt>
                <c:pt idx="147">
                  <c:v>565.30999999999995</c:v>
                </c:pt>
                <c:pt idx="148">
                  <c:v>565.30999999999995</c:v>
                </c:pt>
                <c:pt idx="149">
                  <c:v>565.30999999999995</c:v>
                </c:pt>
                <c:pt idx="150">
                  <c:v>565.30999999999995</c:v>
                </c:pt>
                <c:pt idx="151">
                  <c:v>565.30999999999995</c:v>
                </c:pt>
                <c:pt idx="152">
                  <c:v>565.30999999999995</c:v>
                </c:pt>
                <c:pt idx="153">
                  <c:v>565.30999999999995</c:v>
                </c:pt>
                <c:pt idx="154">
                  <c:v>565.30999999999995</c:v>
                </c:pt>
                <c:pt idx="155">
                  <c:v>565.30999999999995</c:v>
                </c:pt>
                <c:pt idx="156">
                  <c:v>565.30999999999995</c:v>
                </c:pt>
                <c:pt idx="157">
                  <c:v>565.30999999999995</c:v>
                </c:pt>
                <c:pt idx="158">
                  <c:v>565.30999999999995</c:v>
                </c:pt>
                <c:pt idx="159">
                  <c:v>565.30999999999995</c:v>
                </c:pt>
                <c:pt idx="160">
                  <c:v>565.30999999999995</c:v>
                </c:pt>
                <c:pt idx="161">
                  <c:v>565.30999999999995</c:v>
                </c:pt>
                <c:pt idx="162">
                  <c:v>565.30999999999995</c:v>
                </c:pt>
                <c:pt idx="163">
                  <c:v>565.30999999999995</c:v>
                </c:pt>
                <c:pt idx="164">
                  <c:v>565.30999999999995</c:v>
                </c:pt>
                <c:pt idx="165">
                  <c:v>565.30999999999995</c:v>
                </c:pt>
                <c:pt idx="166">
                  <c:v>565.30999999999995</c:v>
                </c:pt>
                <c:pt idx="167">
                  <c:v>565.30999999999995</c:v>
                </c:pt>
                <c:pt idx="168">
                  <c:v>565.30999999999995</c:v>
                </c:pt>
                <c:pt idx="169">
                  <c:v>565.30999999999995</c:v>
                </c:pt>
                <c:pt idx="170">
                  <c:v>565.30999999999995</c:v>
                </c:pt>
                <c:pt idx="171">
                  <c:v>565.30999999999995</c:v>
                </c:pt>
                <c:pt idx="172">
                  <c:v>565.30999999999995</c:v>
                </c:pt>
                <c:pt idx="173">
                  <c:v>565.30999999999995</c:v>
                </c:pt>
                <c:pt idx="174">
                  <c:v>565.30999999999995</c:v>
                </c:pt>
                <c:pt idx="175">
                  <c:v>565.30999999999995</c:v>
                </c:pt>
                <c:pt idx="176">
                  <c:v>565.30999999999995</c:v>
                </c:pt>
                <c:pt idx="177">
                  <c:v>565.30999999999995</c:v>
                </c:pt>
                <c:pt idx="178">
                  <c:v>565.30999999999995</c:v>
                </c:pt>
                <c:pt idx="179">
                  <c:v>565.30999999999995</c:v>
                </c:pt>
                <c:pt idx="180">
                  <c:v>565.30999999999995</c:v>
                </c:pt>
                <c:pt idx="181">
                  <c:v>565.30999999999995</c:v>
                </c:pt>
                <c:pt idx="182">
                  <c:v>565.30999999999995</c:v>
                </c:pt>
                <c:pt idx="183">
                  <c:v>565.30999999999995</c:v>
                </c:pt>
                <c:pt idx="184">
                  <c:v>565.30999999999995</c:v>
                </c:pt>
                <c:pt idx="185">
                  <c:v>565.30999999999995</c:v>
                </c:pt>
                <c:pt idx="186">
                  <c:v>565.30999999999995</c:v>
                </c:pt>
                <c:pt idx="187">
                  <c:v>565.30999999999995</c:v>
                </c:pt>
                <c:pt idx="188">
                  <c:v>565.30999999999995</c:v>
                </c:pt>
                <c:pt idx="189">
                  <c:v>565.30999999999995</c:v>
                </c:pt>
                <c:pt idx="190">
                  <c:v>565.30999999999995</c:v>
                </c:pt>
                <c:pt idx="191">
                  <c:v>565.30999999999995</c:v>
                </c:pt>
                <c:pt idx="192">
                  <c:v>565.30999999999995</c:v>
                </c:pt>
                <c:pt idx="193">
                  <c:v>565.30999999999995</c:v>
                </c:pt>
                <c:pt idx="194">
                  <c:v>565.30999999999995</c:v>
                </c:pt>
                <c:pt idx="195">
                  <c:v>565.30999999999995</c:v>
                </c:pt>
                <c:pt idx="196">
                  <c:v>565.30999999999995</c:v>
                </c:pt>
                <c:pt idx="197">
                  <c:v>565.30999999999995</c:v>
                </c:pt>
                <c:pt idx="198">
                  <c:v>565.30999999999995</c:v>
                </c:pt>
                <c:pt idx="199">
                  <c:v>565.30999999999995</c:v>
                </c:pt>
                <c:pt idx="200">
                  <c:v>565.30999999999995</c:v>
                </c:pt>
                <c:pt idx="201">
                  <c:v>565.30999999999995</c:v>
                </c:pt>
                <c:pt idx="202">
                  <c:v>565.30999999999995</c:v>
                </c:pt>
                <c:pt idx="203">
                  <c:v>565.30999999999995</c:v>
                </c:pt>
                <c:pt idx="204">
                  <c:v>565.30999999999995</c:v>
                </c:pt>
                <c:pt idx="205">
                  <c:v>565.30999999999995</c:v>
                </c:pt>
                <c:pt idx="206">
                  <c:v>565.30999999999995</c:v>
                </c:pt>
                <c:pt idx="207">
                  <c:v>565.30999999999995</c:v>
                </c:pt>
                <c:pt idx="208">
                  <c:v>565.30999999999995</c:v>
                </c:pt>
                <c:pt idx="209">
                  <c:v>565.30999999999995</c:v>
                </c:pt>
                <c:pt idx="210">
                  <c:v>565.30999999999995</c:v>
                </c:pt>
                <c:pt idx="211">
                  <c:v>565.30999999999995</c:v>
                </c:pt>
                <c:pt idx="212">
                  <c:v>565.30999999999995</c:v>
                </c:pt>
                <c:pt idx="213">
                  <c:v>565.30999999999995</c:v>
                </c:pt>
                <c:pt idx="214">
                  <c:v>565.30999999999995</c:v>
                </c:pt>
                <c:pt idx="215">
                  <c:v>565.30999999999995</c:v>
                </c:pt>
                <c:pt idx="216">
                  <c:v>565.30999999999995</c:v>
                </c:pt>
                <c:pt idx="217">
                  <c:v>565.30999999999995</c:v>
                </c:pt>
                <c:pt idx="218">
                  <c:v>565.30999999999995</c:v>
                </c:pt>
                <c:pt idx="219">
                  <c:v>565.30999999999995</c:v>
                </c:pt>
                <c:pt idx="220">
                  <c:v>565.30999999999995</c:v>
                </c:pt>
                <c:pt idx="221">
                  <c:v>565.30999999999995</c:v>
                </c:pt>
                <c:pt idx="222">
                  <c:v>565.30999999999995</c:v>
                </c:pt>
                <c:pt idx="223">
                  <c:v>565.30999999999995</c:v>
                </c:pt>
                <c:pt idx="224">
                  <c:v>565.32000000000005</c:v>
                </c:pt>
                <c:pt idx="225">
                  <c:v>565.32000000000005</c:v>
                </c:pt>
                <c:pt idx="226">
                  <c:v>565.32000000000005</c:v>
                </c:pt>
                <c:pt idx="227">
                  <c:v>565.32000000000005</c:v>
                </c:pt>
                <c:pt idx="228">
                  <c:v>565.32000000000005</c:v>
                </c:pt>
                <c:pt idx="229">
                  <c:v>565.32000000000005</c:v>
                </c:pt>
                <c:pt idx="230">
                  <c:v>565.32000000000005</c:v>
                </c:pt>
                <c:pt idx="231">
                  <c:v>565.32000000000005</c:v>
                </c:pt>
                <c:pt idx="232">
                  <c:v>565.32000000000005</c:v>
                </c:pt>
                <c:pt idx="233">
                  <c:v>565.32000000000005</c:v>
                </c:pt>
                <c:pt idx="234">
                  <c:v>565.32000000000005</c:v>
                </c:pt>
                <c:pt idx="235">
                  <c:v>565.33000000000004</c:v>
                </c:pt>
                <c:pt idx="236">
                  <c:v>565.33000000000004</c:v>
                </c:pt>
                <c:pt idx="237">
                  <c:v>565.33000000000004</c:v>
                </c:pt>
                <c:pt idx="238">
                  <c:v>565.33000000000004</c:v>
                </c:pt>
                <c:pt idx="239">
                  <c:v>565.33000000000004</c:v>
                </c:pt>
                <c:pt idx="240">
                  <c:v>565.33000000000004</c:v>
                </c:pt>
                <c:pt idx="241">
                  <c:v>565.33000000000004</c:v>
                </c:pt>
                <c:pt idx="242">
                  <c:v>565.33000000000004</c:v>
                </c:pt>
                <c:pt idx="243">
                  <c:v>565.33000000000004</c:v>
                </c:pt>
                <c:pt idx="244">
                  <c:v>565.34</c:v>
                </c:pt>
                <c:pt idx="245">
                  <c:v>565.34</c:v>
                </c:pt>
                <c:pt idx="246">
                  <c:v>565.34</c:v>
                </c:pt>
                <c:pt idx="247">
                  <c:v>565.34</c:v>
                </c:pt>
                <c:pt idx="248">
                  <c:v>565.34</c:v>
                </c:pt>
                <c:pt idx="249">
                  <c:v>565.34</c:v>
                </c:pt>
                <c:pt idx="250">
                  <c:v>565.34</c:v>
                </c:pt>
                <c:pt idx="251">
                  <c:v>565.35</c:v>
                </c:pt>
                <c:pt idx="252">
                  <c:v>565.35</c:v>
                </c:pt>
                <c:pt idx="253">
                  <c:v>565.35</c:v>
                </c:pt>
                <c:pt idx="254">
                  <c:v>565.35</c:v>
                </c:pt>
                <c:pt idx="255">
                  <c:v>565.35</c:v>
                </c:pt>
                <c:pt idx="256">
                  <c:v>565.35</c:v>
                </c:pt>
                <c:pt idx="257">
                  <c:v>565.36</c:v>
                </c:pt>
                <c:pt idx="258">
                  <c:v>565.36</c:v>
                </c:pt>
                <c:pt idx="259">
                  <c:v>565.36</c:v>
                </c:pt>
                <c:pt idx="260">
                  <c:v>565.36</c:v>
                </c:pt>
                <c:pt idx="261">
                  <c:v>565.36</c:v>
                </c:pt>
                <c:pt idx="262">
                  <c:v>565.36</c:v>
                </c:pt>
                <c:pt idx="263">
                  <c:v>565.37</c:v>
                </c:pt>
                <c:pt idx="264">
                  <c:v>565.37</c:v>
                </c:pt>
                <c:pt idx="265">
                  <c:v>565.37</c:v>
                </c:pt>
                <c:pt idx="266">
                  <c:v>565.37</c:v>
                </c:pt>
                <c:pt idx="267">
                  <c:v>565.38</c:v>
                </c:pt>
                <c:pt idx="268">
                  <c:v>565.38</c:v>
                </c:pt>
                <c:pt idx="269">
                  <c:v>565.38</c:v>
                </c:pt>
                <c:pt idx="270">
                  <c:v>565.38</c:v>
                </c:pt>
                <c:pt idx="271">
                  <c:v>565.38</c:v>
                </c:pt>
                <c:pt idx="272">
                  <c:v>565.39</c:v>
                </c:pt>
                <c:pt idx="273">
                  <c:v>565.39</c:v>
                </c:pt>
                <c:pt idx="274">
                  <c:v>565.39</c:v>
                </c:pt>
                <c:pt idx="275">
                  <c:v>565.39</c:v>
                </c:pt>
                <c:pt idx="276">
                  <c:v>565.4</c:v>
                </c:pt>
                <c:pt idx="277">
                  <c:v>565.4</c:v>
                </c:pt>
                <c:pt idx="278">
                  <c:v>565.4</c:v>
                </c:pt>
                <c:pt idx="279">
                  <c:v>565.4</c:v>
                </c:pt>
                <c:pt idx="280">
                  <c:v>565.41</c:v>
                </c:pt>
                <c:pt idx="281">
                  <c:v>565.41</c:v>
                </c:pt>
                <c:pt idx="282">
                  <c:v>565.41</c:v>
                </c:pt>
                <c:pt idx="283">
                  <c:v>565.41</c:v>
                </c:pt>
                <c:pt idx="284">
                  <c:v>565.41999999999996</c:v>
                </c:pt>
                <c:pt idx="285">
                  <c:v>565.41999999999996</c:v>
                </c:pt>
                <c:pt idx="286">
                  <c:v>565.41999999999996</c:v>
                </c:pt>
                <c:pt idx="287">
                  <c:v>565.41999999999996</c:v>
                </c:pt>
                <c:pt idx="288">
                  <c:v>565.42999999999995</c:v>
                </c:pt>
                <c:pt idx="289">
                  <c:v>565.42999999999995</c:v>
                </c:pt>
                <c:pt idx="290">
                  <c:v>565.42999999999995</c:v>
                </c:pt>
                <c:pt idx="291">
                  <c:v>565.44000000000005</c:v>
                </c:pt>
                <c:pt idx="292">
                  <c:v>565.44000000000005</c:v>
                </c:pt>
                <c:pt idx="293">
                  <c:v>565.44000000000005</c:v>
                </c:pt>
                <c:pt idx="294">
                  <c:v>565.44000000000005</c:v>
                </c:pt>
                <c:pt idx="295">
                  <c:v>565.45000000000005</c:v>
                </c:pt>
                <c:pt idx="296">
                  <c:v>565.45000000000005</c:v>
                </c:pt>
                <c:pt idx="297">
                  <c:v>565.45000000000005</c:v>
                </c:pt>
                <c:pt idx="298">
                  <c:v>565.46</c:v>
                </c:pt>
                <c:pt idx="299">
                  <c:v>565.46</c:v>
                </c:pt>
                <c:pt idx="300">
                  <c:v>565.46</c:v>
                </c:pt>
                <c:pt idx="301">
                  <c:v>565.47</c:v>
                </c:pt>
                <c:pt idx="302">
                  <c:v>565.47</c:v>
                </c:pt>
                <c:pt idx="303">
                  <c:v>565.47</c:v>
                </c:pt>
                <c:pt idx="304">
                  <c:v>565.48</c:v>
                </c:pt>
                <c:pt idx="305">
                  <c:v>565.48</c:v>
                </c:pt>
                <c:pt idx="306">
                  <c:v>565.48</c:v>
                </c:pt>
                <c:pt idx="307">
                  <c:v>565.49</c:v>
                </c:pt>
                <c:pt idx="308">
                  <c:v>565.49</c:v>
                </c:pt>
                <c:pt idx="309">
                  <c:v>565.5</c:v>
                </c:pt>
                <c:pt idx="310">
                  <c:v>565.5</c:v>
                </c:pt>
                <c:pt idx="311">
                  <c:v>565.5</c:v>
                </c:pt>
                <c:pt idx="312">
                  <c:v>565.51</c:v>
                </c:pt>
                <c:pt idx="313">
                  <c:v>565.51</c:v>
                </c:pt>
                <c:pt idx="314">
                  <c:v>565.52</c:v>
                </c:pt>
                <c:pt idx="315">
                  <c:v>565.52</c:v>
                </c:pt>
                <c:pt idx="316">
                  <c:v>565.53</c:v>
                </c:pt>
                <c:pt idx="317">
                  <c:v>565.53</c:v>
                </c:pt>
                <c:pt idx="318">
                  <c:v>565.53</c:v>
                </c:pt>
                <c:pt idx="319">
                  <c:v>565.54</c:v>
                </c:pt>
                <c:pt idx="320">
                  <c:v>565.54</c:v>
                </c:pt>
                <c:pt idx="321">
                  <c:v>565.54999999999995</c:v>
                </c:pt>
                <c:pt idx="322">
                  <c:v>565.54999999999995</c:v>
                </c:pt>
                <c:pt idx="323">
                  <c:v>565.55999999999995</c:v>
                </c:pt>
                <c:pt idx="324">
                  <c:v>565.57000000000005</c:v>
                </c:pt>
                <c:pt idx="325">
                  <c:v>565.57000000000005</c:v>
                </c:pt>
                <c:pt idx="326">
                  <c:v>565.58000000000004</c:v>
                </c:pt>
                <c:pt idx="327">
                  <c:v>565.59</c:v>
                </c:pt>
                <c:pt idx="328">
                  <c:v>565.59</c:v>
                </c:pt>
                <c:pt idx="329">
                  <c:v>565.6</c:v>
                </c:pt>
                <c:pt idx="330">
                  <c:v>565.61</c:v>
                </c:pt>
                <c:pt idx="331">
                  <c:v>565.62</c:v>
                </c:pt>
                <c:pt idx="332">
                  <c:v>565.63</c:v>
                </c:pt>
                <c:pt idx="333">
                  <c:v>565.63</c:v>
                </c:pt>
                <c:pt idx="334">
                  <c:v>565.64</c:v>
                </c:pt>
                <c:pt idx="335">
                  <c:v>565.65</c:v>
                </c:pt>
                <c:pt idx="336">
                  <c:v>565.66</c:v>
                </c:pt>
                <c:pt idx="337">
                  <c:v>565.66999999999996</c:v>
                </c:pt>
                <c:pt idx="338">
                  <c:v>565.67999999999995</c:v>
                </c:pt>
                <c:pt idx="339">
                  <c:v>565.67999999999995</c:v>
                </c:pt>
                <c:pt idx="340">
                  <c:v>565.69000000000005</c:v>
                </c:pt>
                <c:pt idx="341">
                  <c:v>565.70000000000005</c:v>
                </c:pt>
                <c:pt idx="342">
                  <c:v>565.71</c:v>
                </c:pt>
                <c:pt idx="343">
                  <c:v>565.72</c:v>
                </c:pt>
                <c:pt idx="344">
                  <c:v>565.72</c:v>
                </c:pt>
                <c:pt idx="345">
                  <c:v>565.73</c:v>
                </c:pt>
                <c:pt idx="346">
                  <c:v>565.74</c:v>
                </c:pt>
                <c:pt idx="347">
                  <c:v>565.75</c:v>
                </c:pt>
                <c:pt idx="348">
                  <c:v>565.75</c:v>
                </c:pt>
                <c:pt idx="349">
                  <c:v>565.76</c:v>
                </c:pt>
                <c:pt idx="350">
                  <c:v>565.77</c:v>
                </c:pt>
                <c:pt idx="351">
                  <c:v>565.78</c:v>
                </c:pt>
                <c:pt idx="352">
                  <c:v>565.78</c:v>
                </c:pt>
                <c:pt idx="353">
                  <c:v>565.79</c:v>
                </c:pt>
                <c:pt idx="354">
                  <c:v>565.79999999999995</c:v>
                </c:pt>
                <c:pt idx="355">
                  <c:v>565.79999999999995</c:v>
                </c:pt>
                <c:pt idx="356">
                  <c:v>565.79</c:v>
                </c:pt>
                <c:pt idx="357">
                  <c:v>565.79</c:v>
                </c:pt>
                <c:pt idx="358">
                  <c:v>565.78</c:v>
                </c:pt>
                <c:pt idx="359">
                  <c:v>565.77</c:v>
                </c:pt>
                <c:pt idx="360">
                  <c:v>565.76</c:v>
                </c:pt>
                <c:pt idx="361">
                  <c:v>565.76</c:v>
                </c:pt>
                <c:pt idx="362">
                  <c:v>565.75</c:v>
                </c:pt>
                <c:pt idx="363">
                  <c:v>565.75</c:v>
                </c:pt>
                <c:pt idx="364">
                  <c:v>565.75</c:v>
                </c:pt>
                <c:pt idx="365">
                  <c:v>565.75</c:v>
                </c:pt>
                <c:pt idx="366">
                  <c:v>565.75</c:v>
                </c:pt>
                <c:pt idx="367">
                  <c:v>565.75</c:v>
                </c:pt>
                <c:pt idx="368">
                  <c:v>565.75</c:v>
                </c:pt>
                <c:pt idx="369">
                  <c:v>565.75</c:v>
                </c:pt>
                <c:pt idx="370">
                  <c:v>565.75</c:v>
                </c:pt>
                <c:pt idx="371">
                  <c:v>565.75</c:v>
                </c:pt>
                <c:pt idx="372">
                  <c:v>565.76</c:v>
                </c:pt>
                <c:pt idx="373">
                  <c:v>565.76</c:v>
                </c:pt>
                <c:pt idx="374">
                  <c:v>565.76</c:v>
                </c:pt>
                <c:pt idx="375">
                  <c:v>565.76</c:v>
                </c:pt>
                <c:pt idx="376">
                  <c:v>565.77</c:v>
                </c:pt>
                <c:pt idx="377">
                  <c:v>565.77</c:v>
                </c:pt>
                <c:pt idx="378">
                  <c:v>565.78</c:v>
                </c:pt>
                <c:pt idx="379">
                  <c:v>565.78</c:v>
                </c:pt>
                <c:pt idx="380">
                  <c:v>565.78</c:v>
                </c:pt>
                <c:pt idx="381">
                  <c:v>565.79</c:v>
                </c:pt>
                <c:pt idx="382">
                  <c:v>565.79</c:v>
                </c:pt>
                <c:pt idx="383">
                  <c:v>565.79999999999995</c:v>
                </c:pt>
                <c:pt idx="384">
                  <c:v>565.79999999999995</c:v>
                </c:pt>
                <c:pt idx="385">
                  <c:v>565.80999999999995</c:v>
                </c:pt>
                <c:pt idx="386">
                  <c:v>565.82000000000005</c:v>
                </c:pt>
                <c:pt idx="387">
                  <c:v>565.83000000000004</c:v>
                </c:pt>
                <c:pt idx="388">
                  <c:v>565.83000000000004</c:v>
                </c:pt>
                <c:pt idx="389">
                  <c:v>565.84</c:v>
                </c:pt>
                <c:pt idx="390">
                  <c:v>565.85</c:v>
                </c:pt>
                <c:pt idx="391">
                  <c:v>565.87</c:v>
                </c:pt>
                <c:pt idx="392">
                  <c:v>565.88</c:v>
                </c:pt>
                <c:pt idx="393">
                  <c:v>565.89</c:v>
                </c:pt>
                <c:pt idx="394">
                  <c:v>565.9</c:v>
                </c:pt>
                <c:pt idx="395">
                  <c:v>565.91</c:v>
                </c:pt>
                <c:pt idx="396">
                  <c:v>565.91999999999996</c:v>
                </c:pt>
                <c:pt idx="397">
                  <c:v>565.92999999999995</c:v>
                </c:pt>
                <c:pt idx="398">
                  <c:v>565.95000000000005</c:v>
                </c:pt>
                <c:pt idx="399">
                  <c:v>565.96</c:v>
                </c:pt>
                <c:pt idx="400">
                  <c:v>565.98</c:v>
                </c:pt>
                <c:pt idx="401">
                  <c:v>566</c:v>
                </c:pt>
                <c:pt idx="402">
                  <c:v>566.01</c:v>
                </c:pt>
                <c:pt idx="403">
                  <c:v>566.03</c:v>
                </c:pt>
                <c:pt idx="404">
                  <c:v>566.04999999999995</c:v>
                </c:pt>
                <c:pt idx="405">
                  <c:v>566.07000000000005</c:v>
                </c:pt>
                <c:pt idx="406">
                  <c:v>566.09</c:v>
                </c:pt>
                <c:pt idx="407">
                  <c:v>566.1</c:v>
                </c:pt>
                <c:pt idx="408">
                  <c:v>566.12</c:v>
                </c:pt>
                <c:pt idx="409">
                  <c:v>566.13</c:v>
                </c:pt>
                <c:pt idx="410">
                  <c:v>566.14</c:v>
                </c:pt>
                <c:pt idx="411">
                  <c:v>566.15</c:v>
                </c:pt>
                <c:pt idx="412">
                  <c:v>566.15</c:v>
                </c:pt>
                <c:pt idx="413">
                  <c:v>566.16</c:v>
                </c:pt>
                <c:pt idx="414">
                  <c:v>566.16</c:v>
                </c:pt>
                <c:pt idx="415">
                  <c:v>566.16999999999996</c:v>
                </c:pt>
                <c:pt idx="416">
                  <c:v>566.16999999999996</c:v>
                </c:pt>
                <c:pt idx="417">
                  <c:v>566.16999999999996</c:v>
                </c:pt>
                <c:pt idx="418">
                  <c:v>566.17999999999995</c:v>
                </c:pt>
                <c:pt idx="419">
                  <c:v>566.17999999999995</c:v>
                </c:pt>
                <c:pt idx="420">
                  <c:v>566.19000000000005</c:v>
                </c:pt>
                <c:pt idx="421">
                  <c:v>566.19000000000005</c:v>
                </c:pt>
                <c:pt idx="422">
                  <c:v>566.20000000000005</c:v>
                </c:pt>
                <c:pt idx="423">
                  <c:v>566.20000000000005</c:v>
                </c:pt>
                <c:pt idx="424">
                  <c:v>566.21</c:v>
                </c:pt>
                <c:pt idx="425">
                  <c:v>566.21</c:v>
                </c:pt>
                <c:pt idx="426">
                  <c:v>566.22</c:v>
                </c:pt>
                <c:pt idx="427">
                  <c:v>566.23</c:v>
                </c:pt>
                <c:pt idx="428">
                  <c:v>566.23</c:v>
                </c:pt>
                <c:pt idx="429">
                  <c:v>566.24</c:v>
                </c:pt>
                <c:pt idx="430">
                  <c:v>566.24</c:v>
                </c:pt>
                <c:pt idx="431">
                  <c:v>566.25</c:v>
                </c:pt>
                <c:pt idx="432">
                  <c:v>566.25</c:v>
                </c:pt>
                <c:pt idx="433">
                  <c:v>566.26</c:v>
                </c:pt>
                <c:pt idx="434">
                  <c:v>566.26</c:v>
                </c:pt>
                <c:pt idx="435">
                  <c:v>566.27</c:v>
                </c:pt>
                <c:pt idx="436">
                  <c:v>566.27</c:v>
                </c:pt>
                <c:pt idx="437">
                  <c:v>566.28</c:v>
                </c:pt>
                <c:pt idx="438">
                  <c:v>566.28</c:v>
                </c:pt>
                <c:pt idx="439">
                  <c:v>566.29</c:v>
                </c:pt>
                <c:pt idx="440">
                  <c:v>566.29</c:v>
                </c:pt>
                <c:pt idx="441">
                  <c:v>566.29999999999995</c:v>
                </c:pt>
                <c:pt idx="442">
                  <c:v>566.29999999999995</c:v>
                </c:pt>
                <c:pt idx="443">
                  <c:v>566.30999999999995</c:v>
                </c:pt>
                <c:pt idx="444">
                  <c:v>566.30999999999995</c:v>
                </c:pt>
                <c:pt idx="445">
                  <c:v>566.30999999999995</c:v>
                </c:pt>
                <c:pt idx="446">
                  <c:v>566.32000000000005</c:v>
                </c:pt>
                <c:pt idx="447">
                  <c:v>566.32000000000005</c:v>
                </c:pt>
                <c:pt idx="448">
                  <c:v>566.33000000000004</c:v>
                </c:pt>
                <c:pt idx="449">
                  <c:v>566.33000000000004</c:v>
                </c:pt>
                <c:pt idx="450">
                  <c:v>566.34</c:v>
                </c:pt>
                <c:pt idx="451">
                  <c:v>566.34</c:v>
                </c:pt>
                <c:pt idx="452">
                  <c:v>566.35</c:v>
                </c:pt>
                <c:pt idx="453">
                  <c:v>566.35</c:v>
                </c:pt>
                <c:pt idx="454">
                  <c:v>566.36</c:v>
                </c:pt>
                <c:pt idx="455">
                  <c:v>566.36</c:v>
                </c:pt>
                <c:pt idx="456">
                  <c:v>566.37</c:v>
                </c:pt>
                <c:pt idx="457">
                  <c:v>566.37</c:v>
                </c:pt>
                <c:pt idx="458">
                  <c:v>566.38</c:v>
                </c:pt>
                <c:pt idx="459">
                  <c:v>566.38</c:v>
                </c:pt>
                <c:pt idx="460">
                  <c:v>566.39</c:v>
                </c:pt>
                <c:pt idx="461">
                  <c:v>566.4</c:v>
                </c:pt>
                <c:pt idx="462">
                  <c:v>566.4</c:v>
                </c:pt>
                <c:pt idx="463">
                  <c:v>566.41</c:v>
                </c:pt>
                <c:pt idx="464">
                  <c:v>566.41</c:v>
                </c:pt>
                <c:pt idx="465">
                  <c:v>566.41999999999996</c:v>
                </c:pt>
                <c:pt idx="466">
                  <c:v>566.41999999999996</c:v>
                </c:pt>
                <c:pt idx="467">
                  <c:v>566.42999999999995</c:v>
                </c:pt>
                <c:pt idx="468">
                  <c:v>566.42999999999995</c:v>
                </c:pt>
                <c:pt idx="469">
                  <c:v>566.44000000000005</c:v>
                </c:pt>
                <c:pt idx="470">
                  <c:v>566.44000000000005</c:v>
                </c:pt>
                <c:pt idx="471">
                  <c:v>566.44000000000005</c:v>
                </c:pt>
                <c:pt idx="472">
                  <c:v>566.45000000000005</c:v>
                </c:pt>
                <c:pt idx="473">
                  <c:v>566.45000000000005</c:v>
                </c:pt>
                <c:pt idx="474">
                  <c:v>566.46</c:v>
                </c:pt>
                <c:pt idx="475">
                  <c:v>566.46</c:v>
                </c:pt>
                <c:pt idx="476">
                  <c:v>566.46</c:v>
                </c:pt>
                <c:pt idx="477">
                  <c:v>566.47</c:v>
                </c:pt>
                <c:pt idx="478">
                  <c:v>566.47</c:v>
                </c:pt>
                <c:pt idx="479">
                  <c:v>566.47</c:v>
                </c:pt>
                <c:pt idx="480">
                  <c:v>566.48</c:v>
                </c:pt>
                <c:pt idx="481">
                  <c:v>566.48</c:v>
                </c:pt>
                <c:pt idx="482">
                  <c:v>566.48</c:v>
                </c:pt>
                <c:pt idx="483">
                  <c:v>566.48</c:v>
                </c:pt>
                <c:pt idx="484">
                  <c:v>566.49</c:v>
                </c:pt>
                <c:pt idx="485">
                  <c:v>566.49</c:v>
                </c:pt>
                <c:pt idx="486">
                  <c:v>566.49</c:v>
                </c:pt>
                <c:pt idx="487">
                  <c:v>566.49</c:v>
                </c:pt>
                <c:pt idx="488">
                  <c:v>566.49</c:v>
                </c:pt>
                <c:pt idx="489">
                  <c:v>566.49</c:v>
                </c:pt>
                <c:pt idx="490">
                  <c:v>566.49</c:v>
                </c:pt>
                <c:pt idx="491">
                  <c:v>566.49</c:v>
                </c:pt>
                <c:pt idx="492">
                  <c:v>566.49</c:v>
                </c:pt>
                <c:pt idx="493">
                  <c:v>566.49</c:v>
                </c:pt>
                <c:pt idx="494">
                  <c:v>566.49</c:v>
                </c:pt>
                <c:pt idx="495">
                  <c:v>566.49</c:v>
                </c:pt>
                <c:pt idx="496">
                  <c:v>566.49</c:v>
                </c:pt>
                <c:pt idx="497">
                  <c:v>566.49</c:v>
                </c:pt>
                <c:pt idx="498">
                  <c:v>566.49</c:v>
                </c:pt>
                <c:pt idx="499">
                  <c:v>566.5</c:v>
                </c:pt>
                <c:pt idx="500">
                  <c:v>566.5</c:v>
                </c:pt>
                <c:pt idx="501">
                  <c:v>566.5</c:v>
                </c:pt>
                <c:pt idx="502">
                  <c:v>566.5</c:v>
                </c:pt>
                <c:pt idx="503">
                  <c:v>566.5</c:v>
                </c:pt>
                <c:pt idx="504">
                  <c:v>566.5</c:v>
                </c:pt>
                <c:pt idx="505">
                  <c:v>566.5</c:v>
                </c:pt>
                <c:pt idx="506">
                  <c:v>566.5</c:v>
                </c:pt>
                <c:pt idx="507">
                  <c:v>566.5</c:v>
                </c:pt>
                <c:pt idx="508">
                  <c:v>566.5</c:v>
                </c:pt>
                <c:pt idx="509">
                  <c:v>566.5</c:v>
                </c:pt>
                <c:pt idx="510">
                  <c:v>566.51</c:v>
                </c:pt>
                <c:pt idx="511">
                  <c:v>566.51</c:v>
                </c:pt>
                <c:pt idx="512">
                  <c:v>566.51</c:v>
                </c:pt>
                <c:pt idx="513">
                  <c:v>566.51</c:v>
                </c:pt>
                <c:pt idx="514">
                  <c:v>566.51</c:v>
                </c:pt>
                <c:pt idx="515">
                  <c:v>566.51</c:v>
                </c:pt>
                <c:pt idx="516">
                  <c:v>566.51</c:v>
                </c:pt>
                <c:pt idx="517">
                  <c:v>566.51</c:v>
                </c:pt>
                <c:pt idx="518">
                  <c:v>566.51</c:v>
                </c:pt>
                <c:pt idx="519">
                  <c:v>566.51</c:v>
                </c:pt>
                <c:pt idx="520">
                  <c:v>566.52</c:v>
                </c:pt>
                <c:pt idx="521">
                  <c:v>566.52</c:v>
                </c:pt>
                <c:pt idx="522">
                  <c:v>566.52</c:v>
                </c:pt>
                <c:pt idx="523">
                  <c:v>566.52</c:v>
                </c:pt>
                <c:pt idx="524">
                  <c:v>566.52</c:v>
                </c:pt>
                <c:pt idx="525">
                  <c:v>566.52</c:v>
                </c:pt>
                <c:pt idx="526">
                  <c:v>566.52</c:v>
                </c:pt>
                <c:pt idx="527">
                  <c:v>566.52</c:v>
                </c:pt>
                <c:pt idx="528">
                  <c:v>566.52</c:v>
                </c:pt>
                <c:pt idx="529">
                  <c:v>566.52</c:v>
                </c:pt>
                <c:pt idx="530">
                  <c:v>566.52</c:v>
                </c:pt>
                <c:pt idx="531">
                  <c:v>566.53</c:v>
                </c:pt>
                <c:pt idx="532">
                  <c:v>566.53</c:v>
                </c:pt>
                <c:pt idx="533">
                  <c:v>566.53</c:v>
                </c:pt>
                <c:pt idx="534">
                  <c:v>566.53</c:v>
                </c:pt>
                <c:pt idx="535">
                  <c:v>566.53</c:v>
                </c:pt>
                <c:pt idx="536">
                  <c:v>566.53</c:v>
                </c:pt>
                <c:pt idx="537">
                  <c:v>566.53</c:v>
                </c:pt>
                <c:pt idx="538">
                  <c:v>566.53</c:v>
                </c:pt>
                <c:pt idx="539">
                  <c:v>566.53</c:v>
                </c:pt>
                <c:pt idx="540">
                  <c:v>566.54</c:v>
                </c:pt>
                <c:pt idx="541">
                  <c:v>566.54</c:v>
                </c:pt>
                <c:pt idx="542">
                  <c:v>566.54</c:v>
                </c:pt>
                <c:pt idx="543">
                  <c:v>566.54</c:v>
                </c:pt>
                <c:pt idx="544">
                  <c:v>566.54</c:v>
                </c:pt>
                <c:pt idx="545">
                  <c:v>566.54</c:v>
                </c:pt>
                <c:pt idx="546">
                  <c:v>566.54</c:v>
                </c:pt>
                <c:pt idx="547">
                  <c:v>566.54999999999995</c:v>
                </c:pt>
                <c:pt idx="548">
                  <c:v>566.54999999999995</c:v>
                </c:pt>
                <c:pt idx="549">
                  <c:v>566.54999999999995</c:v>
                </c:pt>
                <c:pt idx="550">
                  <c:v>566.54999999999995</c:v>
                </c:pt>
                <c:pt idx="551">
                  <c:v>566.54999999999995</c:v>
                </c:pt>
                <c:pt idx="552">
                  <c:v>566.54999999999995</c:v>
                </c:pt>
                <c:pt idx="553">
                  <c:v>566.55999999999995</c:v>
                </c:pt>
                <c:pt idx="554">
                  <c:v>566.55999999999995</c:v>
                </c:pt>
                <c:pt idx="555">
                  <c:v>566.55999999999995</c:v>
                </c:pt>
                <c:pt idx="556">
                  <c:v>566.55999999999995</c:v>
                </c:pt>
                <c:pt idx="557">
                  <c:v>566.57000000000005</c:v>
                </c:pt>
                <c:pt idx="558">
                  <c:v>566.57000000000005</c:v>
                </c:pt>
                <c:pt idx="559">
                  <c:v>566.57000000000005</c:v>
                </c:pt>
                <c:pt idx="560">
                  <c:v>566.58000000000004</c:v>
                </c:pt>
                <c:pt idx="561">
                  <c:v>566.58000000000004</c:v>
                </c:pt>
                <c:pt idx="562">
                  <c:v>566.59</c:v>
                </c:pt>
                <c:pt idx="563">
                  <c:v>566.59</c:v>
                </c:pt>
                <c:pt idx="564">
                  <c:v>566.59</c:v>
                </c:pt>
                <c:pt idx="565">
                  <c:v>566.6</c:v>
                </c:pt>
                <c:pt idx="566">
                  <c:v>566.61</c:v>
                </c:pt>
                <c:pt idx="567">
                  <c:v>566.61</c:v>
                </c:pt>
                <c:pt idx="568">
                  <c:v>566.62</c:v>
                </c:pt>
                <c:pt idx="569">
                  <c:v>566.62</c:v>
                </c:pt>
                <c:pt idx="570">
                  <c:v>566.63</c:v>
                </c:pt>
                <c:pt idx="571">
                  <c:v>566.64</c:v>
                </c:pt>
                <c:pt idx="572">
                  <c:v>566.64</c:v>
                </c:pt>
                <c:pt idx="573">
                  <c:v>566.65</c:v>
                </c:pt>
                <c:pt idx="574">
                  <c:v>566.66</c:v>
                </c:pt>
                <c:pt idx="575">
                  <c:v>566.66</c:v>
                </c:pt>
                <c:pt idx="576">
                  <c:v>566.66999999999996</c:v>
                </c:pt>
                <c:pt idx="577">
                  <c:v>566.67999999999995</c:v>
                </c:pt>
                <c:pt idx="578">
                  <c:v>566.69000000000005</c:v>
                </c:pt>
                <c:pt idx="579">
                  <c:v>566.70000000000005</c:v>
                </c:pt>
                <c:pt idx="580">
                  <c:v>566.71</c:v>
                </c:pt>
                <c:pt idx="581">
                  <c:v>566.72</c:v>
                </c:pt>
                <c:pt idx="582">
                  <c:v>566.73</c:v>
                </c:pt>
                <c:pt idx="583">
                  <c:v>566.73</c:v>
                </c:pt>
                <c:pt idx="584">
                  <c:v>566.74</c:v>
                </c:pt>
                <c:pt idx="585">
                  <c:v>566.75</c:v>
                </c:pt>
                <c:pt idx="586">
                  <c:v>566.76</c:v>
                </c:pt>
                <c:pt idx="587">
                  <c:v>566.76</c:v>
                </c:pt>
                <c:pt idx="588">
                  <c:v>566.77</c:v>
                </c:pt>
                <c:pt idx="589">
                  <c:v>566.78</c:v>
                </c:pt>
                <c:pt idx="590">
                  <c:v>566.78</c:v>
                </c:pt>
                <c:pt idx="591">
                  <c:v>566.79</c:v>
                </c:pt>
                <c:pt idx="592">
                  <c:v>566.79999999999995</c:v>
                </c:pt>
                <c:pt idx="593">
                  <c:v>566.79999999999995</c:v>
                </c:pt>
                <c:pt idx="594">
                  <c:v>566.80999999999995</c:v>
                </c:pt>
                <c:pt idx="595">
                  <c:v>566.83000000000004</c:v>
                </c:pt>
                <c:pt idx="596">
                  <c:v>566.84</c:v>
                </c:pt>
                <c:pt idx="597">
                  <c:v>566.84</c:v>
                </c:pt>
                <c:pt idx="598">
                  <c:v>566.85</c:v>
                </c:pt>
                <c:pt idx="599">
                  <c:v>566.85</c:v>
                </c:pt>
                <c:pt idx="600">
                  <c:v>566.86</c:v>
                </c:pt>
                <c:pt idx="601">
                  <c:v>566.87</c:v>
                </c:pt>
                <c:pt idx="602">
                  <c:v>566.87</c:v>
                </c:pt>
                <c:pt idx="603">
                  <c:v>566.88</c:v>
                </c:pt>
                <c:pt idx="604">
                  <c:v>566.88</c:v>
                </c:pt>
                <c:pt idx="605">
                  <c:v>566.89</c:v>
                </c:pt>
                <c:pt idx="606">
                  <c:v>566.9</c:v>
                </c:pt>
                <c:pt idx="607">
                  <c:v>566.9</c:v>
                </c:pt>
                <c:pt idx="608">
                  <c:v>566.91</c:v>
                </c:pt>
                <c:pt idx="609">
                  <c:v>566.91999999999996</c:v>
                </c:pt>
                <c:pt idx="610">
                  <c:v>566.91999999999996</c:v>
                </c:pt>
                <c:pt idx="611">
                  <c:v>566.92999999999995</c:v>
                </c:pt>
                <c:pt idx="612">
                  <c:v>566.94000000000005</c:v>
                </c:pt>
                <c:pt idx="613">
                  <c:v>566.94000000000005</c:v>
                </c:pt>
                <c:pt idx="614">
                  <c:v>566.95000000000005</c:v>
                </c:pt>
                <c:pt idx="615">
                  <c:v>566.95000000000005</c:v>
                </c:pt>
                <c:pt idx="616">
                  <c:v>566.96</c:v>
                </c:pt>
                <c:pt idx="617">
                  <c:v>566.97</c:v>
                </c:pt>
                <c:pt idx="618">
                  <c:v>566.97</c:v>
                </c:pt>
                <c:pt idx="619">
                  <c:v>566.98</c:v>
                </c:pt>
                <c:pt idx="620">
                  <c:v>566.98</c:v>
                </c:pt>
                <c:pt idx="621">
                  <c:v>566.99</c:v>
                </c:pt>
                <c:pt idx="622">
                  <c:v>567</c:v>
                </c:pt>
                <c:pt idx="623">
                  <c:v>567</c:v>
                </c:pt>
                <c:pt idx="624">
                  <c:v>567.01</c:v>
                </c:pt>
                <c:pt idx="625">
                  <c:v>567.02</c:v>
                </c:pt>
                <c:pt idx="626">
                  <c:v>567.02</c:v>
                </c:pt>
                <c:pt idx="627">
                  <c:v>567.03</c:v>
                </c:pt>
                <c:pt idx="628">
                  <c:v>567.04</c:v>
                </c:pt>
                <c:pt idx="629">
                  <c:v>567.04</c:v>
                </c:pt>
                <c:pt idx="630">
                  <c:v>567.04999999999995</c:v>
                </c:pt>
                <c:pt idx="631">
                  <c:v>567.05999999999995</c:v>
                </c:pt>
                <c:pt idx="632">
                  <c:v>567.07000000000005</c:v>
                </c:pt>
                <c:pt idx="633">
                  <c:v>567.07000000000005</c:v>
                </c:pt>
                <c:pt idx="634">
                  <c:v>567.08000000000004</c:v>
                </c:pt>
                <c:pt idx="635">
                  <c:v>567.09</c:v>
                </c:pt>
                <c:pt idx="636">
                  <c:v>567.1</c:v>
                </c:pt>
                <c:pt idx="637">
                  <c:v>567.11</c:v>
                </c:pt>
                <c:pt idx="638">
                  <c:v>567.11</c:v>
                </c:pt>
                <c:pt idx="639">
                  <c:v>567.12</c:v>
                </c:pt>
                <c:pt idx="640">
                  <c:v>567.13</c:v>
                </c:pt>
                <c:pt idx="641">
                  <c:v>567.14</c:v>
                </c:pt>
                <c:pt idx="642">
                  <c:v>567.15</c:v>
                </c:pt>
                <c:pt idx="643">
                  <c:v>567.16</c:v>
                </c:pt>
                <c:pt idx="644">
                  <c:v>567.16999999999996</c:v>
                </c:pt>
                <c:pt idx="645">
                  <c:v>567.17999999999995</c:v>
                </c:pt>
                <c:pt idx="646">
                  <c:v>567.19000000000005</c:v>
                </c:pt>
                <c:pt idx="647">
                  <c:v>567.20000000000005</c:v>
                </c:pt>
                <c:pt idx="648">
                  <c:v>567.21</c:v>
                </c:pt>
                <c:pt idx="649">
                  <c:v>567.22</c:v>
                </c:pt>
                <c:pt idx="650">
                  <c:v>567.23</c:v>
                </c:pt>
                <c:pt idx="651">
                  <c:v>567.24</c:v>
                </c:pt>
                <c:pt idx="652">
                  <c:v>567.25</c:v>
                </c:pt>
                <c:pt idx="653">
                  <c:v>567.26</c:v>
                </c:pt>
                <c:pt idx="654">
                  <c:v>567.27</c:v>
                </c:pt>
                <c:pt idx="655">
                  <c:v>567.28</c:v>
                </c:pt>
                <c:pt idx="656">
                  <c:v>567.29</c:v>
                </c:pt>
                <c:pt idx="657">
                  <c:v>567.29999999999995</c:v>
                </c:pt>
                <c:pt idx="658">
                  <c:v>567.30999999999995</c:v>
                </c:pt>
                <c:pt idx="659">
                  <c:v>567.32000000000005</c:v>
                </c:pt>
                <c:pt idx="660">
                  <c:v>567.33000000000004</c:v>
                </c:pt>
                <c:pt idx="661">
                  <c:v>567.34</c:v>
                </c:pt>
                <c:pt idx="662">
                  <c:v>567.35</c:v>
                </c:pt>
                <c:pt idx="663">
                  <c:v>567.36</c:v>
                </c:pt>
                <c:pt idx="664">
                  <c:v>567.36</c:v>
                </c:pt>
                <c:pt idx="665">
                  <c:v>567.37</c:v>
                </c:pt>
                <c:pt idx="666">
                  <c:v>567.38</c:v>
                </c:pt>
                <c:pt idx="667">
                  <c:v>567.39</c:v>
                </c:pt>
                <c:pt idx="668">
                  <c:v>567.4</c:v>
                </c:pt>
                <c:pt idx="669">
                  <c:v>567.41</c:v>
                </c:pt>
                <c:pt idx="670">
                  <c:v>567.41999999999996</c:v>
                </c:pt>
                <c:pt idx="671">
                  <c:v>567.41999999999996</c:v>
                </c:pt>
                <c:pt idx="672">
                  <c:v>567.42999999999995</c:v>
                </c:pt>
                <c:pt idx="673">
                  <c:v>567.44000000000005</c:v>
                </c:pt>
                <c:pt idx="674">
                  <c:v>567.45000000000005</c:v>
                </c:pt>
                <c:pt idx="675">
                  <c:v>567.46</c:v>
                </c:pt>
                <c:pt idx="676">
                  <c:v>567.47</c:v>
                </c:pt>
                <c:pt idx="677">
                  <c:v>567.48</c:v>
                </c:pt>
                <c:pt idx="678">
                  <c:v>567.48</c:v>
                </c:pt>
                <c:pt idx="679">
                  <c:v>567.49</c:v>
                </c:pt>
                <c:pt idx="680">
                  <c:v>567.5</c:v>
                </c:pt>
                <c:pt idx="681">
                  <c:v>567.51</c:v>
                </c:pt>
                <c:pt idx="682">
                  <c:v>567.53</c:v>
                </c:pt>
                <c:pt idx="683">
                  <c:v>567.54</c:v>
                </c:pt>
                <c:pt idx="684">
                  <c:v>567.54999999999995</c:v>
                </c:pt>
                <c:pt idx="685">
                  <c:v>567.55999999999995</c:v>
                </c:pt>
                <c:pt idx="686">
                  <c:v>567.57000000000005</c:v>
                </c:pt>
                <c:pt idx="687">
                  <c:v>567.59</c:v>
                </c:pt>
                <c:pt idx="688">
                  <c:v>567.6</c:v>
                </c:pt>
                <c:pt idx="689">
                  <c:v>567.62</c:v>
                </c:pt>
                <c:pt idx="690">
                  <c:v>567.63</c:v>
                </c:pt>
                <c:pt idx="691">
                  <c:v>567.65</c:v>
                </c:pt>
                <c:pt idx="692">
                  <c:v>567.66999999999996</c:v>
                </c:pt>
                <c:pt idx="693">
                  <c:v>567.67999999999995</c:v>
                </c:pt>
                <c:pt idx="694">
                  <c:v>567.70000000000005</c:v>
                </c:pt>
                <c:pt idx="695">
                  <c:v>567.72</c:v>
                </c:pt>
                <c:pt idx="696">
                  <c:v>567.74</c:v>
                </c:pt>
                <c:pt idx="697">
                  <c:v>567.76</c:v>
                </c:pt>
                <c:pt idx="698">
                  <c:v>567.79</c:v>
                </c:pt>
                <c:pt idx="699">
                  <c:v>567.80999999999995</c:v>
                </c:pt>
                <c:pt idx="700">
                  <c:v>567.83000000000004</c:v>
                </c:pt>
                <c:pt idx="701">
                  <c:v>567.85</c:v>
                </c:pt>
                <c:pt idx="702">
                  <c:v>567.87</c:v>
                </c:pt>
                <c:pt idx="703">
                  <c:v>567.9</c:v>
                </c:pt>
                <c:pt idx="704">
                  <c:v>567.91999999999996</c:v>
                </c:pt>
                <c:pt idx="705">
                  <c:v>567.94000000000005</c:v>
                </c:pt>
                <c:pt idx="706">
                  <c:v>567.96</c:v>
                </c:pt>
                <c:pt idx="707">
                  <c:v>567.99</c:v>
                </c:pt>
                <c:pt idx="708">
                  <c:v>568.01</c:v>
                </c:pt>
                <c:pt idx="709">
                  <c:v>568.04</c:v>
                </c:pt>
                <c:pt idx="710">
                  <c:v>568.05999999999995</c:v>
                </c:pt>
                <c:pt idx="711">
                  <c:v>568.08000000000004</c:v>
                </c:pt>
                <c:pt idx="712">
                  <c:v>568.11</c:v>
                </c:pt>
                <c:pt idx="713">
                  <c:v>568.14</c:v>
                </c:pt>
                <c:pt idx="714">
                  <c:v>568.16999999999996</c:v>
                </c:pt>
                <c:pt idx="715">
                  <c:v>568.20000000000005</c:v>
                </c:pt>
                <c:pt idx="716">
                  <c:v>568.24</c:v>
                </c:pt>
                <c:pt idx="717">
                  <c:v>568.28</c:v>
                </c:pt>
                <c:pt idx="718">
                  <c:v>568.32000000000005</c:v>
                </c:pt>
                <c:pt idx="719">
                  <c:v>568.37</c:v>
                </c:pt>
                <c:pt idx="720">
                  <c:v>568.41</c:v>
                </c:pt>
                <c:pt idx="721">
                  <c:v>568.46</c:v>
                </c:pt>
                <c:pt idx="722">
                  <c:v>568.51</c:v>
                </c:pt>
                <c:pt idx="723">
                  <c:v>568.57000000000005</c:v>
                </c:pt>
                <c:pt idx="724">
                  <c:v>568.63</c:v>
                </c:pt>
                <c:pt idx="725">
                  <c:v>568.70000000000005</c:v>
                </c:pt>
                <c:pt idx="726">
                  <c:v>568.76</c:v>
                </c:pt>
                <c:pt idx="727">
                  <c:v>568.83000000000004</c:v>
                </c:pt>
                <c:pt idx="728">
                  <c:v>568.89</c:v>
                </c:pt>
                <c:pt idx="729">
                  <c:v>568.95000000000005</c:v>
                </c:pt>
                <c:pt idx="730">
                  <c:v>569.02</c:v>
                </c:pt>
                <c:pt idx="731">
                  <c:v>569.08000000000004</c:v>
                </c:pt>
                <c:pt idx="732">
                  <c:v>569.16</c:v>
                </c:pt>
                <c:pt idx="733">
                  <c:v>569.24</c:v>
                </c:pt>
                <c:pt idx="734">
                  <c:v>569.30999999999995</c:v>
                </c:pt>
                <c:pt idx="735">
                  <c:v>569.39</c:v>
                </c:pt>
                <c:pt idx="736">
                  <c:v>569.46</c:v>
                </c:pt>
                <c:pt idx="737">
                  <c:v>569.53</c:v>
                </c:pt>
                <c:pt idx="738">
                  <c:v>569.59</c:v>
                </c:pt>
                <c:pt idx="739">
                  <c:v>569.65</c:v>
                </c:pt>
                <c:pt idx="740">
                  <c:v>569.71</c:v>
                </c:pt>
                <c:pt idx="741">
                  <c:v>569.76</c:v>
                </c:pt>
                <c:pt idx="742">
                  <c:v>569.80999999999995</c:v>
                </c:pt>
                <c:pt idx="743">
                  <c:v>569.85</c:v>
                </c:pt>
                <c:pt idx="744">
                  <c:v>569.89</c:v>
                </c:pt>
                <c:pt idx="745">
                  <c:v>569.92999999999995</c:v>
                </c:pt>
                <c:pt idx="746">
                  <c:v>569.96</c:v>
                </c:pt>
                <c:pt idx="747">
                  <c:v>570</c:v>
                </c:pt>
                <c:pt idx="748">
                  <c:v>570.03</c:v>
                </c:pt>
                <c:pt idx="749">
                  <c:v>570.05999999999995</c:v>
                </c:pt>
                <c:pt idx="750">
                  <c:v>570.09</c:v>
                </c:pt>
                <c:pt idx="751">
                  <c:v>570.12</c:v>
                </c:pt>
                <c:pt idx="752">
                  <c:v>570.15</c:v>
                </c:pt>
                <c:pt idx="753">
                  <c:v>570.16999999999996</c:v>
                </c:pt>
                <c:pt idx="754">
                  <c:v>570.20000000000005</c:v>
                </c:pt>
                <c:pt idx="755">
                  <c:v>570.23</c:v>
                </c:pt>
                <c:pt idx="756">
                  <c:v>570.25</c:v>
                </c:pt>
                <c:pt idx="757">
                  <c:v>570.28</c:v>
                </c:pt>
                <c:pt idx="758">
                  <c:v>570.29999999999995</c:v>
                </c:pt>
                <c:pt idx="759">
                  <c:v>570.32000000000005</c:v>
                </c:pt>
                <c:pt idx="760">
                  <c:v>570.35</c:v>
                </c:pt>
                <c:pt idx="761">
                  <c:v>570.37</c:v>
                </c:pt>
                <c:pt idx="762">
                  <c:v>570.4</c:v>
                </c:pt>
                <c:pt idx="763">
                  <c:v>570.41999999999996</c:v>
                </c:pt>
                <c:pt idx="764">
                  <c:v>570.44000000000005</c:v>
                </c:pt>
                <c:pt idx="765">
                  <c:v>570.46</c:v>
                </c:pt>
                <c:pt idx="766">
                  <c:v>570.48</c:v>
                </c:pt>
                <c:pt idx="767">
                  <c:v>570.5</c:v>
                </c:pt>
                <c:pt idx="768">
                  <c:v>570.51</c:v>
                </c:pt>
                <c:pt idx="769">
                  <c:v>570.53</c:v>
                </c:pt>
                <c:pt idx="770">
                  <c:v>570.54999999999995</c:v>
                </c:pt>
                <c:pt idx="771">
                  <c:v>570.55999999999995</c:v>
                </c:pt>
                <c:pt idx="772">
                  <c:v>570.58000000000004</c:v>
                </c:pt>
                <c:pt idx="773">
                  <c:v>570.59</c:v>
                </c:pt>
                <c:pt idx="774">
                  <c:v>570.61</c:v>
                </c:pt>
                <c:pt idx="775">
                  <c:v>570.62</c:v>
                </c:pt>
                <c:pt idx="776">
                  <c:v>570.63</c:v>
                </c:pt>
                <c:pt idx="777">
                  <c:v>570.64</c:v>
                </c:pt>
                <c:pt idx="778">
                  <c:v>570.66</c:v>
                </c:pt>
                <c:pt idx="779">
                  <c:v>570.66999999999996</c:v>
                </c:pt>
                <c:pt idx="780">
                  <c:v>570.67999999999995</c:v>
                </c:pt>
                <c:pt idx="781">
                  <c:v>570.69000000000005</c:v>
                </c:pt>
                <c:pt idx="782">
                  <c:v>570.70000000000005</c:v>
                </c:pt>
                <c:pt idx="783">
                  <c:v>570.71</c:v>
                </c:pt>
                <c:pt idx="784">
                  <c:v>570.72</c:v>
                </c:pt>
                <c:pt idx="785">
                  <c:v>570.72</c:v>
                </c:pt>
                <c:pt idx="786">
                  <c:v>570.73</c:v>
                </c:pt>
                <c:pt idx="787">
                  <c:v>570.74</c:v>
                </c:pt>
                <c:pt idx="788">
                  <c:v>570.75</c:v>
                </c:pt>
                <c:pt idx="789">
                  <c:v>570.75</c:v>
                </c:pt>
                <c:pt idx="790">
                  <c:v>570.76</c:v>
                </c:pt>
                <c:pt idx="791">
                  <c:v>570.77</c:v>
                </c:pt>
                <c:pt idx="792">
                  <c:v>570.77</c:v>
                </c:pt>
                <c:pt idx="793">
                  <c:v>570.78</c:v>
                </c:pt>
                <c:pt idx="794">
                  <c:v>570.78</c:v>
                </c:pt>
                <c:pt idx="795">
                  <c:v>570.78</c:v>
                </c:pt>
                <c:pt idx="796">
                  <c:v>570.79</c:v>
                </c:pt>
                <c:pt idx="797">
                  <c:v>570.79</c:v>
                </c:pt>
                <c:pt idx="798">
                  <c:v>570.79</c:v>
                </c:pt>
                <c:pt idx="799">
                  <c:v>570.79</c:v>
                </c:pt>
                <c:pt idx="800">
                  <c:v>570.79</c:v>
                </c:pt>
                <c:pt idx="801">
                  <c:v>570.79</c:v>
                </c:pt>
                <c:pt idx="802">
                  <c:v>570.79</c:v>
                </c:pt>
                <c:pt idx="803">
                  <c:v>570.79</c:v>
                </c:pt>
                <c:pt idx="804">
                  <c:v>570.79</c:v>
                </c:pt>
                <c:pt idx="805">
                  <c:v>570.78</c:v>
                </c:pt>
                <c:pt idx="806">
                  <c:v>570.78</c:v>
                </c:pt>
                <c:pt idx="807">
                  <c:v>570.78</c:v>
                </c:pt>
                <c:pt idx="808">
                  <c:v>570.77</c:v>
                </c:pt>
                <c:pt idx="809">
                  <c:v>570.77</c:v>
                </c:pt>
                <c:pt idx="810">
                  <c:v>570.77</c:v>
                </c:pt>
                <c:pt idx="811">
                  <c:v>570.76</c:v>
                </c:pt>
                <c:pt idx="812">
                  <c:v>570.75</c:v>
                </c:pt>
                <c:pt idx="813">
                  <c:v>570.75</c:v>
                </c:pt>
                <c:pt idx="814">
                  <c:v>570.74</c:v>
                </c:pt>
                <c:pt idx="815">
                  <c:v>570.73</c:v>
                </c:pt>
                <c:pt idx="816">
                  <c:v>570.73</c:v>
                </c:pt>
                <c:pt idx="817">
                  <c:v>570.72</c:v>
                </c:pt>
                <c:pt idx="818">
                  <c:v>570.71</c:v>
                </c:pt>
                <c:pt idx="819">
                  <c:v>570.70000000000005</c:v>
                </c:pt>
                <c:pt idx="820">
                  <c:v>570.69000000000005</c:v>
                </c:pt>
                <c:pt idx="821">
                  <c:v>570.67999999999995</c:v>
                </c:pt>
                <c:pt idx="822">
                  <c:v>570.66999999999996</c:v>
                </c:pt>
                <c:pt idx="823">
                  <c:v>570.66</c:v>
                </c:pt>
                <c:pt idx="824">
                  <c:v>570.65</c:v>
                </c:pt>
                <c:pt idx="825">
                  <c:v>570.64</c:v>
                </c:pt>
                <c:pt idx="826">
                  <c:v>570.63</c:v>
                </c:pt>
                <c:pt idx="827">
                  <c:v>570.62</c:v>
                </c:pt>
                <c:pt idx="828">
                  <c:v>570.61</c:v>
                </c:pt>
                <c:pt idx="829">
                  <c:v>570.59</c:v>
                </c:pt>
                <c:pt idx="830">
                  <c:v>570.58000000000004</c:v>
                </c:pt>
                <c:pt idx="831">
                  <c:v>570.57000000000005</c:v>
                </c:pt>
                <c:pt idx="832">
                  <c:v>570.54999999999995</c:v>
                </c:pt>
                <c:pt idx="833">
                  <c:v>570.54</c:v>
                </c:pt>
                <c:pt idx="834">
                  <c:v>570.52</c:v>
                </c:pt>
                <c:pt idx="835">
                  <c:v>570.51</c:v>
                </c:pt>
                <c:pt idx="836">
                  <c:v>570.49</c:v>
                </c:pt>
                <c:pt idx="837">
                  <c:v>570.48</c:v>
                </c:pt>
                <c:pt idx="838">
                  <c:v>570.46</c:v>
                </c:pt>
                <c:pt idx="839">
                  <c:v>570.45000000000005</c:v>
                </c:pt>
                <c:pt idx="840">
                  <c:v>570.42999999999995</c:v>
                </c:pt>
                <c:pt idx="841">
                  <c:v>570.41999999999996</c:v>
                </c:pt>
                <c:pt idx="842">
                  <c:v>570.4</c:v>
                </c:pt>
                <c:pt idx="843">
                  <c:v>570.38</c:v>
                </c:pt>
                <c:pt idx="844">
                  <c:v>570.37</c:v>
                </c:pt>
                <c:pt idx="845">
                  <c:v>570.35</c:v>
                </c:pt>
                <c:pt idx="846">
                  <c:v>570.33000000000004</c:v>
                </c:pt>
                <c:pt idx="847">
                  <c:v>570.32000000000005</c:v>
                </c:pt>
                <c:pt idx="848">
                  <c:v>570.29999999999995</c:v>
                </c:pt>
                <c:pt idx="849">
                  <c:v>570.29</c:v>
                </c:pt>
                <c:pt idx="850">
                  <c:v>570.27</c:v>
                </c:pt>
                <c:pt idx="851">
                  <c:v>570.25</c:v>
                </c:pt>
                <c:pt idx="852">
                  <c:v>570.24</c:v>
                </c:pt>
                <c:pt idx="853">
                  <c:v>570.22</c:v>
                </c:pt>
                <c:pt idx="854">
                  <c:v>570.21</c:v>
                </c:pt>
                <c:pt idx="855">
                  <c:v>570.19000000000005</c:v>
                </c:pt>
                <c:pt idx="856">
                  <c:v>570.17999999999995</c:v>
                </c:pt>
                <c:pt idx="857">
                  <c:v>570.16</c:v>
                </c:pt>
                <c:pt idx="858">
                  <c:v>570.15</c:v>
                </c:pt>
                <c:pt idx="859">
                  <c:v>570.13</c:v>
                </c:pt>
                <c:pt idx="860">
                  <c:v>570.12</c:v>
                </c:pt>
                <c:pt idx="861">
                  <c:v>570.1</c:v>
                </c:pt>
                <c:pt idx="862">
                  <c:v>570.09</c:v>
                </c:pt>
                <c:pt idx="863">
                  <c:v>570.07000000000005</c:v>
                </c:pt>
                <c:pt idx="864">
                  <c:v>570.05999999999995</c:v>
                </c:pt>
                <c:pt idx="865">
                  <c:v>570.04</c:v>
                </c:pt>
                <c:pt idx="866">
                  <c:v>570.03</c:v>
                </c:pt>
                <c:pt idx="867">
                  <c:v>570.01</c:v>
                </c:pt>
                <c:pt idx="868">
                  <c:v>570</c:v>
                </c:pt>
                <c:pt idx="869">
                  <c:v>569.99</c:v>
                </c:pt>
                <c:pt idx="870">
                  <c:v>569.97</c:v>
                </c:pt>
                <c:pt idx="871">
                  <c:v>569.96</c:v>
                </c:pt>
                <c:pt idx="872">
                  <c:v>569.95000000000005</c:v>
                </c:pt>
                <c:pt idx="873">
                  <c:v>569.92999999999995</c:v>
                </c:pt>
                <c:pt idx="874">
                  <c:v>569.91999999999996</c:v>
                </c:pt>
                <c:pt idx="875">
                  <c:v>569.91</c:v>
                </c:pt>
                <c:pt idx="876">
                  <c:v>569.89</c:v>
                </c:pt>
                <c:pt idx="877">
                  <c:v>569.88</c:v>
                </c:pt>
                <c:pt idx="878">
                  <c:v>569.87</c:v>
                </c:pt>
                <c:pt idx="879">
                  <c:v>569.85</c:v>
                </c:pt>
                <c:pt idx="880">
                  <c:v>569.84</c:v>
                </c:pt>
                <c:pt idx="881">
                  <c:v>569.83000000000004</c:v>
                </c:pt>
                <c:pt idx="882">
                  <c:v>569.82000000000005</c:v>
                </c:pt>
                <c:pt idx="883">
                  <c:v>569.79999999999995</c:v>
                </c:pt>
                <c:pt idx="884">
                  <c:v>569.79</c:v>
                </c:pt>
                <c:pt idx="885">
                  <c:v>569.78</c:v>
                </c:pt>
                <c:pt idx="886">
                  <c:v>569.77</c:v>
                </c:pt>
                <c:pt idx="887">
                  <c:v>569.76</c:v>
                </c:pt>
                <c:pt idx="888">
                  <c:v>569.74</c:v>
                </c:pt>
                <c:pt idx="889">
                  <c:v>569.73</c:v>
                </c:pt>
                <c:pt idx="890">
                  <c:v>569.72</c:v>
                </c:pt>
                <c:pt idx="891">
                  <c:v>569.71</c:v>
                </c:pt>
                <c:pt idx="892">
                  <c:v>569.70000000000005</c:v>
                </c:pt>
                <c:pt idx="893">
                  <c:v>569.67999999999995</c:v>
                </c:pt>
                <c:pt idx="894">
                  <c:v>569.66999999999996</c:v>
                </c:pt>
                <c:pt idx="895">
                  <c:v>569.66</c:v>
                </c:pt>
                <c:pt idx="896">
                  <c:v>569.65</c:v>
                </c:pt>
                <c:pt idx="897">
                  <c:v>569.64</c:v>
                </c:pt>
                <c:pt idx="898">
                  <c:v>569.63</c:v>
                </c:pt>
                <c:pt idx="899">
                  <c:v>569.62</c:v>
                </c:pt>
                <c:pt idx="900">
                  <c:v>569.6</c:v>
                </c:pt>
                <c:pt idx="901">
                  <c:v>569.59</c:v>
                </c:pt>
                <c:pt idx="902">
                  <c:v>569.58000000000004</c:v>
                </c:pt>
                <c:pt idx="903">
                  <c:v>569.57000000000005</c:v>
                </c:pt>
                <c:pt idx="904">
                  <c:v>569.55999999999995</c:v>
                </c:pt>
                <c:pt idx="905">
                  <c:v>569.54999999999995</c:v>
                </c:pt>
                <c:pt idx="906">
                  <c:v>569.54</c:v>
                </c:pt>
                <c:pt idx="907">
                  <c:v>569.52</c:v>
                </c:pt>
                <c:pt idx="908">
                  <c:v>569.51</c:v>
                </c:pt>
                <c:pt idx="909">
                  <c:v>569.5</c:v>
                </c:pt>
                <c:pt idx="910">
                  <c:v>569.49</c:v>
                </c:pt>
                <c:pt idx="911">
                  <c:v>569.48</c:v>
                </c:pt>
                <c:pt idx="912">
                  <c:v>569.47</c:v>
                </c:pt>
                <c:pt idx="913">
                  <c:v>569.45000000000005</c:v>
                </c:pt>
                <c:pt idx="914">
                  <c:v>569.44000000000005</c:v>
                </c:pt>
                <c:pt idx="915">
                  <c:v>569.42999999999995</c:v>
                </c:pt>
                <c:pt idx="916">
                  <c:v>569.41999999999996</c:v>
                </c:pt>
                <c:pt idx="917">
                  <c:v>569.41</c:v>
                </c:pt>
                <c:pt idx="918">
                  <c:v>569.4</c:v>
                </c:pt>
                <c:pt idx="919">
                  <c:v>569.38</c:v>
                </c:pt>
                <c:pt idx="920">
                  <c:v>569.37</c:v>
                </c:pt>
                <c:pt idx="921">
                  <c:v>569.36</c:v>
                </c:pt>
                <c:pt idx="922">
                  <c:v>569.35</c:v>
                </c:pt>
                <c:pt idx="923">
                  <c:v>569.34</c:v>
                </c:pt>
                <c:pt idx="924">
                  <c:v>569.33000000000004</c:v>
                </c:pt>
                <c:pt idx="925">
                  <c:v>569.30999999999995</c:v>
                </c:pt>
                <c:pt idx="926">
                  <c:v>569.29999999999995</c:v>
                </c:pt>
                <c:pt idx="927">
                  <c:v>569.29</c:v>
                </c:pt>
                <c:pt idx="928">
                  <c:v>569.28</c:v>
                </c:pt>
                <c:pt idx="929">
                  <c:v>569.27</c:v>
                </c:pt>
                <c:pt idx="930">
                  <c:v>569.26</c:v>
                </c:pt>
                <c:pt idx="931">
                  <c:v>569.25</c:v>
                </c:pt>
                <c:pt idx="932">
                  <c:v>569.24</c:v>
                </c:pt>
                <c:pt idx="933">
                  <c:v>569.23</c:v>
                </c:pt>
                <c:pt idx="934">
                  <c:v>569.22</c:v>
                </c:pt>
                <c:pt idx="935">
                  <c:v>569.20000000000005</c:v>
                </c:pt>
                <c:pt idx="936">
                  <c:v>569.19000000000005</c:v>
                </c:pt>
                <c:pt idx="937">
                  <c:v>569.17999999999995</c:v>
                </c:pt>
                <c:pt idx="938">
                  <c:v>569.16999999999996</c:v>
                </c:pt>
                <c:pt idx="939">
                  <c:v>569.16</c:v>
                </c:pt>
                <c:pt idx="940">
                  <c:v>569.15</c:v>
                </c:pt>
                <c:pt idx="941">
                  <c:v>569.14</c:v>
                </c:pt>
                <c:pt idx="942">
                  <c:v>569.13</c:v>
                </c:pt>
                <c:pt idx="943">
                  <c:v>569.12</c:v>
                </c:pt>
                <c:pt idx="944">
                  <c:v>569.11</c:v>
                </c:pt>
                <c:pt idx="945">
                  <c:v>569.1</c:v>
                </c:pt>
                <c:pt idx="946">
                  <c:v>569.09</c:v>
                </c:pt>
                <c:pt idx="947">
                  <c:v>569.09</c:v>
                </c:pt>
                <c:pt idx="948">
                  <c:v>569.08000000000004</c:v>
                </c:pt>
                <c:pt idx="949">
                  <c:v>569.07000000000005</c:v>
                </c:pt>
                <c:pt idx="950">
                  <c:v>569.05999999999995</c:v>
                </c:pt>
                <c:pt idx="951">
                  <c:v>569.04999999999995</c:v>
                </c:pt>
                <c:pt idx="952">
                  <c:v>569.04</c:v>
                </c:pt>
                <c:pt idx="953">
                  <c:v>569.04</c:v>
                </c:pt>
                <c:pt idx="954">
                  <c:v>569.03</c:v>
                </c:pt>
                <c:pt idx="955">
                  <c:v>569.02</c:v>
                </c:pt>
                <c:pt idx="956">
                  <c:v>569.01</c:v>
                </c:pt>
                <c:pt idx="957">
                  <c:v>569.01</c:v>
                </c:pt>
                <c:pt idx="958">
                  <c:v>569</c:v>
                </c:pt>
                <c:pt idx="959">
                  <c:v>568.99</c:v>
                </c:pt>
                <c:pt idx="960">
                  <c:v>568.98</c:v>
                </c:pt>
                <c:pt idx="961">
                  <c:v>568.98</c:v>
                </c:pt>
                <c:pt idx="962">
                  <c:v>568.97</c:v>
                </c:pt>
                <c:pt idx="963">
                  <c:v>568.96</c:v>
                </c:pt>
                <c:pt idx="964">
                  <c:v>568.95000000000005</c:v>
                </c:pt>
                <c:pt idx="965">
                  <c:v>568.94000000000005</c:v>
                </c:pt>
                <c:pt idx="966">
                  <c:v>568.94000000000005</c:v>
                </c:pt>
                <c:pt idx="967">
                  <c:v>568.92999999999995</c:v>
                </c:pt>
                <c:pt idx="968">
                  <c:v>568.91999999999996</c:v>
                </c:pt>
                <c:pt idx="969">
                  <c:v>568.91</c:v>
                </c:pt>
                <c:pt idx="970">
                  <c:v>568.91</c:v>
                </c:pt>
                <c:pt idx="971">
                  <c:v>568.9</c:v>
                </c:pt>
                <c:pt idx="972">
                  <c:v>568.89</c:v>
                </c:pt>
                <c:pt idx="973">
                  <c:v>568.88</c:v>
                </c:pt>
                <c:pt idx="974">
                  <c:v>568.88</c:v>
                </c:pt>
                <c:pt idx="975">
                  <c:v>568.87</c:v>
                </c:pt>
                <c:pt idx="976">
                  <c:v>568.86</c:v>
                </c:pt>
                <c:pt idx="977">
                  <c:v>568.85</c:v>
                </c:pt>
                <c:pt idx="978">
                  <c:v>568.85</c:v>
                </c:pt>
                <c:pt idx="979">
                  <c:v>568.84</c:v>
                </c:pt>
                <c:pt idx="980">
                  <c:v>568.83000000000004</c:v>
                </c:pt>
                <c:pt idx="981">
                  <c:v>568.83000000000004</c:v>
                </c:pt>
                <c:pt idx="982">
                  <c:v>568.82000000000005</c:v>
                </c:pt>
                <c:pt idx="983">
                  <c:v>568.82000000000005</c:v>
                </c:pt>
                <c:pt idx="984">
                  <c:v>568.80999999999995</c:v>
                </c:pt>
                <c:pt idx="985">
                  <c:v>568.79999999999995</c:v>
                </c:pt>
                <c:pt idx="986">
                  <c:v>568.79999999999995</c:v>
                </c:pt>
                <c:pt idx="987">
                  <c:v>568.79</c:v>
                </c:pt>
                <c:pt idx="988">
                  <c:v>568.78</c:v>
                </c:pt>
                <c:pt idx="989">
                  <c:v>568.78</c:v>
                </c:pt>
                <c:pt idx="990">
                  <c:v>568.77</c:v>
                </c:pt>
                <c:pt idx="991">
                  <c:v>568.76</c:v>
                </c:pt>
                <c:pt idx="992">
                  <c:v>568.76</c:v>
                </c:pt>
                <c:pt idx="993">
                  <c:v>568.75</c:v>
                </c:pt>
                <c:pt idx="994">
                  <c:v>568.74</c:v>
                </c:pt>
                <c:pt idx="995">
                  <c:v>568.74</c:v>
                </c:pt>
                <c:pt idx="996">
                  <c:v>568.73</c:v>
                </c:pt>
                <c:pt idx="997">
                  <c:v>568.72</c:v>
                </c:pt>
                <c:pt idx="998">
                  <c:v>568.72</c:v>
                </c:pt>
                <c:pt idx="999">
                  <c:v>568.71</c:v>
                </c:pt>
                <c:pt idx="1000">
                  <c:v>568.71</c:v>
                </c:pt>
                <c:pt idx="1001">
                  <c:v>568.70000000000005</c:v>
                </c:pt>
                <c:pt idx="1002">
                  <c:v>568.69000000000005</c:v>
                </c:pt>
                <c:pt idx="1003">
                  <c:v>568.69000000000005</c:v>
                </c:pt>
                <c:pt idx="1004">
                  <c:v>568.67999999999995</c:v>
                </c:pt>
                <c:pt idx="1005">
                  <c:v>568.67999999999995</c:v>
                </c:pt>
                <c:pt idx="1006">
                  <c:v>568.66999999999996</c:v>
                </c:pt>
                <c:pt idx="1007">
                  <c:v>568.66999999999996</c:v>
                </c:pt>
                <c:pt idx="1008">
                  <c:v>568.66</c:v>
                </c:pt>
                <c:pt idx="1009">
                  <c:v>568.65</c:v>
                </c:pt>
                <c:pt idx="1010">
                  <c:v>568.65</c:v>
                </c:pt>
                <c:pt idx="1011">
                  <c:v>568.64</c:v>
                </c:pt>
                <c:pt idx="1012">
                  <c:v>568.64</c:v>
                </c:pt>
                <c:pt idx="1013">
                  <c:v>568.63</c:v>
                </c:pt>
                <c:pt idx="1014">
                  <c:v>568.63</c:v>
                </c:pt>
                <c:pt idx="1015">
                  <c:v>568.62</c:v>
                </c:pt>
                <c:pt idx="1016">
                  <c:v>568.62</c:v>
                </c:pt>
                <c:pt idx="1017">
                  <c:v>568.61</c:v>
                </c:pt>
                <c:pt idx="1018">
                  <c:v>568.61</c:v>
                </c:pt>
                <c:pt idx="1019">
                  <c:v>568.61</c:v>
                </c:pt>
                <c:pt idx="1020">
                  <c:v>568.6</c:v>
                </c:pt>
                <c:pt idx="1021">
                  <c:v>568.6</c:v>
                </c:pt>
                <c:pt idx="1022">
                  <c:v>568.59</c:v>
                </c:pt>
                <c:pt idx="1023">
                  <c:v>568.59</c:v>
                </c:pt>
                <c:pt idx="1024">
                  <c:v>568.58000000000004</c:v>
                </c:pt>
                <c:pt idx="1025">
                  <c:v>568.58000000000004</c:v>
                </c:pt>
                <c:pt idx="1026">
                  <c:v>568.57000000000005</c:v>
                </c:pt>
                <c:pt idx="1027">
                  <c:v>568.57000000000005</c:v>
                </c:pt>
                <c:pt idx="1028">
                  <c:v>568.55999999999995</c:v>
                </c:pt>
                <c:pt idx="1029">
                  <c:v>568.55999999999995</c:v>
                </c:pt>
                <c:pt idx="1030">
                  <c:v>568.54999999999995</c:v>
                </c:pt>
                <c:pt idx="1031">
                  <c:v>568.54999999999995</c:v>
                </c:pt>
                <c:pt idx="1032">
                  <c:v>568.54</c:v>
                </c:pt>
                <c:pt idx="1033">
                  <c:v>568.54</c:v>
                </c:pt>
                <c:pt idx="1034">
                  <c:v>568.53</c:v>
                </c:pt>
                <c:pt idx="1035">
                  <c:v>568.53</c:v>
                </c:pt>
                <c:pt idx="1036">
                  <c:v>568.53</c:v>
                </c:pt>
                <c:pt idx="1037">
                  <c:v>568.52</c:v>
                </c:pt>
                <c:pt idx="1038">
                  <c:v>568.52</c:v>
                </c:pt>
                <c:pt idx="1039">
                  <c:v>568.51</c:v>
                </c:pt>
                <c:pt idx="1040">
                  <c:v>568.51</c:v>
                </c:pt>
                <c:pt idx="1041">
                  <c:v>568.5</c:v>
                </c:pt>
                <c:pt idx="1042">
                  <c:v>568.5</c:v>
                </c:pt>
                <c:pt idx="1043">
                  <c:v>568.5</c:v>
                </c:pt>
                <c:pt idx="1044">
                  <c:v>568.49</c:v>
                </c:pt>
                <c:pt idx="1045">
                  <c:v>568.49</c:v>
                </c:pt>
                <c:pt idx="1046">
                  <c:v>568.48</c:v>
                </c:pt>
                <c:pt idx="1047">
                  <c:v>568.48</c:v>
                </c:pt>
                <c:pt idx="1048">
                  <c:v>568.47</c:v>
                </c:pt>
                <c:pt idx="1049">
                  <c:v>568.47</c:v>
                </c:pt>
                <c:pt idx="1050">
                  <c:v>568.47</c:v>
                </c:pt>
                <c:pt idx="1051">
                  <c:v>568.46</c:v>
                </c:pt>
                <c:pt idx="1052">
                  <c:v>568.46</c:v>
                </c:pt>
                <c:pt idx="1053">
                  <c:v>568.45000000000005</c:v>
                </c:pt>
                <c:pt idx="1054">
                  <c:v>568.45000000000005</c:v>
                </c:pt>
                <c:pt idx="1055">
                  <c:v>568.45000000000005</c:v>
                </c:pt>
                <c:pt idx="1056">
                  <c:v>568.44000000000005</c:v>
                </c:pt>
                <c:pt idx="1057">
                  <c:v>568.44000000000005</c:v>
                </c:pt>
                <c:pt idx="1058">
                  <c:v>568.42999999999995</c:v>
                </c:pt>
                <c:pt idx="1059">
                  <c:v>568.42999999999995</c:v>
                </c:pt>
                <c:pt idx="1060">
                  <c:v>568.42999999999995</c:v>
                </c:pt>
                <c:pt idx="1061">
                  <c:v>568.41999999999996</c:v>
                </c:pt>
                <c:pt idx="1062">
                  <c:v>568.41999999999996</c:v>
                </c:pt>
                <c:pt idx="1063">
                  <c:v>568.41</c:v>
                </c:pt>
                <c:pt idx="1064">
                  <c:v>568.41</c:v>
                </c:pt>
                <c:pt idx="1065">
                  <c:v>568.41</c:v>
                </c:pt>
                <c:pt idx="1066">
                  <c:v>568.4</c:v>
                </c:pt>
                <c:pt idx="1067">
                  <c:v>568.4</c:v>
                </c:pt>
                <c:pt idx="1068">
                  <c:v>568.4</c:v>
                </c:pt>
                <c:pt idx="1069">
                  <c:v>568.39</c:v>
                </c:pt>
                <c:pt idx="1070">
                  <c:v>568.39</c:v>
                </c:pt>
                <c:pt idx="1071">
                  <c:v>568.38</c:v>
                </c:pt>
                <c:pt idx="1072">
                  <c:v>568.38</c:v>
                </c:pt>
                <c:pt idx="1073">
                  <c:v>568.38</c:v>
                </c:pt>
                <c:pt idx="1074">
                  <c:v>568.37</c:v>
                </c:pt>
                <c:pt idx="1075">
                  <c:v>568.37</c:v>
                </c:pt>
                <c:pt idx="1076">
                  <c:v>568.37</c:v>
                </c:pt>
                <c:pt idx="1077">
                  <c:v>568.36</c:v>
                </c:pt>
                <c:pt idx="1078">
                  <c:v>568.36</c:v>
                </c:pt>
                <c:pt idx="1079">
                  <c:v>568.36</c:v>
                </c:pt>
                <c:pt idx="1080">
                  <c:v>568.35</c:v>
                </c:pt>
                <c:pt idx="1081">
                  <c:v>568.35</c:v>
                </c:pt>
                <c:pt idx="1082">
                  <c:v>568.34</c:v>
                </c:pt>
                <c:pt idx="1083">
                  <c:v>568.34</c:v>
                </c:pt>
                <c:pt idx="1084">
                  <c:v>568.34</c:v>
                </c:pt>
                <c:pt idx="1085">
                  <c:v>568.33000000000004</c:v>
                </c:pt>
                <c:pt idx="1086">
                  <c:v>568.33000000000004</c:v>
                </c:pt>
                <c:pt idx="1087">
                  <c:v>568.33000000000004</c:v>
                </c:pt>
                <c:pt idx="1088">
                  <c:v>568.32000000000005</c:v>
                </c:pt>
                <c:pt idx="1089">
                  <c:v>568.32000000000005</c:v>
                </c:pt>
                <c:pt idx="1090">
                  <c:v>568.30999999999995</c:v>
                </c:pt>
                <c:pt idx="1091">
                  <c:v>568.30999999999995</c:v>
                </c:pt>
                <c:pt idx="1092">
                  <c:v>568.30999999999995</c:v>
                </c:pt>
                <c:pt idx="1093">
                  <c:v>568.29999999999995</c:v>
                </c:pt>
                <c:pt idx="1094">
                  <c:v>568.29999999999995</c:v>
                </c:pt>
                <c:pt idx="1095">
                  <c:v>568.29999999999995</c:v>
                </c:pt>
                <c:pt idx="1096">
                  <c:v>568.29</c:v>
                </c:pt>
                <c:pt idx="1097">
                  <c:v>568.29</c:v>
                </c:pt>
                <c:pt idx="1098">
                  <c:v>568.29</c:v>
                </c:pt>
                <c:pt idx="1099">
                  <c:v>568.28</c:v>
                </c:pt>
                <c:pt idx="1100">
                  <c:v>568.28</c:v>
                </c:pt>
                <c:pt idx="1101">
                  <c:v>568.28</c:v>
                </c:pt>
                <c:pt idx="1102">
                  <c:v>568.27</c:v>
                </c:pt>
                <c:pt idx="1103">
                  <c:v>568.27</c:v>
                </c:pt>
                <c:pt idx="1104">
                  <c:v>568.27</c:v>
                </c:pt>
                <c:pt idx="1105">
                  <c:v>568.26</c:v>
                </c:pt>
                <c:pt idx="1106">
                  <c:v>568.26</c:v>
                </c:pt>
                <c:pt idx="1107">
                  <c:v>568.26</c:v>
                </c:pt>
                <c:pt idx="1108">
                  <c:v>568.25</c:v>
                </c:pt>
                <c:pt idx="1109">
                  <c:v>568.25</c:v>
                </c:pt>
                <c:pt idx="1110">
                  <c:v>568.25</c:v>
                </c:pt>
                <c:pt idx="1111">
                  <c:v>568.24</c:v>
                </c:pt>
                <c:pt idx="1112">
                  <c:v>568.24</c:v>
                </c:pt>
                <c:pt idx="1113">
                  <c:v>568.24</c:v>
                </c:pt>
                <c:pt idx="1114">
                  <c:v>568.23</c:v>
                </c:pt>
                <c:pt idx="1115">
                  <c:v>568.23</c:v>
                </c:pt>
                <c:pt idx="1116">
                  <c:v>568.23</c:v>
                </c:pt>
                <c:pt idx="1117">
                  <c:v>568.22</c:v>
                </c:pt>
                <c:pt idx="1118">
                  <c:v>568.22</c:v>
                </c:pt>
                <c:pt idx="1119">
                  <c:v>568.22</c:v>
                </c:pt>
                <c:pt idx="1120">
                  <c:v>568.22</c:v>
                </c:pt>
                <c:pt idx="1121">
                  <c:v>568.21</c:v>
                </c:pt>
                <c:pt idx="1122">
                  <c:v>568.21</c:v>
                </c:pt>
                <c:pt idx="1123">
                  <c:v>568.21</c:v>
                </c:pt>
                <c:pt idx="1124">
                  <c:v>568.20000000000005</c:v>
                </c:pt>
                <c:pt idx="1125">
                  <c:v>568.20000000000005</c:v>
                </c:pt>
                <c:pt idx="1126">
                  <c:v>568.20000000000005</c:v>
                </c:pt>
                <c:pt idx="1127">
                  <c:v>568.19000000000005</c:v>
                </c:pt>
                <c:pt idx="1128">
                  <c:v>568.19000000000005</c:v>
                </c:pt>
                <c:pt idx="1129">
                  <c:v>568.19000000000005</c:v>
                </c:pt>
                <c:pt idx="1130">
                  <c:v>568.19000000000005</c:v>
                </c:pt>
                <c:pt idx="1131">
                  <c:v>568.17999999999995</c:v>
                </c:pt>
                <c:pt idx="1132">
                  <c:v>568.17999999999995</c:v>
                </c:pt>
                <c:pt idx="1133">
                  <c:v>568.17999999999995</c:v>
                </c:pt>
                <c:pt idx="1134">
                  <c:v>568.16999999999996</c:v>
                </c:pt>
                <c:pt idx="1135">
                  <c:v>568.16999999999996</c:v>
                </c:pt>
                <c:pt idx="1136">
                  <c:v>568.16999999999996</c:v>
                </c:pt>
                <c:pt idx="1137">
                  <c:v>568.16999999999996</c:v>
                </c:pt>
                <c:pt idx="1138">
                  <c:v>568.16</c:v>
                </c:pt>
                <c:pt idx="1139">
                  <c:v>568.16</c:v>
                </c:pt>
                <c:pt idx="1140">
                  <c:v>568.16</c:v>
                </c:pt>
                <c:pt idx="1141">
                  <c:v>568.15</c:v>
                </c:pt>
                <c:pt idx="1142">
                  <c:v>568.15</c:v>
                </c:pt>
                <c:pt idx="1143">
                  <c:v>568.15</c:v>
                </c:pt>
                <c:pt idx="1144">
                  <c:v>568.15</c:v>
                </c:pt>
                <c:pt idx="1145">
                  <c:v>568.14</c:v>
                </c:pt>
                <c:pt idx="1146">
                  <c:v>568.14</c:v>
                </c:pt>
                <c:pt idx="1147">
                  <c:v>568.14</c:v>
                </c:pt>
                <c:pt idx="1148">
                  <c:v>568.14</c:v>
                </c:pt>
                <c:pt idx="1149">
                  <c:v>568.13</c:v>
                </c:pt>
                <c:pt idx="1150">
                  <c:v>568.13</c:v>
                </c:pt>
                <c:pt idx="1151">
                  <c:v>568.13</c:v>
                </c:pt>
                <c:pt idx="1152">
                  <c:v>568.13</c:v>
                </c:pt>
                <c:pt idx="1153">
                  <c:v>568.12</c:v>
                </c:pt>
                <c:pt idx="1154">
                  <c:v>568.12</c:v>
                </c:pt>
                <c:pt idx="1155">
                  <c:v>568.12</c:v>
                </c:pt>
                <c:pt idx="1156">
                  <c:v>568.12</c:v>
                </c:pt>
                <c:pt idx="1157">
                  <c:v>568.11</c:v>
                </c:pt>
                <c:pt idx="1158">
                  <c:v>568.11</c:v>
                </c:pt>
                <c:pt idx="1159">
                  <c:v>568.11</c:v>
                </c:pt>
                <c:pt idx="1160">
                  <c:v>568.1</c:v>
                </c:pt>
                <c:pt idx="1161">
                  <c:v>568.1</c:v>
                </c:pt>
                <c:pt idx="1162">
                  <c:v>568.1</c:v>
                </c:pt>
                <c:pt idx="1163">
                  <c:v>568.1</c:v>
                </c:pt>
                <c:pt idx="1164">
                  <c:v>568.09</c:v>
                </c:pt>
                <c:pt idx="1165">
                  <c:v>568.09</c:v>
                </c:pt>
                <c:pt idx="1166">
                  <c:v>568.09</c:v>
                </c:pt>
                <c:pt idx="1167">
                  <c:v>568.09</c:v>
                </c:pt>
                <c:pt idx="1168">
                  <c:v>568.09</c:v>
                </c:pt>
                <c:pt idx="1169">
                  <c:v>568.08000000000004</c:v>
                </c:pt>
                <c:pt idx="1170">
                  <c:v>568.08000000000004</c:v>
                </c:pt>
                <c:pt idx="1171">
                  <c:v>568.08000000000004</c:v>
                </c:pt>
                <c:pt idx="1172">
                  <c:v>568.08000000000004</c:v>
                </c:pt>
                <c:pt idx="1173">
                  <c:v>568.07000000000005</c:v>
                </c:pt>
                <c:pt idx="1174">
                  <c:v>568.07000000000005</c:v>
                </c:pt>
                <c:pt idx="1175">
                  <c:v>568.07000000000005</c:v>
                </c:pt>
                <c:pt idx="1176">
                  <c:v>568.07000000000005</c:v>
                </c:pt>
                <c:pt idx="1177">
                  <c:v>568.05999999999995</c:v>
                </c:pt>
                <c:pt idx="1178">
                  <c:v>568.05999999999995</c:v>
                </c:pt>
                <c:pt idx="1179">
                  <c:v>568.05999999999995</c:v>
                </c:pt>
                <c:pt idx="1180">
                  <c:v>568.05999999999995</c:v>
                </c:pt>
                <c:pt idx="1181">
                  <c:v>568.05999999999995</c:v>
                </c:pt>
                <c:pt idx="1182">
                  <c:v>568.04999999999995</c:v>
                </c:pt>
                <c:pt idx="1183">
                  <c:v>568.04999999999995</c:v>
                </c:pt>
                <c:pt idx="1184">
                  <c:v>568.04999999999995</c:v>
                </c:pt>
                <c:pt idx="1185">
                  <c:v>568.04999999999995</c:v>
                </c:pt>
                <c:pt idx="1186">
                  <c:v>568.04</c:v>
                </c:pt>
                <c:pt idx="1187">
                  <c:v>568.04</c:v>
                </c:pt>
                <c:pt idx="1188">
                  <c:v>568.04</c:v>
                </c:pt>
                <c:pt idx="1189">
                  <c:v>568.04</c:v>
                </c:pt>
                <c:pt idx="1190">
                  <c:v>568.04</c:v>
                </c:pt>
                <c:pt idx="1191">
                  <c:v>568.03</c:v>
                </c:pt>
                <c:pt idx="1192">
                  <c:v>568.03</c:v>
                </c:pt>
                <c:pt idx="1193">
                  <c:v>568.03</c:v>
                </c:pt>
                <c:pt idx="1194">
                  <c:v>568.03</c:v>
                </c:pt>
                <c:pt idx="1195">
                  <c:v>568.02</c:v>
                </c:pt>
                <c:pt idx="1196">
                  <c:v>568.02</c:v>
                </c:pt>
                <c:pt idx="1197">
                  <c:v>568.02</c:v>
                </c:pt>
                <c:pt idx="1198">
                  <c:v>568.02</c:v>
                </c:pt>
                <c:pt idx="1199">
                  <c:v>568.02</c:v>
                </c:pt>
                <c:pt idx="1200">
                  <c:v>568.01</c:v>
                </c:pt>
                <c:pt idx="1201">
                  <c:v>568.01</c:v>
                </c:pt>
                <c:pt idx="1202">
                  <c:v>568.01</c:v>
                </c:pt>
                <c:pt idx="1203">
                  <c:v>568.01</c:v>
                </c:pt>
                <c:pt idx="1204">
                  <c:v>568.01</c:v>
                </c:pt>
                <c:pt idx="1205">
                  <c:v>568</c:v>
                </c:pt>
                <c:pt idx="1206">
                  <c:v>568</c:v>
                </c:pt>
                <c:pt idx="1207">
                  <c:v>568</c:v>
                </c:pt>
                <c:pt idx="1208">
                  <c:v>568</c:v>
                </c:pt>
                <c:pt idx="1209">
                  <c:v>568</c:v>
                </c:pt>
                <c:pt idx="1210">
                  <c:v>567.99</c:v>
                </c:pt>
                <c:pt idx="1211">
                  <c:v>567.99</c:v>
                </c:pt>
                <c:pt idx="1212">
                  <c:v>567.99</c:v>
                </c:pt>
                <c:pt idx="1213">
                  <c:v>567.99</c:v>
                </c:pt>
                <c:pt idx="1214">
                  <c:v>567.99</c:v>
                </c:pt>
                <c:pt idx="1215">
                  <c:v>567.98</c:v>
                </c:pt>
                <c:pt idx="1216">
                  <c:v>567.98</c:v>
                </c:pt>
                <c:pt idx="1217">
                  <c:v>567.98</c:v>
                </c:pt>
                <c:pt idx="1218">
                  <c:v>567.98</c:v>
                </c:pt>
                <c:pt idx="1219">
                  <c:v>567.98</c:v>
                </c:pt>
                <c:pt idx="1220">
                  <c:v>567.97</c:v>
                </c:pt>
                <c:pt idx="1221">
                  <c:v>567.97</c:v>
                </c:pt>
                <c:pt idx="1222">
                  <c:v>567.97</c:v>
                </c:pt>
                <c:pt idx="1223">
                  <c:v>567.97</c:v>
                </c:pt>
                <c:pt idx="1224">
                  <c:v>567.97</c:v>
                </c:pt>
                <c:pt idx="1225">
                  <c:v>567.97</c:v>
                </c:pt>
                <c:pt idx="1226">
                  <c:v>567.96</c:v>
                </c:pt>
                <c:pt idx="1227">
                  <c:v>567.96</c:v>
                </c:pt>
                <c:pt idx="1228">
                  <c:v>567.96</c:v>
                </c:pt>
                <c:pt idx="1229">
                  <c:v>567.96</c:v>
                </c:pt>
                <c:pt idx="1230">
                  <c:v>567.96</c:v>
                </c:pt>
                <c:pt idx="1231">
                  <c:v>567.95000000000005</c:v>
                </c:pt>
                <c:pt idx="1232">
                  <c:v>567.95000000000005</c:v>
                </c:pt>
                <c:pt idx="1233">
                  <c:v>567.95000000000005</c:v>
                </c:pt>
                <c:pt idx="1234">
                  <c:v>567.95000000000005</c:v>
                </c:pt>
                <c:pt idx="1235">
                  <c:v>567.95000000000005</c:v>
                </c:pt>
                <c:pt idx="1236">
                  <c:v>567.95000000000005</c:v>
                </c:pt>
                <c:pt idx="1237">
                  <c:v>567.94000000000005</c:v>
                </c:pt>
                <c:pt idx="1238">
                  <c:v>567.94000000000005</c:v>
                </c:pt>
                <c:pt idx="1239">
                  <c:v>567.94000000000005</c:v>
                </c:pt>
                <c:pt idx="1240">
                  <c:v>567.94000000000005</c:v>
                </c:pt>
                <c:pt idx="1241">
                  <c:v>567.94000000000005</c:v>
                </c:pt>
                <c:pt idx="1242">
                  <c:v>567.94000000000005</c:v>
                </c:pt>
                <c:pt idx="1243">
                  <c:v>567.92999999999995</c:v>
                </c:pt>
                <c:pt idx="1244">
                  <c:v>567.92999999999995</c:v>
                </c:pt>
                <c:pt idx="1245">
                  <c:v>567.92999999999995</c:v>
                </c:pt>
                <c:pt idx="1246">
                  <c:v>567.92999999999995</c:v>
                </c:pt>
                <c:pt idx="1247">
                  <c:v>567.92999999999995</c:v>
                </c:pt>
                <c:pt idx="1248">
                  <c:v>567.92999999999995</c:v>
                </c:pt>
                <c:pt idx="1249">
                  <c:v>567.92999999999995</c:v>
                </c:pt>
                <c:pt idx="1250">
                  <c:v>567.91999999999996</c:v>
                </c:pt>
                <c:pt idx="1251">
                  <c:v>567.91999999999996</c:v>
                </c:pt>
                <c:pt idx="1252">
                  <c:v>567.91999999999996</c:v>
                </c:pt>
                <c:pt idx="1253">
                  <c:v>567.91999999999996</c:v>
                </c:pt>
                <c:pt idx="1254">
                  <c:v>567.91999999999996</c:v>
                </c:pt>
                <c:pt idx="1255">
                  <c:v>567.91999999999996</c:v>
                </c:pt>
                <c:pt idx="1256">
                  <c:v>567.91</c:v>
                </c:pt>
                <c:pt idx="1257">
                  <c:v>567.91</c:v>
                </c:pt>
                <c:pt idx="1258">
                  <c:v>567.91</c:v>
                </c:pt>
                <c:pt idx="1259">
                  <c:v>567.91</c:v>
                </c:pt>
                <c:pt idx="1260">
                  <c:v>567.91</c:v>
                </c:pt>
                <c:pt idx="1261">
                  <c:v>567.91</c:v>
                </c:pt>
                <c:pt idx="1262">
                  <c:v>567.91</c:v>
                </c:pt>
                <c:pt idx="1263">
                  <c:v>567.9</c:v>
                </c:pt>
                <c:pt idx="1264">
                  <c:v>567.9</c:v>
                </c:pt>
                <c:pt idx="1265">
                  <c:v>567.9</c:v>
                </c:pt>
                <c:pt idx="1266">
                  <c:v>567.9</c:v>
                </c:pt>
                <c:pt idx="1267">
                  <c:v>567.9</c:v>
                </c:pt>
                <c:pt idx="1268">
                  <c:v>567.9</c:v>
                </c:pt>
                <c:pt idx="1269">
                  <c:v>567.89</c:v>
                </c:pt>
                <c:pt idx="1270">
                  <c:v>567.89</c:v>
                </c:pt>
                <c:pt idx="1271">
                  <c:v>567.89</c:v>
                </c:pt>
                <c:pt idx="1272">
                  <c:v>567.89</c:v>
                </c:pt>
                <c:pt idx="1273">
                  <c:v>567.89</c:v>
                </c:pt>
                <c:pt idx="1274">
                  <c:v>567.89</c:v>
                </c:pt>
                <c:pt idx="1275">
                  <c:v>567.89</c:v>
                </c:pt>
                <c:pt idx="1276">
                  <c:v>567.88</c:v>
                </c:pt>
                <c:pt idx="1277">
                  <c:v>567.88</c:v>
                </c:pt>
                <c:pt idx="1278">
                  <c:v>567.88</c:v>
                </c:pt>
                <c:pt idx="1279">
                  <c:v>567.88</c:v>
                </c:pt>
                <c:pt idx="1280">
                  <c:v>567.88</c:v>
                </c:pt>
                <c:pt idx="1281">
                  <c:v>567.88</c:v>
                </c:pt>
                <c:pt idx="1282">
                  <c:v>567.88</c:v>
                </c:pt>
                <c:pt idx="1283">
                  <c:v>567.87</c:v>
                </c:pt>
                <c:pt idx="1284">
                  <c:v>567.87</c:v>
                </c:pt>
                <c:pt idx="1285">
                  <c:v>567.87</c:v>
                </c:pt>
                <c:pt idx="1286">
                  <c:v>567.87</c:v>
                </c:pt>
                <c:pt idx="1287">
                  <c:v>567.87</c:v>
                </c:pt>
                <c:pt idx="1288">
                  <c:v>567.87</c:v>
                </c:pt>
                <c:pt idx="1289">
                  <c:v>567.87</c:v>
                </c:pt>
                <c:pt idx="1290">
                  <c:v>567.87</c:v>
                </c:pt>
                <c:pt idx="1291">
                  <c:v>567.86</c:v>
                </c:pt>
                <c:pt idx="1292">
                  <c:v>567.86</c:v>
                </c:pt>
                <c:pt idx="1293">
                  <c:v>567.86</c:v>
                </c:pt>
                <c:pt idx="1294">
                  <c:v>567.86</c:v>
                </c:pt>
                <c:pt idx="1295">
                  <c:v>567.86</c:v>
                </c:pt>
                <c:pt idx="1296">
                  <c:v>567.86</c:v>
                </c:pt>
                <c:pt idx="1297">
                  <c:v>567.86</c:v>
                </c:pt>
                <c:pt idx="1298">
                  <c:v>567.86</c:v>
                </c:pt>
                <c:pt idx="1299">
                  <c:v>567.85</c:v>
                </c:pt>
                <c:pt idx="1300">
                  <c:v>567.85</c:v>
                </c:pt>
                <c:pt idx="1301">
                  <c:v>567.85</c:v>
                </c:pt>
                <c:pt idx="1302">
                  <c:v>567.85</c:v>
                </c:pt>
                <c:pt idx="1303">
                  <c:v>567.85</c:v>
                </c:pt>
                <c:pt idx="1304">
                  <c:v>567.85</c:v>
                </c:pt>
                <c:pt idx="1305">
                  <c:v>567.85</c:v>
                </c:pt>
                <c:pt idx="1306">
                  <c:v>567.85</c:v>
                </c:pt>
                <c:pt idx="1307">
                  <c:v>567.84</c:v>
                </c:pt>
                <c:pt idx="1308">
                  <c:v>567.84</c:v>
                </c:pt>
                <c:pt idx="1309">
                  <c:v>567.84</c:v>
                </c:pt>
                <c:pt idx="1310">
                  <c:v>567.84</c:v>
                </c:pt>
                <c:pt idx="1311">
                  <c:v>567.84</c:v>
                </c:pt>
                <c:pt idx="1312">
                  <c:v>567.84</c:v>
                </c:pt>
                <c:pt idx="1313">
                  <c:v>567.84</c:v>
                </c:pt>
                <c:pt idx="1314">
                  <c:v>567.84</c:v>
                </c:pt>
                <c:pt idx="1315">
                  <c:v>567.84</c:v>
                </c:pt>
                <c:pt idx="1316">
                  <c:v>567.83000000000004</c:v>
                </c:pt>
                <c:pt idx="1317">
                  <c:v>567.83000000000004</c:v>
                </c:pt>
                <c:pt idx="1318">
                  <c:v>567.83000000000004</c:v>
                </c:pt>
                <c:pt idx="1319">
                  <c:v>567.83000000000004</c:v>
                </c:pt>
                <c:pt idx="1320">
                  <c:v>567.83000000000004</c:v>
                </c:pt>
                <c:pt idx="1321">
                  <c:v>567.83000000000004</c:v>
                </c:pt>
                <c:pt idx="1322">
                  <c:v>567.83000000000004</c:v>
                </c:pt>
                <c:pt idx="1323">
                  <c:v>567.83000000000004</c:v>
                </c:pt>
                <c:pt idx="1324">
                  <c:v>567.83000000000004</c:v>
                </c:pt>
                <c:pt idx="1325">
                  <c:v>567.82000000000005</c:v>
                </c:pt>
                <c:pt idx="1326">
                  <c:v>567.82000000000005</c:v>
                </c:pt>
                <c:pt idx="1327">
                  <c:v>567.82000000000005</c:v>
                </c:pt>
                <c:pt idx="1328">
                  <c:v>567.82000000000005</c:v>
                </c:pt>
                <c:pt idx="1329">
                  <c:v>567.82000000000005</c:v>
                </c:pt>
                <c:pt idx="1330">
                  <c:v>567.82000000000005</c:v>
                </c:pt>
                <c:pt idx="1331">
                  <c:v>567.82000000000005</c:v>
                </c:pt>
                <c:pt idx="1332">
                  <c:v>567.82000000000005</c:v>
                </c:pt>
                <c:pt idx="1333">
                  <c:v>567.80999999999995</c:v>
                </c:pt>
                <c:pt idx="1334">
                  <c:v>567.80999999999995</c:v>
                </c:pt>
                <c:pt idx="1335">
                  <c:v>567.80999999999995</c:v>
                </c:pt>
                <c:pt idx="1336">
                  <c:v>567.80999999999995</c:v>
                </c:pt>
                <c:pt idx="1337">
                  <c:v>567.80999999999995</c:v>
                </c:pt>
                <c:pt idx="1338">
                  <c:v>567.80999999999995</c:v>
                </c:pt>
                <c:pt idx="1339">
                  <c:v>567.80999999999995</c:v>
                </c:pt>
                <c:pt idx="1340">
                  <c:v>567.80999999999995</c:v>
                </c:pt>
                <c:pt idx="1341">
                  <c:v>567.80999999999995</c:v>
                </c:pt>
                <c:pt idx="1342">
                  <c:v>567.79999999999995</c:v>
                </c:pt>
                <c:pt idx="1343">
                  <c:v>567.79999999999995</c:v>
                </c:pt>
                <c:pt idx="1344">
                  <c:v>567.79999999999995</c:v>
                </c:pt>
                <c:pt idx="1345">
                  <c:v>567.79999999999995</c:v>
                </c:pt>
                <c:pt idx="1346">
                  <c:v>567.79999999999995</c:v>
                </c:pt>
                <c:pt idx="1347">
                  <c:v>567.79999999999995</c:v>
                </c:pt>
                <c:pt idx="1348">
                  <c:v>567.79999999999995</c:v>
                </c:pt>
                <c:pt idx="1349">
                  <c:v>567.79999999999995</c:v>
                </c:pt>
                <c:pt idx="1350">
                  <c:v>567.79</c:v>
                </c:pt>
                <c:pt idx="1351">
                  <c:v>567.79</c:v>
                </c:pt>
                <c:pt idx="1352">
                  <c:v>567.79</c:v>
                </c:pt>
                <c:pt idx="1353">
                  <c:v>567.79</c:v>
                </c:pt>
                <c:pt idx="1354">
                  <c:v>567.79</c:v>
                </c:pt>
                <c:pt idx="1355">
                  <c:v>567.79</c:v>
                </c:pt>
                <c:pt idx="1356">
                  <c:v>567.79</c:v>
                </c:pt>
                <c:pt idx="1357">
                  <c:v>567.79</c:v>
                </c:pt>
                <c:pt idx="1358">
                  <c:v>567.79</c:v>
                </c:pt>
                <c:pt idx="1359">
                  <c:v>567.79</c:v>
                </c:pt>
                <c:pt idx="1360">
                  <c:v>567.78</c:v>
                </c:pt>
                <c:pt idx="1361">
                  <c:v>567.78</c:v>
                </c:pt>
                <c:pt idx="1362">
                  <c:v>567.78</c:v>
                </c:pt>
                <c:pt idx="1363">
                  <c:v>567.78</c:v>
                </c:pt>
                <c:pt idx="1364">
                  <c:v>567.78</c:v>
                </c:pt>
                <c:pt idx="1365">
                  <c:v>567.78</c:v>
                </c:pt>
                <c:pt idx="1366">
                  <c:v>567.78</c:v>
                </c:pt>
                <c:pt idx="1367">
                  <c:v>567.78</c:v>
                </c:pt>
                <c:pt idx="1368">
                  <c:v>567.78</c:v>
                </c:pt>
                <c:pt idx="1369">
                  <c:v>567.77</c:v>
                </c:pt>
                <c:pt idx="1370">
                  <c:v>567.77</c:v>
                </c:pt>
                <c:pt idx="1371">
                  <c:v>567.77</c:v>
                </c:pt>
                <c:pt idx="1372">
                  <c:v>567.77</c:v>
                </c:pt>
                <c:pt idx="1373">
                  <c:v>567.77</c:v>
                </c:pt>
                <c:pt idx="1374">
                  <c:v>567.77</c:v>
                </c:pt>
                <c:pt idx="1375">
                  <c:v>567.77</c:v>
                </c:pt>
                <c:pt idx="1376">
                  <c:v>567.77</c:v>
                </c:pt>
                <c:pt idx="1377">
                  <c:v>567.77</c:v>
                </c:pt>
                <c:pt idx="1378">
                  <c:v>567.77</c:v>
                </c:pt>
                <c:pt idx="1379">
                  <c:v>567.76</c:v>
                </c:pt>
                <c:pt idx="1380">
                  <c:v>567.76</c:v>
                </c:pt>
                <c:pt idx="1381">
                  <c:v>567.76</c:v>
                </c:pt>
                <c:pt idx="1382">
                  <c:v>567.76</c:v>
                </c:pt>
                <c:pt idx="1383">
                  <c:v>567.76</c:v>
                </c:pt>
                <c:pt idx="1384">
                  <c:v>567.76</c:v>
                </c:pt>
                <c:pt idx="1385">
                  <c:v>567.76</c:v>
                </c:pt>
                <c:pt idx="1386">
                  <c:v>567.76</c:v>
                </c:pt>
                <c:pt idx="1387">
                  <c:v>567.76</c:v>
                </c:pt>
                <c:pt idx="1388">
                  <c:v>567.75</c:v>
                </c:pt>
                <c:pt idx="1389">
                  <c:v>567.75</c:v>
                </c:pt>
                <c:pt idx="1390">
                  <c:v>567.75</c:v>
                </c:pt>
                <c:pt idx="1391">
                  <c:v>567.75</c:v>
                </c:pt>
                <c:pt idx="1392">
                  <c:v>567.75</c:v>
                </c:pt>
                <c:pt idx="1393">
                  <c:v>567.75</c:v>
                </c:pt>
                <c:pt idx="1394">
                  <c:v>567.75</c:v>
                </c:pt>
                <c:pt idx="1395">
                  <c:v>567.75</c:v>
                </c:pt>
                <c:pt idx="1396">
                  <c:v>567.75</c:v>
                </c:pt>
                <c:pt idx="1397">
                  <c:v>567.75</c:v>
                </c:pt>
                <c:pt idx="1398">
                  <c:v>567.74</c:v>
                </c:pt>
                <c:pt idx="1399">
                  <c:v>567.74</c:v>
                </c:pt>
                <c:pt idx="1400">
                  <c:v>567.74</c:v>
                </c:pt>
                <c:pt idx="1401">
                  <c:v>567.74</c:v>
                </c:pt>
                <c:pt idx="1402">
                  <c:v>567.74</c:v>
                </c:pt>
                <c:pt idx="1403">
                  <c:v>567.74</c:v>
                </c:pt>
                <c:pt idx="1404">
                  <c:v>567.74</c:v>
                </c:pt>
                <c:pt idx="1405">
                  <c:v>567.74</c:v>
                </c:pt>
                <c:pt idx="1406">
                  <c:v>567.74</c:v>
                </c:pt>
                <c:pt idx="1407">
                  <c:v>567.74</c:v>
                </c:pt>
                <c:pt idx="1408">
                  <c:v>567.74</c:v>
                </c:pt>
                <c:pt idx="1409">
                  <c:v>567.73</c:v>
                </c:pt>
                <c:pt idx="1410">
                  <c:v>567.73</c:v>
                </c:pt>
                <c:pt idx="1411">
                  <c:v>567.73</c:v>
                </c:pt>
                <c:pt idx="1412">
                  <c:v>567.73</c:v>
                </c:pt>
                <c:pt idx="1413">
                  <c:v>567.73</c:v>
                </c:pt>
                <c:pt idx="1414">
                  <c:v>567.73</c:v>
                </c:pt>
                <c:pt idx="1415">
                  <c:v>567.73</c:v>
                </c:pt>
                <c:pt idx="1416">
                  <c:v>567.73</c:v>
                </c:pt>
                <c:pt idx="1417">
                  <c:v>567.73</c:v>
                </c:pt>
                <c:pt idx="1418">
                  <c:v>567.73</c:v>
                </c:pt>
                <c:pt idx="1419">
                  <c:v>567.73</c:v>
                </c:pt>
                <c:pt idx="1420">
                  <c:v>567.73</c:v>
                </c:pt>
                <c:pt idx="1421">
                  <c:v>567.72</c:v>
                </c:pt>
                <c:pt idx="1422">
                  <c:v>567.72</c:v>
                </c:pt>
                <c:pt idx="1423">
                  <c:v>567.72</c:v>
                </c:pt>
                <c:pt idx="1424">
                  <c:v>567.72</c:v>
                </c:pt>
                <c:pt idx="1425">
                  <c:v>567.72</c:v>
                </c:pt>
                <c:pt idx="1426">
                  <c:v>567.72</c:v>
                </c:pt>
                <c:pt idx="1427">
                  <c:v>567.72</c:v>
                </c:pt>
                <c:pt idx="1428">
                  <c:v>567.72</c:v>
                </c:pt>
                <c:pt idx="1429">
                  <c:v>567.72</c:v>
                </c:pt>
                <c:pt idx="1430">
                  <c:v>567.72</c:v>
                </c:pt>
                <c:pt idx="1431">
                  <c:v>567.72</c:v>
                </c:pt>
                <c:pt idx="1432">
                  <c:v>567.72</c:v>
                </c:pt>
                <c:pt idx="1433">
                  <c:v>567.72</c:v>
                </c:pt>
                <c:pt idx="1434">
                  <c:v>567.71</c:v>
                </c:pt>
                <c:pt idx="1435">
                  <c:v>567.71</c:v>
                </c:pt>
                <c:pt idx="1436">
                  <c:v>567.71</c:v>
                </c:pt>
                <c:pt idx="1437">
                  <c:v>567.71</c:v>
                </c:pt>
                <c:pt idx="1438">
                  <c:v>567.71</c:v>
                </c:pt>
                <c:pt idx="1439">
                  <c:v>567.71</c:v>
                </c:pt>
                <c:pt idx="1440">
                  <c:v>567.71</c:v>
                </c:pt>
                <c:pt idx="1441">
                  <c:v>567.71</c:v>
                </c:pt>
                <c:pt idx="1442">
                  <c:v>567.71</c:v>
                </c:pt>
                <c:pt idx="1443">
                  <c:v>567.71</c:v>
                </c:pt>
                <c:pt idx="1444">
                  <c:v>567.71</c:v>
                </c:pt>
                <c:pt idx="1445">
                  <c:v>567.70000000000005</c:v>
                </c:pt>
                <c:pt idx="1446">
                  <c:v>567.70000000000005</c:v>
                </c:pt>
                <c:pt idx="1447">
                  <c:v>567.70000000000005</c:v>
                </c:pt>
                <c:pt idx="1448">
                  <c:v>567.70000000000005</c:v>
                </c:pt>
                <c:pt idx="1449">
                  <c:v>567.70000000000005</c:v>
                </c:pt>
                <c:pt idx="1450">
                  <c:v>567.70000000000005</c:v>
                </c:pt>
                <c:pt idx="1451">
                  <c:v>567.70000000000005</c:v>
                </c:pt>
                <c:pt idx="1452">
                  <c:v>567.70000000000005</c:v>
                </c:pt>
                <c:pt idx="1453">
                  <c:v>567.69000000000005</c:v>
                </c:pt>
                <c:pt idx="1454">
                  <c:v>567.69000000000005</c:v>
                </c:pt>
                <c:pt idx="1455">
                  <c:v>567.69000000000005</c:v>
                </c:pt>
                <c:pt idx="1456">
                  <c:v>567.69000000000005</c:v>
                </c:pt>
                <c:pt idx="1457">
                  <c:v>567.69000000000005</c:v>
                </c:pt>
                <c:pt idx="1458">
                  <c:v>567.69000000000005</c:v>
                </c:pt>
                <c:pt idx="1459">
                  <c:v>567.69000000000005</c:v>
                </c:pt>
                <c:pt idx="1460">
                  <c:v>567.67999999999995</c:v>
                </c:pt>
                <c:pt idx="1461">
                  <c:v>567.67999999999995</c:v>
                </c:pt>
                <c:pt idx="1462">
                  <c:v>567.67999999999995</c:v>
                </c:pt>
                <c:pt idx="1463">
                  <c:v>567.67999999999995</c:v>
                </c:pt>
                <c:pt idx="1464">
                  <c:v>567.67999999999995</c:v>
                </c:pt>
                <c:pt idx="1465">
                  <c:v>567.67999999999995</c:v>
                </c:pt>
                <c:pt idx="1466">
                  <c:v>567.67999999999995</c:v>
                </c:pt>
                <c:pt idx="1467">
                  <c:v>567.66999999999996</c:v>
                </c:pt>
                <c:pt idx="1468">
                  <c:v>567.66999999999996</c:v>
                </c:pt>
                <c:pt idx="1469">
                  <c:v>567.66999999999996</c:v>
                </c:pt>
                <c:pt idx="1470">
                  <c:v>567.66999999999996</c:v>
                </c:pt>
                <c:pt idx="1471">
                  <c:v>567.66999999999996</c:v>
                </c:pt>
                <c:pt idx="1472">
                  <c:v>567.66999999999996</c:v>
                </c:pt>
                <c:pt idx="1473">
                  <c:v>567.66999999999996</c:v>
                </c:pt>
                <c:pt idx="1474">
                  <c:v>567.66</c:v>
                </c:pt>
                <c:pt idx="1475">
                  <c:v>567.66</c:v>
                </c:pt>
                <c:pt idx="1476">
                  <c:v>567.66</c:v>
                </c:pt>
                <c:pt idx="1477">
                  <c:v>567.66</c:v>
                </c:pt>
                <c:pt idx="1478">
                  <c:v>567.66</c:v>
                </c:pt>
                <c:pt idx="1479">
                  <c:v>567.66</c:v>
                </c:pt>
                <c:pt idx="1480">
                  <c:v>567.66</c:v>
                </c:pt>
                <c:pt idx="1481">
                  <c:v>567.65</c:v>
                </c:pt>
                <c:pt idx="1482">
                  <c:v>567.65</c:v>
                </c:pt>
                <c:pt idx="1483">
                  <c:v>567.65</c:v>
                </c:pt>
                <c:pt idx="1484">
                  <c:v>567.65</c:v>
                </c:pt>
                <c:pt idx="1485">
                  <c:v>567.65</c:v>
                </c:pt>
                <c:pt idx="1486">
                  <c:v>567.65</c:v>
                </c:pt>
                <c:pt idx="1487">
                  <c:v>567.65</c:v>
                </c:pt>
                <c:pt idx="1488">
                  <c:v>567.64</c:v>
                </c:pt>
                <c:pt idx="1489">
                  <c:v>567.64</c:v>
                </c:pt>
                <c:pt idx="1490">
                  <c:v>567.64</c:v>
                </c:pt>
                <c:pt idx="1491">
                  <c:v>567.64</c:v>
                </c:pt>
                <c:pt idx="1492">
                  <c:v>567.64</c:v>
                </c:pt>
                <c:pt idx="1493">
                  <c:v>567.64</c:v>
                </c:pt>
                <c:pt idx="1494">
                  <c:v>567.63</c:v>
                </c:pt>
                <c:pt idx="1495">
                  <c:v>567.63</c:v>
                </c:pt>
                <c:pt idx="1496">
                  <c:v>567.63</c:v>
                </c:pt>
                <c:pt idx="1497">
                  <c:v>567.63</c:v>
                </c:pt>
                <c:pt idx="1498">
                  <c:v>567.63</c:v>
                </c:pt>
                <c:pt idx="1499">
                  <c:v>567.63</c:v>
                </c:pt>
                <c:pt idx="1500">
                  <c:v>567.62</c:v>
                </c:pt>
                <c:pt idx="1501">
                  <c:v>567.62</c:v>
                </c:pt>
                <c:pt idx="1502">
                  <c:v>567.62</c:v>
                </c:pt>
                <c:pt idx="1503">
                  <c:v>567.62</c:v>
                </c:pt>
                <c:pt idx="1504">
                  <c:v>567.62</c:v>
                </c:pt>
                <c:pt idx="1505">
                  <c:v>567.62</c:v>
                </c:pt>
                <c:pt idx="1506">
                  <c:v>567.61</c:v>
                </c:pt>
                <c:pt idx="1507">
                  <c:v>567.61</c:v>
                </c:pt>
                <c:pt idx="1508">
                  <c:v>567.61</c:v>
                </c:pt>
                <c:pt idx="1509">
                  <c:v>567.61</c:v>
                </c:pt>
                <c:pt idx="1510">
                  <c:v>567.61</c:v>
                </c:pt>
                <c:pt idx="1511">
                  <c:v>567.61</c:v>
                </c:pt>
                <c:pt idx="1512">
                  <c:v>567.6</c:v>
                </c:pt>
                <c:pt idx="1513">
                  <c:v>567.6</c:v>
                </c:pt>
                <c:pt idx="1514">
                  <c:v>567.6</c:v>
                </c:pt>
                <c:pt idx="1515">
                  <c:v>567.6</c:v>
                </c:pt>
                <c:pt idx="1516">
                  <c:v>567.6</c:v>
                </c:pt>
                <c:pt idx="1517">
                  <c:v>567.6</c:v>
                </c:pt>
                <c:pt idx="1518">
                  <c:v>567.59</c:v>
                </c:pt>
                <c:pt idx="1519">
                  <c:v>567.59</c:v>
                </c:pt>
                <c:pt idx="1520">
                  <c:v>567.59</c:v>
                </c:pt>
                <c:pt idx="1521">
                  <c:v>567.59</c:v>
                </c:pt>
                <c:pt idx="1522">
                  <c:v>567.59</c:v>
                </c:pt>
                <c:pt idx="1523">
                  <c:v>567.58000000000004</c:v>
                </c:pt>
                <c:pt idx="1524">
                  <c:v>567.58000000000004</c:v>
                </c:pt>
                <c:pt idx="1525">
                  <c:v>567.58000000000004</c:v>
                </c:pt>
                <c:pt idx="1526">
                  <c:v>567.58000000000004</c:v>
                </c:pt>
                <c:pt idx="1527">
                  <c:v>567.58000000000004</c:v>
                </c:pt>
                <c:pt idx="1528">
                  <c:v>567.58000000000004</c:v>
                </c:pt>
                <c:pt idx="1529">
                  <c:v>567.57000000000005</c:v>
                </c:pt>
                <c:pt idx="1530">
                  <c:v>567.57000000000005</c:v>
                </c:pt>
                <c:pt idx="1531">
                  <c:v>567.57000000000005</c:v>
                </c:pt>
                <c:pt idx="1532">
                  <c:v>567.57000000000005</c:v>
                </c:pt>
                <c:pt idx="1533">
                  <c:v>567.57000000000005</c:v>
                </c:pt>
                <c:pt idx="1534">
                  <c:v>567.57000000000005</c:v>
                </c:pt>
                <c:pt idx="1535">
                  <c:v>567.55999999999995</c:v>
                </c:pt>
                <c:pt idx="1536">
                  <c:v>567.55999999999995</c:v>
                </c:pt>
                <c:pt idx="1537">
                  <c:v>567.55999999999995</c:v>
                </c:pt>
                <c:pt idx="1538">
                  <c:v>567.55999999999995</c:v>
                </c:pt>
                <c:pt idx="1539">
                  <c:v>567.55999999999995</c:v>
                </c:pt>
                <c:pt idx="1540">
                  <c:v>567.55999999999995</c:v>
                </c:pt>
                <c:pt idx="1541">
                  <c:v>567.54999999999995</c:v>
                </c:pt>
                <c:pt idx="1542">
                  <c:v>567.54999999999995</c:v>
                </c:pt>
                <c:pt idx="1543">
                  <c:v>567.54999999999995</c:v>
                </c:pt>
                <c:pt idx="1544">
                  <c:v>567.54999999999995</c:v>
                </c:pt>
                <c:pt idx="1545">
                  <c:v>567.54999999999995</c:v>
                </c:pt>
                <c:pt idx="1546">
                  <c:v>567.54999999999995</c:v>
                </c:pt>
                <c:pt idx="1547">
                  <c:v>567.54</c:v>
                </c:pt>
                <c:pt idx="1548">
                  <c:v>567.54</c:v>
                </c:pt>
                <c:pt idx="1549">
                  <c:v>567.54</c:v>
                </c:pt>
                <c:pt idx="1550">
                  <c:v>567.54</c:v>
                </c:pt>
                <c:pt idx="1551">
                  <c:v>567.54</c:v>
                </c:pt>
                <c:pt idx="1552">
                  <c:v>567.54</c:v>
                </c:pt>
                <c:pt idx="1553">
                  <c:v>567.53</c:v>
                </c:pt>
                <c:pt idx="1554">
                  <c:v>567.53</c:v>
                </c:pt>
                <c:pt idx="1555">
                  <c:v>567.53</c:v>
                </c:pt>
                <c:pt idx="1556">
                  <c:v>567.53</c:v>
                </c:pt>
                <c:pt idx="1557">
                  <c:v>567.53</c:v>
                </c:pt>
                <c:pt idx="1558">
                  <c:v>567.53</c:v>
                </c:pt>
                <c:pt idx="1559">
                  <c:v>567.52</c:v>
                </c:pt>
                <c:pt idx="1560">
                  <c:v>567.52</c:v>
                </c:pt>
                <c:pt idx="1561">
                  <c:v>567.52</c:v>
                </c:pt>
                <c:pt idx="1562">
                  <c:v>567.52</c:v>
                </c:pt>
                <c:pt idx="1563">
                  <c:v>567.52</c:v>
                </c:pt>
                <c:pt idx="1564">
                  <c:v>567.52</c:v>
                </c:pt>
                <c:pt idx="1565">
                  <c:v>567.51</c:v>
                </c:pt>
                <c:pt idx="1566">
                  <c:v>567.51</c:v>
                </c:pt>
                <c:pt idx="1567">
                  <c:v>567.51</c:v>
                </c:pt>
                <c:pt idx="1568">
                  <c:v>567.51</c:v>
                </c:pt>
                <c:pt idx="1569">
                  <c:v>567.51</c:v>
                </c:pt>
                <c:pt idx="1570">
                  <c:v>567.5</c:v>
                </c:pt>
                <c:pt idx="1571">
                  <c:v>567.5</c:v>
                </c:pt>
                <c:pt idx="1572">
                  <c:v>567.5</c:v>
                </c:pt>
                <c:pt idx="1573">
                  <c:v>567.5</c:v>
                </c:pt>
                <c:pt idx="1574">
                  <c:v>567.5</c:v>
                </c:pt>
                <c:pt idx="1575">
                  <c:v>567.5</c:v>
                </c:pt>
                <c:pt idx="1576">
                  <c:v>567.49</c:v>
                </c:pt>
                <c:pt idx="1577">
                  <c:v>567.49</c:v>
                </c:pt>
                <c:pt idx="1578">
                  <c:v>567.49</c:v>
                </c:pt>
                <c:pt idx="1579">
                  <c:v>567.49</c:v>
                </c:pt>
                <c:pt idx="1580">
                  <c:v>567.49</c:v>
                </c:pt>
                <c:pt idx="1581">
                  <c:v>567.49</c:v>
                </c:pt>
                <c:pt idx="1582">
                  <c:v>567.48</c:v>
                </c:pt>
                <c:pt idx="1583">
                  <c:v>567.48</c:v>
                </c:pt>
                <c:pt idx="1584">
                  <c:v>567.48</c:v>
                </c:pt>
                <c:pt idx="1585">
                  <c:v>567.48</c:v>
                </c:pt>
                <c:pt idx="1586">
                  <c:v>567.48</c:v>
                </c:pt>
                <c:pt idx="1587">
                  <c:v>567.47</c:v>
                </c:pt>
                <c:pt idx="1588">
                  <c:v>567.47</c:v>
                </c:pt>
                <c:pt idx="1589">
                  <c:v>567.47</c:v>
                </c:pt>
                <c:pt idx="1590">
                  <c:v>567.47</c:v>
                </c:pt>
                <c:pt idx="1591">
                  <c:v>567.47</c:v>
                </c:pt>
                <c:pt idx="1592">
                  <c:v>567.47</c:v>
                </c:pt>
                <c:pt idx="1593">
                  <c:v>567.46</c:v>
                </c:pt>
                <c:pt idx="1594">
                  <c:v>567.46</c:v>
                </c:pt>
                <c:pt idx="1595">
                  <c:v>567.46</c:v>
                </c:pt>
                <c:pt idx="1596">
                  <c:v>567.46</c:v>
                </c:pt>
                <c:pt idx="1597">
                  <c:v>567.46</c:v>
                </c:pt>
                <c:pt idx="1598">
                  <c:v>567.46</c:v>
                </c:pt>
                <c:pt idx="1599">
                  <c:v>567.45000000000005</c:v>
                </c:pt>
                <c:pt idx="1600">
                  <c:v>567.45000000000005</c:v>
                </c:pt>
                <c:pt idx="1601">
                  <c:v>567.45000000000005</c:v>
                </c:pt>
                <c:pt idx="1602">
                  <c:v>567.45000000000005</c:v>
                </c:pt>
                <c:pt idx="1603">
                  <c:v>567.45000000000005</c:v>
                </c:pt>
                <c:pt idx="1604">
                  <c:v>567.45000000000005</c:v>
                </c:pt>
                <c:pt idx="1605">
                  <c:v>567.44000000000005</c:v>
                </c:pt>
                <c:pt idx="1606">
                  <c:v>567.44000000000005</c:v>
                </c:pt>
                <c:pt idx="1607">
                  <c:v>567.44000000000005</c:v>
                </c:pt>
                <c:pt idx="1608">
                  <c:v>567.44000000000005</c:v>
                </c:pt>
                <c:pt idx="1609">
                  <c:v>567.44000000000005</c:v>
                </c:pt>
                <c:pt idx="1610">
                  <c:v>567.44000000000005</c:v>
                </c:pt>
                <c:pt idx="1611">
                  <c:v>567.42999999999995</c:v>
                </c:pt>
                <c:pt idx="1612">
                  <c:v>567.42999999999995</c:v>
                </c:pt>
                <c:pt idx="1613">
                  <c:v>567.42999999999995</c:v>
                </c:pt>
                <c:pt idx="1614">
                  <c:v>567.42999999999995</c:v>
                </c:pt>
                <c:pt idx="1615">
                  <c:v>567.42999999999995</c:v>
                </c:pt>
                <c:pt idx="1616">
                  <c:v>567.42999999999995</c:v>
                </c:pt>
                <c:pt idx="1617">
                  <c:v>567.42999999999995</c:v>
                </c:pt>
                <c:pt idx="1618">
                  <c:v>567.41999999999996</c:v>
                </c:pt>
                <c:pt idx="1619">
                  <c:v>567.41999999999996</c:v>
                </c:pt>
                <c:pt idx="1620">
                  <c:v>567.41999999999996</c:v>
                </c:pt>
                <c:pt idx="1621">
                  <c:v>567.41999999999996</c:v>
                </c:pt>
                <c:pt idx="1622">
                  <c:v>567.41999999999996</c:v>
                </c:pt>
                <c:pt idx="1623">
                  <c:v>567.41999999999996</c:v>
                </c:pt>
                <c:pt idx="1624">
                  <c:v>567.41</c:v>
                </c:pt>
                <c:pt idx="1625">
                  <c:v>567.41</c:v>
                </c:pt>
                <c:pt idx="1626">
                  <c:v>567.41</c:v>
                </c:pt>
                <c:pt idx="1627">
                  <c:v>567.41</c:v>
                </c:pt>
                <c:pt idx="1628">
                  <c:v>567.41</c:v>
                </c:pt>
                <c:pt idx="1629">
                  <c:v>567.41</c:v>
                </c:pt>
                <c:pt idx="1630">
                  <c:v>567.4</c:v>
                </c:pt>
                <c:pt idx="1631">
                  <c:v>567.4</c:v>
                </c:pt>
                <c:pt idx="1632">
                  <c:v>567.4</c:v>
                </c:pt>
                <c:pt idx="1633">
                  <c:v>567.4</c:v>
                </c:pt>
                <c:pt idx="1634">
                  <c:v>567.4</c:v>
                </c:pt>
                <c:pt idx="1635">
                  <c:v>567.4</c:v>
                </c:pt>
                <c:pt idx="1636">
                  <c:v>567.39</c:v>
                </c:pt>
                <c:pt idx="1637">
                  <c:v>567.39</c:v>
                </c:pt>
                <c:pt idx="1638">
                  <c:v>567.39</c:v>
                </c:pt>
                <c:pt idx="1639">
                  <c:v>567.39</c:v>
                </c:pt>
                <c:pt idx="1640">
                  <c:v>567.39</c:v>
                </c:pt>
                <c:pt idx="1641">
                  <c:v>567.38</c:v>
                </c:pt>
                <c:pt idx="1642">
                  <c:v>567.38</c:v>
                </c:pt>
                <c:pt idx="1643">
                  <c:v>567.38</c:v>
                </c:pt>
                <c:pt idx="1644">
                  <c:v>567.38</c:v>
                </c:pt>
                <c:pt idx="1645">
                  <c:v>567.38</c:v>
                </c:pt>
                <c:pt idx="1646">
                  <c:v>567.37</c:v>
                </c:pt>
                <c:pt idx="1647">
                  <c:v>567.37</c:v>
                </c:pt>
                <c:pt idx="1648">
                  <c:v>567.37</c:v>
                </c:pt>
                <c:pt idx="1649">
                  <c:v>567.37</c:v>
                </c:pt>
                <c:pt idx="1650">
                  <c:v>567.37</c:v>
                </c:pt>
                <c:pt idx="1651">
                  <c:v>567.36</c:v>
                </c:pt>
                <c:pt idx="1652">
                  <c:v>567.36</c:v>
                </c:pt>
                <c:pt idx="1653">
                  <c:v>567.36</c:v>
                </c:pt>
                <c:pt idx="1654">
                  <c:v>567.36</c:v>
                </c:pt>
                <c:pt idx="1655">
                  <c:v>567.36</c:v>
                </c:pt>
                <c:pt idx="1656">
                  <c:v>567.36</c:v>
                </c:pt>
                <c:pt idx="1657">
                  <c:v>567.35</c:v>
                </c:pt>
                <c:pt idx="1658">
                  <c:v>567.35</c:v>
                </c:pt>
                <c:pt idx="1659">
                  <c:v>567.35</c:v>
                </c:pt>
                <c:pt idx="1660">
                  <c:v>567.35</c:v>
                </c:pt>
                <c:pt idx="1661">
                  <c:v>567.35</c:v>
                </c:pt>
                <c:pt idx="1662">
                  <c:v>567.34</c:v>
                </c:pt>
                <c:pt idx="1663">
                  <c:v>567.34</c:v>
                </c:pt>
                <c:pt idx="1664">
                  <c:v>567.34</c:v>
                </c:pt>
                <c:pt idx="1665">
                  <c:v>567.34</c:v>
                </c:pt>
                <c:pt idx="1666">
                  <c:v>567.34</c:v>
                </c:pt>
                <c:pt idx="1667">
                  <c:v>567.34</c:v>
                </c:pt>
                <c:pt idx="1668">
                  <c:v>567.34</c:v>
                </c:pt>
                <c:pt idx="1669">
                  <c:v>567.33000000000004</c:v>
                </c:pt>
                <c:pt idx="1670">
                  <c:v>567.33000000000004</c:v>
                </c:pt>
                <c:pt idx="1671">
                  <c:v>567.33000000000004</c:v>
                </c:pt>
                <c:pt idx="1672">
                  <c:v>567.33000000000004</c:v>
                </c:pt>
                <c:pt idx="1673">
                  <c:v>567.33000000000004</c:v>
                </c:pt>
                <c:pt idx="1674">
                  <c:v>567.33000000000004</c:v>
                </c:pt>
                <c:pt idx="1675">
                  <c:v>567.33000000000004</c:v>
                </c:pt>
                <c:pt idx="1676">
                  <c:v>567.32000000000005</c:v>
                </c:pt>
                <c:pt idx="1677">
                  <c:v>567.32000000000005</c:v>
                </c:pt>
                <c:pt idx="1678">
                  <c:v>567.32000000000005</c:v>
                </c:pt>
                <c:pt idx="1679">
                  <c:v>567.32000000000005</c:v>
                </c:pt>
                <c:pt idx="1680">
                  <c:v>567.32000000000005</c:v>
                </c:pt>
                <c:pt idx="1681">
                  <c:v>567.32000000000005</c:v>
                </c:pt>
                <c:pt idx="1682">
                  <c:v>567.32000000000005</c:v>
                </c:pt>
                <c:pt idx="1683">
                  <c:v>567.30999999999995</c:v>
                </c:pt>
                <c:pt idx="1684">
                  <c:v>567.30999999999995</c:v>
                </c:pt>
                <c:pt idx="1685">
                  <c:v>567.30999999999995</c:v>
                </c:pt>
                <c:pt idx="1686">
                  <c:v>567.30999999999995</c:v>
                </c:pt>
                <c:pt idx="1687">
                  <c:v>567.30999999999995</c:v>
                </c:pt>
                <c:pt idx="1688">
                  <c:v>567.30999999999995</c:v>
                </c:pt>
                <c:pt idx="1689">
                  <c:v>567.30999999999995</c:v>
                </c:pt>
                <c:pt idx="1690">
                  <c:v>567.29999999999995</c:v>
                </c:pt>
                <c:pt idx="1691">
                  <c:v>567.29999999999995</c:v>
                </c:pt>
                <c:pt idx="1692">
                  <c:v>567.29999999999995</c:v>
                </c:pt>
                <c:pt idx="1693">
                  <c:v>567.29999999999995</c:v>
                </c:pt>
                <c:pt idx="1694">
                  <c:v>567.29999999999995</c:v>
                </c:pt>
                <c:pt idx="1695">
                  <c:v>567.29</c:v>
                </c:pt>
                <c:pt idx="1696">
                  <c:v>567.29</c:v>
                </c:pt>
                <c:pt idx="1697">
                  <c:v>567.29</c:v>
                </c:pt>
                <c:pt idx="1698">
                  <c:v>567.29</c:v>
                </c:pt>
                <c:pt idx="1699">
                  <c:v>567.29</c:v>
                </c:pt>
                <c:pt idx="1700">
                  <c:v>567.28</c:v>
                </c:pt>
                <c:pt idx="1701">
                  <c:v>567.28</c:v>
                </c:pt>
                <c:pt idx="1702">
                  <c:v>567.28</c:v>
                </c:pt>
                <c:pt idx="1703">
                  <c:v>567.28</c:v>
                </c:pt>
                <c:pt idx="1704">
                  <c:v>567.28</c:v>
                </c:pt>
                <c:pt idx="1705">
                  <c:v>567.27</c:v>
                </c:pt>
                <c:pt idx="1706">
                  <c:v>567.27</c:v>
                </c:pt>
                <c:pt idx="1707">
                  <c:v>567.27</c:v>
                </c:pt>
                <c:pt idx="1708">
                  <c:v>567.27</c:v>
                </c:pt>
                <c:pt idx="1709">
                  <c:v>567.27</c:v>
                </c:pt>
                <c:pt idx="1710">
                  <c:v>567.27</c:v>
                </c:pt>
                <c:pt idx="1711">
                  <c:v>567.26</c:v>
                </c:pt>
                <c:pt idx="1712">
                  <c:v>567.26</c:v>
                </c:pt>
                <c:pt idx="1713">
                  <c:v>567.26</c:v>
                </c:pt>
                <c:pt idx="1714">
                  <c:v>567.26</c:v>
                </c:pt>
                <c:pt idx="1715">
                  <c:v>567.26</c:v>
                </c:pt>
                <c:pt idx="1716">
                  <c:v>567.26</c:v>
                </c:pt>
                <c:pt idx="1717">
                  <c:v>567.25</c:v>
                </c:pt>
                <c:pt idx="1718">
                  <c:v>567.25</c:v>
                </c:pt>
                <c:pt idx="1719">
                  <c:v>567.25</c:v>
                </c:pt>
                <c:pt idx="1720">
                  <c:v>567.25</c:v>
                </c:pt>
                <c:pt idx="1721">
                  <c:v>567.25</c:v>
                </c:pt>
                <c:pt idx="1722">
                  <c:v>567.25</c:v>
                </c:pt>
                <c:pt idx="1723">
                  <c:v>567.24</c:v>
                </c:pt>
                <c:pt idx="1724">
                  <c:v>567.24</c:v>
                </c:pt>
                <c:pt idx="1725">
                  <c:v>567.24</c:v>
                </c:pt>
                <c:pt idx="1726">
                  <c:v>567.24</c:v>
                </c:pt>
                <c:pt idx="1727">
                  <c:v>567.24</c:v>
                </c:pt>
                <c:pt idx="1728">
                  <c:v>567.24</c:v>
                </c:pt>
                <c:pt idx="1729">
                  <c:v>567.23</c:v>
                </c:pt>
                <c:pt idx="1730">
                  <c:v>567.23</c:v>
                </c:pt>
                <c:pt idx="1731">
                  <c:v>567.23</c:v>
                </c:pt>
                <c:pt idx="1732">
                  <c:v>567.23</c:v>
                </c:pt>
                <c:pt idx="1733">
                  <c:v>567.23</c:v>
                </c:pt>
                <c:pt idx="1734">
                  <c:v>567.22</c:v>
                </c:pt>
                <c:pt idx="1735">
                  <c:v>567.22</c:v>
                </c:pt>
                <c:pt idx="1736">
                  <c:v>567.22</c:v>
                </c:pt>
                <c:pt idx="1737">
                  <c:v>567.22</c:v>
                </c:pt>
                <c:pt idx="1738">
                  <c:v>567.22</c:v>
                </c:pt>
                <c:pt idx="1739">
                  <c:v>567.22</c:v>
                </c:pt>
                <c:pt idx="1740">
                  <c:v>567.21</c:v>
                </c:pt>
                <c:pt idx="1741">
                  <c:v>567.21</c:v>
                </c:pt>
                <c:pt idx="1742">
                  <c:v>567.21</c:v>
                </c:pt>
                <c:pt idx="1743">
                  <c:v>567.21</c:v>
                </c:pt>
                <c:pt idx="1744">
                  <c:v>567.21</c:v>
                </c:pt>
                <c:pt idx="1745">
                  <c:v>567.20000000000005</c:v>
                </c:pt>
                <c:pt idx="1746">
                  <c:v>567.20000000000005</c:v>
                </c:pt>
                <c:pt idx="1747">
                  <c:v>567.20000000000005</c:v>
                </c:pt>
                <c:pt idx="1748">
                  <c:v>567.20000000000005</c:v>
                </c:pt>
                <c:pt idx="1749">
                  <c:v>567.20000000000005</c:v>
                </c:pt>
                <c:pt idx="1750">
                  <c:v>567.19000000000005</c:v>
                </c:pt>
                <c:pt idx="1751">
                  <c:v>567.19000000000005</c:v>
                </c:pt>
                <c:pt idx="1752">
                  <c:v>567.19000000000005</c:v>
                </c:pt>
                <c:pt idx="1753">
                  <c:v>567.19000000000005</c:v>
                </c:pt>
                <c:pt idx="1754">
                  <c:v>567.19000000000005</c:v>
                </c:pt>
                <c:pt idx="1755">
                  <c:v>567.17999999999995</c:v>
                </c:pt>
                <c:pt idx="1756">
                  <c:v>567.17999999999995</c:v>
                </c:pt>
                <c:pt idx="1757">
                  <c:v>567.17999999999995</c:v>
                </c:pt>
                <c:pt idx="1758">
                  <c:v>567.17999999999995</c:v>
                </c:pt>
                <c:pt idx="1759">
                  <c:v>567.17999999999995</c:v>
                </c:pt>
                <c:pt idx="1760">
                  <c:v>567.16999999999996</c:v>
                </c:pt>
                <c:pt idx="1761">
                  <c:v>567.16999999999996</c:v>
                </c:pt>
                <c:pt idx="1762">
                  <c:v>567.16999999999996</c:v>
                </c:pt>
                <c:pt idx="1763">
                  <c:v>567.16999999999996</c:v>
                </c:pt>
                <c:pt idx="1764">
                  <c:v>567.16999999999996</c:v>
                </c:pt>
                <c:pt idx="1765">
                  <c:v>567.16</c:v>
                </c:pt>
                <c:pt idx="1766">
                  <c:v>567.16</c:v>
                </c:pt>
                <c:pt idx="1767">
                  <c:v>567.16</c:v>
                </c:pt>
                <c:pt idx="1768">
                  <c:v>567.16</c:v>
                </c:pt>
                <c:pt idx="1769">
                  <c:v>567.15</c:v>
                </c:pt>
                <c:pt idx="1770">
                  <c:v>567.15</c:v>
                </c:pt>
                <c:pt idx="1771">
                  <c:v>567.15</c:v>
                </c:pt>
                <c:pt idx="1772">
                  <c:v>567.15</c:v>
                </c:pt>
                <c:pt idx="1773">
                  <c:v>567.14</c:v>
                </c:pt>
                <c:pt idx="1774">
                  <c:v>567.14</c:v>
                </c:pt>
                <c:pt idx="1775">
                  <c:v>567.14</c:v>
                </c:pt>
                <c:pt idx="1776">
                  <c:v>567.14</c:v>
                </c:pt>
                <c:pt idx="1777">
                  <c:v>567.13</c:v>
                </c:pt>
                <c:pt idx="1778">
                  <c:v>567.13</c:v>
                </c:pt>
                <c:pt idx="1779">
                  <c:v>567.13</c:v>
                </c:pt>
                <c:pt idx="1780">
                  <c:v>567.13</c:v>
                </c:pt>
                <c:pt idx="1781">
                  <c:v>567.13</c:v>
                </c:pt>
                <c:pt idx="1782">
                  <c:v>567.12</c:v>
                </c:pt>
                <c:pt idx="1783">
                  <c:v>567.12</c:v>
                </c:pt>
                <c:pt idx="1784">
                  <c:v>567.12</c:v>
                </c:pt>
                <c:pt idx="1785">
                  <c:v>567.12</c:v>
                </c:pt>
                <c:pt idx="1786">
                  <c:v>567.11</c:v>
                </c:pt>
                <c:pt idx="1787">
                  <c:v>567.11</c:v>
                </c:pt>
                <c:pt idx="1788">
                  <c:v>567.11</c:v>
                </c:pt>
                <c:pt idx="1789">
                  <c:v>567.11</c:v>
                </c:pt>
                <c:pt idx="1790">
                  <c:v>567.1</c:v>
                </c:pt>
                <c:pt idx="1791">
                  <c:v>567.1</c:v>
                </c:pt>
                <c:pt idx="1792">
                  <c:v>567.1</c:v>
                </c:pt>
                <c:pt idx="1793">
                  <c:v>567.1</c:v>
                </c:pt>
                <c:pt idx="1794">
                  <c:v>567.1</c:v>
                </c:pt>
                <c:pt idx="1795">
                  <c:v>567.09</c:v>
                </c:pt>
                <c:pt idx="1796">
                  <c:v>567.09</c:v>
                </c:pt>
                <c:pt idx="1797">
                  <c:v>567.09</c:v>
                </c:pt>
                <c:pt idx="1798">
                  <c:v>567.09</c:v>
                </c:pt>
                <c:pt idx="1799">
                  <c:v>567.08000000000004</c:v>
                </c:pt>
                <c:pt idx="1800">
                  <c:v>567.08000000000004</c:v>
                </c:pt>
                <c:pt idx="1801">
                  <c:v>567.08000000000004</c:v>
                </c:pt>
                <c:pt idx="1802">
                  <c:v>567.08000000000004</c:v>
                </c:pt>
                <c:pt idx="1803">
                  <c:v>567.07000000000005</c:v>
                </c:pt>
                <c:pt idx="1804">
                  <c:v>567.07000000000005</c:v>
                </c:pt>
                <c:pt idx="1805">
                  <c:v>567.07000000000005</c:v>
                </c:pt>
                <c:pt idx="1806">
                  <c:v>567.07000000000005</c:v>
                </c:pt>
                <c:pt idx="1807">
                  <c:v>567.07000000000005</c:v>
                </c:pt>
                <c:pt idx="1808">
                  <c:v>567.05999999999995</c:v>
                </c:pt>
                <c:pt idx="1809">
                  <c:v>567.05999999999995</c:v>
                </c:pt>
                <c:pt idx="1810">
                  <c:v>567.05999999999995</c:v>
                </c:pt>
                <c:pt idx="1811">
                  <c:v>567.05999999999995</c:v>
                </c:pt>
                <c:pt idx="1812">
                  <c:v>567.04999999999995</c:v>
                </c:pt>
                <c:pt idx="1813">
                  <c:v>567.04999999999995</c:v>
                </c:pt>
                <c:pt idx="1814">
                  <c:v>567.04999999999995</c:v>
                </c:pt>
                <c:pt idx="1815">
                  <c:v>567.04999999999995</c:v>
                </c:pt>
                <c:pt idx="1816">
                  <c:v>567.04</c:v>
                </c:pt>
                <c:pt idx="1817">
                  <c:v>567.04</c:v>
                </c:pt>
                <c:pt idx="1818">
                  <c:v>567.04</c:v>
                </c:pt>
                <c:pt idx="1819">
                  <c:v>567.04</c:v>
                </c:pt>
                <c:pt idx="1820">
                  <c:v>567.03</c:v>
                </c:pt>
                <c:pt idx="1821">
                  <c:v>567.03</c:v>
                </c:pt>
                <c:pt idx="1822">
                  <c:v>567.03</c:v>
                </c:pt>
                <c:pt idx="1823">
                  <c:v>567.03</c:v>
                </c:pt>
                <c:pt idx="1824">
                  <c:v>567.03</c:v>
                </c:pt>
                <c:pt idx="1825">
                  <c:v>567.02</c:v>
                </c:pt>
                <c:pt idx="1826">
                  <c:v>567.02</c:v>
                </c:pt>
                <c:pt idx="1827">
                  <c:v>567.02</c:v>
                </c:pt>
                <c:pt idx="1828">
                  <c:v>567.02</c:v>
                </c:pt>
                <c:pt idx="1829">
                  <c:v>567.02</c:v>
                </c:pt>
                <c:pt idx="1830">
                  <c:v>567.01</c:v>
                </c:pt>
                <c:pt idx="1831">
                  <c:v>567.01</c:v>
                </c:pt>
                <c:pt idx="1832">
                  <c:v>567.01</c:v>
                </c:pt>
                <c:pt idx="1833">
                  <c:v>567.01</c:v>
                </c:pt>
                <c:pt idx="1834">
                  <c:v>567.01</c:v>
                </c:pt>
                <c:pt idx="1835">
                  <c:v>567</c:v>
                </c:pt>
                <c:pt idx="1836">
                  <c:v>567</c:v>
                </c:pt>
                <c:pt idx="1837">
                  <c:v>567</c:v>
                </c:pt>
                <c:pt idx="1838">
                  <c:v>567</c:v>
                </c:pt>
                <c:pt idx="1839">
                  <c:v>566.99</c:v>
                </c:pt>
                <c:pt idx="1840">
                  <c:v>566.99</c:v>
                </c:pt>
                <c:pt idx="1841">
                  <c:v>566.99</c:v>
                </c:pt>
                <c:pt idx="1842">
                  <c:v>566.99</c:v>
                </c:pt>
                <c:pt idx="1843">
                  <c:v>566.99</c:v>
                </c:pt>
                <c:pt idx="1844">
                  <c:v>566.98</c:v>
                </c:pt>
                <c:pt idx="1845">
                  <c:v>566.98</c:v>
                </c:pt>
                <c:pt idx="1846">
                  <c:v>566.98</c:v>
                </c:pt>
                <c:pt idx="1847">
                  <c:v>566.98</c:v>
                </c:pt>
                <c:pt idx="1848">
                  <c:v>566.97</c:v>
                </c:pt>
                <c:pt idx="1849">
                  <c:v>566.97</c:v>
                </c:pt>
                <c:pt idx="1850">
                  <c:v>566.97</c:v>
                </c:pt>
                <c:pt idx="1851">
                  <c:v>566.97</c:v>
                </c:pt>
                <c:pt idx="1852">
                  <c:v>566.97</c:v>
                </c:pt>
                <c:pt idx="1853">
                  <c:v>566.96</c:v>
                </c:pt>
                <c:pt idx="1854">
                  <c:v>566.96</c:v>
                </c:pt>
                <c:pt idx="1855">
                  <c:v>566.96</c:v>
                </c:pt>
                <c:pt idx="1856">
                  <c:v>566.96</c:v>
                </c:pt>
                <c:pt idx="1857">
                  <c:v>566.95000000000005</c:v>
                </c:pt>
                <c:pt idx="1858">
                  <c:v>566.95000000000005</c:v>
                </c:pt>
                <c:pt idx="1859">
                  <c:v>566.95000000000005</c:v>
                </c:pt>
                <c:pt idx="1860">
                  <c:v>566.95000000000005</c:v>
                </c:pt>
                <c:pt idx="1861">
                  <c:v>566.95000000000005</c:v>
                </c:pt>
                <c:pt idx="1862">
                  <c:v>566.94000000000005</c:v>
                </c:pt>
                <c:pt idx="1863">
                  <c:v>566.94000000000005</c:v>
                </c:pt>
                <c:pt idx="1864">
                  <c:v>566.94000000000005</c:v>
                </c:pt>
                <c:pt idx="1865">
                  <c:v>566.94000000000005</c:v>
                </c:pt>
                <c:pt idx="1866">
                  <c:v>566.92999999999995</c:v>
                </c:pt>
                <c:pt idx="1867">
                  <c:v>566.92999999999995</c:v>
                </c:pt>
                <c:pt idx="1868">
                  <c:v>566.92999999999995</c:v>
                </c:pt>
                <c:pt idx="1869">
                  <c:v>566.92999999999995</c:v>
                </c:pt>
                <c:pt idx="1870">
                  <c:v>566.92999999999995</c:v>
                </c:pt>
                <c:pt idx="1871">
                  <c:v>566.92999999999995</c:v>
                </c:pt>
                <c:pt idx="1872">
                  <c:v>566.91999999999996</c:v>
                </c:pt>
                <c:pt idx="1873">
                  <c:v>566.91999999999996</c:v>
                </c:pt>
                <c:pt idx="1874">
                  <c:v>566.91999999999996</c:v>
                </c:pt>
                <c:pt idx="1875">
                  <c:v>566.91999999999996</c:v>
                </c:pt>
                <c:pt idx="1876">
                  <c:v>566.91999999999996</c:v>
                </c:pt>
                <c:pt idx="1877">
                  <c:v>566.91999999999996</c:v>
                </c:pt>
                <c:pt idx="1878">
                  <c:v>566.91</c:v>
                </c:pt>
                <c:pt idx="1879">
                  <c:v>566.91</c:v>
                </c:pt>
                <c:pt idx="1880">
                  <c:v>566.91</c:v>
                </c:pt>
                <c:pt idx="1881">
                  <c:v>566.91</c:v>
                </c:pt>
                <c:pt idx="1882">
                  <c:v>566.91</c:v>
                </c:pt>
                <c:pt idx="1883">
                  <c:v>566.91</c:v>
                </c:pt>
                <c:pt idx="1884">
                  <c:v>566.9</c:v>
                </c:pt>
                <c:pt idx="1885">
                  <c:v>566.9</c:v>
                </c:pt>
                <c:pt idx="1886">
                  <c:v>566.9</c:v>
                </c:pt>
                <c:pt idx="1887">
                  <c:v>566.9</c:v>
                </c:pt>
                <c:pt idx="1888">
                  <c:v>566.9</c:v>
                </c:pt>
                <c:pt idx="1889">
                  <c:v>566.9</c:v>
                </c:pt>
                <c:pt idx="1890">
                  <c:v>566.9</c:v>
                </c:pt>
                <c:pt idx="1891">
                  <c:v>566.9</c:v>
                </c:pt>
                <c:pt idx="1892">
                  <c:v>566.89</c:v>
                </c:pt>
                <c:pt idx="1893">
                  <c:v>566.89</c:v>
                </c:pt>
                <c:pt idx="1894">
                  <c:v>566.89</c:v>
                </c:pt>
                <c:pt idx="1895">
                  <c:v>566.89</c:v>
                </c:pt>
                <c:pt idx="1896">
                  <c:v>566.89</c:v>
                </c:pt>
                <c:pt idx="1897">
                  <c:v>566.89</c:v>
                </c:pt>
                <c:pt idx="1898">
                  <c:v>566.89</c:v>
                </c:pt>
                <c:pt idx="1899">
                  <c:v>566.89</c:v>
                </c:pt>
                <c:pt idx="1900">
                  <c:v>566.88</c:v>
                </c:pt>
                <c:pt idx="1901">
                  <c:v>566.88</c:v>
                </c:pt>
                <c:pt idx="1902">
                  <c:v>566.88</c:v>
                </c:pt>
                <c:pt idx="1903">
                  <c:v>566.88</c:v>
                </c:pt>
                <c:pt idx="1904">
                  <c:v>566.88</c:v>
                </c:pt>
                <c:pt idx="1905">
                  <c:v>566.88</c:v>
                </c:pt>
                <c:pt idx="1906">
                  <c:v>566.88</c:v>
                </c:pt>
                <c:pt idx="1907">
                  <c:v>566.88</c:v>
                </c:pt>
                <c:pt idx="1908">
                  <c:v>566.87</c:v>
                </c:pt>
                <c:pt idx="1909">
                  <c:v>566.87</c:v>
                </c:pt>
                <c:pt idx="1910">
                  <c:v>566.87</c:v>
                </c:pt>
                <c:pt idx="1911">
                  <c:v>566.87</c:v>
                </c:pt>
                <c:pt idx="1912">
                  <c:v>566.87</c:v>
                </c:pt>
                <c:pt idx="1913">
                  <c:v>566.87</c:v>
                </c:pt>
                <c:pt idx="1914">
                  <c:v>566.87</c:v>
                </c:pt>
                <c:pt idx="1915">
                  <c:v>566.87</c:v>
                </c:pt>
                <c:pt idx="1916">
                  <c:v>566.87</c:v>
                </c:pt>
                <c:pt idx="1917">
                  <c:v>566.86</c:v>
                </c:pt>
                <c:pt idx="1918">
                  <c:v>566.86</c:v>
                </c:pt>
                <c:pt idx="1919">
                  <c:v>566.86</c:v>
                </c:pt>
                <c:pt idx="1920">
                  <c:v>566.86</c:v>
                </c:pt>
                <c:pt idx="1921">
                  <c:v>566.86</c:v>
                </c:pt>
                <c:pt idx="1922">
                  <c:v>566.86</c:v>
                </c:pt>
                <c:pt idx="1923">
                  <c:v>566.86</c:v>
                </c:pt>
                <c:pt idx="1924">
                  <c:v>566.86</c:v>
                </c:pt>
                <c:pt idx="1925">
                  <c:v>566.85</c:v>
                </c:pt>
                <c:pt idx="1926">
                  <c:v>566.85</c:v>
                </c:pt>
                <c:pt idx="1927">
                  <c:v>566.85</c:v>
                </c:pt>
                <c:pt idx="1928">
                  <c:v>566.85</c:v>
                </c:pt>
                <c:pt idx="1929">
                  <c:v>566.85</c:v>
                </c:pt>
                <c:pt idx="1930">
                  <c:v>566.85</c:v>
                </c:pt>
                <c:pt idx="1931">
                  <c:v>566.85</c:v>
                </c:pt>
                <c:pt idx="1932">
                  <c:v>566.85</c:v>
                </c:pt>
                <c:pt idx="1933">
                  <c:v>566.84</c:v>
                </c:pt>
                <c:pt idx="1934">
                  <c:v>566.84</c:v>
                </c:pt>
                <c:pt idx="1935">
                  <c:v>566.84</c:v>
                </c:pt>
                <c:pt idx="1936">
                  <c:v>566.84</c:v>
                </c:pt>
                <c:pt idx="1937">
                  <c:v>566.84</c:v>
                </c:pt>
                <c:pt idx="1938">
                  <c:v>566.84</c:v>
                </c:pt>
                <c:pt idx="1939">
                  <c:v>566.84</c:v>
                </c:pt>
                <c:pt idx="1940">
                  <c:v>566.83000000000004</c:v>
                </c:pt>
                <c:pt idx="1941">
                  <c:v>566.83000000000004</c:v>
                </c:pt>
                <c:pt idx="1942">
                  <c:v>566.83000000000004</c:v>
                </c:pt>
                <c:pt idx="1943">
                  <c:v>566.83000000000004</c:v>
                </c:pt>
                <c:pt idx="1944">
                  <c:v>566.83000000000004</c:v>
                </c:pt>
                <c:pt idx="1945">
                  <c:v>566.83000000000004</c:v>
                </c:pt>
                <c:pt idx="1946">
                  <c:v>566.83000000000004</c:v>
                </c:pt>
                <c:pt idx="1947">
                  <c:v>566.83000000000004</c:v>
                </c:pt>
                <c:pt idx="1948">
                  <c:v>566.82000000000005</c:v>
                </c:pt>
                <c:pt idx="1949">
                  <c:v>566.82000000000005</c:v>
                </c:pt>
                <c:pt idx="1950">
                  <c:v>566.82000000000005</c:v>
                </c:pt>
                <c:pt idx="1951">
                  <c:v>566.82000000000005</c:v>
                </c:pt>
                <c:pt idx="1952">
                  <c:v>566.82000000000005</c:v>
                </c:pt>
                <c:pt idx="1953">
                  <c:v>566.82000000000005</c:v>
                </c:pt>
                <c:pt idx="1954">
                  <c:v>566.82000000000005</c:v>
                </c:pt>
                <c:pt idx="1955">
                  <c:v>566.79999999999995</c:v>
                </c:pt>
                <c:pt idx="1956">
                  <c:v>566.79999999999995</c:v>
                </c:pt>
                <c:pt idx="1957">
                  <c:v>566.79999999999995</c:v>
                </c:pt>
                <c:pt idx="1958">
                  <c:v>566.79999999999995</c:v>
                </c:pt>
                <c:pt idx="1959">
                  <c:v>566.79999999999995</c:v>
                </c:pt>
                <c:pt idx="1960">
                  <c:v>566.79999999999995</c:v>
                </c:pt>
                <c:pt idx="1961">
                  <c:v>566.79999999999995</c:v>
                </c:pt>
                <c:pt idx="1962">
                  <c:v>566.79</c:v>
                </c:pt>
                <c:pt idx="1963">
                  <c:v>566.79</c:v>
                </c:pt>
                <c:pt idx="1964">
                  <c:v>566.79</c:v>
                </c:pt>
                <c:pt idx="1965">
                  <c:v>566.79</c:v>
                </c:pt>
                <c:pt idx="1966">
                  <c:v>566.79</c:v>
                </c:pt>
                <c:pt idx="1967">
                  <c:v>566.79</c:v>
                </c:pt>
                <c:pt idx="1968">
                  <c:v>566.79</c:v>
                </c:pt>
                <c:pt idx="1969">
                  <c:v>566.78</c:v>
                </c:pt>
                <c:pt idx="1970">
                  <c:v>566.78</c:v>
                </c:pt>
                <c:pt idx="1971">
                  <c:v>566.78</c:v>
                </c:pt>
                <c:pt idx="1972">
                  <c:v>566.78</c:v>
                </c:pt>
                <c:pt idx="1973">
                  <c:v>566.78</c:v>
                </c:pt>
                <c:pt idx="1974">
                  <c:v>566.78</c:v>
                </c:pt>
                <c:pt idx="1975">
                  <c:v>566.78</c:v>
                </c:pt>
                <c:pt idx="1976">
                  <c:v>566.77</c:v>
                </c:pt>
                <c:pt idx="1977">
                  <c:v>566.77</c:v>
                </c:pt>
                <c:pt idx="1978">
                  <c:v>566.77</c:v>
                </c:pt>
                <c:pt idx="1979">
                  <c:v>566.77</c:v>
                </c:pt>
                <c:pt idx="1980">
                  <c:v>566.77</c:v>
                </c:pt>
                <c:pt idx="1981">
                  <c:v>566.77</c:v>
                </c:pt>
                <c:pt idx="1982">
                  <c:v>566.77</c:v>
                </c:pt>
                <c:pt idx="1983">
                  <c:v>566.77</c:v>
                </c:pt>
                <c:pt idx="1984">
                  <c:v>566.77</c:v>
                </c:pt>
                <c:pt idx="1985">
                  <c:v>566.76</c:v>
                </c:pt>
                <c:pt idx="1986">
                  <c:v>566.76</c:v>
                </c:pt>
                <c:pt idx="1987">
                  <c:v>566.76</c:v>
                </c:pt>
                <c:pt idx="1988">
                  <c:v>566.76</c:v>
                </c:pt>
                <c:pt idx="1989">
                  <c:v>566.76</c:v>
                </c:pt>
                <c:pt idx="1990">
                  <c:v>566.76</c:v>
                </c:pt>
                <c:pt idx="1991">
                  <c:v>566.76</c:v>
                </c:pt>
                <c:pt idx="1992">
                  <c:v>566.76</c:v>
                </c:pt>
                <c:pt idx="1993">
                  <c:v>566.76</c:v>
                </c:pt>
                <c:pt idx="1994">
                  <c:v>566.75</c:v>
                </c:pt>
                <c:pt idx="1995">
                  <c:v>566.75</c:v>
                </c:pt>
                <c:pt idx="1996">
                  <c:v>566.75</c:v>
                </c:pt>
                <c:pt idx="1997">
                  <c:v>566.75</c:v>
                </c:pt>
                <c:pt idx="1998">
                  <c:v>566.75</c:v>
                </c:pt>
                <c:pt idx="1999">
                  <c:v>566.75</c:v>
                </c:pt>
                <c:pt idx="2000">
                  <c:v>566.75</c:v>
                </c:pt>
                <c:pt idx="2001">
                  <c:v>566.75</c:v>
                </c:pt>
                <c:pt idx="2002">
                  <c:v>566.75</c:v>
                </c:pt>
                <c:pt idx="2003">
                  <c:v>566.75</c:v>
                </c:pt>
                <c:pt idx="2004">
                  <c:v>566.74</c:v>
                </c:pt>
                <c:pt idx="2005">
                  <c:v>566.74</c:v>
                </c:pt>
                <c:pt idx="2006">
                  <c:v>566.74</c:v>
                </c:pt>
                <c:pt idx="2007">
                  <c:v>566.74</c:v>
                </c:pt>
                <c:pt idx="2008">
                  <c:v>566.74</c:v>
                </c:pt>
                <c:pt idx="2009">
                  <c:v>566.74</c:v>
                </c:pt>
                <c:pt idx="2010">
                  <c:v>566.74</c:v>
                </c:pt>
                <c:pt idx="2011">
                  <c:v>566.74</c:v>
                </c:pt>
                <c:pt idx="2012">
                  <c:v>566.74</c:v>
                </c:pt>
                <c:pt idx="2013">
                  <c:v>566.74</c:v>
                </c:pt>
                <c:pt idx="2014">
                  <c:v>566.74</c:v>
                </c:pt>
                <c:pt idx="2015">
                  <c:v>566.73</c:v>
                </c:pt>
                <c:pt idx="2016">
                  <c:v>566.73</c:v>
                </c:pt>
                <c:pt idx="2017">
                  <c:v>566.73</c:v>
                </c:pt>
                <c:pt idx="2018">
                  <c:v>566.73</c:v>
                </c:pt>
                <c:pt idx="2019">
                  <c:v>566.73</c:v>
                </c:pt>
                <c:pt idx="2020">
                  <c:v>566.73</c:v>
                </c:pt>
                <c:pt idx="2021">
                  <c:v>566.73</c:v>
                </c:pt>
                <c:pt idx="2022">
                  <c:v>566.73</c:v>
                </c:pt>
                <c:pt idx="2023">
                  <c:v>566.73</c:v>
                </c:pt>
                <c:pt idx="2024">
                  <c:v>566.73</c:v>
                </c:pt>
                <c:pt idx="2025">
                  <c:v>566.73</c:v>
                </c:pt>
                <c:pt idx="2026">
                  <c:v>566.73</c:v>
                </c:pt>
                <c:pt idx="2027">
                  <c:v>566.72</c:v>
                </c:pt>
                <c:pt idx="2028">
                  <c:v>566.72</c:v>
                </c:pt>
                <c:pt idx="2029">
                  <c:v>566.72</c:v>
                </c:pt>
                <c:pt idx="2030">
                  <c:v>566.72</c:v>
                </c:pt>
                <c:pt idx="2031">
                  <c:v>566.72</c:v>
                </c:pt>
                <c:pt idx="2032">
                  <c:v>566.72</c:v>
                </c:pt>
                <c:pt idx="2033">
                  <c:v>566.72</c:v>
                </c:pt>
                <c:pt idx="2034">
                  <c:v>566.72</c:v>
                </c:pt>
                <c:pt idx="2035">
                  <c:v>566.72</c:v>
                </c:pt>
                <c:pt idx="2036">
                  <c:v>566.72</c:v>
                </c:pt>
                <c:pt idx="2037">
                  <c:v>566.72</c:v>
                </c:pt>
                <c:pt idx="2038">
                  <c:v>566.72</c:v>
                </c:pt>
                <c:pt idx="2039">
                  <c:v>566.72</c:v>
                </c:pt>
                <c:pt idx="2040">
                  <c:v>566.71</c:v>
                </c:pt>
                <c:pt idx="2041">
                  <c:v>566.71</c:v>
                </c:pt>
                <c:pt idx="2042">
                  <c:v>566.71</c:v>
                </c:pt>
                <c:pt idx="2043">
                  <c:v>566.71</c:v>
                </c:pt>
                <c:pt idx="2044">
                  <c:v>566.71</c:v>
                </c:pt>
                <c:pt idx="2045">
                  <c:v>566.71</c:v>
                </c:pt>
                <c:pt idx="2046">
                  <c:v>566.71</c:v>
                </c:pt>
                <c:pt idx="2047">
                  <c:v>566.71</c:v>
                </c:pt>
                <c:pt idx="2048">
                  <c:v>566.71</c:v>
                </c:pt>
                <c:pt idx="2049">
                  <c:v>566.71</c:v>
                </c:pt>
                <c:pt idx="2050">
                  <c:v>566.71</c:v>
                </c:pt>
                <c:pt idx="2051">
                  <c:v>566.71</c:v>
                </c:pt>
                <c:pt idx="2052">
                  <c:v>566.71</c:v>
                </c:pt>
                <c:pt idx="2053">
                  <c:v>566.71</c:v>
                </c:pt>
                <c:pt idx="2054">
                  <c:v>566.70000000000005</c:v>
                </c:pt>
                <c:pt idx="2055">
                  <c:v>566.70000000000005</c:v>
                </c:pt>
                <c:pt idx="2056">
                  <c:v>566.70000000000005</c:v>
                </c:pt>
                <c:pt idx="2057">
                  <c:v>566.70000000000005</c:v>
                </c:pt>
                <c:pt idx="2058">
                  <c:v>566.70000000000005</c:v>
                </c:pt>
                <c:pt idx="2059">
                  <c:v>566.70000000000005</c:v>
                </c:pt>
                <c:pt idx="2060">
                  <c:v>566.70000000000005</c:v>
                </c:pt>
                <c:pt idx="2061">
                  <c:v>566.70000000000005</c:v>
                </c:pt>
                <c:pt idx="2062">
                  <c:v>566.70000000000005</c:v>
                </c:pt>
                <c:pt idx="2063">
                  <c:v>566.70000000000005</c:v>
                </c:pt>
                <c:pt idx="2064">
                  <c:v>566.70000000000005</c:v>
                </c:pt>
                <c:pt idx="2065">
                  <c:v>566.70000000000005</c:v>
                </c:pt>
                <c:pt idx="2066">
                  <c:v>566.69000000000005</c:v>
                </c:pt>
                <c:pt idx="2067">
                  <c:v>566.69000000000005</c:v>
                </c:pt>
                <c:pt idx="2068">
                  <c:v>566.69000000000005</c:v>
                </c:pt>
                <c:pt idx="2069">
                  <c:v>566.69000000000005</c:v>
                </c:pt>
                <c:pt idx="2070">
                  <c:v>566.69000000000005</c:v>
                </c:pt>
                <c:pt idx="2071">
                  <c:v>566.69000000000005</c:v>
                </c:pt>
                <c:pt idx="2072">
                  <c:v>566.69000000000005</c:v>
                </c:pt>
                <c:pt idx="2073">
                  <c:v>566.69000000000005</c:v>
                </c:pt>
                <c:pt idx="2074">
                  <c:v>566.69000000000005</c:v>
                </c:pt>
                <c:pt idx="2075">
                  <c:v>566.69000000000005</c:v>
                </c:pt>
                <c:pt idx="2076">
                  <c:v>566.69000000000005</c:v>
                </c:pt>
                <c:pt idx="2077">
                  <c:v>566.69000000000005</c:v>
                </c:pt>
                <c:pt idx="2078">
                  <c:v>566.67999999999995</c:v>
                </c:pt>
                <c:pt idx="2079">
                  <c:v>566.67999999999995</c:v>
                </c:pt>
                <c:pt idx="2080">
                  <c:v>566.67999999999995</c:v>
                </c:pt>
                <c:pt idx="2081">
                  <c:v>566.67999999999995</c:v>
                </c:pt>
                <c:pt idx="2082">
                  <c:v>566.67999999999995</c:v>
                </c:pt>
                <c:pt idx="2083">
                  <c:v>566.67999999999995</c:v>
                </c:pt>
                <c:pt idx="2084">
                  <c:v>566.67999999999995</c:v>
                </c:pt>
                <c:pt idx="2085">
                  <c:v>566.67999999999995</c:v>
                </c:pt>
                <c:pt idx="2086">
                  <c:v>566.67999999999995</c:v>
                </c:pt>
                <c:pt idx="2087">
                  <c:v>566.67999999999995</c:v>
                </c:pt>
                <c:pt idx="2088">
                  <c:v>566.67999999999995</c:v>
                </c:pt>
                <c:pt idx="2089">
                  <c:v>566.67999999999995</c:v>
                </c:pt>
                <c:pt idx="2090">
                  <c:v>566.67999999999995</c:v>
                </c:pt>
                <c:pt idx="2091">
                  <c:v>566.67999999999995</c:v>
                </c:pt>
                <c:pt idx="2092">
                  <c:v>566.66999999999996</c:v>
                </c:pt>
                <c:pt idx="2093">
                  <c:v>566.66999999999996</c:v>
                </c:pt>
                <c:pt idx="2094">
                  <c:v>566.66999999999996</c:v>
                </c:pt>
                <c:pt idx="2095">
                  <c:v>566.66999999999996</c:v>
                </c:pt>
                <c:pt idx="2096">
                  <c:v>566.66999999999996</c:v>
                </c:pt>
                <c:pt idx="2097">
                  <c:v>566.66999999999996</c:v>
                </c:pt>
                <c:pt idx="2098">
                  <c:v>566.66999999999996</c:v>
                </c:pt>
                <c:pt idx="2099">
                  <c:v>566.66999999999996</c:v>
                </c:pt>
                <c:pt idx="2100">
                  <c:v>566.66999999999996</c:v>
                </c:pt>
                <c:pt idx="2101">
                  <c:v>566.66999999999996</c:v>
                </c:pt>
                <c:pt idx="2102">
                  <c:v>566.66999999999996</c:v>
                </c:pt>
                <c:pt idx="2103">
                  <c:v>566.66999999999996</c:v>
                </c:pt>
                <c:pt idx="2104">
                  <c:v>566.66999999999996</c:v>
                </c:pt>
                <c:pt idx="2105">
                  <c:v>566.66999999999996</c:v>
                </c:pt>
                <c:pt idx="2106">
                  <c:v>566.66</c:v>
                </c:pt>
                <c:pt idx="2107">
                  <c:v>566.66</c:v>
                </c:pt>
                <c:pt idx="2108">
                  <c:v>566.66</c:v>
                </c:pt>
                <c:pt idx="2109">
                  <c:v>566.66</c:v>
                </c:pt>
                <c:pt idx="2110">
                  <c:v>566.66</c:v>
                </c:pt>
                <c:pt idx="2111">
                  <c:v>566.66</c:v>
                </c:pt>
                <c:pt idx="2112">
                  <c:v>566.66</c:v>
                </c:pt>
                <c:pt idx="2113">
                  <c:v>566.66</c:v>
                </c:pt>
                <c:pt idx="2114">
                  <c:v>566.66</c:v>
                </c:pt>
                <c:pt idx="2115">
                  <c:v>566.66</c:v>
                </c:pt>
                <c:pt idx="2116">
                  <c:v>566.66</c:v>
                </c:pt>
                <c:pt idx="2117">
                  <c:v>566.66</c:v>
                </c:pt>
                <c:pt idx="2118">
                  <c:v>566.66</c:v>
                </c:pt>
                <c:pt idx="2119">
                  <c:v>566.66</c:v>
                </c:pt>
                <c:pt idx="2120">
                  <c:v>566.65</c:v>
                </c:pt>
                <c:pt idx="2121">
                  <c:v>566.65</c:v>
                </c:pt>
                <c:pt idx="2122">
                  <c:v>566.65</c:v>
                </c:pt>
                <c:pt idx="2123">
                  <c:v>566.65</c:v>
                </c:pt>
                <c:pt idx="2124">
                  <c:v>566.65</c:v>
                </c:pt>
                <c:pt idx="2125">
                  <c:v>566.65</c:v>
                </c:pt>
                <c:pt idx="2126">
                  <c:v>566.65</c:v>
                </c:pt>
                <c:pt idx="2127">
                  <c:v>566.65</c:v>
                </c:pt>
                <c:pt idx="2128">
                  <c:v>566.65</c:v>
                </c:pt>
                <c:pt idx="2129">
                  <c:v>566.65</c:v>
                </c:pt>
                <c:pt idx="2130">
                  <c:v>566.65</c:v>
                </c:pt>
                <c:pt idx="2131">
                  <c:v>566.65</c:v>
                </c:pt>
                <c:pt idx="2132">
                  <c:v>566.65</c:v>
                </c:pt>
                <c:pt idx="2133">
                  <c:v>566.64</c:v>
                </c:pt>
                <c:pt idx="2134">
                  <c:v>566.64</c:v>
                </c:pt>
                <c:pt idx="2135">
                  <c:v>566.64</c:v>
                </c:pt>
                <c:pt idx="2136">
                  <c:v>566.64</c:v>
                </c:pt>
                <c:pt idx="2137">
                  <c:v>566.64</c:v>
                </c:pt>
                <c:pt idx="2138">
                  <c:v>566.64</c:v>
                </c:pt>
                <c:pt idx="2139">
                  <c:v>566.64</c:v>
                </c:pt>
                <c:pt idx="2140">
                  <c:v>566.64</c:v>
                </c:pt>
                <c:pt idx="2141">
                  <c:v>566.64</c:v>
                </c:pt>
                <c:pt idx="2142">
                  <c:v>566.64</c:v>
                </c:pt>
                <c:pt idx="2143">
                  <c:v>566.64</c:v>
                </c:pt>
                <c:pt idx="2144">
                  <c:v>566.64</c:v>
                </c:pt>
                <c:pt idx="2145">
                  <c:v>566.64</c:v>
                </c:pt>
                <c:pt idx="2146">
                  <c:v>566.64</c:v>
                </c:pt>
                <c:pt idx="2147">
                  <c:v>566.64</c:v>
                </c:pt>
                <c:pt idx="2148">
                  <c:v>566.63</c:v>
                </c:pt>
                <c:pt idx="2149">
                  <c:v>566.63</c:v>
                </c:pt>
                <c:pt idx="2150">
                  <c:v>566.63</c:v>
                </c:pt>
                <c:pt idx="2151">
                  <c:v>566.63</c:v>
                </c:pt>
                <c:pt idx="2152">
                  <c:v>566.63</c:v>
                </c:pt>
                <c:pt idx="2153">
                  <c:v>566.63</c:v>
                </c:pt>
                <c:pt idx="2154">
                  <c:v>566.63</c:v>
                </c:pt>
                <c:pt idx="2155">
                  <c:v>566.63</c:v>
                </c:pt>
                <c:pt idx="2156">
                  <c:v>566.63</c:v>
                </c:pt>
                <c:pt idx="2157">
                  <c:v>566.63</c:v>
                </c:pt>
                <c:pt idx="2158">
                  <c:v>566.63</c:v>
                </c:pt>
                <c:pt idx="2159">
                  <c:v>566.63</c:v>
                </c:pt>
                <c:pt idx="2160">
                  <c:v>566.63</c:v>
                </c:pt>
                <c:pt idx="2161">
                  <c:v>566.63</c:v>
                </c:pt>
                <c:pt idx="2162">
                  <c:v>566.63</c:v>
                </c:pt>
                <c:pt idx="2163">
                  <c:v>566.62</c:v>
                </c:pt>
                <c:pt idx="2164">
                  <c:v>566.62</c:v>
                </c:pt>
                <c:pt idx="2165">
                  <c:v>566.62</c:v>
                </c:pt>
                <c:pt idx="2166">
                  <c:v>566.62</c:v>
                </c:pt>
                <c:pt idx="2167">
                  <c:v>566.62</c:v>
                </c:pt>
                <c:pt idx="2168">
                  <c:v>566.62</c:v>
                </c:pt>
                <c:pt idx="2169">
                  <c:v>566.62</c:v>
                </c:pt>
                <c:pt idx="2170">
                  <c:v>566.62</c:v>
                </c:pt>
                <c:pt idx="2171">
                  <c:v>566.62</c:v>
                </c:pt>
                <c:pt idx="2172">
                  <c:v>566.62</c:v>
                </c:pt>
                <c:pt idx="2173">
                  <c:v>566.62</c:v>
                </c:pt>
                <c:pt idx="2174">
                  <c:v>566.62</c:v>
                </c:pt>
                <c:pt idx="2175">
                  <c:v>566.62</c:v>
                </c:pt>
                <c:pt idx="2176">
                  <c:v>566.62</c:v>
                </c:pt>
                <c:pt idx="2177">
                  <c:v>566.62</c:v>
                </c:pt>
                <c:pt idx="2178">
                  <c:v>566.62</c:v>
                </c:pt>
                <c:pt idx="2179">
                  <c:v>566.61</c:v>
                </c:pt>
                <c:pt idx="2180">
                  <c:v>566.61</c:v>
                </c:pt>
                <c:pt idx="2181">
                  <c:v>566.61</c:v>
                </c:pt>
                <c:pt idx="2182">
                  <c:v>566.61</c:v>
                </c:pt>
                <c:pt idx="2183">
                  <c:v>566.61</c:v>
                </c:pt>
                <c:pt idx="2184">
                  <c:v>566.61</c:v>
                </c:pt>
                <c:pt idx="2185">
                  <c:v>566.61</c:v>
                </c:pt>
                <c:pt idx="2186">
                  <c:v>566.61</c:v>
                </c:pt>
                <c:pt idx="2187">
                  <c:v>566.61</c:v>
                </c:pt>
                <c:pt idx="2188">
                  <c:v>566.61</c:v>
                </c:pt>
                <c:pt idx="2189">
                  <c:v>566.61</c:v>
                </c:pt>
                <c:pt idx="2190">
                  <c:v>566.61</c:v>
                </c:pt>
                <c:pt idx="2191">
                  <c:v>566.61</c:v>
                </c:pt>
                <c:pt idx="2192">
                  <c:v>566.61</c:v>
                </c:pt>
                <c:pt idx="2193">
                  <c:v>566.61</c:v>
                </c:pt>
                <c:pt idx="2194">
                  <c:v>566.61</c:v>
                </c:pt>
                <c:pt idx="2195">
                  <c:v>566.61</c:v>
                </c:pt>
                <c:pt idx="2196">
                  <c:v>566.61</c:v>
                </c:pt>
                <c:pt idx="2197">
                  <c:v>566.6</c:v>
                </c:pt>
                <c:pt idx="2198">
                  <c:v>566.6</c:v>
                </c:pt>
                <c:pt idx="2199">
                  <c:v>566.6</c:v>
                </c:pt>
                <c:pt idx="2200">
                  <c:v>566.6</c:v>
                </c:pt>
                <c:pt idx="2201">
                  <c:v>566.6</c:v>
                </c:pt>
                <c:pt idx="2202">
                  <c:v>566.6</c:v>
                </c:pt>
                <c:pt idx="2203">
                  <c:v>566.6</c:v>
                </c:pt>
                <c:pt idx="2204">
                  <c:v>566.6</c:v>
                </c:pt>
                <c:pt idx="2205">
                  <c:v>566.6</c:v>
                </c:pt>
                <c:pt idx="2206">
                  <c:v>566.6</c:v>
                </c:pt>
                <c:pt idx="2207">
                  <c:v>566.6</c:v>
                </c:pt>
                <c:pt idx="2208">
                  <c:v>566.6</c:v>
                </c:pt>
                <c:pt idx="2209">
                  <c:v>566.6</c:v>
                </c:pt>
                <c:pt idx="2210">
                  <c:v>566.6</c:v>
                </c:pt>
                <c:pt idx="2211">
                  <c:v>566.6</c:v>
                </c:pt>
                <c:pt idx="2212">
                  <c:v>566.6</c:v>
                </c:pt>
                <c:pt idx="2213">
                  <c:v>566.6</c:v>
                </c:pt>
                <c:pt idx="2214">
                  <c:v>566.6</c:v>
                </c:pt>
                <c:pt idx="2215">
                  <c:v>566.6</c:v>
                </c:pt>
                <c:pt idx="2216">
                  <c:v>566.6</c:v>
                </c:pt>
                <c:pt idx="2217">
                  <c:v>566.6</c:v>
                </c:pt>
                <c:pt idx="2218">
                  <c:v>566.59</c:v>
                </c:pt>
                <c:pt idx="2219">
                  <c:v>566.59</c:v>
                </c:pt>
                <c:pt idx="2220">
                  <c:v>566.59</c:v>
                </c:pt>
                <c:pt idx="2221">
                  <c:v>566.59</c:v>
                </c:pt>
                <c:pt idx="2222">
                  <c:v>566.59</c:v>
                </c:pt>
                <c:pt idx="2223">
                  <c:v>566.59</c:v>
                </c:pt>
                <c:pt idx="2224">
                  <c:v>566.59</c:v>
                </c:pt>
                <c:pt idx="2225">
                  <c:v>566.59</c:v>
                </c:pt>
                <c:pt idx="2226">
                  <c:v>566.59</c:v>
                </c:pt>
                <c:pt idx="2227">
                  <c:v>566.59</c:v>
                </c:pt>
                <c:pt idx="2228">
                  <c:v>566.59</c:v>
                </c:pt>
                <c:pt idx="2229">
                  <c:v>566.59</c:v>
                </c:pt>
                <c:pt idx="2230">
                  <c:v>566.59</c:v>
                </c:pt>
                <c:pt idx="2231">
                  <c:v>566.59</c:v>
                </c:pt>
                <c:pt idx="2232">
                  <c:v>566.59</c:v>
                </c:pt>
                <c:pt idx="2233">
                  <c:v>566.59</c:v>
                </c:pt>
                <c:pt idx="2234">
                  <c:v>566.59</c:v>
                </c:pt>
                <c:pt idx="2235">
                  <c:v>566.59</c:v>
                </c:pt>
                <c:pt idx="2236">
                  <c:v>566.59</c:v>
                </c:pt>
                <c:pt idx="2237">
                  <c:v>566.59</c:v>
                </c:pt>
                <c:pt idx="2238">
                  <c:v>566.59</c:v>
                </c:pt>
                <c:pt idx="2239">
                  <c:v>566.59</c:v>
                </c:pt>
                <c:pt idx="2240">
                  <c:v>566.59</c:v>
                </c:pt>
                <c:pt idx="2241">
                  <c:v>566.58000000000004</c:v>
                </c:pt>
                <c:pt idx="2242">
                  <c:v>566.58000000000004</c:v>
                </c:pt>
                <c:pt idx="2243">
                  <c:v>566.58000000000004</c:v>
                </c:pt>
                <c:pt idx="2244">
                  <c:v>566.58000000000004</c:v>
                </c:pt>
                <c:pt idx="2245">
                  <c:v>566.58000000000004</c:v>
                </c:pt>
                <c:pt idx="2246">
                  <c:v>566.58000000000004</c:v>
                </c:pt>
                <c:pt idx="2247">
                  <c:v>566.58000000000004</c:v>
                </c:pt>
                <c:pt idx="2248">
                  <c:v>566.58000000000004</c:v>
                </c:pt>
                <c:pt idx="2249">
                  <c:v>566.58000000000004</c:v>
                </c:pt>
                <c:pt idx="2250">
                  <c:v>566.58000000000004</c:v>
                </c:pt>
                <c:pt idx="2251">
                  <c:v>566.58000000000004</c:v>
                </c:pt>
                <c:pt idx="2252">
                  <c:v>566.58000000000004</c:v>
                </c:pt>
                <c:pt idx="2253">
                  <c:v>566.58000000000004</c:v>
                </c:pt>
                <c:pt idx="2254">
                  <c:v>566.58000000000004</c:v>
                </c:pt>
                <c:pt idx="2255">
                  <c:v>566.58000000000004</c:v>
                </c:pt>
                <c:pt idx="2256">
                  <c:v>566.58000000000004</c:v>
                </c:pt>
                <c:pt idx="2257">
                  <c:v>566.58000000000004</c:v>
                </c:pt>
                <c:pt idx="2258">
                  <c:v>566.58000000000004</c:v>
                </c:pt>
                <c:pt idx="2259">
                  <c:v>566.58000000000004</c:v>
                </c:pt>
                <c:pt idx="2260">
                  <c:v>566.58000000000004</c:v>
                </c:pt>
                <c:pt idx="2261">
                  <c:v>566.58000000000004</c:v>
                </c:pt>
                <c:pt idx="2262">
                  <c:v>566.58000000000004</c:v>
                </c:pt>
                <c:pt idx="2263">
                  <c:v>566.58000000000004</c:v>
                </c:pt>
                <c:pt idx="2264">
                  <c:v>566.58000000000004</c:v>
                </c:pt>
                <c:pt idx="2265">
                  <c:v>566.57000000000005</c:v>
                </c:pt>
                <c:pt idx="2266">
                  <c:v>566.57000000000005</c:v>
                </c:pt>
                <c:pt idx="2267">
                  <c:v>566.57000000000005</c:v>
                </c:pt>
                <c:pt idx="2268">
                  <c:v>566.57000000000005</c:v>
                </c:pt>
                <c:pt idx="2269">
                  <c:v>566.57000000000005</c:v>
                </c:pt>
                <c:pt idx="2270">
                  <c:v>566.57000000000005</c:v>
                </c:pt>
                <c:pt idx="2271">
                  <c:v>566.57000000000005</c:v>
                </c:pt>
                <c:pt idx="2272">
                  <c:v>566.57000000000005</c:v>
                </c:pt>
                <c:pt idx="2273">
                  <c:v>566.57000000000005</c:v>
                </c:pt>
                <c:pt idx="2274">
                  <c:v>566.57000000000005</c:v>
                </c:pt>
                <c:pt idx="2275">
                  <c:v>566.57000000000005</c:v>
                </c:pt>
                <c:pt idx="2276">
                  <c:v>566.57000000000005</c:v>
                </c:pt>
                <c:pt idx="2277">
                  <c:v>566.57000000000005</c:v>
                </c:pt>
                <c:pt idx="2278">
                  <c:v>566.57000000000005</c:v>
                </c:pt>
                <c:pt idx="2279">
                  <c:v>566.57000000000005</c:v>
                </c:pt>
                <c:pt idx="2280">
                  <c:v>566.55999999999995</c:v>
                </c:pt>
                <c:pt idx="2281">
                  <c:v>566.55999999999995</c:v>
                </c:pt>
                <c:pt idx="2282">
                  <c:v>566.55999999999995</c:v>
                </c:pt>
                <c:pt idx="2283">
                  <c:v>566.55999999999995</c:v>
                </c:pt>
                <c:pt idx="2284">
                  <c:v>566.55999999999995</c:v>
                </c:pt>
                <c:pt idx="2285">
                  <c:v>566.55999999999995</c:v>
                </c:pt>
                <c:pt idx="2286">
                  <c:v>566.55999999999995</c:v>
                </c:pt>
                <c:pt idx="2287">
                  <c:v>566.55999999999995</c:v>
                </c:pt>
                <c:pt idx="2288">
                  <c:v>566.55999999999995</c:v>
                </c:pt>
                <c:pt idx="2289">
                  <c:v>566.55999999999995</c:v>
                </c:pt>
                <c:pt idx="2290">
                  <c:v>566.55999999999995</c:v>
                </c:pt>
                <c:pt idx="2291">
                  <c:v>566.55999999999995</c:v>
                </c:pt>
                <c:pt idx="2292">
                  <c:v>566.55999999999995</c:v>
                </c:pt>
                <c:pt idx="2293">
                  <c:v>566.55999999999995</c:v>
                </c:pt>
                <c:pt idx="2294">
                  <c:v>566.55999999999995</c:v>
                </c:pt>
                <c:pt idx="2295">
                  <c:v>566.55999999999995</c:v>
                </c:pt>
                <c:pt idx="2296">
                  <c:v>566.55999999999995</c:v>
                </c:pt>
                <c:pt idx="2297">
                  <c:v>566.55999999999995</c:v>
                </c:pt>
                <c:pt idx="2298">
                  <c:v>566.55999999999995</c:v>
                </c:pt>
                <c:pt idx="2299">
                  <c:v>566.55999999999995</c:v>
                </c:pt>
                <c:pt idx="2300">
                  <c:v>566.55999999999995</c:v>
                </c:pt>
                <c:pt idx="2301">
                  <c:v>566.55999999999995</c:v>
                </c:pt>
                <c:pt idx="2302">
                  <c:v>566.55999999999995</c:v>
                </c:pt>
                <c:pt idx="2303">
                  <c:v>566.54999999999995</c:v>
                </c:pt>
                <c:pt idx="2304">
                  <c:v>566.54999999999995</c:v>
                </c:pt>
                <c:pt idx="2305">
                  <c:v>566.54999999999995</c:v>
                </c:pt>
                <c:pt idx="2306">
                  <c:v>566.54999999999995</c:v>
                </c:pt>
                <c:pt idx="2307">
                  <c:v>566.54999999999995</c:v>
                </c:pt>
                <c:pt idx="2308">
                  <c:v>566.54999999999995</c:v>
                </c:pt>
                <c:pt idx="2309">
                  <c:v>566.54999999999995</c:v>
                </c:pt>
                <c:pt idx="2310">
                  <c:v>566.54999999999995</c:v>
                </c:pt>
                <c:pt idx="2311">
                  <c:v>566.54999999999995</c:v>
                </c:pt>
                <c:pt idx="2312">
                  <c:v>566.54999999999995</c:v>
                </c:pt>
                <c:pt idx="2313">
                  <c:v>566.54999999999995</c:v>
                </c:pt>
                <c:pt idx="2314">
                  <c:v>566.54999999999995</c:v>
                </c:pt>
                <c:pt idx="2315">
                  <c:v>566.54999999999995</c:v>
                </c:pt>
                <c:pt idx="2316">
                  <c:v>566.54999999999995</c:v>
                </c:pt>
                <c:pt idx="2317">
                  <c:v>566.54999999999995</c:v>
                </c:pt>
                <c:pt idx="2318">
                  <c:v>566.54999999999995</c:v>
                </c:pt>
                <c:pt idx="2319">
                  <c:v>566.54999999999995</c:v>
                </c:pt>
                <c:pt idx="2320">
                  <c:v>566.54999999999995</c:v>
                </c:pt>
                <c:pt idx="2321">
                  <c:v>566.54999999999995</c:v>
                </c:pt>
                <c:pt idx="2322">
                  <c:v>566.54999999999995</c:v>
                </c:pt>
                <c:pt idx="2323">
                  <c:v>566.54999999999995</c:v>
                </c:pt>
                <c:pt idx="2324">
                  <c:v>566.54999999999995</c:v>
                </c:pt>
                <c:pt idx="2325">
                  <c:v>566.54999999999995</c:v>
                </c:pt>
                <c:pt idx="2326">
                  <c:v>566.54999999999995</c:v>
                </c:pt>
                <c:pt idx="2327">
                  <c:v>566.54999999999995</c:v>
                </c:pt>
                <c:pt idx="2328">
                  <c:v>566.54999999999995</c:v>
                </c:pt>
                <c:pt idx="2329">
                  <c:v>566.54999999999995</c:v>
                </c:pt>
                <c:pt idx="2330">
                  <c:v>566.54999999999995</c:v>
                </c:pt>
                <c:pt idx="2331">
                  <c:v>566.54999999999995</c:v>
                </c:pt>
                <c:pt idx="2332">
                  <c:v>566.54999999999995</c:v>
                </c:pt>
                <c:pt idx="2333">
                  <c:v>566.54999999999995</c:v>
                </c:pt>
                <c:pt idx="2334">
                  <c:v>566.54</c:v>
                </c:pt>
                <c:pt idx="2335">
                  <c:v>566.54</c:v>
                </c:pt>
                <c:pt idx="2336">
                  <c:v>566.54</c:v>
                </c:pt>
                <c:pt idx="2337">
                  <c:v>566.54</c:v>
                </c:pt>
                <c:pt idx="2338">
                  <c:v>566.54</c:v>
                </c:pt>
                <c:pt idx="2339">
                  <c:v>566.54</c:v>
                </c:pt>
                <c:pt idx="2340">
                  <c:v>566.54</c:v>
                </c:pt>
                <c:pt idx="2341">
                  <c:v>566.54</c:v>
                </c:pt>
                <c:pt idx="2342">
                  <c:v>566.54</c:v>
                </c:pt>
                <c:pt idx="2343">
                  <c:v>566.54</c:v>
                </c:pt>
                <c:pt idx="2344">
                  <c:v>566.54</c:v>
                </c:pt>
                <c:pt idx="2345">
                  <c:v>566.54</c:v>
                </c:pt>
                <c:pt idx="2346">
                  <c:v>566.54</c:v>
                </c:pt>
                <c:pt idx="2347">
                  <c:v>566.54</c:v>
                </c:pt>
                <c:pt idx="2348">
                  <c:v>566.54</c:v>
                </c:pt>
                <c:pt idx="2349">
                  <c:v>566.54</c:v>
                </c:pt>
                <c:pt idx="2350">
                  <c:v>566.54</c:v>
                </c:pt>
                <c:pt idx="2351">
                  <c:v>566.54</c:v>
                </c:pt>
                <c:pt idx="2352">
                  <c:v>566.54</c:v>
                </c:pt>
                <c:pt idx="2353">
                  <c:v>566.54</c:v>
                </c:pt>
                <c:pt idx="2354">
                  <c:v>566.54</c:v>
                </c:pt>
                <c:pt idx="2355">
                  <c:v>566.54</c:v>
                </c:pt>
                <c:pt idx="2356">
                  <c:v>566.54</c:v>
                </c:pt>
                <c:pt idx="2357">
                  <c:v>566.54</c:v>
                </c:pt>
                <c:pt idx="2358">
                  <c:v>566.54</c:v>
                </c:pt>
                <c:pt idx="2359">
                  <c:v>566.54</c:v>
                </c:pt>
                <c:pt idx="2360">
                  <c:v>566.54</c:v>
                </c:pt>
                <c:pt idx="2361">
                  <c:v>566.54</c:v>
                </c:pt>
                <c:pt idx="2362">
                  <c:v>566.53</c:v>
                </c:pt>
                <c:pt idx="2363">
                  <c:v>566.53</c:v>
                </c:pt>
                <c:pt idx="2364">
                  <c:v>566.53</c:v>
                </c:pt>
                <c:pt idx="2365">
                  <c:v>566.53</c:v>
                </c:pt>
                <c:pt idx="2366">
                  <c:v>566.53</c:v>
                </c:pt>
                <c:pt idx="2367">
                  <c:v>566.53</c:v>
                </c:pt>
                <c:pt idx="2368">
                  <c:v>566.53</c:v>
                </c:pt>
                <c:pt idx="2369">
                  <c:v>566.53</c:v>
                </c:pt>
                <c:pt idx="2370">
                  <c:v>566.53</c:v>
                </c:pt>
                <c:pt idx="2371">
                  <c:v>566.53</c:v>
                </c:pt>
                <c:pt idx="2372">
                  <c:v>566.53</c:v>
                </c:pt>
                <c:pt idx="2373">
                  <c:v>566.53</c:v>
                </c:pt>
                <c:pt idx="2374">
                  <c:v>566.53</c:v>
                </c:pt>
                <c:pt idx="2375">
                  <c:v>566.53</c:v>
                </c:pt>
                <c:pt idx="2376">
                  <c:v>566.53</c:v>
                </c:pt>
                <c:pt idx="2377">
                  <c:v>566.53</c:v>
                </c:pt>
                <c:pt idx="2378">
                  <c:v>566.53</c:v>
                </c:pt>
                <c:pt idx="2379">
                  <c:v>566.53</c:v>
                </c:pt>
                <c:pt idx="2380">
                  <c:v>566.53</c:v>
                </c:pt>
                <c:pt idx="2381">
                  <c:v>566.53</c:v>
                </c:pt>
                <c:pt idx="2382">
                  <c:v>566.53</c:v>
                </c:pt>
                <c:pt idx="2383">
                  <c:v>566.53</c:v>
                </c:pt>
                <c:pt idx="2384">
                  <c:v>566.53</c:v>
                </c:pt>
                <c:pt idx="2385">
                  <c:v>566.53</c:v>
                </c:pt>
                <c:pt idx="2386">
                  <c:v>566.53</c:v>
                </c:pt>
                <c:pt idx="2387">
                  <c:v>566.53</c:v>
                </c:pt>
                <c:pt idx="2388">
                  <c:v>566.53</c:v>
                </c:pt>
                <c:pt idx="2389">
                  <c:v>566.53</c:v>
                </c:pt>
                <c:pt idx="2390">
                  <c:v>566.52</c:v>
                </c:pt>
                <c:pt idx="2391">
                  <c:v>566.52</c:v>
                </c:pt>
                <c:pt idx="2392">
                  <c:v>566.52</c:v>
                </c:pt>
                <c:pt idx="2393">
                  <c:v>566.52</c:v>
                </c:pt>
                <c:pt idx="2394">
                  <c:v>566.52</c:v>
                </c:pt>
                <c:pt idx="2395">
                  <c:v>566.52</c:v>
                </c:pt>
                <c:pt idx="2396">
                  <c:v>566.52</c:v>
                </c:pt>
                <c:pt idx="2397">
                  <c:v>566.52</c:v>
                </c:pt>
                <c:pt idx="2398">
                  <c:v>566.52</c:v>
                </c:pt>
                <c:pt idx="2399">
                  <c:v>566.52</c:v>
                </c:pt>
                <c:pt idx="2400">
                  <c:v>566.52</c:v>
                </c:pt>
                <c:pt idx="2401">
                  <c:v>566.52</c:v>
                </c:pt>
                <c:pt idx="2402">
                  <c:v>566.52</c:v>
                </c:pt>
                <c:pt idx="2403">
                  <c:v>566.52</c:v>
                </c:pt>
                <c:pt idx="2404">
                  <c:v>566.52</c:v>
                </c:pt>
                <c:pt idx="2405">
                  <c:v>566.52</c:v>
                </c:pt>
                <c:pt idx="2406">
                  <c:v>566.52</c:v>
                </c:pt>
                <c:pt idx="2407">
                  <c:v>566.52</c:v>
                </c:pt>
                <c:pt idx="2408">
                  <c:v>566.52</c:v>
                </c:pt>
                <c:pt idx="2409">
                  <c:v>566.52</c:v>
                </c:pt>
                <c:pt idx="2410">
                  <c:v>566.52</c:v>
                </c:pt>
                <c:pt idx="2411">
                  <c:v>566.52</c:v>
                </c:pt>
                <c:pt idx="2412">
                  <c:v>566.52</c:v>
                </c:pt>
                <c:pt idx="2413">
                  <c:v>566.52</c:v>
                </c:pt>
                <c:pt idx="2414">
                  <c:v>566.52</c:v>
                </c:pt>
                <c:pt idx="2415">
                  <c:v>566.52</c:v>
                </c:pt>
                <c:pt idx="2416">
                  <c:v>566.52</c:v>
                </c:pt>
                <c:pt idx="2417">
                  <c:v>566.52</c:v>
                </c:pt>
                <c:pt idx="2418">
                  <c:v>566.52</c:v>
                </c:pt>
                <c:pt idx="2419">
                  <c:v>566.52</c:v>
                </c:pt>
                <c:pt idx="2420">
                  <c:v>566.51</c:v>
                </c:pt>
                <c:pt idx="2421">
                  <c:v>566.51</c:v>
                </c:pt>
                <c:pt idx="2422">
                  <c:v>566.51</c:v>
                </c:pt>
                <c:pt idx="2423">
                  <c:v>566.51</c:v>
                </c:pt>
                <c:pt idx="2424">
                  <c:v>566.51</c:v>
                </c:pt>
                <c:pt idx="2425">
                  <c:v>566.51</c:v>
                </c:pt>
                <c:pt idx="2426">
                  <c:v>566.51</c:v>
                </c:pt>
                <c:pt idx="2427">
                  <c:v>566.51</c:v>
                </c:pt>
                <c:pt idx="2428">
                  <c:v>566.51</c:v>
                </c:pt>
                <c:pt idx="2429">
                  <c:v>566.51</c:v>
                </c:pt>
                <c:pt idx="2430">
                  <c:v>566.51</c:v>
                </c:pt>
                <c:pt idx="2431">
                  <c:v>566.51</c:v>
                </c:pt>
                <c:pt idx="2432">
                  <c:v>566.51</c:v>
                </c:pt>
                <c:pt idx="2433">
                  <c:v>566.51</c:v>
                </c:pt>
                <c:pt idx="2434">
                  <c:v>566.51</c:v>
                </c:pt>
                <c:pt idx="2435">
                  <c:v>566.51</c:v>
                </c:pt>
                <c:pt idx="2436">
                  <c:v>566.51</c:v>
                </c:pt>
                <c:pt idx="2437">
                  <c:v>566.51</c:v>
                </c:pt>
                <c:pt idx="2438">
                  <c:v>566.51</c:v>
                </c:pt>
                <c:pt idx="2439">
                  <c:v>566.51</c:v>
                </c:pt>
                <c:pt idx="2440">
                  <c:v>566.51</c:v>
                </c:pt>
                <c:pt idx="2441">
                  <c:v>566.51</c:v>
                </c:pt>
                <c:pt idx="2442">
                  <c:v>566.51</c:v>
                </c:pt>
                <c:pt idx="2443">
                  <c:v>566.51</c:v>
                </c:pt>
                <c:pt idx="2444">
                  <c:v>566.51</c:v>
                </c:pt>
                <c:pt idx="2445">
                  <c:v>566.51</c:v>
                </c:pt>
                <c:pt idx="2446">
                  <c:v>566.51</c:v>
                </c:pt>
                <c:pt idx="2447">
                  <c:v>566.51</c:v>
                </c:pt>
                <c:pt idx="2448">
                  <c:v>566.51</c:v>
                </c:pt>
                <c:pt idx="2449">
                  <c:v>566.51</c:v>
                </c:pt>
                <c:pt idx="2450">
                  <c:v>566.51</c:v>
                </c:pt>
                <c:pt idx="2451">
                  <c:v>566.51</c:v>
                </c:pt>
                <c:pt idx="2452">
                  <c:v>566.51</c:v>
                </c:pt>
                <c:pt idx="2453">
                  <c:v>566.51</c:v>
                </c:pt>
                <c:pt idx="2454">
                  <c:v>566.51</c:v>
                </c:pt>
                <c:pt idx="2455">
                  <c:v>566.51</c:v>
                </c:pt>
                <c:pt idx="2456">
                  <c:v>566.51</c:v>
                </c:pt>
                <c:pt idx="2457">
                  <c:v>566.51</c:v>
                </c:pt>
                <c:pt idx="2458">
                  <c:v>566.51</c:v>
                </c:pt>
                <c:pt idx="2459">
                  <c:v>566.51</c:v>
                </c:pt>
                <c:pt idx="2460">
                  <c:v>566.51</c:v>
                </c:pt>
                <c:pt idx="2461">
                  <c:v>566.5</c:v>
                </c:pt>
                <c:pt idx="2462">
                  <c:v>566.5</c:v>
                </c:pt>
                <c:pt idx="2463">
                  <c:v>566.5</c:v>
                </c:pt>
                <c:pt idx="2464">
                  <c:v>566.5</c:v>
                </c:pt>
                <c:pt idx="2465">
                  <c:v>566.5</c:v>
                </c:pt>
                <c:pt idx="2466">
                  <c:v>566.5</c:v>
                </c:pt>
                <c:pt idx="2467">
                  <c:v>566.5</c:v>
                </c:pt>
                <c:pt idx="2468">
                  <c:v>566.5</c:v>
                </c:pt>
                <c:pt idx="2469">
                  <c:v>566.5</c:v>
                </c:pt>
                <c:pt idx="2470">
                  <c:v>566.5</c:v>
                </c:pt>
                <c:pt idx="2471">
                  <c:v>566.5</c:v>
                </c:pt>
                <c:pt idx="2472">
                  <c:v>566.5</c:v>
                </c:pt>
                <c:pt idx="2473">
                  <c:v>566.5</c:v>
                </c:pt>
                <c:pt idx="2474">
                  <c:v>566.5</c:v>
                </c:pt>
                <c:pt idx="2475">
                  <c:v>566.5</c:v>
                </c:pt>
                <c:pt idx="2476">
                  <c:v>566.5</c:v>
                </c:pt>
                <c:pt idx="2477">
                  <c:v>566.5</c:v>
                </c:pt>
                <c:pt idx="2478">
                  <c:v>566.5</c:v>
                </c:pt>
                <c:pt idx="2479">
                  <c:v>566.5</c:v>
                </c:pt>
                <c:pt idx="2480">
                  <c:v>566.5</c:v>
                </c:pt>
                <c:pt idx="2481">
                  <c:v>566.5</c:v>
                </c:pt>
                <c:pt idx="2482">
                  <c:v>566.5</c:v>
                </c:pt>
                <c:pt idx="2483">
                  <c:v>566.5</c:v>
                </c:pt>
                <c:pt idx="2484">
                  <c:v>566.5</c:v>
                </c:pt>
                <c:pt idx="2485">
                  <c:v>566.5</c:v>
                </c:pt>
                <c:pt idx="2486">
                  <c:v>566.5</c:v>
                </c:pt>
                <c:pt idx="2487">
                  <c:v>566.5</c:v>
                </c:pt>
                <c:pt idx="2488">
                  <c:v>566.5</c:v>
                </c:pt>
                <c:pt idx="2489">
                  <c:v>566.5</c:v>
                </c:pt>
                <c:pt idx="2490">
                  <c:v>566.5</c:v>
                </c:pt>
                <c:pt idx="2491">
                  <c:v>566.5</c:v>
                </c:pt>
                <c:pt idx="2492">
                  <c:v>566.5</c:v>
                </c:pt>
                <c:pt idx="2493">
                  <c:v>566.5</c:v>
                </c:pt>
                <c:pt idx="2494">
                  <c:v>566.5</c:v>
                </c:pt>
                <c:pt idx="2495">
                  <c:v>566.5</c:v>
                </c:pt>
                <c:pt idx="2496">
                  <c:v>566.5</c:v>
                </c:pt>
                <c:pt idx="2497">
                  <c:v>566.5</c:v>
                </c:pt>
                <c:pt idx="2498">
                  <c:v>566.5</c:v>
                </c:pt>
                <c:pt idx="2499">
                  <c:v>566.5</c:v>
                </c:pt>
                <c:pt idx="2500">
                  <c:v>566.5</c:v>
                </c:pt>
                <c:pt idx="2501">
                  <c:v>566.5</c:v>
                </c:pt>
                <c:pt idx="2502">
                  <c:v>566.5</c:v>
                </c:pt>
                <c:pt idx="2503">
                  <c:v>566.5</c:v>
                </c:pt>
                <c:pt idx="2504">
                  <c:v>566.5</c:v>
                </c:pt>
                <c:pt idx="2505">
                  <c:v>566.5</c:v>
                </c:pt>
                <c:pt idx="2506">
                  <c:v>566.5</c:v>
                </c:pt>
                <c:pt idx="2507">
                  <c:v>566.5</c:v>
                </c:pt>
                <c:pt idx="2508">
                  <c:v>566.5</c:v>
                </c:pt>
                <c:pt idx="2509">
                  <c:v>566.5</c:v>
                </c:pt>
                <c:pt idx="2510">
                  <c:v>566.5</c:v>
                </c:pt>
                <c:pt idx="2511">
                  <c:v>566.49</c:v>
                </c:pt>
                <c:pt idx="2512">
                  <c:v>566.49</c:v>
                </c:pt>
                <c:pt idx="2513">
                  <c:v>566.49</c:v>
                </c:pt>
                <c:pt idx="2514">
                  <c:v>566.49</c:v>
                </c:pt>
                <c:pt idx="2515">
                  <c:v>566.49</c:v>
                </c:pt>
                <c:pt idx="2516">
                  <c:v>566.49</c:v>
                </c:pt>
                <c:pt idx="2517">
                  <c:v>566.49</c:v>
                </c:pt>
                <c:pt idx="2518">
                  <c:v>566.49</c:v>
                </c:pt>
                <c:pt idx="2519">
                  <c:v>566.49</c:v>
                </c:pt>
                <c:pt idx="2520">
                  <c:v>566.49</c:v>
                </c:pt>
                <c:pt idx="2521">
                  <c:v>566.49</c:v>
                </c:pt>
                <c:pt idx="2522">
                  <c:v>566.49</c:v>
                </c:pt>
                <c:pt idx="2523">
                  <c:v>566.49</c:v>
                </c:pt>
                <c:pt idx="2524">
                  <c:v>566.49</c:v>
                </c:pt>
                <c:pt idx="2525">
                  <c:v>566.49</c:v>
                </c:pt>
                <c:pt idx="2526">
                  <c:v>566.49</c:v>
                </c:pt>
                <c:pt idx="2527">
                  <c:v>566.49</c:v>
                </c:pt>
                <c:pt idx="2528">
                  <c:v>566.49</c:v>
                </c:pt>
                <c:pt idx="2529">
                  <c:v>566.49</c:v>
                </c:pt>
                <c:pt idx="2530">
                  <c:v>566.49</c:v>
                </c:pt>
                <c:pt idx="2531">
                  <c:v>566.49</c:v>
                </c:pt>
                <c:pt idx="2532">
                  <c:v>566.49</c:v>
                </c:pt>
                <c:pt idx="2533">
                  <c:v>566.49</c:v>
                </c:pt>
                <c:pt idx="2534">
                  <c:v>566.49</c:v>
                </c:pt>
                <c:pt idx="2535">
                  <c:v>566.49</c:v>
                </c:pt>
                <c:pt idx="2536">
                  <c:v>566.49</c:v>
                </c:pt>
                <c:pt idx="2537">
                  <c:v>566.49</c:v>
                </c:pt>
                <c:pt idx="2538">
                  <c:v>566.49</c:v>
                </c:pt>
                <c:pt idx="2539">
                  <c:v>566.49</c:v>
                </c:pt>
                <c:pt idx="2540">
                  <c:v>566.49</c:v>
                </c:pt>
                <c:pt idx="2541">
                  <c:v>566.49</c:v>
                </c:pt>
                <c:pt idx="2542">
                  <c:v>566.49</c:v>
                </c:pt>
                <c:pt idx="2543">
                  <c:v>566.49</c:v>
                </c:pt>
                <c:pt idx="2544">
                  <c:v>566.49</c:v>
                </c:pt>
                <c:pt idx="2545">
                  <c:v>566.49</c:v>
                </c:pt>
                <c:pt idx="2546">
                  <c:v>566.49</c:v>
                </c:pt>
                <c:pt idx="2547">
                  <c:v>566.49</c:v>
                </c:pt>
                <c:pt idx="2548">
                  <c:v>566.49</c:v>
                </c:pt>
                <c:pt idx="2549">
                  <c:v>566.49</c:v>
                </c:pt>
                <c:pt idx="2550">
                  <c:v>566.49</c:v>
                </c:pt>
                <c:pt idx="2551">
                  <c:v>566.49</c:v>
                </c:pt>
                <c:pt idx="2552">
                  <c:v>566.49</c:v>
                </c:pt>
                <c:pt idx="2553">
                  <c:v>566.49</c:v>
                </c:pt>
                <c:pt idx="2554">
                  <c:v>566.49</c:v>
                </c:pt>
                <c:pt idx="2555">
                  <c:v>566.49</c:v>
                </c:pt>
                <c:pt idx="2556">
                  <c:v>566.49</c:v>
                </c:pt>
                <c:pt idx="2557">
                  <c:v>566.49</c:v>
                </c:pt>
                <c:pt idx="2558">
                  <c:v>566.49</c:v>
                </c:pt>
                <c:pt idx="2559">
                  <c:v>566.49</c:v>
                </c:pt>
                <c:pt idx="2560">
                  <c:v>566.49</c:v>
                </c:pt>
                <c:pt idx="2561">
                  <c:v>566.49</c:v>
                </c:pt>
                <c:pt idx="2562">
                  <c:v>566.48</c:v>
                </c:pt>
                <c:pt idx="2563">
                  <c:v>566.48</c:v>
                </c:pt>
                <c:pt idx="2564">
                  <c:v>566.48</c:v>
                </c:pt>
                <c:pt idx="2565">
                  <c:v>566.48</c:v>
                </c:pt>
                <c:pt idx="2566">
                  <c:v>566.48</c:v>
                </c:pt>
                <c:pt idx="2567">
                  <c:v>566.48</c:v>
                </c:pt>
                <c:pt idx="2568">
                  <c:v>566.48</c:v>
                </c:pt>
                <c:pt idx="2569">
                  <c:v>566.48</c:v>
                </c:pt>
                <c:pt idx="2570">
                  <c:v>566.48</c:v>
                </c:pt>
                <c:pt idx="2571">
                  <c:v>566.48</c:v>
                </c:pt>
                <c:pt idx="2572">
                  <c:v>566.48</c:v>
                </c:pt>
                <c:pt idx="2573">
                  <c:v>566.48</c:v>
                </c:pt>
                <c:pt idx="2574">
                  <c:v>566.48</c:v>
                </c:pt>
                <c:pt idx="2575">
                  <c:v>566.48</c:v>
                </c:pt>
                <c:pt idx="2576">
                  <c:v>566.48</c:v>
                </c:pt>
                <c:pt idx="2577">
                  <c:v>566.48</c:v>
                </c:pt>
                <c:pt idx="2578">
                  <c:v>566.48</c:v>
                </c:pt>
                <c:pt idx="2579">
                  <c:v>566.48</c:v>
                </c:pt>
                <c:pt idx="2580">
                  <c:v>566.48</c:v>
                </c:pt>
                <c:pt idx="2581">
                  <c:v>566.48</c:v>
                </c:pt>
                <c:pt idx="2582">
                  <c:v>566.48</c:v>
                </c:pt>
                <c:pt idx="2583">
                  <c:v>566.48</c:v>
                </c:pt>
                <c:pt idx="2584">
                  <c:v>566.48</c:v>
                </c:pt>
                <c:pt idx="2585">
                  <c:v>566.48</c:v>
                </c:pt>
                <c:pt idx="2586">
                  <c:v>566.48</c:v>
                </c:pt>
                <c:pt idx="2587">
                  <c:v>566.48</c:v>
                </c:pt>
                <c:pt idx="2588">
                  <c:v>566.48</c:v>
                </c:pt>
                <c:pt idx="2589">
                  <c:v>566.48</c:v>
                </c:pt>
                <c:pt idx="2590">
                  <c:v>566.48</c:v>
                </c:pt>
                <c:pt idx="2591">
                  <c:v>566.48</c:v>
                </c:pt>
                <c:pt idx="2592">
                  <c:v>566.48</c:v>
                </c:pt>
                <c:pt idx="2593">
                  <c:v>566.48</c:v>
                </c:pt>
                <c:pt idx="2594">
                  <c:v>566.48</c:v>
                </c:pt>
                <c:pt idx="2595">
                  <c:v>566.48</c:v>
                </c:pt>
                <c:pt idx="2596">
                  <c:v>566.48</c:v>
                </c:pt>
                <c:pt idx="2597">
                  <c:v>566.48</c:v>
                </c:pt>
                <c:pt idx="2598">
                  <c:v>566.48</c:v>
                </c:pt>
                <c:pt idx="2599">
                  <c:v>566.48</c:v>
                </c:pt>
                <c:pt idx="2600">
                  <c:v>566.48</c:v>
                </c:pt>
                <c:pt idx="2601">
                  <c:v>566.48</c:v>
                </c:pt>
                <c:pt idx="2602">
                  <c:v>566.48</c:v>
                </c:pt>
                <c:pt idx="2603">
                  <c:v>566.48</c:v>
                </c:pt>
                <c:pt idx="2604">
                  <c:v>566.48</c:v>
                </c:pt>
                <c:pt idx="2605">
                  <c:v>566.48</c:v>
                </c:pt>
                <c:pt idx="2606">
                  <c:v>566.48</c:v>
                </c:pt>
                <c:pt idx="2607">
                  <c:v>566.48</c:v>
                </c:pt>
                <c:pt idx="2608">
                  <c:v>566.48</c:v>
                </c:pt>
                <c:pt idx="2609">
                  <c:v>566.48</c:v>
                </c:pt>
                <c:pt idx="2610">
                  <c:v>566.48</c:v>
                </c:pt>
                <c:pt idx="2611">
                  <c:v>566.47</c:v>
                </c:pt>
                <c:pt idx="2612">
                  <c:v>566.47</c:v>
                </c:pt>
                <c:pt idx="2613">
                  <c:v>566.47</c:v>
                </c:pt>
                <c:pt idx="2614">
                  <c:v>566.47</c:v>
                </c:pt>
                <c:pt idx="2615">
                  <c:v>566.47</c:v>
                </c:pt>
                <c:pt idx="2616">
                  <c:v>566.47</c:v>
                </c:pt>
                <c:pt idx="2617">
                  <c:v>566.47</c:v>
                </c:pt>
                <c:pt idx="2618">
                  <c:v>566.47</c:v>
                </c:pt>
                <c:pt idx="2619">
                  <c:v>566.47</c:v>
                </c:pt>
                <c:pt idx="2620">
                  <c:v>566.47</c:v>
                </c:pt>
                <c:pt idx="2621">
                  <c:v>566.47</c:v>
                </c:pt>
                <c:pt idx="2622">
                  <c:v>566.47</c:v>
                </c:pt>
                <c:pt idx="2623">
                  <c:v>566.47</c:v>
                </c:pt>
                <c:pt idx="2624">
                  <c:v>566.47</c:v>
                </c:pt>
                <c:pt idx="2625">
                  <c:v>566.47</c:v>
                </c:pt>
                <c:pt idx="2626">
                  <c:v>566.47</c:v>
                </c:pt>
                <c:pt idx="2627">
                  <c:v>566.47</c:v>
                </c:pt>
                <c:pt idx="2628">
                  <c:v>566.47</c:v>
                </c:pt>
                <c:pt idx="2629">
                  <c:v>566.47</c:v>
                </c:pt>
                <c:pt idx="2630">
                  <c:v>566.47</c:v>
                </c:pt>
                <c:pt idx="2631">
                  <c:v>566.47</c:v>
                </c:pt>
                <c:pt idx="2632">
                  <c:v>566.47</c:v>
                </c:pt>
                <c:pt idx="2633">
                  <c:v>566.47</c:v>
                </c:pt>
                <c:pt idx="2634">
                  <c:v>566.47</c:v>
                </c:pt>
                <c:pt idx="2635">
                  <c:v>566.47</c:v>
                </c:pt>
                <c:pt idx="2636">
                  <c:v>566.47</c:v>
                </c:pt>
                <c:pt idx="2637">
                  <c:v>566.47</c:v>
                </c:pt>
                <c:pt idx="2638">
                  <c:v>566.46</c:v>
                </c:pt>
                <c:pt idx="2639">
                  <c:v>566.46</c:v>
                </c:pt>
                <c:pt idx="2640">
                  <c:v>566.46</c:v>
                </c:pt>
                <c:pt idx="2641">
                  <c:v>566.46</c:v>
                </c:pt>
                <c:pt idx="2642">
                  <c:v>566.46</c:v>
                </c:pt>
                <c:pt idx="2643">
                  <c:v>566.46</c:v>
                </c:pt>
                <c:pt idx="2644">
                  <c:v>566.46</c:v>
                </c:pt>
                <c:pt idx="2645">
                  <c:v>566.46</c:v>
                </c:pt>
                <c:pt idx="2646">
                  <c:v>566.46</c:v>
                </c:pt>
                <c:pt idx="2647">
                  <c:v>566.46</c:v>
                </c:pt>
                <c:pt idx="2648">
                  <c:v>566.46</c:v>
                </c:pt>
                <c:pt idx="2649">
                  <c:v>566.46</c:v>
                </c:pt>
                <c:pt idx="2650">
                  <c:v>566.46</c:v>
                </c:pt>
                <c:pt idx="2651">
                  <c:v>566.46</c:v>
                </c:pt>
                <c:pt idx="2652">
                  <c:v>566.46</c:v>
                </c:pt>
                <c:pt idx="2653">
                  <c:v>566.46</c:v>
                </c:pt>
                <c:pt idx="2654">
                  <c:v>566.46</c:v>
                </c:pt>
                <c:pt idx="2655">
                  <c:v>566.46</c:v>
                </c:pt>
                <c:pt idx="2656">
                  <c:v>566.46</c:v>
                </c:pt>
                <c:pt idx="2657">
                  <c:v>566.45000000000005</c:v>
                </c:pt>
                <c:pt idx="2658">
                  <c:v>566.45000000000005</c:v>
                </c:pt>
                <c:pt idx="2659">
                  <c:v>566.45000000000005</c:v>
                </c:pt>
                <c:pt idx="2660">
                  <c:v>566.45000000000005</c:v>
                </c:pt>
                <c:pt idx="2661">
                  <c:v>566.45000000000005</c:v>
                </c:pt>
                <c:pt idx="2662">
                  <c:v>566.45000000000005</c:v>
                </c:pt>
                <c:pt idx="2663">
                  <c:v>566.45000000000005</c:v>
                </c:pt>
                <c:pt idx="2664">
                  <c:v>566.45000000000005</c:v>
                </c:pt>
                <c:pt idx="2665">
                  <c:v>566.45000000000005</c:v>
                </c:pt>
                <c:pt idx="2666">
                  <c:v>566.45000000000005</c:v>
                </c:pt>
                <c:pt idx="2667">
                  <c:v>566.45000000000005</c:v>
                </c:pt>
                <c:pt idx="2668">
                  <c:v>566.45000000000005</c:v>
                </c:pt>
                <c:pt idx="2669">
                  <c:v>566.45000000000005</c:v>
                </c:pt>
                <c:pt idx="2670">
                  <c:v>566.45000000000005</c:v>
                </c:pt>
                <c:pt idx="2671">
                  <c:v>566.45000000000005</c:v>
                </c:pt>
                <c:pt idx="2672">
                  <c:v>566.45000000000005</c:v>
                </c:pt>
                <c:pt idx="2673">
                  <c:v>566.45000000000005</c:v>
                </c:pt>
                <c:pt idx="2674">
                  <c:v>566.45000000000005</c:v>
                </c:pt>
                <c:pt idx="2675">
                  <c:v>566.45000000000005</c:v>
                </c:pt>
                <c:pt idx="2676">
                  <c:v>566.45000000000005</c:v>
                </c:pt>
                <c:pt idx="2677">
                  <c:v>566.44000000000005</c:v>
                </c:pt>
                <c:pt idx="2678">
                  <c:v>566.44000000000005</c:v>
                </c:pt>
                <c:pt idx="2679">
                  <c:v>566.44000000000005</c:v>
                </c:pt>
                <c:pt idx="2680">
                  <c:v>566.44000000000005</c:v>
                </c:pt>
                <c:pt idx="2681">
                  <c:v>566.44000000000005</c:v>
                </c:pt>
                <c:pt idx="2682">
                  <c:v>566.44000000000005</c:v>
                </c:pt>
                <c:pt idx="2683">
                  <c:v>566.44000000000005</c:v>
                </c:pt>
                <c:pt idx="2684">
                  <c:v>566.44000000000005</c:v>
                </c:pt>
                <c:pt idx="2685">
                  <c:v>566.44000000000005</c:v>
                </c:pt>
                <c:pt idx="2686">
                  <c:v>566.44000000000005</c:v>
                </c:pt>
                <c:pt idx="2687">
                  <c:v>566.44000000000005</c:v>
                </c:pt>
                <c:pt idx="2688">
                  <c:v>566.44000000000005</c:v>
                </c:pt>
                <c:pt idx="2689">
                  <c:v>566.44000000000005</c:v>
                </c:pt>
                <c:pt idx="2690">
                  <c:v>566.44000000000005</c:v>
                </c:pt>
                <c:pt idx="2691">
                  <c:v>566.44000000000005</c:v>
                </c:pt>
                <c:pt idx="2692">
                  <c:v>566.44000000000005</c:v>
                </c:pt>
                <c:pt idx="2693">
                  <c:v>566.44000000000005</c:v>
                </c:pt>
                <c:pt idx="2694">
                  <c:v>566.44000000000005</c:v>
                </c:pt>
                <c:pt idx="2695">
                  <c:v>566.44000000000005</c:v>
                </c:pt>
                <c:pt idx="2696">
                  <c:v>566.44000000000005</c:v>
                </c:pt>
                <c:pt idx="2697">
                  <c:v>566.44000000000005</c:v>
                </c:pt>
                <c:pt idx="2698">
                  <c:v>566.44000000000005</c:v>
                </c:pt>
                <c:pt idx="2699">
                  <c:v>566.44000000000005</c:v>
                </c:pt>
                <c:pt idx="2700">
                  <c:v>566.42999999999995</c:v>
                </c:pt>
                <c:pt idx="2701">
                  <c:v>566.42999999999995</c:v>
                </c:pt>
                <c:pt idx="2702">
                  <c:v>566.42999999999995</c:v>
                </c:pt>
                <c:pt idx="2703">
                  <c:v>566.42999999999995</c:v>
                </c:pt>
                <c:pt idx="2704">
                  <c:v>566.42999999999995</c:v>
                </c:pt>
                <c:pt idx="2705">
                  <c:v>566.42999999999995</c:v>
                </c:pt>
                <c:pt idx="2706">
                  <c:v>566.42999999999995</c:v>
                </c:pt>
                <c:pt idx="2707">
                  <c:v>566.42999999999995</c:v>
                </c:pt>
                <c:pt idx="2708">
                  <c:v>566.42999999999995</c:v>
                </c:pt>
                <c:pt idx="2709">
                  <c:v>566.42999999999995</c:v>
                </c:pt>
                <c:pt idx="2710">
                  <c:v>566.42999999999995</c:v>
                </c:pt>
                <c:pt idx="2711">
                  <c:v>566.42999999999995</c:v>
                </c:pt>
                <c:pt idx="2712">
                  <c:v>566.42999999999995</c:v>
                </c:pt>
                <c:pt idx="2713">
                  <c:v>566.42999999999995</c:v>
                </c:pt>
                <c:pt idx="2714">
                  <c:v>566.42999999999995</c:v>
                </c:pt>
                <c:pt idx="2715">
                  <c:v>566.42999999999995</c:v>
                </c:pt>
                <c:pt idx="2716">
                  <c:v>566.42999999999995</c:v>
                </c:pt>
                <c:pt idx="2717">
                  <c:v>566.42999999999995</c:v>
                </c:pt>
                <c:pt idx="2718">
                  <c:v>566.42999999999995</c:v>
                </c:pt>
                <c:pt idx="2719">
                  <c:v>566.42999999999995</c:v>
                </c:pt>
                <c:pt idx="2720">
                  <c:v>566.42999999999995</c:v>
                </c:pt>
                <c:pt idx="2721">
                  <c:v>566.42999999999995</c:v>
                </c:pt>
                <c:pt idx="2722">
                  <c:v>566.41999999999996</c:v>
                </c:pt>
                <c:pt idx="2723">
                  <c:v>566.41999999999996</c:v>
                </c:pt>
                <c:pt idx="2724">
                  <c:v>566.41999999999996</c:v>
                </c:pt>
                <c:pt idx="2725">
                  <c:v>566.41999999999996</c:v>
                </c:pt>
                <c:pt idx="2726">
                  <c:v>566.41999999999996</c:v>
                </c:pt>
                <c:pt idx="2727">
                  <c:v>566.41999999999996</c:v>
                </c:pt>
                <c:pt idx="2728">
                  <c:v>566.41999999999996</c:v>
                </c:pt>
                <c:pt idx="2729">
                  <c:v>566.41999999999996</c:v>
                </c:pt>
                <c:pt idx="2730">
                  <c:v>566.41999999999996</c:v>
                </c:pt>
                <c:pt idx="2731">
                  <c:v>566.41999999999996</c:v>
                </c:pt>
                <c:pt idx="2732">
                  <c:v>566.41999999999996</c:v>
                </c:pt>
                <c:pt idx="2733">
                  <c:v>566.41999999999996</c:v>
                </c:pt>
                <c:pt idx="2734">
                  <c:v>566.41999999999996</c:v>
                </c:pt>
                <c:pt idx="2735">
                  <c:v>566.41999999999996</c:v>
                </c:pt>
                <c:pt idx="2736">
                  <c:v>566.41999999999996</c:v>
                </c:pt>
                <c:pt idx="2737">
                  <c:v>566.41999999999996</c:v>
                </c:pt>
                <c:pt idx="2738">
                  <c:v>566.41</c:v>
                </c:pt>
                <c:pt idx="2739">
                  <c:v>566.41</c:v>
                </c:pt>
                <c:pt idx="2740">
                  <c:v>566.41</c:v>
                </c:pt>
                <c:pt idx="2741">
                  <c:v>566.41</c:v>
                </c:pt>
                <c:pt idx="2742">
                  <c:v>566.41</c:v>
                </c:pt>
                <c:pt idx="2743">
                  <c:v>566.41</c:v>
                </c:pt>
                <c:pt idx="2744">
                  <c:v>566.41</c:v>
                </c:pt>
                <c:pt idx="2745">
                  <c:v>566.41</c:v>
                </c:pt>
                <c:pt idx="2746">
                  <c:v>566.41</c:v>
                </c:pt>
                <c:pt idx="2747">
                  <c:v>566.41</c:v>
                </c:pt>
                <c:pt idx="2748">
                  <c:v>566.41</c:v>
                </c:pt>
                <c:pt idx="2749">
                  <c:v>566.41</c:v>
                </c:pt>
                <c:pt idx="2750">
                  <c:v>566.4</c:v>
                </c:pt>
                <c:pt idx="2751">
                  <c:v>566.4</c:v>
                </c:pt>
                <c:pt idx="2752">
                  <c:v>566.4</c:v>
                </c:pt>
                <c:pt idx="2753">
                  <c:v>566.4</c:v>
                </c:pt>
                <c:pt idx="2754">
                  <c:v>566.4</c:v>
                </c:pt>
                <c:pt idx="2755">
                  <c:v>566.4</c:v>
                </c:pt>
                <c:pt idx="2756">
                  <c:v>566.4</c:v>
                </c:pt>
                <c:pt idx="2757">
                  <c:v>566.4</c:v>
                </c:pt>
                <c:pt idx="2758">
                  <c:v>566.4</c:v>
                </c:pt>
                <c:pt idx="2759">
                  <c:v>566.4</c:v>
                </c:pt>
                <c:pt idx="2760">
                  <c:v>566.4</c:v>
                </c:pt>
                <c:pt idx="2761">
                  <c:v>566.4</c:v>
                </c:pt>
                <c:pt idx="2762">
                  <c:v>566.39</c:v>
                </c:pt>
                <c:pt idx="2763">
                  <c:v>566.39</c:v>
                </c:pt>
                <c:pt idx="2764">
                  <c:v>566.39</c:v>
                </c:pt>
                <c:pt idx="2765">
                  <c:v>566.39</c:v>
                </c:pt>
                <c:pt idx="2766">
                  <c:v>566.39</c:v>
                </c:pt>
                <c:pt idx="2767">
                  <c:v>566.39</c:v>
                </c:pt>
                <c:pt idx="2768">
                  <c:v>566.39</c:v>
                </c:pt>
                <c:pt idx="2769">
                  <c:v>566.39</c:v>
                </c:pt>
                <c:pt idx="2770">
                  <c:v>566.39</c:v>
                </c:pt>
                <c:pt idx="2771">
                  <c:v>566.39</c:v>
                </c:pt>
                <c:pt idx="2772">
                  <c:v>566.39</c:v>
                </c:pt>
                <c:pt idx="2773">
                  <c:v>566.39</c:v>
                </c:pt>
                <c:pt idx="2774">
                  <c:v>566.39</c:v>
                </c:pt>
                <c:pt idx="2775">
                  <c:v>566.39</c:v>
                </c:pt>
                <c:pt idx="2776">
                  <c:v>566.38</c:v>
                </c:pt>
                <c:pt idx="2777">
                  <c:v>566.38</c:v>
                </c:pt>
                <c:pt idx="2778">
                  <c:v>566.38</c:v>
                </c:pt>
                <c:pt idx="2779">
                  <c:v>566.38</c:v>
                </c:pt>
                <c:pt idx="2780">
                  <c:v>566.38</c:v>
                </c:pt>
                <c:pt idx="2781">
                  <c:v>566.38</c:v>
                </c:pt>
                <c:pt idx="2782">
                  <c:v>566.38</c:v>
                </c:pt>
                <c:pt idx="2783">
                  <c:v>566.38</c:v>
                </c:pt>
                <c:pt idx="2784">
                  <c:v>566.38</c:v>
                </c:pt>
                <c:pt idx="2785">
                  <c:v>566.38</c:v>
                </c:pt>
                <c:pt idx="2786">
                  <c:v>566.38</c:v>
                </c:pt>
                <c:pt idx="2787">
                  <c:v>566.38</c:v>
                </c:pt>
                <c:pt idx="2788">
                  <c:v>566.38</c:v>
                </c:pt>
                <c:pt idx="2789">
                  <c:v>566.38</c:v>
                </c:pt>
                <c:pt idx="2790">
                  <c:v>566.37</c:v>
                </c:pt>
                <c:pt idx="2791">
                  <c:v>566.37</c:v>
                </c:pt>
                <c:pt idx="2792">
                  <c:v>566.37</c:v>
                </c:pt>
                <c:pt idx="2793">
                  <c:v>566.37</c:v>
                </c:pt>
                <c:pt idx="2794">
                  <c:v>566.37</c:v>
                </c:pt>
                <c:pt idx="2795">
                  <c:v>566.37</c:v>
                </c:pt>
                <c:pt idx="2796">
                  <c:v>566.37</c:v>
                </c:pt>
                <c:pt idx="2797">
                  <c:v>566.37</c:v>
                </c:pt>
                <c:pt idx="2798">
                  <c:v>566.37</c:v>
                </c:pt>
                <c:pt idx="2799">
                  <c:v>566.37</c:v>
                </c:pt>
                <c:pt idx="2800">
                  <c:v>566.37</c:v>
                </c:pt>
                <c:pt idx="2801">
                  <c:v>566.37</c:v>
                </c:pt>
                <c:pt idx="2802">
                  <c:v>566.37</c:v>
                </c:pt>
                <c:pt idx="2803">
                  <c:v>566.37</c:v>
                </c:pt>
                <c:pt idx="2804">
                  <c:v>566.37</c:v>
                </c:pt>
                <c:pt idx="2805">
                  <c:v>566.37</c:v>
                </c:pt>
                <c:pt idx="2806">
                  <c:v>566.36</c:v>
                </c:pt>
                <c:pt idx="2807">
                  <c:v>566.36</c:v>
                </c:pt>
                <c:pt idx="2808">
                  <c:v>566.36</c:v>
                </c:pt>
                <c:pt idx="2809">
                  <c:v>566.36</c:v>
                </c:pt>
                <c:pt idx="2810">
                  <c:v>566.36</c:v>
                </c:pt>
                <c:pt idx="2811">
                  <c:v>566.36</c:v>
                </c:pt>
                <c:pt idx="2812">
                  <c:v>566.36</c:v>
                </c:pt>
                <c:pt idx="2813">
                  <c:v>566.36</c:v>
                </c:pt>
                <c:pt idx="2814">
                  <c:v>566.36</c:v>
                </c:pt>
                <c:pt idx="2815">
                  <c:v>566.36</c:v>
                </c:pt>
                <c:pt idx="2816">
                  <c:v>566.36</c:v>
                </c:pt>
                <c:pt idx="2817">
                  <c:v>566.36</c:v>
                </c:pt>
                <c:pt idx="2818">
                  <c:v>566.36</c:v>
                </c:pt>
                <c:pt idx="2819">
                  <c:v>566.36</c:v>
                </c:pt>
                <c:pt idx="2820">
                  <c:v>566.36</c:v>
                </c:pt>
                <c:pt idx="2821">
                  <c:v>566.36</c:v>
                </c:pt>
                <c:pt idx="2822">
                  <c:v>566.35</c:v>
                </c:pt>
                <c:pt idx="2823">
                  <c:v>566.35</c:v>
                </c:pt>
                <c:pt idx="2824">
                  <c:v>566.35</c:v>
                </c:pt>
                <c:pt idx="2825">
                  <c:v>566.35</c:v>
                </c:pt>
                <c:pt idx="2826">
                  <c:v>566.35</c:v>
                </c:pt>
                <c:pt idx="2827">
                  <c:v>566.35</c:v>
                </c:pt>
                <c:pt idx="2828">
                  <c:v>566.35</c:v>
                </c:pt>
                <c:pt idx="2829">
                  <c:v>566.35</c:v>
                </c:pt>
                <c:pt idx="2830">
                  <c:v>566.35</c:v>
                </c:pt>
                <c:pt idx="2831">
                  <c:v>566.35</c:v>
                </c:pt>
                <c:pt idx="2832">
                  <c:v>566.35</c:v>
                </c:pt>
                <c:pt idx="2833">
                  <c:v>566.35</c:v>
                </c:pt>
                <c:pt idx="2834">
                  <c:v>566.35</c:v>
                </c:pt>
                <c:pt idx="2835">
                  <c:v>566.35</c:v>
                </c:pt>
                <c:pt idx="2836">
                  <c:v>566.35</c:v>
                </c:pt>
                <c:pt idx="2837">
                  <c:v>566.34</c:v>
                </c:pt>
                <c:pt idx="2838">
                  <c:v>566.34</c:v>
                </c:pt>
                <c:pt idx="2839">
                  <c:v>566.34</c:v>
                </c:pt>
                <c:pt idx="2840">
                  <c:v>566.34</c:v>
                </c:pt>
                <c:pt idx="2841">
                  <c:v>566.34</c:v>
                </c:pt>
                <c:pt idx="2842">
                  <c:v>566.34</c:v>
                </c:pt>
                <c:pt idx="2843">
                  <c:v>566.34</c:v>
                </c:pt>
                <c:pt idx="2844">
                  <c:v>566.34</c:v>
                </c:pt>
                <c:pt idx="2845">
                  <c:v>566.34</c:v>
                </c:pt>
                <c:pt idx="2846">
                  <c:v>566.34</c:v>
                </c:pt>
                <c:pt idx="2847">
                  <c:v>566.34</c:v>
                </c:pt>
                <c:pt idx="2848">
                  <c:v>566.34</c:v>
                </c:pt>
                <c:pt idx="2849">
                  <c:v>566.34</c:v>
                </c:pt>
                <c:pt idx="2850">
                  <c:v>566.34</c:v>
                </c:pt>
                <c:pt idx="2851">
                  <c:v>566.34</c:v>
                </c:pt>
                <c:pt idx="2852">
                  <c:v>566.34</c:v>
                </c:pt>
                <c:pt idx="2853">
                  <c:v>566.34</c:v>
                </c:pt>
                <c:pt idx="2854">
                  <c:v>566.34</c:v>
                </c:pt>
                <c:pt idx="2855">
                  <c:v>566.33000000000004</c:v>
                </c:pt>
                <c:pt idx="2856">
                  <c:v>566.33000000000004</c:v>
                </c:pt>
                <c:pt idx="2857">
                  <c:v>566.33000000000004</c:v>
                </c:pt>
                <c:pt idx="2858">
                  <c:v>566.33000000000004</c:v>
                </c:pt>
                <c:pt idx="2859">
                  <c:v>566.33000000000004</c:v>
                </c:pt>
                <c:pt idx="2860">
                  <c:v>566.33000000000004</c:v>
                </c:pt>
                <c:pt idx="2861">
                  <c:v>566.33000000000004</c:v>
                </c:pt>
                <c:pt idx="2862">
                  <c:v>566.33000000000004</c:v>
                </c:pt>
                <c:pt idx="2863">
                  <c:v>566.33000000000004</c:v>
                </c:pt>
                <c:pt idx="2864">
                  <c:v>566.33000000000004</c:v>
                </c:pt>
                <c:pt idx="2865">
                  <c:v>566.33000000000004</c:v>
                </c:pt>
                <c:pt idx="2866">
                  <c:v>566.33000000000004</c:v>
                </c:pt>
                <c:pt idx="2867">
                  <c:v>566.33000000000004</c:v>
                </c:pt>
                <c:pt idx="2868">
                  <c:v>566.33000000000004</c:v>
                </c:pt>
                <c:pt idx="2869">
                  <c:v>566.33000000000004</c:v>
                </c:pt>
                <c:pt idx="2870">
                  <c:v>566.33000000000004</c:v>
                </c:pt>
                <c:pt idx="2871">
                  <c:v>566.33000000000004</c:v>
                </c:pt>
                <c:pt idx="2872">
                  <c:v>566.32000000000005</c:v>
                </c:pt>
                <c:pt idx="2873">
                  <c:v>566.32000000000005</c:v>
                </c:pt>
                <c:pt idx="2874">
                  <c:v>566.32000000000005</c:v>
                </c:pt>
                <c:pt idx="2875">
                  <c:v>566.32000000000005</c:v>
                </c:pt>
                <c:pt idx="2876">
                  <c:v>566.32000000000005</c:v>
                </c:pt>
                <c:pt idx="2877">
                  <c:v>566.32000000000005</c:v>
                </c:pt>
                <c:pt idx="2878">
                  <c:v>566.32000000000005</c:v>
                </c:pt>
                <c:pt idx="2879">
                  <c:v>566.32000000000005</c:v>
                </c:pt>
                <c:pt idx="2880">
                  <c:v>566.32000000000005</c:v>
                </c:pt>
                <c:pt idx="2881">
                  <c:v>566.32000000000005</c:v>
                </c:pt>
                <c:pt idx="2882">
                  <c:v>566.32000000000005</c:v>
                </c:pt>
                <c:pt idx="2883">
                  <c:v>566.32000000000005</c:v>
                </c:pt>
                <c:pt idx="2884">
                  <c:v>566.32000000000005</c:v>
                </c:pt>
                <c:pt idx="2885">
                  <c:v>566.32000000000005</c:v>
                </c:pt>
                <c:pt idx="2886">
                  <c:v>566.32000000000005</c:v>
                </c:pt>
                <c:pt idx="2887">
                  <c:v>566.32000000000005</c:v>
                </c:pt>
                <c:pt idx="2888">
                  <c:v>566.32000000000005</c:v>
                </c:pt>
                <c:pt idx="2889">
                  <c:v>566.30999999999995</c:v>
                </c:pt>
                <c:pt idx="2890">
                  <c:v>566.30999999999995</c:v>
                </c:pt>
                <c:pt idx="2891">
                  <c:v>566.30999999999995</c:v>
                </c:pt>
                <c:pt idx="2892">
                  <c:v>566.30999999999995</c:v>
                </c:pt>
                <c:pt idx="2893">
                  <c:v>566.30999999999995</c:v>
                </c:pt>
                <c:pt idx="2894">
                  <c:v>566.30999999999995</c:v>
                </c:pt>
                <c:pt idx="2895">
                  <c:v>566.30999999999995</c:v>
                </c:pt>
                <c:pt idx="2896">
                  <c:v>566.30999999999995</c:v>
                </c:pt>
                <c:pt idx="2897">
                  <c:v>566.30999999999995</c:v>
                </c:pt>
                <c:pt idx="2898">
                  <c:v>566.30999999999995</c:v>
                </c:pt>
                <c:pt idx="2899">
                  <c:v>566.30999999999995</c:v>
                </c:pt>
                <c:pt idx="2900">
                  <c:v>566.30999999999995</c:v>
                </c:pt>
                <c:pt idx="2901">
                  <c:v>566.30999999999995</c:v>
                </c:pt>
                <c:pt idx="2902">
                  <c:v>566.30999999999995</c:v>
                </c:pt>
                <c:pt idx="2903">
                  <c:v>566.30999999999995</c:v>
                </c:pt>
                <c:pt idx="2904">
                  <c:v>566.30999999999995</c:v>
                </c:pt>
                <c:pt idx="2905">
                  <c:v>566.30999999999995</c:v>
                </c:pt>
                <c:pt idx="2906">
                  <c:v>566.30999999999995</c:v>
                </c:pt>
                <c:pt idx="2907">
                  <c:v>566.29999999999995</c:v>
                </c:pt>
                <c:pt idx="2908">
                  <c:v>566.29999999999995</c:v>
                </c:pt>
                <c:pt idx="2909">
                  <c:v>566.29999999999995</c:v>
                </c:pt>
                <c:pt idx="2910">
                  <c:v>566.29999999999995</c:v>
                </c:pt>
                <c:pt idx="2911">
                  <c:v>566.29999999999995</c:v>
                </c:pt>
                <c:pt idx="2912">
                  <c:v>566.29999999999995</c:v>
                </c:pt>
                <c:pt idx="2913">
                  <c:v>566.29999999999995</c:v>
                </c:pt>
                <c:pt idx="2914">
                  <c:v>566.29999999999995</c:v>
                </c:pt>
                <c:pt idx="2915">
                  <c:v>566.29999999999995</c:v>
                </c:pt>
                <c:pt idx="2916">
                  <c:v>566.29999999999995</c:v>
                </c:pt>
                <c:pt idx="2917">
                  <c:v>566.29999999999995</c:v>
                </c:pt>
                <c:pt idx="2918">
                  <c:v>566.29999999999995</c:v>
                </c:pt>
                <c:pt idx="2919">
                  <c:v>566.29999999999995</c:v>
                </c:pt>
                <c:pt idx="2920">
                  <c:v>566.29999999999995</c:v>
                </c:pt>
                <c:pt idx="2921">
                  <c:v>566.29999999999995</c:v>
                </c:pt>
                <c:pt idx="2922">
                  <c:v>566.29999999999995</c:v>
                </c:pt>
                <c:pt idx="2923">
                  <c:v>566.29999999999995</c:v>
                </c:pt>
                <c:pt idx="2924">
                  <c:v>566.29999999999995</c:v>
                </c:pt>
                <c:pt idx="2925">
                  <c:v>566.29</c:v>
                </c:pt>
                <c:pt idx="2926">
                  <c:v>566.29</c:v>
                </c:pt>
                <c:pt idx="2927">
                  <c:v>566.29</c:v>
                </c:pt>
                <c:pt idx="2928">
                  <c:v>566.29</c:v>
                </c:pt>
                <c:pt idx="2929">
                  <c:v>566.29</c:v>
                </c:pt>
                <c:pt idx="2930">
                  <c:v>566.29</c:v>
                </c:pt>
                <c:pt idx="2931">
                  <c:v>566.29</c:v>
                </c:pt>
                <c:pt idx="2932">
                  <c:v>566.29</c:v>
                </c:pt>
                <c:pt idx="2933">
                  <c:v>566.29</c:v>
                </c:pt>
                <c:pt idx="2934">
                  <c:v>566.29</c:v>
                </c:pt>
                <c:pt idx="2935">
                  <c:v>566.29</c:v>
                </c:pt>
                <c:pt idx="2936">
                  <c:v>566.29</c:v>
                </c:pt>
                <c:pt idx="2937">
                  <c:v>566.29</c:v>
                </c:pt>
                <c:pt idx="2938">
                  <c:v>566.29</c:v>
                </c:pt>
                <c:pt idx="2939">
                  <c:v>566.29</c:v>
                </c:pt>
                <c:pt idx="2940">
                  <c:v>566.29</c:v>
                </c:pt>
                <c:pt idx="2941">
                  <c:v>566.29</c:v>
                </c:pt>
                <c:pt idx="2942">
                  <c:v>566.28</c:v>
                </c:pt>
                <c:pt idx="2943">
                  <c:v>566.28</c:v>
                </c:pt>
                <c:pt idx="2944">
                  <c:v>566.28</c:v>
                </c:pt>
                <c:pt idx="2945">
                  <c:v>566.28</c:v>
                </c:pt>
                <c:pt idx="2946">
                  <c:v>566.28</c:v>
                </c:pt>
                <c:pt idx="2947">
                  <c:v>566.28</c:v>
                </c:pt>
                <c:pt idx="2948">
                  <c:v>566.28</c:v>
                </c:pt>
                <c:pt idx="2949">
                  <c:v>566.28</c:v>
                </c:pt>
                <c:pt idx="2950">
                  <c:v>566.28</c:v>
                </c:pt>
                <c:pt idx="2951">
                  <c:v>566.28</c:v>
                </c:pt>
                <c:pt idx="2952">
                  <c:v>566.28</c:v>
                </c:pt>
                <c:pt idx="2953">
                  <c:v>566.28</c:v>
                </c:pt>
                <c:pt idx="2954">
                  <c:v>566.28</c:v>
                </c:pt>
                <c:pt idx="2955">
                  <c:v>566.28</c:v>
                </c:pt>
                <c:pt idx="2956">
                  <c:v>566.28</c:v>
                </c:pt>
                <c:pt idx="2957">
                  <c:v>566.28</c:v>
                </c:pt>
                <c:pt idx="2958">
                  <c:v>566.27</c:v>
                </c:pt>
                <c:pt idx="2959">
                  <c:v>566.27</c:v>
                </c:pt>
                <c:pt idx="2960">
                  <c:v>566.27</c:v>
                </c:pt>
                <c:pt idx="2961">
                  <c:v>566.27</c:v>
                </c:pt>
                <c:pt idx="2962">
                  <c:v>566.27</c:v>
                </c:pt>
                <c:pt idx="2963">
                  <c:v>566.27</c:v>
                </c:pt>
                <c:pt idx="2964">
                  <c:v>566.27</c:v>
                </c:pt>
                <c:pt idx="2965">
                  <c:v>566.27</c:v>
                </c:pt>
                <c:pt idx="2966">
                  <c:v>566.27</c:v>
                </c:pt>
                <c:pt idx="2967">
                  <c:v>566.27</c:v>
                </c:pt>
                <c:pt idx="2968">
                  <c:v>566.27</c:v>
                </c:pt>
                <c:pt idx="2969">
                  <c:v>566.27</c:v>
                </c:pt>
                <c:pt idx="2970">
                  <c:v>566.27</c:v>
                </c:pt>
                <c:pt idx="2971">
                  <c:v>566.27</c:v>
                </c:pt>
                <c:pt idx="2972">
                  <c:v>566.27</c:v>
                </c:pt>
                <c:pt idx="2973">
                  <c:v>566.27</c:v>
                </c:pt>
                <c:pt idx="2974">
                  <c:v>566.27</c:v>
                </c:pt>
                <c:pt idx="2975">
                  <c:v>566.26</c:v>
                </c:pt>
                <c:pt idx="2976">
                  <c:v>566.26</c:v>
                </c:pt>
                <c:pt idx="2977">
                  <c:v>566.26</c:v>
                </c:pt>
                <c:pt idx="2978">
                  <c:v>566.26</c:v>
                </c:pt>
                <c:pt idx="2979">
                  <c:v>566.26</c:v>
                </c:pt>
                <c:pt idx="2980">
                  <c:v>566.26</c:v>
                </c:pt>
                <c:pt idx="2981">
                  <c:v>566.26</c:v>
                </c:pt>
                <c:pt idx="2982">
                  <c:v>566.26</c:v>
                </c:pt>
                <c:pt idx="2983">
                  <c:v>566.26</c:v>
                </c:pt>
                <c:pt idx="2984">
                  <c:v>566.26</c:v>
                </c:pt>
                <c:pt idx="2985">
                  <c:v>566.26</c:v>
                </c:pt>
                <c:pt idx="2986">
                  <c:v>566.26</c:v>
                </c:pt>
                <c:pt idx="2987">
                  <c:v>566.26</c:v>
                </c:pt>
                <c:pt idx="2988">
                  <c:v>566.26</c:v>
                </c:pt>
                <c:pt idx="2989">
                  <c:v>566.26</c:v>
                </c:pt>
                <c:pt idx="2990">
                  <c:v>566.26</c:v>
                </c:pt>
                <c:pt idx="2991">
                  <c:v>566.26</c:v>
                </c:pt>
                <c:pt idx="2992">
                  <c:v>566.25</c:v>
                </c:pt>
                <c:pt idx="2993">
                  <c:v>566.25</c:v>
                </c:pt>
                <c:pt idx="2994">
                  <c:v>566.25</c:v>
                </c:pt>
                <c:pt idx="2995">
                  <c:v>566.25</c:v>
                </c:pt>
                <c:pt idx="2996">
                  <c:v>566.25</c:v>
                </c:pt>
                <c:pt idx="2997">
                  <c:v>566.25</c:v>
                </c:pt>
                <c:pt idx="2998">
                  <c:v>566.25</c:v>
                </c:pt>
                <c:pt idx="2999">
                  <c:v>566.25</c:v>
                </c:pt>
                <c:pt idx="3000">
                  <c:v>566.25</c:v>
                </c:pt>
                <c:pt idx="3001">
                  <c:v>566.25</c:v>
                </c:pt>
                <c:pt idx="3002">
                  <c:v>566.25</c:v>
                </c:pt>
                <c:pt idx="3003">
                  <c:v>566.25</c:v>
                </c:pt>
                <c:pt idx="3004">
                  <c:v>566.25</c:v>
                </c:pt>
                <c:pt idx="3005">
                  <c:v>566.25</c:v>
                </c:pt>
                <c:pt idx="3006">
                  <c:v>566.25</c:v>
                </c:pt>
                <c:pt idx="3007">
                  <c:v>566.25</c:v>
                </c:pt>
                <c:pt idx="3008">
                  <c:v>566.25</c:v>
                </c:pt>
                <c:pt idx="3009">
                  <c:v>566.25</c:v>
                </c:pt>
                <c:pt idx="3010">
                  <c:v>566.25</c:v>
                </c:pt>
                <c:pt idx="3011">
                  <c:v>566.24</c:v>
                </c:pt>
                <c:pt idx="3012">
                  <c:v>566.24</c:v>
                </c:pt>
                <c:pt idx="3013">
                  <c:v>566.24</c:v>
                </c:pt>
                <c:pt idx="3014">
                  <c:v>566.24</c:v>
                </c:pt>
                <c:pt idx="3015">
                  <c:v>566.24</c:v>
                </c:pt>
                <c:pt idx="3016">
                  <c:v>566.24</c:v>
                </c:pt>
                <c:pt idx="3017">
                  <c:v>566.24</c:v>
                </c:pt>
                <c:pt idx="3018">
                  <c:v>566.24</c:v>
                </c:pt>
                <c:pt idx="3019">
                  <c:v>566.24</c:v>
                </c:pt>
                <c:pt idx="3020">
                  <c:v>566.24</c:v>
                </c:pt>
                <c:pt idx="3021">
                  <c:v>566.24</c:v>
                </c:pt>
                <c:pt idx="3022">
                  <c:v>566.24</c:v>
                </c:pt>
                <c:pt idx="3023">
                  <c:v>566.24</c:v>
                </c:pt>
                <c:pt idx="3024">
                  <c:v>566.24</c:v>
                </c:pt>
                <c:pt idx="3025">
                  <c:v>566.24</c:v>
                </c:pt>
                <c:pt idx="3026">
                  <c:v>566.24</c:v>
                </c:pt>
                <c:pt idx="3027">
                  <c:v>566.24</c:v>
                </c:pt>
                <c:pt idx="3028">
                  <c:v>566.24</c:v>
                </c:pt>
                <c:pt idx="3029">
                  <c:v>566.24</c:v>
                </c:pt>
                <c:pt idx="3030">
                  <c:v>566.23</c:v>
                </c:pt>
                <c:pt idx="3031">
                  <c:v>566.23</c:v>
                </c:pt>
                <c:pt idx="3032">
                  <c:v>566.23</c:v>
                </c:pt>
                <c:pt idx="3033">
                  <c:v>566.23</c:v>
                </c:pt>
                <c:pt idx="3034">
                  <c:v>566.23</c:v>
                </c:pt>
                <c:pt idx="3035">
                  <c:v>566.23</c:v>
                </c:pt>
                <c:pt idx="3036">
                  <c:v>566.23</c:v>
                </c:pt>
                <c:pt idx="3037">
                  <c:v>566.23</c:v>
                </c:pt>
                <c:pt idx="3038">
                  <c:v>566.23</c:v>
                </c:pt>
                <c:pt idx="3039">
                  <c:v>566.23</c:v>
                </c:pt>
                <c:pt idx="3040">
                  <c:v>566.23</c:v>
                </c:pt>
                <c:pt idx="3041">
                  <c:v>566.23</c:v>
                </c:pt>
                <c:pt idx="3042">
                  <c:v>566.23</c:v>
                </c:pt>
                <c:pt idx="3043">
                  <c:v>566.23</c:v>
                </c:pt>
                <c:pt idx="3044">
                  <c:v>566.23</c:v>
                </c:pt>
                <c:pt idx="3045">
                  <c:v>566.23</c:v>
                </c:pt>
                <c:pt idx="3046">
                  <c:v>566.23</c:v>
                </c:pt>
                <c:pt idx="3047">
                  <c:v>566.22</c:v>
                </c:pt>
                <c:pt idx="3048">
                  <c:v>566.22</c:v>
                </c:pt>
                <c:pt idx="3049">
                  <c:v>566.22</c:v>
                </c:pt>
                <c:pt idx="3050">
                  <c:v>566.22</c:v>
                </c:pt>
                <c:pt idx="3051">
                  <c:v>566.22</c:v>
                </c:pt>
                <c:pt idx="3052">
                  <c:v>566.22</c:v>
                </c:pt>
                <c:pt idx="3053">
                  <c:v>566.22</c:v>
                </c:pt>
                <c:pt idx="3054">
                  <c:v>566.22</c:v>
                </c:pt>
                <c:pt idx="3055">
                  <c:v>566.22</c:v>
                </c:pt>
                <c:pt idx="3056">
                  <c:v>566.22</c:v>
                </c:pt>
                <c:pt idx="3057">
                  <c:v>566.22</c:v>
                </c:pt>
                <c:pt idx="3058">
                  <c:v>566.22</c:v>
                </c:pt>
                <c:pt idx="3059">
                  <c:v>566.22</c:v>
                </c:pt>
                <c:pt idx="3060">
                  <c:v>566.22</c:v>
                </c:pt>
                <c:pt idx="3061">
                  <c:v>566.22</c:v>
                </c:pt>
                <c:pt idx="3062">
                  <c:v>566.22</c:v>
                </c:pt>
                <c:pt idx="3063">
                  <c:v>566.22</c:v>
                </c:pt>
                <c:pt idx="3064">
                  <c:v>566.22</c:v>
                </c:pt>
                <c:pt idx="3065">
                  <c:v>566.22</c:v>
                </c:pt>
                <c:pt idx="3066">
                  <c:v>566.22</c:v>
                </c:pt>
                <c:pt idx="3067">
                  <c:v>566.21</c:v>
                </c:pt>
                <c:pt idx="3068">
                  <c:v>566.21</c:v>
                </c:pt>
                <c:pt idx="3069">
                  <c:v>566.21</c:v>
                </c:pt>
                <c:pt idx="3070">
                  <c:v>566.21</c:v>
                </c:pt>
                <c:pt idx="3071">
                  <c:v>566.21</c:v>
                </c:pt>
                <c:pt idx="3072">
                  <c:v>566.21</c:v>
                </c:pt>
                <c:pt idx="3073">
                  <c:v>566.21</c:v>
                </c:pt>
                <c:pt idx="3074">
                  <c:v>566.21</c:v>
                </c:pt>
                <c:pt idx="3075">
                  <c:v>566.21</c:v>
                </c:pt>
                <c:pt idx="3076">
                  <c:v>566.21</c:v>
                </c:pt>
                <c:pt idx="3077">
                  <c:v>566.21</c:v>
                </c:pt>
                <c:pt idx="3078">
                  <c:v>566.21</c:v>
                </c:pt>
                <c:pt idx="3079">
                  <c:v>566.21</c:v>
                </c:pt>
                <c:pt idx="3080">
                  <c:v>566.21</c:v>
                </c:pt>
                <c:pt idx="3081">
                  <c:v>566.21</c:v>
                </c:pt>
                <c:pt idx="3082">
                  <c:v>566.21</c:v>
                </c:pt>
                <c:pt idx="3083">
                  <c:v>566.21</c:v>
                </c:pt>
                <c:pt idx="3084">
                  <c:v>566.21</c:v>
                </c:pt>
                <c:pt idx="3085">
                  <c:v>566.21</c:v>
                </c:pt>
                <c:pt idx="3086">
                  <c:v>566.21</c:v>
                </c:pt>
                <c:pt idx="3087">
                  <c:v>566.20000000000005</c:v>
                </c:pt>
                <c:pt idx="3088">
                  <c:v>566.20000000000005</c:v>
                </c:pt>
                <c:pt idx="3089">
                  <c:v>566.20000000000005</c:v>
                </c:pt>
                <c:pt idx="3090">
                  <c:v>566.20000000000005</c:v>
                </c:pt>
                <c:pt idx="3091">
                  <c:v>566.20000000000005</c:v>
                </c:pt>
                <c:pt idx="3092">
                  <c:v>566.20000000000005</c:v>
                </c:pt>
                <c:pt idx="3093">
                  <c:v>566.20000000000005</c:v>
                </c:pt>
                <c:pt idx="3094">
                  <c:v>566.20000000000005</c:v>
                </c:pt>
                <c:pt idx="3095">
                  <c:v>566.20000000000005</c:v>
                </c:pt>
                <c:pt idx="3096">
                  <c:v>566.20000000000005</c:v>
                </c:pt>
                <c:pt idx="3097">
                  <c:v>566.20000000000005</c:v>
                </c:pt>
                <c:pt idx="3098">
                  <c:v>566.20000000000005</c:v>
                </c:pt>
                <c:pt idx="3099">
                  <c:v>566.20000000000005</c:v>
                </c:pt>
                <c:pt idx="3100">
                  <c:v>566.20000000000005</c:v>
                </c:pt>
                <c:pt idx="3101">
                  <c:v>566.20000000000005</c:v>
                </c:pt>
                <c:pt idx="3102">
                  <c:v>566.20000000000005</c:v>
                </c:pt>
                <c:pt idx="3103">
                  <c:v>566.20000000000005</c:v>
                </c:pt>
                <c:pt idx="3104">
                  <c:v>566.20000000000005</c:v>
                </c:pt>
                <c:pt idx="3105">
                  <c:v>566.20000000000005</c:v>
                </c:pt>
                <c:pt idx="3106">
                  <c:v>566.20000000000005</c:v>
                </c:pt>
                <c:pt idx="3107">
                  <c:v>566.20000000000005</c:v>
                </c:pt>
                <c:pt idx="3108">
                  <c:v>566.19000000000005</c:v>
                </c:pt>
                <c:pt idx="3109">
                  <c:v>566.19000000000005</c:v>
                </c:pt>
                <c:pt idx="3110">
                  <c:v>566.19000000000005</c:v>
                </c:pt>
                <c:pt idx="3111">
                  <c:v>566.19000000000005</c:v>
                </c:pt>
                <c:pt idx="3112">
                  <c:v>566.19000000000005</c:v>
                </c:pt>
                <c:pt idx="3113">
                  <c:v>566.19000000000005</c:v>
                </c:pt>
                <c:pt idx="3114">
                  <c:v>566.19000000000005</c:v>
                </c:pt>
                <c:pt idx="3115">
                  <c:v>566.19000000000005</c:v>
                </c:pt>
                <c:pt idx="3116">
                  <c:v>566.19000000000005</c:v>
                </c:pt>
                <c:pt idx="3117">
                  <c:v>566.19000000000005</c:v>
                </c:pt>
                <c:pt idx="3118">
                  <c:v>566.19000000000005</c:v>
                </c:pt>
                <c:pt idx="3119">
                  <c:v>566.19000000000005</c:v>
                </c:pt>
                <c:pt idx="3120">
                  <c:v>566.19000000000005</c:v>
                </c:pt>
                <c:pt idx="3121">
                  <c:v>566.19000000000005</c:v>
                </c:pt>
                <c:pt idx="3122">
                  <c:v>566.19000000000005</c:v>
                </c:pt>
                <c:pt idx="3123">
                  <c:v>566.19000000000005</c:v>
                </c:pt>
                <c:pt idx="3124">
                  <c:v>566.19000000000005</c:v>
                </c:pt>
                <c:pt idx="3125">
                  <c:v>566.19000000000005</c:v>
                </c:pt>
                <c:pt idx="3126">
                  <c:v>566.19000000000005</c:v>
                </c:pt>
                <c:pt idx="3127">
                  <c:v>566.19000000000005</c:v>
                </c:pt>
                <c:pt idx="3128">
                  <c:v>566.19000000000005</c:v>
                </c:pt>
                <c:pt idx="3129">
                  <c:v>566.19000000000005</c:v>
                </c:pt>
                <c:pt idx="3130">
                  <c:v>566.19000000000005</c:v>
                </c:pt>
                <c:pt idx="3131">
                  <c:v>566.17999999999995</c:v>
                </c:pt>
                <c:pt idx="3132">
                  <c:v>566.17999999999995</c:v>
                </c:pt>
                <c:pt idx="3133">
                  <c:v>566.17999999999995</c:v>
                </c:pt>
                <c:pt idx="3134">
                  <c:v>566.17999999999995</c:v>
                </c:pt>
                <c:pt idx="3135">
                  <c:v>566.17999999999995</c:v>
                </c:pt>
                <c:pt idx="3136">
                  <c:v>566.17999999999995</c:v>
                </c:pt>
                <c:pt idx="3137">
                  <c:v>566.17999999999995</c:v>
                </c:pt>
                <c:pt idx="3138">
                  <c:v>566.17999999999995</c:v>
                </c:pt>
                <c:pt idx="3139">
                  <c:v>566.17999999999995</c:v>
                </c:pt>
                <c:pt idx="3140">
                  <c:v>566.17999999999995</c:v>
                </c:pt>
                <c:pt idx="3141">
                  <c:v>566.17999999999995</c:v>
                </c:pt>
                <c:pt idx="3142">
                  <c:v>566.17999999999995</c:v>
                </c:pt>
                <c:pt idx="3143">
                  <c:v>566.17999999999995</c:v>
                </c:pt>
                <c:pt idx="3144">
                  <c:v>566.17999999999995</c:v>
                </c:pt>
                <c:pt idx="3145">
                  <c:v>566.17999999999995</c:v>
                </c:pt>
                <c:pt idx="3146">
                  <c:v>566.17999999999995</c:v>
                </c:pt>
                <c:pt idx="3147">
                  <c:v>566.17999999999995</c:v>
                </c:pt>
                <c:pt idx="3148">
                  <c:v>566.17999999999995</c:v>
                </c:pt>
                <c:pt idx="3149">
                  <c:v>566.17999999999995</c:v>
                </c:pt>
                <c:pt idx="3150">
                  <c:v>566.17999999999995</c:v>
                </c:pt>
                <c:pt idx="3151">
                  <c:v>566.17999999999995</c:v>
                </c:pt>
                <c:pt idx="3152">
                  <c:v>566.17999999999995</c:v>
                </c:pt>
                <c:pt idx="3153">
                  <c:v>566.17999999999995</c:v>
                </c:pt>
                <c:pt idx="3154">
                  <c:v>566.17999999999995</c:v>
                </c:pt>
                <c:pt idx="3155">
                  <c:v>566.16999999999996</c:v>
                </c:pt>
                <c:pt idx="3156">
                  <c:v>566.16999999999996</c:v>
                </c:pt>
                <c:pt idx="3157">
                  <c:v>566.16999999999996</c:v>
                </c:pt>
                <c:pt idx="3158">
                  <c:v>566.16999999999996</c:v>
                </c:pt>
                <c:pt idx="3159">
                  <c:v>566.16999999999996</c:v>
                </c:pt>
                <c:pt idx="3160">
                  <c:v>566.16999999999996</c:v>
                </c:pt>
                <c:pt idx="3161">
                  <c:v>566.16999999999996</c:v>
                </c:pt>
                <c:pt idx="3162">
                  <c:v>566.16999999999996</c:v>
                </c:pt>
                <c:pt idx="3163">
                  <c:v>566.16999999999996</c:v>
                </c:pt>
                <c:pt idx="3164">
                  <c:v>566.16999999999996</c:v>
                </c:pt>
                <c:pt idx="3165">
                  <c:v>566.16999999999996</c:v>
                </c:pt>
                <c:pt idx="3166">
                  <c:v>566.16999999999996</c:v>
                </c:pt>
                <c:pt idx="3167">
                  <c:v>566.16999999999996</c:v>
                </c:pt>
                <c:pt idx="3168">
                  <c:v>566.16999999999996</c:v>
                </c:pt>
                <c:pt idx="3169">
                  <c:v>566.16999999999996</c:v>
                </c:pt>
                <c:pt idx="3170">
                  <c:v>566.16999999999996</c:v>
                </c:pt>
                <c:pt idx="3171">
                  <c:v>566.16999999999996</c:v>
                </c:pt>
                <c:pt idx="3172">
                  <c:v>566.16999999999996</c:v>
                </c:pt>
                <c:pt idx="3173">
                  <c:v>566.16999999999996</c:v>
                </c:pt>
                <c:pt idx="3174">
                  <c:v>566.16999999999996</c:v>
                </c:pt>
                <c:pt idx="3175">
                  <c:v>566.16999999999996</c:v>
                </c:pt>
                <c:pt idx="3176">
                  <c:v>566.16999999999996</c:v>
                </c:pt>
                <c:pt idx="3177">
                  <c:v>566.16999999999996</c:v>
                </c:pt>
                <c:pt idx="3178">
                  <c:v>566.16999999999996</c:v>
                </c:pt>
                <c:pt idx="3179">
                  <c:v>566.16999999999996</c:v>
                </c:pt>
                <c:pt idx="3180">
                  <c:v>566.16</c:v>
                </c:pt>
                <c:pt idx="3181">
                  <c:v>566.16</c:v>
                </c:pt>
                <c:pt idx="3182">
                  <c:v>566.16</c:v>
                </c:pt>
                <c:pt idx="3183">
                  <c:v>566.16</c:v>
                </c:pt>
                <c:pt idx="3184">
                  <c:v>566.16</c:v>
                </c:pt>
                <c:pt idx="3185">
                  <c:v>566.16</c:v>
                </c:pt>
                <c:pt idx="3186">
                  <c:v>566.16</c:v>
                </c:pt>
                <c:pt idx="3187">
                  <c:v>566.16</c:v>
                </c:pt>
                <c:pt idx="3188">
                  <c:v>566.16</c:v>
                </c:pt>
                <c:pt idx="3189">
                  <c:v>566.16</c:v>
                </c:pt>
                <c:pt idx="3190">
                  <c:v>566.16</c:v>
                </c:pt>
                <c:pt idx="3191">
                  <c:v>566.16</c:v>
                </c:pt>
                <c:pt idx="3192">
                  <c:v>566.16</c:v>
                </c:pt>
                <c:pt idx="3193">
                  <c:v>566.16</c:v>
                </c:pt>
                <c:pt idx="3194">
                  <c:v>566.16</c:v>
                </c:pt>
                <c:pt idx="3195">
                  <c:v>566.16</c:v>
                </c:pt>
                <c:pt idx="3196">
                  <c:v>566.16</c:v>
                </c:pt>
                <c:pt idx="3197">
                  <c:v>566.16</c:v>
                </c:pt>
                <c:pt idx="3198">
                  <c:v>566.16</c:v>
                </c:pt>
                <c:pt idx="3199">
                  <c:v>566.16</c:v>
                </c:pt>
                <c:pt idx="3200">
                  <c:v>566.16</c:v>
                </c:pt>
                <c:pt idx="3201">
                  <c:v>566.16</c:v>
                </c:pt>
                <c:pt idx="3202">
                  <c:v>566.16</c:v>
                </c:pt>
                <c:pt idx="3203">
                  <c:v>566.16</c:v>
                </c:pt>
                <c:pt idx="3204">
                  <c:v>566.16</c:v>
                </c:pt>
                <c:pt idx="3205">
                  <c:v>566.15</c:v>
                </c:pt>
                <c:pt idx="3206">
                  <c:v>566.15</c:v>
                </c:pt>
                <c:pt idx="3207">
                  <c:v>566.15</c:v>
                </c:pt>
                <c:pt idx="3208">
                  <c:v>566.15</c:v>
                </c:pt>
                <c:pt idx="3209">
                  <c:v>566.15</c:v>
                </c:pt>
                <c:pt idx="3210">
                  <c:v>566.15</c:v>
                </c:pt>
                <c:pt idx="3211">
                  <c:v>566.15</c:v>
                </c:pt>
                <c:pt idx="3212">
                  <c:v>566.15</c:v>
                </c:pt>
                <c:pt idx="3213">
                  <c:v>566.15</c:v>
                </c:pt>
                <c:pt idx="3214">
                  <c:v>566.15</c:v>
                </c:pt>
                <c:pt idx="3215">
                  <c:v>566.15</c:v>
                </c:pt>
                <c:pt idx="3216">
                  <c:v>566.15</c:v>
                </c:pt>
                <c:pt idx="3217">
                  <c:v>566.15</c:v>
                </c:pt>
                <c:pt idx="3218">
                  <c:v>566.15</c:v>
                </c:pt>
                <c:pt idx="3219">
                  <c:v>566.15</c:v>
                </c:pt>
                <c:pt idx="3220">
                  <c:v>566.15</c:v>
                </c:pt>
                <c:pt idx="3221">
                  <c:v>566.15</c:v>
                </c:pt>
                <c:pt idx="3222">
                  <c:v>566.15</c:v>
                </c:pt>
                <c:pt idx="3223">
                  <c:v>566.15</c:v>
                </c:pt>
                <c:pt idx="3224">
                  <c:v>566.15</c:v>
                </c:pt>
                <c:pt idx="3225">
                  <c:v>566.15</c:v>
                </c:pt>
                <c:pt idx="3226">
                  <c:v>566.15</c:v>
                </c:pt>
                <c:pt idx="3227">
                  <c:v>566.15</c:v>
                </c:pt>
                <c:pt idx="3228">
                  <c:v>566.14</c:v>
                </c:pt>
                <c:pt idx="3229">
                  <c:v>566.14</c:v>
                </c:pt>
                <c:pt idx="3230">
                  <c:v>566.14</c:v>
                </c:pt>
                <c:pt idx="3231">
                  <c:v>566.14</c:v>
                </c:pt>
                <c:pt idx="3232">
                  <c:v>566.14</c:v>
                </c:pt>
                <c:pt idx="3233">
                  <c:v>566.14</c:v>
                </c:pt>
                <c:pt idx="3234">
                  <c:v>566.14</c:v>
                </c:pt>
                <c:pt idx="3235">
                  <c:v>566.14</c:v>
                </c:pt>
                <c:pt idx="3236">
                  <c:v>566.14</c:v>
                </c:pt>
                <c:pt idx="3237">
                  <c:v>566.14</c:v>
                </c:pt>
                <c:pt idx="3238">
                  <c:v>566.14</c:v>
                </c:pt>
                <c:pt idx="3239">
                  <c:v>566.14</c:v>
                </c:pt>
                <c:pt idx="3240">
                  <c:v>566.14</c:v>
                </c:pt>
                <c:pt idx="3241">
                  <c:v>566.14</c:v>
                </c:pt>
                <c:pt idx="3242">
                  <c:v>566.14</c:v>
                </c:pt>
                <c:pt idx="3243">
                  <c:v>566.14</c:v>
                </c:pt>
                <c:pt idx="3244">
                  <c:v>566.14</c:v>
                </c:pt>
                <c:pt idx="3245">
                  <c:v>566.14</c:v>
                </c:pt>
                <c:pt idx="3246">
                  <c:v>566.14</c:v>
                </c:pt>
                <c:pt idx="3247">
                  <c:v>566.14</c:v>
                </c:pt>
                <c:pt idx="3248">
                  <c:v>566.14</c:v>
                </c:pt>
                <c:pt idx="3249">
                  <c:v>566.14</c:v>
                </c:pt>
                <c:pt idx="3250">
                  <c:v>566.14</c:v>
                </c:pt>
                <c:pt idx="3251">
                  <c:v>566.14</c:v>
                </c:pt>
                <c:pt idx="3252">
                  <c:v>566.14</c:v>
                </c:pt>
                <c:pt idx="3253">
                  <c:v>566.14</c:v>
                </c:pt>
                <c:pt idx="3254">
                  <c:v>566.14</c:v>
                </c:pt>
                <c:pt idx="3255">
                  <c:v>566.13</c:v>
                </c:pt>
                <c:pt idx="3256">
                  <c:v>566.13</c:v>
                </c:pt>
                <c:pt idx="3257">
                  <c:v>566.13</c:v>
                </c:pt>
                <c:pt idx="3258">
                  <c:v>566.13</c:v>
                </c:pt>
                <c:pt idx="3259">
                  <c:v>566.13</c:v>
                </c:pt>
                <c:pt idx="3260">
                  <c:v>566.13</c:v>
                </c:pt>
                <c:pt idx="3261">
                  <c:v>566.13</c:v>
                </c:pt>
                <c:pt idx="3262">
                  <c:v>566.13</c:v>
                </c:pt>
                <c:pt idx="3263">
                  <c:v>566.13</c:v>
                </c:pt>
                <c:pt idx="3264">
                  <c:v>566.13</c:v>
                </c:pt>
                <c:pt idx="3265">
                  <c:v>566.13</c:v>
                </c:pt>
                <c:pt idx="3266">
                  <c:v>566.13</c:v>
                </c:pt>
                <c:pt idx="3267">
                  <c:v>566.13</c:v>
                </c:pt>
                <c:pt idx="3268">
                  <c:v>566.13</c:v>
                </c:pt>
                <c:pt idx="3269">
                  <c:v>566.13</c:v>
                </c:pt>
                <c:pt idx="3270">
                  <c:v>566.13</c:v>
                </c:pt>
                <c:pt idx="3271">
                  <c:v>566.13</c:v>
                </c:pt>
                <c:pt idx="3272">
                  <c:v>566.13</c:v>
                </c:pt>
                <c:pt idx="3273">
                  <c:v>566.13</c:v>
                </c:pt>
                <c:pt idx="3274">
                  <c:v>566.13</c:v>
                </c:pt>
                <c:pt idx="3275">
                  <c:v>566.13</c:v>
                </c:pt>
                <c:pt idx="3276">
                  <c:v>566.13</c:v>
                </c:pt>
                <c:pt idx="3277">
                  <c:v>566.13</c:v>
                </c:pt>
                <c:pt idx="3278">
                  <c:v>566.13</c:v>
                </c:pt>
                <c:pt idx="3279">
                  <c:v>566.13</c:v>
                </c:pt>
                <c:pt idx="3280">
                  <c:v>566.13</c:v>
                </c:pt>
                <c:pt idx="3281">
                  <c:v>566.13</c:v>
                </c:pt>
                <c:pt idx="3282">
                  <c:v>566.13</c:v>
                </c:pt>
                <c:pt idx="3283">
                  <c:v>566.13</c:v>
                </c:pt>
                <c:pt idx="3284">
                  <c:v>566.13</c:v>
                </c:pt>
                <c:pt idx="3285">
                  <c:v>566.12</c:v>
                </c:pt>
                <c:pt idx="3286">
                  <c:v>566.12</c:v>
                </c:pt>
                <c:pt idx="3287">
                  <c:v>566.12</c:v>
                </c:pt>
                <c:pt idx="3288">
                  <c:v>566.12</c:v>
                </c:pt>
                <c:pt idx="3289">
                  <c:v>566.12</c:v>
                </c:pt>
                <c:pt idx="3290">
                  <c:v>566.12</c:v>
                </c:pt>
                <c:pt idx="3291">
                  <c:v>566.12</c:v>
                </c:pt>
                <c:pt idx="3292">
                  <c:v>566.12</c:v>
                </c:pt>
                <c:pt idx="3293">
                  <c:v>566.12</c:v>
                </c:pt>
                <c:pt idx="3294">
                  <c:v>566.12</c:v>
                </c:pt>
                <c:pt idx="3295">
                  <c:v>566.12</c:v>
                </c:pt>
                <c:pt idx="3296">
                  <c:v>566.12</c:v>
                </c:pt>
                <c:pt idx="3297">
                  <c:v>566.12</c:v>
                </c:pt>
                <c:pt idx="3298">
                  <c:v>566.12</c:v>
                </c:pt>
                <c:pt idx="3299">
                  <c:v>566.12</c:v>
                </c:pt>
                <c:pt idx="3300">
                  <c:v>566.12</c:v>
                </c:pt>
                <c:pt idx="3301">
                  <c:v>566.12</c:v>
                </c:pt>
                <c:pt idx="3302">
                  <c:v>566.12</c:v>
                </c:pt>
                <c:pt idx="3303">
                  <c:v>566.12</c:v>
                </c:pt>
                <c:pt idx="3304">
                  <c:v>566.12</c:v>
                </c:pt>
                <c:pt idx="3305">
                  <c:v>566.12</c:v>
                </c:pt>
                <c:pt idx="3306">
                  <c:v>566.12</c:v>
                </c:pt>
                <c:pt idx="3307">
                  <c:v>566.12</c:v>
                </c:pt>
                <c:pt idx="3308">
                  <c:v>566.12</c:v>
                </c:pt>
                <c:pt idx="3309">
                  <c:v>566.12</c:v>
                </c:pt>
                <c:pt idx="3310">
                  <c:v>566.12</c:v>
                </c:pt>
                <c:pt idx="3311">
                  <c:v>566.12</c:v>
                </c:pt>
                <c:pt idx="3312">
                  <c:v>566.12</c:v>
                </c:pt>
                <c:pt idx="3313">
                  <c:v>566.12</c:v>
                </c:pt>
                <c:pt idx="3314">
                  <c:v>566.12</c:v>
                </c:pt>
                <c:pt idx="3315">
                  <c:v>566.12</c:v>
                </c:pt>
                <c:pt idx="3316">
                  <c:v>566.12</c:v>
                </c:pt>
                <c:pt idx="3317">
                  <c:v>566.11</c:v>
                </c:pt>
                <c:pt idx="3318">
                  <c:v>566.11</c:v>
                </c:pt>
                <c:pt idx="3319">
                  <c:v>566.11</c:v>
                </c:pt>
                <c:pt idx="3320">
                  <c:v>566.11</c:v>
                </c:pt>
                <c:pt idx="3321">
                  <c:v>566.11</c:v>
                </c:pt>
                <c:pt idx="3322">
                  <c:v>566.11</c:v>
                </c:pt>
                <c:pt idx="3323">
                  <c:v>566.13</c:v>
                </c:pt>
                <c:pt idx="3324">
                  <c:v>566.13</c:v>
                </c:pt>
                <c:pt idx="3325">
                  <c:v>566.13</c:v>
                </c:pt>
                <c:pt idx="3326">
                  <c:v>566.12</c:v>
                </c:pt>
                <c:pt idx="3327">
                  <c:v>566.12</c:v>
                </c:pt>
                <c:pt idx="3328">
                  <c:v>566.12</c:v>
                </c:pt>
                <c:pt idx="3329">
                  <c:v>566.11</c:v>
                </c:pt>
                <c:pt idx="3330">
                  <c:v>566.11</c:v>
                </c:pt>
                <c:pt idx="3331">
                  <c:v>566.11</c:v>
                </c:pt>
                <c:pt idx="3332">
                  <c:v>566.11</c:v>
                </c:pt>
                <c:pt idx="3333">
                  <c:v>566.11</c:v>
                </c:pt>
                <c:pt idx="3334">
                  <c:v>566.1</c:v>
                </c:pt>
                <c:pt idx="3335">
                  <c:v>566.1</c:v>
                </c:pt>
                <c:pt idx="3336">
                  <c:v>566.1</c:v>
                </c:pt>
                <c:pt idx="3337">
                  <c:v>566.1</c:v>
                </c:pt>
                <c:pt idx="3338">
                  <c:v>566.1</c:v>
                </c:pt>
                <c:pt idx="3339">
                  <c:v>566.1</c:v>
                </c:pt>
                <c:pt idx="3340">
                  <c:v>566.1</c:v>
                </c:pt>
                <c:pt idx="3341">
                  <c:v>566.1</c:v>
                </c:pt>
                <c:pt idx="3342">
                  <c:v>566.1</c:v>
                </c:pt>
                <c:pt idx="3343">
                  <c:v>566.1</c:v>
                </c:pt>
                <c:pt idx="3344">
                  <c:v>566.1</c:v>
                </c:pt>
                <c:pt idx="3345">
                  <c:v>566.1</c:v>
                </c:pt>
                <c:pt idx="3346">
                  <c:v>566.1</c:v>
                </c:pt>
                <c:pt idx="3347">
                  <c:v>566.1</c:v>
                </c:pt>
                <c:pt idx="3348">
                  <c:v>566.1</c:v>
                </c:pt>
                <c:pt idx="3349">
                  <c:v>566.1</c:v>
                </c:pt>
                <c:pt idx="3350">
                  <c:v>566.1</c:v>
                </c:pt>
                <c:pt idx="3351">
                  <c:v>566.1</c:v>
                </c:pt>
                <c:pt idx="3352">
                  <c:v>566.1</c:v>
                </c:pt>
                <c:pt idx="3353">
                  <c:v>566.1</c:v>
                </c:pt>
                <c:pt idx="3354">
                  <c:v>566.1</c:v>
                </c:pt>
                <c:pt idx="3355">
                  <c:v>566.1</c:v>
                </c:pt>
                <c:pt idx="3356">
                  <c:v>566.1</c:v>
                </c:pt>
                <c:pt idx="3357">
                  <c:v>566.1</c:v>
                </c:pt>
                <c:pt idx="3358">
                  <c:v>566.1</c:v>
                </c:pt>
                <c:pt idx="3359">
                  <c:v>566.1</c:v>
                </c:pt>
                <c:pt idx="3360">
                  <c:v>566.1</c:v>
                </c:pt>
                <c:pt idx="3361">
                  <c:v>566.1</c:v>
                </c:pt>
                <c:pt idx="3362">
                  <c:v>566.1</c:v>
                </c:pt>
                <c:pt idx="3363">
                  <c:v>566.1</c:v>
                </c:pt>
                <c:pt idx="3364">
                  <c:v>566.1</c:v>
                </c:pt>
                <c:pt idx="3365">
                  <c:v>566.1</c:v>
                </c:pt>
                <c:pt idx="3366">
                  <c:v>566.1</c:v>
                </c:pt>
                <c:pt idx="3367">
                  <c:v>566.1</c:v>
                </c:pt>
                <c:pt idx="3368">
                  <c:v>566.1</c:v>
                </c:pt>
                <c:pt idx="3369">
                  <c:v>566.1</c:v>
                </c:pt>
                <c:pt idx="3370">
                  <c:v>566.1</c:v>
                </c:pt>
                <c:pt idx="3371">
                  <c:v>566.1</c:v>
                </c:pt>
                <c:pt idx="3372">
                  <c:v>566.09</c:v>
                </c:pt>
                <c:pt idx="3373">
                  <c:v>566.09</c:v>
                </c:pt>
                <c:pt idx="3374">
                  <c:v>566.09</c:v>
                </c:pt>
                <c:pt idx="3375">
                  <c:v>566.09</c:v>
                </c:pt>
                <c:pt idx="3376">
                  <c:v>566.09</c:v>
                </c:pt>
                <c:pt idx="3377">
                  <c:v>566.09</c:v>
                </c:pt>
                <c:pt idx="3378">
                  <c:v>566.09</c:v>
                </c:pt>
                <c:pt idx="3379">
                  <c:v>566.09</c:v>
                </c:pt>
                <c:pt idx="3380">
                  <c:v>566.09</c:v>
                </c:pt>
                <c:pt idx="3381">
                  <c:v>566.09</c:v>
                </c:pt>
                <c:pt idx="3382">
                  <c:v>566.09</c:v>
                </c:pt>
                <c:pt idx="3383">
                  <c:v>566.09</c:v>
                </c:pt>
                <c:pt idx="3384">
                  <c:v>566.09</c:v>
                </c:pt>
                <c:pt idx="3385">
                  <c:v>566.09</c:v>
                </c:pt>
                <c:pt idx="3386">
                  <c:v>566.09</c:v>
                </c:pt>
                <c:pt idx="3387">
                  <c:v>566.09</c:v>
                </c:pt>
                <c:pt idx="3388">
                  <c:v>566.09</c:v>
                </c:pt>
                <c:pt idx="3389">
                  <c:v>566.09</c:v>
                </c:pt>
                <c:pt idx="3390">
                  <c:v>566.09</c:v>
                </c:pt>
                <c:pt idx="3391">
                  <c:v>566.09</c:v>
                </c:pt>
                <c:pt idx="3392">
                  <c:v>566.09</c:v>
                </c:pt>
                <c:pt idx="3393">
                  <c:v>566.09</c:v>
                </c:pt>
                <c:pt idx="3394">
                  <c:v>566.09</c:v>
                </c:pt>
                <c:pt idx="3395">
                  <c:v>566.09</c:v>
                </c:pt>
                <c:pt idx="3396">
                  <c:v>566.09</c:v>
                </c:pt>
                <c:pt idx="3397">
                  <c:v>566.09</c:v>
                </c:pt>
                <c:pt idx="3398">
                  <c:v>566.09</c:v>
                </c:pt>
                <c:pt idx="3399">
                  <c:v>566.09</c:v>
                </c:pt>
                <c:pt idx="3400">
                  <c:v>566.09</c:v>
                </c:pt>
                <c:pt idx="3401">
                  <c:v>566.09</c:v>
                </c:pt>
                <c:pt idx="3402">
                  <c:v>566.09</c:v>
                </c:pt>
                <c:pt idx="3403">
                  <c:v>566.08000000000004</c:v>
                </c:pt>
                <c:pt idx="3404">
                  <c:v>566.08000000000004</c:v>
                </c:pt>
                <c:pt idx="3405">
                  <c:v>566.08000000000004</c:v>
                </c:pt>
                <c:pt idx="3406">
                  <c:v>566.08000000000004</c:v>
                </c:pt>
                <c:pt idx="3407">
                  <c:v>566.08000000000004</c:v>
                </c:pt>
                <c:pt idx="3408">
                  <c:v>566.08000000000004</c:v>
                </c:pt>
                <c:pt idx="3409">
                  <c:v>566.08000000000004</c:v>
                </c:pt>
                <c:pt idx="3410">
                  <c:v>566.08000000000004</c:v>
                </c:pt>
                <c:pt idx="3411">
                  <c:v>566.08000000000004</c:v>
                </c:pt>
                <c:pt idx="3412">
                  <c:v>566.08000000000004</c:v>
                </c:pt>
                <c:pt idx="3413">
                  <c:v>566.08000000000004</c:v>
                </c:pt>
                <c:pt idx="3414">
                  <c:v>566.08000000000004</c:v>
                </c:pt>
                <c:pt idx="3415">
                  <c:v>566.08000000000004</c:v>
                </c:pt>
                <c:pt idx="3416">
                  <c:v>566.08000000000004</c:v>
                </c:pt>
                <c:pt idx="3417">
                  <c:v>566.08000000000004</c:v>
                </c:pt>
                <c:pt idx="3418">
                  <c:v>566.08000000000004</c:v>
                </c:pt>
                <c:pt idx="3419">
                  <c:v>566.08000000000004</c:v>
                </c:pt>
                <c:pt idx="3420">
                  <c:v>566.08000000000004</c:v>
                </c:pt>
                <c:pt idx="3421">
                  <c:v>566.08000000000004</c:v>
                </c:pt>
                <c:pt idx="3422">
                  <c:v>566.08000000000004</c:v>
                </c:pt>
                <c:pt idx="3423">
                  <c:v>566.08000000000004</c:v>
                </c:pt>
                <c:pt idx="3424">
                  <c:v>566.08000000000004</c:v>
                </c:pt>
                <c:pt idx="3425">
                  <c:v>566.08000000000004</c:v>
                </c:pt>
                <c:pt idx="3426">
                  <c:v>566.08000000000004</c:v>
                </c:pt>
                <c:pt idx="3427">
                  <c:v>566.08000000000004</c:v>
                </c:pt>
                <c:pt idx="3428">
                  <c:v>566.08000000000004</c:v>
                </c:pt>
                <c:pt idx="3429">
                  <c:v>566.08000000000004</c:v>
                </c:pt>
                <c:pt idx="3430">
                  <c:v>566.08000000000004</c:v>
                </c:pt>
                <c:pt idx="3431">
                  <c:v>566.08000000000004</c:v>
                </c:pt>
                <c:pt idx="3432">
                  <c:v>566.08000000000004</c:v>
                </c:pt>
                <c:pt idx="3433">
                  <c:v>566.08000000000004</c:v>
                </c:pt>
                <c:pt idx="3434">
                  <c:v>566.08000000000004</c:v>
                </c:pt>
                <c:pt idx="3435">
                  <c:v>566.07000000000005</c:v>
                </c:pt>
                <c:pt idx="3436">
                  <c:v>566.07000000000005</c:v>
                </c:pt>
                <c:pt idx="3437">
                  <c:v>566.07000000000005</c:v>
                </c:pt>
                <c:pt idx="3438">
                  <c:v>566.07000000000005</c:v>
                </c:pt>
                <c:pt idx="3439">
                  <c:v>566.07000000000005</c:v>
                </c:pt>
                <c:pt idx="3440">
                  <c:v>566.07000000000005</c:v>
                </c:pt>
                <c:pt idx="3441">
                  <c:v>566.07000000000005</c:v>
                </c:pt>
                <c:pt idx="3442">
                  <c:v>566.07000000000005</c:v>
                </c:pt>
                <c:pt idx="3443">
                  <c:v>566.07000000000005</c:v>
                </c:pt>
                <c:pt idx="3444">
                  <c:v>566.07000000000005</c:v>
                </c:pt>
                <c:pt idx="3445">
                  <c:v>566.07000000000005</c:v>
                </c:pt>
                <c:pt idx="3446">
                  <c:v>566.07000000000005</c:v>
                </c:pt>
                <c:pt idx="3447">
                  <c:v>566.07000000000005</c:v>
                </c:pt>
                <c:pt idx="3448">
                  <c:v>566.07000000000005</c:v>
                </c:pt>
                <c:pt idx="3449">
                  <c:v>566.07000000000005</c:v>
                </c:pt>
                <c:pt idx="3450">
                  <c:v>566.07000000000005</c:v>
                </c:pt>
                <c:pt idx="3451">
                  <c:v>566.07000000000005</c:v>
                </c:pt>
                <c:pt idx="3452">
                  <c:v>566.07000000000005</c:v>
                </c:pt>
                <c:pt idx="3453">
                  <c:v>566.07000000000005</c:v>
                </c:pt>
                <c:pt idx="3454">
                  <c:v>566.07000000000005</c:v>
                </c:pt>
                <c:pt idx="3455">
                  <c:v>566.07000000000005</c:v>
                </c:pt>
                <c:pt idx="3456">
                  <c:v>566.07000000000005</c:v>
                </c:pt>
                <c:pt idx="3457">
                  <c:v>566.07000000000005</c:v>
                </c:pt>
                <c:pt idx="3458">
                  <c:v>566.07000000000005</c:v>
                </c:pt>
                <c:pt idx="3459">
                  <c:v>566.07000000000005</c:v>
                </c:pt>
                <c:pt idx="3460">
                  <c:v>566.07000000000005</c:v>
                </c:pt>
                <c:pt idx="3461">
                  <c:v>566.07000000000005</c:v>
                </c:pt>
                <c:pt idx="3462">
                  <c:v>566.07000000000005</c:v>
                </c:pt>
                <c:pt idx="3463">
                  <c:v>566.07000000000005</c:v>
                </c:pt>
                <c:pt idx="3464">
                  <c:v>566.07000000000005</c:v>
                </c:pt>
                <c:pt idx="3465">
                  <c:v>566.07000000000005</c:v>
                </c:pt>
                <c:pt idx="3466">
                  <c:v>566.07000000000005</c:v>
                </c:pt>
                <c:pt idx="3467">
                  <c:v>566.07000000000005</c:v>
                </c:pt>
                <c:pt idx="3468">
                  <c:v>566.07000000000005</c:v>
                </c:pt>
                <c:pt idx="3469">
                  <c:v>566.07000000000005</c:v>
                </c:pt>
                <c:pt idx="3470">
                  <c:v>566.05999999999995</c:v>
                </c:pt>
                <c:pt idx="3471">
                  <c:v>566.05999999999995</c:v>
                </c:pt>
                <c:pt idx="3472">
                  <c:v>566.05999999999995</c:v>
                </c:pt>
                <c:pt idx="3473">
                  <c:v>566.05999999999995</c:v>
                </c:pt>
                <c:pt idx="3474">
                  <c:v>566.05999999999995</c:v>
                </c:pt>
                <c:pt idx="3475">
                  <c:v>566.05999999999995</c:v>
                </c:pt>
                <c:pt idx="3476">
                  <c:v>566.05999999999995</c:v>
                </c:pt>
                <c:pt idx="3477">
                  <c:v>566.05999999999995</c:v>
                </c:pt>
                <c:pt idx="3478">
                  <c:v>566.05999999999995</c:v>
                </c:pt>
                <c:pt idx="3479">
                  <c:v>566.05999999999995</c:v>
                </c:pt>
                <c:pt idx="3480">
                  <c:v>566.05999999999995</c:v>
                </c:pt>
                <c:pt idx="3481">
                  <c:v>566.05999999999995</c:v>
                </c:pt>
                <c:pt idx="3482">
                  <c:v>566.05999999999995</c:v>
                </c:pt>
                <c:pt idx="3483">
                  <c:v>566.05999999999995</c:v>
                </c:pt>
                <c:pt idx="3484">
                  <c:v>566.05999999999995</c:v>
                </c:pt>
                <c:pt idx="3485">
                  <c:v>566.05999999999995</c:v>
                </c:pt>
                <c:pt idx="3486">
                  <c:v>566.05999999999995</c:v>
                </c:pt>
                <c:pt idx="3487">
                  <c:v>566.05999999999995</c:v>
                </c:pt>
                <c:pt idx="3488">
                  <c:v>566.05999999999995</c:v>
                </c:pt>
                <c:pt idx="3489">
                  <c:v>566.05999999999995</c:v>
                </c:pt>
                <c:pt idx="3490">
                  <c:v>566.05999999999995</c:v>
                </c:pt>
                <c:pt idx="3491">
                  <c:v>566.05999999999995</c:v>
                </c:pt>
                <c:pt idx="3492">
                  <c:v>566.05999999999995</c:v>
                </c:pt>
                <c:pt idx="3493">
                  <c:v>566.05999999999995</c:v>
                </c:pt>
                <c:pt idx="3494">
                  <c:v>566.05999999999995</c:v>
                </c:pt>
                <c:pt idx="3495">
                  <c:v>566.05999999999995</c:v>
                </c:pt>
                <c:pt idx="3496">
                  <c:v>566.05999999999995</c:v>
                </c:pt>
                <c:pt idx="3497">
                  <c:v>566.05999999999995</c:v>
                </c:pt>
                <c:pt idx="3498">
                  <c:v>566.05999999999995</c:v>
                </c:pt>
                <c:pt idx="3499">
                  <c:v>566.05999999999995</c:v>
                </c:pt>
                <c:pt idx="3500">
                  <c:v>566.05999999999995</c:v>
                </c:pt>
                <c:pt idx="3501">
                  <c:v>566.05999999999995</c:v>
                </c:pt>
                <c:pt idx="3502">
                  <c:v>566.05999999999995</c:v>
                </c:pt>
                <c:pt idx="3503">
                  <c:v>566.05999999999995</c:v>
                </c:pt>
                <c:pt idx="3504">
                  <c:v>566.05999999999995</c:v>
                </c:pt>
                <c:pt idx="3505">
                  <c:v>566.05999999999995</c:v>
                </c:pt>
                <c:pt idx="3506">
                  <c:v>566.05999999999995</c:v>
                </c:pt>
                <c:pt idx="3507">
                  <c:v>566.04999999999995</c:v>
                </c:pt>
                <c:pt idx="3508">
                  <c:v>566.04999999999995</c:v>
                </c:pt>
                <c:pt idx="3509">
                  <c:v>566.04999999999995</c:v>
                </c:pt>
                <c:pt idx="3510">
                  <c:v>566.04999999999995</c:v>
                </c:pt>
                <c:pt idx="3511">
                  <c:v>566.04999999999995</c:v>
                </c:pt>
                <c:pt idx="3512">
                  <c:v>566.04999999999995</c:v>
                </c:pt>
                <c:pt idx="3513">
                  <c:v>566.04999999999995</c:v>
                </c:pt>
                <c:pt idx="3514">
                  <c:v>566.04999999999995</c:v>
                </c:pt>
                <c:pt idx="3515">
                  <c:v>566.04999999999995</c:v>
                </c:pt>
                <c:pt idx="3516">
                  <c:v>566.04999999999995</c:v>
                </c:pt>
                <c:pt idx="3517">
                  <c:v>566.04999999999995</c:v>
                </c:pt>
                <c:pt idx="3518">
                  <c:v>566.04999999999995</c:v>
                </c:pt>
                <c:pt idx="3519">
                  <c:v>566.04999999999995</c:v>
                </c:pt>
                <c:pt idx="3520">
                  <c:v>566.04999999999995</c:v>
                </c:pt>
                <c:pt idx="3521">
                  <c:v>566.04999999999995</c:v>
                </c:pt>
                <c:pt idx="3522">
                  <c:v>566.04999999999995</c:v>
                </c:pt>
                <c:pt idx="3523">
                  <c:v>566.04999999999995</c:v>
                </c:pt>
                <c:pt idx="3524">
                  <c:v>566.04999999999995</c:v>
                </c:pt>
                <c:pt idx="3525">
                  <c:v>566.04999999999995</c:v>
                </c:pt>
                <c:pt idx="3526">
                  <c:v>566.04999999999995</c:v>
                </c:pt>
                <c:pt idx="3527">
                  <c:v>566.04999999999995</c:v>
                </c:pt>
                <c:pt idx="3528">
                  <c:v>566.04999999999995</c:v>
                </c:pt>
                <c:pt idx="3529">
                  <c:v>566.04999999999995</c:v>
                </c:pt>
                <c:pt idx="3530">
                  <c:v>566.04999999999995</c:v>
                </c:pt>
                <c:pt idx="3531">
                  <c:v>566.04999999999995</c:v>
                </c:pt>
                <c:pt idx="3532">
                  <c:v>566.04999999999995</c:v>
                </c:pt>
                <c:pt idx="3533">
                  <c:v>566.04999999999995</c:v>
                </c:pt>
                <c:pt idx="3534">
                  <c:v>566.04999999999995</c:v>
                </c:pt>
                <c:pt idx="3535">
                  <c:v>566.04999999999995</c:v>
                </c:pt>
                <c:pt idx="3536">
                  <c:v>566.04999999999995</c:v>
                </c:pt>
                <c:pt idx="3537">
                  <c:v>566.04999999999995</c:v>
                </c:pt>
                <c:pt idx="3538">
                  <c:v>566.04999999999995</c:v>
                </c:pt>
                <c:pt idx="3539">
                  <c:v>566.04999999999995</c:v>
                </c:pt>
                <c:pt idx="3540">
                  <c:v>566.04</c:v>
                </c:pt>
                <c:pt idx="3541">
                  <c:v>566.04</c:v>
                </c:pt>
                <c:pt idx="3542">
                  <c:v>566.04</c:v>
                </c:pt>
                <c:pt idx="3543">
                  <c:v>566.04</c:v>
                </c:pt>
                <c:pt idx="3544">
                  <c:v>566.03</c:v>
                </c:pt>
                <c:pt idx="3545">
                  <c:v>566.03</c:v>
                </c:pt>
                <c:pt idx="3546">
                  <c:v>566.03</c:v>
                </c:pt>
                <c:pt idx="3547">
                  <c:v>566.03</c:v>
                </c:pt>
                <c:pt idx="3548">
                  <c:v>566.03</c:v>
                </c:pt>
                <c:pt idx="3549">
                  <c:v>566.02</c:v>
                </c:pt>
                <c:pt idx="3550">
                  <c:v>566.02</c:v>
                </c:pt>
                <c:pt idx="3551">
                  <c:v>566.02</c:v>
                </c:pt>
                <c:pt idx="3552">
                  <c:v>566.02</c:v>
                </c:pt>
                <c:pt idx="3553">
                  <c:v>566.02</c:v>
                </c:pt>
                <c:pt idx="3554">
                  <c:v>566.02</c:v>
                </c:pt>
                <c:pt idx="3555">
                  <c:v>566.02</c:v>
                </c:pt>
                <c:pt idx="3556">
                  <c:v>566.02</c:v>
                </c:pt>
                <c:pt idx="3557">
                  <c:v>566.02</c:v>
                </c:pt>
                <c:pt idx="3558">
                  <c:v>566.02</c:v>
                </c:pt>
                <c:pt idx="3559">
                  <c:v>566.02</c:v>
                </c:pt>
                <c:pt idx="3560">
                  <c:v>566.02</c:v>
                </c:pt>
                <c:pt idx="3561">
                  <c:v>566.02</c:v>
                </c:pt>
                <c:pt idx="3562">
                  <c:v>566.02</c:v>
                </c:pt>
                <c:pt idx="3563">
                  <c:v>566.02</c:v>
                </c:pt>
                <c:pt idx="3564">
                  <c:v>566.02</c:v>
                </c:pt>
                <c:pt idx="3565">
                  <c:v>566.02</c:v>
                </c:pt>
                <c:pt idx="3566">
                  <c:v>566.02</c:v>
                </c:pt>
                <c:pt idx="3567">
                  <c:v>566.02</c:v>
                </c:pt>
                <c:pt idx="3568">
                  <c:v>566.02</c:v>
                </c:pt>
                <c:pt idx="3569">
                  <c:v>566.02</c:v>
                </c:pt>
                <c:pt idx="3570">
                  <c:v>566.02</c:v>
                </c:pt>
                <c:pt idx="3571">
                  <c:v>566.02</c:v>
                </c:pt>
                <c:pt idx="3572">
                  <c:v>566.02</c:v>
                </c:pt>
                <c:pt idx="3573">
                  <c:v>566.02</c:v>
                </c:pt>
                <c:pt idx="3574">
                  <c:v>566.02</c:v>
                </c:pt>
                <c:pt idx="3575">
                  <c:v>566.02</c:v>
                </c:pt>
                <c:pt idx="3576">
                  <c:v>566.02</c:v>
                </c:pt>
                <c:pt idx="3577">
                  <c:v>566.02</c:v>
                </c:pt>
                <c:pt idx="3578">
                  <c:v>566.02</c:v>
                </c:pt>
                <c:pt idx="3579">
                  <c:v>566.02</c:v>
                </c:pt>
                <c:pt idx="3580">
                  <c:v>566.02</c:v>
                </c:pt>
                <c:pt idx="3581">
                  <c:v>566.02</c:v>
                </c:pt>
                <c:pt idx="3582">
                  <c:v>566.02</c:v>
                </c:pt>
                <c:pt idx="3583">
                  <c:v>566.02</c:v>
                </c:pt>
                <c:pt idx="3584">
                  <c:v>566.01</c:v>
                </c:pt>
                <c:pt idx="3585">
                  <c:v>566.01</c:v>
                </c:pt>
                <c:pt idx="3586">
                  <c:v>566.01</c:v>
                </c:pt>
                <c:pt idx="3587">
                  <c:v>566.01</c:v>
                </c:pt>
                <c:pt idx="3588">
                  <c:v>566.01</c:v>
                </c:pt>
                <c:pt idx="3589">
                  <c:v>566.01</c:v>
                </c:pt>
                <c:pt idx="3590">
                  <c:v>566.01</c:v>
                </c:pt>
                <c:pt idx="3591">
                  <c:v>566.01</c:v>
                </c:pt>
                <c:pt idx="3592">
                  <c:v>566.01</c:v>
                </c:pt>
                <c:pt idx="3593">
                  <c:v>566.01</c:v>
                </c:pt>
                <c:pt idx="3594">
                  <c:v>566.01</c:v>
                </c:pt>
                <c:pt idx="3595">
                  <c:v>566.01</c:v>
                </c:pt>
                <c:pt idx="3596">
                  <c:v>566.01</c:v>
                </c:pt>
                <c:pt idx="3597">
                  <c:v>566.01</c:v>
                </c:pt>
                <c:pt idx="3598">
                  <c:v>566.01</c:v>
                </c:pt>
                <c:pt idx="3599">
                  <c:v>566.01</c:v>
                </c:pt>
                <c:pt idx="3600">
                  <c:v>566.01</c:v>
                </c:pt>
                <c:pt idx="3601">
                  <c:v>566.01</c:v>
                </c:pt>
                <c:pt idx="3602">
                  <c:v>566.01</c:v>
                </c:pt>
                <c:pt idx="3603">
                  <c:v>566.01</c:v>
                </c:pt>
                <c:pt idx="3604">
                  <c:v>566.01</c:v>
                </c:pt>
                <c:pt idx="3605">
                  <c:v>566.01</c:v>
                </c:pt>
                <c:pt idx="3606">
                  <c:v>566.01</c:v>
                </c:pt>
                <c:pt idx="3607">
                  <c:v>566.01</c:v>
                </c:pt>
                <c:pt idx="3608">
                  <c:v>566.01</c:v>
                </c:pt>
                <c:pt idx="3609">
                  <c:v>566.01</c:v>
                </c:pt>
                <c:pt idx="3610">
                  <c:v>566.01</c:v>
                </c:pt>
                <c:pt idx="3611">
                  <c:v>566.01</c:v>
                </c:pt>
                <c:pt idx="3612">
                  <c:v>566.01</c:v>
                </c:pt>
                <c:pt idx="3613">
                  <c:v>566.01</c:v>
                </c:pt>
                <c:pt idx="3614">
                  <c:v>566.01</c:v>
                </c:pt>
                <c:pt idx="3615">
                  <c:v>566.01</c:v>
                </c:pt>
                <c:pt idx="3616">
                  <c:v>566.01</c:v>
                </c:pt>
                <c:pt idx="3617">
                  <c:v>566</c:v>
                </c:pt>
                <c:pt idx="3618">
                  <c:v>566</c:v>
                </c:pt>
                <c:pt idx="3619">
                  <c:v>566</c:v>
                </c:pt>
                <c:pt idx="3620">
                  <c:v>566</c:v>
                </c:pt>
                <c:pt idx="3621">
                  <c:v>566</c:v>
                </c:pt>
                <c:pt idx="3622">
                  <c:v>566</c:v>
                </c:pt>
                <c:pt idx="3623">
                  <c:v>566</c:v>
                </c:pt>
                <c:pt idx="3624">
                  <c:v>566</c:v>
                </c:pt>
                <c:pt idx="3625">
                  <c:v>566</c:v>
                </c:pt>
                <c:pt idx="3626">
                  <c:v>566</c:v>
                </c:pt>
                <c:pt idx="3627">
                  <c:v>566</c:v>
                </c:pt>
                <c:pt idx="3628">
                  <c:v>566</c:v>
                </c:pt>
                <c:pt idx="3629">
                  <c:v>566</c:v>
                </c:pt>
                <c:pt idx="3630">
                  <c:v>566</c:v>
                </c:pt>
                <c:pt idx="3631">
                  <c:v>566</c:v>
                </c:pt>
                <c:pt idx="3632">
                  <c:v>566</c:v>
                </c:pt>
                <c:pt idx="3633">
                  <c:v>566</c:v>
                </c:pt>
                <c:pt idx="3634">
                  <c:v>566</c:v>
                </c:pt>
                <c:pt idx="3635">
                  <c:v>566</c:v>
                </c:pt>
                <c:pt idx="3636">
                  <c:v>566</c:v>
                </c:pt>
                <c:pt idx="3637">
                  <c:v>566</c:v>
                </c:pt>
                <c:pt idx="3638">
                  <c:v>566</c:v>
                </c:pt>
                <c:pt idx="3639">
                  <c:v>566</c:v>
                </c:pt>
                <c:pt idx="3640">
                  <c:v>566</c:v>
                </c:pt>
                <c:pt idx="3641">
                  <c:v>566</c:v>
                </c:pt>
                <c:pt idx="3642">
                  <c:v>566</c:v>
                </c:pt>
                <c:pt idx="3643">
                  <c:v>566</c:v>
                </c:pt>
                <c:pt idx="3644">
                  <c:v>566</c:v>
                </c:pt>
                <c:pt idx="3645">
                  <c:v>566</c:v>
                </c:pt>
                <c:pt idx="3646">
                  <c:v>566</c:v>
                </c:pt>
                <c:pt idx="3647">
                  <c:v>566</c:v>
                </c:pt>
                <c:pt idx="3648">
                  <c:v>566</c:v>
                </c:pt>
                <c:pt idx="3649">
                  <c:v>566</c:v>
                </c:pt>
                <c:pt idx="3650">
                  <c:v>566</c:v>
                </c:pt>
                <c:pt idx="3651">
                  <c:v>566</c:v>
                </c:pt>
                <c:pt idx="3652">
                  <c:v>566</c:v>
                </c:pt>
                <c:pt idx="3653">
                  <c:v>566</c:v>
                </c:pt>
                <c:pt idx="3654">
                  <c:v>566</c:v>
                </c:pt>
                <c:pt idx="3655">
                  <c:v>566</c:v>
                </c:pt>
                <c:pt idx="3656">
                  <c:v>565.99</c:v>
                </c:pt>
                <c:pt idx="3657">
                  <c:v>565.99</c:v>
                </c:pt>
                <c:pt idx="3658">
                  <c:v>565.99</c:v>
                </c:pt>
                <c:pt idx="3659">
                  <c:v>565.99</c:v>
                </c:pt>
                <c:pt idx="3660">
                  <c:v>565.99</c:v>
                </c:pt>
                <c:pt idx="3661">
                  <c:v>565.99</c:v>
                </c:pt>
                <c:pt idx="3662">
                  <c:v>565.99</c:v>
                </c:pt>
                <c:pt idx="3663">
                  <c:v>565.99</c:v>
                </c:pt>
                <c:pt idx="3664">
                  <c:v>565.99</c:v>
                </c:pt>
                <c:pt idx="3665">
                  <c:v>565.99</c:v>
                </c:pt>
                <c:pt idx="3666">
                  <c:v>565.99</c:v>
                </c:pt>
                <c:pt idx="3667">
                  <c:v>565.99</c:v>
                </c:pt>
                <c:pt idx="3668">
                  <c:v>565.99</c:v>
                </c:pt>
                <c:pt idx="3669">
                  <c:v>565.99</c:v>
                </c:pt>
                <c:pt idx="3670">
                  <c:v>565.99</c:v>
                </c:pt>
                <c:pt idx="3671">
                  <c:v>565.99</c:v>
                </c:pt>
                <c:pt idx="3672">
                  <c:v>565.99</c:v>
                </c:pt>
                <c:pt idx="3673">
                  <c:v>565.99</c:v>
                </c:pt>
                <c:pt idx="3674">
                  <c:v>565.99</c:v>
                </c:pt>
                <c:pt idx="3675">
                  <c:v>565.99</c:v>
                </c:pt>
                <c:pt idx="3676">
                  <c:v>565.99</c:v>
                </c:pt>
                <c:pt idx="3677">
                  <c:v>565.99</c:v>
                </c:pt>
                <c:pt idx="3678">
                  <c:v>565.99</c:v>
                </c:pt>
                <c:pt idx="3679">
                  <c:v>565.99</c:v>
                </c:pt>
                <c:pt idx="3680">
                  <c:v>565.99</c:v>
                </c:pt>
                <c:pt idx="3681">
                  <c:v>565.99</c:v>
                </c:pt>
                <c:pt idx="3682">
                  <c:v>565.99</c:v>
                </c:pt>
                <c:pt idx="3683">
                  <c:v>565.99</c:v>
                </c:pt>
                <c:pt idx="3684">
                  <c:v>565.99</c:v>
                </c:pt>
                <c:pt idx="3685">
                  <c:v>565.99</c:v>
                </c:pt>
                <c:pt idx="3686">
                  <c:v>565.99</c:v>
                </c:pt>
                <c:pt idx="3687">
                  <c:v>565.99</c:v>
                </c:pt>
                <c:pt idx="3688">
                  <c:v>565.99</c:v>
                </c:pt>
                <c:pt idx="3689">
                  <c:v>565.99</c:v>
                </c:pt>
                <c:pt idx="3690">
                  <c:v>565.99</c:v>
                </c:pt>
                <c:pt idx="3691">
                  <c:v>565.99</c:v>
                </c:pt>
                <c:pt idx="3692">
                  <c:v>565.99</c:v>
                </c:pt>
                <c:pt idx="3693">
                  <c:v>565.99</c:v>
                </c:pt>
                <c:pt idx="3694">
                  <c:v>565.98</c:v>
                </c:pt>
                <c:pt idx="3695">
                  <c:v>565.98</c:v>
                </c:pt>
                <c:pt idx="3696">
                  <c:v>565.98</c:v>
                </c:pt>
                <c:pt idx="3697">
                  <c:v>565.98</c:v>
                </c:pt>
                <c:pt idx="3698">
                  <c:v>565.98</c:v>
                </c:pt>
                <c:pt idx="3699">
                  <c:v>565.98</c:v>
                </c:pt>
                <c:pt idx="3700">
                  <c:v>565.98</c:v>
                </c:pt>
                <c:pt idx="3701">
                  <c:v>565.98</c:v>
                </c:pt>
                <c:pt idx="3702">
                  <c:v>565.98</c:v>
                </c:pt>
                <c:pt idx="3703">
                  <c:v>565.98</c:v>
                </c:pt>
                <c:pt idx="3704">
                  <c:v>565.98</c:v>
                </c:pt>
                <c:pt idx="3705">
                  <c:v>565.98</c:v>
                </c:pt>
                <c:pt idx="3706">
                  <c:v>565.98</c:v>
                </c:pt>
                <c:pt idx="3707">
                  <c:v>565.98</c:v>
                </c:pt>
                <c:pt idx="3708">
                  <c:v>565.98</c:v>
                </c:pt>
                <c:pt idx="3709">
                  <c:v>565.98</c:v>
                </c:pt>
                <c:pt idx="3710">
                  <c:v>565.98</c:v>
                </c:pt>
                <c:pt idx="3711">
                  <c:v>565.98</c:v>
                </c:pt>
                <c:pt idx="3712">
                  <c:v>565.98</c:v>
                </c:pt>
                <c:pt idx="3713">
                  <c:v>565.98</c:v>
                </c:pt>
                <c:pt idx="3714">
                  <c:v>565.98</c:v>
                </c:pt>
                <c:pt idx="3715">
                  <c:v>565.98</c:v>
                </c:pt>
                <c:pt idx="3716">
                  <c:v>565.98</c:v>
                </c:pt>
                <c:pt idx="3717">
                  <c:v>565.98</c:v>
                </c:pt>
                <c:pt idx="3718">
                  <c:v>565.98</c:v>
                </c:pt>
                <c:pt idx="3719">
                  <c:v>565.98</c:v>
                </c:pt>
                <c:pt idx="3720">
                  <c:v>565.98</c:v>
                </c:pt>
                <c:pt idx="3721">
                  <c:v>565.98</c:v>
                </c:pt>
                <c:pt idx="3722">
                  <c:v>565.98</c:v>
                </c:pt>
                <c:pt idx="3723">
                  <c:v>565.98</c:v>
                </c:pt>
                <c:pt idx="3724">
                  <c:v>565.98</c:v>
                </c:pt>
                <c:pt idx="3725">
                  <c:v>565.98</c:v>
                </c:pt>
                <c:pt idx="3726">
                  <c:v>565.98</c:v>
                </c:pt>
                <c:pt idx="3727">
                  <c:v>565.98</c:v>
                </c:pt>
                <c:pt idx="3728">
                  <c:v>565.98</c:v>
                </c:pt>
                <c:pt idx="3729">
                  <c:v>565.98</c:v>
                </c:pt>
                <c:pt idx="3730">
                  <c:v>565.98</c:v>
                </c:pt>
                <c:pt idx="3731">
                  <c:v>565.98</c:v>
                </c:pt>
                <c:pt idx="3732">
                  <c:v>565.98</c:v>
                </c:pt>
                <c:pt idx="3733">
                  <c:v>565.98</c:v>
                </c:pt>
                <c:pt idx="3734">
                  <c:v>565.98</c:v>
                </c:pt>
                <c:pt idx="3735">
                  <c:v>565.98</c:v>
                </c:pt>
                <c:pt idx="3736">
                  <c:v>565.97</c:v>
                </c:pt>
                <c:pt idx="3737">
                  <c:v>565.97</c:v>
                </c:pt>
                <c:pt idx="3738">
                  <c:v>565.97</c:v>
                </c:pt>
                <c:pt idx="3739">
                  <c:v>565.97</c:v>
                </c:pt>
                <c:pt idx="3740">
                  <c:v>565.97</c:v>
                </c:pt>
                <c:pt idx="3741">
                  <c:v>565.97</c:v>
                </c:pt>
                <c:pt idx="3742">
                  <c:v>565.97</c:v>
                </c:pt>
                <c:pt idx="3743">
                  <c:v>565.97</c:v>
                </c:pt>
                <c:pt idx="3744">
                  <c:v>565.97</c:v>
                </c:pt>
                <c:pt idx="3745">
                  <c:v>565.97</c:v>
                </c:pt>
                <c:pt idx="3746">
                  <c:v>565.97</c:v>
                </c:pt>
                <c:pt idx="3747">
                  <c:v>565.97</c:v>
                </c:pt>
                <c:pt idx="3748">
                  <c:v>565.97</c:v>
                </c:pt>
                <c:pt idx="3749">
                  <c:v>565.97</c:v>
                </c:pt>
                <c:pt idx="3750">
                  <c:v>565.97</c:v>
                </c:pt>
                <c:pt idx="3751">
                  <c:v>565.97</c:v>
                </c:pt>
                <c:pt idx="3752">
                  <c:v>565.97</c:v>
                </c:pt>
                <c:pt idx="3753">
                  <c:v>565.97</c:v>
                </c:pt>
                <c:pt idx="3754">
                  <c:v>565.97</c:v>
                </c:pt>
                <c:pt idx="3755">
                  <c:v>565.97</c:v>
                </c:pt>
                <c:pt idx="3756">
                  <c:v>565.97</c:v>
                </c:pt>
                <c:pt idx="3757">
                  <c:v>565.97</c:v>
                </c:pt>
                <c:pt idx="3758">
                  <c:v>565.97</c:v>
                </c:pt>
                <c:pt idx="3759">
                  <c:v>565.97</c:v>
                </c:pt>
                <c:pt idx="3760">
                  <c:v>565.97</c:v>
                </c:pt>
                <c:pt idx="3761">
                  <c:v>565.97</c:v>
                </c:pt>
                <c:pt idx="3762">
                  <c:v>565.97</c:v>
                </c:pt>
                <c:pt idx="3763">
                  <c:v>565.97</c:v>
                </c:pt>
                <c:pt idx="3764">
                  <c:v>565.97</c:v>
                </c:pt>
                <c:pt idx="3765">
                  <c:v>565.97</c:v>
                </c:pt>
                <c:pt idx="3766">
                  <c:v>565.97</c:v>
                </c:pt>
                <c:pt idx="3767">
                  <c:v>565.97</c:v>
                </c:pt>
                <c:pt idx="3768">
                  <c:v>565.97</c:v>
                </c:pt>
                <c:pt idx="3769">
                  <c:v>565.97</c:v>
                </c:pt>
                <c:pt idx="3770">
                  <c:v>565.97</c:v>
                </c:pt>
                <c:pt idx="3771">
                  <c:v>565.97</c:v>
                </c:pt>
                <c:pt idx="3772">
                  <c:v>565.97</c:v>
                </c:pt>
                <c:pt idx="3773">
                  <c:v>565.97</c:v>
                </c:pt>
                <c:pt idx="3774">
                  <c:v>565.97</c:v>
                </c:pt>
                <c:pt idx="3775">
                  <c:v>565.97</c:v>
                </c:pt>
                <c:pt idx="3776">
                  <c:v>565.97</c:v>
                </c:pt>
                <c:pt idx="3777">
                  <c:v>565.97</c:v>
                </c:pt>
                <c:pt idx="3778">
                  <c:v>565.97</c:v>
                </c:pt>
                <c:pt idx="3779">
                  <c:v>565.97</c:v>
                </c:pt>
                <c:pt idx="3780">
                  <c:v>565.97</c:v>
                </c:pt>
                <c:pt idx="3781">
                  <c:v>565.97</c:v>
                </c:pt>
                <c:pt idx="3782">
                  <c:v>565.97</c:v>
                </c:pt>
                <c:pt idx="3783">
                  <c:v>565.97</c:v>
                </c:pt>
                <c:pt idx="3784">
                  <c:v>565.97</c:v>
                </c:pt>
                <c:pt idx="3785">
                  <c:v>565.97</c:v>
                </c:pt>
                <c:pt idx="3786">
                  <c:v>565.96</c:v>
                </c:pt>
                <c:pt idx="3787">
                  <c:v>565.96</c:v>
                </c:pt>
                <c:pt idx="3788">
                  <c:v>565.96</c:v>
                </c:pt>
                <c:pt idx="3789">
                  <c:v>565.96</c:v>
                </c:pt>
                <c:pt idx="3790">
                  <c:v>565.96</c:v>
                </c:pt>
                <c:pt idx="3791">
                  <c:v>565.96</c:v>
                </c:pt>
                <c:pt idx="3792">
                  <c:v>565.96</c:v>
                </c:pt>
                <c:pt idx="3793">
                  <c:v>565.96</c:v>
                </c:pt>
                <c:pt idx="3794">
                  <c:v>565.96</c:v>
                </c:pt>
                <c:pt idx="3795">
                  <c:v>565.96</c:v>
                </c:pt>
                <c:pt idx="3796">
                  <c:v>565.96</c:v>
                </c:pt>
                <c:pt idx="3797">
                  <c:v>565.96</c:v>
                </c:pt>
                <c:pt idx="3798">
                  <c:v>565.96</c:v>
                </c:pt>
                <c:pt idx="3799">
                  <c:v>565.96</c:v>
                </c:pt>
                <c:pt idx="3800">
                  <c:v>565.96</c:v>
                </c:pt>
                <c:pt idx="3801">
                  <c:v>565.96</c:v>
                </c:pt>
                <c:pt idx="3802">
                  <c:v>565.96</c:v>
                </c:pt>
                <c:pt idx="3803">
                  <c:v>565.96</c:v>
                </c:pt>
                <c:pt idx="3804">
                  <c:v>565.96</c:v>
                </c:pt>
                <c:pt idx="3805">
                  <c:v>565.96</c:v>
                </c:pt>
                <c:pt idx="3806">
                  <c:v>565.96</c:v>
                </c:pt>
                <c:pt idx="3807">
                  <c:v>565.96</c:v>
                </c:pt>
                <c:pt idx="3808">
                  <c:v>565.96</c:v>
                </c:pt>
                <c:pt idx="3809">
                  <c:v>565.96</c:v>
                </c:pt>
                <c:pt idx="3810">
                  <c:v>565.96</c:v>
                </c:pt>
                <c:pt idx="3811">
                  <c:v>565.96</c:v>
                </c:pt>
                <c:pt idx="3812">
                  <c:v>565.96</c:v>
                </c:pt>
                <c:pt idx="3813">
                  <c:v>565.96</c:v>
                </c:pt>
                <c:pt idx="3814">
                  <c:v>565.96</c:v>
                </c:pt>
                <c:pt idx="3815">
                  <c:v>565.96</c:v>
                </c:pt>
                <c:pt idx="3816">
                  <c:v>565.96</c:v>
                </c:pt>
                <c:pt idx="3817">
                  <c:v>565.96</c:v>
                </c:pt>
                <c:pt idx="3818">
                  <c:v>565.96</c:v>
                </c:pt>
                <c:pt idx="3819">
                  <c:v>565.96</c:v>
                </c:pt>
                <c:pt idx="3820">
                  <c:v>565.96</c:v>
                </c:pt>
                <c:pt idx="3821">
                  <c:v>565.96</c:v>
                </c:pt>
                <c:pt idx="3822">
                  <c:v>565.96</c:v>
                </c:pt>
                <c:pt idx="3823">
                  <c:v>565.96</c:v>
                </c:pt>
                <c:pt idx="3824">
                  <c:v>565.96</c:v>
                </c:pt>
                <c:pt idx="3825">
                  <c:v>565.96</c:v>
                </c:pt>
                <c:pt idx="3826">
                  <c:v>565.96</c:v>
                </c:pt>
                <c:pt idx="3827">
                  <c:v>565.96</c:v>
                </c:pt>
                <c:pt idx="3828">
                  <c:v>565.96</c:v>
                </c:pt>
                <c:pt idx="3829">
                  <c:v>565.96</c:v>
                </c:pt>
                <c:pt idx="3830">
                  <c:v>565.96</c:v>
                </c:pt>
                <c:pt idx="3831">
                  <c:v>565.96</c:v>
                </c:pt>
                <c:pt idx="3832">
                  <c:v>565.96</c:v>
                </c:pt>
                <c:pt idx="3833">
                  <c:v>565.96</c:v>
                </c:pt>
                <c:pt idx="3834">
                  <c:v>565.96</c:v>
                </c:pt>
                <c:pt idx="3835">
                  <c:v>565.96</c:v>
                </c:pt>
                <c:pt idx="3836">
                  <c:v>565.96</c:v>
                </c:pt>
                <c:pt idx="3837">
                  <c:v>565.96</c:v>
                </c:pt>
                <c:pt idx="3838">
                  <c:v>565.96</c:v>
                </c:pt>
                <c:pt idx="3839">
                  <c:v>565.96</c:v>
                </c:pt>
                <c:pt idx="3840">
                  <c:v>565.96</c:v>
                </c:pt>
                <c:pt idx="3841">
                  <c:v>565.95000000000005</c:v>
                </c:pt>
                <c:pt idx="3842">
                  <c:v>565.95000000000005</c:v>
                </c:pt>
                <c:pt idx="3843">
                  <c:v>565.95000000000005</c:v>
                </c:pt>
                <c:pt idx="3844">
                  <c:v>565.95000000000005</c:v>
                </c:pt>
                <c:pt idx="3845">
                  <c:v>565.95000000000005</c:v>
                </c:pt>
                <c:pt idx="3846">
                  <c:v>565.95000000000005</c:v>
                </c:pt>
                <c:pt idx="3847">
                  <c:v>565.95000000000005</c:v>
                </c:pt>
                <c:pt idx="3848">
                  <c:v>565.95000000000005</c:v>
                </c:pt>
                <c:pt idx="3849">
                  <c:v>565.95000000000005</c:v>
                </c:pt>
                <c:pt idx="3850">
                  <c:v>565.95000000000005</c:v>
                </c:pt>
                <c:pt idx="3851">
                  <c:v>565.95000000000005</c:v>
                </c:pt>
                <c:pt idx="3852">
                  <c:v>565.95000000000005</c:v>
                </c:pt>
                <c:pt idx="3853">
                  <c:v>565.95000000000005</c:v>
                </c:pt>
                <c:pt idx="3854">
                  <c:v>565.95000000000005</c:v>
                </c:pt>
                <c:pt idx="3855">
                  <c:v>565.95000000000005</c:v>
                </c:pt>
                <c:pt idx="3856">
                  <c:v>565.95000000000005</c:v>
                </c:pt>
                <c:pt idx="3857">
                  <c:v>565.95000000000005</c:v>
                </c:pt>
                <c:pt idx="3858">
                  <c:v>565.95000000000005</c:v>
                </c:pt>
                <c:pt idx="3859">
                  <c:v>565.95000000000005</c:v>
                </c:pt>
                <c:pt idx="3860">
                  <c:v>565.95000000000005</c:v>
                </c:pt>
                <c:pt idx="3861">
                  <c:v>565.95000000000005</c:v>
                </c:pt>
                <c:pt idx="3862">
                  <c:v>565.95000000000005</c:v>
                </c:pt>
                <c:pt idx="3863">
                  <c:v>565.95000000000005</c:v>
                </c:pt>
                <c:pt idx="3864">
                  <c:v>565.95000000000005</c:v>
                </c:pt>
                <c:pt idx="3865">
                  <c:v>565.95000000000005</c:v>
                </c:pt>
                <c:pt idx="3866">
                  <c:v>565.95000000000005</c:v>
                </c:pt>
                <c:pt idx="3867">
                  <c:v>565.95000000000005</c:v>
                </c:pt>
                <c:pt idx="3868">
                  <c:v>565.95000000000005</c:v>
                </c:pt>
                <c:pt idx="3869">
                  <c:v>565.95000000000005</c:v>
                </c:pt>
                <c:pt idx="3870">
                  <c:v>565.95000000000005</c:v>
                </c:pt>
                <c:pt idx="3871">
                  <c:v>565.95000000000005</c:v>
                </c:pt>
                <c:pt idx="3872">
                  <c:v>565.95000000000005</c:v>
                </c:pt>
                <c:pt idx="3873">
                  <c:v>565.95000000000005</c:v>
                </c:pt>
                <c:pt idx="3874">
                  <c:v>565.95000000000005</c:v>
                </c:pt>
                <c:pt idx="3875">
                  <c:v>565.95000000000005</c:v>
                </c:pt>
                <c:pt idx="3876">
                  <c:v>565.95000000000005</c:v>
                </c:pt>
                <c:pt idx="3877">
                  <c:v>565.95000000000005</c:v>
                </c:pt>
                <c:pt idx="3878">
                  <c:v>565.95000000000005</c:v>
                </c:pt>
                <c:pt idx="3879">
                  <c:v>565.95000000000005</c:v>
                </c:pt>
                <c:pt idx="3880">
                  <c:v>565.95000000000005</c:v>
                </c:pt>
                <c:pt idx="3881">
                  <c:v>565.95000000000005</c:v>
                </c:pt>
                <c:pt idx="3882">
                  <c:v>565.95000000000005</c:v>
                </c:pt>
                <c:pt idx="3883">
                  <c:v>565.95000000000005</c:v>
                </c:pt>
                <c:pt idx="3884">
                  <c:v>565.95000000000005</c:v>
                </c:pt>
                <c:pt idx="3885">
                  <c:v>565.95000000000005</c:v>
                </c:pt>
                <c:pt idx="3886">
                  <c:v>565.95000000000005</c:v>
                </c:pt>
                <c:pt idx="3887">
                  <c:v>565.95000000000005</c:v>
                </c:pt>
                <c:pt idx="3888">
                  <c:v>565.95000000000005</c:v>
                </c:pt>
                <c:pt idx="3889">
                  <c:v>565.95000000000005</c:v>
                </c:pt>
                <c:pt idx="3890">
                  <c:v>565.95000000000005</c:v>
                </c:pt>
                <c:pt idx="3891">
                  <c:v>565.95000000000005</c:v>
                </c:pt>
                <c:pt idx="3892">
                  <c:v>565.95000000000005</c:v>
                </c:pt>
                <c:pt idx="3893">
                  <c:v>565.95000000000005</c:v>
                </c:pt>
                <c:pt idx="3894">
                  <c:v>565.95000000000005</c:v>
                </c:pt>
                <c:pt idx="3895">
                  <c:v>565.95000000000005</c:v>
                </c:pt>
                <c:pt idx="3896">
                  <c:v>565.95000000000005</c:v>
                </c:pt>
                <c:pt idx="3897">
                  <c:v>565.95000000000005</c:v>
                </c:pt>
                <c:pt idx="3898">
                  <c:v>565.95000000000005</c:v>
                </c:pt>
                <c:pt idx="3899">
                  <c:v>565.95000000000005</c:v>
                </c:pt>
                <c:pt idx="3900">
                  <c:v>565.94000000000005</c:v>
                </c:pt>
                <c:pt idx="3901">
                  <c:v>565.94000000000005</c:v>
                </c:pt>
                <c:pt idx="3902">
                  <c:v>565.94000000000005</c:v>
                </c:pt>
                <c:pt idx="3903">
                  <c:v>565.94000000000005</c:v>
                </c:pt>
                <c:pt idx="3904">
                  <c:v>565.94000000000005</c:v>
                </c:pt>
                <c:pt idx="3905">
                  <c:v>565.94000000000005</c:v>
                </c:pt>
                <c:pt idx="3906">
                  <c:v>565.94000000000005</c:v>
                </c:pt>
                <c:pt idx="3907">
                  <c:v>565.94000000000005</c:v>
                </c:pt>
                <c:pt idx="3908">
                  <c:v>565.94000000000005</c:v>
                </c:pt>
                <c:pt idx="3909">
                  <c:v>565.94000000000005</c:v>
                </c:pt>
                <c:pt idx="3910">
                  <c:v>565.94000000000005</c:v>
                </c:pt>
                <c:pt idx="3911">
                  <c:v>565.94000000000005</c:v>
                </c:pt>
                <c:pt idx="3912">
                  <c:v>565.94000000000005</c:v>
                </c:pt>
                <c:pt idx="3913">
                  <c:v>565.94000000000005</c:v>
                </c:pt>
                <c:pt idx="3914">
                  <c:v>565.94000000000005</c:v>
                </c:pt>
                <c:pt idx="3915">
                  <c:v>565.94000000000005</c:v>
                </c:pt>
                <c:pt idx="3916">
                  <c:v>565.94000000000005</c:v>
                </c:pt>
                <c:pt idx="3917">
                  <c:v>565.94000000000005</c:v>
                </c:pt>
                <c:pt idx="3918">
                  <c:v>565.94000000000005</c:v>
                </c:pt>
                <c:pt idx="3919">
                  <c:v>565.94000000000005</c:v>
                </c:pt>
                <c:pt idx="3920">
                  <c:v>565.94000000000005</c:v>
                </c:pt>
                <c:pt idx="3921">
                  <c:v>565.94000000000005</c:v>
                </c:pt>
                <c:pt idx="3922">
                  <c:v>565.94000000000005</c:v>
                </c:pt>
                <c:pt idx="3923">
                  <c:v>565.94000000000005</c:v>
                </c:pt>
                <c:pt idx="3924">
                  <c:v>565.94000000000005</c:v>
                </c:pt>
                <c:pt idx="3925">
                  <c:v>565.94000000000005</c:v>
                </c:pt>
                <c:pt idx="3926">
                  <c:v>565.94000000000005</c:v>
                </c:pt>
                <c:pt idx="3927">
                  <c:v>565.94000000000005</c:v>
                </c:pt>
                <c:pt idx="3928">
                  <c:v>565.94000000000005</c:v>
                </c:pt>
                <c:pt idx="3929">
                  <c:v>565.94000000000005</c:v>
                </c:pt>
                <c:pt idx="3930">
                  <c:v>565.94000000000005</c:v>
                </c:pt>
                <c:pt idx="3931">
                  <c:v>565.94000000000005</c:v>
                </c:pt>
                <c:pt idx="3932">
                  <c:v>565.94000000000005</c:v>
                </c:pt>
                <c:pt idx="3933">
                  <c:v>565.94000000000005</c:v>
                </c:pt>
                <c:pt idx="3934">
                  <c:v>565.94000000000005</c:v>
                </c:pt>
                <c:pt idx="3935">
                  <c:v>565.94000000000005</c:v>
                </c:pt>
                <c:pt idx="3936">
                  <c:v>565.94000000000005</c:v>
                </c:pt>
                <c:pt idx="3937">
                  <c:v>565.94000000000005</c:v>
                </c:pt>
                <c:pt idx="3938">
                  <c:v>565.94000000000005</c:v>
                </c:pt>
                <c:pt idx="3939">
                  <c:v>565.94000000000005</c:v>
                </c:pt>
                <c:pt idx="3940">
                  <c:v>565.94000000000005</c:v>
                </c:pt>
                <c:pt idx="3941">
                  <c:v>565.94000000000005</c:v>
                </c:pt>
                <c:pt idx="3942">
                  <c:v>565.94000000000005</c:v>
                </c:pt>
                <c:pt idx="3943">
                  <c:v>565.94000000000005</c:v>
                </c:pt>
                <c:pt idx="3944">
                  <c:v>565.94000000000005</c:v>
                </c:pt>
                <c:pt idx="3945">
                  <c:v>565.94000000000005</c:v>
                </c:pt>
                <c:pt idx="3946">
                  <c:v>565.94000000000005</c:v>
                </c:pt>
                <c:pt idx="3947">
                  <c:v>565.94000000000005</c:v>
                </c:pt>
                <c:pt idx="3948">
                  <c:v>565.94000000000005</c:v>
                </c:pt>
                <c:pt idx="3949">
                  <c:v>565.94000000000005</c:v>
                </c:pt>
                <c:pt idx="3950">
                  <c:v>565.94000000000005</c:v>
                </c:pt>
                <c:pt idx="3951">
                  <c:v>565.94000000000005</c:v>
                </c:pt>
                <c:pt idx="3952">
                  <c:v>565.94000000000005</c:v>
                </c:pt>
                <c:pt idx="3953">
                  <c:v>565.94000000000005</c:v>
                </c:pt>
                <c:pt idx="3954">
                  <c:v>565.94000000000005</c:v>
                </c:pt>
                <c:pt idx="3955">
                  <c:v>565.94000000000005</c:v>
                </c:pt>
                <c:pt idx="3956">
                  <c:v>565.94000000000005</c:v>
                </c:pt>
                <c:pt idx="3957">
                  <c:v>565.94000000000005</c:v>
                </c:pt>
                <c:pt idx="3958">
                  <c:v>565.94000000000005</c:v>
                </c:pt>
                <c:pt idx="3959">
                  <c:v>565.94000000000005</c:v>
                </c:pt>
                <c:pt idx="3960">
                  <c:v>565.94000000000005</c:v>
                </c:pt>
                <c:pt idx="3961">
                  <c:v>565.94000000000005</c:v>
                </c:pt>
                <c:pt idx="3962">
                  <c:v>565.92999999999995</c:v>
                </c:pt>
                <c:pt idx="3963">
                  <c:v>565.92999999999995</c:v>
                </c:pt>
                <c:pt idx="3964">
                  <c:v>565.92999999999995</c:v>
                </c:pt>
                <c:pt idx="3965">
                  <c:v>565.92999999999995</c:v>
                </c:pt>
                <c:pt idx="3966">
                  <c:v>565.92999999999995</c:v>
                </c:pt>
                <c:pt idx="3967">
                  <c:v>565.92999999999995</c:v>
                </c:pt>
                <c:pt idx="3968">
                  <c:v>565.92999999999995</c:v>
                </c:pt>
                <c:pt idx="3969">
                  <c:v>565.92999999999995</c:v>
                </c:pt>
                <c:pt idx="3970">
                  <c:v>565.92999999999995</c:v>
                </c:pt>
                <c:pt idx="3971">
                  <c:v>565.92999999999995</c:v>
                </c:pt>
                <c:pt idx="3972">
                  <c:v>565.92999999999995</c:v>
                </c:pt>
                <c:pt idx="3973">
                  <c:v>565.92999999999995</c:v>
                </c:pt>
                <c:pt idx="3974">
                  <c:v>565.92999999999995</c:v>
                </c:pt>
                <c:pt idx="3975">
                  <c:v>565.92999999999995</c:v>
                </c:pt>
                <c:pt idx="3976">
                  <c:v>565.92999999999995</c:v>
                </c:pt>
                <c:pt idx="3977">
                  <c:v>565.92999999999995</c:v>
                </c:pt>
                <c:pt idx="3978">
                  <c:v>565.92999999999995</c:v>
                </c:pt>
                <c:pt idx="3979">
                  <c:v>565.92999999999995</c:v>
                </c:pt>
                <c:pt idx="3980">
                  <c:v>565.92999999999995</c:v>
                </c:pt>
                <c:pt idx="3981">
                  <c:v>565.92999999999995</c:v>
                </c:pt>
                <c:pt idx="3982">
                  <c:v>565.92999999999995</c:v>
                </c:pt>
                <c:pt idx="3983">
                  <c:v>565.92999999999995</c:v>
                </c:pt>
                <c:pt idx="3984">
                  <c:v>565.92999999999995</c:v>
                </c:pt>
                <c:pt idx="3985">
                  <c:v>565.92999999999995</c:v>
                </c:pt>
                <c:pt idx="3986">
                  <c:v>565.92999999999995</c:v>
                </c:pt>
                <c:pt idx="3987">
                  <c:v>565.92999999999995</c:v>
                </c:pt>
                <c:pt idx="3988">
                  <c:v>565.92999999999995</c:v>
                </c:pt>
                <c:pt idx="3989">
                  <c:v>565.92999999999995</c:v>
                </c:pt>
                <c:pt idx="3990">
                  <c:v>565.92999999999995</c:v>
                </c:pt>
                <c:pt idx="3991">
                  <c:v>565.92999999999995</c:v>
                </c:pt>
                <c:pt idx="3992">
                  <c:v>565.92999999999995</c:v>
                </c:pt>
                <c:pt idx="3993">
                  <c:v>565.92999999999995</c:v>
                </c:pt>
                <c:pt idx="3994">
                  <c:v>565.92999999999995</c:v>
                </c:pt>
                <c:pt idx="3995">
                  <c:v>565.92999999999995</c:v>
                </c:pt>
                <c:pt idx="3996">
                  <c:v>565.92999999999995</c:v>
                </c:pt>
                <c:pt idx="3997">
                  <c:v>565.92999999999995</c:v>
                </c:pt>
                <c:pt idx="3998">
                  <c:v>565.92999999999995</c:v>
                </c:pt>
                <c:pt idx="3999">
                  <c:v>565.92999999999995</c:v>
                </c:pt>
                <c:pt idx="4000">
                  <c:v>565.92999999999995</c:v>
                </c:pt>
                <c:pt idx="4001">
                  <c:v>565.92999999999995</c:v>
                </c:pt>
                <c:pt idx="4002">
                  <c:v>565.92999999999995</c:v>
                </c:pt>
                <c:pt idx="4003">
                  <c:v>565.92999999999995</c:v>
                </c:pt>
                <c:pt idx="4004">
                  <c:v>565.92999999999995</c:v>
                </c:pt>
                <c:pt idx="4005">
                  <c:v>565.92999999999995</c:v>
                </c:pt>
                <c:pt idx="4006">
                  <c:v>565.92999999999995</c:v>
                </c:pt>
                <c:pt idx="4007">
                  <c:v>565.92999999999995</c:v>
                </c:pt>
                <c:pt idx="4008">
                  <c:v>565.92999999999995</c:v>
                </c:pt>
                <c:pt idx="4009">
                  <c:v>565.92999999999995</c:v>
                </c:pt>
                <c:pt idx="4010">
                  <c:v>565.92999999999995</c:v>
                </c:pt>
                <c:pt idx="4011">
                  <c:v>565.92999999999995</c:v>
                </c:pt>
                <c:pt idx="4012">
                  <c:v>565.92999999999995</c:v>
                </c:pt>
                <c:pt idx="4013">
                  <c:v>565.92999999999995</c:v>
                </c:pt>
                <c:pt idx="4014">
                  <c:v>565.92999999999995</c:v>
                </c:pt>
                <c:pt idx="4015">
                  <c:v>565.92999999999995</c:v>
                </c:pt>
                <c:pt idx="4016">
                  <c:v>565.92999999999995</c:v>
                </c:pt>
                <c:pt idx="4017">
                  <c:v>565.91999999999996</c:v>
                </c:pt>
                <c:pt idx="4018">
                  <c:v>565.91999999999996</c:v>
                </c:pt>
                <c:pt idx="4019">
                  <c:v>565.91999999999996</c:v>
                </c:pt>
                <c:pt idx="4020">
                  <c:v>565.91999999999996</c:v>
                </c:pt>
                <c:pt idx="4021">
                  <c:v>565.91999999999996</c:v>
                </c:pt>
                <c:pt idx="4022">
                  <c:v>565.91999999999996</c:v>
                </c:pt>
                <c:pt idx="4023">
                  <c:v>565.91999999999996</c:v>
                </c:pt>
                <c:pt idx="4024">
                  <c:v>565.91999999999996</c:v>
                </c:pt>
                <c:pt idx="4025">
                  <c:v>565.91999999999996</c:v>
                </c:pt>
                <c:pt idx="4026">
                  <c:v>565.91999999999996</c:v>
                </c:pt>
                <c:pt idx="4027">
                  <c:v>565.91999999999996</c:v>
                </c:pt>
                <c:pt idx="4028">
                  <c:v>565.91999999999996</c:v>
                </c:pt>
                <c:pt idx="4029">
                  <c:v>565.91999999999996</c:v>
                </c:pt>
                <c:pt idx="4030">
                  <c:v>565.91999999999996</c:v>
                </c:pt>
                <c:pt idx="4031">
                  <c:v>565.91999999999996</c:v>
                </c:pt>
                <c:pt idx="4032">
                  <c:v>565.91999999999996</c:v>
                </c:pt>
                <c:pt idx="4033">
                  <c:v>565.91999999999996</c:v>
                </c:pt>
                <c:pt idx="4034">
                  <c:v>565.91999999999996</c:v>
                </c:pt>
                <c:pt idx="4035">
                  <c:v>565.91999999999996</c:v>
                </c:pt>
                <c:pt idx="4036">
                  <c:v>565.91999999999996</c:v>
                </c:pt>
                <c:pt idx="4037">
                  <c:v>565.91999999999996</c:v>
                </c:pt>
                <c:pt idx="4038">
                  <c:v>565.91999999999996</c:v>
                </c:pt>
                <c:pt idx="4039">
                  <c:v>565.91999999999996</c:v>
                </c:pt>
                <c:pt idx="4040">
                  <c:v>565.91999999999996</c:v>
                </c:pt>
                <c:pt idx="4041">
                  <c:v>565.91999999999996</c:v>
                </c:pt>
                <c:pt idx="4042">
                  <c:v>565.91999999999996</c:v>
                </c:pt>
                <c:pt idx="4043">
                  <c:v>565.91999999999996</c:v>
                </c:pt>
                <c:pt idx="4044">
                  <c:v>565.91999999999996</c:v>
                </c:pt>
                <c:pt idx="4045">
                  <c:v>565.91999999999996</c:v>
                </c:pt>
                <c:pt idx="4046">
                  <c:v>565.91999999999996</c:v>
                </c:pt>
                <c:pt idx="4047">
                  <c:v>565.91999999999996</c:v>
                </c:pt>
                <c:pt idx="4048">
                  <c:v>565.91999999999996</c:v>
                </c:pt>
                <c:pt idx="4049">
                  <c:v>565.91999999999996</c:v>
                </c:pt>
                <c:pt idx="4050">
                  <c:v>565.91999999999996</c:v>
                </c:pt>
                <c:pt idx="4051">
                  <c:v>565.91999999999996</c:v>
                </c:pt>
                <c:pt idx="4052">
                  <c:v>565.91999999999996</c:v>
                </c:pt>
                <c:pt idx="4053">
                  <c:v>565.91999999999996</c:v>
                </c:pt>
                <c:pt idx="4054">
                  <c:v>565.91999999999996</c:v>
                </c:pt>
                <c:pt idx="4055">
                  <c:v>565.91999999999996</c:v>
                </c:pt>
                <c:pt idx="4056">
                  <c:v>565.91999999999996</c:v>
                </c:pt>
                <c:pt idx="4057">
                  <c:v>565.91999999999996</c:v>
                </c:pt>
                <c:pt idx="4058">
                  <c:v>565.91999999999996</c:v>
                </c:pt>
                <c:pt idx="4059">
                  <c:v>565.91999999999996</c:v>
                </c:pt>
                <c:pt idx="4060">
                  <c:v>565.91999999999996</c:v>
                </c:pt>
                <c:pt idx="4061">
                  <c:v>565.91999999999996</c:v>
                </c:pt>
                <c:pt idx="4062">
                  <c:v>565.91999999999996</c:v>
                </c:pt>
                <c:pt idx="4063">
                  <c:v>565.91999999999996</c:v>
                </c:pt>
                <c:pt idx="4064">
                  <c:v>565.91999999999996</c:v>
                </c:pt>
                <c:pt idx="4065">
                  <c:v>565.91999999999996</c:v>
                </c:pt>
                <c:pt idx="4066">
                  <c:v>565.91</c:v>
                </c:pt>
                <c:pt idx="4067">
                  <c:v>565.91</c:v>
                </c:pt>
                <c:pt idx="4068">
                  <c:v>565.91</c:v>
                </c:pt>
                <c:pt idx="4069">
                  <c:v>565.91</c:v>
                </c:pt>
                <c:pt idx="4070">
                  <c:v>565.91</c:v>
                </c:pt>
                <c:pt idx="4071">
                  <c:v>565.91</c:v>
                </c:pt>
                <c:pt idx="4072">
                  <c:v>565.91</c:v>
                </c:pt>
                <c:pt idx="4073">
                  <c:v>565.91</c:v>
                </c:pt>
                <c:pt idx="4074">
                  <c:v>565.91</c:v>
                </c:pt>
                <c:pt idx="4075">
                  <c:v>565.91</c:v>
                </c:pt>
                <c:pt idx="4076">
                  <c:v>565.91</c:v>
                </c:pt>
                <c:pt idx="4077">
                  <c:v>565.91</c:v>
                </c:pt>
                <c:pt idx="4078">
                  <c:v>565.91</c:v>
                </c:pt>
                <c:pt idx="4079">
                  <c:v>565.91</c:v>
                </c:pt>
                <c:pt idx="4080">
                  <c:v>565.91</c:v>
                </c:pt>
                <c:pt idx="4081">
                  <c:v>565.91</c:v>
                </c:pt>
                <c:pt idx="4082">
                  <c:v>565.91</c:v>
                </c:pt>
                <c:pt idx="4083">
                  <c:v>565.91</c:v>
                </c:pt>
                <c:pt idx="4084">
                  <c:v>565.91</c:v>
                </c:pt>
                <c:pt idx="4085">
                  <c:v>565.91</c:v>
                </c:pt>
                <c:pt idx="4086">
                  <c:v>565.91</c:v>
                </c:pt>
                <c:pt idx="4087">
                  <c:v>565.91</c:v>
                </c:pt>
                <c:pt idx="4088">
                  <c:v>565.91</c:v>
                </c:pt>
                <c:pt idx="4089">
                  <c:v>565.91</c:v>
                </c:pt>
                <c:pt idx="4090">
                  <c:v>565.91</c:v>
                </c:pt>
                <c:pt idx="4091">
                  <c:v>565.91</c:v>
                </c:pt>
                <c:pt idx="4092">
                  <c:v>565.91</c:v>
                </c:pt>
                <c:pt idx="4093">
                  <c:v>565.91</c:v>
                </c:pt>
                <c:pt idx="4094">
                  <c:v>565.91</c:v>
                </c:pt>
                <c:pt idx="4095">
                  <c:v>565.91</c:v>
                </c:pt>
                <c:pt idx="4096">
                  <c:v>565.91</c:v>
                </c:pt>
                <c:pt idx="4097">
                  <c:v>565.91</c:v>
                </c:pt>
                <c:pt idx="4098">
                  <c:v>565.91</c:v>
                </c:pt>
                <c:pt idx="4099">
                  <c:v>565.91</c:v>
                </c:pt>
                <c:pt idx="4100">
                  <c:v>565.91</c:v>
                </c:pt>
                <c:pt idx="4101">
                  <c:v>565.91</c:v>
                </c:pt>
                <c:pt idx="4102">
                  <c:v>565.91</c:v>
                </c:pt>
                <c:pt idx="4103">
                  <c:v>565.91</c:v>
                </c:pt>
                <c:pt idx="4104">
                  <c:v>565.91</c:v>
                </c:pt>
                <c:pt idx="4105">
                  <c:v>565.91</c:v>
                </c:pt>
                <c:pt idx="4106">
                  <c:v>565.91</c:v>
                </c:pt>
                <c:pt idx="4107">
                  <c:v>565.91</c:v>
                </c:pt>
                <c:pt idx="4108">
                  <c:v>565.91</c:v>
                </c:pt>
                <c:pt idx="4109">
                  <c:v>565.91</c:v>
                </c:pt>
                <c:pt idx="4110">
                  <c:v>565.91</c:v>
                </c:pt>
                <c:pt idx="4111">
                  <c:v>565.91</c:v>
                </c:pt>
                <c:pt idx="4112">
                  <c:v>565.91</c:v>
                </c:pt>
                <c:pt idx="4113">
                  <c:v>565.91</c:v>
                </c:pt>
                <c:pt idx="4114">
                  <c:v>565.91</c:v>
                </c:pt>
                <c:pt idx="4115">
                  <c:v>565.91</c:v>
                </c:pt>
                <c:pt idx="4116">
                  <c:v>565.91</c:v>
                </c:pt>
                <c:pt idx="4117">
                  <c:v>565.91</c:v>
                </c:pt>
                <c:pt idx="4118">
                  <c:v>565.91</c:v>
                </c:pt>
                <c:pt idx="4119">
                  <c:v>565.9</c:v>
                </c:pt>
                <c:pt idx="4120">
                  <c:v>565.9</c:v>
                </c:pt>
                <c:pt idx="4121">
                  <c:v>565.9</c:v>
                </c:pt>
                <c:pt idx="4122">
                  <c:v>565.9</c:v>
                </c:pt>
                <c:pt idx="4123">
                  <c:v>565.9</c:v>
                </c:pt>
                <c:pt idx="4124">
                  <c:v>565.9</c:v>
                </c:pt>
                <c:pt idx="4125">
                  <c:v>565.9</c:v>
                </c:pt>
                <c:pt idx="4126">
                  <c:v>565.9</c:v>
                </c:pt>
                <c:pt idx="4127">
                  <c:v>565.9</c:v>
                </c:pt>
                <c:pt idx="4128">
                  <c:v>565.9</c:v>
                </c:pt>
                <c:pt idx="4129">
                  <c:v>565.9</c:v>
                </c:pt>
                <c:pt idx="4130">
                  <c:v>565.9</c:v>
                </c:pt>
                <c:pt idx="4131">
                  <c:v>565.9</c:v>
                </c:pt>
                <c:pt idx="4132">
                  <c:v>565.9</c:v>
                </c:pt>
                <c:pt idx="4133">
                  <c:v>565.9</c:v>
                </c:pt>
                <c:pt idx="4134">
                  <c:v>565.9</c:v>
                </c:pt>
                <c:pt idx="4135">
                  <c:v>565.9</c:v>
                </c:pt>
                <c:pt idx="4136">
                  <c:v>565.9</c:v>
                </c:pt>
                <c:pt idx="4137">
                  <c:v>565.9</c:v>
                </c:pt>
                <c:pt idx="4138">
                  <c:v>565.9</c:v>
                </c:pt>
                <c:pt idx="4139">
                  <c:v>565.9</c:v>
                </c:pt>
                <c:pt idx="4140">
                  <c:v>565.9</c:v>
                </c:pt>
                <c:pt idx="4141">
                  <c:v>565.9</c:v>
                </c:pt>
                <c:pt idx="4142">
                  <c:v>565.9</c:v>
                </c:pt>
                <c:pt idx="4143">
                  <c:v>565.89</c:v>
                </c:pt>
                <c:pt idx="4144">
                  <c:v>565.89</c:v>
                </c:pt>
                <c:pt idx="4145">
                  <c:v>565.89</c:v>
                </c:pt>
                <c:pt idx="4146">
                  <c:v>565.89</c:v>
                </c:pt>
                <c:pt idx="4147">
                  <c:v>565.89</c:v>
                </c:pt>
                <c:pt idx="4148">
                  <c:v>565.89</c:v>
                </c:pt>
                <c:pt idx="4149">
                  <c:v>565.89</c:v>
                </c:pt>
                <c:pt idx="4150">
                  <c:v>565.89</c:v>
                </c:pt>
                <c:pt idx="4151">
                  <c:v>565.89</c:v>
                </c:pt>
                <c:pt idx="4152">
                  <c:v>565.89</c:v>
                </c:pt>
                <c:pt idx="4153">
                  <c:v>565.89</c:v>
                </c:pt>
                <c:pt idx="4154">
                  <c:v>565.89</c:v>
                </c:pt>
                <c:pt idx="4155">
                  <c:v>565.89</c:v>
                </c:pt>
                <c:pt idx="4156">
                  <c:v>565.89</c:v>
                </c:pt>
                <c:pt idx="4157">
                  <c:v>565.9</c:v>
                </c:pt>
                <c:pt idx="4158">
                  <c:v>565.9</c:v>
                </c:pt>
                <c:pt idx="4159">
                  <c:v>565.9</c:v>
                </c:pt>
                <c:pt idx="4160">
                  <c:v>565.9</c:v>
                </c:pt>
                <c:pt idx="4161">
                  <c:v>565.9</c:v>
                </c:pt>
                <c:pt idx="4162">
                  <c:v>565.9</c:v>
                </c:pt>
                <c:pt idx="4163">
                  <c:v>565.9</c:v>
                </c:pt>
                <c:pt idx="4164">
                  <c:v>565.9</c:v>
                </c:pt>
                <c:pt idx="4165">
                  <c:v>565.9</c:v>
                </c:pt>
                <c:pt idx="4166">
                  <c:v>565.91</c:v>
                </c:pt>
                <c:pt idx="4167">
                  <c:v>565.91</c:v>
                </c:pt>
                <c:pt idx="4168">
                  <c:v>565.91</c:v>
                </c:pt>
                <c:pt idx="4169">
                  <c:v>565.91</c:v>
                </c:pt>
                <c:pt idx="4170">
                  <c:v>565.91</c:v>
                </c:pt>
                <c:pt idx="4171">
                  <c:v>565.91</c:v>
                </c:pt>
                <c:pt idx="4172">
                  <c:v>565.91</c:v>
                </c:pt>
                <c:pt idx="4173">
                  <c:v>565.91</c:v>
                </c:pt>
                <c:pt idx="4174">
                  <c:v>565.91</c:v>
                </c:pt>
                <c:pt idx="4175">
                  <c:v>565.91</c:v>
                </c:pt>
                <c:pt idx="4176">
                  <c:v>565.91</c:v>
                </c:pt>
                <c:pt idx="4177">
                  <c:v>565.91</c:v>
                </c:pt>
                <c:pt idx="4178">
                  <c:v>565.91</c:v>
                </c:pt>
                <c:pt idx="4179">
                  <c:v>565.9</c:v>
                </c:pt>
                <c:pt idx="4180">
                  <c:v>565.9</c:v>
                </c:pt>
                <c:pt idx="4181">
                  <c:v>565.9</c:v>
                </c:pt>
                <c:pt idx="4182">
                  <c:v>565.9</c:v>
                </c:pt>
                <c:pt idx="4183">
                  <c:v>565.9</c:v>
                </c:pt>
                <c:pt idx="4184">
                  <c:v>565.89</c:v>
                </c:pt>
                <c:pt idx="4185">
                  <c:v>565.89</c:v>
                </c:pt>
                <c:pt idx="4186">
                  <c:v>565.89</c:v>
                </c:pt>
                <c:pt idx="4187">
                  <c:v>565.89</c:v>
                </c:pt>
                <c:pt idx="4188">
                  <c:v>565.89</c:v>
                </c:pt>
                <c:pt idx="4189">
                  <c:v>565.89</c:v>
                </c:pt>
                <c:pt idx="4190">
                  <c:v>565.89</c:v>
                </c:pt>
                <c:pt idx="4191">
                  <c:v>565.89</c:v>
                </c:pt>
                <c:pt idx="4192">
                  <c:v>565.89</c:v>
                </c:pt>
                <c:pt idx="4193">
                  <c:v>565.89</c:v>
                </c:pt>
                <c:pt idx="4194">
                  <c:v>565.88</c:v>
                </c:pt>
                <c:pt idx="4195">
                  <c:v>565.88</c:v>
                </c:pt>
                <c:pt idx="4196">
                  <c:v>565.88</c:v>
                </c:pt>
                <c:pt idx="4197">
                  <c:v>565.88</c:v>
                </c:pt>
                <c:pt idx="4198">
                  <c:v>565.88</c:v>
                </c:pt>
                <c:pt idx="4199">
                  <c:v>565.88</c:v>
                </c:pt>
                <c:pt idx="4200">
                  <c:v>565.88</c:v>
                </c:pt>
                <c:pt idx="4201">
                  <c:v>565.89</c:v>
                </c:pt>
                <c:pt idx="4202">
                  <c:v>565.89</c:v>
                </c:pt>
                <c:pt idx="4203">
                  <c:v>565.89</c:v>
                </c:pt>
                <c:pt idx="4204">
                  <c:v>565.89</c:v>
                </c:pt>
                <c:pt idx="4205">
                  <c:v>565.89</c:v>
                </c:pt>
                <c:pt idx="4206">
                  <c:v>565.89</c:v>
                </c:pt>
                <c:pt idx="4207">
                  <c:v>565.89</c:v>
                </c:pt>
                <c:pt idx="4208">
                  <c:v>565.89</c:v>
                </c:pt>
                <c:pt idx="4209">
                  <c:v>565.89</c:v>
                </c:pt>
                <c:pt idx="4210">
                  <c:v>565.89</c:v>
                </c:pt>
                <c:pt idx="4211">
                  <c:v>565.89</c:v>
                </c:pt>
                <c:pt idx="4212">
                  <c:v>565.89</c:v>
                </c:pt>
                <c:pt idx="4213">
                  <c:v>565.89</c:v>
                </c:pt>
                <c:pt idx="4214">
                  <c:v>565.89</c:v>
                </c:pt>
                <c:pt idx="4215">
                  <c:v>565.89</c:v>
                </c:pt>
                <c:pt idx="4216">
                  <c:v>565.89</c:v>
                </c:pt>
                <c:pt idx="4217">
                  <c:v>565.89</c:v>
                </c:pt>
                <c:pt idx="4218">
                  <c:v>565.89</c:v>
                </c:pt>
                <c:pt idx="4219">
                  <c:v>565.89</c:v>
                </c:pt>
                <c:pt idx="4220">
                  <c:v>565.89</c:v>
                </c:pt>
                <c:pt idx="4221">
                  <c:v>565.89</c:v>
                </c:pt>
                <c:pt idx="4222">
                  <c:v>565.89</c:v>
                </c:pt>
                <c:pt idx="4223">
                  <c:v>565.89</c:v>
                </c:pt>
                <c:pt idx="4224">
                  <c:v>565.89</c:v>
                </c:pt>
                <c:pt idx="4225">
                  <c:v>565.89</c:v>
                </c:pt>
                <c:pt idx="4226">
                  <c:v>565.89</c:v>
                </c:pt>
                <c:pt idx="4227">
                  <c:v>565.89</c:v>
                </c:pt>
                <c:pt idx="4228">
                  <c:v>565.89</c:v>
                </c:pt>
                <c:pt idx="4229">
                  <c:v>565.89</c:v>
                </c:pt>
                <c:pt idx="4230">
                  <c:v>565.89</c:v>
                </c:pt>
                <c:pt idx="4231">
                  <c:v>565.89</c:v>
                </c:pt>
                <c:pt idx="4232">
                  <c:v>565.89</c:v>
                </c:pt>
                <c:pt idx="4233">
                  <c:v>565.89</c:v>
                </c:pt>
                <c:pt idx="4234">
                  <c:v>565.89</c:v>
                </c:pt>
                <c:pt idx="4235">
                  <c:v>565.89</c:v>
                </c:pt>
                <c:pt idx="4236">
                  <c:v>565.89</c:v>
                </c:pt>
                <c:pt idx="4237">
                  <c:v>565.89</c:v>
                </c:pt>
                <c:pt idx="4238">
                  <c:v>565.89</c:v>
                </c:pt>
                <c:pt idx="4239">
                  <c:v>565.89</c:v>
                </c:pt>
                <c:pt idx="4240">
                  <c:v>565.89</c:v>
                </c:pt>
                <c:pt idx="4241">
                  <c:v>565.89</c:v>
                </c:pt>
                <c:pt idx="4242">
                  <c:v>565.89</c:v>
                </c:pt>
                <c:pt idx="4243">
                  <c:v>565.89</c:v>
                </c:pt>
                <c:pt idx="4244">
                  <c:v>565.89</c:v>
                </c:pt>
                <c:pt idx="4245">
                  <c:v>565.89</c:v>
                </c:pt>
                <c:pt idx="4246">
                  <c:v>565.89</c:v>
                </c:pt>
                <c:pt idx="4247">
                  <c:v>565.89</c:v>
                </c:pt>
                <c:pt idx="4248">
                  <c:v>565.89</c:v>
                </c:pt>
                <c:pt idx="4249">
                  <c:v>565.89</c:v>
                </c:pt>
                <c:pt idx="4250">
                  <c:v>565.89</c:v>
                </c:pt>
                <c:pt idx="4251">
                  <c:v>565.89</c:v>
                </c:pt>
                <c:pt idx="4252">
                  <c:v>565.88</c:v>
                </c:pt>
                <c:pt idx="4253">
                  <c:v>565.88</c:v>
                </c:pt>
                <c:pt idx="4254">
                  <c:v>565.88</c:v>
                </c:pt>
                <c:pt idx="4255">
                  <c:v>565.88</c:v>
                </c:pt>
                <c:pt idx="4256">
                  <c:v>565.88</c:v>
                </c:pt>
                <c:pt idx="4257">
                  <c:v>565.88</c:v>
                </c:pt>
                <c:pt idx="4258">
                  <c:v>565.88</c:v>
                </c:pt>
                <c:pt idx="4259">
                  <c:v>565.88</c:v>
                </c:pt>
                <c:pt idx="4260">
                  <c:v>565.88</c:v>
                </c:pt>
                <c:pt idx="4261">
                  <c:v>565.88</c:v>
                </c:pt>
                <c:pt idx="4262">
                  <c:v>565.88</c:v>
                </c:pt>
                <c:pt idx="4263">
                  <c:v>565.88</c:v>
                </c:pt>
                <c:pt idx="4264">
                  <c:v>565.88</c:v>
                </c:pt>
                <c:pt idx="4265">
                  <c:v>565.88</c:v>
                </c:pt>
                <c:pt idx="4266">
                  <c:v>565.88</c:v>
                </c:pt>
                <c:pt idx="4267">
                  <c:v>565.88</c:v>
                </c:pt>
                <c:pt idx="4268">
                  <c:v>565.88</c:v>
                </c:pt>
                <c:pt idx="4269">
                  <c:v>565.88</c:v>
                </c:pt>
                <c:pt idx="4270">
                  <c:v>565.88</c:v>
                </c:pt>
                <c:pt idx="4271">
                  <c:v>565.88</c:v>
                </c:pt>
                <c:pt idx="4272">
                  <c:v>565.88</c:v>
                </c:pt>
                <c:pt idx="4273">
                  <c:v>565.88</c:v>
                </c:pt>
                <c:pt idx="4274">
                  <c:v>565.88</c:v>
                </c:pt>
                <c:pt idx="4275">
                  <c:v>565.88</c:v>
                </c:pt>
                <c:pt idx="4276">
                  <c:v>565.88</c:v>
                </c:pt>
                <c:pt idx="4277">
                  <c:v>565.88</c:v>
                </c:pt>
                <c:pt idx="4278">
                  <c:v>565.88</c:v>
                </c:pt>
                <c:pt idx="4279">
                  <c:v>565.88</c:v>
                </c:pt>
                <c:pt idx="4280">
                  <c:v>565.88</c:v>
                </c:pt>
                <c:pt idx="4281">
                  <c:v>565.88</c:v>
                </c:pt>
                <c:pt idx="4282">
                  <c:v>565.88</c:v>
                </c:pt>
                <c:pt idx="4283">
                  <c:v>565.88</c:v>
                </c:pt>
                <c:pt idx="4284">
                  <c:v>565.88</c:v>
                </c:pt>
                <c:pt idx="4285">
                  <c:v>565.88</c:v>
                </c:pt>
                <c:pt idx="4286">
                  <c:v>565.88</c:v>
                </c:pt>
                <c:pt idx="4287">
                  <c:v>565.88</c:v>
                </c:pt>
                <c:pt idx="4288">
                  <c:v>565.88</c:v>
                </c:pt>
                <c:pt idx="4289">
                  <c:v>565.88</c:v>
                </c:pt>
                <c:pt idx="4290">
                  <c:v>565.88</c:v>
                </c:pt>
                <c:pt idx="4291">
                  <c:v>565.88</c:v>
                </c:pt>
                <c:pt idx="4292">
                  <c:v>565.88</c:v>
                </c:pt>
                <c:pt idx="4293">
                  <c:v>565.88</c:v>
                </c:pt>
                <c:pt idx="4294">
                  <c:v>565.88</c:v>
                </c:pt>
                <c:pt idx="4295">
                  <c:v>565.88</c:v>
                </c:pt>
                <c:pt idx="4296">
                  <c:v>565.88</c:v>
                </c:pt>
                <c:pt idx="4297">
                  <c:v>565.88</c:v>
                </c:pt>
                <c:pt idx="4298">
                  <c:v>565.88</c:v>
                </c:pt>
                <c:pt idx="4299">
                  <c:v>565.88</c:v>
                </c:pt>
                <c:pt idx="4300">
                  <c:v>565.88</c:v>
                </c:pt>
                <c:pt idx="4301">
                  <c:v>565.88</c:v>
                </c:pt>
                <c:pt idx="4302">
                  <c:v>565.88</c:v>
                </c:pt>
                <c:pt idx="4303">
                  <c:v>565.88</c:v>
                </c:pt>
                <c:pt idx="4304">
                  <c:v>565.88</c:v>
                </c:pt>
                <c:pt idx="4305">
                  <c:v>565.88</c:v>
                </c:pt>
                <c:pt idx="4306">
                  <c:v>565.88</c:v>
                </c:pt>
                <c:pt idx="4307">
                  <c:v>565.88</c:v>
                </c:pt>
                <c:pt idx="4308">
                  <c:v>565.88</c:v>
                </c:pt>
                <c:pt idx="4309">
                  <c:v>565.88</c:v>
                </c:pt>
                <c:pt idx="4310">
                  <c:v>565.88</c:v>
                </c:pt>
                <c:pt idx="4311">
                  <c:v>565.88</c:v>
                </c:pt>
                <c:pt idx="4312">
                  <c:v>565.88</c:v>
                </c:pt>
                <c:pt idx="4313">
                  <c:v>565.88</c:v>
                </c:pt>
                <c:pt idx="4314">
                  <c:v>565.88</c:v>
                </c:pt>
                <c:pt idx="4315">
                  <c:v>565.88</c:v>
                </c:pt>
                <c:pt idx="4316">
                  <c:v>565.88</c:v>
                </c:pt>
                <c:pt idx="4317">
                  <c:v>565.88</c:v>
                </c:pt>
                <c:pt idx="4318">
                  <c:v>565.88</c:v>
                </c:pt>
                <c:pt idx="4319">
                  <c:v>565.88</c:v>
                </c:pt>
                <c:pt idx="4320">
                  <c:v>565.88</c:v>
                </c:pt>
                <c:pt idx="4321">
                  <c:v>565.87</c:v>
                </c:pt>
                <c:pt idx="4322">
                  <c:v>565.87</c:v>
                </c:pt>
                <c:pt idx="4323">
                  <c:v>565.87</c:v>
                </c:pt>
                <c:pt idx="4324">
                  <c:v>565.87</c:v>
                </c:pt>
                <c:pt idx="4325">
                  <c:v>565.87</c:v>
                </c:pt>
                <c:pt idx="4326">
                  <c:v>565.87</c:v>
                </c:pt>
                <c:pt idx="4327">
                  <c:v>565.87</c:v>
                </c:pt>
                <c:pt idx="4328">
                  <c:v>565.87</c:v>
                </c:pt>
                <c:pt idx="4329">
                  <c:v>565.87</c:v>
                </c:pt>
                <c:pt idx="4330">
                  <c:v>565.87</c:v>
                </c:pt>
                <c:pt idx="4331">
                  <c:v>565.87</c:v>
                </c:pt>
                <c:pt idx="4332">
                  <c:v>565.87</c:v>
                </c:pt>
                <c:pt idx="4333">
                  <c:v>565.87</c:v>
                </c:pt>
                <c:pt idx="4334">
                  <c:v>565.87</c:v>
                </c:pt>
                <c:pt idx="4335">
                  <c:v>565.87</c:v>
                </c:pt>
                <c:pt idx="4336">
                  <c:v>565.87</c:v>
                </c:pt>
                <c:pt idx="4337">
                  <c:v>565.87</c:v>
                </c:pt>
                <c:pt idx="4338">
                  <c:v>565.87</c:v>
                </c:pt>
                <c:pt idx="4339">
                  <c:v>565.87</c:v>
                </c:pt>
                <c:pt idx="4340">
                  <c:v>565.87</c:v>
                </c:pt>
                <c:pt idx="4341">
                  <c:v>565.87</c:v>
                </c:pt>
                <c:pt idx="4342">
                  <c:v>565.87</c:v>
                </c:pt>
                <c:pt idx="4343">
                  <c:v>565.87</c:v>
                </c:pt>
                <c:pt idx="4344">
                  <c:v>565.87</c:v>
                </c:pt>
                <c:pt idx="4345">
                  <c:v>565.87</c:v>
                </c:pt>
                <c:pt idx="4346">
                  <c:v>565.87</c:v>
                </c:pt>
                <c:pt idx="4347">
                  <c:v>565.87</c:v>
                </c:pt>
                <c:pt idx="4348">
                  <c:v>565.87</c:v>
                </c:pt>
                <c:pt idx="4349">
                  <c:v>565.87</c:v>
                </c:pt>
                <c:pt idx="4350">
                  <c:v>565.87</c:v>
                </c:pt>
                <c:pt idx="4351">
                  <c:v>565.87</c:v>
                </c:pt>
                <c:pt idx="4352">
                  <c:v>565.87</c:v>
                </c:pt>
                <c:pt idx="4353">
                  <c:v>565.87</c:v>
                </c:pt>
                <c:pt idx="4354">
                  <c:v>565.87</c:v>
                </c:pt>
                <c:pt idx="4355">
                  <c:v>565.87</c:v>
                </c:pt>
                <c:pt idx="4356">
                  <c:v>565.87</c:v>
                </c:pt>
                <c:pt idx="4357">
                  <c:v>565.87</c:v>
                </c:pt>
                <c:pt idx="4358">
                  <c:v>565.87</c:v>
                </c:pt>
                <c:pt idx="4359">
                  <c:v>565.87</c:v>
                </c:pt>
                <c:pt idx="4360">
                  <c:v>565.87</c:v>
                </c:pt>
                <c:pt idx="4361">
                  <c:v>565.87</c:v>
                </c:pt>
                <c:pt idx="4362">
                  <c:v>565.87</c:v>
                </c:pt>
                <c:pt idx="4363">
                  <c:v>565.87</c:v>
                </c:pt>
                <c:pt idx="4364">
                  <c:v>565.87</c:v>
                </c:pt>
                <c:pt idx="4365">
                  <c:v>565.87</c:v>
                </c:pt>
                <c:pt idx="4366">
                  <c:v>565.87</c:v>
                </c:pt>
                <c:pt idx="4367">
                  <c:v>565.87</c:v>
                </c:pt>
                <c:pt idx="4368">
                  <c:v>565.87</c:v>
                </c:pt>
                <c:pt idx="4369">
                  <c:v>565.87</c:v>
                </c:pt>
                <c:pt idx="4370">
                  <c:v>565.87</c:v>
                </c:pt>
                <c:pt idx="4371">
                  <c:v>565.87</c:v>
                </c:pt>
                <c:pt idx="4372">
                  <c:v>565.87</c:v>
                </c:pt>
                <c:pt idx="4373">
                  <c:v>565.87</c:v>
                </c:pt>
                <c:pt idx="4374">
                  <c:v>565.87</c:v>
                </c:pt>
                <c:pt idx="4375">
                  <c:v>565.87</c:v>
                </c:pt>
                <c:pt idx="4376">
                  <c:v>565.87</c:v>
                </c:pt>
                <c:pt idx="4377">
                  <c:v>565.87</c:v>
                </c:pt>
                <c:pt idx="4378">
                  <c:v>565.86</c:v>
                </c:pt>
                <c:pt idx="4379">
                  <c:v>565.86</c:v>
                </c:pt>
                <c:pt idx="4380">
                  <c:v>565.86</c:v>
                </c:pt>
                <c:pt idx="4381">
                  <c:v>565.86</c:v>
                </c:pt>
                <c:pt idx="4382">
                  <c:v>565.86</c:v>
                </c:pt>
                <c:pt idx="4383">
                  <c:v>565.86</c:v>
                </c:pt>
                <c:pt idx="4384">
                  <c:v>565.86</c:v>
                </c:pt>
                <c:pt idx="4385">
                  <c:v>565.86</c:v>
                </c:pt>
                <c:pt idx="4386">
                  <c:v>565.86</c:v>
                </c:pt>
                <c:pt idx="4387">
                  <c:v>565.86</c:v>
                </c:pt>
                <c:pt idx="4388">
                  <c:v>565.86</c:v>
                </c:pt>
                <c:pt idx="4389">
                  <c:v>565.86</c:v>
                </c:pt>
                <c:pt idx="4390">
                  <c:v>565.86</c:v>
                </c:pt>
                <c:pt idx="4391">
                  <c:v>565.86</c:v>
                </c:pt>
                <c:pt idx="4392">
                  <c:v>565.86</c:v>
                </c:pt>
                <c:pt idx="4393">
                  <c:v>565.86</c:v>
                </c:pt>
                <c:pt idx="4394">
                  <c:v>565.86</c:v>
                </c:pt>
                <c:pt idx="4395">
                  <c:v>565.86</c:v>
                </c:pt>
                <c:pt idx="4396">
                  <c:v>565.86</c:v>
                </c:pt>
                <c:pt idx="4397">
                  <c:v>565.86</c:v>
                </c:pt>
                <c:pt idx="4398">
                  <c:v>565.86</c:v>
                </c:pt>
                <c:pt idx="4399">
                  <c:v>565.86</c:v>
                </c:pt>
                <c:pt idx="4400">
                  <c:v>565.86</c:v>
                </c:pt>
                <c:pt idx="4401">
                  <c:v>565.86</c:v>
                </c:pt>
                <c:pt idx="4402">
                  <c:v>565.86</c:v>
                </c:pt>
                <c:pt idx="4403">
                  <c:v>565.86</c:v>
                </c:pt>
                <c:pt idx="4404">
                  <c:v>565.86</c:v>
                </c:pt>
                <c:pt idx="4405">
                  <c:v>565.86</c:v>
                </c:pt>
                <c:pt idx="4406">
                  <c:v>565.86</c:v>
                </c:pt>
                <c:pt idx="4407">
                  <c:v>565.86</c:v>
                </c:pt>
                <c:pt idx="4408">
                  <c:v>565.86</c:v>
                </c:pt>
                <c:pt idx="4409">
                  <c:v>565.86</c:v>
                </c:pt>
                <c:pt idx="4410">
                  <c:v>565.86</c:v>
                </c:pt>
                <c:pt idx="4411">
                  <c:v>565.86</c:v>
                </c:pt>
                <c:pt idx="4412">
                  <c:v>565.86</c:v>
                </c:pt>
                <c:pt idx="4413">
                  <c:v>565.86</c:v>
                </c:pt>
                <c:pt idx="4414">
                  <c:v>565.86</c:v>
                </c:pt>
                <c:pt idx="4415">
                  <c:v>565.86</c:v>
                </c:pt>
                <c:pt idx="4416">
                  <c:v>565.86</c:v>
                </c:pt>
                <c:pt idx="4417">
                  <c:v>565.86</c:v>
                </c:pt>
                <c:pt idx="4418">
                  <c:v>565.86</c:v>
                </c:pt>
                <c:pt idx="4419">
                  <c:v>565.86</c:v>
                </c:pt>
                <c:pt idx="4420">
                  <c:v>565.86</c:v>
                </c:pt>
                <c:pt idx="4421">
                  <c:v>565.86</c:v>
                </c:pt>
                <c:pt idx="4422">
                  <c:v>565.86</c:v>
                </c:pt>
                <c:pt idx="4423">
                  <c:v>565.86</c:v>
                </c:pt>
                <c:pt idx="4424">
                  <c:v>565.86</c:v>
                </c:pt>
                <c:pt idx="4425">
                  <c:v>565.86</c:v>
                </c:pt>
                <c:pt idx="4426">
                  <c:v>565.86</c:v>
                </c:pt>
                <c:pt idx="4427">
                  <c:v>565.86</c:v>
                </c:pt>
                <c:pt idx="4428">
                  <c:v>565.86</c:v>
                </c:pt>
                <c:pt idx="4429">
                  <c:v>565.86</c:v>
                </c:pt>
                <c:pt idx="4430">
                  <c:v>565.86</c:v>
                </c:pt>
                <c:pt idx="4431">
                  <c:v>565.86</c:v>
                </c:pt>
                <c:pt idx="4432">
                  <c:v>565.86</c:v>
                </c:pt>
                <c:pt idx="4433">
                  <c:v>565.86</c:v>
                </c:pt>
                <c:pt idx="4434">
                  <c:v>565.86</c:v>
                </c:pt>
                <c:pt idx="4435">
                  <c:v>565.86</c:v>
                </c:pt>
                <c:pt idx="4436">
                  <c:v>565.86</c:v>
                </c:pt>
                <c:pt idx="4437">
                  <c:v>565.86</c:v>
                </c:pt>
                <c:pt idx="4438">
                  <c:v>565.86</c:v>
                </c:pt>
                <c:pt idx="4439">
                  <c:v>565.86</c:v>
                </c:pt>
                <c:pt idx="4440">
                  <c:v>565.86</c:v>
                </c:pt>
                <c:pt idx="4441">
                  <c:v>565.86</c:v>
                </c:pt>
                <c:pt idx="4442">
                  <c:v>565.86</c:v>
                </c:pt>
                <c:pt idx="4443">
                  <c:v>565.86</c:v>
                </c:pt>
                <c:pt idx="4444">
                  <c:v>565.86</c:v>
                </c:pt>
                <c:pt idx="4445">
                  <c:v>565.86</c:v>
                </c:pt>
                <c:pt idx="4446">
                  <c:v>565.86</c:v>
                </c:pt>
                <c:pt idx="4447">
                  <c:v>565.86</c:v>
                </c:pt>
                <c:pt idx="4448">
                  <c:v>565.86</c:v>
                </c:pt>
                <c:pt idx="4449">
                  <c:v>565.85</c:v>
                </c:pt>
                <c:pt idx="4450">
                  <c:v>565.85</c:v>
                </c:pt>
                <c:pt idx="4451">
                  <c:v>565.85</c:v>
                </c:pt>
                <c:pt idx="4452">
                  <c:v>565.85</c:v>
                </c:pt>
                <c:pt idx="4453">
                  <c:v>565.85</c:v>
                </c:pt>
                <c:pt idx="4454">
                  <c:v>565.85</c:v>
                </c:pt>
                <c:pt idx="4455">
                  <c:v>565.85</c:v>
                </c:pt>
                <c:pt idx="4456">
                  <c:v>565.85</c:v>
                </c:pt>
                <c:pt idx="4457">
                  <c:v>565.85</c:v>
                </c:pt>
                <c:pt idx="4458">
                  <c:v>565.85</c:v>
                </c:pt>
                <c:pt idx="4459">
                  <c:v>565.85</c:v>
                </c:pt>
                <c:pt idx="4460">
                  <c:v>565.85</c:v>
                </c:pt>
                <c:pt idx="4461">
                  <c:v>565.85</c:v>
                </c:pt>
                <c:pt idx="4462">
                  <c:v>565.85</c:v>
                </c:pt>
                <c:pt idx="4463">
                  <c:v>565.85</c:v>
                </c:pt>
                <c:pt idx="4464">
                  <c:v>565.85</c:v>
                </c:pt>
                <c:pt idx="4465">
                  <c:v>565.85</c:v>
                </c:pt>
                <c:pt idx="4466">
                  <c:v>565.85</c:v>
                </c:pt>
                <c:pt idx="4467">
                  <c:v>565.85</c:v>
                </c:pt>
                <c:pt idx="4468">
                  <c:v>565.85</c:v>
                </c:pt>
                <c:pt idx="4469">
                  <c:v>565.85</c:v>
                </c:pt>
                <c:pt idx="4470">
                  <c:v>565.85</c:v>
                </c:pt>
                <c:pt idx="4471">
                  <c:v>565.85</c:v>
                </c:pt>
                <c:pt idx="4472">
                  <c:v>565.85</c:v>
                </c:pt>
                <c:pt idx="4473">
                  <c:v>565.85</c:v>
                </c:pt>
                <c:pt idx="4474">
                  <c:v>565.85</c:v>
                </c:pt>
                <c:pt idx="4475">
                  <c:v>565.85</c:v>
                </c:pt>
                <c:pt idx="4476">
                  <c:v>565.85</c:v>
                </c:pt>
                <c:pt idx="4477">
                  <c:v>565.85</c:v>
                </c:pt>
                <c:pt idx="4478">
                  <c:v>565.85</c:v>
                </c:pt>
                <c:pt idx="4479">
                  <c:v>565.85</c:v>
                </c:pt>
                <c:pt idx="4480">
                  <c:v>565.85</c:v>
                </c:pt>
                <c:pt idx="4481">
                  <c:v>565.85</c:v>
                </c:pt>
                <c:pt idx="4482">
                  <c:v>565.85</c:v>
                </c:pt>
                <c:pt idx="4483">
                  <c:v>565.85</c:v>
                </c:pt>
                <c:pt idx="4484">
                  <c:v>565.85</c:v>
                </c:pt>
                <c:pt idx="4485">
                  <c:v>565.85</c:v>
                </c:pt>
                <c:pt idx="4486">
                  <c:v>565.85</c:v>
                </c:pt>
                <c:pt idx="4487">
                  <c:v>565.85</c:v>
                </c:pt>
                <c:pt idx="4488">
                  <c:v>565.85</c:v>
                </c:pt>
                <c:pt idx="4489">
                  <c:v>565.85</c:v>
                </c:pt>
                <c:pt idx="4490">
                  <c:v>565.85</c:v>
                </c:pt>
                <c:pt idx="4491">
                  <c:v>565.85</c:v>
                </c:pt>
                <c:pt idx="4492">
                  <c:v>565.85</c:v>
                </c:pt>
                <c:pt idx="4493">
                  <c:v>565.85</c:v>
                </c:pt>
                <c:pt idx="4494">
                  <c:v>565.85</c:v>
                </c:pt>
                <c:pt idx="4495">
                  <c:v>565.85</c:v>
                </c:pt>
                <c:pt idx="4496">
                  <c:v>565.85</c:v>
                </c:pt>
                <c:pt idx="4497">
                  <c:v>565.85</c:v>
                </c:pt>
                <c:pt idx="4498">
                  <c:v>565.85</c:v>
                </c:pt>
                <c:pt idx="4499">
                  <c:v>565.85</c:v>
                </c:pt>
                <c:pt idx="4500">
                  <c:v>565.85</c:v>
                </c:pt>
                <c:pt idx="4501">
                  <c:v>565.85</c:v>
                </c:pt>
                <c:pt idx="4502">
                  <c:v>565.85</c:v>
                </c:pt>
                <c:pt idx="4503">
                  <c:v>565.85</c:v>
                </c:pt>
                <c:pt idx="4504">
                  <c:v>565.85</c:v>
                </c:pt>
                <c:pt idx="4505">
                  <c:v>565.85</c:v>
                </c:pt>
                <c:pt idx="4506">
                  <c:v>565.85</c:v>
                </c:pt>
                <c:pt idx="4507">
                  <c:v>565.85</c:v>
                </c:pt>
                <c:pt idx="4508">
                  <c:v>565.85</c:v>
                </c:pt>
                <c:pt idx="4509">
                  <c:v>565.85</c:v>
                </c:pt>
                <c:pt idx="4510">
                  <c:v>565.85</c:v>
                </c:pt>
                <c:pt idx="4511">
                  <c:v>565.85</c:v>
                </c:pt>
                <c:pt idx="4512">
                  <c:v>565.85</c:v>
                </c:pt>
                <c:pt idx="4513">
                  <c:v>565.85</c:v>
                </c:pt>
                <c:pt idx="4514">
                  <c:v>565.85</c:v>
                </c:pt>
                <c:pt idx="4515">
                  <c:v>565.85</c:v>
                </c:pt>
                <c:pt idx="4516">
                  <c:v>565.85</c:v>
                </c:pt>
                <c:pt idx="4517">
                  <c:v>565.85</c:v>
                </c:pt>
                <c:pt idx="4518">
                  <c:v>565.85</c:v>
                </c:pt>
                <c:pt idx="4519">
                  <c:v>565.84</c:v>
                </c:pt>
                <c:pt idx="4520">
                  <c:v>565.84</c:v>
                </c:pt>
                <c:pt idx="4521">
                  <c:v>565.84</c:v>
                </c:pt>
                <c:pt idx="4522">
                  <c:v>565.84</c:v>
                </c:pt>
                <c:pt idx="4523">
                  <c:v>565.84</c:v>
                </c:pt>
                <c:pt idx="4524">
                  <c:v>565.84</c:v>
                </c:pt>
                <c:pt idx="4525">
                  <c:v>565.84</c:v>
                </c:pt>
                <c:pt idx="4526">
                  <c:v>565.84</c:v>
                </c:pt>
                <c:pt idx="4527">
                  <c:v>565.84</c:v>
                </c:pt>
                <c:pt idx="4528">
                  <c:v>565.84</c:v>
                </c:pt>
                <c:pt idx="4529">
                  <c:v>565.84</c:v>
                </c:pt>
                <c:pt idx="4530">
                  <c:v>565.84</c:v>
                </c:pt>
                <c:pt idx="4531">
                  <c:v>565.84</c:v>
                </c:pt>
                <c:pt idx="4532">
                  <c:v>565.84</c:v>
                </c:pt>
                <c:pt idx="4533">
                  <c:v>565.84</c:v>
                </c:pt>
                <c:pt idx="4534">
                  <c:v>565.84</c:v>
                </c:pt>
                <c:pt idx="4535">
                  <c:v>565.84</c:v>
                </c:pt>
                <c:pt idx="4536">
                  <c:v>565.84</c:v>
                </c:pt>
                <c:pt idx="4537">
                  <c:v>565.84</c:v>
                </c:pt>
                <c:pt idx="4538">
                  <c:v>565.84</c:v>
                </c:pt>
                <c:pt idx="4539">
                  <c:v>565.84</c:v>
                </c:pt>
                <c:pt idx="4540">
                  <c:v>565.84</c:v>
                </c:pt>
                <c:pt idx="4541">
                  <c:v>565.84</c:v>
                </c:pt>
                <c:pt idx="4542">
                  <c:v>565.84</c:v>
                </c:pt>
                <c:pt idx="4543">
                  <c:v>565.84</c:v>
                </c:pt>
                <c:pt idx="4544">
                  <c:v>565.84</c:v>
                </c:pt>
                <c:pt idx="4545">
                  <c:v>565.84</c:v>
                </c:pt>
                <c:pt idx="4546">
                  <c:v>565.84</c:v>
                </c:pt>
                <c:pt idx="4547">
                  <c:v>565.84</c:v>
                </c:pt>
                <c:pt idx="4548">
                  <c:v>565.84</c:v>
                </c:pt>
                <c:pt idx="4549">
                  <c:v>565.84</c:v>
                </c:pt>
                <c:pt idx="4550">
                  <c:v>565.84</c:v>
                </c:pt>
                <c:pt idx="4551">
                  <c:v>565.84</c:v>
                </c:pt>
                <c:pt idx="4552">
                  <c:v>565.84</c:v>
                </c:pt>
                <c:pt idx="4553">
                  <c:v>565.84</c:v>
                </c:pt>
                <c:pt idx="4554">
                  <c:v>565.84</c:v>
                </c:pt>
                <c:pt idx="4555">
                  <c:v>565.84</c:v>
                </c:pt>
                <c:pt idx="4556">
                  <c:v>565.84</c:v>
                </c:pt>
                <c:pt idx="4557">
                  <c:v>565.84</c:v>
                </c:pt>
                <c:pt idx="4558">
                  <c:v>565.84</c:v>
                </c:pt>
                <c:pt idx="4559">
                  <c:v>565.84</c:v>
                </c:pt>
                <c:pt idx="4560">
                  <c:v>565.84</c:v>
                </c:pt>
                <c:pt idx="4561">
                  <c:v>565.84</c:v>
                </c:pt>
                <c:pt idx="4562">
                  <c:v>565.84</c:v>
                </c:pt>
                <c:pt idx="4563">
                  <c:v>565.84</c:v>
                </c:pt>
                <c:pt idx="4564">
                  <c:v>565.84</c:v>
                </c:pt>
                <c:pt idx="4565">
                  <c:v>565.84</c:v>
                </c:pt>
                <c:pt idx="4566">
                  <c:v>565.84</c:v>
                </c:pt>
                <c:pt idx="4567">
                  <c:v>565.84</c:v>
                </c:pt>
                <c:pt idx="4568">
                  <c:v>565.84</c:v>
                </c:pt>
                <c:pt idx="4569">
                  <c:v>565.84</c:v>
                </c:pt>
                <c:pt idx="4570">
                  <c:v>565.84</c:v>
                </c:pt>
                <c:pt idx="4571">
                  <c:v>565.84</c:v>
                </c:pt>
                <c:pt idx="4572">
                  <c:v>565.84</c:v>
                </c:pt>
                <c:pt idx="4573">
                  <c:v>565.84</c:v>
                </c:pt>
                <c:pt idx="4574">
                  <c:v>565.84</c:v>
                </c:pt>
                <c:pt idx="4575">
                  <c:v>565.84</c:v>
                </c:pt>
                <c:pt idx="4576">
                  <c:v>565.84</c:v>
                </c:pt>
                <c:pt idx="4577">
                  <c:v>565.84</c:v>
                </c:pt>
                <c:pt idx="4578">
                  <c:v>565.84</c:v>
                </c:pt>
                <c:pt idx="4579">
                  <c:v>565.84</c:v>
                </c:pt>
                <c:pt idx="4580">
                  <c:v>565.84</c:v>
                </c:pt>
                <c:pt idx="4581">
                  <c:v>565.84</c:v>
                </c:pt>
                <c:pt idx="4582">
                  <c:v>565.84</c:v>
                </c:pt>
                <c:pt idx="4583">
                  <c:v>565.84</c:v>
                </c:pt>
                <c:pt idx="4584">
                  <c:v>565.84</c:v>
                </c:pt>
                <c:pt idx="4585">
                  <c:v>565.84</c:v>
                </c:pt>
                <c:pt idx="4586">
                  <c:v>565.84</c:v>
                </c:pt>
                <c:pt idx="4587">
                  <c:v>565.84</c:v>
                </c:pt>
                <c:pt idx="4588">
                  <c:v>565.84</c:v>
                </c:pt>
                <c:pt idx="4589">
                  <c:v>565.84</c:v>
                </c:pt>
                <c:pt idx="4590">
                  <c:v>565.83000000000004</c:v>
                </c:pt>
                <c:pt idx="4591">
                  <c:v>565.83000000000004</c:v>
                </c:pt>
                <c:pt idx="4592">
                  <c:v>565.83000000000004</c:v>
                </c:pt>
                <c:pt idx="4593">
                  <c:v>565.83000000000004</c:v>
                </c:pt>
                <c:pt idx="4594">
                  <c:v>565.83000000000004</c:v>
                </c:pt>
                <c:pt idx="4595">
                  <c:v>565.83000000000004</c:v>
                </c:pt>
                <c:pt idx="4596">
                  <c:v>565.83000000000004</c:v>
                </c:pt>
                <c:pt idx="4597">
                  <c:v>565.83000000000004</c:v>
                </c:pt>
                <c:pt idx="4598">
                  <c:v>565.83000000000004</c:v>
                </c:pt>
                <c:pt idx="4599">
                  <c:v>565.83000000000004</c:v>
                </c:pt>
                <c:pt idx="4600">
                  <c:v>565.83000000000004</c:v>
                </c:pt>
                <c:pt idx="4601">
                  <c:v>565.83000000000004</c:v>
                </c:pt>
                <c:pt idx="4602">
                  <c:v>565.83000000000004</c:v>
                </c:pt>
                <c:pt idx="4603">
                  <c:v>565.83000000000004</c:v>
                </c:pt>
                <c:pt idx="4604">
                  <c:v>565.83000000000004</c:v>
                </c:pt>
                <c:pt idx="4605">
                  <c:v>565.83000000000004</c:v>
                </c:pt>
                <c:pt idx="4606">
                  <c:v>565.83000000000004</c:v>
                </c:pt>
                <c:pt idx="4607">
                  <c:v>565.83000000000004</c:v>
                </c:pt>
                <c:pt idx="4608">
                  <c:v>565.83000000000004</c:v>
                </c:pt>
                <c:pt idx="4609">
                  <c:v>565.83000000000004</c:v>
                </c:pt>
                <c:pt idx="4610">
                  <c:v>565.83000000000004</c:v>
                </c:pt>
                <c:pt idx="4611">
                  <c:v>565.83000000000004</c:v>
                </c:pt>
                <c:pt idx="4612">
                  <c:v>565.83000000000004</c:v>
                </c:pt>
                <c:pt idx="4613">
                  <c:v>565.83000000000004</c:v>
                </c:pt>
                <c:pt idx="4614">
                  <c:v>565.83000000000004</c:v>
                </c:pt>
                <c:pt idx="4615">
                  <c:v>565.83000000000004</c:v>
                </c:pt>
                <c:pt idx="4616">
                  <c:v>565.83000000000004</c:v>
                </c:pt>
                <c:pt idx="4617">
                  <c:v>565.83000000000004</c:v>
                </c:pt>
                <c:pt idx="4618">
                  <c:v>565.83000000000004</c:v>
                </c:pt>
                <c:pt idx="4619">
                  <c:v>565.83000000000004</c:v>
                </c:pt>
                <c:pt idx="4620">
                  <c:v>565.83000000000004</c:v>
                </c:pt>
                <c:pt idx="4621">
                  <c:v>565.83000000000004</c:v>
                </c:pt>
                <c:pt idx="4622">
                  <c:v>565.83000000000004</c:v>
                </c:pt>
                <c:pt idx="4623">
                  <c:v>565.83000000000004</c:v>
                </c:pt>
                <c:pt idx="4624">
                  <c:v>565.83000000000004</c:v>
                </c:pt>
                <c:pt idx="4625">
                  <c:v>565.83000000000004</c:v>
                </c:pt>
                <c:pt idx="4626">
                  <c:v>565.83000000000004</c:v>
                </c:pt>
                <c:pt idx="4627">
                  <c:v>565.83000000000004</c:v>
                </c:pt>
                <c:pt idx="4628">
                  <c:v>565.83000000000004</c:v>
                </c:pt>
                <c:pt idx="4629">
                  <c:v>565.83000000000004</c:v>
                </c:pt>
                <c:pt idx="4630">
                  <c:v>565.83000000000004</c:v>
                </c:pt>
                <c:pt idx="4631">
                  <c:v>565.83000000000004</c:v>
                </c:pt>
                <c:pt idx="4632">
                  <c:v>565.83000000000004</c:v>
                </c:pt>
                <c:pt idx="4633">
                  <c:v>565.83000000000004</c:v>
                </c:pt>
                <c:pt idx="4634">
                  <c:v>565.83000000000004</c:v>
                </c:pt>
                <c:pt idx="4635">
                  <c:v>565.83000000000004</c:v>
                </c:pt>
                <c:pt idx="4636">
                  <c:v>565.83000000000004</c:v>
                </c:pt>
                <c:pt idx="4637">
                  <c:v>565.83000000000004</c:v>
                </c:pt>
                <c:pt idx="4638">
                  <c:v>565.83000000000004</c:v>
                </c:pt>
                <c:pt idx="4639">
                  <c:v>565.83000000000004</c:v>
                </c:pt>
                <c:pt idx="4640">
                  <c:v>565.83000000000004</c:v>
                </c:pt>
                <c:pt idx="4641">
                  <c:v>565.83000000000004</c:v>
                </c:pt>
                <c:pt idx="4642">
                  <c:v>565.83000000000004</c:v>
                </c:pt>
                <c:pt idx="4643">
                  <c:v>565.83000000000004</c:v>
                </c:pt>
                <c:pt idx="4644">
                  <c:v>565.83000000000004</c:v>
                </c:pt>
                <c:pt idx="4645">
                  <c:v>565.83000000000004</c:v>
                </c:pt>
                <c:pt idx="4646">
                  <c:v>565.83000000000004</c:v>
                </c:pt>
                <c:pt idx="4647">
                  <c:v>565.83000000000004</c:v>
                </c:pt>
                <c:pt idx="4648">
                  <c:v>565.83000000000004</c:v>
                </c:pt>
                <c:pt idx="4649">
                  <c:v>565.83000000000004</c:v>
                </c:pt>
                <c:pt idx="4650">
                  <c:v>565.83000000000004</c:v>
                </c:pt>
                <c:pt idx="4651">
                  <c:v>565.83000000000004</c:v>
                </c:pt>
                <c:pt idx="4652">
                  <c:v>565.83000000000004</c:v>
                </c:pt>
                <c:pt idx="4653">
                  <c:v>565.83000000000004</c:v>
                </c:pt>
                <c:pt idx="4654">
                  <c:v>565.83000000000004</c:v>
                </c:pt>
                <c:pt idx="4655">
                  <c:v>565.83000000000004</c:v>
                </c:pt>
                <c:pt idx="4656">
                  <c:v>565.83000000000004</c:v>
                </c:pt>
                <c:pt idx="4657">
                  <c:v>565.83000000000004</c:v>
                </c:pt>
                <c:pt idx="4658">
                  <c:v>565.83000000000004</c:v>
                </c:pt>
                <c:pt idx="4659">
                  <c:v>565.83000000000004</c:v>
                </c:pt>
                <c:pt idx="4660">
                  <c:v>565.83000000000004</c:v>
                </c:pt>
                <c:pt idx="4661">
                  <c:v>565.83000000000004</c:v>
                </c:pt>
                <c:pt idx="4662">
                  <c:v>565.83000000000004</c:v>
                </c:pt>
                <c:pt idx="4663">
                  <c:v>565.83000000000004</c:v>
                </c:pt>
                <c:pt idx="4664">
                  <c:v>565.83000000000004</c:v>
                </c:pt>
                <c:pt idx="4665">
                  <c:v>565.83000000000004</c:v>
                </c:pt>
                <c:pt idx="4666">
                  <c:v>565.83000000000004</c:v>
                </c:pt>
                <c:pt idx="4667">
                  <c:v>565.83000000000004</c:v>
                </c:pt>
                <c:pt idx="4668">
                  <c:v>565.83000000000004</c:v>
                </c:pt>
                <c:pt idx="4669">
                  <c:v>565.83000000000004</c:v>
                </c:pt>
                <c:pt idx="4670">
                  <c:v>565.82000000000005</c:v>
                </c:pt>
                <c:pt idx="4671">
                  <c:v>565.82000000000005</c:v>
                </c:pt>
                <c:pt idx="4672">
                  <c:v>565.82000000000005</c:v>
                </c:pt>
                <c:pt idx="4673">
                  <c:v>565.82000000000005</c:v>
                </c:pt>
                <c:pt idx="4674">
                  <c:v>565.82000000000005</c:v>
                </c:pt>
                <c:pt idx="4675">
                  <c:v>565.82000000000005</c:v>
                </c:pt>
                <c:pt idx="4676">
                  <c:v>565.82000000000005</c:v>
                </c:pt>
                <c:pt idx="4677">
                  <c:v>565.82000000000005</c:v>
                </c:pt>
                <c:pt idx="4678">
                  <c:v>565.82000000000005</c:v>
                </c:pt>
                <c:pt idx="4679">
                  <c:v>565.82000000000005</c:v>
                </c:pt>
                <c:pt idx="4680">
                  <c:v>565.82000000000005</c:v>
                </c:pt>
                <c:pt idx="4681">
                  <c:v>565.82000000000005</c:v>
                </c:pt>
                <c:pt idx="4682">
                  <c:v>565.82000000000005</c:v>
                </c:pt>
                <c:pt idx="4683">
                  <c:v>565.82000000000005</c:v>
                </c:pt>
                <c:pt idx="4684">
                  <c:v>565.82000000000005</c:v>
                </c:pt>
                <c:pt idx="4685">
                  <c:v>565.82000000000005</c:v>
                </c:pt>
                <c:pt idx="4686">
                  <c:v>565.82000000000005</c:v>
                </c:pt>
                <c:pt idx="4687">
                  <c:v>565.82000000000005</c:v>
                </c:pt>
                <c:pt idx="4688">
                  <c:v>565.82000000000005</c:v>
                </c:pt>
                <c:pt idx="4689">
                  <c:v>565.82000000000005</c:v>
                </c:pt>
                <c:pt idx="4690">
                  <c:v>565.82000000000005</c:v>
                </c:pt>
                <c:pt idx="4691">
                  <c:v>565.82000000000005</c:v>
                </c:pt>
                <c:pt idx="4692">
                  <c:v>565.82000000000005</c:v>
                </c:pt>
                <c:pt idx="4693">
                  <c:v>565.82000000000005</c:v>
                </c:pt>
                <c:pt idx="4694">
                  <c:v>565.82000000000005</c:v>
                </c:pt>
                <c:pt idx="4695">
                  <c:v>565.82000000000005</c:v>
                </c:pt>
                <c:pt idx="4696">
                  <c:v>565.82000000000005</c:v>
                </c:pt>
                <c:pt idx="4697">
                  <c:v>565.82000000000005</c:v>
                </c:pt>
                <c:pt idx="4698">
                  <c:v>565.82000000000005</c:v>
                </c:pt>
                <c:pt idx="4699">
                  <c:v>565.82000000000005</c:v>
                </c:pt>
                <c:pt idx="4700">
                  <c:v>565.82000000000005</c:v>
                </c:pt>
                <c:pt idx="4701">
                  <c:v>565.82000000000005</c:v>
                </c:pt>
                <c:pt idx="4702">
                  <c:v>565.82000000000005</c:v>
                </c:pt>
                <c:pt idx="4703">
                  <c:v>565.82000000000005</c:v>
                </c:pt>
                <c:pt idx="4704">
                  <c:v>565.82000000000005</c:v>
                </c:pt>
                <c:pt idx="4705">
                  <c:v>565.82000000000005</c:v>
                </c:pt>
                <c:pt idx="4706">
                  <c:v>565.82000000000005</c:v>
                </c:pt>
                <c:pt idx="4707">
                  <c:v>565.82000000000005</c:v>
                </c:pt>
                <c:pt idx="4708">
                  <c:v>565.82000000000005</c:v>
                </c:pt>
                <c:pt idx="4709">
                  <c:v>565.82000000000005</c:v>
                </c:pt>
                <c:pt idx="4710">
                  <c:v>565.82000000000005</c:v>
                </c:pt>
                <c:pt idx="4711">
                  <c:v>565.82000000000005</c:v>
                </c:pt>
                <c:pt idx="4712">
                  <c:v>565.82000000000005</c:v>
                </c:pt>
                <c:pt idx="4713">
                  <c:v>565.82000000000005</c:v>
                </c:pt>
                <c:pt idx="4714">
                  <c:v>565.82000000000005</c:v>
                </c:pt>
                <c:pt idx="4715">
                  <c:v>565.82000000000005</c:v>
                </c:pt>
                <c:pt idx="4716">
                  <c:v>565.82000000000005</c:v>
                </c:pt>
                <c:pt idx="4717">
                  <c:v>565.82000000000005</c:v>
                </c:pt>
                <c:pt idx="4718">
                  <c:v>565.82000000000005</c:v>
                </c:pt>
                <c:pt idx="4719">
                  <c:v>565.82000000000005</c:v>
                </c:pt>
                <c:pt idx="4720">
                  <c:v>565.82000000000005</c:v>
                </c:pt>
                <c:pt idx="4721">
                  <c:v>565.82000000000005</c:v>
                </c:pt>
                <c:pt idx="4722">
                  <c:v>565.82000000000005</c:v>
                </c:pt>
                <c:pt idx="4723">
                  <c:v>565.82000000000005</c:v>
                </c:pt>
                <c:pt idx="4724">
                  <c:v>565.82000000000005</c:v>
                </c:pt>
                <c:pt idx="4725">
                  <c:v>565.82000000000005</c:v>
                </c:pt>
                <c:pt idx="4726">
                  <c:v>565.82000000000005</c:v>
                </c:pt>
                <c:pt idx="4727">
                  <c:v>565.82000000000005</c:v>
                </c:pt>
                <c:pt idx="4728">
                  <c:v>565.82000000000005</c:v>
                </c:pt>
                <c:pt idx="4729">
                  <c:v>565.82000000000005</c:v>
                </c:pt>
                <c:pt idx="4730">
                  <c:v>565.82000000000005</c:v>
                </c:pt>
                <c:pt idx="4731">
                  <c:v>565.82000000000005</c:v>
                </c:pt>
                <c:pt idx="4732">
                  <c:v>565.82000000000005</c:v>
                </c:pt>
                <c:pt idx="4733">
                  <c:v>565.82000000000005</c:v>
                </c:pt>
                <c:pt idx="4734">
                  <c:v>565.82000000000005</c:v>
                </c:pt>
                <c:pt idx="4735">
                  <c:v>565.82000000000005</c:v>
                </c:pt>
                <c:pt idx="4736">
                  <c:v>565.82000000000005</c:v>
                </c:pt>
                <c:pt idx="4737">
                  <c:v>565.82000000000005</c:v>
                </c:pt>
                <c:pt idx="4738">
                  <c:v>565.82000000000005</c:v>
                </c:pt>
                <c:pt idx="4739">
                  <c:v>565.82000000000005</c:v>
                </c:pt>
                <c:pt idx="4740">
                  <c:v>565.82000000000005</c:v>
                </c:pt>
                <c:pt idx="4741">
                  <c:v>565.82000000000005</c:v>
                </c:pt>
                <c:pt idx="4742">
                  <c:v>565.82000000000005</c:v>
                </c:pt>
                <c:pt idx="4743">
                  <c:v>565.82000000000005</c:v>
                </c:pt>
                <c:pt idx="4744">
                  <c:v>565.82000000000005</c:v>
                </c:pt>
                <c:pt idx="4745">
                  <c:v>565.82000000000005</c:v>
                </c:pt>
                <c:pt idx="4746">
                  <c:v>565.82000000000005</c:v>
                </c:pt>
                <c:pt idx="4747">
                  <c:v>565.82000000000005</c:v>
                </c:pt>
                <c:pt idx="4748">
                  <c:v>565.82000000000005</c:v>
                </c:pt>
                <c:pt idx="4749">
                  <c:v>565.82000000000005</c:v>
                </c:pt>
                <c:pt idx="4750">
                  <c:v>565.82000000000005</c:v>
                </c:pt>
                <c:pt idx="4751">
                  <c:v>565.82000000000005</c:v>
                </c:pt>
                <c:pt idx="4752">
                  <c:v>565.82000000000005</c:v>
                </c:pt>
                <c:pt idx="4753">
                  <c:v>565.82000000000005</c:v>
                </c:pt>
                <c:pt idx="4754">
                  <c:v>565.82000000000005</c:v>
                </c:pt>
                <c:pt idx="4755">
                  <c:v>565.82000000000005</c:v>
                </c:pt>
                <c:pt idx="4756">
                  <c:v>565.82000000000005</c:v>
                </c:pt>
                <c:pt idx="4757">
                  <c:v>565.82000000000005</c:v>
                </c:pt>
                <c:pt idx="4758">
                  <c:v>565.82000000000005</c:v>
                </c:pt>
                <c:pt idx="4759">
                  <c:v>565.82000000000005</c:v>
                </c:pt>
                <c:pt idx="4760">
                  <c:v>565.82000000000005</c:v>
                </c:pt>
                <c:pt idx="4761">
                  <c:v>565.82000000000005</c:v>
                </c:pt>
                <c:pt idx="4762">
                  <c:v>565.82000000000005</c:v>
                </c:pt>
                <c:pt idx="4763">
                  <c:v>565.82000000000005</c:v>
                </c:pt>
                <c:pt idx="4764">
                  <c:v>565.80999999999995</c:v>
                </c:pt>
                <c:pt idx="4765">
                  <c:v>565.80999999999995</c:v>
                </c:pt>
                <c:pt idx="4766">
                  <c:v>565.80999999999995</c:v>
                </c:pt>
                <c:pt idx="4767">
                  <c:v>565.80999999999995</c:v>
                </c:pt>
                <c:pt idx="4768">
                  <c:v>565.80999999999995</c:v>
                </c:pt>
                <c:pt idx="4769">
                  <c:v>565.80999999999995</c:v>
                </c:pt>
                <c:pt idx="4770">
                  <c:v>565.80999999999995</c:v>
                </c:pt>
                <c:pt idx="4771">
                  <c:v>565.80999999999995</c:v>
                </c:pt>
                <c:pt idx="4772">
                  <c:v>565.80999999999995</c:v>
                </c:pt>
                <c:pt idx="4773">
                  <c:v>565.80999999999995</c:v>
                </c:pt>
                <c:pt idx="4774">
                  <c:v>565.80999999999995</c:v>
                </c:pt>
                <c:pt idx="4775">
                  <c:v>565.80999999999995</c:v>
                </c:pt>
                <c:pt idx="4776">
                  <c:v>565.80999999999995</c:v>
                </c:pt>
                <c:pt idx="4777">
                  <c:v>565.80999999999995</c:v>
                </c:pt>
                <c:pt idx="4778">
                  <c:v>565.80999999999995</c:v>
                </c:pt>
                <c:pt idx="4779">
                  <c:v>565.80999999999995</c:v>
                </c:pt>
                <c:pt idx="4780">
                  <c:v>565.80999999999995</c:v>
                </c:pt>
                <c:pt idx="4781">
                  <c:v>565.80999999999995</c:v>
                </c:pt>
                <c:pt idx="4782">
                  <c:v>565.80999999999995</c:v>
                </c:pt>
                <c:pt idx="4783">
                  <c:v>565.80999999999995</c:v>
                </c:pt>
                <c:pt idx="4784">
                  <c:v>565.80999999999995</c:v>
                </c:pt>
                <c:pt idx="4785">
                  <c:v>565.80999999999995</c:v>
                </c:pt>
                <c:pt idx="4786">
                  <c:v>565.80999999999995</c:v>
                </c:pt>
                <c:pt idx="4787">
                  <c:v>565.80999999999995</c:v>
                </c:pt>
                <c:pt idx="4788">
                  <c:v>565.80999999999995</c:v>
                </c:pt>
                <c:pt idx="4789">
                  <c:v>565.80999999999995</c:v>
                </c:pt>
                <c:pt idx="4790">
                  <c:v>565.80999999999995</c:v>
                </c:pt>
                <c:pt idx="4791">
                  <c:v>565.80999999999995</c:v>
                </c:pt>
                <c:pt idx="4792">
                  <c:v>565.80999999999995</c:v>
                </c:pt>
                <c:pt idx="4793">
                  <c:v>565.80999999999995</c:v>
                </c:pt>
                <c:pt idx="4794">
                  <c:v>565.80999999999995</c:v>
                </c:pt>
                <c:pt idx="4795">
                  <c:v>565.80999999999995</c:v>
                </c:pt>
                <c:pt idx="4796">
                  <c:v>565.80999999999995</c:v>
                </c:pt>
                <c:pt idx="4797">
                  <c:v>565.80999999999995</c:v>
                </c:pt>
                <c:pt idx="4798">
                  <c:v>565.80999999999995</c:v>
                </c:pt>
                <c:pt idx="4799">
                  <c:v>565.80999999999995</c:v>
                </c:pt>
                <c:pt idx="4800">
                  <c:v>565.80999999999995</c:v>
                </c:pt>
                <c:pt idx="4801">
                  <c:v>565.80999999999995</c:v>
                </c:pt>
                <c:pt idx="4802">
                  <c:v>565.80999999999995</c:v>
                </c:pt>
                <c:pt idx="4803">
                  <c:v>565.80999999999995</c:v>
                </c:pt>
                <c:pt idx="4804">
                  <c:v>565.80999999999995</c:v>
                </c:pt>
                <c:pt idx="4805">
                  <c:v>565.80999999999995</c:v>
                </c:pt>
                <c:pt idx="4806">
                  <c:v>565.80999999999995</c:v>
                </c:pt>
                <c:pt idx="4807">
                  <c:v>565.80999999999995</c:v>
                </c:pt>
                <c:pt idx="4808">
                  <c:v>565.80999999999995</c:v>
                </c:pt>
                <c:pt idx="4809">
                  <c:v>565.80999999999995</c:v>
                </c:pt>
                <c:pt idx="4810">
                  <c:v>565.80999999999995</c:v>
                </c:pt>
                <c:pt idx="4811">
                  <c:v>565.80999999999995</c:v>
                </c:pt>
                <c:pt idx="4812">
                  <c:v>565.80999999999995</c:v>
                </c:pt>
                <c:pt idx="4813">
                  <c:v>565.80999999999995</c:v>
                </c:pt>
                <c:pt idx="4814">
                  <c:v>565.80999999999995</c:v>
                </c:pt>
                <c:pt idx="4815">
                  <c:v>565.80999999999995</c:v>
                </c:pt>
                <c:pt idx="4816">
                  <c:v>565.80999999999995</c:v>
                </c:pt>
                <c:pt idx="4817">
                  <c:v>565.80999999999995</c:v>
                </c:pt>
                <c:pt idx="4818">
                  <c:v>565.80999999999995</c:v>
                </c:pt>
                <c:pt idx="4819">
                  <c:v>565.80999999999995</c:v>
                </c:pt>
                <c:pt idx="4820">
                  <c:v>565.80999999999995</c:v>
                </c:pt>
                <c:pt idx="4821">
                  <c:v>565.80999999999995</c:v>
                </c:pt>
                <c:pt idx="4822">
                  <c:v>565.80999999999995</c:v>
                </c:pt>
                <c:pt idx="4823">
                  <c:v>565.80999999999995</c:v>
                </c:pt>
                <c:pt idx="4824">
                  <c:v>565.80999999999995</c:v>
                </c:pt>
                <c:pt idx="4825">
                  <c:v>565.80999999999995</c:v>
                </c:pt>
                <c:pt idx="4826">
                  <c:v>565.80999999999995</c:v>
                </c:pt>
                <c:pt idx="4827">
                  <c:v>565.80999999999995</c:v>
                </c:pt>
                <c:pt idx="4828">
                  <c:v>565.80999999999995</c:v>
                </c:pt>
                <c:pt idx="4829">
                  <c:v>565.80999999999995</c:v>
                </c:pt>
                <c:pt idx="4830">
                  <c:v>565.80999999999995</c:v>
                </c:pt>
                <c:pt idx="4831">
                  <c:v>565.80999999999995</c:v>
                </c:pt>
                <c:pt idx="4832">
                  <c:v>565.80999999999995</c:v>
                </c:pt>
                <c:pt idx="4833">
                  <c:v>565.80999999999995</c:v>
                </c:pt>
                <c:pt idx="4834">
                  <c:v>565.80999999999995</c:v>
                </c:pt>
                <c:pt idx="4835">
                  <c:v>565.80999999999995</c:v>
                </c:pt>
                <c:pt idx="4836">
                  <c:v>565.80999999999995</c:v>
                </c:pt>
                <c:pt idx="4837">
                  <c:v>565.80999999999995</c:v>
                </c:pt>
                <c:pt idx="4838">
                  <c:v>565.80999999999995</c:v>
                </c:pt>
                <c:pt idx="4839">
                  <c:v>565.80999999999995</c:v>
                </c:pt>
                <c:pt idx="4840">
                  <c:v>565.80999999999995</c:v>
                </c:pt>
                <c:pt idx="4841">
                  <c:v>565.80999999999995</c:v>
                </c:pt>
                <c:pt idx="4842">
                  <c:v>565.80999999999995</c:v>
                </c:pt>
                <c:pt idx="4843">
                  <c:v>565.80999999999995</c:v>
                </c:pt>
                <c:pt idx="4844">
                  <c:v>565.80999999999995</c:v>
                </c:pt>
                <c:pt idx="4845">
                  <c:v>565.80999999999995</c:v>
                </c:pt>
                <c:pt idx="4846">
                  <c:v>565.80999999999995</c:v>
                </c:pt>
                <c:pt idx="4847">
                  <c:v>565.80999999999995</c:v>
                </c:pt>
                <c:pt idx="4848">
                  <c:v>565.80999999999995</c:v>
                </c:pt>
                <c:pt idx="4849">
                  <c:v>565.80999999999995</c:v>
                </c:pt>
                <c:pt idx="4850">
                  <c:v>565.80999999999995</c:v>
                </c:pt>
                <c:pt idx="4851">
                  <c:v>565.80999999999995</c:v>
                </c:pt>
                <c:pt idx="4852">
                  <c:v>565.80999999999995</c:v>
                </c:pt>
                <c:pt idx="4853">
                  <c:v>565.80999999999995</c:v>
                </c:pt>
                <c:pt idx="4854">
                  <c:v>565.80999999999995</c:v>
                </c:pt>
                <c:pt idx="4855">
                  <c:v>565.80999999999995</c:v>
                </c:pt>
                <c:pt idx="4856">
                  <c:v>565.80999999999995</c:v>
                </c:pt>
                <c:pt idx="4857">
                  <c:v>565.80999999999995</c:v>
                </c:pt>
                <c:pt idx="4858">
                  <c:v>565.80999999999995</c:v>
                </c:pt>
                <c:pt idx="4859">
                  <c:v>565.80999999999995</c:v>
                </c:pt>
                <c:pt idx="4860">
                  <c:v>565.80999999999995</c:v>
                </c:pt>
                <c:pt idx="4861">
                  <c:v>565.80999999999995</c:v>
                </c:pt>
                <c:pt idx="4862">
                  <c:v>565.80999999999995</c:v>
                </c:pt>
                <c:pt idx="4863">
                  <c:v>565.80999999999995</c:v>
                </c:pt>
                <c:pt idx="4864">
                  <c:v>565.80999999999995</c:v>
                </c:pt>
                <c:pt idx="4865">
                  <c:v>565.80999999999995</c:v>
                </c:pt>
                <c:pt idx="4866">
                  <c:v>565.80999999999995</c:v>
                </c:pt>
                <c:pt idx="4867">
                  <c:v>565.80999999999995</c:v>
                </c:pt>
                <c:pt idx="4868">
                  <c:v>565.79999999999995</c:v>
                </c:pt>
                <c:pt idx="4869">
                  <c:v>565.79999999999995</c:v>
                </c:pt>
                <c:pt idx="4870">
                  <c:v>565.79999999999995</c:v>
                </c:pt>
                <c:pt idx="4871">
                  <c:v>565.79999999999995</c:v>
                </c:pt>
                <c:pt idx="4872">
                  <c:v>565.79999999999995</c:v>
                </c:pt>
                <c:pt idx="4873">
                  <c:v>565.79999999999995</c:v>
                </c:pt>
                <c:pt idx="4874">
                  <c:v>565.79999999999995</c:v>
                </c:pt>
                <c:pt idx="4875">
                  <c:v>565.79999999999995</c:v>
                </c:pt>
                <c:pt idx="4876">
                  <c:v>565.79999999999995</c:v>
                </c:pt>
                <c:pt idx="4877">
                  <c:v>565.79999999999995</c:v>
                </c:pt>
                <c:pt idx="4878">
                  <c:v>565.79999999999995</c:v>
                </c:pt>
                <c:pt idx="4879">
                  <c:v>565.79999999999995</c:v>
                </c:pt>
                <c:pt idx="4880">
                  <c:v>565.79999999999995</c:v>
                </c:pt>
                <c:pt idx="4881">
                  <c:v>565.79999999999995</c:v>
                </c:pt>
                <c:pt idx="4882">
                  <c:v>565.79999999999995</c:v>
                </c:pt>
                <c:pt idx="4883">
                  <c:v>565.79999999999995</c:v>
                </c:pt>
                <c:pt idx="4884">
                  <c:v>565.79999999999995</c:v>
                </c:pt>
                <c:pt idx="4885">
                  <c:v>565.79999999999995</c:v>
                </c:pt>
                <c:pt idx="4886">
                  <c:v>565.79999999999995</c:v>
                </c:pt>
                <c:pt idx="4887">
                  <c:v>565.79999999999995</c:v>
                </c:pt>
                <c:pt idx="4888">
                  <c:v>565.79999999999995</c:v>
                </c:pt>
                <c:pt idx="4889">
                  <c:v>565.79999999999995</c:v>
                </c:pt>
                <c:pt idx="4890">
                  <c:v>565.79999999999995</c:v>
                </c:pt>
                <c:pt idx="4891">
                  <c:v>565.79999999999995</c:v>
                </c:pt>
                <c:pt idx="4892">
                  <c:v>565.79999999999995</c:v>
                </c:pt>
                <c:pt idx="4893">
                  <c:v>565.79999999999995</c:v>
                </c:pt>
                <c:pt idx="4894">
                  <c:v>565.79999999999995</c:v>
                </c:pt>
                <c:pt idx="4895">
                  <c:v>565.79999999999995</c:v>
                </c:pt>
                <c:pt idx="4896">
                  <c:v>565.79999999999995</c:v>
                </c:pt>
                <c:pt idx="4897">
                  <c:v>565.79999999999995</c:v>
                </c:pt>
                <c:pt idx="4898">
                  <c:v>565.79999999999995</c:v>
                </c:pt>
                <c:pt idx="4899">
                  <c:v>565.79999999999995</c:v>
                </c:pt>
                <c:pt idx="4900">
                  <c:v>565.79999999999995</c:v>
                </c:pt>
                <c:pt idx="4901">
                  <c:v>565.79999999999995</c:v>
                </c:pt>
                <c:pt idx="4902">
                  <c:v>565.79999999999995</c:v>
                </c:pt>
                <c:pt idx="4903">
                  <c:v>565.79999999999995</c:v>
                </c:pt>
                <c:pt idx="4904">
                  <c:v>565.79999999999995</c:v>
                </c:pt>
                <c:pt idx="4905">
                  <c:v>565.79999999999995</c:v>
                </c:pt>
                <c:pt idx="4906">
                  <c:v>565.79999999999995</c:v>
                </c:pt>
                <c:pt idx="4907">
                  <c:v>565.79999999999995</c:v>
                </c:pt>
                <c:pt idx="4908">
                  <c:v>565.79999999999995</c:v>
                </c:pt>
                <c:pt idx="4909">
                  <c:v>565.79999999999995</c:v>
                </c:pt>
                <c:pt idx="4910">
                  <c:v>565.79999999999995</c:v>
                </c:pt>
                <c:pt idx="4911">
                  <c:v>565.79999999999995</c:v>
                </c:pt>
                <c:pt idx="4912">
                  <c:v>565.79999999999995</c:v>
                </c:pt>
                <c:pt idx="4913">
                  <c:v>565.79999999999995</c:v>
                </c:pt>
                <c:pt idx="4914">
                  <c:v>565.79999999999995</c:v>
                </c:pt>
                <c:pt idx="4915">
                  <c:v>565.79999999999995</c:v>
                </c:pt>
                <c:pt idx="4916">
                  <c:v>565.79999999999995</c:v>
                </c:pt>
                <c:pt idx="4917">
                  <c:v>565.79999999999995</c:v>
                </c:pt>
                <c:pt idx="4918">
                  <c:v>565.79999999999995</c:v>
                </c:pt>
                <c:pt idx="4919">
                  <c:v>565.79999999999995</c:v>
                </c:pt>
                <c:pt idx="4920">
                  <c:v>565.79999999999995</c:v>
                </c:pt>
                <c:pt idx="4921">
                  <c:v>565.79999999999995</c:v>
                </c:pt>
                <c:pt idx="4922">
                  <c:v>565.79999999999995</c:v>
                </c:pt>
                <c:pt idx="4923">
                  <c:v>565.79999999999995</c:v>
                </c:pt>
                <c:pt idx="4924">
                  <c:v>565.79999999999995</c:v>
                </c:pt>
                <c:pt idx="4925">
                  <c:v>565.79999999999995</c:v>
                </c:pt>
                <c:pt idx="4926">
                  <c:v>565.79999999999995</c:v>
                </c:pt>
                <c:pt idx="4927">
                  <c:v>565.79999999999995</c:v>
                </c:pt>
                <c:pt idx="4928">
                  <c:v>565.79999999999995</c:v>
                </c:pt>
                <c:pt idx="4929">
                  <c:v>565.79999999999995</c:v>
                </c:pt>
                <c:pt idx="4930">
                  <c:v>565.79999999999995</c:v>
                </c:pt>
                <c:pt idx="4931">
                  <c:v>565.79999999999995</c:v>
                </c:pt>
                <c:pt idx="4932">
                  <c:v>565.79999999999995</c:v>
                </c:pt>
                <c:pt idx="4933">
                  <c:v>565.79999999999995</c:v>
                </c:pt>
                <c:pt idx="4934">
                  <c:v>565.79999999999995</c:v>
                </c:pt>
                <c:pt idx="4935">
                  <c:v>565.79999999999995</c:v>
                </c:pt>
                <c:pt idx="4936">
                  <c:v>565.79999999999995</c:v>
                </c:pt>
                <c:pt idx="4937">
                  <c:v>565.79999999999995</c:v>
                </c:pt>
                <c:pt idx="4938">
                  <c:v>565.79999999999995</c:v>
                </c:pt>
                <c:pt idx="4939">
                  <c:v>565.79999999999995</c:v>
                </c:pt>
                <c:pt idx="4940">
                  <c:v>565.79999999999995</c:v>
                </c:pt>
                <c:pt idx="4941">
                  <c:v>565.79999999999995</c:v>
                </c:pt>
                <c:pt idx="4942">
                  <c:v>565.79999999999995</c:v>
                </c:pt>
                <c:pt idx="4943">
                  <c:v>565.79999999999995</c:v>
                </c:pt>
                <c:pt idx="4944">
                  <c:v>565.79999999999995</c:v>
                </c:pt>
                <c:pt idx="4945">
                  <c:v>565.79999999999995</c:v>
                </c:pt>
                <c:pt idx="4946">
                  <c:v>565.79999999999995</c:v>
                </c:pt>
                <c:pt idx="4947">
                  <c:v>565.79999999999995</c:v>
                </c:pt>
                <c:pt idx="4948">
                  <c:v>565.79999999999995</c:v>
                </c:pt>
                <c:pt idx="4949">
                  <c:v>565.79999999999995</c:v>
                </c:pt>
                <c:pt idx="4950">
                  <c:v>565.79999999999995</c:v>
                </c:pt>
                <c:pt idx="4951">
                  <c:v>565.79999999999995</c:v>
                </c:pt>
                <c:pt idx="4952">
                  <c:v>565.79999999999995</c:v>
                </c:pt>
                <c:pt idx="4953">
                  <c:v>565.79999999999995</c:v>
                </c:pt>
                <c:pt idx="4954">
                  <c:v>565.79999999999995</c:v>
                </c:pt>
                <c:pt idx="4955">
                  <c:v>565.79999999999995</c:v>
                </c:pt>
                <c:pt idx="4956">
                  <c:v>565.79999999999995</c:v>
                </c:pt>
                <c:pt idx="4957">
                  <c:v>565.79999999999995</c:v>
                </c:pt>
                <c:pt idx="4958">
                  <c:v>565.79999999999995</c:v>
                </c:pt>
                <c:pt idx="4959">
                  <c:v>565.79999999999995</c:v>
                </c:pt>
                <c:pt idx="4960">
                  <c:v>565.79999999999995</c:v>
                </c:pt>
                <c:pt idx="4961">
                  <c:v>565.79999999999995</c:v>
                </c:pt>
                <c:pt idx="4962">
                  <c:v>565.79999999999995</c:v>
                </c:pt>
                <c:pt idx="4963">
                  <c:v>565.79999999999995</c:v>
                </c:pt>
                <c:pt idx="4964">
                  <c:v>565.79999999999995</c:v>
                </c:pt>
                <c:pt idx="4965">
                  <c:v>565.79999999999995</c:v>
                </c:pt>
                <c:pt idx="4966">
                  <c:v>565.79999999999995</c:v>
                </c:pt>
                <c:pt idx="4967">
                  <c:v>565.79999999999995</c:v>
                </c:pt>
                <c:pt idx="4968">
                  <c:v>565.79999999999995</c:v>
                </c:pt>
                <c:pt idx="4969">
                  <c:v>565.79999999999995</c:v>
                </c:pt>
                <c:pt idx="4970">
                  <c:v>565.79999999999995</c:v>
                </c:pt>
                <c:pt idx="4971">
                  <c:v>565.79999999999995</c:v>
                </c:pt>
                <c:pt idx="4972">
                  <c:v>565.79999999999995</c:v>
                </c:pt>
                <c:pt idx="4973">
                  <c:v>565.79999999999995</c:v>
                </c:pt>
                <c:pt idx="4974">
                  <c:v>565.79999999999995</c:v>
                </c:pt>
                <c:pt idx="4975">
                  <c:v>565.79999999999995</c:v>
                </c:pt>
                <c:pt idx="4976">
                  <c:v>565.79999999999995</c:v>
                </c:pt>
                <c:pt idx="4977">
                  <c:v>565.79999999999995</c:v>
                </c:pt>
                <c:pt idx="4978">
                  <c:v>565.79999999999995</c:v>
                </c:pt>
                <c:pt idx="4979">
                  <c:v>565.79999999999995</c:v>
                </c:pt>
                <c:pt idx="4980">
                  <c:v>565.79999999999995</c:v>
                </c:pt>
                <c:pt idx="4981">
                  <c:v>565.79</c:v>
                </c:pt>
                <c:pt idx="4982">
                  <c:v>565.79</c:v>
                </c:pt>
                <c:pt idx="4983">
                  <c:v>565.79</c:v>
                </c:pt>
                <c:pt idx="4984">
                  <c:v>565.79</c:v>
                </c:pt>
                <c:pt idx="4985">
                  <c:v>565.79</c:v>
                </c:pt>
                <c:pt idx="4986">
                  <c:v>565.79</c:v>
                </c:pt>
                <c:pt idx="4987">
                  <c:v>565.79</c:v>
                </c:pt>
                <c:pt idx="4988">
                  <c:v>565.79</c:v>
                </c:pt>
                <c:pt idx="4989">
                  <c:v>565.79</c:v>
                </c:pt>
                <c:pt idx="4990">
                  <c:v>565.79</c:v>
                </c:pt>
                <c:pt idx="4991">
                  <c:v>565.79</c:v>
                </c:pt>
                <c:pt idx="4992">
                  <c:v>565.79</c:v>
                </c:pt>
                <c:pt idx="4993">
                  <c:v>565.79</c:v>
                </c:pt>
                <c:pt idx="4994">
                  <c:v>565.79</c:v>
                </c:pt>
                <c:pt idx="4995">
                  <c:v>565.79</c:v>
                </c:pt>
                <c:pt idx="4996">
                  <c:v>565.79</c:v>
                </c:pt>
                <c:pt idx="4997">
                  <c:v>565.79</c:v>
                </c:pt>
                <c:pt idx="4998">
                  <c:v>565.79</c:v>
                </c:pt>
                <c:pt idx="4999">
                  <c:v>565.79</c:v>
                </c:pt>
                <c:pt idx="5000">
                  <c:v>565.79</c:v>
                </c:pt>
                <c:pt idx="5001">
                  <c:v>565.79</c:v>
                </c:pt>
                <c:pt idx="5002">
                  <c:v>565.79</c:v>
                </c:pt>
                <c:pt idx="5003">
                  <c:v>565.79</c:v>
                </c:pt>
                <c:pt idx="5004">
                  <c:v>565.79</c:v>
                </c:pt>
                <c:pt idx="5005">
                  <c:v>565.79</c:v>
                </c:pt>
                <c:pt idx="5006">
                  <c:v>565.79</c:v>
                </c:pt>
                <c:pt idx="5007">
                  <c:v>565.79</c:v>
                </c:pt>
                <c:pt idx="5008">
                  <c:v>565.79</c:v>
                </c:pt>
                <c:pt idx="5009">
                  <c:v>565.79</c:v>
                </c:pt>
                <c:pt idx="5010">
                  <c:v>565.79</c:v>
                </c:pt>
                <c:pt idx="5011">
                  <c:v>565.79</c:v>
                </c:pt>
                <c:pt idx="5012">
                  <c:v>565.79</c:v>
                </c:pt>
                <c:pt idx="5013">
                  <c:v>565.79</c:v>
                </c:pt>
                <c:pt idx="5014">
                  <c:v>565.79</c:v>
                </c:pt>
                <c:pt idx="5015">
                  <c:v>565.79</c:v>
                </c:pt>
                <c:pt idx="5016">
                  <c:v>565.79</c:v>
                </c:pt>
                <c:pt idx="5017">
                  <c:v>565.79</c:v>
                </c:pt>
                <c:pt idx="5018">
                  <c:v>565.79</c:v>
                </c:pt>
                <c:pt idx="5019">
                  <c:v>565.79</c:v>
                </c:pt>
                <c:pt idx="5020">
                  <c:v>565.79</c:v>
                </c:pt>
                <c:pt idx="5021">
                  <c:v>565.79</c:v>
                </c:pt>
                <c:pt idx="5022">
                  <c:v>565.79</c:v>
                </c:pt>
                <c:pt idx="5023">
                  <c:v>565.79</c:v>
                </c:pt>
                <c:pt idx="5024">
                  <c:v>565.79</c:v>
                </c:pt>
                <c:pt idx="5025">
                  <c:v>565.79</c:v>
                </c:pt>
                <c:pt idx="5026">
                  <c:v>565.79</c:v>
                </c:pt>
                <c:pt idx="5027">
                  <c:v>565.79</c:v>
                </c:pt>
                <c:pt idx="5028">
                  <c:v>565.79</c:v>
                </c:pt>
                <c:pt idx="5029">
                  <c:v>565.79</c:v>
                </c:pt>
                <c:pt idx="5030">
                  <c:v>565.79</c:v>
                </c:pt>
                <c:pt idx="5031">
                  <c:v>565.79</c:v>
                </c:pt>
                <c:pt idx="5032">
                  <c:v>565.79</c:v>
                </c:pt>
                <c:pt idx="5033">
                  <c:v>565.79</c:v>
                </c:pt>
                <c:pt idx="5034">
                  <c:v>565.79</c:v>
                </c:pt>
                <c:pt idx="5035">
                  <c:v>565.79</c:v>
                </c:pt>
                <c:pt idx="5036">
                  <c:v>565.79</c:v>
                </c:pt>
                <c:pt idx="5037">
                  <c:v>565.79</c:v>
                </c:pt>
                <c:pt idx="5038">
                  <c:v>565.79</c:v>
                </c:pt>
                <c:pt idx="5039">
                  <c:v>565.79</c:v>
                </c:pt>
                <c:pt idx="5040">
                  <c:v>565.79</c:v>
                </c:pt>
                <c:pt idx="5041">
                  <c:v>565.79</c:v>
                </c:pt>
                <c:pt idx="5042">
                  <c:v>565.79</c:v>
                </c:pt>
                <c:pt idx="5043">
                  <c:v>565.79</c:v>
                </c:pt>
                <c:pt idx="5044">
                  <c:v>565.79</c:v>
                </c:pt>
                <c:pt idx="5045">
                  <c:v>565.79</c:v>
                </c:pt>
                <c:pt idx="5046">
                  <c:v>565.79</c:v>
                </c:pt>
                <c:pt idx="5047">
                  <c:v>565.79</c:v>
                </c:pt>
                <c:pt idx="5048">
                  <c:v>565.79</c:v>
                </c:pt>
                <c:pt idx="5049">
                  <c:v>565.79</c:v>
                </c:pt>
                <c:pt idx="5050">
                  <c:v>565.79</c:v>
                </c:pt>
                <c:pt idx="5051">
                  <c:v>565.79</c:v>
                </c:pt>
                <c:pt idx="5052">
                  <c:v>565.79</c:v>
                </c:pt>
                <c:pt idx="5053">
                  <c:v>565.79</c:v>
                </c:pt>
                <c:pt idx="5054">
                  <c:v>565.79</c:v>
                </c:pt>
                <c:pt idx="5055">
                  <c:v>565.79</c:v>
                </c:pt>
                <c:pt idx="5056">
                  <c:v>565.79</c:v>
                </c:pt>
                <c:pt idx="5057">
                  <c:v>565.79</c:v>
                </c:pt>
                <c:pt idx="5058">
                  <c:v>565.79</c:v>
                </c:pt>
                <c:pt idx="5059">
                  <c:v>565.79</c:v>
                </c:pt>
                <c:pt idx="5060">
                  <c:v>565.79</c:v>
                </c:pt>
                <c:pt idx="5061">
                  <c:v>565.79</c:v>
                </c:pt>
                <c:pt idx="5062">
                  <c:v>565.79</c:v>
                </c:pt>
                <c:pt idx="5063">
                  <c:v>565.79</c:v>
                </c:pt>
                <c:pt idx="5064">
                  <c:v>565.79</c:v>
                </c:pt>
                <c:pt idx="5065">
                  <c:v>565.79</c:v>
                </c:pt>
                <c:pt idx="5066">
                  <c:v>565.79</c:v>
                </c:pt>
                <c:pt idx="5067">
                  <c:v>565.79</c:v>
                </c:pt>
                <c:pt idx="5068">
                  <c:v>565.79</c:v>
                </c:pt>
                <c:pt idx="5069">
                  <c:v>565.79</c:v>
                </c:pt>
                <c:pt idx="5070">
                  <c:v>565.79</c:v>
                </c:pt>
                <c:pt idx="5071">
                  <c:v>565.79</c:v>
                </c:pt>
                <c:pt idx="5072">
                  <c:v>565.79</c:v>
                </c:pt>
                <c:pt idx="5073">
                  <c:v>565.79</c:v>
                </c:pt>
                <c:pt idx="5074">
                  <c:v>565.79</c:v>
                </c:pt>
                <c:pt idx="5075">
                  <c:v>565.79</c:v>
                </c:pt>
                <c:pt idx="5076">
                  <c:v>565.79</c:v>
                </c:pt>
                <c:pt idx="5077">
                  <c:v>565.79</c:v>
                </c:pt>
                <c:pt idx="5078">
                  <c:v>565.79</c:v>
                </c:pt>
                <c:pt idx="5079">
                  <c:v>565.79</c:v>
                </c:pt>
                <c:pt idx="5080">
                  <c:v>565.79</c:v>
                </c:pt>
                <c:pt idx="5081">
                  <c:v>565.79</c:v>
                </c:pt>
                <c:pt idx="5082">
                  <c:v>565.79</c:v>
                </c:pt>
                <c:pt idx="5083">
                  <c:v>565.79</c:v>
                </c:pt>
                <c:pt idx="5084">
                  <c:v>565.79</c:v>
                </c:pt>
                <c:pt idx="5085">
                  <c:v>565.79</c:v>
                </c:pt>
                <c:pt idx="5086">
                  <c:v>565.79</c:v>
                </c:pt>
                <c:pt idx="5087">
                  <c:v>565.79</c:v>
                </c:pt>
                <c:pt idx="5088">
                  <c:v>565.79</c:v>
                </c:pt>
                <c:pt idx="5089">
                  <c:v>565.79</c:v>
                </c:pt>
                <c:pt idx="5090">
                  <c:v>565.79</c:v>
                </c:pt>
                <c:pt idx="5091">
                  <c:v>565.79</c:v>
                </c:pt>
                <c:pt idx="5092">
                  <c:v>565.79</c:v>
                </c:pt>
                <c:pt idx="5093">
                  <c:v>565.79</c:v>
                </c:pt>
                <c:pt idx="5094">
                  <c:v>565.79</c:v>
                </c:pt>
                <c:pt idx="5095">
                  <c:v>565.79</c:v>
                </c:pt>
                <c:pt idx="5096">
                  <c:v>565.79</c:v>
                </c:pt>
                <c:pt idx="5097">
                  <c:v>565.79</c:v>
                </c:pt>
                <c:pt idx="5098">
                  <c:v>565.79</c:v>
                </c:pt>
                <c:pt idx="5099">
                  <c:v>565.79</c:v>
                </c:pt>
                <c:pt idx="5100">
                  <c:v>565.79</c:v>
                </c:pt>
                <c:pt idx="5101">
                  <c:v>565.79</c:v>
                </c:pt>
                <c:pt idx="5102">
                  <c:v>565.79</c:v>
                </c:pt>
                <c:pt idx="5103">
                  <c:v>565.79</c:v>
                </c:pt>
                <c:pt idx="5104">
                  <c:v>565.79</c:v>
                </c:pt>
                <c:pt idx="5105">
                  <c:v>565.79</c:v>
                </c:pt>
                <c:pt idx="5106">
                  <c:v>565.79</c:v>
                </c:pt>
                <c:pt idx="5107">
                  <c:v>565.79</c:v>
                </c:pt>
                <c:pt idx="5108">
                  <c:v>565.79</c:v>
                </c:pt>
                <c:pt idx="5109">
                  <c:v>565.79</c:v>
                </c:pt>
                <c:pt idx="5110">
                  <c:v>565.79</c:v>
                </c:pt>
                <c:pt idx="5111">
                  <c:v>565.79</c:v>
                </c:pt>
                <c:pt idx="5112">
                  <c:v>565.79</c:v>
                </c:pt>
                <c:pt idx="5113">
                  <c:v>565.79</c:v>
                </c:pt>
                <c:pt idx="5114">
                  <c:v>565.79</c:v>
                </c:pt>
                <c:pt idx="5115">
                  <c:v>565.79</c:v>
                </c:pt>
                <c:pt idx="5116">
                  <c:v>565.79</c:v>
                </c:pt>
                <c:pt idx="5117">
                  <c:v>565.79</c:v>
                </c:pt>
                <c:pt idx="5118">
                  <c:v>565.78</c:v>
                </c:pt>
                <c:pt idx="5119">
                  <c:v>565.78</c:v>
                </c:pt>
                <c:pt idx="5120">
                  <c:v>565.78</c:v>
                </c:pt>
                <c:pt idx="5121">
                  <c:v>565.78</c:v>
                </c:pt>
                <c:pt idx="5122">
                  <c:v>565.78</c:v>
                </c:pt>
                <c:pt idx="5123">
                  <c:v>565.78</c:v>
                </c:pt>
                <c:pt idx="5124">
                  <c:v>565.78</c:v>
                </c:pt>
                <c:pt idx="5125">
                  <c:v>565.78</c:v>
                </c:pt>
                <c:pt idx="5126">
                  <c:v>565.78</c:v>
                </c:pt>
                <c:pt idx="5127">
                  <c:v>565.78</c:v>
                </c:pt>
                <c:pt idx="5128">
                  <c:v>565.78</c:v>
                </c:pt>
                <c:pt idx="5129">
                  <c:v>565.78</c:v>
                </c:pt>
                <c:pt idx="5130">
                  <c:v>565.78</c:v>
                </c:pt>
                <c:pt idx="5131">
                  <c:v>565.78</c:v>
                </c:pt>
                <c:pt idx="5132">
                  <c:v>565.78</c:v>
                </c:pt>
                <c:pt idx="5133">
                  <c:v>565.78</c:v>
                </c:pt>
                <c:pt idx="5134">
                  <c:v>565.78</c:v>
                </c:pt>
                <c:pt idx="5135">
                  <c:v>565.78</c:v>
                </c:pt>
                <c:pt idx="5136">
                  <c:v>565.78</c:v>
                </c:pt>
                <c:pt idx="5137">
                  <c:v>565.78</c:v>
                </c:pt>
                <c:pt idx="5138">
                  <c:v>565.78</c:v>
                </c:pt>
                <c:pt idx="5139">
                  <c:v>565.78</c:v>
                </c:pt>
                <c:pt idx="5140">
                  <c:v>565.78</c:v>
                </c:pt>
                <c:pt idx="5141">
                  <c:v>565.78</c:v>
                </c:pt>
                <c:pt idx="5142">
                  <c:v>565.78</c:v>
                </c:pt>
                <c:pt idx="5143">
                  <c:v>565.78</c:v>
                </c:pt>
                <c:pt idx="5144">
                  <c:v>565.78</c:v>
                </c:pt>
                <c:pt idx="5145">
                  <c:v>565.78</c:v>
                </c:pt>
                <c:pt idx="5146">
                  <c:v>565.78</c:v>
                </c:pt>
                <c:pt idx="5147">
                  <c:v>565.78</c:v>
                </c:pt>
                <c:pt idx="5148">
                  <c:v>565.78</c:v>
                </c:pt>
                <c:pt idx="5149">
                  <c:v>565.78</c:v>
                </c:pt>
                <c:pt idx="5150">
                  <c:v>565.78</c:v>
                </c:pt>
                <c:pt idx="5151">
                  <c:v>565.78</c:v>
                </c:pt>
                <c:pt idx="5152">
                  <c:v>565.78</c:v>
                </c:pt>
                <c:pt idx="5153">
                  <c:v>565.78</c:v>
                </c:pt>
                <c:pt idx="5154">
                  <c:v>565.78</c:v>
                </c:pt>
                <c:pt idx="5155">
                  <c:v>565.78</c:v>
                </c:pt>
                <c:pt idx="5156">
                  <c:v>565.78</c:v>
                </c:pt>
                <c:pt idx="5157">
                  <c:v>565.78</c:v>
                </c:pt>
                <c:pt idx="5158">
                  <c:v>565.78</c:v>
                </c:pt>
                <c:pt idx="5159">
                  <c:v>565.78</c:v>
                </c:pt>
                <c:pt idx="5160">
                  <c:v>565.78</c:v>
                </c:pt>
                <c:pt idx="5161">
                  <c:v>565.78</c:v>
                </c:pt>
                <c:pt idx="5162">
                  <c:v>565.78</c:v>
                </c:pt>
                <c:pt idx="5163">
                  <c:v>565.78</c:v>
                </c:pt>
                <c:pt idx="5164">
                  <c:v>565.78</c:v>
                </c:pt>
                <c:pt idx="5165">
                  <c:v>565.78</c:v>
                </c:pt>
                <c:pt idx="5166">
                  <c:v>565.78</c:v>
                </c:pt>
                <c:pt idx="5167">
                  <c:v>565.78</c:v>
                </c:pt>
                <c:pt idx="5168">
                  <c:v>565.78</c:v>
                </c:pt>
                <c:pt idx="5169">
                  <c:v>565.78</c:v>
                </c:pt>
                <c:pt idx="5170">
                  <c:v>565.78</c:v>
                </c:pt>
                <c:pt idx="5171">
                  <c:v>565.78</c:v>
                </c:pt>
                <c:pt idx="5172">
                  <c:v>565.78</c:v>
                </c:pt>
                <c:pt idx="5173">
                  <c:v>565.78</c:v>
                </c:pt>
                <c:pt idx="5174">
                  <c:v>565.78</c:v>
                </c:pt>
                <c:pt idx="5175">
                  <c:v>565.78</c:v>
                </c:pt>
                <c:pt idx="5176">
                  <c:v>565.78</c:v>
                </c:pt>
                <c:pt idx="5177">
                  <c:v>565.78</c:v>
                </c:pt>
                <c:pt idx="5178">
                  <c:v>565.78</c:v>
                </c:pt>
                <c:pt idx="5179">
                  <c:v>565.78</c:v>
                </c:pt>
                <c:pt idx="5180">
                  <c:v>565.78</c:v>
                </c:pt>
                <c:pt idx="5181">
                  <c:v>565.78</c:v>
                </c:pt>
                <c:pt idx="5182">
                  <c:v>565.78</c:v>
                </c:pt>
                <c:pt idx="5183">
                  <c:v>565.78</c:v>
                </c:pt>
                <c:pt idx="5184">
                  <c:v>565.78</c:v>
                </c:pt>
                <c:pt idx="5185">
                  <c:v>565.78</c:v>
                </c:pt>
                <c:pt idx="5186">
                  <c:v>565.78</c:v>
                </c:pt>
                <c:pt idx="5187">
                  <c:v>565.78</c:v>
                </c:pt>
                <c:pt idx="5188">
                  <c:v>565.78</c:v>
                </c:pt>
                <c:pt idx="5189">
                  <c:v>565.78</c:v>
                </c:pt>
                <c:pt idx="5190">
                  <c:v>565.78</c:v>
                </c:pt>
                <c:pt idx="5191">
                  <c:v>565.78</c:v>
                </c:pt>
                <c:pt idx="5192">
                  <c:v>565.78</c:v>
                </c:pt>
                <c:pt idx="5193">
                  <c:v>565.78</c:v>
                </c:pt>
                <c:pt idx="5194">
                  <c:v>565.78</c:v>
                </c:pt>
                <c:pt idx="5195">
                  <c:v>565.78</c:v>
                </c:pt>
                <c:pt idx="5196">
                  <c:v>565.78</c:v>
                </c:pt>
                <c:pt idx="5197">
                  <c:v>565.78</c:v>
                </c:pt>
                <c:pt idx="5198">
                  <c:v>565.78</c:v>
                </c:pt>
                <c:pt idx="5199">
                  <c:v>565.78</c:v>
                </c:pt>
                <c:pt idx="5200">
                  <c:v>565.78</c:v>
                </c:pt>
                <c:pt idx="5201">
                  <c:v>565.78</c:v>
                </c:pt>
                <c:pt idx="5202">
                  <c:v>565.78</c:v>
                </c:pt>
                <c:pt idx="5203">
                  <c:v>565.78</c:v>
                </c:pt>
                <c:pt idx="5204">
                  <c:v>565.78</c:v>
                </c:pt>
                <c:pt idx="5205">
                  <c:v>565.78</c:v>
                </c:pt>
                <c:pt idx="5206">
                  <c:v>565.78</c:v>
                </c:pt>
                <c:pt idx="5207">
                  <c:v>565.78</c:v>
                </c:pt>
                <c:pt idx="5208">
                  <c:v>565.78</c:v>
                </c:pt>
                <c:pt idx="5209">
                  <c:v>565.78</c:v>
                </c:pt>
                <c:pt idx="5210">
                  <c:v>565.78</c:v>
                </c:pt>
                <c:pt idx="5211">
                  <c:v>565.78</c:v>
                </c:pt>
                <c:pt idx="5212">
                  <c:v>565.78</c:v>
                </c:pt>
                <c:pt idx="5213">
                  <c:v>565.78</c:v>
                </c:pt>
                <c:pt idx="5214">
                  <c:v>565.78</c:v>
                </c:pt>
                <c:pt idx="5215">
                  <c:v>565.78</c:v>
                </c:pt>
                <c:pt idx="5216">
                  <c:v>565.78</c:v>
                </c:pt>
                <c:pt idx="5217">
                  <c:v>565.78</c:v>
                </c:pt>
                <c:pt idx="5218">
                  <c:v>565.78</c:v>
                </c:pt>
                <c:pt idx="5219">
                  <c:v>565.78</c:v>
                </c:pt>
                <c:pt idx="5220">
                  <c:v>565.78</c:v>
                </c:pt>
              </c:numCache>
            </c:numRef>
          </c:yVal>
          <c:smooth val="1"/>
          <c:extLst xmlns:c16r2="http://schemas.microsoft.com/office/drawing/2015/06/chart">
            <c:ext xmlns:c16="http://schemas.microsoft.com/office/drawing/2014/chart" uri="{C3380CC4-5D6E-409C-BE32-E72D297353CC}">
              <c16:uniqueId val="{00000003-02F4-4DED-BBC1-C005B6100F7F}"/>
            </c:ext>
          </c:extLst>
        </c:ser>
        <c:ser>
          <c:idx val="6"/>
          <c:order val="5"/>
          <c:tx>
            <c:v>1 Percent Minus Annual Chance</c:v>
          </c:tx>
          <c:marker>
            <c:symbol val="none"/>
          </c:marker>
          <c:xVal>
            <c:numRef>
              <c:f>Inflow_NB2_4!$C$3:$C$5223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Inflow_NB2_4!$J$3:$J$5223</c:f>
              <c:numCache>
                <c:formatCode>General</c:formatCode>
                <c:ptCount val="5221"/>
                <c:pt idx="0">
                  <c:v>565.30999999999995</c:v>
                </c:pt>
                <c:pt idx="1">
                  <c:v>565.30999999999995</c:v>
                </c:pt>
                <c:pt idx="2">
                  <c:v>565.30999999999995</c:v>
                </c:pt>
                <c:pt idx="3">
                  <c:v>565.30999999999995</c:v>
                </c:pt>
                <c:pt idx="4">
                  <c:v>565.30999999999995</c:v>
                </c:pt>
                <c:pt idx="5">
                  <c:v>565.30999999999995</c:v>
                </c:pt>
                <c:pt idx="6">
                  <c:v>565.30999999999995</c:v>
                </c:pt>
                <c:pt idx="7">
                  <c:v>565.30999999999995</c:v>
                </c:pt>
                <c:pt idx="8">
                  <c:v>565.30999999999995</c:v>
                </c:pt>
                <c:pt idx="9">
                  <c:v>565.30999999999995</c:v>
                </c:pt>
                <c:pt idx="10">
                  <c:v>565.30999999999995</c:v>
                </c:pt>
                <c:pt idx="11">
                  <c:v>565.30999999999995</c:v>
                </c:pt>
                <c:pt idx="12">
                  <c:v>565.30999999999995</c:v>
                </c:pt>
                <c:pt idx="13">
                  <c:v>565.30999999999995</c:v>
                </c:pt>
                <c:pt idx="14">
                  <c:v>565.30999999999995</c:v>
                </c:pt>
                <c:pt idx="15">
                  <c:v>565.30999999999995</c:v>
                </c:pt>
                <c:pt idx="16">
                  <c:v>565.30999999999995</c:v>
                </c:pt>
                <c:pt idx="17">
                  <c:v>565.30999999999995</c:v>
                </c:pt>
                <c:pt idx="18">
                  <c:v>565.30999999999995</c:v>
                </c:pt>
                <c:pt idx="19">
                  <c:v>565.30999999999995</c:v>
                </c:pt>
                <c:pt idx="20">
                  <c:v>565.30999999999995</c:v>
                </c:pt>
                <c:pt idx="21">
                  <c:v>565.30999999999995</c:v>
                </c:pt>
                <c:pt idx="22">
                  <c:v>565.30999999999995</c:v>
                </c:pt>
                <c:pt idx="23">
                  <c:v>565.30999999999995</c:v>
                </c:pt>
                <c:pt idx="24">
                  <c:v>565.30999999999995</c:v>
                </c:pt>
                <c:pt idx="25">
                  <c:v>565.30999999999995</c:v>
                </c:pt>
                <c:pt idx="26">
                  <c:v>565.30999999999995</c:v>
                </c:pt>
                <c:pt idx="27">
                  <c:v>565.30999999999995</c:v>
                </c:pt>
                <c:pt idx="28">
                  <c:v>565.30999999999995</c:v>
                </c:pt>
                <c:pt idx="29">
                  <c:v>565.30999999999995</c:v>
                </c:pt>
                <c:pt idx="30">
                  <c:v>565.30999999999995</c:v>
                </c:pt>
                <c:pt idx="31">
                  <c:v>565.30999999999995</c:v>
                </c:pt>
                <c:pt idx="32">
                  <c:v>565.30999999999995</c:v>
                </c:pt>
                <c:pt idx="33">
                  <c:v>565.30999999999995</c:v>
                </c:pt>
                <c:pt idx="34">
                  <c:v>565.30999999999995</c:v>
                </c:pt>
                <c:pt idx="35">
                  <c:v>565.30999999999995</c:v>
                </c:pt>
                <c:pt idx="36">
                  <c:v>565.30999999999995</c:v>
                </c:pt>
                <c:pt idx="37">
                  <c:v>565.30999999999995</c:v>
                </c:pt>
                <c:pt idx="38">
                  <c:v>565.30999999999995</c:v>
                </c:pt>
                <c:pt idx="39">
                  <c:v>565.30999999999995</c:v>
                </c:pt>
                <c:pt idx="40">
                  <c:v>565.30999999999995</c:v>
                </c:pt>
                <c:pt idx="41">
                  <c:v>565.30999999999995</c:v>
                </c:pt>
                <c:pt idx="42">
                  <c:v>565.30999999999995</c:v>
                </c:pt>
                <c:pt idx="43">
                  <c:v>565.30999999999995</c:v>
                </c:pt>
                <c:pt idx="44">
                  <c:v>565.30999999999995</c:v>
                </c:pt>
                <c:pt idx="45">
                  <c:v>565.30999999999995</c:v>
                </c:pt>
                <c:pt idx="46">
                  <c:v>565.30999999999995</c:v>
                </c:pt>
                <c:pt idx="47">
                  <c:v>565.30999999999995</c:v>
                </c:pt>
                <c:pt idx="48">
                  <c:v>565.30999999999995</c:v>
                </c:pt>
                <c:pt idx="49">
                  <c:v>565.30999999999995</c:v>
                </c:pt>
                <c:pt idx="50">
                  <c:v>565.30999999999995</c:v>
                </c:pt>
                <c:pt idx="51">
                  <c:v>565.30999999999995</c:v>
                </c:pt>
                <c:pt idx="52">
                  <c:v>565.30999999999995</c:v>
                </c:pt>
                <c:pt idx="53">
                  <c:v>565.30999999999995</c:v>
                </c:pt>
                <c:pt idx="54">
                  <c:v>565.30999999999995</c:v>
                </c:pt>
                <c:pt idx="55">
                  <c:v>565.30999999999995</c:v>
                </c:pt>
                <c:pt idx="56">
                  <c:v>565.30999999999995</c:v>
                </c:pt>
                <c:pt idx="57">
                  <c:v>565.30999999999995</c:v>
                </c:pt>
                <c:pt idx="58">
                  <c:v>565.30999999999995</c:v>
                </c:pt>
                <c:pt idx="59">
                  <c:v>565.30999999999995</c:v>
                </c:pt>
                <c:pt idx="60">
                  <c:v>565.30999999999995</c:v>
                </c:pt>
                <c:pt idx="61">
                  <c:v>565.30999999999995</c:v>
                </c:pt>
                <c:pt idx="62">
                  <c:v>565.30999999999995</c:v>
                </c:pt>
                <c:pt idx="63">
                  <c:v>565.30999999999995</c:v>
                </c:pt>
                <c:pt idx="64">
                  <c:v>565.30999999999995</c:v>
                </c:pt>
                <c:pt idx="65">
                  <c:v>565.30999999999995</c:v>
                </c:pt>
                <c:pt idx="66">
                  <c:v>565.30999999999995</c:v>
                </c:pt>
                <c:pt idx="67">
                  <c:v>565.30999999999995</c:v>
                </c:pt>
                <c:pt idx="68">
                  <c:v>565.30999999999995</c:v>
                </c:pt>
                <c:pt idx="69">
                  <c:v>565.30999999999995</c:v>
                </c:pt>
                <c:pt idx="70">
                  <c:v>565.30999999999995</c:v>
                </c:pt>
                <c:pt idx="71">
                  <c:v>565.30999999999995</c:v>
                </c:pt>
                <c:pt idx="72">
                  <c:v>565.30999999999995</c:v>
                </c:pt>
                <c:pt idx="73">
                  <c:v>565.30999999999995</c:v>
                </c:pt>
                <c:pt idx="74">
                  <c:v>565.30999999999995</c:v>
                </c:pt>
                <c:pt idx="75">
                  <c:v>565.30999999999995</c:v>
                </c:pt>
                <c:pt idx="76">
                  <c:v>565.30999999999995</c:v>
                </c:pt>
                <c:pt idx="77">
                  <c:v>565.30999999999995</c:v>
                </c:pt>
                <c:pt idx="78">
                  <c:v>565.30999999999995</c:v>
                </c:pt>
                <c:pt idx="79">
                  <c:v>565.30999999999995</c:v>
                </c:pt>
                <c:pt idx="80">
                  <c:v>565.30999999999995</c:v>
                </c:pt>
                <c:pt idx="81">
                  <c:v>565.30999999999995</c:v>
                </c:pt>
                <c:pt idx="82">
                  <c:v>565.30999999999995</c:v>
                </c:pt>
                <c:pt idx="83">
                  <c:v>565.30999999999995</c:v>
                </c:pt>
                <c:pt idx="84">
                  <c:v>565.30999999999995</c:v>
                </c:pt>
                <c:pt idx="85">
                  <c:v>565.30999999999995</c:v>
                </c:pt>
                <c:pt idx="86">
                  <c:v>565.30999999999995</c:v>
                </c:pt>
                <c:pt idx="87">
                  <c:v>565.30999999999995</c:v>
                </c:pt>
                <c:pt idx="88">
                  <c:v>565.30999999999995</c:v>
                </c:pt>
                <c:pt idx="89">
                  <c:v>565.30999999999995</c:v>
                </c:pt>
                <c:pt idx="90">
                  <c:v>565.30999999999995</c:v>
                </c:pt>
                <c:pt idx="91">
                  <c:v>565.30999999999995</c:v>
                </c:pt>
                <c:pt idx="92">
                  <c:v>565.30999999999995</c:v>
                </c:pt>
                <c:pt idx="93">
                  <c:v>565.30999999999995</c:v>
                </c:pt>
                <c:pt idx="94">
                  <c:v>565.30999999999995</c:v>
                </c:pt>
                <c:pt idx="95">
                  <c:v>565.30999999999995</c:v>
                </c:pt>
                <c:pt idx="96">
                  <c:v>565.30999999999995</c:v>
                </c:pt>
                <c:pt idx="97">
                  <c:v>565.30999999999995</c:v>
                </c:pt>
                <c:pt idx="98">
                  <c:v>565.30999999999995</c:v>
                </c:pt>
                <c:pt idx="99">
                  <c:v>565.30999999999995</c:v>
                </c:pt>
                <c:pt idx="100">
                  <c:v>565.30999999999995</c:v>
                </c:pt>
                <c:pt idx="101">
                  <c:v>565.30999999999995</c:v>
                </c:pt>
                <c:pt idx="102">
                  <c:v>565.30999999999995</c:v>
                </c:pt>
                <c:pt idx="103">
                  <c:v>565.30999999999995</c:v>
                </c:pt>
                <c:pt idx="104">
                  <c:v>565.30999999999995</c:v>
                </c:pt>
                <c:pt idx="105">
                  <c:v>565.30999999999995</c:v>
                </c:pt>
                <c:pt idx="106">
                  <c:v>565.30999999999995</c:v>
                </c:pt>
                <c:pt idx="107">
                  <c:v>565.30999999999995</c:v>
                </c:pt>
                <c:pt idx="108">
                  <c:v>565.30999999999995</c:v>
                </c:pt>
                <c:pt idx="109">
                  <c:v>565.30999999999995</c:v>
                </c:pt>
                <c:pt idx="110">
                  <c:v>565.30999999999995</c:v>
                </c:pt>
                <c:pt idx="111">
                  <c:v>565.30999999999995</c:v>
                </c:pt>
                <c:pt idx="112">
                  <c:v>565.30999999999995</c:v>
                </c:pt>
                <c:pt idx="113">
                  <c:v>565.30999999999995</c:v>
                </c:pt>
                <c:pt idx="114">
                  <c:v>565.30999999999995</c:v>
                </c:pt>
                <c:pt idx="115">
                  <c:v>565.30999999999995</c:v>
                </c:pt>
                <c:pt idx="116">
                  <c:v>565.30999999999995</c:v>
                </c:pt>
                <c:pt idx="117">
                  <c:v>565.30999999999995</c:v>
                </c:pt>
                <c:pt idx="118">
                  <c:v>565.30999999999995</c:v>
                </c:pt>
                <c:pt idx="119">
                  <c:v>565.30999999999995</c:v>
                </c:pt>
                <c:pt idx="120">
                  <c:v>565.30999999999995</c:v>
                </c:pt>
                <c:pt idx="121">
                  <c:v>565.30999999999995</c:v>
                </c:pt>
                <c:pt idx="122">
                  <c:v>565.30999999999995</c:v>
                </c:pt>
                <c:pt idx="123">
                  <c:v>565.30999999999995</c:v>
                </c:pt>
                <c:pt idx="124">
                  <c:v>565.30999999999995</c:v>
                </c:pt>
                <c:pt idx="125">
                  <c:v>565.30999999999995</c:v>
                </c:pt>
                <c:pt idx="126">
                  <c:v>565.30999999999995</c:v>
                </c:pt>
                <c:pt idx="127">
                  <c:v>565.30999999999995</c:v>
                </c:pt>
                <c:pt idx="128">
                  <c:v>565.30999999999995</c:v>
                </c:pt>
                <c:pt idx="129">
                  <c:v>565.30999999999995</c:v>
                </c:pt>
                <c:pt idx="130">
                  <c:v>565.30999999999995</c:v>
                </c:pt>
                <c:pt idx="131">
                  <c:v>565.30999999999995</c:v>
                </c:pt>
                <c:pt idx="132">
                  <c:v>565.30999999999995</c:v>
                </c:pt>
                <c:pt idx="133">
                  <c:v>565.30999999999995</c:v>
                </c:pt>
                <c:pt idx="134">
                  <c:v>565.30999999999995</c:v>
                </c:pt>
                <c:pt idx="135">
                  <c:v>565.30999999999995</c:v>
                </c:pt>
                <c:pt idx="136">
                  <c:v>565.30999999999995</c:v>
                </c:pt>
                <c:pt idx="137">
                  <c:v>565.30999999999995</c:v>
                </c:pt>
                <c:pt idx="138">
                  <c:v>565.30999999999995</c:v>
                </c:pt>
                <c:pt idx="139">
                  <c:v>565.30999999999995</c:v>
                </c:pt>
                <c:pt idx="140">
                  <c:v>565.30999999999995</c:v>
                </c:pt>
                <c:pt idx="141">
                  <c:v>565.30999999999995</c:v>
                </c:pt>
                <c:pt idx="142">
                  <c:v>565.30999999999995</c:v>
                </c:pt>
                <c:pt idx="143">
                  <c:v>565.30999999999995</c:v>
                </c:pt>
                <c:pt idx="144">
                  <c:v>565.30999999999995</c:v>
                </c:pt>
                <c:pt idx="145">
                  <c:v>565.30999999999995</c:v>
                </c:pt>
                <c:pt idx="146">
                  <c:v>565.30999999999995</c:v>
                </c:pt>
                <c:pt idx="147">
                  <c:v>565.30999999999995</c:v>
                </c:pt>
                <c:pt idx="148">
                  <c:v>565.30999999999995</c:v>
                </c:pt>
                <c:pt idx="149">
                  <c:v>565.30999999999995</c:v>
                </c:pt>
                <c:pt idx="150">
                  <c:v>565.30999999999995</c:v>
                </c:pt>
                <c:pt idx="151">
                  <c:v>565.30999999999995</c:v>
                </c:pt>
                <c:pt idx="152">
                  <c:v>565.30999999999995</c:v>
                </c:pt>
                <c:pt idx="153">
                  <c:v>565.30999999999995</c:v>
                </c:pt>
                <c:pt idx="154">
                  <c:v>565.30999999999995</c:v>
                </c:pt>
                <c:pt idx="155">
                  <c:v>565.30999999999995</c:v>
                </c:pt>
                <c:pt idx="156">
                  <c:v>565.30999999999995</c:v>
                </c:pt>
                <c:pt idx="157">
                  <c:v>565.30999999999995</c:v>
                </c:pt>
                <c:pt idx="158">
                  <c:v>565.30999999999995</c:v>
                </c:pt>
                <c:pt idx="159">
                  <c:v>565.30999999999995</c:v>
                </c:pt>
                <c:pt idx="160">
                  <c:v>565.30999999999995</c:v>
                </c:pt>
                <c:pt idx="161">
                  <c:v>565.30999999999995</c:v>
                </c:pt>
                <c:pt idx="162">
                  <c:v>565.30999999999995</c:v>
                </c:pt>
                <c:pt idx="163">
                  <c:v>565.30999999999995</c:v>
                </c:pt>
                <c:pt idx="164">
                  <c:v>565.30999999999995</c:v>
                </c:pt>
                <c:pt idx="165">
                  <c:v>565.30999999999995</c:v>
                </c:pt>
                <c:pt idx="166">
                  <c:v>565.30999999999995</c:v>
                </c:pt>
                <c:pt idx="167">
                  <c:v>565.30999999999995</c:v>
                </c:pt>
                <c:pt idx="168">
                  <c:v>565.30999999999995</c:v>
                </c:pt>
                <c:pt idx="169">
                  <c:v>565.30999999999995</c:v>
                </c:pt>
                <c:pt idx="170">
                  <c:v>565.30999999999995</c:v>
                </c:pt>
                <c:pt idx="171">
                  <c:v>565.30999999999995</c:v>
                </c:pt>
                <c:pt idx="172">
                  <c:v>565.30999999999995</c:v>
                </c:pt>
                <c:pt idx="173">
                  <c:v>565.30999999999995</c:v>
                </c:pt>
                <c:pt idx="174">
                  <c:v>565.30999999999995</c:v>
                </c:pt>
                <c:pt idx="175">
                  <c:v>565.30999999999995</c:v>
                </c:pt>
                <c:pt idx="176">
                  <c:v>565.30999999999995</c:v>
                </c:pt>
                <c:pt idx="177">
                  <c:v>565.30999999999995</c:v>
                </c:pt>
                <c:pt idx="178">
                  <c:v>565.30999999999995</c:v>
                </c:pt>
                <c:pt idx="179">
                  <c:v>565.30999999999995</c:v>
                </c:pt>
                <c:pt idx="180">
                  <c:v>565.30999999999995</c:v>
                </c:pt>
                <c:pt idx="181">
                  <c:v>565.30999999999995</c:v>
                </c:pt>
                <c:pt idx="182">
                  <c:v>565.30999999999995</c:v>
                </c:pt>
                <c:pt idx="183">
                  <c:v>565.30999999999995</c:v>
                </c:pt>
                <c:pt idx="184">
                  <c:v>565.30999999999995</c:v>
                </c:pt>
                <c:pt idx="185">
                  <c:v>565.30999999999995</c:v>
                </c:pt>
                <c:pt idx="186">
                  <c:v>565.30999999999995</c:v>
                </c:pt>
                <c:pt idx="187">
                  <c:v>565.30999999999995</c:v>
                </c:pt>
                <c:pt idx="188">
                  <c:v>565.30999999999995</c:v>
                </c:pt>
                <c:pt idx="189">
                  <c:v>565.30999999999995</c:v>
                </c:pt>
                <c:pt idx="190">
                  <c:v>565.30999999999995</c:v>
                </c:pt>
                <c:pt idx="191">
                  <c:v>565.30999999999995</c:v>
                </c:pt>
                <c:pt idx="192">
                  <c:v>565.30999999999995</c:v>
                </c:pt>
                <c:pt idx="193">
                  <c:v>565.30999999999995</c:v>
                </c:pt>
                <c:pt idx="194">
                  <c:v>565.30999999999995</c:v>
                </c:pt>
                <c:pt idx="195">
                  <c:v>565.30999999999995</c:v>
                </c:pt>
                <c:pt idx="196">
                  <c:v>565.30999999999995</c:v>
                </c:pt>
                <c:pt idx="197">
                  <c:v>565.30999999999995</c:v>
                </c:pt>
                <c:pt idx="198">
                  <c:v>565.30999999999995</c:v>
                </c:pt>
                <c:pt idx="199">
                  <c:v>565.30999999999995</c:v>
                </c:pt>
                <c:pt idx="200">
                  <c:v>565.30999999999995</c:v>
                </c:pt>
                <c:pt idx="201">
                  <c:v>565.30999999999995</c:v>
                </c:pt>
                <c:pt idx="202">
                  <c:v>565.30999999999995</c:v>
                </c:pt>
                <c:pt idx="203">
                  <c:v>565.30999999999995</c:v>
                </c:pt>
                <c:pt idx="204">
                  <c:v>565.30999999999995</c:v>
                </c:pt>
                <c:pt idx="205">
                  <c:v>565.30999999999995</c:v>
                </c:pt>
                <c:pt idx="206">
                  <c:v>565.30999999999995</c:v>
                </c:pt>
                <c:pt idx="207">
                  <c:v>565.30999999999995</c:v>
                </c:pt>
                <c:pt idx="208">
                  <c:v>565.30999999999995</c:v>
                </c:pt>
                <c:pt idx="209">
                  <c:v>565.30999999999995</c:v>
                </c:pt>
                <c:pt idx="210">
                  <c:v>565.30999999999995</c:v>
                </c:pt>
                <c:pt idx="211">
                  <c:v>565.30999999999995</c:v>
                </c:pt>
                <c:pt idx="212">
                  <c:v>565.30999999999995</c:v>
                </c:pt>
                <c:pt idx="213">
                  <c:v>565.30999999999995</c:v>
                </c:pt>
                <c:pt idx="214">
                  <c:v>565.30999999999995</c:v>
                </c:pt>
                <c:pt idx="215">
                  <c:v>565.30999999999995</c:v>
                </c:pt>
                <c:pt idx="216">
                  <c:v>565.30999999999995</c:v>
                </c:pt>
                <c:pt idx="217">
                  <c:v>565.30999999999995</c:v>
                </c:pt>
                <c:pt idx="218">
                  <c:v>565.30999999999995</c:v>
                </c:pt>
                <c:pt idx="219">
                  <c:v>565.30999999999995</c:v>
                </c:pt>
                <c:pt idx="220">
                  <c:v>565.30999999999995</c:v>
                </c:pt>
                <c:pt idx="221">
                  <c:v>565.30999999999995</c:v>
                </c:pt>
                <c:pt idx="222">
                  <c:v>565.30999999999995</c:v>
                </c:pt>
                <c:pt idx="223">
                  <c:v>565.30999999999995</c:v>
                </c:pt>
                <c:pt idx="224">
                  <c:v>565.30999999999995</c:v>
                </c:pt>
                <c:pt idx="225">
                  <c:v>565.30999999999995</c:v>
                </c:pt>
                <c:pt idx="226">
                  <c:v>565.30999999999995</c:v>
                </c:pt>
                <c:pt idx="227">
                  <c:v>565.30999999999995</c:v>
                </c:pt>
                <c:pt idx="228">
                  <c:v>565.30999999999995</c:v>
                </c:pt>
                <c:pt idx="229">
                  <c:v>565.30999999999995</c:v>
                </c:pt>
                <c:pt idx="230">
                  <c:v>565.30999999999995</c:v>
                </c:pt>
                <c:pt idx="231">
                  <c:v>565.30999999999995</c:v>
                </c:pt>
                <c:pt idx="232">
                  <c:v>565.30999999999995</c:v>
                </c:pt>
                <c:pt idx="233">
                  <c:v>565.30999999999995</c:v>
                </c:pt>
                <c:pt idx="234">
                  <c:v>565.30999999999995</c:v>
                </c:pt>
                <c:pt idx="235">
                  <c:v>565.30999999999995</c:v>
                </c:pt>
                <c:pt idx="236">
                  <c:v>565.30999999999995</c:v>
                </c:pt>
                <c:pt idx="237">
                  <c:v>565.30999999999995</c:v>
                </c:pt>
                <c:pt idx="238">
                  <c:v>565.30999999999995</c:v>
                </c:pt>
                <c:pt idx="239">
                  <c:v>565.30999999999995</c:v>
                </c:pt>
                <c:pt idx="240">
                  <c:v>565.30999999999995</c:v>
                </c:pt>
                <c:pt idx="241">
                  <c:v>565.30999999999995</c:v>
                </c:pt>
                <c:pt idx="242">
                  <c:v>565.30999999999995</c:v>
                </c:pt>
                <c:pt idx="243">
                  <c:v>565.30999999999995</c:v>
                </c:pt>
                <c:pt idx="244">
                  <c:v>565.30999999999995</c:v>
                </c:pt>
                <c:pt idx="245">
                  <c:v>565.30999999999995</c:v>
                </c:pt>
                <c:pt idx="246">
                  <c:v>565.30999999999995</c:v>
                </c:pt>
                <c:pt idx="247">
                  <c:v>565.30999999999995</c:v>
                </c:pt>
                <c:pt idx="248">
                  <c:v>565.30999999999995</c:v>
                </c:pt>
                <c:pt idx="249">
                  <c:v>565.30999999999995</c:v>
                </c:pt>
                <c:pt idx="250">
                  <c:v>565.30999999999995</c:v>
                </c:pt>
                <c:pt idx="251">
                  <c:v>565.30999999999995</c:v>
                </c:pt>
                <c:pt idx="252">
                  <c:v>565.30999999999995</c:v>
                </c:pt>
                <c:pt idx="253">
                  <c:v>565.30999999999995</c:v>
                </c:pt>
                <c:pt idx="254">
                  <c:v>565.30999999999995</c:v>
                </c:pt>
                <c:pt idx="255">
                  <c:v>565.30999999999995</c:v>
                </c:pt>
                <c:pt idx="256">
                  <c:v>565.30999999999995</c:v>
                </c:pt>
                <c:pt idx="257">
                  <c:v>565.30999999999995</c:v>
                </c:pt>
                <c:pt idx="258">
                  <c:v>565.30999999999995</c:v>
                </c:pt>
                <c:pt idx="259">
                  <c:v>565.30999999999995</c:v>
                </c:pt>
                <c:pt idx="260">
                  <c:v>565.30999999999995</c:v>
                </c:pt>
                <c:pt idx="261">
                  <c:v>565.30999999999995</c:v>
                </c:pt>
                <c:pt idx="262">
                  <c:v>565.30999999999995</c:v>
                </c:pt>
                <c:pt idx="263">
                  <c:v>565.30999999999995</c:v>
                </c:pt>
                <c:pt idx="264">
                  <c:v>565.30999999999995</c:v>
                </c:pt>
                <c:pt idx="265">
                  <c:v>565.30999999999995</c:v>
                </c:pt>
                <c:pt idx="266">
                  <c:v>565.30999999999995</c:v>
                </c:pt>
                <c:pt idx="267">
                  <c:v>565.30999999999995</c:v>
                </c:pt>
                <c:pt idx="268">
                  <c:v>565.30999999999995</c:v>
                </c:pt>
                <c:pt idx="269">
                  <c:v>565.30999999999995</c:v>
                </c:pt>
                <c:pt idx="270">
                  <c:v>565.30999999999995</c:v>
                </c:pt>
                <c:pt idx="271">
                  <c:v>565.30999999999995</c:v>
                </c:pt>
                <c:pt idx="272">
                  <c:v>565.30999999999995</c:v>
                </c:pt>
                <c:pt idx="273">
                  <c:v>565.30999999999995</c:v>
                </c:pt>
                <c:pt idx="274">
                  <c:v>565.30999999999995</c:v>
                </c:pt>
                <c:pt idx="275">
                  <c:v>565.30999999999995</c:v>
                </c:pt>
                <c:pt idx="276">
                  <c:v>565.30999999999995</c:v>
                </c:pt>
                <c:pt idx="277">
                  <c:v>565.30999999999995</c:v>
                </c:pt>
                <c:pt idx="278">
                  <c:v>565.30999999999995</c:v>
                </c:pt>
                <c:pt idx="279">
                  <c:v>565.30999999999995</c:v>
                </c:pt>
                <c:pt idx="280">
                  <c:v>565.30999999999995</c:v>
                </c:pt>
                <c:pt idx="281">
                  <c:v>565.30999999999995</c:v>
                </c:pt>
                <c:pt idx="282">
                  <c:v>565.30999999999995</c:v>
                </c:pt>
                <c:pt idx="283">
                  <c:v>565.30999999999995</c:v>
                </c:pt>
                <c:pt idx="284">
                  <c:v>565.30999999999995</c:v>
                </c:pt>
                <c:pt idx="285">
                  <c:v>565.30999999999995</c:v>
                </c:pt>
                <c:pt idx="286">
                  <c:v>565.30999999999995</c:v>
                </c:pt>
                <c:pt idx="287">
                  <c:v>565.30999999999995</c:v>
                </c:pt>
                <c:pt idx="288">
                  <c:v>565.30999999999995</c:v>
                </c:pt>
                <c:pt idx="289">
                  <c:v>565.30999999999995</c:v>
                </c:pt>
                <c:pt idx="290">
                  <c:v>565.30999999999995</c:v>
                </c:pt>
                <c:pt idx="291">
                  <c:v>565.30999999999995</c:v>
                </c:pt>
                <c:pt idx="292">
                  <c:v>565.30999999999995</c:v>
                </c:pt>
                <c:pt idx="293">
                  <c:v>565.30999999999995</c:v>
                </c:pt>
                <c:pt idx="294">
                  <c:v>565.30999999999995</c:v>
                </c:pt>
                <c:pt idx="295">
                  <c:v>565.30999999999995</c:v>
                </c:pt>
                <c:pt idx="296">
                  <c:v>565.30999999999995</c:v>
                </c:pt>
                <c:pt idx="297">
                  <c:v>565.30999999999995</c:v>
                </c:pt>
                <c:pt idx="298">
                  <c:v>565.30999999999995</c:v>
                </c:pt>
                <c:pt idx="299">
                  <c:v>565.30999999999995</c:v>
                </c:pt>
                <c:pt idx="300">
                  <c:v>565.30999999999995</c:v>
                </c:pt>
                <c:pt idx="301">
                  <c:v>565.30999999999995</c:v>
                </c:pt>
                <c:pt idx="302">
                  <c:v>565.30999999999995</c:v>
                </c:pt>
                <c:pt idx="303">
                  <c:v>565.30999999999995</c:v>
                </c:pt>
                <c:pt idx="304">
                  <c:v>565.30999999999995</c:v>
                </c:pt>
                <c:pt idx="305">
                  <c:v>565.30999999999995</c:v>
                </c:pt>
                <c:pt idx="306">
                  <c:v>565.30999999999995</c:v>
                </c:pt>
                <c:pt idx="307">
                  <c:v>565.30999999999995</c:v>
                </c:pt>
                <c:pt idx="308">
                  <c:v>565.30999999999995</c:v>
                </c:pt>
                <c:pt idx="309">
                  <c:v>565.30999999999995</c:v>
                </c:pt>
                <c:pt idx="310">
                  <c:v>565.30999999999995</c:v>
                </c:pt>
                <c:pt idx="311">
                  <c:v>565.30999999999995</c:v>
                </c:pt>
                <c:pt idx="312">
                  <c:v>565.30999999999995</c:v>
                </c:pt>
                <c:pt idx="313">
                  <c:v>565.30999999999995</c:v>
                </c:pt>
                <c:pt idx="314">
                  <c:v>565.30999999999995</c:v>
                </c:pt>
                <c:pt idx="315">
                  <c:v>565.30999999999995</c:v>
                </c:pt>
                <c:pt idx="316">
                  <c:v>565.30999999999995</c:v>
                </c:pt>
                <c:pt idx="317">
                  <c:v>565.30999999999995</c:v>
                </c:pt>
                <c:pt idx="318">
                  <c:v>565.30999999999995</c:v>
                </c:pt>
                <c:pt idx="319">
                  <c:v>565.30999999999995</c:v>
                </c:pt>
                <c:pt idx="320">
                  <c:v>565.30999999999995</c:v>
                </c:pt>
                <c:pt idx="321">
                  <c:v>565.30999999999995</c:v>
                </c:pt>
                <c:pt idx="322">
                  <c:v>565.30999999999995</c:v>
                </c:pt>
                <c:pt idx="323">
                  <c:v>565.30999999999995</c:v>
                </c:pt>
                <c:pt idx="324">
                  <c:v>565.30999999999995</c:v>
                </c:pt>
                <c:pt idx="325">
                  <c:v>565.30999999999995</c:v>
                </c:pt>
                <c:pt idx="326">
                  <c:v>565.30999999999995</c:v>
                </c:pt>
                <c:pt idx="327">
                  <c:v>565.30999999999995</c:v>
                </c:pt>
                <c:pt idx="328">
                  <c:v>565.30999999999995</c:v>
                </c:pt>
                <c:pt idx="329">
                  <c:v>565.30999999999995</c:v>
                </c:pt>
                <c:pt idx="330">
                  <c:v>565.30999999999995</c:v>
                </c:pt>
                <c:pt idx="331">
                  <c:v>565.30999999999995</c:v>
                </c:pt>
                <c:pt idx="332">
                  <c:v>565.30999999999995</c:v>
                </c:pt>
                <c:pt idx="333">
                  <c:v>565.30999999999995</c:v>
                </c:pt>
                <c:pt idx="334">
                  <c:v>565.30999999999995</c:v>
                </c:pt>
                <c:pt idx="335">
                  <c:v>565.30999999999995</c:v>
                </c:pt>
                <c:pt idx="336">
                  <c:v>565.30999999999995</c:v>
                </c:pt>
                <c:pt idx="337">
                  <c:v>565.30999999999995</c:v>
                </c:pt>
                <c:pt idx="338">
                  <c:v>565.30999999999995</c:v>
                </c:pt>
                <c:pt idx="339">
                  <c:v>565.30999999999995</c:v>
                </c:pt>
                <c:pt idx="340">
                  <c:v>565.30999999999995</c:v>
                </c:pt>
                <c:pt idx="341">
                  <c:v>565.30999999999995</c:v>
                </c:pt>
                <c:pt idx="342">
                  <c:v>565.30999999999995</c:v>
                </c:pt>
                <c:pt idx="343">
                  <c:v>565.30999999999995</c:v>
                </c:pt>
                <c:pt idx="344">
                  <c:v>565.30999999999995</c:v>
                </c:pt>
                <c:pt idx="345">
                  <c:v>565.30999999999995</c:v>
                </c:pt>
                <c:pt idx="346">
                  <c:v>565.32000000000005</c:v>
                </c:pt>
                <c:pt idx="347">
                  <c:v>565.32000000000005</c:v>
                </c:pt>
                <c:pt idx="348">
                  <c:v>565.32000000000005</c:v>
                </c:pt>
                <c:pt idx="349">
                  <c:v>565.32000000000005</c:v>
                </c:pt>
                <c:pt idx="350">
                  <c:v>565.32000000000005</c:v>
                </c:pt>
                <c:pt idx="351">
                  <c:v>565.32000000000005</c:v>
                </c:pt>
                <c:pt idx="352">
                  <c:v>565.32000000000005</c:v>
                </c:pt>
                <c:pt idx="353">
                  <c:v>565.32000000000005</c:v>
                </c:pt>
                <c:pt idx="354">
                  <c:v>565.32000000000005</c:v>
                </c:pt>
                <c:pt idx="355">
                  <c:v>565.32000000000005</c:v>
                </c:pt>
                <c:pt idx="356">
                  <c:v>565.32000000000005</c:v>
                </c:pt>
                <c:pt idx="357">
                  <c:v>565.32000000000005</c:v>
                </c:pt>
                <c:pt idx="358">
                  <c:v>565.33000000000004</c:v>
                </c:pt>
                <c:pt idx="359">
                  <c:v>565.33000000000004</c:v>
                </c:pt>
                <c:pt idx="360">
                  <c:v>565.33000000000004</c:v>
                </c:pt>
                <c:pt idx="361">
                  <c:v>565.33000000000004</c:v>
                </c:pt>
                <c:pt idx="362">
                  <c:v>565.33000000000004</c:v>
                </c:pt>
                <c:pt idx="363">
                  <c:v>565.33000000000004</c:v>
                </c:pt>
                <c:pt idx="364">
                  <c:v>565.33000000000004</c:v>
                </c:pt>
                <c:pt idx="365">
                  <c:v>565.34</c:v>
                </c:pt>
                <c:pt idx="366">
                  <c:v>565.34</c:v>
                </c:pt>
                <c:pt idx="367">
                  <c:v>565.34</c:v>
                </c:pt>
                <c:pt idx="368">
                  <c:v>565.34</c:v>
                </c:pt>
                <c:pt idx="369">
                  <c:v>565.34</c:v>
                </c:pt>
                <c:pt idx="370">
                  <c:v>565.34</c:v>
                </c:pt>
                <c:pt idx="371">
                  <c:v>565.35</c:v>
                </c:pt>
                <c:pt idx="372">
                  <c:v>565.35</c:v>
                </c:pt>
                <c:pt idx="373">
                  <c:v>565.35</c:v>
                </c:pt>
                <c:pt idx="374">
                  <c:v>565.35</c:v>
                </c:pt>
                <c:pt idx="375">
                  <c:v>565.35</c:v>
                </c:pt>
                <c:pt idx="376">
                  <c:v>565.36</c:v>
                </c:pt>
                <c:pt idx="377">
                  <c:v>565.36</c:v>
                </c:pt>
                <c:pt idx="378">
                  <c:v>565.36</c:v>
                </c:pt>
                <c:pt idx="379">
                  <c:v>565.36</c:v>
                </c:pt>
                <c:pt idx="380">
                  <c:v>565.37</c:v>
                </c:pt>
                <c:pt idx="381">
                  <c:v>565.37</c:v>
                </c:pt>
                <c:pt idx="382">
                  <c:v>565.37</c:v>
                </c:pt>
                <c:pt idx="383">
                  <c:v>565.37</c:v>
                </c:pt>
                <c:pt idx="384">
                  <c:v>565.38</c:v>
                </c:pt>
                <c:pt idx="385">
                  <c:v>565.38</c:v>
                </c:pt>
                <c:pt idx="386">
                  <c:v>565.38</c:v>
                </c:pt>
                <c:pt idx="387">
                  <c:v>565.38</c:v>
                </c:pt>
                <c:pt idx="388">
                  <c:v>565.39</c:v>
                </c:pt>
                <c:pt idx="389">
                  <c:v>565.39</c:v>
                </c:pt>
                <c:pt idx="390">
                  <c:v>565.39</c:v>
                </c:pt>
                <c:pt idx="391">
                  <c:v>565.39</c:v>
                </c:pt>
                <c:pt idx="392">
                  <c:v>565.4</c:v>
                </c:pt>
                <c:pt idx="393">
                  <c:v>565.4</c:v>
                </c:pt>
                <c:pt idx="394">
                  <c:v>565.4</c:v>
                </c:pt>
                <c:pt idx="395">
                  <c:v>565.41</c:v>
                </c:pt>
                <c:pt idx="396">
                  <c:v>565.41</c:v>
                </c:pt>
                <c:pt idx="397">
                  <c:v>565.41</c:v>
                </c:pt>
                <c:pt idx="398">
                  <c:v>565.41999999999996</c:v>
                </c:pt>
                <c:pt idx="399">
                  <c:v>565.41999999999996</c:v>
                </c:pt>
                <c:pt idx="400">
                  <c:v>565.41999999999996</c:v>
                </c:pt>
                <c:pt idx="401">
                  <c:v>565.42999999999995</c:v>
                </c:pt>
                <c:pt idx="402">
                  <c:v>565.42999999999995</c:v>
                </c:pt>
                <c:pt idx="403">
                  <c:v>565.42999999999995</c:v>
                </c:pt>
                <c:pt idx="404">
                  <c:v>565.44000000000005</c:v>
                </c:pt>
                <c:pt idx="405">
                  <c:v>565.44000000000005</c:v>
                </c:pt>
                <c:pt idx="406">
                  <c:v>565.45000000000005</c:v>
                </c:pt>
                <c:pt idx="407">
                  <c:v>565.45000000000005</c:v>
                </c:pt>
                <c:pt idx="408">
                  <c:v>565.45000000000005</c:v>
                </c:pt>
                <c:pt idx="409">
                  <c:v>565.46</c:v>
                </c:pt>
                <c:pt idx="410">
                  <c:v>565.46</c:v>
                </c:pt>
                <c:pt idx="411">
                  <c:v>565.47</c:v>
                </c:pt>
                <c:pt idx="412">
                  <c:v>565.47</c:v>
                </c:pt>
                <c:pt idx="413">
                  <c:v>565.48</c:v>
                </c:pt>
                <c:pt idx="414">
                  <c:v>565.48</c:v>
                </c:pt>
                <c:pt idx="415">
                  <c:v>565.48</c:v>
                </c:pt>
                <c:pt idx="416">
                  <c:v>565.49</c:v>
                </c:pt>
                <c:pt idx="417">
                  <c:v>565.49</c:v>
                </c:pt>
                <c:pt idx="418">
                  <c:v>565.5</c:v>
                </c:pt>
                <c:pt idx="419">
                  <c:v>565.5</c:v>
                </c:pt>
                <c:pt idx="420">
                  <c:v>565.51</c:v>
                </c:pt>
                <c:pt idx="421">
                  <c:v>565.51</c:v>
                </c:pt>
                <c:pt idx="422">
                  <c:v>565.52</c:v>
                </c:pt>
                <c:pt idx="423">
                  <c:v>565.52</c:v>
                </c:pt>
                <c:pt idx="424">
                  <c:v>565.53</c:v>
                </c:pt>
                <c:pt idx="425">
                  <c:v>565.53</c:v>
                </c:pt>
                <c:pt idx="426">
                  <c:v>565.54</c:v>
                </c:pt>
                <c:pt idx="427">
                  <c:v>565.54999999999995</c:v>
                </c:pt>
                <c:pt idx="428">
                  <c:v>565.54999999999995</c:v>
                </c:pt>
                <c:pt idx="429">
                  <c:v>565.55999999999995</c:v>
                </c:pt>
                <c:pt idx="430">
                  <c:v>565.57000000000005</c:v>
                </c:pt>
                <c:pt idx="431">
                  <c:v>565.57000000000005</c:v>
                </c:pt>
                <c:pt idx="432">
                  <c:v>565.58000000000004</c:v>
                </c:pt>
                <c:pt idx="433">
                  <c:v>565.59</c:v>
                </c:pt>
                <c:pt idx="434">
                  <c:v>565.6</c:v>
                </c:pt>
                <c:pt idx="435">
                  <c:v>565.61</c:v>
                </c:pt>
                <c:pt idx="436">
                  <c:v>565.62</c:v>
                </c:pt>
                <c:pt idx="437">
                  <c:v>565.63</c:v>
                </c:pt>
                <c:pt idx="438">
                  <c:v>565.64</c:v>
                </c:pt>
                <c:pt idx="439">
                  <c:v>565.65</c:v>
                </c:pt>
                <c:pt idx="440">
                  <c:v>565.66</c:v>
                </c:pt>
                <c:pt idx="441">
                  <c:v>565.66999999999996</c:v>
                </c:pt>
                <c:pt idx="442">
                  <c:v>565.67999999999995</c:v>
                </c:pt>
                <c:pt idx="443">
                  <c:v>565.69000000000005</c:v>
                </c:pt>
                <c:pt idx="444">
                  <c:v>565.70000000000005</c:v>
                </c:pt>
                <c:pt idx="445">
                  <c:v>565.71</c:v>
                </c:pt>
                <c:pt idx="446">
                  <c:v>565.72</c:v>
                </c:pt>
                <c:pt idx="447">
                  <c:v>565.73</c:v>
                </c:pt>
                <c:pt idx="448">
                  <c:v>565.74</c:v>
                </c:pt>
                <c:pt idx="449">
                  <c:v>565.75</c:v>
                </c:pt>
                <c:pt idx="450">
                  <c:v>565.76</c:v>
                </c:pt>
                <c:pt idx="451">
                  <c:v>565.77</c:v>
                </c:pt>
                <c:pt idx="452">
                  <c:v>565.78</c:v>
                </c:pt>
                <c:pt idx="453">
                  <c:v>565.79</c:v>
                </c:pt>
                <c:pt idx="454">
                  <c:v>565.79999999999995</c:v>
                </c:pt>
                <c:pt idx="455">
                  <c:v>565.80999999999995</c:v>
                </c:pt>
                <c:pt idx="456">
                  <c:v>565.80999999999995</c:v>
                </c:pt>
                <c:pt idx="457">
                  <c:v>565.79999999999995</c:v>
                </c:pt>
                <c:pt idx="458">
                  <c:v>565.79</c:v>
                </c:pt>
                <c:pt idx="459">
                  <c:v>565.78</c:v>
                </c:pt>
                <c:pt idx="460">
                  <c:v>565.77</c:v>
                </c:pt>
                <c:pt idx="461">
                  <c:v>565.76</c:v>
                </c:pt>
                <c:pt idx="462">
                  <c:v>565.76</c:v>
                </c:pt>
                <c:pt idx="463">
                  <c:v>565.76</c:v>
                </c:pt>
                <c:pt idx="464">
                  <c:v>565.75</c:v>
                </c:pt>
                <c:pt idx="465">
                  <c:v>565.75</c:v>
                </c:pt>
                <c:pt idx="466">
                  <c:v>565.75</c:v>
                </c:pt>
                <c:pt idx="467">
                  <c:v>565.76</c:v>
                </c:pt>
                <c:pt idx="468">
                  <c:v>565.76</c:v>
                </c:pt>
                <c:pt idx="469">
                  <c:v>565.76</c:v>
                </c:pt>
                <c:pt idx="470">
                  <c:v>565.76</c:v>
                </c:pt>
                <c:pt idx="471">
                  <c:v>565.77</c:v>
                </c:pt>
                <c:pt idx="472">
                  <c:v>565.77</c:v>
                </c:pt>
                <c:pt idx="473">
                  <c:v>565.77</c:v>
                </c:pt>
                <c:pt idx="474">
                  <c:v>565.78</c:v>
                </c:pt>
                <c:pt idx="475">
                  <c:v>565.78</c:v>
                </c:pt>
                <c:pt idx="476">
                  <c:v>565.79</c:v>
                </c:pt>
                <c:pt idx="477">
                  <c:v>565.79</c:v>
                </c:pt>
                <c:pt idx="478">
                  <c:v>565.79999999999995</c:v>
                </c:pt>
                <c:pt idx="479">
                  <c:v>565.79999999999995</c:v>
                </c:pt>
                <c:pt idx="480">
                  <c:v>565.80999999999995</c:v>
                </c:pt>
                <c:pt idx="481">
                  <c:v>565.80999999999995</c:v>
                </c:pt>
                <c:pt idx="482">
                  <c:v>565.82000000000005</c:v>
                </c:pt>
                <c:pt idx="483">
                  <c:v>565.83000000000004</c:v>
                </c:pt>
                <c:pt idx="484">
                  <c:v>565.84</c:v>
                </c:pt>
                <c:pt idx="485">
                  <c:v>565.85</c:v>
                </c:pt>
                <c:pt idx="486">
                  <c:v>565.86</c:v>
                </c:pt>
                <c:pt idx="487">
                  <c:v>565.87</c:v>
                </c:pt>
                <c:pt idx="488">
                  <c:v>565.89</c:v>
                </c:pt>
                <c:pt idx="489">
                  <c:v>565.9</c:v>
                </c:pt>
                <c:pt idx="490">
                  <c:v>565.91</c:v>
                </c:pt>
                <c:pt idx="491">
                  <c:v>565.91999999999996</c:v>
                </c:pt>
                <c:pt idx="492">
                  <c:v>565.92999999999995</c:v>
                </c:pt>
                <c:pt idx="493">
                  <c:v>565.95000000000005</c:v>
                </c:pt>
                <c:pt idx="494">
                  <c:v>565.97</c:v>
                </c:pt>
                <c:pt idx="495">
                  <c:v>565.98</c:v>
                </c:pt>
                <c:pt idx="496">
                  <c:v>566</c:v>
                </c:pt>
                <c:pt idx="497">
                  <c:v>566.02</c:v>
                </c:pt>
                <c:pt idx="498">
                  <c:v>566.04999999999995</c:v>
                </c:pt>
                <c:pt idx="499">
                  <c:v>566.07000000000005</c:v>
                </c:pt>
                <c:pt idx="500">
                  <c:v>566.09</c:v>
                </c:pt>
                <c:pt idx="501">
                  <c:v>566.11</c:v>
                </c:pt>
                <c:pt idx="502">
                  <c:v>566.13</c:v>
                </c:pt>
                <c:pt idx="503">
                  <c:v>566.14</c:v>
                </c:pt>
                <c:pt idx="504">
                  <c:v>566.15</c:v>
                </c:pt>
                <c:pt idx="505">
                  <c:v>566.16</c:v>
                </c:pt>
                <c:pt idx="506">
                  <c:v>566.16999999999996</c:v>
                </c:pt>
                <c:pt idx="507">
                  <c:v>566.17999999999995</c:v>
                </c:pt>
                <c:pt idx="508">
                  <c:v>566.17999999999995</c:v>
                </c:pt>
                <c:pt idx="509">
                  <c:v>566.19000000000005</c:v>
                </c:pt>
                <c:pt idx="510">
                  <c:v>566.19000000000005</c:v>
                </c:pt>
                <c:pt idx="511">
                  <c:v>566.20000000000005</c:v>
                </c:pt>
                <c:pt idx="512">
                  <c:v>566.21</c:v>
                </c:pt>
                <c:pt idx="513">
                  <c:v>566.21</c:v>
                </c:pt>
                <c:pt idx="514">
                  <c:v>566.22</c:v>
                </c:pt>
                <c:pt idx="515">
                  <c:v>566.22</c:v>
                </c:pt>
                <c:pt idx="516">
                  <c:v>566.23</c:v>
                </c:pt>
                <c:pt idx="517">
                  <c:v>566.24</c:v>
                </c:pt>
                <c:pt idx="518">
                  <c:v>566.24</c:v>
                </c:pt>
                <c:pt idx="519">
                  <c:v>566.25</c:v>
                </c:pt>
                <c:pt idx="520">
                  <c:v>566.26</c:v>
                </c:pt>
                <c:pt idx="521">
                  <c:v>566.26</c:v>
                </c:pt>
                <c:pt idx="522">
                  <c:v>566.27</c:v>
                </c:pt>
                <c:pt idx="523">
                  <c:v>566.27</c:v>
                </c:pt>
                <c:pt idx="524">
                  <c:v>566.28</c:v>
                </c:pt>
                <c:pt idx="525">
                  <c:v>566.28</c:v>
                </c:pt>
                <c:pt idx="526">
                  <c:v>566.29</c:v>
                </c:pt>
                <c:pt idx="527">
                  <c:v>566.29</c:v>
                </c:pt>
                <c:pt idx="528">
                  <c:v>566.29999999999995</c:v>
                </c:pt>
                <c:pt idx="529">
                  <c:v>566.29999999999995</c:v>
                </c:pt>
                <c:pt idx="530">
                  <c:v>566.30999999999995</c:v>
                </c:pt>
                <c:pt idx="531">
                  <c:v>566.30999999999995</c:v>
                </c:pt>
                <c:pt idx="532">
                  <c:v>566.32000000000005</c:v>
                </c:pt>
                <c:pt idx="533">
                  <c:v>566.33000000000004</c:v>
                </c:pt>
                <c:pt idx="534">
                  <c:v>566.33000000000004</c:v>
                </c:pt>
                <c:pt idx="535">
                  <c:v>566.34</c:v>
                </c:pt>
                <c:pt idx="536">
                  <c:v>566.34</c:v>
                </c:pt>
                <c:pt idx="537">
                  <c:v>566.35</c:v>
                </c:pt>
                <c:pt idx="538">
                  <c:v>566.36</c:v>
                </c:pt>
                <c:pt idx="539">
                  <c:v>566.36</c:v>
                </c:pt>
                <c:pt idx="540">
                  <c:v>566.37</c:v>
                </c:pt>
                <c:pt idx="541">
                  <c:v>566.37</c:v>
                </c:pt>
                <c:pt idx="542">
                  <c:v>566.38</c:v>
                </c:pt>
                <c:pt idx="543">
                  <c:v>566.39</c:v>
                </c:pt>
                <c:pt idx="544">
                  <c:v>566.39</c:v>
                </c:pt>
                <c:pt idx="545">
                  <c:v>566.4</c:v>
                </c:pt>
                <c:pt idx="546">
                  <c:v>566.41</c:v>
                </c:pt>
                <c:pt idx="547">
                  <c:v>566.41999999999996</c:v>
                </c:pt>
                <c:pt idx="548">
                  <c:v>566.41999999999996</c:v>
                </c:pt>
                <c:pt idx="549">
                  <c:v>566.42999999999995</c:v>
                </c:pt>
                <c:pt idx="550">
                  <c:v>566.44000000000005</c:v>
                </c:pt>
                <c:pt idx="551">
                  <c:v>566.44000000000005</c:v>
                </c:pt>
                <c:pt idx="552">
                  <c:v>566.45000000000005</c:v>
                </c:pt>
                <c:pt idx="553">
                  <c:v>566.45000000000005</c:v>
                </c:pt>
                <c:pt idx="554">
                  <c:v>566.46</c:v>
                </c:pt>
                <c:pt idx="555">
                  <c:v>566.47</c:v>
                </c:pt>
                <c:pt idx="556">
                  <c:v>566.47</c:v>
                </c:pt>
                <c:pt idx="557">
                  <c:v>566.48</c:v>
                </c:pt>
                <c:pt idx="558">
                  <c:v>566.48</c:v>
                </c:pt>
                <c:pt idx="559">
                  <c:v>566.48</c:v>
                </c:pt>
                <c:pt idx="560">
                  <c:v>566.49</c:v>
                </c:pt>
                <c:pt idx="561">
                  <c:v>566.49</c:v>
                </c:pt>
                <c:pt idx="562">
                  <c:v>566.5</c:v>
                </c:pt>
                <c:pt idx="563">
                  <c:v>566.5</c:v>
                </c:pt>
                <c:pt idx="564">
                  <c:v>566.5</c:v>
                </c:pt>
                <c:pt idx="565">
                  <c:v>566.5</c:v>
                </c:pt>
                <c:pt idx="566">
                  <c:v>566.5</c:v>
                </c:pt>
                <c:pt idx="567">
                  <c:v>566.5</c:v>
                </c:pt>
                <c:pt idx="568">
                  <c:v>566.5</c:v>
                </c:pt>
                <c:pt idx="569">
                  <c:v>566.5</c:v>
                </c:pt>
                <c:pt idx="570">
                  <c:v>566.5</c:v>
                </c:pt>
                <c:pt idx="571">
                  <c:v>566.51</c:v>
                </c:pt>
                <c:pt idx="572">
                  <c:v>566.51</c:v>
                </c:pt>
                <c:pt idx="573">
                  <c:v>566.51</c:v>
                </c:pt>
                <c:pt idx="574">
                  <c:v>566.51</c:v>
                </c:pt>
                <c:pt idx="575">
                  <c:v>566.51</c:v>
                </c:pt>
                <c:pt idx="576">
                  <c:v>566.51</c:v>
                </c:pt>
                <c:pt idx="577">
                  <c:v>566.51</c:v>
                </c:pt>
                <c:pt idx="578">
                  <c:v>566.51</c:v>
                </c:pt>
                <c:pt idx="579">
                  <c:v>566.52</c:v>
                </c:pt>
                <c:pt idx="580">
                  <c:v>566.52</c:v>
                </c:pt>
                <c:pt idx="581">
                  <c:v>566.52</c:v>
                </c:pt>
                <c:pt idx="582">
                  <c:v>566.52</c:v>
                </c:pt>
                <c:pt idx="583">
                  <c:v>566.52</c:v>
                </c:pt>
                <c:pt idx="584">
                  <c:v>566.52</c:v>
                </c:pt>
                <c:pt idx="585">
                  <c:v>566.52</c:v>
                </c:pt>
                <c:pt idx="586">
                  <c:v>566.53</c:v>
                </c:pt>
                <c:pt idx="587">
                  <c:v>566.53</c:v>
                </c:pt>
                <c:pt idx="588">
                  <c:v>566.53</c:v>
                </c:pt>
                <c:pt idx="589">
                  <c:v>566.53</c:v>
                </c:pt>
                <c:pt idx="590">
                  <c:v>566.53</c:v>
                </c:pt>
                <c:pt idx="591">
                  <c:v>566.53</c:v>
                </c:pt>
                <c:pt idx="592">
                  <c:v>566.53</c:v>
                </c:pt>
                <c:pt idx="593">
                  <c:v>566.53</c:v>
                </c:pt>
                <c:pt idx="594">
                  <c:v>566.54</c:v>
                </c:pt>
                <c:pt idx="595">
                  <c:v>566.54</c:v>
                </c:pt>
                <c:pt idx="596">
                  <c:v>566.54</c:v>
                </c:pt>
                <c:pt idx="597">
                  <c:v>566.54</c:v>
                </c:pt>
                <c:pt idx="598">
                  <c:v>566.54</c:v>
                </c:pt>
                <c:pt idx="599">
                  <c:v>566.54</c:v>
                </c:pt>
                <c:pt idx="600">
                  <c:v>566.54999999999995</c:v>
                </c:pt>
                <c:pt idx="601">
                  <c:v>566.54999999999995</c:v>
                </c:pt>
                <c:pt idx="602">
                  <c:v>566.54999999999995</c:v>
                </c:pt>
                <c:pt idx="603">
                  <c:v>566.54999999999995</c:v>
                </c:pt>
                <c:pt idx="604">
                  <c:v>566.54999999999995</c:v>
                </c:pt>
                <c:pt idx="605">
                  <c:v>566.54999999999995</c:v>
                </c:pt>
                <c:pt idx="606">
                  <c:v>566.55999999999995</c:v>
                </c:pt>
                <c:pt idx="607">
                  <c:v>566.55999999999995</c:v>
                </c:pt>
                <c:pt idx="608">
                  <c:v>566.55999999999995</c:v>
                </c:pt>
                <c:pt idx="609">
                  <c:v>566.55999999999995</c:v>
                </c:pt>
                <c:pt idx="610">
                  <c:v>566.57000000000005</c:v>
                </c:pt>
                <c:pt idx="611">
                  <c:v>566.57000000000005</c:v>
                </c:pt>
                <c:pt idx="612">
                  <c:v>566.57000000000005</c:v>
                </c:pt>
                <c:pt idx="613">
                  <c:v>566.57000000000005</c:v>
                </c:pt>
                <c:pt idx="614">
                  <c:v>566.58000000000004</c:v>
                </c:pt>
                <c:pt idx="615">
                  <c:v>566.58000000000004</c:v>
                </c:pt>
                <c:pt idx="616">
                  <c:v>566.58000000000004</c:v>
                </c:pt>
                <c:pt idx="617">
                  <c:v>566.58000000000004</c:v>
                </c:pt>
                <c:pt idx="618">
                  <c:v>566.59</c:v>
                </c:pt>
                <c:pt idx="619">
                  <c:v>566.59</c:v>
                </c:pt>
                <c:pt idx="620">
                  <c:v>566.59</c:v>
                </c:pt>
                <c:pt idx="621">
                  <c:v>566.6</c:v>
                </c:pt>
                <c:pt idx="622">
                  <c:v>566.6</c:v>
                </c:pt>
                <c:pt idx="623">
                  <c:v>566.6</c:v>
                </c:pt>
                <c:pt idx="624">
                  <c:v>566.6</c:v>
                </c:pt>
                <c:pt idx="625">
                  <c:v>566.61</c:v>
                </c:pt>
                <c:pt idx="626">
                  <c:v>566.61</c:v>
                </c:pt>
                <c:pt idx="627">
                  <c:v>566.62</c:v>
                </c:pt>
                <c:pt idx="628">
                  <c:v>566.62</c:v>
                </c:pt>
                <c:pt idx="629">
                  <c:v>566.62</c:v>
                </c:pt>
                <c:pt idx="630">
                  <c:v>566.63</c:v>
                </c:pt>
                <c:pt idx="631">
                  <c:v>566.63</c:v>
                </c:pt>
                <c:pt idx="632">
                  <c:v>566.64</c:v>
                </c:pt>
                <c:pt idx="633">
                  <c:v>566.64</c:v>
                </c:pt>
                <c:pt idx="634">
                  <c:v>566.65</c:v>
                </c:pt>
                <c:pt idx="635">
                  <c:v>566.66</c:v>
                </c:pt>
                <c:pt idx="636">
                  <c:v>566.66</c:v>
                </c:pt>
                <c:pt idx="637">
                  <c:v>566.66999999999996</c:v>
                </c:pt>
                <c:pt idx="638">
                  <c:v>566.67999999999995</c:v>
                </c:pt>
                <c:pt idx="639">
                  <c:v>566.67999999999995</c:v>
                </c:pt>
                <c:pt idx="640">
                  <c:v>566.69000000000005</c:v>
                </c:pt>
                <c:pt idx="641">
                  <c:v>566.70000000000005</c:v>
                </c:pt>
                <c:pt idx="642">
                  <c:v>566.71</c:v>
                </c:pt>
                <c:pt idx="643">
                  <c:v>566.72</c:v>
                </c:pt>
                <c:pt idx="644">
                  <c:v>566.73</c:v>
                </c:pt>
                <c:pt idx="645">
                  <c:v>566.74</c:v>
                </c:pt>
                <c:pt idx="646">
                  <c:v>566.75</c:v>
                </c:pt>
                <c:pt idx="647">
                  <c:v>566.76</c:v>
                </c:pt>
                <c:pt idx="648">
                  <c:v>566.77</c:v>
                </c:pt>
                <c:pt idx="649">
                  <c:v>566.78</c:v>
                </c:pt>
                <c:pt idx="650">
                  <c:v>566.79</c:v>
                </c:pt>
                <c:pt idx="651">
                  <c:v>566.79999999999995</c:v>
                </c:pt>
                <c:pt idx="652">
                  <c:v>566.80999999999995</c:v>
                </c:pt>
                <c:pt idx="653">
                  <c:v>566.83000000000004</c:v>
                </c:pt>
                <c:pt idx="654">
                  <c:v>566.84</c:v>
                </c:pt>
                <c:pt idx="655">
                  <c:v>566.85</c:v>
                </c:pt>
                <c:pt idx="656">
                  <c:v>566.86</c:v>
                </c:pt>
                <c:pt idx="657">
                  <c:v>566.87</c:v>
                </c:pt>
                <c:pt idx="658">
                  <c:v>566.88</c:v>
                </c:pt>
                <c:pt idx="659">
                  <c:v>566.89</c:v>
                </c:pt>
                <c:pt idx="660">
                  <c:v>566.91</c:v>
                </c:pt>
                <c:pt idx="661">
                  <c:v>566.91999999999996</c:v>
                </c:pt>
                <c:pt idx="662">
                  <c:v>566.92999999999995</c:v>
                </c:pt>
                <c:pt idx="663">
                  <c:v>566.95000000000005</c:v>
                </c:pt>
                <c:pt idx="664">
                  <c:v>566.96</c:v>
                </c:pt>
                <c:pt idx="665">
                  <c:v>566.97</c:v>
                </c:pt>
                <c:pt idx="666">
                  <c:v>566.99</c:v>
                </c:pt>
                <c:pt idx="667">
                  <c:v>567</c:v>
                </c:pt>
                <c:pt idx="668">
                  <c:v>567.01</c:v>
                </c:pt>
                <c:pt idx="669">
                  <c:v>567.02</c:v>
                </c:pt>
                <c:pt idx="670">
                  <c:v>567.04</c:v>
                </c:pt>
                <c:pt idx="671">
                  <c:v>567.04999999999995</c:v>
                </c:pt>
                <c:pt idx="672">
                  <c:v>567.05999999999995</c:v>
                </c:pt>
                <c:pt idx="673">
                  <c:v>567.07000000000005</c:v>
                </c:pt>
                <c:pt idx="674">
                  <c:v>567.09</c:v>
                </c:pt>
                <c:pt idx="675">
                  <c:v>567.1</c:v>
                </c:pt>
                <c:pt idx="676">
                  <c:v>567.11</c:v>
                </c:pt>
                <c:pt idx="677">
                  <c:v>567.13</c:v>
                </c:pt>
                <c:pt idx="678">
                  <c:v>567.14</c:v>
                </c:pt>
                <c:pt idx="679">
                  <c:v>567.16</c:v>
                </c:pt>
                <c:pt idx="680">
                  <c:v>567.16999999999996</c:v>
                </c:pt>
                <c:pt idx="681">
                  <c:v>567.19000000000005</c:v>
                </c:pt>
                <c:pt idx="682">
                  <c:v>567.21</c:v>
                </c:pt>
                <c:pt idx="683">
                  <c:v>567.22</c:v>
                </c:pt>
                <c:pt idx="684">
                  <c:v>567.24</c:v>
                </c:pt>
                <c:pt idx="685">
                  <c:v>567.26</c:v>
                </c:pt>
                <c:pt idx="686">
                  <c:v>567.28</c:v>
                </c:pt>
                <c:pt idx="687">
                  <c:v>567.29</c:v>
                </c:pt>
                <c:pt idx="688">
                  <c:v>567.30999999999995</c:v>
                </c:pt>
                <c:pt idx="689">
                  <c:v>567.33000000000004</c:v>
                </c:pt>
                <c:pt idx="690">
                  <c:v>567.34</c:v>
                </c:pt>
                <c:pt idx="691">
                  <c:v>567.35</c:v>
                </c:pt>
                <c:pt idx="692">
                  <c:v>567.37</c:v>
                </c:pt>
                <c:pt idx="693">
                  <c:v>567.38</c:v>
                </c:pt>
                <c:pt idx="694">
                  <c:v>567.39</c:v>
                </c:pt>
                <c:pt idx="695">
                  <c:v>567.41</c:v>
                </c:pt>
                <c:pt idx="696">
                  <c:v>567.41999999999996</c:v>
                </c:pt>
                <c:pt idx="697">
                  <c:v>567.42999999999995</c:v>
                </c:pt>
                <c:pt idx="698">
                  <c:v>567.44000000000005</c:v>
                </c:pt>
                <c:pt idx="699">
                  <c:v>567.46</c:v>
                </c:pt>
                <c:pt idx="700">
                  <c:v>567.47</c:v>
                </c:pt>
                <c:pt idx="701">
                  <c:v>567.48</c:v>
                </c:pt>
                <c:pt idx="702">
                  <c:v>567.49</c:v>
                </c:pt>
                <c:pt idx="703">
                  <c:v>567.51</c:v>
                </c:pt>
                <c:pt idx="704">
                  <c:v>567.52</c:v>
                </c:pt>
                <c:pt idx="705">
                  <c:v>567.53</c:v>
                </c:pt>
                <c:pt idx="706">
                  <c:v>567.54999999999995</c:v>
                </c:pt>
                <c:pt idx="707">
                  <c:v>567.55999999999995</c:v>
                </c:pt>
                <c:pt idx="708">
                  <c:v>567.58000000000004</c:v>
                </c:pt>
                <c:pt idx="709">
                  <c:v>567.59</c:v>
                </c:pt>
                <c:pt idx="710">
                  <c:v>567.6</c:v>
                </c:pt>
                <c:pt idx="711">
                  <c:v>567.61</c:v>
                </c:pt>
                <c:pt idx="712">
                  <c:v>567.63</c:v>
                </c:pt>
                <c:pt idx="713">
                  <c:v>567.64</c:v>
                </c:pt>
                <c:pt idx="714">
                  <c:v>567.66</c:v>
                </c:pt>
                <c:pt idx="715">
                  <c:v>567.67999999999995</c:v>
                </c:pt>
                <c:pt idx="716">
                  <c:v>567.70000000000005</c:v>
                </c:pt>
                <c:pt idx="717">
                  <c:v>567.72</c:v>
                </c:pt>
                <c:pt idx="718">
                  <c:v>567.74</c:v>
                </c:pt>
                <c:pt idx="719">
                  <c:v>567.76</c:v>
                </c:pt>
                <c:pt idx="720">
                  <c:v>567.79</c:v>
                </c:pt>
                <c:pt idx="721">
                  <c:v>567.82000000000005</c:v>
                </c:pt>
                <c:pt idx="722">
                  <c:v>567.86</c:v>
                </c:pt>
                <c:pt idx="723">
                  <c:v>567.89</c:v>
                </c:pt>
                <c:pt idx="724">
                  <c:v>567.92999999999995</c:v>
                </c:pt>
                <c:pt idx="725">
                  <c:v>567.97</c:v>
                </c:pt>
                <c:pt idx="726">
                  <c:v>568.01</c:v>
                </c:pt>
                <c:pt idx="727">
                  <c:v>568.04999999999995</c:v>
                </c:pt>
                <c:pt idx="728">
                  <c:v>568.08000000000004</c:v>
                </c:pt>
                <c:pt idx="729">
                  <c:v>568.11</c:v>
                </c:pt>
                <c:pt idx="730">
                  <c:v>568.14</c:v>
                </c:pt>
                <c:pt idx="731">
                  <c:v>568.16999999999996</c:v>
                </c:pt>
                <c:pt idx="732">
                  <c:v>568.21</c:v>
                </c:pt>
                <c:pt idx="733">
                  <c:v>568.25</c:v>
                </c:pt>
                <c:pt idx="734">
                  <c:v>568.28</c:v>
                </c:pt>
                <c:pt idx="735">
                  <c:v>568.32000000000005</c:v>
                </c:pt>
                <c:pt idx="736">
                  <c:v>568.36</c:v>
                </c:pt>
                <c:pt idx="737">
                  <c:v>568.4</c:v>
                </c:pt>
                <c:pt idx="738">
                  <c:v>568.44000000000005</c:v>
                </c:pt>
                <c:pt idx="739">
                  <c:v>568.49</c:v>
                </c:pt>
                <c:pt idx="740">
                  <c:v>568.53</c:v>
                </c:pt>
                <c:pt idx="741">
                  <c:v>568.58000000000004</c:v>
                </c:pt>
                <c:pt idx="742">
                  <c:v>568.62</c:v>
                </c:pt>
                <c:pt idx="743">
                  <c:v>568.66999999999996</c:v>
                </c:pt>
                <c:pt idx="744">
                  <c:v>568.72</c:v>
                </c:pt>
                <c:pt idx="745">
                  <c:v>568.78</c:v>
                </c:pt>
                <c:pt idx="746">
                  <c:v>568.83000000000004</c:v>
                </c:pt>
                <c:pt idx="747">
                  <c:v>568.89</c:v>
                </c:pt>
                <c:pt idx="748">
                  <c:v>568.95000000000005</c:v>
                </c:pt>
                <c:pt idx="749">
                  <c:v>569.01</c:v>
                </c:pt>
                <c:pt idx="750">
                  <c:v>569.07000000000005</c:v>
                </c:pt>
                <c:pt idx="751">
                  <c:v>569.13</c:v>
                </c:pt>
                <c:pt idx="752">
                  <c:v>569.20000000000005</c:v>
                </c:pt>
                <c:pt idx="753">
                  <c:v>569.27</c:v>
                </c:pt>
                <c:pt idx="754">
                  <c:v>569.34</c:v>
                </c:pt>
                <c:pt idx="755">
                  <c:v>569.4</c:v>
                </c:pt>
                <c:pt idx="756">
                  <c:v>569.46</c:v>
                </c:pt>
                <c:pt idx="757">
                  <c:v>569.52</c:v>
                </c:pt>
                <c:pt idx="758">
                  <c:v>569.57000000000005</c:v>
                </c:pt>
                <c:pt idx="759">
                  <c:v>569.62</c:v>
                </c:pt>
                <c:pt idx="760">
                  <c:v>569.66</c:v>
                </c:pt>
                <c:pt idx="761">
                  <c:v>569.70000000000005</c:v>
                </c:pt>
                <c:pt idx="762">
                  <c:v>569.74</c:v>
                </c:pt>
                <c:pt idx="763">
                  <c:v>569.77</c:v>
                </c:pt>
                <c:pt idx="764">
                  <c:v>569.79999999999995</c:v>
                </c:pt>
                <c:pt idx="765">
                  <c:v>569.83000000000004</c:v>
                </c:pt>
                <c:pt idx="766">
                  <c:v>569.86</c:v>
                </c:pt>
                <c:pt idx="767">
                  <c:v>569.88</c:v>
                </c:pt>
                <c:pt idx="768">
                  <c:v>569.9</c:v>
                </c:pt>
                <c:pt idx="769">
                  <c:v>569.92999999999995</c:v>
                </c:pt>
                <c:pt idx="770">
                  <c:v>569.95000000000005</c:v>
                </c:pt>
                <c:pt idx="771">
                  <c:v>569.97</c:v>
                </c:pt>
                <c:pt idx="772">
                  <c:v>569.99</c:v>
                </c:pt>
                <c:pt idx="773">
                  <c:v>570</c:v>
                </c:pt>
                <c:pt idx="774">
                  <c:v>570.02</c:v>
                </c:pt>
                <c:pt idx="775">
                  <c:v>570.04</c:v>
                </c:pt>
                <c:pt idx="776">
                  <c:v>570.05999999999995</c:v>
                </c:pt>
                <c:pt idx="777">
                  <c:v>570.07000000000005</c:v>
                </c:pt>
                <c:pt idx="778">
                  <c:v>570.09</c:v>
                </c:pt>
                <c:pt idx="779">
                  <c:v>570.1</c:v>
                </c:pt>
                <c:pt idx="780">
                  <c:v>570.12</c:v>
                </c:pt>
                <c:pt idx="781">
                  <c:v>570.13</c:v>
                </c:pt>
                <c:pt idx="782">
                  <c:v>570.14</c:v>
                </c:pt>
                <c:pt idx="783">
                  <c:v>570.16</c:v>
                </c:pt>
                <c:pt idx="784">
                  <c:v>570.16999999999996</c:v>
                </c:pt>
                <c:pt idx="785">
                  <c:v>570.17999999999995</c:v>
                </c:pt>
                <c:pt idx="786">
                  <c:v>570.19000000000005</c:v>
                </c:pt>
                <c:pt idx="787">
                  <c:v>570.21</c:v>
                </c:pt>
                <c:pt idx="788">
                  <c:v>570.22</c:v>
                </c:pt>
                <c:pt idx="789">
                  <c:v>570.23</c:v>
                </c:pt>
                <c:pt idx="790">
                  <c:v>570.24</c:v>
                </c:pt>
                <c:pt idx="791">
                  <c:v>570.25</c:v>
                </c:pt>
                <c:pt idx="792">
                  <c:v>570.26</c:v>
                </c:pt>
                <c:pt idx="793">
                  <c:v>570.26</c:v>
                </c:pt>
                <c:pt idx="794">
                  <c:v>570.27</c:v>
                </c:pt>
                <c:pt idx="795">
                  <c:v>570.28</c:v>
                </c:pt>
                <c:pt idx="796">
                  <c:v>570.29</c:v>
                </c:pt>
                <c:pt idx="797">
                  <c:v>570.29</c:v>
                </c:pt>
                <c:pt idx="798">
                  <c:v>570.29999999999995</c:v>
                </c:pt>
                <c:pt idx="799">
                  <c:v>570.30999999999995</c:v>
                </c:pt>
                <c:pt idx="800">
                  <c:v>570.30999999999995</c:v>
                </c:pt>
                <c:pt idx="801">
                  <c:v>570.32000000000005</c:v>
                </c:pt>
                <c:pt idx="802">
                  <c:v>570.32000000000005</c:v>
                </c:pt>
                <c:pt idx="803">
                  <c:v>570.32000000000005</c:v>
                </c:pt>
                <c:pt idx="804">
                  <c:v>570.33000000000004</c:v>
                </c:pt>
                <c:pt idx="805">
                  <c:v>570.33000000000004</c:v>
                </c:pt>
                <c:pt idx="806">
                  <c:v>570.33000000000004</c:v>
                </c:pt>
                <c:pt idx="807">
                  <c:v>570.34</c:v>
                </c:pt>
                <c:pt idx="808">
                  <c:v>570.34</c:v>
                </c:pt>
                <c:pt idx="809">
                  <c:v>570.34</c:v>
                </c:pt>
                <c:pt idx="810">
                  <c:v>570.34</c:v>
                </c:pt>
                <c:pt idx="811">
                  <c:v>570.34</c:v>
                </c:pt>
                <c:pt idx="812">
                  <c:v>570.34</c:v>
                </c:pt>
                <c:pt idx="813">
                  <c:v>570.34</c:v>
                </c:pt>
                <c:pt idx="814">
                  <c:v>570.34</c:v>
                </c:pt>
                <c:pt idx="815">
                  <c:v>570.34</c:v>
                </c:pt>
                <c:pt idx="816">
                  <c:v>570.34</c:v>
                </c:pt>
                <c:pt idx="817">
                  <c:v>570.33000000000004</c:v>
                </c:pt>
                <c:pt idx="818">
                  <c:v>570.33000000000004</c:v>
                </c:pt>
                <c:pt idx="819">
                  <c:v>570.33000000000004</c:v>
                </c:pt>
                <c:pt idx="820">
                  <c:v>570.33000000000004</c:v>
                </c:pt>
                <c:pt idx="821">
                  <c:v>570.32000000000005</c:v>
                </c:pt>
                <c:pt idx="822">
                  <c:v>570.32000000000005</c:v>
                </c:pt>
                <c:pt idx="823">
                  <c:v>570.30999999999995</c:v>
                </c:pt>
                <c:pt idx="824">
                  <c:v>570.30999999999995</c:v>
                </c:pt>
                <c:pt idx="825">
                  <c:v>570.30999999999995</c:v>
                </c:pt>
                <c:pt idx="826">
                  <c:v>570.29999999999995</c:v>
                </c:pt>
                <c:pt idx="827">
                  <c:v>570.29</c:v>
                </c:pt>
                <c:pt idx="828">
                  <c:v>570.29</c:v>
                </c:pt>
                <c:pt idx="829">
                  <c:v>570.28</c:v>
                </c:pt>
                <c:pt idx="830">
                  <c:v>570.28</c:v>
                </c:pt>
                <c:pt idx="831">
                  <c:v>570.27</c:v>
                </c:pt>
                <c:pt idx="832">
                  <c:v>570.26</c:v>
                </c:pt>
                <c:pt idx="833">
                  <c:v>570.26</c:v>
                </c:pt>
                <c:pt idx="834">
                  <c:v>570.25</c:v>
                </c:pt>
                <c:pt idx="835">
                  <c:v>570.24</c:v>
                </c:pt>
                <c:pt idx="836">
                  <c:v>570.24</c:v>
                </c:pt>
                <c:pt idx="837">
                  <c:v>570.23</c:v>
                </c:pt>
                <c:pt idx="838">
                  <c:v>570.22</c:v>
                </c:pt>
                <c:pt idx="839">
                  <c:v>570.21</c:v>
                </c:pt>
                <c:pt idx="840">
                  <c:v>570.20000000000005</c:v>
                </c:pt>
                <c:pt idx="841">
                  <c:v>570.19000000000005</c:v>
                </c:pt>
                <c:pt idx="842">
                  <c:v>570.17999999999995</c:v>
                </c:pt>
                <c:pt idx="843">
                  <c:v>570.17999999999995</c:v>
                </c:pt>
                <c:pt idx="844">
                  <c:v>570.16999999999996</c:v>
                </c:pt>
                <c:pt idx="845">
                  <c:v>570.16</c:v>
                </c:pt>
                <c:pt idx="846">
                  <c:v>570.15</c:v>
                </c:pt>
                <c:pt idx="847">
                  <c:v>570.14</c:v>
                </c:pt>
                <c:pt idx="848">
                  <c:v>570.13</c:v>
                </c:pt>
                <c:pt idx="849">
                  <c:v>570.12</c:v>
                </c:pt>
                <c:pt idx="850">
                  <c:v>570.11</c:v>
                </c:pt>
                <c:pt idx="851">
                  <c:v>570.09</c:v>
                </c:pt>
                <c:pt idx="852">
                  <c:v>570.08000000000004</c:v>
                </c:pt>
                <c:pt idx="853">
                  <c:v>570.07000000000005</c:v>
                </c:pt>
                <c:pt idx="854">
                  <c:v>570.05999999999995</c:v>
                </c:pt>
                <c:pt idx="855">
                  <c:v>570.04999999999995</c:v>
                </c:pt>
                <c:pt idx="856">
                  <c:v>570.04</c:v>
                </c:pt>
                <c:pt idx="857">
                  <c:v>570.03</c:v>
                </c:pt>
                <c:pt idx="858">
                  <c:v>570.02</c:v>
                </c:pt>
                <c:pt idx="859">
                  <c:v>570.01</c:v>
                </c:pt>
                <c:pt idx="860">
                  <c:v>570</c:v>
                </c:pt>
                <c:pt idx="861">
                  <c:v>569.99</c:v>
                </c:pt>
                <c:pt idx="862">
                  <c:v>569.98</c:v>
                </c:pt>
                <c:pt idx="863">
                  <c:v>569.96</c:v>
                </c:pt>
                <c:pt idx="864">
                  <c:v>569.95000000000005</c:v>
                </c:pt>
                <c:pt idx="865">
                  <c:v>569.94000000000005</c:v>
                </c:pt>
                <c:pt idx="866">
                  <c:v>569.92999999999995</c:v>
                </c:pt>
                <c:pt idx="867">
                  <c:v>569.91999999999996</c:v>
                </c:pt>
                <c:pt idx="868">
                  <c:v>569.91</c:v>
                </c:pt>
                <c:pt idx="869">
                  <c:v>569.9</c:v>
                </c:pt>
                <c:pt idx="870">
                  <c:v>569.89</c:v>
                </c:pt>
                <c:pt idx="871">
                  <c:v>569.88</c:v>
                </c:pt>
                <c:pt idx="872">
                  <c:v>569.87</c:v>
                </c:pt>
                <c:pt idx="873">
                  <c:v>569.86</c:v>
                </c:pt>
                <c:pt idx="874">
                  <c:v>569.85</c:v>
                </c:pt>
                <c:pt idx="875">
                  <c:v>569.84</c:v>
                </c:pt>
                <c:pt idx="876">
                  <c:v>569.83000000000004</c:v>
                </c:pt>
                <c:pt idx="877">
                  <c:v>569.82000000000005</c:v>
                </c:pt>
                <c:pt idx="878">
                  <c:v>569.80999999999995</c:v>
                </c:pt>
                <c:pt idx="879">
                  <c:v>569.79999999999995</c:v>
                </c:pt>
                <c:pt idx="880">
                  <c:v>569.79</c:v>
                </c:pt>
                <c:pt idx="881">
                  <c:v>569.78</c:v>
                </c:pt>
                <c:pt idx="882">
                  <c:v>569.76</c:v>
                </c:pt>
                <c:pt idx="883">
                  <c:v>569.75</c:v>
                </c:pt>
                <c:pt idx="884">
                  <c:v>569.74</c:v>
                </c:pt>
                <c:pt idx="885">
                  <c:v>569.73</c:v>
                </c:pt>
                <c:pt idx="886">
                  <c:v>569.72</c:v>
                </c:pt>
                <c:pt idx="887">
                  <c:v>569.72</c:v>
                </c:pt>
                <c:pt idx="888">
                  <c:v>569.71</c:v>
                </c:pt>
                <c:pt idx="889">
                  <c:v>569.70000000000005</c:v>
                </c:pt>
                <c:pt idx="890">
                  <c:v>569.69000000000005</c:v>
                </c:pt>
                <c:pt idx="891">
                  <c:v>569.67999999999995</c:v>
                </c:pt>
                <c:pt idx="892">
                  <c:v>569.66999999999996</c:v>
                </c:pt>
                <c:pt idx="893">
                  <c:v>569.66</c:v>
                </c:pt>
                <c:pt idx="894">
                  <c:v>569.65</c:v>
                </c:pt>
                <c:pt idx="895">
                  <c:v>569.64</c:v>
                </c:pt>
                <c:pt idx="896">
                  <c:v>569.63</c:v>
                </c:pt>
                <c:pt idx="897">
                  <c:v>569.62</c:v>
                </c:pt>
                <c:pt idx="898">
                  <c:v>569.61</c:v>
                </c:pt>
                <c:pt idx="899">
                  <c:v>569.6</c:v>
                </c:pt>
                <c:pt idx="900">
                  <c:v>569.59</c:v>
                </c:pt>
                <c:pt idx="901">
                  <c:v>569.58000000000004</c:v>
                </c:pt>
                <c:pt idx="902">
                  <c:v>569.57000000000005</c:v>
                </c:pt>
                <c:pt idx="903">
                  <c:v>569.55999999999995</c:v>
                </c:pt>
                <c:pt idx="904">
                  <c:v>569.54999999999995</c:v>
                </c:pt>
                <c:pt idx="905">
                  <c:v>569.54</c:v>
                </c:pt>
                <c:pt idx="906">
                  <c:v>569.53</c:v>
                </c:pt>
                <c:pt idx="907">
                  <c:v>569.52</c:v>
                </c:pt>
                <c:pt idx="908">
                  <c:v>569.51</c:v>
                </c:pt>
                <c:pt idx="909">
                  <c:v>569.5</c:v>
                </c:pt>
                <c:pt idx="910">
                  <c:v>569.49</c:v>
                </c:pt>
                <c:pt idx="911">
                  <c:v>569.48</c:v>
                </c:pt>
                <c:pt idx="912">
                  <c:v>569.47</c:v>
                </c:pt>
                <c:pt idx="913">
                  <c:v>569.46</c:v>
                </c:pt>
                <c:pt idx="914">
                  <c:v>569.45000000000005</c:v>
                </c:pt>
                <c:pt idx="915">
                  <c:v>569.44000000000005</c:v>
                </c:pt>
                <c:pt idx="916">
                  <c:v>569.42999999999995</c:v>
                </c:pt>
                <c:pt idx="917">
                  <c:v>569.41999999999996</c:v>
                </c:pt>
                <c:pt idx="918">
                  <c:v>569.41</c:v>
                </c:pt>
                <c:pt idx="919">
                  <c:v>569.4</c:v>
                </c:pt>
                <c:pt idx="920">
                  <c:v>569.39</c:v>
                </c:pt>
                <c:pt idx="921">
                  <c:v>569.38</c:v>
                </c:pt>
                <c:pt idx="922">
                  <c:v>569.37</c:v>
                </c:pt>
                <c:pt idx="923">
                  <c:v>569.36</c:v>
                </c:pt>
                <c:pt idx="924">
                  <c:v>569.35</c:v>
                </c:pt>
                <c:pt idx="925">
                  <c:v>569.34</c:v>
                </c:pt>
                <c:pt idx="926">
                  <c:v>569.33000000000004</c:v>
                </c:pt>
                <c:pt idx="927">
                  <c:v>569.32000000000005</c:v>
                </c:pt>
                <c:pt idx="928">
                  <c:v>569.30999999999995</c:v>
                </c:pt>
                <c:pt idx="929">
                  <c:v>569.30999999999995</c:v>
                </c:pt>
                <c:pt idx="930">
                  <c:v>569.29999999999995</c:v>
                </c:pt>
                <c:pt idx="931">
                  <c:v>569.29</c:v>
                </c:pt>
                <c:pt idx="932">
                  <c:v>569.28</c:v>
                </c:pt>
                <c:pt idx="933">
                  <c:v>569.27</c:v>
                </c:pt>
                <c:pt idx="934">
                  <c:v>569.26</c:v>
                </c:pt>
                <c:pt idx="935">
                  <c:v>569.25</c:v>
                </c:pt>
                <c:pt idx="936">
                  <c:v>569.24</c:v>
                </c:pt>
                <c:pt idx="937">
                  <c:v>569.23</c:v>
                </c:pt>
                <c:pt idx="938">
                  <c:v>569.22</c:v>
                </c:pt>
                <c:pt idx="939">
                  <c:v>569.21</c:v>
                </c:pt>
                <c:pt idx="940">
                  <c:v>569.20000000000005</c:v>
                </c:pt>
                <c:pt idx="941">
                  <c:v>569.19000000000005</c:v>
                </c:pt>
                <c:pt idx="942">
                  <c:v>569.17999999999995</c:v>
                </c:pt>
                <c:pt idx="943">
                  <c:v>569.17999999999995</c:v>
                </c:pt>
                <c:pt idx="944">
                  <c:v>569.16999999999996</c:v>
                </c:pt>
                <c:pt idx="945">
                  <c:v>569.16</c:v>
                </c:pt>
                <c:pt idx="946">
                  <c:v>569.15</c:v>
                </c:pt>
                <c:pt idx="947">
                  <c:v>569.14</c:v>
                </c:pt>
                <c:pt idx="948">
                  <c:v>569.13</c:v>
                </c:pt>
                <c:pt idx="949">
                  <c:v>569.12</c:v>
                </c:pt>
                <c:pt idx="950">
                  <c:v>569.11</c:v>
                </c:pt>
                <c:pt idx="951">
                  <c:v>569.11</c:v>
                </c:pt>
                <c:pt idx="952">
                  <c:v>569.1</c:v>
                </c:pt>
                <c:pt idx="953">
                  <c:v>569.09</c:v>
                </c:pt>
                <c:pt idx="954">
                  <c:v>569.08000000000004</c:v>
                </c:pt>
                <c:pt idx="955">
                  <c:v>569.07000000000005</c:v>
                </c:pt>
                <c:pt idx="956">
                  <c:v>569.07000000000005</c:v>
                </c:pt>
                <c:pt idx="957">
                  <c:v>569.05999999999995</c:v>
                </c:pt>
                <c:pt idx="958">
                  <c:v>569.04999999999995</c:v>
                </c:pt>
                <c:pt idx="959">
                  <c:v>569.04</c:v>
                </c:pt>
                <c:pt idx="960">
                  <c:v>569.04</c:v>
                </c:pt>
                <c:pt idx="961">
                  <c:v>569.03</c:v>
                </c:pt>
                <c:pt idx="962">
                  <c:v>569.02</c:v>
                </c:pt>
                <c:pt idx="963">
                  <c:v>569.02</c:v>
                </c:pt>
                <c:pt idx="964">
                  <c:v>569.01</c:v>
                </c:pt>
                <c:pt idx="965">
                  <c:v>569</c:v>
                </c:pt>
                <c:pt idx="966">
                  <c:v>569</c:v>
                </c:pt>
                <c:pt idx="967">
                  <c:v>568.99</c:v>
                </c:pt>
                <c:pt idx="968">
                  <c:v>568.98</c:v>
                </c:pt>
                <c:pt idx="969">
                  <c:v>568.98</c:v>
                </c:pt>
                <c:pt idx="970">
                  <c:v>568.97</c:v>
                </c:pt>
                <c:pt idx="971">
                  <c:v>568.96</c:v>
                </c:pt>
                <c:pt idx="972">
                  <c:v>568.96</c:v>
                </c:pt>
                <c:pt idx="973">
                  <c:v>568.95000000000005</c:v>
                </c:pt>
                <c:pt idx="974">
                  <c:v>568.94000000000005</c:v>
                </c:pt>
                <c:pt idx="975">
                  <c:v>568.92999999999995</c:v>
                </c:pt>
                <c:pt idx="976">
                  <c:v>568.92999999999995</c:v>
                </c:pt>
                <c:pt idx="977">
                  <c:v>568.91999999999996</c:v>
                </c:pt>
                <c:pt idx="978">
                  <c:v>568.91</c:v>
                </c:pt>
                <c:pt idx="979">
                  <c:v>568.91</c:v>
                </c:pt>
                <c:pt idx="980">
                  <c:v>568.9</c:v>
                </c:pt>
                <c:pt idx="981">
                  <c:v>568.89</c:v>
                </c:pt>
                <c:pt idx="982">
                  <c:v>568.89</c:v>
                </c:pt>
                <c:pt idx="983">
                  <c:v>568.88</c:v>
                </c:pt>
                <c:pt idx="984">
                  <c:v>568.87</c:v>
                </c:pt>
                <c:pt idx="985">
                  <c:v>568.87</c:v>
                </c:pt>
                <c:pt idx="986">
                  <c:v>568.86</c:v>
                </c:pt>
                <c:pt idx="987">
                  <c:v>568.85</c:v>
                </c:pt>
                <c:pt idx="988">
                  <c:v>568.85</c:v>
                </c:pt>
                <c:pt idx="989">
                  <c:v>568.84</c:v>
                </c:pt>
                <c:pt idx="990">
                  <c:v>568.84</c:v>
                </c:pt>
                <c:pt idx="991">
                  <c:v>568.83000000000004</c:v>
                </c:pt>
                <c:pt idx="992">
                  <c:v>568.82000000000005</c:v>
                </c:pt>
                <c:pt idx="993">
                  <c:v>568.82000000000005</c:v>
                </c:pt>
                <c:pt idx="994">
                  <c:v>568.80999999999995</c:v>
                </c:pt>
                <c:pt idx="995">
                  <c:v>568.80999999999995</c:v>
                </c:pt>
                <c:pt idx="996">
                  <c:v>568.79999999999995</c:v>
                </c:pt>
                <c:pt idx="997">
                  <c:v>568.79</c:v>
                </c:pt>
                <c:pt idx="998">
                  <c:v>568.79</c:v>
                </c:pt>
                <c:pt idx="999">
                  <c:v>568.78</c:v>
                </c:pt>
                <c:pt idx="1000">
                  <c:v>568.78</c:v>
                </c:pt>
                <c:pt idx="1001">
                  <c:v>568.77</c:v>
                </c:pt>
                <c:pt idx="1002">
                  <c:v>568.77</c:v>
                </c:pt>
                <c:pt idx="1003">
                  <c:v>568.76</c:v>
                </c:pt>
                <c:pt idx="1004">
                  <c:v>568.75</c:v>
                </c:pt>
                <c:pt idx="1005">
                  <c:v>568.75</c:v>
                </c:pt>
                <c:pt idx="1006">
                  <c:v>568.74</c:v>
                </c:pt>
                <c:pt idx="1007">
                  <c:v>568.74</c:v>
                </c:pt>
                <c:pt idx="1008">
                  <c:v>568.73</c:v>
                </c:pt>
                <c:pt idx="1009">
                  <c:v>568.72</c:v>
                </c:pt>
                <c:pt idx="1010">
                  <c:v>568.72</c:v>
                </c:pt>
                <c:pt idx="1011">
                  <c:v>568.71</c:v>
                </c:pt>
                <c:pt idx="1012">
                  <c:v>568.71</c:v>
                </c:pt>
                <c:pt idx="1013">
                  <c:v>568.70000000000005</c:v>
                </c:pt>
                <c:pt idx="1014">
                  <c:v>568.70000000000005</c:v>
                </c:pt>
                <c:pt idx="1015">
                  <c:v>568.69000000000005</c:v>
                </c:pt>
                <c:pt idx="1016">
                  <c:v>568.69000000000005</c:v>
                </c:pt>
                <c:pt idx="1017">
                  <c:v>568.67999999999995</c:v>
                </c:pt>
                <c:pt idx="1018">
                  <c:v>568.67999999999995</c:v>
                </c:pt>
                <c:pt idx="1019">
                  <c:v>568.66999999999996</c:v>
                </c:pt>
                <c:pt idx="1020">
                  <c:v>568.66999999999996</c:v>
                </c:pt>
                <c:pt idx="1021">
                  <c:v>568.66</c:v>
                </c:pt>
                <c:pt idx="1022">
                  <c:v>568.66</c:v>
                </c:pt>
                <c:pt idx="1023">
                  <c:v>568.65</c:v>
                </c:pt>
                <c:pt idx="1024">
                  <c:v>568.65</c:v>
                </c:pt>
                <c:pt idx="1025">
                  <c:v>568.64</c:v>
                </c:pt>
                <c:pt idx="1026">
                  <c:v>568.64</c:v>
                </c:pt>
                <c:pt idx="1027">
                  <c:v>568.63</c:v>
                </c:pt>
                <c:pt idx="1028">
                  <c:v>568.63</c:v>
                </c:pt>
                <c:pt idx="1029">
                  <c:v>568.62</c:v>
                </c:pt>
                <c:pt idx="1030">
                  <c:v>568.62</c:v>
                </c:pt>
                <c:pt idx="1031">
                  <c:v>568.62</c:v>
                </c:pt>
                <c:pt idx="1032">
                  <c:v>568.61</c:v>
                </c:pt>
                <c:pt idx="1033">
                  <c:v>568.61</c:v>
                </c:pt>
                <c:pt idx="1034">
                  <c:v>568.6</c:v>
                </c:pt>
                <c:pt idx="1035">
                  <c:v>568.6</c:v>
                </c:pt>
                <c:pt idx="1036">
                  <c:v>568.59</c:v>
                </c:pt>
                <c:pt idx="1037">
                  <c:v>568.59</c:v>
                </c:pt>
                <c:pt idx="1038">
                  <c:v>568.59</c:v>
                </c:pt>
                <c:pt idx="1039">
                  <c:v>568.58000000000004</c:v>
                </c:pt>
                <c:pt idx="1040">
                  <c:v>568.58000000000004</c:v>
                </c:pt>
                <c:pt idx="1041">
                  <c:v>568.57000000000005</c:v>
                </c:pt>
                <c:pt idx="1042">
                  <c:v>568.57000000000005</c:v>
                </c:pt>
                <c:pt idx="1043">
                  <c:v>568.55999999999995</c:v>
                </c:pt>
                <c:pt idx="1044">
                  <c:v>568.55999999999995</c:v>
                </c:pt>
                <c:pt idx="1045">
                  <c:v>568.55999999999995</c:v>
                </c:pt>
                <c:pt idx="1046">
                  <c:v>568.54999999999995</c:v>
                </c:pt>
                <c:pt idx="1047">
                  <c:v>568.54999999999995</c:v>
                </c:pt>
                <c:pt idx="1048">
                  <c:v>568.54</c:v>
                </c:pt>
                <c:pt idx="1049">
                  <c:v>568.54</c:v>
                </c:pt>
                <c:pt idx="1050">
                  <c:v>568.54</c:v>
                </c:pt>
                <c:pt idx="1051">
                  <c:v>568.53</c:v>
                </c:pt>
                <c:pt idx="1052">
                  <c:v>568.53</c:v>
                </c:pt>
                <c:pt idx="1053">
                  <c:v>568.52</c:v>
                </c:pt>
                <c:pt idx="1054">
                  <c:v>568.52</c:v>
                </c:pt>
                <c:pt idx="1055">
                  <c:v>568.52</c:v>
                </c:pt>
                <c:pt idx="1056">
                  <c:v>568.51</c:v>
                </c:pt>
                <c:pt idx="1057">
                  <c:v>568.51</c:v>
                </c:pt>
                <c:pt idx="1058">
                  <c:v>568.5</c:v>
                </c:pt>
                <c:pt idx="1059">
                  <c:v>568.5</c:v>
                </c:pt>
                <c:pt idx="1060">
                  <c:v>568.5</c:v>
                </c:pt>
                <c:pt idx="1061">
                  <c:v>568.49</c:v>
                </c:pt>
                <c:pt idx="1062">
                  <c:v>568.49</c:v>
                </c:pt>
                <c:pt idx="1063">
                  <c:v>568.48</c:v>
                </c:pt>
                <c:pt idx="1064">
                  <c:v>568.48</c:v>
                </c:pt>
                <c:pt idx="1065">
                  <c:v>568.48</c:v>
                </c:pt>
                <c:pt idx="1066">
                  <c:v>568.47</c:v>
                </c:pt>
                <c:pt idx="1067">
                  <c:v>568.47</c:v>
                </c:pt>
                <c:pt idx="1068">
                  <c:v>568.47</c:v>
                </c:pt>
                <c:pt idx="1069">
                  <c:v>568.46</c:v>
                </c:pt>
                <c:pt idx="1070">
                  <c:v>568.46</c:v>
                </c:pt>
                <c:pt idx="1071">
                  <c:v>568.45000000000005</c:v>
                </c:pt>
                <c:pt idx="1072">
                  <c:v>568.45000000000005</c:v>
                </c:pt>
                <c:pt idx="1073">
                  <c:v>568.45000000000005</c:v>
                </c:pt>
                <c:pt idx="1074">
                  <c:v>568.44000000000005</c:v>
                </c:pt>
                <c:pt idx="1075">
                  <c:v>568.44000000000005</c:v>
                </c:pt>
                <c:pt idx="1076">
                  <c:v>568.44000000000005</c:v>
                </c:pt>
                <c:pt idx="1077">
                  <c:v>568.42999999999995</c:v>
                </c:pt>
                <c:pt idx="1078">
                  <c:v>568.42999999999995</c:v>
                </c:pt>
                <c:pt idx="1079">
                  <c:v>568.42999999999995</c:v>
                </c:pt>
                <c:pt idx="1080">
                  <c:v>568.41999999999996</c:v>
                </c:pt>
                <c:pt idx="1081">
                  <c:v>568.41999999999996</c:v>
                </c:pt>
                <c:pt idx="1082">
                  <c:v>568.41999999999996</c:v>
                </c:pt>
                <c:pt idx="1083">
                  <c:v>568.41</c:v>
                </c:pt>
                <c:pt idx="1084">
                  <c:v>568.41</c:v>
                </c:pt>
                <c:pt idx="1085">
                  <c:v>568.41</c:v>
                </c:pt>
                <c:pt idx="1086">
                  <c:v>568.4</c:v>
                </c:pt>
                <c:pt idx="1087">
                  <c:v>568.4</c:v>
                </c:pt>
                <c:pt idx="1088">
                  <c:v>568.39</c:v>
                </c:pt>
                <c:pt idx="1089">
                  <c:v>568.39</c:v>
                </c:pt>
                <c:pt idx="1090">
                  <c:v>568.39</c:v>
                </c:pt>
                <c:pt idx="1091">
                  <c:v>568.38</c:v>
                </c:pt>
                <c:pt idx="1092">
                  <c:v>568.38</c:v>
                </c:pt>
                <c:pt idx="1093">
                  <c:v>568.38</c:v>
                </c:pt>
                <c:pt idx="1094">
                  <c:v>568.37</c:v>
                </c:pt>
                <c:pt idx="1095">
                  <c:v>568.37</c:v>
                </c:pt>
                <c:pt idx="1096">
                  <c:v>568.37</c:v>
                </c:pt>
                <c:pt idx="1097">
                  <c:v>568.36</c:v>
                </c:pt>
                <c:pt idx="1098">
                  <c:v>568.36</c:v>
                </c:pt>
                <c:pt idx="1099">
                  <c:v>568.36</c:v>
                </c:pt>
                <c:pt idx="1100">
                  <c:v>568.35</c:v>
                </c:pt>
                <c:pt idx="1101">
                  <c:v>568.35</c:v>
                </c:pt>
                <c:pt idx="1102">
                  <c:v>568.35</c:v>
                </c:pt>
                <c:pt idx="1103">
                  <c:v>568.34</c:v>
                </c:pt>
                <c:pt idx="1104">
                  <c:v>568.34</c:v>
                </c:pt>
                <c:pt idx="1105">
                  <c:v>568.34</c:v>
                </c:pt>
                <c:pt idx="1106">
                  <c:v>568.33000000000004</c:v>
                </c:pt>
                <c:pt idx="1107">
                  <c:v>568.33000000000004</c:v>
                </c:pt>
                <c:pt idx="1108">
                  <c:v>568.33000000000004</c:v>
                </c:pt>
                <c:pt idx="1109">
                  <c:v>568.32000000000005</c:v>
                </c:pt>
                <c:pt idx="1110">
                  <c:v>568.32000000000005</c:v>
                </c:pt>
                <c:pt idx="1111">
                  <c:v>568.30999999999995</c:v>
                </c:pt>
                <c:pt idx="1112">
                  <c:v>568.30999999999995</c:v>
                </c:pt>
                <c:pt idx="1113">
                  <c:v>568.30999999999995</c:v>
                </c:pt>
                <c:pt idx="1114">
                  <c:v>568.29999999999995</c:v>
                </c:pt>
                <c:pt idx="1115">
                  <c:v>568.29999999999995</c:v>
                </c:pt>
                <c:pt idx="1116">
                  <c:v>568.29999999999995</c:v>
                </c:pt>
                <c:pt idx="1117">
                  <c:v>568.29</c:v>
                </c:pt>
                <c:pt idx="1118">
                  <c:v>568.29</c:v>
                </c:pt>
                <c:pt idx="1119">
                  <c:v>568.29</c:v>
                </c:pt>
                <c:pt idx="1120">
                  <c:v>568.28</c:v>
                </c:pt>
                <c:pt idx="1121">
                  <c:v>568.28</c:v>
                </c:pt>
                <c:pt idx="1122">
                  <c:v>568.28</c:v>
                </c:pt>
                <c:pt idx="1123">
                  <c:v>568.27</c:v>
                </c:pt>
                <c:pt idx="1124">
                  <c:v>568.27</c:v>
                </c:pt>
                <c:pt idx="1125">
                  <c:v>568.27</c:v>
                </c:pt>
                <c:pt idx="1126">
                  <c:v>568.27</c:v>
                </c:pt>
                <c:pt idx="1127">
                  <c:v>568.26</c:v>
                </c:pt>
                <c:pt idx="1128">
                  <c:v>568.26</c:v>
                </c:pt>
                <c:pt idx="1129">
                  <c:v>568.26</c:v>
                </c:pt>
                <c:pt idx="1130">
                  <c:v>568.25</c:v>
                </c:pt>
                <c:pt idx="1131">
                  <c:v>568.25</c:v>
                </c:pt>
                <c:pt idx="1132">
                  <c:v>568.25</c:v>
                </c:pt>
                <c:pt idx="1133">
                  <c:v>568.24</c:v>
                </c:pt>
                <c:pt idx="1134">
                  <c:v>568.24</c:v>
                </c:pt>
                <c:pt idx="1135">
                  <c:v>568.24</c:v>
                </c:pt>
                <c:pt idx="1136">
                  <c:v>568.23</c:v>
                </c:pt>
                <c:pt idx="1137">
                  <c:v>568.23</c:v>
                </c:pt>
                <c:pt idx="1138">
                  <c:v>568.23</c:v>
                </c:pt>
                <c:pt idx="1139">
                  <c:v>568.22</c:v>
                </c:pt>
                <c:pt idx="1140">
                  <c:v>568.22</c:v>
                </c:pt>
                <c:pt idx="1141">
                  <c:v>568.22</c:v>
                </c:pt>
                <c:pt idx="1142">
                  <c:v>568.22</c:v>
                </c:pt>
                <c:pt idx="1143">
                  <c:v>568.21</c:v>
                </c:pt>
                <c:pt idx="1144">
                  <c:v>568.21</c:v>
                </c:pt>
                <c:pt idx="1145">
                  <c:v>568.21</c:v>
                </c:pt>
                <c:pt idx="1146">
                  <c:v>568.20000000000005</c:v>
                </c:pt>
                <c:pt idx="1147">
                  <c:v>568.20000000000005</c:v>
                </c:pt>
                <c:pt idx="1148">
                  <c:v>568.20000000000005</c:v>
                </c:pt>
                <c:pt idx="1149">
                  <c:v>568.19000000000005</c:v>
                </c:pt>
                <c:pt idx="1150">
                  <c:v>568.19000000000005</c:v>
                </c:pt>
                <c:pt idx="1151">
                  <c:v>568.19000000000005</c:v>
                </c:pt>
                <c:pt idx="1152">
                  <c:v>568.19000000000005</c:v>
                </c:pt>
                <c:pt idx="1153">
                  <c:v>568.17999999999995</c:v>
                </c:pt>
                <c:pt idx="1154">
                  <c:v>568.17999999999995</c:v>
                </c:pt>
                <c:pt idx="1155">
                  <c:v>568.17999999999995</c:v>
                </c:pt>
                <c:pt idx="1156">
                  <c:v>568.16999999999996</c:v>
                </c:pt>
                <c:pt idx="1157">
                  <c:v>568.16999999999996</c:v>
                </c:pt>
                <c:pt idx="1158">
                  <c:v>568.16999999999996</c:v>
                </c:pt>
                <c:pt idx="1159">
                  <c:v>568.16999999999996</c:v>
                </c:pt>
                <c:pt idx="1160">
                  <c:v>568.16</c:v>
                </c:pt>
                <c:pt idx="1161">
                  <c:v>568.16</c:v>
                </c:pt>
                <c:pt idx="1162">
                  <c:v>568.16</c:v>
                </c:pt>
                <c:pt idx="1163">
                  <c:v>568.16</c:v>
                </c:pt>
                <c:pt idx="1164">
                  <c:v>568.15</c:v>
                </c:pt>
                <c:pt idx="1165">
                  <c:v>568.15</c:v>
                </c:pt>
                <c:pt idx="1166">
                  <c:v>568.15</c:v>
                </c:pt>
                <c:pt idx="1167">
                  <c:v>568.15</c:v>
                </c:pt>
                <c:pt idx="1168">
                  <c:v>568.14</c:v>
                </c:pt>
                <c:pt idx="1169">
                  <c:v>568.14</c:v>
                </c:pt>
                <c:pt idx="1170">
                  <c:v>568.14</c:v>
                </c:pt>
                <c:pt idx="1171">
                  <c:v>568.13</c:v>
                </c:pt>
                <c:pt idx="1172">
                  <c:v>568.13</c:v>
                </c:pt>
                <c:pt idx="1173">
                  <c:v>568.13</c:v>
                </c:pt>
                <c:pt idx="1174">
                  <c:v>568.13</c:v>
                </c:pt>
                <c:pt idx="1175">
                  <c:v>568.12</c:v>
                </c:pt>
                <c:pt idx="1176">
                  <c:v>568.12</c:v>
                </c:pt>
                <c:pt idx="1177">
                  <c:v>568.12</c:v>
                </c:pt>
                <c:pt idx="1178">
                  <c:v>568.12</c:v>
                </c:pt>
                <c:pt idx="1179">
                  <c:v>568.11</c:v>
                </c:pt>
                <c:pt idx="1180">
                  <c:v>568.11</c:v>
                </c:pt>
                <c:pt idx="1181">
                  <c:v>568.11</c:v>
                </c:pt>
                <c:pt idx="1182">
                  <c:v>568.11</c:v>
                </c:pt>
                <c:pt idx="1183">
                  <c:v>568.1</c:v>
                </c:pt>
                <c:pt idx="1184">
                  <c:v>568.1</c:v>
                </c:pt>
                <c:pt idx="1185">
                  <c:v>568.1</c:v>
                </c:pt>
                <c:pt idx="1186">
                  <c:v>568.1</c:v>
                </c:pt>
                <c:pt idx="1187">
                  <c:v>568.09</c:v>
                </c:pt>
                <c:pt idx="1188">
                  <c:v>568.09</c:v>
                </c:pt>
                <c:pt idx="1189">
                  <c:v>568.09</c:v>
                </c:pt>
                <c:pt idx="1190">
                  <c:v>568.09</c:v>
                </c:pt>
                <c:pt idx="1191">
                  <c:v>568.08000000000004</c:v>
                </c:pt>
                <c:pt idx="1192">
                  <c:v>568.08000000000004</c:v>
                </c:pt>
                <c:pt idx="1193">
                  <c:v>568.08000000000004</c:v>
                </c:pt>
                <c:pt idx="1194">
                  <c:v>568.08000000000004</c:v>
                </c:pt>
                <c:pt idx="1195">
                  <c:v>568.08000000000004</c:v>
                </c:pt>
                <c:pt idx="1196">
                  <c:v>568.07000000000005</c:v>
                </c:pt>
                <c:pt idx="1197">
                  <c:v>568.07000000000005</c:v>
                </c:pt>
                <c:pt idx="1198">
                  <c:v>568.07000000000005</c:v>
                </c:pt>
                <c:pt idx="1199">
                  <c:v>568.07000000000005</c:v>
                </c:pt>
                <c:pt idx="1200">
                  <c:v>568.05999999999995</c:v>
                </c:pt>
                <c:pt idx="1201">
                  <c:v>568.05999999999995</c:v>
                </c:pt>
                <c:pt idx="1202">
                  <c:v>568.05999999999995</c:v>
                </c:pt>
                <c:pt idx="1203">
                  <c:v>568.05999999999995</c:v>
                </c:pt>
                <c:pt idx="1204">
                  <c:v>568.04999999999995</c:v>
                </c:pt>
                <c:pt idx="1205">
                  <c:v>568.04999999999995</c:v>
                </c:pt>
                <c:pt idx="1206">
                  <c:v>568.04999999999995</c:v>
                </c:pt>
                <c:pt idx="1207">
                  <c:v>568.04999999999995</c:v>
                </c:pt>
                <c:pt idx="1208">
                  <c:v>568.04999999999995</c:v>
                </c:pt>
                <c:pt idx="1209">
                  <c:v>568.04</c:v>
                </c:pt>
                <c:pt idx="1210">
                  <c:v>568.04</c:v>
                </c:pt>
                <c:pt idx="1211">
                  <c:v>568.04</c:v>
                </c:pt>
                <c:pt idx="1212">
                  <c:v>568.04</c:v>
                </c:pt>
                <c:pt idx="1213">
                  <c:v>568.03</c:v>
                </c:pt>
                <c:pt idx="1214">
                  <c:v>568.03</c:v>
                </c:pt>
                <c:pt idx="1215">
                  <c:v>568.03</c:v>
                </c:pt>
                <c:pt idx="1216">
                  <c:v>568.03</c:v>
                </c:pt>
                <c:pt idx="1217">
                  <c:v>568.03</c:v>
                </c:pt>
                <c:pt idx="1218">
                  <c:v>568.02</c:v>
                </c:pt>
                <c:pt idx="1219">
                  <c:v>568.02</c:v>
                </c:pt>
                <c:pt idx="1220">
                  <c:v>568.02</c:v>
                </c:pt>
                <c:pt idx="1221">
                  <c:v>568.02</c:v>
                </c:pt>
                <c:pt idx="1222">
                  <c:v>568.02</c:v>
                </c:pt>
                <c:pt idx="1223">
                  <c:v>568.01</c:v>
                </c:pt>
                <c:pt idx="1224">
                  <c:v>568.01</c:v>
                </c:pt>
                <c:pt idx="1225">
                  <c:v>568.01</c:v>
                </c:pt>
                <c:pt idx="1226">
                  <c:v>568.01</c:v>
                </c:pt>
                <c:pt idx="1227">
                  <c:v>568.01</c:v>
                </c:pt>
                <c:pt idx="1228">
                  <c:v>568</c:v>
                </c:pt>
                <c:pt idx="1229">
                  <c:v>568</c:v>
                </c:pt>
                <c:pt idx="1230">
                  <c:v>568</c:v>
                </c:pt>
                <c:pt idx="1231">
                  <c:v>568</c:v>
                </c:pt>
                <c:pt idx="1232">
                  <c:v>567.99</c:v>
                </c:pt>
                <c:pt idx="1233">
                  <c:v>567.99</c:v>
                </c:pt>
                <c:pt idx="1234">
                  <c:v>567.99</c:v>
                </c:pt>
                <c:pt idx="1235">
                  <c:v>567.99</c:v>
                </c:pt>
                <c:pt idx="1236">
                  <c:v>567.99</c:v>
                </c:pt>
                <c:pt idx="1237">
                  <c:v>567.98</c:v>
                </c:pt>
                <c:pt idx="1238">
                  <c:v>567.98</c:v>
                </c:pt>
                <c:pt idx="1239">
                  <c:v>567.98</c:v>
                </c:pt>
                <c:pt idx="1240">
                  <c:v>567.98</c:v>
                </c:pt>
                <c:pt idx="1241">
                  <c:v>567.98</c:v>
                </c:pt>
                <c:pt idx="1242">
                  <c:v>567.98</c:v>
                </c:pt>
                <c:pt idx="1243">
                  <c:v>567.97</c:v>
                </c:pt>
                <c:pt idx="1244">
                  <c:v>567.97</c:v>
                </c:pt>
                <c:pt idx="1245">
                  <c:v>567.97</c:v>
                </c:pt>
                <c:pt idx="1246">
                  <c:v>567.97</c:v>
                </c:pt>
                <c:pt idx="1247">
                  <c:v>567.97</c:v>
                </c:pt>
                <c:pt idx="1248">
                  <c:v>567.96</c:v>
                </c:pt>
                <c:pt idx="1249">
                  <c:v>567.96</c:v>
                </c:pt>
                <c:pt idx="1250">
                  <c:v>567.96</c:v>
                </c:pt>
                <c:pt idx="1251">
                  <c:v>567.96</c:v>
                </c:pt>
                <c:pt idx="1252">
                  <c:v>567.96</c:v>
                </c:pt>
                <c:pt idx="1253">
                  <c:v>567.96</c:v>
                </c:pt>
                <c:pt idx="1254">
                  <c:v>567.95000000000005</c:v>
                </c:pt>
                <c:pt idx="1255">
                  <c:v>567.95000000000005</c:v>
                </c:pt>
                <c:pt idx="1256">
                  <c:v>567.95000000000005</c:v>
                </c:pt>
                <c:pt idx="1257">
                  <c:v>567.95000000000005</c:v>
                </c:pt>
                <c:pt idx="1258">
                  <c:v>567.95000000000005</c:v>
                </c:pt>
                <c:pt idx="1259">
                  <c:v>567.95000000000005</c:v>
                </c:pt>
                <c:pt idx="1260">
                  <c:v>567.94000000000005</c:v>
                </c:pt>
                <c:pt idx="1261">
                  <c:v>567.94000000000005</c:v>
                </c:pt>
                <c:pt idx="1262">
                  <c:v>567.94000000000005</c:v>
                </c:pt>
                <c:pt idx="1263">
                  <c:v>567.94000000000005</c:v>
                </c:pt>
                <c:pt idx="1264">
                  <c:v>567.94000000000005</c:v>
                </c:pt>
                <c:pt idx="1265">
                  <c:v>567.94000000000005</c:v>
                </c:pt>
                <c:pt idx="1266">
                  <c:v>567.92999999999995</c:v>
                </c:pt>
                <c:pt idx="1267">
                  <c:v>567.92999999999995</c:v>
                </c:pt>
                <c:pt idx="1268">
                  <c:v>567.92999999999995</c:v>
                </c:pt>
                <c:pt idx="1269">
                  <c:v>567.92999999999995</c:v>
                </c:pt>
                <c:pt idx="1270">
                  <c:v>567.92999999999995</c:v>
                </c:pt>
                <c:pt idx="1271">
                  <c:v>567.92999999999995</c:v>
                </c:pt>
                <c:pt idx="1272">
                  <c:v>567.91999999999996</c:v>
                </c:pt>
                <c:pt idx="1273">
                  <c:v>567.91999999999996</c:v>
                </c:pt>
                <c:pt idx="1274">
                  <c:v>567.91999999999996</c:v>
                </c:pt>
                <c:pt idx="1275">
                  <c:v>567.91999999999996</c:v>
                </c:pt>
                <c:pt idx="1276">
                  <c:v>567.91999999999996</c:v>
                </c:pt>
                <c:pt idx="1277">
                  <c:v>567.91999999999996</c:v>
                </c:pt>
                <c:pt idx="1278">
                  <c:v>567.91</c:v>
                </c:pt>
                <c:pt idx="1279">
                  <c:v>567.91</c:v>
                </c:pt>
                <c:pt idx="1280">
                  <c:v>567.91</c:v>
                </c:pt>
                <c:pt idx="1281">
                  <c:v>567.91</c:v>
                </c:pt>
                <c:pt idx="1282">
                  <c:v>567.91</c:v>
                </c:pt>
                <c:pt idx="1283">
                  <c:v>567.91</c:v>
                </c:pt>
                <c:pt idx="1284">
                  <c:v>567.91</c:v>
                </c:pt>
                <c:pt idx="1285">
                  <c:v>567.9</c:v>
                </c:pt>
                <c:pt idx="1286">
                  <c:v>567.9</c:v>
                </c:pt>
                <c:pt idx="1287">
                  <c:v>567.9</c:v>
                </c:pt>
                <c:pt idx="1288">
                  <c:v>567.9</c:v>
                </c:pt>
                <c:pt idx="1289">
                  <c:v>567.9</c:v>
                </c:pt>
                <c:pt idx="1290">
                  <c:v>567.9</c:v>
                </c:pt>
                <c:pt idx="1291">
                  <c:v>567.89</c:v>
                </c:pt>
                <c:pt idx="1292">
                  <c:v>567.89</c:v>
                </c:pt>
                <c:pt idx="1293">
                  <c:v>567.89</c:v>
                </c:pt>
                <c:pt idx="1294">
                  <c:v>567.89</c:v>
                </c:pt>
                <c:pt idx="1295">
                  <c:v>567.89</c:v>
                </c:pt>
                <c:pt idx="1296">
                  <c:v>567.89</c:v>
                </c:pt>
                <c:pt idx="1297">
                  <c:v>567.89</c:v>
                </c:pt>
                <c:pt idx="1298">
                  <c:v>567.88</c:v>
                </c:pt>
                <c:pt idx="1299">
                  <c:v>567.88</c:v>
                </c:pt>
                <c:pt idx="1300">
                  <c:v>567.88</c:v>
                </c:pt>
                <c:pt idx="1301">
                  <c:v>567.88</c:v>
                </c:pt>
                <c:pt idx="1302">
                  <c:v>567.88</c:v>
                </c:pt>
                <c:pt idx="1303">
                  <c:v>567.88</c:v>
                </c:pt>
                <c:pt idx="1304">
                  <c:v>567.88</c:v>
                </c:pt>
                <c:pt idx="1305">
                  <c:v>567.87</c:v>
                </c:pt>
                <c:pt idx="1306">
                  <c:v>567.87</c:v>
                </c:pt>
                <c:pt idx="1307">
                  <c:v>567.87</c:v>
                </c:pt>
                <c:pt idx="1308">
                  <c:v>567.87</c:v>
                </c:pt>
                <c:pt idx="1309">
                  <c:v>567.87</c:v>
                </c:pt>
                <c:pt idx="1310">
                  <c:v>567.87</c:v>
                </c:pt>
                <c:pt idx="1311">
                  <c:v>567.87</c:v>
                </c:pt>
                <c:pt idx="1312">
                  <c:v>567.87</c:v>
                </c:pt>
                <c:pt idx="1313">
                  <c:v>567.86</c:v>
                </c:pt>
                <c:pt idx="1314">
                  <c:v>567.86</c:v>
                </c:pt>
                <c:pt idx="1315">
                  <c:v>567.86</c:v>
                </c:pt>
                <c:pt idx="1316">
                  <c:v>567.86</c:v>
                </c:pt>
                <c:pt idx="1317">
                  <c:v>567.86</c:v>
                </c:pt>
                <c:pt idx="1318">
                  <c:v>567.86</c:v>
                </c:pt>
                <c:pt idx="1319">
                  <c:v>567.86</c:v>
                </c:pt>
                <c:pt idx="1320">
                  <c:v>567.86</c:v>
                </c:pt>
                <c:pt idx="1321">
                  <c:v>567.85</c:v>
                </c:pt>
                <c:pt idx="1322">
                  <c:v>567.85</c:v>
                </c:pt>
                <c:pt idx="1323">
                  <c:v>567.85</c:v>
                </c:pt>
                <c:pt idx="1324">
                  <c:v>567.85</c:v>
                </c:pt>
                <c:pt idx="1325">
                  <c:v>567.85</c:v>
                </c:pt>
                <c:pt idx="1326">
                  <c:v>567.85</c:v>
                </c:pt>
                <c:pt idx="1327">
                  <c:v>567.85</c:v>
                </c:pt>
                <c:pt idx="1328">
                  <c:v>567.85</c:v>
                </c:pt>
                <c:pt idx="1329">
                  <c:v>567.84</c:v>
                </c:pt>
                <c:pt idx="1330">
                  <c:v>567.84</c:v>
                </c:pt>
                <c:pt idx="1331">
                  <c:v>567.84</c:v>
                </c:pt>
                <c:pt idx="1332">
                  <c:v>567.84</c:v>
                </c:pt>
                <c:pt idx="1333">
                  <c:v>567.84</c:v>
                </c:pt>
                <c:pt idx="1334">
                  <c:v>567.84</c:v>
                </c:pt>
                <c:pt idx="1335">
                  <c:v>567.84</c:v>
                </c:pt>
                <c:pt idx="1336">
                  <c:v>567.84</c:v>
                </c:pt>
                <c:pt idx="1337">
                  <c:v>567.84</c:v>
                </c:pt>
                <c:pt idx="1338">
                  <c:v>567.83000000000004</c:v>
                </c:pt>
                <c:pt idx="1339">
                  <c:v>567.83000000000004</c:v>
                </c:pt>
                <c:pt idx="1340">
                  <c:v>567.83000000000004</c:v>
                </c:pt>
                <c:pt idx="1341">
                  <c:v>567.83000000000004</c:v>
                </c:pt>
                <c:pt idx="1342">
                  <c:v>567.83000000000004</c:v>
                </c:pt>
                <c:pt idx="1343">
                  <c:v>567.83000000000004</c:v>
                </c:pt>
                <c:pt idx="1344">
                  <c:v>567.83000000000004</c:v>
                </c:pt>
                <c:pt idx="1345">
                  <c:v>567.83000000000004</c:v>
                </c:pt>
                <c:pt idx="1346">
                  <c:v>567.83000000000004</c:v>
                </c:pt>
                <c:pt idx="1347">
                  <c:v>567.83000000000004</c:v>
                </c:pt>
                <c:pt idx="1348">
                  <c:v>567.82000000000005</c:v>
                </c:pt>
                <c:pt idx="1349">
                  <c:v>567.82000000000005</c:v>
                </c:pt>
                <c:pt idx="1350">
                  <c:v>567.82000000000005</c:v>
                </c:pt>
                <c:pt idx="1351">
                  <c:v>567.82000000000005</c:v>
                </c:pt>
                <c:pt idx="1352">
                  <c:v>567.82000000000005</c:v>
                </c:pt>
                <c:pt idx="1353">
                  <c:v>567.82000000000005</c:v>
                </c:pt>
                <c:pt idx="1354">
                  <c:v>567.82000000000005</c:v>
                </c:pt>
                <c:pt idx="1355">
                  <c:v>567.82000000000005</c:v>
                </c:pt>
                <c:pt idx="1356">
                  <c:v>567.80999999999995</c:v>
                </c:pt>
                <c:pt idx="1357">
                  <c:v>567.80999999999995</c:v>
                </c:pt>
                <c:pt idx="1358">
                  <c:v>567.80999999999995</c:v>
                </c:pt>
                <c:pt idx="1359">
                  <c:v>567.80999999999995</c:v>
                </c:pt>
                <c:pt idx="1360">
                  <c:v>567.80999999999995</c:v>
                </c:pt>
                <c:pt idx="1361">
                  <c:v>567.80999999999995</c:v>
                </c:pt>
                <c:pt idx="1362">
                  <c:v>567.80999999999995</c:v>
                </c:pt>
                <c:pt idx="1363">
                  <c:v>567.80999999999995</c:v>
                </c:pt>
                <c:pt idx="1364">
                  <c:v>567.80999999999995</c:v>
                </c:pt>
                <c:pt idx="1365">
                  <c:v>567.79999999999995</c:v>
                </c:pt>
                <c:pt idx="1366">
                  <c:v>567.79999999999995</c:v>
                </c:pt>
                <c:pt idx="1367">
                  <c:v>567.79999999999995</c:v>
                </c:pt>
                <c:pt idx="1368">
                  <c:v>567.79999999999995</c:v>
                </c:pt>
                <c:pt idx="1369">
                  <c:v>567.79999999999995</c:v>
                </c:pt>
                <c:pt idx="1370">
                  <c:v>567.79999999999995</c:v>
                </c:pt>
                <c:pt idx="1371">
                  <c:v>567.79999999999995</c:v>
                </c:pt>
                <c:pt idx="1372">
                  <c:v>567.79999999999995</c:v>
                </c:pt>
                <c:pt idx="1373">
                  <c:v>567.79999999999995</c:v>
                </c:pt>
                <c:pt idx="1374">
                  <c:v>567.79</c:v>
                </c:pt>
                <c:pt idx="1375">
                  <c:v>567.79</c:v>
                </c:pt>
                <c:pt idx="1376">
                  <c:v>567.79</c:v>
                </c:pt>
                <c:pt idx="1377">
                  <c:v>567.79</c:v>
                </c:pt>
                <c:pt idx="1378">
                  <c:v>567.79</c:v>
                </c:pt>
                <c:pt idx="1379">
                  <c:v>567.79</c:v>
                </c:pt>
                <c:pt idx="1380">
                  <c:v>567.79</c:v>
                </c:pt>
                <c:pt idx="1381">
                  <c:v>567.79</c:v>
                </c:pt>
                <c:pt idx="1382">
                  <c:v>567.79</c:v>
                </c:pt>
                <c:pt idx="1383">
                  <c:v>567.78</c:v>
                </c:pt>
                <c:pt idx="1384">
                  <c:v>567.78</c:v>
                </c:pt>
                <c:pt idx="1385">
                  <c:v>567.78</c:v>
                </c:pt>
                <c:pt idx="1386">
                  <c:v>567.78</c:v>
                </c:pt>
                <c:pt idx="1387">
                  <c:v>567.78</c:v>
                </c:pt>
                <c:pt idx="1388">
                  <c:v>567.78</c:v>
                </c:pt>
                <c:pt idx="1389">
                  <c:v>567.78</c:v>
                </c:pt>
                <c:pt idx="1390">
                  <c:v>567.78</c:v>
                </c:pt>
                <c:pt idx="1391">
                  <c:v>567.78</c:v>
                </c:pt>
                <c:pt idx="1392">
                  <c:v>567.78</c:v>
                </c:pt>
                <c:pt idx="1393">
                  <c:v>567.77</c:v>
                </c:pt>
                <c:pt idx="1394">
                  <c:v>567.77</c:v>
                </c:pt>
                <c:pt idx="1395">
                  <c:v>567.77</c:v>
                </c:pt>
                <c:pt idx="1396">
                  <c:v>567.77</c:v>
                </c:pt>
                <c:pt idx="1397">
                  <c:v>567.77</c:v>
                </c:pt>
                <c:pt idx="1398">
                  <c:v>567.77</c:v>
                </c:pt>
                <c:pt idx="1399">
                  <c:v>567.77</c:v>
                </c:pt>
                <c:pt idx="1400">
                  <c:v>567.77</c:v>
                </c:pt>
                <c:pt idx="1401">
                  <c:v>567.77</c:v>
                </c:pt>
                <c:pt idx="1402">
                  <c:v>567.77</c:v>
                </c:pt>
                <c:pt idx="1403">
                  <c:v>567.76</c:v>
                </c:pt>
                <c:pt idx="1404">
                  <c:v>567.76</c:v>
                </c:pt>
                <c:pt idx="1405">
                  <c:v>567.76</c:v>
                </c:pt>
                <c:pt idx="1406">
                  <c:v>567.76</c:v>
                </c:pt>
                <c:pt idx="1407">
                  <c:v>567.76</c:v>
                </c:pt>
                <c:pt idx="1408">
                  <c:v>567.76</c:v>
                </c:pt>
                <c:pt idx="1409">
                  <c:v>567.76</c:v>
                </c:pt>
                <c:pt idx="1410">
                  <c:v>567.76</c:v>
                </c:pt>
                <c:pt idx="1411">
                  <c:v>567.76</c:v>
                </c:pt>
                <c:pt idx="1412">
                  <c:v>567.76</c:v>
                </c:pt>
                <c:pt idx="1413">
                  <c:v>567.75</c:v>
                </c:pt>
                <c:pt idx="1414">
                  <c:v>567.75</c:v>
                </c:pt>
                <c:pt idx="1415">
                  <c:v>567.75</c:v>
                </c:pt>
                <c:pt idx="1416">
                  <c:v>567.75</c:v>
                </c:pt>
                <c:pt idx="1417">
                  <c:v>567.75</c:v>
                </c:pt>
                <c:pt idx="1418">
                  <c:v>567.75</c:v>
                </c:pt>
                <c:pt idx="1419">
                  <c:v>567.75</c:v>
                </c:pt>
                <c:pt idx="1420">
                  <c:v>567.75</c:v>
                </c:pt>
                <c:pt idx="1421">
                  <c:v>567.75</c:v>
                </c:pt>
                <c:pt idx="1422">
                  <c:v>567.75</c:v>
                </c:pt>
                <c:pt idx="1423">
                  <c:v>567.74</c:v>
                </c:pt>
                <c:pt idx="1424">
                  <c:v>567.74</c:v>
                </c:pt>
                <c:pt idx="1425">
                  <c:v>567.74</c:v>
                </c:pt>
                <c:pt idx="1426">
                  <c:v>567.74</c:v>
                </c:pt>
                <c:pt idx="1427">
                  <c:v>567.74</c:v>
                </c:pt>
                <c:pt idx="1428">
                  <c:v>567.74</c:v>
                </c:pt>
                <c:pt idx="1429">
                  <c:v>567.74</c:v>
                </c:pt>
                <c:pt idx="1430">
                  <c:v>567.74</c:v>
                </c:pt>
                <c:pt idx="1431">
                  <c:v>567.74</c:v>
                </c:pt>
                <c:pt idx="1432">
                  <c:v>567.74</c:v>
                </c:pt>
                <c:pt idx="1433">
                  <c:v>567.74</c:v>
                </c:pt>
                <c:pt idx="1434">
                  <c:v>567.73</c:v>
                </c:pt>
                <c:pt idx="1435">
                  <c:v>567.73</c:v>
                </c:pt>
                <c:pt idx="1436">
                  <c:v>567.73</c:v>
                </c:pt>
                <c:pt idx="1437">
                  <c:v>567.73</c:v>
                </c:pt>
                <c:pt idx="1438">
                  <c:v>567.73</c:v>
                </c:pt>
                <c:pt idx="1439">
                  <c:v>567.73</c:v>
                </c:pt>
                <c:pt idx="1440">
                  <c:v>567.73</c:v>
                </c:pt>
                <c:pt idx="1441">
                  <c:v>567.73</c:v>
                </c:pt>
                <c:pt idx="1442">
                  <c:v>567.73</c:v>
                </c:pt>
                <c:pt idx="1443">
                  <c:v>567.73</c:v>
                </c:pt>
                <c:pt idx="1444">
                  <c:v>567.73</c:v>
                </c:pt>
                <c:pt idx="1445">
                  <c:v>567.72</c:v>
                </c:pt>
                <c:pt idx="1446">
                  <c:v>567.72</c:v>
                </c:pt>
                <c:pt idx="1447">
                  <c:v>567.72</c:v>
                </c:pt>
                <c:pt idx="1448">
                  <c:v>567.72</c:v>
                </c:pt>
                <c:pt idx="1449">
                  <c:v>567.72</c:v>
                </c:pt>
                <c:pt idx="1450">
                  <c:v>567.72</c:v>
                </c:pt>
                <c:pt idx="1451">
                  <c:v>567.72</c:v>
                </c:pt>
                <c:pt idx="1452">
                  <c:v>567.72</c:v>
                </c:pt>
                <c:pt idx="1453">
                  <c:v>567.71</c:v>
                </c:pt>
                <c:pt idx="1454">
                  <c:v>567.71</c:v>
                </c:pt>
                <c:pt idx="1455">
                  <c:v>567.71</c:v>
                </c:pt>
                <c:pt idx="1456">
                  <c:v>567.71</c:v>
                </c:pt>
                <c:pt idx="1457">
                  <c:v>567.71</c:v>
                </c:pt>
                <c:pt idx="1458">
                  <c:v>567.71</c:v>
                </c:pt>
                <c:pt idx="1459">
                  <c:v>567.71</c:v>
                </c:pt>
                <c:pt idx="1460">
                  <c:v>567.70000000000005</c:v>
                </c:pt>
                <c:pt idx="1461">
                  <c:v>567.70000000000005</c:v>
                </c:pt>
                <c:pt idx="1462">
                  <c:v>567.70000000000005</c:v>
                </c:pt>
                <c:pt idx="1463">
                  <c:v>567.70000000000005</c:v>
                </c:pt>
                <c:pt idx="1464">
                  <c:v>567.70000000000005</c:v>
                </c:pt>
                <c:pt idx="1465">
                  <c:v>567.70000000000005</c:v>
                </c:pt>
                <c:pt idx="1466">
                  <c:v>567.70000000000005</c:v>
                </c:pt>
                <c:pt idx="1467">
                  <c:v>567.70000000000005</c:v>
                </c:pt>
                <c:pt idx="1468">
                  <c:v>567.69000000000005</c:v>
                </c:pt>
                <c:pt idx="1469">
                  <c:v>567.69000000000005</c:v>
                </c:pt>
                <c:pt idx="1470">
                  <c:v>567.69000000000005</c:v>
                </c:pt>
                <c:pt idx="1471">
                  <c:v>567.69000000000005</c:v>
                </c:pt>
                <c:pt idx="1472">
                  <c:v>567.69000000000005</c:v>
                </c:pt>
                <c:pt idx="1473">
                  <c:v>567.69000000000005</c:v>
                </c:pt>
                <c:pt idx="1474">
                  <c:v>567.69000000000005</c:v>
                </c:pt>
                <c:pt idx="1475">
                  <c:v>567.67999999999995</c:v>
                </c:pt>
                <c:pt idx="1476">
                  <c:v>567.67999999999995</c:v>
                </c:pt>
                <c:pt idx="1477">
                  <c:v>567.67999999999995</c:v>
                </c:pt>
                <c:pt idx="1478">
                  <c:v>567.67999999999995</c:v>
                </c:pt>
                <c:pt idx="1479">
                  <c:v>567.67999999999995</c:v>
                </c:pt>
                <c:pt idx="1480">
                  <c:v>567.67999999999995</c:v>
                </c:pt>
                <c:pt idx="1481">
                  <c:v>567.66999999999996</c:v>
                </c:pt>
                <c:pt idx="1482">
                  <c:v>567.66999999999996</c:v>
                </c:pt>
                <c:pt idx="1483">
                  <c:v>567.66999999999996</c:v>
                </c:pt>
                <c:pt idx="1484">
                  <c:v>567.66999999999996</c:v>
                </c:pt>
                <c:pt idx="1485">
                  <c:v>567.66999999999996</c:v>
                </c:pt>
                <c:pt idx="1486">
                  <c:v>567.66999999999996</c:v>
                </c:pt>
                <c:pt idx="1487">
                  <c:v>567.66</c:v>
                </c:pt>
                <c:pt idx="1488">
                  <c:v>567.66</c:v>
                </c:pt>
                <c:pt idx="1489">
                  <c:v>567.66</c:v>
                </c:pt>
                <c:pt idx="1490">
                  <c:v>567.66</c:v>
                </c:pt>
                <c:pt idx="1491">
                  <c:v>567.66</c:v>
                </c:pt>
                <c:pt idx="1492">
                  <c:v>567.66</c:v>
                </c:pt>
                <c:pt idx="1493">
                  <c:v>567.66</c:v>
                </c:pt>
                <c:pt idx="1494">
                  <c:v>567.65</c:v>
                </c:pt>
                <c:pt idx="1495">
                  <c:v>567.65</c:v>
                </c:pt>
                <c:pt idx="1496">
                  <c:v>567.65</c:v>
                </c:pt>
                <c:pt idx="1497">
                  <c:v>567.65</c:v>
                </c:pt>
                <c:pt idx="1498">
                  <c:v>567.65</c:v>
                </c:pt>
                <c:pt idx="1499">
                  <c:v>567.65</c:v>
                </c:pt>
                <c:pt idx="1500">
                  <c:v>567.64</c:v>
                </c:pt>
                <c:pt idx="1501">
                  <c:v>567.64</c:v>
                </c:pt>
                <c:pt idx="1502">
                  <c:v>567.64</c:v>
                </c:pt>
                <c:pt idx="1503">
                  <c:v>567.64</c:v>
                </c:pt>
                <c:pt idx="1504">
                  <c:v>567.64</c:v>
                </c:pt>
                <c:pt idx="1505">
                  <c:v>567.64</c:v>
                </c:pt>
                <c:pt idx="1506">
                  <c:v>567.63</c:v>
                </c:pt>
                <c:pt idx="1507">
                  <c:v>567.63</c:v>
                </c:pt>
                <c:pt idx="1508">
                  <c:v>567.63</c:v>
                </c:pt>
                <c:pt idx="1509">
                  <c:v>567.63</c:v>
                </c:pt>
                <c:pt idx="1510">
                  <c:v>567.63</c:v>
                </c:pt>
                <c:pt idx="1511">
                  <c:v>567.63</c:v>
                </c:pt>
                <c:pt idx="1512">
                  <c:v>567.62</c:v>
                </c:pt>
                <c:pt idx="1513">
                  <c:v>567.62</c:v>
                </c:pt>
                <c:pt idx="1514">
                  <c:v>567.62</c:v>
                </c:pt>
                <c:pt idx="1515">
                  <c:v>567.62</c:v>
                </c:pt>
                <c:pt idx="1516">
                  <c:v>567.62</c:v>
                </c:pt>
                <c:pt idx="1517">
                  <c:v>567.61</c:v>
                </c:pt>
                <c:pt idx="1518">
                  <c:v>567.61</c:v>
                </c:pt>
                <c:pt idx="1519">
                  <c:v>567.61</c:v>
                </c:pt>
                <c:pt idx="1520">
                  <c:v>567.61</c:v>
                </c:pt>
                <c:pt idx="1521">
                  <c:v>567.61</c:v>
                </c:pt>
                <c:pt idx="1522">
                  <c:v>567.61</c:v>
                </c:pt>
                <c:pt idx="1523">
                  <c:v>567.6</c:v>
                </c:pt>
                <c:pt idx="1524">
                  <c:v>567.6</c:v>
                </c:pt>
                <c:pt idx="1525">
                  <c:v>567.6</c:v>
                </c:pt>
                <c:pt idx="1526">
                  <c:v>567.6</c:v>
                </c:pt>
                <c:pt idx="1527">
                  <c:v>567.6</c:v>
                </c:pt>
                <c:pt idx="1528">
                  <c:v>567.6</c:v>
                </c:pt>
                <c:pt idx="1529">
                  <c:v>567.59</c:v>
                </c:pt>
                <c:pt idx="1530">
                  <c:v>567.59</c:v>
                </c:pt>
                <c:pt idx="1531">
                  <c:v>567.59</c:v>
                </c:pt>
                <c:pt idx="1532">
                  <c:v>567.59</c:v>
                </c:pt>
                <c:pt idx="1533">
                  <c:v>567.59</c:v>
                </c:pt>
                <c:pt idx="1534">
                  <c:v>567.58000000000004</c:v>
                </c:pt>
                <c:pt idx="1535">
                  <c:v>567.58000000000004</c:v>
                </c:pt>
                <c:pt idx="1536">
                  <c:v>567.58000000000004</c:v>
                </c:pt>
                <c:pt idx="1537">
                  <c:v>567.58000000000004</c:v>
                </c:pt>
                <c:pt idx="1538">
                  <c:v>567.58000000000004</c:v>
                </c:pt>
                <c:pt idx="1539">
                  <c:v>567.58000000000004</c:v>
                </c:pt>
                <c:pt idx="1540">
                  <c:v>567.57000000000005</c:v>
                </c:pt>
                <c:pt idx="1541">
                  <c:v>567.57000000000005</c:v>
                </c:pt>
                <c:pt idx="1542">
                  <c:v>567.57000000000005</c:v>
                </c:pt>
                <c:pt idx="1543">
                  <c:v>567.57000000000005</c:v>
                </c:pt>
                <c:pt idx="1544">
                  <c:v>567.57000000000005</c:v>
                </c:pt>
                <c:pt idx="1545">
                  <c:v>567.57000000000005</c:v>
                </c:pt>
                <c:pt idx="1546">
                  <c:v>567.55999999999995</c:v>
                </c:pt>
                <c:pt idx="1547">
                  <c:v>567.55999999999995</c:v>
                </c:pt>
                <c:pt idx="1548">
                  <c:v>567.55999999999995</c:v>
                </c:pt>
                <c:pt idx="1549">
                  <c:v>567.55999999999995</c:v>
                </c:pt>
                <c:pt idx="1550">
                  <c:v>567.55999999999995</c:v>
                </c:pt>
                <c:pt idx="1551">
                  <c:v>567.54999999999995</c:v>
                </c:pt>
                <c:pt idx="1552">
                  <c:v>567.54999999999995</c:v>
                </c:pt>
                <c:pt idx="1553">
                  <c:v>567.54999999999995</c:v>
                </c:pt>
                <c:pt idx="1554">
                  <c:v>567.54999999999995</c:v>
                </c:pt>
                <c:pt idx="1555">
                  <c:v>567.54999999999995</c:v>
                </c:pt>
                <c:pt idx="1556">
                  <c:v>567.54999999999995</c:v>
                </c:pt>
                <c:pt idx="1557">
                  <c:v>567.54</c:v>
                </c:pt>
                <c:pt idx="1558">
                  <c:v>567.54</c:v>
                </c:pt>
                <c:pt idx="1559">
                  <c:v>567.54</c:v>
                </c:pt>
                <c:pt idx="1560">
                  <c:v>567.54</c:v>
                </c:pt>
                <c:pt idx="1561">
                  <c:v>567.54</c:v>
                </c:pt>
                <c:pt idx="1562">
                  <c:v>567.54</c:v>
                </c:pt>
                <c:pt idx="1563">
                  <c:v>567.53</c:v>
                </c:pt>
                <c:pt idx="1564">
                  <c:v>567.53</c:v>
                </c:pt>
                <c:pt idx="1565">
                  <c:v>567.53</c:v>
                </c:pt>
                <c:pt idx="1566">
                  <c:v>567.53</c:v>
                </c:pt>
                <c:pt idx="1567">
                  <c:v>567.53</c:v>
                </c:pt>
                <c:pt idx="1568">
                  <c:v>567.53</c:v>
                </c:pt>
                <c:pt idx="1569">
                  <c:v>567.52</c:v>
                </c:pt>
                <c:pt idx="1570">
                  <c:v>567.52</c:v>
                </c:pt>
                <c:pt idx="1571">
                  <c:v>567.52</c:v>
                </c:pt>
                <c:pt idx="1572">
                  <c:v>567.52</c:v>
                </c:pt>
                <c:pt idx="1573">
                  <c:v>567.52</c:v>
                </c:pt>
                <c:pt idx="1574">
                  <c:v>567.52</c:v>
                </c:pt>
                <c:pt idx="1575">
                  <c:v>567.51</c:v>
                </c:pt>
                <c:pt idx="1576">
                  <c:v>567.51</c:v>
                </c:pt>
                <c:pt idx="1577">
                  <c:v>567.51</c:v>
                </c:pt>
                <c:pt idx="1578">
                  <c:v>567.51</c:v>
                </c:pt>
                <c:pt idx="1579">
                  <c:v>567.51</c:v>
                </c:pt>
                <c:pt idx="1580">
                  <c:v>567.5</c:v>
                </c:pt>
                <c:pt idx="1581">
                  <c:v>567.5</c:v>
                </c:pt>
                <c:pt idx="1582">
                  <c:v>567.5</c:v>
                </c:pt>
                <c:pt idx="1583">
                  <c:v>567.5</c:v>
                </c:pt>
                <c:pt idx="1584">
                  <c:v>567.5</c:v>
                </c:pt>
                <c:pt idx="1585">
                  <c:v>567.49</c:v>
                </c:pt>
                <c:pt idx="1586">
                  <c:v>567.49</c:v>
                </c:pt>
                <c:pt idx="1587">
                  <c:v>567.49</c:v>
                </c:pt>
                <c:pt idx="1588">
                  <c:v>567.49</c:v>
                </c:pt>
                <c:pt idx="1589">
                  <c:v>567.49</c:v>
                </c:pt>
                <c:pt idx="1590">
                  <c:v>567.49</c:v>
                </c:pt>
                <c:pt idx="1591">
                  <c:v>567.48</c:v>
                </c:pt>
                <c:pt idx="1592">
                  <c:v>567.48</c:v>
                </c:pt>
                <c:pt idx="1593">
                  <c:v>567.48</c:v>
                </c:pt>
                <c:pt idx="1594">
                  <c:v>567.48</c:v>
                </c:pt>
                <c:pt idx="1595">
                  <c:v>567.48</c:v>
                </c:pt>
                <c:pt idx="1596">
                  <c:v>567.47</c:v>
                </c:pt>
                <c:pt idx="1597">
                  <c:v>567.47</c:v>
                </c:pt>
                <c:pt idx="1598">
                  <c:v>567.47</c:v>
                </c:pt>
                <c:pt idx="1599">
                  <c:v>567.47</c:v>
                </c:pt>
                <c:pt idx="1600">
                  <c:v>567.47</c:v>
                </c:pt>
                <c:pt idx="1601">
                  <c:v>567.47</c:v>
                </c:pt>
                <c:pt idx="1602">
                  <c:v>567.46</c:v>
                </c:pt>
                <c:pt idx="1603">
                  <c:v>567.46</c:v>
                </c:pt>
                <c:pt idx="1604">
                  <c:v>567.46</c:v>
                </c:pt>
                <c:pt idx="1605">
                  <c:v>567.46</c:v>
                </c:pt>
                <c:pt idx="1606">
                  <c:v>567.46</c:v>
                </c:pt>
                <c:pt idx="1607">
                  <c:v>567.46</c:v>
                </c:pt>
                <c:pt idx="1608">
                  <c:v>567.45000000000005</c:v>
                </c:pt>
                <c:pt idx="1609">
                  <c:v>567.45000000000005</c:v>
                </c:pt>
                <c:pt idx="1610">
                  <c:v>567.45000000000005</c:v>
                </c:pt>
                <c:pt idx="1611">
                  <c:v>567.45000000000005</c:v>
                </c:pt>
                <c:pt idx="1612">
                  <c:v>567.45000000000005</c:v>
                </c:pt>
                <c:pt idx="1613">
                  <c:v>567.45000000000005</c:v>
                </c:pt>
                <c:pt idx="1614">
                  <c:v>567.44000000000005</c:v>
                </c:pt>
                <c:pt idx="1615">
                  <c:v>567.44000000000005</c:v>
                </c:pt>
                <c:pt idx="1616">
                  <c:v>567.44000000000005</c:v>
                </c:pt>
                <c:pt idx="1617">
                  <c:v>567.44000000000005</c:v>
                </c:pt>
                <c:pt idx="1618">
                  <c:v>567.44000000000005</c:v>
                </c:pt>
                <c:pt idx="1619">
                  <c:v>567.44000000000005</c:v>
                </c:pt>
                <c:pt idx="1620">
                  <c:v>567.42999999999995</c:v>
                </c:pt>
                <c:pt idx="1621">
                  <c:v>567.42999999999995</c:v>
                </c:pt>
                <c:pt idx="1622">
                  <c:v>567.42999999999995</c:v>
                </c:pt>
                <c:pt idx="1623">
                  <c:v>567.42999999999995</c:v>
                </c:pt>
                <c:pt idx="1624">
                  <c:v>567.42999999999995</c:v>
                </c:pt>
                <c:pt idx="1625">
                  <c:v>567.42999999999995</c:v>
                </c:pt>
                <c:pt idx="1626">
                  <c:v>567.41999999999996</c:v>
                </c:pt>
                <c:pt idx="1627">
                  <c:v>567.41999999999996</c:v>
                </c:pt>
                <c:pt idx="1628">
                  <c:v>567.41999999999996</c:v>
                </c:pt>
                <c:pt idx="1629">
                  <c:v>567.41999999999996</c:v>
                </c:pt>
                <c:pt idx="1630">
                  <c:v>567.41999999999996</c:v>
                </c:pt>
                <c:pt idx="1631">
                  <c:v>567.41999999999996</c:v>
                </c:pt>
                <c:pt idx="1632">
                  <c:v>567.41</c:v>
                </c:pt>
                <c:pt idx="1633">
                  <c:v>567.41</c:v>
                </c:pt>
                <c:pt idx="1634">
                  <c:v>567.41</c:v>
                </c:pt>
                <c:pt idx="1635">
                  <c:v>567.41</c:v>
                </c:pt>
                <c:pt idx="1636">
                  <c:v>567.41</c:v>
                </c:pt>
                <c:pt idx="1637">
                  <c:v>567.41</c:v>
                </c:pt>
                <c:pt idx="1638">
                  <c:v>567.4</c:v>
                </c:pt>
                <c:pt idx="1639">
                  <c:v>567.4</c:v>
                </c:pt>
                <c:pt idx="1640">
                  <c:v>567.4</c:v>
                </c:pt>
                <c:pt idx="1641">
                  <c:v>567.4</c:v>
                </c:pt>
                <c:pt idx="1642">
                  <c:v>567.4</c:v>
                </c:pt>
                <c:pt idx="1643">
                  <c:v>567.4</c:v>
                </c:pt>
                <c:pt idx="1644">
                  <c:v>567.39</c:v>
                </c:pt>
                <c:pt idx="1645">
                  <c:v>567.39</c:v>
                </c:pt>
                <c:pt idx="1646">
                  <c:v>567.39</c:v>
                </c:pt>
                <c:pt idx="1647">
                  <c:v>567.39</c:v>
                </c:pt>
                <c:pt idx="1648">
                  <c:v>567.38</c:v>
                </c:pt>
                <c:pt idx="1649">
                  <c:v>567.38</c:v>
                </c:pt>
                <c:pt idx="1650">
                  <c:v>567.38</c:v>
                </c:pt>
                <c:pt idx="1651">
                  <c:v>567.38</c:v>
                </c:pt>
                <c:pt idx="1652">
                  <c:v>567.38</c:v>
                </c:pt>
                <c:pt idx="1653">
                  <c:v>567.37</c:v>
                </c:pt>
                <c:pt idx="1654">
                  <c:v>567.37</c:v>
                </c:pt>
                <c:pt idx="1655">
                  <c:v>567.37</c:v>
                </c:pt>
                <c:pt idx="1656">
                  <c:v>567.37</c:v>
                </c:pt>
                <c:pt idx="1657">
                  <c:v>567.37</c:v>
                </c:pt>
                <c:pt idx="1658">
                  <c:v>567.36</c:v>
                </c:pt>
                <c:pt idx="1659">
                  <c:v>567.36</c:v>
                </c:pt>
                <c:pt idx="1660">
                  <c:v>567.36</c:v>
                </c:pt>
                <c:pt idx="1661">
                  <c:v>567.36</c:v>
                </c:pt>
                <c:pt idx="1662">
                  <c:v>567.36</c:v>
                </c:pt>
                <c:pt idx="1663">
                  <c:v>567.36</c:v>
                </c:pt>
                <c:pt idx="1664">
                  <c:v>567.35</c:v>
                </c:pt>
                <c:pt idx="1665">
                  <c:v>567.35</c:v>
                </c:pt>
                <c:pt idx="1666">
                  <c:v>567.35</c:v>
                </c:pt>
                <c:pt idx="1667">
                  <c:v>567.35</c:v>
                </c:pt>
                <c:pt idx="1668">
                  <c:v>567.35</c:v>
                </c:pt>
                <c:pt idx="1669">
                  <c:v>567.34</c:v>
                </c:pt>
                <c:pt idx="1670">
                  <c:v>567.34</c:v>
                </c:pt>
                <c:pt idx="1671">
                  <c:v>567.34</c:v>
                </c:pt>
                <c:pt idx="1672">
                  <c:v>567.34</c:v>
                </c:pt>
                <c:pt idx="1673">
                  <c:v>567.34</c:v>
                </c:pt>
                <c:pt idx="1674">
                  <c:v>567.34</c:v>
                </c:pt>
                <c:pt idx="1675">
                  <c:v>567.33000000000004</c:v>
                </c:pt>
                <c:pt idx="1676">
                  <c:v>567.33000000000004</c:v>
                </c:pt>
                <c:pt idx="1677">
                  <c:v>567.33000000000004</c:v>
                </c:pt>
                <c:pt idx="1678">
                  <c:v>567.33000000000004</c:v>
                </c:pt>
                <c:pt idx="1679">
                  <c:v>567.33000000000004</c:v>
                </c:pt>
                <c:pt idx="1680">
                  <c:v>567.33000000000004</c:v>
                </c:pt>
                <c:pt idx="1681">
                  <c:v>567.33000000000004</c:v>
                </c:pt>
                <c:pt idx="1682">
                  <c:v>567.32000000000005</c:v>
                </c:pt>
                <c:pt idx="1683">
                  <c:v>567.32000000000005</c:v>
                </c:pt>
                <c:pt idx="1684">
                  <c:v>567.32000000000005</c:v>
                </c:pt>
                <c:pt idx="1685">
                  <c:v>567.32000000000005</c:v>
                </c:pt>
                <c:pt idx="1686">
                  <c:v>567.32000000000005</c:v>
                </c:pt>
                <c:pt idx="1687">
                  <c:v>567.32000000000005</c:v>
                </c:pt>
                <c:pt idx="1688">
                  <c:v>567.32000000000005</c:v>
                </c:pt>
                <c:pt idx="1689">
                  <c:v>567.32000000000005</c:v>
                </c:pt>
                <c:pt idx="1690">
                  <c:v>567.30999999999995</c:v>
                </c:pt>
                <c:pt idx="1691">
                  <c:v>567.30999999999995</c:v>
                </c:pt>
                <c:pt idx="1692">
                  <c:v>567.30999999999995</c:v>
                </c:pt>
                <c:pt idx="1693">
                  <c:v>567.30999999999995</c:v>
                </c:pt>
                <c:pt idx="1694">
                  <c:v>567.30999999999995</c:v>
                </c:pt>
                <c:pt idx="1695">
                  <c:v>567.30999999999995</c:v>
                </c:pt>
                <c:pt idx="1696">
                  <c:v>567.29999999999995</c:v>
                </c:pt>
                <c:pt idx="1697">
                  <c:v>567.29999999999995</c:v>
                </c:pt>
                <c:pt idx="1698">
                  <c:v>567.29999999999995</c:v>
                </c:pt>
                <c:pt idx="1699">
                  <c:v>567.29999999999995</c:v>
                </c:pt>
                <c:pt idx="1700">
                  <c:v>567.29999999999995</c:v>
                </c:pt>
                <c:pt idx="1701">
                  <c:v>567.29</c:v>
                </c:pt>
                <c:pt idx="1702">
                  <c:v>567.29</c:v>
                </c:pt>
                <c:pt idx="1703">
                  <c:v>567.29</c:v>
                </c:pt>
                <c:pt idx="1704">
                  <c:v>567.29</c:v>
                </c:pt>
                <c:pt idx="1705">
                  <c:v>567.29</c:v>
                </c:pt>
                <c:pt idx="1706">
                  <c:v>567.28</c:v>
                </c:pt>
                <c:pt idx="1707">
                  <c:v>567.28</c:v>
                </c:pt>
                <c:pt idx="1708">
                  <c:v>567.28</c:v>
                </c:pt>
                <c:pt idx="1709">
                  <c:v>567.28</c:v>
                </c:pt>
                <c:pt idx="1710">
                  <c:v>567.28</c:v>
                </c:pt>
                <c:pt idx="1711">
                  <c:v>567.28</c:v>
                </c:pt>
                <c:pt idx="1712">
                  <c:v>567.27</c:v>
                </c:pt>
                <c:pt idx="1713">
                  <c:v>567.27</c:v>
                </c:pt>
                <c:pt idx="1714">
                  <c:v>567.27</c:v>
                </c:pt>
                <c:pt idx="1715">
                  <c:v>567.27</c:v>
                </c:pt>
                <c:pt idx="1716">
                  <c:v>567.27</c:v>
                </c:pt>
                <c:pt idx="1717">
                  <c:v>567.26</c:v>
                </c:pt>
                <c:pt idx="1718">
                  <c:v>567.26</c:v>
                </c:pt>
                <c:pt idx="1719">
                  <c:v>567.26</c:v>
                </c:pt>
                <c:pt idx="1720">
                  <c:v>567.26</c:v>
                </c:pt>
                <c:pt idx="1721">
                  <c:v>567.26</c:v>
                </c:pt>
                <c:pt idx="1722">
                  <c:v>567.26</c:v>
                </c:pt>
                <c:pt idx="1723">
                  <c:v>567.25</c:v>
                </c:pt>
                <c:pt idx="1724">
                  <c:v>567.25</c:v>
                </c:pt>
                <c:pt idx="1725">
                  <c:v>567.25</c:v>
                </c:pt>
                <c:pt idx="1726">
                  <c:v>567.25</c:v>
                </c:pt>
                <c:pt idx="1727">
                  <c:v>567.25</c:v>
                </c:pt>
                <c:pt idx="1728">
                  <c:v>567.25</c:v>
                </c:pt>
                <c:pt idx="1729">
                  <c:v>567.24</c:v>
                </c:pt>
                <c:pt idx="1730">
                  <c:v>567.24</c:v>
                </c:pt>
                <c:pt idx="1731">
                  <c:v>567.24</c:v>
                </c:pt>
                <c:pt idx="1732">
                  <c:v>567.24</c:v>
                </c:pt>
                <c:pt idx="1733">
                  <c:v>567.24</c:v>
                </c:pt>
                <c:pt idx="1734">
                  <c:v>567.24</c:v>
                </c:pt>
                <c:pt idx="1735">
                  <c:v>567.23</c:v>
                </c:pt>
                <c:pt idx="1736">
                  <c:v>567.23</c:v>
                </c:pt>
                <c:pt idx="1737">
                  <c:v>567.23</c:v>
                </c:pt>
                <c:pt idx="1738">
                  <c:v>567.23</c:v>
                </c:pt>
                <c:pt idx="1739">
                  <c:v>567.23</c:v>
                </c:pt>
                <c:pt idx="1740">
                  <c:v>567.22</c:v>
                </c:pt>
                <c:pt idx="1741">
                  <c:v>567.22</c:v>
                </c:pt>
                <c:pt idx="1742">
                  <c:v>567.22</c:v>
                </c:pt>
                <c:pt idx="1743">
                  <c:v>567.22</c:v>
                </c:pt>
                <c:pt idx="1744">
                  <c:v>567.22</c:v>
                </c:pt>
                <c:pt idx="1745">
                  <c:v>567.22</c:v>
                </c:pt>
                <c:pt idx="1746">
                  <c:v>567.21</c:v>
                </c:pt>
                <c:pt idx="1747">
                  <c:v>567.21</c:v>
                </c:pt>
                <c:pt idx="1748">
                  <c:v>567.21</c:v>
                </c:pt>
                <c:pt idx="1749">
                  <c:v>567.21</c:v>
                </c:pt>
                <c:pt idx="1750">
                  <c:v>567.21</c:v>
                </c:pt>
                <c:pt idx="1751">
                  <c:v>567.20000000000005</c:v>
                </c:pt>
                <c:pt idx="1752">
                  <c:v>567.20000000000005</c:v>
                </c:pt>
                <c:pt idx="1753">
                  <c:v>567.20000000000005</c:v>
                </c:pt>
                <c:pt idx="1754">
                  <c:v>567.20000000000005</c:v>
                </c:pt>
                <c:pt idx="1755">
                  <c:v>567.20000000000005</c:v>
                </c:pt>
                <c:pt idx="1756">
                  <c:v>567.19000000000005</c:v>
                </c:pt>
                <c:pt idx="1757">
                  <c:v>567.19000000000005</c:v>
                </c:pt>
                <c:pt idx="1758">
                  <c:v>567.19000000000005</c:v>
                </c:pt>
                <c:pt idx="1759">
                  <c:v>567.19000000000005</c:v>
                </c:pt>
                <c:pt idx="1760">
                  <c:v>567.19000000000005</c:v>
                </c:pt>
                <c:pt idx="1761">
                  <c:v>567.17999999999995</c:v>
                </c:pt>
                <c:pt idx="1762">
                  <c:v>567.17999999999995</c:v>
                </c:pt>
                <c:pt idx="1763">
                  <c:v>567.17999999999995</c:v>
                </c:pt>
                <c:pt idx="1764">
                  <c:v>567.17999999999995</c:v>
                </c:pt>
                <c:pt idx="1765">
                  <c:v>567.17999999999995</c:v>
                </c:pt>
                <c:pt idx="1766">
                  <c:v>567.16999999999996</c:v>
                </c:pt>
                <c:pt idx="1767">
                  <c:v>567.16999999999996</c:v>
                </c:pt>
                <c:pt idx="1768">
                  <c:v>567.16999999999996</c:v>
                </c:pt>
                <c:pt idx="1769">
                  <c:v>567.16999999999996</c:v>
                </c:pt>
                <c:pt idx="1770">
                  <c:v>567.16</c:v>
                </c:pt>
                <c:pt idx="1771">
                  <c:v>567.16</c:v>
                </c:pt>
                <c:pt idx="1772">
                  <c:v>567.16</c:v>
                </c:pt>
                <c:pt idx="1773">
                  <c:v>567.16</c:v>
                </c:pt>
                <c:pt idx="1774">
                  <c:v>567.16</c:v>
                </c:pt>
                <c:pt idx="1775">
                  <c:v>567.15</c:v>
                </c:pt>
                <c:pt idx="1776">
                  <c:v>567.15</c:v>
                </c:pt>
                <c:pt idx="1777">
                  <c:v>567.15</c:v>
                </c:pt>
                <c:pt idx="1778">
                  <c:v>567.15</c:v>
                </c:pt>
                <c:pt idx="1779">
                  <c:v>567.14</c:v>
                </c:pt>
                <c:pt idx="1780">
                  <c:v>567.14</c:v>
                </c:pt>
                <c:pt idx="1781">
                  <c:v>567.14</c:v>
                </c:pt>
                <c:pt idx="1782">
                  <c:v>567.14</c:v>
                </c:pt>
                <c:pt idx="1783">
                  <c:v>567.13</c:v>
                </c:pt>
                <c:pt idx="1784">
                  <c:v>567.13</c:v>
                </c:pt>
                <c:pt idx="1785">
                  <c:v>567.13</c:v>
                </c:pt>
                <c:pt idx="1786">
                  <c:v>567.13</c:v>
                </c:pt>
                <c:pt idx="1787">
                  <c:v>567.12</c:v>
                </c:pt>
                <c:pt idx="1788">
                  <c:v>567.12</c:v>
                </c:pt>
                <c:pt idx="1789">
                  <c:v>567.12</c:v>
                </c:pt>
                <c:pt idx="1790">
                  <c:v>567.12</c:v>
                </c:pt>
                <c:pt idx="1791">
                  <c:v>567.11</c:v>
                </c:pt>
                <c:pt idx="1792">
                  <c:v>567.11</c:v>
                </c:pt>
                <c:pt idx="1793">
                  <c:v>567.11</c:v>
                </c:pt>
                <c:pt idx="1794">
                  <c:v>567.11</c:v>
                </c:pt>
                <c:pt idx="1795">
                  <c:v>567.11</c:v>
                </c:pt>
                <c:pt idx="1796">
                  <c:v>567.1</c:v>
                </c:pt>
                <c:pt idx="1797">
                  <c:v>567.1</c:v>
                </c:pt>
                <c:pt idx="1798">
                  <c:v>567.1</c:v>
                </c:pt>
                <c:pt idx="1799">
                  <c:v>567.1</c:v>
                </c:pt>
                <c:pt idx="1800">
                  <c:v>567.09</c:v>
                </c:pt>
                <c:pt idx="1801">
                  <c:v>567.09</c:v>
                </c:pt>
                <c:pt idx="1802">
                  <c:v>567.09</c:v>
                </c:pt>
                <c:pt idx="1803">
                  <c:v>567.09</c:v>
                </c:pt>
                <c:pt idx="1804">
                  <c:v>567.09</c:v>
                </c:pt>
                <c:pt idx="1805">
                  <c:v>567.08000000000004</c:v>
                </c:pt>
                <c:pt idx="1806">
                  <c:v>567.08000000000004</c:v>
                </c:pt>
                <c:pt idx="1807">
                  <c:v>567.08000000000004</c:v>
                </c:pt>
                <c:pt idx="1808">
                  <c:v>567.08000000000004</c:v>
                </c:pt>
                <c:pt idx="1809">
                  <c:v>567.07000000000005</c:v>
                </c:pt>
                <c:pt idx="1810">
                  <c:v>567.07000000000005</c:v>
                </c:pt>
                <c:pt idx="1811">
                  <c:v>567.07000000000005</c:v>
                </c:pt>
                <c:pt idx="1812">
                  <c:v>567.07000000000005</c:v>
                </c:pt>
                <c:pt idx="1813">
                  <c:v>567.05999999999995</c:v>
                </c:pt>
                <c:pt idx="1814">
                  <c:v>567.05999999999995</c:v>
                </c:pt>
                <c:pt idx="1815">
                  <c:v>567.05999999999995</c:v>
                </c:pt>
                <c:pt idx="1816">
                  <c:v>567.05999999999995</c:v>
                </c:pt>
                <c:pt idx="1817">
                  <c:v>567.04999999999995</c:v>
                </c:pt>
                <c:pt idx="1818">
                  <c:v>567.04999999999995</c:v>
                </c:pt>
                <c:pt idx="1819">
                  <c:v>567.04999999999995</c:v>
                </c:pt>
                <c:pt idx="1820">
                  <c:v>567.04999999999995</c:v>
                </c:pt>
                <c:pt idx="1821">
                  <c:v>567.04999999999995</c:v>
                </c:pt>
                <c:pt idx="1822">
                  <c:v>567.04</c:v>
                </c:pt>
                <c:pt idx="1823">
                  <c:v>567.04</c:v>
                </c:pt>
                <c:pt idx="1824">
                  <c:v>567.04</c:v>
                </c:pt>
                <c:pt idx="1825">
                  <c:v>567.04</c:v>
                </c:pt>
                <c:pt idx="1826">
                  <c:v>567.03</c:v>
                </c:pt>
                <c:pt idx="1827">
                  <c:v>567.03</c:v>
                </c:pt>
                <c:pt idx="1828">
                  <c:v>567.03</c:v>
                </c:pt>
                <c:pt idx="1829">
                  <c:v>567.03</c:v>
                </c:pt>
                <c:pt idx="1830">
                  <c:v>567.03</c:v>
                </c:pt>
                <c:pt idx="1831">
                  <c:v>567.02</c:v>
                </c:pt>
                <c:pt idx="1832">
                  <c:v>567.02</c:v>
                </c:pt>
                <c:pt idx="1833">
                  <c:v>567.02</c:v>
                </c:pt>
                <c:pt idx="1834">
                  <c:v>567.02</c:v>
                </c:pt>
                <c:pt idx="1835">
                  <c:v>567.02</c:v>
                </c:pt>
                <c:pt idx="1836">
                  <c:v>567.01</c:v>
                </c:pt>
                <c:pt idx="1837">
                  <c:v>567.01</c:v>
                </c:pt>
                <c:pt idx="1838">
                  <c:v>567.01</c:v>
                </c:pt>
                <c:pt idx="1839">
                  <c:v>567.01</c:v>
                </c:pt>
                <c:pt idx="1840">
                  <c:v>567</c:v>
                </c:pt>
                <c:pt idx="1841">
                  <c:v>567</c:v>
                </c:pt>
                <c:pt idx="1842">
                  <c:v>567</c:v>
                </c:pt>
                <c:pt idx="1843">
                  <c:v>567</c:v>
                </c:pt>
                <c:pt idx="1844">
                  <c:v>567</c:v>
                </c:pt>
                <c:pt idx="1845">
                  <c:v>566.99</c:v>
                </c:pt>
                <c:pt idx="1846">
                  <c:v>566.99</c:v>
                </c:pt>
                <c:pt idx="1847">
                  <c:v>566.99</c:v>
                </c:pt>
                <c:pt idx="1848">
                  <c:v>566.99</c:v>
                </c:pt>
                <c:pt idx="1849">
                  <c:v>566.98</c:v>
                </c:pt>
                <c:pt idx="1850">
                  <c:v>566.98</c:v>
                </c:pt>
                <c:pt idx="1851">
                  <c:v>566.98</c:v>
                </c:pt>
                <c:pt idx="1852">
                  <c:v>566.98</c:v>
                </c:pt>
                <c:pt idx="1853">
                  <c:v>566.98</c:v>
                </c:pt>
                <c:pt idx="1854">
                  <c:v>566.97</c:v>
                </c:pt>
                <c:pt idx="1855">
                  <c:v>566.97</c:v>
                </c:pt>
                <c:pt idx="1856">
                  <c:v>566.97</c:v>
                </c:pt>
                <c:pt idx="1857">
                  <c:v>566.97</c:v>
                </c:pt>
                <c:pt idx="1858">
                  <c:v>566.96</c:v>
                </c:pt>
                <c:pt idx="1859">
                  <c:v>566.96</c:v>
                </c:pt>
                <c:pt idx="1860">
                  <c:v>566.96</c:v>
                </c:pt>
                <c:pt idx="1861">
                  <c:v>566.96</c:v>
                </c:pt>
                <c:pt idx="1862">
                  <c:v>566.95000000000005</c:v>
                </c:pt>
                <c:pt idx="1863">
                  <c:v>566.95000000000005</c:v>
                </c:pt>
                <c:pt idx="1864">
                  <c:v>566.95000000000005</c:v>
                </c:pt>
                <c:pt idx="1865">
                  <c:v>566.95000000000005</c:v>
                </c:pt>
                <c:pt idx="1866">
                  <c:v>566.95000000000005</c:v>
                </c:pt>
                <c:pt idx="1867">
                  <c:v>566.94000000000005</c:v>
                </c:pt>
                <c:pt idx="1868">
                  <c:v>566.94000000000005</c:v>
                </c:pt>
                <c:pt idx="1869">
                  <c:v>566.94000000000005</c:v>
                </c:pt>
                <c:pt idx="1870">
                  <c:v>566.94000000000005</c:v>
                </c:pt>
                <c:pt idx="1871">
                  <c:v>566.94000000000005</c:v>
                </c:pt>
                <c:pt idx="1872">
                  <c:v>566.92999999999995</c:v>
                </c:pt>
                <c:pt idx="1873">
                  <c:v>566.92999999999995</c:v>
                </c:pt>
                <c:pt idx="1874">
                  <c:v>566.92999999999995</c:v>
                </c:pt>
                <c:pt idx="1875">
                  <c:v>566.92999999999995</c:v>
                </c:pt>
                <c:pt idx="1876">
                  <c:v>566.92999999999995</c:v>
                </c:pt>
                <c:pt idx="1877">
                  <c:v>566.91999999999996</c:v>
                </c:pt>
                <c:pt idx="1878">
                  <c:v>566.91999999999996</c:v>
                </c:pt>
                <c:pt idx="1879">
                  <c:v>566.91999999999996</c:v>
                </c:pt>
                <c:pt idx="1880">
                  <c:v>566.91999999999996</c:v>
                </c:pt>
                <c:pt idx="1881">
                  <c:v>566.91999999999996</c:v>
                </c:pt>
                <c:pt idx="1882">
                  <c:v>566.91999999999996</c:v>
                </c:pt>
                <c:pt idx="1883">
                  <c:v>566.91</c:v>
                </c:pt>
                <c:pt idx="1884">
                  <c:v>566.91</c:v>
                </c:pt>
                <c:pt idx="1885">
                  <c:v>566.91</c:v>
                </c:pt>
                <c:pt idx="1886">
                  <c:v>566.91</c:v>
                </c:pt>
                <c:pt idx="1887">
                  <c:v>566.91</c:v>
                </c:pt>
                <c:pt idx="1888">
                  <c:v>566.91</c:v>
                </c:pt>
                <c:pt idx="1889">
                  <c:v>566.9</c:v>
                </c:pt>
                <c:pt idx="1890">
                  <c:v>566.9</c:v>
                </c:pt>
                <c:pt idx="1891">
                  <c:v>566.9</c:v>
                </c:pt>
                <c:pt idx="1892">
                  <c:v>566.9</c:v>
                </c:pt>
                <c:pt idx="1893">
                  <c:v>566.9</c:v>
                </c:pt>
                <c:pt idx="1894">
                  <c:v>566.9</c:v>
                </c:pt>
                <c:pt idx="1895">
                  <c:v>566.9</c:v>
                </c:pt>
                <c:pt idx="1896">
                  <c:v>566.9</c:v>
                </c:pt>
                <c:pt idx="1897">
                  <c:v>566.89</c:v>
                </c:pt>
                <c:pt idx="1898">
                  <c:v>566.89</c:v>
                </c:pt>
                <c:pt idx="1899">
                  <c:v>566.89</c:v>
                </c:pt>
                <c:pt idx="1900">
                  <c:v>566.89</c:v>
                </c:pt>
                <c:pt idx="1901">
                  <c:v>566.89</c:v>
                </c:pt>
                <c:pt idx="1902">
                  <c:v>566.89</c:v>
                </c:pt>
                <c:pt idx="1903">
                  <c:v>566.89</c:v>
                </c:pt>
                <c:pt idx="1904">
                  <c:v>566.89</c:v>
                </c:pt>
                <c:pt idx="1905">
                  <c:v>566.88</c:v>
                </c:pt>
                <c:pt idx="1906">
                  <c:v>566.88</c:v>
                </c:pt>
                <c:pt idx="1907">
                  <c:v>566.88</c:v>
                </c:pt>
                <c:pt idx="1908">
                  <c:v>566.88</c:v>
                </c:pt>
                <c:pt idx="1909">
                  <c:v>566.88</c:v>
                </c:pt>
                <c:pt idx="1910">
                  <c:v>566.88</c:v>
                </c:pt>
                <c:pt idx="1911">
                  <c:v>566.88</c:v>
                </c:pt>
                <c:pt idx="1912">
                  <c:v>566.88</c:v>
                </c:pt>
                <c:pt idx="1913">
                  <c:v>566.87</c:v>
                </c:pt>
                <c:pt idx="1914">
                  <c:v>566.87</c:v>
                </c:pt>
                <c:pt idx="1915">
                  <c:v>566.87</c:v>
                </c:pt>
                <c:pt idx="1916">
                  <c:v>566.87</c:v>
                </c:pt>
                <c:pt idx="1917">
                  <c:v>566.87</c:v>
                </c:pt>
                <c:pt idx="1918">
                  <c:v>566.87</c:v>
                </c:pt>
                <c:pt idx="1919">
                  <c:v>566.87</c:v>
                </c:pt>
                <c:pt idx="1920">
                  <c:v>566.87</c:v>
                </c:pt>
                <c:pt idx="1921">
                  <c:v>566.87</c:v>
                </c:pt>
                <c:pt idx="1922">
                  <c:v>566.86</c:v>
                </c:pt>
                <c:pt idx="1923">
                  <c:v>566.86</c:v>
                </c:pt>
                <c:pt idx="1924">
                  <c:v>566.86</c:v>
                </c:pt>
                <c:pt idx="1925">
                  <c:v>566.86</c:v>
                </c:pt>
                <c:pt idx="1926">
                  <c:v>566.86</c:v>
                </c:pt>
                <c:pt idx="1927">
                  <c:v>566.86</c:v>
                </c:pt>
                <c:pt idx="1928">
                  <c:v>566.86</c:v>
                </c:pt>
                <c:pt idx="1929">
                  <c:v>566.86</c:v>
                </c:pt>
                <c:pt idx="1930">
                  <c:v>566.85</c:v>
                </c:pt>
                <c:pt idx="1931">
                  <c:v>566.85</c:v>
                </c:pt>
                <c:pt idx="1932">
                  <c:v>566.85</c:v>
                </c:pt>
                <c:pt idx="1933">
                  <c:v>566.85</c:v>
                </c:pt>
                <c:pt idx="1934">
                  <c:v>566.85</c:v>
                </c:pt>
                <c:pt idx="1935">
                  <c:v>566.85</c:v>
                </c:pt>
                <c:pt idx="1936">
                  <c:v>566.85</c:v>
                </c:pt>
                <c:pt idx="1937">
                  <c:v>566.85</c:v>
                </c:pt>
                <c:pt idx="1938">
                  <c:v>566.84</c:v>
                </c:pt>
                <c:pt idx="1939">
                  <c:v>566.84</c:v>
                </c:pt>
                <c:pt idx="1940">
                  <c:v>566.84</c:v>
                </c:pt>
                <c:pt idx="1941">
                  <c:v>566.84</c:v>
                </c:pt>
                <c:pt idx="1942">
                  <c:v>566.84</c:v>
                </c:pt>
                <c:pt idx="1943">
                  <c:v>566.84</c:v>
                </c:pt>
                <c:pt idx="1944">
                  <c:v>566.84</c:v>
                </c:pt>
                <c:pt idx="1945">
                  <c:v>566.84</c:v>
                </c:pt>
                <c:pt idx="1946">
                  <c:v>566.83000000000004</c:v>
                </c:pt>
                <c:pt idx="1947">
                  <c:v>566.83000000000004</c:v>
                </c:pt>
                <c:pt idx="1948">
                  <c:v>566.83000000000004</c:v>
                </c:pt>
                <c:pt idx="1949">
                  <c:v>566.83000000000004</c:v>
                </c:pt>
                <c:pt idx="1950">
                  <c:v>566.83000000000004</c:v>
                </c:pt>
                <c:pt idx="1951">
                  <c:v>566.83000000000004</c:v>
                </c:pt>
                <c:pt idx="1952">
                  <c:v>566.83000000000004</c:v>
                </c:pt>
                <c:pt idx="1953">
                  <c:v>566.82000000000005</c:v>
                </c:pt>
                <c:pt idx="1954">
                  <c:v>566.82000000000005</c:v>
                </c:pt>
                <c:pt idx="1955">
                  <c:v>566.82000000000005</c:v>
                </c:pt>
                <c:pt idx="1956">
                  <c:v>566.82000000000005</c:v>
                </c:pt>
                <c:pt idx="1957">
                  <c:v>566.82000000000005</c:v>
                </c:pt>
                <c:pt idx="1958">
                  <c:v>566.82000000000005</c:v>
                </c:pt>
                <c:pt idx="1959">
                  <c:v>566.82000000000005</c:v>
                </c:pt>
                <c:pt idx="1960">
                  <c:v>566.79999999999995</c:v>
                </c:pt>
                <c:pt idx="1961">
                  <c:v>566.79999999999995</c:v>
                </c:pt>
                <c:pt idx="1962">
                  <c:v>566.79999999999995</c:v>
                </c:pt>
                <c:pt idx="1963">
                  <c:v>566.79999999999995</c:v>
                </c:pt>
                <c:pt idx="1964">
                  <c:v>566.79999999999995</c:v>
                </c:pt>
                <c:pt idx="1965">
                  <c:v>566.79999999999995</c:v>
                </c:pt>
                <c:pt idx="1966">
                  <c:v>566.79999999999995</c:v>
                </c:pt>
                <c:pt idx="1967">
                  <c:v>566.79</c:v>
                </c:pt>
                <c:pt idx="1968">
                  <c:v>566.79</c:v>
                </c:pt>
                <c:pt idx="1969">
                  <c:v>566.79</c:v>
                </c:pt>
                <c:pt idx="1970">
                  <c:v>566.79</c:v>
                </c:pt>
                <c:pt idx="1971">
                  <c:v>566.79</c:v>
                </c:pt>
                <c:pt idx="1972">
                  <c:v>566.79</c:v>
                </c:pt>
                <c:pt idx="1973">
                  <c:v>566.79</c:v>
                </c:pt>
                <c:pt idx="1974">
                  <c:v>566.78</c:v>
                </c:pt>
                <c:pt idx="1975">
                  <c:v>566.78</c:v>
                </c:pt>
                <c:pt idx="1976">
                  <c:v>566.78</c:v>
                </c:pt>
                <c:pt idx="1977">
                  <c:v>566.78</c:v>
                </c:pt>
                <c:pt idx="1978">
                  <c:v>566.78</c:v>
                </c:pt>
                <c:pt idx="1979">
                  <c:v>566.78</c:v>
                </c:pt>
                <c:pt idx="1980">
                  <c:v>566.78</c:v>
                </c:pt>
                <c:pt idx="1981">
                  <c:v>566.78</c:v>
                </c:pt>
                <c:pt idx="1982">
                  <c:v>566.77</c:v>
                </c:pt>
                <c:pt idx="1983">
                  <c:v>566.77</c:v>
                </c:pt>
                <c:pt idx="1984">
                  <c:v>566.77</c:v>
                </c:pt>
                <c:pt idx="1985">
                  <c:v>566.77</c:v>
                </c:pt>
                <c:pt idx="1986">
                  <c:v>566.77</c:v>
                </c:pt>
                <c:pt idx="1987">
                  <c:v>566.77</c:v>
                </c:pt>
                <c:pt idx="1988">
                  <c:v>566.77</c:v>
                </c:pt>
                <c:pt idx="1989">
                  <c:v>566.77</c:v>
                </c:pt>
                <c:pt idx="1990">
                  <c:v>566.76</c:v>
                </c:pt>
                <c:pt idx="1991">
                  <c:v>566.76</c:v>
                </c:pt>
                <c:pt idx="1992">
                  <c:v>566.76</c:v>
                </c:pt>
                <c:pt idx="1993">
                  <c:v>566.76</c:v>
                </c:pt>
                <c:pt idx="1994">
                  <c:v>566.76</c:v>
                </c:pt>
                <c:pt idx="1995">
                  <c:v>566.76</c:v>
                </c:pt>
                <c:pt idx="1996">
                  <c:v>566.76</c:v>
                </c:pt>
                <c:pt idx="1997">
                  <c:v>566.76</c:v>
                </c:pt>
                <c:pt idx="1998">
                  <c:v>566.76</c:v>
                </c:pt>
                <c:pt idx="1999">
                  <c:v>566.75</c:v>
                </c:pt>
                <c:pt idx="2000">
                  <c:v>566.75</c:v>
                </c:pt>
                <c:pt idx="2001">
                  <c:v>566.75</c:v>
                </c:pt>
                <c:pt idx="2002">
                  <c:v>566.75</c:v>
                </c:pt>
                <c:pt idx="2003">
                  <c:v>566.75</c:v>
                </c:pt>
                <c:pt idx="2004">
                  <c:v>566.75</c:v>
                </c:pt>
                <c:pt idx="2005">
                  <c:v>566.75</c:v>
                </c:pt>
                <c:pt idx="2006">
                  <c:v>566.75</c:v>
                </c:pt>
                <c:pt idx="2007">
                  <c:v>566.75</c:v>
                </c:pt>
                <c:pt idx="2008">
                  <c:v>566.75</c:v>
                </c:pt>
                <c:pt idx="2009">
                  <c:v>566.74</c:v>
                </c:pt>
                <c:pt idx="2010">
                  <c:v>566.74</c:v>
                </c:pt>
                <c:pt idx="2011">
                  <c:v>566.74</c:v>
                </c:pt>
                <c:pt idx="2012">
                  <c:v>566.74</c:v>
                </c:pt>
                <c:pt idx="2013">
                  <c:v>566.74</c:v>
                </c:pt>
                <c:pt idx="2014">
                  <c:v>566.74</c:v>
                </c:pt>
                <c:pt idx="2015">
                  <c:v>566.74</c:v>
                </c:pt>
                <c:pt idx="2016">
                  <c:v>566.74</c:v>
                </c:pt>
                <c:pt idx="2017">
                  <c:v>566.74</c:v>
                </c:pt>
                <c:pt idx="2018">
                  <c:v>566.74</c:v>
                </c:pt>
                <c:pt idx="2019">
                  <c:v>566.74</c:v>
                </c:pt>
                <c:pt idx="2020">
                  <c:v>566.73</c:v>
                </c:pt>
                <c:pt idx="2021">
                  <c:v>566.73</c:v>
                </c:pt>
                <c:pt idx="2022">
                  <c:v>566.73</c:v>
                </c:pt>
                <c:pt idx="2023">
                  <c:v>566.73</c:v>
                </c:pt>
                <c:pt idx="2024">
                  <c:v>566.73</c:v>
                </c:pt>
                <c:pt idx="2025">
                  <c:v>566.73</c:v>
                </c:pt>
                <c:pt idx="2026">
                  <c:v>566.73</c:v>
                </c:pt>
                <c:pt idx="2027">
                  <c:v>566.73</c:v>
                </c:pt>
                <c:pt idx="2028">
                  <c:v>566.73</c:v>
                </c:pt>
                <c:pt idx="2029">
                  <c:v>566.73</c:v>
                </c:pt>
                <c:pt idx="2030">
                  <c:v>566.73</c:v>
                </c:pt>
                <c:pt idx="2031">
                  <c:v>566.73</c:v>
                </c:pt>
                <c:pt idx="2032">
                  <c:v>566.72</c:v>
                </c:pt>
                <c:pt idx="2033">
                  <c:v>566.72</c:v>
                </c:pt>
                <c:pt idx="2034">
                  <c:v>566.72</c:v>
                </c:pt>
                <c:pt idx="2035">
                  <c:v>566.72</c:v>
                </c:pt>
                <c:pt idx="2036">
                  <c:v>566.72</c:v>
                </c:pt>
                <c:pt idx="2037">
                  <c:v>566.72</c:v>
                </c:pt>
                <c:pt idx="2038">
                  <c:v>566.72</c:v>
                </c:pt>
                <c:pt idx="2039">
                  <c:v>566.72</c:v>
                </c:pt>
                <c:pt idx="2040">
                  <c:v>566.72</c:v>
                </c:pt>
                <c:pt idx="2041">
                  <c:v>566.72</c:v>
                </c:pt>
                <c:pt idx="2042">
                  <c:v>566.72</c:v>
                </c:pt>
                <c:pt idx="2043">
                  <c:v>566.72</c:v>
                </c:pt>
                <c:pt idx="2044">
                  <c:v>566.72</c:v>
                </c:pt>
                <c:pt idx="2045">
                  <c:v>566.71</c:v>
                </c:pt>
                <c:pt idx="2046">
                  <c:v>566.71</c:v>
                </c:pt>
                <c:pt idx="2047">
                  <c:v>566.71</c:v>
                </c:pt>
                <c:pt idx="2048">
                  <c:v>566.71</c:v>
                </c:pt>
                <c:pt idx="2049">
                  <c:v>566.71</c:v>
                </c:pt>
                <c:pt idx="2050">
                  <c:v>566.71</c:v>
                </c:pt>
                <c:pt idx="2051">
                  <c:v>566.71</c:v>
                </c:pt>
                <c:pt idx="2052">
                  <c:v>566.71</c:v>
                </c:pt>
                <c:pt idx="2053">
                  <c:v>566.71</c:v>
                </c:pt>
                <c:pt idx="2054">
                  <c:v>566.71</c:v>
                </c:pt>
                <c:pt idx="2055">
                  <c:v>566.71</c:v>
                </c:pt>
                <c:pt idx="2056">
                  <c:v>566.71</c:v>
                </c:pt>
                <c:pt idx="2057">
                  <c:v>566.71</c:v>
                </c:pt>
                <c:pt idx="2058">
                  <c:v>566.71</c:v>
                </c:pt>
                <c:pt idx="2059">
                  <c:v>566.70000000000005</c:v>
                </c:pt>
                <c:pt idx="2060">
                  <c:v>566.70000000000005</c:v>
                </c:pt>
                <c:pt idx="2061">
                  <c:v>566.70000000000005</c:v>
                </c:pt>
                <c:pt idx="2062">
                  <c:v>566.70000000000005</c:v>
                </c:pt>
                <c:pt idx="2063">
                  <c:v>566.70000000000005</c:v>
                </c:pt>
                <c:pt idx="2064">
                  <c:v>566.70000000000005</c:v>
                </c:pt>
                <c:pt idx="2065">
                  <c:v>566.70000000000005</c:v>
                </c:pt>
                <c:pt idx="2066">
                  <c:v>566.70000000000005</c:v>
                </c:pt>
                <c:pt idx="2067">
                  <c:v>566.70000000000005</c:v>
                </c:pt>
                <c:pt idx="2068">
                  <c:v>566.70000000000005</c:v>
                </c:pt>
                <c:pt idx="2069">
                  <c:v>566.70000000000005</c:v>
                </c:pt>
                <c:pt idx="2070">
                  <c:v>566.70000000000005</c:v>
                </c:pt>
                <c:pt idx="2071">
                  <c:v>566.69000000000005</c:v>
                </c:pt>
                <c:pt idx="2072">
                  <c:v>566.69000000000005</c:v>
                </c:pt>
                <c:pt idx="2073">
                  <c:v>566.69000000000005</c:v>
                </c:pt>
                <c:pt idx="2074">
                  <c:v>566.69000000000005</c:v>
                </c:pt>
                <c:pt idx="2075">
                  <c:v>566.69000000000005</c:v>
                </c:pt>
                <c:pt idx="2076">
                  <c:v>566.69000000000005</c:v>
                </c:pt>
                <c:pt idx="2077">
                  <c:v>566.69000000000005</c:v>
                </c:pt>
                <c:pt idx="2078">
                  <c:v>566.69000000000005</c:v>
                </c:pt>
                <c:pt idx="2079">
                  <c:v>566.69000000000005</c:v>
                </c:pt>
                <c:pt idx="2080">
                  <c:v>566.69000000000005</c:v>
                </c:pt>
                <c:pt idx="2081">
                  <c:v>566.69000000000005</c:v>
                </c:pt>
                <c:pt idx="2082">
                  <c:v>566.69000000000005</c:v>
                </c:pt>
                <c:pt idx="2083">
                  <c:v>566.67999999999995</c:v>
                </c:pt>
                <c:pt idx="2084">
                  <c:v>566.67999999999995</c:v>
                </c:pt>
                <c:pt idx="2085">
                  <c:v>566.67999999999995</c:v>
                </c:pt>
                <c:pt idx="2086">
                  <c:v>566.67999999999995</c:v>
                </c:pt>
                <c:pt idx="2087">
                  <c:v>566.67999999999995</c:v>
                </c:pt>
                <c:pt idx="2088">
                  <c:v>566.67999999999995</c:v>
                </c:pt>
                <c:pt idx="2089">
                  <c:v>566.67999999999995</c:v>
                </c:pt>
                <c:pt idx="2090">
                  <c:v>566.67999999999995</c:v>
                </c:pt>
                <c:pt idx="2091">
                  <c:v>566.67999999999995</c:v>
                </c:pt>
                <c:pt idx="2092">
                  <c:v>566.67999999999995</c:v>
                </c:pt>
                <c:pt idx="2093">
                  <c:v>566.67999999999995</c:v>
                </c:pt>
                <c:pt idx="2094">
                  <c:v>566.67999999999995</c:v>
                </c:pt>
                <c:pt idx="2095">
                  <c:v>566.67999999999995</c:v>
                </c:pt>
                <c:pt idx="2096">
                  <c:v>566.67999999999995</c:v>
                </c:pt>
                <c:pt idx="2097">
                  <c:v>566.66999999999996</c:v>
                </c:pt>
                <c:pt idx="2098">
                  <c:v>566.66999999999996</c:v>
                </c:pt>
                <c:pt idx="2099">
                  <c:v>566.66999999999996</c:v>
                </c:pt>
                <c:pt idx="2100">
                  <c:v>566.66999999999996</c:v>
                </c:pt>
                <c:pt idx="2101">
                  <c:v>566.66999999999996</c:v>
                </c:pt>
                <c:pt idx="2102">
                  <c:v>566.66999999999996</c:v>
                </c:pt>
                <c:pt idx="2103">
                  <c:v>566.66999999999996</c:v>
                </c:pt>
                <c:pt idx="2104">
                  <c:v>566.66999999999996</c:v>
                </c:pt>
                <c:pt idx="2105">
                  <c:v>566.66999999999996</c:v>
                </c:pt>
                <c:pt idx="2106">
                  <c:v>566.66999999999996</c:v>
                </c:pt>
                <c:pt idx="2107">
                  <c:v>566.66999999999996</c:v>
                </c:pt>
                <c:pt idx="2108">
                  <c:v>566.66999999999996</c:v>
                </c:pt>
                <c:pt idx="2109">
                  <c:v>566.66999999999996</c:v>
                </c:pt>
                <c:pt idx="2110">
                  <c:v>566.66999999999996</c:v>
                </c:pt>
                <c:pt idx="2111">
                  <c:v>566.66</c:v>
                </c:pt>
                <c:pt idx="2112">
                  <c:v>566.66</c:v>
                </c:pt>
                <c:pt idx="2113">
                  <c:v>566.66</c:v>
                </c:pt>
                <c:pt idx="2114">
                  <c:v>566.66</c:v>
                </c:pt>
                <c:pt idx="2115">
                  <c:v>566.66</c:v>
                </c:pt>
                <c:pt idx="2116">
                  <c:v>566.66</c:v>
                </c:pt>
                <c:pt idx="2117">
                  <c:v>566.66</c:v>
                </c:pt>
                <c:pt idx="2118">
                  <c:v>566.66</c:v>
                </c:pt>
                <c:pt idx="2119">
                  <c:v>566.66</c:v>
                </c:pt>
                <c:pt idx="2120">
                  <c:v>566.66</c:v>
                </c:pt>
                <c:pt idx="2121">
                  <c:v>566.66</c:v>
                </c:pt>
                <c:pt idx="2122">
                  <c:v>566.66</c:v>
                </c:pt>
                <c:pt idx="2123">
                  <c:v>566.66</c:v>
                </c:pt>
                <c:pt idx="2124">
                  <c:v>566.66</c:v>
                </c:pt>
                <c:pt idx="2125">
                  <c:v>566.65</c:v>
                </c:pt>
                <c:pt idx="2126">
                  <c:v>566.65</c:v>
                </c:pt>
                <c:pt idx="2127">
                  <c:v>566.65</c:v>
                </c:pt>
                <c:pt idx="2128">
                  <c:v>566.65</c:v>
                </c:pt>
                <c:pt idx="2129">
                  <c:v>566.65</c:v>
                </c:pt>
                <c:pt idx="2130">
                  <c:v>566.65</c:v>
                </c:pt>
                <c:pt idx="2131">
                  <c:v>566.65</c:v>
                </c:pt>
                <c:pt idx="2132">
                  <c:v>566.65</c:v>
                </c:pt>
                <c:pt idx="2133">
                  <c:v>566.65</c:v>
                </c:pt>
                <c:pt idx="2134">
                  <c:v>566.65</c:v>
                </c:pt>
                <c:pt idx="2135">
                  <c:v>566.65</c:v>
                </c:pt>
                <c:pt idx="2136">
                  <c:v>566.65</c:v>
                </c:pt>
                <c:pt idx="2137">
                  <c:v>566.65</c:v>
                </c:pt>
                <c:pt idx="2138">
                  <c:v>566.64</c:v>
                </c:pt>
                <c:pt idx="2139">
                  <c:v>566.64</c:v>
                </c:pt>
                <c:pt idx="2140">
                  <c:v>566.64</c:v>
                </c:pt>
                <c:pt idx="2141">
                  <c:v>566.64</c:v>
                </c:pt>
                <c:pt idx="2142">
                  <c:v>566.64</c:v>
                </c:pt>
                <c:pt idx="2143">
                  <c:v>566.64</c:v>
                </c:pt>
                <c:pt idx="2144">
                  <c:v>566.64</c:v>
                </c:pt>
                <c:pt idx="2145">
                  <c:v>566.64</c:v>
                </c:pt>
                <c:pt idx="2146">
                  <c:v>566.64</c:v>
                </c:pt>
                <c:pt idx="2147">
                  <c:v>566.64</c:v>
                </c:pt>
                <c:pt idx="2148">
                  <c:v>566.64</c:v>
                </c:pt>
                <c:pt idx="2149">
                  <c:v>566.64</c:v>
                </c:pt>
                <c:pt idx="2150">
                  <c:v>566.64</c:v>
                </c:pt>
                <c:pt idx="2151">
                  <c:v>566.64</c:v>
                </c:pt>
                <c:pt idx="2152">
                  <c:v>566.64</c:v>
                </c:pt>
                <c:pt idx="2153">
                  <c:v>566.63</c:v>
                </c:pt>
                <c:pt idx="2154">
                  <c:v>566.63</c:v>
                </c:pt>
                <c:pt idx="2155">
                  <c:v>566.63</c:v>
                </c:pt>
                <c:pt idx="2156">
                  <c:v>566.63</c:v>
                </c:pt>
                <c:pt idx="2157">
                  <c:v>566.63</c:v>
                </c:pt>
                <c:pt idx="2158">
                  <c:v>566.63</c:v>
                </c:pt>
                <c:pt idx="2159">
                  <c:v>566.63</c:v>
                </c:pt>
                <c:pt idx="2160">
                  <c:v>566.63</c:v>
                </c:pt>
                <c:pt idx="2161">
                  <c:v>566.63</c:v>
                </c:pt>
                <c:pt idx="2162">
                  <c:v>566.63</c:v>
                </c:pt>
                <c:pt idx="2163">
                  <c:v>566.63</c:v>
                </c:pt>
                <c:pt idx="2164">
                  <c:v>566.63</c:v>
                </c:pt>
                <c:pt idx="2165">
                  <c:v>566.63</c:v>
                </c:pt>
                <c:pt idx="2166">
                  <c:v>566.63</c:v>
                </c:pt>
                <c:pt idx="2167">
                  <c:v>566.63</c:v>
                </c:pt>
                <c:pt idx="2168">
                  <c:v>566.62</c:v>
                </c:pt>
                <c:pt idx="2169">
                  <c:v>566.62</c:v>
                </c:pt>
                <c:pt idx="2170">
                  <c:v>566.62</c:v>
                </c:pt>
                <c:pt idx="2171">
                  <c:v>566.62</c:v>
                </c:pt>
                <c:pt idx="2172">
                  <c:v>566.62</c:v>
                </c:pt>
                <c:pt idx="2173">
                  <c:v>566.62</c:v>
                </c:pt>
                <c:pt idx="2174">
                  <c:v>566.62</c:v>
                </c:pt>
                <c:pt idx="2175">
                  <c:v>566.62</c:v>
                </c:pt>
                <c:pt idx="2176">
                  <c:v>566.62</c:v>
                </c:pt>
                <c:pt idx="2177">
                  <c:v>566.62</c:v>
                </c:pt>
                <c:pt idx="2178">
                  <c:v>566.62</c:v>
                </c:pt>
                <c:pt idx="2179">
                  <c:v>566.62</c:v>
                </c:pt>
                <c:pt idx="2180">
                  <c:v>566.62</c:v>
                </c:pt>
                <c:pt idx="2181">
                  <c:v>566.62</c:v>
                </c:pt>
                <c:pt idx="2182">
                  <c:v>566.62</c:v>
                </c:pt>
                <c:pt idx="2183">
                  <c:v>566.62</c:v>
                </c:pt>
                <c:pt idx="2184">
                  <c:v>566.61</c:v>
                </c:pt>
                <c:pt idx="2185">
                  <c:v>566.61</c:v>
                </c:pt>
                <c:pt idx="2186">
                  <c:v>566.61</c:v>
                </c:pt>
                <c:pt idx="2187">
                  <c:v>566.61</c:v>
                </c:pt>
                <c:pt idx="2188">
                  <c:v>566.61</c:v>
                </c:pt>
                <c:pt idx="2189">
                  <c:v>566.61</c:v>
                </c:pt>
                <c:pt idx="2190">
                  <c:v>566.61</c:v>
                </c:pt>
                <c:pt idx="2191">
                  <c:v>566.61</c:v>
                </c:pt>
                <c:pt idx="2192">
                  <c:v>566.61</c:v>
                </c:pt>
                <c:pt idx="2193">
                  <c:v>566.61</c:v>
                </c:pt>
                <c:pt idx="2194">
                  <c:v>566.61</c:v>
                </c:pt>
                <c:pt idx="2195">
                  <c:v>566.61</c:v>
                </c:pt>
                <c:pt idx="2196">
                  <c:v>566.61</c:v>
                </c:pt>
                <c:pt idx="2197">
                  <c:v>566.61</c:v>
                </c:pt>
                <c:pt idx="2198">
                  <c:v>566.61</c:v>
                </c:pt>
                <c:pt idx="2199">
                  <c:v>566.61</c:v>
                </c:pt>
                <c:pt idx="2200">
                  <c:v>566.61</c:v>
                </c:pt>
                <c:pt idx="2201">
                  <c:v>566.61</c:v>
                </c:pt>
                <c:pt idx="2202">
                  <c:v>566.6</c:v>
                </c:pt>
                <c:pt idx="2203">
                  <c:v>566.6</c:v>
                </c:pt>
                <c:pt idx="2204">
                  <c:v>566.6</c:v>
                </c:pt>
                <c:pt idx="2205">
                  <c:v>566.6</c:v>
                </c:pt>
                <c:pt idx="2206">
                  <c:v>566.6</c:v>
                </c:pt>
                <c:pt idx="2207">
                  <c:v>566.6</c:v>
                </c:pt>
                <c:pt idx="2208">
                  <c:v>566.6</c:v>
                </c:pt>
                <c:pt idx="2209">
                  <c:v>566.6</c:v>
                </c:pt>
                <c:pt idx="2210">
                  <c:v>566.6</c:v>
                </c:pt>
                <c:pt idx="2211">
                  <c:v>566.6</c:v>
                </c:pt>
                <c:pt idx="2212">
                  <c:v>566.6</c:v>
                </c:pt>
                <c:pt idx="2213">
                  <c:v>566.6</c:v>
                </c:pt>
                <c:pt idx="2214">
                  <c:v>566.6</c:v>
                </c:pt>
                <c:pt idx="2215">
                  <c:v>566.6</c:v>
                </c:pt>
                <c:pt idx="2216">
                  <c:v>566.6</c:v>
                </c:pt>
                <c:pt idx="2217">
                  <c:v>566.6</c:v>
                </c:pt>
                <c:pt idx="2218">
                  <c:v>566.6</c:v>
                </c:pt>
                <c:pt idx="2219">
                  <c:v>566.6</c:v>
                </c:pt>
                <c:pt idx="2220">
                  <c:v>566.6</c:v>
                </c:pt>
                <c:pt idx="2221">
                  <c:v>566.6</c:v>
                </c:pt>
                <c:pt idx="2222">
                  <c:v>566.6</c:v>
                </c:pt>
                <c:pt idx="2223">
                  <c:v>566.59</c:v>
                </c:pt>
                <c:pt idx="2224">
                  <c:v>566.59</c:v>
                </c:pt>
                <c:pt idx="2225">
                  <c:v>566.59</c:v>
                </c:pt>
                <c:pt idx="2226">
                  <c:v>566.59</c:v>
                </c:pt>
                <c:pt idx="2227">
                  <c:v>566.59</c:v>
                </c:pt>
                <c:pt idx="2228">
                  <c:v>566.59</c:v>
                </c:pt>
                <c:pt idx="2229">
                  <c:v>566.59</c:v>
                </c:pt>
                <c:pt idx="2230">
                  <c:v>566.59</c:v>
                </c:pt>
                <c:pt idx="2231">
                  <c:v>566.59</c:v>
                </c:pt>
                <c:pt idx="2232">
                  <c:v>566.59</c:v>
                </c:pt>
                <c:pt idx="2233">
                  <c:v>566.59</c:v>
                </c:pt>
                <c:pt idx="2234">
                  <c:v>566.59</c:v>
                </c:pt>
                <c:pt idx="2235">
                  <c:v>566.59</c:v>
                </c:pt>
                <c:pt idx="2236">
                  <c:v>566.59</c:v>
                </c:pt>
                <c:pt idx="2237">
                  <c:v>566.59</c:v>
                </c:pt>
                <c:pt idx="2238">
                  <c:v>566.59</c:v>
                </c:pt>
                <c:pt idx="2239">
                  <c:v>566.59</c:v>
                </c:pt>
                <c:pt idx="2240">
                  <c:v>566.59</c:v>
                </c:pt>
                <c:pt idx="2241">
                  <c:v>566.59</c:v>
                </c:pt>
                <c:pt idx="2242">
                  <c:v>566.59</c:v>
                </c:pt>
                <c:pt idx="2243">
                  <c:v>566.59</c:v>
                </c:pt>
                <c:pt idx="2244">
                  <c:v>566.59</c:v>
                </c:pt>
                <c:pt idx="2245">
                  <c:v>566.59</c:v>
                </c:pt>
                <c:pt idx="2246">
                  <c:v>566.58000000000004</c:v>
                </c:pt>
                <c:pt idx="2247">
                  <c:v>566.58000000000004</c:v>
                </c:pt>
                <c:pt idx="2248">
                  <c:v>566.58000000000004</c:v>
                </c:pt>
                <c:pt idx="2249">
                  <c:v>566.58000000000004</c:v>
                </c:pt>
                <c:pt idx="2250">
                  <c:v>566.58000000000004</c:v>
                </c:pt>
                <c:pt idx="2251">
                  <c:v>566.58000000000004</c:v>
                </c:pt>
                <c:pt idx="2252">
                  <c:v>566.58000000000004</c:v>
                </c:pt>
                <c:pt idx="2253">
                  <c:v>566.58000000000004</c:v>
                </c:pt>
                <c:pt idx="2254">
                  <c:v>566.58000000000004</c:v>
                </c:pt>
                <c:pt idx="2255">
                  <c:v>566.58000000000004</c:v>
                </c:pt>
                <c:pt idx="2256">
                  <c:v>566.58000000000004</c:v>
                </c:pt>
                <c:pt idx="2257">
                  <c:v>566.58000000000004</c:v>
                </c:pt>
                <c:pt idx="2258">
                  <c:v>566.58000000000004</c:v>
                </c:pt>
                <c:pt idx="2259">
                  <c:v>566.58000000000004</c:v>
                </c:pt>
                <c:pt idx="2260">
                  <c:v>566.58000000000004</c:v>
                </c:pt>
                <c:pt idx="2261">
                  <c:v>566.58000000000004</c:v>
                </c:pt>
                <c:pt idx="2262">
                  <c:v>566.58000000000004</c:v>
                </c:pt>
                <c:pt idx="2263">
                  <c:v>566.58000000000004</c:v>
                </c:pt>
                <c:pt idx="2264">
                  <c:v>566.58000000000004</c:v>
                </c:pt>
                <c:pt idx="2265">
                  <c:v>566.58000000000004</c:v>
                </c:pt>
                <c:pt idx="2266">
                  <c:v>566.58000000000004</c:v>
                </c:pt>
                <c:pt idx="2267">
                  <c:v>566.58000000000004</c:v>
                </c:pt>
                <c:pt idx="2268">
                  <c:v>566.58000000000004</c:v>
                </c:pt>
                <c:pt idx="2269">
                  <c:v>566.58000000000004</c:v>
                </c:pt>
                <c:pt idx="2270">
                  <c:v>566.57000000000005</c:v>
                </c:pt>
                <c:pt idx="2271">
                  <c:v>566.57000000000005</c:v>
                </c:pt>
                <c:pt idx="2272">
                  <c:v>566.57000000000005</c:v>
                </c:pt>
                <c:pt idx="2273">
                  <c:v>566.57000000000005</c:v>
                </c:pt>
                <c:pt idx="2274">
                  <c:v>566.57000000000005</c:v>
                </c:pt>
                <c:pt idx="2275">
                  <c:v>566.57000000000005</c:v>
                </c:pt>
                <c:pt idx="2276">
                  <c:v>566.57000000000005</c:v>
                </c:pt>
                <c:pt idx="2277">
                  <c:v>566.57000000000005</c:v>
                </c:pt>
                <c:pt idx="2278">
                  <c:v>566.57000000000005</c:v>
                </c:pt>
                <c:pt idx="2279">
                  <c:v>566.57000000000005</c:v>
                </c:pt>
                <c:pt idx="2280">
                  <c:v>566.57000000000005</c:v>
                </c:pt>
                <c:pt idx="2281">
                  <c:v>566.57000000000005</c:v>
                </c:pt>
                <c:pt idx="2282">
                  <c:v>566.57000000000005</c:v>
                </c:pt>
                <c:pt idx="2283">
                  <c:v>566.57000000000005</c:v>
                </c:pt>
                <c:pt idx="2284">
                  <c:v>566.57000000000005</c:v>
                </c:pt>
                <c:pt idx="2285">
                  <c:v>566.55999999999995</c:v>
                </c:pt>
                <c:pt idx="2286">
                  <c:v>566.55999999999995</c:v>
                </c:pt>
                <c:pt idx="2287">
                  <c:v>566.55999999999995</c:v>
                </c:pt>
                <c:pt idx="2288">
                  <c:v>566.55999999999995</c:v>
                </c:pt>
                <c:pt idx="2289">
                  <c:v>566.55999999999995</c:v>
                </c:pt>
                <c:pt idx="2290">
                  <c:v>566.55999999999995</c:v>
                </c:pt>
                <c:pt idx="2291">
                  <c:v>566.55999999999995</c:v>
                </c:pt>
                <c:pt idx="2292">
                  <c:v>566.55999999999995</c:v>
                </c:pt>
                <c:pt idx="2293">
                  <c:v>566.55999999999995</c:v>
                </c:pt>
                <c:pt idx="2294">
                  <c:v>566.55999999999995</c:v>
                </c:pt>
                <c:pt idx="2295">
                  <c:v>566.55999999999995</c:v>
                </c:pt>
                <c:pt idx="2296">
                  <c:v>566.55999999999995</c:v>
                </c:pt>
                <c:pt idx="2297">
                  <c:v>566.55999999999995</c:v>
                </c:pt>
                <c:pt idx="2298">
                  <c:v>566.55999999999995</c:v>
                </c:pt>
                <c:pt idx="2299">
                  <c:v>566.55999999999995</c:v>
                </c:pt>
                <c:pt idx="2300">
                  <c:v>566.55999999999995</c:v>
                </c:pt>
                <c:pt idx="2301">
                  <c:v>566.55999999999995</c:v>
                </c:pt>
                <c:pt idx="2302">
                  <c:v>566.55999999999995</c:v>
                </c:pt>
                <c:pt idx="2303">
                  <c:v>566.55999999999995</c:v>
                </c:pt>
                <c:pt idx="2304">
                  <c:v>566.55999999999995</c:v>
                </c:pt>
                <c:pt idx="2305">
                  <c:v>566.55999999999995</c:v>
                </c:pt>
                <c:pt idx="2306">
                  <c:v>566.55999999999995</c:v>
                </c:pt>
                <c:pt idx="2307">
                  <c:v>566.55999999999995</c:v>
                </c:pt>
                <c:pt idx="2308">
                  <c:v>566.54999999999995</c:v>
                </c:pt>
                <c:pt idx="2309">
                  <c:v>566.54999999999995</c:v>
                </c:pt>
                <c:pt idx="2310">
                  <c:v>566.54999999999995</c:v>
                </c:pt>
                <c:pt idx="2311">
                  <c:v>566.54999999999995</c:v>
                </c:pt>
                <c:pt idx="2312">
                  <c:v>566.54999999999995</c:v>
                </c:pt>
                <c:pt idx="2313">
                  <c:v>566.54999999999995</c:v>
                </c:pt>
                <c:pt idx="2314">
                  <c:v>566.54999999999995</c:v>
                </c:pt>
                <c:pt idx="2315">
                  <c:v>566.54999999999995</c:v>
                </c:pt>
                <c:pt idx="2316">
                  <c:v>566.54999999999995</c:v>
                </c:pt>
                <c:pt idx="2317">
                  <c:v>566.54999999999995</c:v>
                </c:pt>
                <c:pt idx="2318">
                  <c:v>566.54999999999995</c:v>
                </c:pt>
                <c:pt idx="2319">
                  <c:v>566.54999999999995</c:v>
                </c:pt>
                <c:pt idx="2320">
                  <c:v>566.54999999999995</c:v>
                </c:pt>
                <c:pt idx="2321">
                  <c:v>566.54999999999995</c:v>
                </c:pt>
                <c:pt idx="2322">
                  <c:v>566.54999999999995</c:v>
                </c:pt>
                <c:pt idx="2323">
                  <c:v>566.54999999999995</c:v>
                </c:pt>
                <c:pt idx="2324">
                  <c:v>566.54999999999995</c:v>
                </c:pt>
                <c:pt idx="2325">
                  <c:v>566.54999999999995</c:v>
                </c:pt>
                <c:pt idx="2326">
                  <c:v>566.54999999999995</c:v>
                </c:pt>
                <c:pt idx="2327">
                  <c:v>566.54999999999995</c:v>
                </c:pt>
                <c:pt idx="2328">
                  <c:v>566.54999999999995</c:v>
                </c:pt>
                <c:pt idx="2329">
                  <c:v>566.54999999999995</c:v>
                </c:pt>
                <c:pt idx="2330">
                  <c:v>566.54999999999995</c:v>
                </c:pt>
                <c:pt idx="2331">
                  <c:v>566.54999999999995</c:v>
                </c:pt>
                <c:pt idx="2332">
                  <c:v>566.54999999999995</c:v>
                </c:pt>
                <c:pt idx="2333">
                  <c:v>566.54999999999995</c:v>
                </c:pt>
                <c:pt idx="2334">
                  <c:v>566.54999999999995</c:v>
                </c:pt>
                <c:pt idx="2335">
                  <c:v>566.54999999999995</c:v>
                </c:pt>
                <c:pt idx="2336">
                  <c:v>566.54999999999995</c:v>
                </c:pt>
                <c:pt idx="2337">
                  <c:v>566.54999999999995</c:v>
                </c:pt>
                <c:pt idx="2338">
                  <c:v>566.54999999999995</c:v>
                </c:pt>
                <c:pt idx="2339">
                  <c:v>566.54</c:v>
                </c:pt>
                <c:pt idx="2340">
                  <c:v>566.54</c:v>
                </c:pt>
                <c:pt idx="2341">
                  <c:v>566.54</c:v>
                </c:pt>
                <c:pt idx="2342">
                  <c:v>566.54</c:v>
                </c:pt>
                <c:pt idx="2343">
                  <c:v>566.54</c:v>
                </c:pt>
                <c:pt idx="2344">
                  <c:v>566.54</c:v>
                </c:pt>
                <c:pt idx="2345">
                  <c:v>566.54</c:v>
                </c:pt>
                <c:pt idx="2346">
                  <c:v>566.54</c:v>
                </c:pt>
                <c:pt idx="2347">
                  <c:v>566.54</c:v>
                </c:pt>
                <c:pt idx="2348">
                  <c:v>566.54</c:v>
                </c:pt>
                <c:pt idx="2349">
                  <c:v>566.54</c:v>
                </c:pt>
                <c:pt idx="2350">
                  <c:v>566.54</c:v>
                </c:pt>
                <c:pt idx="2351">
                  <c:v>566.54</c:v>
                </c:pt>
                <c:pt idx="2352">
                  <c:v>566.54</c:v>
                </c:pt>
                <c:pt idx="2353">
                  <c:v>566.54</c:v>
                </c:pt>
                <c:pt idx="2354">
                  <c:v>566.54</c:v>
                </c:pt>
                <c:pt idx="2355">
                  <c:v>566.54</c:v>
                </c:pt>
                <c:pt idx="2356">
                  <c:v>566.54</c:v>
                </c:pt>
                <c:pt idx="2357">
                  <c:v>566.54</c:v>
                </c:pt>
                <c:pt idx="2358">
                  <c:v>566.54</c:v>
                </c:pt>
                <c:pt idx="2359">
                  <c:v>566.54</c:v>
                </c:pt>
                <c:pt idx="2360">
                  <c:v>566.54</c:v>
                </c:pt>
                <c:pt idx="2361">
                  <c:v>566.54</c:v>
                </c:pt>
                <c:pt idx="2362">
                  <c:v>566.54</c:v>
                </c:pt>
                <c:pt idx="2363">
                  <c:v>566.54</c:v>
                </c:pt>
                <c:pt idx="2364">
                  <c:v>566.54</c:v>
                </c:pt>
                <c:pt idx="2365">
                  <c:v>566.54</c:v>
                </c:pt>
                <c:pt idx="2366">
                  <c:v>566.54</c:v>
                </c:pt>
                <c:pt idx="2367">
                  <c:v>566.53</c:v>
                </c:pt>
                <c:pt idx="2368">
                  <c:v>566.53</c:v>
                </c:pt>
                <c:pt idx="2369">
                  <c:v>566.53</c:v>
                </c:pt>
                <c:pt idx="2370">
                  <c:v>566.53</c:v>
                </c:pt>
                <c:pt idx="2371">
                  <c:v>566.53</c:v>
                </c:pt>
                <c:pt idx="2372">
                  <c:v>566.53</c:v>
                </c:pt>
                <c:pt idx="2373">
                  <c:v>566.53</c:v>
                </c:pt>
                <c:pt idx="2374">
                  <c:v>566.53</c:v>
                </c:pt>
                <c:pt idx="2375">
                  <c:v>566.53</c:v>
                </c:pt>
                <c:pt idx="2376">
                  <c:v>566.53</c:v>
                </c:pt>
                <c:pt idx="2377">
                  <c:v>566.53</c:v>
                </c:pt>
                <c:pt idx="2378">
                  <c:v>566.53</c:v>
                </c:pt>
                <c:pt idx="2379">
                  <c:v>566.53</c:v>
                </c:pt>
                <c:pt idx="2380">
                  <c:v>566.53</c:v>
                </c:pt>
                <c:pt idx="2381">
                  <c:v>566.53</c:v>
                </c:pt>
                <c:pt idx="2382">
                  <c:v>566.53</c:v>
                </c:pt>
                <c:pt idx="2383">
                  <c:v>566.53</c:v>
                </c:pt>
                <c:pt idx="2384">
                  <c:v>566.53</c:v>
                </c:pt>
                <c:pt idx="2385">
                  <c:v>566.53</c:v>
                </c:pt>
                <c:pt idx="2386">
                  <c:v>566.53</c:v>
                </c:pt>
                <c:pt idx="2387">
                  <c:v>566.53</c:v>
                </c:pt>
                <c:pt idx="2388">
                  <c:v>566.53</c:v>
                </c:pt>
                <c:pt idx="2389">
                  <c:v>566.53</c:v>
                </c:pt>
                <c:pt idx="2390">
                  <c:v>566.53</c:v>
                </c:pt>
                <c:pt idx="2391">
                  <c:v>566.53</c:v>
                </c:pt>
                <c:pt idx="2392">
                  <c:v>566.53</c:v>
                </c:pt>
                <c:pt idx="2393">
                  <c:v>566.53</c:v>
                </c:pt>
                <c:pt idx="2394">
                  <c:v>566.53</c:v>
                </c:pt>
                <c:pt idx="2395">
                  <c:v>566.52</c:v>
                </c:pt>
                <c:pt idx="2396">
                  <c:v>566.52</c:v>
                </c:pt>
                <c:pt idx="2397">
                  <c:v>566.52</c:v>
                </c:pt>
                <c:pt idx="2398">
                  <c:v>566.52</c:v>
                </c:pt>
                <c:pt idx="2399">
                  <c:v>566.52</c:v>
                </c:pt>
                <c:pt idx="2400">
                  <c:v>566.52</c:v>
                </c:pt>
                <c:pt idx="2401">
                  <c:v>566.52</c:v>
                </c:pt>
                <c:pt idx="2402">
                  <c:v>566.52</c:v>
                </c:pt>
                <c:pt idx="2403">
                  <c:v>566.52</c:v>
                </c:pt>
                <c:pt idx="2404">
                  <c:v>566.52</c:v>
                </c:pt>
                <c:pt idx="2405">
                  <c:v>566.52</c:v>
                </c:pt>
                <c:pt idx="2406">
                  <c:v>566.52</c:v>
                </c:pt>
                <c:pt idx="2407">
                  <c:v>566.52</c:v>
                </c:pt>
                <c:pt idx="2408">
                  <c:v>566.52</c:v>
                </c:pt>
                <c:pt idx="2409">
                  <c:v>566.52</c:v>
                </c:pt>
                <c:pt idx="2410">
                  <c:v>566.52</c:v>
                </c:pt>
                <c:pt idx="2411">
                  <c:v>566.52</c:v>
                </c:pt>
                <c:pt idx="2412">
                  <c:v>566.52</c:v>
                </c:pt>
                <c:pt idx="2413">
                  <c:v>566.52</c:v>
                </c:pt>
                <c:pt idx="2414">
                  <c:v>566.52</c:v>
                </c:pt>
                <c:pt idx="2415">
                  <c:v>566.52</c:v>
                </c:pt>
                <c:pt idx="2416">
                  <c:v>566.52</c:v>
                </c:pt>
                <c:pt idx="2417">
                  <c:v>566.52</c:v>
                </c:pt>
                <c:pt idx="2418">
                  <c:v>566.52</c:v>
                </c:pt>
                <c:pt idx="2419">
                  <c:v>566.52</c:v>
                </c:pt>
                <c:pt idx="2420">
                  <c:v>566.52</c:v>
                </c:pt>
                <c:pt idx="2421">
                  <c:v>566.52</c:v>
                </c:pt>
                <c:pt idx="2422">
                  <c:v>566.52</c:v>
                </c:pt>
                <c:pt idx="2423">
                  <c:v>566.52</c:v>
                </c:pt>
                <c:pt idx="2424">
                  <c:v>566.52</c:v>
                </c:pt>
                <c:pt idx="2425">
                  <c:v>566.51</c:v>
                </c:pt>
                <c:pt idx="2426">
                  <c:v>566.51</c:v>
                </c:pt>
                <c:pt idx="2427">
                  <c:v>566.51</c:v>
                </c:pt>
                <c:pt idx="2428">
                  <c:v>566.51</c:v>
                </c:pt>
                <c:pt idx="2429">
                  <c:v>566.51</c:v>
                </c:pt>
                <c:pt idx="2430">
                  <c:v>566.51</c:v>
                </c:pt>
                <c:pt idx="2431">
                  <c:v>566.51</c:v>
                </c:pt>
                <c:pt idx="2432">
                  <c:v>566.51</c:v>
                </c:pt>
                <c:pt idx="2433">
                  <c:v>566.51</c:v>
                </c:pt>
                <c:pt idx="2434">
                  <c:v>566.51</c:v>
                </c:pt>
                <c:pt idx="2435">
                  <c:v>566.51</c:v>
                </c:pt>
                <c:pt idx="2436">
                  <c:v>566.51</c:v>
                </c:pt>
                <c:pt idx="2437">
                  <c:v>566.51</c:v>
                </c:pt>
                <c:pt idx="2438">
                  <c:v>566.51</c:v>
                </c:pt>
                <c:pt idx="2439">
                  <c:v>566.51</c:v>
                </c:pt>
                <c:pt idx="2440">
                  <c:v>566.51</c:v>
                </c:pt>
                <c:pt idx="2441">
                  <c:v>566.51</c:v>
                </c:pt>
                <c:pt idx="2442">
                  <c:v>566.51</c:v>
                </c:pt>
                <c:pt idx="2443">
                  <c:v>566.51</c:v>
                </c:pt>
                <c:pt idx="2444">
                  <c:v>566.51</c:v>
                </c:pt>
                <c:pt idx="2445">
                  <c:v>566.51</c:v>
                </c:pt>
                <c:pt idx="2446">
                  <c:v>566.51</c:v>
                </c:pt>
                <c:pt idx="2447">
                  <c:v>566.51</c:v>
                </c:pt>
                <c:pt idx="2448">
                  <c:v>566.51</c:v>
                </c:pt>
                <c:pt idx="2449">
                  <c:v>566.51</c:v>
                </c:pt>
                <c:pt idx="2450">
                  <c:v>566.51</c:v>
                </c:pt>
                <c:pt idx="2451">
                  <c:v>566.51</c:v>
                </c:pt>
                <c:pt idx="2452">
                  <c:v>566.51</c:v>
                </c:pt>
                <c:pt idx="2453">
                  <c:v>566.51</c:v>
                </c:pt>
                <c:pt idx="2454">
                  <c:v>566.51</c:v>
                </c:pt>
                <c:pt idx="2455">
                  <c:v>566.51</c:v>
                </c:pt>
                <c:pt idx="2456">
                  <c:v>566.51</c:v>
                </c:pt>
                <c:pt idx="2457">
                  <c:v>566.51</c:v>
                </c:pt>
                <c:pt idx="2458">
                  <c:v>566.51</c:v>
                </c:pt>
                <c:pt idx="2459">
                  <c:v>566.51</c:v>
                </c:pt>
                <c:pt idx="2460">
                  <c:v>566.51</c:v>
                </c:pt>
                <c:pt idx="2461">
                  <c:v>566.51</c:v>
                </c:pt>
                <c:pt idx="2462">
                  <c:v>566.51</c:v>
                </c:pt>
                <c:pt idx="2463">
                  <c:v>566.51</c:v>
                </c:pt>
                <c:pt idx="2464">
                  <c:v>566.51</c:v>
                </c:pt>
                <c:pt idx="2465">
                  <c:v>566.51</c:v>
                </c:pt>
                <c:pt idx="2466">
                  <c:v>566.5</c:v>
                </c:pt>
                <c:pt idx="2467">
                  <c:v>566.5</c:v>
                </c:pt>
                <c:pt idx="2468">
                  <c:v>566.5</c:v>
                </c:pt>
                <c:pt idx="2469">
                  <c:v>566.5</c:v>
                </c:pt>
                <c:pt idx="2470">
                  <c:v>566.5</c:v>
                </c:pt>
                <c:pt idx="2471">
                  <c:v>566.5</c:v>
                </c:pt>
                <c:pt idx="2472">
                  <c:v>566.5</c:v>
                </c:pt>
                <c:pt idx="2473">
                  <c:v>566.5</c:v>
                </c:pt>
                <c:pt idx="2474">
                  <c:v>566.5</c:v>
                </c:pt>
                <c:pt idx="2475">
                  <c:v>566.5</c:v>
                </c:pt>
                <c:pt idx="2476">
                  <c:v>566.5</c:v>
                </c:pt>
                <c:pt idx="2477">
                  <c:v>566.5</c:v>
                </c:pt>
                <c:pt idx="2478">
                  <c:v>566.5</c:v>
                </c:pt>
                <c:pt idx="2479">
                  <c:v>566.5</c:v>
                </c:pt>
                <c:pt idx="2480">
                  <c:v>566.5</c:v>
                </c:pt>
                <c:pt idx="2481">
                  <c:v>566.5</c:v>
                </c:pt>
                <c:pt idx="2482">
                  <c:v>566.5</c:v>
                </c:pt>
                <c:pt idx="2483">
                  <c:v>566.5</c:v>
                </c:pt>
                <c:pt idx="2484">
                  <c:v>566.5</c:v>
                </c:pt>
                <c:pt idx="2485">
                  <c:v>566.5</c:v>
                </c:pt>
                <c:pt idx="2486">
                  <c:v>566.5</c:v>
                </c:pt>
                <c:pt idx="2487">
                  <c:v>566.5</c:v>
                </c:pt>
                <c:pt idx="2488">
                  <c:v>566.5</c:v>
                </c:pt>
                <c:pt idx="2489">
                  <c:v>566.5</c:v>
                </c:pt>
                <c:pt idx="2490">
                  <c:v>566.5</c:v>
                </c:pt>
                <c:pt idx="2491">
                  <c:v>566.5</c:v>
                </c:pt>
                <c:pt idx="2492">
                  <c:v>566.5</c:v>
                </c:pt>
                <c:pt idx="2493">
                  <c:v>566.5</c:v>
                </c:pt>
                <c:pt idx="2494">
                  <c:v>566.5</c:v>
                </c:pt>
                <c:pt idx="2495">
                  <c:v>566.5</c:v>
                </c:pt>
                <c:pt idx="2496">
                  <c:v>566.5</c:v>
                </c:pt>
                <c:pt idx="2497">
                  <c:v>566.5</c:v>
                </c:pt>
                <c:pt idx="2498">
                  <c:v>566.5</c:v>
                </c:pt>
                <c:pt idx="2499">
                  <c:v>566.5</c:v>
                </c:pt>
                <c:pt idx="2500">
                  <c:v>566.5</c:v>
                </c:pt>
                <c:pt idx="2501">
                  <c:v>566.5</c:v>
                </c:pt>
                <c:pt idx="2502">
                  <c:v>566.5</c:v>
                </c:pt>
                <c:pt idx="2503">
                  <c:v>566.5</c:v>
                </c:pt>
                <c:pt idx="2504">
                  <c:v>566.5</c:v>
                </c:pt>
                <c:pt idx="2505">
                  <c:v>566.5</c:v>
                </c:pt>
                <c:pt idx="2506">
                  <c:v>566.5</c:v>
                </c:pt>
                <c:pt idx="2507">
                  <c:v>566.5</c:v>
                </c:pt>
                <c:pt idx="2508">
                  <c:v>566.5</c:v>
                </c:pt>
                <c:pt idx="2509">
                  <c:v>566.5</c:v>
                </c:pt>
                <c:pt idx="2510">
                  <c:v>566.5</c:v>
                </c:pt>
                <c:pt idx="2511">
                  <c:v>566.5</c:v>
                </c:pt>
                <c:pt idx="2512">
                  <c:v>566.5</c:v>
                </c:pt>
                <c:pt idx="2513">
                  <c:v>566.5</c:v>
                </c:pt>
                <c:pt idx="2514">
                  <c:v>566.5</c:v>
                </c:pt>
                <c:pt idx="2515">
                  <c:v>566.5</c:v>
                </c:pt>
                <c:pt idx="2516">
                  <c:v>566.5</c:v>
                </c:pt>
                <c:pt idx="2517">
                  <c:v>566.49</c:v>
                </c:pt>
                <c:pt idx="2518">
                  <c:v>566.49</c:v>
                </c:pt>
                <c:pt idx="2519">
                  <c:v>566.49</c:v>
                </c:pt>
                <c:pt idx="2520">
                  <c:v>566.49</c:v>
                </c:pt>
                <c:pt idx="2521">
                  <c:v>566.49</c:v>
                </c:pt>
                <c:pt idx="2522">
                  <c:v>566.49</c:v>
                </c:pt>
                <c:pt idx="2523">
                  <c:v>566.49</c:v>
                </c:pt>
                <c:pt idx="2524">
                  <c:v>566.49</c:v>
                </c:pt>
                <c:pt idx="2525">
                  <c:v>566.49</c:v>
                </c:pt>
                <c:pt idx="2526">
                  <c:v>566.49</c:v>
                </c:pt>
                <c:pt idx="2527">
                  <c:v>566.49</c:v>
                </c:pt>
                <c:pt idx="2528">
                  <c:v>566.49</c:v>
                </c:pt>
                <c:pt idx="2529">
                  <c:v>566.49</c:v>
                </c:pt>
                <c:pt idx="2530">
                  <c:v>566.49</c:v>
                </c:pt>
                <c:pt idx="2531">
                  <c:v>566.49</c:v>
                </c:pt>
                <c:pt idx="2532">
                  <c:v>566.49</c:v>
                </c:pt>
                <c:pt idx="2533">
                  <c:v>566.49</c:v>
                </c:pt>
                <c:pt idx="2534">
                  <c:v>566.49</c:v>
                </c:pt>
                <c:pt idx="2535">
                  <c:v>566.49</c:v>
                </c:pt>
                <c:pt idx="2536">
                  <c:v>566.49</c:v>
                </c:pt>
                <c:pt idx="2537">
                  <c:v>566.49</c:v>
                </c:pt>
                <c:pt idx="2538">
                  <c:v>566.49</c:v>
                </c:pt>
                <c:pt idx="2539">
                  <c:v>566.49</c:v>
                </c:pt>
                <c:pt idx="2540">
                  <c:v>566.49</c:v>
                </c:pt>
                <c:pt idx="2541">
                  <c:v>566.49</c:v>
                </c:pt>
                <c:pt idx="2542">
                  <c:v>566.49</c:v>
                </c:pt>
                <c:pt idx="2543">
                  <c:v>566.49</c:v>
                </c:pt>
                <c:pt idx="2544">
                  <c:v>566.49</c:v>
                </c:pt>
                <c:pt idx="2545">
                  <c:v>566.49</c:v>
                </c:pt>
                <c:pt idx="2546">
                  <c:v>566.49</c:v>
                </c:pt>
                <c:pt idx="2547">
                  <c:v>566.49</c:v>
                </c:pt>
                <c:pt idx="2548">
                  <c:v>566.49</c:v>
                </c:pt>
                <c:pt idx="2549">
                  <c:v>566.49</c:v>
                </c:pt>
                <c:pt idx="2550">
                  <c:v>566.49</c:v>
                </c:pt>
                <c:pt idx="2551">
                  <c:v>566.49</c:v>
                </c:pt>
                <c:pt idx="2552">
                  <c:v>566.49</c:v>
                </c:pt>
                <c:pt idx="2553">
                  <c:v>566.49</c:v>
                </c:pt>
                <c:pt idx="2554">
                  <c:v>566.49</c:v>
                </c:pt>
                <c:pt idx="2555">
                  <c:v>566.49</c:v>
                </c:pt>
                <c:pt idx="2556">
                  <c:v>566.49</c:v>
                </c:pt>
                <c:pt idx="2557">
                  <c:v>566.49</c:v>
                </c:pt>
                <c:pt idx="2558">
                  <c:v>566.49</c:v>
                </c:pt>
                <c:pt idx="2559">
                  <c:v>566.49</c:v>
                </c:pt>
                <c:pt idx="2560">
                  <c:v>566.49</c:v>
                </c:pt>
                <c:pt idx="2561">
                  <c:v>566.49</c:v>
                </c:pt>
                <c:pt idx="2562">
                  <c:v>566.49</c:v>
                </c:pt>
                <c:pt idx="2563">
                  <c:v>566.49</c:v>
                </c:pt>
                <c:pt idx="2564">
                  <c:v>566.49</c:v>
                </c:pt>
                <c:pt idx="2565">
                  <c:v>566.49</c:v>
                </c:pt>
                <c:pt idx="2566">
                  <c:v>566.49</c:v>
                </c:pt>
                <c:pt idx="2567">
                  <c:v>566.48</c:v>
                </c:pt>
                <c:pt idx="2568">
                  <c:v>566.48</c:v>
                </c:pt>
                <c:pt idx="2569">
                  <c:v>566.48</c:v>
                </c:pt>
                <c:pt idx="2570">
                  <c:v>566.48</c:v>
                </c:pt>
                <c:pt idx="2571">
                  <c:v>566.48</c:v>
                </c:pt>
                <c:pt idx="2572">
                  <c:v>566.48</c:v>
                </c:pt>
                <c:pt idx="2573">
                  <c:v>566.48</c:v>
                </c:pt>
                <c:pt idx="2574">
                  <c:v>566.48</c:v>
                </c:pt>
                <c:pt idx="2575">
                  <c:v>566.48</c:v>
                </c:pt>
                <c:pt idx="2576">
                  <c:v>566.48</c:v>
                </c:pt>
                <c:pt idx="2577">
                  <c:v>566.48</c:v>
                </c:pt>
                <c:pt idx="2578">
                  <c:v>566.48</c:v>
                </c:pt>
                <c:pt idx="2579">
                  <c:v>566.48</c:v>
                </c:pt>
                <c:pt idx="2580">
                  <c:v>566.48</c:v>
                </c:pt>
                <c:pt idx="2581">
                  <c:v>566.48</c:v>
                </c:pt>
                <c:pt idx="2582">
                  <c:v>566.48</c:v>
                </c:pt>
                <c:pt idx="2583">
                  <c:v>566.48</c:v>
                </c:pt>
                <c:pt idx="2584">
                  <c:v>566.48</c:v>
                </c:pt>
                <c:pt idx="2585">
                  <c:v>566.48</c:v>
                </c:pt>
                <c:pt idx="2586">
                  <c:v>566.48</c:v>
                </c:pt>
                <c:pt idx="2587">
                  <c:v>566.48</c:v>
                </c:pt>
                <c:pt idx="2588">
                  <c:v>566.48</c:v>
                </c:pt>
                <c:pt idx="2589">
                  <c:v>566.48</c:v>
                </c:pt>
                <c:pt idx="2590">
                  <c:v>566.48</c:v>
                </c:pt>
                <c:pt idx="2591">
                  <c:v>566.48</c:v>
                </c:pt>
                <c:pt idx="2592">
                  <c:v>566.48</c:v>
                </c:pt>
                <c:pt idx="2593">
                  <c:v>566.48</c:v>
                </c:pt>
                <c:pt idx="2594">
                  <c:v>566.48</c:v>
                </c:pt>
                <c:pt idx="2595">
                  <c:v>566.48</c:v>
                </c:pt>
                <c:pt idx="2596">
                  <c:v>566.48</c:v>
                </c:pt>
                <c:pt idx="2597">
                  <c:v>566.48</c:v>
                </c:pt>
                <c:pt idx="2598">
                  <c:v>566.48</c:v>
                </c:pt>
                <c:pt idx="2599">
                  <c:v>566.48</c:v>
                </c:pt>
                <c:pt idx="2600">
                  <c:v>566.48</c:v>
                </c:pt>
                <c:pt idx="2601">
                  <c:v>566.48</c:v>
                </c:pt>
                <c:pt idx="2602">
                  <c:v>566.48</c:v>
                </c:pt>
                <c:pt idx="2603">
                  <c:v>566.48</c:v>
                </c:pt>
                <c:pt idx="2604">
                  <c:v>566.48</c:v>
                </c:pt>
                <c:pt idx="2605">
                  <c:v>566.48</c:v>
                </c:pt>
                <c:pt idx="2606">
                  <c:v>566.48</c:v>
                </c:pt>
                <c:pt idx="2607">
                  <c:v>566.48</c:v>
                </c:pt>
                <c:pt idx="2608">
                  <c:v>566.48</c:v>
                </c:pt>
                <c:pt idx="2609">
                  <c:v>566.48</c:v>
                </c:pt>
                <c:pt idx="2610">
                  <c:v>566.48</c:v>
                </c:pt>
                <c:pt idx="2611">
                  <c:v>566.48</c:v>
                </c:pt>
                <c:pt idx="2612">
                  <c:v>566.48</c:v>
                </c:pt>
                <c:pt idx="2613">
                  <c:v>566.48</c:v>
                </c:pt>
                <c:pt idx="2614">
                  <c:v>566.48</c:v>
                </c:pt>
                <c:pt idx="2615">
                  <c:v>566.48</c:v>
                </c:pt>
                <c:pt idx="2616">
                  <c:v>566.47</c:v>
                </c:pt>
                <c:pt idx="2617">
                  <c:v>566.47</c:v>
                </c:pt>
                <c:pt idx="2618">
                  <c:v>566.47</c:v>
                </c:pt>
                <c:pt idx="2619">
                  <c:v>566.47</c:v>
                </c:pt>
                <c:pt idx="2620">
                  <c:v>566.47</c:v>
                </c:pt>
                <c:pt idx="2621">
                  <c:v>566.47</c:v>
                </c:pt>
                <c:pt idx="2622">
                  <c:v>566.47</c:v>
                </c:pt>
                <c:pt idx="2623">
                  <c:v>566.47</c:v>
                </c:pt>
                <c:pt idx="2624">
                  <c:v>566.47</c:v>
                </c:pt>
                <c:pt idx="2625">
                  <c:v>566.47</c:v>
                </c:pt>
                <c:pt idx="2626">
                  <c:v>566.47</c:v>
                </c:pt>
                <c:pt idx="2627">
                  <c:v>566.47</c:v>
                </c:pt>
                <c:pt idx="2628">
                  <c:v>566.47</c:v>
                </c:pt>
                <c:pt idx="2629">
                  <c:v>566.47</c:v>
                </c:pt>
                <c:pt idx="2630">
                  <c:v>566.47</c:v>
                </c:pt>
                <c:pt idx="2631">
                  <c:v>566.47</c:v>
                </c:pt>
                <c:pt idx="2632">
                  <c:v>566.47</c:v>
                </c:pt>
                <c:pt idx="2633">
                  <c:v>566.47</c:v>
                </c:pt>
                <c:pt idx="2634">
                  <c:v>566.47</c:v>
                </c:pt>
                <c:pt idx="2635">
                  <c:v>566.47</c:v>
                </c:pt>
                <c:pt idx="2636">
                  <c:v>566.47</c:v>
                </c:pt>
                <c:pt idx="2637">
                  <c:v>566.47</c:v>
                </c:pt>
                <c:pt idx="2638">
                  <c:v>566.47</c:v>
                </c:pt>
                <c:pt idx="2639">
                  <c:v>566.47</c:v>
                </c:pt>
                <c:pt idx="2640">
                  <c:v>566.47</c:v>
                </c:pt>
                <c:pt idx="2641">
                  <c:v>566.47</c:v>
                </c:pt>
                <c:pt idx="2642">
                  <c:v>566.47</c:v>
                </c:pt>
                <c:pt idx="2643">
                  <c:v>566.46</c:v>
                </c:pt>
                <c:pt idx="2644">
                  <c:v>566.46</c:v>
                </c:pt>
                <c:pt idx="2645">
                  <c:v>566.46</c:v>
                </c:pt>
                <c:pt idx="2646">
                  <c:v>566.46</c:v>
                </c:pt>
                <c:pt idx="2647">
                  <c:v>566.46</c:v>
                </c:pt>
                <c:pt idx="2648">
                  <c:v>566.46</c:v>
                </c:pt>
                <c:pt idx="2649">
                  <c:v>566.46</c:v>
                </c:pt>
                <c:pt idx="2650">
                  <c:v>566.46</c:v>
                </c:pt>
                <c:pt idx="2651">
                  <c:v>566.46</c:v>
                </c:pt>
                <c:pt idx="2652">
                  <c:v>566.46</c:v>
                </c:pt>
                <c:pt idx="2653">
                  <c:v>566.46</c:v>
                </c:pt>
                <c:pt idx="2654">
                  <c:v>566.46</c:v>
                </c:pt>
                <c:pt idx="2655">
                  <c:v>566.46</c:v>
                </c:pt>
                <c:pt idx="2656">
                  <c:v>566.46</c:v>
                </c:pt>
                <c:pt idx="2657">
                  <c:v>566.46</c:v>
                </c:pt>
                <c:pt idx="2658">
                  <c:v>566.46</c:v>
                </c:pt>
                <c:pt idx="2659">
                  <c:v>566.46</c:v>
                </c:pt>
                <c:pt idx="2660">
                  <c:v>566.46</c:v>
                </c:pt>
                <c:pt idx="2661">
                  <c:v>566.46</c:v>
                </c:pt>
                <c:pt idx="2662">
                  <c:v>566.45000000000005</c:v>
                </c:pt>
                <c:pt idx="2663">
                  <c:v>566.45000000000005</c:v>
                </c:pt>
                <c:pt idx="2664">
                  <c:v>566.45000000000005</c:v>
                </c:pt>
                <c:pt idx="2665">
                  <c:v>566.45000000000005</c:v>
                </c:pt>
                <c:pt idx="2666">
                  <c:v>566.45000000000005</c:v>
                </c:pt>
                <c:pt idx="2667">
                  <c:v>566.45000000000005</c:v>
                </c:pt>
                <c:pt idx="2668">
                  <c:v>566.45000000000005</c:v>
                </c:pt>
                <c:pt idx="2669">
                  <c:v>566.45000000000005</c:v>
                </c:pt>
                <c:pt idx="2670">
                  <c:v>566.45000000000005</c:v>
                </c:pt>
                <c:pt idx="2671">
                  <c:v>566.45000000000005</c:v>
                </c:pt>
                <c:pt idx="2672">
                  <c:v>566.45000000000005</c:v>
                </c:pt>
                <c:pt idx="2673">
                  <c:v>566.45000000000005</c:v>
                </c:pt>
                <c:pt idx="2674">
                  <c:v>566.45000000000005</c:v>
                </c:pt>
                <c:pt idx="2675">
                  <c:v>566.45000000000005</c:v>
                </c:pt>
                <c:pt idx="2676">
                  <c:v>566.45000000000005</c:v>
                </c:pt>
                <c:pt idx="2677">
                  <c:v>566.45000000000005</c:v>
                </c:pt>
                <c:pt idx="2678">
                  <c:v>566.45000000000005</c:v>
                </c:pt>
                <c:pt idx="2679">
                  <c:v>566.45000000000005</c:v>
                </c:pt>
                <c:pt idx="2680">
                  <c:v>566.45000000000005</c:v>
                </c:pt>
                <c:pt idx="2681">
                  <c:v>566.45000000000005</c:v>
                </c:pt>
                <c:pt idx="2682">
                  <c:v>566.44000000000005</c:v>
                </c:pt>
                <c:pt idx="2683">
                  <c:v>566.44000000000005</c:v>
                </c:pt>
                <c:pt idx="2684">
                  <c:v>566.44000000000005</c:v>
                </c:pt>
                <c:pt idx="2685">
                  <c:v>566.44000000000005</c:v>
                </c:pt>
                <c:pt idx="2686">
                  <c:v>566.44000000000005</c:v>
                </c:pt>
                <c:pt idx="2687">
                  <c:v>566.44000000000005</c:v>
                </c:pt>
                <c:pt idx="2688">
                  <c:v>566.44000000000005</c:v>
                </c:pt>
                <c:pt idx="2689">
                  <c:v>566.44000000000005</c:v>
                </c:pt>
                <c:pt idx="2690">
                  <c:v>566.44000000000005</c:v>
                </c:pt>
                <c:pt idx="2691">
                  <c:v>566.44000000000005</c:v>
                </c:pt>
                <c:pt idx="2692">
                  <c:v>566.44000000000005</c:v>
                </c:pt>
                <c:pt idx="2693">
                  <c:v>566.44000000000005</c:v>
                </c:pt>
                <c:pt idx="2694">
                  <c:v>566.44000000000005</c:v>
                </c:pt>
                <c:pt idx="2695">
                  <c:v>566.44000000000005</c:v>
                </c:pt>
                <c:pt idx="2696">
                  <c:v>566.44000000000005</c:v>
                </c:pt>
                <c:pt idx="2697">
                  <c:v>566.44000000000005</c:v>
                </c:pt>
                <c:pt idx="2698">
                  <c:v>566.44000000000005</c:v>
                </c:pt>
                <c:pt idx="2699">
                  <c:v>566.44000000000005</c:v>
                </c:pt>
                <c:pt idx="2700">
                  <c:v>566.44000000000005</c:v>
                </c:pt>
                <c:pt idx="2701">
                  <c:v>566.44000000000005</c:v>
                </c:pt>
                <c:pt idx="2702">
                  <c:v>566.44000000000005</c:v>
                </c:pt>
                <c:pt idx="2703">
                  <c:v>566.44000000000005</c:v>
                </c:pt>
                <c:pt idx="2704">
                  <c:v>566.44000000000005</c:v>
                </c:pt>
                <c:pt idx="2705">
                  <c:v>566.42999999999995</c:v>
                </c:pt>
                <c:pt idx="2706">
                  <c:v>566.42999999999995</c:v>
                </c:pt>
                <c:pt idx="2707">
                  <c:v>566.42999999999995</c:v>
                </c:pt>
                <c:pt idx="2708">
                  <c:v>566.42999999999995</c:v>
                </c:pt>
                <c:pt idx="2709">
                  <c:v>566.42999999999995</c:v>
                </c:pt>
                <c:pt idx="2710">
                  <c:v>566.42999999999995</c:v>
                </c:pt>
                <c:pt idx="2711">
                  <c:v>566.42999999999995</c:v>
                </c:pt>
                <c:pt idx="2712">
                  <c:v>566.42999999999995</c:v>
                </c:pt>
                <c:pt idx="2713">
                  <c:v>566.42999999999995</c:v>
                </c:pt>
                <c:pt idx="2714">
                  <c:v>566.42999999999995</c:v>
                </c:pt>
                <c:pt idx="2715">
                  <c:v>566.42999999999995</c:v>
                </c:pt>
                <c:pt idx="2716">
                  <c:v>566.42999999999995</c:v>
                </c:pt>
                <c:pt idx="2717">
                  <c:v>566.42999999999995</c:v>
                </c:pt>
                <c:pt idx="2718">
                  <c:v>566.42999999999995</c:v>
                </c:pt>
                <c:pt idx="2719">
                  <c:v>566.42999999999995</c:v>
                </c:pt>
                <c:pt idx="2720">
                  <c:v>566.42999999999995</c:v>
                </c:pt>
                <c:pt idx="2721">
                  <c:v>566.42999999999995</c:v>
                </c:pt>
                <c:pt idx="2722">
                  <c:v>566.42999999999995</c:v>
                </c:pt>
                <c:pt idx="2723">
                  <c:v>566.42999999999995</c:v>
                </c:pt>
                <c:pt idx="2724">
                  <c:v>566.42999999999995</c:v>
                </c:pt>
                <c:pt idx="2725">
                  <c:v>566.42999999999995</c:v>
                </c:pt>
                <c:pt idx="2726">
                  <c:v>566.42999999999995</c:v>
                </c:pt>
                <c:pt idx="2727">
                  <c:v>566.41999999999996</c:v>
                </c:pt>
                <c:pt idx="2728">
                  <c:v>566.41999999999996</c:v>
                </c:pt>
                <c:pt idx="2729">
                  <c:v>566.41999999999996</c:v>
                </c:pt>
                <c:pt idx="2730">
                  <c:v>566.41999999999996</c:v>
                </c:pt>
                <c:pt idx="2731">
                  <c:v>566.41999999999996</c:v>
                </c:pt>
                <c:pt idx="2732">
                  <c:v>566.41999999999996</c:v>
                </c:pt>
                <c:pt idx="2733">
                  <c:v>566.41999999999996</c:v>
                </c:pt>
                <c:pt idx="2734">
                  <c:v>566.41999999999996</c:v>
                </c:pt>
                <c:pt idx="2735">
                  <c:v>566.41999999999996</c:v>
                </c:pt>
                <c:pt idx="2736">
                  <c:v>566.41999999999996</c:v>
                </c:pt>
                <c:pt idx="2737">
                  <c:v>566.41999999999996</c:v>
                </c:pt>
                <c:pt idx="2738">
                  <c:v>566.41999999999996</c:v>
                </c:pt>
                <c:pt idx="2739">
                  <c:v>566.41999999999996</c:v>
                </c:pt>
                <c:pt idx="2740">
                  <c:v>566.41999999999996</c:v>
                </c:pt>
                <c:pt idx="2741">
                  <c:v>566.41999999999996</c:v>
                </c:pt>
                <c:pt idx="2742">
                  <c:v>566.41999999999996</c:v>
                </c:pt>
                <c:pt idx="2743">
                  <c:v>566.41</c:v>
                </c:pt>
                <c:pt idx="2744">
                  <c:v>566.41</c:v>
                </c:pt>
                <c:pt idx="2745">
                  <c:v>566.41</c:v>
                </c:pt>
                <c:pt idx="2746">
                  <c:v>566.41</c:v>
                </c:pt>
                <c:pt idx="2747">
                  <c:v>566.41</c:v>
                </c:pt>
                <c:pt idx="2748">
                  <c:v>566.41</c:v>
                </c:pt>
                <c:pt idx="2749">
                  <c:v>566.41</c:v>
                </c:pt>
                <c:pt idx="2750">
                  <c:v>566.41</c:v>
                </c:pt>
                <c:pt idx="2751">
                  <c:v>566.41</c:v>
                </c:pt>
                <c:pt idx="2752">
                  <c:v>566.41</c:v>
                </c:pt>
                <c:pt idx="2753">
                  <c:v>566.41</c:v>
                </c:pt>
                <c:pt idx="2754">
                  <c:v>566.41</c:v>
                </c:pt>
                <c:pt idx="2755">
                  <c:v>566.4</c:v>
                </c:pt>
                <c:pt idx="2756">
                  <c:v>566.4</c:v>
                </c:pt>
                <c:pt idx="2757">
                  <c:v>566.4</c:v>
                </c:pt>
                <c:pt idx="2758">
                  <c:v>566.4</c:v>
                </c:pt>
                <c:pt idx="2759">
                  <c:v>566.4</c:v>
                </c:pt>
                <c:pt idx="2760">
                  <c:v>566.4</c:v>
                </c:pt>
                <c:pt idx="2761">
                  <c:v>566.4</c:v>
                </c:pt>
                <c:pt idx="2762">
                  <c:v>566.4</c:v>
                </c:pt>
                <c:pt idx="2763">
                  <c:v>566.4</c:v>
                </c:pt>
                <c:pt idx="2764">
                  <c:v>566.4</c:v>
                </c:pt>
                <c:pt idx="2765">
                  <c:v>566.4</c:v>
                </c:pt>
                <c:pt idx="2766">
                  <c:v>566.4</c:v>
                </c:pt>
                <c:pt idx="2767">
                  <c:v>566.39</c:v>
                </c:pt>
                <c:pt idx="2768">
                  <c:v>566.39</c:v>
                </c:pt>
                <c:pt idx="2769">
                  <c:v>566.39</c:v>
                </c:pt>
                <c:pt idx="2770">
                  <c:v>566.39</c:v>
                </c:pt>
                <c:pt idx="2771">
                  <c:v>566.39</c:v>
                </c:pt>
                <c:pt idx="2772">
                  <c:v>566.39</c:v>
                </c:pt>
                <c:pt idx="2773">
                  <c:v>566.39</c:v>
                </c:pt>
                <c:pt idx="2774">
                  <c:v>566.39</c:v>
                </c:pt>
                <c:pt idx="2775">
                  <c:v>566.39</c:v>
                </c:pt>
                <c:pt idx="2776">
                  <c:v>566.39</c:v>
                </c:pt>
                <c:pt idx="2777">
                  <c:v>566.39</c:v>
                </c:pt>
                <c:pt idx="2778">
                  <c:v>566.39</c:v>
                </c:pt>
                <c:pt idx="2779">
                  <c:v>566.39</c:v>
                </c:pt>
                <c:pt idx="2780">
                  <c:v>566.39</c:v>
                </c:pt>
                <c:pt idx="2781">
                  <c:v>566.38</c:v>
                </c:pt>
                <c:pt idx="2782">
                  <c:v>566.38</c:v>
                </c:pt>
                <c:pt idx="2783">
                  <c:v>566.38</c:v>
                </c:pt>
                <c:pt idx="2784">
                  <c:v>566.38</c:v>
                </c:pt>
                <c:pt idx="2785">
                  <c:v>566.38</c:v>
                </c:pt>
                <c:pt idx="2786">
                  <c:v>566.38</c:v>
                </c:pt>
                <c:pt idx="2787">
                  <c:v>566.38</c:v>
                </c:pt>
                <c:pt idx="2788">
                  <c:v>566.38</c:v>
                </c:pt>
                <c:pt idx="2789">
                  <c:v>566.38</c:v>
                </c:pt>
                <c:pt idx="2790">
                  <c:v>566.38</c:v>
                </c:pt>
                <c:pt idx="2791">
                  <c:v>566.38</c:v>
                </c:pt>
                <c:pt idx="2792">
                  <c:v>566.38</c:v>
                </c:pt>
                <c:pt idx="2793">
                  <c:v>566.38</c:v>
                </c:pt>
                <c:pt idx="2794">
                  <c:v>566.38</c:v>
                </c:pt>
                <c:pt idx="2795">
                  <c:v>566.37</c:v>
                </c:pt>
                <c:pt idx="2796">
                  <c:v>566.37</c:v>
                </c:pt>
                <c:pt idx="2797">
                  <c:v>566.37</c:v>
                </c:pt>
                <c:pt idx="2798">
                  <c:v>566.37</c:v>
                </c:pt>
                <c:pt idx="2799">
                  <c:v>566.37</c:v>
                </c:pt>
                <c:pt idx="2800">
                  <c:v>566.37</c:v>
                </c:pt>
                <c:pt idx="2801">
                  <c:v>566.37</c:v>
                </c:pt>
                <c:pt idx="2802">
                  <c:v>566.37</c:v>
                </c:pt>
                <c:pt idx="2803">
                  <c:v>566.37</c:v>
                </c:pt>
                <c:pt idx="2804">
                  <c:v>566.37</c:v>
                </c:pt>
                <c:pt idx="2805">
                  <c:v>566.37</c:v>
                </c:pt>
                <c:pt idx="2806">
                  <c:v>566.37</c:v>
                </c:pt>
                <c:pt idx="2807">
                  <c:v>566.37</c:v>
                </c:pt>
                <c:pt idx="2808">
                  <c:v>566.37</c:v>
                </c:pt>
                <c:pt idx="2809">
                  <c:v>566.37</c:v>
                </c:pt>
                <c:pt idx="2810">
                  <c:v>566.37</c:v>
                </c:pt>
                <c:pt idx="2811">
                  <c:v>566.36</c:v>
                </c:pt>
                <c:pt idx="2812">
                  <c:v>566.36</c:v>
                </c:pt>
                <c:pt idx="2813">
                  <c:v>566.36</c:v>
                </c:pt>
                <c:pt idx="2814">
                  <c:v>566.36</c:v>
                </c:pt>
                <c:pt idx="2815">
                  <c:v>566.36</c:v>
                </c:pt>
                <c:pt idx="2816">
                  <c:v>566.36</c:v>
                </c:pt>
                <c:pt idx="2817">
                  <c:v>566.36</c:v>
                </c:pt>
                <c:pt idx="2818">
                  <c:v>566.36</c:v>
                </c:pt>
                <c:pt idx="2819">
                  <c:v>566.36</c:v>
                </c:pt>
                <c:pt idx="2820">
                  <c:v>566.36</c:v>
                </c:pt>
                <c:pt idx="2821">
                  <c:v>566.36</c:v>
                </c:pt>
                <c:pt idx="2822">
                  <c:v>566.36</c:v>
                </c:pt>
                <c:pt idx="2823">
                  <c:v>566.36</c:v>
                </c:pt>
                <c:pt idx="2824">
                  <c:v>566.36</c:v>
                </c:pt>
                <c:pt idx="2825">
                  <c:v>566.36</c:v>
                </c:pt>
                <c:pt idx="2826">
                  <c:v>566.36</c:v>
                </c:pt>
                <c:pt idx="2827">
                  <c:v>566.35</c:v>
                </c:pt>
                <c:pt idx="2828">
                  <c:v>566.35</c:v>
                </c:pt>
                <c:pt idx="2829">
                  <c:v>566.35</c:v>
                </c:pt>
                <c:pt idx="2830">
                  <c:v>566.35</c:v>
                </c:pt>
                <c:pt idx="2831">
                  <c:v>566.35</c:v>
                </c:pt>
                <c:pt idx="2832">
                  <c:v>566.35</c:v>
                </c:pt>
                <c:pt idx="2833">
                  <c:v>566.35</c:v>
                </c:pt>
                <c:pt idx="2834">
                  <c:v>566.35</c:v>
                </c:pt>
                <c:pt idx="2835">
                  <c:v>566.35</c:v>
                </c:pt>
                <c:pt idx="2836">
                  <c:v>566.35</c:v>
                </c:pt>
                <c:pt idx="2837">
                  <c:v>566.35</c:v>
                </c:pt>
                <c:pt idx="2838">
                  <c:v>566.35</c:v>
                </c:pt>
                <c:pt idx="2839">
                  <c:v>566.35</c:v>
                </c:pt>
                <c:pt idx="2840">
                  <c:v>566.35</c:v>
                </c:pt>
                <c:pt idx="2841">
                  <c:v>566.35</c:v>
                </c:pt>
                <c:pt idx="2842">
                  <c:v>566.35</c:v>
                </c:pt>
                <c:pt idx="2843">
                  <c:v>566.34</c:v>
                </c:pt>
                <c:pt idx="2844">
                  <c:v>566.34</c:v>
                </c:pt>
                <c:pt idx="2845">
                  <c:v>566.34</c:v>
                </c:pt>
                <c:pt idx="2846">
                  <c:v>566.34</c:v>
                </c:pt>
                <c:pt idx="2847">
                  <c:v>566.34</c:v>
                </c:pt>
                <c:pt idx="2848">
                  <c:v>566.34</c:v>
                </c:pt>
                <c:pt idx="2849">
                  <c:v>566.34</c:v>
                </c:pt>
                <c:pt idx="2850">
                  <c:v>566.34</c:v>
                </c:pt>
                <c:pt idx="2851">
                  <c:v>566.34</c:v>
                </c:pt>
                <c:pt idx="2852">
                  <c:v>566.34</c:v>
                </c:pt>
                <c:pt idx="2853">
                  <c:v>566.34</c:v>
                </c:pt>
                <c:pt idx="2854">
                  <c:v>566.34</c:v>
                </c:pt>
                <c:pt idx="2855">
                  <c:v>566.34</c:v>
                </c:pt>
                <c:pt idx="2856">
                  <c:v>566.34</c:v>
                </c:pt>
                <c:pt idx="2857">
                  <c:v>566.34</c:v>
                </c:pt>
                <c:pt idx="2858">
                  <c:v>566.34</c:v>
                </c:pt>
                <c:pt idx="2859">
                  <c:v>566.34</c:v>
                </c:pt>
                <c:pt idx="2860">
                  <c:v>566.33000000000004</c:v>
                </c:pt>
                <c:pt idx="2861">
                  <c:v>566.33000000000004</c:v>
                </c:pt>
                <c:pt idx="2862">
                  <c:v>566.33000000000004</c:v>
                </c:pt>
                <c:pt idx="2863">
                  <c:v>566.33000000000004</c:v>
                </c:pt>
                <c:pt idx="2864">
                  <c:v>566.33000000000004</c:v>
                </c:pt>
                <c:pt idx="2865">
                  <c:v>566.33000000000004</c:v>
                </c:pt>
                <c:pt idx="2866">
                  <c:v>566.33000000000004</c:v>
                </c:pt>
                <c:pt idx="2867">
                  <c:v>566.33000000000004</c:v>
                </c:pt>
                <c:pt idx="2868">
                  <c:v>566.33000000000004</c:v>
                </c:pt>
                <c:pt idx="2869">
                  <c:v>566.33000000000004</c:v>
                </c:pt>
                <c:pt idx="2870">
                  <c:v>566.33000000000004</c:v>
                </c:pt>
                <c:pt idx="2871">
                  <c:v>566.33000000000004</c:v>
                </c:pt>
                <c:pt idx="2872">
                  <c:v>566.33000000000004</c:v>
                </c:pt>
                <c:pt idx="2873">
                  <c:v>566.33000000000004</c:v>
                </c:pt>
                <c:pt idx="2874">
                  <c:v>566.33000000000004</c:v>
                </c:pt>
                <c:pt idx="2875">
                  <c:v>566.33000000000004</c:v>
                </c:pt>
                <c:pt idx="2876">
                  <c:v>566.33000000000004</c:v>
                </c:pt>
                <c:pt idx="2877">
                  <c:v>566.33000000000004</c:v>
                </c:pt>
                <c:pt idx="2878">
                  <c:v>566.32000000000005</c:v>
                </c:pt>
                <c:pt idx="2879">
                  <c:v>566.32000000000005</c:v>
                </c:pt>
                <c:pt idx="2880">
                  <c:v>566.32000000000005</c:v>
                </c:pt>
                <c:pt idx="2881">
                  <c:v>566.32000000000005</c:v>
                </c:pt>
                <c:pt idx="2882">
                  <c:v>566.32000000000005</c:v>
                </c:pt>
                <c:pt idx="2883">
                  <c:v>566.32000000000005</c:v>
                </c:pt>
                <c:pt idx="2884">
                  <c:v>566.32000000000005</c:v>
                </c:pt>
                <c:pt idx="2885">
                  <c:v>566.32000000000005</c:v>
                </c:pt>
                <c:pt idx="2886">
                  <c:v>566.32000000000005</c:v>
                </c:pt>
                <c:pt idx="2887">
                  <c:v>566.32000000000005</c:v>
                </c:pt>
                <c:pt idx="2888">
                  <c:v>566.32000000000005</c:v>
                </c:pt>
                <c:pt idx="2889">
                  <c:v>566.32000000000005</c:v>
                </c:pt>
                <c:pt idx="2890">
                  <c:v>566.32000000000005</c:v>
                </c:pt>
                <c:pt idx="2891">
                  <c:v>566.32000000000005</c:v>
                </c:pt>
                <c:pt idx="2892">
                  <c:v>566.32000000000005</c:v>
                </c:pt>
                <c:pt idx="2893">
                  <c:v>566.32000000000005</c:v>
                </c:pt>
                <c:pt idx="2894">
                  <c:v>566.30999999999995</c:v>
                </c:pt>
                <c:pt idx="2895">
                  <c:v>566.30999999999995</c:v>
                </c:pt>
                <c:pt idx="2896">
                  <c:v>566.30999999999995</c:v>
                </c:pt>
                <c:pt idx="2897">
                  <c:v>566.30999999999995</c:v>
                </c:pt>
                <c:pt idx="2898">
                  <c:v>566.30999999999995</c:v>
                </c:pt>
                <c:pt idx="2899">
                  <c:v>566.30999999999995</c:v>
                </c:pt>
                <c:pt idx="2900">
                  <c:v>566.30999999999995</c:v>
                </c:pt>
                <c:pt idx="2901">
                  <c:v>566.30999999999995</c:v>
                </c:pt>
                <c:pt idx="2902">
                  <c:v>566.30999999999995</c:v>
                </c:pt>
                <c:pt idx="2903">
                  <c:v>566.30999999999995</c:v>
                </c:pt>
                <c:pt idx="2904">
                  <c:v>566.30999999999995</c:v>
                </c:pt>
                <c:pt idx="2905">
                  <c:v>566.30999999999995</c:v>
                </c:pt>
                <c:pt idx="2906">
                  <c:v>566.30999999999995</c:v>
                </c:pt>
                <c:pt idx="2907">
                  <c:v>566.30999999999995</c:v>
                </c:pt>
                <c:pt idx="2908">
                  <c:v>566.30999999999995</c:v>
                </c:pt>
                <c:pt idx="2909">
                  <c:v>566.30999999999995</c:v>
                </c:pt>
                <c:pt idx="2910">
                  <c:v>566.30999999999995</c:v>
                </c:pt>
                <c:pt idx="2911">
                  <c:v>566.30999999999995</c:v>
                </c:pt>
                <c:pt idx="2912">
                  <c:v>566.29999999999995</c:v>
                </c:pt>
                <c:pt idx="2913">
                  <c:v>566.29999999999995</c:v>
                </c:pt>
                <c:pt idx="2914">
                  <c:v>566.29999999999995</c:v>
                </c:pt>
                <c:pt idx="2915">
                  <c:v>566.29999999999995</c:v>
                </c:pt>
                <c:pt idx="2916">
                  <c:v>566.29999999999995</c:v>
                </c:pt>
                <c:pt idx="2917">
                  <c:v>566.29999999999995</c:v>
                </c:pt>
                <c:pt idx="2918">
                  <c:v>566.29999999999995</c:v>
                </c:pt>
                <c:pt idx="2919">
                  <c:v>566.29999999999995</c:v>
                </c:pt>
                <c:pt idx="2920">
                  <c:v>566.29999999999995</c:v>
                </c:pt>
                <c:pt idx="2921">
                  <c:v>566.29999999999995</c:v>
                </c:pt>
                <c:pt idx="2922">
                  <c:v>566.29999999999995</c:v>
                </c:pt>
                <c:pt idx="2923">
                  <c:v>566.29999999999995</c:v>
                </c:pt>
                <c:pt idx="2924">
                  <c:v>566.29999999999995</c:v>
                </c:pt>
                <c:pt idx="2925">
                  <c:v>566.29999999999995</c:v>
                </c:pt>
                <c:pt idx="2926">
                  <c:v>566.29999999999995</c:v>
                </c:pt>
                <c:pt idx="2927">
                  <c:v>566.29999999999995</c:v>
                </c:pt>
                <c:pt idx="2928">
                  <c:v>566.29999999999995</c:v>
                </c:pt>
                <c:pt idx="2929">
                  <c:v>566.29999999999995</c:v>
                </c:pt>
                <c:pt idx="2930">
                  <c:v>566.29</c:v>
                </c:pt>
                <c:pt idx="2931">
                  <c:v>566.29</c:v>
                </c:pt>
                <c:pt idx="2932">
                  <c:v>566.29</c:v>
                </c:pt>
                <c:pt idx="2933">
                  <c:v>566.29</c:v>
                </c:pt>
                <c:pt idx="2934">
                  <c:v>566.29</c:v>
                </c:pt>
                <c:pt idx="2935">
                  <c:v>566.29</c:v>
                </c:pt>
                <c:pt idx="2936">
                  <c:v>566.29</c:v>
                </c:pt>
                <c:pt idx="2937">
                  <c:v>566.29</c:v>
                </c:pt>
                <c:pt idx="2938">
                  <c:v>566.29</c:v>
                </c:pt>
                <c:pt idx="2939">
                  <c:v>566.29</c:v>
                </c:pt>
                <c:pt idx="2940">
                  <c:v>566.29</c:v>
                </c:pt>
                <c:pt idx="2941">
                  <c:v>566.29</c:v>
                </c:pt>
                <c:pt idx="2942">
                  <c:v>566.29</c:v>
                </c:pt>
                <c:pt idx="2943">
                  <c:v>566.29</c:v>
                </c:pt>
                <c:pt idx="2944">
                  <c:v>566.29</c:v>
                </c:pt>
                <c:pt idx="2945">
                  <c:v>566.29</c:v>
                </c:pt>
                <c:pt idx="2946">
                  <c:v>566.29</c:v>
                </c:pt>
                <c:pt idx="2947">
                  <c:v>566.28</c:v>
                </c:pt>
                <c:pt idx="2948">
                  <c:v>566.28</c:v>
                </c:pt>
                <c:pt idx="2949">
                  <c:v>566.28</c:v>
                </c:pt>
                <c:pt idx="2950">
                  <c:v>566.28</c:v>
                </c:pt>
                <c:pt idx="2951">
                  <c:v>566.28</c:v>
                </c:pt>
                <c:pt idx="2952">
                  <c:v>566.28</c:v>
                </c:pt>
                <c:pt idx="2953">
                  <c:v>566.28</c:v>
                </c:pt>
                <c:pt idx="2954">
                  <c:v>566.28</c:v>
                </c:pt>
                <c:pt idx="2955">
                  <c:v>566.28</c:v>
                </c:pt>
                <c:pt idx="2956">
                  <c:v>566.28</c:v>
                </c:pt>
                <c:pt idx="2957">
                  <c:v>566.28</c:v>
                </c:pt>
                <c:pt idx="2958">
                  <c:v>566.28</c:v>
                </c:pt>
                <c:pt idx="2959">
                  <c:v>566.28</c:v>
                </c:pt>
                <c:pt idx="2960">
                  <c:v>566.28</c:v>
                </c:pt>
                <c:pt idx="2961">
                  <c:v>566.28</c:v>
                </c:pt>
                <c:pt idx="2962">
                  <c:v>566.28</c:v>
                </c:pt>
                <c:pt idx="2963">
                  <c:v>566.27</c:v>
                </c:pt>
                <c:pt idx="2964">
                  <c:v>566.27</c:v>
                </c:pt>
                <c:pt idx="2965">
                  <c:v>566.27</c:v>
                </c:pt>
                <c:pt idx="2966">
                  <c:v>566.27</c:v>
                </c:pt>
                <c:pt idx="2967">
                  <c:v>566.27</c:v>
                </c:pt>
                <c:pt idx="2968">
                  <c:v>566.27</c:v>
                </c:pt>
                <c:pt idx="2969">
                  <c:v>566.27</c:v>
                </c:pt>
                <c:pt idx="2970">
                  <c:v>566.27</c:v>
                </c:pt>
                <c:pt idx="2971">
                  <c:v>566.27</c:v>
                </c:pt>
                <c:pt idx="2972">
                  <c:v>566.27</c:v>
                </c:pt>
                <c:pt idx="2973">
                  <c:v>566.27</c:v>
                </c:pt>
                <c:pt idx="2974">
                  <c:v>566.27</c:v>
                </c:pt>
                <c:pt idx="2975">
                  <c:v>566.27</c:v>
                </c:pt>
                <c:pt idx="2976">
                  <c:v>566.27</c:v>
                </c:pt>
                <c:pt idx="2977">
                  <c:v>566.27</c:v>
                </c:pt>
                <c:pt idx="2978">
                  <c:v>566.27</c:v>
                </c:pt>
                <c:pt idx="2979">
                  <c:v>566.27</c:v>
                </c:pt>
                <c:pt idx="2980">
                  <c:v>566.26</c:v>
                </c:pt>
                <c:pt idx="2981">
                  <c:v>566.26</c:v>
                </c:pt>
                <c:pt idx="2982">
                  <c:v>566.26</c:v>
                </c:pt>
                <c:pt idx="2983">
                  <c:v>566.26</c:v>
                </c:pt>
                <c:pt idx="2984">
                  <c:v>566.26</c:v>
                </c:pt>
                <c:pt idx="2985">
                  <c:v>566.26</c:v>
                </c:pt>
                <c:pt idx="2986">
                  <c:v>566.26</c:v>
                </c:pt>
                <c:pt idx="2987">
                  <c:v>566.26</c:v>
                </c:pt>
                <c:pt idx="2988">
                  <c:v>566.26</c:v>
                </c:pt>
                <c:pt idx="2989">
                  <c:v>566.26</c:v>
                </c:pt>
                <c:pt idx="2990">
                  <c:v>566.26</c:v>
                </c:pt>
                <c:pt idx="2991">
                  <c:v>566.26</c:v>
                </c:pt>
                <c:pt idx="2992">
                  <c:v>566.26</c:v>
                </c:pt>
                <c:pt idx="2993">
                  <c:v>566.26</c:v>
                </c:pt>
                <c:pt idx="2994">
                  <c:v>566.26</c:v>
                </c:pt>
                <c:pt idx="2995">
                  <c:v>566.26</c:v>
                </c:pt>
                <c:pt idx="2996">
                  <c:v>566.26</c:v>
                </c:pt>
                <c:pt idx="2997">
                  <c:v>566.26</c:v>
                </c:pt>
                <c:pt idx="2998">
                  <c:v>566.25</c:v>
                </c:pt>
                <c:pt idx="2999">
                  <c:v>566.25</c:v>
                </c:pt>
                <c:pt idx="3000">
                  <c:v>566.25</c:v>
                </c:pt>
                <c:pt idx="3001">
                  <c:v>566.25</c:v>
                </c:pt>
                <c:pt idx="3002">
                  <c:v>566.25</c:v>
                </c:pt>
                <c:pt idx="3003">
                  <c:v>566.25</c:v>
                </c:pt>
                <c:pt idx="3004">
                  <c:v>566.25</c:v>
                </c:pt>
                <c:pt idx="3005">
                  <c:v>566.25</c:v>
                </c:pt>
                <c:pt idx="3006">
                  <c:v>566.25</c:v>
                </c:pt>
                <c:pt idx="3007">
                  <c:v>566.25</c:v>
                </c:pt>
                <c:pt idx="3008">
                  <c:v>566.25</c:v>
                </c:pt>
                <c:pt idx="3009">
                  <c:v>566.25</c:v>
                </c:pt>
                <c:pt idx="3010">
                  <c:v>566.25</c:v>
                </c:pt>
                <c:pt idx="3011">
                  <c:v>566.25</c:v>
                </c:pt>
                <c:pt idx="3012">
                  <c:v>566.25</c:v>
                </c:pt>
                <c:pt idx="3013">
                  <c:v>566.25</c:v>
                </c:pt>
                <c:pt idx="3014">
                  <c:v>566.25</c:v>
                </c:pt>
                <c:pt idx="3015">
                  <c:v>566.25</c:v>
                </c:pt>
                <c:pt idx="3016">
                  <c:v>566.24</c:v>
                </c:pt>
                <c:pt idx="3017">
                  <c:v>566.24</c:v>
                </c:pt>
                <c:pt idx="3018">
                  <c:v>566.24</c:v>
                </c:pt>
                <c:pt idx="3019">
                  <c:v>566.24</c:v>
                </c:pt>
                <c:pt idx="3020">
                  <c:v>566.24</c:v>
                </c:pt>
                <c:pt idx="3021">
                  <c:v>566.24</c:v>
                </c:pt>
                <c:pt idx="3022">
                  <c:v>566.24</c:v>
                </c:pt>
                <c:pt idx="3023">
                  <c:v>566.24</c:v>
                </c:pt>
                <c:pt idx="3024">
                  <c:v>566.24</c:v>
                </c:pt>
                <c:pt idx="3025">
                  <c:v>566.24</c:v>
                </c:pt>
                <c:pt idx="3026">
                  <c:v>566.24</c:v>
                </c:pt>
                <c:pt idx="3027">
                  <c:v>566.24</c:v>
                </c:pt>
                <c:pt idx="3028">
                  <c:v>566.24</c:v>
                </c:pt>
                <c:pt idx="3029">
                  <c:v>566.24</c:v>
                </c:pt>
                <c:pt idx="3030">
                  <c:v>566.24</c:v>
                </c:pt>
                <c:pt idx="3031">
                  <c:v>566.24</c:v>
                </c:pt>
                <c:pt idx="3032">
                  <c:v>566.24</c:v>
                </c:pt>
                <c:pt idx="3033">
                  <c:v>566.24</c:v>
                </c:pt>
                <c:pt idx="3034">
                  <c:v>566.24</c:v>
                </c:pt>
                <c:pt idx="3035">
                  <c:v>566.23</c:v>
                </c:pt>
                <c:pt idx="3036">
                  <c:v>566.23</c:v>
                </c:pt>
                <c:pt idx="3037">
                  <c:v>566.23</c:v>
                </c:pt>
                <c:pt idx="3038">
                  <c:v>566.23</c:v>
                </c:pt>
                <c:pt idx="3039">
                  <c:v>566.23</c:v>
                </c:pt>
                <c:pt idx="3040">
                  <c:v>566.23</c:v>
                </c:pt>
                <c:pt idx="3041">
                  <c:v>566.23</c:v>
                </c:pt>
                <c:pt idx="3042">
                  <c:v>566.23</c:v>
                </c:pt>
                <c:pt idx="3043">
                  <c:v>566.23</c:v>
                </c:pt>
                <c:pt idx="3044">
                  <c:v>566.23</c:v>
                </c:pt>
                <c:pt idx="3045">
                  <c:v>566.23</c:v>
                </c:pt>
                <c:pt idx="3046">
                  <c:v>566.23</c:v>
                </c:pt>
                <c:pt idx="3047">
                  <c:v>566.23</c:v>
                </c:pt>
                <c:pt idx="3048">
                  <c:v>566.23</c:v>
                </c:pt>
                <c:pt idx="3049">
                  <c:v>566.23</c:v>
                </c:pt>
                <c:pt idx="3050">
                  <c:v>566.23</c:v>
                </c:pt>
                <c:pt idx="3051">
                  <c:v>566.23</c:v>
                </c:pt>
                <c:pt idx="3052">
                  <c:v>566.22</c:v>
                </c:pt>
                <c:pt idx="3053">
                  <c:v>566.22</c:v>
                </c:pt>
                <c:pt idx="3054">
                  <c:v>566.22</c:v>
                </c:pt>
                <c:pt idx="3055">
                  <c:v>566.22</c:v>
                </c:pt>
                <c:pt idx="3056">
                  <c:v>566.22</c:v>
                </c:pt>
                <c:pt idx="3057">
                  <c:v>566.22</c:v>
                </c:pt>
                <c:pt idx="3058">
                  <c:v>566.22</c:v>
                </c:pt>
                <c:pt idx="3059">
                  <c:v>566.22</c:v>
                </c:pt>
                <c:pt idx="3060">
                  <c:v>566.22</c:v>
                </c:pt>
                <c:pt idx="3061">
                  <c:v>566.22</c:v>
                </c:pt>
                <c:pt idx="3062">
                  <c:v>566.22</c:v>
                </c:pt>
                <c:pt idx="3063">
                  <c:v>566.22</c:v>
                </c:pt>
                <c:pt idx="3064">
                  <c:v>566.22</c:v>
                </c:pt>
                <c:pt idx="3065">
                  <c:v>566.22</c:v>
                </c:pt>
                <c:pt idx="3066">
                  <c:v>566.22</c:v>
                </c:pt>
                <c:pt idx="3067">
                  <c:v>566.22</c:v>
                </c:pt>
                <c:pt idx="3068">
                  <c:v>566.22</c:v>
                </c:pt>
                <c:pt idx="3069">
                  <c:v>566.22</c:v>
                </c:pt>
                <c:pt idx="3070">
                  <c:v>566.22</c:v>
                </c:pt>
                <c:pt idx="3071">
                  <c:v>566.22</c:v>
                </c:pt>
                <c:pt idx="3072">
                  <c:v>566.21</c:v>
                </c:pt>
                <c:pt idx="3073">
                  <c:v>566.21</c:v>
                </c:pt>
                <c:pt idx="3074">
                  <c:v>566.21</c:v>
                </c:pt>
                <c:pt idx="3075">
                  <c:v>566.21</c:v>
                </c:pt>
                <c:pt idx="3076">
                  <c:v>566.21</c:v>
                </c:pt>
                <c:pt idx="3077">
                  <c:v>566.21</c:v>
                </c:pt>
                <c:pt idx="3078">
                  <c:v>566.21</c:v>
                </c:pt>
                <c:pt idx="3079">
                  <c:v>566.21</c:v>
                </c:pt>
                <c:pt idx="3080">
                  <c:v>566.21</c:v>
                </c:pt>
                <c:pt idx="3081">
                  <c:v>566.21</c:v>
                </c:pt>
                <c:pt idx="3082">
                  <c:v>566.21</c:v>
                </c:pt>
                <c:pt idx="3083">
                  <c:v>566.21</c:v>
                </c:pt>
                <c:pt idx="3084">
                  <c:v>566.21</c:v>
                </c:pt>
                <c:pt idx="3085">
                  <c:v>566.21</c:v>
                </c:pt>
                <c:pt idx="3086">
                  <c:v>566.21</c:v>
                </c:pt>
                <c:pt idx="3087">
                  <c:v>566.21</c:v>
                </c:pt>
                <c:pt idx="3088">
                  <c:v>566.21</c:v>
                </c:pt>
                <c:pt idx="3089">
                  <c:v>566.21</c:v>
                </c:pt>
                <c:pt idx="3090">
                  <c:v>566.21</c:v>
                </c:pt>
                <c:pt idx="3091">
                  <c:v>566.21</c:v>
                </c:pt>
                <c:pt idx="3092">
                  <c:v>566.21</c:v>
                </c:pt>
                <c:pt idx="3093">
                  <c:v>566.20000000000005</c:v>
                </c:pt>
                <c:pt idx="3094">
                  <c:v>566.20000000000005</c:v>
                </c:pt>
                <c:pt idx="3095">
                  <c:v>566.20000000000005</c:v>
                </c:pt>
                <c:pt idx="3096">
                  <c:v>566.20000000000005</c:v>
                </c:pt>
                <c:pt idx="3097">
                  <c:v>566.20000000000005</c:v>
                </c:pt>
                <c:pt idx="3098">
                  <c:v>566.20000000000005</c:v>
                </c:pt>
                <c:pt idx="3099">
                  <c:v>566.20000000000005</c:v>
                </c:pt>
                <c:pt idx="3100">
                  <c:v>566.20000000000005</c:v>
                </c:pt>
                <c:pt idx="3101">
                  <c:v>566.20000000000005</c:v>
                </c:pt>
                <c:pt idx="3102">
                  <c:v>566.20000000000005</c:v>
                </c:pt>
                <c:pt idx="3103">
                  <c:v>566.20000000000005</c:v>
                </c:pt>
                <c:pt idx="3104">
                  <c:v>566.20000000000005</c:v>
                </c:pt>
                <c:pt idx="3105">
                  <c:v>566.20000000000005</c:v>
                </c:pt>
                <c:pt idx="3106">
                  <c:v>566.20000000000005</c:v>
                </c:pt>
                <c:pt idx="3107">
                  <c:v>566.20000000000005</c:v>
                </c:pt>
                <c:pt idx="3108">
                  <c:v>566.20000000000005</c:v>
                </c:pt>
                <c:pt idx="3109">
                  <c:v>566.20000000000005</c:v>
                </c:pt>
                <c:pt idx="3110">
                  <c:v>566.20000000000005</c:v>
                </c:pt>
                <c:pt idx="3111">
                  <c:v>566.20000000000005</c:v>
                </c:pt>
                <c:pt idx="3112">
                  <c:v>566.20000000000005</c:v>
                </c:pt>
                <c:pt idx="3113">
                  <c:v>566.20000000000005</c:v>
                </c:pt>
                <c:pt idx="3114">
                  <c:v>566.19000000000005</c:v>
                </c:pt>
                <c:pt idx="3115">
                  <c:v>566.19000000000005</c:v>
                </c:pt>
                <c:pt idx="3116">
                  <c:v>566.19000000000005</c:v>
                </c:pt>
                <c:pt idx="3117">
                  <c:v>566.19000000000005</c:v>
                </c:pt>
                <c:pt idx="3118">
                  <c:v>566.19000000000005</c:v>
                </c:pt>
                <c:pt idx="3119">
                  <c:v>566.19000000000005</c:v>
                </c:pt>
                <c:pt idx="3120">
                  <c:v>566.19000000000005</c:v>
                </c:pt>
                <c:pt idx="3121">
                  <c:v>566.19000000000005</c:v>
                </c:pt>
                <c:pt idx="3122">
                  <c:v>566.19000000000005</c:v>
                </c:pt>
                <c:pt idx="3123">
                  <c:v>566.19000000000005</c:v>
                </c:pt>
                <c:pt idx="3124">
                  <c:v>566.19000000000005</c:v>
                </c:pt>
                <c:pt idx="3125">
                  <c:v>566.19000000000005</c:v>
                </c:pt>
                <c:pt idx="3126">
                  <c:v>566.19000000000005</c:v>
                </c:pt>
                <c:pt idx="3127">
                  <c:v>566.19000000000005</c:v>
                </c:pt>
                <c:pt idx="3128">
                  <c:v>566.19000000000005</c:v>
                </c:pt>
                <c:pt idx="3129">
                  <c:v>566.19000000000005</c:v>
                </c:pt>
                <c:pt idx="3130">
                  <c:v>566.19000000000005</c:v>
                </c:pt>
                <c:pt idx="3131">
                  <c:v>566.19000000000005</c:v>
                </c:pt>
                <c:pt idx="3132">
                  <c:v>566.19000000000005</c:v>
                </c:pt>
                <c:pt idx="3133">
                  <c:v>566.19000000000005</c:v>
                </c:pt>
                <c:pt idx="3134">
                  <c:v>566.19000000000005</c:v>
                </c:pt>
                <c:pt idx="3135">
                  <c:v>566.19000000000005</c:v>
                </c:pt>
                <c:pt idx="3136">
                  <c:v>566.17999999999995</c:v>
                </c:pt>
                <c:pt idx="3137">
                  <c:v>566.17999999999995</c:v>
                </c:pt>
                <c:pt idx="3138">
                  <c:v>566.17999999999995</c:v>
                </c:pt>
                <c:pt idx="3139">
                  <c:v>566.17999999999995</c:v>
                </c:pt>
                <c:pt idx="3140">
                  <c:v>566.17999999999995</c:v>
                </c:pt>
                <c:pt idx="3141">
                  <c:v>566.17999999999995</c:v>
                </c:pt>
                <c:pt idx="3142">
                  <c:v>566.17999999999995</c:v>
                </c:pt>
                <c:pt idx="3143">
                  <c:v>566.17999999999995</c:v>
                </c:pt>
                <c:pt idx="3144">
                  <c:v>566.17999999999995</c:v>
                </c:pt>
                <c:pt idx="3145">
                  <c:v>566.17999999999995</c:v>
                </c:pt>
                <c:pt idx="3146">
                  <c:v>566.17999999999995</c:v>
                </c:pt>
                <c:pt idx="3147">
                  <c:v>566.17999999999995</c:v>
                </c:pt>
                <c:pt idx="3148">
                  <c:v>566.17999999999995</c:v>
                </c:pt>
                <c:pt idx="3149">
                  <c:v>566.17999999999995</c:v>
                </c:pt>
                <c:pt idx="3150">
                  <c:v>566.17999999999995</c:v>
                </c:pt>
                <c:pt idx="3151">
                  <c:v>566.17999999999995</c:v>
                </c:pt>
                <c:pt idx="3152">
                  <c:v>566.17999999999995</c:v>
                </c:pt>
                <c:pt idx="3153">
                  <c:v>566.17999999999995</c:v>
                </c:pt>
                <c:pt idx="3154">
                  <c:v>566.17999999999995</c:v>
                </c:pt>
                <c:pt idx="3155">
                  <c:v>566.17999999999995</c:v>
                </c:pt>
                <c:pt idx="3156">
                  <c:v>566.17999999999995</c:v>
                </c:pt>
                <c:pt idx="3157">
                  <c:v>566.17999999999995</c:v>
                </c:pt>
                <c:pt idx="3158">
                  <c:v>566.17999999999995</c:v>
                </c:pt>
                <c:pt idx="3159">
                  <c:v>566.17999999999995</c:v>
                </c:pt>
                <c:pt idx="3160">
                  <c:v>566.16999999999996</c:v>
                </c:pt>
                <c:pt idx="3161">
                  <c:v>566.16999999999996</c:v>
                </c:pt>
                <c:pt idx="3162">
                  <c:v>566.16999999999996</c:v>
                </c:pt>
                <c:pt idx="3163">
                  <c:v>566.16999999999996</c:v>
                </c:pt>
                <c:pt idx="3164">
                  <c:v>566.16999999999996</c:v>
                </c:pt>
                <c:pt idx="3165">
                  <c:v>566.16999999999996</c:v>
                </c:pt>
                <c:pt idx="3166">
                  <c:v>566.16999999999996</c:v>
                </c:pt>
                <c:pt idx="3167">
                  <c:v>566.16999999999996</c:v>
                </c:pt>
                <c:pt idx="3168">
                  <c:v>566.16999999999996</c:v>
                </c:pt>
                <c:pt idx="3169">
                  <c:v>566.16999999999996</c:v>
                </c:pt>
                <c:pt idx="3170">
                  <c:v>566.16999999999996</c:v>
                </c:pt>
                <c:pt idx="3171">
                  <c:v>566.16999999999996</c:v>
                </c:pt>
                <c:pt idx="3172">
                  <c:v>566.16999999999996</c:v>
                </c:pt>
                <c:pt idx="3173">
                  <c:v>566.16999999999996</c:v>
                </c:pt>
                <c:pt idx="3174">
                  <c:v>566.16999999999996</c:v>
                </c:pt>
                <c:pt idx="3175">
                  <c:v>566.16999999999996</c:v>
                </c:pt>
                <c:pt idx="3176">
                  <c:v>566.16999999999996</c:v>
                </c:pt>
                <c:pt idx="3177">
                  <c:v>566.16999999999996</c:v>
                </c:pt>
                <c:pt idx="3178">
                  <c:v>566.16999999999996</c:v>
                </c:pt>
                <c:pt idx="3179">
                  <c:v>566.16999999999996</c:v>
                </c:pt>
                <c:pt idx="3180">
                  <c:v>566.16999999999996</c:v>
                </c:pt>
                <c:pt idx="3181">
                  <c:v>566.16999999999996</c:v>
                </c:pt>
                <c:pt idx="3182">
                  <c:v>566.16999999999996</c:v>
                </c:pt>
                <c:pt idx="3183">
                  <c:v>566.16999999999996</c:v>
                </c:pt>
                <c:pt idx="3184">
                  <c:v>566.16999999999996</c:v>
                </c:pt>
                <c:pt idx="3185">
                  <c:v>566.16</c:v>
                </c:pt>
                <c:pt idx="3186">
                  <c:v>566.16</c:v>
                </c:pt>
                <c:pt idx="3187">
                  <c:v>566.16</c:v>
                </c:pt>
                <c:pt idx="3188">
                  <c:v>566.16</c:v>
                </c:pt>
                <c:pt idx="3189">
                  <c:v>566.16</c:v>
                </c:pt>
                <c:pt idx="3190">
                  <c:v>566.16</c:v>
                </c:pt>
                <c:pt idx="3191">
                  <c:v>566.16</c:v>
                </c:pt>
                <c:pt idx="3192">
                  <c:v>566.16</c:v>
                </c:pt>
                <c:pt idx="3193">
                  <c:v>566.16</c:v>
                </c:pt>
                <c:pt idx="3194">
                  <c:v>566.16</c:v>
                </c:pt>
                <c:pt idx="3195">
                  <c:v>566.16</c:v>
                </c:pt>
                <c:pt idx="3196">
                  <c:v>566.16</c:v>
                </c:pt>
                <c:pt idx="3197">
                  <c:v>566.16</c:v>
                </c:pt>
                <c:pt idx="3198">
                  <c:v>566.16</c:v>
                </c:pt>
                <c:pt idx="3199">
                  <c:v>566.16</c:v>
                </c:pt>
                <c:pt idx="3200">
                  <c:v>566.16</c:v>
                </c:pt>
                <c:pt idx="3201">
                  <c:v>566.16</c:v>
                </c:pt>
                <c:pt idx="3202">
                  <c:v>566.16</c:v>
                </c:pt>
                <c:pt idx="3203">
                  <c:v>566.16</c:v>
                </c:pt>
                <c:pt idx="3204">
                  <c:v>566.16</c:v>
                </c:pt>
                <c:pt idx="3205">
                  <c:v>566.16</c:v>
                </c:pt>
                <c:pt idx="3206">
                  <c:v>566.16</c:v>
                </c:pt>
                <c:pt idx="3207">
                  <c:v>566.16</c:v>
                </c:pt>
                <c:pt idx="3208">
                  <c:v>566.16</c:v>
                </c:pt>
                <c:pt idx="3209">
                  <c:v>566.16</c:v>
                </c:pt>
                <c:pt idx="3210">
                  <c:v>566.15</c:v>
                </c:pt>
                <c:pt idx="3211">
                  <c:v>566.15</c:v>
                </c:pt>
                <c:pt idx="3212">
                  <c:v>566.15</c:v>
                </c:pt>
                <c:pt idx="3213">
                  <c:v>566.15</c:v>
                </c:pt>
                <c:pt idx="3214">
                  <c:v>566.15</c:v>
                </c:pt>
                <c:pt idx="3215">
                  <c:v>566.15</c:v>
                </c:pt>
                <c:pt idx="3216">
                  <c:v>566.15</c:v>
                </c:pt>
                <c:pt idx="3217">
                  <c:v>566.15</c:v>
                </c:pt>
                <c:pt idx="3218">
                  <c:v>566.15</c:v>
                </c:pt>
                <c:pt idx="3219">
                  <c:v>566.15</c:v>
                </c:pt>
                <c:pt idx="3220">
                  <c:v>566.15</c:v>
                </c:pt>
                <c:pt idx="3221">
                  <c:v>566.15</c:v>
                </c:pt>
                <c:pt idx="3222">
                  <c:v>566.15</c:v>
                </c:pt>
                <c:pt idx="3223">
                  <c:v>566.15</c:v>
                </c:pt>
                <c:pt idx="3224">
                  <c:v>566.15</c:v>
                </c:pt>
                <c:pt idx="3225">
                  <c:v>566.15</c:v>
                </c:pt>
                <c:pt idx="3226">
                  <c:v>566.15</c:v>
                </c:pt>
                <c:pt idx="3227">
                  <c:v>566.15</c:v>
                </c:pt>
                <c:pt idx="3228">
                  <c:v>566.15</c:v>
                </c:pt>
                <c:pt idx="3229">
                  <c:v>566.15</c:v>
                </c:pt>
                <c:pt idx="3230">
                  <c:v>566.15</c:v>
                </c:pt>
                <c:pt idx="3231">
                  <c:v>566.15</c:v>
                </c:pt>
                <c:pt idx="3232">
                  <c:v>566.15</c:v>
                </c:pt>
                <c:pt idx="3233">
                  <c:v>566.14</c:v>
                </c:pt>
                <c:pt idx="3234">
                  <c:v>566.14</c:v>
                </c:pt>
                <c:pt idx="3235">
                  <c:v>566.14</c:v>
                </c:pt>
                <c:pt idx="3236">
                  <c:v>566.14</c:v>
                </c:pt>
                <c:pt idx="3237">
                  <c:v>566.14</c:v>
                </c:pt>
                <c:pt idx="3238">
                  <c:v>566.14</c:v>
                </c:pt>
                <c:pt idx="3239">
                  <c:v>566.14</c:v>
                </c:pt>
                <c:pt idx="3240">
                  <c:v>566.14</c:v>
                </c:pt>
                <c:pt idx="3241">
                  <c:v>566.14</c:v>
                </c:pt>
                <c:pt idx="3242">
                  <c:v>566.14</c:v>
                </c:pt>
                <c:pt idx="3243">
                  <c:v>566.14</c:v>
                </c:pt>
                <c:pt idx="3244">
                  <c:v>566.14</c:v>
                </c:pt>
                <c:pt idx="3245">
                  <c:v>566.14</c:v>
                </c:pt>
                <c:pt idx="3246">
                  <c:v>566.14</c:v>
                </c:pt>
                <c:pt idx="3247">
                  <c:v>566.14</c:v>
                </c:pt>
                <c:pt idx="3248">
                  <c:v>566.14</c:v>
                </c:pt>
                <c:pt idx="3249">
                  <c:v>566.14</c:v>
                </c:pt>
                <c:pt idx="3250">
                  <c:v>566.14</c:v>
                </c:pt>
                <c:pt idx="3251">
                  <c:v>566.14</c:v>
                </c:pt>
                <c:pt idx="3252">
                  <c:v>566.14</c:v>
                </c:pt>
                <c:pt idx="3253">
                  <c:v>566.14</c:v>
                </c:pt>
                <c:pt idx="3254">
                  <c:v>566.14</c:v>
                </c:pt>
                <c:pt idx="3255">
                  <c:v>566.14</c:v>
                </c:pt>
                <c:pt idx="3256">
                  <c:v>566.14</c:v>
                </c:pt>
                <c:pt idx="3257">
                  <c:v>566.14</c:v>
                </c:pt>
                <c:pt idx="3258">
                  <c:v>566.14</c:v>
                </c:pt>
                <c:pt idx="3259">
                  <c:v>566.14</c:v>
                </c:pt>
                <c:pt idx="3260">
                  <c:v>566.13</c:v>
                </c:pt>
                <c:pt idx="3261">
                  <c:v>566.13</c:v>
                </c:pt>
                <c:pt idx="3262">
                  <c:v>566.13</c:v>
                </c:pt>
                <c:pt idx="3263">
                  <c:v>566.13</c:v>
                </c:pt>
                <c:pt idx="3264">
                  <c:v>566.13</c:v>
                </c:pt>
                <c:pt idx="3265">
                  <c:v>566.13</c:v>
                </c:pt>
                <c:pt idx="3266">
                  <c:v>566.13</c:v>
                </c:pt>
                <c:pt idx="3267">
                  <c:v>566.13</c:v>
                </c:pt>
                <c:pt idx="3268">
                  <c:v>566.13</c:v>
                </c:pt>
                <c:pt idx="3269">
                  <c:v>566.13</c:v>
                </c:pt>
                <c:pt idx="3270">
                  <c:v>566.13</c:v>
                </c:pt>
                <c:pt idx="3271">
                  <c:v>566.13</c:v>
                </c:pt>
                <c:pt idx="3272">
                  <c:v>566.13</c:v>
                </c:pt>
                <c:pt idx="3273">
                  <c:v>566.13</c:v>
                </c:pt>
                <c:pt idx="3274">
                  <c:v>566.13</c:v>
                </c:pt>
                <c:pt idx="3275">
                  <c:v>566.13</c:v>
                </c:pt>
                <c:pt idx="3276">
                  <c:v>566.13</c:v>
                </c:pt>
                <c:pt idx="3277">
                  <c:v>566.13</c:v>
                </c:pt>
                <c:pt idx="3278">
                  <c:v>566.13</c:v>
                </c:pt>
                <c:pt idx="3279">
                  <c:v>566.13</c:v>
                </c:pt>
                <c:pt idx="3280">
                  <c:v>566.13</c:v>
                </c:pt>
                <c:pt idx="3281">
                  <c:v>566.13</c:v>
                </c:pt>
                <c:pt idx="3282">
                  <c:v>566.13</c:v>
                </c:pt>
                <c:pt idx="3283">
                  <c:v>566.13</c:v>
                </c:pt>
                <c:pt idx="3284">
                  <c:v>566.13</c:v>
                </c:pt>
                <c:pt idx="3285">
                  <c:v>566.13</c:v>
                </c:pt>
                <c:pt idx="3286">
                  <c:v>566.13</c:v>
                </c:pt>
                <c:pt idx="3287">
                  <c:v>566.13</c:v>
                </c:pt>
                <c:pt idx="3288">
                  <c:v>566.13</c:v>
                </c:pt>
                <c:pt idx="3289">
                  <c:v>566.13</c:v>
                </c:pt>
                <c:pt idx="3290">
                  <c:v>566.12</c:v>
                </c:pt>
                <c:pt idx="3291">
                  <c:v>566.12</c:v>
                </c:pt>
                <c:pt idx="3292">
                  <c:v>566.12</c:v>
                </c:pt>
                <c:pt idx="3293">
                  <c:v>566.12</c:v>
                </c:pt>
                <c:pt idx="3294">
                  <c:v>566.12</c:v>
                </c:pt>
                <c:pt idx="3295">
                  <c:v>566.12</c:v>
                </c:pt>
                <c:pt idx="3296">
                  <c:v>566.12</c:v>
                </c:pt>
                <c:pt idx="3297">
                  <c:v>566.12</c:v>
                </c:pt>
                <c:pt idx="3298">
                  <c:v>566.12</c:v>
                </c:pt>
                <c:pt idx="3299">
                  <c:v>566.12</c:v>
                </c:pt>
                <c:pt idx="3300">
                  <c:v>566.12</c:v>
                </c:pt>
                <c:pt idx="3301">
                  <c:v>566.12</c:v>
                </c:pt>
                <c:pt idx="3302">
                  <c:v>566.12</c:v>
                </c:pt>
                <c:pt idx="3303">
                  <c:v>566.12</c:v>
                </c:pt>
                <c:pt idx="3304">
                  <c:v>566.12</c:v>
                </c:pt>
                <c:pt idx="3305">
                  <c:v>566.12</c:v>
                </c:pt>
                <c:pt idx="3306">
                  <c:v>566.12</c:v>
                </c:pt>
                <c:pt idx="3307">
                  <c:v>566.12</c:v>
                </c:pt>
                <c:pt idx="3308">
                  <c:v>566.12</c:v>
                </c:pt>
                <c:pt idx="3309">
                  <c:v>566.12</c:v>
                </c:pt>
                <c:pt idx="3310">
                  <c:v>566.12</c:v>
                </c:pt>
                <c:pt idx="3311">
                  <c:v>566.12</c:v>
                </c:pt>
                <c:pt idx="3312">
                  <c:v>566.12</c:v>
                </c:pt>
                <c:pt idx="3313">
                  <c:v>566.12</c:v>
                </c:pt>
                <c:pt idx="3314">
                  <c:v>566.12</c:v>
                </c:pt>
                <c:pt idx="3315">
                  <c:v>566.12</c:v>
                </c:pt>
                <c:pt idx="3316">
                  <c:v>566.12</c:v>
                </c:pt>
                <c:pt idx="3317">
                  <c:v>566.12</c:v>
                </c:pt>
                <c:pt idx="3318">
                  <c:v>566.12</c:v>
                </c:pt>
                <c:pt idx="3319">
                  <c:v>566.12</c:v>
                </c:pt>
                <c:pt idx="3320">
                  <c:v>566.12</c:v>
                </c:pt>
                <c:pt idx="3321">
                  <c:v>566.12</c:v>
                </c:pt>
                <c:pt idx="3322">
                  <c:v>566.11</c:v>
                </c:pt>
                <c:pt idx="3323">
                  <c:v>566.11</c:v>
                </c:pt>
                <c:pt idx="3324">
                  <c:v>566.11</c:v>
                </c:pt>
                <c:pt idx="3325">
                  <c:v>566.11</c:v>
                </c:pt>
                <c:pt idx="3326">
                  <c:v>566.11</c:v>
                </c:pt>
                <c:pt idx="3327">
                  <c:v>566.13</c:v>
                </c:pt>
                <c:pt idx="3328">
                  <c:v>566.13</c:v>
                </c:pt>
                <c:pt idx="3329">
                  <c:v>566.13</c:v>
                </c:pt>
                <c:pt idx="3330">
                  <c:v>566.12</c:v>
                </c:pt>
                <c:pt idx="3331">
                  <c:v>566.12</c:v>
                </c:pt>
                <c:pt idx="3332">
                  <c:v>566.12</c:v>
                </c:pt>
                <c:pt idx="3333">
                  <c:v>566.11</c:v>
                </c:pt>
                <c:pt idx="3334">
                  <c:v>566.11</c:v>
                </c:pt>
                <c:pt idx="3335">
                  <c:v>566.11</c:v>
                </c:pt>
                <c:pt idx="3336">
                  <c:v>566.11</c:v>
                </c:pt>
                <c:pt idx="3337">
                  <c:v>566.11</c:v>
                </c:pt>
                <c:pt idx="3338">
                  <c:v>566.1</c:v>
                </c:pt>
                <c:pt idx="3339">
                  <c:v>566.1</c:v>
                </c:pt>
                <c:pt idx="3340">
                  <c:v>566.1</c:v>
                </c:pt>
                <c:pt idx="3341">
                  <c:v>566.1</c:v>
                </c:pt>
                <c:pt idx="3342">
                  <c:v>566.1</c:v>
                </c:pt>
                <c:pt idx="3343">
                  <c:v>566.1</c:v>
                </c:pt>
                <c:pt idx="3344">
                  <c:v>566.1</c:v>
                </c:pt>
                <c:pt idx="3345">
                  <c:v>566.1</c:v>
                </c:pt>
                <c:pt idx="3346">
                  <c:v>566.1</c:v>
                </c:pt>
                <c:pt idx="3347">
                  <c:v>566.1</c:v>
                </c:pt>
                <c:pt idx="3348">
                  <c:v>566.1</c:v>
                </c:pt>
                <c:pt idx="3349">
                  <c:v>566.1</c:v>
                </c:pt>
                <c:pt idx="3350">
                  <c:v>566.1</c:v>
                </c:pt>
                <c:pt idx="3351">
                  <c:v>566.1</c:v>
                </c:pt>
                <c:pt idx="3352">
                  <c:v>566.1</c:v>
                </c:pt>
                <c:pt idx="3353">
                  <c:v>566.1</c:v>
                </c:pt>
                <c:pt idx="3354">
                  <c:v>566.1</c:v>
                </c:pt>
                <c:pt idx="3355">
                  <c:v>566.1</c:v>
                </c:pt>
                <c:pt idx="3356">
                  <c:v>566.1</c:v>
                </c:pt>
                <c:pt idx="3357">
                  <c:v>566.1</c:v>
                </c:pt>
                <c:pt idx="3358">
                  <c:v>566.1</c:v>
                </c:pt>
                <c:pt idx="3359">
                  <c:v>566.1</c:v>
                </c:pt>
                <c:pt idx="3360">
                  <c:v>566.1</c:v>
                </c:pt>
                <c:pt idx="3361">
                  <c:v>566.1</c:v>
                </c:pt>
                <c:pt idx="3362">
                  <c:v>566.1</c:v>
                </c:pt>
                <c:pt idx="3363">
                  <c:v>566.1</c:v>
                </c:pt>
                <c:pt idx="3364">
                  <c:v>566.1</c:v>
                </c:pt>
                <c:pt idx="3365">
                  <c:v>566.1</c:v>
                </c:pt>
                <c:pt idx="3366">
                  <c:v>566.1</c:v>
                </c:pt>
                <c:pt idx="3367">
                  <c:v>566.1</c:v>
                </c:pt>
                <c:pt idx="3368">
                  <c:v>566.1</c:v>
                </c:pt>
                <c:pt idx="3369">
                  <c:v>566.1</c:v>
                </c:pt>
                <c:pt idx="3370">
                  <c:v>566.1</c:v>
                </c:pt>
                <c:pt idx="3371">
                  <c:v>566.1</c:v>
                </c:pt>
                <c:pt idx="3372">
                  <c:v>566.1</c:v>
                </c:pt>
                <c:pt idx="3373">
                  <c:v>566.1</c:v>
                </c:pt>
                <c:pt idx="3374">
                  <c:v>566.1</c:v>
                </c:pt>
                <c:pt idx="3375">
                  <c:v>566.1</c:v>
                </c:pt>
                <c:pt idx="3376">
                  <c:v>566.1</c:v>
                </c:pt>
                <c:pt idx="3377">
                  <c:v>566.09</c:v>
                </c:pt>
                <c:pt idx="3378">
                  <c:v>566.09</c:v>
                </c:pt>
                <c:pt idx="3379">
                  <c:v>566.09</c:v>
                </c:pt>
                <c:pt idx="3380">
                  <c:v>566.09</c:v>
                </c:pt>
                <c:pt idx="3381">
                  <c:v>566.09</c:v>
                </c:pt>
                <c:pt idx="3382">
                  <c:v>566.09</c:v>
                </c:pt>
                <c:pt idx="3383">
                  <c:v>566.09</c:v>
                </c:pt>
                <c:pt idx="3384">
                  <c:v>566.09</c:v>
                </c:pt>
                <c:pt idx="3385">
                  <c:v>566.09</c:v>
                </c:pt>
                <c:pt idx="3386">
                  <c:v>566.09</c:v>
                </c:pt>
                <c:pt idx="3387">
                  <c:v>566.09</c:v>
                </c:pt>
                <c:pt idx="3388">
                  <c:v>566.09</c:v>
                </c:pt>
                <c:pt idx="3389">
                  <c:v>566.09</c:v>
                </c:pt>
                <c:pt idx="3390">
                  <c:v>566.09</c:v>
                </c:pt>
                <c:pt idx="3391">
                  <c:v>566.09</c:v>
                </c:pt>
                <c:pt idx="3392">
                  <c:v>566.09</c:v>
                </c:pt>
                <c:pt idx="3393">
                  <c:v>566.09</c:v>
                </c:pt>
                <c:pt idx="3394">
                  <c:v>566.09</c:v>
                </c:pt>
                <c:pt idx="3395">
                  <c:v>566.09</c:v>
                </c:pt>
                <c:pt idx="3396">
                  <c:v>566.09</c:v>
                </c:pt>
                <c:pt idx="3397">
                  <c:v>566.09</c:v>
                </c:pt>
                <c:pt idx="3398">
                  <c:v>566.09</c:v>
                </c:pt>
                <c:pt idx="3399">
                  <c:v>566.09</c:v>
                </c:pt>
                <c:pt idx="3400">
                  <c:v>566.09</c:v>
                </c:pt>
                <c:pt idx="3401">
                  <c:v>566.09</c:v>
                </c:pt>
                <c:pt idx="3402">
                  <c:v>566.09</c:v>
                </c:pt>
                <c:pt idx="3403">
                  <c:v>566.09</c:v>
                </c:pt>
                <c:pt idx="3404">
                  <c:v>566.09</c:v>
                </c:pt>
                <c:pt idx="3405">
                  <c:v>566.09</c:v>
                </c:pt>
                <c:pt idx="3406">
                  <c:v>566.09</c:v>
                </c:pt>
                <c:pt idx="3407">
                  <c:v>566.09</c:v>
                </c:pt>
                <c:pt idx="3408">
                  <c:v>566.08000000000004</c:v>
                </c:pt>
                <c:pt idx="3409">
                  <c:v>566.08000000000004</c:v>
                </c:pt>
                <c:pt idx="3410">
                  <c:v>566.08000000000004</c:v>
                </c:pt>
                <c:pt idx="3411">
                  <c:v>566.08000000000004</c:v>
                </c:pt>
                <c:pt idx="3412">
                  <c:v>566.08000000000004</c:v>
                </c:pt>
                <c:pt idx="3413">
                  <c:v>566.08000000000004</c:v>
                </c:pt>
                <c:pt idx="3414">
                  <c:v>566.08000000000004</c:v>
                </c:pt>
                <c:pt idx="3415">
                  <c:v>566.08000000000004</c:v>
                </c:pt>
                <c:pt idx="3416">
                  <c:v>566.08000000000004</c:v>
                </c:pt>
                <c:pt idx="3417">
                  <c:v>566.08000000000004</c:v>
                </c:pt>
                <c:pt idx="3418">
                  <c:v>566.08000000000004</c:v>
                </c:pt>
                <c:pt idx="3419">
                  <c:v>566.08000000000004</c:v>
                </c:pt>
                <c:pt idx="3420">
                  <c:v>566.08000000000004</c:v>
                </c:pt>
                <c:pt idx="3421">
                  <c:v>566.08000000000004</c:v>
                </c:pt>
                <c:pt idx="3422">
                  <c:v>566.08000000000004</c:v>
                </c:pt>
                <c:pt idx="3423">
                  <c:v>566.08000000000004</c:v>
                </c:pt>
                <c:pt idx="3424">
                  <c:v>566.08000000000004</c:v>
                </c:pt>
                <c:pt idx="3425">
                  <c:v>566.08000000000004</c:v>
                </c:pt>
                <c:pt idx="3426">
                  <c:v>566.08000000000004</c:v>
                </c:pt>
                <c:pt idx="3427">
                  <c:v>566.08000000000004</c:v>
                </c:pt>
                <c:pt idx="3428">
                  <c:v>566.08000000000004</c:v>
                </c:pt>
                <c:pt idx="3429">
                  <c:v>566.08000000000004</c:v>
                </c:pt>
                <c:pt idx="3430">
                  <c:v>566.08000000000004</c:v>
                </c:pt>
                <c:pt idx="3431">
                  <c:v>566.08000000000004</c:v>
                </c:pt>
                <c:pt idx="3432">
                  <c:v>566.08000000000004</c:v>
                </c:pt>
                <c:pt idx="3433">
                  <c:v>566.08000000000004</c:v>
                </c:pt>
                <c:pt idx="3434">
                  <c:v>566.08000000000004</c:v>
                </c:pt>
                <c:pt idx="3435">
                  <c:v>566.08000000000004</c:v>
                </c:pt>
                <c:pt idx="3436">
                  <c:v>566.08000000000004</c:v>
                </c:pt>
                <c:pt idx="3437">
                  <c:v>566.08000000000004</c:v>
                </c:pt>
                <c:pt idx="3438">
                  <c:v>566.08000000000004</c:v>
                </c:pt>
                <c:pt idx="3439">
                  <c:v>566.08000000000004</c:v>
                </c:pt>
                <c:pt idx="3440">
                  <c:v>566.07000000000005</c:v>
                </c:pt>
                <c:pt idx="3441">
                  <c:v>566.07000000000005</c:v>
                </c:pt>
                <c:pt idx="3442">
                  <c:v>566.07000000000005</c:v>
                </c:pt>
                <c:pt idx="3443">
                  <c:v>566.07000000000005</c:v>
                </c:pt>
                <c:pt idx="3444">
                  <c:v>566.07000000000005</c:v>
                </c:pt>
                <c:pt idx="3445">
                  <c:v>566.07000000000005</c:v>
                </c:pt>
                <c:pt idx="3446">
                  <c:v>566.07000000000005</c:v>
                </c:pt>
                <c:pt idx="3447">
                  <c:v>566.07000000000005</c:v>
                </c:pt>
                <c:pt idx="3448">
                  <c:v>566.07000000000005</c:v>
                </c:pt>
                <c:pt idx="3449">
                  <c:v>566.07000000000005</c:v>
                </c:pt>
                <c:pt idx="3450">
                  <c:v>566.07000000000005</c:v>
                </c:pt>
                <c:pt idx="3451">
                  <c:v>566.07000000000005</c:v>
                </c:pt>
                <c:pt idx="3452">
                  <c:v>566.07000000000005</c:v>
                </c:pt>
                <c:pt idx="3453">
                  <c:v>566.07000000000005</c:v>
                </c:pt>
                <c:pt idx="3454">
                  <c:v>566.07000000000005</c:v>
                </c:pt>
                <c:pt idx="3455">
                  <c:v>566.07000000000005</c:v>
                </c:pt>
                <c:pt idx="3456">
                  <c:v>566.07000000000005</c:v>
                </c:pt>
                <c:pt idx="3457">
                  <c:v>566.07000000000005</c:v>
                </c:pt>
                <c:pt idx="3458">
                  <c:v>566.07000000000005</c:v>
                </c:pt>
                <c:pt idx="3459">
                  <c:v>566.07000000000005</c:v>
                </c:pt>
                <c:pt idx="3460">
                  <c:v>566.07000000000005</c:v>
                </c:pt>
                <c:pt idx="3461">
                  <c:v>566.07000000000005</c:v>
                </c:pt>
                <c:pt idx="3462">
                  <c:v>566.07000000000005</c:v>
                </c:pt>
                <c:pt idx="3463">
                  <c:v>566.07000000000005</c:v>
                </c:pt>
                <c:pt idx="3464">
                  <c:v>566.07000000000005</c:v>
                </c:pt>
                <c:pt idx="3465">
                  <c:v>566.07000000000005</c:v>
                </c:pt>
                <c:pt idx="3466">
                  <c:v>566.07000000000005</c:v>
                </c:pt>
                <c:pt idx="3467">
                  <c:v>566.07000000000005</c:v>
                </c:pt>
                <c:pt idx="3468">
                  <c:v>566.07000000000005</c:v>
                </c:pt>
                <c:pt idx="3469">
                  <c:v>566.07000000000005</c:v>
                </c:pt>
                <c:pt idx="3470">
                  <c:v>566.07000000000005</c:v>
                </c:pt>
                <c:pt idx="3471">
                  <c:v>566.07000000000005</c:v>
                </c:pt>
                <c:pt idx="3472">
                  <c:v>566.07000000000005</c:v>
                </c:pt>
                <c:pt idx="3473">
                  <c:v>566.07000000000005</c:v>
                </c:pt>
                <c:pt idx="3474">
                  <c:v>566.07000000000005</c:v>
                </c:pt>
                <c:pt idx="3475">
                  <c:v>566.05999999999995</c:v>
                </c:pt>
                <c:pt idx="3476">
                  <c:v>566.05999999999995</c:v>
                </c:pt>
                <c:pt idx="3477">
                  <c:v>566.05999999999995</c:v>
                </c:pt>
                <c:pt idx="3478">
                  <c:v>566.05999999999995</c:v>
                </c:pt>
                <c:pt idx="3479">
                  <c:v>566.05999999999995</c:v>
                </c:pt>
                <c:pt idx="3480">
                  <c:v>566.05999999999995</c:v>
                </c:pt>
                <c:pt idx="3481">
                  <c:v>566.05999999999995</c:v>
                </c:pt>
                <c:pt idx="3482">
                  <c:v>566.05999999999995</c:v>
                </c:pt>
                <c:pt idx="3483">
                  <c:v>566.05999999999995</c:v>
                </c:pt>
                <c:pt idx="3484">
                  <c:v>566.05999999999995</c:v>
                </c:pt>
                <c:pt idx="3485">
                  <c:v>566.05999999999995</c:v>
                </c:pt>
                <c:pt idx="3486">
                  <c:v>566.05999999999995</c:v>
                </c:pt>
                <c:pt idx="3487">
                  <c:v>566.05999999999995</c:v>
                </c:pt>
                <c:pt idx="3488">
                  <c:v>566.05999999999995</c:v>
                </c:pt>
                <c:pt idx="3489">
                  <c:v>566.05999999999995</c:v>
                </c:pt>
                <c:pt idx="3490">
                  <c:v>566.05999999999995</c:v>
                </c:pt>
                <c:pt idx="3491">
                  <c:v>566.05999999999995</c:v>
                </c:pt>
                <c:pt idx="3492">
                  <c:v>566.05999999999995</c:v>
                </c:pt>
                <c:pt idx="3493">
                  <c:v>566.05999999999995</c:v>
                </c:pt>
                <c:pt idx="3494">
                  <c:v>566.05999999999995</c:v>
                </c:pt>
                <c:pt idx="3495">
                  <c:v>566.05999999999995</c:v>
                </c:pt>
                <c:pt idx="3496">
                  <c:v>566.05999999999995</c:v>
                </c:pt>
                <c:pt idx="3497">
                  <c:v>566.05999999999995</c:v>
                </c:pt>
                <c:pt idx="3498">
                  <c:v>566.05999999999995</c:v>
                </c:pt>
                <c:pt idx="3499">
                  <c:v>566.05999999999995</c:v>
                </c:pt>
                <c:pt idx="3500">
                  <c:v>566.05999999999995</c:v>
                </c:pt>
                <c:pt idx="3501">
                  <c:v>566.05999999999995</c:v>
                </c:pt>
                <c:pt idx="3502">
                  <c:v>566.05999999999995</c:v>
                </c:pt>
                <c:pt idx="3503">
                  <c:v>566.05999999999995</c:v>
                </c:pt>
                <c:pt idx="3504">
                  <c:v>566.05999999999995</c:v>
                </c:pt>
                <c:pt idx="3505">
                  <c:v>566.05999999999995</c:v>
                </c:pt>
                <c:pt idx="3506">
                  <c:v>566.05999999999995</c:v>
                </c:pt>
                <c:pt idx="3507">
                  <c:v>566.05999999999995</c:v>
                </c:pt>
                <c:pt idx="3508">
                  <c:v>566.05999999999995</c:v>
                </c:pt>
                <c:pt idx="3509">
                  <c:v>566.05999999999995</c:v>
                </c:pt>
                <c:pt idx="3510">
                  <c:v>566.05999999999995</c:v>
                </c:pt>
                <c:pt idx="3511">
                  <c:v>566.05999999999995</c:v>
                </c:pt>
                <c:pt idx="3512">
                  <c:v>566.04999999999995</c:v>
                </c:pt>
                <c:pt idx="3513">
                  <c:v>566.04999999999995</c:v>
                </c:pt>
                <c:pt idx="3514">
                  <c:v>566.04999999999995</c:v>
                </c:pt>
                <c:pt idx="3515">
                  <c:v>566.04999999999995</c:v>
                </c:pt>
                <c:pt idx="3516">
                  <c:v>566.04999999999995</c:v>
                </c:pt>
                <c:pt idx="3517">
                  <c:v>566.04999999999995</c:v>
                </c:pt>
                <c:pt idx="3518">
                  <c:v>566.04999999999995</c:v>
                </c:pt>
                <c:pt idx="3519">
                  <c:v>566.04999999999995</c:v>
                </c:pt>
                <c:pt idx="3520">
                  <c:v>566.04999999999995</c:v>
                </c:pt>
                <c:pt idx="3521">
                  <c:v>566.04999999999995</c:v>
                </c:pt>
                <c:pt idx="3522">
                  <c:v>566.04999999999995</c:v>
                </c:pt>
                <c:pt idx="3523">
                  <c:v>566.04999999999995</c:v>
                </c:pt>
                <c:pt idx="3524">
                  <c:v>566.04999999999995</c:v>
                </c:pt>
                <c:pt idx="3525">
                  <c:v>566.04999999999995</c:v>
                </c:pt>
                <c:pt idx="3526">
                  <c:v>566.04999999999995</c:v>
                </c:pt>
                <c:pt idx="3527">
                  <c:v>566.04999999999995</c:v>
                </c:pt>
                <c:pt idx="3528">
                  <c:v>566.04999999999995</c:v>
                </c:pt>
                <c:pt idx="3529">
                  <c:v>566.04999999999995</c:v>
                </c:pt>
                <c:pt idx="3530">
                  <c:v>566.04999999999995</c:v>
                </c:pt>
                <c:pt idx="3531">
                  <c:v>566.04999999999995</c:v>
                </c:pt>
                <c:pt idx="3532">
                  <c:v>566.04999999999995</c:v>
                </c:pt>
                <c:pt idx="3533">
                  <c:v>566.04999999999995</c:v>
                </c:pt>
                <c:pt idx="3534">
                  <c:v>566.04999999999995</c:v>
                </c:pt>
                <c:pt idx="3535">
                  <c:v>566.04999999999995</c:v>
                </c:pt>
                <c:pt idx="3536">
                  <c:v>566.04999999999995</c:v>
                </c:pt>
                <c:pt idx="3537">
                  <c:v>566.04999999999995</c:v>
                </c:pt>
                <c:pt idx="3538">
                  <c:v>566.04999999999995</c:v>
                </c:pt>
                <c:pt idx="3539">
                  <c:v>566.04999999999995</c:v>
                </c:pt>
                <c:pt idx="3540">
                  <c:v>566.04999999999995</c:v>
                </c:pt>
                <c:pt idx="3541">
                  <c:v>566.04999999999995</c:v>
                </c:pt>
                <c:pt idx="3542">
                  <c:v>566.04999999999995</c:v>
                </c:pt>
                <c:pt idx="3543">
                  <c:v>566.04999999999995</c:v>
                </c:pt>
                <c:pt idx="3544">
                  <c:v>566.04999999999995</c:v>
                </c:pt>
                <c:pt idx="3545">
                  <c:v>566.04</c:v>
                </c:pt>
                <c:pt idx="3546">
                  <c:v>566.04</c:v>
                </c:pt>
                <c:pt idx="3547">
                  <c:v>566.04</c:v>
                </c:pt>
                <c:pt idx="3548">
                  <c:v>566.04</c:v>
                </c:pt>
                <c:pt idx="3549">
                  <c:v>566.03</c:v>
                </c:pt>
                <c:pt idx="3550">
                  <c:v>566.03</c:v>
                </c:pt>
                <c:pt idx="3551">
                  <c:v>566.03</c:v>
                </c:pt>
                <c:pt idx="3552">
                  <c:v>566.03</c:v>
                </c:pt>
                <c:pt idx="3553">
                  <c:v>566.02</c:v>
                </c:pt>
                <c:pt idx="3554">
                  <c:v>566.02</c:v>
                </c:pt>
                <c:pt idx="3555">
                  <c:v>566.02</c:v>
                </c:pt>
                <c:pt idx="3556">
                  <c:v>566.02</c:v>
                </c:pt>
                <c:pt idx="3557">
                  <c:v>566.02</c:v>
                </c:pt>
                <c:pt idx="3558">
                  <c:v>566.02</c:v>
                </c:pt>
                <c:pt idx="3559">
                  <c:v>566.02</c:v>
                </c:pt>
                <c:pt idx="3560">
                  <c:v>566.02</c:v>
                </c:pt>
                <c:pt idx="3561">
                  <c:v>566.02</c:v>
                </c:pt>
                <c:pt idx="3562">
                  <c:v>566.02</c:v>
                </c:pt>
                <c:pt idx="3563">
                  <c:v>566.02</c:v>
                </c:pt>
                <c:pt idx="3564">
                  <c:v>566.02</c:v>
                </c:pt>
                <c:pt idx="3565">
                  <c:v>566.02</c:v>
                </c:pt>
                <c:pt idx="3566">
                  <c:v>566.02</c:v>
                </c:pt>
                <c:pt idx="3567">
                  <c:v>566.02</c:v>
                </c:pt>
                <c:pt idx="3568">
                  <c:v>566.02</c:v>
                </c:pt>
                <c:pt idx="3569">
                  <c:v>566.02</c:v>
                </c:pt>
                <c:pt idx="3570">
                  <c:v>566.02</c:v>
                </c:pt>
                <c:pt idx="3571">
                  <c:v>566.02</c:v>
                </c:pt>
                <c:pt idx="3572">
                  <c:v>566.02</c:v>
                </c:pt>
                <c:pt idx="3573">
                  <c:v>566.02</c:v>
                </c:pt>
                <c:pt idx="3574">
                  <c:v>566.02</c:v>
                </c:pt>
                <c:pt idx="3575">
                  <c:v>566.02</c:v>
                </c:pt>
                <c:pt idx="3576">
                  <c:v>566.02</c:v>
                </c:pt>
                <c:pt idx="3577">
                  <c:v>566.02</c:v>
                </c:pt>
                <c:pt idx="3578">
                  <c:v>566.02</c:v>
                </c:pt>
                <c:pt idx="3579">
                  <c:v>566.02</c:v>
                </c:pt>
                <c:pt idx="3580">
                  <c:v>566.02</c:v>
                </c:pt>
                <c:pt idx="3581">
                  <c:v>566.02</c:v>
                </c:pt>
                <c:pt idx="3582">
                  <c:v>566.02</c:v>
                </c:pt>
                <c:pt idx="3583">
                  <c:v>566.02</c:v>
                </c:pt>
                <c:pt idx="3584">
                  <c:v>566.02</c:v>
                </c:pt>
                <c:pt idx="3585">
                  <c:v>566.02</c:v>
                </c:pt>
                <c:pt idx="3586">
                  <c:v>566.02</c:v>
                </c:pt>
                <c:pt idx="3587">
                  <c:v>566.02</c:v>
                </c:pt>
                <c:pt idx="3588">
                  <c:v>566.02</c:v>
                </c:pt>
                <c:pt idx="3589">
                  <c:v>566.01</c:v>
                </c:pt>
                <c:pt idx="3590">
                  <c:v>566.01</c:v>
                </c:pt>
                <c:pt idx="3591">
                  <c:v>566.01</c:v>
                </c:pt>
                <c:pt idx="3592">
                  <c:v>566.01</c:v>
                </c:pt>
                <c:pt idx="3593">
                  <c:v>566.01</c:v>
                </c:pt>
                <c:pt idx="3594">
                  <c:v>566.01</c:v>
                </c:pt>
                <c:pt idx="3595">
                  <c:v>566.01</c:v>
                </c:pt>
                <c:pt idx="3596">
                  <c:v>566.01</c:v>
                </c:pt>
                <c:pt idx="3597">
                  <c:v>566.01</c:v>
                </c:pt>
                <c:pt idx="3598">
                  <c:v>566.01</c:v>
                </c:pt>
                <c:pt idx="3599">
                  <c:v>566.01</c:v>
                </c:pt>
                <c:pt idx="3600">
                  <c:v>566.01</c:v>
                </c:pt>
                <c:pt idx="3601">
                  <c:v>566.01</c:v>
                </c:pt>
                <c:pt idx="3602">
                  <c:v>566.01</c:v>
                </c:pt>
                <c:pt idx="3603">
                  <c:v>566.01</c:v>
                </c:pt>
                <c:pt idx="3604">
                  <c:v>566.01</c:v>
                </c:pt>
                <c:pt idx="3605">
                  <c:v>566.01</c:v>
                </c:pt>
                <c:pt idx="3606">
                  <c:v>566.01</c:v>
                </c:pt>
                <c:pt idx="3607">
                  <c:v>566.01</c:v>
                </c:pt>
                <c:pt idx="3608">
                  <c:v>566.01</c:v>
                </c:pt>
                <c:pt idx="3609">
                  <c:v>566.01</c:v>
                </c:pt>
                <c:pt idx="3610">
                  <c:v>566.01</c:v>
                </c:pt>
                <c:pt idx="3611">
                  <c:v>566.01</c:v>
                </c:pt>
                <c:pt idx="3612">
                  <c:v>566.01</c:v>
                </c:pt>
                <c:pt idx="3613">
                  <c:v>566.01</c:v>
                </c:pt>
                <c:pt idx="3614">
                  <c:v>566.01</c:v>
                </c:pt>
                <c:pt idx="3615">
                  <c:v>566.01</c:v>
                </c:pt>
                <c:pt idx="3616">
                  <c:v>566.01</c:v>
                </c:pt>
                <c:pt idx="3617">
                  <c:v>566.01</c:v>
                </c:pt>
                <c:pt idx="3618">
                  <c:v>566.01</c:v>
                </c:pt>
                <c:pt idx="3619">
                  <c:v>566.01</c:v>
                </c:pt>
                <c:pt idx="3620">
                  <c:v>566.01</c:v>
                </c:pt>
                <c:pt idx="3621">
                  <c:v>566.01</c:v>
                </c:pt>
                <c:pt idx="3622">
                  <c:v>566</c:v>
                </c:pt>
                <c:pt idx="3623">
                  <c:v>566</c:v>
                </c:pt>
                <c:pt idx="3624">
                  <c:v>566</c:v>
                </c:pt>
                <c:pt idx="3625">
                  <c:v>566</c:v>
                </c:pt>
                <c:pt idx="3626">
                  <c:v>566</c:v>
                </c:pt>
                <c:pt idx="3627">
                  <c:v>566</c:v>
                </c:pt>
                <c:pt idx="3628">
                  <c:v>566</c:v>
                </c:pt>
                <c:pt idx="3629">
                  <c:v>566</c:v>
                </c:pt>
                <c:pt idx="3630">
                  <c:v>566</c:v>
                </c:pt>
                <c:pt idx="3631">
                  <c:v>566</c:v>
                </c:pt>
                <c:pt idx="3632">
                  <c:v>566</c:v>
                </c:pt>
                <c:pt idx="3633">
                  <c:v>566</c:v>
                </c:pt>
                <c:pt idx="3634">
                  <c:v>566</c:v>
                </c:pt>
                <c:pt idx="3635">
                  <c:v>566</c:v>
                </c:pt>
                <c:pt idx="3636">
                  <c:v>566</c:v>
                </c:pt>
                <c:pt idx="3637">
                  <c:v>566</c:v>
                </c:pt>
                <c:pt idx="3638">
                  <c:v>566</c:v>
                </c:pt>
                <c:pt idx="3639">
                  <c:v>566</c:v>
                </c:pt>
                <c:pt idx="3640">
                  <c:v>566</c:v>
                </c:pt>
                <c:pt idx="3641">
                  <c:v>566</c:v>
                </c:pt>
                <c:pt idx="3642">
                  <c:v>566</c:v>
                </c:pt>
                <c:pt idx="3643">
                  <c:v>566</c:v>
                </c:pt>
                <c:pt idx="3644">
                  <c:v>566</c:v>
                </c:pt>
                <c:pt idx="3645">
                  <c:v>566</c:v>
                </c:pt>
                <c:pt idx="3646">
                  <c:v>566</c:v>
                </c:pt>
                <c:pt idx="3647">
                  <c:v>566</c:v>
                </c:pt>
                <c:pt idx="3648">
                  <c:v>566</c:v>
                </c:pt>
                <c:pt idx="3649">
                  <c:v>566</c:v>
                </c:pt>
                <c:pt idx="3650">
                  <c:v>566</c:v>
                </c:pt>
                <c:pt idx="3651">
                  <c:v>566</c:v>
                </c:pt>
                <c:pt idx="3652">
                  <c:v>566</c:v>
                </c:pt>
                <c:pt idx="3653">
                  <c:v>566</c:v>
                </c:pt>
                <c:pt idx="3654">
                  <c:v>566</c:v>
                </c:pt>
                <c:pt idx="3655">
                  <c:v>566</c:v>
                </c:pt>
                <c:pt idx="3656">
                  <c:v>566</c:v>
                </c:pt>
                <c:pt idx="3657">
                  <c:v>566</c:v>
                </c:pt>
                <c:pt idx="3658">
                  <c:v>566</c:v>
                </c:pt>
                <c:pt idx="3659">
                  <c:v>566</c:v>
                </c:pt>
                <c:pt idx="3660">
                  <c:v>566</c:v>
                </c:pt>
                <c:pt idx="3661">
                  <c:v>565.99</c:v>
                </c:pt>
                <c:pt idx="3662">
                  <c:v>565.99</c:v>
                </c:pt>
                <c:pt idx="3663">
                  <c:v>565.99</c:v>
                </c:pt>
                <c:pt idx="3664">
                  <c:v>565.99</c:v>
                </c:pt>
                <c:pt idx="3665">
                  <c:v>565.99</c:v>
                </c:pt>
                <c:pt idx="3666">
                  <c:v>565.99</c:v>
                </c:pt>
                <c:pt idx="3667">
                  <c:v>565.99</c:v>
                </c:pt>
                <c:pt idx="3668">
                  <c:v>565.99</c:v>
                </c:pt>
                <c:pt idx="3669">
                  <c:v>565.99</c:v>
                </c:pt>
                <c:pt idx="3670">
                  <c:v>565.99</c:v>
                </c:pt>
                <c:pt idx="3671">
                  <c:v>565.99</c:v>
                </c:pt>
                <c:pt idx="3672">
                  <c:v>565.99</c:v>
                </c:pt>
                <c:pt idx="3673">
                  <c:v>565.99</c:v>
                </c:pt>
                <c:pt idx="3674">
                  <c:v>565.99</c:v>
                </c:pt>
                <c:pt idx="3675">
                  <c:v>565.99</c:v>
                </c:pt>
                <c:pt idx="3676">
                  <c:v>565.99</c:v>
                </c:pt>
                <c:pt idx="3677">
                  <c:v>565.99</c:v>
                </c:pt>
                <c:pt idx="3678">
                  <c:v>565.99</c:v>
                </c:pt>
                <c:pt idx="3679">
                  <c:v>565.99</c:v>
                </c:pt>
                <c:pt idx="3680">
                  <c:v>565.99</c:v>
                </c:pt>
                <c:pt idx="3681">
                  <c:v>565.99</c:v>
                </c:pt>
                <c:pt idx="3682">
                  <c:v>565.99</c:v>
                </c:pt>
                <c:pt idx="3683">
                  <c:v>565.99</c:v>
                </c:pt>
                <c:pt idx="3684">
                  <c:v>565.99</c:v>
                </c:pt>
                <c:pt idx="3685">
                  <c:v>565.99</c:v>
                </c:pt>
                <c:pt idx="3686">
                  <c:v>565.99</c:v>
                </c:pt>
                <c:pt idx="3687">
                  <c:v>565.99</c:v>
                </c:pt>
                <c:pt idx="3688">
                  <c:v>565.99</c:v>
                </c:pt>
                <c:pt idx="3689">
                  <c:v>565.99</c:v>
                </c:pt>
                <c:pt idx="3690">
                  <c:v>565.99</c:v>
                </c:pt>
                <c:pt idx="3691">
                  <c:v>565.99</c:v>
                </c:pt>
                <c:pt idx="3692">
                  <c:v>565.99</c:v>
                </c:pt>
                <c:pt idx="3693">
                  <c:v>565.99</c:v>
                </c:pt>
                <c:pt idx="3694">
                  <c:v>565.99</c:v>
                </c:pt>
                <c:pt idx="3695">
                  <c:v>565.99</c:v>
                </c:pt>
                <c:pt idx="3696">
                  <c:v>565.99</c:v>
                </c:pt>
                <c:pt idx="3697">
                  <c:v>565.99</c:v>
                </c:pt>
                <c:pt idx="3698">
                  <c:v>565.99</c:v>
                </c:pt>
                <c:pt idx="3699">
                  <c:v>565.98</c:v>
                </c:pt>
                <c:pt idx="3700">
                  <c:v>565.98</c:v>
                </c:pt>
                <c:pt idx="3701">
                  <c:v>565.98</c:v>
                </c:pt>
                <c:pt idx="3702">
                  <c:v>565.98</c:v>
                </c:pt>
                <c:pt idx="3703">
                  <c:v>565.98</c:v>
                </c:pt>
                <c:pt idx="3704">
                  <c:v>565.98</c:v>
                </c:pt>
                <c:pt idx="3705">
                  <c:v>565.98</c:v>
                </c:pt>
                <c:pt idx="3706">
                  <c:v>565.98</c:v>
                </c:pt>
                <c:pt idx="3707">
                  <c:v>565.98</c:v>
                </c:pt>
                <c:pt idx="3708">
                  <c:v>565.98</c:v>
                </c:pt>
                <c:pt idx="3709">
                  <c:v>565.98</c:v>
                </c:pt>
                <c:pt idx="3710">
                  <c:v>565.98</c:v>
                </c:pt>
                <c:pt idx="3711">
                  <c:v>565.98</c:v>
                </c:pt>
                <c:pt idx="3712">
                  <c:v>565.98</c:v>
                </c:pt>
                <c:pt idx="3713">
                  <c:v>565.98</c:v>
                </c:pt>
                <c:pt idx="3714">
                  <c:v>565.98</c:v>
                </c:pt>
                <c:pt idx="3715">
                  <c:v>565.98</c:v>
                </c:pt>
                <c:pt idx="3716">
                  <c:v>565.98</c:v>
                </c:pt>
                <c:pt idx="3717">
                  <c:v>565.98</c:v>
                </c:pt>
                <c:pt idx="3718">
                  <c:v>565.98</c:v>
                </c:pt>
                <c:pt idx="3719">
                  <c:v>565.98</c:v>
                </c:pt>
                <c:pt idx="3720">
                  <c:v>565.98</c:v>
                </c:pt>
                <c:pt idx="3721">
                  <c:v>565.98</c:v>
                </c:pt>
                <c:pt idx="3722">
                  <c:v>565.98</c:v>
                </c:pt>
                <c:pt idx="3723">
                  <c:v>565.98</c:v>
                </c:pt>
                <c:pt idx="3724">
                  <c:v>565.98</c:v>
                </c:pt>
                <c:pt idx="3725">
                  <c:v>565.98</c:v>
                </c:pt>
                <c:pt idx="3726">
                  <c:v>565.98</c:v>
                </c:pt>
                <c:pt idx="3727">
                  <c:v>565.98</c:v>
                </c:pt>
                <c:pt idx="3728">
                  <c:v>565.98</c:v>
                </c:pt>
                <c:pt idx="3729">
                  <c:v>565.98</c:v>
                </c:pt>
                <c:pt idx="3730">
                  <c:v>565.98</c:v>
                </c:pt>
                <c:pt idx="3731">
                  <c:v>565.98</c:v>
                </c:pt>
                <c:pt idx="3732">
                  <c:v>565.98</c:v>
                </c:pt>
                <c:pt idx="3733">
                  <c:v>565.98</c:v>
                </c:pt>
                <c:pt idx="3734">
                  <c:v>565.98</c:v>
                </c:pt>
                <c:pt idx="3735">
                  <c:v>565.98</c:v>
                </c:pt>
                <c:pt idx="3736">
                  <c:v>565.98</c:v>
                </c:pt>
                <c:pt idx="3737">
                  <c:v>565.98</c:v>
                </c:pt>
                <c:pt idx="3738">
                  <c:v>565.98</c:v>
                </c:pt>
                <c:pt idx="3739">
                  <c:v>565.98</c:v>
                </c:pt>
                <c:pt idx="3740">
                  <c:v>565.98</c:v>
                </c:pt>
                <c:pt idx="3741">
                  <c:v>565.97</c:v>
                </c:pt>
                <c:pt idx="3742">
                  <c:v>565.97</c:v>
                </c:pt>
                <c:pt idx="3743">
                  <c:v>565.97</c:v>
                </c:pt>
                <c:pt idx="3744">
                  <c:v>565.97</c:v>
                </c:pt>
                <c:pt idx="3745">
                  <c:v>565.97</c:v>
                </c:pt>
                <c:pt idx="3746">
                  <c:v>565.97</c:v>
                </c:pt>
                <c:pt idx="3747">
                  <c:v>565.97</c:v>
                </c:pt>
                <c:pt idx="3748">
                  <c:v>565.97</c:v>
                </c:pt>
                <c:pt idx="3749">
                  <c:v>565.97</c:v>
                </c:pt>
                <c:pt idx="3750">
                  <c:v>565.97</c:v>
                </c:pt>
                <c:pt idx="3751">
                  <c:v>565.97</c:v>
                </c:pt>
                <c:pt idx="3752">
                  <c:v>565.97</c:v>
                </c:pt>
                <c:pt idx="3753">
                  <c:v>565.97</c:v>
                </c:pt>
                <c:pt idx="3754">
                  <c:v>565.97</c:v>
                </c:pt>
                <c:pt idx="3755">
                  <c:v>565.97</c:v>
                </c:pt>
                <c:pt idx="3756">
                  <c:v>565.97</c:v>
                </c:pt>
                <c:pt idx="3757">
                  <c:v>565.97</c:v>
                </c:pt>
                <c:pt idx="3758">
                  <c:v>565.97</c:v>
                </c:pt>
                <c:pt idx="3759">
                  <c:v>565.97</c:v>
                </c:pt>
                <c:pt idx="3760">
                  <c:v>565.97</c:v>
                </c:pt>
                <c:pt idx="3761">
                  <c:v>565.97</c:v>
                </c:pt>
                <c:pt idx="3762">
                  <c:v>565.97</c:v>
                </c:pt>
                <c:pt idx="3763">
                  <c:v>565.97</c:v>
                </c:pt>
                <c:pt idx="3764">
                  <c:v>565.97</c:v>
                </c:pt>
                <c:pt idx="3765">
                  <c:v>565.97</c:v>
                </c:pt>
                <c:pt idx="3766">
                  <c:v>565.97</c:v>
                </c:pt>
                <c:pt idx="3767">
                  <c:v>565.97</c:v>
                </c:pt>
                <c:pt idx="3768">
                  <c:v>565.97</c:v>
                </c:pt>
                <c:pt idx="3769">
                  <c:v>565.97</c:v>
                </c:pt>
                <c:pt idx="3770">
                  <c:v>565.97</c:v>
                </c:pt>
                <c:pt idx="3771">
                  <c:v>565.97</c:v>
                </c:pt>
                <c:pt idx="3772">
                  <c:v>565.97</c:v>
                </c:pt>
                <c:pt idx="3773">
                  <c:v>565.97</c:v>
                </c:pt>
                <c:pt idx="3774">
                  <c:v>565.97</c:v>
                </c:pt>
                <c:pt idx="3775">
                  <c:v>565.97</c:v>
                </c:pt>
                <c:pt idx="3776">
                  <c:v>565.97</c:v>
                </c:pt>
                <c:pt idx="3777">
                  <c:v>565.97</c:v>
                </c:pt>
                <c:pt idx="3778">
                  <c:v>565.97</c:v>
                </c:pt>
                <c:pt idx="3779">
                  <c:v>565.97</c:v>
                </c:pt>
                <c:pt idx="3780">
                  <c:v>565.97</c:v>
                </c:pt>
                <c:pt idx="3781">
                  <c:v>565.97</c:v>
                </c:pt>
                <c:pt idx="3782">
                  <c:v>565.97</c:v>
                </c:pt>
                <c:pt idx="3783">
                  <c:v>565.97</c:v>
                </c:pt>
                <c:pt idx="3784">
                  <c:v>565.97</c:v>
                </c:pt>
                <c:pt idx="3785">
                  <c:v>565.97</c:v>
                </c:pt>
                <c:pt idx="3786">
                  <c:v>565.97</c:v>
                </c:pt>
                <c:pt idx="3787">
                  <c:v>565.97</c:v>
                </c:pt>
                <c:pt idx="3788">
                  <c:v>565.97</c:v>
                </c:pt>
                <c:pt idx="3789">
                  <c:v>565.97</c:v>
                </c:pt>
                <c:pt idx="3790">
                  <c:v>565.97</c:v>
                </c:pt>
                <c:pt idx="3791">
                  <c:v>565.96</c:v>
                </c:pt>
                <c:pt idx="3792">
                  <c:v>565.96</c:v>
                </c:pt>
                <c:pt idx="3793">
                  <c:v>565.96</c:v>
                </c:pt>
                <c:pt idx="3794">
                  <c:v>565.96</c:v>
                </c:pt>
                <c:pt idx="3795">
                  <c:v>565.96</c:v>
                </c:pt>
                <c:pt idx="3796">
                  <c:v>565.96</c:v>
                </c:pt>
                <c:pt idx="3797">
                  <c:v>565.96</c:v>
                </c:pt>
                <c:pt idx="3798">
                  <c:v>565.96</c:v>
                </c:pt>
                <c:pt idx="3799">
                  <c:v>565.96</c:v>
                </c:pt>
                <c:pt idx="3800">
                  <c:v>565.96</c:v>
                </c:pt>
                <c:pt idx="3801">
                  <c:v>565.96</c:v>
                </c:pt>
                <c:pt idx="3802">
                  <c:v>565.96</c:v>
                </c:pt>
                <c:pt idx="3803">
                  <c:v>565.96</c:v>
                </c:pt>
                <c:pt idx="3804">
                  <c:v>565.96</c:v>
                </c:pt>
                <c:pt idx="3805">
                  <c:v>565.96</c:v>
                </c:pt>
                <c:pt idx="3806">
                  <c:v>565.96</c:v>
                </c:pt>
                <c:pt idx="3807">
                  <c:v>565.96</c:v>
                </c:pt>
                <c:pt idx="3808">
                  <c:v>565.96</c:v>
                </c:pt>
                <c:pt idx="3809">
                  <c:v>565.96</c:v>
                </c:pt>
                <c:pt idx="3810">
                  <c:v>565.96</c:v>
                </c:pt>
                <c:pt idx="3811">
                  <c:v>565.96</c:v>
                </c:pt>
                <c:pt idx="3812">
                  <c:v>565.96</c:v>
                </c:pt>
                <c:pt idx="3813">
                  <c:v>565.96</c:v>
                </c:pt>
                <c:pt idx="3814">
                  <c:v>565.96</c:v>
                </c:pt>
                <c:pt idx="3815">
                  <c:v>565.96</c:v>
                </c:pt>
                <c:pt idx="3816">
                  <c:v>565.96</c:v>
                </c:pt>
                <c:pt idx="3817">
                  <c:v>565.96</c:v>
                </c:pt>
                <c:pt idx="3818">
                  <c:v>565.96</c:v>
                </c:pt>
                <c:pt idx="3819">
                  <c:v>565.96</c:v>
                </c:pt>
                <c:pt idx="3820">
                  <c:v>565.96</c:v>
                </c:pt>
                <c:pt idx="3821">
                  <c:v>565.96</c:v>
                </c:pt>
                <c:pt idx="3822">
                  <c:v>565.96</c:v>
                </c:pt>
                <c:pt idx="3823">
                  <c:v>565.96</c:v>
                </c:pt>
                <c:pt idx="3824">
                  <c:v>565.96</c:v>
                </c:pt>
                <c:pt idx="3825">
                  <c:v>565.96</c:v>
                </c:pt>
                <c:pt idx="3826">
                  <c:v>565.96</c:v>
                </c:pt>
                <c:pt idx="3827">
                  <c:v>565.96</c:v>
                </c:pt>
                <c:pt idx="3828">
                  <c:v>565.96</c:v>
                </c:pt>
                <c:pt idx="3829">
                  <c:v>565.96</c:v>
                </c:pt>
                <c:pt idx="3830">
                  <c:v>565.96</c:v>
                </c:pt>
                <c:pt idx="3831">
                  <c:v>565.96</c:v>
                </c:pt>
                <c:pt idx="3832">
                  <c:v>565.96</c:v>
                </c:pt>
                <c:pt idx="3833">
                  <c:v>565.96</c:v>
                </c:pt>
                <c:pt idx="3834">
                  <c:v>565.96</c:v>
                </c:pt>
                <c:pt idx="3835">
                  <c:v>565.96</c:v>
                </c:pt>
                <c:pt idx="3836">
                  <c:v>565.96</c:v>
                </c:pt>
                <c:pt idx="3837">
                  <c:v>565.96</c:v>
                </c:pt>
                <c:pt idx="3838">
                  <c:v>565.96</c:v>
                </c:pt>
                <c:pt idx="3839">
                  <c:v>565.96</c:v>
                </c:pt>
                <c:pt idx="3840">
                  <c:v>565.96</c:v>
                </c:pt>
                <c:pt idx="3841">
                  <c:v>565.96</c:v>
                </c:pt>
                <c:pt idx="3842">
                  <c:v>565.96</c:v>
                </c:pt>
                <c:pt idx="3843">
                  <c:v>565.96</c:v>
                </c:pt>
                <c:pt idx="3844">
                  <c:v>565.96</c:v>
                </c:pt>
                <c:pt idx="3845">
                  <c:v>565.95000000000005</c:v>
                </c:pt>
                <c:pt idx="3846">
                  <c:v>565.95000000000005</c:v>
                </c:pt>
                <c:pt idx="3847">
                  <c:v>565.95000000000005</c:v>
                </c:pt>
                <c:pt idx="3848">
                  <c:v>565.95000000000005</c:v>
                </c:pt>
                <c:pt idx="3849">
                  <c:v>565.95000000000005</c:v>
                </c:pt>
                <c:pt idx="3850">
                  <c:v>565.95000000000005</c:v>
                </c:pt>
                <c:pt idx="3851">
                  <c:v>565.95000000000005</c:v>
                </c:pt>
                <c:pt idx="3852">
                  <c:v>565.95000000000005</c:v>
                </c:pt>
                <c:pt idx="3853">
                  <c:v>565.95000000000005</c:v>
                </c:pt>
                <c:pt idx="3854">
                  <c:v>565.95000000000005</c:v>
                </c:pt>
                <c:pt idx="3855">
                  <c:v>565.95000000000005</c:v>
                </c:pt>
                <c:pt idx="3856">
                  <c:v>565.95000000000005</c:v>
                </c:pt>
                <c:pt idx="3857">
                  <c:v>565.95000000000005</c:v>
                </c:pt>
                <c:pt idx="3858">
                  <c:v>565.95000000000005</c:v>
                </c:pt>
                <c:pt idx="3859">
                  <c:v>565.95000000000005</c:v>
                </c:pt>
                <c:pt idx="3860">
                  <c:v>565.95000000000005</c:v>
                </c:pt>
                <c:pt idx="3861">
                  <c:v>565.95000000000005</c:v>
                </c:pt>
                <c:pt idx="3862">
                  <c:v>565.95000000000005</c:v>
                </c:pt>
                <c:pt idx="3863">
                  <c:v>565.95000000000005</c:v>
                </c:pt>
                <c:pt idx="3864">
                  <c:v>565.95000000000005</c:v>
                </c:pt>
                <c:pt idx="3865">
                  <c:v>565.95000000000005</c:v>
                </c:pt>
                <c:pt idx="3866">
                  <c:v>565.95000000000005</c:v>
                </c:pt>
                <c:pt idx="3867">
                  <c:v>565.95000000000005</c:v>
                </c:pt>
                <c:pt idx="3868">
                  <c:v>565.95000000000005</c:v>
                </c:pt>
                <c:pt idx="3869">
                  <c:v>565.95000000000005</c:v>
                </c:pt>
                <c:pt idx="3870">
                  <c:v>565.95000000000005</c:v>
                </c:pt>
                <c:pt idx="3871">
                  <c:v>565.95000000000005</c:v>
                </c:pt>
                <c:pt idx="3872">
                  <c:v>565.95000000000005</c:v>
                </c:pt>
                <c:pt idx="3873">
                  <c:v>565.95000000000005</c:v>
                </c:pt>
                <c:pt idx="3874">
                  <c:v>565.95000000000005</c:v>
                </c:pt>
                <c:pt idx="3875">
                  <c:v>565.95000000000005</c:v>
                </c:pt>
                <c:pt idx="3876">
                  <c:v>565.95000000000005</c:v>
                </c:pt>
                <c:pt idx="3877">
                  <c:v>565.95000000000005</c:v>
                </c:pt>
                <c:pt idx="3878">
                  <c:v>565.95000000000005</c:v>
                </c:pt>
                <c:pt idx="3879">
                  <c:v>565.95000000000005</c:v>
                </c:pt>
                <c:pt idx="3880">
                  <c:v>565.95000000000005</c:v>
                </c:pt>
                <c:pt idx="3881">
                  <c:v>565.95000000000005</c:v>
                </c:pt>
                <c:pt idx="3882">
                  <c:v>565.95000000000005</c:v>
                </c:pt>
                <c:pt idx="3883">
                  <c:v>565.95000000000005</c:v>
                </c:pt>
                <c:pt idx="3884">
                  <c:v>565.95000000000005</c:v>
                </c:pt>
                <c:pt idx="3885">
                  <c:v>565.95000000000005</c:v>
                </c:pt>
                <c:pt idx="3886">
                  <c:v>565.95000000000005</c:v>
                </c:pt>
                <c:pt idx="3887">
                  <c:v>565.95000000000005</c:v>
                </c:pt>
                <c:pt idx="3888">
                  <c:v>565.95000000000005</c:v>
                </c:pt>
                <c:pt idx="3889">
                  <c:v>565.95000000000005</c:v>
                </c:pt>
                <c:pt idx="3890">
                  <c:v>565.95000000000005</c:v>
                </c:pt>
                <c:pt idx="3891">
                  <c:v>565.95000000000005</c:v>
                </c:pt>
                <c:pt idx="3892">
                  <c:v>565.95000000000005</c:v>
                </c:pt>
                <c:pt idx="3893">
                  <c:v>565.95000000000005</c:v>
                </c:pt>
                <c:pt idx="3894">
                  <c:v>565.95000000000005</c:v>
                </c:pt>
                <c:pt idx="3895">
                  <c:v>565.95000000000005</c:v>
                </c:pt>
                <c:pt idx="3896">
                  <c:v>565.95000000000005</c:v>
                </c:pt>
                <c:pt idx="3897">
                  <c:v>565.95000000000005</c:v>
                </c:pt>
                <c:pt idx="3898">
                  <c:v>565.95000000000005</c:v>
                </c:pt>
                <c:pt idx="3899">
                  <c:v>565.95000000000005</c:v>
                </c:pt>
                <c:pt idx="3900">
                  <c:v>565.95000000000005</c:v>
                </c:pt>
                <c:pt idx="3901">
                  <c:v>565.95000000000005</c:v>
                </c:pt>
                <c:pt idx="3902">
                  <c:v>565.95000000000005</c:v>
                </c:pt>
                <c:pt idx="3903">
                  <c:v>565.95000000000005</c:v>
                </c:pt>
                <c:pt idx="3904">
                  <c:v>565.95000000000005</c:v>
                </c:pt>
                <c:pt idx="3905">
                  <c:v>565.94000000000005</c:v>
                </c:pt>
                <c:pt idx="3906">
                  <c:v>565.94000000000005</c:v>
                </c:pt>
                <c:pt idx="3907">
                  <c:v>565.94000000000005</c:v>
                </c:pt>
                <c:pt idx="3908">
                  <c:v>565.94000000000005</c:v>
                </c:pt>
                <c:pt idx="3909">
                  <c:v>565.94000000000005</c:v>
                </c:pt>
                <c:pt idx="3910">
                  <c:v>565.94000000000005</c:v>
                </c:pt>
                <c:pt idx="3911">
                  <c:v>565.94000000000005</c:v>
                </c:pt>
                <c:pt idx="3912">
                  <c:v>565.94000000000005</c:v>
                </c:pt>
                <c:pt idx="3913">
                  <c:v>565.94000000000005</c:v>
                </c:pt>
                <c:pt idx="3914">
                  <c:v>565.94000000000005</c:v>
                </c:pt>
                <c:pt idx="3915">
                  <c:v>565.94000000000005</c:v>
                </c:pt>
                <c:pt idx="3916">
                  <c:v>565.94000000000005</c:v>
                </c:pt>
                <c:pt idx="3917">
                  <c:v>565.94000000000005</c:v>
                </c:pt>
                <c:pt idx="3918">
                  <c:v>565.94000000000005</c:v>
                </c:pt>
                <c:pt idx="3919">
                  <c:v>565.94000000000005</c:v>
                </c:pt>
                <c:pt idx="3920">
                  <c:v>565.94000000000005</c:v>
                </c:pt>
                <c:pt idx="3921">
                  <c:v>565.94000000000005</c:v>
                </c:pt>
                <c:pt idx="3922">
                  <c:v>565.94000000000005</c:v>
                </c:pt>
                <c:pt idx="3923">
                  <c:v>565.94000000000005</c:v>
                </c:pt>
                <c:pt idx="3924">
                  <c:v>565.94000000000005</c:v>
                </c:pt>
                <c:pt idx="3925">
                  <c:v>565.94000000000005</c:v>
                </c:pt>
                <c:pt idx="3926">
                  <c:v>565.94000000000005</c:v>
                </c:pt>
                <c:pt idx="3927">
                  <c:v>565.94000000000005</c:v>
                </c:pt>
                <c:pt idx="3928">
                  <c:v>565.94000000000005</c:v>
                </c:pt>
                <c:pt idx="3929">
                  <c:v>565.94000000000005</c:v>
                </c:pt>
                <c:pt idx="3930">
                  <c:v>565.94000000000005</c:v>
                </c:pt>
                <c:pt idx="3931">
                  <c:v>565.94000000000005</c:v>
                </c:pt>
                <c:pt idx="3932">
                  <c:v>565.94000000000005</c:v>
                </c:pt>
                <c:pt idx="3933">
                  <c:v>565.94000000000005</c:v>
                </c:pt>
                <c:pt idx="3934">
                  <c:v>565.94000000000005</c:v>
                </c:pt>
                <c:pt idx="3935">
                  <c:v>565.94000000000005</c:v>
                </c:pt>
                <c:pt idx="3936">
                  <c:v>565.94000000000005</c:v>
                </c:pt>
                <c:pt idx="3937">
                  <c:v>565.94000000000005</c:v>
                </c:pt>
                <c:pt idx="3938">
                  <c:v>565.94000000000005</c:v>
                </c:pt>
                <c:pt idx="3939">
                  <c:v>565.94000000000005</c:v>
                </c:pt>
                <c:pt idx="3940">
                  <c:v>565.94000000000005</c:v>
                </c:pt>
                <c:pt idx="3941">
                  <c:v>565.94000000000005</c:v>
                </c:pt>
                <c:pt idx="3942">
                  <c:v>565.94000000000005</c:v>
                </c:pt>
                <c:pt idx="3943">
                  <c:v>565.94000000000005</c:v>
                </c:pt>
                <c:pt idx="3944">
                  <c:v>565.94000000000005</c:v>
                </c:pt>
                <c:pt idx="3945">
                  <c:v>565.94000000000005</c:v>
                </c:pt>
                <c:pt idx="3946">
                  <c:v>565.94000000000005</c:v>
                </c:pt>
                <c:pt idx="3947">
                  <c:v>565.94000000000005</c:v>
                </c:pt>
                <c:pt idx="3948">
                  <c:v>565.94000000000005</c:v>
                </c:pt>
                <c:pt idx="3949">
                  <c:v>565.94000000000005</c:v>
                </c:pt>
                <c:pt idx="3950">
                  <c:v>565.94000000000005</c:v>
                </c:pt>
                <c:pt idx="3951">
                  <c:v>565.94000000000005</c:v>
                </c:pt>
                <c:pt idx="3952">
                  <c:v>565.94000000000005</c:v>
                </c:pt>
                <c:pt idx="3953">
                  <c:v>565.94000000000005</c:v>
                </c:pt>
                <c:pt idx="3954">
                  <c:v>565.94000000000005</c:v>
                </c:pt>
                <c:pt idx="3955">
                  <c:v>565.94000000000005</c:v>
                </c:pt>
                <c:pt idx="3956">
                  <c:v>565.94000000000005</c:v>
                </c:pt>
                <c:pt idx="3957">
                  <c:v>565.94000000000005</c:v>
                </c:pt>
                <c:pt idx="3958">
                  <c:v>565.94000000000005</c:v>
                </c:pt>
                <c:pt idx="3959">
                  <c:v>565.94000000000005</c:v>
                </c:pt>
                <c:pt idx="3960">
                  <c:v>565.94000000000005</c:v>
                </c:pt>
                <c:pt idx="3961">
                  <c:v>565.94000000000005</c:v>
                </c:pt>
                <c:pt idx="3962">
                  <c:v>565.94000000000005</c:v>
                </c:pt>
                <c:pt idx="3963">
                  <c:v>565.94000000000005</c:v>
                </c:pt>
                <c:pt idx="3964">
                  <c:v>565.94000000000005</c:v>
                </c:pt>
                <c:pt idx="3965">
                  <c:v>565.94000000000005</c:v>
                </c:pt>
                <c:pt idx="3966">
                  <c:v>565.94000000000005</c:v>
                </c:pt>
                <c:pt idx="3967">
                  <c:v>565.92999999999995</c:v>
                </c:pt>
                <c:pt idx="3968">
                  <c:v>565.92999999999995</c:v>
                </c:pt>
                <c:pt idx="3969">
                  <c:v>565.92999999999995</c:v>
                </c:pt>
                <c:pt idx="3970">
                  <c:v>565.92999999999995</c:v>
                </c:pt>
                <c:pt idx="3971">
                  <c:v>565.92999999999995</c:v>
                </c:pt>
                <c:pt idx="3972">
                  <c:v>565.92999999999995</c:v>
                </c:pt>
                <c:pt idx="3973">
                  <c:v>565.92999999999995</c:v>
                </c:pt>
                <c:pt idx="3974">
                  <c:v>565.92999999999995</c:v>
                </c:pt>
                <c:pt idx="3975">
                  <c:v>565.92999999999995</c:v>
                </c:pt>
                <c:pt idx="3976">
                  <c:v>565.92999999999995</c:v>
                </c:pt>
                <c:pt idx="3977">
                  <c:v>565.92999999999995</c:v>
                </c:pt>
                <c:pt idx="3978">
                  <c:v>565.92999999999995</c:v>
                </c:pt>
                <c:pt idx="3979">
                  <c:v>565.92999999999995</c:v>
                </c:pt>
                <c:pt idx="3980">
                  <c:v>565.92999999999995</c:v>
                </c:pt>
                <c:pt idx="3981">
                  <c:v>565.92999999999995</c:v>
                </c:pt>
                <c:pt idx="3982">
                  <c:v>565.92999999999995</c:v>
                </c:pt>
                <c:pt idx="3983">
                  <c:v>565.92999999999995</c:v>
                </c:pt>
                <c:pt idx="3984">
                  <c:v>565.92999999999995</c:v>
                </c:pt>
                <c:pt idx="3985">
                  <c:v>565.92999999999995</c:v>
                </c:pt>
                <c:pt idx="3986">
                  <c:v>565.92999999999995</c:v>
                </c:pt>
                <c:pt idx="3987">
                  <c:v>565.92999999999995</c:v>
                </c:pt>
                <c:pt idx="3988">
                  <c:v>565.92999999999995</c:v>
                </c:pt>
                <c:pt idx="3989">
                  <c:v>565.92999999999995</c:v>
                </c:pt>
                <c:pt idx="3990">
                  <c:v>565.92999999999995</c:v>
                </c:pt>
                <c:pt idx="3991">
                  <c:v>565.92999999999995</c:v>
                </c:pt>
                <c:pt idx="3992">
                  <c:v>565.92999999999995</c:v>
                </c:pt>
                <c:pt idx="3993">
                  <c:v>565.92999999999995</c:v>
                </c:pt>
                <c:pt idx="3994">
                  <c:v>565.92999999999995</c:v>
                </c:pt>
                <c:pt idx="3995">
                  <c:v>565.92999999999995</c:v>
                </c:pt>
                <c:pt idx="3996">
                  <c:v>565.92999999999995</c:v>
                </c:pt>
                <c:pt idx="3997">
                  <c:v>565.92999999999995</c:v>
                </c:pt>
                <c:pt idx="3998">
                  <c:v>565.92999999999995</c:v>
                </c:pt>
                <c:pt idx="3999">
                  <c:v>565.92999999999995</c:v>
                </c:pt>
                <c:pt idx="4000">
                  <c:v>565.92999999999995</c:v>
                </c:pt>
                <c:pt idx="4001">
                  <c:v>565.92999999999995</c:v>
                </c:pt>
                <c:pt idx="4002">
                  <c:v>565.92999999999995</c:v>
                </c:pt>
                <c:pt idx="4003">
                  <c:v>565.92999999999995</c:v>
                </c:pt>
                <c:pt idx="4004">
                  <c:v>565.92999999999995</c:v>
                </c:pt>
                <c:pt idx="4005">
                  <c:v>565.92999999999995</c:v>
                </c:pt>
                <c:pt idx="4006">
                  <c:v>565.92999999999995</c:v>
                </c:pt>
                <c:pt idx="4007">
                  <c:v>565.92999999999995</c:v>
                </c:pt>
                <c:pt idx="4008">
                  <c:v>565.92999999999995</c:v>
                </c:pt>
                <c:pt idx="4009">
                  <c:v>565.92999999999995</c:v>
                </c:pt>
                <c:pt idx="4010">
                  <c:v>565.92999999999995</c:v>
                </c:pt>
                <c:pt idx="4011">
                  <c:v>565.92999999999995</c:v>
                </c:pt>
                <c:pt idx="4012">
                  <c:v>565.92999999999995</c:v>
                </c:pt>
                <c:pt idx="4013">
                  <c:v>565.92999999999995</c:v>
                </c:pt>
                <c:pt idx="4014">
                  <c:v>565.92999999999995</c:v>
                </c:pt>
                <c:pt idx="4015">
                  <c:v>565.92999999999995</c:v>
                </c:pt>
                <c:pt idx="4016">
                  <c:v>565.92999999999995</c:v>
                </c:pt>
                <c:pt idx="4017">
                  <c:v>565.92999999999995</c:v>
                </c:pt>
                <c:pt idx="4018">
                  <c:v>565.92999999999995</c:v>
                </c:pt>
                <c:pt idx="4019">
                  <c:v>565.92999999999995</c:v>
                </c:pt>
                <c:pt idx="4020">
                  <c:v>565.92999999999995</c:v>
                </c:pt>
                <c:pt idx="4021">
                  <c:v>565.92999999999995</c:v>
                </c:pt>
                <c:pt idx="4022">
                  <c:v>565.91999999999996</c:v>
                </c:pt>
                <c:pt idx="4023">
                  <c:v>565.91999999999996</c:v>
                </c:pt>
                <c:pt idx="4024">
                  <c:v>565.91999999999996</c:v>
                </c:pt>
                <c:pt idx="4025">
                  <c:v>565.91999999999996</c:v>
                </c:pt>
                <c:pt idx="4026">
                  <c:v>565.91999999999996</c:v>
                </c:pt>
                <c:pt idx="4027">
                  <c:v>565.91999999999996</c:v>
                </c:pt>
                <c:pt idx="4028">
                  <c:v>565.91999999999996</c:v>
                </c:pt>
                <c:pt idx="4029">
                  <c:v>565.91999999999996</c:v>
                </c:pt>
                <c:pt idx="4030">
                  <c:v>565.91999999999996</c:v>
                </c:pt>
                <c:pt idx="4031">
                  <c:v>565.91999999999996</c:v>
                </c:pt>
                <c:pt idx="4032">
                  <c:v>565.91999999999996</c:v>
                </c:pt>
                <c:pt idx="4033">
                  <c:v>565.91999999999996</c:v>
                </c:pt>
                <c:pt idx="4034">
                  <c:v>565.91999999999996</c:v>
                </c:pt>
                <c:pt idx="4035">
                  <c:v>565.91999999999996</c:v>
                </c:pt>
                <c:pt idx="4036">
                  <c:v>565.91999999999996</c:v>
                </c:pt>
                <c:pt idx="4037">
                  <c:v>565.91999999999996</c:v>
                </c:pt>
                <c:pt idx="4038">
                  <c:v>565.91999999999996</c:v>
                </c:pt>
                <c:pt idx="4039">
                  <c:v>565.91999999999996</c:v>
                </c:pt>
                <c:pt idx="4040">
                  <c:v>565.91999999999996</c:v>
                </c:pt>
                <c:pt idx="4041">
                  <c:v>565.91999999999996</c:v>
                </c:pt>
                <c:pt idx="4042">
                  <c:v>565.91999999999996</c:v>
                </c:pt>
                <c:pt idx="4043">
                  <c:v>565.91999999999996</c:v>
                </c:pt>
                <c:pt idx="4044">
                  <c:v>565.91999999999996</c:v>
                </c:pt>
                <c:pt idx="4045">
                  <c:v>565.91999999999996</c:v>
                </c:pt>
                <c:pt idx="4046">
                  <c:v>565.91999999999996</c:v>
                </c:pt>
                <c:pt idx="4047">
                  <c:v>565.91999999999996</c:v>
                </c:pt>
                <c:pt idx="4048">
                  <c:v>565.91999999999996</c:v>
                </c:pt>
                <c:pt idx="4049">
                  <c:v>565.91999999999996</c:v>
                </c:pt>
                <c:pt idx="4050">
                  <c:v>565.91999999999996</c:v>
                </c:pt>
                <c:pt idx="4051">
                  <c:v>565.91999999999996</c:v>
                </c:pt>
                <c:pt idx="4052">
                  <c:v>565.91999999999996</c:v>
                </c:pt>
                <c:pt idx="4053">
                  <c:v>565.91999999999996</c:v>
                </c:pt>
                <c:pt idx="4054">
                  <c:v>565.91999999999996</c:v>
                </c:pt>
                <c:pt idx="4055">
                  <c:v>565.91999999999996</c:v>
                </c:pt>
                <c:pt idx="4056">
                  <c:v>565.91999999999996</c:v>
                </c:pt>
                <c:pt idx="4057">
                  <c:v>565.91999999999996</c:v>
                </c:pt>
                <c:pt idx="4058">
                  <c:v>565.91999999999996</c:v>
                </c:pt>
                <c:pt idx="4059">
                  <c:v>565.91999999999996</c:v>
                </c:pt>
                <c:pt idx="4060">
                  <c:v>565.91999999999996</c:v>
                </c:pt>
                <c:pt idx="4061">
                  <c:v>565.91999999999996</c:v>
                </c:pt>
                <c:pt idx="4062">
                  <c:v>565.91999999999996</c:v>
                </c:pt>
                <c:pt idx="4063">
                  <c:v>565.91999999999996</c:v>
                </c:pt>
                <c:pt idx="4064">
                  <c:v>565.91999999999996</c:v>
                </c:pt>
                <c:pt idx="4065">
                  <c:v>565.91999999999996</c:v>
                </c:pt>
                <c:pt idx="4066">
                  <c:v>565.91999999999996</c:v>
                </c:pt>
                <c:pt idx="4067">
                  <c:v>565.91999999999996</c:v>
                </c:pt>
                <c:pt idx="4068">
                  <c:v>565.91999999999996</c:v>
                </c:pt>
                <c:pt idx="4069">
                  <c:v>565.91999999999996</c:v>
                </c:pt>
                <c:pt idx="4070">
                  <c:v>565.91999999999996</c:v>
                </c:pt>
                <c:pt idx="4071">
                  <c:v>565.91</c:v>
                </c:pt>
                <c:pt idx="4072">
                  <c:v>565.91</c:v>
                </c:pt>
                <c:pt idx="4073">
                  <c:v>565.91</c:v>
                </c:pt>
                <c:pt idx="4074">
                  <c:v>565.91</c:v>
                </c:pt>
                <c:pt idx="4075">
                  <c:v>565.91</c:v>
                </c:pt>
                <c:pt idx="4076">
                  <c:v>565.91</c:v>
                </c:pt>
                <c:pt idx="4077">
                  <c:v>565.91</c:v>
                </c:pt>
                <c:pt idx="4078">
                  <c:v>565.91</c:v>
                </c:pt>
                <c:pt idx="4079">
                  <c:v>565.91</c:v>
                </c:pt>
                <c:pt idx="4080">
                  <c:v>565.91</c:v>
                </c:pt>
                <c:pt idx="4081">
                  <c:v>565.91</c:v>
                </c:pt>
                <c:pt idx="4082">
                  <c:v>565.91</c:v>
                </c:pt>
                <c:pt idx="4083">
                  <c:v>565.91</c:v>
                </c:pt>
                <c:pt idx="4084">
                  <c:v>565.91</c:v>
                </c:pt>
                <c:pt idx="4085">
                  <c:v>565.91</c:v>
                </c:pt>
                <c:pt idx="4086">
                  <c:v>565.91</c:v>
                </c:pt>
                <c:pt idx="4087">
                  <c:v>565.91</c:v>
                </c:pt>
                <c:pt idx="4088">
                  <c:v>565.91</c:v>
                </c:pt>
                <c:pt idx="4089">
                  <c:v>565.91</c:v>
                </c:pt>
                <c:pt idx="4090">
                  <c:v>565.91</c:v>
                </c:pt>
                <c:pt idx="4091">
                  <c:v>565.91</c:v>
                </c:pt>
                <c:pt idx="4092">
                  <c:v>565.91</c:v>
                </c:pt>
                <c:pt idx="4093">
                  <c:v>565.91</c:v>
                </c:pt>
                <c:pt idx="4094">
                  <c:v>565.91</c:v>
                </c:pt>
                <c:pt idx="4095">
                  <c:v>565.91</c:v>
                </c:pt>
                <c:pt idx="4096">
                  <c:v>565.91</c:v>
                </c:pt>
                <c:pt idx="4097">
                  <c:v>565.91</c:v>
                </c:pt>
                <c:pt idx="4098">
                  <c:v>565.91</c:v>
                </c:pt>
                <c:pt idx="4099">
                  <c:v>565.91</c:v>
                </c:pt>
                <c:pt idx="4100">
                  <c:v>565.91</c:v>
                </c:pt>
                <c:pt idx="4101">
                  <c:v>565.91</c:v>
                </c:pt>
                <c:pt idx="4102">
                  <c:v>565.91</c:v>
                </c:pt>
                <c:pt idx="4103">
                  <c:v>565.91</c:v>
                </c:pt>
                <c:pt idx="4104">
                  <c:v>565.91</c:v>
                </c:pt>
                <c:pt idx="4105">
                  <c:v>565.91</c:v>
                </c:pt>
                <c:pt idx="4106">
                  <c:v>565.91</c:v>
                </c:pt>
                <c:pt idx="4107">
                  <c:v>565.91</c:v>
                </c:pt>
                <c:pt idx="4108">
                  <c:v>565.91</c:v>
                </c:pt>
                <c:pt idx="4109">
                  <c:v>565.91</c:v>
                </c:pt>
                <c:pt idx="4110">
                  <c:v>565.91</c:v>
                </c:pt>
                <c:pt idx="4111">
                  <c:v>565.91</c:v>
                </c:pt>
                <c:pt idx="4112">
                  <c:v>565.91</c:v>
                </c:pt>
                <c:pt idx="4113">
                  <c:v>565.91</c:v>
                </c:pt>
                <c:pt idx="4114">
                  <c:v>565.91</c:v>
                </c:pt>
                <c:pt idx="4115">
                  <c:v>565.91</c:v>
                </c:pt>
                <c:pt idx="4116">
                  <c:v>565.91</c:v>
                </c:pt>
                <c:pt idx="4117">
                  <c:v>565.91</c:v>
                </c:pt>
                <c:pt idx="4118">
                  <c:v>565.91</c:v>
                </c:pt>
                <c:pt idx="4119">
                  <c:v>565.91</c:v>
                </c:pt>
                <c:pt idx="4120">
                  <c:v>565.91</c:v>
                </c:pt>
                <c:pt idx="4121">
                  <c:v>565.91</c:v>
                </c:pt>
                <c:pt idx="4122">
                  <c:v>565.91</c:v>
                </c:pt>
                <c:pt idx="4123">
                  <c:v>565.91</c:v>
                </c:pt>
                <c:pt idx="4124">
                  <c:v>565.9</c:v>
                </c:pt>
                <c:pt idx="4125">
                  <c:v>565.9</c:v>
                </c:pt>
                <c:pt idx="4126">
                  <c:v>565.9</c:v>
                </c:pt>
                <c:pt idx="4127">
                  <c:v>565.9</c:v>
                </c:pt>
                <c:pt idx="4128">
                  <c:v>565.9</c:v>
                </c:pt>
                <c:pt idx="4129">
                  <c:v>565.9</c:v>
                </c:pt>
                <c:pt idx="4130">
                  <c:v>565.9</c:v>
                </c:pt>
                <c:pt idx="4131">
                  <c:v>565.9</c:v>
                </c:pt>
                <c:pt idx="4132">
                  <c:v>565.9</c:v>
                </c:pt>
                <c:pt idx="4133">
                  <c:v>565.9</c:v>
                </c:pt>
                <c:pt idx="4134">
                  <c:v>565.9</c:v>
                </c:pt>
                <c:pt idx="4135">
                  <c:v>565.9</c:v>
                </c:pt>
                <c:pt idx="4136">
                  <c:v>565.9</c:v>
                </c:pt>
                <c:pt idx="4137">
                  <c:v>565.9</c:v>
                </c:pt>
                <c:pt idx="4138">
                  <c:v>565.9</c:v>
                </c:pt>
                <c:pt idx="4139">
                  <c:v>565.9</c:v>
                </c:pt>
                <c:pt idx="4140">
                  <c:v>565.9</c:v>
                </c:pt>
                <c:pt idx="4141">
                  <c:v>565.9</c:v>
                </c:pt>
                <c:pt idx="4142">
                  <c:v>565.9</c:v>
                </c:pt>
                <c:pt idx="4143">
                  <c:v>565.9</c:v>
                </c:pt>
                <c:pt idx="4144">
                  <c:v>565.9</c:v>
                </c:pt>
                <c:pt idx="4145">
                  <c:v>565.9</c:v>
                </c:pt>
                <c:pt idx="4146">
                  <c:v>565.9</c:v>
                </c:pt>
                <c:pt idx="4147">
                  <c:v>565.9</c:v>
                </c:pt>
                <c:pt idx="4148">
                  <c:v>565.89</c:v>
                </c:pt>
                <c:pt idx="4149">
                  <c:v>565.89</c:v>
                </c:pt>
                <c:pt idx="4150">
                  <c:v>565.89</c:v>
                </c:pt>
                <c:pt idx="4151">
                  <c:v>565.89</c:v>
                </c:pt>
                <c:pt idx="4152">
                  <c:v>565.89</c:v>
                </c:pt>
                <c:pt idx="4153">
                  <c:v>565.89</c:v>
                </c:pt>
                <c:pt idx="4154">
                  <c:v>565.89</c:v>
                </c:pt>
                <c:pt idx="4155">
                  <c:v>565.89</c:v>
                </c:pt>
                <c:pt idx="4156">
                  <c:v>565.89</c:v>
                </c:pt>
                <c:pt idx="4157">
                  <c:v>565.89</c:v>
                </c:pt>
                <c:pt idx="4158">
                  <c:v>565.89</c:v>
                </c:pt>
                <c:pt idx="4159">
                  <c:v>565.89</c:v>
                </c:pt>
                <c:pt idx="4160">
                  <c:v>565.89</c:v>
                </c:pt>
                <c:pt idx="4161">
                  <c:v>565.89</c:v>
                </c:pt>
                <c:pt idx="4162">
                  <c:v>565.9</c:v>
                </c:pt>
                <c:pt idx="4163">
                  <c:v>565.9</c:v>
                </c:pt>
                <c:pt idx="4164">
                  <c:v>565.9</c:v>
                </c:pt>
                <c:pt idx="4165">
                  <c:v>565.9</c:v>
                </c:pt>
                <c:pt idx="4166">
                  <c:v>565.9</c:v>
                </c:pt>
                <c:pt idx="4167">
                  <c:v>565.9</c:v>
                </c:pt>
                <c:pt idx="4168">
                  <c:v>565.9</c:v>
                </c:pt>
                <c:pt idx="4169">
                  <c:v>565.9</c:v>
                </c:pt>
                <c:pt idx="4170">
                  <c:v>565.9</c:v>
                </c:pt>
                <c:pt idx="4171">
                  <c:v>565.91</c:v>
                </c:pt>
                <c:pt idx="4172">
                  <c:v>565.91</c:v>
                </c:pt>
                <c:pt idx="4173">
                  <c:v>565.91</c:v>
                </c:pt>
                <c:pt idx="4174">
                  <c:v>565.91</c:v>
                </c:pt>
                <c:pt idx="4175">
                  <c:v>565.91</c:v>
                </c:pt>
                <c:pt idx="4176">
                  <c:v>565.91</c:v>
                </c:pt>
                <c:pt idx="4177">
                  <c:v>565.91</c:v>
                </c:pt>
                <c:pt idx="4178">
                  <c:v>565.91</c:v>
                </c:pt>
                <c:pt idx="4179">
                  <c:v>565.91</c:v>
                </c:pt>
                <c:pt idx="4180">
                  <c:v>565.91</c:v>
                </c:pt>
                <c:pt idx="4181">
                  <c:v>565.91</c:v>
                </c:pt>
                <c:pt idx="4182">
                  <c:v>565.91</c:v>
                </c:pt>
                <c:pt idx="4183">
                  <c:v>565.91</c:v>
                </c:pt>
                <c:pt idx="4184">
                  <c:v>565.9</c:v>
                </c:pt>
                <c:pt idx="4185">
                  <c:v>565.9</c:v>
                </c:pt>
                <c:pt idx="4186">
                  <c:v>565.9</c:v>
                </c:pt>
                <c:pt idx="4187">
                  <c:v>565.9</c:v>
                </c:pt>
                <c:pt idx="4188">
                  <c:v>565.9</c:v>
                </c:pt>
                <c:pt idx="4189">
                  <c:v>565.89</c:v>
                </c:pt>
                <c:pt idx="4190">
                  <c:v>565.89</c:v>
                </c:pt>
                <c:pt idx="4191">
                  <c:v>565.89</c:v>
                </c:pt>
                <c:pt idx="4192">
                  <c:v>565.89</c:v>
                </c:pt>
                <c:pt idx="4193">
                  <c:v>565.89</c:v>
                </c:pt>
                <c:pt idx="4194">
                  <c:v>565.89</c:v>
                </c:pt>
                <c:pt idx="4195">
                  <c:v>565.89</c:v>
                </c:pt>
                <c:pt idx="4196">
                  <c:v>565.89</c:v>
                </c:pt>
                <c:pt idx="4197">
                  <c:v>565.89</c:v>
                </c:pt>
                <c:pt idx="4198">
                  <c:v>565.89</c:v>
                </c:pt>
                <c:pt idx="4199">
                  <c:v>565.88</c:v>
                </c:pt>
                <c:pt idx="4200">
                  <c:v>565.88</c:v>
                </c:pt>
                <c:pt idx="4201">
                  <c:v>565.88</c:v>
                </c:pt>
                <c:pt idx="4202">
                  <c:v>565.88</c:v>
                </c:pt>
                <c:pt idx="4203">
                  <c:v>565.88</c:v>
                </c:pt>
                <c:pt idx="4204">
                  <c:v>565.88</c:v>
                </c:pt>
                <c:pt idx="4205">
                  <c:v>565.88</c:v>
                </c:pt>
                <c:pt idx="4206">
                  <c:v>565.89</c:v>
                </c:pt>
                <c:pt idx="4207">
                  <c:v>565.89</c:v>
                </c:pt>
                <c:pt idx="4208">
                  <c:v>565.89</c:v>
                </c:pt>
                <c:pt idx="4209">
                  <c:v>565.89</c:v>
                </c:pt>
                <c:pt idx="4210">
                  <c:v>565.89</c:v>
                </c:pt>
                <c:pt idx="4211">
                  <c:v>565.89</c:v>
                </c:pt>
                <c:pt idx="4212">
                  <c:v>565.89</c:v>
                </c:pt>
                <c:pt idx="4213">
                  <c:v>565.89</c:v>
                </c:pt>
                <c:pt idx="4214">
                  <c:v>565.89</c:v>
                </c:pt>
                <c:pt idx="4215">
                  <c:v>565.89</c:v>
                </c:pt>
                <c:pt idx="4216">
                  <c:v>565.89</c:v>
                </c:pt>
                <c:pt idx="4217">
                  <c:v>565.89</c:v>
                </c:pt>
                <c:pt idx="4218">
                  <c:v>565.89</c:v>
                </c:pt>
                <c:pt idx="4219">
                  <c:v>565.89</c:v>
                </c:pt>
                <c:pt idx="4220">
                  <c:v>565.89</c:v>
                </c:pt>
                <c:pt idx="4221">
                  <c:v>565.89</c:v>
                </c:pt>
                <c:pt idx="4222">
                  <c:v>565.89</c:v>
                </c:pt>
                <c:pt idx="4223">
                  <c:v>565.89</c:v>
                </c:pt>
                <c:pt idx="4224">
                  <c:v>565.89</c:v>
                </c:pt>
                <c:pt idx="4225">
                  <c:v>565.89</c:v>
                </c:pt>
                <c:pt idx="4226">
                  <c:v>565.89</c:v>
                </c:pt>
                <c:pt idx="4227">
                  <c:v>565.89</c:v>
                </c:pt>
                <c:pt idx="4228">
                  <c:v>565.89</c:v>
                </c:pt>
                <c:pt idx="4229">
                  <c:v>565.89</c:v>
                </c:pt>
                <c:pt idx="4230">
                  <c:v>565.89</c:v>
                </c:pt>
                <c:pt idx="4231">
                  <c:v>565.89</c:v>
                </c:pt>
                <c:pt idx="4232">
                  <c:v>565.89</c:v>
                </c:pt>
                <c:pt idx="4233">
                  <c:v>565.89</c:v>
                </c:pt>
                <c:pt idx="4234">
                  <c:v>565.89</c:v>
                </c:pt>
                <c:pt idx="4235">
                  <c:v>565.89</c:v>
                </c:pt>
                <c:pt idx="4236">
                  <c:v>565.89</c:v>
                </c:pt>
                <c:pt idx="4237">
                  <c:v>565.89</c:v>
                </c:pt>
                <c:pt idx="4238">
                  <c:v>565.89</c:v>
                </c:pt>
                <c:pt idx="4239">
                  <c:v>565.89</c:v>
                </c:pt>
                <c:pt idx="4240">
                  <c:v>565.89</c:v>
                </c:pt>
                <c:pt idx="4241">
                  <c:v>565.89</c:v>
                </c:pt>
                <c:pt idx="4242">
                  <c:v>565.89</c:v>
                </c:pt>
                <c:pt idx="4243">
                  <c:v>565.89</c:v>
                </c:pt>
                <c:pt idx="4244">
                  <c:v>565.89</c:v>
                </c:pt>
                <c:pt idx="4245">
                  <c:v>565.89</c:v>
                </c:pt>
                <c:pt idx="4246">
                  <c:v>565.89</c:v>
                </c:pt>
                <c:pt idx="4247">
                  <c:v>565.89</c:v>
                </c:pt>
                <c:pt idx="4248">
                  <c:v>565.89</c:v>
                </c:pt>
                <c:pt idx="4249">
                  <c:v>565.89</c:v>
                </c:pt>
                <c:pt idx="4250">
                  <c:v>565.89</c:v>
                </c:pt>
                <c:pt idx="4251">
                  <c:v>565.89</c:v>
                </c:pt>
                <c:pt idx="4252">
                  <c:v>565.89</c:v>
                </c:pt>
                <c:pt idx="4253">
                  <c:v>565.89</c:v>
                </c:pt>
                <c:pt idx="4254">
                  <c:v>565.89</c:v>
                </c:pt>
                <c:pt idx="4255">
                  <c:v>565.89</c:v>
                </c:pt>
                <c:pt idx="4256">
                  <c:v>565.88</c:v>
                </c:pt>
                <c:pt idx="4257">
                  <c:v>565.88</c:v>
                </c:pt>
                <c:pt idx="4258">
                  <c:v>565.88</c:v>
                </c:pt>
                <c:pt idx="4259">
                  <c:v>565.88</c:v>
                </c:pt>
                <c:pt idx="4260">
                  <c:v>565.88</c:v>
                </c:pt>
                <c:pt idx="4261">
                  <c:v>565.88</c:v>
                </c:pt>
                <c:pt idx="4262">
                  <c:v>565.88</c:v>
                </c:pt>
                <c:pt idx="4263">
                  <c:v>565.88</c:v>
                </c:pt>
                <c:pt idx="4264">
                  <c:v>565.88</c:v>
                </c:pt>
                <c:pt idx="4265">
                  <c:v>565.88</c:v>
                </c:pt>
                <c:pt idx="4266">
                  <c:v>565.88</c:v>
                </c:pt>
                <c:pt idx="4267">
                  <c:v>565.88</c:v>
                </c:pt>
                <c:pt idx="4268">
                  <c:v>565.88</c:v>
                </c:pt>
                <c:pt idx="4269">
                  <c:v>565.88</c:v>
                </c:pt>
                <c:pt idx="4270">
                  <c:v>565.88</c:v>
                </c:pt>
                <c:pt idx="4271">
                  <c:v>565.88</c:v>
                </c:pt>
                <c:pt idx="4272">
                  <c:v>565.88</c:v>
                </c:pt>
                <c:pt idx="4273">
                  <c:v>565.88</c:v>
                </c:pt>
                <c:pt idx="4274">
                  <c:v>565.88</c:v>
                </c:pt>
                <c:pt idx="4275">
                  <c:v>565.88</c:v>
                </c:pt>
                <c:pt idx="4276">
                  <c:v>565.88</c:v>
                </c:pt>
                <c:pt idx="4277">
                  <c:v>565.88</c:v>
                </c:pt>
                <c:pt idx="4278">
                  <c:v>565.88</c:v>
                </c:pt>
                <c:pt idx="4279">
                  <c:v>565.88</c:v>
                </c:pt>
                <c:pt idx="4280">
                  <c:v>565.88</c:v>
                </c:pt>
                <c:pt idx="4281">
                  <c:v>565.88</c:v>
                </c:pt>
                <c:pt idx="4282">
                  <c:v>565.88</c:v>
                </c:pt>
                <c:pt idx="4283">
                  <c:v>565.88</c:v>
                </c:pt>
                <c:pt idx="4284">
                  <c:v>565.88</c:v>
                </c:pt>
                <c:pt idx="4285">
                  <c:v>565.88</c:v>
                </c:pt>
                <c:pt idx="4286">
                  <c:v>565.88</c:v>
                </c:pt>
                <c:pt idx="4287">
                  <c:v>565.88</c:v>
                </c:pt>
                <c:pt idx="4288">
                  <c:v>565.88</c:v>
                </c:pt>
                <c:pt idx="4289">
                  <c:v>565.88</c:v>
                </c:pt>
                <c:pt idx="4290">
                  <c:v>565.88</c:v>
                </c:pt>
                <c:pt idx="4291">
                  <c:v>565.88</c:v>
                </c:pt>
                <c:pt idx="4292">
                  <c:v>565.88</c:v>
                </c:pt>
                <c:pt idx="4293">
                  <c:v>565.88</c:v>
                </c:pt>
                <c:pt idx="4294">
                  <c:v>565.88</c:v>
                </c:pt>
                <c:pt idx="4295">
                  <c:v>565.88</c:v>
                </c:pt>
                <c:pt idx="4296">
                  <c:v>565.88</c:v>
                </c:pt>
                <c:pt idx="4297">
                  <c:v>565.88</c:v>
                </c:pt>
                <c:pt idx="4298">
                  <c:v>565.88</c:v>
                </c:pt>
                <c:pt idx="4299">
                  <c:v>565.88</c:v>
                </c:pt>
                <c:pt idx="4300">
                  <c:v>565.88</c:v>
                </c:pt>
                <c:pt idx="4301">
                  <c:v>565.88</c:v>
                </c:pt>
                <c:pt idx="4302">
                  <c:v>565.88</c:v>
                </c:pt>
                <c:pt idx="4303">
                  <c:v>565.88</c:v>
                </c:pt>
                <c:pt idx="4304">
                  <c:v>565.88</c:v>
                </c:pt>
                <c:pt idx="4305">
                  <c:v>565.88</c:v>
                </c:pt>
                <c:pt idx="4306">
                  <c:v>565.88</c:v>
                </c:pt>
                <c:pt idx="4307">
                  <c:v>565.88</c:v>
                </c:pt>
                <c:pt idx="4308">
                  <c:v>565.88</c:v>
                </c:pt>
                <c:pt idx="4309">
                  <c:v>565.88</c:v>
                </c:pt>
                <c:pt idx="4310">
                  <c:v>565.88</c:v>
                </c:pt>
                <c:pt idx="4311">
                  <c:v>565.88</c:v>
                </c:pt>
                <c:pt idx="4312">
                  <c:v>565.88</c:v>
                </c:pt>
                <c:pt idx="4313">
                  <c:v>565.88</c:v>
                </c:pt>
                <c:pt idx="4314">
                  <c:v>565.88</c:v>
                </c:pt>
                <c:pt idx="4315">
                  <c:v>565.88</c:v>
                </c:pt>
                <c:pt idx="4316">
                  <c:v>565.88</c:v>
                </c:pt>
                <c:pt idx="4317">
                  <c:v>565.88</c:v>
                </c:pt>
                <c:pt idx="4318">
                  <c:v>565.88</c:v>
                </c:pt>
                <c:pt idx="4319">
                  <c:v>565.88</c:v>
                </c:pt>
                <c:pt idx="4320">
                  <c:v>565.88</c:v>
                </c:pt>
                <c:pt idx="4321">
                  <c:v>565.88</c:v>
                </c:pt>
                <c:pt idx="4322">
                  <c:v>565.88</c:v>
                </c:pt>
                <c:pt idx="4323">
                  <c:v>565.88</c:v>
                </c:pt>
                <c:pt idx="4324">
                  <c:v>565.88</c:v>
                </c:pt>
                <c:pt idx="4325">
                  <c:v>565.88</c:v>
                </c:pt>
                <c:pt idx="4326">
                  <c:v>565.87</c:v>
                </c:pt>
                <c:pt idx="4327">
                  <c:v>565.87</c:v>
                </c:pt>
                <c:pt idx="4328">
                  <c:v>565.87</c:v>
                </c:pt>
                <c:pt idx="4329">
                  <c:v>565.87</c:v>
                </c:pt>
                <c:pt idx="4330">
                  <c:v>565.87</c:v>
                </c:pt>
                <c:pt idx="4331">
                  <c:v>565.87</c:v>
                </c:pt>
                <c:pt idx="4332">
                  <c:v>565.87</c:v>
                </c:pt>
                <c:pt idx="4333">
                  <c:v>565.87</c:v>
                </c:pt>
                <c:pt idx="4334">
                  <c:v>565.87</c:v>
                </c:pt>
                <c:pt idx="4335">
                  <c:v>565.87</c:v>
                </c:pt>
                <c:pt idx="4336">
                  <c:v>565.87</c:v>
                </c:pt>
                <c:pt idx="4337">
                  <c:v>565.87</c:v>
                </c:pt>
                <c:pt idx="4338">
                  <c:v>565.87</c:v>
                </c:pt>
                <c:pt idx="4339">
                  <c:v>565.87</c:v>
                </c:pt>
                <c:pt idx="4340">
                  <c:v>565.87</c:v>
                </c:pt>
                <c:pt idx="4341">
                  <c:v>565.87</c:v>
                </c:pt>
                <c:pt idx="4342">
                  <c:v>565.87</c:v>
                </c:pt>
                <c:pt idx="4343">
                  <c:v>565.87</c:v>
                </c:pt>
                <c:pt idx="4344">
                  <c:v>565.87</c:v>
                </c:pt>
                <c:pt idx="4345">
                  <c:v>565.87</c:v>
                </c:pt>
                <c:pt idx="4346">
                  <c:v>565.87</c:v>
                </c:pt>
                <c:pt idx="4347">
                  <c:v>565.87</c:v>
                </c:pt>
                <c:pt idx="4348">
                  <c:v>565.87</c:v>
                </c:pt>
                <c:pt idx="4349">
                  <c:v>565.87</c:v>
                </c:pt>
                <c:pt idx="4350">
                  <c:v>565.87</c:v>
                </c:pt>
                <c:pt idx="4351">
                  <c:v>565.87</c:v>
                </c:pt>
                <c:pt idx="4352">
                  <c:v>565.87</c:v>
                </c:pt>
                <c:pt idx="4353">
                  <c:v>565.87</c:v>
                </c:pt>
                <c:pt idx="4354">
                  <c:v>565.87</c:v>
                </c:pt>
                <c:pt idx="4355">
                  <c:v>565.87</c:v>
                </c:pt>
                <c:pt idx="4356">
                  <c:v>565.87</c:v>
                </c:pt>
                <c:pt idx="4357">
                  <c:v>565.87</c:v>
                </c:pt>
                <c:pt idx="4358">
                  <c:v>565.87</c:v>
                </c:pt>
                <c:pt idx="4359">
                  <c:v>565.87</c:v>
                </c:pt>
                <c:pt idx="4360">
                  <c:v>565.87</c:v>
                </c:pt>
                <c:pt idx="4361">
                  <c:v>565.87</c:v>
                </c:pt>
                <c:pt idx="4362">
                  <c:v>565.87</c:v>
                </c:pt>
                <c:pt idx="4363">
                  <c:v>565.87</c:v>
                </c:pt>
                <c:pt idx="4364">
                  <c:v>565.87</c:v>
                </c:pt>
                <c:pt idx="4365">
                  <c:v>565.87</c:v>
                </c:pt>
                <c:pt idx="4366">
                  <c:v>565.87</c:v>
                </c:pt>
                <c:pt idx="4367">
                  <c:v>565.87</c:v>
                </c:pt>
                <c:pt idx="4368">
                  <c:v>565.87</c:v>
                </c:pt>
                <c:pt idx="4369">
                  <c:v>565.87</c:v>
                </c:pt>
                <c:pt idx="4370">
                  <c:v>565.87</c:v>
                </c:pt>
                <c:pt idx="4371">
                  <c:v>565.87</c:v>
                </c:pt>
                <c:pt idx="4372">
                  <c:v>565.87</c:v>
                </c:pt>
                <c:pt idx="4373">
                  <c:v>565.87</c:v>
                </c:pt>
                <c:pt idx="4374">
                  <c:v>565.87</c:v>
                </c:pt>
                <c:pt idx="4375">
                  <c:v>565.87</c:v>
                </c:pt>
                <c:pt idx="4376">
                  <c:v>565.87</c:v>
                </c:pt>
                <c:pt idx="4377">
                  <c:v>565.87</c:v>
                </c:pt>
                <c:pt idx="4378">
                  <c:v>565.87</c:v>
                </c:pt>
                <c:pt idx="4379">
                  <c:v>565.87</c:v>
                </c:pt>
                <c:pt idx="4380">
                  <c:v>565.87</c:v>
                </c:pt>
                <c:pt idx="4381">
                  <c:v>565.87</c:v>
                </c:pt>
                <c:pt idx="4382">
                  <c:v>565.87</c:v>
                </c:pt>
                <c:pt idx="4383">
                  <c:v>565.86</c:v>
                </c:pt>
                <c:pt idx="4384">
                  <c:v>565.86</c:v>
                </c:pt>
                <c:pt idx="4385">
                  <c:v>565.86</c:v>
                </c:pt>
                <c:pt idx="4386">
                  <c:v>565.86</c:v>
                </c:pt>
                <c:pt idx="4387">
                  <c:v>565.86</c:v>
                </c:pt>
                <c:pt idx="4388">
                  <c:v>565.86</c:v>
                </c:pt>
                <c:pt idx="4389">
                  <c:v>565.86</c:v>
                </c:pt>
                <c:pt idx="4390">
                  <c:v>565.86</c:v>
                </c:pt>
                <c:pt idx="4391">
                  <c:v>565.86</c:v>
                </c:pt>
                <c:pt idx="4392">
                  <c:v>565.86</c:v>
                </c:pt>
                <c:pt idx="4393">
                  <c:v>565.86</c:v>
                </c:pt>
                <c:pt idx="4394">
                  <c:v>565.86</c:v>
                </c:pt>
                <c:pt idx="4395">
                  <c:v>565.86</c:v>
                </c:pt>
                <c:pt idx="4396">
                  <c:v>565.86</c:v>
                </c:pt>
                <c:pt idx="4397">
                  <c:v>565.86</c:v>
                </c:pt>
                <c:pt idx="4398">
                  <c:v>565.86</c:v>
                </c:pt>
                <c:pt idx="4399">
                  <c:v>565.86</c:v>
                </c:pt>
                <c:pt idx="4400">
                  <c:v>565.86</c:v>
                </c:pt>
                <c:pt idx="4401">
                  <c:v>565.86</c:v>
                </c:pt>
                <c:pt idx="4402">
                  <c:v>565.86</c:v>
                </c:pt>
                <c:pt idx="4403">
                  <c:v>565.86</c:v>
                </c:pt>
                <c:pt idx="4404">
                  <c:v>565.86</c:v>
                </c:pt>
                <c:pt idx="4405">
                  <c:v>565.86</c:v>
                </c:pt>
                <c:pt idx="4406">
                  <c:v>565.86</c:v>
                </c:pt>
                <c:pt idx="4407">
                  <c:v>565.86</c:v>
                </c:pt>
                <c:pt idx="4408">
                  <c:v>565.86</c:v>
                </c:pt>
                <c:pt idx="4409">
                  <c:v>565.86</c:v>
                </c:pt>
                <c:pt idx="4410">
                  <c:v>565.86</c:v>
                </c:pt>
                <c:pt idx="4411">
                  <c:v>565.86</c:v>
                </c:pt>
                <c:pt idx="4412">
                  <c:v>565.86</c:v>
                </c:pt>
                <c:pt idx="4413">
                  <c:v>565.86</c:v>
                </c:pt>
                <c:pt idx="4414">
                  <c:v>565.86</c:v>
                </c:pt>
                <c:pt idx="4415">
                  <c:v>565.86</c:v>
                </c:pt>
                <c:pt idx="4416">
                  <c:v>565.86</c:v>
                </c:pt>
                <c:pt idx="4417">
                  <c:v>565.86</c:v>
                </c:pt>
                <c:pt idx="4418">
                  <c:v>565.86</c:v>
                </c:pt>
                <c:pt idx="4419">
                  <c:v>565.86</c:v>
                </c:pt>
                <c:pt idx="4420">
                  <c:v>565.86</c:v>
                </c:pt>
                <c:pt idx="4421">
                  <c:v>565.86</c:v>
                </c:pt>
                <c:pt idx="4422">
                  <c:v>565.86</c:v>
                </c:pt>
                <c:pt idx="4423">
                  <c:v>565.86</c:v>
                </c:pt>
                <c:pt idx="4424">
                  <c:v>565.86</c:v>
                </c:pt>
                <c:pt idx="4425">
                  <c:v>565.86</c:v>
                </c:pt>
                <c:pt idx="4426">
                  <c:v>565.86</c:v>
                </c:pt>
                <c:pt idx="4427">
                  <c:v>565.86</c:v>
                </c:pt>
                <c:pt idx="4428">
                  <c:v>565.86</c:v>
                </c:pt>
                <c:pt idx="4429">
                  <c:v>565.86</c:v>
                </c:pt>
                <c:pt idx="4430">
                  <c:v>565.86</c:v>
                </c:pt>
                <c:pt idx="4431">
                  <c:v>565.86</c:v>
                </c:pt>
                <c:pt idx="4432">
                  <c:v>565.86</c:v>
                </c:pt>
                <c:pt idx="4433">
                  <c:v>565.86</c:v>
                </c:pt>
                <c:pt idx="4434">
                  <c:v>565.86</c:v>
                </c:pt>
                <c:pt idx="4435">
                  <c:v>565.86</c:v>
                </c:pt>
                <c:pt idx="4436">
                  <c:v>565.86</c:v>
                </c:pt>
                <c:pt idx="4437">
                  <c:v>565.86</c:v>
                </c:pt>
                <c:pt idx="4438">
                  <c:v>565.86</c:v>
                </c:pt>
                <c:pt idx="4439">
                  <c:v>565.86</c:v>
                </c:pt>
                <c:pt idx="4440">
                  <c:v>565.86</c:v>
                </c:pt>
                <c:pt idx="4441">
                  <c:v>565.86</c:v>
                </c:pt>
                <c:pt idx="4442">
                  <c:v>565.86</c:v>
                </c:pt>
                <c:pt idx="4443">
                  <c:v>565.86</c:v>
                </c:pt>
                <c:pt idx="4444">
                  <c:v>565.86</c:v>
                </c:pt>
                <c:pt idx="4445">
                  <c:v>565.86</c:v>
                </c:pt>
                <c:pt idx="4446">
                  <c:v>565.86</c:v>
                </c:pt>
                <c:pt idx="4447">
                  <c:v>565.86</c:v>
                </c:pt>
                <c:pt idx="4448">
                  <c:v>565.86</c:v>
                </c:pt>
                <c:pt idx="4449">
                  <c:v>565.86</c:v>
                </c:pt>
                <c:pt idx="4450">
                  <c:v>565.86</c:v>
                </c:pt>
                <c:pt idx="4451">
                  <c:v>565.86</c:v>
                </c:pt>
                <c:pt idx="4452">
                  <c:v>565.86</c:v>
                </c:pt>
                <c:pt idx="4453">
                  <c:v>565.86</c:v>
                </c:pt>
                <c:pt idx="4454">
                  <c:v>565.85</c:v>
                </c:pt>
                <c:pt idx="4455">
                  <c:v>565.85</c:v>
                </c:pt>
                <c:pt idx="4456">
                  <c:v>565.85</c:v>
                </c:pt>
                <c:pt idx="4457">
                  <c:v>565.85</c:v>
                </c:pt>
                <c:pt idx="4458">
                  <c:v>565.85</c:v>
                </c:pt>
                <c:pt idx="4459">
                  <c:v>565.85</c:v>
                </c:pt>
                <c:pt idx="4460">
                  <c:v>565.85</c:v>
                </c:pt>
                <c:pt idx="4461">
                  <c:v>565.85</c:v>
                </c:pt>
                <c:pt idx="4462">
                  <c:v>565.85</c:v>
                </c:pt>
                <c:pt idx="4463">
                  <c:v>565.85</c:v>
                </c:pt>
                <c:pt idx="4464">
                  <c:v>565.85</c:v>
                </c:pt>
                <c:pt idx="4465">
                  <c:v>565.85</c:v>
                </c:pt>
                <c:pt idx="4466">
                  <c:v>565.85</c:v>
                </c:pt>
                <c:pt idx="4467">
                  <c:v>565.85</c:v>
                </c:pt>
                <c:pt idx="4468">
                  <c:v>565.85</c:v>
                </c:pt>
                <c:pt idx="4469">
                  <c:v>565.85</c:v>
                </c:pt>
                <c:pt idx="4470">
                  <c:v>565.85</c:v>
                </c:pt>
                <c:pt idx="4471">
                  <c:v>565.85</c:v>
                </c:pt>
                <c:pt idx="4472">
                  <c:v>565.85</c:v>
                </c:pt>
                <c:pt idx="4473">
                  <c:v>565.85</c:v>
                </c:pt>
                <c:pt idx="4474">
                  <c:v>565.85</c:v>
                </c:pt>
                <c:pt idx="4475">
                  <c:v>565.85</c:v>
                </c:pt>
                <c:pt idx="4476">
                  <c:v>565.85</c:v>
                </c:pt>
                <c:pt idx="4477">
                  <c:v>565.85</c:v>
                </c:pt>
                <c:pt idx="4478">
                  <c:v>565.85</c:v>
                </c:pt>
                <c:pt idx="4479">
                  <c:v>565.85</c:v>
                </c:pt>
                <c:pt idx="4480">
                  <c:v>565.85</c:v>
                </c:pt>
                <c:pt idx="4481">
                  <c:v>565.85</c:v>
                </c:pt>
                <c:pt idx="4482">
                  <c:v>565.85</c:v>
                </c:pt>
                <c:pt idx="4483">
                  <c:v>565.85</c:v>
                </c:pt>
                <c:pt idx="4484">
                  <c:v>565.85</c:v>
                </c:pt>
                <c:pt idx="4485">
                  <c:v>565.85</c:v>
                </c:pt>
                <c:pt idx="4486">
                  <c:v>565.85</c:v>
                </c:pt>
                <c:pt idx="4487">
                  <c:v>565.85</c:v>
                </c:pt>
                <c:pt idx="4488">
                  <c:v>565.85</c:v>
                </c:pt>
                <c:pt idx="4489">
                  <c:v>565.85</c:v>
                </c:pt>
                <c:pt idx="4490">
                  <c:v>565.85</c:v>
                </c:pt>
                <c:pt idx="4491">
                  <c:v>565.85</c:v>
                </c:pt>
                <c:pt idx="4492">
                  <c:v>565.85</c:v>
                </c:pt>
                <c:pt idx="4493">
                  <c:v>565.85</c:v>
                </c:pt>
                <c:pt idx="4494">
                  <c:v>565.85</c:v>
                </c:pt>
                <c:pt idx="4495">
                  <c:v>565.85</c:v>
                </c:pt>
                <c:pt idx="4496">
                  <c:v>565.85</c:v>
                </c:pt>
                <c:pt idx="4497">
                  <c:v>565.85</c:v>
                </c:pt>
                <c:pt idx="4498">
                  <c:v>565.85</c:v>
                </c:pt>
                <c:pt idx="4499">
                  <c:v>565.85</c:v>
                </c:pt>
                <c:pt idx="4500">
                  <c:v>565.85</c:v>
                </c:pt>
                <c:pt idx="4501">
                  <c:v>565.85</c:v>
                </c:pt>
                <c:pt idx="4502">
                  <c:v>565.85</c:v>
                </c:pt>
                <c:pt idx="4503">
                  <c:v>565.85</c:v>
                </c:pt>
                <c:pt idx="4504">
                  <c:v>565.85</c:v>
                </c:pt>
                <c:pt idx="4505">
                  <c:v>565.85</c:v>
                </c:pt>
                <c:pt idx="4506">
                  <c:v>565.85</c:v>
                </c:pt>
                <c:pt idx="4507">
                  <c:v>565.85</c:v>
                </c:pt>
                <c:pt idx="4508">
                  <c:v>565.85</c:v>
                </c:pt>
                <c:pt idx="4509">
                  <c:v>565.85</c:v>
                </c:pt>
                <c:pt idx="4510">
                  <c:v>565.85</c:v>
                </c:pt>
                <c:pt idx="4511">
                  <c:v>565.85</c:v>
                </c:pt>
                <c:pt idx="4512">
                  <c:v>565.85</c:v>
                </c:pt>
                <c:pt idx="4513">
                  <c:v>565.85</c:v>
                </c:pt>
                <c:pt idx="4514">
                  <c:v>565.85</c:v>
                </c:pt>
                <c:pt idx="4515">
                  <c:v>565.85</c:v>
                </c:pt>
                <c:pt idx="4516">
                  <c:v>565.85</c:v>
                </c:pt>
                <c:pt idx="4517">
                  <c:v>565.85</c:v>
                </c:pt>
                <c:pt idx="4518">
                  <c:v>565.85</c:v>
                </c:pt>
                <c:pt idx="4519">
                  <c:v>565.85</c:v>
                </c:pt>
                <c:pt idx="4520">
                  <c:v>565.85</c:v>
                </c:pt>
                <c:pt idx="4521">
                  <c:v>565.85</c:v>
                </c:pt>
                <c:pt idx="4522">
                  <c:v>565.85</c:v>
                </c:pt>
                <c:pt idx="4523">
                  <c:v>565.85</c:v>
                </c:pt>
                <c:pt idx="4524">
                  <c:v>565.84</c:v>
                </c:pt>
                <c:pt idx="4525">
                  <c:v>565.84</c:v>
                </c:pt>
                <c:pt idx="4526">
                  <c:v>565.84</c:v>
                </c:pt>
                <c:pt idx="4527">
                  <c:v>565.84</c:v>
                </c:pt>
                <c:pt idx="4528">
                  <c:v>565.84</c:v>
                </c:pt>
                <c:pt idx="4529">
                  <c:v>565.84</c:v>
                </c:pt>
                <c:pt idx="4530">
                  <c:v>565.84</c:v>
                </c:pt>
                <c:pt idx="4531">
                  <c:v>565.84</c:v>
                </c:pt>
                <c:pt idx="4532">
                  <c:v>565.84</c:v>
                </c:pt>
                <c:pt idx="4533">
                  <c:v>565.84</c:v>
                </c:pt>
                <c:pt idx="4534">
                  <c:v>565.84</c:v>
                </c:pt>
                <c:pt idx="4535">
                  <c:v>565.84</c:v>
                </c:pt>
                <c:pt idx="4536">
                  <c:v>565.84</c:v>
                </c:pt>
                <c:pt idx="4537">
                  <c:v>565.84</c:v>
                </c:pt>
                <c:pt idx="4538">
                  <c:v>565.84</c:v>
                </c:pt>
                <c:pt idx="4539">
                  <c:v>565.84</c:v>
                </c:pt>
                <c:pt idx="4540">
                  <c:v>565.84</c:v>
                </c:pt>
                <c:pt idx="4541">
                  <c:v>565.84</c:v>
                </c:pt>
                <c:pt idx="4542">
                  <c:v>565.84</c:v>
                </c:pt>
                <c:pt idx="4543">
                  <c:v>565.84</c:v>
                </c:pt>
                <c:pt idx="4544">
                  <c:v>565.84</c:v>
                </c:pt>
                <c:pt idx="4545">
                  <c:v>565.84</c:v>
                </c:pt>
                <c:pt idx="4546">
                  <c:v>565.84</c:v>
                </c:pt>
                <c:pt idx="4547">
                  <c:v>565.84</c:v>
                </c:pt>
                <c:pt idx="4548">
                  <c:v>565.84</c:v>
                </c:pt>
                <c:pt idx="4549">
                  <c:v>565.84</c:v>
                </c:pt>
                <c:pt idx="4550">
                  <c:v>565.84</c:v>
                </c:pt>
                <c:pt idx="4551">
                  <c:v>565.84</c:v>
                </c:pt>
                <c:pt idx="4552">
                  <c:v>565.84</c:v>
                </c:pt>
                <c:pt idx="4553">
                  <c:v>565.84</c:v>
                </c:pt>
                <c:pt idx="4554">
                  <c:v>565.84</c:v>
                </c:pt>
                <c:pt idx="4555">
                  <c:v>565.84</c:v>
                </c:pt>
                <c:pt idx="4556">
                  <c:v>565.84</c:v>
                </c:pt>
                <c:pt idx="4557">
                  <c:v>565.84</c:v>
                </c:pt>
                <c:pt idx="4558">
                  <c:v>565.84</c:v>
                </c:pt>
                <c:pt idx="4559">
                  <c:v>565.84</c:v>
                </c:pt>
                <c:pt idx="4560">
                  <c:v>565.84</c:v>
                </c:pt>
                <c:pt idx="4561">
                  <c:v>565.84</c:v>
                </c:pt>
                <c:pt idx="4562">
                  <c:v>565.84</c:v>
                </c:pt>
                <c:pt idx="4563">
                  <c:v>565.84</c:v>
                </c:pt>
                <c:pt idx="4564">
                  <c:v>565.84</c:v>
                </c:pt>
                <c:pt idx="4565">
                  <c:v>565.84</c:v>
                </c:pt>
                <c:pt idx="4566">
                  <c:v>565.84</c:v>
                </c:pt>
                <c:pt idx="4567">
                  <c:v>565.84</c:v>
                </c:pt>
                <c:pt idx="4568">
                  <c:v>565.84</c:v>
                </c:pt>
                <c:pt idx="4569">
                  <c:v>565.84</c:v>
                </c:pt>
                <c:pt idx="4570">
                  <c:v>565.84</c:v>
                </c:pt>
                <c:pt idx="4571">
                  <c:v>565.84</c:v>
                </c:pt>
                <c:pt idx="4572">
                  <c:v>565.84</c:v>
                </c:pt>
                <c:pt idx="4573">
                  <c:v>565.84</c:v>
                </c:pt>
                <c:pt idx="4574">
                  <c:v>565.84</c:v>
                </c:pt>
                <c:pt idx="4575">
                  <c:v>565.84</c:v>
                </c:pt>
                <c:pt idx="4576">
                  <c:v>565.84</c:v>
                </c:pt>
                <c:pt idx="4577">
                  <c:v>565.84</c:v>
                </c:pt>
                <c:pt idx="4578">
                  <c:v>565.84</c:v>
                </c:pt>
                <c:pt idx="4579">
                  <c:v>565.84</c:v>
                </c:pt>
                <c:pt idx="4580">
                  <c:v>565.84</c:v>
                </c:pt>
                <c:pt idx="4581">
                  <c:v>565.84</c:v>
                </c:pt>
                <c:pt idx="4582">
                  <c:v>565.84</c:v>
                </c:pt>
                <c:pt idx="4583">
                  <c:v>565.84</c:v>
                </c:pt>
                <c:pt idx="4584">
                  <c:v>565.84</c:v>
                </c:pt>
                <c:pt idx="4585">
                  <c:v>565.84</c:v>
                </c:pt>
                <c:pt idx="4586">
                  <c:v>565.84</c:v>
                </c:pt>
                <c:pt idx="4587">
                  <c:v>565.84</c:v>
                </c:pt>
                <c:pt idx="4588">
                  <c:v>565.84</c:v>
                </c:pt>
                <c:pt idx="4589">
                  <c:v>565.84</c:v>
                </c:pt>
                <c:pt idx="4590">
                  <c:v>565.84</c:v>
                </c:pt>
                <c:pt idx="4591">
                  <c:v>565.84</c:v>
                </c:pt>
                <c:pt idx="4592">
                  <c:v>565.84</c:v>
                </c:pt>
                <c:pt idx="4593">
                  <c:v>565.84</c:v>
                </c:pt>
                <c:pt idx="4594">
                  <c:v>565.84</c:v>
                </c:pt>
                <c:pt idx="4595">
                  <c:v>565.83000000000004</c:v>
                </c:pt>
                <c:pt idx="4596">
                  <c:v>565.83000000000004</c:v>
                </c:pt>
                <c:pt idx="4597">
                  <c:v>565.83000000000004</c:v>
                </c:pt>
                <c:pt idx="4598">
                  <c:v>565.83000000000004</c:v>
                </c:pt>
                <c:pt idx="4599">
                  <c:v>565.83000000000004</c:v>
                </c:pt>
                <c:pt idx="4600">
                  <c:v>565.83000000000004</c:v>
                </c:pt>
                <c:pt idx="4601">
                  <c:v>565.83000000000004</c:v>
                </c:pt>
                <c:pt idx="4602">
                  <c:v>565.83000000000004</c:v>
                </c:pt>
                <c:pt idx="4603">
                  <c:v>565.83000000000004</c:v>
                </c:pt>
                <c:pt idx="4604">
                  <c:v>565.83000000000004</c:v>
                </c:pt>
                <c:pt idx="4605">
                  <c:v>565.83000000000004</c:v>
                </c:pt>
                <c:pt idx="4606">
                  <c:v>565.83000000000004</c:v>
                </c:pt>
                <c:pt idx="4607">
                  <c:v>565.83000000000004</c:v>
                </c:pt>
                <c:pt idx="4608">
                  <c:v>565.83000000000004</c:v>
                </c:pt>
                <c:pt idx="4609">
                  <c:v>565.83000000000004</c:v>
                </c:pt>
                <c:pt idx="4610">
                  <c:v>565.83000000000004</c:v>
                </c:pt>
                <c:pt idx="4611">
                  <c:v>565.83000000000004</c:v>
                </c:pt>
                <c:pt idx="4612">
                  <c:v>565.83000000000004</c:v>
                </c:pt>
                <c:pt idx="4613">
                  <c:v>565.83000000000004</c:v>
                </c:pt>
                <c:pt idx="4614">
                  <c:v>565.83000000000004</c:v>
                </c:pt>
                <c:pt idx="4615">
                  <c:v>565.83000000000004</c:v>
                </c:pt>
                <c:pt idx="4616">
                  <c:v>565.83000000000004</c:v>
                </c:pt>
                <c:pt idx="4617">
                  <c:v>565.83000000000004</c:v>
                </c:pt>
                <c:pt idx="4618">
                  <c:v>565.83000000000004</c:v>
                </c:pt>
                <c:pt idx="4619">
                  <c:v>565.83000000000004</c:v>
                </c:pt>
                <c:pt idx="4620">
                  <c:v>565.83000000000004</c:v>
                </c:pt>
                <c:pt idx="4621">
                  <c:v>565.83000000000004</c:v>
                </c:pt>
                <c:pt idx="4622">
                  <c:v>565.83000000000004</c:v>
                </c:pt>
                <c:pt idx="4623">
                  <c:v>565.83000000000004</c:v>
                </c:pt>
                <c:pt idx="4624">
                  <c:v>565.83000000000004</c:v>
                </c:pt>
                <c:pt idx="4625">
                  <c:v>565.83000000000004</c:v>
                </c:pt>
                <c:pt idx="4626">
                  <c:v>565.83000000000004</c:v>
                </c:pt>
                <c:pt idx="4627">
                  <c:v>565.83000000000004</c:v>
                </c:pt>
                <c:pt idx="4628">
                  <c:v>565.83000000000004</c:v>
                </c:pt>
                <c:pt idx="4629">
                  <c:v>565.83000000000004</c:v>
                </c:pt>
                <c:pt idx="4630">
                  <c:v>565.83000000000004</c:v>
                </c:pt>
                <c:pt idx="4631">
                  <c:v>565.83000000000004</c:v>
                </c:pt>
                <c:pt idx="4632">
                  <c:v>565.83000000000004</c:v>
                </c:pt>
                <c:pt idx="4633">
                  <c:v>565.83000000000004</c:v>
                </c:pt>
                <c:pt idx="4634">
                  <c:v>565.83000000000004</c:v>
                </c:pt>
                <c:pt idx="4635">
                  <c:v>565.83000000000004</c:v>
                </c:pt>
                <c:pt idx="4636">
                  <c:v>565.83000000000004</c:v>
                </c:pt>
                <c:pt idx="4637">
                  <c:v>565.83000000000004</c:v>
                </c:pt>
                <c:pt idx="4638">
                  <c:v>565.83000000000004</c:v>
                </c:pt>
                <c:pt idx="4639">
                  <c:v>565.83000000000004</c:v>
                </c:pt>
                <c:pt idx="4640">
                  <c:v>565.83000000000004</c:v>
                </c:pt>
                <c:pt idx="4641">
                  <c:v>565.83000000000004</c:v>
                </c:pt>
                <c:pt idx="4642">
                  <c:v>565.83000000000004</c:v>
                </c:pt>
                <c:pt idx="4643">
                  <c:v>565.83000000000004</c:v>
                </c:pt>
                <c:pt idx="4644">
                  <c:v>565.83000000000004</c:v>
                </c:pt>
                <c:pt idx="4645">
                  <c:v>565.83000000000004</c:v>
                </c:pt>
                <c:pt idx="4646">
                  <c:v>565.83000000000004</c:v>
                </c:pt>
                <c:pt idx="4647">
                  <c:v>565.83000000000004</c:v>
                </c:pt>
                <c:pt idx="4648">
                  <c:v>565.83000000000004</c:v>
                </c:pt>
                <c:pt idx="4649">
                  <c:v>565.83000000000004</c:v>
                </c:pt>
                <c:pt idx="4650">
                  <c:v>565.83000000000004</c:v>
                </c:pt>
                <c:pt idx="4651">
                  <c:v>565.83000000000004</c:v>
                </c:pt>
                <c:pt idx="4652">
                  <c:v>565.83000000000004</c:v>
                </c:pt>
                <c:pt idx="4653">
                  <c:v>565.83000000000004</c:v>
                </c:pt>
                <c:pt idx="4654">
                  <c:v>565.83000000000004</c:v>
                </c:pt>
                <c:pt idx="4655">
                  <c:v>565.83000000000004</c:v>
                </c:pt>
                <c:pt idx="4656">
                  <c:v>565.83000000000004</c:v>
                </c:pt>
                <c:pt idx="4657">
                  <c:v>565.83000000000004</c:v>
                </c:pt>
                <c:pt idx="4658">
                  <c:v>565.83000000000004</c:v>
                </c:pt>
                <c:pt idx="4659">
                  <c:v>565.83000000000004</c:v>
                </c:pt>
                <c:pt idx="4660">
                  <c:v>565.83000000000004</c:v>
                </c:pt>
                <c:pt idx="4661">
                  <c:v>565.83000000000004</c:v>
                </c:pt>
                <c:pt idx="4662">
                  <c:v>565.83000000000004</c:v>
                </c:pt>
                <c:pt idx="4663">
                  <c:v>565.83000000000004</c:v>
                </c:pt>
                <c:pt idx="4664">
                  <c:v>565.83000000000004</c:v>
                </c:pt>
                <c:pt idx="4665">
                  <c:v>565.83000000000004</c:v>
                </c:pt>
                <c:pt idx="4666">
                  <c:v>565.83000000000004</c:v>
                </c:pt>
                <c:pt idx="4667">
                  <c:v>565.83000000000004</c:v>
                </c:pt>
                <c:pt idx="4668">
                  <c:v>565.83000000000004</c:v>
                </c:pt>
                <c:pt idx="4669">
                  <c:v>565.83000000000004</c:v>
                </c:pt>
                <c:pt idx="4670">
                  <c:v>565.83000000000004</c:v>
                </c:pt>
                <c:pt idx="4671">
                  <c:v>565.83000000000004</c:v>
                </c:pt>
                <c:pt idx="4672">
                  <c:v>565.83000000000004</c:v>
                </c:pt>
                <c:pt idx="4673">
                  <c:v>565.83000000000004</c:v>
                </c:pt>
                <c:pt idx="4674">
                  <c:v>565.83000000000004</c:v>
                </c:pt>
                <c:pt idx="4675">
                  <c:v>565.82000000000005</c:v>
                </c:pt>
                <c:pt idx="4676">
                  <c:v>565.82000000000005</c:v>
                </c:pt>
                <c:pt idx="4677">
                  <c:v>565.82000000000005</c:v>
                </c:pt>
                <c:pt idx="4678">
                  <c:v>565.82000000000005</c:v>
                </c:pt>
                <c:pt idx="4679">
                  <c:v>565.82000000000005</c:v>
                </c:pt>
                <c:pt idx="4680">
                  <c:v>565.82000000000005</c:v>
                </c:pt>
                <c:pt idx="4681">
                  <c:v>565.82000000000005</c:v>
                </c:pt>
                <c:pt idx="4682">
                  <c:v>565.82000000000005</c:v>
                </c:pt>
                <c:pt idx="4683">
                  <c:v>565.82000000000005</c:v>
                </c:pt>
                <c:pt idx="4684">
                  <c:v>565.82000000000005</c:v>
                </c:pt>
                <c:pt idx="4685">
                  <c:v>565.82000000000005</c:v>
                </c:pt>
                <c:pt idx="4686">
                  <c:v>565.82000000000005</c:v>
                </c:pt>
                <c:pt idx="4687">
                  <c:v>565.82000000000005</c:v>
                </c:pt>
                <c:pt idx="4688">
                  <c:v>565.82000000000005</c:v>
                </c:pt>
                <c:pt idx="4689">
                  <c:v>565.82000000000005</c:v>
                </c:pt>
                <c:pt idx="4690">
                  <c:v>565.82000000000005</c:v>
                </c:pt>
                <c:pt idx="4691">
                  <c:v>565.82000000000005</c:v>
                </c:pt>
                <c:pt idx="4692">
                  <c:v>565.82000000000005</c:v>
                </c:pt>
                <c:pt idx="4693">
                  <c:v>565.82000000000005</c:v>
                </c:pt>
                <c:pt idx="4694">
                  <c:v>565.82000000000005</c:v>
                </c:pt>
                <c:pt idx="4695">
                  <c:v>565.82000000000005</c:v>
                </c:pt>
                <c:pt idx="4696">
                  <c:v>565.82000000000005</c:v>
                </c:pt>
                <c:pt idx="4697">
                  <c:v>565.82000000000005</c:v>
                </c:pt>
                <c:pt idx="4698">
                  <c:v>565.82000000000005</c:v>
                </c:pt>
                <c:pt idx="4699">
                  <c:v>565.82000000000005</c:v>
                </c:pt>
                <c:pt idx="4700">
                  <c:v>565.82000000000005</c:v>
                </c:pt>
                <c:pt idx="4701">
                  <c:v>565.82000000000005</c:v>
                </c:pt>
                <c:pt idx="4702">
                  <c:v>565.82000000000005</c:v>
                </c:pt>
                <c:pt idx="4703">
                  <c:v>565.82000000000005</c:v>
                </c:pt>
                <c:pt idx="4704">
                  <c:v>565.82000000000005</c:v>
                </c:pt>
                <c:pt idx="4705">
                  <c:v>565.82000000000005</c:v>
                </c:pt>
                <c:pt idx="4706">
                  <c:v>565.82000000000005</c:v>
                </c:pt>
                <c:pt idx="4707">
                  <c:v>565.82000000000005</c:v>
                </c:pt>
                <c:pt idx="4708">
                  <c:v>565.82000000000005</c:v>
                </c:pt>
                <c:pt idx="4709">
                  <c:v>565.82000000000005</c:v>
                </c:pt>
                <c:pt idx="4710">
                  <c:v>565.82000000000005</c:v>
                </c:pt>
                <c:pt idx="4711">
                  <c:v>565.82000000000005</c:v>
                </c:pt>
                <c:pt idx="4712">
                  <c:v>565.82000000000005</c:v>
                </c:pt>
                <c:pt idx="4713">
                  <c:v>565.82000000000005</c:v>
                </c:pt>
                <c:pt idx="4714">
                  <c:v>565.82000000000005</c:v>
                </c:pt>
                <c:pt idx="4715">
                  <c:v>565.82000000000005</c:v>
                </c:pt>
                <c:pt idx="4716">
                  <c:v>565.82000000000005</c:v>
                </c:pt>
                <c:pt idx="4717">
                  <c:v>565.82000000000005</c:v>
                </c:pt>
                <c:pt idx="4718">
                  <c:v>565.82000000000005</c:v>
                </c:pt>
                <c:pt idx="4719">
                  <c:v>565.82000000000005</c:v>
                </c:pt>
                <c:pt idx="4720">
                  <c:v>565.82000000000005</c:v>
                </c:pt>
                <c:pt idx="4721">
                  <c:v>565.82000000000005</c:v>
                </c:pt>
                <c:pt idx="4722">
                  <c:v>565.82000000000005</c:v>
                </c:pt>
                <c:pt idx="4723">
                  <c:v>565.82000000000005</c:v>
                </c:pt>
                <c:pt idx="4724">
                  <c:v>565.82000000000005</c:v>
                </c:pt>
                <c:pt idx="4725">
                  <c:v>565.82000000000005</c:v>
                </c:pt>
                <c:pt idx="4726">
                  <c:v>565.82000000000005</c:v>
                </c:pt>
                <c:pt idx="4727">
                  <c:v>565.82000000000005</c:v>
                </c:pt>
                <c:pt idx="4728">
                  <c:v>565.82000000000005</c:v>
                </c:pt>
                <c:pt idx="4729">
                  <c:v>565.82000000000005</c:v>
                </c:pt>
                <c:pt idx="4730">
                  <c:v>565.82000000000005</c:v>
                </c:pt>
                <c:pt idx="4731">
                  <c:v>565.82000000000005</c:v>
                </c:pt>
                <c:pt idx="4732">
                  <c:v>565.82000000000005</c:v>
                </c:pt>
                <c:pt idx="4733">
                  <c:v>565.82000000000005</c:v>
                </c:pt>
                <c:pt idx="4734">
                  <c:v>565.82000000000005</c:v>
                </c:pt>
                <c:pt idx="4735">
                  <c:v>565.82000000000005</c:v>
                </c:pt>
                <c:pt idx="4736">
                  <c:v>565.82000000000005</c:v>
                </c:pt>
                <c:pt idx="4737">
                  <c:v>565.82000000000005</c:v>
                </c:pt>
                <c:pt idx="4738">
                  <c:v>565.82000000000005</c:v>
                </c:pt>
                <c:pt idx="4739">
                  <c:v>565.82000000000005</c:v>
                </c:pt>
                <c:pt idx="4740">
                  <c:v>565.82000000000005</c:v>
                </c:pt>
                <c:pt idx="4741">
                  <c:v>565.82000000000005</c:v>
                </c:pt>
                <c:pt idx="4742">
                  <c:v>565.82000000000005</c:v>
                </c:pt>
                <c:pt idx="4743">
                  <c:v>565.82000000000005</c:v>
                </c:pt>
                <c:pt idx="4744">
                  <c:v>565.82000000000005</c:v>
                </c:pt>
                <c:pt idx="4745">
                  <c:v>565.82000000000005</c:v>
                </c:pt>
                <c:pt idx="4746">
                  <c:v>565.82000000000005</c:v>
                </c:pt>
                <c:pt idx="4747">
                  <c:v>565.82000000000005</c:v>
                </c:pt>
                <c:pt idx="4748">
                  <c:v>565.82000000000005</c:v>
                </c:pt>
                <c:pt idx="4749">
                  <c:v>565.82000000000005</c:v>
                </c:pt>
                <c:pt idx="4750">
                  <c:v>565.82000000000005</c:v>
                </c:pt>
                <c:pt idx="4751">
                  <c:v>565.82000000000005</c:v>
                </c:pt>
                <c:pt idx="4752">
                  <c:v>565.82000000000005</c:v>
                </c:pt>
                <c:pt idx="4753">
                  <c:v>565.82000000000005</c:v>
                </c:pt>
                <c:pt idx="4754">
                  <c:v>565.82000000000005</c:v>
                </c:pt>
                <c:pt idx="4755">
                  <c:v>565.82000000000005</c:v>
                </c:pt>
                <c:pt idx="4756">
                  <c:v>565.82000000000005</c:v>
                </c:pt>
                <c:pt idx="4757">
                  <c:v>565.82000000000005</c:v>
                </c:pt>
                <c:pt idx="4758">
                  <c:v>565.82000000000005</c:v>
                </c:pt>
                <c:pt idx="4759">
                  <c:v>565.82000000000005</c:v>
                </c:pt>
                <c:pt idx="4760">
                  <c:v>565.82000000000005</c:v>
                </c:pt>
                <c:pt idx="4761">
                  <c:v>565.82000000000005</c:v>
                </c:pt>
                <c:pt idx="4762">
                  <c:v>565.82000000000005</c:v>
                </c:pt>
                <c:pt idx="4763">
                  <c:v>565.82000000000005</c:v>
                </c:pt>
                <c:pt idx="4764">
                  <c:v>565.82000000000005</c:v>
                </c:pt>
                <c:pt idx="4765">
                  <c:v>565.82000000000005</c:v>
                </c:pt>
                <c:pt idx="4766">
                  <c:v>565.82000000000005</c:v>
                </c:pt>
                <c:pt idx="4767">
                  <c:v>565.82000000000005</c:v>
                </c:pt>
                <c:pt idx="4768">
                  <c:v>565.82000000000005</c:v>
                </c:pt>
                <c:pt idx="4769">
                  <c:v>565.80999999999995</c:v>
                </c:pt>
                <c:pt idx="4770">
                  <c:v>565.80999999999995</c:v>
                </c:pt>
                <c:pt idx="4771">
                  <c:v>565.80999999999995</c:v>
                </c:pt>
                <c:pt idx="4772">
                  <c:v>565.80999999999995</c:v>
                </c:pt>
                <c:pt idx="4773">
                  <c:v>565.80999999999995</c:v>
                </c:pt>
                <c:pt idx="4774">
                  <c:v>565.80999999999995</c:v>
                </c:pt>
                <c:pt idx="4775">
                  <c:v>565.80999999999995</c:v>
                </c:pt>
                <c:pt idx="4776">
                  <c:v>565.80999999999995</c:v>
                </c:pt>
                <c:pt idx="4777">
                  <c:v>565.80999999999995</c:v>
                </c:pt>
                <c:pt idx="4778">
                  <c:v>565.80999999999995</c:v>
                </c:pt>
                <c:pt idx="4779">
                  <c:v>565.80999999999995</c:v>
                </c:pt>
                <c:pt idx="4780">
                  <c:v>565.80999999999995</c:v>
                </c:pt>
                <c:pt idx="4781">
                  <c:v>565.80999999999995</c:v>
                </c:pt>
                <c:pt idx="4782">
                  <c:v>565.80999999999995</c:v>
                </c:pt>
                <c:pt idx="4783">
                  <c:v>565.80999999999995</c:v>
                </c:pt>
                <c:pt idx="4784">
                  <c:v>565.80999999999995</c:v>
                </c:pt>
                <c:pt idx="4785">
                  <c:v>565.80999999999995</c:v>
                </c:pt>
                <c:pt idx="4786">
                  <c:v>565.80999999999995</c:v>
                </c:pt>
                <c:pt idx="4787">
                  <c:v>565.80999999999995</c:v>
                </c:pt>
                <c:pt idx="4788">
                  <c:v>565.80999999999995</c:v>
                </c:pt>
                <c:pt idx="4789">
                  <c:v>565.80999999999995</c:v>
                </c:pt>
                <c:pt idx="4790">
                  <c:v>565.80999999999995</c:v>
                </c:pt>
                <c:pt idx="4791">
                  <c:v>565.80999999999995</c:v>
                </c:pt>
                <c:pt idx="4792">
                  <c:v>565.80999999999995</c:v>
                </c:pt>
                <c:pt idx="4793">
                  <c:v>565.80999999999995</c:v>
                </c:pt>
                <c:pt idx="4794">
                  <c:v>565.80999999999995</c:v>
                </c:pt>
                <c:pt idx="4795">
                  <c:v>565.80999999999995</c:v>
                </c:pt>
                <c:pt idx="4796">
                  <c:v>565.80999999999995</c:v>
                </c:pt>
                <c:pt idx="4797">
                  <c:v>565.80999999999995</c:v>
                </c:pt>
                <c:pt idx="4798">
                  <c:v>565.80999999999995</c:v>
                </c:pt>
                <c:pt idx="4799">
                  <c:v>565.80999999999995</c:v>
                </c:pt>
                <c:pt idx="4800">
                  <c:v>565.80999999999995</c:v>
                </c:pt>
                <c:pt idx="4801">
                  <c:v>565.80999999999995</c:v>
                </c:pt>
                <c:pt idx="4802">
                  <c:v>565.80999999999995</c:v>
                </c:pt>
                <c:pt idx="4803">
                  <c:v>565.80999999999995</c:v>
                </c:pt>
                <c:pt idx="4804">
                  <c:v>565.80999999999995</c:v>
                </c:pt>
                <c:pt idx="4805">
                  <c:v>565.80999999999995</c:v>
                </c:pt>
                <c:pt idx="4806">
                  <c:v>565.80999999999995</c:v>
                </c:pt>
                <c:pt idx="4807">
                  <c:v>565.80999999999995</c:v>
                </c:pt>
                <c:pt idx="4808">
                  <c:v>565.80999999999995</c:v>
                </c:pt>
                <c:pt idx="4809">
                  <c:v>565.80999999999995</c:v>
                </c:pt>
                <c:pt idx="4810">
                  <c:v>565.80999999999995</c:v>
                </c:pt>
                <c:pt idx="4811">
                  <c:v>565.80999999999995</c:v>
                </c:pt>
                <c:pt idx="4812">
                  <c:v>565.80999999999995</c:v>
                </c:pt>
                <c:pt idx="4813">
                  <c:v>565.80999999999995</c:v>
                </c:pt>
                <c:pt idx="4814">
                  <c:v>565.80999999999995</c:v>
                </c:pt>
                <c:pt idx="4815">
                  <c:v>565.80999999999995</c:v>
                </c:pt>
                <c:pt idx="4816">
                  <c:v>565.80999999999995</c:v>
                </c:pt>
                <c:pt idx="4817">
                  <c:v>565.80999999999995</c:v>
                </c:pt>
                <c:pt idx="4818">
                  <c:v>565.80999999999995</c:v>
                </c:pt>
                <c:pt idx="4819">
                  <c:v>565.80999999999995</c:v>
                </c:pt>
                <c:pt idx="4820">
                  <c:v>565.80999999999995</c:v>
                </c:pt>
                <c:pt idx="4821">
                  <c:v>565.80999999999995</c:v>
                </c:pt>
                <c:pt idx="4822">
                  <c:v>565.80999999999995</c:v>
                </c:pt>
                <c:pt idx="4823">
                  <c:v>565.80999999999995</c:v>
                </c:pt>
                <c:pt idx="4824">
                  <c:v>565.80999999999995</c:v>
                </c:pt>
                <c:pt idx="4825">
                  <c:v>565.80999999999995</c:v>
                </c:pt>
                <c:pt idx="4826">
                  <c:v>565.80999999999995</c:v>
                </c:pt>
                <c:pt idx="4827">
                  <c:v>565.80999999999995</c:v>
                </c:pt>
                <c:pt idx="4828">
                  <c:v>565.80999999999995</c:v>
                </c:pt>
                <c:pt idx="4829">
                  <c:v>565.80999999999995</c:v>
                </c:pt>
                <c:pt idx="4830">
                  <c:v>565.80999999999995</c:v>
                </c:pt>
                <c:pt idx="4831">
                  <c:v>565.80999999999995</c:v>
                </c:pt>
                <c:pt idx="4832">
                  <c:v>565.80999999999995</c:v>
                </c:pt>
                <c:pt idx="4833">
                  <c:v>565.80999999999995</c:v>
                </c:pt>
                <c:pt idx="4834">
                  <c:v>565.80999999999995</c:v>
                </c:pt>
                <c:pt idx="4835">
                  <c:v>565.80999999999995</c:v>
                </c:pt>
                <c:pt idx="4836">
                  <c:v>565.80999999999995</c:v>
                </c:pt>
                <c:pt idx="4837">
                  <c:v>565.80999999999995</c:v>
                </c:pt>
                <c:pt idx="4838">
                  <c:v>565.80999999999995</c:v>
                </c:pt>
                <c:pt idx="4839">
                  <c:v>565.80999999999995</c:v>
                </c:pt>
                <c:pt idx="4840">
                  <c:v>565.80999999999995</c:v>
                </c:pt>
                <c:pt idx="4841">
                  <c:v>565.80999999999995</c:v>
                </c:pt>
                <c:pt idx="4842">
                  <c:v>565.80999999999995</c:v>
                </c:pt>
                <c:pt idx="4843">
                  <c:v>565.80999999999995</c:v>
                </c:pt>
                <c:pt idx="4844">
                  <c:v>565.80999999999995</c:v>
                </c:pt>
                <c:pt idx="4845">
                  <c:v>565.80999999999995</c:v>
                </c:pt>
                <c:pt idx="4846">
                  <c:v>565.80999999999995</c:v>
                </c:pt>
                <c:pt idx="4847">
                  <c:v>565.80999999999995</c:v>
                </c:pt>
                <c:pt idx="4848">
                  <c:v>565.80999999999995</c:v>
                </c:pt>
                <c:pt idx="4849">
                  <c:v>565.80999999999995</c:v>
                </c:pt>
                <c:pt idx="4850">
                  <c:v>565.80999999999995</c:v>
                </c:pt>
                <c:pt idx="4851">
                  <c:v>565.80999999999995</c:v>
                </c:pt>
                <c:pt idx="4852">
                  <c:v>565.80999999999995</c:v>
                </c:pt>
                <c:pt idx="4853">
                  <c:v>565.80999999999995</c:v>
                </c:pt>
                <c:pt idx="4854">
                  <c:v>565.80999999999995</c:v>
                </c:pt>
                <c:pt idx="4855">
                  <c:v>565.80999999999995</c:v>
                </c:pt>
                <c:pt idx="4856">
                  <c:v>565.80999999999995</c:v>
                </c:pt>
                <c:pt idx="4857">
                  <c:v>565.80999999999995</c:v>
                </c:pt>
                <c:pt idx="4858">
                  <c:v>565.80999999999995</c:v>
                </c:pt>
                <c:pt idx="4859">
                  <c:v>565.80999999999995</c:v>
                </c:pt>
                <c:pt idx="4860">
                  <c:v>565.80999999999995</c:v>
                </c:pt>
                <c:pt idx="4861">
                  <c:v>565.80999999999995</c:v>
                </c:pt>
                <c:pt idx="4862">
                  <c:v>565.80999999999995</c:v>
                </c:pt>
                <c:pt idx="4863">
                  <c:v>565.80999999999995</c:v>
                </c:pt>
                <c:pt idx="4864">
                  <c:v>565.80999999999995</c:v>
                </c:pt>
                <c:pt idx="4865">
                  <c:v>565.80999999999995</c:v>
                </c:pt>
                <c:pt idx="4866">
                  <c:v>565.80999999999995</c:v>
                </c:pt>
                <c:pt idx="4867">
                  <c:v>565.80999999999995</c:v>
                </c:pt>
                <c:pt idx="4868">
                  <c:v>565.80999999999995</c:v>
                </c:pt>
                <c:pt idx="4869">
                  <c:v>565.80999999999995</c:v>
                </c:pt>
                <c:pt idx="4870">
                  <c:v>565.80999999999995</c:v>
                </c:pt>
                <c:pt idx="4871">
                  <c:v>565.80999999999995</c:v>
                </c:pt>
                <c:pt idx="4872">
                  <c:v>565.80999999999995</c:v>
                </c:pt>
                <c:pt idx="4873">
                  <c:v>565.79999999999995</c:v>
                </c:pt>
                <c:pt idx="4874">
                  <c:v>565.79999999999995</c:v>
                </c:pt>
                <c:pt idx="4875">
                  <c:v>565.79999999999995</c:v>
                </c:pt>
                <c:pt idx="4876">
                  <c:v>565.79999999999995</c:v>
                </c:pt>
                <c:pt idx="4877">
                  <c:v>565.79999999999995</c:v>
                </c:pt>
                <c:pt idx="4878">
                  <c:v>565.79999999999995</c:v>
                </c:pt>
                <c:pt idx="4879">
                  <c:v>565.79999999999995</c:v>
                </c:pt>
                <c:pt idx="4880">
                  <c:v>565.79999999999995</c:v>
                </c:pt>
                <c:pt idx="4881">
                  <c:v>565.79999999999995</c:v>
                </c:pt>
                <c:pt idx="4882">
                  <c:v>565.79999999999995</c:v>
                </c:pt>
                <c:pt idx="4883">
                  <c:v>565.79999999999995</c:v>
                </c:pt>
                <c:pt idx="4884">
                  <c:v>565.79999999999995</c:v>
                </c:pt>
                <c:pt idx="4885">
                  <c:v>565.79999999999995</c:v>
                </c:pt>
                <c:pt idx="4886">
                  <c:v>565.79999999999995</c:v>
                </c:pt>
                <c:pt idx="4887">
                  <c:v>565.79999999999995</c:v>
                </c:pt>
                <c:pt idx="4888">
                  <c:v>565.79999999999995</c:v>
                </c:pt>
                <c:pt idx="4889">
                  <c:v>565.79999999999995</c:v>
                </c:pt>
                <c:pt idx="4890">
                  <c:v>565.79999999999995</c:v>
                </c:pt>
                <c:pt idx="4891">
                  <c:v>565.79999999999995</c:v>
                </c:pt>
                <c:pt idx="4892">
                  <c:v>565.79999999999995</c:v>
                </c:pt>
                <c:pt idx="4893">
                  <c:v>565.79999999999995</c:v>
                </c:pt>
                <c:pt idx="4894">
                  <c:v>565.79999999999995</c:v>
                </c:pt>
                <c:pt idx="4895">
                  <c:v>565.79999999999995</c:v>
                </c:pt>
                <c:pt idx="4896">
                  <c:v>565.79999999999995</c:v>
                </c:pt>
                <c:pt idx="4897">
                  <c:v>565.79999999999995</c:v>
                </c:pt>
                <c:pt idx="4898">
                  <c:v>565.79999999999995</c:v>
                </c:pt>
                <c:pt idx="4899">
                  <c:v>565.79999999999995</c:v>
                </c:pt>
                <c:pt idx="4900">
                  <c:v>565.79999999999995</c:v>
                </c:pt>
                <c:pt idx="4901">
                  <c:v>565.79999999999995</c:v>
                </c:pt>
                <c:pt idx="4902">
                  <c:v>565.79999999999995</c:v>
                </c:pt>
                <c:pt idx="4903">
                  <c:v>565.79999999999995</c:v>
                </c:pt>
                <c:pt idx="4904">
                  <c:v>565.79999999999995</c:v>
                </c:pt>
                <c:pt idx="4905">
                  <c:v>565.79999999999995</c:v>
                </c:pt>
                <c:pt idx="4906">
                  <c:v>565.79999999999995</c:v>
                </c:pt>
                <c:pt idx="4907">
                  <c:v>565.79999999999995</c:v>
                </c:pt>
                <c:pt idx="4908">
                  <c:v>565.79999999999995</c:v>
                </c:pt>
                <c:pt idx="4909">
                  <c:v>565.79999999999995</c:v>
                </c:pt>
                <c:pt idx="4910">
                  <c:v>565.79999999999995</c:v>
                </c:pt>
                <c:pt idx="4911">
                  <c:v>565.79999999999995</c:v>
                </c:pt>
                <c:pt idx="4912">
                  <c:v>565.79999999999995</c:v>
                </c:pt>
                <c:pt idx="4913">
                  <c:v>565.79999999999995</c:v>
                </c:pt>
                <c:pt idx="4914">
                  <c:v>565.79999999999995</c:v>
                </c:pt>
                <c:pt idx="4915">
                  <c:v>565.79999999999995</c:v>
                </c:pt>
                <c:pt idx="4916">
                  <c:v>565.79999999999995</c:v>
                </c:pt>
                <c:pt idx="4917">
                  <c:v>565.79999999999995</c:v>
                </c:pt>
                <c:pt idx="4918">
                  <c:v>565.79999999999995</c:v>
                </c:pt>
                <c:pt idx="4919">
                  <c:v>565.79999999999995</c:v>
                </c:pt>
                <c:pt idx="4920">
                  <c:v>565.79999999999995</c:v>
                </c:pt>
                <c:pt idx="4921">
                  <c:v>565.79999999999995</c:v>
                </c:pt>
                <c:pt idx="4922">
                  <c:v>565.79999999999995</c:v>
                </c:pt>
                <c:pt idx="4923">
                  <c:v>565.79999999999995</c:v>
                </c:pt>
                <c:pt idx="4924">
                  <c:v>565.79999999999995</c:v>
                </c:pt>
                <c:pt idx="4925">
                  <c:v>565.79999999999995</c:v>
                </c:pt>
                <c:pt idx="4926">
                  <c:v>565.79999999999995</c:v>
                </c:pt>
                <c:pt idx="4927">
                  <c:v>565.79999999999995</c:v>
                </c:pt>
                <c:pt idx="4928">
                  <c:v>565.79999999999995</c:v>
                </c:pt>
                <c:pt idx="4929">
                  <c:v>565.79999999999995</c:v>
                </c:pt>
                <c:pt idx="4930">
                  <c:v>565.79999999999995</c:v>
                </c:pt>
                <c:pt idx="4931">
                  <c:v>565.79999999999995</c:v>
                </c:pt>
                <c:pt idx="4932">
                  <c:v>565.79999999999995</c:v>
                </c:pt>
                <c:pt idx="4933">
                  <c:v>565.79999999999995</c:v>
                </c:pt>
                <c:pt idx="4934">
                  <c:v>565.79999999999995</c:v>
                </c:pt>
                <c:pt idx="4935">
                  <c:v>565.79999999999995</c:v>
                </c:pt>
                <c:pt idx="4936">
                  <c:v>565.79999999999995</c:v>
                </c:pt>
                <c:pt idx="4937">
                  <c:v>565.79999999999995</c:v>
                </c:pt>
                <c:pt idx="4938">
                  <c:v>565.79999999999995</c:v>
                </c:pt>
                <c:pt idx="4939">
                  <c:v>565.79999999999995</c:v>
                </c:pt>
                <c:pt idx="4940">
                  <c:v>565.79999999999995</c:v>
                </c:pt>
                <c:pt idx="4941">
                  <c:v>565.79999999999995</c:v>
                </c:pt>
                <c:pt idx="4942">
                  <c:v>565.79999999999995</c:v>
                </c:pt>
                <c:pt idx="4943">
                  <c:v>565.79999999999995</c:v>
                </c:pt>
                <c:pt idx="4944">
                  <c:v>565.79999999999995</c:v>
                </c:pt>
                <c:pt idx="4945">
                  <c:v>565.79999999999995</c:v>
                </c:pt>
                <c:pt idx="4946">
                  <c:v>565.79999999999995</c:v>
                </c:pt>
                <c:pt idx="4947">
                  <c:v>565.79999999999995</c:v>
                </c:pt>
                <c:pt idx="4948">
                  <c:v>565.79999999999995</c:v>
                </c:pt>
                <c:pt idx="4949">
                  <c:v>565.79999999999995</c:v>
                </c:pt>
                <c:pt idx="4950">
                  <c:v>565.79999999999995</c:v>
                </c:pt>
                <c:pt idx="4951">
                  <c:v>565.79999999999995</c:v>
                </c:pt>
                <c:pt idx="4952">
                  <c:v>565.79999999999995</c:v>
                </c:pt>
                <c:pt idx="4953">
                  <c:v>565.79999999999995</c:v>
                </c:pt>
                <c:pt idx="4954">
                  <c:v>565.79999999999995</c:v>
                </c:pt>
                <c:pt idx="4955">
                  <c:v>565.79999999999995</c:v>
                </c:pt>
                <c:pt idx="4956">
                  <c:v>565.79999999999995</c:v>
                </c:pt>
                <c:pt idx="4957">
                  <c:v>565.79999999999995</c:v>
                </c:pt>
                <c:pt idx="4958">
                  <c:v>565.79999999999995</c:v>
                </c:pt>
                <c:pt idx="4959">
                  <c:v>565.79999999999995</c:v>
                </c:pt>
                <c:pt idx="4960">
                  <c:v>565.79999999999995</c:v>
                </c:pt>
                <c:pt idx="4961">
                  <c:v>565.79999999999995</c:v>
                </c:pt>
                <c:pt idx="4962">
                  <c:v>565.79999999999995</c:v>
                </c:pt>
                <c:pt idx="4963">
                  <c:v>565.79999999999995</c:v>
                </c:pt>
                <c:pt idx="4964">
                  <c:v>565.79999999999995</c:v>
                </c:pt>
                <c:pt idx="4965">
                  <c:v>565.79999999999995</c:v>
                </c:pt>
                <c:pt idx="4966">
                  <c:v>565.79999999999995</c:v>
                </c:pt>
                <c:pt idx="4967">
                  <c:v>565.79999999999995</c:v>
                </c:pt>
                <c:pt idx="4968">
                  <c:v>565.79999999999995</c:v>
                </c:pt>
                <c:pt idx="4969">
                  <c:v>565.79999999999995</c:v>
                </c:pt>
                <c:pt idx="4970">
                  <c:v>565.79999999999995</c:v>
                </c:pt>
                <c:pt idx="4971">
                  <c:v>565.79999999999995</c:v>
                </c:pt>
                <c:pt idx="4972">
                  <c:v>565.79999999999995</c:v>
                </c:pt>
                <c:pt idx="4973">
                  <c:v>565.79999999999995</c:v>
                </c:pt>
                <c:pt idx="4974">
                  <c:v>565.79999999999995</c:v>
                </c:pt>
                <c:pt idx="4975">
                  <c:v>565.79999999999995</c:v>
                </c:pt>
                <c:pt idx="4976">
                  <c:v>565.79999999999995</c:v>
                </c:pt>
                <c:pt idx="4977">
                  <c:v>565.79999999999995</c:v>
                </c:pt>
                <c:pt idx="4978">
                  <c:v>565.79999999999995</c:v>
                </c:pt>
                <c:pt idx="4979">
                  <c:v>565.79999999999995</c:v>
                </c:pt>
                <c:pt idx="4980">
                  <c:v>565.79999999999995</c:v>
                </c:pt>
                <c:pt idx="4981">
                  <c:v>565.79999999999995</c:v>
                </c:pt>
                <c:pt idx="4982">
                  <c:v>565.79999999999995</c:v>
                </c:pt>
                <c:pt idx="4983">
                  <c:v>565.79999999999995</c:v>
                </c:pt>
                <c:pt idx="4984">
                  <c:v>565.79999999999995</c:v>
                </c:pt>
                <c:pt idx="4985">
                  <c:v>565.79999999999995</c:v>
                </c:pt>
                <c:pt idx="4986">
                  <c:v>565.79</c:v>
                </c:pt>
                <c:pt idx="4987">
                  <c:v>565.79</c:v>
                </c:pt>
                <c:pt idx="4988">
                  <c:v>565.79</c:v>
                </c:pt>
                <c:pt idx="4989">
                  <c:v>565.79</c:v>
                </c:pt>
                <c:pt idx="4990">
                  <c:v>565.79</c:v>
                </c:pt>
                <c:pt idx="4991">
                  <c:v>565.79</c:v>
                </c:pt>
                <c:pt idx="4992">
                  <c:v>565.79</c:v>
                </c:pt>
                <c:pt idx="4993">
                  <c:v>565.79</c:v>
                </c:pt>
                <c:pt idx="4994">
                  <c:v>565.79</c:v>
                </c:pt>
                <c:pt idx="4995">
                  <c:v>565.79</c:v>
                </c:pt>
                <c:pt idx="4996">
                  <c:v>565.79</c:v>
                </c:pt>
                <c:pt idx="4997">
                  <c:v>565.79</c:v>
                </c:pt>
                <c:pt idx="4998">
                  <c:v>565.79</c:v>
                </c:pt>
                <c:pt idx="4999">
                  <c:v>565.79</c:v>
                </c:pt>
                <c:pt idx="5000">
                  <c:v>565.79</c:v>
                </c:pt>
                <c:pt idx="5001">
                  <c:v>565.79</c:v>
                </c:pt>
                <c:pt idx="5002">
                  <c:v>565.79</c:v>
                </c:pt>
                <c:pt idx="5003">
                  <c:v>565.79</c:v>
                </c:pt>
                <c:pt idx="5004">
                  <c:v>565.79</c:v>
                </c:pt>
                <c:pt idx="5005">
                  <c:v>565.79</c:v>
                </c:pt>
                <c:pt idx="5006">
                  <c:v>565.79</c:v>
                </c:pt>
                <c:pt idx="5007">
                  <c:v>565.79</c:v>
                </c:pt>
                <c:pt idx="5008">
                  <c:v>565.79</c:v>
                </c:pt>
                <c:pt idx="5009">
                  <c:v>565.79</c:v>
                </c:pt>
                <c:pt idx="5010">
                  <c:v>565.79</c:v>
                </c:pt>
                <c:pt idx="5011">
                  <c:v>565.79</c:v>
                </c:pt>
                <c:pt idx="5012">
                  <c:v>565.79</c:v>
                </c:pt>
                <c:pt idx="5013">
                  <c:v>565.79</c:v>
                </c:pt>
                <c:pt idx="5014">
                  <c:v>565.79</c:v>
                </c:pt>
                <c:pt idx="5015">
                  <c:v>565.79</c:v>
                </c:pt>
                <c:pt idx="5016">
                  <c:v>565.79</c:v>
                </c:pt>
                <c:pt idx="5017">
                  <c:v>565.79</c:v>
                </c:pt>
                <c:pt idx="5018">
                  <c:v>565.79</c:v>
                </c:pt>
                <c:pt idx="5019">
                  <c:v>565.79</c:v>
                </c:pt>
                <c:pt idx="5020">
                  <c:v>565.79</c:v>
                </c:pt>
                <c:pt idx="5021">
                  <c:v>565.79</c:v>
                </c:pt>
                <c:pt idx="5022">
                  <c:v>565.79</c:v>
                </c:pt>
                <c:pt idx="5023">
                  <c:v>565.79</c:v>
                </c:pt>
                <c:pt idx="5024">
                  <c:v>565.79</c:v>
                </c:pt>
                <c:pt idx="5025">
                  <c:v>565.79</c:v>
                </c:pt>
                <c:pt idx="5026">
                  <c:v>565.79</c:v>
                </c:pt>
                <c:pt idx="5027">
                  <c:v>565.79</c:v>
                </c:pt>
                <c:pt idx="5028">
                  <c:v>565.79</c:v>
                </c:pt>
                <c:pt idx="5029">
                  <c:v>565.79</c:v>
                </c:pt>
                <c:pt idx="5030">
                  <c:v>565.79</c:v>
                </c:pt>
                <c:pt idx="5031">
                  <c:v>565.79</c:v>
                </c:pt>
                <c:pt idx="5032">
                  <c:v>565.79</c:v>
                </c:pt>
                <c:pt idx="5033">
                  <c:v>565.79</c:v>
                </c:pt>
                <c:pt idx="5034">
                  <c:v>565.79</c:v>
                </c:pt>
                <c:pt idx="5035">
                  <c:v>565.79</c:v>
                </c:pt>
                <c:pt idx="5036">
                  <c:v>565.79</c:v>
                </c:pt>
                <c:pt idx="5037">
                  <c:v>565.79</c:v>
                </c:pt>
                <c:pt idx="5038">
                  <c:v>565.79</c:v>
                </c:pt>
                <c:pt idx="5039">
                  <c:v>565.79</c:v>
                </c:pt>
                <c:pt idx="5040">
                  <c:v>565.79</c:v>
                </c:pt>
                <c:pt idx="5041">
                  <c:v>565.79</c:v>
                </c:pt>
                <c:pt idx="5042">
                  <c:v>565.79</c:v>
                </c:pt>
                <c:pt idx="5043">
                  <c:v>565.79</c:v>
                </c:pt>
                <c:pt idx="5044">
                  <c:v>565.79</c:v>
                </c:pt>
                <c:pt idx="5045">
                  <c:v>565.79</c:v>
                </c:pt>
                <c:pt idx="5046">
                  <c:v>565.79</c:v>
                </c:pt>
                <c:pt idx="5047">
                  <c:v>565.79</c:v>
                </c:pt>
                <c:pt idx="5048">
                  <c:v>565.79</c:v>
                </c:pt>
                <c:pt idx="5049">
                  <c:v>565.79</c:v>
                </c:pt>
                <c:pt idx="5050">
                  <c:v>565.79</c:v>
                </c:pt>
                <c:pt idx="5051">
                  <c:v>565.79</c:v>
                </c:pt>
                <c:pt idx="5052">
                  <c:v>565.79</c:v>
                </c:pt>
                <c:pt idx="5053">
                  <c:v>565.79</c:v>
                </c:pt>
                <c:pt idx="5054">
                  <c:v>565.79</c:v>
                </c:pt>
                <c:pt idx="5055">
                  <c:v>565.79</c:v>
                </c:pt>
                <c:pt idx="5056">
                  <c:v>565.79</c:v>
                </c:pt>
                <c:pt idx="5057">
                  <c:v>565.79</c:v>
                </c:pt>
                <c:pt idx="5058">
                  <c:v>565.79</c:v>
                </c:pt>
                <c:pt idx="5059">
                  <c:v>565.79</c:v>
                </c:pt>
                <c:pt idx="5060">
                  <c:v>565.79</c:v>
                </c:pt>
                <c:pt idx="5061">
                  <c:v>565.79</c:v>
                </c:pt>
                <c:pt idx="5062">
                  <c:v>565.79</c:v>
                </c:pt>
                <c:pt idx="5063">
                  <c:v>565.79</c:v>
                </c:pt>
                <c:pt idx="5064">
                  <c:v>565.79</c:v>
                </c:pt>
                <c:pt idx="5065">
                  <c:v>565.79</c:v>
                </c:pt>
                <c:pt idx="5066">
                  <c:v>565.79</c:v>
                </c:pt>
                <c:pt idx="5067">
                  <c:v>565.79</c:v>
                </c:pt>
                <c:pt idx="5068">
                  <c:v>565.79</c:v>
                </c:pt>
                <c:pt idx="5069">
                  <c:v>565.79</c:v>
                </c:pt>
                <c:pt idx="5070">
                  <c:v>565.79</c:v>
                </c:pt>
                <c:pt idx="5071">
                  <c:v>565.79</c:v>
                </c:pt>
                <c:pt idx="5072">
                  <c:v>565.79</c:v>
                </c:pt>
                <c:pt idx="5073">
                  <c:v>565.79</c:v>
                </c:pt>
                <c:pt idx="5074">
                  <c:v>565.79</c:v>
                </c:pt>
                <c:pt idx="5075">
                  <c:v>565.79</c:v>
                </c:pt>
                <c:pt idx="5076">
                  <c:v>565.79</c:v>
                </c:pt>
                <c:pt idx="5077">
                  <c:v>565.79</c:v>
                </c:pt>
                <c:pt idx="5078">
                  <c:v>565.79</c:v>
                </c:pt>
                <c:pt idx="5079">
                  <c:v>565.79</c:v>
                </c:pt>
                <c:pt idx="5080">
                  <c:v>565.79</c:v>
                </c:pt>
                <c:pt idx="5081">
                  <c:v>565.79</c:v>
                </c:pt>
                <c:pt idx="5082">
                  <c:v>565.79</c:v>
                </c:pt>
                <c:pt idx="5083">
                  <c:v>565.79</c:v>
                </c:pt>
                <c:pt idx="5084">
                  <c:v>565.79</c:v>
                </c:pt>
                <c:pt idx="5085">
                  <c:v>565.79</c:v>
                </c:pt>
                <c:pt idx="5086">
                  <c:v>565.79</c:v>
                </c:pt>
                <c:pt idx="5087">
                  <c:v>565.79</c:v>
                </c:pt>
                <c:pt idx="5088">
                  <c:v>565.79</c:v>
                </c:pt>
                <c:pt idx="5089">
                  <c:v>565.79</c:v>
                </c:pt>
                <c:pt idx="5090">
                  <c:v>565.79</c:v>
                </c:pt>
                <c:pt idx="5091">
                  <c:v>565.79</c:v>
                </c:pt>
                <c:pt idx="5092">
                  <c:v>565.79</c:v>
                </c:pt>
                <c:pt idx="5093">
                  <c:v>565.79</c:v>
                </c:pt>
                <c:pt idx="5094">
                  <c:v>565.79</c:v>
                </c:pt>
                <c:pt idx="5095">
                  <c:v>565.79</c:v>
                </c:pt>
                <c:pt idx="5096">
                  <c:v>565.79</c:v>
                </c:pt>
                <c:pt idx="5097">
                  <c:v>565.79</c:v>
                </c:pt>
                <c:pt idx="5098">
                  <c:v>565.79</c:v>
                </c:pt>
                <c:pt idx="5099">
                  <c:v>565.79</c:v>
                </c:pt>
                <c:pt idx="5100">
                  <c:v>565.79</c:v>
                </c:pt>
                <c:pt idx="5101">
                  <c:v>565.79</c:v>
                </c:pt>
                <c:pt idx="5102">
                  <c:v>565.79</c:v>
                </c:pt>
                <c:pt idx="5103">
                  <c:v>565.79</c:v>
                </c:pt>
                <c:pt idx="5104">
                  <c:v>565.79</c:v>
                </c:pt>
                <c:pt idx="5105">
                  <c:v>565.79</c:v>
                </c:pt>
                <c:pt idx="5106">
                  <c:v>565.79</c:v>
                </c:pt>
                <c:pt idx="5107">
                  <c:v>565.79</c:v>
                </c:pt>
                <c:pt idx="5108">
                  <c:v>565.79</c:v>
                </c:pt>
                <c:pt idx="5109">
                  <c:v>565.79</c:v>
                </c:pt>
                <c:pt idx="5110">
                  <c:v>565.79</c:v>
                </c:pt>
                <c:pt idx="5111">
                  <c:v>565.79</c:v>
                </c:pt>
                <c:pt idx="5112">
                  <c:v>565.79</c:v>
                </c:pt>
                <c:pt idx="5113">
                  <c:v>565.79</c:v>
                </c:pt>
                <c:pt idx="5114">
                  <c:v>565.79</c:v>
                </c:pt>
                <c:pt idx="5115">
                  <c:v>565.79</c:v>
                </c:pt>
                <c:pt idx="5116">
                  <c:v>565.79</c:v>
                </c:pt>
                <c:pt idx="5117">
                  <c:v>565.79</c:v>
                </c:pt>
                <c:pt idx="5118">
                  <c:v>565.79</c:v>
                </c:pt>
                <c:pt idx="5119">
                  <c:v>565.79</c:v>
                </c:pt>
                <c:pt idx="5120">
                  <c:v>565.79</c:v>
                </c:pt>
                <c:pt idx="5121">
                  <c:v>565.79</c:v>
                </c:pt>
                <c:pt idx="5122">
                  <c:v>565.79</c:v>
                </c:pt>
                <c:pt idx="5123">
                  <c:v>565.78</c:v>
                </c:pt>
                <c:pt idx="5124">
                  <c:v>565.78</c:v>
                </c:pt>
                <c:pt idx="5125">
                  <c:v>565.78</c:v>
                </c:pt>
                <c:pt idx="5126">
                  <c:v>565.78</c:v>
                </c:pt>
                <c:pt idx="5127">
                  <c:v>565.78</c:v>
                </c:pt>
                <c:pt idx="5128">
                  <c:v>565.78</c:v>
                </c:pt>
                <c:pt idx="5129">
                  <c:v>565.78</c:v>
                </c:pt>
                <c:pt idx="5130">
                  <c:v>565.78</c:v>
                </c:pt>
                <c:pt idx="5131">
                  <c:v>565.78</c:v>
                </c:pt>
                <c:pt idx="5132">
                  <c:v>565.78</c:v>
                </c:pt>
                <c:pt idx="5133">
                  <c:v>565.78</c:v>
                </c:pt>
                <c:pt idx="5134">
                  <c:v>565.78</c:v>
                </c:pt>
                <c:pt idx="5135">
                  <c:v>565.78</c:v>
                </c:pt>
                <c:pt idx="5136">
                  <c:v>565.78</c:v>
                </c:pt>
                <c:pt idx="5137">
                  <c:v>565.78</c:v>
                </c:pt>
                <c:pt idx="5138">
                  <c:v>565.78</c:v>
                </c:pt>
                <c:pt idx="5139">
                  <c:v>565.78</c:v>
                </c:pt>
                <c:pt idx="5140">
                  <c:v>565.78</c:v>
                </c:pt>
                <c:pt idx="5141">
                  <c:v>565.78</c:v>
                </c:pt>
                <c:pt idx="5142">
                  <c:v>565.78</c:v>
                </c:pt>
                <c:pt idx="5143">
                  <c:v>565.78</c:v>
                </c:pt>
                <c:pt idx="5144">
                  <c:v>565.78</c:v>
                </c:pt>
                <c:pt idx="5145">
                  <c:v>565.78</c:v>
                </c:pt>
                <c:pt idx="5146">
                  <c:v>565.78</c:v>
                </c:pt>
                <c:pt idx="5147">
                  <c:v>565.78</c:v>
                </c:pt>
                <c:pt idx="5148">
                  <c:v>565.78</c:v>
                </c:pt>
                <c:pt idx="5149">
                  <c:v>565.78</c:v>
                </c:pt>
                <c:pt idx="5150">
                  <c:v>565.78</c:v>
                </c:pt>
                <c:pt idx="5151">
                  <c:v>565.78</c:v>
                </c:pt>
                <c:pt idx="5152">
                  <c:v>565.78</c:v>
                </c:pt>
                <c:pt idx="5153">
                  <c:v>565.78</c:v>
                </c:pt>
                <c:pt idx="5154">
                  <c:v>565.78</c:v>
                </c:pt>
                <c:pt idx="5155">
                  <c:v>565.78</c:v>
                </c:pt>
                <c:pt idx="5156">
                  <c:v>565.78</c:v>
                </c:pt>
                <c:pt idx="5157">
                  <c:v>565.78</c:v>
                </c:pt>
                <c:pt idx="5158">
                  <c:v>565.78</c:v>
                </c:pt>
                <c:pt idx="5159">
                  <c:v>565.78</c:v>
                </c:pt>
                <c:pt idx="5160">
                  <c:v>565.78</c:v>
                </c:pt>
                <c:pt idx="5161">
                  <c:v>565.78</c:v>
                </c:pt>
                <c:pt idx="5162">
                  <c:v>565.78</c:v>
                </c:pt>
                <c:pt idx="5163">
                  <c:v>565.78</c:v>
                </c:pt>
                <c:pt idx="5164">
                  <c:v>565.78</c:v>
                </c:pt>
                <c:pt idx="5165">
                  <c:v>565.78</c:v>
                </c:pt>
                <c:pt idx="5166">
                  <c:v>565.78</c:v>
                </c:pt>
                <c:pt idx="5167">
                  <c:v>565.78</c:v>
                </c:pt>
                <c:pt idx="5168">
                  <c:v>565.78</c:v>
                </c:pt>
                <c:pt idx="5169">
                  <c:v>565.78</c:v>
                </c:pt>
                <c:pt idx="5170">
                  <c:v>565.78</c:v>
                </c:pt>
                <c:pt idx="5171">
                  <c:v>565.78</c:v>
                </c:pt>
                <c:pt idx="5172">
                  <c:v>565.78</c:v>
                </c:pt>
                <c:pt idx="5173">
                  <c:v>565.78</c:v>
                </c:pt>
                <c:pt idx="5174">
                  <c:v>565.78</c:v>
                </c:pt>
                <c:pt idx="5175">
                  <c:v>565.78</c:v>
                </c:pt>
                <c:pt idx="5176">
                  <c:v>565.78</c:v>
                </c:pt>
                <c:pt idx="5177">
                  <c:v>565.78</c:v>
                </c:pt>
                <c:pt idx="5178">
                  <c:v>565.78</c:v>
                </c:pt>
                <c:pt idx="5179">
                  <c:v>565.78</c:v>
                </c:pt>
                <c:pt idx="5180">
                  <c:v>565.78</c:v>
                </c:pt>
                <c:pt idx="5181">
                  <c:v>565.78</c:v>
                </c:pt>
                <c:pt idx="5182">
                  <c:v>565.78</c:v>
                </c:pt>
                <c:pt idx="5183">
                  <c:v>565.78</c:v>
                </c:pt>
                <c:pt idx="5184">
                  <c:v>565.78</c:v>
                </c:pt>
                <c:pt idx="5185">
                  <c:v>565.78</c:v>
                </c:pt>
                <c:pt idx="5186">
                  <c:v>565.78</c:v>
                </c:pt>
                <c:pt idx="5187">
                  <c:v>565.78</c:v>
                </c:pt>
                <c:pt idx="5188">
                  <c:v>565.78</c:v>
                </c:pt>
                <c:pt idx="5189">
                  <c:v>565.78</c:v>
                </c:pt>
                <c:pt idx="5190">
                  <c:v>565.78</c:v>
                </c:pt>
                <c:pt idx="5191">
                  <c:v>565.78</c:v>
                </c:pt>
                <c:pt idx="5192">
                  <c:v>565.78</c:v>
                </c:pt>
                <c:pt idx="5193">
                  <c:v>565.78</c:v>
                </c:pt>
                <c:pt idx="5194">
                  <c:v>565.78</c:v>
                </c:pt>
                <c:pt idx="5195">
                  <c:v>565.78</c:v>
                </c:pt>
                <c:pt idx="5196">
                  <c:v>565.78</c:v>
                </c:pt>
                <c:pt idx="5197">
                  <c:v>565.78</c:v>
                </c:pt>
                <c:pt idx="5198">
                  <c:v>565.78</c:v>
                </c:pt>
                <c:pt idx="5199">
                  <c:v>565.78</c:v>
                </c:pt>
                <c:pt idx="5200">
                  <c:v>565.78</c:v>
                </c:pt>
                <c:pt idx="5201">
                  <c:v>565.78</c:v>
                </c:pt>
                <c:pt idx="5202">
                  <c:v>565.78</c:v>
                </c:pt>
                <c:pt idx="5203">
                  <c:v>565.78</c:v>
                </c:pt>
                <c:pt idx="5204">
                  <c:v>565.78</c:v>
                </c:pt>
                <c:pt idx="5205">
                  <c:v>565.78</c:v>
                </c:pt>
                <c:pt idx="5206">
                  <c:v>565.78</c:v>
                </c:pt>
                <c:pt idx="5207">
                  <c:v>565.78</c:v>
                </c:pt>
                <c:pt idx="5208">
                  <c:v>565.78</c:v>
                </c:pt>
                <c:pt idx="5209">
                  <c:v>565.78</c:v>
                </c:pt>
                <c:pt idx="5210">
                  <c:v>565.78</c:v>
                </c:pt>
                <c:pt idx="5211">
                  <c:v>565.78</c:v>
                </c:pt>
                <c:pt idx="5212">
                  <c:v>565.78</c:v>
                </c:pt>
                <c:pt idx="5213">
                  <c:v>565.78</c:v>
                </c:pt>
                <c:pt idx="5214">
                  <c:v>565.78</c:v>
                </c:pt>
                <c:pt idx="5215">
                  <c:v>565.78</c:v>
                </c:pt>
                <c:pt idx="5216">
                  <c:v>565.78</c:v>
                </c:pt>
                <c:pt idx="5217">
                  <c:v>565.78</c:v>
                </c:pt>
                <c:pt idx="5218">
                  <c:v>565.78</c:v>
                </c:pt>
                <c:pt idx="5219">
                  <c:v>565.78</c:v>
                </c:pt>
                <c:pt idx="5220">
                  <c:v>565.78</c:v>
                </c:pt>
              </c:numCache>
            </c:numRef>
          </c:yVal>
          <c:smooth val="1"/>
          <c:extLst xmlns:c16r2="http://schemas.microsoft.com/office/drawing/2015/06/chart">
            <c:ext xmlns:c16="http://schemas.microsoft.com/office/drawing/2014/chart" uri="{C3380CC4-5D6E-409C-BE32-E72D297353CC}">
              <c16:uniqueId val="{00000006-02F4-4DED-BBC1-C005B6100F7F}"/>
            </c:ext>
          </c:extLst>
        </c:ser>
        <c:ser>
          <c:idx val="0"/>
          <c:order val="6"/>
          <c:tx>
            <c:v>10 Percent Annual Chance</c:v>
          </c:tx>
          <c:spPr>
            <a:ln>
              <a:solidFill>
                <a:srgbClr val="33CC33"/>
              </a:solidFill>
            </a:ln>
          </c:spPr>
          <c:marker>
            <c:symbol val="none"/>
          </c:marker>
          <c:xVal>
            <c:numRef>
              <c:f>Inflow_NB2_4!$C$3:$C$5223</c:f>
              <c:numCache>
                <c:formatCode>General</c:formatCode>
                <c:ptCount val="5221"/>
                <c:pt idx="0">
                  <c:v>0</c:v>
                </c:pt>
                <c:pt idx="1">
                  <c:v>0.02</c:v>
                </c:pt>
                <c:pt idx="2">
                  <c:v>0.03</c:v>
                </c:pt>
                <c:pt idx="3">
                  <c:v>0.05</c:v>
                </c:pt>
                <c:pt idx="4">
                  <c:v>7.0000000000000007E-2</c:v>
                </c:pt>
                <c:pt idx="5">
                  <c:v>0.08</c:v>
                </c:pt>
                <c:pt idx="6">
                  <c:v>0.1</c:v>
                </c:pt>
                <c:pt idx="7">
                  <c:v>0.12</c:v>
                </c:pt>
                <c:pt idx="8">
                  <c:v>0.13</c:v>
                </c:pt>
                <c:pt idx="9">
                  <c:v>0.15</c:v>
                </c:pt>
                <c:pt idx="10">
                  <c:v>0.17</c:v>
                </c:pt>
                <c:pt idx="11">
                  <c:v>0.18</c:v>
                </c:pt>
                <c:pt idx="12">
                  <c:v>0.2</c:v>
                </c:pt>
                <c:pt idx="13">
                  <c:v>0.22</c:v>
                </c:pt>
                <c:pt idx="14">
                  <c:v>0.23</c:v>
                </c:pt>
                <c:pt idx="15">
                  <c:v>0.25</c:v>
                </c:pt>
                <c:pt idx="16">
                  <c:v>0.27</c:v>
                </c:pt>
                <c:pt idx="17">
                  <c:v>0.28000000000000003</c:v>
                </c:pt>
                <c:pt idx="18">
                  <c:v>0.3</c:v>
                </c:pt>
                <c:pt idx="19">
                  <c:v>0.32</c:v>
                </c:pt>
                <c:pt idx="20">
                  <c:v>0.33</c:v>
                </c:pt>
                <c:pt idx="21">
                  <c:v>0.35</c:v>
                </c:pt>
                <c:pt idx="22">
                  <c:v>0.37</c:v>
                </c:pt>
                <c:pt idx="23">
                  <c:v>0.38</c:v>
                </c:pt>
                <c:pt idx="24">
                  <c:v>0.4</c:v>
                </c:pt>
                <c:pt idx="25">
                  <c:v>0.42</c:v>
                </c:pt>
                <c:pt idx="26">
                  <c:v>0.43</c:v>
                </c:pt>
                <c:pt idx="27">
                  <c:v>0.45</c:v>
                </c:pt>
                <c:pt idx="28">
                  <c:v>0.47</c:v>
                </c:pt>
                <c:pt idx="29">
                  <c:v>0.48</c:v>
                </c:pt>
                <c:pt idx="30">
                  <c:v>0.5</c:v>
                </c:pt>
                <c:pt idx="31">
                  <c:v>0.52</c:v>
                </c:pt>
                <c:pt idx="32">
                  <c:v>0.53</c:v>
                </c:pt>
                <c:pt idx="33">
                  <c:v>0.55000000000000004</c:v>
                </c:pt>
                <c:pt idx="34">
                  <c:v>0.56999999999999995</c:v>
                </c:pt>
                <c:pt idx="35">
                  <c:v>0.57999999999999996</c:v>
                </c:pt>
                <c:pt idx="36">
                  <c:v>0.6</c:v>
                </c:pt>
                <c:pt idx="37">
                  <c:v>0.62</c:v>
                </c:pt>
                <c:pt idx="38">
                  <c:v>0.63</c:v>
                </c:pt>
                <c:pt idx="39">
                  <c:v>0.65</c:v>
                </c:pt>
                <c:pt idx="40">
                  <c:v>0.67</c:v>
                </c:pt>
                <c:pt idx="41">
                  <c:v>0.68</c:v>
                </c:pt>
                <c:pt idx="42">
                  <c:v>0.7</c:v>
                </c:pt>
                <c:pt idx="43">
                  <c:v>0.72</c:v>
                </c:pt>
                <c:pt idx="44">
                  <c:v>0.73</c:v>
                </c:pt>
                <c:pt idx="45">
                  <c:v>0.75</c:v>
                </c:pt>
                <c:pt idx="46">
                  <c:v>0.77</c:v>
                </c:pt>
                <c:pt idx="47">
                  <c:v>0.78</c:v>
                </c:pt>
                <c:pt idx="48">
                  <c:v>0.8</c:v>
                </c:pt>
                <c:pt idx="49">
                  <c:v>0.82</c:v>
                </c:pt>
                <c:pt idx="50">
                  <c:v>0.83</c:v>
                </c:pt>
                <c:pt idx="51">
                  <c:v>0.85</c:v>
                </c:pt>
                <c:pt idx="52">
                  <c:v>0.87</c:v>
                </c:pt>
                <c:pt idx="53">
                  <c:v>0.88</c:v>
                </c:pt>
                <c:pt idx="54">
                  <c:v>0.9</c:v>
                </c:pt>
                <c:pt idx="55">
                  <c:v>0.92</c:v>
                </c:pt>
                <c:pt idx="56">
                  <c:v>0.93</c:v>
                </c:pt>
                <c:pt idx="57">
                  <c:v>0.95</c:v>
                </c:pt>
                <c:pt idx="58">
                  <c:v>0.97</c:v>
                </c:pt>
                <c:pt idx="59">
                  <c:v>0.98</c:v>
                </c:pt>
                <c:pt idx="60">
                  <c:v>1</c:v>
                </c:pt>
                <c:pt idx="61">
                  <c:v>1.02</c:v>
                </c:pt>
                <c:pt idx="62">
                  <c:v>1.03</c:v>
                </c:pt>
                <c:pt idx="63">
                  <c:v>1.05</c:v>
                </c:pt>
                <c:pt idx="64">
                  <c:v>1.07</c:v>
                </c:pt>
                <c:pt idx="65">
                  <c:v>1.08</c:v>
                </c:pt>
                <c:pt idx="66">
                  <c:v>1.1000000000000001</c:v>
                </c:pt>
                <c:pt idx="67">
                  <c:v>1.1200000000000001</c:v>
                </c:pt>
                <c:pt idx="68">
                  <c:v>1.1299999999999999</c:v>
                </c:pt>
                <c:pt idx="69">
                  <c:v>1.1499999999999999</c:v>
                </c:pt>
                <c:pt idx="70">
                  <c:v>1.17</c:v>
                </c:pt>
                <c:pt idx="71">
                  <c:v>1.18</c:v>
                </c:pt>
                <c:pt idx="72">
                  <c:v>1.2</c:v>
                </c:pt>
                <c:pt idx="73">
                  <c:v>1.22</c:v>
                </c:pt>
                <c:pt idx="74">
                  <c:v>1.23</c:v>
                </c:pt>
                <c:pt idx="75">
                  <c:v>1.25</c:v>
                </c:pt>
                <c:pt idx="76">
                  <c:v>1.27</c:v>
                </c:pt>
                <c:pt idx="77">
                  <c:v>1.28</c:v>
                </c:pt>
                <c:pt idx="78">
                  <c:v>1.3</c:v>
                </c:pt>
                <c:pt idx="79">
                  <c:v>1.32</c:v>
                </c:pt>
                <c:pt idx="80">
                  <c:v>1.33</c:v>
                </c:pt>
                <c:pt idx="81">
                  <c:v>1.35</c:v>
                </c:pt>
                <c:pt idx="82">
                  <c:v>1.37</c:v>
                </c:pt>
                <c:pt idx="83">
                  <c:v>1.38</c:v>
                </c:pt>
                <c:pt idx="84">
                  <c:v>1.4</c:v>
                </c:pt>
                <c:pt idx="85">
                  <c:v>1.42</c:v>
                </c:pt>
                <c:pt idx="86">
                  <c:v>1.43</c:v>
                </c:pt>
                <c:pt idx="87">
                  <c:v>1.45</c:v>
                </c:pt>
                <c:pt idx="88">
                  <c:v>1.47</c:v>
                </c:pt>
                <c:pt idx="89">
                  <c:v>1.48</c:v>
                </c:pt>
                <c:pt idx="90">
                  <c:v>1.5</c:v>
                </c:pt>
                <c:pt idx="91">
                  <c:v>1.52</c:v>
                </c:pt>
                <c:pt idx="92">
                  <c:v>1.53</c:v>
                </c:pt>
                <c:pt idx="93">
                  <c:v>1.55</c:v>
                </c:pt>
                <c:pt idx="94">
                  <c:v>1.57</c:v>
                </c:pt>
                <c:pt idx="95">
                  <c:v>1.58</c:v>
                </c:pt>
                <c:pt idx="96">
                  <c:v>1.6</c:v>
                </c:pt>
                <c:pt idx="97">
                  <c:v>1.62</c:v>
                </c:pt>
                <c:pt idx="98">
                  <c:v>1.63</c:v>
                </c:pt>
                <c:pt idx="99">
                  <c:v>1.65</c:v>
                </c:pt>
                <c:pt idx="100">
                  <c:v>1.67</c:v>
                </c:pt>
                <c:pt idx="101">
                  <c:v>1.68</c:v>
                </c:pt>
                <c:pt idx="102">
                  <c:v>1.7</c:v>
                </c:pt>
                <c:pt idx="103">
                  <c:v>1.72</c:v>
                </c:pt>
                <c:pt idx="104">
                  <c:v>1.73</c:v>
                </c:pt>
                <c:pt idx="105">
                  <c:v>1.75</c:v>
                </c:pt>
                <c:pt idx="106">
                  <c:v>1.77</c:v>
                </c:pt>
                <c:pt idx="107">
                  <c:v>1.78</c:v>
                </c:pt>
                <c:pt idx="108">
                  <c:v>1.8</c:v>
                </c:pt>
                <c:pt idx="109">
                  <c:v>1.82</c:v>
                </c:pt>
                <c:pt idx="110">
                  <c:v>1.83</c:v>
                </c:pt>
                <c:pt idx="111">
                  <c:v>1.85</c:v>
                </c:pt>
                <c:pt idx="112">
                  <c:v>1.87</c:v>
                </c:pt>
                <c:pt idx="113">
                  <c:v>1.88</c:v>
                </c:pt>
                <c:pt idx="114">
                  <c:v>1.9</c:v>
                </c:pt>
                <c:pt idx="115">
                  <c:v>1.92</c:v>
                </c:pt>
                <c:pt idx="116">
                  <c:v>1.93</c:v>
                </c:pt>
                <c:pt idx="117">
                  <c:v>1.95</c:v>
                </c:pt>
                <c:pt idx="118">
                  <c:v>1.97</c:v>
                </c:pt>
                <c:pt idx="119">
                  <c:v>1.98</c:v>
                </c:pt>
                <c:pt idx="120">
                  <c:v>2</c:v>
                </c:pt>
                <c:pt idx="121">
                  <c:v>2.02</c:v>
                </c:pt>
                <c:pt idx="122">
                  <c:v>2.0299999999999998</c:v>
                </c:pt>
                <c:pt idx="123">
                  <c:v>2.0499999999999998</c:v>
                </c:pt>
                <c:pt idx="124">
                  <c:v>2.0699999999999998</c:v>
                </c:pt>
                <c:pt idx="125">
                  <c:v>2.08</c:v>
                </c:pt>
                <c:pt idx="126">
                  <c:v>2.1</c:v>
                </c:pt>
                <c:pt idx="127">
                  <c:v>2.12</c:v>
                </c:pt>
                <c:pt idx="128">
                  <c:v>2.13</c:v>
                </c:pt>
                <c:pt idx="129">
                  <c:v>2.15</c:v>
                </c:pt>
                <c:pt idx="130">
                  <c:v>2.17</c:v>
                </c:pt>
                <c:pt idx="131">
                  <c:v>2.1800000000000002</c:v>
                </c:pt>
                <c:pt idx="132">
                  <c:v>2.2000000000000002</c:v>
                </c:pt>
                <c:pt idx="133">
                  <c:v>2.2200000000000002</c:v>
                </c:pt>
                <c:pt idx="134">
                  <c:v>2.23</c:v>
                </c:pt>
                <c:pt idx="135">
                  <c:v>2.25</c:v>
                </c:pt>
                <c:pt idx="136">
                  <c:v>2.27</c:v>
                </c:pt>
                <c:pt idx="137">
                  <c:v>2.2799999999999998</c:v>
                </c:pt>
                <c:pt idx="138">
                  <c:v>2.2999999999999998</c:v>
                </c:pt>
                <c:pt idx="139">
                  <c:v>2.3199999999999998</c:v>
                </c:pt>
                <c:pt idx="140">
                  <c:v>2.33</c:v>
                </c:pt>
                <c:pt idx="141">
                  <c:v>2.35</c:v>
                </c:pt>
                <c:pt idx="142">
                  <c:v>2.37</c:v>
                </c:pt>
                <c:pt idx="143">
                  <c:v>2.38</c:v>
                </c:pt>
                <c:pt idx="144">
                  <c:v>2.4</c:v>
                </c:pt>
                <c:pt idx="145">
                  <c:v>2.42</c:v>
                </c:pt>
                <c:pt idx="146">
                  <c:v>2.4300000000000002</c:v>
                </c:pt>
                <c:pt idx="147">
                  <c:v>2.4500000000000002</c:v>
                </c:pt>
                <c:pt idx="148">
                  <c:v>2.4700000000000002</c:v>
                </c:pt>
                <c:pt idx="149">
                  <c:v>2.48</c:v>
                </c:pt>
                <c:pt idx="150">
                  <c:v>2.5</c:v>
                </c:pt>
                <c:pt idx="151">
                  <c:v>2.52</c:v>
                </c:pt>
                <c:pt idx="152">
                  <c:v>2.5299999999999998</c:v>
                </c:pt>
                <c:pt idx="153">
                  <c:v>2.5499999999999998</c:v>
                </c:pt>
                <c:pt idx="154">
                  <c:v>2.57</c:v>
                </c:pt>
                <c:pt idx="155">
                  <c:v>2.58</c:v>
                </c:pt>
                <c:pt idx="156">
                  <c:v>2.6</c:v>
                </c:pt>
                <c:pt idx="157">
                  <c:v>2.62</c:v>
                </c:pt>
                <c:pt idx="158">
                  <c:v>2.63</c:v>
                </c:pt>
                <c:pt idx="159">
                  <c:v>2.65</c:v>
                </c:pt>
                <c:pt idx="160">
                  <c:v>2.67</c:v>
                </c:pt>
                <c:pt idx="161">
                  <c:v>2.68</c:v>
                </c:pt>
                <c:pt idx="162">
                  <c:v>2.7</c:v>
                </c:pt>
                <c:pt idx="163">
                  <c:v>2.72</c:v>
                </c:pt>
                <c:pt idx="164">
                  <c:v>2.73</c:v>
                </c:pt>
                <c:pt idx="165">
                  <c:v>2.75</c:v>
                </c:pt>
                <c:pt idx="166">
                  <c:v>2.77</c:v>
                </c:pt>
                <c:pt idx="167">
                  <c:v>2.78</c:v>
                </c:pt>
                <c:pt idx="168">
                  <c:v>2.8</c:v>
                </c:pt>
                <c:pt idx="169">
                  <c:v>2.82</c:v>
                </c:pt>
                <c:pt idx="170">
                  <c:v>2.83</c:v>
                </c:pt>
                <c:pt idx="171">
                  <c:v>2.85</c:v>
                </c:pt>
                <c:pt idx="172">
                  <c:v>2.87</c:v>
                </c:pt>
                <c:pt idx="173">
                  <c:v>2.88</c:v>
                </c:pt>
                <c:pt idx="174">
                  <c:v>2.9</c:v>
                </c:pt>
                <c:pt idx="175">
                  <c:v>2.92</c:v>
                </c:pt>
                <c:pt idx="176">
                  <c:v>2.93</c:v>
                </c:pt>
                <c:pt idx="177">
                  <c:v>2.95</c:v>
                </c:pt>
                <c:pt idx="178">
                  <c:v>2.97</c:v>
                </c:pt>
                <c:pt idx="179">
                  <c:v>2.98</c:v>
                </c:pt>
                <c:pt idx="180">
                  <c:v>3</c:v>
                </c:pt>
                <c:pt idx="181">
                  <c:v>3.02</c:v>
                </c:pt>
                <c:pt idx="182">
                  <c:v>3.03</c:v>
                </c:pt>
                <c:pt idx="183">
                  <c:v>3.05</c:v>
                </c:pt>
                <c:pt idx="184">
                  <c:v>3.07</c:v>
                </c:pt>
                <c:pt idx="185">
                  <c:v>3.08</c:v>
                </c:pt>
                <c:pt idx="186">
                  <c:v>3.1</c:v>
                </c:pt>
                <c:pt idx="187">
                  <c:v>3.12</c:v>
                </c:pt>
                <c:pt idx="188">
                  <c:v>3.13</c:v>
                </c:pt>
                <c:pt idx="189">
                  <c:v>3.15</c:v>
                </c:pt>
                <c:pt idx="190">
                  <c:v>3.17</c:v>
                </c:pt>
                <c:pt idx="191">
                  <c:v>3.18</c:v>
                </c:pt>
                <c:pt idx="192">
                  <c:v>3.2</c:v>
                </c:pt>
                <c:pt idx="193">
                  <c:v>3.22</c:v>
                </c:pt>
                <c:pt idx="194">
                  <c:v>3.23</c:v>
                </c:pt>
                <c:pt idx="195">
                  <c:v>3.25</c:v>
                </c:pt>
                <c:pt idx="196">
                  <c:v>3.27</c:v>
                </c:pt>
                <c:pt idx="197">
                  <c:v>3.28</c:v>
                </c:pt>
                <c:pt idx="198">
                  <c:v>3.3</c:v>
                </c:pt>
                <c:pt idx="199">
                  <c:v>3.32</c:v>
                </c:pt>
                <c:pt idx="200">
                  <c:v>3.33</c:v>
                </c:pt>
                <c:pt idx="201">
                  <c:v>3.35</c:v>
                </c:pt>
                <c:pt idx="202">
                  <c:v>3.37</c:v>
                </c:pt>
                <c:pt idx="203">
                  <c:v>3.38</c:v>
                </c:pt>
                <c:pt idx="204">
                  <c:v>3.4</c:v>
                </c:pt>
                <c:pt idx="205">
                  <c:v>3.42</c:v>
                </c:pt>
                <c:pt idx="206">
                  <c:v>3.43</c:v>
                </c:pt>
                <c:pt idx="207">
                  <c:v>3.45</c:v>
                </c:pt>
                <c:pt idx="208">
                  <c:v>3.47</c:v>
                </c:pt>
                <c:pt idx="209">
                  <c:v>3.48</c:v>
                </c:pt>
                <c:pt idx="210">
                  <c:v>3.5</c:v>
                </c:pt>
                <c:pt idx="211">
                  <c:v>3.52</c:v>
                </c:pt>
                <c:pt idx="212">
                  <c:v>3.53</c:v>
                </c:pt>
                <c:pt idx="213">
                  <c:v>3.55</c:v>
                </c:pt>
                <c:pt idx="214">
                  <c:v>3.57</c:v>
                </c:pt>
                <c:pt idx="215">
                  <c:v>3.58</c:v>
                </c:pt>
                <c:pt idx="216">
                  <c:v>3.6</c:v>
                </c:pt>
                <c:pt idx="217">
                  <c:v>3.62</c:v>
                </c:pt>
                <c:pt idx="218">
                  <c:v>3.63</c:v>
                </c:pt>
                <c:pt idx="219">
                  <c:v>3.65</c:v>
                </c:pt>
                <c:pt idx="220">
                  <c:v>3.67</c:v>
                </c:pt>
                <c:pt idx="221">
                  <c:v>3.68</c:v>
                </c:pt>
                <c:pt idx="222">
                  <c:v>3.7</c:v>
                </c:pt>
                <c:pt idx="223">
                  <c:v>3.72</c:v>
                </c:pt>
                <c:pt idx="224">
                  <c:v>3.73</c:v>
                </c:pt>
                <c:pt idx="225">
                  <c:v>3.75</c:v>
                </c:pt>
                <c:pt idx="226">
                  <c:v>3.77</c:v>
                </c:pt>
                <c:pt idx="227">
                  <c:v>3.78</c:v>
                </c:pt>
                <c:pt idx="228">
                  <c:v>3.8</c:v>
                </c:pt>
                <c:pt idx="229">
                  <c:v>3.82</c:v>
                </c:pt>
                <c:pt idx="230">
                  <c:v>3.83</c:v>
                </c:pt>
                <c:pt idx="231">
                  <c:v>3.85</c:v>
                </c:pt>
                <c:pt idx="232">
                  <c:v>3.87</c:v>
                </c:pt>
                <c:pt idx="233">
                  <c:v>3.88</c:v>
                </c:pt>
                <c:pt idx="234">
                  <c:v>3.9</c:v>
                </c:pt>
                <c:pt idx="235">
                  <c:v>3.92</c:v>
                </c:pt>
                <c:pt idx="236">
                  <c:v>3.93</c:v>
                </c:pt>
                <c:pt idx="237">
                  <c:v>3.95</c:v>
                </c:pt>
                <c:pt idx="238">
                  <c:v>3.97</c:v>
                </c:pt>
                <c:pt idx="239">
                  <c:v>3.98</c:v>
                </c:pt>
                <c:pt idx="240">
                  <c:v>4</c:v>
                </c:pt>
                <c:pt idx="241">
                  <c:v>4.0199999999999996</c:v>
                </c:pt>
                <c:pt idx="242">
                  <c:v>4.03</c:v>
                </c:pt>
                <c:pt idx="243">
                  <c:v>4.05</c:v>
                </c:pt>
                <c:pt idx="244">
                  <c:v>4.07</c:v>
                </c:pt>
                <c:pt idx="245">
                  <c:v>4.08</c:v>
                </c:pt>
                <c:pt idx="246">
                  <c:v>4.0999999999999996</c:v>
                </c:pt>
                <c:pt idx="247">
                  <c:v>4.12</c:v>
                </c:pt>
                <c:pt idx="248">
                  <c:v>4.13</c:v>
                </c:pt>
                <c:pt idx="249">
                  <c:v>4.1500000000000004</c:v>
                </c:pt>
                <c:pt idx="250">
                  <c:v>4.17</c:v>
                </c:pt>
                <c:pt idx="251">
                  <c:v>4.18</c:v>
                </c:pt>
                <c:pt idx="252">
                  <c:v>4.2</c:v>
                </c:pt>
                <c:pt idx="253">
                  <c:v>4.22</c:v>
                </c:pt>
                <c:pt idx="254">
                  <c:v>4.2300000000000004</c:v>
                </c:pt>
                <c:pt idx="255">
                  <c:v>4.25</c:v>
                </c:pt>
                <c:pt idx="256">
                  <c:v>4.2699999999999996</c:v>
                </c:pt>
                <c:pt idx="257">
                  <c:v>4.28</c:v>
                </c:pt>
                <c:pt idx="258">
                  <c:v>4.3</c:v>
                </c:pt>
                <c:pt idx="259">
                  <c:v>4.32</c:v>
                </c:pt>
                <c:pt idx="260">
                  <c:v>4.33</c:v>
                </c:pt>
                <c:pt idx="261">
                  <c:v>4.3499999999999996</c:v>
                </c:pt>
                <c:pt idx="262">
                  <c:v>4.37</c:v>
                </c:pt>
                <c:pt idx="263">
                  <c:v>4.38</c:v>
                </c:pt>
                <c:pt idx="264">
                  <c:v>4.4000000000000004</c:v>
                </c:pt>
                <c:pt idx="265">
                  <c:v>4.42</c:v>
                </c:pt>
                <c:pt idx="266">
                  <c:v>4.43</c:v>
                </c:pt>
                <c:pt idx="267">
                  <c:v>4.45</c:v>
                </c:pt>
                <c:pt idx="268">
                  <c:v>4.47</c:v>
                </c:pt>
                <c:pt idx="269">
                  <c:v>4.4800000000000004</c:v>
                </c:pt>
                <c:pt idx="270">
                  <c:v>4.5</c:v>
                </c:pt>
                <c:pt idx="271">
                  <c:v>4.5199999999999996</c:v>
                </c:pt>
                <c:pt idx="272">
                  <c:v>4.53</c:v>
                </c:pt>
                <c:pt idx="273">
                  <c:v>4.55</c:v>
                </c:pt>
                <c:pt idx="274">
                  <c:v>4.57</c:v>
                </c:pt>
                <c:pt idx="275">
                  <c:v>4.58</c:v>
                </c:pt>
                <c:pt idx="276">
                  <c:v>4.5999999999999996</c:v>
                </c:pt>
                <c:pt idx="277">
                  <c:v>4.62</c:v>
                </c:pt>
                <c:pt idx="278">
                  <c:v>4.63</c:v>
                </c:pt>
                <c:pt idx="279">
                  <c:v>4.6500000000000004</c:v>
                </c:pt>
                <c:pt idx="280">
                  <c:v>4.67</c:v>
                </c:pt>
                <c:pt idx="281">
                  <c:v>4.68</c:v>
                </c:pt>
                <c:pt idx="282">
                  <c:v>4.7</c:v>
                </c:pt>
                <c:pt idx="283">
                  <c:v>4.72</c:v>
                </c:pt>
                <c:pt idx="284">
                  <c:v>4.7300000000000004</c:v>
                </c:pt>
                <c:pt idx="285">
                  <c:v>4.75</c:v>
                </c:pt>
                <c:pt idx="286">
                  <c:v>4.7699999999999996</c:v>
                </c:pt>
                <c:pt idx="287">
                  <c:v>4.78</c:v>
                </c:pt>
                <c:pt idx="288">
                  <c:v>4.8</c:v>
                </c:pt>
                <c:pt idx="289">
                  <c:v>4.82</c:v>
                </c:pt>
                <c:pt idx="290">
                  <c:v>4.83</c:v>
                </c:pt>
                <c:pt idx="291">
                  <c:v>4.8499999999999996</c:v>
                </c:pt>
                <c:pt idx="292">
                  <c:v>4.87</c:v>
                </c:pt>
                <c:pt idx="293">
                  <c:v>4.88</c:v>
                </c:pt>
                <c:pt idx="294">
                  <c:v>4.9000000000000004</c:v>
                </c:pt>
                <c:pt idx="295">
                  <c:v>4.92</c:v>
                </c:pt>
                <c:pt idx="296">
                  <c:v>4.93</c:v>
                </c:pt>
                <c:pt idx="297">
                  <c:v>4.95</c:v>
                </c:pt>
                <c:pt idx="298">
                  <c:v>4.97</c:v>
                </c:pt>
                <c:pt idx="299">
                  <c:v>4.9800000000000004</c:v>
                </c:pt>
                <c:pt idx="300">
                  <c:v>5</c:v>
                </c:pt>
                <c:pt idx="301">
                  <c:v>5.0199999999999996</c:v>
                </c:pt>
                <c:pt idx="302">
                  <c:v>5.03</c:v>
                </c:pt>
                <c:pt idx="303">
                  <c:v>5.05</c:v>
                </c:pt>
                <c:pt idx="304">
                  <c:v>5.07</c:v>
                </c:pt>
                <c:pt idx="305">
                  <c:v>5.08</c:v>
                </c:pt>
                <c:pt idx="306">
                  <c:v>5.0999999999999996</c:v>
                </c:pt>
                <c:pt idx="307">
                  <c:v>5.12</c:v>
                </c:pt>
                <c:pt idx="308">
                  <c:v>5.13</c:v>
                </c:pt>
                <c:pt idx="309">
                  <c:v>5.15</c:v>
                </c:pt>
                <c:pt idx="310">
                  <c:v>5.17</c:v>
                </c:pt>
                <c:pt idx="311">
                  <c:v>5.18</c:v>
                </c:pt>
                <c:pt idx="312">
                  <c:v>5.2</c:v>
                </c:pt>
                <c:pt idx="313">
                  <c:v>5.22</c:v>
                </c:pt>
                <c:pt idx="314">
                  <c:v>5.23</c:v>
                </c:pt>
                <c:pt idx="315">
                  <c:v>5.25</c:v>
                </c:pt>
                <c:pt idx="316">
                  <c:v>5.27</c:v>
                </c:pt>
                <c:pt idx="317">
                  <c:v>5.28</c:v>
                </c:pt>
                <c:pt idx="318">
                  <c:v>5.3</c:v>
                </c:pt>
                <c:pt idx="319">
                  <c:v>5.32</c:v>
                </c:pt>
                <c:pt idx="320">
                  <c:v>5.33</c:v>
                </c:pt>
                <c:pt idx="321">
                  <c:v>5.35</c:v>
                </c:pt>
                <c:pt idx="322">
                  <c:v>5.37</c:v>
                </c:pt>
                <c:pt idx="323">
                  <c:v>5.38</c:v>
                </c:pt>
                <c:pt idx="324">
                  <c:v>5.4</c:v>
                </c:pt>
                <c:pt idx="325">
                  <c:v>5.42</c:v>
                </c:pt>
                <c:pt idx="326">
                  <c:v>5.43</c:v>
                </c:pt>
                <c:pt idx="327">
                  <c:v>5.45</c:v>
                </c:pt>
                <c:pt idx="328">
                  <c:v>5.47</c:v>
                </c:pt>
                <c:pt idx="329">
                  <c:v>5.48</c:v>
                </c:pt>
                <c:pt idx="330">
                  <c:v>5.5</c:v>
                </c:pt>
                <c:pt idx="331">
                  <c:v>5.52</c:v>
                </c:pt>
                <c:pt idx="332">
                  <c:v>5.53</c:v>
                </c:pt>
                <c:pt idx="333">
                  <c:v>5.55</c:v>
                </c:pt>
                <c:pt idx="334">
                  <c:v>5.57</c:v>
                </c:pt>
                <c:pt idx="335">
                  <c:v>5.58</c:v>
                </c:pt>
                <c:pt idx="336">
                  <c:v>5.6</c:v>
                </c:pt>
                <c:pt idx="337">
                  <c:v>5.62</c:v>
                </c:pt>
                <c:pt idx="338">
                  <c:v>5.63</c:v>
                </c:pt>
                <c:pt idx="339">
                  <c:v>5.65</c:v>
                </c:pt>
                <c:pt idx="340">
                  <c:v>5.67</c:v>
                </c:pt>
                <c:pt idx="341">
                  <c:v>5.68</c:v>
                </c:pt>
                <c:pt idx="342">
                  <c:v>5.7</c:v>
                </c:pt>
                <c:pt idx="343">
                  <c:v>5.72</c:v>
                </c:pt>
                <c:pt idx="344">
                  <c:v>5.73</c:v>
                </c:pt>
                <c:pt idx="345">
                  <c:v>5.75</c:v>
                </c:pt>
                <c:pt idx="346">
                  <c:v>5.77</c:v>
                </c:pt>
                <c:pt idx="347">
                  <c:v>5.78</c:v>
                </c:pt>
                <c:pt idx="348">
                  <c:v>5.8</c:v>
                </c:pt>
                <c:pt idx="349">
                  <c:v>5.82</c:v>
                </c:pt>
                <c:pt idx="350">
                  <c:v>5.83</c:v>
                </c:pt>
                <c:pt idx="351">
                  <c:v>5.85</c:v>
                </c:pt>
                <c:pt idx="352">
                  <c:v>5.87</c:v>
                </c:pt>
                <c:pt idx="353">
                  <c:v>5.88</c:v>
                </c:pt>
                <c:pt idx="354">
                  <c:v>5.9</c:v>
                </c:pt>
                <c:pt idx="355">
                  <c:v>5.92</c:v>
                </c:pt>
                <c:pt idx="356">
                  <c:v>5.93</c:v>
                </c:pt>
                <c:pt idx="357">
                  <c:v>5.95</c:v>
                </c:pt>
                <c:pt idx="358">
                  <c:v>5.97</c:v>
                </c:pt>
                <c:pt idx="359">
                  <c:v>5.98</c:v>
                </c:pt>
                <c:pt idx="360">
                  <c:v>6</c:v>
                </c:pt>
                <c:pt idx="361">
                  <c:v>6.02</c:v>
                </c:pt>
                <c:pt idx="362">
                  <c:v>6.03</c:v>
                </c:pt>
                <c:pt idx="363">
                  <c:v>6.05</c:v>
                </c:pt>
                <c:pt idx="364">
                  <c:v>6.07</c:v>
                </c:pt>
                <c:pt idx="365">
                  <c:v>6.08</c:v>
                </c:pt>
                <c:pt idx="366">
                  <c:v>6.1</c:v>
                </c:pt>
                <c:pt idx="367">
                  <c:v>6.12</c:v>
                </c:pt>
                <c:pt idx="368">
                  <c:v>6.13</c:v>
                </c:pt>
                <c:pt idx="369">
                  <c:v>6.15</c:v>
                </c:pt>
                <c:pt idx="370">
                  <c:v>6.17</c:v>
                </c:pt>
                <c:pt idx="371">
                  <c:v>6.18</c:v>
                </c:pt>
                <c:pt idx="372">
                  <c:v>6.2</c:v>
                </c:pt>
                <c:pt idx="373">
                  <c:v>6.22</c:v>
                </c:pt>
                <c:pt idx="374">
                  <c:v>6.23</c:v>
                </c:pt>
                <c:pt idx="375">
                  <c:v>6.25</c:v>
                </c:pt>
                <c:pt idx="376">
                  <c:v>6.27</c:v>
                </c:pt>
                <c:pt idx="377">
                  <c:v>6.28</c:v>
                </c:pt>
                <c:pt idx="378">
                  <c:v>6.3</c:v>
                </c:pt>
                <c:pt idx="379">
                  <c:v>6.32</c:v>
                </c:pt>
                <c:pt idx="380">
                  <c:v>6.33</c:v>
                </c:pt>
                <c:pt idx="381">
                  <c:v>6.35</c:v>
                </c:pt>
                <c:pt idx="382">
                  <c:v>6.37</c:v>
                </c:pt>
                <c:pt idx="383">
                  <c:v>6.38</c:v>
                </c:pt>
                <c:pt idx="384">
                  <c:v>6.4</c:v>
                </c:pt>
                <c:pt idx="385">
                  <c:v>6.42</c:v>
                </c:pt>
                <c:pt idx="386">
                  <c:v>6.43</c:v>
                </c:pt>
                <c:pt idx="387">
                  <c:v>6.45</c:v>
                </c:pt>
                <c:pt idx="388">
                  <c:v>6.47</c:v>
                </c:pt>
                <c:pt idx="389">
                  <c:v>6.48</c:v>
                </c:pt>
                <c:pt idx="390">
                  <c:v>6.5</c:v>
                </c:pt>
                <c:pt idx="391">
                  <c:v>6.52</c:v>
                </c:pt>
                <c:pt idx="392">
                  <c:v>6.53</c:v>
                </c:pt>
                <c:pt idx="393">
                  <c:v>6.55</c:v>
                </c:pt>
                <c:pt idx="394">
                  <c:v>6.57</c:v>
                </c:pt>
                <c:pt idx="395">
                  <c:v>6.58</c:v>
                </c:pt>
                <c:pt idx="396">
                  <c:v>6.6</c:v>
                </c:pt>
                <c:pt idx="397">
                  <c:v>6.62</c:v>
                </c:pt>
                <c:pt idx="398">
                  <c:v>6.63</c:v>
                </c:pt>
                <c:pt idx="399">
                  <c:v>6.65</c:v>
                </c:pt>
                <c:pt idx="400">
                  <c:v>6.67</c:v>
                </c:pt>
                <c:pt idx="401">
                  <c:v>6.68</c:v>
                </c:pt>
                <c:pt idx="402">
                  <c:v>6.7</c:v>
                </c:pt>
                <c:pt idx="403">
                  <c:v>6.72</c:v>
                </c:pt>
                <c:pt idx="404">
                  <c:v>6.73</c:v>
                </c:pt>
                <c:pt idx="405">
                  <c:v>6.75</c:v>
                </c:pt>
                <c:pt idx="406">
                  <c:v>6.77</c:v>
                </c:pt>
                <c:pt idx="407">
                  <c:v>6.78</c:v>
                </c:pt>
                <c:pt idx="408">
                  <c:v>6.8</c:v>
                </c:pt>
                <c:pt idx="409">
                  <c:v>6.82</c:v>
                </c:pt>
                <c:pt idx="410">
                  <c:v>6.83</c:v>
                </c:pt>
                <c:pt idx="411">
                  <c:v>6.85</c:v>
                </c:pt>
                <c:pt idx="412">
                  <c:v>6.87</c:v>
                </c:pt>
                <c:pt idx="413">
                  <c:v>6.88</c:v>
                </c:pt>
                <c:pt idx="414">
                  <c:v>6.9</c:v>
                </c:pt>
                <c:pt idx="415">
                  <c:v>6.92</c:v>
                </c:pt>
                <c:pt idx="416">
                  <c:v>6.93</c:v>
                </c:pt>
                <c:pt idx="417">
                  <c:v>6.95</c:v>
                </c:pt>
                <c:pt idx="418">
                  <c:v>6.97</c:v>
                </c:pt>
                <c:pt idx="419">
                  <c:v>6.98</c:v>
                </c:pt>
                <c:pt idx="420">
                  <c:v>7</c:v>
                </c:pt>
                <c:pt idx="421">
                  <c:v>7.02</c:v>
                </c:pt>
                <c:pt idx="422">
                  <c:v>7.03</c:v>
                </c:pt>
                <c:pt idx="423">
                  <c:v>7.05</c:v>
                </c:pt>
                <c:pt idx="424">
                  <c:v>7.07</c:v>
                </c:pt>
                <c:pt idx="425">
                  <c:v>7.08</c:v>
                </c:pt>
                <c:pt idx="426">
                  <c:v>7.1</c:v>
                </c:pt>
                <c:pt idx="427">
                  <c:v>7.12</c:v>
                </c:pt>
                <c:pt idx="428">
                  <c:v>7.13</c:v>
                </c:pt>
                <c:pt idx="429">
                  <c:v>7.15</c:v>
                </c:pt>
                <c:pt idx="430">
                  <c:v>7.17</c:v>
                </c:pt>
                <c:pt idx="431">
                  <c:v>7.18</c:v>
                </c:pt>
                <c:pt idx="432">
                  <c:v>7.2</c:v>
                </c:pt>
                <c:pt idx="433">
                  <c:v>7.22</c:v>
                </c:pt>
                <c:pt idx="434">
                  <c:v>7.23</c:v>
                </c:pt>
                <c:pt idx="435">
                  <c:v>7.25</c:v>
                </c:pt>
                <c:pt idx="436">
                  <c:v>7.27</c:v>
                </c:pt>
                <c:pt idx="437">
                  <c:v>7.28</c:v>
                </c:pt>
                <c:pt idx="438">
                  <c:v>7.3</c:v>
                </c:pt>
                <c:pt idx="439">
                  <c:v>7.32</c:v>
                </c:pt>
                <c:pt idx="440">
                  <c:v>7.33</c:v>
                </c:pt>
                <c:pt idx="441">
                  <c:v>7.35</c:v>
                </c:pt>
                <c:pt idx="442">
                  <c:v>7.37</c:v>
                </c:pt>
                <c:pt idx="443">
                  <c:v>7.38</c:v>
                </c:pt>
                <c:pt idx="444">
                  <c:v>7.4</c:v>
                </c:pt>
                <c:pt idx="445">
                  <c:v>7.42</c:v>
                </c:pt>
                <c:pt idx="446">
                  <c:v>7.43</c:v>
                </c:pt>
                <c:pt idx="447">
                  <c:v>7.45</c:v>
                </c:pt>
                <c:pt idx="448">
                  <c:v>7.47</c:v>
                </c:pt>
                <c:pt idx="449">
                  <c:v>7.48</c:v>
                </c:pt>
                <c:pt idx="450">
                  <c:v>7.5</c:v>
                </c:pt>
                <c:pt idx="451">
                  <c:v>7.52</c:v>
                </c:pt>
                <c:pt idx="452">
                  <c:v>7.53</c:v>
                </c:pt>
                <c:pt idx="453">
                  <c:v>7.55</c:v>
                </c:pt>
                <c:pt idx="454">
                  <c:v>7.57</c:v>
                </c:pt>
                <c:pt idx="455">
                  <c:v>7.58</c:v>
                </c:pt>
                <c:pt idx="456">
                  <c:v>7.6</c:v>
                </c:pt>
                <c:pt idx="457">
                  <c:v>7.62</c:v>
                </c:pt>
                <c:pt idx="458">
                  <c:v>7.63</c:v>
                </c:pt>
                <c:pt idx="459">
                  <c:v>7.65</c:v>
                </c:pt>
                <c:pt idx="460">
                  <c:v>7.67</c:v>
                </c:pt>
                <c:pt idx="461">
                  <c:v>7.68</c:v>
                </c:pt>
                <c:pt idx="462">
                  <c:v>7.7</c:v>
                </c:pt>
                <c:pt idx="463">
                  <c:v>7.72</c:v>
                </c:pt>
                <c:pt idx="464">
                  <c:v>7.73</c:v>
                </c:pt>
                <c:pt idx="465">
                  <c:v>7.75</c:v>
                </c:pt>
                <c:pt idx="466">
                  <c:v>7.77</c:v>
                </c:pt>
                <c:pt idx="467">
                  <c:v>7.78</c:v>
                </c:pt>
                <c:pt idx="468">
                  <c:v>7.8</c:v>
                </c:pt>
                <c:pt idx="469">
                  <c:v>7.82</c:v>
                </c:pt>
                <c:pt idx="470">
                  <c:v>7.83</c:v>
                </c:pt>
                <c:pt idx="471">
                  <c:v>7.85</c:v>
                </c:pt>
                <c:pt idx="472">
                  <c:v>7.87</c:v>
                </c:pt>
                <c:pt idx="473">
                  <c:v>7.88</c:v>
                </c:pt>
                <c:pt idx="474">
                  <c:v>7.9</c:v>
                </c:pt>
                <c:pt idx="475">
                  <c:v>7.92</c:v>
                </c:pt>
                <c:pt idx="476">
                  <c:v>7.93</c:v>
                </c:pt>
                <c:pt idx="477">
                  <c:v>7.95</c:v>
                </c:pt>
                <c:pt idx="478">
                  <c:v>7.97</c:v>
                </c:pt>
                <c:pt idx="479">
                  <c:v>7.98</c:v>
                </c:pt>
                <c:pt idx="480">
                  <c:v>8</c:v>
                </c:pt>
                <c:pt idx="481">
                  <c:v>8.02</c:v>
                </c:pt>
                <c:pt idx="482">
                  <c:v>8.0299999999999994</c:v>
                </c:pt>
                <c:pt idx="483">
                  <c:v>8.0500000000000007</c:v>
                </c:pt>
                <c:pt idx="484">
                  <c:v>8.07</c:v>
                </c:pt>
                <c:pt idx="485">
                  <c:v>8.08</c:v>
                </c:pt>
                <c:pt idx="486">
                  <c:v>8.1</c:v>
                </c:pt>
                <c:pt idx="487">
                  <c:v>8.1199999999999992</c:v>
                </c:pt>
                <c:pt idx="488">
                  <c:v>8.1300000000000008</c:v>
                </c:pt>
                <c:pt idx="489">
                  <c:v>8.15</c:v>
                </c:pt>
                <c:pt idx="490">
                  <c:v>8.17</c:v>
                </c:pt>
                <c:pt idx="491">
                  <c:v>8.18</c:v>
                </c:pt>
                <c:pt idx="492">
                  <c:v>8.1999999999999993</c:v>
                </c:pt>
                <c:pt idx="493">
                  <c:v>8.2200000000000006</c:v>
                </c:pt>
                <c:pt idx="494">
                  <c:v>8.23</c:v>
                </c:pt>
                <c:pt idx="495">
                  <c:v>8.25</c:v>
                </c:pt>
                <c:pt idx="496">
                  <c:v>8.27</c:v>
                </c:pt>
                <c:pt idx="497">
                  <c:v>8.2799999999999994</c:v>
                </c:pt>
                <c:pt idx="498">
                  <c:v>8.3000000000000007</c:v>
                </c:pt>
                <c:pt idx="499">
                  <c:v>8.32</c:v>
                </c:pt>
                <c:pt idx="500">
                  <c:v>8.33</c:v>
                </c:pt>
                <c:pt idx="501">
                  <c:v>8.35</c:v>
                </c:pt>
                <c:pt idx="502">
                  <c:v>8.3699999999999992</c:v>
                </c:pt>
                <c:pt idx="503">
                  <c:v>8.3800000000000008</c:v>
                </c:pt>
                <c:pt idx="504">
                  <c:v>8.4</c:v>
                </c:pt>
                <c:pt idx="505">
                  <c:v>8.42</c:v>
                </c:pt>
                <c:pt idx="506">
                  <c:v>8.43</c:v>
                </c:pt>
                <c:pt idx="507">
                  <c:v>8.4499999999999993</c:v>
                </c:pt>
                <c:pt idx="508">
                  <c:v>8.4700000000000006</c:v>
                </c:pt>
                <c:pt idx="509">
                  <c:v>8.48</c:v>
                </c:pt>
                <c:pt idx="510">
                  <c:v>8.5</c:v>
                </c:pt>
                <c:pt idx="511">
                  <c:v>8.52</c:v>
                </c:pt>
                <c:pt idx="512">
                  <c:v>8.5299999999999994</c:v>
                </c:pt>
                <c:pt idx="513">
                  <c:v>8.5500000000000007</c:v>
                </c:pt>
                <c:pt idx="514">
                  <c:v>8.57</c:v>
                </c:pt>
                <c:pt idx="515">
                  <c:v>8.58</c:v>
                </c:pt>
                <c:pt idx="516">
                  <c:v>8.6</c:v>
                </c:pt>
                <c:pt idx="517">
                  <c:v>8.6199999999999992</c:v>
                </c:pt>
                <c:pt idx="518">
                  <c:v>8.6300000000000008</c:v>
                </c:pt>
                <c:pt idx="519">
                  <c:v>8.65</c:v>
                </c:pt>
                <c:pt idx="520">
                  <c:v>8.67</c:v>
                </c:pt>
                <c:pt idx="521">
                  <c:v>8.68</c:v>
                </c:pt>
                <c:pt idx="522">
                  <c:v>8.6999999999999993</c:v>
                </c:pt>
                <c:pt idx="523">
                  <c:v>8.7200000000000006</c:v>
                </c:pt>
                <c:pt idx="524">
                  <c:v>8.73</c:v>
                </c:pt>
                <c:pt idx="525">
                  <c:v>8.75</c:v>
                </c:pt>
                <c:pt idx="526">
                  <c:v>8.77</c:v>
                </c:pt>
                <c:pt idx="527">
                  <c:v>8.7799999999999994</c:v>
                </c:pt>
                <c:pt idx="528">
                  <c:v>8.8000000000000007</c:v>
                </c:pt>
                <c:pt idx="529">
                  <c:v>8.82</c:v>
                </c:pt>
                <c:pt idx="530">
                  <c:v>8.83</c:v>
                </c:pt>
                <c:pt idx="531">
                  <c:v>8.85</c:v>
                </c:pt>
                <c:pt idx="532">
                  <c:v>8.8699999999999992</c:v>
                </c:pt>
                <c:pt idx="533">
                  <c:v>8.8800000000000008</c:v>
                </c:pt>
                <c:pt idx="534">
                  <c:v>8.9</c:v>
                </c:pt>
                <c:pt idx="535">
                  <c:v>8.92</c:v>
                </c:pt>
                <c:pt idx="536">
                  <c:v>8.93</c:v>
                </c:pt>
                <c:pt idx="537">
                  <c:v>8.9499999999999993</c:v>
                </c:pt>
                <c:pt idx="538">
                  <c:v>8.9700000000000006</c:v>
                </c:pt>
                <c:pt idx="539">
                  <c:v>8.98</c:v>
                </c:pt>
                <c:pt idx="540">
                  <c:v>9</c:v>
                </c:pt>
                <c:pt idx="541">
                  <c:v>9.02</c:v>
                </c:pt>
                <c:pt idx="542">
                  <c:v>9.0299999999999994</c:v>
                </c:pt>
                <c:pt idx="543">
                  <c:v>9.0500000000000007</c:v>
                </c:pt>
                <c:pt idx="544">
                  <c:v>9.07</c:v>
                </c:pt>
                <c:pt idx="545">
                  <c:v>9.08</c:v>
                </c:pt>
                <c:pt idx="546">
                  <c:v>9.1</c:v>
                </c:pt>
                <c:pt idx="547">
                  <c:v>9.1199999999999992</c:v>
                </c:pt>
                <c:pt idx="548">
                  <c:v>9.1300000000000008</c:v>
                </c:pt>
                <c:pt idx="549">
                  <c:v>9.15</c:v>
                </c:pt>
                <c:pt idx="550">
                  <c:v>9.17</c:v>
                </c:pt>
                <c:pt idx="551">
                  <c:v>9.18</c:v>
                </c:pt>
                <c:pt idx="552">
                  <c:v>9.1999999999999993</c:v>
                </c:pt>
                <c:pt idx="553">
                  <c:v>9.2200000000000006</c:v>
                </c:pt>
                <c:pt idx="554">
                  <c:v>9.23</c:v>
                </c:pt>
                <c:pt idx="555">
                  <c:v>9.25</c:v>
                </c:pt>
                <c:pt idx="556">
                  <c:v>9.27</c:v>
                </c:pt>
                <c:pt idx="557">
                  <c:v>9.2799999999999994</c:v>
                </c:pt>
                <c:pt idx="558">
                  <c:v>9.3000000000000007</c:v>
                </c:pt>
                <c:pt idx="559">
                  <c:v>9.32</c:v>
                </c:pt>
                <c:pt idx="560">
                  <c:v>9.33</c:v>
                </c:pt>
                <c:pt idx="561">
                  <c:v>9.35</c:v>
                </c:pt>
                <c:pt idx="562">
                  <c:v>9.3699999999999992</c:v>
                </c:pt>
                <c:pt idx="563">
                  <c:v>9.3800000000000008</c:v>
                </c:pt>
                <c:pt idx="564">
                  <c:v>9.4</c:v>
                </c:pt>
                <c:pt idx="565">
                  <c:v>9.42</c:v>
                </c:pt>
                <c:pt idx="566">
                  <c:v>9.43</c:v>
                </c:pt>
                <c:pt idx="567">
                  <c:v>9.4499999999999993</c:v>
                </c:pt>
                <c:pt idx="568">
                  <c:v>9.4700000000000006</c:v>
                </c:pt>
                <c:pt idx="569">
                  <c:v>9.48</c:v>
                </c:pt>
                <c:pt idx="570">
                  <c:v>9.5</c:v>
                </c:pt>
                <c:pt idx="571">
                  <c:v>9.52</c:v>
                </c:pt>
                <c:pt idx="572">
                  <c:v>9.5299999999999994</c:v>
                </c:pt>
                <c:pt idx="573">
                  <c:v>9.5500000000000007</c:v>
                </c:pt>
                <c:pt idx="574">
                  <c:v>9.57</c:v>
                </c:pt>
                <c:pt idx="575">
                  <c:v>9.58</c:v>
                </c:pt>
                <c:pt idx="576">
                  <c:v>9.6</c:v>
                </c:pt>
                <c:pt idx="577">
                  <c:v>9.6199999999999992</c:v>
                </c:pt>
                <c:pt idx="578">
                  <c:v>9.6300000000000008</c:v>
                </c:pt>
                <c:pt idx="579">
                  <c:v>9.65</c:v>
                </c:pt>
                <c:pt idx="580">
                  <c:v>9.67</c:v>
                </c:pt>
                <c:pt idx="581">
                  <c:v>9.68</c:v>
                </c:pt>
                <c:pt idx="582">
                  <c:v>9.6999999999999993</c:v>
                </c:pt>
                <c:pt idx="583">
                  <c:v>9.7200000000000006</c:v>
                </c:pt>
                <c:pt idx="584">
                  <c:v>9.73</c:v>
                </c:pt>
                <c:pt idx="585">
                  <c:v>9.75</c:v>
                </c:pt>
                <c:pt idx="586">
                  <c:v>9.77</c:v>
                </c:pt>
                <c:pt idx="587">
                  <c:v>9.7799999999999994</c:v>
                </c:pt>
                <c:pt idx="588">
                  <c:v>9.8000000000000007</c:v>
                </c:pt>
                <c:pt idx="589">
                  <c:v>9.82</c:v>
                </c:pt>
                <c:pt idx="590">
                  <c:v>9.83</c:v>
                </c:pt>
                <c:pt idx="591">
                  <c:v>9.85</c:v>
                </c:pt>
                <c:pt idx="592">
                  <c:v>9.8699999999999992</c:v>
                </c:pt>
                <c:pt idx="593">
                  <c:v>9.8800000000000008</c:v>
                </c:pt>
                <c:pt idx="594">
                  <c:v>9.9</c:v>
                </c:pt>
                <c:pt idx="595">
                  <c:v>9.92</c:v>
                </c:pt>
                <c:pt idx="596">
                  <c:v>9.93</c:v>
                </c:pt>
                <c:pt idx="597">
                  <c:v>9.9499999999999993</c:v>
                </c:pt>
                <c:pt idx="598">
                  <c:v>9.9700000000000006</c:v>
                </c:pt>
                <c:pt idx="599">
                  <c:v>9.98</c:v>
                </c:pt>
                <c:pt idx="600">
                  <c:v>10</c:v>
                </c:pt>
                <c:pt idx="601">
                  <c:v>10.02</c:v>
                </c:pt>
                <c:pt idx="602">
                  <c:v>10.029999999999999</c:v>
                </c:pt>
                <c:pt idx="603">
                  <c:v>10.050000000000001</c:v>
                </c:pt>
                <c:pt idx="604">
                  <c:v>10.07</c:v>
                </c:pt>
                <c:pt idx="605">
                  <c:v>10.08</c:v>
                </c:pt>
                <c:pt idx="606">
                  <c:v>10.1</c:v>
                </c:pt>
                <c:pt idx="607">
                  <c:v>10.119999999999999</c:v>
                </c:pt>
                <c:pt idx="608">
                  <c:v>10.130000000000001</c:v>
                </c:pt>
                <c:pt idx="609">
                  <c:v>10.15</c:v>
                </c:pt>
                <c:pt idx="610">
                  <c:v>10.17</c:v>
                </c:pt>
                <c:pt idx="611">
                  <c:v>10.18</c:v>
                </c:pt>
                <c:pt idx="612">
                  <c:v>10.199999999999999</c:v>
                </c:pt>
                <c:pt idx="613">
                  <c:v>10.220000000000001</c:v>
                </c:pt>
                <c:pt idx="614">
                  <c:v>10.23</c:v>
                </c:pt>
                <c:pt idx="615">
                  <c:v>10.25</c:v>
                </c:pt>
                <c:pt idx="616">
                  <c:v>10.27</c:v>
                </c:pt>
                <c:pt idx="617">
                  <c:v>10.28</c:v>
                </c:pt>
                <c:pt idx="618">
                  <c:v>10.3</c:v>
                </c:pt>
                <c:pt idx="619">
                  <c:v>10.32</c:v>
                </c:pt>
                <c:pt idx="620">
                  <c:v>10.33</c:v>
                </c:pt>
                <c:pt idx="621">
                  <c:v>10.35</c:v>
                </c:pt>
                <c:pt idx="622">
                  <c:v>10.37</c:v>
                </c:pt>
                <c:pt idx="623">
                  <c:v>10.38</c:v>
                </c:pt>
                <c:pt idx="624">
                  <c:v>10.4</c:v>
                </c:pt>
                <c:pt idx="625">
                  <c:v>10.42</c:v>
                </c:pt>
                <c:pt idx="626">
                  <c:v>10.43</c:v>
                </c:pt>
                <c:pt idx="627">
                  <c:v>10.45</c:v>
                </c:pt>
                <c:pt idx="628">
                  <c:v>10.47</c:v>
                </c:pt>
                <c:pt idx="629">
                  <c:v>10.48</c:v>
                </c:pt>
                <c:pt idx="630">
                  <c:v>10.5</c:v>
                </c:pt>
                <c:pt idx="631">
                  <c:v>10.52</c:v>
                </c:pt>
                <c:pt idx="632">
                  <c:v>10.53</c:v>
                </c:pt>
                <c:pt idx="633">
                  <c:v>10.55</c:v>
                </c:pt>
                <c:pt idx="634">
                  <c:v>10.57</c:v>
                </c:pt>
                <c:pt idx="635">
                  <c:v>10.58</c:v>
                </c:pt>
                <c:pt idx="636">
                  <c:v>10.6</c:v>
                </c:pt>
                <c:pt idx="637">
                  <c:v>10.62</c:v>
                </c:pt>
                <c:pt idx="638">
                  <c:v>10.63</c:v>
                </c:pt>
                <c:pt idx="639">
                  <c:v>10.65</c:v>
                </c:pt>
                <c:pt idx="640">
                  <c:v>10.67</c:v>
                </c:pt>
                <c:pt idx="641">
                  <c:v>10.68</c:v>
                </c:pt>
                <c:pt idx="642">
                  <c:v>10.7</c:v>
                </c:pt>
                <c:pt idx="643">
                  <c:v>10.72</c:v>
                </c:pt>
                <c:pt idx="644">
                  <c:v>10.73</c:v>
                </c:pt>
                <c:pt idx="645">
                  <c:v>10.75</c:v>
                </c:pt>
                <c:pt idx="646">
                  <c:v>10.77</c:v>
                </c:pt>
                <c:pt idx="647">
                  <c:v>10.78</c:v>
                </c:pt>
                <c:pt idx="648">
                  <c:v>10.8</c:v>
                </c:pt>
                <c:pt idx="649">
                  <c:v>10.82</c:v>
                </c:pt>
                <c:pt idx="650">
                  <c:v>10.83</c:v>
                </c:pt>
                <c:pt idx="651">
                  <c:v>10.85</c:v>
                </c:pt>
                <c:pt idx="652">
                  <c:v>10.87</c:v>
                </c:pt>
                <c:pt idx="653">
                  <c:v>10.88</c:v>
                </c:pt>
                <c:pt idx="654">
                  <c:v>10.9</c:v>
                </c:pt>
                <c:pt idx="655">
                  <c:v>10.92</c:v>
                </c:pt>
                <c:pt idx="656">
                  <c:v>10.93</c:v>
                </c:pt>
                <c:pt idx="657">
                  <c:v>10.95</c:v>
                </c:pt>
                <c:pt idx="658">
                  <c:v>10.97</c:v>
                </c:pt>
                <c:pt idx="659">
                  <c:v>10.98</c:v>
                </c:pt>
                <c:pt idx="660">
                  <c:v>11</c:v>
                </c:pt>
                <c:pt idx="661">
                  <c:v>11.02</c:v>
                </c:pt>
                <c:pt idx="662">
                  <c:v>11.03</c:v>
                </c:pt>
                <c:pt idx="663">
                  <c:v>11.05</c:v>
                </c:pt>
                <c:pt idx="664">
                  <c:v>11.07</c:v>
                </c:pt>
                <c:pt idx="665">
                  <c:v>11.08</c:v>
                </c:pt>
                <c:pt idx="666">
                  <c:v>11.1</c:v>
                </c:pt>
                <c:pt idx="667">
                  <c:v>11.12</c:v>
                </c:pt>
                <c:pt idx="668">
                  <c:v>11.13</c:v>
                </c:pt>
                <c:pt idx="669">
                  <c:v>11.15</c:v>
                </c:pt>
                <c:pt idx="670">
                  <c:v>11.17</c:v>
                </c:pt>
                <c:pt idx="671">
                  <c:v>11.18</c:v>
                </c:pt>
                <c:pt idx="672">
                  <c:v>11.2</c:v>
                </c:pt>
                <c:pt idx="673">
                  <c:v>11.22</c:v>
                </c:pt>
                <c:pt idx="674">
                  <c:v>11.23</c:v>
                </c:pt>
                <c:pt idx="675">
                  <c:v>11.25</c:v>
                </c:pt>
                <c:pt idx="676">
                  <c:v>11.27</c:v>
                </c:pt>
                <c:pt idx="677">
                  <c:v>11.28</c:v>
                </c:pt>
                <c:pt idx="678">
                  <c:v>11.3</c:v>
                </c:pt>
                <c:pt idx="679">
                  <c:v>11.32</c:v>
                </c:pt>
                <c:pt idx="680">
                  <c:v>11.33</c:v>
                </c:pt>
                <c:pt idx="681">
                  <c:v>11.35</c:v>
                </c:pt>
                <c:pt idx="682">
                  <c:v>11.37</c:v>
                </c:pt>
                <c:pt idx="683">
                  <c:v>11.38</c:v>
                </c:pt>
                <c:pt idx="684">
                  <c:v>11.4</c:v>
                </c:pt>
                <c:pt idx="685">
                  <c:v>11.42</c:v>
                </c:pt>
                <c:pt idx="686">
                  <c:v>11.43</c:v>
                </c:pt>
                <c:pt idx="687">
                  <c:v>11.45</c:v>
                </c:pt>
                <c:pt idx="688">
                  <c:v>11.47</c:v>
                </c:pt>
                <c:pt idx="689">
                  <c:v>11.48</c:v>
                </c:pt>
                <c:pt idx="690">
                  <c:v>11.5</c:v>
                </c:pt>
                <c:pt idx="691">
                  <c:v>11.52</c:v>
                </c:pt>
                <c:pt idx="692">
                  <c:v>11.53</c:v>
                </c:pt>
                <c:pt idx="693">
                  <c:v>11.55</c:v>
                </c:pt>
                <c:pt idx="694">
                  <c:v>11.57</c:v>
                </c:pt>
                <c:pt idx="695">
                  <c:v>11.58</c:v>
                </c:pt>
                <c:pt idx="696">
                  <c:v>11.6</c:v>
                </c:pt>
                <c:pt idx="697">
                  <c:v>11.62</c:v>
                </c:pt>
                <c:pt idx="698">
                  <c:v>11.63</c:v>
                </c:pt>
                <c:pt idx="699">
                  <c:v>11.65</c:v>
                </c:pt>
                <c:pt idx="700">
                  <c:v>11.67</c:v>
                </c:pt>
                <c:pt idx="701">
                  <c:v>11.68</c:v>
                </c:pt>
                <c:pt idx="702">
                  <c:v>11.7</c:v>
                </c:pt>
                <c:pt idx="703">
                  <c:v>11.72</c:v>
                </c:pt>
                <c:pt idx="704">
                  <c:v>11.73</c:v>
                </c:pt>
                <c:pt idx="705">
                  <c:v>11.75</c:v>
                </c:pt>
                <c:pt idx="706">
                  <c:v>11.77</c:v>
                </c:pt>
                <c:pt idx="707">
                  <c:v>11.78</c:v>
                </c:pt>
                <c:pt idx="708">
                  <c:v>11.8</c:v>
                </c:pt>
                <c:pt idx="709">
                  <c:v>11.82</c:v>
                </c:pt>
                <c:pt idx="710">
                  <c:v>11.83</c:v>
                </c:pt>
                <c:pt idx="711">
                  <c:v>11.85</c:v>
                </c:pt>
                <c:pt idx="712">
                  <c:v>11.87</c:v>
                </c:pt>
                <c:pt idx="713">
                  <c:v>11.88</c:v>
                </c:pt>
                <c:pt idx="714">
                  <c:v>11.9</c:v>
                </c:pt>
                <c:pt idx="715">
                  <c:v>11.92</c:v>
                </c:pt>
                <c:pt idx="716">
                  <c:v>11.93</c:v>
                </c:pt>
                <c:pt idx="717">
                  <c:v>11.95</c:v>
                </c:pt>
                <c:pt idx="718">
                  <c:v>11.97</c:v>
                </c:pt>
                <c:pt idx="719">
                  <c:v>11.98</c:v>
                </c:pt>
                <c:pt idx="720">
                  <c:v>12</c:v>
                </c:pt>
                <c:pt idx="721">
                  <c:v>12.02</c:v>
                </c:pt>
                <c:pt idx="722">
                  <c:v>12.03</c:v>
                </c:pt>
                <c:pt idx="723">
                  <c:v>12.05</c:v>
                </c:pt>
                <c:pt idx="724">
                  <c:v>12.07</c:v>
                </c:pt>
                <c:pt idx="725">
                  <c:v>12.08</c:v>
                </c:pt>
                <c:pt idx="726">
                  <c:v>12.1</c:v>
                </c:pt>
                <c:pt idx="727">
                  <c:v>12.12</c:v>
                </c:pt>
                <c:pt idx="728">
                  <c:v>12.13</c:v>
                </c:pt>
                <c:pt idx="729">
                  <c:v>12.15</c:v>
                </c:pt>
                <c:pt idx="730">
                  <c:v>12.17</c:v>
                </c:pt>
                <c:pt idx="731">
                  <c:v>12.18</c:v>
                </c:pt>
                <c:pt idx="732">
                  <c:v>12.2</c:v>
                </c:pt>
                <c:pt idx="733">
                  <c:v>12.22</c:v>
                </c:pt>
                <c:pt idx="734">
                  <c:v>12.23</c:v>
                </c:pt>
                <c:pt idx="735">
                  <c:v>12.25</c:v>
                </c:pt>
                <c:pt idx="736">
                  <c:v>12.27</c:v>
                </c:pt>
                <c:pt idx="737">
                  <c:v>12.28</c:v>
                </c:pt>
                <c:pt idx="738">
                  <c:v>12.3</c:v>
                </c:pt>
                <c:pt idx="739">
                  <c:v>12.32</c:v>
                </c:pt>
                <c:pt idx="740">
                  <c:v>12.33</c:v>
                </c:pt>
                <c:pt idx="741">
                  <c:v>12.35</c:v>
                </c:pt>
                <c:pt idx="742">
                  <c:v>12.37</c:v>
                </c:pt>
                <c:pt idx="743">
                  <c:v>12.38</c:v>
                </c:pt>
                <c:pt idx="744">
                  <c:v>12.4</c:v>
                </c:pt>
                <c:pt idx="745">
                  <c:v>12.42</c:v>
                </c:pt>
                <c:pt idx="746">
                  <c:v>12.43</c:v>
                </c:pt>
                <c:pt idx="747">
                  <c:v>12.45</c:v>
                </c:pt>
                <c:pt idx="748">
                  <c:v>12.47</c:v>
                </c:pt>
                <c:pt idx="749">
                  <c:v>12.48</c:v>
                </c:pt>
                <c:pt idx="750">
                  <c:v>12.5</c:v>
                </c:pt>
                <c:pt idx="751">
                  <c:v>12.52</c:v>
                </c:pt>
                <c:pt idx="752">
                  <c:v>12.53</c:v>
                </c:pt>
                <c:pt idx="753">
                  <c:v>12.55</c:v>
                </c:pt>
                <c:pt idx="754">
                  <c:v>12.57</c:v>
                </c:pt>
                <c:pt idx="755">
                  <c:v>12.58</c:v>
                </c:pt>
                <c:pt idx="756">
                  <c:v>12.6</c:v>
                </c:pt>
                <c:pt idx="757">
                  <c:v>12.62</c:v>
                </c:pt>
                <c:pt idx="758">
                  <c:v>12.63</c:v>
                </c:pt>
                <c:pt idx="759">
                  <c:v>12.65</c:v>
                </c:pt>
                <c:pt idx="760">
                  <c:v>12.67</c:v>
                </c:pt>
                <c:pt idx="761">
                  <c:v>12.68</c:v>
                </c:pt>
                <c:pt idx="762">
                  <c:v>12.7</c:v>
                </c:pt>
                <c:pt idx="763">
                  <c:v>12.72</c:v>
                </c:pt>
                <c:pt idx="764">
                  <c:v>12.73</c:v>
                </c:pt>
                <c:pt idx="765">
                  <c:v>12.75</c:v>
                </c:pt>
                <c:pt idx="766">
                  <c:v>12.77</c:v>
                </c:pt>
                <c:pt idx="767">
                  <c:v>12.78</c:v>
                </c:pt>
                <c:pt idx="768">
                  <c:v>12.8</c:v>
                </c:pt>
                <c:pt idx="769">
                  <c:v>12.82</c:v>
                </c:pt>
                <c:pt idx="770">
                  <c:v>12.83</c:v>
                </c:pt>
                <c:pt idx="771">
                  <c:v>12.85</c:v>
                </c:pt>
                <c:pt idx="772">
                  <c:v>12.87</c:v>
                </c:pt>
                <c:pt idx="773">
                  <c:v>12.88</c:v>
                </c:pt>
                <c:pt idx="774">
                  <c:v>12.9</c:v>
                </c:pt>
                <c:pt idx="775">
                  <c:v>12.92</c:v>
                </c:pt>
                <c:pt idx="776">
                  <c:v>12.93</c:v>
                </c:pt>
                <c:pt idx="777">
                  <c:v>12.95</c:v>
                </c:pt>
                <c:pt idx="778">
                  <c:v>12.97</c:v>
                </c:pt>
                <c:pt idx="779">
                  <c:v>12.98</c:v>
                </c:pt>
                <c:pt idx="780">
                  <c:v>13</c:v>
                </c:pt>
                <c:pt idx="781">
                  <c:v>13.02</c:v>
                </c:pt>
                <c:pt idx="782">
                  <c:v>13.03</c:v>
                </c:pt>
                <c:pt idx="783">
                  <c:v>13.05</c:v>
                </c:pt>
                <c:pt idx="784">
                  <c:v>13.07</c:v>
                </c:pt>
                <c:pt idx="785">
                  <c:v>13.08</c:v>
                </c:pt>
                <c:pt idx="786">
                  <c:v>13.1</c:v>
                </c:pt>
                <c:pt idx="787">
                  <c:v>13.12</c:v>
                </c:pt>
                <c:pt idx="788">
                  <c:v>13.13</c:v>
                </c:pt>
                <c:pt idx="789">
                  <c:v>13.15</c:v>
                </c:pt>
                <c:pt idx="790">
                  <c:v>13.17</c:v>
                </c:pt>
                <c:pt idx="791">
                  <c:v>13.18</c:v>
                </c:pt>
                <c:pt idx="792">
                  <c:v>13.2</c:v>
                </c:pt>
                <c:pt idx="793">
                  <c:v>13.22</c:v>
                </c:pt>
                <c:pt idx="794">
                  <c:v>13.23</c:v>
                </c:pt>
                <c:pt idx="795">
                  <c:v>13.25</c:v>
                </c:pt>
                <c:pt idx="796">
                  <c:v>13.27</c:v>
                </c:pt>
                <c:pt idx="797">
                  <c:v>13.28</c:v>
                </c:pt>
                <c:pt idx="798">
                  <c:v>13.3</c:v>
                </c:pt>
                <c:pt idx="799">
                  <c:v>13.32</c:v>
                </c:pt>
                <c:pt idx="800">
                  <c:v>13.33</c:v>
                </c:pt>
                <c:pt idx="801">
                  <c:v>13.35</c:v>
                </c:pt>
                <c:pt idx="802">
                  <c:v>13.37</c:v>
                </c:pt>
                <c:pt idx="803">
                  <c:v>13.38</c:v>
                </c:pt>
                <c:pt idx="804">
                  <c:v>13.4</c:v>
                </c:pt>
                <c:pt idx="805">
                  <c:v>13.42</c:v>
                </c:pt>
                <c:pt idx="806">
                  <c:v>13.43</c:v>
                </c:pt>
                <c:pt idx="807">
                  <c:v>13.45</c:v>
                </c:pt>
                <c:pt idx="808">
                  <c:v>13.47</c:v>
                </c:pt>
                <c:pt idx="809">
                  <c:v>13.48</c:v>
                </c:pt>
                <c:pt idx="810">
                  <c:v>13.5</c:v>
                </c:pt>
                <c:pt idx="811">
                  <c:v>13.52</c:v>
                </c:pt>
                <c:pt idx="812">
                  <c:v>13.53</c:v>
                </c:pt>
                <c:pt idx="813">
                  <c:v>13.55</c:v>
                </c:pt>
                <c:pt idx="814">
                  <c:v>13.57</c:v>
                </c:pt>
                <c:pt idx="815">
                  <c:v>13.58</c:v>
                </c:pt>
                <c:pt idx="816">
                  <c:v>13.6</c:v>
                </c:pt>
                <c:pt idx="817">
                  <c:v>13.62</c:v>
                </c:pt>
                <c:pt idx="818">
                  <c:v>13.63</c:v>
                </c:pt>
                <c:pt idx="819">
                  <c:v>13.65</c:v>
                </c:pt>
                <c:pt idx="820">
                  <c:v>13.67</c:v>
                </c:pt>
                <c:pt idx="821">
                  <c:v>13.68</c:v>
                </c:pt>
                <c:pt idx="822">
                  <c:v>13.7</c:v>
                </c:pt>
                <c:pt idx="823">
                  <c:v>13.72</c:v>
                </c:pt>
                <c:pt idx="824">
                  <c:v>13.73</c:v>
                </c:pt>
                <c:pt idx="825">
                  <c:v>13.75</c:v>
                </c:pt>
                <c:pt idx="826">
                  <c:v>13.77</c:v>
                </c:pt>
                <c:pt idx="827">
                  <c:v>13.78</c:v>
                </c:pt>
                <c:pt idx="828">
                  <c:v>13.8</c:v>
                </c:pt>
                <c:pt idx="829">
                  <c:v>13.82</c:v>
                </c:pt>
                <c:pt idx="830">
                  <c:v>13.83</c:v>
                </c:pt>
                <c:pt idx="831">
                  <c:v>13.85</c:v>
                </c:pt>
                <c:pt idx="832">
                  <c:v>13.87</c:v>
                </c:pt>
                <c:pt idx="833">
                  <c:v>13.88</c:v>
                </c:pt>
                <c:pt idx="834">
                  <c:v>13.9</c:v>
                </c:pt>
                <c:pt idx="835">
                  <c:v>13.92</c:v>
                </c:pt>
                <c:pt idx="836">
                  <c:v>13.93</c:v>
                </c:pt>
                <c:pt idx="837">
                  <c:v>13.95</c:v>
                </c:pt>
                <c:pt idx="838">
                  <c:v>13.97</c:v>
                </c:pt>
                <c:pt idx="839">
                  <c:v>13.98</c:v>
                </c:pt>
                <c:pt idx="840">
                  <c:v>14</c:v>
                </c:pt>
                <c:pt idx="841">
                  <c:v>14.02</c:v>
                </c:pt>
                <c:pt idx="842">
                  <c:v>14.03</c:v>
                </c:pt>
                <c:pt idx="843">
                  <c:v>14.05</c:v>
                </c:pt>
                <c:pt idx="844">
                  <c:v>14.07</c:v>
                </c:pt>
                <c:pt idx="845">
                  <c:v>14.08</c:v>
                </c:pt>
                <c:pt idx="846">
                  <c:v>14.1</c:v>
                </c:pt>
                <c:pt idx="847">
                  <c:v>14.12</c:v>
                </c:pt>
                <c:pt idx="848">
                  <c:v>14.13</c:v>
                </c:pt>
                <c:pt idx="849">
                  <c:v>14.15</c:v>
                </c:pt>
                <c:pt idx="850">
                  <c:v>14.17</c:v>
                </c:pt>
                <c:pt idx="851">
                  <c:v>14.18</c:v>
                </c:pt>
                <c:pt idx="852">
                  <c:v>14.2</c:v>
                </c:pt>
                <c:pt idx="853">
                  <c:v>14.22</c:v>
                </c:pt>
                <c:pt idx="854">
                  <c:v>14.23</c:v>
                </c:pt>
                <c:pt idx="855">
                  <c:v>14.25</c:v>
                </c:pt>
                <c:pt idx="856">
                  <c:v>14.27</c:v>
                </c:pt>
                <c:pt idx="857">
                  <c:v>14.28</c:v>
                </c:pt>
                <c:pt idx="858">
                  <c:v>14.3</c:v>
                </c:pt>
                <c:pt idx="859">
                  <c:v>14.32</c:v>
                </c:pt>
                <c:pt idx="860">
                  <c:v>14.33</c:v>
                </c:pt>
                <c:pt idx="861">
                  <c:v>14.35</c:v>
                </c:pt>
                <c:pt idx="862">
                  <c:v>14.37</c:v>
                </c:pt>
                <c:pt idx="863">
                  <c:v>14.38</c:v>
                </c:pt>
                <c:pt idx="864">
                  <c:v>14.4</c:v>
                </c:pt>
                <c:pt idx="865">
                  <c:v>14.42</c:v>
                </c:pt>
                <c:pt idx="866">
                  <c:v>14.43</c:v>
                </c:pt>
                <c:pt idx="867">
                  <c:v>14.45</c:v>
                </c:pt>
                <c:pt idx="868">
                  <c:v>14.47</c:v>
                </c:pt>
                <c:pt idx="869">
                  <c:v>14.48</c:v>
                </c:pt>
                <c:pt idx="870">
                  <c:v>14.5</c:v>
                </c:pt>
                <c:pt idx="871">
                  <c:v>14.52</c:v>
                </c:pt>
                <c:pt idx="872">
                  <c:v>14.53</c:v>
                </c:pt>
                <c:pt idx="873">
                  <c:v>14.55</c:v>
                </c:pt>
                <c:pt idx="874">
                  <c:v>14.57</c:v>
                </c:pt>
                <c:pt idx="875">
                  <c:v>14.58</c:v>
                </c:pt>
                <c:pt idx="876">
                  <c:v>14.6</c:v>
                </c:pt>
                <c:pt idx="877">
                  <c:v>14.62</c:v>
                </c:pt>
                <c:pt idx="878">
                  <c:v>14.63</c:v>
                </c:pt>
                <c:pt idx="879">
                  <c:v>14.65</c:v>
                </c:pt>
                <c:pt idx="880">
                  <c:v>14.67</c:v>
                </c:pt>
                <c:pt idx="881">
                  <c:v>14.68</c:v>
                </c:pt>
                <c:pt idx="882">
                  <c:v>14.7</c:v>
                </c:pt>
                <c:pt idx="883">
                  <c:v>14.72</c:v>
                </c:pt>
                <c:pt idx="884">
                  <c:v>14.73</c:v>
                </c:pt>
                <c:pt idx="885">
                  <c:v>14.75</c:v>
                </c:pt>
                <c:pt idx="886">
                  <c:v>14.77</c:v>
                </c:pt>
                <c:pt idx="887">
                  <c:v>14.78</c:v>
                </c:pt>
                <c:pt idx="888">
                  <c:v>14.8</c:v>
                </c:pt>
                <c:pt idx="889">
                  <c:v>14.82</c:v>
                </c:pt>
                <c:pt idx="890">
                  <c:v>14.83</c:v>
                </c:pt>
                <c:pt idx="891">
                  <c:v>14.85</c:v>
                </c:pt>
                <c:pt idx="892">
                  <c:v>14.87</c:v>
                </c:pt>
                <c:pt idx="893">
                  <c:v>14.88</c:v>
                </c:pt>
                <c:pt idx="894">
                  <c:v>14.9</c:v>
                </c:pt>
                <c:pt idx="895">
                  <c:v>14.92</c:v>
                </c:pt>
                <c:pt idx="896">
                  <c:v>14.93</c:v>
                </c:pt>
                <c:pt idx="897">
                  <c:v>14.95</c:v>
                </c:pt>
                <c:pt idx="898">
                  <c:v>14.97</c:v>
                </c:pt>
                <c:pt idx="899">
                  <c:v>14.98</c:v>
                </c:pt>
                <c:pt idx="900">
                  <c:v>15</c:v>
                </c:pt>
                <c:pt idx="901">
                  <c:v>15.02</c:v>
                </c:pt>
                <c:pt idx="902">
                  <c:v>15.03</c:v>
                </c:pt>
                <c:pt idx="903">
                  <c:v>15.05</c:v>
                </c:pt>
                <c:pt idx="904">
                  <c:v>15.07</c:v>
                </c:pt>
                <c:pt idx="905">
                  <c:v>15.08</c:v>
                </c:pt>
                <c:pt idx="906">
                  <c:v>15.1</c:v>
                </c:pt>
                <c:pt idx="907">
                  <c:v>15.12</c:v>
                </c:pt>
                <c:pt idx="908">
                  <c:v>15.13</c:v>
                </c:pt>
                <c:pt idx="909">
                  <c:v>15.15</c:v>
                </c:pt>
                <c:pt idx="910">
                  <c:v>15.17</c:v>
                </c:pt>
                <c:pt idx="911">
                  <c:v>15.18</c:v>
                </c:pt>
                <c:pt idx="912">
                  <c:v>15.2</c:v>
                </c:pt>
                <c:pt idx="913">
                  <c:v>15.22</c:v>
                </c:pt>
                <c:pt idx="914">
                  <c:v>15.23</c:v>
                </c:pt>
                <c:pt idx="915">
                  <c:v>15.25</c:v>
                </c:pt>
                <c:pt idx="916">
                  <c:v>15.27</c:v>
                </c:pt>
                <c:pt idx="917">
                  <c:v>15.28</c:v>
                </c:pt>
                <c:pt idx="918">
                  <c:v>15.3</c:v>
                </c:pt>
                <c:pt idx="919">
                  <c:v>15.32</c:v>
                </c:pt>
                <c:pt idx="920">
                  <c:v>15.33</c:v>
                </c:pt>
                <c:pt idx="921">
                  <c:v>15.35</c:v>
                </c:pt>
                <c:pt idx="922">
                  <c:v>15.37</c:v>
                </c:pt>
                <c:pt idx="923">
                  <c:v>15.38</c:v>
                </c:pt>
                <c:pt idx="924">
                  <c:v>15.4</c:v>
                </c:pt>
                <c:pt idx="925">
                  <c:v>15.42</c:v>
                </c:pt>
                <c:pt idx="926">
                  <c:v>15.43</c:v>
                </c:pt>
                <c:pt idx="927">
                  <c:v>15.45</c:v>
                </c:pt>
                <c:pt idx="928">
                  <c:v>15.47</c:v>
                </c:pt>
                <c:pt idx="929">
                  <c:v>15.48</c:v>
                </c:pt>
                <c:pt idx="930">
                  <c:v>15.5</c:v>
                </c:pt>
                <c:pt idx="931">
                  <c:v>15.52</c:v>
                </c:pt>
                <c:pt idx="932">
                  <c:v>15.53</c:v>
                </c:pt>
                <c:pt idx="933">
                  <c:v>15.55</c:v>
                </c:pt>
                <c:pt idx="934">
                  <c:v>15.57</c:v>
                </c:pt>
                <c:pt idx="935">
                  <c:v>15.58</c:v>
                </c:pt>
                <c:pt idx="936">
                  <c:v>15.6</c:v>
                </c:pt>
                <c:pt idx="937">
                  <c:v>15.62</c:v>
                </c:pt>
                <c:pt idx="938">
                  <c:v>15.63</c:v>
                </c:pt>
                <c:pt idx="939">
                  <c:v>15.65</c:v>
                </c:pt>
                <c:pt idx="940">
                  <c:v>15.67</c:v>
                </c:pt>
                <c:pt idx="941">
                  <c:v>15.68</c:v>
                </c:pt>
                <c:pt idx="942">
                  <c:v>15.7</c:v>
                </c:pt>
                <c:pt idx="943">
                  <c:v>15.72</c:v>
                </c:pt>
                <c:pt idx="944">
                  <c:v>15.73</c:v>
                </c:pt>
                <c:pt idx="945">
                  <c:v>15.75</c:v>
                </c:pt>
                <c:pt idx="946">
                  <c:v>15.77</c:v>
                </c:pt>
                <c:pt idx="947">
                  <c:v>15.78</c:v>
                </c:pt>
                <c:pt idx="948">
                  <c:v>15.8</c:v>
                </c:pt>
                <c:pt idx="949">
                  <c:v>15.82</c:v>
                </c:pt>
                <c:pt idx="950">
                  <c:v>15.83</c:v>
                </c:pt>
                <c:pt idx="951">
                  <c:v>15.85</c:v>
                </c:pt>
                <c:pt idx="952">
                  <c:v>15.87</c:v>
                </c:pt>
                <c:pt idx="953">
                  <c:v>15.88</c:v>
                </c:pt>
                <c:pt idx="954">
                  <c:v>15.9</c:v>
                </c:pt>
                <c:pt idx="955">
                  <c:v>15.92</c:v>
                </c:pt>
                <c:pt idx="956">
                  <c:v>15.93</c:v>
                </c:pt>
                <c:pt idx="957">
                  <c:v>15.95</c:v>
                </c:pt>
                <c:pt idx="958">
                  <c:v>15.97</c:v>
                </c:pt>
                <c:pt idx="959">
                  <c:v>15.98</c:v>
                </c:pt>
                <c:pt idx="960">
                  <c:v>16</c:v>
                </c:pt>
                <c:pt idx="961">
                  <c:v>16.02</c:v>
                </c:pt>
                <c:pt idx="962">
                  <c:v>16.03</c:v>
                </c:pt>
                <c:pt idx="963">
                  <c:v>16.05</c:v>
                </c:pt>
                <c:pt idx="964">
                  <c:v>16.07</c:v>
                </c:pt>
                <c:pt idx="965">
                  <c:v>16.079999999999998</c:v>
                </c:pt>
                <c:pt idx="966">
                  <c:v>16.100000000000001</c:v>
                </c:pt>
                <c:pt idx="967">
                  <c:v>16.12</c:v>
                </c:pt>
                <c:pt idx="968">
                  <c:v>16.13</c:v>
                </c:pt>
                <c:pt idx="969">
                  <c:v>16.149999999999999</c:v>
                </c:pt>
                <c:pt idx="970">
                  <c:v>16.170000000000002</c:v>
                </c:pt>
                <c:pt idx="971">
                  <c:v>16.18</c:v>
                </c:pt>
                <c:pt idx="972">
                  <c:v>16.2</c:v>
                </c:pt>
                <c:pt idx="973">
                  <c:v>16.22</c:v>
                </c:pt>
                <c:pt idx="974">
                  <c:v>16.23</c:v>
                </c:pt>
                <c:pt idx="975">
                  <c:v>16.25</c:v>
                </c:pt>
                <c:pt idx="976">
                  <c:v>16.27</c:v>
                </c:pt>
                <c:pt idx="977">
                  <c:v>16.28</c:v>
                </c:pt>
                <c:pt idx="978">
                  <c:v>16.3</c:v>
                </c:pt>
                <c:pt idx="979">
                  <c:v>16.32</c:v>
                </c:pt>
                <c:pt idx="980">
                  <c:v>16.329999999999998</c:v>
                </c:pt>
                <c:pt idx="981">
                  <c:v>16.350000000000001</c:v>
                </c:pt>
                <c:pt idx="982">
                  <c:v>16.37</c:v>
                </c:pt>
                <c:pt idx="983">
                  <c:v>16.38</c:v>
                </c:pt>
                <c:pt idx="984">
                  <c:v>16.399999999999999</c:v>
                </c:pt>
                <c:pt idx="985">
                  <c:v>16.420000000000002</c:v>
                </c:pt>
                <c:pt idx="986">
                  <c:v>16.43</c:v>
                </c:pt>
                <c:pt idx="987">
                  <c:v>16.45</c:v>
                </c:pt>
                <c:pt idx="988">
                  <c:v>16.47</c:v>
                </c:pt>
                <c:pt idx="989">
                  <c:v>16.48</c:v>
                </c:pt>
                <c:pt idx="990">
                  <c:v>16.5</c:v>
                </c:pt>
                <c:pt idx="991">
                  <c:v>16.52</c:v>
                </c:pt>
                <c:pt idx="992">
                  <c:v>16.53</c:v>
                </c:pt>
                <c:pt idx="993">
                  <c:v>16.55</c:v>
                </c:pt>
                <c:pt idx="994">
                  <c:v>16.57</c:v>
                </c:pt>
                <c:pt idx="995">
                  <c:v>16.579999999999998</c:v>
                </c:pt>
                <c:pt idx="996">
                  <c:v>16.600000000000001</c:v>
                </c:pt>
                <c:pt idx="997">
                  <c:v>16.62</c:v>
                </c:pt>
                <c:pt idx="998">
                  <c:v>16.63</c:v>
                </c:pt>
                <c:pt idx="999">
                  <c:v>16.649999999999999</c:v>
                </c:pt>
                <c:pt idx="1000">
                  <c:v>16.670000000000002</c:v>
                </c:pt>
                <c:pt idx="1001">
                  <c:v>16.68</c:v>
                </c:pt>
                <c:pt idx="1002">
                  <c:v>16.7</c:v>
                </c:pt>
                <c:pt idx="1003">
                  <c:v>16.72</c:v>
                </c:pt>
                <c:pt idx="1004">
                  <c:v>16.73</c:v>
                </c:pt>
                <c:pt idx="1005">
                  <c:v>16.75</c:v>
                </c:pt>
                <c:pt idx="1006">
                  <c:v>16.77</c:v>
                </c:pt>
                <c:pt idx="1007">
                  <c:v>16.78</c:v>
                </c:pt>
                <c:pt idx="1008">
                  <c:v>16.8</c:v>
                </c:pt>
                <c:pt idx="1009">
                  <c:v>16.82</c:v>
                </c:pt>
                <c:pt idx="1010">
                  <c:v>16.829999999999998</c:v>
                </c:pt>
                <c:pt idx="1011">
                  <c:v>16.850000000000001</c:v>
                </c:pt>
                <c:pt idx="1012">
                  <c:v>16.87</c:v>
                </c:pt>
                <c:pt idx="1013">
                  <c:v>16.88</c:v>
                </c:pt>
                <c:pt idx="1014">
                  <c:v>16.899999999999999</c:v>
                </c:pt>
                <c:pt idx="1015">
                  <c:v>16.920000000000002</c:v>
                </c:pt>
                <c:pt idx="1016">
                  <c:v>16.93</c:v>
                </c:pt>
                <c:pt idx="1017">
                  <c:v>16.95</c:v>
                </c:pt>
                <c:pt idx="1018">
                  <c:v>16.97</c:v>
                </c:pt>
                <c:pt idx="1019">
                  <c:v>16.98</c:v>
                </c:pt>
                <c:pt idx="1020">
                  <c:v>17</c:v>
                </c:pt>
                <c:pt idx="1021">
                  <c:v>17.02</c:v>
                </c:pt>
                <c:pt idx="1022">
                  <c:v>17.03</c:v>
                </c:pt>
                <c:pt idx="1023">
                  <c:v>17.05</c:v>
                </c:pt>
                <c:pt idx="1024">
                  <c:v>17.07</c:v>
                </c:pt>
                <c:pt idx="1025">
                  <c:v>17.079999999999998</c:v>
                </c:pt>
                <c:pt idx="1026">
                  <c:v>17.100000000000001</c:v>
                </c:pt>
                <c:pt idx="1027">
                  <c:v>17.12</c:v>
                </c:pt>
                <c:pt idx="1028">
                  <c:v>17.13</c:v>
                </c:pt>
                <c:pt idx="1029">
                  <c:v>17.149999999999999</c:v>
                </c:pt>
                <c:pt idx="1030">
                  <c:v>17.170000000000002</c:v>
                </c:pt>
                <c:pt idx="1031">
                  <c:v>17.18</c:v>
                </c:pt>
                <c:pt idx="1032">
                  <c:v>17.2</c:v>
                </c:pt>
                <c:pt idx="1033">
                  <c:v>17.22</c:v>
                </c:pt>
                <c:pt idx="1034">
                  <c:v>17.23</c:v>
                </c:pt>
                <c:pt idx="1035">
                  <c:v>17.25</c:v>
                </c:pt>
                <c:pt idx="1036">
                  <c:v>17.27</c:v>
                </c:pt>
                <c:pt idx="1037">
                  <c:v>17.28</c:v>
                </c:pt>
                <c:pt idx="1038">
                  <c:v>17.3</c:v>
                </c:pt>
                <c:pt idx="1039">
                  <c:v>17.32</c:v>
                </c:pt>
                <c:pt idx="1040">
                  <c:v>17.329999999999998</c:v>
                </c:pt>
                <c:pt idx="1041">
                  <c:v>17.350000000000001</c:v>
                </c:pt>
                <c:pt idx="1042">
                  <c:v>17.37</c:v>
                </c:pt>
                <c:pt idx="1043">
                  <c:v>17.38</c:v>
                </c:pt>
                <c:pt idx="1044">
                  <c:v>17.399999999999999</c:v>
                </c:pt>
                <c:pt idx="1045">
                  <c:v>17.420000000000002</c:v>
                </c:pt>
                <c:pt idx="1046">
                  <c:v>17.43</c:v>
                </c:pt>
                <c:pt idx="1047">
                  <c:v>17.45</c:v>
                </c:pt>
                <c:pt idx="1048">
                  <c:v>17.47</c:v>
                </c:pt>
                <c:pt idx="1049">
                  <c:v>17.48</c:v>
                </c:pt>
                <c:pt idx="1050">
                  <c:v>17.5</c:v>
                </c:pt>
                <c:pt idx="1051">
                  <c:v>17.52</c:v>
                </c:pt>
                <c:pt idx="1052">
                  <c:v>17.53</c:v>
                </c:pt>
                <c:pt idx="1053">
                  <c:v>17.55</c:v>
                </c:pt>
                <c:pt idx="1054">
                  <c:v>17.57</c:v>
                </c:pt>
                <c:pt idx="1055">
                  <c:v>17.579999999999998</c:v>
                </c:pt>
                <c:pt idx="1056">
                  <c:v>17.600000000000001</c:v>
                </c:pt>
                <c:pt idx="1057">
                  <c:v>17.62</c:v>
                </c:pt>
                <c:pt idx="1058">
                  <c:v>17.63</c:v>
                </c:pt>
                <c:pt idx="1059">
                  <c:v>17.649999999999999</c:v>
                </c:pt>
                <c:pt idx="1060">
                  <c:v>17.670000000000002</c:v>
                </c:pt>
                <c:pt idx="1061">
                  <c:v>17.68</c:v>
                </c:pt>
                <c:pt idx="1062">
                  <c:v>17.7</c:v>
                </c:pt>
                <c:pt idx="1063">
                  <c:v>17.72</c:v>
                </c:pt>
                <c:pt idx="1064">
                  <c:v>17.73</c:v>
                </c:pt>
                <c:pt idx="1065">
                  <c:v>17.75</c:v>
                </c:pt>
                <c:pt idx="1066">
                  <c:v>17.77</c:v>
                </c:pt>
                <c:pt idx="1067">
                  <c:v>17.78</c:v>
                </c:pt>
                <c:pt idx="1068">
                  <c:v>17.8</c:v>
                </c:pt>
                <c:pt idx="1069">
                  <c:v>17.82</c:v>
                </c:pt>
                <c:pt idx="1070">
                  <c:v>17.829999999999998</c:v>
                </c:pt>
                <c:pt idx="1071">
                  <c:v>17.850000000000001</c:v>
                </c:pt>
                <c:pt idx="1072">
                  <c:v>17.87</c:v>
                </c:pt>
                <c:pt idx="1073">
                  <c:v>17.88</c:v>
                </c:pt>
                <c:pt idx="1074">
                  <c:v>17.899999999999999</c:v>
                </c:pt>
                <c:pt idx="1075">
                  <c:v>17.920000000000002</c:v>
                </c:pt>
                <c:pt idx="1076">
                  <c:v>17.93</c:v>
                </c:pt>
                <c:pt idx="1077">
                  <c:v>17.95</c:v>
                </c:pt>
                <c:pt idx="1078">
                  <c:v>17.97</c:v>
                </c:pt>
                <c:pt idx="1079">
                  <c:v>17.98</c:v>
                </c:pt>
                <c:pt idx="1080">
                  <c:v>18</c:v>
                </c:pt>
                <c:pt idx="1081">
                  <c:v>18.02</c:v>
                </c:pt>
                <c:pt idx="1082">
                  <c:v>18.03</c:v>
                </c:pt>
                <c:pt idx="1083">
                  <c:v>18.05</c:v>
                </c:pt>
                <c:pt idx="1084">
                  <c:v>18.07</c:v>
                </c:pt>
                <c:pt idx="1085">
                  <c:v>18.079999999999998</c:v>
                </c:pt>
                <c:pt idx="1086">
                  <c:v>18.100000000000001</c:v>
                </c:pt>
                <c:pt idx="1087">
                  <c:v>18.12</c:v>
                </c:pt>
                <c:pt idx="1088">
                  <c:v>18.13</c:v>
                </c:pt>
                <c:pt idx="1089">
                  <c:v>18.149999999999999</c:v>
                </c:pt>
                <c:pt idx="1090">
                  <c:v>18.170000000000002</c:v>
                </c:pt>
                <c:pt idx="1091">
                  <c:v>18.18</c:v>
                </c:pt>
                <c:pt idx="1092">
                  <c:v>18.2</c:v>
                </c:pt>
                <c:pt idx="1093">
                  <c:v>18.22</c:v>
                </c:pt>
                <c:pt idx="1094">
                  <c:v>18.23</c:v>
                </c:pt>
                <c:pt idx="1095">
                  <c:v>18.25</c:v>
                </c:pt>
                <c:pt idx="1096">
                  <c:v>18.27</c:v>
                </c:pt>
                <c:pt idx="1097">
                  <c:v>18.28</c:v>
                </c:pt>
                <c:pt idx="1098">
                  <c:v>18.3</c:v>
                </c:pt>
                <c:pt idx="1099">
                  <c:v>18.32</c:v>
                </c:pt>
                <c:pt idx="1100">
                  <c:v>18.329999999999998</c:v>
                </c:pt>
                <c:pt idx="1101">
                  <c:v>18.350000000000001</c:v>
                </c:pt>
                <c:pt idx="1102">
                  <c:v>18.37</c:v>
                </c:pt>
                <c:pt idx="1103">
                  <c:v>18.38</c:v>
                </c:pt>
                <c:pt idx="1104">
                  <c:v>18.399999999999999</c:v>
                </c:pt>
                <c:pt idx="1105">
                  <c:v>18.420000000000002</c:v>
                </c:pt>
                <c:pt idx="1106">
                  <c:v>18.43</c:v>
                </c:pt>
                <c:pt idx="1107">
                  <c:v>18.45</c:v>
                </c:pt>
                <c:pt idx="1108">
                  <c:v>18.47</c:v>
                </c:pt>
                <c:pt idx="1109">
                  <c:v>18.48</c:v>
                </c:pt>
                <c:pt idx="1110">
                  <c:v>18.5</c:v>
                </c:pt>
                <c:pt idx="1111">
                  <c:v>18.52</c:v>
                </c:pt>
                <c:pt idx="1112">
                  <c:v>18.53</c:v>
                </c:pt>
                <c:pt idx="1113">
                  <c:v>18.55</c:v>
                </c:pt>
                <c:pt idx="1114">
                  <c:v>18.57</c:v>
                </c:pt>
                <c:pt idx="1115">
                  <c:v>18.579999999999998</c:v>
                </c:pt>
                <c:pt idx="1116">
                  <c:v>18.600000000000001</c:v>
                </c:pt>
                <c:pt idx="1117">
                  <c:v>18.62</c:v>
                </c:pt>
                <c:pt idx="1118">
                  <c:v>18.63</c:v>
                </c:pt>
                <c:pt idx="1119">
                  <c:v>18.649999999999999</c:v>
                </c:pt>
                <c:pt idx="1120">
                  <c:v>18.670000000000002</c:v>
                </c:pt>
                <c:pt idx="1121">
                  <c:v>18.68</c:v>
                </c:pt>
                <c:pt idx="1122">
                  <c:v>18.7</c:v>
                </c:pt>
                <c:pt idx="1123">
                  <c:v>18.72</c:v>
                </c:pt>
                <c:pt idx="1124">
                  <c:v>18.73</c:v>
                </c:pt>
                <c:pt idx="1125">
                  <c:v>18.75</c:v>
                </c:pt>
                <c:pt idx="1126">
                  <c:v>18.77</c:v>
                </c:pt>
                <c:pt idx="1127">
                  <c:v>18.78</c:v>
                </c:pt>
                <c:pt idx="1128">
                  <c:v>18.8</c:v>
                </c:pt>
                <c:pt idx="1129">
                  <c:v>18.82</c:v>
                </c:pt>
                <c:pt idx="1130">
                  <c:v>18.829999999999998</c:v>
                </c:pt>
                <c:pt idx="1131">
                  <c:v>18.850000000000001</c:v>
                </c:pt>
                <c:pt idx="1132">
                  <c:v>18.87</c:v>
                </c:pt>
                <c:pt idx="1133">
                  <c:v>18.88</c:v>
                </c:pt>
                <c:pt idx="1134">
                  <c:v>18.899999999999999</c:v>
                </c:pt>
                <c:pt idx="1135">
                  <c:v>18.920000000000002</c:v>
                </c:pt>
                <c:pt idx="1136">
                  <c:v>18.93</c:v>
                </c:pt>
                <c:pt idx="1137">
                  <c:v>18.95</c:v>
                </c:pt>
                <c:pt idx="1138">
                  <c:v>18.97</c:v>
                </c:pt>
                <c:pt idx="1139">
                  <c:v>18.98</c:v>
                </c:pt>
                <c:pt idx="1140">
                  <c:v>19</c:v>
                </c:pt>
                <c:pt idx="1141">
                  <c:v>19.02</c:v>
                </c:pt>
                <c:pt idx="1142">
                  <c:v>19.03</c:v>
                </c:pt>
                <c:pt idx="1143">
                  <c:v>19.05</c:v>
                </c:pt>
                <c:pt idx="1144">
                  <c:v>19.07</c:v>
                </c:pt>
                <c:pt idx="1145">
                  <c:v>19.079999999999998</c:v>
                </c:pt>
                <c:pt idx="1146">
                  <c:v>19.100000000000001</c:v>
                </c:pt>
                <c:pt idx="1147">
                  <c:v>19.12</c:v>
                </c:pt>
                <c:pt idx="1148">
                  <c:v>19.13</c:v>
                </c:pt>
                <c:pt idx="1149">
                  <c:v>19.149999999999999</c:v>
                </c:pt>
                <c:pt idx="1150">
                  <c:v>19.170000000000002</c:v>
                </c:pt>
                <c:pt idx="1151">
                  <c:v>19.18</c:v>
                </c:pt>
                <c:pt idx="1152">
                  <c:v>19.2</c:v>
                </c:pt>
                <c:pt idx="1153">
                  <c:v>19.22</c:v>
                </c:pt>
                <c:pt idx="1154">
                  <c:v>19.23</c:v>
                </c:pt>
                <c:pt idx="1155">
                  <c:v>19.25</c:v>
                </c:pt>
                <c:pt idx="1156">
                  <c:v>19.27</c:v>
                </c:pt>
                <c:pt idx="1157">
                  <c:v>19.28</c:v>
                </c:pt>
                <c:pt idx="1158">
                  <c:v>19.3</c:v>
                </c:pt>
                <c:pt idx="1159">
                  <c:v>19.32</c:v>
                </c:pt>
                <c:pt idx="1160">
                  <c:v>19.329999999999998</c:v>
                </c:pt>
                <c:pt idx="1161">
                  <c:v>19.350000000000001</c:v>
                </c:pt>
                <c:pt idx="1162">
                  <c:v>19.37</c:v>
                </c:pt>
                <c:pt idx="1163">
                  <c:v>19.38</c:v>
                </c:pt>
                <c:pt idx="1164">
                  <c:v>19.399999999999999</c:v>
                </c:pt>
                <c:pt idx="1165">
                  <c:v>19.420000000000002</c:v>
                </c:pt>
                <c:pt idx="1166">
                  <c:v>19.43</c:v>
                </c:pt>
                <c:pt idx="1167">
                  <c:v>19.45</c:v>
                </c:pt>
                <c:pt idx="1168">
                  <c:v>19.47</c:v>
                </c:pt>
                <c:pt idx="1169">
                  <c:v>19.48</c:v>
                </c:pt>
                <c:pt idx="1170">
                  <c:v>19.5</c:v>
                </c:pt>
                <c:pt idx="1171">
                  <c:v>19.52</c:v>
                </c:pt>
                <c:pt idx="1172">
                  <c:v>19.53</c:v>
                </c:pt>
                <c:pt idx="1173">
                  <c:v>19.55</c:v>
                </c:pt>
                <c:pt idx="1174">
                  <c:v>19.57</c:v>
                </c:pt>
                <c:pt idx="1175">
                  <c:v>19.579999999999998</c:v>
                </c:pt>
                <c:pt idx="1176">
                  <c:v>19.600000000000001</c:v>
                </c:pt>
                <c:pt idx="1177">
                  <c:v>19.62</c:v>
                </c:pt>
                <c:pt idx="1178">
                  <c:v>19.63</c:v>
                </c:pt>
                <c:pt idx="1179">
                  <c:v>19.649999999999999</c:v>
                </c:pt>
                <c:pt idx="1180">
                  <c:v>19.670000000000002</c:v>
                </c:pt>
                <c:pt idx="1181">
                  <c:v>19.68</c:v>
                </c:pt>
                <c:pt idx="1182">
                  <c:v>19.7</c:v>
                </c:pt>
                <c:pt idx="1183">
                  <c:v>19.72</c:v>
                </c:pt>
                <c:pt idx="1184">
                  <c:v>19.73</c:v>
                </c:pt>
                <c:pt idx="1185">
                  <c:v>19.75</c:v>
                </c:pt>
                <c:pt idx="1186">
                  <c:v>19.77</c:v>
                </c:pt>
                <c:pt idx="1187">
                  <c:v>19.78</c:v>
                </c:pt>
                <c:pt idx="1188">
                  <c:v>19.8</c:v>
                </c:pt>
                <c:pt idx="1189">
                  <c:v>19.82</c:v>
                </c:pt>
                <c:pt idx="1190">
                  <c:v>19.829999999999998</c:v>
                </c:pt>
                <c:pt idx="1191">
                  <c:v>19.850000000000001</c:v>
                </c:pt>
                <c:pt idx="1192">
                  <c:v>19.87</c:v>
                </c:pt>
                <c:pt idx="1193">
                  <c:v>19.88</c:v>
                </c:pt>
                <c:pt idx="1194">
                  <c:v>19.899999999999999</c:v>
                </c:pt>
                <c:pt idx="1195">
                  <c:v>19.920000000000002</c:v>
                </c:pt>
                <c:pt idx="1196">
                  <c:v>19.93</c:v>
                </c:pt>
                <c:pt idx="1197">
                  <c:v>19.95</c:v>
                </c:pt>
                <c:pt idx="1198">
                  <c:v>19.97</c:v>
                </c:pt>
                <c:pt idx="1199">
                  <c:v>19.98</c:v>
                </c:pt>
                <c:pt idx="1200">
                  <c:v>20</c:v>
                </c:pt>
                <c:pt idx="1201">
                  <c:v>20.02</c:v>
                </c:pt>
                <c:pt idx="1202">
                  <c:v>20.03</c:v>
                </c:pt>
                <c:pt idx="1203">
                  <c:v>20.05</c:v>
                </c:pt>
                <c:pt idx="1204">
                  <c:v>20.07</c:v>
                </c:pt>
                <c:pt idx="1205">
                  <c:v>20.079999999999998</c:v>
                </c:pt>
                <c:pt idx="1206">
                  <c:v>20.100000000000001</c:v>
                </c:pt>
                <c:pt idx="1207">
                  <c:v>20.12</c:v>
                </c:pt>
                <c:pt idx="1208">
                  <c:v>20.13</c:v>
                </c:pt>
                <c:pt idx="1209">
                  <c:v>20.149999999999999</c:v>
                </c:pt>
                <c:pt idx="1210">
                  <c:v>20.170000000000002</c:v>
                </c:pt>
                <c:pt idx="1211">
                  <c:v>20.18</c:v>
                </c:pt>
                <c:pt idx="1212">
                  <c:v>20.2</c:v>
                </c:pt>
                <c:pt idx="1213">
                  <c:v>20.22</c:v>
                </c:pt>
                <c:pt idx="1214">
                  <c:v>20.23</c:v>
                </c:pt>
                <c:pt idx="1215">
                  <c:v>20.25</c:v>
                </c:pt>
                <c:pt idx="1216">
                  <c:v>20.27</c:v>
                </c:pt>
                <c:pt idx="1217">
                  <c:v>20.28</c:v>
                </c:pt>
                <c:pt idx="1218">
                  <c:v>20.3</c:v>
                </c:pt>
                <c:pt idx="1219">
                  <c:v>20.32</c:v>
                </c:pt>
                <c:pt idx="1220">
                  <c:v>20.329999999999998</c:v>
                </c:pt>
                <c:pt idx="1221">
                  <c:v>20.350000000000001</c:v>
                </c:pt>
                <c:pt idx="1222">
                  <c:v>20.37</c:v>
                </c:pt>
                <c:pt idx="1223">
                  <c:v>20.38</c:v>
                </c:pt>
                <c:pt idx="1224">
                  <c:v>20.399999999999999</c:v>
                </c:pt>
                <c:pt idx="1225">
                  <c:v>20.420000000000002</c:v>
                </c:pt>
                <c:pt idx="1226">
                  <c:v>20.43</c:v>
                </c:pt>
                <c:pt idx="1227">
                  <c:v>20.45</c:v>
                </c:pt>
                <c:pt idx="1228">
                  <c:v>20.47</c:v>
                </c:pt>
                <c:pt idx="1229">
                  <c:v>20.48</c:v>
                </c:pt>
                <c:pt idx="1230">
                  <c:v>20.5</c:v>
                </c:pt>
                <c:pt idx="1231">
                  <c:v>20.52</c:v>
                </c:pt>
                <c:pt idx="1232">
                  <c:v>20.53</c:v>
                </c:pt>
                <c:pt idx="1233">
                  <c:v>20.55</c:v>
                </c:pt>
                <c:pt idx="1234">
                  <c:v>20.57</c:v>
                </c:pt>
                <c:pt idx="1235">
                  <c:v>20.58</c:v>
                </c:pt>
                <c:pt idx="1236">
                  <c:v>20.6</c:v>
                </c:pt>
                <c:pt idx="1237">
                  <c:v>20.62</c:v>
                </c:pt>
                <c:pt idx="1238">
                  <c:v>20.63</c:v>
                </c:pt>
                <c:pt idx="1239">
                  <c:v>20.65</c:v>
                </c:pt>
                <c:pt idx="1240">
                  <c:v>20.67</c:v>
                </c:pt>
                <c:pt idx="1241">
                  <c:v>20.68</c:v>
                </c:pt>
                <c:pt idx="1242">
                  <c:v>20.7</c:v>
                </c:pt>
                <c:pt idx="1243">
                  <c:v>20.72</c:v>
                </c:pt>
                <c:pt idx="1244">
                  <c:v>20.73</c:v>
                </c:pt>
                <c:pt idx="1245">
                  <c:v>20.75</c:v>
                </c:pt>
                <c:pt idx="1246">
                  <c:v>20.77</c:v>
                </c:pt>
                <c:pt idx="1247">
                  <c:v>20.78</c:v>
                </c:pt>
                <c:pt idx="1248">
                  <c:v>20.8</c:v>
                </c:pt>
                <c:pt idx="1249">
                  <c:v>20.82</c:v>
                </c:pt>
                <c:pt idx="1250">
                  <c:v>20.83</c:v>
                </c:pt>
                <c:pt idx="1251">
                  <c:v>20.85</c:v>
                </c:pt>
                <c:pt idx="1252">
                  <c:v>20.87</c:v>
                </c:pt>
                <c:pt idx="1253">
                  <c:v>20.88</c:v>
                </c:pt>
                <c:pt idx="1254">
                  <c:v>20.9</c:v>
                </c:pt>
                <c:pt idx="1255">
                  <c:v>20.92</c:v>
                </c:pt>
                <c:pt idx="1256">
                  <c:v>20.93</c:v>
                </c:pt>
                <c:pt idx="1257">
                  <c:v>20.95</c:v>
                </c:pt>
                <c:pt idx="1258">
                  <c:v>20.97</c:v>
                </c:pt>
                <c:pt idx="1259">
                  <c:v>20.98</c:v>
                </c:pt>
                <c:pt idx="1260">
                  <c:v>21</c:v>
                </c:pt>
                <c:pt idx="1261">
                  <c:v>21.02</c:v>
                </c:pt>
                <c:pt idx="1262">
                  <c:v>21.03</c:v>
                </c:pt>
                <c:pt idx="1263">
                  <c:v>21.05</c:v>
                </c:pt>
                <c:pt idx="1264">
                  <c:v>21.07</c:v>
                </c:pt>
                <c:pt idx="1265">
                  <c:v>21.08</c:v>
                </c:pt>
                <c:pt idx="1266">
                  <c:v>21.1</c:v>
                </c:pt>
                <c:pt idx="1267">
                  <c:v>21.12</c:v>
                </c:pt>
                <c:pt idx="1268">
                  <c:v>21.13</c:v>
                </c:pt>
                <c:pt idx="1269">
                  <c:v>21.15</c:v>
                </c:pt>
                <c:pt idx="1270">
                  <c:v>21.17</c:v>
                </c:pt>
                <c:pt idx="1271">
                  <c:v>21.18</c:v>
                </c:pt>
                <c:pt idx="1272">
                  <c:v>21.2</c:v>
                </c:pt>
                <c:pt idx="1273">
                  <c:v>21.22</c:v>
                </c:pt>
                <c:pt idx="1274">
                  <c:v>21.23</c:v>
                </c:pt>
                <c:pt idx="1275">
                  <c:v>21.25</c:v>
                </c:pt>
                <c:pt idx="1276">
                  <c:v>21.27</c:v>
                </c:pt>
                <c:pt idx="1277">
                  <c:v>21.28</c:v>
                </c:pt>
                <c:pt idx="1278">
                  <c:v>21.3</c:v>
                </c:pt>
                <c:pt idx="1279">
                  <c:v>21.32</c:v>
                </c:pt>
                <c:pt idx="1280">
                  <c:v>21.33</c:v>
                </c:pt>
                <c:pt idx="1281">
                  <c:v>21.35</c:v>
                </c:pt>
                <c:pt idx="1282">
                  <c:v>21.37</c:v>
                </c:pt>
                <c:pt idx="1283">
                  <c:v>21.38</c:v>
                </c:pt>
                <c:pt idx="1284">
                  <c:v>21.4</c:v>
                </c:pt>
                <c:pt idx="1285">
                  <c:v>21.42</c:v>
                </c:pt>
                <c:pt idx="1286">
                  <c:v>21.43</c:v>
                </c:pt>
                <c:pt idx="1287">
                  <c:v>21.45</c:v>
                </c:pt>
                <c:pt idx="1288">
                  <c:v>21.47</c:v>
                </c:pt>
                <c:pt idx="1289">
                  <c:v>21.48</c:v>
                </c:pt>
                <c:pt idx="1290">
                  <c:v>21.5</c:v>
                </c:pt>
                <c:pt idx="1291">
                  <c:v>21.52</c:v>
                </c:pt>
                <c:pt idx="1292">
                  <c:v>21.53</c:v>
                </c:pt>
                <c:pt idx="1293">
                  <c:v>21.55</c:v>
                </c:pt>
                <c:pt idx="1294">
                  <c:v>21.57</c:v>
                </c:pt>
                <c:pt idx="1295">
                  <c:v>21.58</c:v>
                </c:pt>
                <c:pt idx="1296">
                  <c:v>21.6</c:v>
                </c:pt>
                <c:pt idx="1297">
                  <c:v>21.62</c:v>
                </c:pt>
                <c:pt idx="1298">
                  <c:v>21.63</c:v>
                </c:pt>
                <c:pt idx="1299">
                  <c:v>21.65</c:v>
                </c:pt>
                <c:pt idx="1300">
                  <c:v>21.67</c:v>
                </c:pt>
                <c:pt idx="1301">
                  <c:v>21.68</c:v>
                </c:pt>
                <c:pt idx="1302">
                  <c:v>21.7</c:v>
                </c:pt>
                <c:pt idx="1303">
                  <c:v>21.72</c:v>
                </c:pt>
                <c:pt idx="1304">
                  <c:v>21.73</c:v>
                </c:pt>
                <c:pt idx="1305">
                  <c:v>21.75</c:v>
                </c:pt>
                <c:pt idx="1306">
                  <c:v>21.77</c:v>
                </c:pt>
                <c:pt idx="1307">
                  <c:v>21.78</c:v>
                </c:pt>
                <c:pt idx="1308">
                  <c:v>21.8</c:v>
                </c:pt>
                <c:pt idx="1309">
                  <c:v>21.82</c:v>
                </c:pt>
                <c:pt idx="1310">
                  <c:v>21.83</c:v>
                </c:pt>
                <c:pt idx="1311">
                  <c:v>21.85</c:v>
                </c:pt>
                <c:pt idx="1312">
                  <c:v>21.87</c:v>
                </c:pt>
                <c:pt idx="1313">
                  <c:v>21.88</c:v>
                </c:pt>
                <c:pt idx="1314">
                  <c:v>21.9</c:v>
                </c:pt>
                <c:pt idx="1315">
                  <c:v>21.92</c:v>
                </c:pt>
                <c:pt idx="1316">
                  <c:v>21.93</c:v>
                </c:pt>
                <c:pt idx="1317">
                  <c:v>21.95</c:v>
                </c:pt>
                <c:pt idx="1318">
                  <c:v>21.97</c:v>
                </c:pt>
                <c:pt idx="1319">
                  <c:v>21.98</c:v>
                </c:pt>
                <c:pt idx="1320">
                  <c:v>22</c:v>
                </c:pt>
                <c:pt idx="1321">
                  <c:v>22.02</c:v>
                </c:pt>
                <c:pt idx="1322">
                  <c:v>22.03</c:v>
                </c:pt>
                <c:pt idx="1323">
                  <c:v>22.05</c:v>
                </c:pt>
                <c:pt idx="1324">
                  <c:v>22.07</c:v>
                </c:pt>
                <c:pt idx="1325">
                  <c:v>22.08</c:v>
                </c:pt>
                <c:pt idx="1326">
                  <c:v>22.1</c:v>
                </c:pt>
                <c:pt idx="1327">
                  <c:v>22.12</c:v>
                </c:pt>
                <c:pt idx="1328">
                  <c:v>22.13</c:v>
                </c:pt>
                <c:pt idx="1329">
                  <c:v>22.15</c:v>
                </c:pt>
                <c:pt idx="1330">
                  <c:v>22.17</c:v>
                </c:pt>
                <c:pt idx="1331">
                  <c:v>22.18</c:v>
                </c:pt>
                <c:pt idx="1332">
                  <c:v>22.2</c:v>
                </c:pt>
                <c:pt idx="1333">
                  <c:v>22.22</c:v>
                </c:pt>
                <c:pt idx="1334">
                  <c:v>22.23</c:v>
                </c:pt>
                <c:pt idx="1335">
                  <c:v>22.25</c:v>
                </c:pt>
                <c:pt idx="1336">
                  <c:v>22.27</c:v>
                </c:pt>
                <c:pt idx="1337">
                  <c:v>22.28</c:v>
                </c:pt>
                <c:pt idx="1338">
                  <c:v>22.3</c:v>
                </c:pt>
                <c:pt idx="1339">
                  <c:v>22.32</c:v>
                </c:pt>
                <c:pt idx="1340">
                  <c:v>22.33</c:v>
                </c:pt>
                <c:pt idx="1341">
                  <c:v>22.35</c:v>
                </c:pt>
                <c:pt idx="1342">
                  <c:v>22.37</c:v>
                </c:pt>
                <c:pt idx="1343">
                  <c:v>22.38</c:v>
                </c:pt>
                <c:pt idx="1344">
                  <c:v>22.4</c:v>
                </c:pt>
                <c:pt idx="1345">
                  <c:v>22.42</c:v>
                </c:pt>
                <c:pt idx="1346">
                  <c:v>22.43</c:v>
                </c:pt>
                <c:pt idx="1347">
                  <c:v>22.45</c:v>
                </c:pt>
                <c:pt idx="1348">
                  <c:v>22.47</c:v>
                </c:pt>
                <c:pt idx="1349">
                  <c:v>22.48</c:v>
                </c:pt>
                <c:pt idx="1350">
                  <c:v>22.5</c:v>
                </c:pt>
                <c:pt idx="1351">
                  <c:v>22.52</c:v>
                </c:pt>
                <c:pt idx="1352">
                  <c:v>22.53</c:v>
                </c:pt>
                <c:pt idx="1353">
                  <c:v>22.55</c:v>
                </c:pt>
                <c:pt idx="1354">
                  <c:v>22.57</c:v>
                </c:pt>
                <c:pt idx="1355">
                  <c:v>22.58</c:v>
                </c:pt>
                <c:pt idx="1356">
                  <c:v>22.6</c:v>
                </c:pt>
                <c:pt idx="1357">
                  <c:v>22.62</c:v>
                </c:pt>
                <c:pt idx="1358">
                  <c:v>22.63</c:v>
                </c:pt>
                <c:pt idx="1359">
                  <c:v>22.65</c:v>
                </c:pt>
                <c:pt idx="1360">
                  <c:v>22.67</c:v>
                </c:pt>
                <c:pt idx="1361">
                  <c:v>22.68</c:v>
                </c:pt>
                <c:pt idx="1362">
                  <c:v>22.7</c:v>
                </c:pt>
                <c:pt idx="1363">
                  <c:v>22.72</c:v>
                </c:pt>
                <c:pt idx="1364">
                  <c:v>22.73</c:v>
                </c:pt>
                <c:pt idx="1365">
                  <c:v>22.75</c:v>
                </c:pt>
                <c:pt idx="1366">
                  <c:v>22.77</c:v>
                </c:pt>
                <c:pt idx="1367">
                  <c:v>22.78</c:v>
                </c:pt>
                <c:pt idx="1368">
                  <c:v>22.8</c:v>
                </c:pt>
                <c:pt idx="1369">
                  <c:v>22.82</c:v>
                </c:pt>
                <c:pt idx="1370">
                  <c:v>22.83</c:v>
                </c:pt>
                <c:pt idx="1371">
                  <c:v>22.85</c:v>
                </c:pt>
                <c:pt idx="1372">
                  <c:v>22.87</c:v>
                </c:pt>
                <c:pt idx="1373">
                  <c:v>22.88</c:v>
                </c:pt>
                <c:pt idx="1374">
                  <c:v>22.9</c:v>
                </c:pt>
                <c:pt idx="1375">
                  <c:v>22.92</c:v>
                </c:pt>
                <c:pt idx="1376">
                  <c:v>22.93</c:v>
                </c:pt>
                <c:pt idx="1377">
                  <c:v>22.95</c:v>
                </c:pt>
                <c:pt idx="1378">
                  <c:v>22.97</c:v>
                </c:pt>
                <c:pt idx="1379">
                  <c:v>22.98</c:v>
                </c:pt>
                <c:pt idx="1380">
                  <c:v>23</c:v>
                </c:pt>
                <c:pt idx="1381">
                  <c:v>23.02</c:v>
                </c:pt>
                <c:pt idx="1382">
                  <c:v>23.03</c:v>
                </c:pt>
                <c:pt idx="1383">
                  <c:v>23.05</c:v>
                </c:pt>
                <c:pt idx="1384">
                  <c:v>23.07</c:v>
                </c:pt>
                <c:pt idx="1385">
                  <c:v>23.08</c:v>
                </c:pt>
                <c:pt idx="1386">
                  <c:v>23.1</c:v>
                </c:pt>
                <c:pt idx="1387">
                  <c:v>23.12</c:v>
                </c:pt>
                <c:pt idx="1388">
                  <c:v>23.13</c:v>
                </c:pt>
                <c:pt idx="1389">
                  <c:v>23.15</c:v>
                </c:pt>
                <c:pt idx="1390">
                  <c:v>23.17</c:v>
                </c:pt>
                <c:pt idx="1391">
                  <c:v>23.18</c:v>
                </c:pt>
                <c:pt idx="1392">
                  <c:v>23.2</c:v>
                </c:pt>
                <c:pt idx="1393">
                  <c:v>23.22</c:v>
                </c:pt>
                <c:pt idx="1394">
                  <c:v>23.23</c:v>
                </c:pt>
                <c:pt idx="1395">
                  <c:v>23.25</c:v>
                </c:pt>
                <c:pt idx="1396">
                  <c:v>23.27</c:v>
                </c:pt>
                <c:pt idx="1397">
                  <c:v>23.28</c:v>
                </c:pt>
                <c:pt idx="1398">
                  <c:v>23.3</c:v>
                </c:pt>
                <c:pt idx="1399">
                  <c:v>23.32</c:v>
                </c:pt>
                <c:pt idx="1400">
                  <c:v>23.33</c:v>
                </c:pt>
                <c:pt idx="1401">
                  <c:v>23.35</c:v>
                </c:pt>
                <c:pt idx="1402">
                  <c:v>23.37</c:v>
                </c:pt>
                <c:pt idx="1403">
                  <c:v>23.38</c:v>
                </c:pt>
                <c:pt idx="1404">
                  <c:v>23.4</c:v>
                </c:pt>
                <c:pt idx="1405">
                  <c:v>23.42</c:v>
                </c:pt>
                <c:pt idx="1406">
                  <c:v>23.43</c:v>
                </c:pt>
                <c:pt idx="1407">
                  <c:v>23.45</c:v>
                </c:pt>
                <c:pt idx="1408">
                  <c:v>23.47</c:v>
                </c:pt>
                <c:pt idx="1409">
                  <c:v>23.48</c:v>
                </c:pt>
                <c:pt idx="1410">
                  <c:v>23.5</c:v>
                </c:pt>
                <c:pt idx="1411">
                  <c:v>23.52</c:v>
                </c:pt>
                <c:pt idx="1412">
                  <c:v>23.53</c:v>
                </c:pt>
                <c:pt idx="1413">
                  <c:v>23.55</c:v>
                </c:pt>
                <c:pt idx="1414">
                  <c:v>23.57</c:v>
                </c:pt>
                <c:pt idx="1415">
                  <c:v>23.58</c:v>
                </c:pt>
                <c:pt idx="1416">
                  <c:v>23.6</c:v>
                </c:pt>
                <c:pt idx="1417">
                  <c:v>23.62</c:v>
                </c:pt>
                <c:pt idx="1418">
                  <c:v>23.63</c:v>
                </c:pt>
                <c:pt idx="1419">
                  <c:v>23.65</c:v>
                </c:pt>
                <c:pt idx="1420">
                  <c:v>23.67</c:v>
                </c:pt>
                <c:pt idx="1421">
                  <c:v>23.68</c:v>
                </c:pt>
                <c:pt idx="1422">
                  <c:v>23.7</c:v>
                </c:pt>
                <c:pt idx="1423">
                  <c:v>23.72</c:v>
                </c:pt>
                <c:pt idx="1424">
                  <c:v>23.73</c:v>
                </c:pt>
                <c:pt idx="1425">
                  <c:v>23.75</c:v>
                </c:pt>
                <c:pt idx="1426">
                  <c:v>23.77</c:v>
                </c:pt>
                <c:pt idx="1427">
                  <c:v>23.78</c:v>
                </c:pt>
                <c:pt idx="1428">
                  <c:v>23.8</c:v>
                </c:pt>
                <c:pt idx="1429">
                  <c:v>23.82</c:v>
                </c:pt>
                <c:pt idx="1430">
                  <c:v>23.83</c:v>
                </c:pt>
                <c:pt idx="1431">
                  <c:v>23.85</c:v>
                </c:pt>
                <c:pt idx="1432">
                  <c:v>23.87</c:v>
                </c:pt>
                <c:pt idx="1433">
                  <c:v>23.88</c:v>
                </c:pt>
                <c:pt idx="1434">
                  <c:v>23.9</c:v>
                </c:pt>
                <c:pt idx="1435">
                  <c:v>23.92</c:v>
                </c:pt>
                <c:pt idx="1436">
                  <c:v>23.93</c:v>
                </c:pt>
                <c:pt idx="1437">
                  <c:v>23.95</c:v>
                </c:pt>
                <c:pt idx="1438">
                  <c:v>23.97</c:v>
                </c:pt>
                <c:pt idx="1439">
                  <c:v>23.98</c:v>
                </c:pt>
                <c:pt idx="1440">
                  <c:v>24</c:v>
                </c:pt>
                <c:pt idx="1441">
                  <c:v>24.02</c:v>
                </c:pt>
                <c:pt idx="1442">
                  <c:v>24.03</c:v>
                </c:pt>
                <c:pt idx="1443">
                  <c:v>24.05</c:v>
                </c:pt>
                <c:pt idx="1444">
                  <c:v>24.07</c:v>
                </c:pt>
                <c:pt idx="1445">
                  <c:v>24.08</c:v>
                </c:pt>
                <c:pt idx="1446">
                  <c:v>24.1</c:v>
                </c:pt>
                <c:pt idx="1447">
                  <c:v>24.12</c:v>
                </c:pt>
                <c:pt idx="1448">
                  <c:v>24.13</c:v>
                </c:pt>
                <c:pt idx="1449">
                  <c:v>24.15</c:v>
                </c:pt>
                <c:pt idx="1450">
                  <c:v>24.17</c:v>
                </c:pt>
                <c:pt idx="1451">
                  <c:v>24.18</c:v>
                </c:pt>
                <c:pt idx="1452">
                  <c:v>24.2</c:v>
                </c:pt>
                <c:pt idx="1453">
                  <c:v>24.22</c:v>
                </c:pt>
                <c:pt idx="1454">
                  <c:v>24.23</c:v>
                </c:pt>
                <c:pt idx="1455">
                  <c:v>24.25</c:v>
                </c:pt>
                <c:pt idx="1456">
                  <c:v>24.27</c:v>
                </c:pt>
                <c:pt idx="1457">
                  <c:v>24.28</c:v>
                </c:pt>
                <c:pt idx="1458">
                  <c:v>24.3</c:v>
                </c:pt>
                <c:pt idx="1459">
                  <c:v>24.32</c:v>
                </c:pt>
                <c:pt idx="1460">
                  <c:v>24.33</c:v>
                </c:pt>
                <c:pt idx="1461">
                  <c:v>24.35</c:v>
                </c:pt>
                <c:pt idx="1462">
                  <c:v>24.37</c:v>
                </c:pt>
                <c:pt idx="1463">
                  <c:v>24.38</c:v>
                </c:pt>
                <c:pt idx="1464">
                  <c:v>24.4</c:v>
                </c:pt>
                <c:pt idx="1465">
                  <c:v>24.42</c:v>
                </c:pt>
                <c:pt idx="1466">
                  <c:v>24.43</c:v>
                </c:pt>
                <c:pt idx="1467">
                  <c:v>24.45</c:v>
                </c:pt>
                <c:pt idx="1468">
                  <c:v>24.47</c:v>
                </c:pt>
                <c:pt idx="1469">
                  <c:v>24.48</c:v>
                </c:pt>
                <c:pt idx="1470">
                  <c:v>24.5</c:v>
                </c:pt>
                <c:pt idx="1471">
                  <c:v>24.52</c:v>
                </c:pt>
                <c:pt idx="1472">
                  <c:v>24.53</c:v>
                </c:pt>
                <c:pt idx="1473">
                  <c:v>24.55</c:v>
                </c:pt>
                <c:pt idx="1474">
                  <c:v>24.57</c:v>
                </c:pt>
                <c:pt idx="1475">
                  <c:v>24.58</c:v>
                </c:pt>
                <c:pt idx="1476">
                  <c:v>24.6</c:v>
                </c:pt>
                <c:pt idx="1477">
                  <c:v>24.62</c:v>
                </c:pt>
                <c:pt idx="1478">
                  <c:v>24.63</c:v>
                </c:pt>
                <c:pt idx="1479">
                  <c:v>24.65</c:v>
                </c:pt>
                <c:pt idx="1480">
                  <c:v>24.67</c:v>
                </c:pt>
                <c:pt idx="1481">
                  <c:v>24.68</c:v>
                </c:pt>
                <c:pt idx="1482">
                  <c:v>24.7</c:v>
                </c:pt>
                <c:pt idx="1483">
                  <c:v>24.72</c:v>
                </c:pt>
                <c:pt idx="1484">
                  <c:v>24.73</c:v>
                </c:pt>
                <c:pt idx="1485">
                  <c:v>24.75</c:v>
                </c:pt>
                <c:pt idx="1486">
                  <c:v>24.77</c:v>
                </c:pt>
                <c:pt idx="1487">
                  <c:v>24.78</c:v>
                </c:pt>
                <c:pt idx="1488">
                  <c:v>24.8</c:v>
                </c:pt>
                <c:pt idx="1489">
                  <c:v>24.82</c:v>
                </c:pt>
                <c:pt idx="1490">
                  <c:v>24.83</c:v>
                </c:pt>
                <c:pt idx="1491">
                  <c:v>24.85</c:v>
                </c:pt>
                <c:pt idx="1492">
                  <c:v>24.87</c:v>
                </c:pt>
                <c:pt idx="1493">
                  <c:v>24.88</c:v>
                </c:pt>
                <c:pt idx="1494">
                  <c:v>24.9</c:v>
                </c:pt>
                <c:pt idx="1495">
                  <c:v>24.92</c:v>
                </c:pt>
                <c:pt idx="1496">
                  <c:v>24.93</c:v>
                </c:pt>
                <c:pt idx="1497">
                  <c:v>24.95</c:v>
                </c:pt>
                <c:pt idx="1498">
                  <c:v>24.97</c:v>
                </c:pt>
                <c:pt idx="1499">
                  <c:v>24.98</c:v>
                </c:pt>
                <c:pt idx="1500">
                  <c:v>25</c:v>
                </c:pt>
                <c:pt idx="1501">
                  <c:v>25.02</c:v>
                </c:pt>
                <c:pt idx="1502">
                  <c:v>25.03</c:v>
                </c:pt>
                <c:pt idx="1503">
                  <c:v>25.05</c:v>
                </c:pt>
                <c:pt idx="1504">
                  <c:v>25.07</c:v>
                </c:pt>
                <c:pt idx="1505">
                  <c:v>25.08</c:v>
                </c:pt>
                <c:pt idx="1506">
                  <c:v>25.1</c:v>
                </c:pt>
                <c:pt idx="1507">
                  <c:v>25.12</c:v>
                </c:pt>
                <c:pt idx="1508">
                  <c:v>25.13</c:v>
                </c:pt>
                <c:pt idx="1509">
                  <c:v>25.15</c:v>
                </c:pt>
                <c:pt idx="1510">
                  <c:v>25.17</c:v>
                </c:pt>
                <c:pt idx="1511">
                  <c:v>25.18</c:v>
                </c:pt>
                <c:pt idx="1512">
                  <c:v>25.2</c:v>
                </c:pt>
                <c:pt idx="1513">
                  <c:v>25.22</c:v>
                </c:pt>
                <c:pt idx="1514">
                  <c:v>25.23</c:v>
                </c:pt>
                <c:pt idx="1515">
                  <c:v>25.25</c:v>
                </c:pt>
                <c:pt idx="1516">
                  <c:v>25.27</c:v>
                </c:pt>
                <c:pt idx="1517">
                  <c:v>25.28</c:v>
                </c:pt>
                <c:pt idx="1518">
                  <c:v>25.3</c:v>
                </c:pt>
                <c:pt idx="1519">
                  <c:v>25.32</c:v>
                </c:pt>
                <c:pt idx="1520">
                  <c:v>25.33</c:v>
                </c:pt>
                <c:pt idx="1521">
                  <c:v>25.35</c:v>
                </c:pt>
                <c:pt idx="1522">
                  <c:v>25.37</c:v>
                </c:pt>
                <c:pt idx="1523">
                  <c:v>25.38</c:v>
                </c:pt>
                <c:pt idx="1524">
                  <c:v>25.4</c:v>
                </c:pt>
                <c:pt idx="1525">
                  <c:v>25.42</c:v>
                </c:pt>
                <c:pt idx="1526">
                  <c:v>25.43</c:v>
                </c:pt>
                <c:pt idx="1527">
                  <c:v>25.45</c:v>
                </c:pt>
                <c:pt idx="1528">
                  <c:v>25.47</c:v>
                </c:pt>
                <c:pt idx="1529">
                  <c:v>25.48</c:v>
                </c:pt>
                <c:pt idx="1530">
                  <c:v>25.5</c:v>
                </c:pt>
                <c:pt idx="1531">
                  <c:v>25.52</c:v>
                </c:pt>
                <c:pt idx="1532">
                  <c:v>25.53</c:v>
                </c:pt>
                <c:pt idx="1533">
                  <c:v>25.55</c:v>
                </c:pt>
                <c:pt idx="1534">
                  <c:v>25.57</c:v>
                </c:pt>
                <c:pt idx="1535">
                  <c:v>25.58</c:v>
                </c:pt>
                <c:pt idx="1536">
                  <c:v>25.6</c:v>
                </c:pt>
                <c:pt idx="1537">
                  <c:v>25.62</c:v>
                </c:pt>
                <c:pt idx="1538">
                  <c:v>25.63</c:v>
                </c:pt>
                <c:pt idx="1539">
                  <c:v>25.65</c:v>
                </c:pt>
                <c:pt idx="1540">
                  <c:v>25.67</c:v>
                </c:pt>
                <c:pt idx="1541">
                  <c:v>25.68</c:v>
                </c:pt>
                <c:pt idx="1542">
                  <c:v>25.7</c:v>
                </c:pt>
                <c:pt idx="1543">
                  <c:v>25.72</c:v>
                </c:pt>
                <c:pt idx="1544">
                  <c:v>25.73</c:v>
                </c:pt>
                <c:pt idx="1545">
                  <c:v>25.75</c:v>
                </c:pt>
                <c:pt idx="1546">
                  <c:v>25.77</c:v>
                </c:pt>
                <c:pt idx="1547">
                  <c:v>25.78</c:v>
                </c:pt>
                <c:pt idx="1548">
                  <c:v>25.8</c:v>
                </c:pt>
                <c:pt idx="1549">
                  <c:v>25.82</c:v>
                </c:pt>
                <c:pt idx="1550">
                  <c:v>25.83</c:v>
                </c:pt>
                <c:pt idx="1551">
                  <c:v>25.85</c:v>
                </c:pt>
                <c:pt idx="1552">
                  <c:v>25.87</c:v>
                </c:pt>
                <c:pt idx="1553">
                  <c:v>25.88</c:v>
                </c:pt>
                <c:pt idx="1554">
                  <c:v>25.9</c:v>
                </c:pt>
                <c:pt idx="1555">
                  <c:v>25.92</c:v>
                </c:pt>
                <c:pt idx="1556">
                  <c:v>25.93</c:v>
                </c:pt>
                <c:pt idx="1557">
                  <c:v>25.95</c:v>
                </c:pt>
                <c:pt idx="1558">
                  <c:v>25.97</c:v>
                </c:pt>
                <c:pt idx="1559">
                  <c:v>25.98</c:v>
                </c:pt>
                <c:pt idx="1560">
                  <c:v>26</c:v>
                </c:pt>
                <c:pt idx="1561">
                  <c:v>26.02</c:v>
                </c:pt>
                <c:pt idx="1562">
                  <c:v>26.03</c:v>
                </c:pt>
                <c:pt idx="1563">
                  <c:v>26.05</c:v>
                </c:pt>
                <c:pt idx="1564">
                  <c:v>26.07</c:v>
                </c:pt>
                <c:pt idx="1565">
                  <c:v>26.08</c:v>
                </c:pt>
                <c:pt idx="1566">
                  <c:v>26.1</c:v>
                </c:pt>
                <c:pt idx="1567">
                  <c:v>26.12</c:v>
                </c:pt>
                <c:pt idx="1568">
                  <c:v>26.13</c:v>
                </c:pt>
                <c:pt idx="1569">
                  <c:v>26.15</c:v>
                </c:pt>
                <c:pt idx="1570">
                  <c:v>26.17</c:v>
                </c:pt>
                <c:pt idx="1571">
                  <c:v>26.18</c:v>
                </c:pt>
                <c:pt idx="1572">
                  <c:v>26.2</c:v>
                </c:pt>
                <c:pt idx="1573">
                  <c:v>26.22</c:v>
                </c:pt>
                <c:pt idx="1574">
                  <c:v>26.23</c:v>
                </c:pt>
                <c:pt idx="1575">
                  <c:v>26.25</c:v>
                </c:pt>
                <c:pt idx="1576">
                  <c:v>26.27</c:v>
                </c:pt>
                <c:pt idx="1577">
                  <c:v>26.28</c:v>
                </c:pt>
                <c:pt idx="1578">
                  <c:v>26.3</c:v>
                </c:pt>
                <c:pt idx="1579">
                  <c:v>26.32</c:v>
                </c:pt>
                <c:pt idx="1580">
                  <c:v>26.33</c:v>
                </c:pt>
                <c:pt idx="1581">
                  <c:v>26.35</c:v>
                </c:pt>
                <c:pt idx="1582">
                  <c:v>26.37</c:v>
                </c:pt>
                <c:pt idx="1583">
                  <c:v>26.38</c:v>
                </c:pt>
                <c:pt idx="1584">
                  <c:v>26.4</c:v>
                </c:pt>
                <c:pt idx="1585">
                  <c:v>26.42</c:v>
                </c:pt>
                <c:pt idx="1586">
                  <c:v>26.43</c:v>
                </c:pt>
                <c:pt idx="1587">
                  <c:v>26.45</c:v>
                </c:pt>
                <c:pt idx="1588">
                  <c:v>26.47</c:v>
                </c:pt>
                <c:pt idx="1589">
                  <c:v>26.48</c:v>
                </c:pt>
                <c:pt idx="1590">
                  <c:v>26.5</c:v>
                </c:pt>
                <c:pt idx="1591">
                  <c:v>26.52</c:v>
                </c:pt>
                <c:pt idx="1592">
                  <c:v>26.53</c:v>
                </c:pt>
                <c:pt idx="1593">
                  <c:v>26.55</c:v>
                </c:pt>
                <c:pt idx="1594">
                  <c:v>26.57</c:v>
                </c:pt>
                <c:pt idx="1595">
                  <c:v>26.58</c:v>
                </c:pt>
                <c:pt idx="1596">
                  <c:v>26.6</c:v>
                </c:pt>
                <c:pt idx="1597">
                  <c:v>26.62</c:v>
                </c:pt>
                <c:pt idx="1598">
                  <c:v>26.63</c:v>
                </c:pt>
                <c:pt idx="1599">
                  <c:v>26.65</c:v>
                </c:pt>
                <c:pt idx="1600">
                  <c:v>26.67</c:v>
                </c:pt>
                <c:pt idx="1601">
                  <c:v>26.68</c:v>
                </c:pt>
                <c:pt idx="1602">
                  <c:v>26.7</c:v>
                </c:pt>
                <c:pt idx="1603">
                  <c:v>26.72</c:v>
                </c:pt>
                <c:pt idx="1604">
                  <c:v>26.73</c:v>
                </c:pt>
                <c:pt idx="1605">
                  <c:v>26.75</c:v>
                </c:pt>
                <c:pt idx="1606">
                  <c:v>26.77</c:v>
                </c:pt>
                <c:pt idx="1607">
                  <c:v>26.78</c:v>
                </c:pt>
                <c:pt idx="1608">
                  <c:v>26.8</c:v>
                </c:pt>
                <c:pt idx="1609">
                  <c:v>26.82</c:v>
                </c:pt>
                <c:pt idx="1610">
                  <c:v>26.83</c:v>
                </c:pt>
                <c:pt idx="1611">
                  <c:v>26.85</c:v>
                </c:pt>
                <c:pt idx="1612">
                  <c:v>26.87</c:v>
                </c:pt>
                <c:pt idx="1613">
                  <c:v>26.88</c:v>
                </c:pt>
                <c:pt idx="1614">
                  <c:v>26.9</c:v>
                </c:pt>
                <c:pt idx="1615">
                  <c:v>26.92</c:v>
                </c:pt>
                <c:pt idx="1616">
                  <c:v>26.93</c:v>
                </c:pt>
                <c:pt idx="1617">
                  <c:v>26.95</c:v>
                </c:pt>
                <c:pt idx="1618">
                  <c:v>26.97</c:v>
                </c:pt>
                <c:pt idx="1619">
                  <c:v>26.98</c:v>
                </c:pt>
                <c:pt idx="1620">
                  <c:v>27</c:v>
                </c:pt>
                <c:pt idx="1621">
                  <c:v>27.02</c:v>
                </c:pt>
                <c:pt idx="1622">
                  <c:v>27.03</c:v>
                </c:pt>
                <c:pt idx="1623">
                  <c:v>27.05</c:v>
                </c:pt>
                <c:pt idx="1624">
                  <c:v>27.07</c:v>
                </c:pt>
                <c:pt idx="1625">
                  <c:v>27.08</c:v>
                </c:pt>
                <c:pt idx="1626">
                  <c:v>27.1</c:v>
                </c:pt>
                <c:pt idx="1627">
                  <c:v>27.12</c:v>
                </c:pt>
                <c:pt idx="1628">
                  <c:v>27.13</c:v>
                </c:pt>
                <c:pt idx="1629">
                  <c:v>27.15</c:v>
                </c:pt>
                <c:pt idx="1630">
                  <c:v>27.17</c:v>
                </c:pt>
                <c:pt idx="1631">
                  <c:v>27.18</c:v>
                </c:pt>
                <c:pt idx="1632">
                  <c:v>27.2</c:v>
                </c:pt>
                <c:pt idx="1633">
                  <c:v>27.22</c:v>
                </c:pt>
                <c:pt idx="1634">
                  <c:v>27.23</c:v>
                </c:pt>
                <c:pt idx="1635">
                  <c:v>27.25</c:v>
                </c:pt>
                <c:pt idx="1636">
                  <c:v>27.27</c:v>
                </c:pt>
                <c:pt idx="1637">
                  <c:v>27.28</c:v>
                </c:pt>
                <c:pt idx="1638">
                  <c:v>27.3</c:v>
                </c:pt>
                <c:pt idx="1639">
                  <c:v>27.32</c:v>
                </c:pt>
                <c:pt idx="1640">
                  <c:v>27.33</c:v>
                </c:pt>
                <c:pt idx="1641">
                  <c:v>27.35</c:v>
                </c:pt>
                <c:pt idx="1642">
                  <c:v>27.37</c:v>
                </c:pt>
                <c:pt idx="1643">
                  <c:v>27.38</c:v>
                </c:pt>
                <c:pt idx="1644">
                  <c:v>27.4</c:v>
                </c:pt>
                <c:pt idx="1645">
                  <c:v>27.42</c:v>
                </c:pt>
                <c:pt idx="1646">
                  <c:v>27.43</c:v>
                </c:pt>
                <c:pt idx="1647">
                  <c:v>27.45</c:v>
                </c:pt>
                <c:pt idx="1648">
                  <c:v>27.47</c:v>
                </c:pt>
                <c:pt idx="1649">
                  <c:v>27.48</c:v>
                </c:pt>
                <c:pt idx="1650">
                  <c:v>27.5</c:v>
                </c:pt>
                <c:pt idx="1651">
                  <c:v>27.52</c:v>
                </c:pt>
                <c:pt idx="1652">
                  <c:v>27.53</c:v>
                </c:pt>
                <c:pt idx="1653">
                  <c:v>27.55</c:v>
                </c:pt>
                <c:pt idx="1654">
                  <c:v>27.57</c:v>
                </c:pt>
                <c:pt idx="1655">
                  <c:v>27.58</c:v>
                </c:pt>
                <c:pt idx="1656">
                  <c:v>27.6</c:v>
                </c:pt>
                <c:pt idx="1657">
                  <c:v>27.62</c:v>
                </c:pt>
                <c:pt idx="1658">
                  <c:v>27.63</c:v>
                </c:pt>
                <c:pt idx="1659">
                  <c:v>27.65</c:v>
                </c:pt>
                <c:pt idx="1660">
                  <c:v>27.67</c:v>
                </c:pt>
                <c:pt idx="1661">
                  <c:v>27.68</c:v>
                </c:pt>
                <c:pt idx="1662">
                  <c:v>27.7</c:v>
                </c:pt>
                <c:pt idx="1663">
                  <c:v>27.72</c:v>
                </c:pt>
                <c:pt idx="1664">
                  <c:v>27.73</c:v>
                </c:pt>
                <c:pt idx="1665">
                  <c:v>27.75</c:v>
                </c:pt>
                <c:pt idx="1666">
                  <c:v>27.77</c:v>
                </c:pt>
                <c:pt idx="1667">
                  <c:v>27.78</c:v>
                </c:pt>
                <c:pt idx="1668">
                  <c:v>27.8</c:v>
                </c:pt>
                <c:pt idx="1669">
                  <c:v>27.82</c:v>
                </c:pt>
                <c:pt idx="1670">
                  <c:v>27.83</c:v>
                </c:pt>
                <c:pt idx="1671">
                  <c:v>27.85</c:v>
                </c:pt>
                <c:pt idx="1672">
                  <c:v>27.87</c:v>
                </c:pt>
                <c:pt idx="1673">
                  <c:v>27.88</c:v>
                </c:pt>
                <c:pt idx="1674">
                  <c:v>27.9</c:v>
                </c:pt>
                <c:pt idx="1675">
                  <c:v>27.92</c:v>
                </c:pt>
                <c:pt idx="1676">
                  <c:v>27.93</c:v>
                </c:pt>
                <c:pt idx="1677">
                  <c:v>27.95</c:v>
                </c:pt>
                <c:pt idx="1678">
                  <c:v>27.97</c:v>
                </c:pt>
                <c:pt idx="1679">
                  <c:v>27.98</c:v>
                </c:pt>
                <c:pt idx="1680">
                  <c:v>28</c:v>
                </c:pt>
                <c:pt idx="1681">
                  <c:v>28.02</c:v>
                </c:pt>
                <c:pt idx="1682">
                  <c:v>28.03</c:v>
                </c:pt>
                <c:pt idx="1683">
                  <c:v>28.05</c:v>
                </c:pt>
                <c:pt idx="1684">
                  <c:v>28.07</c:v>
                </c:pt>
                <c:pt idx="1685">
                  <c:v>28.08</c:v>
                </c:pt>
                <c:pt idx="1686">
                  <c:v>28.1</c:v>
                </c:pt>
                <c:pt idx="1687">
                  <c:v>28.12</c:v>
                </c:pt>
                <c:pt idx="1688">
                  <c:v>28.13</c:v>
                </c:pt>
                <c:pt idx="1689">
                  <c:v>28.15</c:v>
                </c:pt>
                <c:pt idx="1690">
                  <c:v>28.17</c:v>
                </c:pt>
                <c:pt idx="1691">
                  <c:v>28.18</c:v>
                </c:pt>
                <c:pt idx="1692">
                  <c:v>28.2</c:v>
                </c:pt>
                <c:pt idx="1693">
                  <c:v>28.22</c:v>
                </c:pt>
                <c:pt idx="1694">
                  <c:v>28.23</c:v>
                </c:pt>
                <c:pt idx="1695">
                  <c:v>28.25</c:v>
                </c:pt>
                <c:pt idx="1696">
                  <c:v>28.27</c:v>
                </c:pt>
                <c:pt idx="1697">
                  <c:v>28.28</c:v>
                </c:pt>
                <c:pt idx="1698">
                  <c:v>28.3</c:v>
                </c:pt>
                <c:pt idx="1699">
                  <c:v>28.32</c:v>
                </c:pt>
                <c:pt idx="1700">
                  <c:v>28.33</c:v>
                </c:pt>
                <c:pt idx="1701">
                  <c:v>28.35</c:v>
                </c:pt>
                <c:pt idx="1702">
                  <c:v>28.37</c:v>
                </c:pt>
                <c:pt idx="1703">
                  <c:v>28.38</c:v>
                </c:pt>
                <c:pt idx="1704">
                  <c:v>28.4</c:v>
                </c:pt>
                <c:pt idx="1705">
                  <c:v>28.42</c:v>
                </c:pt>
                <c:pt idx="1706">
                  <c:v>28.43</c:v>
                </c:pt>
                <c:pt idx="1707">
                  <c:v>28.45</c:v>
                </c:pt>
                <c:pt idx="1708">
                  <c:v>28.47</c:v>
                </c:pt>
                <c:pt idx="1709">
                  <c:v>28.48</c:v>
                </c:pt>
                <c:pt idx="1710">
                  <c:v>28.5</c:v>
                </c:pt>
                <c:pt idx="1711">
                  <c:v>28.52</c:v>
                </c:pt>
                <c:pt idx="1712">
                  <c:v>28.53</c:v>
                </c:pt>
                <c:pt idx="1713">
                  <c:v>28.55</c:v>
                </c:pt>
                <c:pt idx="1714">
                  <c:v>28.57</c:v>
                </c:pt>
                <c:pt idx="1715">
                  <c:v>28.58</c:v>
                </c:pt>
                <c:pt idx="1716">
                  <c:v>28.6</c:v>
                </c:pt>
                <c:pt idx="1717">
                  <c:v>28.62</c:v>
                </c:pt>
                <c:pt idx="1718">
                  <c:v>28.63</c:v>
                </c:pt>
                <c:pt idx="1719">
                  <c:v>28.65</c:v>
                </c:pt>
                <c:pt idx="1720">
                  <c:v>28.67</c:v>
                </c:pt>
                <c:pt idx="1721">
                  <c:v>28.68</c:v>
                </c:pt>
                <c:pt idx="1722">
                  <c:v>28.7</c:v>
                </c:pt>
                <c:pt idx="1723">
                  <c:v>28.72</c:v>
                </c:pt>
                <c:pt idx="1724">
                  <c:v>28.73</c:v>
                </c:pt>
                <c:pt idx="1725">
                  <c:v>28.75</c:v>
                </c:pt>
                <c:pt idx="1726">
                  <c:v>28.77</c:v>
                </c:pt>
                <c:pt idx="1727">
                  <c:v>28.78</c:v>
                </c:pt>
                <c:pt idx="1728">
                  <c:v>28.8</c:v>
                </c:pt>
                <c:pt idx="1729">
                  <c:v>28.82</c:v>
                </c:pt>
                <c:pt idx="1730">
                  <c:v>28.83</c:v>
                </c:pt>
                <c:pt idx="1731">
                  <c:v>28.85</c:v>
                </c:pt>
                <c:pt idx="1732">
                  <c:v>28.87</c:v>
                </c:pt>
                <c:pt idx="1733">
                  <c:v>28.88</c:v>
                </c:pt>
                <c:pt idx="1734">
                  <c:v>28.9</c:v>
                </c:pt>
                <c:pt idx="1735">
                  <c:v>28.92</c:v>
                </c:pt>
                <c:pt idx="1736">
                  <c:v>28.93</c:v>
                </c:pt>
                <c:pt idx="1737">
                  <c:v>28.95</c:v>
                </c:pt>
                <c:pt idx="1738">
                  <c:v>28.97</c:v>
                </c:pt>
                <c:pt idx="1739">
                  <c:v>28.98</c:v>
                </c:pt>
                <c:pt idx="1740">
                  <c:v>29</c:v>
                </c:pt>
                <c:pt idx="1741">
                  <c:v>29.02</c:v>
                </c:pt>
                <c:pt idx="1742">
                  <c:v>29.03</c:v>
                </c:pt>
                <c:pt idx="1743">
                  <c:v>29.05</c:v>
                </c:pt>
                <c:pt idx="1744">
                  <c:v>29.07</c:v>
                </c:pt>
                <c:pt idx="1745">
                  <c:v>29.08</c:v>
                </c:pt>
                <c:pt idx="1746">
                  <c:v>29.1</c:v>
                </c:pt>
                <c:pt idx="1747">
                  <c:v>29.12</c:v>
                </c:pt>
                <c:pt idx="1748">
                  <c:v>29.13</c:v>
                </c:pt>
                <c:pt idx="1749">
                  <c:v>29.15</c:v>
                </c:pt>
                <c:pt idx="1750">
                  <c:v>29.17</c:v>
                </c:pt>
                <c:pt idx="1751">
                  <c:v>29.18</c:v>
                </c:pt>
                <c:pt idx="1752">
                  <c:v>29.2</c:v>
                </c:pt>
                <c:pt idx="1753">
                  <c:v>29.22</c:v>
                </c:pt>
                <c:pt idx="1754">
                  <c:v>29.23</c:v>
                </c:pt>
                <c:pt idx="1755">
                  <c:v>29.25</c:v>
                </c:pt>
                <c:pt idx="1756">
                  <c:v>29.27</c:v>
                </c:pt>
                <c:pt idx="1757">
                  <c:v>29.28</c:v>
                </c:pt>
                <c:pt idx="1758">
                  <c:v>29.3</c:v>
                </c:pt>
                <c:pt idx="1759">
                  <c:v>29.32</c:v>
                </c:pt>
                <c:pt idx="1760">
                  <c:v>29.33</c:v>
                </c:pt>
                <c:pt idx="1761">
                  <c:v>29.35</c:v>
                </c:pt>
                <c:pt idx="1762">
                  <c:v>29.37</c:v>
                </c:pt>
                <c:pt idx="1763">
                  <c:v>29.38</c:v>
                </c:pt>
                <c:pt idx="1764">
                  <c:v>29.4</c:v>
                </c:pt>
                <c:pt idx="1765">
                  <c:v>29.42</c:v>
                </c:pt>
                <c:pt idx="1766">
                  <c:v>29.43</c:v>
                </c:pt>
                <c:pt idx="1767">
                  <c:v>29.45</c:v>
                </c:pt>
                <c:pt idx="1768">
                  <c:v>29.47</c:v>
                </c:pt>
                <c:pt idx="1769">
                  <c:v>29.48</c:v>
                </c:pt>
                <c:pt idx="1770">
                  <c:v>29.5</c:v>
                </c:pt>
                <c:pt idx="1771">
                  <c:v>29.52</c:v>
                </c:pt>
                <c:pt idx="1772">
                  <c:v>29.53</c:v>
                </c:pt>
                <c:pt idx="1773">
                  <c:v>29.55</c:v>
                </c:pt>
                <c:pt idx="1774">
                  <c:v>29.57</c:v>
                </c:pt>
                <c:pt idx="1775">
                  <c:v>29.58</c:v>
                </c:pt>
                <c:pt idx="1776">
                  <c:v>29.6</c:v>
                </c:pt>
                <c:pt idx="1777">
                  <c:v>29.62</c:v>
                </c:pt>
                <c:pt idx="1778">
                  <c:v>29.63</c:v>
                </c:pt>
                <c:pt idx="1779">
                  <c:v>29.65</c:v>
                </c:pt>
                <c:pt idx="1780">
                  <c:v>29.67</c:v>
                </c:pt>
                <c:pt idx="1781">
                  <c:v>29.68</c:v>
                </c:pt>
                <c:pt idx="1782">
                  <c:v>29.7</c:v>
                </c:pt>
                <c:pt idx="1783">
                  <c:v>29.72</c:v>
                </c:pt>
                <c:pt idx="1784">
                  <c:v>29.73</c:v>
                </c:pt>
                <c:pt idx="1785">
                  <c:v>29.75</c:v>
                </c:pt>
                <c:pt idx="1786">
                  <c:v>29.77</c:v>
                </c:pt>
                <c:pt idx="1787">
                  <c:v>29.78</c:v>
                </c:pt>
                <c:pt idx="1788">
                  <c:v>29.8</c:v>
                </c:pt>
                <c:pt idx="1789">
                  <c:v>29.82</c:v>
                </c:pt>
                <c:pt idx="1790">
                  <c:v>29.83</c:v>
                </c:pt>
                <c:pt idx="1791">
                  <c:v>29.85</c:v>
                </c:pt>
                <c:pt idx="1792">
                  <c:v>29.87</c:v>
                </c:pt>
                <c:pt idx="1793">
                  <c:v>29.88</c:v>
                </c:pt>
                <c:pt idx="1794">
                  <c:v>29.9</c:v>
                </c:pt>
                <c:pt idx="1795">
                  <c:v>29.92</c:v>
                </c:pt>
                <c:pt idx="1796">
                  <c:v>29.93</c:v>
                </c:pt>
                <c:pt idx="1797">
                  <c:v>29.95</c:v>
                </c:pt>
                <c:pt idx="1798">
                  <c:v>29.97</c:v>
                </c:pt>
                <c:pt idx="1799">
                  <c:v>29.98</c:v>
                </c:pt>
                <c:pt idx="1800">
                  <c:v>30</c:v>
                </c:pt>
                <c:pt idx="1801">
                  <c:v>30.02</c:v>
                </c:pt>
                <c:pt idx="1802">
                  <c:v>30.03</c:v>
                </c:pt>
                <c:pt idx="1803">
                  <c:v>30.05</c:v>
                </c:pt>
                <c:pt idx="1804">
                  <c:v>30.07</c:v>
                </c:pt>
                <c:pt idx="1805">
                  <c:v>30.08</c:v>
                </c:pt>
                <c:pt idx="1806">
                  <c:v>30.1</c:v>
                </c:pt>
                <c:pt idx="1807">
                  <c:v>30.12</c:v>
                </c:pt>
                <c:pt idx="1808">
                  <c:v>30.13</c:v>
                </c:pt>
                <c:pt idx="1809">
                  <c:v>30.15</c:v>
                </c:pt>
                <c:pt idx="1810">
                  <c:v>30.17</c:v>
                </c:pt>
                <c:pt idx="1811">
                  <c:v>30.18</c:v>
                </c:pt>
                <c:pt idx="1812">
                  <c:v>30.2</c:v>
                </c:pt>
                <c:pt idx="1813">
                  <c:v>30.22</c:v>
                </c:pt>
                <c:pt idx="1814">
                  <c:v>30.23</c:v>
                </c:pt>
                <c:pt idx="1815">
                  <c:v>30.25</c:v>
                </c:pt>
                <c:pt idx="1816">
                  <c:v>30.27</c:v>
                </c:pt>
                <c:pt idx="1817">
                  <c:v>30.28</c:v>
                </c:pt>
                <c:pt idx="1818">
                  <c:v>30.3</c:v>
                </c:pt>
                <c:pt idx="1819">
                  <c:v>30.32</c:v>
                </c:pt>
                <c:pt idx="1820">
                  <c:v>30.33</c:v>
                </c:pt>
                <c:pt idx="1821">
                  <c:v>30.35</c:v>
                </c:pt>
                <c:pt idx="1822">
                  <c:v>30.37</c:v>
                </c:pt>
                <c:pt idx="1823">
                  <c:v>30.38</c:v>
                </c:pt>
                <c:pt idx="1824">
                  <c:v>30.4</c:v>
                </c:pt>
                <c:pt idx="1825">
                  <c:v>30.42</c:v>
                </c:pt>
                <c:pt idx="1826">
                  <c:v>30.43</c:v>
                </c:pt>
                <c:pt idx="1827">
                  <c:v>30.45</c:v>
                </c:pt>
                <c:pt idx="1828">
                  <c:v>30.47</c:v>
                </c:pt>
                <c:pt idx="1829">
                  <c:v>30.48</c:v>
                </c:pt>
                <c:pt idx="1830">
                  <c:v>30.5</c:v>
                </c:pt>
                <c:pt idx="1831">
                  <c:v>30.52</c:v>
                </c:pt>
                <c:pt idx="1832">
                  <c:v>30.53</c:v>
                </c:pt>
                <c:pt idx="1833">
                  <c:v>30.55</c:v>
                </c:pt>
                <c:pt idx="1834">
                  <c:v>30.57</c:v>
                </c:pt>
                <c:pt idx="1835">
                  <c:v>30.58</c:v>
                </c:pt>
                <c:pt idx="1836">
                  <c:v>30.6</c:v>
                </c:pt>
                <c:pt idx="1837">
                  <c:v>30.62</c:v>
                </c:pt>
                <c:pt idx="1838">
                  <c:v>30.63</c:v>
                </c:pt>
                <c:pt idx="1839">
                  <c:v>30.65</c:v>
                </c:pt>
                <c:pt idx="1840">
                  <c:v>30.67</c:v>
                </c:pt>
                <c:pt idx="1841">
                  <c:v>30.68</c:v>
                </c:pt>
                <c:pt idx="1842">
                  <c:v>30.7</c:v>
                </c:pt>
                <c:pt idx="1843">
                  <c:v>30.72</c:v>
                </c:pt>
                <c:pt idx="1844">
                  <c:v>30.73</c:v>
                </c:pt>
                <c:pt idx="1845">
                  <c:v>30.75</c:v>
                </c:pt>
                <c:pt idx="1846">
                  <c:v>30.77</c:v>
                </c:pt>
                <c:pt idx="1847">
                  <c:v>30.78</c:v>
                </c:pt>
                <c:pt idx="1848">
                  <c:v>30.8</c:v>
                </c:pt>
                <c:pt idx="1849">
                  <c:v>30.82</c:v>
                </c:pt>
                <c:pt idx="1850">
                  <c:v>30.83</c:v>
                </c:pt>
                <c:pt idx="1851">
                  <c:v>30.85</c:v>
                </c:pt>
                <c:pt idx="1852">
                  <c:v>30.87</c:v>
                </c:pt>
                <c:pt idx="1853">
                  <c:v>30.88</c:v>
                </c:pt>
                <c:pt idx="1854">
                  <c:v>30.9</c:v>
                </c:pt>
                <c:pt idx="1855">
                  <c:v>30.92</c:v>
                </c:pt>
                <c:pt idx="1856">
                  <c:v>30.93</c:v>
                </c:pt>
                <c:pt idx="1857">
                  <c:v>30.95</c:v>
                </c:pt>
                <c:pt idx="1858">
                  <c:v>30.97</c:v>
                </c:pt>
                <c:pt idx="1859">
                  <c:v>30.98</c:v>
                </c:pt>
                <c:pt idx="1860">
                  <c:v>31</c:v>
                </c:pt>
                <c:pt idx="1861">
                  <c:v>31.02</c:v>
                </c:pt>
                <c:pt idx="1862">
                  <c:v>31.03</c:v>
                </c:pt>
                <c:pt idx="1863">
                  <c:v>31.05</c:v>
                </c:pt>
                <c:pt idx="1864">
                  <c:v>31.07</c:v>
                </c:pt>
                <c:pt idx="1865">
                  <c:v>31.08</c:v>
                </c:pt>
                <c:pt idx="1866">
                  <c:v>31.1</c:v>
                </c:pt>
                <c:pt idx="1867">
                  <c:v>31.12</c:v>
                </c:pt>
                <c:pt idx="1868">
                  <c:v>31.13</c:v>
                </c:pt>
                <c:pt idx="1869">
                  <c:v>31.15</c:v>
                </c:pt>
                <c:pt idx="1870">
                  <c:v>31.17</c:v>
                </c:pt>
                <c:pt idx="1871">
                  <c:v>31.18</c:v>
                </c:pt>
                <c:pt idx="1872">
                  <c:v>31.2</c:v>
                </c:pt>
                <c:pt idx="1873">
                  <c:v>31.22</c:v>
                </c:pt>
                <c:pt idx="1874">
                  <c:v>31.23</c:v>
                </c:pt>
                <c:pt idx="1875">
                  <c:v>31.25</c:v>
                </c:pt>
                <c:pt idx="1876">
                  <c:v>31.27</c:v>
                </c:pt>
                <c:pt idx="1877">
                  <c:v>31.28</c:v>
                </c:pt>
                <c:pt idx="1878">
                  <c:v>31.3</c:v>
                </c:pt>
                <c:pt idx="1879">
                  <c:v>31.32</c:v>
                </c:pt>
                <c:pt idx="1880">
                  <c:v>31.33</c:v>
                </c:pt>
                <c:pt idx="1881">
                  <c:v>31.35</c:v>
                </c:pt>
                <c:pt idx="1882">
                  <c:v>31.37</c:v>
                </c:pt>
                <c:pt idx="1883">
                  <c:v>31.38</c:v>
                </c:pt>
                <c:pt idx="1884">
                  <c:v>31.4</c:v>
                </c:pt>
                <c:pt idx="1885">
                  <c:v>31.42</c:v>
                </c:pt>
                <c:pt idx="1886">
                  <c:v>31.43</c:v>
                </c:pt>
                <c:pt idx="1887">
                  <c:v>31.45</c:v>
                </c:pt>
                <c:pt idx="1888">
                  <c:v>31.47</c:v>
                </c:pt>
                <c:pt idx="1889">
                  <c:v>31.48</c:v>
                </c:pt>
                <c:pt idx="1890">
                  <c:v>31.5</c:v>
                </c:pt>
                <c:pt idx="1891">
                  <c:v>31.52</c:v>
                </c:pt>
                <c:pt idx="1892">
                  <c:v>31.53</c:v>
                </c:pt>
                <c:pt idx="1893">
                  <c:v>31.55</c:v>
                </c:pt>
                <c:pt idx="1894">
                  <c:v>31.57</c:v>
                </c:pt>
                <c:pt idx="1895">
                  <c:v>31.58</c:v>
                </c:pt>
                <c:pt idx="1896">
                  <c:v>31.6</c:v>
                </c:pt>
                <c:pt idx="1897">
                  <c:v>31.62</c:v>
                </c:pt>
                <c:pt idx="1898">
                  <c:v>31.63</c:v>
                </c:pt>
                <c:pt idx="1899">
                  <c:v>31.65</c:v>
                </c:pt>
                <c:pt idx="1900">
                  <c:v>31.67</c:v>
                </c:pt>
                <c:pt idx="1901">
                  <c:v>31.68</c:v>
                </c:pt>
                <c:pt idx="1902">
                  <c:v>31.7</c:v>
                </c:pt>
                <c:pt idx="1903">
                  <c:v>31.72</c:v>
                </c:pt>
                <c:pt idx="1904">
                  <c:v>31.73</c:v>
                </c:pt>
                <c:pt idx="1905">
                  <c:v>31.75</c:v>
                </c:pt>
                <c:pt idx="1906">
                  <c:v>31.77</c:v>
                </c:pt>
                <c:pt idx="1907">
                  <c:v>31.78</c:v>
                </c:pt>
                <c:pt idx="1908">
                  <c:v>31.8</c:v>
                </c:pt>
                <c:pt idx="1909">
                  <c:v>31.82</c:v>
                </c:pt>
                <c:pt idx="1910">
                  <c:v>31.83</c:v>
                </c:pt>
                <c:pt idx="1911">
                  <c:v>31.85</c:v>
                </c:pt>
                <c:pt idx="1912">
                  <c:v>31.87</c:v>
                </c:pt>
                <c:pt idx="1913">
                  <c:v>31.88</c:v>
                </c:pt>
                <c:pt idx="1914">
                  <c:v>31.9</c:v>
                </c:pt>
                <c:pt idx="1915">
                  <c:v>31.92</c:v>
                </c:pt>
                <c:pt idx="1916">
                  <c:v>31.93</c:v>
                </c:pt>
                <c:pt idx="1917">
                  <c:v>31.95</c:v>
                </c:pt>
                <c:pt idx="1918">
                  <c:v>31.97</c:v>
                </c:pt>
                <c:pt idx="1919">
                  <c:v>31.98</c:v>
                </c:pt>
                <c:pt idx="1920">
                  <c:v>32</c:v>
                </c:pt>
                <c:pt idx="1921">
                  <c:v>32.020000000000003</c:v>
                </c:pt>
                <c:pt idx="1922">
                  <c:v>32.03</c:v>
                </c:pt>
                <c:pt idx="1923">
                  <c:v>32.049999999999997</c:v>
                </c:pt>
                <c:pt idx="1924">
                  <c:v>32.07</c:v>
                </c:pt>
                <c:pt idx="1925">
                  <c:v>32.08</c:v>
                </c:pt>
                <c:pt idx="1926">
                  <c:v>32.1</c:v>
                </c:pt>
                <c:pt idx="1927">
                  <c:v>32.119999999999997</c:v>
                </c:pt>
                <c:pt idx="1928">
                  <c:v>32.130000000000003</c:v>
                </c:pt>
                <c:pt idx="1929">
                  <c:v>32.15</c:v>
                </c:pt>
                <c:pt idx="1930">
                  <c:v>32.17</c:v>
                </c:pt>
                <c:pt idx="1931">
                  <c:v>32.18</c:v>
                </c:pt>
                <c:pt idx="1932">
                  <c:v>32.200000000000003</c:v>
                </c:pt>
                <c:pt idx="1933">
                  <c:v>32.22</c:v>
                </c:pt>
                <c:pt idx="1934">
                  <c:v>32.229999999999997</c:v>
                </c:pt>
                <c:pt idx="1935">
                  <c:v>32.25</c:v>
                </c:pt>
                <c:pt idx="1936">
                  <c:v>32.270000000000003</c:v>
                </c:pt>
                <c:pt idx="1937">
                  <c:v>32.28</c:v>
                </c:pt>
                <c:pt idx="1938">
                  <c:v>32.299999999999997</c:v>
                </c:pt>
                <c:pt idx="1939">
                  <c:v>32.32</c:v>
                </c:pt>
                <c:pt idx="1940">
                  <c:v>32.33</c:v>
                </c:pt>
                <c:pt idx="1941">
                  <c:v>32.35</c:v>
                </c:pt>
                <c:pt idx="1942">
                  <c:v>32.369999999999997</c:v>
                </c:pt>
                <c:pt idx="1943">
                  <c:v>32.380000000000003</c:v>
                </c:pt>
                <c:pt idx="1944">
                  <c:v>32.4</c:v>
                </c:pt>
                <c:pt idx="1945">
                  <c:v>32.42</c:v>
                </c:pt>
                <c:pt idx="1946">
                  <c:v>32.43</c:v>
                </c:pt>
                <c:pt idx="1947">
                  <c:v>32.450000000000003</c:v>
                </c:pt>
                <c:pt idx="1948">
                  <c:v>32.47</c:v>
                </c:pt>
                <c:pt idx="1949">
                  <c:v>32.479999999999997</c:v>
                </c:pt>
                <c:pt idx="1950">
                  <c:v>32.5</c:v>
                </c:pt>
                <c:pt idx="1951">
                  <c:v>32.520000000000003</c:v>
                </c:pt>
                <c:pt idx="1952">
                  <c:v>32.53</c:v>
                </c:pt>
                <c:pt idx="1953">
                  <c:v>32.549999999999997</c:v>
                </c:pt>
                <c:pt idx="1954">
                  <c:v>32.57</c:v>
                </c:pt>
                <c:pt idx="1955">
                  <c:v>32.58</c:v>
                </c:pt>
                <c:pt idx="1956">
                  <c:v>32.6</c:v>
                </c:pt>
                <c:pt idx="1957">
                  <c:v>32.619999999999997</c:v>
                </c:pt>
                <c:pt idx="1958">
                  <c:v>32.630000000000003</c:v>
                </c:pt>
                <c:pt idx="1959">
                  <c:v>32.65</c:v>
                </c:pt>
                <c:pt idx="1960">
                  <c:v>32.67</c:v>
                </c:pt>
                <c:pt idx="1961">
                  <c:v>32.68</c:v>
                </c:pt>
                <c:pt idx="1962">
                  <c:v>32.700000000000003</c:v>
                </c:pt>
                <c:pt idx="1963">
                  <c:v>32.72</c:v>
                </c:pt>
                <c:pt idx="1964">
                  <c:v>32.729999999999997</c:v>
                </c:pt>
                <c:pt idx="1965">
                  <c:v>32.75</c:v>
                </c:pt>
                <c:pt idx="1966">
                  <c:v>32.770000000000003</c:v>
                </c:pt>
                <c:pt idx="1967">
                  <c:v>32.78</c:v>
                </c:pt>
                <c:pt idx="1968">
                  <c:v>32.799999999999997</c:v>
                </c:pt>
                <c:pt idx="1969">
                  <c:v>32.82</c:v>
                </c:pt>
                <c:pt idx="1970">
                  <c:v>32.83</c:v>
                </c:pt>
                <c:pt idx="1971">
                  <c:v>32.85</c:v>
                </c:pt>
                <c:pt idx="1972">
                  <c:v>32.869999999999997</c:v>
                </c:pt>
                <c:pt idx="1973">
                  <c:v>32.880000000000003</c:v>
                </c:pt>
                <c:pt idx="1974">
                  <c:v>32.9</c:v>
                </c:pt>
                <c:pt idx="1975">
                  <c:v>32.92</c:v>
                </c:pt>
                <c:pt idx="1976">
                  <c:v>32.93</c:v>
                </c:pt>
                <c:pt idx="1977">
                  <c:v>32.950000000000003</c:v>
                </c:pt>
                <c:pt idx="1978">
                  <c:v>32.97</c:v>
                </c:pt>
                <c:pt idx="1979">
                  <c:v>32.979999999999997</c:v>
                </c:pt>
                <c:pt idx="1980">
                  <c:v>33</c:v>
                </c:pt>
                <c:pt idx="1981">
                  <c:v>33.020000000000003</c:v>
                </c:pt>
                <c:pt idx="1982">
                  <c:v>33.03</c:v>
                </c:pt>
                <c:pt idx="1983">
                  <c:v>33.049999999999997</c:v>
                </c:pt>
                <c:pt idx="1984">
                  <c:v>33.07</c:v>
                </c:pt>
                <c:pt idx="1985">
                  <c:v>33.08</c:v>
                </c:pt>
                <c:pt idx="1986">
                  <c:v>33.1</c:v>
                </c:pt>
                <c:pt idx="1987">
                  <c:v>33.119999999999997</c:v>
                </c:pt>
                <c:pt idx="1988">
                  <c:v>33.130000000000003</c:v>
                </c:pt>
                <c:pt idx="1989">
                  <c:v>33.15</c:v>
                </c:pt>
                <c:pt idx="1990">
                  <c:v>33.17</c:v>
                </c:pt>
                <c:pt idx="1991">
                  <c:v>33.18</c:v>
                </c:pt>
                <c:pt idx="1992">
                  <c:v>33.200000000000003</c:v>
                </c:pt>
                <c:pt idx="1993">
                  <c:v>33.22</c:v>
                </c:pt>
                <c:pt idx="1994">
                  <c:v>33.229999999999997</c:v>
                </c:pt>
                <c:pt idx="1995">
                  <c:v>33.25</c:v>
                </c:pt>
                <c:pt idx="1996">
                  <c:v>33.270000000000003</c:v>
                </c:pt>
                <c:pt idx="1997">
                  <c:v>33.28</c:v>
                </c:pt>
                <c:pt idx="1998">
                  <c:v>33.299999999999997</c:v>
                </c:pt>
                <c:pt idx="1999">
                  <c:v>33.32</c:v>
                </c:pt>
                <c:pt idx="2000">
                  <c:v>33.33</c:v>
                </c:pt>
                <c:pt idx="2001">
                  <c:v>33.35</c:v>
                </c:pt>
                <c:pt idx="2002">
                  <c:v>33.369999999999997</c:v>
                </c:pt>
                <c:pt idx="2003">
                  <c:v>33.380000000000003</c:v>
                </c:pt>
                <c:pt idx="2004">
                  <c:v>33.4</c:v>
                </c:pt>
                <c:pt idx="2005">
                  <c:v>33.42</c:v>
                </c:pt>
                <c:pt idx="2006">
                  <c:v>33.43</c:v>
                </c:pt>
                <c:pt idx="2007">
                  <c:v>33.450000000000003</c:v>
                </c:pt>
                <c:pt idx="2008">
                  <c:v>33.47</c:v>
                </c:pt>
                <c:pt idx="2009">
                  <c:v>33.479999999999997</c:v>
                </c:pt>
                <c:pt idx="2010">
                  <c:v>33.5</c:v>
                </c:pt>
                <c:pt idx="2011">
                  <c:v>33.520000000000003</c:v>
                </c:pt>
                <c:pt idx="2012">
                  <c:v>33.53</c:v>
                </c:pt>
                <c:pt idx="2013">
                  <c:v>33.549999999999997</c:v>
                </c:pt>
                <c:pt idx="2014">
                  <c:v>33.57</c:v>
                </c:pt>
                <c:pt idx="2015">
                  <c:v>33.58</c:v>
                </c:pt>
                <c:pt idx="2016">
                  <c:v>33.6</c:v>
                </c:pt>
                <c:pt idx="2017">
                  <c:v>33.619999999999997</c:v>
                </c:pt>
                <c:pt idx="2018">
                  <c:v>33.630000000000003</c:v>
                </c:pt>
                <c:pt idx="2019">
                  <c:v>33.65</c:v>
                </c:pt>
                <c:pt idx="2020">
                  <c:v>33.67</c:v>
                </c:pt>
                <c:pt idx="2021">
                  <c:v>33.68</c:v>
                </c:pt>
                <c:pt idx="2022">
                  <c:v>33.700000000000003</c:v>
                </c:pt>
                <c:pt idx="2023">
                  <c:v>33.72</c:v>
                </c:pt>
                <c:pt idx="2024">
                  <c:v>33.729999999999997</c:v>
                </c:pt>
                <c:pt idx="2025">
                  <c:v>33.75</c:v>
                </c:pt>
                <c:pt idx="2026">
                  <c:v>33.770000000000003</c:v>
                </c:pt>
                <c:pt idx="2027">
                  <c:v>33.78</c:v>
                </c:pt>
                <c:pt idx="2028">
                  <c:v>33.799999999999997</c:v>
                </c:pt>
                <c:pt idx="2029">
                  <c:v>33.82</c:v>
                </c:pt>
                <c:pt idx="2030">
                  <c:v>33.83</c:v>
                </c:pt>
                <c:pt idx="2031">
                  <c:v>33.85</c:v>
                </c:pt>
                <c:pt idx="2032">
                  <c:v>33.869999999999997</c:v>
                </c:pt>
                <c:pt idx="2033">
                  <c:v>33.880000000000003</c:v>
                </c:pt>
                <c:pt idx="2034">
                  <c:v>33.9</c:v>
                </c:pt>
                <c:pt idx="2035">
                  <c:v>33.92</c:v>
                </c:pt>
                <c:pt idx="2036">
                  <c:v>33.93</c:v>
                </c:pt>
                <c:pt idx="2037">
                  <c:v>33.950000000000003</c:v>
                </c:pt>
                <c:pt idx="2038">
                  <c:v>33.97</c:v>
                </c:pt>
                <c:pt idx="2039">
                  <c:v>33.979999999999997</c:v>
                </c:pt>
                <c:pt idx="2040">
                  <c:v>34</c:v>
                </c:pt>
                <c:pt idx="2041">
                  <c:v>34.020000000000003</c:v>
                </c:pt>
                <c:pt idx="2042">
                  <c:v>34.03</c:v>
                </c:pt>
                <c:pt idx="2043">
                  <c:v>34.049999999999997</c:v>
                </c:pt>
                <c:pt idx="2044">
                  <c:v>34.07</c:v>
                </c:pt>
                <c:pt idx="2045">
                  <c:v>34.08</c:v>
                </c:pt>
                <c:pt idx="2046">
                  <c:v>34.1</c:v>
                </c:pt>
                <c:pt idx="2047">
                  <c:v>34.119999999999997</c:v>
                </c:pt>
                <c:pt idx="2048">
                  <c:v>34.130000000000003</c:v>
                </c:pt>
                <c:pt idx="2049">
                  <c:v>34.15</c:v>
                </c:pt>
                <c:pt idx="2050">
                  <c:v>34.17</c:v>
                </c:pt>
                <c:pt idx="2051">
                  <c:v>34.18</c:v>
                </c:pt>
                <c:pt idx="2052">
                  <c:v>34.200000000000003</c:v>
                </c:pt>
                <c:pt idx="2053">
                  <c:v>34.22</c:v>
                </c:pt>
                <c:pt idx="2054">
                  <c:v>34.229999999999997</c:v>
                </c:pt>
                <c:pt idx="2055">
                  <c:v>34.25</c:v>
                </c:pt>
                <c:pt idx="2056">
                  <c:v>34.270000000000003</c:v>
                </c:pt>
                <c:pt idx="2057">
                  <c:v>34.28</c:v>
                </c:pt>
                <c:pt idx="2058">
                  <c:v>34.299999999999997</c:v>
                </c:pt>
                <c:pt idx="2059">
                  <c:v>34.32</c:v>
                </c:pt>
                <c:pt idx="2060">
                  <c:v>34.33</c:v>
                </c:pt>
                <c:pt idx="2061">
                  <c:v>34.35</c:v>
                </c:pt>
                <c:pt idx="2062">
                  <c:v>34.369999999999997</c:v>
                </c:pt>
                <c:pt idx="2063">
                  <c:v>34.380000000000003</c:v>
                </c:pt>
                <c:pt idx="2064">
                  <c:v>34.4</c:v>
                </c:pt>
                <c:pt idx="2065">
                  <c:v>34.42</c:v>
                </c:pt>
                <c:pt idx="2066">
                  <c:v>34.43</c:v>
                </c:pt>
                <c:pt idx="2067">
                  <c:v>34.450000000000003</c:v>
                </c:pt>
                <c:pt idx="2068">
                  <c:v>34.47</c:v>
                </c:pt>
                <c:pt idx="2069">
                  <c:v>34.479999999999997</c:v>
                </c:pt>
                <c:pt idx="2070">
                  <c:v>34.5</c:v>
                </c:pt>
                <c:pt idx="2071">
                  <c:v>34.520000000000003</c:v>
                </c:pt>
                <c:pt idx="2072">
                  <c:v>34.53</c:v>
                </c:pt>
                <c:pt idx="2073">
                  <c:v>34.549999999999997</c:v>
                </c:pt>
                <c:pt idx="2074">
                  <c:v>34.57</c:v>
                </c:pt>
                <c:pt idx="2075">
                  <c:v>34.58</c:v>
                </c:pt>
                <c:pt idx="2076">
                  <c:v>34.6</c:v>
                </c:pt>
                <c:pt idx="2077">
                  <c:v>34.619999999999997</c:v>
                </c:pt>
                <c:pt idx="2078">
                  <c:v>34.630000000000003</c:v>
                </c:pt>
                <c:pt idx="2079">
                  <c:v>34.65</c:v>
                </c:pt>
                <c:pt idx="2080">
                  <c:v>34.67</c:v>
                </c:pt>
                <c:pt idx="2081">
                  <c:v>34.68</c:v>
                </c:pt>
                <c:pt idx="2082">
                  <c:v>34.700000000000003</c:v>
                </c:pt>
                <c:pt idx="2083">
                  <c:v>34.72</c:v>
                </c:pt>
                <c:pt idx="2084">
                  <c:v>34.729999999999997</c:v>
                </c:pt>
                <c:pt idx="2085">
                  <c:v>34.75</c:v>
                </c:pt>
                <c:pt idx="2086">
                  <c:v>34.770000000000003</c:v>
                </c:pt>
                <c:pt idx="2087">
                  <c:v>34.78</c:v>
                </c:pt>
                <c:pt idx="2088">
                  <c:v>34.799999999999997</c:v>
                </c:pt>
                <c:pt idx="2089">
                  <c:v>34.82</c:v>
                </c:pt>
                <c:pt idx="2090">
                  <c:v>34.83</c:v>
                </c:pt>
                <c:pt idx="2091">
                  <c:v>34.85</c:v>
                </c:pt>
                <c:pt idx="2092">
                  <c:v>34.869999999999997</c:v>
                </c:pt>
                <c:pt idx="2093">
                  <c:v>34.880000000000003</c:v>
                </c:pt>
                <c:pt idx="2094">
                  <c:v>34.9</c:v>
                </c:pt>
                <c:pt idx="2095">
                  <c:v>34.92</c:v>
                </c:pt>
                <c:pt idx="2096">
                  <c:v>34.93</c:v>
                </c:pt>
                <c:pt idx="2097">
                  <c:v>34.950000000000003</c:v>
                </c:pt>
                <c:pt idx="2098">
                  <c:v>34.97</c:v>
                </c:pt>
                <c:pt idx="2099">
                  <c:v>34.979999999999997</c:v>
                </c:pt>
                <c:pt idx="2100">
                  <c:v>35</c:v>
                </c:pt>
                <c:pt idx="2101">
                  <c:v>35.020000000000003</c:v>
                </c:pt>
                <c:pt idx="2102">
                  <c:v>35.03</c:v>
                </c:pt>
                <c:pt idx="2103">
                  <c:v>35.049999999999997</c:v>
                </c:pt>
                <c:pt idx="2104">
                  <c:v>35.07</c:v>
                </c:pt>
                <c:pt idx="2105">
                  <c:v>35.08</c:v>
                </c:pt>
                <c:pt idx="2106">
                  <c:v>35.1</c:v>
                </c:pt>
                <c:pt idx="2107">
                  <c:v>35.119999999999997</c:v>
                </c:pt>
                <c:pt idx="2108">
                  <c:v>35.130000000000003</c:v>
                </c:pt>
                <c:pt idx="2109">
                  <c:v>35.15</c:v>
                </c:pt>
                <c:pt idx="2110">
                  <c:v>35.17</c:v>
                </c:pt>
                <c:pt idx="2111">
                  <c:v>35.18</c:v>
                </c:pt>
                <c:pt idx="2112">
                  <c:v>35.200000000000003</c:v>
                </c:pt>
                <c:pt idx="2113">
                  <c:v>35.22</c:v>
                </c:pt>
                <c:pt idx="2114">
                  <c:v>35.229999999999997</c:v>
                </c:pt>
                <c:pt idx="2115">
                  <c:v>35.25</c:v>
                </c:pt>
                <c:pt idx="2116">
                  <c:v>35.270000000000003</c:v>
                </c:pt>
                <c:pt idx="2117">
                  <c:v>35.28</c:v>
                </c:pt>
                <c:pt idx="2118">
                  <c:v>35.299999999999997</c:v>
                </c:pt>
                <c:pt idx="2119">
                  <c:v>35.32</c:v>
                </c:pt>
                <c:pt idx="2120">
                  <c:v>35.33</c:v>
                </c:pt>
                <c:pt idx="2121">
                  <c:v>35.35</c:v>
                </c:pt>
                <c:pt idx="2122">
                  <c:v>35.369999999999997</c:v>
                </c:pt>
                <c:pt idx="2123">
                  <c:v>35.380000000000003</c:v>
                </c:pt>
                <c:pt idx="2124">
                  <c:v>35.4</c:v>
                </c:pt>
                <c:pt idx="2125">
                  <c:v>35.42</c:v>
                </c:pt>
                <c:pt idx="2126">
                  <c:v>35.43</c:v>
                </c:pt>
                <c:pt idx="2127">
                  <c:v>35.450000000000003</c:v>
                </c:pt>
                <c:pt idx="2128">
                  <c:v>35.47</c:v>
                </c:pt>
                <c:pt idx="2129">
                  <c:v>35.479999999999997</c:v>
                </c:pt>
                <c:pt idx="2130">
                  <c:v>35.5</c:v>
                </c:pt>
                <c:pt idx="2131">
                  <c:v>35.520000000000003</c:v>
                </c:pt>
                <c:pt idx="2132">
                  <c:v>35.53</c:v>
                </c:pt>
                <c:pt idx="2133">
                  <c:v>35.549999999999997</c:v>
                </c:pt>
                <c:pt idx="2134">
                  <c:v>35.57</c:v>
                </c:pt>
                <c:pt idx="2135">
                  <c:v>35.58</c:v>
                </c:pt>
                <c:pt idx="2136">
                  <c:v>35.6</c:v>
                </c:pt>
                <c:pt idx="2137">
                  <c:v>35.619999999999997</c:v>
                </c:pt>
                <c:pt idx="2138">
                  <c:v>35.630000000000003</c:v>
                </c:pt>
                <c:pt idx="2139">
                  <c:v>35.65</c:v>
                </c:pt>
                <c:pt idx="2140">
                  <c:v>35.67</c:v>
                </c:pt>
                <c:pt idx="2141">
                  <c:v>35.68</c:v>
                </c:pt>
                <c:pt idx="2142">
                  <c:v>35.700000000000003</c:v>
                </c:pt>
                <c:pt idx="2143">
                  <c:v>35.72</c:v>
                </c:pt>
                <c:pt idx="2144">
                  <c:v>35.729999999999997</c:v>
                </c:pt>
                <c:pt idx="2145">
                  <c:v>35.75</c:v>
                </c:pt>
                <c:pt idx="2146">
                  <c:v>35.770000000000003</c:v>
                </c:pt>
                <c:pt idx="2147">
                  <c:v>35.78</c:v>
                </c:pt>
                <c:pt idx="2148">
                  <c:v>35.799999999999997</c:v>
                </c:pt>
                <c:pt idx="2149">
                  <c:v>35.82</c:v>
                </c:pt>
                <c:pt idx="2150">
                  <c:v>35.83</c:v>
                </c:pt>
                <c:pt idx="2151">
                  <c:v>35.85</c:v>
                </c:pt>
                <c:pt idx="2152">
                  <c:v>35.869999999999997</c:v>
                </c:pt>
                <c:pt idx="2153">
                  <c:v>35.880000000000003</c:v>
                </c:pt>
                <c:pt idx="2154">
                  <c:v>35.9</c:v>
                </c:pt>
                <c:pt idx="2155">
                  <c:v>35.92</c:v>
                </c:pt>
                <c:pt idx="2156">
                  <c:v>35.93</c:v>
                </c:pt>
                <c:pt idx="2157">
                  <c:v>35.950000000000003</c:v>
                </c:pt>
                <c:pt idx="2158">
                  <c:v>35.97</c:v>
                </c:pt>
                <c:pt idx="2159">
                  <c:v>35.979999999999997</c:v>
                </c:pt>
                <c:pt idx="2160">
                  <c:v>36</c:v>
                </c:pt>
                <c:pt idx="2161">
                  <c:v>36.020000000000003</c:v>
                </c:pt>
                <c:pt idx="2162">
                  <c:v>36.03</c:v>
                </c:pt>
                <c:pt idx="2163">
                  <c:v>36.049999999999997</c:v>
                </c:pt>
                <c:pt idx="2164">
                  <c:v>36.07</c:v>
                </c:pt>
                <c:pt idx="2165">
                  <c:v>36.08</c:v>
                </c:pt>
                <c:pt idx="2166">
                  <c:v>36.1</c:v>
                </c:pt>
                <c:pt idx="2167">
                  <c:v>36.119999999999997</c:v>
                </c:pt>
                <c:pt idx="2168">
                  <c:v>36.130000000000003</c:v>
                </c:pt>
                <c:pt idx="2169">
                  <c:v>36.15</c:v>
                </c:pt>
                <c:pt idx="2170">
                  <c:v>36.17</c:v>
                </c:pt>
                <c:pt idx="2171">
                  <c:v>36.18</c:v>
                </c:pt>
                <c:pt idx="2172">
                  <c:v>36.200000000000003</c:v>
                </c:pt>
                <c:pt idx="2173">
                  <c:v>36.22</c:v>
                </c:pt>
                <c:pt idx="2174">
                  <c:v>36.229999999999997</c:v>
                </c:pt>
                <c:pt idx="2175">
                  <c:v>36.25</c:v>
                </c:pt>
                <c:pt idx="2176">
                  <c:v>36.270000000000003</c:v>
                </c:pt>
                <c:pt idx="2177">
                  <c:v>36.28</c:v>
                </c:pt>
                <c:pt idx="2178">
                  <c:v>36.299999999999997</c:v>
                </c:pt>
                <c:pt idx="2179">
                  <c:v>36.32</c:v>
                </c:pt>
                <c:pt idx="2180">
                  <c:v>36.33</c:v>
                </c:pt>
                <c:pt idx="2181">
                  <c:v>36.35</c:v>
                </c:pt>
                <c:pt idx="2182">
                  <c:v>36.369999999999997</c:v>
                </c:pt>
                <c:pt idx="2183">
                  <c:v>36.380000000000003</c:v>
                </c:pt>
                <c:pt idx="2184">
                  <c:v>36.4</c:v>
                </c:pt>
                <c:pt idx="2185">
                  <c:v>36.42</c:v>
                </c:pt>
                <c:pt idx="2186">
                  <c:v>36.43</c:v>
                </c:pt>
                <c:pt idx="2187">
                  <c:v>36.450000000000003</c:v>
                </c:pt>
                <c:pt idx="2188">
                  <c:v>36.47</c:v>
                </c:pt>
                <c:pt idx="2189">
                  <c:v>36.479999999999997</c:v>
                </c:pt>
                <c:pt idx="2190">
                  <c:v>36.5</c:v>
                </c:pt>
                <c:pt idx="2191">
                  <c:v>36.520000000000003</c:v>
                </c:pt>
                <c:pt idx="2192">
                  <c:v>36.53</c:v>
                </c:pt>
                <c:pt idx="2193">
                  <c:v>36.549999999999997</c:v>
                </c:pt>
                <c:pt idx="2194">
                  <c:v>36.57</c:v>
                </c:pt>
                <c:pt idx="2195">
                  <c:v>36.58</c:v>
                </c:pt>
                <c:pt idx="2196">
                  <c:v>36.6</c:v>
                </c:pt>
                <c:pt idx="2197">
                  <c:v>36.619999999999997</c:v>
                </c:pt>
                <c:pt idx="2198">
                  <c:v>36.630000000000003</c:v>
                </c:pt>
                <c:pt idx="2199">
                  <c:v>36.65</c:v>
                </c:pt>
                <c:pt idx="2200">
                  <c:v>36.67</c:v>
                </c:pt>
                <c:pt idx="2201">
                  <c:v>36.68</c:v>
                </c:pt>
                <c:pt idx="2202">
                  <c:v>36.700000000000003</c:v>
                </c:pt>
                <c:pt idx="2203">
                  <c:v>36.72</c:v>
                </c:pt>
                <c:pt idx="2204">
                  <c:v>36.729999999999997</c:v>
                </c:pt>
                <c:pt idx="2205">
                  <c:v>36.75</c:v>
                </c:pt>
                <c:pt idx="2206">
                  <c:v>36.770000000000003</c:v>
                </c:pt>
                <c:pt idx="2207">
                  <c:v>36.78</c:v>
                </c:pt>
                <c:pt idx="2208">
                  <c:v>36.799999999999997</c:v>
                </c:pt>
                <c:pt idx="2209">
                  <c:v>36.82</c:v>
                </c:pt>
                <c:pt idx="2210">
                  <c:v>36.83</c:v>
                </c:pt>
                <c:pt idx="2211">
                  <c:v>36.85</c:v>
                </c:pt>
                <c:pt idx="2212">
                  <c:v>36.869999999999997</c:v>
                </c:pt>
                <c:pt idx="2213">
                  <c:v>36.880000000000003</c:v>
                </c:pt>
                <c:pt idx="2214">
                  <c:v>36.9</c:v>
                </c:pt>
                <c:pt idx="2215">
                  <c:v>36.92</c:v>
                </c:pt>
                <c:pt idx="2216">
                  <c:v>36.93</c:v>
                </c:pt>
                <c:pt idx="2217">
                  <c:v>36.950000000000003</c:v>
                </c:pt>
                <c:pt idx="2218">
                  <c:v>36.97</c:v>
                </c:pt>
                <c:pt idx="2219">
                  <c:v>36.979999999999997</c:v>
                </c:pt>
                <c:pt idx="2220">
                  <c:v>37</c:v>
                </c:pt>
                <c:pt idx="2221">
                  <c:v>37.020000000000003</c:v>
                </c:pt>
                <c:pt idx="2222">
                  <c:v>37.03</c:v>
                </c:pt>
                <c:pt idx="2223">
                  <c:v>37.049999999999997</c:v>
                </c:pt>
                <c:pt idx="2224">
                  <c:v>37.07</c:v>
                </c:pt>
                <c:pt idx="2225">
                  <c:v>37.08</c:v>
                </c:pt>
                <c:pt idx="2226">
                  <c:v>37.1</c:v>
                </c:pt>
                <c:pt idx="2227">
                  <c:v>37.119999999999997</c:v>
                </c:pt>
                <c:pt idx="2228">
                  <c:v>37.130000000000003</c:v>
                </c:pt>
                <c:pt idx="2229">
                  <c:v>37.15</c:v>
                </c:pt>
                <c:pt idx="2230">
                  <c:v>37.17</c:v>
                </c:pt>
                <c:pt idx="2231">
                  <c:v>37.18</c:v>
                </c:pt>
                <c:pt idx="2232">
                  <c:v>37.200000000000003</c:v>
                </c:pt>
                <c:pt idx="2233">
                  <c:v>37.22</c:v>
                </c:pt>
                <c:pt idx="2234">
                  <c:v>37.229999999999997</c:v>
                </c:pt>
                <c:pt idx="2235">
                  <c:v>37.25</c:v>
                </c:pt>
                <c:pt idx="2236">
                  <c:v>37.270000000000003</c:v>
                </c:pt>
                <c:pt idx="2237">
                  <c:v>37.28</c:v>
                </c:pt>
                <c:pt idx="2238">
                  <c:v>37.299999999999997</c:v>
                </c:pt>
                <c:pt idx="2239">
                  <c:v>37.32</c:v>
                </c:pt>
                <c:pt idx="2240">
                  <c:v>37.33</c:v>
                </c:pt>
                <c:pt idx="2241">
                  <c:v>37.35</c:v>
                </c:pt>
                <c:pt idx="2242">
                  <c:v>37.369999999999997</c:v>
                </c:pt>
                <c:pt idx="2243">
                  <c:v>37.380000000000003</c:v>
                </c:pt>
                <c:pt idx="2244">
                  <c:v>37.4</c:v>
                </c:pt>
                <c:pt idx="2245">
                  <c:v>37.42</c:v>
                </c:pt>
                <c:pt idx="2246">
                  <c:v>37.43</c:v>
                </c:pt>
                <c:pt idx="2247">
                  <c:v>37.450000000000003</c:v>
                </c:pt>
                <c:pt idx="2248">
                  <c:v>37.47</c:v>
                </c:pt>
                <c:pt idx="2249">
                  <c:v>37.479999999999997</c:v>
                </c:pt>
                <c:pt idx="2250">
                  <c:v>37.5</c:v>
                </c:pt>
                <c:pt idx="2251">
                  <c:v>37.520000000000003</c:v>
                </c:pt>
                <c:pt idx="2252">
                  <c:v>37.53</c:v>
                </c:pt>
                <c:pt idx="2253">
                  <c:v>37.549999999999997</c:v>
                </c:pt>
                <c:pt idx="2254">
                  <c:v>37.57</c:v>
                </c:pt>
                <c:pt idx="2255">
                  <c:v>37.58</c:v>
                </c:pt>
                <c:pt idx="2256">
                  <c:v>37.6</c:v>
                </c:pt>
                <c:pt idx="2257">
                  <c:v>37.619999999999997</c:v>
                </c:pt>
                <c:pt idx="2258">
                  <c:v>37.630000000000003</c:v>
                </c:pt>
                <c:pt idx="2259">
                  <c:v>37.65</c:v>
                </c:pt>
                <c:pt idx="2260">
                  <c:v>37.67</c:v>
                </c:pt>
                <c:pt idx="2261">
                  <c:v>37.68</c:v>
                </c:pt>
                <c:pt idx="2262">
                  <c:v>37.700000000000003</c:v>
                </c:pt>
                <c:pt idx="2263">
                  <c:v>37.72</c:v>
                </c:pt>
                <c:pt idx="2264">
                  <c:v>37.729999999999997</c:v>
                </c:pt>
                <c:pt idx="2265">
                  <c:v>37.75</c:v>
                </c:pt>
                <c:pt idx="2266">
                  <c:v>37.770000000000003</c:v>
                </c:pt>
                <c:pt idx="2267">
                  <c:v>37.78</c:v>
                </c:pt>
                <c:pt idx="2268">
                  <c:v>37.799999999999997</c:v>
                </c:pt>
                <c:pt idx="2269">
                  <c:v>37.82</c:v>
                </c:pt>
                <c:pt idx="2270">
                  <c:v>37.83</c:v>
                </c:pt>
                <c:pt idx="2271">
                  <c:v>37.85</c:v>
                </c:pt>
                <c:pt idx="2272">
                  <c:v>37.869999999999997</c:v>
                </c:pt>
                <c:pt idx="2273">
                  <c:v>37.880000000000003</c:v>
                </c:pt>
                <c:pt idx="2274">
                  <c:v>37.9</c:v>
                </c:pt>
                <c:pt idx="2275">
                  <c:v>37.92</c:v>
                </c:pt>
                <c:pt idx="2276">
                  <c:v>37.93</c:v>
                </c:pt>
                <c:pt idx="2277">
                  <c:v>37.950000000000003</c:v>
                </c:pt>
                <c:pt idx="2278">
                  <c:v>37.97</c:v>
                </c:pt>
                <c:pt idx="2279">
                  <c:v>37.979999999999997</c:v>
                </c:pt>
                <c:pt idx="2280">
                  <c:v>38</c:v>
                </c:pt>
                <c:pt idx="2281">
                  <c:v>38.020000000000003</c:v>
                </c:pt>
                <c:pt idx="2282">
                  <c:v>38.03</c:v>
                </c:pt>
                <c:pt idx="2283">
                  <c:v>38.049999999999997</c:v>
                </c:pt>
                <c:pt idx="2284">
                  <c:v>38.07</c:v>
                </c:pt>
                <c:pt idx="2285">
                  <c:v>38.08</c:v>
                </c:pt>
                <c:pt idx="2286">
                  <c:v>38.1</c:v>
                </c:pt>
                <c:pt idx="2287">
                  <c:v>38.119999999999997</c:v>
                </c:pt>
                <c:pt idx="2288">
                  <c:v>38.130000000000003</c:v>
                </c:pt>
                <c:pt idx="2289">
                  <c:v>38.15</c:v>
                </c:pt>
                <c:pt idx="2290">
                  <c:v>38.17</c:v>
                </c:pt>
                <c:pt idx="2291">
                  <c:v>38.18</c:v>
                </c:pt>
                <c:pt idx="2292">
                  <c:v>38.200000000000003</c:v>
                </c:pt>
                <c:pt idx="2293">
                  <c:v>38.22</c:v>
                </c:pt>
                <c:pt idx="2294">
                  <c:v>38.229999999999997</c:v>
                </c:pt>
                <c:pt idx="2295">
                  <c:v>38.25</c:v>
                </c:pt>
                <c:pt idx="2296">
                  <c:v>38.270000000000003</c:v>
                </c:pt>
                <c:pt idx="2297">
                  <c:v>38.28</c:v>
                </c:pt>
                <c:pt idx="2298">
                  <c:v>38.299999999999997</c:v>
                </c:pt>
                <c:pt idx="2299">
                  <c:v>38.32</c:v>
                </c:pt>
                <c:pt idx="2300">
                  <c:v>38.33</c:v>
                </c:pt>
                <c:pt idx="2301">
                  <c:v>38.35</c:v>
                </c:pt>
                <c:pt idx="2302">
                  <c:v>38.369999999999997</c:v>
                </c:pt>
                <c:pt idx="2303">
                  <c:v>38.380000000000003</c:v>
                </c:pt>
                <c:pt idx="2304">
                  <c:v>38.4</c:v>
                </c:pt>
                <c:pt idx="2305">
                  <c:v>38.42</c:v>
                </c:pt>
                <c:pt idx="2306">
                  <c:v>38.43</c:v>
                </c:pt>
                <c:pt idx="2307">
                  <c:v>38.450000000000003</c:v>
                </c:pt>
                <c:pt idx="2308">
                  <c:v>38.47</c:v>
                </c:pt>
                <c:pt idx="2309">
                  <c:v>38.479999999999997</c:v>
                </c:pt>
                <c:pt idx="2310">
                  <c:v>38.5</c:v>
                </c:pt>
                <c:pt idx="2311">
                  <c:v>38.520000000000003</c:v>
                </c:pt>
                <c:pt idx="2312">
                  <c:v>38.53</c:v>
                </c:pt>
                <c:pt idx="2313">
                  <c:v>38.549999999999997</c:v>
                </c:pt>
                <c:pt idx="2314">
                  <c:v>38.57</c:v>
                </c:pt>
                <c:pt idx="2315">
                  <c:v>38.58</c:v>
                </c:pt>
                <c:pt idx="2316">
                  <c:v>38.6</c:v>
                </c:pt>
                <c:pt idx="2317">
                  <c:v>38.619999999999997</c:v>
                </c:pt>
                <c:pt idx="2318">
                  <c:v>38.630000000000003</c:v>
                </c:pt>
                <c:pt idx="2319">
                  <c:v>38.65</c:v>
                </c:pt>
                <c:pt idx="2320">
                  <c:v>38.67</c:v>
                </c:pt>
                <c:pt idx="2321">
                  <c:v>38.68</c:v>
                </c:pt>
                <c:pt idx="2322">
                  <c:v>38.700000000000003</c:v>
                </c:pt>
                <c:pt idx="2323">
                  <c:v>38.72</c:v>
                </c:pt>
                <c:pt idx="2324">
                  <c:v>38.729999999999997</c:v>
                </c:pt>
                <c:pt idx="2325">
                  <c:v>38.75</c:v>
                </c:pt>
                <c:pt idx="2326">
                  <c:v>38.770000000000003</c:v>
                </c:pt>
                <c:pt idx="2327">
                  <c:v>38.78</c:v>
                </c:pt>
                <c:pt idx="2328">
                  <c:v>38.799999999999997</c:v>
                </c:pt>
                <c:pt idx="2329">
                  <c:v>38.82</c:v>
                </c:pt>
                <c:pt idx="2330">
                  <c:v>38.83</c:v>
                </c:pt>
                <c:pt idx="2331">
                  <c:v>38.85</c:v>
                </c:pt>
                <c:pt idx="2332">
                  <c:v>38.869999999999997</c:v>
                </c:pt>
                <c:pt idx="2333">
                  <c:v>38.880000000000003</c:v>
                </c:pt>
                <c:pt idx="2334">
                  <c:v>38.9</c:v>
                </c:pt>
                <c:pt idx="2335">
                  <c:v>38.92</c:v>
                </c:pt>
                <c:pt idx="2336">
                  <c:v>38.93</c:v>
                </c:pt>
                <c:pt idx="2337">
                  <c:v>38.950000000000003</c:v>
                </c:pt>
                <c:pt idx="2338">
                  <c:v>38.97</c:v>
                </c:pt>
                <c:pt idx="2339">
                  <c:v>38.979999999999997</c:v>
                </c:pt>
                <c:pt idx="2340">
                  <c:v>39</c:v>
                </c:pt>
                <c:pt idx="2341">
                  <c:v>39.020000000000003</c:v>
                </c:pt>
                <c:pt idx="2342">
                  <c:v>39.03</c:v>
                </c:pt>
                <c:pt idx="2343">
                  <c:v>39.049999999999997</c:v>
                </c:pt>
                <c:pt idx="2344">
                  <c:v>39.07</c:v>
                </c:pt>
                <c:pt idx="2345">
                  <c:v>39.08</c:v>
                </c:pt>
                <c:pt idx="2346">
                  <c:v>39.1</c:v>
                </c:pt>
                <c:pt idx="2347">
                  <c:v>39.119999999999997</c:v>
                </c:pt>
                <c:pt idx="2348">
                  <c:v>39.130000000000003</c:v>
                </c:pt>
                <c:pt idx="2349">
                  <c:v>39.15</c:v>
                </c:pt>
                <c:pt idx="2350">
                  <c:v>39.17</c:v>
                </c:pt>
                <c:pt idx="2351">
                  <c:v>39.18</c:v>
                </c:pt>
                <c:pt idx="2352">
                  <c:v>39.200000000000003</c:v>
                </c:pt>
                <c:pt idx="2353">
                  <c:v>39.22</c:v>
                </c:pt>
                <c:pt idx="2354">
                  <c:v>39.229999999999997</c:v>
                </c:pt>
                <c:pt idx="2355">
                  <c:v>39.25</c:v>
                </c:pt>
                <c:pt idx="2356">
                  <c:v>39.270000000000003</c:v>
                </c:pt>
                <c:pt idx="2357">
                  <c:v>39.28</c:v>
                </c:pt>
                <c:pt idx="2358">
                  <c:v>39.299999999999997</c:v>
                </c:pt>
                <c:pt idx="2359">
                  <c:v>39.32</c:v>
                </c:pt>
                <c:pt idx="2360">
                  <c:v>39.33</c:v>
                </c:pt>
                <c:pt idx="2361">
                  <c:v>39.35</c:v>
                </c:pt>
                <c:pt idx="2362">
                  <c:v>39.369999999999997</c:v>
                </c:pt>
                <c:pt idx="2363">
                  <c:v>39.380000000000003</c:v>
                </c:pt>
                <c:pt idx="2364">
                  <c:v>39.4</c:v>
                </c:pt>
                <c:pt idx="2365">
                  <c:v>39.42</c:v>
                </c:pt>
                <c:pt idx="2366">
                  <c:v>39.43</c:v>
                </c:pt>
                <c:pt idx="2367">
                  <c:v>39.450000000000003</c:v>
                </c:pt>
                <c:pt idx="2368">
                  <c:v>39.47</c:v>
                </c:pt>
                <c:pt idx="2369">
                  <c:v>39.479999999999997</c:v>
                </c:pt>
                <c:pt idx="2370">
                  <c:v>39.5</c:v>
                </c:pt>
                <c:pt idx="2371">
                  <c:v>39.520000000000003</c:v>
                </c:pt>
                <c:pt idx="2372">
                  <c:v>39.53</c:v>
                </c:pt>
                <c:pt idx="2373">
                  <c:v>39.549999999999997</c:v>
                </c:pt>
                <c:pt idx="2374">
                  <c:v>39.57</c:v>
                </c:pt>
                <c:pt idx="2375">
                  <c:v>39.58</c:v>
                </c:pt>
                <c:pt idx="2376">
                  <c:v>39.6</c:v>
                </c:pt>
                <c:pt idx="2377">
                  <c:v>39.619999999999997</c:v>
                </c:pt>
                <c:pt idx="2378">
                  <c:v>39.630000000000003</c:v>
                </c:pt>
                <c:pt idx="2379">
                  <c:v>39.65</c:v>
                </c:pt>
                <c:pt idx="2380">
                  <c:v>39.67</c:v>
                </c:pt>
                <c:pt idx="2381">
                  <c:v>39.68</c:v>
                </c:pt>
                <c:pt idx="2382">
                  <c:v>39.700000000000003</c:v>
                </c:pt>
                <c:pt idx="2383">
                  <c:v>39.72</c:v>
                </c:pt>
                <c:pt idx="2384">
                  <c:v>39.729999999999997</c:v>
                </c:pt>
                <c:pt idx="2385">
                  <c:v>39.75</c:v>
                </c:pt>
                <c:pt idx="2386">
                  <c:v>39.770000000000003</c:v>
                </c:pt>
                <c:pt idx="2387">
                  <c:v>39.78</c:v>
                </c:pt>
                <c:pt idx="2388">
                  <c:v>39.799999999999997</c:v>
                </c:pt>
                <c:pt idx="2389">
                  <c:v>39.82</c:v>
                </c:pt>
                <c:pt idx="2390">
                  <c:v>39.83</c:v>
                </c:pt>
                <c:pt idx="2391">
                  <c:v>39.85</c:v>
                </c:pt>
                <c:pt idx="2392">
                  <c:v>39.869999999999997</c:v>
                </c:pt>
                <c:pt idx="2393">
                  <c:v>39.880000000000003</c:v>
                </c:pt>
                <c:pt idx="2394">
                  <c:v>39.9</c:v>
                </c:pt>
                <c:pt idx="2395">
                  <c:v>39.92</c:v>
                </c:pt>
                <c:pt idx="2396">
                  <c:v>39.93</c:v>
                </c:pt>
                <c:pt idx="2397">
                  <c:v>39.950000000000003</c:v>
                </c:pt>
                <c:pt idx="2398">
                  <c:v>39.97</c:v>
                </c:pt>
                <c:pt idx="2399">
                  <c:v>39.979999999999997</c:v>
                </c:pt>
                <c:pt idx="2400">
                  <c:v>40</c:v>
                </c:pt>
                <c:pt idx="2401">
                  <c:v>40.020000000000003</c:v>
                </c:pt>
                <c:pt idx="2402">
                  <c:v>40.03</c:v>
                </c:pt>
                <c:pt idx="2403">
                  <c:v>40.049999999999997</c:v>
                </c:pt>
                <c:pt idx="2404">
                  <c:v>40.07</c:v>
                </c:pt>
                <c:pt idx="2405">
                  <c:v>40.08</c:v>
                </c:pt>
                <c:pt idx="2406">
                  <c:v>40.1</c:v>
                </c:pt>
                <c:pt idx="2407">
                  <c:v>40.119999999999997</c:v>
                </c:pt>
                <c:pt idx="2408">
                  <c:v>40.130000000000003</c:v>
                </c:pt>
                <c:pt idx="2409">
                  <c:v>40.15</c:v>
                </c:pt>
                <c:pt idx="2410">
                  <c:v>40.17</c:v>
                </c:pt>
                <c:pt idx="2411">
                  <c:v>40.18</c:v>
                </c:pt>
                <c:pt idx="2412">
                  <c:v>40.200000000000003</c:v>
                </c:pt>
                <c:pt idx="2413">
                  <c:v>40.22</c:v>
                </c:pt>
                <c:pt idx="2414">
                  <c:v>40.229999999999997</c:v>
                </c:pt>
                <c:pt idx="2415">
                  <c:v>40.25</c:v>
                </c:pt>
                <c:pt idx="2416">
                  <c:v>40.270000000000003</c:v>
                </c:pt>
                <c:pt idx="2417">
                  <c:v>40.28</c:v>
                </c:pt>
                <c:pt idx="2418">
                  <c:v>40.299999999999997</c:v>
                </c:pt>
                <c:pt idx="2419">
                  <c:v>40.32</c:v>
                </c:pt>
                <c:pt idx="2420">
                  <c:v>40.33</c:v>
                </c:pt>
                <c:pt idx="2421">
                  <c:v>40.35</c:v>
                </c:pt>
                <c:pt idx="2422">
                  <c:v>40.369999999999997</c:v>
                </c:pt>
                <c:pt idx="2423">
                  <c:v>40.380000000000003</c:v>
                </c:pt>
                <c:pt idx="2424">
                  <c:v>40.4</c:v>
                </c:pt>
                <c:pt idx="2425">
                  <c:v>40.42</c:v>
                </c:pt>
                <c:pt idx="2426">
                  <c:v>40.43</c:v>
                </c:pt>
                <c:pt idx="2427">
                  <c:v>40.450000000000003</c:v>
                </c:pt>
                <c:pt idx="2428">
                  <c:v>40.47</c:v>
                </c:pt>
                <c:pt idx="2429">
                  <c:v>40.479999999999997</c:v>
                </c:pt>
                <c:pt idx="2430">
                  <c:v>40.5</c:v>
                </c:pt>
                <c:pt idx="2431">
                  <c:v>40.520000000000003</c:v>
                </c:pt>
                <c:pt idx="2432">
                  <c:v>40.53</c:v>
                </c:pt>
                <c:pt idx="2433">
                  <c:v>40.549999999999997</c:v>
                </c:pt>
                <c:pt idx="2434">
                  <c:v>40.57</c:v>
                </c:pt>
                <c:pt idx="2435">
                  <c:v>40.58</c:v>
                </c:pt>
                <c:pt idx="2436">
                  <c:v>40.6</c:v>
                </c:pt>
                <c:pt idx="2437">
                  <c:v>40.619999999999997</c:v>
                </c:pt>
                <c:pt idx="2438">
                  <c:v>40.630000000000003</c:v>
                </c:pt>
                <c:pt idx="2439">
                  <c:v>40.65</c:v>
                </c:pt>
                <c:pt idx="2440">
                  <c:v>40.67</c:v>
                </c:pt>
                <c:pt idx="2441">
                  <c:v>40.68</c:v>
                </c:pt>
                <c:pt idx="2442">
                  <c:v>40.700000000000003</c:v>
                </c:pt>
                <c:pt idx="2443">
                  <c:v>40.72</c:v>
                </c:pt>
                <c:pt idx="2444">
                  <c:v>40.729999999999997</c:v>
                </c:pt>
                <c:pt idx="2445">
                  <c:v>40.75</c:v>
                </c:pt>
                <c:pt idx="2446">
                  <c:v>40.770000000000003</c:v>
                </c:pt>
                <c:pt idx="2447">
                  <c:v>40.78</c:v>
                </c:pt>
                <c:pt idx="2448">
                  <c:v>40.799999999999997</c:v>
                </c:pt>
                <c:pt idx="2449">
                  <c:v>40.82</c:v>
                </c:pt>
                <c:pt idx="2450">
                  <c:v>40.83</c:v>
                </c:pt>
                <c:pt idx="2451">
                  <c:v>40.85</c:v>
                </c:pt>
                <c:pt idx="2452">
                  <c:v>40.869999999999997</c:v>
                </c:pt>
                <c:pt idx="2453">
                  <c:v>40.880000000000003</c:v>
                </c:pt>
                <c:pt idx="2454">
                  <c:v>40.9</c:v>
                </c:pt>
                <c:pt idx="2455">
                  <c:v>40.92</c:v>
                </c:pt>
                <c:pt idx="2456">
                  <c:v>40.93</c:v>
                </c:pt>
                <c:pt idx="2457">
                  <c:v>40.950000000000003</c:v>
                </c:pt>
                <c:pt idx="2458">
                  <c:v>40.97</c:v>
                </c:pt>
                <c:pt idx="2459">
                  <c:v>40.98</c:v>
                </c:pt>
                <c:pt idx="2460">
                  <c:v>41</c:v>
                </c:pt>
                <c:pt idx="2461">
                  <c:v>41.02</c:v>
                </c:pt>
                <c:pt idx="2462">
                  <c:v>41.03</c:v>
                </c:pt>
                <c:pt idx="2463">
                  <c:v>41.05</c:v>
                </c:pt>
                <c:pt idx="2464">
                  <c:v>41.07</c:v>
                </c:pt>
                <c:pt idx="2465">
                  <c:v>41.08</c:v>
                </c:pt>
                <c:pt idx="2466">
                  <c:v>41.1</c:v>
                </c:pt>
                <c:pt idx="2467">
                  <c:v>41.12</c:v>
                </c:pt>
                <c:pt idx="2468">
                  <c:v>41.13</c:v>
                </c:pt>
                <c:pt idx="2469">
                  <c:v>41.15</c:v>
                </c:pt>
                <c:pt idx="2470">
                  <c:v>41.17</c:v>
                </c:pt>
                <c:pt idx="2471">
                  <c:v>41.18</c:v>
                </c:pt>
                <c:pt idx="2472">
                  <c:v>41.2</c:v>
                </c:pt>
                <c:pt idx="2473">
                  <c:v>41.22</c:v>
                </c:pt>
                <c:pt idx="2474">
                  <c:v>41.23</c:v>
                </c:pt>
                <c:pt idx="2475">
                  <c:v>41.25</c:v>
                </c:pt>
                <c:pt idx="2476">
                  <c:v>41.27</c:v>
                </c:pt>
                <c:pt idx="2477">
                  <c:v>41.28</c:v>
                </c:pt>
                <c:pt idx="2478">
                  <c:v>41.3</c:v>
                </c:pt>
                <c:pt idx="2479">
                  <c:v>41.32</c:v>
                </c:pt>
                <c:pt idx="2480">
                  <c:v>41.33</c:v>
                </c:pt>
                <c:pt idx="2481">
                  <c:v>41.35</c:v>
                </c:pt>
                <c:pt idx="2482">
                  <c:v>41.37</c:v>
                </c:pt>
                <c:pt idx="2483">
                  <c:v>41.38</c:v>
                </c:pt>
                <c:pt idx="2484">
                  <c:v>41.4</c:v>
                </c:pt>
                <c:pt idx="2485">
                  <c:v>41.42</c:v>
                </c:pt>
                <c:pt idx="2486">
                  <c:v>41.43</c:v>
                </c:pt>
                <c:pt idx="2487">
                  <c:v>41.45</c:v>
                </c:pt>
                <c:pt idx="2488">
                  <c:v>41.47</c:v>
                </c:pt>
                <c:pt idx="2489">
                  <c:v>41.48</c:v>
                </c:pt>
                <c:pt idx="2490">
                  <c:v>41.5</c:v>
                </c:pt>
                <c:pt idx="2491">
                  <c:v>41.52</c:v>
                </c:pt>
                <c:pt idx="2492">
                  <c:v>41.53</c:v>
                </c:pt>
                <c:pt idx="2493">
                  <c:v>41.55</c:v>
                </c:pt>
                <c:pt idx="2494">
                  <c:v>41.57</c:v>
                </c:pt>
                <c:pt idx="2495">
                  <c:v>41.58</c:v>
                </c:pt>
                <c:pt idx="2496">
                  <c:v>41.6</c:v>
                </c:pt>
                <c:pt idx="2497">
                  <c:v>41.62</c:v>
                </c:pt>
                <c:pt idx="2498">
                  <c:v>41.63</c:v>
                </c:pt>
                <c:pt idx="2499">
                  <c:v>41.65</c:v>
                </c:pt>
                <c:pt idx="2500">
                  <c:v>41.67</c:v>
                </c:pt>
                <c:pt idx="2501">
                  <c:v>41.68</c:v>
                </c:pt>
                <c:pt idx="2502">
                  <c:v>41.7</c:v>
                </c:pt>
                <c:pt idx="2503">
                  <c:v>41.72</c:v>
                </c:pt>
                <c:pt idx="2504">
                  <c:v>41.73</c:v>
                </c:pt>
                <c:pt idx="2505">
                  <c:v>41.75</c:v>
                </c:pt>
                <c:pt idx="2506">
                  <c:v>41.77</c:v>
                </c:pt>
                <c:pt idx="2507">
                  <c:v>41.78</c:v>
                </c:pt>
                <c:pt idx="2508">
                  <c:v>41.8</c:v>
                </c:pt>
                <c:pt idx="2509">
                  <c:v>41.82</c:v>
                </c:pt>
                <c:pt idx="2510">
                  <c:v>41.83</c:v>
                </c:pt>
                <c:pt idx="2511">
                  <c:v>41.85</c:v>
                </c:pt>
                <c:pt idx="2512">
                  <c:v>41.87</c:v>
                </c:pt>
                <c:pt idx="2513">
                  <c:v>41.88</c:v>
                </c:pt>
                <c:pt idx="2514">
                  <c:v>41.9</c:v>
                </c:pt>
                <c:pt idx="2515">
                  <c:v>41.92</c:v>
                </c:pt>
                <c:pt idx="2516">
                  <c:v>41.93</c:v>
                </c:pt>
                <c:pt idx="2517">
                  <c:v>41.95</c:v>
                </c:pt>
                <c:pt idx="2518">
                  <c:v>41.97</c:v>
                </c:pt>
                <c:pt idx="2519">
                  <c:v>41.98</c:v>
                </c:pt>
                <c:pt idx="2520">
                  <c:v>42</c:v>
                </c:pt>
                <c:pt idx="2521">
                  <c:v>42.02</c:v>
                </c:pt>
                <c:pt idx="2522">
                  <c:v>42.03</c:v>
                </c:pt>
                <c:pt idx="2523">
                  <c:v>42.05</c:v>
                </c:pt>
                <c:pt idx="2524">
                  <c:v>42.07</c:v>
                </c:pt>
                <c:pt idx="2525">
                  <c:v>42.08</c:v>
                </c:pt>
                <c:pt idx="2526">
                  <c:v>42.1</c:v>
                </c:pt>
                <c:pt idx="2527">
                  <c:v>42.12</c:v>
                </c:pt>
                <c:pt idx="2528">
                  <c:v>42.13</c:v>
                </c:pt>
                <c:pt idx="2529">
                  <c:v>42.15</c:v>
                </c:pt>
                <c:pt idx="2530">
                  <c:v>42.17</c:v>
                </c:pt>
                <c:pt idx="2531">
                  <c:v>42.18</c:v>
                </c:pt>
                <c:pt idx="2532">
                  <c:v>42.2</c:v>
                </c:pt>
                <c:pt idx="2533">
                  <c:v>42.22</c:v>
                </c:pt>
                <c:pt idx="2534">
                  <c:v>42.23</c:v>
                </c:pt>
                <c:pt idx="2535">
                  <c:v>42.25</c:v>
                </c:pt>
                <c:pt idx="2536">
                  <c:v>42.27</c:v>
                </c:pt>
                <c:pt idx="2537">
                  <c:v>42.28</c:v>
                </c:pt>
                <c:pt idx="2538">
                  <c:v>42.3</c:v>
                </c:pt>
                <c:pt idx="2539">
                  <c:v>42.32</c:v>
                </c:pt>
                <c:pt idx="2540">
                  <c:v>42.33</c:v>
                </c:pt>
                <c:pt idx="2541">
                  <c:v>42.35</c:v>
                </c:pt>
                <c:pt idx="2542">
                  <c:v>42.37</c:v>
                </c:pt>
                <c:pt idx="2543">
                  <c:v>42.38</c:v>
                </c:pt>
                <c:pt idx="2544">
                  <c:v>42.4</c:v>
                </c:pt>
                <c:pt idx="2545">
                  <c:v>42.42</c:v>
                </c:pt>
                <c:pt idx="2546">
                  <c:v>42.43</c:v>
                </c:pt>
                <c:pt idx="2547">
                  <c:v>42.45</c:v>
                </c:pt>
                <c:pt idx="2548">
                  <c:v>42.47</c:v>
                </c:pt>
                <c:pt idx="2549">
                  <c:v>42.48</c:v>
                </c:pt>
                <c:pt idx="2550">
                  <c:v>42.5</c:v>
                </c:pt>
                <c:pt idx="2551">
                  <c:v>42.52</c:v>
                </c:pt>
                <c:pt idx="2552">
                  <c:v>42.53</c:v>
                </c:pt>
                <c:pt idx="2553">
                  <c:v>42.55</c:v>
                </c:pt>
                <c:pt idx="2554">
                  <c:v>42.57</c:v>
                </c:pt>
                <c:pt idx="2555">
                  <c:v>42.58</c:v>
                </c:pt>
                <c:pt idx="2556">
                  <c:v>42.6</c:v>
                </c:pt>
                <c:pt idx="2557">
                  <c:v>42.62</c:v>
                </c:pt>
                <c:pt idx="2558">
                  <c:v>42.63</c:v>
                </c:pt>
                <c:pt idx="2559">
                  <c:v>42.65</c:v>
                </c:pt>
                <c:pt idx="2560">
                  <c:v>42.67</c:v>
                </c:pt>
                <c:pt idx="2561">
                  <c:v>42.68</c:v>
                </c:pt>
                <c:pt idx="2562">
                  <c:v>42.7</c:v>
                </c:pt>
                <c:pt idx="2563">
                  <c:v>42.72</c:v>
                </c:pt>
                <c:pt idx="2564">
                  <c:v>42.73</c:v>
                </c:pt>
                <c:pt idx="2565">
                  <c:v>42.75</c:v>
                </c:pt>
                <c:pt idx="2566">
                  <c:v>42.77</c:v>
                </c:pt>
                <c:pt idx="2567">
                  <c:v>42.78</c:v>
                </c:pt>
                <c:pt idx="2568">
                  <c:v>42.8</c:v>
                </c:pt>
                <c:pt idx="2569">
                  <c:v>42.82</c:v>
                </c:pt>
                <c:pt idx="2570">
                  <c:v>42.83</c:v>
                </c:pt>
                <c:pt idx="2571">
                  <c:v>42.85</c:v>
                </c:pt>
                <c:pt idx="2572">
                  <c:v>42.87</c:v>
                </c:pt>
                <c:pt idx="2573">
                  <c:v>42.88</c:v>
                </c:pt>
                <c:pt idx="2574">
                  <c:v>42.9</c:v>
                </c:pt>
                <c:pt idx="2575">
                  <c:v>42.92</c:v>
                </c:pt>
                <c:pt idx="2576">
                  <c:v>42.93</c:v>
                </c:pt>
                <c:pt idx="2577">
                  <c:v>42.95</c:v>
                </c:pt>
                <c:pt idx="2578">
                  <c:v>42.97</c:v>
                </c:pt>
                <c:pt idx="2579">
                  <c:v>42.98</c:v>
                </c:pt>
                <c:pt idx="2580">
                  <c:v>43</c:v>
                </c:pt>
                <c:pt idx="2581">
                  <c:v>43.02</c:v>
                </c:pt>
                <c:pt idx="2582">
                  <c:v>43.03</c:v>
                </c:pt>
                <c:pt idx="2583">
                  <c:v>43.05</c:v>
                </c:pt>
                <c:pt idx="2584">
                  <c:v>43.07</c:v>
                </c:pt>
                <c:pt idx="2585">
                  <c:v>43.08</c:v>
                </c:pt>
                <c:pt idx="2586">
                  <c:v>43.1</c:v>
                </c:pt>
                <c:pt idx="2587">
                  <c:v>43.12</c:v>
                </c:pt>
                <c:pt idx="2588">
                  <c:v>43.13</c:v>
                </c:pt>
                <c:pt idx="2589">
                  <c:v>43.15</c:v>
                </c:pt>
                <c:pt idx="2590">
                  <c:v>43.17</c:v>
                </c:pt>
                <c:pt idx="2591">
                  <c:v>43.18</c:v>
                </c:pt>
                <c:pt idx="2592">
                  <c:v>43.2</c:v>
                </c:pt>
                <c:pt idx="2593">
                  <c:v>43.22</c:v>
                </c:pt>
                <c:pt idx="2594">
                  <c:v>43.23</c:v>
                </c:pt>
                <c:pt idx="2595">
                  <c:v>43.25</c:v>
                </c:pt>
                <c:pt idx="2596">
                  <c:v>43.27</c:v>
                </c:pt>
                <c:pt idx="2597">
                  <c:v>43.28</c:v>
                </c:pt>
                <c:pt idx="2598">
                  <c:v>43.3</c:v>
                </c:pt>
                <c:pt idx="2599">
                  <c:v>43.32</c:v>
                </c:pt>
                <c:pt idx="2600">
                  <c:v>43.33</c:v>
                </c:pt>
                <c:pt idx="2601">
                  <c:v>43.35</c:v>
                </c:pt>
                <c:pt idx="2602">
                  <c:v>43.37</c:v>
                </c:pt>
                <c:pt idx="2603">
                  <c:v>43.38</c:v>
                </c:pt>
                <c:pt idx="2604">
                  <c:v>43.4</c:v>
                </c:pt>
                <c:pt idx="2605">
                  <c:v>43.42</c:v>
                </c:pt>
                <c:pt idx="2606">
                  <c:v>43.43</c:v>
                </c:pt>
                <c:pt idx="2607">
                  <c:v>43.45</c:v>
                </c:pt>
                <c:pt idx="2608">
                  <c:v>43.47</c:v>
                </c:pt>
                <c:pt idx="2609">
                  <c:v>43.48</c:v>
                </c:pt>
                <c:pt idx="2610">
                  <c:v>43.5</c:v>
                </c:pt>
                <c:pt idx="2611">
                  <c:v>43.52</c:v>
                </c:pt>
                <c:pt idx="2612">
                  <c:v>43.53</c:v>
                </c:pt>
                <c:pt idx="2613">
                  <c:v>43.55</c:v>
                </c:pt>
                <c:pt idx="2614">
                  <c:v>43.57</c:v>
                </c:pt>
                <c:pt idx="2615">
                  <c:v>43.58</c:v>
                </c:pt>
                <c:pt idx="2616">
                  <c:v>43.6</c:v>
                </c:pt>
                <c:pt idx="2617">
                  <c:v>43.62</c:v>
                </c:pt>
                <c:pt idx="2618">
                  <c:v>43.63</c:v>
                </c:pt>
                <c:pt idx="2619">
                  <c:v>43.65</c:v>
                </c:pt>
                <c:pt idx="2620">
                  <c:v>43.67</c:v>
                </c:pt>
                <c:pt idx="2621">
                  <c:v>43.68</c:v>
                </c:pt>
                <c:pt idx="2622">
                  <c:v>43.7</c:v>
                </c:pt>
                <c:pt idx="2623">
                  <c:v>43.72</c:v>
                </c:pt>
                <c:pt idx="2624">
                  <c:v>43.73</c:v>
                </c:pt>
                <c:pt idx="2625">
                  <c:v>43.75</c:v>
                </c:pt>
                <c:pt idx="2626">
                  <c:v>43.77</c:v>
                </c:pt>
                <c:pt idx="2627">
                  <c:v>43.78</c:v>
                </c:pt>
                <c:pt idx="2628">
                  <c:v>43.8</c:v>
                </c:pt>
                <c:pt idx="2629">
                  <c:v>43.82</c:v>
                </c:pt>
                <c:pt idx="2630">
                  <c:v>43.83</c:v>
                </c:pt>
                <c:pt idx="2631">
                  <c:v>43.85</c:v>
                </c:pt>
                <c:pt idx="2632">
                  <c:v>43.87</c:v>
                </c:pt>
                <c:pt idx="2633">
                  <c:v>43.88</c:v>
                </c:pt>
                <c:pt idx="2634">
                  <c:v>43.9</c:v>
                </c:pt>
                <c:pt idx="2635">
                  <c:v>43.92</c:v>
                </c:pt>
                <c:pt idx="2636">
                  <c:v>43.93</c:v>
                </c:pt>
                <c:pt idx="2637">
                  <c:v>43.95</c:v>
                </c:pt>
                <c:pt idx="2638">
                  <c:v>43.97</c:v>
                </c:pt>
                <c:pt idx="2639">
                  <c:v>43.98</c:v>
                </c:pt>
                <c:pt idx="2640">
                  <c:v>44</c:v>
                </c:pt>
                <c:pt idx="2641">
                  <c:v>44.02</c:v>
                </c:pt>
                <c:pt idx="2642">
                  <c:v>44.03</c:v>
                </c:pt>
                <c:pt idx="2643">
                  <c:v>44.05</c:v>
                </c:pt>
                <c:pt idx="2644">
                  <c:v>44.07</c:v>
                </c:pt>
                <c:pt idx="2645">
                  <c:v>44.08</c:v>
                </c:pt>
                <c:pt idx="2646">
                  <c:v>44.1</c:v>
                </c:pt>
                <c:pt idx="2647">
                  <c:v>44.12</c:v>
                </c:pt>
                <c:pt idx="2648">
                  <c:v>44.13</c:v>
                </c:pt>
                <c:pt idx="2649">
                  <c:v>44.15</c:v>
                </c:pt>
                <c:pt idx="2650">
                  <c:v>44.17</c:v>
                </c:pt>
                <c:pt idx="2651">
                  <c:v>44.18</c:v>
                </c:pt>
                <c:pt idx="2652">
                  <c:v>44.2</c:v>
                </c:pt>
                <c:pt idx="2653">
                  <c:v>44.22</c:v>
                </c:pt>
                <c:pt idx="2654">
                  <c:v>44.23</c:v>
                </c:pt>
                <c:pt idx="2655">
                  <c:v>44.25</c:v>
                </c:pt>
                <c:pt idx="2656">
                  <c:v>44.27</c:v>
                </c:pt>
                <c:pt idx="2657">
                  <c:v>44.28</c:v>
                </c:pt>
                <c:pt idx="2658">
                  <c:v>44.3</c:v>
                </c:pt>
                <c:pt idx="2659">
                  <c:v>44.32</c:v>
                </c:pt>
                <c:pt idx="2660">
                  <c:v>44.33</c:v>
                </c:pt>
                <c:pt idx="2661">
                  <c:v>44.35</c:v>
                </c:pt>
                <c:pt idx="2662">
                  <c:v>44.37</c:v>
                </c:pt>
                <c:pt idx="2663">
                  <c:v>44.38</c:v>
                </c:pt>
                <c:pt idx="2664">
                  <c:v>44.4</c:v>
                </c:pt>
                <c:pt idx="2665">
                  <c:v>44.42</c:v>
                </c:pt>
                <c:pt idx="2666">
                  <c:v>44.43</c:v>
                </c:pt>
                <c:pt idx="2667">
                  <c:v>44.45</c:v>
                </c:pt>
                <c:pt idx="2668">
                  <c:v>44.47</c:v>
                </c:pt>
                <c:pt idx="2669">
                  <c:v>44.48</c:v>
                </c:pt>
                <c:pt idx="2670">
                  <c:v>44.5</c:v>
                </c:pt>
                <c:pt idx="2671">
                  <c:v>44.52</c:v>
                </c:pt>
                <c:pt idx="2672">
                  <c:v>44.53</c:v>
                </c:pt>
                <c:pt idx="2673">
                  <c:v>44.55</c:v>
                </c:pt>
                <c:pt idx="2674">
                  <c:v>44.57</c:v>
                </c:pt>
                <c:pt idx="2675">
                  <c:v>44.58</c:v>
                </c:pt>
                <c:pt idx="2676">
                  <c:v>44.6</c:v>
                </c:pt>
                <c:pt idx="2677">
                  <c:v>44.62</c:v>
                </c:pt>
                <c:pt idx="2678">
                  <c:v>44.63</c:v>
                </c:pt>
                <c:pt idx="2679">
                  <c:v>44.65</c:v>
                </c:pt>
                <c:pt idx="2680">
                  <c:v>44.67</c:v>
                </c:pt>
                <c:pt idx="2681">
                  <c:v>44.68</c:v>
                </c:pt>
                <c:pt idx="2682">
                  <c:v>44.7</c:v>
                </c:pt>
                <c:pt idx="2683">
                  <c:v>44.72</c:v>
                </c:pt>
                <c:pt idx="2684">
                  <c:v>44.73</c:v>
                </c:pt>
                <c:pt idx="2685">
                  <c:v>44.75</c:v>
                </c:pt>
                <c:pt idx="2686">
                  <c:v>44.77</c:v>
                </c:pt>
                <c:pt idx="2687">
                  <c:v>44.78</c:v>
                </c:pt>
                <c:pt idx="2688">
                  <c:v>44.8</c:v>
                </c:pt>
                <c:pt idx="2689">
                  <c:v>44.82</c:v>
                </c:pt>
                <c:pt idx="2690">
                  <c:v>44.83</c:v>
                </c:pt>
                <c:pt idx="2691">
                  <c:v>44.85</c:v>
                </c:pt>
                <c:pt idx="2692">
                  <c:v>44.87</c:v>
                </c:pt>
                <c:pt idx="2693">
                  <c:v>44.88</c:v>
                </c:pt>
                <c:pt idx="2694">
                  <c:v>44.9</c:v>
                </c:pt>
                <c:pt idx="2695">
                  <c:v>44.92</c:v>
                </c:pt>
                <c:pt idx="2696">
                  <c:v>44.93</c:v>
                </c:pt>
                <c:pt idx="2697">
                  <c:v>44.95</c:v>
                </c:pt>
                <c:pt idx="2698">
                  <c:v>44.97</c:v>
                </c:pt>
                <c:pt idx="2699">
                  <c:v>44.98</c:v>
                </c:pt>
                <c:pt idx="2700">
                  <c:v>45</c:v>
                </c:pt>
                <c:pt idx="2701">
                  <c:v>45.02</c:v>
                </c:pt>
                <c:pt idx="2702">
                  <c:v>45.03</c:v>
                </c:pt>
                <c:pt idx="2703">
                  <c:v>45.05</c:v>
                </c:pt>
                <c:pt idx="2704">
                  <c:v>45.07</c:v>
                </c:pt>
                <c:pt idx="2705">
                  <c:v>45.08</c:v>
                </c:pt>
                <c:pt idx="2706">
                  <c:v>45.1</c:v>
                </c:pt>
                <c:pt idx="2707">
                  <c:v>45.12</c:v>
                </c:pt>
                <c:pt idx="2708">
                  <c:v>45.13</c:v>
                </c:pt>
                <c:pt idx="2709">
                  <c:v>45.15</c:v>
                </c:pt>
                <c:pt idx="2710">
                  <c:v>45.17</c:v>
                </c:pt>
                <c:pt idx="2711">
                  <c:v>45.18</c:v>
                </c:pt>
                <c:pt idx="2712">
                  <c:v>45.2</c:v>
                </c:pt>
                <c:pt idx="2713">
                  <c:v>45.22</c:v>
                </c:pt>
                <c:pt idx="2714">
                  <c:v>45.23</c:v>
                </c:pt>
                <c:pt idx="2715">
                  <c:v>45.25</c:v>
                </c:pt>
                <c:pt idx="2716">
                  <c:v>45.27</c:v>
                </c:pt>
                <c:pt idx="2717">
                  <c:v>45.28</c:v>
                </c:pt>
                <c:pt idx="2718">
                  <c:v>45.3</c:v>
                </c:pt>
                <c:pt idx="2719">
                  <c:v>45.32</c:v>
                </c:pt>
                <c:pt idx="2720">
                  <c:v>45.33</c:v>
                </c:pt>
                <c:pt idx="2721">
                  <c:v>45.35</c:v>
                </c:pt>
                <c:pt idx="2722">
                  <c:v>45.37</c:v>
                </c:pt>
                <c:pt idx="2723">
                  <c:v>45.38</c:v>
                </c:pt>
                <c:pt idx="2724">
                  <c:v>45.4</c:v>
                </c:pt>
                <c:pt idx="2725">
                  <c:v>45.42</c:v>
                </c:pt>
                <c:pt idx="2726">
                  <c:v>45.43</c:v>
                </c:pt>
                <c:pt idx="2727">
                  <c:v>45.45</c:v>
                </c:pt>
                <c:pt idx="2728">
                  <c:v>45.47</c:v>
                </c:pt>
                <c:pt idx="2729">
                  <c:v>45.48</c:v>
                </c:pt>
                <c:pt idx="2730">
                  <c:v>45.5</c:v>
                </c:pt>
                <c:pt idx="2731">
                  <c:v>45.52</c:v>
                </c:pt>
                <c:pt idx="2732">
                  <c:v>45.53</c:v>
                </c:pt>
                <c:pt idx="2733">
                  <c:v>45.55</c:v>
                </c:pt>
                <c:pt idx="2734">
                  <c:v>45.57</c:v>
                </c:pt>
                <c:pt idx="2735">
                  <c:v>45.58</c:v>
                </c:pt>
                <c:pt idx="2736">
                  <c:v>45.6</c:v>
                </c:pt>
                <c:pt idx="2737">
                  <c:v>45.62</c:v>
                </c:pt>
                <c:pt idx="2738">
                  <c:v>45.63</c:v>
                </c:pt>
                <c:pt idx="2739">
                  <c:v>45.65</c:v>
                </c:pt>
                <c:pt idx="2740">
                  <c:v>45.67</c:v>
                </c:pt>
                <c:pt idx="2741">
                  <c:v>45.68</c:v>
                </c:pt>
                <c:pt idx="2742">
                  <c:v>45.7</c:v>
                </c:pt>
                <c:pt idx="2743">
                  <c:v>45.72</c:v>
                </c:pt>
                <c:pt idx="2744">
                  <c:v>45.73</c:v>
                </c:pt>
                <c:pt idx="2745">
                  <c:v>45.75</c:v>
                </c:pt>
                <c:pt idx="2746">
                  <c:v>45.77</c:v>
                </c:pt>
                <c:pt idx="2747">
                  <c:v>45.78</c:v>
                </c:pt>
                <c:pt idx="2748">
                  <c:v>45.8</c:v>
                </c:pt>
                <c:pt idx="2749">
                  <c:v>45.82</c:v>
                </c:pt>
                <c:pt idx="2750">
                  <c:v>45.83</c:v>
                </c:pt>
                <c:pt idx="2751">
                  <c:v>45.85</c:v>
                </c:pt>
                <c:pt idx="2752">
                  <c:v>45.87</c:v>
                </c:pt>
                <c:pt idx="2753">
                  <c:v>45.88</c:v>
                </c:pt>
                <c:pt idx="2754">
                  <c:v>45.9</c:v>
                </c:pt>
                <c:pt idx="2755">
                  <c:v>45.92</c:v>
                </c:pt>
                <c:pt idx="2756">
                  <c:v>45.93</c:v>
                </c:pt>
                <c:pt idx="2757">
                  <c:v>45.95</c:v>
                </c:pt>
                <c:pt idx="2758">
                  <c:v>45.97</c:v>
                </c:pt>
                <c:pt idx="2759">
                  <c:v>45.98</c:v>
                </c:pt>
                <c:pt idx="2760">
                  <c:v>46</c:v>
                </c:pt>
                <c:pt idx="2761">
                  <c:v>46.02</c:v>
                </c:pt>
                <c:pt idx="2762">
                  <c:v>46.03</c:v>
                </c:pt>
                <c:pt idx="2763">
                  <c:v>46.05</c:v>
                </c:pt>
                <c:pt idx="2764">
                  <c:v>46.07</c:v>
                </c:pt>
                <c:pt idx="2765">
                  <c:v>46.08</c:v>
                </c:pt>
                <c:pt idx="2766">
                  <c:v>46.1</c:v>
                </c:pt>
                <c:pt idx="2767">
                  <c:v>46.12</c:v>
                </c:pt>
                <c:pt idx="2768">
                  <c:v>46.13</c:v>
                </c:pt>
                <c:pt idx="2769">
                  <c:v>46.15</c:v>
                </c:pt>
                <c:pt idx="2770">
                  <c:v>46.17</c:v>
                </c:pt>
                <c:pt idx="2771">
                  <c:v>46.18</c:v>
                </c:pt>
                <c:pt idx="2772">
                  <c:v>46.2</c:v>
                </c:pt>
                <c:pt idx="2773">
                  <c:v>46.22</c:v>
                </c:pt>
                <c:pt idx="2774">
                  <c:v>46.23</c:v>
                </c:pt>
                <c:pt idx="2775">
                  <c:v>46.25</c:v>
                </c:pt>
                <c:pt idx="2776">
                  <c:v>46.27</c:v>
                </c:pt>
                <c:pt idx="2777">
                  <c:v>46.28</c:v>
                </c:pt>
                <c:pt idx="2778">
                  <c:v>46.3</c:v>
                </c:pt>
                <c:pt idx="2779">
                  <c:v>46.32</c:v>
                </c:pt>
                <c:pt idx="2780">
                  <c:v>46.33</c:v>
                </c:pt>
                <c:pt idx="2781">
                  <c:v>46.35</c:v>
                </c:pt>
                <c:pt idx="2782">
                  <c:v>46.37</c:v>
                </c:pt>
                <c:pt idx="2783">
                  <c:v>46.38</c:v>
                </c:pt>
                <c:pt idx="2784">
                  <c:v>46.4</c:v>
                </c:pt>
                <c:pt idx="2785">
                  <c:v>46.42</c:v>
                </c:pt>
                <c:pt idx="2786">
                  <c:v>46.43</c:v>
                </c:pt>
                <c:pt idx="2787">
                  <c:v>46.45</c:v>
                </c:pt>
                <c:pt idx="2788">
                  <c:v>46.47</c:v>
                </c:pt>
                <c:pt idx="2789">
                  <c:v>46.48</c:v>
                </c:pt>
                <c:pt idx="2790">
                  <c:v>46.5</c:v>
                </c:pt>
                <c:pt idx="2791">
                  <c:v>46.52</c:v>
                </c:pt>
                <c:pt idx="2792">
                  <c:v>46.53</c:v>
                </c:pt>
                <c:pt idx="2793">
                  <c:v>46.55</c:v>
                </c:pt>
                <c:pt idx="2794">
                  <c:v>46.57</c:v>
                </c:pt>
                <c:pt idx="2795">
                  <c:v>46.58</c:v>
                </c:pt>
                <c:pt idx="2796">
                  <c:v>46.6</c:v>
                </c:pt>
                <c:pt idx="2797">
                  <c:v>46.62</c:v>
                </c:pt>
                <c:pt idx="2798">
                  <c:v>46.63</c:v>
                </c:pt>
                <c:pt idx="2799">
                  <c:v>46.65</c:v>
                </c:pt>
                <c:pt idx="2800">
                  <c:v>46.67</c:v>
                </c:pt>
                <c:pt idx="2801">
                  <c:v>46.68</c:v>
                </c:pt>
                <c:pt idx="2802">
                  <c:v>46.7</c:v>
                </c:pt>
                <c:pt idx="2803">
                  <c:v>46.72</c:v>
                </c:pt>
                <c:pt idx="2804">
                  <c:v>46.73</c:v>
                </c:pt>
                <c:pt idx="2805">
                  <c:v>46.75</c:v>
                </c:pt>
                <c:pt idx="2806">
                  <c:v>46.77</c:v>
                </c:pt>
                <c:pt idx="2807">
                  <c:v>46.78</c:v>
                </c:pt>
                <c:pt idx="2808">
                  <c:v>46.8</c:v>
                </c:pt>
                <c:pt idx="2809">
                  <c:v>46.82</c:v>
                </c:pt>
                <c:pt idx="2810">
                  <c:v>46.83</c:v>
                </c:pt>
                <c:pt idx="2811">
                  <c:v>46.85</c:v>
                </c:pt>
                <c:pt idx="2812">
                  <c:v>46.87</c:v>
                </c:pt>
                <c:pt idx="2813">
                  <c:v>46.88</c:v>
                </c:pt>
                <c:pt idx="2814">
                  <c:v>46.9</c:v>
                </c:pt>
                <c:pt idx="2815">
                  <c:v>46.92</c:v>
                </c:pt>
                <c:pt idx="2816">
                  <c:v>46.93</c:v>
                </c:pt>
                <c:pt idx="2817">
                  <c:v>46.95</c:v>
                </c:pt>
                <c:pt idx="2818">
                  <c:v>46.97</c:v>
                </c:pt>
                <c:pt idx="2819">
                  <c:v>46.98</c:v>
                </c:pt>
                <c:pt idx="2820">
                  <c:v>47</c:v>
                </c:pt>
                <c:pt idx="2821">
                  <c:v>47.02</c:v>
                </c:pt>
                <c:pt idx="2822">
                  <c:v>47.03</c:v>
                </c:pt>
                <c:pt idx="2823">
                  <c:v>47.05</c:v>
                </c:pt>
                <c:pt idx="2824">
                  <c:v>47.07</c:v>
                </c:pt>
                <c:pt idx="2825">
                  <c:v>47.08</c:v>
                </c:pt>
                <c:pt idx="2826">
                  <c:v>47.1</c:v>
                </c:pt>
                <c:pt idx="2827">
                  <c:v>47.12</c:v>
                </c:pt>
                <c:pt idx="2828">
                  <c:v>47.13</c:v>
                </c:pt>
                <c:pt idx="2829">
                  <c:v>47.15</c:v>
                </c:pt>
                <c:pt idx="2830">
                  <c:v>47.17</c:v>
                </c:pt>
                <c:pt idx="2831">
                  <c:v>47.18</c:v>
                </c:pt>
                <c:pt idx="2832">
                  <c:v>47.2</c:v>
                </c:pt>
                <c:pt idx="2833">
                  <c:v>47.22</c:v>
                </c:pt>
                <c:pt idx="2834">
                  <c:v>47.23</c:v>
                </c:pt>
                <c:pt idx="2835">
                  <c:v>47.25</c:v>
                </c:pt>
                <c:pt idx="2836">
                  <c:v>47.27</c:v>
                </c:pt>
                <c:pt idx="2837">
                  <c:v>47.28</c:v>
                </c:pt>
                <c:pt idx="2838">
                  <c:v>47.3</c:v>
                </c:pt>
                <c:pt idx="2839">
                  <c:v>47.32</c:v>
                </c:pt>
                <c:pt idx="2840">
                  <c:v>47.33</c:v>
                </c:pt>
                <c:pt idx="2841">
                  <c:v>47.35</c:v>
                </c:pt>
                <c:pt idx="2842">
                  <c:v>47.37</c:v>
                </c:pt>
                <c:pt idx="2843">
                  <c:v>47.38</c:v>
                </c:pt>
                <c:pt idx="2844">
                  <c:v>47.4</c:v>
                </c:pt>
                <c:pt idx="2845">
                  <c:v>47.42</c:v>
                </c:pt>
                <c:pt idx="2846">
                  <c:v>47.43</c:v>
                </c:pt>
                <c:pt idx="2847">
                  <c:v>47.45</c:v>
                </c:pt>
                <c:pt idx="2848">
                  <c:v>47.47</c:v>
                </c:pt>
                <c:pt idx="2849">
                  <c:v>47.48</c:v>
                </c:pt>
                <c:pt idx="2850">
                  <c:v>47.5</c:v>
                </c:pt>
                <c:pt idx="2851">
                  <c:v>47.52</c:v>
                </c:pt>
                <c:pt idx="2852">
                  <c:v>47.53</c:v>
                </c:pt>
                <c:pt idx="2853">
                  <c:v>47.55</c:v>
                </c:pt>
                <c:pt idx="2854">
                  <c:v>47.57</c:v>
                </c:pt>
                <c:pt idx="2855">
                  <c:v>47.58</c:v>
                </c:pt>
                <c:pt idx="2856">
                  <c:v>47.6</c:v>
                </c:pt>
                <c:pt idx="2857">
                  <c:v>47.62</c:v>
                </c:pt>
                <c:pt idx="2858">
                  <c:v>47.63</c:v>
                </c:pt>
                <c:pt idx="2859">
                  <c:v>47.65</c:v>
                </c:pt>
                <c:pt idx="2860">
                  <c:v>47.67</c:v>
                </c:pt>
                <c:pt idx="2861">
                  <c:v>47.68</c:v>
                </c:pt>
                <c:pt idx="2862">
                  <c:v>47.7</c:v>
                </c:pt>
                <c:pt idx="2863">
                  <c:v>47.72</c:v>
                </c:pt>
                <c:pt idx="2864">
                  <c:v>47.73</c:v>
                </c:pt>
                <c:pt idx="2865">
                  <c:v>47.75</c:v>
                </c:pt>
                <c:pt idx="2866">
                  <c:v>47.77</c:v>
                </c:pt>
                <c:pt idx="2867">
                  <c:v>47.78</c:v>
                </c:pt>
                <c:pt idx="2868">
                  <c:v>47.8</c:v>
                </c:pt>
                <c:pt idx="2869">
                  <c:v>47.82</c:v>
                </c:pt>
                <c:pt idx="2870">
                  <c:v>47.83</c:v>
                </c:pt>
                <c:pt idx="2871">
                  <c:v>47.85</c:v>
                </c:pt>
                <c:pt idx="2872">
                  <c:v>47.87</c:v>
                </c:pt>
                <c:pt idx="2873">
                  <c:v>47.88</c:v>
                </c:pt>
                <c:pt idx="2874">
                  <c:v>47.9</c:v>
                </c:pt>
                <c:pt idx="2875">
                  <c:v>47.92</c:v>
                </c:pt>
                <c:pt idx="2876">
                  <c:v>47.93</c:v>
                </c:pt>
                <c:pt idx="2877">
                  <c:v>47.95</c:v>
                </c:pt>
                <c:pt idx="2878">
                  <c:v>47.97</c:v>
                </c:pt>
                <c:pt idx="2879">
                  <c:v>47.98</c:v>
                </c:pt>
                <c:pt idx="2880">
                  <c:v>48</c:v>
                </c:pt>
                <c:pt idx="2881">
                  <c:v>48.02</c:v>
                </c:pt>
                <c:pt idx="2882">
                  <c:v>48.03</c:v>
                </c:pt>
                <c:pt idx="2883">
                  <c:v>48.05</c:v>
                </c:pt>
                <c:pt idx="2884">
                  <c:v>48.07</c:v>
                </c:pt>
                <c:pt idx="2885">
                  <c:v>48.08</c:v>
                </c:pt>
                <c:pt idx="2886">
                  <c:v>48.1</c:v>
                </c:pt>
                <c:pt idx="2887">
                  <c:v>48.12</c:v>
                </c:pt>
                <c:pt idx="2888">
                  <c:v>48.13</c:v>
                </c:pt>
                <c:pt idx="2889">
                  <c:v>48.15</c:v>
                </c:pt>
                <c:pt idx="2890">
                  <c:v>48.17</c:v>
                </c:pt>
                <c:pt idx="2891">
                  <c:v>48.18</c:v>
                </c:pt>
                <c:pt idx="2892">
                  <c:v>48.2</c:v>
                </c:pt>
                <c:pt idx="2893">
                  <c:v>48.22</c:v>
                </c:pt>
                <c:pt idx="2894">
                  <c:v>48.23</c:v>
                </c:pt>
                <c:pt idx="2895">
                  <c:v>48.25</c:v>
                </c:pt>
                <c:pt idx="2896">
                  <c:v>48.27</c:v>
                </c:pt>
                <c:pt idx="2897">
                  <c:v>48.28</c:v>
                </c:pt>
                <c:pt idx="2898">
                  <c:v>48.3</c:v>
                </c:pt>
                <c:pt idx="2899">
                  <c:v>48.32</c:v>
                </c:pt>
                <c:pt idx="2900">
                  <c:v>48.33</c:v>
                </c:pt>
                <c:pt idx="2901">
                  <c:v>48.35</c:v>
                </c:pt>
                <c:pt idx="2902">
                  <c:v>48.37</c:v>
                </c:pt>
                <c:pt idx="2903">
                  <c:v>48.38</c:v>
                </c:pt>
                <c:pt idx="2904">
                  <c:v>48.4</c:v>
                </c:pt>
                <c:pt idx="2905">
                  <c:v>48.42</c:v>
                </c:pt>
                <c:pt idx="2906">
                  <c:v>48.43</c:v>
                </c:pt>
                <c:pt idx="2907">
                  <c:v>48.45</c:v>
                </c:pt>
                <c:pt idx="2908">
                  <c:v>48.47</c:v>
                </c:pt>
                <c:pt idx="2909">
                  <c:v>48.48</c:v>
                </c:pt>
                <c:pt idx="2910">
                  <c:v>48.5</c:v>
                </c:pt>
                <c:pt idx="2911">
                  <c:v>48.52</c:v>
                </c:pt>
                <c:pt idx="2912">
                  <c:v>48.53</c:v>
                </c:pt>
                <c:pt idx="2913">
                  <c:v>48.55</c:v>
                </c:pt>
                <c:pt idx="2914">
                  <c:v>48.57</c:v>
                </c:pt>
                <c:pt idx="2915">
                  <c:v>48.58</c:v>
                </c:pt>
                <c:pt idx="2916">
                  <c:v>48.6</c:v>
                </c:pt>
                <c:pt idx="2917">
                  <c:v>48.62</c:v>
                </c:pt>
                <c:pt idx="2918">
                  <c:v>48.63</c:v>
                </c:pt>
                <c:pt idx="2919">
                  <c:v>48.65</c:v>
                </c:pt>
                <c:pt idx="2920">
                  <c:v>48.67</c:v>
                </c:pt>
                <c:pt idx="2921">
                  <c:v>48.68</c:v>
                </c:pt>
                <c:pt idx="2922">
                  <c:v>48.7</c:v>
                </c:pt>
                <c:pt idx="2923">
                  <c:v>48.72</c:v>
                </c:pt>
                <c:pt idx="2924">
                  <c:v>48.73</c:v>
                </c:pt>
                <c:pt idx="2925">
                  <c:v>48.75</c:v>
                </c:pt>
                <c:pt idx="2926">
                  <c:v>48.77</c:v>
                </c:pt>
                <c:pt idx="2927">
                  <c:v>48.78</c:v>
                </c:pt>
                <c:pt idx="2928">
                  <c:v>48.8</c:v>
                </c:pt>
                <c:pt idx="2929">
                  <c:v>48.82</c:v>
                </c:pt>
                <c:pt idx="2930">
                  <c:v>48.83</c:v>
                </c:pt>
                <c:pt idx="2931">
                  <c:v>48.85</c:v>
                </c:pt>
                <c:pt idx="2932">
                  <c:v>48.87</c:v>
                </c:pt>
                <c:pt idx="2933">
                  <c:v>48.88</c:v>
                </c:pt>
                <c:pt idx="2934">
                  <c:v>48.9</c:v>
                </c:pt>
                <c:pt idx="2935">
                  <c:v>48.92</c:v>
                </c:pt>
                <c:pt idx="2936">
                  <c:v>48.93</c:v>
                </c:pt>
                <c:pt idx="2937">
                  <c:v>48.95</c:v>
                </c:pt>
                <c:pt idx="2938">
                  <c:v>48.97</c:v>
                </c:pt>
                <c:pt idx="2939">
                  <c:v>48.98</c:v>
                </c:pt>
                <c:pt idx="2940">
                  <c:v>49</c:v>
                </c:pt>
                <c:pt idx="2941">
                  <c:v>49.02</c:v>
                </c:pt>
                <c:pt idx="2942">
                  <c:v>49.03</c:v>
                </c:pt>
                <c:pt idx="2943">
                  <c:v>49.05</c:v>
                </c:pt>
                <c:pt idx="2944">
                  <c:v>49.07</c:v>
                </c:pt>
                <c:pt idx="2945">
                  <c:v>49.08</c:v>
                </c:pt>
                <c:pt idx="2946">
                  <c:v>49.1</c:v>
                </c:pt>
                <c:pt idx="2947">
                  <c:v>49.12</c:v>
                </c:pt>
                <c:pt idx="2948">
                  <c:v>49.13</c:v>
                </c:pt>
                <c:pt idx="2949">
                  <c:v>49.15</c:v>
                </c:pt>
                <c:pt idx="2950">
                  <c:v>49.17</c:v>
                </c:pt>
                <c:pt idx="2951">
                  <c:v>49.18</c:v>
                </c:pt>
                <c:pt idx="2952">
                  <c:v>49.2</c:v>
                </c:pt>
                <c:pt idx="2953">
                  <c:v>49.22</c:v>
                </c:pt>
                <c:pt idx="2954">
                  <c:v>49.23</c:v>
                </c:pt>
                <c:pt idx="2955">
                  <c:v>49.25</c:v>
                </c:pt>
                <c:pt idx="2956">
                  <c:v>49.27</c:v>
                </c:pt>
                <c:pt idx="2957">
                  <c:v>49.28</c:v>
                </c:pt>
                <c:pt idx="2958">
                  <c:v>49.3</c:v>
                </c:pt>
                <c:pt idx="2959">
                  <c:v>49.32</c:v>
                </c:pt>
                <c:pt idx="2960">
                  <c:v>49.33</c:v>
                </c:pt>
                <c:pt idx="2961">
                  <c:v>49.35</c:v>
                </c:pt>
                <c:pt idx="2962">
                  <c:v>49.37</c:v>
                </c:pt>
                <c:pt idx="2963">
                  <c:v>49.38</c:v>
                </c:pt>
                <c:pt idx="2964">
                  <c:v>49.4</c:v>
                </c:pt>
                <c:pt idx="2965">
                  <c:v>49.42</c:v>
                </c:pt>
                <c:pt idx="2966">
                  <c:v>49.43</c:v>
                </c:pt>
                <c:pt idx="2967">
                  <c:v>49.45</c:v>
                </c:pt>
                <c:pt idx="2968">
                  <c:v>49.47</c:v>
                </c:pt>
                <c:pt idx="2969">
                  <c:v>49.48</c:v>
                </c:pt>
                <c:pt idx="2970">
                  <c:v>49.5</c:v>
                </c:pt>
                <c:pt idx="2971">
                  <c:v>49.52</c:v>
                </c:pt>
                <c:pt idx="2972">
                  <c:v>49.53</c:v>
                </c:pt>
                <c:pt idx="2973">
                  <c:v>49.55</c:v>
                </c:pt>
                <c:pt idx="2974">
                  <c:v>49.57</c:v>
                </c:pt>
                <c:pt idx="2975">
                  <c:v>49.58</c:v>
                </c:pt>
                <c:pt idx="2976">
                  <c:v>49.6</c:v>
                </c:pt>
                <c:pt idx="2977">
                  <c:v>49.62</c:v>
                </c:pt>
                <c:pt idx="2978">
                  <c:v>49.63</c:v>
                </c:pt>
                <c:pt idx="2979">
                  <c:v>49.65</c:v>
                </c:pt>
                <c:pt idx="2980">
                  <c:v>49.67</c:v>
                </c:pt>
                <c:pt idx="2981">
                  <c:v>49.68</c:v>
                </c:pt>
                <c:pt idx="2982">
                  <c:v>49.7</c:v>
                </c:pt>
                <c:pt idx="2983">
                  <c:v>49.72</c:v>
                </c:pt>
                <c:pt idx="2984">
                  <c:v>49.73</c:v>
                </c:pt>
                <c:pt idx="2985">
                  <c:v>49.75</c:v>
                </c:pt>
                <c:pt idx="2986">
                  <c:v>49.77</c:v>
                </c:pt>
                <c:pt idx="2987">
                  <c:v>49.78</c:v>
                </c:pt>
                <c:pt idx="2988">
                  <c:v>49.8</c:v>
                </c:pt>
                <c:pt idx="2989">
                  <c:v>49.82</c:v>
                </c:pt>
                <c:pt idx="2990">
                  <c:v>49.83</c:v>
                </c:pt>
                <c:pt idx="2991">
                  <c:v>49.85</c:v>
                </c:pt>
                <c:pt idx="2992">
                  <c:v>49.87</c:v>
                </c:pt>
                <c:pt idx="2993">
                  <c:v>49.88</c:v>
                </c:pt>
                <c:pt idx="2994">
                  <c:v>49.9</c:v>
                </c:pt>
                <c:pt idx="2995">
                  <c:v>49.92</c:v>
                </c:pt>
                <c:pt idx="2996">
                  <c:v>49.93</c:v>
                </c:pt>
                <c:pt idx="2997">
                  <c:v>49.95</c:v>
                </c:pt>
                <c:pt idx="2998">
                  <c:v>49.97</c:v>
                </c:pt>
                <c:pt idx="2999">
                  <c:v>49.98</c:v>
                </c:pt>
                <c:pt idx="3000">
                  <c:v>50</c:v>
                </c:pt>
                <c:pt idx="3001">
                  <c:v>50.02</c:v>
                </c:pt>
                <c:pt idx="3002">
                  <c:v>50.03</c:v>
                </c:pt>
                <c:pt idx="3003">
                  <c:v>50.05</c:v>
                </c:pt>
                <c:pt idx="3004">
                  <c:v>50.07</c:v>
                </c:pt>
                <c:pt idx="3005">
                  <c:v>50.08</c:v>
                </c:pt>
                <c:pt idx="3006">
                  <c:v>50.1</c:v>
                </c:pt>
                <c:pt idx="3007">
                  <c:v>50.12</c:v>
                </c:pt>
                <c:pt idx="3008">
                  <c:v>50.13</c:v>
                </c:pt>
                <c:pt idx="3009">
                  <c:v>50.15</c:v>
                </c:pt>
                <c:pt idx="3010">
                  <c:v>50.17</c:v>
                </c:pt>
                <c:pt idx="3011">
                  <c:v>50.18</c:v>
                </c:pt>
                <c:pt idx="3012">
                  <c:v>50.2</c:v>
                </c:pt>
                <c:pt idx="3013">
                  <c:v>50.22</c:v>
                </c:pt>
                <c:pt idx="3014">
                  <c:v>50.23</c:v>
                </c:pt>
                <c:pt idx="3015">
                  <c:v>50.25</c:v>
                </c:pt>
                <c:pt idx="3016">
                  <c:v>50.27</c:v>
                </c:pt>
                <c:pt idx="3017">
                  <c:v>50.28</c:v>
                </c:pt>
                <c:pt idx="3018">
                  <c:v>50.3</c:v>
                </c:pt>
                <c:pt idx="3019">
                  <c:v>50.32</c:v>
                </c:pt>
                <c:pt idx="3020">
                  <c:v>50.33</c:v>
                </c:pt>
                <c:pt idx="3021">
                  <c:v>50.35</c:v>
                </c:pt>
                <c:pt idx="3022">
                  <c:v>50.37</c:v>
                </c:pt>
                <c:pt idx="3023">
                  <c:v>50.38</c:v>
                </c:pt>
                <c:pt idx="3024">
                  <c:v>50.4</c:v>
                </c:pt>
                <c:pt idx="3025">
                  <c:v>50.42</c:v>
                </c:pt>
                <c:pt idx="3026">
                  <c:v>50.43</c:v>
                </c:pt>
                <c:pt idx="3027">
                  <c:v>50.45</c:v>
                </c:pt>
                <c:pt idx="3028">
                  <c:v>50.47</c:v>
                </c:pt>
                <c:pt idx="3029">
                  <c:v>50.48</c:v>
                </c:pt>
                <c:pt idx="3030">
                  <c:v>50.5</c:v>
                </c:pt>
                <c:pt idx="3031">
                  <c:v>50.52</c:v>
                </c:pt>
                <c:pt idx="3032">
                  <c:v>50.53</c:v>
                </c:pt>
                <c:pt idx="3033">
                  <c:v>50.55</c:v>
                </c:pt>
                <c:pt idx="3034">
                  <c:v>50.57</c:v>
                </c:pt>
                <c:pt idx="3035">
                  <c:v>50.58</c:v>
                </c:pt>
                <c:pt idx="3036">
                  <c:v>50.6</c:v>
                </c:pt>
                <c:pt idx="3037">
                  <c:v>50.62</c:v>
                </c:pt>
                <c:pt idx="3038">
                  <c:v>50.63</c:v>
                </c:pt>
                <c:pt idx="3039">
                  <c:v>50.65</c:v>
                </c:pt>
                <c:pt idx="3040">
                  <c:v>50.67</c:v>
                </c:pt>
                <c:pt idx="3041">
                  <c:v>50.68</c:v>
                </c:pt>
                <c:pt idx="3042">
                  <c:v>50.7</c:v>
                </c:pt>
                <c:pt idx="3043">
                  <c:v>50.72</c:v>
                </c:pt>
                <c:pt idx="3044">
                  <c:v>50.73</c:v>
                </c:pt>
                <c:pt idx="3045">
                  <c:v>50.75</c:v>
                </c:pt>
                <c:pt idx="3046">
                  <c:v>50.77</c:v>
                </c:pt>
                <c:pt idx="3047">
                  <c:v>50.78</c:v>
                </c:pt>
                <c:pt idx="3048">
                  <c:v>50.8</c:v>
                </c:pt>
                <c:pt idx="3049">
                  <c:v>50.82</c:v>
                </c:pt>
                <c:pt idx="3050">
                  <c:v>50.83</c:v>
                </c:pt>
                <c:pt idx="3051">
                  <c:v>50.85</c:v>
                </c:pt>
                <c:pt idx="3052">
                  <c:v>50.87</c:v>
                </c:pt>
                <c:pt idx="3053">
                  <c:v>50.88</c:v>
                </c:pt>
                <c:pt idx="3054">
                  <c:v>50.9</c:v>
                </c:pt>
                <c:pt idx="3055">
                  <c:v>50.92</c:v>
                </c:pt>
                <c:pt idx="3056">
                  <c:v>50.93</c:v>
                </c:pt>
                <c:pt idx="3057">
                  <c:v>50.95</c:v>
                </c:pt>
                <c:pt idx="3058">
                  <c:v>50.97</c:v>
                </c:pt>
                <c:pt idx="3059">
                  <c:v>50.98</c:v>
                </c:pt>
                <c:pt idx="3060">
                  <c:v>51</c:v>
                </c:pt>
                <c:pt idx="3061">
                  <c:v>51.02</c:v>
                </c:pt>
                <c:pt idx="3062">
                  <c:v>51.03</c:v>
                </c:pt>
                <c:pt idx="3063">
                  <c:v>51.05</c:v>
                </c:pt>
                <c:pt idx="3064">
                  <c:v>51.07</c:v>
                </c:pt>
                <c:pt idx="3065">
                  <c:v>51.08</c:v>
                </c:pt>
                <c:pt idx="3066">
                  <c:v>51.1</c:v>
                </c:pt>
                <c:pt idx="3067">
                  <c:v>51.12</c:v>
                </c:pt>
                <c:pt idx="3068">
                  <c:v>51.13</c:v>
                </c:pt>
                <c:pt idx="3069">
                  <c:v>51.15</c:v>
                </c:pt>
                <c:pt idx="3070">
                  <c:v>51.17</c:v>
                </c:pt>
                <c:pt idx="3071">
                  <c:v>51.18</c:v>
                </c:pt>
                <c:pt idx="3072">
                  <c:v>51.2</c:v>
                </c:pt>
                <c:pt idx="3073">
                  <c:v>51.22</c:v>
                </c:pt>
                <c:pt idx="3074">
                  <c:v>51.23</c:v>
                </c:pt>
                <c:pt idx="3075">
                  <c:v>51.25</c:v>
                </c:pt>
                <c:pt idx="3076">
                  <c:v>51.27</c:v>
                </c:pt>
                <c:pt idx="3077">
                  <c:v>51.28</c:v>
                </c:pt>
                <c:pt idx="3078">
                  <c:v>51.3</c:v>
                </c:pt>
                <c:pt idx="3079">
                  <c:v>51.32</c:v>
                </c:pt>
                <c:pt idx="3080">
                  <c:v>51.33</c:v>
                </c:pt>
                <c:pt idx="3081">
                  <c:v>51.35</c:v>
                </c:pt>
                <c:pt idx="3082">
                  <c:v>51.37</c:v>
                </c:pt>
                <c:pt idx="3083">
                  <c:v>51.38</c:v>
                </c:pt>
                <c:pt idx="3084">
                  <c:v>51.4</c:v>
                </c:pt>
                <c:pt idx="3085">
                  <c:v>51.42</c:v>
                </c:pt>
                <c:pt idx="3086">
                  <c:v>51.43</c:v>
                </c:pt>
                <c:pt idx="3087">
                  <c:v>51.45</c:v>
                </c:pt>
                <c:pt idx="3088">
                  <c:v>51.47</c:v>
                </c:pt>
                <c:pt idx="3089">
                  <c:v>51.48</c:v>
                </c:pt>
                <c:pt idx="3090">
                  <c:v>51.5</c:v>
                </c:pt>
                <c:pt idx="3091">
                  <c:v>51.52</c:v>
                </c:pt>
                <c:pt idx="3092">
                  <c:v>51.53</c:v>
                </c:pt>
                <c:pt idx="3093">
                  <c:v>51.55</c:v>
                </c:pt>
                <c:pt idx="3094">
                  <c:v>51.57</c:v>
                </c:pt>
                <c:pt idx="3095">
                  <c:v>51.58</c:v>
                </c:pt>
                <c:pt idx="3096">
                  <c:v>51.6</c:v>
                </c:pt>
                <c:pt idx="3097">
                  <c:v>51.62</c:v>
                </c:pt>
                <c:pt idx="3098">
                  <c:v>51.63</c:v>
                </c:pt>
                <c:pt idx="3099">
                  <c:v>51.65</c:v>
                </c:pt>
                <c:pt idx="3100">
                  <c:v>51.67</c:v>
                </c:pt>
                <c:pt idx="3101">
                  <c:v>51.68</c:v>
                </c:pt>
                <c:pt idx="3102">
                  <c:v>51.7</c:v>
                </c:pt>
                <c:pt idx="3103">
                  <c:v>51.72</c:v>
                </c:pt>
                <c:pt idx="3104">
                  <c:v>51.73</c:v>
                </c:pt>
                <c:pt idx="3105">
                  <c:v>51.75</c:v>
                </c:pt>
                <c:pt idx="3106">
                  <c:v>51.77</c:v>
                </c:pt>
                <c:pt idx="3107">
                  <c:v>51.78</c:v>
                </c:pt>
                <c:pt idx="3108">
                  <c:v>51.8</c:v>
                </c:pt>
                <c:pt idx="3109">
                  <c:v>51.82</c:v>
                </c:pt>
                <c:pt idx="3110">
                  <c:v>51.83</c:v>
                </c:pt>
                <c:pt idx="3111">
                  <c:v>51.85</c:v>
                </c:pt>
                <c:pt idx="3112">
                  <c:v>51.87</c:v>
                </c:pt>
                <c:pt idx="3113">
                  <c:v>51.88</c:v>
                </c:pt>
                <c:pt idx="3114">
                  <c:v>51.9</c:v>
                </c:pt>
                <c:pt idx="3115">
                  <c:v>51.92</c:v>
                </c:pt>
                <c:pt idx="3116">
                  <c:v>51.93</c:v>
                </c:pt>
                <c:pt idx="3117">
                  <c:v>51.95</c:v>
                </c:pt>
                <c:pt idx="3118">
                  <c:v>51.97</c:v>
                </c:pt>
                <c:pt idx="3119">
                  <c:v>51.98</c:v>
                </c:pt>
                <c:pt idx="3120">
                  <c:v>52</c:v>
                </c:pt>
                <c:pt idx="3121">
                  <c:v>52.02</c:v>
                </c:pt>
                <c:pt idx="3122">
                  <c:v>52.03</c:v>
                </c:pt>
                <c:pt idx="3123">
                  <c:v>52.05</c:v>
                </c:pt>
                <c:pt idx="3124">
                  <c:v>52.07</c:v>
                </c:pt>
                <c:pt idx="3125">
                  <c:v>52.08</c:v>
                </c:pt>
                <c:pt idx="3126">
                  <c:v>52.1</c:v>
                </c:pt>
                <c:pt idx="3127">
                  <c:v>52.12</c:v>
                </c:pt>
                <c:pt idx="3128">
                  <c:v>52.13</c:v>
                </c:pt>
                <c:pt idx="3129">
                  <c:v>52.15</c:v>
                </c:pt>
                <c:pt idx="3130">
                  <c:v>52.17</c:v>
                </c:pt>
                <c:pt idx="3131">
                  <c:v>52.18</c:v>
                </c:pt>
                <c:pt idx="3132">
                  <c:v>52.2</c:v>
                </c:pt>
                <c:pt idx="3133">
                  <c:v>52.22</c:v>
                </c:pt>
                <c:pt idx="3134">
                  <c:v>52.23</c:v>
                </c:pt>
                <c:pt idx="3135">
                  <c:v>52.25</c:v>
                </c:pt>
                <c:pt idx="3136">
                  <c:v>52.27</c:v>
                </c:pt>
                <c:pt idx="3137">
                  <c:v>52.28</c:v>
                </c:pt>
                <c:pt idx="3138">
                  <c:v>52.3</c:v>
                </c:pt>
                <c:pt idx="3139">
                  <c:v>52.32</c:v>
                </c:pt>
                <c:pt idx="3140">
                  <c:v>52.33</c:v>
                </c:pt>
                <c:pt idx="3141">
                  <c:v>52.35</c:v>
                </c:pt>
                <c:pt idx="3142">
                  <c:v>52.37</c:v>
                </c:pt>
                <c:pt idx="3143">
                  <c:v>52.38</c:v>
                </c:pt>
                <c:pt idx="3144">
                  <c:v>52.4</c:v>
                </c:pt>
                <c:pt idx="3145">
                  <c:v>52.42</c:v>
                </c:pt>
                <c:pt idx="3146">
                  <c:v>52.43</c:v>
                </c:pt>
                <c:pt idx="3147">
                  <c:v>52.45</c:v>
                </c:pt>
                <c:pt idx="3148">
                  <c:v>52.47</c:v>
                </c:pt>
                <c:pt idx="3149">
                  <c:v>52.48</c:v>
                </c:pt>
                <c:pt idx="3150">
                  <c:v>52.5</c:v>
                </c:pt>
                <c:pt idx="3151">
                  <c:v>52.52</c:v>
                </c:pt>
                <c:pt idx="3152">
                  <c:v>52.53</c:v>
                </c:pt>
                <c:pt idx="3153">
                  <c:v>52.55</c:v>
                </c:pt>
                <c:pt idx="3154">
                  <c:v>52.57</c:v>
                </c:pt>
                <c:pt idx="3155">
                  <c:v>52.58</c:v>
                </c:pt>
                <c:pt idx="3156">
                  <c:v>52.6</c:v>
                </c:pt>
                <c:pt idx="3157">
                  <c:v>52.62</c:v>
                </c:pt>
                <c:pt idx="3158">
                  <c:v>52.63</c:v>
                </c:pt>
                <c:pt idx="3159">
                  <c:v>52.65</c:v>
                </c:pt>
                <c:pt idx="3160">
                  <c:v>52.67</c:v>
                </c:pt>
                <c:pt idx="3161">
                  <c:v>52.68</c:v>
                </c:pt>
                <c:pt idx="3162">
                  <c:v>52.7</c:v>
                </c:pt>
                <c:pt idx="3163">
                  <c:v>52.72</c:v>
                </c:pt>
                <c:pt idx="3164">
                  <c:v>52.73</c:v>
                </c:pt>
                <c:pt idx="3165">
                  <c:v>52.75</c:v>
                </c:pt>
                <c:pt idx="3166">
                  <c:v>52.77</c:v>
                </c:pt>
                <c:pt idx="3167">
                  <c:v>52.78</c:v>
                </c:pt>
                <c:pt idx="3168">
                  <c:v>52.8</c:v>
                </c:pt>
                <c:pt idx="3169">
                  <c:v>52.82</c:v>
                </c:pt>
                <c:pt idx="3170">
                  <c:v>52.83</c:v>
                </c:pt>
                <c:pt idx="3171">
                  <c:v>52.85</c:v>
                </c:pt>
                <c:pt idx="3172">
                  <c:v>52.87</c:v>
                </c:pt>
                <c:pt idx="3173">
                  <c:v>52.88</c:v>
                </c:pt>
                <c:pt idx="3174">
                  <c:v>52.9</c:v>
                </c:pt>
                <c:pt idx="3175">
                  <c:v>52.92</c:v>
                </c:pt>
                <c:pt idx="3176">
                  <c:v>52.93</c:v>
                </c:pt>
                <c:pt idx="3177">
                  <c:v>52.95</c:v>
                </c:pt>
                <c:pt idx="3178">
                  <c:v>52.97</c:v>
                </c:pt>
                <c:pt idx="3179">
                  <c:v>52.98</c:v>
                </c:pt>
                <c:pt idx="3180">
                  <c:v>53</c:v>
                </c:pt>
                <c:pt idx="3181">
                  <c:v>53.02</c:v>
                </c:pt>
                <c:pt idx="3182">
                  <c:v>53.03</c:v>
                </c:pt>
                <c:pt idx="3183">
                  <c:v>53.05</c:v>
                </c:pt>
                <c:pt idx="3184">
                  <c:v>53.07</c:v>
                </c:pt>
                <c:pt idx="3185">
                  <c:v>53.08</c:v>
                </c:pt>
                <c:pt idx="3186">
                  <c:v>53.1</c:v>
                </c:pt>
                <c:pt idx="3187">
                  <c:v>53.12</c:v>
                </c:pt>
                <c:pt idx="3188">
                  <c:v>53.13</c:v>
                </c:pt>
                <c:pt idx="3189">
                  <c:v>53.15</c:v>
                </c:pt>
                <c:pt idx="3190">
                  <c:v>53.17</c:v>
                </c:pt>
                <c:pt idx="3191">
                  <c:v>53.18</c:v>
                </c:pt>
                <c:pt idx="3192">
                  <c:v>53.2</c:v>
                </c:pt>
                <c:pt idx="3193">
                  <c:v>53.22</c:v>
                </c:pt>
                <c:pt idx="3194">
                  <c:v>53.23</c:v>
                </c:pt>
                <c:pt idx="3195">
                  <c:v>53.25</c:v>
                </c:pt>
                <c:pt idx="3196">
                  <c:v>53.27</c:v>
                </c:pt>
                <c:pt idx="3197">
                  <c:v>53.28</c:v>
                </c:pt>
                <c:pt idx="3198">
                  <c:v>53.3</c:v>
                </c:pt>
                <c:pt idx="3199">
                  <c:v>53.32</c:v>
                </c:pt>
                <c:pt idx="3200">
                  <c:v>53.33</c:v>
                </c:pt>
                <c:pt idx="3201">
                  <c:v>53.35</c:v>
                </c:pt>
                <c:pt idx="3202">
                  <c:v>53.37</c:v>
                </c:pt>
                <c:pt idx="3203">
                  <c:v>53.38</c:v>
                </c:pt>
                <c:pt idx="3204">
                  <c:v>53.4</c:v>
                </c:pt>
                <c:pt idx="3205">
                  <c:v>53.42</c:v>
                </c:pt>
                <c:pt idx="3206">
                  <c:v>53.43</c:v>
                </c:pt>
                <c:pt idx="3207">
                  <c:v>53.45</c:v>
                </c:pt>
                <c:pt idx="3208">
                  <c:v>53.47</c:v>
                </c:pt>
                <c:pt idx="3209">
                  <c:v>53.48</c:v>
                </c:pt>
                <c:pt idx="3210">
                  <c:v>53.5</c:v>
                </c:pt>
                <c:pt idx="3211">
                  <c:v>53.52</c:v>
                </c:pt>
                <c:pt idx="3212">
                  <c:v>53.53</c:v>
                </c:pt>
                <c:pt idx="3213">
                  <c:v>53.55</c:v>
                </c:pt>
                <c:pt idx="3214">
                  <c:v>53.57</c:v>
                </c:pt>
                <c:pt idx="3215">
                  <c:v>53.58</c:v>
                </c:pt>
                <c:pt idx="3216">
                  <c:v>53.6</c:v>
                </c:pt>
                <c:pt idx="3217">
                  <c:v>53.62</c:v>
                </c:pt>
                <c:pt idx="3218">
                  <c:v>53.63</c:v>
                </c:pt>
                <c:pt idx="3219">
                  <c:v>53.65</c:v>
                </c:pt>
                <c:pt idx="3220">
                  <c:v>53.67</c:v>
                </c:pt>
                <c:pt idx="3221">
                  <c:v>53.68</c:v>
                </c:pt>
                <c:pt idx="3222">
                  <c:v>53.7</c:v>
                </c:pt>
                <c:pt idx="3223">
                  <c:v>53.72</c:v>
                </c:pt>
                <c:pt idx="3224">
                  <c:v>53.73</c:v>
                </c:pt>
                <c:pt idx="3225">
                  <c:v>53.75</c:v>
                </c:pt>
                <c:pt idx="3226">
                  <c:v>53.77</c:v>
                </c:pt>
                <c:pt idx="3227">
                  <c:v>53.78</c:v>
                </c:pt>
                <c:pt idx="3228">
                  <c:v>53.8</c:v>
                </c:pt>
                <c:pt idx="3229">
                  <c:v>53.82</c:v>
                </c:pt>
                <c:pt idx="3230">
                  <c:v>53.83</c:v>
                </c:pt>
                <c:pt idx="3231">
                  <c:v>53.85</c:v>
                </c:pt>
                <c:pt idx="3232">
                  <c:v>53.87</c:v>
                </c:pt>
                <c:pt idx="3233">
                  <c:v>53.88</c:v>
                </c:pt>
                <c:pt idx="3234">
                  <c:v>53.9</c:v>
                </c:pt>
                <c:pt idx="3235">
                  <c:v>53.92</c:v>
                </c:pt>
                <c:pt idx="3236">
                  <c:v>53.93</c:v>
                </c:pt>
                <c:pt idx="3237">
                  <c:v>53.95</c:v>
                </c:pt>
                <c:pt idx="3238">
                  <c:v>53.97</c:v>
                </c:pt>
                <c:pt idx="3239">
                  <c:v>53.98</c:v>
                </c:pt>
                <c:pt idx="3240">
                  <c:v>54</c:v>
                </c:pt>
                <c:pt idx="3241">
                  <c:v>54.02</c:v>
                </c:pt>
                <c:pt idx="3242">
                  <c:v>54.03</c:v>
                </c:pt>
                <c:pt idx="3243">
                  <c:v>54.05</c:v>
                </c:pt>
                <c:pt idx="3244">
                  <c:v>54.07</c:v>
                </c:pt>
                <c:pt idx="3245">
                  <c:v>54.08</c:v>
                </c:pt>
                <c:pt idx="3246">
                  <c:v>54.1</c:v>
                </c:pt>
                <c:pt idx="3247">
                  <c:v>54.12</c:v>
                </c:pt>
                <c:pt idx="3248">
                  <c:v>54.13</c:v>
                </c:pt>
                <c:pt idx="3249">
                  <c:v>54.15</c:v>
                </c:pt>
                <c:pt idx="3250">
                  <c:v>54.17</c:v>
                </c:pt>
                <c:pt idx="3251">
                  <c:v>54.18</c:v>
                </c:pt>
                <c:pt idx="3252">
                  <c:v>54.2</c:v>
                </c:pt>
                <c:pt idx="3253">
                  <c:v>54.22</c:v>
                </c:pt>
                <c:pt idx="3254">
                  <c:v>54.23</c:v>
                </c:pt>
                <c:pt idx="3255">
                  <c:v>54.25</c:v>
                </c:pt>
                <c:pt idx="3256">
                  <c:v>54.27</c:v>
                </c:pt>
                <c:pt idx="3257">
                  <c:v>54.28</c:v>
                </c:pt>
                <c:pt idx="3258">
                  <c:v>54.3</c:v>
                </c:pt>
                <c:pt idx="3259">
                  <c:v>54.32</c:v>
                </c:pt>
                <c:pt idx="3260">
                  <c:v>54.33</c:v>
                </c:pt>
                <c:pt idx="3261">
                  <c:v>54.35</c:v>
                </c:pt>
                <c:pt idx="3262">
                  <c:v>54.37</c:v>
                </c:pt>
                <c:pt idx="3263">
                  <c:v>54.38</c:v>
                </c:pt>
                <c:pt idx="3264">
                  <c:v>54.4</c:v>
                </c:pt>
                <c:pt idx="3265">
                  <c:v>54.42</c:v>
                </c:pt>
                <c:pt idx="3266">
                  <c:v>54.43</c:v>
                </c:pt>
                <c:pt idx="3267">
                  <c:v>54.45</c:v>
                </c:pt>
                <c:pt idx="3268">
                  <c:v>54.47</c:v>
                </c:pt>
                <c:pt idx="3269">
                  <c:v>54.48</c:v>
                </c:pt>
                <c:pt idx="3270">
                  <c:v>54.5</c:v>
                </c:pt>
                <c:pt idx="3271">
                  <c:v>54.52</c:v>
                </c:pt>
                <c:pt idx="3272">
                  <c:v>54.53</c:v>
                </c:pt>
                <c:pt idx="3273">
                  <c:v>54.55</c:v>
                </c:pt>
                <c:pt idx="3274">
                  <c:v>54.57</c:v>
                </c:pt>
                <c:pt idx="3275">
                  <c:v>54.58</c:v>
                </c:pt>
                <c:pt idx="3276">
                  <c:v>54.6</c:v>
                </c:pt>
                <c:pt idx="3277">
                  <c:v>54.62</c:v>
                </c:pt>
                <c:pt idx="3278">
                  <c:v>54.63</c:v>
                </c:pt>
                <c:pt idx="3279">
                  <c:v>54.65</c:v>
                </c:pt>
                <c:pt idx="3280">
                  <c:v>54.67</c:v>
                </c:pt>
                <c:pt idx="3281">
                  <c:v>54.68</c:v>
                </c:pt>
                <c:pt idx="3282">
                  <c:v>54.7</c:v>
                </c:pt>
                <c:pt idx="3283">
                  <c:v>54.72</c:v>
                </c:pt>
                <c:pt idx="3284">
                  <c:v>54.73</c:v>
                </c:pt>
                <c:pt idx="3285">
                  <c:v>54.75</c:v>
                </c:pt>
                <c:pt idx="3286">
                  <c:v>54.77</c:v>
                </c:pt>
                <c:pt idx="3287">
                  <c:v>54.78</c:v>
                </c:pt>
                <c:pt idx="3288">
                  <c:v>54.8</c:v>
                </c:pt>
                <c:pt idx="3289">
                  <c:v>54.82</c:v>
                </c:pt>
                <c:pt idx="3290">
                  <c:v>54.83</c:v>
                </c:pt>
                <c:pt idx="3291">
                  <c:v>54.85</c:v>
                </c:pt>
                <c:pt idx="3292">
                  <c:v>54.87</c:v>
                </c:pt>
                <c:pt idx="3293">
                  <c:v>54.88</c:v>
                </c:pt>
                <c:pt idx="3294">
                  <c:v>54.9</c:v>
                </c:pt>
                <c:pt idx="3295">
                  <c:v>54.92</c:v>
                </c:pt>
                <c:pt idx="3296">
                  <c:v>54.93</c:v>
                </c:pt>
                <c:pt idx="3297">
                  <c:v>54.95</c:v>
                </c:pt>
                <c:pt idx="3298">
                  <c:v>54.97</c:v>
                </c:pt>
                <c:pt idx="3299">
                  <c:v>54.98</c:v>
                </c:pt>
                <c:pt idx="3300">
                  <c:v>55</c:v>
                </c:pt>
                <c:pt idx="3301">
                  <c:v>55.02</c:v>
                </c:pt>
                <c:pt idx="3302">
                  <c:v>55.03</c:v>
                </c:pt>
                <c:pt idx="3303">
                  <c:v>55.05</c:v>
                </c:pt>
                <c:pt idx="3304">
                  <c:v>55.07</c:v>
                </c:pt>
                <c:pt idx="3305">
                  <c:v>55.08</c:v>
                </c:pt>
                <c:pt idx="3306">
                  <c:v>55.1</c:v>
                </c:pt>
                <c:pt idx="3307">
                  <c:v>55.12</c:v>
                </c:pt>
                <c:pt idx="3308">
                  <c:v>55.13</c:v>
                </c:pt>
                <c:pt idx="3309">
                  <c:v>55.15</c:v>
                </c:pt>
                <c:pt idx="3310">
                  <c:v>55.17</c:v>
                </c:pt>
                <c:pt idx="3311">
                  <c:v>55.18</c:v>
                </c:pt>
                <c:pt idx="3312">
                  <c:v>55.2</c:v>
                </c:pt>
                <c:pt idx="3313">
                  <c:v>55.22</c:v>
                </c:pt>
                <c:pt idx="3314">
                  <c:v>55.23</c:v>
                </c:pt>
                <c:pt idx="3315">
                  <c:v>55.25</c:v>
                </c:pt>
                <c:pt idx="3316">
                  <c:v>55.27</c:v>
                </c:pt>
                <c:pt idx="3317">
                  <c:v>55.28</c:v>
                </c:pt>
                <c:pt idx="3318">
                  <c:v>55.3</c:v>
                </c:pt>
                <c:pt idx="3319">
                  <c:v>55.32</c:v>
                </c:pt>
                <c:pt idx="3320">
                  <c:v>55.33</c:v>
                </c:pt>
                <c:pt idx="3321">
                  <c:v>55.35</c:v>
                </c:pt>
                <c:pt idx="3322">
                  <c:v>55.37</c:v>
                </c:pt>
                <c:pt idx="3323">
                  <c:v>55.38</c:v>
                </c:pt>
                <c:pt idx="3324">
                  <c:v>55.4</c:v>
                </c:pt>
                <c:pt idx="3325">
                  <c:v>55.42</c:v>
                </c:pt>
                <c:pt idx="3326">
                  <c:v>55.43</c:v>
                </c:pt>
                <c:pt idx="3327">
                  <c:v>55.45</c:v>
                </c:pt>
                <c:pt idx="3328">
                  <c:v>55.47</c:v>
                </c:pt>
                <c:pt idx="3329">
                  <c:v>55.48</c:v>
                </c:pt>
                <c:pt idx="3330">
                  <c:v>55.5</c:v>
                </c:pt>
                <c:pt idx="3331">
                  <c:v>55.52</c:v>
                </c:pt>
                <c:pt idx="3332">
                  <c:v>55.53</c:v>
                </c:pt>
                <c:pt idx="3333">
                  <c:v>55.55</c:v>
                </c:pt>
                <c:pt idx="3334">
                  <c:v>55.57</c:v>
                </c:pt>
                <c:pt idx="3335">
                  <c:v>55.58</c:v>
                </c:pt>
                <c:pt idx="3336">
                  <c:v>55.6</c:v>
                </c:pt>
                <c:pt idx="3337">
                  <c:v>55.62</c:v>
                </c:pt>
                <c:pt idx="3338">
                  <c:v>55.63</c:v>
                </c:pt>
                <c:pt idx="3339">
                  <c:v>55.65</c:v>
                </c:pt>
                <c:pt idx="3340">
                  <c:v>55.67</c:v>
                </c:pt>
                <c:pt idx="3341">
                  <c:v>55.68</c:v>
                </c:pt>
                <c:pt idx="3342">
                  <c:v>55.7</c:v>
                </c:pt>
                <c:pt idx="3343">
                  <c:v>55.72</c:v>
                </c:pt>
                <c:pt idx="3344">
                  <c:v>55.73</c:v>
                </c:pt>
                <c:pt idx="3345">
                  <c:v>55.75</c:v>
                </c:pt>
                <c:pt idx="3346">
                  <c:v>55.77</c:v>
                </c:pt>
                <c:pt idx="3347">
                  <c:v>55.78</c:v>
                </c:pt>
                <c:pt idx="3348">
                  <c:v>55.8</c:v>
                </c:pt>
                <c:pt idx="3349">
                  <c:v>55.82</c:v>
                </c:pt>
                <c:pt idx="3350">
                  <c:v>55.83</c:v>
                </c:pt>
                <c:pt idx="3351">
                  <c:v>55.85</c:v>
                </c:pt>
                <c:pt idx="3352">
                  <c:v>55.87</c:v>
                </c:pt>
                <c:pt idx="3353">
                  <c:v>55.88</c:v>
                </c:pt>
                <c:pt idx="3354">
                  <c:v>55.9</c:v>
                </c:pt>
                <c:pt idx="3355">
                  <c:v>55.92</c:v>
                </c:pt>
                <c:pt idx="3356">
                  <c:v>55.93</c:v>
                </c:pt>
                <c:pt idx="3357">
                  <c:v>55.95</c:v>
                </c:pt>
                <c:pt idx="3358">
                  <c:v>55.97</c:v>
                </c:pt>
                <c:pt idx="3359">
                  <c:v>55.98</c:v>
                </c:pt>
                <c:pt idx="3360">
                  <c:v>56</c:v>
                </c:pt>
                <c:pt idx="3361">
                  <c:v>56.02</c:v>
                </c:pt>
                <c:pt idx="3362">
                  <c:v>56.03</c:v>
                </c:pt>
                <c:pt idx="3363">
                  <c:v>56.05</c:v>
                </c:pt>
                <c:pt idx="3364">
                  <c:v>56.07</c:v>
                </c:pt>
                <c:pt idx="3365">
                  <c:v>56.08</c:v>
                </c:pt>
                <c:pt idx="3366">
                  <c:v>56.1</c:v>
                </c:pt>
                <c:pt idx="3367">
                  <c:v>56.12</c:v>
                </c:pt>
                <c:pt idx="3368">
                  <c:v>56.13</c:v>
                </c:pt>
                <c:pt idx="3369">
                  <c:v>56.15</c:v>
                </c:pt>
                <c:pt idx="3370">
                  <c:v>56.17</c:v>
                </c:pt>
                <c:pt idx="3371">
                  <c:v>56.18</c:v>
                </c:pt>
                <c:pt idx="3372">
                  <c:v>56.2</c:v>
                </c:pt>
                <c:pt idx="3373">
                  <c:v>56.22</c:v>
                </c:pt>
                <c:pt idx="3374">
                  <c:v>56.23</c:v>
                </c:pt>
                <c:pt idx="3375">
                  <c:v>56.25</c:v>
                </c:pt>
                <c:pt idx="3376">
                  <c:v>56.27</c:v>
                </c:pt>
                <c:pt idx="3377">
                  <c:v>56.28</c:v>
                </c:pt>
                <c:pt idx="3378">
                  <c:v>56.3</c:v>
                </c:pt>
                <c:pt idx="3379">
                  <c:v>56.32</c:v>
                </c:pt>
                <c:pt idx="3380">
                  <c:v>56.33</c:v>
                </c:pt>
                <c:pt idx="3381">
                  <c:v>56.35</c:v>
                </c:pt>
                <c:pt idx="3382">
                  <c:v>56.37</c:v>
                </c:pt>
                <c:pt idx="3383">
                  <c:v>56.38</c:v>
                </c:pt>
                <c:pt idx="3384">
                  <c:v>56.4</c:v>
                </c:pt>
                <c:pt idx="3385">
                  <c:v>56.42</c:v>
                </c:pt>
                <c:pt idx="3386">
                  <c:v>56.43</c:v>
                </c:pt>
                <c:pt idx="3387">
                  <c:v>56.45</c:v>
                </c:pt>
                <c:pt idx="3388">
                  <c:v>56.47</c:v>
                </c:pt>
                <c:pt idx="3389">
                  <c:v>56.48</c:v>
                </c:pt>
                <c:pt idx="3390">
                  <c:v>56.5</c:v>
                </c:pt>
                <c:pt idx="3391">
                  <c:v>56.52</c:v>
                </c:pt>
                <c:pt idx="3392">
                  <c:v>56.53</c:v>
                </c:pt>
                <c:pt idx="3393">
                  <c:v>56.55</c:v>
                </c:pt>
                <c:pt idx="3394">
                  <c:v>56.57</c:v>
                </c:pt>
                <c:pt idx="3395">
                  <c:v>56.58</c:v>
                </c:pt>
                <c:pt idx="3396">
                  <c:v>56.6</c:v>
                </c:pt>
                <c:pt idx="3397">
                  <c:v>56.62</c:v>
                </c:pt>
                <c:pt idx="3398">
                  <c:v>56.63</c:v>
                </c:pt>
                <c:pt idx="3399">
                  <c:v>56.65</c:v>
                </c:pt>
                <c:pt idx="3400">
                  <c:v>56.67</c:v>
                </c:pt>
                <c:pt idx="3401">
                  <c:v>56.68</c:v>
                </c:pt>
                <c:pt idx="3402">
                  <c:v>56.7</c:v>
                </c:pt>
                <c:pt idx="3403">
                  <c:v>56.72</c:v>
                </c:pt>
                <c:pt idx="3404">
                  <c:v>56.73</c:v>
                </c:pt>
                <c:pt idx="3405">
                  <c:v>56.75</c:v>
                </c:pt>
                <c:pt idx="3406">
                  <c:v>56.77</c:v>
                </c:pt>
                <c:pt idx="3407">
                  <c:v>56.78</c:v>
                </c:pt>
                <c:pt idx="3408">
                  <c:v>56.8</c:v>
                </c:pt>
                <c:pt idx="3409">
                  <c:v>56.82</c:v>
                </c:pt>
                <c:pt idx="3410">
                  <c:v>56.83</c:v>
                </c:pt>
                <c:pt idx="3411">
                  <c:v>56.85</c:v>
                </c:pt>
                <c:pt idx="3412">
                  <c:v>56.87</c:v>
                </c:pt>
                <c:pt idx="3413">
                  <c:v>56.88</c:v>
                </c:pt>
                <c:pt idx="3414">
                  <c:v>56.9</c:v>
                </c:pt>
                <c:pt idx="3415">
                  <c:v>56.92</c:v>
                </c:pt>
                <c:pt idx="3416">
                  <c:v>56.93</c:v>
                </c:pt>
                <c:pt idx="3417">
                  <c:v>56.95</c:v>
                </c:pt>
                <c:pt idx="3418">
                  <c:v>56.97</c:v>
                </c:pt>
                <c:pt idx="3419">
                  <c:v>56.98</c:v>
                </c:pt>
                <c:pt idx="3420">
                  <c:v>57</c:v>
                </c:pt>
                <c:pt idx="3421">
                  <c:v>57.02</c:v>
                </c:pt>
                <c:pt idx="3422">
                  <c:v>57.03</c:v>
                </c:pt>
                <c:pt idx="3423">
                  <c:v>57.05</c:v>
                </c:pt>
                <c:pt idx="3424">
                  <c:v>57.07</c:v>
                </c:pt>
                <c:pt idx="3425">
                  <c:v>57.08</c:v>
                </c:pt>
                <c:pt idx="3426">
                  <c:v>57.1</c:v>
                </c:pt>
                <c:pt idx="3427">
                  <c:v>57.12</c:v>
                </c:pt>
                <c:pt idx="3428">
                  <c:v>57.13</c:v>
                </c:pt>
                <c:pt idx="3429">
                  <c:v>57.15</c:v>
                </c:pt>
                <c:pt idx="3430">
                  <c:v>57.17</c:v>
                </c:pt>
                <c:pt idx="3431">
                  <c:v>57.18</c:v>
                </c:pt>
                <c:pt idx="3432">
                  <c:v>57.2</c:v>
                </c:pt>
                <c:pt idx="3433">
                  <c:v>57.22</c:v>
                </c:pt>
                <c:pt idx="3434">
                  <c:v>57.23</c:v>
                </c:pt>
                <c:pt idx="3435">
                  <c:v>57.25</c:v>
                </c:pt>
                <c:pt idx="3436">
                  <c:v>57.27</c:v>
                </c:pt>
                <c:pt idx="3437">
                  <c:v>57.28</c:v>
                </c:pt>
                <c:pt idx="3438">
                  <c:v>57.3</c:v>
                </c:pt>
                <c:pt idx="3439">
                  <c:v>57.32</c:v>
                </c:pt>
                <c:pt idx="3440">
                  <c:v>57.33</c:v>
                </c:pt>
                <c:pt idx="3441">
                  <c:v>57.35</c:v>
                </c:pt>
                <c:pt idx="3442">
                  <c:v>57.37</c:v>
                </c:pt>
                <c:pt idx="3443">
                  <c:v>57.38</c:v>
                </c:pt>
                <c:pt idx="3444">
                  <c:v>57.4</c:v>
                </c:pt>
                <c:pt idx="3445">
                  <c:v>57.42</c:v>
                </c:pt>
                <c:pt idx="3446">
                  <c:v>57.43</c:v>
                </c:pt>
                <c:pt idx="3447">
                  <c:v>57.45</c:v>
                </c:pt>
                <c:pt idx="3448">
                  <c:v>57.47</c:v>
                </c:pt>
                <c:pt idx="3449">
                  <c:v>57.48</c:v>
                </c:pt>
                <c:pt idx="3450">
                  <c:v>57.5</c:v>
                </c:pt>
                <c:pt idx="3451">
                  <c:v>57.52</c:v>
                </c:pt>
                <c:pt idx="3452">
                  <c:v>57.53</c:v>
                </c:pt>
                <c:pt idx="3453">
                  <c:v>57.55</c:v>
                </c:pt>
                <c:pt idx="3454">
                  <c:v>57.57</c:v>
                </c:pt>
                <c:pt idx="3455">
                  <c:v>57.58</c:v>
                </c:pt>
                <c:pt idx="3456">
                  <c:v>57.6</c:v>
                </c:pt>
                <c:pt idx="3457">
                  <c:v>57.62</c:v>
                </c:pt>
                <c:pt idx="3458">
                  <c:v>57.63</c:v>
                </c:pt>
                <c:pt idx="3459">
                  <c:v>57.65</c:v>
                </c:pt>
                <c:pt idx="3460">
                  <c:v>57.67</c:v>
                </c:pt>
                <c:pt idx="3461">
                  <c:v>57.68</c:v>
                </c:pt>
                <c:pt idx="3462">
                  <c:v>57.7</c:v>
                </c:pt>
                <c:pt idx="3463">
                  <c:v>57.72</c:v>
                </c:pt>
                <c:pt idx="3464">
                  <c:v>57.73</c:v>
                </c:pt>
                <c:pt idx="3465">
                  <c:v>57.75</c:v>
                </c:pt>
                <c:pt idx="3466">
                  <c:v>57.77</c:v>
                </c:pt>
                <c:pt idx="3467">
                  <c:v>57.78</c:v>
                </c:pt>
                <c:pt idx="3468">
                  <c:v>57.8</c:v>
                </c:pt>
                <c:pt idx="3469">
                  <c:v>57.82</c:v>
                </c:pt>
                <c:pt idx="3470">
                  <c:v>57.83</c:v>
                </c:pt>
                <c:pt idx="3471">
                  <c:v>57.85</c:v>
                </c:pt>
                <c:pt idx="3472">
                  <c:v>57.87</c:v>
                </c:pt>
                <c:pt idx="3473">
                  <c:v>57.88</c:v>
                </c:pt>
                <c:pt idx="3474">
                  <c:v>57.9</c:v>
                </c:pt>
                <c:pt idx="3475">
                  <c:v>57.92</c:v>
                </c:pt>
                <c:pt idx="3476">
                  <c:v>57.93</c:v>
                </c:pt>
                <c:pt idx="3477">
                  <c:v>57.95</c:v>
                </c:pt>
                <c:pt idx="3478">
                  <c:v>57.97</c:v>
                </c:pt>
                <c:pt idx="3479">
                  <c:v>57.98</c:v>
                </c:pt>
                <c:pt idx="3480">
                  <c:v>58</c:v>
                </c:pt>
                <c:pt idx="3481">
                  <c:v>58.02</c:v>
                </c:pt>
                <c:pt idx="3482">
                  <c:v>58.03</c:v>
                </c:pt>
                <c:pt idx="3483">
                  <c:v>58.05</c:v>
                </c:pt>
                <c:pt idx="3484">
                  <c:v>58.07</c:v>
                </c:pt>
                <c:pt idx="3485">
                  <c:v>58.08</c:v>
                </c:pt>
                <c:pt idx="3486">
                  <c:v>58.1</c:v>
                </c:pt>
                <c:pt idx="3487">
                  <c:v>58.12</c:v>
                </c:pt>
                <c:pt idx="3488">
                  <c:v>58.13</c:v>
                </c:pt>
                <c:pt idx="3489">
                  <c:v>58.15</c:v>
                </c:pt>
                <c:pt idx="3490">
                  <c:v>58.17</c:v>
                </c:pt>
                <c:pt idx="3491">
                  <c:v>58.18</c:v>
                </c:pt>
                <c:pt idx="3492">
                  <c:v>58.2</c:v>
                </c:pt>
                <c:pt idx="3493">
                  <c:v>58.22</c:v>
                </c:pt>
                <c:pt idx="3494">
                  <c:v>58.23</c:v>
                </c:pt>
                <c:pt idx="3495">
                  <c:v>58.25</c:v>
                </c:pt>
                <c:pt idx="3496">
                  <c:v>58.27</c:v>
                </c:pt>
                <c:pt idx="3497">
                  <c:v>58.28</c:v>
                </c:pt>
                <c:pt idx="3498">
                  <c:v>58.3</c:v>
                </c:pt>
                <c:pt idx="3499">
                  <c:v>58.32</c:v>
                </c:pt>
                <c:pt idx="3500">
                  <c:v>58.33</c:v>
                </c:pt>
                <c:pt idx="3501">
                  <c:v>58.35</c:v>
                </c:pt>
                <c:pt idx="3502">
                  <c:v>58.37</c:v>
                </c:pt>
                <c:pt idx="3503">
                  <c:v>58.38</c:v>
                </c:pt>
                <c:pt idx="3504">
                  <c:v>58.4</c:v>
                </c:pt>
                <c:pt idx="3505">
                  <c:v>58.42</c:v>
                </c:pt>
                <c:pt idx="3506">
                  <c:v>58.43</c:v>
                </c:pt>
                <c:pt idx="3507">
                  <c:v>58.45</c:v>
                </c:pt>
                <c:pt idx="3508">
                  <c:v>58.47</c:v>
                </c:pt>
                <c:pt idx="3509">
                  <c:v>58.48</c:v>
                </c:pt>
                <c:pt idx="3510">
                  <c:v>58.5</c:v>
                </c:pt>
                <c:pt idx="3511">
                  <c:v>58.52</c:v>
                </c:pt>
                <c:pt idx="3512">
                  <c:v>58.53</c:v>
                </c:pt>
                <c:pt idx="3513">
                  <c:v>58.55</c:v>
                </c:pt>
                <c:pt idx="3514">
                  <c:v>58.57</c:v>
                </c:pt>
                <c:pt idx="3515">
                  <c:v>58.58</c:v>
                </c:pt>
                <c:pt idx="3516">
                  <c:v>58.6</c:v>
                </c:pt>
                <c:pt idx="3517">
                  <c:v>58.62</c:v>
                </c:pt>
                <c:pt idx="3518">
                  <c:v>58.63</c:v>
                </c:pt>
                <c:pt idx="3519">
                  <c:v>58.65</c:v>
                </c:pt>
                <c:pt idx="3520">
                  <c:v>58.67</c:v>
                </c:pt>
                <c:pt idx="3521">
                  <c:v>58.68</c:v>
                </c:pt>
                <c:pt idx="3522">
                  <c:v>58.7</c:v>
                </c:pt>
                <c:pt idx="3523">
                  <c:v>58.72</c:v>
                </c:pt>
                <c:pt idx="3524">
                  <c:v>58.73</c:v>
                </c:pt>
                <c:pt idx="3525">
                  <c:v>58.75</c:v>
                </c:pt>
                <c:pt idx="3526">
                  <c:v>58.77</c:v>
                </c:pt>
                <c:pt idx="3527">
                  <c:v>58.78</c:v>
                </c:pt>
                <c:pt idx="3528">
                  <c:v>58.8</c:v>
                </c:pt>
                <c:pt idx="3529">
                  <c:v>58.82</c:v>
                </c:pt>
                <c:pt idx="3530">
                  <c:v>58.83</c:v>
                </c:pt>
                <c:pt idx="3531">
                  <c:v>58.85</c:v>
                </c:pt>
                <c:pt idx="3532">
                  <c:v>58.87</c:v>
                </c:pt>
                <c:pt idx="3533">
                  <c:v>58.88</c:v>
                </c:pt>
                <c:pt idx="3534">
                  <c:v>58.9</c:v>
                </c:pt>
                <c:pt idx="3535">
                  <c:v>58.92</c:v>
                </c:pt>
                <c:pt idx="3536">
                  <c:v>58.93</c:v>
                </c:pt>
                <c:pt idx="3537">
                  <c:v>58.95</c:v>
                </c:pt>
                <c:pt idx="3538">
                  <c:v>58.97</c:v>
                </c:pt>
                <c:pt idx="3539">
                  <c:v>58.98</c:v>
                </c:pt>
                <c:pt idx="3540">
                  <c:v>59</c:v>
                </c:pt>
                <c:pt idx="3541">
                  <c:v>59.02</c:v>
                </c:pt>
                <c:pt idx="3542">
                  <c:v>59.03</c:v>
                </c:pt>
                <c:pt idx="3543">
                  <c:v>59.05</c:v>
                </c:pt>
                <c:pt idx="3544">
                  <c:v>59.07</c:v>
                </c:pt>
                <c:pt idx="3545">
                  <c:v>59.08</c:v>
                </c:pt>
                <c:pt idx="3546">
                  <c:v>59.1</c:v>
                </c:pt>
                <c:pt idx="3547">
                  <c:v>59.12</c:v>
                </c:pt>
                <c:pt idx="3548">
                  <c:v>59.13</c:v>
                </c:pt>
                <c:pt idx="3549">
                  <c:v>59.15</c:v>
                </c:pt>
                <c:pt idx="3550">
                  <c:v>59.17</c:v>
                </c:pt>
                <c:pt idx="3551">
                  <c:v>59.18</c:v>
                </c:pt>
                <c:pt idx="3552">
                  <c:v>59.2</c:v>
                </c:pt>
                <c:pt idx="3553">
                  <c:v>59.22</c:v>
                </c:pt>
                <c:pt idx="3554">
                  <c:v>59.23</c:v>
                </c:pt>
                <c:pt idx="3555">
                  <c:v>59.25</c:v>
                </c:pt>
                <c:pt idx="3556">
                  <c:v>59.27</c:v>
                </c:pt>
                <c:pt idx="3557">
                  <c:v>59.28</c:v>
                </c:pt>
                <c:pt idx="3558">
                  <c:v>59.3</c:v>
                </c:pt>
                <c:pt idx="3559">
                  <c:v>59.32</c:v>
                </c:pt>
                <c:pt idx="3560">
                  <c:v>59.33</c:v>
                </c:pt>
                <c:pt idx="3561">
                  <c:v>59.35</c:v>
                </c:pt>
                <c:pt idx="3562">
                  <c:v>59.37</c:v>
                </c:pt>
                <c:pt idx="3563">
                  <c:v>59.38</c:v>
                </c:pt>
                <c:pt idx="3564">
                  <c:v>59.4</c:v>
                </c:pt>
                <c:pt idx="3565">
                  <c:v>59.42</c:v>
                </c:pt>
                <c:pt idx="3566">
                  <c:v>59.43</c:v>
                </c:pt>
                <c:pt idx="3567">
                  <c:v>59.45</c:v>
                </c:pt>
                <c:pt idx="3568">
                  <c:v>59.47</c:v>
                </c:pt>
                <c:pt idx="3569">
                  <c:v>59.48</c:v>
                </c:pt>
                <c:pt idx="3570">
                  <c:v>59.5</c:v>
                </c:pt>
                <c:pt idx="3571">
                  <c:v>59.52</c:v>
                </c:pt>
                <c:pt idx="3572">
                  <c:v>59.53</c:v>
                </c:pt>
                <c:pt idx="3573">
                  <c:v>59.55</c:v>
                </c:pt>
                <c:pt idx="3574">
                  <c:v>59.57</c:v>
                </c:pt>
                <c:pt idx="3575">
                  <c:v>59.58</c:v>
                </c:pt>
                <c:pt idx="3576">
                  <c:v>59.6</c:v>
                </c:pt>
                <c:pt idx="3577">
                  <c:v>59.62</c:v>
                </c:pt>
                <c:pt idx="3578">
                  <c:v>59.63</c:v>
                </c:pt>
                <c:pt idx="3579">
                  <c:v>59.65</c:v>
                </c:pt>
                <c:pt idx="3580">
                  <c:v>59.67</c:v>
                </c:pt>
                <c:pt idx="3581">
                  <c:v>59.68</c:v>
                </c:pt>
                <c:pt idx="3582">
                  <c:v>59.7</c:v>
                </c:pt>
                <c:pt idx="3583">
                  <c:v>59.72</c:v>
                </c:pt>
                <c:pt idx="3584">
                  <c:v>59.73</c:v>
                </c:pt>
                <c:pt idx="3585">
                  <c:v>59.75</c:v>
                </c:pt>
                <c:pt idx="3586">
                  <c:v>59.77</c:v>
                </c:pt>
                <c:pt idx="3587">
                  <c:v>59.78</c:v>
                </c:pt>
                <c:pt idx="3588">
                  <c:v>59.8</c:v>
                </c:pt>
                <c:pt idx="3589">
                  <c:v>59.82</c:v>
                </c:pt>
                <c:pt idx="3590">
                  <c:v>59.83</c:v>
                </c:pt>
                <c:pt idx="3591">
                  <c:v>59.85</c:v>
                </c:pt>
                <c:pt idx="3592">
                  <c:v>59.87</c:v>
                </c:pt>
                <c:pt idx="3593">
                  <c:v>59.88</c:v>
                </c:pt>
                <c:pt idx="3594">
                  <c:v>59.9</c:v>
                </c:pt>
                <c:pt idx="3595">
                  <c:v>59.92</c:v>
                </c:pt>
                <c:pt idx="3596">
                  <c:v>59.93</c:v>
                </c:pt>
                <c:pt idx="3597">
                  <c:v>59.95</c:v>
                </c:pt>
                <c:pt idx="3598">
                  <c:v>59.97</c:v>
                </c:pt>
                <c:pt idx="3599">
                  <c:v>59.98</c:v>
                </c:pt>
                <c:pt idx="3600">
                  <c:v>60</c:v>
                </c:pt>
                <c:pt idx="3601">
                  <c:v>60.02</c:v>
                </c:pt>
                <c:pt idx="3602">
                  <c:v>60.03</c:v>
                </c:pt>
                <c:pt idx="3603">
                  <c:v>60.05</c:v>
                </c:pt>
                <c:pt idx="3604">
                  <c:v>60.07</c:v>
                </c:pt>
                <c:pt idx="3605">
                  <c:v>60.08</c:v>
                </c:pt>
                <c:pt idx="3606">
                  <c:v>60.1</c:v>
                </c:pt>
                <c:pt idx="3607">
                  <c:v>60.12</c:v>
                </c:pt>
                <c:pt idx="3608">
                  <c:v>60.13</c:v>
                </c:pt>
                <c:pt idx="3609">
                  <c:v>60.15</c:v>
                </c:pt>
                <c:pt idx="3610">
                  <c:v>60.17</c:v>
                </c:pt>
                <c:pt idx="3611">
                  <c:v>60.18</c:v>
                </c:pt>
                <c:pt idx="3612">
                  <c:v>60.2</c:v>
                </c:pt>
                <c:pt idx="3613">
                  <c:v>60.22</c:v>
                </c:pt>
                <c:pt idx="3614">
                  <c:v>60.23</c:v>
                </c:pt>
                <c:pt idx="3615">
                  <c:v>60.25</c:v>
                </c:pt>
                <c:pt idx="3616">
                  <c:v>60.27</c:v>
                </c:pt>
                <c:pt idx="3617">
                  <c:v>60.28</c:v>
                </c:pt>
                <c:pt idx="3618">
                  <c:v>60.3</c:v>
                </c:pt>
                <c:pt idx="3619">
                  <c:v>60.32</c:v>
                </c:pt>
                <c:pt idx="3620">
                  <c:v>60.33</c:v>
                </c:pt>
                <c:pt idx="3621">
                  <c:v>60.35</c:v>
                </c:pt>
                <c:pt idx="3622">
                  <c:v>60.37</c:v>
                </c:pt>
                <c:pt idx="3623">
                  <c:v>60.38</c:v>
                </c:pt>
                <c:pt idx="3624">
                  <c:v>60.4</c:v>
                </c:pt>
                <c:pt idx="3625">
                  <c:v>60.42</c:v>
                </c:pt>
                <c:pt idx="3626">
                  <c:v>60.43</c:v>
                </c:pt>
                <c:pt idx="3627">
                  <c:v>60.45</c:v>
                </c:pt>
                <c:pt idx="3628">
                  <c:v>60.47</c:v>
                </c:pt>
                <c:pt idx="3629">
                  <c:v>60.48</c:v>
                </c:pt>
                <c:pt idx="3630">
                  <c:v>60.5</c:v>
                </c:pt>
                <c:pt idx="3631">
                  <c:v>60.52</c:v>
                </c:pt>
                <c:pt idx="3632">
                  <c:v>60.53</c:v>
                </c:pt>
                <c:pt idx="3633">
                  <c:v>60.55</c:v>
                </c:pt>
                <c:pt idx="3634">
                  <c:v>60.57</c:v>
                </c:pt>
                <c:pt idx="3635">
                  <c:v>60.58</c:v>
                </c:pt>
                <c:pt idx="3636">
                  <c:v>60.6</c:v>
                </c:pt>
                <c:pt idx="3637">
                  <c:v>60.62</c:v>
                </c:pt>
                <c:pt idx="3638">
                  <c:v>60.63</c:v>
                </c:pt>
                <c:pt idx="3639">
                  <c:v>60.65</c:v>
                </c:pt>
                <c:pt idx="3640">
                  <c:v>60.67</c:v>
                </c:pt>
                <c:pt idx="3641">
                  <c:v>60.68</c:v>
                </c:pt>
                <c:pt idx="3642">
                  <c:v>60.7</c:v>
                </c:pt>
                <c:pt idx="3643">
                  <c:v>60.72</c:v>
                </c:pt>
                <c:pt idx="3644">
                  <c:v>60.73</c:v>
                </c:pt>
                <c:pt idx="3645">
                  <c:v>60.75</c:v>
                </c:pt>
                <c:pt idx="3646">
                  <c:v>60.77</c:v>
                </c:pt>
                <c:pt idx="3647">
                  <c:v>60.78</c:v>
                </c:pt>
                <c:pt idx="3648">
                  <c:v>60.8</c:v>
                </c:pt>
                <c:pt idx="3649">
                  <c:v>60.82</c:v>
                </c:pt>
                <c:pt idx="3650">
                  <c:v>60.83</c:v>
                </c:pt>
                <c:pt idx="3651">
                  <c:v>60.85</c:v>
                </c:pt>
                <c:pt idx="3652">
                  <c:v>60.87</c:v>
                </c:pt>
                <c:pt idx="3653">
                  <c:v>60.88</c:v>
                </c:pt>
                <c:pt idx="3654">
                  <c:v>60.9</c:v>
                </c:pt>
                <c:pt idx="3655">
                  <c:v>60.92</c:v>
                </c:pt>
                <c:pt idx="3656">
                  <c:v>60.93</c:v>
                </c:pt>
                <c:pt idx="3657">
                  <c:v>60.95</c:v>
                </c:pt>
                <c:pt idx="3658">
                  <c:v>60.97</c:v>
                </c:pt>
                <c:pt idx="3659">
                  <c:v>60.98</c:v>
                </c:pt>
                <c:pt idx="3660">
                  <c:v>61</c:v>
                </c:pt>
                <c:pt idx="3661">
                  <c:v>61.02</c:v>
                </c:pt>
                <c:pt idx="3662">
                  <c:v>61.03</c:v>
                </c:pt>
                <c:pt idx="3663">
                  <c:v>61.05</c:v>
                </c:pt>
                <c:pt idx="3664">
                  <c:v>61.07</c:v>
                </c:pt>
                <c:pt idx="3665">
                  <c:v>61.08</c:v>
                </c:pt>
                <c:pt idx="3666">
                  <c:v>61.1</c:v>
                </c:pt>
                <c:pt idx="3667">
                  <c:v>61.12</c:v>
                </c:pt>
                <c:pt idx="3668">
                  <c:v>61.13</c:v>
                </c:pt>
                <c:pt idx="3669">
                  <c:v>61.15</c:v>
                </c:pt>
                <c:pt idx="3670">
                  <c:v>61.17</c:v>
                </c:pt>
                <c:pt idx="3671">
                  <c:v>61.18</c:v>
                </c:pt>
                <c:pt idx="3672">
                  <c:v>61.2</c:v>
                </c:pt>
                <c:pt idx="3673">
                  <c:v>61.22</c:v>
                </c:pt>
                <c:pt idx="3674">
                  <c:v>61.23</c:v>
                </c:pt>
                <c:pt idx="3675">
                  <c:v>61.25</c:v>
                </c:pt>
                <c:pt idx="3676">
                  <c:v>61.27</c:v>
                </c:pt>
                <c:pt idx="3677">
                  <c:v>61.28</c:v>
                </c:pt>
                <c:pt idx="3678">
                  <c:v>61.3</c:v>
                </c:pt>
                <c:pt idx="3679">
                  <c:v>61.32</c:v>
                </c:pt>
                <c:pt idx="3680">
                  <c:v>61.33</c:v>
                </c:pt>
                <c:pt idx="3681">
                  <c:v>61.35</c:v>
                </c:pt>
                <c:pt idx="3682">
                  <c:v>61.37</c:v>
                </c:pt>
                <c:pt idx="3683">
                  <c:v>61.38</c:v>
                </c:pt>
                <c:pt idx="3684">
                  <c:v>61.4</c:v>
                </c:pt>
                <c:pt idx="3685">
                  <c:v>61.42</c:v>
                </c:pt>
                <c:pt idx="3686">
                  <c:v>61.43</c:v>
                </c:pt>
                <c:pt idx="3687">
                  <c:v>61.45</c:v>
                </c:pt>
                <c:pt idx="3688">
                  <c:v>61.47</c:v>
                </c:pt>
                <c:pt idx="3689">
                  <c:v>61.48</c:v>
                </c:pt>
                <c:pt idx="3690">
                  <c:v>61.5</c:v>
                </c:pt>
                <c:pt idx="3691">
                  <c:v>61.52</c:v>
                </c:pt>
                <c:pt idx="3692">
                  <c:v>61.53</c:v>
                </c:pt>
                <c:pt idx="3693">
                  <c:v>61.55</c:v>
                </c:pt>
                <c:pt idx="3694">
                  <c:v>61.57</c:v>
                </c:pt>
                <c:pt idx="3695">
                  <c:v>61.58</c:v>
                </c:pt>
                <c:pt idx="3696">
                  <c:v>61.6</c:v>
                </c:pt>
                <c:pt idx="3697">
                  <c:v>61.62</c:v>
                </c:pt>
                <c:pt idx="3698">
                  <c:v>61.63</c:v>
                </c:pt>
                <c:pt idx="3699">
                  <c:v>61.65</c:v>
                </c:pt>
                <c:pt idx="3700">
                  <c:v>61.67</c:v>
                </c:pt>
                <c:pt idx="3701">
                  <c:v>61.68</c:v>
                </c:pt>
                <c:pt idx="3702">
                  <c:v>61.7</c:v>
                </c:pt>
                <c:pt idx="3703">
                  <c:v>61.72</c:v>
                </c:pt>
                <c:pt idx="3704">
                  <c:v>61.73</c:v>
                </c:pt>
                <c:pt idx="3705">
                  <c:v>61.75</c:v>
                </c:pt>
                <c:pt idx="3706">
                  <c:v>61.77</c:v>
                </c:pt>
                <c:pt idx="3707">
                  <c:v>61.78</c:v>
                </c:pt>
                <c:pt idx="3708">
                  <c:v>61.8</c:v>
                </c:pt>
                <c:pt idx="3709">
                  <c:v>61.82</c:v>
                </c:pt>
                <c:pt idx="3710">
                  <c:v>61.83</c:v>
                </c:pt>
                <c:pt idx="3711">
                  <c:v>61.85</c:v>
                </c:pt>
                <c:pt idx="3712">
                  <c:v>61.87</c:v>
                </c:pt>
                <c:pt idx="3713">
                  <c:v>61.88</c:v>
                </c:pt>
                <c:pt idx="3714">
                  <c:v>61.9</c:v>
                </c:pt>
                <c:pt idx="3715">
                  <c:v>61.92</c:v>
                </c:pt>
                <c:pt idx="3716">
                  <c:v>61.93</c:v>
                </c:pt>
                <c:pt idx="3717">
                  <c:v>61.95</c:v>
                </c:pt>
                <c:pt idx="3718">
                  <c:v>61.97</c:v>
                </c:pt>
                <c:pt idx="3719">
                  <c:v>61.98</c:v>
                </c:pt>
                <c:pt idx="3720">
                  <c:v>62</c:v>
                </c:pt>
                <c:pt idx="3721">
                  <c:v>62.02</c:v>
                </c:pt>
                <c:pt idx="3722">
                  <c:v>62.03</c:v>
                </c:pt>
                <c:pt idx="3723">
                  <c:v>62.05</c:v>
                </c:pt>
                <c:pt idx="3724">
                  <c:v>62.07</c:v>
                </c:pt>
                <c:pt idx="3725">
                  <c:v>62.08</c:v>
                </c:pt>
                <c:pt idx="3726">
                  <c:v>62.1</c:v>
                </c:pt>
                <c:pt idx="3727">
                  <c:v>62.12</c:v>
                </c:pt>
                <c:pt idx="3728">
                  <c:v>62.13</c:v>
                </c:pt>
                <c:pt idx="3729">
                  <c:v>62.15</c:v>
                </c:pt>
                <c:pt idx="3730">
                  <c:v>62.17</c:v>
                </c:pt>
                <c:pt idx="3731">
                  <c:v>62.18</c:v>
                </c:pt>
                <c:pt idx="3732">
                  <c:v>62.2</c:v>
                </c:pt>
                <c:pt idx="3733">
                  <c:v>62.22</c:v>
                </c:pt>
                <c:pt idx="3734">
                  <c:v>62.23</c:v>
                </c:pt>
                <c:pt idx="3735">
                  <c:v>62.25</c:v>
                </c:pt>
                <c:pt idx="3736">
                  <c:v>62.27</c:v>
                </c:pt>
                <c:pt idx="3737">
                  <c:v>62.28</c:v>
                </c:pt>
                <c:pt idx="3738">
                  <c:v>62.3</c:v>
                </c:pt>
                <c:pt idx="3739">
                  <c:v>62.32</c:v>
                </c:pt>
                <c:pt idx="3740">
                  <c:v>62.33</c:v>
                </c:pt>
                <c:pt idx="3741">
                  <c:v>62.35</c:v>
                </c:pt>
                <c:pt idx="3742">
                  <c:v>62.37</c:v>
                </c:pt>
                <c:pt idx="3743">
                  <c:v>62.38</c:v>
                </c:pt>
                <c:pt idx="3744">
                  <c:v>62.4</c:v>
                </c:pt>
                <c:pt idx="3745">
                  <c:v>62.42</c:v>
                </c:pt>
                <c:pt idx="3746">
                  <c:v>62.43</c:v>
                </c:pt>
                <c:pt idx="3747">
                  <c:v>62.45</c:v>
                </c:pt>
                <c:pt idx="3748">
                  <c:v>62.47</c:v>
                </c:pt>
                <c:pt idx="3749">
                  <c:v>62.48</c:v>
                </c:pt>
                <c:pt idx="3750">
                  <c:v>62.5</c:v>
                </c:pt>
                <c:pt idx="3751">
                  <c:v>62.52</c:v>
                </c:pt>
                <c:pt idx="3752">
                  <c:v>62.53</c:v>
                </c:pt>
                <c:pt idx="3753">
                  <c:v>62.55</c:v>
                </c:pt>
                <c:pt idx="3754">
                  <c:v>62.57</c:v>
                </c:pt>
                <c:pt idx="3755">
                  <c:v>62.58</c:v>
                </c:pt>
                <c:pt idx="3756">
                  <c:v>62.6</c:v>
                </c:pt>
                <c:pt idx="3757">
                  <c:v>62.62</c:v>
                </c:pt>
                <c:pt idx="3758">
                  <c:v>62.63</c:v>
                </c:pt>
                <c:pt idx="3759">
                  <c:v>62.65</c:v>
                </c:pt>
                <c:pt idx="3760">
                  <c:v>62.67</c:v>
                </c:pt>
                <c:pt idx="3761">
                  <c:v>62.68</c:v>
                </c:pt>
                <c:pt idx="3762">
                  <c:v>62.7</c:v>
                </c:pt>
                <c:pt idx="3763">
                  <c:v>62.72</c:v>
                </c:pt>
                <c:pt idx="3764">
                  <c:v>62.73</c:v>
                </c:pt>
                <c:pt idx="3765">
                  <c:v>62.75</c:v>
                </c:pt>
                <c:pt idx="3766">
                  <c:v>62.77</c:v>
                </c:pt>
                <c:pt idx="3767">
                  <c:v>62.78</c:v>
                </c:pt>
                <c:pt idx="3768">
                  <c:v>62.8</c:v>
                </c:pt>
                <c:pt idx="3769">
                  <c:v>62.82</c:v>
                </c:pt>
                <c:pt idx="3770">
                  <c:v>62.83</c:v>
                </c:pt>
                <c:pt idx="3771">
                  <c:v>62.85</c:v>
                </c:pt>
                <c:pt idx="3772">
                  <c:v>62.87</c:v>
                </c:pt>
                <c:pt idx="3773">
                  <c:v>62.88</c:v>
                </c:pt>
                <c:pt idx="3774">
                  <c:v>62.9</c:v>
                </c:pt>
                <c:pt idx="3775">
                  <c:v>62.92</c:v>
                </c:pt>
                <c:pt idx="3776">
                  <c:v>62.93</c:v>
                </c:pt>
                <c:pt idx="3777">
                  <c:v>62.95</c:v>
                </c:pt>
                <c:pt idx="3778">
                  <c:v>62.97</c:v>
                </c:pt>
                <c:pt idx="3779">
                  <c:v>62.98</c:v>
                </c:pt>
                <c:pt idx="3780">
                  <c:v>63</c:v>
                </c:pt>
                <c:pt idx="3781">
                  <c:v>63.02</c:v>
                </c:pt>
                <c:pt idx="3782">
                  <c:v>63.03</c:v>
                </c:pt>
                <c:pt idx="3783">
                  <c:v>63.05</c:v>
                </c:pt>
                <c:pt idx="3784">
                  <c:v>63.07</c:v>
                </c:pt>
                <c:pt idx="3785">
                  <c:v>63.08</c:v>
                </c:pt>
                <c:pt idx="3786">
                  <c:v>63.1</c:v>
                </c:pt>
                <c:pt idx="3787">
                  <c:v>63.12</c:v>
                </c:pt>
                <c:pt idx="3788">
                  <c:v>63.13</c:v>
                </c:pt>
                <c:pt idx="3789">
                  <c:v>63.15</c:v>
                </c:pt>
                <c:pt idx="3790">
                  <c:v>63.17</c:v>
                </c:pt>
                <c:pt idx="3791">
                  <c:v>63.18</c:v>
                </c:pt>
                <c:pt idx="3792">
                  <c:v>63.2</c:v>
                </c:pt>
                <c:pt idx="3793">
                  <c:v>63.22</c:v>
                </c:pt>
                <c:pt idx="3794">
                  <c:v>63.23</c:v>
                </c:pt>
                <c:pt idx="3795">
                  <c:v>63.25</c:v>
                </c:pt>
                <c:pt idx="3796">
                  <c:v>63.27</c:v>
                </c:pt>
                <c:pt idx="3797">
                  <c:v>63.28</c:v>
                </c:pt>
                <c:pt idx="3798">
                  <c:v>63.3</c:v>
                </c:pt>
                <c:pt idx="3799">
                  <c:v>63.32</c:v>
                </c:pt>
                <c:pt idx="3800">
                  <c:v>63.33</c:v>
                </c:pt>
                <c:pt idx="3801">
                  <c:v>63.35</c:v>
                </c:pt>
                <c:pt idx="3802">
                  <c:v>63.37</c:v>
                </c:pt>
                <c:pt idx="3803">
                  <c:v>63.38</c:v>
                </c:pt>
                <c:pt idx="3804">
                  <c:v>63.4</c:v>
                </c:pt>
                <c:pt idx="3805">
                  <c:v>63.42</c:v>
                </c:pt>
                <c:pt idx="3806">
                  <c:v>63.43</c:v>
                </c:pt>
                <c:pt idx="3807">
                  <c:v>63.45</c:v>
                </c:pt>
                <c:pt idx="3808">
                  <c:v>63.47</c:v>
                </c:pt>
                <c:pt idx="3809">
                  <c:v>63.48</c:v>
                </c:pt>
                <c:pt idx="3810">
                  <c:v>63.5</c:v>
                </c:pt>
                <c:pt idx="3811">
                  <c:v>63.52</c:v>
                </c:pt>
                <c:pt idx="3812">
                  <c:v>63.53</c:v>
                </c:pt>
                <c:pt idx="3813">
                  <c:v>63.55</c:v>
                </c:pt>
                <c:pt idx="3814">
                  <c:v>63.57</c:v>
                </c:pt>
                <c:pt idx="3815">
                  <c:v>63.58</c:v>
                </c:pt>
                <c:pt idx="3816">
                  <c:v>63.6</c:v>
                </c:pt>
                <c:pt idx="3817">
                  <c:v>63.62</c:v>
                </c:pt>
                <c:pt idx="3818">
                  <c:v>63.63</c:v>
                </c:pt>
                <c:pt idx="3819">
                  <c:v>63.65</c:v>
                </c:pt>
                <c:pt idx="3820">
                  <c:v>63.67</c:v>
                </c:pt>
                <c:pt idx="3821">
                  <c:v>63.68</c:v>
                </c:pt>
                <c:pt idx="3822">
                  <c:v>63.7</c:v>
                </c:pt>
                <c:pt idx="3823">
                  <c:v>63.72</c:v>
                </c:pt>
                <c:pt idx="3824">
                  <c:v>63.73</c:v>
                </c:pt>
                <c:pt idx="3825">
                  <c:v>63.75</c:v>
                </c:pt>
                <c:pt idx="3826">
                  <c:v>63.77</c:v>
                </c:pt>
                <c:pt idx="3827">
                  <c:v>63.78</c:v>
                </c:pt>
                <c:pt idx="3828">
                  <c:v>63.8</c:v>
                </c:pt>
                <c:pt idx="3829">
                  <c:v>63.82</c:v>
                </c:pt>
                <c:pt idx="3830">
                  <c:v>63.83</c:v>
                </c:pt>
                <c:pt idx="3831">
                  <c:v>63.85</c:v>
                </c:pt>
                <c:pt idx="3832">
                  <c:v>63.87</c:v>
                </c:pt>
                <c:pt idx="3833">
                  <c:v>63.88</c:v>
                </c:pt>
                <c:pt idx="3834">
                  <c:v>63.9</c:v>
                </c:pt>
                <c:pt idx="3835">
                  <c:v>63.92</c:v>
                </c:pt>
                <c:pt idx="3836">
                  <c:v>63.93</c:v>
                </c:pt>
                <c:pt idx="3837">
                  <c:v>63.95</c:v>
                </c:pt>
                <c:pt idx="3838">
                  <c:v>63.97</c:v>
                </c:pt>
                <c:pt idx="3839">
                  <c:v>63.98</c:v>
                </c:pt>
                <c:pt idx="3840">
                  <c:v>64</c:v>
                </c:pt>
                <c:pt idx="3841">
                  <c:v>64.02</c:v>
                </c:pt>
                <c:pt idx="3842">
                  <c:v>64.03</c:v>
                </c:pt>
                <c:pt idx="3843">
                  <c:v>64.05</c:v>
                </c:pt>
                <c:pt idx="3844">
                  <c:v>64.069999999999993</c:v>
                </c:pt>
                <c:pt idx="3845">
                  <c:v>64.08</c:v>
                </c:pt>
                <c:pt idx="3846">
                  <c:v>64.099999999999994</c:v>
                </c:pt>
                <c:pt idx="3847">
                  <c:v>64.12</c:v>
                </c:pt>
                <c:pt idx="3848">
                  <c:v>64.13</c:v>
                </c:pt>
                <c:pt idx="3849">
                  <c:v>64.150000000000006</c:v>
                </c:pt>
                <c:pt idx="3850">
                  <c:v>64.17</c:v>
                </c:pt>
                <c:pt idx="3851">
                  <c:v>64.180000000000007</c:v>
                </c:pt>
                <c:pt idx="3852">
                  <c:v>64.2</c:v>
                </c:pt>
                <c:pt idx="3853">
                  <c:v>64.22</c:v>
                </c:pt>
                <c:pt idx="3854">
                  <c:v>64.23</c:v>
                </c:pt>
                <c:pt idx="3855">
                  <c:v>64.25</c:v>
                </c:pt>
                <c:pt idx="3856">
                  <c:v>64.27</c:v>
                </c:pt>
                <c:pt idx="3857">
                  <c:v>64.28</c:v>
                </c:pt>
                <c:pt idx="3858">
                  <c:v>64.3</c:v>
                </c:pt>
                <c:pt idx="3859">
                  <c:v>64.319999999999993</c:v>
                </c:pt>
                <c:pt idx="3860">
                  <c:v>64.33</c:v>
                </c:pt>
                <c:pt idx="3861">
                  <c:v>64.349999999999994</c:v>
                </c:pt>
                <c:pt idx="3862">
                  <c:v>64.37</c:v>
                </c:pt>
                <c:pt idx="3863">
                  <c:v>64.38</c:v>
                </c:pt>
                <c:pt idx="3864">
                  <c:v>64.400000000000006</c:v>
                </c:pt>
                <c:pt idx="3865">
                  <c:v>64.42</c:v>
                </c:pt>
                <c:pt idx="3866">
                  <c:v>64.430000000000007</c:v>
                </c:pt>
                <c:pt idx="3867">
                  <c:v>64.45</c:v>
                </c:pt>
                <c:pt idx="3868">
                  <c:v>64.47</c:v>
                </c:pt>
                <c:pt idx="3869">
                  <c:v>64.48</c:v>
                </c:pt>
                <c:pt idx="3870">
                  <c:v>64.5</c:v>
                </c:pt>
                <c:pt idx="3871">
                  <c:v>64.52</c:v>
                </c:pt>
                <c:pt idx="3872">
                  <c:v>64.53</c:v>
                </c:pt>
                <c:pt idx="3873">
                  <c:v>64.55</c:v>
                </c:pt>
                <c:pt idx="3874">
                  <c:v>64.569999999999993</c:v>
                </c:pt>
                <c:pt idx="3875">
                  <c:v>64.58</c:v>
                </c:pt>
                <c:pt idx="3876">
                  <c:v>64.599999999999994</c:v>
                </c:pt>
                <c:pt idx="3877">
                  <c:v>64.62</c:v>
                </c:pt>
                <c:pt idx="3878">
                  <c:v>64.63</c:v>
                </c:pt>
                <c:pt idx="3879">
                  <c:v>64.650000000000006</c:v>
                </c:pt>
                <c:pt idx="3880">
                  <c:v>64.67</c:v>
                </c:pt>
                <c:pt idx="3881">
                  <c:v>64.680000000000007</c:v>
                </c:pt>
                <c:pt idx="3882">
                  <c:v>64.7</c:v>
                </c:pt>
                <c:pt idx="3883">
                  <c:v>64.72</c:v>
                </c:pt>
                <c:pt idx="3884">
                  <c:v>64.73</c:v>
                </c:pt>
                <c:pt idx="3885">
                  <c:v>64.75</c:v>
                </c:pt>
                <c:pt idx="3886">
                  <c:v>64.77</c:v>
                </c:pt>
                <c:pt idx="3887">
                  <c:v>64.78</c:v>
                </c:pt>
                <c:pt idx="3888">
                  <c:v>64.8</c:v>
                </c:pt>
                <c:pt idx="3889">
                  <c:v>64.819999999999993</c:v>
                </c:pt>
                <c:pt idx="3890">
                  <c:v>64.83</c:v>
                </c:pt>
                <c:pt idx="3891">
                  <c:v>64.849999999999994</c:v>
                </c:pt>
                <c:pt idx="3892">
                  <c:v>64.87</c:v>
                </c:pt>
                <c:pt idx="3893">
                  <c:v>64.88</c:v>
                </c:pt>
                <c:pt idx="3894">
                  <c:v>64.900000000000006</c:v>
                </c:pt>
                <c:pt idx="3895">
                  <c:v>64.92</c:v>
                </c:pt>
                <c:pt idx="3896">
                  <c:v>64.930000000000007</c:v>
                </c:pt>
                <c:pt idx="3897">
                  <c:v>64.95</c:v>
                </c:pt>
                <c:pt idx="3898">
                  <c:v>64.97</c:v>
                </c:pt>
                <c:pt idx="3899">
                  <c:v>64.98</c:v>
                </c:pt>
                <c:pt idx="3900">
                  <c:v>65</c:v>
                </c:pt>
                <c:pt idx="3901">
                  <c:v>65.02</c:v>
                </c:pt>
                <c:pt idx="3902">
                  <c:v>65.03</c:v>
                </c:pt>
                <c:pt idx="3903">
                  <c:v>65.05</c:v>
                </c:pt>
                <c:pt idx="3904">
                  <c:v>65.069999999999993</c:v>
                </c:pt>
                <c:pt idx="3905">
                  <c:v>65.08</c:v>
                </c:pt>
                <c:pt idx="3906">
                  <c:v>65.099999999999994</c:v>
                </c:pt>
                <c:pt idx="3907">
                  <c:v>65.12</c:v>
                </c:pt>
                <c:pt idx="3908">
                  <c:v>65.13</c:v>
                </c:pt>
                <c:pt idx="3909">
                  <c:v>65.150000000000006</c:v>
                </c:pt>
                <c:pt idx="3910">
                  <c:v>65.17</c:v>
                </c:pt>
                <c:pt idx="3911">
                  <c:v>65.180000000000007</c:v>
                </c:pt>
                <c:pt idx="3912">
                  <c:v>65.2</c:v>
                </c:pt>
                <c:pt idx="3913">
                  <c:v>65.22</c:v>
                </c:pt>
                <c:pt idx="3914">
                  <c:v>65.23</c:v>
                </c:pt>
                <c:pt idx="3915">
                  <c:v>65.25</c:v>
                </c:pt>
                <c:pt idx="3916">
                  <c:v>65.27</c:v>
                </c:pt>
                <c:pt idx="3917">
                  <c:v>65.28</c:v>
                </c:pt>
                <c:pt idx="3918">
                  <c:v>65.3</c:v>
                </c:pt>
                <c:pt idx="3919">
                  <c:v>65.319999999999993</c:v>
                </c:pt>
                <c:pt idx="3920">
                  <c:v>65.33</c:v>
                </c:pt>
                <c:pt idx="3921">
                  <c:v>65.349999999999994</c:v>
                </c:pt>
                <c:pt idx="3922">
                  <c:v>65.37</c:v>
                </c:pt>
                <c:pt idx="3923">
                  <c:v>65.38</c:v>
                </c:pt>
                <c:pt idx="3924">
                  <c:v>65.400000000000006</c:v>
                </c:pt>
                <c:pt idx="3925">
                  <c:v>65.42</c:v>
                </c:pt>
                <c:pt idx="3926">
                  <c:v>65.430000000000007</c:v>
                </c:pt>
                <c:pt idx="3927">
                  <c:v>65.45</c:v>
                </c:pt>
                <c:pt idx="3928">
                  <c:v>65.47</c:v>
                </c:pt>
                <c:pt idx="3929">
                  <c:v>65.48</c:v>
                </c:pt>
                <c:pt idx="3930">
                  <c:v>65.5</c:v>
                </c:pt>
                <c:pt idx="3931">
                  <c:v>65.52</c:v>
                </c:pt>
                <c:pt idx="3932">
                  <c:v>65.53</c:v>
                </c:pt>
                <c:pt idx="3933">
                  <c:v>65.55</c:v>
                </c:pt>
                <c:pt idx="3934">
                  <c:v>65.569999999999993</c:v>
                </c:pt>
                <c:pt idx="3935">
                  <c:v>65.58</c:v>
                </c:pt>
                <c:pt idx="3936">
                  <c:v>65.599999999999994</c:v>
                </c:pt>
                <c:pt idx="3937">
                  <c:v>65.62</c:v>
                </c:pt>
                <c:pt idx="3938">
                  <c:v>65.63</c:v>
                </c:pt>
                <c:pt idx="3939">
                  <c:v>65.650000000000006</c:v>
                </c:pt>
                <c:pt idx="3940">
                  <c:v>65.67</c:v>
                </c:pt>
                <c:pt idx="3941">
                  <c:v>65.680000000000007</c:v>
                </c:pt>
                <c:pt idx="3942">
                  <c:v>65.7</c:v>
                </c:pt>
                <c:pt idx="3943">
                  <c:v>65.72</c:v>
                </c:pt>
                <c:pt idx="3944">
                  <c:v>65.73</c:v>
                </c:pt>
                <c:pt idx="3945">
                  <c:v>65.75</c:v>
                </c:pt>
                <c:pt idx="3946">
                  <c:v>65.77</c:v>
                </c:pt>
                <c:pt idx="3947">
                  <c:v>65.78</c:v>
                </c:pt>
                <c:pt idx="3948">
                  <c:v>65.8</c:v>
                </c:pt>
                <c:pt idx="3949">
                  <c:v>65.819999999999993</c:v>
                </c:pt>
                <c:pt idx="3950">
                  <c:v>65.83</c:v>
                </c:pt>
                <c:pt idx="3951">
                  <c:v>65.849999999999994</c:v>
                </c:pt>
                <c:pt idx="3952">
                  <c:v>65.87</c:v>
                </c:pt>
                <c:pt idx="3953">
                  <c:v>65.88</c:v>
                </c:pt>
                <c:pt idx="3954">
                  <c:v>65.900000000000006</c:v>
                </c:pt>
                <c:pt idx="3955">
                  <c:v>65.92</c:v>
                </c:pt>
                <c:pt idx="3956">
                  <c:v>65.930000000000007</c:v>
                </c:pt>
                <c:pt idx="3957">
                  <c:v>65.95</c:v>
                </c:pt>
                <c:pt idx="3958">
                  <c:v>65.97</c:v>
                </c:pt>
                <c:pt idx="3959">
                  <c:v>65.98</c:v>
                </c:pt>
                <c:pt idx="3960">
                  <c:v>66</c:v>
                </c:pt>
                <c:pt idx="3961">
                  <c:v>66.02</c:v>
                </c:pt>
                <c:pt idx="3962">
                  <c:v>66.03</c:v>
                </c:pt>
                <c:pt idx="3963">
                  <c:v>66.05</c:v>
                </c:pt>
                <c:pt idx="3964">
                  <c:v>66.069999999999993</c:v>
                </c:pt>
                <c:pt idx="3965">
                  <c:v>66.08</c:v>
                </c:pt>
                <c:pt idx="3966">
                  <c:v>66.099999999999994</c:v>
                </c:pt>
                <c:pt idx="3967">
                  <c:v>66.12</c:v>
                </c:pt>
                <c:pt idx="3968">
                  <c:v>66.13</c:v>
                </c:pt>
                <c:pt idx="3969">
                  <c:v>66.150000000000006</c:v>
                </c:pt>
                <c:pt idx="3970">
                  <c:v>66.17</c:v>
                </c:pt>
                <c:pt idx="3971">
                  <c:v>66.180000000000007</c:v>
                </c:pt>
                <c:pt idx="3972">
                  <c:v>66.2</c:v>
                </c:pt>
                <c:pt idx="3973">
                  <c:v>66.22</c:v>
                </c:pt>
                <c:pt idx="3974">
                  <c:v>66.23</c:v>
                </c:pt>
                <c:pt idx="3975">
                  <c:v>66.25</c:v>
                </c:pt>
                <c:pt idx="3976">
                  <c:v>66.27</c:v>
                </c:pt>
                <c:pt idx="3977">
                  <c:v>66.28</c:v>
                </c:pt>
                <c:pt idx="3978">
                  <c:v>66.3</c:v>
                </c:pt>
                <c:pt idx="3979">
                  <c:v>66.319999999999993</c:v>
                </c:pt>
                <c:pt idx="3980">
                  <c:v>66.33</c:v>
                </c:pt>
                <c:pt idx="3981">
                  <c:v>66.349999999999994</c:v>
                </c:pt>
                <c:pt idx="3982">
                  <c:v>66.37</c:v>
                </c:pt>
                <c:pt idx="3983">
                  <c:v>66.38</c:v>
                </c:pt>
                <c:pt idx="3984">
                  <c:v>66.400000000000006</c:v>
                </c:pt>
                <c:pt idx="3985">
                  <c:v>66.42</c:v>
                </c:pt>
                <c:pt idx="3986">
                  <c:v>66.430000000000007</c:v>
                </c:pt>
                <c:pt idx="3987">
                  <c:v>66.45</c:v>
                </c:pt>
                <c:pt idx="3988">
                  <c:v>66.47</c:v>
                </c:pt>
                <c:pt idx="3989">
                  <c:v>66.48</c:v>
                </c:pt>
                <c:pt idx="3990">
                  <c:v>66.5</c:v>
                </c:pt>
                <c:pt idx="3991">
                  <c:v>66.52</c:v>
                </c:pt>
                <c:pt idx="3992">
                  <c:v>66.53</c:v>
                </c:pt>
                <c:pt idx="3993">
                  <c:v>66.55</c:v>
                </c:pt>
                <c:pt idx="3994">
                  <c:v>66.569999999999993</c:v>
                </c:pt>
                <c:pt idx="3995">
                  <c:v>66.58</c:v>
                </c:pt>
                <c:pt idx="3996">
                  <c:v>66.599999999999994</c:v>
                </c:pt>
                <c:pt idx="3997">
                  <c:v>66.62</c:v>
                </c:pt>
                <c:pt idx="3998">
                  <c:v>66.63</c:v>
                </c:pt>
                <c:pt idx="3999">
                  <c:v>66.650000000000006</c:v>
                </c:pt>
                <c:pt idx="4000">
                  <c:v>66.67</c:v>
                </c:pt>
                <c:pt idx="4001">
                  <c:v>66.680000000000007</c:v>
                </c:pt>
                <c:pt idx="4002">
                  <c:v>66.7</c:v>
                </c:pt>
                <c:pt idx="4003">
                  <c:v>66.72</c:v>
                </c:pt>
                <c:pt idx="4004">
                  <c:v>66.73</c:v>
                </c:pt>
                <c:pt idx="4005">
                  <c:v>66.75</c:v>
                </c:pt>
                <c:pt idx="4006">
                  <c:v>66.77</c:v>
                </c:pt>
                <c:pt idx="4007">
                  <c:v>66.78</c:v>
                </c:pt>
                <c:pt idx="4008">
                  <c:v>66.8</c:v>
                </c:pt>
                <c:pt idx="4009">
                  <c:v>66.819999999999993</c:v>
                </c:pt>
                <c:pt idx="4010">
                  <c:v>66.83</c:v>
                </c:pt>
                <c:pt idx="4011">
                  <c:v>66.849999999999994</c:v>
                </c:pt>
                <c:pt idx="4012">
                  <c:v>66.87</c:v>
                </c:pt>
                <c:pt idx="4013">
                  <c:v>66.88</c:v>
                </c:pt>
                <c:pt idx="4014">
                  <c:v>66.900000000000006</c:v>
                </c:pt>
                <c:pt idx="4015">
                  <c:v>66.92</c:v>
                </c:pt>
                <c:pt idx="4016">
                  <c:v>66.930000000000007</c:v>
                </c:pt>
                <c:pt idx="4017">
                  <c:v>66.95</c:v>
                </c:pt>
                <c:pt idx="4018">
                  <c:v>66.97</c:v>
                </c:pt>
                <c:pt idx="4019">
                  <c:v>66.98</c:v>
                </c:pt>
                <c:pt idx="4020">
                  <c:v>67</c:v>
                </c:pt>
                <c:pt idx="4021">
                  <c:v>67.02</c:v>
                </c:pt>
                <c:pt idx="4022">
                  <c:v>67.03</c:v>
                </c:pt>
                <c:pt idx="4023">
                  <c:v>67.05</c:v>
                </c:pt>
                <c:pt idx="4024">
                  <c:v>67.069999999999993</c:v>
                </c:pt>
                <c:pt idx="4025">
                  <c:v>67.08</c:v>
                </c:pt>
                <c:pt idx="4026">
                  <c:v>67.099999999999994</c:v>
                </c:pt>
                <c:pt idx="4027">
                  <c:v>67.12</c:v>
                </c:pt>
                <c:pt idx="4028">
                  <c:v>67.13</c:v>
                </c:pt>
                <c:pt idx="4029">
                  <c:v>67.150000000000006</c:v>
                </c:pt>
                <c:pt idx="4030">
                  <c:v>67.17</c:v>
                </c:pt>
                <c:pt idx="4031">
                  <c:v>67.180000000000007</c:v>
                </c:pt>
                <c:pt idx="4032">
                  <c:v>67.2</c:v>
                </c:pt>
                <c:pt idx="4033">
                  <c:v>67.22</c:v>
                </c:pt>
                <c:pt idx="4034">
                  <c:v>67.23</c:v>
                </c:pt>
                <c:pt idx="4035">
                  <c:v>67.25</c:v>
                </c:pt>
                <c:pt idx="4036">
                  <c:v>67.27</c:v>
                </c:pt>
                <c:pt idx="4037">
                  <c:v>67.28</c:v>
                </c:pt>
                <c:pt idx="4038">
                  <c:v>67.3</c:v>
                </c:pt>
                <c:pt idx="4039">
                  <c:v>67.319999999999993</c:v>
                </c:pt>
                <c:pt idx="4040">
                  <c:v>67.33</c:v>
                </c:pt>
                <c:pt idx="4041">
                  <c:v>67.349999999999994</c:v>
                </c:pt>
                <c:pt idx="4042">
                  <c:v>67.37</c:v>
                </c:pt>
                <c:pt idx="4043">
                  <c:v>67.38</c:v>
                </c:pt>
                <c:pt idx="4044">
                  <c:v>67.400000000000006</c:v>
                </c:pt>
                <c:pt idx="4045">
                  <c:v>67.42</c:v>
                </c:pt>
                <c:pt idx="4046">
                  <c:v>67.430000000000007</c:v>
                </c:pt>
                <c:pt idx="4047">
                  <c:v>67.45</c:v>
                </c:pt>
                <c:pt idx="4048">
                  <c:v>67.47</c:v>
                </c:pt>
                <c:pt idx="4049">
                  <c:v>67.48</c:v>
                </c:pt>
                <c:pt idx="4050">
                  <c:v>67.5</c:v>
                </c:pt>
                <c:pt idx="4051">
                  <c:v>67.52</c:v>
                </c:pt>
                <c:pt idx="4052">
                  <c:v>67.53</c:v>
                </c:pt>
                <c:pt idx="4053">
                  <c:v>67.55</c:v>
                </c:pt>
                <c:pt idx="4054">
                  <c:v>67.569999999999993</c:v>
                </c:pt>
                <c:pt idx="4055">
                  <c:v>67.58</c:v>
                </c:pt>
                <c:pt idx="4056">
                  <c:v>67.599999999999994</c:v>
                </c:pt>
                <c:pt idx="4057">
                  <c:v>67.62</c:v>
                </c:pt>
                <c:pt idx="4058">
                  <c:v>67.63</c:v>
                </c:pt>
                <c:pt idx="4059">
                  <c:v>67.650000000000006</c:v>
                </c:pt>
                <c:pt idx="4060">
                  <c:v>67.67</c:v>
                </c:pt>
                <c:pt idx="4061">
                  <c:v>67.680000000000007</c:v>
                </c:pt>
                <c:pt idx="4062">
                  <c:v>67.7</c:v>
                </c:pt>
                <c:pt idx="4063">
                  <c:v>67.72</c:v>
                </c:pt>
                <c:pt idx="4064">
                  <c:v>67.73</c:v>
                </c:pt>
                <c:pt idx="4065">
                  <c:v>67.75</c:v>
                </c:pt>
                <c:pt idx="4066">
                  <c:v>67.77</c:v>
                </c:pt>
                <c:pt idx="4067">
                  <c:v>67.78</c:v>
                </c:pt>
                <c:pt idx="4068">
                  <c:v>67.8</c:v>
                </c:pt>
                <c:pt idx="4069">
                  <c:v>67.819999999999993</c:v>
                </c:pt>
                <c:pt idx="4070">
                  <c:v>67.83</c:v>
                </c:pt>
                <c:pt idx="4071">
                  <c:v>67.849999999999994</c:v>
                </c:pt>
                <c:pt idx="4072">
                  <c:v>67.87</c:v>
                </c:pt>
                <c:pt idx="4073">
                  <c:v>67.88</c:v>
                </c:pt>
                <c:pt idx="4074">
                  <c:v>67.900000000000006</c:v>
                </c:pt>
                <c:pt idx="4075">
                  <c:v>67.92</c:v>
                </c:pt>
                <c:pt idx="4076">
                  <c:v>67.930000000000007</c:v>
                </c:pt>
                <c:pt idx="4077">
                  <c:v>67.95</c:v>
                </c:pt>
                <c:pt idx="4078">
                  <c:v>67.97</c:v>
                </c:pt>
                <c:pt idx="4079">
                  <c:v>67.98</c:v>
                </c:pt>
                <c:pt idx="4080">
                  <c:v>68</c:v>
                </c:pt>
                <c:pt idx="4081">
                  <c:v>68.02</c:v>
                </c:pt>
                <c:pt idx="4082">
                  <c:v>68.03</c:v>
                </c:pt>
                <c:pt idx="4083">
                  <c:v>68.05</c:v>
                </c:pt>
                <c:pt idx="4084">
                  <c:v>68.069999999999993</c:v>
                </c:pt>
                <c:pt idx="4085">
                  <c:v>68.08</c:v>
                </c:pt>
                <c:pt idx="4086">
                  <c:v>68.099999999999994</c:v>
                </c:pt>
                <c:pt idx="4087">
                  <c:v>68.12</c:v>
                </c:pt>
                <c:pt idx="4088">
                  <c:v>68.13</c:v>
                </c:pt>
                <c:pt idx="4089">
                  <c:v>68.150000000000006</c:v>
                </c:pt>
                <c:pt idx="4090">
                  <c:v>68.17</c:v>
                </c:pt>
                <c:pt idx="4091">
                  <c:v>68.180000000000007</c:v>
                </c:pt>
                <c:pt idx="4092">
                  <c:v>68.2</c:v>
                </c:pt>
                <c:pt idx="4093">
                  <c:v>68.22</c:v>
                </c:pt>
                <c:pt idx="4094">
                  <c:v>68.23</c:v>
                </c:pt>
                <c:pt idx="4095">
                  <c:v>68.25</c:v>
                </c:pt>
                <c:pt idx="4096">
                  <c:v>68.27</c:v>
                </c:pt>
                <c:pt idx="4097">
                  <c:v>68.28</c:v>
                </c:pt>
                <c:pt idx="4098">
                  <c:v>68.3</c:v>
                </c:pt>
                <c:pt idx="4099">
                  <c:v>68.319999999999993</c:v>
                </c:pt>
                <c:pt idx="4100">
                  <c:v>68.33</c:v>
                </c:pt>
                <c:pt idx="4101">
                  <c:v>68.349999999999994</c:v>
                </c:pt>
                <c:pt idx="4102">
                  <c:v>68.37</c:v>
                </c:pt>
                <c:pt idx="4103">
                  <c:v>68.38</c:v>
                </c:pt>
                <c:pt idx="4104">
                  <c:v>68.400000000000006</c:v>
                </c:pt>
                <c:pt idx="4105">
                  <c:v>68.42</c:v>
                </c:pt>
                <c:pt idx="4106">
                  <c:v>68.430000000000007</c:v>
                </c:pt>
                <c:pt idx="4107">
                  <c:v>68.45</c:v>
                </c:pt>
                <c:pt idx="4108">
                  <c:v>68.47</c:v>
                </c:pt>
                <c:pt idx="4109">
                  <c:v>68.48</c:v>
                </c:pt>
                <c:pt idx="4110">
                  <c:v>68.5</c:v>
                </c:pt>
                <c:pt idx="4111">
                  <c:v>68.52</c:v>
                </c:pt>
                <c:pt idx="4112">
                  <c:v>68.53</c:v>
                </c:pt>
                <c:pt idx="4113">
                  <c:v>68.55</c:v>
                </c:pt>
                <c:pt idx="4114">
                  <c:v>68.569999999999993</c:v>
                </c:pt>
                <c:pt idx="4115">
                  <c:v>68.58</c:v>
                </c:pt>
                <c:pt idx="4116">
                  <c:v>68.599999999999994</c:v>
                </c:pt>
                <c:pt idx="4117">
                  <c:v>68.62</c:v>
                </c:pt>
                <c:pt idx="4118">
                  <c:v>68.63</c:v>
                </c:pt>
                <c:pt idx="4119">
                  <c:v>68.650000000000006</c:v>
                </c:pt>
                <c:pt idx="4120">
                  <c:v>68.67</c:v>
                </c:pt>
                <c:pt idx="4121">
                  <c:v>68.680000000000007</c:v>
                </c:pt>
                <c:pt idx="4122">
                  <c:v>68.7</c:v>
                </c:pt>
                <c:pt idx="4123">
                  <c:v>68.72</c:v>
                </c:pt>
                <c:pt idx="4124">
                  <c:v>68.73</c:v>
                </c:pt>
                <c:pt idx="4125">
                  <c:v>68.75</c:v>
                </c:pt>
                <c:pt idx="4126">
                  <c:v>68.77</c:v>
                </c:pt>
                <c:pt idx="4127">
                  <c:v>68.78</c:v>
                </c:pt>
                <c:pt idx="4128">
                  <c:v>68.8</c:v>
                </c:pt>
                <c:pt idx="4129">
                  <c:v>68.819999999999993</c:v>
                </c:pt>
                <c:pt idx="4130">
                  <c:v>68.83</c:v>
                </c:pt>
                <c:pt idx="4131">
                  <c:v>68.849999999999994</c:v>
                </c:pt>
                <c:pt idx="4132">
                  <c:v>68.87</c:v>
                </c:pt>
                <c:pt idx="4133">
                  <c:v>68.88</c:v>
                </c:pt>
                <c:pt idx="4134">
                  <c:v>68.900000000000006</c:v>
                </c:pt>
                <c:pt idx="4135">
                  <c:v>68.92</c:v>
                </c:pt>
                <c:pt idx="4136">
                  <c:v>68.930000000000007</c:v>
                </c:pt>
                <c:pt idx="4137">
                  <c:v>68.95</c:v>
                </c:pt>
                <c:pt idx="4138">
                  <c:v>68.97</c:v>
                </c:pt>
                <c:pt idx="4139">
                  <c:v>68.98</c:v>
                </c:pt>
                <c:pt idx="4140">
                  <c:v>69</c:v>
                </c:pt>
                <c:pt idx="4141">
                  <c:v>69.02</c:v>
                </c:pt>
                <c:pt idx="4142">
                  <c:v>69.03</c:v>
                </c:pt>
                <c:pt idx="4143">
                  <c:v>69.05</c:v>
                </c:pt>
                <c:pt idx="4144">
                  <c:v>69.069999999999993</c:v>
                </c:pt>
                <c:pt idx="4145">
                  <c:v>69.08</c:v>
                </c:pt>
                <c:pt idx="4146">
                  <c:v>69.099999999999994</c:v>
                </c:pt>
                <c:pt idx="4147">
                  <c:v>69.12</c:v>
                </c:pt>
                <c:pt idx="4148">
                  <c:v>69.13</c:v>
                </c:pt>
                <c:pt idx="4149">
                  <c:v>69.150000000000006</c:v>
                </c:pt>
                <c:pt idx="4150">
                  <c:v>69.17</c:v>
                </c:pt>
                <c:pt idx="4151">
                  <c:v>69.180000000000007</c:v>
                </c:pt>
                <c:pt idx="4152">
                  <c:v>69.2</c:v>
                </c:pt>
                <c:pt idx="4153">
                  <c:v>69.22</c:v>
                </c:pt>
                <c:pt idx="4154">
                  <c:v>69.23</c:v>
                </c:pt>
                <c:pt idx="4155">
                  <c:v>69.25</c:v>
                </c:pt>
                <c:pt idx="4156">
                  <c:v>69.27</c:v>
                </c:pt>
                <c:pt idx="4157">
                  <c:v>69.28</c:v>
                </c:pt>
                <c:pt idx="4158">
                  <c:v>69.3</c:v>
                </c:pt>
                <c:pt idx="4159">
                  <c:v>69.319999999999993</c:v>
                </c:pt>
                <c:pt idx="4160">
                  <c:v>69.33</c:v>
                </c:pt>
                <c:pt idx="4161">
                  <c:v>69.349999999999994</c:v>
                </c:pt>
                <c:pt idx="4162">
                  <c:v>69.37</c:v>
                </c:pt>
                <c:pt idx="4163">
                  <c:v>69.38</c:v>
                </c:pt>
                <c:pt idx="4164">
                  <c:v>69.400000000000006</c:v>
                </c:pt>
                <c:pt idx="4165">
                  <c:v>69.42</c:v>
                </c:pt>
                <c:pt idx="4166">
                  <c:v>69.430000000000007</c:v>
                </c:pt>
                <c:pt idx="4167">
                  <c:v>69.45</c:v>
                </c:pt>
                <c:pt idx="4168">
                  <c:v>69.47</c:v>
                </c:pt>
                <c:pt idx="4169">
                  <c:v>69.48</c:v>
                </c:pt>
                <c:pt idx="4170">
                  <c:v>69.5</c:v>
                </c:pt>
                <c:pt idx="4171">
                  <c:v>69.52</c:v>
                </c:pt>
                <c:pt idx="4172">
                  <c:v>69.53</c:v>
                </c:pt>
                <c:pt idx="4173">
                  <c:v>69.55</c:v>
                </c:pt>
                <c:pt idx="4174">
                  <c:v>69.569999999999993</c:v>
                </c:pt>
                <c:pt idx="4175">
                  <c:v>69.58</c:v>
                </c:pt>
                <c:pt idx="4176">
                  <c:v>69.599999999999994</c:v>
                </c:pt>
                <c:pt idx="4177">
                  <c:v>69.62</c:v>
                </c:pt>
                <c:pt idx="4178">
                  <c:v>69.63</c:v>
                </c:pt>
                <c:pt idx="4179">
                  <c:v>69.650000000000006</c:v>
                </c:pt>
                <c:pt idx="4180">
                  <c:v>69.67</c:v>
                </c:pt>
                <c:pt idx="4181">
                  <c:v>69.680000000000007</c:v>
                </c:pt>
                <c:pt idx="4182">
                  <c:v>69.7</c:v>
                </c:pt>
                <c:pt idx="4183">
                  <c:v>69.72</c:v>
                </c:pt>
                <c:pt idx="4184">
                  <c:v>69.73</c:v>
                </c:pt>
                <c:pt idx="4185">
                  <c:v>69.75</c:v>
                </c:pt>
                <c:pt idx="4186">
                  <c:v>69.77</c:v>
                </c:pt>
                <c:pt idx="4187">
                  <c:v>69.78</c:v>
                </c:pt>
                <c:pt idx="4188">
                  <c:v>69.8</c:v>
                </c:pt>
                <c:pt idx="4189">
                  <c:v>69.819999999999993</c:v>
                </c:pt>
                <c:pt idx="4190">
                  <c:v>69.83</c:v>
                </c:pt>
                <c:pt idx="4191">
                  <c:v>69.849999999999994</c:v>
                </c:pt>
                <c:pt idx="4192">
                  <c:v>69.87</c:v>
                </c:pt>
                <c:pt idx="4193">
                  <c:v>69.88</c:v>
                </c:pt>
                <c:pt idx="4194">
                  <c:v>69.900000000000006</c:v>
                </c:pt>
                <c:pt idx="4195">
                  <c:v>69.92</c:v>
                </c:pt>
                <c:pt idx="4196">
                  <c:v>69.930000000000007</c:v>
                </c:pt>
                <c:pt idx="4197">
                  <c:v>69.95</c:v>
                </c:pt>
                <c:pt idx="4198">
                  <c:v>69.97</c:v>
                </c:pt>
                <c:pt idx="4199">
                  <c:v>69.98</c:v>
                </c:pt>
                <c:pt idx="4200">
                  <c:v>70</c:v>
                </c:pt>
                <c:pt idx="4201">
                  <c:v>70.02</c:v>
                </c:pt>
                <c:pt idx="4202">
                  <c:v>70.03</c:v>
                </c:pt>
                <c:pt idx="4203">
                  <c:v>70.05</c:v>
                </c:pt>
                <c:pt idx="4204">
                  <c:v>70.069999999999993</c:v>
                </c:pt>
                <c:pt idx="4205">
                  <c:v>70.08</c:v>
                </c:pt>
                <c:pt idx="4206">
                  <c:v>70.099999999999994</c:v>
                </c:pt>
                <c:pt idx="4207">
                  <c:v>70.12</c:v>
                </c:pt>
                <c:pt idx="4208">
                  <c:v>70.13</c:v>
                </c:pt>
                <c:pt idx="4209">
                  <c:v>70.150000000000006</c:v>
                </c:pt>
                <c:pt idx="4210">
                  <c:v>70.17</c:v>
                </c:pt>
                <c:pt idx="4211">
                  <c:v>70.180000000000007</c:v>
                </c:pt>
                <c:pt idx="4212">
                  <c:v>70.2</c:v>
                </c:pt>
                <c:pt idx="4213">
                  <c:v>70.22</c:v>
                </c:pt>
                <c:pt idx="4214">
                  <c:v>70.23</c:v>
                </c:pt>
                <c:pt idx="4215">
                  <c:v>70.25</c:v>
                </c:pt>
                <c:pt idx="4216">
                  <c:v>70.27</c:v>
                </c:pt>
                <c:pt idx="4217">
                  <c:v>70.28</c:v>
                </c:pt>
                <c:pt idx="4218">
                  <c:v>70.3</c:v>
                </c:pt>
                <c:pt idx="4219">
                  <c:v>70.319999999999993</c:v>
                </c:pt>
                <c:pt idx="4220">
                  <c:v>70.33</c:v>
                </c:pt>
                <c:pt idx="4221">
                  <c:v>70.349999999999994</c:v>
                </c:pt>
                <c:pt idx="4222">
                  <c:v>70.37</c:v>
                </c:pt>
                <c:pt idx="4223">
                  <c:v>70.38</c:v>
                </c:pt>
                <c:pt idx="4224">
                  <c:v>70.400000000000006</c:v>
                </c:pt>
                <c:pt idx="4225">
                  <c:v>70.42</c:v>
                </c:pt>
                <c:pt idx="4226">
                  <c:v>70.430000000000007</c:v>
                </c:pt>
                <c:pt idx="4227">
                  <c:v>70.45</c:v>
                </c:pt>
                <c:pt idx="4228">
                  <c:v>70.47</c:v>
                </c:pt>
                <c:pt idx="4229">
                  <c:v>70.48</c:v>
                </c:pt>
                <c:pt idx="4230">
                  <c:v>70.5</c:v>
                </c:pt>
                <c:pt idx="4231">
                  <c:v>70.52</c:v>
                </c:pt>
                <c:pt idx="4232">
                  <c:v>70.53</c:v>
                </c:pt>
                <c:pt idx="4233">
                  <c:v>70.55</c:v>
                </c:pt>
                <c:pt idx="4234">
                  <c:v>70.569999999999993</c:v>
                </c:pt>
                <c:pt idx="4235">
                  <c:v>70.58</c:v>
                </c:pt>
                <c:pt idx="4236">
                  <c:v>70.599999999999994</c:v>
                </c:pt>
                <c:pt idx="4237">
                  <c:v>70.62</c:v>
                </c:pt>
                <c:pt idx="4238">
                  <c:v>70.63</c:v>
                </c:pt>
                <c:pt idx="4239">
                  <c:v>70.650000000000006</c:v>
                </c:pt>
                <c:pt idx="4240">
                  <c:v>70.67</c:v>
                </c:pt>
                <c:pt idx="4241">
                  <c:v>70.680000000000007</c:v>
                </c:pt>
                <c:pt idx="4242">
                  <c:v>70.7</c:v>
                </c:pt>
                <c:pt idx="4243">
                  <c:v>70.72</c:v>
                </c:pt>
                <c:pt idx="4244">
                  <c:v>70.73</c:v>
                </c:pt>
                <c:pt idx="4245">
                  <c:v>70.75</c:v>
                </c:pt>
                <c:pt idx="4246">
                  <c:v>70.77</c:v>
                </c:pt>
                <c:pt idx="4247">
                  <c:v>70.78</c:v>
                </c:pt>
                <c:pt idx="4248">
                  <c:v>70.8</c:v>
                </c:pt>
                <c:pt idx="4249">
                  <c:v>70.819999999999993</c:v>
                </c:pt>
                <c:pt idx="4250">
                  <c:v>70.83</c:v>
                </c:pt>
                <c:pt idx="4251">
                  <c:v>70.849999999999994</c:v>
                </c:pt>
                <c:pt idx="4252">
                  <c:v>70.87</c:v>
                </c:pt>
                <c:pt idx="4253">
                  <c:v>70.88</c:v>
                </c:pt>
                <c:pt idx="4254">
                  <c:v>70.900000000000006</c:v>
                </c:pt>
                <c:pt idx="4255">
                  <c:v>70.92</c:v>
                </c:pt>
                <c:pt idx="4256">
                  <c:v>70.930000000000007</c:v>
                </c:pt>
                <c:pt idx="4257">
                  <c:v>70.95</c:v>
                </c:pt>
                <c:pt idx="4258">
                  <c:v>70.97</c:v>
                </c:pt>
                <c:pt idx="4259">
                  <c:v>70.98</c:v>
                </c:pt>
                <c:pt idx="4260">
                  <c:v>71</c:v>
                </c:pt>
                <c:pt idx="4261">
                  <c:v>71.02</c:v>
                </c:pt>
                <c:pt idx="4262">
                  <c:v>71.03</c:v>
                </c:pt>
                <c:pt idx="4263">
                  <c:v>71.05</c:v>
                </c:pt>
                <c:pt idx="4264">
                  <c:v>71.069999999999993</c:v>
                </c:pt>
                <c:pt idx="4265">
                  <c:v>71.08</c:v>
                </c:pt>
                <c:pt idx="4266">
                  <c:v>71.099999999999994</c:v>
                </c:pt>
                <c:pt idx="4267">
                  <c:v>71.12</c:v>
                </c:pt>
                <c:pt idx="4268">
                  <c:v>71.13</c:v>
                </c:pt>
                <c:pt idx="4269">
                  <c:v>71.150000000000006</c:v>
                </c:pt>
                <c:pt idx="4270">
                  <c:v>71.17</c:v>
                </c:pt>
                <c:pt idx="4271">
                  <c:v>71.180000000000007</c:v>
                </c:pt>
                <c:pt idx="4272">
                  <c:v>71.2</c:v>
                </c:pt>
                <c:pt idx="4273">
                  <c:v>71.22</c:v>
                </c:pt>
                <c:pt idx="4274">
                  <c:v>71.23</c:v>
                </c:pt>
                <c:pt idx="4275">
                  <c:v>71.25</c:v>
                </c:pt>
                <c:pt idx="4276">
                  <c:v>71.27</c:v>
                </c:pt>
                <c:pt idx="4277">
                  <c:v>71.28</c:v>
                </c:pt>
                <c:pt idx="4278">
                  <c:v>71.3</c:v>
                </c:pt>
                <c:pt idx="4279">
                  <c:v>71.319999999999993</c:v>
                </c:pt>
                <c:pt idx="4280">
                  <c:v>71.33</c:v>
                </c:pt>
                <c:pt idx="4281">
                  <c:v>71.349999999999994</c:v>
                </c:pt>
                <c:pt idx="4282">
                  <c:v>71.37</c:v>
                </c:pt>
                <c:pt idx="4283">
                  <c:v>71.38</c:v>
                </c:pt>
                <c:pt idx="4284">
                  <c:v>71.400000000000006</c:v>
                </c:pt>
                <c:pt idx="4285">
                  <c:v>71.42</c:v>
                </c:pt>
                <c:pt idx="4286">
                  <c:v>71.430000000000007</c:v>
                </c:pt>
                <c:pt idx="4287">
                  <c:v>71.45</c:v>
                </c:pt>
                <c:pt idx="4288">
                  <c:v>71.47</c:v>
                </c:pt>
                <c:pt idx="4289">
                  <c:v>71.48</c:v>
                </c:pt>
                <c:pt idx="4290">
                  <c:v>71.5</c:v>
                </c:pt>
                <c:pt idx="4291">
                  <c:v>71.52</c:v>
                </c:pt>
                <c:pt idx="4292">
                  <c:v>71.53</c:v>
                </c:pt>
                <c:pt idx="4293">
                  <c:v>71.55</c:v>
                </c:pt>
                <c:pt idx="4294">
                  <c:v>71.569999999999993</c:v>
                </c:pt>
                <c:pt idx="4295">
                  <c:v>71.58</c:v>
                </c:pt>
                <c:pt idx="4296">
                  <c:v>71.599999999999994</c:v>
                </c:pt>
                <c:pt idx="4297">
                  <c:v>71.62</c:v>
                </c:pt>
                <c:pt idx="4298">
                  <c:v>71.63</c:v>
                </c:pt>
                <c:pt idx="4299">
                  <c:v>71.650000000000006</c:v>
                </c:pt>
                <c:pt idx="4300">
                  <c:v>71.67</c:v>
                </c:pt>
                <c:pt idx="4301">
                  <c:v>71.680000000000007</c:v>
                </c:pt>
                <c:pt idx="4302">
                  <c:v>71.7</c:v>
                </c:pt>
                <c:pt idx="4303">
                  <c:v>71.72</c:v>
                </c:pt>
                <c:pt idx="4304">
                  <c:v>71.73</c:v>
                </c:pt>
                <c:pt idx="4305">
                  <c:v>71.75</c:v>
                </c:pt>
                <c:pt idx="4306">
                  <c:v>71.77</c:v>
                </c:pt>
                <c:pt idx="4307">
                  <c:v>71.78</c:v>
                </c:pt>
                <c:pt idx="4308">
                  <c:v>71.8</c:v>
                </c:pt>
                <c:pt idx="4309">
                  <c:v>71.819999999999993</c:v>
                </c:pt>
                <c:pt idx="4310">
                  <c:v>71.83</c:v>
                </c:pt>
                <c:pt idx="4311">
                  <c:v>71.849999999999994</c:v>
                </c:pt>
                <c:pt idx="4312">
                  <c:v>71.87</c:v>
                </c:pt>
                <c:pt idx="4313">
                  <c:v>71.88</c:v>
                </c:pt>
                <c:pt idx="4314">
                  <c:v>71.900000000000006</c:v>
                </c:pt>
                <c:pt idx="4315">
                  <c:v>71.92</c:v>
                </c:pt>
                <c:pt idx="4316">
                  <c:v>71.930000000000007</c:v>
                </c:pt>
                <c:pt idx="4317">
                  <c:v>71.95</c:v>
                </c:pt>
                <c:pt idx="4318">
                  <c:v>71.97</c:v>
                </c:pt>
                <c:pt idx="4319">
                  <c:v>71.98</c:v>
                </c:pt>
                <c:pt idx="4320">
                  <c:v>72</c:v>
                </c:pt>
                <c:pt idx="4321">
                  <c:v>72.02</c:v>
                </c:pt>
                <c:pt idx="4322">
                  <c:v>72.03</c:v>
                </c:pt>
                <c:pt idx="4323">
                  <c:v>72.05</c:v>
                </c:pt>
                <c:pt idx="4324">
                  <c:v>72.069999999999993</c:v>
                </c:pt>
                <c:pt idx="4325">
                  <c:v>72.08</c:v>
                </c:pt>
                <c:pt idx="4326">
                  <c:v>72.099999999999994</c:v>
                </c:pt>
                <c:pt idx="4327">
                  <c:v>72.12</c:v>
                </c:pt>
                <c:pt idx="4328">
                  <c:v>72.13</c:v>
                </c:pt>
                <c:pt idx="4329">
                  <c:v>72.150000000000006</c:v>
                </c:pt>
                <c:pt idx="4330">
                  <c:v>72.17</c:v>
                </c:pt>
                <c:pt idx="4331">
                  <c:v>72.180000000000007</c:v>
                </c:pt>
                <c:pt idx="4332">
                  <c:v>72.2</c:v>
                </c:pt>
                <c:pt idx="4333">
                  <c:v>72.22</c:v>
                </c:pt>
                <c:pt idx="4334">
                  <c:v>72.23</c:v>
                </c:pt>
                <c:pt idx="4335">
                  <c:v>72.25</c:v>
                </c:pt>
                <c:pt idx="4336">
                  <c:v>72.27</c:v>
                </c:pt>
                <c:pt idx="4337">
                  <c:v>72.28</c:v>
                </c:pt>
                <c:pt idx="4338">
                  <c:v>72.3</c:v>
                </c:pt>
                <c:pt idx="4339">
                  <c:v>72.319999999999993</c:v>
                </c:pt>
                <c:pt idx="4340">
                  <c:v>72.33</c:v>
                </c:pt>
                <c:pt idx="4341">
                  <c:v>72.349999999999994</c:v>
                </c:pt>
                <c:pt idx="4342">
                  <c:v>72.37</c:v>
                </c:pt>
                <c:pt idx="4343">
                  <c:v>72.38</c:v>
                </c:pt>
                <c:pt idx="4344">
                  <c:v>72.400000000000006</c:v>
                </c:pt>
                <c:pt idx="4345">
                  <c:v>72.42</c:v>
                </c:pt>
                <c:pt idx="4346">
                  <c:v>72.430000000000007</c:v>
                </c:pt>
                <c:pt idx="4347">
                  <c:v>72.45</c:v>
                </c:pt>
                <c:pt idx="4348">
                  <c:v>72.47</c:v>
                </c:pt>
                <c:pt idx="4349">
                  <c:v>72.48</c:v>
                </c:pt>
                <c:pt idx="4350">
                  <c:v>72.5</c:v>
                </c:pt>
                <c:pt idx="4351">
                  <c:v>72.52</c:v>
                </c:pt>
                <c:pt idx="4352">
                  <c:v>72.53</c:v>
                </c:pt>
                <c:pt idx="4353">
                  <c:v>72.55</c:v>
                </c:pt>
                <c:pt idx="4354">
                  <c:v>72.569999999999993</c:v>
                </c:pt>
                <c:pt idx="4355">
                  <c:v>72.58</c:v>
                </c:pt>
                <c:pt idx="4356">
                  <c:v>72.599999999999994</c:v>
                </c:pt>
                <c:pt idx="4357">
                  <c:v>72.62</c:v>
                </c:pt>
                <c:pt idx="4358">
                  <c:v>72.63</c:v>
                </c:pt>
                <c:pt idx="4359">
                  <c:v>72.650000000000006</c:v>
                </c:pt>
                <c:pt idx="4360">
                  <c:v>72.67</c:v>
                </c:pt>
                <c:pt idx="4361">
                  <c:v>72.680000000000007</c:v>
                </c:pt>
                <c:pt idx="4362">
                  <c:v>72.7</c:v>
                </c:pt>
                <c:pt idx="4363">
                  <c:v>72.72</c:v>
                </c:pt>
                <c:pt idx="4364">
                  <c:v>72.73</c:v>
                </c:pt>
                <c:pt idx="4365">
                  <c:v>72.75</c:v>
                </c:pt>
                <c:pt idx="4366">
                  <c:v>72.77</c:v>
                </c:pt>
                <c:pt idx="4367">
                  <c:v>72.78</c:v>
                </c:pt>
                <c:pt idx="4368">
                  <c:v>72.8</c:v>
                </c:pt>
                <c:pt idx="4369">
                  <c:v>72.819999999999993</c:v>
                </c:pt>
                <c:pt idx="4370">
                  <c:v>72.83</c:v>
                </c:pt>
                <c:pt idx="4371">
                  <c:v>72.849999999999994</c:v>
                </c:pt>
                <c:pt idx="4372">
                  <c:v>72.87</c:v>
                </c:pt>
                <c:pt idx="4373">
                  <c:v>72.88</c:v>
                </c:pt>
                <c:pt idx="4374">
                  <c:v>72.900000000000006</c:v>
                </c:pt>
                <c:pt idx="4375">
                  <c:v>72.92</c:v>
                </c:pt>
                <c:pt idx="4376">
                  <c:v>72.930000000000007</c:v>
                </c:pt>
                <c:pt idx="4377">
                  <c:v>72.95</c:v>
                </c:pt>
                <c:pt idx="4378">
                  <c:v>72.97</c:v>
                </c:pt>
                <c:pt idx="4379">
                  <c:v>72.98</c:v>
                </c:pt>
                <c:pt idx="4380">
                  <c:v>73</c:v>
                </c:pt>
                <c:pt idx="4381">
                  <c:v>73.02</c:v>
                </c:pt>
                <c:pt idx="4382">
                  <c:v>73.03</c:v>
                </c:pt>
                <c:pt idx="4383">
                  <c:v>73.05</c:v>
                </c:pt>
                <c:pt idx="4384">
                  <c:v>73.069999999999993</c:v>
                </c:pt>
                <c:pt idx="4385">
                  <c:v>73.08</c:v>
                </c:pt>
                <c:pt idx="4386">
                  <c:v>73.099999999999994</c:v>
                </c:pt>
                <c:pt idx="4387">
                  <c:v>73.12</c:v>
                </c:pt>
                <c:pt idx="4388">
                  <c:v>73.13</c:v>
                </c:pt>
                <c:pt idx="4389">
                  <c:v>73.150000000000006</c:v>
                </c:pt>
                <c:pt idx="4390">
                  <c:v>73.17</c:v>
                </c:pt>
                <c:pt idx="4391">
                  <c:v>73.180000000000007</c:v>
                </c:pt>
                <c:pt idx="4392">
                  <c:v>73.2</c:v>
                </c:pt>
                <c:pt idx="4393">
                  <c:v>73.22</c:v>
                </c:pt>
                <c:pt idx="4394">
                  <c:v>73.23</c:v>
                </c:pt>
                <c:pt idx="4395">
                  <c:v>73.25</c:v>
                </c:pt>
                <c:pt idx="4396">
                  <c:v>73.27</c:v>
                </c:pt>
                <c:pt idx="4397">
                  <c:v>73.28</c:v>
                </c:pt>
                <c:pt idx="4398">
                  <c:v>73.3</c:v>
                </c:pt>
                <c:pt idx="4399">
                  <c:v>73.319999999999993</c:v>
                </c:pt>
                <c:pt idx="4400">
                  <c:v>73.33</c:v>
                </c:pt>
                <c:pt idx="4401">
                  <c:v>73.349999999999994</c:v>
                </c:pt>
                <c:pt idx="4402">
                  <c:v>73.37</c:v>
                </c:pt>
                <c:pt idx="4403">
                  <c:v>73.38</c:v>
                </c:pt>
                <c:pt idx="4404">
                  <c:v>73.400000000000006</c:v>
                </c:pt>
                <c:pt idx="4405">
                  <c:v>73.42</c:v>
                </c:pt>
                <c:pt idx="4406">
                  <c:v>73.430000000000007</c:v>
                </c:pt>
                <c:pt idx="4407">
                  <c:v>73.45</c:v>
                </c:pt>
                <c:pt idx="4408">
                  <c:v>73.47</c:v>
                </c:pt>
                <c:pt idx="4409">
                  <c:v>73.48</c:v>
                </c:pt>
                <c:pt idx="4410">
                  <c:v>73.5</c:v>
                </c:pt>
                <c:pt idx="4411">
                  <c:v>73.52</c:v>
                </c:pt>
                <c:pt idx="4412">
                  <c:v>73.53</c:v>
                </c:pt>
                <c:pt idx="4413">
                  <c:v>73.55</c:v>
                </c:pt>
                <c:pt idx="4414">
                  <c:v>73.569999999999993</c:v>
                </c:pt>
                <c:pt idx="4415">
                  <c:v>73.58</c:v>
                </c:pt>
                <c:pt idx="4416">
                  <c:v>73.599999999999994</c:v>
                </c:pt>
                <c:pt idx="4417">
                  <c:v>73.62</c:v>
                </c:pt>
                <c:pt idx="4418">
                  <c:v>73.63</c:v>
                </c:pt>
                <c:pt idx="4419">
                  <c:v>73.650000000000006</c:v>
                </c:pt>
                <c:pt idx="4420">
                  <c:v>73.67</c:v>
                </c:pt>
                <c:pt idx="4421">
                  <c:v>73.680000000000007</c:v>
                </c:pt>
                <c:pt idx="4422">
                  <c:v>73.7</c:v>
                </c:pt>
                <c:pt idx="4423">
                  <c:v>73.72</c:v>
                </c:pt>
                <c:pt idx="4424">
                  <c:v>73.73</c:v>
                </c:pt>
                <c:pt idx="4425">
                  <c:v>73.75</c:v>
                </c:pt>
                <c:pt idx="4426">
                  <c:v>73.77</c:v>
                </c:pt>
                <c:pt idx="4427">
                  <c:v>73.78</c:v>
                </c:pt>
                <c:pt idx="4428">
                  <c:v>73.8</c:v>
                </c:pt>
                <c:pt idx="4429">
                  <c:v>73.819999999999993</c:v>
                </c:pt>
                <c:pt idx="4430">
                  <c:v>73.83</c:v>
                </c:pt>
                <c:pt idx="4431">
                  <c:v>73.849999999999994</c:v>
                </c:pt>
                <c:pt idx="4432">
                  <c:v>73.87</c:v>
                </c:pt>
                <c:pt idx="4433">
                  <c:v>73.88</c:v>
                </c:pt>
                <c:pt idx="4434">
                  <c:v>73.900000000000006</c:v>
                </c:pt>
                <c:pt idx="4435">
                  <c:v>73.92</c:v>
                </c:pt>
                <c:pt idx="4436">
                  <c:v>73.930000000000007</c:v>
                </c:pt>
                <c:pt idx="4437">
                  <c:v>73.95</c:v>
                </c:pt>
                <c:pt idx="4438">
                  <c:v>73.97</c:v>
                </c:pt>
                <c:pt idx="4439">
                  <c:v>73.98</c:v>
                </c:pt>
                <c:pt idx="4440">
                  <c:v>74</c:v>
                </c:pt>
                <c:pt idx="4441">
                  <c:v>74.02</c:v>
                </c:pt>
                <c:pt idx="4442">
                  <c:v>74.03</c:v>
                </c:pt>
                <c:pt idx="4443">
                  <c:v>74.05</c:v>
                </c:pt>
                <c:pt idx="4444">
                  <c:v>74.069999999999993</c:v>
                </c:pt>
                <c:pt idx="4445">
                  <c:v>74.08</c:v>
                </c:pt>
                <c:pt idx="4446">
                  <c:v>74.099999999999994</c:v>
                </c:pt>
                <c:pt idx="4447">
                  <c:v>74.12</c:v>
                </c:pt>
                <c:pt idx="4448">
                  <c:v>74.13</c:v>
                </c:pt>
                <c:pt idx="4449">
                  <c:v>74.150000000000006</c:v>
                </c:pt>
                <c:pt idx="4450">
                  <c:v>74.17</c:v>
                </c:pt>
                <c:pt idx="4451">
                  <c:v>74.180000000000007</c:v>
                </c:pt>
                <c:pt idx="4452">
                  <c:v>74.2</c:v>
                </c:pt>
                <c:pt idx="4453">
                  <c:v>74.22</c:v>
                </c:pt>
                <c:pt idx="4454">
                  <c:v>74.23</c:v>
                </c:pt>
                <c:pt idx="4455">
                  <c:v>74.25</c:v>
                </c:pt>
                <c:pt idx="4456">
                  <c:v>74.27</c:v>
                </c:pt>
                <c:pt idx="4457">
                  <c:v>74.28</c:v>
                </c:pt>
                <c:pt idx="4458">
                  <c:v>74.3</c:v>
                </c:pt>
                <c:pt idx="4459">
                  <c:v>74.319999999999993</c:v>
                </c:pt>
                <c:pt idx="4460">
                  <c:v>74.33</c:v>
                </c:pt>
                <c:pt idx="4461">
                  <c:v>74.349999999999994</c:v>
                </c:pt>
                <c:pt idx="4462">
                  <c:v>74.37</c:v>
                </c:pt>
                <c:pt idx="4463">
                  <c:v>74.38</c:v>
                </c:pt>
                <c:pt idx="4464">
                  <c:v>74.400000000000006</c:v>
                </c:pt>
                <c:pt idx="4465">
                  <c:v>74.42</c:v>
                </c:pt>
                <c:pt idx="4466">
                  <c:v>74.430000000000007</c:v>
                </c:pt>
                <c:pt idx="4467">
                  <c:v>74.45</c:v>
                </c:pt>
                <c:pt idx="4468">
                  <c:v>74.47</c:v>
                </c:pt>
                <c:pt idx="4469">
                  <c:v>74.48</c:v>
                </c:pt>
                <c:pt idx="4470">
                  <c:v>74.5</c:v>
                </c:pt>
                <c:pt idx="4471">
                  <c:v>74.52</c:v>
                </c:pt>
                <c:pt idx="4472">
                  <c:v>74.53</c:v>
                </c:pt>
                <c:pt idx="4473">
                  <c:v>74.55</c:v>
                </c:pt>
                <c:pt idx="4474">
                  <c:v>74.569999999999993</c:v>
                </c:pt>
                <c:pt idx="4475">
                  <c:v>74.58</c:v>
                </c:pt>
                <c:pt idx="4476">
                  <c:v>74.599999999999994</c:v>
                </c:pt>
                <c:pt idx="4477">
                  <c:v>74.62</c:v>
                </c:pt>
                <c:pt idx="4478">
                  <c:v>74.63</c:v>
                </c:pt>
                <c:pt idx="4479">
                  <c:v>74.650000000000006</c:v>
                </c:pt>
                <c:pt idx="4480">
                  <c:v>74.67</c:v>
                </c:pt>
                <c:pt idx="4481">
                  <c:v>74.680000000000007</c:v>
                </c:pt>
                <c:pt idx="4482">
                  <c:v>74.7</c:v>
                </c:pt>
                <c:pt idx="4483">
                  <c:v>74.72</c:v>
                </c:pt>
                <c:pt idx="4484">
                  <c:v>74.73</c:v>
                </c:pt>
                <c:pt idx="4485">
                  <c:v>74.75</c:v>
                </c:pt>
                <c:pt idx="4486">
                  <c:v>74.77</c:v>
                </c:pt>
                <c:pt idx="4487">
                  <c:v>74.78</c:v>
                </c:pt>
                <c:pt idx="4488">
                  <c:v>74.8</c:v>
                </c:pt>
                <c:pt idx="4489">
                  <c:v>74.819999999999993</c:v>
                </c:pt>
                <c:pt idx="4490">
                  <c:v>74.83</c:v>
                </c:pt>
                <c:pt idx="4491">
                  <c:v>74.849999999999994</c:v>
                </c:pt>
                <c:pt idx="4492">
                  <c:v>74.87</c:v>
                </c:pt>
                <c:pt idx="4493">
                  <c:v>74.88</c:v>
                </c:pt>
                <c:pt idx="4494">
                  <c:v>74.900000000000006</c:v>
                </c:pt>
                <c:pt idx="4495">
                  <c:v>74.92</c:v>
                </c:pt>
                <c:pt idx="4496">
                  <c:v>74.930000000000007</c:v>
                </c:pt>
                <c:pt idx="4497">
                  <c:v>74.95</c:v>
                </c:pt>
                <c:pt idx="4498">
                  <c:v>74.97</c:v>
                </c:pt>
                <c:pt idx="4499">
                  <c:v>74.98</c:v>
                </c:pt>
                <c:pt idx="4500">
                  <c:v>75</c:v>
                </c:pt>
                <c:pt idx="4501">
                  <c:v>75.02</c:v>
                </c:pt>
                <c:pt idx="4502">
                  <c:v>75.03</c:v>
                </c:pt>
                <c:pt idx="4503">
                  <c:v>75.05</c:v>
                </c:pt>
                <c:pt idx="4504">
                  <c:v>75.069999999999993</c:v>
                </c:pt>
                <c:pt idx="4505">
                  <c:v>75.08</c:v>
                </c:pt>
                <c:pt idx="4506">
                  <c:v>75.099999999999994</c:v>
                </c:pt>
                <c:pt idx="4507">
                  <c:v>75.12</c:v>
                </c:pt>
                <c:pt idx="4508">
                  <c:v>75.13</c:v>
                </c:pt>
                <c:pt idx="4509">
                  <c:v>75.150000000000006</c:v>
                </c:pt>
                <c:pt idx="4510">
                  <c:v>75.17</c:v>
                </c:pt>
                <c:pt idx="4511">
                  <c:v>75.180000000000007</c:v>
                </c:pt>
                <c:pt idx="4512">
                  <c:v>75.2</c:v>
                </c:pt>
                <c:pt idx="4513">
                  <c:v>75.22</c:v>
                </c:pt>
                <c:pt idx="4514">
                  <c:v>75.23</c:v>
                </c:pt>
                <c:pt idx="4515">
                  <c:v>75.25</c:v>
                </c:pt>
                <c:pt idx="4516">
                  <c:v>75.27</c:v>
                </c:pt>
                <c:pt idx="4517">
                  <c:v>75.28</c:v>
                </c:pt>
                <c:pt idx="4518">
                  <c:v>75.3</c:v>
                </c:pt>
                <c:pt idx="4519">
                  <c:v>75.319999999999993</c:v>
                </c:pt>
                <c:pt idx="4520">
                  <c:v>75.33</c:v>
                </c:pt>
                <c:pt idx="4521">
                  <c:v>75.349999999999994</c:v>
                </c:pt>
                <c:pt idx="4522">
                  <c:v>75.37</c:v>
                </c:pt>
                <c:pt idx="4523">
                  <c:v>75.38</c:v>
                </c:pt>
                <c:pt idx="4524">
                  <c:v>75.400000000000006</c:v>
                </c:pt>
                <c:pt idx="4525">
                  <c:v>75.42</c:v>
                </c:pt>
                <c:pt idx="4526">
                  <c:v>75.430000000000007</c:v>
                </c:pt>
                <c:pt idx="4527">
                  <c:v>75.45</c:v>
                </c:pt>
                <c:pt idx="4528">
                  <c:v>75.47</c:v>
                </c:pt>
                <c:pt idx="4529">
                  <c:v>75.48</c:v>
                </c:pt>
                <c:pt idx="4530">
                  <c:v>75.5</c:v>
                </c:pt>
                <c:pt idx="4531">
                  <c:v>75.52</c:v>
                </c:pt>
                <c:pt idx="4532">
                  <c:v>75.53</c:v>
                </c:pt>
                <c:pt idx="4533">
                  <c:v>75.55</c:v>
                </c:pt>
                <c:pt idx="4534">
                  <c:v>75.569999999999993</c:v>
                </c:pt>
                <c:pt idx="4535">
                  <c:v>75.58</c:v>
                </c:pt>
                <c:pt idx="4536">
                  <c:v>75.599999999999994</c:v>
                </c:pt>
                <c:pt idx="4537">
                  <c:v>75.62</c:v>
                </c:pt>
                <c:pt idx="4538">
                  <c:v>75.63</c:v>
                </c:pt>
                <c:pt idx="4539">
                  <c:v>75.650000000000006</c:v>
                </c:pt>
                <c:pt idx="4540">
                  <c:v>75.67</c:v>
                </c:pt>
                <c:pt idx="4541">
                  <c:v>75.680000000000007</c:v>
                </c:pt>
                <c:pt idx="4542">
                  <c:v>75.7</c:v>
                </c:pt>
                <c:pt idx="4543">
                  <c:v>75.72</c:v>
                </c:pt>
                <c:pt idx="4544">
                  <c:v>75.73</c:v>
                </c:pt>
                <c:pt idx="4545">
                  <c:v>75.75</c:v>
                </c:pt>
                <c:pt idx="4546">
                  <c:v>75.77</c:v>
                </c:pt>
                <c:pt idx="4547">
                  <c:v>75.78</c:v>
                </c:pt>
                <c:pt idx="4548">
                  <c:v>75.8</c:v>
                </c:pt>
                <c:pt idx="4549">
                  <c:v>75.819999999999993</c:v>
                </c:pt>
                <c:pt idx="4550">
                  <c:v>75.83</c:v>
                </c:pt>
                <c:pt idx="4551">
                  <c:v>75.849999999999994</c:v>
                </c:pt>
                <c:pt idx="4552">
                  <c:v>75.87</c:v>
                </c:pt>
                <c:pt idx="4553">
                  <c:v>75.88</c:v>
                </c:pt>
                <c:pt idx="4554">
                  <c:v>75.900000000000006</c:v>
                </c:pt>
                <c:pt idx="4555">
                  <c:v>75.92</c:v>
                </c:pt>
                <c:pt idx="4556">
                  <c:v>75.930000000000007</c:v>
                </c:pt>
                <c:pt idx="4557">
                  <c:v>75.95</c:v>
                </c:pt>
                <c:pt idx="4558">
                  <c:v>75.97</c:v>
                </c:pt>
                <c:pt idx="4559">
                  <c:v>75.98</c:v>
                </c:pt>
                <c:pt idx="4560">
                  <c:v>76</c:v>
                </c:pt>
                <c:pt idx="4561">
                  <c:v>76.02</c:v>
                </c:pt>
                <c:pt idx="4562">
                  <c:v>76.03</c:v>
                </c:pt>
                <c:pt idx="4563">
                  <c:v>76.05</c:v>
                </c:pt>
                <c:pt idx="4564">
                  <c:v>76.069999999999993</c:v>
                </c:pt>
                <c:pt idx="4565">
                  <c:v>76.08</c:v>
                </c:pt>
                <c:pt idx="4566">
                  <c:v>76.099999999999994</c:v>
                </c:pt>
                <c:pt idx="4567">
                  <c:v>76.12</c:v>
                </c:pt>
                <c:pt idx="4568">
                  <c:v>76.13</c:v>
                </c:pt>
                <c:pt idx="4569">
                  <c:v>76.150000000000006</c:v>
                </c:pt>
                <c:pt idx="4570">
                  <c:v>76.17</c:v>
                </c:pt>
                <c:pt idx="4571">
                  <c:v>76.180000000000007</c:v>
                </c:pt>
                <c:pt idx="4572">
                  <c:v>76.2</c:v>
                </c:pt>
                <c:pt idx="4573">
                  <c:v>76.22</c:v>
                </c:pt>
                <c:pt idx="4574">
                  <c:v>76.23</c:v>
                </c:pt>
                <c:pt idx="4575">
                  <c:v>76.25</c:v>
                </c:pt>
                <c:pt idx="4576">
                  <c:v>76.27</c:v>
                </c:pt>
                <c:pt idx="4577">
                  <c:v>76.28</c:v>
                </c:pt>
                <c:pt idx="4578">
                  <c:v>76.3</c:v>
                </c:pt>
                <c:pt idx="4579">
                  <c:v>76.319999999999993</c:v>
                </c:pt>
                <c:pt idx="4580">
                  <c:v>76.33</c:v>
                </c:pt>
                <c:pt idx="4581">
                  <c:v>76.349999999999994</c:v>
                </c:pt>
                <c:pt idx="4582">
                  <c:v>76.37</c:v>
                </c:pt>
                <c:pt idx="4583">
                  <c:v>76.38</c:v>
                </c:pt>
                <c:pt idx="4584">
                  <c:v>76.400000000000006</c:v>
                </c:pt>
                <c:pt idx="4585">
                  <c:v>76.42</c:v>
                </c:pt>
                <c:pt idx="4586">
                  <c:v>76.430000000000007</c:v>
                </c:pt>
                <c:pt idx="4587">
                  <c:v>76.45</c:v>
                </c:pt>
                <c:pt idx="4588">
                  <c:v>76.47</c:v>
                </c:pt>
                <c:pt idx="4589">
                  <c:v>76.48</c:v>
                </c:pt>
                <c:pt idx="4590">
                  <c:v>76.5</c:v>
                </c:pt>
                <c:pt idx="4591">
                  <c:v>76.52</c:v>
                </c:pt>
                <c:pt idx="4592">
                  <c:v>76.53</c:v>
                </c:pt>
                <c:pt idx="4593">
                  <c:v>76.55</c:v>
                </c:pt>
                <c:pt idx="4594">
                  <c:v>76.569999999999993</c:v>
                </c:pt>
                <c:pt idx="4595">
                  <c:v>76.58</c:v>
                </c:pt>
                <c:pt idx="4596">
                  <c:v>76.599999999999994</c:v>
                </c:pt>
                <c:pt idx="4597">
                  <c:v>76.62</c:v>
                </c:pt>
                <c:pt idx="4598">
                  <c:v>76.63</c:v>
                </c:pt>
                <c:pt idx="4599">
                  <c:v>76.650000000000006</c:v>
                </c:pt>
                <c:pt idx="4600">
                  <c:v>76.67</c:v>
                </c:pt>
                <c:pt idx="4601">
                  <c:v>76.680000000000007</c:v>
                </c:pt>
                <c:pt idx="4602">
                  <c:v>76.7</c:v>
                </c:pt>
                <c:pt idx="4603">
                  <c:v>76.72</c:v>
                </c:pt>
                <c:pt idx="4604">
                  <c:v>76.73</c:v>
                </c:pt>
                <c:pt idx="4605">
                  <c:v>76.75</c:v>
                </c:pt>
                <c:pt idx="4606">
                  <c:v>76.77</c:v>
                </c:pt>
                <c:pt idx="4607">
                  <c:v>76.78</c:v>
                </c:pt>
                <c:pt idx="4608">
                  <c:v>76.8</c:v>
                </c:pt>
                <c:pt idx="4609">
                  <c:v>76.819999999999993</c:v>
                </c:pt>
                <c:pt idx="4610">
                  <c:v>76.83</c:v>
                </c:pt>
                <c:pt idx="4611">
                  <c:v>76.849999999999994</c:v>
                </c:pt>
                <c:pt idx="4612">
                  <c:v>76.87</c:v>
                </c:pt>
                <c:pt idx="4613">
                  <c:v>76.88</c:v>
                </c:pt>
                <c:pt idx="4614">
                  <c:v>76.900000000000006</c:v>
                </c:pt>
                <c:pt idx="4615">
                  <c:v>76.92</c:v>
                </c:pt>
                <c:pt idx="4616">
                  <c:v>76.930000000000007</c:v>
                </c:pt>
                <c:pt idx="4617">
                  <c:v>76.95</c:v>
                </c:pt>
                <c:pt idx="4618">
                  <c:v>76.97</c:v>
                </c:pt>
                <c:pt idx="4619">
                  <c:v>76.98</c:v>
                </c:pt>
                <c:pt idx="4620">
                  <c:v>77</c:v>
                </c:pt>
                <c:pt idx="4621">
                  <c:v>77.02</c:v>
                </c:pt>
                <c:pt idx="4622">
                  <c:v>77.03</c:v>
                </c:pt>
                <c:pt idx="4623">
                  <c:v>77.05</c:v>
                </c:pt>
                <c:pt idx="4624">
                  <c:v>77.069999999999993</c:v>
                </c:pt>
                <c:pt idx="4625">
                  <c:v>77.08</c:v>
                </c:pt>
                <c:pt idx="4626">
                  <c:v>77.099999999999994</c:v>
                </c:pt>
                <c:pt idx="4627">
                  <c:v>77.12</c:v>
                </c:pt>
                <c:pt idx="4628">
                  <c:v>77.13</c:v>
                </c:pt>
                <c:pt idx="4629">
                  <c:v>77.150000000000006</c:v>
                </c:pt>
                <c:pt idx="4630">
                  <c:v>77.17</c:v>
                </c:pt>
                <c:pt idx="4631">
                  <c:v>77.180000000000007</c:v>
                </c:pt>
                <c:pt idx="4632">
                  <c:v>77.2</c:v>
                </c:pt>
                <c:pt idx="4633">
                  <c:v>77.22</c:v>
                </c:pt>
                <c:pt idx="4634">
                  <c:v>77.23</c:v>
                </c:pt>
                <c:pt idx="4635">
                  <c:v>77.25</c:v>
                </c:pt>
                <c:pt idx="4636">
                  <c:v>77.27</c:v>
                </c:pt>
                <c:pt idx="4637">
                  <c:v>77.28</c:v>
                </c:pt>
                <c:pt idx="4638">
                  <c:v>77.3</c:v>
                </c:pt>
                <c:pt idx="4639">
                  <c:v>77.319999999999993</c:v>
                </c:pt>
                <c:pt idx="4640">
                  <c:v>77.33</c:v>
                </c:pt>
                <c:pt idx="4641">
                  <c:v>77.349999999999994</c:v>
                </c:pt>
                <c:pt idx="4642">
                  <c:v>77.37</c:v>
                </c:pt>
                <c:pt idx="4643">
                  <c:v>77.38</c:v>
                </c:pt>
                <c:pt idx="4644">
                  <c:v>77.400000000000006</c:v>
                </c:pt>
                <c:pt idx="4645">
                  <c:v>77.42</c:v>
                </c:pt>
                <c:pt idx="4646">
                  <c:v>77.430000000000007</c:v>
                </c:pt>
                <c:pt idx="4647">
                  <c:v>77.45</c:v>
                </c:pt>
                <c:pt idx="4648">
                  <c:v>77.47</c:v>
                </c:pt>
                <c:pt idx="4649">
                  <c:v>77.48</c:v>
                </c:pt>
                <c:pt idx="4650">
                  <c:v>77.5</c:v>
                </c:pt>
                <c:pt idx="4651">
                  <c:v>77.52</c:v>
                </c:pt>
                <c:pt idx="4652">
                  <c:v>77.53</c:v>
                </c:pt>
                <c:pt idx="4653">
                  <c:v>77.55</c:v>
                </c:pt>
                <c:pt idx="4654">
                  <c:v>77.569999999999993</c:v>
                </c:pt>
                <c:pt idx="4655">
                  <c:v>77.58</c:v>
                </c:pt>
                <c:pt idx="4656">
                  <c:v>77.599999999999994</c:v>
                </c:pt>
                <c:pt idx="4657">
                  <c:v>77.62</c:v>
                </c:pt>
                <c:pt idx="4658">
                  <c:v>77.63</c:v>
                </c:pt>
                <c:pt idx="4659">
                  <c:v>77.650000000000006</c:v>
                </c:pt>
                <c:pt idx="4660">
                  <c:v>77.67</c:v>
                </c:pt>
                <c:pt idx="4661">
                  <c:v>77.680000000000007</c:v>
                </c:pt>
                <c:pt idx="4662">
                  <c:v>77.7</c:v>
                </c:pt>
                <c:pt idx="4663">
                  <c:v>77.72</c:v>
                </c:pt>
                <c:pt idx="4664">
                  <c:v>77.73</c:v>
                </c:pt>
                <c:pt idx="4665">
                  <c:v>77.75</c:v>
                </c:pt>
                <c:pt idx="4666">
                  <c:v>77.77</c:v>
                </c:pt>
                <c:pt idx="4667">
                  <c:v>77.78</c:v>
                </c:pt>
                <c:pt idx="4668">
                  <c:v>77.8</c:v>
                </c:pt>
                <c:pt idx="4669">
                  <c:v>77.819999999999993</c:v>
                </c:pt>
                <c:pt idx="4670">
                  <c:v>77.83</c:v>
                </c:pt>
                <c:pt idx="4671">
                  <c:v>77.849999999999994</c:v>
                </c:pt>
                <c:pt idx="4672">
                  <c:v>77.87</c:v>
                </c:pt>
                <c:pt idx="4673">
                  <c:v>77.88</c:v>
                </c:pt>
                <c:pt idx="4674">
                  <c:v>77.900000000000006</c:v>
                </c:pt>
                <c:pt idx="4675">
                  <c:v>77.92</c:v>
                </c:pt>
                <c:pt idx="4676">
                  <c:v>77.930000000000007</c:v>
                </c:pt>
                <c:pt idx="4677">
                  <c:v>77.95</c:v>
                </c:pt>
                <c:pt idx="4678">
                  <c:v>77.97</c:v>
                </c:pt>
                <c:pt idx="4679">
                  <c:v>77.98</c:v>
                </c:pt>
                <c:pt idx="4680">
                  <c:v>78</c:v>
                </c:pt>
                <c:pt idx="4681">
                  <c:v>78.02</c:v>
                </c:pt>
                <c:pt idx="4682">
                  <c:v>78.03</c:v>
                </c:pt>
                <c:pt idx="4683">
                  <c:v>78.05</c:v>
                </c:pt>
                <c:pt idx="4684">
                  <c:v>78.069999999999993</c:v>
                </c:pt>
                <c:pt idx="4685">
                  <c:v>78.08</c:v>
                </c:pt>
                <c:pt idx="4686">
                  <c:v>78.099999999999994</c:v>
                </c:pt>
                <c:pt idx="4687">
                  <c:v>78.12</c:v>
                </c:pt>
                <c:pt idx="4688">
                  <c:v>78.13</c:v>
                </c:pt>
                <c:pt idx="4689">
                  <c:v>78.150000000000006</c:v>
                </c:pt>
                <c:pt idx="4690">
                  <c:v>78.17</c:v>
                </c:pt>
                <c:pt idx="4691">
                  <c:v>78.180000000000007</c:v>
                </c:pt>
                <c:pt idx="4692">
                  <c:v>78.2</c:v>
                </c:pt>
                <c:pt idx="4693">
                  <c:v>78.22</c:v>
                </c:pt>
                <c:pt idx="4694">
                  <c:v>78.23</c:v>
                </c:pt>
                <c:pt idx="4695">
                  <c:v>78.25</c:v>
                </c:pt>
                <c:pt idx="4696">
                  <c:v>78.27</c:v>
                </c:pt>
                <c:pt idx="4697">
                  <c:v>78.28</c:v>
                </c:pt>
                <c:pt idx="4698">
                  <c:v>78.3</c:v>
                </c:pt>
                <c:pt idx="4699">
                  <c:v>78.319999999999993</c:v>
                </c:pt>
                <c:pt idx="4700">
                  <c:v>78.33</c:v>
                </c:pt>
                <c:pt idx="4701">
                  <c:v>78.349999999999994</c:v>
                </c:pt>
                <c:pt idx="4702">
                  <c:v>78.37</c:v>
                </c:pt>
                <c:pt idx="4703">
                  <c:v>78.38</c:v>
                </c:pt>
                <c:pt idx="4704">
                  <c:v>78.400000000000006</c:v>
                </c:pt>
                <c:pt idx="4705">
                  <c:v>78.42</c:v>
                </c:pt>
                <c:pt idx="4706">
                  <c:v>78.430000000000007</c:v>
                </c:pt>
                <c:pt idx="4707">
                  <c:v>78.45</c:v>
                </c:pt>
                <c:pt idx="4708">
                  <c:v>78.47</c:v>
                </c:pt>
                <c:pt idx="4709">
                  <c:v>78.48</c:v>
                </c:pt>
                <c:pt idx="4710">
                  <c:v>78.5</c:v>
                </c:pt>
                <c:pt idx="4711">
                  <c:v>78.52</c:v>
                </c:pt>
                <c:pt idx="4712">
                  <c:v>78.53</c:v>
                </c:pt>
                <c:pt idx="4713">
                  <c:v>78.55</c:v>
                </c:pt>
                <c:pt idx="4714">
                  <c:v>78.569999999999993</c:v>
                </c:pt>
                <c:pt idx="4715">
                  <c:v>78.58</c:v>
                </c:pt>
                <c:pt idx="4716">
                  <c:v>78.599999999999994</c:v>
                </c:pt>
                <c:pt idx="4717">
                  <c:v>78.62</c:v>
                </c:pt>
                <c:pt idx="4718">
                  <c:v>78.63</c:v>
                </c:pt>
                <c:pt idx="4719">
                  <c:v>78.650000000000006</c:v>
                </c:pt>
                <c:pt idx="4720">
                  <c:v>78.67</c:v>
                </c:pt>
                <c:pt idx="4721">
                  <c:v>78.680000000000007</c:v>
                </c:pt>
                <c:pt idx="4722">
                  <c:v>78.7</c:v>
                </c:pt>
                <c:pt idx="4723">
                  <c:v>78.72</c:v>
                </c:pt>
                <c:pt idx="4724">
                  <c:v>78.73</c:v>
                </c:pt>
                <c:pt idx="4725">
                  <c:v>78.75</c:v>
                </c:pt>
                <c:pt idx="4726">
                  <c:v>78.77</c:v>
                </c:pt>
                <c:pt idx="4727">
                  <c:v>78.78</c:v>
                </c:pt>
                <c:pt idx="4728">
                  <c:v>78.8</c:v>
                </c:pt>
                <c:pt idx="4729">
                  <c:v>78.819999999999993</c:v>
                </c:pt>
                <c:pt idx="4730">
                  <c:v>78.83</c:v>
                </c:pt>
                <c:pt idx="4731">
                  <c:v>78.849999999999994</c:v>
                </c:pt>
                <c:pt idx="4732">
                  <c:v>78.87</c:v>
                </c:pt>
                <c:pt idx="4733">
                  <c:v>78.88</c:v>
                </c:pt>
                <c:pt idx="4734">
                  <c:v>78.900000000000006</c:v>
                </c:pt>
                <c:pt idx="4735">
                  <c:v>78.92</c:v>
                </c:pt>
                <c:pt idx="4736">
                  <c:v>78.930000000000007</c:v>
                </c:pt>
                <c:pt idx="4737">
                  <c:v>78.95</c:v>
                </c:pt>
                <c:pt idx="4738">
                  <c:v>78.97</c:v>
                </c:pt>
                <c:pt idx="4739">
                  <c:v>78.98</c:v>
                </c:pt>
                <c:pt idx="4740">
                  <c:v>79</c:v>
                </c:pt>
                <c:pt idx="4741">
                  <c:v>79.02</c:v>
                </c:pt>
                <c:pt idx="4742">
                  <c:v>79.03</c:v>
                </c:pt>
                <c:pt idx="4743">
                  <c:v>79.05</c:v>
                </c:pt>
                <c:pt idx="4744">
                  <c:v>79.069999999999993</c:v>
                </c:pt>
                <c:pt idx="4745">
                  <c:v>79.08</c:v>
                </c:pt>
                <c:pt idx="4746">
                  <c:v>79.099999999999994</c:v>
                </c:pt>
                <c:pt idx="4747">
                  <c:v>79.12</c:v>
                </c:pt>
                <c:pt idx="4748">
                  <c:v>79.13</c:v>
                </c:pt>
                <c:pt idx="4749">
                  <c:v>79.150000000000006</c:v>
                </c:pt>
                <c:pt idx="4750">
                  <c:v>79.17</c:v>
                </c:pt>
                <c:pt idx="4751">
                  <c:v>79.180000000000007</c:v>
                </c:pt>
                <c:pt idx="4752">
                  <c:v>79.2</c:v>
                </c:pt>
                <c:pt idx="4753">
                  <c:v>79.22</c:v>
                </c:pt>
                <c:pt idx="4754">
                  <c:v>79.23</c:v>
                </c:pt>
                <c:pt idx="4755">
                  <c:v>79.25</c:v>
                </c:pt>
                <c:pt idx="4756">
                  <c:v>79.27</c:v>
                </c:pt>
                <c:pt idx="4757">
                  <c:v>79.28</c:v>
                </c:pt>
                <c:pt idx="4758">
                  <c:v>79.3</c:v>
                </c:pt>
                <c:pt idx="4759">
                  <c:v>79.319999999999993</c:v>
                </c:pt>
                <c:pt idx="4760">
                  <c:v>79.33</c:v>
                </c:pt>
                <c:pt idx="4761">
                  <c:v>79.349999999999994</c:v>
                </c:pt>
                <c:pt idx="4762">
                  <c:v>79.37</c:v>
                </c:pt>
                <c:pt idx="4763">
                  <c:v>79.38</c:v>
                </c:pt>
                <c:pt idx="4764">
                  <c:v>79.400000000000006</c:v>
                </c:pt>
                <c:pt idx="4765">
                  <c:v>79.42</c:v>
                </c:pt>
                <c:pt idx="4766">
                  <c:v>79.430000000000007</c:v>
                </c:pt>
                <c:pt idx="4767">
                  <c:v>79.45</c:v>
                </c:pt>
                <c:pt idx="4768">
                  <c:v>79.47</c:v>
                </c:pt>
                <c:pt idx="4769">
                  <c:v>79.48</c:v>
                </c:pt>
                <c:pt idx="4770">
                  <c:v>79.5</c:v>
                </c:pt>
                <c:pt idx="4771">
                  <c:v>79.52</c:v>
                </c:pt>
                <c:pt idx="4772">
                  <c:v>79.53</c:v>
                </c:pt>
                <c:pt idx="4773">
                  <c:v>79.55</c:v>
                </c:pt>
                <c:pt idx="4774">
                  <c:v>79.569999999999993</c:v>
                </c:pt>
                <c:pt idx="4775">
                  <c:v>79.58</c:v>
                </c:pt>
                <c:pt idx="4776">
                  <c:v>79.599999999999994</c:v>
                </c:pt>
                <c:pt idx="4777">
                  <c:v>79.62</c:v>
                </c:pt>
                <c:pt idx="4778">
                  <c:v>79.63</c:v>
                </c:pt>
                <c:pt idx="4779">
                  <c:v>79.650000000000006</c:v>
                </c:pt>
                <c:pt idx="4780">
                  <c:v>79.67</c:v>
                </c:pt>
                <c:pt idx="4781">
                  <c:v>79.680000000000007</c:v>
                </c:pt>
                <c:pt idx="4782">
                  <c:v>79.7</c:v>
                </c:pt>
                <c:pt idx="4783">
                  <c:v>79.72</c:v>
                </c:pt>
                <c:pt idx="4784">
                  <c:v>79.73</c:v>
                </c:pt>
                <c:pt idx="4785">
                  <c:v>79.75</c:v>
                </c:pt>
                <c:pt idx="4786">
                  <c:v>79.77</c:v>
                </c:pt>
                <c:pt idx="4787">
                  <c:v>79.78</c:v>
                </c:pt>
                <c:pt idx="4788">
                  <c:v>79.8</c:v>
                </c:pt>
                <c:pt idx="4789">
                  <c:v>79.819999999999993</c:v>
                </c:pt>
                <c:pt idx="4790">
                  <c:v>79.83</c:v>
                </c:pt>
                <c:pt idx="4791">
                  <c:v>79.849999999999994</c:v>
                </c:pt>
                <c:pt idx="4792">
                  <c:v>79.87</c:v>
                </c:pt>
                <c:pt idx="4793">
                  <c:v>79.88</c:v>
                </c:pt>
                <c:pt idx="4794">
                  <c:v>79.900000000000006</c:v>
                </c:pt>
                <c:pt idx="4795">
                  <c:v>79.92</c:v>
                </c:pt>
                <c:pt idx="4796">
                  <c:v>79.930000000000007</c:v>
                </c:pt>
                <c:pt idx="4797">
                  <c:v>79.95</c:v>
                </c:pt>
                <c:pt idx="4798">
                  <c:v>79.97</c:v>
                </c:pt>
                <c:pt idx="4799">
                  <c:v>79.98</c:v>
                </c:pt>
                <c:pt idx="4800">
                  <c:v>80</c:v>
                </c:pt>
                <c:pt idx="4801">
                  <c:v>80.02</c:v>
                </c:pt>
                <c:pt idx="4802">
                  <c:v>80.03</c:v>
                </c:pt>
                <c:pt idx="4803">
                  <c:v>80.05</c:v>
                </c:pt>
                <c:pt idx="4804">
                  <c:v>80.069999999999993</c:v>
                </c:pt>
                <c:pt idx="4805">
                  <c:v>80.08</c:v>
                </c:pt>
                <c:pt idx="4806">
                  <c:v>80.099999999999994</c:v>
                </c:pt>
                <c:pt idx="4807">
                  <c:v>80.12</c:v>
                </c:pt>
                <c:pt idx="4808">
                  <c:v>80.13</c:v>
                </c:pt>
                <c:pt idx="4809">
                  <c:v>80.150000000000006</c:v>
                </c:pt>
                <c:pt idx="4810">
                  <c:v>80.17</c:v>
                </c:pt>
                <c:pt idx="4811">
                  <c:v>80.180000000000007</c:v>
                </c:pt>
                <c:pt idx="4812">
                  <c:v>80.2</c:v>
                </c:pt>
                <c:pt idx="4813">
                  <c:v>80.22</c:v>
                </c:pt>
                <c:pt idx="4814">
                  <c:v>80.23</c:v>
                </c:pt>
                <c:pt idx="4815">
                  <c:v>80.25</c:v>
                </c:pt>
                <c:pt idx="4816">
                  <c:v>80.27</c:v>
                </c:pt>
                <c:pt idx="4817">
                  <c:v>80.28</c:v>
                </c:pt>
                <c:pt idx="4818">
                  <c:v>80.3</c:v>
                </c:pt>
                <c:pt idx="4819">
                  <c:v>80.319999999999993</c:v>
                </c:pt>
                <c:pt idx="4820">
                  <c:v>80.33</c:v>
                </c:pt>
                <c:pt idx="4821">
                  <c:v>80.349999999999994</c:v>
                </c:pt>
                <c:pt idx="4822">
                  <c:v>80.37</c:v>
                </c:pt>
                <c:pt idx="4823">
                  <c:v>80.38</c:v>
                </c:pt>
                <c:pt idx="4824">
                  <c:v>80.400000000000006</c:v>
                </c:pt>
                <c:pt idx="4825">
                  <c:v>80.42</c:v>
                </c:pt>
                <c:pt idx="4826">
                  <c:v>80.430000000000007</c:v>
                </c:pt>
                <c:pt idx="4827">
                  <c:v>80.45</c:v>
                </c:pt>
                <c:pt idx="4828">
                  <c:v>80.47</c:v>
                </c:pt>
                <c:pt idx="4829">
                  <c:v>80.48</c:v>
                </c:pt>
                <c:pt idx="4830">
                  <c:v>80.5</c:v>
                </c:pt>
                <c:pt idx="4831">
                  <c:v>80.52</c:v>
                </c:pt>
                <c:pt idx="4832">
                  <c:v>80.53</c:v>
                </c:pt>
                <c:pt idx="4833">
                  <c:v>80.55</c:v>
                </c:pt>
                <c:pt idx="4834">
                  <c:v>80.569999999999993</c:v>
                </c:pt>
                <c:pt idx="4835">
                  <c:v>80.58</c:v>
                </c:pt>
                <c:pt idx="4836">
                  <c:v>80.599999999999994</c:v>
                </c:pt>
                <c:pt idx="4837">
                  <c:v>80.62</c:v>
                </c:pt>
                <c:pt idx="4838">
                  <c:v>80.63</c:v>
                </c:pt>
                <c:pt idx="4839">
                  <c:v>80.650000000000006</c:v>
                </c:pt>
                <c:pt idx="4840">
                  <c:v>80.67</c:v>
                </c:pt>
                <c:pt idx="4841">
                  <c:v>80.680000000000007</c:v>
                </c:pt>
                <c:pt idx="4842">
                  <c:v>80.7</c:v>
                </c:pt>
                <c:pt idx="4843">
                  <c:v>80.72</c:v>
                </c:pt>
                <c:pt idx="4844">
                  <c:v>80.73</c:v>
                </c:pt>
                <c:pt idx="4845">
                  <c:v>80.75</c:v>
                </c:pt>
                <c:pt idx="4846">
                  <c:v>80.77</c:v>
                </c:pt>
                <c:pt idx="4847">
                  <c:v>80.78</c:v>
                </c:pt>
                <c:pt idx="4848">
                  <c:v>80.8</c:v>
                </c:pt>
                <c:pt idx="4849">
                  <c:v>80.819999999999993</c:v>
                </c:pt>
                <c:pt idx="4850">
                  <c:v>80.83</c:v>
                </c:pt>
                <c:pt idx="4851">
                  <c:v>80.849999999999994</c:v>
                </c:pt>
                <c:pt idx="4852">
                  <c:v>80.87</c:v>
                </c:pt>
                <c:pt idx="4853">
                  <c:v>80.88</c:v>
                </c:pt>
                <c:pt idx="4854">
                  <c:v>80.900000000000006</c:v>
                </c:pt>
                <c:pt idx="4855">
                  <c:v>80.92</c:v>
                </c:pt>
                <c:pt idx="4856">
                  <c:v>80.930000000000007</c:v>
                </c:pt>
                <c:pt idx="4857">
                  <c:v>80.95</c:v>
                </c:pt>
                <c:pt idx="4858">
                  <c:v>80.97</c:v>
                </c:pt>
                <c:pt idx="4859">
                  <c:v>80.98</c:v>
                </c:pt>
                <c:pt idx="4860">
                  <c:v>81</c:v>
                </c:pt>
                <c:pt idx="4861">
                  <c:v>81.02</c:v>
                </c:pt>
                <c:pt idx="4862">
                  <c:v>81.03</c:v>
                </c:pt>
                <c:pt idx="4863">
                  <c:v>81.05</c:v>
                </c:pt>
                <c:pt idx="4864">
                  <c:v>81.069999999999993</c:v>
                </c:pt>
                <c:pt idx="4865">
                  <c:v>81.08</c:v>
                </c:pt>
                <c:pt idx="4866">
                  <c:v>81.099999999999994</c:v>
                </c:pt>
                <c:pt idx="4867">
                  <c:v>81.12</c:v>
                </c:pt>
                <c:pt idx="4868">
                  <c:v>81.13</c:v>
                </c:pt>
                <c:pt idx="4869">
                  <c:v>81.150000000000006</c:v>
                </c:pt>
                <c:pt idx="4870">
                  <c:v>81.17</c:v>
                </c:pt>
                <c:pt idx="4871">
                  <c:v>81.180000000000007</c:v>
                </c:pt>
                <c:pt idx="4872">
                  <c:v>81.2</c:v>
                </c:pt>
                <c:pt idx="4873">
                  <c:v>81.22</c:v>
                </c:pt>
                <c:pt idx="4874">
                  <c:v>81.23</c:v>
                </c:pt>
                <c:pt idx="4875">
                  <c:v>81.25</c:v>
                </c:pt>
                <c:pt idx="4876">
                  <c:v>81.27</c:v>
                </c:pt>
                <c:pt idx="4877">
                  <c:v>81.28</c:v>
                </c:pt>
                <c:pt idx="4878">
                  <c:v>81.3</c:v>
                </c:pt>
                <c:pt idx="4879">
                  <c:v>81.319999999999993</c:v>
                </c:pt>
                <c:pt idx="4880">
                  <c:v>81.33</c:v>
                </c:pt>
                <c:pt idx="4881">
                  <c:v>81.349999999999994</c:v>
                </c:pt>
                <c:pt idx="4882">
                  <c:v>81.37</c:v>
                </c:pt>
                <c:pt idx="4883">
                  <c:v>81.38</c:v>
                </c:pt>
                <c:pt idx="4884">
                  <c:v>81.400000000000006</c:v>
                </c:pt>
                <c:pt idx="4885">
                  <c:v>81.42</c:v>
                </c:pt>
                <c:pt idx="4886">
                  <c:v>81.430000000000007</c:v>
                </c:pt>
                <c:pt idx="4887">
                  <c:v>81.45</c:v>
                </c:pt>
                <c:pt idx="4888">
                  <c:v>81.47</c:v>
                </c:pt>
                <c:pt idx="4889">
                  <c:v>81.48</c:v>
                </c:pt>
                <c:pt idx="4890">
                  <c:v>81.5</c:v>
                </c:pt>
                <c:pt idx="4891">
                  <c:v>81.52</c:v>
                </c:pt>
                <c:pt idx="4892">
                  <c:v>81.53</c:v>
                </c:pt>
                <c:pt idx="4893">
                  <c:v>81.55</c:v>
                </c:pt>
                <c:pt idx="4894">
                  <c:v>81.569999999999993</c:v>
                </c:pt>
                <c:pt idx="4895">
                  <c:v>81.58</c:v>
                </c:pt>
                <c:pt idx="4896">
                  <c:v>81.599999999999994</c:v>
                </c:pt>
                <c:pt idx="4897">
                  <c:v>81.62</c:v>
                </c:pt>
                <c:pt idx="4898">
                  <c:v>81.63</c:v>
                </c:pt>
                <c:pt idx="4899">
                  <c:v>81.650000000000006</c:v>
                </c:pt>
                <c:pt idx="4900">
                  <c:v>81.67</c:v>
                </c:pt>
                <c:pt idx="4901">
                  <c:v>81.680000000000007</c:v>
                </c:pt>
                <c:pt idx="4902">
                  <c:v>81.7</c:v>
                </c:pt>
                <c:pt idx="4903">
                  <c:v>81.72</c:v>
                </c:pt>
                <c:pt idx="4904">
                  <c:v>81.73</c:v>
                </c:pt>
                <c:pt idx="4905">
                  <c:v>81.75</c:v>
                </c:pt>
                <c:pt idx="4906">
                  <c:v>81.77</c:v>
                </c:pt>
                <c:pt idx="4907">
                  <c:v>81.78</c:v>
                </c:pt>
                <c:pt idx="4908">
                  <c:v>81.8</c:v>
                </c:pt>
                <c:pt idx="4909">
                  <c:v>81.819999999999993</c:v>
                </c:pt>
                <c:pt idx="4910">
                  <c:v>81.83</c:v>
                </c:pt>
                <c:pt idx="4911">
                  <c:v>81.849999999999994</c:v>
                </c:pt>
                <c:pt idx="4912">
                  <c:v>81.87</c:v>
                </c:pt>
                <c:pt idx="4913">
                  <c:v>81.88</c:v>
                </c:pt>
                <c:pt idx="4914">
                  <c:v>81.900000000000006</c:v>
                </c:pt>
                <c:pt idx="4915">
                  <c:v>81.92</c:v>
                </c:pt>
                <c:pt idx="4916">
                  <c:v>81.93</c:v>
                </c:pt>
                <c:pt idx="4917">
                  <c:v>81.95</c:v>
                </c:pt>
                <c:pt idx="4918">
                  <c:v>81.97</c:v>
                </c:pt>
                <c:pt idx="4919">
                  <c:v>81.98</c:v>
                </c:pt>
                <c:pt idx="4920">
                  <c:v>82</c:v>
                </c:pt>
                <c:pt idx="4921">
                  <c:v>82.02</c:v>
                </c:pt>
                <c:pt idx="4922">
                  <c:v>82.03</c:v>
                </c:pt>
                <c:pt idx="4923">
                  <c:v>82.05</c:v>
                </c:pt>
                <c:pt idx="4924">
                  <c:v>82.07</c:v>
                </c:pt>
                <c:pt idx="4925">
                  <c:v>82.08</c:v>
                </c:pt>
                <c:pt idx="4926">
                  <c:v>82.1</c:v>
                </c:pt>
                <c:pt idx="4927">
                  <c:v>82.12</c:v>
                </c:pt>
                <c:pt idx="4928">
                  <c:v>82.13</c:v>
                </c:pt>
                <c:pt idx="4929">
                  <c:v>82.15</c:v>
                </c:pt>
                <c:pt idx="4930">
                  <c:v>82.17</c:v>
                </c:pt>
                <c:pt idx="4931">
                  <c:v>82.18</c:v>
                </c:pt>
                <c:pt idx="4932">
                  <c:v>82.2</c:v>
                </c:pt>
                <c:pt idx="4933">
                  <c:v>82.22</c:v>
                </c:pt>
                <c:pt idx="4934">
                  <c:v>82.23</c:v>
                </c:pt>
                <c:pt idx="4935">
                  <c:v>82.25</c:v>
                </c:pt>
                <c:pt idx="4936">
                  <c:v>82.27</c:v>
                </c:pt>
                <c:pt idx="4937">
                  <c:v>82.28</c:v>
                </c:pt>
                <c:pt idx="4938">
                  <c:v>82.3</c:v>
                </c:pt>
                <c:pt idx="4939">
                  <c:v>82.32</c:v>
                </c:pt>
                <c:pt idx="4940">
                  <c:v>82.33</c:v>
                </c:pt>
                <c:pt idx="4941">
                  <c:v>82.35</c:v>
                </c:pt>
                <c:pt idx="4942">
                  <c:v>82.37</c:v>
                </c:pt>
                <c:pt idx="4943">
                  <c:v>82.38</c:v>
                </c:pt>
                <c:pt idx="4944">
                  <c:v>82.4</c:v>
                </c:pt>
                <c:pt idx="4945">
                  <c:v>82.42</c:v>
                </c:pt>
                <c:pt idx="4946">
                  <c:v>82.43</c:v>
                </c:pt>
                <c:pt idx="4947">
                  <c:v>82.45</c:v>
                </c:pt>
                <c:pt idx="4948">
                  <c:v>82.47</c:v>
                </c:pt>
                <c:pt idx="4949">
                  <c:v>82.48</c:v>
                </c:pt>
                <c:pt idx="4950">
                  <c:v>82.5</c:v>
                </c:pt>
                <c:pt idx="4951">
                  <c:v>82.52</c:v>
                </c:pt>
                <c:pt idx="4952">
                  <c:v>82.53</c:v>
                </c:pt>
                <c:pt idx="4953">
                  <c:v>82.55</c:v>
                </c:pt>
                <c:pt idx="4954">
                  <c:v>82.57</c:v>
                </c:pt>
                <c:pt idx="4955">
                  <c:v>82.58</c:v>
                </c:pt>
                <c:pt idx="4956">
                  <c:v>82.6</c:v>
                </c:pt>
                <c:pt idx="4957">
                  <c:v>82.62</c:v>
                </c:pt>
                <c:pt idx="4958">
                  <c:v>82.63</c:v>
                </c:pt>
                <c:pt idx="4959">
                  <c:v>82.65</c:v>
                </c:pt>
                <c:pt idx="4960">
                  <c:v>82.67</c:v>
                </c:pt>
                <c:pt idx="4961">
                  <c:v>82.68</c:v>
                </c:pt>
                <c:pt idx="4962">
                  <c:v>82.7</c:v>
                </c:pt>
                <c:pt idx="4963">
                  <c:v>82.72</c:v>
                </c:pt>
                <c:pt idx="4964">
                  <c:v>82.73</c:v>
                </c:pt>
                <c:pt idx="4965">
                  <c:v>82.75</c:v>
                </c:pt>
                <c:pt idx="4966">
                  <c:v>82.77</c:v>
                </c:pt>
                <c:pt idx="4967">
                  <c:v>82.78</c:v>
                </c:pt>
                <c:pt idx="4968">
                  <c:v>82.8</c:v>
                </c:pt>
                <c:pt idx="4969">
                  <c:v>82.82</c:v>
                </c:pt>
                <c:pt idx="4970">
                  <c:v>82.83</c:v>
                </c:pt>
                <c:pt idx="4971">
                  <c:v>82.85</c:v>
                </c:pt>
                <c:pt idx="4972">
                  <c:v>82.87</c:v>
                </c:pt>
                <c:pt idx="4973">
                  <c:v>82.88</c:v>
                </c:pt>
                <c:pt idx="4974">
                  <c:v>82.9</c:v>
                </c:pt>
                <c:pt idx="4975">
                  <c:v>82.92</c:v>
                </c:pt>
                <c:pt idx="4976">
                  <c:v>82.93</c:v>
                </c:pt>
                <c:pt idx="4977">
                  <c:v>82.95</c:v>
                </c:pt>
                <c:pt idx="4978">
                  <c:v>82.97</c:v>
                </c:pt>
                <c:pt idx="4979">
                  <c:v>82.98</c:v>
                </c:pt>
                <c:pt idx="4980">
                  <c:v>83</c:v>
                </c:pt>
                <c:pt idx="4981">
                  <c:v>83.02</c:v>
                </c:pt>
                <c:pt idx="4982">
                  <c:v>83.03</c:v>
                </c:pt>
                <c:pt idx="4983">
                  <c:v>83.05</c:v>
                </c:pt>
                <c:pt idx="4984">
                  <c:v>83.07</c:v>
                </c:pt>
                <c:pt idx="4985">
                  <c:v>83.08</c:v>
                </c:pt>
                <c:pt idx="4986">
                  <c:v>83.1</c:v>
                </c:pt>
                <c:pt idx="4987">
                  <c:v>83.12</c:v>
                </c:pt>
                <c:pt idx="4988">
                  <c:v>83.13</c:v>
                </c:pt>
                <c:pt idx="4989">
                  <c:v>83.15</c:v>
                </c:pt>
                <c:pt idx="4990">
                  <c:v>83.17</c:v>
                </c:pt>
                <c:pt idx="4991">
                  <c:v>83.18</c:v>
                </c:pt>
                <c:pt idx="4992">
                  <c:v>83.2</c:v>
                </c:pt>
                <c:pt idx="4993">
                  <c:v>83.22</c:v>
                </c:pt>
                <c:pt idx="4994">
                  <c:v>83.23</c:v>
                </c:pt>
                <c:pt idx="4995">
                  <c:v>83.25</c:v>
                </c:pt>
                <c:pt idx="4996">
                  <c:v>83.27</c:v>
                </c:pt>
                <c:pt idx="4997">
                  <c:v>83.28</c:v>
                </c:pt>
                <c:pt idx="4998">
                  <c:v>83.3</c:v>
                </c:pt>
                <c:pt idx="4999">
                  <c:v>83.32</c:v>
                </c:pt>
                <c:pt idx="5000">
                  <c:v>83.33</c:v>
                </c:pt>
                <c:pt idx="5001">
                  <c:v>83.35</c:v>
                </c:pt>
                <c:pt idx="5002">
                  <c:v>83.37</c:v>
                </c:pt>
                <c:pt idx="5003">
                  <c:v>83.38</c:v>
                </c:pt>
                <c:pt idx="5004">
                  <c:v>83.4</c:v>
                </c:pt>
                <c:pt idx="5005">
                  <c:v>83.42</c:v>
                </c:pt>
                <c:pt idx="5006">
                  <c:v>83.43</c:v>
                </c:pt>
                <c:pt idx="5007">
                  <c:v>83.45</c:v>
                </c:pt>
                <c:pt idx="5008">
                  <c:v>83.47</c:v>
                </c:pt>
                <c:pt idx="5009">
                  <c:v>83.48</c:v>
                </c:pt>
                <c:pt idx="5010">
                  <c:v>83.5</c:v>
                </c:pt>
                <c:pt idx="5011">
                  <c:v>83.52</c:v>
                </c:pt>
                <c:pt idx="5012">
                  <c:v>83.53</c:v>
                </c:pt>
                <c:pt idx="5013">
                  <c:v>83.55</c:v>
                </c:pt>
                <c:pt idx="5014">
                  <c:v>83.57</c:v>
                </c:pt>
                <c:pt idx="5015">
                  <c:v>83.58</c:v>
                </c:pt>
                <c:pt idx="5016">
                  <c:v>83.6</c:v>
                </c:pt>
                <c:pt idx="5017">
                  <c:v>83.62</c:v>
                </c:pt>
                <c:pt idx="5018">
                  <c:v>83.63</c:v>
                </c:pt>
                <c:pt idx="5019">
                  <c:v>83.65</c:v>
                </c:pt>
                <c:pt idx="5020">
                  <c:v>83.67</c:v>
                </c:pt>
                <c:pt idx="5021">
                  <c:v>83.68</c:v>
                </c:pt>
                <c:pt idx="5022">
                  <c:v>83.7</c:v>
                </c:pt>
                <c:pt idx="5023">
                  <c:v>83.72</c:v>
                </c:pt>
                <c:pt idx="5024">
                  <c:v>83.73</c:v>
                </c:pt>
                <c:pt idx="5025">
                  <c:v>83.75</c:v>
                </c:pt>
                <c:pt idx="5026">
                  <c:v>83.77</c:v>
                </c:pt>
                <c:pt idx="5027">
                  <c:v>83.78</c:v>
                </c:pt>
                <c:pt idx="5028">
                  <c:v>83.8</c:v>
                </c:pt>
                <c:pt idx="5029">
                  <c:v>83.82</c:v>
                </c:pt>
                <c:pt idx="5030">
                  <c:v>83.83</c:v>
                </c:pt>
                <c:pt idx="5031">
                  <c:v>83.85</c:v>
                </c:pt>
                <c:pt idx="5032">
                  <c:v>83.87</c:v>
                </c:pt>
                <c:pt idx="5033">
                  <c:v>83.88</c:v>
                </c:pt>
                <c:pt idx="5034">
                  <c:v>83.9</c:v>
                </c:pt>
                <c:pt idx="5035">
                  <c:v>83.92</c:v>
                </c:pt>
                <c:pt idx="5036">
                  <c:v>83.93</c:v>
                </c:pt>
                <c:pt idx="5037">
                  <c:v>83.95</c:v>
                </c:pt>
                <c:pt idx="5038">
                  <c:v>83.97</c:v>
                </c:pt>
                <c:pt idx="5039">
                  <c:v>83.98</c:v>
                </c:pt>
                <c:pt idx="5040">
                  <c:v>84</c:v>
                </c:pt>
                <c:pt idx="5041">
                  <c:v>84.02</c:v>
                </c:pt>
                <c:pt idx="5042">
                  <c:v>84.03</c:v>
                </c:pt>
                <c:pt idx="5043">
                  <c:v>84.05</c:v>
                </c:pt>
                <c:pt idx="5044">
                  <c:v>84.07</c:v>
                </c:pt>
                <c:pt idx="5045">
                  <c:v>84.08</c:v>
                </c:pt>
                <c:pt idx="5046">
                  <c:v>84.1</c:v>
                </c:pt>
                <c:pt idx="5047">
                  <c:v>84.12</c:v>
                </c:pt>
                <c:pt idx="5048">
                  <c:v>84.13</c:v>
                </c:pt>
                <c:pt idx="5049">
                  <c:v>84.15</c:v>
                </c:pt>
                <c:pt idx="5050">
                  <c:v>84.17</c:v>
                </c:pt>
                <c:pt idx="5051">
                  <c:v>84.18</c:v>
                </c:pt>
                <c:pt idx="5052">
                  <c:v>84.2</c:v>
                </c:pt>
                <c:pt idx="5053">
                  <c:v>84.22</c:v>
                </c:pt>
                <c:pt idx="5054">
                  <c:v>84.23</c:v>
                </c:pt>
                <c:pt idx="5055">
                  <c:v>84.25</c:v>
                </c:pt>
                <c:pt idx="5056">
                  <c:v>84.27</c:v>
                </c:pt>
                <c:pt idx="5057">
                  <c:v>84.28</c:v>
                </c:pt>
                <c:pt idx="5058">
                  <c:v>84.3</c:v>
                </c:pt>
                <c:pt idx="5059">
                  <c:v>84.32</c:v>
                </c:pt>
                <c:pt idx="5060">
                  <c:v>84.33</c:v>
                </c:pt>
                <c:pt idx="5061">
                  <c:v>84.35</c:v>
                </c:pt>
                <c:pt idx="5062">
                  <c:v>84.37</c:v>
                </c:pt>
                <c:pt idx="5063">
                  <c:v>84.38</c:v>
                </c:pt>
                <c:pt idx="5064">
                  <c:v>84.4</c:v>
                </c:pt>
                <c:pt idx="5065">
                  <c:v>84.42</c:v>
                </c:pt>
                <c:pt idx="5066">
                  <c:v>84.43</c:v>
                </c:pt>
                <c:pt idx="5067">
                  <c:v>84.45</c:v>
                </c:pt>
                <c:pt idx="5068">
                  <c:v>84.47</c:v>
                </c:pt>
                <c:pt idx="5069">
                  <c:v>84.48</c:v>
                </c:pt>
                <c:pt idx="5070">
                  <c:v>84.5</c:v>
                </c:pt>
                <c:pt idx="5071">
                  <c:v>84.52</c:v>
                </c:pt>
                <c:pt idx="5072">
                  <c:v>84.53</c:v>
                </c:pt>
                <c:pt idx="5073">
                  <c:v>84.55</c:v>
                </c:pt>
                <c:pt idx="5074">
                  <c:v>84.57</c:v>
                </c:pt>
                <c:pt idx="5075">
                  <c:v>84.58</c:v>
                </c:pt>
                <c:pt idx="5076">
                  <c:v>84.6</c:v>
                </c:pt>
                <c:pt idx="5077">
                  <c:v>84.62</c:v>
                </c:pt>
                <c:pt idx="5078">
                  <c:v>84.63</c:v>
                </c:pt>
                <c:pt idx="5079">
                  <c:v>84.65</c:v>
                </c:pt>
                <c:pt idx="5080">
                  <c:v>84.67</c:v>
                </c:pt>
                <c:pt idx="5081">
                  <c:v>84.68</c:v>
                </c:pt>
                <c:pt idx="5082">
                  <c:v>84.7</c:v>
                </c:pt>
                <c:pt idx="5083">
                  <c:v>84.72</c:v>
                </c:pt>
                <c:pt idx="5084">
                  <c:v>84.73</c:v>
                </c:pt>
                <c:pt idx="5085">
                  <c:v>84.75</c:v>
                </c:pt>
                <c:pt idx="5086">
                  <c:v>84.77</c:v>
                </c:pt>
                <c:pt idx="5087">
                  <c:v>84.78</c:v>
                </c:pt>
                <c:pt idx="5088">
                  <c:v>84.8</c:v>
                </c:pt>
                <c:pt idx="5089">
                  <c:v>84.82</c:v>
                </c:pt>
                <c:pt idx="5090">
                  <c:v>84.83</c:v>
                </c:pt>
                <c:pt idx="5091">
                  <c:v>84.85</c:v>
                </c:pt>
                <c:pt idx="5092">
                  <c:v>84.87</c:v>
                </c:pt>
                <c:pt idx="5093">
                  <c:v>84.88</c:v>
                </c:pt>
                <c:pt idx="5094">
                  <c:v>84.9</c:v>
                </c:pt>
                <c:pt idx="5095">
                  <c:v>84.92</c:v>
                </c:pt>
                <c:pt idx="5096">
                  <c:v>84.93</c:v>
                </c:pt>
                <c:pt idx="5097">
                  <c:v>84.95</c:v>
                </c:pt>
                <c:pt idx="5098">
                  <c:v>84.97</c:v>
                </c:pt>
                <c:pt idx="5099">
                  <c:v>84.98</c:v>
                </c:pt>
                <c:pt idx="5100">
                  <c:v>85</c:v>
                </c:pt>
                <c:pt idx="5101">
                  <c:v>85.02</c:v>
                </c:pt>
                <c:pt idx="5102">
                  <c:v>85.03</c:v>
                </c:pt>
                <c:pt idx="5103">
                  <c:v>85.05</c:v>
                </c:pt>
                <c:pt idx="5104">
                  <c:v>85.07</c:v>
                </c:pt>
                <c:pt idx="5105">
                  <c:v>85.08</c:v>
                </c:pt>
                <c:pt idx="5106">
                  <c:v>85.1</c:v>
                </c:pt>
                <c:pt idx="5107">
                  <c:v>85.12</c:v>
                </c:pt>
                <c:pt idx="5108">
                  <c:v>85.13</c:v>
                </c:pt>
                <c:pt idx="5109">
                  <c:v>85.15</c:v>
                </c:pt>
                <c:pt idx="5110">
                  <c:v>85.17</c:v>
                </c:pt>
                <c:pt idx="5111">
                  <c:v>85.18</c:v>
                </c:pt>
                <c:pt idx="5112">
                  <c:v>85.2</c:v>
                </c:pt>
                <c:pt idx="5113">
                  <c:v>85.22</c:v>
                </c:pt>
                <c:pt idx="5114">
                  <c:v>85.23</c:v>
                </c:pt>
                <c:pt idx="5115">
                  <c:v>85.25</c:v>
                </c:pt>
                <c:pt idx="5116">
                  <c:v>85.27</c:v>
                </c:pt>
                <c:pt idx="5117">
                  <c:v>85.28</c:v>
                </c:pt>
                <c:pt idx="5118">
                  <c:v>85.3</c:v>
                </c:pt>
                <c:pt idx="5119">
                  <c:v>85.32</c:v>
                </c:pt>
                <c:pt idx="5120">
                  <c:v>85.33</c:v>
                </c:pt>
                <c:pt idx="5121">
                  <c:v>85.35</c:v>
                </c:pt>
                <c:pt idx="5122">
                  <c:v>85.37</c:v>
                </c:pt>
                <c:pt idx="5123">
                  <c:v>85.38</c:v>
                </c:pt>
                <c:pt idx="5124">
                  <c:v>85.4</c:v>
                </c:pt>
                <c:pt idx="5125">
                  <c:v>85.42</c:v>
                </c:pt>
                <c:pt idx="5126">
                  <c:v>85.43</c:v>
                </c:pt>
                <c:pt idx="5127">
                  <c:v>85.45</c:v>
                </c:pt>
                <c:pt idx="5128">
                  <c:v>85.47</c:v>
                </c:pt>
                <c:pt idx="5129">
                  <c:v>85.48</c:v>
                </c:pt>
                <c:pt idx="5130">
                  <c:v>85.5</c:v>
                </c:pt>
                <c:pt idx="5131">
                  <c:v>85.52</c:v>
                </c:pt>
                <c:pt idx="5132">
                  <c:v>85.53</c:v>
                </c:pt>
                <c:pt idx="5133">
                  <c:v>85.55</c:v>
                </c:pt>
                <c:pt idx="5134">
                  <c:v>85.57</c:v>
                </c:pt>
                <c:pt idx="5135">
                  <c:v>85.58</c:v>
                </c:pt>
                <c:pt idx="5136">
                  <c:v>85.6</c:v>
                </c:pt>
                <c:pt idx="5137">
                  <c:v>85.62</c:v>
                </c:pt>
                <c:pt idx="5138">
                  <c:v>85.63</c:v>
                </c:pt>
                <c:pt idx="5139">
                  <c:v>85.65</c:v>
                </c:pt>
                <c:pt idx="5140">
                  <c:v>85.67</c:v>
                </c:pt>
                <c:pt idx="5141">
                  <c:v>85.68</c:v>
                </c:pt>
                <c:pt idx="5142">
                  <c:v>85.7</c:v>
                </c:pt>
                <c:pt idx="5143">
                  <c:v>85.72</c:v>
                </c:pt>
                <c:pt idx="5144">
                  <c:v>85.73</c:v>
                </c:pt>
                <c:pt idx="5145">
                  <c:v>85.75</c:v>
                </c:pt>
                <c:pt idx="5146">
                  <c:v>85.77</c:v>
                </c:pt>
                <c:pt idx="5147">
                  <c:v>85.78</c:v>
                </c:pt>
                <c:pt idx="5148">
                  <c:v>85.8</c:v>
                </c:pt>
                <c:pt idx="5149">
                  <c:v>85.82</c:v>
                </c:pt>
                <c:pt idx="5150">
                  <c:v>85.83</c:v>
                </c:pt>
                <c:pt idx="5151">
                  <c:v>85.85</c:v>
                </c:pt>
                <c:pt idx="5152">
                  <c:v>85.87</c:v>
                </c:pt>
                <c:pt idx="5153">
                  <c:v>85.88</c:v>
                </c:pt>
                <c:pt idx="5154">
                  <c:v>85.9</c:v>
                </c:pt>
                <c:pt idx="5155">
                  <c:v>85.92</c:v>
                </c:pt>
                <c:pt idx="5156">
                  <c:v>85.93</c:v>
                </c:pt>
                <c:pt idx="5157">
                  <c:v>85.95</c:v>
                </c:pt>
                <c:pt idx="5158">
                  <c:v>85.97</c:v>
                </c:pt>
                <c:pt idx="5159">
                  <c:v>85.98</c:v>
                </c:pt>
                <c:pt idx="5160">
                  <c:v>86</c:v>
                </c:pt>
                <c:pt idx="5161">
                  <c:v>86.02</c:v>
                </c:pt>
                <c:pt idx="5162">
                  <c:v>86.03</c:v>
                </c:pt>
                <c:pt idx="5163">
                  <c:v>86.05</c:v>
                </c:pt>
                <c:pt idx="5164">
                  <c:v>86.07</c:v>
                </c:pt>
                <c:pt idx="5165">
                  <c:v>86.08</c:v>
                </c:pt>
                <c:pt idx="5166">
                  <c:v>86.1</c:v>
                </c:pt>
                <c:pt idx="5167">
                  <c:v>86.12</c:v>
                </c:pt>
                <c:pt idx="5168">
                  <c:v>86.13</c:v>
                </c:pt>
                <c:pt idx="5169">
                  <c:v>86.15</c:v>
                </c:pt>
                <c:pt idx="5170">
                  <c:v>86.17</c:v>
                </c:pt>
                <c:pt idx="5171">
                  <c:v>86.18</c:v>
                </c:pt>
                <c:pt idx="5172">
                  <c:v>86.2</c:v>
                </c:pt>
                <c:pt idx="5173">
                  <c:v>86.22</c:v>
                </c:pt>
                <c:pt idx="5174">
                  <c:v>86.23</c:v>
                </c:pt>
                <c:pt idx="5175">
                  <c:v>86.25</c:v>
                </c:pt>
                <c:pt idx="5176">
                  <c:v>86.27</c:v>
                </c:pt>
                <c:pt idx="5177">
                  <c:v>86.28</c:v>
                </c:pt>
                <c:pt idx="5178">
                  <c:v>86.3</c:v>
                </c:pt>
                <c:pt idx="5179">
                  <c:v>86.32</c:v>
                </c:pt>
                <c:pt idx="5180">
                  <c:v>86.33</c:v>
                </c:pt>
                <c:pt idx="5181">
                  <c:v>86.35</c:v>
                </c:pt>
                <c:pt idx="5182">
                  <c:v>86.37</c:v>
                </c:pt>
                <c:pt idx="5183">
                  <c:v>86.38</c:v>
                </c:pt>
                <c:pt idx="5184">
                  <c:v>86.4</c:v>
                </c:pt>
                <c:pt idx="5185">
                  <c:v>86.42</c:v>
                </c:pt>
                <c:pt idx="5186">
                  <c:v>86.43</c:v>
                </c:pt>
                <c:pt idx="5187">
                  <c:v>86.45</c:v>
                </c:pt>
                <c:pt idx="5188">
                  <c:v>86.47</c:v>
                </c:pt>
                <c:pt idx="5189">
                  <c:v>86.48</c:v>
                </c:pt>
                <c:pt idx="5190">
                  <c:v>86.5</c:v>
                </c:pt>
                <c:pt idx="5191">
                  <c:v>86.52</c:v>
                </c:pt>
                <c:pt idx="5192">
                  <c:v>86.53</c:v>
                </c:pt>
                <c:pt idx="5193">
                  <c:v>86.55</c:v>
                </c:pt>
                <c:pt idx="5194">
                  <c:v>86.57</c:v>
                </c:pt>
                <c:pt idx="5195">
                  <c:v>86.58</c:v>
                </c:pt>
                <c:pt idx="5196">
                  <c:v>86.6</c:v>
                </c:pt>
                <c:pt idx="5197">
                  <c:v>86.62</c:v>
                </c:pt>
                <c:pt idx="5198">
                  <c:v>86.63</c:v>
                </c:pt>
                <c:pt idx="5199">
                  <c:v>86.65</c:v>
                </c:pt>
                <c:pt idx="5200">
                  <c:v>86.67</c:v>
                </c:pt>
                <c:pt idx="5201">
                  <c:v>86.68</c:v>
                </c:pt>
                <c:pt idx="5202">
                  <c:v>86.7</c:v>
                </c:pt>
                <c:pt idx="5203">
                  <c:v>86.72</c:v>
                </c:pt>
                <c:pt idx="5204">
                  <c:v>86.73</c:v>
                </c:pt>
                <c:pt idx="5205">
                  <c:v>86.75</c:v>
                </c:pt>
                <c:pt idx="5206">
                  <c:v>86.77</c:v>
                </c:pt>
                <c:pt idx="5207">
                  <c:v>86.78</c:v>
                </c:pt>
                <c:pt idx="5208">
                  <c:v>86.8</c:v>
                </c:pt>
                <c:pt idx="5209">
                  <c:v>86.82</c:v>
                </c:pt>
                <c:pt idx="5210">
                  <c:v>86.83</c:v>
                </c:pt>
                <c:pt idx="5211">
                  <c:v>86.85</c:v>
                </c:pt>
                <c:pt idx="5212">
                  <c:v>86.87</c:v>
                </c:pt>
                <c:pt idx="5213">
                  <c:v>86.88</c:v>
                </c:pt>
                <c:pt idx="5214">
                  <c:v>86.9</c:v>
                </c:pt>
                <c:pt idx="5215">
                  <c:v>86.92</c:v>
                </c:pt>
                <c:pt idx="5216">
                  <c:v>86.93</c:v>
                </c:pt>
                <c:pt idx="5217">
                  <c:v>86.95</c:v>
                </c:pt>
                <c:pt idx="5218">
                  <c:v>86.97</c:v>
                </c:pt>
                <c:pt idx="5219">
                  <c:v>86.98</c:v>
                </c:pt>
                <c:pt idx="5220">
                  <c:v>87</c:v>
                </c:pt>
              </c:numCache>
            </c:numRef>
          </c:xVal>
          <c:yVal>
            <c:numRef>
              <c:f>Inflow_NB2_4!$D$3:$D$5223</c:f>
              <c:numCache>
                <c:formatCode>General</c:formatCode>
                <c:ptCount val="5221"/>
                <c:pt idx="0">
                  <c:v>565.30999999999995</c:v>
                </c:pt>
                <c:pt idx="1">
                  <c:v>565.30999999999995</c:v>
                </c:pt>
                <c:pt idx="2">
                  <c:v>565.30999999999995</c:v>
                </c:pt>
                <c:pt idx="3">
                  <c:v>565.30999999999995</c:v>
                </c:pt>
                <c:pt idx="4">
                  <c:v>565.30999999999995</c:v>
                </c:pt>
                <c:pt idx="5">
                  <c:v>565.30999999999995</c:v>
                </c:pt>
                <c:pt idx="6">
                  <c:v>565.30999999999995</c:v>
                </c:pt>
                <c:pt idx="7">
                  <c:v>565.30999999999995</c:v>
                </c:pt>
                <c:pt idx="8">
                  <c:v>565.30999999999995</c:v>
                </c:pt>
                <c:pt idx="9">
                  <c:v>565.30999999999995</c:v>
                </c:pt>
                <c:pt idx="10">
                  <c:v>565.30999999999995</c:v>
                </c:pt>
                <c:pt idx="11">
                  <c:v>565.30999999999995</c:v>
                </c:pt>
                <c:pt idx="12">
                  <c:v>565.30999999999995</c:v>
                </c:pt>
                <c:pt idx="13">
                  <c:v>565.30999999999995</c:v>
                </c:pt>
                <c:pt idx="14">
                  <c:v>565.30999999999995</c:v>
                </c:pt>
                <c:pt idx="15">
                  <c:v>565.30999999999995</c:v>
                </c:pt>
                <c:pt idx="16">
                  <c:v>565.30999999999995</c:v>
                </c:pt>
                <c:pt idx="17">
                  <c:v>565.30999999999995</c:v>
                </c:pt>
                <c:pt idx="18">
                  <c:v>565.30999999999995</c:v>
                </c:pt>
                <c:pt idx="19">
                  <c:v>565.30999999999995</c:v>
                </c:pt>
                <c:pt idx="20">
                  <c:v>565.30999999999995</c:v>
                </c:pt>
                <c:pt idx="21">
                  <c:v>565.30999999999995</c:v>
                </c:pt>
                <c:pt idx="22">
                  <c:v>565.30999999999995</c:v>
                </c:pt>
                <c:pt idx="23">
                  <c:v>565.30999999999995</c:v>
                </c:pt>
                <c:pt idx="24">
                  <c:v>565.30999999999995</c:v>
                </c:pt>
                <c:pt idx="25">
                  <c:v>565.30999999999995</c:v>
                </c:pt>
                <c:pt idx="26">
                  <c:v>565.30999999999995</c:v>
                </c:pt>
                <c:pt idx="27">
                  <c:v>565.30999999999995</c:v>
                </c:pt>
                <c:pt idx="28">
                  <c:v>565.30999999999995</c:v>
                </c:pt>
                <c:pt idx="29">
                  <c:v>565.30999999999995</c:v>
                </c:pt>
                <c:pt idx="30">
                  <c:v>565.30999999999995</c:v>
                </c:pt>
                <c:pt idx="31">
                  <c:v>565.30999999999995</c:v>
                </c:pt>
                <c:pt idx="32">
                  <c:v>565.30999999999995</c:v>
                </c:pt>
                <c:pt idx="33">
                  <c:v>565.30999999999995</c:v>
                </c:pt>
                <c:pt idx="34">
                  <c:v>565.30999999999995</c:v>
                </c:pt>
                <c:pt idx="35">
                  <c:v>565.30999999999995</c:v>
                </c:pt>
                <c:pt idx="36">
                  <c:v>565.30999999999995</c:v>
                </c:pt>
                <c:pt idx="37">
                  <c:v>565.30999999999995</c:v>
                </c:pt>
                <c:pt idx="38">
                  <c:v>565.30999999999995</c:v>
                </c:pt>
                <c:pt idx="39">
                  <c:v>565.30999999999995</c:v>
                </c:pt>
                <c:pt idx="40">
                  <c:v>565.30999999999995</c:v>
                </c:pt>
                <c:pt idx="41">
                  <c:v>565.30999999999995</c:v>
                </c:pt>
                <c:pt idx="42">
                  <c:v>565.30999999999995</c:v>
                </c:pt>
                <c:pt idx="43">
                  <c:v>565.30999999999995</c:v>
                </c:pt>
                <c:pt idx="44">
                  <c:v>565.30999999999995</c:v>
                </c:pt>
                <c:pt idx="45">
                  <c:v>565.30999999999995</c:v>
                </c:pt>
                <c:pt idx="46">
                  <c:v>565.30999999999995</c:v>
                </c:pt>
                <c:pt idx="47">
                  <c:v>565.30999999999995</c:v>
                </c:pt>
                <c:pt idx="48">
                  <c:v>565.30999999999995</c:v>
                </c:pt>
                <c:pt idx="49">
                  <c:v>565.30999999999995</c:v>
                </c:pt>
                <c:pt idx="50">
                  <c:v>565.30999999999995</c:v>
                </c:pt>
                <c:pt idx="51">
                  <c:v>565.30999999999995</c:v>
                </c:pt>
                <c:pt idx="52">
                  <c:v>565.30999999999995</c:v>
                </c:pt>
                <c:pt idx="53">
                  <c:v>565.30999999999995</c:v>
                </c:pt>
                <c:pt idx="54">
                  <c:v>565.30999999999995</c:v>
                </c:pt>
                <c:pt idx="55">
                  <c:v>565.30999999999995</c:v>
                </c:pt>
                <c:pt idx="56">
                  <c:v>565.30999999999995</c:v>
                </c:pt>
                <c:pt idx="57">
                  <c:v>565.30999999999995</c:v>
                </c:pt>
                <c:pt idx="58">
                  <c:v>565.30999999999995</c:v>
                </c:pt>
                <c:pt idx="59">
                  <c:v>565.30999999999995</c:v>
                </c:pt>
                <c:pt idx="60">
                  <c:v>565.30999999999995</c:v>
                </c:pt>
                <c:pt idx="61">
                  <c:v>565.30999999999995</c:v>
                </c:pt>
                <c:pt idx="62">
                  <c:v>565.30999999999995</c:v>
                </c:pt>
                <c:pt idx="63">
                  <c:v>565.30999999999995</c:v>
                </c:pt>
                <c:pt idx="64">
                  <c:v>565.30999999999995</c:v>
                </c:pt>
                <c:pt idx="65">
                  <c:v>565.30999999999995</c:v>
                </c:pt>
                <c:pt idx="66">
                  <c:v>565.30999999999995</c:v>
                </c:pt>
                <c:pt idx="67">
                  <c:v>565.30999999999995</c:v>
                </c:pt>
                <c:pt idx="68">
                  <c:v>565.30999999999995</c:v>
                </c:pt>
                <c:pt idx="69">
                  <c:v>565.30999999999995</c:v>
                </c:pt>
                <c:pt idx="70">
                  <c:v>565.30999999999995</c:v>
                </c:pt>
                <c:pt idx="71">
                  <c:v>565.30999999999995</c:v>
                </c:pt>
                <c:pt idx="72">
                  <c:v>565.30999999999995</c:v>
                </c:pt>
                <c:pt idx="73">
                  <c:v>565.30999999999995</c:v>
                </c:pt>
                <c:pt idx="74">
                  <c:v>565.30999999999995</c:v>
                </c:pt>
                <c:pt idx="75">
                  <c:v>565.30999999999995</c:v>
                </c:pt>
                <c:pt idx="76">
                  <c:v>565.30999999999995</c:v>
                </c:pt>
                <c:pt idx="77">
                  <c:v>565.30999999999995</c:v>
                </c:pt>
                <c:pt idx="78">
                  <c:v>565.30999999999995</c:v>
                </c:pt>
                <c:pt idx="79">
                  <c:v>565.30999999999995</c:v>
                </c:pt>
                <c:pt idx="80">
                  <c:v>565.30999999999995</c:v>
                </c:pt>
                <c:pt idx="81">
                  <c:v>565.30999999999995</c:v>
                </c:pt>
                <c:pt idx="82">
                  <c:v>565.30999999999995</c:v>
                </c:pt>
                <c:pt idx="83">
                  <c:v>565.30999999999995</c:v>
                </c:pt>
                <c:pt idx="84">
                  <c:v>565.30999999999995</c:v>
                </c:pt>
                <c:pt idx="85">
                  <c:v>565.30999999999995</c:v>
                </c:pt>
                <c:pt idx="86">
                  <c:v>565.30999999999995</c:v>
                </c:pt>
                <c:pt idx="87">
                  <c:v>565.30999999999995</c:v>
                </c:pt>
                <c:pt idx="88">
                  <c:v>565.30999999999995</c:v>
                </c:pt>
                <c:pt idx="89">
                  <c:v>565.30999999999995</c:v>
                </c:pt>
                <c:pt idx="90">
                  <c:v>565.30999999999995</c:v>
                </c:pt>
                <c:pt idx="91">
                  <c:v>565.30999999999995</c:v>
                </c:pt>
                <c:pt idx="92">
                  <c:v>565.30999999999995</c:v>
                </c:pt>
                <c:pt idx="93">
                  <c:v>565.30999999999995</c:v>
                </c:pt>
                <c:pt idx="94">
                  <c:v>565.30999999999995</c:v>
                </c:pt>
                <c:pt idx="95">
                  <c:v>565.30999999999995</c:v>
                </c:pt>
                <c:pt idx="96">
                  <c:v>565.30999999999995</c:v>
                </c:pt>
                <c:pt idx="97">
                  <c:v>565.30999999999995</c:v>
                </c:pt>
                <c:pt idx="98">
                  <c:v>565.30999999999995</c:v>
                </c:pt>
                <c:pt idx="99">
                  <c:v>565.30999999999995</c:v>
                </c:pt>
                <c:pt idx="100">
                  <c:v>565.30999999999995</c:v>
                </c:pt>
                <c:pt idx="101">
                  <c:v>565.30999999999995</c:v>
                </c:pt>
                <c:pt idx="102">
                  <c:v>565.30999999999995</c:v>
                </c:pt>
                <c:pt idx="103">
                  <c:v>565.30999999999995</c:v>
                </c:pt>
                <c:pt idx="104">
                  <c:v>565.30999999999995</c:v>
                </c:pt>
                <c:pt idx="105">
                  <c:v>565.30999999999995</c:v>
                </c:pt>
                <c:pt idx="106">
                  <c:v>565.30999999999995</c:v>
                </c:pt>
                <c:pt idx="107">
                  <c:v>565.30999999999995</c:v>
                </c:pt>
                <c:pt idx="108">
                  <c:v>565.30999999999995</c:v>
                </c:pt>
                <c:pt idx="109">
                  <c:v>565.30999999999995</c:v>
                </c:pt>
                <c:pt idx="110">
                  <c:v>565.30999999999995</c:v>
                </c:pt>
                <c:pt idx="111">
                  <c:v>565.30999999999995</c:v>
                </c:pt>
                <c:pt idx="112">
                  <c:v>565.30999999999995</c:v>
                </c:pt>
                <c:pt idx="113">
                  <c:v>565.30999999999995</c:v>
                </c:pt>
                <c:pt idx="114">
                  <c:v>565.30999999999995</c:v>
                </c:pt>
                <c:pt idx="115">
                  <c:v>565.30999999999995</c:v>
                </c:pt>
                <c:pt idx="116">
                  <c:v>565.30999999999995</c:v>
                </c:pt>
                <c:pt idx="117">
                  <c:v>565.30999999999995</c:v>
                </c:pt>
                <c:pt idx="118">
                  <c:v>565.30999999999995</c:v>
                </c:pt>
                <c:pt idx="119">
                  <c:v>565.30999999999995</c:v>
                </c:pt>
                <c:pt idx="120">
                  <c:v>565.30999999999995</c:v>
                </c:pt>
                <c:pt idx="121">
                  <c:v>565.30999999999995</c:v>
                </c:pt>
                <c:pt idx="122">
                  <c:v>565.30999999999995</c:v>
                </c:pt>
                <c:pt idx="123">
                  <c:v>565.30999999999995</c:v>
                </c:pt>
                <c:pt idx="124">
                  <c:v>565.30999999999995</c:v>
                </c:pt>
                <c:pt idx="125">
                  <c:v>565.30999999999995</c:v>
                </c:pt>
                <c:pt idx="126">
                  <c:v>565.30999999999995</c:v>
                </c:pt>
                <c:pt idx="127">
                  <c:v>565.30999999999995</c:v>
                </c:pt>
                <c:pt idx="128">
                  <c:v>565.30999999999995</c:v>
                </c:pt>
                <c:pt idx="129">
                  <c:v>565.30999999999995</c:v>
                </c:pt>
                <c:pt idx="130">
                  <c:v>565.30999999999995</c:v>
                </c:pt>
                <c:pt idx="131">
                  <c:v>565.30999999999995</c:v>
                </c:pt>
                <c:pt idx="132">
                  <c:v>565.30999999999995</c:v>
                </c:pt>
                <c:pt idx="133">
                  <c:v>565.30999999999995</c:v>
                </c:pt>
                <c:pt idx="134">
                  <c:v>565.30999999999995</c:v>
                </c:pt>
                <c:pt idx="135">
                  <c:v>565.30999999999995</c:v>
                </c:pt>
                <c:pt idx="136">
                  <c:v>565.30999999999995</c:v>
                </c:pt>
                <c:pt idx="137">
                  <c:v>565.30999999999995</c:v>
                </c:pt>
                <c:pt idx="138">
                  <c:v>565.30999999999995</c:v>
                </c:pt>
                <c:pt idx="139">
                  <c:v>565.30999999999995</c:v>
                </c:pt>
                <c:pt idx="140">
                  <c:v>565.30999999999995</c:v>
                </c:pt>
                <c:pt idx="141">
                  <c:v>565.30999999999995</c:v>
                </c:pt>
                <c:pt idx="142">
                  <c:v>565.30999999999995</c:v>
                </c:pt>
                <c:pt idx="143">
                  <c:v>565.30999999999995</c:v>
                </c:pt>
                <c:pt idx="144">
                  <c:v>565.30999999999995</c:v>
                </c:pt>
                <c:pt idx="145">
                  <c:v>565.30999999999995</c:v>
                </c:pt>
                <c:pt idx="146">
                  <c:v>565.30999999999995</c:v>
                </c:pt>
                <c:pt idx="147">
                  <c:v>565.30999999999995</c:v>
                </c:pt>
                <c:pt idx="148">
                  <c:v>565.30999999999995</c:v>
                </c:pt>
                <c:pt idx="149">
                  <c:v>565.30999999999995</c:v>
                </c:pt>
                <c:pt idx="150">
                  <c:v>565.30999999999995</c:v>
                </c:pt>
                <c:pt idx="151">
                  <c:v>565.30999999999995</c:v>
                </c:pt>
                <c:pt idx="152">
                  <c:v>565.30999999999995</c:v>
                </c:pt>
                <c:pt idx="153">
                  <c:v>565.30999999999995</c:v>
                </c:pt>
                <c:pt idx="154">
                  <c:v>565.30999999999995</c:v>
                </c:pt>
                <c:pt idx="155">
                  <c:v>565.30999999999995</c:v>
                </c:pt>
                <c:pt idx="156">
                  <c:v>565.30999999999995</c:v>
                </c:pt>
                <c:pt idx="157">
                  <c:v>565.30999999999995</c:v>
                </c:pt>
                <c:pt idx="158">
                  <c:v>565.30999999999995</c:v>
                </c:pt>
                <c:pt idx="159">
                  <c:v>565.30999999999995</c:v>
                </c:pt>
                <c:pt idx="160">
                  <c:v>565.30999999999995</c:v>
                </c:pt>
                <c:pt idx="161">
                  <c:v>565.30999999999995</c:v>
                </c:pt>
                <c:pt idx="162">
                  <c:v>565.30999999999995</c:v>
                </c:pt>
                <c:pt idx="163">
                  <c:v>565.30999999999995</c:v>
                </c:pt>
                <c:pt idx="164">
                  <c:v>565.30999999999995</c:v>
                </c:pt>
                <c:pt idx="165">
                  <c:v>565.30999999999995</c:v>
                </c:pt>
                <c:pt idx="166">
                  <c:v>565.30999999999995</c:v>
                </c:pt>
                <c:pt idx="167">
                  <c:v>565.30999999999995</c:v>
                </c:pt>
                <c:pt idx="168">
                  <c:v>565.30999999999995</c:v>
                </c:pt>
                <c:pt idx="169">
                  <c:v>565.30999999999995</c:v>
                </c:pt>
                <c:pt idx="170">
                  <c:v>565.30999999999995</c:v>
                </c:pt>
                <c:pt idx="171">
                  <c:v>565.30999999999995</c:v>
                </c:pt>
                <c:pt idx="172">
                  <c:v>565.30999999999995</c:v>
                </c:pt>
                <c:pt idx="173">
                  <c:v>565.30999999999995</c:v>
                </c:pt>
                <c:pt idx="174">
                  <c:v>565.30999999999995</c:v>
                </c:pt>
                <c:pt idx="175">
                  <c:v>565.30999999999995</c:v>
                </c:pt>
                <c:pt idx="176">
                  <c:v>565.30999999999995</c:v>
                </c:pt>
                <c:pt idx="177">
                  <c:v>565.30999999999995</c:v>
                </c:pt>
                <c:pt idx="178">
                  <c:v>565.30999999999995</c:v>
                </c:pt>
                <c:pt idx="179">
                  <c:v>565.30999999999995</c:v>
                </c:pt>
                <c:pt idx="180">
                  <c:v>565.30999999999995</c:v>
                </c:pt>
                <c:pt idx="181">
                  <c:v>565.30999999999995</c:v>
                </c:pt>
                <c:pt idx="182">
                  <c:v>565.30999999999995</c:v>
                </c:pt>
                <c:pt idx="183">
                  <c:v>565.30999999999995</c:v>
                </c:pt>
                <c:pt idx="184">
                  <c:v>565.30999999999995</c:v>
                </c:pt>
                <c:pt idx="185">
                  <c:v>565.30999999999995</c:v>
                </c:pt>
                <c:pt idx="186">
                  <c:v>565.30999999999995</c:v>
                </c:pt>
                <c:pt idx="187">
                  <c:v>565.30999999999995</c:v>
                </c:pt>
                <c:pt idx="188">
                  <c:v>565.30999999999995</c:v>
                </c:pt>
                <c:pt idx="189">
                  <c:v>565.30999999999995</c:v>
                </c:pt>
                <c:pt idx="190">
                  <c:v>565.30999999999995</c:v>
                </c:pt>
                <c:pt idx="191">
                  <c:v>565.30999999999995</c:v>
                </c:pt>
                <c:pt idx="192">
                  <c:v>565.30999999999995</c:v>
                </c:pt>
                <c:pt idx="193">
                  <c:v>565.30999999999995</c:v>
                </c:pt>
                <c:pt idx="194">
                  <c:v>565.30999999999995</c:v>
                </c:pt>
                <c:pt idx="195">
                  <c:v>565.30999999999995</c:v>
                </c:pt>
                <c:pt idx="196">
                  <c:v>565.30999999999995</c:v>
                </c:pt>
                <c:pt idx="197">
                  <c:v>565.30999999999995</c:v>
                </c:pt>
                <c:pt idx="198">
                  <c:v>565.30999999999995</c:v>
                </c:pt>
                <c:pt idx="199">
                  <c:v>565.30999999999995</c:v>
                </c:pt>
                <c:pt idx="200">
                  <c:v>565.30999999999995</c:v>
                </c:pt>
                <c:pt idx="201">
                  <c:v>565.30999999999995</c:v>
                </c:pt>
                <c:pt idx="202">
                  <c:v>565.30999999999995</c:v>
                </c:pt>
                <c:pt idx="203">
                  <c:v>565.30999999999995</c:v>
                </c:pt>
                <c:pt idx="204">
                  <c:v>565.30999999999995</c:v>
                </c:pt>
                <c:pt idx="205">
                  <c:v>565.30999999999995</c:v>
                </c:pt>
                <c:pt idx="206">
                  <c:v>565.30999999999995</c:v>
                </c:pt>
                <c:pt idx="207">
                  <c:v>565.30999999999995</c:v>
                </c:pt>
                <c:pt idx="208">
                  <c:v>565.30999999999995</c:v>
                </c:pt>
                <c:pt idx="209">
                  <c:v>565.30999999999995</c:v>
                </c:pt>
                <c:pt idx="210">
                  <c:v>565.30999999999995</c:v>
                </c:pt>
                <c:pt idx="211">
                  <c:v>565.30999999999995</c:v>
                </c:pt>
                <c:pt idx="212">
                  <c:v>565.30999999999995</c:v>
                </c:pt>
                <c:pt idx="213">
                  <c:v>565.30999999999995</c:v>
                </c:pt>
                <c:pt idx="214">
                  <c:v>565.30999999999995</c:v>
                </c:pt>
                <c:pt idx="215">
                  <c:v>565.30999999999995</c:v>
                </c:pt>
                <c:pt idx="216">
                  <c:v>565.30999999999995</c:v>
                </c:pt>
                <c:pt idx="217">
                  <c:v>565.30999999999995</c:v>
                </c:pt>
                <c:pt idx="218">
                  <c:v>565.30999999999995</c:v>
                </c:pt>
                <c:pt idx="219">
                  <c:v>565.30999999999995</c:v>
                </c:pt>
                <c:pt idx="220">
                  <c:v>565.30999999999995</c:v>
                </c:pt>
                <c:pt idx="221">
                  <c:v>565.30999999999995</c:v>
                </c:pt>
                <c:pt idx="222">
                  <c:v>565.30999999999995</c:v>
                </c:pt>
                <c:pt idx="223">
                  <c:v>565.30999999999995</c:v>
                </c:pt>
                <c:pt idx="224">
                  <c:v>565.30999999999995</c:v>
                </c:pt>
                <c:pt idx="225">
                  <c:v>565.30999999999995</c:v>
                </c:pt>
                <c:pt idx="226">
                  <c:v>565.30999999999995</c:v>
                </c:pt>
                <c:pt idx="227">
                  <c:v>565.30999999999995</c:v>
                </c:pt>
                <c:pt idx="228">
                  <c:v>565.30999999999995</c:v>
                </c:pt>
                <c:pt idx="229">
                  <c:v>565.30999999999995</c:v>
                </c:pt>
                <c:pt idx="230">
                  <c:v>565.30999999999995</c:v>
                </c:pt>
                <c:pt idx="231">
                  <c:v>565.30999999999995</c:v>
                </c:pt>
                <c:pt idx="232">
                  <c:v>565.30999999999995</c:v>
                </c:pt>
                <c:pt idx="233">
                  <c:v>565.30999999999995</c:v>
                </c:pt>
                <c:pt idx="234">
                  <c:v>565.30999999999995</c:v>
                </c:pt>
                <c:pt idx="235">
                  <c:v>565.30999999999995</c:v>
                </c:pt>
                <c:pt idx="236">
                  <c:v>565.30999999999995</c:v>
                </c:pt>
                <c:pt idx="237">
                  <c:v>565.30999999999995</c:v>
                </c:pt>
                <c:pt idx="238">
                  <c:v>565.30999999999995</c:v>
                </c:pt>
                <c:pt idx="239">
                  <c:v>565.30999999999995</c:v>
                </c:pt>
                <c:pt idx="240">
                  <c:v>565.30999999999995</c:v>
                </c:pt>
                <c:pt idx="241">
                  <c:v>565.30999999999995</c:v>
                </c:pt>
                <c:pt idx="242">
                  <c:v>565.30999999999995</c:v>
                </c:pt>
                <c:pt idx="243">
                  <c:v>565.30999999999995</c:v>
                </c:pt>
                <c:pt idx="244">
                  <c:v>565.30999999999995</c:v>
                </c:pt>
                <c:pt idx="245">
                  <c:v>565.30999999999995</c:v>
                </c:pt>
                <c:pt idx="246">
                  <c:v>565.30999999999995</c:v>
                </c:pt>
                <c:pt idx="247">
                  <c:v>565.30999999999995</c:v>
                </c:pt>
                <c:pt idx="248">
                  <c:v>565.30999999999995</c:v>
                </c:pt>
                <c:pt idx="249">
                  <c:v>565.30999999999995</c:v>
                </c:pt>
                <c:pt idx="250">
                  <c:v>565.30999999999995</c:v>
                </c:pt>
                <c:pt idx="251">
                  <c:v>565.30999999999995</c:v>
                </c:pt>
                <c:pt idx="252">
                  <c:v>565.30999999999995</c:v>
                </c:pt>
                <c:pt idx="253">
                  <c:v>565.30999999999995</c:v>
                </c:pt>
                <c:pt idx="254">
                  <c:v>565.30999999999995</c:v>
                </c:pt>
                <c:pt idx="255">
                  <c:v>565.30999999999995</c:v>
                </c:pt>
                <c:pt idx="256">
                  <c:v>565.30999999999995</c:v>
                </c:pt>
                <c:pt idx="257">
                  <c:v>565.30999999999995</c:v>
                </c:pt>
                <c:pt idx="258">
                  <c:v>565.30999999999995</c:v>
                </c:pt>
                <c:pt idx="259">
                  <c:v>565.30999999999995</c:v>
                </c:pt>
                <c:pt idx="260">
                  <c:v>565.30999999999995</c:v>
                </c:pt>
                <c:pt idx="261">
                  <c:v>565.30999999999995</c:v>
                </c:pt>
                <c:pt idx="262">
                  <c:v>565.30999999999995</c:v>
                </c:pt>
                <c:pt idx="263">
                  <c:v>565.30999999999995</c:v>
                </c:pt>
                <c:pt idx="264">
                  <c:v>565.30999999999995</c:v>
                </c:pt>
                <c:pt idx="265">
                  <c:v>565.30999999999995</c:v>
                </c:pt>
                <c:pt idx="266">
                  <c:v>565.30999999999995</c:v>
                </c:pt>
                <c:pt idx="267">
                  <c:v>565.30999999999995</c:v>
                </c:pt>
                <c:pt idx="268">
                  <c:v>565.30999999999995</c:v>
                </c:pt>
                <c:pt idx="269">
                  <c:v>565.30999999999995</c:v>
                </c:pt>
                <c:pt idx="270">
                  <c:v>565.30999999999995</c:v>
                </c:pt>
                <c:pt idx="271">
                  <c:v>565.30999999999995</c:v>
                </c:pt>
                <c:pt idx="272">
                  <c:v>565.30999999999995</c:v>
                </c:pt>
                <c:pt idx="273">
                  <c:v>565.32000000000005</c:v>
                </c:pt>
                <c:pt idx="274">
                  <c:v>565.32000000000005</c:v>
                </c:pt>
                <c:pt idx="275">
                  <c:v>565.32000000000005</c:v>
                </c:pt>
                <c:pt idx="276">
                  <c:v>565.32000000000005</c:v>
                </c:pt>
                <c:pt idx="277">
                  <c:v>565.32000000000005</c:v>
                </c:pt>
                <c:pt idx="278">
                  <c:v>565.32000000000005</c:v>
                </c:pt>
                <c:pt idx="279">
                  <c:v>565.32000000000005</c:v>
                </c:pt>
                <c:pt idx="280">
                  <c:v>565.32000000000005</c:v>
                </c:pt>
                <c:pt idx="281">
                  <c:v>565.32000000000005</c:v>
                </c:pt>
                <c:pt idx="282">
                  <c:v>565.32000000000005</c:v>
                </c:pt>
                <c:pt idx="283">
                  <c:v>565.32000000000005</c:v>
                </c:pt>
                <c:pt idx="284">
                  <c:v>565.32000000000005</c:v>
                </c:pt>
                <c:pt idx="285">
                  <c:v>565.32000000000005</c:v>
                </c:pt>
                <c:pt idx="286">
                  <c:v>565.33000000000004</c:v>
                </c:pt>
                <c:pt idx="287">
                  <c:v>565.33000000000004</c:v>
                </c:pt>
                <c:pt idx="288">
                  <c:v>565.33000000000004</c:v>
                </c:pt>
                <c:pt idx="289">
                  <c:v>565.33000000000004</c:v>
                </c:pt>
                <c:pt idx="290">
                  <c:v>565.33000000000004</c:v>
                </c:pt>
                <c:pt idx="291">
                  <c:v>565.33000000000004</c:v>
                </c:pt>
                <c:pt idx="292">
                  <c:v>565.33000000000004</c:v>
                </c:pt>
                <c:pt idx="293">
                  <c:v>565.33000000000004</c:v>
                </c:pt>
                <c:pt idx="294">
                  <c:v>565.33000000000004</c:v>
                </c:pt>
                <c:pt idx="295">
                  <c:v>565.33000000000004</c:v>
                </c:pt>
                <c:pt idx="296">
                  <c:v>565.34</c:v>
                </c:pt>
                <c:pt idx="297">
                  <c:v>565.34</c:v>
                </c:pt>
                <c:pt idx="298">
                  <c:v>565.34</c:v>
                </c:pt>
                <c:pt idx="299">
                  <c:v>565.34</c:v>
                </c:pt>
                <c:pt idx="300">
                  <c:v>565.34</c:v>
                </c:pt>
                <c:pt idx="301">
                  <c:v>565.34</c:v>
                </c:pt>
                <c:pt idx="302">
                  <c:v>565.34</c:v>
                </c:pt>
                <c:pt idx="303">
                  <c:v>565.34</c:v>
                </c:pt>
                <c:pt idx="304">
                  <c:v>565.35</c:v>
                </c:pt>
                <c:pt idx="305">
                  <c:v>565.35</c:v>
                </c:pt>
                <c:pt idx="306">
                  <c:v>565.35</c:v>
                </c:pt>
                <c:pt idx="307">
                  <c:v>565.35</c:v>
                </c:pt>
                <c:pt idx="308">
                  <c:v>565.35</c:v>
                </c:pt>
                <c:pt idx="309">
                  <c:v>565.35</c:v>
                </c:pt>
                <c:pt idx="310">
                  <c:v>565.35</c:v>
                </c:pt>
                <c:pt idx="311">
                  <c:v>565.36</c:v>
                </c:pt>
                <c:pt idx="312">
                  <c:v>565.36</c:v>
                </c:pt>
                <c:pt idx="313">
                  <c:v>565.36</c:v>
                </c:pt>
                <c:pt idx="314">
                  <c:v>565.36</c:v>
                </c:pt>
                <c:pt idx="315">
                  <c:v>565.36</c:v>
                </c:pt>
                <c:pt idx="316">
                  <c:v>565.36</c:v>
                </c:pt>
                <c:pt idx="317">
                  <c:v>565.36</c:v>
                </c:pt>
                <c:pt idx="318">
                  <c:v>565.37</c:v>
                </c:pt>
                <c:pt idx="319">
                  <c:v>565.37</c:v>
                </c:pt>
                <c:pt idx="320">
                  <c:v>565.37</c:v>
                </c:pt>
                <c:pt idx="321">
                  <c:v>565.37</c:v>
                </c:pt>
                <c:pt idx="322">
                  <c:v>565.37</c:v>
                </c:pt>
                <c:pt idx="323">
                  <c:v>565.38</c:v>
                </c:pt>
                <c:pt idx="324">
                  <c:v>565.38</c:v>
                </c:pt>
                <c:pt idx="325">
                  <c:v>565.38</c:v>
                </c:pt>
                <c:pt idx="326">
                  <c:v>565.38</c:v>
                </c:pt>
                <c:pt idx="327">
                  <c:v>565.38</c:v>
                </c:pt>
                <c:pt idx="328">
                  <c:v>565.39</c:v>
                </c:pt>
                <c:pt idx="329">
                  <c:v>565.39</c:v>
                </c:pt>
                <c:pt idx="330">
                  <c:v>565.39</c:v>
                </c:pt>
                <c:pt idx="331">
                  <c:v>565.39</c:v>
                </c:pt>
                <c:pt idx="332">
                  <c:v>565.39</c:v>
                </c:pt>
                <c:pt idx="333">
                  <c:v>565.4</c:v>
                </c:pt>
                <c:pt idx="334">
                  <c:v>565.4</c:v>
                </c:pt>
                <c:pt idx="335">
                  <c:v>565.4</c:v>
                </c:pt>
                <c:pt idx="336">
                  <c:v>565.4</c:v>
                </c:pt>
                <c:pt idx="337">
                  <c:v>565.4</c:v>
                </c:pt>
                <c:pt idx="338">
                  <c:v>565.41</c:v>
                </c:pt>
                <c:pt idx="339">
                  <c:v>565.41</c:v>
                </c:pt>
                <c:pt idx="340">
                  <c:v>565.41</c:v>
                </c:pt>
                <c:pt idx="341">
                  <c:v>565.41</c:v>
                </c:pt>
                <c:pt idx="342">
                  <c:v>565.41999999999996</c:v>
                </c:pt>
                <c:pt idx="343">
                  <c:v>565.41999999999996</c:v>
                </c:pt>
                <c:pt idx="344">
                  <c:v>565.41999999999996</c:v>
                </c:pt>
                <c:pt idx="345">
                  <c:v>565.41999999999996</c:v>
                </c:pt>
                <c:pt idx="346">
                  <c:v>565.42999999999995</c:v>
                </c:pt>
                <c:pt idx="347">
                  <c:v>565.42999999999995</c:v>
                </c:pt>
                <c:pt idx="348">
                  <c:v>565.42999999999995</c:v>
                </c:pt>
                <c:pt idx="349">
                  <c:v>565.42999999999995</c:v>
                </c:pt>
                <c:pt idx="350">
                  <c:v>565.44000000000005</c:v>
                </c:pt>
                <c:pt idx="351">
                  <c:v>565.44000000000005</c:v>
                </c:pt>
                <c:pt idx="352">
                  <c:v>565.44000000000005</c:v>
                </c:pt>
                <c:pt idx="353">
                  <c:v>565.44000000000005</c:v>
                </c:pt>
                <c:pt idx="354">
                  <c:v>565.45000000000005</c:v>
                </c:pt>
                <c:pt idx="355">
                  <c:v>565.45000000000005</c:v>
                </c:pt>
                <c:pt idx="356">
                  <c:v>565.45000000000005</c:v>
                </c:pt>
                <c:pt idx="357">
                  <c:v>565.45000000000005</c:v>
                </c:pt>
                <c:pt idx="358">
                  <c:v>565.46</c:v>
                </c:pt>
                <c:pt idx="359">
                  <c:v>565.46</c:v>
                </c:pt>
                <c:pt idx="360">
                  <c:v>565.46</c:v>
                </c:pt>
                <c:pt idx="361">
                  <c:v>565.47</c:v>
                </c:pt>
                <c:pt idx="362">
                  <c:v>565.47</c:v>
                </c:pt>
                <c:pt idx="363">
                  <c:v>565.47</c:v>
                </c:pt>
                <c:pt idx="364">
                  <c:v>565.48</c:v>
                </c:pt>
                <c:pt idx="365">
                  <c:v>565.48</c:v>
                </c:pt>
                <c:pt idx="366">
                  <c:v>565.48</c:v>
                </c:pt>
                <c:pt idx="367">
                  <c:v>565.49</c:v>
                </c:pt>
                <c:pt idx="368">
                  <c:v>565.49</c:v>
                </c:pt>
                <c:pt idx="369">
                  <c:v>565.5</c:v>
                </c:pt>
                <c:pt idx="370">
                  <c:v>565.5</c:v>
                </c:pt>
                <c:pt idx="371">
                  <c:v>565.5</c:v>
                </c:pt>
                <c:pt idx="372">
                  <c:v>565.51</c:v>
                </c:pt>
                <c:pt idx="373">
                  <c:v>565.51</c:v>
                </c:pt>
                <c:pt idx="374">
                  <c:v>565.52</c:v>
                </c:pt>
                <c:pt idx="375">
                  <c:v>565.52</c:v>
                </c:pt>
                <c:pt idx="376">
                  <c:v>565.53</c:v>
                </c:pt>
                <c:pt idx="377">
                  <c:v>565.53</c:v>
                </c:pt>
                <c:pt idx="378">
                  <c:v>565.53</c:v>
                </c:pt>
                <c:pt idx="379">
                  <c:v>565.54</c:v>
                </c:pt>
                <c:pt idx="380">
                  <c:v>565.54</c:v>
                </c:pt>
                <c:pt idx="381">
                  <c:v>565.54999999999995</c:v>
                </c:pt>
                <c:pt idx="382">
                  <c:v>565.55999999999995</c:v>
                </c:pt>
                <c:pt idx="383">
                  <c:v>565.55999999999995</c:v>
                </c:pt>
                <c:pt idx="384">
                  <c:v>565.57000000000005</c:v>
                </c:pt>
                <c:pt idx="385">
                  <c:v>565.57000000000005</c:v>
                </c:pt>
                <c:pt idx="386">
                  <c:v>565.58000000000004</c:v>
                </c:pt>
                <c:pt idx="387">
                  <c:v>565.59</c:v>
                </c:pt>
                <c:pt idx="388">
                  <c:v>565.59</c:v>
                </c:pt>
                <c:pt idx="389">
                  <c:v>565.6</c:v>
                </c:pt>
                <c:pt idx="390">
                  <c:v>565.61</c:v>
                </c:pt>
                <c:pt idx="391">
                  <c:v>565.62</c:v>
                </c:pt>
                <c:pt idx="392">
                  <c:v>565.63</c:v>
                </c:pt>
                <c:pt idx="393">
                  <c:v>565.63</c:v>
                </c:pt>
                <c:pt idx="394">
                  <c:v>565.64</c:v>
                </c:pt>
                <c:pt idx="395">
                  <c:v>565.65</c:v>
                </c:pt>
                <c:pt idx="396">
                  <c:v>565.66</c:v>
                </c:pt>
                <c:pt idx="397">
                  <c:v>565.66999999999996</c:v>
                </c:pt>
                <c:pt idx="398">
                  <c:v>565.67999999999995</c:v>
                </c:pt>
                <c:pt idx="399">
                  <c:v>565.69000000000005</c:v>
                </c:pt>
                <c:pt idx="400">
                  <c:v>565.69000000000005</c:v>
                </c:pt>
                <c:pt idx="401">
                  <c:v>565.70000000000005</c:v>
                </c:pt>
                <c:pt idx="402">
                  <c:v>565.71</c:v>
                </c:pt>
                <c:pt idx="403">
                  <c:v>565.72</c:v>
                </c:pt>
                <c:pt idx="404">
                  <c:v>565.73</c:v>
                </c:pt>
                <c:pt idx="405">
                  <c:v>565.73</c:v>
                </c:pt>
                <c:pt idx="406">
                  <c:v>565.74</c:v>
                </c:pt>
                <c:pt idx="407">
                  <c:v>565.75</c:v>
                </c:pt>
                <c:pt idx="408">
                  <c:v>565.76</c:v>
                </c:pt>
                <c:pt idx="409">
                  <c:v>565.76</c:v>
                </c:pt>
                <c:pt idx="410">
                  <c:v>565.77</c:v>
                </c:pt>
                <c:pt idx="411">
                  <c:v>565.78</c:v>
                </c:pt>
                <c:pt idx="412">
                  <c:v>565.79</c:v>
                </c:pt>
                <c:pt idx="413">
                  <c:v>565.79</c:v>
                </c:pt>
                <c:pt idx="414">
                  <c:v>565.79999999999995</c:v>
                </c:pt>
                <c:pt idx="415">
                  <c:v>565.79999999999995</c:v>
                </c:pt>
                <c:pt idx="416">
                  <c:v>565.79</c:v>
                </c:pt>
                <c:pt idx="417">
                  <c:v>565.79</c:v>
                </c:pt>
                <c:pt idx="418">
                  <c:v>565.78</c:v>
                </c:pt>
                <c:pt idx="419">
                  <c:v>565.77</c:v>
                </c:pt>
                <c:pt idx="420">
                  <c:v>565.76</c:v>
                </c:pt>
                <c:pt idx="421">
                  <c:v>565.76</c:v>
                </c:pt>
                <c:pt idx="422">
                  <c:v>565.75</c:v>
                </c:pt>
                <c:pt idx="423">
                  <c:v>565.75</c:v>
                </c:pt>
                <c:pt idx="424">
                  <c:v>565.75</c:v>
                </c:pt>
                <c:pt idx="425">
                  <c:v>565.75</c:v>
                </c:pt>
                <c:pt idx="426">
                  <c:v>565.74</c:v>
                </c:pt>
                <c:pt idx="427">
                  <c:v>565.75</c:v>
                </c:pt>
                <c:pt idx="428">
                  <c:v>565.75</c:v>
                </c:pt>
                <c:pt idx="429">
                  <c:v>565.75</c:v>
                </c:pt>
                <c:pt idx="430">
                  <c:v>565.75</c:v>
                </c:pt>
                <c:pt idx="431">
                  <c:v>565.75</c:v>
                </c:pt>
                <c:pt idx="432">
                  <c:v>565.75</c:v>
                </c:pt>
                <c:pt idx="433">
                  <c:v>565.76</c:v>
                </c:pt>
                <c:pt idx="434">
                  <c:v>565.76</c:v>
                </c:pt>
                <c:pt idx="435">
                  <c:v>565.76</c:v>
                </c:pt>
                <c:pt idx="436">
                  <c:v>565.76</c:v>
                </c:pt>
                <c:pt idx="437">
                  <c:v>565.77</c:v>
                </c:pt>
                <c:pt idx="438">
                  <c:v>565.77</c:v>
                </c:pt>
                <c:pt idx="439">
                  <c:v>565.78</c:v>
                </c:pt>
                <c:pt idx="440">
                  <c:v>565.78</c:v>
                </c:pt>
                <c:pt idx="441">
                  <c:v>565.78</c:v>
                </c:pt>
                <c:pt idx="442">
                  <c:v>565.79</c:v>
                </c:pt>
                <c:pt idx="443">
                  <c:v>565.79</c:v>
                </c:pt>
                <c:pt idx="444">
                  <c:v>565.79</c:v>
                </c:pt>
                <c:pt idx="445">
                  <c:v>565.79999999999995</c:v>
                </c:pt>
                <c:pt idx="446">
                  <c:v>565.80999999999995</c:v>
                </c:pt>
                <c:pt idx="447">
                  <c:v>565.80999999999995</c:v>
                </c:pt>
                <c:pt idx="448">
                  <c:v>565.82000000000005</c:v>
                </c:pt>
                <c:pt idx="449">
                  <c:v>565.83000000000004</c:v>
                </c:pt>
                <c:pt idx="450">
                  <c:v>565.84</c:v>
                </c:pt>
                <c:pt idx="451">
                  <c:v>565.85</c:v>
                </c:pt>
                <c:pt idx="452">
                  <c:v>565.86</c:v>
                </c:pt>
                <c:pt idx="453">
                  <c:v>565.87</c:v>
                </c:pt>
                <c:pt idx="454">
                  <c:v>565.88</c:v>
                </c:pt>
                <c:pt idx="455">
                  <c:v>565.89</c:v>
                </c:pt>
                <c:pt idx="456">
                  <c:v>565.9</c:v>
                </c:pt>
                <c:pt idx="457">
                  <c:v>565.91</c:v>
                </c:pt>
                <c:pt idx="458">
                  <c:v>565.91999999999996</c:v>
                </c:pt>
                <c:pt idx="459">
                  <c:v>565.92999999999995</c:v>
                </c:pt>
                <c:pt idx="460">
                  <c:v>565.95000000000005</c:v>
                </c:pt>
                <c:pt idx="461">
                  <c:v>565.96</c:v>
                </c:pt>
                <c:pt idx="462">
                  <c:v>565.97</c:v>
                </c:pt>
                <c:pt idx="463">
                  <c:v>565.99</c:v>
                </c:pt>
                <c:pt idx="464">
                  <c:v>566.01</c:v>
                </c:pt>
                <c:pt idx="465">
                  <c:v>566.02</c:v>
                </c:pt>
                <c:pt idx="466">
                  <c:v>566.04</c:v>
                </c:pt>
                <c:pt idx="467">
                  <c:v>566.05999999999995</c:v>
                </c:pt>
                <c:pt idx="468">
                  <c:v>566.08000000000004</c:v>
                </c:pt>
                <c:pt idx="469">
                  <c:v>566.09</c:v>
                </c:pt>
                <c:pt idx="470">
                  <c:v>566.1</c:v>
                </c:pt>
                <c:pt idx="471">
                  <c:v>566.12</c:v>
                </c:pt>
                <c:pt idx="472">
                  <c:v>566.13</c:v>
                </c:pt>
                <c:pt idx="473">
                  <c:v>566.13</c:v>
                </c:pt>
                <c:pt idx="474">
                  <c:v>566.14</c:v>
                </c:pt>
                <c:pt idx="475">
                  <c:v>566.14</c:v>
                </c:pt>
                <c:pt idx="476">
                  <c:v>566.15</c:v>
                </c:pt>
                <c:pt idx="477">
                  <c:v>566.15</c:v>
                </c:pt>
                <c:pt idx="478">
                  <c:v>566.16</c:v>
                </c:pt>
                <c:pt idx="479">
                  <c:v>566.16</c:v>
                </c:pt>
                <c:pt idx="480">
                  <c:v>566.16</c:v>
                </c:pt>
                <c:pt idx="481">
                  <c:v>566.16999999999996</c:v>
                </c:pt>
                <c:pt idx="482">
                  <c:v>566.16999999999996</c:v>
                </c:pt>
                <c:pt idx="483">
                  <c:v>566.16999999999996</c:v>
                </c:pt>
                <c:pt idx="484">
                  <c:v>566.17999999999995</c:v>
                </c:pt>
                <c:pt idx="485">
                  <c:v>566.17999999999995</c:v>
                </c:pt>
                <c:pt idx="486">
                  <c:v>566.19000000000005</c:v>
                </c:pt>
                <c:pt idx="487">
                  <c:v>566.19000000000005</c:v>
                </c:pt>
                <c:pt idx="488">
                  <c:v>566.20000000000005</c:v>
                </c:pt>
                <c:pt idx="489">
                  <c:v>566.20000000000005</c:v>
                </c:pt>
                <c:pt idx="490">
                  <c:v>566.21</c:v>
                </c:pt>
                <c:pt idx="491">
                  <c:v>566.21</c:v>
                </c:pt>
                <c:pt idx="492">
                  <c:v>566.22</c:v>
                </c:pt>
                <c:pt idx="493">
                  <c:v>566.23</c:v>
                </c:pt>
                <c:pt idx="494">
                  <c:v>566.23</c:v>
                </c:pt>
                <c:pt idx="495">
                  <c:v>566.24</c:v>
                </c:pt>
                <c:pt idx="496">
                  <c:v>566.24</c:v>
                </c:pt>
                <c:pt idx="497">
                  <c:v>566.25</c:v>
                </c:pt>
                <c:pt idx="498">
                  <c:v>566.25</c:v>
                </c:pt>
                <c:pt idx="499">
                  <c:v>566.26</c:v>
                </c:pt>
                <c:pt idx="500">
                  <c:v>566.26</c:v>
                </c:pt>
                <c:pt idx="501">
                  <c:v>566.27</c:v>
                </c:pt>
                <c:pt idx="502">
                  <c:v>566.27</c:v>
                </c:pt>
                <c:pt idx="503">
                  <c:v>566.28</c:v>
                </c:pt>
                <c:pt idx="504">
                  <c:v>566.28</c:v>
                </c:pt>
                <c:pt idx="505">
                  <c:v>566.29</c:v>
                </c:pt>
                <c:pt idx="506">
                  <c:v>566.29</c:v>
                </c:pt>
                <c:pt idx="507">
                  <c:v>566.29</c:v>
                </c:pt>
                <c:pt idx="508">
                  <c:v>566.29999999999995</c:v>
                </c:pt>
                <c:pt idx="509">
                  <c:v>566.29999999999995</c:v>
                </c:pt>
                <c:pt idx="510">
                  <c:v>566.30999999999995</c:v>
                </c:pt>
                <c:pt idx="511">
                  <c:v>566.30999999999995</c:v>
                </c:pt>
                <c:pt idx="512">
                  <c:v>566.32000000000005</c:v>
                </c:pt>
                <c:pt idx="513">
                  <c:v>566.32000000000005</c:v>
                </c:pt>
                <c:pt idx="514">
                  <c:v>566.32000000000005</c:v>
                </c:pt>
                <c:pt idx="515">
                  <c:v>566.33000000000004</c:v>
                </c:pt>
                <c:pt idx="516">
                  <c:v>566.33000000000004</c:v>
                </c:pt>
                <c:pt idx="517">
                  <c:v>566.34</c:v>
                </c:pt>
                <c:pt idx="518">
                  <c:v>566.34</c:v>
                </c:pt>
                <c:pt idx="519">
                  <c:v>566.35</c:v>
                </c:pt>
                <c:pt idx="520">
                  <c:v>566.35</c:v>
                </c:pt>
                <c:pt idx="521">
                  <c:v>566.36</c:v>
                </c:pt>
                <c:pt idx="522">
                  <c:v>566.36</c:v>
                </c:pt>
                <c:pt idx="523">
                  <c:v>566.37</c:v>
                </c:pt>
                <c:pt idx="524">
                  <c:v>566.37</c:v>
                </c:pt>
                <c:pt idx="525">
                  <c:v>566.38</c:v>
                </c:pt>
                <c:pt idx="526">
                  <c:v>566.38</c:v>
                </c:pt>
                <c:pt idx="527">
                  <c:v>566.39</c:v>
                </c:pt>
                <c:pt idx="528">
                  <c:v>566.39</c:v>
                </c:pt>
                <c:pt idx="529">
                  <c:v>566.4</c:v>
                </c:pt>
                <c:pt idx="530">
                  <c:v>566.41</c:v>
                </c:pt>
                <c:pt idx="531">
                  <c:v>566.41</c:v>
                </c:pt>
                <c:pt idx="532">
                  <c:v>566.41999999999996</c:v>
                </c:pt>
                <c:pt idx="533">
                  <c:v>566.41999999999996</c:v>
                </c:pt>
                <c:pt idx="534">
                  <c:v>566.42999999999995</c:v>
                </c:pt>
                <c:pt idx="535">
                  <c:v>566.42999999999995</c:v>
                </c:pt>
                <c:pt idx="536">
                  <c:v>566.44000000000005</c:v>
                </c:pt>
                <c:pt idx="537">
                  <c:v>566.44000000000005</c:v>
                </c:pt>
                <c:pt idx="538">
                  <c:v>566.44000000000005</c:v>
                </c:pt>
                <c:pt idx="539">
                  <c:v>566.45000000000005</c:v>
                </c:pt>
                <c:pt idx="540">
                  <c:v>566.45000000000005</c:v>
                </c:pt>
                <c:pt idx="541">
                  <c:v>566.46</c:v>
                </c:pt>
                <c:pt idx="542">
                  <c:v>566.46</c:v>
                </c:pt>
                <c:pt idx="543">
                  <c:v>566.46</c:v>
                </c:pt>
                <c:pt idx="544">
                  <c:v>566.47</c:v>
                </c:pt>
                <c:pt idx="545">
                  <c:v>566.47</c:v>
                </c:pt>
                <c:pt idx="546">
                  <c:v>566.47</c:v>
                </c:pt>
                <c:pt idx="547">
                  <c:v>566.48</c:v>
                </c:pt>
                <c:pt idx="548">
                  <c:v>566.48</c:v>
                </c:pt>
                <c:pt idx="549">
                  <c:v>566.48</c:v>
                </c:pt>
                <c:pt idx="550">
                  <c:v>566.49</c:v>
                </c:pt>
                <c:pt idx="551">
                  <c:v>566.49</c:v>
                </c:pt>
                <c:pt idx="552">
                  <c:v>566.49</c:v>
                </c:pt>
                <c:pt idx="553">
                  <c:v>566.49</c:v>
                </c:pt>
                <c:pt idx="554">
                  <c:v>566.49</c:v>
                </c:pt>
                <c:pt idx="555">
                  <c:v>566.49</c:v>
                </c:pt>
                <c:pt idx="556">
                  <c:v>566.49</c:v>
                </c:pt>
                <c:pt idx="557">
                  <c:v>566.49</c:v>
                </c:pt>
                <c:pt idx="558">
                  <c:v>566.49</c:v>
                </c:pt>
                <c:pt idx="559">
                  <c:v>566.49</c:v>
                </c:pt>
                <c:pt idx="560">
                  <c:v>566.49</c:v>
                </c:pt>
                <c:pt idx="561">
                  <c:v>566.5</c:v>
                </c:pt>
                <c:pt idx="562">
                  <c:v>566.5</c:v>
                </c:pt>
                <c:pt idx="563">
                  <c:v>566.5</c:v>
                </c:pt>
                <c:pt idx="564">
                  <c:v>566.5</c:v>
                </c:pt>
                <c:pt idx="565">
                  <c:v>566.5</c:v>
                </c:pt>
                <c:pt idx="566">
                  <c:v>566.5</c:v>
                </c:pt>
                <c:pt idx="567">
                  <c:v>566.5</c:v>
                </c:pt>
                <c:pt idx="568">
                  <c:v>566.5</c:v>
                </c:pt>
                <c:pt idx="569">
                  <c:v>566.5</c:v>
                </c:pt>
                <c:pt idx="570">
                  <c:v>566.5</c:v>
                </c:pt>
                <c:pt idx="571">
                  <c:v>566.51</c:v>
                </c:pt>
                <c:pt idx="572">
                  <c:v>566.51</c:v>
                </c:pt>
                <c:pt idx="573">
                  <c:v>566.51</c:v>
                </c:pt>
                <c:pt idx="574">
                  <c:v>566.51</c:v>
                </c:pt>
                <c:pt idx="575">
                  <c:v>566.51</c:v>
                </c:pt>
                <c:pt idx="576">
                  <c:v>566.51</c:v>
                </c:pt>
                <c:pt idx="577">
                  <c:v>566.51</c:v>
                </c:pt>
                <c:pt idx="578">
                  <c:v>566.51</c:v>
                </c:pt>
                <c:pt idx="579">
                  <c:v>566.52</c:v>
                </c:pt>
                <c:pt idx="580">
                  <c:v>566.52</c:v>
                </c:pt>
                <c:pt idx="581">
                  <c:v>566.52</c:v>
                </c:pt>
                <c:pt idx="582">
                  <c:v>566.52</c:v>
                </c:pt>
                <c:pt idx="583">
                  <c:v>566.52</c:v>
                </c:pt>
                <c:pt idx="584">
                  <c:v>566.52</c:v>
                </c:pt>
                <c:pt idx="585">
                  <c:v>566.52</c:v>
                </c:pt>
                <c:pt idx="586">
                  <c:v>566.52</c:v>
                </c:pt>
                <c:pt idx="587">
                  <c:v>566.52</c:v>
                </c:pt>
                <c:pt idx="588">
                  <c:v>566.52</c:v>
                </c:pt>
                <c:pt idx="589">
                  <c:v>566.53</c:v>
                </c:pt>
                <c:pt idx="590">
                  <c:v>566.53</c:v>
                </c:pt>
                <c:pt idx="591">
                  <c:v>566.53</c:v>
                </c:pt>
                <c:pt idx="592">
                  <c:v>566.53</c:v>
                </c:pt>
                <c:pt idx="593">
                  <c:v>566.53</c:v>
                </c:pt>
                <c:pt idx="594">
                  <c:v>566.53</c:v>
                </c:pt>
                <c:pt idx="595">
                  <c:v>566.53</c:v>
                </c:pt>
                <c:pt idx="596">
                  <c:v>566.53</c:v>
                </c:pt>
                <c:pt idx="597">
                  <c:v>566.54</c:v>
                </c:pt>
                <c:pt idx="598">
                  <c:v>566.54</c:v>
                </c:pt>
                <c:pt idx="599">
                  <c:v>566.54</c:v>
                </c:pt>
                <c:pt idx="600">
                  <c:v>566.54</c:v>
                </c:pt>
                <c:pt idx="601">
                  <c:v>566.54</c:v>
                </c:pt>
                <c:pt idx="602">
                  <c:v>566.54</c:v>
                </c:pt>
                <c:pt idx="603">
                  <c:v>566.54</c:v>
                </c:pt>
                <c:pt idx="604">
                  <c:v>566.54999999999995</c:v>
                </c:pt>
                <c:pt idx="605">
                  <c:v>566.54999999999995</c:v>
                </c:pt>
                <c:pt idx="606">
                  <c:v>566.54999999999995</c:v>
                </c:pt>
                <c:pt idx="607">
                  <c:v>566.54999999999995</c:v>
                </c:pt>
                <c:pt idx="608">
                  <c:v>566.54999999999995</c:v>
                </c:pt>
                <c:pt idx="609">
                  <c:v>566.55999999999995</c:v>
                </c:pt>
                <c:pt idx="610">
                  <c:v>566.55999999999995</c:v>
                </c:pt>
                <c:pt idx="611">
                  <c:v>566.55999999999995</c:v>
                </c:pt>
                <c:pt idx="612">
                  <c:v>566.55999999999995</c:v>
                </c:pt>
                <c:pt idx="613">
                  <c:v>566.55999999999995</c:v>
                </c:pt>
                <c:pt idx="614">
                  <c:v>566.57000000000005</c:v>
                </c:pt>
                <c:pt idx="615">
                  <c:v>566.57000000000005</c:v>
                </c:pt>
                <c:pt idx="616">
                  <c:v>566.57000000000005</c:v>
                </c:pt>
                <c:pt idx="617">
                  <c:v>566.57000000000005</c:v>
                </c:pt>
                <c:pt idx="618">
                  <c:v>566.58000000000004</c:v>
                </c:pt>
                <c:pt idx="619">
                  <c:v>566.58000000000004</c:v>
                </c:pt>
                <c:pt idx="620">
                  <c:v>566.58000000000004</c:v>
                </c:pt>
                <c:pt idx="621">
                  <c:v>566.59</c:v>
                </c:pt>
                <c:pt idx="622">
                  <c:v>566.59</c:v>
                </c:pt>
                <c:pt idx="623">
                  <c:v>566.59</c:v>
                </c:pt>
                <c:pt idx="624">
                  <c:v>566.6</c:v>
                </c:pt>
                <c:pt idx="625">
                  <c:v>566.6</c:v>
                </c:pt>
                <c:pt idx="626">
                  <c:v>566.61</c:v>
                </c:pt>
                <c:pt idx="627">
                  <c:v>566.61</c:v>
                </c:pt>
                <c:pt idx="628">
                  <c:v>566.62</c:v>
                </c:pt>
                <c:pt idx="629">
                  <c:v>566.62</c:v>
                </c:pt>
                <c:pt idx="630">
                  <c:v>566.63</c:v>
                </c:pt>
                <c:pt idx="631">
                  <c:v>566.64</c:v>
                </c:pt>
                <c:pt idx="632">
                  <c:v>566.64</c:v>
                </c:pt>
                <c:pt idx="633">
                  <c:v>566.65</c:v>
                </c:pt>
                <c:pt idx="634">
                  <c:v>566.66</c:v>
                </c:pt>
                <c:pt idx="635">
                  <c:v>566.66999999999996</c:v>
                </c:pt>
                <c:pt idx="636">
                  <c:v>566.67999999999995</c:v>
                </c:pt>
                <c:pt idx="637">
                  <c:v>566.69000000000005</c:v>
                </c:pt>
                <c:pt idx="638">
                  <c:v>566.70000000000005</c:v>
                </c:pt>
                <c:pt idx="639">
                  <c:v>566.71</c:v>
                </c:pt>
                <c:pt idx="640">
                  <c:v>566.72</c:v>
                </c:pt>
                <c:pt idx="641">
                  <c:v>566.73</c:v>
                </c:pt>
                <c:pt idx="642">
                  <c:v>566.74</c:v>
                </c:pt>
                <c:pt idx="643">
                  <c:v>566.75</c:v>
                </c:pt>
                <c:pt idx="644">
                  <c:v>566.76</c:v>
                </c:pt>
                <c:pt idx="645">
                  <c:v>566.76</c:v>
                </c:pt>
                <c:pt idx="646">
                  <c:v>566.77</c:v>
                </c:pt>
                <c:pt idx="647">
                  <c:v>566.78</c:v>
                </c:pt>
                <c:pt idx="648">
                  <c:v>566.79</c:v>
                </c:pt>
                <c:pt idx="649">
                  <c:v>566.79999999999995</c:v>
                </c:pt>
                <c:pt idx="650">
                  <c:v>566.80999999999995</c:v>
                </c:pt>
                <c:pt idx="651">
                  <c:v>566.82000000000005</c:v>
                </c:pt>
                <c:pt idx="652">
                  <c:v>566.84</c:v>
                </c:pt>
                <c:pt idx="653">
                  <c:v>566.85</c:v>
                </c:pt>
                <c:pt idx="654">
                  <c:v>566.85</c:v>
                </c:pt>
                <c:pt idx="655">
                  <c:v>566.86</c:v>
                </c:pt>
                <c:pt idx="656">
                  <c:v>566.87</c:v>
                </c:pt>
                <c:pt idx="657">
                  <c:v>566.88</c:v>
                </c:pt>
                <c:pt idx="658">
                  <c:v>566.88</c:v>
                </c:pt>
                <c:pt idx="659">
                  <c:v>566.89</c:v>
                </c:pt>
                <c:pt idx="660">
                  <c:v>566.9</c:v>
                </c:pt>
                <c:pt idx="661">
                  <c:v>566.91</c:v>
                </c:pt>
                <c:pt idx="662">
                  <c:v>566.91999999999996</c:v>
                </c:pt>
                <c:pt idx="663">
                  <c:v>566.92999999999995</c:v>
                </c:pt>
                <c:pt idx="664">
                  <c:v>566.94000000000005</c:v>
                </c:pt>
                <c:pt idx="665">
                  <c:v>566.95000000000005</c:v>
                </c:pt>
                <c:pt idx="666">
                  <c:v>566.96</c:v>
                </c:pt>
                <c:pt idx="667">
                  <c:v>566.97</c:v>
                </c:pt>
                <c:pt idx="668">
                  <c:v>566.98</c:v>
                </c:pt>
                <c:pt idx="669">
                  <c:v>566.99</c:v>
                </c:pt>
                <c:pt idx="670">
                  <c:v>567</c:v>
                </c:pt>
                <c:pt idx="671">
                  <c:v>567.01</c:v>
                </c:pt>
                <c:pt idx="672">
                  <c:v>567.02</c:v>
                </c:pt>
                <c:pt idx="673">
                  <c:v>567.03</c:v>
                </c:pt>
                <c:pt idx="674">
                  <c:v>567.04</c:v>
                </c:pt>
                <c:pt idx="675">
                  <c:v>567.04999999999995</c:v>
                </c:pt>
                <c:pt idx="676">
                  <c:v>567.05999999999995</c:v>
                </c:pt>
                <c:pt idx="677">
                  <c:v>567.07000000000005</c:v>
                </c:pt>
                <c:pt idx="678">
                  <c:v>567.08000000000004</c:v>
                </c:pt>
                <c:pt idx="679">
                  <c:v>567.09</c:v>
                </c:pt>
                <c:pt idx="680">
                  <c:v>567.1</c:v>
                </c:pt>
                <c:pt idx="681">
                  <c:v>567.12</c:v>
                </c:pt>
                <c:pt idx="682">
                  <c:v>567.13</c:v>
                </c:pt>
                <c:pt idx="683">
                  <c:v>567.14</c:v>
                </c:pt>
                <c:pt idx="684">
                  <c:v>567.15</c:v>
                </c:pt>
                <c:pt idx="685">
                  <c:v>567.16999999999996</c:v>
                </c:pt>
                <c:pt idx="686">
                  <c:v>567.17999999999995</c:v>
                </c:pt>
                <c:pt idx="687">
                  <c:v>567.19000000000005</c:v>
                </c:pt>
                <c:pt idx="688">
                  <c:v>567.21</c:v>
                </c:pt>
                <c:pt idx="689">
                  <c:v>567.22</c:v>
                </c:pt>
                <c:pt idx="690">
                  <c:v>567.24</c:v>
                </c:pt>
                <c:pt idx="691">
                  <c:v>567.26</c:v>
                </c:pt>
                <c:pt idx="692">
                  <c:v>567.27</c:v>
                </c:pt>
                <c:pt idx="693">
                  <c:v>567.29</c:v>
                </c:pt>
                <c:pt idx="694">
                  <c:v>567.30999999999995</c:v>
                </c:pt>
                <c:pt idx="695">
                  <c:v>567.32000000000005</c:v>
                </c:pt>
                <c:pt idx="696">
                  <c:v>567.34</c:v>
                </c:pt>
                <c:pt idx="697">
                  <c:v>567.35</c:v>
                </c:pt>
                <c:pt idx="698">
                  <c:v>567.37</c:v>
                </c:pt>
                <c:pt idx="699">
                  <c:v>567.38</c:v>
                </c:pt>
                <c:pt idx="700">
                  <c:v>567.39</c:v>
                </c:pt>
                <c:pt idx="701">
                  <c:v>567.41</c:v>
                </c:pt>
                <c:pt idx="702">
                  <c:v>567.41999999999996</c:v>
                </c:pt>
                <c:pt idx="703">
                  <c:v>567.44000000000005</c:v>
                </c:pt>
                <c:pt idx="704">
                  <c:v>567.45000000000005</c:v>
                </c:pt>
                <c:pt idx="705">
                  <c:v>567.46</c:v>
                </c:pt>
                <c:pt idx="706">
                  <c:v>567.48</c:v>
                </c:pt>
                <c:pt idx="707">
                  <c:v>567.49</c:v>
                </c:pt>
                <c:pt idx="708">
                  <c:v>567.5</c:v>
                </c:pt>
                <c:pt idx="709">
                  <c:v>567.52</c:v>
                </c:pt>
                <c:pt idx="710">
                  <c:v>567.53</c:v>
                </c:pt>
                <c:pt idx="711">
                  <c:v>567.54</c:v>
                </c:pt>
                <c:pt idx="712">
                  <c:v>567.55999999999995</c:v>
                </c:pt>
                <c:pt idx="713">
                  <c:v>567.57000000000005</c:v>
                </c:pt>
                <c:pt idx="714">
                  <c:v>567.58000000000004</c:v>
                </c:pt>
                <c:pt idx="715">
                  <c:v>567.6</c:v>
                </c:pt>
                <c:pt idx="716">
                  <c:v>567.62</c:v>
                </c:pt>
                <c:pt idx="717">
                  <c:v>567.64</c:v>
                </c:pt>
                <c:pt idx="718">
                  <c:v>567.66</c:v>
                </c:pt>
                <c:pt idx="719">
                  <c:v>567.67999999999995</c:v>
                </c:pt>
                <c:pt idx="720">
                  <c:v>567.70000000000005</c:v>
                </c:pt>
                <c:pt idx="721">
                  <c:v>567.73</c:v>
                </c:pt>
                <c:pt idx="722">
                  <c:v>567.76</c:v>
                </c:pt>
                <c:pt idx="723">
                  <c:v>567.79999999999995</c:v>
                </c:pt>
                <c:pt idx="724">
                  <c:v>567.84</c:v>
                </c:pt>
                <c:pt idx="725">
                  <c:v>567.88</c:v>
                </c:pt>
                <c:pt idx="726">
                  <c:v>567.91999999999996</c:v>
                </c:pt>
                <c:pt idx="727">
                  <c:v>567.95000000000005</c:v>
                </c:pt>
                <c:pt idx="728">
                  <c:v>567.98</c:v>
                </c:pt>
                <c:pt idx="729">
                  <c:v>568.01</c:v>
                </c:pt>
                <c:pt idx="730">
                  <c:v>568.04999999999995</c:v>
                </c:pt>
                <c:pt idx="731">
                  <c:v>568.08000000000004</c:v>
                </c:pt>
                <c:pt idx="732">
                  <c:v>568.11</c:v>
                </c:pt>
                <c:pt idx="733">
                  <c:v>568.15</c:v>
                </c:pt>
                <c:pt idx="734">
                  <c:v>568.17999999999995</c:v>
                </c:pt>
                <c:pt idx="735">
                  <c:v>568.22</c:v>
                </c:pt>
                <c:pt idx="736">
                  <c:v>568.26</c:v>
                </c:pt>
                <c:pt idx="737">
                  <c:v>568.29999999999995</c:v>
                </c:pt>
                <c:pt idx="738">
                  <c:v>568.34</c:v>
                </c:pt>
                <c:pt idx="739">
                  <c:v>568.38</c:v>
                </c:pt>
                <c:pt idx="740">
                  <c:v>568.41999999999996</c:v>
                </c:pt>
                <c:pt idx="741">
                  <c:v>568.47</c:v>
                </c:pt>
                <c:pt idx="742">
                  <c:v>568.51</c:v>
                </c:pt>
                <c:pt idx="743">
                  <c:v>568.55999999999995</c:v>
                </c:pt>
                <c:pt idx="744">
                  <c:v>568.61</c:v>
                </c:pt>
                <c:pt idx="745">
                  <c:v>568.65</c:v>
                </c:pt>
                <c:pt idx="746">
                  <c:v>568.71</c:v>
                </c:pt>
                <c:pt idx="747">
                  <c:v>568.76</c:v>
                </c:pt>
                <c:pt idx="748">
                  <c:v>568.80999999999995</c:v>
                </c:pt>
                <c:pt idx="749">
                  <c:v>568.87</c:v>
                </c:pt>
                <c:pt idx="750">
                  <c:v>568.92999999999995</c:v>
                </c:pt>
                <c:pt idx="751">
                  <c:v>568.99</c:v>
                </c:pt>
                <c:pt idx="752">
                  <c:v>569.04999999999995</c:v>
                </c:pt>
                <c:pt idx="753">
                  <c:v>569.1</c:v>
                </c:pt>
                <c:pt idx="754">
                  <c:v>569.16999999999996</c:v>
                </c:pt>
                <c:pt idx="755">
                  <c:v>569.24</c:v>
                </c:pt>
                <c:pt idx="756">
                  <c:v>569.29999999999995</c:v>
                </c:pt>
                <c:pt idx="757">
                  <c:v>569.36</c:v>
                </c:pt>
                <c:pt idx="758">
                  <c:v>569.41999999999996</c:v>
                </c:pt>
                <c:pt idx="759">
                  <c:v>569.48</c:v>
                </c:pt>
                <c:pt idx="760">
                  <c:v>569.53</c:v>
                </c:pt>
                <c:pt idx="761">
                  <c:v>569.57000000000005</c:v>
                </c:pt>
                <c:pt idx="762">
                  <c:v>569.61</c:v>
                </c:pt>
                <c:pt idx="763">
                  <c:v>569.65</c:v>
                </c:pt>
                <c:pt idx="764">
                  <c:v>569.69000000000005</c:v>
                </c:pt>
                <c:pt idx="765">
                  <c:v>569.72</c:v>
                </c:pt>
                <c:pt idx="766">
                  <c:v>569.75</c:v>
                </c:pt>
                <c:pt idx="767">
                  <c:v>569.78</c:v>
                </c:pt>
                <c:pt idx="768">
                  <c:v>569.79999999999995</c:v>
                </c:pt>
                <c:pt idx="769">
                  <c:v>569.82000000000005</c:v>
                </c:pt>
                <c:pt idx="770">
                  <c:v>569.85</c:v>
                </c:pt>
                <c:pt idx="771">
                  <c:v>569.87</c:v>
                </c:pt>
                <c:pt idx="772">
                  <c:v>569.89</c:v>
                </c:pt>
                <c:pt idx="773">
                  <c:v>569.91</c:v>
                </c:pt>
                <c:pt idx="774">
                  <c:v>569.91999999999996</c:v>
                </c:pt>
                <c:pt idx="775">
                  <c:v>569.94000000000005</c:v>
                </c:pt>
                <c:pt idx="776">
                  <c:v>569.96</c:v>
                </c:pt>
                <c:pt idx="777">
                  <c:v>569.97</c:v>
                </c:pt>
                <c:pt idx="778">
                  <c:v>569.99</c:v>
                </c:pt>
                <c:pt idx="779">
                  <c:v>570</c:v>
                </c:pt>
                <c:pt idx="780">
                  <c:v>570.01</c:v>
                </c:pt>
                <c:pt idx="781">
                  <c:v>570.03</c:v>
                </c:pt>
                <c:pt idx="782">
                  <c:v>570.04</c:v>
                </c:pt>
                <c:pt idx="783">
                  <c:v>570.04999999999995</c:v>
                </c:pt>
                <c:pt idx="784">
                  <c:v>570.07000000000005</c:v>
                </c:pt>
                <c:pt idx="785">
                  <c:v>570.08000000000004</c:v>
                </c:pt>
                <c:pt idx="786">
                  <c:v>570.09</c:v>
                </c:pt>
                <c:pt idx="787">
                  <c:v>570.1</c:v>
                </c:pt>
                <c:pt idx="788">
                  <c:v>570.11</c:v>
                </c:pt>
                <c:pt idx="789">
                  <c:v>570.12</c:v>
                </c:pt>
                <c:pt idx="790">
                  <c:v>570.13</c:v>
                </c:pt>
                <c:pt idx="791">
                  <c:v>570.14</c:v>
                </c:pt>
                <c:pt idx="792">
                  <c:v>570.14</c:v>
                </c:pt>
                <c:pt idx="793">
                  <c:v>570.15</c:v>
                </c:pt>
                <c:pt idx="794">
                  <c:v>570.16</c:v>
                </c:pt>
                <c:pt idx="795">
                  <c:v>570.16999999999996</c:v>
                </c:pt>
                <c:pt idx="796">
                  <c:v>570.16999999999996</c:v>
                </c:pt>
                <c:pt idx="797">
                  <c:v>570.17999999999995</c:v>
                </c:pt>
                <c:pt idx="798">
                  <c:v>570.17999999999995</c:v>
                </c:pt>
                <c:pt idx="799">
                  <c:v>570.19000000000005</c:v>
                </c:pt>
                <c:pt idx="800">
                  <c:v>570.19000000000005</c:v>
                </c:pt>
                <c:pt idx="801">
                  <c:v>570.19000000000005</c:v>
                </c:pt>
                <c:pt idx="802">
                  <c:v>570.20000000000005</c:v>
                </c:pt>
                <c:pt idx="803">
                  <c:v>570.20000000000005</c:v>
                </c:pt>
                <c:pt idx="804">
                  <c:v>570.20000000000005</c:v>
                </c:pt>
                <c:pt idx="805">
                  <c:v>570.21</c:v>
                </c:pt>
                <c:pt idx="806">
                  <c:v>570.21</c:v>
                </c:pt>
                <c:pt idx="807">
                  <c:v>570.21</c:v>
                </c:pt>
                <c:pt idx="808">
                  <c:v>570.21</c:v>
                </c:pt>
                <c:pt idx="809">
                  <c:v>570.21</c:v>
                </c:pt>
                <c:pt idx="810">
                  <c:v>570.21</c:v>
                </c:pt>
                <c:pt idx="811">
                  <c:v>570.21</c:v>
                </c:pt>
                <c:pt idx="812">
                  <c:v>570.21</c:v>
                </c:pt>
                <c:pt idx="813">
                  <c:v>570.20000000000005</c:v>
                </c:pt>
                <c:pt idx="814">
                  <c:v>570.20000000000005</c:v>
                </c:pt>
                <c:pt idx="815">
                  <c:v>570.20000000000005</c:v>
                </c:pt>
                <c:pt idx="816">
                  <c:v>570.20000000000005</c:v>
                </c:pt>
                <c:pt idx="817">
                  <c:v>570.19000000000005</c:v>
                </c:pt>
                <c:pt idx="818">
                  <c:v>570.19000000000005</c:v>
                </c:pt>
                <c:pt idx="819">
                  <c:v>570.17999999999995</c:v>
                </c:pt>
                <c:pt idx="820">
                  <c:v>570.17999999999995</c:v>
                </c:pt>
                <c:pt idx="821">
                  <c:v>570.16999999999996</c:v>
                </c:pt>
                <c:pt idx="822">
                  <c:v>570.16999999999996</c:v>
                </c:pt>
                <c:pt idx="823">
                  <c:v>570.16</c:v>
                </c:pt>
                <c:pt idx="824">
                  <c:v>570.16</c:v>
                </c:pt>
                <c:pt idx="825">
                  <c:v>570.15</c:v>
                </c:pt>
                <c:pt idx="826">
                  <c:v>570.15</c:v>
                </c:pt>
                <c:pt idx="827">
                  <c:v>570.14</c:v>
                </c:pt>
                <c:pt idx="828">
                  <c:v>570.13</c:v>
                </c:pt>
                <c:pt idx="829">
                  <c:v>570.12</c:v>
                </c:pt>
                <c:pt idx="830">
                  <c:v>570.12</c:v>
                </c:pt>
                <c:pt idx="831">
                  <c:v>570.11</c:v>
                </c:pt>
                <c:pt idx="832">
                  <c:v>570.1</c:v>
                </c:pt>
                <c:pt idx="833">
                  <c:v>570.09</c:v>
                </c:pt>
                <c:pt idx="834">
                  <c:v>570.08000000000004</c:v>
                </c:pt>
                <c:pt idx="835">
                  <c:v>570.08000000000004</c:v>
                </c:pt>
                <c:pt idx="836">
                  <c:v>570.07000000000005</c:v>
                </c:pt>
                <c:pt idx="837">
                  <c:v>570.05999999999995</c:v>
                </c:pt>
                <c:pt idx="838">
                  <c:v>570.04999999999995</c:v>
                </c:pt>
                <c:pt idx="839">
                  <c:v>570.04</c:v>
                </c:pt>
                <c:pt idx="840">
                  <c:v>570.03</c:v>
                </c:pt>
                <c:pt idx="841">
                  <c:v>570.02</c:v>
                </c:pt>
                <c:pt idx="842">
                  <c:v>570.01</c:v>
                </c:pt>
                <c:pt idx="843">
                  <c:v>570</c:v>
                </c:pt>
                <c:pt idx="844">
                  <c:v>569.99</c:v>
                </c:pt>
                <c:pt idx="845">
                  <c:v>569.98</c:v>
                </c:pt>
                <c:pt idx="846">
                  <c:v>569.97</c:v>
                </c:pt>
                <c:pt idx="847">
                  <c:v>569.96</c:v>
                </c:pt>
                <c:pt idx="848">
                  <c:v>569.95000000000005</c:v>
                </c:pt>
                <c:pt idx="849">
                  <c:v>569.94000000000005</c:v>
                </c:pt>
                <c:pt idx="850">
                  <c:v>569.92999999999995</c:v>
                </c:pt>
                <c:pt idx="851">
                  <c:v>569.91</c:v>
                </c:pt>
                <c:pt idx="852">
                  <c:v>569.9</c:v>
                </c:pt>
                <c:pt idx="853">
                  <c:v>569.89</c:v>
                </c:pt>
                <c:pt idx="854">
                  <c:v>569.88</c:v>
                </c:pt>
                <c:pt idx="855">
                  <c:v>569.87</c:v>
                </c:pt>
                <c:pt idx="856">
                  <c:v>569.86</c:v>
                </c:pt>
                <c:pt idx="857">
                  <c:v>569.85</c:v>
                </c:pt>
                <c:pt idx="858">
                  <c:v>569.84</c:v>
                </c:pt>
                <c:pt idx="859">
                  <c:v>569.83000000000004</c:v>
                </c:pt>
                <c:pt idx="860">
                  <c:v>569.80999999999995</c:v>
                </c:pt>
                <c:pt idx="861">
                  <c:v>569.79999999999995</c:v>
                </c:pt>
                <c:pt idx="862">
                  <c:v>569.79</c:v>
                </c:pt>
                <c:pt idx="863">
                  <c:v>569.78</c:v>
                </c:pt>
                <c:pt idx="864">
                  <c:v>569.77</c:v>
                </c:pt>
                <c:pt idx="865">
                  <c:v>569.76</c:v>
                </c:pt>
                <c:pt idx="866">
                  <c:v>569.74</c:v>
                </c:pt>
                <c:pt idx="867">
                  <c:v>569.73</c:v>
                </c:pt>
                <c:pt idx="868">
                  <c:v>569.72</c:v>
                </c:pt>
                <c:pt idx="869">
                  <c:v>569.71</c:v>
                </c:pt>
                <c:pt idx="870">
                  <c:v>569.70000000000005</c:v>
                </c:pt>
                <c:pt idx="871">
                  <c:v>569.69000000000005</c:v>
                </c:pt>
                <c:pt idx="872">
                  <c:v>569.67999999999995</c:v>
                </c:pt>
                <c:pt idx="873">
                  <c:v>569.66999999999996</c:v>
                </c:pt>
                <c:pt idx="874">
                  <c:v>569.65</c:v>
                </c:pt>
                <c:pt idx="875">
                  <c:v>569.64</c:v>
                </c:pt>
                <c:pt idx="876">
                  <c:v>569.63</c:v>
                </c:pt>
                <c:pt idx="877">
                  <c:v>569.62</c:v>
                </c:pt>
                <c:pt idx="878">
                  <c:v>569.61</c:v>
                </c:pt>
                <c:pt idx="879">
                  <c:v>569.6</c:v>
                </c:pt>
                <c:pt idx="880">
                  <c:v>569.59</c:v>
                </c:pt>
                <c:pt idx="881">
                  <c:v>569.57000000000005</c:v>
                </c:pt>
                <c:pt idx="882">
                  <c:v>569.55999999999995</c:v>
                </c:pt>
                <c:pt idx="883">
                  <c:v>569.54999999999995</c:v>
                </c:pt>
                <c:pt idx="884">
                  <c:v>569.54</c:v>
                </c:pt>
                <c:pt idx="885">
                  <c:v>569.53</c:v>
                </c:pt>
                <c:pt idx="886">
                  <c:v>569.52</c:v>
                </c:pt>
                <c:pt idx="887">
                  <c:v>569.5</c:v>
                </c:pt>
                <c:pt idx="888">
                  <c:v>569.49</c:v>
                </c:pt>
                <c:pt idx="889">
                  <c:v>569.48</c:v>
                </c:pt>
                <c:pt idx="890">
                  <c:v>569.47</c:v>
                </c:pt>
                <c:pt idx="891">
                  <c:v>569.46</c:v>
                </c:pt>
                <c:pt idx="892">
                  <c:v>569.44000000000005</c:v>
                </c:pt>
                <c:pt idx="893">
                  <c:v>569.42999999999995</c:v>
                </c:pt>
                <c:pt idx="894">
                  <c:v>569.41999999999996</c:v>
                </c:pt>
                <c:pt idx="895">
                  <c:v>569.41</c:v>
                </c:pt>
                <c:pt idx="896">
                  <c:v>569.39</c:v>
                </c:pt>
                <c:pt idx="897">
                  <c:v>569.38</c:v>
                </c:pt>
                <c:pt idx="898">
                  <c:v>569.37</c:v>
                </c:pt>
                <c:pt idx="899">
                  <c:v>569.36</c:v>
                </c:pt>
                <c:pt idx="900">
                  <c:v>569.34</c:v>
                </c:pt>
                <c:pt idx="901">
                  <c:v>569.33000000000004</c:v>
                </c:pt>
                <c:pt idx="902">
                  <c:v>569.32000000000005</c:v>
                </c:pt>
                <c:pt idx="903">
                  <c:v>569.30999999999995</c:v>
                </c:pt>
                <c:pt idx="904">
                  <c:v>569.29</c:v>
                </c:pt>
                <c:pt idx="905">
                  <c:v>569.28</c:v>
                </c:pt>
                <c:pt idx="906">
                  <c:v>569.27</c:v>
                </c:pt>
                <c:pt idx="907">
                  <c:v>569.26</c:v>
                </c:pt>
                <c:pt idx="908">
                  <c:v>569.25</c:v>
                </c:pt>
                <c:pt idx="909">
                  <c:v>569.23</c:v>
                </c:pt>
                <c:pt idx="910">
                  <c:v>569.22</c:v>
                </c:pt>
                <c:pt idx="911">
                  <c:v>569.21</c:v>
                </c:pt>
                <c:pt idx="912">
                  <c:v>569.20000000000005</c:v>
                </c:pt>
                <c:pt idx="913">
                  <c:v>569.19000000000005</c:v>
                </c:pt>
                <c:pt idx="914">
                  <c:v>569.16999999999996</c:v>
                </c:pt>
                <c:pt idx="915">
                  <c:v>569.16</c:v>
                </c:pt>
                <c:pt idx="916">
                  <c:v>569.15</c:v>
                </c:pt>
                <c:pt idx="917">
                  <c:v>569.14</c:v>
                </c:pt>
                <c:pt idx="918">
                  <c:v>569.13</c:v>
                </c:pt>
                <c:pt idx="919">
                  <c:v>569.12</c:v>
                </c:pt>
                <c:pt idx="920">
                  <c:v>569.11</c:v>
                </c:pt>
                <c:pt idx="921">
                  <c:v>569.1</c:v>
                </c:pt>
                <c:pt idx="922">
                  <c:v>569.08000000000004</c:v>
                </c:pt>
                <c:pt idx="923">
                  <c:v>569.07000000000005</c:v>
                </c:pt>
                <c:pt idx="924">
                  <c:v>569.05999999999995</c:v>
                </c:pt>
                <c:pt idx="925">
                  <c:v>569.04999999999995</c:v>
                </c:pt>
                <c:pt idx="926">
                  <c:v>569.04999999999995</c:v>
                </c:pt>
                <c:pt idx="927">
                  <c:v>569.04</c:v>
                </c:pt>
                <c:pt idx="928">
                  <c:v>569.03</c:v>
                </c:pt>
                <c:pt idx="929">
                  <c:v>569.02</c:v>
                </c:pt>
                <c:pt idx="930">
                  <c:v>569.01</c:v>
                </c:pt>
                <c:pt idx="931">
                  <c:v>569</c:v>
                </c:pt>
                <c:pt idx="932">
                  <c:v>568.99</c:v>
                </c:pt>
                <c:pt idx="933">
                  <c:v>568.98</c:v>
                </c:pt>
                <c:pt idx="934">
                  <c:v>568.98</c:v>
                </c:pt>
                <c:pt idx="935">
                  <c:v>568.97</c:v>
                </c:pt>
                <c:pt idx="936">
                  <c:v>568.96</c:v>
                </c:pt>
                <c:pt idx="937">
                  <c:v>568.95000000000005</c:v>
                </c:pt>
                <c:pt idx="938">
                  <c:v>568.94000000000005</c:v>
                </c:pt>
                <c:pt idx="939">
                  <c:v>568.92999999999995</c:v>
                </c:pt>
                <c:pt idx="940">
                  <c:v>568.91999999999996</c:v>
                </c:pt>
                <c:pt idx="941">
                  <c:v>568.91</c:v>
                </c:pt>
                <c:pt idx="942">
                  <c:v>568.91</c:v>
                </c:pt>
                <c:pt idx="943">
                  <c:v>568.9</c:v>
                </c:pt>
                <c:pt idx="944">
                  <c:v>568.89</c:v>
                </c:pt>
                <c:pt idx="945">
                  <c:v>568.88</c:v>
                </c:pt>
                <c:pt idx="946">
                  <c:v>568.87</c:v>
                </c:pt>
                <c:pt idx="947">
                  <c:v>568.86</c:v>
                </c:pt>
                <c:pt idx="948">
                  <c:v>568.86</c:v>
                </c:pt>
                <c:pt idx="949">
                  <c:v>568.85</c:v>
                </c:pt>
                <c:pt idx="950">
                  <c:v>568.84</c:v>
                </c:pt>
                <c:pt idx="951">
                  <c:v>568.83000000000004</c:v>
                </c:pt>
                <c:pt idx="952">
                  <c:v>568.82000000000005</c:v>
                </c:pt>
                <c:pt idx="953">
                  <c:v>568.82000000000005</c:v>
                </c:pt>
                <c:pt idx="954">
                  <c:v>568.80999999999995</c:v>
                </c:pt>
                <c:pt idx="955">
                  <c:v>568.79999999999995</c:v>
                </c:pt>
                <c:pt idx="956">
                  <c:v>568.79</c:v>
                </c:pt>
                <c:pt idx="957">
                  <c:v>568.79</c:v>
                </c:pt>
                <c:pt idx="958">
                  <c:v>568.78</c:v>
                </c:pt>
                <c:pt idx="959">
                  <c:v>568.77</c:v>
                </c:pt>
                <c:pt idx="960">
                  <c:v>568.76</c:v>
                </c:pt>
                <c:pt idx="961">
                  <c:v>568.76</c:v>
                </c:pt>
                <c:pt idx="962">
                  <c:v>568.75</c:v>
                </c:pt>
                <c:pt idx="963">
                  <c:v>568.74</c:v>
                </c:pt>
                <c:pt idx="964">
                  <c:v>568.73</c:v>
                </c:pt>
                <c:pt idx="965">
                  <c:v>568.73</c:v>
                </c:pt>
                <c:pt idx="966">
                  <c:v>568.72</c:v>
                </c:pt>
                <c:pt idx="967">
                  <c:v>568.71</c:v>
                </c:pt>
                <c:pt idx="968">
                  <c:v>568.70000000000005</c:v>
                </c:pt>
                <c:pt idx="969">
                  <c:v>568.70000000000005</c:v>
                </c:pt>
                <c:pt idx="970">
                  <c:v>568.69000000000005</c:v>
                </c:pt>
                <c:pt idx="971">
                  <c:v>568.67999999999995</c:v>
                </c:pt>
                <c:pt idx="972">
                  <c:v>568.67999999999995</c:v>
                </c:pt>
                <c:pt idx="973">
                  <c:v>568.66999999999996</c:v>
                </c:pt>
                <c:pt idx="974">
                  <c:v>568.66</c:v>
                </c:pt>
                <c:pt idx="975">
                  <c:v>568.66</c:v>
                </c:pt>
                <c:pt idx="976">
                  <c:v>568.65</c:v>
                </c:pt>
                <c:pt idx="977">
                  <c:v>568.65</c:v>
                </c:pt>
                <c:pt idx="978">
                  <c:v>568.64</c:v>
                </c:pt>
                <c:pt idx="979">
                  <c:v>568.63</c:v>
                </c:pt>
                <c:pt idx="980">
                  <c:v>568.63</c:v>
                </c:pt>
                <c:pt idx="981">
                  <c:v>568.62</c:v>
                </c:pt>
                <c:pt idx="982">
                  <c:v>568.62</c:v>
                </c:pt>
                <c:pt idx="983">
                  <c:v>568.61</c:v>
                </c:pt>
                <c:pt idx="984">
                  <c:v>568.6</c:v>
                </c:pt>
                <c:pt idx="985">
                  <c:v>568.6</c:v>
                </c:pt>
                <c:pt idx="986">
                  <c:v>568.59</c:v>
                </c:pt>
                <c:pt idx="987">
                  <c:v>568.59</c:v>
                </c:pt>
                <c:pt idx="988">
                  <c:v>568.58000000000004</c:v>
                </c:pt>
                <c:pt idx="989">
                  <c:v>568.58000000000004</c:v>
                </c:pt>
                <c:pt idx="990">
                  <c:v>568.57000000000005</c:v>
                </c:pt>
                <c:pt idx="991">
                  <c:v>568.55999999999995</c:v>
                </c:pt>
                <c:pt idx="992">
                  <c:v>568.55999999999995</c:v>
                </c:pt>
                <c:pt idx="993">
                  <c:v>568.54999999999995</c:v>
                </c:pt>
                <c:pt idx="994">
                  <c:v>568.54999999999995</c:v>
                </c:pt>
                <c:pt idx="995">
                  <c:v>568.54</c:v>
                </c:pt>
                <c:pt idx="996">
                  <c:v>568.54</c:v>
                </c:pt>
                <c:pt idx="997">
                  <c:v>568.53</c:v>
                </c:pt>
                <c:pt idx="998">
                  <c:v>568.53</c:v>
                </c:pt>
                <c:pt idx="999">
                  <c:v>568.52</c:v>
                </c:pt>
                <c:pt idx="1000">
                  <c:v>568.52</c:v>
                </c:pt>
                <c:pt idx="1001">
                  <c:v>568.51</c:v>
                </c:pt>
                <c:pt idx="1002">
                  <c:v>568.5</c:v>
                </c:pt>
                <c:pt idx="1003">
                  <c:v>568.5</c:v>
                </c:pt>
                <c:pt idx="1004">
                  <c:v>568.49</c:v>
                </c:pt>
                <c:pt idx="1005">
                  <c:v>568.49</c:v>
                </c:pt>
                <c:pt idx="1006">
                  <c:v>568.48</c:v>
                </c:pt>
                <c:pt idx="1007">
                  <c:v>568.48</c:v>
                </c:pt>
                <c:pt idx="1008">
                  <c:v>568.47</c:v>
                </c:pt>
                <c:pt idx="1009">
                  <c:v>568.47</c:v>
                </c:pt>
                <c:pt idx="1010">
                  <c:v>568.46</c:v>
                </c:pt>
                <c:pt idx="1011">
                  <c:v>568.46</c:v>
                </c:pt>
                <c:pt idx="1012">
                  <c:v>568.45000000000005</c:v>
                </c:pt>
                <c:pt idx="1013">
                  <c:v>568.45000000000005</c:v>
                </c:pt>
                <c:pt idx="1014">
                  <c:v>568.45000000000005</c:v>
                </c:pt>
                <c:pt idx="1015">
                  <c:v>568.44000000000005</c:v>
                </c:pt>
                <c:pt idx="1016">
                  <c:v>568.44000000000005</c:v>
                </c:pt>
                <c:pt idx="1017">
                  <c:v>568.42999999999995</c:v>
                </c:pt>
                <c:pt idx="1018">
                  <c:v>568.42999999999995</c:v>
                </c:pt>
                <c:pt idx="1019">
                  <c:v>568.41999999999996</c:v>
                </c:pt>
                <c:pt idx="1020">
                  <c:v>568.41999999999996</c:v>
                </c:pt>
                <c:pt idx="1021">
                  <c:v>568.41</c:v>
                </c:pt>
                <c:pt idx="1022">
                  <c:v>568.41</c:v>
                </c:pt>
                <c:pt idx="1023">
                  <c:v>568.4</c:v>
                </c:pt>
                <c:pt idx="1024">
                  <c:v>568.4</c:v>
                </c:pt>
                <c:pt idx="1025">
                  <c:v>568.39</c:v>
                </c:pt>
                <c:pt idx="1026">
                  <c:v>568.39</c:v>
                </c:pt>
                <c:pt idx="1027">
                  <c:v>568.39</c:v>
                </c:pt>
                <c:pt idx="1028">
                  <c:v>568.38</c:v>
                </c:pt>
                <c:pt idx="1029">
                  <c:v>568.38</c:v>
                </c:pt>
                <c:pt idx="1030">
                  <c:v>568.37</c:v>
                </c:pt>
                <c:pt idx="1031">
                  <c:v>568.37</c:v>
                </c:pt>
                <c:pt idx="1032">
                  <c:v>568.36</c:v>
                </c:pt>
                <c:pt idx="1033">
                  <c:v>568.36</c:v>
                </c:pt>
                <c:pt idx="1034">
                  <c:v>568.35</c:v>
                </c:pt>
                <c:pt idx="1035">
                  <c:v>568.35</c:v>
                </c:pt>
                <c:pt idx="1036">
                  <c:v>568.35</c:v>
                </c:pt>
                <c:pt idx="1037">
                  <c:v>568.34</c:v>
                </c:pt>
                <c:pt idx="1038">
                  <c:v>568.34</c:v>
                </c:pt>
                <c:pt idx="1039">
                  <c:v>568.33000000000004</c:v>
                </c:pt>
                <c:pt idx="1040">
                  <c:v>568.33000000000004</c:v>
                </c:pt>
                <c:pt idx="1041">
                  <c:v>568.32000000000005</c:v>
                </c:pt>
                <c:pt idx="1042">
                  <c:v>568.32000000000005</c:v>
                </c:pt>
                <c:pt idx="1043">
                  <c:v>568.30999999999995</c:v>
                </c:pt>
                <c:pt idx="1044">
                  <c:v>568.30999999999995</c:v>
                </c:pt>
                <c:pt idx="1045">
                  <c:v>568.30999999999995</c:v>
                </c:pt>
                <c:pt idx="1046">
                  <c:v>568.29999999999995</c:v>
                </c:pt>
                <c:pt idx="1047">
                  <c:v>568.29999999999995</c:v>
                </c:pt>
                <c:pt idx="1048">
                  <c:v>568.29</c:v>
                </c:pt>
                <c:pt idx="1049">
                  <c:v>568.29</c:v>
                </c:pt>
                <c:pt idx="1050">
                  <c:v>568.28</c:v>
                </c:pt>
                <c:pt idx="1051">
                  <c:v>568.28</c:v>
                </c:pt>
                <c:pt idx="1052">
                  <c:v>568.28</c:v>
                </c:pt>
                <c:pt idx="1053">
                  <c:v>568.27</c:v>
                </c:pt>
                <c:pt idx="1054">
                  <c:v>568.27</c:v>
                </c:pt>
                <c:pt idx="1055">
                  <c:v>568.26</c:v>
                </c:pt>
                <c:pt idx="1056">
                  <c:v>568.26</c:v>
                </c:pt>
                <c:pt idx="1057">
                  <c:v>568.26</c:v>
                </c:pt>
                <c:pt idx="1058">
                  <c:v>568.25</c:v>
                </c:pt>
                <c:pt idx="1059">
                  <c:v>568.25</c:v>
                </c:pt>
                <c:pt idx="1060">
                  <c:v>568.24</c:v>
                </c:pt>
                <c:pt idx="1061">
                  <c:v>568.24</c:v>
                </c:pt>
                <c:pt idx="1062">
                  <c:v>568.24</c:v>
                </c:pt>
                <c:pt idx="1063">
                  <c:v>568.23</c:v>
                </c:pt>
                <c:pt idx="1064">
                  <c:v>568.23</c:v>
                </c:pt>
                <c:pt idx="1065">
                  <c:v>568.23</c:v>
                </c:pt>
                <c:pt idx="1066">
                  <c:v>568.22</c:v>
                </c:pt>
                <c:pt idx="1067">
                  <c:v>568.22</c:v>
                </c:pt>
                <c:pt idx="1068">
                  <c:v>568.21</c:v>
                </c:pt>
                <c:pt idx="1069">
                  <c:v>568.21</c:v>
                </c:pt>
                <c:pt idx="1070">
                  <c:v>568.21</c:v>
                </c:pt>
                <c:pt idx="1071">
                  <c:v>568.20000000000005</c:v>
                </c:pt>
                <c:pt idx="1072">
                  <c:v>568.20000000000005</c:v>
                </c:pt>
                <c:pt idx="1073">
                  <c:v>568.20000000000005</c:v>
                </c:pt>
                <c:pt idx="1074">
                  <c:v>568.19000000000005</c:v>
                </c:pt>
                <c:pt idx="1075">
                  <c:v>568.19000000000005</c:v>
                </c:pt>
                <c:pt idx="1076">
                  <c:v>568.19000000000005</c:v>
                </c:pt>
                <c:pt idx="1077">
                  <c:v>568.17999999999995</c:v>
                </c:pt>
                <c:pt idx="1078">
                  <c:v>568.17999999999995</c:v>
                </c:pt>
                <c:pt idx="1079">
                  <c:v>568.17999999999995</c:v>
                </c:pt>
                <c:pt idx="1080">
                  <c:v>568.16999999999996</c:v>
                </c:pt>
                <c:pt idx="1081">
                  <c:v>568.16999999999996</c:v>
                </c:pt>
                <c:pt idx="1082">
                  <c:v>568.16999999999996</c:v>
                </c:pt>
                <c:pt idx="1083">
                  <c:v>568.16</c:v>
                </c:pt>
                <c:pt idx="1084">
                  <c:v>568.16</c:v>
                </c:pt>
                <c:pt idx="1085">
                  <c:v>568.16</c:v>
                </c:pt>
                <c:pt idx="1086">
                  <c:v>568.15</c:v>
                </c:pt>
                <c:pt idx="1087">
                  <c:v>568.15</c:v>
                </c:pt>
                <c:pt idx="1088">
                  <c:v>568.15</c:v>
                </c:pt>
                <c:pt idx="1089">
                  <c:v>568.14</c:v>
                </c:pt>
                <c:pt idx="1090">
                  <c:v>568.14</c:v>
                </c:pt>
                <c:pt idx="1091">
                  <c:v>568.14</c:v>
                </c:pt>
                <c:pt idx="1092">
                  <c:v>568.14</c:v>
                </c:pt>
                <c:pt idx="1093">
                  <c:v>568.13</c:v>
                </c:pt>
                <c:pt idx="1094">
                  <c:v>568.13</c:v>
                </c:pt>
                <c:pt idx="1095">
                  <c:v>568.13</c:v>
                </c:pt>
                <c:pt idx="1096">
                  <c:v>568.12</c:v>
                </c:pt>
                <c:pt idx="1097">
                  <c:v>568.12</c:v>
                </c:pt>
                <c:pt idx="1098">
                  <c:v>568.12</c:v>
                </c:pt>
                <c:pt idx="1099">
                  <c:v>568.11</c:v>
                </c:pt>
                <c:pt idx="1100">
                  <c:v>568.11</c:v>
                </c:pt>
                <c:pt idx="1101">
                  <c:v>568.11</c:v>
                </c:pt>
                <c:pt idx="1102">
                  <c:v>568.1</c:v>
                </c:pt>
                <c:pt idx="1103">
                  <c:v>568.1</c:v>
                </c:pt>
                <c:pt idx="1104">
                  <c:v>568.1</c:v>
                </c:pt>
                <c:pt idx="1105">
                  <c:v>568.1</c:v>
                </c:pt>
                <c:pt idx="1106">
                  <c:v>568.09</c:v>
                </c:pt>
                <c:pt idx="1107">
                  <c:v>568.09</c:v>
                </c:pt>
                <c:pt idx="1108">
                  <c:v>568.09</c:v>
                </c:pt>
                <c:pt idx="1109">
                  <c:v>568.08000000000004</c:v>
                </c:pt>
                <c:pt idx="1110">
                  <c:v>568.08000000000004</c:v>
                </c:pt>
                <c:pt idx="1111">
                  <c:v>568.08000000000004</c:v>
                </c:pt>
                <c:pt idx="1112">
                  <c:v>568.08000000000004</c:v>
                </c:pt>
                <c:pt idx="1113">
                  <c:v>568.07000000000005</c:v>
                </c:pt>
                <c:pt idx="1114">
                  <c:v>568.07000000000005</c:v>
                </c:pt>
                <c:pt idx="1115">
                  <c:v>568.07000000000005</c:v>
                </c:pt>
                <c:pt idx="1116">
                  <c:v>568.05999999999995</c:v>
                </c:pt>
                <c:pt idx="1117">
                  <c:v>568.05999999999995</c:v>
                </c:pt>
                <c:pt idx="1118">
                  <c:v>568.05999999999995</c:v>
                </c:pt>
                <c:pt idx="1119">
                  <c:v>568.05999999999995</c:v>
                </c:pt>
                <c:pt idx="1120">
                  <c:v>568.04999999999995</c:v>
                </c:pt>
                <c:pt idx="1121">
                  <c:v>568.04999999999995</c:v>
                </c:pt>
                <c:pt idx="1122">
                  <c:v>568.04999999999995</c:v>
                </c:pt>
                <c:pt idx="1123">
                  <c:v>568.04999999999995</c:v>
                </c:pt>
                <c:pt idx="1124">
                  <c:v>568.04</c:v>
                </c:pt>
                <c:pt idx="1125">
                  <c:v>568.04</c:v>
                </c:pt>
                <c:pt idx="1126">
                  <c:v>568.04</c:v>
                </c:pt>
                <c:pt idx="1127">
                  <c:v>568.04</c:v>
                </c:pt>
                <c:pt idx="1128">
                  <c:v>568.03</c:v>
                </c:pt>
                <c:pt idx="1129">
                  <c:v>568.03</c:v>
                </c:pt>
                <c:pt idx="1130">
                  <c:v>568.03</c:v>
                </c:pt>
                <c:pt idx="1131">
                  <c:v>568.03</c:v>
                </c:pt>
                <c:pt idx="1132">
                  <c:v>568.02</c:v>
                </c:pt>
                <c:pt idx="1133">
                  <c:v>568.02</c:v>
                </c:pt>
                <c:pt idx="1134">
                  <c:v>568.02</c:v>
                </c:pt>
                <c:pt idx="1135">
                  <c:v>568.02</c:v>
                </c:pt>
                <c:pt idx="1136">
                  <c:v>568.01</c:v>
                </c:pt>
                <c:pt idx="1137">
                  <c:v>568.01</c:v>
                </c:pt>
                <c:pt idx="1138">
                  <c:v>568.01</c:v>
                </c:pt>
                <c:pt idx="1139">
                  <c:v>568.01</c:v>
                </c:pt>
                <c:pt idx="1140">
                  <c:v>568</c:v>
                </c:pt>
                <c:pt idx="1141">
                  <c:v>568</c:v>
                </c:pt>
                <c:pt idx="1142">
                  <c:v>568</c:v>
                </c:pt>
                <c:pt idx="1143">
                  <c:v>568</c:v>
                </c:pt>
                <c:pt idx="1144">
                  <c:v>567.99</c:v>
                </c:pt>
                <c:pt idx="1145">
                  <c:v>567.99</c:v>
                </c:pt>
                <c:pt idx="1146">
                  <c:v>567.99</c:v>
                </c:pt>
                <c:pt idx="1147">
                  <c:v>567.99</c:v>
                </c:pt>
                <c:pt idx="1148">
                  <c:v>567.98</c:v>
                </c:pt>
                <c:pt idx="1149">
                  <c:v>567.98</c:v>
                </c:pt>
                <c:pt idx="1150">
                  <c:v>567.98</c:v>
                </c:pt>
                <c:pt idx="1151">
                  <c:v>567.98</c:v>
                </c:pt>
                <c:pt idx="1152">
                  <c:v>567.97</c:v>
                </c:pt>
                <c:pt idx="1153">
                  <c:v>567.97</c:v>
                </c:pt>
                <c:pt idx="1154">
                  <c:v>567.97</c:v>
                </c:pt>
                <c:pt idx="1155">
                  <c:v>567.97</c:v>
                </c:pt>
                <c:pt idx="1156">
                  <c:v>567.97</c:v>
                </c:pt>
                <c:pt idx="1157">
                  <c:v>567.96</c:v>
                </c:pt>
                <c:pt idx="1158">
                  <c:v>567.96</c:v>
                </c:pt>
                <c:pt idx="1159">
                  <c:v>567.96</c:v>
                </c:pt>
                <c:pt idx="1160">
                  <c:v>567.96</c:v>
                </c:pt>
                <c:pt idx="1161">
                  <c:v>567.95000000000005</c:v>
                </c:pt>
                <c:pt idx="1162">
                  <c:v>567.95000000000005</c:v>
                </c:pt>
                <c:pt idx="1163">
                  <c:v>567.95000000000005</c:v>
                </c:pt>
                <c:pt idx="1164">
                  <c:v>567.95000000000005</c:v>
                </c:pt>
                <c:pt idx="1165">
                  <c:v>567.95000000000005</c:v>
                </c:pt>
                <c:pt idx="1166">
                  <c:v>567.94000000000005</c:v>
                </c:pt>
                <c:pt idx="1167">
                  <c:v>567.94000000000005</c:v>
                </c:pt>
                <c:pt idx="1168">
                  <c:v>567.94000000000005</c:v>
                </c:pt>
                <c:pt idx="1169">
                  <c:v>567.94000000000005</c:v>
                </c:pt>
                <c:pt idx="1170">
                  <c:v>567.94000000000005</c:v>
                </c:pt>
                <c:pt idx="1171">
                  <c:v>567.92999999999995</c:v>
                </c:pt>
                <c:pt idx="1172">
                  <c:v>567.92999999999995</c:v>
                </c:pt>
                <c:pt idx="1173">
                  <c:v>567.92999999999995</c:v>
                </c:pt>
                <c:pt idx="1174">
                  <c:v>567.92999999999995</c:v>
                </c:pt>
                <c:pt idx="1175">
                  <c:v>567.92999999999995</c:v>
                </c:pt>
                <c:pt idx="1176">
                  <c:v>567.92999999999995</c:v>
                </c:pt>
                <c:pt idx="1177">
                  <c:v>567.91999999999996</c:v>
                </c:pt>
                <c:pt idx="1178">
                  <c:v>567.91999999999996</c:v>
                </c:pt>
                <c:pt idx="1179">
                  <c:v>567.91999999999996</c:v>
                </c:pt>
                <c:pt idx="1180">
                  <c:v>567.91999999999996</c:v>
                </c:pt>
                <c:pt idx="1181">
                  <c:v>567.91999999999996</c:v>
                </c:pt>
                <c:pt idx="1182">
                  <c:v>567.91</c:v>
                </c:pt>
                <c:pt idx="1183">
                  <c:v>567.91</c:v>
                </c:pt>
                <c:pt idx="1184">
                  <c:v>567.91</c:v>
                </c:pt>
                <c:pt idx="1185">
                  <c:v>567.91</c:v>
                </c:pt>
                <c:pt idx="1186">
                  <c:v>567.91</c:v>
                </c:pt>
                <c:pt idx="1187">
                  <c:v>567.9</c:v>
                </c:pt>
                <c:pt idx="1188">
                  <c:v>567.9</c:v>
                </c:pt>
                <c:pt idx="1189">
                  <c:v>567.9</c:v>
                </c:pt>
                <c:pt idx="1190">
                  <c:v>567.9</c:v>
                </c:pt>
                <c:pt idx="1191">
                  <c:v>567.9</c:v>
                </c:pt>
                <c:pt idx="1192">
                  <c:v>567.9</c:v>
                </c:pt>
                <c:pt idx="1193">
                  <c:v>567.89</c:v>
                </c:pt>
                <c:pt idx="1194">
                  <c:v>567.89</c:v>
                </c:pt>
                <c:pt idx="1195">
                  <c:v>567.89</c:v>
                </c:pt>
                <c:pt idx="1196">
                  <c:v>567.89</c:v>
                </c:pt>
                <c:pt idx="1197">
                  <c:v>567.89</c:v>
                </c:pt>
                <c:pt idx="1198">
                  <c:v>567.88</c:v>
                </c:pt>
                <c:pt idx="1199">
                  <c:v>567.88</c:v>
                </c:pt>
                <c:pt idx="1200">
                  <c:v>567.88</c:v>
                </c:pt>
                <c:pt idx="1201">
                  <c:v>567.88</c:v>
                </c:pt>
                <c:pt idx="1202">
                  <c:v>567.88</c:v>
                </c:pt>
                <c:pt idx="1203">
                  <c:v>567.88</c:v>
                </c:pt>
                <c:pt idx="1204">
                  <c:v>567.87</c:v>
                </c:pt>
                <c:pt idx="1205">
                  <c:v>567.87</c:v>
                </c:pt>
                <c:pt idx="1206">
                  <c:v>567.87</c:v>
                </c:pt>
                <c:pt idx="1207">
                  <c:v>567.87</c:v>
                </c:pt>
                <c:pt idx="1208">
                  <c:v>567.87</c:v>
                </c:pt>
                <c:pt idx="1209">
                  <c:v>567.87</c:v>
                </c:pt>
                <c:pt idx="1210">
                  <c:v>567.87</c:v>
                </c:pt>
                <c:pt idx="1211">
                  <c:v>567.86</c:v>
                </c:pt>
                <c:pt idx="1212">
                  <c:v>567.86</c:v>
                </c:pt>
                <c:pt idx="1213">
                  <c:v>567.86</c:v>
                </c:pt>
                <c:pt idx="1214">
                  <c:v>567.86</c:v>
                </c:pt>
                <c:pt idx="1215">
                  <c:v>567.86</c:v>
                </c:pt>
                <c:pt idx="1216">
                  <c:v>567.86</c:v>
                </c:pt>
                <c:pt idx="1217">
                  <c:v>567.85</c:v>
                </c:pt>
                <c:pt idx="1218">
                  <c:v>567.85</c:v>
                </c:pt>
                <c:pt idx="1219">
                  <c:v>567.85</c:v>
                </c:pt>
                <c:pt idx="1220">
                  <c:v>567.85</c:v>
                </c:pt>
                <c:pt idx="1221">
                  <c:v>567.85</c:v>
                </c:pt>
                <c:pt idx="1222">
                  <c:v>567.85</c:v>
                </c:pt>
                <c:pt idx="1223">
                  <c:v>567.85</c:v>
                </c:pt>
                <c:pt idx="1224">
                  <c:v>567.84</c:v>
                </c:pt>
                <c:pt idx="1225">
                  <c:v>567.84</c:v>
                </c:pt>
                <c:pt idx="1226">
                  <c:v>567.84</c:v>
                </c:pt>
                <c:pt idx="1227">
                  <c:v>567.84</c:v>
                </c:pt>
                <c:pt idx="1228">
                  <c:v>567.84</c:v>
                </c:pt>
                <c:pt idx="1229">
                  <c:v>567.84</c:v>
                </c:pt>
                <c:pt idx="1230">
                  <c:v>567.84</c:v>
                </c:pt>
                <c:pt idx="1231">
                  <c:v>567.83000000000004</c:v>
                </c:pt>
                <c:pt idx="1232">
                  <c:v>567.83000000000004</c:v>
                </c:pt>
                <c:pt idx="1233">
                  <c:v>567.83000000000004</c:v>
                </c:pt>
                <c:pt idx="1234">
                  <c:v>567.83000000000004</c:v>
                </c:pt>
                <c:pt idx="1235">
                  <c:v>567.83000000000004</c:v>
                </c:pt>
                <c:pt idx="1236">
                  <c:v>567.83000000000004</c:v>
                </c:pt>
                <c:pt idx="1237">
                  <c:v>567.83000000000004</c:v>
                </c:pt>
                <c:pt idx="1238">
                  <c:v>567.82000000000005</c:v>
                </c:pt>
                <c:pt idx="1239">
                  <c:v>567.82000000000005</c:v>
                </c:pt>
                <c:pt idx="1240">
                  <c:v>567.82000000000005</c:v>
                </c:pt>
                <c:pt idx="1241">
                  <c:v>567.82000000000005</c:v>
                </c:pt>
                <c:pt idx="1242">
                  <c:v>567.82000000000005</c:v>
                </c:pt>
                <c:pt idx="1243">
                  <c:v>567.82000000000005</c:v>
                </c:pt>
                <c:pt idx="1244">
                  <c:v>567.82000000000005</c:v>
                </c:pt>
                <c:pt idx="1245">
                  <c:v>567.80999999999995</c:v>
                </c:pt>
                <c:pt idx="1246">
                  <c:v>567.80999999999995</c:v>
                </c:pt>
                <c:pt idx="1247">
                  <c:v>567.80999999999995</c:v>
                </c:pt>
                <c:pt idx="1248">
                  <c:v>567.80999999999995</c:v>
                </c:pt>
                <c:pt idx="1249">
                  <c:v>567.80999999999995</c:v>
                </c:pt>
                <c:pt idx="1250">
                  <c:v>567.80999999999995</c:v>
                </c:pt>
                <c:pt idx="1251">
                  <c:v>567.79999999999995</c:v>
                </c:pt>
                <c:pt idx="1252">
                  <c:v>567.79999999999995</c:v>
                </c:pt>
                <c:pt idx="1253">
                  <c:v>567.79999999999995</c:v>
                </c:pt>
                <c:pt idx="1254">
                  <c:v>567.79999999999995</c:v>
                </c:pt>
                <c:pt idx="1255">
                  <c:v>567.79999999999995</c:v>
                </c:pt>
                <c:pt idx="1256">
                  <c:v>567.79999999999995</c:v>
                </c:pt>
                <c:pt idx="1257">
                  <c:v>567.79999999999995</c:v>
                </c:pt>
                <c:pt idx="1258">
                  <c:v>567.79</c:v>
                </c:pt>
                <c:pt idx="1259">
                  <c:v>567.79</c:v>
                </c:pt>
                <c:pt idx="1260">
                  <c:v>567.79</c:v>
                </c:pt>
                <c:pt idx="1261">
                  <c:v>567.79</c:v>
                </c:pt>
                <c:pt idx="1262">
                  <c:v>567.79</c:v>
                </c:pt>
                <c:pt idx="1263">
                  <c:v>567.79</c:v>
                </c:pt>
                <c:pt idx="1264">
                  <c:v>567.79</c:v>
                </c:pt>
                <c:pt idx="1265">
                  <c:v>567.78</c:v>
                </c:pt>
                <c:pt idx="1266">
                  <c:v>567.78</c:v>
                </c:pt>
                <c:pt idx="1267">
                  <c:v>567.78</c:v>
                </c:pt>
                <c:pt idx="1268">
                  <c:v>567.78</c:v>
                </c:pt>
                <c:pt idx="1269">
                  <c:v>567.78</c:v>
                </c:pt>
                <c:pt idx="1270">
                  <c:v>567.78</c:v>
                </c:pt>
                <c:pt idx="1271">
                  <c:v>567.78</c:v>
                </c:pt>
                <c:pt idx="1272">
                  <c:v>567.77</c:v>
                </c:pt>
                <c:pt idx="1273">
                  <c:v>567.77</c:v>
                </c:pt>
                <c:pt idx="1274">
                  <c:v>567.77</c:v>
                </c:pt>
                <c:pt idx="1275">
                  <c:v>567.77</c:v>
                </c:pt>
                <c:pt idx="1276">
                  <c:v>567.77</c:v>
                </c:pt>
                <c:pt idx="1277">
                  <c:v>567.77</c:v>
                </c:pt>
                <c:pt idx="1278">
                  <c:v>567.77</c:v>
                </c:pt>
                <c:pt idx="1279">
                  <c:v>567.77</c:v>
                </c:pt>
                <c:pt idx="1280">
                  <c:v>567.76</c:v>
                </c:pt>
                <c:pt idx="1281">
                  <c:v>567.76</c:v>
                </c:pt>
                <c:pt idx="1282">
                  <c:v>567.76</c:v>
                </c:pt>
                <c:pt idx="1283">
                  <c:v>567.76</c:v>
                </c:pt>
                <c:pt idx="1284">
                  <c:v>567.76</c:v>
                </c:pt>
                <c:pt idx="1285">
                  <c:v>567.76</c:v>
                </c:pt>
                <c:pt idx="1286">
                  <c:v>567.76</c:v>
                </c:pt>
                <c:pt idx="1287">
                  <c:v>567.76</c:v>
                </c:pt>
                <c:pt idx="1288">
                  <c:v>567.75</c:v>
                </c:pt>
                <c:pt idx="1289">
                  <c:v>567.75</c:v>
                </c:pt>
                <c:pt idx="1290">
                  <c:v>567.75</c:v>
                </c:pt>
                <c:pt idx="1291">
                  <c:v>567.75</c:v>
                </c:pt>
                <c:pt idx="1292">
                  <c:v>567.75</c:v>
                </c:pt>
                <c:pt idx="1293">
                  <c:v>567.75</c:v>
                </c:pt>
                <c:pt idx="1294">
                  <c:v>567.75</c:v>
                </c:pt>
                <c:pt idx="1295">
                  <c:v>567.75</c:v>
                </c:pt>
                <c:pt idx="1296">
                  <c:v>567.74</c:v>
                </c:pt>
                <c:pt idx="1297">
                  <c:v>567.74</c:v>
                </c:pt>
                <c:pt idx="1298">
                  <c:v>567.74</c:v>
                </c:pt>
                <c:pt idx="1299">
                  <c:v>567.74</c:v>
                </c:pt>
                <c:pt idx="1300">
                  <c:v>567.74</c:v>
                </c:pt>
                <c:pt idx="1301">
                  <c:v>567.74</c:v>
                </c:pt>
                <c:pt idx="1302">
                  <c:v>567.74</c:v>
                </c:pt>
                <c:pt idx="1303">
                  <c:v>567.74</c:v>
                </c:pt>
                <c:pt idx="1304">
                  <c:v>567.73</c:v>
                </c:pt>
                <c:pt idx="1305">
                  <c:v>567.73</c:v>
                </c:pt>
                <c:pt idx="1306">
                  <c:v>567.73</c:v>
                </c:pt>
                <c:pt idx="1307">
                  <c:v>567.73</c:v>
                </c:pt>
                <c:pt idx="1308">
                  <c:v>567.73</c:v>
                </c:pt>
                <c:pt idx="1309">
                  <c:v>567.73</c:v>
                </c:pt>
                <c:pt idx="1310">
                  <c:v>567.73</c:v>
                </c:pt>
                <c:pt idx="1311">
                  <c:v>567.73</c:v>
                </c:pt>
                <c:pt idx="1312">
                  <c:v>567.72</c:v>
                </c:pt>
                <c:pt idx="1313">
                  <c:v>567.72</c:v>
                </c:pt>
                <c:pt idx="1314">
                  <c:v>567.72</c:v>
                </c:pt>
                <c:pt idx="1315">
                  <c:v>567.72</c:v>
                </c:pt>
                <c:pt idx="1316">
                  <c:v>567.72</c:v>
                </c:pt>
                <c:pt idx="1317">
                  <c:v>567.72</c:v>
                </c:pt>
                <c:pt idx="1318">
                  <c:v>567.72</c:v>
                </c:pt>
                <c:pt idx="1319">
                  <c:v>567.72</c:v>
                </c:pt>
                <c:pt idx="1320">
                  <c:v>567.72</c:v>
                </c:pt>
                <c:pt idx="1321">
                  <c:v>567.71</c:v>
                </c:pt>
                <c:pt idx="1322">
                  <c:v>567.71</c:v>
                </c:pt>
                <c:pt idx="1323">
                  <c:v>567.71</c:v>
                </c:pt>
                <c:pt idx="1324">
                  <c:v>567.71</c:v>
                </c:pt>
                <c:pt idx="1325">
                  <c:v>567.71</c:v>
                </c:pt>
                <c:pt idx="1326">
                  <c:v>567.71</c:v>
                </c:pt>
                <c:pt idx="1327">
                  <c:v>567.71</c:v>
                </c:pt>
                <c:pt idx="1328">
                  <c:v>567.71</c:v>
                </c:pt>
                <c:pt idx="1329">
                  <c:v>567.71</c:v>
                </c:pt>
                <c:pt idx="1330">
                  <c:v>567.71</c:v>
                </c:pt>
                <c:pt idx="1331">
                  <c:v>567.70000000000005</c:v>
                </c:pt>
                <c:pt idx="1332">
                  <c:v>567.70000000000005</c:v>
                </c:pt>
                <c:pt idx="1333">
                  <c:v>567.70000000000005</c:v>
                </c:pt>
                <c:pt idx="1334">
                  <c:v>567.70000000000005</c:v>
                </c:pt>
                <c:pt idx="1335">
                  <c:v>567.70000000000005</c:v>
                </c:pt>
                <c:pt idx="1336">
                  <c:v>567.70000000000005</c:v>
                </c:pt>
                <c:pt idx="1337">
                  <c:v>567.70000000000005</c:v>
                </c:pt>
                <c:pt idx="1338">
                  <c:v>567.70000000000005</c:v>
                </c:pt>
                <c:pt idx="1339">
                  <c:v>567.70000000000005</c:v>
                </c:pt>
                <c:pt idx="1340">
                  <c:v>567.70000000000005</c:v>
                </c:pt>
                <c:pt idx="1341">
                  <c:v>567.69000000000005</c:v>
                </c:pt>
                <c:pt idx="1342">
                  <c:v>567.69000000000005</c:v>
                </c:pt>
                <c:pt idx="1343">
                  <c:v>567.69000000000005</c:v>
                </c:pt>
                <c:pt idx="1344">
                  <c:v>567.69000000000005</c:v>
                </c:pt>
                <c:pt idx="1345">
                  <c:v>567.69000000000005</c:v>
                </c:pt>
                <c:pt idx="1346">
                  <c:v>567.69000000000005</c:v>
                </c:pt>
                <c:pt idx="1347">
                  <c:v>567.69000000000005</c:v>
                </c:pt>
                <c:pt idx="1348">
                  <c:v>567.69000000000005</c:v>
                </c:pt>
                <c:pt idx="1349">
                  <c:v>567.69000000000005</c:v>
                </c:pt>
                <c:pt idx="1350">
                  <c:v>567.67999999999995</c:v>
                </c:pt>
                <c:pt idx="1351">
                  <c:v>567.67999999999995</c:v>
                </c:pt>
                <c:pt idx="1352">
                  <c:v>567.67999999999995</c:v>
                </c:pt>
                <c:pt idx="1353">
                  <c:v>567.67999999999995</c:v>
                </c:pt>
                <c:pt idx="1354">
                  <c:v>567.67999999999995</c:v>
                </c:pt>
                <c:pt idx="1355">
                  <c:v>567.67999999999995</c:v>
                </c:pt>
                <c:pt idx="1356">
                  <c:v>567.67999999999995</c:v>
                </c:pt>
                <c:pt idx="1357">
                  <c:v>567.67999999999995</c:v>
                </c:pt>
                <c:pt idx="1358">
                  <c:v>567.67999999999995</c:v>
                </c:pt>
                <c:pt idx="1359">
                  <c:v>567.67999999999995</c:v>
                </c:pt>
                <c:pt idx="1360">
                  <c:v>567.66999999999996</c:v>
                </c:pt>
                <c:pt idx="1361">
                  <c:v>567.66999999999996</c:v>
                </c:pt>
                <c:pt idx="1362">
                  <c:v>567.66999999999996</c:v>
                </c:pt>
                <c:pt idx="1363">
                  <c:v>567.66999999999996</c:v>
                </c:pt>
                <c:pt idx="1364">
                  <c:v>567.66999999999996</c:v>
                </c:pt>
                <c:pt idx="1365">
                  <c:v>567.66999999999996</c:v>
                </c:pt>
                <c:pt idx="1366">
                  <c:v>567.66999999999996</c:v>
                </c:pt>
                <c:pt idx="1367">
                  <c:v>567.66999999999996</c:v>
                </c:pt>
                <c:pt idx="1368">
                  <c:v>567.66999999999996</c:v>
                </c:pt>
                <c:pt idx="1369">
                  <c:v>567.66999999999996</c:v>
                </c:pt>
                <c:pt idx="1370">
                  <c:v>567.66</c:v>
                </c:pt>
                <c:pt idx="1371">
                  <c:v>567.66</c:v>
                </c:pt>
                <c:pt idx="1372">
                  <c:v>567.66</c:v>
                </c:pt>
                <c:pt idx="1373">
                  <c:v>567.66</c:v>
                </c:pt>
                <c:pt idx="1374">
                  <c:v>567.66</c:v>
                </c:pt>
                <c:pt idx="1375">
                  <c:v>567.66</c:v>
                </c:pt>
                <c:pt idx="1376">
                  <c:v>567.66</c:v>
                </c:pt>
                <c:pt idx="1377">
                  <c:v>567.66</c:v>
                </c:pt>
                <c:pt idx="1378">
                  <c:v>567.66</c:v>
                </c:pt>
                <c:pt idx="1379">
                  <c:v>567.66</c:v>
                </c:pt>
                <c:pt idx="1380">
                  <c:v>567.66</c:v>
                </c:pt>
                <c:pt idx="1381">
                  <c:v>567.65</c:v>
                </c:pt>
                <c:pt idx="1382">
                  <c:v>567.65</c:v>
                </c:pt>
                <c:pt idx="1383">
                  <c:v>567.65</c:v>
                </c:pt>
                <c:pt idx="1384">
                  <c:v>567.65</c:v>
                </c:pt>
                <c:pt idx="1385">
                  <c:v>567.65</c:v>
                </c:pt>
                <c:pt idx="1386">
                  <c:v>567.65</c:v>
                </c:pt>
                <c:pt idx="1387">
                  <c:v>567.65</c:v>
                </c:pt>
                <c:pt idx="1388">
                  <c:v>567.65</c:v>
                </c:pt>
                <c:pt idx="1389">
                  <c:v>567.65</c:v>
                </c:pt>
                <c:pt idx="1390">
                  <c:v>567.65</c:v>
                </c:pt>
                <c:pt idx="1391">
                  <c:v>567.64</c:v>
                </c:pt>
                <c:pt idx="1392">
                  <c:v>567.64</c:v>
                </c:pt>
                <c:pt idx="1393">
                  <c:v>567.64</c:v>
                </c:pt>
                <c:pt idx="1394">
                  <c:v>567.64</c:v>
                </c:pt>
                <c:pt idx="1395">
                  <c:v>567.64</c:v>
                </c:pt>
                <c:pt idx="1396">
                  <c:v>567.64</c:v>
                </c:pt>
                <c:pt idx="1397">
                  <c:v>567.64</c:v>
                </c:pt>
                <c:pt idx="1398">
                  <c:v>567.64</c:v>
                </c:pt>
                <c:pt idx="1399">
                  <c:v>567.64</c:v>
                </c:pt>
                <c:pt idx="1400">
                  <c:v>567.64</c:v>
                </c:pt>
                <c:pt idx="1401">
                  <c:v>567.64</c:v>
                </c:pt>
                <c:pt idx="1402">
                  <c:v>567.63</c:v>
                </c:pt>
                <c:pt idx="1403">
                  <c:v>567.63</c:v>
                </c:pt>
                <c:pt idx="1404">
                  <c:v>567.63</c:v>
                </c:pt>
                <c:pt idx="1405">
                  <c:v>567.63</c:v>
                </c:pt>
                <c:pt idx="1406">
                  <c:v>567.63</c:v>
                </c:pt>
                <c:pt idx="1407">
                  <c:v>567.63</c:v>
                </c:pt>
                <c:pt idx="1408">
                  <c:v>567.63</c:v>
                </c:pt>
                <c:pt idx="1409">
                  <c:v>567.63</c:v>
                </c:pt>
                <c:pt idx="1410">
                  <c:v>567.63</c:v>
                </c:pt>
                <c:pt idx="1411">
                  <c:v>567.63</c:v>
                </c:pt>
                <c:pt idx="1412">
                  <c:v>567.62</c:v>
                </c:pt>
                <c:pt idx="1413">
                  <c:v>567.62</c:v>
                </c:pt>
                <c:pt idx="1414">
                  <c:v>567.62</c:v>
                </c:pt>
                <c:pt idx="1415">
                  <c:v>567.62</c:v>
                </c:pt>
                <c:pt idx="1416">
                  <c:v>567.62</c:v>
                </c:pt>
                <c:pt idx="1417">
                  <c:v>567.62</c:v>
                </c:pt>
                <c:pt idx="1418">
                  <c:v>567.62</c:v>
                </c:pt>
                <c:pt idx="1419">
                  <c:v>567.62</c:v>
                </c:pt>
                <c:pt idx="1420">
                  <c:v>567.62</c:v>
                </c:pt>
                <c:pt idx="1421">
                  <c:v>567.62</c:v>
                </c:pt>
                <c:pt idx="1422">
                  <c:v>567.62</c:v>
                </c:pt>
                <c:pt idx="1423">
                  <c:v>567.61</c:v>
                </c:pt>
                <c:pt idx="1424">
                  <c:v>567.61</c:v>
                </c:pt>
                <c:pt idx="1425">
                  <c:v>567.61</c:v>
                </c:pt>
                <c:pt idx="1426">
                  <c:v>567.61</c:v>
                </c:pt>
                <c:pt idx="1427">
                  <c:v>567.61</c:v>
                </c:pt>
                <c:pt idx="1428">
                  <c:v>567.61</c:v>
                </c:pt>
                <c:pt idx="1429">
                  <c:v>567.61</c:v>
                </c:pt>
                <c:pt idx="1430">
                  <c:v>567.61</c:v>
                </c:pt>
                <c:pt idx="1431">
                  <c:v>567.61</c:v>
                </c:pt>
                <c:pt idx="1432">
                  <c:v>567.61</c:v>
                </c:pt>
                <c:pt idx="1433">
                  <c:v>567.61</c:v>
                </c:pt>
                <c:pt idx="1434">
                  <c:v>567.6</c:v>
                </c:pt>
                <c:pt idx="1435">
                  <c:v>567.6</c:v>
                </c:pt>
                <c:pt idx="1436">
                  <c:v>567.6</c:v>
                </c:pt>
                <c:pt idx="1437">
                  <c:v>567.6</c:v>
                </c:pt>
                <c:pt idx="1438">
                  <c:v>567.6</c:v>
                </c:pt>
                <c:pt idx="1439">
                  <c:v>567.6</c:v>
                </c:pt>
                <c:pt idx="1440">
                  <c:v>567.6</c:v>
                </c:pt>
                <c:pt idx="1441">
                  <c:v>567.6</c:v>
                </c:pt>
                <c:pt idx="1442">
                  <c:v>567.6</c:v>
                </c:pt>
                <c:pt idx="1443">
                  <c:v>567.6</c:v>
                </c:pt>
                <c:pt idx="1444">
                  <c:v>567.59</c:v>
                </c:pt>
                <c:pt idx="1445">
                  <c:v>567.59</c:v>
                </c:pt>
                <c:pt idx="1446">
                  <c:v>567.59</c:v>
                </c:pt>
                <c:pt idx="1447">
                  <c:v>567.59</c:v>
                </c:pt>
                <c:pt idx="1448">
                  <c:v>567.59</c:v>
                </c:pt>
                <c:pt idx="1449">
                  <c:v>567.59</c:v>
                </c:pt>
                <c:pt idx="1450">
                  <c:v>567.59</c:v>
                </c:pt>
                <c:pt idx="1451">
                  <c:v>567.59</c:v>
                </c:pt>
                <c:pt idx="1452">
                  <c:v>567.58000000000004</c:v>
                </c:pt>
                <c:pt idx="1453">
                  <c:v>567.58000000000004</c:v>
                </c:pt>
                <c:pt idx="1454">
                  <c:v>567.58000000000004</c:v>
                </c:pt>
                <c:pt idx="1455">
                  <c:v>567.58000000000004</c:v>
                </c:pt>
                <c:pt idx="1456">
                  <c:v>567.58000000000004</c:v>
                </c:pt>
                <c:pt idx="1457">
                  <c:v>567.58000000000004</c:v>
                </c:pt>
                <c:pt idx="1458">
                  <c:v>567.58000000000004</c:v>
                </c:pt>
                <c:pt idx="1459">
                  <c:v>567.58000000000004</c:v>
                </c:pt>
                <c:pt idx="1460">
                  <c:v>567.57000000000005</c:v>
                </c:pt>
                <c:pt idx="1461">
                  <c:v>567.57000000000005</c:v>
                </c:pt>
                <c:pt idx="1462">
                  <c:v>567.57000000000005</c:v>
                </c:pt>
                <c:pt idx="1463">
                  <c:v>567.57000000000005</c:v>
                </c:pt>
                <c:pt idx="1464">
                  <c:v>567.57000000000005</c:v>
                </c:pt>
                <c:pt idx="1465">
                  <c:v>567.57000000000005</c:v>
                </c:pt>
                <c:pt idx="1466">
                  <c:v>567.57000000000005</c:v>
                </c:pt>
                <c:pt idx="1467">
                  <c:v>567.55999999999995</c:v>
                </c:pt>
                <c:pt idx="1468">
                  <c:v>567.55999999999995</c:v>
                </c:pt>
                <c:pt idx="1469">
                  <c:v>567.55999999999995</c:v>
                </c:pt>
                <c:pt idx="1470">
                  <c:v>567.55999999999995</c:v>
                </c:pt>
                <c:pt idx="1471">
                  <c:v>567.55999999999995</c:v>
                </c:pt>
                <c:pt idx="1472">
                  <c:v>567.55999999999995</c:v>
                </c:pt>
                <c:pt idx="1473">
                  <c:v>567.55999999999995</c:v>
                </c:pt>
                <c:pt idx="1474">
                  <c:v>567.55999999999995</c:v>
                </c:pt>
                <c:pt idx="1475">
                  <c:v>567.54999999999995</c:v>
                </c:pt>
                <c:pt idx="1476">
                  <c:v>567.54999999999995</c:v>
                </c:pt>
                <c:pt idx="1477">
                  <c:v>567.54999999999995</c:v>
                </c:pt>
                <c:pt idx="1478">
                  <c:v>567.54999999999995</c:v>
                </c:pt>
                <c:pt idx="1479">
                  <c:v>567.54999999999995</c:v>
                </c:pt>
                <c:pt idx="1480">
                  <c:v>567.54999999999995</c:v>
                </c:pt>
                <c:pt idx="1481">
                  <c:v>567.54999999999995</c:v>
                </c:pt>
                <c:pt idx="1482">
                  <c:v>567.54</c:v>
                </c:pt>
                <c:pt idx="1483">
                  <c:v>567.54</c:v>
                </c:pt>
                <c:pt idx="1484">
                  <c:v>567.54</c:v>
                </c:pt>
                <c:pt idx="1485">
                  <c:v>567.54</c:v>
                </c:pt>
                <c:pt idx="1486">
                  <c:v>567.54</c:v>
                </c:pt>
                <c:pt idx="1487">
                  <c:v>567.54</c:v>
                </c:pt>
                <c:pt idx="1488">
                  <c:v>567.54</c:v>
                </c:pt>
                <c:pt idx="1489">
                  <c:v>567.54</c:v>
                </c:pt>
                <c:pt idx="1490">
                  <c:v>567.53</c:v>
                </c:pt>
                <c:pt idx="1491">
                  <c:v>567.53</c:v>
                </c:pt>
                <c:pt idx="1492">
                  <c:v>567.53</c:v>
                </c:pt>
                <c:pt idx="1493">
                  <c:v>567.53</c:v>
                </c:pt>
                <c:pt idx="1494">
                  <c:v>567.53</c:v>
                </c:pt>
                <c:pt idx="1495">
                  <c:v>567.53</c:v>
                </c:pt>
                <c:pt idx="1496">
                  <c:v>567.53</c:v>
                </c:pt>
                <c:pt idx="1497">
                  <c:v>567.52</c:v>
                </c:pt>
                <c:pt idx="1498">
                  <c:v>567.52</c:v>
                </c:pt>
                <c:pt idx="1499">
                  <c:v>567.52</c:v>
                </c:pt>
                <c:pt idx="1500">
                  <c:v>567.52</c:v>
                </c:pt>
                <c:pt idx="1501">
                  <c:v>567.52</c:v>
                </c:pt>
                <c:pt idx="1502">
                  <c:v>567.52</c:v>
                </c:pt>
                <c:pt idx="1503">
                  <c:v>567.52</c:v>
                </c:pt>
                <c:pt idx="1504">
                  <c:v>567.51</c:v>
                </c:pt>
                <c:pt idx="1505">
                  <c:v>567.51</c:v>
                </c:pt>
                <c:pt idx="1506">
                  <c:v>567.51</c:v>
                </c:pt>
                <c:pt idx="1507">
                  <c:v>567.51</c:v>
                </c:pt>
                <c:pt idx="1508">
                  <c:v>567.51</c:v>
                </c:pt>
                <c:pt idx="1509">
                  <c:v>567.51</c:v>
                </c:pt>
                <c:pt idx="1510">
                  <c:v>567.51</c:v>
                </c:pt>
                <c:pt idx="1511">
                  <c:v>567.5</c:v>
                </c:pt>
                <c:pt idx="1512">
                  <c:v>567.5</c:v>
                </c:pt>
                <c:pt idx="1513">
                  <c:v>567.5</c:v>
                </c:pt>
                <c:pt idx="1514">
                  <c:v>567.5</c:v>
                </c:pt>
                <c:pt idx="1515">
                  <c:v>567.5</c:v>
                </c:pt>
                <c:pt idx="1516">
                  <c:v>567.5</c:v>
                </c:pt>
                <c:pt idx="1517">
                  <c:v>567.49</c:v>
                </c:pt>
                <c:pt idx="1518">
                  <c:v>567.49</c:v>
                </c:pt>
                <c:pt idx="1519">
                  <c:v>567.49</c:v>
                </c:pt>
                <c:pt idx="1520">
                  <c:v>567.49</c:v>
                </c:pt>
                <c:pt idx="1521">
                  <c:v>567.49</c:v>
                </c:pt>
                <c:pt idx="1522">
                  <c:v>567.49</c:v>
                </c:pt>
                <c:pt idx="1523">
                  <c:v>567.49</c:v>
                </c:pt>
                <c:pt idx="1524">
                  <c:v>567.48</c:v>
                </c:pt>
                <c:pt idx="1525">
                  <c:v>567.48</c:v>
                </c:pt>
                <c:pt idx="1526">
                  <c:v>567.48</c:v>
                </c:pt>
                <c:pt idx="1527">
                  <c:v>567.48</c:v>
                </c:pt>
                <c:pt idx="1528">
                  <c:v>567.48</c:v>
                </c:pt>
                <c:pt idx="1529">
                  <c:v>567.48</c:v>
                </c:pt>
                <c:pt idx="1530">
                  <c:v>567.48</c:v>
                </c:pt>
                <c:pt idx="1531">
                  <c:v>567.47</c:v>
                </c:pt>
                <c:pt idx="1532">
                  <c:v>567.47</c:v>
                </c:pt>
                <c:pt idx="1533">
                  <c:v>567.47</c:v>
                </c:pt>
                <c:pt idx="1534">
                  <c:v>567.47</c:v>
                </c:pt>
                <c:pt idx="1535">
                  <c:v>567.47</c:v>
                </c:pt>
                <c:pt idx="1536">
                  <c:v>567.47</c:v>
                </c:pt>
                <c:pt idx="1537">
                  <c:v>567.47</c:v>
                </c:pt>
                <c:pt idx="1538">
                  <c:v>567.46</c:v>
                </c:pt>
                <c:pt idx="1539">
                  <c:v>567.46</c:v>
                </c:pt>
                <c:pt idx="1540">
                  <c:v>567.46</c:v>
                </c:pt>
                <c:pt idx="1541">
                  <c:v>567.46</c:v>
                </c:pt>
                <c:pt idx="1542">
                  <c:v>567.46</c:v>
                </c:pt>
                <c:pt idx="1543">
                  <c:v>567.46</c:v>
                </c:pt>
                <c:pt idx="1544">
                  <c:v>567.46</c:v>
                </c:pt>
                <c:pt idx="1545">
                  <c:v>567.45000000000005</c:v>
                </c:pt>
                <c:pt idx="1546">
                  <c:v>567.45000000000005</c:v>
                </c:pt>
                <c:pt idx="1547">
                  <c:v>567.45000000000005</c:v>
                </c:pt>
                <c:pt idx="1548">
                  <c:v>567.45000000000005</c:v>
                </c:pt>
                <c:pt idx="1549">
                  <c:v>567.45000000000005</c:v>
                </c:pt>
                <c:pt idx="1550">
                  <c:v>567.45000000000005</c:v>
                </c:pt>
                <c:pt idx="1551">
                  <c:v>567.45000000000005</c:v>
                </c:pt>
                <c:pt idx="1552">
                  <c:v>567.44000000000005</c:v>
                </c:pt>
                <c:pt idx="1553">
                  <c:v>567.44000000000005</c:v>
                </c:pt>
                <c:pt idx="1554">
                  <c:v>567.44000000000005</c:v>
                </c:pt>
                <c:pt idx="1555">
                  <c:v>567.44000000000005</c:v>
                </c:pt>
                <c:pt idx="1556">
                  <c:v>567.44000000000005</c:v>
                </c:pt>
                <c:pt idx="1557">
                  <c:v>567.44000000000005</c:v>
                </c:pt>
                <c:pt idx="1558">
                  <c:v>567.44000000000005</c:v>
                </c:pt>
                <c:pt idx="1559">
                  <c:v>567.42999999999995</c:v>
                </c:pt>
                <c:pt idx="1560">
                  <c:v>567.42999999999995</c:v>
                </c:pt>
                <c:pt idx="1561">
                  <c:v>567.42999999999995</c:v>
                </c:pt>
                <c:pt idx="1562">
                  <c:v>567.42999999999995</c:v>
                </c:pt>
                <c:pt idx="1563">
                  <c:v>567.42999999999995</c:v>
                </c:pt>
                <c:pt idx="1564">
                  <c:v>567.42999999999995</c:v>
                </c:pt>
                <c:pt idx="1565">
                  <c:v>567.42999999999995</c:v>
                </c:pt>
                <c:pt idx="1566">
                  <c:v>567.41999999999996</c:v>
                </c:pt>
                <c:pt idx="1567">
                  <c:v>567.41999999999996</c:v>
                </c:pt>
                <c:pt idx="1568">
                  <c:v>567.41999999999996</c:v>
                </c:pt>
                <c:pt idx="1569">
                  <c:v>567.41999999999996</c:v>
                </c:pt>
                <c:pt idx="1570">
                  <c:v>567.41999999999996</c:v>
                </c:pt>
                <c:pt idx="1571">
                  <c:v>567.41999999999996</c:v>
                </c:pt>
                <c:pt idx="1572">
                  <c:v>567.41999999999996</c:v>
                </c:pt>
                <c:pt idx="1573">
                  <c:v>567.41999999999996</c:v>
                </c:pt>
                <c:pt idx="1574">
                  <c:v>567.41</c:v>
                </c:pt>
                <c:pt idx="1575">
                  <c:v>567.41</c:v>
                </c:pt>
                <c:pt idx="1576">
                  <c:v>567.41</c:v>
                </c:pt>
                <c:pt idx="1577">
                  <c:v>567.41</c:v>
                </c:pt>
                <c:pt idx="1578">
                  <c:v>567.41</c:v>
                </c:pt>
                <c:pt idx="1579">
                  <c:v>567.41</c:v>
                </c:pt>
                <c:pt idx="1580">
                  <c:v>567.41</c:v>
                </c:pt>
                <c:pt idx="1581">
                  <c:v>567.4</c:v>
                </c:pt>
                <c:pt idx="1582">
                  <c:v>567.4</c:v>
                </c:pt>
                <c:pt idx="1583">
                  <c:v>567.4</c:v>
                </c:pt>
                <c:pt idx="1584">
                  <c:v>567.4</c:v>
                </c:pt>
                <c:pt idx="1585">
                  <c:v>567.4</c:v>
                </c:pt>
                <c:pt idx="1586">
                  <c:v>567.4</c:v>
                </c:pt>
                <c:pt idx="1587">
                  <c:v>567.4</c:v>
                </c:pt>
                <c:pt idx="1588">
                  <c:v>567.39</c:v>
                </c:pt>
                <c:pt idx="1589">
                  <c:v>567.39</c:v>
                </c:pt>
                <c:pt idx="1590">
                  <c:v>567.39</c:v>
                </c:pt>
                <c:pt idx="1591">
                  <c:v>567.39</c:v>
                </c:pt>
                <c:pt idx="1592">
                  <c:v>567.39</c:v>
                </c:pt>
                <c:pt idx="1593">
                  <c:v>567.39</c:v>
                </c:pt>
                <c:pt idx="1594">
                  <c:v>567.38</c:v>
                </c:pt>
                <c:pt idx="1595">
                  <c:v>567.38</c:v>
                </c:pt>
                <c:pt idx="1596">
                  <c:v>567.38</c:v>
                </c:pt>
                <c:pt idx="1597">
                  <c:v>567.38</c:v>
                </c:pt>
                <c:pt idx="1598">
                  <c:v>567.38</c:v>
                </c:pt>
                <c:pt idx="1599">
                  <c:v>567.37</c:v>
                </c:pt>
                <c:pt idx="1600">
                  <c:v>567.37</c:v>
                </c:pt>
                <c:pt idx="1601">
                  <c:v>567.37</c:v>
                </c:pt>
                <c:pt idx="1602">
                  <c:v>567.37</c:v>
                </c:pt>
                <c:pt idx="1603">
                  <c:v>567.37</c:v>
                </c:pt>
                <c:pt idx="1604">
                  <c:v>567.37</c:v>
                </c:pt>
                <c:pt idx="1605">
                  <c:v>567.36</c:v>
                </c:pt>
                <c:pt idx="1606">
                  <c:v>567.36</c:v>
                </c:pt>
                <c:pt idx="1607">
                  <c:v>567.36</c:v>
                </c:pt>
                <c:pt idx="1608">
                  <c:v>567.36</c:v>
                </c:pt>
                <c:pt idx="1609">
                  <c:v>567.36</c:v>
                </c:pt>
                <c:pt idx="1610">
                  <c:v>567.36</c:v>
                </c:pt>
                <c:pt idx="1611">
                  <c:v>567.36</c:v>
                </c:pt>
                <c:pt idx="1612">
                  <c:v>567.35</c:v>
                </c:pt>
                <c:pt idx="1613">
                  <c:v>567.35</c:v>
                </c:pt>
                <c:pt idx="1614">
                  <c:v>567.35</c:v>
                </c:pt>
                <c:pt idx="1615">
                  <c:v>567.35</c:v>
                </c:pt>
                <c:pt idx="1616">
                  <c:v>567.35</c:v>
                </c:pt>
                <c:pt idx="1617">
                  <c:v>567.35</c:v>
                </c:pt>
                <c:pt idx="1618">
                  <c:v>567.34</c:v>
                </c:pt>
                <c:pt idx="1619">
                  <c:v>567.34</c:v>
                </c:pt>
                <c:pt idx="1620">
                  <c:v>567.34</c:v>
                </c:pt>
                <c:pt idx="1621">
                  <c:v>567.34</c:v>
                </c:pt>
                <c:pt idx="1622">
                  <c:v>567.34</c:v>
                </c:pt>
                <c:pt idx="1623">
                  <c:v>567.34</c:v>
                </c:pt>
                <c:pt idx="1624">
                  <c:v>567.34</c:v>
                </c:pt>
                <c:pt idx="1625">
                  <c:v>567.33000000000004</c:v>
                </c:pt>
                <c:pt idx="1626">
                  <c:v>567.33000000000004</c:v>
                </c:pt>
                <c:pt idx="1627">
                  <c:v>567.33000000000004</c:v>
                </c:pt>
                <c:pt idx="1628">
                  <c:v>567.33000000000004</c:v>
                </c:pt>
                <c:pt idx="1629">
                  <c:v>567.33000000000004</c:v>
                </c:pt>
                <c:pt idx="1630">
                  <c:v>567.33000000000004</c:v>
                </c:pt>
                <c:pt idx="1631">
                  <c:v>567.33000000000004</c:v>
                </c:pt>
                <c:pt idx="1632">
                  <c:v>567.33000000000004</c:v>
                </c:pt>
                <c:pt idx="1633">
                  <c:v>567.32000000000005</c:v>
                </c:pt>
                <c:pt idx="1634">
                  <c:v>567.32000000000005</c:v>
                </c:pt>
                <c:pt idx="1635">
                  <c:v>567.32000000000005</c:v>
                </c:pt>
                <c:pt idx="1636">
                  <c:v>567.32000000000005</c:v>
                </c:pt>
                <c:pt idx="1637">
                  <c:v>567.32000000000005</c:v>
                </c:pt>
                <c:pt idx="1638">
                  <c:v>567.32000000000005</c:v>
                </c:pt>
                <c:pt idx="1639">
                  <c:v>567.32000000000005</c:v>
                </c:pt>
                <c:pt idx="1640">
                  <c:v>567.32000000000005</c:v>
                </c:pt>
                <c:pt idx="1641">
                  <c:v>567.30999999999995</c:v>
                </c:pt>
                <c:pt idx="1642">
                  <c:v>567.30999999999995</c:v>
                </c:pt>
                <c:pt idx="1643">
                  <c:v>567.30999999999995</c:v>
                </c:pt>
                <c:pt idx="1644">
                  <c:v>567.30999999999995</c:v>
                </c:pt>
                <c:pt idx="1645">
                  <c:v>567.30999999999995</c:v>
                </c:pt>
                <c:pt idx="1646">
                  <c:v>567.30999999999995</c:v>
                </c:pt>
                <c:pt idx="1647">
                  <c:v>567.30999999999995</c:v>
                </c:pt>
                <c:pt idx="1648">
                  <c:v>567.30999999999995</c:v>
                </c:pt>
                <c:pt idx="1649">
                  <c:v>567.29999999999995</c:v>
                </c:pt>
                <c:pt idx="1650">
                  <c:v>567.29999999999995</c:v>
                </c:pt>
                <c:pt idx="1651">
                  <c:v>567.29999999999995</c:v>
                </c:pt>
                <c:pt idx="1652">
                  <c:v>567.29999999999995</c:v>
                </c:pt>
                <c:pt idx="1653">
                  <c:v>567.29999999999995</c:v>
                </c:pt>
                <c:pt idx="1654">
                  <c:v>567.29</c:v>
                </c:pt>
                <c:pt idx="1655">
                  <c:v>567.29</c:v>
                </c:pt>
                <c:pt idx="1656">
                  <c:v>567.29</c:v>
                </c:pt>
                <c:pt idx="1657">
                  <c:v>567.29</c:v>
                </c:pt>
                <c:pt idx="1658">
                  <c:v>567.29</c:v>
                </c:pt>
                <c:pt idx="1659">
                  <c:v>567.28</c:v>
                </c:pt>
                <c:pt idx="1660">
                  <c:v>567.28</c:v>
                </c:pt>
                <c:pt idx="1661">
                  <c:v>567.28</c:v>
                </c:pt>
                <c:pt idx="1662">
                  <c:v>567.28</c:v>
                </c:pt>
                <c:pt idx="1663">
                  <c:v>567.28</c:v>
                </c:pt>
                <c:pt idx="1664">
                  <c:v>567.28</c:v>
                </c:pt>
                <c:pt idx="1665">
                  <c:v>567.27</c:v>
                </c:pt>
                <c:pt idx="1666">
                  <c:v>567.27</c:v>
                </c:pt>
                <c:pt idx="1667">
                  <c:v>567.27</c:v>
                </c:pt>
                <c:pt idx="1668">
                  <c:v>567.27</c:v>
                </c:pt>
                <c:pt idx="1669">
                  <c:v>567.27</c:v>
                </c:pt>
                <c:pt idx="1670">
                  <c:v>567.27</c:v>
                </c:pt>
                <c:pt idx="1671">
                  <c:v>567.26</c:v>
                </c:pt>
                <c:pt idx="1672">
                  <c:v>567.26</c:v>
                </c:pt>
                <c:pt idx="1673">
                  <c:v>567.26</c:v>
                </c:pt>
                <c:pt idx="1674">
                  <c:v>567.26</c:v>
                </c:pt>
                <c:pt idx="1675">
                  <c:v>567.26</c:v>
                </c:pt>
                <c:pt idx="1676">
                  <c:v>567.26</c:v>
                </c:pt>
                <c:pt idx="1677">
                  <c:v>567.26</c:v>
                </c:pt>
                <c:pt idx="1678">
                  <c:v>567.25</c:v>
                </c:pt>
                <c:pt idx="1679">
                  <c:v>567.25</c:v>
                </c:pt>
                <c:pt idx="1680">
                  <c:v>567.25</c:v>
                </c:pt>
                <c:pt idx="1681">
                  <c:v>567.25</c:v>
                </c:pt>
                <c:pt idx="1682">
                  <c:v>567.25</c:v>
                </c:pt>
                <c:pt idx="1683">
                  <c:v>567.25</c:v>
                </c:pt>
                <c:pt idx="1684">
                  <c:v>567.24</c:v>
                </c:pt>
                <c:pt idx="1685">
                  <c:v>567.24</c:v>
                </c:pt>
                <c:pt idx="1686">
                  <c:v>567.24</c:v>
                </c:pt>
                <c:pt idx="1687">
                  <c:v>567.24</c:v>
                </c:pt>
                <c:pt idx="1688">
                  <c:v>567.24</c:v>
                </c:pt>
                <c:pt idx="1689">
                  <c:v>567.24</c:v>
                </c:pt>
                <c:pt idx="1690">
                  <c:v>567.23</c:v>
                </c:pt>
                <c:pt idx="1691">
                  <c:v>567.23</c:v>
                </c:pt>
                <c:pt idx="1692">
                  <c:v>567.23</c:v>
                </c:pt>
                <c:pt idx="1693">
                  <c:v>567.23</c:v>
                </c:pt>
                <c:pt idx="1694">
                  <c:v>567.23</c:v>
                </c:pt>
                <c:pt idx="1695">
                  <c:v>567.23</c:v>
                </c:pt>
                <c:pt idx="1696">
                  <c:v>567.22</c:v>
                </c:pt>
                <c:pt idx="1697">
                  <c:v>567.22</c:v>
                </c:pt>
                <c:pt idx="1698">
                  <c:v>567.22</c:v>
                </c:pt>
                <c:pt idx="1699">
                  <c:v>567.22</c:v>
                </c:pt>
                <c:pt idx="1700">
                  <c:v>567.22</c:v>
                </c:pt>
                <c:pt idx="1701">
                  <c:v>567.22</c:v>
                </c:pt>
                <c:pt idx="1702">
                  <c:v>567.21</c:v>
                </c:pt>
                <c:pt idx="1703">
                  <c:v>567.21</c:v>
                </c:pt>
                <c:pt idx="1704">
                  <c:v>567.21</c:v>
                </c:pt>
                <c:pt idx="1705">
                  <c:v>567.21</c:v>
                </c:pt>
                <c:pt idx="1706">
                  <c:v>567.21</c:v>
                </c:pt>
                <c:pt idx="1707">
                  <c:v>567.21</c:v>
                </c:pt>
                <c:pt idx="1708">
                  <c:v>567.20000000000005</c:v>
                </c:pt>
                <c:pt idx="1709">
                  <c:v>567.20000000000005</c:v>
                </c:pt>
                <c:pt idx="1710">
                  <c:v>567.20000000000005</c:v>
                </c:pt>
                <c:pt idx="1711">
                  <c:v>567.20000000000005</c:v>
                </c:pt>
                <c:pt idx="1712">
                  <c:v>567.20000000000005</c:v>
                </c:pt>
                <c:pt idx="1713">
                  <c:v>567.19000000000005</c:v>
                </c:pt>
                <c:pt idx="1714">
                  <c:v>567.19000000000005</c:v>
                </c:pt>
                <c:pt idx="1715">
                  <c:v>567.19000000000005</c:v>
                </c:pt>
                <c:pt idx="1716">
                  <c:v>567.19000000000005</c:v>
                </c:pt>
                <c:pt idx="1717">
                  <c:v>567.19000000000005</c:v>
                </c:pt>
                <c:pt idx="1718">
                  <c:v>567.17999999999995</c:v>
                </c:pt>
                <c:pt idx="1719">
                  <c:v>567.17999999999995</c:v>
                </c:pt>
                <c:pt idx="1720">
                  <c:v>567.17999999999995</c:v>
                </c:pt>
                <c:pt idx="1721">
                  <c:v>567.17999999999995</c:v>
                </c:pt>
                <c:pt idx="1722">
                  <c:v>567.17999999999995</c:v>
                </c:pt>
                <c:pt idx="1723">
                  <c:v>567.17999999999995</c:v>
                </c:pt>
                <c:pt idx="1724">
                  <c:v>567.16999999999996</c:v>
                </c:pt>
                <c:pt idx="1725">
                  <c:v>567.16999999999996</c:v>
                </c:pt>
                <c:pt idx="1726">
                  <c:v>567.16999999999996</c:v>
                </c:pt>
                <c:pt idx="1727">
                  <c:v>567.16999999999996</c:v>
                </c:pt>
                <c:pt idx="1728">
                  <c:v>567.16999999999996</c:v>
                </c:pt>
                <c:pt idx="1729">
                  <c:v>567.16</c:v>
                </c:pt>
                <c:pt idx="1730">
                  <c:v>567.16</c:v>
                </c:pt>
                <c:pt idx="1731">
                  <c:v>567.16</c:v>
                </c:pt>
                <c:pt idx="1732">
                  <c:v>567.16</c:v>
                </c:pt>
                <c:pt idx="1733">
                  <c:v>567.15</c:v>
                </c:pt>
                <c:pt idx="1734">
                  <c:v>567.15</c:v>
                </c:pt>
                <c:pt idx="1735">
                  <c:v>567.15</c:v>
                </c:pt>
                <c:pt idx="1736">
                  <c:v>567.15</c:v>
                </c:pt>
                <c:pt idx="1737">
                  <c:v>567.15</c:v>
                </c:pt>
                <c:pt idx="1738">
                  <c:v>567.14</c:v>
                </c:pt>
                <c:pt idx="1739">
                  <c:v>567.14</c:v>
                </c:pt>
                <c:pt idx="1740">
                  <c:v>567.14</c:v>
                </c:pt>
                <c:pt idx="1741">
                  <c:v>567.14</c:v>
                </c:pt>
                <c:pt idx="1742">
                  <c:v>567.13</c:v>
                </c:pt>
                <c:pt idx="1743">
                  <c:v>567.13</c:v>
                </c:pt>
                <c:pt idx="1744">
                  <c:v>567.13</c:v>
                </c:pt>
                <c:pt idx="1745">
                  <c:v>567.13</c:v>
                </c:pt>
                <c:pt idx="1746">
                  <c:v>567.13</c:v>
                </c:pt>
                <c:pt idx="1747">
                  <c:v>567.12</c:v>
                </c:pt>
                <c:pt idx="1748">
                  <c:v>567.12</c:v>
                </c:pt>
                <c:pt idx="1749">
                  <c:v>567.12</c:v>
                </c:pt>
                <c:pt idx="1750">
                  <c:v>567.12</c:v>
                </c:pt>
                <c:pt idx="1751">
                  <c:v>567.11</c:v>
                </c:pt>
                <c:pt idx="1752">
                  <c:v>567.11</c:v>
                </c:pt>
                <c:pt idx="1753">
                  <c:v>567.11</c:v>
                </c:pt>
                <c:pt idx="1754">
                  <c:v>567.11</c:v>
                </c:pt>
                <c:pt idx="1755">
                  <c:v>567.11</c:v>
                </c:pt>
                <c:pt idx="1756">
                  <c:v>567.1</c:v>
                </c:pt>
                <c:pt idx="1757">
                  <c:v>567.1</c:v>
                </c:pt>
                <c:pt idx="1758">
                  <c:v>567.1</c:v>
                </c:pt>
                <c:pt idx="1759">
                  <c:v>567.1</c:v>
                </c:pt>
                <c:pt idx="1760">
                  <c:v>567.1</c:v>
                </c:pt>
                <c:pt idx="1761">
                  <c:v>567.09</c:v>
                </c:pt>
                <c:pt idx="1762">
                  <c:v>567.09</c:v>
                </c:pt>
                <c:pt idx="1763">
                  <c:v>567.09</c:v>
                </c:pt>
                <c:pt idx="1764">
                  <c:v>567.09</c:v>
                </c:pt>
                <c:pt idx="1765">
                  <c:v>567.08000000000004</c:v>
                </c:pt>
                <c:pt idx="1766">
                  <c:v>567.08000000000004</c:v>
                </c:pt>
                <c:pt idx="1767">
                  <c:v>567.08000000000004</c:v>
                </c:pt>
                <c:pt idx="1768">
                  <c:v>567.08000000000004</c:v>
                </c:pt>
                <c:pt idx="1769">
                  <c:v>567.08000000000004</c:v>
                </c:pt>
                <c:pt idx="1770">
                  <c:v>567.07000000000005</c:v>
                </c:pt>
                <c:pt idx="1771">
                  <c:v>567.07000000000005</c:v>
                </c:pt>
                <c:pt idx="1772">
                  <c:v>567.07000000000005</c:v>
                </c:pt>
                <c:pt idx="1773">
                  <c:v>567.07000000000005</c:v>
                </c:pt>
                <c:pt idx="1774">
                  <c:v>567.05999999999995</c:v>
                </c:pt>
                <c:pt idx="1775">
                  <c:v>567.05999999999995</c:v>
                </c:pt>
                <c:pt idx="1776">
                  <c:v>567.05999999999995</c:v>
                </c:pt>
                <c:pt idx="1777">
                  <c:v>567.05999999999995</c:v>
                </c:pt>
                <c:pt idx="1778">
                  <c:v>567.04999999999995</c:v>
                </c:pt>
                <c:pt idx="1779">
                  <c:v>567.04999999999995</c:v>
                </c:pt>
                <c:pt idx="1780">
                  <c:v>567.04999999999995</c:v>
                </c:pt>
                <c:pt idx="1781">
                  <c:v>567.04999999999995</c:v>
                </c:pt>
                <c:pt idx="1782">
                  <c:v>567.04999999999995</c:v>
                </c:pt>
                <c:pt idx="1783">
                  <c:v>567.04</c:v>
                </c:pt>
                <c:pt idx="1784">
                  <c:v>567.04</c:v>
                </c:pt>
                <c:pt idx="1785">
                  <c:v>567.04</c:v>
                </c:pt>
                <c:pt idx="1786">
                  <c:v>567.04</c:v>
                </c:pt>
                <c:pt idx="1787">
                  <c:v>567.03</c:v>
                </c:pt>
                <c:pt idx="1788">
                  <c:v>567.03</c:v>
                </c:pt>
                <c:pt idx="1789">
                  <c:v>567.03</c:v>
                </c:pt>
                <c:pt idx="1790">
                  <c:v>567.03</c:v>
                </c:pt>
                <c:pt idx="1791">
                  <c:v>567.03</c:v>
                </c:pt>
                <c:pt idx="1792">
                  <c:v>567.02</c:v>
                </c:pt>
                <c:pt idx="1793">
                  <c:v>567.02</c:v>
                </c:pt>
                <c:pt idx="1794">
                  <c:v>567.02</c:v>
                </c:pt>
                <c:pt idx="1795">
                  <c:v>567.02</c:v>
                </c:pt>
                <c:pt idx="1796">
                  <c:v>567.02</c:v>
                </c:pt>
                <c:pt idx="1797">
                  <c:v>567.01</c:v>
                </c:pt>
                <c:pt idx="1798">
                  <c:v>567.01</c:v>
                </c:pt>
                <c:pt idx="1799">
                  <c:v>567.01</c:v>
                </c:pt>
                <c:pt idx="1800">
                  <c:v>567.01</c:v>
                </c:pt>
                <c:pt idx="1801">
                  <c:v>567.01</c:v>
                </c:pt>
                <c:pt idx="1802">
                  <c:v>567</c:v>
                </c:pt>
                <c:pt idx="1803">
                  <c:v>567</c:v>
                </c:pt>
                <c:pt idx="1804">
                  <c:v>567</c:v>
                </c:pt>
                <c:pt idx="1805">
                  <c:v>567</c:v>
                </c:pt>
                <c:pt idx="1806">
                  <c:v>567</c:v>
                </c:pt>
                <c:pt idx="1807">
                  <c:v>566.99</c:v>
                </c:pt>
                <c:pt idx="1808">
                  <c:v>566.99</c:v>
                </c:pt>
                <c:pt idx="1809">
                  <c:v>566.99</c:v>
                </c:pt>
                <c:pt idx="1810">
                  <c:v>566.99</c:v>
                </c:pt>
                <c:pt idx="1811">
                  <c:v>566.98</c:v>
                </c:pt>
                <c:pt idx="1812">
                  <c:v>566.98</c:v>
                </c:pt>
                <c:pt idx="1813">
                  <c:v>566.98</c:v>
                </c:pt>
                <c:pt idx="1814">
                  <c:v>566.98</c:v>
                </c:pt>
                <c:pt idx="1815">
                  <c:v>566.98</c:v>
                </c:pt>
                <c:pt idx="1816">
                  <c:v>566.97</c:v>
                </c:pt>
                <c:pt idx="1817">
                  <c:v>566.97</c:v>
                </c:pt>
                <c:pt idx="1818">
                  <c:v>566.97</c:v>
                </c:pt>
                <c:pt idx="1819">
                  <c:v>566.97</c:v>
                </c:pt>
                <c:pt idx="1820">
                  <c:v>566.96</c:v>
                </c:pt>
                <c:pt idx="1821">
                  <c:v>566.96</c:v>
                </c:pt>
                <c:pt idx="1822">
                  <c:v>566.96</c:v>
                </c:pt>
                <c:pt idx="1823">
                  <c:v>566.96</c:v>
                </c:pt>
                <c:pt idx="1824">
                  <c:v>566.96</c:v>
                </c:pt>
                <c:pt idx="1825">
                  <c:v>566.95000000000005</c:v>
                </c:pt>
                <c:pt idx="1826">
                  <c:v>566.95000000000005</c:v>
                </c:pt>
                <c:pt idx="1827">
                  <c:v>566.95000000000005</c:v>
                </c:pt>
                <c:pt idx="1828">
                  <c:v>566.95000000000005</c:v>
                </c:pt>
                <c:pt idx="1829">
                  <c:v>566.95000000000005</c:v>
                </c:pt>
                <c:pt idx="1830">
                  <c:v>566.94000000000005</c:v>
                </c:pt>
                <c:pt idx="1831">
                  <c:v>566.94000000000005</c:v>
                </c:pt>
                <c:pt idx="1832">
                  <c:v>566.94000000000005</c:v>
                </c:pt>
                <c:pt idx="1833">
                  <c:v>566.94000000000005</c:v>
                </c:pt>
                <c:pt idx="1834">
                  <c:v>566.94000000000005</c:v>
                </c:pt>
                <c:pt idx="1835">
                  <c:v>566.92999999999995</c:v>
                </c:pt>
                <c:pt idx="1836">
                  <c:v>566.92999999999995</c:v>
                </c:pt>
                <c:pt idx="1837">
                  <c:v>566.92999999999995</c:v>
                </c:pt>
                <c:pt idx="1838">
                  <c:v>566.92999999999995</c:v>
                </c:pt>
                <c:pt idx="1839">
                  <c:v>566.92999999999995</c:v>
                </c:pt>
                <c:pt idx="1840">
                  <c:v>566.91999999999996</c:v>
                </c:pt>
                <c:pt idx="1841">
                  <c:v>566.91999999999996</c:v>
                </c:pt>
                <c:pt idx="1842">
                  <c:v>566.91999999999996</c:v>
                </c:pt>
                <c:pt idx="1843">
                  <c:v>566.91999999999996</c:v>
                </c:pt>
                <c:pt idx="1844">
                  <c:v>566.91999999999996</c:v>
                </c:pt>
                <c:pt idx="1845">
                  <c:v>566.91999999999996</c:v>
                </c:pt>
                <c:pt idx="1846">
                  <c:v>566.91</c:v>
                </c:pt>
                <c:pt idx="1847">
                  <c:v>566.91</c:v>
                </c:pt>
                <c:pt idx="1848">
                  <c:v>566.91</c:v>
                </c:pt>
                <c:pt idx="1849">
                  <c:v>566.91</c:v>
                </c:pt>
                <c:pt idx="1850">
                  <c:v>566.91</c:v>
                </c:pt>
                <c:pt idx="1851">
                  <c:v>566.91</c:v>
                </c:pt>
                <c:pt idx="1852">
                  <c:v>566.91</c:v>
                </c:pt>
                <c:pt idx="1853">
                  <c:v>566.9</c:v>
                </c:pt>
                <c:pt idx="1854">
                  <c:v>566.9</c:v>
                </c:pt>
                <c:pt idx="1855">
                  <c:v>566.9</c:v>
                </c:pt>
                <c:pt idx="1856">
                  <c:v>566.9</c:v>
                </c:pt>
                <c:pt idx="1857">
                  <c:v>566.9</c:v>
                </c:pt>
                <c:pt idx="1858">
                  <c:v>566.9</c:v>
                </c:pt>
                <c:pt idx="1859">
                  <c:v>566.9</c:v>
                </c:pt>
                <c:pt idx="1860">
                  <c:v>566.89</c:v>
                </c:pt>
                <c:pt idx="1861">
                  <c:v>566.89</c:v>
                </c:pt>
                <c:pt idx="1862">
                  <c:v>566.89</c:v>
                </c:pt>
                <c:pt idx="1863">
                  <c:v>566.89</c:v>
                </c:pt>
                <c:pt idx="1864">
                  <c:v>566.89</c:v>
                </c:pt>
                <c:pt idx="1865">
                  <c:v>566.89</c:v>
                </c:pt>
                <c:pt idx="1866">
                  <c:v>566.89</c:v>
                </c:pt>
                <c:pt idx="1867">
                  <c:v>566.89</c:v>
                </c:pt>
                <c:pt idx="1868">
                  <c:v>566.89</c:v>
                </c:pt>
                <c:pt idx="1869">
                  <c:v>566.88</c:v>
                </c:pt>
                <c:pt idx="1870">
                  <c:v>566.88</c:v>
                </c:pt>
                <c:pt idx="1871">
                  <c:v>566.88</c:v>
                </c:pt>
                <c:pt idx="1872">
                  <c:v>566.88</c:v>
                </c:pt>
                <c:pt idx="1873">
                  <c:v>566.88</c:v>
                </c:pt>
                <c:pt idx="1874">
                  <c:v>566.88</c:v>
                </c:pt>
                <c:pt idx="1875">
                  <c:v>566.88</c:v>
                </c:pt>
                <c:pt idx="1876">
                  <c:v>566.88</c:v>
                </c:pt>
                <c:pt idx="1877">
                  <c:v>566.87</c:v>
                </c:pt>
                <c:pt idx="1878">
                  <c:v>566.87</c:v>
                </c:pt>
                <c:pt idx="1879">
                  <c:v>566.87</c:v>
                </c:pt>
                <c:pt idx="1880">
                  <c:v>566.87</c:v>
                </c:pt>
                <c:pt idx="1881">
                  <c:v>566.87</c:v>
                </c:pt>
                <c:pt idx="1882">
                  <c:v>566.87</c:v>
                </c:pt>
                <c:pt idx="1883">
                  <c:v>566.87</c:v>
                </c:pt>
                <c:pt idx="1884">
                  <c:v>566.87</c:v>
                </c:pt>
                <c:pt idx="1885">
                  <c:v>566.87</c:v>
                </c:pt>
                <c:pt idx="1886">
                  <c:v>566.86</c:v>
                </c:pt>
                <c:pt idx="1887">
                  <c:v>566.86</c:v>
                </c:pt>
                <c:pt idx="1888">
                  <c:v>566.86</c:v>
                </c:pt>
                <c:pt idx="1889">
                  <c:v>566.86</c:v>
                </c:pt>
                <c:pt idx="1890">
                  <c:v>566.86</c:v>
                </c:pt>
                <c:pt idx="1891">
                  <c:v>566.86</c:v>
                </c:pt>
                <c:pt idx="1892">
                  <c:v>566.86</c:v>
                </c:pt>
                <c:pt idx="1893">
                  <c:v>566.86</c:v>
                </c:pt>
                <c:pt idx="1894">
                  <c:v>566.86</c:v>
                </c:pt>
                <c:pt idx="1895">
                  <c:v>566.85</c:v>
                </c:pt>
                <c:pt idx="1896">
                  <c:v>566.85</c:v>
                </c:pt>
                <c:pt idx="1897">
                  <c:v>566.85</c:v>
                </c:pt>
                <c:pt idx="1898">
                  <c:v>566.85</c:v>
                </c:pt>
                <c:pt idx="1899">
                  <c:v>566.85</c:v>
                </c:pt>
                <c:pt idx="1900">
                  <c:v>566.85</c:v>
                </c:pt>
                <c:pt idx="1901">
                  <c:v>566.85</c:v>
                </c:pt>
                <c:pt idx="1902">
                  <c:v>566.85</c:v>
                </c:pt>
                <c:pt idx="1903">
                  <c:v>566.84</c:v>
                </c:pt>
                <c:pt idx="1904">
                  <c:v>566.84</c:v>
                </c:pt>
                <c:pt idx="1905">
                  <c:v>566.84</c:v>
                </c:pt>
                <c:pt idx="1906">
                  <c:v>566.84</c:v>
                </c:pt>
                <c:pt idx="1907">
                  <c:v>566.84</c:v>
                </c:pt>
                <c:pt idx="1908">
                  <c:v>566.84</c:v>
                </c:pt>
                <c:pt idx="1909">
                  <c:v>566.84</c:v>
                </c:pt>
                <c:pt idx="1910">
                  <c:v>566.83000000000004</c:v>
                </c:pt>
                <c:pt idx="1911">
                  <c:v>566.83000000000004</c:v>
                </c:pt>
                <c:pt idx="1912">
                  <c:v>566.83000000000004</c:v>
                </c:pt>
                <c:pt idx="1913">
                  <c:v>566.83000000000004</c:v>
                </c:pt>
                <c:pt idx="1914">
                  <c:v>566.83000000000004</c:v>
                </c:pt>
                <c:pt idx="1915">
                  <c:v>566.83000000000004</c:v>
                </c:pt>
                <c:pt idx="1916">
                  <c:v>566.83000000000004</c:v>
                </c:pt>
                <c:pt idx="1917">
                  <c:v>566.83000000000004</c:v>
                </c:pt>
                <c:pt idx="1918">
                  <c:v>566.82000000000005</c:v>
                </c:pt>
                <c:pt idx="1919">
                  <c:v>566.82000000000005</c:v>
                </c:pt>
                <c:pt idx="1920">
                  <c:v>566.82000000000005</c:v>
                </c:pt>
                <c:pt idx="1921">
                  <c:v>566.82000000000005</c:v>
                </c:pt>
                <c:pt idx="1922">
                  <c:v>566.82000000000005</c:v>
                </c:pt>
                <c:pt idx="1923">
                  <c:v>566.82000000000005</c:v>
                </c:pt>
                <c:pt idx="1924">
                  <c:v>566.82000000000005</c:v>
                </c:pt>
                <c:pt idx="1925">
                  <c:v>566.79999999999995</c:v>
                </c:pt>
                <c:pt idx="1926">
                  <c:v>566.79999999999995</c:v>
                </c:pt>
                <c:pt idx="1927">
                  <c:v>566.79999999999995</c:v>
                </c:pt>
                <c:pt idx="1928">
                  <c:v>566.79999999999995</c:v>
                </c:pt>
                <c:pt idx="1929">
                  <c:v>566.79999999999995</c:v>
                </c:pt>
                <c:pt idx="1930">
                  <c:v>566.79999999999995</c:v>
                </c:pt>
                <c:pt idx="1931">
                  <c:v>566.79999999999995</c:v>
                </c:pt>
                <c:pt idx="1932">
                  <c:v>566.79</c:v>
                </c:pt>
                <c:pt idx="1933">
                  <c:v>566.79</c:v>
                </c:pt>
                <c:pt idx="1934">
                  <c:v>566.79</c:v>
                </c:pt>
                <c:pt idx="1935">
                  <c:v>566.79</c:v>
                </c:pt>
                <c:pt idx="1936">
                  <c:v>566.79</c:v>
                </c:pt>
                <c:pt idx="1937">
                  <c:v>566.79</c:v>
                </c:pt>
                <c:pt idx="1938">
                  <c:v>566.79</c:v>
                </c:pt>
                <c:pt idx="1939">
                  <c:v>566.78</c:v>
                </c:pt>
                <c:pt idx="1940">
                  <c:v>566.78</c:v>
                </c:pt>
                <c:pt idx="1941">
                  <c:v>566.78</c:v>
                </c:pt>
                <c:pt idx="1942">
                  <c:v>566.78</c:v>
                </c:pt>
                <c:pt idx="1943">
                  <c:v>566.78</c:v>
                </c:pt>
                <c:pt idx="1944">
                  <c:v>566.78</c:v>
                </c:pt>
                <c:pt idx="1945">
                  <c:v>566.78</c:v>
                </c:pt>
                <c:pt idx="1946">
                  <c:v>566.78</c:v>
                </c:pt>
                <c:pt idx="1947">
                  <c:v>566.77</c:v>
                </c:pt>
                <c:pt idx="1948">
                  <c:v>566.77</c:v>
                </c:pt>
                <c:pt idx="1949">
                  <c:v>566.77</c:v>
                </c:pt>
                <c:pt idx="1950">
                  <c:v>566.77</c:v>
                </c:pt>
                <c:pt idx="1951">
                  <c:v>566.77</c:v>
                </c:pt>
                <c:pt idx="1952">
                  <c:v>566.77</c:v>
                </c:pt>
                <c:pt idx="1953">
                  <c:v>566.77</c:v>
                </c:pt>
                <c:pt idx="1954">
                  <c:v>566.77</c:v>
                </c:pt>
                <c:pt idx="1955">
                  <c:v>566.76</c:v>
                </c:pt>
                <c:pt idx="1956">
                  <c:v>566.76</c:v>
                </c:pt>
                <c:pt idx="1957">
                  <c:v>566.76</c:v>
                </c:pt>
                <c:pt idx="1958">
                  <c:v>566.76</c:v>
                </c:pt>
                <c:pt idx="1959">
                  <c:v>566.76</c:v>
                </c:pt>
                <c:pt idx="1960">
                  <c:v>566.76</c:v>
                </c:pt>
                <c:pt idx="1961">
                  <c:v>566.76</c:v>
                </c:pt>
                <c:pt idx="1962">
                  <c:v>566.76</c:v>
                </c:pt>
                <c:pt idx="1963">
                  <c:v>566.76</c:v>
                </c:pt>
                <c:pt idx="1964">
                  <c:v>566.75</c:v>
                </c:pt>
                <c:pt idx="1965">
                  <c:v>566.75</c:v>
                </c:pt>
                <c:pt idx="1966">
                  <c:v>566.75</c:v>
                </c:pt>
                <c:pt idx="1967">
                  <c:v>566.75</c:v>
                </c:pt>
                <c:pt idx="1968">
                  <c:v>566.75</c:v>
                </c:pt>
                <c:pt idx="1969">
                  <c:v>566.75</c:v>
                </c:pt>
                <c:pt idx="1970">
                  <c:v>566.75</c:v>
                </c:pt>
                <c:pt idx="1971">
                  <c:v>566.75</c:v>
                </c:pt>
                <c:pt idx="1972">
                  <c:v>566.75</c:v>
                </c:pt>
                <c:pt idx="1973">
                  <c:v>566.75</c:v>
                </c:pt>
                <c:pt idx="1974">
                  <c:v>566.74</c:v>
                </c:pt>
                <c:pt idx="1975">
                  <c:v>566.74</c:v>
                </c:pt>
                <c:pt idx="1976">
                  <c:v>566.74</c:v>
                </c:pt>
                <c:pt idx="1977">
                  <c:v>566.74</c:v>
                </c:pt>
                <c:pt idx="1978">
                  <c:v>566.74</c:v>
                </c:pt>
                <c:pt idx="1979">
                  <c:v>566.74</c:v>
                </c:pt>
                <c:pt idx="1980">
                  <c:v>566.74</c:v>
                </c:pt>
                <c:pt idx="1981">
                  <c:v>566.74</c:v>
                </c:pt>
                <c:pt idx="1982">
                  <c:v>566.74</c:v>
                </c:pt>
                <c:pt idx="1983">
                  <c:v>566.74</c:v>
                </c:pt>
                <c:pt idx="1984">
                  <c:v>566.74</c:v>
                </c:pt>
                <c:pt idx="1985">
                  <c:v>566.73</c:v>
                </c:pt>
                <c:pt idx="1986">
                  <c:v>566.73</c:v>
                </c:pt>
                <c:pt idx="1987">
                  <c:v>566.73</c:v>
                </c:pt>
                <c:pt idx="1988">
                  <c:v>566.73</c:v>
                </c:pt>
                <c:pt idx="1989">
                  <c:v>566.73</c:v>
                </c:pt>
                <c:pt idx="1990">
                  <c:v>566.73</c:v>
                </c:pt>
                <c:pt idx="1991">
                  <c:v>566.73</c:v>
                </c:pt>
                <c:pt idx="1992">
                  <c:v>566.73</c:v>
                </c:pt>
                <c:pt idx="1993">
                  <c:v>566.73</c:v>
                </c:pt>
                <c:pt idx="1994">
                  <c:v>566.73</c:v>
                </c:pt>
                <c:pt idx="1995">
                  <c:v>566.73</c:v>
                </c:pt>
                <c:pt idx="1996">
                  <c:v>566.73</c:v>
                </c:pt>
                <c:pt idx="1997">
                  <c:v>566.73</c:v>
                </c:pt>
                <c:pt idx="1998">
                  <c:v>566.72</c:v>
                </c:pt>
                <c:pt idx="1999">
                  <c:v>566.72</c:v>
                </c:pt>
                <c:pt idx="2000">
                  <c:v>566.72</c:v>
                </c:pt>
                <c:pt idx="2001">
                  <c:v>566.72</c:v>
                </c:pt>
                <c:pt idx="2002">
                  <c:v>566.72</c:v>
                </c:pt>
                <c:pt idx="2003">
                  <c:v>566.72</c:v>
                </c:pt>
                <c:pt idx="2004">
                  <c:v>566.72</c:v>
                </c:pt>
                <c:pt idx="2005">
                  <c:v>566.72</c:v>
                </c:pt>
                <c:pt idx="2006">
                  <c:v>566.72</c:v>
                </c:pt>
                <c:pt idx="2007">
                  <c:v>566.72</c:v>
                </c:pt>
                <c:pt idx="2008">
                  <c:v>566.72</c:v>
                </c:pt>
                <c:pt idx="2009">
                  <c:v>566.72</c:v>
                </c:pt>
                <c:pt idx="2010">
                  <c:v>566.72</c:v>
                </c:pt>
                <c:pt idx="2011">
                  <c:v>566.71</c:v>
                </c:pt>
                <c:pt idx="2012">
                  <c:v>566.71</c:v>
                </c:pt>
                <c:pt idx="2013">
                  <c:v>566.71</c:v>
                </c:pt>
                <c:pt idx="2014">
                  <c:v>566.71</c:v>
                </c:pt>
                <c:pt idx="2015">
                  <c:v>566.71</c:v>
                </c:pt>
                <c:pt idx="2016">
                  <c:v>566.71</c:v>
                </c:pt>
                <c:pt idx="2017">
                  <c:v>566.71</c:v>
                </c:pt>
                <c:pt idx="2018">
                  <c:v>566.71</c:v>
                </c:pt>
                <c:pt idx="2019">
                  <c:v>566.71</c:v>
                </c:pt>
                <c:pt idx="2020">
                  <c:v>566.71</c:v>
                </c:pt>
                <c:pt idx="2021">
                  <c:v>566.71</c:v>
                </c:pt>
                <c:pt idx="2022">
                  <c:v>566.71</c:v>
                </c:pt>
                <c:pt idx="2023">
                  <c:v>566.71</c:v>
                </c:pt>
                <c:pt idx="2024">
                  <c:v>566.71</c:v>
                </c:pt>
                <c:pt idx="2025">
                  <c:v>566.70000000000005</c:v>
                </c:pt>
                <c:pt idx="2026">
                  <c:v>566.70000000000005</c:v>
                </c:pt>
                <c:pt idx="2027">
                  <c:v>566.70000000000005</c:v>
                </c:pt>
                <c:pt idx="2028">
                  <c:v>566.70000000000005</c:v>
                </c:pt>
                <c:pt idx="2029">
                  <c:v>566.70000000000005</c:v>
                </c:pt>
                <c:pt idx="2030">
                  <c:v>566.70000000000005</c:v>
                </c:pt>
                <c:pt idx="2031">
                  <c:v>566.70000000000005</c:v>
                </c:pt>
                <c:pt idx="2032">
                  <c:v>566.70000000000005</c:v>
                </c:pt>
                <c:pt idx="2033">
                  <c:v>566.70000000000005</c:v>
                </c:pt>
                <c:pt idx="2034">
                  <c:v>566.70000000000005</c:v>
                </c:pt>
                <c:pt idx="2035">
                  <c:v>566.70000000000005</c:v>
                </c:pt>
                <c:pt idx="2036">
                  <c:v>566.70000000000005</c:v>
                </c:pt>
                <c:pt idx="2037">
                  <c:v>566.69000000000005</c:v>
                </c:pt>
                <c:pt idx="2038">
                  <c:v>566.69000000000005</c:v>
                </c:pt>
                <c:pt idx="2039">
                  <c:v>566.69000000000005</c:v>
                </c:pt>
                <c:pt idx="2040">
                  <c:v>566.69000000000005</c:v>
                </c:pt>
                <c:pt idx="2041">
                  <c:v>566.69000000000005</c:v>
                </c:pt>
                <c:pt idx="2042">
                  <c:v>566.69000000000005</c:v>
                </c:pt>
                <c:pt idx="2043">
                  <c:v>566.69000000000005</c:v>
                </c:pt>
                <c:pt idx="2044">
                  <c:v>566.69000000000005</c:v>
                </c:pt>
                <c:pt idx="2045">
                  <c:v>566.69000000000005</c:v>
                </c:pt>
                <c:pt idx="2046">
                  <c:v>566.69000000000005</c:v>
                </c:pt>
                <c:pt idx="2047">
                  <c:v>566.69000000000005</c:v>
                </c:pt>
                <c:pt idx="2048">
                  <c:v>566.69000000000005</c:v>
                </c:pt>
                <c:pt idx="2049">
                  <c:v>566.67999999999995</c:v>
                </c:pt>
                <c:pt idx="2050">
                  <c:v>566.67999999999995</c:v>
                </c:pt>
                <c:pt idx="2051">
                  <c:v>566.67999999999995</c:v>
                </c:pt>
                <c:pt idx="2052">
                  <c:v>566.67999999999995</c:v>
                </c:pt>
                <c:pt idx="2053">
                  <c:v>566.67999999999995</c:v>
                </c:pt>
                <c:pt idx="2054">
                  <c:v>566.67999999999995</c:v>
                </c:pt>
                <c:pt idx="2055">
                  <c:v>566.67999999999995</c:v>
                </c:pt>
                <c:pt idx="2056">
                  <c:v>566.67999999999995</c:v>
                </c:pt>
                <c:pt idx="2057">
                  <c:v>566.67999999999995</c:v>
                </c:pt>
                <c:pt idx="2058">
                  <c:v>566.67999999999995</c:v>
                </c:pt>
                <c:pt idx="2059">
                  <c:v>566.67999999999995</c:v>
                </c:pt>
                <c:pt idx="2060">
                  <c:v>566.67999999999995</c:v>
                </c:pt>
                <c:pt idx="2061">
                  <c:v>566.67999999999995</c:v>
                </c:pt>
                <c:pt idx="2062">
                  <c:v>566.67999999999995</c:v>
                </c:pt>
                <c:pt idx="2063">
                  <c:v>566.66999999999996</c:v>
                </c:pt>
                <c:pt idx="2064">
                  <c:v>566.66999999999996</c:v>
                </c:pt>
                <c:pt idx="2065">
                  <c:v>566.66999999999996</c:v>
                </c:pt>
                <c:pt idx="2066">
                  <c:v>566.66999999999996</c:v>
                </c:pt>
                <c:pt idx="2067">
                  <c:v>566.66999999999996</c:v>
                </c:pt>
                <c:pt idx="2068">
                  <c:v>566.66999999999996</c:v>
                </c:pt>
                <c:pt idx="2069">
                  <c:v>566.66999999999996</c:v>
                </c:pt>
                <c:pt idx="2070">
                  <c:v>566.66999999999996</c:v>
                </c:pt>
                <c:pt idx="2071">
                  <c:v>566.66999999999996</c:v>
                </c:pt>
                <c:pt idx="2072">
                  <c:v>566.66999999999996</c:v>
                </c:pt>
                <c:pt idx="2073">
                  <c:v>566.66999999999996</c:v>
                </c:pt>
                <c:pt idx="2074">
                  <c:v>566.66999999999996</c:v>
                </c:pt>
                <c:pt idx="2075">
                  <c:v>566.66999999999996</c:v>
                </c:pt>
                <c:pt idx="2076">
                  <c:v>566.66999999999996</c:v>
                </c:pt>
                <c:pt idx="2077">
                  <c:v>566.66</c:v>
                </c:pt>
                <c:pt idx="2078">
                  <c:v>566.66</c:v>
                </c:pt>
                <c:pt idx="2079">
                  <c:v>566.66</c:v>
                </c:pt>
                <c:pt idx="2080">
                  <c:v>566.66</c:v>
                </c:pt>
                <c:pt idx="2081">
                  <c:v>566.66</c:v>
                </c:pt>
                <c:pt idx="2082">
                  <c:v>566.66</c:v>
                </c:pt>
                <c:pt idx="2083">
                  <c:v>566.66</c:v>
                </c:pt>
                <c:pt idx="2084">
                  <c:v>566.66</c:v>
                </c:pt>
                <c:pt idx="2085">
                  <c:v>566.66</c:v>
                </c:pt>
                <c:pt idx="2086">
                  <c:v>566.66</c:v>
                </c:pt>
                <c:pt idx="2087">
                  <c:v>566.66</c:v>
                </c:pt>
                <c:pt idx="2088">
                  <c:v>566.66</c:v>
                </c:pt>
                <c:pt idx="2089">
                  <c:v>566.66</c:v>
                </c:pt>
                <c:pt idx="2090">
                  <c:v>566.66</c:v>
                </c:pt>
                <c:pt idx="2091">
                  <c:v>566.65</c:v>
                </c:pt>
                <c:pt idx="2092">
                  <c:v>566.65</c:v>
                </c:pt>
                <c:pt idx="2093">
                  <c:v>566.65</c:v>
                </c:pt>
                <c:pt idx="2094">
                  <c:v>566.65</c:v>
                </c:pt>
                <c:pt idx="2095">
                  <c:v>566.65</c:v>
                </c:pt>
                <c:pt idx="2096">
                  <c:v>566.65</c:v>
                </c:pt>
                <c:pt idx="2097">
                  <c:v>566.65</c:v>
                </c:pt>
                <c:pt idx="2098">
                  <c:v>566.65</c:v>
                </c:pt>
                <c:pt idx="2099">
                  <c:v>566.65</c:v>
                </c:pt>
                <c:pt idx="2100">
                  <c:v>566.65</c:v>
                </c:pt>
                <c:pt idx="2101">
                  <c:v>566.65</c:v>
                </c:pt>
                <c:pt idx="2102">
                  <c:v>566.65</c:v>
                </c:pt>
                <c:pt idx="2103">
                  <c:v>566.65</c:v>
                </c:pt>
                <c:pt idx="2104">
                  <c:v>566.65</c:v>
                </c:pt>
                <c:pt idx="2105">
                  <c:v>566.64</c:v>
                </c:pt>
                <c:pt idx="2106">
                  <c:v>566.64</c:v>
                </c:pt>
                <c:pt idx="2107">
                  <c:v>566.64</c:v>
                </c:pt>
                <c:pt idx="2108">
                  <c:v>566.64</c:v>
                </c:pt>
                <c:pt idx="2109">
                  <c:v>566.64</c:v>
                </c:pt>
                <c:pt idx="2110">
                  <c:v>566.64</c:v>
                </c:pt>
                <c:pt idx="2111">
                  <c:v>566.64</c:v>
                </c:pt>
                <c:pt idx="2112">
                  <c:v>566.64</c:v>
                </c:pt>
                <c:pt idx="2113">
                  <c:v>566.64</c:v>
                </c:pt>
                <c:pt idx="2114">
                  <c:v>566.64</c:v>
                </c:pt>
                <c:pt idx="2115">
                  <c:v>566.64</c:v>
                </c:pt>
                <c:pt idx="2116">
                  <c:v>566.64</c:v>
                </c:pt>
                <c:pt idx="2117">
                  <c:v>566.64</c:v>
                </c:pt>
                <c:pt idx="2118">
                  <c:v>566.64</c:v>
                </c:pt>
                <c:pt idx="2119">
                  <c:v>566.63</c:v>
                </c:pt>
                <c:pt idx="2120">
                  <c:v>566.63</c:v>
                </c:pt>
                <c:pt idx="2121">
                  <c:v>566.63</c:v>
                </c:pt>
                <c:pt idx="2122">
                  <c:v>566.63</c:v>
                </c:pt>
                <c:pt idx="2123">
                  <c:v>566.63</c:v>
                </c:pt>
                <c:pt idx="2124">
                  <c:v>566.63</c:v>
                </c:pt>
                <c:pt idx="2125">
                  <c:v>566.63</c:v>
                </c:pt>
                <c:pt idx="2126">
                  <c:v>566.63</c:v>
                </c:pt>
                <c:pt idx="2127">
                  <c:v>566.63</c:v>
                </c:pt>
                <c:pt idx="2128">
                  <c:v>566.63</c:v>
                </c:pt>
                <c:pt idx="2129">
                  <c:v>566.63</c:v>
                </c:pt>
                <c:pt idx="2130">
                  <c:v>566.63</c:v>
                </c:pt>
                <c:pt idx="2131">
                  <c:v>566.63</c:v>
                </c:pt>
                <c:pt idx="2132">
                  <c:v>566.63</c:v>
                </c:pt>
                <c:pt idx="2133">
                  <c:v>566.63</c:v>
                </c:pt>
                <c:pt idx="2134">
                  <c:v>566.62</c:v>
                </c:pt>
                <c:pt idx="2135">
                  <c:v>566.62</c:v>
                </c:pt>
                <c:pt idx="2136">
                  <c:v>566.62</c:v>
                </c:pt>
                <c:pt idx="2137">
                  <c:v>566.62</c:v>
                </c:pt>
                <c:pt idx="2138">
                  <c:v>566.62</c:v>
                </c:pt>
                <c:pt idx="2139">
                  <c:v>566.62</c:v>
                </c:pt>
                <c:pt idx="2140">
                  <c:v>566.62</c:v>
                </c:pt>
                <c:pt idx="2141">
                  <c:v>566.62</c:v>
                </c:pt>
                <c:pt idx="2142">
                  <c:v>566.62</c:v>
                </c:pt>
                <c:pt idx="2143">
                  <c:v>566.62</c:v>
                </c:pt>
                <c:pt idx="2144">
                  <c:v>566.62</c:v>
                </c:pt>
                <c:pt idx="2145">
                  <c:v>566.62</c:v>
                </c:pt>
                <c:pt idx="2146">
                  <c:v>566.62</c:v>
                </c:pt>
                <c:pt idx="2147">
                  <c:v>566.62</c:v>
                </c:pt>
                <c:pt idx="2148">
                  <c:v>566.62</c:v>
                </c:pt>
                <c:pt idx="2149">
                  <c:v>566.62</c:v>
                </c:pt>
                <c:pt idx="2150">
                  <c:v>566.61</c:v>
                </c:pt>
                <c:pt idx="2151">
                  <c:v>566.61</c:v>
                </c:pt>
                <c:pt idx="2152">
                  <c:v>566.61</c:v>
                </c:pt>
                <c:pt idx="2153">
                  <c:v>566.61</c:v>
                </c:pt>
                <c:pt idx="2154">
                  <c:v>566.61</c:v>
                </c:pt>
                <c:pt idx="2155">
                  <c:v>566.61</c:v>
                </c:pt>
                <c:pt idx="2156">
                  <c:v>566.61</c:v>
                </c:pt>
                <c:pt idx="2157">
                  <c:v>566.61</c:v>
                </c:pt>
                <c:pt idx="2158">
                  <c:v>566.61</c:v>
                </c:pt>
                <c:pt idx="2159">
                  <c:v>566.61</c:v>
                </c:pt>
                <c:pt idx="2160">
                  <c:v>566.61</c:v>
                </c:pt>
                <c:pt idx="2161">
                  <c:v>566.61</c:v>
                </c:pt>
                <c:pt idx="2162">
                  <c:v>566.61</c:v>
                </c:pt>
                <c:pt idx="2163">
                  <c:v>566.61</c:v>
                </c:pt>
                <c:pt idx="2164">
                  <c:v>566.61</c:v>
                </c:pt>
                <c:pt idx="2165">
                  <c:v>566.61</c:v>
                </c:pt>
                <c:pt idx="2166">
                  <c:v>566.61</c:v>
                </c:pt>
                <c:pt idx="2167">
                  <c:v>566.61</c:v>
                </c:pt>
                <c:pt idx="2168">
                  <c:v>566.6</c:v>
                </c:pt>
                <c:pt idx="2169">
                  <c:v>566.6</c:v>
                </c:pt>
                <c:pt idx="2170">
                  <c:v>566.6</c:v>
                </c:pt>
                <c:pt idx="2171">
                  <c:v>566.6</c:v>
                </c:pt>
                <c:pt idx="2172">
                  <c:v>566.6</c:v>
                </c:pt>
                <c:pt idx="2173">
                  <c:v>566.6</c:v>
                </c:pt>
                <c:pt idx="2174">
                  <c:v>566.6</c:v>
                </c:pt>
                <c:pt idx="2175">
                  <c:v>566.6</c:v>
                </c:pt>
                <c:pt idx="2176">
                  <c:v>566.6</c:v>
                </c:pt>
                <c:pt idx="2177">
                  <c:v>566.6</c:v>
                </c:pt>
                <c:pt idx="2178">
                  <c:v>566.6</c:v>
                </c:pt>
                <c:pt idx="2179">
                  <c:v>566.6</c:v>
                </c:pt>
                <c:pt idx="2180">
                  <c:v>566.6</c:v>
                </c:pt>
                <c:pt idx="2181">
                  <c:v>566.6</c:v>
                </c:pt>
                <c:pt idx="2182">
                  <c:v>566.6</c:v>
                </c:pt>
                <c:pt idx="2183">
                  <c:v>566.6</c:v>
                </c:pt>
                <c:pt idx="2184">
                  <c:v>566.6</c:v>
                </c:pt>
                <c:pt idx="2185">
                  <c:v>566.6</c:v>
                </c:pt>
                <c:pt idx="2186">
                  <c:v>566.6</c:v>
                </c:pt>
                <c:pt idx="2187">
                  <c:v>566.6</c:v>
                </c:pt>
                <c:pt idx="2188">
                  <c:v>566.6</c:v>
                </c:pt>
                <c:pt idx="2189">
                  <c:v>566.59</c:v>
                </c:pt>
                <c:pt idx="2190">
                  <c:v>566.59</c:v>
                </c:pt>
                <c:pt idx="2191">
                  <c:v>566.59</c:v>
                </c:pt>
                <c:pt idx="2192">
                  <c:v>566.59</c:v>
                </c:pt>
                <c:pt idx="2193">
                  <c:v>566.59</c:v>
                </c:pt>
                <c:pt idx="2194">
                  <c:v>566.59</c:v>
                </c:pt>
                <c:pt idx="2195">
                  <c:v>566.59</c:v>
                </c:pt>
                <c:pt idx="2196">
                  <c:v>566.59</c:v>
                </c:pt>
                <c:pt idx="2197">
                  <c:v>566.59</c:v>
                </c:pt>
                <c:pt idx="2198">
                  <c:v>566.59</c:v>
                </c:pt>
                <c:pt idx="2199">
                  <c:v>566.59</c:v>
                </c:pt>
                <c:pt idx="2200">
                  <c:v>566.59</c:v>
                </c:pt>
                <c:pt idx="2201">
                  <c:v>566.59</c:v>
                </c:pt>
                <c:pt idx="2202">
                  <c:v>566.59</c:v>
                </c:pt>
                <c:pt idx="2203">
                  <c:v>566.59</c:v>
                </c:pt>
                <c:pt idx="2204">
                  <c:v>566.59</c:v>
                </c:pt>
                <c:pt idx="2205">
                  <c:v>566.59</c:v>
                </c:pt>
                <c:pt idx="2206">
                  <c:v>566.59</c:v>
                </c:pt>
                <c:pt idx="2207">
                  <c:v>566.59</c:v>
                </c:pt>
                <c:pt idx="2208">
                  <c:v>566.59</c:v>
                </c:pt>
                <c:pt idx="2209">
                  <c:v>566.59</c:v>
                </c:pt>
                <c:pt idx="2210">
                  <c:v>566.59</c:v>
                </c:pt>
                <c:pt idx="2211">
                  <c:v>566.59</c:v>
                </c:pt>
                <c:pt idx="2212">
                  <c:v>566.58000000000004</c:v>
                </c:pt>
                <c:pt idx="2213">
                  <c:v>566.58000000000004</c:v>
                </c:pt>
                <c:pt idx="2214">
                  <c:v>566.58000000000004</c:v>
                </c:pt>
                <c:pt idx="2215">
                  <c:v>566.58000000000004</c:v>
                </c:pt>
                <c:pt idx="2216">
                  <c:v>566.58000000000004</c:v>
                </c:pt>
                <c:pt idx="2217">
                  <c:v>566.58000000000004</c:v>
                </c:pt>
                <c:pt idx="2218">
                  <c:v>566.58000000000004</c:v>
                </c:pt>
                <c:pt idx="2219">
                  <c:v>566.58000000000004</c:v>
                </c:pt>
                <c:pt idx="2220">
                  <c:v>566.58000000000004</c:v>
                </c:pt>
                <c:pt idx="2221">
                  <c:v>566.58000000000004</c:v>
                </c:pt>
                <c:pt idx="2222">
                  <c:v>566.58000000000004</c:v>
                </c:pt>
                <c:pt idx="2223">
                  <c:v>566.58000000000004</c:v>
                </c:pt>
                <c:pt idx="2224">
                  <c:v>566.58000000000004</c:v>
                </c:pt>
                <c:pt idx="2225">
                  <c:v>566.58000000000004</c:v>
                </c:pt>
                <c:pt idx="2226">
                  <c:v>566.58000000000004</c:v>
                </c:pt>
                <c:pt idx="2227">
                  <c:v>566.58000000000004</c:v>
                </c:pt>
                <c:pt idx="2228">
                  <c:v>566.58000000000004</c:v>
                </c:pt>
                <c:pt idx="2229">
                  <c:v>566.58000000000004</c:v>
                </c:pt>
                <c:pt idx="2230">
                  <c:v>566.58000000000004</c:v>
                </c:pt>
                <c:pt idx="2231">
                  <c:v>566.58000000000004</c:v>
                </c:pt>
                <c:pt idx="2232">
                  <c:v>566.58000000000004</c:v>
                </c:pt>
                <c:pt idx="2233">
                  <c:v>566.58000000000004</c:v>
                </c:pt>
                <c:pt idx="2234">
                  <c:v>566.58000000000004</c:v>
                </c:pt>
                <c:pt idx="2235">
                  <c:v>566.58000000000004</c:v>
                </c:pt>
                <c:pt idx="2236">
                  <c:v>566.57000000000005</c:v>
                </c:pt>
                <c:pt idx="2237">
                  <c:v>566.57000000000005</c:v>
                </c:pt>
                <c:pt idx="2238">
                  <c:v>566.57000000000005</c:v>
                </c:pt>
                <c:pt idx="2239">
                  <c:v>566.57000000000005</c:v>
                </c:pt>
                <c:pt idx="2240">
                  <c:v>566.57000000000005</c:v>
                </c:pt>
                <c:pt idx="2241">
                  <c:v>566.57000000000005</c:v>
                </c:pt>
                <c:pt idx="2242">
                  <c:v>566.57000000000005</c:v>
                </c:pt>
                <c:pt idx="2243">
                  <c:v>566.57000000000005</c:v>
                </c:pt>
                <c:pt idx="2244">
                  <c:v>566.57000000000005</c:v>
                </c:pt>
                <c:pt idx="2245">
                  <c:v>566.57000000000005</c:v>
                </c:pt>
                <c:pt idx="2246">
                  <c:v>566.57000000000005</c:v>
                </c:pt>
                <c:pt idx="2247">
                  <c:v>566.57000000000005</c:v>
                </c:pt>
                <c:pt idx="2248">
                  <c:v>566.57000000000005</c:v>
                </c:pt>
                <c:pt idx="2249">
                  <c:v>566.57000000000005</c:v>
                </c:pt>
                <c:pt idx="2250">
                  <c:v>566.57000000000005</c:v>
                </c:pt>
                <c:pt idx="2251">
                  <c:v>566.55999999999995</c:v>
                </c:pt>
                <c:pt idx="2252">
                  <c:v>566.55999999999995</c:v>
                </c:pt>
                <c:pt idx="2253">
                  <c:v>566.55999999999995</c:v>
                </c:pt>
                <c:pt idx="2254">
                  <c:v>566.55999999999995</c:v>
                </c:pt>
                <c:pt idx="2255">
                  <c:v>566.55999999999995</c:v>
                </c:pt>
                <c:pt idx="2256">
                  <c:v>566.55999999999995</c:v>
                </c:pt>
                <c:pt idx="2257">
                  <c:v>566.55999999999995</c:v>
                </c:pt>
                <c:pt idx="2258">
                  <c:v>566.55999999999995</c:v>
                </c:pt>
                <c:pt idx="2259">
                  <c:v>566.55999999999995</c:v>
                </c:pt>
                <c:pt idx="2260">
                  <c:v>566.55999999999995</c:v>
                </c:pt>
                <c:pt idx="2261">
                  <c:v>566.55999999999995</c:v>
                </c:pt>
                <c:pt idx="2262">
                  <c:v>566.55999999999995</c:v>
                </c:pt>
                <c:pt idx="2263">
                  <c:v>566.55999999999995</c:v>
                </c:pt>
                <c:pt idx="2264">
                  <c:v>566.55999999999995</c:v>
                </c:pt>
                <c:pt idx="2265">
                  <c:v>566.55999999999995</c:v>
                </c:pt>
                <c:pt idx="2266">
                  <c:v>566.55999999999995</c:v>
                </c:pt>
                <c:pt idx="2267">
                  <c:v>566.55999999999995</c:v>
                </c:pt>
                <c:pt idx="2268">
                  <c:v>566.55999999999995</c:v>
                </c:pt>
                <c:pt idx="2269">
                  <c:v>566.55999999999995</c:v>
                </c:pt>
                <c:pt idx="2270">
                  <c:v>566.55999999999995</c:v>
                </c:pt>
                <c:pt idx="2271">
                  <c:v>566.55999999999995</c:v>
                </c:pt>
                <c:pt idx="2272">
                  <c:v>566.55999999999995</c:v>
                </c:pt>
                <c:pt idx="2273">
                  <c:v>566.55999999999995</c:v>
                </c:pt>
                <c:pt idx="2274">
                  <c:v>566.55999999999995</c:v>
                </c:pt>
                <c:pt idx="2275">
                  <c:v>566.54999999999995</c:v>
                </c:pt>
                <c:pt idx="2276">
                  <c:v>566.54999999999995</c:v>
                </c:pt>
                <c:pt idx="2277">
                  <c:v>566.54999999999995</c:v>
                </c:pt>
                <c:pt idx="2278">
                  <c:v>566.54999999999995</c:v>
                </c:pt>
                <c:pt idx="2279">
                  <c:v>566.54999999999995</c:v>
                </c:pt>
                <c:pt idx="2280">
                  <c:v>566.54999999999995</c:v>
                </c:pt>
                <c:pt idx="2281">
                  <c:v>566.54999999999995</c:v>
                </c:pt>
                <c:pt idx="2282">
                  <c:v>566.54999999999995</c:v>
                </c:pt>
                <c:pt idx="2283">
                  <c:v>566.54999999999995</c:v>
                </c:pt>
                <c:pt idx="2284">
                  <c:v>566.54999999999995</c:v>
                </c:pt>
                <c:pt idx="2285">
                  <c:v>566.54999999999995</c:v>
                </c:pt>
                <c:pt idx="2286">
                  <c:v>566.54999999999995</c:v>
                </c:pt>
                <c:pt idx="2287">
                  <c:v>566.54999999999995</c:v>
                </c:pt>
                <c:pt idx="2288">
                  <c:v>566.54999999999995</c:v>
                </c:pt>
                <c:pt idx="2289">
                  <c:v>566.54999999999995</c:v>
                </c:pt>
                <c:pt idx="2290">
                  <c:v>566.54999999999995</c:v>
                </c:pt>
                <c:pt idx="2291">
                  <c:v>566.54999999999995</c:v>
                </c:pt>
                <c:pt idx="2292">
                  <c:v>566.54999999999995</c:v>
                </c:pt>
                <c:pt idx="2293">
                  <c:v>566.54999999999995</c:v>
                </c:pt>
                <c:pt idx="2294">
                  <c:v>566.54999999999995</c:v>
                </c:pt>
                <c:pt idx="2295">
                  <c:v>566.54999999999995</c:v>
                </c:pt>
                <c:pt idx="2296">
                  <c:v>566.54999999999995</c:v>
                </c:pt>
                <c:pt idx="2297">
                  <c:v>566.54999999999995</c:v>
                </c:pt>
                <c:pt idx="2298">
                  <c:v>566.54999999999995</c:v>
                </c:pt>
                <c:pt idx="2299">
                  <c:v>566.54999999999995</c:v>
                </c:pt>
                <c:pt idx="2300">
                  <c:v>566.54999999999995</c:v>
                </c:pt>
                <c:pt idx="2301">
                  <c:v>566.54999999999995</c:v>
                </c:pt>
                <c:pt idx="2302">
                  <c:v>566.54999999999995</c:v>
                </c:pt>
                <c:pt idx="2303">
                  <c:v>566.54999999999995</c:v>
                </c:pt>
                <c:pt idx="2304">
                  <c:v>566.54999999999995</c:v>
                </c:pt>
                <c:pt idx="2305">
                  <c:v>566.54</c:v>
                </c:pt>
                <c:pt idx="2306">
                  <c:v>566.54</c:v>
                </c:pt>
                <c:pt idx="2307">
                  <c:v>566.54</c:v>
                </c:pt>
                <c:pt idx="2308">
                  <c:v>566.54</c:v>
                </c:pt>
                <c:pt idx="2309">
                  <c:v>566.54</c:v>
                </c:pt>
                <c:pt idx="2310">
                  <c:v>566.54</c:v>
                </c:pt>
                <c:pt idx="2311">
                  <c:v>566.54</c:v>
                </c:pt>
                <c:pt idx="2312">
                  <c:v>566.54</c:v>
                </c:pt>
                <c:pt idx="2313">
                  <c:v>566.54</c:v>
                </c:pt>
                <c:pt idx="2314">
                  <c:v>566.54</c:v>
                </c:pt>
                <c:pt idx="2315">
                  <c:v>566.54</c:v>
                </c:pt>
                <c:pt idx="2316">
                  <c:v>566.54</c:v>
                </c:pt>
                <c:pt idx="2317">
                  <c:v>566.54</c:v>
                </c:pt>
                <c:pt idx="2318">
                  <c:v>566.54</c:v>
                </c:pt>
                <c:pt idx="2319">
                  <c:v>566.54</c:v>
                </c:pt>
                <c:pt idx="2320">
                  <c:v>566.54</c:v>
                </c:pt>
                <c:pt idx="2321">
                  <c:v>566.54</c:v>
                </c:pt>
                <c:pt idx="2322">
                  <c:v>566.54</c:v>
                </c:pt>
                <c:pt idx="2323">
                  <c:v>566.54</c:v>
                </c:pt>
                <c:pt idx="2324">
                  <c:v>566.54</c:v>
                </c:pt>
                <c:pt idx="2325">
                  <c:v>566.54</c:v>
                </c:pt>
                <c:pt idx="2326">
                  <c:v>566.54</c:v>
                </c:pt>
                <c:pt idx="2327">
                  <c:v>566.54</c:v>
                </c:pt>
                <c:pt idx="2328">
                  <c:v>566.54</c:v>
                </c:pt>
                <c:pt idx="2329">
                  <c:v>566.54</c:v>
                </c:pt>
                <c:pt idx="2330">
                  <c:v>566.54</c:v>
                </c:pt>
                <c:pt idx="2331">
                  <c:v>566.54</c:v>
                </c:pt>
                <c:pt idx="2332">
                  <c:v>566.54</c:v>
                </c:pt>
                <c:pt idx="2333">
                  <c:v>566.53</c:v>
                </c:pt>
                <c:pt idx="2334">
                  <c:v>566.53</c:v>
                </c:pt>
                <c:pt idx="2335">
                  <c:v>566.53</c:v>
                </c:pt>
                <c:pt idx="2336">
                  <c:v>566.53</c:v>
                </c:pt>
                <c:pt idx="2337">
                  <c:v>566.53</c:v>
                </c:pt>
                <c:pt idx="2338">
                  <c:v>566.53</c:v>
                </c:pt>
                <c:pt idx="2339">
                  <c:v>566.53</c:v>
                </c:pt>
                <c:pt idx="2340">
                  <c:v>566.53</c:v>
                </c:pt>
                <c:pt idx="2341">
                  <c:v>566.53</c:v>
                </c:pt>
                <c:pt idx="2342">
                  <c:v>566.53</c:v>
                </c:pt>
                <c:pt idx="2343">
                  <c:v>566.53</c:v>
                </c:pt>
                <c:pt idx="2344">
                  <c:v>566.53</c:v>
                </c:pt>
                <c:pt idx="2345">
                  <c:v>566.53</c:v>
                </c:pt>
                <c:pt idx="2346">
                  <c:v>566.53</c:v>
                </c:pt>
                <c:pt idx="2347">
                  <c:v>566.53</c:v>
                </c:pt>
                <c:pt idx="2348">
                  <c:v>566.53</c:v>
                </c:pt>
                <c:pt idx="2349">
                  <c:v>566.53</c:v>
                </c:pt>
                <c:pt idx="2350">
                  <c:v>566.53</c:v>
                </c:pt>
                <c:pt idx="2351">
                  <c:v>566.53</c:v>
                </c:pt>
                <c:pt idx="2352">
                  <c:v>566.53</c:v>
                </c:pt>
                <c:pt idx="2353">
                  <c:v>566.53</c:v>
                </c:pt>
                <c:pt idx="2354">
                  <c:v>566.53</c:v>
                </c:pt>
                <c:pt idx="2355">
                  <c:v>566.53</c:v>
                </c:pt>
                <c:pt idx="2356">
                  <c:v>566.53</c:v>
                </c:pt>
                <c:pt idx="2357">
                  <c:v>566.53</c:v>
                </c:pt>
                <c:pt idx="2358">
                  <c:v>566.53</c:v>
                </c:pt>
                <c:pt idx="2359">
                  <c:v>566.53</c:v>
                </c:pt>
                <c:pt idx="2360">
                  <c:v>566.53</c:v>
                </c:pt>
                <c:pt idx="2361">
                  <c:v>566.53</c:v>
                </c:pt>
                <c:pt idx="2362">
                  <c:v>566.52</c:v>
                </c:pt>
                <c:pt idx="2363">
                  <c:v>566.52</c:v>
                </c:pt>
                <c:pt idx="2364">
                  <c:v>566.52</c:v>
                </c:pt>
                <c:pt idx="2365">
                  <c:v>566.52</c:v>
                </c:pt>
                <c:pt idx="2366">
                  <c:v>566.52</c:v>
                </c:pt>
                <c:pt idx="2367">
                  <c:v>566.52</c:v>
                </c:pt>
                <c:pt idx="2368">
                  <c:v>566.52</c:v>
                </c:pt>
                <c:pt idx="2369">
                  <c:v>566.52</c:v>
                </c:pt>
                <c:pt idx="2370">
                  <c:v>566.52</c:v>
                </c:pt>
                <c:pt idx="2371">
                  <c:v>566.52</c:v>
                </c:pt>
                <c:pt idx="2372">
                  <c:v>566.52</c:v>
                </c:pt>
                <c:pt idx="2373">
                  <c:v>566.52</c:v>
                </c:pt>
                <c:pt idx="2374">
                  <c:v>566.52</c:v>
                </c:pt>
                <c:pt idx="2375">
                  <c:v>566.52</c:v>
                </c:pt>
                <c:pt idx="2376">
                  <c:v>566.52</c:v>
                </c:pt>
                <c:pt idx="2377">
                  <c:v>566.52</c:v>
                </c:pt>
                <c:pt idx="2378">
                  <c:v>566.52</c:v>
                </c:pt>
                <c:pt idx="2379">
                  <c:v>566.52</c:v>
                </c:pt>
                <c:pt idx="2380">
                  <c:v>566.52</c:v>
                </c:pt>
                <c:pt idx="2381">
                  <c:v>566.52</c:v>
                </c:pt>
                <c:pt idx="2382">
                  <c:v>566.52</c:v>
                </c:pt>
                <c:pt idx="2383">
                  <c:v>566.52</c:v>
                </c:pt>
                <c:pt idx="2384">
                  <c:v>566.52</c:v>
                </c:pt>
                <c:pt idx="2385">
                  <c:v>566.52</c:v>
                </c:pt>
                <c:pt idx="2386">
                  <c:v>566.52</c:v>
                </c:pt>
                <c:pt idx="2387">
                  <c:v>566.52</c:v>
                </c:pt>
                <c:pt idx="2388">
                  <c:v>566.52</c:v>
                </c:pt>
                <c:pt idx="2389">
                  <c:v>566.52</c:v>
                </c:pt>
                <c:pt idx="2390">
                  <c:v>566.52</c:v>
                </c:pt>
                <c:pt idx="2391">
                  <c:v>566.51</c:v>
                </c:pt>
                <c:pt idx="2392">
                  <c:v>566.51</c:v>
                </c:pt>
                <c:pt idx="2393">
                  <c:v>566.51</c:v>
                </c:pt>
                <c:pt idx="2394">
                  <c:v>566.51</c:v>
                </c:pt>
                <c:pt idx="2395">
                  <c:v>566.51</c:v>
                </c:pt>
                <c:pt idx="2396">
                  <c:v>566.51</c:v>
                </c:pt>
                <c:pt idx="2397">
                  <c:v>566.51</c:v>
                </c:pt>
                <c:pt idx="2398">
                  <c:v>566.51</c:v>
                </c:pt>
                <c:pt idx="2399">
                  <c:v>566.51</c:v>
                </c:pt>
                <c:pt idx="2400">
                  <c:v>566.51</c:v>
                </c:pt>
                <c:pt idx="2401">
                  <c:v>566.51</c:v>
                </c:pt>
                <c:pt idx="2402">
                  <c:v>566.51</c:v>
                </c:pt>
                <c:pt idx="2403">
                  <c:v>566.51</c:v>
                </c:pt>
                <c:pt idx="2404">
                  <c:v>566.51</c:v>
                </c:pt>
                <c:pt idx="2405">
                  <c:v>566.51</c:v>
                </c:pt>
                <c:pt idx="2406">
                  <c:v>566.51</c:v>
                </c:pt>
                <c:pt idx="2407">
                  <c:v>566.51</c:v>
                </c:pt>
                <c:pt idx="2408">
                  <c:v>566.51</c:v>
                </c:pt>
                <c:pt idx="2409">
                  <c:v>566.51</c:v>
                </c:pt>
                <c:pt idx="2410">
                  <c:v>566.51</c:v>
                </c:pt>
                <c:pt idx="2411">
                  <c:v>566.51</c:v>
                </c:pt>
                <c:pt idx="2412">
                  <c:v>566.51</c:v>
                </c:pt>
                <c:pt idx="2413">
                  <c:v>566.51</c:v>
                </c:pt>
                <c:pt idx="2414">
                  <c:v>566.51</c:v>
                </c:pt>
                <c:pt idx="2415">
                  <c:v>566.51</c:v>
                </c:pt>
                <c:pt idx="2416">
                  <c:v>566.51</c:v>
                </c:pt>
                <c:pt idx="2417">
                  <c:v>566.51</c:v>
                </c:pt>
                <c:pt idx="2418">
                  <c:v>566.51</c:v>
                </c:pt>
                <c:pt idx="2419">
                  <c:v>566.51</c:v>
                </c:pt>
                <c:pt idx="2420">
                  <c:v>566.51</c:v>
                </c:pt>
                <c:pt idx="2421">
                  <c:v>566.51</c:v>
                </c:pt>
                <c:pt idx="2422">
                  <c:v>566.51</c:v>
                </c:pt>
                <c:pt idx="2423">
                  <c:v>566.51</c:v>
                </c:pt>
                <c:pt idx="2424">
                  <c:v>566.51</c:v>
                </c:pt>
                <c:pt idx="2425">
                  <c:v>566.51</c:v>
                </c:pt>
                <c:pt idx="2426">
                  <c:v>566.51</c:v>
                </c:pt>
                <c:pt idx="2427">
                  <c:v>566.51</c:v>
                </c:pt>
                <c:pt idx="2428">
                  <c:v>566.51</c:v>
                </c:pt>
                <c:pt idx="2429">
                  <c:v>566.51</c:v>
                </c:pt>
                <c:pt idx="2430">
                  <c:v>566.51</c:v>
                </c:pt>
                <c:pt idx="2431">
                  <c:v>566.51</c:v>
                </c:pt>
                <c:pt idx="2432">
                  <c:v>566.51</c:v>
                </c:pt>
                <c:pt idx="2433">
                  <c:v>566.51</c:v>
                </c:pt>
                <c:pt idx="2434">
                  <c:v>566.51</c:v>
                </c:pt>
                <c:pt idx="2435">
                  <c:v>566.5</c:v>
                </c:pt>
                <c:pt idx="2436">
                  <c:v>566.5</c:v>
                </c:pt>
                <c:pt idx="2437">
                  <c:v>566.5</c:v>
                </c:pt>
                <c:pt idx="2438">
                  <c:v>566.5</c:v>
                </c:pt>
                <c:pt idx="2439">
                  <c:v>566.5</c:v>
                </c:pt>
                <c:pt idx="2440">
                  <c:v>566.5</c:v>
                </c:pt>
                <c:pt idx="2441">
                  <c:v>566.5</c:v>
                </c:pt>
                <c:pt idx="2442">
                  <c:v>566.5</c:v>
                </c:pt>
                <c:pt idx="2443">
                  <c:v>566.5</c:v>
                </c:pt>
                <c:pt idx="2444">
                  <c:v>566.5</c:v>
                </c:pt>
                <c:pt idx="2445">
                  <c:v>566.5</c:v>
                </c:pt>
                <c:pt idx="2446">
                  <c:v>566.5</c:v>
                </c:pt>
                <c:pt idx="2447">
                  <c:v>566.5</c:v>
                </c:pt>
                <c:pt idx="2448">
                  <c:v>566.5</c:v>
                </c:pt>
                <c:pt idx="2449">
                  <c:v>566.5</c:v>
                </c:pt>
                <c:pt idx="2450">
                  <c:v>566.5</c:v>
                </c:pt>
                <c:pt idx="2451">
                  <c:v>566.5</c:v>
                </c:pt>
                <c:pt idx="2452">
                  <c:v>566.5</c:v>
                </c:pt>
                <c:pt idx="2453">
                  <c:v>566.5</c:v>
                </c:pt>
                <c:pt idx="2454">
                  <c:v>566.5</c:v>
                </c:pt>
                <c:pt idx="2455">
                  <c:v>566.5</c:v>
                </c:pt>
                <c:pt idx="2456">
                  <c:v>566.5</c:v>
                </c:pt>
                <c:pt idx="2457">
                  <c:v>566.5</c:v>
                </c:pt>
                <c:pt idx="2458">
                  <c:v>566.5</c:v>
                </c:pt>
                <c:pt idx="2459">
                  <c:v>566.5</c:v>
                </c:pt>
                <c:pt idx="2460">
                  <c:v>566.5</c:v>
                </c:pt>
                <c:pt idx="2461">
                  <c:v>566.5</c:v>
                </c:pt>
                <c:pt idx="2462">
                  <c:v>566.5</c:v>
                </c:pt>
                <c:pt idx="2463">
                  <c:v>566.5</c:v>
                </c:pt>
                <c:pt idx="2464">
                  <c:v>566.5</c:v>
                </c:pt>
                <c:pt idx="2465">
                  <c:v>566.5</c:v>
                </c:pt>
                <c:pt idx="2466">
                  <c:v>566.5</c:v>
                </c:pt>
                <c:pt idx="2467">
                  <c:v>566.5</c:v>
                </c:pt>
                <c:pt idx="2468">
                  <c:v>566.5</c:v>
                </c:pt>
                <c:pt idx="2469">
                  <c:v>566.5</c:v>
                </c:pt>
                <c:pt idx="2470">
                  <c:v>566.5</c:v>
                </c:pt>
                <c:pt idx="2471">
                  <c:v>566.5</c:v>
                </c:pt>
                <c:pt idx="2472">
                  <c:v>566.5</c:v>
                </c:pt>
                <c:pt idx="2473">
                  <c:v>566.5</c:v>
                </c:pt>
                <c:pt idx="2474">
                  <c:v>566.5</c:v>
                </c:pt>
                <c:pt idx="2475">
                  <c:v>566.5</c:v>
                </c:pt>
                <c:pt idx="2476">
                  <c:v>566.5</c:v>
                </c:pt>
                <c:pt idx="2477">
                  <c:v>566.5</c:v>
                </c:pt>
                <c:pt idx="2478">
                  <c:v>566.5</c:v>
                </c:pt>
                <c:pt idx="2479">
                  <c:v>566.5</c:v>
                </c:pt>
                <c:pt idx="2480">
                  <c:v>566.5</c:v>
                </c:pt>
                <c:pt idx="2481">
                  <c:v>566.5</c:v>
                </c:pt>
                <c:pt idx="2482">
                  <c:v>566.49</c:v>
                </c:pt>
                <c:pt idx="2483">
                  <c:v>566.49</c:v>
                </c:pt>
                <c:pt idx="2484">
                  <c:v>566.49</c:v>
                </c:pt>
                <c:pt idx="2485">
                  <c:v>566.49</c:v>
                </c:pt>
                <c:pt idx="2486">
                  <c:v>566.49</c:v>
                </c:pt>
                <c:pt idx="2487">
                  <c:v>566.49</c:v>
                </c:pt>
                <c:pt idx="2488">
                  <c:v>566.49</c:v>
                </c:pt>
                <c:pt idx="2489">
                  <c:v>566.49</c:v>
                </c:pt>
                <c:pt idx="2490">
                  <c:v>566.49</c:v>
                </c:pt>
                <c:pt idx="2491">
                  <c:v>566.49</c:v>
                </c:pt>
                <c:pt idx="2492">
                  <c:v>566.49</c:v>
                </c:pt>
                <c:pt idx="2493">
                  <c:v>566.49</c:v>
                </c:pt>
                <c:pt idx="2494">
                  <c:v>566.49</c:v>
                </c:pt>
                <c:pt idx="2495">
                  <c:v>566.49</c:v>
                </c:pt>
                <c:pt idx="2496">
                  <c:v>566.49</c:v>
                </c:pt>
                <c:pt idx="2497">
                  <c:v>566.49</c:v>
                </c:pt>
                <c:pt idx="2498">
                  <c:v>566.49</c:v>
                </c:pt>
                <c:pt idx="2499">
                  <c:v>566.49</c:v>
                </c:pt>
                <c:pt idx="2500">
                  <c:v>566.49</c:v>
                </c:pt>
                <c:pt idx="2501">
                  <c:v>566.49</c:v>
                </c:pt>
                <c:pt idx="2502">
                  <c:v>566.49</c:v>
                </c:pt>
                <c:pt idx="2503">
                  <c:v>566.49</c:v>
                </c:pt>
                <c:pt idx="2504">
                  <c:v>566.49</c:v>
                </c:pt>
                <c:pt idx="2505">
                  <c:v>566.49</c:v>
                </c:pt>
                <c:pt idx="2506">
                  <c:v>566.49</c:v>
                </c:pt>
                <c:pt idx="2507">
                  <c:v>566.49</c:v>
                </c:pt>
                <c:pt idx="2508">
                  <c:v>566.49</c:v>
                </c:pt>
                <c:pt idx="2509">
                  <c:v>566.49</c:v>
                </c:pt>
                <c:pt idx="2510">
                  <c:v>566.49</c:v>
                </c:pt>
                <c:pt idx="2511">
                  <c:v>566.49</c:v>
                </c:pt>
                <c:pt idx="2512">
                  <c:v>566.49</c:v>
                </c:pt>
                <c:pt idx="2513">
                  <c:v>566.49</c:v>
                </c:pt>
                <c:pt idx="2514">
                  <c:v>566.49</c:v>
                </c:pt>
                <c:pt idx="2515">
                  <c:v>566.49</c:v>
                </c:pt>
                <c:pt idx="2516">
                  <c:v>566.49</c:v>
                </c:pt>
                <c:pt idx="2517">
                  <c:v>566.49</c:v>
                </c:pt>
                <c:pt idx="2518">
                  <c:v>566.49</c:v>
                </c:pt>
                <c:pt idx="2519">
                  <c:v>566.49</c:v>
                </c:pt>
                <c:pt idx="2520">
                  <c:v>566.49</c:v>
                </c:pt>
                <c:pt idx="2521">
                  <c:v>566.49</c:v>
                </c:pt>
                <c:pt idx="2522">
                  <c:v>566.49</c:v>
                </c:pt>
                <c:pt idx="2523">
                  <c:v>566.49</c:v>
                </c:pt>
                <c:pt idx="2524">
                  <c:v>566.49</c:v>
                </c:pt>
                <c:pt idx="2525">
                  <c:v>566.49</c:v>
                </c:pt>
                <c:pt idx="2526">
                  <c:v>566.49</c:v>
                </c:pt>
                <c:pt idx="2527">
                  <c:v>566.49</c:v>
                </c:pt>
                <c:pt idx="2528">
                  <c:v>566.49</c:v>
                </c:pt>
                <c:pt idx="2529">
                  <c:v>566.49</c:v>
                </c:pt>
                <c:pt idx="2530">
                  <c:v>566.49</c:v>
                </c:pt>
                <c:pt idx="2531">
                  <c:v>566.49</c:v>
                </c:pt>
                <c:pt idx="2532">
                  <c:v>566.49</c:v>
                </c:pt>
                <c:pt idx="2533">
                  <c:v>566.48</c:v>
                </c:pt>
                <c:pt idx="2534">
                  <c:v>566.48</c:v>
                </c:pt>
                <c:pt idx="2535">
                  <c:v>566.48</c:v>
                </c:pt>
                <c:pt idx="2536">
                  <c:v>566.48</c:v>
                </c:pt>
                <c:pt idx="2537">
                  <c:v>566.48</c:v>
                </c:pt>
                <c:pt idx="2538">
                  <c:v>566.48</c:v>
                </c:pt>
                <c:pt idx="2539">
                  <c:v>566.48</c:v>
                </c:pt>
                <c:pt idx="2540">
                  <c:v>566.48</c:v>
                </c:pt>
                <c:pt idx="2541">
                  <c:v>566.48</c:v>
                </c:pt>
                <c:pt idx="2542">
                  <c:v>566.48</c:v>
                </c:pt>
                <c:pt idx="2543">
                  <c:v>566.48</c:v>
                </c:pt>
                <c:pt idx="2544">
                  <c:v>566.48</c:v>
                </c:pt>
                <c:pt idx="2545">
                  <c:v>566.48</c:v>
                </c:pt>
                <c:pt idx="2546">
                  <c:v>566.48</c:v>
                </c:pt>
                <c:pt idx="2547">
                  <c:v>566.48</c:v>
                </c:pt>
                <c:pt idx="2548">
                  <c:v>566.48</c:v>
                </c:pt>
                <c:pt idx="2549">
                  <c:v>566.48</c:v>
                </c:pt>
                <c:pt idx="2550">
                  <c:v>566.48</c:v>
                </c:pt>
                <c:pt idx="2551">
                  <c:v>566.48</c:v>
                </c:pt>
                <c:pt idx="2552">
                  <c:v>566.48</c:v>
                </c:pt>
                <c:pt idx="2553">
                  <c:v>566.48</c:v>
                </c:pt>
                <c:pt idx="2554">
                  <c:v>566.48</c:v>
                </c:pt>
                <c:pt idx="2555">
                  <c:v>566.48</c:v>
                </c:pt>
                <c:pt idx="2556">
                  <c:v>566.48</c:v>
                </c:pt>
                <c:pt idx="2557">
                  <c:v>566.48</c:v>
                </c:pt>
                <c:pt idx="2558">
                  <c:v>566.48</c:v>
                </c:pt>
                <c:pt idx="2559">
                  <c:v>566.48</c:v>
                </c:pt>
                <c:pt idx="2560">
                  <c:v>566.48</c:v>
                </c:pt>
                <c:pt idx="2561">
                  <c:v>566.48</c:v>
                </c:pt>
                <c:pt idx="2562">
                  <c:v>566.48</c:v>
                </c:pt>
                <c:pt idx="2563">
                  <c:v>566.48</c:v>
                </c:pt>
                <c:pt idx="2564">
                  <c:v>566.48</c:v>
                </c:pt>
                <c:pt idx="2565">
                  <c:v>566.48</c:v>
                </c:pt>
                <c:pt idx="2566">
                  <c:v>566.48</c:v>
                </c:pt>
                <c:pt idx="2567">
                  <c:v>566.48</c:v>
                </c:pt>
                <c:pt idx="2568">
                  <c:v>566.48</c:v>
                </c:pt>
                <c:pt idx="2569">
                  <c:v>566.48</c:v>
                </c:pt>
                <c:pt idx="2570">
                  <c:v>566.48</c:v>
                </c:pt>
                <c:pt idx="2571">
                  <c:v>566.48</c:v>
                </c:pt>
                <c:pt idx="2572">
                  <c:v>566.48</c:v>
                </c:pt>
                <c:pt idx="2573">
                  <c:v>566.48</c:v>
                </c:pt>
                <c:pt idx="2574">
                  <c:v>566.48</c:v>
                </c:pt>
                <c:pt idx="2575">
                  <c:v>566.48</c:v>
                </c:pt>
                <c:pt idx="2576">
                  <c:v>566.48</c:v>
                </c:pt>
                <c:pt idx="2577">
                  <c:v>566.48</c:v>
                </c:pt>
                <c:pt idx="2578">
                  <c:v>566.48</c:v>
                </c:pt>
                <c:pt idx="2579">
                  <c:v>566.48</c:v>
                </c:pt>
                <c:pt idx="2580">
                  <c:v>566.48</c:v>
                </c:pt>
                <c:pt idx="2581">
                  <c:v>566.48</c:v>
                </c:pt>
                <c:pt idx="2582">
                  <c:v>566.47</c:v>
                </c:pt>
                <c:pt idx="2583">
                  <c:v>566.47</c:v>
                </c:pt>
                <c:pt idx="2584">
                  <c:v>566.47</c:v>
                </c:pt>
                <c:pt idx="2585">
                  <c:v>566.47</c:v>
                </c:pt>
                <c:pt idx="2586">
                  <c:v>566.47</c:v>
                </c:pt>
                <c:pt idx="2587">
                  <c:v>566.47</c:v>
                </c:pt>
                <c:pt idx="2588">
                  <c:v>566.47</c:v>
                </c:pt>
                <c:pt idx="2589">
                  <c:v>566.47</c:v>
                </c:pt>
                <c:pt idx="2590">
                  <c:v>566.47</c:v>
                </c:pt>
                <c:pt idx="2591">
                  <c:v>566.47</c:v>
                </c:pt>
                <c:pt idx="2592">
                  <c:v>566.47</c:v>
                </c:pt>
                <c:pt idx="2593">
                  <c:v>566.47</c:v>
                </c:pt>
                <c:pt idx="2594">
                  <c:v>566.47</c:v>
                </c:pt>
                <c:pt idx="2595">
                  <c:v>566.47</c:v>
                </c:pt>
                <c:pt idx="2596">
                  <c:v>566.47</c:v>
                </c:pt>
                <c:pt idx="2597">
                  <c:v>566.47</c:v>
                </c:pt>
                <c:pt idx="2598">
                  <c:v>566.47</c:v>
                </c:pt>
                <c:pt idx="2599">
                  <c:v>566.47</c:v>
                </c:pt>
                <c:pt idx="2600">
                  <c:v>566.47</c:v>
                </c:pt>
                <c:pt idx="2601">
                  <c:v>566.47</c:v>
                </c:pt>
                <c:pt idx="2602">
                  <c:v>566.47</c:v>
                </c:pt>
                <c:pt idx="2603">
                  <c:v>566.47</c:v>
                </c:pt>
                <c:pt idx="2604">
                  <c:v>566.47</c:v>
                </c:pt>
                <c:pt idx="2605">
                  <c:v>566.47</c:v>
                </c:pt>
                <c:pt idx="2606">
                  <c:v>566.47</c:v>
                </c:pt>
                <c:pt idx="2607">
                  <c:v>566.47</c:v>
                </c:pt>
                <c:pt idx="2608">
                  <c:v>566.47</c:v>
                </c:pt>
                <c:pt idx="2609">
                  <c:v>566.46</c:v>
                </c:pt>
                <c:pt idx="2610">
                  <c:v>566.46</c:v>
                </c:pt>
                <c:pt idx="2611">
                  <c:v>566.46</c:v>
                </c:pt>
                <c:pt idx="2612">
                  <c:v>566.46</c:v>
                </c:pt>
                <c:pt idx="2613">
                  <c:v>566.46</c:v>
                </c:pt>
                <c:pt idx="2614">
                  <c:v>566.46</c:v>
                </c:pt>
                <c:pt idx="2615">
                  <c:v>566.46</c:v>
                </c:pt>
                <c:pt idx="2616">
                  <c:v>566.46</c:v>
                </c:pt>
                <c:pt idx="2617">
                  <c:v>566.46</c:v>
                </c:pt>
                <c:pt idx="2618">
                  <c:v>566.46</c:v>
                </c:pt>
                <c:pt idx="2619">
                  <c:v>566.46</c:v>
                </c:pt>
                <c:pt idx="2620">
                  <c:v>566.46</c:v>
                </c:pt>
                <c:pt idx="2621">
                  <c:v>566.46</c:v>
                </c:pt>
                <c:pt idx="2622">
                  <c:v>566.46</c:v>
                </c:pt>
                <c:pt idx="2623">
                  <c:v>566.46</c:v>
                </c:pt>
                <c:pt idx="2624">
                  <c:v>566.46</c:v>
                </c:pt>
                <c:pt idx="2625">
                  <c:v>566.46</c:v>
                </c:pt>
                <c:pt idx="2626">
                  <c:v>566.46</c:v>
                </c:pt>
                <c:pt idx="2627">
                  <c:v>566.46</c:v>
                </c:pt>
                <c:pt idx="2628">
                  <c:v>566.45000000000005</c:v>
                </c:pt>
                <c:pt idx="2629">
                  <c:v>566.45000000000005</c:v>
                </c:pt>
                <c:pt idx="2630">
                  <c:v>566.45000000000005</c:v>
                </c:pt>
                <c:pt idx="2631">
                  <c:v>566.45000000000005</c:v>
                </c:pt>
                <c:pt idx="2632">
                  <c:v>566.45000000000005</c:v>
                </c:pt>
                <c:pt idx="2633">
                  <c:v>566.45000000000005</c:v>
                </c:pt>
                <c:pt idx="2634">
                  <c:v>566.45000000000005</c:v>
                </c:pt>
                <c:pt idx="2635">
                  <c:v>566.45000000000005</c:v>
                </c:pt>
                <c:pt idx="2636">
                  <c:v>566.45000000000005</c:v>
                </c:pt>
                <c:pt idx="2637">
                  <c:v>566.45000000000005</c:v>
                </c:pt>
                <c:pt idx="2638">
                  <c:v>566.45000000000005</c:v>
                </c:pt>
                <c:pt idx="2639">
                  <c:v>566.45000000000005</c:v>
                </c:pt>
                <c:pt idx="2640">
                  <c:v>566.45000000000005</c:v>
                </c:pt>
                <c:pt idx="2641">
                  <c:v>566.45000000000005</c:v>
                </c:pt>
                <c:pt idx="2642">
                  <c:v>566.45000000000005</c:v>
                </c:pt>
                <c:pt idx="2643">
                  <c:v>566.45000000000005</c:v>
                </c:pt>
                <c:pt idx="2644">
                  <c:v>566.45000000000005</c:v>
                </c:pt>
                <c:pt idx="2645">
                  <c:v>566.45000000000005</c:v>
                </c:pt>
                <c:pt idx="2646">
                  <c:v>566.45000000000005</c:v>
                </c:pt>
                <c:pt idx="2647">
                  <c:v>566.45000000000005</c:v>
                </c:pt>
                <c:pt idx="2648">
                  <c:v>566.44000000000005</c:v>
                </c:pt>
                <c:pt idx="2649">
                  <c:v>566.44000000000005</c:v>
                </c:pt>
                <c:pt idx="2650">
                  <c:v>566.44000000000005</c:v>
                </c:pt>
                <c:pt idx="2651">
                  <c:v>566.44000000000005</c:v>
                </c:pt>
                <c:pt idx="2652">
                  <c:v>566.44000000000005</c:v>
                </c:pt>
                <c:pt idx="2653">
                  <c:v>566.44000000000005</c:v>
                </c:pt>
                <c:pt idx="2654">
                  <c:v>566.44000000000005</c:v>
                </c:pt>
                <c:pt idx="2655">
                  <c:v>566.44000000000005</c:v>
                </c:pt>
                <c:pt idx="2656">
                  <c:v>566.44000000000005</c:v>
                </c:pt>
                <c:pt idx="2657">
                  <c:v>566.44000000000005</c:v>
                </c:pt>
                <c:pt idx="2658">
                  <c:v>566.44000000000005</c:v>
                </c:pt>
                <c:pt idx="2659">
                  <c:v>566.44000000000005</c:v>
                </c:pt>
                <c:pt idx="2660">
                  <c:v>566.44000000000005</c:v>
                </c:pt>
                <c:pt idx="2661">
                  <c:v>566.44000000000005</c:v>
                </c:pt>
                <c:pt idx="2662">
                  <c:v>566.44000000000005</c:v>
                </c:pt>
                <c:pt idx="2663">
                  <c:v>566.44000000000005</c:v>
                </c:pt>
                <c:pt idx="2664">
                  <c:v>566.44000000000005</c:v>
                </c:pt>
                <c:pt idx="2665">
                  <c:v>566.44000000000005</c:v>
                </c:pt>
                <c:pt idx="2666">
                  <c:v>566.44000000000005</c:v>
                </c:pt>
                <c:pt idx="2667">
                  <c:v>566.44000000000005</c:v>
                </c:pt>
                <c:pt idx="2668">
                  <c:v>566.44000000000005</c:v>
                </c:pt>
                <c:pt idx="2669">
                  <c:v>566.42999999999995</c:v>
                </c:pt>
                <c:pt idx="2670">
                  <c:v>566.42999999999995</c:v>
                </c:pt>
                <c:pt idx="2671">
                  <c:v>566.42999999999995</c:v>
                </c:pt>
                <c:pt idx="2672">
                  <c:v>566.42999999999995</c:v>
                </c:pt>
                <c:pt idx="2673">
                  <c:v>566.42999999999995</c:v>
                </c:pt>
                <c:pt idx="2674">
                  <c:v>566.42999999999995</c:v>
                </c:pt>
                <c:pt idx="2675">
                  <c:v>566.42999999999995</c:v>
                </c:pt>
                <c:pt idx="2676">
                  <c:v>566.42999999999995</c:v>
                </c:pt>
                <c:pt idx="2677">
                  <c:v>566.42999999999995</c:v>
                </c:pt>
                <c:pt idx="2678">
                  <c:v>566.42999999999995</c:v>
                </c:pt>
                <c:pt idx="2679">
                  <c:v>566.42999999999995</c:v>
                </c:pt>
                <c:pt idx="2680">
                  <c:v>566.42999999999995</c:v>
                </c:pt>
                <c:pt idx="2681">
                  <c:v>566.42999999999995</c:v>
                </c:pt>
                <c:pt idx="2682">
                  <c:v>566.42999999999995</c:v>
                </c:pt>
                <c:pt idx="2683">
                  <c:v>566.42999999999995</c:v>
                </c:pt>
                <c:pt idx="2684">
                  <c:v>566.42999999999995</c:v>
                </c:pt>
                <c:pt idx="2685">
                  <c:v>566.42999999999995</c:v>
                </c:pt>
                <c:pt idx="2686">
                  <c:v>566.42999999999995</c:v>
                </c:pt>
                <c:pt idx="2687">
                  <c:v>566.42999999999995</c:v>
                </c:pt>
                <c:pt idx="2688">
                  <c:v>566.42999999999995</c:v>
                </c:pt>
                <c:pt idx="2689">
                  <c:v>566.42999999999995</c:v>
                </c:pt>
                <c:pt idx="2690">
                  <c:v>566.42999999999995</c:v>
                </c:pt>
                <c:pt idx="2691">
                  <c:v>566.42999999999995</c:v>
                </c:pt>
                <c:pt idx="2692">
                  <c:v>566.42999999999995</c:v>
                </c:pt>
                <c:pt idx="2693">
                  <c:v>566.41999999999996</c:v>
                </c:pt>
                <c:pt idx="2694">
                  <c:v>566.41999999999996</c:v>
                </c:pt>
                <c:pt idx="2695">
                  <c:v>566.41999999999996</c:v>
                </c:pt>
                <c:pt idx="2696">
                  <c:v>566.41999999999996</c:v>
                </c:pt>
                <c:pt idx="2697">
                  <c:v>566.41999999999996</c:v>
                </c:pt>
                <c:pt idx="2698">
                  <c:v>566.41999999999996</c:v>
                </c:pt>
                <c:pt idx="2699">
                  <c:v>566.41999999999996</c:v>
                </c:pt>
                <c:pt idx="2700">
                  <c:v>566.41999999999996</c:v>
                </c:pt>
                <c:pt idx="2701">
                  <c:v>566.41999999999996</c:v>
                </c:pt>
                <c:pt idx="2702">
                  <c:v>566.41999999999996</c:v>
                </c:pt>
                <c:pt idx="2703">
                  <c:v>566.41999999999996</c:v>
                </c:pt>
                <c:pt idx="2704">
                  <c:v>566.41999999999996</c:v>
                </c:pt>
                <c:pt idx="2705">
                  <c:v>566.41999999999996</c:v>
                </c:pt>
                <c:pt idx="2706">
                  <c:v>566.41999999999996</c:v>
                </c:pt>
                <c:pt idx="2707">
                  <c:v>566.41999999999996</c:v>
                </c:pt>
                <c:pt idx="2708">
                  <c:v>566.41999999999996</c:v>
                </c:pt>
                <c:pt idx="2709">
                  <c:v>566.41</c:v>
                </c:pt>
                <c:pt idx="2710">
                  <c:v>566.41</c:v>
                </c:pt>
                <c:pt idx="2711">
                  <c:v>566.41</c:v>
                </c:pt>
                <c:pt idx="2712">
                  <c:v>566.41</c:v>
                </c:pt>
                <c:pt idx="2713">
                  <c:v>566.41</c:v>
                </c:pt>
                <c:pt idx="2714">
                  <c:v>566.41</c:v>
                </c:pt>
                <c:pt idx="2715">
                  <c:v>566.41</c:v>
                </c:pt>
                <c:pt idx="2716">
                  <c:v>566.41</c:v>
                </c:pt>
                <c:pt idx="2717">
                  <c:v>566.41</c:v>
                </c:pt>
                <c:pt idx="2718">
                  <c:v>566.41</c:v>
                </c:pt>
                <c:pt idx="2719">
                  <c:v>566.41</c:v>
                </c:pt>
                <c:pt idx="2720">
                  <c:v>566.41</c:v>
                </c:pt>
                <c:pt idx="2721">
                  <c:v>566.4</c:v>
                </c:pt>
                <c:pt idx="2722">
                  <c:v>566.4</c:v>
                </c:pt>
                <c:pt idx="2723">
                  <c:v>566.4</c:v>
                </c:pt>
                <c:pt idx="2724">
                  <c:v>566.4</c:v>
                </c:pt>
                <c:pt idx="2725">
                  <c:v>566.4</c:v>
                </c:pt>
                <c:pt idx="2726">
                  <c:v>566.4</c:v>
                </c:pt>
                <c:pt idx="2727">
                  <c:v>566.4</c:v>
                </c:pt>
                <c:pt idx="2728">
                  <c:v>566.4</c:v>
                </c:pt>
                <c:pt idx="2729">
                  <c:v>566.4</c:v>
                </c:pt>
                <c:pt idx="2730">
                  <c:v>566.4</c:v>
                </c:pt>
                <c:pt idx="2731">
                  <c:v>566.4</c:v>
                </c:pt>
                <c:pt idx="2732">
                  <c:v>566.4</c:v>
                </c:pt>
                <c:pt idx="2733">
                  <c:v>566.39</c:v>
                </c:pt>
                <c:pt idx="2734">
                  <c:v>566.39</c:v>
                </c:pt>
                <c:pt idx="2735">
                  <c:v>566.39</c:v>
                </c:pt>
                <c:pt idx="2736">
                  <c:v>566.39</c:v>
                </c:pt>
                <c:pt idx="2737">
                  <c:v>566.39</c:v>
                </c:pt>
                <c:pt idx="2738">
                  <c:v>566.39</c:v>
                </c:pt>
                <c:pt idx="2739">
                  <c:v>566.39</c:v>
                </c:pt>
                <c:pt idx="2740">
                  <c:v>566.39</c:v>
                </c:pt>
                <c:pt idx="2741">
                  <c:v>566.39</c:v>
                </c:pt>
                <c:pt idx="2742">
                  <c:v>566.39</c:v>
                </c:pt>
                <c:pt idx="2743">
                  <c:v>566.39</c:v>
                </c:pt>
                <c:pt idx="2744">
                  <c:v>566.39</c:v>
                </c:pt>
                <c:pt idx="2745">
                  <c:v>566.39</c:v>
                </c:pt>
                <c:pt idx="2746">
                  <c:v>566.39</c:v>
                </c:pt>
                <c:pt idx="2747">
                  <c:v>566.38</c:v>
                </c:pt>
                <c:pt idx="2748">
                  <c:v>566.38</c:v>
                </c:pt>
                <c:pt idx="2749">
                  <c:v>566.38</c:v>
                </c:pt>
                <c:pt idx="2750">
                  <c:v>566.38</c:v>
                </c:pt>
                <c:pt idx="2751">
                  <c:v>566.38</c:v>
                </c:pt>
                <c:pt idx="2752">
                  <c:v>566.38</c:v>
                </c:pt>
                <c:pt idx="2753">
                  <c:v>566.38</c:v>
                </c:pt>
                <c:pt idx="2754">
                  <c:v>566.38</c:v>
                </c:pt>
                <c:pt idx="2755">
                  <c:v>566.38</c:v>
                </c:pt>
                <c:pt idx="2756">
                  <c:v>566.38</c:v>
                </c:pt>
                <c:pt idx="2757">
                  <c:v>566.38</c:v>
                </c:pt>
                <c:pt idx="2758">
                  <c:v>566.38</c:v>
                </c:pt>
                <c:pt idx="2759">
                  <c:v>566.38</c:v>
                </c:pt>
                <c:pt idx="2760">
                  <c:v>566.38</c:v>
                </c:pt>
                <c:pt idx="2761">
                  <c:v>566.37</c:v>
                </c:pt>
                <c:pt idx="2762">
                  <c:v>566.37</c:v>
                </c:pt>
                <c:pt idx="2763">
                  <c:v>566.37</c:v>
                </c:pt>
                <c:pt idx="2764">
                  <c:v>566.37</c:v>
                </c:pt>
                <c:pt idx="2765">
                  <c:v>566.37</c:v>
                </c:pt>
                <c:pt idx="2766">
                  <c:v>566.37</c:v>
                </c:pt>
                <c:pt idx="2767">
                  <c:v>566.37</c:v>
                </c:pt>
                <c:pt idx="2768">
                  <c:v>566.37</c:v>
                </c:pt>
                <c:pt idx="2769">
                  <c:v>566.37</c:v>
                </c:pt>
                <c:pt idx="2770">
                  <c:v>566.37</c:v>
                </c:pt>
                <c:pt idx="2771">
                  <c:v>566.37</c:v>
                </c:pt>
                <c:pt idx="2772">
                  <c:v>566.37</c:v>
                </c:pt>
                <c:pt idx="2773">
                  <c:v>566.37</c:v>
                </c:pt>
                <c:pt idx="2774">
                  <c:v>566.37</c:v>
                </c:pt>
                <c:pt idx="2775">
                  <c:v>566.37</c:v>
                </c:pt>
                <c:pt idx="2776">
                  <c:v>566.37</c:v>
                </c:pt>
                <c:pt idx="2777">
                  <c:v>566.36</c:v>
                </c:pt>
                <c:pt idx="2778">
                  <c:v>566.36</c:v>
                </c:pt>
                <c:pt idx="2779">
                  <c:v>566.36</c:v>
                </c:pt>
                <c:pt idx="2780">
                  <c:v>566.36</c:v>
                </c:pt>
                <c:pt idx="2781">
                  <c:v>566.36</c:v>
                </c:pt>
                <c:pt idx="2782">
                  <c:v>566.36</c:v>
                </c:pt>
                <c:pt idx="2783">
                  <c:v>566.36</c:v>
                </c:pt>
                <c:pt idx="2784">
                  <c:v>566.36</c:v>
                </c:pt>
                <c:pt idx="2785">
                  <c:v>566.36</c:v>
                </c:pt>
                <c:pt idx="2786">
                  <c:v>566.36</c:v>
                </c:pt>
                <c:pt idx="2787">
                  <c:v>566.36</c:v>
                </c:pt>
                <c:pt idx="2788">
                  <c:v>566.36</c:v>
                </c:pt>
                <c:pt idx="2789">
                  <c:v>566.36</c:v>
                </c:pt>
                <c:pt idx="2790">
                  <c:v>566.36</c:v>
                </c:pt>
                <c:pt idx="2791">
                  <c:v>566.36</c:v>
                </c:pt>
                <c:pt idx="2792">
                  <c:v>566.36</c:v>
                </c:pt>
                <c:pt idx="2793">
                  <c:v>566.35</c:v>
                </c:pt>
                <c:pt idx="2794">
                  <c:v>566.35</c:v>
                </c:pt>
                <c:pt idx="2795">
                  <c:v>566.35</c:v>
                </c:pt>
                <c:pt idx="2796">
                  <c:v>566.35</c:v>
                </c:pt>
                <c:pt idx="2797">
                  <c:v>566.35</c:v>
                </c:pt>
                <c:pt idx="2798">
                  <c:v>566.35</c:v>
                </c:pt>
                <c:pt idx="2799">
                  <c:v>566.35</c:v>
                </c:pt>
                <c:pt idx="2800">
                  <c:v>566.35</c:v>
                </c:pt>
                <c:pt idx="2801">
                  <c:v>566.35</c:v>
                </c:pt>
                <c:pt idx="2802">
                  <c:v>566.35</c:v>
                </c:pt>
                <c:pt idx="2803">
                  <c:v>566.35</c:v>
                </c:pt>
                <c:pt idx="2804">
                  <c:v>566.35</c:v>
                </c:pt>
                <c:pt idx="2805">
                  <c:v>566.35</c:v>
                </c:pt>
                <c:pt idx="2806">
                  <c:v>566.35</c:v>
                </c:pt>
                <c:pt idx="2807">
                  <c:v>566.35</c:v>
                </c:pt>
                <c:pt idx="2808">
                  <c:v>566.34</c:v>
                </c:pt>
                <c:pt idx="2809">
                  <c:v>566.34</c:v>
                </c:pt>
                <c:pt idx="2810">
                  <c:v>566.34</c:v>
                </c:pt>
                <c:pt idx="2811">
                  <c:v>566.34</c:v>
                </c:pt>
                <c:pt idx="2812">
                  <c:v>566.34</c:v>
                </c:pt>
                <c:pt idx="2813">
                  <c:v>566.34</c:v>
                </c:pt>
                <c:pt idx="2814">
                  <c:v>566.34</c:v>
                </c:pt>
                <c:pt idx="2815">
                  <c:v>566.34</c:v>
                </c:pt>
                <c:pt idx="2816">
                  <c:v>566.34</c:v>
                </c:pt>
                <c:pt idx="2817">
                  <c:v>566.34</c:v>
                </c:pt>
                <c:pt idx="2818">
                  <c:v>566.34</c:v>
                </c:pt>
                <c:pt idx="2819">
                  <c:v>566.34</c:v>
                </c:pt>
                <c:pt idx="2820">
                  <c:v>566.34</c:v>
                </c:pt>
                <c:pt idx="2821">
                  <c:v>566.34</c:v>
                </c:pt>
                <c:pt idx="2822">
                  <c:v>566.34</c:v>
                </c:pt>
                <c:pt idx="2823">
                  <c:v>566.34</c:v>
                </c:pt>
                <c:pt idx="2824">
                  <c:v>566.34</c:v>
                </c:pt>
                <c:pt idx="2825">
                  <c:v>566.34</c:v>
                </c:pt>
                <c:pt idx="2826">
                  <c:v>566.33000000000004</c:v>
                </c:pt>
                <c:pt idx="2827">
                  <c:v>566.33000000000004</c:v>
                </c:pt>
                <c:pt idx="2828">
                  <c:v>566.33000000000004</c:v>
                </c:pt>
                <c:pt idx="2829">
                  <c:v>566.33000000000004</c:v>
                </c:pt>
                <c:pt idx="2830">
                  <c:v>566.33000000000004</c:v>
                </c:pt>
                <c:pt idx="2831">
                  <c:v>566.33000000000004</c:v>
                </c:pt>
                <c:pt idx="2832">
                  <c:v>566.33000000000004</c:v>
                </c:pt>
                <c:pt idx="2833">
                  <c:v>566.33000000000004</c:v>
                </c:pt>
                <c:pt idx="2834">
                  <c:v>566.33000000000004</c:v>
                </c:pt>
                <c:pt idx="2835">
                  <c:v>566.33000000000004</c:v>
                </c:pt>
                <c:pt idx="2836">
                  <c:v>566.33000000000004</c:v>
                </c:pt>
                <c:pt idx="2837">
                  <c:v>566.33000000000004</c:v>
                </c:pt>
                <c:pt idx="2838">
                  <c:v>566.33000000000004</c:v>
                </c:pt>
                <c:pt idx="2839">
                  <c:v>566.33000000000004</c:v>
                </c:pt>
                <c:pt idx="2840">
                  <c:v>566.33000000000004</c:v>
                </c:pt>
                <c:pt idx="2841">
                  <c:v>566.33000000000004</c:v>
                </c:pt>
                <c:pt idx="2842">
                  <c:v>566.33000000000004</c:v>
                </c:pt>
                <c:pt idx="2843">
                  <c:v>566.32000000000005</c:v>
                </c:pt>
                <c:pt idx="2844">
                  <c:v>566.32000000000005</c:v>
                </c:pt>
                <c:pt idx="2845">
                  <c:v>566.32000000000005</c:v>
                </c:pt>
                <c:pt idx="2846">
                  <c:v>566.32000000000005</c:v>
                </c:pt>
                <c:pt idx="2847">
                  <c:v>566.32000000000005</c:v>
                </c:pt>
                <c:pt idx="2848">
                  <c:v>566.32000000000005</c:v>
                </c:pt>
                <c:pt idx="2849">
                  <c:v>566.32000000000005</c:v>
                </c:pt>
                <c:pt idx="2850">
                  <c:v>566.32000000000005</c:v>
                </c:pt>
                <c:pt idx="2851">
                  <c:v>566.32000000000005</c:v>
                </c:pt>
                <c:pt idx="2852">
                  <c:v>566.32000000000005</c:v>
                </c:pt>
                <c:pt idx="2853">
                  <c:v>566.32000000000005</c:v>
                </c:pt>
                <c:pt idx="2854">
                  <c:v>566.32000000000005</c:v>
                </c:pt>
                <c:pt idx="2855">
                  <c:v>566.32000000000005</c:v>
                </c:pt>
                <c:pt idx="2856">
                  <c:v>566.32000000000005</c:v>
                </c:pt>
                <c:pt idx="2857">
                  <c:v>566.32000000000005</c:v>
                </c:pt>
                <c:pt idx="2858">
                  <c:v>566.32000000000005</c:v>
                </c:pt>
                <c:pt idx="2859">
                  <c:v>566.32000000000005</c:v>
                </c:pt>
                <c:pt idx="2860">
                  <c:v>566.30999999999995</c:v>
                </c:pt>
                <c:pt idx="2861">
                  <c:v>566.30999999999995</c:v>
                </c:pt>
                <c:pt idx="2862">
                  <c:v>566.30999999999995</c:v>
                </c:pt>
                <c:pt idx="2863">
                  <c:v>566.30999999999995</c:v>
                </c:pt>
                <c:pt idx="2864">
                  <c:v>566.30999999999995</c:v>
                </c:pt>
                <c:pt idx="2865">
                  <c:v>566.30999999999995</c:v>
                </c:pt>
                <c:pt idx="2866">
                  <c:v>566.30999999999995</c:v>
                </c:pt>
                <c:pt idx="2867">
                  <c:v>566.30999999999995</c:v>
                </c:pt>
                <c:pt idx="2868">
                  <c:v>566.30999999999995</c:v>
                </c:pt>
                <c:pt idx="2869">
                  <c:v>566.30999999999995</c:v>
                </c:pt>
                <c:pt idx="2870">
                  <c:v>566.30999999999995</c:v>
                </c:pt>
                <c:pt idx="2871">
                  <c:v>566.30999999999995</c:v>
                </c:pt>
                <c:pt idx="2872">
                  <c:v>566.30999999999995</c:v>
                </c:pt>
                <c:pt idx="2873">
                  <c:v>566.30999999999995</c:v>
                </c:pt>
                <c:pt idx="2874">
                  <c:v>566.30999999999995</c:v>
                </c:pt>
                <c:pt idx="2875">
                  <c:v>566.30999999999995</c:v>
                </c:pt>
                <c:pt idx="2876">
                  <c:v>566.30999999999995</c:v>
                </c:pt>
                <c:pt idx="2877">
                  <c:v>566.30999999999995</c:v>
                </c:pt>
                <c:pt idx="2878">
                  <c:v>566.29999999999995</c:v>
                </c:pt>
                <c:pt idx="2879">
                  <c:v>566.29999999999995</c:v>
                </c:pt>
                <c:pt idx="2880">
                  <c:v>566.29999999999995</c:v>
                </c:pt>
                <c:pt idx="2881">
                  <c:v>566.29999999999995</c:v>
                </c:pt>
                <c:pt idx="2882">
                  <c:v>566.29999999999995</c:v>
                </c:pt>
                <c:pt idx="2883">
                  <c:v>566.29999999999995</c:v>
                </c:pt>
                <c:pt idx="2884">
                  <c:v>566.29999999999995</c:v>
                </c:pt>
                <c:pt idx="2885">
                  <c:v>566.29999999999995</c:v>
                </c:pt>
                <c:pt idx="2886">
                  <c:v>566.29999999999995</c:v>
                </c:pt>
                <c:pt idx="2887">
                  <c:v>566.29999999999995</c:v>
                </c:pt>
                <c:pt idx="2888">
                  <c:v>566.29999999999995</c:v>
                </c:pt>
                <c:pt idx="2889">
                  <c:v>566.29999999999995</c:v>
                </c:pt>
                <c:pt idx="2890">
                  <c:v>566.29999999999995</c:v>
                </c:pt>
                <c:pt idx="2891">
                  <c:v>566.29999999999995</c:v>
                </c:pt>
                <c:pt idx="2892">
                  <c:v>566.29999999999995</c:v>
                </c:pt>
                <c:pt idx="2893">
                  <c:v>566.29999999999995</c:v>
                </c:pt>
                <c:pt idx="2894">
                  <c:v>566.29999999999995</c:v>
                </c:pt>
                <c:pt idx="2895">
                  <c:v>566.29999999999995</c:v>
                </c:pt>
                <c:pt idx="2896">
                  <c:v>566.29</c:v>
                </c:pt>
                <c:pt idx="2897">
                  <c:v>566.29</c:v>
                </c:pt>
                <c:pt idx="2898">
                  <c:v>566.29</c:v>
                </c:pt>
                <c:pt idx="2899">
                  <c:v>566.29</c:v>
                </c:pt>
                <c:pt idx="2900">
                  <c:v>566.29</c:v>
                </c:pt>
                <c:pt idx="2901">
                  <c:v>566.29</c:v>
                </c:pt>
                <c:pt idx="2902">
                  <c:v>566.29</c:v>
                </c:pt>
                <c:pt idx="2903">
                  <c:v>566.29</c:v>
                </c:pt>
                <c:pt idx="2904">
                  <c:v>566.29</c:v>
                </c:pt>
                <c:pt idx="2905">
                  <c:v>566.29</c:v>
                </c:pt>
                <c:pt idx="2906">
                  <c:v>566.29</c:v>
                </c:pt>
                <c:pt idx="2907">
                  <c:v>566.29</c:v>
                </c:pt>
                <c:pt idx="2908">
                  <c:v>566.29</c:v>
                </c:pt>
                <c:pt idx="2909">
                  <c:v>566.29</c:v>
                </c:pt>
                <c:pt idx="2910">
                  <c:v>566.29</c:v>
                </c:pt>
                <c:pt idx="2911">
                  <c:v>566.29</c:v>
                </c:pt>
                <c:pt idx="2912">
                  <c:v>566.29</c:v>
                </c:pt>
                <c:pt idx="2913">
                  <c:v>566.28</c:v>
                </c:pt>
                <c:pt idx="2914">
                  <c:v>566.28</c:v>
                </c:pt>
                <c:pt idx="2915">
                  <c:v>566.28</c:v>
                </c:pt>
                <c:pt idx="2916">
                  <c:v>566.28</c:v>
                </c:pt>
                <c:pt idx="2917">
                  <c:v>566.28</c:v>
                </c:pt>
                <c:pt idx="2918">
                  <c:v>566.28</c:v>
                </c:pt>
                <c:pt idx="2919">
                  <c:v>566.28</c:v>
                </c:pt>
                <c:pt idx="2920">
                  <c:v>566.28</c:v>
                </c:pt>
                <c:pt idx="2921">
                  <c:v>566.28</c:v>
                </c:pt>
                <c:pt idx="2922">
                  <c:v>566.28</c:v>
                </c:pt>
                <c:pt idx="2923">
                  <c:v>566.28</c:v>
                </c:pt>
                <c:pt idx="2924">
                  <c:v>566.28</c:v>
                </c:pt>
                <c:pt idx="2925">
                  <c:v>566.28</c:v>
                </c:pt>
                <c:pt idx="2926">
                  <c:v>566.28</c:v>
                </c:pt>
                <c:pt idx="2927">
                  <c:v>566.28</c:v>
                </c:pt>
                <c:pt idx="2928">
                  <c:v>566.28</c:v>
                </c:pt>
                <c:pt idx="2929">
                  <c:v>566.27</c:v>
                </c:pt>
                <c:pt idx="2930">
                  <c:v>566.27</c:v>
                </c:pt>
                <c:pt idx="2931">
                  <c:v>566.27</c:v>
                </c:pt>
                <c:pt idx="2932">
                  <c:v>566.27</c:v>
                </c:pt>
                <c:pt idx="2933">
                  <c:v>566.27</c:v>
                </c:pt>
                <c:pt idx="2934">
                  <c:v>566.27</c:v>
                </c:pt>
                <c:pt idx="2935">
                  <c:v>566.27</c:v>
                </c:pt>
                <c:pt idx="2936">
                  <c:v>566.27</c:v>
                </c:pt>
                <c:pt idx="2937">
                  <c:v>566.27</c:v>
                </c:pt>
                <c:pt idx="2938">
                  <c:v>566.27</c:v>
                </c:pt>
                <c:pt idx="2939">
                  <c:v>566.27</c:v>
                </c:pt>
                <c:pt idx="2940">
                  <c:v>566.27</c:v>
                </c:pt>
                <c:pt idx="2941">
                  <c:v>566.27</c:v>
                </c:pt>
                <c:pt idx="2942">
                  <c:v>566.27</c:v>
                </c:pt>
                <c:pt idx="2943">
                  <c:v>566.27</c:v>
                </c:pt>
                <c:pt idx="2944">
                  <c:v>566.27</c:v>
                </c:pt>
                <c:pt idx="2945">
                  <c:v>566.27</c:v>
                </c:pt>
                <c:pt idx="2946">
                  <c:v>566.26</c:v>
                </c:pt>
                <c:pt idx="2947">
                  <c:v>566.26</c:v>
                </c:pt>
                <c:pt idx="2948">
                  <c:v>566.26</c:v>
                </c:pt>
                <c:pt idx="2949">
                  <c:v>566.26</c:v>
                </c:pt>
                <c:pt idx="2950">
                  <c:v>566.26</c:v>
                </c:pt>
                <c:pt idx="2951">
                  <c:v>566.26</c:v>
                </c:pt>
                <c:pt idx="2952">
                  <c:v>566.26</c:v>
                </c:pt>
                <c:pt idx="2953">
                  <c:v>566.26</c:v>
                </c:pt>
                <c:pt idx="2954">
                  <c:v>566.26</c:v>
                </c:pt>
                <c:pt idx="2955">
                  <c:v>566.26</c:v>
                </c:pt>
                <c:pt idx="2956">
                  <c:v>566.26</c:v>
                </c:pt>
                <c:pt idx="2957">
                  <c:v>566.26</c:v>
                </c:pt>
                <c:pt idx="2958">
                  <c:v>566.26</c:v>
                </c:pt>
                <c:pt idx="2959">
                  <c:v>566.26</c:v>
                </c:pt>
                <c:pt idx="2960">
                  <c:v>566.26</c:v>
                </c:pt>
                <c:pt idx="2961">
                  <c:v>566.26</c:v>
                </c:pt>
                <c:pt idx="2962">
                  <c:v>566.26</c:v>
                </c:pt>
                <c:pt idx="2963">
                  <c:v>566.25</c:v>
                </c:pt>
                <c:pt idx="2964">
                  <c:v>566.25</c:v>
                </c:pt>
                <c:pt idx="2965">
                  <c:v>566.25</c:v>
                </c:pt>
                <c:pt idx="2966">
                  <c:v>566.25</c:v>
                </c:pt>
                <c:pt idx="2967">
                  <c:v>566.25</c:v>
                </c:pt>
                <c:pt idx="2968">
                  <c:v>566.25</c:v>
                </c:pt>
                <c:pt idx="2969">
                  <c:v>566.25</c:v>
                </c:pt>
                <c:pt idx="2970">
                  <c:v>566.25</c:v>
                </c:pt>
                <c:pt idx="2971">
                  <c:v>566.25</c:v>
                </c:pt>
                <c:pt idx="2972">
                  <c:v>566.25</c:v>
                </c:pt>
                <c:pt idx="2973">
                  <c:v>566.25</c:v>
                </c:pt>
                <c:pt idx="2974">
                  <c:v>566.25</c:v>
                </c:pt>
                <c:pt idx="2975">
                  <c:v>566.25</c:v>
                </c:pt>
                <c:pt idx="2976">
                  <c:v>566.25</c:v>
                </c:pt>
                <c:pt idx="2977">
                  <c:v>566.25</c:v>
                </c:pt>
                <c:pt idx="2978">
                  <c:v>566.25</c:v>
                </c:pt>
                <c:pt idx="2979">
                  <c:v>566.25</c:v>
                </c:pt>
                <c:pt idx="2980">
                  <c:v>566.25</c:v>
                </c:pt>
                <c:pt idx="2981">
                  <c:v>566.25</c:v>
                </c:pt>
                <c:pt idx="2982">
                  <c:v>566.24</c:v>
                </c:pt>
                <c:pt idx="2983">
                  <c:v>566.24</c:v>
                </c:pt>
                <c:pt idx="2984">
                  <c:v>566.24</c:v>
                </c:pt>
                <c:pt idx="2985">
                  <c:v>566.24</c:v>
                </c:pt>
                <c:pt idx="2986">
                  <c:v>566.24</c:v>
                </c:pt>
                <c:pt idx="2987">
                  <c:v>566.24</c:v>
                </c:pt>
                <c:pt idx="2988">
                  <c:v>566.24</c:v>
                </c:pt>
                <c:pt idx="2989">
                  <c:v>566.24</c:v>
                </c:pt>
                <c:pt idx="2990">
                  <c:v>566.24</c:v>
                </c:pt>
                <c:pt idx="2991">
                  <c:v>566.24</c:v>
                </c:pt>
                <c:pt idx="2992">
                  <c:v>566.24</c:v>
                </c:pt>
                <c:pt idx="2993">
                  <c:v>566.24</c:v>
                </c:pt>
                <c:pt idx="2994">
                  <c:v>566.24</c:v>
                </c:pt>
                <c:pt idx="2995">
                  <c:v>566.24</c:v>
                </c:pt>
                <c:pt idx="2996">
                  <c:v>566.24</c:v>
                </c:pt>
                <c:pt idx="2997">
                  <c:v>566.24</c:v>
                </c:pt>
                <c:pt idx="2998">
                  <c:v>566.24</c:v>
                </c:pt>
                <c:pt idx="2999">
                  <c:v>566.24</c:v>
                </c:pt>
                <c:pt idx="3000">
                  <c:v>566.24</c:v>
                </c:pt>
                <c:pt idx="3001">
                  <c:v>566.23</c:v>
                </c:pt>
                <c:pt idx="3002">
                  <c:v>566.23</c:v>
                </c:pt>
                <c:pt idx="3003">
                  <c:v>566.23</c:v>
                </c:pt>
                <c:pt idx="3004">
                  <c:v>566.23</c:v>
                </c:pt>
                <c:pt idx="3005">
                  <c:v>566.23</c:v>
                </c:pt>
                <c:pt idx="3006">
                  <c:v>566.23</c:v>
                </c:pt>
                <c:pt idx="3007">
                  <c:v>566.23</c:v>
                </c:pt>
                <c:pt idx="3008">
                  <c:v>566.23</c:v>
                </c:pt>
                <c:pt idx="3009">
                  <c:v>566.23</c:v>
                </c:pt>
                <c:pt idx="3010">
                  <c:v>566.23</c:v>
                </c:pt>
                <c:pt idx="3011">
                  <c:v>566.23</c:v>
                </c:pt>
                <c:pt idx="3012">
                  <c:v>566.23</c:v>
                </c:pt>
                <c:pt idx="3013">
                  <c:v>566.23</c:v>
                </c:pt>
                <c:pt idx="3014">
                  <c:v>566.23</c:v>
                </c:pt>
                <c:pt idx="3015">
                  <c:v>566.23</c:v>
                </c:pt>
                <c:pt idx="3016">
                  <c:v>566.23</c:v>
                </c:pt>
                <c:pt idx="3017">
                  <c:v>566.23</c:v>
                </c:pt>
                <c:pt idx="3018">
                  <c:v>566.22</c:v>
                </c:pt>
                <c:pt idx="3019">
                  <c:v>566.22</c:v>
                </c:pt>
                <c:pt idx="3020">
                  <c:v>566.22</c:v>
                </c:pt>
                <c:pt idx="3021">
                  <c:v>566.22</c:v>
                </c:pt>
                <c:pt idx="3022">
                  <c:v>566.22</c:v>
                </c:pt>
                <c:pt idx="3023">
                  <c:v>566.22</c:v>
                </c:pt>
                <c:pt idx="3024">
                  <c:v>566.22</c:v>
                </c:pt>
                <c:pt idx="3025">
                  <c:v>566.22</c:v>
                </c:pt>
                <c:pt idx="3026">
                  <c:v>566.22</c:v>
                </c:pt>
                <c:pt idx="3027">
                  <c:v>566.22</c:v>
                </c:pt>
                <c:pt idx="3028">
                  <c:v>566.22</c:v>
                </c:pt>
                <c:pt idx="3029">
                  <c:v>566.22</c:v>
                </c:pt>
                <c:pt idx="3030">
                  <c:v>566.22</c:v>
                </c:pt>
                <c:pt idx="3031">
                  <c:v>566.22</c:v>
                </c:pt>
                <c:pt idx="3032">
                  <c:v>566.22</c:v>
                </c:pt>
                <c:pt idx="3033">
                  <c:v>566.22</c:v>
                </c:pt>
                <c:pt idx="3034">
                  <c:v>566.22</c:v>
                </c:pt>
                <c:pt idx="3035">
                  <c:v>566.22</c:v>
                </c:pt>
                <c:pt idx="3036">
                  <c:v>566.22</c:v>
                </c:pt>
                <c:pt idx="3037">
                  <c:v>566.22</c:v>
                </c:pt>
                <c:pt idx="3038">
                  <c:v>566.21</c:v>
                </c:pt>
                <c:pt idx="3039">
                  <c:v>566.21</c:v>
                </c:pt>
                <c:pt idx="3040">
                  <c:v>566.21</c:v>
                </c:pt>
                <c:pt idx="3041">
                  <c:v>566.21</c:v>
                </c:pt>
                <c:pt idx="3042">
                  <c:v>566.21</c:v>
                </c:pt>
                <c:pt idx="3043">
                  <c:v>566.21</c:v>
                </c:pt>
                <c:pt idx="3044">
                  <c:v>566.21</c:v>
                </c:pt>
                <c:pt idx="3045">
                  <c:v>566.21</c:v>
                </c:pt>
                <c:pt idx="3046">
                  <c:v>566.21</c:v>
                </c:pt>
                <c:pt idx="3047">
                  <c:v>566.21</c:v>
                </c:pt>
                <c:pt idx="3048">
                  <c:v>566.21</c:v>
                </c:pt>
                <c:pt idx="3049">
                  <c:v>566.21</c:v>
                </c:pt>
                <c:pt idx="3050">
                  <c:v>566.21</c:v>
                </c:pt>
                <c:pt idx="3051">
                  <c:v>566.21</c:v>
                </c:pt>
                <c:pt idx="3052">
                  <c:v>566.21</c:v>
                </c:pt>
                <c:pt idx="3053">
                  <c:v>566.21</c:v>
                </c:pt>
                <c:pt idx="3054">
                  <c:v>566.21</c:v>
                </c:pt>
                <c:pt idx="3055">
                  <c:v>566.21</c:v>
                </c:pt>
                <c:pt idx="3056">
                  <c:v>566.21</c:v>
                </c:pt>
                <c:pt idx="3057">
                  <c:v>566.21</c:v>
                </c:pt>
                <c:pt idx="3058">
                  <c:v>566.20000000000005</c:v>
                </c:pt>
                <c:pt idx="3059">
                  <c:v>566.20000000000005</c:v>
                </c:pt>
                <c:pt idx="3060">
                  <c:v>566.20000000000005</c:v>
                </c:pt>
                <c:pt idx="3061">
                  <c:v>566.20000000000005</c:v>
                </c:pt>
                <c:pt idx="3062">
                  <c:v>566.20000000000005</c:v>
                </c:pt>
                <c:pt idx="3063">
                  <c:v>566.20000000000005</c:v>
                </c:pt>
                <c:pt idx="3064">
                  <c:v>566.20000000000005</c:v>
                </c:pt>
                <c:pt idx="3065">
                  <c:v>566.20000000000005</c:v>
                </c:pt>
                <c:pt idx="3066">
                  <c:v>566.20000000000005</c:v>
                </c:pt>
                <c:pt idx="3067">
                  <c:v>566.20000000000005</c:v>
                </c:pt>
                <c:pt idx="3068">
                  <c:v>566.20000000000005</c:v>
                </c:pt>
                <c:pt idx="3069">
                  <c:v>566.20000000000005</c:v>
                </c:pt>
                <c:pt idx="3070">
                  <c:v>566.20000000000005</c:v>
                </c:pt>
                <c:pt idx="3071">
                  <c:v>566.20000000000005</c:v>
                </c:pt>
                <c:pt idx="3072">
                  <c:v>566.20000000000005</c:v>
                </c:pt>
                <c:pt idx="3073">
                  <c:v>566.20000000000005</c:v>
                </c:pt>
                <c:pt idx="3074">
                  <c:v>566.20000000000005</c:v>
                </c:pt>
                <c:pt idx="3075">
                  <c:v>566.20000000000005</c:v>
                </c:pt>
                <c:pt idx="3076">
                  <c:v>566.20000000000005</c:v>
                </c:pt>
                <c:pt idx="3077">
                  <c:v>566.20000000000005</c:v>
                </c:pt>
                <c:pt idx="3078">
                  <c:v>566.20000000000005</c:v>
                </c:pt>
                <c:pt idx="3079">
                  <c:v>566.19000000000005</c:v>
                </c:pt>
                <c:pt idx="3080">
                  <c:v>566.19000000000005</c:v>
                </c:pt>
                <c:pt idx="3081">
                  <c:v>566.19000000000005</c:v>
                </c:pt>
                <c:pt idx="3082">
                  <c:v>566.19000000000005</c:v>
                </c:pt>
                <c:pt idx="3083">
                  <c:v>566.19000000000005</c:v>
                </c:pt>
                <c:pt idx="3084">
                  <c:v>566.19000000000005</c:v>
                </c:pt>
                <c:pt idx="3085">
                  <c:v>566.19000000000005</c:v>
                </c:pt>
                <c:pt idx="3086">
                  <c:v>566.19000000000005</c:v>
                </c:pt>
                <c:pt idx="3087">
                  <c:v>566.19000000000005</c:v>
                </c:pt>
                <c:pt idx="3088">
                  <c:v>566.19000000000005</c:v>
                </c:pt>
                <c:pt idx="3089">
                  <c:v>566.19000000000005</c:v>
                </c:pt>
                <c:pt idx="3090">
                  <c:v>566.19000000000005</c:v>
                </c:pt>
                <c:pt idx="3091">
                  <c:v>566.19000000000005</c:v>
                </c:pt>
                <c:pt idx="3092">
                  <c:v>566.19000000000005</c:v>
                </c:pt>
                <c:pt idx="3093">
                  <c:v>566.19000000000005</c:v>
                </c:pt>
                <c:pt idx="3094">
                  <c:v>566.19000000000005</c:v>
                </c:pt>
                <c:pt idx="3095">
                  <c:v>566.19000000000005</c:v>
                </c:pt>
                <c:pt idx="3096">
                  <c:v>566.19000000000005</c:v>
                </c:pt>
                <c:pt idx="3097">
                  <c:v>566.19000000000005</c:v>
                </c:pt>
                <c:pt idx="3098">
                  <c:v>566.19000000000005</c:v>
                </c:pt>
                <c:pt idx="3099">
                  <c:v>566.19000000000005</c:v>
                </c:pt>
                <c:pt idx="3100">
                  <c:v>566.19000000000005</c:v>
                </c:pt>
                <c:pt idx="3101">
                  <c:v>566.19000000000005</c:v>
                </c:pt>
                <c:pt idx="3102">
                  <c:v>566.17999999999995</c:v>
                </c:pt>
                <c:pt idx="3103">
                  <c:v>566.17999999999995</c:v>
                </c:pt>
                <c:pt idx="3104">
                  <c:v>566.17999999999995</c:v>
                </c:pt>
                <c:pt idx="3105">
                  <c:v>566.17999999999995</c:v>
                </c:pt>
                <c:pt idx="3106">
                  <c:v>566.17999999999995</c:v>
                </c:pt>
                <c:pt idx="3107">
                  <c:v>566.17999999999995</c:v>
                </c:pt>
                <c:pt idx="3108">
                  <c:v>566.17999999999995</c:v>
                </c:pt>
                <c:pt idx="3109">
                  <c:v>566.17999999999995</c:v>
                </c:pt>
                <c:pt idx="3110">
                  <c:v>566.17999999999995</c:v>
                </c:pt>
                <c:pt idx="3111">
                  <c:v>566.17999999999995</c:v>
                </c:pt>
                <c:pt idx="3112">
                  <c:v>566.17999999999995</c:v>
                </c:pt>
                <c:pt idx="3113">
                  <c:v>566.17999999999995</c:v>
                </c:pt>
                <c:pt idx="3114">
                  <c:v>566.17999999999995</c:v>
                </c:pt>
                <c:pt idx="3115">
                  <c:v>566.17999999999995</c:v>
                </c:pt>
                <c:pt idx="3116">
                  <c:v>566.17999999999995</c:v>
                </c:pt>
                <c:pt idx="3117">
                  <c:v>566.17999999999995</c:v>
                </c:pt>
                <c:pt idx="3118">
                  <c:v>566.17999999999995</c:v>
                </c:pt>
                <c:pt idx="3119">
                  <c:v>566.17999999999995</c:v>
                </c:pt>
                <c:pt idx="3120">
                  <c:v>566.17999999999995</c:v>
                </c:pt>
                <c:pt idx="3121">
                  <c:v>566.17999999999995</c:v>
                </c:pt>
                <c:pt idx="3122">
                  <c:v>566.17999999999995</c:v>
                </c:pt>
                <c:pt idx="3123">
                  <c:v>566.17999999999995</c:v>
                </c:pt>
                <c:pt idx="3124">
                  <c:v>566.17999999999995</c:v>
                </c:pt>
                <c:pt idx="3125">
                  <c:v>566.17999999999995</c:v>
                </c:pt>
                <c:pt idx="3126">
                  <c:v>566.16999999999996</c:v>
                </c:pt>
                <c:pt idx="3127">
                  <c:v>566.16999999999996</c:v>
                </c:pt>
                <c:pt idx="3128">
                  <c:v>566.16999999999996</c:v>
                </c:pt>
                <c:pt idx="3129">
                  <c:v>566.16999999999996</c:v>
                </c:pt>
                <c:pt idx="3130">
                  <c:v>566.16999999999996</c:v>
                </c:pt>
                <c:pt idx="3131">
                  <c:v>566.16999999999996</c:v>
                </c:pt>
                <c:pt idx="3132">
                  <c:v>566.16999999999996</c:v>
                </c:pt>
                <c:pt idx="3133">
                  <c:v>566.16999999999996</c:v>
                </c:pt>
                <c:pt idx="3134">
                  <c:v>566.16999999999996</c:v>
                </c:pt>
                <c:pt idx="3135">
                  <c:v>566.16999999999996</c:v>
                </c:pt>
                <c:pt idx="3136">
                  <c:v>566.16999999999996</c:v>
                </c:pt>
                <c:pt idx="3137">
                  <c:v>566.16999999999996</c:v>
                </c:pt>
                <c:pt idx="3138">
                  <c:v>566.16999999999996</c:v>
                </c:pt>
                <c:pt idx="3139">
                  <c:v>566.16999999999996</c:v>
                </c:pt>
                <c:pt idx="3140">
                  <c:v>566.16999999999996</c:v>
                </c:pt>
                <c:pt idx="3141">
                  <c:v>566.16999999999996</c:v>
                </c:pt>
                <c:pt idx="3142">
                  <c:v>566.16999999999996</c:v>
                </c:pt>
                <c:pt idx="3143">
                  <c:v>566.16999999999996</c:v>
                </c:pt>
                <c:pt idx="3144">
                  <c:v>566.16999999999996</c:v>
                </c:pt>
                <c:pt idx="3145">
                  <c:v>566.16999999999996</c:v>
                </c:pt>
                <c:pt idx="3146">
                  <c:v>566.16999999999996</c:v>
                </c:pt>
                <c:pt idx="3147">
                  <c:v>566.16999999999996</c:v>
                </c:pt>
                <c:pt idx="3148">
                  <c:v>566.16999999999996</c:v>
                </c:pt>
                <c:pt idx="3149">
                  <c:v>566.16999999999996</c:v>
                </c:pt>
                <c:pt idx="3150">
                  <c:v>566.16999999999996</c:v>
                </c:pt>
                <c:pt idx="3151">
                  <c:v>566.16999999999996</c:v>
                </c:pt>
                <c:pt idx="3152">
                  <c:v>566.16</c:v>
                </c:pt>
                <c:pt idx="3153">
                  <c:v>566.16</c:v>
                </c:pt>
                <c:pt idx="3154">
                  <c:v>566.16</c:v>
                </c:pt>
                <c:pt idx="3155">
                  <c:v>566.16</c:v>
                </c:pt>
                <c:pt idx="3156">
                  <c:v>566.16</c:v>
                </c:pt>
                <c:pt idx="3157">
                  <c:v>566.16</c:v>
                </c:pt>
                <c:pt idx="3158">
                  <c:v>566.16</c:v>
                </c:pt>
                <c:pt idx="3159">
                  <c:v>566.16</c:v>
                </c:pt>
                <c:pt idx="3160">
                  <c:v>566.16</c:v>
                </c:pt>
                <c:pt idx="3161">
                  <c:v>566.16</c:v>
                </c:pt>
                <c:pt idx="3162">
                  <c:v>566.16</c:v>
                </c:pt>
                <c:pt idx="3163">
                  <c:v>566.16</c:v>
                </c:pt>
                <c:pt idx="3164">
                  <c:v>566.16</c:v>
                </c:pt>
                <c:pt idx="3165">
                  <c:v>566.16</c:v>
                </c:pt>
                <c:pt idx="3166">
                  <c:v>566.16</c:v>
                </c:pt>
                <c:pt idx="3167">
                  <c:v>566.16</c:v>
                </c:pt>
                <c:pt idx="3168">
                  <c:v>566.16</c:v>
                </c:pt>
                <c:pt idx="3169">
                  <c:v>566.16</c:v>
                </c:pt>
                <c:pt idx="3170">
                  <c:v>566.16</c:v>
                </c:pt>
                <c:pt idx="3171">
                  <c:v>566.16</c:v>
                </c:pt>
                <c:pt idx="3172">
                  <c:v>566.16</c:v>
                </c:pt>
                <c:pt idx="3173">
                  <c:v>566.16</c:v>
                </c:pt>
                <c:pt idx="3174">
                  <c:v>566.16</c:v>
                </c:pt>
                <c:pt idx="3175">
                  <c:v>566.16</c:v>
                </c:pt>
                <c:pt idx="3176">
                  <c:v>566.15</c:v>
                </c:pt>
                <c:pt idx="3177">
                  <c:v>566.15</c:v>
                </c:pt>
                <c:pt idx="3178">
                  <c:v>566.15</c:v>
                </c:pt>
                <c:pt idx="3179">
                  <c:v>566.15</c:v>
                </c:pt>
                <c:pt idx="3180">
                  <c:v>566.15</c:v>
                </c:pt>
                <c:pt idx="3181">
                  <c:v>566.15</c:v>
                </c:pt>
                <c:pt idx="3182">
                  <c:v>566.15</c:v>
                </c:pt>
                <c:pt idx="3183">
                  <c:v>566.15</c:v>
                </c:pt>
                <c:pt idx="3184">
                  <c:v>566.15</c:v>
                </c:pt>
                <c:pt idx="3185">
                  <c:v>566.15</c:v>
                </c:pt>
                <c:pt idx="3186">
                  <c:v>566.15</c:v>
                </c:pt>
                <c:pt idx="3187">
                  <c:v>566.15</c:v>
                </c:pt>
                <c:pt idx="3188">
                  <c:v>566.15</c:v>
                </c:pt>
                <c:pt idx="3189">
                  <c:v>566.15</c:v>
                </c:pt>
                <c:pt idx="3190">
                  <c:v>566.15</c:v>
                </c:pt>
                <c:pt idx="3191">
                  <c:v>566.15</c:v>
                </c:pt>
                <c:pt idx="3192">
                  <c:v>566.15</c:v>
                </c:pt>
                <c:pt idx="3193">
                  <c:v>566.15</c:v>
                </c:pt>
                <c:pt idx="3194">
                  <c:v>566.15</c:v>
                </c:pt>
                <c:pt idx="3195">
                  <c:v>566.15</c:v>
                </c:pt>
                <c:pt idx="3196">
                  <c:v>566.15</c:v>
                </c:pt>
                <c:pt idx="3197">
                  <c:v>566.15</c:v>
                </c:pt>
                <c:pt idx="3198">
                  <c:v>566.15</c:v>
                </c:pt>
                <c:pt idx="3199">
                  <c:v>566.14</c:v>
                </c:pt>
                <c:pt idx="3200">
                  <c:v>566.14</c:v>
                </c:pt>
                <c:pt idx="3201">
                  <c:v>566.14</c:v>
                </c:pt>
                <c:pt idx="3202">
                  <c:v>566.14</c:v>
                </c:pt>
                <c:pt idx="3203">
                  <c:v>566.14</c:v>
                </c:pt>
                <c:pt idx="3204">
                  <c:v>566.14</c:v>
                </c:pt>
                <c:pt idx="3205">
                  <c:v>566.14</c:v>
                </c:pt>
                <c:pt idx="3206">
                  <c:v>566.14</c:v>
                </c:pt>
                <c:pt idx="3207">
                  <c:v>566.14</c:v>
                </c:pt>
                <c:pt idx="3208">
                  <c:v>566.14</c:v>
                </c:pt>
                <c:pt idx="3209">
                  <c:v>566.14</c:v>
                </c:pt>
                <c:pt idx="3210">
                  <c:v>566.14</c:v>
                </c:pt>
                <c:pt idx="3211">
                  <c:v>566.14</c:v>
                </c:pt>
                <c:pt idx="3212">
                  <c:v>566.14</c:v>
                </c:pt>
                <c:pt idx="3213">
                  <c:v>566.14</c:v>
                </c:pt>
                <c:pt idx="3214">
                  <c:v>566.14</c:v>
                </c:pt>
                <c:pt idx="3215">
                  <c:v>566.14</c:v>
                </c:pt>
                <c:pt idx="3216">
                  <c:v>566.14</c:v>
                </c:pt>
                <c:pt idx="3217">
                  <c:v>566.14</c:v>
                </c:pt>
                <c:pt idx="3218">
                  <c:v>566.14</c:v>
                </c:pt>
                <c:pt idx="3219">
                  <c:v>566.14</c:v>
                </c:pt>
                <c:pt idx="3220">
                  <c:v>566.14</c:v>
                </c:pt>
                <c:pt idx="3221">
                  <c:v>566.14</c:v>
                </c:pt>
                <c:pt idx="3222">
                  <c:v>566.14</c:v>
                </c:pt>
                <c:pt idx="3223">
                  <c:v>566.14</c:v>
                </c:pt>
                <c:pt idx="3224">
                  <c:v>566.14</c:v>
                </c:pt>
                <c:pt idx="3225">
                  <c:v>566.14</c:v>
                </c:pt>
                <c:pt idx="3226">
                  <c:v>566.13</c:v>
                </c:pt>
                <c:pt idx="3227">
                  <c:v>566.13</c:v>
                </c:pt>
                <c:pt idx="3228">
                  <c:v>566.13</c:v>
                </c:pt>
                <c:pt idx="3229">
                  <c:v>566.13</c:v>
                </c:pt>
                <c:pt idx="3230">
                  <c:v>566.13</c:v>
                </c:pt>
                <c:pt idx="3231">
                  <c:v>566.13</c:v>
                </c:pt>
                <c:pt idx="3232">
                  <c:v>566.13</c:v>
                </c:pt>
                <c:pt idx="3233">
                  <c:v>566.13</c:v>
                </c:pt>
                <c:pt idx="3234">
                  <c:v>566.13</c:v>
                </c:pt>
                <c:pt idx="3235">
                  <c:v>566.13</c:v>
                </c:pt>
                <c:pt idx="3236">
                  <c:v>566.13</c:v>
                </c:pt>
                <c:pt idx="3237">
                  <c:v>566.13</c:v>
                </c:pt>
                <c:pt idx="3238">
                  <c:v>566.13</c:v>
                </c:pt>
                <c:pt idx="3239">
                  <c:v>566.13</c:v>
                </c:pt>
                <c:pt idx="3240">
                  <c:v>566.13</c:v>
                </c:pt>
                <c:pt idx="3241">
                  <c:v>566.13</c:v>
                </c:pt>
                <c:pt idx="3242">
                  <c:v>566.13</c:v>
                </c:pt>
                <c:pt idx="3243">
                  <c:v>566.13</c:v>
                </c:pt>
                <c:pt idx="3244">
                  <c:v>566.13</c:v>
                </c:pt>
                <c:pt idx="3245">
                  <c:v>566.13</c:v>
                </c:pt>
                <c:pt idx="3246">
                  <c:v>566.13</c:v>
                </c:pt>
                <c:pt idx="3247">
                  <c:v>566.13</c:v>
                </c:pt>
                <c:pt idx="3248">
                  <c:v>566.13</c:v>
                </c:pt>
                <c:pt idx="3249">
                  <c:v>566.13</c:v>
                </c:pt>
                <c:pt idx="3250">
                  <c:v>566.13</c:v>
                </c:pt>
                <c:pt idx="3251">
                  <c:v>566.13</c:v>
                </c:pt>
                <c:pt idx="3252">
                  <c:v>566.13</c:v>
                </c:pt>
                <c:pt idx="3253">
                  <c:v>566.13</c:v>
                </c:pt>
                <c:pt idx="3254">
                  <c:v>566.13</c:v>
                </c:pt>
                <c:pt idx="3255">
                  <c:v>566.13</c:v>
                </c:pt>
                <c:pt idx="3256">
                  <c:v>566.13</c:v>
                </c:pt>
                <c:pt idx="3257">
                  <c:v>566.12</c:v>
                </c:pt>
                <c:pt idx="3258">
                  <c:v>566.12</c:v>
                </c:pt>
                <c:pt idx="3259">
                  <c:v>566.12</c:v>
                </c:pt>
                <c:pt idx="3260">
                  <c:v>566.12</c:v>
                </c:pt>
                <c:pt idx="3261">
                  <c:v>566.12</c:v>
                </c:pt>
                <c:pt idx="3262">
                  <c:v>566.12</c:v>
                </c:pt>
                <c:pt idx="3263">
                  <c:v>566.12</c:v>
                </c:pt>
                <c:pt idx="3264">
                  <c:v>566.12</c:v>
                </c:pt>
                <c:pt idx="3265">
                  <c:v>566.12</c:v>
                </c:pt>
                <c:pt idx="3266">
                  <c:v>566.12</c:v>
                </c:pt>
                <c:pt idx="3267">
                  <c:v>566.12</c:v>
                </c:pt>
                <c:pt idx="3268">
                  <c:v>566.12</c:v>
                </c:pt>
                <c:pt idx="3269">
                  <c:v>566.12</c:v>
                </c:pt>
                <c:pt idx="3270">
                  <c:v>566.12</c:v>
                </c:pt>
                <c:pt idx="3271">
                  <c:v>566.12</c:v>
                </c:pt>
                <c:pt idx="3272">
                  <c:v>566.12</c:v>
                </c:pt>
                <c:pt idx="3273">
                  <c:v>566.12</c:v>
                </c:pt>
                <c:pt idx="3274">
                  <c:v>566.12</c:v>
                </c:pt>
                <c:pt idx="3275">
                  <c:v>566.12</c:v>
                </c:pt>
                <c:pt idx="3276">
                  <c:v>566.12</c:v>
                </c:pt>
                <c:pt idx="3277">
                  <c:v>566.12</c:v>
                </c:pt>
                <c:pt idx="3278">
                  <c:v>566.12</c:v>
                </c:pt>
                <c:pt idx="3279">
                  <c:v>566.12</c:v>
                </c:pt>
                <c:pt idx="3280">
                  <c:v>566.12</c:v>
                </c:pt>
                <c:pt idx="3281">
                  <c:v>566.12</c:v>
                </c:pt>
                <c:pt idx="3282">
                  <c:v>566.12</c:v>
                </c:pt>
                <c:pt idx="3283">
                  <c:v>566.12</c:v>
                </c:pt>
                <c:pt idx="3284">
                  <c:v>566.12</c:v>
                </c:pt>
                <c:pt idx="3285">
                  <c:v>566.12</c:v>
                </c:pt>
                <c:pt idx="3286">
                  <c:v>566.12</c:v>
                </c:pt>
                <c:pt idx="3287">
                  <c:v>566.12</c:v>
                </c:pt>
                <c:pt idx="3288">
                  <c:v>566.11</c:v>
                </c:pt>
                <c:pt idx="3289">
                  <c:v>566.11</c:v>
                </c:pt>
                <c:pt idx="3290">
                  <c:v>566.11</c:v>
                </c:pt>
                <c:pt idx="3291">
                  <c:v>566.11</c:v>
                </c:pt>
                <c:pt idx="3292">
                  <c:v>566.11</c:v>
                </c:pt>
                <c:pt idx="3293">
                  <c:v>566.11</c:v>
                </c:pt>
                <c:pt idx="3294">
                  <c:v>566.11</c:v>
                </c:pt>
                <c:pt idx="3295">
                  <c:v>566.11</c:v>
                </c:pt>
                <c:pt idx="3296">
                  <c:v>566.11</c:v>
                </c:pt>
                <c:pt idx="3297">
                  <c:v>566.11</c:v>
                </c:pt>
                <c:pt idx="3298">
                  <c:v>566.11</c:v>
                </c:pt>
                <c:pt idx="3299">
                  <c:v>566.11</c:v>
                </c:pt>
                <c:pt idx="3300">
                  <c:v>566.12</c:v>
                </c:pt>
                <c:pt idx="3301">
                  <c:v>566.13</c:v>
                </c:pt>
                <c:pt idx="3302">
                  <c:v>566.12</c:v>
                </c:pt>
                <c:pt idx="3303">
                  <c:v>566.12</c:v>
                </c:pt>
                <c:pt idx="3304">
                  <c:v>566.12</c:v>
                </c:pt>
                <c:pt idx="3305">
                  <c:v>566.11</c:v>
                </c:pt>
                <c:pt idx="3306">
                  <c:v>566.11</c:v>
                </c:pt>
                <c:pt idx="3307">
                  <c:v>566.11</c:v>
                </c:pt>
                <c:pt idx="3308">
                  <c:v>566.11</c:v>
                </c:pt>
                <c:pt idx="3309">
                  <c:v>566.1</c:v>
                </c:pt>
                <c:pt idx="3310">
                  <c:v>566.1</c:v>
                </c:pt>
                <c:pt idx="3311">
                  <c:v>566.1</c:v>
                </c:pt>
                <c:pt idx="3312">
                  <c:v>566.1</c:v>
                </c:pt>
                <c:pt idx="3313">
                  <c:v>566.1</c:v>
                </c:pt>
                <c:pt idx="3314">
                  <c:v>566.1</c:v>
                </c:pt>
                <c:pt idx="3315">
                  <c:v>566.1</c:v>
                </c:pt>
                <c:pt idx="3316">
                  <c:v>566.1</c:v>
                </c:pt>
                <c:pt idx="3317">
                  <c:v>566.1</c:v>
                </c:pt>
                <c:pt idx="3318">
                  <c:v>566.1</c:v>
                </c:pt>
                <c:pt idx="3319">
                  <c:v>566.1</c:v>
                </c:pt>
                <c:pt idx="3320">
                  <c:v>566.1</c:v>
                </c:pt>
                <c:pt idx="3321">
                  <c:v>566.1</c:v>
                </c:pt>
                <c:pt idx="3322">
                  <c:v>566.1</c:v>
                </c:pt>
                <c:pt idx="3323">
                  <c:v>566.1</c:v>
                </c:pt>
                <c:pt idx="3324">
                  <c:v>566.1</c:v>
                </c:pt>
                <c:pt idx="3325">
                  <c:v>566.1</c:v>
                </c:pt>
                <c:pt idx="3326">
                  <c:v>566.1</c:v>
                </c:pt>
                <c:pt idx="3327">
                  <c:v>566.1</c:v>
                </c:pt>
                <c:pt idx="3328">
                  <c:v>566.1</c:v>
                </c:pt>
                <c:pt idx="3329">
                  <c:v>566.1</c:v>
                </c:pt>
                <c:pt idx="3330">
                  <c:v>566.1</c:v>
                </c:pt>
                <c:pt idx="3331">
                  <c:v>566.1</c:v>
                </c:pt>
                <c:pt idx="3332">
                  <c:v>566.1</c:v>
                </c:pt>
                <c:pt idx="3333">
                  <c:v>566.1</c:v>
                </c:pt>
                <c:pt idx="3334">
                  <c:v>566.1</c:v>
                </c:pt>
                <c:pt idx="3335">
                  <c:v>566.1</c:v>
                </c:pt>
                <c:pt idx="3336">
                  <c:v>566.1</c:v>
                </c:pt>
                <c:pt idx="3337">
                  <c:v>566.1</c:v>
                </c:pt>
                <c:pt idx="3338">
                  <c:v>566.1</c:v>
                </c:pt>
                <c:pt idx="3339">
                  <c:v>566.1</c:v>
                </c:pt>
                <c:pt idx="3340">
                  <c:v>566.1</c:v>
                </c:pt>
                <c:pt idx="3341">
                  <c:v>566.1</c:v>
                </c:pt>
                <c:pt idx="3342">
                  <c:v>566.1</c:v>
                </c:pt>
                <c:pt idx="3343">
                  <c:v>566.09</c:v>
                </c:pt>
                <c:pt idx="3344">
                  <c:v>566.09</c:v>
                </c:pt>
                <c:pt idx="3345">
                  <c:v>566.09</c:v>
                </c:pt>
                <c:pt idx="3346">
                  <c:v>566.09</c:v>
                </c:pt>
                <c:pt idx="3347">
                  <c:v>566.09</c:v>
                </c:pt>
                <c:pt idx="3348">
                  <c:v>566.09</c:v>
                </c:pt>
                <c:pt idx="3349">
                  <c:v>566.09</c:v>
                </c:pt>
                <c:pt idx="3350">
                  <c:v>566.09</c:v>
                </c:pt>
                <c:pt idx="3351">
                  <c:v>566.09</c:v>
                </c:pt>
                <c:pt idx="3352">
                  <c:v>566.09</c:v>
                </c:pt>
                <c:pt idx="3353">
                  <c:v>566.09</c:v>
                </c:pt>
                <c:pt idx="3354">
                  <c:v>566.09</c:v>
                </c:pt>
                <c:pt idx="3355">
                  <c:v>566.09</c:v>
                </c:pt>
                <c:pt idx="3356">
                  <c:v>566.09</c:v>
                </c:pt>
                <c:pt idx="3357">
                  <c:v>566.09</c:v>
                </c:pt>
                <c:pt idx="3358">
                  <c:v>566.09</c:v>
                </c:pt>
                <c:pt idx="3359">
                  <c:v>566.09</c:v>
                </c:pt>
                <c:pt idx="3360">
                  <c:v>566.09</c:v>
                </c:pt>
                <c:pt idx="3361">
                  <c:v>566.09</c:v>
                </c:pt>
                <c:pt idx="3362">
                  <c:v>566.09</c:v>
                </c:pt>
                <c:pt idx="3363">
                  <c:v>566.09</c:v>
                </c:pt>
                <c:pt idx="3364">
                  <c:v>566.09</c:v>
                </c:pt>
                <c:pt idx="3365">
                  <c:v>566.09</c:v>
                </c:pt>
                <c:pt idx="3366">
                  <c:v>566.09</c:v>
                </c:pt>
                <c:pt idx="3367">
                  <c:v>566.09</c:v>
                </c:pt>
                <c:pt idx="3368">
                  <c:v>566.09</c:v>
                </c:pt>
                <c:pt idx="3369">
                  <c:v>566.09</c:v>
                </c:pt>
                <c:pt idx="3370">
                  <c:v>566.09</c:v>
                </c:pt>
                <c:pt idx="3371">
                  <c:v>566.09</c:v>
                </c:pt>
                <c:pt idx="3372">
                  <c:v>566.09</c:v>
                </c:pt>
                <c:pt idx="3373">
                  <c:v>566.09</c:v>
                </c:pt>
                <c:pt idx="3374">
                  <c:v>566.08000000000004</c:v>
                </c:pt>
                <c:pt idx="3375">
                  <c:v>566.08000000000004</c:v>
                </c:pt>
                <c:pt idx="3376">
                  <c:v>566.08000000000004</c:v>
                </c:pt>
                <c:pt idx="3377">
                  <c:v>566.08000000000004</c:v>
                </c:pt>
                <c:pt idx="3378">
                  <c:v>566.08000000000004</c:v>
                </c:pt>
                <c:pt idx="3379">
                  <c:v>566.08000000000004</c:v>
                </c:pt>
                <c:pt idx="3380">
                  <c:v>566.08000000000004</c:v>
                </c:pt>
                <c:pt idx="3381">
                  <c:v>566.08000000000004</c:v>
                </c:pt>
                <c:pt idx="3382">
                  <c:v>566.08000000000004</c:v>
                </c:pt>
                <c:pt idx="3383">
                  <c:v>566.08000000000004</c:v>
                </c:pt>
                <c:pt idx="3384">
                  <c:v>566.08000000000004</c:v>
                </c:pt>
                <c:pt idx="3385">
                  <c:v>566.08000000000004</c:v>
                </c:pt>
                <c:pt idx="3386">
                  <c:v>566.08000000000004</c:v>
                </c:pt>
                <c:pt idx="3387">
                  <c:v>566.08000000000004</c:v>
                </c:pt>
                <c:pt idx="3388">
                  <c:v>566.08000000000004</c:v>
                </c:pt>
                <c:pt idx="3389">
                  <c:v>566.08000000000004</c:v>
                </c:pt>
                <c:pt idx="3390">
                  <c:v>566.08000000000004</c:v>
                </c:pt>
                <c:pt idx="3391">
                  <c:v>566.08000000000004</c:v>
                </c:pt>
                <c:pt idx="3392">
                  <c:v>566.08000000000004</c:v>
                </c:pt>
                <c:pt idx="3393">
                  <c:v>566.08000000000004</c:v>
                </c:pt>
                <c:pt idx="3394">
                  <c:v>566.08000000000004</c:v>
                </c:pt>
                <c:pt idx="3395">
                  <c:v>566.08000000000004</c:v>
                </c:pt>
                <c:pt idx="3396">
                  <c:v>566.08000000000004</c:v>
                </c:pt>
                <c:pt idx="3397">
                  <c:v>566.08000000000004</c:v>
                </c:pt>
                <c:pt idx="3398">
                  <c:v>566.08000000000004</c:v>
                </c:pt>
                <c:pt idx="3399">
                  <c:v>566.08000000000004</c:v>
                </c:pt>
                <c:pt idx="3400">
                  <c:v>566.08000000000004</c:v>
                </c:pt>
                <c:pt idx="3401">
                  <c:v>566.08000000000004</c:v>
                </c:pt>
                <c:pt idx="3402">
                  <c:v>566.08000000000004</c:v>
                </c:pt>
                <c:pt idx="3403">
                  <c:v>566.08000000000004</c:v>
                </c:pt>
                <c:pt idx="3404">
                  <c:v>566.08000000000004</c:v>
                </c:pt>
                <c:pt idx="3405">
                  <c:v>566.08000000000004</c:v>
                </c:pt>
                <c:pt idx="3406">
                  <c:v>566.08000000000004</c:v>
                </c:pt>
                <c:pt idx="3407">
                  <c:v>566.07000000000005</c:v>
                </c:pt>
                <c:pt idx="3408">
                  <c:v>566.07000000000005</c:v>
                </c:pt>
                <c:pt idx="3409">
                  <c:v>566.07000000000005</c:v>
                </c:pt>
                <c:pt idx="3410">
                  <c:v>566.07000000000005</c:v>
                </c:pt>
                <c:pt idx="3411">
                  <c:v>566.07000000000005</c:v>
                </c:pt>
                <c:pt idx="3412">
                  <c:v>566.07000000000005</c:v>
                </c:pt>
                <c:pt idx="3413">
                  <c:v>566.07000000000005</c:v>
                </c:pt>
                <c:pt idx="3414">
                  <c:v>566.07000000000005</c:v>
                </c:pt>
                <c:pt idx="3415">
                  <c:v>566.07000000000005</c:v>
                </c:pt>
                <c:pt idx="3416">
                  <c:v>566.07000000000005</c:v>
                </c:pt>
                <c:pt idx="3417">
                  <c:v>566.07000000000005</c:v>
                </c:pt>
                <c:pt idx="3418">
                  <c:v>566.07000000000005</c:v>
                </c:pt>
                <c:pt idx="3419">
                  <c:v>566.07000000000005</c:v>
                </c:pt>
                <c:pt idx="3420">
                  <c:v>566.07000000000005</c:v>
                </c:pt>
                <c:pt idx="3421">
                  <c:v>566.07000000000005</c:v>
                </c:pt>
                <c:pt idx="3422">
                  <c:v>566.07000000000005</c:v>
                </c:pt>
                <c:pt idx="3423">
                  <c:v>566.07000000000005</c:v>
                </c:pt>
                <c:pt idx="3424">
                  <c:v>566.07000000000005</c:v>
                </c:pt>
                <c:pt idx="3425">
                  <c:v>566.07000000000005</c:v>
                </c:pt>
                <c:pt idx="3426">
                  <c:v>566.07000000000005</c:v>
                </c:pt>
                <c:pt idx="3427">
                  <c:v>566.07000000000005</c:v>
                </c:pt>
                <c:pt idx="3428">
                  <c:v>566.07000000000005</c:v>
                </c:pt>
                <c:pt idx="3429">
                  <c:v>566.07000000000005</c:v>
                </c:pt>
                <c:pt idx="3430">
                  <c:v>566.07000000000005</c:v>
                </c:pt>
                <c:pt idx="3431">
                  <c:v>566.07000000000005</c:v>
                </c:pt>
                <c:pt idx="3432">
                  <c:v>566.07000000000005</c:v>
                </c:pt>
                <c:pt idx="3433">
                  <c:v>566.07000000000005</c:v>
                </c:pt>
                <c:pt idx="3434">
                  <c:v>566.07000000000005</c:v>
                </c:pt>
                <c:pt idx="3435">
                  <c:v>566.07000000000005</c:v>
                </c:pt>
                <c:pt idx="3436">
                  <c:v>566.07000000000005</c:v>
                </c:pt>
                <c:pt idx="3437">
                  <c:v>566.07000000000005</c:v>
                </c:pt>
                <c:pt idx="3438">
                  <c:v>566.07000000000005</c:v>
                </c:pt>
                <c:pt idx="3439">
                  <c:v>566.07000000000005</c:v>
                </c:pt>
                <c:pt idx="3440">
                  <c:v>566.07000000000005</c:v>
                </c:pt>
                <c:pt idx="3441">
                  <c:v>566.05999999999995</c:v>
                </c:pt>
                <c:pt idx="3442">
                  <c:v>566.05999999999995</c:v>
                </c:pt>
                <c:pt idx="3443">
                  <c:v>566.05999999999995</c:v>
                </c:pt>
                <c:pt idx="3444">
                  <c:v>566.05999999999995</c:v>
                </c:pt>
                <c:pt idx="3445">
                  <c:v>566.05999999999995</c:v>
                </c:pt>
                <c:pt idx="3446">
                  <c:v>566.05999999999995</c:v>
                </c:pt>
                <c:pt idx="3447">
                  <c:v>566.05999999999995</c:v>
                </c:pt>
                <c:pt idx="3448">
                  <c:v>566.05999999999995</c:v>
                </c:pt>
                <c:pt idx="3449">
                  <c:v>566.05999999999995</c:v>
                </c:pt>
                <c:pt idx="3450">
                  <c:v>566.05999999999995</c:v>
                </c:pt>
                <c:pt idx="3451">
                  <c:v>566.05999999999995</c:v>
                </c:pt>
                <c:pt idx="3452">
                  <c:v>566.05999999999995</c:v>
                </c:pt>
                <c:pt idx="3453">
                  <c:v>566.05999999999995</c:v>
                </c:pt>
                <c:pt idx="3454">
                  <c:v>566.05999999999995</c:v>
                </c:pt>
                <c:pt idx="3455">
                  <c:v>566.05999999999995</c:v>
                </c:pt>
                <c:pt idx="3456">
                  <c:v>566.05999999999995</c:v>
                </c:pt>
                <c:pt idx="3457">
                  <c:v>566.05999999999995</c:v>
                </c:pt>
                <c:pt idx="3458">
                  <c:v>566.05999999999995</c:v>
                </c:pt>
                <c:pt idx="3459">
                  <c:v>566.05999999999995</c:v>
                </c:pt>
                <c:pt idx="3460">
                  <c:v>566.05999999999995</c:v>
                </c:pt>
                <c:pt idx="3461">
                  <c:v>566.05999999999995</c:v>
                </c:pt>
                <c:pt idx="3462">
                  <c:v>566.05999999999995</c:v>
                </c:pt>
                <c:pt idx="3463">
                  <c:v>566.05999999999995</c:v>
                </c:pt>
                <c:pt idx="3464">
                  <c:v>566.05999999999995</c:v>
                </c:pt>
                <c:pt idx="3465">
                  <c:v>566.05999999999995</c:v>
                </c:pt>
                <c:pt idx="3466">
                  <c:v>566.05999999999995</c:v>
                </c:pt>
                <c:pt idx="3467">
                  <c:v>566.05999999999995</c:v>
                </c:pt>
                <c:pt idx="3468">
                  <c:v>566.05999999999995</c:v>
                </c:pt>
                <c:pt idx="3469">
                  <c:v>566.05999999999995</c:v>
                </c:pt>
                <c:pt idx="3470">
                  <c:v>566.05999999999995</c:v>
                </c:pt>
                <c:pt idx="3471">
                  <c:v>566.05999999999995</c:v>
                </c:pt>
                <c:pt idx="3472">
                  <c:v>566.05999999999995</c:v>
                </c:pt>
                <c:pt idx="3473">
                  <c:v>566.05999999999995</c:v>
                </c:pt>
                <c:pt idx="3474">
                  <c:v>566.05999999999995</c:v>
                </c:pt>
                <c:pt idx="3475">
                  <c:v>566.05999999999995</c:v>
                </c:pt>
                <c:pt idx="3476">
                  <c:v>566.05999999999995</c:v>
                </c:pt>
                <c:pt idx="3477">
                  <c:v>566.05999999999995</c:v>
                </c:pt>
                <c:pt idx="3478">
                  <c:v>566.05999999999995</c:v>
                </c:pt>
                <c:pt idx="3479">
                  <c:v>566.04999999999995</c:v>
                </c:pt>
                <c:pt idx="3480">
                  <c:v>566.04999999999995</c:v>
                </c:pt>
                <c:pt idx="3481">
                  <c:v>566.04999999999995</c:v>
                </c:pt>
                <c:pt idx="3482">
                  <c:v>566.04999999999995</c:v>
                </c:pt>
                <c:pt idx="3483">
                  <c:v>566.04999999999995</c:v>
                </c:pt>
                <c:pt idx="3484">
                  <c:v>566.04999999999995</c:v>
                </c:pt>
                <c:pt idx="3485">
                  <c:v>566.04999999999995</c:v>
                </c:pt>
                <c:pt idx="3486">
                  <c:v>566.04999999999995</c:v>
                </c:pt>
                <c:pt idx="3487">
                  <c:v>566.04999999999995</c:v>
                </c:pt>
                <c:pt idx="3488">
                  <c:v>566.04999999999995</c:v>
                </c:pt>
                <c:pt idx="3489">
                  <c:v>566.04999999999995</c:v>
                </c:pt>
                <c:pt idx="3490">
                  <c:v>566.04999999999995</c:v>
                </c:pt>
                <c:pt idx="3491">
                  <c:v>566.04999999999995</c:v>
                </c:pt>
                <c:pt idx="3492">
                  <c:v>566.04999999999995</c:v>
                </c:pt>
                <c:pt idx="3493">
                  <c:v>566.04999999999995</c:v>
                </c:pt>
                <c:pt idx="3494">
                  <c:v>566.04999999999995</c:v>
                </c:pt>
                <c:pt idx="3495">
                  <c:v>566.04999999999995</c:v>
                </c:pt>
                <c:pt idx="3496">
                  <c:v>566.04999999999995</c:v>
                </c:pt>
                <c:pt idx="3497">
                  <c:v>566.04999999999995</c:v>
                </c:pt>
                <c:pt idx="3498">
                  <c:v>566.04999999999995</c:v>
                </c:pt>
                <c:pt idx="3499">
                  <c:v>566.04999999999995</c:v>
                </c:pt>
                <c:pt idx="3500">
                  <c:v>566.04999999999995</c:v>
                </c:pt>
                <c:pt idx="3501">
                  <c:v>566.04999999999995</c:v>
                </c:pt>
                <c:pt idx="3502">
                  <c:v>566.04999999999995</c:v>
                </c:pt>
                <c:pt idx="3503">
                  <c:v>566.04999999999995</c:v>
                </c:pt>
                <c:pt idx="3504">
                  <c:v>566.04999999999995</c:v>
                </c:pt>
                <c:pt idx="3505">
                  <c:v>566.04999999999995</c:v>
                </c:pt>
                <c:pt idx="3506">
                  <c:v>566.04999999999995</c:v>
                </c:pt>
                <c:pt idx="3507">
                  <c:v>566.04999999999995</c:v>
                </c:pt>
                <c:pt idx="3508">
                  <c:v>566.04999999999995</c:v>
                </c:pt>
                <c:pt idx="3509">
                  <c:v>566.04999999999995</c:v>
                </c:pt>
                <c:pt idx="3510">
                  <c:v>566.04999999999995</c:v>
                </c:pt>
                <c:pt idx="3511">
                  <c:v>566.04999999999995</c:v>
                </c:pt>
                <c:pt idx="3512">
                  <c:v>566.04</c:v>
                </c:pt>
                <c:pt idx="3513">
                  <c:v>566.04</c:v>
                </c:pt>
                <c:pt idx="3514">
                  <c:v>566.04</c:v>
                </c:pt>
                <c:pt idx="3515">
                  <c:v>566.03</c:v>
                </c:pt>
                <c:pt idx="3516">
                  <c:v>566.03</c:v>
                </c:pt>
                <c:pt idx="3517">
                  <c:v>566.03</c:v>
                </c:pt>
                <c:pt idx="3518">
                  <c:v>566.03</c:v>
                </c:pt>
                <c:pt idx="3519">
                  <c:v>566.03</c:v>
                </c:pt>
                <c:pt idx="3520">
                  <c:v>566.02</c:v>
                </c:pt>
                <c:pt idx="3521">
                  <c:v>566.02</c:v>
                </c:pt>
                <c:pt idx="3522">
                  <c:v>566.02</c:v>
                </c:pt>
                <c:pt idx="3523">
                  <c:v>566.02</c:v>
                </c:pt>
                <c:pt idx="3524">
                  <c:v>566.02</c:v>
                </c:pt>
                <c:pt idx="3525">
                  <c:v>566.02</c:v>
                </c:pt>
                <c:pt idx="3526">
                  <c:v>566.02</c:v>
                </c:pt>
                <c:pt idx="3527">
                  <c:v>566.02</c:v>
                </c:pt>
                <c:pt idx="3528">
                  <c:v>566.02</c:v>
                </c:pt>
                <c:pt idx="3529">
                  <c:v>566.02</c:v>
                </c:pt>
                <c:pt idx="3530">
                  <c:v>566.02</c:v>
                </c:pt>
                <c:pt idx="3531">
                  <c:v>566.02</c:v>
                </c:pt>
                <c:pt idx="3532">
                  <c:v>566.02</c:v>
                </c:pt>
                <c:pt idx="3533">
                  <c:v>566.02</c:v>
                </c:pt>
                <c:pt idx="3534">
                  <c:v>566.02</c:v>
                </c:pt>
                <c:pt idx="3535">
                  <c:v>566.02</c:v>
                </c:pt>
                <c:pt idx="3536">
                  <c:v>566.02</c:v>
                </c:pt>
                <c:pt idx="3537">
                  <c:v>566.02</c:v>
                </c:pt>
                <c:pt idx="3538">
                  <c:v>566.02</c:v>
                </c:pt>
                <c:pt idx="3539">
                  <c:v>566.02</c:v>
                </c:pt>
                <c:pt idx="3540">
                  <c:v>566.02</c:v>
                </c:pt>
                <c:pt idx="3541">
                  <c:v>566.02</c:v>
                </c:pt>
                <c:pt idx="3542">
                  <c:v>566.02</c:v>
                </c:pt>
                <c:pt idx="3543">
                  <c:v>566.02</c:v>
                </c:pt>
                <c:pt idx="3544">
                  <c:v>566.02</c:v>
                </c:pt>
                <c:pt idx="3545">
                  <c:v>566.02</c:v>
                </c:pt>
                <c:pt idx="3546">
                  <c:v>566.02</c:v>
                </c:pt>
                <c:pt idx="3547">
                  <c:v>566.02</c:v>
                </c:pt>
                <c:pt idx="3548">
                  <c:v>566.02</c:v>
                </c:pt>
                <c:pt idx="3549">
                  <c:v>566.02</c:v>
                </c:pt>
                <c:pt idx="3550">
                  <c:v>566.02</c:v>
                </c:pt>
                <c:pt idx="3551">
                  <c:v>566.02</c:v>
                </c:pt>
                <c:pt idx="3552">
                  <c:v>566.02</c:v>
                </c:pt>
                <c:pt idx="3553">
                  <c:v>566.02</c:v>
                </c:pt>
                <c:pt idx="3554">
                  <c:v>566.02</c:v>
                </c:pt>
                <c:pt idx="3555">
                  <c:v>566.01</c:v>
                </c:pt>
                <c:pt idx="3556">
                  <c:v>566.01</c:v>
                </c:pt>
                <c:pt idx="3557">
                  <c:v>566.01</c:v>
                </c:pt>
                <c:pt idx="3558">
                  <c:v>566.01</c:v>
                </c:pt>
                <c:pt idx="3559">
                  <c:v>566.01</c:v>
                </c:pt>
                <c:pt idx="3560">
                  <c:v>566.01</c:v>
                </c:pt>
                <c:pt idx="3561">
                  <c:v>566.01</c:v>
                </c:pt>
                <c:pt idx="3562">
                  <c:v>566.01</c:v>
                </c:pt>
                <c:pt idx="3563">
                  <c:v>566.01</c:v>
                </c:pt>
                <c:pt idx="3564">
                  <c:v>566.01</c:v>
                </c:pt>
                <c:pt idx="3565">
                  <c:v>566.01</c:v>
                </c:pt>
                <c:pt idx="3566">
                  <c:v>566.01</c:v>
                </c:pt>
                <c:pt idx="3567">
                  <c:v>566.01</c:v>
                </c:pt>
                <c:pt idx="3568">
                  <c:v>566.01</c:v>
                </c:pt>
                <c:pt idx="3569">
                  <c:v>566.01</c:v>
                </c:pt>
                <c:pt idx="3570">
                  <c:v>566.01</c:v>
                </c:pt>
                <c:pt idx="3571">
                  <c:v>566.01</c:v>
                </c:pt>
                <c:pt idx="3572">
                  <c:v>566.01</c:v>
                </c:pt>
                <c:pt idx="3573">
                  <c:v>566.01</c:v>
                </c:pt>
                <c:pt idx="3574">
                  <c:v>566.01</c:v>
                </c:pt>
                <c:pt idx="3575">
                  <c:v>566.01</c:v>
                </c:pt>
                <c:pt idx="3576">
                  <c:v>566.01</c:v>
                </c:pt>
                <c:pt idx="3577">
                  <c:v>566.01</c:v>
                </c:pt>
                <c:pt idx="3578">
                  <c:v>566.01</c:v>
                </c:pt>
                <c:pt idx="3579">
                  <c:v>566.01</c:v>
                </c:pt>
                <c:pt idx="3580">
                  <c:v>566.01</c:v>
                </c:pt>
                <c:pt idx="3581">
                  <c:v>566.01</c:v>
                </c:pt>
                <c:pt idx="3582">
                  <c:v>566.01</c:v>
                </c:pt>
                <c:pt idx="3583">
                  <c:v>566.01</c:v>
                </c:pt>
                <c:pt idx="3584">
                  <c:v>566.01</c:v>
                </c:pt>
                <c:pt idx="3585">
                  <c:v>566.01</c:v>
                </c:pt>
                <c:pt idx="3586">
                  <c:v>566.01</c:v>
                </c:pt>
                <c:pt idx="3587">
                  <c:v>566.01</c:v>
                </c:pt>
                <c:pt idx="3588">
                  <c:v>566.01</c:v>
                </c:pt>
                <c:pt idx="3589">
                  <c:v>566</c:v>
                </c:pt>
                <c:pt idx="3590">
                  <c:v>566</c:v>
                </c:pt>
                <c:pt idx="3591">
                  <c:v>566</c:v>
                </c:pt>
                <c:pt idx="3592">
                  <c:v>566</c:v>
                </c:pt>
                <c:pt idx="3593">
                  <c:v>566</c:v>
                </c:pt>
                <c:pt idx="3594">
                  <c:v>566</c:v>
                </c:pt>
                <c:pt idx="3595">
                  <c:v>566</c:v>
                </c:pt>
                <c:pt idx="3596">
                  <c:v>566</c:v>
                </c:pt>
                <c:pt idx="3597">
                  <c:v>566</c:v>
                </c:pt>
                <c:pt idx="3598">
                  <c:v>566</c:v>
                </c:pt>
                <c:pt idx="3599">
                  <c:v>566</c:v>
                </c:pt>
                <c:pt idx="3600">
                  <c:v>566</c:v>
                </c:pt>
                <c:pt idx="3601">
                  <c:v>566</c:v>
                </c:pt>
                <c:pt idx="3602">
                  <c:v>566</c:v>
                </c:pt>
                <c:pt idx="3603">
                  <c:v>566</c:v>
                </c:pt>
                <c:pt idx="3604">
                  <c:v>566</c:v>
                </c:pt>
                <c:pt idx="3605">
                  <c:v>566</c:v>
                </c:pt>
                <c:pt idx="3606">
                  <c:v>566</c:v>
                </c:pt>
                <c:pt idx="3607">
                  <c:v>566</c:v>
                </c:pt>
                <c:pt idx="3608">
                  <c:v>566</c:v>
                </c:pt>
                <c:pt idx="3609">
                  <c:v>566</c:v>
                </c:pt>
                <c:pt idx="3610">
                  <c:v>566</c:v>
                </c:pt>
                <c:pt idx="3611">
                  <c:v>566</c:v>
                </c:pt>
                <c:pt idx="3612">
                  <c:v>566</c:v>
                </c:pt>
                <c:pt idx="3613">
                  <c:v>566</c:v>
                </c:pt>
                <c:pt idx="3614">
                  <c:v>566</c:v>
                </c:pt>
                <c:pt idx="3615">
                  <c:v>566</c:v>
                </c:pt>
                <c:pt idx="3616">
                  <c:v>566</c:v>
                </c:pt>
                <c:pt idx="3617">
                  <c:v>566</c:v>
                </c:pt>
                <c:pt idx="3618">
                  <c:v>566</c:v>
                </c:pt>
                <c:pt idx="3619">
                  <c:v>566</c:v>
                </c:pt>
                <c:pt idx="3620">
                  <c:v>566</c:v>
                </c:pt>
                <c:pt idx="3621">
                  <c:v>566</c:v>
                </c:pt>
                <c:pt idx="3622">
                  <c:v>566</c:v>
                </c:pt>
                <c:pt idx="3623">
                  <c:v>566</c:v>
                </c:pt>
                <c:pt idx="3624">
                  <c:v>566</c:v>
                </c:pt>
                <c:pt idx="3625">
                  <c:v>566</c:v>
                </c:pt>
                <c:pt idx="3626">
                  <c:v>566</c:v>
                </c:pt>
                <c:pt idx="3627">
                  <c:v>566</c:v>
                </c:pt>
                <c:pt idx="3628">
                  <c:v>565.99</c:v>
                </c:pt>
                <c:pt idx="3629">
                  <c:v>565.99</c:v>
                </c:pt>
                <c:pt idx="3630">
                  <c:v>565.99</c:v>
                </c:pt>
                <c:pt idx="3631">
                  <c:v>565.99</c:v>
                </c:pt>
                <c:pt idx="3632">
                  <c:v>565.99</c:v>
                </c:pt>
                <c:pt idx="3633">
                  <c:v>565.99</c:v>
                </c:pt>
                <c:pt idx="3634">
                  <c:v>565.99</c:v>
                </c:pt>
                <c:pt idx="3635">
                  <c:v>565.99</c:v>
                </c:pt>
                <c:pt idx="3636">
                  <c:v>565.99</c:v>
                </c:pt>
                <c:pt idx="3637">
                  <c:v>565.99</c:v>
                </c:pt>
                <c:pt idx="3638">
                  <c:v>565.99</c:v>
                </c:pt>
                <c:pt idx="3639">
                  <c:v>565.99</c:v>
                </c:pt>
                <c:pt idx="3640">
                  <c:v>565.99</c:v>
                </c:pt>
                <c:pt idx="3641">
                  <c:v>565.99</c:v>
                </c:pt>
                <c:pt idx="3642">
                  <c:v>565.99</c:v>
                </c:pt>
                <c:pt idx="3643">
                  <c:v>565.99</c:v>
                </c:pt>
                <c:pt idx="3644">
                  <c:v>565.99</c:v>
                </c:pt>
                <c:pt idx="3645">
                  <c:v>565.99</c:v>
                </c:pt>
                <c:pt idx="3646">
                  <c:v>565.99</c:v>
                </c:pt>
                <c:pt idx="3647">
                  <c:v>565.99</c:v>
                </c:pt>
                <c:pt idx="3648">
                  <c:v>565.99</c:v>
                </c:pt>
                <c:pt idx="3649">
                  <c:v>565.99</c:v>
                </c:pt>
                <c:pt idx="3650">
                  <c:v>565.99</c:v>
                </c:pt>
                <c:pt idx="3651">
                  <c:v>565.99</c:v>
                </c:pt>
                <c:pt idx="3652">
                  <c:v>565.99</c:v>
                </c:pt>
                <c:pt idx="3653">
                  <c:v>565.99</c:v>
                </c:pt>
                <c:pt idx="3654">
                  <c:v>565.99</c:v>
                </c:pt>
                <c:pt idx="3655">
                  <c:v>565.99</c:v>
                </c:pt>
                <c:pt idx="3656">
                  <c:v>565.99</c:v>
                </c:pt>
                <c:pt idx="3657">
                  <c:v>565.99</c:v>
                </c:pt>
                <c:pt idx="3658">
                  <c:v>565.99</c:v>
                </c:pt>
                <c:pt idx="3659">
                  <c:v>565.99</c:v>
                </c:pt>
                <c:pt idx="3660">
                  <c:v>565.99</c:v>
                </c:pt>
                <c:pt idx="3661">
                  <c:v>565.99</c:v>
                </c:pt>
                <c:pt idx="3662">
                  <c:v>565.99</c:v>
                </c:pt>
                <c:pt idx="3663">
                  <c:v>565.99</c:v>
                </c:pt>
                <c:pt idx="3664">
                  <c:v>565.99</c:v>
                </c:pt>
                <c:pt idx="3665">
                  <c:v>565.99</c:v>
                </c:pt>
                <c:pt idx="3666">
                  <c:v>565.98</c:v>
                </c:pt>
                <c:pt idx="3667">
                  <c:v>565.98</c:v>
                </c:pt>
                <c:pt idx="3668">
                  <c:v>565.98</c:v>
                </c:pt>
                <c:pt idx="3669">
                  <c:v>565.98</c:v>
                </c:pt>
                <c:pt idx="3670">
                  <c:v>565.98</c:v>
                </c:pt>
                <c:pt idx="3671">
                  <c:v>565.98</c:v>
                </c:pt>
                <c:pt idx="3672">
                  <c:v>565.98</c:v>
                </c:pt>
                <c:pt idx="3673">
                  <c:v>565.98</c:v>
                </c:pt>
                <c:pt idx="3674">
                  <c:v>565.98</c:v>
                </c:pt>
                <c:pt idx="3675">
                  <c:v>565.98</c:v>
                </c:pt>
                <c:pt idx="3676">
                  <c:v>565.98</c:v>
                </c:pt>
                <c:pt idx="3677">
                  <c:v>565.98</c:v>
                </c:pt>
                <c:pt idx="3678">
                  <c:v>565.98</c:v>
                </c:pt>
                <c:pt idx="3679">
                  <c:v>565.98</c:v>
                </c:pt>
                <c:pt idx="3680">
                  <c:v>565.98</c:v>
                </c:pt>
                <c:pt idx="3681">
                  <c:v>565.98</c:v>
                </c:pt>
                <c:pt idx="3682">
                  <c:v>565.98</c:v>
                </c:pt>
                <c:pt idx="3683">
                  <c:v>565.98</c:v>
                </c:pt>
                <c:pt idx="3684">
                  <c:v>565.98</c:v>
                </c:pt>
                <c:pt idx="3685">
                  <c:v>565.98</c:v>
                </c:pt>
                <c:pt idx="3686">
                  <c:v>565.98</c:v>
                </c:pt>
                <c:pt idx="3687">
                  <c:v>565.98</c:v>
                </c:pt>
                <c:pt idx="3688">
                  <c:v>565.98</c:v>
                </c:pt>
                <c:pt idx="3689">
                  <c:v>565.98</c:v>
                </c:pt>
                <c:pt idx="3690">
                  <c:v>565.98</c:v>
                </c:pt>
                <c:pt idx="3691">
                  <c:v>565.98</c:v>
                </c:pt>
                <c:pt idx="3692">
                  <c:v>565.98</c:v>
                </c:pt>
                <c:pt idx="3693">
                  <c:v>565.98</c:v>
                </c:pt>
                <c:pt idx="3694">
                  <c:v>565.98</c:v>
                </c:pt>
                <c:pt idx="3695">
                  <c:v>565.98</c:v>
                </c:pt>
                <c:pt idx="3696">
                  <c:v>565.98</c:v>
                </c:pt>
                <c:pt idx="3697">
                  <c:v>565.98</c:v>
                </c:pt>
                <c:pt idx="3698">
                  <c:v>565.98</c:v>
                </c:pt>
                <c:pt idx="3699">
                  <c:v>565.98</c:v>
                </c:pt>
                <c:pt idx="3700">
                  <c:v>565.98</c:v>
                </c:pt>
                <c:pt idx="3701">
                  <c:v>565.98</c:v>
                </c:pt>
                <c:pt idx="3702">
                  <c:v>565.98</c:v>
                </c:pt>
                <c:pt idx="3703">
                  <c:v>565.98</c:v>
                </c:pt>
                <c:pt idx="3704">
                  <c:v>565.98</c:v>
                </c:pt>
                <c:pt idx="3705">
                  <c:v>565.98</c:v>
                </c:pt>
                <c:pt idx="3706">
                  <c:v>565.98</c:v>
                </c:pt>
                <c:pt idx="3707">
                  <c:v>565.98</c:v>
                </c:pt>
                <c:pt idx="3708">
                  <c:v>565.97</c:v>
                </c:pt>
                <c:pt idx="3709">
                  <c:v>565.97</c:v>
                </c:pt>
                <c:pt idx="3710">
                  <c:v>565.97</c:v>
                </c:pt>
                <c:pt idx="3711">
                  <c:v>565.97</c:v>
                </c:pt>
                <c:pt idx="3712">
                  <c:v>565.97</c:v>
                </c:pt>
                <c:pt idx="3713">
                  <c:v>565.97</c:v>
                </c:pt>
                <c:pt idx="3714">
                  <c:v>565.97</c:v>
                </c:pt>
                <c:pt idx="3715">
                  <c:v>565.97</c:v>
                </c:pt>
                <c:pt idx="3716">
                  <c:v>565.97</c:v>
                </c:pt>
                <c:pt idx="3717">
                  <c:v>565.97</c:v>
                </c:pt>
                <c:pt idx="3718">
                  <c:v>565.97</c:v>
                </c:pt>
                <c:pt idx="3719">
                  <c:v>565.97</c:v>
                </c:pt>
                <c:pt idx="3720">
                  <c:v>565.97</c:v>
                </c:pt>
                <c:pt idx="3721">
                  <c:v>565.97</c:v>
                </c:pt>
                <c:pt idx="3722">
                  <c:v>565.97</c:v>
                </c:pt>
                <c:pt idx="3723">
                  <c:v>565.97</c:v>
                </c:pt>
                <c:pt idx="3724">
                  <c:v>565.97</c:v>
                </c:pt>
                <c:pt idx="3725">
                  <c:v>565.97</c:v>
                </c:pt>
                <c:pt idx="3726">
                  <c:v>565.97</c:v>
                </c:pt>
                <c:pt idx="3727">
                  <c:v>565.97</c:v>
                </c:pt>
                <c:pt idx="3728">
                  <c:v>565.97</c:v>
                </c:pt>
                <c:pt idx="3729">
                  <c:v>565.97</c:v>
                </c:pt>
                <c:pt idx="3730">
                  <c:v>565.97</c:v>
                </c:pt>
                <c:pt idx="3731">
                  <c:v>565.97</c:v>
                </c:pt>
                <c:pt idx="3732">
                  <c:v>565.97</c:v>
                </c:pt>
                <c:pt idx="3733">
                  <c:v>565.97</c:v>
                </c:pt>
                <c:pt idx="3734">
                  <c:v>565.97</c:v>
                </c:pt>
                <c:pt idx="3735">
                  <c:v>565.97</c:v>
                </c:pt>
                <c:pt idx="3736">
                  <c:v>565.97</c:v>
                </c:pt>
                <c:pt idx="3737">
                  <c:v>565.97</c:v>
                </c:pt>
                <c:pt idx="3738">
                  <c:v>565.97</c:v>
                </c:pt>
                <c:pt idx="3739">
                  <c:v>565.97</c:v>
                </c:pt>
                <c:pt idx="3740">
                  <c:v>565.97</c:v>
                </c:pt>
                <c:pt idx="3741">
                  <c:v>565.97</c:v>
                </c:pt>
                <c:pt idx="3742">
                  <c:v>565.97</c:v>
                </c:pt>
                <c:pt idx="3743">
                  <c:v>565.97</c:v>
                </c:pt>
                <c:pt idx="3744">
                  <c:v>565.97</c:v>
                </c:pt>
                <c:pt idx="3745">
                  <c:v>565.97</c:v>
                </c:pt>
                <c:pt idx="3746">
                  <c:v>565.97</c:v>
                </c:pt>
                <c:pt idx="3747">
                  <c:v>565.97</c:v>
                </c:pt>
                <c:pt idx="3748">
                  <c:v>565.97</c:v>
                </c:pt>
                <c:pt idx="3749">
                  <c:v>565.97</c:v>
                </c:pt>
                <c:pt idx="3750">
                  <c:v>565.97</c:v>
                </c:pt>
                <c:pt idx="3751">
                  <c:v>565.97</c:v>
                </c:pt>
                <c:pt idx="3752">
                  <c:v>565.97</c:v>
                </c:pt>
                <c:pt idx="3753">
                  <c:v>565.97</c:v>
                </c:pt>
                <c:pt idx="3754">
                  <c:v>565.97</c:v>
                </c:pt>
                <c:pt idx="3755">
                  <c:v>565.97</c:v>
                </c:pt>
                <c:pt idx="3756">
                  <c:v>565.97</c:v>
                </c:pt>
                <c:pt idx="3757">
                  <c:v>565.97</c:v>
                </c:pt>
                <c:pt idx="3758">
                  <c:v>565.96</c:v>
                </c:pt>
                <c:pt idx="3759">
                  <c:v>565.96</c:v>
                </c:pt>
                <c:pt idx="3760">
                  <c:v>565.96</c:v>
                </c:pt>
                <c:pt idx="3761">
                  <c:v>565.96</c:v>
                </c:pt>
                <c:pt idx="3762">
                  <c:v>565.96</c:v>
                </c:pt>
                <c:pt idx="3763">
                  <c:v>565.96</c:v>
                </c:pt>
                <c:pt idx="3764">
                  <c:v>565.96</c:v>
                </c:pt>
                <c:pt idx="3765">
                  <c:v>565.96</c:v>
                </c:pt>
                <c:pt idx="3766">
                  <c:v>565.96</c:v>
                </c:pt>
                <c:pt idx="3767">
                  <c:v>565.96</c:v>
                </c:pt>
                <c:pt idx="3768">
                  <c:v>565.96</c:v>
                </c:pt>
                <c:pt idx="3769">
                  <c:v>565.96</c:v>
                </c:pt>
                <c:pt idx="3770">
                  <c:v>565.96</c:v>
                </c:pt>
                <c:pt idx="3771">
                  <c:v>565.96</c:v>
                </c:pt>
                <c:pt idx="3772">
                  <c:v>565.96</c:v>
                </c:pt>
                <c:pt idx="3773">
                  <c:v>565.96</c:v>
                </c:pt>
                <c:pt idx="3774">
                  <c:v>565.96</c:v>
                </c:pt>
                <c:pt idx="3775">
                  <c:v>565.96</c:v>
                </c:pt>
                <c:pt idx="3776">
                  <c:v>565.96</c:v>
                </c:pt>
                <c:pt idx="3777">
                  <c:v>565.96</c:v>
                </c:pt>
                <c:pt idx="3778">
                  <c:v>565.96</c:v>
                </c:pt>
                <c:pt idx="3779">
                  <c:v>565.96</c:v>
                </c:pt>
                <c:pt idx="3780">
                  <c:v>565.96</c:v>
                </c:pt>
                <c:pt idx="3781">
                  <c:v>565.96</c:v>
                </c:pt>
                <c:pt idx="3782">
                  <c:v>565.96</c:v>
                </c:pt>
                <c:pt idx="3783">
                  <c:v>565.96</c:v>
                </c:pt>
                <c:pt idx="3784">
                  <c:v>565.96</c:v>
                </c:pt>
                <c:pt idx="3785">
                  <c:v>565.96</c:v>
                </c:pt>
                <c:pt idx="3786">
                  <c:v>565.96</c:v>
                </c:pt>
                <c:pt idx="3787">
                  <c:v>565.96</c:v>
                </c:pt>
                <c:pt idx="3788">
                  <c:v>565.96</c:v>
                </c:pt>
                <c:pt idx="3789">
                  <c:v>565.96</c:v>
                </c:pt>
                <c:pt idx="3790">
                  <c:v>565.96</c:v>
                </c:pt>
                <c:pt idx="3791">
                  <c:v>565.96</c:v>
                </c:pt>
                <c:pt idx="3792">
                  <c:v>565.96</c:v>
                </c:pt>
                <c:pt idx="3793">
                  <c:v>565.96</c:v>
                </c:pt>
                <c:pt idx="3794">
                  <c:v>565.96</c:v>
                </c:pt>
                <c:pt idx="3795">
                  <c:v>565.96</c:v>
                </c:pt>
                <c:pt idx="3796">
                  <c:v>565.96</c:v>
                </c:pt>
                <c:pt idx="3797">
                  <c:v>565.96</c:v>
                </c:pt>
                <c:pt idx="3798">
                  <c:v>565.96</c:v>
                </c:pt>
                <c:pt idx="3799">
                  <c:v>565.96</c:v>
                </c:pt>
                <c:pt idx="3800">
                  <c:v>565.96</c:v>
                </c:pt>
                <c:pt idx="3801">
                  <c:v>565.96</c:v>
                </c:pt>
                <c:pt idx="3802">
                  <c:v>565.96</c:v>
                </c:pt>
                <c:pt idx="3803">
                  <c:v>565.96</c:v>
                </c:pt>
                <c:pt idx="3804">
                  <c:v>565.96</c:v>
                </c:pt>
                <c:pt idx="3805">
                  <c:v>565.96</c:v>
                </c:pt>
                <c:pt idx="3806">
                  <c:v>565.96</c:v>
                </c:pt>
                <c:pt idx="3807">
                  <c:v>565.96</c:v>
                </c:pt>
                <c:pt idx="3808">
                  <c:v>565.96</c:v>
                </c:pt>
                <c:pt idx="3809">
                  <c:v>565.96</c:v>
                </c:pt>
                <c:pt idx="3810">
                  <c:v>565.96</c:v>
                </c:pt>
                <c:pt idx="3811">
                  <c:v>565.96</c:v>
                </c:pt>
                <c:pt idx="3812">
                  <c:v>565.95000000000005</c:v>
                </c:pt>
                <c:pt idx="3813">
                  <c:v>565.95000000000005</c:v>
                </c:pt>
                <c:pt idx="3814">
                  <c:v>565.95000000000005</c:v>
                </c:pt>
                <c:pt idx="3815">
                  <c:v>565.95000000000005</c:v>
                </c:pt>
                <c:pt idx="3816">
                  <c:v>565.95000000000005</c:v>
                </c:pt>
                <c:pt idx="3817">
                  <c:v>565.95000000000005</c:v>
                </c:pt>
                <c:pt idx="3818">
                  <c:v>565.95000000000005</c:v>
                </c:pt>
                <c:pt idx="3819">
                  <c:v>565.95000000000005</c:v>
                </c:pt>
                <c:pt idx="3820">
                  <c:v>565.95000000000005</c:v>
                </c:pt>
                <c:pt idx="3821">
                  <c:v>565.95000000000005</c:v>
                </c:pt>
                <c:pt idx="3822">
                  <c:v>565.95000000000005</c:v>
                </c:pt>
                <c:pt idx="3823">
                  <c:v>565.95000000000005</c:v>
                </c:pt>
                <c:pt idx="3824">
                  <c:v>565.95000000000005</c:v>
                </c:pt>
                <c:pt idx="3825">
                  <c:v>565.95000000000005</c:v>
                </c:pt>
                <c:pt idx="3826">
                  <c:v>565.95000000000005</c:v>
                </c:pt>
                <c:pt idx="3827">
                  <c:v>565.95000000000005</c:v>
                </c:pt>
                <c:pt idx="3828">
                  <c:v>565.95000000000005</c:v>
                </c:pt>
                <c:pt idx="3829">
                  <c:v>565.95000000000005</c:v>
                </c:pt>
                <c:pt idx="3830">
                  <c:v>565.95000000000005</c:v>
                </c:pt>
                <c:pt idx="3831">
                  <c:v>565.95000000000005</c:v>
                </c:pt>
                <c:pt idx="3832">
                  <c:v>565.95000000000005</c:v>
                </c:pt>
                <c:pt idx="3833">
                  <c:v>565.95000000000005</c:v>
                </c:pt>
                <c:pt idx="3834">
                  <c:v>565.95000000000005</c:v>
                </c:pt>
                <c:pt idx="3835">
                  <c:v>565.95000000000005</c:v>
                </c:pt>
                <c:pt idx="3836">
                  <c:v>565.95000000000005</c:v>
                </c:pt>
                <c:pt idx="3837">
                  <c:v>565.95000000000005</c:v>
                </c:pt>
                <c:pt idx="3838">
                  <c:v>565.95000000000005</c:v>
                </c:pt>
                <c:pt idx="3839">
                  <c:v>565.95000000000005</c:v>
                </c:pt>
                <c:pt idx="3840">
                  <c:v>565.95000000000005</c:v>
                </c:pt>
                <c:pt idx="3841">
                  <c:v>565.95000000000005</c:v>
                </c:pt>
                <c:pt idx="3842">
                  <c:v>565.95000000000005</c:v>
                </c:pt>
                <c:pt idx="3843">
                  <c:v>565.95000000000005</c:v>
                </c:pt>
                <c:pt idx="3844">
                  <c:v>565.95000000000005</c:v>
                </c:pt>
                <c:pt idx="3845">
                  <c:v>565.95000000000005</c:v>
                </c:pt>
                <c:pt idx="3846">
                  <c:v>565.95000000000005</c:v>
                </c:pt>
                <c:pt idx="3847">
                  <c:v>565.95000000000005</c:v>
                </c:pt>
                <c:pt idx="3848">
                  <c:v>565.95000000000005</c:v>
                </c:pt>
                <c:pt idx="3849">
                  <c:v>565.95000000000005</c:v>
                </c:pt>
                <c:pt idx="3850">
                  <c:v>565.95000000000005</c:v>
                </c:pt>
                <c:pt idx="3851">
                  <c:v>565.95000000000005</c:v>
                </c:pt>
                <c:pt idx="3852">
                  <c:v>565.95000000000005</c:v>
                </c:pt>
                <c:pt idx="3853">
                  <c:v>565.95000000000005</c:v>
                </c:pt>
                <c:pt idx="3854">
                  <c:v>565.95000000000005</c:v>
                </c:pt>
                <c:pt idx="3855">
                  <c:v>565.95000000000005</c:v>
                </c:pt>
                <c:pt idx="3856">
                  <c:v>565.95000000000005</c:v>
                </c:pt>
                <c:pt idx="3857">
                  <c:v>565.95000000000005</c:v>
                </c:pt>
                <c:pt idx="3858">
                  <c:v>565.95000000000005</c:v>
                </c:pt>
                <c:pt idx="3859">
                  <c:v>565.95000000000005</c:v>
                </c:pt>
                <c:pt idx="3860">
                  <c:v>565.95000000000005</c:v>
                </c:pt>
                <c:pt idx="3861">
                  <c:v>565.95000000000005</c:v>
                </c:pt>
                <c:pt idx="3862">
                  <c:v>565.95000000000005</c:v>
                </c:pt>
                <c:pt idx="3863">
                  <c:v>565.95000000000005</c:v>
                </c:pt>
                <c:pt idx="3864">
                  <c:v>565.95000000000005</c:v>
                </c:pt>
                <c:pt idx="3865">
                  <c:v>565.95000000000005</c:v>
                </c:pt>
                <c:pt idx="3866">
                  <c:v>565.95000000000005</c:v>
                </c:pt>
                <c:pt idx="3867">
                  <c:v>565.95000000000005</c:v>
                </c:pt>
                <c:pt idx="3868">
                  <c:v>565.95000000000005</c:v>
                </c:pt>
                <c:pt idx="3869">
                  <c:v>565.95000000000005</c:v>
                </c:pt>
                <c:pt idx="3870">
                  <c:v>565.95000000000005</c:v>
                </c:pt>
                <c:pt idx="3871">
                  <c:v>565.95000000000005</c:v>
                </c:pt>
                <c:pt idx="3872">
                  <c:v>565.94000000000005</c:v>
                </c:pt>
                <c:pt idx="3873">
                  <c:v>565.94000000000005</c:v>
                </c:pt>
                <c:pt idx="3874">
                  <c:v>565.94000000000005</c:v>
                </c:pt>
                <c:pt idx="3875">
                  <c:v>565.94000000000005</c:v>
                </c:pt>
                <c:pt idx="3876">
                  <c:v>565.94000000000005</c:v>
                </c:pt>
                <c:pt idx="3877">
                  <c:v>565.94000000000005</c:v>
                </c:pt>
                <c:pt idx="3878">
                  <c:v>565.94000000000005</c:v>
                </c:pt>
                <c:pt idx="3879">
                  <c:v>565.94000000000005</c:v>
                </c:pt>
                <c:pt idx="3880">
                  <c:v>565.94000000000005</c:v>
                </c:pt>
                <c:pt idx="3881">
                  <c:v>565.94000000000005</c:v>
                </c:pt>
                <c:pt idx="3882">
                  <c:v>565.94000000000005</c:v>
                </c:pt>
                <c:pt idx="3883">
                  <c:v>565.94000000000005</c:v>
                </c:pt>
                <c:pt idx="3884">
                  <c:v>565.94000000000005</c:v>
                </c:pt>
                <c:pt idx="3885">
                  <c:v>565.94000000000005</c:v>
                </c:pt>
                <c:pt idx="3886">
                  <c:v>565.94000000000005</c:v>
                </c:pt>
                <c:pt idx="3887">
                  <c:v>565.94000000000005</c:v>
                </c:pt>
                <c:pt idx="3888">
                  <c:v>565.94000000000005</c:v>
                </c:pt>
                <c:pt idx="3889">
                  <c:v>565.94000000000005</c:v>
                </c:pt>
                <c:pt idx="3890">
                  <c:v>565.94000000000005</c:v>
                </c:pt>
                <c:pt idx="3891">
                  <c:v>565.94000000000005</c:v>
                </c:pt>
                <c:pt idx="3892">
                  <c:v>565.94000000000005</c:v>
                </c:pt>
                <c:pt idx="3893">
                  <c:v>565.94000000000005</c:v>
                </c:pt>
                <c:pt idx="3894">
                  <c:v>565.94000000000005</c:v>
                </c:pt>
                <c:pt idx="3895">
                  <c:v>565.94000000000005</c:v>
                </c:pt>
                <c:pt idx="3896">
                  <c:v>565.94000000000005</c:v>
                </c:pt>
                <c:pt idx="3897">
                  <c:v>565.94000000000005</c:v>
                </c:pt>
                <c:pt idx="3898">
                  <c:v>565.94000000000005</c:v>
                </c:pt>
                <c:pt idx="3899">
                  <c:v>565.94000000000005</c:v>
                </c:pt>
                <c:pt idx="3900">
                  <c:v>565.94000000000005</c:v>
                </c:pt>
                <c:pt idx="3901">
                  <c:v>565.94000000000005</c:v>
                </c:pt>
                <c:pt idx="3902">
                  <c:v>565.94000000000005</c:v>
                </c:pt>
                <c:pt idx="3903">
                  <c:v>565.94000000000005</c:v>
                </c:pt>
                <c:pt idx="3904">
                  <c:v>565.94000000000005</c:v>
                </c:pt>
                <c:pt idx="3905">
                  <c:v>565.94000000000005</c:v>
                </c:pt>
                <c:pt idx="3906">
                  <c:v>565.94000000000005</c:v>
                </c:pt>
                <c:pt idx="3907">
                  <c:v>565.94000000000005</c:v>
                </c:pt>
                <c:pt idx="3908">
                  <c:v>565.94000000000005</c:v>
                </c:pt>
                <c:pt idx="3909">
                  <c:v>565.94000000000005</c:v>
                </c:pt>
                <c:pt idx="3910">
                  <c:v>565.94000000000005</c:v>
                </c:pt>
                <c:pt idx="3911">
                  <c:v>565.94000000000005</c:v>
                </c:pt>
                <c:pt idx="3912">
                  <c:v>565.94000000000005</c:v>
                </c:pt>
                <c:pt idx="3913">
                  <c:v>565.94000000000005</c:v>
                </c:pt>
                <c:pt idx="3914">
                  <c:v>565.94000000000005</c:v>
                </c:pt>
                <c:pt idx="3915">
                  <c:v>565.94000000000005</c:v>
                </c:pt>
                <c:pt idx="3916">
                  <c:v>565.94000000000005</c:v>
                </c:pt>
                <c:pt idx="3917">
                  <c:v>565.94000000000005</c:v>
                </c:pt>
                <c:pt idx="3918">
                  <c:v>565.94000000000005</c:v>
                </c:pt>
                <c:pt idx="3919">
                  <c:v>565.94000000000005</c:v>
                </c:pt>
                <c:pt idx="3920">
                  <c:v>565.94000000000005</c:v>
                </c:pt>
                <c:pt idx="3921">
                  <c:v>565.94000000000005</c:v>
                </c:pt>
                <c:pt idx="3922">
                  <c:v>565.94000000000005</c:v>
                </c:pt>
                <c:pt idx="3923">
                  <c:v>565.94000000000005</c:v>
                </c:pt>
                <c:pt idx="3924">
                  <c:v>565.94000000000005</c:v>
                </c:pt>
                <c:pt idx="3925">
                  <c:v>565.94000000000005</c:v>
                </c:pt>
                <c:pt idx="3926">
                  <c:v>565.94000000000005</c:v>
                </c:pt>
                <c:pt idx="3927">
                  <c:v>565.94000000000005</c:v>
                </c:pt>
                <c:pt idx="3928">
                  <c:v>565.94000000000005</c:v>
                </c:pt>
                <c:pt idx="3929">
                  <c:v>565.94000000000005</c:v>
                </c:pt>
                <c:pt idx="3930">
                  <c:v>565.94000000000005</c:v>
                </c:pt>
                <c:pt idx="3931">
                  <c:v>565.94000000000005</c:v>
                </c:pt>
                <c:pt idx="3932">
                  <c:v>565.94000000000005</c:v>
                </c:pt>
                <c:pt idx="3933">
                  <c:v>565.94000000000005</c:v>
                </c:pt>
                <c:pt idx="3934">
                  <c:v>565.92999999999995</c:v>
                </c:pt>
                <c:pt idx="3935">
                  <c:v>565.92999999999995</c:v>
                </c:pt>
                <c:pt idx="3936">
                  <c:v>565.92999999999995</c:v>
                </c:pt>
                <c:pt idx="3937">
                  <c:v>565.92999999999995</c:v>
                </c:pt>
                <c:pt idx="3938">
                  <c:v>565.92999999999995</c:v>
                </c:pt>
                <c:pt idx="3939">
                  <c:v>565.92999999999995</c:v>
                </c:pt>
                <c:pt idx="3940">
                  <c:v>565.92999999999995</c:v>
                </c:pt>
                <c:pt idx="3941">
                  <c:v>565.92999999999995</c:v>
                </c:pt>
                <c:pt idx="3942">
                  <c:v>565.92999999999995</c:v>
                </c:pt>
                <c:pt idx="3943">
                  <c:v>565.92999999999995</c:v>
                </c:pt>
                <c:pt idx="3944">
                  <c:v>565.92999999999995</c:v>
                </c:pt>
                <c:pt idx="3945">
                  <c:v>565.92999999999995</c:v>
                </c:pt>
                <c:pt idx="3946">
                  <c:v>565.92999999999995</c:v>
                </c:pt>
                <c:pt idx="3947">
                  <c:v>565.92999999999995</c:v>
                </c:pt>
                <c:pt idx="3948">
                  <c:v>565.92999999999995</c:v>
                </c:pt>
                <c:pt idx="3949">
                  <c:v>565.92999999999995</c:v>
                </c:pt>
                <c:pt idx="3950">
                  <c:v>565.92999999999995</c:v>
                </c:pt>
                <c:pt idx="3951">
                  <c:v>565.92999999999995</c:v>
                </c:pt>
                <c:pt idx="3952">
                  <c:v>565.92999999999995</c:v>
                </c:pt>
                <c:pt idx="3953">
                  <c:v>565.92999999999995</c:v>
                </c:pt>
                <c:pt idx="3954">
                  <c:v>565.92999999999995</c:v>
                </c:pt>
                <c:pt idx="3955">
                  <c:v>565.92999999999995</c:v>
                </c:pt>
                <c:pt idx="3956">
                  <c:v>565.92999999999995</c:v>
                </c:pt>
                <c:pt idx="3957">
                  <c:v>565.92999999999995</c:v>
                </c:pt>
                <c:pt idx="3958">
                  <c:v>565.92999999999995</c:v>
                </c:pt>
                <c:pt idx="3959">
                  <c:v>565.92999999999995</c:v>
                </c:pt>
                <c:pt idx="3960">
                  <c:v>565.92999999999995</c:v>
                </c:pt>
                <c:pt idx="3961">
                  <c:v>565.92999999999995</c:v>
                </c:pt>
                <c:pt idx="3962">
                  <c:v>565.92999999999995</c:v>
                </c:pt>
                <c:pt idx="3963">
                  <c:v>565.92999999999995</c:v>
                </c:pt>
                <c:pt idx="3964">
                  <c:v>565.92999999999995</c:v>
                </c:pt>
                <c:pt idx="3965">
                  <c:v>565.92999999999995</c:v>
                </c:pt>
                <c:pt idx="3966">
                  <c:v>565.92999999999995</c:v>
                </c:pt>
                <c:pt idx="3967">
                  <c:v>565.92999999999995</c:v>
                </c:pt>
                <c:pt idx="3968">
                  <c:v>565.92999999999995</c:v>
                </c:pt>
                <c:pt idx="3969">
                  <c:v>565.92999999999995</c:v>
                </c:pt>
                <c:pt idx="3970">
                  <c:v>565.92999999999995</c:v>
                </c:pt>
                <c:pt idx="3971">
                  <c:v>565.92999999999995</c:v>
                </c:pt>
                <c:pt idx="3972">
                  <c:v>565.92999999999995</c:v>
                </c:pt>
                <c:pt idx="3973">
                  <c:v>565.92999999999995</c:v>
                </c:pt>
                <c:pt idx="3974">
                  <c:v>565.92999999999995</c:v>
                </c:pt>
                <c:pt idx="3975">
                  <c:v>565.92999999999995</c:v>
                </c:pt>
                <c:pt idx="3976">
                  <c:v>565.92999999999995</c:v>
                </c:pt>
                <c:pt idx="3977">
                  <c:v>565.92999999999995</c:v>
                </c:pt>
                <c:pt idx="3978">
                  <c:v>565.92999999999995</c:v>
                </c:pt>
                <c:pt idx="3979">
                  <c:v>565.92999999999995</c:v>
                </c:pt>
                <c:pt idx="3980">
                  <c:v>565.92999999999995</c:v>
                </c:pt>
                <c:pt idx="3981">
                  <c:v>565.92999999999995</c:v>
                </c:pt>
                <c:pt idx="3982">
                  <c:v>565.92999999999995</c:v>
                </c:pt>
                <c:pt idx="3983">
                  <c:v>565.92999999999995</c:v>
                </c:pt>
                <c:pt idx="3984">
                  <c:v>565.92999999999995</c:v>
                </c:pt>
                <c:pt idx="3985">
                  <c:v>565.92999999999995</c:v>
                </c:pt>
                <c:pt idx="3986">
                  <c:v>565.92999999999995</c:v>
                </c:pt>
                <c:pt idx="3987">
                  <c:v>565.92999999999995</c:v>
                </c:pt>
                <c:pt idx="3988">
                  <c:v>565.92999999999995</c:v>
                </c:pt>
                <c:pt idx="3989">
                  <c:v>565.91999999999996</c:v>
                </c:pt>
                <c:pt idx="3990">
                  <c:v>565.91999999999996</c:v>
                </c:pt>
                <c:pt idx="3991">
                  <c:v>565.91999999999996</c:v>
                </c:pt>
                <c:pt idx="3992">
                  <c:v>565.91999999999996</c:v>
                </c:pt>
                <c:pt idx="3993">
                  <c:v>565.91999999999996</c:v>
                </c:pt>
                <c:pt idx="3994">
                  <c:v>565.91999999999996</c:v>
                </c:pt>
                <c:pt idx="3995">
                  <c:v>565.91999999999996</c:v>
                </c:pt>
                <c:pt idx="3996">
                  <c:v>565.91999999999996</c:v>
                </c:pt>
                <c:pt idx="3997">
                  <c:v>565.91999999999996</c:v>
                </c:pt>
                <c:pt idx="3998">
                  <c:v>565.91999999999996</c:v>
                </c:pt>
                <c:pt idx="3999">
                  <c:v>565.91999999999996</c:v>
                </c:pt>
                <c:pt idx="4000">
                  <c:v>565.91999999999996</c:v>
                </c:pt>
                <c:pt idx="4001">
                  <c:v>565.91999999999996</c:v>
                </c:pt>
                <c:pt idx="4002">
                  <c:v>565.91999999999996</c:v>
                </c:pt>
                <c:pt idx="4003">
                  <c:v>565.91999999999996</c:v>
                </c:pt>
                <c:pt idx="4004">
                  <c:v>565.91999999999996</c:v>
                </c:pt>
                <c:pt idx="4005">
                  <c:v>565.91999999999996</c:v>
                </c:pt>
                <c:pt idx="4006">
                  <c:v>565.91999999999996</c:v>
                </c:pt>
                <c:pt idx="4007">
                  <c:v>565.91999999999996</c:v>
                </c:pt>
                <c:pt idx="4008">
                  <c:v>565.91999999999996</c:v>
                </c:pt>
                <c:pt idx="4009">
                  <c:v>565.91999999999996</c:v>
                </c:pt>
                <c:pt idx="4010">
                  <c:v>565.91999999999996</c:v>
                </c:pt>
                <c:pt idx="4011">
                  <c:v>565.91999999999996</c:v>
                </c:pt>
                <c:pt idx="4012">
                  <c:v>565.91999999999996</c:v>
                </c:pt>
                <c:pt idx="4013">
                  <c:v>565.91999999999996</c:v>
                </c:pt>
                <c:pt idx="4014">
                  <c:v>565.91999999999996</c:v>
                </c:pt>
                <c:pt idx="4015">
                  <c:v>565.91999999999996</c:v>
                </c:pt>
                <c:pt idx="4016">
                  <c:v>565.91999999999996</c:v>
                </c:pt>
                <c:pt idx="4017">
                  <c:v>565.91999999999996</c:v>
                </c:pt>
                <c:pt idx="4018">
                  <c:v>565.91999999999996</c:v>
                </c:pt>
                <c:pt idx="4019">
                  <c:v>565.91999999999996</c:v>
                </c:pt>
                <c:pt idx="4020">
                  <c:v>565.91999999999996</c:v>
                </c:pt>
                <c:pt idx="4021">
                  <c:v>565.91999999999996</c:v>
                </c:pt>
                <c:pt idx="4022">
                  <c:v>565.91999999999996</c:v>
                </c:pt>
                <c:pt idx="4023">
                  <c:v>565.91999999999996</c:v>
                </c:pt>
                <c:pt idx="4024">
                  <c:v>565.91999999999996</c:v>
                </c:pt>
                <c:pt idx="4025">
                  <c:v>565.91999999999996</c:v>
                </c:pt>
                <c:pt idx="4026">
                  <c:v>565.91999999999996</c:v>
                </c:pt>
                <c:pt idx="4027">
                  <c:v>565.91999999999996</c:v>
                </c:pt>
                <c:pt idx="4028">
                  <c:v>565.91999999999996</c:v>
                </c:pt>
                <c:pt idx="4029">
                  <c:v>565.91999999999996</c:v>
                </c:pt>
                <c:pt idx="4030">
                  <c:v>565.91999999999996</c:v>
                </c:pt>
                <c:pt idx="4031">
                  <c:v>565.91999999999996</c:v>
                </c:pt>
                <c:pt idx="4032">
                  <c:v>565.91999999999996</c:v>
                </c:pt>
                <c:pt idx="4033">
                  <c:v>565.91999999999996</c:v>
                </c:pt>
                <c:pt idx="4034">
                  <c:v>565.91999999999996</c:v>
                </c:pt>
                <c:pt idx="4035">
                  <c:v>565.91999999999996</c:v>
                </c:pt>
                <c:pt idx="4036">
                  <c:v>565.91999999999996</c:v>
                </c:pt>
                <c:pt idx="4037">
                  <c:v>565.91999999999996</c:v>
                </c:pt>
                <c:pt idx="4038">
                  <c:v>565.91</c:v>
                </c:pt>
                <c:pt idx="4039">
                  <c:v>565.91</c:v>
                </c:pt>
                <c:pt idx="4040">
                  <c:v>565.91</c:v>
                </c:pt>
                <c:pt idx="4041">
                  <c:v>565.91</c:v>
                </c:pt>
                <c:pt idx="4042">
                  <c:v>565.91</c:v>
                </c:pt>
                <c:pt idx="4043">
                  <c:v>565.91</c:v>
                </c:pt>
                <c:pt idx="4044">
                  <c:v>565.91</c:v>
                </c:pt>
                <c:pt idx="4045">
                  <c:v>565.91</c:v>
                </c:pt>
                <c:pt idx="4046">
                  <c:v>565.91</c:v>
                </c:pt>
                <c:pt idx="4047">
                  <c:v>565.91</c:v>
                </c:pt>
                <c:pt idx="4048">
                  <c:v>565.91</c:v>
                </c:pt>
                <c:pt idx="4049">
                  <c:v>565.91</c:v>
                </c:pt>
                <c:pt idx="4050">
                  <c:v>565.91</c:v>
                </c:pt>
                <c:pt idx="4051">
                  <c:v>565.91</c:v>
                </c:pt>
                <c:pt idx="4052">
                  <c:v>565.91</c:v>
                </c:pt>
                <c:pt idx="4053">
                  <c:v>565.91</c:v>
                </c:pt>
                <c:pt idx="4054">
                  <c:v>565.91</c:v>
                </c:pt>
                <c:pt idx="4055">
                  <c:v>565.91</c:v>
                </c:pt>
                <c:pt idx="4056">
                  <c:v>565.91</c:v>
                </c:pt>
                <c:pt idx="4057">
                  <c:v>565.91</c:v>
                </c:pt>
                <c:pt idx="4058">
                  <c:v>565.91</c:v>
                </c:pt>
                <c:pt idx="4059">
                  <c:v>565.91</c:v>
                </c:pt>
                <c:pt idx="4060">
                  <c:v>565.91</c:v>
                </c:pt>
                <c:pt idx="4061">
                  <c:v>565.91</c:v>
                </c:pt>
                <c:pt idx="4062">
                  <c:v>565.91</c:v>
                </c:pt>
                <c:pt idx="4063">
                  <c:v>565.91</c:v>
                </c:pt>
                <c:pt idx="4064">
                  <c:v>565.91</c:v>
                </c:pt>
                <c:pt idx="4065">
                  <c:v>565.91</c:v>
                </c:pt>
                <c:pt idx="4066">
                  <c:v>565.91</c:v>
                </c:pt>
                <c:pt idx="4067">
                  <c:v>565.91</c:v>
                </c:pt>
                <c:pt idx="4068">
                  <c:v>565.91</c:v>
                </c:pt>
                <c:pt idx="4069">
                  <c:v>565.91</c:v>
                </c:pt>
                <c:pt idx="4070">
                  <c:v>565.91</c:v>
                </c:pt>
                <c:pt idx="4071">
                  <c:v>565.91</c:v>
                </c:pt>
                <c:pt idx="4072">
                  <c:v>565.91</c:v>
                </c:pt>
                <c:pt idx="4073">
                  <c:v>565.91</c:v>
                </c:pt>
                <c:pt idx="4074">
                  <c:v>565.91</c:v>
                </c:pt>
                <c:pt idx="4075">
                  <c:v>565.91</c:v>
                </c:pt>
                <c:pt idx="4076">
                  <c:v>565.91</c:v>
                </c:pt>
                <c:pt idx="4077">
                  <c:v>565.91</c:v>
                </c:pt>
                <c:pt idx="4078">
                  <c:v>565.91</c:v>
                </c:pt>
                <c:pt idx="4079">
                  <c:v>565.91</c:v>
                </c:pt>
                <c:pt idx="4080">
                  <c:v>565.91</c:v>
                </c:pt>
                <c:pt idx="4081">
                  <c:v>565.91</c:v>
                </c:pt>
                <c:pt idx="4082">
                  <c:v>565.91</c:v>
                </c:pt>
                <c:pt idx="4083">
                  <c:v>565.91</c:v>
                </c:pt>
                <c:pt idx="4084">
                  <c:v>565.91</c:v>
                </c:pt>
                <c:pt idx="4085">
                  <c:v>565.91</c:v>
                </c:pt>
                <c:pt idx="4086">
                  <c:v>565.91</c:v>
                </c:pt>
                <c:pt idx="4087">
                  <c:v>565.91</c:v>
                </c:pt>
                <c:pt idx="4088">
                  <c:v>565.91</c:v>
                </c:pt>
                <c:pt idx="4089">
                  <c:v>565.91</c:v>
                </c:pt>
                <c:pt idx="4090">
                  <c:v>565.91</c:v>
                </c:pt>
                <c:pt idx="4091">
                  <c:v>565.9</c:v>
                </c:pt>
                <c:pt idx="4092">
                  <c:v>565.9</c:v>
                </c:pt>
                <c:pt idx="4093">
                  <c:v>565.9</c:v>
                </c:pt>
                <c:pt idx="4094">
                  <c:v>565.9</c:v>
                </c:pt>
                <c:pt idx="4095">
                  <c:v>565.9</c:v>
                </c:pt>
                <c:pt idx="4096">
                  <c:v>565.9</c:v>
                </c:pt>
                <c:pt idx="4097">
                  <c:v>565.9</c:v>
                </c:pt>
                <c:pt idx="4098">
                  <c:v>565.9</c:v>
                </c:pt>
                <c:pt idx="4099">
                  <c:v>565.9</c:v>
                </c:pt>
                <c:pt idx="4100">
                  <c:v>565.9</c:v>
                </c:pt>
                <c:pt idx="4101">
                  <c:v>565.9</c:v>
                </c:pt>
                <c:pt idx="4102">
                  <c:v>565.9</c:v>
                </c:pt>
                <c:pt idx="4103">
                  <c:v>565.9</c:v>
                </c:pt>
                <c:pt idx="4104">
                  <c:v>565.9</c:v>
                </c:pt>
                <c:pt idx="4105">
                  <c:v>565.9</c:v>
                </c:pt>
                <c:pt idx="4106">
                  <c:v>565.9</c:v>
                </c:pt>
                <c:pt idx="4107">
                  <c:v>565.9</c:v>
                </c:pt>
                <c:pt idx="4108">
                  <c:v>565.9</c:v>
                </c:pt>
                <c:pt idx="4109">
                  <c:v>565.9</c:v>
                </c:pt>
                <c:pt idx="4110">
                  <c:v>565.9</c:v>
                </c:pt>
                <c:pt idx="4111">
                  <c:v>565.9</c:v>
                </c:pt>
                <c:pt idx="4112">
                  <c:v>565.9</c:v>
                </c:pt>
                <c:pt idx="4113">
                  <c:v>565.9</c:v>
                </c:pt>
                <c:pt idx="4114">
                  <c:v>565.9</c:v>
                </c:pt>
                <c:pt idx="4115">
                  <c:v>565.89</c:v>
                </c:pt>
                <c:pt idx="4116">
                  <c:v>565.89</c:v>
                </c:pt>
                <c:pt idx="4117">
                  <c:v>565.89</c:v>
                </c:pt>
                <c:pt idx="4118">
                  <c:v>565.89</c:v>
                </c:pt>
                <c:pt idx="4119">
                  <c:v>565.89</c:v>
                </c:pt>
                <c:pt idx="4120">
                  <c:v>565.89</c:v>
                </c:pt>
                <c:pt idx="4121">
                  <c:v>565.89</c:v>
                </c:pt>
                <c:pt idx="4122">
                  <c:v>565.89</c:v>
                </c:pt>
                <c:pt idx="4123">
                  <c:v>565.89</c:v>
                </c:pt>
                <c:pt idx="4124">
                  <c:v>565.89</c:v>
                </c:pt>
                <c:pt idx="4125">
                  <c:v>565.89</c:v>
                </c:pt>
                <c:pt idx="4126">
                  <c:v>565.89</c:v>
                </c:pt>
                <c:pt idx="4127">
                  <c:v>565.89</c:v>
                </c:pt>
                <c:pt idx="4128">
                  <c:v>565.89</c:v>
                </c:pt>
                <c:pt idx="4129">
                  <c:v>565.9</c:v>
                </c:pt>
                <c:pt idx="4130">
                  <c:v>565.9</c:v>
                </c:pt>
                <c:pt idx="4131">
                  <c:v>565.9</c:v>
                </c:pt>
                <c:pt idx="4132">
                  <c:v>565.9</c:v>
                </c:pt>
                <c:pt idx="4133">
                  <c:v>565.9</c:v>
                </c:pt>
                <c:pt idx="4134">
                  <c:v>565.9</c:v>
                </c:pt>
                <c:pt idx="4135">
                  <c:v>565.9</c:v>
                </c:pt>
                <c:pt idx="4136">
                  <c:v>565.9</c:v>
                </c:pt>
                <c:pt idx="4137">
                  <c:v>565.9</c:v>
                </c:pt>
                <c:pt idx="4138">
                  <c:v>565.91</c:v>
                </c:pt>
                <c:pt idx="4139">
                  <c:v>565.91</c:v>
                </c:pt>
                <c:pt idx="4140">
                  <c:v>565.91</c:v>
                </c:pt>
                <c:pt idx="4141">
                  <c:v>565.91</c:v>
                </c:pt>
                <c:pt idx="4142">
                  <c:v>565.91</c:v>
                </c:pt>
                <c:pt idx="4143">
                  <c:v>565.91</c:v>
                </c:pt>
                <c:pt idx="4144">
                  <c:v>565.91</c:v>
                </c:pt>
                <c:pt idx="4145">
                  <c:v>565.91</c:v>
                </c:pt>
                <c:pt idx="4146">
                  <c:v>565.91</c:v>
                </c:pt>
                <c:pt idx="4147">
                  <c:v>565.91</c:v>
                </c:pt>
                <c:pt idx="4148">
                  <c:v>565.91</c:v>
                </c:pt>
                <c:pt idx="4149">
                  <c:v>565.91</c:v>
                </c:pt>
                <c:pt idx="4150">
                  <c:v>565.91</c:v>
                </c:pt>
                <c:pt idx="4151">
                  <c:v>565.9</c:v>
                </c:pt>
                <c:pt idx="4152">
                  <c:v>565.9</c:v>
                </c:pt>
                <c:pt idx="4153">
                  <c:v>565.9</c:v>
                </c:pt>
                <c:pt idx="4154">
                  <c:v>565.9</c:v>
                </c:pt>
                <c:pt idx="4155">
                  <c:v>565.9</c:v>
                </c:pt>
                <c:pt idx="4156">
                  <c:v>565.89</c:v>
                </c:pt>
                <c:pt idx="4157">
                  <c:v>565.89</c:v>
                </c:pt>
                <c:pt idx="4158">
                  <c:v>565.89</c:v>
                </c:pt>
                <c:pt idx="4159">
                  <c:v>565.89</c:v>
                </c:pt>
                <c:pt idx="4160">
                  <c:v>565.89</c:v>
                </c:pt>
                <c:pt idx="4161">
                  <c:v>565.89</c:v>
                </c:pt>
                <c:pt idx="4162">
                  <c:v>565.89</c:v>
                </c:pt>
                <c:pt idx="4163">
                  <c:v>565.89</c:v>
                </c:pt>
                <c:pt idx="4164">
                  <c:v>565.89</c:v>
                </c:pt>
                <c:pt idx="4165">
                  <c:v>565.89</c:v>
                </c:pt>
                <c:pt idx="4166">
                  <c:v>565.88</c:v>
                </c:pt>
                <c:pt idx="4167">
                  <c:v>565.88</c:v>
                </c:pt>
                <c:pt idx="4168">
                  <c:v>565.88</c:v>
                </c:pt>
                <c:pt idx="4169">
                  <c:v>565.88</c:v>
                </c:pt>
                <c:pt idx="4170">
                  <c:v>565.88</c:v>
                </c:pt>
                <c:pt idx="4171">
                  <c:v>565.88</c:v>
                </c:pt>
                <c:pt idx="4172">
                  <c:v>565.88</c:v>
                </c:pt>
                <c:pt idx="4173">
                  <c:v>565.89</c:v>
                </c:pt>
                <c:pt idx="4174">
                  <c:v>565.89</c:v>
                </c:pt>
                <c:pt idx="4175">
                  <c:v>565.89</c:v>
                </c:pt>
                <c:pt idx="4176">
                  <c:v>565.89</c:v>
                </c:pt>
                <c:pt idx="4177">
                  <c:v>565.89</c:v>
                </c:pt>
                <c:pt idx="4178">
                  <c:v>565.89</c:v>
                </c:pt>
                <c:pt idx="4179">
                  <c:v>565.89</c:v>
                </c:pt>
                <c:pt idx="4180">
                  <c:v>565.89</c:v>
                </c:pt>
                <c:pt idx="4181">
                  <c:v>565.89</c:v>
                </c:pt>
                <c:pt idx="4182">
                  <c:v>565.89</c:v>
                </c:pt>
                <c:pt idx="4183">
                  <c:v>565.89</c:v>
                </c:pt>
                <c:pt idx="4184">
                  <c:v>565.89</c:v>
                </c:pt>
                <c:pt idx="4185">
                  <c:v>565.89</c:v>
                </c:pt>
                <c:pt idx="4186">
                  <c:v>565.89</c:v>
                </c:pt>
                <c:pt idx="4187">
                  <c:v>565.89</c:v>
                </c:pt>
                <c:pt idx="4188">
                  <c:v>565.89</c:v>
                </c:pt>
                <c:pt idx="4189">
                  <c:v>565.89</c:v>
                </c:pt>
                <c:pt idx="4190">
                  <c:v>565.89</c:v>
                </c:pt>
                <c:pt idx="4191">
                  <c:v>565.89</c:v>
                </c:pt>
                <c:pt idx="4192">
                  <c:v>565.89</c:v>
                </c:pt>
                <c:pt idx="4193">
                  <c:v>565.89</c:v>
                </c:pt>
                <c:pt idx="4194">
                  <c:v>565.89</c:v>
                </c:pt>
                <c:pt idx="4195">
                  <c:v>565.89</c:v>
                </c:pt>
                <c:pt idx="4196">
                  <c:v>565.89</c:v>
                </c:pt>
                <c:pt idx="4197">
                  <c:v>565.89</c:v>
                </c:pt>
                <c:pt idx="4198">
                  <c:v>565.89</c:v>
                </c:pt>
                <c:pt idx="4199">
                  <c:v>565.89</c:v>
                </c:pt>
                <c:pt idx="4200">
                  <c:v>565.89</c:v>
                </c:pt>
                <c:pt idx="4201">
                  <c:v>565.89</c:v>
                </c:pt>
                <c:pt idx="4202">
                  <c:v>565.89</c:v>
                </c:pt>
                <c:pt idx="4203">
                  <c:v>565.89</c:v>
                </c:pt>
                <c:pt idx="4204">
                  <c:v>565.89</c:v>
                </c:pt>
                <c:pt idx="4205">
                  <c:v>565.89</c:v>
                </c:pt>
                <c:pt idx="4206">
                  <c:v>565.89</c:v>
                </c:pt>
                <c:pt idx="4207">
                  <c:v>565.89</c:v>
                </c:pt>
                <c:pt idx="4208">
                  <c:v>565.89</c:v>
                </c:pt>
                <c:pt idx="4209">
                  <c:v>565.89</c:v>
                </c:pt>
                <c:pt idx="4210">
                  <c:v>565.89</c:v>
                </c:pt>
                <c:pt idx="4211">
                  <c:v>565.89</c:v>
                </c:pt>
                <c:pt idx="4212">
                  <c:v>565.89</c:v>
                </c:pt>
                <c:pt idx="4213">
                  <c:v>565.89</c:v>
                </c:pt>
                <c:pt idx="4214">
                  <c:v>565.89</c:v>
                </c:pt>
                <c:pt idx="4215">
                  <c:v>565.89</c:v>
                </c:pt>
                <c:pt idx="4216">
                  <c:v>565.89</c:v>
                </c:pt>
                <c:pt idx="4217">
                  <c:v>565.89</c:v>
                </c:pt>
                <c:pt idx="4218">
                  <c:v>565.89</c:v>
                </c:pt>
                <c:pt idx="4219">
                  <c:v>565.89</c:v>
                </c:pt>
                <c:pt idx="4220">
                  <c:v>565.89</c:v>
                </c:pt>
                <c:pt idx="4221">
                  <c:v>565.89</c:v>
                </c:pt>
                <c:pt idx="4222">
                  <c:v>565.89</c:v>
                </c:pt>
                <c:pt idx="4223">
                  <c:v>565.89</c:v>
                </c:pt>
                <c:pt idx="4224">
                  <c:v>565.88</c:v>
                </c:pt>
                <c:pt idx="4225">
                  <c:v>565.88</c:v>
                </c:pt>
                <c:pt idx="4226">
                  <c:v>565.88</c:v>
                </c:pt>
                <c:pt idx="4227">
                  <c:v>565.88</c:v>
                </c:pt>
                <c:pt idx="4228">
                  <c:v>565.88</c:v>
                </c:pt>
                <c:pt idx="4229">
                  <c:v>565.88</c:v>
                </c:pt>
                <c:pt idx="4230">
                  <c:v>565.88</c:v>
                </c:pt>
                <c:pt idx="4231">
                  <c:v>565.88</c:v>
                </c:pt>
                <c:pt idx="4232">
                  <c:v>565.88</c:v>
                </c:pt>
                <c:pt idx="4233">
                  <c:v>565.88</c:v>
                </c:pt>
                <c:pt idx="4234">
                  <c:v>565.88</c:v>
                </c:pt>
                <c:pt idx="4235">
                  <c:v>565.88</c:v>
                </c:pt>
                <c:pt idx="4236">
                  <c:v>565.88</c:v>
                </c:pt>
                <c:pt idx="4237">
                  <c:v>565.88</c:v>
                </c:pt>
                <c:pt idx="4238">
                  <c:v>565.88</c:v>
                </c:pt>
                <c:pt idx="4239">
                  <c:v>565.88</c:v>
                </c:pt>
                <c:pt idx="4240">
                  <c:v>565.88</c:v>
                </c:pt>
                <c:pt idx="4241">
                  <c:v>565.88</c:v>
                </c:pt>
                <c:pt idx="4242">
                  <c:v>565.88</c:v>
                </c:pt>
                <c:pt idx="4243">
                  <c:v>565.88</c:v>
                </c:pt>
                <c:pt idx="4244">
                  <c:v>565.88</c:v>
                </c:pt>
                <c:pt idx="4245">
                  <c:v>565.88</c:v>
                </c:pt>
                <c:pt idx="4246">
                  <c:v>565.88</c:v>
                </c:pt>
                <c:pt idx="4247">
                  <c:v>565.88</c:v>
                </c:pt>
                <c:pt idx="4248">
                  <c:v>565.88</c:v>
                </c:pt>
                <c:pt idx="4249">
                  <c:v>565.88</c:v>
                </c:pt>
                <c:pt idx="4250">
                  <c:v>565.88</c:v>
                </c:pt>
                <c:pt idx="4251">
                  <c:v>565.88</c:v>
                </c:pt>
                <c:pt idx="4252">
                  <c:v>565.88</c:v>
                </c:pt>
                <c:pt idx="4253">
                  <c:v>565.88</c:v>
                </c:pt>
                <c:pt idx="4254">
                  <c:v>565.88</c:v>
                </c:pt>
                <c:pt idx="4255">
                  <c:v>565.88</c:v>
                </c:pt>
                <c:pt idx="4256">
                  <c:v>565.88</c:v>
                </c:pt>
                <c:pt idx="4257">
                  <c:v>565.88</c:v>
                </c:pt>
                <c:pt idx="4258">
                  <c:v>565.88</c:v>
                </c:pt>
                <c:pt idx="4259">
                  <c:v>565.88</c:v>
                </c:pt>
                <c:pt idx="4260">
                  <c:v>565.88</c:v>
                </c:pt>
                <c:pt idx="4261">
                  <c:v>565.88</c:v>
                </c:pt>
                <c:pt idx="4262">
                  <c:v>565.88</c:v>
                </c:pt>
                <c:pt idx="4263">
                  <c:v>565.88</c:v>
                </c:pt>
                <c:pt idx="4264">
                  <c:v>565.88</c:v>
                </c:pt>
                <c:pt idx="4265">
                  <c:v>565.88</c:v>
                </c:pt>
                <c:pt idx="4266">
                  <c:v>565.88</c:v>
                </c:pt>
                <c:pt idx="4267">
                  <c:v>565.88</c:v>
                </c:pt>
                <c:pt idx="4268">
                  <c:v>565.88</c:v>
                </c:pt>
                <c:pt idx="4269">
                  <c:v>565.88</c:v>
                </c:pt>
                <c:pt idx="4270">
                  <c:v>565.88</c:v>
                </c:pt>
                <c:pt idx="4271">
                  <c:v>565.88</c:v>
                </c:pt>
                <c:pt idx="4272">
                  <c:v>565.88</c:v>
                </c:pt>
                <c:pt idx="4273">
                  <c:v>565.88</c:v>
                </c:pt>
                <c:pt idx="4274">
                  <c:v>565.88</c:v>
                </c:pt>
                <c:pt idx="4275">
                  <c:v>565.88</c:v>
                </c:pt>
                <c:pt idx="4276">
                  <c:v>565.88</c:v>
                </c:pt>
                <c:pt idx="4277">
                  <c:v>565.88</c:v>
                </c:pt>
                <c:pt idx="4278">
                  <c:v>565.88</c:v>
                </c:pt>
                <c:pt idx="4279">
                  <c:v>565.88</c:v>
                </c:pt>
                <c:pt idx="4280">
                  <c:v>565.88</c:v>
                </c:pt>
                <c:pt idx="4281">
                  <c:v>565.88</c:v>
                </c:pt>
                <c:pt idx="4282">
                  <c:v>565.88</c:v>
                </c:pt>
                <c:pt idx="4283">
                  <c:v>565.88</c:v>
                </c:pt>
                <c:pt idx="4284">
                  <c:v>565.88</c:v>
                </c:pt>
                <c:pt idx="4285">
                  <c:v>565.88</c:v>
                </c:pt>
                <c:pt idx="4286">
                  <c:v>565.88</c:v>
                </c:pt>
                <c:pt idx="4287">
                  <c:v>565.88</c:v>
                </c:pt>
                <c:pt idx="4288">
                  <c:v>565.88</c:v>
                </c:pt>
                <c:pt idx="4289">
                  <c:v>565.88</c:v>
                </c:pt>
                <c:pt idx="4290">
                  <c:v>565.88</c:v>
                </c:pt>
                <c:pt idx="4291">
                  <c:v>565.88</c:v>
                </c:pt>
                <c:pt idx="4292">
                  <c:v>565.88</c:v>
                </c:pt>
                <c:pt idx="4293">
                  <c:v>565.87</c:v>
                </c:pt>
                <c:pt idx="4294">
                  <c:v>565.87</c:v>
                </c:pt>
                <c:pt idx="4295">
                  <c:v>565.87</c:v>
                </c:pt>
                <c:pt idx="4296">
                  <c:v>565.87</c:v>
                </c:pt>
                <c:pt idx="4297">
                  <c:v>565.87</c:v>
                </c:pt>
                <c:pt idx="4298">
                  <c:v>565.87</c:v>
                </c:pt>
                <c:pt idx="4299">
                  <c:v>565.87</c:v>
                </c:pt>
                <c:pt idx="4300">
                  <c:v>565.87</c:v>
                </c:pt>
                <c:pt idx="4301">
                  <c:v>565.87</c:v>
                </c:pt>
                <c:pt idx="4302">
                  <c:v>565.87</c:v>
                </c:pt>
                <c:pt idx="4303">
                  <c:v>565.87</c:v>
                </c:pt>
                <c:pt idx="4304">
                  <c:v>565.87</c:v>
                </c:pt>
                <c:pt idx="4305">
                  <c:v>565.87</c:v>
                </c:pt>
                <c:pt idx="4306">
                  <c:v>565.87</c:v>
                </c:pt>
                <c:pt idx="4307">
                  <c:v>565.87</c:v>
                </c:pt>
                <c:pt idx="4308">
                  <c:v>565.87</c:v>
                </c:pt>
                <c:pt idx="4309">
                  <c:v>565.87</c:v>
                </c:pt>
                <c:pt idx="4310">
                  <c:v>565.87</c:v>
                </c:pt>
                <c:pt idx="4311">
                  <c:v>565.87</c:v>
                </c:pt>
                <c:pt idx="4312">
                  <c:v>565.87</c:v>
                </c:pt>
                <c:pt idx="4313">
                  <c:v>565.87</c:v>
                </c:pt>
                <c:pt idx="4314">
                  <c:v>565.87</c:v>
                </c:pt>
                <c:pt idx="4315">
                  <c:v>565.87</c:v>
                </c:pt>
                <c:pt idx="4316">
                  <c:v>565.87</c:v>
                </c:pt>
                <c:pt idx="4317">
                  <c:v>565.87</c:v>
                </c:pt>
                <c:pt idx="4318">
                  <c:v>565.87</c:v>
                </c:pt>
                <c:pt idx="4319">
                  <c:v>565.87</c:v>
                </c:pt>
                <c:pt idx="4320">
                  <c:v>565.87</c:v>
                </c:pt>
                <c:pt idx="4321">
                  <c:v>565.87</c:v>
                </c:pt>
                <c:pt idx="4322">
                  <c:v>565.87</c:v>
                </c:pt>
                <c:pt idx="4323">
                  <c:v>565.87</c:v>
                </c:pt>
                <c:pt idx="4324">
                  <c:v>565.87</c:v>
                </c:pt>
                <c:pt idx="4325">
                  <c:v>565.87</c:v>
                </c:pt>
                <c:pt idx="4326">
                  <c:v>565.87</c:v>
                </c:pt>
                <c:pt idx="4327">
                  <c:v>565.87</c:v>
                </c:pt>
                <c:pt idx="4328">
                  <c:v>565.87</c:v>
                </c:pt>
                <c:pt idx="4329">
                  <c:v>565.87</c:v>
                </c:pt>
                <c:pt idx="4330">
                  <c:v>565.87</c:v>
                </c:pt>
                <c:pt idx="4331">
                  <c:v>565.87</c:v>
                </c:pt>
                <c:pt idx="4332">
                  <c:v>565.87</c:v>
                </c:pt>
                <c:pt idx="4333">
                  <c:v>565.87</c:v>
                </c:pt>
                <c:pt idx="4334">
                  <c:v>565.87</c:v>
                </c:pt>
                <c:pt idx="4335">
                  <c:v>565.87</c:v>
                </c:pt>
                <c:pt idx="4336">
                  <c:v>565.87</c:v>
                </c:pt>
                <c:pt idx="4337">
                  <c:v>565.87</c:v>
                </c:pt>
                <c:pt idx="4338">
                  <c:v>565.87</c:v>
                </c:pt>
                <c:pt idx="4339">
                  <c:v>565.87</c:v>
                </c:pt>
                <c:pt idx="4340">
                  <c:v>565.87</c:v>
                </c:pt>
                <c:pt idx="4341">
                  <c:v>565.87</c:v>
                </c:pt>
                <c:pt idx="4342">
                  <c:v>565.87</c:v>
                </c:pt>
                <c:pt idx="4343">
                  <c:v>565.87</c:v>
                </c:pt>
                <c:pt idx="4344">
                  <c:v>565.87</c:v>
                </c:pt>
                <c:pt idx="4345">
                  <c:v>565.87</c:v>
                </c:pt>
                <c:pt idx="4346">
                  <c:v>565.87</c:v>
                </c:pt>
                <c:pt idx="4347">
                  <c:v>565.87</c:v>
                </c:pt>
                <c:pt idx="4348">
                  <c:v>565.87</c:v>
                </c:pt>
                <c:pt idx="4349">
                  <c:v>565.87</c:v>
                </c:pt>
                <c:pt idx="4350">
                  <c:v>565.87</c:v>
                </c:pt>
                <c:pt idx="4351">
                  <c:v>565.86</c:v>
                </c:pt>
                <c:pt idx="4352">
                  <c:v>565.86</c:v>
                </c:pt>
                <c:pt idx="4353">
                  <c:v>565.86</c:v>
                </c:pt>
                <c:pt idx="4354">
                  <c:v>565.86</c:v>
                </c:pt>
                <c:pt idx="4355">
                  <c:v>565.86</c:v>
                </c:pt>
                <c:pt idx="4356">
                  <c:v>565.86</c:v>
                </c:pt>
                <c:pt idx="4357">
                  <c:v>565.86</c:v>
                </c:pt>
                <c:pt idx="4358">
                  <c:v>565.86</c:v>
                </c:pt>
                <c:pt idx="4359">
                  <c:v>565.86</c:v>
                </c:pt>
                <c:pt idx="4360">
                  <c:v>565.86</c:v>
                </c:pt>
                <c:pt idx="4361">
                  <c:v>565.86</c:v>
                </c:pt>
                <c:pt idx="4362">
                  <c:v>565.86</c:v>
                </c:pt>
                <c:pt idx="4363">
                  <c:v>565.86</c:v>
                </c:pt>
                <c:pt idx="4364">
                  <c:v>565.86</c:v>
                </c:pt>
                <c:pt idx="4365">
                  <c:v>565.86</c:v>
                </c:pt>
                <c:pt idx="4366">
                  <c:v>565.86</c:v>
                </c:pt>
                <c:pt idx="4367">
                  <c:v>565.86</c:v>
                </c:pt>
                <c:pt idx="4368">
                  <c:v>565.86</c:v>
                </c:pt>
                <c:pt idx="4369">
                  <c:v>565.86</c:v>
                </c:pt>
                <c:pt idx="4370">
                  <c:v>565.86</c:v>
                </c:pt>
                <c:pt idx="4371">
                  <c:v>565.86</c:v>
                </c:pt>
                <c:pt idx="4372">
                  <c:v>565.86</c:v>
                </c:pt>
                <c:pt idx="4373">
                  <c:v>565.86</c:v>
                </c:pt>
                <c:pt idx="4374">
                  <c:v>565.86</c:v>
                </c:pt>
                <c:pt idx="4375">
                  <c:v>565.86</c:v>
                </c:pt>
                <c:pt idx="4376">
                  <c:v>565.86</c:v>
                </c:pt>
                <c:pt idx="4377">
                  <c:v>565.86</c:v>
                </c:pt>
                <c:pt idx="4378">
                  <c:v>565.86</c:v>
                </c:pt>
                <c:pt idx="4379">
                  <c:v>565.86</c:v>
                </c:pt>
                <c:pt idx="4380">
                  <c:v>565.86</c:v>
                </c:pt>
                <c:pt idx="4381">
                  <c:v>565.86</c:v>
                </c:pt>
                <c:pt idx="4382">
                  <c:v>565.86</c:v>
                </c:pt>
                <c:pt idx="4383">
                  <c:v>565.86</c:v>
                </c:pt>
                <c:pt idx="4384">
                  <c:v>565.86</c:v>
                </c:pt>
                <c:pt idx="4385">
                  <c:v>565.86</c:v>
                </c:pt>
                <c:pt idx="4386">
                  <c:v>565.86</c:v>
                </c:pt>
                <c:pt idx="4387">
                  <c:v>565.86</c:v>
                </c:pt>
                <c:pt idx="4388">
                  <c:v>565.86</c:v>
                </c:pt>
                <c:pt idx="4389">
                  <c:v>565.86</c:v>
                </c:pt>
                <c:pt idx="4390">
                  <c:v>565.86</c:v>
                </c:pt>
                <c:pt idx="4391">
                  <c:v>565.86</c:v>
                </c:pt>
                <c:pt idx="4392">
                  <c:v>565.86</c:v>
                </c:pt>
                <c:pt idx="4393">
                  <c:v>565.86</c:v>
                </c:pt>
                <c:pt idx="4394">
                  <c:v>565.86</c:v>
                </c:pt>
                <c:pt idx="4395">
                  <c:v>565.86</c:v>
                </c:pt>
                <c:pt idx="4396">
                  <c:v>565.86</c:v>
                </c:pt>
                <c:pt idx="4397">
                  <c:v>565.86</c:v>
                </c:pt>
                <c:pt idx="4398">
                  <c:v>565.86</c:v>
                </c:pt>
                <c:pt idx="4399">
                  <c:v>565.86</c:v>
                </c:pt>
                <c:pt idx="4400">
                  <c:v>565.86</c:v>
                </c:pt>
                <c:pt idx="4401">
                  <c:v>565.86</c:v>
                </c:pt>
                <c:pt idx="4402">
                  <c:v>565.86</c:v>
                </c:pt>
                <c:pt idx="4403">
                  <c:v>565.86</c:v>
                </c:pt>
                <c:pt idx="4404">
                  <c:v>565.86</c:v>
                </c:pt>
                <c:pt idx="4405">
                  <c:v>565.86</c:v>
                </c:pt>
                <c:pt idx="4406">
                  <c:v>565.86</c:v>
                </c:pt>
                <c:pt idx="4407">
                  <c:v>565.86</c:v>
                </c:pt>
                <c:pt idx="4408">
                  <c:v>565.86</c:v>
                </c:pt>
                <c:pt idx="4409">
                  <c:v>565.86</c:v>
                </c:pt>
                <c:pt idx="4410">
                  <c:v>565.86</c:v>
                </c:pt>
                <c:pt idx="4411">
                  <c:v>565.86</c:v>
                </c:pt>
                <c:pt idx="4412">
                  <c:v>565.86</c:v>
                </c:pt>
                <c:pt idx="4413">
                  <c:v>565.86</c:v>
                </c:pt>
                <c:pt idx="4414">
                  <c:v>565.86</c:v>
                </c:pt>
                <c:pt idx="4415">
                  <c:v>565.86</c:v>
                </c:pt>
                <c:pt idx="4416">
                  <c:v>565.86</c:v>
                </c:pt>
                <c:pt idx="4417">
                  <c:v>565.86</c:v>
                </c:pt>
                <c:pt idx="4418">
                  <c:v>565.86</c:v>
                </c:pt>
                <c:pt idx="4419">
                  <c:v>565.86</c:v>
                </c:pt>
                <c:pt idx="4420">
                  <c:v>565.86</c:v>
                </c:pt>
                <c:pt idx="4421">
                  <c:v>565.86</c:v>
                </c:pt>
                <c:pt idx="4422">
                  <c:v>565.85</c:v>
                </c:pt>
                <c:pt idx="4423">
                  <c:v>565.85</c:v>
                </c:pt>
                <c:pt idx="4424">
                  <c:v>565.85</c:v>
                </c:pt>
                <c:pt idx="4425">
                  <c:v>565.85</c:v>
                </c:pt>
                <c:pt idx="4426">
                  <c:v>565.85</c:v>
                </c:pt>
                <c:pt idx="4427">
                  <c:v>565.85</c:v>
                </c:pt>
                <c:pt idx="4428">
                  <c:v>565.85</c:v>
                </c:pt>
                <c:pt idx="4429">
                  <c:v>565.85</c:v>
                </c:pt>
                <c:pt idx="4430">
                  <c:v>565.85</c:v>
                </c:pt>
                <c:pt idx="4431">
                  <c:v>565.85</c:v>
                </c:pt>
                <c:pt idx="4432">
                  <c:v>565.85</c:v>
                </c:pt>
                <c:pt idx="4433">
                  <c:v>565.85</c:v>
                </c:pt>
                <c:pt idx="4434">
                  <c:v>565.85</c:v>
                </c:pt>
                <c:pt idx="4435">
                  <c:v>565.85</c:v>
                </c:pt>
                <c:pt idx="4436">
                  <c:v>565.85</c:v>
                </c:pt>
                <c:pt idx="4437">
                  <c:v>565.85</c:v>
                </c:pt>
                <c:pt idx="4438">
                  <c:v>565.85</c:v>
                </c:pt>
                <c:pt idx="4439">
                  <c:v>565.85</c:v>
                </c:pt>
                <c:pt idx="4440">
                  <c:v>565.85</c:v>
                </c:pt>
                <c:pt idx="4441">
                  <c:v>565.85</c:v>
                </c:pt>
                <c:pt idx="4442">
                  <c:v>565.85</c:v>
                </c:pt>
                <c:pt idx="4443">
                  <c:v>565.85</c:v>
                </c:pt>
                <c:pt idx="4444">
                  <c:v>565.85</c:v>
                </c:pt>
                <c:pt idx="4445">
                  <c:v>565.85</c:v>
                </c:pt>
                <c:pt idx="4446">
                  <c:v>565.85</c:v>
                </c:pt>
                <c:pt idx="4447">
                  <c:v>565.85</c:v>
                </c:pt>
                <c:pt idx="4448">
                  <c:v>565.85</c:v>
                </c:pt>
                <c:pt idx="4449">
                  <c:v>565.85</c:v>
                </c:pt>
                <c:pt idx="4450">
                  <c:v>565.85</c:v>
                </c:pt>
                <c:pt idx="4451">
                  <c:v>565.85</c:v>
                </c:pt>
                <c:pt idx="4452">
                  <c:v>565.85</c:v>
                </c:pt>
                <c:pt idx="4453">
                  <c:v>565.85</c:v>
                </c:pt>
                <c:pt idx="4454">
                  <c:v>565.85</c:v>
                </c:pt>
                <c:pt idx="4455">
                  <c:v>565.85</c:v>
                </c:pt>
                <c:pt idx="4456">
                  <c:v>565.85</c:v>
                </c:pt>
                <c:pt idx="4457">
                  <c:v>565.85</c:v>
                </c:pt>
                <c:pt idx="4458">
                  <c:v>565.85</c:v>
                </c:pt>
                <c:pt idx="4459">
                  <c:v>565.85</c:v>
                </c:pt>
                <c:pt idx="4460">
                  <c:v>565.85</c:v>
                </c:pt>
                <c:pt idx="4461">
                  <c:v>565.85</c:v>
                </c:pt>
                <c:pt idx="4462">
                  <c:v>565.85</c:v>
                </c:pt>
                <c:pt idx="4463">
                  <c:v>565.85</c:v>
                </c:pt>
                <c:pt idx="4464">
                  <c:v>565.85</c:v>
                </c:pt>
                <c:pt idx="4465">
                  <c:v>565.85</c:v>
                </c:pt>
                <c:pt idx="4466">
                  <c:v>565.85</c:v>
                </c:pt>
                <c:pt idx="4467">
                  <c:v>565.85</c:v>
                </c:pt>
                <c:pt idx="4468">
                  <c:v>565.85</c:v>
                </c:pt>
                <c:pt idx="4469">
                  <c:v>565.85</c:v>
                </c:pt>
                <c:pt idx="4470">
                  <c:v>565.85</c:v>
                </c:pt>
                <c:pt idx="4471">
                  <c:v>565.85</c:v>
                </c:pt>
                <c:pt idx="4472">
                  <c:v>565.85</c:v>
                </c:pt>
                <c:pt idx="4473">
                  <c:v>565.85</c:v>
                </c:pt>
                <c:pt idx="4474">
                  <c:v>565.85</c:v>
                </c:pt>
                <c:pt idx="4475">
                  <c:v>565.85</c:v>
                </c:pt>
                <c:pt idx="4476">
                  <c:v>565.85</c:v>
                </c:pt>
                <c:pt idx="4477">
                  <c:v>565.85</c:v>
                </c:pt>
                <c:pt idx="4478">
                  <c:v>565.85</c:v>
                </c:pt>
                <c:pt idx="4479">
                  <c:v>565.85</c:v>
                </c:pt>
                <c:pt idx="4480">
                  <c:v>565.85</c:v>
                </c:pt>
                <c:pt idx="4481">
                  <c:v>565.85</c:v>
                </c:pt>
                <c:pt idx="4482">
                  <c:v>565.85</c:v>
                </c:pt>
                <c:pt idx="4483">
                  <c:v>565.85</c:v>
                </c:pt>
                <c:pt idx="4484">
                  <c:v>565.85</c:v>
                </c:pt>
                <c:pt idx="4485">
                  <c:v>565.85</c:v>
                </c:pt>
                <c:pt idx="4486">
                  <c:v>565.85</c:v>
                </c:pt>
                <c:pt idx="4487">
                  <c:v>565.85</c:v>
                </c:pt>
                <c:pt idx="4488">
                  <c:v>565.85</c:v>
                </c:pt>
                <c:pt idx="4489">
                  <c:v>565.85</c:v>
                </c:pt>
                <c:pt idx="4490">
                  <c:v>565.85</c:v>
                </c:pt>
                <c:pt idx="4491">
                  <c:v>565.84</c:v>
                </c:pt>
                <c:pt idx="4492">
                  <c:v>565.84</c:v>
                </c:pt>
                <c:pt idx="4493">
                  <c:v>565.84</c:v>
                </c:pt>
                <c:pt idx="4494">
                  <c:v>565.84</c:v>
                </c:pt>
                <c:pt idx="4495">
                  <c:v>565.84</c:v>
                </c:pt>
                <c:pt idx="4496">
                  <c:v>565.84</c:v>
                </c:pt>
                <c:pt idx="4497">
                  <c:v>565.84</c:v>
                </c:pt>
                <c:pt idx="4498">
                  <c:v>565.84</c:v>
                </c:pt>
                <c:pt idx="4499">
                  <c:v>565.84</c:v>
                </c:pt>
                <c:pt idx="4500">
                  <c:v>565.84</c:v>
                </c:pt>
                <c:pt idx="4501">
                  <c:v>565.84</c:v>
                </c:pt>
                <c:pt idx="4502">
                  <c:v>565.84</c:v>
                </c:pt>
                <c:pt idx="4503">
                  <c:v>565.84</c:v>
                </c:pt>
                <c:pt idx="4504">
                  <c:v>565.84</c:v>
                </c:pt>
                <c:pt idx="4505">
                  <c:v>565.84</c:v>
                </c:pt>
                <c:pt idx="4506">
                  <c:v>565.84</c:v>
                </c:pt>
                <c:pt idx="4507">
                  <c:v>565.84</c:v>
                </c:pt>
                <c:pt idx="4508">
                  <c:v>565.84</c:v>
                </c:pt>
                <c:pt idx="4509">
                  <c:v>565.84</c:v>
                </c:pt>
                <c:pt idx="4510">
                  <c:v>565.84</c:v>
                </c:pt>
                <c:pt idx="4511">
                  <c:v>565.84</c:v>
                </c:pt>
                <c:pt idx="4512">
                  <c:v>565.84</c:v>
                </c:pt>
                <c:pt idx="4513">
                  <c:v>565.84</c:v>
                </c:pt>
                <c:pt idx="4514">
                  <c:v>565.84</c:v>
                </c:pt>
                <c:pt idx="4515">
                  <c:v>565.84</c:v>
                </c:pt>
                <c:pt idx="4516">
                  <c:v>565.84</c:v>
                </c:pt>
                <c:pt idx="4517">
                  <c:v>565.84</c:v>
                </c:pt>
                <c:pt idx="4518">
                  <c:v>565.84</c:v>
                </c:pt>
                <c:pt idx="4519">
                  <c:v>565.84</c:v>
                </c:pt>
                <c:pt idx="4520">
                  <c:v>565.84</c:v>
                </c:pt>
                <c:pt idx="4521">
                  <c:v>565.84</c:v>
                </c:pt>
                <c:pt idx="4522">
                  <c:v>565.84</c:v>
                </c:pt>
                <c:pt idx="4523">
                  <c:v>565.84</c:v>
                </c:pt>
                <c:pt idx="4524">
                  <c:v>565.84</c:v>
                </c:pt>
                <c:pt idx="4525">
                  <c:v>565.84</c:v>
                </c:pt>
                <c:pt idx="4526">
                  <c:v>565.84</c:v>
                </c:pt>
                <c:pt idx="4527">
                  <c:v>565.84</c:v>
                </c:pt>
                <c:pt idx="4528">
                  <c:v>565.84</c:v>
                </c:pt>
                <c:pt idx="4529">
                  <c:v>565.84</c:v>
                </c:pt>
                <c:pt idx="4530">
                  <c:v>565.84</c:v>
                </c:pt>
                <c:pt idx="4531">
                  <c:v>565.84</c:v>
                </c:pt>
                <c:pt idx="4532">
                  <c:v>565.84</c:v>
                </c:pt>
                <c:pt idx="4533">
                  <c:v>565.84</c:v>
                </c:pt>
                <c:pt idx="4534">
                  <c:v>565.84</c:v>
                </c:pt>
                <c:pt idx="4535">
                  <c:v>565.84</c:v>
                </c:pt>
                <c:pt idx="4536">
                  <c:v>565.84</c:v>
                </c:pt>
                <c:pt idx="4537">
                  <c:v>565.84</c:v>
                </c:pt>
                <c:pt idx="4538">
                  <c:v>565.84</c:v>
                </c:pt>
                <c:pt idx="4539">
                  <c:v>565.84</c:v>
                </c:pt>
                <c:pt idx="4540">
                  <c:v>565.84</c:v>
                </c:pt>
                <c:pt idx="4541">
                  <c:v>565.84</c:v>
                </c:pt>
                <c:pt idx="4542">
                  <c:v>565.84</c:v>
                </c:pt>
                <c:pt idx="4543">
                  <c:v>565.84</c:v>
                </c:pt>
                <c:pt idx="4544">
                  <c:v>565.84</c:v>
                </c:pt>
                <c:pt idx="4545">
                  <c:v>565.84</c:v>
                </c:pt>
                <c:pt idx="4546">
                  <c:v>565.84</c:v>
                </c:pt>
                <c:pt idx="4547">
                  <c:v>565.84</c:v>
                </c:pt>
                <c:pt idx="4548">
                  <c:v>565.84</c:v>
                </c:pt>
                <c:pt idx="4549">
                  <c:v>565.84</c:v>
                </c:pt>
                <c:pt idx="4550">
                  <c:v>565.84</c:v>
                </c:pt>
                <c:pt idx="4551">
                  <c:v>565.84</c:v>
                </c:pt>
                <c:pt idx="4552">
                  <c:v>565.84</c:v>
                </c:pt>
                <c:pt idx="4553">
                  <c:v>565.84</c:v>
                </c:pt>
                <c:pt idx="4554">
                  <c:v>565.84</c:v>
                </c:pt>
                <c:pt idx="4555">
                  <c:v>565.84</c:v>
                </c:pt>
                <c:pt idx="4556">
                  <c:v>565.84</c:v>
                </c:pt>
                <c:pt idx="4557">
                  <c:v>565.84</c:v>
                </c:pt>
                <c:pt idx="4558">
                  <c:v>565.84</c:v>
                </c:pt>
                <c:pt idx="4559">
                  <c:v>565.84</c:v>
                </c:pt>
                <c:pt idx="4560">
                  <c:v>565.84</c:v>
                </c:pt>
                <c:pt idx="4561">
                  <c:v>565.84</c:v>
                </c:pt>
                <c:pt idx="4562">
                  <c:v>565.84</c:v>
                </c:pt>
                <c:pt idx="4563">
                  <c:v>565.83000000000004</c:v>
                </c:pt>
                <c:pt idx="4564">
                  <c:v>565.83000000000004</c:v>
                </c:pt>
                <c:pt idx="4565">
                  <c:v>565.83000000000004</c:v>
                </c:pt>
                <c:pt idx="4566">
                  <c:v>565.83000000000004</c:v>
                </c:pt>
                <c:pt idx="4567">
                  <c:v>565.83000000000004</c:v>
                </c:pt>
                <c:pt idx="4568">
                  <c:v>565.83000000000004</c:v>
                </c:pt>
                <c:pt idx="4569">
                  <c:v>565.83000000000004</c:v>
                </c:pt>
                <c:pt idx="4570">
                  <c:v>565.83000000000004</c:v>
                </c:pt>
                <c:pt idx="4571">
                  <c:v>565.83000000000004</c:v>
                </c:pt>
                <c:pt idx="4572">
                  <c:v>565.83000000000004</c:v>
                </c:pt>
                <c:pt idx="4573">
                  <c:v>565.83000000000004</c:v>
                </c:pt>
                <c:pt idx="4574">
                  <c:v>565.83000000000004</c:v>
                </c:pt>
                <c:pt idx="4575">
                  <c:v>565.83000000000004</c:v>
                </c:pt>
                <c:pt idx="4576">
                  <c:v>565.83000000000004</c:v>
                </c:pt>
                <c:pt idx="4577">
                  <c:v>565.83000000000004</c:v>
                </c:pt>
                <c:pt idx="4578">
                  <c:v>565.83000000000004</c:v>
                </c:pt>
                <c:pt idx="4579">
                  <c:v>565.83000000000004</c:v>
                </c:pt>
                <c:pt idx="4580">
                  <c:v>565.83000000000004</c:v>
                </c:pt>
                <c:pt idx="4581">
                  <c:v>565.83000000000004</c:v>
                </c:pt>
                <c:pt idx="4582">
                  <c:v>565.83000000000004</c:v>
                </c:pt>
                <c:pt idx="4583">
                  <c:v>565.83000000000004</c:v>
                </c:pt>
                <c:pt idx="4584">
                  <c:v>565.83000000000004</c:v>
                </c:pt>
                <c:pt idx="4585">
                  <c:v>565.83000000000004</c:v>
                </c:pt>
                <c:pt idx="4586">
                  <c:v>565.83000000000004</c:v>
                </c:pt>
                <c:pt idx="4587">
                  <c:v>565.83000000000004</c:v>
                </c:pt>
                <c:pt idx="4588">
                  <c:v>565.83000000000004</c:v>
                </c:pt>
                <c:pt idx="4589">
                  <c:v>565.83000000000004</c:v>
                </c:pt>
                <c:pt idx="4590">
                  <c:v>565.83000000000004</c:v>
                </c:pt>
                <c:pt idx="4591">
                  <c:v>565.83000000000004</c:v>
                </c:pt>
                <c:pt idx="4592">
                  <c:v>565.83000000000004</c:v>
                </c:pt>
                <c:pt idx="4593">
                  <c:v>565.83000000000004</c:v>
                </c:pt>
                <c:pt idx="4594">
                  <c:v>565.83000000000004</c:v>
                </c:pt>
                <c:pt idx="4595">
                  <c:v>565.83000000000004</c:v>
                </c:pt>
                <c:pt idx="4596">
                  <c:v>565.83000000000004</c:v>
                </c:pt>
                <c:pt idx="4597">
                  <c:v>565.83000000000004</c:v>
                </c:pt>
                <c:pt idx="4598">
                  <c:v>565.83000000000004</c:v>
                </c:pt>
                <c:pt idx="4599">
                  <c:v>565.83000000000004</c:v>
                </c:pt>
                <c:pt idx="4600">
                  <c:v>565.83000000000004</c:v>
                </c:pt>
                <c:pt idx="4601">
                  <c:v>565.83000000000004</c:v>
                </c:pt>
                <c:pt idx="4602">
                  <c:v>565.83000000000004</c:v>
                </c:pt>
                <c:pt idx="4603">
                  <c:v>565.83000000000004</c:v>
                </c:pt>
                <c:pt idx="4604">
                  <c:v>565.83000000000004</c:v>
                </c:pt>
                <c:pt idx="4605">
                  <c:v>565.83000000000004</c:v>
                </c:pt>
                <c:pt idx="4606">
                  <c:v>565.83000000000004</c:v>
                </c:pt>
                <c:pt idx="4607">
                  <c:v>565.83000000000004</c:v>
                </c:pt>
                <c:pt idx="4608">
                  <c:v>565.83000000000004</c:v>
                </c:pt>
                <c:pt idx="4609">
                  <c:v>565.83000000000004</c:v>
                </c:pt>
                <c:pt idx="4610">
                  <c:v>565.83000000000004</c:v>
                </c:pt>
                <c:pt idx="4611">
                  <c:v>565.83000000000004</c:v>
                </c:pt>
                <c:pt idx="4612">
                  <c:v>565.83000000000004</c:v>
                </c:pt>
                <c:pt idx="4613">
                  <c:v>565.83000000000004</c:v>
                </c:pt>
                <c:pt idx="4614">
                  <c:v>565.83000000000004</c:v>
                </c:pt>
                <c:pt idx="4615">
                  <c:v>565.83000000000004</c:v>
                </c:pt>
                <c:pt idx="4616">
                  <c:v>565.83000000000004</c:v>
                </c:pt>
                <c:pt idx="4617">
                  <c:v>565.83000000000004</c:v>
                </c:pt>
                <c:pt idx="4618">
                  <c:v>565.83000000000004</c:v>
                </c:pt>
                <c:pt idx="4619">
                  <c:v>565.83000000000004</c:v>
                </c:pt>
                <c:pt idx="4620">
                  <c:v>565.83000000000004</c:v>
                </c:pt>
                <c:pt idx="4621">
                  <c:v>565.83000000000004</c:v>
                </c:pt>
                <c:pt idx="4622">
                  <c:v>565.83000000000004</c:v>
                </c:pt>
                <c:pt idx="4623">
                  <c:v>565.83000000000004</c:v>
                </c:pt>
                <c:pt idx="4624">
                  <c:v>565.83000000000004</c:v>
                </c:pt>
                <c:pt idx="4625">
                  <c:v>565.83000000000004</c:v>
                </c:pt>
                <c:pt idx="4626">
                  <c:v>565.83000000000004</c:v>
                </c:pt>
                <c:pt idx="4627">
                  <c:v>565.83000000000004</c:v>
                </c:pt>
                <c:pt idx="4628">
                  <c:v>565.83000000000004</c:v>
                </c:pt>
                <c:pt idx="4629">
                  <c:v>565.83000000000004</c:v>
                </c:pt>
                <c:pt idx="4630">
                  <c:v>565.83000000000004</c:v>
                </c:pt>
                <c:pt idx="4631">
                  <c:v>565.83000000000004</c:v>
                </c:pt>
                <c:pt idx="4632">
                  <c:v>565.83000000000004</c:v>
                </c:pt>
                <c:pt idx="4633">
                  <c:v>565.83000000000004</c:v>
                </c:pt>
                <c:pt idx="4634">
                  <c:v>565.83000000000004</c:v>
                </c:pt>
                <c:pt idx="4635">
                  <c:v>565.83000000000004</c:v>
                </c:pt>
                <c:pt idx="4636">
                  <c:v>565.83000000000004</c:v>
                </c:pt>
                <c:pt idx="4637">
                  <c:v>565.83000000000004</c:v>
                </c:pt>
                <c:pt idx="4638">
                  <c:v>565.83000000000004</c:v>
                </c:pt>
                <c:pt idx="4639">
                  <c:v>565.83000000000004</c:v>
                </c:pt>
                <c:pt idx="4640">
                  <c:v>565.83000000000004</c:v>
                </c:pt>
                <c:pt idx="4641">
                  <c:v>565.83000000000004</c:v>
                </c:pt>
                <c:pt idx="4642">
                  <c:v>565.83000000000004</c:v>
                </c:pt>
                <c:pt idx="4643">
                  <c:v>565.82000000000005</c:v>
                </c:pt>
                <c:pt idx="4644">
                  <c:v>565.82000000000005</c:v>
                </c:pt>
                <c:pt idx="4645">
                  <c:v>565.82000000000005</c:v>
                </c:pt>
                <c:pt idx="4646">
                  <c:v>565.82000000000005</c:v>
                </c:pt>
                <c:pt idx="4647">
                  <c:v>565.82000000000005</c:v>
                </c:pt>
                <c:pt idx="4648">
                  <c:v>565.82000000000005</c:v>
                </c:pt>
                <c:pt idx="4649">
                  <c:v>565.82000000000005</c:v>
                </c:pt>
                <c:pt idx="4650">
                  <c:v>565.82000000000005</c:v>
                </c:pt>
                <c:pt idx="4651">
                  <c:v>565.82000000000005</c:v>
                </c:pt>
                <c:pt idx="4652">
                  <c:v>565.82000000000005</c:v>
                </c:pt>
                <c:pt idx="4653">
                  <c:v>565.82000000000005</c:v>
                </c:pt>
                <c:pt idx="4654">
                  <c:v>565.82000000000005</c:v>
                </c:pt>
                <c:pt idx="4655">
                  <c:v>565.82000000000005</c:v>
                </c:pt>
                <c:pt idx="4656">
                  <c:v>565.82000000000005</c:v>
                </c:pt>
                <c:pt idx="4657">
                  <c:v>565.82000000000005</c:v>
                </c:pt>
                <c:pt idx="4658">
                  <c:v>565.82000000000005</c:v>
                </c:pt>
                <c:pt idx="4659">
                  <c:v>565.82000000000005</c:v>
                </c:pt>
                <c:pt idx="4660">
                  <c:v>565.82000000000005</c:v>
                </c:pt>
                <c:pt idx="4661">
                  <c:v>565.82000000000005</c:v>
                </c:pt>
                <c:pt idx="4662">
                  <c:v>565.82000000000005</c:v>
                </c:pt>
                <c:pt idx="4663">
                  <c:v>565.82000000000005</c:v>
                </c:pt>
                <c:pt idx="4664">
                  <c:v>565.82000000000005</c:v>
                </c:pt>
                <c:pt idx="4665">
                  <c:v>565.82000000000005</c:v>
                </c:pt>
                <c:pt idx="4666">
                  <c:v>565.82000000000005</c:v>
                </c:pt>
                <c:pt idx="4667">
                  <c:v>565.82000000000005</c:v>
                </c:pt>
                <c:pt idx="4668">
                  <c:v>565.82000000000005</c:v>
                </c:pt>
                <c:pt idx="4669">
                  <c:v>565.82000000000005</c:v>
                </c:pt>
                <c:pt idx="4670">
                  <c:v>565.82000000000005</c:v>
                </c:pt>
                <c:pt idx="4671">
                  <c:v>565.82000000000005</c:v>
                </c:pt>
                <c:pt idx="4672">
                  <c:v>565.82000000000005</c:v>
                </c:pt>
                <c:pt idx="4673">
                  <c:v>565.82000000000005</c:v>
                </c:pt>
                <c:pt idx="4674">
                  <c:v>565.82000000000005</c:v>
                </c:pt>
                <c:pt idx="4675">
                  <c:v>565.82000000000005</c:v>
                </c:pt>
                <c:pt idx="4676">
                  <c:v>565.82000000000005</c:v>
                </c:pt>
                <c:pt idx="4677">
                  <c:v>565.82000000000005</c:v>
                </c:pt>
                <c:pt idx="4678">
                  <c:v>565.82000000000005</c:v>
                </c:pt>
                <c:pt idx="4679">
                  <c:v>565.82000000000005</c:v>
                </c:pt>
                <c:pt idx="4680">
                  <c:v>565.82000000000005</c:v>
                </c:pt>
                <c:pt idx="4681">
                  <c:v>565.82000000000005</c:v>
                </c:pt>
                <c:pt idx="4682">
                  <c:v>565.82000000000005</c:v>
                </c:pt>
                <c:pt idx="4683">
                  <c:v>565.82000000000005</c:v>
                </c:pt>
                <c:pt idx="4684">
                  <c:v>565.82000000000005</c:v>
                </c:pt>
                <c:pt idx="4685">
                  <c:v>565.82000000000005</c:v>
                </c:pt>
                <c:pt idx="4686">
                  <c:v>565.82000000000005</c:v>
                </c:pt>
                <c:pt idx="4687">
                  <c:v>565.82000000000005</c:v>
                </c:pt>
                <c:pt idx="4688">
                  <c:v>565.82000000000005</c:v>
                </c:pt>
                <c:pt idx="4689">
                  <c:v>565.82000000000005</c:v>
                </c:pt>
                <c:pt idx="4690">
                  <c:v>565.82000000000005</c:v>
                </c:pt>
                <c:pt idx="4691">
                  <c:v>565.82000000000005</c:v>
                </c:pt>
                <c:pt idx="4692">
                  <c:v>565.82000000000005</c:v>
                </c:pt>
                <c:pt idx="4693">
                  <c:v>565.82000000000005</c:v>
                </c:pt>
                <c:pt idx="4694">
                  <c:v>565.82000000000005</c:v>
                </c:pt>
                <c:pt idx="4695">
                  <c:v>565.82000000000005</c:v>
                </c:pt>
                <c:pt idx="4696">
                  <c:v>565.82000000000005</c:v>
                </c:pt>
                <c:pt idx="4697">
                  <c:v>565.82000000000005</c:v>
                </c:pt>
                <c:pt idx="4698">
                  <c:v>565.82000000000005</c:v>
                </c:pt>
                <c:pt idx="4699">
                  <c:v>565.82000000000005</c:v>
                </c:pt>
                <c:pt idx="4700">
                  <c:v>565.82000000000005</c:v>
                </c:pt>
                <c:pt idx="4701">
                  <c:v>565.82000000000005</c:v>
                </c:pt>
                <c:pt idx="4702">
                  <c:v>565.82000000000005</c:v>
                </c:pt>
                <c:pt idx="4703">
                  <c:v>565.82000000000005</c:v>
                </c:pt>
                <c:pt idx="4704">
                  <c:v>565.82000000000005</c:v>
                </c:pt>
                <c:pt idx="4705">
                  <c:v>565.82000000000005</c:v>
                </c:pt>
                <c:pt idx="4706">
                  <c:v>565.82000000000005</c:v>
                </c:pt>
                <c:pt idx="4707">
                  <c:v>565.82000000000005</c:v>
                </c:pt>
                <c:pt idx="4708">
                  <c:v>565.82000000000005</c:v>
                </c:pt>
                <c:pt idx="4709">
                  <c:v>565.82000000000005</c:v>
                </c:pt>
                <c:pt idx="4710">
                  <c:v>565.82000000000005</c:v>
                </c:pt>
                <c:pt idx="4711">
                  <c:v>565.82000000000005</c:v>
                </c:pt>
                <c:pt idx="4712">
                  <c:v>565.82000000000005</c:v>
                </c:pt>
                <c:pt idx="4713">
                  <c:v>565.82000000000005</c:v>
                </c:pt>
                <c:pt idx="4714">
                  <c:v>565.82000000000005</c:v>
                </c:pt>
                <c:pt idx="4715">
                  <c:v>565.82000000000005</c:v>
                </c:pt>
                <c:pt idx="4716">
                  <c:v>565.82000000000005</c:v>
                </c:pt>
                <c:pt idx="4717">
                  <c:v>565.82000000000005</c:v>
                </c:pt>
                <c:pt idx="4718">
                  <c:v>565.82000000000005</c:v>
                </c:pt>
                <c:pt idx="4719">
                  <c:v>565.82000000000005</c:v>
                </c:pt>
                <c:pt idx="4720">
                  <c:v>565.82000000000005</c:v>
                </c:pt>
                <c:pt idx="4721">
                  <c:v>565.82000000000005</c:v>
                </c:pt>
                <c:pt idx="4722">
                  <c:v>565.82000000000005</c:v>
                </c:pt>
                <c:pt idx="4723">
                  <c:v>565.82000000000005</c:v>
                </c:pt>
                <c:pt idx="4724">
                  <c:v>565.82000000000005</c:v>
                </c:pt>
                <c:pt idx="4725">
                  <c:v>565.82000000000005</c:v>
                </c:pt>
                <c:pt idx="4726">
                  <c:v>565.82000000000005</c:v>
                </c:pt>
                <c:pt idx="4727">
                  <c:v>565.82000000000005</c:v>
                </c:pt>
                <c:pt idx="4728">
                  <c:v>565.82000000000005</c:v>
                </c:pt>
                <c:pt idx="4729">
                  <c:v>565.82000000000005</c:v>
                </c:pt>
                <c:pt idx="4730">
                  <c:v>565.82000000000005</c:v>
                </c:pt>
                <c:pt idx="4731">
                  <c:v>565.82000000000005</c:v>
                </c:pt>
                <c:pt idx="4732">
                  <c:v>565.82000000000005</c:v>
                </c:pt>
                <c:pt idx="4733">
                  <c:v>565.82000000000005</c:v>
                </c:pt>
                <c:pt idx="4734">
                  <c:v>565.82000000000005</c:v>
                </c:pt>
                <c:pt idx="4735">
                  <c:v>565.82000000000005</c:v>
                </c:pt>
                <c:pt idx="4736">
                  <c:v>565.82000000000005</c:v>
                </c:pt>
                <c:pt idx="4737">
                  <c:v>565.80999999999995</c:v>
                </c:pt>
                <c:pt idx="4738">
                  <c:v>565.80999999999995</c:v>
                </c:pt>
                <c:pt idx="4739">
                  <c:v>565.80999999999995</c:v>
                </c:pt>
                <c:pt idx="4740">
                  <c:v>565.80999999999995</c:v>
                </c:pt>
                <c:pt idx="4741">
                  <c:v>565.80999999999995</c:v>
                </c:pt>
                <c:pt idx="4742">
                  <c:v>565.80999999999995</c:v>
                </c:pt>
                <c:pt idx="4743">
                  <c:v>565.80999999999995</c:v>
                </c:pt>
                <c:pt idx="4744">
                  <c:v>565.80999999999995</c:v>
                </c:pt>
                <c:pt idx="4745">
                  <c:v>565.80999999999995</c:v>
                </c:pt>
                <c:pt idx="4746">
                  <c:v>565.80999999999995</c:v>
                </c:pt>
                <c:pt idx="4747">
                  <c:v>565.80999999999995</c:v>
                </c:pt>
                <c:pt idx="4748">
                  <c:v>565.80999999999995</c:v>
                </c:pt>
                <c:pt idx="4749">
                  <c:v>565.80999999999995</c:v>
                </c:pt>
                <c:pt idx="4750">
                  <c:v>565.80999999999995</c:v>
                </c:pt>
                <c:pt idx="4751">
                  <c:v>565.80999999999995</c:v>
                </c:pt>
                <c:pt idx="4752">
                  <c:v>565.80999999999995</c:v>
                </c:pt>
                <c:pt idx="4753">
                  <c:v>565.80999999999995</c:v>
                </c:pt>
                <c:pt idx="4754">
                  <c:v>565.80999999999995</c:v>
                </c:pt>
                <c:pt idx="4755">
                  <c:v>565.80999999999995</c:v>
                </c:pt>
                <c:pt idx="4756">
                  <c:v>565.80999999999995</c:v>
                </c:pt>
                <c:pt idx="4757">
                  <c:v>565.80999999999995</c:v>
                </c:pt>
                <c:pt idx="4758">
                  <c:v>565.80999999999995</c:v>
                </c:pt>
                <c:pt idx="4759">
                  <c:v>565.80999999999995</c:v>
                </c:pt>
                <c:pt idx="4760">
                  <c:v>565.80999999999995</c:v>
                </c:pt>
                <c:pt idx="4761">
                  <c:v>565.80999999999995</c:v>
                </c:pt>
                <c:pt idx="4762">
                  <c:v>565.80999999999995</c:v>
                </c:pt>
                <c:pt idx="4763">
                  <c:v>565.80999999999995</c:v>
                </c:pt>
                <c:pt idx="4764">
                  <c:v>565.80999999999995</c:v>
                </c:pt>
                <c:pt idx="4765">
                  <c:v>565.80999999999995</c:v>
                </c:pt>
                <c:pt idx="4766">
                  <c:v>565.80999999999995</c:v>
                </c:pt>
                <c:pt idx="4767">
                  <c:v>565.80999999999995</c:v>
                </c:pt>
                <c:pt idx="4768">
                  <c:v>565.80999999999995</c:v>
                </c:pt>
                <c:pt idx="4769">
                  <c:v>565.80999999999995</c:v>
                </c:pt>
                <c:pt idx="4770">
                  <c:v>565.80999999999995</c:v>
                </c:pt>
                <c:pt idx="4771">
                  <c:v>565.80999999999995</c:v>
                </c:pt>
                <c:pt idx="4772">
                  <c:v>565.80999999999995</c:v>
                </c:pt>
                <c:pt idx="4773">
                  <c:v>565.80999999999995</c:v>
                </c:pt>
                <c:pt idx="4774">
                  <c:v>565.80999999999995</c:v>
                </c:pt>
                <c:pt idx="4775">
                  <c:v>565.80999999999995</c:v>
                </c:pt>
                <c:pt idx="4776">
                  <c:v>565.80999999999995</c:v>
                </c:pt>
                <c:pt idx="4777">
                  <c:v>565.80999999999995</c:v>
                </c:pt>
                <c:pt idx="4778">
                  <c:v>565.80999999999995</c:v>
                </c:pt>
                <c:pt idx="4779">
                  <c:v>565.80999999999995</c:v>
                </c:pt>
                <c:pt idx="4780">
                  <c:v>565.80999999999995</c:v>
                </c:pt>
                <c:pt idx="4781">
                  <c:v>565.80999999999995</c:v>
                </c:pt>
                <c:pt idx="4782">
                  <c:v>565.80999999999995</c:v>
                </c:pt>
                <c:pt idx="4783">
                  <c:v>565.80999999999995</c:v>
                </c:pt>
                <c:pt idx="4784">
                  <c:v>565.80999999999995</c:v>
                </c:pt>
                <c:pt idx="4785">
                  <c:v>565.80999999999995</c:v>
                </c:pt>
                <c:pt idx="4786">
                  <c:v>565.80999999999995</c:v>
                </c:pt>
                <c:pt idx="4787">
                  <c:v>565.80999999999995</c:v>
                </c:pt>
                <c:pt idx="4788">
                  <c:v>565.80999999999995</c:v>
                </c:pt>
                <c:pt idx="4789">
                  <c:v>565.80999999999995</c:v>
                </c:pt>
                <c:pt idx="4790">
                  <c:v>565.80999999999995</c:v>
                </c:pt>
                <c:pt idx="4791">
                  <c:v>565.80999999999995</c:v>
                </c:pt>
                <c:pt idx="4792">
                  <c:v>565.80999999999995</c:v>
                </c:pt>
                <c:pt idx="4793">
                  <c:v>565.80999999999995</c:v>
                </c:pt>
                <c:pt idx="4794">
                  <c:v>565.80999999999995</c:v>
                </c:pt>
                <c:pt idx="4795">
                  <c:v>565.80999999999995</c:v>
                </c:pt>
                <c:pt idx="4796">
                  <c:v>565.80999999999995</c:v>
                </c:pt>
                <c:pt idx="4797">
                  <c:v>565.80999999999995</c:v>
                </c:pt>
                <c:pt idx="4798">
                  <c:v>565.80999999999995</c:v>
                </c:pt>
                <c:pt idx="4799">
                  <c:v>565.80999999999995</c:v>
                </c:pt>
                <c:pt idx="4800">
                  <c:v>565.80999999999995</c:v>
                </c:pt>
                <c:pt idx="4801">
                  <c:v>565.80999999999995</c:v>
                </c:pt>
                <c:pt idx="4802">
                  <c:v>565.80999999999995</c:v>
                </c:pt>
                <c:pt idx="4803">
                  <c:v>565.80999999999995</c:v>
                </c:pt>
                <c:pt idx="4804">
                  <c:v>565.80999999999995</c:v>
                </c:pt>
                <c:pt idx="4805">
                  <c:v>565.80999999999995</c:v>
                </c:pt>
                <c:pt idx="4806">
                  <c:v>565.80999999999995</c:v>
                </c:pt>
                <c:pt idx="4807">
                  <c:v>565.80999999999995</c:v>
                </c:pt>
                <c:pt idx="4808">
                  <c:v>565.80999999999995</c:v>
                </c:pt>
                <c:pt idx="4809">
                  <c:v>565.80999999999995</c:v>
                </c:pt>
                <c:pt idx="4810">
                  <c:v>565.80999999999995</c:v>
                </c:pt>
                <c:pt idx="4811">
                  <c:v>565.80999999999995</c:v>
                </c:pt>
                <c:pt idx="4812">
                  <c:v>565.80999999999995</c:v>
                </c:pt>
                <c:pt idx="4813">
                  <c:v>565.80999999999995</c:v>
                </c:pt>
                <c:pt idx="4814">
                  <c:v>565.80999999999995</c:v>
                </c:pt>
                <c:pt idx="4815">
                  <c:v>565.80999999999995</c:v>
                </c:pt>
                <c:pt idx="4816">
                  <c:v>565.80999999999995</c:v>
                </c:pt>
                <c:pt idx="4817">
                  <c:v>565.80999999999995</c:v>
                </c:pt>
                <c:pt idx="4818">
                  <c:v>565.80999999999995</c:v>
                </c:pt>
                <c:pt idx="4819">
                  <c:v>565.80999999999995</c:v>
                </c:pt>
                <c:pt idx="4820">
                  <c:v>565.80999999999995</c:v>
                </c:pt>
                <c:pt idx="4821">
                  <c:v>565.80999999999995</c:v>
                </c:pt>
                <c:pt idx="4822">
                  <c:v>565.80999999999995</c:v>
                </c:pt>
                <c:pt idx="4823">
                  <c:v>565.80999999999995</c:v>
                </c:pt>
                <c:pt idx="4824">
                  <c:v>565.80999999999995</c:v>
                </c:pt>
                <c:pt idx="4825">
                  <c:v>565.80999999999995</c:v>
                </c:pt>
                <c:pt idx="4826">
                  <c:v>565.80999999999995</c:v>
                </c:pt>
                <c:pt idx="4827">
                  <c:v>565.80999999999995</c:v>
                </c:pt>
                <c:pt idx="4828">
                  <c:v>565.80999999999995</c:v>
                </c:pt>
                <c:pt idx="4829">
                  <c:v>565.80999999999995</c:v>
                </c:pt>
                <c:pt idx="4830">
                  <c:v>565.80999999999995</c:v>
                </c:pt>
                <c:pt idx="4831">
                  <c:v>565.80999999999995</c:v>
                </c:pt>
                <c:pt idx="4832">
                  <c:v>565.80999999999995</c:v>
                </c:pt>
                <c:pt idx="4833">
                  <c:v>565.80999999999995</c:v>
                </c:pt>
                <c:pt idx="4834">
                  <c:v>565.80999999999995</c:v>
                </c:pt>
                <c:pt idx="4835">
                  <c:v>565.80999999999995</c:v>
                </c:pt>
                <c:pt idx="4836">
                  <c:v>565.80999999999995</c:v>
                </c:pt>
                <c:pt idx="4837">
                  <c:v>565.80999999999995</c:v>
                </c:pt>
                <c:pt idx="4838">
                  <c:v>565.80999999999995</c:v>
                </c:pt>
                <c:pt idx="4839">
                  <c:v>565.80999999999995</c:v>
                </c:pt>
                <c:pt idx="4840">
                  <c:v>565.80999999999995</c:v>
                </c:pt>
                <c:pt idx="4841">
                  <c:v>565.79999999999995</c:v>
                </c:pt>
                <c:pt idx="4842">
                  <c:v>565.79999999999995</c:v>
                </c:pt>
                <c:pt idx="4843">
                  <c:v>565.79999999999995</c:v>
                </c:pt>
                <c:pt idx="4844">
                  <c:v>565.79999999999995</c:v>
                </c:pt>
                <c:pt idx="4845">
                  <c:v>565.79999999999995</c:v>
                </c:pt>
                <c:pt idx="4846">
                  <c:v>565.79999999999995</c:v>
                </c:pt>
                <c:pt idx="4847">
                  <c:v>565.79999999999995</c:v>
                </c:pt>
                <c:pt idx="4848">
                  <c:v>565.79999999999995</c:v>
                </c:pt>
                <c:pt idx="4849">
                  <c:v>565.79999999999995</c:v>
                </c:pt>
                <c:pt idx="4850">
                  <c:v>565.79999999999995</c:v>
                </c:pt>
                <c:pt idx="4851">
                  <c:v>565.79999999999995</c:v>
                </c:pt>
                <c:pt idx="4852">
                  <c:v>565.79999999999995</c:v>
                </c:pt>
                <c:pt idx="4853">
                  <c:v>565.79999999999995</c:v>
                </c:pt>
                <c:pt idx="4854">
                  <c:v>565.79999999999995</c:v>
                </c:pt>
                <c:pt idx="4855">
                  <c:v>565.79999999999995</c:v>
                </c:pt>
                <c:pt idx="4856">
                  <c:v>565.79999999999995</c:v>
                </c:pt>
                <c:pt idx="4857">
                  <c:v>565.79999999999995</c:v>
                </c:pt>
                <c:pt idx="4858">
                  <c:v>565.79999999999995</c:v>
                </c:pt>
                <c:pt idx="4859">
                  <c:v>565.79999999999995</c:v>
                </c:pt>
                <c:pt idx="4860">
                  <c:v>565.79999999999995</c:v>
                </c:pt>
                <c:pt idx="4861">
                  <c:v>565.79999999999995</c:v>
                </c:pt>
                <c:pt idx="4862">
                  <c:v>565.79999999999995</c:v>
                </c:pt>
                <c:pt idx="4863">
                  <c:v>565.79999999999995</c:v>
                </c:pt>
                <c:pt idx="4864">
                  <c:v>565.79999999999995</c:v>
                </c:pt>
                <c:pt idx="4865">
                  <c:v>565.79999999999995</c:v>
                </c:pt>
                <c:pt idx="4866">
                  <c:v>565.79999999999995</c:v>
                </c:pt>
                <c:pt idx="4867">
                  <c:v>565.79999999999995</c:v>
                </c:pt>
                <c:pt idx="4868">
                  <c:v>565.79999999999995</c:v>
                </c:pt>
                <c:pt idx="4869">
                  <c:v>565.79999999999995</c:v>
                </c:pt>
                <c:pt idx="4870">
                  <c:v>565.79999999999995</c:v>
                </c:pt>
                <c:pt idx="4871">
                  <c:v>565.79999999999995</c:v>
                </c:pt>
                <c:pt idx="4872">
                  <c:v>565.79999999999995</c:v>
                </c:pt>
                <c:pt idx="4873">
                  <c:v>565.79999999999995</c:v>
                </c:pt>
                <c:pt idx="4874">
                  <c:v>565.79999999999995</c:v>
                </c:pt>
                <c:pt idx="4875">
                  <c:v>565.79999999999995</c:v>
                </c:pt>
                <c:pt idx="4876">
                  <c:v>565.79999999999995</c:v>
                </c:pt>
                <c:pt idx="4877">
                  <c:v>565.79999999999995</c:v>
                </c:pt>
                <c:pt idx="4878">
                  <c:v>565.79999999999995</c:v>
                </c:pt>
                <c:pt idx="4879">
                  <c:v>565.79999999999995</c:v>
                </c:pt>
                <c:pt idx="4880">
                  <c:v>565.79999999999995</c:v>
                </c:pt>
                <c:pt idx="4881">
                  <c:v>565.79999999999995</c:v>
                </c:pt>
                <c:pt idx="4882">
                  <c:v>565.79999999999995</c:v>
                </c:pt>
                <c:pt idx="4883">
                  <c:v>565.79999999999995</c:v>
                </c:pt>
                <c:pt idx="4884">
                  <c:v>565.79999999999995</c:v>
                </c:pt>
                <c:pt idx="4885">
                  <c:v>565.79999999999995</c:v>
                </c:pt>
                <c:pt idx="4886">
                  <c:v>565.79999999999995</c:v>
                </c:pt>
                <c:pt idx="4887">
                  <c:v>565.79999999999995</c:v>
                </c:pt>
                <c:pt idx="4888">
                  <c:v>565.79999999999995</c:v>
                </c:pt>
                <c:pt idx="4889">
                  <c:v>565.79999999999995</c:v>
                </c:pt>
                <c:pt idx="4890">
                  <c:v>565.79999999999995</c:v>
                </c:pt>
                <c:pt idx="4891">
                  <c:v>565.79999999999995</c:v>
                </c:pt>
                <c:pt idx="4892">
                  <c:v>565.79999999999995</c:v>
                </c:pt>
                <c:pt idx="4893">
                  <c:v>565.79999999999995</c:v>
                </c:pt>
                <c:pt idx="4894">
                  <c:v>565.79999999999995</c:v>
                </c:pt>
                <c:pt idx="4895">
                  <c:v>565.79999999999995</c:v>
                </c:pt>
                <c:pt idx="4896">
                  <c:v>565.79999999999995</c:v>
                </c:pt>
                <c:pt idx="4897">
                  <c:v>565.79999999999995</c:v>
                </c:pt>
                <c:pt idx="4898">
                  <c:v>565.79999999999995</c:v>
                </c:pt>
                <c:pt idx="4899">
                  <c:v>565.79999999999995</c:v>
                </c:pt>
                <c:pt idx="4900">
                  <c:v>565.79999999999995</c:v>
                </c:pt>
                <c:pt idx="4901">
                  <c:v>565.79999999999995</c:v>
                </c:pt>
                <c:pt idx="4902">
                  <c:v>565.79999999999995</c:v>
                </c:pt>
                <c:pt idx="4903">
                  <c:v>565.79999999999995</c:v>
                </c:pt>
                <c:pt idx="4904">
                  <c:v>565.79999999999995</c:v>
                </c:pt>
                <c:pt idx="4905">
                  <c:v>565.79999999999995</c:v>
                </c:pt>
                <c:pt idx="4906">
                  <c:v>565.79999999999995</c:v>
                </c:pt>
                <c:pt idx="4907">
                  <c:v>565.79999999999995</c:v>
                </c:pt>
                <c:pt idx="4908">
                  <c:v>565.79999999999995</c:v>
                </c:pt>
                <c:pt idx="4909">
                  <c:v>565.79999999999995</c:v>
                </c:pt>
                <c:pt idx="4910">
                  <c:v>565.79999999999995</c:v>
                </c:pt>
                <c:pt idx="4911">
                  <c:v>565.79999999999995</c:v>
                </c:pt>
                <c:pt idx="4912">
                  <c:v>565.79999999999995</c:v>
                </c:pt>
                <c:pt idx="4913">
                  <c:v>565.79999999999995</c:v>
                </c:pt>
                <c:pt idx="4914">
                  <c:v>565.79999999999995</c:v>
                </c:pt>
                <c:pt idx="4915">
                  <c:v>565.79999999999995</c:v>
                </c:pt>
                <c:pt idx="4916">
                  <c:v>565.79999999999995</c:v>
                </c:pt>
                <c:pt idx="4917">
                  <c:v>565.79999999999995</c:v>
                </c:pt>
                <c:pt idx="4918">
                  <c:v>565.79999999999995</c:v>
                </c:pt>
                <c:pt idx="4919">
                  <c:v>565.79999999999995</c:v>
                </c:pt>
                <c:pt idx="4920">
                  <c:v>565.79999999999995</c:v>
                </c:pt>
                <c:pt idx="4921">
                  <c:v>565.79999999999995</c:v>
                </c:pt>
                <c:pt idx="4922">
                  <c:v>565.79999999999995</c:v>
                </c:pt>
                <c:pt idx="4923">
                  <c:v>565.79999999999995</c:v>
                </c:pt>
                <c:pt idx="4924">
                  <c:v>565.79999999999995</c:v>
                </c:pt>
                <c:pt idx="4925">
                  <c:v>565.79999999999995</c:v>
                </c:pt>
                <c:pt idx="4926">
                  <c:v>565.79999999999995</c:v>
                </c:pt>
                <c:pt idx="4927">
                  <c:v>565.79999999999995</c:v>
                </c:pt>
                <c:pt idx="4928">
                  <c:v>565.79999999999995</c:v>
                </c:pt>
                <c:pt idx="4929">
                  <c:v>565.79999999999995</c:v>
                </c:pt>
                <c:pt idx="4930">
                  <c:v>565.79999999999995</c:v>
                </c:pt>
                <c:pt idx="4931">
                  <c:v>565.79999999999995</c:v>
                </c:pt>
                <c:pt idx="4932">
                  <c:v>565.79999999999995</c:v>
                </c:pt>
                <c:pt idx="4933">
                  <c:v>565.79999999999995</c:v>
                </c:pt>
                <c:pt idx="4934">
                  <c:v>565.79999999999995</c:v>
                </c:pt>
                <c:pt idx="4935">
                  <c:v>565.79999999999995</c:v>
                </c:pt>
                <c:pt idx="4936">
                  <c:v>565.79999999999995</c:v>
                </c:pt>
                <c:pt idx="4937">
                  <c:v>565.79999999999995</c:v>
                </c:pt>
                <c:pt idx="4938">
                  <c:v>565.79999999999995</c:v>
                </c:pt>
                <c:pt idx="4939">
                  <c:v>565.79999999999995</c:v>
                </c:pt>
                <c:pt idx="4940">
                  <c:v>565.79999999999995</c:v>
                </c:pt>
                <c:pt idx="4941">
                  <c:v>565.79999999999995</c:v>
                </c:pt>
                <c:pt idx="4942">
                  <c:v>565.79999999999995</c:v>
                </c:pt>
                <c:pt idx="4943">
                  <c:v>565.79999999999995</c:v>
                </c:pt>
                <c:pt idx="4944">
                  <c:v>565.79999999999995</c:v>
                </c:pt>
                <c:pt idx="4945">
                  <c:v>565.79999999999995</c:v>
                </c:pt>
                <c:pt idx="4946">
                  <c:v>565.79999999999995</c:v>
                </c:pt>
                <c:pt idx="4947">
                  <c:v>565.79999999999995</c:v>
                </c:pt>
                <c:pt idx="4948">
                  <c:v>565.79999999999995</c:v>
                </c:pt>
                <c:pt idx="4949">
                  <c:v>565.79999999999995</c:v>
                </c:pt>
                <c:pt idx="4950">
                  <c:v>565.79999999999995</c:v>
                </c:pt>
                <c:pt idx="4951">
                  <c:v>565.79999999999995</c:v>
                </c:pt>
                <c:pt idx="4952">
                  <c:v>565.79999999999995</c:v>
                </c:pt>
                <c:pt idx="4953">
                  <c:v>565.79999999999995</c:v>
                </c:pt>
                <c:pt idx="4954">
                  <c:v>565.79</c:v>
                </c:pt>
                <c:pt idx="4955">
                  <c:v>565.79</c:v>
                </c:pt>
                <c:pt idx="4956">
                  <c:v>565.79</c:v>
                </c:pt>
                <c:pt idx="4957">
                  <c:v>565.79</c:v>
                </c:pt>
                <c:pt idx="4958">
                  <c:v>565.79</c:v>
                </c:pt>
                <c:pt idx="4959">
                  <c:v>565.79</c:v>
                </c:pt>
                <c:pt idx="4960">
                  <c:v>565.79</c:v>
                </c:pt>
                <c:pt idx="4961">
                  <c:v>565.79</c:v>
                </c:pt>
                <c:pt idx="4962">
                  <c:v>565.79</c:v>
                </c:pt>
                <c:pt idx="4963">
                  <c:v>565.79</c:v>
                </c:pt>
                <c:pt idx="4964">
                  <c:v>565.79</c:v>
                </c:pt>
                <c:pt idx="4965">
                  <c:v>565.79</c:v>
                </c:pt>
                <c:pt idx="4966">
                  <c:v>565.79</c:v>
                </c:pt>
                <c:pt idx="4967">
                  <c:v>565.79</c:v>
                </c:pt>
                <c:pt idx="4968">
                  <c:v>565.79</c:v>
                </c:pt>
                <c:pt idx="4969">
                  <c:v>565.79</c:v>
                </c:pt>
                <c:pt idx="4970">
                  <c:v>565.79</c:v>
                </c:pt>
                <c:pt idx="4971">
                  <c:v>565.79</c:v>
                </c:pt>
                <c:pt idx="4972">
                  <c:v>565.79</c:v>
                </c:pt>
                <c:pt idx="4973">
                  <c:v>565.79</c:v>
                </c:pt>
                <c:pt idx="4974">
                  <c:v>565.79</c:v>
                </c:pt>
                <c:pt idx="4975">
                  <c:v>565.79</c:v>
                </c:pt>
                <c:pt idx="4976">
                  <c:v>565.79</c:v>
                </c:pt>
                <c:pt idx="4977">
                  <c:v>565.79</c:v>
                </c:pt>
                <c:pt idx="4978">
                  <c:v>565.79</c:v>
                </c:pt>
                <c:pt idx="4979">
                  <c:v>565.79</c:v>
                </c:pt>
                <c:pt idx="4980">
                  <c:v>565.79</c:v>
                </c:pt>
                <c:pt idx="4981">
                  <c:v>565.79</c:v>
                </c:pt>
                <c:pt idx="4982">
                  <c:v>565.79</c:v>
                </c:pt>
                <c:pt idx="4983">
                  <c:v>565.79</c:v>
                </c:pt>
                <c:pt idx="4984">
                  <c:v>565.79</c:v>
                </c:pt>
                <c:pt idx="4985">
                  <c:v>565.79</c:v>
                </c:pt>
                <c:pt idx="4986">
                  <c:v>565.79</c:v>
                </c:pt>
                <c:pt idx="4987">
                  <c:v>565.79</c:v>
                </c:pt>
                <c:pt idx="4988">
                  <c:v>565.79</c:v>
                </c:pt>
                <c:pt idx="4989">
                  <c:v>565.79</c:v>
                </c:pt>
                <c:pt idx="4990">
                  <c:v>565.79</c:v>
                </c:pt>
                <c:pt idx="4991">
                  <c:v>565.79</c:v>
                </c:pt>
                <c:pt idx="4992">
                  <c:v>565.79</c:v>
                </c:pt>
                <c:pt idx="4993">
                  <c:v>565.79</c:v>
                </c:pt>
                <c:pt idx="4994">
                  <c:v>565.79</c:v>
                </c:pt>
                <c:pt idx="4995">
                  <c:v>565.79</c:v>
                </c:pt>
                <c:pt idx="4996">
                  <c:v>565.79</c:v>
                </c:pt>
                <c:pt idx="4997">
                  <c:v>565.79</c:v>
                </c:pt>
                <c:pt idx="4998">
                  <c:v>565.79</c:v>
                </c:pt>
                <c:pt idx="4999">
                  <c:v>565.79</c:v>
                </c:pt>
                <c:pt idx="5000">
                  <c:v>565.79</c:v>
                </c:pt>
                <c:pt idx="5001">
                  <c:v>565.79</c:v>
                </c:pt>
                <c:pt idx="5002">
                  <c:v>565.79</c:v>
                </c:pt>
                <c:pt idx="5003">
                  <c:v>565.79</c:v>
                </c:pt>
                <c:pt idx="5004">
                  <c:v>565.79</c:v>
                </c:pt>
                <c:pt idx="5005">
                  <c:v>565.79</c:v>
                </c:pt>
                <c:pt idx="5006">
                  <c:v>565.79</c:v>
                </c:pt>
                <c:pt idx="5007">
                  <c:v>565.79</c:v>
                </c:pt>
                <c:pt idx="5008">
                  <c:v>565.79</c:v>
                </c:pt>
                <c:pt idx="5009">
                  <c:v>565.79</c:v>
                </c:pt>
                <c:pt idx="5010">
                  <c:v>565.79</c:v>
                </c:pt>
                <c:pt idx="5011">
                  <c:v>565.79</c:v>
                </c:pt>
                <c:pt idx="5012">
                  <c:v>565.79</c:v>
                </c:pt>
                <c:pt idx="5013">
                  <c:v>565.79</c:v>
                </c:pt>
                <c:pt idx="5014">
                  <c:v>565.79</c:v>
                </c:pt>
                <c:pt idx="5015">
                  <c:v>565.79</c:v>
                </c:pt>
                <c:pt idx="5016">
                  <c:v>565.79</c:v>
                </c:pt>
                <c:pt idx="5017">
                  <c:v>565.79</c:v>
                </c:pt>
                <c:pt idx="5018">
                  <c:v>565.79</c:v>
                </c:pt>
                <c:pt idx="5019">
                  <c:v>565.79</c:v>
                </c:pt>
                <c:pt idx="5020">
                  <c:v>565.79</c:v>
                </c:pt>
                <c:pt idx="5021">
                  <c:v>565.79</c:v>
                </c:pt>
                <c:pt idx="5022">
                  <c:v>565.79</c:v>
                </c:pt>
                <c:pt idx="5023">
                  <c:v>565.79</c:v>
                </c:pt>
                <c:pt idx="5024">
                  <c:v>565.79</c:v>
                </c:pt>
                <c:pt idx="5025">
                  <c:v>565.79</c:v>
                </c:pt>
                <c:pt idx="5026">
                  <c:v>565.79</c:v>
                </c:pt>
                <c:pt idx="5027">
                  <c:v>565.79</c:v>
                </c:pt>
                <c:pt idx="5028">
                  <c:v>565.79</c:v>
                </c:pt>
                <c:pt idx="5029">
                  <c:v>565.79</c:v>
                </c:pt>
                <c:pt idx="5030">
                  <c:v>565.79</c:v>
                </c:pt>
                <c:pt idx="5031">
                  <c:v>565.79</c:v>
                </c:pt>
                <c:pt idx="5032">
                  <c:v>565.79</c:v>
                </c:pt>
                <c:pt idx="5033">
                  <c:v>565.79</c:v>
                </c:pt>
                <c:pt idx="5034">
                  <c:v>565.79</c:v>
                </c:pt>
                <c:pt idx="5035">
                  <c:v>565.79</c:v>
                </c:pt>
                <c:pt idx="5036">
                  <c:v>565.79</c:v>
                </c:pt>
                <c:pt idx="5037">
                  <c:v>565.79</c:v>
                </c:pt>
                <c:pt idx="5038">
                  <c:v>565.79</c:v>
                </c:pt>
                <c:pt idx="5039">
                  <c:v>565.79</c:v>
                </c:pt>
                <c:pt idx="5040">
                  <c:v>565.79</c:v>
                </c:pt>
                <c:pt idx="5041">
                  <c:v>565.79</c:v>
                </c:pt>
                <c:pt idx="5042">
                  <c:v>565.79</c:v>
                </c:pt>
                <c:pt idx="5043">
                  <c:v>565.79</c:v>
                </c:pt>
                <c:pt idx="5044">
                  <c:v>565.79</c:v>
                </c:pt>
                <c:pt idx="5045">
                  <c:v>565.79</c:v>
                </c:pt>
                <c:pt idx="5046">
                  <c:v>565.79</c:v>
                </c:pt>
                <c:pt idx="5047">
                  <c:v>565.79</c:v>
                </c:pt>
                <c:pt idx="5048">
                  <c:v>565.79</c:v>
                </c:pt>
                <c:pt idx="5049">
                  <c:v>565.79</c:v>
                </c:pt>
                <c:pt idx="5050">
                  <c:v>565.79</c:v>
                </c:pt>
                <c:pt idx="5051">
                  <c:v>565.79</c:v>
                </c:pt>
                <c:pt idx="5052">
                  <c:v>565.79</c:v>
                </c:pt>
                <c:pt idx="5053">
                  <c:v>565.79</c:v>
                </c:pt>
                <c:pt idx="5054">
                  <c:v>565.79</c:v>
                </c:pt>
                <c:pt idx="5055">
                  <c:v>565.79</c:v>
                </c:pt>
                <c:pt idx="5056">
                  <c:v>565.79</c:v>
                </c:pt>
                <c:pt idx="5057">
                  <c:v>565.79</c:v>
                </c:pt>
                <c:pt idx="5058">
                  <c:v>565.79</c:v>
                </c:pt>
                <c:pt idx="5059">
                  <c:v>565.79</c:v>
                </c:pt>
                <c:pt idx="5060">
                  <c:v>565.79</c:v>
                </c:pt>
                <c:pt idx="5061">
                  <c:v>565.79</c:v>
                </c:pt>
                <c:pt idx="5062">
                  <c:v>565.79</c:v>
                </c:pt>
                <c:pt idx="5063">
                  <c:v>565.79</c:v>
                </c:pt>
                <c:pt idx="5064">
                  <c:v>565.79</c:v>
                </c:pt>
                <c:pt idx="5065">
                  <c:v>565.79</c:v>
                </c:pt>
                <c:pt idx="5066">
                  <c:v>565.79</c:v>
                </c:pt>
                <c:pt idx="5067">
                  <c:v>565.79</c:v>
                </c:pt>
                <c:pt idx="5068">
                  <c:v>565.79</c:v>
                </c:pt>
                <c:pt idx="5069">
                  <c:v>565.79</c:v>
                </c:pt>
                <c:pt idx="5070">
                  <c:v>565.79</c:v>
                </c:pt>
                <c:pt idx="5071">
                  <c:v>565.79</c:v>
                </c:pt>
                <c:pt idx="5072">
                  <c:v>565.79</c:v>
                </c:pt>
                <c:pt idx="5073">
                  <c:v>565.79</c:v>
                </c:pt>
                <c:pt idx="5074">
                  <c:v>565.79</c:v>
                </c:pt>
                <c:pt idx="5075">
                  <c:v>565.79</c:v>
                </c:pt>
                <c:pt idx="5076">
                  <c:v>565.79</c:v>
                </c:pt>
                <c:pt idx="5077">
                  <c:v>565.79</c:v>
                </c:pt>
                <c:pt idx="5078">
                  <c:v>565.79</c:v>
                </c:pt>
                <c:pt idx="5079">
                  <c:v>565.79</c:v>
                </c:pt>
                <c:pt idx="5080">
                  <c:v>565.79</c:v>
                </c:pt>
                <c:pt idx="5081">
                  <c:v>565.79</c:v>
                </c:pt>
                <c:pt idx="5082">
                  <c:v>565.79</c:v>
                </c:pt>
                <c:pt idx="5083">
                  <c:v>565.79</c:v>
                </c:pt>
                <c:pt idx="5084">
                  <c:v>565.79</c:v>
                </c:pt>
                <c:pt idx="5085">
                  <c:v>565.79</c:v>
                </c:pt>
                <c:pt idx="5086">
                  <c:v>565.79</c:v>
                </c:pt>
                <c:pt idx="5087">
                  <c:v>565.79</c:v>
                </c:pt>
                <c:pt idx="5088">
                  <c:v>565.79</c:v>
                </c:pt>
                <c:pt idx="5089">
                  <c:v>565.79</c:v>
                </c:pt>
                <c:pt idx="5090">
                  <c:v>565.79</c:v>
                </c:pt>
                <c:pt idx="5091">
                  <c:v>565.79</c:v>
                </c:pt>
                <c:pt idx="5092">
                  <c:v>565.78</c:v>
                </c:pt>
                <c:pt idx="5093">
                  <c:v>565.78</c:v>
                </c:pt>
                <c:pt idx="5094">
                  <c:v>565.78</c:v>
                </c:pt>
                <c:pt idx="5095">
                  <c:v>565.78</c:v>
                </c:pt>
                <c:pt idx="5096">
                  <c:v>565.78</c:v>
                </c:pt>
                <c:pt idx="5097">
                  <c:v>565.78</c:v>
                </c:pt>
                <c:pt idx="5098">
                  <c:v>565.78</c:v>
                </c:pt>
                <c:pt idx="5099">
                  <c:v>565.78</c:v>
                </c:pt>
                <c:pt idx="5100">
                  <c:v>565.78</c:v>
                </c:pt>
                <c:pt idx="5101">
                  <c:v>565.78</c:v>
                </c:pt>
                <c:pt idx="5102">
                  <c:v>565.78</c:v>
                </c:pt>
                <c:pt idx="5103">
                  <c:v>565.78</c:v>
                </c:pt>
                <c:pt idx="5104">
                  <c:v>565.78</c:v>
                </c:pt>
                <c:pt idx="5105">
                  <c:v>565.78</c:v>
                </c:pt>
                <c:pt idx="5106">
                  <c:v>565.78</c:v>
                </c:pt>
                <c:pt idx="5107">
                  <c:v>565.78</c:v>
                </c:pt>
                <c:pt idx="5108">
                  <c:v>565.78</c:v>
                </c:pt>
                <c:pt idx="5109">
                  <c:v>565.78</c:v>
                </c:pt>
                <c:pt idx="5110">
                  <c:v>565.78</c:v>
                </c:pt>
                <c:pt idx="5111">
                  <c:v>565.78</c:v>
                </c:pt>
                <c:pt idx="5112">
                  <c:v>565.78</c:v>
                </c:pt>
                <c:pt idx="5113">
                  <c:v>565.78</c:v>
                </c:pt>
                <c:pt idx="5114">
                  <c:v>565.78</c:v>
                </c:pt>
                <c:pt idx="5115">
                  <c:v>565.78</c:v>
                </c:pt>
                <c:pt idx="5116">
                  <c:v>565.78</c:v>
                </c:pt>
                <c:pt idx="5117">
                  <c:v>565.78</c:v>
                </c:pt>
                <c:pt idx="5118">
                  <c:v>565.78</c:v>
                </c:pt>
                <c:pt idx="5119">
                  <c:v>565.78</c:v>
                </c:pt>
                <c:pt idx="5120">
                  <c:v>565.78</c:v>
                </c:pt>
                <c:pt idx="5121">
                  <c:v>565.78</c:v>
                </c:pt>
                <c:pt idx="5122">
                  <c:v>565.78</c:v>
                </c:pt>
                <c:pt idx="5123">
                  <c:v>565.78</c:v>
                </c:pt>
                <c:pt idx="5124">
                  <c:v>565.78</c:v>
                </c:pt>
                <c:pt idx="5125">
                  <c:v>565.78</c:v>
                </c:pt>
                <c:pt idx="5126">
                  <c:v>565.78</c:v>
                </c:pt>
                <c:pt idx="5127">
                  <c:v>565.78</c:v>
                </c:pt>
                <c:pt idx="5128">
                  <c:v>565.78</c:v>
                </c:pt>
                <c:pt idx="5129">
                  <c:v>565.78</c:v>
                </c:pt>
                <c:pt idx="5130">
                  <c:v>565.78</c:v>
                </c:pt>
                <c:pt idx="5131">
                  <c:v>565.78</c:v>
                </c:pt>
                <c:pt idx="5132">
                  <c:v>565.78</c:v>
                </c:pt>
                <c:pt idx="5133">
                  <c:v>565.78</c:v>
                </c:pt>
                <c:pt idx="5134">
                  <c:v>565.78</c:v>
                </c:pt>
                <c:pt idx="5135">
                  <c:v>565.78</c:v>
                </c:pt>
                <c:pt idx="5136">
                  <c:v>565.78</c:v>
                </c:pt>
                <c:pt idx="5137">
                  <c:v>565.78</c:v>
                </c:pt>
                <c:pt idx="5138">
                  <c:v>565.78</c:v>
                </c:pt>
                <c:pt idx="5139">
                  <c:v>565.78</c:v>
                </c:pt>
                <c:pt idx="5140">
                  <c:v>565.78</c:v>
                </c:pt>
                <c:pt idx="5141">
                  <c:v>565.78</c:v>
                </c:pt>
                <c:pt idx="5142">
                  <c:v>565.78</c:v>
                </c:pt>
                <c:pt idx="5143">
                  <c:v>565.78</c:v>
                </c:pt>
                <c:pt idx="5144">
                  <c:v>565.78</c:v>
                </c:pt>
                <c:pt idx="5145">
                  <c:v>565.78</c:v>
                </c:pt>
                <c:pt idx="5146">
                  <c:v>565.78</c:v>
                </c:pt>
                <c:pt idx="5147">
                  <c:v>565.78</c:v>
                </c:pt>
                <c:pt idx="5148">
                  <c:v>565.78</c:v>
                </c:pt>
                <c:pt idx="5149">
                  <c:v>565.78</c:v>
                </c:pt>
                <c:pt idx="5150">
                  <c:v>565.78</c:v>
                </c:pt>
                <c:pt idx="5151">
                  <c:v>565.78</c:v>
                </c:pt>
                <c:pt idx="5152">
                  <c:v>565.78</c:v>
                </c:pt>
                <c:pt idx="5153">
                  <c:v>565.78</c:v>
                </c:pt>
                <c:pt idx="5154">
                  <c:v>565.78</c:v>
                </c:pt>
                <c:pt idx="5155">
                  <c:v>565.78</c:v>
                </c:pt>
                <c:pt idx="5156">
                  <c:v>565.78</c:v>
                </c:pt>
                <c:pt idx="5157">
                  <c:v>565.78</c:v>
                </c:pt>
                <c:pt idx="5158">
                  <c:v>565.78</c:v>
                </c:pt>
                <c:pt idx="5159">
                  <c:v>565.78</c:v>
                </c:pt>
                <c:pt idx="5160">
                  <c:v>565.78</c:v>
                </c:pt>
                <c:pt idx="5161">
                  <c:v>565.78</c:v>
                </c:pt>
                <c:pt idx="5162">
                  <c:v>565.78</c:v>
                </c:pt>
                <c:pt idx="5163">
                  <c:v>565.78</c:v>
                </c:pt>
                <c:pt idx="5164">
                  <c:v>565.78</c:v>
                </c:pt>
                <c:pt idx="5165">
                  <c:v>565.78</c:v>
                </c:pt>
                <c:pt idx="5166">
                  <c:v>565.78</c:v>
                </c:pt>
                <c:pt idx="5167">
                  <c:v>565.78</c:v>
                </c:pt>
                <c:pt idx="5168">
                  <c:v>565.78</c:v>
                </c:pt>
                <c:pt idx="5169">
                  <c:v>565.78</c:v>
                </c:pt>
                <c:pt idx="5170">
                  <c:v>565.78</c:v>
                </c:pt>
                <c:pt idx="5171">
                  <c:v>565.78</c:v>
                </c:pt>
                <c:pt idx="5172">
                  <c:v>565.78</c:v>
                </c:pt>
                <c:pt idx="5173">
                  <c:v>565.78</c:v>
                </c:pt>
                <c:pt idx="5174">
                  <c:v>565.78</c:v>
                </c:pt>
                <c:pt idx="5175">
                  <c:v>565.78</c:v>
                </c:pt>
                <c:pt idx="5176">
                  <c:v>565.78</c:v>
                </c:pt>
                <c:pt idx="5177">
                  <c:v>565.78</c:v>
                </c:pt>
                <c:pt idx="5178">
                  <c:v>565.78</c:v>
                </c:pt>
                <c:pt idx="5179">
                  <c:v>565.78</c:v>
                </c:pt>
                <c:pt idx="5180">
                  <c:v>565.78</c:v>
                </c:pt>
                <c:pt idx="5181">
                  <c:v>565.78</c:v>
                </c:pt>
                <c:pt idx="5182">
                  <c:v>565.78</c:v>
                </c:pt>
                <c:pt idx="5183">
                  <c:v>565.78</c:v>
                </c:pt>
                <c:pt idx="5184">
                  <c:v>565.78</c:v>
                </c:pt>
                <c:pt idx="5185">
                  <c:v>565.78</c:v>
                </c:pt>
                <c:pt idx="5186">
                  <c:v>565.78</c:v>
                </c:pt>
                <c:pt idx="5187">
                  <c:v>565.78</c:v>
                </c:pt>
                <c:pt idx="5188">
                  <c:v>565.78</c:v>
                </c:pt>
                <c:pt idx="5189">
                  <c:v>565.78</c:v>
                </c:pt>
                <c:pt idx="5190">
                  <c:v>565.78</c:v>
                </c:pt>
                <c:pt idx="5191">
                  <c:v>565.78</c:v>
                </c:pt>
                <c:pt idx="5192">
                  <c:v>565.78</c:v>
                </c:pt>
                <c:pt idx="5193">
                  <c:v>565.78</c:v>
                </c:pt>
                <c:pt idx="5194">
                  <c:v>565.78</c:v>
                </c:pt>
                <c:pt idx="5195">
                  <c:v>565.78</c:v>
                </c:pt>
                <c:pt idx="5196">
                  <c:v>565.78</c:v>
                </c:pt>
                <c:pt idx="5197">
                  <c:v>565.78</c:v>
                </c:pt>
                <c:pt idx="5198">
                  <c:v>565.78</c:v>
                </c:pt>
                <c:pt idx="5199">
                  <c:v>565.78</c:v>
                </c:pt>
                <c:pt idx="5200">
                  <c:v>565.78</c:v>
                </c:pt>
                <c:pt idx="5201">
                  <c:v>565.78</c:v>
                </c:pt>
                <c:pt idx="5202">
                  <c:v>565.78</c:v>
                </c:pt>
                <c:pt idx="5203">
                  <c:v>565.78</c:v>
                </c:pt>
                <c:pt idx="5204">
                  <c:v>565.78</c:v>
                </c:pt>
                <c:pt idx="5205">
                  <c:v>565.78</c:v>
                </c:pt>
                <c:pt idx="5206">
                  <c:v>565.78</c:v>
                </c:pt>
                <c:pt idx="5207">
                  <c:v>565.78</c:v>
                </c:pt>
                <c:pt idx="5208">
                  <c:v>565.78</c:v>
                </c:pt>
                <c:pt idx="5209">
                  <c:v>565.78</c:v>
                </c:pt>
                <c:pt idx="5210">
                  <c:v>565.78</c:v>
                </c:pt>
                <c:pt idx="5211">
                  <c:v>565.78</c:v>
                </c:pt>
                <c:pt idx="5212">
                  <c:v>565.78</c:v>
                </c:pt>
                <c:pt idx="5213">
                  <c:v>565.78</c:v>
                </c:pt>
                <c:pt idx="5214">
                  <c:v>565.78</c:v>
                </c:pt>
                <c:pt idx="5215">
                  <c:v>565.78</c:v>
                </c:pt>
                <c:pt idx="5216">
                  <c:v>565.78</c:v>
                </c:pt>
                <c:pt idx="5217">
                  <c:v>565.78</c:v>
                </c:pt>
                <c:pt idx="5218">
                  <c:v>565.78</c:v>
                </c:pt>
                <c:pt idx="5219">
                  <c:v>565.78</c:v>
                </c:pt>
                <c:pt idx="5220">
                  <c:v>565.78</c:v>
                </c:pt>
              </c:numCache>
            </c:numRef>
          </c:yVal>
          <c:smooth val="1"/>
          <c:extLst xmlns:c16r2="http://schemas.microsoft.com/office/drawing/2015/06/chart">
            <c:ext xmlns:c16="http://schemas.microsoft.com/office/drawing/2014/chart" uri="{C3380CC4-5D6E-409C-BE32-E72D297353CC}">
              <c16:uniqueId val="{00000004-02F4-4DED-BBC1-C005B6100F7F}"/>
            </c:ext>
          </c:extLst>
        </c:ser>
        <c:dLbls>
          <c:showLegendKey val="0"/>
          <c:showVal val="0"/>
          <c:showCatName val="0"/>
          <c:showSerName val="0"/>
          <c:showPercent val="0"/>
          <c:showBubbleSize val="0"/>
        </c:dLbls>
        <c:axId val="145086720"/>
        <c:axId val="145088896"/>
      </c:scatterChart>
      <c:valAx>
        <c:axId val="145086720"/>
        <c:scaling>
          <c:orientation val="minMax"/>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45088896"/>
        <c:crosses val="autoZero"/>
        <c:crossBetween val="midCat"/>
        <c:majorUnit val="12"/>
        <c:minorUnit val="0.5"/>
      </c:valAx>
      <c:valAx>
        <c:axId val="145088896"/>
        <c:scaling>
          <c:orientation val="minMax"/>
        </c:scaling>
        <c:delete val="0"/>
        <c:axPos val="l"/>
        <c:majorGridlines/>
        <c:title>
          <c:tx>
            <c:rich>
              <a:bodyPr rot="-5400000" vert="horz"/>
              <a:lstStyle/>
              <a:p>
                <a:pPr>
                  <a:defRPr/>
                </a:pPr>
                <a:r>
                  <a:rPr lang="en-US"/>
                  <a:t>Height (ft)</a:t>
                </a:r>
              </a:p>
            </c:rich>
          </c:tx>
          <c:layout>
            <c:manualLayout>
              <c:xMode val="edge"/>
              <c:yMode val="edge"/>
              <c:x val="1.0468951496669853E-2"/>
              <c:y val="0.36171568297552548"/>
            </c:manualLayout>
          </c:layout>
          <c:overlay val="0"/>
        </c:title>
        <c:numFmt formatCode="#,##0" sourceLinked="0"/>
        <c:majorTickMark val="out"/>
        <c:minorTickMark val="none"/>
        <c:tickLblPos val="nextTo"/>
        <c:crossAx val="145086720"/>
        <c:crosses val="autoZero"/>
        <c:crossBetween val="midCat"/>
      </c:valAx>
      <c:spPr>
        <a:ln>
          <a:solidFill>
            <a:schemeClr val="tx1"/>
          </a:solidFill>
        </a:ln>
      </c:spPr>
    </c:plotArea>
    <c:legend>
      <c:legendPos val="r"/>
      <c:layout>
        <c:manualLayout>
          <c:xMode val="edge"/>
          <c:yMode val="edge"/>
          <c:x val="0.60827384812192598"/>
          <c:y val="3.1858362617824133E-2"/>
          <c:w val="0.36538290576581151"/>
          <c:h val="0.37126626458926676"/>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2"/>
          <c:order val="0"/>
          <c:tx>
            <c:v>Modeled Flow</c:v>
          </c:tx>
          <c:spPr>
            <a:ln w="28575">
              <a:noFill/>
            </a:ln>
          </c:spPr>
          <c:marker>
            <c:symbol val="diamond"/>
            <c:size val="7"/>
          </c:marker>
          <c:errBars>
            <c:errDir val="x"/>
            <c:errBarType val="both"/>
            <c:errValType val="fixedVal"/>
            <c:noEndCap val="0"/>
            <c:val val="0"/>
          </c:errBars>
          <c:xVal>
            <c:numRef>
              <c:f>calibration!$C$2:$C$8</c:f>
              <c:numCache>
                <c:formatCode>General</c:formatCode>
                <c:ptCount val="7"/>
                <c:pt idx="0">
                  <c:v>14</c:v>
                </c:pt>
                <c:pt idx="1">
                  <c:v>2.6</c:v>
                </c:pt>
                <c:pt idx="2">
                  <c:v>23.5</c:v>
                </c:pt>
                <c:pt idx="3">
                  <c:v>1</c:v>
                </c:pt>
                <c:pt idx="4">
                  <c:v>182</c:v>
                </c:pt>
                <c:pt idx="5">
                  <c:v>78.2</c:v>
                </c:pt>
                <c:pt idx="6">
                  <c:v>1656</c:v>
                </c:pt>
              </c:numCache>
            </c:numRef>
          </c:xVal>
          <c:yVal>
            <c:numRef>
              <c:f>calibration!$G$2:$G$8</c:f>
              <c:numCache>
                <c:formatCode>General</c:formatCode>
                <c:ptCount val="7"/>
                <c:pt idx="0">
                  <c:v>7366</c:v>
                </c:pt>
                <c:pt idx="1">
                  <c:v>1958</c:v>
                </c:pt>
                <c:pt idx="2" formatCode="#,##0">
                  <c:v>10492</c:v>
                </c:pt>
                <c:pt idx="3">
                  <c:v>1530</c:v>
                </c:pt>
                <c:pt idx="4" formatCode="#,##0">
                  <c:v>63217</c:v>
                </c:pt>
                <c:pt idx="5" formatCode="#,##0">
                  <c:v>10612</c:v>
                </c:pt>
                <c:pt idx="6" formatCode="#,##0">
                  <c:v>17047</c:v>
                </c:pt>
              </c:numCache>
            </c:numRef>
          </c:yVal>
          <c:smooth val="0"/>
          <c:extLst xmlns:c16r2="http://schemas.microsoft.com/office/drawing/2015/06/chart">
            <c:ext xmlns:c16="http://schemas.microsoft.com/office/drawing/2014/chart" uri="{C3380CC4-5D6E-409C-BE32-E72D297353CC}">
              <c16:uniqueId val="{00000000-C523-4E2A-950B-143FCAD559CB}"/>
            </c:ext>
          </c:extLst>
        </c:ser>
        <c:ser>
          <c:idx val="0"/>
          <c:order val="1"/>
          <c:tx>
            <c:v>Effective Data</c:v>
          </c:tx>
          <c:spPr>
            <a:ln w="28575">
              <a:noFill/>
            </a:ln>
          </c:spPr>
          <c:marker>
            <c:symbol val="triangle"/>
            <c:size val="7"/>
            <c:spPr>
              <a:noFill/>
            </c:spPr>
          </c:marker>
          <c:errBars>
            <c:errDir val="y"/>
            <c:errBarType val="both"/>
            <c:errValType val="cust"/>
            <c:noEndCap val="0"/>
            <c:plus>
              <c:numRef>
                <c:f>calibration!$I$2:$I$8</c:f>
                <c:numCache>
                  <c:formatCode>General</c:formatCode>
                  <c:ptCount val="7"/>
                  <c:pt idx="0">
                    <c:v>17628</c:v>
                  </c:pt>
                  <c:pt idx="1">
                    <c:v>4607</c:v>
                  </c:pt>
                  <c:pt idx="2">
                    <c:v>21512</c:v>
                  </c:pt>
                  <c:pt idx="3">
                    <c:v>1863</c:v>
                  </c:pt>
                  <c:pt idx="4">
                    <c:v>10690</c:v>
                  </c:pt>
                  <c:pt idx="5">
                    <c:v>5050</c:v>
                  </c:pt>
                  <c:pt idx="6">
                    <c:v>5980</c:v>
                  </c:pt>
                </c:numCache>
              </c:numRef>
            </c:plus>
            <c:minus>
              <c:numRef>
                <c:f>calibration!$H$2:$H$8</c:f>
                <c:numCache>
                  <c:formatCode>General</c:formatCode>
                  <c:ptCount val="7"/>
                  <c:pt idx="0">
                    <c:v>8841</c:v>
                  </c:pt>
                  <c:pt idx="1">
                    <c:v>2310</c:v>
                  </c:pt>
                  <c:pt idx="2">
                    <c:v>10788</c:v>
                  </c:pt>
                  <c:pt idx="3">
                    <c:v>934</c:v>
                  </c:pt>
                  <c:pt idx="4">
                    <c:v>7510</c:v>
                  </c:pt>
                  <c:pt idx="5">
                    <c:v>2850</c:v>
                  </c:pt>
                  <c:pt idx="6">
                    <c:v>3130</c:v>
                  </c:pt>
                </c:numCache>
              </c:numRef>
            </c:minus>
          </c:errBars>
          <c:xVal>
            <c:numRef>
              <c:f>calibration!$C$2:$C$5</c:f>
              <c:numCache>
                <c:formatCode>General</c:formatCode>
                <c:ptCount val="4"/>
                <c:pt idx="0">
                  <c:v>14</c:v>
                </c:pt>
                <c:pt idx="1">
                  <c:v>2.6</c:v>
                </c:pt>
                <c:pt idx="2">
                  <c:v>23.5</c:v>
                </c:pt>
                <c:pt idx="3">
                  <c:v>1</c:v>
                </c:pt>
              </c:numCache>
            </c:numRef>
          </c:xVal>
          <c:yVal>
            <c:numRef>
              <c:f>calibration!$E$2:$E$5</c:f>
              <c:numCache>
                <c:formatCode>#,##0</c:formatCode>
                <c:ptCount val="4"/>
                <c:pt idx="0">
                  <c:v>17717</c:v>
                </c:pt>
                <c:pt idx="1">
                  <c:v>4630</c:v>
                </c:pt>
                <c:pt idx="2">
                  <c:v>21620</c:v>
                </c:pt>
                <c:pt idx="3">
                  <c:v>1872</c:v>
                </c:pt>
              </c:numCache>
            </c:numRef>
          </c:yVal>
          <c:smooth val="0"/>
          <c:extLst xmlns:c16r2="http://schemas.microsoft.com/office/drawing/2015/06/chart">
            <c:ext xmlns:c16="http://schemas.microsoft.com/office/drawing/2014/chart" uri="{C3380CC4-5D6E-409C-BE32-E72D297353CC}">
              <c16:uniqueId val="{00000001-C523-4E2A-950B-143FCAD559CB}"/>
            </c:ext>
          </c:extLst>
        </c:ser>
        <c:ser>
          <c:idx val="3"/>
          <c:order val="2"/>
          <c:tx>
            <c:v>Gage Data</c:v>
          </c:tx>
          <c:spPr>
            <a:ln w="28575">
              <a:noFill/>
            </a:ln>
          </c:spPr>
          <c:errBars>
            <c:errDir val="y"/>
            <c:errBarType val="both"/>
            <c:errValType val="cust"/>
            <c:noEndCap val="0"/>
            <c:plus>
              <c:numRef>
                <c:f>calibration!$I$6:$I$8</c:f>
                <c:numCache>
                  <c:formatCode>General</c:formatCode>
                  <c:ptCount val="3"/>
                  <c:pt idx="0">
                    <c:v>10690</c:v>
                  </c:pt>
                  <c:pt idx="1">
                    <c:v>5050</c:v>
                  </c:pt>
                  <c:pt idx="2">
                    <c:v>5980</c:v>
                  </c:pt>
                </c:numCache>
              </c:numRef>
            </c:plus>
            <c:minus>
              <c:numRef>
                <c:f>calibration!$H$6:$H$8</c:f>
                <c:numCache>
                  <c:formatCode>General</c:formatCode>
                  <c:ptCount val="3"/>
                  <c:pt idx="0">
                    <c:v>7510</c:v>
                  </c:pt>
                  <c:pt idx="1">
                    <c:v>2850</c:v>
                  </c:pt>
                  <c:pt idx="2">
                    <c:v>3130</c:v>
                  </c:pt>
                </c:numCache>
              </c:numRef>
            </c:minus>
          </c:errBars>
          <c:errBars>
            <c:errDir val="x"/>
            <c:errBarType val="both"/>
            <c:errValType val="fixedVal"/>
            <c:noEndCap val="0"/>
            <c:val val="1"/>
          </c:errBars>
          <c:xVal>
            <c:numRef>
              <c:f>calibration!$C$6:$C$8</c:f>
              <c:numCache>
                <c:formatCode>General</c:formatCode>
                <c:ptCount val="3"/>
                <c:pt idx="0">
                  <c:v>182</c:v>
                </c:pt>
                <c:pt idx="1">
                  <c:v>78.2</c:v>
                </c:pt>
                <c:pt idx="2">
                  <c:v>1656</c:v>
                </c:pt>
              </c:numCache>
            </c:numRef>
          </c:xVal>
          <c:yVal>
            <c:numRef>
              <c:f>calibration!$E$6:$E$8</c:f>
              <c:numCache>
                <c:formatCode>#,##0</c:formatCode>
                <c:ptCount val="3"/>
                <c:pt idx="0">
                  <c:v>55670</c:v>
                </c:pt>
                <c:pt idx="1">
                  <c:v>13280</c:v>
                </c:pt>
                <c:pt idx="2">
                  <c:v>17720</c:v>
                </c:pt>
              </c:numCache>
            </c:numRef>
          </c:yVal>
          <c:smooth val="0"/>
          <c:extLst xmlns:c16r2="http://schemas.microsoft.com/office/drawing/2015/06/chart">
            <c:ext xmlns:c16="http://schemas.microsoft.com/office/drawing/2014/chart" uri="{C3380CC4-5D6E-409C-BE32-E72D297353CC}">
              <c16:uniqueId val="{00000003-E707-4203-8387-15C135C0BEF2}"/>
            </c:ext>
          </c:extLst>
        </c:ser>
        <c:dLbls>
          <c:showLegendKey val="0"/>
          <c:showVal val="0"/>
          <c:showCatName val="0"/>
          <c:showSerName val="0"/>
          <c:showPercent val="0"/>
          <c:showBubbleSize val="0"/>
        </c:dLbls>
        <c:axId val="145349632"/>
        <c:axId val="145495168"/>
      </c:scatterChart>
      <c:valAx>
        <c:axId val="145349632"/>
        <c:scaling>
          <c:logBase val="10"/>
          <c:orientation val="minMax"/>
          <c:min val="1"/>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General" sourceLinked="1"/>
        <c:majorTickMark val="out"/>
        <c:minorTickMark val="none"/>
        <c:tickLblPos val="nextTo"/>
        <c:crossAx val="145495168"/>
        <c:crosses val="autoZero"/>
        <c:crossBetween val="midCat"/>
      </c:valAx>
      <c:valAx>
        <c:axId val="145495168"/>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General" sourceLinked="1"/>
        <c:majorTickMark val="out"/>
        <c:minorTickMark val="none"/>
        <c:tickLblPos val="nextTo"/>
        <c:crossAx val="145349632"/>
        <c:crosses val="autoZero"/>
        <c:crossBetween val="midCat"/>
      </c:valAx>
      <c:spPr>
        <a:noFill/>
        <a:ln>
          <a:solidFill>
            <a:schemeClr val="bg1">
              <a:lumMod val="65000"/>
              <a:alpha val="50000"/>
            </a:schemeClr>
          </a:solidFill>
        </a:ln>
      </c:spPr>
    </c:plotArea>
    <c:legend>
      <c:legendPos val="l"/>
      <c:layout>
        <c:manualLayout>
          <c:xMode val="edge"/>
          <c:yMode val="edge"/>
          <c:x val="0.72966975098410047"/>
          <c:y val="5.8022887227573483E-2"/>
          <c:w val="0.20602395854364358"/>
          <c:h val="0.18828800286629432"/>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3C516D-84B2-41C0-A326-81CE5BADB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16818</TotalTime>
  <Pages>32</Pages>
  <Words>10309</Words>
  <Characters>58767</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68939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428</cp:revision>
  <cp:lastPrinted>2022-11-14T20:45:00Z</cp:lastPrinted>
  <dcterms:created xsi:type="dcterms:W3CDTF">2021-02-15T14:26:00Z</dcterms:created>
  <dcterms:modified xsi:type="dcterms:W3CDTF">2022-11-14T20:46:00Z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